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AE4D5B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871A0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r w:rsidRPr="00871A0F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871A0F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AE4D5B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685C1E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4A055B8" w14:textId="77777777" w:rsidR="007804D3" w:rsidRPr="00685C1E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AE4D5B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AE4D5B" w:rsidRDefault="007804D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AE4D5B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49482A" w:rsidRDefault="007804D3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5338CCB9" w:rsidR="007804D3" w:rsidRPr="00871A0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เกณฑ์การจัดทำงบการเงิน</w:t>
            </w:r>
            <w:r w:rsidR="00A45034" w:rsidRPr="00871A0F">
              <w:rPr>
                <w:sz w:val="30"/>
                <w:szCs w:val="30"/>
                <w:cs/>
              </w:rPr>
              <w:t>ระหว่างกาล</w:t>
            </w:r>
          </w:p>
        </w:tc>
      </w:tr>
      <w:tr w:rsidR="00A45034" w:rsidRPr="00AE4D5B" w14:paraId="79C60A8E" w14:textId="77777777" w:rsidTr="007804D3">
        <w:tc>
          <w:tcPr>
            <w:tcW w:w="1278" w:type="dxa"/>
            <w:vAlign w:val="center"/>
          </w:tcPr>
          <w:p w14:paraId="6339AEED" w14:textId="77777777" w:rsidR="00A45034" w:rsidRPr="0049482A" w:rsidRDefault="00A45034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89702" w14:textId="12820A2A" w:rsidR="00A45034" w:rsidRPr="00871A0F" w:rsidRDefault="00A45034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1E7ACD" w:rsidRPr="00AE4D5B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AE4D5B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3A7B5336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1E7ACD" w:rsidRPr="00AE4D5B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7ACD" w:rsidRPr="00AE4D5B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1E7ACD" w:rsidRPr="00AE4D5B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  <w:r w:rsidR="00591389" w:rsidRPr="00871A0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B1397D" w:rsidRPr="00AE4D5B" w14:paraId="0B98E0BC" w14:textId="77777777" w:rsidTr="007804D3">
        <w:tc>
          <w:tcPr>
            <w:tcW w:w="1278" w:type="dxa"/>
            <w:vAlign w:val="center"/>
          </w:tcPr>
          <w:p w14:paraId="78BBE6CB" w14:textId="77777777" w:rsidR="00B1397D" w:rsidRPr="0049482A" w:rsidRDefault="00B1397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B920363" w14:textId="73054C87" w:rsidR="00B1397D" w:rsidRPr="00B657B8" w:rsidRDefault="00061B7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B56F0" w:rsidRPr="00AE4D5B" w14:paraId="4295AAC7" w14:textId="77777777" w:rsidTr="007804D3">
        <w:tc>
          <w:tcPr>
            <w:tcW w:w="1278" w:type="dxa"/>
            <w:vAlign w:val="center"/>
          </w:tcPr>
          <w:p w14:paraId="34B15F37" w14:textId="77777777" w:rsidR="00BB56F0" w:rsidRPr="0049482A" w:rsidRDefault="00BB56F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39E7FB3" w14:textId="6A66E84C" w:rsidR="00BB56F0" w:rsidRPr="00871A0F" w:rsidRDefault="00BB56F0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</w:tr>
      <w:tr w:rsidR="001E7ACD" w:rsidRPr="00AE4D5B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7ACD" w:rsidRPr="00AE4D5B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CC23075" w:rsidR="001E7ACD" w:rsidRPr="00871A0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71A0F">
              <w:rPr>
                <w:sz w:val="30"/>
                <w:szCs w:val="30"/>
                <w:cs/>
              </w:rPr>
              <w:t>ภาระผูกพัน</w:t>
            </w:r>
            <w:r w:rsidR="00BD1B44" w:rsidRPr="00871A0F">
              <w:rPr>
                <w:rFonts w:hint="cs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E7ACD" w:rsidRPr="00AE4D5B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49482A" w:rsidRDefault="001E7AC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871A0F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871A0F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871A0F" w:rsidRPr="00AE4D5B" w14:paraId="3EB4D738" w14:textId="77777777" w:rsidTr="007804D3">
        <w:tc>
          <w:tcPr>
            <w:tcW w:w="1278" w:type="dxa"/>
            <w:vAlign w:val="center"/>
          </w:tcPr>
          <w:p w14:paraId="2DDF7EF0" w14:textId="77777777" w:rsidR="00871A0F" w:rsidRPr="0049482A" w:rsidRDefault="00871A0F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21585A4" w14:textId="225765A3" w:rsidR="00871A0F" w:rsidRPr="00871A0F" w:rsidRDefault="00871A0F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71A0F" w:rsidRPr="00AE4D5B" w14:paraId="11361CF5" w14:textId="77777777" w:rsidTr="007804D3">
        <w:tc>
          <w:tcPr>
            <w:tcW w:w="1278" w:type="dxa"/>
            <w:vAlign w:val="center"/>
          </w:tcPr>
          <w:p w14:paraId="77BF615A" w14:textId="77777777" w:rsidR="00871A0F" w:rsidRPr="0049482A" w:rsidRDefault="00871A0F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406BABA" w14:textId="568DA2E6" w:rsidR="00871A0F" w:rsidRPr="00871A0F" w:rsidRDefault="00871A0F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71A0F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03BB5" w:rsidRPr="00AE4D5B" w14:paraId="5F9B638E" w14:textId="77777777" w:rsidTr="007804D3">
        <w:tc>
          <w:tcPr>
            <w:tcW w:w="1278" w:type="dxa"/>
            <w:vAlign w:val="center"/>
          </w:tcPr>
          <w:p w14:paraId="348F72C0" w14:textId="77777777" w:rsidR="00C03BB5" w:rsidRPr="0049482A" w:rsidRDefault="00C03BB5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E32029E" w14:textId="2C4F01B5" w:rsidR="00C03BB5" w:rsidRPr="00871A0F" w:rsidRDefault="00C03BB5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C03BB5">
              <w:rPr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3A33F20" w14:textId="276A9189" w:rsidR="00B36D3F" w:rsidRPr="002130FC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AE4D5B">
        <w:rPr>
          <w:b/>
          <w:bCs/>
          <w:sz w:val="30"/>
          <w:szCs w:val="30"/>
        </w:rPr>
        <w:br w:type="page"/>
      </w:r>
      <w:r w:rsidR="007A11B1" w:rsidRPr="002130F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87294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7A11B1" w:rsidRPr="002130F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B99043" w14:textId="77777777" w:rsidR="00142C8F" w:rsidRPr="002130F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</w:p>
    <w:p w14:paraId="51E00174" w14:textId="62D71EE3" w:rsidR="00142C8F" w:rsidRPr="002130FC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2130F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87294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2130FC">
        <w:rPr>
          <w:rFonts w:asciiTheme="majorBidi" w:hAnsiTheme="majorBidi" w:cstheme="majorBidi"/>
          <w:sz w:val="30"/>
          <w:szCs w:val="30"/>
          <w:cs/>
        </w:rPr>
        <w:t>นี้</w:t>
      </w:r>
      <w:r w:rsidR="00142C8F" w:rsidRPr="002130FC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2130FC">
        <w:rPr>
          <w:rFonts w:hint="cs"/>
          <w:sz w:val="30"/>
          <w:szCs w:val="30"/>
          <w:cs/>
        </w:rPr>
        <w:t>คณะ</w:t>
      </w:r>
      <w:r w:rsidR="00142C8F" w:rsidRPr="002130FC">
        <w:rPr>
          <w:sz w:val="30"/>
          <w:szCs w:val="30"/>
          <w:cs/>
        </w:rPr>
        <w:t>กรรมการ</w:t>
      </w:r>
      <w:r w:rsidR="00B0340E" w:rsidRPr="002130FC">
        <w:rPr>
          <w:rFonts w:hint="cs"/>
          <w:sz w:val="30"/>
          <w:szCs w:val="30"/>
          <w:cs/>
        </w:rPr>
        <w:t>บริษัท</w:t>
      </w:r>
      <w:r w:rsidR="00142C8F" w:rsidRPr="002130FC">
        <w:rPr>
          <w:sz w:val="30"/>
          <w:szCs w:val="30"/>
          <w:cs/>
        </w:rPr>
        <w:t>เมื่อวันที่</w:t>
      </w:r>
      <w:r w:rsidR="00966BEA">
        <w:rPr>
          <w:sz w:val="30"/>
          <w:szCs w:val="30"/>
        </w:rPr>
        <w:t xml:space="preserve"> </w:t>
      </w:r>
      <w:r w:rsidR="00BF57A2">
        <w:rPr>
          <w:sz w:val="30"/>
          <w:szCs w:val="30"/>
        </w:rPr>
        <w:t>13</w:t>
      </w:r>
      <w:r w:rsidR="00966BEA">
        <w:rPr>
          <w:sz w:val="30"/>
          <w:szCs w:val="30"/>
        </w:rPr>
        <w:t xml:space="preserve"> </w:t>
      </w:r>
      <w:r w:rsidR="00BB56F0">
        <w:rPr>
          <w:rFonts w:hint="cs"/>
          <w:sz w:val="30"/>
          <w:szCs w:val="30"/>
          <w:cs/>
        </w:rPr>
        <w:t>สิงหา</w:t>
      </w:r>
      <w:r w:rsidR="00966BEA">
        <w:rPr>
          <w:rFonts w:hint="cs"/>
          <w:sz w:val="30"/>
          <w:szCs w:val="30"/>
          <w:cs/>
        </w:rPr>
        <w:t xml:space="preserve">คม </w:t>
      </w:r>
      <w:r w:rsidR="00966BEA">
        <w:rPr>
          <w:sz w:val="30"/>
          <w:szCs w:val="30"/>
        </w:rPr>
        <w:t>2569</w:t>
      </w:r>
    </w:p>
    <w:p w14:paraId="19A491F0" w14:textId="77777777" w:rsidR="00B36D3F" w:rsidRPr="002130F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</w:rPr>
      </w:pPr>
    </w:p>
    <w:p w14:paraId="597F7303" w14:textId="77777777" w:rsidR="00B36D3F" w:rsidRPr="002130FC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130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2130F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26D8A8B" w14:textId="642A8231" w:rsidR="00540BEB" w:rsidRPr="002130FC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130F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2130FC">
        <w:rPr>
          <w:rFonts w:asciiTheme="majorBidi" w:hAnsiTheme="majorBidi"/>
          <w:sz w:val="30"/>
          <w:szCs w:val="30"/>
          <w:cs/>
        </w:rPr>
        <w:t>(มหาชน)</w:t>
      </w:r>
      <w:r w:rsidRPr="002130FC">
        <w:rPr>
          <w:rFonts w:asciiTheme="majorBidi" w:hAnsiTheme="majorBidi" w:cstheme="majorBidi"/>
          <w:sz w:val="30"/>
          <w:szCs w:val="30"/>
        </w:rPr>
        <w:t xml:space="preserve"> “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130FC">
        <w:rPr>
          <w:rFonts w:asciiTheme="majorBidi" w:hAnsiTheme="majorBidi" w:cstheme="majorBidi"/>
          <w:sz w:val="30"/>
          <w:szCs w:val="30"/>
        </w:rPr>
        <w:t>”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2130FC">
        <w:rPr>
          <w:rFonts w:asciiTheme="majorBidi" w:hAnsiTheme="majorBidi" w:cstheme="majorBidi"/>
          <w:sz w:val="30"/>
          <w:szCs w:val="30"/>
        </w:rPr>
        <w:br/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2130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2130F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2130F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2130F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176C5" w:rsidRPr="002130FC">
        <w:rPr>
          <w:rFonts w:asciiTheme="majorBidi" w:hAnsiTheme="majorBidi" w:cstheme="majorBidi"/>
          <w:sz w:val="30"/>
          <w:szCs w:val="30"/>
        </w:rPr>
        <w:t>348</w:t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2130FC">
        <w:rPr>
          <w:rFonts w:asciiTheme="majorBidi" w:hAnsiTheme="majorBidi" w:cstheme="majorBidi"/>
          <w:sz w:val="30"/>
          <w:szCs w:val="30"/>
        </w:rPr>
        <w:br/>
      </w:r>
      <w:r w:rsidRPr="002130FC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176C5" w:rsidRPr="002130FC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2130FC" w:rsidRDefault="005D0190" w:rsidP="00BA5D3E">
      <w:pPr>
        <w:tabs>
          <w:tab w:val="left" w:pos="54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522B196B" w14:textId="31E2FE81" w:rsidR="00D7337C" w:rsidRPr="002130FC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2130FC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2130FC">
        <w:rPr>
          <w:sz w:val="30"/>
          <w:szCs w:val="30"/>
        </w:rPr>
        <w:t>“</w:t>
      </w:r>
      <w:r w:rsidRPr="002130FC">
        <w:rPr>
          <w:rFonts w:hint="cs"/>
          <w:sz w:val="30"/>
          <w:szCs w:val="30"/>
          <w:cs/>
        </w:rPr>
        <w:t>กลุ่มบริษัท</w:t>
      </w:r>
      <w:r w:rsidRPr="002130FC">
        <w:rPr>
          <w:sz w:val="30"/>
          <w:szCs w:val="30"/>
        </w:rPr>
        <w:t xml:space="preserve">” </w:t>
      </w:r>
      <w:r w:rsidRPr="002130FC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2130FC">
        <w:rPr>
          <w:rFonts w:hint="cs"/>
          <w:sz w:val="30"/>
          <w:szCs w:val="30"/>
          <w:cs/>
        </w:rPr>
        <w:t xml:space="preserve"> </w:t>
      </w:r>
      <w:r w:rsidRPr="002130FC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2130FC">
        <w:rPr>
          <w:rFonts w:hint="cs"/>
          <w:sz w:val="30"/>
          <w:szCs w:val="30"/>
          <w:cs/>
        </w:rPr>
        <w:t>ของใช้</w:t>
      </w:r>
      <w:r w:rsidRPr="002130FC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2130FC">
        <w:rPr>
          <w:rFonts w:hint="cs"/>
          <w:sz w:val="30"/>
          <w:szCs w:val="30"/>
          <w:cs/>
        </w:rPr>
        <w:t>และ</w:t>
      </w:r>
      <w:r w:rsidR="007825D7" w:rsidRPr="002130FC">
        <w:rPr>
          <w:sz w:val="30"/>
          <w:szCs w:val="30"/>
        </w:rPr>
        <w:t xml:space="preserve">       </w:t>
      </w:r>
      <w:r w:rsidRPr="002130FC">
        <w:rPr>
          <w:rFonts w:hint="cs"/>
          <w:sz w:val="30"/>
          <w:szCs w:val="30"/>
          <w:cs/>
        </w:rPr>
        <w:t>จัดจำหน่าย</w:t>
      </w:r>
      <w:r w:rsidR="00D8204D" w:rsidRPr="002130FC">
        <w:rPr>
          <w:rFonts w:hint="cs"/>
          <w:sz w:val="30"/>
          <w:szCs w:val="30"/>
          <w:cs/>
        </w:rPr>
        <w:t>สินค้า</w:t>
      </w:r>
      <w:r w:rsidR="007825D7" w:rsidRPr="002130FC">
        <w:rPr>
          <w:sz w:val="30"/>
          <w:szCs w:val="30"/>
        </w:rPr>
        <w:t xml:space="preserve"> </w:t>
      </w:r>
      <w:r w:rsidR="007825D7" w:rsidRPr="002130FC">
        <w:rPr>
          <w:sz w:val="30"/>
          <w:szCs w:val="30"/>
          <w:cs/>
        </w:rPr>
        <w:t>รวมถึงให้บริการทางด้านการตลาด</w:t>
      </w:r>
      <w:r w:rsidR="00155AB5" w:rsidRPr="002130FC">
        <w:rPr>
          <w:rFonts w:hint="cs"/>
          <w:sz w:val="30"/>
          <w:szCs w:val="30"/>
          <w:cs/>
        </w:rPr>
        <w:t xml:space="preserve"> </w:t>
      </w:r>
    </w:p>
    <w:p w14:paraId="11C96149" w14:textId="1D9E04CE" w:rsidR="0076474E" w:rsidRPr="002130FC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75A5FA8B" w14:textId="3D5A4FFD" w:rsidR="00B36D3F" w:rsidRPr="002130FC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130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45034" w:rsidRPr="00A45034">
        <w:rPr>
          <w:rFonts w:asciiTheme="majorBidi" w:hAnsi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12AFBC4D" w14:textId="77777777" w:rsidR="000F6881" w:rsidRPr="002130FC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9A53ABC" w14:textId="35E80287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FE478F">
        <w:rPr>
          <w:sz w:val="30"/>
          <w:szCs w:val="30"/>
          <w:cs/>
        </w:rPr>
        <w:t>งบการเงินระหว่างกาล</w:t>
      </w:r>
      <w:r w:rsidRPr="00FE478F">
        <w:rPr>
          <w:rFonts w:hint="cs"/>
          <w:sz w:val="30"/>
          <w:szCs w:val="30"/>
          <w:cs/>
        </w:rPr>
        <w:t>แบบย่อ</w:t>
      </w:r>
      <w:r w:rsidRPr="00FE478F">
        <w:rPr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FE478F">
        <w:rPr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FE478F">
        <w:rPr>
          <w:rFonts w:hint="cs"/>
          <w:sz w:val="30"/>
          <w:szCs w:val="30"/>
          <w:cs/>
        </w:rPr>
        <w:t xml:space="preserve"> (</w:t>
      </w:r>
      <w:r w:rsidRPr="00FE478F">
        <w:rPr>
          <w:sz w:val="30"/>
          <w:szCs w:val="30"/>
        </w:rPr>
        <w:t>“</w:t>
      </w:r>
      <w:r w:rsidRPr="00FE478F">
        <w:rPr>
          <w:rFonts w:hint="cs"/>
          <w:sz w:val="30"/>
          <w:szCs w:val="30"/>
          <w:cs/>
        </w:rPr>
        <w:t>งบการเงินระหว่างกาล</w:t>
      </w:r>
      <w:r w:rsidRPr="00FE478F">
        <w:rPr>
          <w:sz w:val="30"/>
          <w:szCs w:val="30"/>
        </w:rPr>
        <w:t xml:space="preserve">”) </w:t>
      </w:r>
      <w:r w:rsidRPr="00FE478F">
        <w:rPr>
          <w:sz w:val="30"/>
          <w:szCs w:val="30"/>
          <w:cs/>
        </w:rPr>
        <w:t xml:space="preserve">ตามมาตรฐานการบัญชี </w:t>
      </w:r>
      <w:r w:rsidRPr="00FE478F">
        <w:rPr>
          <w:sz w:val="30"/>
          <w:szCs w:val="30"/>
          <w:cs/>
        </w:rPr>
        <w:br/>
      </w:r>
      <w:r w:rsidRPr="00FE478F">
        <w:rPr>
          <w:spacing w:val="-4"/>
          <w:sz w:val="30"/>
          <w:szCs w:val="30"/>
          <w:cs/>
        </w:rPr>
        <w:t xml:space="preserve">ฉบับที่ </w:t>
      </w:r>
      <w:r w:rsidRPr="00FE478F">
        <w:rPr>
          <w:spacing w:val="-4"/>
          <w:sz w:val="30"/>
          <w:szCs w:val="30"/>
        </w:rPr>
        <w:t xml:space="preserve">34 </w:t>
      </w:r>
      <w:r w:rsidRPr="00FE478F">
        <w:rPr>
          <w:spacing w:val="-4"/>
          <w:sz w:val="30"/>
          <w:szCs w:val="30"/>
          <w:cs/>
        </w:rPr>
        <w:t xml:space="preserve">เรื่อง </w:t>
      </w:r>
      <w:r w:rsidRPr="00FE478F">
        <w:rPr>
          <w:rFonts w:hint="cs"/>
          <w:i/>
          <w:iCs/>
          <w:spacing w:val="-4"/>
          <w:sz w:val="30"/>
          <w:szCs w:val="30"/>
          <w:cs/>
        </w:rPr>
        <w:t>การรายงานทาง</w:t>
      </w:r>
      <w:r w:rsidRPr="00FE478F">
        <w:rPr>
          <w:i/>
          <w:iCs/>
          <w:spacing w:val="-4"/>
          <w:sz w:val="30"/>
          <w:szCs w:val="30"/>
          <w:cs/>
        </w:rPr>
        <w:t>การเงินระหว่างกาล</w:t>
      </w:r>
      <w:r w:rsidRPr="00FE478F">
        <w:rPr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E478F">
        <w:rPr>
          <w:sz w:val="30"/>
          <w:szCs w:val="30"/>
          <w:cs/>
        </w:rPr>
        <w:t xml:space="preserve"> </w:t>
      </w:r>
      <w:r w:rsidRPr="00FE478F">
        <w:rPr>
          <w:rFonts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FE478F">
        <w:rPr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E478F">
        <w:rPr>
          <w:sz w:val="30"/>
          <w:szCs w:val="30"/>
        </w:rPr>
        <w:t xml:space="preserve"> 31 </w:t>
      </w:r>
      <w:r w:rsidRPr="00FE478F">
        <w:rPr>
          <w:sz w:val="30"/>
          <w:szCs w:val="30"/>
          <w:cs/>
        </w:rPr>
        <w:t>ธันวาค</w:t>
      </w:r>
      <w:r w:rsidRPr="00FE478F">
        <w:rPr>
          <w:rFonts w:hint="cs"/>
          <w:sz w:val="30"/>
          <w:szCs w:val="30"/>
          <w:cs/>
        </w:rPr>
        <w:t xml:space="preserve">ม </w:t>
      </w:r>
      <w:r w:rsidRPr="00FE478F">
        <w:rPr>
          <w:sz w:val="30"/>
          <w:szCs w:val="30"/>
        </w:rPr>
        <w:t>256</w:t>
      </w:r>
      <w:r w:rsidR="00AE4A53">
        <w:rPr>
          <w:sz w:val="30"/>
          <w:szCs w:val="30"/>
        </w:rPr>
        <w:t>8</w:t>
      </w:r>
    </w:p>
    <w:p w14:paraId="32CB1EF5" w14:textId="77777777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356F5C9E" w14:textId="514041A5" w:rsidR="00FB7BE7" w:rsidRPr="00FE478F" w:rsidRDefault="00FB7BE7" w:rsidP="00FB7BE7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FE478F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FE478F">
        <w:rPr>
          <w:sz w:val="30"/>
          <w:szCs w:val="30"/>
        </w:rPr>
        <w:br/>
      </w:r>
      <w:r w:rsidRPr="00FE478F">
        <w:rPr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E478F">
        <w:rPr>
          <w:sz w:val="30"/>
          <w:szCs w:val="30"/>
        </w:rPr>
        <w:t xml:space="preserve">31 </w:t>
      </w:r>
      <w:r w:rsidRPr="008441B2">
        <w:rPr>
          <w:sz w:val="30"/>
          <w:szCs w:val="30"/>
          <w:cs/>
        </w:rPr>
        <w:t xml:space="preserve">ธันวาคม </w:t>
      </w:r>
      <w:r w:rsidRPr="008441B2">
        <w:rPr>
          <w:sz w:val="30"/>
          <w:szCs w:val="30"/>
        </w:rPr>
        <w:t>256</w:t>
      </w:r>
      <w:r w:rsidR="00AE4A53" w:rsidRPr="008441B2">
        <w:rPr>
          <w:sz w:val="30"/>
          <w:szCs w:val="30"/>
        </w:rPr>
        <w:t>8</w:t>
      </w:r>
      <w:r w:rsidR="00D13099" w:rsidRPr="008441B2">
        <w:rPr>
          <w:rFonts w:hint="cs"/>
          <w:sz w:val="30"/>
          <w:szCs w:val="30"/>
          <w:cs/>
        </w:rPr>
        <w:t xml:space="preserve"> </w:t>
      </w:r>
      <w:r w:rsidR="00D13099" w:rsidRPr="008441B2">
        <w:rPr>
          <w:sz w:val="30"/>
          <w:szCs w:val="30"/>
          <w:cs/>
        </w:rPr>
        <w:t xml:space="preserve">เว้นแต่ที่ได้อธิบายไว้ในหมายเหตุข้อ </w:t>
      </w:r>
      <w:r w:rsidR="00622D56" w:rsidRPr="008441B2">
        <w:rPr>
          <w:sz w:val="30"/>
          <w:szCs w:val="30"/>
        </w:rPr>
        <w:t>3</w:t>
      </w:r>
    </w:p>
    <w:p w14:paraId="7EEED57E" w14:textId="5A6A94BD" w:rsidR="00585BE8" w:rsidRPr="005249C0" w:rsidRDefault="00243246" w:rsidP="005249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1ACAB36" w14:textId="5532674C" w:rsidR="00A45034" w:rsidRPr="0062749F" w:rsidRDefault="00A45034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lang w:val="th-TH"/>
        </w:rPr>
      </w:pPr>
      <w:r w:rsidRPr="0062749F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การเปลี่ยนแปลงนโยบายการบัญชีที่มีสาระสำคัญ</w:t>
      </w:r>
    </w:p>
    <w:p w14:paraId="368F614F" w14:textId="77777777" w:rsidR="00622D56" w:rsidRPr="0062749F" w:rsidRDefault="00622D56" w:rsidP="00622D56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C166811" w14:textId="756ACD21" w:rsidR="00622D56" w:rsidRPr="0062749F" w:rsidRDefault="008441B2" w:rsidP="00CF72C8">
      <w:pPr>
        <w:ind w:left="540"/>
        <w:jc w:val="thaiDistribute"/>
        <w:rPr>
          <w:rFonts w:asciiTheme="majorBidi" w:hAnsiTheme="majorBidi"/>
          <w:bCs/>
          <w:i/>
          <w:iCs/>
          <w:sz w:val="30"/>
          <w:szCs w:val="30"/>
        </w:rPr>
      </w:pPr>
      <w:r w:rsidRPr="0062749F">
        <w:rPr>
          <w:rFonts w:asciiTheme="majorBidi" w:hAnsiTheme="majorBidi"/>
          <w:bCs/>
          <w:i/>
          <w:iCs/>
          <w:sz w:val="30"/>
          <w:szCs w:val="30"/>
          <w:cs/>
        </w:rPr>
        <w:t>การขาดความสามารถในการแลกเปลี่ยน - การปรับปรุงมาตรฐานการบัญชี ฉบับที่ 21 เรื่องผลกระทบจากกา</w:t>
      </w:r>
      <w:r w:rsidR="00CF72C8">
        <w:rPr>
          <w:rFonts w:asciiTheme="majorBidi" w:hAnsiTheme="majorBidi" w:hint="cs"/>
          <w:bCs/>
          <w:i/>
          <w:iCs/>
          <w:sz w:val="30"/>
          <w:szCs w:val="30"/>
          <w:cs/>
        </w:rPr>
        <w:t>ร</w:t>
      </w:r>
      <w:r w:rsidRPr="0062749F">
        <w:rPr>
          <w:rFonts w:asciiTheme="majorBidi" w:hAnsiTheme="majorBidi"/>
          <w:bCs/>
          <w:i/>
          <w:iCs/>
          <w:sz w:val="30"/>
          <w:szCs w:val="30"/>
          <w:cs/>
        </w:rPr>
        <w:t>เปลี่ยนแปลงของอัตราแลกเปลี่ยนเงินตราต่างประเทศ</w:t>
      </w:r>
    </w:p>
    <w:p w14:paraId="582D67B4" w14:textId="77777777" w:rsidR="008441B2" w:rsidRPr="0062749F" w:rsidRDefault="008441B2" w:rsidP="00622D56">
      <w:pPr>
        <w:rPr>
          <w:sz w:val="30"/>
          <w:szCs w:val="30"/>
        </w:rPr>
      </w:pPr>
    </w:p>
    <w:p w14:paraId="72A32120" w14:textId="67A2008E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ตั้งแต่วันที่ </w:t>
      </w:r>
      <w:r w:rsidRPr="0062749F">
        <w:rPr>
          <w:sz w:val="30"/>
          <w:szCs w:val="30"/>
        </w:rPr>
        <w:t>1</w:t>
      </w:r>
      <w:r w:rsidRPr="0062749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62749F">
        <w:rPr>
          <w:sz w:val="30"/>
          <w:szCs w:val="30"/>
        </w:rPr>
        <w:t>2569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>นำ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มาตรฐานการบัญชีฉบับที่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2749F">
        <w:rPr>
          <w:sz w:val="30"/>
          <w:szCs w:val="30"/>
        </w:rPr>
        <w:t>21</w:t>
      </w:r>
      <w:r w:rsidRPr="0062749F">
        <w:rPr>
          <w:sz w:val="30"/>
          <w:szCs w:val="30"/>
          <w:cs/>
        </w:rPr>
        <w:t xml:space="preserve"> 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เรื่อง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ผลกระทบจากการเปลี่ยนแปลงของ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br/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อัตราแลกเปลี่ยนเงินตราต่างประเทศ</w:t>
      </w:r>
      <w:r w:rsidRPr="0062749F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62749F">
        <w:rPr>
          <w:rFonts w:asciiTheme="majorBidi" w:hAnsiTheme="majorBidi" w:cstheme="majorBidi"/>
          <w:sz w:val="30"/>
          <w:szCs w:val="30"/>
          <w:cs/>
        </w:rPr>
        <w:t>ซึ่งมีการปรับปรุง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>เรื่อง</w:t>
      </w:r>
      <w:r w:rsidRPr="0062749F">
        <w:rPr>
          <w:rFonts w:asciiTheme="majorBidi" w:hAnsiTheme="majorBidi" w:cstheme="majorBidi" w:hint="cs"/>
          <w:sz w:val="30"/>
          <w:szCs w:val="30"/>
          <w:cs/>
        </w:rPr>
        <w:t>คำอธิบายว่า</w:t>
      </w:r>
      <w:r w:rsidRPr="0062749F">
        <w:rPr>
          <w:rFonts w:asciiTheme="majorBidi" w:hAnsiTheme="majorBidi"/>
          <w:sz w:val="30"/>
          <w:szCs w:val="30"/>
          <w:cs/>
        </w:rPr>
        <w:t>เมื่อใดที่สกุลเงินหนึ่งสามารถแลกเปลี่ยนเป็นอีกสกุลหนึ่งได้ และเมื่อใดที่ไม่สามารถแลกเปลี่ยนได้ รวมถึงวิธีการที่กิจการจะกำหนดอัตราแลกเปลี่ยนทันทีเมื่อสกุลเงินนั้นไม่สามารถแลกเปลี่ยนได้</w:t>
      </w:r>
    </w:p>
    <w:p w14:paraId="773AB75E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2997CF9" w14:textId="41A5010D" w:rsidR="00622D56" w:rsidRPr="0062749F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/>
          <w:b/>
          <w:i/>
          <w:iCs/>
          <w:sz w:val="30"/>
          <w:szCs w:val="30"/>
        </w:rPr>
      </w:pPr>
      <w:r w:rsidRPr="0062749F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622D56" w:rsidRPr="0062749F">
        <w:rPr>
          <w:rFonts w:asciiTheme="majorBidi" w:hAnsiTheme="majorBidi" w:cstheme="majorBidi"/>
          <w:bCs/>
          <w:i/>
          <w:iCs/>
          <w:sz w:val="30"/>
          <w:szCs w:val="30"/>
        </w:rPr>
        <w:t>1)</w:t>
      </w:r>
      <w:r w:rsidR="00622D56" w:rsidRPr="0062749F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622D56" w:rsidRPr="0062749F">
        <w:rPr>
          <w:rFonts w:asciiTheme="majorBidi" w:hAnsiTheme="majorBidi" w:hint="cs"/>
          <w:b/>
          <w:i/>
          <w:iCs/>
          <w:sz w:val="30"/>
          <w:szCs w:val="30"/>
          <w:cs/>
        </w:rPr>
        <w:t>เหตุผลที่สกุลเงินนั้นไม่สามารถแลกเปลี่ยนได้อีกต่อไป</w:t>
      </w:r>
    </w:p>
    <w:p w14:paraId="755C1E9E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A0F7C25" w14:textId="579CDADE" w:rsidR="00622D56" w:rsidRPr="0062749F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62749F">
        <w:rPr>
          <w:rFonts w:asciiTheme="majorBidi" w:hAnsiTheme="majorBidi" w:hint="cs"/>
          <w:b/>
          <w:sz w:val="30"/>
          <w:szCs w:val="30"/>
          <w:cs/>
        </w:rPr>
        <w:t>บริษัทย่อย</w:t>
      </w:r>
      <w:r w:rsidR="00E644F0" w:rsidRPr="0062749F">
        <w:rPr>
          <w:rFonts w:asciiTheme="majorBidi" w:hAnsiTheme="majorBidi" w:hint="cs"/>
          <w:b/>
          <w:sz w:val="30"/>
          <w:szCs w:val="30"/>
          <w:cs/>
        </w:rPr>
        <w:t>บางแห่ง</w:t>
      </w:r>
      <w:r w:rsidRPr="0062749F">
        <w:rPr>
          <w:rFonts w:asciiTheme="majorBidi" w:hAnsiTheme="majorBidi" w:hint="cs"/>
          <w:b/>
          <w:sz w:val="30"/>
          <w:szCs w:val="30"/>
          <w:cs/>
        </w:rPr>
        <w:t>ดำเนินธุรกิจในสาธารณรัฐแห่งสหภาพเมียนมาร์ซึ่งใช้สกุลเงินเมียนมาร์จัตเป็นสกุลเงินที่ใช้ในการดำเนินงาน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390367" w:rsidRPr="0062749F">
        <w:rPr>
          <w:rFonts w:asciiTheme="majorBidi" w:hAnsiTheme="majorBidi" w:hint="cs"/>
          <w:b/>
          <w:sz w:val="30"/>
          <w:szCs w:val="30"/>
          <w:cs/>
        </w:rPr>
        <w:t>ซึ่ง</w:t>
      </w:r>
      <w:r w:rsidR="00390367" w:rsidRPr="0062749F">
        <w:rPr>
          <w:rFonts w:asciiTheme="majorBidi" w:hAnsiTheme="majorBidi"/>
          <w:b/>
          <w:sz w:val="30"/>
          <w:szCs w:val="30"/>
          <w:cs/>
        </w:rPr>
        <w:t>สกุลเงินเมียนมาร์จัต</w:t>
      </w:r>
      <w:r w:rsidRPr="0062749F">
        <w:rPr>
          <w:rFonts w:asciiTheme="majorBidi" w:hAnsiTheme="majorBidi" w:hint="cs"/>
          <w:b/>
          <w:sz w:val="30"/>
          <w:szCs w:val="30"/>
          <w:cs/>
        </w:rPr>
        <w:t>ถูกแปลงค่าเป็นสกุลเงินบาทเพื่อการจัดทำงบการเงินรวม</w:t>
      </w:r>
      <w:r w:rsidR="00CE582B" w:rsidRPr="0062749F">
        <w:rPr>
          <w:rFonts w:asciiTheme="majorBidi" w:hAnsiTheme="majorBidi" w:hint="cs"/>
          <w:b/>
          <w:sz w:val="30"/>
          <w:szCs w:val="30"/>
          <w:cs/>
        </w:rPr>
        <w:t xml:space="preserve"> นอกจากนี้บริษัทย่อย</w:t>
      </w:r>
      <w:r w:rsidR="004F5C60" w:rsidRPr="0062749F">
        <w:rPr>
          <w:rFonts w:asciiTheme="majorBidi" w:hAnsiTheme="majorBidi" w:hint="cs"/>
          <w:b/>
          <w:sz w:val="30"/>
          <w:szCs w:val="30"/>
          <w:cs/>
        </w:rPr>
        <w:t>ในประเทศไทยแห่งหนึ่งมีเงินสดและรายการเทียบเท่าเงินสดเป็น</w:t>
      </w:r>
      <w:r w:rsidR="004F5C60" w:rsidRPr="0062749F">
        <w:rPr>
          <w:rFonts w:asciiTheme="majorBidi" w:hAnsiTheme="majorBidi"/>
          <w:b/>
          <w:sz w:val="30"/>
          <w:szCs w:val="30"/>
          <w:cs/>
        </w:rPr>
        <w:t>สกุลเงินเมียนมาร์จัต</w:t>
      </w:r>
      <w:r w:rsidR="00390367" w:rsidRPr="0062749F">
        <w:rPr>
          <w:rFonts w:asciiTheme="majorBidi" w:hAnsiTheme="majorBidi" w:hint="cs"/>
          <w:b/>
          <w:sz w:val="30"/>
          <w:szCs w:val="30"/>
          <w:cs/>
        </w:rPr>
        <w:t>แ</w:t>
      </w:r>
      <w:r w:rsidR="004F5C60" w:rsidRPr="0062749F">
        <w:rPr>
          <w:rFonts w:asciiTheme="majorBidi" w:hAnsiTheme="majorBidi" w:hint="cs"/>
          <w:b/>
          <w:sz w:val="30"/>
          <w:szCs w:val="30"/>
          <w:cs/>
        </w:rPr>
        <w:t>ละถูกแปลงค่า</w:t>
      </w:r>
      <w:r w:rsidR="00390367" w:rsidRPr="0062749F">
        <w:rPr>
          <w:rFonts w:asciiTheme="majorBidi" w:hAnsiTheme="majorBidi" w:hint="cs"/>
          <w:b/>
          <w:sz w:val="30"/>
          <w:szCs w:val="30"/>
          <w:cs/>
        </w:rPr>
        <w:t>เป็นสกุลเงินบาท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>ตั้งแต่เดือนเมษายน</w:t>
      </w:r>
      <w:r w:rsidRPr="0062749F">
        <w:rPr>
          <w:rFonts w:asciiTheme="majorBidi" w:hAnsiTheme="majorBidi"/>
          <w:b/>
          <w:sz w:val="30"/>
          <w:szCs w:val="30"/>
        </w:rPr>
        <w:t xml:space="preserve"> </w:t>
      </w:r>
      <w:r w:rsidRPr="0062749F">
        <w:rPr>
          <w:rFonts w:asciiTheme="majorBidi" w:hAnsiTheme="majorBidi"/>
          <w:bCs/>
          <w:sz w:val="30"/>
          <w:szCs w:val="30"/>
        </w:rPr>
        <w:t>2565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>ธนาคารกลางเมียนมาร์ได้ออกมาตรการควบคุมการแลกเปลี่ยนเงินตราต่างประเทศอย่างเข้มงวด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>และกำหนดให้อัตราแลกเปลี่ยนเงินตราใช้อัตราคงที่ที่กำหนดโดยรัฐ</w:t>
      </w:r>
      <w:r w:rsidRPr="0062749F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D29C9" w:rsidRPr="0062749F">
        <w:rPr>
          <w:rFonts w:asciiTheme="majorBidi" w:hAnsiTheme="majorBidi"/>
          <w:b/>
          <w:sz w:val="30"/>
          <w:szCs w:val="30"/>
          <w:cs/>
        </w:rPr>
        <w:br/>
      </w:r>
      <w:r w:rsidRPr="0062749F">
        <w:rPr>
          <w:rFonts w:asciiTheme="majorBidi" w:hAnsiTheme="majorBidi" w:hint="cs"/>
          <w:b/>
          <w:sz w:val="30"/>
          <w:szCs w:val="30"/>
          <w:cs/>
        </w:rPr>
        <w:t>ซึ่งแตกต่างจากอัตราในตลาดอย่างมีนัยสำคัญ</w:t>
      </w:r>
    </w:p>
    <w:p w14:paraId="6F1A953E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DC6AC0" w14:textId="2FB67CD6" w:rsidR="00622D56" w:rsidRPr="0062749F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/>
          <w:bCs/>
          <w:i/>
          <w:iCs/>
          <w:sz w:val="30"/>
          <w:szCs w:val="30"/>
          <w:cs/>
        </w:rPr>
      </w:pPr>
      <w:r w:rsidRPr="0062749F">
        <w:rPr>
          <w:rFonts w:asciiTheme="majorBidi" w:hAnsiTheme="majorBidi"/>
          <w:bCs/>
          <w:i/>
          <w:iCs/>
          <w:sz w:val="30"/>
          <w:szCs w:val="30"/>
        </w:rPr>
        <w:t>(</w:t>
      </w:r>
      <w:r w:rsidR="00622D56" w:rsidRPr="0062749F">
        <w:rPr>
          <w:rFonts w:asciiTheme="majorBidi" w:hAnsiTheme="majorBidi"/>
          <w:bCs/>
          <w:i/>
          <w:iCs/>
          <w:sz w:val="30"/>
          <w:szCs w:val="30"/>
        </w:rPr>
        <w:t xml:space="preserve">2) </w:t>
      </w:r>
      <w:r w:rsidR="003C6E6B" w:rsidRPr="0062749F">
        <w:rPr>
          <w:rFonts w:asciiTheme="majorBidi" w:hAnsiTheme="majorBidi"/>
          <w:b/>
          <w:i/>
          <w:iCs/>
          <w:sz w:val="30"/>
          <w:szCs w:val="30"/>
          <w:cs/>
        </w:rPr>
        <w:t>มูลค่าตามบัญชีของสินทรัพย์และหนี้สินหลังปรับปรุงผลกระทบจากการเปลี่ยนแปลงนโยบายการบัญชี</w:t>
      </w:r>
    </w:p>
    <w:p w14:paraId="47F83213" w14:textId="77777777" w:rsidR="00622D56" w:rsidRPr="00BB56F0" w:rsidRDefault="00622D56" w:rsidP="00622D56">
      <w:pPr>
        <w:spacing w:line="240" w:lineRule="auto"/>
        <w:ind w:left="562"/>
        <w:jc w:val="thaiDistribute"/>
        <w:rPr>
          <w:rFonts w:asciiTheme="majorBidi" w:hAnsiTheme="majorBidi"/>
          <w:bCs/>
          <w:sz w:val="30"/>
          <w:szCs w:val="30"/>
          <w:highlight w:val="yellow"/>
        </w:rPr>
      </w:pPr>
    </w:p>
    <w:tbl>
      <w:tblPr>
        <w:tblStyle w:val="TableGrid"/>
        <w:tblW w:w="887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744"/>
        <w:gridCol w:w="1710"/>
        <w:gridCol w:w="236"/>
        <w:gridCol w:w="1685"/>
      </w:tblGrid>
      <w:tr w:rsidR="00622D56" w:rsidRPr="00BB56F0" w14:paraId="5BA121F9" w14:textId="77777777" w:rsidTr="00CD29C9">
        <w:trPr>
          <w:tblHeader/>
        </w:trPr>
        <w:tc>
          <w:tcPr>
            <w:tcW w:w="4500" w:type="dxa"/>
            <w:vAlign w:val="bottom"/>
          </w:tcPr>
          <w:p w14:paraId="17A5D314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4" w:type="dxa"/>
            <w:vAlign w:val="bottom"/>
          </w:tcPr>
          <w:p w14:paraId="4F9F6761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4DC829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0049128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1A417138" w14:textId="2106E8E1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62749F"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2749F"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  <w:r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74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</w:tr>
      <w:tr w:rsidR="00622D56" w:rsidRPr="00BB56F0" w14:paraId="7C13E445" w14:textId="77777777" w:rsidTr="00CD29C9">
        <w:trPr>
          <w:tblHeader/>
        </w:trPr>
        <w:tc>
          <w:tcPr>
            <w:tcW w:w="4500" w:type="dxa"/>
          </w:tcPr>
          <w:p w14:paraId="4FA122E0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44" w:type="dxa"/>
            <w:vAlign w:val="bottom"/>
          </w:tcPr>
          <w:p w14:paraId="73C3C7E9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38D91BFF" w14:textId="13402C48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62749F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A66CD6" w:rsidRPr="0062749F">
              <w:rPr>
                <w:rFonts w:asciiTheme="majorBidi" w:hAnsiTheme="majorBidi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62749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22D56" w:rsidRPr="00BB56F0" w14:paraId="142AB3C9" w14:textId="77777777" w:rsidTr="00CD29C9">
        <w:tc>
          <w:tcPr>
            <w:tcW w:w="4500" w:type="dxa"/>
          </w:tcPr>
          <w:p w14:paraId="222914B8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4" w:type="dxa"/>
            <w:vAlign w:val="bottom"/>
          </w:tcPr>
          <w:p w14:paraId="1D0C8ED1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5CFB5B5" w14:textId="62F4EA45" w:rsidR="00622D56" w:rsidRPr="0062749F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845,181</w:t>
            </w:r>
          </w:p>
        </w:tc>
        <w:tc>
          <w:tcPr>
            <w:tcW w:w="236" w:type="dxa"/>
          </w:tcPr>
          <w:p w14:paraId="0C7A82B3" w14:textId="77777777" w:rsidR="00622D56" w:rsidRPr="00B62AC1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2F4CB5E" w14:textId="530FBCDF" w:rsidR="00622D56" w:rsidRPr="00526B15" w:rsidRDefault="008974BF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859,077</w:t>
            </w:r>
          </w:p>
        </w:tc>
      </w:tr>
      <w:tr w:rsidR="00622D56" w:rsidRPr="00BB56F0" w14:paraId="1CCF98B7" w14:textId="77777777" w:rsidTr="00CD29C9">
        <w:tc>
          <w:tcPr>
            <w:tcW w:w="4500" w:type="dxa"/>
          </w:tcPr>
          <w:p w14:paraId="453FE94E" w14:textId="7D079AEE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ลูกหนี้การค้า</w:t>
            </w:r>
            <w:r w:rsidR="00066A48" w:rsidRPr="0062749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744" w:type="dxa"/>
            <w:vAlign w:val="bottom"/>
          </w:tcPr>
          <w:p w14:paraId="3FE63385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535B84" w14:textId="2863ED33" w:rsidR="00622D56" w:rsidRPr="0062749F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485,620</w:t>
            </w:r>
          </w:p>
        </w:tc>
        <w:tc>
          <w:tcPr>
            <w:tcW w:w="236" w:type="dxa"/>
            <w:vAlign w:val="bottom"/>
          </w:tcPr>
          <w:p w14:paraId="01EACDDE" w14:textId="77777777" w:rsidR="00622D56" w:rsidRPr="00B62AC1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27E87B51" w14:textId="22464D9F" w:rsidR="00622D56" w:rsidRPr="00526B15" w:rsidRDefault="008974BF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624,083</w:t>
            </w:r>
          </w:p>
        </w:tc>
      </w:tr>
      <w:tr w:rsidR="00622D56" w:rsidRPr="00BB56F0" w14:paraId="03510A25" w14:textId="77777777" w:rsidTr="00CD29C9">
        <w:tc>
          <w:tcPr>
            <w:tcW w:w="4500" w:type="dxa"/>
          </w:tcPr>
          <w:p w14:paraId="66096D78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44" w:type="dxa"/>
            <w:vAlign w:val="bottom"/>
          </w:tcPr>
          <w:p w14:paraId="12B9915A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09EDBA" w14:textId="648EB2D3" w:rsidR="00622D56" w:rsidRPr="0062749F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324,877</w:t>
            </w:r>
          </w:p>
        </w:tc>
        <w:tc>
          <w:tcPr>
            <w:tcW w:w="236" w:type="dxa"/>
            <w:vAlign w:val="bottom"/>
          </w:tcPr>
          <w:p w14:paraId="3BF1F613" w14:textId="77777777" w:rsidR="00622D56" w:rsidRPr="00B62AC1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4C7A1A55" w14:textId="55B1390F" w:rsidR="00622D56" w:rsidRPr="00526B15" w:rsidRDefault="007D2AFA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BC26B2" w:rsidRPr="0052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67043E" w:rsidRPr="00BB56F0" w14:paraId="33740EB4" w14:textId="77777777" w:rsidTr="00CD29C9">
        <w:tc>
          <w:tcPr>
            <w:tcW w:w="4500" w:type="dxa"/>
          </w:tcPr>
          <w:p w14:paraId="4E1CF540" w14:textId="1760B65F" w:rsidR="0067043E" w:rsidRPr="0062749F" w:rsidRDefault="00733C3E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44" w:type="dxa"/>
            <w:vAlign w:val="bottom"/>
          </w:tcPr>
          <w:p w14:paraId="47F981F9" w14:textId="77777777" w:rsidR="0067043E" w:rsidRPr="0062749F" w:rsidRDefault="0067043E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FC129C" w14:textId="3B774C69" w:rsidR="0067043E" w:rsidRPr="0062749F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469,765</w:t>
            </w:r>
          </w:p>
        </w:tc>
        <w:tc>
          <w:tcPr>
            <w:tcW w:w="236" w:type="dxa"/>
          </w:tcPr>
          <w:p w14:paraId="6662CCC0" w14:textId="77777777" w:rsidR="0067043E" w:rsidRPr="00B62AC1" w:rsidRDefault="0067043E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7755D908" w14:textId="364D3CEF" w:rsidR="0067043E" w:rsidRPr="00526B15" w:rsidRDefault="00BC26B2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471,397</w:t>
            </w:r>
          </w:p>
        </w:tc>
      </w:tr>
      <w:tr w:rsidR="00622D56" w:rsidRPr="00BB56F0" w14:paraId="1478D367" w14:textId="77777777" w:rsidTr="00CD29C9">
        <w:tc>
          <w:tcPr>
            <w:tcW w:w="4500" w:type="dxa"/>
          </w:tcPr>
          <w:p w14:paraId="56FEEA0F" w14:textId="35C7ADFF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744" w:type="dxa"/>
            <w:vAlign w:val="bottom"/>
          </w:tcPr>
          <w:p w14:paraId="0C661945" w14:textId="77777777" w:rsidR="00622D56" w:rsidRPr="0062749F" w:rsidRDefault="00622D56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E4320D" w14:textId="0D5AFC59" w:rsidR="00622D56" w:rsidRPr="0062749F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703,582</w:t>
            </w:r>
          </w:p>
        </w:tc>
        <w:tc>
          <w:tcPr>
            <w:tcW w:w="236" w:type="dxa"/>
          </w:tcPr>
          <w:p w14:paraId="2460E93A" w14:textId="77777777" w:rsidR="00622D56" w:rsidRPr="00B62AC1" w:rsidRDefault="00622D56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34E01B01" w14:textId="67B97913" w:rsidR="00622D56" w:rsidRPr="00526B15" w:rsidRDefault="0036393E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D2AF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01ECD" w:rsidRPr="0052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2AFA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F76A1F" w:rsidRPr="00BB56F0" w14:paraId="7F592199" w14:textId="77777777" w:rsidTr="00CD29C9">
        <w:tc>
          <w:tcPr>
            <w:tcW w:w="4500" w:type="dxa"/>
          </w:tcPr>
          <w:p w14:paraId="4E2E528E" w14:textId="667F0766" w:rsidR="00F76A1F" w:rsidRPr="0062749F" w:rsidRDefault="000B568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เจ้าหนี้การค้า</w:t>
            </w:r>
            <w:r w:rsidR="00066A48"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744" w:type="dxa"/>
            <w:vAlign w:val="bottom"/>
          </w:tcPr>
          <w:p w14:paraId="6221FC0F" w14:textId="77777777" w:rsidR="00F76A1F" w:rsidRPr="0062749F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CFA98F" w14:textId="05159C42" w:rsidR="00F76A1F" w:rsidRPr="0062749F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455,155</w:t>
            </w:r>
          </w:p>
        </w:tc>
        <w:tc>
          <w:tcPr>
            <w:tcW w:w="236" w:type="dxa"/>
            <w:vAlign w:val="bottom"/>
          </w:tcPr>
          <w:p w14:paraId="55A8B22F" w14:textId="77777777" w:rsidR="00F76A1F" w:rsidRPr="00B62AC1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43C889BE" w14:textId="6DD1698B" w:rsidR="00F76A1F" w:rsidRPr="00526B15" w:rsidRDefault="00401ECD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515,364</w:t>
            </w:r>
          </w:p>
        </w:tc>
      </w:tr>
      <w:tr w:rsidR="00F76A1F" w:rsidRPr="00BB56F0" w14:paraId="62068251" w14:textId="77777777" w:rsidTr="00CD29C9">
        <w:tc>
          <w:tcPr>
            <w:tcW w:w="4500" w:type="dxa"/>
          </w:tcPr>
          <w:p w14:paraId="4B8E62A0" w14:textId="414F9166" w:rsidR="00F76A1F" w:rsidRPr="0062749F" w:rsidRDefault="001C192C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744" w:type="dxa"/>
            <w:vAlign w:val="bottom"/>
          </w:tcPr>
          <w:p w14:paraId="306A69B2" w14:textId="77777777" w:rsidR="00F76A1F" w:rsidRPr="0062749F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6595C5" w14:textId="47CAA2DA" w:rsidR="00F76A1F" w:rsidRPr="0062749F" w:rsidRDefault="00E27E04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191,490</w:t>
            </w:r>
          </w:p>
        </w:tc>
        <w:tc>
          <w:tcPr>
            <w:tcW w:w="236" w:type="dxa"/>
            <w:vAlign w:val="bottom"/>
          </w:tcPr>
          <w:p w14:paraId="3D2FAB0A" w14:textId="77777777" w:rsidR="00F76A1F" w:rsidRPr="00B62AC1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68C17DDD" w14:textId="5AD1629A" w:rsidR="00F76A1F" w:rsidRPr="00526B15" w:rsidRDefault="00401ECD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6B15">
              <w:rPr>
                <w:rFonts w:asciiTheme="majorBidi" w:hAnsiTheme="majorBidi" w:cstheme="majorBidi"/>
                <w:sz w:val="30"/>
                <w:szCs w:val="30"/>
              </w:rPr>
              <w:t>165,001</w:t>
            </w:r>
          </w:p>
        </w:tc>
      </w:tr>
      <w:tr w:rsidR="00F76A1F" w:rsidRPr="00D84C7B" w14:paraId="236BCF7B" w14:textId="77777777" w:rsidTr="00CD29C9">
        <w:tc>
          <w:tcPr>
            <w:tcW w:w="4500" w:type="dxa"/>
          </w:tcPr>
          <w:p w14:paraId="7EE7D0FC" w14:textId="67965530" w:rsidR="00F76A1F" w:rsidRPr="0062749F" w:rsidRDefault="00DE603C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49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744" w:type="dxa"/>
            <w:vAlign w:val="bottom"/>
          </w:tcPr>
          <w:p w14:paraId="1E493DCC" w14:textId="77777777" w:rsidR="00F76A1F" w:rsidRPr="0062749F" w:rsidRDefault="00F76A1F" w:rsidP="006402E6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D48476" w14:textId="09C3D505" w:rsidR="00F76A1F" w:rsidRPr="0062749F" w:rsidRDefault="00066A48" w:rsidP="0055733C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2749F">
              <w:rPr>
                <w:rFonts w:asciiTheme="majorBidi" w:hAnsiTheme="majorBidi" w:cstheme="majorBidi"/>
                <w:sz w:val="30"/>
                <w:szCs w:val="30"/>
              </w:rPr>
              <w:t>50,475</w:t>
            </w:r>
          </w:p>
        </w:tc>
        <w:tc>
          <w:tcPr>
            <w:tcW w:w="236" w:type="dxa"/>
            <w:vAlign w:val="bottom"/>
          </w:tcPr>
          <w:p w14:paraId="45EA9C67" w14:textId="77777777" w:rsidR="00F76A1F" w:rsidRPr="00B62AC1" w:rsidRDefault="00F76A1F" w:rsidP="006402E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5" w:type="dxa"/>
          </w:tcPr>
          <w:p w14:paraId="547EE6DF" w14:textId="25BF04DF" w:rsidR="00F76A1F" w:rsidRPr="00E27E04" w:rsidRDefault="00526B15" w:rsidP="006402E6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85,750</w:t>
            </w:r>
          </w:p>
        </w:tc>
      </w:tr>
    </w:tbl>
    <w:p w14:paraId="05455957" w14:textId="77777777" w:rsidR="00E27E04" w:rsidRPr="004650F5" w:rsidRDefault="00E27E04" w:rsidP="00622D56">
      <w:pPr>
        <w:spacing w:line="240" w:lineRule="auto"/>
        <w:ind w:left="90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4AB89143" w14:textId="6071B54E" w:rsidR="00622D56" w:rsidRPr="0062749F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2749F">
        <w:rPr>
          <w:rFonts w:asciiTheme="majorBidi" w:hAnsiTheme="majorBidi" w:cstheme="majorBidi"/>
          <w:bCs/>
          <w:i/>
          <w:iCs/>
          <w:sz w:val="30"/>
          <w:szCs w:val="30"/>
        </w:rPr>
        <w:lastRenderedPageBreak/>
        <w:t>(</w:t>
      </w:r>
      <w:r w:rsidR="00622D56" w:rsidRPr="0062749F">
        <w:rPr>
          <w:rFonts w:asciiTheme="majorBidi" w:hAnsiTheme="majorBidi" w:cstheme="majorBidi"/>
          <w:bCs/>
          <w:i/>
          <w:iCs/>
          <w:sz w:val="30"/>
          <w:szCs w:val="30"/>
        </w:rPr>
        <w:t xml:space="preserve">3) </w:t>
      </w:r>
      <w:r w:rsidR="00622D56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อัตราแลกเปลี่ยนทันทีที่ใช้</w:t>
      </w:r>
    </w:p>
    <w:p w14:paraId="25A998D8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6594E23" w14:textId="06BC90B8" w:rsidR="00622D56" w:rsidRPr="0062749F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โดยก่อนหน้านี้กลุ่มบริษัท</w:t>
      </w:r>
      <w:r w:rsidRPr="0062749F">
        <w:rPr>
          <w:rFonts w:asciiTheme="majorBidi" w:hAnsiTheme="majorBidi" w:hint="cs"/>
          <w:b/>
          <w:sz w:val="30"/>
          <w:szCs w:val="30"/>
          <w:cs/>
        </w:rPr>
        <w:t>แปลงค่า</w:t>
      </w:r>
      <w:r w:rsidR="00A43B53" w:rsidRPr="0062749F">
        <w:rPr>
          <w:rFonts w:asciiTheme="majorBidi" w:hAnsiTheme="majorBidi" w:hint="cs"/>
          <w:b/>
          <w:sz w:val="30"/>
          <w:szCs w:val="30"/>
          <w:cs/>
        </w:rPr>
        <w:t>งบการเงินของหน่วยงานต่างประเทศ</w:t>
      </w:r>
      <w:r w:rsidR="00B94B08" w:rsidRPr="0062749F">
        <w:rPr>
          <w:rFonts w:asciiTheme="majorBidi" w:hAnsiTheme="majorBidi" w:hint="cs"/>
          <w:b/>
          <w:sz w:val="30"/>
          <w:szCs w:val="30"/>
          <w:cs/>
        </w:rPr>
        <w:t>และรายการที่เป็นสกุลเงินตราต่างประเทศ</w:t>
      </w:r>
      <w:r w:rsidRPr="0062749F">
        <w:rPr>
          <w:rFonts w:asciiTheme="majorBidi" w:hAnsiTheme="majorBidi" w:hint="cs"/>
          <w:b/>
          <w:sz w:val="30"/>
          <w:szCs w:val="30"/>
          <w:cs/>
        </w:rPr>
        <w:t xml:space="preserve">ตามอัตราแลกเปลี่ยนที่ประกาศโดยธนาคารแห่งประเทศไทยซึ่งอ้างอิงมาจากอัตราแลกเปลี่ยนเงินตราต่างประเทศตามที่ธนาคารกลางเมียนมาร์กำหนดอย่างเป็นทางการ </w:t>
      </w:r>
      <w:r w:rsidRPr="0062749F">
        <w:rPr>
          <w:rFonts w:asciiTheme="majorBidi" w:hAnsiTheme="majorBidi"/>
          <w:bCs/>
          <w:sz w:val="30"/>
          <w:szCs w:val="30"/>
        </w:rPr>
        <w:t>(Reference rate)</w:t>
      </w:r>
      <w:r w:rsidRPr="0062749F">
        <w:rPr>
          <w:rFonts w:asciiTheme="majorBidi" w:hAnsiTheme="majorBidi" w:hint="cs"/>
          <w:b/>
          <w:sz w:val="30"/>
          <w:szCs w:val="30"/>
          <w:cs/>
        </w:rPr>
        <w:t xml:space="preserve"> ปัจจุบันกลุ่มบริษัทใช้วิธีการแปลงค่าสกุลเงินตราต่างประเทศตามอัตราแลกเปลี่ยนตลาดที่เสนอโดยธนาคารกลางเมียนมาร์</w:t>
      </w:r>
      <w:r w:rsidRPr="0062749F">
        <w:rPr>
          <w:rFonts w:asciiTheme="majorBidi" w:hAnsiTheme="majorBidi"/>
          <w:b/>
          <w:sz w:val="30"/>
          <w:szCs w:val="30"/>
        </w:rPr>
        <w:t xml:space="preserve"> </w:t>
      </w:r>
      <w:r w:rsidRPr="0062749F">
        <w:rPr>
          <w:rFonts w:asciiTheme="majorBidi" w:hAnsiTheme="majorBidi"/>
          <w:bCs/>
          <w:sz w:val="30"/>
          <w:szCs w:val="30"/>
        </w:rPr>
        <w:t>(Market Trading Rate)</w:t>
      </w:r>
      <w:r w:rsidR="00C36371" w:rsidRPr="0062749F">
        <w:rPr>
          <w:rFonts w:asciiTheme="majorBidi" w:hAnsiTheme="majorBidi"/>
          <w:bCs/>
          <w:sz w:val="30"/>
          <w:szCs w:val="30"/>
        </w:rPr>
        <w:t xml:space="preserve"> </w:t>
      </w:r>
      <w:r w:rsidR="004650F5" w:rsidRPr="0062749F">
        <w:rPr>
          <w:rFonts w:asciiTheme="majorBidi" w:hAnsiTheme="majorBidi" w:hint="cs"/>
          <w:b/>
          <w:sz w:val="30"/>
          <w:szCs w:val="30"/>
          <w:cs/>
        </w:rPr>
        <w:t>ซึ่งเป็นอัตราแลกเปลี่ยนที่สังเกตได้โดยไม่ต้องปรับปรุง</w:t>
      </w:r>
    </w:p>
    <w:p w14:paraId="5B179358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/>
          <w:bCs/>
          <w:sz w:val="20"/>
          <w:szCs w:val="20"/>
        </w:rPr>
      </w:pPr>
    </w:p>
    <w:p w14:paraId="327C6FE9" w14:textId="0B36C91F" w:rsidR="00622D56" w:rsidRPr="0062749F" w:rsidRDefault="00622D56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อัตรา</w:t>
      </w:r>
      <w:r w:rsidRPr="0062749F">
        <w:rPr>
          <w:rFonts w:asciiTheme="majorBidi" w:hAnsiTheme="majorBidi" w:hint="cs"/>
          <w:b/>
          <w:sz w:val="30"/>
          <w:szCs w:val="30"/>
          <w:cs/>
        </w:rPr>
        <w:t xml:space="preserve">แลกเปลี่ยนที่ใช้ ณ วันที่ </w:t>
      </w:r>
      <w:r w:rsidRPr="0062749F">
        <w:rPr>
          <w:rFonts w:asciiTheme="majorBidi" w:hAnsiTheme="majorBidi"/>
          <w:bCs/>
          <w:sz w:val="30"/>
          <w:szCs w:val="30"/>
        </w:rPr>
        <w:t>1</w:t>
      </w:r>
      <w:r w:rsidRPr="0062749F">
        <w:rPr>
          <w:rFonts w:asciiTheme="majorBidi" w:hAnsiTheme="majorBidi"/>
          <w:b/>
          <w:sz w:val="30"/>
          <w:szCs w:val="30"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62749F">
        <w:rPr>
          <w:rFonts w:asciiTheme="majorBidi" w:hAnsiTheme="majorBidi"/>
          <w:bCs/>
          <w:sz w:val="30"/>
          <w:szCs w:val="30"/>
        </w:rPr>
        <w:t>2569</w:t>
      </w:r>
      <w:r w:rsidRPr="0062749F">
        <w:rPr>
          <w:rFonts w:asciiTheme="majorBidi" w:hAnsiTheme="majorBidi"/>
          <w:b/>
          <w:sz w:val="30"/>
          <w:szCs w:val="30"/>
        </w:rPr>
        <w:t xml:space="preserve"> </w:t>
      </w:r>
      <w:r w:rsidRPr="0062749F">
        <w:rPr>
          <w:rFonts w:asciiTheme="majorBidi" w:hAnsiTheme="majorBidi" w:hint="cs"/>
          <w:b/>
          <w:sz w:val="30"/>
          <w:szCs w:val="30"/>
          <w:cs/>
        </w:rPr>
        <w:t xml:space="preserve">คือ </w:t>
      </w:r>
      <w:r w:rsidRPr="0062749F">
        <w:rPr>
          <w:rFonts w:asciiTheme="majorBidi" w:hAnsiTheme="majorBidi"/>
          <w:bCs/>
          <w:sz w:val="30"/>
          <w:szCs w:val="30"/>
        </w:rPr>
        <w:t>3,6</w:t>
      </w:r>
      <w:r w:rsidR="00633BEA" w:rsidRPr="0062749F">
        <w:rPr>
          <w:rFonts w:asciiTheme="majorBidi" w:hAnsiTheme="majorBidi"/>
          <w:bCs/>
          <w:sz w:val="30"/>
          <w:szCs w:val="30"/>
        </w:rPr>
        <w:t>49</w:t>
      </w:r>
      <w:r w:rsidRPr="0062749F">
        <w:rPr>
          <w:rFonts w:asciiTheme="majorBidi" w:hAnsiTheme="majorBidi"/>
          <w:bCs/>
          <w:sz w:val="30"/>
          <w:szCs w:val="30"/>
        </w:rPr>
        <w:t xml:space="preserve"> MMK/USD</w:t>
      </w:r>
    </w:p>
    <w:p w14:paraId="6ADE086C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62F5FBB6" w14:textId="4F7E73D9" w:rsidR="00622D56" w:rsidRPr="0062749F" w:rsidRDefault="003D6384" w:rsidP="00CD29C9">
      <w:pPr>
        <w:spacing w:line="240" w:lineRule="auto"/>
        <w:ind w:left="900" w:hanging="36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2749F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622D56" w:rsidRPr="0062749F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4) </w:t>
      </w:r>
      <w:r w:rsidR="00622D56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การเปลี่ยนผ่าน</w:t>
      </w:r>
    </w:p>
    <w:p w14:paraId="11C6654A" w14:textId="77777777" w:rsidR="00622D56" w:rsidRPr="0062749F" w:rsidRDefault="00622D56" w:rsidP="00622D56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1B0B38" w14:textId="077EBCDF" w:rsidR="00677172" w:rsidRPr="0062749F" w:rsidRDefault="00677172" w:rsidP="00CD29C9">
      <w:pPr>
        <w:spacing w:line="240" w:lineRule="auto"/>
        <w:ind w:left="81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การขาดความสามารถในการแลกเปลี่ยน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กลุ่มบริษัทต้องไม่ปรับปรุงข้อมูลเปรียบเทียบใหม่</w:t>
      </w:r>
      <w:r w:rsidRPr="0062749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และให้ป</w:t>
      </w:r>
      <w:r w:rsidR="003749F5" w:rsidRPr="0062749F">
        <w:rPr>
          <w:rFonts w:asciiTheme="majorBidi" w:hAnsiTheme="majorBidi" w:cstheme="majorBidi" w:hint="cs"/>
          <w:b/>
          <w:sz w:val="30"/>
          <w:szCs w:val="30"/>
          <w:cs/>
        </w:rPr>
        <w:t>ฏิ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บัติดังนี้</w:t>
      </w:r>
    </w:p>
    <w:p w14:paraId="568A237B" w14:textId="77777777" w:rsidR="00677172" w:rsidRPr="0062749F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C80121C" w14:textId="7B36C642" w:rsidR="00677172" w:rsidRPr="0062749F" w:rsidRDefault="00677172" w:rsidP="00CD29C9">
      <w:pPr>
        <w:spacing w:line="240" w:lineRule="auto"/>
        <w:ind w:left="81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2749F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4.1) </w:t>
      </w:r>
      <w:r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กรณีสกุลเงินตราต่างประเทศไม่สามารถแลกเปลี่ยนเป็น</w:t>
      </w:r>
      <w:r w:rsidR="00387B12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สกุลเงินที่</w:t>
      </w:r>
      <w:r w:rsidR="00D871EE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ใช้</w:t>
      </w:r>
      <w:r w:rsidR="00387B12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ในการดำเนินงาน</w:t>
      </w:r>
    </w:p>
    <w:p w14:paraId="28436948" w14:textId="77777777" w:rsidR="00677172" w:rsidRPr="0062749F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3D2AAFF8" w14:textId="1F7FE3B8" w:rsidR="00677172" w:rsidRPr="0062749F" w:rsidRDefault="00677172" w:rsidP="00CD29C9">
      <w:pPr>
        <w:spacing w:line="240" w:lineRule="auto"/>
        <w:ind w:left="117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วันเริ่มต้นใช้มาตรฐาน กลุ่มบริษัทต้องแปลงค่ารายการที่เป็นตัวเงินที่เป็นเงินตราต่างประเทศกับรายการที่ไม่เป็นตัวเงินที่เป็นเงินตราต่างประเทศซึ่งวัดมูลค่าด้วยมูลค่ายุติธรรม โดยใช้อัตราแลกเปลี่ยนทันทีที่ประมาณการขึ้น ณ วันนั้น และปรับปรุงผลกระทบกับกำไรสะสมยกมา</w:t>
      </w:r>
    </w:p>
    <w:p w14:paraId="01195BAB" w14:textId="77777777" w:rsidR="00677172" w:rsidRPr="0062749F" w:rsidRDefault="00677172" w:rsidP="00677172">
      <w:pPr>
        <w:spacing w:line="240" w:lineRule="auto"/>
        <w:ind w:left="1710" w:hanging="450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03BD53A6" w14:textId="79735739" w:rsidR="00677172" w:rsidRPr="0062749F" w:rsidRDefault="00677172" w:rsidP="00CD29C9">
      <w:pPr>
        <w:spacing w:line="240" w:lineRule="auto"/>
        <w:ind w:left="117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2749F">
        <w:rPr>
          <w:rFonts w:asciiTheme="majorBidi" w:hAnsiTheme="majorBidi" w:cstheme="majorBidi"/>
          <w:bCs/>
          <w:i/>
          <w:iCs/>
          <w:sz w:val="30"/>
          <w:szCs w:val="30"/>
        </w:rPr>
        <w:t xml:space="preserve">4.2) </w:t>
      </w:r>
      <w:r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กรณีสกุลเงินที่ใช้ในการดำเนินงานของหน่วยงานต่างประเทศไม่สามารถแลกเปลี่ยนเป็นสกุลเงินที่</w:t>
      </w:r>
      <w:r w:rsidR="00D871EE"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</w:t>
      </w:r>
      <w:r w:rsidRPr="0062749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ช้นำเสนองบการเงิน</w:t>
      </w:r>
    </w:p>
    <w:p w14:paraId="113EB23E" w14:textId="77777777" w:rsidR="00677172" w:rsidRPr="0062749F" w:rsidRDefault="00677172" w:rsidP="00677172">
      <w:pPr>
        <w:spacing w:line="240" w:lineRule="auto"/>
        <w:ind w:left="562"/>
        <w:jc w:val="thaiDistribute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5296E621" w14:textId="477AAB1A" w:rsidR="00752312" w:rsidRPr="0062749F" w:rsidRDefault="00677172" w:rsidP="00CD29C9">
      <w:pPr>
        <w:spacing w:line="240" w:lineRule="auto"/>
        <w:ind w:left="1170"/>
        <w:jc w:val="thaiDistribute"/>
        <w:rPr>
          <w:rFonts w:asciiTheme="majorBidi" w:hAnsiTheme="majorBidi"/>
          <w:b/>
          <w:sz w:val="30"/>
          <w:szCs w:val="30"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วันเริ่มต้นใช้มาตรฐาน กลุ่มบริษัทต้องแปลงค่ารายการสินทรัพย์และหนี้สินด้วยอัตราแลกเปลี่ยนทันทีที่ประมาณการขึ้น ณ วันนั้น และปรับปรุงผลกระทบ</w:t>
      </w:r>
      <w:r w:rsidR="00D871EE" w:rsidRPr="0062749F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D871EE" w:rsidRPr="0062749F">
        <w:rPr>
          <w:rFonts w:asciiTheme="majorBidi" w:hAnsiTheme="majorBidi"/>
          <w:b/>
          <w:sz w:val="30"/>
          <w:szCs w:val="30"/>
          <w:cs/>
        </w:rPr>
        <w:t>ผลต่างของอัตราแลกเปลี่ยนการแปลงค่าหน่วยงา</w:t>
      </w:r>
      <w:r w:rsidR="00D871EE" w:rsidRPr="0062749F">
        <w:rPr>
          <w:rFonts w:asciiTheme="majorBidi" w:hAnsiTheme="majorBidi" w:hint="cs"/>
          <w:b/>
          <w:sz w:val="30"/>
          <w:szCs w:val="30"/>
          <w:cs/>
        </w:rPr>
        <w:t>น</w:t>
      </w:r>
      <w:r w:rsidR="00D871EE" w:rsidRPr="0062749F">
        <w:rPr>
          <w:rFonts w:asciiTheme="majorBidi" w:hAnsiTheme="majorBidi"/>
          <w:b/>
          <w:sz w:val="30"/>
          <w:szCs w:val="30"/>
          <w:cs/>
        </w:rPr>
        <w:t>ต่างประเทศ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="00D871EE" w:rsidRPr="0062749F">
        <w:rPr>
          <w:rFonts w:asciiTheme="majorBidi" w:hAnsiTheme="majorBidi"/>
          <w:b/>
          <w:sz w:val="30"/>
          <w:szCs w:val="30"/>
          <w:cs/>
        </w:rPr>
        <w:t>องค์ประกอบอื่นของส่วนของผู้ถือหุ้น</w:t>
      </w:r>
    </w:p>
    <w:p w14:paraId="791F7909" w14:textId="77777777" w:rsidR="00900C7F" w:rsidRPr="0062749F" w:rsidRDefault="00900C7F" w:rsidP="0055733C">
      <w:pPr>
        <w:spacing w:line="240" w:lineRule="auto"/>
        <w:ind w:left="1620"/>
        <w:jc w:val="thaiDistribute"/>
        <w:rPr>
          <w:rFonts w:asciiTheme="majorBidi" w:hAnsiTheme="majorBidi"/>
          <w:b/>
          <w:sz w:val="30"/>
          <w:szCs w:val="30"/>
        </w:rPr>
      </w:pPr>
    </w:p>
    <w:p w14:paraId="41F63380" w14:textId="11E35F9F" w:rsidR="00752312" w:rsidRDefault="00752312" w:rsidP="00CD29C9">
      <w:pPr>
        <w:spacing w:line="240" w:lineRule="auto"/>
        <w:ind w:left="810"/>
        <w:jc w:val="thaiDistribute"/>
        <w:rPr>
          <w:rFonts w:asciiTheme="majorBidi" w:hAnsiTheme="majorBidi"/>
          <w:b/>
          <w:sz w:val="30"/>
          <w:szCs w:val="30"/>
        </w:rPr>
      </w:pP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 xml:space="preserve">ณ วันที่ </w:t>
      </w:r>
      <w:r w:rsidRPr="0062749F"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Pr="0062749F">
        <w:rPr>
          <w:rFonts w:asciiTheme="majorBidi" w:hAnsiTheme="majorBidi" w:cstheme="majorBidi" w:hint="cs"/>
          <w:b/>
          <w:sz w:val="30"/>
          <w:szCs w:val="30"/>
          <w:cs/>
        </w:rPr>
        <w:t xml:space="preserve">มกราคม </w:t>
      </w:r>
      <w:r w:rsidRPr="0062749F">
        <w:rPr>
          <w:rFonts w:asciiTheme="majorBidi" w:hAnsiTheme="majorBidi" w:cstheme="majorBidi"/>
          <w:bCs/>
          <w:sz w:val="30"/>
          <w:szCs w:val="30"/>
        </w:rPr>
        <w:t>2569</w:t>
      </w:r>
      <w:r w:rsidR="009E7A6A" w:rsidRPr="0062749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62749F">
        <w:rPr>
          <w:rFonts w:asciiTheme="majorBidi" w:hAnsiTheme="majorBidi" w:cstheme="majorBidi" w:hint="cs"/>
          <w:b/>
          <w:sz w:val="30"/>
          <w:szCs w:val="30"/>
          <w:cs/>
        </w:rPr>
        <w:t xml:space="preserve">กำไรสะสมของงบการเงินรวมลดลง </w:t>
      </w:r>
      <w:r w:rsidR="009E7A6A" w:rsidRPr="0062749F">
        <w:rPr>
          <w:rFonts w:asciiTheme="majorBidi" w:hAnsiTheme="majorBidi" w:cstheme="majorBidi"/>
          <w:bCs/>
          <w:sz w:val="30"/>
          <w:szCs w:val="30"/>
        </w:rPr>
        <w:t>26</w:t>
      </w:r>
      <w:r w:rsidR="00421A1C" w:rsidRPr="0062749F">
        <w:rPr>
          <w:rFonts w:asciiTheme="majorBidi" w:hAnsiTheme="majorBidi" w:cstheme="majorBidi"/>
          <w:bCs/>
          <w:sz w:val="30"/>
          <w:szCs w:val="30"/>
        </w:rPr>
        <w:t>5.5</w:t>
      </w:r>
      <w:r w:rsidR="009E7A6A" w:rsidRPr="0062749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62749F">
        <w:rPr>
          <w:rFonts w:asciiTheme="majorBidi" w:hAnsiTheme="majorBidi" w:cstheme="majorBidi" w:hint="cs"/>
          <w:b/>
          <w:sz w:val="30"/>
          <w:szCs w:val="30"/>
          <w:cs/>
        </w:rPr>
        <w:t xml:space="preserve">ล้านบาท </w:t>
      </w:r>
      <w:r w:rsidR="009E7A6A" w:rsidRPr="0062749F">
        <w:rPr>
          <w:rFonts w:asciiTheme="majorBidi" w:hAnsiTheme="majorBidi"/>
          <w:b/>
          <w:sz w:val="30"/>
          <w:szCs w:val="30"/>
          <w:cs/>
        </w:rPr>
        <w:t>องค์ประกอบอื่นของส่วนของผู้ถือหุ้น</w:t>
      </w:r>
      <w:r w:rsidR="009E7A6A" w:rsidRPr="0062749F">
        <w:rPr>
          <w:rFonts w:asciiTheme="majorBidi" w:hAnsiTheme="majorBidi" w:hint="cs"/>
          <w:b/>
          <w:sz w:val="30"/>
          <w:szCs w:val="30"/>
          <w:cs/>
        </w:rPr>
        <w:t>ของงบการเงินรวม</w:t>
      </w:r>
      <w:r w:rsidR="009E7A6A" w:rsidRPr="0062749F">
        <w:rPr>
          <w:rFonts w:asciiTheme="majorBidi" w:hAnsiTheme="majorBidi"/>
          <w:b/>
          <w:sz w:val="30"/>
          <w:szCs w:val="30"/>
          <w:cs/>
        </w:rPr>
        <w:t>ลดลง</w:t>
      </w:r>
      <w:r w:rsidR="009E7A6A" w:rsidRPr="0062749F">
        <w:rPr>
          <w:rFonts w:asciiTheme="majorBidi" w:hAnsiTheme="majorBidi"/>
          <w:b/>
          <w:sz w:val="30"/>
          <w:szCs w:val="30"/>
        </w:rPr>
        <w:t xml:space="preserve"> </w:t>
      </w:r>
      <w:r w:rsidR="009E7A6A" w:rsidRPr="0062749F">
        <w:rPr>
          <w:rFonts w:asciiTheme="majorBidi" w:hAnsiTheme="majorBidi"/>
          <w:bCs/>
          <w:sz w:val="30"/>
          <w:szCs w:val="30"/>
        </w:rPr>
        <w:t>1,16</w:t>
      </w:r>
      <w:r w:rsidR="00421A1C" w:rsidRPr="0062749F">
        <w:rPr>
          <w:rFonts w:asciiTheme="majorBidi" w:hAnsiTheme="majorBidi"/>
          <w:bCs/>
          <w:sz w:val="30"/>
          <w:szCs w:val="30"/>
        </w:rPr>
        <w:t>8.7</w:t>
      </w:r>
      <w:r w:rsidR="009E7A6A" w:rsidRPr="0062749F">
        <w:rPr>
          <w:rFonts w:asciiTheme="majorBidi" w:hAnsiTheme="majorBidi"/>
          <w:b/>
          <w:sz w:val="30"/>
          <w:szCs w:val="30"/>
        </w:rPr>
        <w:t xml:space="preserve"> </w:t>
      </w:r>
      <w:r w:rsidR="009E7A6A" w:rsidRPr="0062749F">
        <w:rPr>
          <w:rFonts w:asciiTheme="majorBidi" w:hAnsiTheme="majorBidi"/>
          <w:b/>
          <w:sz w:val="30"/>
          <w:szCs w:val="30"/>
          <w:cs/>
        </w:rPr>
        <w:t>ล้านบาท</w:t>
      </w:r>
      <w:r w:rsidR="009E7A6A" w:rsidRPr="0062749F">
        <w:rPr>
          <w:rFonts w:asciiTheme="majorBidi" w:hAnsiTheme="majorBidi" w:hint="cs"/>
          <w:b/>
          <w:sz w:val="30"/>
          <w:szCs w:val="30"/>
          <w:cs/>
        </w:rPr>
        <w:t xml:space="preserve"> และงบกระแสเงินสดรวมลดลง </w:t>
      </w:r>
      <w:r w:rsidR="00725580" w:rsidRPr="0062749F">
        <w:rPr>
          <w:rFonts w:asciiTheme="majorBidi" w:hAnsiTheme="majorBidi" w:cstheme="majorBidi"/>
          <w:bCs/>
          <w:sz w:val="30"/>
          <w:szCs w:val="30"/>
        </w:rPr>
        <w:t>625.6</w:t>
      </w:r>
      <w:r w:rsidR="00184B4B" w:rsidRPr="0062749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E7A6A" w:rsidRPr="0062749F">
        <w:rPr>
          <w:rFonts w:asciiTheme="majorBidi" w:hAnsiTheme="majorBidi" w:hint="cs"/>
          <w:b/>
          <w:sz w:val="30"/>
          <w:szCs w:val="30"/>
          <w:cs/>
        </w:rPr>
        <w:t>ล้านบาท ซึ่งแสดงเป็นรายการ</w:t>
      </w:r>
      <w:r w:rsidR="009E7A6A" w:rsidRPr="0062749F">
        <w:rPr>
          <w:rFonts w:asciiTheme="majorBidi" w:hAnsiTheme="majorBidi"/>
          <w:b/>
          <w:sz w:val="30"/>
          <w:szCs w:val="30"/>
          <w:cs/>
        </w:rPr>
        <w:t>ผลกระทบจากการเปลี่ยนแปลงนโยบายการบัญชี</w:t>
      </w:r>
    </w:p>
    <w:p w14:paraId="0FF1F7E0" w14:textId="77777777" w:rsidR="00066A48" w:rsidRDefault="00066A48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AACF527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308E10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104D0D" w14:textId="77777777" w:rsidR="00C769C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FF0A320" w14:textId="77777777" w:rsidR="00C769CB" w:rsidRPr="00D84C7B" w:rsidRDefault="00C769CB" w:rsidP="00C769C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3CCD4F" w14:textId="2DC0348C" w:rsidR="00C954AB" w:rsidRPr="007C2478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C247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69CFF95" w14:textId="77777777" w:rsidR="00C954AB" w:rsidRPr="0062749F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p w14:paraId="759A3D04" w14:textId="22BCA1CA" w:rsidR="00FB7BE7" w:rsidRPr="00FE478F" w:rsidRDefault="00FB7BE7" w:rsidP="00FB7BE7">
      <w:pPr>
        <w:pStyle w:val="ListParagraph"/>
        <w:tabs>
          <w:tab w:val="clear" w:pos="540"/>
          <w:tab w:val="left" w:pos="900"/>
        </w:tabs>
        <w:ind w:left="547" w:firstLine="0"/>
        <w:rPr>
          <w:b w:val="0"/>
          <w:bCs w:val="0"/>
          <w:i w:val="0"/>
          <w:iCs w:val="0"/>
          <w:lang w:val="en-GB"/>
        </w:rPr>
      </w:pPr>
      <w:r w:rsidRPr="00FE478F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>บริษัทย่อยและการร่วมค้าที่มีการเปลี่ยนแปลงอย่างมีสาระสำคัญได้เปิดเผยในหมายเหตุ</w:t>
      </w:r>
      <w:r w:rsidR="002D6F44">
        <w:rPr>
          <w:b w:val="0"/>
          <w:bCs w:val="0"/>
          <w:i w:val="0"/>
          <w:iCs w:val="0"/>
          <w:cs/>
          <w:lang w:val="en-GB"/>
        </w:rPr>
        <w:br/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ข้อ </w:t>
      </w:r>
      <w:r w:rsidRPr="00FE478F">
        <w:rPr>
          <w:b w:val="0"/>
          <w:bCs w:val="0"/>
          <w:i w:val="0"/>
          <w:iCs w:val="0"/>
          <w:lang w:val="en-US"/>
        </w:rPr>
        <w:t>5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FE478F">
        <w:rPr>
          <w:b w:val="0"/>
          <w:bCs w:val="0"/>
          <w:i w:val="0"/>
          <w:iCs w:val="0"/>
          <w:lang w:val="en-US"/>
        </w:rPr>
        <w:t>6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E478F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3923B518" w14:textId="77777777" w:rsidR="00E3680B" w:rsidRPr="0062749F" w:rsidRDefault="00E3680B" w:rsidP="00FB7BE7">
      <w:pPr>
        <w:pStyle w:val="BodyText2"/>
        <w:spacing w:line="240" w:lineRule="auto"/>
        <w:ind w:left="547" w:right="18"/>
        <w:rPr>
          <w:sz w:val="22"/>
          <w:szCs w:val="22"/>
        </w:rPr>
      </w:pPr>
    </w:p>
    <w:p w14:paraId="29E73043" w14:textId="55FADF1D" w:rsidR="00FB7BE7" w:rsidRPr="00FE478F" w:rsidRDefault="00FB7BE7" w:rsidP="00FB7BE7">
      <w:pPr>
        <w:pStyle w:val="BodyText2"/>
        <w:spacing w:line="240" w:lineRule="auto"/>
        <w:ind w:left="547" w:right="18"/>
      </w:pPr>
      <w:r w:rsidRPr="00FE478F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BB56F0" w:rsidRPr="00991869">
        <w:rPr>
          <w:cs/>
        </w:rPr>
        <w:t xml:space="preserve">หกเดือนสิ้นสุดวันที่ </w:t>
      </w:r>
      <w:r w:rsidR="00BB56F0">
        <w:t>30</w:t>
      </w:r>
      <w:r w:rsidR="00BB56F0" w:rsidRPr="00991869">
        <w:rPr>
          <w:cs/>
        </w:rPr>
        <w:t xml:space="preserve"> มิถุนายน</w:t>
      </w:r>
      <w:r w:rsidR="00BB56F0">
        <w:rPr>
          <w:rFonts w:hint="cs"/>
          <w:cs/>
        </w:rPr>
        <w:t xml:space="preserve"> </w:t>
      </w:r>
      <w:r w:rsidRPr="00FE478F">
        <w:rPr>
          <w:cs/>
        </w:rPr>
        <w:t>สรุปได้ดังนี้</w:t>
      </w:r>
    </w:p>
    <w:p w14:paraId="6BE24B90" w14:textId="77777777" w:rsidR="003623FD" w:rsidRPr="0062749F" w:rsidRDefault="003623FD" w:rsidP="002620BF">
      <w:pPr>
        <w:pStyle w:val="BodyText2"/>
        <w:ind w:right="18"/>
        <w:rPr>
          <w:sz w:val="22"/>
          <w:szCs w:val="22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2"/>
        <w:gridCol w:w="269"/>
        <w:gridCol w:w="1173"/>
        <w:gridCol w:w="269"/>
        <w:gridCol w:w="1170"/>
        <w:gridCol w:w="273"/>
        <w:gridCol w:w="1075"/>
      </w:tblGrid>
      <w:tr w:rsidR="00815BD1" w:rsidRPr="00B657B8" w14:paraId="68E62667" w14:textId="77777777" w:rsidTr="00FB7BE7">
        <w:trPr>
          <w:tblHeader/>
        </w:trPr>
        <w:tc>
          <w:tcPr>
            <w:tcW w:w="2087" w:type="pct"/>
          </w:tcPr>
          <w:p w14:paraId="5D548F83" w14:textId="77777777" w:rsidR="00815BD1" w:rsidRPr="00B657B8" w:rsidRDefault="00815BD1" w:rsidP="006402E6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10127553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F2BB7BC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3B34852F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BD1" w:rsidRPr="00B657B8" w14:paraId="72602164" w14:textId="77777777" w:rsidTr="00F440FE">
        <w:trPr>
          <w:tblHeader/>
        </w:trPr>
        <w:tc>
          <w:tcPr>
            <w:tcW w:w="2087" w:type="pct"/>
          </w:tcPr>
          <w:p w14:paraId="605C1E73" w14:textId="0C95114E" w:rsidR="00815BD1" w:rsidRPr="00B657B8" w:rsidRDefault="00BB56F0" w:rsidP="006402E6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57B8">
              <w:rPr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4909043C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9F43F32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A29535B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E6F9D02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E70C1F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CC8FC85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58C4C84" w14:textId="77777777" w:rsidR="00815BD1" w:rsidRPr="00B657B8" w:rsidRDefault="00815BD1" w:rsidP="006402E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815BD1" w:rsidRPr="00B657B8" w14:paraId="52AE2BA9" w14:textId="77777777" w:rsidTr="00FB7BE7">
        <w:trPr>
          <w:tblHeader/>
        </w:trPr>
        <w:tc>
          <w:tcPr>
            <w:tcW w:w="2087" w:type="pct"/>
          </w:tcPr>
          <w:p w14:paraId="6CEDF76E" w14:textId="77777777" w:rsidR="00815BD1" w:rsidRPr="00B657B8" w:rsidRDefault="00815BD1" w:rsidP="006402E6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3" w:type="pct"/>
            <w:gridSpan w:val="7"/>
          </w:tcPr>
          <w:p w14:paraId="003A2BC7" w14:textId="77777777" w:rsidR="00815BD1" w:rsidRPr="00B657B8" w:rsidRDefault="00815BD1" w:rsidP="006402E6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B657B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BD1" w:rsidRPr="00B657B8" w14:paraId="22062DFF" w14:textId="77777777" w:rsidTr="00F440FE">
        <w:tc>
          <w:tcPr>
            <w:tcW w:w="2087" w:type="pct"/>
          </w:tcPr>
          <w:p w14:paraId="7ECDDF57" w14:textId="77777777" w:rsidR="00815BD1" w:rsidRPr="00B657B8" w:rsidRDefault="00815BD1" w:rsidP="006402E6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3AFDF8E1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419559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0B475B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D4799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7094BF" w14:textId="77777777" w:rsidR="00815BD1" w:rsidRPr="00B657B8" w:rsidRDefault="00815BD1" w:rsidP="006402E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C0726E6" w14:textId="77777777" w:rsidR="00815BD1" w:rsidRPr="00B657B8" w:rsidRDefault="00815BD1" w:rsidP="006402E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96C1248" w14:textId="77777777" w:rsidR="00815BD1" w:rsidRPr="00B657B8" w:rsidRDefault="00815BD1" w:rsidP="006402E6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5D50C9" w:rsidRPr="00B657B8" w14:paraId="36A73230" w14:textId="77777777" w:rsidTr="00F440FE">
        <w:tc>
          <w:tcPr>
            <w:tcW w:w="2087" w:type="pct"/>
          </w:tcPr>
          <w:p w14:paraId="621F614F" w14:textId="77777777" w:rsidR="005D50C9" w:rsidRPr="00B657B8" w:rsidRDefault="005D50C9" w:rsidP="005D50C9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8E4ED16" w14:textId="61749763" w:rsidR="005D50C9" w:rsidRPr="007F4E7F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685995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B4174E3" w14:textId="125B54EB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2DCE14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D47B626" w14:textId="2448AB7F" w:rsidR="005D50C9" w:rsidRPr="00B657B8" w:rsidRDefault="00571336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4,524,308</w:t>
            </w:r>
          </w:p>
        </w:tc>
        <w:tc>
          <w:tcPr>
            <w:tcW w:w="147" w:type="pct"/>
          </w:tcPr>
          <w:p w14:paraId="6323A452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963D9CB" w14:textId="59F535C8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4,050,897</w:t>
            </w:r>
          </w:p>
        </w:tc>
      </w:tr>
      <w:tr w:rsidR="005D50C9" w:rsidRPr="00B657B8" w14:paraId="19B47C58" w14:textId="77777777" w:rsidTr="00F440FE">
        <w:tc>
          <w:tcPr>
            <w:tcW w:w="2087" w:type="pct"/>
          </w:tcPr>
          <w:p w14:paraId="473D356D" w14:textId="77777777" w:rsidR="005D50C9" w:rsidRPr="00B657B8" w:rsidRDefault="005D50C9" w:rsidP="005D50C9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2377636" w14:textId="50E09CA3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BEA066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01C5E64" w14:textId="1C4C3E06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5E0D8C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23AB14B" w14:textId="26B12B31" w:rsidR="005D50C9" w:rsidRPr="00B657B8" w:rsidRDefault="00571336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2,413,910</w:t>
            </w:r>
          </w:p>
        </w:tc>
        <w:tc>
          <w:tcPr>
            <w:tcW w:w="147" w:type="pct"/>
          </w:tcPr>
          <w:p w14:paraId="70B0406B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34A42F39" w14:textId="2F1D1119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2,187,218</w:t>
            </w:r>
          </w:p>
        </w:tc>
      </w:tr>
      <w:tr w:rsidR="005D50C9" w:rsidRPr="00B657B8" w14:paraId="6D2CA314" w14:textId="77777777" w:rsidTr="00F440FE">
        <w:tc>
          <w:tcPr>
            <w:tcW w:w="2087" w:type="pct"/>
          </w:tcPr>
          <w:p w14:paraId="6182FCD9" w14:textId="3CC89A16" w:rsidR="005D50C9" w:rsidRPr="00B657B8" w:rsidRDefault="005D50C9" w:rsidP="005D50C9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792AF7C8" w14:textId="53E5F3BA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070A387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C3E2CDC" w14:textId="33F41E02" w:rsidR="005D50C9" w:rsidRPr="00AE681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84BE450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282C820" w14:textId="203C64F4" w:rsidR="005D50C9" w:rsidRPr="00B657B8" w:rsidRDefault="00B441C8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698,913</w:t>
            </w:r>
          </w:p>
        </w:tc>
        <w:tc>
          <w:tcPr>
            <w:tcW w:w="147" w:type="pct"/>
          </w:tcPr>
          <w:p w14:paraId="3E443F3A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B3A7879" w14:textId="0925C4F3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835,797</w:t>
            </w:r>
          </w:p>
        </w:tc>
      </w:tr>
      <w:tr w:rsidR="005D50C9" w:rsidRPr="00B657B8" w14:paraId="512EF276" w14:textId="77777777" w:rsidTr="00F440FE">
        <w:tc>
          <w:tcPr>
            <w:tcW w:w="2087" w:type="pct"/>
          </w:tcPr>
          <w:p w14:paraId="3C12FF41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3FD73ECC" w14:textId="37C41098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90FE50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879139C" w14:textId="482B562F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F22BA1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807ECE" w14:textId="07C8D960" w:rsidR="005D50C9" w:rsidRPr="00B657B8" w:rsidRDefault="00B441C8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119,480</w:t>
            </w:r>
          </w:p>
        </w:tc>
        <w:tc>
          <w:tcPr>
            <w:tcW w:w="147" w:type="pct"/>
          </w:tcPr>
          <w:p w14:paraId="1C8D6AF9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84D8687" w14:textId="09016217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116,904</w:t>
            </w:r>
          </w:p>
        </w:tc>
      </w:tr>
      <w:tr w:rsidR="005D50C9" w:rsidRPr="00B657B8" w14:paraId="5C33ED6A" w14:textId="77777777" w:rsidTr="00F440FE">
        <w:tc>
          <w:tcPr>
            <w:tcW w:w="2087" w:type="pct"/>
          </w:tcPr>
          <w:p w14:paraId="111877CE" w14:textId="7638B3CD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72B8D2A1" w14:textId="77BD71E1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755E8E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CB92F00" w14:textId="3A8C3CBD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4CDC6E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B1421A" w14:textId="06CE3189" w:rsidR="005D50C9" w:rsidRPr="00B657B8" w:rsidRDefault="00B441C8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 w:rsidRPr="00B62AC1">
              <w:rPr>
                <w:sz w:val="30"/>
                <w:szCs w:val="30"/>
              </w:rPr>
              <w:t>22,381</w:t>
            </w:r>
          </w:p>
        </w:tc>
        <w:tc>
          <w:tcPr>
            <w:tcW w:w="147" w:type="pct"/>
          </w:tcPr>
          <w:p w14:paraId="3D41A6A1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AA23765" w14:textId="151CCE98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22,937</w:t>
            </w:r>
          </w:p>
        </w:tc>
      </w:tr>
      <w:tr w:rsidR="005D50C9" w:rsidRPr="00B657B8" w14:paraId="12F5D18F" w14:textId="77777777" w:rsidTr="00F440FE">
        <w:tc>
          <w:tcPr>
            <w:tcW w:w="2087" w:type="pct"/>
          </w:tcPr>
          <w:p w14:paraId="4F27DF89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47B7776A" w14:textId="39C6BCB3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6D05E2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58789EA" w14:textId="56E21C41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C2B58A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7BB5FAC" w14:textId="1CDB458F" w:rsidR="005D50C9" w:rsidRPr="00B657B8" w:rsidRDefault="001140B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8,607</w:t>
            </w:r>
          </w:p>
        </w:tc>
        <w:tc>
          <w:tcPr>
            <w:tcW w:w="147" w:type="pct"/>
          </w:tcPr>
          <w:p w14:paraId="6A524317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0E4C210" w14:textId="0D2E6694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8,574</w:t>
            </w:r>
          </w:p>
        </w:tc>
      </w:tr>
      <w:tr w:rsidR="005D50C9" w:rsidRPr="00B657B8" w14:paraId="231739B9" w14:textId="77777777" w:rsidTr="00F440FE">
        <w:tc>
          <w:tcPr>
            <w:tcW w:w="2087" w:type="pct"/>
          </w:tcPr>
          <w:p w14:paraId="7B75043B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53304EDB" w14:textId="1841F187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4E1879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20DCFE4" w14:textId="56B4AD87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D5A70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AB330DD" w14:textId="19867C04" w:rsidR="005D50C9" w:rsidRPr="00B657B8" w:rsidRDefault="00FE28CB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33,611</w:t>
            </w:r>
          </w:p>
        </w:tc>
        <w:tc>
          <w:tcPr>
            <w:tcW w:w="147" w:type="pct"/>
          </w:tcPr>
          <w:p w14:paraId="37664E46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AD5B1E9" w14:textId="4821E893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22,878</w:t>
            </w:r>
          </w:p>
        </w:tc>
      </w:tr>
      <w:tr w:rsidR="005D50C9" w:rsidRPr="00B657B8" w14:paraId="64D44481" w14:textId="77777777" w:rsidTr="00F440FE">
        <w:tc>
          <w:tcPr>
            <w:tcW w:w="2087" w:type="pct"/>
          </w:tcPr>
          <w:p w14:paraId="4D0E2E45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411F285" w14:textId="34DB7AFF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91AFE9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3163E16" w14:textId="6B27189B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588D90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3B904C" w14:textId="423279F9" w:rsidR="005D50C9" w:rsidRPr="00B657B8" w:rsidRDefault="00FE28CB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91,008</w:t>
            </w:r>
          </w:p>
        </w:tc>
        <w:tc>
          <w:tcPr>
            <w:tcW w:w="147" w:type="pct"/>
          </w:tcPr>
          <w:p w14:paraId="671BB347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CB98947" w14:textId="57E41AB4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132,512</w:t>
            </w:r>
          </w:p>
        </w:tc>
      </w:tr>
      <w:tr w:rsidR="005D50C9" w:rsidRPr="00B657B8" w14:paraId="5A4005A9" w14:textId="77777777" w:rsidTr="00F440FE">
        <w:tc>
          <w:tcPr>
            <w:tcW w:w="2087" w:type="pct"/>
          </w:tcPr>
          <w:p w14:paraId="3E54EF4A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5B6CCF56" w14:textId="630A4FE4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5AEDD5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362EB2E" w14:textId="3BCB7A4E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E525A5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5E1EDEE" w14:textId="360D5110" w:rsidR="005D50C9" w:rsidRPr="00B657B8" w:rsidRDefault="00FE28CB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53,832</w:t>
            </w:r>
          </w:p>
        </w:tc>
        <w:tc>
          <w:tcPr>
            <w:tcW w:w="147" w:type="pct"/>
          </w:tcPr>
          <w:p w14:paraId="377185C6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25CD41" w14:textId="64E15A48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69,442</w:t>
            </w:r>
          </w:p>
        </w:tc>
      </w:tr>
      <w:tr w:rsidR="005D50C9" w:rsidRPr="00B657B8" w14:paraId="3215ECC0" w14:textId="77777777" w:rsidTr="00F440FE">
        <w:tc>
          <w:tcPr>
            <w:tcW w:w="2087" w:type="pct"/>
          </w:tcPr>
          <w:p w14:paraId="6526166F" w14:textId="77777777" w:rsidR="005D50C9" w:rsidRPr="00B657B8" w:rsidRDefault="005D50C9" w:rsidP="005D50C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01378BB3" w14:textId="1DA7D411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F710AB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3474445" w14:textId="4AA48CA1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12C955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BC2998C" w14:textId="2653FB7D" w:rsidR="005D50C9" w:rsidRPr="00B657B8" w:rsidRDefault="00FE28CB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21,218</w:t>
            </w:r>
          </w:p>
        </w:tc>
        <w:tc>
          <w:tcPr>
            <w:tcW w:w="147" w:type="pct"/>
          </w:tcPr>
          <w:p w14:paraId="03896E46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4A5821CF" w14:textId="345175C4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19,116</w:t>
            </w:r>
          </w:p>
        </w:tc>
      </w:tr>
      <w:tr w:rsidR="005D50C9" w:rsidRPr="00B657B8" w14:paraId="0FD5D394" w14:textId="77777777" w:rsidTr="00F440FE">
        <w:tc>
          <w:tcPr>
            <w:tcW w:w="2087" w:type="pct"/>
          </w:tcPr>
          <w:p w14:paraId="0E284078" w14:textId="77777777" w:rsidR="005D50C9" w:rsidRPr="00B657B8" w:rsidRDefault="005D50C9" w:rsidP="005D50C9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93DF058" w14:textId="4A7F5BC7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3A3504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C109427" w14:textId="005FF89D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104A65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30307AA" w14:textId="79932831" w:rsidR="005D50C9" w:rsidRPr="00B62AC1" w:rsidRDefault="00D33631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5,042</w:t>
            </w:r>
          </w:p>
        </w:tc>
        <w:tc>
          <w:tcPr>
            <w:tcW w:w="147" w:type="pct"/>
          </w:tcPr>
          <w:p w14:paraId="3649F214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4DD8C3A1" w14:textId="341FB27A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17,571</w:t>
            </w:r>
          </w:p>
        </w:tc>
      </w:tr>
      <w:tr w:rsidR="005D50C9" w:rsidRPr="00B657B8" w14:paraId="432D60F4" w14:textId="77777777" w:rsidTr="00F440FE">
        <w:tc>
          <w:tcPr>
            <w:tcW w:w="2087" w:type="pct"/>
          </w:tcPr>
          <w:p w14:paraId="1922914F" w14:textId="77777777" w:rsidR="005D50C9" w:rsidRPr="00B657B8" w:rsidRDefault="005D50C9" w:rsidP="005D50C9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5E2D548C" w14:textId="12F0C5B3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115854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0763D59" w14:textId="03AAF089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1C46F7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EDB3E16" w14:textId="76867134" w:rsidR="005D50C9" w:rsidRPr="00B62AC1" w:rsidRDefault="00D33631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4,934</w:t>
            </w:r>
          </w:p>
        </w:tc>
        <w:tc>
          <w:tcPr>
            <w:tcW w:w="147" w:type="pct"/>
          </w:tcPr>
          <w:p w14:paraId="0BE988FE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393831" w14:textId="3F0EB6BB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023C">
              <w:rPr>
                <w:sz w:val="30"/>
                <w:szCs w:val="30"/>
              </w:rPr>
              <w:t>6,181</w:t>
            </w:r>
          </w:p>
        </w:tc>
      </w:tr>
      <w:tr w:rsidR="005D50C9" w:rsidRPr="00B657B8" w14:paraId="1EE9339C" w14:textId="77777777" w:rsidTr="00F440FE">
        <w:tc>
          <w:tcPr>
            <w:tcW w:w="2087" w:type="pct"/>
          </w:tcPr>
          <w:p w14:paraId="3EED5079" w14:textId="77777777" w:rsidR="005D50C9" w:rsidRPr="00B657B8" w:rsidRDefault="005D50C9" w:rsidP="005D50C9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31351803" w14:textId="39DD26CA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E6EDB3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239D83A" w14:textId="0B7348FD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8E7A3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4B2564" w14:textId="131839AA" w:rsidR="005D50C9" w:rsidRPr="00B657B8" w:rsidRDefault="00D33631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6,177</w:t>
            </w:r>
          </w:p>
        </w:tc>
        <w:tc>
          <w:tcPr>
            <w:tcW w:w="147" w:type="pct"/>
          </w:tcPr>
          <w:p w14:paraId="49E64A9D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2C94859" w14:textId="3284F78E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9,990</w:t>
            </w:r>
          </w:p>
        </w:tc>
      </w:tr>
      <w:tr w:rsidR="005D50C9" w:rsidRPr="00B657B8" w14:paraId="650B5A96" w14:textId="77777777" w:rsidTr="00F440FE">
        <w:tc>
          <w:tcPr>
            <w:tcW w:w="2087" w:type="pct"/>
          </w:tcPr>
          <w:p w14:paraId="741A620D" w14:textId="3D70761D" w:rsidR="005D50C9" w:rsidRPr="00B657B8" w:rsidRDefault="005D50C9" w:rsidP="005D50C9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33308B81" w14:textId="7425E726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649439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5975008" w14:textId="54CB125B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E63060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DABB40" w14:textId="1A26E4DF" w:rsidR="005D50C9" w:rsidRPr="00B657B8" w:rsidRDefault="00D33631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1,483</w:t>
            </w:r>
          </w:p>
        </w:tc>
        <w:tc>
          <w:tcPr>
            <w:tcW w:w="147" w:type="pct"/>
          </w:tcPr>
          <w:p w14:paraId="7F4E610F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CEE8258" w14:textId="3219D156" w:rsidR="005D50C9" w:rsidRPr="00B657B8" w:rsidRDefault="005D50C9" w:rsidP="005D50C9">
            <w:pPr>
              <w:pStyle w:val="BodyText"/>
              <w:tabs>
                <w:tab w:val="decimal" w:pos="567"/>
              </w:tabs>
              <w:spacing w:after="0"/>
              <w:ind w:left="-108"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D50C9" w:rsidRPr="00B657B8" w14:paraId="66C3AA2F" w14:textId="77777777" w:rsidTr="00F440FE">
        <w:tc>
          <w:tcPr>
            <w:tcW w:w="2087" w:type="pct"/>
          </w:tcPr>
          <w:p w14:paraId="28F4E677" w14:textId="79E4B3D7" w:rsidR="005D50C9" w:rsidRPr="00B657B8" w:rsidRDefault="005D50C9" w:rsidP="005D50C9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63A3114" w14:textId="6D219FDA" w:rsidR="005D50C9" w:rsidRPr="00B657B8" w:rsidRDefault="005D50C9" w:rsidP="005D5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179C1E8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7109B81" w14:textId="346C4EBF" w:rsidR="005D50C9" w:rsidRPr="00B657B8" w:rsidRDefault="005D50C9" w:rsidP="005D50C9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B657B8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A5C83" w14:textId="77777777" w:rsidR="005D50C9" w:rsidRPr="00B657B8" w:rsidRDefault="005D50C9" w:rsidP="005D5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2BCD5B" w14:textId="06D0CA39" w:rsidR="005D50C9" w:rsidRPr="00B657B8" w:rsidRDefault="00D33631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787</w:t>
            </w:r>
          </w:p>
        </w:tc>
        <w:tc>
          <w:tcPr>
            <w:tcW w:w="147" w:type="pct"/>
          </w:tcPr>
          <w:p w14:paraId="4A71E5A3" w14:textId="77777777" w:rsidR="005D50C9" w:rsidRPr="00B657B8" w:rsidRDefault="005D50C9" w:rsidP="005D5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0E83864B" w14:textId="197CDFA4" w:rsidR="005D50C9" w:rsidRPr="00B657B8" w:rsidRDefault="005D50C9" w:rsidP="005D5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457</w:t>
            </w:r>
          </w:p>
        </w:tc>
      </w:tr>
      <w:tr w:rsidR="00BB56F0" w:rsidRPr="00B657B8" w14:paraId="5ED5C653" w14:textId="77777777" w:rsidTr="00F440FE">
        <w:tc>
          <w:tcPr>
            <w:tcW w:w="2087" w:type="pct"/>
          </w:tcPr>
          <w:p w14:paraId="73EC4CC5" w14:textId="77777777" w:rsidR="00BB56F0" w:rsidRPr="0062749F" w:rsidRDefault="00BB56F0" w:rsidP="00F440F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32" w:type="pct"/>
          </w:tcPr>
          <w:p w14:paraId="4B4A07D8" w14:textId="77777777" w:rsidR="00BB56F0" w:rsidRPr="0062749F" w:rsidRDefault="00BB56F0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22"/>
                <w:szCs w:val="22"/>
              </w:rPr>
            </w:pPr>
          </w:p>
        </w:tc>
        <w:tc>
          <w:tcPr>
            <w:tcW w:w="145" w:type="pct"/>
          </w:tcPr>
          <w:p w14:paraId="721BC10F" w14:textId="77777777" w:rsidR="00BB56F0" w:rsidRPr="0062749F" w:rsidRDefault="00BB56F0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</w:tcPr>
          <w:p w14:paraId="2DCA4341" w14:textId="77777777" w:rsidR="00BB56F0" w:rsidRPr="0062749F" w:rsidRDefault="00BB56F0" w:rsidP="00F440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sz w:val="22"/>
                <w:szCs w:val="22"/>
              </w:rPr>
            </w:pPr>
          </w:p>
        </w:tc>
        <w:tc>
          <w:tcPr>
            <w:tcW w:w="145" w:type="pct"/>
          </w:tcPr>
          <w:p w14:paraId="4382D02E" w14:textId="77777777" w:rsidR="00BB56F0" w:rsidRPr="0062749F" w:rsidRDefault="00BB56F0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pct"/>
          </w:tcPr>
          <w:p w14:paraId="0C795E10" w14:textId="77777777" w:rsidR="00BB56F0" w:rsidRPr="0062749F" w:rsidRDefault="00BB56F0" w:rsidP="00F440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22"/>
                <w:szCs w:val="22"/>
              </w:rPr>
            </w:pPr>
          </w:p>
        </w:tc>
        <w:tc>
          <w:tcPr>
            <w:tcW w:w="147" w:type="pct"/>
          </w:tcPr>
          <w:p w14:paraId="271A4E20" w14:textId="77777777" w:rsidR="00BB56F0" w:rsidRPr="0062749F" w:rsidRDefault="00BB56F0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22"/>
                <w:szCs w:val="22"/>
              </w:rPr>
            </w:pPr>
          </w:p>
        </w:tc>
        <w:tc>
          <w:tcPr>
            <w:tcW w:w="580" w:type="pct"/>
          </w:tcPr>
          <w:p w14:paraId="3733F1F3" w14:textId="77777777" w:rsidR="00BB56F0" w:rsidRPr="0062749F" w:rsidRDefault="00BB56F0" w:rsidP="00F440FE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sz w:val="22"/>
                <w:szCs w:val="22"/>
              </w:rPr>
            </w:pPr>
          </w:p>
        </w:tc>
      </w:tr>
      <w:tr w:rsidR="00F440FE" w:rsidRPr="00B657B8" w14:paraId="6008EF62" w14:textId="77777777" w:rsidTr="00F440FE">
        <w:tc>
          <w:tcPr>
            <w:tcW w:w="2087" w:type="pct"/>
          </w:tcPr>
          <w:p w14:paraId="68583ACF" w14:textId="77777777" w:rsidR="00F440FE" w:rsidRPr="00B657B8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1BD4F8AF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55111D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E7E6092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4BB57B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7DED80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0D1BB8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3ED41FB" w14:textId="77777777" w:rsidR="00F440FE" w:rsidRPr="00B657B8" w:rsidRDefault="00F440FE" w:rsidP="00F440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</w:tr>
      <w:tr w:rsidR="00BB56F0" w:rsidRPr="00B657B8" w14:paraId="2E5922A2" w14:textId="77777777" w:rsidTr="00F440FE">
        <w:tc>
          <w:tcPr>
            <w:tcW w:w="2087" w:type="pct"/>
          </w:tcPr>
          <w:p w14:paraId="51D45B17" w14:textId="77777777" w:rsidR="00BB56F0" w:rsidRPr="00B657B8" w:rsidRDefault="00BB56F0" w:rsidP="00BB56F0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B76F0D" w14:textId="34820051" w:rsidR="00BB56F0" w:rsidRPr="001E10B2" w:rsidRDefault="00C00AD5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280,397</w:t>
            </w:r>
          </w:p>
        </w:tc>
        <w:tc>
          <w:tcPr>
            <w:tcW w:w="145" w:type="pct"/>
          </w:tcPr>
          <w:p w14:paraId="4A2C1C90" w14:textId="77777777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1950AE29" w14:textId="37FDE4AE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199,026</w:t>
            </w:r>
          </w:p>
        </w:tc>
        <w:tc>
          <w:tcPr>
            <w:tcW w:w="145" w:type="pct"/>
          </w:tcPr>
          <w:p w14:paraId="4736194F" w14:textId="77777777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175D14E" w14:textId="67EEBA02" w:rsidR="00BB56F0" w:rsidRPr="00B657B8" w:rsidRDefault="004810D4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1,905,373</w:t>
            </w:r>
          </w:p>
        </w:tc>
        <w:tc>
          <w:tcPr>
            <w:tcW w:w="147" w:type="pct"/>
          </w:tcPr>
          <w:p w14:paraId="1FEB5C81" w14:textId="77777777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3487910" w14:textId="6AFDD4E9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1,716,256</w:t>
            </w:r>
          </w:p>
        </w:tc>
      </w:tr>
      <w:tr w:rsidR="00BB56F0" w:rsidRPr="00B657B8" w14:paraId="37F94F54" w14:textId="77777777" w:rsidTr="00F440FE">
        <w:tc>
          <w:tcPr>
            <w:tcW w:w="2087" w:type="pct"/>
          </w:tcPr>
          <w:p w14:paraId="2C926B72" w14:textId="77777777" w:rsidR="00BB56F0" w:rsidRPr="00B657B8" w:rsidRDefault="00BB56F0" w:rsidP="00BB56F0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830B44B" w14:textId="06289D9F" w:rsidR="00BB56F0" w:rsidRPr="00B657B8" w:rsidRDefault="005159A8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882,</w:t>
            </w:r>
            <w:r w:rsidR="00CB57D3" w:rsidRPr="00B62AC1">
              <w:rPr>
                <w:sz w:val="30"/>
                <w:szCs w:val="30"/>
              </w:rPr>
              <w:t>790</w:t>
            </w:r>
          </w:p>
        </w:tc>
        <w:tc>
          <w:tcPr>
            <w:tcW w:w="145" w:type="pct"/>
          </w:tcPr>
          <w:p w14:paraId="4F816219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9D27CC" w14:textId="223AC77F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683,983</w:t>
            </w:r>
          </w:p>
        </w:tc>
        <w:tc>
          <w:tcPr>
            <w:tcW w:w="145" w:type="pct"/>
          </w:tcPr>
          <w:p w14:paraId="750C7CA5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7B16C757" w14:textId="344AF090" w:rsidR="00BB56F0" w:rsidRPr="00B657B8" w:rsidRDefault="00B67A0B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283,318</w:t>
            </w:r>
          </w:p>
        </w:tc>
        <w:tc>
          <w:tcPr>
            <w:tcW w:w="147" w:type="pct"/>
          </w:tcPr>
          <w:p w14:paraId="33EA491F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3E03EF1F" w14:textId="26DDE8C8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196,887</w:t>
            </w:r>
          </w:p>
        </w:tc>
      </w:tr>
      <w:tr w:rsidR="00BB56F0" w:rsidRPr="00B657B8" w14:paraId="4C9F8E1F" w14:textId="77777777" w:rsidTr="00F440FE">
        <w:tc>
          <w:tcPr>
            <w:tcW w:w="2087" w:type="pct"/>
          </w:tcPr>
          <w:p w14:paraId="55F973B0" w14:textId="500F2271" w:rsidR="00BB56F0" w:rsidRPr="00B657B8" w:rsidRDefault="00BB56F0" w:rsidP="00BB56F0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5DD810F6" w14:textId="2916E0F1" w:rsidR="00BB56F0" w:rsidRDefault="0031323D" w:rsidP="0031323D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0F8808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FE26C80" w14:textId="44041646" w:rsidR="00BB56F0" w:rsidRDefault="00BB56F0" w:rsidP="0062749F">
            <w:pPr>
              <w:pStyle w:val="BodyText"/>
              <w:tabs>
                <w:tab w:val="decimal" w:pos="70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0F66C9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696349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212B9DD" w14:textId="2FB74B29" w:rsidR="00BB56F0" w:rsidRDefault="00CC7FEF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134,268</w:t>
            </w:r>
          </w:p>
        </w:tc>
        <w:tc>
          <w:tcPr>
            <w:tcW w:w="147" w:type="pct"/>
          </w:tcPr>
          <w:p w14:paraId="03714508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B71ED0B" w14:textId="2A37F721" w:rsidR="00BB56F0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195,309</w:t>
            </w:r>
          </w:p>
        </w:tc>
      </w:tr>
      <w:tr w:rsidR="00BB56F0" w:rsidRPr="00B657B8" w14:paraId="44C09DFC" w14:textId="77777777" w:rsidTr="00F440FE">
        <w:tc>
          <w:tcPr>
            <w:tcW w:w="2087" w:type="pct"/>
          </w:tcPr>
          <w:p w14:paraId="726525E6" w14:textId="485E62F9" w:rsidR="00BB56F0" w:rsidRPr="00B657B8" w:rsidRDefault="00BB56F0" w:rsidP="00BB56F0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D6BE756" w14:textId="07322089" w:rsidR="00BB56F0" w:rsidRPr="00B657B8" w:rsidRDefault="0031323D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1F968E9C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6DE9AB45" w14:textId="6BD74BAD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913</w:t>
            </w:r>
          </w:p>
        </w:tc>
        <w:tc>
          <w:tcPr>
            <w:tcW w:w="145" w:type="pct"/>
          </w:tcPr>
          <w:p w14:paraId="385C638A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4B636725" w14:textId="0106673B" w:rsidR="00BB56F0" w:rsidRPr="00B657B8" w:rsidRDefault="00CC7FEF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3F78D141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19008A26" w14:textId="401088DA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273</w:t>
            </w:r>
          </w:p>
        </w:tc>
      </w:tr>
      <w:tr w:rsidR="00BB56F0" w:rsidRPr="00B657B8" w14:paraId="0304FF63" w14:textId="77777777" w:rsidTr="00F440FE">
        <w:tc>
          <w:tcPr>
            <w:tcW w:w="2087" w:type="pct"/>
            <w:shd w:val="clear" w:color="auto" w:fill="FFFFFF"/>
          </w:tcPr>
          <w:p w14:paraId="1DA8CADE" w14:textId="77777777" w:rsidR="00BB56F0" w:rsidRPr="00B657B8" w:rsidRDefault="00BB56F0" w:rsidP="00BB56F0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กรรมการและผู้บริหารสำคัญ</w:t>
            </w:r>
          </w:p>
        </w:tc>
        <w:tc>
          <w:tcPr>
            <w:tcW w:w="632" w:type="pct"/>
          </w:tcPr>
          <w:p w14:paraId="6F7B5DF1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6ACFE8B3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451F087F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5295D883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99FF467" w14:textId="77777777" w:rsidR="00BB56F0" w:rsidRPr="00B657B8" w:rsidRDefault="00BB56F0" w:rsidP="00BB56F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686FF2F3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9C844D2" w14:textId="77777777" w:rsidR="00BB56F0" w:rsidRPr="00B657B8" w:rsidRDefault="00BB56F0" w:rsidP="00BB56F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BB56F0" w:rsidRPr="00B657B8" w14:paraId="56FD776B" w14:textId="77777777" w:rsidTr="00F440FE">
        <w:tc>
          <w:tcPr>
            <w:tcW w:w="2087" w:type="pct"/>
            <w:shd w:val="clear" w:color="auto" w:fill="FFFFFF"/>
          </w:tcPr>
          <w:p w14:paraId="71C63D4C" w14:textId="77777777" w:rsidR="00BB56F0" w:rsidRPr="00B657B8" w:rsidRDefault="00BB56F0" w:rsidP="00BB56F0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5D2A7FA0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26F0700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386C57BA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F6E5469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6A911D1" w14:textId="77777777" w:rsidR="00BB56F0" w:rsidRPr="00B657B8" w:rsidRDefault="00BB56F0" w:rsidP="00BB56F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0F1D5852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73D1E9A6" w14:textId="77777777" w:rsidR="00BB56F0" w:rsidRPr="00B657B8" w:rsidRDefault="00BB56F0" w:rsidP="00BB56F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sz w:val="30"/>
                <w:szCs w:val="30"/>
              </w:rPr>
            </w:pPr>
          </w:p>
        </w:tc>
      </w:tr>
      <w:tr w:rsidR="00BB56F0" w:rsidRPr="00B657B8" w14:paraId="1551766B" w14:textId="77777777" w:rsidTr="00F440FE">
        <w:tc>
          <w:tcPr>
            <w:tcW w:w="2087" w:type="pct"/>
            <w:shd w:val="clear" w:color="auto" w:fill="FFFFFF"/>
          </w:tcPr>
          <w:p w14:paraId="54DB3649" w14:textId="77777777" w:rsidR="00BB56F0" w:rsidRPr="00B657B8" w:rsidRDefault="00BB56F0" w:rsidP="00BB56F0">
            <w:pPr>
              <w:ind w:left="252"/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sz w:val="30"/>
                <w:szCs w:val="30"/>
              </w:rPr>
              <w:t xml:space="preserve"> </w:t>
            </w:r>
          </w:p>
          <w:p w14:paraId="78BE765E" w14:textId="77777777" w:rsidR="00BB56F0" w:rsidRPr="00B657B8" w:rsidRDefault="00BB56F0" w:rsidP="00BB56F0">
            <w:pPr>
              <w:ind w:left="252" w:firstLine="174"/>
              <w:jc w:val="thaiDistribute"/>
              <w:rPr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3DCFEAE9" w14:textId="30F3C9CE" w:rsidR="00BB56F0" w:rsidRPr="00685988" w:rsidRDefault="00C5059C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sz w:val="30"/>
                <w:szCs w:val="30"/>
              </w:rPr>
            </w:pPr>
            <w:r w:rsidRPr="00685988">
              <w:rPr>
                <w:sz w:val="30"/>
                <w:szCs w:val="30"/>
              </w:rPr>
              <w:t>107,155</w:t>
            </w:r>
          </w:p>
        </w:tc>
        <w:tc>
          <w:tcPr>
            <w:tcW w:w="145" w:type="pct"/>
          </w:tcPr>
          <w:p w14:paraId="6C73C2BC" w14:textId="77777777" w:rsidR="00BB56F0" w:rsidRPr="00B657B8" w:rsidRDefault="00BB56F0" w:rsidP="00BB56F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30029B30" w14:textId="50207F32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119,494</w:t>
            </w:r>
          </w:p>
        </w:tc>
        <w:tc>
          <w:tcPr>
            <w:tcW w:w="145" w:type="pct"/>
          </w:tcPr>
          <w:p w14:paraId="6F0841B3" w14:textId="77777777" w:rsidR="00BB56F0" w:rsidRPr="00B657B8" w:rsidRDefault="00BB56F0" w:rsidP="00BB56F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ACD51E3" w14:textId="30DE994B" w:rsidR="00BB56F0" w:rsidRPr="00C5059C" w:rsidRDefault="00717C68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sz w:val="30"/>
                <w:szCs w:val="30"/>
              </w:rPr>
            </w:pPr>
            <w:r w:rsidRPr="00C5059C">
              <w:rPr>
                <w:sz w:val="30"/>
                <w:szCs w:val="30"/>
              </w:rPr>
              <w:t>98,960</w:t>
            </w:r>
          </w:p>
        </w:tc>
        <w:tc>
          <w:tcPr>
            <w:tcW w:w="147" w:type="pct"/>
          </w:tcPr>
          <w:p w14:paraId="21CB2DA2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AA27439" w14:textId="33F21860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106,214</w:t>
            </w:r>
          </w:p>
        </w:tc>
      </w:tr>
      <w:tr w:rsidR="00BB56F0" w:rsidRPr="00B657B8" w14:paraId="159444E2" w14:textId="77777777" w:rsidTr="00F440FE">
        <w:tc>
          <w:tcPr>
            <w:tcW w:w="2087" w:type="pct"/>
            <w:shd w:val="clear" w:color="auto" w:fill="FFFFFF"/>
          </w:tcPr>
          <w:p w14:paraId="713893D3" w14:textId="77777777" w:rsidR="00BB56F0" w:rsidRPr="00B657B8" w:rsidRDefault="00BB56F0" w:rsidP="00BB56F0">
            <w:pPr>
              <w:ind w:left="252"/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228C0542" w14:textId="045578B2" w:rsidR="00BB56F0" w:rsidRPr="00685988" w:rsidRDefault="00685988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  <w:cs/>
              </w:rPr>
            </w:pPr>
            <w:r w:rsidRPr="00685988">
              <w:rPr>
                <w:sz w:val="30"/>
                <w:szCs w:val="30"/>
              </w:rPr>
              <w:t>7,1</w:t>
            </w:r>
            <w:r>
              <w:rPr>
                <w:sz w:val="30"/>
                <w:szCs w:val="30"/>
              </w:rPr>
              <w:t>1</w:t>
            </w:r>
            <w:r w:rsidRPr="00685988">
              <w:rPr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0B27556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094C6592" w14:textId="09BC73BD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4,438</w:t>
            </w:r>
          </w:p>
        </w:tc>
        <w:tc>
          <w:tcPr>
            <w:tcW w:w="145" w:type="pct"/>
          </w:tcPr>
          <w:p w14:paraId="52E1594C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A2B887C" w14:textId="6ABD509B" w:rsidR="00BB56F0" w:rsidRPr="00C5059C" w:rsidRDefault="00325346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C5059C">
              <w:rPr>
                <w:sz w:val="30"/>
                <w:szCs w:val="30"/>
              </w:rPr>
              <w:t>6,530</w:t>
            </w:r>
          </w:p>
        </w:tc>
        <w:tc>
          <w:tcPr>
            <w:tcW w:w="147" w:type="pct"/>
          </w:tcPr>
          <w:p w14:paraId="631FC8A6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5616CB5" w14:textId="699DF337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3,859</w:t>
            </w:r>
          </w:p>
        </w:tc>
      </w:tr>
      <w:tr w:rsidR="00BB56F0" w:rsidRPr="00B657B8" w14:paraId="1D127109" w14:textId="77777777" w:rsidTr="00F440FE">
        <w:tc>
          <w:tcPr>
            <w:tcW w:w="2087" w:type="pct"/>
            <w:shd w:val="clear" w:color="auto" w:fill="FFFFFF"/>
          </w:tcPr>
          <w:p w14:paraId="74233F81" w14:textId="77777777" w:rsidR="00BB56F0" w:rsidRPr="00B657B8" w:rsidRDefault="00BB56F0" w:rsidP="00BB56F0">
            <w:pPr>
              <w:rPr>
                <w:b/>
                <w:bCs/>
                <w:sz w:val="30"/>
                <w:szCs w:val="30"/>
                <w:cs/>
              </w:rPr>
            </w:pP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7483AEB" w14:textId="7F47EC94" w:rsidR="00BB56F0" w:rsidRPr="00685988" w:rsidRDefault="00685988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114,270</w:t>
            </w:r>
          </w:p>
        </w:tc>
        <w:tc>
          <w:tcPr>
            <w:tcW w:w="145" w:type="pct"/>
          </w:tcPr>
          <w:p w14:paraId="7908F101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712B6EF" w14:textId="1DB0D395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123,932</w:t>
            </w:r>
          </w:p>
        </w:tc>
        <w:tc>
          <w:tcPr>
            <w:tcW w:w="145" w:type="pct"/>
          </w:tcPr>
          <w:p w14:paraId="5400ED87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2A533CD" w14:textId="69655584" w:rsidR="00BB56F0" w:rsidRPr="00C5059C" w:rsidRDefault="00325346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  <w:r w:rsidRPr="00C5059C">
              <w:rPr>
                <w:b/>
                <w:bCs/>
                <w:sz w:val="30"/>
                <w:szCs w:val="30"/>
              </w:rPr>
              <w:t>105,490</w:t>
            </w:r>
          </w:p>
        </w:tc>
        <w:tc>
          <w:tcPr>
            <w:tcW w:w="147" w:type="pct"/>
          </w:tcPr>
          <w:p w14:paraId="56C11E8E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9BE1AAE" w14:textId="6B8864BD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110,073</w:t>
            </w:r>
          </w:p>
        </w:tc>
      </w:tr>
      <w:tr w:rsidR="00F440FE" w:rsidRPr="00B657B8" w14:paraId="4F7F91CE" w14:textId="77777777" w:rsidTr="00F440FE">
        <w:tc>
          <w:tcPr>
            <w:tcW w:w="2087" w:type="pct"/>
          </w:tcPr>
          <w:p w14:paraId="3BB6CCFB" w14:textId="77777777" w:rsidR="00F440FE" w:rsidRPr="00F515ED" w:rsidRDefault="00F440FE" w:rsidP="00F440FE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E2920C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509C089" w14:textId="77777777" w:rsidR="00F440FE" w:rsidRPr="00F515ED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622C0A14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E8B97F4" w14:textId="77777777" w:rsidR="00F440FE" w:rsidRPr="00F515ED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C513AB0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63FB" w14:textId="77777777" w:rsidR="00F440FE" w:rsidRPr="00F515ED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08195932" w14:textId="77777777" w:rsidR="00F440FE" w:rsidRPr="00F515ED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F440FE" w:rsidRPr="00B657B8" w14:paraId="205680BB" w14:textId="77777777" w:rsidTr="00F440FE">
        <w:tc>
          <w:tcPr>
            <w:tcW w:w="2087" w:type="pct"/>
          </w:tcPr>
          <w:p w14:paraId="34410FA5" w14:textId="77777777" w:rsidR="00F440FE" w:rsidRPr="00B657B8" w:rsidRDefault="00F440FE" w:rsidP="00F440FE">
            <w:pPr>
              <w:jc w:val="thaiDistribute"/>
              <w:rPr>
                <w:sz w:val="30"/>
                <w:szCs w:val="30"/>
                <w:cs/>
              </w:rPr>
            </w:pPr>
            <w:r w:rsidRPr="00B657B8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F01F360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8E279D3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33686639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472678FD" w14:textId="77777777" w:rsidR="00F440FE" w:rsidRPr="00B657B8" w:rsidRDefault="00F440FE" w:rsidP="00F440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9FC6B69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53B16B64" w14:textId="77777777" w:rsidR="00F440FE" w:rsidRPr="00B657B8" w:rsidRDefault="00F440FE" w:rsidP="00F440F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5871C9C5" w14:textId="77777777" w:rsidR="00F440FE" w:rsidRPr="00B657B8" w:rsidRDefault="00F440FE" w:rsidP="00F440F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sz w:val="30"/>
                <w:szCs w:val="30"/>
              </w:rPr>
            </w:pPr>
          </w:p>
        </w:tc>
      </w:tr>
      <w:tr w:rsidR="00BB56F0" w:rsidRPr="00B657B8" w14:paraId="038FDE89" w14:textId="77777777" w:rsidTr="00F440FE">
        <w:tc>
          <w:tcPr>
            <w:tcW w:w="2087" w:type="pct"/>
          </w:tcPr>
          <w:p w14:paraId="31954A92" w14:textId="77777777" w:rsidR="00BB56F0" w:rsidRPr="00B657B8" w:rsidRDefault="00BB56F0" w:rsidP="00BB56F0">
            <w:pPr>
              <w:jc w:val="thaiDistribute"/>
              <w:rPr>
                <w:sz w:val="30"/>
                <w:szCs w:val="30"/>
              </w:rPr>
            </w:pPr>
            <w:r w:rsidRPr="00B657B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75A8533" w14:textId="6E2C8057" w:rsidR="00BB56F0" w:rsidRPr="00B657B8" w:rsidRDefault="00C24C93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6B4DE46" w14:textId="77777777" w:rsidR="00BB56F0" w:rsidRPr="00B657B8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3" w:type="pct"/>
          </w:tcPr>
          <w:p w14:paraId="13C02116" w14:textId="48000115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716</w:t>
            </w:r>
          </w:p>
        </w:tc>
        <w:tc>
          <w:tcPr>
            <w:tcW w:w="145" w:type="pct"/>
          </w:tcPr>
          <w:p w14:paraId="4CC213FF" w14:textId="77777777" w:rsidR="00BB56F0" w:rsidRPr="00B657B8" w:rsidRDefault="00BB56F0" w:rsidP="00BB56F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C85F0A8" w14:textId="2AE3276B" w:rsidR="00BB56F0" w:rsidRPr="00B657B8" w:rsidRDefault="00C466C4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96E40C3" w14:textId="77777777" w:rsidR="00BB56F0" w:rsidRPr="00B657B8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5B7499D" w14:textId="03D85A1D" w:rsidR="00BB56F0" w:rsidRPr="00B657B8" w:rsidRDefault="00BB56F0" w:rsidP="00BB56F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716</w:t>
            </w:r>
          </w:p>
        </w:tc>
      </w:tr>
    </w:tbl>
    <w:p w14:paraId="632D4F71" w14:textId="77777777" w:rsidR="00BB56F0" w:rsidRPr="00F515ED" w:rsidRDefault="00BB56F0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33"/>
        <w:gridCol w:w="285"/>
        <w:gridCol w:w="994"/>
        <w:gridCol w:w="283"/>
        <w:gridCol w:w="1134"/>
        <w:gridCol w:w="288"/>
        <w:gridCol w:w="1015"/>
      </w:tblGrid>
      <w:tr w:rsidR="00D94849" w:rsidRPr="00AE4D5B" w14:paraId="6F007920" w14:textId="77777777" w:rsidTr="005730C5">
        <w:trPr>
          <w:tblHeader/>
        </w:trPr>
        <w:tc>
          <w:tcPr>
            <w:tcW w:w="2259" w:type="pct"/>
          </w:tcPr>
          <w:p w14:paraId="455A40DE" w14:textId="5470A0E2" w:rsidR="00C60218" w:rsidRPr="00AE4D5B" w:rsidRDefault="009376CF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 w:rsidR="006E6A2B">
              <w:rPr>
                <w:cs/>
              </w:rPr>
              <w:br w:type="column"/>
            </w:r>
            <w:r w:rsidR="00784C70" w:rsidRPr="00784C70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8" w:type="pct"/>
            <w:gridSpan w:val="3"/>
          </w:tcPr>
          <w:p w14:paraId="32775413" w14:textId="2FB6A558" w:rsidR="00C60218" w:rsidRPr="00AE4D5B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6E13086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280F536E" w14:textId="77777777" w:rsidR="00C60218" w:rsidRPr="00AE4D5B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F0" w:rsidRPr="00AE4D5B" w14:paraId="73AFBA83" w14:textId="77777777" w:rsidTr="005730C5">
        <w:trPr>
          <w:tblHeader/>
        </w:trPr>
        <w:tc>
          <w:tcPr>
            <w:tcW w:w="2259" w:type="pct"/>
          </w:tcPr>
          <w:p w14:paraId="5C869721" w14:textId="77777777" w:rsidR="00BB56F0" w:rsidRPr="00AE4D5B" w:rsidRDefault="00BB56F0" w:rsidP="00BB56F0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3260A601" w14:textId="57A1C62E" w:rsidR="00BB56F0" w:rsidRDefault="00BB56F0" w:rsidP="005730C5">
            <w:pPr>
              <w:spacing w:line="240" w:lineRule="auto"/>
              <w:ind w:left="-198" w:right="-198"/>
              <w:jc w:val="center"/>
              <w:rPr>
                <w:sz w:val="30"/>
                <w:szCs w:val="30"/>
                <w:cs/>
              </w:rPr>
            </w:pPr>
            <w:r w:rsidRPr="005730C5">
              <w:rPr>
                <w:sz w:val="30"/>
                <w:szCs w:val="30"/>
              </w:rPr>
              <w:t xml:space="preserve">30 </w:t>
            </w:r>
            <w:r w:rsidRPr="005730C5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14:paraId="40CD461C" w14:textId="77777777" w:rsidR="00BB56F0" w:rsidRPr="00AE4D5B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E078088" w14:textId="39CCA8BC" w:rsidR="00BB56F0" w:rsidRDefault="00BB56F0" w:rsidP="005730C5">
            <w:pPr>
              <w:spacing w:line="240" w:lineRule="auto"/>
              <w:ind w:left="-198" w:right="-19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="005730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20DAAB83" w14:textId="77777777" w:rsidR="00BB56F0" w:rsidRPr="00AE4D5B" w:rsidRDefault="00BB56F0" w:rsidP="00BB56F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FF28CB7" w14:textId="01D9214B" w:rsidR="00BB56F0" w:rsidRDefault="00BB56F0" w:rsidP="005730C5">
            <w:pPr>
              <w:spacing w:line="240" w:lineRule="auto"/>
              <w:ind w:left="-111" w:right="-105"/>
              <w:jc w:val="center"/>
              <w:rPr>
                <w:sz w:val="30"/>
                <w:szCs w:val="30"/>
              </w:rPr>
            </w:pPr>
            <w:r w:rsidRPr="005730C5">
              <w:rPr>
                <w:sz w:val="30"/>
                <w:szCs w:val="30"/>
              </w:rPr>
              <w:t>30</w:t>
            </w:r>
            <w:r w:rsidR="005730C5" w:rsidRPr="005730C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730C5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170D374D" w14:textId="77777777" w:rsidR="00BB56F0" w:rsidRPr="00AE4D5B" w:rsidRDefault="00BB56F0" w:rsidP="00BB56F0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10F5152" w14:textId="127209D5" w:rsidR="00BB56F0" w:rsidRDefault="00BB56F0" w:rsidP="005730C5">
            <w:pPr>
              <w:spacing w:line="240" w:lineRule="auto"/>
              <w:ind w:left="-111" w:right="-10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045302" w:rsidRPr="00AE4D5B" w14:paraId="01B3B471" w14:textId="77777777" w:rsidTr="005730C5">
        <w:trPr>
          <w:tblHeader/>
        </w:trPr>
        <w:tc>
          <w:tcPr>
            <w:tcW w:w="2259" w:type="pct"/>
          </w:tcPr>
          <w:p w14:paraId="0033BC7C" w14:textId="1297F7C3" w:rsidR="00815BD1" w:rsidRPr="00391999" w:rsidRDefault="005E19EC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E19EC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05" w:type="pct"/>
          </w:tcPr>
          <w:p w14:paraId="5BD29E43" w14:textId="208F7AB5" w:rsidR="00815BD1" w:rsidRPr="005730C5" w:rsidRDefault="00815BD1" w:rsidP="005730C5">
            <w:pPr>
              <w:spacing w:line="240" w:lineRule="auto"/>
              <w:ind w:left="-198" w:right="-19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2569</w:t>
            </w:r>
          </w:p>
        </w:tc>
        <w:tc>
          <w:tcPr>
            <w:tcW w:w="152" w:type="pct"/>
          </w:tcPr>
          <w:p w14:paraId="3A0E598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538DEC42" w14:textId="66DCEB7D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06AD73C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73E4313" w14:textId="3B401B61" w:rsidR="00815BD1" w:rsidRPr="005730C5" w:rsidRDefault="00815BD1" w:rsidP="005730C5">
            <w:pPr>
              <w:spacing w:line="240" w:lineRule="auto"/>
              <w:ind w:left="-111" w:right="-10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2569</w:t>
            </w:r>
          </w:p>
        </w:tc>
        <w:tc>
          <w:tcPr>
            <w:tcW w:w="154" w:type="pct"/>
          </w:tcPr>
          <w:p w14:paraId="3A9FFDD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98443" w14:textId="01F086D7" w:rsidR="00815BD1" w:rsidRPr="00AE4D5B" w:rsidRDefault="00815BD1" w:rsidP="00815B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</w:tr>
      <w:tr w:rsidR="00815BD1" w:rsidRPr="00AE4D5B" w14:paraId="104D0AC9" w14:textId="77777777" w:rsidTr="005730C5">
        <w:trPr>
          <w:tblHeader/>
        </w:trPr>
        <w:tc>
          <w:tcPr>
            <w:tcW w:w="2259" w:type="pct"/>
          </w:tcPr>
          <w:p w14:paraId="661E0C12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29C1F126" w14:textId="0EBD9BEC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302" w:rsidRPr="00AE4D5B" w14:paraId="10CBD447" w14:textId="77777777" w:rsidTr="005730C5">
        <w:tc>
          <w:tcPr>
            <w:tcW w:w="2259" w:type="pct"/>
          </w:tcPr>
          <w:p w14:paraId="76A37B89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05" w:type="pct"/>
          </w:tcPr>
          <w:p w14:paraId="78C731A6" w14:textId="3D0336B3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CC8A951" w14:textId="6967286B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09142D38" w14:textId="7F9E78A9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61777F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D610DAD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F5677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32E42F7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2DB8E234" w14:textId="77777777" w:rsidTr="005730C5">
        <w:tc>
          <w:tcPr>
            <w:tcW w:w="2259" w:type="pct"/>
          </w:tcPr>
          <w:p w14:paraId="769B5366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3FDB6551" w14:textId="5A33090E" w:rsidR="00815BD1" w:rsidRPr="00AE4D5B" w:rsidRDefault="0050328D" w:rsidP="00815BD1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ECAB89A" w14:textId="10EDD845" w:rsidR="00815BD1" w:rsidRPr="00AE4D5B" w:rsidRDefault="00815BD1" w:rsidP="00815B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2218E688" w14:textId="66AD0020" w:rsidR="00815BD1" w:rsidRPr="00AE4D5B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050A92D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176FEEA" w14:textId="45283239" w:rsidR="00815BD1" w:rsidRPr="00AE4D5B" w:rsidRDefault="0046267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766,434</w:t>
            </w:r>
          </w:p>
        </w:tc>
        <w:tc>
          <w:tcPr>
            <w:tcW w:w="154" w:type="pct"/>
          </w:tcPr>
          <w:p w14:paraId="6D1E0922" w14:textId="05293BB4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4514B0C" w14:textId="43751BA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1,091,363</w:t>
            </w:r>
          </w:p>
        </w:tc>
      </w:tr>
      <w:tr w:rsidR="00045302" w:rsidRPr="00AE4D5B" w14:paraId="3C77D9FE" w14:textId="77777777" w:rsidTr="005730C5">
        <w:tc>
          <w:tcPr>
            <w:tcW w:w="2259" w:type="pct"/>
          </w:tcPr>
          <w:p w14:paraId="28CAAC60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2439D4B" w14:textId="57198FAC" w:rsidR="00815BD1" w:rsidRPr="00AE4D5B" w:rsidRDefault="00C0526D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1,021,550</w:t>
            </w:r>
          </w:p>
        </w:tc>
        <w:tc>
          <w:tcPr>
            <w:tcW w:w="152" w:type="pct"/>
          </w:tcPr>
          <w:p w14:paraId="76F6057C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73D4B93" w14:textId="6B46F970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928,484</w:t>
            </w:r>
          </w:p>
        </w:tc>
        <w:tc>
          <w:tcPr>
            <w:tcW w:w="151" w:type="pct"/>
          </w:tcPr>
          <w:p w14:paraId="65893BF6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CCE4C58" w14:textId="6AAC54FB" w:rsidR="00815BD1" w:rsidRPr="00AE4D5B" w:rsidRDefault="0046267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990,771</w:t>
            </w:r>
          </w:p>
        </w:tc>
        <w:tc>
          <w:tcPr>
            <w:tcW w:w="154" w:type="pct"/>
          </w:tcPr>
          <w:p w14:paraId="7153AF19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27137D6" w14:textId="12F6326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835,219</w:t>
            </w:r>
          </w:p>
        </w:tc>
      </w:tr>
      <w:tr w:rsidR="00045302" w:rsidRPr="00AE4D5B" w14:paraId="0512B4DB" w14:textId="77777777" w:rsidTr="005730C5">
        <w:tc>
          <w:tcPr>
            <w:tcW w:w="2259" w:type="pct"/>
          </w:tcPr>
          <w:p w14:paraId="2872B2F8" w14:textId="77777777" w:rsidR="00815BD1" w:rsidRPr="00AE4D5B" w:rsidRDefault="00815BD1" w:rsidP="00815BD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3489B93" w14:textId="2E98FD67" w:rsidR="00815BD1" w:rsidRPr="00AE4D5B" w:rsidRDefault="00C0526D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1,021,550</w:t>
            </w:r>
          </w:p>
        </w:tc>
        <w:tc>
          <w:tcPr>
            <w:tcW w:w="152" w:type="pct"/>
          </w:tcPr>
          <w:p w14:paraId="23853B2F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93C3950" w14:textId="4317C0DC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51" w:type="pct"/>
          </w:tcPr>
          <w:p w14:paraId="266F979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2175A6B" w14:textId="54CBB285" w:rsidR="00815BD1" w:rsidRDefault="0046267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1,757,</w:t>
            </w:r>
            <w:r w:rsidR="0081069C">
              <w:rPr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54" w:type="pct"/>
          </w:tcPr>
          <w:p w14:paraId="74F4772F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18D4EBE" w14:textId="0101ACD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1,926,582</w:t>
            </w:r>
          </w:p>
        </w:tc>
      </w:tr>
      <w:tr w:rsidR="00045302" w:rsidRPr="00AE4D5B" w14:paraId="59478B0A" w14:textId="77777777" w:rsidTr="005730C5">
        <w:tc>
          <w:tcPr>
            <w:tcW w:w="2259" w:type="pct"/>
          </w:tcPr>
          <w:p w14:paraId="23FD848F" w14:textId="4F31FCF4" w:rsidR="00815BD1" w:rsidRPr="00AE4D5B" w:rsidRDefault="00815BD1" w:rsidP="005730C5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FD31DAB" w14:textId="7E9ADF2B" w:rsidR="00815BD1" w:rsidRPr="00236B70" w:rsidRDefault="00A71A9F" w:rsidP="00815BD1">
            <w:pPr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125FA0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8F6586D" w14:textId="3FECC3FC" w:rsidR="00815BD1" w:rsidRPr="0062749F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62749F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DAB451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E871226" w14:textId="7DC0C62C" w:rsidR="00815BD1" w:rsidRPr="00805704" w:rsidRDefault="00462673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(42,715)</w:t>
            </w:r>
          </w:p>
        </w:tc>
        <w:tc>
          <w:tcPr>
            <w:tcW w:w="154" w:type="pct"/>
          </w:tcPr>
          <w:p w14:paraId="0ED000AB" w14:textId="77777777" w:rsidR="00815BD1" w:rsidRPr="00805704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CB650D3" w14:textId="6C582EFB" w:rsidR="00815BD1" w:rsidRPr="00805704" w:rsidRDefault="00815BD1" w:rsidP="00815BD1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(40,341)</w:t>
            </w:r>
          </w:p>
        </w:tc>
      </w:tr>
      <w:tr w:rsidR="00045302" w:rsidRPr="00AE4D5B" w14:paraId="575A3DDB" w14:textId="77777777" w:rsidTr="005730C5">
        <w:tc>
          <w:tcPr>
            <w:tcW w:w="2259" w:type="pct"/>
          </w:tcPr>
          <w:p w14:paraId="5CF2C987" w14:textId="5A3494D0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92A1B3A" w14:textId="2C14BDA9" w:rsidR="00815BD1" w:rsidRPr="00A71A9F" w:rsidRDefault="003565C3" w:rsidP="003565C3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1,021,550</w:t>
            </w:r>
          </w:p>
        </w:tc>
        <w:tc>
          <w:tcPr>
            <w:tcW w:w="152" w:type="pct"/>
          </w:tcPr>
          <w:p w14:paraId="0F638273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7902B59" w14:textId="7852C67D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51" w:type="pct"/>
          </w:tcPr>
          <w:p w14:paraId="70DBF0A9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0AC82FF" w14:textId="0420B9ED" w:rsidR="00815BD1" w:rsidRPr="00AE4D5B" w:rsidRDefault="00A10FAE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1,714,490</w:t>
            </w:r>
          </w:p>
        </w:tc>
        <w:tc>
          <w:tcPr>
            <w:tcW w:w="154" w:type="pct"/>
          </w:tcPr>
          <w:p w14:paraId="352A575D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46665C0" w14:textId="7C10395E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1,886,241</w:t>
            </w:r>
          </w:p>
        </w:tc>
      </w:tr>
      <w:tr w:rsidR="001A7DCF" w:rsidRPr="00AE4D5B" w14:paraId="6D54D375" w14:textId="77777777" w:rsidTr="005730C5">
        <w:tc>
          <w:tcPr>
            <w:tcW w:w="2259" w:type="pct"/>
          </w:tcPr>
          <w:p w14:paraId="4D89E836" w14:textId="77777777" w:rsidR="001A7DCF" w:rsidRPr="00066A48" w:rsidRDefault="001A7DCF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3E9E3257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55FDFB76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0BA4BF21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A44FF9F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40F5E29" w14:textId="77777777" w:rsidR="001A7DCF" w:rsidRPr="00066A48" w:rsidRDefault="001A7DCF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6C9C3E35" w14:textId="77777777" w:rsidR="001A7DCF" w:rsidRPr="00066A48" w:rsidRDefault="001A7DCF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10B6600" w14:textId="77777777" w:rsidR="001A7DCF" w:rsidRPr="00066A48" w:rsidRDefault="001A7DCF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0AC88840" w14:textId="77777777" w:rsidTr="005730C5">
        <w:tc>
          <w:tcPr>
            <w:tcW w:w="2259" w:type="pct"/>
          </w:tcPr>
          <w:p w14:paraId="556CFCA3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5" w:type="pct"/>
          </w:tcPr>
          <w:p w14:paraId="5124D65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D400C1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1BCC0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E7013C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CB4435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A8920D9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9BE0B68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045302" w:rsidRPr="00AE4D5B" w14:paraId="160C20E8" w14:textId="77777777" w:rsidTr="005730C5">
        <w:tc>
          <w:tcPr>
            <w:tcW w:w="2259" w:type="pct"/>
          </w:tcPr>
          <w:p w14:paraId="4A1FAF47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3C942131" w14:textId="10A54708" w:rsidR="00815BD1" w:rsidRPr="00AE4D5B" w:rsidRDefault="00636BA9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9CA2BF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C049FE7" w14:textId="7814DABF" w:rsidR="00815BD1" w:rsidRPr="00AE4D5B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8775B93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600FD93" w14:textId="2CBF81B5" w:rsidR="00815BD1" w:rsidRPr="00CB0BE8" w:rsidRDefault="00622414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67,582</w:t>
            </w:r>
          </w:p>
        </w:tc>
        <w:tc>
          <w:tcPr>
            <w:tcW w:w="154" w:type="pct"/>
          </w:tcPr>
          <w:p w14:paraId="1F0CF52D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F269417" w14:textId="627A33DA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74,844</w:t>
            </w:r>
          </w:p>
        </w:tc>
      </w:tr>
      <w:tr w:rsidR="00045302" w:rsidRPr="00AE4D5B" w14:paraId="51BD0B1B" w14:textId="77777777" w:rsidTr="005730C5">
        <w:tc>
          <w:tcPr>
            <w:tcW w:w="2259" w:type="pct"/>
          </w:tcPr>
          <w:p w14:paraId="6A5722FE" w14:textId="77777777" w:rsidR="00815BD1" w:rsidRPr="00AE4D5B" w:rsidRDefault="00815BD1" w:rsidP="00815BD1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E66BC0" w14:textId="29852C8A" w:rsidR="00815BD1" w:rsidRPr="00AE4D5B" w:rsidRDefault="0012766F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179,235</w:t>
            </w:r>
          </w:p>
        </w:tc>
        <w:tc>
          <w:tcPr>
            <w:tcW w:w="152" w:type="pct"/>
          </w:tcPr>
          <w:p w14:paraId="41C079C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00D40CF" w14:textId="7B837049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179,919</w:t>
            </w:r>
          </w:p>
        </w:tc>
        <w:tc>
          <w:tcPr>
            <w:tcW w:w="151" w:type="pct"/>
          </w:tcPr>
          <w:p w14:paraId="677BF36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369F93" w14:textId="2849A732" w:rsidR="00815BD1" w:rsidRPr="00AE4D5B" w:rsidRDefault="00A90377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5F94915C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19950C9" w14:textId="5677FE3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045302" w:rsidRPr="00AE4D5B" w14:paraId="0AE43E5D" w14:textId="77777777" w:rsidTr="005730C5">
        <w:tc>
          <w:tcPr>
            <w:tcW w:w="2259" w:type="pct"/>
          </w:tcPr>
          <w:p w14:paraId="5C5FEDB6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72F5653" w14:textId="5F90DCB5" w:rsidR="00815BD1" w:rsidRPr="00AE4D5B" w:rsidRDefault="0012766F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179,235</w:t>
            </w:r>
          </w:p>
        </w:tc>
        <w:tc>
          <w:tcPr>
            <w:tcW w:w="152" w:type="pct"/>
          </w:tcPr>
          <w:p w14:paraId="1E0FADF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5A924B60" w14:textId="11E2679D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179,919</w:t>
            </w:r>
          </w:p>
        </w:tc>
        <w:tc>
          <w:tcPr>
            <w:tcW w:w="151" w:type="pct"/>
          </w:tcPr>
          <w:p w14:paraId="39628FDF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5362A5E" w14:textId="5DE2E7D5" w:rsidR="00815BD1" w:rsidRPr="00AE4D5B" w:rsidRDefault="00A90377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67,584</w:t>
            </w:r>
          </w:p>
        </w:tc>
        <w:tc>
          <w:tcPr>
            <w:tcW w:w="154" w:type="pct"/>
          </w:tcPr>
          <w:p w14:paraId="5A040F25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8C5E4B7" w14:textId="7F9A2FA5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74,846</w:t>
            </w:r>
          </w:p>
        </w:tc>
      </w:tr>
      <w:tr w:rsidR="00045302" w:rsidRPr="00AE4D5B" w14:paraId="738C3E6E" w14:textId="77777777" w:rsidTr="005730C5">
        <w:tc>
          <w:tcPr>
            <w:tcW w:w="2259" w:type="pct"/>
          </w:tcPr>
          <w:p w14:paraId="71392F41" w14:textId="77777777" w:rsidR="00815BD1" w:rsidRPr="00AE4D5B" w:rsidRDefault="00815BD1" w:rsidP="00815BD1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D6B6AB" w14:textId="1BF13A83" w:rsidR="00815BD1" w:rsidRPr="00AE4D5B" w:rsidRDefault="0012766F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(21,604)</w:t>
            </w:r>
          </w:p>
        </w:tc>
        <w:tc>
          <w:tcPr>
            <w:tcW w:w="152" w:type="pct"/>
          </w:tcPr>
          <w:p w14:paraId="7D2A80E1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629F31DF" w14:textId="623D5E0D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(20,403)</w:t>
            </w:r>
          </w:p>
        </w:tc>
        <w:tc>
          <w:tcPr>
            <w:tcW w:w="151" w:type="pct"/>
          </w:tcPr>
          <w:p w14:paraId="104914D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EB1A4B1" w14:textId="66790B43" w:rsidR="00815BD1" w:rsidRPr="00CB0BE8" w:rsidRDefault="00A90377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(14,513)</w:t>
            </w:r>
          </w:p>
        </w:tc>
        <w:tc>
          <w:tcPr>
            <w:tcW w:w="154" w:type="pct"/>
          </w:tcPr>
          <w:p w14:paraId="60080EAA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0276CF8" w14:textId="25840904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(14,091)</w:t>
            </w:r>
          </w:p>
        </w:tc>
      </w:tr>
      <w:tr w:rsidR="00045302" w:rsidRPr="00AE4D5B" w14:paraId="1207EBB8" w14:textId="77777777" w:rsidTr="005730C5">
        <w:tc>
          <w:tcPr>
            <w:tcW w:w="2259" w:type="pct"/>
          </w:tcPr>
          <w:p w14:paraId="66440815" w14:textId="77777777" w:rsidR="00815BD1" w:rsidRPr="00AE4D5B" w:rsidRDefault="00815BD1" w:rsidP="00815BD1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F6ECDD" w14:textId="51409E06" w:rsidR="00815BD1" w:rsidRPr="00AE4D5B" w:rsidRDefault="0012766F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157,631</w:t>
            </w:r>
          </w:p>
        </w:tc>
        <w:tc>
          <w:tcPr>
            <w:tcW w:w="152" w:type="pct"/>
          </w:tcPr>
          <w:p w14:paraId="4DE9AEF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8E9AA39" w14:textId="3927D8E4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159,516</w:t>
            </w:r>
          </w:p>
        </w:tc>
        <w:tc>
          <w:tcPr>
            <w:tcW w:w="151" w:type="pct"/>
          </w:tcPr>
          <w:p w14:paraId="57340F8B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345223D" w14:textId="4858099F" w:rsidR="00815BD1" w:rsidRPr="00AE4D5B" w:rsidRDefault="00A90377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53,071</w:t>
            </w:r>
          </w:p>
        </w:tc>
        <w:tc>
          <w:tcPr>
            <w:tcW w:w="154" w:type="pct"/>
          </w:tcPr>
          <w:p w14:paraId="0E3F30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92F2E17" w14:textId="13F28BB5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60,755</w:t>
            </w:r>
          </w:p>
        </w:tc>
      </w:tr>
      <w:tr w:rsidR="00045302" w:rsidRPr="00AE4D5B" w14:paraId="15B3FB9F" w14:textId="77777777" w:rsidTr="005730C5">
        <w:tc>
          <w:tcPr>
            <w:tcW w:w="2259" w:type="pct"/>
          </w:tcPr>
          <w:p w14:paraId="68E2CADA" w14:textId="77777777" w:rsidR="00E43138" w:rsidRDefault="00E43138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D4E4182" w14:textId="77777777" w:rsidR="00E43138" w:rsidRDefault="00E43138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C36604A" w14:textId="5F8CF2DF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5" w:type="pct"/>
          </w:tcPr>
          <w:p w14:paraId="7D18E327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3ECF3B2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2F1CA42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78D332DA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5952D399" w14:textId="77777777" w:rsidR="00815BD1" w:rsidRPr="00AE4D5B" w:rsidRDefault="00815BD1" w:rsidP="00815BD1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598C7EE7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7DED5A73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C00D74" w14:paraId="2B86AE47" w14:textId="77777777" w:rsidTr="005730C5">
        <w:tc>
          <w:tcPr>
            <w:tcW w:w="2259" w:type="pct"/>
          </w:tcPr>
          <w:p w14:paraId="5F2E49F4" w14:textId="08819B72" w:rsidR="00815BD1" w:rsidRPr="00B419B6" w:rsidRDefault="00815BD1" w:rsidP="00815BD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0DD80AFB" w14:textId="7BDF9175" w:rsidR="00815BD1" w:rsidRPr="004F2D4E" w:rsidRDefault="00915DFB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42A03E5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4AE43152" w14:textId="69E0EECA" w:rsidR="00815BD1" w:rsidRPr="004F2D4E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F44FB6B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046E0F8B" w14:textId="27CCEE52" w:rsidR="00815BD1" w:rsidRPr="004F2D4E" w:rsidRDefault="00915DFB" w:rsidP="008F2240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698,913</w:t>
            </w:r>
          </w:p>
        </w:tc>
        <w:tc>
          <w:tcPr>
            <w:tcW w:w="154" w:type="pct"/>
            <w:vAlign w:val="bottom"/>
          </w:tcPr>
          <w:p w14:paraId="0D56E88B" w14:textId="77777777" w:rsidR="00815BD1" w:rsidRPr="004F2D4E" w:rsidRDefault="00815BD1" w:rsidP="00815BD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5A23D3F1" w14:textId="50B6D590" w:rsidR="00815BD1" w:rsidRPr="004F2D4E" w:rsidRDefault="00815BD1" w:rsidP="00815BD1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789,848</w:t>
            </w:r>
          </w:p>
        </w:tc>
      </w:tr>
      <w:tr w:rsidR="00045302" w:rsidRPr="003661E1" w14:paraId="4AFABA40" w14:textId="77777777" w:rsidTr="005730C5">
        <w:tc>
          <w:tcPr>
            <w:tcW w:w="2259" w:type="pct"/>
          </w:tcPr>
          <w:p w14:paraId="7A350FE7" w14:textId="77777777" w:rsidR="00815BD1" w:rsidRPr="003661E1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05" w:type="pct"/>
          </w:tcPr>
          <w:p w14:paraId="60B00235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152" w:type="pct"/>
          </w:tcPr>
          <w:p w14:paraId="5B519DAB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531" w:type="pct"/>
          </w:tcPr>
          <w:p w14:paraId="651A90F8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151" w:type="pct"/>
          </w:tcPr>
          <w:p w14:paraId="473870DB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606" w:type="pct"/>
            <w:vAlign w:val="bottom"/>
          </w:tcPr>
          <w:p w14:paraId="5B4E5793" w14:textId="77777777" w:rsidR="00815BD1" w:rsidRPr="003661E1" w:rsidRDefault="00815BD1" w:rsidP="00815BD1">
            <w:pPr>
              <w:tabs>
                <w:tab w:val="decimal" w:pos="626"/>
                <w:tab w:val="decimal" w:pos="950"/>
              </w:tabs>
              <w:ind w:right="-106"/>
              <w:rPr>
                <w:b/>
                <w:bCs/>
              </w:rPr>
            </w:pPr>
          </w:p>
        </w:tc>
        <w:tc>
          <w:tcPr>
            <w:tcW w:w="154" w:type="pct"/>
          </w:tcPr>
          <w:p w14:paraId="67829052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  <w:tc>
          <w:tcPr>
            <w:tcW w:w="542" w:type="pct"/>
            <w:vAlign w:val="bottom"/>
          </w:tcPr>
          <w:p w14:paraId="16E7858A" w14:textId="77777777" w:rsidR="00815BD1" w:rsidRPr="003661E1" w:rsidRDefault="00815BD1" w:rsidP="00815BD1">
            <w:pPr>
              <w:tabs>
                <w:tab w:val="decimal" w:pos="626"/>
              </w:tabs>
              <w:rPr>
                <w:b/>
                <w:bCs/>
              </w:rPr>
            </w:pPr>
          </w:p>
        </w:tc>
      </w:tr>
      <w:tr w:rsidR="00045302" w:rsidRPr="00AE4D5B" w14:paraId="175F693B" w14:textId="77777777" w:rsidTr="005730C5">
        <w:tc>
          <w:tcPr>
            <w:tcW w:w="2259" w:type="pct"/>
          </w:tcPr>
          <w:p w14:paraId="139EA825" w14:textId="427C4772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</w:tcPr>
          <w:p w14:paraId="48A559E0" w14:textId="34D021A8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A75B654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0E060B9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1AEB797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56A099E8" w14:textId="77777777" w:rsidR="00815BD1" w:rsidRPr="00AE4D5B" w:rsidRDefault="00815BD1" w:rsidP="00815BD1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6A3D4FE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4D2ECC46" w14:textId="77777777" w:rsidR="00815BD1" w:rsidRPr="00AE4D5B" w:rsidRDefault="00815BD1" w:rsidP="00815BD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56E1F128" w14:textId="77777777" w:rsidTr="005730C5">
        <w:tc>
          <w:tcPr>
            <w:tcW w:w="2259" w:type="pct"/>
          </w:tcPr>
          <w:p w14:paraId="4B076E5C" w14:textId="5DA0092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77218BB2" w14:textId="080D0AFB" w:rsidR="00815BD1" w:rsidRPr="00AE4D5B" w:rsidRDefault="0012766F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CF933E2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5F4847A1" w14:textId="26B29A76" w:rsidR="00815BD1" w:rsidRPr="00AE4D5B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2F0E63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1EBCE06A" w14:textId="68A766AE" w:rsidR="00815BD1" w:rsidRPr="00AE4D5B" w:rsidRDefault="00915DFB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541,464</w:t>
            </w:r>
          </w:p>
        </w:tc>
        <w:tc>
          <w:tcPr>
            <w:tcW w:w="154" w:type="pct"/>
          </w:tcPr>
          <w:p w14:paraId="4EFA15E7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6B271F20" w14:textId="58E1FAE6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549,657</w:t>
            </w:r>
          </w:p>
        </w:tc>
      </w:tr>
      <w:tr w:rsidR="00045302" w:rsidRPr="00AE4D5B" w14:paraId="406F7ED5" w14:textId="77777777" w:rsidTr="005730C5">
        <w:tc>
          <w:tcPr>
            <w:tcW w:w="2259" w:type="pct"/>
          </w:tcPr>
          <w:p w14:paraId="2D3A2C81" w14:textId="056EBE7E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CA1E1E" w14:textId="49B5DCC3" w:rsidR="00815BD1" w:rsidRPr="00AE4D5B" w:rsidRDefault="008B4F66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62,382</w:t>
            </w:r>
          </w:p>
        </w:tc>
        <w:tc>
          <w:tcPr>
            <w:tcW w:w="152" w:type="pct"/>
          </w:tcPr>
          <w:p w14:paraId="03F222CB" w14:textId="4224343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B2D7A91" w14:textId="21454476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58,915</w:t>
            </w:r>
          </w:p>
        </w:tc>
        <w:tc>
          <w:tcPr>
            <w:tcW w:w="151" w:type="pct"/>
          </w:tcPr>
          <w:p w14:paraId="1AC40F0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E8241A8" w14:textId="7864C9D4" w:rsidR="00815BD1" w:rsidRPr="00222620" w:rsidRDefault="00873FE5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61DC55E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F295A07" w14:textId="287C7268" w:rsidR="00815BD1" w:rsidRPr="003E3106" w:rsidRDefault="00815BD1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222620">
              <w:rPr>
                <w:sz w:val="30"/>
                <w:szCs w:val="30"/>
              </w:rPr>
              <w:t>-</w:t>
            </w:r>
          </w:p>
        </w:tc>
      </w:tr>
      <w:tr w:rsidR="00045302" w:rsidRPr="00AE4D5B" w14:paraId="4D5C50B9" w14:textId="77777777" w:rsidTr="005730C5">
        <w:tc>
          <w:tcPr>
            <w:tcW w:w="2259" w:type="pct"/>
          </w:tcPr>
          <w:p w14:paraId="5A95A5FF" w14:textId="7777777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A0E0FF0" w14:textId="2DD9851E" w:rsidR="00815BD1" w:rsidRPr="00B62AC1" w:rsidRDefault="008B4F66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62,382</w:t>
            </w:r>
          </w:p>
        </w:tc>
        <w:tc>
          <w:tcPr>
            <w:tcW w:w="152" w:type="pct"/>
          </w:tcPr>
          <w:p w14:paraId="48863E08" w14:textId="2DE8747B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61069C8F" w14:textId="7B258783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58,915</w:t>
            </w:r>
          </w:p>
        </w:tc>
        <w:tc>
          <w:tcPr>
            <w:tcW w:w="151" w:type="pct"/>
          </w:tcPr>
          <w:p w14:paraId="55B10A1E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3DDF785" w14:textId="175E5B7E" w:rsidR="00815BD1" w:rsidRPr="00BE5A82" w:rsidRDefault="00873FE5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541,464</w:t>
            </w:r>
          </w:p>
        </w:tc>
        <w:tc>
          <w:tcPr>
            <w:tcW w:w="154" w:type="pct"/>
          </w:tcPr>
          <w:p w14:paraId="756D5BE4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7F6B2AF7" w14:textId="608E2B93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</w:tr>
      <w:tr w:rsidR="00045302" w:rsidRPr="00AE4D5B" w14:paraId="776AB255" w14:textId="77777777" w:rsidTr="005730C5">
        <w:tc>
          <w:tcPr>
            <w:tcW w:w="2259" w:type="pct"/>
          </w:tcPr>
          <w:p w14:paraId="7D329F2B" w14:textId="5BA46367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A114011" w14:textId="7FE2C250" w:rsidR="00815BD1" w:rsidRPr="00B62AC1" w:rsidRDefault="008B4F66" w:rsidP="00815BD1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(62,382)</w:t>
            </w:r>
          </w:p>
        </w:tc>
        <w:tc>
          <w:tcPr>
            <w:tcW w:w="152" w:type="pct"/>
            <w:vAlign w:val="bottom"/>
          </w:tcPr>
          <w:p w14:paraId="22D38101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708B904" w14:textId="686A6364" w:rsidR="00815BD1" w:rsidRPr="00AE4D5B" w:rsidRDefault="00815BD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(58,915)</w:t>
            </w:r>
          </w:p>
        </w:tc>
        <w:tc>
          <w:tcPr>
            <w:tcW w:w="151" w:type="pct"/>
            <w:vAlign w:val="bottom"/>
          </w:tcPr>
          <w:p w14:paraId="14AE8408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60BD584" w14:textId="19E8AEE4" w:rsidR="00815BD1" w:rsidRPr="00AE4D5B" w:rsidRDefault="00873FE5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0F0ADBAF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E9A7AED" w14:textId="032CA6A9" w:rsidR="00815BD1" w:rsidRPr="003E3106" w:rsidRDefault="00815BD1" w:rsidP="00815B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45302" w:rsidRPr="00AE4D5B" w14:paraId="5270E228" w14:textId="77777777" w:rsidTr="005730C5">
        <w:tc>
          <w:tcPr>
            <w:tcW w:w="2259" w:type="pct"/>
          </w:tcPr>
          <w:p w14:paraId="4561094D" w14:textId="4AB372FD" w:rsidR="00815BD1" w:rsidRPr="00AE4D5B" w:rsidRDefault="00815BD1" w:rsidP="00815BD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6AEA058" w14:textId="39456BE0" w:rsidR="00815BD1" w:rsidRPr="00B62AC1" w:rsidRDefault="008B4F66" w:rsidP="00815B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44A33D9" w14:textId="24D5600A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DB3EA8B" w14:textId="7F2D1BC1" w:rsidR="00815BD1" w:rsidRPr="0062749F" w:rsidRDefault="00815BD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5526A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A39A0C0" w14:textId="77777777" w:rsidR="00815BD1" w:rsidRPr="00AE4D5B" w:rsidRDefault="00815BD1" w:rsidP="00815B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FD8BFD1" w14:textId="476751BD" w:rsidR="00815BD1" w:rsidRPr="00BE5A82" w:rsidRDefault="00873FE5" w:rsidP="00815BD1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541,464</w:t>
            </w:r>
          </w:p>
        </w:tc>
        <w:tc>
          <w:tcPr>
            <w:tcW w:w="154" w:type="pct"/>
          </w:tcPr>
          <w:p w14:paraId="59437523" w14:textId="77777777" w:rsidR="00815BD1" w:rsidRPr="00AE4D5B" w:rsidRDefault="00815BD1" w:rsidP="00815BD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BF1B31C" w14:textId="68B5E0C2" w:rsidR="00815BD1" w:rsidRPr="00AE4D5B" w:rsidRDefault="00815BD1" w:rsidP="00815BD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</w:tr>
      <w:tr w:rsidR="00045302" w:rsidRPr="003661E1" w14:paraId="42DE0D56" w14:textId="77777777" w:rsidTr="005730C5">
        <w:tc>
          <w:tcPr>
            <w:tcW w:w="2259" w:type="pct"/>
          </w:tcPr>
          <w:p w14:paraId="412C3622" w14:textId="77777777" w:rsidR="00045302" w:rsidRPr="003661E1" w:rsidRDefault="00045302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05" w:type="pct"/>
          </w:tcPr>
          <w:p w14:paraId="58258207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52" w:type="pct"/>
          </w:tcPr>
          <w:p w14:paraId="31FA3D61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31" w:type="pct"/>
          </w:tcPr>
          <w:p w14:paraId="68118F39" w14:textId="77777777" w:rsidR="00045302" w:rsidRPr="003661E1" w:rsidRDefault="00045302" w:rsidP="00045302">
            <w:pPr>
              <w:pStyle w:val="BodyText"/>
              <w:tabs>
                <w:tab w:val="decimal" w:pos="610"/>
              </w:tabs>
              <w:spacing w:after="0"/>
              <w:ind w:left="-108"/>
              <w:jc w:val="right"/>
              <w:rPr>
                <w:cs/>
              </w:rPr>
            </w:pPr>
          </w:p>
        </w:tc>
        <w:tc>
          <w:tcPr>
            <w:tcW w:w="151" w:type="pct"/>
          </w:tcPr>
          <w:p w14:paraId="04B06782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06" w:type="pct"/>
          </w:tcPr>
          <w:p w14:paraId="7E7FABFB" w14:textId="77777777" w:rsidR="00045302" w:rsidRPr="003661E1" w:rsidRDefault="0004530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54" w:type="pct"/>
          </w:tcPr>
          <w:p w14:paraId="02F5C083" w14:textId="77777777" w:rsidR="00045302" w:rsidRPr="003661E1" w:rsidRDefault="00045302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42" w:type="pct"/>
          </w:tcPr>
          <w:p w14:paraId="28E70CAD" w14:textId="77777777" w:rsidR="00045302" w:rsidRPr="003661E1" w:rsidRDefault="00045302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045302" w:rsidRPr="00AE4D5B" w14:paraId="08E83D74" w14:textId="77777777" w:rsidTr="005730C5">
        <w:tc>
          <w:tcPr>
            <w:tcW w:w="2259" w:type="pct"/>
          </w:tcPr>
          <w:p w14:paraId="62CEFAB2" w14:textId="02742D4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5" w:type="pct"/>
          </w:tcPr>
          <w:p w14:paraId="397473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4384AFB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5456039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2D42786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1FFD029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8593C9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22754BC3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5987E33E" w14:textId="77777777" w:rsidTr="005730C5">
        <w:tc>
          <w:tcPr>
            <w:tcW w:w="2259" w:type="pct"/>
          </w:tcPr>
          <w:p w14:paraId="393952DC" w14:textId="2310BF59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672C9132" w14:textId="16D7D259" w:rsidR="00972B01" w:rsidRPr="00AE4D5B" w:rsidRDefault="008B4F66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3CB0BB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0F8E7D66" w14:textId="69E0405C" w:rsidR="00972B01" w:rsidRPr="00AE4D5B" w:rsidRDefault="00972B0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86D71D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49B44EDE" w14:textId="28F26F56" w:rsidR="00972B01" w:rsidRPr="00AE4D5B" w:rsidRDefault="00EA0FB7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902,861</w:t>
            </w:r>
          </w:p>
        </w:tc>
        <w:tc>
          <w:tcPr>
            <w:tcW w:w="154" w:type="pct"/>
          </w:tcPr>
          <w:p w14:paraId="254282B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039DD884" w14:textId="2B4B8EC4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866,738</w:t>
            </w:r>
          </w:p>
        </w:tc>
      </w:tr>
      <w:tr w:rsidR="00045302" w:rsidRPr="00AE4D5B" w14:paraId="62E6BBE9" w14:textId="77777777" w:rsidTr="005730C5">
        <w:tc>
          <w:tcPr>
            <w:tcW w:w="2259" w:type="pct"/>
          </w:tcPr>
          <w:p w14:paraId="27CCF755" w14:textId="54898CCD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D39420E" w14:textId="6295504D" w:rsidR="00972B01" w:rsidRPr="00AE4D5B" w:rsidRDefault="008B4F66" w:rsidP="008B4F66">
            <w:pPr>
              <w:pStyle w:val="BodyText"/>
              <w:tabs>
                <w:tab w:val="decimal" w:pos="770"/>
              </w:tabs>
              <w:spacing w:after="0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1,412,069</w:t>
            </w:r>
          </w:p>
        </w:tc>
        <w:tc>
          <w:tcPr>
            <w:tcW w:w="152" w:type="pct"/>
          </w:tcPr>
          <w:p w14:paraId="18A80C8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1F61B46" w14:textId="5D9DB595" w:rsidR="00972B01" w:rsidRPr="00AE4D5B" w:rsidRDefault="00972B01" w:rsidP="0062749F">
            <w:pPr>
              <w:pStyle w:val="BodyText"/>
              <w:tabs>
                <w:tab w:val="decimal" w:pos="77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1,307,450</w:t>
            </w:r>
          </w:p>
        </w:tc>
        <w:tc>
          <w:tcPr>
            <w:tcW w:w="151" w:type="pct"/>
          </w:tcPr>
          <w:p w14:paraId="5980F9A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3F7A3B1" w14:textId="4C222F19" w:rsidR="00972B01" w:rsidRPr="00AE4D5B" w:rsidRDefault="00EA0FB7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29,516</w:t>
            </w:r>
          </w:p>
        </w:tc>
        <w:tc>
          <w:tcPr>
            <w:tcW w:w="154" w:type="pct"/>
          </w:tcPr>
          <w:p w14:paraId="0E4F841D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1B8BF29A" w14:textId="740401AF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92,809</w:t>
            </w:r>
          </w:p>
        </w:tc>
      </w:tr>
      <w:tr w:rsidR="00045302" w:rsidRPr="00AE4D5B" w14:paraId="07B32FB4" w14:textId="77777777" w:rsidTr="005730C5">
        <w:tc>
          <w:tcPr>
            <w:tcW w:w="2259" w:type="pct"/>
          </w:tcPr>
          <w:p w14:paraId="36085F55" w14:textId="5A8027E9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A3E0DBA" w14:textId="1EF042EE" w:rsidR="00972B01" w:rsidRPr="00EA4DD1" w:rsidRDefault="008B4F66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1,412,069</w:t>
            </w:r>
          </w:p>
        </w:tc>
        <w:tc>
          <w:tcPr>
            <w:tcW w:w="152" w:type="pct"/>
          </w:tcPr>
          <w:p w14:paraId="39A18E35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5D967FD" w14:textId="29E4D439" w:rsidR="00972B01" w:rsidRPr="00AE4D5B" w:rsidRDefault="00972B01" w:rsidP="0062749F">
            <w:pPr>
              <w:pStyle w:val="BodyText"/>
              <w:tabs>
                <w:tab w:val="decimal" w:pos="77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1,307,450</w:t>
            </w:r>
          </w:p>
        </w:tc>
        <w:tc>
          <w:tcPr>
            <w:tcW w:w="151" w:type="pct"/>
          </w:tcPr>
          <w:p w14:paraId="00771B7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4668EA8" w14:textId="0AED1E0A" w:rsidR="00972B01" w:rsidRPr="00DE1216" w:rsidRDefault="00EA0FB7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932,</w:t>
            </w:r>
            <w:r w:rsidR="004D6156">
              <w:rPr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54" w:type="pct"/>
          </w:tcPr>
          <w:p w14:paraId="1D7BB3B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DAAACC8" w14:textId="16631ACD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959,547</w:t>
            </w:r>
          </w:p>
        </w:tc>
      </w:tr>
      <w:tr w:rsidR="00045302" w:rsidRPr="003661E1" w14:paraId="51675E4E" w14:textId="77777777" w:rsidTr="005730C5">
        <w:tc>
          <w:tcPr>
            <w:tcW w:w="2259" w:type="pct"/>
          </w:tcPr>
          <w:p w14:paraId="56A9AC74" w14:textId="77777777" w:rsidR="00972B01" w:rsidRPr="003661E1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649BA9A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52" w:type="pct"/>
          </w:tcPr>
          <w:p w14:paraId="15888555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316FCA1F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51" w:type="pct"/>
          </w:tcPr>
          <w:p w14:paraId="28A9E29A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1866F189" w14:textId="77777777" w:rsidR="00972B01" w:rsidRPr="003661E1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54" w:type="pct"/>
          </w:tcPr>
          <w:p w14:paraId="404CC21A" w14:textId="77777777" w:rsidR="00972B01" w:rsidRPr="003661E1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5BBF3529" w14:textId="77777777" w:rsidR="00972B01" w:rsidRPr="003661E1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045302" w:rsidRPr="00AE4D5B" w14:paraId="6594A3A8" w14:textId="77777777" w:rsidTr="005730C5">
        <w:tc>
          <w:tcPr>
            <w:tcW w:w="2259" w:type="pct"/>
          </w:tcPr>
          <w:p w14:paraId="0C30A579" w14:textId="7F95C398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5" w:type="pct"/>
          </w:tcPr>
          <w:p w14:paraId="4148B7A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1DBB1B7A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2E19D09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2F631BD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082F3C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1735B133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01DBBAA9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11B5C56B" w14:textId="77777777" w:rsidTr="005730C5">
        <w:tc>
          <w:tcPr>
            <w:tcW w:w="2259" w:type="pct"/>
          </w:tcPr>
          <w:p w14:paraId="12576211" w14:textId="2F7DA3AB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3D59DE39" w14:textId="314A240E" w:rsidR="00972B01" w:rsidRPr="00AE4D5B" w:rsidRDefault="005E18C9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BAF057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4470F753" w14:textId="2018B298" w:rsidR="00972B01" w:rsidRPr="00AE4D5B" w:rsidRDefault="00972B0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CD103B" w14:textId="77777777" w:rsidR="00972B01" w:rsidRPr="00AE4D5B" w:rsidRDefault="00972B01" w:rsidP="0004530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21F4828C" w14:textId="7AE1082D" w:rsidR="00972B01" w:rsidRPr="00AE4D5B" w:rsidRDefault="009F5376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1,246,200</w:t>
            </w:r>
          </w:p>
        </w:tc>
        <w:tc>
          <w:tcPr>
            <w:tcW w:w="154" w:type="pct"/>
          </w:tcPr>
          <w:p w14:paraId="3C4109E7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2625C2FA" w14:textId="10BD9ABC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1,360,179</w:t>
            </w:r>
          </w:p>
        </w:tc>
      </w:tr>
      <w:tr w:rsidR="00045302" w:rsidRPr="00AE4D5B" w14:paraId="637D561D" w14:textId="77777777" w:rsidTr="005730C5">
        <w:tc>
          <w:tcPr>
            <w:tcW w:w="2259" w:type="pct"/>
          </w:tcPr>
          <w:p w14:paraId="19796F1D" w14:textId="6C6F0AF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05" w:type="pct"/>
          </w:tcPr>
          <w:p w14:paraId="62A86647" w14:textId="3FAAB1FA" w:rsidR="00972B01" w:rsidRPr="00AE4D5B" w:rsidRDefault="008B0480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620</w:t>
            </w:r>
          </w:p>
        </w:tc>
        <w:tc>
          <w:tcPr>
            <w:tcW w:w="152" w:type="pct"/>
          </w:tcPr>
          <w:p w14:paraId="71689B3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55177C9F" w14:textId="6EC25A27" w:rsidR="00972B01" w:rsidRPr="00AE4D5B" w:rsidRDefault="00972B0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  <w:tc>
          <w:tcPr>
            <w:tcW w:w="151" w:type="pct"/>
          </w:tcPr>
          <w:p w14:paraId="0114D27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16DB6FAF" w14:textId="416B1E3C" w:rsidR="00972B01" w:rsidRPr="00AE4D5B" w:rsidRDefault="009F5376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B62AC1">
              <w:rPr>
                <w:sz w:val="30"/>
                <w:szCs w:val="30"/>
              </w:rPr>
              <w:t>620</w:t>
            </w:r>
          </w:p>
        </w:tc>
        <w:tc>
          <w:tcPr>
            <w:tcW w:w="154" w:type="pct"/>
          </w:tcPr>
          <w:p w14:paraId="7B584C7C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057B3A6F" w14:textId="0BA7D8C9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</w:tr>
      <w:tr w:rsidR="00045302" w:rsidRPr="00AE4D5B" w14:paraId="4505E93B" w14:textId="77777777" w:rsidTr="005730C5">
        <w:tc>
          <w:tcPr>
            <w:tcW w:w="2259" w:type="pct"/>
          </w:tcPr>
          <w:p w14:paraId="4D15FAFD" w14:textId="59479A94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F4A91C7" w14:textId="77DC6EEC" w:rsidR="00972B01" w:rsidRPr="00AE4D5B" w:rsidRDefault="00710FD6" w:rsidP="005E18C9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AC75F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D9EF46B" w14:textId="55FFD0FB" w:rsidR="00972B01" w:rsidRPr="00AE4D5B" w:rsidRDefault="00972B0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  <w:tc>
          <w:tcPr>
            <w:tcW w:w="151" w:type="pct"/>
          </w:tcPr>
          <w:p w14:paraId="36138D9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72C39E5" w14:textId="1647BC3B" w:rsidR="00972B01" w:rsidRPr="00AE4D5B" w:rsidRDefault="008F27F8" w:rsidP="008F27F8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6B5BDB6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53BDFCF" w14:textId="0DCFFF2D" w:rsidR="00972B01" w:rsidRPr="004A05F6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</w:tr>
      <w:tr w:rsidR="00045302" w:rsidRPr="00AE4D5B" w14:paraId="4A8E5133" w14:textId="77777777" w:rsidTr="005730C5">
        <w:tc>
          <w:tcPr>
            <w:tcW w:w="2259" w:type="pct"/>
          </w:tcPr>
          <w:p w14:paraId="0ED15EE5" w14:textId="723EAD3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1321E3B" w14:textId="638EE001" w:rsidR="00972B01" w:rsidRPr="0069486B" w:rsidRDefault="005E18C9" w:rsidP="00972B01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52" w:type="pct"/>
          </w:tcPr>
          <w:p w14:paraId="4ABE894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AA4A24A" w14:textId="0BD36A3A" w:rsidR="00972B01" w:rsidRPr="00AE4D5B" w:rsidRDefault="00972B0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151" w:type="pct"/>
          </w:tcPr>
          <w:p w14:paraId="68F2A7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0084A0D" w14:textId="3EE2DA5C" w:rsidR="00972B01" w:rsidRPr="0067398D" w:rsidRDefault="008F27F8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1,246,820</w:t>
            </w:r>
          </w:p>
        </w:tc>
        <w:tc>
          <w:tcPr>
            <w:tcW w:w="154" w:type="pct"/>
          </w:tcPr>
          <w:p w14:paraId="190DA6D9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BC6894E" w14:textId="7B52C2CE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1,361,695</w:t>
            </w:r>
          </w:p>
        </w:tc>
      </w:tr>
      <w:tr w:rsidR="00045302" w:rsidRPr="00AE4D5B" w14:paraId="552F7A5F" w14:textId="77777777" w:rsidTr="005730C5">
        <w:tc>
          <w:tcPr>
            <w:tcW w:w="2259" w:type="pct"/>
          </w:tcPr>
          <w:p w14:paraId="229337C4" w14:textId="77777777" w:rsidR="004B7CA9" w:rsidRPr="00045302" w:rsidRDefault="004B7CA9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04CF0EF5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28"/>
                <w:szCs w:val="28"/>
              </w:rPr>
            </w:pPr>
          </w:p>
        </w:tc>
        <w:tc>
          <w:tcPr>
            <w:tcW w:w="152" w:type="pct"/>
          </w:tcPr>
          <w:p w14:paraId="167D7BB0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31" w:type="pct"/>
          </w:tcPr>
          <w:p w14:paraId="66FEC8A1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51" w:type="pct"/>
          </w:tcPr>
          <w:p w14:paraId="5763C372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294DC907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54" w:type="pct"/>
          </w:tcPr>
          <w:p w14:paraId="2825D880" w14:textId="77777777" w:rsidR="00972B01" w:rsidRPr="00045302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542" w:type="pct"/>
            <w:vAlign w:val="bottom"/>
          </w:tcPr>
          <w:p w14:paraId="4EEF80DD" w14:textId="77777777" w:rsidR="00972B01" w:rsidRPr="00045302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302" w:rsidRPr="00AE4D5B" w14:paraId="0379BFC4" w14:textId="77777777" w:rsidTr="005730C5">
        <w:tc>
          <w:tcPr>
            <w:tcW w:w="2259" w:type="pct"/>
          </w:tcPr>
          <w:p w14:paraId="26E06C58" w14:textId="4E7FBF85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5" w:type="pct"/>
          </w:tcPr>
          <w:p w14:paraId="0AA9293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169DD94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40A52D2B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1BC2A33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4FB36B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046FC363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EA74E75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77840F78" w14:textId="77777777" w:rsidTr="005730C5">
        <w:tc>
          <w:tcPr>
            <w:tcW w:w="2259" w:type="pct"/>
          </w:tcPr>
          <w:p w14:paraId="28A155DC" w14:textId="15E32EC1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5067A220" w14:textId="7B34613F" w:rsidR="00972B01" w:rsidRPr="00C95381" w:rsidRDefault="005E18C9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2C39139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13A70B41" w14:textId="13A3332A" w:rsidR="00972B01" w:rsidRPr="004A05F6" w:rsidRDefault="00972B0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A678466" w14:textId="77777777" w:rsidR="00972B01" w:rsidRPr="00045302" w:rsidRDefault="00972B01" w:rsidP="0004530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04EF0FB" w14:textId="7631334D" w:rsidR="00972B01" w:rsidRPr="00B62AC1" w:rsidRDefault="00560908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3,422,068</w:t>
            </w:r>
          </w:p>
        </w:tc>
        <w:tc>
          <w:tcPr>
            <w:tcW w:w="154" w:type="pct"/>
          </w:tcPr>
          <w:p w14:paraId="2F7FA24E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4E824B00" w14:textId="286F24D4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3,067,734</w:t>
            </w:r>
          </w:p>
        </w:tc>
      </w:tr>
      <w:tr w:rsidR="00045302" w:rsidRPr="00AE4D5B" w14:paraId="5297F327" w14:textId="77777777" w:rsidTr="005730C5">
        <w:tc>
          <w:tcPr>
            <w:tcW w:w="2259" w:type="pct"/>
          </w:tcPr>
          <w:p w14:paraId="205271F2" w14:textId="77777777" w:rsidR="00972B01" w:rsidRPr="00045302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5EA146D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28"/>
                <w:szCs w:val="28"/>
              </w:rPr>
            </w:pPr>
          </w:p>
        </w:tc>
        <w:tc>
          <w:tcPr>
            <w:tcW w:w="152" w:type="pct"/>
          </w:tcPr>
          <w:p w14:paraId="501E6653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394857FE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51" w:type="pct"/>
          </w:tcPr>
          <w:p w14:paraId="27647CF2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51A294D" w14:textId="77777777" w:rsidR="00972B01" w:rsidRPr="00045302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54" w:type="pct"/>
          </w:tcPr>
          <w:p w14:paraId="67AF638F" w14:textId="77777777" w:rsidR="00972B01" w:rsidRPr="00045302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4E8B5710" w14:textId="77777777" w:rsidR="00972B01" w:rsidRPr="00045302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302" w:rsidRPr="00AE4D5B" w14:paraId="3147D6B4" w14:textId="77777777" w:rsidTr="005730C5">
        <w:tc>
          <w:tcPr>
            <w:tcW w:w="2259" w:type="pct"/>
          </w:tcPr>
          <w:p w14:paraId="10191C69" w14:textId="4D9B5D1D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5" w:type="pct"/>
          </w:tcPr>
          <w:p w14:paraId="2E63A22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3F50092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C7D1C3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66AFBF5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F4C85A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35B167F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1ED2240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4C5A93F9" w14:textId="77777777" w:rsidTr="005730C5">
        <w:tc>
          <w:tcPr>
            <w:tcW w:w="2259" w:type="pct"/>
          </w:tcPr>
          <w:p w14:paraId="2C048F22" w14:textId="5C500411" w:rsidR="00972B01" w:rsidRPr="00667552" w:rsidRDefault="00972B01" w:rsidP="00972B0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5F3D9BA" w14:textId="2383BAC1" w:rsidR="00972B01" w:rsidRPr="00CD33E9" w:rsidRDefault="005E18C9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6F48E43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5F026413" w14:textId="36C6F7E5" w:rsidR="00972B01" w:rsidRPr="00667552" w:rsidRDefault="00972B0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9C60E88" w14:textId="77777777" w:rsidR="00972B01" w:rsidRPr="00667552" w:rsidRDefault="00972B01" w:rsidP="00972B01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E286B3F" w14:textId="729BF5EE" w:rsidR="00972B01" w:rsidRPr="00C91458" w:rsidRDefault="005F4DF2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2AC1">
              <w:rPr>
                <w:b/>
                <w:bCs/>
                <w:sz w:val="30"/>
                <w:szCs w:val="30"/>
              </w:rPr>
              <w:t>39,516</w:t>
            </w:r>
          </w:p>
        </w:tc>
        <w:tc>
          <w:tcPr>
            <w:tcW w:w="154" w:type="pct"/>
          </w:tcPr>
          <w:p w14:paraId="2FA722D5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9F02224" w14:textId="41FEF51F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46,148</w:t>
            </w:r>
          </w:p>
        </w:tc>
      </w:tr>
      <w:tr w:rsidR="008C75BD" w:rsidRPr="00AE4D5B" w14:paraId="1ABEA62A" w14:textId="77777777" w:rsidTr="005730C5">
        <w:tc>
          <w:tcPr>
            <w:tcW w:w="2259" w:type="pct"/>
          </w:tcPr>
          <w:p w14:paraId="50E34066" w14:textId="77777777" w:rsidR="008C75BD" w:rsidRDefault="008C75BD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267E5A3" w14:textId="77777777" w:rsidR="00846AEC" w:rsidRPr="00AE4D5B" w:rsidRDefault="00846AEC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6E16120" w14:textId="77777777" w:rsidR="008C75BD" w:rsidRPr="00AE4D5B" w:rsidRDefault="008C75BD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1F57EA55" w14:textId="77777777" w:rsidR="008C75BD" w:rsidRPr="00AE4D5B" w:rsidRDefault="008C75BD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0AC59354" w14:textId="77777777" w:rsidR="008C75BD" w:rsidRPr="00AE4D5B" w:rsidRDefault="008C75BD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58B1A5D3" w14:textId="77777777" w:rsidR="008C75BD" w:rsidRPr="00AE4D5B" w:rsidRDefault="008C75BD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32338537" w14:textId="77777777" w:rsidR="008C75BD" w:rsidRPr="00AE4D5B" w:rsidRDefault="008C75BD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D8A6897" w14:textId="77777777" w:rsidR="008C75BD" w:rsidRPr="00AE4D5B" w:rsidRDefault="008C75BD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  <w:vAlign w:val="bottom"/>
          </w:tcPr>
          <w:p w14:paraId="41DB7259" w14:textId="77777777" w:rsidR="008C75BD" w:rsidRPr="00AE4D5B" w:rsidRDefault="008C75BD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6A9DD7D6" w14:textId="77777777" w:rsidTr="005730C5">
        <w:tc>
          <w:tcPr>
            <w:tcW w:w="2259" w:type="pct"/>
          </w:tcPr>
          <w:p w14:paraId="6EBEF06D" w14:textId="4D9C54C2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05" w:type="pct"/>
          </w:tcPr>
          <w:p w14:paraId="2E1A7F2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498C06C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1BEDE34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1035F258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09EC6A1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6636CBDA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F376155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D06E48" w14:paraId="01B42139" w14:textId="77777777" w:rsidTr="005730C5">
        <w:tc>
          <w:tcPr>
            <w:tcW w:w="2259" w:type="pct"/>
          </w:tcPr>
          <w:p w14:paraId="51C9D851" w14:textId="4243BAA2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77C80BB" w14:textId="0FA0442D" w:rsidR="00972B01" w:rsidRPr="00C95381" w:rsidRDefault="005E18C9" w:rsidP="00972B0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E634F97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12F11C8A" w14:textId="48D21747" w:rsidR="00972B01" w:rsidRPr="00C2762E" w:rsidRDefault="00FD16F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b/>
                <w:bCs/>
                <w:sz w:val="30"/>
                <w:szCs w:val="30"/>
              </w:rPr>
            </w:pPr>
            <w:r w:rsidRPr="007D1A6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6E094F4" w14:textId="77777777" w:rsidR="00972B01" w:rsidRPr="00C2762E" w:rsidRDefault="00972B01" w:rsidP="00972B01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0BF1EAC" w14:textId="7439AE10" w:rsidR="00972B01" w:rsidRPr="00E86AA3" w:rsidRDefault="000F6D6A" w:rsidP="000F6D6A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 w:rsidRPr="00E86AA3">
              <w:rPr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154" w:type="pct"/>
          </w:tcPr>
          <w:p w14:paraId="2F0871A5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1FC9384" w14:textId="244E6F39" w:rsidR="00972B01" w:rsidRPr="00D06E48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3,225</w:t>
            </w:r>
          </w:p>
        </w:tc>
      </w:tr>
      <w:tr w:rsidR="00045302" w:rsidRPr="00AE4D5B" w14:paraId="28E3847F" w14:textId="77777777" w:rsidTr="005730C5">
        <w:tc>
          <w:tcPr>
            <w:tcW w:w="2259" w:type="pct"/>
          </w:tcPr>
          <w:p w14:paraId="305A41B8" w14:textId="01F00B92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1197FAA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E768A3E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4A2364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E082B44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A708679" w14:textId="77777777" w:rsidR="00972B01" w:rsidRPr="00E86AA3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9E3C7B0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270B52E" w14:textId="77777777" w:rsidR="00972B01" w:rsidRPr="00AE4D5B" w:rsidRDefault="00972B0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E61" w:rsidRPr="00AE4D5B" w14:paraId="2F3B3FA3" w14:textId="77777777" w:rsidTr="005730C5">
        <w:tc>
          <w:tcPr>
            <w:tcW w:w="2259" w:type="pct"/>
          </w:tcPr>
          <w:p w14:paraId="28B5FE31" w14:textId="7B62374A" w:rsidR="007D1E61" w:rsidRPr="00AE4D5B" w:rsidRDefault="007D1E61" w:rsidP="00972B0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5" w:type="pct"/>
          </w:tcPr>
          <w:p w14:paraId="68E557CB" w14:textId="77777777" w:rsidR="007D1E61" w:rsidRPr="00AE4D5B" w:rsidRDefault="007D1E61" w:rsidP="00972B01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4165F737" w14:textId="77777777" w:rsidR="007D1E61" w:rsidRPr="00AE4D5B" w:rsidRDefault="007D1E6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FC9C51B" w14:textId="77777777" w:rsidR="007D1E61" w:rsidRPr="00AE4D5B" w:rsidRDefault="007D1E6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7A9B8BA0" w14:textId="77777777" w:rsidR="007D1E61" w:rsidRPr="00AE4D5B" w:rsidRDefault="007D1E6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486BD7" w14:textId="77777777" w:rsidR="007D1E61" w:rsidRPr="00E86AA3" w:rsidRDefault="007D1E6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15DF48B" w14:textId="77777777" w:rsidR="007D1E61" w:rsidRPr="00AE4D5B" w:rsidRDefault="007D1E6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C7B3F61" w14:textId="77777777" w:rsidR="007D1E61" w:rsidRPr="00AE4D5B" w:rsidRDefault="007D1E61" w:rsidP="00972B0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302" w:rsidRPr="00AE4D5B" w14:paraId="0809E346" w14:textId="77777777" w:rsidTr="005730C5">
        <w:tc>
          <w:tcPr>
            <w:tcW w:w="2259" w:type="pct"/>
          </w:tcPr>
          <w:p w14:paraId="3B5ECD5C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3EF9185D" w14:textId="12641F75" w:rsidR="00972B01" w:rsidRPr="00AE4D5B" w:rsidRDefault="005E18C9" w:rsidP="00972B01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5288EBC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2FF8B22B" w14:textId="3C5DBAD8" w:rsidR="00972B01" w:rsidRPr="00AE4D5B" w:rsidRDefault="00972B01" w:rsidP="0062749F">
            <w:pPr>
              <w:pStyle w:val="BodyText"/>
              <w:tabs>
                <w:tab w:val="decimal" w:pos="520"/>
              </w:tabs>
              <w:spacing w:after="0"/>
              <w:ind w:left="-108" w:right="-11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2D7D670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5D4A7714" w14:textId="322FDBC3" w:rsidR="00972B01" w:rsidRPr="00E86AA3" w:rsidRDefault="005F4DF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E86AA3">
              <w:rPr>
                <w:sz w:val="30"/>
                <w:szCs w:val="30"/>
              </w:rPr>
              <w:t>4,835</w:t>
            </w:r>
          </w:p>
        </w:tc>
        <w:tc>
          <w:tcPr>
            <w:tcW w:w="154" w:type="pct"/>
          </w:tcPr>
          <w:p w14:paraId="0CC725CB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</w:tcPr>
          <w:p w14:paraId="4F0182F5" w14:textId="54174347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5,110</w:t>
            </w:r>
          </w:p>
        </w:tc>
      </w:tr>
      <w:tr w:rsidR="00045302" w:rsidRPr="00AE4D5B" w14:paraId="0199C349" w14:textId="77777777" w:rsidTr="005730C5">
        <w:tc>
          <w:tcPr>
            <w:tcW w:w="2259" w:type="pct"/>
          </w:tcPr>
          <w:p w14:paraId="7E60A7FA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D1920D3" w14:textId="26178C52" w:rsidR="00972B01" w:rsidRPr="00E86AA3" w:rsidRDefault="005E18C9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 w:rsidRPr="00E86AA3">
              <w:rPr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280D13FF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8C4F335" w14:textId="0C88C3DA" w:rsidR="00972B01" w:rsidRPr="00AE4D5B" w:rsidRDefault="00972B0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56B2FC5D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B8859E6" w14:textId="710E8C9A" w:rsidR="00972B01" w:rsidRPr="00E86AA3" w:rsidRDefault="005F4DF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 w:rsidRPr="00E86AA3">
              <w:rPr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28ED856D" w14:textId="77777777" w:rsidR="00972B01" w:rsidRPr="00AE4D5B" w:rsidRDefault="00972B01" w:rsidP="00972B0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B247B44" w14:textId="228273A9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045302" w:rsidRPr="00AE4D5B" w14:paraId="24B1683D" w14:textId="77777777" w:rsidTr="005730C5">
        <w:tc>
          <w:tcPr>
            <w:tcW w:w="2259" w:type="pct"/>
          </w:tcPr>
          <w:p w14:paraId="02E58A5C" w14:textId="77777777" w:rsidR="00972B01" w:rsidRPr="00AE4D5B" w:rsidRDefault="00972B01" w:rsidP="00972B0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9FCC" w14:textId="706EDDD5" w:rsidR="00972B01" w:rsidRPr="000E7B53" w:rsidRDefault="005E18C9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1574392D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23955" w14:textId="03CE0F13" w:rsidR="00972B01" w:rsidRPr="00AE4D5B" w:rsidRDefault="00972B01" w:rsidP="0062749F">
            <w:pPr>
              <w:pStyle w:val="BodyText"/>
              <w:tabs>
                <w:tab w:val="decimal" w:pos="79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 w:rsidRPr="000E7B53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041E3E62" w14:textId="77777777" w:rsidR="00972B01" w:rsidRPr="00AE4D5B" w:rsidRDefault="00972B01" w:rsidP="00972B0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74BFA8A" w14:textId="31A11DE9" w:rsidR="00972B01" w:rsidRPr="00AE4D5B" w:rsidRDefault="005F4DF2" w:rsidP="00972B01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4,837</w:t>
            </w:r>
          </w:p>
        </w:tc>
        <w:tc>
          <w:tcPr>
            <w:tcW w:w="154" w:type="pct"/>
          </w:tcPr>
          <w:p w14:paraId="58D737CE" w14:textId="77777777" w:rsidR="00972B01" w:rsidRPr="00AE4D5B" w:rsidRDefault="00972B01" w:rsidP="00972B01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384B21A" w14:textId="5174F2D6" w:rsidR="00972B01" w:rsidRPr="00AE4D5B" w:rsidRDefault="00972B01" w:rsidP="00972B01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5,112</w:t>
            </w:r>
          </w:p>
        </w:tc>
      </w:tr>
    </w:tbl>
    <w:p w14:paraId="73EED78E" w14:textId="4B1B5A0C" w:rsidR="00BB56F0" w:rsidRDefault="0075034F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</w:rPr>
        <w:tab/>
      </w:r>
    </w:p>
    <w:p w14:paraId="52205E35" w14:textId="24D6D9BE" w:rsidR="003837AC" w:rsidRPr="00E858AC" w:rsidRDefault="003837AC" w:rsidP="003837AC">
      <w:pPr>
        <w:spacing w:line="240" w:lineRule="auto"/>
        <w:ind w:left="540" w:hanging="18"/>
        <w:rPr>
          <w:b/>
          <w:bCs/>
          <w:i/>
          <w:iCs/>
          <w:sz w:val="30"/>
          <w:szCs w:val="30"/>
        </w:rPr>
      </w:pPr>
      <w:r w:rsidRPr="00E858AC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8530942" w14:textId="77777777" w:rsidR="003837AC" w:rsidRPr="00E858AC" w:rsidRDefault="003837AC" w:rsidP="003837AC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EBBB809" w14:textId="77777777" w:rsidR="005876F3" w:rsidRPr="00E858AC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  <w:bookmarkStart w:id="0" w:name="_Hlk190177147"/>
      <w:r w:rsidRPr="00E858AC">
        <w:rPr>
          <w:rFonts w:hint="cs"/>
          <w:b/>
          <w:bCs/>
          <w:sz w:val="30"/>
          <w:szCs w:val="30"/>
          <w:cs/>
        </w:rPr>
        <w:t>สัญญาบริหารจัดการ</w:t>
      </w:r>
    </w:p>
    <w:p w14:paraId="0290208B" w14:textId="77777777" w:rsidR="005876F3" w:rsidRPr="000E7B53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12BB9F92" w14:textId="61223F51" w:rsidR="00035DEC" w:rsidRDefault="005876F3" w:rsidP="00E93DF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</w:t>
      </w:r>
      <w:r w:rsidRPr="00E858AC">
        <w:rPr>
          <w:rFonts w:asciiTheme="majorBidi" w:hAnsiTheme="majorBidi" w:hint="cs"/>
          <w:spacing w:val="-4"/>
          <w:sz w:val="30"/>
          <w:szCs w:val="30"/>
          <w:cs/>
        </w:rPr>
        <w:t>จัดการ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ระหว่างกันกับบริษัทย่อยหลายแห่ง </w:t>
      </w:r>
      <w:r w:rsidRPr="00E858AC">
        <w:rPr>
          <w:rFonts w:asciiTheme="majorBidi" w:hAnsiTheme="majorBidi"/>
          <w:sz w:val="30"/>
          <w:szCs w:val="30"/>
          <w:cs/>
        </w:rPr>
        <w:t>ภายใต้เงื่อนไขของสัญญา บริษัทตกลงให้บริการ</w:t>
      </w:r>
      <w:r w:rsidR="0041618A" w:rsidRPr="00E858AC">
        <w:rPr>
          <w:rFonts w:asciiTheme="majorBidi" w:hAnsiTheme="majorBidi" w:hint="cs"/>
          <w:sz w:val="30"/>
          <w:szCs w:val="30"/>
          <w:cs/>
        </w:rPr>
        <w:t>แก่</w:t>
      </w:r>
      <w:r w:rsidRPr="00E858AC">
        <w:rPr>
          <w:rFonts w:asciiTheme="majorBidi" w:hAnsiTheme="majorBidi"/>
          <w:sz w:val="30"/>
          <w:szCs w:val="30"/>
          <w:cs/>
        </w:rPr>
        <w:t xml:space="preserve">บริษัทย่อยในการบริหารจัดการ ในการนี้ บริษัทย่อยตกลงจะจ่ายค่าบริการให้กับบริษัทตามจำนวนเงินที่ระบุไว้ในสัญญา สัญญานี้มีระยะเวลา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และจะต่ออายุออกไปอีกคราวละ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E858AC">
        <w:rPr>
          <w:rFonts w:asciiTheme="majorBidi" w:hAnsiTheme="majorBidi" w:hint="cs"/>
          <w:sz w:val="30"/>
          <w:szCs w:val="30"/>
          <w:cs/>
        </w:rPr>
        <w:t xml:space="preserve"> </w:t>
      </w:r>
      <w:r w:rsidRPr="00E858AC">
        <w:rPr>
          <w:rFonts w:asciiTheme="majorBidi" w:hAnsiTheme="majorBidi"/>
          <w:sz w:val="30"/>
          <w:szCs w:val="30"/>
        </w:rPr>
        <w:t xml:space="preserve">3 </w:t>
      </w:r>
      <w:r w:rsidRPr="00E858AC">
        <w:rPr>
          <w:rFonts w:asciiTheme="majorBidi" w:hAnsiTheme="majorBidi" w:hint="cs"/>
          <w:sz w:val="30"/>
          <w:szCs w:val="30"/>
          <w:cs/>
        </w:rPr>
        <w:t>เดือน</w:t>
      </w:r>
      <w:r w:rsidRPr="00E858AC">
        <w:rPr>
          <w:rFonts w:asciiTheme="majorBidi" w:hAnsiTheme="majorBidi"/>
          <w:sz w:val="30"/>
          <w:szCs w:val="30"/>
          <w:cs/>
        </w:rPr>
        <w:t xml:space="preserve"> ก่อนวันสิ้นสุดสัญญา</w:t>
      </w:r>
      <w:bookmarkEnd w:id="0"/>
    </w:p>
    <w:p w14:paraId="35337D3C" w14:textId="77777777" w:rsidR="0055733C" w:rsidRPr="00E93DF8" w:rsidRDefault="0055733C" w:rsidP="00066A48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7E2206DC" w14:textId="74008506" w:rsidR="00207C4D" w:rsidRPr="00E858AC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  <w:r w:rsidRPr="00E858AC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3412EFB0" w:rsidR="00207C4D" w:rsidRPr="000E7B53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8056246" w14:textId="2BF11840" w:rsidR="006E0731" w:rsidRDefault="00983FAC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บริษัทได้ทำสัญญาการบริหารการเงินระหว่างกันกับบริษัทย่อยหลายแห่ง ดอกเบี้ยรับและดอกเบี้ยจ่ายที่เกิดจากการบริหารคำนวณจากอัตราดอกเบี้ยเงินกู้ของบริษัทจากสถาบันการเงิน</w:t>
      </w:r>
      <w:r w:rsidRPr="005A77E2">
        <w:rPr>
          <w:rFonts w:asciiTheme="majorBidi" w:hAnsiTheme="majorBidi"/>
          <w:spacing w:val="-4"/>
          <w:sz w:val="30"/>
          <w:szCs w:val="30"/>
          <w:cs/>
        </w:rPr>
        <w:t>เฉลี่ย</w:t>
      </w:r>
      <w:r w:rsidRPr="00840972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B176C5" w:rsidRPr="00840972">
        <w:rPr>
          <w:rFonts w:asciiTheme="majorBidi" w:hAnsiTheme="majorBidi"/>
          <w:spacing w:val="-4"/>
          <w:sz w:val="30"/>
          <w:szCs w:val="30"/>
        </w:rPr>
        <w:t>0</w:t>
      </w:r>
      <w:r w:rsidR="0019328D" w:rsidRPr="00840972">
        <w:rPr>
          <w:rFonts w:asciiTheme="majorBidi" w:hAnsiTheme="majorBidi"/>
          <w:spacing w:val="-4"/>
          <w:sz w:val="30"/>
          <w:szCs w:val="30"/>
        </w:rPr>
        <w:t>.</w:t>
      </w:r>
      <w:r w:rsidR="003E7059" w:rsidRPr="00840972">
        <w:rPr>
          <w:rFonts w:asciiTheme="majorBidi" w:hAnsiTheme="majorBidi"/>
          <w:spacing w:val="-4"/>
          <w:sz w:val="30"/>
          <w:szCs w:val="30"/>
        </w:rPr>
        <w:t>5</w:t>
      </w:r>
      <w:r w:rsidR="00B176C5" w:rsidRPr="00840972">
        <w:rPr>
          <w:rFonts w:asciiTheme="majorBidi" w:hAnsiTheme="majorBidi"/>
          <w:spacing w:val="-4"/>
          <w:sz w:val="30"/>
          <w:szCs w:val="30"/>
        </w:rPr>
        <w:t>0</w:t>
      </w:r>
      <w:r w:rsidRPr="00FE1BAE">
        <w:rPr>
          <w:rFonts w:asciiTheme="majorBidi" w:hAnsiTheme="majorBidi"/>
          <w:spacing w:val="-4"/>
          <w:sz w:val="30"/>
          <w:szCs w:val="30"/>
          <w:cs/>
        </w:rPr>
        <w:t xml:space="preserve"> และ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อัตราดอกเบี้ยเงินฝากประจำ </w:t>
      </w:r>
      <w:r w:rsidR="00A7335D">
        <w:rPr>
          <w:rFonts w:asciiTheme="majorBidi" w:hAnsiTheme="majorBidi"/>
          <w:spacing w:val="-4"/>
          <w:sz w:val="30"/>
          <w:szCs w:val="30"/>
        </w:rPr>
        <w:t>1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เดือนธนาคารพาณิชย์แห่งหนึ่ง ยอดเงินต้นคงเหลือ ณ วันที่รายงานที่เกิดจากระบบการบริหารดังกล่าวแสดงเป็น “เงินให้กู้ยืมระยะสั้นแก่กิจการที่เกี่ยวข้องกัน” และ “เงินกู้ยืมระยะสั้นจากกิจการที่เกี่ยวข้องกัน” ตามลำดับในงบฐานะการเงิน</w:t>
      </w:r>
    </w:p>
    <w:p w14:paraId="10F9942D" w14:textId="77777777" w:rsidR="00F14CFF" w:rsidRDefault="00F14CFF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8131C1D" w14:textId="77777777" w:rsidR="00F14CFF" w:rsidRDefault="00F14CFF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69581FA" w14:textId="77777777" w:rsidR="00F14CFF" w:rsidRPr="00AE4D5B" w:rsidRDefault="00F14CFF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59FD517" w14:textId="5DD078DF" w:rsidR="00140BFC" w:rsidRPr="005F37F9" w:rsidRDefault="00634A1C" w:rsidP="000E7B5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F37F9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เ</w:t>
      </w:r>
      <w:r w:rsidR="00140BFC" w:rsidRPr="005F37F9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งินลงทุนในการร่วมค้า</w:t>
      </w:r>
    </w:p>
    <w:p w14:paraId="0D4B8CDF" w14:textId="5FCDE4BE" w:rsidR="00092727" w:rsidRDefault="00092727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006"/>
        <w:gridCol w:w="241"/>
        <w:gridCol w:w="1002"/>
        <w:gridCol w:w="241"/>
        <w:gridCol w:w="1010"/>
        <w:gridCol w:w="241"/>
        <w:gridCol w:w="1024"/>
      </w:tblGrid>
      <w:tr w:rsidR="00DC3817" w:rsidRPr="008A2C70" w14:paraId="1BEFF681" w14:textId="77777777" w:rsidTr="00D13A7B">
        <w:trPr>
          <w:tblHeader/>
        </w:trPr>
        <w:tc>
          <w:tcPr>
            <w:tcW w:w="2428" w:type="pct"/>
          </w:tcPr>
          <w:p w14:paraId="568FDB9D" w14:textId="77777777" w:rsidR="00DC3817" w:rsidRPr="008A2C70" w:rsidRDefault="00DC3817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67E8ED10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DDB6AD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pct"/>
            <w:gridSpan w:val="3"/>
          </w:tcPr>
          <w:p w14:paraId="159F50E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817" w:rsidRPr="008A2C70" w14:paraId="6A83550F" w14:textId="77777777" w:rsidTr="00D13A7B">
        <w:trPr>
          <w:tblHeader/>
        </w:trPr>
        <w:tc>
          <w:tcPr>
            <w:tcW w:w="2428" w:type="pct"/>
          </w:tcPr>
          <w:p w14:paraId="5FD07001" w14:textId="65857A81" w:rsidR="00DC3817" w:rsidRPr="008A2C70" w:rsidRDefault="00BB56F0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3" w:type="pct"/>
            <w:vAlign w:val="bottom"/>
          </w:tcPr>
          <w:p w14:paraId="5A65B898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0" w:type="pct"/>
            <w:vAlign w:val="bottom"/>
          </w:tcPr>
          <w:p w14:paraId="0B677E15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C5C9D75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8116354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3E1C4E7B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vAlign w:val="bottom"/>
          </w:tcPr>
          <w:p w14:paraId="5EFB8AAA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73038E9F" w14:textId="77777777" w:rsidR="00DC3817" w:rsidRPr="008A2C70" w:rsidRDefault="00DC3817" w:rsidP="00DC3817">
            <w:pPr>
              <w:pStyle w:val="BodyText"/>
              <w:tabs>
                <w:tab w:val="left" w:pos="9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3817" w:rsidRPr="008A2C70" w14:paraId="67F0DCDA" w14:textId="77777777" w:rsidTr="008524B0">
        <w:trPr>
          <w:tblHeader/>
        </w:trPr>
        <w:tc>
          <w:tcPr>
            <w:tcW w:w="2428" w:type="pct"/>
          </w:tcPr>
          <w:p w14:paraId="4B62FE7C" w14:textId="77777777" w:rsidR="00DC3817" w:rsidRPr="008A2C70" w:rsidRDefault="00DC3817" w:rsidP="00DC381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2FC9B350" w14:textId="77777777" w:rsidR="00DC3817" w:rsidRPr="008A2C70" w:rsidRDefault="00DC3817" w:rsidP="00DC381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817" w:rsidRPr="008A2C70" w14:paraId="42A69D46" w14:textId="77777777" w:rsidTr="00D13A7B">
        <w:tc>
          <w:tcPr>
            <w:tcW w:w="2428" w:type="pct"/>
          </w:tcPr>
          <w:p w14:paraId="48428566" w14:textId="77777777" w:rsidR="00DC3817" w:rsidRPr="008A2C70" w:rsidRDefault="00DC3817" w:rsidP="00DC38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3" w:type="pct"/>
          </w:tcPr>
          <w:p w14:paraId="3B048175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E73275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E877AE2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821BC7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0705572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08ABA13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45114591" w14:textId="77777777" w:rsidR="00DC3817" w:rsidRPr="008A2C70" w:rsidRDefault="00DC3817" w:rsidP="00DC3817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C19" w:rsidRPr="008A2C70" w14:paraId="66FDA9D5" w14:textId="77777777" w:rsidTr="00D13A7B">
        <w:tc>
          <w:tcPr>
            <w:tcW w:w="2428" w:type="pct"/>
          </w:tcPr>
          <w:p w14:paraId="0CEC58DB" w14:textId="77777777" w:rsidR="001F5C19" w:rsidRPr="008A2C70" w:rsidRDefault="001F5C19" w:rsidP="001F5C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A2C7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pct"/>
            <w:vAlign w:val="center"/>
          </w:tcPr>
          <w:p w14:paraId="6219758A" w14:textId="5B1BC66B" w:rsidR="001F5C19" w:rsidRPr="008A2C70" w:rsidRDefault="001F3925" w:rsidP="001F5C1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1F3925">
              <w:rPr>
                <w:rFonts w:asciiTheme="majorBidi" w:hAnsiTheme="majorBidi" w:cstheme="majorBidi"/>
                <w:sz w:val="30"/>
                <w:szCs w:val="30"/>
              </w:rPr>
              <w:t>640,215</w:t>
            </w:r>
          </w:p>
        </w:tc>
        <w:tc>
          <w:tcPr>
            <w:tcW w:w="130" w:type="pct"/>
          </w:tcPr>
          <w:p w14:paraId="05BF20E1" w14:textId="77777777" w:rsidR="001F5C19" w:rsidRPr="008A2C70" w:rsidRDefault="001F5C19" w:rsidP="001F5C1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105D00E1" w14:textId="7B55969F" w:rsidR="001F5C19" w:rsidRPr="008A2C70" w:rsidRDefault="001F5C19" w:rsidP="001F5C1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3C20AF">
              <w:rPr>
                <w:rFonts w:asciiTheme="majorBidi" w:hAnsiTheme="majorBidi" w:cstheme="majorBidi"/>
                <w:sz w:val="30"/>
                <w:szCs w:val="30"/>
              </w:rPr>
              <w:t>694,772</w:t>
            </w:r>
          </w:p>
        </w:tc>
        <w:tc>
          <w:tcPr>
            <w:tcW w:w="130" w:type="pct"/>
          </w:tcPr>
          <w:p w14:paraId="5AF7607F" w14:textId="77777777" w:rsidR="001F5C19" w:rsidRPr="008A2C70" w:rsidRDefault="001F5C19" w:rsidP="001F5C1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3DE125" w14:textId="5FEB5B50" w:rsidR="001F5C19" w:rsidRPr="008A2C70" w:rsidRDefault="001F3925" w:rsidP="001F5C19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1F3925">
              <w:rPr>
                <w:rFonts w:asciiTheme="majorBidi" w:hAnsiTheme="majorBidi" w:cstheme="majorBidi"/>
                <w:sz w:val="30"/>
                <w:szCs w:val="30"/>
              </w:rPr>
              <w:t>110,700</w:t>
            </w:r>
          </w:p>
        </w:tc>
        <w:tc>
          <w:tcPr>
            <w:tcW w:w="130" w:type="pct"/>
          </w:tcPr>
          <w:p w14:paraId="63F32FB1" w14:textId="77777777" w:rsidR="001F5C19" w:rsidRPr="008A2C70" w:rsidRDefault="001F5C19" w:rsidP="001F5C1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03797EAF" w14:textId="17AE7A62" w:rsidR="001F5C19" w:rsidRPr="008A2C70" w:rsidRDefault="001F5C19" w:rsidP="001F5C1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110,700</w:t>
            </w:r>
          </w:p>
        </w:tc>
      </w:tr>
      <w:tr w:rsidR="009506DD" w:rsidRPr="008A2C70" w14:paraId="589C8B60" w14:textId="77777777" w:rsidTr="00D13A7B">
        <w:tc>
          <w:tcPr>
            <w:tcW w:w="2428" w:type="pct"/>
          </w:tcPr>
          <w:p w14:paraId="50F6CAB9" w14:textId="341BFE84" w:rsidR="009506DD" w:rsidRPr="008A2C70" w:rsidRDefault="009506DD" w:rsidP="009506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C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43" w:type="pct"/>
            <w:vAlign w:val="center"/>
          </w:tcPr>
          <w:p w14:paraId="26CBF858" w14:textId="254ACECE" w:rsidR="009506DD" w:rsidRDefault="006C28FE" w:rsidP="009506D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03A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3A2C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0" w:type="pct"/>
          </w:tcPr>
          <w:p w14:paraId="7A031956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63F0027C" w14:textId="1D80412F" w:rsidR="009506DD" w:rsidRPr="008A2C70" w:rsidRDefault="009506DD" w:rsidP="009506DD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70,081</w:t>
            </w:r>
          </w:p>
        </w:tc>
        <w:tc>
          <w:tcPr>
            <w:tcW w:w="130" w:type="pct"/>
          </w:tcPr>
          <w:p w14:paraId="099C2DD6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797159A" w14:textId="6A027FF1" w:rsidR="009506DD" w:rsidRPr="008A2C70" w:rsidRDefault="009506DD" w:rsidP="009506D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48AE4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36F10D6B" w14:textId="1B99B754" w:rsidR="009506DD" w:rsidRPr="008A2C70" w:rsidRDefault="009506DD" w:rsidP="009506D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6DD" w:rsidRPr="008A2C70" w14:paraId="2BE20F8C" w14:textId="77777777" w:rsidTr="00D13A7B">
        <w:tc>
          <w:tcPr>
            <w:tcW w:w="2428" w:type="pct"/>
          </w:tcPr>
          <w:p w14:paraId="7ECE0046" w14:textId="30FFD330" w:rsidR="009506DD" w:rsidRPr="008A2C70" w:rsidRDefault="009506DD" w:rsidP="009506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43" w:type="pct"/>
            <w:vAlign w:val="center"/>
          </w:tcPr>
          <w:p w14:paraId="3FED86D9" w14:textId="28223770" w:rsidR="009506DD" w:rsidRDefault="00FE6424" w:rsidP="009506D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(134,26</w:t>
            </w:r>
            <w:r w:rsidR="00403A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165B11C5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3EC56B5D" w14:textId="5C515F72" w:rsidR="009506DD" w:rsidRPr="008A2C70" w:rsidRDefault="009506DD" w:rsidP="009506DD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(195</w:t>
            </w:r>
            <w:r w:rsidRPr="00B32655">
              <w:rPr>
                <w:rFonts w:asciiTheme="majorBidi" w:hAnsiTheme="majorBidi" w:cstheme="majorBidi"/>
                <w:sz w:val="30"/>
                <w:szCs w:val="30"/>
              </w:rPr>
              <w:t>,308)</w:t>
            </w:r>
          </w:p>
        </w:tc>
        <w:tc>
          <w:tcPr>
            <w:tcW w:w="130" w:type="pct"/>
          </w:tcPr>
          <w:p w14:paraId="36B49C7D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E428BF" w14:textId="7CF342C6" w:rsidR="009506DD" w:rsidRPr="008A2C70" w:rsidRDefault="009506DD" w:rsidP="009506D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FC1036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7106C5E0" w14:textId="731ACE0E" w:rsidR="009506DD" w:rsidRPr="008A2C70" w:rsidRDefault="009506DD" w:rsidP="009506D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6DD" w:rsidRPr="008A2C70" w14:paraId="217291D6" w14:textId="77777777" w:rsidTr="001649CC">
        <w:tc>
          <w:tcPr>
            <w:tcW w:w="2428" w:type="pct"/>
          </w:tcPr>
          <w:p w14:paraId="2B9C2E5A" w14:textId="0973D8A4" w:rsidR="009506DD" w:rsidRPr="008A2C70" w:rsidRDefault="009506DD" w:rsidP="009506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b/>
                <w:bCs/>
                <w:sz w:val="30"/>
                <w:szCs w:val="30"/>
              </w:rPr>
              <w:t xml:space="preserve">30 </w:t>
            </w:r>
            <w:r w:rsidRPr="00B657B8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AF8C1" w14:textId="2356E35D" w:rsidR="009506DD" w:rsidRPr="008A2C70" w:rsidRDefault="00C05FE7" w:rsidP="009506D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59</w:t>
            </w:r>
            <w:r w:rsidR="00403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3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30" w:type="pct"/>
          </w:tcPr>
          <w:p w14:paraId="3715D796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FC564E" w14:textId="03618701" w:rsidR="009506DD" w:rsidRPr="008A2C70" w:rsidRDefault="009506DD" w:rsidP="009506DD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569,545</w:t>
            </w:r>
          </w:p>
        </w:tc>
        <w:tc>
          <w:tcPr>
            <w:tcW w:w="130" w:type="pct"/>
          </w:tcPr>
          <w:p w14:paraId="7A87CCBE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C69021" w14:textId="1B559A4C" w:rsidR="009506DD" w:rsidRPr="008A2C70" w:rsidRDefault="009506DD" w:rsidP="009506DD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110,700</w:t>
            </w:r>
          </w:p>
        </w:tc>
        <w:tc>
          <w:tcPr>
            <w:tcW w:w="130" w:type="pct"/>
          </w:tcPr>
          <w:p w14:paraId="4A942C9C" w14:textId="77777777" w:rsidR="009506DD" w:rsidRPr="008A2C70" w:rsidRDefault="009506DD" w:rsidP="009506DD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318048B8" w14:textId="3414CC09" w:rsidR="009506DD" w:rsidRPr="008A2C70" w:rsidRDefault="009506DD" w:rsidP="009506DD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110,700</w:t>
            </w:r>
          </w:p>
        </w:tc>
      </w:tr>
    </w:tbl>
    <w:p w14:paraId="6510FCE4" w14:textId="77777777" w:rsidR="00BB56F0" w:rsidRDefault="00BB56F0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AB00519" w14:textId="77777777" w:rsidR="005315F3" w:rsidRDefault="00312513" w:rsidP="005315F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/>
          <w:b/>
          <w:bCs/>
          <w:sz w:val="30"/>
          <w:szCs w:val="30"/>
          <w:lang w:val="th-TH"/>
        </w:rPr>
      </w:pPr>
      <w:r w:rsidRPr="001B0005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42E8FDC7" w14:textId="77777777" w:rsidR="00227A32" w:rsidRDefault="00227A32" w:rsidP="00227A32">
      <w:pPr>
        <w:spacing w:line="240" w:lineRule="auto"/>
        <w:ind w:left="547"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2"/>
        <w:gridCol w:w="718"/>
        <w:gridCol w:w="2220"/>
      </w:tblGrid>
      <w:tr w:rsidR="002F0955" w:rsidRPr="00FE478F" w14:paraId="47FA4DEC" w14:textId="77777777" w:rsidTr="00A31AA1">
        <w:trPr>
          <w:cantSplit/>
          <w:tblHeader/>
        </w:trPr>
        <w:tc>
          <w:tcPr>
            <w:tcW w:w="6302" w:type="dxa"/>
            <w:vAlign w:val="bottom"/>
          </w:tcPr>
          <w:p w14:paraId="0128E473" w14:textId="77777777" w:rsidR="007B5511" w:rsidRDefault="002F0955" w:rsidP="007B5511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047605D0" w14:textId="6C407DD9" w:rsidR="002F0955" w:rsidRPr="00FE478F" w:rsidRDefault="002F0955" w:rsidP="00CE0027">
            <w:pPr>
              <w:pStyle w:val="acctfourfigures"/>
              <w:tabs>
                <w:tab w:val="left" w:pos="720"/>
              </w:tabs>
              <w:spacing w:line="240" w:lineRule="auto"/>
              <w:ind w:left="186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718" w:type="dxa"/>
            <w:vAlign w:val="bottom"/>
          </w:tcPr>
          <w:p w14:paraId="3EC9B0DD" w14:textId="77777777" w:rsidR="002F0955" w:rsidRPr="00FE478F" w:rsidRDefault="002F0955">
            <w:pPr>
              <w:pStyle w:val="acctmergecolhdg"/>
              <w:spacing w:line="240" w:lineRule="auto"/>
              <w:ind w:left="-83" w:right="-79" w:firstLine="4"/>
              <w:rPr>
                <w:rFonts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220" w:type="dxa"/>
            <w:vAlign w:val="bottom"/>
          </w:tcPr>
          <w:p w14:paraId="562AEE06" w14:textId="36C53608" w:rsidR="002F0955" w:rsidRPr="00FE478F" w:rsidRDefault="002F0955" w:rsidP="002F09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FE47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F0955" w:rsidRPr="00FE478F" w14:paraId="0CE2CA7E" w14:textId="77777777" w:rsidTr="00A31AA1">
        <w:trPr>
          <w:cantSplit/>
        </w:trPr>
        <w:tc>
          <w:tcPr>
            <w:tcW w:w="6302" w:type="dxa"/>
          </w:tcPr>
          <w:p w14:paraId="688C263B" w14:textId="77777777" w:rsidR="002F0955" w:rsidRPr="00FE478F" w:rsidRDefault="002F0955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63A39AEB" w14:textId="77777777" w:rsidR="002F0955" w:rsidRPr="00FE478F" w:rsidRDefault="002F095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220" w:type="dxa"/>
          </w:tcPr>
          <w:p w14:paraId="167B2262" w14:textId="77777777" w:rsidR="002F0955" w:rsidRPr="00FE478F" w:rsidRDefault="002F0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0955" w:rsidRPr="00FE478F" w14:paraId="627E1AD8" w14:textId="77777777" w:rsidTr="00A31AA1">
        <w:trPr>
          <w:cantSplit/>
        </w:trPr>
        <w:tc>
          <w:tcPr>
            <w:tcW w:w="6302" w:type="dxa"/>
          </w:tcPr>
          <w:p w14:paraId="737F02C9" w14:textId="1AE4BA6B" w:rsidR="002F0955" w:rsidRPr="00FE478F" w:rsidRDefault="002F0955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18" w:type="dxa"/>
          </w:tcPr>
          <w:p w14:paraId="6A9AD001" w14:textId="77777777" w:rsidR="002F0955" w:rsidRPr="00FE478F" w:rsidRDefault="002F095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220" w:type="dxa"/>
          </w:tcPr>
          <w:p w14:paraId="053878C7" w14:textId="553E7956" w:rsidR="002F0955" w:rsidRPr="00FE478F" w:rsidRDefault="00E503B6" w:rsidP="00A31AA1">
            <w:pPr>
              <w:pStyle w:val="BodyText"/>
              <w:tabs>
                <w:tab w:val="decimal" w:pos="181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55,939</w:t>
            </w:r>
          </w:p>
        </w:tc>
      </w:tr>
    </w:tbl>
    <w:p w14:paraId="447DD38A" w14:textId="3E5856B4" w:rsidR="00A70487" w:rsidRDefault="00A70487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5EBD1AE" w14:textId="74EC1074" w:rsidR="0087248A" w:rsidRDefault="0087248A" w:rsidP="00130E32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478F">
        <w:rPr>
          <w:rFonts w:asciiTheme="majorBidi" w:hAnsiTheme="majorBidi"/>
          <w:i/>
          <w:iCs/>
          <w:sz w:val="30"/>
          <w:szCs w:val="30"/>
          <w:cs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</w:rPr>
        <w:t>ด้อยค่าของเงินลงทุน</w:t>
      </w:r>
    </w:p>
    <w:p w14:paraId="66FAC7D6" w14:textId="77777777" w:rsidR="004A0453" w:rsidRDefault="004A0453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CAFE083" w14:textId="6DF6DED2" w:rsidR="008C0A11" w:rsidRPr="00B11312" w:rsidRDefault="008C0A11" w:rsidP="008C0A11">
      <w:pPr>
        <w:spacing w:line="240" w:lineRule="auto"/>
        <w:ind w:left="540"/>
        <w:jc w:val="thaiDistribute"/>
        <w:rPr>
          <w:sz w:val="30"/>
          <w:szCs w:val="30"/>
          <w:cs/>
        </w:rPr>
      </w:pPr>
      <w:r w:rsidRPr="006614DE">
        <w:rPr>
          <w:sz w:val="30"/>
          <w:szCs w:val="30"/>
          <w:cs/>
        </w:rPr>
        <w:t xml:space="preserve">ในระหว่างงวดหกเดือนสิ้นสุดวันที่ </w:t>
      </w:r>
      <w:r w:rsidRPr="006614DE">
        <w:rPr>
          <w:sz w:val="30"/>
          <w:szCs w:val="30"/>
        </w:rPr>
        <w:t xml:space="preserve">30 </w:t>
      </w:r>
      <w:r w:rsidRPr="006614DE">
        <w:rPr>
          <w:sz w:val="30"/>
          <w:szCs w:val="30"/>
          <w:cs/>
        </w:rPr>
        <w:t xml:space="preserve">มิถุนายน </w:t>
      </w:r>
      <w:r w:rsidRPr="006614DE">
        <w:rPr>
          <w:sz w:val="30"/>
          <w:szCs w:val="30"/>
        </w:rPr>
        <w:t xml:space="preserve">2569 </w:t>
      </w:r>
      <w:r w:rsidR="002B2AB4">
        <w:rPr>
          <w:rFonts w:asciiTheme="majorBidi" w:hAnsiTheme="majorBidi" w:hint="cs"/>
          <w:sz w:val="30"/>
          <w:szCs w:val="30"/>
          <w:cs/>
        </w:rPr>
        <w:t>ฝ่าย</w:t>
      </w:r>
      <w:r w:rsidRPr="006614DE">
        <w:rPr>
          <w:rFonts w:asciiTheme="majorBidi" w:hAnsiTheme="majorBidi"/>
          <w:sz w:val="30"/>
          <w:szCs w:val="30"/>
          <w:cs/>
        </w:rPr>
        <w:t>บริหาร</w:t>
      </w:r>
      <w:r w:rsidR="006F1F17">
        <w:rPr>
          <w:rFonts w:asciiTheme="majorBidi" w:hAnsiTheme="majorBidi" w:hint="cs"/>
          <w:sz w:val="30"/>
          <w:szCs w:val="30"/>
          <w:cs/>
        </w:rPr>
        <w:t>ได้ประเมิน</w:t>
      </w:r>
      <w:r w:rsidRPr="006614DE">
        <w:rPr>
          <w:rFonts w:asciiTheme="majorBidi" w:hAnsiTheme="majorBidi"/>
          <w:sz w:val="30"/>
          <w:szCs w:val="30"/>
          <w:cs/>
        </w:rPr>
        <w:t>มูลค่าที่คาดว่าจะได้รับคืน</w:t>
      </w:r>
      <w:r w:rsidR="00FA3813" w:rsidRPr="006614DE">
        <w:rPr>
          <w:sz w:val="30"/>
          <w:szCs w:val="30"/>
          <w:cs/>
        </w:rPr>
        <w:t>เทียบกับมูลค่าตามบัญชีของเงินลงทุนในบริษัทย่อย</w:t>
      </w:r>
      <w:r w:rsidR="00015CD0" w:rsidRPr="006614DE">
        <w:rPr>
          <w:sz w:val="30"/>
          <w:szCs w:val="30"/>
          <w:cs/>
        </w:rPr>
        <w:t xml:space="preserve"> และ</w:t>
      </w:r>
      <w:r w:rsidR="006F1F17">
        <w:rPr>
          <w:rFonts w:hint="cs"/>
          <w:sz w:val="30"/>
          <w:szCs w:val="30"/>
          <w:cs/>
        </w:rPr>
        <w:t>พิจารณา</w:t>
      </w:r>
      <w:r w:rsidR="00015CD0" w:rsidRPr="006614DE">
        <w:rPr>
          <w:sz w:val="30"/>
          <w:szCs w:val="30"/>
          <w:cs/>
        </w:rPr>
        <w:t>ตั้งสำรองผลขาดทุนจากการด้อยค่าของเงินลงทุนใน</w:t>
      </w:r>
      <w:r w:rsidR="00015CD0" w:rsidRPr="006614DE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A313C8" w:rsidRPr="006614DE">
        <w:rPr>
          <w:rFonts w:asciiTheme="majorBidi" w:hAnsiTheme="majorBidi" w:hint="cs"/>
          <w:sz w:val="30"/>
          <w:szCs w:val="30"/>
          <w:cs/>
        </w:rPr>
        <w:t xml:space="preserve">          </w:t>
      </w:r>
      <w:r w:rsidR="00015CD0" w:rsidRPr="006614DE">
        <w:rPr>
          <w:rFonts w:asciiTheme="majorBidi" w:hAnsiTheme="majorBidi"/>
          <w:sz w:val="30"/>
          <w:szCs w:val="30"/>
          <w:cs/>
        </w:rPr>
        <w:t xml:space="preserve">เอสเอสบี เอ็นเตอร์ไพรซ์ จำกัด เป็นจำนวนเงิน </w:t>
      </w:r>
      <w:r w:rsidR="00015CD0" w:rsidRPr="006614DE">
        <w:rPr>
          <w:rFonts w:asciiTheme="majorBidi" w:hAnsiTheme="majorBidi"/>
          <w:sz w:val="30"/>
          <w:szCs w:val="30"/>
        </w:rPr>
        <w:t xml:space="preserve">55.9 </w:t>
      </w:r>
      <w:r w:rsidR="00015CD0" w:rsidRPr="006614DE">
        <w:rPr>
          <w:rFonts w:asciiTheme="majorBidi" w:hAnsiTheme="majorBidi"/>
          <w:sz w:val="30"/>
          <w:szCs w:val="30"/>
          <w:cs/>
        </w:rPr>
        <w:t>ล้านบาท</w:t>
      </w:r>
    </w:p>
    <w:p w14:paraId="1EA07E5F" w14:textId="77777777" w:rsidR="004A0453" w:rsidRDefault="004A0453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</w:p>
    <w:p w14:paraId="0857FF81" w14:textId="2F66D300" w:rsidR="00A70487" w:rsidRDefault="00A70487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CEAD2E7" w14:textId="77777777" w:rsidR="00A70487" w:rsidRDefault="00A70487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B746802" w14:textId="77777777" w:rsidR="00A70487" w:rsidRDefault="00A70487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85F3200" w14:textId="77777777" w:rsidR="00A70487" w:rsidRDefault="00A70487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E3BCDFA" w14:textId="77777777" w:rsidR="00A96914" w:rsidRDefault="00A96914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2F4A223" w14:textId="77777777" w:rsidR="00A96914" w:rsidRDefault="00A96914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CC3D9D2" w14:textId="77777777" w:rsidR="00A96914" w:rsidRDefault="00A96914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D6CA70C" w14:textId="77777777" w:rsidR="00A96914" w:rsidRDefault="00A96914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E95E0B7" w14:textId="4353E746" w:rsidR="00312513" w:rsidRPr="005315F3" w:rsidRDefault="00312513" w:rsidP="005315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5315F3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รายละเอียด</w:t>
      </w:r>
      <w:r w:rsidRPr="005315F3">
        <w:rPr>
          <w:rFonts w:asciiTheme="majorBidi" w:hAnsiTheme="majorBidi" w:hint="cs"/>
          <w:sz w:val="30"/>
          <w:szCs w:val="30"/>
          <w:cs/>
        </w:rPr>
        <w:t xml:space="preserve">ของบริษัทย่อยและบริษัทย่อยทางอ้อม </w:t>
      </w:r>
      <w:r w:rsidRPr="005315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1F5C19">
        <w:rPr>
          <w:rFonts w:asciiTheme="majorBidi" w:hAnsiTheme="majorBidi"/>
          <w:sz w:val="30"/>
          <w:szCs w:val="30"/>
        </w:rPr>
        <w:t xml:space="preserve">30 </w:t>
      </w:r>
      <w:r w:rsidR="001F5C19">
        <w:rPr>
          <w:rFonts w:asciiTheme="majorBidi" w:hAnsiTheme="majorBidi" w:hint="cs"/>
          <w:sz w:val="30"/>
          <w:szCs w:val="30"/>
          <w:cs/>
        </w:rPr>
        <w:t>มิถุนายน</w:t>
      </w:r>
      <w:r w:rsidR="00CF343E" w:rsidRPr="005315F3">
        <w:rPr>
          <w:rFonts w:asciiTheme="majorBidi" w:hAnsiTheme="majorBidi" w:hint="cs"/>
          <w:sz w:val="30"/>
          <w:szCs w:val="30"/>
          <w:cs/>
        </w:rPr>
        <w:t xml:space="preserve"> </w:t>
      </w:r>
      <w:r w:rsidR="00CF343E" w:rsidRPr="005315F3">
        <w:rPr>
          <w:rFonts w:asciiTheme="majorBidi" w:hAnsiTheme="majorBidi"/>
          <w:sz w:val="30"/>
          <w:szCs w:val="30"/>
        </w:rPr>
        <w:t>256</w:t>
      </w:r>
      <w:r w:rsidR="00BD0D0D" w:rsidRPr="005315F3">
        <w:rPr>
          <w:rFonts w:asciiTheme="majorBidi" w:hAnsiTheme="majorBidi"/>
          <w:sz w:val="30"/>
          <w:szCs w:val="30"/>
        </w:rPr>
        <w:t>9</w:t>
      </w:r>
      <w:r w:rsidR="00CF343E" w:rsidRPr="005315F3">
        <w:rPr>
          <w:rFonts w:asciiTheme="majorBidi" w:hAnsiTheme="majorBidi"/>
          <w:sz w:val="30"/>
          <w:szCs w:val="30"/>
        </w:rPr>
        <w:t xml:space="preserve"> </w:t>
      </w:r>
      <w:r w:rsidR="00CF343E" w:rsidRPr="005315F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F343E" w:rsidRPr="005315F3">
        <w:rPr>
          <w:rFonts w:asciiTheme="majorBidi" w:hAnsiTheme="majorBidi"/>
          <w:sz w:val="30"/>
          <w:szCs w:val="30"/>
        </w:rPr>
        <w:t xml:space="preserve">31 </w:t>
      </w:r>
      <w:r w:rsidR="0023764F" w:rsidRPr="005315F3">
        <w:rPr>
          <w:rFonts w:asciiTheme="majorBidi" w:hAnsiTheme="majorBidi" w:hint="cs"/>
          <w:sz w:val="30"/>
          <w:szCs w:val="30"/>
          <w:cs/>
        </w:rPr>
        <w:t>ธันวาคม</w:t>
      </w:r>
      <w:r w:rsidRPr="005315F3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 w:rsidRPr="005315F3">
        <w:rPr>
          <w:rFonts w:asciiTheme="majorBidi" w:hAnsiTheme="majorBidi"/>
          <w:sz w:val="30"/>
          <w:szCs w:val="30"/>
        </w:rPr>
        <w:t>256</w:t>
      </w:r>
      <w:r w:rsidR="00CB6EED" w:rsidRPr="005315F3">
        <w:rPr>
          <w:rFonts w:asciiTheme="majorBidi" w:hAnsiTheme="majorBidi"/>
          <w:sz w:val="30"/>
          <w:szCs w:val="30"/>
        </w:rPr>
        <w:t>8</w:t>
      </w:r>
      <w:r w:rsidRPr="005315F3">
        <w:rPr>
          <w:rFonts w:asciiTheme="majorBidi" w:hAnsiTheme="majorBidi"/>
          <w:sz w:val="30"/>
          <w:szCs w:val="30"/>
          <w:cs/>
        </w:rPr>
        <w:t xml:space="preserve"> </w:t>
      </w:r>
      <w:r w:rsidRPr="005315F3">
        <w:rPr>
          <w:rFonts w:asciiTheme="majorBidi" w:hAnsiTheme="majorBidi" w:hint="cs"/>
          <w:sz w:val="30"/>
          <w:szCs w:val="30"/>
          <w:cs/>
        </w:rPr>
        <w:t>แสดงได้ดังนี้</w:t>
      </w:r>
    </w:p>
    <w:p w14:paraId="4984916F" w14:textId="77777777" w:rsidR="00BD0D0D" w:rsidRDefault="00BD0D0D" w:rsidP="00BD0D0D">
      <w:pPr>
        <w:pStyle w:val="block"/>
        <w:tabs>
          <w:tab w:val="left" w:pos="540"/>
        </w:tabs>
        <w:spacing w:after="0" w:line="240" w:lineRule="atLeast"/>
        <w:ind w:left="0" w:right="-25"/>
        <w:jc w:val="thaiDistribute"/>
        <w:rPr>
          <w:rFonts w:cs="Angsana New"/>
          <w:sz w:val="30"/>
          <w:szCs w:val="30"/>
          <w:lang w:bidi="th-TH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BD0D0D" w:rsidRPr="008A2C70" w14:paraId="7FDF4F74" w14:textId="77777777" w:rsidTr="006402E6">
        <w:trPr>
          <w:trHeight w:val="272"/>
          <w:tblHeader/>
        </w:trPr>
        <w:tc>
          <w:tcPr>
            <w:tcW w:w="3297" w:type="dxa"/>
          </w:tcPr>
          <w:p w14:paraId="222CD932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2D950D89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A35075A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6F67E594" w14:textId="77777777" w:rsidR="00BD0D0D" w:rsidRPr="008A2C70" w:rsidRDefault="00BD0D0D" w:rsidP="006402E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A2C70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BD0D0D" w:rsidRPr="008A2C70" w14:paraId="1D7E45DD" w14:textId="77777777" w:rsidTr="006402E6">
        <w:trPr>
          <w:trHeight w:val="163"/>
          <w:tblHeader/>
        </w:trPr>
        <w:tc>
          <w:tcPr>
            <w:tcW w:w="3297" w:type="dxa"/>
          </w:tcPr>
          <w:p w14:paraId="34F81C89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D6B964D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371DC5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121EE3AE" w14:textId="1B3C9D7E" w:rsidR="00BD0D0D" w:rsidRPr="008A2C70" w:rsidRDefault="001F5C19" w:rsidP="006402E6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978" w:type="dxa"/>
            <w:vAlign w:val="bottom"/>
          </w:tcPr>
          <w:p w14:paraId="4611372B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2C70">
              <w:rPr>
                <w:rFonts w:asciiTheme="majorBidi" w:hAnsiTheme="majorBidi" w:cstheme="majorBidi"/>
              </w:rPr>
              <w:t xml:space="preserve">31 </w:t>
            </w:r>
            <w:r w:rsidRPr="008A2C7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D0D0D" w:rsidRPr="008A2C70" w14:paraId="710FC888" w14:textId="77777777" w:rsidTr="006402E6">
        <w:trPr>
          <w:trHeight w:val="163"/>
          <w:tblHeader/>
        </w:trPr>
        <w:tc>
          <w:tcPr>
            <w:tcW w:w="3297" w:type="dxa"/>
          </w:tcPr>
          <w:p w14:paraId="104AEF94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5D5AE66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1904A49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677E9414" w14:textId="19D7FFE0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78" w:type="dxa"/>
            <w:vAlign w:val="bottom"/>
          </w:tcPr>
          <w:p w14:paraId="7E03C0FE" w14:textId="1437F4FB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0D0D" w:rsidRPr="008A2C70" w14:paraId="629B0170" w14:textId="77777777" w:rsidTr="006402E6">
        <w:trPr>
          <w:trHeight w:val="163"/>
          <w:tblHeader/>
        </w:trPr>
        <w:tc>
          <w:tcPr>
            <w:tcW w:w="3297" w:type="dxa"/>
          </w:tcPr>
          <w:p w14:paraId="058CF7C8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A5634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0399B241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3A58254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  <w:r w:rsidRPr="008A2C70">
              <w:rPr>
                <w:rFonts w:asciiTheme="majorBidi" w:hAnsiTheme="majorBidi" w:cstheme="majorBidi"/>
                <w:i/>
                <w:iCs/>
              </w:rPr>
              <w:t>(</w:t>
            </w:r>
            <w:r w:rsidRPr="008A2C70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BD0D0D" w:rsidRPr="008A2C70" w14:paraId="5CA0C6B9" w14:textId="77777777" w:rsidTr="006402E6">
        <w:trPr>
          <w:trHeight w:val="163"/>
        </w:trPr>
        <w:tc>
          <w:tcPr>
            <w:tcW w:w="3297" w:type="dxa"/>
          </w:tcPr>
          <w:p w14:paraId="6F930E0F" w14:textId="77777777" w:rsidR="00BD0D0D" w:rsidRPr="008A2C70" w:rsidRDefault="00BD0D0D" w:rsidP="006402E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778F569F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0FB17A8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4BC778A6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E6C525E" w14:textId="77777777" w:rsidR="00BD0D0D" w:rsidRPr="008A2C70" w:rsidRDefault="00BD0D0D" w:rsidP="006402E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8401A" w:rsidRPr="008A2C70" w14:paraId="46DB5C36" w14:textId="77777777" w:rsidTr="006402E6">
        <w:trPr>
          <w:trHeight w:val="315"/>
        </w:trPr>
        <w:tc>
          <w:tcPr>
            <w:tcW w:w="3297" w:type="dxa"/>
          </w:tcPr>
          <w:p w14:paraId="1EF49A9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28DBAEE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D2C804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74FF5FA" w14:textId="5E51038B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19C5E52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0BD20F26" w14:textId="77777777" w:rsidTr="006402E6">
        <w:trPr>
          <w:trHeight w:val="315"/>
        </w:trPr>
        <w:tc>
          <w:tcPr>
            <w:tcW w:w="3297" w:type="dxa"/>
          </w:tcPr>
          <w:p w14:paraId="686D571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45B2CE2B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79C2607" w14:textId="77777777" w:rsidR="00F8401A" w:rsidRPr="008A2C70" w:rsidRDefault="00F8401A" w:rsidP="00F8401A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3C6BD5A7" w14:textId="6501C8EE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FF02BEE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6E3FE0F4" w14:textId="77777777" w:rsidTr="006402E6">
        <w:trPr>
          <w:trHeight w:val="325"/>
        </w:trPr>
        <w:tc>
          <w:tcPr>
            <w:tcW w:w="3297" w:type="dxa"/>
          </w:tcPr>
          <w:p w14:paraId="149BD570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3957D8BE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A22CD8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434CD4E" w14:textId="10863FB6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8B4E19C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33768D11" w14:textId="77777777" w:rsidTr="006402E6">
        <w:trPr>
          <w:trHeight w:val="315"/>
        </w:trPr>
        <w:tc>
          <w:tcPr>
            <w:tcW w:w="3297" w:type="dxa"/>
          </w:tcPr>
          <w:p w14:paraId="23A5F531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30BC18B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B0CFBF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C2C4577" w14:textId="0946D627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971F2A5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4608F070" w14:textId="77777777" w:rsidTr="006402E6">
        <w:trPr>
          <w:trHeight w:val="315"/>
        </w:trPr>
        <w:tc>
          <w:tcPr>
            <w:tcW w:w="3297" w:type="dxa"/>
          </w:tcPr>
          <w:p w14:paraId="660E98F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590E589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669D9E0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75D81640" w14:textId="7D925002" w:rsidR="00F8401A" w:rsidRPr="008A2C70" w:rsidRDefault="00F8401A" w:rsidP="00F8401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7DDA9812" w14:textId="77777777" w:rsidR="00F8401A" w:rsidRPr="008A2C70" w:rsidRDefault="00F8401A" w:rsidP="00F8401A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F8401A" w:rsidRPr="008A2C70" w14:paraId="5EFAED35" w14:textId="77777777" w:rsidTr="006402E6">
        <w:trPr>
          <w:trHeight w:val="330"/>
        </w:trPr>
        <w:tc>
          <w:tcPr>
            <w:tcW w:w="3297" w:type="dxa"/>
          </w:tcPr>
          <w:p w14:paraId="5FFCC2F1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7ECF719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7467A9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65DAA622" w14:textId="7114659E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024631C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70C15697" w14:textId="77777777" w:rsidTr="006402E6">
        <w:trPr>
          <w:trHeight w:val="315"/>
        </w:trPr>
        <w:tc>
          <w:tcPr>
            <w:tcW w:w="3297" w:type="dxa"/>
          </w:tcPr>
          <w:p w14:paraId="5B6AE165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E55C30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B2877A8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4A8328C5" w14:textId="368B5935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4BFE502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16C27AC5" w14:textId="77777777" w:rsidTr="006402E6">
        <w:trPr>
          <w:trHeight w:val="315"/>
        </w:trPr>
        <w:tc>
          <w:tcPr>
            <w:tcW w:w="3297" w:type="dxa"/>
          </w:tcPr>
          <w:p w14:paraId="4423C90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2BE3FA38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40306AA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63239D2B" w14:textId="1AEA1502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8516CA9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5773B33F" w14:textId="77777777" w:rsidTr="006402E6">
        <w:trPr>
          <w:trHeight w:val="315"/>
        </w:trPr>
        <w:tc>
          <w:tcPr>
            <w:tcW w:w="3297" w:type="dxa"/>
          </w:tcPr>
          <w:p w14:paraId="3DEC9635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84B436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3A657938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61E83907" w14:textId="21349D88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4E099A9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8401A" w:rsidRPr="008A2C70" w14:paraId="55264773" w14:textId="77777777" w:rsidTr="006402E6">
        <w:trPr>
          <w:trHeight w:val="647"/>
        </w:trPr>
        <w:tc>
          <w:tcPr>
            <w:tcW w:w="3297" w:type="dxa"/>
          </w:tcPr>
          <w:p w14:paraId="0CB0635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65DF9FD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F043E38" w14:textId="77777777" w:rsidR="00F8401A" w:rsidRPr="008A2C70" w:rsidRDefault="00F8401A" w:rsidP="00F8401A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70D3C3E1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070E9144" w14:textId="7A8C3FE5" w:rsidR="00F8401A" w:rsidRPr="008A2C70" w:rsidRDefault="00F8401A" w:rsidP="00F8401A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54E7A15D" w14:textId="77777777" w:rsidR="00F8401A" w:rsidRPr="008A2C70" w:rsidRDefault="00F8401A" w:rsidP="00F8401A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F8401A" w:rsidRPr="008A2C70" w14:paraId="12ADFBF0" w14:textId="77777777" w:rsidTr="006402E6">
        <w:trPr>
          <w:trHeight w:val="315"/>
        </w:trPr>
        <w:tc>
          <w:tcPr>
            <w:tcW w:w="3297" w:type="dxa"/>
          </w:tcPr>
          <w:p w14:paraId="388FD860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016CAD4D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41410EF5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7E79861" w14:textId="717C3E0F" w:rsidR="00F8401A" w:rsidRPr="008A2C70" w:rsidRDefault="00F8401A" w:rsidP="00F8401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0ACDC291" w14:textId="77777777" w:rsidR="00F8401A" w:rsidRPr="008A2C70" w:rsidRDefault="00F8401A" w:rsidP="00F8401A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F8401A" w:rsidRPr="008A2C70" w14:paraId="69178CFA" w14:textId="77777777" w:rsidTr="006402E6">
        <w:trPr>
          <w:trHeight w:val="315"/>
        </w:trPr>
        <w:tc>
          <w:tcPr>
            <w:tcW w:w="3297" w:type="dxa"/>
          </w:tcPr>
          <w:p w14:paraId="37A6CFB3" w14:textId="77777777" w:rsidR="00F8401A" w:rsidRPr="008A2C70" w:rsidRDefault="00F8401A" w:rsidP="00F8401A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157AD1A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3C8F1E5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6EF4A0F3" w14:textId="4665A7AE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9CF8469" w14:textId="1E26E899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50E64800" w14:textId="77777777" w:rsidTr="006402E6">
        <w:trPr>
          <w:trHeight w:val="330"/>
        </w:trPr>
        <w:tc>
          <w:tcPr>
            <w:tcW w:w="3297" w:type="dxa"/>
          </w:tcPr>
          <w:p w14:paraId="4788550C" w14:textId="406841B2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54337B5C" w14:textId="5FF874DE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561055A2" w14:textId="77777777" w:rsidR="00F8401A" w:rsidRPr="008A2C70" w:rsidRDefault="00F8401A" w:rsidP="00F8401A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BB20031" w14:textId="2B9A9294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06BE3790" w14:textId="44DE9D25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A664808" w14:textId="2F196AD2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4839520F" w14:textId="77777777" w:rsidTr="006402E6">
        <w:trPr>
          <w:trHeight w:val="330"/>
        </w:trPr>
        <w:tc>
          <w:tcPr>
            <w:tcW w:w="3297" w:type="dxa"/>
          </w:tcPr>
          <w:p w14:paraId="2D6513D3" w14:textId="26121B3C" w:rsidR="00F8401A" w:rsidRPr="00961E99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</w:tc>
        <w:tc>
          <w:tcPr>
            <w:tcW w:w="1655" w:type="dxa"/>
          </w:tcPr>
          <w:p w14:paraId="19B647BE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0EAFF7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2566D76" w14:textId="0608178B" w:rsidR="00F8401A" w:rsidRPr="008A2C70" w:rsidRDefault="00F8401A" w:rsidP="00F8401A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58B238C9" w14:textId="77777777" w:rsidR="00F8401A" w:rsidRPr="008A2C70" w:rsidRDefault="00F8401A" w:rsidP="00F8401A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F8401A" w:rsidRPr="008A2C70" w14:paraId="016683E8" w14:textId="77777777" w:rsidTr="006402E6">
        <w:trPr>
          <w:trHeight w:val="330"/>
        </w:trPr>
        <w:tc>
          <w:tcPr>
            <w:tcW w:w="3297" w:type="dxa"/>
          </w:tcPr>
          <w:p w14:paraId="45F859D2" w14:textId="77777777" w:rsidR="00F8401A" w:rsidRPr="0001424A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39AB690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415AAB0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E5FD08F" w14:textId="77777777" w:rsidR="00F8401A" w:rsidRPr="008A2C70" w:rsidRDefault="00F8401A" w:rsidP="00F8401A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CD0CD73" w14:textId="77777777" w:rsidR="00F8401A" w:rsidRPr="008A2C70" w:rsidRDefault="00F8401A" w:rsidP="00F8401A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01A" w:rsidRPr="008A2C70" w14:paraId="5187F880" w14:textId="77777777" w:rsidTr="006402E6">
        <w:trPr>
          <w:trHeight w:val="330"/>
        </w:trPr>
        <w:tc>
          <w:tcPr>
            <w:tcW w:w="3297" w:type="dxa"/>
          </w:tcPr>
          <w:p w14:paraId="0FADB6DF" w14:textId="430814D2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7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5" w:type="dxa"/>
          </w:tcPr>
          <w:p w14:paraId="164D4C13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2E6C3E2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99A5D48" w14:textId="77777777" w:rsidR="00F8401A" w:rsidRPr="008A2C70" w:rsidRDefault="00F8401A" w:rsidP="00F8401A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01F93C39" w14:textId="77777777" w:rsidR="00F8401A" w:rsidRPr="008A2C70" w:rsidRDefault="00F8401A" w:rsidP="00F8401A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01A" w:rsidRPr="008A2C70" w14:paraId="1B454005" w14:textId="77777777" w:rsidTr="006402E6">
        <w:trPr>
          <w:trHeight w:val="330"/>
        </w:trPr>
        <w:tc>
          <w:tcPr>
            <w:tcW w:w="3297" w:type="dxa"/>
          </w:tcPr>
          <w:p w14:paraId="51928239" w14:textId="77777777" w:rsidR="00F8401A" w:rsidRPr="008A2C70" w:rsidRDefault="00F8401A" w:rsidP="00F8401A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7C9A9B8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24E37B4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DBBD952" w14:textId="77777777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A8CEBF7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01A" w:rsidRPr="008A2C70" w14:paraId="0461199D" w14:textId="77777777" w:rsidTr="006402E6">
        <w:trPr>
          <w:trHeight w:val="330"/>
        </w:trPr>
        <w:tc>
          <w:tcPr>
            <w:tcW w:w="3297" w:type="dxa"/>
          </w:tcPr>
          <w:p w14:paraId="4AB5B8C3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387DEC7A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51E5E3C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B6032DD" w14:textId="7F7BD3FC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48C45DE" w14:textId="77777777" w:rsidR="00F8401A" w:rsidRPr="008A2C70" w:rsidRDefault="00F8401A" w:rsidP="00F8401A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742C0E59" w14:textId="77777777" w:rsidTr="006402E6">
        <w:trPr>
          <w:trHeight w:val="330"/>
        </w:trPr>
        <w:tc>
          <w:tcPr>
            <w:tcW w:w="3297" w:type="dxa"/>
          </w:tcPr>
          <w:p w14:paraId="1C2045D9" w14:textId="77777777" w:rsidR="00F8401A" w:rsidRPr="008A2C70" w:rsidRDefault="00F8401A" w:rsidP="00F8401A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1D2456F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162855D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2471B701" w14:textId="4C8055FE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986670C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2084A05C" w14:textId="77777777" w:rsidTr="006402E6">
        <w:trPr>
          <w:trHeight w:val="330"/>
        </w:trPr>
        <w:tc>
          <w:tcPr>
            <w:tcW w:w="3297" w:type="dxa"/>
          </w:tcPr>
          <w:p w14:paraId="592F681D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0AB9FD13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C2E81E5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3F39E650" w14:textId="726FDD64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B4566C7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17CCA06F" w14:textId="77777777" w:rsidTr="006402E6">
        <w:trPr>
          <w:trHeight w:val="330"/>
        </w:trPr>
        <w:tc>
          <w:tcPr>
            <w:tcW w:w="3297" w:type="dxa"/>
          </w:tcPr>
          <w:p w14:paraId="1B08A884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3635812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DA9A883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0B28B86" w14:textId="488D49A7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C9F56AA" w14:textId="77777777" w:rsidR="00F8401A" w:rsidRPr="008A2C70" w:rsidRDefault="00F8401A" w:rsidP="00F8401A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5430028D" w14:textId="77777777" w:rsidTr="006402E6">
        <w:trPr>
          <w:trHeight w:val="330"/>
        </w:trPr>
        <w:tc>
          <w:tcPr>
            <w:tcW w:w="3297" w:type="dxa"/>
          </w:tcPr>
          <w:p w14:paraId="203392A6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8A2C70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758DB95A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590CA3B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4F24ED1" w14:textId="6F4F5D1D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EC69ADD" w14:textId="77777777" w:rsidR="00F8401A" w:rsidRPr="008A2C70" w:rsidRDefault="00F8401A" w:rsidP="00F8401A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7A2DDAA0" w14:textId="77777777" w:rsidTr="006402E6">
        <w:trPr>
          <w:trHeight w:val="330"/>
        </w:trPr>
        <w:tc>
          <w:tcPr>
            <w:tcW w:w="3297" w:type="dxa"/>
          </w:tcPr>
          <w:p w14:paraId="50DEB536" w14:textId="65053C5D" w:rsidR="00F8401A" w:rsidRPr="002571FD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</w:tc>
        <w:tc>
          <w:tcPr>
            <w:tcW w:w="1655" w:type="dxa"/>
          </w:tcPr>
          <w:p w14:paraId="0ADAB83B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3DA5A3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AC3E551" w14:textId="52B40C62" w:rsidR="00F8401A" w:rsidRPr="008A2C70" w:rsidRDefault="00F8401A" w:rsidP="00F8401A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8413F7F" w14:textId="77777777" w:rsidR="00F8401A" w:rsidRPr="008A2C70" w:rsidRDefault="00F8401A" w:rsidP="00F8401A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F8401A" w:rsidRPr="008A2C70" w14:paraId="6B5AF7B5" w14:textId="77777777" w:rsidTr="006402E6">
        <w:trPr>
          <w:trHeight w:val="330"/>
        </w:trPr>
        <w:tc>
          <w:tcPr>
            <w:tcW w:w="3297" w:type="dxa"/>
          </w:tcPr>
          <w:p w14:paraId="7A767A83" w14:textId="77777777" w:rsidR="00F8401A" w:rsidRPr="00FF4C77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</w:tcPr>
          <w:p w14:paraId="2E46EF99" w14:textId="77777777" w:rsidR="00F8401A" w:rsidRPr="00FF4C77" w:rsidRDefault="00F8401A" w:rsidP="00F8401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8" w:type="dxa"/>
          </w:tcPr>
          <w:p w14:paraId="72628BBB" w14:textId="77777777" w:rsidR="00F8401A" w:rsidRPr="00FF4C77" w:rsidRDefault="00F8401A" w:rsidP="00F8401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dxa"/>
          </w:tcPr>
          <w:p w14:paraId="49978C41" w14:textId="77777777" w:rsidR="00F8401A" w:rsidRPr="00FF4C77" w:rsidRDefault="00F8401A" w:rsidP="00F8401A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55EC7540" w14:textId="77777777" w:rsidR="00F8401A" w:rsidRPr="00FF4C77" w:rsidRDefault="00F8401A" w:rsidP="00F8401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401A" w:rsidRPr="008A2C70" w14:paraId="56487956" w14:textId="77777777" w:rsidTr="006402E6">
        <w:trPr>
          <w:trHeight w:val="330"/>
        </w:trPr>
        <w:tc>
          <w:tcPr>
            <w:tcW w:w="4952" w:type="dxa"/>
            <w:gridSpan w:val="2"/>
          </w:tcPr>
          <w:p w14:paraId="4EDDFE40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356FC9A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C989EF5" w14:textId="77777777" w:rsidR="00F8401A" w:rsidRPr="008A2C70" w:rsidRDefault="00F8401A" w:rsidP="00F8401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2616DDD2" w14:textId="77777777" w:rsidR="00F8401A" w:rsidRPr="008A2C70" w:rsidRDefault="00F8401A" w:rsidP="00F8401A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8401A" w:rsidRPr="008A2C70" w14:paraId="72A671CA" w14:textId="77777777" w:rsidTr="006402E6">
        <w:trPr>
          <w:trHeight w:val="330"/>
        </w:trPr>
        <w:tc>
          <w:tcPr>
            <w:tcW w:w="3297" w:type="dxa"/>
          </w:tcPr>
          <w:p w14:paraId="3563ACFD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4BF02A18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578BBFCC" w14:textId="77777777" w:rsidR="00F8401A" w:rsidRPr="008A2C70" w:rsidRDefault="00F8401A" w:rsidP="00F8401A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2749D03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55C5EFC0" w14:textId="604BE657" w:rsidR="00F8401A" w:rsidRPr="008A2C70" w:rsidRDefault="00F8401A" w:rsidP="00F8401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258B78CF" w14:textId="77777777" w:rsidR="00F8401A" w:rsidRPr="008A2C70" w:rsidRDefault="00F8401A" w:rsidP="00F8401A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F8401A" w:rsidRPr="008A2C70" w14:paraId="3FAB95FA" w14:textId="77777777" w:rsidTr="006402E6">
        <w:trPr>
          <w:trHeight w:val="330"/>
        </w:trPr>
        <w:tc>
          <w:tcPr>
            <w:tcW w:w="3297" w:type="dxa"/>
          </w:tcPr>
          <w:p w14:paraId="7668555B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1B9F716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ECD70AD" w14:textId="77777777" w:rsidR="00F8401A" w:rsidRPr="008A2C70" w:rsidRDefault="00F8401A" w:rsidP="00F8401A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A687FE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5FF9FB4" w14:textId="5AD0702B" w:rsidR="00F8401A" w:rsidRPr="008A2C70" w:rsidRDefault="00F8401A" w:rsidP="00F8401A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4A9E8D9D" w14:textId="77777777" w:rsidR="00F8401A" w:rsidRPr="008A2C70" w:rsidRDefault="00F8401A" w:rsidP="00F8401A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F8401A" w:rsidRPr="008A2C70" w14:paraId="41C4073D" w14:textId="77777777" w:rsidTr="006402E6">
        <w:trPr>
          <w:trHeight w:val="315"/>
        </w:trPr>
        <w:tc>
          <w:tcPr>
            <w:tcW w:w="3297" w:type="dxa"/>
          </w:tcPr>
          <w:p w14:paraId="34A57EC6" w14:textId="4AEFE993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IGNITEVINA JOINT STOCK COMPANY</w:t>
            </w:r>
          </w:p>
        </w:tc>
        <w:tc>
          <w:tcPr>
            <w:tcW w:w="1655" w:type="dxa"/>
          </w:tcPr>
          <w:p w14:paraId="4BFD3B6F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CDDF26E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79AA4F62" w14:textId="096C164A" w:rsidR="00F8401A" w:rsidRPr="008A2C70" w:rsidRDefault="00F8401A" w:rsidP="00F8401A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5B4523F" w14:textId="77777777" w:rsidR="00F8401A" w:rsidRPr="008A2C70" w:rsidRDefault="00F8401A" w:rsidP="00F8401A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8A2C7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F8401A" w:rsidRPr="008A2C70" w14:paraId="5ADB12C2" w14:textId="77777777" w:rsidTr="006402E6">
        <w:trPr>
          <w:trHeight w:val="330"/>
        </w:trPr>
        <w:tc>
          <w:tcPr>
            <w:tcW w:w="3297" w:type="dxa"/>
          </w:tcPr>
          <w:p w14:paraId="18568C86" w14:textId="77777777" w:rsidR="00F8401A" w:rsidRPr="00FF4C77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5" w:type="dxa"/>
          </w:tcPr>
          <w:p w14:paraId="4B59B098" w14:textId="77777777" w:rsidR="00F8401A" w:rsidRPr="00FF4C77" w:rsidRDefault="00F8401A" w:rsidP="00F8401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</w:tcPr>
          <w:p w14:paraId="4AD88EBC" w14:textId="77777777" w:rsidR="00F8401A" w:rsidRPr="00FF4C77" w:rsidRDefault="00F8401A" w:rsidP="00F8401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dxa"/>
          </w:tcPr>
          <w:p w14:paraId="70E8A221" w14:textId="77777777" w:rsidR="00F8401A" w:rsidRPr="00FF4C77" w:rsidRDefault="00F8401A" w:rsidP="00F8401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27A0B20B" w14:textId="77777777" w:rsidR="00F8401A" w:rsidRPr="00FF4C77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01A" w:rsidRPr="008A2C70" w14:paraId="4C6ECE92" w14:textId="77777777" w:rsidTr="006402E6">
        <w:trPr>
          <w:trHeight w:val="330"/>
        </w:trPr>
        <w:tc>
          <w:tcPr>
            <w:tcW w:w="3297" w:type="dxa"/>
          </w:tcPr>
          <w:p w14:paraId="216B7040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1BDFD93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0B5BE53" w14:textId="77777777" w:rsidR="00F8401A" w:rsidRPr="008A2C70" w:rsidRDefault="00F8401A" w:rsidP="00F8401A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75372C2" w14:textId="77777777" w:rsidR="00F8401A" w:rsidRPr="008A2C70" w:rsidRDefault="00F8401A" w:rsidP="00F8401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176658F1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F8401A" w:rsidRPr="008A2C70" w14:paraId="3E9CE55C" w14:textId="77777777" w:rsidTr="006402E6">
        <w:trPr>
          <w:trHeight w:val="330"/>
        </w:trPr>
        <w:tc>
          <w:tcPr>
            <w:tcW w:w="3297" w:type="dxa"/>
          </w:tcPr>
          <w:p w14:paraId="51F799A5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2CE2A48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5A38CFBE" w14:textId="77777777" w:rsidR="00F8401A" w:rsidRPr="008A2C70" w:rsidRDefault="00F8401A" w:rsidP="00F8401A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50867FB8" w14:textId="129FC13E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2DE8B90" w14:textId="77777777" w:rsidR="00F8401A" w:rsidRPr="008A2C70" w:rsidRDefault="00F8401A" w:rsidP="00F8401A">
            <w:pPr>
              <w:pStyle w:val="NoSpacing"/>
              <w:tabs>
                <w:tab w:val="left" w:pos="713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8401A" w:rsidRPr="008A2C70" w14:paraId="12AAD0FE" w14:textId="77777777">
        <w:trPr>
          <w:trHeight w:val="330"/>
        </w:trPr>
        <w:tc>
          <w:tcPr>
            <w:tcW w:w="3297" w:type="dxa"/>
          </w:tcPr>
          <w:p w14:paraId="2417D04B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8A2C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409E86DE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CA8C04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931" w:type="dxa"/>
          </w:tcPr>
          <w:p w14:paraId="10E51E2A" w14:textId="15C52F62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7CC8">
              <w:rPr>
                <w:rFonts w:asciiTheme="majorBidi" w:hAnsiTheme="majorBidi" w:cstheme="majorBidi"/>
                <w:sz w:val="24"/>
              </w:rPr>
              <w:t>99.99</w:t>
            </w:r>
          </w:p>
        </w:tc>
        <w:tc>
          <w:tcPr>
            <w:tcW w:w="978" w:type="dxa"/>
          </w:tcPr>
          <w:p w14:paraId="40C2F7D7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</w:rPr>
              <w:t>99.99</w:t>
            </w:r>
          </w:p>
        </w:tc>
      </w:tr>
      <w:tr w:rsidR="00F8401A" w:rsidRPr="008A2C70" w14:paraId="14605B7F" w14:textId="77777777" w:rsidTr="006402E6">
        <w:trPr>
          <w:trHeight w:val="330"/>
        </w:trPr>
        <w:tc>
          <w:tcPr>
            <w:tcW w:w="3297" w:type="dxa"/>
          </w:tcPr>
          <w:p w14:paraId="6C083D1A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31D0FED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CF8A5C7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9FCA35A" w14:textId="77777777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138849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F8401A" w:rsidRPr="008A2C70" w14:paraId="6B561B76" w14:textId="77777777" w:rsidTr="006402E6">
        <w:trPr>
          <w:trHeight w:val="330"/>
        </w:trPr>
        <w:tc>
          <w:tcPr>
            <w:tcW w:w="3297" w:type="dxa"/>
          </w:tcPr>
          <w:p w14:paraId="2E18C583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A2C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075E0072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43BE53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E956BD" w14:textId="77777777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BB1494E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F8401A" w:rsidRPr="008A2C70" w14:paraId="1509AF7E" w14:textId="77777777" w:rsidTr="006402E6">
        <w:trPr>
          <w:trHeight w:val="330"/>
        </w:trPr>
        <w:tc>
          <w:tcPr>
            <w:tcW w:w="3297" w:type="dxa"/>
          </w:tcPr>
          <w:p w14:paraId="61686DCF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7E49866C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5B6D079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2C70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6899E2" w14:textId="48B77D7F" w:rsidR="00F8401A" w:rsidRPr="008A2C70" w:rsidRDefault="00F8401A" w:rsidP="00F8401A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7CC8">
              <w:rPr>
                <w:rFonts w:asciiTheme="majorBidi" w:hAnsiTheme="majorBidi" w:cstheme="majorBidi"/>
                <w:sz w:val="24"/>
              </w:rPr>
              <w:t>100.00</w:t>
            </w:r>
          </w:p>
        </w:tc>
        <w:tc>
          <w:tcPr>
            <w:tcW w:w="978" w:type="dxa"/>
          </w:tcPr>
          <w:p w14:paraId="14E44A79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8A2C70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F8401A" w:rsidRPr="008A2C70" w14:paraId="68E391B6" w14:textId="77777777" w:rsidTr="006402E6">
        <w:trPr>
          <w:trHeight w:val="330"/>
        </w:trPr>
        <w:tc>
          <w:tcPr>
            <w:tcW w:w="3297" w:type="dxa"/>
          </w:tcPr>
          <w:p w14:paraId="2F9E3CB5" w14:textId="77777777" w:rsidR="00F8401A" w:rsidRPr="008A2C70" w:rsidRDefault="00F8401A" w:rsidP="00F8401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48BAD9D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5D905346" w14:textId="77777777" w:rsidR="00F8401A" w:rsidRPr="008A2C70" w:rsidRDefault="00F8401A" w:rsidP="00F8401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4D78C36" w14:textId="77777777" w:rsidR="00F8401A" w:rsidRPr="008A2C70" w:rsidRDefault="00F8401A" w:rsidP="00F8401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C2A96AF" w14:textId="77777777" w:rsidR="00F8401A" w:rsidRPr="008A2C70" w:rsidRDefault="00F8401A" w:rsidP="00F840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F8401A" w:rsidRPr="008A2C70" w14:paraId="7C0CA2A9" w14:textId="77777777" w:rsidTr="006402E6">
        <w:trPr>
          <w:trHeight w:val="330"/>
        </w:trPr>
        <w:tc>
          <w:tcPr>
            <w:tcW w:w="9559" w:type="dxa"/>
            <w:gridSpan w:val="5"/>
          </w:tcPr>
          <w:p w14:paraId="7D59E0A9" w14:textId="77777777" w:rsidR="00F8401A" w:rsidRPr="008A2C70" w:rsidRDefault="00F8401A" w:rsidP="00F8401A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F8401A" w:rsidRPr="008A2C70" w14:paraId="66C1C186" w14:textId="77777777" w:rsidTr="006402E6">
        <w:trPr>
          <w:trHeight w:val="330"/>
        </w:trPr>
        <w:tc>
          <w:tcPr>
            <w:tcW w:w="9559" w:type="dxa"/>
            <w:gridSpan w:val="5"/>
          </w:tcPr>
          <w:p w14:paraId="0BC9238F" w14:textId="77777777" w:rsidR="00F8401A" w:rsidRPr="008A2C70" w:rsidRDefault="00F8401A" w:rsidP="00F8401A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8A2C70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8A2C7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8A2C7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E65E9A9" w14:textId="77777777" w:rsidR="00F8401A" w:rsidRPr="008A2C70" w:rsidRDefault="00F8401A" w:rsidP="00F8401A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8A2C70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8A2C7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8A2C70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</w:tbl>
    <w:p w14:paraId="490FCE23" w14:textId="77777777" w:rsidR="00A078A5" w:rsidRDefault="00A078A5" w:rsidP="001E592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3A61F515" w14:textId="4941AC64" w:rsidR="001E592A" w:rsidRPr="00FE478F" w:rsidRDefault="001E592A" w:rsidP="00630C3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B040A6F" w14:textId="77777777" w:rsidR="001E592A" w:rsidRPr="00247866" w:rsidRDefault="001E592A" w:rsidP="001E592A">
      <w:pPr>
        <w:spacing w:line="240" w:lineRule="auto"/>
        <w:ind w:right="-43"/>
        <w:rPr>
          <w:rFonts w:asciiTheme="majorBidi" w:hAnsiTheme="majorBidi"/>
          <w:b/>
          <w:b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1E592A" w:rsidRPr="00FE478F" w14:paraId="1FB86882" w14:textId="77777777" w:rsidTr="006402E6">
        <w:trPr>
          <w:cantSplit/>
          <w:tblHeader/>
        </w:trPr>
        <w:tc>
          <w:tcPr>
            <w:tcW w:w="5310" w:type="dxa"/>
            <w:vAlign w:val="bottom"/>
          </w:tcPr>
          <w:p w14:paraId="45111C11" w14:textId="0DEE7BF3" w:rsidR="001E592A" w:rsidRPr="00FE478F" w:rsidRDefault="001F5C19" w:rsidP="006402E6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B657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E592A"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59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3C6E868D" w14:textId="77777777" w:rsidR="001E592A" w:rsidRPr="00FE478F" w:rsidRDefault="001E592A" w:rsidP="006402E6">
            <w:pPr>
              <w:pStyle w:val="acctmergecolhdg"/>
              <w:spacing w:line="240" w:lineRule="auto"/>
              <w:ind w:left="-83" w:right="-79" w:firstLine="4"/>
              <w:rPr>
                <w:rFonts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772CA8E9" w14:textId="77777777" w:rsidR="001E592A" w:rsidRPr="00FE478F" w:rsidRDefault="001E592A" w:rsidP="006402E6">
            <w:pPr>
              <w:spacing w:line="240" w:lineRule="auto"/>
              <w:ind w:left="-58" w:right="-79"/>
              <w:jc w:val="center"/>
              <w:rPr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E47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0758DCBF" w14:textId="77777777" w:rsidR="001E592A" w:rsidRPr="00FE478F" w:rsidRDefault="001E592A" w:rsidP="006402E6">
            <w:pPr>
              <w:pStyle w:val="acctmergecolhdg"/>
              <w:spacing w:line="240" w:lineRule="auto"/>
              <w:rPr>
                <w:rFonts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71946A7" w14:textId="77777777" w:rsidR="001E592A" w:rsidRPr="00FE478F" w:rsidRDefault="001E592A" w:rsidP="006402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FE47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592A" w:rsidRPr="00FE478F" w14:paraId="713F4DBD" w14:textId="77777777" w:rsidTr="006402E6">
        <w:trPr>
          <w:cantSplit/>
        </w:trPr>
        <w:tc>
          <w:tcPr>
            <w:tcW w:w="5310" w:type="dxa"/>
          </w:tcPr>
          <w:p w14:paraId="008E162D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F572BE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43FDE49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592A" w:rsidRPr="00FE478F" w14:paraId="56A8F9DF" w14:textId="77777777" w:rsidTr="006402E6">
        <w:trPr>
          <w:cantSplit/>
        </w:trPr>
        <w:tc>
          <w:tcPr>
            <w:tcW w:w="5310" w:type="dxa"/>
          </w:tcPr>
          <w:p w14:paraId="249646D8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428979F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144D8FB9" w14:textId="3FD7AD3E" w:rsidR="001E592A" w:rsidRPr="00FE478F" w:rsidRDefault="00557372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93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216</w:t>
            </w:r>
          </w:p>
        </w:tc>
        <w:tc>
          <w:tcPr>
            <w:tcW w:w="184" w:type="dxa"/>
          </w:tcPr>
          <w:p w14:paraId="7E8F6154" w14:textId="5E976144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5D95CB66" w14:textId="39C40776" w:rsidR="001E592A" w:rsidRPr="00FE478F" w:rsidRDefault="003F1F3A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67</w:t>
            </w:r>
            <w:r>
              <w:rPr>
                <w:sz w:val="30"/>
                <w:szCs w:val="30"/>
              </w:rPr>
              <w:t>,933</w:t>
            </w:r>
          </w:p>
        </w:tc>
      </w:tr>
      <w:tr w:rsidR="001E592A" w:rsidRPr="00FE478F" w14:paraId="0BC4700B" w14:textId="77777777" w:rsidTr="006402E6">
        <w:trPr>
          <w:cantSplit/>
        </w:trPr>
        <w:tc>
          <w:tcPr>
            <w:tcW w:w="5310" w:type="dxa"/>
          </w:tcPr>
          <w:p w14:paraId="2B86B67B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6A1357AF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0317CDF6" w14:textId="39E9C24C" w:rsidR="001E592A" w:rsidRPr="00FE478F" w:rsidRDefault="00557372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44,667</w:t>
            </w:r>
          </w:p>
        </w:tc>
        <w:tc>
          <w:tcPr>
            <w:tcW w:w="184" w:type="dxa"/>
          </w:tcPr>
          <w:p w14:paraId="434513BC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4C12E412" w14:textId="617CA289" w:rsidR="001E592A" w:rsidRPr="00FE478F" w:rsidRDefault="003F1F3A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38,398</w:t>
            </w:r>
          </w:p>
        </w:tc>
      </w:tr>
      <w:tr w:rsidR="001E592A" w:rsidRPr="00FE478F" w14:paraId="3AA52213" w14:textId="77777777" w:rsidTr="006402E6">
        <w:trPr>
          <w:cantSplit/>
        </w:trPr>
        <w:tc>
          <w:tcPr>
            <w:tcW w:w="5310" w:type="dxa"/>
          </w:tcPr>
          <w:p w14:paraId="0A0AFFE2" w14:textId="77777777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6307492E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298F5FE0" w14:textId="6AD338D7" w:rsidR="001E592A" w:rsidRPr="00FE478F" w:rsidRDefault="00286992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(5,753)</w:t>
            </w:r>
          </w:p>
        </w:tc>
        <w:tc>
          <w:tcPr>
            <w:tcW w:w="184" w:type="dxa"/>
          </w:tcPr>
          <w:p w14:paraId="7C5DD902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375B0A41" w14:textId="0C0121FF" w:rsidR="001E592A" w:rsidRPr="00FE478F" w:rsidRDefault="0036504D" w:rsidP="006402E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(5,122)</w:t>
            </w:r>
          </w:p>
        </w:tc>
      </w:tr>
      <w:tr w:rsidR="001E592A" w:rsidRPr="00FE478F" w14:paraId="6FEA0495" w14:textId="77777777" w:rsidTr="006402E6">
        <w:trPr>
          <w:cantSplit/>
        </w:trPr>
        <w:tc>
          <w:tcPr>
            <w:tcW w:w="5310" w:type="dxa"/>
          </w:tcPr>
          <w:p w14:paraId="6C191129" w14:textId="53F311CB" w:rsidR="001E592A" w:rsidRPr="00FE478F" w:rsidRDefault="001E592A" w:rsidP="006402E6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8B43F11" w14:textId="77777777" w:rsidR="001E592A" w:rsidRPr="00FE478F" w:rsidRDefault="001E592A" w:rsidP="006402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48" w:type="dxa"/>
          </w:tcPr>
          <w:p w14:paraId="55E43BAD" w14:textId="0691A719" w:rsidR="001E592A" w:rsidRPr="00FE478F" w:rsidRDefault="000221D7" w:rsidP="006402E6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86992">
              <w:rPr>
                <w:sz w:val="30"/>
                <w:szCs w:val="30"/>
              </w:rPr>
              <w:t>95,099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2FD24725" w14:textId="77777777" w:rsidR="001E592A" w:rsidRPr="00FE478F" w:rsidRDefault="001E592A" w:rsidP="006402E6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3100347A" w14:textId="53360D85" w:rsidR="001E592A" w:rsidRPr="00FE478F" w:rsidRDefault="0036504D" w:rsidP="00401BF2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(95,285)</w:t>
            </w:r>
          </w:p>
        </w:tc>
      </w:tr>
    </w:tbl>
    <w:p w14:paraId="5836E773" w14:textId="77777777" w:rsidR="00FF4C77" w:rsidRPr="00247866" w:rsidRDefault="00FF4C77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lang w:bidi="th-TH"/>
        </w:rPr>
      </w:pPr>
    </w:p>
    <w:p w14:paraId="0BDCE734" w14:textId="1E95DB45" w:rsidR="0055733C" w:rsidRPr="00B11312" w:rsidRDefault="007530AC" w:rsidP="00B11312">
      <w:pPr>
        <w:spacing w:line="240" w:lineRule="auto"/>
        <w:ind w:left="540"/>
        <w:jc w:val="thaiDistribute"/>
        <w:rPr>
          <w:sz w:val="30"/>
          <w:szCs w:val="30"/>
          <w:cs/>
        </w:rPr>
      </w:pPr>
      <w:r w:rsidRPr="001F5C19">
        <w:rPr>
          <w:rFonts w:hint="cs"/>
          <w:sz w:val="30"/>
          <w:szCs w:val="30"/>
          <w:cs/>
        </w:rPr>
        <w:t>ในระหว่างงวด</w:t>
      </w:r>
      <w:r w:rsidR="001F5C19">
        <w:rPr>
          <w:rFonts w:hint="cs"/>
          <w:sz w:val="30"/>
          <w:szCs w:val="30"/>
          <w:cs/>
        </w:rPr>
        <w:t>หก</w:t>
      </w:r>
      <w:r w:rsidRPr="001F5C19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76416">
        <w:rPr>
          <w:sz w:val="30"/>
          <w:szCs w:val="30"/>
        </w:rPr>
        <w:t>30</w:t>
      </w:r>
      <w:r w:rsidR="001F5C19">
        <w:rPr>
          <w:sz w:val="30"/>
          <w:szCs w:val="30"/>
        </w:rPr>
        <w:t xml:space="preserve"> </w:t>
      </w:r>
      <w:r w:rsidR="001F5C19">
        <w:rPr>
          <w:rFonts w:hint="cs"/>
          <w:sz w:val="30"/>
          <w:szCs w:val="30"/>
          <w:cs/>
        </w:rPr>
        <w:t>มิถุนายน</w:t>
      </w:r>
      <w:r w:rsidRPr="001F5C19">
        <w:rPr>
          <w:rFonts w:hint="cs"/>
          <w:sz w:val="30"/>
          <w:szCs w:val="30"/>
          <w:cs/>
        </w:rPr>
        <w:t xml:space="preserve"> </w:t>
      </w:r>
      <w:r w:rsidRPr="001F5C19">
        <w:rPr>
          <w:sz w:val="30"/>
          <w:szCs w:val="30"/>
        </w:rPr>
        <w:t xml:space="preserve">2569 </w:t>
      </w:r>
      <w:r w:rsidR="00331160" w:rsidRPr="001F5C19">
        <w:rPr>
          <w:rFonts w:hint="cs"/>
          <w:sz w:val="30"/>
          <w:szCs w:val="30"/>
          <w:cs/>
        </w:rPr>
        <w:t>กลุ่ม</w:t>
      </w:r>
      <w:r w:rsidR="00D604EF" w:rsidRPr="001F5C19">
        <w:rPr>
          <w:sz w:val="30"/>
          <w:szCs w:val="30"/>
          <w:cs/>
        </w:rPr>
        <w:t>บริษัท</w:t>
      </w:r>
      <w:r w:rsidR="000E616A" w:rsidRPr="001F5C19">
        <w:rPr>
          <w:rFonts w:hint="cs"/>
          <w:sz w:val="30"/>
          <w:szCs w:val="30"/>
          <w:cs/>
        </w:rPr>
        <w:t>และบริษัท</w:t>
      </w:r>
      <w:r w:rsidR="00D604EF" w:rsidRPr="001F5C19">
        <w:rPr>
          <w:sz w:val="30"/>
          <w:szCs w:val="30"/>
          <w:cs/>
        </w:rPr>
        <w:t>บันทึก</w:t>
      </w:r>
      <w:r w:rsidRPr="001F5C19">
        <w:rPr>
          <w:rFonts w:hint="cs"/>
          <w:sz w:val="30"/>
          <w:szCs w:val="30"/>
          <w:cs/>
        </w:rPr>
        <w:t>ขาดทุนจากการด้อยค่า</w:t>
      </w:r>
      <w:r w:rsidRPr="001F5C19">
        <w:rPr>
          <w:sz w:val="30"/>
          <w:szCs w:val="30"/>
          <w:cs/>
        </w:rPr>
        <w:t xml:space="preserve">สำหรับที่ดิน อาคารและอุปกรณ์จำนวน </w:t>
      </w:r>
      <w:r w:rsidR="00076416">
        <w:rPr>
          <w:sz w:val="30"/>
          <w:szCs w:val="30"/>
        </w:rPr>
        <w:t>95.1</w:t>
      </w:r>
      <w:r w:rsidRPr="001F5C19">
        <w:rPr>
          <w:sz w:val="30"/>
          <w:szCs w:val="30"/>
          <w:cs/>
        </w:rPr>
        <w:t xml:space="preserve"> ล้านบาท และ </w:t>
      </w:r>
      <w:r w:rsidR="00076416">
        <w:rPr>
          <w:sz w:val="30"/>
          <w:szCs w:val="30"/>
        </w:rPr>
        <w:t>95.3</w:t>
      </w:r>
      <w:r w:rsidRPr="001F5C19">
        <w:rPr>
          <w:sz w:val="30"/>
          <w:szCs w:val="30"/>
          <w:cs/>
        </w:rPr>
        <w:t xml:space="preserve"> ล้านบาท ในงบกำไรขาดทุนรวมและงบกำไรขาดทุนเฉพาะกิจการสำหรับ</w:t>
      </w:r>
      <w:r w:rsidRPr="001F5C19">
        <w:rPr>
          <w:rFonts w:hint="cs"/>
          <w:sz w:val="30"/>
          <w:szCs w:val="30"/>
          <w:cs/>
        </w:rPr>
        <w:t>งวด</w:t>
      </w:r>
      <w:r w:rsidR="001F5C19">
        <w:rPr>
          <w:rFonts w:hint="cs"/>
          <w:sz w:val="30"/>
          <w:szCs w:val="30"/>
          <w:cs/>
        </w:rPr>
        <w:t>หก</w:t>
      </w:r>
      <w:r w:rsidRPr="001F5C19">
        <w:rPr>
          <w:rFonts w:hint="cs"/>
          <w:sz w:val="30"/>
          <w:szCs w:val="30"/>
          <w:cs/>
        </w:rPr>
        <w:t>เดือน</w:t>
      </w:r>
      <w:r w:rsidRPr="001F5C19">
        <w:rPr>
          <w:sz w:val="30"/>
          <w:szCs w:val="30"/>
          <w:cs/>
        </w:rPr>
        <w:t xml:space="preserve">สิ้นสุดวันที่ </w:t>
      </w:r>
      <w:r w:rsidR="001F5C19">
        <w:rPr>
          <w:sz w:val="30"/>
          <w:szCs w:val="30"/>
        </w:rPr>
        <w:t xml:space="preserve">30 </w:t>
      </w:r>
      <w:r w:rsidR="001F5C19">
        <w:rPr>
          <w:rFonts w:hint="cs"/>
          <w:sz w:val="30"/>
          <w:szCs w:val="30"/>
          <w:cs/>
        </w:rPr>
        <w:t>มิถุนายน</w:t>
      </w:r>
      <w:r w:rsidR="001F5C19" w:rsidRPr="001F5C19">
        <w:rPr>
          <w:rFonts w:hint="cs"/>
          <w:sz w:val="30"/>
          <w:szCs w:val="30"/>
          <w:cs/>
        </w:rPr>
        <w:t xml:space="preserve"> </w:t>
      </w:r>
      <w:r w:rsidRPr="001F5C19">
        <w:rPr>
          <w:sz w:val="30"/>
          <w:szCs w:val="30"/>
        </w:rPr>
        <w:t>2569</w:t>
      </w:r>
      <w:r w:rsidRPr="001F5C19">
        <w:rPr>
          <w:sz w:val="30"/>
          <w:szCs w:val="30"/>
          <w:cs/>
        </w:rPr>
        <w:t xml:space="preserve"> ตามลำดับ </w:t>
      </w:r>
      <w:r w:rsidR="00D604EF" w:rsidRPr="001F5C19">
        <w:rPr>
          <w:sz w:val="30"/>
          <w:szCs w:val="30"/>
          <w:cs/>
        </w:rPr>
        <w:t>เนื่องจากมีมูลค่าตามบัญชีสูงกว่ามูลค่าที่คาดว่าจะได้รับคืน</w:t>
      </w:r>
    </w:p>
    <w:p w14:paraId="2DAE07C0" w14:textId="77777777" w:rsidR="001F5C19" w:rsidRPr="00247866" w:rsidRDefault="001F5C19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cs/>
          <w:lang w:bidi="th-TH"/>
        </w:rPr>
      </w:pPr>
    </w:p>
    <w:p w14:paraId="7479F7E3" w14:textId="77777777" w:rsidR="00A70487" w:rsidRDefault="00A70487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lang w:bidi="th-TH"/>
        </w:rPr>
      </w:pPr>
    </w:p>
    <w:p w14:paraId="39DD63BD" w14:textId="77777777" w:rsidR="00A70487" w:rsidRDefault="00A70487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lang w:bidi="th-TH"/>
        </w:rPr>
      </w:pPr>
    </w:p>
    <w:p w14:paraId="536CD856" w14:textId="77777777" w:rsidR="00A70487" w:rsidRPr="00247866" w:rsidRDefault="00A70487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Cs w:val="24"/>
          <w:cs/>
          <w:lang w:bidi="th-TH"/>
        </w:rPr>
      </w:pPr>
    </w:p>
    <w:p w14:paraId="57DB5E36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lastRenderedPageBreak/>
        <w:t>ส่วนงาน</w:t>
      </w:r>
      <w:r w:rsidRPr="00AE4D5B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247866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</w:rPr>
      </w:pPr>
    </w:p>
    <w:p w14:paraId="7BD3BBBD" w14:textId="0E98B11D" w:rsidR="00020759" w:rsidRPr="00EA74A2" w:rsidRDefault="00020759" w:rsidP="008D796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3A065DB3" w14:textId="1916F8AB" w:rsidR="00020759" w:rsidRDefault="00020759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52F78" w14:textId="77777777" w:rsidR="006F6616" w:rsidRPr="00247866" w:rsidRDefault="006F6616" w:rsidP="0067563B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5B461985" w14:textId="30A934D6" w:rsidR="008D7963" w:rsidRPr="00AE4D5B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AE4D5B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ผลิตสินค้าที่แตกต่างกัน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247866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5C2F9743" w14:textId="18AAE017" w:rsidR="00092727" w:rsidRPr="00AE4D5B" w:rsidRDefault="00092727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/>
          <w:b w:val="0"/>
          <w:bCs w:val="0"/>
          <w:lang w:val="en-US"/>
        </w:rPr>
        <w:t>1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664F92E6" w:rsidR="00092727" w:rsidRPr="00AE4D5B" w:rsidRDefault="00092727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2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AE4D5B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4CA32912" w:rsidR="00092727" w:rsidRDefault="00092727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3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AE4D5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cs/>
        </w:rPr>
        <w:t>ๆ</w:t>
      </w:r>
    </w:p>
    <w:p w14:paraId="184E99BE" w14:textId="77777777" w:rsidR="006F6616" w:rsidRPr="00247866" w:rsidRDefault="006F6616" w:rsidP="00247866">
      <w:pPr>
        <w:contextualSpacing/>
        <w:rPr>
          <w:rFonts w:asciiTheme="majorBidi" w:hAnsiTheme="majorBidi" w:cstheme="majorBidi"/>
          <w:cs/>
        </w:rPr>
      </w:pPr>
    </w:p>
    <w:p w14:paraId="5020CDC6" w14:textId="78FBC2D9" w:rsidR="001F5C19" w:rsidRPr="00BD59F9" w:rsidRDefault="0009272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AE4D5B">
        <w:rPr>
          <w:rFonts w:asciiTheme="majorBidi" w:hAnsiTheme="majorBidi" w:cstheme="majorBidi"/>
          <w:sz w:val="30"/>
          <w:szCs w:val="30"/>
          <w:cs/>
        </w:rPr>
        <w:t>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925FB25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AC88C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8C594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790B6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4FCD8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A018F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42CD0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B96D8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4460C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F203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5BEEC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42A6C0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29EBCE" w14:textId="77777777" w:rsidR="00A70487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C22C6" w14:textId="77777777" w:rsidR="00A70487" w:rsidRPr="00BD59F9" w:rsidRDefault="00A70487" w:rsidP="00BD59F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F54F" w14:textId="749FDE19" w:rsidR="00257BB7" w:rsidRDefault="00257BB7" w:rsidP="00257BB7">
      <w:pPr>
        <w:ind w:left="540" w:right="-45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7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B575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49CA519" w14:textId="77777777" w:rsidR="00257BB7" w:rsidRPr="00AE4D5B" w:rsidRDefault="00257BB7" w:rsidP="00257BB7">
      <w:pPr>
        <w:ind w:left="540" w:right="-45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5032BF" w14:textId="58BAE2C1" w:rsidR="00D52205" w:rsidRPr="00204923" w:rsidRDefault="00257BB7" w:rsidP="00D52205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="00D52205" w:rsidRPr="00204923">
        <w:rPr>
          <w:rFonts w:asciiTheme="majorBidi" w:hAnsiTheme="majorBidi" w:cstheme="majorBidi" w:hint="cs"/>
          <w:sz w:val="30"/>
          <w:szCs w:val="30"/>
          <w:cs/>
        </w:rPr>
        <w:t>ายได้จากการขายในงบการเงินรวม</w:t>
      </w:r>
    </w:p>
    <w:p w14:paraId="61B7998F" w14:textId="128D6F5D" w:rsidR="00D52205" w:rsidRPr="00AE4D5B" w:rsidRDefault="00D52205" w:rsidP="00D52205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  <w:cs/>
        </w:rPr>
      </w:pPr>
      <w:r w:rsidRPr="00204923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Pr="00204923">
        <w:rPr>
          <w:rFonts w:asciiTheme="majorBidi" w:hAnsiTheme="majorBidi" w:cstheme="majorBidi"/>
          <w:sz w:val="30"/>
          <w:szCs w:val="30"/>
        </w:rPr>
        <w:t xml:space="preserve">30 </w:t>
      </w:r>
      <w:r w:rsidRPr="0020492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</w:p>
    <w:p w14:paraId="5B8AEA6D" w14:textId="77777777" w:rsidR="00D52205" w:rsidRPr="00AE4D5B" w:rsidRDefault="00D52205" w:rsidP="00D522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6023D2A3" wp14:editId="5954AEE0">
                <wp:simplePos x="0" y="0"/>
                <wp:positionH relativeFrom="column">
                  <wp:posOffset>479425</wp:posOffset>
                </wp:positionH>
                <wp:positionV relativeFrom="paragraph">
                  <wp:posOffset>3695700</wp:posOffset>
                </wp:positionV>
                <wp:extent cx="5364480" cy="1642745"/>
                <wp:effectExtent l="0" t="0" r="0" b="0"/>
                <wp:wrapNone/>
                <wp:docPr id="716071670" name="Group 716071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1427864542" name="Group 1427864542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512311831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0221771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057217946" name="Group 205721794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93359301" name="Group 593359301"/>
                          <wpg:cNvGrpSpPr/>
                          <wpg:grpSpPr>
                            <a:xfrm>
                              <a:off x="1648591" y="876259"/>
                              <a:ext cx="2087976" cy="931703"/>
                              <a:chOff x="-46859" y="-41"/>
                              <a:chExt cx="2087976" cy="931703"/>
                            </a:xfrm>
                          </wpg:grpSpPr>
                          <wpg:grpSp>
                            <wpg:cNvPr id="1584564749" name="Group 1584564749"/>
                            <wpg:cNvGrpSpPr/>
                            <wpg:grpSpPr>
                              <a:xfrm>
                                <a:off x="294597" y="544245"/>
                                <a:ext cx="1409595" cy="12040"/>
                                <a:chOff x="8847" y="61645"/>
                                <a:chExt cx="1409595" cy="12040"/>
                              </a:xfrm>
                            </wpg:grpSpPr>
                            <wps:wsp>
                              <wps:cNvPr id="130236571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51264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283892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8847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56218445" name="Group 1156218445"/>
                            <wpg:cNvGrpSpPr/>
                            <wpg:grpSpPr>
                              <a:xfrm>
                                <a:off x="-46859" y="-41"/>
                                <a:ext cx="2087976" cy="0"/>
                                <a:chOff x="-46859" y="-41"/>
                                <a:chExt cx="2087976" cy="0"/>
                              </a:xfrm>
                            </wpg:grpSpPr>
                            <wps:wsp>
                              <wps:cNvPr id="177356604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3349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0620064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44640748" name="Group 1044640748"/>
                            <wpg:cNvGrpSpPr/>
                            <wpg:grpSpPr>
                              <a:xfrm>
                                <a:off x="294835" y="931603"/>
                                <a:ext cx="1402400" cy="59"/>
                                <a:chOff x="15435" y="-71697"/>
                                <a:chExt cx="1402400" cy="59"/>
                              </a:xfrm>
                            </wpg:grpSpPr>
                            <wps:wsp>
                              <wps:cNvPr id="148953411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24198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113224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5435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44220922" name="Group 744220922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377845787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48EB00" w14:textId="77777777" w:rsidR="00D52205" w:rsidRPr="00D02FA5" w:rsidRDefault="00D52205" w:rsidP="00D5220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156C56E3" w14:textId="77777777" w:rsidR="00D52205" w:rsidRPr="00D02FA5" w:rsidRDefault="00D52205" w:rsidP="00D5220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481190430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4E0DEA" w14:textId="77777777" w:rsidR="00D52205" w:rsidRPr="00D02FA5" w:rsidRDefault="00D52205" w:rsidP="00D5220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405778535" name="Group 405778535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829437716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578C6D6" w14:textId="77777777" w:rsidR="00D52205" w:rsidRPr="00AD4C8B" w:rsidRDefault="00D52205" w:rsidP="00D5220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2568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498519478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570F142" w14:textId="77777777" w:rsidR="00D52205" w:rsidRPr="00AD4C8B" w:rsidRDefault="00D52205" w:rsidP="00D5220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2569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44873658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8E451EF" w14:textId="77777777" w:rsidR="00D52205" w:rsidRPr="00D02FA5" w:rsidRDefault="00D52205" w:rsidP="00D5220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23D2A3" id="Group 716071670" o:spid="_x0000_s1026" style="position:absolute;margin-left:37.75pt;margin-top:291pt;width:422.4pt;height:129.35pt;z-index:251658259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">
                <v:group id="Group 1427864542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057217946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">
                  <v:group id="Group 593359301" o:spid="_x0000_s1031" style="position:absolute;left:16485;top:8762;width:20880;height:9317" coordorigin="-468" coordsize="20879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">
                    <v:group id="Group 1584564749" o:spid="_x0000_s1032" style="position:absolute;left:2945;top:5442;width:14096;height:120" coordorigin="88,616" coordsize="1409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">
                      <v:line id="Straight Connector 19" o:spid="_x0000_s1033" style="position:absolute;visibility:visible;mso-wrap-style:square" from="12512,616" to="14184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88,736" to="2605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" strokecolor="black [3213]">
                        <o:lock v:ext="edit" shapetype="f"/>
                      </v:line>
                    </v:group>
                    <v:group id="Group 1156218445" o:spid="_x0000_s1035" style="position:absolute;left:-468;width:20879;height:0" coordorigin="-468" coordsize="20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">
                      <v:line id="Straight Connector 19" o:spid="_x0000_s1036" style="position:absolute;visibility:visible;mso-wrap-style:square" from="14633,0" to="2041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" strokecolor="black [3213]">
                        <o:lock v:ext="edit" shapetype="f"/>
                      </v:line>
                    </v:group>
                    <v:group id="Group 1044640748" o:spid="_x0000_s1038" style="position:absolute;left:2948;top:9316;width:14024;height:0" coordorigin="154,-716" coordsize="14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">
                      <v:line id="Straight Connector 19" o:spid="_x0000_s1039" style="position:absolute;visibility:visible;mso-wrap-style:square" from="9241,-716" to="1417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154,-716" to="535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" strokecolor="black [3213]">
                        <o:lock v:ext="edit" shapetype="f"/>
                      </v:line>
                    </v:group>
                  </v:group>
                  <v:group id="Group 744220922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" filled="f" stroked="f">
                      <v:textbox inset="4.3pt,4.3pt,4.3pt,4.3pt">
                        <w:txbxContent>
                          <w:p w14:paraId="7148EB00" w14:textId="77777777" w:rsidR="00D52205" w:rsidRPr="00D02FA5" w:rsidRDefault="00D52205" w:rsidP="00D5220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156C56E3" w14:textId="77777777" w:rsidR="00D52205" w:rsidRPr="00D02FA5" w:rsidRDefault="00D52205" w:rsidP="00D5220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" filled="f" stroked="f">
                      <v:textbox inset="4.3pt,4.3pt,4.3pt,4.3pt">
                        <w:txbxContent>
                          <w:p w14:paraId="784E0DEA" w14:textId="77777777" w:rsidR="00D52205" w:rsidRPr="00D02FA5" w:rsidRDefault="00D52205" w:rsidP="00D5220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405778535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" filled="f" stroked="f">
                        <v:textbox inset="4.3pt,4.3pt,4.3pt,4.3pt">
                          <w:txbxContent>
                            <w:p w14:paraId="6578C6D6" w14:textId="77777777" w:rsidR="00D52205" w:rsidRPr="00AD4C8B" w:rsidRDefault="00D52205" w:rsidP="00D5220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" filled="f" stroked="f">
                        <v:textbox inset="4.3pt,4.3pt,4.3pt,4.3pt">
                          <w:txbxContent>
                            <w:p w14:paraId="6570F142" w14:textId="77777777" w:rsidR="00D52205" w:rsidRPr="00AD4C8B" w:rsidRDefault="00D52205" w:rsidP="00D5220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" filled="f" stroked="f">
                      <v:textbox inset="4.3pt,4.3pt,4.3pt,4.3pt">
                        <w:txbxContent>
                          <w:p w14:paraId="38E451EF" w14:textId="77777777" w:rsidR="00D52205" w:rsidRPr="00D02FA5" w:rsidRDefault="00D52205" w:rsidP="00D5220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57" behindDoc="0" locked="0" layoutInCell="1" allowOverlap="1" wp14:anchorId="20C5A44A" wp14:editId="593C6759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509726547" name="Group 509726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618062270" name="Text Box 618062270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281950" w14:textId="77777777" w:rsidR="00D52205" w:rsidRPr="009D3874" w:rsidRDefault="00D52205" w:rsidP="00D5220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  <w:p w14:paraId="5F5FE395" w14:textId="77777777" w:rsidR="00D52205" w:rsidRPr="009D3874" w:rsidRDefault="00D52205" w:rsidP="00D52205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710192" name="Text Box 973710192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AABCF1" w14:textId="0B3AE13F" w:rsidR="00D52205" w:rsidRPr="00993BD1" w:rsidRDefault="00D7450B" w:rsidP="00D5220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12,460,386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253968" name="Text Box 21125396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1F6662" w14:textId="77777777" w:rsidR="00D52205" w:rsidRPr="009D3874" w:rsidRDefault="00D52205" w:rsidP="00D5220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76642" name="Text Box 23376642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8A788C0" w14:textId="77777777" w:rsidR="00D52205" w:rsidRPr="00C22645" w:rsidRDefault="00D52205" w:rsidP="00D5220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735878" name="Text Box 1057735878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363512" w14:textId="77777777" w:rsidR="00D52205" w:rsidRPr="00C22645" w:rsidRDefault="00D52205" w:rsidP="00D5220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6837539" name="Text Box 1986837539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ECF2E" w14:textId="26356259" w:rsidR="00D52205" w:rsidRPr="00993BD1" w:rsidRDefault="00876EEE" w:rsidP="00D5220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13,638,702</w:t>
                              </w:r>
                            </w:p>
                            <w:p w14:paraId="377ED0CF" w14:textId="77777777" w:rsidR="00D52205" w:rsidRPr="005D488C" w:rsidRDefault="00D52205" w:rsidP="00D5220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C5A44A" id="Group 509726547" o:spid="_x0000_s1048" style="position:absolute;margin-left:342.5pt;margin-top:65.4pt;width:100.8pt;height:1in;z-index:251658257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">
                <v:shape id="Text Box 618062270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" fillcolor="white [3201]" strokeweight=".5pt">
                  <v:textbox>
                    <w:txbxContent>
                      <w:p w14:paraId="2A281950" w14:textId="77777777" w:rsidR="00D52205" w:rsidRPr="009D3874" w:rsidRDefault="00D52205" w:rsidP="00D5220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2569</w:t>
                        </w:r>
                      </w:p>
                      <w:p w14:paraId="5F5FE395" w14:textId="77777777" w:rsidR="00D52205" w:rsidRPr="009D3874" w:rsidRDefault="00D52205" w:rsidP="00D52205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973710192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" fillcolor="white [3201]" strokeweight=".5pt">
                  <v:textbox>
                    <w:txbxContent>
                      <w:p w14:paraId="7CAABCF1" w14:textId="0B3AE13F" w:rsidR="00D52205" w:rsidRPr="00993BD1" w:rsidRDefault="00D7450B" w:rsidP="00D5220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12,460,386</w:t>
                        </w:r>
                      </w:p>
                    </w:txbxContent>
                  </v:textbox>
                </v:shape>
                <v:shape id="Text Box 211253968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" fillcolor="white [3201]" strokeweight=".5pt">
                  <v:textbox>
                    <w:txbxContent>
                      <w:p w14:paraId="3D1F6662" w14:textId="77777777" w:rsidR="00D52205" w:rsidRPr="009D3874" w:rsidRDefault="00D52205" w:rsidP="00D5220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2568</w:t>
                        </w:r>
                      </w:p>
                    </w:txbxContent>
                  </v:textbox>
                </v:shape>
                <v:shape id="Text Box 23376642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" fillcolor="#00338d" strokeweight=".5pt">
                  <v:textbox>
                    <w:txbxContent>
                      <w:p w14:paraId="78A788C0" w14:textId="77777777" w:rsidR="00D52205" w:rsidRPr="00C22645" w:rsidRDefault="00D52205" w:rsidP="00D5220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057735878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" fillcolor="#00338d" strokeweight=".5pt">
                  <v:textbox>
                    <w:txbxContent>
                      <w:p w14:paraId="4E363512" w14:textId="77777777" w:rsidR="00D52205" w:rsidRPr="00C22645" w:rsidRDefault="00D52205" w:rsidP="00D5220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986837539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" fillcolor="white [3201]" strokeweight=".5pt">
                  <v:textbox>
                    <w:txbxContent>
                      <w:p w14:paraId="109ECF2E" w14:textId="26356259" w:rsidR="00D52205" w:rsidRPr="00993BD1" w:rsidRDefault="00876EEE" w:rsidP="00D5220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13,638,702</w:t>
                        </w:r>
                      </w:p>
                      <w:p w14:paraId="377ED0CF" w14:textId="77777777" w:rsidR="00D52205" w:rsidRPr="005D488C" w:rsidRDefault="00D52205" w:rsidP="00D5220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8256" behindDoc="0" locked="0" layoutInCell="1" allowOverlap="1" wp14:anchorId="7D55B192" wp14:editId="5B8A31FD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153224863" name="Group 153224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1213896994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1909519268" name="Picture 1909519268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98765048" name="Picture 59876504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9855083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1138550011" name="Group 1138550011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209592512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802956280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055049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530354370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1741515212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1D586A" w14:textId="77777777" w:rsidR="00D52205" w:rsidRPr="00C120B5" w:rsidRDefault="00D52205" w:rsidP="00D5220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55B192" id="Group 153224863" o:spid="_x0000_s1055" style="position:absolute;margin-left:117.05pt;margin-top:.6pt;width:331.05pt;height:260.4pt;z-index:251658256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909519268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">
                    <v:imagedata r:id="rId13" o:title="Food2" grayscale="t"/>
                  </v:shape>
                  <v:shape id="Picture 59876504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">
                    <v:imagedata r:id="rId14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">
                  <v:group id="Group 1138550011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" filled="f" stroked="f">
                  <v:textbox inset="4.3pt,4.3pt,4.3pt,4.3pt">
                    <w:txbxContent>
                      <w:p w14:paraId="171D586A" w14:textId="77777777" w:rsidR="00D52205" w:rsidRPr="00C120B5" w:rsidRDefault="00D52205" w:rsidP="00D5220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cs="Times New Roman"/>
          <w:noProof/>
          <w:sz w:val="20"/>
          <w:szCs w:val="20"/>
        </w:rPr>
        <w:drawing>
          <wp:inline distT="0" distB="0" distL="0" distR="0" wp14:anchorId="5FAC8BCD" wp14:editId="32671371">
            <wp:extent cx="5779107" cy="3589020"/>
            <wp:effectExtent l="57150" t="0" r="50800" b="106680"/>
            <wp:docPr id="1618621800" name="Chart 16186218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7B502B84" w14:textId="77777777" w:rsidR="00D52205" w:rsidRPr="00AE4D5B" w:rsidRDefault="00D52205" w:rsidP="00D52205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4" behindDoc="1" locked="0" layoutInCell="1" allowOverlap="1" wp14:anchorId="2C48A6D7" wp14:editId="6D2526A1">
            <wp:simplePos x="0" y="0"/>
            <wp:positionH relativeFrom="column">
              <wp:posOffset>341912</wp:posOffset>
            </wp:positionH>
            <wp:positionV relativeFrom="paragraph">
              <wp:posOffset>151871</wp:posOffset>
            </wp:positionV>
            <wp:extent cx="2411730" cy="2451100"/>
            <wp:effectExtent l="0" t="0" r="7620" b="6350"/>
            <wp:wrapNone/>
            <wp:docPr id="1506557693" name="Chart 150655769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3" behindDoc="1" locked="0" layoutInCell="1" allowOverlap="1" wp14:anchorId="6CFF14F6" wp14:editId="39511BF1">
            <wp:simplePos x="0" y="0"/>
            <wp:positionH relativeFrom="column">
              <wp:posOffset>3641892</wp:posOffset>
            </wp:positionH>
            <wp:positionV relativeFrom="paragraph">
              <wp:posOffset>153670</wp:posOffset>
            </wp:positionV>
            <wp:extent cx="2358390" cy="2623820"/>
            <wp:effectExtent l="0" t="0" r="0" b="0"/>
            <wp:wrapNone/>
            <wp:docPr id="36139347" name="Chart 36139347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25193" w14:textId="77777777" w:rsidR="00D52205" w:rsidRPr="00AE4D5B" w:rsidRDefault="00D52205" w:rsidP="00D52205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60" behindDoc="0" locked="0" layoutInCell="1" allowOverlap="1" wp14:anchorId="3501B0D2" wp14:editId="1CE94341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169265585" name="Picture 16926558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61" behindDoc="0" locked="0" layoutInCell="1" allowOverlap="1" wp14:anchorId="3BC5DBB9" wp14:editId="308B0A2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66278117" name="Picture 662781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58" behindDoc="1" locked="0" layoutInCell="1" allowOverlap="1" wp14:anchorId="61110149" wp14:editId="646B312C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1791212640" name="Chart 1791212640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 w:cstheme="majorBidi"/>
          <w:sz w:val="30"/>
          <w:szCs w:val="30"/>
          <w:cs/>
        </w:rPr>
        <w:tab/>
      </w:r>
    </w:p>
    <w:p w14:paraId="6873390F" w14:textId="67206086" w:rsidR="008F5BFD" w:rsidRDefault="00D52205" w:rsidP="00D52205">
      <w:pPr>
        <w:ind w:right="18"/>
        <w:jc w:val="center"/>
        <w:rPr>
          <w:szCs w:val="22"/>
          <w:lang w:val="en-AU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F4A5526" wp14:editId="61B18FC9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89258463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3DD2CE3" id="Freeform 18" o:spid="_x0000_s1026" style="position:absolute;margin-left:269.7pt;margin-top:37pt;width:11.2pt;height:15.9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asciiTheme="majorBidi" w:hAnsiTheme="majorBidi" w:cstheme="majorBidi"/>
          <w:sz w:val="30"/>
          <w:szCs w:val="30"/>
          <w:cs/>
        </w:rPr>
        <w:tab/>
      </w:r>
      <w:r w:rsidRPr="00AE4D5B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29FC6663" w14:textId="77777777" w:rsidR="00FD6DF2" w:rsidRDefault="00FD6DF2" w:rsidP="007E36BD">
      <w:pPr>
        <w:pStyle w:val="ListParagraph"/>
        <w:ind w:left="540" w:right="65"/>
        <w:rPr>
          <w:szCs w:val="22"/>
          <w:lang w:val="en-AU"/>
        </w:rPr>
      </w:pPr>
    </w:p>
    <w:p w14:paraId="18E60FB0" w14:textId="62F46F6F" w:rsidR="00FD6DF2" w:rsidRDefault="00FD6DF2">
      <w:pPr>
        <w:pStyle w:val="acctfourfigures"/>
        <w:tabs>
          <w:tab w:val="clear" w:pos="765"/>
        </w:tabs>
        <w:spacing w:line="280" w:lineRule="exact"/>
        <w:ind w:left="-72" w:right="-72"/>
        <w:contextualSpacing/>
        <w:jc w:val="center"/>
        <w:rPr>
          <w:rFonts w:asciiTheme="majorBidi" w:hAnsiTheme="majorBidi" w:cstheme="majorBidi"/>
          <w:b/>
          <w:bCs/>
          <w:szCs w:val="22"/>
          <w:cs/>
          <w:lang w:bidi="th-TH"/>
        </w:rPr>
        <w:sectPr w:rsidR="00FD6DF2" w:rsidSect="0061529F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326"/>
        </w:sectPr>
      </w:pPr>
    </w:p>
    <w:tbl>
      <w:tblPr>
        <w:tblW w:w="513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8"/>
        <w:gridCol w:w="826"/>
        <w:gridCol w:w="179"/>
        <w:gridCol w:w="814"/>
        <w:gridCol w:w="179"/>
        <w:gridCol w:w="811"/>
        <w:gridCol w:w="182"/>
        <w:gridCol w:w="817"/>
        <w:gridCol w:w="179"/>
        <w:gridCol w:w="817"/>
        <w:gridCol w:w="179"/>
        <w:gridCol w:w="817"/>
        <w:gridCol w:w="179"/>
        <w:gridCol w:w="814"/>
        <w:gridCol w:w="179"/>
        <w:gridCol w:w="972"/>
        <w:gridCol w:w="286"/>
        <w:gridCol w:w="844"/>
        <w:gridCol w:w="179"/>
        <w:gridCol w:w="814"/>
        <w:gridCol w:w="179"/>
        <w:gridCol w:w="826"/>
        <w:gridCol w:w="179"/>
        <w:gridCol w:w="832"/>
      </w:tblGrid>
      <w:tr w:rsidR="00FD6DF2" w:rsidRPr="00B657B8" w14:paraId="11FC0242" w14:textId="77777777" w:rsidTr="00215A2F">
        <w:trPr>
          <w:cantSplit/>
          <w:tblHeader/>
        </w:trPr>
        <w:tc>
          <w:tcPr>
            <w:tcW w:w="5000" w:type="pct"/>
            <w:gridSpan w:val="24"/>
          </w:tcPr>
          <w:p w14:paraId="2E76789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FD6DF2" w:rsidRPr="00B657B8" w14:paraId="17F75812" w14:textId="77777777" w:rsidTr="00215A2F">
        <w:trPr>
          <w:cantSplit/>
          <w:tblHeader/>
        </w:trPr>
        <w:tc>
          <w:tcPr>
            <w:tcW w:w="948" w:type="pct"/>
          </w:tcPr>
          <w:p w14:paraId="0BEF5E9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B657B8">
              <w:rPr>
                <w:rFonts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610" w:type="pct"/>
            <w:gridSpan w:val="3"/>
            <w:vAlign w:val="bottom"/>
          </w:tcPr>
          <w:p w14:paraId="790BAA2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</w:p>
        </w:tc>
        <w:tc>
          <w:tcPr>
            <w:tcW w:w="60" w:type="pct"/>
            <w:vAlign w:val="bottom"/>
          </w:tcPr>
          <w:p w14:paraId="4F8C87D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7" w:type="pct"/>
            <w:gridSpan w:val="3"/>
            <w:vAlign w:val="bottom"/>
          </w:tcPr>
          <w:p w14:paraId="5D43465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</w:p>
        </w:tc>
        <w:tc>
          <w:tcPr>
            <w:tcW w:w="60" w:type="pct"/>
            <w:vAlign w:val="bottom"/>
          </w:tcPr>
          <w:p w14:paraId="78EEB3F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787B4A0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2CD397A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4C6EBD6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96" w:type="pct"/>
            <w:vAlign w:val="bottom"/>
          </w:tcPr>
          <w:p w14:paraId="4F653EC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7A257B9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60" w:type="pct"/>
            <w:vAlign w:val="bottom"/>
          </w:tcPr>
          <w:p w14:paraId="0B03CF11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2C2B661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FD6DF2" w:rsidRPr="00B657B8" w14:paraId="2282E037" w14:textId="77777777" w:rsidTr="00215A2F">
        <w:trPr>
          <w:cantSplit/>
          <w:tblHeader/>
        </w:trPr>
        <w:tc>
          <w:tcPr>
            <w:tcW w:w="948" w:type="pct"/>
          </w:tcPr>
          <w:p w14:paraId="06FA5F5E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B657B8">
              <w:rPr>
                <w:rFonts w:cs="Angsana New"/>
                <w:b/>
                <w:bCs/>
                <w:i/>
                <w:iCs/>
                <w:color w:val="000000"/>
                <w:szCs w:val="22"/>
                <w:lang w:bidi="th-TH"/>
              </w:rPr>
              <w:t xml:space="preserve">30 </w:t>
            </w:r>
            <w:r w:rsidRPr="00B657B8">
              <w:rPr>
                <w:rFonts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7" w:type="pct"/>
          </w:tcPr>
          <w:p w14:paraId="4E294ECC" w14:textId="0B822AE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0" w:type="pct"/>
          </w:tcPr>
          <w:p w14:paraId="21C0C40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7B2DD553" w14:textId="327B6AAD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</w:p>
        </w:tc>
        <w:tc>
          <w:tcPr>
            <w:tcW w:w="60" w:type="pct"/>
          </w:tcPr>
          <w:p w14:paraId="285DD09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</w:tcPr>
          <w:p w14:paraId="3218A31A" w14:textId="7946EF8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1" w:type="pct"/>
          </w:tcPr>
          <w:p w14:paraId="7635D94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</w:tcPr>
          <w:p w14:paraId="0ADDB23E" w14:textId="433EE7A9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</w:p>
        </w:tc>
        <w:tc>
          <w:tcPr>
            <w:tcW w:w="60" w:type="pct"/>
          </w:tcPr>
          <w:p w14:paraId="760BBD9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</w:tcPr>
          <w:p w14:paraId="3B74B46D" w14:textId="2735DEBD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0" w:type="pct"/>
          </w:tcPr>
          <w:p w14:paraId="073A958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</w:tcPr>
          <w:p w14:paraId="6D877DBC" w14:textId="3D22894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</w:p>
        </w:tc>
        <w:tc>
          <w:tcPr>
            <w:tcW w:w="60" w:type="pct"/>
          </w:tcPr>
          <w:p w14:paraId="01EF94C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5F2A628A" w14:textId="43C772F0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0" w:type="pct"/>
          </w:tcPr>
          <w:p w14:paraId="78132B5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</w:tcPr>
          <w:p w14:paraId="127285F8" w14:textId="49693AED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68</w:t>
            </w:r>
          </w:p>
        </w:tc>
        <w:tc>
          <w:tcPr>
            <w:tcW w:w="96" w:type="pct"/>
          </w:tcPr>
          <w:p w14:paraId="4E8A3B2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</w:tcPr>
          <w:p w14:paraId="280C52FC" w14:textId="21EE3662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0" w:type="pct"/>
          </w:tcPr>
          <w:p w14:paraId="7BD8652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37ACD684" w14:textId="0DD2C432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</w:p>
        </w:tc>
        <w:tc>
          <w:tcPr>
            <w:tcW w:w="60" w:type="pct"/>
          </w:tcPr>
          <w:p w14:paraId="7CAE67E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</w:tcPr>
          <w:p w14:paraId="49D43273" w14:textId="53388C4B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60" w:type="pct"/>
          </w:tcPr>
          <w:p w14:paraId="6CA04E9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</w:tcPr>
          <w:p w14:paraId="5CF44834" w14:textId="1343EA6A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</w:p>
        </w:tc>
      </w:tr>
      <w:tr w:rsidR="00FD6DF2" w:rsidRPr="00B657B8" w14:paraId="0E4FC7FA" w14:textId="77777777" w:rsidTr="00215A2F">
        <w:trPr>
          <w:cantSplit/>
          <w:tblHeader/>
        </w:trPr>
        <w:tc>
          <w:tcPr>
            <w:tcW w:w="948" w:type="pct"/>
          </w:tcPr>
          <w:p w14:paraId="11E051F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52" w:type="pct"/>
            <w:gridSpan w:val="23"/>
          </w:tcPr>
          <w:p w14:paraId="65B5E64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D6DF2" w:rsidRPr="00B657B8" w14:paraId="760B237D" w14:textId="77777777" w:rsidTr="00215A2F">
        <w:trPr>
          <w:cantSplit/>
        </w:trPr>
        <w:tc>
          <w:tcPr>
            <w:tcW w:w="948" w:type="pct"/>
          </w:tcPr>
          <w:p w14:paraId="25B76C4E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277" w:type="pct"/>
          </w:tcPr>
          <w:p w14:paraId="08C2C5CE" w14:textId="34660293" w:rsidR="00FD6DF2" w:rsidRPr="00B657B8" w:rsidRDefault="00C34290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10,428,043</w:t>
            </w:r>
          </w:p>
        </w:tc>
        <w:tc>
          <w:tcPr>
            <w:tcW w:w="60" w:type="pct"/>
            <w:vAlign w:val="bottom"/>
          </w:tcPr>
          <w:p w14:paraId="332B1EAB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18444DC1" w14:textId="3E5EF796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11,518,061</w:t>
            </w:r>
          </w:p>
        </w:tc>
        <w:tc>
          <w:tcPr>
            <w:tcW w:w="60" w:type="pct"/>
            <w:vAlign w:val="bottom"/>
          </w:tcPr>
          <w:p w14:paraId="0F67B17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pct"/>
          </w:tcPr>
          <w:p w14:paraId="180FFF98" w14:textId="0AEC9772" w:rsidR="00FD6DF2" w:rsidRPr="00B657B8" w:rsidRDefault="006E1544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1,500,487</w:t>
            </w:r>
          </w:p>
        </w:tc>
        <w:tc>
          <w:tcPr>
            <w:tcW w:w="61" w:type="pct"/>
          </w:tcPr>
          <w:p w14:paraId="38CD2A22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</w:tcPr>
          <w:p w14:paraId="31D631DE" w14:textId="5EC37835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1,390,578</w:t>
            </w:r>
          </w:p>
        </w:tc>
        <w:tc>
          <w:tcPr>
            <w:tcW w:w="60" w:type="pct"/>
          </w:tcPr>
          <w:p w14:paraId="0143F17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</w:tcPr>
          <w:p w14:paraId="2693E1BD" w14:textId="6BEB13D2" w:rsidR="00FD6DF2" w:rsidRPr="00B657B8" w:rsidRDefault="00EA4CA5" w:rsidP="00215A2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531,856</w:t>
            </w:r>
          </w:p>
        </w:tc>
        <w:tc>
          <w:tcPr>
            <w:tcW w:w="60" w:type="pct"/>
          </w:tcPr>
          <w:p w14:paraId="1247D24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</w:tcPr>
          <w:p w14:paraId="685A98C3" w14:textId="4EE41161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730,063</w:t>
            </w:r>
          </w:p>
        </w:tc>
        <w:tc>
          <w:tcPr>
            <w:tcW w:w="60" w:type="pct"/>
            <w:vAlign w:val="bottom"/>
          </w:tcPr>
          <w:p w14:paraId="76A3646A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</w:tcPr>
          <w:p w14:paraId="75502A7E" w14:textId="30C0993B" w:rsidR="00FD6DF2" w:rsidRPr="00B657B8" w:rsidRDefault="00C20BE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12,460,386</w:t>
            </w:r>
          </w:p>
        </w:tc>
        <w:tc>
          <w:tcPr>
            <w:tcW w:w="60" w:type="pct"/>
            <w:vAlign w:val="bottom"/>
          </w:tcPr>
          <w:p w14:paraId="1F7B2AD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26" w:type="pct"/>
          </w:tcPr>
          <w:p w14:paraId="532873AB" w14:textId="6A5EB7B9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13,638,702</w:t>
            </w:r>
          </w:p>
        </w:tc>
        <w:tc>
          <w:tcPr>
            <w:tcW w:w="96" w:type="pct"/>
          </w:tcPr>
          <w:p w14:paraId="51EA4BF9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24717C08" w14:textId="30EAA8D9" w:rsidR="00FD6DF2" w:rsidRPr="00B657B8" w:rsidRDefault="0051059D" w:rsidP="00215A2F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30AFF9F3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</w:tcPr>
          <w:p w14:paraId="6A14BE36" w14:textId="68FFB981" w:rsidR="00FD6DF2" w:rsidRPr="00B657B8" w:rsidRDefault="00FD6DF2" w:rsidP="00215A2F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38D1FCC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</w:tcPr>
          <w:p w14:paraId="6ADB2BFE" w14:textId="02D8BAEA" w:rsidR="00FD6DF2" w:rsidRPr="00B657B8" w:rsidRDefault="00A3493F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12,460</w:t>
            </w:r>
            <w:r w:rsidR="00797AD8">
              <w:rPr>
                <w:rFonts w:asciiTheme="majorBidi" w:hAnsiTheme="majorBidi" w:cstheme="majorBidi"/>
                <w:szCs w:val="22"/>
                <w:lang w:bidi="th-TH"/>
              </w:rPr>
              <w:t>,386</w:t>
            </w:r>
          </w:p>
        </w:tc>
        <w:tc>
          <w:tcPr>
            <w:tcW w:w="60" w:type="pct"/>
          </w:tcPr>
          <w:p w14:paraId="753396F9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</w:tcPr>
          <w:p w14:paraId="5733B748" w14:textId="505C96A9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13,638,702</w:t>
            </w:r>
          </w:p>
        </w:tc>
      </w:tr>
      <w:tr w:rsidR="00FD6DF2" w:rsidRPr="00B657B8" w14:paraId="2FE7AF9C" w14:textId="77777777" w:rsidTr="00215A2F">
        <w:trPr>
          <w:cantSplit/>
        </w:trPr>
        <w:tc>
          <w:tcPr>
            <w:tcW w:w="948" w:type="pct"/>
          </w:tcPr>
          <w:p w14:paraId="245D668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2E33F7AE" w14:textId="012C15D3" w:rsidR="00FD6DF2" w:rsidRPr="00B657B8" w:rsidRDefault="00DD530E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34,445</w:t>
            </w:r>
          </w:p>
        </w:tc>
        <w:tc>
          <w:tcPr>
            <w:tcW w:w="60" w:type="pct"/>
            <w:vAlign w:val="bottom"/>
          </w:tcPr>
          <w:p w14:paraId="1AB19A7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2A8083CE" w14:textId="135D8109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49,736</w:t>
            </w:r>
          </w:p>
        </w:tc>
        <w:tc>
          <w:tcPr>
            <w:tcW w:w="60" w:type="pct"/>
            <w:vAlign w:val="bottom"/>
          </w:tcPr>
          <w:p w14:paraId="1F4D39E0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14:paraId="70B1F727" w14:textId="317AB799" w:rsidR="00FD6DF2" w:rsidRPr="00B657B8" w:rsidRDefault="006E1544" w:rsidP="00215A2F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1" w:type="pct"/>
          </w:tcPr>
          <w:p w14:paraId="76637685" w14:textId="77777777" w:rsidR="00FD6DF2" w:rsidRPr="00B657B8" w:rsidRDefault="00FD6DF2" w:rsidP="00215A2F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60C6C71F" w14:textId="4B29CF57" w:rsidR="00FD6DF2" w:rsidRPr="00B657B8" w:rsidRDefault="00FD6DF2" w:rsidP="00215A2F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44D1E560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3596A0B" w14:textId="134AC2E3" w:rsidR="00FD6DF2" w:rsidRPr="00B657B8" w:rsidRDefault="00EA4CA5" w:rsidP="00215A2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73,547</w:t>
            </w:r>
          </w:p>
        </w:tc>
        <w:tc>
          <w:tcPr>
            <w:tcW w:w="60" w:type="pct"/>
          </w:tcPr>
          <w:p w14:paraId="5845FD7D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01A87EB" w14:textId="0525230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84,343</w:t>
            </w:r>
          </w:p>
        </w:tc>
        <w:tc>
          <w:tcPr>
            <w:tcW w:w="60" w:type="pct"/>
            <w:vAlign w:val="bottom"/>
          </w:tcPr>
          <w:p w14:paraId="64DCFE3D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D124906" w14:textId="09B2130B" w:rsidR="00FD6DF2" w:rsidRPr="00B657B8" w:rsidRDefault="00C20BE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107,992</w:t>
            </w:r>
          </w:p>
        </w:tc>
        <w:tc>
          <w:tcPr>
            <w:tcW w:w="60" w:type="pct"/>
            <w:vAlign w:val="bottom"/>
          </w:tcPr>
          <w:p w14:paraId="11881D03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2DCDA78D" w14:textId="7CF66769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134,079</w:t>
            </w:r>
          </w:p>
        </w:tc>
        <w:tc>
          <w:tcPr>
            <w:tcW w:w="96" w:type="pct"/>
          </w:tcPr>
          <w:p w14:paraId="45A18D2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61B2306B" w14:textId="12A3CC8B" w:rsidR="00FD6DF2" w:rsidRPr="00B657B8" w:rsidRDefault="0051059D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(107,992)</w:t>
            </w:r>
          </w:p>
        </w:tc>
        <w:tc>
          <w:tcPr>
            <w:tcW w:w="60" w:type="pct"/>
          </w:tcPr>
          <w:p w14:paraId="0BF86BB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5449F698" w14:textId="02FDC00E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(134,079)</w:t>
            </w:r>
          </w:p>
        </w:tc>
        <w:tc>
          <w:tcPr>
            <w:tcW w:w="60" w:type="pct"/>
          </w:tcPr>
          <w:p w14:paraId="34860341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1437ACE2" w14:textId="4F8766BE" w:rsidR="00FD6DF2" w:rsidRPr="00B657B8" w:rsidRDefault="00797AD8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36F00C8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21D7A40" w14:textId="01C3FAF2" w:rsidR="00FD6DF2" w:rsidRPr="00B657B8" w:rsidRDefault="00FD6DF2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6DF2" w:rsidRPr="00B657B8" w14:paraId="042A3508" w14:textId="77777777" w:rsidTr="00215A2F">
        <w:trPr>
          <w:cantSplit/>
        </w:trPr>
        <w:tc>
          <w:tcPr>
            <w:tcW w:w="948" w:type="pct"/>
          </w:tcPr>
          <w:p w14:paraId="6648BCA6" w14:textId="77777777" w:rsidR="00FD6DF2" w:rsidRPr="00B657B8" w:rsidRDefault="00FD6DF2" w:rsidP="00215A2F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14:paraId="0F7A295D" w14:textId="549868F8" w:rsidR="00FD6DF2" w:rsidRPr="00B657B8" w:rsidRDefault="00DD530E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10,462,488</w:t>
            </w:r>
          </w:p>
        </w:tc>
        <w:tc>
          <w:tcPr>
            <w:tcW w:w="60" w:type="pct"/>
            <w:vAlign w:val="bottom"/>
          </w:tcPr>
          <w:p w14:paraId="5C918E54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570E1989" w14:textId="03E9311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11,567,797</w:t>
            </w:r>
          </w:p>
        </w:tc>
        <w:tc>
          <w:tcPr>
            <w:tcW w:w="60" w:type="pct"/>
            <w:vAlign w:val="bottom"/>
          </w:tcPr>
          <w:p w14:paraId="52F6819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79D55" w14:textId="3C371C3D" w:rsidR="00FD6DF2" w:rsidRPr="00B657B8" w:rsidRDefault="006E1544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1,500,487</w:t>
            </w:r>
          </w:p>
        </w:tc>
        <w:tc>
          <w:tcPr>
            <w:tcW w:w="61" w:type="pct"/>
          </w:tcPr>
          <w:p w14:paraId="4BBBA749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7A73" w14:textId="2042298B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1,390,578</w:t>
            </w:r>
          </w:p>
        </w:tc>
        <w:tc>
          <w:tcPr>
            <w:tcW w:w="60" w:type="pct"/>
          </w:tcPr>
          <w:p w14:paraId="151F934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762BED2" w14:textId="1211D859" w:rsidR="00FD6DF2" w:rsidRPr="00B657B8" w:rsidRDefault="00EA4CA5" w:rsidP="00215A2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605,403</w:t>
            </w:r>
          </w:p>
        </w:tc>
        <w:tc>
          <w:tcPr>
            <w:tcW w:w="60" w:type="pct"/>
          </w:tcPr>
          <w:p w14:paraId="223F73E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74F2BD4" w14:textId="72DDA8BE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814,406</w:t>
            </w:r>
          </w:p>
        </w:tc>
        <w:tc>
          <w:tcPr>
            <w:tcW w:w="60" w:type="pct"/>
            <w:vAlign w:val="bottom"/>
          </w:tcPr>
          <w:p w14:paraId="335150F6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519BCB67" w14:textId="545F4314" w:rsidR="00FD6DF2" w:rsidRPr="00B657B8" w:rsidRDefault="00C20BE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12,568,378</w:t>
            </w:r>
          </w:p>
        </w:tc>
        <w:tc>
          <w:tcPr>
            <w:tcW w:w="60" w:type="pct"/>
            <w:vAlign w:val="bottom"/>
          </w:tcPr>
          <w:p w14:paraId="60D706A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3428405E" w14:textId="1889F7F1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13,772,781</w:t>
            </w:r>
          </w:p>
        </w:tc>
        <w:tc>
          <w:tcPr>
            <w:tcW w:w="96" w:type="pct"/>
          </w:tcPr>
          <w:p w14:paraId="073A12FE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59F760A1" w14:textId="5FCAB5BE" w:rsidR="00FD6DF2" w:rsidRPr="00B657B8" w:rsidRDefault="0051059D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(107,992)</w:t>
            </w:r>
          </w:p>
        </w:tc>
        <w:tc>
          <w:tcPr>
            <w:tcW w:w="60" w:type="pct"/>
          </w:tcPr>
          <w:p w14:paraId="0242EFD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5CF79512" w14:textId="1042337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(134,079)</w:t>
            </w:r>
          </w:p>
        </w:tc>
        <w:tc>
          <w:tcPr>
            <w:tcW w:w="60" w:type="pct"/>
          </w:tcPr>
          <w:p w14:paraId="211EB374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14:paraId="31D72070" w14:textId="535E380E" w:rsidR="00FD6DF2" w:rsidRPr="00B657B8" w:rsidRDefault="00797AD8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12,460,386</w:t>
            </w:r>
          </w:p>
        </w:tc>
        <w:tc>
          <w:tcPr>
            <w:tcW w:w="60" w:type="pct"/>
          </w:tcPr>
          <w:p w14:paraId="2504447A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14:paraId="2FC3C35B" w14:textId="57AAC264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13,638,702</w:t>
            </w:r>
          </w:p>
        </w:tc>
      </w:tr>
      <w:tr w:rsidR="00FD6DF2" w:rsidRPr="00B657B8" w14:paraId="0BA87E0B" w14:textId="77777777" w:rsidTr="00215A2F">
        <w:trPr>
          <w:cantSplit/>
        </w:trPr>
        <w:tc>
          <w:tcPr>
            <w:tcW w:w="948" w:type="pct"/>
          </w:tcPr>
          <w:p w14:paraId="62412582" w14:textId="77777777" w:rsidR="00FD6DF2" w:rsidRPr="00B657B8" w:rsidRDefault="00FD6DF2" w:rsidP="00215A2F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14:paraId="7848CF8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C4D7B8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14:paraId="6389BB7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5E8DB7B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4138DA1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1" w:type="pct"/>
          </w:tcPr>
          <w:p w14:paraId="3D12BCF4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vAlign w:val="bottom"/>
          </w:tcPr>
          <w:p w14:paraId="12E7C35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</w:tcPr>
          <w:p w14:paraId="603EC81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</w:tcPr>
          <w:p w14:paraId="638FC7A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</w:tcPr>
          <w:p w14:paraId="1DEAC6E1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</w:tcPr>
          <w:p w14:paraId="52DC799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F312CC8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14:paraId="4C8FE4D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74A495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</w:tcPr>
          <w:p w14:paraId="07EC94E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" w:type="pct"/>
          </w:tcPr>
          <w:p w14:paraId="1A184266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</w:tcPr>
          <w:p w14:paraId="2FB8018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</w:tcPr>
          <w:p w14:paraId="41201E1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14:paraId="082E539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</w:tcPr>
          <w:p w14:paraId="74495A0F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</w:tcPr>
          <w:p w14:paraId="3D10F6F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</w:tcPr>
          <w:p w14:paraId="4EDF7C4F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</w:tcPr>
          <w:p w14:paraId="6EB0B1F9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D6DF2" w:rsidRPr="00B657B8" w14:paraId="3A4B7D43" w14:textId="77777777" w:rsidTr="00215A2F">
        <w:trPr>
          <w:cantSplit/>
        </w:trPr>
        <w:tc>
          <w:tcPr>
            <w:tcW w:w="948" w:type="pct"/>
          </w:tcPr>
          <w:p w14:paraId="59F824B7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7" w:type="pct"/>
          </w:tcPr>
          <w:p w14:paraId="1FA56D94" w14:textId="317010E1" w:rsidR="00FD6DF2" w:rsidRPr="00B657B8" w:rsidRDefault="00DD530E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(510,114)</w:t>
            </w:r>
          </w:p>
        </w:tc>
        <w:tc>
          <w:tcPr>
            <w:tcW w:w="60" w:type="pct"/>
            <w:vAlign w:val="bottom"/>
          </w:tcPr>
          <w:p w14:paraId="28698C3A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</w:tcPr>
          <w:p w14:paraId="74354F27" w14:textId="0A549E5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(620,007)</w:t>
            </w:r>
          </w:p>
        </w:tc>
        <w:tc>
          <w:tcPr>
            <w:tcW w:w="60" w:type="pct"/>
            <w:vAlign w:val="bottom"/>
          </w:tcPr>
          <w:p w14:paraId="3C2A9350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pct"/>
            <w:vAlign w:val="bottom"/>
          </w:tcPr>
          <w:p w14:paraId="48623F8D" w14:textId="2A7CB837" w:rsidR="00FD6DF2" w:rsidRPr="00B657B8" w:rsidRDefault="00BE29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(52,010)</w:t>
            </w:r>
          </w:p>
        </w:tc>
        <w:tc>
          <w:tcPr>
            <w:tcW w:w="61" w:type="pct"/>
          </w:tcPr>
          <w:p w14:paraId="7C2CD5BE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5F10CBD7" w14:textId="343F7704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(48,046)</w:t>
            </w:r>
          </w:p>
        </w:tc>
        <w:tc>
          <w:tcPr>
            <w:tcW w:w="60" w:type="pct"/>
          </w:tcPr>
          <w:p w14:paraId="2268CDA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9A62B47" w14:textId="47FB4D59" w:rsidR="00FD6DF2" w:rsidRPr="00B657B8" w:rsidRDefault="0070504A" w:rsidP="00215A2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(110,106)</w:t>
            </w:r>
          </w:p>
        </w:tc>
        <w:tc>
          <w:tcPr>
            <w:tcW w:w="60" w:type="pct"/>
          </w:tcPr>
          <w:p w14:paraId="66D711B1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63CE9767" w14:textId="4EC2D91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(76,769)</w:t>
            </w:r>
          </w:p>
        </w:tc>
        <w:tc>
          <w:tcPr>
            <w:tcW w:w="60" w:type="pct"/>
            <w:vAlign w:val="bottom"/>
          </w:tcPr>
          <w:p w14:paraId="07933E09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</w:tcPr>
          <w:p w14:paraId="36BF9D29" w14:textId="35BB7F12" w:rsidR="00FD6DF2" w:rsidRPr="00B657B8" w:rsidRDefault="00C20BE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(672,230)</w:t>
            </w:r>
          </w:p>
        </w:tc>
        <w:tc>
          <w:tcPr>
            <w:tcW w:w="60" w:type="pct"/>
            <w:vAlign w:val="bottom"/>
          </w:tcPr>
          <w:p w14:paraId="6FFD0914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26" w:type="pct"/>
          </w:tcPr>
          <w:p w14:paraId="595246A4" w14:textId="255DC49F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(744,822)</w:t>
            </w:r>
          </w:p>
        </w:tc>
        <w:tc>
          <w:tcPr>
            <w:tcW w:w="96" w:type="pct"/>
          </w:tcPr>
          <w:p w14:paraId="446CDD84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3" w:type="pct"/>
          </w:tcPr>
          <w:p w14:paraId="1F7AE5ED" w14:textId="4F9C277E" w:rsidR="00FD6DF2" w:rsidRPr="00B657B8" w:rsidRDefault="0051059D" w:rsidP="00215A2F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48D367D3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pct"/>
          </w:tcPr>
          <w:p w14:paraId="7142E25D" w14:textId="1795A757" w:rsidR="00FD6DF2" w:rsidRPr="00B657B8" w:rsidRDefault="00FD6DF2" w:rsidP="00215A2F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pct"/>
          </w:tcPr>
          <w:p w14:paraId="2DF30C63" w14:textId="77777777" w:rsidR="00FD6DF2" w:rsidRPr="00B657B8" w:rsidRDefault="00FD6DF2" w:rsidP="00215A2F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</w:tcPr>
          <w:p w14:paraId="602EFC84" w14:textId="127050BB" w:rsidR="00FD6DF2" w:rsidRPr="00B657B8" w:rsidRDefault="00797AD8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(672,230)</w:t>
            </w:r>
          </w:p>
        </w:tc>
        <w:tc>
          <w:tcPr>
            <w:tcW w:w="60" w:type="pct"/>
          </w:tcPr>
          <w:p w14:paraId="059A49E5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</w:tcPr>
          <w:p w14:paraId="0B1185ED" w14:textId="3C627AB9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4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(744,822)</w:t>
            </w:r>
          </w:p>
        </w:tc>
      </w:tr>
      <w:tr w:rsidR="00FD6DF2" w:rsidRPr="00B657B8" w14:paraId="7EB16F88" w14:textId="77777777" w:rsidTr="00215A2F">
        <w:trPr>
          <w:cantSplit/>
        </w:trPr>
        <w:tc>
          <w:tcPr>
            <w:tcW w:w="948" w:type="pct"/>
          </w:tcPr>
          <w:p w14:paraId="7D113499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77" w:type="pct"/>
            <w:tcBorders>
              <w:bottom w:val="double" w:sz="4" w:space="0" w:color="auto"/>
            </w:tcBorders>
          </w:tcPr>
          <w:p w14:paraId="181BD9CE" w14:textId="338D0762" w:rsidR="00FD6DF2" w:rsidRPr="00B657B8" w:rsidRDefault="00DD530E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2,602,974</w:t>
            </w:r>
          </w:p>
        </w:tc>
        <w:tc>
          <w:tcPr>
            <w:tcW w:w="60" w:type="pct"/>
            <w:vAlign w:val="bottom"/>
          </w:tcPr>
          <w:p w14:paraId="7F7F7000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56F8AABB" w14:textId="27BC5E13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2,372,680</w:t>
            </w:r>
          </w:p>
        </w:tc>
        <w:tc>
          <w:tcPr>
            <w:tcW w:w="60" w:type="pct"/>
            <w:vAlign w:val="bottom"/>
          </w:tcPr>
          <w:p w14:paraId="1CBAB62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vAlign w:val="bottom"/>
          </w:tcPr>
          <w:p w14:paraId="41EAD76D" w14:textId="59323DBC" w:rsidR="00FD6DF2" w:rsidRPr="00EE03DD" w:rsidRDefault="00BE29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227,667</w:t>
            </w:r>
          </w:p>
        </w:tc>
        <w:tc>
          <w:tcPr>
            <w:tcW w:w="61" w:type="pct"/>
          </w:tcPr>
          <w:p w14:paraId="69574198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vAlign w:val="bottom"/>
          </w:tcPr>
          <w:p w14:paraId="537C4B9E" w14:textId="18321F9E" w:rsidR="00FD6DF2" w:rsidRPr="004D239A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E03D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135,299</w:t>
            </w:r>
          </w:p>
        </w:tc>
        <w:tc>
          <w:tcPr>
            <w:tcW w:w="60" w:type="pct"/>
          </w:tcPr>
          <w:p w14:paraId="626DDFB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</w:tcPr>
          <w:p w14:paraId="2C2C37DD" w14:textId="67ECFA35" w:rsidR="00FD6DF2" w:rsidRPr="00D36F15" w:rsidRDefault="003E4CC8" w:rsidP="00215A2F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36F1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(10</w:t>
            </w:r>
            <w:r w:rsidR="0043334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Pr="00D36F1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43334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847</w:t>
            </w:r>
            <w:r w:rsidRPr="00D36F1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60" w:type="pct"/>
          </w:tcPr>
          <w:p w14:paraId="3767DE98" w14:textId="77777777" w:rsidR="00FD6DF2" w:rsidRPr="00B657B8" w:rsidRDefault="00FD6DF2" w:rsidP="00215A2F">
            <w:pPr>
              <w:pStyle w:val="acctfourfigures"/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</w:tcPr>
          <w:p w14:paraId="26D347BC" w14:textId="76D4C62A" w:rsidR="00FD6DF2" w:rsidRPr="004D239A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D239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196,849</w:t>
            </w:r>
          </w:p>
        </w:tc>
        <w:tc>
          <w:tcPr>
            <w:tcW w:w="60" w:type="pct"/>
            <w:vAlign w:val="bottom"/>
          </w:tcPr>
          <w:p w14:paraId="1273BAF6" w14:textId="77777777" w:rsidR="00FD6DF2" w:rsidRPr="00B657B8" w:rsidRDefault="00FD6DF2" w:rsidP="00215A2F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7CD823AA" w14:textId="2333D5FE" w:rsidR="00FD6DF2" w:rsidRPr="00B657B8" w:rsidRDefault="000761BD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2,727,</w:t>
            </w:r>
            <w:r w:rsidR="0043334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794</w:t>
            </w:r>
          </w:p>
        </w:tc>
        <w:tc>
          <w:tcPr>
            <w:tcW w:w="60" w:type="pct"/>
            <w:vAlign w:val="bottom"/>
          </w:tcPr>
          <w:p w14:paraId="0ADD28B9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326" w:type="pct"/>
            <w:tcBorders>
              <w:bottom w:val="double" w:sz="4" w:space="0" w:color="auto"/>
            </w:tcBorders>
          </w:tcPr>
          <w:p w14:paraId="616FED57" w14:textId="3002A179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2,704,828</w:t>
            </w:r>
          </w:p>
        </w:tc>
        <w:tc>
          <w:tcPr>
            <w:tcW w:w="96" w:type="pct"/>
          </w:tcPr>
          <w:p w14:paraId="1DF0FBE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40FD53FE" w14:textId="473B78F5" w:rsidR="00FD6DF2" w:rsidRPr="00B657B8" w:rsidRDefault="0051059D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17,026</w:t>
            </w:r>
          </w:p>
        </w:tc>
        <w:tc>
          <w:tcPr>
            <w:tcW w:w="60" w:type="pct"/>
          </w:tcPr>
          <w:p w14:paraId="518C072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03FB0869" w14:textId="5F87BC32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(42,293)</w:t>
            </w:r>
          </w:p>
        </w:tc>
        <w:tc>
          <w:tcPr>
            <w:tcW w:w="60" w:type="pct"/>
          </w:tcPr>
          <w:p w14:paraId="507E622F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7" w:type="pct"/>
          </w:tcPr>
          <w:p w14:paraId="1B898E33" w14:textId="4F2B6E50" w:rsidR="00FD6DF2" w:rsidRPr="00B657B8" w:rsidRDefault="00797AD8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2,744,</w:t>
            </w:r>
            <w:r w:rsidR="0043334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820</w:t>
            </w:r>
          </w:p>
        </w:tc>
        <w:tc>
          <w:tcPr>
            <w:tcW w:w="60" w:type="pct"/>
          </w:tcPr>
          <w:p w14:paraId="07210E4D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</w:tcPr>
          <w:p w14:paraId="1A2E564C" w14:textId="1F94EAF8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2,662,535</w:t>
            </w:r>
          </w:p>
        </w:tc>
      </w:tr>
      <w:tr w:rsidR="00FD6DF2" w:rsidRPr="00B657B8" w14:paraId="44864FDA" w14:textId="77777777" w:rsidTr="00215A2F">
        <w:trPr>
          <w:cantSplit/>
        </w:trPr>
        <w:tc>
          <w:tcPr>
            <w:tcW w:w="948" w:type="pct"/>
          </w:tcPr>
          <w:p w14:paraId="7810B102" w14:textId="77777777" w:rsidR="00FD6DF2" w:rsidRPr="00B657B8" w:rsidRDefault="00FD6DF2" w:rsidP="00215A2F">
            <w:pPr>
              <w:spacing w:line="280" w:lineRule="exact"/>
              <w:ind w:left="112" w:right="74" w:hanging="112"/>
              <w:contextualSpacing/>
              <w:rPr>
                <w:cs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vAlign w:val="bottom"/>
          </w:tcPr>
          <w:p w14:paraId="33639CA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F7C8C8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3828E2A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38CDE7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1E3E557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8627E5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vAlign w:val="bottom"/>
          </w:tcPr>
          <w:p w14:paraId="5595B8F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BE5515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vAlign w:val="bottom"/>
          </w:tcPr>
          <w:p w14:paraId="576D60B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A2574CD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vAlign w:val="bottom"/>
          </w:tcPr>
          <w:p w14:paraId="29FEA82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985A52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071E945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B2E14D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vAlign w:val="bottom"/>
          </w:tcPr>
          <w:p w14:paraId="71E2554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12EE17C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vAlign w:val="bottom"/>
          </w:tcPr>
          <w:p w14:paraId="5311F8F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388075F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448FAED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733342A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626502B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82680BF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bottom"/>
          </w:tcPr>
          <w:p w14:paraId="5825FDC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FD6DF2" w:rsidRPr="00B657B8" w14:paraId="219E3EF1" w14:textId="77777777" w:rsidTr="00215A2F">
        <w:trPr>
          <w:cantSplit/>
        </w:trPr>
        <w:tc>
          <w:tcPr>
            <w:tcW w:w="1225" w:type="pct"/>
            <w:gridSpan w:val="2"/>
          </w:tcPr>
          <w:p w14:paraId="6FB248B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60" w:type="pct"/>
            <w:vAlign w:val="bottom"/>
          </w:tcPr>
          <w:p w14:paraId="259D861B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72E6EA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B5718D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1761B23A" w14:textId="446107DA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19FF09A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68230AE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36771E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289872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112D404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4A5C3FB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00469E1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45EB65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0867DD3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5295ED6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5CC17BE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5BA636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A84E34D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3710DC3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CDDCCC8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0405C61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C8DF583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bottom"/>
          </w:tcPr>
          <w:p w14:paraId="1D109E86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FD6DF2" w:rsidRPr="00B657B8" w14:paraId="7EE6EDA1" w14:textId="77777777" w:rsidTr="00215A2F">
        <w:trPr>
          <w:cantSplit/>
        </w:trPr>
        <w:tc>
          <w:tcPr>
            <w:tcW w:w="948" w:type="pct"/>
            <w:vAlign w:val="center"/>
          </w:tcPr>
          <w:p w14:paraId="4EE1693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ดอกเบี้ยรับ</w:t>
            </w:r>
          </w:p>
        </w:tc>
        <w:tc>
          <w:tcPr>
            <w:tcW w:w="277" w:type="pct"/>
            <w:vAlign w:val="bottom"/>
          </w:tcPr>
          <w:p w14:paraId="388EF9C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0118FC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CC6880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75C9B15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06B62CC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15DF9D77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EA89E4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5CD88B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1902129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F911E32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7D406C75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B8DADEE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5564CD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ACDC11A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1275A78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46A9093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DD4342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0E20248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97E418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BA48274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612D6EA3" w14:textId="7F2E8D19" w:rsidR="00FD6DF2" w:rsidRPr="00B657B8" w:rsidRDefault="00800264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75,316</w:t>
            </w:r>
          </w:p>
        </w:tc>
        <w:tc>
          <w:tcPr>
            <w:tcW w:w="60" w:type="pct"/>
            <w:vAlign w:val="bottom"/>
          </w:tcPr>
          <w:p w14:paraId="26FA3C88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bottom"/>
          </w:tcPr>
          <w:p w14:paraId="68F0F4A9" w14:textId="36D5690A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26,232</w:t>
            </w:r>
          </w:p>
        </w:tc>
      </w:tr>
      <w:tr w:rsidR="000E570C" w:rsidRPr="00B657B8" w14:paraId="7E8E7B4A" w14:textId="77777777" w:rsidTr="00215A2F">
        <w:trPr>
          <w:cantSplit/>
          <w:trHeight w:val="56"/>
        </w:trPr>
        <w:tc>
          <w:tcPr>
            <w:tcW w:w="1558" w:type="pct"/>
            <w:gridSpan w:val="4"/>
          </w:tcPr>
          <w:p w14:paraId="7C372B73" w14:textId="77777777" w:rsidR="000E570C" w:rsidRPr="002E26F4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vAlign w:val="bottom"/>
          </w:tcPr>
          <w:p w14:paraId="6B8AE59E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4A97CE91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3CDC675E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E76610E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E76431B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29F947BD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B41EAD6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0ADAF108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C5D78DB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8F21ED4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B95B0D6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38ADEB77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032F1976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0F0868E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666C263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F3C47C7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69A61C8" w14:textId="77777777" w:rsidR="000E570C" w:rsidRPr="00B657B8" w:rsidRDefault="000E570C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3BA5E9E2" w14:textId="7E8DDD91" w:rsidR="000E570C" w:rsidRPr="00B657B8" w:rsidRDefault="003D1F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1,545</w:t>
            </w:r>
          </w:p>
        </w:tc>
        <w:tc>
          <w:tcPr>
            <w:tcW w:w="60" w:type="pct"/>
            <w:vAlign w:val="bottom"/>
          </w:tcPr>
          <w:p w14:paraId="670A4DBA" w14:textId="77777777" w:rsidR="000E570C" w:rsidRPr="00B657B8" w:rsidRDefault="000E570C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</w:tcPr>
          <w:p w14:paraId="1154D57B" w14:textId="1E270C58" w:rsidR="000E570C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  <w:r w:rsidRPr="00A13528">
              <w:t>6,928</w:t>
            </w:r>
          </w:p>
        </w:tc>
      </w:tr>
      <w:tr w:rsidR="000E570C" w:rsidRPr="00B657B8" w14:paraId="3747F943" w14:textId="77777777" w:rsidTr="00215A2F">
        <w:trPr>
          <w:cantSplit/>
          <w:trHeight w:val="56"/>
        </w:trPr>
        <w:tc>
          <w:tcPr>
            <w:tcW w:w="1558" w:type="pct"/>
            <w:gridSpan w:val="4"/>
          </w:tcPr>
          <w:p w14:paraId="3B1CBB25" w14:textId="3AE4ACC8" w:rsidR="000E570C" w:rsidRPr="002E26F4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E26F4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 w:rsidRPr="002E26F4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จำหน่ายและ</w:t>
            </w:r>
            <w:r w:rsidRPr="002E26F4">
              <w:rPr>
                <w:rFonts w:asciiTheme="majorBidi" w:hAnsiTheme="majorBidi" w:cs="Angsana New"/>
                <w:szCs w:val="22"/>
                <w:cs/>
                <w:lang w:bidi="th-TH"/>
              </w:rPr>
              <w:t>ตัดจำหน่ายสินทรัพย์ไม่มีตัวตน</w:t>
            </w:r>
          </w:p>
        </w:tc>
        <w:tc>
          <w:tcPr>
            <w:tcW w:w="60" w:type="pct"/>
            <w:vAlign w:val="bottom"/>
          </w:tcPr>
          <w:p w14:paraId="58445E9F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51EECDFB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160F651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0FD65CFE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DBA2E67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A92ECC0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1915897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00086B3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F3C65CE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B1A7571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1182F38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67D82F8A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6BA4A3D0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262D44DF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1B7DE7A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5DEC263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DD44885" w14:textId="77777777" w:rsidR="000E570C" w:rsidRPr="00B657B8" w:rsidRDefault="000E570C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53EF208F" w14:textId="17857567" w:rsidR="000E570C" w:rsidRPr="00B657B8" w:rsidRDefault="00826D2D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 w:right="-12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0" w:type="pct"/>
            <w:vAlign w:val="bottom"/>
          </w:tcPr>
          <w:p w14:paraId="17C0ECBC" w14:textId="77777777" w:rsidR="000E570C" w:rsidRPr="00B657B8" w:rsidRDefault="000E570C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 w:right="-12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9" w:type="pct"/>
          </w:tcPr>
          <w:p w14:paraId="5F46B984" w14:textId="3FECA7E3" w:rsidR="000E570C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A13528">
              <w:t>(60)</w:t>
            </w:r>
          </w:p>
        </w:tc>
      </w:tr>
      <w:tr w:rsidR="000E570C" w:rsidRPr="00B657B8" w14:paraId="0D350A45" w14:textId="77777777" w:rsidTr="00215A2F">
        <w:trPr>
          <w:cantSplit/>
          <w:trHeight w:val="56"/>
        </w:trPr>
        <w:tc>
          <w:tcPr>
            <w:tcW w:w="1558" w:type="pct"/>
            <w:gridSpan w:val="4"/>
          </w:tcPr>
          <w:p w14:paraId="5F323FED" w14:textId="77777777" w:rsidR="000E570C" w:rsidRPr="002E26F4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กลับรายการ (</w:t>
            </w:r>
            <w:r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) </w:t>
            </w:r>
            <w:r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60" w:type="pct"/>
            <w:vAlign w:val="bottom"/>
          </w:tcPr>
          <w:p w14:paraId="25CB56F8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04D422D7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949552A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D551BE6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51C391E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6C829C2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7F6ED0A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6F0723F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15BBE04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7958534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E240F5B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086DEC74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7C14E22C" w14:textId="77777777" w:rsidR="000E570C" w:rsidRPr="00B657B8" w:rsidRDefault="000E570C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835AF7D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E9A31D7" w14:textId="77777777" w:rsidR="000E570C" w:rsidRPr="00B657B8" w:rsidRDefault="000E570C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C76E05F" w14:textId="77777777" w:rsidR="000E570C" w:rsidRPr="00B657B8" w:rsidRDefault="000E570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78A5921" w14:textId="77777777" w:rsidR="000E570C" w:rsidRPr="00B657B8" w:rsidRDefault="000E570C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218A1ECE" w14:textId="0F178465" w:rsidR="000E570C" w:rsidRPr="004D239A" w:rsidRDefault="00952135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(95,099)</w:t>
            </w:r>
          </w:p>
        </w:tc>
        <w:tc>
          <w:tcPr>
            <w:tcW w:w="60" w:type="pct"/>
            <w:vAlign w:val="bottom"/>
          </w:tcPr>
          <w:p w14:paraId="4ACC9A2E" w14:textId="77777777" w:rsidR="000E570C" w:rsidRPr="00B657B8" w:rsidRDefault="000E570C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</w:tcPr>
          <w:p w14:paraId="2643AC48" w14:textId="721BDC45" w:rsidR="000E570C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A13528">
              <w:t>2,770</w:t>
            </w:r>
          </w:p>
        </w:tc>
      </w:tr>
      <w:tr w:rsidR="00FD6DF2" w:rsidRPr="00B657B8" w14:paraId="1BA6DF68" w14:textId="77777777" w:rsidTr="00215A2F">
        <w:trPr>
          <w:cantSplit/>
          <w:trHeight w:val="56"/>
        </w:trPr>
        <w:tc>
          <w:tcPr>
            <w:tcW w:w="1558" w:type="pct"/>
            <w:gridSpan w:val="4"/>
          </w:tcPr>
          <w:p w14:paraId="46D7B0D0" w14:textId="6C8F5167" w:rsidR="00FD6DF2" w:rsidRPr="002E26F4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E26F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60" w:type="pct"/>
            <w:vAlign w:val="bottom"/>
          </w:tcPr>
          <w:p w14:paraId="5BA6FAC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2FF038C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2DBF0DE0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15840D37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FBAB5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22E99AA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6DDBA6C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345BA5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509A3A6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DD7D23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BA7BF86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7D6B5F1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1B2B7595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D4A9D9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28C4FC4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3BDD0F1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A997725" w14:textId="77777777" w:rsidR="00FD6DF2" w:rsidRPr="00B657B8" w:rsidRDefault="00FD6DF2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5C7C9557" w14:textId="12D01A05" w:rsidR="00FD6DF2" w:rsidRPr="00E070AE" w:rsidRDefault="00952135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070A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952135">
              <w:rPr>
                <w:rFonts w:asciiTheme="majorBidi" w:hAnsiTheme="majorBidi" w:cstheme="majorBidi"/>
                <w:szCs w:val="22"/>
                <w:lang w:bidi="th-TH"/>
              </w:rPr>
              <w:t>9,390)</w:t>
            </w:r>
          </w:p>
        </w:tc>
        <w:tc>
          <w:tcPr>
            <w:tcW w:w="60" w:type="pct"/>
            <w:vAlign w:val="bottom"/>
          </w:tcPr>
          <w:p w14:paraId="327A0EB6" w14:textId="77777777" w:rsidR="00FD6DF2" w:rsidRPr="00B657B8" w:rsidRDefault="00FD6DF2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0F93295F" w14:textId="3734BAE6" w:rsidR="00FD6DF2" w:rsidRPr="00B657B8" w:rsidRDefault="000E570C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D6DF2" w:rsidRPr="00B657B8" w14:paraId="2D897F57" w14:textId="77777777" w:rsidTr="00215A2F">
        <w:trPr>
          <w:cantSplit/>
        </w:trPr>
        <w:tc>
          <w:tcPr>
            <w:tcW w:w="1225" w:type="pct"/>
            <w:gridSpan w:val="2"/>
            <w:vAlign w:val="center"/>
          </w:tcPr>
          <w:p w14:paraId="6BD54D9A" w14:textId="62C39E0F" w:rsidR="00FD6DF2" w:rsidRPr="002E26F4" w:rsidRDefault="00CB0695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 (</w:t>
            </w:r>
            <w:r w:rsidR="00FD6DF2"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) </w:t>
            </w:r>
            <w:r w:rsidR="00FD6DF2"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60" w:type="pct"/>
            <w:vAlign w:val="bottom"/>
          </w:tcPr>
          <w:p w14:paraId="710F0F51" w14:textId="77777777" w:rsidR="00FD6DF2" w:rsidRPr="002E26F4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9CB98B9" w14:textId="77777777" w:rsidR="00FD6DF2" w:rsidRPr="002E26F4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2AEEC9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4BB8231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7227244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2A8EDA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B2CCC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767D53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56AE19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105E26F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08BC6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5306E8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E0CB98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29359E4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09069CE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DBF2FB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A95CCA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FDA033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9B9D37B" w14:textId="77777777" w:rsidR="00FD6DF2" w:rsidRPr="00B657B8" w:rsidRDefault="00FD6DF2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48F2FD9C" w14:textId="4EB9396C" w:rsidR="00FD6DF2" w:rsidRPr="00B657B8" w:rsidRDefault="00CB0695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41,249</w:t>
            </w:r>
          </w:p>
        </w:tc>
        <w:tc>
          <w:tcPr>
            <w:tcW w:w="60" w:type="pct"/>
            <w:vAlign w:val="bottom"/>
          </w:tcPr>
          <w:p w14:paraId="2CF8210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46184E88" w14:textId="4E41D519" w:rsidR="00FD6DF2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  <w:r w:rsidRPr="000E570C">
              <w:rPr>
                <w:rFonts w:asciiTheme="majorBidi" w:hAnsiTheme="majorBidi" w:cstheme="majorBidi"/>
                <w:szCs w:val="22"/>
              </w:rPr>
              <w:t>(48,073)</w:t>
            </w:r>
          </w:p>
        </w:tc>
      </w:tr>
      <w:tr w:rsidR="00FD6DF2" w:rsidRPr="004D239A" w14:paraId="43E91B70" w14:textId="77777777" w:rsidTr="00215A2F">
        <w:trPr>
          <w:cantSplit/>
        </w:trPr>
        <w:tc>
          <w:tcPr>
            <w:tcW w:w="1890" w:type="pct"/>
            <w:gridSpan w:val="6"/>
            <w:vAlign w:val="center"/>
          </w:tcPr>
          <w:p w14:paraId="0EE6EE79" w14:textId="2FB47420" w:rsidR="00FD6DF2" w:rsidRPr="002E26F4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E26F4">
              <w:rPr>
                <w:rFonts w:asciiTheme="majorBidi" w:hAnsiTheme="majorBidi" w:cstheme="majorBidi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1" w:type="pct"/>
            <w:vAlign w:val="bottom"/>
          </w:tcPr>
          <w:p w14:paraId="4C573E7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4A04695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64B2AF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2CBB39B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5A1027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2CE917F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48BB5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248C2D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C66923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1603E3A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2E40724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3" w:type="pct"/>
            <w:vAlign w:val="bottom"/>
          </w:tcPr>
          <w:p w14:paraId="796DD38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57EC6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915250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B3A4FD0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6714C955" w14:textId="75F59FD8" w:rsidR="00FD6DF2" w:rsidRPr="00B657B8" w:rsidRDefault="00826D2D" w:rsidP="00215A2F">
            <w:pPr>
              <w:pStyle w:val="BodyText"/>
              <w:tabs>
                <w:tab w:val="decimal" w:pos="541"/>
              </w:tabs>
              <w:spacing w:after="0" w:line="280" w:lineRule="exact"/>
              <w:ind w:left="-115" w:right="-12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0" w:type="pct"/>
            <w:vAlign w:val="bottom"/>
          </w:tcPr>
          <w:p w14:paraId="237CBBDD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033FDC0A" w14:textId="1A69A543" w:rsidR="00FD6DF2" w:rsidRPr="004D239A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  <w:r w:rsidRPr="000E570C">
              <w:rPr>
                <w:rFonts w:asciiTheme="majorBidi" w:hAnsiTheme="majorBidi" w:cstheme="majorBidi"/>
                <w:szCs w:val="22"/>
              </w:rPr>
              <w:t>22,688</w:t>
            </w:r>
          </w:p>
        </w:tc>
      </w:tr>
      <w:tr w:rsidR="00FD6DF2" w:rsidRPr="00B657B8" w14:paraId="44DDC079" w14:textId="77777777" w:rsidTr="00215A2F">
        <w:trPr>
          <w:cantSplit/>
        </w:trPr>
        <w:tc>
          <w:tcPr>
            <w:tcW w:w="1890" w:type="pct"/>
            <w:gridSpan w:val="6"/>
            <w:vAlign w:val="center"/>
          </w:tcPr>
          <w:p w14:paraId="60CE6D2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61" w:type="pct"/>
            <w:vAlign w:val="bottom"/>
          </w:tcPr>
          <w:p w14:paraId="6A3F783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1FF3D58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852BBE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48FFB1C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45350B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B4B81B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ABD685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F59617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2FC2BF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0F2F0BC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1AE4A15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3" w:type="pct"/>
            <w:vAlign w:val="bottom"/>
          </w:tcPr>
          <w:p w14:paraId="500EA00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C1F394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34E59D8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DA29F9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37892A0C" w14:textId="702895FD" w:rsidR="00FD6DF2" w:rsidRPr="00B657B8" w:rsidRDefault="0081134B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35,72</w:t>
            </w:r>
            <w:r w:rsidR="00433341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241EDA1D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4EA25683" w14:textId="55E72E98" w:rsidR="00FD6DF2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0E570C">
              <w:rPr>
                <w:rFonts w:asciiTheme="majorBidi" w:hAnsiTheme="majorBidi" w:cstheme="majorBidi"/>
                <w:szCs w:val="22"/>
                <w:lang w:bidi="th-TH"/>
              </w:rPr>
              <w:t>67,023</w:t>
            </w:r>
          </w:p>
        </w:tc>
      </w:tr>
      <w:tr w:rsidR="00FD6DF2" w:rsidRPr="00B657B8" w14:paraId="5AF340F3" w14:textId="77777777" w:rsidTr="00215A2F">
        <w:trPr>
          <w:cantSplit/>
        </w:trPr>
        <w:tc>
          <w:tcPr>
            <w:tcW w:w="948" w:type="pct"/>
            <w:vAlign w:val="center"/>
          </w:tcPr>
          <w:p w14:paraId="0A2DB67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277" w:type="pct"/>
            <w:vAlign w:val="bottom"/>
          </w:tcPr>
          <w:p w14:paraId="16BE3BF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B0F3DD0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32C3083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F1DF90B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3BE8128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11AD446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0D4E737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5B0ADF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60EC1B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F2B1D70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4155137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0D98AD1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4AF339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05BF70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431FF3E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3BDD89AA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3CF70BE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C91AD1C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BAAEA7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6F24C52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2866C540" w14:textId="28D04EB9" w:rsidR="00FD6DF2" w:rsidRPr="00B657B8" w:rsidRDefault="0081134B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(21,555)</w:t>
            </w:r>
          </w:p>
        </w:tc>
        <w:tc>
          <w:tcPr>
            <w:tcW w:w="60" w:type="pct"/>
            <w:vAlign w:val="bottom"/>
          </w:tcPr>
          <w:p w14:paraId="09A9EB77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6BAE515" w14:textId="00865D54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4" w:right="-12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(64,044)</w:t>
            </w:r>
          </w:p>
        </w:tc>
      </w:tr>
      <w:tr w:rsidR="00FD6DF2" w:rsidRPr="00B657B8" w14:paraId="0FB2E163" w14:textId="77777777" w:rsidTr="00215A2F">
        <w:trPr>
          <w:cantSplit/>
        </w:trPr>
        <w:tc>
          <w:tcPr>
            <w:tcW w:w="948" w:type="pct"/>
            <w:vAlign w:val="center"/>
          </w:tcPr>
          <w:p w14:paraId="410FA0D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77" w:type="pct"/>
            <w:vAlign w:val="bottom"/>
          </w:tcPr>
          <w:p w14:paraId="0F99330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347DA8E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6983DD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9897384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39217D06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4C62280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02661BD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B80764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A47AF0F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B139DC0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A97BDA4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A53362F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552A1B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E128788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77E619A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51735D8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1D71A78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41F4A0E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F68DA7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4921032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22844FDE" w14:textId="6B983FB6" w:rsidR="00FD6DF2" w:rsidRPr="00B657B8" w:rsidRDefault="00826D2D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(444,365)</w:t>
            </w:r>
          </w:p>
        </w:tc>
        <w:tc>
          <w:tcPr>
            <w:tcW w:w="60" w:type="pct"/>
            <w:vAlign w:val="bottom"/>
          </w:tcPr>
          <w:p w14:paraId="48F8BB4F" w14:textId="77777777" w:rsidR="00FD6DF2" w:rsidRPr="00B657B8" w:rsidRDefault="00FD6DF2" w:rsidP="00215A2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0936A05E" w14:textId="3149C401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(280,492)</w:t>
            </w:r>
          </w:p>
        </w:tc>
      </w:tr>
      <w:tr w:rsidR="00FD6DF2" w:rsidRPr="00B657B8" w14:paraId="55AE594D" w14:textId="77777777" w:rsidTr="00215A2F">
        <w:trPr>
          <w:cantSplit/>
        </w:trPr>
        <w:tc>
          <w:tcPr>
            <w:tcW w:w="948" w:type="pct"/>
            <w:vAlign w:val="center"/>
          </w:tcPr>
          <w:p w14:paraId="5C7D3F0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277" w:type="pct"/>
            <w:vAlign w:val="bottom"/>
          </w:tcPr>
          <w:p w14:paraId="4BE79B8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F46556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847DFB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85EFE6D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0F5347E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08F969FE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363F44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C9F8B8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FB7BEC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71F0694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6C4C2245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FCBAE59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3EC5AC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D638B5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0EE4620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6A91FBA3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7D6F8C8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B6F21F6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3176AB37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0933672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14:paraId="1A9C889C" w14:textId="5A5F5BEC" w:rsidR="00FD6DF2" w:rsidRPr="00B657B8" w:rsidRDefault="00826D2D" w:rsidP="00215A2F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2,32</w:t>
            </w:r>
            <w:r w:rsidR="00CF135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CF135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244</w:t>
            </w:r>
          </w:p>
        </w:tc>
        <w:tc>
          <w:tcPr>
            <w:tcW w:w="60" w:type="pct"/>
            <w:vAlign w:val="bottom"/>
          </w:tcPr>
          <w:p w14:paraId="0231904F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4279CCB0" w14:textId="3D36910F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2,395,507</w:t>
            </w:r>
          </w:p>
        </w:tc>
      </w:tr>
      <w:tr w:rsidR="00FD6DF2" w:rsidRPr="00B657B8" w14:paraId="43873C3B" w14:textId="77777777" w:rsidTr="00215A2F">
        <w:trPr>
          <w:cantSplit/>
        </w:trPr>
        <w:tc>
          <w:tcPr>
            <w:tcW w:w="1558" w:type="pct"/>
            <w:gridSpan w:val="4"/>
          </w:tcPr>
          <w:p w14:paraId="1CA4B5E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vAlign w:val="bottom"/>
          </w:tcPr>
          <w:p w14:paraId="75E2BA46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1611167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28971FE8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48AFD0D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BEC7000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58916EF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E59DD34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388802EF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4E56C01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06D52C3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D0CA1A2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68A1B6C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1EEE613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3A13474E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0A33F26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1BA570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4AA0A5A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4A5BF1DE" w14:textId="7495D604" w:rsidR="00FD6DF2" w:rsidRPr="00B657B8" w:rsidRDefault="005441EC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(71,708)</w:t>
            </w:r>
          </w:p>
        </w:tc>
        <w:tc>
          <w:tcPr>
            <w:tcW w:w="60" w:type="pct"/>
            <w:vAlign w:val="bottom"/>
          </w:tcPr>
          <w:p w14:paraId="445A9CF4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6344052B" w14:textId="3A448F60" w:rsidR="00FD6DF2" w:rsidRPr="00B657B8" w:rsidRDefault="000E570C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4" w:right="-120"/>
              <w:contextualSpacing/>
              <w:rPr>
                <w:rFonts w:asciiTheme="majorBidi" w:hAnsiTheme="majorBidi" w:cstheme="majorBidi"/>
                <w:szCs w:val="22"/>
              </w:rPr>
            </w:pPr>
            <w:r w:rsidRPr="000E570C">
              <w:rPr>
                <w:rFonts w:asciiTheme="majorBidi" w:hAnsiTheme="majorBidi" w:cstheme="majorBidi"/>
                <w:szCs w:val="22"/>
                <w:lang w:bidi="th-TH"/>
              </w:rPr>
              <w:t>(120,746)</w:t>
            </w:r>
          </w:p>
        </w:tc>
      </w:tr>
      <w:tr w:rsidR="00FD6DF2" w:rsidRPr="00B657B8" w14:paraId="065BB4F8" w14:textId="77777777" w:rsidTr="00215A2F">
        <w:trPr>
          <w:cantSplit/>
        </w:trPr>
        <w:tc>
          <w:tcPr>
            <w:tcW w:w="948" w:type="pct"/>
          </w:tcPr>
          <w:p w14:paraId="361E75B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77" w:type="pct"/>
            <w:vAlign w:val="bottom"/>
          </w:tcPr>
          <w:p w14:paraId="4996652A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9B3CFE1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23AB97C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1EAC694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vAlign w:val="bottom"/>
          </w:tcPr>
          <w:p w14:paraId="36D0F169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08CA143A" w14:textId="77777777" w:rsidR="00FD6DF2" w:rsidRPr="00B657B8" w:rsidRDefault="00FD6DF2" w:rsidP="00215A2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4B76A8B2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2329446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096F1295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2886BE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vAlign w:val="bottom"/>
          </w:tcPr>
          <w:p w14:paraId="7EC5EBBB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9F1546E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A40BE3B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0CE8EBC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3F46B011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" w:type="pct"/>
            <w:vAlign w:val="bottom"/>
          </w:tcPr>
          <w:p w14:paraId="15DD5A10" w14:textId="77777777" w:rsidR="00FD6DF2" w:rsidRPr="00B657B8" w:rsidRDefault="00FD6DF2" w:rsidP="00215A2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7D4E224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CF4601C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617F4A0" w14:textId="77777777" w:rsidR="00FD6DF2" w:rsidRPr="00B657B8" w:rsidRDefault="00FD6DF2" w:rsidP="00215A2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010920B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F6378" w14:textId="486E3E65" w:rsidR="00FD6DF2" w:rsidRPr="00B657B8" w:rsidRDefault="005441EC" w:rsidP="00215A2F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2,256,</w:t>
            </w:r>
            <w:r w:rsidR="00CF135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536</w:t>
            </w:r>
          </w:p>
        </w:tc>
        <w:tc>
          <w:tcPr>
            <w:tcW w:w="60" w:type="pct"/>
            <w:vAlign w:val="bottom"/>
          </w:tcPr>
          <w:p w14:paraId="5757EAA1" w14:textId="77777777" w:rsidR="00FD6DF2" w:rsidRPr="00B657B8" w:rsidRDefault="00FD6DF2" w:rsidP="00215A2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0FBE0" w14:textId="36C14473" w:rsidR="00FD6DF2" w:rsidRPr="00B657B8" w:rsidRDefault="00FD6DF2" w:rsidP="00215A2F">
            <w:pPr>
              <w:pStyle w:val="acctfourfigures"/>
              <w:tabs>
                <w:tab w:val="clear" w:pos="765"/>
                <w:tab w:val="decimal" w:pos="740"/>
              </w:tabs>
              <w:spacing w:line="280" w:lineRule="exact"/>
              <w:ind w:left="-72" w:right="-12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2,274,761</w:t>
            </w:r>
          </w:p>
        </w:tc>
      </w:tr>
    </w:tbl>
    <w:p w14:paraId="4CF4A462" w14:textId="77777777" w:rsidR="00FD6DF2" w:rsidRDefault="00FD6DF2" w:rsidP="007E36BD">
      <w:pPr>
        <w:pStyle w:val="ListParagraph"/>
        <w:ind w:left="540" w:right="65"/>
        <w:rPr>
          <w:szCs w:val="22"/>
          <w:cs/>
          <w:lang w:val="en-AU"/>
        </w:rPr>
        <w:sectPr w:rsidR="00FD6DF2" w:rsidSect="00215A2F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26"/>
        </w:sectPr>
      </w:pPr>
    </w:p>
    <w:p w14:paraId="6EEEC590" w14:textId="77777777" w:rsidR="00257BB7" w:rsidRPr="008A2C70" w:rsidRDefault="00257BB7" w:rsidP="00257BB7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8A2C70">
        <w:rPr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91E2331" w14:textId="77777777" w:rsidR="00257BB7" w:rsidRPr="008A2C70" w:rsidRDefault="00257BB7" w:rsidP="00257BB7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43905B6" w14:textId="77777777" w:rsidR="00257BB7" w:rsidRPr="00FD6DF2" w:rsidRDefault="00257BB7" w:rsidP="00257BB7">
      <w:pPr>
        <w:ind w:left="540" w:right="18"/>
        <w:jc w:val="thaiDistribute"/>
        <w:rPr>
          <w:spacing w:val="8"/>
          <w:sz w:val="30"/>
          <w:szCs w:val="30"/>
        </w:rPr>
      </w:pPr>
      <w:r w:rsidRPr="008A2C70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02F793D3" w14:textId="77777777" w:rsidR="00257BB7" w:rsidRDefault="00257BB7" w:rsidP="00BC48A5">
      <w:pPr>
        <w:ind w:left="540" w:right="18"/>
        <w:jc w:val="center"/>
        <w:rPr>
          <w:spacing w:val="8"/>
          <w:sz w:val="30"/>
          <w:szCs w:val="30"/>
        </w:rPr>
      </w:pPr>
    </w:p>
    <w:p w14:paraId="31F78B87" w14:textId="32DA7CEE" w:rsidR="00BC48A5" w:rsidRPr="004D3964" w:rsidRDefault="00BC48A5" w:rsidP="00BC48A5">
      <w:pPr>
        <w:ind w:left="540" w:right="18"/>
        <w:jc w:val="center"/>
        <w:rPr>
          <w:spacing w:val="8"/>
          <w:sz w:val="30"/>
          <w:szCs w:val="30"/>
        </w:rPr>
      </w:pPr>
      <w:r w:rsidRPr="004D3964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</w:p>
    <w:p w14:paraId="00B07C22" w14:textId="1DF7ADA6" w:rsidR="00BC48A5" w:rsidRPr="00BC48A5" w:rsidRDefault="00BC48A5" w:rsidP="00BC48A5">
      <w:pPr>
        <w:pStyle w:val="ListParagraph"/>
        <w:ind w:left="540" w:right="65"/>
        <w:jc w:val="center"/>
        <w:rPr>
          <w:b w:val="0"/>
          <w:bCs w:val="0"/>
          <w:i w:val="0"/>
          <w:iCs w:val="0"/>
          <w:szCs w:val="22"/>
          <w:lang w:val="en-US"/>
        </w:rPr>
      </w:pPr>
      <w:r w:rsidRPr="004D3964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สำหรับงวดหกเดือนสิ้นสุดวันที่ </w:t>
      </w:r>
      <w:r w:rsidRPr="004D3964">
        <w:rPr>
          <w:rFonts w:asciiTheme="majorBidi" w:hAnsiTheme="majorBidi" w:cstheme="majorBidi"/>
          <w:b w:val="0"/>
          <w:bCs w:val="0"/>
          <w:i w:val="0"/>
          <w:iCs w:val="0"/>
          <w:spacing w:val="8"/>
          <w:lang w:val="en-US"/>
        </w:rPr>
        <w:t>30</w:t>
      </w:r>
      <w:r w:rsidRPr="004D3964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ED491BA" w14:textId="3E8AB809" w:rsidR="004D3964" w:rsidRPr="00AE4D5B" w:rsidRDefault="00257BB7" w:rsidP="004D3964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4FD0BD67" wp14:editId="419BB72B">
                <wp:simplePos x="0" y="0"/>
                <wp:positionH relativeFrom="column">
                  <wp:posOffset>2534920</wp:posOffset>
                </wp:positionH>
                <wp:positionV relativeFrom="paragraph">
                  <wp:posOffset>3084830</wp:posOffset>
                </wp:positionV>
                <wp:extent cx="206734" cy="343574"/>
                <wp:effectExtent l="0" t="0" r="22225" b="18415"/>
                <wp:wrapNone/>
                <wp:docPr id="85013881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DD171" id="Freeform 357" o:spid="_x0000_s1026" style="position:absolute;margin-left:199.6pt;margin-top:242.9pt;width:16.3pt;height:27.0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45312E"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89" behindDoc="0" locked="0" layoutInCell="1" allowOverlap="1" wp14:anchorId="24D6917A" wp14:editId="6AD28DE7">
                <wp:simplePos x="0" y="0"/>
                <wp:positionH relativeFrom="column">
                  <wp:posOffset>5076825</wp:posOffset>
                </wp:positionH>
                <wp:positionV relativeFrom="paragraph">
                  <wp:posOffset>200025</wp:posOffset>
                </wp:positionV>
                <wp:extent cx="834927" cy="373989"/>
                <wp:effectExtent l="0" t="0" r="0" b="0"/>
                <wp:wrapNone/>
                <wp:docPr id="103584772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7CEFDE" w14:textId="77777777" w:rsidR="0045312E" w:rsidRPr="007E43D2" w:rsidRDefault="0045312E" w:rsidP="0045312E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D6917A" id="TextBox 1" o:spid="_x0000_s1066" type="#_x0000_t202" style="position:absolute;left:0;text-align:left;margin-left:399.75pt;margin-top:15.75pt;width:65.75pt;height:29.45pt;z-index:251658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" filled="f" stroked="f">
                <v:textbox inset="4.3pt,4.3pt,4.3pt,4.3pt">
                  <w:txbxContent>
                    <w:p w14:paraId="527CEFDE" w14:textId="77777777" w:rsidR="0045312E" w:rsidRPr="007E43D2" w:rsidRDefault="0045312E" w:rsidP="0045312E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4D3964"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79" behindDoc="0" locked="0" layoutInCell="1" allowOverlap="1" wp14:anchorId="01B68465" wp14:editId="4FACFC70">
                <wp:simplePos x="0" y="0"/>
                <wp:positionH relativeFrom="column">
                  <wp:posOffset>4658360</wp:posOffset>
                </wp:positionH>
                <wp:positionV relativeFrom="paragraph">
                  <wp:posOffset>821489</wp:posOffset>
                </wp:positionV>
                <wp:extent cx="1280160" cy="914400"/>
                <wp:effectExtent l="0" t="0" r="15240" b="19050"/>
                <wp:wrapNone/>
                <wp:docPr id="1006559906" name="Group 10065599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601636241" name="Text Box 1601636241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0778BD" w14:textId="77777777" w:rsidR="004D3964" w:rsidRPr="00061F79" w:rsidRDefault="004D3964" w:rsidP="004D396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073422" name="Text Box 1563073422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28D9" w14:textId="4F131433" w:rsidR="004D3964" w:rsidRPr="007E43D2" w:rsidRDefault="00A87DE8" w:rsidP="004D396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12,460,386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552327" name="Text Box 21155232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F7D0607" w14:textId="77777777" w:rsidR="004D3964" w:rsidRPr="00061F79" w:rsidRDefault="004D3964" w:rsidP="004D396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633327" name="Text Box 60633327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346D2A" w14:textId="77777777" w:rsidR="004D3964" w:rsidRPr="005C4C7D" w:rsidRDefault="004D3964" w:rsidP="004D396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0964795" name="Text Box 120096479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821525" w14:textId="77777777" w:rsidR="004D3964" w:rsidRPr="005C4C7D" w:rsidRDefault="004D3964" w:rsidP="004D396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591098" name="Text Box 23459109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BDDA71" w14:textId="5DA322F4" w:rsidR="004D3964" w:rsidRPr="00FA531A" w:rsidRDefault="004D3964" w:rsidP="004D396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13,638,702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68465" id="Group 1006559906" o:spid="_x0000_s1067" style="position:absolute;left:0;text-align:left;margin-left:366.8pt;margin-top:64.7pt;width:100.8pt;height:1in;z-index:251658279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">
                <v:shape id="Text Box 1601636241" o:spid="_x0000_s106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" fillcolor="white [3201]" strokeweight=".5pt">
                  <v:textbox>
                    <w:txbxContent>
                      <w:p w14:paraId="510778BD" w14:textId="77777777" w:rsidR="004D3964" w:rsidRPr="00061F79" w:rsidRDefault="004D3964" w:rsidP="004D396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2569</w:t>
                        </w:r>
                      </w:p>
                    </w:txbxContent>
                  </v:textbox>
                </v:shape>
                <v:shape id="Text Box 1563073422" o:spid="_x0000_s106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" fillcolor="white [3201]" strokeweight=".5pt">
                  <v:textbox>
                    <w:txbxContent>
                      <w:p w14:paraId="43D528D9" w14:textId="4F131433" w:rsidR="004D3964" w:rsidRPr="007E43D2" w:rsidRDefault="00A87DE8" w:rsidP="004D396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12,460,386</w:t>
                        </w:r>
                      </w:p>
                    </w:txbxContent>
                  </v:textbox>
                </v:shape>
                <v:shape id="Text Box 211552327" o:spid="_x0000_s107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" fillcolor="white [3201]" strokeweight=".5pt">
                  <v:textbox>
                    <w:txbxContent>
                      <w:p w14:paraId="2F7D0607" w14:textId="77777777" w:rsidR="004D3964" w:rsidRPr="00061F79" w:rsidRDefault="004D3964" w:rsidP="004D396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2568</w:t>
                        </w:r>
                      </w:p>
                    </w:txbxContent>
                  </v:textbox>
                </v:shape>
                <v:shape id="Text Box 60633327" o:spid="_x0000_s107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" fillcolor="#00338d" strokeweight=".5pt">
                  <v:textbox>
                    <w:txbxContent>
                      <w:p w14:paraId="0F346D2A" w14:textId="77777777" w:rsidR="004D3964" w:rsidRPr="005C4C7D" w:rsidRDefault="004D3964" w:rsidP="004D396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00964795" o:spid="_x0000_s107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" fillcolor="#00338d" strokeweight=".5pt">
                  <v:textbox>
                    <w:txbxContent>
                      <w:p w14:paraId="3D821525" w14:textId="77777777" w:rsidR="004D3964" w:rsidRPr="005C4C7D" w:rsidRDefault="004D3964" w:rsidP="004D396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34591098" o:spid="_x0000_s107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" fillcolor="white [3201]" strokeweight=".5pt">
                  <v:textbox>
                    <w:txbxContent>
                      <w:p w14:paraId="2CBDDA71" w14:textId="5DA322F4" w:rsidR="004D3964" w:rsidRPr="00FA531A" w:rsidRDefault="004D3964" w:rsidP="004D396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13,638,702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D3964" w:rsidRPr="00AE4D5B">
        <w:rPr>
          <w:rFonts w:hint="cs"/>
          <w:noProof/>
        </w:rPr>
        <w:drawing>
          <wp:inline distT="0" distB="0" distL="0" distR="0" wp14:anchorId="723127C0" wp14:editId="6AC2F8F9">
            <wp:extent cx="5698490" cy="4006850"/>
            <wp:effectExtent l="57150" t="0" r="54610" b="107950"/>
            <wp:docPr id="1670671731" name="Chart 16706717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BE76C53" w14:textId="77777777" w:rsidR="004D3964" w:rsidRPr="00AE4D5B" w:rsidRDefault="004D3964" w:rsidP="004D3964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7" behindDoc="0" locked="0" layoutInCell="1" allowOverlap="1" wp14:anchorId="35FEE969" wp14:editId="0F4D1F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449554496" name="Group 44955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982624246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3CF0CF" w14:textId="77777777" w:rsidR="004D3964" w:rsidRPr="005A17B1" w:rsidRDefault="004D3964" w:rsidP="004D3964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63524152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FE9CE0" w14:textId="77777777" w:rsidR="004D3964" w:rsidRPr="005A17B1" w:rsidRDefault="004D3964" w:rsidP="004D396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42157744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D044" w14:textId="77777777" w:rsidR="004D3964" w:rsidRPr="000826A4" w:rsidRDefault="004D3964" w:rsidP="004D396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90934315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9E911D" w14:textId="77777777" w:rsidR="004D3964" w:rsidRPr="000826A4" w:rsidRDefault="004D3964" w:rsidP="004D396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FEE969" id="Group 449554496" o:spid="_x0000_s1074" style="position:absolute;left:0;text-align:left;margin-left:18.7pt;margin-top:2.4pt;width:432.15pt;height:133.75pt;z-index:251658277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">
                <v:shape id="TextBox 7" o:spid="_x0000_s107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" filled="f" stroked="f">
                  <v:textbox inset="4.3pt,4.3pt,4.3pt,4.3pt">
                    <w:txbxContent>
                      <w:p w14:paraId="483CF0CF" w14:textId="77777777" w:rsidR="004D3964" w:rsidRPr="005A17B1" w:rsidRDefault="004D3964" w:rsidP="004D3964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" filled="f" stroked="f">
                  <v:textbox inset="4.3pt,4.3pt,4.3pt,4.3pt">
                    <w:txbxContent>
                      <w:p w14:paraId="3FFE9CE0" w14:textId="77777777" w:rsidR="004D3964" w:rsidRPr="005A17B1" w:rsidRDefault="004D3964" w:rsidP="004D396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" filled="f" stroked="f">
                  <v:textbox inset="4.3pt,4.3pt,4.3pt,4.3pt">
                    <w:txbxContent>
                      <w:p w14:paraId="7D32D044" w14:textId="77777777" w:rsidR="004D3964" w:rsidRPr="000826A4" w:rsidRDefault="004D3964" w:rsidP="004D396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2569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" filled="f" stroked="f">
                  <v:textbox inset="4.3pt,4.3pt,4.3pt,4.3pt">
                    <w:txbxContent>
                      <w:p w14:paraId="649E911D" w14:textId="77777777" w:rsidR="004D3964" w:rsidRPr="000826A4" w:rsidRDefault="004D3964" w:rsidP="004D396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78" behindDoc="1" locked="0" layoutInCell="1" allowOverlap="1" wp14:anchorId="1CC9362B" wp14:editId="1B969332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816141704" name="Chart 18161417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14:paraId="7833B199" w14:textId="77777777" w:rsidR="004D3964" w:rsidRDefault="004D3964" w:rsidP="004D3964">
      <w:pPr>
        <w:pStyle w:val="ListParagraph"/>
        <w:ind w:left="540" w:right="65"/>
        <w:rPr>
          <w:szCs w:val="22"/>
          <w:lang w:val="en-AU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4" behindDoc="0" locked="0" layoutInCell="1" allowOverlap="1" wp14:anchorId="394288EB" wp14:editId="488B7790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778172024" name="Group 7781720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84509137" name="Group 284509137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72505597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511095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26438301" name="Group 1126438301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70904052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71323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2A47C07C" id="Group 778172024" o:spid="_x0000_s1026" style="position:absolute;margin-left:170.6pt;margin-top:50.7pt;width:127.65pt;height:53.35pt;z-index:25165827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">
                <v:group id="Group 284509137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" strokecolor="black [3213]">
                    <o:lock v:ext="edit" shapetype="f"/>
                  </v:line>
                </v:group>
                <v:group id="Group 1126438301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2976A123" wp14:editId="47107CAD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83159032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BE43490" id="Freeform 25" o:spid="_x0000_s1026" style="position:absolute;margin-left:246.85pt;margin-top:93.3pt;width:16.9pt;height:16.05pt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5E8BE531" wp14:editId="37E47BAB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64236296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72F06C75" id="Freeform 357" o:spid="_x0000_s1026" style="position:absolute;margin-left:233.05pt;margin-top:35.05pt;width:22.65pt;height:28.8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5369140E" wp14:editId="6CBD10DD">
            <wp:extent cx="2286000" cy="2286000"/>
            <wp:effectExtent l="57150" t="0" r="57150" b="114300"/>
            <wp:docPr id="1642245385" name="Chart 16422453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6623E0DE" w14:textId="0E894A0D" w:rsidR="00FD6DF2" w:rsidRPr="0067136C" w:rsidRDefault="00FD6DF2" w:rsidP="00FD6DF2">
      <w:pPr>
        <w:ind w:left="540" w:right="18"/>
        <w:jc w:val="center"/>
        <w:rPr>
          <w:spacing w:val="8"/>
          <w:sz w:val="30"/>
          <w:szCs w:val="30"/>
        </w:rPr>
      </w:pPr>
      <w:r w:rsidRPr="0067136C">
        <w:rPr>
          <w:rFonts w:hint="cs"/>
          <w:spacing w:val="8"/>
          <w:sz w:val="30"/>
          <w:szCs w:val="30"/>
          <w:cs/>
        </w:rPr>
        <w:lastRenderedPageBreak/>
        <w:t>รายได้จากการขายจำแนกตามส่วนงานภูมิศาสตร์ในงบการเงิน</w:t>
      </w:r>
      <w:r w:rsidR="000B217D" w:rsidRPr="0067136C">
        <w:rPr>
          <w:rFonts w:hint="cs"/>
          <w:spacing w:val="8"/>
          <w:sz w:val="30"/>
          <w:szCs w:val="30"/>
          <w:cs/>
        </w:rPr>
        <w:t>เฉพาะกิจการ</w:t>
      </w:r>
    </w:p>
    <w:p w14:paraId="09768C6E" w14:textId="01DFF439" w:rsidR="00FD6DF2" w:rsidRPr="00BC48A5" w:rsidRDefault="00FD6DF2" w:rsidP="00FD6DF2">
      <w:pPr>
        <w:pStyle w:val="ListParagraph"/>
        <w:ind w:left="540" w:right="65"/>
        <w:jc w:val="center"/>
        <w:rPr>
          <w:b w:val="0"/>
          <w:bCs w:val="0"/>
          <w:i w:val="0"/>
          <w:iCs w:val="0"/>
          <w:szCs w:val="22"/>
          <w:lang w:val="en-US"/>
        </w:rPr>
      </w:pPr>
      <w:r w:rsidRPr="0067136C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สำหรับงวดหกเดือนสิ้นสุดวันที่ </w:t>
      </w:r>
      <w:r w:rsidRPr="0067136C">
        <w:rPr>
          <w:rFonts w:asciiTheme="majorBidi" w:hAnsiTheme="majorBidi" w:cstheme="majorBidi"/>
          <w:b w:val="0"/>
          <w:bCs w:val="0"/>
          <w:i w:val="0"/>
          <w:iCs w:val="0"/>
          <w:spacing w:val="8"/>
          <w:lang w:val="en-US"/>
        </w:rPr>
        <w:t>30</w:t>
      </w:r>
      <w:r w:rsidRPr="0067136C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 มิถุนายน</w:t>
      </w:r>
    </w:p>
    <w:p w14:paraId="35966816" w14:textId="437DCF20" w:rsidR="00FD6DF2" w:rsidRDefault="00FD6DF2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</w:rPr>
      </w:pPr>
    </w:p>
    <w:p w14:paraId="4CEB273E" w14:textId="2FCDA09A" w:rsidR="0067136C" w:rsidRPr="00AE4D5B" w:rsidRDefault="0067136C" w:rsidP="0067136C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88" behindDoc="0" locked="0" layoutInCell="1" allowOverlap="1" wp14:anchorId="491E164C" wp14:editId="224A4D5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1249038422" name="Group 1249038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814256147" name="Text Box 18142561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807D6A" w14:textId="77777777" w:rsidR="0067136C" w:rsidRPr="00061F79" w:rsidRDefault="0067136C" w:rsidP="0067136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7577735" name="Text Box 1607577735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F63276" w14:textId="795A945E" w:rsidR="0067136C" w:rsidRPr="007E43D2" w:rsidRDefault="006E16B8" w:rsidP="0067136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9,210,</w:t>
                              </w:r>
                              <w:r w:rsidR="009667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287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9931119" name="Text Box 100993111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43DAD7" w14:textId="77777777" w:rsidR="0067136C" w:rsidRPr="00061F79" w:rsidRDefault="0067136C" w:rsidP="0067136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2527412" name="Text Box 1512527412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432306A" w14:textId="77777777" w:rsidR="0067136C" w:rsidRPr="005C4C7D" w:rsidRDefault="0067136C" w:rsidP="0067136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0422940" name="Text Box 2030422940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11D728" w14:textId="77777777" w:rsidR="0067136C" w:rsidRPr="005C4C7D" w:rsidRDefault="0067136C" w:rsidP="0067136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726412" name="Text Box 1442726412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FD92EF6" w14:textId="187F3F57" w:rsidR="0067136C" w:rsidRPr="00FA531A" w:rsidRDefault="0067136C" w:rsidP="0067136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8,502,492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1E164C" id="Group 1249038422" o:spid="_x0000_s1079" style="position:absolute;left:0;text-align:left;margin-left:365pt;margin-top:66.85pt;width:100.8pt;height:1in;z-index:25165828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">
                <v:shape id="Text Box 1814256147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" fillcolor="white [3201]" strokeweight=".5pt">
                  <v:textbox>
                    <w:txbxContent>
                      <w:p w14:paraId="55807D6A" w14:textId="77777777" w:rsidR="0067136C" w:rsidRPr="00061F79" w:rsidRDefault="0067136C" w:rsidP="0067136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2569</w:t>
                        </w:r>
                      </w:p>
                    </w:txbxContent>
                  </v:textbox>
                </v:shape>
                <v:shape id="Text Box 1607577735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" fillcolor="white [3201]" strokeweight=".5pt">
                  <v:textbox>
                    <w:txbxContent>
                      <w:p w14:paraId="7CF63276" w14:textId="795A945E" w:rsidR="0067136C" w:rsidRPr="007E43D2" w:rsidRDefault="006E16B8" w:rsidP="0067136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9,210,</w:t>
                        </w:r>
                        <w:r w:rsidR="00966728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287</w:t>
                        </w:r>
                      </w:p>
                    </w:txbxContent>
                  </v:textbox>
                </v:shape>
                <v:shape id="Text Box 1009931119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" fillcolor="white [3201]" strokeweight=".5pt">
                  <v:textbox>
                    <w:txbxContent>
                      <w:p w14:paraId="3143DAD7" w14:textId="77777777" w:rsidR="0067136C" w:rsidRPr="00061F79" w:rsidRDefault="0067136C" w:rsidP="0067136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2568</w:t>
                        </w:r>
                      </w:p>
                    </w:txbxContent>
                  </v:textbox>
                </v:shape>
                <v:shape id="Text Box 1512527412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" fillcolor="#00338d" strokeweight=".5pt">
                  <v:textbox>
                    <w:txbxContent>
                      <w:p w14:paraId="1432306A" w14:textId="77777777" w:rsidR="0067136C" w:rsidRPr="005C4C7D" w:rsidRDefault="0067136C" w:rsidP="0067136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030422940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" fillcolor="#00338d" strokeweight=".5pt">
                  <v:textbox>
                    <w:txbxContent>
                      <w:p w14:paraId="6A11D728" w14:textId="77777777" w:rsidR="0067136C" w:rsidRPr="005C4C7D" w:rsidRDefault="0067136C" w:rsidP="0067136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442726412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" fillcolor="white [3201]" strokeweight=".5pt">
                  <v:textbox>
                    <w:txbxContent>
                      <w:p w14:paraId="1FD92EF6" w14:textId="187F3F57" w:rsidR="0067136C" w:rsidRPr="00FA531A" w:rsidRDefault="0067136C" w:rsidP="0067136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8,502,492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17867D8B" wp14:editId="1D8AFD0A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060731029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EEEB3B1" id="Freeform 357" o:spid="_x0000_s1026" style="position:absolute;margin-left:201pt;margin-top:216.55pt;width:16.3pt;height:27.05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781A1D4E" wp14:editId="1CE32DC7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486756866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D25290" w14:textId="77777777" w:rsidR="0067136C" w:rsidRPr="007E43D2" w:rsidRDefault="0067136C" w:rsidP="0067136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A1D4E" id="_x0000_s1086" type="#_x0000_t202" style="position:absolute;left:0;text-align:left;margin-left:402.1pt;margin-top:5.4pt;width:65.75pt;height:29.45pt;z-index:25165828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5D25290" w14:textId="77777777" w:rsidR="0067136C" w:rsidRPr="007E43D2" w:rsidRDefault="0067136C" w:rsidP="0067136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AE4D5B">
        <w:rPr>
          <w:rFonts w:hint="cs"/>
          <w:noProof/>
        </w:rPr>
        <w:drawing>
          <wp:inline distT="0" distB="0" distL="0" distR="0" wp14:anchorId="525FE942" wp14:editId="022D1B9A">
            <wp:extent cx="5698490" cy="3589020"/>
            <wp:effectExtent l="57150" t="0" r="54610" b="106680"/>
            <wp:docPr id="64548691" name="Chart 645486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44D5A26" w14:textId="77777777" w:rsidR="0067136C" w:rsidRPr="00AE4D5B" w:rsidRDefault="0067136C" w:rsidP="0067136C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86" behindDoc="0" locked="0" layoutInCell="1" allowOverlap="1" wp14:anchorId="270ECF3F" wp14:editId="7E3159D5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1284270279" name="Group 1284270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788412918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9BF227" w14:textId="77777777" w:rsidR="0067136C" w:rsidRPr="005A17B1" w:rsidRDefault="0067136C" w:rsidP="0067136C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371871107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A41E52" w14:textId="77777777" w:rsidR="0067136C" w:rsidRPr="005A17B1" w:rsidRDefault="0067136C" w:rsidP="0067136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17278114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089869" w14:textId="77777777" w:rsidR="0067136C" w:rsidRPr="000826A4" w:rsidRDefault="0067136C" w:rsidP="0067136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2569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5687968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CFD786" w14:textId="77777777" w:rsidR="0067136C" w:rsidRPr="000826A4" w:rsidRDefault="0067136C" w:rsidP="0067136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ECF3F" id="Group 1284270279" o:spid="_x0000_s1087" style="position:absolute;left:0;text-align:left;margin-left:18.7pt;margin-top:2.4pt;width:432.15pt;height:133.75pt;z-index:25165828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" filled="f" stroked="f">
                  <v:textbox inset="4.3pt,4.3pt,4.3pt,4.3pt">
                    <w:txbxContent>
                      <w:p w14:paraId="129BF227" w14:textId="77777777" w:rsidR="0067136C" w:rsidRPr="005A17B1" w:rsidRDefault="0067136C" w:rsidP="0067136C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" filled="f" stroked="f">
                  <v:textbox inset="4.3pt,4.3pt,4.3pt,4.3pt">
                    <w:txbxContent>
                      <w:p w14:paraId="01A41E52" w14:textId="77777777" w:rsidR="0067136C" w:rsidRPr="005A17B1" w:rsidRDefault="0067136C" w:rsidP="0067136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" filled="f" stroked="f">
                  <v:textbox inset="4.3pt,4.3pt,4.3pt,4.3pt">
                    <w:txbxContent>
                      <w:p w14:paraId="7C089869" w14:textId="77777777" w:rsidR="0067136C" w:rsidRPr="000826A4" w:rsidRDefault="0067136C" w:rsidP="0067136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2569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" filled="f" stroked="f">
                  <v:textbox inset="4.3pt,4.3pt,4.3pt,4.3pt">
                    <w:txbxContent>
                      <w:p w14:paraId="5BCFD786" w14:textId="77777777" w:rsidR="0067136C" w:rsidRPr="000826A4" w:rsidRDefault="0067136C" w:rsidP="0067136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87" behindDoc="1" locked="0" layoutInCell="1" allowOverlap="1" wp14:anchorId="46503830" wp14:editId="065B0CDA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94925984" name="Chart 2949259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</w:p>
    <w:p w14:paraId="568861D5" w14:textId="77777777" w:rsidR="0067136C" w:rsidRDefault="0067136C" w:rsidP="0067136C">
      <w:pPr>
        <w:pStyle w:val="ListParagraph"/>
        <w:ind w:left="540" w:right="65"/>
        <w:rPr>
          <w:szCs w:val="22"/>
          <w:lang w:val="en-AU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3" behindDoc="0" locked="0" layoutInCell="1" allowOverlap="1" wp14:anchorId="23E4CEFB" wp14:editId="1BE539B2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92175671" name="Group 1592175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949483633" name="Group 949483633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02304973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52108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06949276" name="Group 606949276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45507441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867936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290193D3" id="Group 1592175671" o:spid="_x0000_s1026" style="position:absolute;margin-left:170.6pt;margin-top:50.7pt;width:127.65pt;height:53.35pt;z-index:251658283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">
                <v:group id="Group 949483633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" strokecolor="black [3213]">
                    <o:lock v:ext="edit" shapetype="f"/>
                  </v:line>
                </v:group>
                <v:group id="Group 606949276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43E31238" wp14:editId="793EBCCA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96858333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EF1961F" id="Freeform 25" o:spid="_x0000_s1026" style="position:absolute;margin-left:246.85pt;margin-top:93.3pt;width:16.9pt;height:16.05pt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76DD9867" wp14:editId="2E2C8D8C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891521145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04D08344" id="Freeform 357" o:spid="_x0000_s1026" style="position:absolute;margin-left:233.05pt;margin-top:35.05pt;width:22.65pt;height:28.8pt;z-index:2516582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7E3EFD83" wp14:editId="7A0C5681">
            <wp:extent cx="2286000" cy="2286000"/>
            <wp:effectExtent l="57150" t="0" r="57150" b="114300"/>
            <wp:docPr id="1389619260" name="Chart 1389619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4BCF45FA" w14:textId="1373A3D2" w:rsidR="00204B4C" w:rsidRPr="00AE4D5B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AE4D5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</w:t>
      </w:r>
      <w:r w:rsidR="007E36BD">
        <w:rPr>
          <w:rFonts w:hint="cs"/>
          <w:spacing w:val="-2"/>
          <w:sz w:val="30"/>
          <w:szCs w:val="30"/>
          <w:cs/>
        </w:rPr>
        <w:t>จากการโอนสินค้า</w:t>
      </w:r>
      <w:r w:rsidRPr="00AE4D5B">
        <w:rPr>
          <w:rFonts w:hint="cs"/>
          <w:spacing w:val="-2"/>
          <w:sz w:val="30"/>
          <w:szCs w:val="30"/>
          <w:cs/>
        </w:rPr>
        <w:t xml:space="preserve"> โดยเป็นรายได้ที่รับรู้ ณ เวลาใดเวลาหนึ่ง</w:t>
      </w:r>
    </w:p>
    <w:p w14:paraId="25C81818" w14:textId="6B686209" w:rsidR="00B93943" w:rsidRPr="00B93943" w:rsidRDefault="00057DAA" w:rsidP="00B93943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b w:val="0"/>
          <w:bCs w:val="0"/>
        </w:rPr>
      </w:pPr>
      <w:r w:rsidRPr="00AE4D5B">
        <w:rPr>
          <w:cs/>
        </w:rPr>
        <w:br w:type="page"/>
      </w:r>
      <w:r w:rsidR="00476139">
        <w:rPr>
          <w:rFonts w:asciiTheme="majorBidi" w:hAnsiTheme="majorBidi" w:cstheme="majorBidi" w:hint="cs"/>
          <w:i w:val="0"/>
          <w:iCs w:val="0"/>
          <w:cs/>
        </w:rPr>
        <w:lastRenderedPageBreak/>
        <w:t>ภาษีเงินได้</w:t>
      </w:r>
    </w:p>
    <w:p w14:paraId="13CEBB39" w14:textId="77777777" w:rsidR="00B93943" w:rsidRPr="00B93943" w:rsidRDefault="00B93943" w:rsidP="00B93943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cs/>
        </w:rPr>
      </w:pPr>
    </w:p>
    <w:p w14:paraId="37B43DBA" w14:textId="77777777" w:rsidR="00454151" w:rsidRDefault="00CC64F7" w:rsidP="0095596D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806C54">
        <w:rPr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</w:t>
      </w:r>
      <w:r w:rsidR="002B2AB4">
        <w:rPr>
          <w:rFonts w:hint="cs"/>
          <w:sz w:val="30"/>
          <w:szCs w:val="30"/>
          <w:cs/>
        </w:rPr>
        <w:t>เป็นร</w:t>
      </w:r>
      <w:r w:rsidR="00A6733A" w:rsidRPr="00806C54">
        <w:rPr>
          <w:rFonts w:hint="cs"/>
          <w:sz w:val="30"/>
          <w:szCs w:val="30"/>
          <w:cs/>
        </w:rPr>
        <w:t>ะยะเว</w:t>
      </w:r>
      <w:r w:rsidR="000B0916" w:rsidRPr="00806C54">
        <w:rPr>
          <w:rFonts w:hint="cs"/>
          <w:sz w:val="30"/>
          <w:szCs w:val="30"/>
          <w:cs/>
        </w:rPr>
        <w:t>ล</w:t>
      </w:r>
      <w:r w:rsidR="00A6733A" w:rsidRPr="00806C54">
        <w:rPr>
          <w:rFonts w:hint="cs"/>
          <w:sz w:val="30"/>
          <w:szCs w:val="30"/>
          <w:cs/>
        </w:rPr>
        <w:t xml:space="preserve">าหกเดือนสิ้นสุดวันที่ </w:t>
      </w:r>
      <w:r w:rsidR="00A6733A" w:rsidRPr="00806C54">
        <w:rPr>
          <w:sz w:val="30"/>
          <w:szCs w:val="30"/>
        </w:rPr>
        <w:t xml:space="preserve">30 </w:t>
      </w:r>
      <w:r w:rsidR="00A6733A" w:rsidRPr="00806C54">
        <w:rPr>
          <w:rFonts w:hint="cs"/>
          <w:sz w:val="30"/>
          <w:szCs w:val="30"/>
          <w:cs/>
        </w:rPr>
        <w:t xml:space="preserve">มิถุนายน </w:t>
      </w:r>
      <w:r w:rsidR="00A6733A" w:rsidRPr="00806C54">
        <w:rPr>
          <w:sz w:val="30"/>
          <w:szCs w:val="30"/>
        </w:rPr>
        <w:t xml:space="preserve">2569 </w:t>
      </w:r>
      <w:r w:rsidR="00A6733A" w:rsidRPr="00806C54">
        <w:rPr>
          <w:rFonts w:hint="cs"/>
          <w:sz w:val="30"/>
          <w:szCs w:val="30"/>
          <w:cs/>
        </w:rPr>
        <w:t xml:space="preserve">คือร้อยละ </w:t>
      </w:r>
      <w:r w:rsidR="00A6733A" w:rsidRPr="00806C54">
        <w:rPr>
          <w:sz w:val="30"/>
          <w:szCs w:val="30"/>
        </w:rPr>
        <w:t>16.0</w:t>
      </w:r>
      <w:r w:rsidRPr="00806C54">
        <w:rPr>
          <w:rFonts w:hint="cs"/>
          <w:sz w:val="30"/>
          <w:szCs w:val="30"/>
          <w:cs/>
        </w:rPr>
        <w:t xml:space="preserve"> </w:t>
      </w:r>
      <w:r w:rsidR="00A6733A" w:rsidRPr="00806C54">
        <w:rPr>
          <w:rFonts w:hint="cs"/>
          <w:sz w:val="30"/>
          <w:szCs w:val="30"/>
          <w:cs/>
        </w:rPr>
        <w:t xml:space="preserve">และร้อยละ </w:t>
      </w:r>
      <w:r w:rsidR="00A6733A" w:rsidRPr="00806C54">
        <w:rPr>
          <w:sz w:val="30"/>
          <w:szCs w:val="30"/>
        </w:rPr>
        <w:t>11.2</w:t>
      </w:r>
      <w:r w:rsidR="00A6733A" w:rsidRPr="00806C54">
        <w:rPr>
          <w:rFonts w:hint="cs"/>
          <w:sz w:val="30"/>
          <w:szCs w:val="30"/>
          <w:cs/>
        </w:rPr>
        <w:t xml:space="preserve"> ตามลำดับ</w:t>
      </w:r>
      <w:r w:rsidRPr="00806C54">
        <w:rPr>
          <w:sz w:val="30"/>
          <w:szCs w:val="30"/>
          <w:cs/>
        </w:rPr>
        <w:t xml:space="preserve"> </w:t>
      </w:r>
      <w:r w:rsidR="0036021F" w:rsidRPr="002B2AB4">
        <w:rPr>
          <w:i/>
          <w:iCs/>
          <w:sz w:val="30"/>
          <w:szCs w:val="30"/>
        </w:rPr>
        <w:t xml:space="preserve">(2568: </w:t>
      </w:r>
      <w:r w:rsidR="0036021F" w:rsidRPr="002B2AB4">
        <w:rPr>
          <w:rFonts w:hint="cs"/>
          <w:i/>
          <w:iCs/>
          <w:sz w:val="30"/>
          <w:szCs w:val="30"/>
          <w:cs/>
        </w:rPr>
        <w:t xml:space="preserve">ร้อยละ </w:t>
      </w:r>
      <w:r w:rsidR="0036021F" w:rsidRPr="002B2AB4">
        <w:rPr>
          <w:i/>
          <w:iCs/>
          <w:sz w:val="30"/>
          <w:szCs w:val="30"/>
        </w:rPr>
        <w:t xml:space="preserve">10.5 </w:t>
      </w:r>
      <w:r w:rsidR="0036021F" w:rsidRPr="002B2AB4">
        <w:rPr>
          <w:rFonts w:hint="cs"/>
          <w:i/>
          <w:iCs/>
          <w:sz w:val="30"/>
          <w:szCs w:val="30"/>
          <w:cs/>
        </w:rPr>
        <w:t xml:space="preserve">และร้อยละ </w:t>
      </w:r>
      <w:r w:rsidR="0036021F" w:rsidRPr="002B2AB4">
        <w:rPr>
          <w:i/>
          <w:iCs/>
          <w:sz w:val="30"/>
          <w:szCs w:val="30"/>
        </w:rPr>
        <w:t xml:space="preserve">5.1 </w:t>
      </w:r>
      <w:r w:rsidR="0036021F" w:rsidRPr="002B2AB4">
        <w:rPr>
          <w:rFonts w:hint="cs"/>
          <w:i/>
          <w:iCs/>
          <w:sz w:val="30"/>
          <w:szCs w:val="30"/>
          <w:cs/>
        </w:rPr>
        <w:t>ตามลำดับ)</w:t>
      </w:r>
      <w:r w:rsidR="0059091E" w:rsidRPr="00806C54">
        <w:rPr>
          <w:rFonts w:hint="cs"/>
          <w:sz w:val="30"/>
          <w:szCs w:val="30"/>
          <w:cs/>
        </w:rPr>
        <w:t xml:space="preserve"> </w:t>
      </w:r>
      <w:r w:rsidR="00454151">
        <w:rPr>
          <w:sz w:val="30"/>
          <w:szCs w:val="30"/>
          <w:cs/>
        </w:rPr>
        <w:br/>
      </w:r>
      <w:r w:rsidR="0059091E" w:rsidRPr="00806C54">
        <w:rPr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การเปลี่ยนแปลงในอัตราภาษีเงินได้ที่แท้จริงมีสาเหตุหลักจากรายได้ที่ไม่ต้องเสียภาษี </w:t>
      </w:r>
    </w:p>
    <w:p w14:paraId="51EE0A37" w14:textId="77777777" w:rsidR="00454151" w:rsidRDefault="00454151" w:rsidP="0095596D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765C4EFB" w14:textId="763654BB" w:rsidR="0095596D" w:rsidRPr="00AE4D5B" w:rsidRDefault="0059091E" w:rsidP="0095596D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806C54">
        <w:rPr>
          <w:sz w:val="30"/>
          <w:szCs w:val="30"/>
          <w:cs/>
        </w:rPr>
        <w:t xml:space="preserve">ณ วันที่ </w:t>
      </w:r>
      <w:r w:rsidRPr="00806C54">
        <w:rPr>
          <w:sz w:val="30"/>
          <w:szCs w:val="30"/>
        </w:rPr>
        <w:t xml:space="preserve">30 </w:t>
      </w:r>
      <w:r w:rsidRPr="00806C54">
        <w:rPr>
          <w:sz w:val="30"/>
          <w:szCs w:val="30"/>
          <w:cs/>
        </w:rPr>
        <w:t xml:space="preserve">มิถุนายน </w:t>
      </w:r>
      <w:r w:rsidRPr="00806C54">
        <w:rPr>
          <w:sz w:val="30"/>
          <w:szCs w:val="30"/>
        </w:rPr>
        <w:t xml:space="preserve">2569 </w:t>
      </w:r>
      <w:r w:rsidRPr="00806C54">
        <w:rPr>
          <w:sz w:val="30"/>
          <w:szCs w:val="30"/>
          <w:cs/>
        </w:rPr>
        <w:t>บริษัทย่อย</w:t>
      </w:r>
      <w:r w:rsidR="00AA4A09">
        <w:rPr>
          <w:rFonts w:hint="cs"/>
          <w:sz w:val="30"/>
          <w:szCs w:val="30"/>
          <w:cs/>
        </w:rPr>
        <w:t>ในประเทศ</w:t>
      </w:r>
      <w:r w:rsidRPr="00806C54">
        <w:rPr>
          <w:sz w:val="30"/>
          <w:szCs w:val="30"/>
          <w:cs/>
        </w:rPr>
        <w:t>หนึ่ง</w:t>
      </w:r>
      <w:r w:rsidR="00A346B5">
        <w:rPr>
          <w:rFonts w:hint="cs"/>
          <w:sz w:val="30"/>
          <w:szCs w:val="30"/>
          <w:cs/>
        </w:rPr>
        <w:t>แห่ง</w:t>
      </w:r>
      <w:r w:rsidRPr="00806C54">
        <w:rPr>
          <w:sz w:val="30"/>
          <w:szCs w:val="30"/>
          <w:cs/>
        </w:rPr>
        <w:t>มี</w:t>
      </w:r>
      <w:r w:rsidR="002B2AB4">
        <w:rPr>
          <w:rFonts w:hint="cs"/>
          <w:sz w:val="30"/>
          <w:szCs w:val="30"/>
          <w:cs/>
        </w:rPr>
        <w:t>ภาษีเงินได้นิติบุคคลค้างจ่าย</w:t>
      </w:r>
      <w:r w:rsidRPr="00806C54">
        <w:rPr>
          <w:sz w:val="30"/>
          <w:szCs w:val="30"/>
          <w:cs/>
        </w:rPr>
        <w:t xml:space="preserve">จำนวน </w:t>
      </w:r>
      <w:r w:rsidRPr="00806C54">
        <w:rPr>
          <w:sz w:val="30"/>
          <w:szCs w:val="30"/>
        </w:rPr>
        <w:t xml:space="preserve">149.2 </w:t>
      </w:r>
      <w:r w:rsidRPr="00806C54">
        <w:rPr>
          <w:sz w:val="30"/>
          <w:szCs w:val="30"/>
          <w:cs/>
        </w:rPr>
        <w:t>ล้าน</w:t>
      </w:r>
      <w:r w:rsidR="00AA4A09">
        <w:rPr>
          <w:rFonts w:hint="cs"/>
          <w:sz w:val="30"/>
          <w:szCs w:val="30"/>
          <w:cs/>
        </w:rPr>
        <w:t>บาท</w:t>
      </w:r>
      <w:r w:rsidR="00411620">
        <w:rPr>
          <w:rFonts w:hint="cs"/>
          <w:sz w:val="30"/>
          <w:szCs w:val="30"/>
          <w:cs/>
        </w:rPr>
        <w:t xml:space="preserve"> </w:t>
      </w:r>
      <w:r w:rsidR="004A128D">
        <w:rPr>
          <w:sz w:val="30"/>
          <w:szCs w:val="30"/>
          <w:cs/>
        </w:rPr>
        <w:br/>
      </w:r>
      <w:r w:rsidR="00411620" w:rsidRPr="00411620">
        <w:rPr>
          <w:rFonts w:hint="cs"/>
          <w:i/>
          <w:iCs/>
          <w:sz w:val="30"/>
          <w:szCs w:val="30"/>
          <w:cs/>
        </w:rPr>
        <w:t>(</w:t>
      </w:r>
      <w:r w:rsidR="00411620" w:rsidRPr="00411620">
        <w:rPr>
          <w:i/>
          <w:iCs/>
          <w:sz w:val="30"/>
          <w:szCs w:val="30"/>
        </w:rPr>
        <w:t xml:space="preserve">31 </w:t>
      </w:r>
      <w:r w:rsidR="00411620" w:rsidRPr="00411620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411620" w:rsidRPr="00411620">
        <w:rPr>
          <w:i/>
          <w:iCs/>
          <w:sz w:val="30"/>
          <w:szCs w:val="30"/>
        </w:rPr>
        <w:t xml:space="preserve">2568: 109.2 </w:t>
      </w:r>
      <w:r w:rsidR="00411620" w:rsidRPr="00411620">
        <w:rPr>
          <w:rFonts w:hint="cs"/>
          <w:i/>
          <w:iCs/>
          <w:sz w:val="30"/>
          <w:szCs w:val="30"/>
          <w:cs/>
        </w:rPr>
        <w:t>ล้านบาท)</w:t>
      </w:r>
      <w:r w:rsidRPr="00806C54">
        <w:rPr>
          <w:sz w:val="30"/>
          <w:szCs w:val="30"/>
          <w:cs/>
        </w:rPr>
        <w:t xml:space="preserve"> ซึ่งอยู่ระหว่างการตรวจสอบจากหน่วยงานที่เกี่ยวข้อง อย่างไรก็ตาม</w:t>
      </w:r>
      <w:r w:rsidR="002B2AB4">
        <w:rPr>
          <w:sz w:val="30"/>
          <w:szCs w:val="30"/>
        </w:rPr>
        <w:t xml:space="preserve"> </w:t>
      </w:r>
      <w:r w:rsidR="002B2AB4">
        <w:rPr>
          <w:rFonts w:hint="cs"/>
          <w:sz w:val="30"/>
          <w:szCs w:val="30"/>
          <w:cs/>
        </w:rPr>
        <w:t>บริษัทย่อย</w:t>
      </w:r>
      <w:r w:rsidR="00AA4A09">
        <w:rPr>
          <w:rFonts w:hint="cs"/>
          <w:sz w:val="30"/>
          <w:szCs w:val="30"/>
          <w:cs/>
        </w:rPr>
        <w:t>ดังกล่าว</w:t>
      </w:r>
      <w:r w:rsidR="002B2AB4">
        <w:rPr>
          <w:rFonts w:hint="cs"/>
          <w:sz w:val="30"/>
          <w:szCs w:val="30"/>
          <w:cs/>
        </w:rPr>
        <w:t>ได้บันทึกภาษีเงินได้นิติบุคคลค้างจ่าย</w:t>
      </w:r>
      <w:r w:rsidRPr="00806C54">
        <w:rPr>
          <w:sz w:val="30"/>
          <w:szCs w:val="30"/>
          <w:cs/>
        </w:rPr>
        <w:t>ด้วยจำนวนเงินที่มีความเป็นไปได้สูงสุด</w:t>
      </w:r>
      <w:r w:rsidR="008E2E5F" w:rsidRPr="00806C54">
        <w:rPr>
          <w:rFonts w:hint="cs"/>
          <w:sz w:val="30"/>
          <w:szCs w:val="30"/>
          <w:cs/>
        </w:rPr>
        <w:t>อย่าง</w:t>
      </w:r>
      <w:r w:rsidRPr="00806C54">
        <w:rPr>
          <w:sz w:val="30"/>
          <w:szCs w:val="30"/>
          <w:cs/>
        </w:rPr>
        <w:t>ครบถ้วนแล้ว</w:t>
      </w:r>
      <w:r w:rsidR="0036021F">
        <w:rPr>
          <w:rFonts w:hint="cs"/>
          <w:sz w:val="30"/>
          <w:szCs w:val="30"/>
          <w:cs/>
        </w:rPr>
        <w:t xml:space="preserve"> </w:t>
      </w:r>
    </w:p>
    <w:p w14:paraId="3463DE84" w14:textId="77777777" w:rsidR="0095596D" w:rsidRPr="007966C8" w:rsidRDefault="0095596D" w:rsidP="007966C8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40258399" w14:textId="34204C5A" w:rsidR="00476139" w:rsidRPr="00B657B8" w:rsidRDefault="00476139" w:rsidP="00BC48A5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b w:val="0"/>
          <w:bCs w:val="0"/>
        </w:rPr>
      </w:pPr>
      <w:r w:rsidRPr="00BC48A5">
        <w:rPr>
          <w:rFonts w:asciiTheme="majorBidi" w:hAnsiTheme="majorBidi" w:cstheme="majorBidi" w:hint="cs"/>
          <w:i w:val="0"/>
          <w:iCs w:val="0"/>
          <w:cs/>
        </w:rPr>
        <w:t>เงินปันผล</w:t>
      </w:r>
    </w:p>
    <w:p w14:paraId="1F494E04" w14:textId="77777777" w:rsidR="00BC48A5" w:rsidRDefault="00BC48A5" w:rsidP="00BC48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5E76E09" w14:textId="77777777" w:rsidR="00D54F31" w:rsidRDefault="00D54F31" w:rsidP="00D54F3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E342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 2569</w:t>
      </w:r>
    </w:p>
    <w:p w14:paraId="3A752510" w14:textId="77777777" w:rsidR="00D54F31" w:rsidRDefault="00D54F31" w:rsidP="00D54F3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3B1BAFD4" w14:textId="77777777" w:rsidR="00D54F31" w:rsidRPr="000B217D" w:rsidRDefault="00D54F31" w:rsidP="00D54F31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เมื่อวันที่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29</w:t>
      </w:r>
      <w:r w:rsidRPr="00B657B8">
        <w:rPr>
          <w:sz w:val="30"/>
          <w:szCs w:val="30"/>
          <w:cs/>
        </w:rPr>
        <w:t xml:space="preserve"> เมษายน </w:t>
      </w:r>
      <w:r w:rsidRPr="00B657B8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B657B8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Pr="00B657B8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B657B8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B657B8">
        <w:rPr>
          <w:sz w:val="30"/>
          <w:szCs w:val="30"/>
          <w:cs/>
        </w:rPr>
        <w:t xml:space="preserve"> ในอัตราหุ้นละ </w:t>
      </w:r>
      <w:r w:rsidRPr="004D3E94">
        <w:rPr>
          <w:sz w:val="30"/>
          <w:szCs w:val="30"/>
        </w:rPr>
        <w:t>0.</w:t>
      </w:r>
      <w:r>
        <w:rPr>
          <w:sz w:val="30"/>
          <w:szCs w:val="30"/>
        </w:rPr>
        <w:t>8</w:t>
      </w:r>
      <w:r w:rsidRPr="00B657B8">
        <w:rPr>
          <w:sz w:val="30"/>
          <w:szCs w:val="30"/>
          <w:cs/>
        </w:rPr>
        <w:t xml:space="preserve"> บาท คิดเป็นจำนวนเงิน </w:t>
      </w:r>
      <w:r>
        <w:rPr>
          <w:sz w:val="30"/>
          <w:szCs w:val="30"/>
        </w:rPr>
        <w:t>2</w:t>
      </w:r>
      <w:r w:rsidRPr="004D3E94">
        <w:rPr>
          <w:sz w:val="30"/>
          <w:szCs w:val="30"/>
        </w:rPr>
        <w:t>,</w:t>
      </w:r>
      <w:r>
        <w:rPr>
          <w:sz w:val="30"/>
          <w:szCs w:val="30"/>
        </w:rPr>
        <w:t>403.0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B657B8">
        <w:rPr>
          <w:rFonts w:hint="cs"/>
          <w:sz w:val="30"/>
          <w:szCs w:val="30"/>
          <w:cs/>
        </w:rPr>
        <w:t xml:space="preserve">ระหว่างปี </w:t>
      </w:r>
      <w:r w:rsidRPr="004D3E94">
        <w:rPr>
          <w:sz w:val="30"/>
          <w:szCs w:val="30"/>
        </w:rPr>
        <w:t>256</w:t>
      </w:r>
      <w:r>
        <w:rPr>
          <w:sz w:val="30"/>
          <w:szCs w:val="30"/>
        </w:rPr>
        <w:t xml:space="preserve">8 </w:t>
      </w:r>
      <w:r w:rsidRPr="00B657B8">
        <w:rPr>
          <w:sz w:val="30"/>
          <w:szCs w:val="30"/>
          <w:cs/>
        </w:rPr>
        <w:t xml:space="preserve">ในอัตราหุ้นละ </w:t>
      </w:r>
      <w:r w:rsidRPr="004D3E94">
        <w:rPr>
          <w:sz w:val="30"/>
          <w:szCs w:val="30"/>
        </w:rPr>
        <w:t>0.</w:t>
      </w:r>
      <w:r>
        <w:rPr>
          <w:sz w:val="30"/>
          <w:szCs w:val="30"/>
        </w:rPr>
        <w:t>4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บาท รวมเป็นจำนวนเงินทั้งสิ้น</w:t>
      </w:r>
      <w:r w:rsidRPr="00B657B8">
        <w:rPr>
          <w:sz w:val="30"/>
          <w:szCs w:val="30"/>
        </w:rPr>
        <w:t xml:space="preserve"> </w:t>
      </w:r>
      <w:r>
        <w:rPr>
          <w:sz w:val="30"/>
          <w:szCs w:val="30"/>
        </w:rPr>
        <w:t>1,2</w:t>
      </w:r>
      <w:r w:rsidRPr="004D3E94">
        <w:rPr>
          <w:sz w:val="30"/>
          <w:szCs w:val="30"/>
        </w:rPr>
        <w:t>01.</w:t>
      </w:r>
      <w:r>
        <w:rPr>
          <w:sz w:val="30"/>
          <w:szCs w:val="30"/>
        </w:rPr>
        <w:t>5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ล้านบาท คงเหลือเงินปันผลที่จะต้องจ่ายเพิ่มอีกอัตราหุ้น</w:t>
      </w:r>
      <w:r w:rsidRPr="00C474C7">
        <w:rPr>
          <w:sz w:val="30"/>
          <w:szCs w:val="30"/>
          <w:cs/>
        </w:rPr>
        <w:t xml:space="preserve">ละ </w:t>
      </w:r>
      <w:r>
        <w:rPr>
          <w:sz w:val="30"/>
          <w:szCs w:val="30"/>
        </w:rPr>
        <w:t>0.4</w:t>
      </w:r>
      <w:r w:rsidRPr="00C474C7">
        <w:rPr>
          <w:sz w:val="30"/>
          <w:szCs w:val="30"/>
          <w:cs/>
        </w:rPr>
        <w:t xml:space="preserve"> บาท รวมเป็นจำนวนเงินทั้งสิ้นประมาณ </w:t>
      </w:r>
      <w:r>
        <w:rPr>
          <w:sz w:val="30"/>
          <w:szCs w:val="30"/>
        </w:rPr>
        <w:t>1,2</w:t>
      </w:r>
      <w:r w:rsidRPr="004D3E94">
        <w:rPr>
          <w:sz w:val="30"/>
          <w:szCs w:val="30"/>
        </w:rPr>
        <w:t>01.</w:t>
      </w:r>
      <w:r>
        <w:rPr>
          <w:sz w:val="30"/>
          <w:szCs w:val="30"/>
        </w:rPr>
        <w:t>5</w:t>
      </w:r>
      <w:r w:rsidRPr="00C474C7">
        <w:rPr>
          <w:sz w:val="30"/>
          <w:szCs w:val="30"/>
          <w:cs/>
        </w:rPr>
        <w:t xml:space="preserve"> ล้านบาท </w:t>
      </w:r>
      <w:r w:rsidRPr="00C474C7">
        <w:rPr>
          <w:rFonts w:hint="cs"/>
          <w:sz w:val="30"/>
          <w:szCs w:val="30"/>
          <w:cs/>
        </w:rPr>
        <w:t>ซึ่งได้จ่ายให้กับผู้ถือหุ้นแล้วเมื่อ</w:t>
      </w:r>
      <w:r w:rsidRPr="00C474C7">
        <w:rPr>
          <w:sz w:val="30"/>
          <w:szCs w:val="30"/>
          <w:cs/>
        </w:rPr>
        <w:t xml:space="preserve">วันที่ </w:t>
      </w:r>
      <w:r w:rsidRPr="00C474C7">
        <w:rPr>
          <w:sz w:val="30"/>
          <w:szCs w:val="30"/>
        </w:rPr>
        <w:t>2</w:t>
      </w:r>
      <w:r>
        <w:rPr>
          <w:sz w:val="30"/>
          <w:szCs w:val="30"/>
        </w:rPr>
        <w:t>8</w:t>
      </w:r>
      <w:r w:rsidRPr="00C474C7">
        <w:rPr>
          <w:sz w:val="30"/>
          <w:szCs w:val="30"/>
          <w:cs/>
        </w:rPr>
        <w:t xml:space="preserve"> พฤษภาคม</w:t>
      </w:r>
      <w:r w:rsidRPr="00C474C7">
        <w:rPr>
          <w:sz w:val="30"/>
          <w:szCs w:val="30"/>
        </w:rPr>
        <w:t xml:space="preserve"> 256</w:t>
      </w:r>
      <w:r>
        <w:rPr>
          <w:sz w:val="30"/>
          <w:szCs w:val="30"/>
        </w:rPr>
        <w:t>9</w:t>
      </w:r>
    </w:p>
    <w:p w14:paraId="303529C4" w14:textId="77777777" w:rsidR="00D54F31" w:rsidRDefault="00D54F31" w:rsidP="00D54F3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28FFE34" w14:textId="77777777" w:rsidR="00D54F31" w:rsidRPr="0022223A" w:rsidRDefault="00D54F31" w:rsidP="00D54F3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ปี 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2568</w:t>
      </w:r>
    </w:p>
    <w:p w14:paraId="6917B4A1" w14:textId="77777777" w:rsidR="00D54F31" w:rsidRDefault="00D54F31" w:rsidP="00D54F3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D7976FB" w14:textId="77777777" w:rsidR="00D54F31" w:rsidRPr="004D3E94" w:rsidRDefault="00D54F31" w:rsidP="00D54F31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เมื่อวันที่</w:t>
      </w:r>
      <w:r>
        <w:rPr>
          <w:rFonts w:hint="cs"/>
          <w:sz w:val="30"/>
          <w:szCs w:val="30"/>
          <w:cs/>
        </w:rPr>
        <w:t xml:space="preserve"> </w:t>
      </w:r>
      <w:r w:rsidRPr="004D3E94">
        <w:rPr>
          <w:sz w:val="30"/>
          <w:szCs w:val="30"/>
        </w:rPr>
        <w:t>30</w:t>
      </w:r>
      <w:r w:rsidRPr="00B657B8">
        <w:rPr>
          <w:sz w:val="30"/>
          <w:szCs w:val="30"/>
          <w:cs/>
        </w:rPr>
        <w:t xml:space="preserve"> เมษายน </w:t>
      </w:r>
      <w:r w:rsidRPr="00B657B8">
        <w:rPr>
          <w:sz w:val="30"/>
          <w:szCs w:val="30"/>
        </w:rPr>
        <w:t>256</w:t>
      </w:r>
      <w:r w:rsidRPr="004D3E94">
        <w:rPr>
          <w:sz w:val="30"/>
          <w:szCs w:val="30"/>
        </w:rPr>
        <w:t>8</w:t>
      </w:r>
      <w:r w:rsidRPr="00B657B8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Pr="00B657B8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B657B8">
        <w:rPr>
          <w:sz w:val="30"/>
          <w:szCs w:val="30"/>
        </w:rPr>
        <w:t>256</w:t>
      </w:r>
      <w:r w:rsidRPr="004D3E94">
        <w:rPr>
          <w:sz w:val="30"/>
          <w:szCs w:val="30"/>
        </w:rPr>
        <w:t>7</w:t>
      </w:r>
      <w:r w:rsidRPr="00B657B8">
        <w:rPr>
          <w:sz w:val="30"/>
          <w:szCs w:val="30"/>
          <w:cs/>
        </w:rPr>
        <w:t xml:space="preserve"> ในอัตราหุ้นละ </w:t>
      </w:r>
      <w:r w:rsidRPr="004D3E94">
        <w:rPr>
          <w:sz w:val="30"/>
          <w:szCs w:val="30"/>
        </w:rPr>
        <w:t>0.6</w:t>
      </w:r>
      <w:r w:rsidRPr="00B657B8">
        <w:rPr>
          <w:sz w:val="30"/>
          <w:szCs w:val="30"/>
          <w:cs/>
        </w:rPr>
        <w:t xml:space="preserve"> บาท คิดเป็นจำนวนเงิน </w:t>
      </w:r>
      <w:r w:rsidRPr="004D3E94">
        <w:rPr>
          <w:sz w:val="30"/>
          <w:szCs w:val="30"/>
        </w:rPr>
        <w:t>1,802</w:t>
      </w:r>
      <w:r>
        <w:rPr>
          <w:sz w:val="30"/>
          <w:szCs w:val="30"/>
        </w:rPr>
        <w:t>.2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B657B8">
        <w:rPr>
          <w:rFonts w:hint="cs"/>
          <w:sz w:val="30"/>
          <w:szCs w:val="30"/>
          <w:cs/>
        </w:rPr>
        <w:t xml:space="preserve">ระหว่างปี </w:t>
      </w:r>
      <w:r w:rsidRPr="004D3E94">
        <w:rPr>
          <w:sz w:val="30"/>
          <w:szCs w:val="30"/>
        </w:rPr>
        <w:t>2567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 xml:space="preserve">ในอัตราหุ้นละ </w:t>
      </w:r>
      <w:r w:rsidRPr="004D3E94">
        <w:rPr>
          <w:sz w:val="30"/>
          <w:szCs w:val="30"/>
        </w:rPr>
        <w:t>0.3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บาท รวมเป็นจำนวนเงินทั้งสิ้น</w:t>
      </w:r>
      <w:r w:rsidRPr="00B657B8">
        <w:rPr>
          <w:sz w:val="30"/>
          <w:szCs w:val="30"/>
        </w:rPr>
        <w:t xml:space="preserve"> </w:t>
      </w:r>
      <w:r w:rsidRPr="004D3E94">
        <w:rPr>
          <w:sz w:val="30"/>
          <w:szCs w:val="30"/>
        </w:rPr>
        <w:t>901.1</w:t>
      </w:r>
      <w:r w:rsidRPr="00B657B8">
        <w:rPr>
          <w:sz w:val="30"/>
          <w:szCs w:val="30"/>
        </w:rPr>
        <w:t xml:space="preserve"> </w:t>
      </w:r>
      <w:r w:rsidRPr="00B657B8">
        <w:rPr>
          <w:sz w:val="30"/>
          <w:szCs w:val="30"/>
          <w:cs/>
        </w:rPr>
        <w:t>ล้านบาท คงเหลือเงินปันผลที่จะต้องจ่ายเพิ่มอีกอัตราหุ้น</w:t>
      </w:r>
      <w:r w:rsidRPr="00C474C7">
        <w:rPr>
          <w:sz w:val="30"/>
          <w:szCs w:val="30"/>
          <w:cs/>
        </w:rPr>
        <w:t xml:space="preserve">ละ </w:t>
      </w:r>
      <w:r w:rsidRPr="00C474C7">
        <w:rPr>
          <w:sz w:val="30"/>
          <w:szCs w:val="30"/>
        </w:rPr>
        <w:t>0.3</w:t>
      </w:r>
      <w:r w:rsidRPr="00C474C7">
        <w:rPr>
          <w:sz w:val="30"/>
          <w:szCs w:val="30"/>
          <w:cs/>
        </w:rPr>
        <w:t xml:space="preserve"> บาท รวมเป็นจำนวนเงินทั้งสิ้นประมาณ </w:t>
      </w:r>
      <w:r w:rsidRPr="004D3E94">
        <w:rPr>
          <w:sz w:val="30"/>
          <w:szCs w:val="30"/>
        </w:rPr>
        <w:t>901</w:t>
      </w:r>
      <w:r w:rsidRPr="00C474C7">
        <w:rPr>
          <w:sz w:val="30"/>
          <w:szCs w:val="30"/>
        </w:rPr>
        <w:t>.1</w:t>
      </w:r>
      <w:r w:rsidRPr="00C474C7">
        <w:rPr>
          <w:sz w:val="30"/>
          <w:szCs w:val="30"/>
          <w:cs/>
        </w:rPr>
        <w:t xml:space="preserve"> ล้านบาท </w:t>
      </w:r>
      <w:r w:rsidRPr="00C474C7">
        <w:rPr>
          <w:rFonts w:hint="cs"/>
          <w:sz w:val="30"/>
          <w:szCs w:val="30"/>
          <w:cs/>
        </w:rPr>
        <w:t>ซึ่งได้จ่ายให้กับผู้ถือหุ้นแล้วเมื่อ</w:t>
      </w:r>
      <w:r w:rsidRPr="00C474C7">
        <w:rPr>
          <w:sz w:val="30"/>
          <w:szCs w:val="30"/>
          <w:cs/>
        </w:rPr>
        <w:t xml:space="preserve">วันที่ </w:t>
      </w:r>
      <w:r w:rsidRPr="00C474C7">
        <w:rPr>
          <w:sz w:val="30"/>
          <w:szCs w:val="30"/>
        </w:rPr>
        <w:t>2</w:t>
      </w:r>
      <w:r w:rsidRPr="004D3E94">
        <w:rPr>
          <w:sz w:val="30"/>
          <w:szCs w:val="30"/>
        </w:rPr>
        <w:t>6</w:t>
      </w:r>
      <w:r w:rsidRPr="00C474C7">
        <w:rPr>
          <w:sz w:val="30"/>
          <w:szCs w:val="30"/>
          <w:cs/>
        </w:rPr>
        <w:t xml:space="preserve"> พฤษภาคม</w:t>
      </w:r>
      <w:r w:rsidRPr="00C474C7">
        <w:rPr>
          <w:sz w:val="30"/>
          <w:szCs w:val="30"/>
        </w:rPr>
        <w:t xml:space="preserve"> 2568</w:t>
      </w:r>
    </w:p>
    <w:p w14:paraId="00633DA3" w14:textId="77777777" w:rsidR="00D254B5" w:rsidRPr="00D254B5" w:rsidRDefault="00D254B5" w:rsidP="00BC48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403588" w14:textId="77777777" w:rsidR="00D254B5" w:rsidRDefault="00D254B5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  <w:sectPr w:rsidR="00D254B5" w:rsidSect="00FD6DF2"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26"/>
        </w:sectPr>
      </w:pPr>
    </w:p>
    <w:p w14:paraId="7F710C96" w14:textId="77777777" w:rsidR="00092727" w:rsidRPr="00AE4D5B" w:rsidRDefault="00092727" w:rsidP="00AB5EE5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lastRenderedPageBreak/>
        <w:t>เครื่องมือทางการเงิน</w:t>
      </w:r>
    </w:p>
    <w:p w14:paraId="2EFCCB15" w14:textId="1446CF24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0B6100A8" w14:textId="0DB85039" w:rsidR="00EF181E" w:rsidRDefault="00AD092B" w:rsidP="00CB6638">
      <w:pPr>
        <w:spacing w:line="240" w:lineRule="auto"/>
        <w:ind w:left="540" w:right="-7"/>
        <w:jc w:val="thaiDistribute"/>
        <w:rPr>
          <w:b/>
          <w:bCs/>
          <w:sz w:val="30"/>
          <w:szCs w:val="30"/>
        </w:rPr>
      </w:pPr>
      <w:r w:rsidRPr="00AD092B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6158B283" w14:textId="77777777" w:rsidR="00AD092B" w:rsidRPr="00AD092B" w:rsidRDefault="00AD092B" w:rsidP="00CB6638">
      <w:pPr>
        <w:spacing w:line="240" w:lineRule="auto"/>
        <w:ind w:left="540" w:right="-7"/>
        <w:jc w:val="thaiDistribute"/>
        <w:rPr>
          <w:b/>
          <w:bCs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AE4D5B" w14:paraId="5E0BC2C3" w14:textId="77777777" w:rsidTr="00AB5EE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AE4D5B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48A5" w:rsidRPr="00AE4D5B" w14:paraId="0C6668ED" w14:textId="77777777" w:rsidTr="00AB5EE5">
        <w:trPr>
          <w:cantSplit/>
          <w:tblHeader/>
        </w:trPr>
        <w:tc>
          <w:tcPr>
            <w:tcW w:w="2790" w:type="dxa"/>
            <w:vAlign w:val="bottom"/>
          </w:tcPr>
          <w:p w14:paraId="21E456AC" w14:textId="77777777" w:rsidR="00BC48A5" w:rsidRPr="00AE4D5B" w:rsidRDefault="00BC48A5" w:rsidP="00BC48A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3" w:type="dxa"/>
            <w:vAlign w:val="bottom"/>
          </w:tcPr>
          <w:p w14:paraId="4FDDB869" w14:textId="77777777" w:rsidR="00BC48A5" w:rsidRPr="00AE4D5B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7" w:type="dxa"/>
          </w:tcPr>
          <w:p w14:paraId="07F86944" w14:textId="366E8A20" w:rsidR="00BC48A5" w:rsidRPr="00BC48A5" w:rsidRDefault="00BC48A5" w:rsidP="00BC48A5">
            <w:pPr>
              <w:pStyle w:val="acctmergecolhdg"/>
              <w:spacing w:line="240" w:lineRule="auto"/>
              <w:ind w:left="-77" w:right="-77" w:firstLine="4"/>
              <w:rPr>
                <w:b w:val="0"/>
                <w:color w:val="000000"/>
                <w:sz w:val="28"/>
                <w:szCs w:val="28"/>
                <w:cs/>
                <w:lang w:bidi="th-TH"/>
              </w:rPr>
            </w:pPr>
            <w:r w:rsidRPr="00BC48A5">
              <w:rPr>
                <w:b w:val="0"/>
                <w:color w:val="000000"/>
                <w:sz w:val="28"/>
                <w:szCs w:val="28"/>
              </w:rPr>
              <w:t xml:space="preserve">30 </w:t>
            </w:r>
            <w:r w:rsidRPr="00BC48A5">
              <w:rPr>
                <w:rFonts w:cs="Angsana New" w:hint="cs"/>
                <w:b w:val="0"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5FEB165D" w14:textId="77777777" w:rsidR="00BC48A5" w:rsidRPr="00AE4D5B" w:rsidRDefault="00BC48A5" w:rsidP="00BC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58C5E49F" w14:textId="6F071258" w:rsidR="00BC48A5" w:rsidRDefault="00BC48A5" w:rsidP="00BC48A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color w:val="000000"/>
                <w:sz w:val="28"/>
                <w:szCs w:val="28"/>
              </w:rPr>
              <w:t>31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763B2">
              <w:rPr>
                <w:rFonts w:hint="cs"/>
                <w:b w:val="0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</w:tcPr>
          <w:p w14:paraId="3AE084C0" w14:textId="77777777" w:rsidR="00BC48A5" w:rsidRPr="00AE4D5B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</w:tcPr>
          <w:p w14:paraId="52517D2F" w14:textId="72B8D092" w:rsidR="00BC48A5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C48A5">
              <w:rPr>
                <w:b w:val="0"/>
                <w:color w:val="000000"/>
                <w:sz w:val="28"/>
                <w:szCs w:val="28"/>
              </w:rPr>
              <w:t xml:space="preserve">30 </w:t>
            </w:r>
            <w:r w:rsidRPr="00BC48A5">
              <w:rPr>
                <w:rFonts w:cs="Angsana New" w:hint="cs"/>
                <w:b w:val="0"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B3C6033" w14:textId="77777777" w:rsidR="00BC48A5" w:rsidRPr="00AE4D5B" w:rsidRDefault="00BC48A5" w:rsidP="00BC48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76433C1F" w14:textId="293A9F8F" w:rsidR="00BC48A5" w:rsidRDefault="00BC48A5" w:rsidP="00BC48A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77662">
              <w:rPr>
                <w:b w:val="0"/>
                <w:color w:val="000000"/>
                <w:sz w:val="28"/>
                <w:szCs w:val="28"/>
              </w:rPr>
              <w:t>31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763B2">
              <w:rPr>
                <w:rFonts w:hint="cs"/>
                <w:b w:val="0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BC48A5" w:rsidRPr="00AE4D5B" w14:paraId="2E37866C" w14:textId="77777777" w:rsidTr="00AB5EE5">
        <w:trPr>
          <w:cantSplit/>
          <w:tblHeader/>
        </w:trPr>
        <w:tc>
          <w:tcPr>
            <w:tcW w:w="2790" w:type="dxa"/>
            <w:vAlign w:val="bottom"/>
          </w:tcPr>
          <w:p w14:paraId="043B9F0A" w14:textId="4FD402B8" w:rsidR="00BC48A5" w:rsidRPr="00AE4D5B" w:rsidRDefault="00BC48A5" w:rsidP="00BC48A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3" w:type="dxa"/>
            <w:vAlign w:val="bottom"/>
          </w:tcPr>
          <w:p w14:paraId="7E510132" w14:textId="77777777" w:rsidR="00BC48A5" w:rsidRPr="00AE4D5B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hideMark/>
          </w:tcPr>
          <w:p w14:paraId="04A7CEB5" w14:textId="5184DC3B" w:rsidR="00BC48A5" w:rsidRPr="00877662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4B1ACD4" w14:textId="77777777" w:rsidR="00BC48A5" w:rsidRPr="00877662" w:rsidRDefault="00BC48A5" w:rsidP="00BC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1F4007E6" w14:textId="672C0A64" w:rsidR="00BC48A5" w:rsidRPr="00877662" w:rsidRDefault="00BC48A5" w:rsidP="00BC48A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767BD5F2" w14:textId="77777777" w:rsidR="00BC48A5" w:rsidRPr="00877662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hideMark/>
          </w:tcPr>
          <w:p w14:paraId="07CBAB7D" w14:textId="145F3377" w:rsidR="00BC48A5" w:rsidRPr="00877662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7662">
              <w:rPr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B7E9694" w14:textId="77777777" w:rsidR="00BC48A5" w:rsidRPr="00877662" w:rsidRDefault="00BC48A5" w:rsidP="00BC48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32638023" w14:textId="5145AAE4" w:rsidR="00BC48A5" w:rsidRPr="00877662" w:rsidRDefault="00BC48A5" w:rsidP="00BC48A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7662">
              <w:rPr>
                <w:b w:val="0"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BC48A5" w:rsidRPr="00AE4D5B" w14:paraId="1ECD6555" w14:textId="77777777" w:rsidTr="00AB5EE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BC48A5" w:rsidRPr="00AE4D5B" w:rsidRDefault="00BC48A5" w:rsidP="00BC48A5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BC48A5" w:rsidRPr="00AE4D5B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BC48A5" w:rsidRPr="00AE4D5B" w:rsidRDefault="00BC48A5" w:rsidP="00BC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C48A5" w:rsidRPr="00AE4D5B" w14:paraId="79EFB5A5" w14:textId="77777777" w:rsidTr="00AB5EE5">
        <w:trPr>
          <w:cantSplit/>
        </w:trPr>
        <w:tc>
          <w:tcPr>
            <w:tcW w:w="2790" w:type="dxa"/>
          </w:tcPr>
          <w:p w14:paraId="48B5392E" w14:textId="77777777" w:rsidR="00BC48A5" w:rsidRPr="00AE4D5B" w:rsidRDefault="00BC48A5" w:rsidP="00BC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4E1C204A" w:rsidR="00BC48A5" w:rsidRPr="00AE4D5B" w:rsidRDefault="00BC48A5" w:rsidP="00BC48A5">
            <w:pPr>
              <w:pStyle w:val="acctfourfigures"/>
              <w:tabs>
                <w:tab w:val="clear" w:pos="765"/>
              </w:tabs>
              <w:spacing w:line="240" w:lineRule="auto"/>
              <w:ind w:left="-83" w:right="-5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7B4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37" w:type="dxa"/>
          </w:tcPr>
          <w:p w14:paraId="4B08758E" w14:textId="77777777" w:rsidR="00BC48A5" w:rsidRPr="00AE4D5B" w:rsidRDefault="00BC48A5" w:rsidP="00BC48A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BC48A5" w:rsidRPr="00AE4D5B" w:rsidRDefault="00BC48A5" w:rsidP="00BC48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BC48A5" w:rsidRPr="00AE4D5B" w:rsidRDefault="00BC48A5" w:rsidP="00BC48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BC48A5" w:rsidRPr="00AE4D5B" w:rsidRDefault="00BC48A5" w:rsidP="00BC48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BC48A5" w:rsidRPr="00AE4D5B" w:rsidRDefault="00BC48A5" w:rsidP="00BC48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BC48A5" w:rsidRPr="00AE4D5B" w:rsidRDefault="00BC48A5" w:rsidP="00BC48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BC48A5" w:rsidRPr="00AE4D5B" w:rsidRDefault="00BC48A5" w:rsidP="00BC48A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3E9" w:rsidRPr="00AE4D5B" w14:paraId="45FE37A5" w14:textId="77777777" w:rsidTr="00AB5EE5">
        <w:trPr>
          <w:cantSplit/>
        </w:trPr>
        <w:tc>
          <w:tcPr>
            <w:tcW w:w="2790" w:type="dxa"/>
            <w:hideMark/>
          </w:tcPr>
          <w:p w14:paraId="7C186E67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17A46FC2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722,348</w:t>
            </w:r>
          </w:p>
        </w:tc>
        <w:tc>
          <w:tcPr>
            <w:tcW w:w="180" w:type="dxa"/>
          </w:tcPr>
          <w:p w14:paraId="5BF7929D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470CDA18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619,690</w:t>
            </w:r>
          </w:p>
        </w:tc>
        <w:tc>
          <w:tcPr>
            <w:tcW w:w="178" w:type="dxa"/>
          </w:tcPr>
          <w:p w14:paraId="489FDBB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01B32D2A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1,216,518 </w:t>
            </w:r>
          </w:p>
        </w:tc>
        <w:tc>
          <w:tcPr>
            <w:tcW w:w="180" w:type="dxa"/>
          </w:tcPr>
          <w:p w14:paraId="0084E094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1F6D3B0C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1,450,384</w:t>
            </w:r>
          </w:p>
        </w:tc>
      </w:tr>
      <w:tr w:rsidR="000413E9" w:rsidRPr="00AE4D5B" w14:paraId="6DB93120" w14:textId="77777777" w:rsidTr="00AB5EE5">
        <w:trPr>
          <w:cantSplit/>
        </w:trPr>
        <w:tc>
          <w:tcPr>
            <w:tcW w:w="2790" w:type="dxa"/>
            <w:hideMark/>
          </w:tcPr>
          <w:p w14:paraId="44A98EBD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3E9" w:rsidRPr="00AE4D5B" w14:paraId="3AD938E4" w14:textId="77777777" w:rsidTr="00AB5EE5">
        <w:trPr>
          <w:cantSplit/>
        </w:trPr>
        <w:tc>
          <w:tcPr>
            <w:tcW w:w="2790" w:type="dxa"/>
            <w:hideMark/>
          </w:tcPr>
          <w:p w14:paraId="749E80B3" w14:textId="391423BF" w:rsidR="000413E9" w:rsidRPr="00AE4D5B" w:rsidRDefault="000413E9" w:rsidP="000413E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7BB8EE07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299,202</w:t>
            </w:r>
          </w:p>
        </w:tc>
        <w:tc>
          <w:tcPr>
            <w:tcW w:w="180" w:type="dxa"/>
          </w:tcPr>
          <w:p w14:paraId="33B4404A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4DD16AF5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308,794</w:t>
            </w:r>
          </w:p>
        </w:tc>
        <w:tc>
          <w:tcPr>
            <w:tcW w:w="178" w:type="dxa"/>
          </w:tcPr>
          <w:p w14:paraId="68196ABA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7E120477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316,91</w:t>
            </w:r>
            <w:r w:rsidR="006E26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1DCCCC31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6DE50AAB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298,675</w:t>
            </w:r>
          </w:p>
        </w:tc>
      </w:tr>
      <w:tr w:rsidR="000413E9" w:rsidRPr="00AE4D5B" w14:paraId="0E7F5276" w14:textId="77777777" w:rsidTr="00AB5EE5">
        <w:trPr>
          <w:cantSplit/>
        </w:trPr>
        <w:tc>
          <w:tcPr>
            <w:tcW w:w="2790" w:type="dxa"/>
            <w:hideMark/>
          </w:tcPr>
          <w:p w14:paraId="3A68612A" w14:textId="4EABDD36" w:rsidR="000413E9" w:rsidRPr="00AE4D5B" w:rsidRDefault="000413E9" w:rsidP="000413E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0090713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210927FB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7182B1CD" w:rsidR="000413E9" w:rsidRPr="00AE4D5B" w:rsidRDefault="000413E9" w:rsidP="00F22624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294513E5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099CCCF9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25,749</w:t>
            </w:r>
          </w:p>
        </w:tc>
      </w:tr>
      <w:tr w:rsidR="000413E9" w:rsidRPr="00AE4D5B" w14:paraId="1ACBC546" w14:textId="77777777" w:rsidTr="00AB5EE5">
        <w:trPr>
          <w:cantSplit/>
        </w:trPr>
        <w:tc>
          <w:tcPr>
            <w:tcW w:w="2790" w:type="dxa"/>
            <w:hideMark/>
          </w:tcPr>
          <w:p w14:paraId="458B346F" w14:textId="29DE3209" w:rsidR="000413E9" w:rsidRPr="00AE4D5B" w:rsidRDefault="000413E9" w:rsidP="000413E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40540965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4210B3FE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3DEBE77B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69,625 </w:t>
            </w:r>
          </w:p>
        </w:tc>
        <w:tc>
          <w:tcPr>
            <w:tcW w:w="180" w:type="dxa"/>
          </w:tcPr>
          <w:p w14:paraId="2E17E8C1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6D886E58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111,433</w:t>
            </w:r>
          </w:p>
        </w:tc>
      </w:tr>
      <w:tr w:rsidR="000413E9" w:rsidRPr="00AE4D5B" w14:paraId="56A245CA" w14:textId="77777777" w:rsidTr="00AB5EE5">
        <w:trPr>
          <w:cantSplit/>
        </w:trPr>
        <w:tc>
          <w:tcPr>
            <w:tcW w:w="2790" w:type="dxa"/>
          </w:tcPr>
          <w:p w14:paraId="37D70D51" w14:textId="656B82C4" w:rsidR="000413E9" w:rsidRPr="00AE4D5B" w:rsidRDefault="000413E9" w:rsidP="000413E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72F94D4B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4D951FEE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1E1C23A4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154,148 </w:t>
            </w:r>
          </w:p>
        </w:tc>
        <w:tc>
          <w:tcPr>
            <w:tcW w:w="180" w:type="dxa"/>
          </w:tcPr>
          <w:p w14:paraId="75DBA3E7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20A9A791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40,341</w:t>
            </w:r>
          </w:p>
        </w:tc>
      </w:tr>
      <w:tr w:rsidR="000413E9" w:rsidRPr="00AE4D5B" w14:paraId="2039DE0F" w14:textId="77777777" w:rsidTr="00AB5EE5">
        <w:trPr>
          <w:cantSplit/>
        </w:trPr>
        <w:tc>
          <w:tcPr>
            <w:tcW w:w="2790" w:type="dxa"/>
            <w:hideMark/>
          </w:tcPr>
          <w:p w14:paraId="165BCBE0" w14:textId="2A4AFFBB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AA901C0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20B5177E" w14:textId="1CE5D1CB" w:rsidR="000413E9" w:rsidRPr="00A128E8" w:rsidRDefault="000413E9" w:rsidP="000413E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1,021,550</w:t>
            </w:r>
          </w:p>
        </w:tc>
        <w:tc>
          <w:tcPr>
            <w:tcW w:w="180" w:type="dxa"/>
          </w:tcPr>
          <w:p w14:paraId="5E52F019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D1D92F" w14:textId="5048FDAA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78" w:type="dxa"/>
          </w:tcPr>
          <w:p w14:paraId="43859B58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7A54C71" w14:textId="4E9A928D" w:rsidR="000413E9" w:rsidRPr="000413E9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1,757,20</w:t>
            </w:r>
            <w:r w:rsidR="006E26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1B728436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46DA85" w14:textId="128FD186" w:rsidR="000413E9" w:rsidRPr="00A128E8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,926,582</w:t>
            </w:r>
          </w:p>
        </w:tc>
      </w:tr>
      <w:tr w:rsidR="000413E9" w:rsidRPr="00AE4D5B" w14:paraId="534F16AB" w14:textId="77777777" w:rsidTr="00AB5EE5">
        <w:trPr>
          <w:cantSplit/>
        </w:trPr>
        <w:tc>
          <w:tcPr>
            <w:tcW w:w="2790" w:type="dxa"/>
          </w:tcPr>
          <w:p w14:paraId="34F62F57" w14:textId="2C21B308" w:rsidR="000413E9" w:rsidRPr="00AE4D5B" w:rsidRDefault="000413E9" w:rsidP="000413E9">
            <w:pPr>
              <w:spacing w:line="240" w:lineRule="auto"/>
              <w:ind w:left="99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6382FAA3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3DD8" w14:textId="37AE0E52" w:rsidR="000413E9" w:rsidRPr="000171EC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F6042" w14:textId="77777777" w:rsidR="000413E9" w:rsidRPr="000171EC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CA72E" w14:textId="581A8403" w:rsidR="000413E9" w:rsidRPr="000171EC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D67C6F" w14:textId="77777777" w:rsidR="000413E9" w:rsidRPr="000171EC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0774D" w14:textId="460B3F0E" w:rsidR="000413E9" w:rsidRPr="000171EC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(42,715)</w:t>
            </w:r>
          </w:p>
        </w:tc>
        <w:tc>
          <w:tcPr>
            <w:tcW w:w="180" w:type="dxa"/>
            <w:vAlign w:val="bottom"/>
          </w:tcPr>
          <w:p w14:paraId="199DC208" w14:textId="77777777" w:rsidR="000413E9" w:rsidRPr="000171EC" w:rsidRDefault="000413E9" w:rsidP="000413E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96686" w14:textId="02737640" w:rsidR="000413E9" w:rsidRPr="000171EC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(40,341)</w:t>
            </w:r>
          </w:p>
        </w:tc>
      </w:tr>
      <w:tr w:rsidR="000413E9" w:rsidRPr="00AE4D5B" w14:paraId="36DA01B7" w14:textId="77777777" w:rsidTr="00AB5EE5">
        <w:trPr>
          <w:cantSplit/>
        </w:trPr>
        <w:tc>
          <w:tcPr>
            <w:tcW w:w="2790" w:type="dxa"/>
          </w:tcPr>
          <w:p w14:paraId="62FCBD4A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14F6B765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6CAA" w14:textId="58C2449F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1,021,550</w:t>
            </w:r>
          </w:p>
        </w:tc>
        <w:tc>
          <w:tcPr>
            <w:tcW w:w="180" w:type="dxa"/>
          </w:tcPr>
          <w:p w14:paraId="3DE3A0D5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DD482" w14:textId="246A7DF2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,484</w:t>
            </w:r>
          </w:p>
        </w:tc>
        <w:tc>
          <w:tcPr>
            <w:tcW w:w="178" w:type="dxa"/>
          </w:tcPr>
          <w:p w14:paraId="21EE63DB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9A039" w14:textId="441530E4" w:rsidR="000413E9" w:rsidRPr="000413E9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1,714,49</w:t>
            </w:r>
            <w:r w:rsidR="006E26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4204987A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5E21" w14:textId="7708CD79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1,886,241</w:t>
            </w:r>
          </w:p>
        </w:tc>
      </w:tr>
      <w:tr w:rsidR="000413E9" w:rsidRPr="00AE4D5B" w14:paraId="79DCBF5F" w14:textId="77777777" w:rsidTr="00AB5EE5">
        <w:trPr>
          <w:cantSplit/>
        </w:trPr>
        <w:tc>
          <w:tcPr>
            <w:tcW w:w="2790" w:type="dxa"/>
          </w:tcPr>
          <w:p w14:paraId="1E9D4F41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19B71C1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62278C6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3E9" w:rsidRPr="00AE4D5B" w14:paraId="5758398D" w14:textId="77777777" w:rsidTr="00AB5EE5">
        <w:trPr>
          <w:cantSplit/>
        </w:trPr>
        <w:tc>
          <w:tcPr>
            <w:tcW w:w="2790" w:type="dxa"/>
            <w:hideMark/>
          </w:tcPr>
          <w:p w14:paraId="24A6869D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19E4677B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3D09F5">
              <w:rPr>
                <w:rFonts w:asciiTheme="majorBidi" w:hAnsiTheme="majorBidi" w:cstheme="majorBidi"/>
                <w:sz w:val="30"/>
                <w:szCs w:val="30"/>
              </w:rPr>
              <w:t>396,748</w:t>
            </w: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12D5E40" w14:textId="35ED3F9A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112B5EE1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2,526,573 </w:t>
            </w:r>
          </w:p>
        </w:tc>
        <w:tc>
          <w:tcPr>
            <w:tcW w:w="178" w:type="dxa"/>
          </w:tcPr>
          <w:p w14:paraId="7078A7C3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5EBA77BB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1,168,50</w:t>
            </w:r>
            <w:r w:rsidR="006E26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37E17754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51C2219E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1,192,071</w:t>
            </w:r>
          </w:p>
        </w:tc>
      </w:tr>
      <w:tr w:rsidR="000413E9" w:rsidRPr="00AE4D5B" w14:paraId="35AFCA3A" w14:textId="77777777" w:rsidTr="00AB5EE5">
        <w:trPr>
          <w:cantSplit/>
        </w:trPr>
        <w:tc>
          <w:tcPr>
            <w:tcW w:w="2790" w:type="dxa"/>
            <w:hideMark/>
          </w:tcPr>
          <w:p w14:paraId="6EA4A93E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0698936A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46B9E084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5E4C5F79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04F549BD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9B599F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413E9" w:rsidRPr="00AE4D5B" w14:paraId="4450E792" w14:textId="77777777" w:rsidTr="00AB5EE5">
        <w:trPr>
          <w:cantSplit/>
        </w:trPr>
        <w:tc>
          <w:tcPr>
            <w:tcW w:w="2790" w:type="dxa"/>
            <w:hideMark/>
          </w:tcPr>
          <w:p w14:paraId="33EDD396" w14:textId="1C67383A" w:rsidR="000413E9" w:rsidRPr="00AE4D5B" w:rsidRDefault="000413E9" w:rsidP="000413E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6591243E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170,03</w:t>
            </w:r>
            <w:r w:rsidR="003D09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031FF9E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032C5B4A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450,978 </w:t>
            </w:r>
          </w:p>
        </w:tc>
        <w:tc>
          <w:tcPr>
            <w:tcW w:w="178" w:type="dxa"/>
          </w:tcPr>
          <w:p w14:paraId="42FACE14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511A84FE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39,786 </w:t>
            </w:r>
          </w:p>
        </w:tc>
        <w:tc>
          <w:tcPr>
            <w:tcW w:w="180" w:type="dxa"/>
          </w:tcPr>
          <w:p w14:paraId="39F6D3EB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085B90BF" w:rsidR="000413E9" w:rsidRPr="00AE4D5B" w:rsidRDefault="000413E9" w:rsidP="00D36F1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58,853</w:t>
            </w:r>
          </w:p>
        </w:tc>
      </w:tr>
      <w:tr w:rsidR="000413E9" w:rsidRPr="00AE4D5B" w14:paraId="54BC7922" w14:textId="77777777" w:rsidTr="00AB5EE5">
        <w:trPr>
          <w:cantSplit/>
        </w:trPr>
        <w:tc>
          <w:tcPr>
            <w:tcW w:w="2790" w:type="dxa"/>
            <w:hideMark/>
          </w:tcPr>
          <w:p w14:paraId="6ED09DA2" w14:textId="6A3706B1" w:rsidR="000413E9" w:rsidRPr="00AE4D5B" w:rsidRDefault="000413E9" w:rsidP="000413E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7D66C7E4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5,730 </w:t>
            </w:r>
          </w:p>
        </w:tc>
        <w:tc>
          <w:tcPr>
            <w:tcW w:w="180" w:type="dxa"/>
          </w:tcPr>
          <w:p w14:paraId="5B80CAB0" w14:textId="283811A3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1E4FDDFE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16,143 </w:t>
            </w:r>
          </w:p>
        </w:tc>
        <w:tc>
          <w:tcPr>
            <w:tcW w:w="178" w:type="dxa"/>
          </w:tcPr>
          <w:p w14:paraId="72540298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47F3B752" w:rsidR="000413E9" w:rsidRPr="00AE4D5B" w:rsidRDefault="000413E9" w:rsidP="00EC59C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-   </w:t>
            </w:r>
          </w:p>
        </w:tc>
        <w:tc>
          <w:tcPr>
            <w:tcW w:w="180" w:type="dxa"/>
          </w:tcPr>
          <w:p w14:paraId="0D01EA66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356B4021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7,376</w:t>
            </w:r>
          </w:p>
        </w:tc>
      </w:tr>
      <w:tr w:rsidR="000413E9" w:rsidRPr="00AE4D5B" w14:paraId="75C684A5" w14:textId="77777777" w:rsidTr="00AB5EE5">
        <w:trPr>
          <w:cantSplit/>
        </w:trPr>
        <w:tc>
          <w:tcPr>
            <w:tcW w:w="2790" w:type="dxa"/>
            <w:hideMark/>
          </w:tcPr>
          <w:p w14:paraId="5D7FF8A6" w14:textId="7C242F47" w:rsidR="000413E9" w:rsidRPr="00AE4D5B" w:rsidRDefault="000413E9" w:rsidP="000413E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6B0F73B5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8,492 </w:t>
            </w:r>
          </w:p>
        </w:tc>
        <w:tc>
          <w:tcPr>
            <w:tcW w:w="180" w:type="dxa"/>
          </w:tcPr>
          <w:p w14:paraId="702306CD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2E91AF15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18,520 </w:t>
            </w:r>
          </w:p>
        </w:tc>
        <w:tc>
          <w:tcPr>
            <w:tcW w:w="178" w:type="dxa"/>
          </w:tcPr>
          <w:p w14:paraId="53F0BE83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23560A7B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7,387 </w:t>
            </w:r>
          </w:p>
        </w:tc>
        <w:tc>
          <w:tcPr>
            <w:tcW w:w="180" w:type="dxa"/>
          </w:tcPr>
          <w:p w14:paraId="321D609A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7337E153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18,388</w:t>
            </w:r>
          </w:p>
        </w:tc>
      </w:tr>
      <w:tr w:rsidR="000413E9" w:rsidRPr="00AE4D5B" w14:paraId="271C1280" w14:textId="77777777" w:rsidTr="00AB5EE5">
        <w:trPr>
          <w:cantSplit/>
        </w:trPr>
        <w:tc>
          <w:tcPr>
            <w:tcW w:w="2790" w:type="dxa"/>
          </w:tcPr>
          <w:p w14:paraId="5BDBA66D" w14:textId="1DBCEFF2" w:rsidR="000413E9" w:rsidRPr="00AE4D5B" w:rsidRDefault="000413E9" w:rsidP="000413E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4AD6C696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62,775 </w:t>
            </w:r>
          </w:p>
        </w:tc>
        <w:tc>
          <w:tcPr>
            <w:tcW w:w="180" w:type="dxa"/>
          </w:tcPr>
          <w:p w14:paraId="324F4570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7E3E6432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48,714 </w:t>
            </w:r>
          </w:p>
        </w:tc>
        <w:tc>
          <w:tcPr>
            <w:tcW w:w="178" w:type="dxa"/>
          </w:tcPr>
          <w:p w14:paraId="5CA34DC4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511B8B03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15,571 </w:t>
            </w:r>
          </w:p>
        </w:tc>
        <w:tc>
          <w:tcPr>
            <w:tcW w:w="180" w:type="dxa"/>
          </w:tcPr>
          <w:p w14:paraId="7D309E90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D3FE409" w14:textId="4EFAE491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1,366</w:t>
            </w:r>
          </w:p>
        </w:tc>
      </w:tr>
      <w:tr w:rsidR="000413E9" w:rsidRPr="00AE4D5B" w14:paraId="500E4F2D" w14:textId="77777777" w:rsidTr="00AB5EE5">
        <w:trPr>
          <w:cantSplit/>
        </w:trPr>
        <w:tc>
          <w:tcPr>
            <w:tcW w:w="2790" w:type="dxa"/>
            <w:hideMark/>
          </w:tcPr>
          <w:p w14:paraId="7AFE7B2F" w14:textId="3F3CB1DC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FC8AD3E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00309795" w:rsidR="000413E9" w:rsidRPr="00A73930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9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</w:t>
            </w:r>
            <w:r w:rsidR="00EE3CF5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3CF5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6152084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458483BE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3,060,928</w:t>
            </w:r>
          </w:p>
        </w:tc>
        <w:tc>
          <w:tcPr>
            <w:tcW w:w="178" w:type="dxa"/>
          </w:tcPr>
          <w:p w14:paraId="5C80E1A9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5834F7AE" w:rsidR="000413E9" w:rsidRPr="000413E9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1,231,24</w:t>
            </w:r>
            <w:r w:rsidR="00EC5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8F59136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72697C94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,054</w:t>
            </w:r>
          </w:p>
        </w:tc>
      </w:tr>
      <w:tr w:rsidR="000413E9" w:rsidRPr="00AE4D5B" w14:paraId="46E2C332" w14:textId="77777777" w:rsidTr="00AB5EE5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0413E9" w:rsidRPr="00AE4D5B" w:rsidRDefault="000413E9" w:rsidP="000413E9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440DF357" w:rsidR="000413E9" w:rsidRPr="00AE4D5B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7767">
              <w:rPr>
                <w:rFonts w:asciiTheme="majorBidi" w:hAnsiTheme="majorBidi" w:cstheme="majorBidi"/>
                <w:sz w:val="30"/>
                <w:szCs w:val="30"/>
              </w:rPr>
              <w:t xml:space="preserve"> (79,336)</w:t>
            </w:r>
          </w:p>
        </w:tc>
        <w:tc>
          <w:tcPr>
            <w:tcW w:w="180" w:type="dxa"/>
            <w:vAlign w:val="bottom"/>
          </w:tcPr>
          <w:p w14:paraId="500C422C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4215F558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sz w:val="30"/>
                <w:szCs w:val="30"/>
              </w:rPr>
              <w:t>(64,214)</w:t>
            </w:r>
          </w:p>
        </w:tc>
        <w:tc>
          <w:tcPr>
            <w:tcW w:w="178" w:type="dxa"/>
            <w:vAlign w:val="bottom"/>
          </w:tcPr>
          <w:p w14:paraId="7B5EACA9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06217023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(25,119)</w:t>
            </w:r>
          </w:p>
        </w:tc>
        <w:tc>
          <w:tcPr>
            <w:tcW w:w="180" w:type="dxa"/>
            <w:vAlign w:val="bottom"/>
          </w:tcPr>
          <w:p w14:paraId="3FD830AD" w14:textId="77777777" w:rsidR="000413E9" w:rsidRPr="00AE4D5B" w:rsidRDefault="000413E9" w:rsidP="000413E9">
            <w:pPr>
              <w:pStyle w:val="acctfourfigures"/>
              <w:tabs>
                <w:tab w:val="decimal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67DD9E16" w:rsidR="000413E9" w:rsidRPr="00AE4D5B" w:rsidRDefault="000413E9" w:rsidP="00041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,600)</w:t>
            </w:r>
          </w:p>
        </w:tc>
      </w:tr>
      <w:tr w:rsidR="000413E9" w:rsidRPr="00AE4D5B" w14:paraId="44F3B323" w14:textId="77777777" w:rsidTr="00AB5EE5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0413E9" w:rsidRPr="00AE4D5B" w:rsidRDefault="000413E9" w:rsidP="000413E9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68DD5A79" w:rsidR="000413E9" w:rsidRPr="00A73930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2,5</w:t>
            </w:r>
            <w:r w:rsidR="00EE3CF5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3CF5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F40ECF6" w14:textId="7AA6D888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36DE844F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2,996,714</w:t>
            </w:r>
          </w:p>
        </w:tc>
        <w:tc>
          <w:tcPr>
            <w:tcW w:w="178" w:type="dxa"/>
            <w:vAlign w:val="bottom"/>
          </w:tcPr>
          <w:p w14:paraId="78C5D275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603658C6" w:rsidR="000413E9" w:rsidRPr="000413E9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1,206,12</w:t>
            </w:r>
            <w:r w:rsidR="000E66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B3E3655" w14:textId="77777777" w:rsidR="000413E9" w:rsidRPr="00AE4D5B" w:rsidRDefault="000413E9" w:rsidP="000413E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627CD88F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1,266,454</w:t>
            </w:r>
          </w:p>
        </w:tc>
      </w:tr>
      <w:tr w:rsidR="000413E9" w:rsidRPr="00AE4D5B" w14:paraId="2E9BB5BA" w14:textId="77777777" w:rsidTr="00AB5EE5">
        <w:trPr>
          <w:cantSplit/>
        </w:trPr>
        <w:tc>
          <w:tcPr>
            <w:tcW w:w="2790" w:type="dxa"/>
            <w:hideMark/>
          </w:tcPr>
          <w:p w14:paraId="542C1E81" w14:textId="77777777" w:rsidR="000413E9" w:rsidRPr="00AE4D5B" w:rsidRDefault="000413E9" w:rsidP="000413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0413E9" w:rsidRPr="00AE4D5B" w:rsidRDefault="000413E9" w:rsidP="000413E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5C8EAEF6" w:rsidR="000413E9" w:rsidRPr="00A73930" w:rsidRDefault="000413E9" w:rsidP="00A7393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3,5</w:t>
            </w:r>
            <w:r w:rsidR="00C10BFC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10BFC"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  <w:r w:rsidRPr="00A73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F8E6688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74DBF9E1" w:rsidR="000413E9" w:rsidRPr="00AE4D5B" w:rsidRDefault="000413E9" w:rsidP="000413E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3,925,198</w:t>
            </w:r>
          </w:p>
        </w:tc>
        <w:tc>
          <w:tcPr>
            <w:tcW w:w="178" w:type="dxa"/>
          </w:tcPr>
          <w:p w14:paraId="3C4DCADA" w14:textId="77777777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70FDC390" w:rsidR="000413E9" w:rsidRPr="000413E9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413E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4064C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2,920,618</w:t>
            </w:r>
          </w:p>
        </w:tc>
        <w:tc>
          <w:tcPr>
            <w:tcW w:w="180" w:type="dxa"/>
          </w:tcPr>
          <w:p w14:paraId="37B68B06" w14:textId="77777777" w:rsidR="000413E9" w:rsidRPr="00AE4D5B" w:rsidRDefault="000413E9" w:rsidP="000413E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3527D43C" w:rsidR="000413E9" w:rsidRPr="00AE4D5B" w:rsidRDefault="000413E9" w:rsidP="000413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3,152,695</w:t>
            </w:r>
          </w:p>
        </w:tc>
      </w:tr>
    </w:tbl>
    <w:p w14:paraId="43079171" w14:textId="2A83C270" w:rsidR="00AD590E" w:rsidRPr="001208CA" w:rsidRDefault="00AD590E" w:rsidP="00AD590E">
      <w:pPr>
        <w:spacing w:line="240" w:lineRule="auto"/>
      </w:pPr>
    </w:p>
    <w:tbl>
      <w:tblPr>
        <w:tblW w:w="9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81"/>
        <w:gridCol w:w="1079"/>
        <w:gridCol w:w="178"/>
        <w:gridCol w:w="1016"/>
        <w:gridCol w:w="178"/>
        <w:gridCol w:w="968"/>
        <w:gridCol w:w="178"/>
        <w:gridCol w:w="1048"/>
      </w:tblGrid>
      <w:tr w:rsidR="007809AE" w:rsidRPr="00AE4D5B" w14:paraId="0EB5B867" w14:textId="77777777" w:rsidTr="00D36F15">
        <w:trPr>
          <w:cantSplit/>
          <w:trHeight w:val="20"/>
          <w:tblHeader/>
        </w:trPr>
        <w:tc>
          <w:tcPr>
            <w:tcW w:w="4320" w:type="dxa"/>
          </w:tcPr>
          <w:p w14:paraId="01012D05" w14:textId="1E463488" w:rsidR="007809AE" w:rsidRPr="00FD3326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3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</w:t>
            </w:r>
            <w:r w:rsidR="007809AE" w:rsidRPr="00FD3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81" w:type="dxa"/>
          </w:tcPr>
          <w:p w14:paraId="2AE43764" w14:textId="77777777" w:rsidR="007809AE" w:rsidRPr="00FD3326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73" w:type="dxa"/>
            <w:gridSpan w:val="3"/>
          </w:tcPr>
          <w:p w14:paraId="102DD3C1" w14:textId="0B69AF9E" w:rsidR="007809AE" w:rsidRPr="00FD3326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FD3326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1FCCCBDE" w14:textId="5EDE4758" w:rsidR="007809AE" w:rsidRPr="00FD3326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1725" w:rsidRPr="00AE4D5B" w14:paraId="30941CF7" w14:textId="77777777" w:rsidTr="00D36F15">
        <w:trPr>
          <w:cantSplit/>
          <w:trHeight w:val="20"/>
          <w:tblHeader/>
        </w:trPr>
        <w:tc>
          <w:tcPr>
            <w:tcW w:w="4320" w:type="dxa"/>
          </w:tcPr>
          <w:p w14:paraId="6C6FF619" w14:textId="189D6977" w:rsidR="00551725" w:rsidRPr="00FD3326" w:rsidRDefault="00BC48A5" w:rsidP="00FF730F">
            <w:pPr>
              <w:pStyle w:val="acctfourfigures"/>
              <w:tabs>
                <w:tab w:val="clear" w:pos="765"/>
              </w:tabs>
              <w:spacing w:line="240" w:lineRule="atLeast"/>
              <w:ind w:left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D3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D3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D3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D3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FD3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3E3C22D3" w14:textId="77777777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410BCD7" w14:textId="6BD19D98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8" w:type="dxa"/>
          </w:tcPr>
          <w:p w14:paraId="312942D2" w14:textId="77777777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16F54D68" w14:textId="4D04CBF4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78" w:type="dxa"/>
          </w:tcPr>
          <w:p w14:paraId="5BA73D76" w14:textId="77777777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968" w:type="dxa"/>
          </w:tcPr>
          <w:p w14:paraId="39EDB7ED" w14:textId="43EEA784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8" w:type="dxa"/>
          </w:tcPr>
          <w:p w14:paraId="6FB5D3B0" w14:textId="77777777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48" w:type="dxa"/>
          </w:tcPr>
          <w:p w14:paraId="2D8709EA" w14:textId="6D028BA7" w:rsidR="00551725" w:rsidRPr="00FD3326" w:rsidRDefault="00551725" w:rsidP="005517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</w:tr>
      <w:tr w:rsidR="00551725" w:rsidRPr="00AE4D5B" w14:paraId="0383C08E" w14:textId="77777777" w:rsidTr="00D36F15">
        <w:trPr>
          <w:cantSplit/>
          <w:trHeight w:val="20"/>
          <w:tblHeader/>
        </w:trPr>
        <w:tc>
          <w:tcPr>
            <w:tcW w:w="4320" w:type="dxa"/>
          </w:tcPr>
          <w:p w14:paraId="3D280A18" w14:textId="77777777" w:rsidR="00551725" w:rsidRPr="00FD3326" w:rsidRDefault="00551725" w:rsidP="0055172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vAlign w:val="bottom"/>
          </w:tcPr>
          <w:p w14:paraId="6B2FBFBD" w14:textId="77777777" w:rsidR="00551725" w:rsidRPr="00FD3326" w:rsidRDefault="00551725" w:rsidP="005517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5" w:type="dxa"/>
            <w:gridSpan w:val="7"/>
            <w:vAlign w:val="bottom"/>
          </w:tcPr>
          <w:p w14:paraId="21DBACE0" w14:textId="4EBD788B" w:rsidR="00551725" w:rsidRPr="00FD3326" w:rsidRDefault="00551725" w:rsidP="0055172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D3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 w:bidi="th-TH"/>
              </w:rPr>
              <w:t>(พันบาท)</w:t>
            </w:r>
          </w:p>
        </w:tc>
      </w:tr>
      <w:tr w:rsidR="00BC48A5" w:rsidRPr="00AE4D5B" w14:paraId="0E170EC9" w14:textId="77777777" w:rsidTr="00D36F15">
        <w:trPr>
          <w:cantSplit/>
          <w:trHeight w:val="20"/>
        </w:trPr>
        <w:tc>
          <w:tcPr>
            <w:tcW w:w="4320" w:type="dxa"/>
          </w:tcPr>
          <w:p w14:paraId="7F84CC40" w14:textId="41F69234" w:rsidR="00BC48A5" w:rsidRPr="00FD3326" w:rsidRDefault="00BC48A5">
            <w:pPr>
              <w:pStyle w:val="ListParagraph"/>
              <w:numPr>
                <w:ilvl w:val="0"/>
                <w:numId w:val="18"/>
              </w:numPr>
              <w:ind w:left="193" w:hanging="19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FD3326"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249C9E8D" w14:textId="77777777" w:rsidR="00BC48A5" w:rsidRPr="00FD3326" w:rsidRDefault="00BC48A5" w:rsidP="00BC48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7B3EE5" w14:textId="1970F128" w:rsidR="00BC48A5" w:rsidRPr="00FD3326" w:rsidRDefault="00FC389B" w:rsidP="00D36F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19,169</w:t>
            </w:r>
          </w:p>
        </w:tc>
        <w:tc>
          <w:tcPr>
            <w:tcW w:w="178" w:type="dxa"/>
            <w:vAlign w:val="bottom"/>
          </w:tcPr>
          <w:p w14:paraId="3E28AF75" w14:textId="77777777" w:rsidR="00BC48A5" w:rsidRPr="00FD3326" w:rsidRDefault="00BC48A5" w:rsidP="00BC48A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9DFF44B" w14:textId="4A0DB2DF" w:rsidR="00BC48A5" w:rsidRPr="00FD3326" w:rsidRDefault="00BC48A5" w:rsidP="00BC48A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3,862</w:t>
            </w:r>
          </w:p>
        </w:tc>
        <w:tc>
          <w:tcPr>
            <w:tcW w:w="178" w:type="dxa"/>
            <w:vAlign w:val="bottom"/>
          </w:tcPr>
          <w:p w14:paraId="5FABC473" w14:textId="77777777" w:rsidR="00BC48A5" w:rsidRPr="00FD3326" w:rsidRDefault="00BC48A5" w:rsidP="00BC48A5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8" w:type="dxa"/>
          </w:tcPr>
          <w:p w14:paraId="5B9C5C7F" w14:textId="24AB5E67" w:rsidR="00BC48A5" w:rsidRPr="00FD3326" w:rsidRDefault="00815546" w:rsidP="00BC48A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13,664</w:t>
            </w:r>
          </w:p>
        </w:tc>
        <w:tc>
          <w:tcPr>
            <w:tcW w:w="178" w:type="dxa"/>
            <w:vAlign w:val="bottom"/>
          </w:tcPr>
          <w:p w14:paraId="1895637C" w14:textId="77777777" w:rsidR="00BC48A5" w:rsidRPr="00FD3326" w:rsidRDefault="00BC48A5" w:rsidP="00BC48A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6163C60" w14:textId="3D138F90" w:rsidR="00BC48A5" w:rsidRPr="00FD3326" w:rsidRDefault="00BC48A5" w:rsidP="00BC48A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617 </w:t>
            </w:r>
          </w:p>
        </w:tc>
      </w:tr>
      <w:tr w:rsidR="00BC48A5" w:rsidRPr="00AE4D5B" w14:paraId="17E72FA5" w14:textId="77777777" w:rsidTr="00D36F15">
        <w:trPr>
          <w:cantSplit/>
          <w:trHeight w:val="20"/>
        </w:trPr>
        <w:tc>
          <w:tcPr>
            <w:tcW w:w="4320" w:type="dxa"/>
          </w:tcPr>
          <w:p w14:paraId="11CD88FB" w14:textId="277B27BB" w:rsidR="00BC48A5" w:rsidRPr="00FD3326" w:rsidRDefault="00BC48A5">
            <w:pPr>
              <w:pStyle w:val="ListParagraph"/>
              <w:numPr>
                <w:ilvl w:val="0"/>
                <w:numId w:val="18"/>
              </w:numPr>
              <w:ind w:left="193" w:hanging="19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FD3326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81" w:type="dxa"/>
            <w:vAlign w:val="bottom"/>
          </w:tcPr>
          <w:p w14:paraId="24909782" w14:textId="77777777" w:rsidR="00BC48A5" w:rsidRPr="00FD3326" w:rsidRDefault="00BC48A5" w:rsidP="00BC48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1117DD" w14:textId="44A32EC5" w:rsidR="00BC48A5" w:rsidRPr="00FD3326" w:rsidRDefault="00653C8A" w:rsidP="00D36F1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C389B" w:rsidRPr="00FD33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3,209</w:t>
            </w:r>
            <w:r w:rsidRPr="00FD33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8" w:type="dxa"/>
          </w:tcPr>
          <w:p w14:paraId="5CCD579E" w14:textId="77777777" w:rsidR="00BC48A5" w:rsidRPr="00FD3326" w:rsidRDefault="00BC48A5" w:rsidP="00BC48A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73C89" w14:textId="0A9403C2" w:rsidR="00BC48A5" w:rsidRPr="00FD3326" w:rsidRDefault="00BC48A5" w:rsidP="00C10BF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6CA4270" w14:textId="77777777" w:rsidR="00BC48A5" w:rsidRPr="00FD3326" w:rsidRDefault="00BC48A5" w:rsidP="00BC48A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5863A764" w14:textId="68DAE88F" w:rsidR="00BC48A5" w:rsidRPr="00FD3326" w:rsidRDefault="00C10BFC" w:rsidP="00BC48A5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21985F7" w14:textId="77777777" w:rsidR="00BC48A5" w:rsidRPr="00FD3326" w:rsidRDefault="00BC48A5" w:rsidP="00BC48A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351805" w14:textId="32776C9E" w:rsidR="00BC48A5" w:rsidRPr="00FD3326" w:rsidRDefault="00BC48A5" w:rsidP="00C10BF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33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66C725C7" w14:textId="77777777" w:rsidR="00325BF4" w:rsidRPr="00AE4D5B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24CDA89A" w14:textId="55DFC3DF" w:rsidR="00A101B2" w:rsidRPr="00B657B8" w:rsidRDefault="00A101B2" w:rsidP="00A101B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269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</w:t>
      </w:r>
      <w:r w:rsidRPr="000710E2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815546">
        <w:rPr>
          <w:rFonts w:asciiTheme="majorBidi" w:hAnsiTheme="majorBidi" w:cstheme="majorBidi"/>
          <w:sz w:val="30"/>
          <w:szCs w:val="30"/>
        </w:rPr>
        <w:t xml:space="preserve"> 15</w:t>
      </w:r>
      <w:r w:rsidRPr="000710E2">
        <w:rPr>
          <w:rFonts w:asciiTheme="majorBidi" w:hAnsiTheme="majorBidi" w:cstheme="majorBidi"/>
          <w:sz w:val="30"/>
          <w:szCs w:val="30"/>
        </w:rPr>
        <w:t xml:space="preserve"> </w:t>
      </w:r>
      <w:r w:rsidRPr="000710E2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0710E2">
        <w:rPr>
          <w:rFonts w:asciiTheme="majorBidi" w:hAnsiTheme="majorBidi" w:cstheme="majorBidi"/>
          <w:sz w:val="30"/>
          <w:szCs w:val="30"/>
        </w:rPr>
        <w:t xml:space="preserve"> </w:t>
      </w:r>
      <w:r w:rsidR="00815546">
        <w:rPr>
          <w:rFonts w:asciiTheme="majorBidi" w:hAnsiTheme="majorBidi" w:cstheme="majorBidi"/>
          <w:sz w:val="30"/>
          <w:szCs w:val="30"/>
        </w:rPr>
        <w:t>100</w:t>
      </w:r>
      <w:r w:rsidRPr="000710E2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42695">
        <w:rPr>
          <w:rFonts w:asciiTheme="majorBidi" w:hAnsiTheme="majorBidi" w:cstheme="majorBidi"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15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742695">
        <w:rPr>
          <w:rFonts w:asciiTheme="majorBidi" w:hAnsiTheme="majorBidi" w:cstheme="majorBidi"/>
          <w:i/>
          <w:iCs/>
          <w:sz w:val="30"/>
          <w:szCs w:val="30"/>
        </w:rPr>
        <w:t xml:space="preserve"> 100 </w:t>
      </w:r>
      <w:r w:rsidRPr="0074269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74269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21C24672" w14:textId="76A84F8F" w:rsidR="00082F92" w:rsidRPr="00AE4D5B" w:rsidRDefault="00B361DC" w:rsidP="00B361DC">
      <w:pPr>
        <w:tabs>
          <w:tab w:val="left" w:pos="1715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p w14:paraId="3416FC1E" w14:textId="6026ECE8" w:rsidR="00092727" w:rsidRPr="001208CA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1208CA">
        <w:rPr>
          <w:rFonts w:asciiTheme="majorBidi" w:hAnsiTheme="majorBidi" w:cstheme="majorBidi"/>
          <w:i w:val="0"/>
          <w:iCs w:val="0"/>
          <w:cs/>
        </w:rPr>
        <w:t>ภาระผูกพัน</w:t>
      </w:r>
      <w:r w:rsidR="00BD1B44" w:rsidRPr="001208CA">
        <w:rPr>
          <w:rFonts w:asciiTheme="majorBidi" w:hAnsiTheme="majorBidi" w:cstheme="majorBidi" w:hint="cs"/>
          <w:i w:val="0"/>
          <w:iCs w:val="0"/>
          <w:cs/>
        </w:rPr>
        <w:t>กับบุคคลหรือกิจการที่ไม่เกี่ยวข้องกัน</w:t>
      </w:r>
    </w:p>
    <w:p w14:paraId="70D2CC15" w14:textId="77777777" w:rsidR="00092727" w:rsidRPr="001208CA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0"/>
        <w:gridCol w:w="1166"/>
        <w:gridCol w:w="236"/>
        <w:gridCol w:w="1124"/>
        <w:gridCol w:w="244"/>
        <w:gridCol w:w="1250"/>
        <w:gridCol w:w="236"/>
        <w:gridCol w:w="1248"/>
      </w:tblGrid>
      <w:tr w:rsidR="00092727" w:rsidRPr="00AE4D5B" w14:paraId="1DEAD80A" w14:textId="77777777" w:rsidTr="00BC48A5">
        <w:trPr>
          <w:tblHeader/>
        </w:trPr>
        <w:tc>
          <w:tcPr>
            <w:tcW w:w="1997" w:type="pct"/>
          </w:tcPr>
          <w:p w14:paraId="61EC42E1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3B62873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2" w:type="pct"/>
            <w:gridSpan w:val="3"/>
          </w:tcPr>
          <w:p w14:paraId="2E3AB97E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8A5" w:rsidRPr="00AE4D5B" w14:paraId="5FCAF5E2" w14:textId="77777777" w:rsidTr="00BC48A5">
        <w:trPr>
          <w:tblHeader/>
        </w:trPr>
        <w:tc>
          <w:tcPr>
            <w:tcW w:w="1997" w:type="pct"/>
          </w:tcPr>
          <w:p w14:paraId="4474A97D" w14:textId="77777777" w:rsidR="00BC48A5" w:rsidRPr="00AE4D5B" w:rsidRDefault="00BC48A5" w:rsidP="00BC48A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A96F335" w14:textId="03C8B3C5" w:rsidR="00BC48A5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8A5">
              <w:rPr>
                <w:bCs/>
                <w:color w:val="000000"/>
                <w:sz w:val="28"/>
                <w:szCs w:val="28"/>
              </w:rPr>
              <w:t>30</w:t>
            </w:r>
            <w:r w:rsidRPr="00BC48A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C48A5">
              <w:rPr>
                <w:rFonts w:hint="cs"/>
                <w:b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" w:type="pct"/>
          </w:tcPr>
          <w:p w14:paraId="1BFD0715" w14:textId="77777777" w:rsidR="00BC48A5" w:rsidRPr="00AE4D5B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5056767" w14:textId="79BBF2EE" w:rsidR="00BC48A5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" w:type="pct"/>
          </w:tcPr>
          <w:p w14:paraId="4B5CABCA" w14:textId="77777777" w:rsidR="00BC48A5" w:rsidRPr="00AE4D5B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D374843" w14:textId="6C9E3C0C" w:rsidR="00BC48A5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8A5">
              <w:rPr>
                <w:bCs/>
                <w:color w:val="000000"/>
                <w:sz w:val="28"/>
                <w:szCs w:val="28"/>
              </w:rPr>
              <w:t>30</w:t>
            </w:r>
            <w:r w:rsidRPr="00BC48A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C48A5">
              <w:rPr>
                <w:rFonts w:hint="cs"/>
                <w:b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" w:type="pct"/>
          </w:tcPr>
          <w:p w14:paraId="0CDC110D" w14:textId="77777777" w:rsidR="00BC48A5" w:rsidRPr="00AE4D5B" w:rsidRDefault="00BC48A5" w:rsidP="00BC48A5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186E9F9" w14:textId="18091DFE" w:rsidR="00BC48A5" w:rsidRDefault="00BC48A5" w:rsidP="00BC48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B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C915D7" w:rsidRPr="00AE4D5B" w14:paraId="1F34E4C6" w14:textId="77777777" w:rsidTr="00BC48A5">
        <w:trPr>
          <w:tblHeader/>
        </w:trPr>
        <w:tc>
          <w:tcPr>
            <w:tcW w:w="1997" w:type="pct"/>
          </w:tcPr>
          <w:p w14:paraId="556EB320" w14:textId="77777777" w:rsidR="00C915D7" w:rsidRPr="00AE4D5B" w:rsidRDefault="00C915D7" w:rsidP="00C915D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4345461A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6B5ED428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1C29003D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" w:type="pct"/>
          </w:tcPr>
          <w:p w14:paraId="3D40491D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641C4C9" w14:textId="1234EE1F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04273867" w14:textId="77777777" w:rsidR="00C915D7" w:rsidRPr="00AE4D5B" w:rsidRDefault="00C915D7" w:rsidP="00C915D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76072C1A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AE7B4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915D7" w:rsidRPr="00AE4D5B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C915D7" w:rsidRPr="00AE4D5B" w:rsidRDefault="00C915D7" w:rsidP="00C915D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C915D7" w:rsidRPr="00AE4D5B" w:rsidRDefault="00C915D7" w:rsidP="00C915D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5D7" w:rsidRPr="00AE4D5B" w14:paraId="0B09682E" w14:textId="77777777" w:rsidTr="00BC48A5">
        <w:tc>
          <w:tcPr>
            <w:tcW w:w="1997" w:type="pct"/>
          </w:tcPr>
          <w:p w14:paraId="142D11CC" w14:textId="77777777" w:rsidR="00C915D7" w:rsidRPr="00AE4D5B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C915D7" w:rsidRPr="00AE4D5B" w:rsidRDefault="00C915D7" w:rsidP="00C915D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C915D7" w:rsidRPr="00AE4D5B" w:rsidRDefault="00C915D7" w:rsidP="00C915D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D7D945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25AF76B7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C915D7" w:rsidRPr="00AE4D5B" w:rsidRDefault="00C915D7" w:rsidP="00C915D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5D7" w:rsidRPr="00AE4D5B" w14:paraId="104AD821" w14:textId="77777777" w:rsidTr="00BC48A5">
        <w:tc>
          <w:tcPr>
            <w:tcW w:w="1997" w:type="pct"/>
          </w:tcPr>
          <w:p w14:paraId="02EE5F11" w14:textId="530F49B5" w:rsidR="00C915D7" w:rsidRPr="008F0DA2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A39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</w:t>
            </w:r>
            <w:r w:rsidRPr="00BA39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36" w:type="pct"/>
          </w:tcPr>
          <w:p w14:paraId="0DC1C50D" w14:textId="689B8A01" w:rsidR="00C915D7" w:rsidRPr="00610AA6" w:rsidRDefault="00A07CDD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215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217</w:t>
            </w:r>
          </w:p>
        </w:tc>
        <w:tc>
          <w:tcPr>
            <w:tcW w:w="129" w:type="pct"/>
          </w:tcPr>
          <w:p w14:paraId="5DB14E34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7B3CAD24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21</w:t>
            </w:r>
            <w:r w:rsidRPr="00FD05E2">
              <w:rPr>
                <w:rFonts w:asciiTheme="majorBidi" w:hAnsiTheme="majorBidi" w:cs="Angsana New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820</w:t>
            </w:r>
          </w:p>
        </w:tc>
        <w:tc>
          <w:tcPr>
            <w:tcW w:w="133" w:type="pct"/>
          </w:tcPr>
          <w:p w14:paraId="2BA9FFA6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3C1525B" w14:textId="5B905A53" w:rsidR="00C915D7" w:rsidRPr="00AE4D5B" w:rsidRDefault="001867B2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180,527</w:t>
            </w:r>
          </w:p>
        </w:tc>
        <w:tc>
          <w:tcPr>
            <w:tcW w:w="129" w:type="pct"/>
          </w:tcPr>
          <w:p w14:paraId="1A8138BD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5E55378C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180</w:t>
            </w:r>
            <w:r w:rsidRPr="00E7523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</w:tr>
      <w:tr w:rsidR="00C915D7" w:rsidRPr="00AE4D5B" w14:paraId="38567BA1" w14:textId="77777777" w:rsidTr="00BC48A5">
        <w:tc>
          <w:tcPr>
            <w:tcW w:w="1997" w:type="pct"/>
          </w:tcPr>
          <w:p w14:paraId="225217C6" w14:textId="05086AA4" w:rsidR="00C915D7" w:rsidRPr="008F0DA2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266B9BB" w14:textId="46F5D93A" w:rsidR="00C915D7" w:rsidRPr="00610AA6" w:rsidRDefault="00F84B34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142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29" w:type="pct"/>
          </w:tcPr>
          <w:p w14:paraId="79F01A9D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39F785" w14:textId="4DF01897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208A">
              <w:rPr>
                <w:rFonts w:asciiTheme="majorBidi" w:hAnsiTheme="majorBidi" w:cs="Angsana New"/>
                <w:sz w:val="30"/>
                <w:szCs w:val="30"/>
                <w:lang w:bidi="th-TH"/>
              </w:rPr>
              <w:t>1,838</w:t>
            </w:r>
          </w:p>
        </w:tc>
        <w:tc>
          <w:tcPr>
            <w:tcW w:w="133" w:type="pct"/>
          </w:tcPr>
          <w:p w14:paraId="49D94DC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08AC349" w14:textId="40CBFA9F" w:rsidR="00C915D7" w:rsidRPr="00AE4D5B" w:rsidRDefault="001867B2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142,150</w:t>
            </w:r>
          </w:p>
        </w:tc>
        <w:tc>
          <w:tcPr>
            <w:tcW w:w="129" w:type="pct"/>
          </w:tcPr>
          <w:p w14:paraId="56728D2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39CFB04" w14:textId="7FA6551C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sz w:val="30"/>
                <w:szCs w:val="30"/>
              </w:rPr>
              <w:t>1,838</w:t>
            </w:r>
          </w:p>
        </w:tc>
      </w:tr>
      <w:tr w:rsidR="00C915D7" w:rsidRPr="00AE4D5B" w14:paraId="5E7A49D5" w14:textId="77777777" w:rsidTr="00BC48A5">
        <w:tc>
          <w:tcPr>
            <w:tcW w:w="1997" w:type="pct"/>
          </w:tcPr>
          <w:p w14:paraId="2A41A56E" w14:textId="3FA0C8CF" w:rsidR="00C915D7" w:rsidRPr="00AE4D5B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374417B" w14:textId="7026175E" w:rsidR="00C915D7" w:rsidRPr="00610AA6" w:rsidRDefault="00F84B34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357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367</w:t>
            </w:r>
          </w:p>
        </w:tc>
        <w:tc>
          <w:tcPr>
            <w:tcW w:w="129" w:type="pct"/>
          </w:tcPr>
          <w:p w14:paraId="0E00E154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2D11E98" w14:textId="18E2AB80" w:rsidR="00C915D7" w:rsidRPr="00AE4D5B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2208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216,658</w:t>
            </w:r>
          </w:p>
        </w:tc>
        <w:tc>
          <w:tcPr>
            <w:tcW w:w="133" w:type="pct"/>
          </w:tcPr>
          <w:p w14:paraId="3B8F8735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C42DBDE" w14:textId="109E9706" w:rsidR="00C915D7" w:rsidRPr="007578AC" w:rsidRDefault="001867B2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322,677</w:t>
            </w:r>
          </w:p>
        </w:tc>
        <w:tc>
          <w:tcPr>
            <w:tcW w:w="129" w:type="pct"/>
          </w:tcPr>
          <w:p w14:paraId="7BF97E6E" w14:textId="77777777" w:rsidR="00C915D7" w:rsidRPr="00AE4D5B" w:rsidRDefault="00C915D7" w:rsidP="00C915D7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2D74374D" w14:textId="6E346639" w:rsidR="00C915D7" w:rsidRPr="00AE4D5B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b/>
                <w:bCs/>
                <w:sz w:val="30"/>
                <w:szCs w:val="30"/>
              </w:rPr>
              <w:t>182,598</w:t>
            </w:r>
          </w:p>
        </w:tc>
      </w:tr>
      <w:tr w:rsidR="00C915D7" w:rsidRPr="00C915D7" w14:paraId="26C7C466" w14:textId="77777777" w:rsidTr="00BC48A5">
        <w:tc>
          <w:tcPr>
            <w:tcW w:w="1997" w:type="pct"/>
          </w:tcPr>
          <w:p w14:paraId="146F4773" w14:textId="344F6B3F" w:rsidR="00C915D7" w:rsidRPr="00630C33" w:rsidRDefault="00C915D7" w:rsidP="00C915D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C14BCCE" w14:textId="65D227ED" w:rsidR="00C915D7" w:rsidRPr="00630C33" w:rsidRDefault="00C915D7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9" w:type="pct"/>
          </w:tcPr>
          <w:p w14:paraId="129BDCE4" w14:textId="77777777" w:rsidR="00C915D7" w:rsidRPr="00630C33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075D732" w14:textId="4A529958" w:rsidR="00C915D7" w:rsidRPr="00630C33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43CD4DC4" w14:textId="77777777" w:rsidR="00C915D7" w:rsidRPr="00630C33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362D1F50" w14:textId="5DD1B489" w:rsidR="00C915D7" w:rsidRPr="00630C33" w:rsidRDefault="00C915D7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170D76" w14:textId="77777777" w:rsidR="00C915D7" w:rsidRPr="00630C33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B6C5A0F" w14:textId="5107D75E" w:rsidR="00C915D7" w:rsidRPr="00630C33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5D7" w:rsidRPr="00AE4D5B" w14:paraId="775775F5" w14:textId="77777777" w:rsidTr="00BC48A5">
        <w:trPr>
          <w:trHeight w:val="427"/>
        </w:trPr>
        <w:tc>
          <w:tcPr>
            <w:tcW w:w="1997" w:type="pct"/>
          </w:tcPr>
          <w:p w14:paraId="58C63374" w14:textId="34DE04B2" w:rsidR="00C915D7" w:rsidRPr="00AE4D5B" w:rsidRDefault="00C915D7" w:rsidP="00C915D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6B0BE09" w14:textId="77777777" w:rsidR="00C915D7" w:rsidRPr="00AE4D5B" w:rsidRDefault="00C915D7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C915D7" w:rsidRPr="00AE4D5B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C915D7" w:rsidRPr="00AE4D5B" w:rsidRDefault="00C915D7" w:rsidP="00C915D7">
            <w:pPr>
              <w:tabs>
                <w:tab w:val="decimal" w:pos="907"/>
                <w:tab w:val="left" w:pos="171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6F29751E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247EF444" w14:textId="77777777" w:rsidR="00C915D7" w:rsidRPr="00AE4D5B" w:rsidRDefault="00C915D7" w:rsidP="00C915D7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C915D7" w:rsidRPr="00AE4D5B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C915D7" w:rsidRPr="00AE4D5B" w:rsidRDefault="00C915D7" w:rsidP="00C915D7">
            <w:pPr>
              <w:pStyle w:val="BodyText"/>
              <w:tabs>
                <w:tab w:val="decimal" w:pos="948"/>
                <w:tab w:val="decimal" w:pos="1040"/>
                <w:tab w:val="decimal" w:pos="1512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A39" w:rsidRPr="00CC01BD" w14:paraId="1A17ECEA" w14:textId="77777777" w:rsidTr="00BC48A5">
        <w:trPr>
          <w:trHeight w:val="427"/>
        </w:trPr>
        <w:tc>
          <w:tcPr>
            <w:tcW w:w="1997" w:type="pct"/>
          </w:tcPr>
          <w:p w14:paraId="1DCA8581" w14:textId="656154B9" w:rsidR="00AA2A39" w:rsidRPr="00CC01BD" w:rsidRDefault="00AA2A39" w:rsidP="00AA2A3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7D705ECE" w14:textId="0B48E1F0" w:rsidR="00AA2A39" w:rsidRPr="00CC01BD" w:rsidRDefault="00572D50" w:rsidP="00AA2A3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29,967</w:t>
            </w:r>
          </w:p>
        </w:tc>
        <w:tc>
          <w:tcPr>
            <w:tcW w:w="129" w:type="pct"/>
          </w:tcPr>
          <w:p w14:paraId="5AF206D6" w14:textId="77777777" w:rsidR="00AA2A39" w:rsidRPr="00CC01BD" w:rsidRDefault="00AA2A39" w:rsidP="00AA2A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1FD1F47" w14:textId="2DD0A147" w:rsidR="00AA2A39" w:rsidRPr="00CC01BD" w:rsidRDefault="00AA2A39" w:rsidP="00AA2A39">
            <w:pPr>
              <w:tabs>
                <w:tab w:val="decimal" w:pos="677"/>
              </w:tabs>
              <w:spacing w:line="240" w:lineRule="auto"/>
              <w:ind w:right="-126"/>
              <w:rPr>
                <w:rFonts w:asciiTheme="majorBidi" w:hAnsiTheme="majorBidi"/>
                <w:sz w:val="30"/>
                <w:szCs w:val="30"/>
                <w:cs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6A5B0F9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D83138E" w14:textId="4455CF8C" w:rsidR="00AA2A39" w:rsidRPr="00CC01BD" w:rsidRDefault="00FC318C" w:rsidP="00AA2A39">
            <w:pPr>
              <w:pStyle w:val="BodyText"/>
              <w:tabs>
                <w:tab w:val="decimal" w:pos="843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91F2EB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2211464" w14:textId="0E9C0261" w:rsidR="00AA2A39" w:rsidRPr="00CC01BD" w:rsidRDefault="00AA2A39" w:rsidP="00AA2A39">
            <w:pPr>
              <w:pStyle w:val="BodyText"/>
              <w:tabs>
                <w:tab w:val="decimal" w:pos="702"/>
              </w:tabs>
              <w:spacing w:after="0"/>
              <w:ind w:left="-108" w:right="-119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C915D7" w:rsidRPr="00CC01BD" w14:paraId="7B95D9AB" w14:textId="77777777" w:rsidTr="00BC48A5">
        <w:tc>
          <w:tcPr>
            <w:tcW w:w="1997" w:type="pct"/>
          </w:tcPr>
          <w:p w14:paraId="40421F07" w14:textId="598B2641" w:rsidR="00C915D7" w:rsidRPr="00CC01BD" w:rsidRDefault="00C915D7" w:rsidP="00C915D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CC01B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CC0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ธนาคาร 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3AD1B85" w14:textId="74C5C40D" w:rsidR="00C915D7" w:rsidRPr="00CC01BD" w:rsidRDefault="006E0BA9" w:rsidP="00C915D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118,363</w:t>
            </w:r>
          </w:p>
        </w:tc>
        <w:tc>
          <w:tcPr>
            <w:tcW w:w="129" w:type="pct"/>
          </w:tcPr>
          <w:p w14:paraId="63059E32" w14:textId="77777777" w:rsidR="00C915D7" w:rsidRPr="00CC01BD" w:rsidRDefault="00C915D7" w:rsidP="00C915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992DF0B" w14:textId="2895264C" w:rsidR="00C915D7" w:rsidRPr="00CC01BD" w:rsidRDefault="00C915D7" w:rsidP="00C915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01BD">
              <w:rPr>
                <w:rFonts w:asciiTheme="majorBidi" w:hAnsiTheme="majorBidi" w:cs="Angsana New"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33" w:type="pct"/>
          </w:tcPr>
          <w:p w14:paraId="4283A501" w14:textId="77777777" w:rsidR="00C915D7" w:rsidRPr="00CC01BD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F5DE271" w14:textId="69859298" w:rsidR="00C915D7" w:rsidRPr="00CC01BD" w:rsidRDefault="00FC318C" w:rsidP="00AA2A39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32,674</w:t>
            </w:r>
          </w:p>
        </w:tc>
        <w:tc>
          <w:tcPr>
            <w:tcW w:w="129" w:type="pct"/>
          </w:tcPr>
          <w:p w14:paraId="5FC4E30A" w14:textId="77777777" w:rsidR="00C915D7" w:rsidRPr="00CC01BD" w:rsidRDefault="00C915D7" w:rsidP="00C915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F46D63E" w14:textId="74D155BC" w:rsidR="00C915D7" w:rsidRPr="00CC01BD" w:rsidRDefault="00C915D7" w:rsidP="00C915D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01BD">
              <w:rPr>
                <w:rFonts w:asciiTheme="majorBidi" w:hAnsiTheme="majorBidi"/>
                <w:sz w:val="30"/>
                <w:szCs w:val="30"/>
              </w:rPr>
              <w:t>32,674</w:t>
            </w:r>
          </w:p>
        </w:tc>
      </w:tr>
      <w:tr w:rsidR="00AA2A39" w:rsidRPr="00CC01BD" w14:paraId="5CFA9A1D" w14:textId="77777777" w:rsidTr="00BC48A5">
        <w:tc>
          <w:tcPr>
            <w:tcW w:w="1997" w:type="pct"/>
          </w:tcPr>
          <w:p w14:paraId="2264F839" w14:textId="0801D332" w:rsidR="00AA2A39" w:rsidRPr="00CC01BD" w:rsidRDefault="00821E1F" w:rsidP="00AA2A3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69365EC" w14:textId="0FCCB729" w:rsidR="00AA2A39" w:rsidRPr="00CC01BD" w:rsidRDefault="006E0BA9" w:rsidP="00AA2A3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148,330</w:t>
            </w:r>
          </w:p>
        </w:tc>
        <w:tc>
          <w:tcPr>
            <w:tcW w:w="129" w:type="pct"/>
          </w:tcPr>
          <w:p w14:paraId="2FB9BF97" w14:textId="77777777" w:rsidR="00AA2A39" w:rsidRPr="00CC01BD" w:rsidRDefault="00AA2A39" w:rsidP="00AA2A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3F7C7D2" w14:textId="2444FCC8" w:rsidR="00AA2A39" w:rsidRPr="00CC01BD" w:rsidRDefault="00AA2A39" w:rsidP="00AA2A3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CC01B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33" w:type="pct"/>
          </w:tcPr>
          <w:p w14:paraId="53B96D19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B9B3F90" w14:textId="58B7E1D2" w:rsidR="00AA2A39" w:rsidRPr="00CC01BD" w:rsidRDefault="00FC318C" w:rsidP="00AA2A39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32,674</w:t>
            </w:r>
          </w:p>
        </w:tc>
        <w:tc>
          <w:tcPr>
            <w:tcW w:w="129" w:type="pct"/>
          </w:tcPr>
          <w:p w14:paraId="5DE224DE" w14:textId="77777777" w:rsidR="00AA2A39" w:rsidRPr="00CC01BD" w:rsidRDefault="00AA2A39" w:rsidP="00AA2A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7AD4345" w14:textId="3C13B93B" w:rsidR="00AA2A39" w:rsidRPr="00CC01BD" w:rsidRDefault="00AA2A39" w:rsidP="00AA2A39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C01BD">
              <w:rPr>
                <w:rFonts w:asciiTheme="majorBidi" w:hAnsiTheme="majorBidi"/>
                <w:b/>
                <w:bCs/>
                <w:sz w:val="30"/>
                <w:szCs w:val="30"/>
              </w:rPr>
              <w:t>32,674</w:t>
            </w:r>
          </w:p>
        </w:tc>
      </w:tr>
    </w:tbl>
    <w:p w14:paraId="359F4C0A" w14:textId="10E035A2" w:rsidR="00E3127E" w:rsidRPr="00CC01BD" w:rsidRDefault="00E3127E" w:rsidP="008F0DA2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3B4B5F41" w14:textId="3211C1E0" w:rsidR="00AA2A39" w:rsidRDefault="00AA2A39" w:rsidP="00AA2A3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A374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3746">
        <w:rPr>
          <w:rFonts w:asciiTheme="majorBidi" w:hAnsiTheme="majorBidi" w:cstheme="majorBidi"/>
          <w:sz w:val="30"/>
          <w:szCs w:val="30"/>
        </w:rPr>
        <w:t xml:space="preserve">30 </w:t>
      </w:r>
      <w:r w:rsidR="00DA374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A37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66F4" w:rsidRPr="00DA3746">
        <w:rPr>
          <w:rFonts w:asciiTheme="majorBidi" w:hAnsiTheme="majorBidi" w:cstheme="majorBidi"/>
          <w:sz w:val="30"/>
          <w:szCs w:val="30"/>
        </w:rPr>
        <w:t>2569</w:t>
      </w:r>
      <w:r w:rsidRPr="00DA3746">
        <w:rPr>
          <w:rFonts w:asciiTheme="majorBidi" w:hAnsiTheme="majorBidi" w:cstheme="majorBidi"/>
          <w:sz w:val="30"/>
          <w:szCs w:val="30"/>
        </w:rPr>
        <w:t xml:space="preserve"> </w:t>
      </w:r>
      <w:r w:rsidRPr="00DA3746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="00DA3746">
        <w:rPr>
          <w:rFonts w:asciiTheme="majorBidi" w:hAnsiTheme="majorBidi" w:cstheme="majorBidi"/>
          <w:sz w:val="30"/>
          <w:szCs w:val="30"/>
        </w:rPr>
        <w:t xml:space="preserve"> </w:t>
      </w:r>
      <w:r w:rsidR="00D36F15">
        <w:rPr>
          <w:rFonts w:asciiTheme="majorBidi" w:hAnsiTheme="majorBidi" w:cstheme="majorBidi"/>
          <w:sz w:val="30"/>
          <w:szCs w:val="30"/>
        </w:rPr>
        <w:t>30.0</w:t>
      </w:r>
      <w:r w:rsidR="008A5F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374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A374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2AB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2B2AB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A77D02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Pr="00A77D02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A77D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534F6C" w14:textId="77777777" w:rsidR="002A1082" w:rsidRPr="00AA2A39" w:rsidRDefault="002A1082" w:rsidP="00AA2A3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6B13F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096A5757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1384A293" w14:textId="77777777" w:rsidR="00AA2A39" w:rsidRDefault="00AA2A39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2768F693" w14:textId="2B2DED19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00C824B9" w14:textId="77777777" w:rsidR="00092727" w:rsidRPr="0056624B" w:rsidRDefault="00092727" w:rsidP="00092727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3791794A" w14:textId="4C5E10CD" w:rsidR="00497260" w:rsidRDefault="00092727" w:rsidP="00AA2A39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C48A5">
        <w:rPr>
          <w:sz w:val="30"/>
          <w:szCs w:val="30"/>
        </w:rPr>
        <w:t>30</w:t>
      </w:r>
      <w:r w:rsidR="00BC48A5">
        <w:rPr>
          <w:rFonts w:hint="cs"/>
          <w:sz w:val="30"/>
          <w:szCs w:val="30"/>
          <w:cs/>
        </w:rPr>
        <w:t xml:space="preserve"> มิถุนายน</w:t>
      </w:r>
      <w:r w:rsidRPr="002D1C53">
        <w:rPr>
          <w:sz w:val="30"/>
          <w:szCs w:val="30"/>
          <w:cs/>
        </w:rPr>
        <w:t xml:space="preserve"> </w:t>
      </w:r>
      <w:r w:rsidR="00B176C5" w:rsidRPr="002D1C53">
        <w:rPr>
          <w:sz w:val="30"/>
          <w:szCs w:val="30"/>
        </w:rPr>
        <w:t>256</w:t>
      </w:r>
      <w:r w:rsidR="00086A3F" w:rsidRPr="002D1C53">
        <w:rPr>
          <w:sz w:val="30"/>
          <w:szCs w:val="30"/>
        </w:rPr>
        <w:t>9</w:t>
      </w:r>
      <w:r w:rsidR="00086A3F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กลุ่ม</w:t>
      </w:r>
      <w:r w:rsidRPr="00EA74A2">
        <w:rPr>
          <w:sz w:val="30"/>
          <w:szCs w:val="30"/>
          <w:cs/>
        </w:rPr>
        <w:t>บริษัทมียอดภาระผูกพันคงเหลือ</w:t>
      </w:r>
      <w:r w:rsidR="00D4452A" w:rsidRPr="00EA74A2">
        <w:rPr>
          <w:sz w:val="30"/>
          <w:szCs w:val="30"/>
          <w:cs/>
        </w:rPr>
        <w:t>จำนว</w:t>
      </w:r>
      <w:r w:rsidR="00D4452A" w:rsidRPr="00EE3E03">
        <w:rPr>
          <w:sz w:val="30"/>
          <w:szCs w:val="30"/>
          <w:cs/>
        </w:rPr>
        <w:t>นรวม</w:t>
      </w:r>
      <w:r w:rsidR="00D4452A" w:rsidRPr="00EE3E03">
        <w:rPr>
          <w:rFonts w:hint="cs"/>
          <w:sz w:val="30"/>
          <w:szCs w:val="30"/>
          <w:cs/>
        </w:rPr>
        <w:t xml:space="preserve"> </w:t>
      </w:r>
      <w:r w:rsidR="00D75747">
        <w:rPr>
          <w:sz w:val="30"/>
          <w:szCs w:val="30"/>
        </w:rPr>
        <w:t>3,046.2</w:t>
      </w:r>
      <w:r w:rsidR="00AA63E5" w:rsidRPr="00EE3E03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AE4967">
        <w:rPr>
          <w:i/>
          <w:iCs/>
          <w:sz w:val="30"/>
          <w:szCs w:val="30"/>
        </w:rPr>
        <w:t xml:space="preserve">31 </w:t>
      </w:r>
      <w:r w:rsidR="00AE496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B176C5" w:rsidRPr="00EA74A2">
        <w:rPr>
          <w:i/>
          <w:iCs/>
          <w:sz w:val="30"/>
          <w:szCs w:val="30"/>
        </w:rPr>
        <w:t>256</w:t>
      </w:r>
      <w:r w:rsidR="00AE4967">
        <w:rPr>
          <w:i/>
          <w:iCs/>
          <w:sz w:val="30"/>
          <w:szCs w:val="30"/>
        </w:rPr>
        <w:t>8</w:t>
      </w:r>
      <w:r w:rsidRPr="00EA74A2">
        <w:rPr>
          <w:i/>
          <w:iCs/>
          <w:sz w:val="30"/>
          <w:szCs w:val="30"/>
          <w:cs/>
        </w:rPr>
        <w:t xml:space="preserve">: </w:t>
      </w:r>
      <w:r w:rsidR="006A2069">
        <w:rPr>
          <w:i/>
          <w:iCs/>
          <w:sz w:val="30"/>
          <w:szCs w:val="30"/>
        </w:rPr>
        <w:t>3,</w:t>
      </w:r>
      <w:r w:rsidR="00AE4967">
        <w:rPr>
          <w:i/>
          <w:iCs/>
          <w:sz w:val="30"/>
          <w:szCs w:val="30"/>
        </w:rPr>
        <w:t>572.8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ในงบการเงินรวม และจำนวน</w:t>
      </w:r>
      <w:r w:rsidRPr="009E1347">
        <w:rPr>
          <w:sz w:val="30"/>
          <w:szCs w:val="30"/>
          <w:cs/>
        </w:rPr>
        <w:t>รวม</w:t>
      </w:r>
      <w:r w:rsidR="00536D57" w:rsidRPr="009E1347">
        <w:rPr>
          <w:rFonts w:hint="cs"/>
          <w:sz w:val="30"/>
          <w:szCs w:val="30"/>
          <w:cs/>
        </w:rPr>
        <w:t xml:space="preserve"> </w:t>
      </w:r>
      <w:r w:rsidR="00657CB5" w:rsidRPr="00657CB5">
        <w:rPr>
          <w:sz w:val="30"/>
          <w:szCs w:val="30"/>
        </w:rPr>
        <w:t>2,</w:t>
      </w:r>
      <w:r w:rsidR="00657CB5" w:rsidRPr="00657CB5">
        <w:rPr>
          <w:rFonts w:hint="cs"/>
          <w:sz w:val="30"/>
          <w:szCs w:val="30"/>
          <w:cs/>
        </w:rPr>
        <w:t>802.5</w:t>
      </w:r>
      <w:r w:rsidR="00C66690" w:rsidRPr="009E1347">
        <w:rPr>
          <w:sz w:val="30"/>
          <w:szCs w:val="30"/>
        </w:rPr>
        <w:t xml:space="preserve"> </w:t>
      </w:r>
      <w:r w:rsidRPr="009E1347">
        <w:rPr>
          <w:sz w:val="30"/>
          <w:szCs w:val="30"/>
          <w:cs/>
        </w:rPr>
        <w:t>ล้านบาท</w:t>
      </w:r>
      <w:r w:rsidRPr="00EA74A2">
        <w:rPr>
          <w:sz w:val="30"/>
          <w:szCs w:val="30"/>
          <w:cs/>
        </w:rPr>
        <w:t xml:space="preserve"> </w:t>
      </w:r>
      <w:r w:rsidRPr="00EA74A2">
        <w:rPr>
          <w:i/>
          <w:iCs/>
          <w:sz w:val="30"/>
          <w:szCs w:val="30"/>
          <w:cs/>
        </w:rPr>
        <w:t>(</w:t>
      </w:r>
      <w:r w:rsidR="00AE4967">
        <w:rPr>
          <w:i/>
          <w:iCs/>
          <w:sz w:val="30"/>
          <w:szCs w:val="30"/>
        </w:rPr>
        <w:t xml:space="preserve">31 </w:t>
      </w:r>
      <w:r w:rsidR="00AE496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B176C5" w:rsidRPr="00EA74A2">
        <w:rPr>
          <w:i/>
          <w:iCs/>
          <w:sz w:val="30"/>
          <w:szCs w:val="30"/>
        </w:rPr>
        <w:t>256</w:t>
      </w:r>
      <w:r w:rsidR="00AE4967">
        <w:rPr>
          <w:i/>
          <w:iCs/>
          <w:sz w:val="30"/>
          <w:szCs w:val="30"/>
        </w:rPr>
        <w:t>8</w:t>
      </w:r>
      <w:r w:rsidR="00AB7F55" w:rsidRPr="00EA74A2">
        <w:rPr>
          <w:i/>
          <w:iCs/>
          <w:sz w:val="30"/>
          <w:szCs w:val="30"/>
        </w:rPr>
        <w:t xml:space="preserve">: </w:t>
      </w:r>
      <w:r w:rsidR="006A2069">
        <w:rPr>
          <w:i/>
          <w:iCs/>
          <w:sz w:val="30"/>
          <w:szCs w:val="30"/>
        </w:rPr>
        <w:t>2,</w:t>
      </w:r>
      <w:r w:rsidR="00AE4967">
        <w:rPr>
          <w:i/>
          <w:iCs/>
          <w:sz w:val="30"/>
          <w:szCs w:val="30"/>
        </w:rPr>
        <w:t>458.5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</w:t>
      </w:r>
      <w:r w:rsidRPr="00AE4D5B">
        <w:rPr>
          <w:sz w:val="30"/>
          <w:szCs w:val="30"/>
          <w:cs/>
        </w:rPr>
        <w:t>เฉพาะกิจการ</w:t>
      </w:r>
    </w:p>
    <w:p w14:paraId="4ECA5B58" w14:textId="77777777" w:rsidR="0056624B" w:rsidRPr="0056624B" w:rsidRDefault="0056624B" w:rsidP="00AA2A39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6DA86ADF" w14:textId="77777777" w:rsidR="0056624B" w:rsidRDefault="0056624B" w:rsidP="0056624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6624B">
        <w:rPr>
          <w:rFonts w:hint="cs"/>
          <w:b/>
          <w:bCs/>
          <w:i/>
          <w:iCs/>
          <w:sz w:val="30"/>
          <w:szCs w:val="30"/>
          <w:cs/>
        </w:rPr>
        <w:t>สัญญารับความช่วยเหลือทางเทคนิค</w:t>
      </w:r>
    </w:p>
    <w:p w14:paraId="776F7785" w14:textId="77777777" w:rsidR="0056624B" w:rsidRPr="0056624B" w:rsidRDefault="0056624B" w:rsidP="0056624B">
      <w:pPr>
        <w:spacing w:line="240" w:lineRule="auto"/>
        <w:ind w:left="540" w:right="-45"/>
        <w:jc w:val="thaiDistribute"/>
        <w:rPr>
          <w:b/>
          <w:bCs/>
          <w:i/>
          <w:iCs/>
          <w:sz w:val="28"/>
          <w:szCs w:val="28"/>
        </w:rPr>
      </w:pPr>
    </w:p>
    <w:p w14:paraId="787A89B2" w14:textId="649B6B14" w:rsidR="0056624B" w:rsidRDefault="0056624B" w:rsidP="004C4564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6624B">
        <w:rPr>
          <w:rFonts w:hint="cs"/>
          <w:sz w:val="30"/>
          <w:szCs w:val="30"/>
          <w:cs/>
        </w:rPr>
        <w:t>กลุ่มบริษัทได้ท</w:t>
      </w:r>
      <w:r>
        <w:rPr>
          <w:rFonts w:hint="cs"/>
          <w:sz w:val="30"/>
          <w:szCs w:val="30"/>
          <w:cs/>
        </w:rPr>
        <w:t>ำ</w:t>
      </w:r>
      <w:r w:rsidRPr="0056624B">
        <w:rPr>
          <w:rFonts w:hint="cs"/>
          <w:sz w:val="30"/>
          <w:szCs w:val="30"/>
          <w:cs/>
        </w:rPr>
        <w:t>สัญญารับความช่วยเหลือทางเทคนิคกับบริษัทต่างประเทศแห่งหนึ่ง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โดยบริษัทต่างประเทศดังกล่า</w:t>
      </w:r>
      <w:r w:rsidR="004C4564">
        <w:rPr>
          <w:rFonts w:hint="cs"/>
          <w:sz w:val="30"/>
          <w:szCs w:val="30"/>
          <w:cs/>
        </w:rPr>
        <w:t>ว</w:t>
      </w:r>
      <w:r w:rsidRPr="0056624B">
        <w:rPr>
          <w:rFonts w:hint="cs"/>
          <w:sz w:val="30"/>
          <w:szCs w:val="30"/>
          <w:cs/>
        </w:rPr>
        <w:t>จะให้ความช่วยเหลือเกี่ยวกับข้อมูลและความช่วยเหลือด้านเทคนิคในการผลิตสินค้า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สัญญามีผลบังคับใช้จนกว่าจะม</w:t>
      </w:r>
      <w:r w:rsidR="004C4564">
        <w:rPr>
          <w:rFonts w:hint="cs"/>
          <w:sz w:val="30"/>
          <w:szCs w:val="30"/>
          <w:cs/>
        </w:rPr>
        <w:t>ี</w:t>
      </w:r>
      <w:r w:rsidRPr="0056624B">
        <w:rPr>
          <w:rFonts w:hint="cs"/>
          <w:sz w:val="30"/>
          <w:szCs w:val="30"/>
          <w:cs/>
        </w:rPr>
        <w:t>การบอกเลิก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โดยกลุ่มบริษัทผูกพันที่จะจ่ายค่าธรรมเนียมวิชาการเป็น</w:t>
      </w:r>
      <w:r w:rsidRPr="00D75747">
        <w:rPr>
          <w:rFonts w:hint="cs"/>
          <w:sz w:val="30"/>
          <w:szCs w:val="30"/>
          <w:cs/>
        </w:rPr>
        <w:t xml:space="preserve">จำนวนเงิน </w:t>
      </w:r>
      <w:r w:rsidRPr="00D75747">
        <w:rPr>
          <w:sz w:val="30"/>
          <w:szCs w:val="30"/>
        </w:rPr>
        <w:t>10.5</w:t>
      </w:r>
      <w:r w:rsidRPr="0056624B">
        <w:rPr>
          <w:sz w:val="30"/>
          <w:szCs w:val="30"/>
          <w:cs/>
        </w:rPr>
        <w:t xml:space="preserve"> </w:t>
      </w:r>
      <w:r w:rsidRPr="0056624B">
        <w:rPr>
          <w:rFonts w:hint="cs"/>
          <w:sz w:val="30"/>
          <w:szCs w:val="30"/>
          <w:cs/>
        </w:rPr>
        <w:t>ล้านเยนต่อปีในงบการเงินรวม</w:t>
      </w:r>
    </w:p>
    <w:p w14:paraId="564450DC" w14:textId="77777777" w:rsidR="00AA2A39" w:rsidRPr="0056624B" w:rsidRDefault="00AA2A39" w:rsidP="00AA2A39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3B97DD65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579CC50A" w:rsidR="00092727" w:rsidRPr="0056624B" w:rsidRDefault="00092727" w:rsidP="00092727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5F9A1820" w14:textId="7514CB72" w:rsidR="00CF0235" w:rsidRPr="00AA63E5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176C5">
        <w:rPr>
          <w:sz w:val="30"/>
          <w:szCs w:val="30"/>
        </w:rPr>
        <w:t>48</w:t>
      </w:r>
      <w:r w:rsidRPr="00AE4D5B">
        <w:rPr>
          <w:sz w:val="30"/>
          <w:szCs w:val="30"/>
          <w:cs/>
        </w:rPr>
        <w:t xml:space="preserve"> ปี </w:t>
      </w:r>
      <w:r w:rsidR="00B176C5">
        <w:rPr>
          <w:sz w:val="30"/>
          <w:szCs w:val="30"/>
        </w:rPr>
        <w:t>7</w:t>
      </w:r>
      <w:r w:rsidRPr="00AE4D5B">
        <w:rPr>
          <w:sz w:val="30"/>
          <w:szCs w:val="30"/>
          <w:cs/>
        </w:rPr>
        <w:t xml:space="preserve"> เดือน สัญญามีผลบังคับใช้และจะทยอยสิ้นสุดใ</w:t>
      </w:r>
      <w:r w:rsidRPr="00870267">
        <w:rPr>
          <w:sz w:val="30"/>
          <w:szCs w:val="30"/>
          <w:cs/>
        </w:rPr>
        <w:t xml:space="preserve">นเดือนกุมภาพันธ์ </w:t>
      </w:r>
      <w:r w:rsidR="00B176C5" w:rsidRPr="00870267">
        <w:rPr>
          <w:sz w:val="30"/>
          <w:szCs w:val="30"/>
        </w:rPr>
        <w:t>2610</w:t>
      </w:r>
      <w:r w:rsidRPr="00870267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B176C5" w:rsidRPr="00870267">
        <w:rPr>
          <w:sz w:val="30"/>
          <w:szCs w:val="30"/>
        </w:rPr>
        <w:t>0</w:t>
      </w:r>
      <w:r w:rsidRPr="00870267">
        <w:rPr>
          <w:sz w:val="30"/>
          <w:szCs w:val="30"/>
          <w:cs/>
        </w:rPr>
        <w:t>.</w:t>
      </w:r>
      <w:r w:rsidR="00B176C5" w:rsidRPr="00870267">
        <w:rPr>
          <w:sz w:val="30"/>
          <w:szCs w:val="30"/>
        </w:rPr>
        <w:t>01</w:t>
      </w:r>
      <w:r w:rsidRPr="00870267">
        <w:rPr>
          <w:sz w:val="30"/>
          <w:szCs w:val="30"/>
          <w:cs/>
        </w:rPr>
        <w:t xml:space="preserve"> ล้าน</w:t>
      </w:r>
      <w:r w:rsidRPr="00AA63E5">
        <w:rPr>
          <w:sz w:val="30"/>
          <w:szCs w:val="30"/>
          <w:cs/>
        </w:rPr>
        <w:t>เหรียญสหรัฐอเมริกาต่อเดือน</w:t>
      </w:r>
    </w:p>
    <w:p w14:paraId="4EC54158" w14:textId="77777777" w:rsidR="00CF0235" w:rsidRPr="0056624B" w:rsidRDefault="00CF0235" w:rsidP="00CF0235">
      <w:pPr>
        <w:spacing w:line="240" w:lineRule="auto"/>
        <w:ind w:left="540" w:right="-45"/>
        <w:jc w:val="thaiDistribute"/>
        <w:rPr>
          <w:sz w:val="28"/>
          <w:szCs w:val="28"/>
        </w:rPr>
      </w:pPr>
    </w:p>
    <w:p w14:paraId="6993A90A" w14:textId="7A06C2C7" w:rsidR="00A5574D" w:rsidRPr="00AE4D5B" w:rsidRDefault="00A5574D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06B37D0" w14:textId="77777777" w:rsidR="00BE4C36" w:rsidRPr="0056624B" w:rsidRDefault="00BE4C36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28"/>
          <w:szCs w:val="28"/>
        </w:rPr>
      </w:pPr>
    </w:p>
    <w:p w14:paraId="3A8533D3" w14:textId="2B2D209E" w:rsidR="00A5574D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ได้ทำสัญญาซื้อก๊าซธรรมชาติเหลวกับบริษัทในประเทศหนึ่ง</w:t>
      </w:r>
      <w:r w:rsidR="00A346B5">
        <w:rPr>
          <w:rFonts w:hint="cs"/>
          <w:sz w:val="30"/>
          <w:szCs w:val="30"/>
          <w:cs/>
        </w:rPr>
        <w:t>แห่ง</w:t>
      </w:r>
      <w:r w:rsidRPr="00AE4D5B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AE4D5B">
        <w:rPr>
          <w:rFonts w:hint="cs"/>
          <w:sz w:val="30"/>
          <w:szCs w:val="30"/>
          <w:cs/>
        </w:rPr>
        <w:t xml:space="preserve"> ปี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สัญญา</w:t>
      </w:r>
      <w:r w:rsidR="00F94023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 xml:space="preserve">มีผลบังคับใช้และจะทยอยสิ้นสุดภายในเดือนกันยายน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ๆ ที่ระบุในสัญญา</w:t>
      </w:r>
    </w:p>
    <w:p w14:paraId="093F005F" w14:textId="77777777" w:rsidR="0056624B" w:rsidRPr="0056624B" w:rsidRDefault="0056624B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5EF7A08" w14:textId="46614C51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56624B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132D30" w14:textId="27FE5E2F" w:rsidR="00F35C87" w:rsidRDefault="003062B2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04802A17" w14:textId="77777777" w:rsidR="009D33BD" w:rsidRPr="00D36F15" w:rsidRDefault="009D33BD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26"/>
          <w:szCs w:val="26"/>
        </w:rPr>
      </w:pPr>
    </w:p>
    <w:p w14:paraId="7344CB60" w14:textId="34732D14" w:rsidR="00AA2A39" w:rsidRPr="0056624B" w:rsidRDefault="009D33BD" w:rsidP="0056624B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BC48A5">
        <w:rPr>
          <w:rFonts w:asciiTheme="majorBidi" w:hAnsiTheme="majorBidi"/>
          <w:spacing w:val="-4"/>
          <w:sz w:val="30"/>
          <w:szCs w:val="30"/>
        </w:rPr>
        <w:t>30</w:t>
      </w:r>
      <w:r w:rsidR="00BC48A5" w:rsidRPr="00D126F6">
        <w:rPr>
          <w:rFonts w:asciiTheme="majorBidi" w:hAnsiTheme="majorBidi"/>
          <w:spacing w:val="-4"/>
          <w:sz w:val="30"/>
          <w:szCs w:val="30"/>
          <w:cs/>
        </w:rPr>
        <w:t xml:space="preserve"> มิถุนายน</w:t>
      </w:r>
      <w:r w:rsidR="00BC48A5"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1016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โดยกลุ่มบริษัทมีวงเงินกู้ยืมระยะสั้นและวงเงินกู้ยืมระยะยาว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B74841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4D76">
        <w:rPr>
          <w:rFonts w:asciiTheme="majorBidi" w:hAnsiTheme="majorBidi" w:cstheme="majorBidi"/>
          <w:spacing w:val="-4"/>
          <w:sz w:val="30"/>
          <w:szCs w:val="30"/>
        </w:rPr>
        <w:t>26,772.9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4841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6B28"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D36F15">
        <w:rPr>
          <w:rFonts w:asciiTheme="majorBidi" w:hAnsiTheme="majorBidi" w:cstheme="majorBidi"/>
          <w:spacing w:val="-4"/>
          <w:sz w:val="30"/>
          <w:szCs w:val="30"/>
        </w:rPr>
        <w:t>4.4</w:t>
      </w:r>
      <w:r w:rsidRPr="00B748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48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ล้านเหรียญสหรัฐอเมริกา </w:t>
      </w:r>
      <w:r w:rsidRPr="00B74841">
        <w:rPr>
          <w:rFonts w:asciiTheme="majorBidi" w:hAnsiTheme="majorBidi" w:cstheme="majorBidi"/>
          <w:i/>
          <w:iCs/>
          <w:spacing w:val="-4"/>
          <w:sz w:val="30"/>
          <w:szCs w:val="30"/>
        </w:rPr>
        <w:t>(31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28,696.0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="00953A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เมียนมาร์จัต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4.4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50,000.0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รูเปียห์อินโดนีเซีย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48B2D629" w14:textId="660023AF" w:rsidR="000907ED" w:rsidRPr="000A279B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0A279B">
        <w:rPr>
          <w:rFonts w:asciiTheme="majorBidi" w:hAnsiTheme="majorBidi"/>
          <w:i/>
          <w:iCs/>
          <w:sz w:val="30"/>
          <w:szCs w:val="30"/>
          <w:cs/>
        </w:rPr>
        <w:lastRenderedPageBreak/>
        <w:t>คดี</w:t>
      </w:r>
      <w:r w:rsidR="006D7DF4" w:rsidRPr="000A279B">
        <w:rPr>
          <w:rFonts w:asciiTheme="majorBidi" w:hAnsiTheme="majorBidi" w:hint="cs"/>
          <w:i/>
          <w:iCs/>
          <w:sz w:val="30"/>
          <w:szCs w:val="30"/>
          <w:cs/>
        </w:rPr>
        <w:t>ฟ้องร้อง</w:t>
      </w:r>
    </w:p>
    <w:p w14:paraId="0FCEABE1" w14:textId="77777777" w:rsidR="000907ED" w:rsidRPr="00BC48A5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cs/>
        </w:rPr>
      </w:pPr>
    </w:p>
    <w:p w14:paraId="36B800AD" w14:textId="6B8E4881" w:rsidR="000A279B" w:rsidRPr="000A279B" w:rsidRDefault="000A279B" w:rsidP="00035DEC">
      <w:pPr>
        <w:spacing w:line="240" w:lineRule="auto"/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A279B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0A279B">
        <w:rPr>
          <w:rFonts w:asciiTheme="majorBidi" w:hAnsiTheme="majorBidi"/>
          <w:spacing w:val="-4"/>
          <w:sz w:val="30"/>
          <w:szCs w:val="30"/>
        </w:rPr>
        <w:t xml:space="preserve">31 </w:t>
      </w:r>
      <w:r w:rsidRPr="000A279B">
        <w:rPr>
          <w:rFonts w:asciiTheme="majorBidi" w:hAnsiTheme="majorBidi"/>
          <w:spacing w:val="-4"/>
          <w:sz w:val="30"/>
          <w:szCs w:val="30"/>
          <w:cs/>
        </w:rPr>
        <w:t xml:space="preserve">ตุลาคม </w:t>
      </w:r>
      <w:r w:rsidRPr="000A279B">
        <w:rPr>
          <w:rFonts w:asciiTheme="majorBidi" w:hAnsiTheme="majorBidi"/>
          <w:spacing w:val="-4"/>
          <w:sz w:val="30"/>
          <w:szCs w:val="30"/>
        </w:rPr>
        <w:t xml:space="preserve">2568 </w:t>
      </w:r>
      <w:r w:rsidRPr="000A279B">
        <w:rPr>
          <w:rFonts w:asciiTheme="majorBidi" w:hAnsiTheme="majorBidi"/>
          <w:spacing w:val="-4"/>
          <w:sz w:val="30"/>
          <w:szCs w:val="30"/>
          <w:cs/>
        </w:rPr>
        <w:t>บริษัทย่</w:t>
      </w:r>
      <w:r w:rsidR="00301C66">
        <w:rPr>
          <w:rFonts w:asciiTheme="majorBidi" w:hAnsiTheme="majorBidi"/>
          <w:spacing w:val="-4"/>
          <w:sz w:val="30"/>
          <w:szCs w:val="30"/>
          <w:cs/>
        </w:rPr>
        <w:tab/>
      </w:r>
      <w:r w:rsidRPr="000A279B">
        <w:rPr>
          <w:rFonts w:asciiTheme="majorBidi" w:hAnsiTheme="majorBidi"/>
          <w:spacing w:val="-4"/>
          <w:sz w:val="30"/>
          <w:szCs w:val="30"/>
          <w:cs/>
        </w:rPr>
        <w:t>อยในประเทศหนึ่ง</w:t>
      </w:r>
      <w:r w:rsidR="00A346B5">
        <w:rPr>
          <w:rFonts w:asciiTheme="majorBidi" w:hAnsiTheme="majorBidi" w:hint="cs"/>
          <w:spacing w:val="-4"/>
          <w:sz w:val="30"/>
          <w:szCs w:val="30"/>
          <w:cs/>
        </w:rPr>
        <w:t>แห่ง</w:t>
      </w:r>
      <w:r w:rsidRPr="000A279B">
        <w:rPr>
          <w:rFonts w:asciiTheme="majorBidi" w:hAnsiTheme="majorBidi"/>
          <w:spacing w:val="-4"/>
          <w:sz w:val="30"/>
          <w:szCs w:val="30"/>
          <w:cs/>
        </w:rPr>
        <w:t xml:space="preserve"> ถูกยื่นฟ้องร้องโดยบริษัทคู่ค้าแห่งหนึ่ง (โจทก์) เกี่ยวกับการไม่ปฏิบัติตามข้อตกลงตามสัญญาที่ทำร่วมกัน โดยเรียกร้องให้ชดเชยค่าเสียหายเป็นจำนวนเงิน</w:t>
      </w:r>
      <w:r w:rsidR="00004B6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A279B">
        <w:rPr>
          <w:rFonts w:asciiTheme="majorBidi" w:hAnsiTheme="majorBidi"/>
          <w:spacing w:val="-4"/>
          <w:sz w:val="30"/>
          <w:szCs w:val="30"/>
        </w:rPr>
        <w:t>3.</w:t>
      </w:r>
      <w:r w:rsidR="00D57CC8">
        <w:rPr>
          <w:rFonts w:asciiTheme="majorBidi" w:hAnsiTheme="majorBidi"/>
          <w:spacing w:val="-4"/>
          <w:sz w:val="30"/>
          <w:szCs w:val="30"/>
        </w:rPr>
        <w:t>6</w:t>
      </w:r>
      <w:r w:rsidRPr="000A279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A279B">
        <w:rPr>
          <w:rFonts w:asciiTheme="majorBidi" w:hAnsiTheme="majorBidi"/>
          <w:spacing w:val="-4"/>
          <w:sz w:val="30"/>
          <w:szCs w:val="30"/>
          <w:cs/>
        </w:rPr>
        <w:t xml:space="preserve">ล้านเหรียญสหรัฐอเมริกา (หรือเทียบเท่าเป็นจำนวนเงินประมาณ </w:t>
      </w:r>
      <w:r w:rsidRPr="000A279B">
        <w:rPr>
          <w:rFonts w:asciiTheme="majorBidi" w:hAnsiTheme="majorBidi"/>
          <w:spacing w:val="-4"/>
          <w:sz w:val="30"/>
          <w:szCs w:val="30"/>
        </w:rPr>
        <w:t>11</w:t>
      </w:r>
      <w:r w:rsidR="00481ADF">
        <w:rPr>
          <w:rFonts w:asciiTheme="majorBidi" w:hAnsiTheme="majorBidi"/>
          <w:spacing w:val="-4"/>
          <w:sz w:val="30"/>
          <w:szCs w:val="30"/>
        </w:rPr>
        <w:t>7</w:t>
      </w:r>
      <w:r w:rsidRPr="000A279B">
        <w:rPr>
          <w:rFonts w:asciiTheme="majorBidi" w:hAnsiTheme="majorBidi"/>
          <w:spacing w:val="-4"/>
          <w:sz w:val="30"/>
          <w:szCs w:val="30"/>
        </w:rPr>
        <w:t>.</w:t>
      </w:r>
      <w:r w:rsidR="00481ADF">
        <w:rPr>
          <w:rFonts w:asciiTheme="majorBidi" w:hAnsiTheme="majorBidi"/>
          <w:spacing w:val="-4"/>
          <w:sz w:val="30"/>
          <w:szCs w:val="30"/>
        </w:rPr>
        <w:t>4</w:t>
      </w:r>
      <w:r w:rsidRPr="000A279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A279B">
        <w:rPr>
          <w:rFonts w:asciiTheme="majorBidi" w:hAnsiTheme="majorBidi"/>
          <w:spacing w:val="-4"/>
          <w:sz w:val="30"/>
          <w:szCs w:val="30"/>
          <w:cs/>
        </w:rPr>
        <w:t>ล้านบาท) ปัจจุบันคดีความดังกล่าวยังอยู่ระหว่างกระบวนการสืบพยานของศาล อย่างไรก็</w:t>
      </w:r>
      <w:r w:rsidRPr="00D36F15">
        <w:rPr>
          <w:rFonts w:asciiTheme="majorBidi" w:hAnsiTheme="majorBidi"/>
          <w:spacing w:val="-4"/>
          <w:sz w:val="30"/>
          <w:szCs w:val="30"/>
          <w:cs/>
        </w:rPr>
        <w:t xml:space="preserve">ตาม บริษัทย่อยบันทึกประมาณการหนี้สินสำหรับผลเสียหายที่อาจเกิดขึ้นจากคดีฟ้องร้องดังกล่าวจำนวน </w:t>
      </w:r>
      <w:r w:rsidRPr="00D36F15">
        <w:rPr>
          <w:rFonts w:asciiTheme="majorBidi" w:hAnsiTheme="majorBidi"/>
          <w:spacing w:val="-4"/>
          <w:sz w:val="30"/>
          <w:szCs w:val="30"/>
        </w:rPr>
        <w:t xml:space="preserve">66.5 </w:t>
      </w:r>
      <w:r w:rsidRPr="00D36F15">
        <w:rPr>
          <w:rFonts w:asciiTheme="majorBidi" w:hAnsiTheme="majorBidi"/>
          <w:spacing w:val="-4"/>
          <w:sz w:val="30"/>
          <w:szCs w:val="30"/>
          <w:cs/>
        </w:rPr>
        <w:t xml:space="preserve">ล้านบาท เป็นค่าใช้จ่ายในการบริหารในงบกำไรขาดทุนรวมสำหรับงวดหกเดือนสิ้นสุดวันที่ </w:t>
      </w:r>
      <w:r w:rsidRPr="00D36F15">
        <w:rPr>
          <w:rFonts w:asciiTheme="majorBidi" w:hAnsiTheme="majorBidi"/>
          <w:spacing w:val="-4"/>
          <w:sz w:val="30"/>
          <w:szCs w:val="30"/>
        </w:rPr>
        <w:t xml:space="preserve">30 </w:t>
      </w:r>
      <w:r w:rsidRPr="00D36F15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Pr="00D36F15">
        <w:rPr>
          <w:rFonts w:asciiTheme="majorBidi" w:hAnsiTheme="majorBidi"/>
          <w:spacing w:val="-4"/>
          <w:sz w:val="30"/>
          <w:szCs w:val="30"/>
        </w:rPr>
        <w:t>2569</w:t>
      </w:r>
      <w:r w:rsidR="004C0107" w:rsidRPr="00D36F1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C0107" w:rsidRPr="00D36F15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="00EA24E6" w:rsidRPr="00D36F15">
        <w:rPr>
          <w:rFonts w:asciiTheme="majorBidi" w:hAnsiTheme="majorBidi" w:hint="cs"/>
          <w:spacing w:val="-4"/>
          <w:sz w:val="30"/>
          <w:szCs w:val="30"/>
          <w:cs/>
        </w:rPr>
        <w:t>ฝ่าย</w:t>
      </w:r>
      <w:r w:rsidR="004C0107" w:rsidRPr="00D36F15">
        <w:rPr>
          <w:rFonts w:asciiTheme="majorBidi" w:hAnsiTheme="majorBidi" w:hint="cs"/>
          <w:spacing w:val="-4"/>
          <w:sz w:val="30"/>
          <w:szCs w:val="30"/>
          <w:cs/>
        </w:rPr>
        <w:t>บริหาร</w:t>
      </w:r>
      <w:r w:rsidR="00160AF9" w:rsidRPr="00D36F15"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 w:rsidR="00EA24E6" w:rsidRPr="00D36F15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="00160AF9" w:rsidRPr="00D36F15">
        <w:rPr>
          <w:rFonts w:asciiTheme="majorBidi" w:hAnsiTheme="majorBidi" w:hint="cs"/>
          <w:spacing w:val="-4"/>
          <w:sz w:val="30"/>
          <w:szCs w:val="30"/>
          <w:cs/>
        </w:rPr>
        <w:t>บริษัทเชื่อว่า</w:t>
      </w:r>
      <w:r w:rsidR="00600D44" w:rsidRPr="00D36F15">
        <w:rPr>
          <w:rFonts w:asciiTheme="majorBidi" w:hAnsiTheme="majorBidi" w:hint="cs"/>
          <w:spacing w:val="-4"/>
          <w:sz w:val="30"/>
          <w:szCs w:val="30"/>
          <w:cs/>
        </w:rPr>
        <w:t>ประมาณการหนี้สิน</w:t>
      </w:r>
      <w:r w:rsidR="00160AF9" w:rsidRPr="00D36F15">
        <w:rPr>
          <w:rFonts w:asciiTheme="majorBidi" w:hAnsiTheme="majorBidi" w:hint="cs"/>
          <w:spacing w:val="-4"/>
          <w:sz w:val="30"/>
          <w:szCs w:val="30"/>
          <w:cs/>
        </w:rPr>
        <w:t>ดังกล่าวที่บริษัท</w:t>
      </w:r>
      <w:r w:rsidR="00454151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="00160AF9" w:rsidRPr="00D36F15">
        <w:rPr>
          <w:rFonts w:asciiTheme="majorBidi" w:hAnsiTheme="majorBidi" w:hint="cs"/>
          <w:spacing w:val="-4"/>
          <w:sz w:val="30"/>
          <w:szCs w:val="30"/>
          <w:cs/>
        </w:rPr>
        <w:t>บัน</w:t>
      </w:r>
      <w:r w:rsidR="00C744D7" w:rsidRPr="00D36F15">
        <w:rPr>
          <w:rFonts w:asciiTheme="majorBidi" w:hAnsiTheme="majorBidi" w:hint="cs"/>
          <w:spacing w:val="-4"/>
          <w:sz w:val="30"/>
          <w:szCs w:val="30"/>
          <w:cs/>
        </w:rPr>
        <w:t>ทึกนั้นมีจำนวนเพียงพอแล้ว</w:t>
      </w:r>
    </w:p>
    <w:p w14:paraId="15C61B3C" w14:textId="77777777" w:rsidR="003D5033" w:rsidRPr="00BC48A5" w:rsidRDefault="003D5033" w:rsidP="00AA2A39">
      <w:pPr>
        <w:spacing w:line="240" w:lineRule="auto"/>
        <w:ind w:right="-45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734A4068" w14:textId="77777777" w:rsidR="003D5033" w:rsidRPr="00555354" w:rsidRDefault="003D5033" w:rsidP="003D5033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555354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0295CEFB" w14:textId="77777777" w:rsidR="003D5033" w:rsidRPr="00BC48A5" w:rsidRDefault="003D5033" w:rsidP="003D5033">
      <w:pPr>
        <w:pStyle w:val="ListParagraph"/>
        <w:ind w:left="540" w:firstLine="0"/>
        <w:rPr>
          <w:rFonts w:asciiTheme="majorBidi" w:hAnsiTheme="majorBidi"/>
          <w:i w:val="0"/>
          <w:iCs w:val="0"/>
          <w:highlight w:val="yellow"/>
          <w:lang w:val="en-US"/>
        </w:rPr>
      </w:pPr>
    </w:p>
    <w:p w14:paraId="047F0FEA" w14:textId="238510E8" w:rsidR="00CE567B" w:rsidRPr="003A244C" w:rsidRDefault="00CE567B" w:rsidP="00CE567B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D49A0">
        <w:rPr>
          <w:rFonts w:asciiTheme="majorBidi" w:hAnsiTheme="majorBidi" w:cstheme="majorBidi"/>
          <w:spacing w:val="-4"/>
          <w:sz w:val="30"/>
          <w:szCs w:val="30"/>
          <w:cs/>
        </w:rPr>
        <w:t>ในการประชุมคณะกรรมการบริษัทเมื่อ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E1177" w:rsidRPr="00DD409D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ได้มีมติอนุมัติการจัดสรรกำไรจากผลการดำเนินงานงวดครึ่งปีแรกของปี 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เป็นเงินปันผลระหว่างกาล ในอัตราหุ้นละ 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0.45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คิดเป็นจำนวนเงินประมาณ 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1,</w:t>
      </w:r>
      <w:r w:rsidR="00C57214" w:rsidRPr="00DD409D">
        <w:rPr>
          <w:rFonts w:asciiTheme="majorBidi" w:hAnsiTheme="majorBidi" w:cstheme="majorBidi"/>
          <w:spacing w:val="-4"/>
          <w:sz w:val="30"/>
          <w:szCs w:val="30"/>
        </w:rPr>
        <w:t>351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57214" w:rsidRPr="00DD409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โดยจะจ่ายให้แก่ผู้ถือหุ้นในเดือน</w:t>
      </w:r>
      <w:r w:rsidR="00DD409D" w:rsidRPr="00DD409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DD40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D409D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51F8C616" w14:textId="77777777" w:rsidR="00A304CA" w:rsidRPr="00CE567B" w:rsidRDefault="00A304CA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6031917B" w14:textId="29CC9B5C" w:rsidR="003D5033" w:rsidRPr="00232CF9" w:rsidRDefault="003D5033" w:rsidP="00AB5EE5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232CF9">
        <w:rPr>
          <w:rFonts w:asciiTheme="majorBidi" w:hAnsiTheme="majorBidi"/>
          <w:i w:val="0"/>
          <w:iCs w:val="0"/>
          <w:cs/>
        </w:rPr>
        <w:t>ก</w:t>
      </w:r>
      <w:r w:rsidRPr="00232CF9">
        <w:rPr>
          <w:rFonts w:asciiTheme="majorBidi" w:hAnsiTheme="majorBidi" w:hint="cs"/>
          <w:i w:val="0"/>
          <w:iCs w:val="0"/>
          <w:cs/>
          <w:lang w:val="en-US"/>
        </w:rPr>
        <w:t>า</w:t>
      </w:r>
      <w:r w:rsidRPr="00232CF9">
        <w:rPr>
          <w:rFonts w:asciiTheme="majorBidi" w:hAnsiTheme="majorBidi"/>
          <w:i w:val="0"/>
          <w:iCs w:val="0"/>
          <w:cs/>
        </w:rPr>
        <w:t>รจัดประเภทร</w:t>
      </w:r>
      <w:r w:rsidRPr="00232CF9">
        <w:rPr>
          <w:rFonts w:asciiTheme="majorBidi" w:hAnsiTheme="majorBidi" w:hint="cs"/>
          <w:i w:val="0"/>
          <w:iCs w:val="0"/>
          <w:cs/>
        </w:rPr>
        <w:t>า</w:t>
      </w:r>
      <w:r w:rsidRPr="00232CF9">
        <w:rPr>
          <w:rFonts w:asciiTheme="majorBidi" w:hAnsiTheme="majorBidi"/>
          <w:i w:val="0"/>
          <w:iCs w:val="0"/>
          <w:cs/>
        </w:rPr>
        <w:t>ยก</w:t>
      </w:r>
      <w:r w:rsidRPr="00232CF9">
        <w:rPr>
          <w:rFonts w:asciiTheme="majorBidi" w:hAnsiTheme="majorBidi" w:hint="cs"/>
          <w:i w:val="0"/>
          <w:iCs w:val="0"/>
          <w:cs/>
        </w:rPr>
        <w:t>า</w:t>
      </w:r>
      <w:r w:rsidRPr="00232CF9">
        <w:rPr>
          <w:rFonts w:asciiTheme="majorBidi" w:hAnsiTheme="majorBidi"/>
          <w:i w:val="0"/>
          <w:iCs w:val="0"/>
          <w:cs/>
        </w:rPr>
        <w:t>รใหม่</w:t>
      </w:r>
    </w:p>
    <w:p w14:paraId="54AF57FD" w14:textId="192136DC" w:rsidR="003D5033" w:rsidRPr="00232CF9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E9A63" w14:textId="7D266208" w:rsidR="003D5033" w:rsidRPr="00232CF9" w:rsidRDefault="003D5033" w:rsidP="00E15812">
      <w:pPr>
        <w:spacing w:line="240" w:lineRule="auto"/>
        <w:ind w:left="562" w:right="-43"/>
        <w:jc w:val="thaiDistribute"/>
        <w:rPr>
          <w:rFonts w:asciiTheme="majorBidi" w:hAnsiTheme="majorBidi"/>
          <w:sz w:val="30"/>
          <w:szCs w:val="30"/>
        </w:rPr>
      </w:pPr>
      <w:r w:rsidRPr="00232CF9">
        <w:rPr>
          <w:rFonts w:asciiTheme="majorBidi" w:hAnsiTheme="majorBidi"/>
          <w:sz w:val="30"/>
          <w:szCs w:val="30"/>
          <w:cs/>
        </w:rPr>
        <w:t xml:space="preserve">รายการบางรายการในงบการเงินปี </w:t>
      </w:r>
      <w:r w:rsidRPr="00232CF9">
        <w:rPr>
          <w:rFonts w:asciiTheme="majorBidi" w:hAnsiTheme="majorBidi"/>
          <w:sz w:val="30"/>
          <w:szCs w:val="30"/>
        </w:rPr>
        <w:t>256</w:t>
      </w:r>
      <w:r w:rsidR="00DC5D34" w:rsidRPr="00232CF9">
        <w:rPr>
          <w:rFonts w:asciiTheme="majorBidi" w:hAnsiTheme="majorBidi"/>
          <w:sz w:val="30"/>
          <w:szCs w:val="30"/>
        </w:rPr>
        <w:t>8</w:t>
      </w:r>
      <w:r w:rsidRPr="00232CF9">
        <w:rPr>
          <w:rFonts w:asciiTheme="majorBidi" w:hAnsi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 </w:t>
      </w:r>
      <w:r w:rsidRPr="00232CF9">
        <w:rPr>
          <w:rFonts w:asciiTheme="majorBidi" w:hAnsiTheme="majorBidi"/>
          <w:sz w:val="30"/>
          <w:szCs w:val="30"/>
        </w:rPr>
        <w:t>256</w:t>
      </w:r>
      <w:r w:rsidR="00DC5D34" w:rsidRPr="00232CF9">
        <w:rPr>
          <w:rFonts w:asciiTheme="majorBidi" w:hAnsiTheme="majorBidi"/>
          <w:sz w:val="30"/>
          <w:szCs w:val="30"/>
        </w:rPr>
        <w:t>9</w:t>
      </w:r>
    </w:p>
    <w:p w14:paraId="26EE18BB" w14:textId="77777777" w:rsidR="003D5033" w:rsidRPr="00232CF9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1440"/>
        <w:gridCol w:w="1440"/>
        <w:gridCol w:w="1443"/>
      </w:tblGrid>
      <w:tr w:rsidR="00DC5D34" w:rsidRPr="00232CF9" w14:paraId="15DDBC78" w14:textId="77777777" w:rsidTr="00AB5EE5">
        <w:trPr>
          <w:tblHeader/>
        </w:trPr>
        <w:tc>
          <w:tcPr>
            <w:tcW w:w="4833" w:type="dxa"/>
          </w:tcPr>
          <w:p w14:paraId="1831B60A" w14:textId="77777777" w:rsidR="00DC5D34" w:rsidRPr="00232CF9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3" w:type="dxa"/>
            <w:gridSpan w:val="3"/>
            <w:vAlign w:val="center"/>
          </w:tcPr>
          <w:p w14:paraId="1EB4B703" w14:textId="30AEDDD4" w:rsidR="00DC5D34" w:rsidRPr="00264E87" w:rsidRDefault="00264E87" w:rsidP="003D5033">
            <w:pPr>
              <w:spacing w:line="240" w:lineRule="auto"/>
              <w:ind w:right="-4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64E87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5033" w:rsidRPr="00232CF9" w14:paraId="1B387F0D" w14:textId="77777777" w:rsidTr="00AB5EE5">
        <w:trPr>
          <w:tblHeader/>
        </w:trPr>
        <w:tc>
          <w:tcPr>
            <w:tcW w:w="4833" w:type="dxa"/>
          </w:tcPr>
          <w:p w14:paraId="50FC96BD" w14:textId="77777777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52F9E4A" w14:textId="5AE4B4FA" w:rsidR="003D5033" w:rsidRPr="00232CF9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1440" w:type="dxa"/>
            <w:vAlign w:val="center"/>
          </w:tcPr>
          <w:p w14:paraId="0ED83741" w14:textId="12FFBACE" w:rsidR="003D5033" w:rsidRPr="00232CF9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443" w:type="dxa"/>
            <w:vAlign w:val="center"/>
          </w:tcPr>
          <w:p w14:paraId="17CC7F33" w14:textId="77AE3E75" w:rsidR="003D5033" w:rsidRPr="00232CF9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3D5033" w:rsidRPr="00232CF9" w14:paraId="2C406D9F" w14:textId="77777777" w:rsidTr="00AB5EE5">
        <w:trPr>
          <w:tblHeader/>
        </w:trPr>
        <w:tc>
          <w:tcPr>
            <w:tcW w:w="4833" w:type="dxa"/>
          </w:tcPr>
          <w:p w14:paraId="616EE00D" w14:textId="77777777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3" w:type="dxa"/>
            <w:gridSpan w:val="3"/>
            <w:vAlign w:val="center"/>
          </w:tcPr>
          <w:p w14:paraId="717B8F96" w14:textId="70D0DBA0" w:rsidR="003D5033" w:rsidRPr="00232CF9" w:rsidRDefault="003D5033" w:rsidP="003D503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033" w:rsidRPr="00232CF9" w14:paraId="2B67A6A0" w14:textId="77777777" w:rsidTr="00AB5EE5">
        <w:tc>
          <w:tcPr>
            <w:tcW w:w="4833" w:type="dxa"/>
          </w:tcPr>
          <w:p w14:paraId="3EBA379E" w14:textId="75E45E61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="00264E8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E15812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="00264E87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581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15812">
              <w:rPr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8F46D7C" w14:textId="77777777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18F3A8" w14:textId="77777777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C48440D" w14:textId="77777777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033" w:rsidRPr="00232CF9" w14:paraId="32055629" w14:textId="77777777" w:rsidTr="00AB5EE5">
        <w:tc>
          <w:tcPr>
            <w:tcW w:w="4833" w:type="dxa"/>
          </w:tcPr>
          <w:p w14:paraId="4270245D" w14:textId="0678FAB2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32FCE43" w14:textId="6B1D536C" w:rsidR="003D5033" w:rsidRPr="00232CF9" w:rsidRDefault="003D5033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0" w:type="dxa"/>
          </w:tcPr>
          <w:p w14:paraId="3C08CF4F" w14:textId="31805705" w:rsidR="003D5033" w:rsidRPr="00232CF9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1443" w:type="dxa"/>
          </w:tcPr>
          <w:p w14:paraId="3905E3EA" w14:textId="22B3736E" w:rsidR="003D5033" w:rsidRPr="00232CF9" w:rsidRDefault="007A5A4B" w:rsidP="007A5A4B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5033" w:rsidRPr="00232CF9" w14:paraId="1C60217F" w14:textId="77777777" w:rsidTr="00AB5EE5">
        <w:tc>
          <w:tcPr>
            <w:tcW w:w="4833" w:type="dxa"/>
          </w:tcPr>
          <w:p w14:paraId="11C727AF" w14:textId="3DB54F2A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</w:tcPr>
          <w:p w14:paraId="204A0E50" w14:textId="62082246" w:rsidR="003D5033" w:rsidRPr="00232CF9" w:rsidRDefault="00DC5D34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1440" w:type="dxa"/>
          </w:tcPr>
          <w:p w14:paraId="5413CD35" w14:textId="7A690B10" w:rsidR="003D5033" w:rsidRPr="00232CF9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(6,400)</w:t>
            </w:r>
          </w:p>
        </w:tc>
        <w:tc>
          <w:tcPr>
            <w:tcW w:w="1443" w:type="dxa"/>
          </w:tcPr>
          <w:p w14:paraId="16B4424C" w14:textId="595FF9BB" w:rsidR="003D5033" w:rsidRPr="00232CF9" w:rsidRDefault="007A5A4B" w:rsidP="007A5A4B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5033" w:rsidRPr="00232CF9" w14:paraId="3A64B438" w14:textId="77777777" w:rsidTr="00AB5EE5">
        <w:tc>
          <w:tcPr>
            <w:tcW w:w="4833" w:type="dxa"/>
          </w:tcPr>
          <w:p w14:paraId="46945FD5" w14:textId="60B22445" w:rsidR="003D5033" w:rsidRPr="00232CF9" w:rsidRDefault="003D5033" w:rsidP="003D503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452D59C0" w14:textId="3B908B63" w:rsidR="003D5033" w:rsidRPr="00232CF9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135,52</w:t>
            </w:r>
            <w:r w:rsidR="00BF61D8" w:rsidRPr="00232C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D8FFC0" w14:textId="720CD6D2" w:rsidR="003D5033" w:rsidRPr="00232CF9" w:rsidRDefault="007A5A4B" w:rsidP="00FC73E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6,950</w:t>
            </w:r>
          </w:p>
        </w:tc>
        <w:tc>
          <w:tcPr>
            <w:tcW w:w="1443" w:type="dxa"/>
          </w:tcPr>
          <w:p w14:paraId="5AD86342" w14:textId="4F2DD420" w:rsidR="003D5033" w:rsidRPr="00232CF9" w:rsidRDefault="007A5A4B" w:rsidP="007A5A4B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142,47</w:t>
            </w:r>
            <w:r w:rsidR="00BF61D8" w:rsidRPr="00232C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C5D34" w:rsidRPr="00232CF9" w14:paraId="2B27E8B4" w14:textId="77777777" w:rsidTr="00AB5EE5">
        <w:tc>
          <w:tcPr>
            <w:tcW w:w="4833" w:type="dxa"/>
          </w:tcPr>
          <w:p w14:paraId="3091DE84" w14:textId="77777777" w:rsidR="00DC5D34" w:rsidRPr="00232CF9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123B47" w14:textId="77777777" w:rsidR="00DC5D34" w:rsidRPr="00232CF9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78FE04" w14:textId="719A18F8" w:rsidR="00DC5D34" w:rsidRPr="00232CF9" w:rsidRDefault="007A5A4B" w:rsidP="00FC73E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59B5B685" w14:textId="77777777" w:rsidR="00DC5D34" w:rsidRPr="00232CF9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D34" w:rsidRPr="00232CF9" w14:paraId="2108A2CB" w14:textId="77777777" w:rsidTr="00AB5EE5">
        <w:tc>
          <w:tcPr>
            <w:tcW w:w="4833" w:type="dxa"/>
          </w:tcPr>
          <w:p w14:paraId="5A036832" w14:textId="77777777" w:rsidR="00DC5D34" w:rsidRPr="00232CF9" w:rsidRDefault="00DC5D34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C119C9" w14:textId="77777777" w:rsidR="00DC5D34" w:rsidRPr="00232CF9" w:rsidRDefault="00DC5D34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0702C5" w14:textId="77777777" w:rsidR="00DC5D34" w:rsidRPr="00232CF9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E0215BC" w14:textId="77777777" w:rsidR="00DC5D34" w:rsidRPr="00232CF9" w:rsidRDefault="00DC5D34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A39" w:rsidRPr="00232CF9" w14:paraId="011828C1" w14:textId="77777777" w:rsidTr="00AB5EE5">
        <w:tc>
          <w:tcPr>
            <w:tcW w:w="4833" w:type="dxa"/>
          </w:tcPr>
          <w:p w14:paraId="21924B24" w14:textId="77777777" w:rsidR="00AA2A39" w:rsidRPr="00232CF9" w:rsidRDefault="00AA2A39" w:rsidP="003D5033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595A41" w14:textId="77777777" w:rsidR="00AA2A39" w:rsidRPr="00232CF9" w:rsidRDefault="00AA2A39" w:rsidP="003D5033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E82F99" w14:textId="77777777" w:rsidR="00AA2A39" w:rsidRPr="00232CF9" w:rsidRDefault="00AA2A39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77056E" w14:textId="77777777" w:rsidR="00AA2A39" w:rsidRPr="00232CF9" w:rsidRDefault="00AA2A39" w:rsidP="003D503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0FAAE7FD" w14:textId="77777777" w:rsidTr="00AB5EE5">
        <w:tc>
          <w:tcPr>
            <w:tcW w:w="4833" w:type="dxa"/>
          </w:tcPr>
          <w:p w14:paraId="6854BF01" w14:textId="139EDCC2" w:rsidR="00E15812" w:rsidRPr="00232CF9" w:rsidRDefault="00E15812" w:rsidP="00E1581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440" w:type="dxa"/>
          </w:tcPr>
          <w:p w14:paraId="163067C7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09EBAC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9A31008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649634F4" w14:textId="77777777" w:rsidTr="00AB5EE5">
        <w:tc>
          <w:tcPr>
            <w:tcW w:w="4833" w:type="dxa"/>
          </w:tcPr>
          <w:p w14:paraId="79CF8B0F" w14:textId="69A13057" w:rsidR="00E15812" w:rsidRPr="00232CF9" w:rsidRDefault="00397EEF" w:rsidP="00CE0027">
            <w:pPr>
              <w:spacing w:line="240" w:lineRule="auto"/>
              <w:ind w:left="162"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2A16BBBB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2CC362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1506742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4617A507" w14:textId="77777777" w:rsidTr="00AB5EE5">
        <w:tc>
          <w:tcPr>
            <w:tcW w:w="4833" w:type="dxa"/>
          </w:tcPr>
          <w:p w14:paraId="48C15278" w14:textId="7F877675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3B85A102" w14:textId="3FE2107F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16,227</w:t>
            </w:r>
          </w:p>
        </w:tc>
        <w:tc>
          <w:tcPr>
            <w:tcW w:w="1440" w:type="dxa"/>
          </w:tcPr>
          <w:p w14:paraId="107E9449" w14:textId="2F05FEC4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(16,227)</w:t>
            </w:r>
          </w:p>
        </w:tc>
        <w:tc>
          <w:tcPr>
            <w:tcW w:w="1443" w:type="dxa"/>
          </w:tcPr>
          <w:p w14:paraId="630B5DBA" w14:textId="140B78D3" w:rsidR="00E15812" w:rsidRPr="00232CF9" w:rsidRDefault="003024DA" w:rsidP="00E15812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12" w:rsidRPr="00232CF9" w14:paraId="66C97CD2" w14:textId="77777777" w:rsidTr="00AB5EE5">
        <w:tc>
          <w:tcPr>
            <w:tcW w:w="4833" w:type="dxa"/>
          </w:tcPr>
          <w:p w14:paraId="4D63C9DF" w14:textId="50B07CEA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08443E04" w14:textId="17270568" w:rsidR="00E15812" w:rsidRPr="00232CF9" w:rsidRDefault="003024DA" w:rsidP="003024DA">
            <w:pPr>
              <w:tabs>
                <w:tab w:val="decimal" w:pos="795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0BD64D" w14:textId="7D80EDB0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15,435</w:t>
            </w:r>
          </w:p>
        </w:tc>
        <w:tc>
          <w:tcPr>
            <w:tcW w:w="1443" w:type="dxa"/>
          </w:tcPr>
          <w:p w14:paraId="0A292051" w14:textId="484B9458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15,435</w:t>
            </w:r>
          </w:p>
        </w:tc>
      </w:tr>
      <w:tr w:rsidR="00E15812" w:rsidRPr="00232CF9" w14:paraId="0D7148DB" w14:textId="77777777" w:rsidTr="00AB5EE5">
        <w:tc>
          <w:tcPr>
            <w:tcW w:w="4833" w:type="dxa"/>
          </w:tcPr>
          <w:p w14:paraId="40267C63" w14:textId="32C26140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F7EBCA1" w14:textId="389B049B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73E15" w14:textId="74D101DA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443" w:type="dxa"/>
          </w:tcPr>
          <w:p w14:paraId="02B5A46B" w14:textId="22080151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33,151</w:t>
            </w:r>
          </w:p>
        </w:tc>
      </w:tr>
      <w:tr w:rsidR="00E15812" w:rsidRPr="00232CF9" w14:paraId="3F5794C6" w14:textId="77777777" w:rsidTr="00AB5EE5">
        <w:tc>
          <w:tcPr>
            <w:tcW w:w="4833" w:type="dxa"/>
          </w:tcPr>
          <w:p w14:paraId="48810154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1CD2AD" w14:textId="77777777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CB048D" w14:textId="38664EAE" w:rsidR="00E15812" w:rsidRPr="00232CF9" w:rsidRDefault="00E15812" w:rsidP="00E15812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1B7A5690" w14:textId="77777777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74396D" w14:paraId="750E6A0C" w14:textId="77777777" w:rsidTr="00AB5EE5">
        <w:tc>
          <w:tcPr>
            <w:tcW w:w="4833" w:type="dxa"/>
          </w:tcPr>
          <w:p w14:paraId="358F5300" w14:textId="77777777" w:rsidR="00E15812" w:rsidRPr="0074396D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700795" w14:textId="77777777" w:rsidR="00E15812" w:rsidRPr="0074396D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2DFBE24" w14:textId="77777777" w:rsidR="00E15812" w:rsidRPr="0074396D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C8E2AD7" w14:textId="77777777" w:rsidR="00E15812" w:rsidRPr="0074396D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2CDDA678" w14:textId="77777777" w:rsidTr="00AB5EE5">
        <w:tc>
          <w:tcPr>
            <w:tcW w:w="4833" w:type="dxa"/>
          </w:tcPr>
          <w:p w14:paraId="65186071" w14:textId="3AE3B693" w:rsidR="00212C1E" w:rsidRDefault="00212C1E" w:rsidP="00212C1E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7338B420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633119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55F877D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43D017D0" w14:textId="77777777" w:rsidTr="00AB5EE5">
        <w:tc>
          <w:tcPr>
            <w:tcW w:w="4833" w:type="dxa"/>
          </w:tcPr>
          <w:p w14:paraId="7F253CEC" w14:textId="34A3CD5B" w:rsidR="00E15812" w:rsidRPr="00232CF9" w:rsidRDefault="00397EEF" w:rsidP="000E3252">
            <w:pPr>
              <w:spacing w:line="240" w:lineRule="auto"/>
              <w:ind w:left="162"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29F27EA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CB115A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F657F44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7040DCF3" w14:textId="77777777" w:rsidTr="00AB5EE5">
        <w:tc>
          <w:tcPr>
            <w:tcW w:w="4833" w:type="dxa"/>
          </w:tcPr>
          <w:p w14:paraId="7F9E2753" w14:textId="0BF37D8B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71578E64" w14:textId="2332002B" w:rsidR="00E15812" w:rsidRPr="00CA1F83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CA1F83">
              <w:rPr>
                <w:rFonts w:asciiTheme="majorBidi" w:hAnsiTheme="majorBidi" w:cstheme="majorBidi"/>
                <w:sz w:val="30"/>
                <w:szCs w:val="30"/>
              </w:rPr>
              <w:t>27,711</w:t>
            </w:r>
          </w:p>
        </w:tc>
        <w:tc>
          <w:tcPr>
            <w:tcW w:w="1440" w:type="dxa"/>
          </w:tcPr>
          <w:p w14:paraId="46FE7A41" w14:textId="55204040" w:rsidR="00E15812" w:rsidRPr="00F53428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(27,711)</w:t>
            </w:r>
          </w:p>
        </w:tc>
        <w:tc>
          <w:tcPr>
            <w:tcW w:w="1443" w:type="dxa"/>
          </w:tcPr>
          <w:p w14:paraId="2BA4E70E" w14:textId="1CBD59B1" w:rsidR="00E15812" w:rsidRPr="00F53428" w:rsidRDefault="00E15812" w:rsidP="00E15812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12" w:rsidRPr="00232CF9" w14:paraId="3EABB047" w14:textId="77777777" w:rsidTr="00AB5EE5">
        <w:tc>
          <w:tcPr>
            <w:tcW w:w="4833" w:type="dxa"/>
          </w:tcPr>
          <w:p w14:paraId="44926BFA" w14:textId="7BCFF1AB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40452F0F" w14:textId="241F76F7" w:rsidR="00E15812" w:rsidRPr="00CA1F83" w:rsidRDefault="00E15812" w:rsidP="003024DA">
            <w:pPr>
              <w:tabs>
                <w:tab w:val="decimal" w:pos="795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CA1F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92B391A" w14:textId="3F915336" w:rsidR="00E15812" w:rsidRPr="00F53428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26,232</w:t>
            </w:r>
          </w:p>
        </w:tc>
        <w:tc>
          <w:tcPr>
            <w:tcW w:w="1443" w:type="dxa"/>
          </w:tcPr>
          <w:p w14:paraId="4A3A6E71" w14:textId="0A553E44" w:rsidR="00E15812" w:rsidRPr="00F53428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26,232</w:t>
            </w:r>
          </w:p>
        </w:tc>
      </w:tr>
      <w:tr w:rsidR="00E15812" w:rsidRPr="00232CF9" w14:paraId="7917FE00" w14:textId="77777777" w:rsidTr="00AB5EE5">
        <w:tc>
          <w:tcPr>
            <w:tcW w:w="4833" w:type="dxa"/>
          </w:tcPr>
          <w:p w14:paraId="0BAAD0EA" w14:textId="030B4634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331D5ED3" w14:textId="234736A0" w:rsidR="00E15812" w:rsidRPr="00CA1F83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CA1F83">
              <w:rPr>
                <w:rFonts w:asciiTheme="majorBidi" w:hAnsiTheme="majorBidi" w:cstheme="majorBidi"/>
                <w:sz w:val="30"/>
                <w:szCs w:val="30"/>
              </w:rPr>
              <w:t>389,454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CB98E0" w14:textId="03C054D4" w:rsidR="00E15812" w:rsidRPr="00F53428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1,479</w:t>
            </w:r>
          </w:p>
        </w:tc>
        <w:tc>
          <w:tcPr>
            <w:tcW w:w="1443" w:type="dxa"/>
          </w:tcPr>
          <w:p w14:paraId="05B48326" w14:textId="58A5B0B0" w:rsidR="00E15812" w:rsidRPr="00F53428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390,933</w:t>
            </w:r>
          </w:p>
        </w:tc>
      </w:tr>
      <w:tr w:rsidR="00E15812" w:rsidRPr="00232CF9" w14:paraId="6A77F57F" w14:textId="77777777" w:rsidTr="00AB5EE5">
        <w:tc>
          <w:tcPr>
            <w:tcW w:w="4833" w:type="dxa"/>
          </w:tcPr>
          <w:p w14:paraId="418A215F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2F050A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E12E13" w14:textId="21DE99CF" w:rsidR="00E15812" w:rsidRPr="00F53428" w:rsidRDefault="00E15812" w:rsidP="00E1581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534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2AB12F7F" w14:textId="77777777" w:rsidR="00E15812" w:rsidRPr="00F53428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F6551A3" w14:textId="77777777" w:rsidR="00E15812" w:rsidRPr="0074396D" w:rsidRDefault="00E15812">
      <w:pPr>
        <w:rPr>
          <w:sz w:val="30"/>
          <w:szCs w:val="30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1440"/>
        <w:gridCol w:w="1440"/>
        <w:gridCol w:w="1443"/>
      </w:tblGrid>
      <w:tr w:rsidR="00E15812" w:rsidRPr="00232CF9" w14:paraId="413FA877" w14:textId="77777777" w:rsidTr="00AB5EE5">
        <w:trPr>
          <w:tblHeader/>
        </w:trPr>
        <w:tc>
          <w:tcPr>
            <w:tcW w:w="4833" w:type="dxa"/>
          </w:tcPr>
          <w:p w14:paraId="7ED06AE7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323" w:type="dxa"/>
            <w:gridSpan w:val="3"/>
            <w:vAlign w:val="center"/>
          </w:tcPr>
          <w:p w14:paraId="20BE57EB" w14:textId="7F455544" w:rsidR="00E15812" w:rsidRPr="00E15812" w:rsidRDefault="00E15812" w:rsidP="00E1581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8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812" w:rsidRPr="00232CF9" w14:paraId="58109868" w14:textId="77777777" w:rsidTr="00AB5EE5">
        <w:trPr>
          <w:tblHeader/>
        </w:trPr>
        <w:tc>
          <w:tcPr>
            <w:tcW w:w="4833" w:type="dxa"/>
          </w:tcPr>
          <w:p w14:paraId="6A726668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1CF9B71" w14:textId="00CE7BB4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1440" w:type="dxa"/>
            <w:vAlign w:val="center"/>
          </w:tcPr>
          <w:p w14:paraId="548B1AF6" w14:textId="0C6C53DA" w:rsidR="00E15812" w:rsidRPr="00232CF9" w:rsidRDefault="00E15812" w:rsidP="00E1581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443" w:type="dxa"/>
            <w:vAlign w:val="center"/>
          </w:tcPr>
          <w:p w14:paraId="77963232" w14:textId="32D99329" w:rsidR="00E15812" w:rsidRPr="00232CF9" w:rsidRDefault="00E15812" w:rsidP="00E1581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E15812" w:rsidRPr="00232CF9" w14:paraId="7AC3F132" w14:textId="77777777" w:rsidTr="00AB5EE5">
        <w:trPr>
          <w:tblHeader/>
        </w:trPr>
        <w:tc>
          <w:tcPr>
            <w:tcW w:w="4833" w:type="dxa"/>
          </w:tcPr>
          <w:p w14:paraId="3D9DB124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323" w:type="dxa"/>
            <w:gridSpan w:val="3"/>
            <w:vAlign w:val="center"/>
          </w:tcPr>
          <w:p w14:paraId="28525CEE" w14:textId="3E7EF332" w:rsidR="00E15812" w:rsidRPr="00232CF9" w:rsidRDefault="00E15812" w:rsidP="00E1581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812" w:rsidRPr="00232CF9" w14:paraId="7D37501D" w14:textId="77777777" w:rsidTr="00AB5EE5">
        <w:tc>
          <w:tcPr>
            <w:tcW w:w="4833" w:type="dxa"/>
          </w:tcPr>
          <w:p w14:paraId="241E263F" w14:textId="1DE5E23A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3AE102F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FB7FC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322160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7CFE3570" w14:textId="77777777" w:rsidTr="00AB5EE5">
        <w:tc>
          <w:tcPr>
            <w:tcW w:w="4833" w:type="dxa"/>
          </w:tcPr>
          <w:p w14:paraId="293EEB64" w14:textId="12844A56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6DD9267B" w14:textId="7903EDA2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0" w:type="dxa"/>
          </w:tcPr>
          <w:p w14:paraId="3EA61DA4" w14:textId="052AC663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1443" w:type="dxa"/>
          </w:tcPr>
          <w:p w14:paraId="05CBF838" w14:textId="115F0D44" w:rsidR="00E15812" w:rsidRPr="00232CF9" w:rsidRDefault="00E15812" w:rsidP="003024DA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12" w:rsidRPr="00232CF9" w14:paraId="45E43C96" w14:textId="77777777" w:rsidTr="00AB5EE5">
        <w:tc>
          <w:tcPr>
            <w:tcW w:w="4833" w:type="dxa"/>
          </w:tcPr>
          <w:p w14:paraId="06B0582C" w14:textId="2B1272B0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36333E11" w14:textId="18564430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23,639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0EC5A" w14:textId="05B68577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43" w:type="dxa"/>
          </w:tcPr>
          <w:p w14:paraId="5DD81681" w14:textId="79EC8DD5" w:rsidR="00E15812" w:rsidRPr="00232CF9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24,189</w:t>
            </w:r>
          </w:p>
        </w:tc>
      </w:tr>
      <w:tr w:rsidR="00E15812" w:rsidRPr="00232CF9" w14:paraId="3D81AA15" w14:textId="77777777" w:rsidTr="00AB5EE5">
        <w:tc>
          <w:tcPr>
            <w:tcW w:w="4833" w:type="dxa"/>
          </w:tcPr>
          <w:p w14:paraId="5091396C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54B262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4C44C0" w14:textId="363ABEB2" w:rsidR="00E15812" w:rsidRPr="00232CF9" w:rsidRDefault="00E15812" w:rsidP="00E1581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02F64A01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2B3FB247" w14:textId="77777777" w:rsidTr="00AB5EE5">
        <w:tc>
          <w:tcPr>
            <w:tcW w:w="4833" w:type="dxa"/>
          </w:tcPr>
          <w:p w14:paraId="5DA1FD49" w14:textId="77777777" w:rsidR="00E15812" w:rsidRPr="00397EEF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A7EB588" w14:textId="77777777" w:rsidR="00E15812" w:rsidRPr="00397EEF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A06FE58" w14:textId="77777777" w:rsidR="00E15812" w:rsidRPr="00397EEF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9584AF0" w14:textId="77777777" w:rsidR="00E15812" w:rsidRPr="00397EEF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C1E" w:rsidRPr="00232CF9" w14:paraId="4955A84E" w14:textId="77777777" w:rsidTr="00AB5EE5">
        <w:tc>
          <w:tcPr>
            <w:tcW w:w="4833" w:type="dxa"/>
          </w:tcPr>
          <w:p w14:paraId="6F7F015F" w14:textId="77777777" w:rsidR="00212C1E" w:rsidRPr="00232CF9" w:rsidRDefault="00212C1E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649B49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A63071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9D0856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7186C05F" w14:textId="77777777" w:rsidTr="00AB5EE5">
        <w:tc>
          <w:tcPr>
            <w:tcW w:w="4833" w:type="dxa"/>
          </w:tcPr>
          <w:p w14:paraId="5954726C" w14:textId="77777777" w:rsidR="00212C1E" w:rsidRPr="00232CF9" w:rsidRDefault="00212C1E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7B67DF1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0A3ED2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718E7F0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10B7D76E" w14:textId="77777777" w:rsidTr="00AB5EE5">
        <w:tc>
          <w:tcPr>
            <w:tcW w:w="4833" w:type="dxa"/>
          </w:tcPr>
          <w:p w14:paraId="5907EC5A" w14:textId="77777777" w:rsidR="00212C1E" w:rsidRPr="00232CF9" w:rsidRDefault="00212C1E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0326EB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8C044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8F4C1B3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4572CFEC" w14:textId="77777777" w:rsidTr="00AB5EE5">
        <w:tc>
          <w:tcPr>
            <w:tcW w:w="4833" w:type="dxa"/>
          </w:tcPr>
          <w:p w14:paraId="4A2A4BC1" w14:textId="77777777" w:rsidR="00212C1E" w:rsidRPr="00232CF9" w:rsidRDefault="00212C1E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A90939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D3AEF2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1EB2838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2242E947" w14:textId="77777777" w:rsidTr="00AB5EE5">
        <w:tc>
          <w:tcPr>
            <w:tcW w:w="4833" w:type="dxa"/>
          </w:tcPr>
          <w:p w14:paraId="5D18D781" w14:textId="228E91B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440" w:type="dxa"/>
          </w:tcPr>
          <w:p w14:paraId="1D1048A8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011E0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77A84BC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27472853" w14:textId="77777777" w:rsidTr="00AB5EE5">
        <w:tc>
          <w:tcPr>
            <w:tcW w:w="4833" w:type="dxa"/>
          </w:tcPr>
          <w:p w14:paraId="61A961DE" w14:textId="5278CCCE" w:rsidR="00E15812" w:rsidRPr="00232CF9" w:rsidRDefault="00397EEF" w:rsidP="000E3252">
            <w:pPr>
              <w:spacing w:line="240" w:lineRule="auto"/>
              <w:ind w:left="162"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A1C715E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35F651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1377317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0C928914" w14:textId="77777777" w:rsidTr="00AB5EE5">
        <w:tc>
          <w:tcPr>
            <w:tcW w:w="4833" w:type="dxa"/>
          </w:tcPr>
          <w:p w14:paraId="0D87A048" w14:textId="0B88602F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271C9B29" w14:textId="641E4E82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1,045,423</w:t>
            </w:r>
          </w:p>
        </w:tc>
        <w:tc>
          <w:tcPr>
            <w:tcW w:w="1440" w:type="dxa"/>
          </w:tcPr>
          <w:p w14:paraId="0F7945CB" w14:textId="71EA2C66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(1,045,423)</w:t>
            </w:r>
          </w:p>
        </w:tc>
        <w:tc>
          <w:tcPr>
            <w:tcW w:w="1443" w:type="dxa"/>
          </w:tcPr>
          <w:p w14:paraId="3A7744AE" w14:textId="34FF03DE" w:rsidR="00E15812" w:rsidRPr="00232CF9" w:rsidRDefault="003024DA" w:rsidP="003024DA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12" w:rsidRPr="00232CF9" w14:paraId="54429E3C" w14:textId="77777777" w:rsidTr="00AB5EE5">
        <w:tc>
          <w:tcPr>
            <w:tcW w:w="4833" w:type="dxa"/>
          </w:tcPr>
          <w:p w14:paraId="711EDC69" w14:textId="00FD68E5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47FA9F0E" w14:textId="3FB63599" w:rsidR="00E15812" w:rsidRPr="00232CF9" w:rsidRDefault="003024DA" w:rsidP="003024DA">
            <w:pPr>
              <w:tabs>
                <w:tab w:val="decimal" w:pos="795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4B4C01D" w14:textId="7A979A65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9,223</w:t>
            </w:r>
          </w:p>
        </w:tc>
        <w:tc>
          <w:tcPr>
            <w:tcW w:w="1443" w:type="dxa"/>
          </w:tcPr>
          <w:p w14:paraId="553B052E" w14:textId="1DC81AE9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9,223</w:t>
            </w:r>
          </w:p>
        </w:tc>
      </w:tr>
      <w:tr w:rsidR="00E15812" w:rsidRPr="00232CF9" w14:paraId="539FAEA9" w14:textId="77777777" w:rsidTr="00397EEF">
        <w:tc>
          <w:tcPr>
            <w:tcW w:w="4833" w:type="dxa"/>
          </w:tcPr>
          <w:p w14:paraId="626A8017" w14:textId="1379158B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AC0CE72" w14:textId="377DC374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CA7F5" w14:textId="158B20DD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1,036,200</w:t>
            </w:r>
          </w:p>
        </w:tc>
        <w:tc>
          <w:tcPr>
            <w:tcW w:w="1443" w:type="dxa"/>
          </w:tcPr>
          <w:p w14:paraId="7D8432D9" w14:textId="41791C18" w:rsidR="00E15812" w:rsidRPr="00232CF9" w:rsidRDefault="003024DA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1,142,950</w:t>
            </w:r>
          </w:p>
        </w:tc>
      </w:tr>
      <w:tr w:rsidR="00E15812" w:rsidRPr="00232CF9" w14:paraId="4DE988CC" w14:textId="77777777" w:rsidTr="00397EEF">
        <w:tc>
          <w:tcPr>
            <w:tcW w:w="4833" w:type="dxa"/>
          </w:tcPr>
          <w:p w14:paraId="09F86D76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8C02EA" w14:textId="77777777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588395" w14:textId="0E187019" w:rsidR="00E15812" w:rsidRPr="00232CF9" w:rsidRDefault="00E15812" w:rsidP="007C3E2E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46BCA3ED" w14:textId="77777777" w:rsidR="00E15812" w:rsidRPr="00232CF9" w:rsidRDefault="00E15812" w:rsidP="00E15812">
            <w:pPr>
              <w:tabs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1D44D675" w14:textId="77777777" w:rsidTr="00AB5EE5">
        <w:tc>
          <w:tcPr>
            <w:tcW w:w="4833" w:type="dxa"/>
          </w:tcPr>
          <w:p w14:paraId="2775A415" w14:textId="77777777" w:rsidR="00212C1E" w:rsidRDefault="00212C1E" w:rsidP="000E3252">
            <w:pPr>
              <w:spacing w:line="240" w:lineRule="auto"/>
              <w:ind w:left="162"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247964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51E144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93BFC24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C1E" w:rsidRPr="00232CF9" w14:paraId="2E5F4315" w14:textId="77777777" w:rsidTr="00AB5EE5">
        <w:tc>
          <w:tcPr>
            <w:tcW w:w="4833" w:type="dxa"/>
          </w:tcPr>
          <w:p w14:paraId="7D63619F" w14:textId="623DF5B2" w:rsidR="00212C1E" w:rsidRDefault="00212C1E" w:rsidP="00212C1E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68A50D97" w14:textId="77777777" w:rsidR="00212C1E" w:rsidRPr="00232CF9" w:rsidRDefault="00212C1E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74B60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5E35C77" w14:textId="77777777" w:rsidR="00212C1E" w:rsidRPr="00232CF9" w:rsidRDefault="00212C1E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387E72DF" w14:textId="77777777" w:rsidTr="00AB5EE5">
        <w:tc>
          <w:tcPr>
            <w:tcW w:w="4833" w:type="dxa"/>
          </w:tcPr>
          <w:p w14:paraId="78C3288E" w14:textId="125691AE" w:rsidR="00E15812" w:rsidRPr="00232CF9" w:rsidRDefault="00397EEF" w:rsidP="000E3252">
            <w:pPr>
              <w:spacing w:line="240" w:lineRule="auto"/>
              <w:ind w:left="162" w:right="-43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58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158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1F7C957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F41540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3E021D3" w14:textId="77777777" w:rsidR="00E15812" w:rsidRPr="00232CF9" w:rsidRDefault="00E15812" w:rsidP="00E1581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12" w:rsidRPr="00232CF9" w14:paraId="43D72548" w14:textId="77777777" w:rsidTr="00AB5EE5">
        <w:tc>
          <w:tcPr>
            <w:tcW w:w="4833" w:type="dxa"/>
          </w:tcPr>
          <w:p w14:paraId="1995E498" w14:textId="7DC69D2E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</w:tcPr>
          <w:p w14:paraId="266F4EC5" w14:textId="1044EA36" w:rsidR="00E15812" w:rsidRPr="0053127F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1,063,561</w:t>
            </w:r>
          </w:p>
        </w:tc>
        <w:tc>
          <w:tcPr>
            <w:tcW w:w="1440" w:type="dxa"/>
          </w:tcPr>
          <w:p w14:paraId="172DB436" w14:textId="1A7BAE34" w:rsidR="00E15812" w:rsidRPr="0053127F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(1,063,561)</w:t>
            </w:r>
          </w:p>
        </w:tc>
        <w:tc>
          <w:tcPr>
            <w:tcW w:w="1443" w:type="dxa"/>
          </w:tcPr>
          <w:p w14:paraId="4F672A86" w14:textId="3DAF6EFD" w:rsidR="00E15812" w:rsidRPr="0053127F" w:rsidRDefault="00E15812" w:rsidP="003024DA">
            <w:pPr>
              <w:tabs>
                <w:tab w:val="decimal" w:pos="84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12" w:rsidRPr="00232CF9" w14:paraId="3A6FE084" w14:textId="77777777" w:rsidTr="00AB5EE5">
        <w:tc>
          <w:tcPr>
            <w:tcW w:w="4833" w:type="dxa"/>
          </w:tcPr>
          <w:p w14:paraId="30EC5F62" w14:textId="4788E658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7713F450" w14:textId="0A4DE86A" w:rsidR="00E15812" w:rsidRPr="0053127F" w:rsidRDefault="00E15812" w:rsidP="003024DA">
            <w:pPr>
              <w:tabs>
                <w:tab w:val="decimal" w:pos="795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390865D" w14:textId="3E244CA2" w:rsidR="00E15812" w:rsidRPr="0053127F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22,403</w:t>
            </w:r>
          </w:p>
        </w:tc>
        <w:tc>
          <w:tcPr>
            <w:tcW w:w="1443" w:type="dxa"/>
          </w:tcPr>
          <w:p w14:paraId="6A7F8DCD" w14:textId="7096C352" w:rsidR="00E15812" w:rsidRPr="0053127F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22,403</w:t>
            </w:r>
          </w:p>
        </w:tc>
      </w:tr>
      <w:tr w:rsidR="00E15812" w:rsidRPr="00232CF9" w14:paraId="45DF180B" w14:textId="77777777" w:rsidTr="00AB5EE5">
        <w:tc>
          <w:tcPr>
            <w:tcW w:w="4833" w:type="dxa"/>
          </w:tcPr>
          <w:p w14:paraId="44AE6F03" w14:textId="69F9A8E4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32CF9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2E5A4B9" w14:textId="4F402887" w:rsidR="00E15812" w:rsidRPr="0053127F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222,564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D36DA" w14:textId="042745B5" w:rsidR="00E15812" w:rsidRPr="0053127F" w:rsidRDefault="00E15812" w:rsidP="00E15812">
            <w:pPr>
              <w:tabs>
                <w:tab w:val="decimal" w:pos="106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1,041,158</w:t>
            </w:r>
          </w:p>
        </w:tc>
        <w:tc>
          <w:tcPr>
            <w:tcW w:w="1443" w:type="dxa"/>
          </w:tcPr>
          <w:p w14:paraId="1D5E4DE5" w14:textId="3827FAA4" w:rsidR="00E15812" w:rsidRPr="0053127F" w:rsidRDefault="00E15812" w:rsidP="00E15812">
            <w:pPr>
              <w:tabs>
                <w:tab w:val="decimal" w:pos="1113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53127F">
              <w:rPr>
                <w:rFonts w:asciiTheme="majorBidi" w:hAnsiTheme="majorBidi" w:cstheme="majorBidi"/>
                <w:sz w:val="30"/>
                <w:szCs w:val="30"/>
              </w:rPr>
              <w:t>1,263,722</w:t>
            </w:r>
          </w:p>
        </w:tc>
      </w:tr>
      <w:tr w:rsidR="00E15812" w14:paraId="374028BD" w14:textId="77777777" w:rsidTr="00AB5EE5">
        <w:tc>
          <w:tcPr>
            <w:tcW w:w="4833" w:type="dxa"/>
          </w:tcPr>
          <w:p w14:paraId="7AD01018" w14:textId="77777777" w:rsidR="00E15812" w:rsidRPr="00232CF9" w:rsidRDefault="00E15812" w:rsidP="00E15812">
            <w:pPr>
              <w:spacing w:line="240" w:lineRule="auto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0659A3" w14:textId="77777777" w:rsidR="00E15812" w:rsidRPr="00232CF9" w:rsidRDefault="00E15812" w:rsidP="00E15812">
            <w:pPr>
              <w:tabs>
                <w:tab w:val="decimal" w:pos="967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A991DD" w14:textId="23C9CD31" w:rsidR="00E15812" w:rsidRDefault="00E15812" w:rsidP="00E15812">
            <w:pPr>
              <w:tabs>
                <w:tab w:val="decimal" w:pos="880"/>
              </w:tabs>
              <w:spacing w:line="240" w:lineRule="auto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232C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4D4DA858" w14:textId="77777777" w:rsidR="00E15812" w:rsidRDefault="00E15812" w:rsidP="00E15812">
            <w:pPr>
              <w:tabs>
                <w:tab w:val="decimal" w:pos="9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BA11556" w14:textId="77777777" w:rsidR="003D5033" w:rsidRDefault="003D5033" w:rsidP="003D503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F6490F" w14:textId="179356AD" w:rsidR="003D5033" w:rsidRDefault="00F17F2E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EB78AC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บริษัทมากกว่า</w:t>
      </w:r>
    </w:p>
    <w:p w14:paraId="7C3D6A06" w14:textId="77777777" w:rsidR="00D4776F" w:rsidRDefault="00D4776F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C1A6AA3" w14:textId="2FF01E4A" w:rsidR="00D4776F" w:rsidRPr="00232CF9" w:rsidRDefault="00D4776F" w:rsidP="00D4776F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D4776F">
        <w:rPr>
          <w:rFonts w:asciiTheme="majorBidi" w:hAnsiTheme="majorBidi"/>
          <w:i w:val="0"/>
          <w:iCs w:val="0"/>
          <w:cs/>
        </w:rPr>
        <w:t>มาตรฐานการรายงานทางการเงินที่ยังไม่ได้ใช้</w:t>
      </w:r>
    </w:p>
    <w:p w14:paraId="0C79AFE2" w14:textId="77777777" w:rsidR="00D4776F" w:rsidRPr="004C1E45" w:rsidRDefault="00D4776F" w:rsidP="00D4776F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96AE" w14:textId="03629936" w:rsidR="00D4776F" w:rsidRPr="004C1E45" w:rsidRDefault="00D4776F" w:rsidP="004C1E45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C1E4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4C1E45">
        <w:rPr>
          <w:rFonts w:asciiTheme="majorBidi" w:hAnsiTheme="majorBidi" w:cstheme="majorBidi"/>
          <w:sz w:val="30"/>
          <w:szCs w:val="30"/>
        </w:rPr>
        <w:t xml:space="preserve"> </w:t>
      </w:r>
      <w:r w:rsidRPr="004C1E45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4C1E45">
        <w:rPr>
          <w:rFonts w:asciiTheme="majorBidi" w:hAnsiTheme="majorBidi" w:cstheme="majorBidi"/>
          <w:sz w:val="30"/>
          <w:szCs w:val="30"/>
        </w:rPr>
        <w:t>1</w:t>
      </w:r>
      <w:r w:rsidRPr="004C1E45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4C1E45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C1E45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4C1E45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4C1E45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4C1E45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รายงานทางการเงินที่ออกและ</w:t>
      </w:r>
      <w:r w:rsidRPr="004C1E45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4C1E45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4C1E45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C1E45">
        <w:rPr>
          <w:rFonts w:asciiTheme="majorBidi" w:hAnsiTheme="majorBidi" w:cstheme="majorBidi"/>
          <w:sz w:val="30"/>
          <w:szCs w:val="30"/>
        </w:rPr>
        <w:t xml:space="preserve"> </w:t>
      </w:r>
    </w:p>
    <w:p w14:paraId="38A559F8" w14:textId="77777777" w:rsidR="00D4776F" w:rsidRPr="004C1E45" w:rsidRDefault="00D4776F" w:rsidP="00D4776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500"/>
        <w:gridCol w:w="990"/>
      </w:tblGrid>
      <w:tr w:rsidR="00D4776F" w:rsidRPr="004C1E45" w14:paraId="26531F2F" w14:textId="77777777" w:rsidTr="004C1E45">
        <w:trPr>
          <w:tblHeader/>
        </w:trPr>
        <w:tc>
          <w:tcPr>
            <w:tcW w:w="3780" w:type="dxa"/>
            <w:vAlign w:val="bottom"/>
          </w:tcPr>
          <w:p w14:paraId="3A7940E2" w14:textId="14BB2ED3" w:rsidR="00D4776F" w:rsidRPr="004C1E45" w:rsidRDefault="00D4776F" w:rsidP="00B75A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C1E4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4C1E4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500" w:type="dxa"/>
            <w:vAlign w:val="bottom"/>
          </w:tcPr>
          <w:p w14:paraId="58BAE402" w14:textId="77777777" w:rsidR="00D4776F" w:rsidRPr="004C1E45" w:rsidRDefault="00D4776F" w:rsidP="00B75A2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C1E4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90" w:type="dxa"/>
            <w:vAlign w:val="bottom"/>
          </w:tcPr>
          <w:p w14:paraId="14CA0CA0" w14:textId="77777777" w:rsidR="00D4776F" w:rsidRPr="004C1E45" w:rsidRDefault="00D4776F" w:rsidP="00B75A2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C1E4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4776F" w:rsidRPr="004C1E45" w14:paraId="382E65B2" w14:textId="77777777" w:rsidTr="004C1E45">
        <w:tc>
          <w:tcPr>
            <w:tcW w:w="3780" w:type="dxa"/>
          </w:tcPr>
          <w:p w14:paraId="5DE0055F" w14:textId="77777777" w:rsidR="00D4776F" w:rsidRPr="004C1E45" w:rsidRDefault="00D4776F" w:rsidP="00B75A2C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C1E4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C1E45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500" w:type="dxa"/>
          </w:tcPr>
          <w:p w14:paraId="763AE94C" w14:textId="77777777" w:rsidR="00D4776F" w:rsidRPr="004C1E45" w:rsidRDefault="00D4776F" w:rsidP="00B75A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C1E45">
              <w:rPr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990" w:type="dxa"/>
          </w:tcPr>
          <w:p w14:paraId="4D14F601" w14:textId="77D2947C" w:rsidR="00D4776F" w:rsidRPr="004C1E45" w:rsidRDefault="004C1E45" w:rsidP="00B75A2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D4776F" w:rsidRPr="004C1E45" w14:paraId="7D6A440C" w14:textId="77777777" w:rsidTr="004C1E45">
        <w:tc>
          <w:tcPr>
            <w:tcW w:w="3780" w:type="dxa"/>
          </w:tcPr>
          <w:p w14:paraId="670035A1" w14:textId="77777777" w:rsidR="00D4776F" w:rsidRPr="004C1E45" w:rsidRDefault="00D4776F" w:rsidP="00B75A2C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C1E45">
              <w:rPr>
                <w:sz w:val="30"/>
                <w:szCs w:val="30"/>
                <w:cs/>
              </w:rPr>
              <w:t>มาตรฐานการบัญชี</w:t>
            </w:r>
            <w:r w:rsidRPr="004C1E4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1E45">
              <w:rPr>
                <w:sz w:val="30"/>
                <w:szCs w:val="30"/>
                <w:cs/>
              </w:rPr>
              <w:t xml:space="preserve">ฉบับที่ </w:t>
            </w:r>
            <w:r w:rsidRPr="004C1E45">
              <w:rPr>
                <w:sz w:val="30"/>
                <w:szCs w:val="30"/>
              </w:rPr>
              <w:t xml:space="preserve">7 </w:t>
            </w:r>
          </w:p>
        </w:tc>
        <w:tc>
          <w:tcPr>
            <w:tcW w:w="4500" w:type="dxa"/>
          </w:tcPr>
          <w:p w14:paraId="0E1644C6" w14:textId="77777777" w:rsidR="00D4776F" w:rsidRPr="004C1E45" w:rsidRDefault="00D4776F" w:rsidP="00B75A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C1E45">
              <w:rPr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075906E5" w14:textId="430F5285" w:rsidR="00D4776F" w:rsidRPr="004C1E45" w:rsidRDefault="004C1E45" w:rsidP="00B75A2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04F53FCD" w14:textId="6BCC16B8" w:rsidR="00D4776F" w:rsidRPr="004C1E45" w:rsidRDefault="00D4776F" w:rsidP="00D4776F">
      <w:pPr>
        <w:pStyle w:val="ListParagraph"/>
        <w:tabs>
          <w:tab w:val="clear" w:pos="540"/>
        </w:tabs>
        <w:autoSpaceDE w:val="0"/>
        <w:autoSpaceDN w:val="0"/>
        <w:adjustRightInd w:val="0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="004C1E45">
        <w:rPr>
          <w:rFonts w:asciiTheme="majorBidi" w:hAnsiTheme="majorBidi" w:cstheme="majorBidi"/>
          <w:color w:val="000000"/>
          <w:lang w:val="en-US"/>
        </w:rPr>
        <w:t>18</w:t>
      </w:r>
      <w:r w:rsidRPr="004C1E45">
        <w:rPr>
          <w:rFonts w:asciiTheme="majorBidi" w:hAnsiTheme="majorBidi" w:cstheme="majorBidi"/>
          <w:color w:val="000000"/>
        </w:rPr>
        <w:t xml:space="preserve"> </w:t>
      </w:r>
      <w:r w:rsidRPr="004C1E45">
        <w:rPr>
          <w:rFonts w:asciiTheme="majorBidi" w:hAnsiTheme="majorBidi" w:cstheme="majorBidi"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4F9D5A90" w14:textId="77777777" w:rsidR="00D4776F" w:rsidRPr="004C1E45" w:rsidRDefault="00D4776F" w:rsidP="00AC16A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A81DE7" w14:textId="77A3F81C" w:rsidR="00D4776F" w:rsidRPr="004C1E45" w:rsidRDefault="00D4776F" w:rsidP="00D4776F">
      <w:pPr>
        <w:pStyle w:val="ListParagraph"/>
        <w:tabs>
          <w:tab w:val="clear" w:pos="540"/>
        </w:tabs>
        <w:autoSpaceDE w:val="0"/>
        <w:autoSpaceDN w:val="0"/>
        <w:adjustRightInd w:val="0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มาตรฐานการรายงานทางการเงิน ฉบับที่ </w:t>
      </w:r>
      <w:r w:rsid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lang w:val="en-US"/>
        </w:rPr>
        <w:t>18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จะมาแทนมาตรฐานการบัญชี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ฉบับที่ </w:t>
      </w:r>
      <w:r w:rsid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lang w:val="en-US"/>
        </w:rPr>
        <w:t>1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เรื่อง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การนำเสนองบการเงิน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 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และนำเสนอ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ข้อกำหนด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ที่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สำคัญใหม่ดังต่อไปนี้</w:t>
      </w:r>
    </w:p>
    <w:p w14:paraId="66900DB8" w14:textId="77777777" w:rsidR="00D4776F" w:rsidRPr="00AC16AA" w:rsidRDefault="00D4776F" w:rsidP="00AC16A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F6B2DC6" w14:textId="0B3FC24F" w:rsidR="00D4776F" w:rsidRPr="004C1E45" w:rsidRDefault="00D4776F">
      <w:pPr>
        <w:pStyle w:val="ListParagraph"/>
        <w:numPr>
          <w:ilvl w:val="0"/>
          <w:numId w:val="19"/>
        </w:numPr>
        <w:tabs>
          <w:tab w:val="clear" w:pos="340"/>
          <w:tab w:val="clear" w:pos="540"/>
        </w:tabs>
        <w:autoSpaceDE w:val="0"/>
        <w:autoSpaceDN w:val="0"/>
        <w:adjustRightInd w:val="0"/>
        <w:ind w:left="900"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กิจการต้องจัดหมวดหมู่รายได้และค่าใช้จ่ายทั้งหมดในงบกำไร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หรือ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ขาดทุนออกเป็น </w:t>
      </w:r>
      <w:r w:rsid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lang w:val="en-US"/>
        </w:rPr>
        <w:t>5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และ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หมวดภาษีเงินได้ นอกจากนี้ กิจการต้องนำเสนอยอด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รวมย่อยที่กำหนดขึ้นใหม่นั่นคือ “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กำไรหรือขาดทุนจากการดำเนินงาน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”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ทั้งนี้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กำไรสุทธิของกิจการจะไม่เปลี่ยนแปลง</w:t>
      </w:r>
    </w:p>
    <w:p w14:paraId="0DC7EE48" w14:textId="77777777" w:rsidR="00D4776F" w:rsidRPr="004C1E45" w:rsidRDefault="00D4776F">
      <w:pPr>
        <w:pStyle w:val="ListParagraph"/>
        <w:numPr>
          <w:ilvl w:val="0"/>
          <w:numId w:val="19"/>
        </w:numPr>
        <w:tabs>
          <w:tab w:val="clear" w:pos="340"/>
          <w:tab w:val="clear" w:pos="540"/>
        </w:tabs>
        <w:autoSpaceDE w:val="0"/>
        <w:autoSpaceDN w:val="0"/>
        <w:adjustRightInd w:val="0"/>
        <w:ind w:left="900"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ต้องเปิดเผย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มาตรวัดผลการดำเนินงานที่นิยามโดยฝ่ายบริหาร (หรือ “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  <w:t xml:space="preserve">MPMs”)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ไว้ในหมายเหตุประกอบ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          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งบการเงิน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ข้อเดียว</w:t>
      </w:r>
    </w:p>
    <w:p w14:paraId="4A0D0278" w14:textId="77777777" w:rsidR="00D4776F" w:rsidRPr="004C1E45" w:rsidRDefault="00D4776F">
      <w:pPr>
        <w:pStyle w:val="ListParagraph"/>
        <w:numPr>
          <w:ilvl w:val="0"/>
          <w:numId w:val="19"/>
        </w:numPr>
        <w:tabs>
          <w:tab w:val="clear" w:pos="340"/>
          <w:tab w:val="clear" w:pos="540"/>
        </w:tabs>
        <w:autoSpaceDE w:val="0"/>
        <w:autoSpaceDN w:val="0"/>
        <w:adjustRightInd w:val="0"/>
        <w:ind w:left="900"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ให้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แนวทางเพิ่มเติมเกี่ยวกับ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การจัดกลุ่ม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ข้อมูลในงบการเงิน</w:t>
      </w:r>
    </w:p>
    <w:p w14:paraId="702485EA" w14:textId="77777777" w:rsidR="00D4776F" w:rsidRPr="00AC16AA" w:rsidRDefault="00D4776F" w:rsidP="00AC16A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32576C" w14:textId="5730D835" w:rsidR="00D4776F" w:rsidRPr="004C1E45" w:rsidRDefault="00D4776F" w:rsidP="00D4776F">
      <w:pPr>
        <w:pStyle w:val="ListParagraph"/>
        <w:tabs>
          <w:tab w:val="clear" w:pos="540"/>
        </w:tabs>
        <w:autoSpaceDE w:val="0"/>
        <w:autoSpaceDN w:val="0"/>
        <w:adjustRightInd w:val="0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olor w:val="000000"/>
        </w:rPr>
      </w:pP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นอกจากนี้ ทุกกิจการต้อง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นำ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กำไรหรือขาดทุนจากการดำเนินงานที่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เป็นยอดรวมย่อย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เป็นจุดเริ่มต้นของงบกระแส</w:t>
      </w:r>
      <w:r w:rsidR="003D3D5E">
        <w:rPr>
          <w:rFonts w:asciiTheme="majorBidi" w:hAnsiTheme="majorBidi" w:cstheme="majorBidi"/>
          <w:b w:val="0"/>
          <w:bCs w:val="0"/>
          <w:i w:val="0"/>
          <w:iCs w:val="0"/>
          <w:color w:val="000000"/>
          <w:lang w:val="en-US"/>
        </w:rPr>
        <w:br/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เงินสด เมื่อกิจการนำเสนอกระแสเงินสดจากกิจกรรมดำเนินงาน</w:t>
      </w:r>
      <w:r w:rsidRPr="004C1E45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โดย</w:t>
      </w:r>
      <w:r w:rsidRPr="004C1E45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วิธีทางอ้อม</w:t>
      </w:r>
    </w:p>
    <w:p w14:paraId="5A5095FC" w14:textId="77777777" w:rsidR="00D4776F" w:rsidRPr="00AC16AA" w:rsidRDefault="00D4776F" w:rsidP="00AC16A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96D6E3" w14:textId="2F7A61F9" w:rsidR="00D4776F" w:rsidRPr="004C1E45" w:rsidRDefault="00D4776F" w:rsidP="004C1E45">
      <w:pPr>
        <w:pStyle w:val="ListParagraph"/>
        <w:tabs>
          <w:tab w:val="clear" w:pos="540"/>
        </w:tabs>
        <w:autoSpaceDE w:val="0"/>
        <w:autoSpaceDN w:val="0"/>
        <w:adjustRightInd w:val="0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4C1E45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7AC32975" w14:textId="77777777" w:rsidR="00D4776F" w:rsidRPr="00035DEC" w:rsidRDefault="00D4776F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D4776F" w:rsidRPr="00035DEC" w:rsidSect="00FD6DF2">
      <w:pgSz w:w="11909" w:h="16834" w:code="9"/>
      <w:pgMar w:top="691" w:right="1152" w:bottom="576" w:left="1152" w:header="720" w:footer="720" w:gutter="0"/>
      <w:paperSrc w:first="7" w:other="7"/>
      <w:cols w:space="737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98F1B" w14:textId="77777777" w:rsidR="00AB58F4" w:rsidRDefault="00AB58F4">
      <w:r>
        <w:separator/>
      </w:r>
    </w:p>
  </w:endnote>
  <w:endnote w:type="continuationSeparator" w:id="0">
    <w:p w14:paraId="1C6F1D90" w14:textId="77777777" w:rsidR="00AB58F4" w:rsidRDefault="00AB58F4">
      <w:r>
        <w:continuationSeparator/>
      </w:r>
    </w:p>
  </w:endnote>
  <w:endnote w:type="continuationNotice" w:id="1">
    <w:p w14:paraId="0FB23A50" w14:textId="77777777" w:rsidR="00AB58F4" w:rsidRDefault="00AB58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021673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B0B78E7" w14:textId="77777777" w:rsidR="0061529F" w:rsidRPr="00572D9A" w:rsidRDefault="0061529F" w:rsidP="00572D9A">
        <w:pPr>
          <w:pStyle w:val="Footer"/>
          <w:jc w:val="center"/>
          <w:rPr>
            <w:sz w:val="30"/>
            <w:szCs w:val="30"/>
          </w:rPr>
        </w:pPr>
        <w:r w:rsidRPr="00572D9A">
          <w:rPr>
            <w:sz w:val="30"/>
            <w:szCs w:val="30"/>
          </w:rPr>
          <w:fldChar w:fldCharType="begin"/>
        </w:r>
        <w:r w:rsidRPr="00572D9A">
          <w:rPr>
            <w:sz w:val="30"/>
            <w:szCs w:val="30"/>
          </w:rPr>
          <w:instrText xml:space="preserve"> PAGE   \* MERGEFORMAT </w:instrText>
        </w:r>
        <w:r w:rsidRPr="00572D9A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572D9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1A07" w14:textId="77777777" w:rsidR="00AB58F4" w:rsidRDefault="00AB58F4">
      <w:r>
        <w:separator/>
      </w:r>
    </w:p>
  </w:footnote>
  <w:footnote w:type="continuationSeparator" w:id="0">
    <w:p w14:paraId="1F588DF8" w14:textId="77777777" w:rsidR="00AB58F4" w:rsidRDefault="00AB58F4">
      <w:r>
        <w:continuationSeparator/>
      </w:r>
    </w:p>
  </w:footnote>
  <w:footnote w:type="continuationNotice" w:id="1">
    <w:p w14:paraId="13B624D1" w14:textId="77777777" w:rsidR="00AB58F4" w:rsidRDefault="00AB58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BF38" w14:textId="77777777" w:rsidR="00BB29BA" w:rsidRDefault="00BB29BA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FDB623D" w14:textId="77777777" w:rsidR="00BB29BA" w:rsidRDefault="00BB29BA" w:rsidP="00BB29BA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DC3C658" w14:textId="77777777" w:rsidR="001F5C19" w:rsidRDefault="001F5C19" w:rsidP="001F5C19">
    <w:pPr>
      <w:spacing w:line="240" w:lineRule="atLeast"/>
      <w:ind w:right="360"/>
      <w:rPr>
        <w:b/>
        <w:bCs/>
        <w:sz w:val="32"/>
        <w:szCs w:val="32"/>
      </w:rPr>
    </w:pPr>
    <w:r w:rsidRPr="005B71C0">
      <w:rPr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b/>
        <w:bCs/>
        <w:sz w:val="32"/>
        <w:szCs w:val="32"/>
      </w:rPr>
      <w:t>30</w:t>
    </w:r>
    <w:r w:rsidRPr="005B71C0">
      <w:rPr>
        <w:b/>
        <w:bCs/>
        <w:sz w:val="32"/>
        <w:szCs w:val="32"/>
        <w:cs/>
      </w:rPr>
      <w:t xml:space="preserve"> มิถุนายน </w:t>
    </w:r>
    <w:r>
      <w:rPr>
        <w:b/>
        <w:bCs/>
        <w:sz w:val="32"/>
        <w:szCs w:val="32"/>
      </w:rPr>
      <w:t>2569</w:t>
    </w:r>
    <w:r w:rsidRPr="005B71C0">
      <w:rPr>
        <w:b/>
        <w:bCs/>
        <w:sz w:val="32"/>
        <w:szCs w:val="32"/>
        <w:cs/>
      </w:rPr>
      <w:t xml:space="preserve"> (ไม่ได้ตรวจสอบ)</w:t>
    </w:r>
  </w:p>
  <w:p w14:paraId="105722CD" w14:textId="793CE2F2" w:rsidR="00BB29BA" w:rsidRPr="008445C4" w:rsidRDefault="00BB29BA" w:rsidP="006D3FBB">
    <w:pPr>
      <w:spacing w:line="240" w:lineRule="atLeast"/>
      <w:ind w:right="360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F563F68"/>
    <w:multiLevelType w:val="hybridMultilevel"/>
    <w:tmpl w:val="6A08203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2"/>
  </w:num>
  <w:num w:numId="4" w16cid:durableId="1729768685">
    <w:abstractNumId w:val="11"/>
  </w:num>
  <w:num w:numId="5" w16cid:durableId="418214858">
    <w:abstractNumId w:val="18"/>
  </w:num>
  <w:num w:numId="6" w16cid:durableId="974212727">
    <w:abstractNumId w:val="6"/>
  </w:num>
  <w:num w:numId="7" w16cid:durableId="1610508759">
    <w:abstractNumId w:val="3"/>
  </w:num>
  <w:num w:numId="8" w16cid:durableId="789201955">
    <w:abstractNumId w:val="4"/>
  </w:num>
  <w:num w:numId="9" w16cid:durableId="287590800">
    <w:abstractNumId w:val="15"/>
  </w:num>
  <w:num w:numId="10" w16cid:durableId="1561087682">
    <w:abstractNumId w:val="9"/>
  </w:num>
  <w:num w:numId="11" w16cid:durableId="1531261333">
    <w:abstractNumId w:val="14"/>
  </w:num>
  <w:num w:numId="12" w16cid:durableId="1675451390">
    <w:abstractNumId w:val="5"/>
  </w:num>
  <w:num w:numId="13" w16cid:durableId="262029787">
    <w:abstractNumId w:val="8"/>
  </w:num>
  <w:num w:numId="14" w16cid:durableId="1223711151">
    <w:abstractNumId w:val="16"/>
  </w:num>
  <w:num w:numId="15" w16cid:durableId="207036768">
    <w:abstractNumId w:val="17"/>
  </w:num>
  <w:num w:numId="16" w16cid:durableId="798914485">
    <w:abstractNumId w:val="10"/>
  </w:num>
  <w:num w:numId="17" w16cid:durableId="1429737263">
    <w:abstractNumId w:val="12"/>
  </w:num>
  <w:num w:numId="18" w16cid:durableId="174929838">
    <w:abstractNumId w:val="13"/>
  </w:num>
  <w:num w:numId="19" w16cid:durableId="65773133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6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AB3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3D15"/>
    <w:rsid w:val="00004288"/>
    <w:rsid w:val="00004421"/>
    <w:rsid w:val="00004B38"/>
    <w:rsid w:val="00004B63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05"/>
    <w:rsid w:val="00007EA1"/>
    <w:rsid w:val="00007EC2"/>
    <w:rsid w:val="00007F67"/>
    <w:rsid w:val="00010028"/>
    <w:rsid w:val="00010328"/>
    <w:rsid w:val="000103AC"/>
    <w:rsid w:val="0001044B"/>
    <w:rsid w:val="0001084E"/>
    <w:rsid w:val="0001087D"/>
    <w:rsid w:val="0001095E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CD0"/>
    <w:rsid w:val="00015D06"/>
    <w:rsid w:val="00015D0D"/>
    <w:rsid w:val="00015E38"/>
    <w:rsid w:val="00015F55"/>
    <w:rsid w:val="00015F66"/>
    <w:rsid w:val="0001620F"/>
    <w:rsid w:val="00016395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992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1D7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1E8"/>
    <w:rsid w:val="000245E1"/>
    <w:rsid w:val="000246F2"/>
    <w:rsid w:val="00024834"/>
    <w:rsid w:val="00024924"/>
    <w:rsid w:val="000249E5"/>
    <w:rsid w:val="00024CEF"/>
    <w:rsid w:val="00024DB0"/>
    <w:rsid w:val="00024E87"/>
    <w:rsid w:val="00024F20"/>
    <w:rsid w:val="000250F6"/>
    <w:rsid w:val="00025322"/>
    <w:rsid w:val="000253F7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6F2F"/>
    <w:rsid w:val="00027120"/>
    <w:rsid w:val="00027187"/>
    <w:rsid w:val="0002743B"/>
    <w:rsid w:val="0002747C"/>
    <w:rsid w:val="0002751B"/>
    <w:rsid w:val="00027629"/>
    <w:rsid w:val="00027666"/>
    <w:rsid w:val="000277D8"/>
    <w:rsid w:val="00027913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A11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35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1A3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C"/>
    <w:rsid w:val="00035DED"/>
    <w:rsid w:val="00035E09"/>
    <w:rsid w:val="00035EC2"/>
    <w:rsid w:val="00036059"/>
    <w:rsid w:val="00036834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CF4"/>
    <w:rsid w:val="00040DBB"/>
    <w:rsid w:val="00040EB5"/>
    <w:rsid w:val="000413E9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46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302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335"/>
    <w:rsid w:val="00047404"/>
    <w:rsid w:val="000474F7"/>
    <w:rsid w:val="000477B1"/>
    <w:rsid w:val="00047913"/>
    <w:rsid w:val="000479EE"/>
    <w:rsid w:val="00047ADF"/>
    <w:rsid w:val="00047B49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1BB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848"/>
    <w:rsid w:val="00057DAA"/>
    <w:rsid w:val="00060038"/>
    <w:rsid w:val="000603FD"/>
    <w:rsid w:val="00060431"/>
    <w:rsid w:val="000604F6"/>
    <w:rsid w:val="000607AC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76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67B"/>
    <w:rsid w:val="00064A10"/>
    <w:rsid w:val="00064DEA"/>
    <w:rsid w:val="00065020"/>
    <w:rsid w:val="00065290"/>
    <w:rsid w:val="00065359"/>
    <w:rsid w:val="0006562E"/>
    <w:rsid w:val="000656B1"/>
    <w:rsid w:val="00065E44"/>
    <w:rsid w:val="0006601B"/>
    <w:rsid w:val="000662E7"/>
    <w:rsid w:val="000664BF"/>
    <w:rsid w:val="00066560"/>
    <w:rsid w:val="0006659C"/>
    <w:rsid w:val="00066A48"/>
    <w:rsid w:val="00066B2A"/>
    <w:rsid w:val="00066C1F"/>
    <w:rsid w:val="0006705C"/>
    <w:rsid w:val="00067076"/>
    <w:rsid w:val="00067234"/>
    <w:rsid w:val="00067371"/>
    <w:rsid w:val="000674F0"/>
    <w:rsid w:val="000675AF"/>
    <w:rsid w:val="0006784C"/>
    <w:rsid w:val="00067BD3"/>
    <w:rsid w:val="00067EBE"/>
    <w:rsid w:val="0007016F"/>
    <w:rsid w:val="000705F1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7EB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5A7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B20"/>
    <w:rsid w:val="00075D62"/>
    <w:rsid w:val="00075ECB"/>
    <w:rsid w:val="00076077"/>
    <w:rsid w:val="00076141"/>
    <w:rsid w:val="000761BD"/>
    <w:rsid w:val="000761E6"/>
    <w:rsid w:val="000761EC"/>
    <w:rsid w:val="0007626F"/>
    <w:rsid w:val="0007627E"/>
    <w:rsid w:val="000762A0"/>
    <w:rsid w:val="00076416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2FFB"/>
    <w:rsid w:val="00083041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72A"/>
    <w:rsid w:val="0008489A"/>
    <w:rsid w:val="00084F42"/>
    <w:rsid w:val="00084FB4"/>
    <w:rsid w:val="000851CA"/>
    <w:rsid w:val="0008521D"/>
    <w:rsid w:val="000852AB"/>
    <w:rsid w:val="0008531D"/>
    <w:rsid w:val="0008533F"/>
    <w:rsid w:val="000853FC"/>
    <w:rsid w:val="00085485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01"/>
    <w:rsid w:val="000867A1"/>
    <w:rsid w:val="00086899"/>
    <w:rsid w:val="000868FF"/>
    <w:rsid w:val="00086921"/>
    <w:rsid w:val="00086A3F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A6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8CB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CA3"/>
    <w:rsid w:val="000A1D3C"/>
    <w:rsid w:val="000A1E14"/>
    <w:rsid w:val="000A1E2D"/>
    <w:rsid w:val="000A1E5C"/>
    <w:rsid w:val="000A1F01"/>
    <w:rsid w:val="000A20D1"/>
    <w:rsid w:val="000A23AD"/>
    <w:rsid w:val="000A25D2"/>
    <w:rsid w:val="000A279B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97E"/>
    <w:rsid w:val="000A3B5B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4A1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6D8"/>
    <w:rsid w:val="000A676A"/>
    <w:rsid w:val="000A6BCB"/>
    <w:rsid w:val="000A6EF1"/>
    <w:rsid w:val="000A71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16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17D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48"/>
    <w:rsid w:val="000B4D7F"/>
    <w:rsid w:val="000B5024"/>
    <w:rsid w:val="000B5084"/>
    <w:rsid w:val="000B50DD"/>
    <w:rsid w:val="000B568F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8E9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E3D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75F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59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CF7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0D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61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59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11"/>
    <w:rsid w:val="000E0D37"/>
    <w:rsid w:val="000E0D6F"/>
    <w:rsid w:val="000E0E63"/>
    <w:rsid w:val="000E1205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252"/>
    <w:rsid w:val="000E33B2"/>
    <w:rsid w:val="000E3B46"/>
    <w:rsid w:val="000E3B9F"/>
    <w:rsid w:val="000E40ED"/>
    <w:rsid w:val="000E40F1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28D"/>
    <w:rsid w:val="000E5314"/>
    <w:rsid w:val="000E5325"/>
    <w:rsid w:val="000E5468"/>
    <w:rsid w:val="000E55D8"/>
    <w:rsid w:val="000E570C"/>
    <w:rsid w:val="000E57BE"/>
    <w:rsid w:val="000E5F74"/>
    <w:rsid w:val="000E6046"/>
    <w:rsid w:val="000E607E"/>
    <w:rsid w:val="000E616A"/>
    <w:rsid w:val="000E62E7"/>
    <w:rsid w:val="000E666A"/>
    <w:rsid w:val="000E684B"/>
    <w:rsid w:val="000E6A1F"/>
    <w:rsid w:val="000E6BD6"/>
    <w:rsid w:val="000E6BF7"/>
    <w:rsid w:val="000E6CC5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05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C47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6D6A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6F2"/>
    <w:rsid w:val="00103719"/>
    <w:rsid w:val="00103ADB"/>
    <w:rsid w:val="00103C9B"/>
    <w:rsid w:val="00103E82"/>
    <w:rsid w:val="00103F88"/>
    <w:rsid w:val="0010434C"/>
    <w:rsid w:val="0010442F"/>
    <w:rsid w:val="0010451A"/>
    <w:rsid w:val="001045B3"/>
    <w:rsid w:val="0010461E"/>
    <w:rsid w:val="001046DD"/>
    <w:rsid w:val="0010484B"/>
    <w:rsid w:val="00104ACF"/>
    <w:rsid w:val="00104C7E"/>
    <w:rsid w:val="00105023"/>
    <w:rsid w:val="001050AE"/>
    <w:rsid w:val="00105264"/>
    <w:rsid w:val="00105641"/>
    <w:rsid w:val="001056DC"/>
    <w:rsid w:val="001057D1"/>
    <w:rsid w:val="001058EC"/>
    <w:rsid w:val="00105949"/>
    <w:rsid w:val="00105CCC"/>
    <w:rsid w:val="00105DE8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224"/>
    <w:rsid w:val="00110337"/>
    <w:rsid w:val="001103DF"/>
    <w:rsid w:val="00110454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3FB1"/>
    <w:rsid w:val="001140B9"/>
    <w:rsid w:val="0011420D"/>
    <w:rsid w:val="0011425F"/>
    <w:rsid w:val="00114394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457"/>
    <w:rsid w:val="0011755B"/>
    <w:rsid w:val="00117627"/>
    <w:rsid w:val="001176FE"/>
    <w:rsid w:val="001177DA"/>
    <w:rsid w:val="001178D9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8C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AA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890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2E5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6F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427"/>
    <w:rsid w:val="00130653"/>
    <w:rsid w:val="00130698"/>
    <w:rsid w:val="00130844"/>
    <w:rsid w:val="001308ED"/>
    <w:rsid w:val="00130A56"/>
    <w:rsid w:val="00130BFF"/>
    <w:rsid w:val="00130C2A"/>
    <w:rsid w:val="00130E32"/>
    <w:rsid w:val="001315C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EE0"/>
    <w:rsid w:val="00135FDB"/>
    <w:rsid w:val="00135FDC"/>
    <w:rsid w:val="0013604D"/>
    <w:rsid w:val="0013608A"/>
    <w:rsid w:val="001360DD"/>
    <w:rsid w:val="00136284"/>
    <w:rsid w:val="001364F0"/>
    <w:rsid w:val="00136628"/>
    <w:rsid w:val="00136B7C"/>
    <w:rsid w:val="00136CF3"/>
    <w:rsid w:val="00136D09"/>
    <w:rsid w:val="00136F4F"/>
    <w:rsid w:val="00137032"/>
    <w:rsid w:val="0013719F"/>
    <w:rsid w:val="001371DC"/>
    <w:rsid w:val="0013726C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EAE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546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9F1"/>
    <w:rsid w:val="00145CE2"/>
    <w:rsid w:val="00145D83"/>
    <w:rsid w:val="00145DF9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E18"/>
    <w:rsid w:val="00146E32"/>
    <w:rsid w:val="00146FFB"/>
    <w:rsid w:val="001471EE"/>
    <w:rsid w:val="001473FB"/>
    <w:rsid w:val="00147551"/>
    <w:rsid w:val="001477B3"/>
    <w:rsid w:val="0014790A"/>
    <w:rsid w:val="00147A24"/>
    <w:rsid w:val="00147A7A"/>
    <w:rsid w:val="00147E9F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1C6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91C"/>
    <w:rsid w:val="00154B06"/>
    <w:rsid w:val="00154B84"/>
    <w:rsid w:val="00154BB0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AF9"/>
    <w:rsid w:val="00160D50"/>
    <w:rsid w:val="00161019"/>
    <w:rsid w:val="00161166"/>
    <w:rsid w:val="00161449"/>
    <w:rsid w:val="00161572"/>
    <w:rsid w:val="00161578"/>
    <w:rsid w:val="0016165F"/>
    <w:rsid w:val="00161DAF"/>
    <w:rsid w:val="00161F40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9CC"/>
    <w:rsid w:val="00164A4F"/>
    <w:rsid w:val="00164CE7"/>
    <w:rsid w:val="00164F46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851"/>
    <w:rsid w:val="001719D3"/>
    <w:rsid w:val="00171AEE"/>
    <w:rsid w:val="00171C5E"/>
    <w:rsid w:val="00171E1F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A4B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08F0"/>
    <w:rsid w:val="0018101E"/>
    <w:rsid w:val="001810AA"/>
    <w:rsid w:val="00181205"/>
    <w:rsid w:val="001813E2"/>
    <w:rsid w:val="0018147E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4B"/>
    <w:rsid w:val="00184BF1"/>
    <w:rsid w:val="00184D91"/>
    <w:rsid w:val="00184D97"/>
    <w:rsid w:val="00184DBD"/>
    <w:rsid w:val="00184E36"/>
    <w:rsid w:val="00184EB4"/>
    <w:rsid w:val="001850C0"/>
    <w:rsid w:val="00185283"/>
    <w:rsid w:val="001853B8"/>
    <w:rsid w:val="001858E1"/>
    <w:rsid w:val="001860E7"/>
    <w:rsid w:val="00186153"/>
    <w:rsid w:val="001863B8"/>
    <w:rsid w:val="0018649F"/>
    <w:rsid w:val="001867B2"/>
    <w:rsid w:val="00186845"/>
    <w:rsid w:val="00186887"/>
    <w:rsid w:val="0018689B"/>
    <w:rsid w:val="00186A38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810"/>
    <w:rsid w:val="0019796D"/>
    <w:rsid w:val="00197C50"/>
    <w:rsid w:val="00197E9F"/>
    <w:rsid w:val="00197F2B"/>
    <w:rsid w:val="001A0294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75E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A7DCF"/>
    <w:rsid w:val="001B0005"/>
    <w:rsid w:val="001B00C9"/>
    <w:rsid w:val="001B00CC"/>
    <w:rsid w:val="001B05B2"/>
    <w:rsid w:val="001B065A"/>
    <w:rsid w:val="001B072E"/>
    <w:rsid w:val="001B0783"/>
    <w:rsid w:val="001B07C1"/>
    <w:rsid w:val="001B0ADD"/>
    <w:rsid w:val="001B0BF2"/>
    <w:rsid w:val="001B0F66"/>
    <w:rsid w:val="001B0FA7"/>
    <w:rsid w:val="001B101F"/>
    <w:rsid w:val="001B11B2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802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8F"/>
    <w:rsid w:val="001B3FF7"/>
    <w:rsid w:val="001B4122"/>
    <w:rsid w:val="001B41A6"/>
    <w:rsid w:val="001B43D1"/>
    <w:rsid w:val="001B4502"/>
    <w:rsid w:val="001B4AC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8EA"/>
    <w:rsid w:val="001C192C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B29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37A"/>
    <w:rsid w:val="001C5671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560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8CA"/>
    <w:rsid w:val="001D4998"/>
    <w:rsid w:val="001D49B5"/>
    <w:rsid w:val="001D4BC5"/>
    <w:rsid w:val="001D53FC"/>
    <w:rsid w:val="001D5492"/>
    <w:rsid w:val="001D5769"/>
    <w:rsid w:val="001D5920"/>
    <w:rsid w:val="001D5A0E"/>
    <w:rsid w:val="001D5AEE"/>
    <w:rsid w:val="001D5BE5"/>
    <w:rsid w:val="001D5D01"/>
    <w:rsid w:val="001D5DE2"/>
    <w:rsid w:val="001D613E"/>
    <w:rsid w:val="001D6256"/>
    <w:rsid w:val="001D6305"/>
    <w:rsid w:val="001D6599"/>
    <w:rsid w:val="001D65D2"/>
    <w:rsid w:val="001D68C1"/>
    <w:rsid w:val="001D68C5"/>
    <w:rsid w:val="001D6E5A"/>
    <w:rsid w:val="001D6F45"/>
    <w:rsid w:val="001D6FE9"/>
    <w:rsid w:val="001D7447"/>
    <w:rsid w:val="001D7886"/>
    <w:rsid w:val="001D7992"/>
    <w:rsid w:val="001D7C78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550"/>
    <w:rsid w:val="001E45C8"/>
    <w:rsid w:val="001E4833"/>
    <w:rsid w:val="001E4968"/>
    <w:rsid w:val="001E4C1F"/>
    <w:rsid w:val="001E4CE3"/>
    <w:rsid w:val="001E5674"/>
    <w:rsid w:val="001E592A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6D68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22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3925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13"/>
    <w:rsid w:val="001F528F"/>
    <w:rsid w:val="001F5893"/>
    <w:rsid w:val="001F58A6"/>
    <w:rsid w:val="001F5B9D"/>
    <w:rsid w:val="001F5C13"/>
    <w:rsid w:val="001F5C19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17B"/>
    <w:rsid w:val="001F76C5"/>
    <w:rsid w:val="001F7753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1F07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3"/>
    <w:rsid w:val="0020492C"/>
    <w:rsid w:val="00204957"/>
    <w:rsid w:val="002049F0"/>
    <w:rsid w:val="00204A2D"/>
    <w:rsid w:val="00204B4C"/>
    <w:rsid w:val="00205038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EE3"/>
    <w:rsid w:val="00211FF5"/>
    <w:rsid w:val="002127D8"/>
    <w:rsid w:val="002127E7"/>
    <w:rsid w:val="00212863"/>
    <w:rsid w:val="002129B0"/>
    <w:rsid w:val="002129E7"/>
    <w:rsid w:val="002129E9"/>
    <w:rsid w:val="00212C1E"/>
    <w:rsid w:val="00212CA3"/>
    <w:rsid w:val="00212CAE"/>
    <w:rsid w:val="00212D82"/>
    <w:rsid w:val="00212E0C"/>
    <w:rsid w:val="00212E89"/>
    <w:rsid w:val="002130FC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66"/>
    <w:rsid w:val="00214A85"/>
    <w:rsid w:val="00214ABA"/>
    <w:rsid w:val="00214B0D"/>
    <w:rsid w:val="00214D95"/>
    <w:rsid w:val="00214F45"/>
    <w:rsid w:val="00215124"/>
    <w:rsid w:val="0021516D"/>
    <w:rsid w:val="0021539F"/>
    <w:rsid w:val="002154AE"/>
    <w:rsid w:val="002156F9"/>
    <w:rsid w:val="0021583C"/>
    <w:rsid w:val="002158A2"/>
    <w:rsid w:val="00215A2F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063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CB0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BC"/>
    <w:rsid w:val="002236FB"/>
    <w:rsid w:val="00223782"/>
    <w:rsid w:val="002237BF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A32"/>
    <w:rsid w:val="00227BE7"/>
    <w:rsid w:val="00227E9D"/>
    <w:rsid w:val="00227FD7"/>
    <w:rsid w:val="002303E9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CB4"/>
    <w:rsid w:val="00232CF9"/>
    <w:rsid w:val="00232D4F"/>
    <w:rsid w:val="00232ED4"/>
    <w:rsid w:val="00232F6E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9"/>
    <w:rsid w:val="0023435E"/>
    <w:rsid w:val="002343CC"/>
    <w:rsid w:val="002346AC"/>
    <w:rsid w:val="00234AF2"/>
    <w:rsid w:val="00234B3E"/>
    <w:rsid w:val="00234C56"/>
    <w:rsid w:val="00234EC5"/>
    <w:rsid w:val="002353C5"/>
    <w:rsid w:val="0023549F"/>
    <w:rsid w:val="002357B2"/>
    <w:rsid w:val="00235B90"/>
    <w:rsid w:val="00235D84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BD5"/>
    <w:rsid w:val="00236D2D"/>
    <w:rsid w:val="00236D82"/>
    <w:rsid w:val="00236DBE"/>
    <w:rsid w:val="00236FC7"/>
    <w:rsid w:val="00237209"/>
    <w:rsid w:val="0023735A"/>
    <w:rsid w:val="00237421"/>
    <w:rsid w:val="0023764F"/>
    <w:rsid w:val="00237937"/>
    <w:rsid w:val="0023798C"/>
    <w:rsid w:val="00237BFC"/>
    <w:rsid w:val="00237C51"/>
    <w:rsid w:val="00237CD5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3EA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3FEA"/>
    <w:rsid w:val="002442E5"/>
    <w:rsid w:val="00244415"/>
    <w:rsid w:val="00244795"/>
    <w:rsid w:val="00244AAC"/>
    <w:rsid w:val="00244AF4"/>
    <w:rsid w:val="00244B3A"/>
    <w:rsid w:val="00244B52"/>
    <w:rsid w:val="00244CC5"/>
    <w:rsid w:val="00244EC7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86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2F"/>
    <w:rsid w:val="00250340"/>
    <w:rsid w:val="002503CA"/>
    <w:rsid w:val="00250514"/>
    <w:rsid w:val="00250635"/>
    <w:rsid w:val="00250740"/>
    <w:rsid w:val="00250A45"/>
    <w:rsid w:val="00250C1C"/>
    <w:rsid w:val="00250C3E"/>
    <w:rsid w:val="00250E42"/>
    <w:rsid w:val="00250FAC"/>
    <w:rsid w:val="00251055"/>
    <w:rsid w:val="0025105F"/>
    <w:rsid w:val="00251442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01E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1FD"/>
    <w:rsid w:val="00257267"/>
    <w:rsid w:val="0025739F"/>
    <w:rsid w:val="002579E4"/>
    <w:rsid w:val="00257A5B"/>
    <w:rsid w:val="00257BB7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0C9"/>
    <w:rsid w:val="002612A1"/>
    <w:rsid w:val="002612E6"/>
    <w:rsid w:val="0026137C"/>
    <w:rsid w:val="00261478"/>
    <w:rsid w:val="002614DF"/>
    <w:rsid w:val="00261679"/>
    <w:rsid w:val="00261969"/>
    <w:rsid w:val="00261983"/>
    <w:rsid w:val="002619F9"/>
    <w:rsid w:val="00261AA4"/>
    <w:rsid w:val="00261D20"/>
    <w:rsid w:val="002620BF"/>
    <w:rsid w:val="00262249"/>
    <w:rsid w:val="002624DA"/>
    <w:rsid w:val="00262683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4E87"/>
    <w:rsid w:val="002655BA"/>
    <w:rsid w:val="0026570A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538"/>
    <w:rsid w:val="00267B03"/>
    <w:rsid w:val="00267C91"/>
    <w:rsid w:val="00267D8C"/>
    <w:rsid w:val="00270052"/>
    <w:rsid w:val="002701C9"/>
    <w:rsid w:val="00270258"/>
    <w:rsid w:val="00270763"/>
    <w:rsid w:val="00270EA4"/>
    <w:rsid w:val="00271063"/>
    <w:rsid w:val="002710FF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44A"/>
    <w:rsid w:val="00272585"/>
    <w:rsid w:val="00272656"/>
    <w:rsid w:val="002726EC"/>
    <w:rsid w:val="00272740"/>
    <w:rsid w:val="002727C1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BFE"/>
    <w:rsid w:val="00273C03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126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01C"/>
    <w:rsid w:val="0028003F"/>
    <w:rsid w:val="0028033A"/>
    <w:rsid w:val="00280423"/>
    <w:rsid w:val="0028066B"/>
    <w:rsid w:val="00280677"/>
    <w:rsid w:val="002807BA"/>
    <w:rsid w:val="00280837"/>
    <w:rsid w:val="00280F4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037"/>
    <w:rsid w:val="00286182"/>
    <w:rsid w:val="00286611"/>
    <w:rsid w:val="00286992"/>
    <w:rsid w:val="00286CA3"/>
    <w:rsid w:val="00286F2E"/>
    <w:rsid w:val="00286FA8"/>
    <w:rsid w:val="0028718D"/>
    <w:rsid w:val="0028739F"/>
    <w:rsid w:val="0028758E"/>
    <w:rsid w:val="0028783F"/>
    <w:rsid w:val="00287924"/>
    <w:rsid w:val="002879B6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B9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2DE0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082"/>
    <w:rsid w:val="002A13C7"/>
    <w:rsid w:val="002A1C1E"/>
    <w:rsid w:val="002A2144"/>
    <w:rsid w:val="002A2172"/>
    <w:rsid w:val="002A24A1"/>
    <w:rsid w:val="002A2708"/>
    <w:rsid w:val="002A29E5"/>
    <w:rsid w:val="002A2A96"/>
    <w:rsid w:val="002A2B03"/>
    <w:rsid w:val="002A2B4C"/>
    <w:rsid w:val="002A2E35"/>
    <w:rsid w:val="002A2E38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85E"/>
    <w:rsid w:val="002A3C4D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CAB"/>
    <w:rsid w:val="002B0FBD"/>
    <w:rsid w:val="002B1336"/>
    <w:rsid w:val="002B146D"/>
    <w:rsid w:val="002B1649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AB4"/>
    <w:rsid w:val="002B2C2B"/>
    <w:rsid w:val="002B2CEF"/>
    <w:rsid w:val="002B2E0B"/>
    <w:rsid w:val="002B2E9D"/>
    <w:rsid w:val="002B2F3D"/>
    <w:rsid w:val="002B335D"/>
    <w:rsid w:val="002B337D"/>
    <w:rsid w:val="002B3534"/>
    <w:rsid w:val="002B36C4"/>
    <w:rsid w:val="002B36F1"/>
    <w:rsid w:val="002B39EA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981"/>
    <w:rsid w:val="002B5C76"/>
    <w:rsid w:val="002B5FB0"/>
    <w:rsid w:val="002B60D3"/>
    <w:rsid w:val="002B620D"/>
    <w:rsid w:val="002B6324"/>
    <w:rsid w:val="002B6741"/>
    <w:rsid w:val="002B6767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7D7"/>
    <w:rsid w:val="002C0C24"/>
    <w:rsid w:val="002C0D06"/>
    <w:rsid w:val="002C0DC6"/>
    <w:rsid w:val="002C0E87"/>
    <w:rsid w:val="002C0E8D"/>
    <w:rsid w:val="002C0EC1"/>
    <w:rsid w:val="002C0ED3"/>
    <w:rsid w:val="002C0F04"/>
    <w:rsid w:val="002C10D3"/>
    <w:rsid w:val="002C124E"/>
    <w:rsid w:val="002C156F"/>
    <w:rsid w:val="002C192D"/>
    <w:rsid w:val="002C1BB3"/>
    <w:rsid w:val="002C1CA2"/>
    <w:rsid w:val="002C1F7C"/>
    <w:rsid w:val="002C1FB5"/>
    <w:rsid w:val="002C22F4"/>
    <w:rsid w:val="002C2722"/>
    <w:rsid w:val="002C29EF"/>
    <w:rsid w:val="002C2C80"/>
    <w:rsid w:val="002C2D97"/>
    <w:rsid w:val="002C3061"/>
    <w:rsid w:val="002C3466"/>
    <w:rsid w:val="002C371B"/>
    <w:rsid w:val="002C37D6"/>
    <w:rsid w:val="002C394D"/>
    <w:rsid w:val="002C3AF2"/>
    <w:rsid w:val="002C3D6A"/>
    <w:rsid w:val="002C435C"/>
    <w:rsid w:val="002C439C"/>
    <w:rsid w:val="002C44FC"/>
    <w:rsid w:val="002C461F"/>
    <w:rsid w:val="002C48BB"/>
    <w:rsid w:val="002C4909"/>
    <w:rsid w:val="002C491F"/>
    <w:rsid w:val="002C498F"/>
    <w:rsid w:val="002C4B0A"/>
    <w:rsid w:val="002C4E38"/>
    <w:rsid w:val="002C4E6A"/>
    <w:rsid w:val="002C50FF"/>
    <w:rsid w:val="002C533B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5F1A"/>
    <w:rsid w:val="002C6054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D0281"/>
    <w:rsid w:val="002D0344"/>
    <w:rsid w:val="002D04FE"/>
    <w:rsid w:val="002D097B"/>
    <w:rsid w:val="002D0C8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C53"/>
    <w:rsid w:val="002D1E2F"/>
    <w:rsid w:val="002D203C"/>
    <w:rsid w:val="002D20AA"/>
    <w:rsid w:val="002D20C4"/>
    <w:rsid w:val="002D23C7"/>
    <w:rsid w:val="002D26DE"/>
    <w:rsid w:val="002D27BD"/>
    <w:rsid w:val="002D289A"/>
    <w:rsid w:val="002D2BEE"/>
    <w:rsid w:val="002D2EBF"/>
    <w:rsid w:val="002D34D3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29"/>
    <w:rsid w:val="002D6332"/>
    <w:rsid w:val="002D6343"/>
    <w:rsid w:val="002D64BC"/>
    <w:rsid w:val="002D674D"/>
    <w:rsid w:val="002D6800"/>
    <w:rsid w:val="002D6A3F"/>
    <w:rsid w:val="002D6A76"/>
    <w:rsid w:val="002D6AD3"/>
    <w:rsid w:val="002D6DF5"/>
    <w:rsid w:val="002D6F44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533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A8A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C27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710"/>
    <w:rsid w:val="002F08B9"/>
    <w:rsid w:val="002F0955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514"/>
    <w:rsid w:val="002F4676"/>
    <w:rsid w:val="002F49C5"/>
    <w:rsid w:val="002F49D5"/>
    <w:rsid w:val="002F4D4D"/>
    <w:rsid w:val="002F4E5B"/>
    <w:rsid w:val="002F4F61"/>
    <w:rsid w:val="002F4FCF"/>
    <w:rsid w:val="002F5062"/>
    <w:rsid w:val="002F513B"/>
    <w:rsid w:val="002F5320"/>
    <w:rsid w:val="002F540D"/>
    <w:rsid w:val="002F54AA"/>
    <w:rsid w:val="002F55C4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692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2F7F26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C66"/>
    <w:rsid w:val="00301DA2"/>
    <w:rsid w:val="003021D6"/>
    <w:rsid w:val="003024DA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253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0C1"/>
    <w:rsid w:val="0031023B"/>
    <w:rsid w:val="0031024A"/>
    <w:rsid w:val="0031036A"/>
    <w:rsid w:val="003103C5"/>
    <w:rsid w:val="0031073D"/>
    <w:rsid w:val="00310B4D"/>
    <w:rsid w:val="00310C04"/>
    <w:rsid w:val="003113F3"/>
    <w:rsid w:val="00311A44"/>
    <w:rsid w:val="00311A76"/>
    <w:rsid w:val="00311B6E"/>
    <w:rsid w:val="00311B9E"/>
    <w:rsid w:val="00311F14"/>
    <w:rsid w:val="00312076"/>
    <w:rsid w:val="003120C7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3D"/>
    <w:rsid w:val="00313255"/>
    <w:rsid w:val="003133A3"/>
    <w:rsid w:val="00313560"/>
    <w:rsid w:val="00313566"/>
    <w:rsid w:val="00313596"/>
    <w:rsid w:val="003139B8"/>
    <w:rsid w:val="00313BB5"/>
    <w:rsid w:val="003142D7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769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8B"/>
    <w:rsid w:val="00317CE9"/>
    <w:rsid w:val="00317D2D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B85"/>
    <w:rsid w:val="00324EFD"/>
    <w:rsid w:val="00324FB7"/>
    <w:rsid w:val="00325203"/>
    <w:rsid w:val="0032527A"/>
    <w:rsid w:val="00325346"/>
    <w:rsid w:val="00325719"/>
    <w:rsid w:val="00325BF4"/>
    <w:rsid w:val="003260A2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60"/>
    <w:rsid w:val="00331170"/>
    <w:rsid w:val="00331241"/>
    <w:rsid w:val="00331504"/>
    <w:rsid w:val="003315A0"/>
    <w:rsid w:val="00331A84"/>
    <w:rsid w:val="00331B60"/>
    <w:rsid w:val="0033231E"/>
    <w:rsid w:val="00332412"/>
    <w:rsid w:val="00332483"/>
    <w:rsid w:val="0033273D"/>
    <w:rsid w:val="003328A6"/>
    <w:rsid w:val="003334E3"/>
    <w:rsid w:val="003337C0"/>
    <w:rsid w:val="00333B3F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CCB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B0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95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58"/>
    <w:rsid w:val="00342DA0"/>
    <w:rsid w:val="00342FD9"/>
    <w:rsid w:val="0034303B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2CB"/>
    <w:rsid w:val="0034454B"/>
    <w:rsid w:val="003445DF"/>
    <w:rsid w:val="0034466C"/>
    <w:rsid w:val="00344726"/>
    <w:rsid w:val="00344B4A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090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3F91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3A7"/>
    <w:rsid w:val="003565C3"/>
    <w:rsid w:val="00356863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1F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9E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C7F"/>
    <w:rsid w:val="00362E60"/>
    <w:rsid w:val="0036332A"/>
    <w:rsid w:val="00363335"/>
    <w:rsid w:val="00363483"/>
    <w:rsid w:val="0036393E"/>
    <w:rsid w:val="00363A08"/>
    <w:rsid w:val="00363A14"/>
    <w:rsid w:val="00363C75"/>
    <w:rsid w:val="00363D68"/>
    <w:rsid w:val="0036412E"/>
    <w:rsid w:val="0036421B"/>
    <w:rsid w:val="003642BC"/>
    <w:rsid w:val="003645DB"/>
    <w:rsid w:val="00364D33"/>
    <w:rsid w:val="00364FC7"/>
    <w:rsid w:val="0036504D"/>
    <w:rsid w:val="00365073"/>
    <w:rsid w:val="00365083"/>
    <w:rsid w:val="0036528C"/>
    <w:rsid w:val="003653A4"/>
    <w:rsid w:val="00365466"/>
    <w:rsid w:val="00365645"/>
    <w:rsid w:val="0036566A"/>
    <w:rsid w:val="00365D4B"/>
    <w:rsid w:val="00365E3A"/>
    <w:rsid w:val="00365EA1"/>
    <w:rsid w:val="00366162"/>
    <w:rsid w:val="003661E1"/>
    <w:rsid w:val="00366223"/>
    <w:rsid w:val="00366577"/>
    <w:rsid w:val="0036658D"/>
    <w:rsid w:val="00366836"/>
    <w:rsid w:val="0036693F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CF4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3C7"/>
    <w:rsid w:val="00372470"/>
    <w:rsid w:val="003724EC"/>
    <w:rsid w:val="00372722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8B7"/>
    <w:rsid w:val="003749E6"/>
    <w:rsid w:val="003749F5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772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5F7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366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87B12"/>
    <w:rsid w:val="003902AA"/>
    <w:rsid w:val="00390367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999"/>
    <w:rsid w:val="00391A00"/>
    <w:rsid w:val="00391A5E"/>
    <w:rsid w:val="00391CC7"/>
    <w:rsid w:val="00391D5C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4AA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66F"/>
    <w:rsid w:val="00397856"/>
    <w:rsid w:val="00397C1C"/>
    <w:rsid w:val="00397DF4"/>
    <w:rsid w:val="00397EEF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3AD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14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397"/>
    <w:rsid w:val="003A33FE"/>
    <w:rsid w:val="003A3414"/>
    <w:rsid w:val="003A3542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717"/>
    <w:rsid w:val="003A6871"/>
    <w:rsid w:val="003A6A0B"/>
    <w:rsid w:val="003A6C18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A8C"/>
    <w:rsid w:val="003A7BA4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1FA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2E0F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23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DE7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43"/>
    <w:rsid w:val="003C0569"/>
    <w:rsid w:val="003C05AF"/>
    <w:rsid w:val="003C05BB"/>
    <w:rsid w:val="003C0E3B"/>
    <w:rsid w:val="003C1027"/>
    <w:rsid w:val="003C11DE"/>
    <w:rsid w:val="003C1444"/>
    <w:rsid w:val="003C1607"/>
    <w:rsid w:val="003C168E"/>
    <w:rsid w:val="003C1792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39E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B40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698"/>
    <w:rsid w:val="003C6847"/>
    <w:rsid w:val="003C6987"/>
    <w:rsid w:val="003C6A85"/>
    <w:rsid w:val="003C6E1B"/>
    <w:rsid w:val="003C6E20"/>
    <w:rsid w:val="003C6E6B"/>
    <w:rsid w:val="003C6E9F"/>
    <w:rsid w:val="003C6FF8"/>
    <w:rsid w:val="003C707F"/>
    <w:rsid w:val="003C70BA"/>
    <w:rsid w:val="003C7225"/>
    <w:rsid w:val="003C78A1"/>
    <w:rsid w:val="003C79AB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9F5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1FF2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D5E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033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84"/>
    <w:rsid w:val="003D63E2"/>
    <w:rsid w:val="003D6680"/>
    <w:rsid w:val="003D67C3"/>
    <w:rsid w:val="003D682F"/>
    <w:rsid w:val="003D6911"/>
    <w:rsid w:val="003D6BD8"/>
    <w:rsid w:val="003D7139"/>
    <w:rsid w:val="003D7636"/>
    <w:rsid w:val="003D76CE"/>
    <w:rsid w:val="003D7827"/>
    <w:rsid w:val="003D798E"/>
    <w:rsid w:val="003D7C8A"/>
    <w:rsid w:val="003D7DD3"/>
    <w:rsid w:val="003D7E72"/>
    <w:rsid w:val="003D7FCD"/>
    <w:rsid w:val="003D7FCF"/>
    <w:rsid w:val="003E001E"/>
    <w:rsid w:val="003E0088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15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CC8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79"/>
    <w:rsid w:val="003E62FC"/>
    <w:rsid w:val="003E6310"/>
    <w:rsid w:val="003E65DC"/>
    <w:rsid w:val="003E6A00"/>
    <w:rsid w:val="003E6B7D"/>
    <w:rsid w:val="003E6BC6"/>
    <w:rsid w:val="003E6DDF"/>
    <w:rsid w:val="003E6F83"/>
    <w:rsid w:val="003E7059"/>
    <w:rsid w:val="003E712B"/>
    <w:rsid w:val="003E723C"/>
    <w:rsid w:val="003E7309"/>
    <w:rsid w:val="003E737E"/>
    <w:rsid w:val="003E780D"/>
    <w:rsid w:val="003E780F"/>
    <w:rsid w:val="003E793A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1F3A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98D"/>
    <w:rsid w:val="003F6A20"/>
    <w:rsid w:val="003F6B2C"/>
    <w:rsid w:val="003F6B63"/>
    <w:rsid w:val="003F6C29"/>
    <w:rsid w:val="003F6DC9"/>
    <w:rsid w:val="003F7150"/>
    <w:rsid w:val="003F71E1"/>
    <w:rsid w:val="003F7468"/>
    <w:rsid w:val="003F7472"/>
    <w:rsid w:val="003F7605"/>
    <w:rsid w:val="003F7622"/>
    <w:rsid w:val="003F77BD"/>
    <w:rsid w:val="003F7987"/>
    <w:rsid w:val="003F79CD"/>
    <w:rsid w:val="003F79D4"/>
    <w:rsid w:val="003F79E3"/>
    <w:rsid w:val="003F79F3"/>
    <w:rsid w:val="003F7D54"/>
    <w:rsid w:val="003F7EC9"/>
    <w:rsid w:val="003F7EF5"/>
    <w:rsid w:val="00400182"/>
    <w:rsid w:val="004001A1"/>
    <w:rsid w:val="004001C3"/>
    <w:rsid w:val="0040039B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BF2"/>
    <w:rsid w:val="00401D05"/>
    <w:rsid w:val="00401ECD"/>
    <w:rsid w:val="00401FDB"/>
    <w:rsid w:val="004021A7"/>
    <w:rsid w:val="004022CB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A2C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405"/>
    <w:rsid w:val="004055F8"/>
    <w:rsid w:val="00405A6B"/>
    <w:rsid w:val="00405B16"/>
    <w:rsid w:val="0040607F"/>
    <w:rsid w:val="004063B9"/>
    <w:rsid w:val="004064C7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1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620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877"/>
    <w:rsid w:val="00412C08"/>
    <w:rsid w:val="00412C26"/>
    <w:rsid w:val="0041316F"/>
    <w:rsid w:val="004132A4"/>
    <w:rsid w:val="0041359D"/>
    <w:rsid w:val="00413833"/>
    <w:rsid w:val="004138C4"/>
    <w:rsid w:val="00413A75"/>
    <w:rsid w:val="00413AC3"/>
    <w:rsid w:val="00413B53"/>
    <w:rsid w:val="00413F16"/>
    <w:rsid w:val="0041406D"/>
    <w:rsid w:val="00414195"/>
    <w:rsid w:val="0041445D"/>
    <w:rsid w:val="004144C8"/>
    <w:rsid w:val="0041454D"/>
    <w:rsid w:val="0041477F"/>
    <w:rsid w:val="00414BFB"/>
    <w:rsid w:val="00414C09"/>
    <w:rsid w:val="00414CF7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0E"/>
    <w:rsid w:val="004201EE"/>
    <w:rsid w:val="0042051A"/>
    <w:rsid w:val="004205F7"/>
    <w:rsid w:val="004208E6"/>
    <w:rsid w:val="0042098E"/>
    <w:rsid w:val="00420C0A"/>
    <w:rsid w:val="00420F3E"/>
    <w:rsid w:val="0042112E"/>
    <w:rsid w:val="004217B6"/>
    <w:rsid w:val="0042187B"/>
    <w:rsid w:val="004219B8"/>
    <w:rsid w:val="00421A1C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B56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4DA"/>
    <w:rsid w:val="00426732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736"/>
    <w:rsid w:val="004307A6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DC9"/>
    <w:rsid w:val="00431E68"/>
    <w:rsid w:val="00432237"/>
    <w:rsid w:val="0043262D"/>
    <w:rsid w:val="0043278A"/>
    <w:rsid w:val="004327AA"/>
    <w:rsid w:val="00432951"/>
    <w:rsid w:val="00432C17"/>
    <w:rsid w:val="00432F87"/>
    <w:rsid w:val="0043302E"/>
    <w:rsid w:val="0043316D"/>
    <w:rsid w:val="00433341"/>
    <w:rsid w:val="0043344A"/>
    <w:rsid w:val="004335A6"/>
    <w:rsid w:val="0043368E"/>
    <w:rsid w:val="00433840"/>
    <w:rsid w:val="00433B74"/>
    <w:rsid w:val="00433D7C"/>
    <w:rsid w:val="00433D8A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831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661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25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12E"/>
    <w:rsid w:val="00453208"/>
    <w:rsid w:val="00453730"/>
    <w:rsid w:val="00453813"/>
    <w:rsid w:val="004539BD"/>
    <w:rsid w:val="00453F15"/>
    <w:rsid w:val="00454151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EC1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673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0F5"/>
    <w:rsid w:val="004655E4"/>
    <w:rsid w:val="004657EC"/>
    <w:rsid w:val="00465988"/>
    <w:rsid w:val="00465AE6"/>
    <w:rsid w:val="00465BC6"/>
    <w:rsid w:val="00465C6C"/>
    <w:rsid w:val="00465F1D"/>
    <w:rsid w:val="004660E1"/>
    <w:rsid w:val="004661B9"/>
    <w:rsid w:val="004661F7"/>
    <w:rsid w:val="004664E7"/>
    <w:rsid w:val="004666E9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A0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0F9"/>
    <w:rsid w:val="004731F0"/>
    <w:rsid w:val="004732B2"/>
    <w:rsid w:val="00473589"/>
    <w:rsid w:val="00473623"/>
    <w:rsid w:val="0047395D"/>
    <w:rsid w:val="00473A51"/>
    <w:rsid w:val="00473A6A"/>
    <w:rsid w:val="00473A93"/>
    <w:rsid w:val="00473C79"/>
    <w:rsid w:val="00473C89"/>
    <w:rsid w:val="00473D6A"/>
    <w:rsid w:val="00473ED1"/>
    <w:rsid w:val="004742CA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139"/>
    <w:rsid w:val="00476246"/>
    <w:rsid w:val="004763B2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0D4"/>
    <w:rsid w:val="00481548"/>
    <w:rsid w:val="00481723"/>
    <w:rsid w:val="004819D7"/>
    <w:rsid w:val="00481A89"/>
    <w:rsid w:val="00481ADF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39B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9B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3FED"/>
    <w:rsid w:val="00494148"/>
    <w:rsid w:val="004941FE"/>
    <w:rsid w:val="004943BC"/>
    <w:rsid w:val="00494442"/>
    <w:rsid w:val="0049475A"/>
    <w:rsid w:val="004947E6"/>
    <w:rsid w:val="0049482A"/>
    <w:rsid w:val="00494A1B"/>
    <w:rsid w:val="00494B86"/>
    <w:rsid w:val="00494D2D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260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453"/>
    <w:rsid w:val="004A05B1"/>
    <w:rsid w:val="004A05F6"/>
    <w:rsid w:val="004A0624"/>
    <w:rsid w:val="004A0742"/>
    <w:rsid w:val="004A08E7"/>
    <w:rsid w:val="004A0A26"/>
    <w:rsid w:val="004A0C2C"/>
    <w:rsid w:val="004A0CCF"/>
    <w:rsid w:val="004A0D15"/>
    <w:rsid w:val="004A0D61"/>
    <w:rsid w:val="004A0FC9"/>
    <w:rsid w:val="004A128D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CB3"/>
    <w:rsid w:val="004A3FA0"/>
    <w:rsid w:val="004A4296"/>
    <w:rsid w:val="004A4324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0F7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CC4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4CD"/>
    <w:rsid w:val="004B3601"/>
    <w:rsid w:val="004B362A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A80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1CD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CA9"/>
    <w:rsid w:val="004B7D29"/>
    <w:rsid w:val="004B7F77"/>
    <w:rsid w:val="004C008C"/>
    <w:rsid w:val="004C0107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1D5C"/>
    <w:rsid w:val="004C1E45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67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564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7BC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4B"/>
    <w:rsid w:val="004D2B99"/>
    <w:rsid w:val="004D2D0D"/>
    <w:rsid w:val="004D2FB7"/>
    <w:rsid w:val="004D31E5"/>
    <w:rsid w:val="004D34FC"/>
    <w:rsid w:val="004D368D"/>
    <w:rsid w:val="004D3964"/>
    <w:rsid w:val="004D3BCA"/>
    <w:rsid w:val="004D3D46"/>
    <w:rsid w:val="004D3F2D"/>
    <w:rsid w:val="004D40A5"/>
    <w:rsid w:val="004D410E"/>
    <w:rsid w:val="004D4383"/>
    <w:rsid w:val="004D43F5"/>
    <w:rsid w:val="004D467D"/>
    <w:rsid w:val="004D47BC"/>
    <w:rsid w:val="004D4846"/>
    <w:rsid w:val="004D49B3"/>
    <w:rsid w:val="004D4E60"/>
    <w:rsid w:val="004D5281"/>
    <w:rsid w:val="004D531F"/>
    <w:rsid w:val="004D5506"/>
    <w:rsid w:val="004D56EA"/>
    <w:rsid w:val="004D57CB"/>
    <w:rsid w:val="004D5848"/>
    <w:rsid w:val="004D5910"/>
    <w:rsid w:val="004D5BBC"/>
    <w:rsid w:val="004D5D8C"/>
    <w:rsid w:val="004D60B2"/>
    <w:rsid w:val="004D6156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701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900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39A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BFF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6BE"/>
    <w:rsid w:val="004E5936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BE6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E8D"/>
    <w:rsid w:val="004F1F54"/>
    <w:rsid w:val="004F2025"/>
    <w:rsid w:val="004F216B"/>
    <w:rsid w:val="004F21D3"/>
    <w:rsid w:val="004F22B2"/>
    <w:rsid w:val="004F288A"/>
    <w:rsid w:val="004F2A04"/>
    <w:rsid w:val="004F2A34"/>
    <w:rsid w:val="004F2AB6"/>
    <w:rsid w:val="004F2C60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09"/>
    <w:rsid w:val="004F5BF2"/>
    <w:rsid w:val="004F5C60"/>
    <w:rsid w:val="004F5C9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14A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57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28D"/>
    <w:rsid w:val="0050356B"/>
    <w:rsid w:val="00503854"/>
    <w:rsid w:val="00503860"/>
    <w:rsid w:val="0050398D"/>
    <w:rsid w:val="00503A78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36"/>
    <w:rsid w:val="0050638C"/>
    <w:rsid w:val="0050664E"/>
    <w:rsid w:val="00506667"/>
    <w:rsid w:val="005066D5"/>
    <w:rsid w:val="00506774"/>
    <w:rsid w:val="005068A4"/>
    <w:rsid w:val="00506952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59D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1BE"/>
    <w:rsid w:val="0051521A"/>
    <w:rsid w:val="00515459"/>
    <w:rsid w:val="00515477"/>
    <w:rsid w:val="005154C9"/>
    <w:rsid w:val="00515945"/>
    <w:rsid w:val="005159A8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2FF"/>
    <w:rsid w:val="0052330F"/>
    <w:rsid w:val="00523324"/>
    <w:rsid w:val="005233CE"/>
    <w:rsid w:val="005234C7"/>
    <w:rsid w:val="005234F2"/>
    <w:rsid w:val="00523632"/>
    <w:rsid w:val="00523849"/>
    <w:rsid w:val="00523E78"/>
    <w:rsid w:val="00523F05"/>
    <w:rsid w:val="00523F40"/>
    <w:rsid w:val="005240D6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15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88"/>
    <w:rsid w:val="005308CE"/>
    <w:rsid w:val="005309A1"/>
    <w:rsid w:val="00530BD9"/>
    <w:rsid w:val="00530D10"/>
    <w:rsid w:val="00530DD2"/>
    <w:rsid w:val="0053127F"/>
    <w:rsid w:val="005312AC"/>
    <w:rsid w:val="005313B8"/>
    <w:rsid w:val="005314AD"/>
    <w:rsid w:val="005314F2"/>
    <w:rsid w:val="00531527"/>
    <w:rsid w:val="005315F3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2B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1F2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1EC"/>
    <w:rsid w:val="00544336"/>
    <w:rsid w:val="0054439C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C3C"/>
    <w:rsid w:val="00550D34"/>
    <w:rsid w:val="00550D6D"/>
    <w:rsid w:val="00550D82"/>
    <w:rsid w:val="00550E05"/>
    <w:rsid w:val="00550E16"/>
    <w:rsid w:val="00550F95"/>
    <w:rsid w:val="00550FA3"/>
    <w:rsid w:val="00551008"/>
    <w:rsid w:val="00551062"/>
    <w:rsid w:val="005514C9"/>
    <w:rsid w:val="005516B9"/>
    <w:rsid w:val="00551725"/>
    <w:rsid w:val="00551755"/>
    <w:rsid w:val="00551FF3"/>
    <w:rsid w:val="005522C9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3244"/>
    <w:rsid w:val="0055388A"/>
    <w:rsid w:val="005538CD"/>
    <w:rsid w:val="00553AB0"/>
    <w:rsid w:val="00553B25"/>
    <w:rsid w:val="00553C60"/>
    <w:rsid w:val="00553E24"/>
    <w:rsid w:val="00553E37"/>
    <w:rsid w:val="00553FAB"/>
    <w:rsid w:val="0055404F"/>
    <w:rsid w:val="0055420D"/>
    <w:rsid w:val="00554221"/>
    <w:rsid w:val="005545EB"/>
    <w:rsid w:val="005546DF"/>
    <w:rsid w:val="00554717"/>
    <w:rsid w:val="00554CA5"/>
    <w:rsid w:val="00554E60"/>
    <w:rsid w:val="00555332"/>
    <w:rsid w:val="00555354"/>
    <w:rsid w:val="005559AB"/>
    <w:rsid w:val="005559F9"/>
    <w:rsid w:val="00555A7C"/>
    <w:rsid w:val="00555B5D"/>
    <w:rsid w:val="00555D27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33C"/>
    <w:rsid w:val="00557372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55"/>
    <w:rsid w:val="005605CE"/>
    <w:rsid w:val="005608DE"/>
    <w:rsid w:val="00560908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1E64"/>
    <w:rsid w:val="005620C0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205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02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4B"/>
    <w:rsid w:val="005662A6"/>
    <w:rsid w:val="005665DA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336"/>
    <w:rsid w:val="005715E4"/>
    <w:rsid w:val="0057166E"/>
    <w:rsid w:val="0057182F"/>
    <w:rsid w:val="00571B3B"/>
    <w:rsid w:val="00571DDA"/>
    <w:rsid w:val="00571EF6"/>
    <w:rsid w:val="0057235C"/>
    <w:rsid w:val="00572623"/>
    <w:rsid w:val="005727AD"/>
    <w:rsid w:val="005728B4"/>
    <w:rsid w:val="00572AE2"/>
    <w:rsid w:val="00572AEE"/>
    <w:rsid w:val="00572BB0"/>
    <w:rsid w:val="00572D4E"/>
    <w:rsid w:val="00572D50"/>
    <w:rsid w:val="00572D9A"/>
    <w:rsid w:val="00572E49"/>
    <w:rsid w:val="005730C5"/>
    <w:rsid w:val="0057327B"/>
    <w:rsid w:val="005733BF"/>
    <w:rsid w:val="00573470"/>
    <w:rsid w:val="00573524"/>
    <w:rsid w:val="0057365F"/>
    <w:rsid w:val="005737A3"/>
    <w:rsid w:val="0057384D"/>
    <w:rsid w:val="005738F5"/>
    <w:rsid w:val="00573CC0"/>
    <w:rsid w:val="00573FEC"/>
    <w:rsid w:val="00574521"/>
    <w:rsid w:val="00574794"/>
    <w:rsid w:val="0057499D"/>
    <w:rsid w:val="00574A40"/>
    <w:rsid w:val="00574A7A"/>
    <w:rsid w:val="00574B4D"/>
    <w:rsid w:val="00574C3A"/>
    <w:rsid w:val="00574D7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6E1A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CC6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1A"/>
    <w:rsid w:val="00585390"/>
    <w:rsid w:val="00585612"/>
    <w:rsid w:val="00585699"/>
    <w:rsid w:val="0058572C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6DEA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91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76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2D33"/>
    <w:rsid w:val="00593092"/>
    <w:rsid w:val="005932B1"/>
    <w:rsid w:val="00593681"/>
    <w:rsid w:val="00593740"/>
    <w:rsid w:val="005937C5"/>
    <w:rsid w:val="0059393E"/>
    <w:rsid w:val="00593AE4"/>
    <w:rsid w:val="00593BE9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406"/>
    <w:rsid w:val="00597612"/>
    <w:rsid w:val="00597983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0A3B"/>
    <w:rsid w:val="005A1160"/>
    <w:rsid w:val="005A1267"/>
    <w:rsid w:val="005A15D8"/>
    <w:rsid w:val="005A17F5"/>
    <w:rsid w:val="005A1A36"/>
    <w:rsid w:val="005A1B5C"/>
    <w:rsid w:val="005A1BA0"/>
    <w:rsid w:val="005A1BEB"/>
    <w:rsid w:val="005A1DC8"/>
    <w:rsid w:val="005A20A3"/>
    <w:rsid w:val="005A247E"/>
    <w:rsid w:val="005A26C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3B43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034"/>
    <w:rsid w:val="005A71DD"/>
    <w:rsid w:val="005A7572"/>
    <w:rsid w:val="005A7699"/>
    <w:rsid w:val="005A76FF"/>
    <w:rsid w:val="005A77E2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098"/>
    <w:rsid w:val="005B1120"/>
    <w:rsid w:val="005B1131"/>
    <w:rsid w:val="005B1470"/>
    <w:rsid w:val="005B154D"/>
    <w:rsid w:val="005B1613"/>
    <w:rsid w:val="005B16CB"/>
    <w:rsid w:val="005B1863"/>
    <w:rsid w:val="005B1878"/>
    <w:rsid w:val="005B18A1"/>
    <w:rsid w:val="005B1A13"/>
    <w:rsid w:val="005B1AF6"/>
    <w:rsid w:val="005B1F2D"/>
    <w:rsid w:val="005B20DC"/>
    <w:rsid w:val="005B23D4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97C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0FC5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898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75"/>
    <w:rsid w:val="005C32BF"/>
    <w:rsid w:val="005C3341"/>
    <w:rsid w:val="005C3697"/>
    <w:rsid w:val="005C398C"/>
    <w:rsid w:val="005C3AA9"/>
    <w:rsid w:val="005C3C0A"/>
    <w:rsid w:val="005C3D37"/>
    <w:rsid w:val="005C3FAA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2BC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7D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0C9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2FB"/>
    <w:rsid w:val="005E163F"/>
    <w:rsid w:val="005E17D1"/>
    <w:rsid w:val="005E18C9"/>
    <w:rsid w:val="005E1914"/>
    <w:rsid w:val="005E1980"/>
    <w:rsid w:val="005E19EC"/>
    <w:rsid w:val="005E1D2F"/>
    <w:rsid w:val="005E1D7C"/>
    <w:rsid w:val="005E1F57"/>
    <w:rsid w:val="005E1F84"/>
    <w:rsid w:val="005E2188"/>
    <w:rsid w:val="005E24EA"/>
    <w:rsid w:val="005E2775"/>
    <w:rsid w:val="005E2866"/>
    <w:rsid w:val="005E288F"/>
    <w:rsid w:val="005E309D"/>
    <w:rsid w:val="005E30F5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44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83A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6E5"/>
    <w:rsid w:val="005F27EB"/>
    <w:rsid w:val="005F2939"/>
    <w:rsid w:val="005F2985"/>
    <w:rsid w:val="005F2AF5"/>
    <w:rsid w:val="005F2B42"/>
    <w:rsid w:val="005F30B0"/>
    <w:rsid w:val="005F37EC"/>
    <w:rsid w:val="005F37F9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DF2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56B"/>
    <w:rsid w:val="005F686A"/>
    <w:rsid w:val="005F6A18"/>
    <w:rsid w:val="005F6AC8"/>
    <w:rsid w:val="005F6B0C"/>
    <w:rsid w:val="005F6B96"/>
    <w:rsid w:val="005F6F09"/>
    <w:rsid w:val="005F6F91"/>
    <w:rsid w:val="005F70F7"/>
    <w:rsid w:val="005F797E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17"/>
    <w:rsid w:val="00600A44"/>
    <w:rsid w:val="00600BB8"/>
    <w:rsid w:val="00600D44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9CE"/>
    <w:rsid w:val="00602A82"/>
    <w:rsid w:val="00602BDD"/>
    <w:rsid w:val="00603068"/>
    <w:rsid w:val="0060335D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2C"/>
    <w:rsid w:val="00604449"/>
    <w:rsid w:val="006044D6"/>
    <w:rsid w:val="006045BB"/>
    <w:rsid w:val="0060491B"/>
    <w:rsid w:val="00604CEB"/>
    <w:rsid w:val="00604FE8"/>
    <w:rsid w:val="006050D3"/>
    <w:rsid w:val="00605319"/>
    <w:rsid w:val="006054F0"/>
    <w:rsid w:val="0060570E"/>
    <w:rsid w:val="006057C0"/>
    <w:rsid w:val="00605867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4C5"/>
    <w:rsid w:val="00607ED5"/>
    <w:rsid w:val="0061079D"/>
    <w:rsid w:val="00610872"/>
    <w:rsid w:val="00610AA6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C5D"/>
    <w:rsid w:val="00612D9D"/>
    <w:rsid w:val="006130AC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765"/>
    <w:rsid w:val="00614991"/>
    <w:rsid w:val="00614BDF"/>
    <w:rsid w:val="00614DB0"/>
    <w:rsid w:val="00614E0C"/>
    <w:rsid w:val="006150FC"/>
    <w:rsid w:val="0061529F"/>
    <w:rsid w:val="0061538C"/>
    <w:rsid w:val="006153E7"/>
    <w:rsid w:val="006157EC"/>
    <w:rsid w:val="0061581D"/>
    <w:rsid w:val="00615939"/>
    <w:rsid w:val="00615AFF"/>
    <w:rsid w:val="00615B51"/>
    <w:rsid w:val="00615D56"/>
    <w:rsid w:val="00615EF4"/>
    <w:rsid w:val="00615FFF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AF1"/>
    <w:rsid w:val="00617C51"/>
    <w:rsid w:val="00620116"/>
    <w:rsid w:val="00620203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B6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4"/>
    <w:rsid w:val="0062241D"/>
    <w:rsid w:val="006227F1"/>
    <w:rsid w:val="00622D20"/>
    <w:rsid w:val="00622D56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A2B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3F9"/>
    <w:rsid w:val="00626617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49F"/>
    <w:rsid w:val="00627CEE"/>
    <w:rsid w:val="00627D10"/>
    <w:rsid w:val="00627E52"/>
    <w:rsid w:val="0063017F"/>
    <w:rsid w:val="0063034D"/>
    <w:rsid w:val="006303D2"/>
    <w:rsid w:val="0063068E"/>
    <w:rsid w:val="006307CE"/>
    <w:rsid w:val="00630C33"/>
    <w:rsid w:val="00630C55"/>
    <w:rsid w:val="00630D1E"/>
    <w:rsid w:val="00630E38"/>
    <w:rsid w:val="00630EE1"/>
    <w:rsid w:val="00630F0E"/>
    <w:rsid w:val="006310E9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BEA"/>
    <w:rsid w:val="00633DE1"/>
    <w:rsid w:val="00633E8E"/>
    <w:rsid w:val="00633F05"/>
    <w:rsid w:val="0063404D"/>
    <w:rsid w:val="00634274"/>
    <w:rsid w:val="0063440A"/>
    <w:rsid w:val="006349D7"/>
    <w:rsid w:val="00634A1C"/>
    <w:rsid w:val="00634B06"/>
    <w:rsid w:val="00634C39"/>
    <w:rsid w:val="00634C3F"/>
    <w:rsid w:val="00634CD6"/>
    <w:rsid w:val="00634F57"/>
    <w:rsid w:val="00635158"/>
    <w:rsid w:val="00635166"/>
    <w:rsid w:val="00635210"/>
    <w:rsid w:val="006352B8"/>
    <w:rsid w:val="00635912"/>
    <w:rsid w:val="00635B2D"/>
    <w:rsid w:val="00635E86"/>
    <w:rsid w:val="00636083"/>
    <w:rsid w:val="0063616A"/>
    <w:rsid w:val="006361E6"/>
    <w:rsid w:val="006368C0"/>
    <w:rsid w:val="006368D8"/>
    <w:rsid w:val="0063692B"/>
    <w:rsid w:val="0063693C"/>
    <w:rsid w:val="006369B4"/>
    <w:rsid w:val="00636A0A"/>
    <w:rsid w:val="00636B70"/>
    <w:rsid w:val="00636BA9"/>
    <w:rsid w:val="00636EE0"/>
    <w:rsid w:val="00636FF0"/>
    <w:rsid w:val="00637085"/>
    <w:rsid w:val="00637167"/>
    <w:rsid w:val="00637402"/>
    <w:rsid w:val="00637A76"/>
    <w:rsid w:val="00637BA4"/>
    <w:rsid w:val="00637D62"/>
    <w:rsid w:val="00637E16"/>
    <w:rsid w:val="00637F4A"/>
    <w:rsid w:val="00640019"/>
    <w:rsid w:val="006400BF"/>
    <w:rsid w:val="006402E6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1F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00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6E76"/>
    <w:rsid w:val="00647133"/>
    <w:rsid w:val="00647137"/>
    <w:rsid w:val="0064796E"/>
    <w:rsid w:val="00647DC2"/>
    <w:rsid w:val="00647E3D"/>
    <w:rsid w:val="006501E4"/>
    <w:rsid w:val="006505E2"/>
    <w:rsid w:val="00650664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51F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8C9"/>
    <w:rsid w:val="00653B2F"/>
    <w:rsid w:val="00653C42"/>
    <w:rsid w:val="00653C8A"/>
    <w:rsid w:val="00653D41"/>
    <w:rsid w:val="00653FD1"/>
    <w:rsid w:val="00654112"/>
    <w:rsid w:val="006542FA"/>
    <w:rsid w:val="0065436D"/>
    <w:rsid w:val="0065449F"/>
    <w:rsid w:val="00654531"/>
    <w:rsid w:val="006547DB"/>
    <w:rsid w:val="006549AE"/>
    <w:rsid w:val="006549CC"/>
    <w:rsid w:val="00654AA7"/>
    <w:rsid w:val="00654C31"/>
    <w:rsid w:val="00654DF1"/>
    <w:rsid w:val="00654DF4"/>
    <w:rsid w:val="00655016"/>
    <w:rsid w:val="00655067"/>
    <w:rsid w:val="006558FE"/>
    <w:rsid w:val="00655B2B"/>
    <w:rsid w:val="00655B71"/>
    <w:rsid w:val="00655B9B"/>
    <w:rsid w:val="00655D9B"/>
    <w:rsid w:val="00655DAB"/>
    <w:rsid w:val="00655E51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CB5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4DE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5BD"/>
    <w:rsid w:val="006625E3"/>
    <w:rsid w:val="00662603"/>
    <w:rsid w:val="006628EF"/>
    <w:rsid w:val="0066290F"/>
    <w:rsid w:val="0066296F"/>
    <w:rsid w:val="00662AE9"/>
    <w:rsid w:val="00662CC4"/>
    <w:rsid w:val="00662D0D"/>
    <w:rsid w:val="00662EBC"/>
    <w:rsid w:val="00662F48"/>
    <w:rsid w:val="006635A1"/>
    <w:rsid w:val="00663607"/>
    <w:rsid w:val="00663631"/>
    <w:rsid w:val="006636F9"/>
    <w:rsid w:val="006638CA"/>
    <w:rsid w:val="006638F9"/>
    <w:rsid w:val="00663AF7"/>
    <w:rsid w:val="00663CD4"/>
    <w:rsid w:val="00663D15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53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19"/>
    <w:rsid w:val="006672C1"/>
    <w:rsid w:val="006672D9"/>
    <w:rsid w:val="00667552"/>
    <w:rsid w:val="006675CD"/>
    <w:rsid w:val="0066788A"/>
    <w:rsid w:val="00667A41"/>
    <w:rsid w:val="00667AF3"/>
    <w:rsid w:val="00667D2A"/>
    <w:rsid w:val="0067009F"/>
    <w:rsid w:val="0067043E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6C"/>
    <w:rsid w:val="00671378"/>
    <w:rsid w:val="0067142A"/>
    <w:rsid w:val="006714D8"/>
    <w:rsid w:val="006717B3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172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970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65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592"/>
    <w:rsid w:val="0068591E"/>
    <w:rsid w:val="00685988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85A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51D"/>
    <w:rsid w:val="0069462B"/>
    <w:rsid w:val="00694767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86F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7B6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E6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9"/>
    <w:rsid w:val="006A597F"/>
    <w:rsid w:val="006A59D5"/>
    <w:rsid w:val="006A5AA6"/>
    <w:rsid w:val="006A5B46"/>
    <w:rsid w:val="006A5CAB"/>
    <w:rsid w:val="006A5D4A"/>
    <w:rsid w:val="006A5EDF"/>
    <w:rsid w:val="006A6521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DA5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15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66D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D5D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28FE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4CBA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B28"/>
    <w:rsid w:val="006C6DB3"/>
    <w:rsid w:val="006C6ED1"/>
    <w:rsid w:val="006C720E"/>
    <w:rsid w:val="006C7338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9EF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2B5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087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7A"/>
    <w:rsid w:val="006D5BCC"/>
    <w:rsid w:val="006D5C88"/>
    <w:rsid w:val="006D5CC5"/>
    <w:rsid w:val="006D6273"/>
    <w:rsid w:val="006D649B"/>
    <w:rsid w:val="006D66C4"/>
    <w:rsid w:val="006D67B6"/>
    <w:rsid w:val="006D6ABF"/>
    <w:rsid w:val="006D6BDC"/>
    <w:rsid w:val="006D6D30"/>
    <w:rsid w:val="006D71F6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BA9"/>
    <w:rsid w:val="006E0C6F"/>
    <w:rsid w:val="006E0CAD"/>
    <w:rsid w:val="006E0ED9"/>
    <w:rsid w:val="006E0FD6"/>
    <w:rsid w:val="006E1544"/>
    <w:rsid w:val="006E157E"/>
    <w:rsid w:val="006E16B8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606"/>
    <w:rsid w:val="006E27E3"/>
    <w:rsid w:val="006E2A7B"/>
    <w:rsid w:val="006E2E0A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B78"/>
    <w:rsid w:val="006E4F24"/>
    <w:rsid w:val="006E50E1"/>
    <w:rsid w:val="006E50F6"/>
    <w:rsid w:val="006E53FB"/>
    <w:rsid w:val="006E5786"/>
    <w:rsid w:val="006E59F8"/>
    <w:rsid w:val="006E5D1D"/>
    <w:rsid w:val="006E6029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300"/>
    <w:rsid w:val="006E7447"/>
    <w:rsid w:val="006E7D25"/>
    <w:rsid w:val="006E7E48"/>
    <w:rsid w:val="006E7EA8"/>
    <w:rsid w:val="006F0096"/>
    <w:rsid w:val="006F0143"/>
    <w:rsid w:val="006F01D0"/>
    <w:rsid w:val="006F0214"/>
    <w:rsid w:val="006F02CB"/>
    <w:rsid w:val="006F0335"/>
    <w:rsid w:val="006F072D"/>
    <w:rsid w:val="006F07B1"/>
    <w:rsid w:val="006F0ACE"/>
    <w:rsid w:val="006F0E5F"/>
    <w:rsid w:val="006F0F01"/>
    <w:rsid w:val="006F0F93"/>
    <w:rsid w:val="006F1229"/>
    <w:rsid w:val="006F1444"/>
    <w:rsid w:val="006F1481"/>
    <w:rsid w:val="006F1676"/>
    <w:rsid w:val="006F1F17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8CC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25D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1"/>
    <w:rsid w:val="00702EA3"/>
    <w:rsid w:val="0070309E"/>
    <w:rsid w:val="00703B65"/>
    <w:rsid w:val="00703EB2"/>
    <w:rsid w:val="00703FE7"/>
    <w:rsid w:val="00704222"/>
    <w:rsid w:val="00704462"/>
    <w:rsid w:val="00704677"/>
    <w:rsid w:val="00704B1D"/>
    <w:rsid w:val="00704E83"/>
    <w:rsid w:val="00704FA7"/>
    <w:rsid w:val="00705022"/>
    <w:rsid w:val="0070504A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07F92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B97"/>
    <w:rsid w:val="00710CEE"/>
    <w:rsid w:val="00710EFF"/>
    <w:rsid w:val="00710F96"/>
    <w:rsid w:val="00710FD6"/>
    <w:rsid w:val="00711319"/>
    <w:rsid w:val="00711821"/>
    <w:rsid w:val="007119BE"/>
    <w:rsid w:val="007119E2"/>
    <w:rsid w:val="00711A7C"/>
    <w:rsid w:val="0071211A"/>
    <w:rsid w:val="0071213B"/>
    <w:rsid w:val="0071234B"/>
    <w:rsid w:val="00712407"/>
    <w:rsid w:val="00712509"/>
    <w:rsid w:val="00712582"/>
    <w:rsid w:val="007127B5"/>
    <w:rsid w:val="00712849"/>
    <w:rsid w:val="00712AA2"/>
    <w:rsid w:val="00712BBE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517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5DF3"/>
    <w:rsid w:val="00715F4E"/>
    <w:rsid w:val="00715F7A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34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C68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640"/>
    <w:rsid w:val="007217CA"/>
    <w:rsid w:val="00721C5B"/>
    <w:rsid w:val="00721FBD"/>
    <w:rsid w:val="00722216"/>
    <w:rsid w:val="007222C5"/>
    <w:rsid w:val="00722341"/>
    <w:rsid w:val="00722579"/>
    <w:rsid w:val="0072297E"/>
    <w:rsid w:val="00722AB2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580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3E1"/>
    <w:rsid w:val="0073043C"/>
    <w:rsid w:val="00730484"/>
    <w:rsid w:val="007304AF"/>
    <w:rsid w:val="007304DD"/>
    <w:rsid w:val="0073056B"/>
    <w:rsid w:val="0073072D"/>
    <w:rsid w:val="00730880"/>
    <w:rsid w:val="0073097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99D"/>
    <w:rsid w:val="00732A76"/>
    <w:rsid w:val="00732BD2"/>
    <w:rsid w:val="00732E7A"/>
    <w:rsid w:val="00733003"/>
    <w:rsid w:val="0073329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C3E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5EE5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CCB"/>
    <w:rsid w:val="00737D62"/>
    <w:rsid w:val="00737E3D"/>
    <w:rsid w:val="0074025A"/>
    <w:rsid w:val="00740296"/>
    <w:rsid w:val="007402AB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71D"/>
    <w:rsid w:val="0074396D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51C"/>
    <w:rsid w:val="00745747"/>
    <w:rsid w:val="007457B0"/>
    <w:rsid w:val="00745D3E"/>
    <w:rsid w:val="00745F04"/>
    <w:rsid w:val="00745F4F"/>
    <w:rsid w:val="0074603A"/>
    <w:rsid w:val="00746080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11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34F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89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312"/>
    <w:rsid w:val="00752495"/>
    <w:rsid w:val="00752516"/>
    <w:rsid w:val="007525E1"/>
    <w:rsid w:val="0075266A"/>
    <w:rsid w:val="007528A6"/>
    <w:rsid w:val="007529C8"/>
    <w:rsid w:val="00753015"/>
    <w:rsid w:val="007530AC"/>
    <w:rsid w:val="0075323F"/>
    <w:rsid w:val="00753507"/>
    <w:rsid w:val="00753533"/>
    <w:rsid w:val="00753609"/>
    <w:rsid w:val="00753618"/>
    <w:rsid w:val="00753725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23E"/>
    <w:rsid w:val="0075735B"/>
    <w:rsid w:val="00757498"/>
    <w:rsid w:val="007575B1"/>
    <w:rsid w:val="007576C7"/>
    <w:rsid w:val="007576D8"/>
    <w:rsid w:val="00757847"/>
    <w:rsid w:val="007578AC"/>
    <w:rsid w:val="007578B3"/>
    <w:rsid w:val="00757A84"/>
    <w:rsid w:val="00757B04"/>
    <w:rsid w:val="00757B12"/>
    <w:rsid w:val="00757BF4"/>
    <w:rsid w:val="00757C90"/>
    <w:rsid w:val="00757D70"/>
    <w:rsid w:val="0076023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12"/>
    <w:rsid w:val="00762D49"/>
    <w:rsid w:val="00762DF0"/>
    <w:rsid w:val="00762F39"/>
    <w:rsid w:val="0076309A"/>
    <w:rsid w:val="007633D9"/>
    <w:rsid w:val="00763622"/>
    <w:rsid w:val="00763629"/>
    <w:rsid w:val="00763721"/>
    <w:rsid w:val="0076388E"/>
    <w:rsid w:val="007638D6"/>
    <w:rsid w:val="00763976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6F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4"/>
    <w:rsid w:val="007735C6"/>
    <w:rsid w:val="00773622"/>
    <w:rsid w:val="00773839"/>
    <w:rsid w:val="007739FF"/>
    <w:rsid w:val="00773B56"/>
    <w:rsid w:val="00773C40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C70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CB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547"/>
    <w:rsid w:val="00793683"/>
    <w:rsid w:val="00793696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11"/>
    <w:rsid w:val="00795938"/>
    <w:rsid w:val="00795B06"/>
    <w:rsid w:val="00795BB3"/>
    <w:rsid w:val="00795CF5"/>
    <w:rsid w:val="00795E84"/>
    <w:rsid w:val="007961AF"/>
    <w:rsid w:val="007966C8"/>
    <w:rsid w:val="0079673E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AD8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244"/>
    <w:rsid w:val="007A4358"/>
    <w:rsid w:val="007A4540"/>
    <w:rsid w:val="007A4683"/>
    <w:rsid w:val="007A4989"/>
    <w:rsid w:val="007A4B34"/>
    <w:rsid w:val="007A4BD2"/>
    <w:rsid w:val="007A4C8C"/>
    <w:rsid w:val="007A4DEC"/>
    <w:rsid w:val="007A4F4A"/>
    <w:rsid w:val="007A5163"/>
    <w:rsid w:val="007A5250"/>
    <w:rsid w:val="007A52FB"/>
    <w:rsid w:val="007A5304"/>
    <w:rsid w:val="007A5455"/>
    <w:rsid w:val="007A560F"/>
    <w:rsid w:val="007A56E8"/>
    <w:rsid w:val="007A5A21"/>
    <w:rsid w:val="007A5A4B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2B"/>
    <w:rsid w:val="007A7D96"/>
    <w:rsid w:val="007A7F38"/>
    <w:rsid w:val="007B0050"/>
    <w:rsid w:val="007B0083"/>
    <w:rsid w:val="007B0224"/>
    <w:rsid w:val="007B03F8"/>
    <w:rsid w:val="007B0465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98B"/>
    <w:rsid w:val="007B2E21"/>
    <w:rsid w:val="007B2FF0"/>
    <w:rsid w:val="007B3505"/>
    <w:rsid w:val="007B35F5"/>
    <w:rsid w:val="007B3626"/>
    <w:rsid w:val="007B3713"/>
    <w:rsid w:val="007B3789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511"/>
    <w:rsid w:val="007B56FA"/>
    <w:rsid w:val="007B59EB"/>
    <w:rsid w:val="007B5B8B"/>
    <w:rsid w:val="007B5BB4"/>
    <w:rsid w:val="007B5EAC"/>
    <w:rsid w:val="007B5FF4"/>
    <w:rsid w:val="007B65A2"/>
    <w:rsid w:val="007B65FD"/>
    <w:rsid w:val="007B660D"/>
    <w:rsid w:val="007B6835"/>
    <w:rsid w:val="007B6A74"/>
    <w:rsid w:val="007B6AC6"/>
    <w:rsid w:val="007B6B59"/>
    <w:rsid w:val="007B6BA6"/>
    <w:rsid w:val="007B6EA9"/>
    <w:rsid w:val="007B725B"/>
    <w:rsid w:val="007B7283"/>
    <w:rsid w:val="007B7544"/>
    <w:rsid w:val="007B797B"/>
    <w:rsid w:val="007B797C"/>
    <w:rsid w:val="007B7B3C"/>
    <w:rsid w:val="007B7D9F"/>
    <w:rsid w:val="007B7EA0"/>
    <w:rsid w:val="007C000B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101"/>
    <w:rsid w:val="007C227F"/>
    <w:rsid w:val="007C23E9"/>
    <w:rsid w:val="007C2478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2E"/>
    <w:rsid w:val="007C3EAD"/>
    <w:rsid w:val="007C423A"/>
    <w:rsid w:val="007C4353"/>
    <w:rsid w:val="007C455D"/>
    <w:rsid w:val="007C4743"/>
    <w:rsid w:val="007C4945"/>
    <w:rsid w:val="007C4D6A"/>
    <w:rsid w:val="007C5163"/>
    <w:rsid w:val="007C517A"/>
    <w:rsid w:val="007C5354"/>
    <w:rsid w:val="007C53AF"/>
    <w:rsid w:val="007C5433"/>
    <w:rsid w:val="007C5565"/>
    <w:rsid w:val="007C5B1A"/>
    <w:rsid w:val="007C5D45"/>
    <w:rsid w:val="007C5E89"/>
    <w:rsid w:val="007C5ECB"/>
    <w:rsid w:val="007C62E5"/>
    <w:rsid w:val="007C6499"/>
    <w:rsid w:val="007C6584"/>
    <w:rsid w:val="007C66F4"/>
    <w:rsid w:val="007C68DA"/>
    <w:rsid w:val="007C6B65"/>
    <w:rsid w:val="007C6CF7"/>
    <w:rsid w:val="007C71ED"/>
    <w:rsid w:val="007C727C"/>
    <w:rsid w:val="007C7463"/>
    <w:rsid w:val="007C75C5"/>
    <w:rsid w:val="007C7693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9E6"/>
    <w:rsid w:val="007D1A24"/>
    <w:rsid w:val="007D1A69"/>
    <w:rsid w:val="007D1BAC"/>
    <w:rsid w:val="007D1DED"/>
    <w:rsid w:val="007D1E61"/>
    <w:rsid w:val="007D2037"/>
    <w:rsid w:val="007D21C1"/>
    <w:rsid w:val="007D25BF"/>
    <w:rsid w:val="007D2AFA"/>
    <w:rsid w:val="007D2CB9"/>
    <w:rsid w:val="007D2E80"/>
    <w:rsid w:val="007D2E8A"/>
    <w:rsid w:val="007D3526"/>
    <w:rsid w:val="007D362A"/>
    <w:rsid w:val="007D37E2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D77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4C7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214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A43"/>
    <w:rsid w:val="007E1E4F"/>
    <w:rsid w:val="007E20F3"/>
    <w:rsid w:val="007E2120"/>
    <w:rsid w:val="007E2144"/>
    <w:rsid w:val="007E22AE"/>
    <w:rsid w:val="007E23B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3FDB"/>
    <w:rsid w:val="007E4329"/>
    <w:rsid w:val="007E434B"/>
    <w:rsid w:val="007E452A"/>
    <w:rsid w:val="007E46D1"/>
    <w:rsid w:val="007E488D"/>
    <w:rsid w:val="007E48A1"/>
    <w:rsid w:val="007E4B4B"/>
    <w:rsid w:val="007E4CDC"/>
    <w:rsid w:val="007E4D79"/>
    <w:rsid w:val="007E4E3F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9F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4C2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17EB"/>
    <w:rsid w:val="007F21E0"/>
    <w:rsid w:val="007F22EF"/>
    <w:rsid w:val="007F238A"/>
    <w:rsid w:val="007F23C8"/>
    <w:rsid w:val="007F25DE"/>
    <w:rsid w:val="007F25FF"/>
    <w:rsid w:val="007F272E"/>
    <w:rsid w:val="007F278D"/>
    <w:rsid w:val="007F2799"/>
    <w:rsid w:val="007F27D2"/>
    <w:rsid w:val="007F28E4"/>
    <w:rsid w:val="007F29D9"/>
    <w:rsid w:val="007F2A74"/>
    <w:rsid w:val="007F2ABF"/>
    <w:rsid w:val="007F2AEC"/>
    <w:rsid w:val="007F2BCF"/>
    <w:rsid w:val="007F2E65"/>
    <w:rsid w:val="007F3008"/>
    <w:rsid w:val="007F3059"/>
    <w:rsid w:val="007F310C"/>
    <w:rsid w:val="007F31F2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21B"/>
    <w:rsid w:val="007F66B1"/>
    <w:rsid w:val="007F66F0"/>
    <w:rsid w:val="007F6732"/>
    <w:rsid w:val="007F6A9E"/>
    <w:rsid w:val="007F6C81"/>
    <w:rsid w:val="007F6CD9"/>
    <w:rsid w:val="007F6E08"/>
    <w:rsid w:val="007F6FCC"/>
    <w:rsid w:val="007F7035"/>
    <w:rsid w:val="007F741C"/>
    <w:rsid w:val="007F7452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060"/>
    <w:rsid w:val="008001EE"/>
    <w:rsid w:val="00800229"/>
    <w:rsid w:val="00800264"/>
    <w:rsid w:val="00800464"/>
    <w:rsid w:val="00800838"/>
    <w:rsid w:val="00800A20"/>
    <w:rsid w:val="00801108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4DE"/>
    <w:rsid w:val="00805704"/>
    <w:rsid w:val="00805778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AC5"/>
    <w:rsid w:val="00806C54"/>
    <w:rsid w:val="00806D06"/>
    <w:rsid w:val="00806FB8"/>
    <w:rsid w:val="00807413"/>
    <w:rsid w:val="0080747E"/>
    <w:rsid w:val="0080749B"/>
    <w:rsid w:val="008075C3"/>
    <w:rsid w:val="008076FC"/>
    <w:rsid w:val="008079BD"/>
    <w:rsid w:val="0081022A"/>
    <w:rsid w:val="0081024B"/>
    <w:rsid w:val="00810546"/>
    <w:rsid w:val="0081069C"/>
    <w:rsid w:val="00810709"/>
    <w:rsid w:val="00810824"/>
    <w:rsid w:val="00810856"/>
    <w:rsid w:val="008108B2"/>
    <w:rsid w:val="00810B4E"/>
    <w:rsid w:val="00810BBE"/>
    <w:rsid w:val="00810E8E"/>
    <w:rsid w:val="00810F25"/>
    <w:rsid w:val="0081134B"/>
    <w:rsid w:val="0081147F"/>
    <w:rsid w:val="00811584"/>
    <w:rsid w:val="008115AF"/>
    <w:rsid w:val="008116CA"/>
    <w:rsid w:val="008116F5"/>
    <w:rsid w:val="00811B5F"/>
    <w:rsid w:val="00811D30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546"/>
    <w:rsid w:val="008157A1"/>
    <w:rsid w:val="008157D9"/>
    <w:rsid w:val="00815866"/>
    <w:rsid w:val="00815A2B"/>
    <w:rsid w:val="00815A97"/>
    <w:rsid w:val="00815BD1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A00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35D"/>
    <w:rsid w:val="008216C3"/>
    <w:rsid w:val="0082188D"/>
    <w:rsid w:val="008219C6"/>
    <w:rsid w:val="008219CE"/>
    <w:rsid w:val="00821D92"/>
    <w:rsid w:val="00821E1F"/>
    <w:rsid w:val="0082206A"/>
    <w:rsid w:val="00822099"/>
    <w:rsid w:val="00822282"/>
    <w:rsid w:val="0082242E"/>
    <w:rsid w:val="00822633"/>
    <w:rsid w:val="00822675"/>
    <w:rsid w:val="008226B0"/>
    <w:rsid w:val="00822894"/>
    <w:rsid w:val="008228D4"/>
    <w:rsid w:val="008228EA"/>
    <w:rsid w:val="00822B46"/>
    <w:rsid w:val="00822DE7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38D"/>
    <w:rsid w:val="00825420"/>
    <w:rsid w:val="00825B89"/>
    <w:rsid w:val="00825BF2"/>
    <w:rsid w:val="00825CBE"/>
    <w:rsid w:val="00825DE2"/>
    <w:rsid w:val="00825F40"/>
    <w:rsid w:val="00826661"/>
    <w:rsid w:val="008266EC"/>
    <w:rsid w:val="0082681D"/>
    <w:rsid w:val="008268BB"/>
    <w:rsid w:val="00826930"/>
    <w:rsid w:val="00826B8A"/>
    <w:rsid w:val="00826C84"/>
    <w:rsid w:val="00826D2D"/>
    <w:rsid w:val="00826E80"/>
    <w:rsid w:val="00826EDB"/>
    <w:rsid w:val="008271F6"/>
    <w:rsid w:val="0082730A"/>
    <w:rsid w:val="0082780A"/>
    <w:rsid w:val="008278EE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964"/>
    <w:rsid w:val="00832AC7"/>
    <w:rsid w:val="00832DB9"/>
    <w:rsid w:val="00832DE3"/>
    <w:rsid w:val="0083335A"/>
    <w:rsid w:val="0083346C"/>
    <w:rsid w:val="008338BF"/>
    <w:rsid w:val="00833930"/>
    <w:rsid w:val="00833934"/>
    <w:rsid w:val="00833AF4"/>
    <w:rsid w:val="00834022"/>
    <w:rsid w:val="008340C6"/>
    <w:rsid w:val="008341C0"/>
    <w:rsid w:val="008341E9"/>
    <w:rsid w:val="00834368"/>
    <w:rsid w:val="00834460"/>
    <w:rsid w:val="0083476D"/>
    <w:rsid w:val="00834A37"/>
    <w:rsid w:val="00834B38"/>
    <w:rsid w:val="00834BBE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74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BE2"/>
    <w:rsid w:val="00837CFE"/>
    <w:rsid w:val="00837D8E"/>
    <w:rsid w:val="00837E84"/>
    <w:rsid w:val="00837F66"/>
    <w:rsid w:val="00837F9A"/>
    <w:rsid w:val="008402DC"/>
    <w:rsid w:val="00840431"/>
    <w:rsid w:val="008404FC"/>
    <w:rsid w:val="0084065B"/>
    <w:rsid w:val="00840924"/>
    <w:rsid w:val="00840972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953"/>
    <w:rsid w:val="00841B69"/>
    <w:rsid w:val="00841B72"/>
    <w:rsid w:val="00841EE1"/>
    <w:rsid w:val="00842138"/>
    <w:rsid w:val="008421A9"/>
    <w:rsid w:val="00842459"/>
    <w:rsid w:val="00842703"/>
    <w:rsid w:val="008428BD"/>
    <w:rsid w:val="008429A1"/>
    <w:rsid w:val="00842C43"/>
    <w:rsid w:val="008430EB"/>
    <w:rsid w:val="00843305"/>
    <w:rsid w:val="00843652"/>
    <w:rsid w:val="008436BE"/>
    <w:rsid w:val="00843F95"/>
    <w:rsid w:val="008441B2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AEC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4B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95E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1CA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762"/>
    <w:rsid w:val="00862899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EDB"/>
    <w:rsid w:val="00863F2E"/>
    <w:rsid w:val="008646E9"/>
    <w:rsid w:val="0086475E"/>
    <w:rsid w:val="0086491A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67"/>
    <w:rsid w:val="008702B3"/>
    <w:rsid w:val="00870304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A0F"/>
    <w:rsid w:val="00871EA2"/>
    <w:rsid w:val="00872012"/>
    <w:rsid w:val="008722FE"/>
    <w:rsid w:val="0087237F"/>
    <w:rsid w:val="0087248A"/>
    <w:rsid w:val="008726E5"/>
    <w:rsid w:val="008728E5"/>
    <w:rsid w:val="00872D79"/>
    <w:rsid w:val="00872E5C"/>
    <w:rsid w:val="00872EF6"/>
    <w:rsid w:val="008733AF"/>
    <w:rsid w:val="008733C6"/>
    <w:rsid w:val="00873FE5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6EEE"/>
    <w:rsid w:val="00877168"/>
    <w:rsid w:val="00877193"/>
    <w:rsid w:val="0087729B"/>
    <w:rsid w:val="0087750C"/>
    <w:rsid w:val="00877662"/>
    <w:rsid w:val="008777FE"/>
    <w:rsid w:val="00877AF0"/>
    <w:rsid w:val="00877D92"/>
    <w:rsid w:val="00877EA1"/>
    <w:rsid w:val="00877ECE"/>
    <w:rsid w:val="00880097"/>
    <w:rsid w:val="0088080A"/>
    <w:rsid w:val="0088090C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364"/>
    <w:rsid w:val="00882374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C63"/>
    <w:rsid w:val="00883E0B"/>
    <w:rsid w:val="0088424C"/>
    <w:rsid w:val="00884415"/>
    <w:rsid w:val="00884611"/>
    <w:rsid w:val="00884817"/>
    <w:rsid w:val="00884B60"/>
    <w:rsid w:val="00884CA0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03A"/>
    <w:rsid w:val="00887294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6C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6F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BF"/>
    <w:rsid w:val="008974E8"/>
    <w:rsid w:val="008975CF"/>
    <w:rsid w:val="008975F4"/>
    <w:rsid w:val="00897601"/>
    <w:rsid w:val="00897837"/>
    <w:rsid w:val="008979EB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047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D62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5F3D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14"/>
    <w:rsid w:val="008A7522"/>
    <w:rsid w:val="008A7831"/>
    <w:rsid w:val="008A78FA"/>
    <w:rsid w:val="008A7FAA"/>
    <w:rsid w:val="008B034E"/>
    <w:rsid w:val="008B0480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4F66"/>
    <w:rsid w:val="008B5114"/>
    <w:rsid w:val="008B5258"/>
    <w:rsid w:val="008B52F2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6DC"/>
    <w:rsid w:val="008B6929"/>
    <w:rsid w:val="008B6DB6"/>
    <w:rsid w:val="008B6E87"/>
    <w:rsid w:val="008B6EFF"/>
    <w:rsid w:val="008B7050"/>
    <w:rsid w:val="008B70B5"/>
    <w:rsid w:val="008B70F7"/>
    <w:rsid w:val="008B71AB"/>
    <w:rsid w:val="008B73D6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11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2EC7"/>
    <w:rsid w:val="008C3041"/>
    <w:rsid w:val="008C3080"/>
    <w:rsid w:val="008C31AA"/>
    <w:rsid w:val="008C324F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BD"/>
    <w:rsid w:val="008C75D7"/>
    <w:rsid w:val="008C77E7"/>
    <w:rsid w:val="008C77F2"/>
    <w:rsid w:val="008C7891"/>
    <w:rsid w:val="008C789D"/>
    <w:rsid w:val="008C7B63"/>
    <w:rsid w:val="008C7C6A"/>
    <w:rsid w:val="008C7FE5"/>
    <w:rsid w:val="008D0567"/>
    <w:rsid w:val="008D07A7"/>
    <w:rsid w:val="008D088D"/>
    <w:rsid w:val="008D0AF3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494"/>
    <w:rsid w:val="008D255B"/>
    <w:rsid w:val="008D255D"/>
    <w:rsid w:val="008D2572"/>
    <w:rsid w:val="008D257F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20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38"/>
    <w:rsid w:val="008D77EF"/>
    <w:rsid w:val="008D7963"/>
    <w:rsid w:val="008D796B"/>
    <w:rsid w:val="008D799A"/>
    <w:rsid w:val="008D7A61"/>
    <w:rsid w:val="008D7E17"/>
    <w:rsid w:val="008D7FFC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5F"/>
    <w:rsid w:val="008E2E93"/>
    <w:rsid w:val="008E2F9B"/>
    <w:rsid w:val="008E30D2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25"/>
    <w:rsid w:val="008E549A"/>
    <w:rsid w:val="008E55D3"/>
    <w:rsid w:val="008E55E3"/>
    <w:rsid w:val="008E5751"/>
    <w:rsid w:val="008E58D7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098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240"/>
    <w:rsid w:val="008F2391"/>
    <w:rsid w:val="008F2493"/>
    <w:rsid w:val="008F24AA"/>
    <w:rsid w:val="008F269A"/>
    <w:rsid w:val="008F27F8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40C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765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C7F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B7F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6D0"/>
    <w:rsid w:val="0090378C"/>
    <w:rsid w:val="009037D2"/>
    <w:rsid w:val="00903844"/>
    <w:rsid w:val="00903949"/>
    <w:rsid w:val="009039ED"/>
    <w:rsid w:val="00903B00"/>
    <w:rsid w:val="00903C7A"/>
    <w:rsid w:val="00903E52"/>
    <w:rsid w:val="00903EF7"/>
    <w:rsid w:val="00903F92"/>
    <w:rsid w:val="009040AA"/>
    <w:rsid w:val="00904308"/>
    <w:rsid w:val="00904475"/>
    <w:rsid w:val="009047D8"/>
    <w:rsid w:val="009047F5"/>
    <w:rsid w:val="009048DC"/>
    <w:rsid w:val="009049D8"/>
    <w:rsid w:val="00904BFE"/>
    <w:rsid w:val="00904EDA"/>
    <w:rsid w:val="00905251"/>
    <w:rsid w:val="00905896"/>
    <w:rsid w:val="00905A15"/>
    <w:rsid w:val="00905B42"/>
    <w:rsid w:val="00905B72"/>
    <w:rsid w:val="00905C01"/>
    <w:rsid w:val="00905D02"/>
    <w:rsid w:val="00905ED6"/>
    <w:rsid w:val="00905EED"/>
    <w:rsid w:val="00905F50"/>
    <w:rsid w:val="00905F94"/>
    <w:rsid w:val="00905FB7"/>
    <w:rsid w:val="0090605A"/>
    <w:rsid w:val="009060DE"/>
    <w:rsid w:val="009061F5"/>
    <w:rsid w:val="0090650F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372"/>
    <w:rsid w:val="0091059F"/>
    <w:rsid w:val="0091067A"/>
    <w:rsid w:val="009107BF"/>
    <w:rsid w:val="00910AEB"/>
    <w:rsid w:val="00910CD6"/>
    <w:rsid w:val="00910D9D"/>
    <w:rsid w:val="00910EBA"/>
    <w:rsid w:val="00910F37"/>
    <w:rsid w:val="009110E9"/>
    <w:rsid w:val="009111D9"/>
    <w:rsid w:val="00911256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3DC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6F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AD"/>
    <w:rsid w:val="009141F6"/>
    <w:rsid w:val="009142B3"/>
    <w:rsid w:val="009142BD"/>
    <w:rsid w:val="00914D5E"/>
    <w:rsid w:val="00915113"/>
    <w:rsid w:val="00915774"/>
    <w:rsid w:val="00915811"/>
    <w:rsid w:val="00915924"/>
    <w:rsid w:val="009159C8"/>
    <w:rsid w:val="00915A0F"/>
    <w:rsid w:val="00915A76"/>
    <w:rsid w:val="00915C81"/>
    <w:rsid w:val="00915D67"/>
    <w:rsid w:val="00915DC6"/>
    <w:rsid w:val="00915DFB"/>
    <w:rsid w:val="009161F9"/>
    <w:rsid w:val="0091621A"/>
    <w:rsid w:val="00916450"/>
    <w:rsid w:val="009164A5"/>
    <w:rsid w:val="0091650B"/>
    <w:rsid w:val="009166DD"/>
    <w:rsid w:val="009169B5"/>
    <w:rsid w:val="00916C99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8EE"/>
    <w:rsid w:val="00917997"/>
    <w:rsid w:val="00917C75"/>
    <w:rsid w:val="00917CD0"/>
    <w:rsid w:val="00917D3F"/>
    <w:rsid w:val="009200BC"/>
    <w:rsid w:val="00920339"/>
    <w:rsid w:val="00920601"/>
    <w:rsid w:val="009206E8"/>
    <w:rsid w:val="009206F3"/>
    <w:rsid w:val="0092094C"/>
    <w:rsid w:val="00920B66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08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A6B"/>
    <w:rsid w:val="00926B10"/>
    <w:rsid w:val="00926C36"/>
    <w:rsid w:val="00926C70"/>
    <w:rsid w:val="00926C74"/>
    <w:rsid w:val="00926C9D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5E"/>
    <w:rsid w:val="009307B6"/>
    <w:rsid w:val="00930915"/>
    <w:rsid w:val="00930B39"/>
    <w:rsid w:val="00930B3D"/>
    <w:rsid w:val="00930D03"/>
    <w:rsid w:val="00930D3A"/>
    <w:rsid w:val="00931160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5B"/>
    <w:rsid w:val="009333AF"/>
    <w:rsid w:val="00933416"/>
    <w:rsid w:val="00933504"/>
    <w:rsid w:val="009338DD"/>
    <w:rsid w:val="00933AD8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DDF"/>
    <w:rsid w:val="00934E1E"/>
    <w:rsid w:val="00935038"/>
    <w:rsid w:val="009353AF"/>
    <w:rsid w:val="00935510"/>
    <w:rsid w:val="0093551C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6A18"/>
    <w:rsid w:val="00937010"/>
    <w:rsid w:val="009370FA"/>
    <w:rsid w:val="0093748F"/>
    <w:rsid w:val="009375EF"/>
    <w:rsid w:val="0093764B"/>
    <w:rsid w:val="009376CF"/>
    <w:rsid w:val="009377AE"/>
    <w:rsid w:val="00937851"/>
    <w:rsid w:val="009379A8"/>
    <w:rsid w:val="00937CD1"/>
    <w:rsid w:val="00937DC2"/>
    <w:rsid w:val="00937EC7"/>
    <w:rsid w:val="00937EFA"/>
    <w:rsid w:val="009400B4"/>
    <w:rsid w:val="009402DC"/>
    <w:rsid w:val="009402F7"/>
    <w:rsid w:val="00940389"/>
    <w:rsid w:val="009403B9"/>
    <w:rsid w:val="009404F5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4C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365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6DD"/>
    <w:rsid w:val="0095072E"/>
    <w:rsid w:val="00950938"/>
    <w:rsid w:val="009509D8"/>
    <w:rsid w:val="00950C1C"/>
    <w:rsid w:val="00950D63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35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A87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1F"/>
    <w:rsid w:val="00955640"/>
    <w:rsid w:val="00955759"/>
    <w:rsid w:val="0095596D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05"/>
    <w:rsid w:val="00956B1C"/>
    <w:rsid w:val="00956C85"/>
    <w:rsid w:val="00956CCB"/>
    <w:rsid w:val="00957069"/>
    <w:rsid w:val="009570AE"/>
    <w:rsid w:val="009570E4"/>
    <w:rsid w:val="0095758F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2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E99"/>
    <w:rsid w:val="00961FA5"/>
    <w:rsid w:val="00962196"/>
    <w:rsid w:val="009621F4"/>
    <w:rsid w:val="00962447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0E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342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28"/>
    <w:rsid w:val="009667D0"/>
    <w:rsid w:val="009668CC"/>
    <w:rsid w:val="00966BEA"/>
    <w:rsid w:val="00966FC6"/>
    <w:rsid w:val="00967095"/>
    <w:rsid w:val="00967184"/>
    <w:rsid w:val="009671EA"/>
    <w:rsid w:val="009676F7"/>
    <w:rsid w:val="00967786"/>
    <w:rsid w:val="00967C11"/>
    <w:rsid w:val="00967E11"/>
    <w:rsid w:val="00970065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B01"/>
    <w:rsid w:val="00972D2C"/>
    <w:rsid w:val="00972E75"/>
    <w:rsid w:val="00972F4F"/>
    <w:rsid w:val="00972FB2"/>
    <w:rsid w:val="00973373"/>
    <w:rsid w:val="0097339E"/>
    <w:rsid w:val="009734A4"/>
    <w:rsid w:val="009734CD"/>
    <w:rsid w:val="009736B5"/>
    <w:rsid w:val="009739BA"/>
    <w:rsid w:val="00973BD2"/>
    <w:rsid w:val="0097423D"/>
    <w:rsid w:val="0097435F"/>
    <w:rsid w:val="009743A4"/>
    <w:rsid w:val="009745FA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3A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6B"/>
    <w:rsid w:val="0097759C"/>
    <w:rsid w:val="00977675"/>
    <w:rsid w:val="00977A4A"/>
    <w:rsid w:val="00977BCF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1E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65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5B"/>
    <w:rsid w:val="00984BBF"/>
    <w:rsid w:val="00984CA0"/>
    <w:rsid w:val="00984CA5"/>
    <w:rsid w:val="00984DA4"/>
    <w:rsid w:val="00984E10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AE7"/>
    <w:rsid w:val="00990C28"/>
    <w:rsid w:val="00990C35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4CF"/>
    <w:rsid w:val="0099156F"/>
    <w:rsid w:val="009916B5"/>
    <w:rsid w:val="0099199B"/>
    <w:rsid w:val="00991A40"/>
    <w:rsid w:val="00991C3E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ADA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6B"/>
    <w:rsid w:val="009A2C97"/>
    <w:rsid w:val="009A2FA8"/>
    <w:rsid w:val="009A304F"/>
    <w:rsid w:val="009A3237"/>
    <w:rsid w:val="009A33B3"/>
    <w:rsid w:val="009A3434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93B"/>
    <w:rsid w:val="009B4A5F"/>
    <w:rsid w:val="009B4CBA"/>
    <w:rsid w:val="009B4DCE"/>
    <w:rsid w:val="009B4F95"/>
    <w:rsid w:val="009B500B"/>
    <w:rsid w:val="009B526E"/>
    <w:rsid w:val="009B57E4"/>
    <w:rsid w:val="009B58AB"/>
    <w:rsid w:val="009B6125"/>
    <w:rsid w:val="009B62B8"/>
    <w:rsid w:val="009B67A0"/>
    <w:rsid w:val="009B6812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00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1F3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72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053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3BD"/>
    <w:rsid w:val="009D346B"/>
    <w:rsid w:val="009D354D"/>
    <w:rsid w:val="009D38D2"/>
    <w:rsid w:val="009D3A03"/>
    <w:rsid w:val="009D3B8E"/>
    <w:rsid w:val="009D3D40"/>
    <w:rsid w:val="009D3F85"/>
    <w:rsid w:val="009D3FBD"/>
    <w:rsid w:val="009D41F0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347"/>
    <w:rsid w:val="009E1401"/>
    <w:rsid w:val="009E161A"/>
    <w:rsid w:val="009E17FC"/>
    <w:rsid w:val="009E191F"/>
    <w:rsid w:val="009E1A45"/>
    <w:rsid w:val="009E1C4A"/>
    <w:rsid w:val="009E1D33"/>
    <w:rsid w:val="009E1D3D"/>
    <w:rsid w:val="009E2262"/>
    <w:rsid w:val="009E22B3"/>
    <w:rsid w:val="009E23EB"/>
    <w:rsid w:val="009E244D"/>
    <w:rsid w:val="009E2708"/>
    <w:rsid w:val="009E2716"/>
    <w:rsid w:val="009E2756"/>
    <w:rsid w:val="009E29F7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61F"/>
    <w:rsid w:val="009E67A8"/>
    <w:rsid w:val="009E69FB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A6A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A0D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BB3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376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C2C"/>
    <w:rsid w:val="009F7D7A"/>
    <w:rsid w:val="009F7E66"/>
    <w:rsid w:val="009F7EA9"/>
    <w:rsid w:val="009F7FF0"/>
    <w:rsid w:val="00A001F8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36"/>
    <w:rsid w:val="00A021F0"/>
    <w:rsid w:val="00A026ED"/>
    <w:rsid w:val="00A02793"/>
    <w:rsid w:val="00A02CE6"/>
    <w:rsid w:val="00A02F25"/>
    <w:rsid w:val="00A02FB2"/>
    <w:rsid w:val="00A03005"/>
    <w:rsid w:val="00A03080"/>
    <w:rsid w:val="00A0328A"/>
    <w:rsid w:val="00A034AA"/>
    <w:rsid w:val="00A03652"/>
    <w:rsid w:val="00A0374B"/>
    <w:rsid w:val="00A039CD"/>
    <w:rsid w:val="00A03B8A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7AD"/>
    <w:rsid w:val="00A05A85"/>
    <w:rsid w:val="00A05BDD"/>
    <w:rsid w:val="00A05C3A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A5"/>
    <w:rsid w:val="00A078E2"/>
    <w:rsid w:val="00A07A6D"/>
    <w:rsid w:val="00A07CDD"/>
    <w:rsid w:val="00A10180"/>
    <w:rsid w:val="00A101B2"/>
    <w:rsid w:val="00A101FB"/>
    <w:rsid w:val="00A10460"/>
    <w:rsid w:val="00A10506"/>
    <w:rsid w:val="00A1057F"/>
    <w:rsid w:val="00A1065A"/>
    <w:rsid w:val="00A107DA"/>
    <w:rsid w:val="00A109B4"/>
    <w:rsid w:val="00A10AC4"/>
    <w:rsid w:val="00A10FAE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7EF"/>
    <w:rsid w:val="00A11987"/>
    <w:rsid w:val="00A11C12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30EF"/>
    <w:rsid w:val="00A13122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ED3"/>
    <w:rsid w:val="00A14F11"/>
    <w:rsid w:val="00A14F36"/>
    <w:rsid w:val="00A14FB7"/>
    <w:rsid w:val="00A15354"/>
    <w:rsid w:val="00A15840"/>
    <w:rsid w:val="00A15897"/>
    <w:rsid w:val="00A15B48"/>
    <w:rsid w:val="00A15D2C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82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BB2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6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556"/>
    <w:rsid w:val="00A26758"/>
    <w:rsid w:val="00A268B9"/>
    <w:rsid w:val="00A26A9A"/>
    <w:rsid w:val="00A26C18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4CA"/>
    <w:rsid w:val="00A30680"/>
    <w:rsid w:val="00A307AE"/>
    <w:rsid w:val="00A309AB"/>
    <w:rsid w:val="00A30AB0"/>
    <w:rsid w:val="00A31072"/>
    <w:rsid w:val="00A312DB"/>
    <w:rsid w:val="00A312FC"/>
    <w:rsid w:val="00A31314"/>
    <w:rsid w:val="00A3137E"/>
    <w:rsid w:val="00A313C8"/>
    <w:rsid w:val="00A316FA"/>
    <w:rsid w:val="00A318C8"/>
    <w:rsid w:val="00A31AA1"/>
    <w:rsid w:val="00A31D99"/>
    <w:rsid w:val="00A31DBB"/>
    <w:rsid w:val="00A32320"/>
    <w:rsid w:val="00A323E5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2D8"/>
    <w:rsid w:val="00A33464"/>
    <w:rsid w:val="00A33623"/>
    <w:rsid w:val="00A33723"/>
    <w:rsid w:val="00A33E9F"/>
    <w:rsid w:val="00A33EDC"/>
    <w:rsid w:val="00A34197"/>
    <w:rsid w:val="00A346B5"/>
    <w:rsid w:val="00A3493F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997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1A6"/>
    <w:rsid w:val="00A424A5"/>
    <w:rsid w:val="00A424A7"/>
    <w:rsid w:val="00A4255E"/>
    <w:rsid w:val="00A42C60"/>
    <w:rsid w:val="00A42E4C"/>
    <w:rsid w:val="00A42E50"/>
    <w:rsid w:val="00A42E53"/>
    <w:rsid w:val="00A4311C"/>
    <w:rsid w:val="00A432BB"/>
    <w:rsid w:val="00A43388"/>
    <w:rsid w:val="00A43431"/>
    <w:rsid w:val="00A434EC"/>
    <w:rsid w:val="00A43B53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04"/>
    <w:rsid w:val="00A44C72"/>
    <w:rsid w:val="00A44F04"/>
    <w:rsid w:val="00A44F11"/>
    <w:rsid w:val="00A45034"/>
    <w:rsid w:val="00A45171"/>
    <w:rsid w:val="00A45256"/>
    <w:rsid w:val="00A453E3"/>
    <w:rsid w:val="00A45708"/>
    <w:rsid w:val="00A4576B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DC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1CA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909"/>
    <w:rsid w:val="00A60BC0"/>
    <w:rsid w:val="00A60BD4"/>
    <w:rsid w:val="00A60CA8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1E45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914"/>
    <w:rsid w:val="00A66BF5"/>
    <w:rsid w:val="00A66CD6"/>
    <w:rsid w:val="00A66DBE"/>
    <w:rsid w:val="00A67193"/>
    <w:rsid w:val="00A6733A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487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A9F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5D"/>
    <w:rsid w:val="00A733FB"/>
    <w:rsid w:val="00A73538"/>
    <w:rsid w:val="00A7353F"/>
    <w:rsid w:val="00A735BD"/>
    <w:rsid w:val="00A738B4"/>
    <w:rsid w:val="00A738D4"/>
    <w:rsid w:val="00A738FC"/>
    <w:rsid w:val="00A73930"/>
    <w:rsid w:val="00A73BCA"/>
    <w:rsid w:val="00A73C1B"/>
    <w:rsid w:val="00A73CC0"/>
    <w:rsid w:val="00A73EC2"/>
    <w:rsid w:val="00A73FCB"/>
    <w:rsid w:val="00A74208"/>
    <w:rsid w:val="00A74607"/>
    <w:rsid w:val="00A747DB"/>
    <w:rsid w:val="00A7489A"/>
    <w:rsid w:val="00A74A94"/>
    <w:rsid w:val="00A74AEE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54F"/>
    <w:rsid w:val="00A766D1"/>
    <w:rsid w:val="00A76831"/>
    <w:rsid w:val="00A7688C"/>
    <w:rsid w:val="00A769A9"/>
    <w:rsid w:val="00A76A5B"/>
    <w:rsid w:val="00A76AC8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02"/>
    <w:rsid w:val="00A77D10"/>
    <w:rsid w:val="00A8002B"/>
    <w:rsid w:val="00A80483"/>
    <w:rsid w:val="00A804F1"/>
    <w:rsid w:val="00A8070E"/>
    <w:rsid w:val="00A80F9C"/>
    <w:rsid w:val="00A8114F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2D2"/>
    <w:rsid w:val="00A8237F"/>
    <w:rsid w:val="00A8268F"/>
    <w:rsid w:val="00A8269B"/>
    <w:rsid w:val="00A826EF"/>
    <w:rsid w:val="00A8275C"/>
    <w:rsid w:val="00A828B7"/>
    <w:rsid w:val="00A82959"/>
    <w:rsid w:val="00A829A2"/>
    <w:rsid w:val="00A82A41"/>
    <w:rsid w:val="00A82FA5"/>
    <w:rsid w:val="00A832FC"/>
    <w:rsid w:val="00A833D1"/>
    <w:rsid w:val="00A833E4"/>
    <w:rsid w:val="00A8344B"/>
    <w:rsid w:val="00A83550"/>
    <w:rsid w:val="00A836B5"/>
    <w:rsid w:val="00A837FB"/>
    <w:rsid w:val="00A83CDA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506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87DE8"/>
    <w:rsid w:val="00A90107"/>
    <w:rsid w:val="00A901AD"/>
    <w:rsid w:val="00A901E6"/>
    <w:rsid w:val="00A90377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02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E50"/>
    <w:rsid w:val="00A92F05"/>
    <w:rsid w:val="00A93084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532"/>
    <w:rsid w:val="00A96701"/>
    <w:rsid w:val="00A967B3"/>
    <w:rsid w:val="00A96914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E05"/>
    <w:rsid w:val="00A97F14"/>
    <w:rsid w:val="00AA01B6"/>
    <w:rsid w:val="00AA02BF"/>
    <w:rsid w:val="00AA0348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EB"/>
    <w:rsid w:val="00AA15FC"/>
    <w:rsid w:val="00AA1EA6"/>
    <w:rsid w:val="00AA21C4"/>
    <w:rsid w:val="00AA256F"/>
    <w:rsid w:val="00AA2598"/>
    <w:rsid w:val="00AA26AC"/>
    <w:rsid w:val="00AA2A39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8EA"/>
    <w:rsid w:val="00AA3A93"/>
    <w:rsid w:val="00AA3B4F"/>
    <w:rsid w:val="00AA42ED"/>
    <w:rsid w:val="00AA459D"/>
    <w:rsid w:val="00AA496C"/>
    <w:rsid w:val="00AA4A09"/>
    <w:rsid w:val="00AA4BF2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59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09A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32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8F4"/>
    <w:rsid w:val="00AB5AAF"/>
    <w:rsid w:val="00AB5B51"/>
    <w:rsid w:val="00AB5BB8"/>
    <w:rsid w:val="00AB5DB4"/>
    <w:rsid w:val="00AB5EE5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767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6AA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92B"/>
    <w:rsid w:val="00AD0B63"/>
    <w:rsid w:val="00AD0BCF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2D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5CC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E79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67"/>
    <w:rsid w:val="00AE49F0"/>
    <w:rsid w:val="00AE4A53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B31"/>
    <w:rsid w:val="00AE5C45"/>
    <w:rsid w:val="00AE5D05"/>
    <w:rsid w:val="00AE5E9A"/>
    <w:rsid w:val="00AE5FD3"/>
    <w:rsid w:val="00AE5FE4"/>
    <w:rsid w:val="00AE61DA"/>
    <w:rsid w:val="00AE62C6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44C"/>
    <w:rsid w:val="00AE77A8"/>
    <w:rsid w:val="00AE7965"/>
    <w:rsid w:val="00AE7B48"/>
    <w:rsid w:val="00AE7C3E"/>
    <w:rsid w:val="00AE7DD4"/>
    <w:rsid w:val="00AF00BA"/>
    <w:rsid w:val="00AF02D2"/>
    <w:rsid w:val="00AF0CAD"/>
    <w:rsid w:val="00AF0D0F"/>
    <w:rsid w:val="00AF0F22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83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5FB"/>
    <w:rsid w:val="00AF7673"/>
    <w:rsid w:val="00AF79EA"/>
    <w:rsid w:val="00AF79FF"/>
    <w:rsid w:val="00AF7C50"/>
    <w:rsid w:val="00AF7C5D"/>
    <w:rsid w:val="00AF7C95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1A0C"/>
    <w:rsid w:val="00B0206D"/>
    <w:rsid w:val="00B020DB"/>
    <w:rsid w:val="00B020F9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2A6"/>
    <w:rsid w:val="00B0340E"/>
    <w:rsid w:val="00B039F0"/>
    <w:rsid w:val="00B03C70"/>
    <w:rsid w:val="00B03FA2"/>
    <w:rsid w:val="00B03FD4"/>
    <w:rsid w:val="00B04184"/>
    <w:rsid w:val="00B0421B"/>
    <w:rsid w:val="00B04374"/>
    <w:rsid w:val="00B04383"/>
    <w:rsid w:val="00B04432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A29"/>
    <w:rsid w:val="00B10B35"/>
    <w:rsid w:val="00B10ED4"/>
    <w:rsid w:val="00B10EE4"/>
    <w:rsid w:val="00B11164"/>
    <w:rsid w:val="00B1126A"/>
    <w:rsid w:val="00B11312"/>
    <w:rsid w:val="00B11322"/>
    <w:rsid w:val="00B11568"/>
    <w:rsid w:val="00B11725"/>
    <w:rsid w:val="00B11B36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397D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944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0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7EB"/>
    <w:rsid w:val="00B2387D"/>
    <w:rsid w:val="00B23F40"/>
    <w:rsid w:val="00B23FE6"/>
    <w:rsid w:val="00B2457D"/>
    <w:rsid w:val="00B24802"/>
    <w:rsid w:val="00B2499A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B1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3A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76"/>
    <w:rsid w:val="00B304A3"/>
    <w:rsid w:val="00B3075D"/>
    <w:rsid w:val="00B30959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D13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3B0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9E"/>
    <w:rsid w:val="00B35FA9"/>
    <w:rsid w:val="00B35FD1"/>
    <w:rsid w:val="00B361A2"/>
    <w:rsid w:val="00B361C2"/>
    <w:rsid w:val="00B361DC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0FA5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AB7"/>
    <w:rsid w:val="00B41B3A"/>
    <w:rsid w:val="00B41C07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A9F"/>
    <w:rsid w:val="00B42B6F"/>
    <w:rsid w:val="00B42DF6"/>
    <w:rsid w:val="00B42E58"/>
    <w:rsid w:val="00B43018"/>
    <w:rsid w:val="00B43158"/>
    <w:rsid w:val="00B434BA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C8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1C4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C18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CD2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5F4A"/>
    <w:rsid w:val="00B55F54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A91"/>
    <w:rsid w:val="00B57BBD"/>
    <w:rsid w:val="00B57DDF"/>
    <w:rsid w:val="00B57E2A"/>
    <w:rsid w:val="00B57E38"/>
    <w:rsid w:val="00B600A5"/>
    <w:rsid w:val="00B60602"/>
    <w:rsid w:val="00B6063B"/>
    <w:rsid w:val="00B60741"/>
    <w:rsid w:val="00B6085C"/>
    <w:rsid w:val="00B6099B"/>
    <w:rsid w:val="00B60A17"/>
    <w:rsid w:val="00B60E2D"/>
    <w:rsid w:val="00B613F9"/>
    <w:rsid w:val="00B616E9"/>
    <w:rsid w:val="00B61F5C"/>
    <w:rsid w:val="00B62007"/>
    <w:rsid w:val="00B6215A"/>
    <w:rsid w:val="00B6227D"/>
    <w:rsid w:val="00B62371"/>
    <w:rsid w:val="00B62597"/>
    <w:rsid w:val="00B625B9"/>
    <w:rsid w:val="00B62631"/>
    <w:rsid w:val="00B62742"/>
    <w:rsid w:val="00B62766"/>
    <w:rsid w:val="00B6296F"/>
    <w:rsid w:val="00B62AC1"/>
    <w:rsid w:val="00B62C76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1E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6E5B"/>
    <w:rsid w:val="00B67103"/>
    <w:rsid w:val="00B67874"/>
    <w:rsid w:val="00B679C6"/>
    <w:rsid w:val="00B67A0B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B4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1ADA"/>
    <w:rsid w:val="00B7202C"/>
    <w:rsid w:val="00B720B8"/>
    <w:rsid w:val="00B720FA"/>
    <w:rsid w:val="00B723A1"/>
    <w:rsid w:val="00B723CA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DFB"/>
    <w:rsid w:val="00B73F2B"/>
    <w:rsid w:val="00B7401D"/>
    <w:rsid w:val="00B742A6"/>
    <w:rsid w:val="00B74335"/>
    <w:rsid w:val="00B74406"/>
    <w:rsid w:val="00B746BC"/>
    <w:rsid w:val="00B74841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1D78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8F2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D9A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943"/>
    <w:rsid w:val="00B93C75"/>
    <w:rsid w:val="00B93CAB"/>
    <w:rsid w:val="00B941B2"/>
    <w:rsid w:val="00B941F4"/>
    <w:rsid w:val="00B9425E"/>
    <w:rsid w:val="00B947D1"/>
    <w:rsid w:val="00B94802"/>
    <w:rsid w:val="00B94B08"/>
    <w:rsid w:val="00B94CF3"/>
    <w:rsid w:val="00B94E94"/>
    <w:rsid w:val="00B9524D"/>
    <w:rsid w:val="00B9526F"/>
    <w:rsid w:val="00B95384"/>
    <w:rsid w:val="00B95455"/>
    <w:rsid w:val="00B955D4"/>
    <w:rsid w:val="00B9570B"/>
    <w:rsid w:val="00B9588C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7D2"/>
    <w:rsid w:val="00BA0884"/>
    <w:rsid w:val="00BA09C5"/>
    <w:rsid w:val="00BA0C02"/>
    <w:rsid w:val="00BA0E08"/>
    <w:rsid w:val="00BA1269"/>
    <w:rsid w:val="00BA147C"/>
    <w:rsid w:val="00BA15F2"/>
    <w:rsid w:val="00BA172D"/>
    <w:rsid w:val="00BA17C1"/>
    <w:rsid w:val="00BA1C1C"/>
    <w:rsid w:val="00BA1D89"/>
    <w:rsid w:val="00BA1E2E"/>
    <w:rsid w:val="00BA1EBB"/>
    <w:rsid w:val="00BA218B"/>
    <w:rsid w:val="00BA22F4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0AE"/>
    <w:rsid w:val="00BA416B"/>
    <w:rsid w:val="00BA4187"/>
    <w:rsid w:val="00BA41C3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370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9B0"/>
    <w:rsid w:val="00BA6A6F"/>
    <w:rsid w:val="00BA6B4E"/>
    <w:rsid w:val="00BA6C7B"/>
    <w:rsid w:val="00BA6D71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A7F0E"/>
    <w:rsid w:val="00BB008D"/>
    <w:rsid w:val="00BB00A0"/>
    <w:rsid w:val="00BB0227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4EF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9BA"/>
    <w:rsid w:val="00BB2DD2"/>
    <w:rsid w:val="00BB2DFB"/>
    <w:rsid w:val="00BB31C9"/>
    <w:rsid w:val="00BB3212"/>
    <w:rsid w:val="00BB33F2"/>
    <w:rsid w:val="00BB3543"/>
    <w:rsid w:val="00BB35AA"/>
    <w:rsid w:val="00BB3669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6F0"/>
    <w:rsid w:val="00BB5A1B"/>
    <w:rsid w:val="00BB5AF1"/>
    <w:rsid w:val="00BB5C06"/>
    <w:rsid w:val="00BB5F3C"/>
    <w:rsid w:val="00BB608E"/>
    <w:rsid w:val="00BB665C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CC1"/>
    <w:rsid w:val="00BC0DF6"/>
    <w:rsid w:val="00BC0E2A"/>
    <w:rsid w:val="00BC1010"/>
    <w:rsid w:val="00BC12A6"/>
    <w:rsid w:val="00BC1306"/>
    <w:rsid w:val="00BC13B3"/>
    <w:rsid w:val="00BC17B7"/>
    <w:rsid w:val="00BC17DA"/>
    <w:rsid w:val="00BC17F2"/>
    <w:rsid w:val="00BC1A1A"/>
    <w:rsid w:val="00BC1AAA"/>
    <w:rsid w:val="00BC20FB"/>
    <w:rsid w:val="00BC222A"/>
    <w:rsid w:val="00BC24A2"/>
    <w:rsid w:val="00BC24DD"/>
    <w:rsid w:val="00BC2660"/>
    <w:rsid w:val="00BC26B2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8A5"/>
    <w:rsid w:val="00BC492D"/>
    <w:rsid w:val="00BC4B87"/>
    <w:rsid w:val="00BC4E8D"/>
    <w:rsid w:val="00BC5253"/>
    <w:rsid w:val="00BC53E1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D9F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D0D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822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59F9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9F2"/>
    <w:rsid w:val="00BE2BC9"/>
    <w:rsid w:val="00BE2C5A"/>
    <w:rsid w:val="00BE2D45"/>
    <w:rsid w:val="00BE31FC"/>
    <w:rsid w:val="00BE33CF"/>
    <w:rsid w:val="00BE35CE"/>
    <w:rsid w:val="00BE3614"/>
    <w:rsid w:val="00BE3797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620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687"/>
    <w:rsid w:val="00BE5952"/>
    <w:rsid w:val="00BE59C3"/>
    <w:rsid w:val="00BE5A1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725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3FF"/>
    <w:rsid w:val="00BF244D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898"/>
    <w:rsid w:val="00BF39EE"/>
    <w:rsid w:val="00BF3AE3"/>
    <w:rsid w:val="00BF3B0D"/>
    <w:rsid w:val="00BF3BB0"/>
    <w:rsid w:val="00BF3D89"/>
    <w:rsid w:val="00BF3E41"/>
    <w:rsid w:val="00BF405A"/>
    <w:rsid w:val="00BF42FA"/>
    <w:rsid w:val="00BF45F4"/>
    <w:rsid w:val="00BF4733"/>
    <w:rsid w:val="00BF47A4"/>
    <w:rsid w:val="00BF484B"/>
    <w:rsid w:val="00BF4995"/>
    <w:rsid w:val="00BF4C95"/>
    <w:rsid w:val="00BF4CBE"/>
    <w:rsid w:val="00BF4E60"/>
    <w:rsid w:val="00BF4FA0"/>
    <w:rsid w:val="00BF5327"/>
    <w:rsid w:val="00BF54C5"/>
    <w:rsid w:val="00BF554A"/>
    <w:rsid w:val="00BF556A"/>
    <w:rsid w:val="00BF57A2"/>
    <w:rsid w:val="00BF5884"/>
    <w:rsid w:val="00BF5A15"/>
    <w:rsid w:val="00BF5BD5"/>
    <w:rsid w:val="00BF5D3F"/>
    <w:rsid w:val="00BF5FF8"/>
    <w:rsid w:val="00BF6100"/>
    <w:rsid w:val="00BF610C"/>
    <w:rsid w:val="00BF61D8"/>
    <w:rsid w:val="00BF6254"/>
    <w:rsid w:val="00BF62A8"/>
    <w:rsid w:val="00BF6408"/>
    <w:rsid w:val="00BF6414"/>
    <w:rsid w:val="00BF6582"/>
    <w:rsid w:val="00BF6666"/>
    <w:rsid w:val="00BF6B79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AF1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D5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4B3"/>
    <w:rsid w:val="00C02533"/>
    <w:rsid w:val="00C026D2"/>
    <w:rsid w:val="00C02785"/>
    <w:rsid w:val="00C02A73"/>
    <w:rsid w:val="00C02B11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BB5"/>
    <w:rsid w:val="00C03C2A"/>
    <w:rsid w:val="00C03EA5"/>
    <w:rsid w:val="00C03FEB"/>
    <w:rsid w:val="00C04012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6D"/>
    <w:rsid w:val="00C05276"/>
    <w:rsid w:val="00C0529D"/>
    <w:rsid w:val="00C05338"/>
    <w:rsid w:val="00C05553"/>
    <w:rsid w:val="00C0579C"/>
    <w:rsid w:val="00C05AD1"/>
    <w:rsid w:val="00C05B68"/>
    <w:rsid w:val="00C05FD6"/>
    <w:rsid w:val="00C05FE7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B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BBC"/>
    <w:rsid w:val="00C14C04"/>
    <w:rsid w:val="00C14EBB"/>
    <w:rsid w:val="00C150FB"/>
    <w:rsid w:val="00C1515C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D8D"/>
    <w:rsid w:val="00C16E2E"/>
    <w:rsid w:val="00C17027"/>
    <w:rsid w:val="00C1708B"/>
    <w:rsid w:val="00C170A5"/>
    <w:rsid w:val="00C17191"/>
    <w:rsid w:val="00C17239"/>
    <w:rsid w:val="00C1764C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BE2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778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C93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143"/>
    <w:rsid w:val="00C27366"/>
    <w:rsid w:val="00C2762E"/>
    <w:rsid w:val="00C27710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6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949"/>
    <w:rsid w:val="00C33B13"/>
    <w:rsid w:val="00C33BD5"/>
    <w:rsid w:val="00C33E4B"/>
    <w:rsid w:val="00C341CE"/>
    <w:rsid w:val="00C3420A"/>
    <w:rsid w:val="00C34290"/>
    <w:rsid w:val="00C344BA"/>
    <w:rsid w:val="00C344D7"/>
    <w:rsid w:val="00C34532"/>
    <w:rsid w:val="00C3459F"/>
    <w:rsid w:val="00C346CE"/>
    <w:rsid w:val="00C3476F"/>
    <w:rsid w:val="00C348AF"/>
    <w:rsid w:val="00C34F65"/>
    <w:rsid w:val="00C35287"/>
    <w:rsid w:val="00C352D6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371"/>
    <w:rsid w:val="00C365B7"/>
    <w:rsid w:val="00C365E8"/>
    <w:rsid w:val="00C3678F"/>
    <w:rsid w:val="00C36838"/>
    <w:rsid w:val="00C36920"/>
    <w:rsid w:val="00C36CC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6EF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01F"/>
    <w:rsid w:val="00C44749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662E"/>
    <w:rsid w:val="00C466C4"/>
    <w:rsid w:val="00C47071"/>
    <w:rsid w:val="00C4720B"/>
    <w:rsid w:val="00C473CA"/>
    <w:rsid w:val="00C4745E"/>
    <w:rsid w:val="00C4757E"/>
    <w:rsid w:val="00C475A1"/>
    <w:rsid w:val="00C47897"/>
    <w:rsid w:val="00C47948"/>
    <w:rsid w:val="00C47989"/>
    <w:rsid w:val="00C47D5E"/>
    <w:rsid w:val="00C47DBD"/>
    <w:rsid w:val="00C5005A"/>
    <w:rsid w:val="00C5059C"/>
    <w:rsid w:val="00C505E2"/>
    <w:rsid w:val="00C50743"/>
    <w:rsid w:val="00C50BD6"/>
    <w:rsid w:val="00C50E02"/>
    <w:rsid w:val="00C50F3A"/>
    <w:rsid w:val="00C510A4"/>
    <w:rsid w:val="00C511D5"/>
    <w:rsid w:val="00C51352"/>
    <w:rsid w:val="00C51422"/>
    <w:rsid w:val="00C5147F"/>
    <w:rsid w:val="00C5150E"/>
    <w:rsid w:val="00C517CB"/>
    <w:rsid w:val="00C51994"/>
    <w:rsid w:val="00C51DB9"/>
    <w:rsid w:val="00C51FC4"/>
    <w:rsid w:val="00C52103"/>
    <w:rsid w:val="00C52256"/>
    <w:rsid w:val="00C52305"/>
    <w:rsid w:val="00C5286F"/>
    <w:rsid w:val="00C52905"/>
    <w:rsid w:val="00C52A1C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2F"/>
    <w:rsid w:val="00C55BB4"/>
    <w:rsid w:val="00C55C57"/>
    <w:rsid w:val="00C55C5B"/>
    <w:rsid w:val="00C55E01"/>
    <w:rsid w:val="00C55E21"/>
    <w:rsid w:val="00C55FA6"/>
    <w:rsid w:val="00C565ED"/>
    <w:rsid w:val="00C56792"/>
    <w:rsid w:val="00C56C8A"/>
    <w:rsid w:val="00C56F4D"/>
    <w:rsid w:val="00C56F89"/>
    <w:rsid w:val="00C57036"/>
    <w:rsid w:val="00C57214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9A4"/>
    <w:rsid w:val="00C60B35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1ED0"/>
    <w:rsid w:val="00C6203D"/>
    <w:rsid w:val="00C620D6"/>
    <w:rsid w:val="00C623CF"/>
    <w:rsid w:val="00C623E4"/>
    <w:rsid w:val="00C6297A"/>
    <w:rsid w:val="00C629C6"/>
    <w:rsid w:val="00C62A5D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5E5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64"/>
    <w:rsid w:val="00C650B5"/>
    <w:rsid w:val="00C650F2"/>
    <w:rsid w:val="00C65103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A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1E4"/>
    <w:rsid w:val="00C712F9"/>
    <w:rsid w:val="00C71417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4D7"/>
    <w:rsid w:val="00C74630"/>
    <w:rsid w:val="00C74721"/>
    <w:rsid w:val="00C747EA"/>
    <w:rsid w:val="00C7496B"/>
    <w:rsid w:val="00C74F89"/>
    <w:rsid w:val="00C75363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5C98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9CB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11F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DB0"/>
    <w:rsid w:val="00C84F64"/>
    <w:rsid w:val="00C84F8C"/>
    <w:rsid w:val="00C84FED"/>
    <w:rsid w:val="00C8506D"/>
    <w:rsid w:val="00C85094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5D7"/>
    <w:rsid w:val="00C918E1"/>
    <w:rsid w:val="00C91976"/>
    <w:rsid w:val="00C919A2"/>
    <w:rsid w:val="00C91CB0"/>
    <w:rsid w:val="00C91E82"/>
    <w:rsid w:val="00C91FFE"/>
    <w:rsid w:val="00C92019"/>
    <w:rsid w:val="00C921E9"/>
    <w:rsid w:val="00C92247"/>
    <w:rsid w:val="00C9225D"/>
    <w:rsid w:val="00C92325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381"/>
    <w:rsid w:val="00C95433"/>
    <w:rsid w:val="00C954AB"/>
    <w:rsid w:val="00C95689"/>
    <w:rsid w:val="00C9587A"/>
    <w:rsid w:val="00C959BA"/>
    <w:rsid w:val="00C95AB6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6FA"/>
    <w:rsid w:val="00CA19D0"/>
    <w:rsid w:val="00CA1B02"/>
    <w:rsid w:val="00CA1D7F"/>
    <w:rsid w:val="00CA1D88"/>
    <w:rsid w:val="00CA1F83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925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695"/>
    <w:rsid w:val="00CB0868"/>
    <w:rsid w:val="00CB0BE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3A5E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7D3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361"/>
    <w:rsid w:val="00CB755D"/>
    <w:rsid w:val="00CB7C03"/>
    <w:rsid w:val="00CB7C23"/>
    <w:rsid w:val="00CB7C5C"/>
    <w:rsid w:val="00CB7F09"/>
    <w:rsid w:val="00CC0069"/>
    <w:rsid w:val="00CC01BD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AFB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BB"/>
    <w:rsid w:val="00CC606C"/>
    <w:rsid w:val="00CC6155"/>
    <w:rsid w:val="00CC6197"/>
    <w:rsid w:val="00CC6228"/>
    <w:rsid w:val="00CC62C6"/>
    <w:rsid w:val="00CC637D"/>
    <w:rsid w:val="00CC64A8"/>
    <w:rsid w:val="00CC64F7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D9D"/>
    <w:rsid w:val="00CC7FEF"/>
    <w:rsid w:val="00CC7FF3"/>
    <w:rsid w:val="00CC7FF8"/>
    <w:rsid w:val="00CD003F"/>
    <w:rsid w:val="00CD0183"/>
    <w:rsid w:val="00CD0195"/>
    <w:rsid w:val="00CD0231"/>
    <w:rsid w:val="00CD0603"/>
    <w:rsid w:val="00CD0826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6B4"/>
    <w:rsid w:val="00CD29C9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794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4D6D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7DB"/>
    <w:rsid w:val="00CD781F"/>
    <w:rsid w:val="00CD7831"/>
    <w:rsid w:val="00CD789A"/>
    <w:rsid w:val="00CD79C3"/>
    <w:rsid w:val="00CE0027"/>
    <w:rsid w:val="00CE0355"/>
    <w:rsid w:val="00CE051C"/>
    <w:rsid w:val="00CE05B2"/>
    <w:rsid w:val="00CE07F2"/>
    <w:rsid w:val="00CE0A65"/>
    <w:rsid w:val="00CE0C04"/>
    <w:rsid w:val="00CE0C05"/>
    <w:rsid w:val="00CE0C31"/>
    <w:rsid w:val="00CE1098"/>
    <w:rsid w:val="00CE11AE"/>
    <w:rsid w:val="00CE11C8"/>
    <w:rsid w:val="00CE139B"/>
    <w:rsid w:val="00CE1537"/>
    <w:rsid w:val="00CE15B9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BB9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67B"/>
    <w:rsid w:val="00CE582B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078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35D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43E"/>
    <w:rsid w:val="00CF364F"/>
    <w:rsid w:val="00CF382C"/>
    <w:rsid w:val="00CF3A5D"/>
    <w:rsid w:val="00CF3BD8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6FA5"/>
    <w:rsid w:val="00CF70A5"/>
    <w:rsid w:val="00CF70E9"/>
    <w:rsid w:val="00CF72C8"/>
    <w:rsid w:val="00CF737B"/>
    <w:rsid w:val="00CF7424"/>
    <w:rsid w:val="00CF7697"/>
    <w:rsid w:val="00CF78AF"/>
    <w:rsid w:val="00CF78F4"/>
    <w:rsid w:val="00CF7F10"/>
    <w:rsid w:val="00D0006B"/>
    <w:rsid w:val="00D0011B"/>
    <w:rsid w:val="00D00481"/>
    <w:rsid w:val="00D00537"/>
    <w:rsid w:val="00D0058D"/>
    <w:rsid w:val="00D0067E"/>
    <w:rsid w:val="00D00805"/>
    <w:rsid w:val="00D008BD"/>
    <w:rsid w:val="00D00EA1"/>
    <w:rsid w:val="00D0106B"/>
    <w:rsid w:val="00D010A0"/>
    <w:rsid w:val="00D010AB"/>
    <w:rsid w:val="00D010D7"/>
    <w:rsid w:val="00D010F8"/>
    <w:rsid w:val="00D011A4"/>
    <w:rsid w:val="00D011EE"/>
    <w:rsid w:val="00D01388"/>
    <w:rsid w:val="00D01420"/>
    <w:rsid w:val="00D0148F"/>
    <w:rsid w:val="00D01497"/>
    <w:rsid w:val="00D01B31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B4B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8D6"/>
    <w:rsid w:val="00D06DC0"/>
    <w:rsid w:val="00D06E48"/>
    <w:rsid w:val="00D0701A"/>
    <w:rsid w:val="00D070EE"/>
    <w:rsid w:val="00D07167"/>
    <w:rsid w:val="00D0729C"/>
    <w:rsid w:val="00D072A3"/>
    <w:rsid w:val="00D07409"/>
    <w:rsid w:val="00D074D6"/>
    <w:rsid w:val="00D0778A"/>
    <w:rsid w:val="00D079A4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4DF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99"/>
    <w:rsid w:val="00D130CC"/>
    <w:rsid w:val="00D13180"/>
    <w:rsid w:val="00D1341F"/>
    <w:rsid w:val="00D13719"/>
    <w:rsid w:val="00D1374F"/>
    <w:rsid w:val="00D13948"/>
    <w:rsid w:val="00D13978"/>
    <w:rsid w:val="00D13A2E"/>
    <w:rsid w:val="00D13A37"/>
    <w:rsid w:val="00D13A7B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6D3"/>
    <w:rsid w:val="00D17886"/>
    <w:rsid w:val="00D17B7C"/>
    <w:rsid w:val="00D17B96"/>
    <w:rsid w:val="00D17EFA"/>
    <w:rsid w:val="00D2001F"/>
    <w:rsid w:val="00D20451"/>
    <w:rsid w:val="00D205C6"/>
    <w:rsid w:val="00D2094E"/>
    <w:rsid w:val="00D20C91"/>
    <w:rsid w:val="00D20CC1"/>
    <w:rsid w:val="00D20DD0"/>
    <w:rsid w:val="00D210BD"/>
    <w:rsid w:val="00D2113B"/>
    <w:rsid w:val="00D211C4"/>
    <w:rsid w:val="00D2132F"/>
    <w:rsid w:val="00D21339"/>
    <w:rsid w:val="00D2134A"/>
    <w:rsid w:val="00D213DB"/>
    <w:rsid w:val="00D214E8"/>
    <w:rsid w:val="00D2164D"/>
    <w:rsid w:val="00D217A9"/>
    <w:rsid w:val="00D21957"/>
    <w:rsid w:val="00D220A5"/>
    <w:rsid w:val="00D222E9"/>
    <w:rsid w:val="00D22460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B5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15E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E12"/>
    <w:rsid w:val="00D30FEB"/>
    <w:rsid w:val="00D310ED"/>
    <w:rsid w:val="00D31F04"/>
    <w:rsid w:val="00D32019"/>
    <w:rsid w:val="00D32101"/>
    <w:rsid w:val="00D321F5"/>
    <w:rsid w:val="00D3236E"/>
    <w:rsid w:val="00D3247C"/>
    <w:rsid w:val="00D32702"/>
    <w:rsid w:val="00D3277D"/>
    <w:rsid w:val="00D329B6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631"/>
    <w:rsid w:val="00D33736"/>
    <w:rsid w:val="00D33AA2"/>
    <w:rsid w:val="00D33AAE"/>
    <w:rsid w:val="00D33BA7"/>
    <w:rsid w:val="00D33C80"/>
    <w:rsid w:val="00D33EF0"/>
    <w:rsid w:val="00D33F47"/>
    <w:rsid w:val="00D34257"/>
    <w:rsid w:val="00D3430C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5A4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15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AF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981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255"/>
    <w:rsid w:val="00D45258"/>
    <w:rsid w:val="00D45469"/>
    <w:rsid w:val="00D45521"/>
    <w:rsid w:val="00D456F6"/>
    <w:rsid w:val="00D456F8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D3C"/>
    <w:rsid w:val="00D46F3C"/>
    <w:rsid w:val="00D4729E"/>
    <w:rsid w:val="00D4776F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9FD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05"/>
    <w:rsid w:val="00D5229E"/>
    <w:rsid w:val="00D5240E"/>
    <w:rsid w:val="00D52A21"/>
    <w:rsid w:val="00D52A37"/>
    <w:rsid w:val="00D52B5C"/>
    <w:rsid w:val="00D52CDE"/>
    <w:rsid w:val="00D52D00"/>
    <w:rsid w:val="00D52DCD"/>
    <w:rsid w:val="00D53001"/>
    <w:rsid w:val="00D5308F"/>
    <w:rsid w:val="00D530B5"/>
    <w:rsid w:val="00D53368"/>
    <w:rsid w:val="00D53C74"/>
    <w:rsid w:val="00D53DAC"/>
    <w:rsid w:val="00D53E70"/>
    <w:rsid w:val="00D540E2"/>
    <w:rsid w:val="00D545A5"/>
    <w:rsid w:val="00D54724"/>
    <w:rsid w:val="00D54A10"/>
    <w:rsid w:val="00D54A71"/>
    <w:rsid w:val="00D54C53"/>
    <w:rsid w:val="00D54F31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6F49"/>
    <w:rsid w:val="00D573FF"/>
    <w:rsid w:val="00D57518"/>
    <w:rsid w:val="00D577AF"/>
    <w:rsid w:val="00D57B7D"/>
    <w:rsid w:val="00D57C79"/>
    <w:rsid w:val="00D57CC8"/>
    <w:rsid w:val="00D57F4A"/>
    <w:rsid w:val="00D57F6D"/>
    <w:rsid w:val="00D57F7E"/>
    <w:rsid w:val="00D6008A"/>
    <w:rsid w:val="00D60185"/>
    <w:rsid w:val="00D602D8"/>
    <w:rsid w:val="00D603FA"/>
    <w:rsid w:val="00D604EF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5FA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6E"/>
    <w:rsid w:val="00D671DD"/>
    <w:rsid w:val="00D67286"/>
    <w:rsid w:val="00D672B4"/>
    <w:rsid w:val="00D673A1"/>
    <w:rsid w:val="00D6746B"/>
    <w:rsid w:val="00D67491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0B"/>
    <w:rsid w:val="00D74582"/>
    <w:rsid w:val="00D74B42"/>
    <w:rsid w:val="00D74D6D"/>
    <w:rsid w:val="00D74DE8"/>
    <w:rsid w:val="00D74E4E"/>
    <w:rsid w:val="00D74EDB"/>
    <w:rsid w:val="00D7506F"/>
    <w:rsid w:val="00D750EF"/>
    <w:rsid w:val="00D751E4"/>
    <w:rsid w:val="00D7552B"/>
    <w:rsid w:val="00D756F3"/>
    <w:rsid w:val="00D75747"/>
    <w:rsid w:val="00D757A2"/>
    <w:rsid w:val="00D7581A"/>
    <w:rsid w:val="00D75AFB"/>
    <w:rsid w:val="00D75B84"/>
    <w:rsid w:val="00D75CD7"/>
    <w:rsid w:val="00D75D7C"/>
    <w:rsid w:val="00D75E85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437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1F3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BB"/>
    <w:rsid w:val="00D83EE3"/>
    <w:rsid w:val="00D83F57"/>
    <w:rsid w:val="00D842F2"/>
    <w:rsid w:val="00D84754"/>
    <w:rsid w:val="00D84927"/>
    <w:rsid w:val="00D84950"/>
    <w:rsid w:val="00D84BF9"/>
    <w:rsid w:val="00D84C7B"/>
    <w:rsid w:val="00D84E29"/>
    <w:rsid w:val="00D84E72"/>
    <w:rsid w:val="00D852AF"/>
    <w:rsid w:val="00D852E3"/>
    <w:rsid w:val="00D853DB"/>
    <w:rsid w:val="00D8560B"/>
    <w:rsid w:val="00D85611"/>
    <w:rsid w:val="00D859AF"/>
    <w:rsid w:val="00D85A16"/>
    <w:rsid w:val="00D85A80"/>
    <w:rsid w:val="00D85A8B"/>
    <w:rsid w:val="00D85D65"/>
    <w:rsid w:val="00D85DED"/>
    <w:rsid w:val="00D85E24"/>
    <w:rsid w:val="00D8614D"/>
    <w:rsid w:val="00D86235"/>
    <w:rsid w:val="00D864CC"/>
    <w:rsid w:val="00D8650C"/>
    <w:rsid w:val="00D86662"/>
    <w:rsid w:val="00D8688C"/>
    <w:rsid w:val="00D868EF"/>
    <w:rsid w:val="00D8694D"/>
    <w:rsid w:val="00D86D34"/>
    <w:rsid w:val="00D86D72"/>
    <w:rsid w:val="00D86DCC"/>
    <w:rsid w:val="00D871EE"/>
    <w:rsid w:val="00D872E9"/>
    <w:rsid w:val="00D87469"/>
    <w:rsid w:val="00D8769D"/>
    <w:rsid w:val="00D87AE0"/>
    <w:rsid w:val="00D87B21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4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072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BF0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D62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6D1A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23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746"/>
    <w:rsid w:val="00DA3949"/>
    <w:rsid w:val="00DA3975"/>
    <w:rsid w:val="00DA3C27"/>
    <w:rsid w:val="00DA3CF0"/>
    <w:rsid w:val="00DA3DEE"/>
    <w:rsid w:val="00DA3F5F"/>
    <w:rsid w:val="00DA3F66"/>
    <w:rsid w:val="00DA41FA"/>
    <w:rsid w:val="00DA4465"/>
    <w:rsid w:val="00DA44EE"/>
    <w:rsid w:val="00DA46D4"/>
    <w:rsid w:val="00DA479C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D9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DFD"/>
    <w:rsid w:val="00DB2E05"/>
    <w:rsid w:val="00DB2EFC"/>
    <w:rsid w:val="00DB3440"/>
    <w:rsid w:val="00DB399B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B81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1B5"/>
    <w:rsid w:val="00DC0298"/>
    <w:rsid w:val="00DC04CE"/>
    <w:rsid w:val="00DC06F1"/>
    <w:rsid w:val="00DC08D6"/>
    <w:rsid w:val="00DC0B6E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66D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817"/>
    <w:rsid w:val="00DC3DAC"/>
    <w:rsid w:val="00DC3FFD"/>
    <w:rsid w:val="00DC449C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2C"/>
    <w:rsid w:val="00DC51C8"/>
    <w:rsid w:val="00DC53ED"/>
    <w:rsid w:val="00DC5580"/>
    <w:rsid w:val="00DC59A0"/>
    <w:rsid w:val="00DC5CAF"/>
    <w:rsid w:val="00DC5D34"/>
    <w:rsid w:val="00DC5EF6"/>
    <w:rsid w:val="00DC61F1"/>
    <w:rsid w:val="00DC626F"/>
    <w:rsid w:val="00DC62EF"/>
    <w:rsid w:val="00DC63B9"/>
    <w:rsid w:val="00DC6485"/>
    <w:rsid w:val="00DC65A1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1CE3"/>
    <w:rsid w:val="00DD203D"/>
    <w:rsid w:val="00DD2B6C"/>
    <w:rsid w:val="00DD2DC6"/>
    <w:rsid w:val="00DD2FDB"/>
    <w:rsid w:val="00DD2FE7"/>
    <w:rsid w:val="00DD2FF6"/>
    <w:rsid w:val="00DD36A0"/>
    <w:rsid w:val="00DD386E"/>
    <w:rsid w:val="00DD392E"/>
    <w:rsid w:val="00DD3A5A"/>
    <w:rsid w:val="00DD3EAA"/>
    <w:rsid w:val="00DD4006"/>
    <w:rsid w:val="00DD409D"/>
    <w:rsid w:val="00DD4163"/>
    <w:rsid w:val="00DD41D6"/>
    <w:rsid w:val="00DD42DF"/>
    <w:rsid w:val="00DD44A5"/>
    <w:rsid w:val="00DD44FD"/>
    <w:rsid w:val="00DD4E1D"/>
    <w:rsid w:val="00DD505D"/>
    <w:rsid w:val="00DD51C5"/>
    <w:rsid w:val="00DD530E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703"/>
    <w:rsid w:val="00DE1AF9"/>
    <w:rsid w:val="00DE1DB0"/>
    <w:rsid w:val="00DE1DC5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59B"/>
    <w:rsid w:val="00DE2792"/>
    <w:rsid w:val="00DE2863"/>
    <w:rsid w:val="00DE28E2"/>
    <w:rsid w:val="00DE2922"/>
    <w:rsid w:val="00DE297C"/>
    <w:rsid w:val="00DE2F3F"/>
    <w:rsid w:val="00DE30BA"/>
    <w:rsid w:val="00DE30CE"/>
    <w:rsid w:val="00DE3605"/>
    <w:rsid w:val="00DE364F"/>
    <w:rsid w:val="00DE3FED"/>
    <w:rsid w:val="00DE4505"/>
    <w:rsid w:val="00DE4666"/>
    <w:rsid w:val="00DE47C3"/>
    <w:rsid w:val="00DE4B1E"/>
    <w:rsid w:val="00DE4BB7"/>
    <w:rsid w:val="00DE4BDA"/>
    <w:rsid w:val="00DE4BF9"/>
    <w:rsid w:val="00DE4CB1"/>
    <w:rsid w:val="00DE4FCB"/>
    <w:rsid w:val="00DE5003"/>
    <w:rsid w:val="00DE50AC"/>
    <w:rsid w:val="00DE5298"/>
    <w:rsid w:val="00DE537D"/>
    <w:rsid w:val="00DE5511"/>
    <w:rsid w:val="00DE575B"/>
    <w:rsid w:val="00DE57CC"/>
    <w:rsid w:val="00DE5985"/>
    <w:rsid w:val="00DE5A64"/>
    <w:rsid w:val="00DE5AB6"/>
    <w:rsid w:val="00DE5C65"/>
    <w:rsid w:val="00DE5CCA"/>
    <w:rsid w:val="00DE5FAC"/>
    <w:rsid w:val="00DE603C"/>
    <w:rsid w:val="00DE647E"/>
    <w:rsid w:val="00DE64D7"/>
    <w:rsid w:val="00DE6513"/>
    <w:rsid w:val="00DE653A"/>
    <w:rsid w:val="00DE65E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4D0"/>
    <w:rsid w:val="00E007A6"/>
    <w:rsid w:val="00E00B41"/>
    <w:rsid w:val="00E00B87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8BC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57"/>
    <w:rsid w:val="00E03EB9"/>
    <w:rsid w:val="00E0409E"/>
    <w:rsid w:val="00E04162"/>
    <w:rsid w:val="00E0427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87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33C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6F63"/>
    <w:rsid w:val="00E070AE"/>
    <w:rsid w:val="00E07188"/>
    <w:rsid w:val="00E07643"/>
    <w:rsid w:val="00E0778F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3F35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812"/>
    <w:rsid w:val="00E15B0A"/>
    <w:rsid w:val="00E15BE8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326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7FC"/>
    <w:rsid w:val="00E24B69"/>
    <w:rsid w:val="00E24C3E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04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0DF"/>
    <w:rsid w:val="00E3127E"/>
    <w:rsid w:val="00E31283"/>
    <w:rsid w:val="00E3146E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6B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0AA"/>
    <w:rsid w:val="00E34260"/>
    <w:rsid w:val="00E34440"/>
    <w:rsid w:val="00E3473F"/>
    <w:rsid w:val="00E348B4"/>
    <w:rsid w:val="00E34922"/>
    <w:rsid w:val="00E34BF1"/>
    <w:rsid w:val="00E34D00"/>
    <w:rsid w:val="00E34E88"/>
    <w:rsid w:val="00E3512A"/>
    <w:rsid w:val="00E354B9"/>
    <w:rsid w:val="00E354FA"/>
    <w:rsid w:val="00E3561B"/>
    <w:rsid w:val="00E356B5"/>
    <w:rsid w:val="00E35852"/>
    <w:rsid w:val="00E35AF0"/>
    <w:rsid w:val="00E35F67"/>
    <w:rsid w:val="00E361B9"/>
    <w:rsid w:val="00E3680B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33D"/>
    <w:rsid w:val="00E41342"/>
    <w:rsid w:val="00E41594"/>
    <w:rsid w:val="00E41599"/>
    <w:rsid w:val="00E417FC"/>
    <w:rsid w:val="00E41831"/>
    <w:rsid w:val="00E4187E"/>
    <w:rsid w:val="00E41B06"/>
    <w:rsid w:val="00E41BF8"/>
    <w:rsid w:val="00E41C35"/>
    <w:rsid w:val="00E41E09"/>
    <w:rsid w:val="00E41F3F"/>
    <w:rsid w:val="00E41F9E"/>
    <w:rsid w:val="00E42369"/>
    <w:rsid w:val="00E427F2"/>
    <w:rsid w:val="00E4298C"/>
    <w:rsid w:val="00E43138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68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3B6"/>
    <w:rsid w:val="00E507AC"/>
    <w:rsid w:val="00E50D25"/>
    <w:rsid w:val="00E50D37"/>
    <w:rsid w:val="00E51134"/>
    <w:rsid w:val="00E512E0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AA8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569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B8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6E85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58"/>
    <w:rsid w:val="00E616F1"/>
    <w:rsid w:val="00E619AC"/>
    <w:rsid w:val="00E61A0A"/>
    <w:rsid w:val="00E61A8B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4F0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C14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28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4FB4"/>
    <w:rsid w:val="00E750CB"/>
    <w:rsid w:val="00E7511B"/>
    <w:rsid w:val="00E7523B"/>
    <w:rsid w:val="00E75350"/>
    <w:rsid w:val="00E7544C"/>
    <w:rsid w:val="00E754B9"/>
    <w:rsid w:val="00E755B0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13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0E0A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79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7CA"/>
    <w:rsid w:val="00E858AC"/>
    <w:rsid w:val="00E85A75"/>
    <w:rsid w:val="00E85A97"/>
    <w:rsid w:val="00E85B3A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AA3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DF8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0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0FB7"/>
    <w:rsid w:val="00EA12DA"/>
    <w:rsid w:val="00EA1344"/>
    <w:rsid w:val="00EA1667"/>
    <w:rsid w:val="00EA17B3"/>
    <w:rsid w:val="00EA1BA7"/>
    <w:rsid w:val="00EA1CFF"/>
    <w:rsid w:val="00EA1E40"/>
    <w:rsid w:val="00EA1F88"/>
    <w:rsid w:val="00EA2178"/>
    <w:rsid w:val="00EA22CC"/>
    <w:rsid w:val="00EA2374"/>
    <w:rsid w:val="00EA2393"/>
    <w:rsid w:val="00EA24E6"/>
    <w:rsid w:val="00EA268B"/>
    <w:rsid w:val="00EA29ED"/>
    <w:rsid w:val="00EA2A73"/>
    <w:rsid w:val="00EA3183"/>
    <w:rsid w:val="00EA31C3"/>
    <w:rsid w:val="00EA3545"/>
    <w:rsid w:val="00EA35EF"/>
    <w:rsid w:val="00EA37B8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CA5"/>
    <w:rsid w:val="00EA4DD1"/>
    <w:rsid w:val="00EA50FC"/>
    <w:rsid w:val="00EA53D1"/>
    <w:rsid w:val="00EA5490"/>
    <w:rsid w:val="00EA57D3"/>
    <w:rsid w:val="00EA57FA"/>
    <w:rsid w:val="00EA58BE"/>
    <w:rsid w:val="00EA5E27"/>
    <w:rsid w:val="00EA60F1"/>
    <w:rsid w:val="00EA6145"/>
    <w:rsid w:val="00EA64CA"/>
    <w:rsid w:val="00EA66C8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A7FCD"/>
    <w:rsid w:val="00EB0090"/>
    <w:rsid w:val="00EB00F5"/>
    <w:rsid w:val="00EB0191"/>
    <w:rsid w:val="00EB040B"/>
    <w:rsid w:val="00EB0508"/>
    <w:rsid w:val="00EB0568"/>
    <w:rsid w:val="00EB0814"/>
    <w:rsid w:val="00EB08A0"/>
    <w:rsid w:val="00EB0E84"/>
    <w:rsid w:val="00EB10D4"/>
    <w:rsid w:val="00EB1330"/>
    <w:rsid w:val="00EB1445"/>
    <w:rsid w:val="00EB16C9"/>
    <w:rsid w:val="00EB1B73"/>
    <w:rsid w:val="00EB1CA6"/>
    <w:rsid w:val="00EB1CD1"/>
    <w:rsid w:val="00EB1EF2"/>
    <w:rsid w:val="00EB2364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2D50"/>
    <w:rsid w:val="00EB338E"/>
    <w:rsid w:val="00EB35B1"/>
    <w:rsid w:val="00EB386B"/>
    <w:rsid w:val="00EB3905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BA2"/>
    <w:rsid w:val="00EB5D4D"/>
    <w:rsid w:val="00EB6143"/>
    <w:rsid w:val="00EB624B"/>
    <w:rsid w:val="00EB65AB"/>
    <w:rsid w:val="00EB66E6"/>
    <w:rsid w:val="00EB682B"/>
    <w:rsid w:val="00EB682D"/>
    <w:rsid w:val="00EB6C84"/>
    <w:rsid w:val="00EB73E0"/>
    <w:rsid w:val="00EB73E2"/>
    <w:rsid w:val="00EB78AC"/>
    <w:rsid w:val="00EB7CE7"/>
    <w:rsid w:val="00EC0195"/>
    <w:rsid w:val="00EC02E2"/>
    <w:rsid w:val="00EC057F"/>
    <w:rsid w:val="00EC0882"/>
    <w:rsid w:val="00EC0A88"/>
    <w:rsid w:val="00EC0BE6"/>
    <w:rsid w:val="00EC0E53"/>
    <w:rsid w:val="00EC0FFA"/>
    <w:rsid w:val="00EC102F"/>
    <w:rsid w:val="00EC12FA"/>
    <w:rsid w:val="00EC131F"/>
    <w:rsid w:val="00EC144C"/>
    <w:rsid w:val="00EC170C"/>
    <w:rsid w:val="00EC1A90"/>
    <w:rsid w:val="00EC1AC5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DB3"/>
    <w:rsid w:val="00EC4E0A"/>
    <w:rsid w:val="00EC4E17"/>
    <w:rsid w:val="00EC4E4D"/>
    <w:rsid w:val="00EC4E82"/>
    <w:rsid w:val="00EC5000"/>
    <w:rsid w:val="00EC5027"/>
    <w:rsid w:val="00EC5171"/>
    <w:rsid w:val="00EC52F9"/>
    <w:rsid w:val="00EC5554"/>
    <w:rsid w:val="00EC5620"/>
    <w:rsid w:val="00EC56FC"/>
    <w:rsid w:val="00EC576A"/>
    <w:rsid w:val="00EC5809"/>
    <w:rsid w:val="00EC584F"/>
    <w:rsid w:val="00EC593F"/>
    <w:rsid w:val="00EC59A1"/>
    <w:rsid w:val="00EC59CC"/>
    <w:rsid w:val="00EC65D0"/>
    <w:rsid w:val="00EC67D1"/>
    <w:rsid w:val="00EC67ED"/>
    <w:rsid w:val="00EC68B5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B6F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0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067"/>
    <w:rsid w:val="00ED7147"/>
    <w:rsid w:val="00ED71A1"/>
    <w:rsid w:val="00ED7383"/>
    <w:rsid w:val="00ED748B"/>
    <w:rsid w:val="00ED795B"/>
    <w:rsid w:val="00ED7A53"/>
    <w:rsid w:val="00ED7AB3"/>
    <w:rsid w:val="00ED7B15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8"/>
    <w:rsid w:val="00EE097F"/>
    <w:rsid w:val="00EE09E4"/>
    <w:rsid w:val="00EE0A8F"/>
    <w:rsid w:val="00EE0D42"/>
    <w:rsid w:val="00EE0D67"/>
    <w:rsid w:val="00EE0E07"/>
    <w:rsid w:val="00EE109F"/>
    <w:rsid w:val="00EE1177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CF5"/>
    <w:rsid w:val="00EE3E03"/>
    <w:rsid w:val="00EE3F8E"/>
    <w:rsid w:val="00EE4093"/>
    <w:rsid w:val="00EE448B"/>
    <w:rsid w:val="00EE490D"/>
    <w:rsid w:val="00EE499A"/>
    <w:rsid w:val="00EE4B6F"/>
    <w:rsid w:val="00EE4C71"/>
    <w:rsid w:val="00EE520D"/>
    <w:rsid w:val="00EE5219"/>
    <w:rsid w:val="00EE5302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589"/>
    <w:rsid w:val="00EE7829"/>
    <w:rsid w:val="00EE794D"/>
    <w:rsid w:val="00EE7F80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85A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05"/>
    <w:rsid w:val="00EF4194"/>
    <w:rsid w:val="00EF4519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947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421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BE1"/>
    <w:rsid w:val="00F04D55"/>
    <w:rsid w:val="00F04D76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6DD5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DE9"/>
    <w:rsid w:val="00F07FF4"/>
    <w:rsid w:val="00F100AE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6F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5BC"/>
    <w:rsid w:val="00F1464A"/>
    <w:rsid w:val="00F146D7"/>
    <w:rsid w:val="00F147F5"/>
    <w:rsid w:val="00F14BE7"/>
    <w:rsid w:val="00F14CFF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2E0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17F2E"/>
    <w:rsid w:val="00F20037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313"/>
    <w:rsid w:val="00F216E4"/>
    <w:rsid w:val="00F217E3"/>
    <w:rsid w:val="00F21919"/>
    <w:rsid w:val="00F21B77"/>
    <w:rsid w:val="00F21DC1"/>
    <w:rsid w:val="00F2210A"/>
    <w:rsid w:val="00F22493"/>
    <w:rsid w:val="00F22624"/>
    <w:rsid w:val="00F2268D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750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00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B7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DF0"/>
    <w:rsid w:val="00F33FBD"/>
    <w:rsid w:val="00F34133"/>
    <w:rsid w:val="00F34298"/>
    <w:rsid w:val="00F3438C"/>
    <w:rsid w:val="00F3442C"/>
    <w:rsid w:val="00F34457"/>
    <w:rsid w:val="00F344DE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AC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DE7"/>
    <w:rsid w:val="00F36E4E"/>
    <w:rsid w:val="00F36F0C"/>
    <w:rsid w:val="00F37169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E7"/>
    <w:rsid w:val="00F414F4"/>
    <w:rsid w:val="00F4192D"/>
    <w:rsid w:val="00F419E9"/>
    <w:rsid w:val="00F41A32"/>
    <w:rsid w:val="00F41B62"/>
    <w:rsid w:val="00F41CA9"/>
    <w:rsid w:val="00F41F19"/>
    <w:rsid w:val="00F41F44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0FE"/>
    <w:rsid w:val="00F441C2"/>
    <w:rsid w:val="00F441E7"/>
    <w:rsid w:val="00F444D2"/>
    <w:rsid w:val="00F4456F"/>
    <w:rsid w:val="00F44571"/>
    <w:rsid w:val="00F449C5"/>
    <w:rsid w:val="00F449F2"/>
    <w:rsid w:val="00F44A81"/>
    <w:rsid w:val="00F44BF9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BAE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5ED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5"/>
    <w:rsid w:val="00F51E39"/>
    <w:rsid w:val="00F51E7F"/>
    <w:rsid w:val="00F51EBA"/>
    <w:rsid w:val="00F51FDB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2"/>
    <w:rsid w:val="00F53199"/>
    <w:rsid w:val="00F53428"/>
    <w:rsid w:val="00F53456"/>
    <w:rsid w:val="00F5346C"/>
    <w:rsid w:val="00F53539"/>
    <w:rsid w:val="00F5357C"/>
    <w:rsid w:val="00F537CC"/>
    <w:rsid w:val="00F5396F"/>
    <w:rsid w:val="00F53C29"/>
    <w:rsid w:val="00F53CB8"/>
    <w:rsid w:val="00F53E5D"/>
    <w:rsid w:val="00F54018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5E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24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53B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266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3E"/>
    <w:rsid w:val="00F74789"/>
    <w:rsid w:val="00F74812"/>
    <w:rsid w:val="00F74884"/>
    <w:rsid w:val="00F749EA"/>
    <w:rsid w:val="00F74C7F"/>
    <w:rsid w:val="00F74DF2"/>
    <w:rsid w:val="00F74F68"/>
    <w:rsid w:val="00F7502E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A1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6F6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510"/>
    <w:rsid w:val="00F827E8"/>
    <w:rsid w:val="00F8286C"/>
    <w:rsid w:val="00F82871"/>
    <w:rsid w:val="00F82918"/>
    <w:rsid w:val="00F82DB4"/>
    <w:rsid w:val="00F82F9C"/>
    <w:rsid w:val="00F838AC"/>
    <w:rsid w:val="00F83A1D"/>
    <w:rsid w:val="00F83A9D"/>
    <w:rsid w:val="00F83C64"/>
    <w:rsid w:val="00F83F5C"/>
    <w:rsid w:val="00F8401A"/>
    <w:rsid w:val="00F842B7"/>
    <w:rsid w:val="00F849F3"/>
    <w:rsid w:val="00F84B34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6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CB7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611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DB"/>
    <w:rsid w:val="00F94DFB"/>
    <w:rsid w:val="00F94F2F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43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2C0B"/>
    <w:rsid w:val="00FA310B"/>
    <w:rsid w:val="00FA3532"/>
    <w:rsid w:val="00FA3813"/>
    <w:rsid w:val="00FA384A"/>
    <w:rsid w:val="00FA3887"/>
    <w:rsid w:val="00FA3924"/>
    <w:rsid w:val="00FA3A01"/>
    <w:rsid w:val="00FA3A59"/>
    <w:rsid w:val="00FA3AD7"/>
    <w:rsid w:val="00FA40DD"/>
    <w:rsid w:val="00FA4151"/>
    <w:rsid w:val="00FA41B3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7E4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01"/>
    <w:rsid w:val="00FA6D31"/>
    <w:rsid w:val="00FA6D5E"/>
    <w:rsid w:val="00FA6D9A"/>
    <w:rsid w:val="00FA6FEA"/>
    <w:rsid w:val="00FA71FB"/>
    <w:rsid w:val="00FA7305"/>
    <w:rsid w:val="00FA7579"/>
    <w:rsid w:val="00FA75CF"/>
    <w:rsid w:val="00FA7623"/>
    <w:rsid w:val="00FA780C"/>
    <w:rsid w:val="00FA79D8"/>
    <w:rsid w:val="00FA7B56"/>
    <w:rsid w:val="00FA7CD0"/>
    <w:rsid w:val="00FA7D71"/>
    <w:rsid w:val="00FA7D9F"/>
    <w:rsid w:val="00FA7DB1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14"/>
    <w:rsid w:val="00FB284F"/>
    <w:rsid w:val="00FB29AB"/>
    <w:rsid w:val="00FB29C3"/>
    <w:rsid w:val="00FB2DA9"/>
    <w:rsid w:val="00FB2EEE"/>
    <w:rsid w:val="00FB2FE9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B7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A93"/>
    <w:rsid w:val="00FB6B1E"/>
    <w:rsid w:val="00FB6D3F"/>
    <w:rsid w:val="00FB6EFC"/>
    <w:rsid w:val="00FB7085"/>
    <w:rsid w:val="00FB760A"/>
    <w:rsid w:val="00FB76C7"/>
    <w:rsid w:val="00FB7704"/>
    <w:rsid w:val="00FB7B0C"/>
    <w:rsid w:val="00FB7BE7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1EC6"/>
    <w:rsid w:val="00FC2162"/>
    <w:rsid w:val="00FC242E"/>
    <w:rsid w:val="00FC26A1"/>
    <w:rsid w:val="00FC2ABB"/>
    <w:rsid w:val="00FC2AF8"/>
    <w:rsid w:val="00FC2B88"/>
    <w:rsid w:val="00FC2CCE"/>
    <w:rsid w:val="00FC2EAA"/>
    <w:rsid w:val="00FC2ED8"/>
    <w:rsid w:val="00FC3102"/>
    <w:rsid w:val="00FC318C"/>
    <w:rsid w:val="00FC334C"/>
    <w:rsid w:val="00FC3436"/>
    <w:rsid w:val="00FC344E"/>
    <w:rsid w:val="00FC3501"/>
    <w:rsid w:val="00FC3649"/>
    <w:rsid w:val="00FC389B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638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3E2"/>
    <w:rsid w:val="00FC76FB"/>
    <w:rsid w:val="00FC7E36"/>
    <w:rsid w:val="00FC7F03"/>
    <w:rsid w:val="00FC7F8A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D8C"/>
    <w:rsid w:val="00FD0E2F"/>
    <w:rsid w:val="00FD0EC9"/>
    <w:rsid w:val="00FD0F99"/>
    <w:rsid w:val="00FD1054"/>
    <w:rsid w:val="00FD1062"/>
    <w:rsid w:val="00FD11AB"/>
    <w:rsid w:val="00FD145D"/>
    <w:rsid w:val="00FD16D2"/>
    <w:rsid w:val="00FD16F1"/>
    <w:rsid w:val="00FD1797"/>
    <w:rsid w:val="00FD18B4"/>
    <w:rsid w:val="00FD190B"/>
    <w:rsid w:val="00FD19F7"/>
    <w:rsid w:val="00FD1A33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326"/>
    <w:rsid w:val="00FD345B"/>
    <w:rsid w:val="00FD34E1"/>
    <w:rsid w:val="00FD364F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9DA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6DF2"/>
    <w:rsid w:val="00FD71EB"/>
    <w:rsid w:val="00FD71FC"/>
    <w:rsid w:val="00FD77D8"/>
    <w:rsid w:val="00FD78E3"/>
    <w:rsid w:val="00FD7AF7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48"/>
    <w:rsid w:val="00FE0D9D"/>
    <w:rsid w:val="00FE0F47"/>
    <w:rsid w:val="00FE12D6"/>
    <w:rsid w:val="00FE13F4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8CB"/>
    <w:rsid w:val="00FE2BA3"/>
    <w:rsid w:val="00FE2BAD"/>
    <w:rsid w:val="00FE2C06"/>
    <w:rsid w:val="00FE2CFA"/>
    <w:rsid w:val="00FE310D"/>
    <w:rsid w:val="00FE3249"/>
    <w:rsid w:val="00FE342E"/>
    <w:rsid w:val="00FE3C3E"/>
    <w:rsid w:val="00FE3F7B"/>
    <w:rsid w:val="00FE3F95"/>
    <w:rsid w:val="00FE416A"/>
    <w:rsid w:val="00FE46D9"/>
    <w:rsid w:val="00FE4702"/>
    <w:rsid w:val="00FE4ADF"/>
    <w:rsid w:val="00FE4BD5"/>
    <w:rsid w:val="00FE4C2A"/>
    <w:rsid w:val="00FE5076"/>
    <w:rsid w:val="00FE54AB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24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C40"/>
    <w:rsid w:val="00FE7FEA"/>
    <w:rsid w:val="00FF022A"/>
    <w:rsid w:val="00FF036C"/>
    <w:rsid w:val="00FF052E"/>
    <w:rsid w:val="00FF05E5"/>
    <w:rsid w:val="00FF0A91"/>
    <w:rsid w:val="00FF0AB0"/>
    <w:rsid w:val="00FF0ABF"/>
    <w:rsid w:val="00FF0AF7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8F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A76"/>
    <w:rsid w:val="00FF4BE2"/>
    <w:rsid w:val="00FF4C34"/>
    <w:rsid w:val="00FF4C77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30F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FC6D268A-2597-45B1-99A9-E8FB95BB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76F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hart" Target="charts/chart4.xml"/><Relationship Id="rId26" Type="http://schemas.openxmlformats.org/officeDocument/2006/relationships/chart" Target="charts/chart10.xml"/><Relationship Id="rId3" Type="http://schemas.openxmlformats.org/officeDocument/2006/relationships/customXml" Target="../customXml/item3.xml"/><Relationship Id="rId21" Type="http://schemas.openxmlformats.org/officeDocument/2006/relationships/chart" Target="charts/chart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9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8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chart" Target="charts/chart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10428043</c:v>
                </c:pt>
                <c:pt idx="1">
                  <c:v>1500487</c:v>
                </c:pt>
                <c:pt idx="2">
                  <c:v>531856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1B-425C-9C03-7E1949B0C0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11518061</c:v>
                </c:pt>
                <c:pt idx="1">
                  <c:v>1390578</c:v>
                </c:pt>
                <c:pt idx="2">
                  <c:v>730063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1B-425C-9C03-7E1949B0C02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DC7-424A-9F2D-B12AAE3C371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DC7-424A-9F2D-B12AAE3C371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DC7-424A-9F2D-B12AAE3C3719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1844094488188976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DC7-424A-9F2D-B12AAE3C3719}"/>
                </c:ext>
              </c:extLst>
            </c:dLbl>
            <c:dLbl>
              <c:idx val="1"/>
              <c:layout>
                <c:manualLayout>
                  <c:x val="-5.8333333333333334E-2"/>
                  <c:y val="-8.73729221347331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8DC7-424A-9F2D-B12AAE3C371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8129071</c:v>
                </c:pt>
                <c:pt idx="1">
                  <c:v>1081216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DC7-424A-9F2D-B12AAE3C37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2,569.00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D8B-4F2C-9A62-A7BE3DAE26AC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D8B-4F2C-9A62-A7BE3DAE26AC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D8B-4F2C-9A62-A7BE3DAE26AC}"/>
              </c:ext>
            </c:extLst>
          </c:dPt>
          <c:dLbls>
            <c:dLbl>
              <c:idx val="0"/>
              <c:layout>
                <c:manualLayout>
                  <c:x val="0.19964755590385322"/>
                  <c:y val="-6.7670841662926903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ts val="1300"/>
                      </a:lnSpc>
                      <a:defRPr sz="1400" b="0" i="0" u="none" strike="noStrike" kern="1200" baseline="0"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8410D6F0-BEB1-4FF7-88B2-92559C04B7E7}" type="VALUE">
                      <a:rPr lang="en-US" sz="1400" dirty="0"/>
                      <a:pPr>
                        <a:lnSpc>
                          <a:spcPts val="1300"/>
                        </a:lnSpc>
                        <a:defRPr sz="1400"/>
                      </a:pPr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>
                        <a:lnSpc>
                          <a:spcPts val="1300"/>
                        </a:lnSpc>
                        <a:defRPr sz="1400"/>
                      </a:pPr>
                      <a:t>[PERCENTAGE]</a:t>
                    </a:fld>
                    <a:endParaRPr lang="en-US" sz="1400" baseline="0" dirty="0"/>
                  </a:p>
                </c:rich>
              </c:tx>
              <c:numFmt formatCode="0%" sourceLinked="0"/>
              <c:spPr>
                <a:noFill/>
                <a:ln>
                  <a:noFill/>
                </a:ln>
                <a:effectLst>
                  <a:glow rad="12700">
                    <a:schemeClr val="accent1">
                      <a:alpha val="99000"/>
                    </a:schemeClr>
                  </a:glow>
                </a:effectLst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ts val="1300"/>
                    </a:lnSpc>
                    <a:defRPr sz="1400" b="0" i="0" u="none" strike="noStrike" kern="1200" baseline="0"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D8B-4F2C-9A62-A7BE3DAE26AC}"/>
                </c:ext>
              </c:extLst>
            </c:dLbl>
            <c:dLbl>
              <c:idx val="1"/>
              <c:layout>
                <c:manualLayout>
                  <c:x val="-9.5363908895274352E-2"/>
                  <c:y val="6.620721308800130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D8B-4F2C-9A62-A7BE3DAE26AC}"/>
                </c:ext>
              </c:extLst>
            </c:dLbl>
            <c:dLbl>
              <c:idx val="2"/>
              <c:layout>
                <c:manualLayout>
                  <c:x val="-0.1190506399970146"/>
                  <c:y val="-3.0090163600016318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D8B-4F2C-9A62-A7BE3DAE26A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10428043</c:v>
                </c:pt>
                <c:pt idx="1">
                  <c:v>1500487</c:v>
                </c:pt>
                <c:pt idx="2">
                  <c:v>531856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D8B-4F2C-9A62-A7BE3DAE26A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2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F77-4FBE-A345-6E59BEF37AD8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F77-4FBE-A345-6E59BEF37AD8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F77-4FBE-A345-6E59BEF37AD8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-1.3508929728411292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F77-4FBE-A345-6E59BEF37AD8}"/>
                </c:ext>
              </c:extLst>
            </c:dLbl>
            <c:dLbl>
              <c:idx val="1"/>
              <c:layout>
                <c:manualLayout>
                  <c:x val="7.7110443989331701E-2"/>
                  <c:y val="-3.380357646484896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F77-4FBE-A345-6E59BEF37AD8}"/>
                </c:ext>
              </c:extLst>
            </c:dLbl>
            <c:dLbl>
              <c:idx val="2"/>
              <c:layout>
                <c:manualLayout>
                  <c:x val="3.0512341046222212E-2"/>
                  <c:y val="5.5735530638534612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F77-4FBE-A345-6E59BEF37AD8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11518061</c:v>
                </c:pt>
                <c:pt idx="1">
                  <c:v>730063</c:v>
                </c:pt>
                <c:pt idx="2">
                  <c:v>1390578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F77-4FBE-A345-6E59BEF37AD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7F77-4FBE-A345-6E59BEF37AD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7F77-4FBE-A345-6E59BEF37AD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7F77-4FBE-A345-6E59BEF37AD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7F77-4FBE-A345-6E59BEF37AD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F-7F77-4FBE-A345-6E59BEF37AD8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2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9729475</c:v>
                </c:pt>
                <c:pt idx="1">
                  <c:v>2730911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74-4C86-B12F-1B99AEC490E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9220427</c:v>
                </c:pt>
                <c:pt idx="1">
                  <c:v>4418275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74-4C86-B12F-1B99AEC490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654-4027-8581-D6B1FC30AC1A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654-4027-8581-D6B1FC30AC1A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654-4027-8581-D6B1FC30AC1A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728602362204724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654-4027-8581-D6B1FC30AC1A}"/>
                </c:ext>
              </c:extLst>
            </c:dLbl>
            <c:dLbl>
              <c:idx val="1"/>
              <c:layout>
                <c:manualLayout>
                  <c:x val="0.1473057742782152"/>
                  <c:y val="-0.1995489938757655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654-4027-8581-D6B1FC30AC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9220427</c:v>
                </c:pt>
                <c:pt idx="1">
                  <c:v>4418275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654-4027-8581-D6B1FC30AC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1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6A9-45C2-8D1B-EAEF68A9C6A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6A9-45C2-8D1B-EAEF68A9C6A5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6A9-45C2-8D1B-EAEF68A9C6A5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2232983377077865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6A9-45C2-8D1B-EAEF68A9C6A5}"/>
                </c:ext>
              </c:extLst>
            </c:dLbl>
            <c:dLbl>
              <c:idx val="1"/>
              <c:layout>
                <c:manualLayout>
                  <c:x val="-9.7222222222222224E-2"/>
                  <c:y val="-0.1207062554680664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6A9-45C2-8D1B-EAEF68A9C6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9729475</c:v>
                </c:pt>
                <c:pt idx="1">
                  <c:v>2730911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6A9-45C2-8D1B-EAEF68A9C6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49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2569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8129071</c:v>
                </c:pt>
                <c:pt idx="1">
                  <c:v>1081216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F1-482B-B008-7798E453307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7366857</c:v>
                </c:pt>
                <c:pt idx="1">
                  <c:v>1135635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6F1-482B-B008-7798E45330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CE3-4BEB-95EA-432F6566EAF8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CE3-4BEB-95EA-432F6566EAF8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CE3-4BEB-95EA-432F6566EAF8}"/>
              </c:ext>
            </c:extLst>
          </c:dPt>
          <c:dLbls>
            <c:dLbl>
              <c:idx val="0"/>
              <c:layout>
                <c:manualLayout>
                  <c:x val="-0.18888888888888888"/>
                  <c:y val="0.128415791776027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CE3-4BEB-95EA-432F6566EAF8}"/>
                </c:ext>
              </c:extLst>
            </c:dLbl>
            <c:dLbl>
              <c:idx val="1"/>
              <c:layout>
                <c:manualLayout>
                  <c:x val="6.952799650043745E-2"/>
                  <c:y val="-4.39934383202099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CE3-4BEB-95EA-432F6566EA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7366857</c:v>
                </c:pt>
                <c:pt idx="1">
                  <c:v>1135635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CE3-4BEB-95EA-432F6566EA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0.82467</cdr:x>
      <cdr:y>0.77021</cdr:y>
    </cdr:from>
    <cdr:to>
      <cdr:x>0.86733</cdr:x>
      <cdr:y>0.8339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99381" y="3086100"/>
          <a:ext cx="243097" cy="255196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CB748C-78A1-4AB4-A892-F061415E4903}"/>
</file>

<file path=customXml/itemProps3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1001</TotalTime>
  <Pages>24</Pages>
  <Words>4147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150</cp:revision>
  <cp:lastPrinted>2026-07-23T15:00:00Z</cp:lastPrinted>
  <dcterms:created xsi:type="dcterms:W3CDTF">2026-07-21T21:28:00Z</dcterms:created>
  <dcterms:modified xsi:type="dcterms:W3CDTF">2026-08-07T03:52:00Z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