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FEB4A" w14:textId="77777777" w:rsidR="004036B0" w:rsidRPr="00CB7CBE" w:rsidRDefault="004036B0" w:rsidP="00486E37">
      <w:pPr>
        <w:spacing w:line="240" w:lineRule="atLeast"/>
        <w:jc w:val="center"/>
        <w:rPr>
          <w:b/>
          <w:bCs/>
          <w:sz w:val="40"/>
          <w:szCs w:val="40"/>
        </w:rPr>
      </w:pPr>
      <w:r w:rsidRPr="00CB7CBE">
        <w:rPr>
          <w:b/>
          <w:bCs/>
          <w:sz w:val="40"/>
          <w:szCs w:val="40"/>
        </w:rPr>
        <w:t>TQM Alpha Public Company Limited</w:t>
      </w:r>
    </w:p>
    <w:p w14:paraId="31D22E28" w14:textId="77777777" w:rsidR="004036B0" w:rsidRPr="00CB7CBE" w:rsidRDefault="004036B0" w:rsidP="00682C31">
      <w:pPr>
        <w:spacing w:line="240" w:lineRule="atLeast"/>
        <w:jc w:val="center"/>
        <w:rPr>
          <w:b/>
          <w:bCs/>
          <w:sz w:val="40"/>
          <w:szCs w:val="40"/>
        </w:rPr>
      </w:pPr>
      <w:r w:rsidRPr="00CB7CBE">
        <w:rPr>
          <w:b/>
          <w:bCs/>
          <w:sz w:val="40"/>
          <w:szCs w:val="40"/>
        </w:rPr>
        <w:t>and its Subsidiaries</w:t>
      </w:r>
    </w:p>
    <w:p w14:paraId="674177D1" w14:textId="77777777" w:rsidR="004036B0" w:rsidRPr="00CB7CBE" w:rsidRDefault="004036B0" w:rsidP="00682C31">
      <w:pPr>
        <w:spacing w:line="240" w:lineRule="atLeast"/>
        <w:jc w:val="center"/>
        <w:rPr>
          <w:b/>
          <w:bCs/>
          <w:sz w:val="36"/>
          <w:szCs w:val="36"/>
        </w:rPr>
      </w:pPr>
    </w:p>
    <w:p w14:paraId="559E6B1C" w14:textId="77777777" w:rsidR="004036B0" w:rsidRPr="00CB7CBE" w:rsidRDefault="004036B0" w:rsidP="00682C31">
      <w:pPr>
        <w:spacing w:line="240" w:lineRule="atLeast"/>
        <w:jc w:val="center"/>
        <w:rPr>
          <w:szCs w:val="22"/>
        </w:rPr>
      </w:pPr>
    </w:p>
    <w:p w14:paraId="5FF87DF0" w14:textId="77777777" w:rsidR="005C51C6" w:rsidRPr="00CB7CBE" w:rsidRDefault="005C51C6" w:rsidP="005C51C6">
      <w:pPr>
        <w:pStyle w:val="CoverTitle"/>
        <w:spacing w:line="240" w:lineRule="atLeast"/>
        <w:jc w:val="center"/>
        <w:rPr>
          <w:spacing w:val="-3"/>
          <w:szCs w:val="36"/>
        </w:rPr>
      </w:pPr>
      <w:r w:rsidRPr="00CB7CBE">
        <w:rPr>
          <w:spacing w:val="-3"/>
          <w:szCs w:val="36"/>
        </w:rPr>
        <w:t>Condensed interim financial statements</w:t>
      </w:r>
    </w:p>
    <w:p w14:paraId="65C045F5" w14:textId="77777777" w:rsidR="00D862BD" w:rsidRPr="00CB7CBE" w:rsidRDefault="00D862BD" w:rsidP="00D862BD">
      <w:pPr>
        <w:spacing w:line="240" w:lineRule="atLeast"/>
        <w:jc w:val="center"/>
        <w:rPr>
          <w:sz w:val="36"/>
          <w:szCs w:val="36"/>
        </w:rPr>
      </w:pPr>
      <w:r w:rsidRPr="00CB7CBE">
        <w:rPr>
          <w:sz w:val="36"/>
          <w:szCs w:val="36"/>
        </w:rPr>
        <w:t>for the three-month and six-month periods ended</w:t>
      </w:r>
    </w:p>
    <w:p w14:paraId="4E71D659" w14:textId="568D9388" w:rsidR="005C51C6" w:rsidRPr="00CB7CBE" w:rsidRDefault="00D862BD" w:rsidP="00D862BD">
      <w:pPr>
        <w:shd w:val="clear" w:color="auto" w:fill="FFFFFF"/>
        <w:spacing w:line="240" w:lineRule="atLeast"/>
        <w:jc w:val="center"/>
        <w:rPr>
          <w:rFonts w:cstheme="minorBidi"/>
          <w:sz w:val="36"/>
          <w:szCs w:val="45"/>
          <w:lang w:val="en-US" w:bidi="th-TH"/>
        </w:rPr>
      </w:pPr>
      <w:r w:rsidRPr="00CB7CBE">
        <w:rPr>
          <w:rFonts w:cstheme="minorBidi"/>
          <w:sz w:val="36"/>
          <w:szCs w:val="45"/>
          <w:lang w:val="en-US" w:bidi="th-TH"/>
        </w:rPr>
        <w:t>30 June 2026</w:t>
      </w:r>
    </w:p>
    <w:p w14:paraId="00390182" w14:textId="77777777" w:rsidR="005C51C6" w:rsidRPr="00CB7CBE" w:rsidRDefault="005C51C6" w:rsidP="005C51C6">
      <w:pPr>
        <w:shd w:val="clear" w:color="auto" w:fill="FFFFFF"/>
        <w:spacing w:line="240" w:lineRule="atLeast"/>
        <w:jc w:val="center"/>
        <w:rPr>
          <w:sz w:val="36"/>
          <w:szCs w:val="36"/>
        </w:rPr>
      </w:pPr>
      <w:r w:rsidRPr="00CB7CBE">
        <w:rPr>
          <w:sz w:val="36"/>
          <w:szCs w:val="36"/>
        </w:rPr>
        <w:t>and</w:t>
      </w:r>
    </w:p>
    <w:p w14:paraId="25FB7E4B" w14:textId="77777777" w:rsidR="005C51C6" w:rsidRPr="00CB7CBE" w:rsidRDefault="005C51C6" w:rsidP="005C51C6">
      <w:pPr>
        <w:spacing w:line="240" w:lineRule="atLeast"/>
        <w:jc w:val="center"/>
        <w:rPr>
          <w:spacing w:val="-3"/>
          <w:sz w:val="36"/>
          <w:szCs w:val="36"/>
        </w:rPr>
      </w:pPr>
      <w:r w:rsidRPr="00CB7CBE">
        <w:rPr>
          <w:spacing w:val="-3"/>
          <w:sz w:val="36"/>
          <w:szCs w:val="36"/>
        </w:rPr>
        <w:t>Independent auditor’s review report</w:t>
      </w:r>
    </w:p>
    <w:p w14:paraId="0EDEAE21" w14:textId="77777777" w:rsidR="004036B0" w:rsidRPr="00CB7CBE" w:rsidRDefault="004036B0" w:rsidP="00682C31">
      <w:pPr>
        <w:spacing w:line="240" w:lineRule="atLeast"/>
        <w:jc w:val="center"/>
        <w:rPr>
          <w:sz w:val="36"/>
          <w:szCs w:val="36"/>
        </w:rPr>
      </w:pPr>
    </w:p>
    <w:p w14:paraId="0FCAE582" w14:textId="77777777" w:rsidR="004036B0" w:rsidRPr="00CB7CBE" w:rsidRDefault="004036B0" w:rsidP="00682C31">
      <w:pPr>
        <w:pStyle w:val="acctmainheading"/>
        <w:tabs>
          <w:tab w:val="left" w:pos="7810"/>
        </w:tabs>
        <w:spacing w:after="0" w:line="240" w:lineRule="atLeast"/>
        <w:ind w:firstLine="4536"/>
        <w:rPr>
          <w:sz w:val="22"/>
          <w:szCs w:val="22"/>
        </w:rPr>
      </w:pPr>
    </w:p>
    <w:p w14:paraId="75D36492" w14:textId="77777777" w:rsidR="004036B0" w:rsidRPr="00CB7CBE" w:rsidRDefault="004036B0" w:rsidP="00682C31">
      <w:pPr>
        <w:pStyle w:val="acctmainheading"/>
        <w:tabs>
          <w:tab w:val="left" w:pos="7810"/>
        </w:tabs>
        <w:spacing w:after="0" w:line="240" w:lineRule="atLeast"/>
        <w:ind w:firstLine="4536"/>
        <w:rPr>
          <w:sz w:val="22"/>
          <w:szCs w:val="22"/>
        </w:rPr>
      </w:pPr>
    </w:p>
    <w:p w14:paraId="49C625A8" w14:textId="77777777" w:rsidR="004036B0" w:rsidRPr="00CB7CBE" w:rsidRDefault="004036B0" w:rsidP="00682C31">
      <w:pPr>
        <w:pStyle w:val="acctmainheading"/>
        <w:tabs>
          <w:tab w:val="left" w:pos="7810"/>
        </w:tabs>
        <w:spacing w:after="0" w:line="240" w:lineRule="atLeast"/>
        <w:ind w:firstLine="4536"/>
        <w:rPr>
          <w:sz w:val="22"/>
          <w:szCs w:val="22"/>
        </w:rPr>
      </w:pPr>
    </w:p>
    <w:p w14:paraId="519F782B" w14:textId="77777777" w:rsidR="004036B0" w:rsidRPr="00CB7CBE" w:rsidRDefault="004036B0" w:rsidP="00682C31">
      <w:pPr>
        <w:pStyle w:val="acctmainheading"/>
        <w:tabs>
          <w:tab w:val="left" w:pos="7810"/>
        </w:tabs>
        <w:spacing w:after="0" w:line="240" w:lineRule="atLeast"/>
        <w:ind w:firstLine="4536"/>
        <w:rPr>
          <w:sz w:val="22"/>
          <w:szCs w:val="22"/>
        </w:rPr>
      </w:pPr>
    </w:p>
    <w:p w14:paraId="6DD1F72A" w14:textId="77777777" w:rsidR="004036B0" w:rsidRPr="00CB7CBE" w:rsidRDefault="004036B0" w:rsidP="00682C31">
      <w:pPr>
        <w:pStyle w:val="acctmainheading"/>
        <w:tabs>
          <w:tab w:val="left" w:pos="7810"/>
        </w:tabs>
        <w:spacing w:after="0" w:line="240" w:lineRule="atLeast"/>
        <w:rPr>
          <w:sz w:val="22"/>
          <w:szCs w:val="22"/>
        </w:rPr>
      </w:pPr>
    </w:p>
    <w:p w14:paraId="2B03F587" w14:textId="77777777" w:rsidR="004036B0" w:rsidRPr="00CB7CBE" w:rsidRDefault="004036B0" w:rsidP="00682C31">
      <w:pPr>
        <w:pStyle w:val="acctmainheading"/>
        <w:tabs>
          <w:tab w:val="left" w:pos="7810"/>
        </w:tabs>
        <w:spacing w:after="0" w:line="240" w:lineRule="atLeast"/>
        <w:outlineLvl w:val="0"/>
        <w:rPr>
          <w:sz w:val="22"/>
          <w:szCs w:val="22"/>
        </w:rPr>
        <w:sectPr w:rsidR="004036B0" w:rsidRPr="00CB7CBE" w:rsidSect="00F2355F">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3"/>
          <w:cols w:space="720"/>
          <w:docGrid w:linePitch="299"/>
        </w:sectPr>
      </w:pPr>
    </w:p>
    <w:p w14:paraId="51EF0BD7" w14:textId="77777777" w:rsidR="004036B0" w:rsidRPr="00CB7CBE" w:rsidRDefault="004036B0" w:rsidP="00B63BB8">
      <w:pPr>
        <w:ind w:right="-270"/>
        <w:rPr>
          <w:b/>
          <w:bCs/>
          <w:sz w:val="28"/>
          <w:szCs w:val="28"/>
        </w:rPr>
      </w:pPr>
      <w:r w:rsidRPr="00CB7CBE">
        <w:rPr>
          <w:b/>
          <w:bCs/>
          <w:sz w:val="28"/>
          <w:szCs w:val="28"/>
        </w:rPr>
        <w:lastRenderedPageBreak/>
        <w:t>Independent auditor’s report on review of interim financial information</w:t>
      </w:r>
    </w:p>
    <w:p w14:paraId="327727F9" w14:textId="77777777" w:rsidR="004036B0" w:rsidRPr="00CB7CBE" w:rsidRDefault="004036B0" w:rsidP="00B63BB8">
      <w:pPr>
        <w:pStyle w:val="RNormal"/>
        <w:rPr>
          <w:rFonts w:cstheme="minorBidi"/>
          <w:lang w:val="en-GB" w:bidi="th-TH"/>
        </w:rPr>
      </w:pPr>
    </w:p>
    <w:p w14:paraId="20453DD9" w14:textId="77777777" w:rsidR="004036B0" w:rsidRPr="00CB7CBE" w:rsidRDefault="004036B0" w:rsidP="00F22B01">
      <w:pPr>
        <w:spacing w:line="240" w:lineRule="atLeast"/>
        <w:rPr>
          <w:b/>
          <w:sz w:val="24"/>
          <w:szCs w:val="24"/>
        </w:rPr>
      </w:pPr>
      <w:r w:rsidRPr="00CB7CBE">
        <w:rPr>
          <w:b/>
          <w:bCs/>
        </w:rPr>
        <w:t xml:space="preserve">To the Board of Directors of </w:t>
      </w:r>
      <w:r w:rsidRPr="00CB7CBE">
        <w:rPr>
          <w:b/>
          <w:sz w:val="24"/>
          <w:szCs w:val="24"/>
        </w:rPr>
        <w:t>TQM Alpha Public Company Limited</w:t>
      </w:r>
    </w:p>
    <w:p w14:paraId="48C8575B" w14:textId="77777777" w:rsidR="00015BCB" w:rsidRPr="00CB7CBE" w:rsidRDefault="00015BCB" w:rsidP="00015BCB">
      <w:pPr>
        <w:jc w:val="both"/>
        <w:rPr>
          <w:rFonts w:cstheme="minorBidi"/>
          <w:i/>
          <w:lang w:bidi="th-TH"/>
        </w:rPr>
      </w:pPr>
    </w:p>
    <w:p w14:paraId="0EE622D5" w14:textId="0CED2F35" w:rsidR="00D62899" w:rsidRPr="00CB7CBE" w:rsidRDefault="00D62899" w:rsidP="00D62899">
      <w:pPr>
        <w:jc w:val="both"/>
        <w:rPr>
          <w:szCs w:val="22"/>
        </w:rPr>
      </w:pPr>
    </w:p>
    <w:p w14:paraId="559CAAB7" w14:textId="39F1635A" w:rsidR="000F42C5" w:rsidRPr="00CB7CBE" w:rsidRDefault="003555EE" w:rsidP="00086BCC">
      <w:pPr>
        <w:jc w:val="both"/>
        <w:rPr>
          <w:szCs w:val="22"/>
        </w:rPr>
      </w:pPr>
      <w:r w:rsidRPr="00CB7CBE">
        <w:rPr>
          <w:szCs w:val="22"/>
        </w:rPr>
        <w:t xml:space="preserve">I have reviewed the accompanying consolidated and separate statements of financial position of TQM Alpha Public Company Limited and its subsidiaries, and of TQM Alpha Public Company Limited, respectively, as at 30 June 2026; </w:t>
      </w:r>
      <w:r w:rsidR="00086BCC" w:rsidRPr="00CB7CBE">
        <w:rPr>
          <w:szCs w:val="22"/>
        </w:rPr>
        <w:t xml:space="preserve">the consolidated and separate statements of comprehensive income for </w:t>
      </w:r>
      <w:r w:rsidR="00931D2C" w:rsidRPr="00CB7CBE">
        <w:rPr>
          <w:szCs w:val="22"/>
        </w:rPr>
        <w:t xml:space="preserve">the </w:t>
      </w:r>
      <w:r w:rsidR="00086BCC" w:rsidRPr="00CB7CBE">
        <w:rPr>
          <w:szCs w:val="22"/>
        </w:rPr>
        <w:t>three-month and six-month period</w:t>
      </w:r>
      <w:r w:rsidR="00D35B96" w:rsidRPr="00CB7CBE">
        <w:rPr>
          <w:szCs w:val="22"/>
        </w:rPr>
        <w:t>s</w:t>
      </w:r>
      <w:r w:rsidR="006B03B9" w:rsidRPr="00CB7CBE">
        <w:rPr>
          <w:rFonts w:cstheme="minorBidi" w:hint="cs"/>
          <w:szCs w:val="28"/>
          <w:cs/>
          <w:lang w:bidi="th-TH"/>
        </w:rPr>
        <w:t xml:space="preserve"> </w:t>
      </w:r>
      <w:r w:rsidR="006B03B9" w:rsidRPr="00CB7CBE">
        <w:rPr>
          <w:rFonts w:cstheme="minorBidi"/>
          <w:szCs w:val="28"/>
          <w:lang w:val="en-US" w:bidi="th-TH"/>
        </w:rPr>
        <w:t>ended 30 June 2026</w:t>
      </w:r>
      <w:r w:rsidR="00086BCC" w:rsidRPr="00CB7CBE">
        <w:rPr>
          <w:szCs w:val="22"/>
        </w:rPr>
        <w:t>, the statements of changes in equity and cash flows for the six-month period</w:t>
      </w:r>
      <w:r w:rsidR="004A517F" w:rsidRPr="00CB7CBE">
        <w:rPr>
          <w:szCs w:val="22"/>
        </w:rPr>
        <w:t xml:space="preserve"> </w:t>
      </w:r>
      <w:r w:rsidR="00086BCC" w:rsidRPr="00CB7CBE">
        <w:rPr>
          <w:szCs w:val="22"/>
        </w:rPr>
        <w:t xml:space="preserve">ended 30 June 2026; </w:t>
      </w:r>
      <w:r w:rsidRPr="00CB7CBE">
        <w:rPr>
          <w:szCs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2ECF620" w14:textId="77777777" w:rsidR="005D37B2" w:rsidRPr="00CB7CBE" w:rsidRDefault="005D37B2" w:rsidP="00086BCC">
      <w:pPr>
        <w:jc w:val="both"/>
        <w:rPr>
          <w:szCs w:val="22"/>
        </w:rPr>
      </w:pPr>
    </w:p>
    <w:p w14:paraId="0B3D9E09" w14:textId="77777777" w:rsidR="003555EE" w:rsidRPr="00CB7CBE" w:rsidRDefault="003555EE" w:rsidP="00D62899">
      <w:pPr>
        <w:jc w:val="both"/>
        <w:rPr>
          <w:rFonts w:cstheme="minorBidi"/>
          <w:szCs w:val="28"/>
          <w:lang w:bidi="th-TH"/>
        </w:rPr>
      </w:pPr>
    </w:p>
    <w:p w14:paraId="4C35A588" w14:textId="76A1731F" w:rsidR="003555EE" w:rsidRPr="00CB7CBE" w:rsidRDefault="003555EE" w:rsidP="00D62899">
      <w:pPr>
        <w:jc w:val="both"/>
        <w:rPr>
          <w:rFonts w:cstheme="minorBidi"/>
          <w:i/>
          <w:iCs/>
          <w:szCs w:val="28"/>
          <w:lang w:bidi="th-TH"/>
        </w:rPr>
      </w:pPr>
      <w:r w:rsidRPr="00CB7CBE">
        <w:rPr>
          <w:rFonts w:cstheme="minorBidi"/>
          <w:i/>
          <w:iCs/>
          <w:szCs w:val="28"/>
          <w:lang w:bidi="th-TH"/>
        </w:rPr>
        <w:t>Scope of Review</w:t>
      </w:r>
    </w:p>
    <w:p w14:paraId="486FFD0E" w14:textId="77777777" w:rsidR="003555EE" w:rsidRPr="00CB7CBE" w:rsidRDefault="003555EE" w:rsidP="00D62899">
      <w:pPr>
        <w:jc w:val="both"/>
        <w:rPr>
          <w:rFonts w:cstheme="minorBidi"/>
          <w:i/>
          <w:iCs/>
          <w:szCs w:val="28"/>
          <w:lang w:bidi="th-TH"/>
        </w:rPr>
      </w:pPr>
    </w:p>
    <w:p w14:paraId="7ADEA6A2" w14:textId="04FFA0AD" w:rsidR="003555EE" w:rsidRPr="00CB7CBE" w:rsidRDefault="003555EE" w:rsidP="00D62899">
      <w:pPr>
        <w:jc w:val="both"/>
        <w:rPr>
          <w:rFonts w:cstheme="minorBidi"/>
          <w:szCs w:val="28"/>
          <w:lang w:bidi="th-TH"/>
        </w:rPr>
      </w:pPr>
      <w:r w:rsidRPr="00CB7CBE">
        <w:rPr>
          <w:rFonts w:cstheme="minorBidi"/>
          <w:szCs w:val="28"/>
          <w:lang w:bidi="th-TH"/>
        </w:rPr>
        <w:t>I conducted my review in accordance with Thai Standard on Review Engagements</w:t>
      </w:r>
      <w:r w:rsidR="005D37B2" w:rsidRPr="00CB7CBE">
        <w:rPr>
          <w:szCs w:val="22"/>
        </w:rPr>
        <w:t xml:space="preserve"> </w:t>
      </w:r>
      <w:r w:rsidR="005E522A" w:rsidRPr="00CB7CBE">
        <w:rPr>
          <w:szCs w:val="22"/>
        </w:rPr>
        <w:t>2410</w:t>
      </w:r>
      <w:r w:rsidR="005E522A" w:rsidRPr="00CB7CBE">
        <w:rPr>
          <w:rFonts w:cstheme="minorBidi"/>
          <w:szCs w:val="28"/>
          <w:lang w:bidi="th-TH"/>
        </w:rPr>
        <w:t>,</w:t>
      </w:r>
      <w:r w:rsidRPr="00CB7CBE">
        <w:rPr>
          <w:rFonts w:cstheme="minorBidi"/>
          <w:szCs w:val="28"/>
          <w:lang w:bidi="th-TH"/>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CF26081" w14:textId="77777777" w:rsidR="003555EE" w:rsidRPr="00CB7CBE" w:rsidRDefault="003555EE" w:rsidP="00D62899">
      <w:pPr>
        <w:jc w:val="both"/>
        <w:rPr>
          <w:rFonts w:cstheme="minorBidi"/>
          <w:szCs w:val="28"/>
          <w:lang w:bidi="th-TH"/>
        </w:rPr>
      </w:pPr>
    </w:p>
    <w:p w14:paraId="5FA9830C" w14:textId="77777777" w:rsidR="003555EE" w:rsidRPr="00CB7CBE" w:rsidRDefault="003555EE" w:rsidP="00D62899">
      <w:pPr>
        <w:jc w:val="both"/>
        <w:rPr>
          <w:rFonts w:cstheme="minorBidi"/>
          <w:szCs w:val="28"/>
          <w:lang w:bidi="th-TH"/>
        </w:rPr>
      </w:pPr>
    </w:p>
    <w:p w14:paraId="2472E840" w14:textId="4773749F" w:rsidR="003555EE" w:rsidRPr="00CB7CBE" w:rsidRDefault="003555EE" w:rsidP="00D62899">
      <w:pPr>
        <w:jc w:val="both"/>
        <w:rPr>
          <w:rFonts w:cstheme="minorBidi"/>
          <w:i/>
          <w:iCs/>
          <w:szCs w:val="28"/>
          <w:lang w:bidi="th-TH"/>
        </w:rPr>
      </w:pPr>
      <w:r w:rsidRPr="00CB7CBE">
        <w:rPr>
          <w:rFonts w:cstheme="minorBidi"/>
          <w:i/>
          <w:iCs/>
          <w:szCs w:val="28"/>
          <w:lang w:bidi="th-TH"/>
        </w:rPr>
        <w:t>Conclusion</w:t>
      </w:r>
    </w:p>
    <w:p w14:paraId="6DB44EDA" w14:textId="77777777" w:rsidR="000F42C5" w:rsidRPr="00CB7CBE" w:rsidRDefault="000F42C5" w:rsidP="00D62899">
      <w:pPr>
        <w:jc w:val="both"/>
        <w:rPr>
          <w:rFonts w:cstheme="minorBidi"/>
          <w:szCs w:val="28"/>
          <w:lang w:bidi="th-TH"/>
        </w:rPr>
      </w:pPr>
    </w:p>
    <w:p w14:paraId="2F686F6A" w14:textId="50563B39" w:rsidR="000F42C5" w:rsidRPr="00CB7CBE" w:rsidRDefault="003555EE" w:rsidP="00D62899">
      <w:pPr>
        <w:jc w:val="both"/>
        <w:rPr>
          <w:szCs w:val="22"/>
        </w:rPr>
      </w:pPr>
      <w:r w:rsidRPr="00CB7CBE">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8B8A54B" w14:textId="77777777" w:rsidR="000F42C5" w:rsidRPr="00CB7CBE" w:rsidRDefault="000F42C5" w:rsidP="00D62899">
      <w:pPr>
        <w:jc w:val="both"/>
        <w:rPr>
          <w:szCs w:val="22"/>
        </w:rPr>
      </w:pPr>
    </w:p>
    <w:p w14:paraId="033DE4BA" w14:textId="77777777" w:rsidR="000F42C5" w:rsidRPr="00CB7CBE" w:rsidRDefault="000F42C5" w:rsidP="00D62899">
      <w:pPr>
        <w:jc w:val="both"/>
        <w:rPr>
          <w:szCs w:val="22"/>
        </w:rPr>
      </w:pPr>
    </w:p>
    <w:p w14:paraId="574ACBE1" w14:textId="77777777" w:rsidR="000F42C5" w:rsidRPr="00CB7CBE" w:rsidRDefault="000F42C5" w:rsidP="00D62899">
      <w:pPr>
        <w:jc w:val="both"/>
        <w:rPr>
          <w:szCs w:val="22"/>
        </w:rPr>
      </w:pPr>
    </w:p>
    <w:p w14:paraId="1AE7128B" w14:textId="77777777" w:rsidR="000F42C5" w:rsidRPr="00CB7CBE" w:rsidRDefault="000F42C5" w:rsidP="00D62899">
      <w:pPr>
        <w:jc w:val="both"/>
        <w:rPr>
          <w:szCs w:val="22"/>
        </w:rPr>
      </w:pPr>
    </w:p>
    <w:p w14:paraId="1968A95E" w14:textId="77777777" w:rsidR="000F42C5" w:rsidRPr="00CB7CBE" w:rsidRDefault="000F42C5" w:rsidP="00D62899">
      <w:pPr>
        <w:jc w:val="both"/>
        <w:rPr>
          <w:szCs w:val="22"/>
        </w:rPr>
      </w:pPr>
    </w:p>
    <w:p w14:paraId="6317E12B" w14:textId="77777777" w:rsidR="00440510" w:rsidRPr="00CB7CBE" w:rsidRDefault="00440510" w:rsidP="00D62899">
      <w:pPr>
        <w:jc w:val="both"/>
        <w:rPr>
          <w:szCs w:val="22"/>
        </w:rPr>
      </w:pPr>
      <w:r w:rsidRPr="00CB7CBE">
        <w:rPr>
          <w:szCs w:val="22"/>
        </w:rPr>
        <w:t xml:space="preserve">(Orawan </w:t>
      </w:r>
      <w:proofErr w:type="spellStart"/>
      <w:r w:rsidRPr="00CB7CBE">
        <w:rPr>
          <w:szCs w:val="22"/>
        </w:rPr>
        <w:t>Chotiwiriyakul</w:t>
      </w:r>
      <w:proofErr w:type="spellEnd"/>
      <w:r w:rsidRPr="00CB7CBE">
        <w:rPr>
          <w:szCs w:val="22"/>
        </w:rPr>
        <w:t xml:space="preserve">) </w:t>
      </w:r>
    </w:p>
    <w:p w14:paraId="1C86E3E3" w14:textId="77777777" w:rsidR="00440510" w:rsidRPr="00CB7CBE" w:rsidRDefault="00440510" w:rsidP="00D62899">
      <w:pPr>
        <w:jc w:val="both"/>
        <w:rPr>
          <w:szCs w:val="22"/>
        </w:rPr>
      </w:pPr>
      <w:r w:rsidRPr="00CB7CBE">
        <w:rPr>
          <w:szCs w:val="22"/>
        </w:rPr>
        <w:t xml:space="preserve">Certified Public Accountant </w:t>
      </w:r>
    </w:p>
    <w:p w14:paraId="4384DD34" w14:textId="77777777" w:rsidR="00440510" w:rsidRPr="00CB7CBE" w:rsidRDefault="00440510" w:rsidP="00D62899">
      <w:pPr>
        <w:jc w:val="both"/>
        <w:rPr>
          <w:szCs w:val="22"/>
        </w:rPr>
      </w:pPr>
      <w:r w:rsidRPr="00CB7CBE">
        <w:rPr>
          <w:szCs w:val="22"/>
        </w:rPr>
        <w:t xml:space="preserve">Registration No. 10566 </w:t>
      </w:r>
    </w:p>
    <w:p w14:paraId="015DDAE2" w14:textId="77777777" w:rsidR="00440510" w:rsidRPr="00CB7CBE" w:rsidRDefault="00440510" w:rsidP="00D62899">
      <w:pPr>
        <w:jc w:val="both"/>
        <w:rPr>
          <w:szCs w:val="22"/>
        </w:rPr>
      </w:pPr>
    </w:p>
    <w:p w14:paraId="66DF9A51" w14:textId="77777777" w:rsidR="00440510" w:rsidRPr="00CB7CBE" w:rsidRDefault="00440510" w:rsidP="00D62899">
      <w:pPr>
        <w:jc w:val="both"/>
        <w:rPr>
          <w:szCs w:val="22"/>
        </w:rPr>
      </w:pPr>
      <w:r w:rsidRPr="00CB7CBE">
        <w:rPr>
          <w:szCs w:val="22"/>
        </w:rPr>
        <w:t xml:space="preserve">KPMG </w:t>
      </w:r>
      <w:proofErr w:type="spellStart"/>
      <w:r w:rsidRPr="00CB7CBE">
        <w:rPr>
          <w:szCs w:val="22"/>
        </w:rPr>
        <w:t>Phoomchai</w:t>
      </w:r>
      <w:proofErr w:type="spellEnd"/>
      <w:r w:rsidRPr="00CB7CBE">
        <w:rPr>
          <w:szCs w:val="22"/>
        </w:rPr>
        <w:t xml:space="preserve"> Audit Ltd. </w:t>
      </w:r>
    </w:p>
    <w:p w14:paraId="6BEA8397" w14:textId="77777777" w:rsidR="00440510" w:rsidRPr="00CB7CBE" w:rsidRDefault="00440510" w:rsidP="00D62899">
      <w:pPr>
        <w:jc w:val="both"/>
        <w:rPr>
          <w:szCs w:val="22"/>
        </w:rPr>
      </w:pPr>
      <w:r w:rsidRPr="00CB7CBE">
        <w:rPr>
          <w:szCs w:val="22"/>
        </w:rPr>
        <w:t xml:space="preserve">Bangkok </w:t>
      </w:r>
    </w:p>
    <w:p w14:paraId="57750A81" w14:textId="67BAF7FE" w:rsidR="00440510" w:rsidRPr="003805EA" w:rsidRDefault="00440510" w:rsidP="00D62899">
      <w:pPr>
        <w:jc w:val="both"/>
        <w:rPr>
          <w:szCs w:val="22"/>
        </w:rPr>
      </w:pPr>
      <w:r w:rsidRPr="00CB7CBE">
        <w:rPr>
          <w:szCs w:val="22"/>
        </w:rPr>
        <w:t>13 August 2026</w:t>
      </w:r>
    </w:p>
    <w:sectPr w:rsidR="00440510" w:rsidRPr="003805EA" w:rsidSect="005374A1">
      <w:headerReference w:type="default" r:id="rId17"/>
      <w:footerReference w:type="default" r:id="rId18"/>
      <w:pgSz w:w="11907" w:h="16840"/>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EF9B0" w14:textId="77777777" w:rsidR="001D371D" w:rsidRDefault="001D371D">
      <w:r>
        <w:separator/>
      </w:r>
    </w:p>
  </w:endnote>
  <w:endnote w:type="continuationSeparator" w:id="0">
    <w:p w14:paraId="2DEC3E70" w14:textId="77777777" w:rsidR="001D371D" w:rsidRDefault="001D371D">
      <w:r>
        <w:continuationSeparator/>
      </w:r>
    </w:p>
  </w:endnote>
  <w:endnote w:type="continuationNotice" w:id="1">
    <w:p w14:paraId="1111C44F" w14:textId="77777777" w:rsidR="001D371D" w:rsidRDefault="001D37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5042" w14:textId="77777777" w:rsidR="002B6342" w:rsidRDefault="002B6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11DD" w14:textId="77777777" w:rsidR="00C365BB" w:rsidRPr="00D06412" w:rsidRDefault="00C365BB" w:rsidP="00452AA6">
    <w:pPr>
      <w:pStyle w:val="Footer"/>
      <w:tabs>
        <w:tab w:val="clear" w:pos="9639"/>
        <w:tab w:val="left" w:pos="0"/>
        <w:tab w:val="center" w:pos="4500"/>
      </w:tabs>
      <w:jc w:val="center"/>
      <w:rPr>
        <w:sz w:val="22"/>
        <w:szCs w:val="22"/>
        <w:lang w:val="en-US"/>
      </w:rPr>
    </w:pPr>
    <w:r>
      <w:rPr>
        <w:sz w:val="22"/>
        <w:szCs w:val="22"/>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18F0" w14:textId="77777777" w:rsidR="002B6342" w:rsidRDefault="002B63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DC957" w14:textId="77777777" w:rsidR="00362928" w:rsidRPr="00D06412" w:rsidRDefault="00362928" w:rsidP="00452AA6">
    <w:pPr>
      <w:pStyle w:val="Footer"/>
      <w:tabs>
        <w:tab w:val="clear" w:pos="9639"/>
        <w:tab w:val="left" w:pos="0"/>
        <w:tab w:val="center" w:pos="4500"/>
      </w:tabs>
      <w:jc w:val="center"/>
      <w:rPr>
        <w:sz w:val="22"/>
        <w:szCs w:val="22"/>
        <w:lang w:val="en-US"/>
      </w:rPr>
    </w:pPr>
    <w:r>
      <w:rPr>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F9E0" w14:textId="77777777" w:rsidR="001D371D" w:rsidRDefault="001D371D">
      <w:r>
        <w:separator/>
      </w:r>
    </w:p>
  </w:footnote>
  <w:footnote w:type="continuationSeparator" w:id="0">
    <w:p w14:paraId="2ABAA68B" w14:textId="77777777" w:rsidR="001D371D" w:rsidRDefault="001D371D">
      <w:r>
        <w:continuationSeparator/>
      </w:r>
    </w:p>
  </w:footnote>
  <w:footnote w:type="continuationNotice" w:id="1">
    <w:p w14:paraId="294A00A8" w14:textId="77777777" w:rsidR="001D371D" w:rsidRDefault="001D37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2DBD5" w14:textId="77777777" w:rsidR="002B6342" w:rsidRDefault="002B6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384C" w14:textId="77777777" w:rsidR="00C365BB" w:rsidRPr="00C402FD" w:rsidRDefault="00C365BB" w:rsidP="00F2355F">
    <w:pPr>
      <w:spacing w:line="240" w:lineRule="atLeast"/>
      <w:rPr>
        <w:sz w:val="28"/>
        <w:szCs w:val="28"/>
      </w:rPr>
    </w:pPr>
  </w:p>
  <w:p w14:paraId="74149C90" w14:textId="77777777" w:rsidR="00C365BB" w:rsidRPr="00C402FD" w:rsidRDefault="00C365BB" w:rsidP="00F2355F">
    <w:pPr>
      <w:spacing w:line="240" w:lineRule="atLeast"/>
      <w:rPr>
        <w:sz w:val="28"/>
        <w:szCs w:val="28"/>
      </w:rPr>
    </w:pPr>
  </w:p>
  <w:p w14:paraId="55C7422A" w14:textId="77777777" w:rsidR="00C365BB" w:rsidRPr="00C402FD" w:rsidRDefault="00C365BB" w:rsidP="00F2355F">
    <w:pPr>
      <w:spacing w:line="240" w:lineRule="atLeast"/>
      <w:rPr>
        <w:sz w:val="28"/>
        <w:szCs w:val="28"/>
      </w:rPr>
    </w:pPr>
  </w:p>
  <w:p w14:paraId="584216DB" w14:textId="77777777" w:rsidR="00C365BB" w:rsidRPr="00C402FD" w:rsidRDefault="00C365BB" w:rsidP="00F2355F">
    <w:pPr>
      <w:spacing w:line="240" w:lineRule="atLeast"/>
      <w:rPr>
        <w:sz w:val="28"/>
        <w:szCs w:val="28"/>
      </w:rPr>
    </w:pPr>
  </w:p>
  <w:p w14:paraId="7A73A1FA" w14:textId="77777777" w:rsidR="00C365BB" w:rsidRPr="00C402FD" w:rsidRDefault="00C365BB" w:rsidP="00F2355F">
    <w:pPr>
      <w:spacing w:line="240" w:lineRule="atLeast"/>
      <w:rPr>
        <w:sz w:val="28"/>
        <w:szCs w:val="28"/>
      </w:rPr>
    </w:pPr>
  </w:p>
  <w:p w14:paraId="4119EC88" w14:textId="77777777" w:rsidR="00C365BB" w:rsidRPr="00C402FD" w:rsidRDefault="00C365BB" w:rsidP="00F2355F">
    <w:pPr>
      <w:spacing w:line="240" w:lineRule="atLeast"/>
      <w:rPr>
        <w:sz w:val="28"/>
        <w:szCs w:val="28"/>
      </w:rPr>
    </w:pPr>
  </w:p>
  <w:p w14:paraId="1A93E8DD" w14:textId="77777777" w:rsidR="00C365BB" w:rsidRPr="00C402FD" w:rsidRDefault="00C365BB" w:rsidP="00F2355F">
    <w:pPr>
      <w:spacing w:line="240" w:lineRule="atLeast"/>
      <w:rPr>
        <w:sz w:val="28"/>
        <w:szCs w:val="28"/>
      </w:rPr>
    </w:pPr>
  </w:p>
  <w:p w14:paraId="37591664" w14:textId="77777777" w:rsidR="00C365BB" w:rsidRPr="00C402FD" w:rsidRDefault="00C365BB" w:rsidP="00F2355F">
    <w:pPr>
      <w:spacing w:line="240" w:lineRule="atLeast"/>
      <w:rPr>
        <w:sz w:val="28"/>
        <w:szCs w:val="28"/>
      </w:rPr>
    </w:pPr>
  </w:p>
  <w:p w14:paraId="6FBCC554" w14:textId="77777777" w:rsidR="00C365BB" w:rsidRPr="00C402FD" w:rsidRDefault="00C365BB" w:rsidP="00F2355F">
    <w:pPr>
      <w:spacing w:line="240" w:lineRule="atLeast"/>
      <w:rPr>
        <w:sz w:val="28"/>
        <w:szCs w:val="28"/>
      </w:rPr>
    </w:pPr>
  </w:p>
  <w:p w14:paraId="37EB20E6" w14:textId="77777777" w:rsidR="00C365BB" w:rsidRPr="00050384" w:rsidRDefault="00C365BB" w:rsidP="00F2355F">
    <w:pPr>
      <w:spacing w:line="240" w:lineRule="atLeast"/>
      <w:rPr>
        <w:sz w:val="28"/>
        <w:szCs w:val="28"/>
      </w:rPr>
    </w:pPr>
  </w:p>
  <w:p w14:paraId="5259FB49" w14:textId="77777777" w:rsidR="00C365BB" w:rsidRPr="00050384" w:rsidRDefault="00C365BB" w:rsidP="00F2355F">
    <w:pPr>
      <w:spacing w:line="240" w:lineRule="atLeast"/>
      <w:rPr>
        <w:sz w:val="28"/>
        <w:szCs w:val="28"/>
      </w:rPr>
    </w:pPr>
  </w:p>
  <w:p w14:paraId="6109F04A" w14:textId="77777777" w:rsidR="00C365BB" w:rsidRPr="00050384" w:rsidRDefault="00C365BB" w:rsidP="00F2355F">
    <w:pPr>
      <w:spacing w:line="240" w:lineRule="atLeast"/>
      <w:rPr>
        <w:sz w:val="28"/>
        <w:szCs w:val="28"/>
      </w:rPr>
    </w:pPr>
  </w:p>
  <w:p w14:paraId="55543FBE" w14:textId="77777777" w:rsidR="00C365BB" w:rsidRDefault="00C365BB" w:rsidP="00F2355F">
    <w:pPr>
      <w:spacing w:line="240" w:lineRule="atLeast"/>
      <w:rPr>
        <w:rFonts w:cstheme="minorBidi"/>
        <w:sz w:val="28"/>
        <w:szCs w:val="35"/>
        <w:lang w:bidi="th-TH"/>
      </w:rPr>
    </w:pPr>
  </w:p>
  <w:p w14:paraId="6C203865" w14:textId="77777777" w:rsidR="00362928" w:rsidRPr="003E1C87" w:rsidRDefault="00362928" w:rsidP="00F2355F">
    <w:pPr>
      <w:spacing w:line="240" w:lineRule="atLeast"/>
      <w:rPr>
        <w:rFonts w:cstheme="minorBidi"/>
        <w:sz w:val="28"/>
        <w:szCs w:val="35"/>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BDD2" w14:textId="77777777" w:rsidR="002B6342" w:rsidRDefault="002B63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53DAE" w14:textId="77777777" w:rsidR="00362928" w:rsidRPr="00C402FD" w:rsidRDefault="00362928" w:rsidP="00F2355F">
    <w:pPr>
      <w:spacing w:line="240" w:lineRule="atLeast"/>
      <w:rPr>
        <w:sz w:val="28"/>
        <w:szCs w:val="28"/>
      </w:rPr>
    </w:pPr>
  </w:p>
  <w:p w14:paraId="33CC1CA5" w14:textId="77777777" w:rsidR="00362928" w:rsidRPr="00C402FD" w:rsidRDefault="00362928" w:rsidP="00F2355F">
    <w:pPr>
      <w:spacing w:line="240" w:lineRule="atLeast"/>
      <w:rPr>
        <w:sz w:val="28"/>
        <w:szCs w:val="28"/>
      </w:rPr>
    </w:pPr>
  </w:p>
  <w:p w14:paraId="4A40DC75" w14:textId="77777777" w:rsidR="00362928" w:rsidRPr="00C402FD" w:rsidRDefault="00362928" w:rsidP="00F2355F">
    <w:pPr>
      <w:spacing w:line="240" w:lineRule="atLeast"/>
      <w:rPr>
        <w:sz w:val="28"/>
        <w:szCs w:val="28"/>
      </w:rPr>
    </w:pPr>
  </w:p>
  <w:p w14:paraId="355663B3" w14:textId="77777777" w:rsidR="00362928" w:rsidRPr="00C402FD" w:rsidRDefault="00362928" w:rsidP="00F2355F">
    <w:pPr>
      <w:spacing w:line="240" w:lineRule="atLeast"/>
      <w:rPr>
        <w:sz w:val="28"/>
        <w:szCs w:val="28"/>
      </w:rPr>
    </w:pPr>
  </w:p>
  <w:p w14:paraId="4E3B92C8" w14:textId="77777777" w:rsidR="00362928" w:rsidRPr="00C402FD" w:rsidRDefault="00362928" w:rsidP="00F2355F">
    <w:pPr>
      <w:spacing w:line="240" w:lineRule="atLeast"/>
      <w:rPr>
        <w:sz w:val="28"/>
        <w:szCs w:val="28"/>
      </w:rPr>
    </w:pPr>
  </w:p>
  <w:p w14:paraId="5E7AEACE" w14:textId="77777777" w:rsidR="00362928" w:rsidRPr="00050384" w:rsidRDefault="00362928" w:rsidP="00F2355F">
    <w:pPr>
      <w:spacing w:line="240" w:lineRule="atLeast"/>
      <w:rPr>
        <w:sz w:val="28"/>
        <w:szCs w:val="28"/>
      </w:rPr>
    </w:pPr>
  </w:p>
  <w:p w14:paraId="2C8ECD1C" w14:textId="77777777" w:rsidR="00362928" w:rsidRPr="00050384" w:rsidRDefault="00362928" w:rsidP="00F2355F">
    <w:pPr>
      <w:spacing w:line="240" w:lineRule="atLeast"/>
      <w:rPr>
        <w:sz w:val="28"/>
        <w:szCs w:val="28"/>
      </w:rPr>
    </w:pPr>
  </w:p>
  <w:p w14:paraId="7D5F70B4" w14:textId="77777777" w:rsidR="00362928" w:rsidRPr="00050384" w:rsidRDefault="00362928" w:rsidP="00F2355F">
    <w:pPr>
      <w:spacing w:line="240" w:lineRule="atLeast"/>
      <w:rPr>
        <w:sz w:val="28"/>
        <w:szCs w:val="28"/>
      </w:rPr>
    </w:pPr>
  </w:p>
  <w:p w14:paraId="517398CF" w14:textId="77777777" w:rsidR="00362928" w:rsidRDefault="00362928" w:rsidP="00F2355F">
    <w:pPr>
      <w:spacing w:line="240" w:lineRule="atLeast"/>
      <w:rPr>
        <w:rFonts w:cstheme="minorBidi"/>
        <w:sz w:val="28"/>
        <w:szCs w:val="35"/>
        <w:lang w:bidi="th-TH"/>
      </w:rPr>
    </w:pPr>
  </w:p>
  <w:p w14:paraId="5ABA1AEF" w14:textId="77777777" w:rsidR="00362928" w:rsidRPr="003E1C87" w:rsidRDefault="00362928" w:rsidP="00F2355F">
    <w:pPr>
      <w:spacing w:line="240" w:lineRule="atLeast"/>
      <w:rPr>
        <w:rFonts w:cstheme="minorBidi"/>
        <w:sz w:val="28"/>
        <w:szCs w:val="35"/>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D85E3E"/>
    <w:multiLevelType w:val="hybridMultilevel"/>
    <w:tmpl w:val="254ADF16"/>
    <w:lvl w:ilvl="0" w:tplc="6F04831A">
      <w:start w:val="1"/>
      <w:numFmt w:val="lowerLetter"/>
      <w:lvlText w:val="(%1)"/>
      <w:lvlJc w:val="left"/>
      <w:pPr>
        <w:ind w:left="90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0F223D2B"/>
    <w:multiLevelType w:val="hybridMultilevel"/>
    <w:tmpl w:val="712AD5F6"/>
    <w:lvl w:ilvl="0" w:tplc="C36A7024">
      <w:start w:val="14"/>
      <w:numFmt w:val="bullet"/>
      <w:lvlText w:val="-"/>
      <w:lvlJc w:val="left"/>
      <w:pPr>
        <w:ind w:left="641" w:hanging="770"/>
      </w:pPr>
      <w:rPr>
        <w:rFonts w:ascii="Times New Roman" w:eastAsia="Times New Roman" w:hAnsi="Times New Roman" w:cs="Times New Roman" w:hint="default"/>
      </w:rPr>
    </w:lvl>
    <w:lvl w:ilvl="1" w:tplc="04090003" w:tentative="1">
      <w:start w:val="1"/>
      <w:numFmt w:val="bullet"/>
      <w:lvlText w:val="o"/>
      <w:lvlJc w:val="left"/>
      <w:pPr>
        <w:ind w:left="951" w:hanging="360"/>
      </w:pPr>
      <w:rPr>
        <w:rFonts w:ascii="Courier New" w:hAnsi="Courier New" w:cs="Courier New" w:hint="default"/>
      </w:rPr>
    </w:lvl>
    <w:lvl w:ilvl="2" w:tplc="04090005" w:tentative="1">
      <w:start w:val="1"/>
      <w:numFmt w:val="bullet"/>
      <w:lvlText w:val=""/>
      <w:lvlJc w:val="left"/>
      <w:pPr>
        <w:ind w:left="1671" w:hanging="360"/>
      </w:pPr>
      <w:rPr>
        <w:rFonts w:ascii="Wingdings" w:hAnsi="Wingdings" w:hint="default"/>
      </w:rPr>
    </w:lvl>
    <w:lvl w:ilvl="3" w:tplc="04090001" w:tentative="1">
      <w:start w:val="1"/>
      <w:numFmt w:val="bullet"/>
      <w:lvlText w:val=""/>
      <w:lvlJc w:val="left"/>
      <w:pPr>
        <w:ind w:left="2391" w:hanging="360"/>
      </w:pPr>
      <w:rPr>
        <w:rFonts w:ascii="Symbol" w:hAnsi="Symbol" w:hint="default"/>
      </w:rPr>
    </w:lvl>
    <w:lvl w:ilvl="4" w:tplc="04090003" w:tentative="1">
      <w:start w:val="1"/>
      <w:numFmt w:val="bullet"/>
      <w:lvlText w:val="o"/>
      <w:lvlJc w:val="left"/>
      <w:pPr>
        <w:ind w:left="3111" w:hanging="360"/>
      </w:pPr>
      <w:rPr>
        <w:rFonts w:ascii="Courier New" w:hAnsi="Courier New" w:cs="Courier New" w:hint="default"/>
      </w:rPr>
    </w:lvl>
    <w:lvl w:ilvl="5" w:tplc="04090005" w:tentative="1">
      <w:start w:val="1"/>
      <w:numFmt w:val="bullet"/>
      <w:lvlText w:val=""/>
      <w:lvlJc w:val="left"/>
      <w:pPr>
        <w:ind w:left="3831" w:hanging="360"/>
      </w:pPr>
      <w:rPr>
        <w:rFonts w:ascii="Wingdings" w:hAnsi="Wingdings" w:hint="default"/>
      </w:rPr>
    </w:lvl>
    <w:lvl w:ilvl="6" w:tplc="04090001" w:tentative="1">
      <w:start w:val="1"/>
      <w:numFmt w:val="bullet"/>
      <w:lvlText w:val=""/>
      <w:lvlJc w:val="left"/>
      <w:pPr>
        <w:ind w:left="4551" w:hanging="360"/>
      </w:pPr>
      <w:rPr>
        <w:rFonts w:ascii="Symbol" w:hAnsi="Symbol" w:hint="default"/>
      </w:rPr>
    </w:lvl>
    <w:lvl w:ilvl="7" w:tplc="04090003" w:tentative="1">
      <w:start w:val="1"/>
      <w:numFmt w:val="bullet"/>
      <w:lvlText w:val="o"/>
      <w:lvlJc w:val="left"/>
      <w:pPr>
        <w:ind w:left="5271" w:hanging="360"/>
      </w:pPr>
      <w:rPr>
        <w:rFonts w:ascii="Courier New" w:hAnsi="Courier New" w:cs="Courier New" w:hint="default"/>
      </w:rPr>
    </w:lvl>
    <w:lvl w:ilvl="8" w:tplc="04090005" w:tentative="1">
      <w:start w:val="1"/>
      <w:numFmt w:val="bullet"/>
      <w:lvlText w:val=""/>
      <w:lvlJc w:val="left"/>
      <w:pPr>
        <w:ind w:left="5991" w:hanging="360"/>
      </w:pPr>
      <w:rPr>
        <w:rFonts w:ascii="Wingdings" w:hAnsi="Wingdings" w:hint="default"/>
      </w:rPr>
    </w:lvl>
  </w:abstractNum>
  <w:abstractNum w:abstractNumId="8" w15:restartNumberingAfterBreak="0">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9" w15:restartNumberingAfterBreak="0">
    <w:nsid w:val="14A24E53"/>
    <w:multiLevelType w:val="hybridMultilevel"/>
    <w:tmpl w:val="3C3EA5D2"/>
    <w:lvl w:ilvl="0" w:tplc="4B5442CE">
      <w:start w:val="14"/>
      <w:numFmt w:val="bullet"/>
      <w:lvlText w:val="-"/>
      <w:lvlJc w:val="left"/>
      <w:pPr>
        <w:ind w:left="1001" w:hanging="360"/>
      </w:pPr>
      <w:rPr>
        <w:rFonts w:ascii="Times New Roman" w:eastAsia="Times New Roman" w:hAnsi="Times New Roman" w:cs="Times New Roman"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0"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2" w15:restartNumberingAfterBreak="0">
    <w:nsid w:val="34AB36E2"/>
    <w:multiLevelType w:val="hybridMultilevel"/>
    <w:tmpl w:val="5666E6E8"/>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7"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4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243F7D"/>
    <w:multiLevelType w:val="hybridMultilevel"/>
    <w:tmpl w:val="28B05F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82474924">
    <w:abstractNumId w:val="1"/>
  </w:num>
  <w:num w:numId="2" w16cid:durableId="1860730108">
    <w:abstractNumId w:val="0"/>
  </w:num>
  <w:num w:numId="3" w16cid:durableId="1489784555">
    <w:abstractNumId w:val="15"/>
  </w:num>
  <w:num w:numId="4" w16cid:durableId="1079058297">
    <w:abstractNumId w:val="6"/>
  </w:num>
  <w:num w:numId="5" w16cid:durableId="1409035783">
    <w:abstractNumId w:val="44"/>
  </w:num>
  <w:num w:numId="6" w16cid:durableId="1319966174">
    <w:abstractNumId w:val="13"/>
  </w:num>
  <w:num w:numId="7" w16cid:durableId="217792003">
    <w:abstractNumId w:val="46"/>
  </w:num>
  <w:num w:numId="8" w16cid:durableId="1539851808">
    <w:abstractNumId w:val="43"/>
  </w:num>
  <w:num w:numId="9" w16cid:durableId="83110829">
    <w:abstractNumId w:val="23"/>
  </w:num>
  <w:num w:numId="10" w16cid:durableId="11999503">
    <w:abstractNumId w:val="35"/>
  </w:num>
  <w:num w:numId="11" w16cid:durableId="360936810">
    <w:abstractNumId w:val="20"/>
  </w:num>
  <w:num w:numId="12" w16cid:durableId="948051699">
    <w:abstractNumId w:val="40"/>
  </w:num>
  <w:num w:numId="13" w16cid:durableId="1784955863">
    <w:abstractNumId w:val="47"/>
  </w:num>
  <w:num w:numId="14" w16cid:durableId="1443380551">
    <w:abstractNumId w:val="36"/>
  </w:num>
  <w:num w:numId="15" w16cid:durableId="2047100021">
    <w:abstractNumId w:val="41"/>
  </w:num>
  <w:num w:numId="16" w16cid:durableId="2048723215">
    <w:abstractNumId w:val="27"/>
  </w:num>
  <w:num w:numId="17" w16cid:durableId="279387373">
    <w:abstractNumId w:val="10"/>
  </w:num>
  <w:num w:numId="18" w16cid:durableId="699472244">
    <w:abstractNumId w:val="34"/>
  </w:num>
  <w:num w:numId="19" w16cid:durableId="630864039">
    <w:abstractNumId w:val="39"/>
  </w:num>
  <w:num w:numId="20" w16cid:durableId="996884586">
    <w:abstractNumId w:val="3"/>
  </w:num>
  <w:num w:numId="21" w16cid:durableId="1069959838">
    <w:abstractNumId w:val="37"/>
  </w:num>
  <w:num w:numId="22" w16cid:durableId="1501848368">
    <w:abstractNumId w:val="25"/>
  </w:num>
  <w:num w:numId="23" w16cid:durableId="684285171">
    <w:abstractNumId w:val="32"/>
  </w:num>
  <w:num w:numId="24" w16cid:durableId="1863743899">
    <w:abstractNumId w:val="26"/>
  </w:num>
  <w:num w:numId="25" w16cid:durableId="1547184014">
    <w:abstractNumId w:val="21"/>
  </w:num>
  <w:num w:numId="26" w16cid:durableId="36197845">
    <w:abstractNumId w:val="29"/>
  </w:num>
  <w:num w:numId="27" w16cid:durableId="949825447">
    <w:abstractNumId w:val="33"/>
  </w:num>
  <w:num w:numId="28" w16cid:durableId="395513493">
    <w:abstractNumId w:val="12"/>
  </w:num>
  <w:num w:numId="29" w16cid:durableId="1071124263">
    <w:abstractNumId w:val="2"/>
  </w:num>
  <w:num w:numId="30" w16cid:durableId="2009365934">
    <w:abstractNumId w:val="48"/>
  </w:num>
  <w:num w:numId="31" w16cid:durableId="1084952548">
    <w:abstractNumId w:val="16"/>
  </w:num>
  <w:num w:numId="32" w16cid:durableId="798303920">
    <w:abstractNumId w:val="38"/>
  </w:num>
  <w:num w:numId="33" w16cid:durableId="1503012762">
    <w:abstractNumId w:val="14"/>
  </w:num>
  <w:num w:numId="34" w16cid:durableId="981424540">
    <w:abstractNumId w:val="30"/>
  </w:num>
  <w:num w:numId="35" w16cid:durableId="160435721">
    <w:abstractNumId w:val="17"/>
  </w:num>
  <w:num w:numId="36" w16cid:durableId="81227033">
    <w:abstractNumId w:val="18"/>
  </w:num>
  <w:num w:numId="37" w16cid:durableId="1382054013">
    <w:abstractNumId w:val="24"/>
  </w:num>
  <w:num w:numId="38" w16cid:durableId="415321009">
    <w:abstractNumId w:val="45"/>
  </w:num>
  <w:num w:numId="39" w16cid:durableId="1481967633">
    <w:abstractNumId w:val="31"/>
  </w:num>
  <w:num w:numId="40" w16cid:durableId="1341470579">
    <w:abstractNumId w:val="6"/>
  </w:num>
  <w:num w:numId="41" w16cid:durableId="528031979">
    <w:abstractNumId w:val="11"/>
  </w:num>
  <w:num w:numId="42" w16cid:durableId="1707755667">
    <w:abstractNumId w:val="5"/>
  </w:num>
  <w:num w:numId="43" w16cid:durableId="271136350">
    <w:abstractNumId w:val="19"/>
  </w:num>
  <w:num w:numId="44" w16cid:durableId="1483042804">
    <w:abstractNumId w:val="8"/>
  </w:num>
  <w:num w:numId="45" w16cid:durableId="510877318">
    <w:abstractNumId w:val="28"/>
  </w:num>
  <w:num w:numId="46" w16cid:durableId="1318418616">
    <w:abstractNumId w:val="7"/>
  </w:num>
  <w:num w:numId="47" w16cid:durableId="859009829">
    <w:abstractNumId w:val="9"/>
  </w:num>
  <w:num w:numId="48" w16cid:durableId="1640181730">
    <w:abstractNumId w:val="22"/>
  </w:num>
  <w:num w:numId="49" w16cid:durableId="878467257">
    <w:abstractNumId w:val="42"/>
  </w:num>
  <w:num w:numId="50" w16cid:durableId="38741207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2AD"/>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1B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36E"/>
    <w:rsid w:val="00011588"/>
    <w:rsid w:val="000117DB"/>
    <w:rsid w:val="0001199C"/>
    <w:rsid w:val="00011AE2"/>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02"/>
    <w:rsid w:val="0001381E"/>
    <w:rsid w:val="00013906"/>
    <w:rsid w:val="00013C3C"/>
    <w:rsid w:val="00013D0D"/>
    <w:rsid w:val="00013D4A"/>
    <w:rsid w:val="00014041"/>
    <w:rsid w:val="0001408C"/>
    <w:rsid w:val="00014093"/>
    <w:rsid w:val="000141A8"/>
    <w:rsid w:val="000146E6"/>
    <w:rsid w:val="00014B31"/>
    <w:rsid w:val="00014BCF"/>
    <w:rsid w:val="0001507F"/>
    <w:rsid w:val="0001509E"/>
    <w:rsid w:val="00015129"/>
    <w:rsid w:val="000151CB"/>
    <w:rsid w:val="00015579"/>
    <w:rsid w:val="000155F9"/>
    <w:rsid w:val="00015B3C"/>
    <w:rsid w:val="00015BCB"/>
    <w:rsid w:val="00016197"/>
    <w:rsid w:val="0001624C"/>
    <w:rsid w:val="00016673"/>
    <w:rsid w:val="00016871"/>
    <w:rsid w:val="00016A4C"/>
    <w:rsid w:val="00016A7B"/>
    <w:rsid w:val="00016E23"/>
    <w:rsid w:val="000174BD"/>
    <w:rsid w:val="00017571"/>
    <w:rsid w:val="000175CE"/>
    <w:rsid w:val="00017948"/>
    <w:rsid w:val="00017DF1"/>
    <w:rsid w:val="0002006E"/>
    <w:rsid w:val="00020703"/>
    <w:rsid w:val="0002078D"/>
    <w:rsid w:val="0002095D"/>
    <w:rsid w:val="000209D4"/>
    <w:rsid w:val="00020A44"/>
    <w:rsid w:val="00020A4F"/>
    <w:rsid w:val="00020BEE"/>
    <w:rsid w:val="00020E00"/>
    <w:rsid w:val="00020EB4"/>
    <w:rsid w:val="0002113A"/>
    <w:rsid w:val="0002147E"/>
    <w:rsid w:val="00021745"/>
    <w:rsid w:val="000217FE"/>
    <w:rsid w:val="00021872"/>
    <w:rsid w:val="0002188A"/>
    <w:rsid w:val="00021A54"/>
    <w:rsid w:val="00021A66"/>
    <w:rsid w:val="00021B25"/>
    <w:rsid w:val="00021E51"/>
    <w:rsid w:val="000222FF"/>
    <w:rsid w:val="000223A2"/>
    <w:rsid w:val="0002264F"/>
    <w:rsid w:val="0002288A"/>
    <w:rsid w:val="000228EF"/>
    <w:rsid w:val="0002290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AD1"/>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833"/>
    <w:rsid w:val="000408DB"/>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8B1"/>
    <w:rsid w:val="0004391E"/>
    <w:rsid w:val="0004395A"/>
    <w:rsid w:val="00043A30"/>
    <w:rsid w:val="00043D87"/>
    <w:rsid w:val="00043F79"/>
    <w:rsid w:val="00044135"/>
    <w:rsid w:val="00044A03"/>
    <w:rsid w:val="00044A7D"/>
    <w:rsid w:val="00044C1C"/>
    <w:rsid w:val="00044CBE"/>
    <w:rsid w:val="00044D7C"/>
    <w:rsid w:val="00044E60"/>
    <w:rsid w:val="00045088"/>
    <w:rsid w:val="000450E7"/>
    <w:rsid w:val="00045540"/>
    <w:rsid w:val="00045814"/>
    <w:rsid w:val="00045955"/>
    <w:rsid w:val="00045A12"/>
    <w:rsid w:val="00045AC6"/>
    <w:rsid w:val="00045B91"/>
    <w:rsid w:val="00045C99"/>
    <w:rsid w:val="00045EEB"/>
    <w:rsid w:val="00045F96"/>
    <w:rsid w:val="00045F9E"/>
    <w:rsid w:val="00046044"/>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BE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ECF"/>
    <w:rsid w:val="00055F98"/>
    <w:rsid w:val="000560F0"/>
    <w:rsid w:val="00056215"/>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522"/>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3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07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215"/>
    <w:rsid w:val="0008150C"/>
    <w:rsid w:val="000819DA"/>
    <w:rsid w:val="00081A17"/>
    <w:rsid w:val="00081ACB"/>
    <w:rsid w:val="00081BAB"/>
    <w:rsid w:val="000823A6"/>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098"/>
    <w:rsid w:val="00085141"/>
    <w:rsid w:val="000852EA"/>
    <w:rsid w:val="000853B8"/>
    <w:rsid w:val="000856A5"/>
    <w:rsid w:val="0008587C"/>
    <w:rsid w:val="0008611A"/>
    <w:rsid w:val="000862AE"/>
    <w:rsid w:val="000868F6"/>
    <w:rsid w:val="00086A22"/>
    <w:rsid w:val="00086BCC"/>
    <w:rsid w:val="00086EEB"/>
    <w:rsid w:val="00087153"/>
    <w:rsid w:val="00087691"/>
    <w:rsid w:val="00087764"/>
    <w:rsid w:val="00087D73"/>
    <w:rsid w:val="000904A8"/>
    <w:rsid w:val="00090661"/>
    <w:rsid w:val="000906B0"/>
    <w:rsid w:val="0009075F"/>
    <w:rsid w:val="0009090C"/>
    <w:rsid w:val="00090995"/>
    <w:rsid w:val="00090B6C"/>
    <w:rsid w:val="00091185"/>
    <w:rsid w:val="00091244"/>
    <w:rsid w:val="000912EB"/>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74C"/>
    <w:rsid w:val="00093A86"/>
    <w:rsid w:val="00093AE0"/>
    <w:rsid w:val="00093B67"/>
    <w:rsid w:val="00093D2F"/>
    <w:rsid w:val="00093E1D"/>
    <w:rsid w:val="00093EBF"/>
    <w:rsid w:val="00093F4B"/>
    <w:rsid w:val="000944C2"/>
    <w:rsid w:val="00094532"/>
    <w:rsid w:val="000945F7"/>
    <w:rsid w:val="00094B0E"/>
    <w:rsid w:val="00094BB3"/>
    <w:rsid w:val="00094C4E"/>
    <w:rsid w:val="0009532D"/>
    <w:rsid w:val="00095331"/>
    <w:rsid w:val="000956F4"/>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AA4"/>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1"/>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EBC"/>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1C2"/>
    <w:rsid w:val="000B15A1"/>
    <w:rsid w:val="000B170A"/>
    <w:rsid w:val="000B1A04"/>
    <w:rsid w:val="000B1B7F"/>
    <w:rsid w:val="000B226C"/>
    <w:rsid w:val="000B227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E99"/>
    <w:rsid w:val="000B5FE6"/>
    <w:rsid w:val="000B6369"/>
    <w:rsid w:val="000B651F"/>
    <w:rsid w:val="000B6756"/>
    <w:rsid w:val="000B677A"/>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0F2C"/>
    <w:rsid w:val="000C15FB"/>
    <w:rsid w:val="000C176C"/>
    <w:rsid w:val="000C1997"/>
    <w:rsid w:val="000C1ADC"/>
    <w:rsid w:val="000C1CFA"/>
    <w:rsid w:val="000C2048"/>
    <w:rsid w:val="000C29BC"/>
    <w:rsid w:val="000C2A48"/>
    <w:rsid w:val="000C2BE6"/>
    <w:rsid w:val="000C2E2F"/>
    <w:rsid w:val="000C2EE4"/>
    <w:rsid w:val="000C2EEA"/>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C0"/>
    <w:rsid w:val="000D17D4"/>
    <w:rsid w:val="000D1857"/>
    <w:rsid w:val="000D1922"/>
    <w:rsid w:val="000D1BD4"/>
    <w:rsid w:val="000D2022"/>
    <w:rsid w:val="000D207C"/>
    <w:rsid w:val="000D2654"/>
    <w:rsid w:val="000D2747"/>
    <w:rsid w:val="000D2979"/>
    <w:rsid w:val="000D2B8A"/>
    <w:rsid w:val="000D2C95"/>
    <w:rsid w:val="000D2CF8"/>
    <w:rsid w:val="000D2D16"/>
    <w:rsid w:val="000D3152"/>
    <w:rsid w:val="000D31D1"/>
    <w:rsid w:val="000D31EC"/>
    <w:rsid w:val="000D3230"/>
    <w:rsid w:val="000D35F1"/>
    <w:rsid w:val="000D38DB"/>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C5B"/>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B9"/>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319"/>
    <w:rsid w:val="000E49FA"/>
    <w:rsid w:val="000E4A60"/>
    <w:rsid w:val="000E4D03"/>
    <w:rsid w:val="000E4EA2"/>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927"/>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2C5"/>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781"/>
    <w:rsid w:val="00104897"/>
    <w:rsid w:val="00104934"/>
    <w:rsid w:val="00104AAB"/>
    <w:rsid w:val="00105028"/>
    <w:rsid w:val="001051BD"/>
    <w:rsid w:val="0010569F"/>
    <w:rsid w:val="0010574C"/>
    <w:rsid w:val="0010584A"/>
    <w:rsid w:val="001058CE"/>
    <w:rsid w:val="00105B7B"/>
    <w:rsid w:val="00105C94"/>
    <w:rsid w:val="00105EC9"/>
    <w:rsid w:val="00105F42"/>
    <w:rsid w:val="00106459"/>
    <w:rsid w:val="00106530"/>
    <w:rsid w:val="001069AD"/>
    <w:rsid w:val="00106A6D"/>
    <w:rsid w:val="0010703C"/>
    <w:rsid w:val="00107346"/>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3D"/>
    <w:rsid w:val="001137BF"/>
    <w:rsid w:val="001137E0"/>
    <w:rsid w:val="00113971"/>
    <w:rsid w:val="00113972"/>
    <w:rsid w:val="00113AEF"/>
    <w:rsid w:val="00113BBF"/>
    <w:rsid w:val="00113D88"/>
    <w:rsid w:val="00113E73"/>
    <w:rsid w:val="00114333"/>
    <w:rsid w:val="001144A7"/>
    <w:rsid w:val="001144DC"/>
    <w:rsid w:val="001146FF"/>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2A8B"/>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15C"/>
    <w:rsid w:val="001262E4"/>
    <w:rsid w:val="00126655"/>
    <w:rsid w:val="001267FD"/>
    <w:rsid w:val="00126856"/>
    <w:rsid w:val="001269B8"/>
    <w:rsid w:val="00126D9D"/>
    <w:rsid w:val="00126E6A"/>
    <w:rsid w:val="0012721E"/>
    <w:rsid w:val="0012734F"/>
    <w:rsid w:val="001274C1"/>
    <w:rsid w:val="00127533"/>
    <w:rsid w:val="00127613"/>
    <w:rsid w:val="0012770B"/>
    <w:rsid w:val="001278DD"/>
    <w:rsid w:val="00127B10"/>
    <w:rsid w:val="00127E3B"/>
    <w:rsid w:val="001304B2"/>
    <w:rsid w:val="0013063A"/>
    <w:rsid w:val="0013083A"/>
    <w:rsid w:val="00130ADF"/>
    <w:rsid w:val="00130E0F"/>
    <w:rsid w:val="00131A49"/>
    <w:rsid w:val="00131CCF"/>
    <w:rsid w:val="00131D56"/>
    <w:rsid w:val="00132154"/>
    <w:rsid w:val="0013274B"/>
    <w:rsid w:val="00132756"/>
    <w:rsid w:val="0013275D"/>
    <w:rsid w:val="00132896"/>
    <w:rsid w:val="00132EA6"/>
    <w:rsid w:val="00132ECF"/>
    <w:rsid w:val="00132FF3"/>
    <w:rsid w:val="0013300B"/>
    <w:rsid w:val="00133071"/>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08C"/>
    <w:rsid w:val="00136129"/>
    <w:rsid w:val="0013646C"/>
    <w:rsid w:val="001366F2"/>
    <w:rsid w:val="00136734"/>
    <w:rsid w:val="00136782"/>
    <w:rsid w:val="001367F8"/>
    <w:rsid w:val="00136A96"/>
    <w:rsid w:val="0013729A"/>
    <w:rsid w:val="00137736"/>
    <w:rsid w:val="00137883"/>
    <w:rsid w:val="0013796D"/>
    <w:rsid w:val="00137A69"/>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2A2"/>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68"/>
    <w:rsid w:val="001450FD"/>
    <w:rsid w:val="0014522C"/>
    <w:rsid w:val="00145269"/>
    <w:rsid w:val="001452D8"/>
    <w:rsid w:val="001452F1"/>
    <w:rsid w:val="00145338"/>
    <w:rsid w:val="001455BC"/>
    <w:rsid w:val="00145757"/>
    <w:rsid w:val="00145787"/>
    <w:rsid w:val="001457D5"/>
    <w:rsid w:val="00145DBB"/>
    <w:rsid w:val="00145FD7"/>
    <w:rsid w:val="001460AD"/>
    <w:rsid w:val="001460B4"/>
    <w:rsid w:val="001461C9"/>
    <w:rsid w:val="001461EB"/>
    <w:rsid w:val="001462CE"/>
    <w:rsid w:val="00146564"/>
    <w:rsid w:val="001467A3"/>
    <w:rsid w:val="00146943"/>
    <w:rsid w:val="00146C63"/>
    <w:rsid w:val="00146DA9"/>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614"/>
    <w:rsid w:val="001529D7"/>
    <w:rsid w:val="00152C49"/>
    <w:rsid w:val="00152D32"/>
    <w:rsid w:val="00152D72"/>
    <w:rsid w:val="00152F69"/>
    <w:rsid w:val="001530A1"/>
    <w:rsid w:val="00153421"/>
    <w:rsid w:val="001536BC"/>
    <w:rsid w:val="00153D8E"/>
    <w:rsid w:val="00153E47"/>
    <w:rsid w:val="00154261"/>
    <w:rsid w:val="001543E1"/>
    <w:rsid w:val="001546D4"/>
    <w:rsid w:val="00154CAC"/>
    <w:rsid w:val="00154FA2"/>
    <w:rsid w:val="001551E7"/>
    <w:rsid w:val="001552B4"/>
    <w:rsid w:val="001553D4"/>
    <w:rsid w:val="001559C5"/>
    <w:rsid w:val="00155A20"/>
    <w:rsid w:val="00155BAC"/>
    <w:rsid w:val="00155BEA"/>
    <w:rsid w:val="00155F34"/>
    <w:rsid w:val="001562E2"/>
    <w:rsid w:val="00156308"/>
    <w:rsid w:val="00156899"/>
    <w:rsid w:val="001568A5"/>
    <w:rsid w:val="001569E4"/>
    <w:rsid w:val="00156C40"/>
    <w:rsid w:val="00156CCC"/>
    <w:rsid w:val="00156CE9"/>
    <w:rsid w:val="00156D8B"/>
    <w:rsid w:val="00157222"/>
    <w:rsid w:val="001578C9"/>
    <w:rsid w:val="00157915"/>
    <w:rsid w:val="00157990"/>
    <w:rsid w:val="00157F61"/>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EC1"/>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14"/>
    <w:rsid w:val="0016595E"/>
    <w:rsid w:val="00165AD2"/>
    <w:rsid w:val="00165D2C"/>
    <w:rsid w:val="00165E1A"/>
    <w:rsid w:val="00165E43"/>
    <w:rsid w:val="00165FEE"/>
    <w:rsid w:val="00166020"/>
    <w:rsid w:val="0016649D"/>
    <w:rsid w:val="0016689C"/>
    <w:rsid w:val="001669EB"/>
    <w:rsid w:val="00166C7A"/>
    <w:rsid w:val="00166D06"/>
    <w:rsid w:val="00167006"/>
    <w:rsid w:val="0016748D"/>
    <w:rsid w:val="001675E1"/>
    <w:rsid w:val="00167764"/>
    <w:rsid w:val="00167E84"/>
    <w:rsid w:val="00170015"/>
    <w:rsid w:val="001702A3"/>
    <w:rsid w:val="00170755"/>
    <w:rsid w:val="001707A8"/>
    <w:rsid w:val="00170A5F"/>
    <w:rsid w:val="00170D2F"/>
    <w:rsid w:val="00170F58"/>
    <w:rsid w:val="00170FA0"/>
    <w:rsid w:val="001710DC"/>
    <w:rsid w:val="00171112"/>
    <w:rsid w:val="00171212"/>
    <w:rsid w:val="001712DF"/>
    <w:rsid w:val="001715D0"/>
    <w:rsid w:val="00171748"/>
    <w:rsid w:val="00171DA1"/>
    <w:rsid w:val="00171E16"/>
    <w:rsid w:val="00171F20"/>
    <w:rsid w:val="001720A8"/>
    <w:rsid w:val="001723B6"/>
    <w:rsid w:val="0017244B"/>
    <w:rsid w:val="00172569"/>
    <w:rsid w:val="001727CA"/>
    <w:rsid w:val="00172919"/>
    <w:rsid w:val="00172BEC"/>
    <w:rsid w:val="00172CE6"/>
    <w:rsid w:val="0017339B"/>
    <w:rsid w:val="001734B4"/>
    <w:rsid w:val="0017354F"/>
    <w:rsid w:val="00173591"/>
    <w:rsid w:val="00173A1A"/>
    <w:rsid w:val="00173B3F"/>
    <w:rsid w:val="00173D24"/>
    <w:rsid w:val="00173D80"/>
    <w:rsid w:val="001742A7"/>
    <w:rsid w:val="001745DD"/>
    <w:rsid w:val="00174794"/>
    <w:rsid w:val="001747D1"/>
    <w:rsid w:val="001747EB"/>
    <w:rsid w:val="00174831"/>
    <w:rsid w:val="0017483F"/>
    <w:rsid w:val="0017495C"/>
    <w:rsid w:val="00174A9A"/>
    <w:rsid w:val="00174D27"/>
    <w:rsid w:val="00174D6F"/>
    <w:rsid w:val="001753EF"/>
    <w:rsid w:val="00175635"/>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661"/>
    <w:rsid w:val="0017766C"/>
    <w:rsid w:val="001777E0"/>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AE"/>
    <w:rsid w:val="001823BF"/>
    <w:rsid w:val="0018248D"/>
    <w:rsid w:val="00182890"/>
    <w:rsid w:val="00182AAB"/>
    <w:rsid w:val="00182AFB"/>
    <w:rsid w:val="00182C89"/>
    <w:rsid w:val="0018315A"/>
    <w:rsid w:val="00183390"/>
    <w:rsid w:val="001833AD"/>
    <w:rsid w:val="001839E9"/>
    <w:rsid w:val="00183A50"/>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D4D"/>
    <w:rsid w:val="00187D9D"/>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D96"/>
    <w:rsid w:val="00193F2A"/>
    <w:rsid w:val="00194036"/>
    <w:rsid w:val="00194804"/>
    <w:rsid w:val="00194F6A"/>
    <w:rsid w:val="00195173"/>
    <w:rsid w:val="00195267"/>
    <w:rsid w:val="0019541D"/>
    <w:rsid w:val="00195860"/>
    <w:rsid w:val="001959F3"/>
    <w:rsid w:val="00195D7A"/>
    <w:rsid w:val="00195DDE"/>
    <w:rsid w:val="00195E58"/>
    <w:rsid w:val="00195F5E"/>
    <w:rsid w:val="00195F96"/>
    <w:rsid w:val="001960B2"/>
    <w:rsid w:val="0019616A"/>
    <w:rsid w:val="00196294"/>
    <w:rsid w:val="001963E2"/>
    <w:rsid w:val="0019687E"/>
    <w:rsid w:val="00196930"/>
    <w:rsid w:val="00196C93"/>
    <w:rsid w:val="00196E3A"/>
    <w:rsid w:val="00197320"/>
    <w:rsid w:val="001974B2"/>
    <w:rsid w:val="00197590"/>
    <w:rsid w:val="001975FF"/>
    <w:rsid w:val="00197687"/>
    <w:rsid w:val="0019770C"/>
    <w:rsid w:val="00197887"/>
    <w:rsid w:val="00197A04"/>
    <w:rsid w:val="00197E8B"/>
    <w:rsid w:val="00197FA9"/>
    <w:rsid w:val="00197FB7"/>
    <w:rsid w:val="001A0067"/>
    <w:rsid w:val="001A025A"/>
    <w:rsid w:val="001A0616"/>
    <w:rsid w:val="001A080D"/>
    <w:rsid w:val="001A08A2"/>
    <w:rsid w:val="001A08E6"/>
    <w:rsid w:val="001A0938"/>
    <w:rsid w:val="001A0C87"/>
    <w:rsid w:val="001A0CC3"/>
    <w:rsid w:val="001A0D38"/>
    <w:rsid w:val="001A10FF"/>
    <w:rsid w:val="001A1105"/>
    <w:rsid w:val="001A1364"/>
    <w:rsid w:val="001A1735"/>
    <w:rsid w:val="001A181E"/>
    <w:rsid w:val="001A1C67"/>
    <w:rsid w:val="001A1D4B"/>
    <w:rsid w:val="001A1E04"/>
    <w:rsid w:val="001A202E"/>
    <w:rsid w:val="001A20D7"/>
    <w:rsid w:val="001A229B"/>
    <w:rsid w:val="001A23CA"/>
    <w:rsid w:val="001A2438"/>
    <w:rsid w:val="001A25F0"/>
    <w:rsid w:val="001A279C"/>
    <w:rsid w:val="001A2C15"/>
    <w:rsid w:val="001A3265"/>
    <w:rsid w:val="001A32A4"/>
    <w:rsid w:val="001A3334"/>
    <w:rsid w:val="001A3490"/>
    <w:rsid w:val="001A363B"/>
    <w:rsid w:val="001A3CFC"/>
    <w:rsid w:val="001A3D6E"/>
    <w:rsid w:val="001A3F50"/>
    <w:rsid w:val="001A3F81"/>
    <w:rsid w:val="001A4095"/>
    <w:rsid w:val="001A4279"/>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174"/>
    <w:rsid w:val="001B42AD"/>
    <w:rsid w:val="001B4426"/>
    <w:rsid w:val="001B451F"/>
    <w:rsid w:val="001B458E"/>
    <w:rsid w:val="001B45BB"/>
    <w:rsid w:val="001B4BD4"/>
    <w:rsid w:val="001B4D68"/>
    <w:rsid w:val="001B4E1A"/>
    <w:rsid w:val="001B4F60"/>
    <w:rsid w:val="001B4F68"/>
    <w:rsid w:val="001B50B2"/>
    <w:rsid w:val="001B50D3"/>
    <w:rsid w:val="001B5115"/>
    <w:rsid w:val="001B52F3"/>
    <w:rsid w:val="001B5AC2"/>
    <w:rsid w:val="001B61A8"/>
    <w:rsid w:val="001B62EF"/>
    <w:rsid w:val="001B63EC"/>
    <w:rsid w:val="001B64AA"/>
    <w:rsid w:val="001B68C0"/>
    <w:rsid w:val="001B6B7A"/>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1D"/>
    <w:rsid w:val="001D3731"/>
    <w:rsid w:val="001D383A"/>
    <w:rsid w:val="001D3943"/>
    <w:rsid w:val="001D3A79"/>
    <w:rsid w:val="001D3C9B"/>
    <w:rsid w:val="001D3F0A"/>
    <w:rsid w:val="001D4051"/>
    <w:rsid w:val="001D4416"/>
    <w:rsid w:val="001D4429"/>
    <w:rsid w:val="001D473C"/>
    <w:rsid w:val="001D48A0"/>
    <w:rsid w:val="001D4A8E"/>
    <w:rsid w:val="001D4C1E"/>
    <w:rsid w:val="001D4D81"/>
    <w:rsid w:val="001D4F54"/>
    <w:rsid w:val="001D50EE"/>
    <w:rsid w:val="001D51E7"/>
    <w:rsid w:val="001D53AD"/>
    <w:rsid w:val="001D547C"/>
    <w:rsid w:val="001D5753"/>
    <w:rsid w:val="001D58DC"/>
    <w:rsid w:val="001D5942"/>
    <w:rsid w:val="001D5C6D"/>
    <w:rsid w:val="001D5C85"/>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CFB"/>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5FA"/>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8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54"/>
    <w:rsid w:val="001F44BE"/>
    <w:rsid w:val="001F46AB"/>
    <w:rsid w:val="001F5186"/>
    <w:rsid w:val="001F5559"/>
    <w:rsid w:val="001F55EC"/>
    <w:rsid w:val="001F5639"/>
    <w:rsid w:val="001F56F4"/>
    <w:rsid w:val="001F5B6B"/>
    <w:rsid w:val="001F5BC0"/>
    <w:rsid w:val="001F5BC9"/>
    <w:rsid w:val="001F5CE1"/>
    <w:rsid w:val="001F605B"/>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700"/>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49"/>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9B7"/>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CEB"/>
    <w:rsid w:val="00214EE7"/>
    <w:rsid w:val="00214F32"/>
    <w:rsid w:val="00215213"/>
    <w:rsid w:val="00215231"/>
    <w:rsid w:val="00215253"/>
    <w:rsid w:val="0021532D"/>
    <w:rsid w:val="002153AE"/>
    <w:rsid w:val="0021564C"/>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17B9B"/>
    <w:rsid w:val="00220411"/>
    <w:rsid w:val="002204D4"/>
    <w:rsid w:val="00220529"/>
    <w:rsid w:val="002205CE"/>
    <w:rsid w:val="0022090C"/>
    <w:rsid w:val="0022093C"/>
    <w:rsid w:val="00220D5C"/>
    <w:rsid w:val="00221140"/>
    <w:rsid w:val="002219E3"/>
    <w:rsid w:val="00221B7B"/>
    <w:rsid w:val="00221C4A"/>
    <w:rsid w:val="00221EA0"/>
    <w:rsid w:val="00221ED0"/>
    <w:rsid w:val="00222077"/>
    <w:rsid w:val="0022266C"/>
    <w:rsid w:val="00222729"/>
    <w:rsid w:val="00222AAF"/>
    <w:rsid w:val="00222BC3"/>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4E2"/>
    <w:rsid w:val="0022465E"/>
    <w:rsid w:val="00224795"/>
    <w:rsid w:val="002248D6"/>
    <w:rsid w:val="00224986"/>
    <w:rsid w:val="0022500D"/>
    <w:rsid w:val="00225013"/>
    <w:rsid w:val="002250C1"/>
    <w:rsid w:val="00225187"/>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0D3"/>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3A5"/>
    <w:rsid w:val="00233831"/>
    <w:rsid w:val="002339C0"/>
    <w:rsid w:val="00233A11"/>
    <w:rsid w:val="00233A38"/>
    <w:rsid w:val="00233A41"/>
    <w:rsid w:val="00233A67"/>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22"/>
    <w:rsid w:val="00236C48"/>
    <w:rsid w:val="00236CE8"/>
    <w:rsid w:val="00236D35"/>
    <w:rsid w:val="00236DA4"/>
    <w:rsid w:val="00237085"/>
    <w:rsid w:val="002371EE"/>
    <w:rsid w:val="0023738A"/>
    <w:rsid w:val="002373A0"/>
    <w:rsid w:val="0023740B"/>
    <w:rsid w:val="0023746C"/>
    <w:rsid w:val="002377EA"/>
    <w:rsid w:val="00237B8E"/>
    <w:rsid w:val="00237C23"/>
    <w:rsid w:val="00237DE8"/>
    <w:rsid w:val="00237E35"/>
    <w:rsid w:val="00237FC7"/>
    <w:rsid w:val="002401C8"/>
    <w:rsid w:val="00240236"/>
    <w:rsid w:val="00240311"/>
    <w:rsid w:val="0024035E"/>
    <w:rsid w:val="002403FB"/>
    <w:rsid w:val="0024045C"/>
    <w:rsid w:val="00240537"/>
    <w:rsid w:val="002405A1"/>
    <w:rsid w:val="0024078B"/>
    <w:rsid w:val="00240BD1"/>
    <w:rsid w:val="00240E85"/>
    <w:rsid w:val="002410AD"/>
    <w:rsid w:val="0024160C"/>
    <w:rsid w:val="0024172B"/>
    <w:rsid w:val="00241760"/>
    <w:rsid w:val="002418E4"/>
    <w:rsid w:val="00241A89"/>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80F"/>
    <w:rsid w:val="00243D4A"/>
    <w:rsid w:val="00243E50"/>
    <w:rsid w:val="00243F44"/>
    <w:rsid w:val="002440A3"/>
    <w:rsid w:val="0024415D"/>
    <w:rsid w:val="00244488"/>
    <w:rsid w:val="00244558"/>
    <w:rsid w:val="002445A2"/>
    <w:rsid w:val="002447F4"/>
    <w:rsid w:val="002447F6"/>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735"/>
    <w:rsid w:val="002469C3"/>
    <w:rsid w:val="00246A22"/>
    <w:rsid w:val="00246A55"/>
    <w:rsid w:val="00246C18"/>
    <w:rsid w:val="00246C2F"/>
    <w:rsid w:val="00246D65"/>
    <w:rsid w:val="00246DD6"/>
    <w:rsid w:val="00247039"/>
    <w:rsid w:val="00247055"/>
    <w:rsid w:val="00247150"/>
    <w:rsid w:val="0024750F"/>
    <w:rsid w:val="00247565"/>
    <w:rsid w:val="002475D8"/>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598"/>
    <w:rsid w:val="002619C8"/>
    <w:rsid w:val="00261AC5"/>
    <w:rsid w:val="00261B2A"/>
    <w:rsid w:val="002620A3"/>
    <w:rsid w:val="00262107"/>
    <w:rsid w:val="00262250"/>
    <w:rsid w:val="0026240A"/>
    <w:rsid w:val="0026242C"/>
    <w:rsid w:val="0026243C"/>
    <w:rsid w:val="00262445"/>
    <w:rsid w:val="0026262D"/>
    <w:rsid w:val="0026266B"/>
    <w:rsid w:val="002628E7"/>
    <w:rsid w:val="0026291A"/>
    <w:rsid w:val="00262AAA"/>
    <w:rsid w:val="00262B2F"/>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DD2"/>
    <w:rsid w:val="00271DFC"/>
    <w:rsid w:val="00271F4D"/>
    <w:rsid w:val="002721E0"/>
    <w:rsid w:val="002724C0"/>
    <w:rsid w:val="00272654"/>
    <w:rsid w:val="0027268F"/>
    <w:rsid w:val="00272785"/>
    <w:rsid w:val="002728FC"/>
    <w:rsid w:val="00272D04"/>
    <w:rsid w:val="00272D1F"/>
    <w:rsid w:val="00272D6D"/>
    <w:rsid w:val="00272DA7"/>
    <w:rsid w:val="00272E05"/>
    <w:rsid w:val="00272E4C"/>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A2D"/>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2ED"/>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1FA6"/>
    <w:rsid w:val="00282698"/>
    <w:rsid w:val="002826D6"/>
    <w:rsid w:val="00282D4A"/>
    <w:rsid w:val="00282D7B"/>
    <w:rsid w:val="00283008"/>
    <w:rsid w:val="0028313A"/>
    <w:rsid w:val="00283160"/>
    <w:rsid w:val="002831EC"/>
    <w:rsid w:val="00283268"/>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310"/>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1B19"/>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42D"/>
    <w:rsid w:val="002946DA"/>
    <w:rsid w:val="00294C44"/>
    <w:rsid w:val="00294D04"/>
    <w:rsid w:val="00294E3E"/>
    <w:rsid w:val="0029525A"/>
    <w:rsid w:val="002952D8"/>
    <w:rsid w:val="00295619"/>
    <w:rsid w:val="0029572C"/>
    <w:rsid w:val="002958D5"/>
    <w:rsid w:val="00295C0B"/>
    <w:rsid w:val="00295D80"/>
    <w:rsid w:val="002961B3"/>
    <w:rsid w:val="00296279"/>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3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D50"/>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3E8"/>
    <w:rsid w:val="002A69A5"/>
    <w:rsid w:val="002A6CEC"/>
    <w:rsid w:val="002A6E16"/>
    <w:rsid w:val="002A6EC0"/>
    <w:rsid w:val="002A7086"/>
    <w:rsid w:val="002A7285"/>
    <w:rsid w:val="002A7734"/>
    <w:rsid w:val="002A7B20"/>
    <w:rsid w:val="002A7B92"/>
    <w:rsid w:val="002A7BED"/>
    <w:rsid w:val="002A7DC7"/>
    <w:rsid w:val="002A7F48"/>
    <w:rsid w:val="002A7FA4"/>
    <w:rsid w:val="002B0071"/>
    <w:rsid w:val="002B00C3"/>
    <w:rsid w:val="002B011C"/>
    <w:rsid w:val="002B0237"/>
    <w:rsid w:val="002B03F1"/>
    <w:rsid w:val="002B0665"/>
    <w:rsid w:val="002B066E"/>
    <w:rsid w:val="002B0986"/>
    <w:rsid w:val="002B0B56"/>
    <w:rsid w:val="002B0B8C"/>
    <w:rsid w:val="002B0EEB"/>
    <w:rsid w:val="002B1003"/>
    <w:rsid w:val="002B142D"/>
    <w:rsid w:val="002B164D"/>
    <w:rsid w:val="002B16CD"/>
    <w:rsid w:val="002B1ACB"/>
    <w:rsid w:val="002B1D8D"/>
    <w:rsid w:val="002B1E3F"/>
    <w:rsid w:val="002B21CF"/>
    <w:rsid w:val="002B26E3"/>
    <w:rsid w:val="002B2721"/>
    <w:rsid w:val="002B2736"/>
    <w:rsid w:val="002B2958"/>
    <w:rsid w:val="002B2C2D"/>
    <w:rsid w:val="002B2E46"/>
    <w:rsid w:val="002B2EB3"/>
    <w:rsid w:val="002B308A"/>
    <w:rsid w:val="002B318E"/>
    <w:rsid w:val="002B33B4"/>
    <w:rsid w:val="002B3440"/>
    <w:rsid w:val="002B398B"/>
    <w:rsid w:val="002B3BEA"/>
    <w:rsid w:val="002B3F28"/>
    <w:rsid w:val="002B4060"/>
    <w:rsid w:val="002B40E2"/>
    <w:rsid w:val="002B4413"/>
    <w:rsid w:val="002B45AB"/>
    <w:rsid w:val="002B45B6"/>
    <w:rsid w:val="002B464F"/>
    <w:rsid w:val="002B475C"/>
    <w:rsid w:val="002B479E"/>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42"/>
    <w:rsid w:val="002B63B4"/>
    <w:rsid w:val="002B652C"/>
    <w:rsid w:val="002B6856"/>
    <w:rsid w:val="002B68E8"/>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11"/>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4F"/>
    <w:rsid w:val="002D20A1"/>
    <w:rsid w:val="002D22D9"/>
    <w:rsid w:val="002D2584"/>
    <w:rsid w:val="002D2C56"/>
    <w:rsid w:val="002D2E41"/>
    <w:rsid w:val="002D2E48"/>
    <w:rsid w:val="002D2E8C"/>
    <w:rsid w:val="002D31CB"/>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388"/>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BA1"/>
    <w:rsid w:val="002E1D3D"/>
    <w:rsid w:val="002E2003"/>
    <w:rsid w:val="002E250C"/>
    <w:rsid w:val="002E2590"/>
    <w:rsid w:val="002E2751"/>
    <w:rsid w:val="002E29CD"/>
    <w:rsid w:val="002E2DCE"/>
    <w:rsid w:val="002E2F7F"/>
    <w:rsid w:val="002E3342"/>
    <w:rsid w:val="002E3BF0"/>
    <w:rsid w:val="002E3D2A"/>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13D"/>
    <w:rsid w:val="002F1581"/>
    <w:rsid w:val="002F1621"/>
    <w:rsid w:val="002F16BB"/>
    <w:rsid w:val="002F172D"/>
    <w:rsid w:val="002F1846"/>
    <w:rsid w:val="002F18CA"/>
    <w:rsid w:val="002F1C13"/>
    <w:rsid w:val="002F2049"/>
    <w:rsid w:val="002F2172"/>
    <w:rsid w:val="002F239A"/>
    <w:rsid w:val="002F24E8"/>
    <w:rsid w:val="002F2712"/>
    <w:rsid w:val="002F275D"/>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83C"/>
    <w:rsid w:val="002F7F07"/>
    <w:rsid w:val="002F7F86"/>
    <w:rsid w:val="0030004B"/>
    <w:rsid w:val="00300157"/>
    <w:rsid w:val="0030051E"/>
    <w:rsid w:val="00300554"/>
    <w:rsid w:val="00300573"/>
    <w:rsid w:val="00300EB1"/>
    <w:rsid w:val="00301238"/>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93B"/>
    <w:rsid w:val="00303A21"/>
    <w:rsid w:val="00303C33"/>
    <w:rsid w:val="00303C6F"/>
    <w:rsid w:val="00303F67"/>
    <w:rsid w:val="00304013"/>
    <w:rsid w:val="003041C8"/>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38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1E96"/>
    <w:rsid w:val="003120CA"/>
    <w:rsid w:val="0031221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9A9"/>
    <w:rsid w:val="00317A65"/>
    <w:rsid w:val="00317AFD"/>
    <w:rsid w:val="00317D3B"/>
    <w:rsid w:val="00317D82"/>
    <w:rsid w:val="00317EC2"/>
    <w:rsid w:val="00320010"/>
    <w:rsid w:val="003203E4"/>
    <w:rsid w:val="003204FA"/>
    <w:rsid w:val="0032061F"/>
    <w:rsid w:val="00320797"/>
    <w:rsid w:val="00320903"/>
    <w:rsid w:val="00320BC8"/>
    <w:rsid w:val="00320C6E"/>
    <w:rsid w:val="00320D79"/>
    <w:rsid w:val="00320DB9"/>
    <w:rsid w:val="00321229"/>
    <w:rsid w:val="00321EF1"/>
    <w:rsid w:val="003224C8"/>
    <w:rsid w:val="0032253A"/>
    <w:rsid w:val="00322829"/>
    <w:rsid w:val="00322A1D"/>
    <w:rsid w:val="00322AF1"/>
    <w:rsid w:val="00322C38"/>
    <w:rsid w:val="00323036"/>
    <w:rsid w:val="00323177"/>
    <w:rsid w:val="00323202"/>
    <w:rsid w:val="0032346E"/>
    <w:rsid w:val="00323890"/>
    <w:rsid w:val="0032391A"/>
    <w:rsid w:val="00323AAD"/>
    <w:rsid w:val="00323D1E"/>
    <w:rsid w:val="00323DB5"/>
    <w:rsid w:val="00323F12"/>
    <w:rsid w:val="00323FB7"/>
    <w:rsid w:val="00324176"/>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5E0F"/>
    <w:rsid w:val="00326068"/>
    <w:rsid w:val="00326070"/>
    <w:rsid w:val="0032608A"/>
    <w:rsid w:val="003260D2"/>
    <w:rsid w:val="0032620F"/>
    <w:rsid w:val="00326325"/>
    <w:rsid w:val="00326500"/>
    <w:rsid w:val="0032664E"/>
    <w:rsid w:val="0032666D"/>
    <w:rsid w:val="00326A87"/>
    <w:rsid w:val="00326A97"/>
    <w:rsid w:val="00326AF2"/>
    <w:rsid w:val="00326D6A"/>
    <w:rsid w:val="00326ED8"/>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0C0F"/>
    <w:rsid w:val="003311D2"/>
    <w:rsid w:val="00331378"/>
    <w:rsid w:val="00331651"/>
    <w:rsid w:val="00331813"/>
    <w:rsid w:val="0033196B"/>
    <w:rsid w:val="00331A11"/>
    <w:rsid w:val="00331A96"/>
    <w:rsid w:val="00332069"/>
    <w:rsid w:val="003320E2"/>
    <w:rsid w:val="00332670"/>
    <w:rsid w:val="00332704"/>
    <w:rsid w:val="0033286D"/>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8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8F4"/>
    <w:rsid w:val="0033694E"/>
    <w:rsid w:val="00336ADC"/>
    <w:rsid w:val="00337015"/>
    <w:rsid w:val="00337323"/>
    <w:rsid w:val="00337392"/>
    <w:rsid w:val="00337729"/>
    <w:rsid w:val="003379C2"/>
    <w:rsid w:val="00337B39"/>
    <w:rsid w:val="00337B80"/>
    <w:rsid w:val="0034006D"/>
    <w:rsid w:val="0034013F"/>
    <w:rsid w:val="0034015C"/>
    <w:rsid w:val="0034017F"/>
    <w:rsid w:val="0034036D"/>
    <w:rsid w:val="003403F0"/>
    <w:rsid w:val="003403FD"/>
    <w:rsid w:val="00340574"/>
    <w:rsid w:val="00340677"/>
    <w:rsid w:val="00340F96"/>
    <w:rsid w:val="0034109B"/>
    <w:rsid w:val="00341354"/>
    <w:rsid w:val="00341377"/>
    <w:rsid w:val="00341408"/>
    <w:rsid w:val="0034164B"/>
    <w:rsid w:val="00341D45"/>
    <w:rsid w:val="00341F6D"/>
    <w:rsid w:val="003424EC"/>
    <w:rsid w:val="003424F6"/>
    <w:rsid w:val="00342550"/>
    <w:rsid w:val="003426BF"/>
    <w:rsid w:val="003427DA"/>
    <w:rsid w:val="00342A87"/>
    <w:rsid w:val="00342B86"/>
    <w:rsid w:val="00342B9A"/>
    <w:rsid w:val="0034301C"/>
    <w:rsid w:val="0034330F"/>
    <w:rsid w:val="00343365"/>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4FAF"/>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870"/>
    <w:rsid w:val="00347895"/>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BE"/>
    <w:rsid w:val="003525C5"/>
    <w:rsid w:val="00352C76"/>
    <w:rsid w:val="00352EA8"/>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7F6"/>
    <w:rsid w:val="0035483A"/>
    <w:rsid w:val="00354892"/>
    <w:rsid w:val="00354B99"/>
    <w:rsid w:val="00354DA1"/>
    <w:rsid w:val="00355129"/>
    <w:rsid w:val="00355237"/>
    <w:rsid w:val="0035536E"/>
    <w:rsid w:val="003553C7"/>
    <w:rsid w:val="003555EE"/>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5D8"/>
    <w:rsid w:val="00357670"/>
    <w:rsid w:val="003579A6"/>
    <w:rsid w:val="00357DC6"/>
    <w:rsid w:val="00360186"/>
    <w:rsid w:val="00360234"/>
    <w:rsid w:val="0036056A"/>
    <w:rsid w:val="003607DB"/>
    <w:rsid w:val="0036081A"/>
    <w:rsid w:val="003609C6"/>
    <w:rsid w:val="003609E2"/>
    <w:rsid w:val="00360DCB"/>
    <w:rsid w:val="00360FB2"/>
    <w:rsid w:val="0036117F"/>
    <w:rsid w:val="003611AF"/>
    <w:rsid w:val="00361462"/>
    <w:rsid w:val="00361559"/>
    <w:rsid w:val="003619E5"/>
    <w:rsid w:val="00361FB7"/>
    <w:rsid w:val="003620C0"/>
    <w:rsid w:val="00362276"/>
    <w:rsid w:val="00362559"/>
    <w:rsid w:val="0036265B"/>
    <w:rsid w:val="00362702"/>
    <w:rsid w:val="00362928"/>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17"/>
    <w:rsid w:val="00364140"/>
    <w:rsid w:val="0036433B"/>
    <w:rsid w:val="003646A7"/>
    <w:rsid w:val="00364744"/>
    <w:rsid w:val="003648C0"/>
    <w:rsid w:val="003648F4"/>
    <w:rsid w:val="0036498D"/>
    <w:rsid w:val="00364A3E"/>
    <w:rsid w:val="00364CD3"/>
    <w:rsid w:val="00364E2E"/>
    <w:rsid w:val="00364FFB"/>
    <w:rsid w:val="0036513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4A2"/>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3FF3"/>
    <w:rsid w:val="0037407D"/>
    <w:rsid w:val="003740DF"/>
    <w:rsid w:val="00374269"/>
    <w:rsid w:val="003742DA"/>
    <w:rsid w:val="00374733"/>
    <w:rsid w:val="003747DF"/>
    <w:rsid w:val="00374B26"/>
    <w:rsid w:val="00374B53"/>
    <w:rsid w:val="00374E69"/>
    <w:rsid w:val="00374E89"/>
    <w:rsid w:val="00374F70"/>
    <w:rsid w:val="00375008"/>
    <w:rsid w:val="003750D9"/>
    <w:rsid w:val="00375153"/>
    <w:rsid w:val="00375325"/>
    <w:rsid w:val="00375478"/>
    <w:rsid w:val="00375B64"/>
    <w:rsid w:val="00375CBF"/>
    <w:rsid w:val="00375D03"/>
    <w:rsid w:val="00375EA1"/>
    <w:rsid w:val="00375F78"/>
    <w:rsid w:val="00376172"/>
    <w:rsid w:val="00376439"/>
    <w:rsid w:val="003765BC"/>
    <w:rsid w:val="00376B87"/>
    <w:rsid w:val="00376F6C"/>
    <w:rsid w:val="0037705A"/>
    <w:rsid w:val="003776A2"/>
    <w:rsid w:val="0037791A"/>
    <w:rsid w:val="00377A6E"/>
    <w:rsid w:val="00377C1C"/>
    <w:rsid w:val="00377D2A"/>
    <w:rsid w:val="00380152"/>
    <w:rsid w:val="00380518"/>
    <w:rsid w:val="003805EA"/>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DCD"/>
    <w:rsid w:val="00385E60"/>
    <w:rsid w:val="00386169"/>
    <w:rsid w:val="00386251"/>
    <w:rsid w:val="003862D8"/>
    <w:rsid w:val="003865EA"/>
    <w:rsid w:val="0038672D"/>
    <w:rsid w:val="003870AC"/>
    <w:rsid w:val="00387769"/>
    <w:rsid w:val="00387A96"/>
    <w:rsid w:val="00387D41"/>
    <w:rsid w:val="00387EEB"/>
    <w:rsid w:val="00387F9A"/>
    <w:rsid w:val="0039022A"/>
    <w:rsid w:val="00390671"/>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CA8"/>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A57"/>
    <w:rsid w:val="003B0C62"/>
    <w:rsid w:val="003B0D0D"/>
    <w:rsid w:val="003B0EE5"/>
    <w:rsid w:val="003B0F54"/>
    <w:rsid w:val="003B0FE0"/>
    <w:rsid w:val="003B1073"/>
    <w:rsid w:val="003B10ED"/>
    <w:rsid w:val="003B1679"/>
    <w:rsid w:val="003B1753"/>
    <w:rsid w:val="003B19D7"/>
    <w:rsid w:val="003B1A4B"/>
    <w:rsid w:val="003B1BDF"/>
    <w:rsid w:val="003B1E8A"/>
    <w:rsid w:val="003B1F95"/>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53B"/>
    <w:rsid w:val="003B569E"/>
    <w:rsid w:val="003B58AD"/>
    <w:rsid w:val="003B5B0D"/>
    <w:rsid w:val="003B5F01"/>
    <w:rsid w:val="003B67A4"/>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92"/>
    <w:rsid w:val="003C0CBE"/>
    <w:rsid w:val="003C0E92"/>
    <w:rsid w:val="003C120B"/>
    <w:rsid w:val="003C1258"/>
    <w:rsid w:val="003C150A"/>
    <w:rsid w:val="003C1A9D"/>
    <w:rsid w:val="003C1DE4"/>
    <w:rsid w:val="003C213A"/>
    <w:rsid w:val="003C220F"/>
    <w:rsid w:val="003C22FB"/>
    <w:rsid w:val="003C2459"/>
    <w:rsid w:val="003C25AE"/>
    <w:rsid w:val="003C2632"/>
    <w:rsid w:val="003C2667"/>
    <w:rsid w:val="003C29B3"/>
    <w:rsid w:val="003C2B3E"/>
    <w:rsid w:val="003C2F2C"/>
    <w:rsid w:val="003C2F46"/>
    <w:rsid w:val="003C31D4"/>
    <w:rsid w:val="003C339D"/>
    <w:rsid w:val="003C34C0"/>
    <w:rsid w:val="003C3843"/>
    <w:rsid w:val="003C3878"/>
    <w:rsid w:val="003C38A5"/>
    <w:rsid w:val="003C3924"/>
    <w:rsid w:val="003C411B"/>
    <w:rsid w:val="003C41C6"/>
    <w:rsid w:val="003C438B"/>
    <w:rsid w:val="003C451C"/>
    <w:rsid w:val="003C470C"/>
    <w:rsid w:val="003C4931"/>
    <w:rsid w:val="003C4A02"/>
    <w:rsid w:val="003C4CBB"/>
    <w:rsid w:val="003C4D87"/>
    <w:rsid w:val="003C4FF7"/>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542"/>
    <w:rsid w:val="003D07BB"/>
    <w:rsid w:val="003D0863"/>
    <w:rsid w:val="003D08E6"/>
    <w:rsid w:val="003D0AC6"/>
    <w:rsid w:val="003D0E69"/>
    <w:rsid w:val="003D0F08"/>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A4"/>
    <w:rsid w:val="003D2EB3"/>
    <w:rsid w:val="003D335C"/>
    <w:rsid w:val="003D3586"/>
    <w:rsid w:val="003D35F8"/>
    <w:rsid w:val="003D36CD"/>
    <w:rsid w:val="003D3A15"/>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1B9"/>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24"/>
    <w:rsid w:val="003E35A4"/>
    <w:rsid w:val="003E38F4"/>
    <w:rsid w:val="003E3BA1"/>
    <w:rsid w:val="003E3C0D"/>
    <w:rsid w:val="003E3C22"/>
    <w:rsid w:val="003E3CF5"/>
    <w:rsid w:val="003E3FCA"/>
    <w:rsid w:val="003E46DF"/>
    <w:rsid w:val="003E4728"/>
    <w:rsid w:val="003E4734"/>
    <w:rsid w:val="003E48BD"/>
    <w:rsid w:val="003E4A39"/>
    <w:rsid w:val="003E4AA1"/>
    <w:rsid w:val="003E4BCF"/>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860"/>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E4A"/>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912"/>
    <w:rsid w:val="003F6B23"/>
    <w:rsid w:val="003F6BF3"/>
    <w:rsid w:val="003F6E69"/>
    <w:rsid w:val="003F70A4"/>
    <w:rsid w:val="003F70FD"/>
    <w:rsid w:val="003F718E"/>
    <w:rsid w:val="003F7250"/>
    <w:rsid w:val="003F7499"/>
    <w:rsid w:val="003F74E0"/>
    <w:rsid w:val="003F7800"/>
    <w:rsid w:val="003F7F64"/>
    <w:rsid w:val="00400017"/>
    <w:rsid w:val="0040026B"/>
    <w:rsid w:val="004003FE"/>
    <w:rsid w:val="00400522"/>
    <w:rsid w:val="0040066F"/>
    <w:rsid w:val="00400864"/>
    <w:rsid w:val="00401002"/>
    <w:rsid w:val="00401119"/>
    <w:rsid w:val="0040111A"/>
    <w:rsid w:val="004013D8"/>
    <w:rsid w:val="00401773"/>
    <w:rsid w:val="004017CA"/>
    <w:rsid w:val="00401C1D"/>
    <w:rsid w:val="00401D50"/>
    <w:rsid w:val="00401EB7"/>
    <w:rsid w:val="00402035"/>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5E0"/>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CF"/>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DA7"/>
    <w:rsid w:val="00410E66"/>
    <w:rsid w:val="00411031"/>
    <w:rsid w:val="00411301"/>
    <w:rsid w:val="00411334"/>
    <w:rsid w:val="0041136E"/>
    <w:rsid w:val="00411511"/>
    <w:rsid w:val="004115CD"/>
    <w:rsid w:val="00411802"/>
    <w:rsid w:val="00411B31"/>
    <w:rsid w:val="00411B74"/>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46"/>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328"/>
    <w:rsid w:val="00417514"/>
    <w:rsid w:val="004175E2"/>
    <w:rsid w:val="00417808"/>
    <w:rsid w:val="00417899"/>
    <w:rsid w:val="004178E3"/>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116"/>
    <w:rsid w:val="00422354"/>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483"/>
    <w:rsid w:val="0042550E"/>
    <w:rsid w:val="00425D41"/>
    <w:rsid w:val="00425DDF"/>
    <w:rsid w:val="00425EE1"/>
    <w:rsid w:val="00425F46"/>
    <w:rsid w:val="00425FF6"/>
    <w:rsid w:val="00426145"/>
    <w:rsid w:val="004263EC"/>
    <w:rsid w:val="004264A7"/>
    <w:rsid w:val="004266E0"/>
    <w:rsid w:val="00426732"/>
    <w:rsid w:val="004270F6"/>
    <w:rsid w:val="004276B3"/>
    <w:rsid w:val="00427864"/>
    <w:rsid w:val="0042788D"/>
    <w:rsid w:val="00427C30"/>
    <w:rsid w:val="00427CAC"/>
    <w:rsid w:val="00427D14"/>
    <w:rsid w:val="00427F5F"/>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49F"/>
    <w:rsid w:val="00434534"/>
    <w:rsid w:val="0043459E"/>
    <w:rsid w:val="00434751"/>
    <w:rsid w:val="00434839"/>
    <w:rsid w:val="0043493E"/>
    <w:rsid w:val="004349DF"/>
    <w:rsid w:val="00434B59"/>
    <w:rsid w:val="00434CDE"/>
    <w:rsid w:val="00434DEA"/>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62"/>
    <w:rsid w:val="0043777E"/>
    <w:rsid w:val="0043789C"/>
    <w:rsid w:val="00437F5D"/>
    <w:rsid w:val="004400B2"/>
    <w:rsid w:val="00440483"/>
    <w:rsid w:val="004404DE"/>
    <w:rsid w:val="00440510"/>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68C"/>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1A4"/>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0F3"/>
    <w:rsid w:val="00453253"/>
    <w:rsid w:val="0045368E"/>
    <w:rsid w:val="004537AF"/>
    <w:rsid w:val="00453821"/>
    <w:rsid w:val="004538B7"/>
    <w:rsid w:val="004538EC"/>
    <w:rsid w:val="004539DC"/>
    <w:rsid w:val="00453BE6"/>
    <w:rsid w:val="00453E6D"/>
    <w:rsid w:val="00454239"/>
    <w:rsid w:val="00454353"/>
    <w:rsid w:val="0045437B"/>
    <w:rsid w:val="00454681"/>
    <w:rsid w:val="004548C8"/>
    <w:rsid w:val="00454918"/>
    <w:rsid w:val="00454926"/>
    <w:rsid w:val="00454EF5"/>
    <w:rsid w:val="00454F08"/>
    <w:rsid w:val="0045502D"/>
    <w:rsid w:val="0045508E"/>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6E51"/>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DF3"/>
    <w:rsid w:val="00473EF4"/>
    <w:rsid w:val="0047400D"/>
    <w:rsid w:val="0047445C"/>
    <w:rsid w:val="0047450D"/>
    <w:rsid w:val="0047454C"/>
    <w:rsid w:val="004747AC"/>
    <w:rsid w:val="00474907"/>
    <w:rsid w:val="00474BBE"/>
    <w:rsid w:val="00474CE5"/>
    <w:rsid w:val="00474E9A"/>
    <w:rsid w:val="004750B0"/>
    <w:rsid w:val="00475371"/>
    <w:rsid w:val="004753C6"/>
    <w:rsid w:val="00475472"/>
    <w:rsid w:val="00475534"/>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35"/>
    <w:rsid w:val="00476B64"/>
    <w:rsid w:val="00476C4A"/>
    <w:rsid w:val="00477245"/>
    <w:rsid w:val="004774E1"/>
    <w:rsid w:val="00477529"/>
    <w:rsid w:val="00477A2B"/>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D08"/>
    <w:rsid w:val="00481F11"/>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7C"/>
    <w:rsid w:val="00483DB2"/>
    <w:rsid w:val="00483FFB"/>
    <w:rsid w:val="00484194"/>
    <w:rsid w:val="004841B4"/>
    <w:rsid w:val="004843BC"/>
    <w:rsid w:val="00484400"/>
    <w:rsid w:val="0048440E"/>
    <w:rsid w:val="0048456B"/>
    <w:rsid w:val="0048476D"/>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87F26"/>
    <w:rsid w:val="0049028F"/>
    <w:rsid w:val="00490316"/>
    <w:rsid w:val="004903B7"/>
    <w:rsid w:val="004903C2"/>
    <w:rsid w:val="0049044E"/>
    <w:rsid w:val="00490587"/>
    <w:rsid w:val="004905C5"/>
    <w:rsid w:val="0049095A"/>
    <w:rsid w:val="00490A51"/>
    <w:rsid w:val="00491458"/>
    <w:rsid w:val="00491487"/>
    <w:rsid w:val="00491731"/>
    <w:rsid w:val="00491B7D"/>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A49"/>
    <w:rsid w:val="00493B1F"/>
    <w:rsid w:val="00493B7F"/>
    <w:rsid w:val="00494079"/>
    <w:rsid w:val="00494182"/>
    <w:rsid w:val="004942B7"/>
    <w:rsid w:val="0049430A"/>
    <w:rsid w:val="004945FE"/>
    <w:rsid w:val="004948D2"/>
    <w:rsid w:val="00494B0C"/>
    <w:rsid w:val="00494D6B"/>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E8A"/>
    <w:rsid w:val="004A0F6A"/>
    <w:rsid w:val="004A0F8C"/>
    <w:rsid w:val="004A0FF0"/>
    <w:rsid w:val="004A1143"/>
    <w:rsid w:val="004A126D"/>
    <w:rsid w:val="004A135E"/>
    <w:rsid w:val="004A15BD"/>
    <w:rsid w:val="004A1642"/>
    <w:rsid w:val="004A18FB"/>
    <w:rsid w:val="004A1A39"/>
    <w:rsid w:val="004A1B27"/>
    <w:rsid w:val="004A1D55"/>
    <w:rsid w:val="004A1E7C"/>
    <w:rsid w:val="004A1EAF"/>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34"/>
    <w:rsid w:val="004A3CD8"/>
    <w:rsid w:val="004A41B3"/>
    <w:rsid w:val="004A444C"/>
    <w:rsid w:val="004A4494"/>
    <w:rsid w:val="004A45BD"/>
    <w:rsid w:val="004A461A"/>
    <w:rsid w:val="004A4646"/>
    <w:rsid w:val="004A478A"/>
    <w:rsid w:val="004A49F2"/>
    <w:rsid w:val="004A4AD3"/>
    <w:rsid w:val="004A4B1C"/>
    <w:rsid w:val="004A4BAB"/>
    <w:rsid w:val="004A517F"/>
    <w:rsid w:val="004A51CE"/>
    <w:rsid w:val="004A5747"/>
    <w:rsid w:val="004A5B96"/>
    <w:rsid w:val="004A5B9F"/>
    <w:rsid w:val="004A609A"/>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75A"/>
    <w:rsid w:val="004B1E78"/>
    <w:rsid w:val="004B200F"/>
    <w:rsid w:val="004B2662"/>
    <w:rsid w:val="004B267E"/>
    <w:rsid w:val="004B2686"/>
    <w:rsid w:val="004B2948"/>
    <w:rsid w:val="004B2971"/>
    <w:rsid w:val="004B29A8"/>
    <w:rsid w:val="004B2AD9"/>
    <w:rsid w:val="004B2BDF"/>
    <w:rsid w:val="004B2C37"/>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66C2"/>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8C0"/>
    <w:rsid w:val="004C39A4"/>
    <w:rsid w:val="004C3A47"/>
    <w:rsid w:val="004C3A96"/>
    <w:rsid w:val="004C3B1E"/>
    <w:rsid w:val="004C3CD8"/>
    <w:rsid w:val="004C3DE3"/>
    <w:rsid w:val="004C3E0C"/>
    <w:rsid w:val="004C3E84"/>
    <w:rsid w:val="004C426F"/>
    <w:rsid w:val="004C45A2"/>
    <w:rsid w:val="004C4B85"/>
    <w:rsid w:val="004C4BE7"/>
    <w:rsid w:val="004C4DE6"/>
    <w:rsid w:val="004C4E6E"/>
    <w:rsid w:val="004C4F1A"/>
    <w:rsid w:val="004C4F70"/>
    <w:rsid w:val="004C5065"/>
    <w:rsid w:val="004C5225"/>
    <w:rsid w:val="004C5501"/>
    <w:rsid w:val="004C5673"/>
    <w:rsid w:val="004C586A"/>
    <w:rsid w:val="004C5AD8"/>
    <w:rsid w:val="004C5DB4"/>
    <w:rsid w:val="004C5EE7"/>
    <w:rsid w:val="004C60E6"/>
    <w:rsid w:val="004C617D"/>
    <w:rsid w:val="004C631B"/>
    <w:rsid w:val="004C6612"/>
    <w:rsid w:val="004C68A6"/>
    <w:rsid w:val="004C6D63"/>
    <w:rsid w:val="004C6ECF"/>
    <w:rsid w:val="004C7028"/>
    <w:rsid w:val="004C7447"/>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951"/>
    <w:rsid w:val="004E19A6"/>
    <w:rsid w:val="004E1BC7"/>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6F"/>
    <w:rsid w:val="004E457F"/>
    <w:rsid w:val="004E4740"/>
    <w:rsid w:val="004E49E1"/>
    <w:rsid w:val="004E4D56"/>
    <w:rsid w:val="004E510D"/>
    <w:rsid w:val="004E5727"/>
    <w:rsid w:val="004E591A"/>
    <w:rsid w:val="004E593E"/>
    <w:rsid w:val="004E5961"/>
    <w:rsid w:val="004E5A28"/>
    <w:rsid w:val="004E5AC1"/>
    <w:rsid w:val="004E5CC6"/>
    <w:rsid w:val="004E5D7F"/>
    <w:rsid w:val="004E5F93"/>
    <w:rsid w:val="004E66C9"/>
    <w:rsid w:val="004E687B"/>
    <w:rsid w:val="004E6EF0"/>
    <w:rsid w:val="004E79B7"/>
    <w:rsid w:val="004E7BD7"/>
    <w:rsid w:val="004E7C09"/>
    <w:rsid w:val="004E7D0C"/>
    <w:rsid w:val="004E7DC6"/>
    <w:rsid w:val="004E7F1A"/>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956"/>
    <w:rsid w:val="004F19E6"/>
    <w:rsid w:val="004F1A4A"/>
    <w:rsid w:val="004F1AFC"/>
    <w:rsid w:val="004F1B6E"/>
    <w:rsid w:val="004F1CFC"/>
    <w:rsid w:val="004F1D56"/>
    <w:rsid w:val="004F1DCD"/>
    <w:rsid w:val="004F1FAA"/>
    <w:rsid w:val="004F2196"/>
    <w:rsid w:val="004F25C1"/>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16F9"/>
    <w:rsid w:val="00502346"/>
    <w:rsid w:val="005024F7"/>
    <w:rsid w:val="00502664"/>
    <w:rsid w:val="005026E6"/>
    <w:rsid w:val="005027FB"/>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26"/>
    <w:rsid w:val="005054A1"/>
    <w:rsid w:val="005054D1"/>
    <w:rsid w:val="005056AA"/>
    <w:rsid w:val="0050580E"/>
    <w:rsid w:val="005059F2"/>
    <w:rsid w:val="00505B91"/>
    <w:rsid w:val="00505DD2"/>
    <w:rsid w:val="0050618C"/>
    <w:rsid w:val="005062F0"/>
    <w:rsid w:val="0050635C"/>
    <w:rsid w:val="0050645C"/>
    <w:rsid w:val="00506506"/>
    <w:rsid w:val="00506599"/>
    <w:rsid w:val="0050676B"/>
    <w:rsid w:val="00506F29"/>
    <w:rsid w:val="00507036"/>
    <w:rsid w:val="00507135"/>
    <w:rsid w:val="0050721B"/>
    <w:rsid w:val="00507527"/>
    <w:rsid w:val="00507661"/>
    <w:rsid w:val="005079F8"/>
    <w:rsid w:val="00507B71"/>
    <w:rsid w:val="00507C16"/>
    <w:rsid w:val="00507D80"/>
    <w:rsid w:val="00507E42"/>
    <w:rsid w:val="00507F09"/>
    <w:rsid w:val="00510094"/>
    <w:rsid w:val="00510548"/>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6E"/>
    <w:rsid w:val="005135B1"/>
    <w:rsid w:val="005136B3"/>
    <w:rsid w:val="00513C17"/>
    <w:rsid w:val="00513C5D"/>
    <w:rsid w:val="00513C85"/>
    <w:rsid w:val="00513CF6"/>
    <w:rsid w:val="00513E82"/>
    <w:rsid w:val="005147ED"/>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ABE"/>
    <w:rsid w:val="00526B65"/>
    <w:rsid w:val="00527033"/>
    <w:rsid w:val="00527058"/>
    <w:rsid w:val="00527128"/>
    <w:rsid w:val="005274D4"/>
    <w:rsid w:val="00527706"/>
    <w:rsid w:val="00527BBF"/>
    <w:rsid w:val="00527BEA"/>
    <w:rsid w:val="00527C8E"/>
    <w:rsid w:val="00527D31"/>
    <w:rsid w:val="00527FED"/>
    <w:rsid w:val="00530032"/>
    <w:rsid w:val="005301AA"/>
    <w:rsid w:val="005303CA"/>
    <w:rsid w:val="00530527"/>
    <w:rsid w:val="00530576"/>
    <w:rsid w:val="0053069B"/>
    <w:rsid w:val="0053089C"/>
    <w:rsid w:val="00530AB8"/>
    <w:rsid w:val="00530CB8"/>
    <w:rsid w:val="00530CBD"/>
    <w:rsid w:val="00530D60"/>
    <w:rsid w:val="00530E2D"/>
    <w:rsid w:val="00530F77"/>
    <w:rsid w:val="0053105B"/>
    <w:rsid w:val="005311FE"/>
    <w:rsid w:val="00531891"/>
    <w:rsid w:val="0053195C"/>
    <w:rsid w:val="00531B78"/>
    <w:rsid w:val="00531F2D"/>
    <w:rsid w:val="0053205F"/>
    <w:rsid w:val="0053213C"/>
    <w:rsid w:val="005321C5"/>
    <w:rsid w:val="005322CD"/>
    <w:rsid w:val="005323E4"/>
    <w:rsid w:val="00532547"/>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17D"/>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6B25"/>
    <w:rsid w:val="005374A1"/>
    <w:rsid w:val="0053756A"/>
    <w:rsid w:val="005379CF"/>
    <w:rsid w:val="00537A1E"/>
    <w:rsid w:val="00537A4C"/>
    <w:rsid w:val="00537BA6"/>
    <w:rsid w:val="00537F60"/>
    <w:rsid w:val="00537F63"/>
    <w:rsid w:val="00537F6E"/>
    <w:rsid w:val="00537F8B"/>
    <w:rsid w:val="005400BB"/>
    <w:rsid w:val="005400CD"/>
    <w:rsid w:val="00540912"/>
    <w:rsid w:val="00540BF4"/>
    <w:rsid w:val="00540CF2"/>
    <w:rsid w:val="00540E72"/>
    <w:rsid w:val="00540E7A"/>
    <w:rsid w:val="00540F40"/>
    <w:rsid w:val="00540F93"/>
    <w:rsid w:val="005411A2"/>
    <w:rsid w:val="005411E5"/>
    <w:rsid w:val="005414B9"/>
    <w:rsid w:val="00541676"/>
    <w:rsid w:val="005419A7"/>
    <w:rsid w:val="00541D23"/>
    <w:rsid w:val="00542125"/>
    <w:rsid w:val="005421F4"/>
    <w:rsid w:val="005424FB"/>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EDF"/>
    <w:rsid w:val="00544F01"/>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09C"/>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3DD1"/>
    <w:rsid w:val="00553EDB"/>
    <w:rsid w:val="00554A96"/>
    <w:rsid w:val="00554D85"/>
    <w:rsid w:val="005551FA"/>
    <w:rsid w:val="0055524D"/>
    <w:rsid w:val="005552AD"/>
    <w:rsid w:val="005553F5"/>
    <w:rsid w:val="005555ED"/>
    <w:rsid w:val="0055561A"/>
    <w:rsid w:val="0055568B"/>
    <w:rsid w:val="00555A5A"/>
    <w:rsid w:val="00555CB0"/>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02E"/>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59B"/>
    <w:rsid w:val="00565739"/>
    <w:rsid w:val="00565959"/>
    <w:rsid w:val="00565A9D"/>
    <w:rsid w:val="005660EE"/>
    <w:rsid w:val="0056617B"/>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46"/>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379"/>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69"/>
    <w:rsid w:val="005779E8"/>
    <w:rsid w:val="00577AD4"/>
    <w:rsid w:val="00577AE8"/>
    <w:rsid w:val="00577C50"/>
    <w:rsid w:val="00577C62"/>
    <w:rsid w:val="00577CA9"/>
    <w:rsid w:val="00577D9A"/>
    <w:rsid w:val="00577DA4"/>
    <w:rsid w:val="00580065"/>
    <w:rsid w:val="0058042E"/>
    <w:rsid w:val="00580457"/>
    <w:rsid w:val="00580519"/>
    <w:rsid w:val="0058053D"/>
    <w:rsid w:val="00580A82"/>
    <w:rsid w:val="00580C2C"/>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918"/>
    <w:rsid w:val="00587A43"/>
    <w:rsid w:val="00587B90"/>
    <w:rsid w:val="00587CA8"/>
    <w:rsid w:val="005903BD"/>
    <w:rsid w:val="0059040E"/>
    <w:rsid w:val="005905A6"/>
    <w:rsid w:val="005905E2"/>
    <w:rsid w:val="00590976"/>
    <w:rsid w:val="00590BE5"/>
    <w:rsid w:val="00590C25"/>
    <w:rsid w:val="00590E2B"/>
    <w:rsid w:val="00590F99"/>
    <w:rsid w:val="00591045"/>
    <w:rsid w:val="0059105A"/>
    <w:rsid w:val="005910A7"/>
    <w:rsid w:val="00591184"/>
    <w:rsid w:val="0059128B"/>
    <w:rsid w:val="005914F1"/>
    <w:rsid w:val="00591641"/>
    <w:rsid w:val="0059192C"/>
    <w:rsid w:val="005919F4"/>
    <w:rsid w:val="00591D26"/>
    <w:rsid w:val="005920B2"/>
    <w:rsid w:val="00592159"/>
    <w:rsid w:val="0059244F"/>
    <w:rsid w:val="00592581"/>
    <w:rsid w:val="0059281C"/>
    <w:rsid w:val="00592918"/>
    <w:rsid w:val="00592956"/>
    <w:rsid w:val="005929E9"/>
    <w:rsid w:val="00592CE7"/>
    <w:rsid w:val="00592E62"/>
    <w:rsid w:val="00592EB3"/>
    <w:rsid w:val="00593017"/>
    <w:rsid w:val="00593139"/>
    <w:rsid w:val="00593157"/>
    <w:rsid w:val="005935E5"/>
    <w:rsid w:val="00593612"/>
    <w:rsid w:val="0059372B"/>
    <w:rsid w:val="0059396D"/>
    <w:rsid w:val="00593B5E"/>
    <w:rsid w:val="00593C19"/>
    <w:rsid w:val="00593C41"/>
    <w:rsid w:val="0059400F"/>
    <w:rsid w:val="0059409A"/>
    <w:rsid w:val="0059409C"/>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2E0"/>
    <w:rsid w:val="005A231D"/>
    <w:rsid w:val="005A2753"/>
    <w:rsid w:val="005A28CB"/>
    <w:rsid w:val="005A2C2E"/>
    <w:rsid w:val="005A306E"/>
    <w:rsid w:val="005A3078"/>
    <w:rsid w:val="005A30DA"/>
    <w:rsid w:val="005A3483"/>
    <w:rsid w:val="005A38FF"/>
    <w:rsid w:val="005A39B3"/>
    <w:rsid w:val="005A3BC1"/>
    <w:rsid w:val="005A45E4"/>
    <w:rsid w:val="005A4CDA"/>
    <w:rsid w:val="005A4D75"/>
    <w:rsid w:val="005A4DBB"/>
    <w:rsid w:val="005A4E31"/>
    <w:rsid w:val="005A4E6D"/>
    <w:rsid w:val="005A529F"/>
    <w:rsid w:val="005A532F"/>
    <w:rsid w:val="005A547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C77"/>
    <w:rsid w:val="005A7D4E"/>
    <w:rsid w:val="005A7E48"/>
    <w:rsid w:val="005A7E75"/>
    <w:rsid w:val="005A7EAF"/>
    <w:rsid w:val="005A7EF9"/>
    <w:rsid w:val="005B00BB"/>
    <w:rsid w:val="005B02D0"/>
    <w:rsid w:val="005B03D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2FF3"/>
    <w:rsid w:val="005B324C"/>
    <w:rsid w:val="005B3355"/>
    <w:rsid w:val="005B3416"/>
    <w:rsid w:val="005B3560"/>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7E9"/>
    <w:rsid w:val="005B6CB3"/>
    <w:rsid w:val="005B6E84"/>
    <w:rsid w:val="005B6E85"/>
    <w:rsid w:val="005B71D9"/>
    <w:rsid w:val="005B7355"/>
    <w:rsid w:val="005B73A0"/>
    <w:rsid w:val="005B75AC"/>
    <w:rsid w:val="005B7908"/>
    <w:rsid w:val="005B7AB2"/>
    <w:rsid w:val="005B7CEA"/>
    <w:rsid w:val="005B7EFF"/>
    <w:rsid w:val="005B7FCF"/>
    <w:rsid w:val="005C010D"/>
    <w:rsid w:val="005C03A5"/>
    <w:rsid w:val="005C0801"/>
    <w:rsid w:val="005C0870"/>
    <w:rsid w:val="005C09D0"/>
    <w:rsid w:val="005C0A51"/>
    <w:rsid w:val="005C0D60"/>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1C6"/>
    <w:rsid w:val="005C53A9"/>
    <w:rsid w:val="005C54F4"/>
    <w:rsid w:val="005C58B1"/>
    <w:rsid w:val="005C5A68"/>
    <w:rsid w:val="005C5E7B"/>
    <w:rsid w:val="005C5EDB"/>
    <w:rsid w:val="005C60D8"/>
    <w:rsid w:val="005C60E1"/>
    <w:rsid w:val="005C6260"/>
    <w:rsid w:val="005C6C9D"/>
    <w:rsid w:val="005C6D13"/>
    <w:rsid w:val="005C70B9"/>
    <w:rsid w:val="005C71B8"/>
    <w:rsid w:val="005C7ACA"/>
    <w:rsid w:val="005C7BB8"/>
    <w:rsid w:val="005C7CE9"/>
    <w:rsid w:val="005C7DB0"/>
    <w:rsid w:val="005D00A2"/>
    <w:rsid w:val="005D00B1"/>
    <w:rsid w:val="005D021C"/>
    <w:rsid w:val="005D0374"/>
    <w:rsid w:val="005D0728"/>
    <w:rsid w:val="005D0801"/>
    <w:rsid w:val="005D0828"/>
    <w:rsid w:val="005D0861"/>
    <w:rsid w:val="005D0ABB"/>
    <w:rsid w:val="005D0C6C"/>
    <w:rsid w:val="005D0D26"/>
    <w:rsid w:val="005D0DC6"/>
    <w:rsid w:val="005D0FDB"/>
    <w:rsid w:val="005D0FF4"/>
    <w:rsid w:val="005D1339"/>
    <w:rsid w:val="005D18DA"/>
    <w:rsid w:val="005D1992"/>
    <w:rsid w:val="005D19C1"/>
    <w:rsid w:val="005D1C68"/>
    <w:rsid w:val="005D220D"/>
    <w:rsid w:val="005D27E1"/>
    <w:rsid w:val="005D2907"/>
    <w:rsid w:val="005D2D02"/>
    <w:rsid w:val="005D2FF5"/>
    <w:rsid w:val="005D3110"/>
    <w:rsid w:val="005D37B2"/>
    <w:rsid w:val="005D3985"/>
    <w:rsid w:val="005D39DF"/>
    <w:rsid w:val="005D3A7B"/>
    <w:rsid w:val="005D3C34"/>
    <w:rsid w:val="005D3FC3"/>
    <w:rsid w:val="005D44A6"/>
    <w:rsid w:val="005D44A7"/>
    <w:rsid w:val="005D44E5"/>
    <w:rsid w:val="005D46A0"/>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22A"/>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CD8"/>
    <w:rsid w:val="005F1E54"/>
    <w:rsid w:val="005F1E84"/>
    <w:rsid w:val="005F1FDD"/>
    <w:rsid w:val="005F2444"/>
    <w:rsid w:val="005F24D2"/>
    <w:rsid w:val="005F27C7"/>
    <w:rsid w:val="005F28CC"/>
    <w:rsid w:val="005F2C36"/>
    <w:rsid w:val="005F2CE2"/>
    <w:rsid w:val="005F30F7"/>
    <w:rsid w:val="005F31A1"/>
    <w:rsid w:val="005F31BF"/>
    <w:rsid w:val="005F3263"/>
    <w:rsid w:val="005F3279"/>
    <w:rsid w:val="005F3473"/>
    <w:rsid w:val="005F357F"/>
    <w:rsid w:val="005F36F0"/>
    <w:rsid w:val="005F37ED"/>
    <w:rsid w:val="005F39FC"/>
    <w:rsid w:val="005F3AE3"/>
    <w:rsid w:val="005F3B35"/>
    <w:rsid w:val="005F3F92"/>
    <w:rsid w:val="005F4025"/>
    <w:rsid w:val="005F4194"/>
    <w:rsid w:val="005F440F"/>
    <w:rsid w:val="005F4709"/>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7CF"/>
    <w:rsid w:val="006008C1"/>
    <w:rsid w:val="00600BF3"/>
    <w:rsid w:val="00600D92"/>
    <w:rsid w:val="00600DD6"/>
    <w:rsid w:val="006013C4"/>
    <w:rsid w:val="00601559"/>
    <w:rsid w:val="006018A1"/>
    <w:rsid w:val="00601A81"/>
    <w:rsid w:val="00601AC1"/>
    <w:rsid w:val="00601B66"/>
    <w:rsid w:val="00601C35"/>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3FD8"/>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BCE"/>
    <w:rsid w:val="00606DC0"/>
    <w:rsid w:val="00606E3F"/>
    <w:rsid w:val="00606FA8"/>
    <w:rsid w:val="00606FBC"/>
    <w:rsid w:val="0060727B"/>
    <w:rsid w:val="00607423"/>
    <w:rsid w:val="00607652"/>
    <w:rsid w:val="006076A7"/>
    <w:rsid w:val="006077AC"/>
    <w:rsid w:val="00607BA8"/>
    <w:rsid w:val="00607CA0"/>
    <w:rsid w:val="00607CBA"/>
    <w:rsid w:val="00607E47"/>
    <w:rsid w:val="00607F24"/>
    <w:rsid w:val="0061028E"/>
    <w:rsid w:val="00610431"/>
    <w:rsid w:val="0061043D"/>
    <w:rsid w:val="00610606"/>
    <w:rsid w:val="00610BA4"/>
    <w:rsid w:val="00610D5A"/>
    <w:rsid w:val="00610D75"/>
    <w:rsid w:val="00611726"/>
    <w:rsid w:val="006117B6"/>
    <w:rsid w:val="00611808"/>
    <w:rsid w:val="006118A5"/>
    <w:rsid w:val="00611D9E"/>
    <w:rsid w:val="00611ECF"/>
    <w:rsid w:val="00611F7F"/>
    <w:rsid w:val="00612118"/>
    <w:rsid w:val="0061213A"/>
    <w:rsid w:val="00612299"/>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948"/>
    <w:rsid w:val="006229F7"/>
    <w:rsid w:val="00622A60"/>
    <w:rsid w:val="00622AE0"/>
    <w:rsid w:val="00622BE8"/>
    <w:rsid w:val="00622C84"/>
    <w:rsid w:val="00622E0D"/>
    <w:rsid w:val="00622FD6"/>
    <w:rsid w:val="00623068"/>
    <w:rsid w:val="006232CE"/>
    <w:rsid w:val="006233FB"/>
    <w:rsid w:val="0062341B"/>
    <w:rsid w:val="00623521"/>
    <w:rsid w:val="0062352D"/>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8F3"/>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BDA"/>
    <w:rsid w:val="00632F4A"/>
    <w:rsid w:val="0063304E"/>
    <w:rsid w:val="00633361"/>
    <w:rsid w:val="00633648"/>
    <w:rsid w:val="0063369A"/>
    <w:rsid w:val="00633749"/>
    <w:rsid w:val="00633A4E"/>
    <w:rsid w:val="00633B52"/>
    <w:rsid w:val="00633F70"/>
    <w:rsid w:val="006340A7"/>
    <w:rsid w:val="006340B7"/>
    <w:rsid w:val="00634200"/>
    <w:rsid w:val="00634638"/>
    <w:rsid w:val="006347DC"/>
    <w:rsid w:val="006348CA"/>
    <w:rsid w:val="00634995"/>
    <w:rsid w:val="006349D3"/>
    <w:rsid w:val="00634D7C"/>
    <w:rsid w:val="0063505C"/>
    <w:rsid w:val="00635247"/>
    <w:rsid w:val="00635AB2"/>
    <w:rsid w:val="00635AE2"/>
    <w:rsid w:val="00635CF1"/>
    <w:rsid w:val="00635E49"/>
    <w:rsid w:val="00635EA7"/>
    <w:rsid w:val="00635FF1"/>
    <w:rsid w:val="006366AF"/>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E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5A"/>
    <w:rsid w:val="00643079"/>
    <w:rsid w:val="00643316"/>
    <w:rsid w:val="00643341"/>
    <w:rsid w:val="00643C0F"/>
    <w:rsid w:val="00643F83"/>
    <w:rsid w:val="006440EB"/>
    <w:rsid w:val="006442A1"/>
    <w:rsid w:val="00644581"/>
    <w:rsid w:val="006449F0"/>
    <w:rsid w:val="00644E29"/>
    <w:rsid w:val="00644F4B"/>
    <w:rsid w:val="006450EE"/>
    <w:rsid w:val="006451B0"/>
    <w:rsid w:val="0064529C"/>
    <w:rsid w:val="006457F2"/>
    <w:rsid w:val="006460CC"/>
    <w:rsid w:val="006463B0"/>
    <w:rsid w:val="0064651E"/>
    <w:rsid w:val="00646588"/>
    <w:rsid w:val="00646614"/>
    <w:rsid w:val="0064662A"/>
    <w:rsid w:val="0064663A"/>
    <w:rsid w:val="00646646"/>
    <w:rsid w:val="00646732"/>
    <w:rsid w:val="00646829"/>
    <w:rsid w:val="00646A24"/>
    <w:rsid w:val="00646CC6"/>
    <w:rsid w:val="00646DB4"/>
    <w:rsid w:val="00646FBB"/>
    <w:rsid w:val="00647474"/>
    <w:rsid w:val="00647551"/>
    <w:rsid w:val="00647748"/>
    <w:rsid w:val="00647A57"/>
    <w:rsid w:val="00647AB5"/>
    <w:rsid w:val="00647DFE"/>
    <w:rsid w:val="00647EEC"/>
    <w:rsid w:val="00647F9E"/>
    <w:rsid w:val="00647FF2"/>
    <w:rsid w:val="00650028"/>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7C9"/>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D7B"/>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A48"/>
    <w:rsid w:val="00661B59"/>
    <w:rsid w:val="00661DBC"/>
    <w:rsid w:val="00661DF2"/>
    <w:rsid w:val="00661E68"/>
    <w:rsid w:val="00661E82"/>
    <w:rsid w:val="00661F9C"/>
    <w:rsid w:val="00662119"/>
    <w:rsid w:val="006621DE"/>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7F"/>
    <w:rsid w:val="00664182"/>
    <w:rsid w:val="00664415"/>
    <w:rsid w:val="0066475F"/>
    <w:rsid w:val="0066479D"/>
    <w:rsid w:val="00664BED"/>
    <w:rsid w:val="006650E9"/>
    <w:rsid w:val="0066533D"/>
    <w:rsid w:val="0066535C"/>
    <w:rsid w:val="00665497"/>
    <w:rsid w:val="0066574D"/>
    <w:rsid w:val="0066578B"/>
    <w:rsid w:val="00665801"/>
    <w:rsid w:val="0066588C"/>
    <w:rsid w:val="006658D6"/>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0FC2"/>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3EF"/>
    <w:rsid w:val="00673600"/>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3FB"/>
    <w:rsid w:val="006775A5"/>
    <w:rsid w:val="006775BE"/>
    <w:rsid w:val="00677611"/>
    <w:rsid w:val="00677806"/>
    <w:rsid w:val="00677A7B"/>
    <w:rsid w:val="00677B37"/>
    <w:rsid w:val="00677D4D"/>
    <w:rsid w:val="00677E7A"/>
    <w:rsid w:val="00677E91"/>
    <w:rsid w:val="00680127"/>
    <w:rsid w:val="00680275"/>
    <w:rsid w:val="00680493"/>
    <w:rsid w:val="00680539"/>
    <w:rsid w:val="006807F8"/>
    <w:rsid w:val="00680852"/>
    <w:rsid w:val="006809ED"/>
    <w:rsid w:val="00680C01"/>
    <w:rsid w:val="00680C3E"/>
    <w:rsid w:val="00680C4C"/>
    <w:rsid w:val="00680C56"/>
    <w:rsid w:val="00680CCD"/>
    <w:rsid w:val="00680D07"/>
    <w:rsid w:val="0068119E"/>
    <w:rsid w:val="00681475"/>
    <w:rsid w:val="00681874"/>
    <w:rsid w:val="006818C3"/>
    <w:rsid w:val="0068190E"/>
    <w:rsid w:val="006819DD"/>
    <w:rsid w:val="00681D33"/>
    <w:rsid w:val="00681D5C"/>
    <w:rsid w:val="00681ED7"/>
    <w:rsid w:val="00681F59"/>
    <w:rsid w:val="00682673"/>
    <w:rsid w:val="00682837"/>
    <w:rsid w:val="00682961"/>
    <w:rsid w:val="00682C31"/>
    <w:rsid w:val="00682F31"/>
    <w:rsid w:val="006833CE"/>
    <w:rsid w:val="00683402"/>
    <w:rsid w:val="006834D2"/>
    <w:rsid w:val="0068379D"/>
    <w:rsid w:val="0068396A"/>
    <w:rsid w:val="00683C2B"/>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866"/>
    <w:rsid w:val="00686BCA"/>
    <w:rsid w:val="00686C05"/>
    <w:rsid w:val="00686DCC"/>
    <w:rsid w:val="00686DE1"/>
    <w:rsid w:val="00687155"/>
    <w:rsid w:val="006871E2"/>
    <w:rsid w:val="006873C9"/>
    <w:rsid w:val="006873D9"/>
    <w:rsid w:val="0068745F"/>
    <w:rsid w:val="00687583"/>
    <w:rsid w:val="00687754"/>
    <w:rsid w:val="00687AE7"/>
    <w:rsid w:val="00687B60"/>
    <w:rsid w:val="00687E4E"/>
    <w:rsid w:val="006902F1"/>
    <w:rsid w:val="00690461"/>
    <w:rsid w:val="00690646"/>
    <w:rsid w:val="006907BD"/>
    <w:rsid w:val="00690C42"/>
    <w:rsid w:val="00690C78"/>
    <w:rsid w:val="00691261"/>
    <w:rsid w:val="006915E8"/>
    <w:rsid w:val="00691967"/>
    <w:rsid w:val="00691AFD"/>
    <w:rsid w:val="00691B7E"/>
    <w:rsid w:val="00691C15"/>
    <w:rsid w:val="00691C6F"/>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DE7"/>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0C79"/>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12"/>
    <w:rsid w:val="006A3C7A"/>
    <w:rsid w:val="006A3C9D"/>
    <w:rsid w:val="006A3CB8"/>
    <w:rsid w:val="006A3DA6"/>
    <w:rsid w:val="006A41A8"/>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C2D"/>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3B9"/>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A6"/>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BFB"/>
    <w:rsid w:val="006B5C9D"/>
    <w:rsid w:val="006B5D69"/>
    <w:rsid w:val="006B5D84"/>
    <w:rsid w:val="006B5E9D"/>
    <w:rsid w:val="006B602B"/>
    <w:rsid w:val="006B60FE"/>
    <w:rsid w:val="006B6331"/>
    <w:rsid w:val="006B651B"/>
    <w:rsid w:val="006B6AF7"/>
    <w:rsid w:val="006B6B39"/>
    <w:rsid w:val="006B6B8C"/>
    <w:rsid w:val="006B6DFC"/>
    <w:rsid w:val="006B7220"/>
    <w:rsid w:val="006B7412"/>
    <w:rsid w:val="006B7583"/>
    <w:rsid w:val="006B782C"/>
    <w:rsid w:val="006B7896"/>
    <w:rsid w:val="006B7A82"/>
    <w:rsid w:val="006B7AEF"/>
    <w:rsid w:val="006B7BDD"/>
    <w:rsid w:val="006B7CFE"/>
    <w:rsid w:val="006B7E04"/>
    <w:rsid w:val="006B7F15"/>
    <w:rsid w:val="006C0095"/>
    <w:rsid w:val="006C00CB"/>
    <w:rsid w:val="006C00CD"/>
    <w:rsid w:val="006C050C"/>
    <w:rsid w:val="006C05BD"/>
    <w:rsid w:val="006C0E96"/>
    <w:rsid w:val="006C1070"/>
    <w:rsid w:val="006C15F4"/>
    <w:rsid w:val="006C1778"/>
    <w:rsid w:val="006C18AE"/>
    <w:rsid w:val="006C1C91"/>
    <w:rsid w:val="006C1DC4"/>
    <w:rsid w:val="006C1DDC"/>
    <w:rsid w:val="006C1E1D"/>
    <w:rsid w:val="006C211D"/>
    <w:rsid w:val="006C2671"/>
    <w:rsid w:val="006C29F3"/>
    <w:rsid w:val="006C2AFF"/>
    <w:rsid w:val="006C2C59"/>
    <w:rsid w:val="006C2E80"/>
    <w:rsid w:val="006C2F59"/>
    <w:rsid w:val="006C3070"/>
    <w:rsid w:val="006C3128"/>
    <w:rsid w:val="006C314E"/>
    <w:rsid w:val="006C32C0"/>
    <w:rsid w:val="006C33D5"/>
    <w:rsid w:val="006C33F2"/>
    <w:rsid w:val="006C3507"/>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5D"/>
    <w:rsid w:val="006C61BA"/>
    <w:rsid w:val="006C640A"/>
    <w:rsid w:val="006C6539"/>
    <w:rsid w:val="006C66B4"/>
    <w:rsid w:val="006C6B7B"/>
    <w:rsid w:val="006C6E5D"/>
    <w:rsid w:val="006C6EE6"/>
    <w:rsid w:val="006C70BE"/>
    <w:rsid w:val="006C7406"/>
    <w:rsid w:val="006C7544"/>
    <w:rsid w:val="006C76DB"/>
    <w:rsid w:val="006C7887"/>
    <w:rsid w:val="006C7D05"/>
    <w:rsid w:val="006C7DE6"/>
    <w:rsid w:val="006C7E35"/>
    <w:rsid w:val="006C7E8B"/>
    <w:rsid w:val="006C7F08"/>
    <w:rsid w:val="006D0371"/>
    <w:rsid w:val="006D0785"/>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40"/>
    <w:rsid w:val="006D48A0"/>
    <w:rsid w:val="006D4B82"/>
    <w:rsid w:val="006D4C9D"/>
    <w:rsid w:val="006D4D51"/>
    <w:rsid w:val="006D5024"/>
    <w:rsid w:val="006D58B8"/>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D51"/>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7D9"/>
    <w:rsid w:val="006E18E5"/>
    <w:rsid w:val="006E1937"/>
    <w:rsid w:val="006E1ADF"/>
    <w:rsid w:val="006E1C97"/>
    <w:rsid w:val="006E1D1B"/>
    <w:rsid w:val="006E1ECD"/>
    <w:rsid w:val="006E2058"/>
    <w:rsid w:val="006E20D1"/>
    <w:rsid w:val="006E214C"/>
    <w:rsid w:val="006E230B"/>
    <w:rsid w:val="006E27BD"/>
    <w:rsid w:val="006E28DC"/>
    <w:rsid w:val="006E2934"/>
    <w:rsid w:val="006E2973"/>
    <w:rsid w:val="006E2B72"/>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725"/>
    <w:rsid w:val="006E6D20"/>
    <w:rsid w:val="006E6D54"/>
    <w:rsid w:val="006E6FE4"/>
    <w:rsid w:val="006E7140"/>
    <w:rsid w:val="006E73AE"/>
    <w:rsid w:val="006E781B"/>
    <w:rsid w:val="006E7B29"/>
    <w:rsid w:val="006E7BB3"/>
    <w:rsid w:val="006F00B4"/>
    <w:rsid w:val="006F0152"/>
    <w:rsid w:val="006F0342"/>
    <w:rsid w:val="006F03B5"/>
    <w:rsid w:val="006F06E9"/>
    <w:rsid w:val="006F0AB4"/>
    <w:rsid w:val="006F0C6D"/>
    <w:rsid w:val="006F13A6"/>
    <w:rsid w:val="006F17F5"/>
    <w:rsid w:val="006F19B6"/>
    <w:rsid w:val="006F19B9"/>
    <w:rsid w:val="006F19CF"/>
    <w:rsid w:val="006F1B6A"/>
    <w:rsid w:val="006F1C48"/>
    <w:rsid w:val="006F1D07"/>
    <w:rsid w:val="006F1D9B"/>
    <w:rsid w:val="006F2164"/>
    <w:rsid w:val="006F223E"/>
    <w:rsid w:val="006F2385"/>
    <w:rsid w:val="006F25D7"/>
    <w:rsid w:val="006F287A"/>
    <w:rsid w:val="006F2999"/>
    <w:rsid w:val="006F2A2F"/>
    <w:rsid w:val="006F2A3F"/>
    <w:rsid w:val="006F2AE1"/>
    <w:rsid w:val="006F2CD0"/>
    <w:rsid w:val="006F2D08"/>
    <w:rsid w:val="006F2DEC"/>
    <w:rsid w:val="006F2E2F"/>
    <w:rsid w:val="006F3686"/>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781"/>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187"/>
    <w:rsid w:val="006F72F2"/>
    <w:rsid w:val="006F7521"/>
    <w:rsid w:val="006F7DF8"/>
    <w:rsid w:val="00700044"/>
    <w:rsid w:val="007002AE"/>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0D1"/>
    <w:rsid w:val="0070216A"/>
    <w:rsid w:val="00702312"/>
    <w:rsid w:val="00702426"/>
    <w:rsid w:val="00702427"/>
    <w:rsid w:val="0070249D"/>
    <w:rsid w:val="0070262E"/>
    <w:rsid w:val="0070263E"/>
    <w:rsid w:val="00702681"/>
    <w:rsid w:val="00702863"/>
    <w:rsid w:val="0070286E"/>
    <w:rsid w:val="00702891"/>
    <w:rsid w:val="00702C36"/>
    <w:rsid w:val="00702E4D"/>
    <w:rsid w:val="00703159"/>
    <w:rsid w:val="0070342B"/>
    <w:rsid w:val="00703692"/>
    <w:rsid w:val="00703957"/>
    <w:rsid w:val="00703B6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2D6"/>
    <w:rsid w:val="00706371"/>
    <w:rsid w:val="0070638F"/>
    <w:rsid w:val="007064D8"/>
    <w:rsid w:val="007068A6"/>
    <w:rsid w:val="00706AB6"/>
    <w:rsid w:val="00706F7D"/>
    <w:rsid w:val="0070707D"/>
    <w:rsid w:val="00707095"/>
    <w:rsid w:val="00707467"/>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448"/>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A2E"/>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2F78"/>
    <w:rsid w:val="00723245"/>
    <w:rsid w:val="00723246"/>
    <w:rsid w:val="00723296"/>
    <w:rsid w:val="0072353C"/>
    <w:rsid w:val="00723727"/>
    <w:rsid w:val="0072383F"/>
    <w:rsid w:val="007238F5"/>
    <w:rsid w:val="00723921"/>
    <w:rsid w:val="00723B2D"/>
    <w:rsid w:val="00723B44"/>
    <w:rsid w:val="0072417F"/>
    <w:rsid w:val="007241FC"/>
    <w:rsid w:val="0072440E"/>
    <w:rsid w:val="00724533"/>
    <w:rsid w:val="007245C7"/>
    <w:rsid w:val="00724647"/>
    <w:rsid w:val="00724833"/>
    <w:rsid w:val="00724A8B"/>
    <w:rsid w:val="00724B00"/>
    <w:rsid w:val="00724B28"/>
    <w:rsid w:val="00724BB3"/>
    <w:rsid w:val="00724E1D"/>
    <w:rsid w:val="00724E9C"/>
    <w:rsid w:val="00724F09"/>
    <w:rsid w:val="00724F3A"/>
    <w:rsid w:val="00725093"/>
    <w:rsid w:val="0072533D"/>
    <w:rsid w:val="00725469"/>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9DF"/>
    <w:rsid w:val="00730BB5"/>
    <w:rsid w:val="00730BFF"/>
    <w:rsid w:val="00730F75"/>
    <w:rsid w:val="00731317"/>
    <w:rsid w:val="007314E6"/>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8E4"/>
    <w:rsid w:val="007349EA"/>
    <w:rsid w:val="00734C06"/>
    <w:rsid w:val="00734F1D"/>
    <w:rsid w:val="0073519E"/>
    <w:rsid w:val="00735374"/>
    <w:rsid w:val="00735414"/>
    <w:rsid w:val="00735579"/>
    <w:rsid w:val="0073558D"/>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AF6"/>
    <w:rsid w:val="00737DA8"/>
    <w:rsid w:val="00737EF9"/>
    <w:rsid w:val="0074041A"/>
    <w:rsid w:val="00740420"/>
    <w:rsid w:val="00740573"/>
    <w:rsid w:val="0074067F"/>
    <w:rsid w:val="00740711"/>
    <w:rsid w:val="00740888"/>
    <w:rsid w:val="00740C26"/>
    <w:rsid w:val="00740F74"/>
    <w:rsid w:val="007412BE"/>
    <w:rsid w:val="007413F1"/>
    <w:rsid w:val="007416AA"/>
    <w:rsid w:val="007418DA"/>
    <w:rsid w:val="00741ABB"/>
    <w:rsid w:val="00741B09"/>
    <w:rsid w:val="00741B39"/>
    <w:rsid w:val="00741C3B"/>
    <w:rsid w:val="00742156"/>
    <w:rsid w:val="0074227E"/>
    <w:rsid w:val="0074238F"/>
    <w:rsid w:val="0074256C"/>
    <w:rsid w:val="007425E0"/>
    <w:rsid w:val="00742690"/>
    <w:rsid w:val="007427FB"/>
    <w:rsid w:val="00742807"/>
    <w:rsid w:val="007428C7"/>
    <w:rsid w:val="007429BD"/>
    <w:rsid w:val="00742B25"/>
    <w:rsid w:val="00742D85"/>
    <w:rsid w:val="00743291"/>
    <w:rsid w:val="007432C7"/>
    <w:rsid w:val="007432CC"/>
    <w:rsid w:val="00743373"/>
    <w:rsid w:val="00743564"/>
    <w:rsid w:val="007435A1"/>
    <w:rsid w:val="0074370F"/>
    <w:rsid w:val="00743A33"/>
    <w:rsid w:val="00743BF0"/>
    <w:rsid w:val="00743D00"/>
    <w:rsid w:val="00743D22"/>
    <w:rsid w:val="00744103"/>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47F51"/>
    <w:rsid w:val="00750265"/>
    <w:rsid w:val="0075030B"/>
    <w:rsid w:val="007506C7"/>
    <w:rsid w:val="00750739"/>
    <w:rsid w:val="0075082A"/>
    <w:rsid w:val="007509D3"/>
    <w:rsid w:val="00750C39"/>
    <w:rsid w:val="00751160"/>
    <w:rsid w:val="00751183"/>
    <w:rsid w:val="00751220"/>
    <w:rsid w:val="007513C5"/>
    <w:rsid w:val="0075170D"/>
    <w:rsid w:val="00751736"/>
    <w:rsid w:val="007517AA"/>
    <w:rsid w:val="00751809"/>
    <w:rsid w:val="007518CE"/>
    <w:rsid w:val="00751B82"/>
    <w:rsid w:val="00751D64"/>
    <w:rsid w:val="00751D91"/>
    <w:rsid w:val="00751DD0"/>
    <w:rsid w:val="00751E40"/>
    <w:rsid w:val="00752244"/>
    <w:rsid w:val="007522DB"/>
    <w:rsid w:val="00752319"/>
    <w:rsid w:val="00752624"/>
    <w:rsid w:val="00752655"/>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57B55"/>
    <w:rsid w:val="0076003D"/>
    <w:rsid w:val="007600E4"/>
    <w:rsid w:val="007602D4"/>
    <w:rsid w:val="007603AF"/>
    <w:rsid w:val="007603B1"/>
    <w:rsid w:val="00760435"/>
    <w:rsid w:val="007605A9"/>
    <w:rsid w:val="00760BEB"/>
    <w:rsid w:val="00760FE6"/>
    <w:rsid w:val="00761392"/>
    <w:rsid w:val="0076145D"/>
    <w:rsid w:val="00761537"/>
    <w:rsid w:val="00761574"/>
    <w:rsid w:val="00761791"/>
    <w:rsid w:val="007618C5"/>
    <w:rsid w:val="00761BA3"/>
    <w:rsid w:val="00762377"/>
    <w:rsid w:val="0076279D"/>
    <w:rsid w:val="0076298D"/>
    <w:rsid w:val="007629A5"/>
    <w:rsid w:val="007629C4"/>
    <w:rsid w:val="00762FA8"/>
    <w:rsid w:val="0076303E"/>
    <w:rsid w:val="00763166"/>
    <w:rsid w:val="00763488"/>
    <w:rsid w:val="00763780"/>
    <w:rsid w:val="007637F0"/>
    <w:rsid w:val="00763833"/>
    <w:rsid w:val="00763A24"/>
    <w:rsid w:val="00763DFE"/>
    <w:rsid w:val="007640D3"/>
    <w:rsid w:val="007643E9"/>
    <w:rsid w:val="007643FE"/>
    <w:rsid w:val="00764495"/>
    <w:rsid w:val="00764581"/>
    <w:rsid w:val="007645B2"/>
    <w:rsid w:val="00764639"/>
    <w:rsid w:val="00764F70"/>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0E68"/>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3E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5F92"/>
    <w:rsid w:val="0077601E"/>
    <w:rsid w:val="00776236"/>
    <w:rsid w:val="00776754"/>
    <w:rsid w:val="00776844"/>
    <w:rsid w:val="00776CC2"/>
    <w:rsid w:val="007772CE"/>
    <w:rsid w:val="00777402"/>
    <w:rsid w:val="00777474"/>
    <w:rsid w:val="007774EA"/>
    <w:rsid w:val="00777BBD"/>
    <w:rsid w:val="00777C08"/>
    <w:rsid w:val="0078005E"/>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5B5"/>
    <w:rsid w:val="00784784"/>
    <w:rsid w:val="00784843"/>
    <w:rsid w:val="00784F50"/>
    <w:rsid w:val="00785157"/>
    <w:rsid w:val="007854A4"/>
    <w:rsid w:val="0078560D"/>
    <w:rsid w:val="00785617"/>
    <w:rsid w:val="0078568D"/>
    <w:rsid w:val="00785822"/>
    <w:rsid w:val="00785A5F"/>
    <w:rsid w:val="00785C49"/>
    <w:rsid w:val="00785D71"/>
    <w:rsid w:val="00785E10"/>
    <w:rsid w:val="00785F5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8F4"/>
    <w:rsid w:val="00790A0C"/>
    <w:rsid w:val="00791458"/>
    <w:rsid w:val="0079187D"/>
    <w:rsid w:val="0079192F"/>
    <w:rsid w:val="007919F4"/>
    <w:rsid w:val="00791DC1"/>
    <w:rsid w:val="00792357"/>
    <w:rsid w:val="00792444"/>
    <w:rsid w:val="00792696"/>
    <w:rsid w:val="00792940"/>
    <w:rsid w:val="00792F54"/>
    <w:rsid w:val="0079323B"/>
    <w:rsid w:val="0079388D"/>
    <w:rsid w:val="0079399A"/>
    <w:rsid w:val="00793A51"/>
    <w:rsid w:val="00793B03"/>
    <w:rsid w:val="00793DB8"/>
    <w:rsid w:val="00793F28"/>
    <w:rsid w:val="0079410E"/>
    <w:rsid w:val="007942EF"/>
    <w:rsid w:val="0079465E"/>
    <w:rsid w:val="0079471A"/>
    <w:rsid w:val="007947A0"/>
    <w:rsid w:val="007948FE"/>
    <w:rsid w:val="0079491D"/>
    <w:rsid w:val="00794977"/>
    <w:rsid w:val="00794D1E"/>
    <w:rsid w:val="00794D84"/>
    <w:rsid w:val="00794EDA"/>
    <w:rsid w:val="007951A8"/>
    <w:rsid w:val="00795310"/>
    <w:rsid w:val="0079547A"/>
    <w:rsid w:val="007954ED"/>
    <w:rsid w:val="0079563F"/>
    <w:rsid w:val="0079569E"/>
    <w:rsid w:val="00795A57"/>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C47"/>
    <w:rsid w:val="007A0D0B"/>
    <w:rsid w:val="007A0D0C"/>
    <w:rsid w:val="007A0ED4"/>
    <w:rsid w:val="007A1573"/>
    <w:rsid w:val="007A1B44"/>
    <w:rsid w:val="007A1B69"/>
    <w:rsid w:val="007A1BB4"/>
    <w:rsid w:val="007A1DCF"/>
    <w:rsid w:val="007A1F76"/>
    <w:rsid w:val="007A257A"/>
    <w:rsid w:val="007A2788"/>
    <w:rsid w:val="007A28BD"/>
    <w:rsid w:val="007A28D3"/>
    <w:rsid w:val="007A295D"/>
    <w:rsid w:val="007A2AC7"/>
    <w:rsid w:val="007A2AFA"/>
    <w:rsid w:val="007A2F44"/>
    <w:rsid w:val="007A30BE"/>
    <w:rsid w:val="007A30D1"/>
    <w:rsid w:val="007A35D1"/>
    <w:rsid w:val="007A3610"/>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666C"/>
    <w:rsid w:val="007A74C5"/>
    <w:rsid w:val="007A74ED"/>
    <w:rsid w:val="007A786B"/>
    <w:rsid w:val="007A7AA2"/>
    <w:rsid w:val="007A7B0A"/>
    <w:rsid w:val="007A7DDE"/>
    <w:rsid w:val="007A7FC9"/>
    <w:rsid w:val="007B023A"/>
    <w:rsid w:val="007B03AE"/>
    <w:rsid w:val="007B0659"/>
    <w:rsid w:val="007B079D"/>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39E"/>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9B8"/>
    <w:rsid w:val="007B4DCF"/>
    <w:rsid w:val="007B5256"/>
    <w:rsid w:val="007B53E6"/>
    <w:rsid w:val="007B567C"/>
    <w:rsid w:val="007B5798"/>
    <w:rsid w:val="007B6103"/>
    <w:rsid w:val="007B6132"/>
    <w:rsid w:val="007B639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566"/>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725"/>
    <w:rsid w:val="007C48A9"/>
    <w:rsid w:val="007C4A49"/>
    <w:rsid w:val="007C4B2B"/>
    <w:rsid w:val="007C5541"/>
    <w:rsid w:val="007C5572"/>
    <w:rsid w:val="007C565A"/>
    <w:rsid w:val="007C581C"/>
    <w:rsid w:val="007C59D8"/>
    <w:rsid w:val="007C5C92"/>
    <w:rsid w:val="007C6455"/>
    <w:rsid w:val="007C6503"/>
    <w:rsid w:val="007C6691"/>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C0F"/>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E54"/>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A3A"/>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6EC0"/>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3E5"/>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2E4F"/>
    <w:rsid w:val="007F30F0"/>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A2"/>
    <w:rsid w:val="007F51DD"/>
    <w:rsid w:val="007F56CD"/>
    <w:rsid w:val="007F56F2"/>
    <w:rsid w:val="007F5898"/>
    <w:rsid w:val="007F59F2"/>
    <w:rsid w:val="007F5DBE"/>
    <w:rsid w:val="007F5FBA"/>
    <w:rsid w:val="007F614B"/>
    <w:rsid w:val="007F6199"/>
    <w:rsid w:val="007F6274"/>
    <w:rsid w:val="007F675D"/>
    <w:rsid w:val="007F68C1"/>
    <w:rsid w:val="007F68DA"/>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7D"/>
    <w:rsid w:val="00803792"/>
    <w:rsid w:val="00803A3E"/>
    <w:rsid w:val="00803AA4"/>
    <w:rsid w:val="00803B7A"/>
    <w:rsid w:val="00803E5E"/>
    <w:rsid w:val="00804014"/>
    <w:rsid w:val="0080417E"/>
    <w:rsid w:val="0080446A"/>
    <w:rsid w:val="00804535"/>
    <w:rsid w:val="008045DF"/>
    <w:rsid w:val="00804714"/>
    <w:rsid w:val="008047C5"/>
    <w:rsid w:val="00804973"/>
    <w:rsid w:val="00804B38"/>
    <w:rsid w:val="00804BE8"/>
    <w:rsid w:val="00804D70"/>
    <w:rsid w:val="00804F2E"/>
    <w:rsid w:val="00804F91"/>
    <w:rsid w:val="00804FFD"/>
    <w:rsid w:val="008050A8"/>
    <w:rsid w:val="00805211"/>
    <w:rsid w:val="0080524F"/>
    <w:rsid w:val="008054C7"/>
    <w:rsid w:val="00805830"/>
    <w:rsid w:val="008059F8"/>
    <w:rsid w:val="00805B63"/>
    <w:rsid w:val="008062B9"/>
    <w:rsid w:val="00806303"/>
    <w:rsid w:val="0080632F"/>
    <w:rsid w:val="00806397"/>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6D"/>
    <w:rsid w:val="00812AB8"/>
    <w:rsid w:val="00812AE5"/>
    <w:rsid w:val="00812D19"/>
    <w:rsid w:val="00812DA1"/>
    <w:rsid w:val="00812DC0"/>
    <w:rsid w:val="00812E0F"/>
    <w:rsid w:val="00812E20"/>
    <w:rsid w:val="0081303D"/>
    <w:rsid w:val="008132CD"/>
    <w:rsid w:val="0081357D"/>
    <w:rsid w:val="0081380F"/>
    <w:rsid w:val="0081394E"/>
    <w:rsid w:val="00813AE0"/>
    <w:rsid w:val="00813B0D"/>
    <w:rsid w:val="00813B91"/>
    <w:rsid w:val="00813CE9"/>
    <w:rsid w:val="00813EBE"/>
    <w:rsid w:val="00814042"/>
    <w:rsid w:val="00814105"/>
    <w:rsid w:val="0081414D"/>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6D8E"/>
    <w:rsid w:val="0081702E"/>
    <w:rsid w:val="0081703B"/>
    <w:rsid w:val="00817072"/>
    <w:rsid w:val="008171E1"/>
    <w:rsid w:val="00817968"/>
    <w:rsid w:val="008179F6"/>
    <w:rsid w:val="00817AEF"/>
    <w:rsid w:val="00817C6A"/>
    <w:rsid w:val="00817E3C"/>
    <w:rsid w:val="00817F04"/>
    <w:rsid w:val="008200A9"/>
    <w:rsid w:val="008201E4"/>
    <w:rsid w:val="00820213"/>
    <w:rsid w:val="00820281"/>
    <w:rsid w:val="0082032B"/>
    <w:rsid w:val="008203EF"/>
    <w:rsid w:val="00820489"/>
    <w:rsid w:val="008207D9"/>
    <w:rsid w:val="00820A4A"/>
    <w:rsid w:val="00820DBD"/>
    <w:rsid w:val="00820F1F"/>
    <w:rsid w:val="008210EA"/>
    <w:rsid w:val="008213A1"/>
    <w:rsid w:val="008213A8"/>
    <w:rsid w:val="00821547"/>
    <w:rsid w:val="00821630"/>
    <w:rsid w:val="008216DE"/>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3A6C"/>
    <w:rsid w:val="008240E7"/>
    <w:rsid w:val="0082413A"/>
    <w:rsid w:val="008241D1"/>
    <w:rsid w:val="0082425A"/>
    <w:rsid w:val="008242A0"/>
    <w:rsid w:val="008245E6"/>
    <w:rsid w:val="00824785"/>
    <w:rsid w:val="00824A5A"/>
    <w:rsid w:val="00825487"/>
    <w:rsid w:val="00825583"/>
    <w:rsid w:val="0082576C"/>
    <w:rsid w:val="008258AE"/>
    <w:rsid w:val="00825A37"/>
    <w:rsid w:val="00825C31"/>
    <w:rsid w:val="0082613D"/>
    <w:rsid w:val="008261C0"/>
    <w:rsid w:val="00826328"/>
    <w:rsid w:val="0082645E"/>
    <w:rsid w:val="00826597"/>
    <w:rsid w:val="00826740"/>
    <w:rsid w:val="00826C8F"/>
    <w:rsid w:val="008271F0"/>
    <w:rsid w:val="00827332"/>
    <w:rsid w:val="008275F6"/>
    <w:rsid w:val="0082762F"/>
    <w:rsid w:val="00827B0A"/>
    <w:rsid w:val="00827EE7"/>
    <w:rsid w:val="00827F3C"/>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4C1"/>
    <w:rsid w:val="00833606"/>
    <w:rsid w:val="008337F2"/>
    <w:rsid w:val="00833C23"/>
    <w:rsid w:val="00833CAD"/>
    <w:rsid w:val="00833EC4"/>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8CC"/>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769"/>
    <w:rsid w:val="00841865"/>
    <w:rsid w:val="008418F1"/>
    <w:rsid w:val="00841A77"/>
    <w:rsid w:val="00841A99"/>
    <w:rsid w:val="00841ADF"/>
    <w:rsid w:val="008422DF"/>
    <w:rsid w:val="00842366"/>
    <w:rsid w:val="00842499"/>
    <w:rsid w:val="0084257B"/>
    <w:rsid w:val="00842582"/>
    <w:rsid w:val="0084279E"/>
    <w:rsid w:val="00842827"/>
    <w:rsid w:val="0084313B"/>
    <w:rsid w:val="008431AA"/>
    <w:rsid w:val="008431C6"/>
    <w:rsid w:val="008432E2"/>
    <w:rsid w:val="00843341"/>
    <w:rsid w:val="0084360A"/>
    <w:rsid w:val="008439E2"/>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BDF"/>
    <w:rsid w:val="00845FC8"/>
    <w:rsid w:val="008460CB"/>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427"/>
    <w:rsid w:val="00850583"/>
    <w:rsid w:val="0085085D"/>
    <w:rsid w:val="008508B0"/>
    <w:rsid w:val="00850A21"/>
    <w:rsid w:val="00850A3F"/>
    <w:rsid w:val="00850AAC"/>
    <w:rsid w:val="00850D42"/>
    <w:rsid w:val="00850E42"/>
    <w:rsid w:val="00850E8B"/>
    <w:rsid w:val="00850ED9"/>
    <w:rsid w:val="00850EDE"/>
    <w:rsid w:val="008511FD"/>
    <w:rsid w:val="0085154D"/>
    <w:rsid w:val="0085154E"/>
    <w:rsid w:val="00851697"/>
    <w:rsid w:val="008518C2"/>
    <w:rsid w:val="00851BC6"/>
    <w:rsid w:val="0085229A"/>
    <w:rsid w:val="0085245E"/>
    <w:rsid w:val="008527FB"/>
    <w:rsid w:val="0085296C"/>
    <w:rsid w:val="00852DBC"/>
    <w:rsid w:val="00852FA5"/>
    <w:rsid w:val="00852FBE"/>
    <w:rsid w:val="00853029"/>
    <w:rsid w:val="008531F2"/>
    <w:rsid w:val="0085324A"/>
    <w:rsid w:val="008532F6"/>
    <w:rsid w:val="00853375"/>
    <w:rsid w:val="008535AC"/>
    <w:rsid w:val="0085376F"/>
    <w:rsid w:val="008537DF"/>
    <w:rsid w:val="00853A91"/>
    <w:rsid w:val="00853ABB"/>
    <w:rsid w:val="00853E3A"/>
    <w:rsid w:val="00854110"/>
    <w:rsid w:val="008541C9"/>
    <w:rsid w:val="0085423F"/>
    <w:rsid w:val="008543D8"/>
    <w:rsid w:val="0085447C"/>
    <w:rsid w:val="008547E1"/>
    <w:rsid w:val="00854A86"/>
    <w:rsid w:val="00854E82"/>
    <w:rsid w:val="00855173"/>
    <w:rsid w:val="008552FC"/>
    <w:rsid w:val="00855484"/>
    <w:rsid w:val="008555F6"/>
    <w:rsid w:val="008559CC"/>
    <w:rsid w:val="00855C78"/>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57ACB"/>
    <w:rsid w:val="00860215"/>
    <w:rsid w:val="008603D1"/>
    <w:rsid w:val="00860527"/>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2D5"/>
    <w:rsid w:val="00863350"/>
    <w:rsid w:val="008636E3"/>
    <w:rsid w:val="0086377E"/>
    <w:rsid w:val="00863797"/>
    <w:rsid w:val="00863829"/>
    <w:rsid w:val="008639C6"/>
    <w:rsid w:val="00863A1C"/>
    <w:rsid w:val="00863A5A"/>
    <w:rsid w:val="00863F62"/>
    <w:rsid w:val="008640D3"/>
    <w:rsid w:val="00864315"/>
    <w:rsid w:val="008645E4"/>
    <w:rsid w:val="00864602"/>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39C"/>
    <w:rsid w:val="008664D2"/>
    <w:rsid w:val="00866509"/>
    <w:rsid w:val="00866856"/>
    <w:rsid w:val="00866A2A"/>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5B"/>
    <w:rsid w:val="008730C6"/>
    <w:rsid w:val="0087319A"/>
    <w:rsid w:val="008731DE"/>
    <w:rsid w:val="008732E1"/>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214"/>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5B1"/>
    <w:rsid w:val="008817D9"/>
    <w:rsid w:val="00881809"/>
    <w:rsid w:val="00881814"/>
    <w:rsid w:val="0088236D"/>
    <w:rsid w:val="008823BE"/>
    <w:rsid w:val="00882703"/>
    <w:rsid w:val="00882CAA"/>
    <w:rsid w:val="00882CB5"/>
    <w:rsid w:val="00882F15"/>
    <w:rsid w:val="0088350C"/>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AE7"/>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C76"/>
    <w:rsid w:val="00896E6A"/>
    <w:rsid w:val="00896F5F"/>
    <w:rsid w:val="0089711B"/>
    <w:rsid w:val="008972B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8A8"/>
    <w:rsid w:val="008A1B3A"/>
    <w:rsid w:val="008A1F4C"/>
    <w:rsid w:val="008A1F6B"/>
    <w:rsid w:val="008A1FBF"/>
    <w:rsid w:val="008A242D"/>
    <w:rsid w:val="008A2B51"/>
    <w:rsid w:val="008A2D5D"/>
    <w:rsid w:val="008A2E79"/>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3E5"/>
    <w:rsid w:val="008A4781"/>
    <w:rsid w:val="008A47D2"/>
    <w:rsid w:val="008A48ED"/>
    <w:rsid w:val="008A4C5E"/>
    <w:rsid w:val="008A4E3A"/>
    <w:rsid w:val="008A4FF4"/>
    <w:rsid w:val="008A5198"/>
    <w:rsid w:val="008A578E"/>
    <w:rsid w:val="008A5801"/>
    <w:rsid w:val="008A5816"/>
    <w:rsid w:val="008A5937"/>
    <w:rsid w:val="008A5947"/>
    <w:rsid w:val="008A5D17"/>
    <w:rsid w:val="008A5E17"/>
    <w:rsid w:val="008A60A0"/>
    <w:rsid w:val="008A61C5"/>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0C9"/>
    <w:rsid w:val="008B72C3"/>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353"/>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AA1"/>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00"/>
    <w:rsid w:val="008D618B"/>
    <w:rsid w:val="008D61EF"/>
    <w:rsid w:val="008D6313"/>
    <w:rsid w:val="008D66E3"/>
    <w:rsid w:val="008D6815"/>
    <w:rsid w:val="008D696B"/>
    <w:rsid w:val="008D6B75"/>
    <w:rsid w:val="008D6C56"/>
    <w:rsid w:val="008D6E17"/>
    <w:rsid w:val="008D708E"/>
    <w:rsid w:val="008D70A5"/>
    <w:rsid w:val="008D70B7"/>
    <w:rsid w:val="008D7355"/>
    <w:rsid w:val="008D7591"/>
    <w:rsid w:val="008D77F2"/>
    <w:rsid w:val="008D7892"/>
    <w:rsid w:val="008D794F"/>
    <w:rsid w:val="008D7F13"/>
    <w:rsid w:val="008D7F7C"/>
    <w:rsid w:val="008E0218"/>
    <w:rsid w:val="008E02A9"/>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84"/>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ABB"/>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5E"/>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79F"/>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890"/>
    <w:rsid w:val="00901988"/>
    <w:rsid w:val="0090212F"/>
    <w:rsid w:val="0090262A"/>
    <w:rsid w:val="00902711"/>
    <w:rsid w:val="00902D03"/>
    <w:rsid w:val="00902D4E"/>
    <w:rsid w:val="00902E9F"/>
    <w:rsid w:val="00903001"/>
    <w:rsid w:val="0090304E"/>
    <w:rsid w:val="00903080"/>
    <w:rsid w:val="009034F6"/>
    <w:rsid w:val="0090357D"/>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3F2"/>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D01"/>
    <w:rsid w:val="00910F7A"/>
    <w:rsid w:val="0091141C"/>
    <w:rsid w:val="00911574"/>
    <w:rsid w:val="0091175F"/>
    <w:rsid w:val="0091177F"/>
    <w:rsid w:val="00911855"/>
    <w:rsid w:val="0091197A"/>
    <w:rsid w:val="00911CE7"/>
    <w:rsid w:val="00911EDB"/>
    <w:rsid w:val="00911F33"/>
    <w:rsid w:val="009123B5"/>
    <w:rsid w:val="00912A20"/>
    <w:rsid w:val="00912AE4"/>
    <w:rsid w:val="00912BE0"/>
    <w:rsid w:val="00912D25"/>
    <w:rsid w:val="00912E6C"/>
    <w:rsid w:val="009130A1"/>
    <w:rsid w:val="0091365E"/>
    <w:rsid w:val="00913852"/>
    <w:rsid w:val="00913CFC"/>
    <w:rsid w:val="00913D4C"/>
    <w:rsid w:val="00913D70"/>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B5B"/>
    <w:rsid w:val="00923DEF"/>
    <w:rsid w:val="00923E5A"/>
    <w:rsid w:val="00924115"/>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697"/>
    <w:rsid w:val="009278AA"/>
    <w:rsid w:val="009278E5"/>
    <w:rsid w:val="0092793E"/>
    <w:rsid w:val="00927BC2"/>
    <w:rsid w:val="00927C3B"/>
    <w:rsid w:val="0093006F"/>
    <w:rsid w:val="00930109"/>
    <w:rsid w:val="0093037E"/>
    <w:rsid w:val="009308C2"/>
    <w:rsid w:val="009309F4"/>
    <w:rsid w:val="00930A90"/>
    <w:rsid w:val="00930B76"/>
    <w:rsid w:val="00930DF3"/>
    <w:rsid w:val="00931012"/>
    <w:rsid w:val="0093107B"/>
    <w:rsid w:val="00931113"/>
    <w:rsid w:val="0093118E"/>
    <w:rsid w:val="009313D4"/>
    <w:rsid w:val="00931A09"/>
    <w:rsid w:val="00931D0D"/>
    <w:rsid w:val="00931D2C"/>
    <w:rsid w:val="00932255"/>
    <w:rsid w:val="009323FC"/>
    <w:rsid w:val="009324CD"/>
    <w:rsid w:val="009325C4"/>
    <w:rsid w:val="00932670"/>
    <w:rsid w:val="00932AFF"/>
    <w:rsid w:val="00932C67"/>
    <w:rsid w:val="00932CBD"/>
    <w:rsid w:val="00932DF9"/>
    <w:rsid w:val="00933655"/>
    <w:rsid w:val="0093397A"/>
    <w:rsid w:val="00933ACE"/>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9C0"/>
    <w:rsid w:val="00936C56"/>
    <w:rsid w:val="00936DD3"/>
    <w:rsid w:val="00936FCA"/>
    <w:rsid w:val="009370BD"/>
    <w:rsid w:val="0093722D"/>
    <w:rsid w:val="009373C7"/>
    <w:rsid w:val="009374FD"/>
    <w:rsid w:val="0093769B"/>
    <w:rsid w:val="009376E3"/>
    <w:rsid w:val="0093777A"/>
    <w:rsid w:val="00937948"/>
    <w:rsid w:val="00937B3C"/>
    <w:rsid w:val="00937BF3"/>
    <w:rsid w:val="00937C41"/>
    <w:rsid w:val="00937C4F"/>
    <w:rsid w:val="00937C9E"/>
    <w:rsid w:val="00937D00"/>
    <w:rsid w:val="00937EF2"/>
    <w:rsid w:val="00940190"/>
    <w:rsid w:val="0094020D"/>
    <w:rsid w:val="009404CA"/>
    <w:rsid w:val="00940611"/>
    <w:rsid w:val="0094075F"/>
    <w:rsid w:val="009407B3"/>
    <w:rsid w:val="0094094A"/>
    <w:rsid w:val="00940C53"/>
    <w:rsid w:val="00940DF8"/>
    <w:rsid w:val="00940EA9"/>
    <w:rsid w:val="00940ED8"/>
    <w:rsid w:val="00941042"/>
    <w:rsid w:val="00941076"/>
    <w:rsid w:val="00941253"/>
    <w:rsid w:val="0094160A"/>
    <w:rsid w:val="00941B7E"/>
    <w:rsid w:val="00941CAD"/>
    <w:rsid w:val="00941CB1"/>
    <w:rsid w:val="00941D22"/>
    <w:rsid w:val="009421DD"/>
    <w:rsid w:val="0094244E"/>
    <w:rsid w:val="009424F0"/>
    <w:rsid w:val="0094257A"/>
    <w:rsid w:val="009427EB"/>
    <w:rsid w:val="00942911"/>
    <w:rsid w:val="00942B38"/>
    <w:rsid w:val="0094301D"/>
    <w:rsid w:val="00943294"/>
    <w:rsid w:val="0094340A"/>
    <w:rsid w:val="009436B5"/>
    <w:rsid w:val="00943A39"/>
    <w:rsid w:val="00943EAF"/>
    <w:rsid w:val="00943FF9"/>
    <w:rsid w:val="00943FFA"/>
    <w:rsid w:val="00944065"/>
    <w:rsid w:val="009445B3"/>
    <w:rsid w:val="009449C5"/>
    <w:rsid w:val="00944A45"/>
    <w:rsid w:val="00944A9A"/>
    <w:rsid w:val="00944D1E"/>
    <w:rsid w:val="009450B8"/>
    <w:rsid w:val="00945191"/>
    <w:rsid w:val="0094520C"/>
    <w:rsid w:val="00945331"/>
    <w:rsid w:val="009455C1"/>
    <w:rsid w:val="00945761"/>
    <w:rsid w:val="009457DD"/>
    <w:rsid w:val="00945837"/>
    <w:rsid w:val="00945B95"/>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6F6C"/>
    <w:rsid w:val="009471D3"/>
    <w:rsid w:val="00947312"/>
    <w:rsid w:val="00947491"/>
    <w:rsid w:val="00947598"/>
    <w:rsid w:val="009475BE"/>
    <w:rsid w:val="0094775F"/>
    <w:rsid w:val="009478C2"/>
    <w:rsid w:val="00947A7B"/>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9E2"/>
    <w:rsid w:val="00952A61"/>
    <w:rsid w:val="00952A6D"/>
    <w:rsid w:val="00952BA6"/>
    <w:rsid w:val="00952CC7"/>
    <w:rsid w:val="00952EE0"/>
    <w:rsid w:val="00953124"/>
    <w:rsid w:val="009534BF"/>
    <w:rsid w:val="009535BC"/>
    <w:rsid w:val="009535C0"/>
    <w:rsid w:val="00953739"/>
    <w:rsid w:val="00953746"/>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5F0C"/>
    <w:rsid w:val="00956754"/>
    <w:rsid w:val="009567A0"/>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0B0"/>
    <w:rsid w:val="00960214"/>
    <w:rsid w:val="0096057A"/>
    <w:rsid w:val="00960746"/>
    <w:rsid w:val="00960AD1"/>
    <w:rsid w:val="00960C21"/>
    <w:rsid w:val="0096100A"/>
    <w:rsid w:val="009610BB"/>
    <w:rsid w:val="009612B2"/>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375"/>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6D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0BA0"/>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3AA"/>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2ED5"/>
    <w:rsid w:val="00983437"/>
    <w:rsid w:val="00983535"/>
    <w:rsid w:val="00983866"/>
    <w:rsid w:val="00983B3B"/>
    <w:rsid w:val="00983EF5"/>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039"/>
    <w:rsid w:val="0098610C"/>
    <w:rsid w:val="009862FB"/>
    <w:rsid w:val="00986349"/>
    <w:rsid w:val="00986377"/>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36"/>
    <w:rsid w:val="00987966"/>
    <w:rsid w:val="009879BF"/>
    <w:rsid w:val="00990175"/>
    <w:rsid w:val="009907E4"/>
    <w:rsid w:val="0099092B"/>
    <w:rsid w:val="00990B55"/>
    <w:rsid w:val="00990F60"/>
    <w:rsid w:val="009912B3"/>
    <w:rsid w:val="009914A9"/>
    <w:rsid w:val="009915F8"/>
    <w:rsid w:val="009918EE"/>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55A"/>
    <w:rsid w:val="009976C1"/>
    <w:rsid w:val="00997817"/>
    <w:rsid w:val="00997872"/>
    <w:rsid w:val="009978FA"/>
    <w:rsid w:val="0099792A"/>
    <w:rsid w:val="00997CE8"/>
    <w:rsid w:val="00997EBA"/>
    <w:rsid w:val="009A0189"/>
    <w:rsid w:val="009A0233"/>
    <w:rsid w:val="009A046F"/>
    <w:rsid w:val="009A04A2"/>
    <w:rsid w:val="009A04AB"/>
    <w:rsid w:val="009A067F"/>
    <w:rsid w:val="009A091D"/>
    <w:rsid w:val="009A0BAC"/>
    <w:rsid w:val="009A0C1D"/>
    <w:rsid w:val="009A0C72"/>
    <w:rsid w:val="009A0CB3"/>
    <w:rsid w:val="009A0D33"/>
    <w:rsid w:val="009A0FA2"/>
    <w:rsid w:val="009A10D6"/>
    <w:rsid w:val="009A1499"/>
    <w:rsid w:val="009A1835"/>
    <w:rsid w:val="009A187E"/>
    <w:rsid w:val="009A190E"/>
    <w:rsid w:val="009A1A5B"/>
    <w:rsid w:val="009A1AAD"/>
    <w:rsid w:val="009A1D52"/>
    <w:rsid w:val="009A22E1"/>
    <w:rsid w:val="009A245D"/>
    <w:rsid w:val="009A24A8"/>
    <w:rsid w:val="009A2548"/>
    <w:rsid w:val="009A263B"/>
    <w:rsid w:val="009A26B0"/>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A"/>
    <w:rsid w:val="009A6A7B"/>
    <w:rsid w:val="009A6BC5"/>
    <w:rsid w:val="009A6C38"/>
    <w:rsid w:val="009A6C3D"/>
    <w:rsid w:val="009A6E05"/>
    <w:rsid w:val="009A75B0"/>
    <w:rsid w:val="009A75C7"/>
    <w:rsid w:val="009A75F6"/>
    <w:rsid w:val="009A764D"/>
    <w:rsid w:val="009A779E"/>
    <w:rsid w:val="009A77AE"/>
    <w:rsid w:val="009A7845"/>
    <w:rsid w:val="009A7882"/>
    <w:rsid w:val="009A7ACB"/>
    <w:rsid w:val="009A7C11"/>
    <w:rsid w:val="009A7DCA"/>
    <w:rsid w:val="009A7DE2"/>
    <w:rsid w:val="009B001F"/>
    <w:rsid w:val="009B035F"/>
    <w:rsid w:val="009B0459"/>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BB"/>
    <w:rsid w:val="009B42D8"/>
    <w:rsid w:val="009B44F6"/>
    <w:rsid w:val="009B48A7"/>
    <w:rsid w:val="009B4999"/>
    <w:rsid w:val="009B4AD6"/>
    <w:rsid w:val="009B4C65"/>
    <w:rsid w:val="009B4EC3"/>
    <w:rsid w:val="009B4FFD"/>
    <w:rsid w:val="009B5097"/>
    <w:rsid w:val="009B51C8"/>
    <w:rsid w:val="009B5241"/>
    <w:rsid w:val="009B535B"/>
    <w:rsid w:val="009B5422"/>
    <w:rsid w:val="009B554E"/>
    <w:rsid w:val="009B598A"/>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473"/>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B3C"/>
    <w:rsid w:val="009C3DD2"/>
    <w:rsid w:val="009C3F2D"/>
    <w:rsid w:val="009C405F"/>
    <w:rsid w:val="009C434A"/>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2C9"/>
    <w:rsid w:val="009C776B"/>
    <w:rsid w:val="009C7AC8"/>
    <w:rsid w:val="009C7B7F"/>
    <w:rsid w:val="009C7B88"/>
    <w:rsid w:val="009C7C41"/>
    <w:rsid w:val="009C7F98"/>
    <w:rsid w:val="009D01D5"/>
    <w:rsid w:val="009D04B2"/>
    <w:rsid w:val="009D06A4"/>
    <w:rsid w:val="009D0E81"/>
    <w:rsid w:val="009D0F67"/>
    <w:rsid w:val="009D10F8"/>
    <w:rsid w:val="009D119B"/>
    <w:rsid w:val="009D11F3"/>
    <w:rsid w:val="009D13A3"/>
    <w:rsid w:val="009D143E"/>
    <w:rsid w:val="009D155B"/>
    <w:rsid w:val="009D15D8"/>
    <w:rsid w:val="009D162C"/>
    <w:rsid w:val="009D1A54"/>
    <w:rsid w:val="009D1A96"/>
    <w:rsid w:val="009D1FD4"/>
    <w:rsid w:val="009D22C2"/>
    <w:rsid w:val="009D240C"/>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4A3"/>
    <w:rsid w:val="009D762F"/>
    <w:rsid w:val="009D764C"/>
    <w:rsid w:val="009D788D"/>
    <w:rsid w:val="009D795F"/>
    <w:rsid w:val="009D79C3"/>
    <w:rsid w:val="009D7C04"/>
    <w:rsid w:val="009D7D7D"/>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14"/>
    <w:rsid w:val="009E3B91"/>
    <w:rsid w:val="009E3F55"/>
    <w:rsid w:val="009E4297"/>
    <w:rsid w:val="009E43D1"/>
    <w:rsid w:val="009E43F2"/>
    <w:rsid w:val="009E457C"/>
    <w:rsid w:val="009E4881"/>
    <w:rsid w:val="009E4D25"/>
    <w:rsid w:val="009E4F14"/>
    <w:rsid w:val="009E4FD1"/>
    <w:rsid w:val="009E536A"/>
    <w:rsid w:val="009E5547"/>
    <w:rsid w:val="009E5758"/>
    <w:rsid w:val="009E5A73"/>
    <w:rsid w:val="009E5B15"/>
    <w:rsid w:val="009E5C03"/>
    <w:rsid w:val="009E5C07"/>
    <w:rsid w:val="009E5C29"/>
    <w:rsid w:val="009E5CC0"/>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415"/>
    <w:rsid w:val="009E78E3"/>
    <w:rsid w:val="009E7914"/>
    <w:rsid w:val="009E7A5F"/>
    <w:rsid w:val="009E7ACB"/>
    <w:rsid w:val="009F008F"/>
    <w:rsid w:val="009F011D"/>
    <w:rsid w:val="009F0246"/>
    <w:rsid w:val="009F0398"/>
    <w:rsid w:val="009F04BE"/>
    <w:rsid w:val="009F07D5"/>
    <w:rsid w:val="009F0FFF"/>
    <w:rsid w:val="009F122B"/>
    <w:rsid w:val="009F151C"/>
    <w:rsid w:val="009F1639"/>
    <w:rsid w:val="009F1A70"/>
    <w:rsid w:val="009F1FB5"/>
    <w:rsid w:val="009F1FFB"/>
    <w:rsid w:val="009F20E7"/>
    <w:rsid w:val="009F21BB"/>
    <w:rsid w:val="009F231C"/>
    <w:rsid w:val="009F23D6"/>
    <w:rsid w:val="009F24D8"/>
    <w:rsid w:val="009F259B"/>
    <w:rsid w:val="009F287E"/>
    <w:rsid w:val="009F28D1"/>
    <w:rsid w:val="009F28DA"/>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731"/>
    <w:rsid w:val="009F4925"/>
    <w:rsid w:val="009F495A"/>
    <w:rsid w:val="009F4B0B"/>
    <w:rsid w:val="009F4E1A"/>
    <w:rsid w:val="009F4E6C"/>
    <w:rsid w:val="009F4E83"/>
    <w:rsid w:val="009F4FF3"/>
    <w:rsid w:val="009F503A"/>
    <w:rsid w:val="009F5143"/>
    <w:rsid w:val="009F553C"/>
    <w:rsid w:val="009F55E2"/>
    <w:rsid w:val="009F5668"/>
    <w:rsid w:val="009F5ACF"/>
    <w:rsid w:val="009F5AFE"/>
    <w:rsid w:val="009F5C0F"/>
    <w:rsid w:val="009F5C9B"/>
    <w:rsid w:val="009F5EE9"/>
    <w:rsid w:val="009F62E8"/>
    <w:rsid w:val="009F67CD"/>
    <w:rsid w:val="009F6999"/>
    <w:rsid w:val="009F6A25"/>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D2"/>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4BCD"/>
    <w:rsid w:val="00A04CD6"/>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0F25"/>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9A0"/>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0CC"/>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1FD9"/>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8E"/>
    <w:rsid w:val="00A246BF"/>
    <w:rsid w:val="00A246CE"/>
    <w:rsid w:val="00A24D15"/>
    <w:rsid w:val="00A24D48"/>
    <w:rsid w:val="00A24DCA"/>
    <w:rsid w:val="00A24E47"/>
    <w:rsid w:val="00A24EA4"/>
    <w:rsid w:val="00A25052"/>
    <w:rsid w:val="00A255CF"/>
    <w:rsid w:val="00A256A3"/>
    <w:rsid w:val="00A25B0E"/>
    <w:rsid w:val="00A25E81"/>
    <w:rsid w:val="00A2687E"/>
    <w:rsid w:val="00A26BEA"/>
    <w:rsid w:val="00A26CB5"/>
    <w:rsid w:val="00A26DF2"/>
    <w:rsid w:val="00A26F31"/>
    <w:rsid w:val="00A2760F"/>
    <w:rsid w:val="00A2769E"/>
    <w:rsid w:val="00A278FF"/>
    <w:rsid w:val="00A279D3"/>
    <w:rsid w:val="00A27B2C"/>
    <w:rsid w:val="00A27FC7"/>
    <w:rsid w:val="00A308C2"/>
    <w:rsid w:val="00A30915"/>
    <w:rsid w:val="00A30A10"/>
    <w:rsid w:val="00A30EBE"/>
    <w:rsid w:val="00A312A3"/>
    <w:rsid w:val="00A312F3"/>
    <w:rsid w:val="00A3145C"/>
    <w:rsid w:val="00A315E5"/>
    <w:rsid w:val="00A317DB"/>
    <w:rsid w:val="00A31BFF"/>
    <w:rsid w:val="00A32179"/>
    <w:rsid w:val="00A32D63"/>
    <w:rsid w:val="00A32FB4"/>
    <w:rsid w:val="00A339B5"/>
    <w:rsid w:val="00A344F3"/>
    <w:rsid w:val="00A34DBE"/>
    <w:rsid w:val="00A354BC"/>
    <w:rsid w:val="00A35540"/>
    <w:rsid w:val="00A35A05"/>
    <w:rsid w:val="00A35CE3"/>
    <w:rsid w:val="00A35D88"/>
    <w:rsid w:val="00A35E63"/>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42"/>
    <w:rsid w:val="00A42B91"/>
    <w:rsid w:val="00A42DD7"/>
    <w:rsid w:val="00A42E19"/>
    <w:rsid w:val="00A430C4"/>
    <w:rsid w:val="00A4311A"/>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18"/>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7AB"/>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2B"/>
    <w:rsid w:val="00A539AD"/>
    <w:rsid w:val="00A53A3C"/>
    <w:rsid w:val="00A53A83"/>
    <w:rsid w:val="00A53CE8"/>
    <w:rsid w:val="00A53F25"/>
    <w:rsid w:val="00A53F41"/>
    <w:rsid w:val="00A54110"/>
    <w:rsid w:val="00A5418C"/>
    <w:rsid w:val="00A54406"/>
    <w:rsid w:val="00A54504"/>
    <w:rsid w:val="00A545D4"/>
    <w:rsid w:val="00A54616"/>
    <w:rsid w:val="00A5477B"/>
    <w:rsid w:val="00A549EF"/>
    <w:rsid w:val="00A54B34"/>
    <w:rsid w:val="00A54D97"/>
    <w:rsid w:val="00A54EA7"/>
    <w:rsid w:val="00A551B6"/>
    <w:rsid w:val="00A55D3E"/>
    <w:rsid w:val="00A55E06"/>
    <w:rsid w:val="00A55E31"/>
    <w:rsid w:val="00A55EE3"/>
    <w:rsid w:val="00A5628A"/>
    <w:rsid w:val="00A564CB"/>
    <w:rsid w:val="00A56581"/>
    <w:rsid w:val="00A5661B"/>
    <w:rsid w:val="00A567E7"/>
    <w:rsid w:val="00A567FB"/>
    <w:rsid w:val="00A56811"/>
    <w:rsid w:val="00A56919"/>
    <w:rsid w:val="00A56BAE"/>
    <w:rsid w:val="00A56E77"/>
    <w:rsid w:val="00A57002"/>
    <w:rsid w:val="00A5709A"/>
    <w:rsid w:val="00A570A7"/>
    <w:rsid w:val="00A57273"/>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5E"/>
    <w:rsid w:val="00A614C9"/>
    <w:rsid w:val="00A61985"/>
    <w:rsid w:val="00A61F9E"/>
    <w:rsid w:val="00A62378"/>
    <w:rsid w:val="00A6240B"/>
    <w:rsid w:val="00A62585"/>
    <w:rsid w:val="00A62716"/>
    <w:rsid w:val="00A62729"/>
    <w:rsid w:val="00A62767"/>
    <w:rsid w:val="00A62AA4"/>
    <w:rsid w:val="00A62C6E"/>
    <w:rsid w:val="00A62E7A"/>
    <w:rsid w:val="00A62FB9"/>
    <w:rsid w:val="00A63459"/>
    <w:rsid w:val="00A63480"/>
    <w:rsid w:val="00A634EE"/>
    <w:rsid w:val="00A63581"/>
    <w:rsid w:val="00A6369D"/>
    <w:rsid w:val="00A63715"/>
    <w:rsid w:val="00A639F2"/>
    <w:rsid w:val="00A63BAC"/>
    <w:rsid w:val="00A63D87"/>
    <w:rsid w:val="00A63E49"/>
    <w:rsid w:val="00A6414E"/>
    <w:rsid w:val="00A641D3"/>
    <w:rsid w:val="00A64442"/>
    <w:rsid w:val="00A6471F"/>
    <w:rsid w:val="00A647B4"/>
    <w:rsid w:val="00A647FE"/>
    <w:rsid w:val="00A648A0"/>
    <w:rsid w:val="00A64E11"/>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21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BA7"/>
    <w:rsid w:val="00A71D17"/>
    <w:rsid w:val="00A71E2D"/>
    <w:rsid w:val="00A71EE5"/>
    <w:rsid w:val="00A71F17"/>
    <w:rsid w:val="00A71FA6"/>
    <w:rsid w:val="00A7276A"/>
    <w:rsid w:val="00A72934"/>
    <w:rsid w:val="00A729A2"/>
    <w:rsid w:val="00A73035"/>
    <w:rsid w:val="00A731FA"/>
    <w:rsid w:val="00A73568"/>
    <w:rsid w:val="00A73583"/>
    <w:rsid w:val="00A73630"/>
    <w:rsid w:val="00A736C7"/>
    <w:rsid w:val="00A7375B"/>
    <w:rsid w:val="00A73824"/>
    <w:rsid w:val="00A73A01"/>
    <w:rsid w:val="00A73AA7"/>
    <w:rsid w:val="00A73CD0"/>
    <w:rsid w:val="00A73FC9"/>
    <w:rsid w:val="00A74026"/>
    <w:rsid w:val="00A7435F"/>
    <w:rsid w:val="00A744ED"/>
    <w:rsid w:val="00A74669"/>
    <w:rsid w:val="00A7485A"/>
    <w:rsid w:val="00A74885"/>
    <w:rsid w:val="00A74A40"/>
    <w:rsid w:val="00A74A5F"/>
    <w:rsid w:val="00A74D4D"/>
    <w:rsid w:val="00A74DDB"/>
    <w:rsid w:val="00A75134"/>
    <w:rsid w:val="00A751DC"/>
    <w:rsid w:val="00A75314"/>
    <w:rsid w:val="00A753D1"/>
    <w:rsid w:val="00A75403"/>
    <w:rsid w:val="00A7585C"/>
    <w:rsid w:val="00A75CA7"/>
    <w:rsid w:val="00A75F62"/>
    <w:rsid w:val="00A7603F"/>
    <w:rsid w:val="00A76225"/>
    <w:rsid w:val="00A76333"/>
    <w:rsid w:val="00A76375"/>
    <w:rsid w:val="00A764A8"/>
    <w:rsid w:val="00A7651C"/>
    <w:rsid w:val="00A76732"/>
    <w:rsid w:val="00A76863"/>
    <w:rsid w:val="00A7693D"/>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616"/>
    <w:rsid w:val="00A8071E"/>
    <w:rsid w:val="00A80D45"/>
    <w:rsid w:val="00A80E1E"/>
    <w:rsid w:val="00A80E9B"/>
    <w:rsid w:val="00A80EFA"/>
    <w:rsid w:val="00A80FDD"/>
    <w:rsid w:val="00A810BD"/>
    <w:rsid w:val="00A81247"/>
    <w:rsid w:val="00A815AA"/>
    <w:rsid w:val="00A81751"/>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1C"/>
    <w:rsid w:val="00A82FA7"/>
    <w:rsid w:val="00A82FEC"/>
    <w:rsid w:val="00A83030"/>
    <w:rsid w:val="00A83B10"/>
    <w:rsid w:val="00A83D29"/>
    <w:rsid w:val="00A84067"/>
    <w:rsid w:val="00A8441F"/>
    <w:rsid w:val="00A84436"/>
    <w:rsid w:val="00A8467F"/>
    <w:rsid w:val="00A84825"/>
    <w:rsid w:val="00A84969"/>
    <w:rsid w:val="00A84A19"/>
    <w:rsid w:val="00A84AD5"/>
    <w:rsid w:val="00A84B91"/>
    <w:rsid w:val="00A84BE2"/>
    <w:rsid w:val="00A84C53"/>
    <w:rsid w:val="00A84C94"/>
    <w:rsid w:val="00A85013"/>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9AE"/>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B4D"/>
    <w:rsid w:val="00A90C5D"/>
    <w:rsid w:val="00A90EB7"/>
    <w:rsid w:val="00A910BB"/>
    <w:rsid w:val="00A9118C"/>
    <w:rsid w:val="00A91274"/>
    <w:rsid w:val="00A91291"/>
    <w:rsid w:val="00A91398"/>
    <w:rsid w:val="00A913C2"/>
    <w:rsid w:val="00A914FD"/>
    <w:rsid w:val="00A91719"/>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81D"/>
    <w:rsid w:val="00A93CC1"/>
    <w:rsid w:val="00A93CFD"/>
    <w:rsid w:val="00A93E37"/>
    <w:rsid w:val="00A93F42"/>
    <w:rsid w:val="00A9430D"/>
    <w:rsid w:val="00A94676"/>
    <w:rsid w:val="00A946B4"/>
    <w:rsid w:val="00A94724"/>
    <w:rsid w:val="00A9473F"/>
    <w:rsid w:val="00A9476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0"/>
    <w:rsid w:val="00A95EDE"/>
    <w:rsid w:val="00A95F04"/>
    <w:rsid w:val="00A95F06"/>
    <w:rsid w:val="00A9600E"/>
    <w:rsid w:val="00A962C1"/>
    <w:rsid w:val="00A967CC"/>
    <w:rsid w:val="00A96859"/>
    <w:rsid w:val="00A96A3E"/>
    <w:rsid w:val="00A96AF2"/>
    <w:rsid w:val="00A96B8B"/>
    <w:rsid w:val="00A96DF9"/>
    <w:rsid w:val="00A96F6C"/>
    <w:rsid w:val="00A96F7C"/>
    <w:rsid w:val="00A971F9"/>
    <w:rsid w:val="00A97655"/>
    <w:rsid w:val="00A97C95"/>
    <w:rsid w:val="00A97D1A"/>
    <w:rsid w:val="00AA0148"/>
    <w:rsid w:val="00AA0928"/>
    <w:rsid w:val="00AA0B30"/>
    <w:rsid w:val="00AA0B8C"/>
    <w:rsid w:val="00AA107B"/>
    <w:rsid w:val="00AA19F4"/>
    <w:rsid w:val="00AA1BC8"/>
    <w:rsid w:val="00AA202E"/>
    <w:rsid w:val="00AA20DF"/>
    <w:rsid w:val="00AA219F"/>
    <w:rsid w:val="00AA229E"/>
    <w:rsid w:val="00AA2697"/>
    <w:rsid w:val="00AA27B4"/>
    <w:rsid w:val="00AA27D2"/>
    <w:rsid w:val="00AA2830"/>
    <w:rsid w:val="00AA2848"/>
    <w:rsid w:val="00AA2996"/>
    <w:rsid w:val="00AA2B55"/>
    <w:rsid w:val="00AA2D44"/>
    <w:rsid w:val="00AA32B1"/>
    <w:rsid w:val="00AA35DB"/>
    <w:rsid w:val="00AA37C2"/>
    <w:rsid w:val="00AA39C0"/>
    <w:rsid w:val="00AA3C23"/>
    <w:rsid w:val="00AA3E55"/>
    <w:rsid w:val="00AA3EFA"/>
    <w:rsid w:val="00AA4026"/>
    <w:rsid w:val="00AA43A8"/>
    <w:rsid w:val="00AA459B"/>
    <w:rsid w:val="00AA49E5"/>
    <w:rsid w:val="00AA4C19"/>
    <w:rsid w:val="00AA4C4B"/>
    <w:rsid w:val="00AA4D20"/>
    <w:rsid w:val="00AA4D24"/>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A7F04"/>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2F5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8CA"/>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095"/>
    <w:rsid w:val="00AC12D1"/>
    <w:rsid w:val="00AC1442"/>
    <w:rsid w:val="00AC1A93"/>
    <w:rsid w:val="00AC1B42"/>
    <w:rsid w:val="00AC1D6E"/>
    <w:rsid w:val="00AC1DE4"/>
    <w:rsid w:val="00AC1E0C"/>
    <w:rsid w:val="00AC2491"/>
    <w:rsid w:val="00AC2768"/>
    <w:rsid w:val="00AC27F9"/>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37E"/>
    <w:rsid w:val="00AC7627"/>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32"/>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138"/>
    <w:rsid w:val="00AD537C"/>
    <w:rsid w:val="00AD55A7"/>
    <w:rsid w:val="00AD5765"/>
    <w:rsid w:val="00AD5CD4"/>
    <w:rsid w:val="00AD5E65"/>
    <w:rsid w:val="00AD5F13"/>
    <w:rsid w:val="00AD60CC"/>
    <w:rsid w:val="00AD61D3"/>
    <w:rsid w:val="00AD6288"/>
    <w:rsid w:val="00AD62B6"/>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AC4"/>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6EE"/>
    <w:rsid w:val="00AF6BA0"/>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69F"/>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02B"/>
    <w:rsid w:val="00B06235"/>
    <w:rsid w:val="00B064E5"/>
    <w:rsid w:val="00B066B9"/>
    <w:rsid w:val="00B069B1"/>
    <w:rsid w:val="00B069D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C7F"/>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5B61"/>
    <w:rsid w:val="00B16042"/>
    <w:rsid w:val="00B160D0"/>
    <w:rsid w:val="00B16123"/>
    <w:rsid w:val="00B16739"/>
    <w:rsid w:val="00B169F9"/>
    <w:rsid w:val="00B169FC"/>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8A9"/>
    <w:rsid w:val="00B23ACF"/>
    <w:rsid w:val="00B23E8C"/>
    <w:rsid w:val="00B23F12"/>
    <w:rsid w:val="00B240F2"/>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0FC0"/>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84"/>
    <w:rsid w:val="00B337DA"/>
    <w:rsid w:val="00B33878"/>
    <w:rsid w:val="00B3388E"/>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86E"/>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631"/>
    <w:rsid w:val="00B428F2"/>
    <w:rsid w:val="00B42906"/>
    <w:rsid w:val="00B42ABB"/>
    <w:rsid w:val="00B42ACA"/>
    <w:rsid w:val="00B42CA3"/>
    <w:rsid w:val="00B42D1F"/>
    <w:rsid w:val="00B42E25"/>
    <w:rsid w:val="00B433D6"/>
    <w:rsid w:val="00B43768"/>
    <w:rsid w:val="00B43B0C"/>
    <w:rsid w:val="00B43CFD"/>
    <w:rsid w:val="00B43FA6"/>
    <w:rsid w:val="00B440A5"/>
    <w:rsid w:val="00B440B7"/>
    <w:rsid w:val="00B440EA"/>
    <w:rsid w:val="00B442ED"/>
    <w:rsid w:val="00B44307"/>
    <w:rsid w:val="00B44441"/>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50"/>
    <w:rsid w:val="00B50EFC"/>
    <w:rsid w:val="00B50F06"/>
    <w:rsid w:val="00B5116C"/>
    <w:rsid w:val="00B511F0"/>
    <w:rsid w:val="00B5259F"/>
    <w:rsid w:val="00B52955"/>
    <w:rsid w:val="00B531F3"/>
    <w:rsid w:val="00B536DC"/>
    <w:rsid w:val="00B536F9"/>
    <w:rsid w:val="00B5376A"/>
    <w:rsid w:val="00B53B00"/>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B87"/>
    <w:rsid w:val="00B61C4C"/>
    <w:rsid w:val="00B62185"/>
    <w:rsid w:val="00B62719"/>
    <w:rsid w:val="00B6288E"/>
    <w:rsid w:val="00B6292B"/>
    <w:rsid w:val="00B62B05"/>
    <w:rsid w:val="00B62E36"/>
    <w:rsid w:val="00B62F69"/>
    <w:rsid w:val="00B6314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365"/>
    <w:rsid w:val="00B655E6"/>
    <w:rsid w:val="00B657E3"/>
    <w:rsid w:val="00B6583E"/>
    <w:rsid w:val="00B659E4"/>
    <w:rsid w:val="00B65A75"/>
    <w:rsid w:val="00B65AEA"/>
    <w:rsid w:val="00B65B6F"/>
    <w:rsid w:val="00B65BDC"/>
    <w:rsid w:val="00B65E7A"/>
    <w:rsid w:val="00B65FF4"/>
    <w:rsid w:val="00B65FF6"/>
    <w:rsid w:val="00B66070"/>
    <w:rsid w:val="00B660A1"/>
    <w:rsid w:val="00B6610F"/>
    <w:rsid w:val="00B66149"/>
    <w:rsid w:val="00B661E7"/>
    <w:rsid w:val="00B66344"/>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DB0"/>
    <w:rsid w:val="00B67EB9"/>
    <w:rsid w:val="00B67FCC"/>
    <w:rsid w:val="00B701CD"/>
    <w:rsid w:val="00B70234"/>
    <w:rsid w:val="00B702B0"/>
    <w:rsid w:val="00B70353"/>
    <w:rsid w:val="00B70440"/>
    <w:rsid w:val="00B705B1"/>
    <w:rsid w:val="00B70615"/>
    <w:rsid w:val="00B70817"/>
    <w:rsid w:val="00B70B36"/>
    <w:rsid w:val="00B70B5E"/>
    <w:rsid w:val="00B70BAA"/>
    <w:rsid w:val="00B70C06"/>
    <w:rsid w:val="00B70CF3"/>
    <w:rsid w:val="00B70D34"/>
    <w:rsid w:val="00B70FC1"/>
    <w:rsid w:val="00B71030"/>
    <w:rsid w:val="00B71328"/>
    <w:rsid w:val="00B7148B"/>
    <w:rsid w:val="00B71496"/>
    <w:rsid w:val="00B715FB"/>
    <w:rsid w:val="00B71619"/>
    <w:rsid w:val="00B71740"/>
    <w:rsid w:val="00B717BA"/>
    <w:rsid w:val="00B71A8E"/>
    <w:rsid w:val="00B71C23"/>
    <w:rsid w:val="00B7232D"/>
    <w:rsid w:val="00B7237D"/>
    <w:rsid w:val="00B72AFC"/>
    <w:rsid w:val="00B72B2C"/>
    <w:rsid w:val="00B72CC9"/>
    <w:rsid w:val="00B72D65"/>
    <w:rsid w:val="00B72D6A"/>
    <w:rsid w:val="00B734A7"/>
    <w:rsid w:val="00B7370D"/>
    <w:rsid w:val="00B737AA"/>
    <w:rsid w:val="00B73F9A"/>
    <w:rsid w:val="00B7433A"/>
    <w:rsid w:val="00B7440E"/>
    <w:rsid w:val="00B74570"/>
    <w:rsid w:val="00B7490A"/>
    <w:rsid w:val="00B74938"/>
    <w:rsid w:val="00B74B99"/>
    <w:rsid w:val="00B74EE0"/>
    <w:rsid w:val="00B74FBC"/>
    <w:rsid w:val="00B753E4"/>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5B3"/>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1AD"/>
    <w:rsid w:val="00B84238"/>
    <w:rsid w:val="00B8439D"/>
    <w:rsid w:val="00B8450B"/>
    <w:rsid w:val="00B8477D"/>
    <w:rsid w:val="00B847DC"/>
    <w:rsid w:val="00B84AE9"/>
    <w:rsid w:val="00B85111"/>
    <w:rsid w:val="00B8514E"/>
    <w:rsid w:val="00B85200"/>
    <w:rsid w:val="00B8577C"/>
    <w:rsid w:val="00B857F2"/>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B83"/>
    <w:rsid w:val="00B91F25"/>
    <w:rsid w:val="00B91FDF"/>
    <w:rsid w:val="00B920BB"/>
    <w:rsid w:val="00B92126"/>
    <w:rsid w:val="00B92385"/>
    <w:rsid w:val="00B924E9"/>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B97"/>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A65"/>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D19"/>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3E"/>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1E9"/>
    <w:rsid w:val="00BC333B"/>
    <w:rsid w:val="00BC3408"/>
    <w:rsid w:val="00BC34AE"/>
    <w:rsid w:val="00BC358E"/>
    <w:rsid w:val="00BC35A7"/>
    <w:rsid w:val="00BC3662"/>
    <w:rsid w:val="00BC37D0"/>
    <w:rsid w:val="00BC3809"/>
    <w:rsid w:val="00BC38C1"/>
    <w:rsid w:val="00BC3C23"/>
    <w:rsid w:val="00BC3EE1"/>
    <w:rsid w:val="00BC3FDA"/>
    <w:rsid w:val="00BC42A7"/>
    <w:rsid w:val="00BC42AC"/>
    <w:rsid w:val="00BC4323"/>
    <w:rsid w:val="00BC43C4"/>
    <w:rsid w:val="00BC493C"/>
    <w:rsid w:val="00BC4A02"/>
    <w:rsid w:val="00BC4A4C"/>
    <w:rsid w:val="00BC4EAC"/>
    <w:rsid w:val="00BC4EC3"/>
    <w:rsid w:val="00BC4F24"/>
    <w:rsid w:val="00BC5471"/>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E4D"/>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880"/>
    <w:rsid w:val="00BD3931"/>
    <w:rsid w:val="00BD3E34"/>
    <w:rsid w:val="00BD3E56"/>
    <w:rsid w:val="00BD4118"/>
    <w:rsid w:val="00BD4133"/>
    <w:rsid w:val="00BD4162"/>
    <w:rsid w:val="00BD41F4"/>
    <w:rsid w:val="00BD42C1"/>
    <w:rsid w:val="00BD4492"/>
    <w:rsid w:val="00BD4496"/>
    <w:rsid w:val="00BD46B2"/>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1BC"/>
    <w:rsid w:val="00BD73A2"/>
    <w:rsid w:val="00BD7734"/>
    <w:rsid w:val="00BD775E"/>
    <w:rsid w:val="00BD7819"/>
    <w:rsid w:val="00BD79AD"/>
    <w:rsid w:val="00BD7AF1"/>
    <w:rsid w:val="00BD7D9D"/>
    <w:rsid w:val="00BD7EB9"/>
    <w:rsid w:val="00BE0263"/>
    <w:rsid w:val="00BE0276"/>
    <w:rsid w:val="00BE06EE"/>
    <w:rsid w:val="00BE0865"/>
    <w:rsid w:val="00BE0A6E"/>
    <w:rsid w:val="00BE0A7A"/>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61B"/>
    <w:rsid w:val="00BE4D80"/>
    <w:rsid w:val="00BE4E2D"/>
    <w:rsid w:val="00BE54DF"/>
    <w:rsid w:val="00BE563C"/>
    <w:rsid w:val="00BE56EA"/>
    <w:rsid w:val="00BE575D"/>
    <w:rsid w:val="00BE58A3"/>
    <w:rsid w:val="00BE5A85"/>
    <w:rsid w:val="00BE5CD8"/>
    <w:rsid w:val="00BE5E51"/>
    <w:rsid w:val="00BE5E53"/>
    <w:rsid w:val="00BE6002"/>
    <w:rsid w:val="00BE60BD"/>
    <w:rsid w:val="00BE61E7"/>
    <w:rsid w:val="00BE6226"/>
    <w:rsid w:val="00BE63DF"/>
    <w:rsid w:val="00BE645B"/>
    <w:rsid w:val="00BE64BE"/>
    <w:rsid w:val="00BE65CC"/>
    <w:rsid w:val="00BE6726"/>
    <w:rsid w:val="00BE6748"/>
    <w:rsid w:val="00BE67D7"/>
    <w:rsid w:val="00BE6952"/>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1EC9"/>
    <w:rsid w:val="00BF21B5"/>
    <w:rsid w:val="00BF21CE"/>
    <w:rsid w:val="00BF2226"/>
    <w:rsid w:val="00BF23DA"/>
    <w:rsid w:val="00BF25D4"/>
    <w:rsid w:val="00BF27FD"/>
    <w:rsid w:val="00BF2CD2"/>
    <w:rsid w:val="00BF2EBA"/>
    <w:rsid w:val="00BF3046"/>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1D"/>
    <w:rsid w:val="00BF49D9"/>
    <w:rsid w:val="00BF51A3"/>
    <w:rsid w:val="00BF5270"/>
    <w:rsid w:val="00BF547A"/>
    <w:rsid w:val="00BF57F7"/>
    <w:rsid w:val="00BF5979"/>
    <w:rsid w:val="00BF5EAF"/>
    <w:rsid w:val="00BF5FBD"/>
    <w:rsid w:val="00BF61DD"/>
    <w:rsid w:val="00BF62CF"/>
    <w:rsid w:val="00BF63C1"/>
    <w:rsid w:val="00BF6419"/>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37A"/>
    <w:rsid w:val="00C01806"/>
    <w:rsid w:val="00C01841"/>
    <w:rsid w:val="00C01A3D"/>
    <w:rsid w:val="00C01A61"/>
    <w:rsid w:val="00C01B83"/>
    <w:rsid w:val="00C01EED"/>
    <w:rsid w:val="00C01F23"/>
    <w:rsid w:val="00C020B5"/>
    <w:rsid w:val="00C021FA"/>
    <w:rsid w:val="00C02493"/>
    <w:rsid w:val="00C02705"/>
    <w:rsid w:val="00C02811"/>
    <w:rsid w:val="00C029DD"/>
    <w:rsid w:val="00C02BBF"/>
    <w:rsid w:val="00C03593"/>
    <w:rsid w:val="00C03774"/>
    <w:rsid w:val="00C037D1"/>
    <w:rsid w:val="00C037F7"/>
    <w:rsid w:val="00C0384C"/>
    <w:rsid w:val="00C03A20"/>
    <w:rsid w:val="00C0449C"/>
    <w:rsid w:val="00C04605"/>
    <w:rsid w:val="00C046AD"/>
    <w:rsid w:val="00C046E2"/>
    <w:rsid w:val="00C04B08"/>
    <w:rsid w:val="00C04DD0"/>
    <w:rsid w:val="00C04EF9"/>
    <w:rsid w:val="00C05012"/>
    <w:rsid w:val="00C051E7"/>
    <w:rsid w:val="00C0534E"/>
    <w:rsid w:val="00C053F8"/>
    <w:rsid w:val="00C05857"/>
    <w:rsid w:val="00C058E6"/>
    <w:rsid w:val="00C05964"/>
    <w:rsid w:val="00C059B3"/>
    <w:rsid w:val="00C06302"/>
    <w:rsid w:val="00C06765"/>
    <w:rsid w:val="00C06BDE"/>
    <w:rsid w:val="00C06BF2"/>
    <w:rsid w:val="00C06DAB"/>
    <w:rsid w:val="00C06F07"/>
    <w:rsid w:val="00C06F81"/>
    <w:rsid w:val="00C07011"/>
    <w:rsid w:val="00C074D2"/>
    <w:rsid w:val="00C075CF"/>
    <w:rsid w:val="00C07C02"/>
    <w:rsid w:val="00C07DAD"/>
    <w:rsid w:val="00C10406"/>
    <w:rsid w:val="00C105C1"/>
    <w:rsid w:val="00C105C7"/>
    <w:rsid w:val="00C1081E"/>
    <w:rsid w:val="00C10B5E"/>
    <w:rsid w:val="00C10B65"/>
    <w:rsid w:val="00C10C0C"/>
    <w:rsid w:val="00C114D5"/>
    <w:rsid w:val="00C11507"/>
    <w:rsid w:val="00C1156D"/>
    <w:rsid w:val="00C115E7"/>
    <w:rsid w:val="00C115F5"/>
    <w:rsid w:val="00C11869"/>
    <w:rsid w:val="00C118D8"/>
    <w:rsid w:val="00C11971"/>
    <w:rsid w:val="00C11B2C"/>
    <w:rsid w:val="00C11C16"/>
    <w:rsid w:val="00C11FDC"/>
    <w:rsid w:val="00C11FDD"/>
    <w:rsid w:val="00C12096"/>
    <w:rsid w:val="00C122F5"/>
    <w:rsid w:val="00C12494"/>
    <w:rsid w:val="00C1261A"/>
    <w:rsid w:val="00C12714"/>
    <w:rsid w:val="00C13110"/>
    <w:rsid w:val="00C1322D"/>
    <w:rsid w:val="00C1352A"/>
    <w:rsid w:val="00C13943"/>
    <w:rsid w:val="00C13F58"/>
    <w:rsid w:val="00C13FAF"/>
    <w:rsid w:val="00C140D7"/>
    <w:rsid w:val="00C142FE"/>
    <w:rsid w:val="00C14677"/>
    <w:rsid w:val="00C14C01"/>
    <w:rsid w:val="00C14C10"/>
    <w:rsid w:val="00C14C88"/>
    <w:rsid w:val="00C14D4F"/>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4E2"/>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C24"/>
    <w:rsid w:val="00C20DAB"/>
    <w:rsid w:val="00C20DFC"/>
    <w:rsid w:val="00C20EA9"/>
    <w:rsid w:val="00C20FAC"/>
    <w:rsid w:val="00C2110E"/>
    <w:rsid w:val="00C21208"/>
    <w:rsid w:val="00C2157E"/>
    <w:rsid w:val="00C21616"/>
    <w:rsid w:val="00C21825"/>
    <w:rsid w:val="00C2189B"/>
    <w:rsid w:val="00C21A62"/>
    <w:rsid w:val="00C21B12"/>
    <w:rsid w:val="00C21BA5"/>
    <w:rsid w:val="00C21E3D"/>
    <w:rsid w:val="00C21F6E"/>
    <w:rsid w:val="00C221A6"/>
    <w:rsid w:val="00C221C1"/>
    <w:rsid w:val="00C22531"/>
    <w:rsid w:val="00C22695"/>
    <w:rsid w:val="00C2269C"/>
    <w:rsid w:val="00C2272E"/>
    <w:rsid w:val="00C2298A"/>
    <w:rsid w:val="00C22C62"/>
    <w:rsid w:val="00C22FF5"/>
    <w:rsid w:val="00C230E2"/>
    <w:rsid w:val="00C23208"/>
    <w:rsid w:val="00C233E3"/>
    <w:rsid w:val="00C235A2"/>
    <w:rsid w:val="00C236B9"/>
    <w:rsid w:val="00C236FF"/>
    <w:rsid w:val="00C238DA"/>
    <w:rsid w:val="00C23B2C"/>
    <w:rsid w:val="00C23B78"/>
    <w:rsid w:val="00C23CD3"/>
    <w:rsid w:val="00C23D8B"/>
    <w:rsid w:val="00C23FCF"/>
    <w:rsid w:val="00C2438F"/>
    <w:rsid w:val="00C2447B"/>
    <w:rsid w:val="00C246A7"/>
    <w:rsid w:val="00C24776"/>
    <w:rsid w:val="00C24839"/>
    <w:rsid w:val="00C248D6"/>
    <w:rsid w:val="00C24D31"/>
    <w:rsid w:val="00C24E3E"/>
    <w:rsid w:val="00C24E93"/>
    <w:rsid w:val="00C253BD"/>
    <w:rsid w:val="00C25AAA"/>
    <w:rsid w:val="00C25E99"/>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34"/>
    <w:rsid w:val="00C277C7"/>
    <w:rsid w:val="00C279D5"/>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A1F"/>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4F7"/>
    <w:rsid w:val="00C365BB"/>
    <w:rsid w:val="00C367C2"/>
    <w:rsid w:val="00C36859"/>
    <w:rsid w:val="00C368D5"/>
    <w:rsid w:val="00C3694A"/>
    <w:rsid w:val="00C36AC9"/>
    <w:rsid w:val="00C36C05"/>
    <w:rsid w:val="00C36C1B"/>
    <w:rsid w:val="00C36C78"/>
    <w:rsid w:val="00C36C88"/>
    <w:rsid w:val="00C36F10"/>
    <w:rsid w:val="00C37125"/>
    <w:rsid w:val="00C3720B"/>
    <w:rsid w:val="00C37409"/>
    <w:rsid w:val="00C3763A"/>
    <w:rsid w:val="00C3799D"/>
    <w:rsid w:val="00C379B0"/>
    <w:rsid w:val="00C37AC7"/>
    <w:rsid w:val="00C4028A"/>
    <w:rsid w:val="00C402D2"/>
    <w:rsid w:val="00C40430"/>
    <w:rsid w:val="00C4051F"/>
    <w:rsid w:val="00C40838"/>
    <w:rsid w:val="00C40BB2"/>
    <w:rsid w:val="00C40CAD"/>
    <w:rsid w:val="00C40F18"/>
    <w:rsid w:val="00C40F8C"/>
    <w:rsid w:val="00C41056"/>
    <w:rsid w:val="00C4113C"/>
    <w:rsid w:val="00C412E5"/>
    <w:rsid w:val="00C4153C"/>
    <w:rsid w:val="00C41B15"/>
    <w:rsid w:val="00C41BB3"/>
    <w:rsid w:val="00C41BBF"/>
    <w:rsid w:val="00C42120"/>
    <w:rsid w:val="00C4268F"/>
    <w:rsid w:val="00C42BBE"/>
    <w:rsid w:val="00C42CE7"/>
    <w:rsid w:val="00C4312E"/>
    <w:rsid w:val="00C43187"/>
    <w:rsid w:val="00C43485"/>
    <w:rsid w:val="00C43B0E"/>
    <w:rsid w:val="00C43E55"/>
    <w:rsid w:val="00C440BA"/>
    <w:rsid w:val="00C4475E"/>
    <w:rsid w:val="00C449CD"/>
    <w:rsid w:val="00C44D5D"/>
    <w:rsid w:val="00C44F42"/>
    <w:rsid w:val="00C45022"/>
    <w:rsid w:val="00C45365"/>
    <w:rsid w:val="00C453DF"/>
    <w:rsid w:val="00C455E3"/>
    <w:rsid w:val="00C45A07"/>
    <w:rsid w:val="00C45B05"/>
    <w:rsid w:val="00C45DD2"/>
    <w:rsid w:val="00C45EAE"/>
    <w:rsid w:val="00C460B4"/>
    <w:rsid w:val="00C461BD"/>
    <w:rsid w:val="00C461F9"/>
    <w:rsid w:val="00C46275"/>
    <w:rsid w:val="00C467C5"/>
    <w:rsid w:val="00C46952"/>
    <w:rsid w:val="00C46E9B"/>
    <w:rsid w:val="00C46F51"/>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273"/>
    <w:rsid w:val="00C51368"/>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17"/>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9A5"/>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00C"/>
    <w:rsid w:val="00C57293"/>
    <w:rsid w:val="00C573DB"/>
    <w:rsid w:val="00C57436"/>
    <w:rsid w:val="00C57536"/>
    <w:rsid w:val="00C576C8"/>
    <w:rsid w:val="00C57D27"/>
    <w:rsid w:val="00C57DAF"/>
    <w:rsid w:val="00C57F2D"/>
    <w:rsid w:val="00C600CD"/>
    <w:rsid w:val="00C600F5"/>
    <w:rsid w:val="00C601E3"/>
    <w:rsid w:val="00C60316"/>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9C1"/>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80C"/>
    <w:rsid w:val="00C66970"/>
    <w:rsid w:val="00C6698D"/>
    <w:rsid w:val="00C669AD"/>
    <w:rsid w:val="00C66BA5"/>
    <w:rsid w:val="00C66DA3"/>
    <w:rsid w:val="00C66DB1"/>
    <w:rsid w:val="00C66EC2"/>
    <w:rsid w:val="00C66ECE"/>
    <w:rsid w:val="00C66FF4"/>
    <w:rsid w:val="00C670F7"/>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884"/>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061"/>
    <w:rsid w:val="00C75335"/>
    <w:rsid w:val="00C75A12"/>
    <w:rsid w:val="00C75BFA"/>
    <w:rsid w:val="00C75EC2"/>
    <w:rsid w:val="00C75FC8"/>
    <w:rsid w:val="00C76291"/>
    <w:rsid w:val="00C762AB"/>
    <w:rsid w:val="00C76474"/>
    <w:rsid w:val="00C76602"/>
    <w:rsid w:val="00C76609"/>
    <w:rsid w:val="00C766E6"/>
    <w:rsid w:val="00C76849"/>
    <w:rsid w:val="00C76B36"/>
    <w:rsid w:val="00C76B59"/>
    <w:rsid w:val="00C76F79"/>
    <w:rsid w:val="00C77048"/>
    <w:rsid w:val="00C77463"/>
    <w:rsid w:val="00C775CC"/>
    <w:rsid w:val="00C776CB"/>
    <w:rsid w:val="00C776E9"/>
    <w:rsid w:val="00C77859"/>
    <w:rsid w:val="00C77966"/>
    <w:rsid w:val="00C77A1C"/>
    <w:rsid w:val="00C77ABF"/>
    <w:rsid w:val="00C77F44"/>
    <w:rsid w:val="00C80080"/>
    <w:rsid w:val="00C80CF9"/>
    <w:rsid w:val="00C80F8F"/>
    <w:rsid w:val="00C8105F"/>
    <w:rsid w:val="00C8127A"/>
    <w:rsid w:val="00C8142D"/>
    <w:rsid w:val="00C81447"/>
    <w:rsid w:val="00C815AC"/>
    <w:rsid w:val="00C81952"/>
    <w:rsid w:val="00C8209B"/>
    <w:rsid w:val="00C82102"/>
    <w:rsid w:val="00C822C5"/>
    <w:rsid w:val="00C824C8"/>
    <w:rsid w:val="00C825F4"/>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320"/>
    <w:rsid w:val="00C9140C"/>
    <w:rsid w:val="00C91576"/>
    <w:rsid w:val="00C91D65"/>
    <w:rsid w:val="00C91D99"/>
    <w:rsid w:val="00C91EC5"/>
    <w:rsid w:val="00C921AD"/>
    <w:rsid w:val="00C922A1"/>
    <w:rsid w:val="00C92330"/>
    <w:rsid w:val="00C923E3"/>
    <w:rsid w:val="00C929D9"/>
    <w:rsid w:val="00C92B79"/>
    <w:rsid w:val="00C92C7D"/>
    <w:rsid w:val="00C92EC9"/>
    <w:rsid w:val="00C92F74"/>
    <w:rsid w:val="00C93010"/>
    <w:rsid w:val="00C9327B"/>
    <w:rsid w:val="00C93832"/>
    <w:rsid w:val="00C940AA"/>
    <w:rsid w:val="00C94EC6"/>
    <w:rsid w:val="00C9501E"/>
    <w:rsid w:val="00C95129"/>
    <w:rsid w:val="00C951D2"/>
    <w:rsid w:val="00C952B4"/>
    <w:rsid w:val="00C953AE"/>
    <w:rsid w:val="00C95462"/>
    <w:rsid w:val="00C957CA"/>
    <w:rsid w:val="00C958E7"/>
    <w:rsid w:val="00C959C0"/>
    <w:rsid w:val="00C95A5B"/>
    <w:rsid w:val="00C95A6A"/>
    <w:rsid w:val="00C95AA4"/>
    <w:rsid w:val="00C95C37"/>
    <w:rsid w:val="00C95CFF"/>
    <w:rsid w:val="00C95DB5"/>
    <w:rsid w:val="00C95FA5"/>
    <w:rsid w:val="00C960A2"/>
    <w:rsid w:val="00C969AC"/>
    <w:rsid w:val="00C969CF"/>
    <w:rsid w:val="00C97005"/>
    <w:rsid w:val="00C970FB"/>
    <w:rsid w:val="00C973BC"/>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708"/>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4F7"/>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A36"/>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4DA"/>
    <w:rsid w:val="00CB361D"/>
    <w:rsid w:val="00CB365B"/>
    <w:rsid w:val="00CB378E"/>
    <w:rsid w:val="00CB390D"/>
    <w:rsid w:val="00CB3C5B"/>
    <w:rsid w:val="00CB41BF"/>
    <w:rsid w:val="00CB425D"/>
    <w:rsid w:val="00CB42AC"/>
    <w:rsid w:val="00CB434C"/>
    <w:rsid w:val="00CB45D2"/>
    <w:rsid w:val="00CB4825"/>
    <w:rsid w:val="00CB4981"/>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6BE"/>
    <w:rsid w:val="00CB777B"/>
    <w:rsid w:val="00CB77E1"/>
    <w:rsid w:val="00CB79CB"/>
    <w:rsid w:val="00CB7A4C"/>
    <w:rsid w:val="00CB7A7C"/>
    <w:rsid w:val="00CB7BCC"/>
    <w:rsid w:val="00CB7CBE"/>
    <w:rsid w:val="00CB7E5C"/>
    <w:rsid w:val="00CC0351"/>
    <w:rsid w:val="00CC048B"/>
    <w:rsid w:val="00CC05D3"/>
    <w:rsid w:val="00CC06D6"/>
    <w:rsid w:val="00CC07DA"/>
    <w:rsid w:val="00CC0980"/>
    <w:rsid w:val="00CC0D25"/>
    <w:rsid w:val="00CC0E2E"/>
    <w:rsid w:val="00CC0EBE"/>
    <w:rsid w:val="00CC0FDE"/>
    <w:rsid w:val="00CC129B"/>
    <w:rsid w:val="00CC165E"/>
    <w:rsid w:val="00CC172F"/>
    <w:rsid w:val="00CC1750"/>
    <w:rsid w:val="00CC177A"/>
    <w:rsid w:val="00CC1816"/>
    <w:rsid w:val="00CC1F08"/>
    <w:rsid w:val="00CC2248"/>
    <w:rsid w:val="00CC236B"/>
    <w:rsid w:val="00CC2561"/>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489"/>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8C8"/>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C83"/>
    <w:rsid w:val="00CD2D51"/>
    <w:rsid w:val="00CD2F17"/>
    <w:rsid w:val="00CD311F"/>
    <w:rsid w:val="00CD3314"/>
    <w:rsid w:val="00CD35B7"/>
    <w:rsid w:val="00CD371F"/>
    <w:rsid w:val="00CD375B"/>
    <w:rsid w:val="00CD3775"/>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862"/>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2ED4"/>
    <w:rsid w:val="00CE3293"/>
    <w:rsid w:val="00CE32EB"/>
    <w:rsid w:val="00CE3439"/>
    <w:rsid w:val="00CE3467"/>
    <w:rsid w:val="00CE35EC"/>
    <w:rsid w:val="00CE3747"/>
    <w:rsid w:val="00CE3821"/>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A89"/>
    <w:rsid w:val="00CE5C8B"/>
    <w:rsid w:val="00CE5CE5"/>
    <w:rsid w:val="00CE5D94"/>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7C"/>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555"/>
    <w:rsid w:val="00CF6607"/>
    <w:rsid w:val="00CF6768"/>
    <w:rsid w:val="00CF684B"/>
    <w:rsid w:val="00CF6974"/>
    <w:rsid w:val="00CF6EB1"/>
    <w:rsid w:val="00CF7040"/>
    <w:rsid w:val="00CF7A3B"/>
    <w:rsid w:val="00CF7BA7"/>
    <w:rsid w:val="00CF7E51"/>
    <w:rsid w:val="00D00698"/>
    <w:rsid w:val="00D0097A"/>
    <w:rsid w:val="00D00E8D"/>
    <w:rsid w:val="00D010E8"/>
    <w:rsid w:val="00D012E9"/>
    <w:rsid w:val="00D0149E"/>
    <w:rsid w:val="00D0151A"/>
    <w:rsid w:val="00D01621"/>
    <w:rsid w:val="00D01701"/>
    <w:rsid w:val="00D017C5"/>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DA0"/>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74A"/>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20A"/>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2D8F"/>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380"/>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4D6"/>
    <w:rsid w:val="00D34873"/>
    <w:rsid w:val="00D34CA5"/>
    <w:rsid w:val="00D34DA2"/>
    <w:rsid w:val="00D34DE5"/>
    <w:rsid w:val="00D34EFB"/>
    <w:rsid w:val="00D34F14"/>
    <w:rsid w:val="00D35085"/>
    <w:rsid w:val="00D35173"/>
    <w:rsid w:val="00D3554A"/>
    <w:rsid w:val="00D358EC"/>
    <w:rsid w:val="00D35B1F"/>
    <w:rsid w:val="00D35B96"/>
    <w:rsid w:val="00D36094"/>
    <w:rsid w:val="00D36113"/>
    <w:rsid w:val="00D3658F"/>
    <w:rsid w:val="00D36DB4"/>
    <w:rsid w:val="00D36ED6"/>
    <w:rsid w:val="00D37023"/>
    <w:rsid w:val="00D37180"/>
    <w:rsid w:val="00D371DA"/>
    <w:rsid w:val="00D37791"/>
    <w:rsid w:val="00D37D79"/>
    <w:rsid w:val="00D40068"/>
    <w:rsid w:val="00D400C6"/>
    <w:rsid w:val="00D400D1"/>
    <w:rsid w:val="00D40419"/>
    <w:rsid w:val="00D404A0"/>
    <w:rsid w:val="00D407E9"/>
    <w:rsid w:val="00D40974"/>
    <w:rsid w:val="00D40B82"/>
    <w:rsid w:val="00D40BC5"/>
    <w:rsid w:val="00D40D99"/>
    <w:rsid w:val="00D4104B"/>
    <w:rsid w:val="00D4121F"/>
    <w:rsid w:val="00D4134D"/>
    <w:rsid w:val="00D41420"/>
    <w:rsid w:val="00D415E4"/>
    <w:rsid w:val="00D41715"/>
    <w:rsid w:val="00D41A5C"/>
    <w:rsid w:val="00D41A9D"/>
    <w:rsid w:val="00D41D24"/>
    <w:rsid w:val="00D41DC6"/>
    <w:rsid w:val="00D42220"/>
    <w:rsid w:val="00D42864"/>
    <w:rsid w:val="00D42BC4"/>
    <w:rsid w:val="00D42CA5"/>
    <w:rsid w:val="00D42D6F"/>
    <w:rsid w:val="00D42E27"/>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62F"/>
    <w:rsid w:val="00D459F5"/>
    <w:rsid w:val="00D45B81"/>
    <w:rsid w:val="00D45D6C"/>
    <w:rsid w:val="00D45F45"/>
    <w:rsid w:val="00D46105"/>
    <w:rsid w:val="00D4634C"/>
    <w:rsid w:val="00D46858"/>
    <w:rsid w:val="00D469AE"/>
    <w:rsid w:val="00D46B8B"/>
    <w:rsid w:val="00D46BB4"/>
    <w:rsid w:val="00D46E7A"/>
    <w:rsid w:val="00D46FCF"/>
    <w:rsid w:val="00D4731D"/>
    <w:rsid w:val="00D4740A"/>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0C"/>
    <w:rsid w:val="00D50D25"/>
    <w:rsid w:val="00D50EF1"/>
    <w:rsid w:val="00D50F61"/>
    <w:rsid w:val="00D51650"/>
    <w:rsid w:val="00D5197A"/>
    <w:rsid w:val="00D519E9"/>
    <w:rsid w:val="00D51A67"/>
    <w:rsid w:val="00D51B71"/>
    <w:rsid w:val="00D51FB2"/>
    <w:rsid w:val="00D52098"/>
    <w:rsid w:val="00D520CE"/>
    <w:rsid w:val="00D521F4"/>
    <w:rsid w:val="00D5240C"/>
    <w:rsid w:val="00D52427"/>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62F"/>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D3"/>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899"/>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699"/>
    <w:rsid w:val="00D647DB"/>
    <w:rsid w:val="00D64AD9"/>
    <w:rsid w:val="00D6501B"/>
    <w:rsid w:val="00D6509F"/>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9F7"/>
    <w:rsid w:val="00D67C2A"/>
    <w:rsid w:val="00D67DC9"/>
    <w:rsid w:val="00D67E7B"/>
    <w:rsid w:val="00D67EC0"/>
    <w:rsid w:val="00D67EE8"/>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CA1"/>
    <w:rsid w:val="00D75E68"/>
    <w:rsid w:val="00D75F06"/>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89A"/>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2BD"/>
    <w:rsid w:val="00D864C1"/>
    <w:rsid w:val="00D86861"/>
    <w:rsid w:val="00D86994"/>
    <w:rsid w:val="00D86AC1"/>
    <w:rsid w:val="00D86AFD"/>
    <w:rsid w:val="00D86B36"/>
    <w:rsid w:val="00D86E45"/>
    <w:rsid w:val="00D86F62"/>
    <w:rsid w:val="00D875B2"/>
    <w:rsid w:val="00D87687"/>
    <w:rsid w:val="00D8785C"/>
    <w:rsid w:val="00D879B4"/>
    <w:rsid w:val="00D87CA7"/>
    <w:rsid w:val="00D87EA7"/>
    <w:rsid w:val="00D903C8"/>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595"/>
    <w:rsid w:val="00D926ED"/>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5AF9"/>
    <w:rsid w:val="00D96343"/>
    <w:rsid w:val="00D96387"/>
    <w:rsid w:val="00D963D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6B5"/>
    <w:rsid w:val="00DA0800"/>
    <w:rsid w:val="00DA085D"/>
    <w:rsid w:val="00DA0EEF"/>
    <w:rsid w:val="00DA12EC"/>
    <w:rsid w:val="00DA13B8"/>
    <w:rsid w:val="00DA1822"/>
    <w:rsid w:val="00DA1857"/>
    <w:rsid w:val="00DA19E4"/>
    <w:rsid w:val="00DA1AAB"/>
    <w:rsid w:val="00DA1D52"/>
    <w:rsid w:val="00DA1D72"/>
    <w:rsid w:val="00DA1FB1"/>
    <w:rsid w:val="00DA249B"/>
    <w:rsid w:val="00DA2508"/>
    <w:rsid w:val="00DA2669"/>
    <w:rsid w:val="00DA26E5"/>
    <w:rsid w:val="00DA2FDA"/>
    <w:rsid w:val="00DA3136"/>
    <w:rsid w:val="00DA31B6"/>
    <w:rsid w:val="00DA31C3"/>
    <w:rsid w:val="00DA34A2"/>
    <w:rsid w:val="00DA34A8"/>
    <w:rsid w:val="00DA35B4"/>
    <w:rsid w:val="00DA36C7"/>
    <w:rsid w:val="00DA3823"/>
    <w:rsid w:val="00DA3D63"/>
    <w:rsid w:val="00DA3E24"/>
    <w:rsid w:val="00DA3F7A"/>
    <w:rsid w:val="00DA42BB"/>
    <w:rsid w:val="00DA4448"/>
    <w:rsid w:val="00DA4B70"/>
    <w:rsid w:val="00DA4F0E"/>
    <w:rsid w:val="00DA4F33"/>
    <w:rsid w:val="00DA51D9"/>
    <w:rsid w:val="00DA53A0"/>
    <w:rsid w:val="00DA53D3"/>
    <w:rsid w:val="00DA639F"/>
    <w:rsid w:val="00DA6524"/>
    <w:rsid w:val="00DA6705"/>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296"/>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259"/>
    <w:rsid w:val="00DB438F"/>
    <w:rsid w:val="00DB443A"/>
    <w:rsid w:val="00DB481D"/>
    <w:rsid w:val="00DB4BBE"/>
    <w:rsid w:val="00DB4FF4"/>
    <w:rsid w:val="00DB5243"/>
    <w:rsid w:val="00DB52E4"/>
    <w:rsid w:val="00DB531E"/>
    <w:rsid w:val="00DB54F8"/>
    <w:rsid w:val="00DB5660"/>
    <w:rsid w:val="00DB5670"/>
    <w:rsid w:val="00DB5B9B"/>
    <w:rsid w:val="00DB5CE0"/>
    <w:rsid w:val="00DB5F55"/>
    <w:rsid w:val="00DB6169"/>
    <w:rsid w:val="00DB646E"/>
    <w:rsid w:val="00DB677E"/>
    <w:rsid w:val="00DB69E6"/>
    <w:rsid w:val="00DB6CAD"/>
    <w:rsid w:val="00DB6CF9"/>
    <w:rsid w:val="00DB6E11"/>
    <w:rsid w:val="00DB6F1F"/>
    <w:rsid w:val="00DB6F3D"/>
    <w:rsid w:val="00DB7063"/>
    <w:rsid w:val="00DB7488"/>
    <w:rsid w:val="00DB76F7"/>
    <w:rsid w:val="00DB79BB"/>
    <w:rsid w:val="00DB7AEB"/>
    <w:rsid w:val="00DB7B22"/>
    <w:rsid w:val="00DB7BED"/>
    <w:rsid w:val="00DB7E14"/>
    <w:rsid w:val="00DC0112"/>
    <w:rsid w:val="00DC03E5"/>
    <w:rsid w:val="00DC0475"/>
    <w:rsid w:val="00DC0645"/>
    <w:rsid w:val="00DC07CF"/>
    <w:rsid w:val="00DC0AD7"/>
    <w:rsid w:val="00DC0B90"/>
    <w:rsid w:val="00DC0B93"/>
    <w:rsid w:val="00DC0DA2"/>
    <w:rsid w:val="00DC111A"/>
    <w:rsid w:val="00DC1231"/>
    <w:rsid w:val="00DC140A"/>
    <w:rsid w:val="00DC145A"/>
    <w:rsid w:val="00DC14ED"/>
    <w:rsid w:val="00DC1637"/>
    <w:rsid w:val="00DC1962"/>
    <w:rsid w:val="00DC1CD2"/>
    <w:rsid w:val="00DC1CFA"/>
    <w:rsid w:val="00DC1F8E"/>
    <w:rsid w:val="00DC217E"/>
    <w:rsid w:val="00DC2225"/>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46B"/>
    <w:rsid w:val="00DC4610"/>
    <w:rsid w:val="00DC4710"/>
    <w:rsid w:val="00DC4835"/>
    <w:rsid w:val="00DC4996"/>
    <w:rsid w:val="00DC4DBC"/>
    <w:rsid w:val="00DC4E15"/>
    <w:rsid w:val="00DC4F91"/>
    <w:rsid w:val="00DC5194"/>
    <w:rsid w:val="00DC52D2"/>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273"/>
    <w:rsid w:val="00DD0781"/>
    <w:rsid w:val="00DD0E2E"/>
    <w:rsid w:val="00DD0EAA"/>
    <w:rsid w:val="00DD0F48"/>
    <w:rsid w:val="00DD11F3"/>
    <w:rsid w:val="00DD128B"/>
    <w:rsid w:val="00DD1348"/>
    <w:rsid w:val="00DD1397"/>
    <w:rsid w:val="00DD1781"/>
    <w:rsid w:val="00DD1DD2"/>
    <w:rsid w:val="00DD1F10"/>
    <w:rsid w:val="00DD257A"/>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886"/>
    <w:rsid w:val="00DD5A8B"/>
    <w:rsid w:val="00DD5B01"/>
    <w:rsid w:val="00DD5D02"/>
    <w:rsid w:val="00DD5DCB"/>
    <w:rsid w:val="00DD5E1B"/>
    <w:rsid w:val="00DD60AD"/>
    <w:rsid w:val="00DD60D5"/>
    <w:rsid w:val="00DD6175"/>
    <w:rsid w:val="00DD618F"/>
    <w:rsid w:val="00DD61A2"/>
    <w:rsid w:val="00DD672F"/>
    <w:rsid w:val="00DD6931"/>
    <w:rsid w:val="00DD69BA"/>
    <w:rsid w:val="00DD69FA"/>
    <w:rsid w:val="00DD6B0D"/>
    <w:rsid w:val="00DD6B44"/>
    <w:rsid w:val="00DD6C5C"/>
    <w:rsid w:val="00DD6DA5"/>
    <w:rsid w:val="00DD6E4F"/>
    <w:rsid w:val="00DD6EC4"/>
    <w:rsid w:val="00DD6F0A"/>
    <w:rsid w:val="00DD71BB"/>
    <w:rsid w:val="00DD7227"/>
    <w:rsid w:val="00DD7442"/>
    <w:rsid w:val="00DD79B2"/>
    <w:rsid w:val="00DD79E4"/>
    <w:rsid w:val="00DD7A18"/>
    <w:rsid w:val="00DD7A9C"/>
    <w:rsid w:val="00DD7BDB"/>
    <w:rsid w:val="00DD7E7F"/>
    <w:rsid w:val="00DE0242"/>
    <w:rsid w:val="00DE05BD"/>
    <w:rsid w:val="00DE0612"/>
    <w:rsid w:val="00DE0E51"/>
    <w:rsid w:val="00DE10CC"/>
    <w:rsid w:val="00DE15E7"/>
    <w:rsid w:val="00DE1645"/>
    <w:rsid w:val="00DE16F1"/>
    <w:rsid w:val="00DE17DF"/>
    <w:rsid w:val="00DE1826"/>
    <w:rsid w:val="00DE1841"/>
    <w:rsid w:val="00DE1B4F"/>
    <w:rsid w:val="00DE1BD0"/>
    <w:rsid w:val="00DE1D5C"/>
    <w:rsid w:val="00DE2183"/>
    <w:rsid w:val="00DE21BC"/>
    <w:rsid w:val="00DE2244"/>
    <w:rsid w:val="00DE2520"/>
    <w:rsid w:val="00DE268D"/>
    <w:rsid w:val="00DE2ABD"/>
    <w:rsid w:val="00DE2DF2"/>
    <w:rsid w:val="00DE3048"/>
    <w:rsid w:val="00DE313E"/>
    <w:rsid w:val="00DE33C5"/>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A2E"/>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2AD"/>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DF8"/>
    <w:rsid w:val="00DF3FCA"/>
    <w:rsid w:val="00DF3FF9"/>
    <w:rsid w:val="00DF40E5"/>
    <w:rsid w:val="00DF4280"/>
    <w:rsid w:val="00DF4437"/>
    <w:rsid w:val="00DF4454"/>
    <w:rsid w:val="00DF4D13"/>
    <w:rsid w:val="00DF5054"/>
    <w:rsid w:val="00DF543D"/>
    <w:rsid w:val="00DF5602"/>
    <w:rsid w:val="00DF56ED"/>
    <w:rsid w:val="00DF60CD"/>
    <w:rsid w:val="00DF61E9"/>
    <w:rsid w:val="00DF6203"/>
    <w:rsid w:val="00DF62C0"/>
    <w:rsid w:val="00DF6337"/>
    <w:rsid w:val="00DF6674"/>
    <w:rsid w:val="00DF6746"/>
    <w:rsid w:val="00DF69CB"/>
    <w:rsid w:val="00DF6EC8"/>
    <w:rsid w:val="00DF6F10"/>
    <w:rsid w:val="00DF6F14"/>
    <w:rsid w:val="00DF70CC"/>
    <w:rsid w:val="00DF7101"/>
    <w:rsid w:val="00DF735A"/>
    <w:rsid w:val="00DF778B"/>
    <w:rsid w:val="00DF790C"/>
    <w:rsid w:val="00DF795B"/>
    <w:rsid w:val="00DF7A0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A77"/>
    <w:rsid w:val="00E03B72"/>
    <w:rsid w:val="00E03BA4"/>
    <w:rsid w:val="00E04181"/>
    <w:rsid w:val="00E043D5"/>
    <w:rsid w:val="00E04AFF"/>
    <w:rsid w:val="00E04DDA"/>
    <w:rsid w:val="00E04DF4"/>
    <w:rsid w:val="00E0504E"/>
    <w:rsid w:val="00E0514B"/>
    <w:rsid w:val="00E05226"/>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5A3"/>
    <w:rsid w:val="00E10781"/>
    <w:rsid w:val="00E10B06"/>
    <w:rsid w:val="00E10C3D"/>
    <w:rsid w:val="00E11CBD"/>
    <w:rsid w:val="00E11EE7"/>
    <w:rsid w:val="00E121F1"/>
    <w:rsid w:val="00E1263D"/>
    <w:rsid w:val="00E12722"/>
    <w:rsid w:val="00E12BD1"/>
    <w:rsid w:val="00E12D3C"/>
    <w:rsid w:val="00E12F93"/>
    <w:rsid w:val="00E13A2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40E"/>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18B"/>
    <w:rsid w:val="00E21335"/>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599"/>
    <w:rsid w:val="00E279DE"/>
    <w:rsid w:val="00E27B2C"/>
    <w:rsid w:val="00E3016B"/>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2B"/>
    <w:rsid w:val="00E3125E"/>
    <w:rsid w:val="00E312B2"/>
    <w:rsid w:val="00E313D2"/>
    <w:rsid w:val="00E3145A"/>
    <w:rsid w:val="00E3174D"/>
    <w:rsid w:val="00E3183D"/>
    <w:rsid w:val="00E319DD"/>
    <w:rsid w:val="00E31A54"/>
    <w:rsid w:val="00E31A5D"/>
    <w:rsid w:val="00E31CC7"/>
    <w:rsid w:val="00E31FA2"/>
    <w:rsid w:val="00E32471"/>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76"/>
    <w:rsid w:val="00E36784"/>
    <w:rsid w:val="00E36B8D"/>
    <w:rsid w:val="00E36C09"/>
    <w:rsid w:val="00E36D65"/>
    <w:rsid w:val="00E3701C"/>
    <w:rsid w:val="00E372F1"/>
    <w:rsid w:val="00E37332"/>
    <w:rsid w:val="00E37354"/>
    <w:rsid w:val="00E3737F"/>
    <w:rsid w:val="00E37496"/>
    <w:rsid w:val="00E3752B"/>
    <w:rsid w:val="00E376F9"/>
    <w:rsid w:val="00E37DC1"/>
    <w:rsid w:val="00E37E77"/>
    <w:rsid w:val="00E4050D"/>
    <w:rsid w:val="00E40683"/>
    <w:rsid w:val="00E40980"/>
    <w:rsid w:val="00E40AF6"/>
    <w:rsid w:val="00E40CC1"/>
    <w:rsid w:val="00E40FBE"/>
    <w:rsid w:val="00E41357"/>
    <w:rsid w:val="00E41485"/>
    <w:rsid w:val="00E4185A"/>
    <w:rsid w:val="00E419F7"/>
    <w:rsid w:val="00E41BDD"/>
    <w:rsid w:val="00E41F47"/>
    <w:rsid w:val="00E4222C"/>
    <w:rsid w:val="00E422D5"/>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3D"/>
    <w:rsid w:val="00E43F93"/>
    <w:rsid w:val="00E4421B"/>
    <w:rsid w:val="00E44490"/>
    <w:rsid w:val="00E448D0"/>
    <w:rsid w:val="00E449E2"/>
    <w:rsid w:val="00E44A0D"/>
    <w:rsid w:val="00E44A17"/>
    <w:rsid w:val="00E44B81"/>
    <w:rsid w:val="00E44E97"/>
    <w:rsid w:val="00E44F5F"/>
    <w:rsid w:val="00E4502A"/>
    <w:rsid w:val="00E45330"/>
    <w:rsid w:val="00E459DA"/>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61D"/>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3B9"/>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40"/>
    <w:rsid w:val="00E625F2"/>
    <w:rsid w:val="00E6299F"/>
    <w:rsid w:val="00E62B67"/>
    <w:rsid w:val="00E62BB9"/>
    <w:rsid w:val="00E62D36"/>
    <w:rsid w:val="00E63297"/>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7E6"/>
    <w:rsid w:val="00E66895"/>
    <w:rsid w:val="00E668B6"/>
    <w:rsid w:val="00E66AC6"/>
    <w:rsid w:val="00E66D7C"/>
    <w:rsid w:val="00E66F96"/>
    <w:rsid w:val="00E670AA"/>
    <w:rsid w:val="00E671DF"/>
    <w:rsid w:val="00E6727D"/>
    <w:rsid w:val="00E674B5"/>
    <w:rsid w:val="00E674E1"/>
    <w:rsid w:val="00E677D2"/>
    <w:rsid w:val="00E67914"/>
    <w:rsid w:val="00E67939"/>
    <w:rsid w:val="00E67BA3"/>
    <w:rsid w:val="00E67C15"/>
    <w:rsid w:val="00E67EE1"/>
    <w:rsid w:val="00E67FE3"/>
    <w:rsid w:val="00E7001E"/>
    <w:rsid w:val="00E7018F"/>
    <w:rsid w:val="00E7046E"/>
    <w:rsid w:val="00E706CA"/>
    <w:rsid w:val="00E7083F"/>
    <w:rsid w:val="00E708A9"/>
    <w:rsid w:val="00E708CA"/>
    <w:rsid w:val="00E7097F"/>
    <w:rsid w:val="00E70A74"/>
    <w:rsid w:val="00E70A9E"/>
    <w:rsid w:val="00E70B49"/>
    <w:rsid w:val="00E70BDE"/>
    <w:rsid w:val="00E70D8A"/>
    <w:rsid w:val="00E70F45"/>
    <w:rsid w:val="00E7118A"/>
    <w:rsid w:val="00E711E6"/>
    <w:rsid w:val="00E7156E"/>
    <w:rsid w:val="00E7171D"/>
    <w:rsid w:val="00E71763"/>
    <w:rsid w:val="00E71AF4"/>
    <w:rsid w:val="00E71CD8"/>
    <w:rsid w:val="00E71D0C"/>
    <w:rsid w:val="00E71F49"/>
    <w:rsid w:val="00E721AE"/>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1FC"/>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C95"/>
    <w:rsid w:val="00E91DEB"/>
    <w:rsid w:val="00E922A6"/>
    <w:rsid w:val="00E923AF"/>
    <w:rsid w:val="00E92725"/>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A31"/>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5"/>
    <w:rsid w:val="00EA258B"/>
    <w:rsid w:val="00EA2664"/>
    <w:rsid w:val="00EA2714"/>
    <w:rsid w:val="00EA28E6"/>
    <w:rsid w:val="00EA2A80"/>
    <w:rsid w:val="00EA2D3B"/>
    <w:rsid w:val="00EA2E93"/>
    <w:rsid w:val="00EA2ECE"/>
    <w:rsid w:val="00EA303A"/>
    <w:rsid w:val="00EA355A"/>
    <w:rsid w:val="00EA364A"/>
    <w:rsid w:val="00EA37E3"/>
    <w:rsid w:val="00EA390F"/>
    <w:rsid w:val="00EA3A04"/>
    <w:rsid w:val="00EA3DA1"/>
    <w:rsid w:val="00EA41ED"/>
    <w:rsid w:val="00EA421E"/>
    <w:rsid w:val="00EA46FE"/>
    <w:rsid w:val="00EA4812"/>
    <w:rsid w:val="00EA488F"/>
    <w:rsid w:val="00EA491F"/>
    <w:rsid w:val="00EA49CE"/>
    <w:rsid w:val="00EA4A43"/>
    <w:rsid w:val="00EA4AC4"/>
    <w:rsid w:val="00EA4F26"/>
    <w:rsid w:val="00EA4FD4"/>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6A"/>
    <w:rsid w:val="00EB2673"/>
    <w:rsid w:val="00EB2BCE"/>
    <w:rsid w:val="00EB2D5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5E4"/>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332"/>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9"/>
    <w:rsid w:val="00EC72AE"/>
    <w:rsid w:val="00EC7425"/>
    <w:rsid w:val="00EC77DE"/>
    <w:rsid w:val="00EC7965"/>
    <w:rsid w:val="00EC7A85"/>
    <w:rsid w:val="00EC7AC5"/>
    <w:rsid w:val="00EC7B7D"/>
    <w:rsid w:val="00EC7CAE"/>
    <w:rsid w:val="00EC7CBB"/>
    <w:rsid w:val="00ED003E"/>
    <w:rsid w:val="00ED02D1"/>
    <w:rsid w:val="00ED02FD"/>
    <w:rsid w:val="00ED033A"/>
    <w:rsid w:val="00ED061A"/>
    <w:rsid w:val="00ED0814"/>
    <w:rsid w:val="00ED0925"/>
    <w:rsid w:val="00ED0A99"/>
    <w:rsid w:val="00ED11A1"/>
    <w:rsid w:val="00ED133C"/>
    <w:rsid w:val="00ED14B7"/>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AD1"/>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E30"/>
    <w:rsid w:val="00EE4F0C"/>
    <w:rsid w:val="00EE4FFF"/>
    <w:rsid w:val="00EE5180"/>
    <w:rsid w:val="00EE5538"/>
    <w:rsid w:val="00EE55AB"/>
    <w:rsid w:val="00EE5683"/>
    <w:rsid w:val="00EE5A20"/>
    <w:rsid w:val="00EE5A92"/>
    <w:rsid w:val="00EE5D69"/>
    <w:rsid w:val="00EE5F92"/>
    <w:rsid w:val="00EE6036"/>
    <w:rsid w:val="00EE63BF"/>
    <w:rsid w:val="00EE6419"/>
    <w:rsid w:val="00EE6439"/>
    <w:rsid w:val="00EE64E6"/>
    <w:rsid w:val="00EE6648"/>
    <w:rsid w:val="00EE66C6"/>
    <w:rsid w:val="00EE6E6E"/>
    <w:rsid w:val="00EE7110"/>
    <w:rsid w:val="00EE715B"/>
    <w:rsid w:val="00EE75BF"/>
    <w:rsid w:val="00EE76AC"/>
    <w:rsid w:val="00EE784F"/>
    <w:rsid w:val="00EE7859"/>
    <w:rsid w:val="00EE791C"/>
    <w:rsid w:val="00EE7935"/>
    <w:rsid w:val="00EE7BFA"/>
    <w:rsid w:val="00EE7D36"/>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063"/>
    <w:rsid w:val="00EF3086"/>
    <w:rsid w:val="00EF3227"/>
    <w:rsid w:val="00EF35B4"/>
    <w:rsid w:val="00EF3735"/>
    <w:rsid w:val="00EF380F"/>
    <w:rsid w:val="00EF38FC"/>
    <w:rsid w:val="00EF39E9"/>
    <w:rsid w:val="00EF4170"/>
    <w:rsid w:val="00EF42EB"/>
    <w:rsid w:val="00EF443A"/>
    <w:rsid w:val="00EF44ED"/>
    <w:rsid w:val="00EF4B3C"/>
    <w:rsid w:val="00EF4B5C"/>
    <w:rsid w:val="00EF4B7C"/>
    <w:rsid w:val="00EF4C23"/>
    <w:rsid w:val="00EF50AF"/>
    <w:rsid w:val="00EF55C8"/>
    <w:rsid w:val="00EF5650"/>
    <w:rsid w:val="00EF579E"/>
    <w:rsid w:val="00EF57B6"/>
    <w:rsid w:val="00EF57DA"/>
    <w:rsid w:val="00EF5F42"/>
    <w:rsid w:val="00EF5FFA"/>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39"/>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370"/>
    <w:rsid w:val="00F074A8"/>
    <w:rsid w:val="00F07572"/>
    <w:rsid w:val="00F0772C"/>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09"/>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3F31"/>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EB1"/>
    <w:rsid w:val="00F25FF6"/>
    <w:rsid w:val="00F260C4"/>
    <w:rsid w:val="00F26196"/>
    <w:rsid w:val="00F262F2"/>
    <w:rsid w:val="00F2640F"/>
    <w:rsid w:val="00F26EB3"/>
    <w:rsid w:val="00F26EDE"/>
    <w:rsid w:val="00F27060"/>
    <w:rsid w:val="00F274CA"/>
    <w:rsid w:val="00F27521"/>
    <w:rsid w:val="00F2780A"/>
    <w:rsid w:val="00F2782A"/>
    <w:rsid w:val="00F27F79"/>
    <w:rsid w:val="00F30061"/>
    <w:rsid w:val="00F3013D"/>
    <w:rsid w:val="00F305AA"/>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1CE"/>
    <w:rsid w:val="00F33302"/>
    <w:rsid w:val="00F333C6"/>
    <w:rsid w:val="00F3350B"/>
    <w:rsid w:val="00F336CD"/>
    <w:rsid w:val="00F337A8"/>
    <w:rsid w:val="00F33D00"/>
    <w:rsid w:val="00F33E31"/>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34B"/>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20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C7E"/>
    <w:rsid w:val="00F43EE7"/>
    <w:rsid w:val="00F44051"/>
    <w:rsid w:val="00F4448F"/>
    <w:rsid w:val="00F4495F"/>
    <w:rsid w:val="00F44B2E"/>
    <w:rsid w:val="00F44C77"/>
    <w:rsid w:val="00F44CDF"/>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C6"/>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4B2"/>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5B"/>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A97"/>
    <w:rsid w:val="00F65E28"/>
    <w:rsid w:val="00F6604E"/>
    <w:rsid w:val="00F6609F"/>
    <w:rsid w:val="00F660BF"/>
    <w:rsid w:val="00F662B7"/>
    <w:rsid w:val="00F6630C"/>
    <w:rsid w:val="00F66418"/>
    <w:rsid w:val="00F66761"/>
    <w:rsid w:val="00F667B1"/>
    <w:rsid w:val="00F66ABB"/>
    <w:rsid w:val="00F670CF"/>
    <w:rsid w:val="00F6715D"/>
    <w:rsid w:val="00F671D3"/>
    <w:rsid w:val="00F6728B"/>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477"/>
    <w:rsid w:val="00F72523"/>
    <w:rsid w:val="00F7255F"/>
    <w:rsid w:val="00F72743"/>
    <w:rsid w:val="00F727D6"/>
    <w:rsid w:val="00F728AE"/>
    <w:rsid w:val="00F728EE"/>
    <w:rsid w:val="00F72C3B"/>
    <w:rsid w:val="00F72FF4"/>
    <w:rsid w:val="00F7343D"/>
    <w:rsid w:val="00F7374E"/>
    <w:rsid w:val="00F73760"/>
    <w:rsid w:val="00F7382D"/>
    <w:rsid w:val="00F7397F"/>
    <w:rsid w:val="00F73A58"/>
    <w:rsid w:val="00F73AE1"/>
    <w:rsid w:val="00F73E26"/>
    <w:rsid w:val="00F73FD5"/>
    <w:rsid w:val="00F7401E"/>
    <w:rsid w:val="00F7422B"/>
    <w:rsid w:val="00F74296"/>
    <w:rsid w:val="00F742E6"/>
    <w:rsid w:val="00F74604"/>
    <w:rsid w:val="00F748E8"/>
    <w:rsid w:val="00F749EF"/>
    <w:rsid w:val="00F74ACC"/>
    <w:rsid w:val="00F74B02"/>
    <w:rsid w:val="00F75433"/>
    <w:rsid w:val="00F754D5"/>
    <w:rsid w:val="00F7558F"/>
    <w:rsid w:val="00F75D29"/>
    <w:rsid w:val="00F75D3A"/>
    <w:rsid w:val="00F76250"/>
    <w:rsid w:val="00F763E6"/>
    <w:rsid w:val="00F76812"/>
    <w:rsid w:val="00F76AD5"/>
    <w:rsid w:val="00F76F04"/>
    <w:rsid w:val="00F76F0A"/>
    <w:rsid w:val="00F76F2C"/>
    <w:rsid w:val="00F77013"/>
    <w:rsid w:val="00F770B3"/>
    <w:rsid w:val="00F770E2"/>
    <w:rsid w:val="00F772EC"/>
    <w:rsid w:val="00F77685"/>
    <w:rsid w:val="00F778D0"/>
    <w:rsid w:val="00F77ED2"/>
    <w:rsid w:val="00F77F3D"/>
    <w:rsid w:val="00F77F5D"/>
    <w:rsid w:val="00F801E4"/>
    <w:rsid w:val="00F8024C"/>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A07"/>
    <w:rsid w:val="00F83C29"/>
    <w:rsid w:val="00F83F2D"/>
    <w:rsid w:val="00F84149"/>
    <w:rsid w:val="00F84170"/>
    <w:rsid w:val="00F841AF"/>
    <w:rsid w:val="00F8431D"/>
    <w:rsid w:val="00F843AB"/>
    <w:rsid w:val="00F8452F"/>
    <w:rsid w:val="00F845B7"/>
    <w:rsid w:val="00F8475E"/>
    <w:rsid w:val="00F84AFA"/>
    <w:rsid w:val="00F84BC9"/>
    <w:rsid w:val="00F84D0A"/>
    <w:rsid w:val="00F84D13"/>
    <w:rsid w:val="00F84E11"/>
    <w:rsid w:val="00F84E82"/>
    <w:rsid w:val="00F84EF1"/>
    <w:rsid w:val="00F85081"/>
    <w:rsid w:val="00F8511B"/>
    <w:rsid w:val="00F8514C"/>
    <w:rsid w:val="00F851A0"/>
    <w:rsid w:val="00F851B3"/>
    <w:rsid w:val="00F851C8"/>
    <w:rsid w:val="00F85C72"/>
    <w:rsid w:val="00F85E07"/>
    <w:rsid w:val="00F85E36"/>
    <w:rsid w:val="00F85E87"/>
    <w:rsid w:val="00F86A2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24F"/>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DAF"/>
    <w:rsid w:val="00F92F16"/>
    <w:rsid w:val="00F93261"/>
    <w:rsid w:val="00F93443"/>
    <w:rsid w:val="00F934F3"/>
    <w:rsid w:val="00F93517"/>
    <w:rsid w:val="00F935EC"/>
    <w:rsid w:val="00F9382C"/>
    <w:rsid w:val="00F93866"/>
    <w:rsid w:val="00F93A57"/>
    <w:rsid w:val="00F93E3B"/>
    <w:rsid w:val="00F93EEC"/>
    <w:rsid w:val="00F94316"/>
    <w:rsid w:val="00F94360"/>
    <w:rsid w:val="00F9439B"/>
    <w:rsid w:val="00F943E6"/>
    <w:rsid w:val="00F94732"/>
    <w:rsid w:val="00F94B32"/>
    <w:rsid w:val="00F94D2C"/>
    <w:rsid w:val="00F94DC6"/>
    <w:rsid w:val="00F94E0A"/>
    <w:rsid w:val="00F95176"/>
    <w:rsid w:val="00F95408"/>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DEC"/>
    <w:rsid w:val="00F96E4F"/>
    <w:rsid w:val="00F96F04"/>
    <w:rsid w:val="00F9727A"/>
    <w:rsid w:val="00F97445"/>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03A"/>
    <w:rsid w:val="00FA17AC"/>
    <w:rsid w:val="00FA195A"/>
    <w:rsid w:val="00FA19E1"/>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57C"/>
    <w:rsid w:val="00FA4607"/>
    <w:rsid w:val="00FA4718"/>
    <w:rsid w:val="00FA4864"/>
    <w:rsid w:val="00FA4D56"/>
    <w:rsid w:val="00FA4EB4"/>
    <w:rsid w:val="00FA4EE1"/>
    <w:rsid w:val="00FA4F24"/>
    <w:rsid w:val="00FA520B"/>
    <w:rsid w:val="00FA520F"/>
    <w:rsid w:val="00FA551D"/>
    <w:rsid w:val="00FA55AC"/>
    <w:rsid w:val="00FA5736"/>
    <w:rsid w:val="00FA5912"/>
    <w:rsid w:val="00FA6435"/>
    <w:rsid w:val="00FA649D"/>
    <w:rsid w:val="00FA687B"/>
    <w:rsid w:val="00FA6904"/>
    <w:rsid w:val="00FA699A"/>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936"/>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949"/>
    <w:rsid w:val="00FB5B03"/>
    <w:rsid w:val="00FB5C94"/>
    <w:rsid w:val="00FB5D0C"/>
    <w:rsid w:val="00FB6395"/>
    <w:rsid w:val="00FB643C"/>
    <w:rsid w:val="00FB6B85"/>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402"/>
    <w:rsid w:val="00FC0615"/>
    <w:rsid w:val="00FC0A7A"/>
    <w:rsid w:val="00FC0B78"/>
    <w:rsid w:val="00FC0C13"/>
    <w:rsid w:val="00FC1076"/>
    <w:rsid w:val="00FC10BB"/>
    <w:rsid w:val="00FC1143"/>
    <w:rsid w:val="00FC1645"/>
    <w:rsid w:val="00FC166C"/>
    <w:rsid w:val="00FC1690"/>
    <w:rsid w:val="00FC1974"/>
    <w:rsid w:val="00FC1982"/>
    <w:rsid w:val="00FC1AB1"/>
    <w:rsid w:val="00FC20AF"/>
    <w:rsid w:val="00FC2160"/>
    <w:rsid w:val="00FC23C9"/>
    <w:rsid w:val="00FC26D3"/>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2FF"/>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492"/>
    <w:rsid w:val="00FD27F6"/>
    <w:rsid w:val="00FD28BC"/>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A5B"/>
    <w:rsid w:val="00FD4C7A"/>
    <w:rsid w:val="00FD53A5"/>
    <w:rsid w:val="00FD54EB"/>
    <w:rsid w:val="00FD54F2"/>
    <w:rsid w:val="00FD55F8"/>
    <w:rsid w:val="00FD5645"/>
    <w:rsid w:val="00FD56E0"/>
    <w:rsid w:val="00FD572C"/>
    <w:rsid w:val="00FD5808"/>
    <w:rsid w:val="00FD5AEA"/>
    <w:rsid w:val="00FD6338"/>
    <w:rsid w:val="00FD64D4"/>
    <w:rsid w:val="00FD6AF2"/>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83D"/>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076"/>
    <w:rsid w:val="00FE6165"/>
    <w:rsid w:val="00FE63AA"/>
    <w:rsid w:val="00FE6C07"/>
    <w:rsid w:val="00FE6F8B"/>
    <w:rsid w:val="00FE7076"/>
    <w:rsid w:val="00FE76C8"/>
    <w:rsid w:val="00FE7707"/>
    <w:rsid w:val="00FE7DDD"/>
    <w:rsid w:val="00FE7E22"/>
    <w:rsid w:val="00FE7ECC"/>
    <w:rsid w:val="00FE7F36"/>
    <w:rsid w:val="00FF01C7"/>
    <w:rsid w:val="00FF0245"/>
    <w:rsid w:val="00FF04E3"/>
    <w:rsid w:val="00FF05ED"/>
    <w:rsid w:val="00FF09F5"/>
    <w:rsid w:val="00FF0A1C"/>
    <w:rsid w:val="00FF0CCA"/>
    <w:rsid w:val="00FF0F18"/>
    <w:rsid w:val="00FF103B"/>
    <w:rsid w:val="00FF11F8"/>
    <w:rsid w:val="00FF128B"/>
    <w:rsid w:val="00FF1A60"/>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2F7B"/>
    <w:rsid w:val="00FF32CA"/>
    <w:rsid w:val="00FF341B"/>
    <w:rsid w:val="00FF355E"/>
    <w:rsid w:val="00FF3863"/>
    <w:rsid w:val="00FF428C"/>
    <w:rsid w:val="00FF4411"/>
    <w:rsid w:val="00FF4BCA"/>
    <w:rsid w:val="00FF4C1A"/>
    <w:rsid w:val="00FF4DB1"/>
    <w:rsid w:val="00FF5009"/>
    <w:rsid w:val="00FF52B0"/>
    <w:rsid w:val="00FF53B6"/>
    <w:rsid w:val="00FF552A"/>
    <w:rsid w:val="00FF5788"/>
    <w:rsid w:val="00FF5999"/>
    <w:rsid w:val="00FF5DC6"/>
    <w:rsid w:val="00FF5FE1"/>
    <w:rsid w:val="00FF6546"/>
    <w:rsid w:val="00FF6668"/>
    <w:rsid w:val="00FF699D"/>
    <w:rsid w:val="00FF69EA"/>
    <w:rsid w:val="00FF6BC5"/>
    <w:rsid w:val="00FF6CC8"/>
    <w:rsid w:val="00FF6CFA"/>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15:docId w15:val="{9B3613BF-AF71-4D94-9A29-35C77E6BF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477A2B"/>
    <w:pPr>
      <w:numPr>
        <w:ilvl w:val="0"/>
        <w:numId w:val="0"/>
      </w:numPr>
      <w:spacing w:before="0" w:after="0" w:line="240" w:lineRule="atLeast"/>
      <w:ind w:left="547" w:hanging="547"/>
      <w:outlineLvl w:val="0"/>
    </w:pPr>
    <w:rPr>
      <w:rFonts w:cs="Angsana New"/>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qForma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477A2B"/>
    <w:rPr>
      <w:rFonts w:cs="Angsana New"/>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TextBody">
    <w:name w:val="Text Body"/>
    <w:basedOn w:val="Normal"/>
    <w:unhideWhenUsed/>
    <w:rsid w:val="003D3A15"/>
    <w:pPr>
      <w:spacing w:after="120" w:line="259" w:lineRule="auto"/>
    </w:pPr>
    <w:rPr>
      <w:rFonts w:asciiTheme="minorHAnsi" w:eastAsiaTheme="minorHAnsi" w:hAnsiTheme="minorHAnsi" w:cstheme="minorBidi"/>
      <w:szCs w:val="2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272907571">
      <w:bodyDiv w:val="1"/>
      <w:marLeft w:val="0"/>
      <w:marRight w:val="0"/>
      <w:marTop w:val="0"/>
      <w:marBottom w:val="0"/>
      <w:divBdr>
        <w:top w:val="none" w:sz="0" w:space="0" w:color="auto"/>
        <w:left w:val="none" w:sz="0" w:space="0" w:color="auto"/>
        <w:bottom w:val="none" w:sz="0" w:space="0" w:color="auto"/>
        <w:right w:val="none" w:sz="0" w:space="0" w:color="auto"/>
      </w:divBdr>
    </w:div>
    <w:div w:id="33792581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6546723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5576138">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1007784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564753648">
      <w:bodyDiv w:val="1"/>
      <w:marLeft w:val="0"/>
      <w:marRight w:val="0"/>
      <w:marTop w:val="0"/>
      <w:marBottom w:val="0"/>
      <w:divBdr>
        <w:top w:val="none" w:sz="0" w:space="0" w:color="auto"/>
        <w:left w:val="none" w:sz="0" w:space="0" w:color="auto"/>
        <w:bottom w:val="none" w:sz="0" w:space="0" w:color="auto"/>
        <w:right w:val="none" w:sz="0" w:space="0" w:color="auto"/>
      </w:divBdr>
    </w:div>
    <w:div w:id="1576403190">
      <w:bodyDiv w:val="1"/>
      <w:marLeft w:val="0"/>
      <w:marRight w:val="0"/>
      <w:marTop w:val="0"/>
      <w:marBottom w:val="0"/>
      <w:divBdr>
        <w:top w:val="none" w:sz="0" w:space="0" w:color="auto"/>
        <w:left w:val="none" w:sz="0" w:space="0" w:color="auto"/>
        <w:bottom w:val="none" w:sz="0" w:space="0" w:color="auto"/>
        <w:right w:val="none" w:sz="0" w:space="0" w:color="auto"/>
      </w:divBdr>
    </w:div>
    <w:div w:id="1606839182">
      <w:bodyDiv w:val="1"/>
      <w:marLeft w:val="0"/>
      <w:marRight w:val="0"/>
      <w:marTop w:val="0"/>
      <w:marBottom w:val="0"/>
      <w:divBdr>
        <w:top w:val="none" w:sz="0" w:space="0" w:color="auto"/>
        <w:left w:val="none" w:sz="0" w:space="0" w:color="auto"/>
        <w:bottom w:val="none" w:sz="0" w:space="0" w:color="auto"/>
        <w:right w:val="none" w:sz="0" w:space="0" w:color="auto"/>
      </w:divBdr>
    </w:div>
    <w:div w:id="170139972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64261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0AD0F1464F58648A7CCCE7393FFA72B" ma:contentTypeVersion="3" ma:contentTypeDescription="Create a new document." ma:contentTypeScope="" ma:versionID="ec65e786bc73f0f7866fd4153c7697f5">
  <xsd:schema xmlns:xsd="http://www.w3.org/2001/XMLSchema" xmlns:xs="http://www.w3.org/2001/XMLSchema" xmlns:p="http://schemas.microsoft.com/office/2006/metadata/properties" xmlns:ns2="89e543a1-6397-4cb7-ba06-7282c6d6cacd" targetNamespace="http://schemas.microsoft.com/office/2006/metadata/properties" ma:root="true" ma:fieldsID="9d38ed70c60265f57f467379567dda7f" ns2:_="">
    <xsd:import namespace="89e543a1-6397-4cb7-ba06-7282c6d6ca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e543a1-6397-4cb7-ba06-7282c6d6ca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C40E76-9EC1-4CFE-947A-B3CC862E3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3.xml><?xml version="1.0" encoding="utf-8"?>
<ds:datastoreItem xmlns:ds="http://schemas.openxmlformats.org/officeDocument/2006/customXml" ds:itemID="{411A6FB5-C0EF-4CFC-85D2-B7BECA4E4975}">
  <ds:schemaRefs>
    <ds:schemaRef ds:uri="http://schemas.openxmlformats.org/officeDocument/2006/bibliography"/>
  </ds:schemaRefs>
</ds:datastoreItem>
</file>

<file path=customXml/itemProps4.xml><?xml version="1.0" encoding="utf-8"?>
<ds:datastoreItem xmlns:ds="http://schemas.openxmlformats.org/officeDocument/2006/customXml" ds:itemID="{AA65AA9D-2AB4-4248-A3D2-8FF1455EA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e543a1-6397-4cb7-ba06-7282c6d6c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TotalTime>
  <Pages>2</Pages>
  <Words>332</Words>
  <Characters>1893</Characters>
  <Application>Microsoft Office Word</Application>
  <DocSecurity>4</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KPMG</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Sukanda, Bamrungpakdee</cp:lastModifiedBy>
  <cp:revision>2</cp:revision>
  <cp:lastPrinted>2026-08-10T04:20:00Z</cp:lastPrinted>
  <dcterms:created xsi:type="dcterms:W3CDTF">2026-08-12T05:01:00Z</dcterms:created>
  <dcterms:modified xsi:type="dcterms:W3CDTF">2026-08-12T05:01:00Z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0x010100F0AD0F1464F58648A7CCCE7393FFA72B</vt:lpwstr>
  </property>
</Properties>
</file>