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BE10D7" w:rsidRPr="00D72255" w14:paraId="08206B76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032ADC99" w:rsidR="00BE10D7" w:rsidRPr="00D72255" w:rsidRDefault="00BE10D7" w:rsidP="003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35024373"/>
            <w:r w:rsidRPr="00EB4282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BE10D7" w:rsidRPr="00D72255" w14:paraId="37B700AE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7C25" w:rsidRPr="00D72255" w14:paraId="6BF0478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2EBBBC4" w14:textId="77777777" w:rsidR="005E7C25" w:rsidRPr="00EB4282" w:rsidRDefault="005E7C2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8F3A8D" w14:textId="77777777" w:rsidR="005E7C25" w:rsidRPr="00D72255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9C5FFB9" w14:textId="0C7124A8" w:rsidR="005E7C25" w:rsidRPr="00EB4282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BE10D7" w:rsidRPr="00D72255" w14:paraId="5F1F045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2A1DE71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10A9C68" w14:textId="4A43BB66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</w:t>
            </w:r>
            <w:r w:rsidR="00A541D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ใน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การจัดทำ</w:t>
            </w:r>
            <w:r w:rsidR="00E9245A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ข้อมูลทางการเงิน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</w:t>
            </w:r>
            <w:r w:rsidR="005D6401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</w:tr>
      <w:tr w:rsidR="002E093F" w:rsidRPr="00D72255" w14:paraId="1C688E4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3F59AA3" w14:textId="77777777" w:rsidR="002E093F" w:rsidRPr="00EB4282" w:rsidRDefault="002E093F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3A33F6" w14:textId="77777777" w:rsidR="002E093F" w:rsidRPr="00D72255" w:rsidRDefault="002E093F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E8288E" w14:textId="0FB185CE" w:rsidR="002E093F" w:rsidRPr="00EB4282" w:rsidRDefault="00B80360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BE10D7" w:rsidRPr="00D72255" w14:paraId="6AD130B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3F57CA7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5B48EA5" w14:textId="2CE36B00" w:rsidR="00BE10D7" w:rsidRPr="00EB4282" w:rsidRDefault="002B19AE" w:rsidP="002B19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รายการธุรกิจกับ</w:t>
            </w:r>
            <w:r w:rsidR="00BE10D7" w:rsidRPr="00EB42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BE10D7" w:rsidRPr="00D72255" w14:paraId="309E6A0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648034C" w14:textId="77777777" w:rsidR="00BE10D7" w:rsidRPr="00EB4282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49202D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77B4F4F" w14:textId="77777777" w:rsidR="00BE10D7" w:rsidRPr="00EB4282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72255" w14:paraId="7299497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8578B8E" w14:textId="77777777" w:rsidR="00BE10D7" w:rsidRPr="002617CC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2617CC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8B63EF0" w14:textId="77777777" w:rsidR="00BE10D7" w:rsidRPr="002617CC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617CC">
              <w:rPr>
                <w:rFonts w:ascii="Angsana New" w:hAnsi="Angsana New" w:hint="cs"/>
                <w:sz w:val="28"/>
                <w:szCs w:val="28"/>
                <w:cs/>
              </w:rPr>
              <w:t>สินทรัพย์และหนี้สินที่เกิดจากสัญญา</w:t>
            </w:r>
          </w:p>
        </w:tc>
      </w:tr>
      <w:tr w:rsidR="00174B28" w:rsidRPr="00D72255" w14:paraId="0294A85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A5CFFC6" w14:textId="77777777" w:rsidR="00174B28" w:rsidRPr="00D72255" w:rsidRDefault="00174B28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D1895" w14:textId="77777777" w:rsidR="00174B28" w:rsidRPr="00D72255" w:rsidRDefault="00174B28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334FB2C" w14:textId="715476BD" w:rsidR="00174B28" w:rsidRPr="00EB4282" w:rsidRDefault="00857D7A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เงินฝากสถาบันการเงินที่ติดภาระค้ำประกัน</w:t>
            </w:r>
          </w:p>
        </w:tc>
      </w:tr>
      <w:tr w:rsidR="00BE10D7" w:rsidRPr="00D72255" w14:paraId="2C79306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A4309F" w14:textId="77777777" w:rsidR="00BE10D7" w:rsidRPr="00D72255" w:rsidRDefault="00BE10D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E3D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8FC91FC" w14:textId="09DD9206" w:rsidR="00BE10D7" w:rsidRPr="00EB4282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1B5AA5" w:rsidRPr="00D72255" w14:paraId="3AE6B55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14F2E13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5CE8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A3E721" w14:textId="3284809D" w:rsidR="001B5AA5" w:rsidRPr="00681085" w:rsidRDefault="001B5AA5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C45210" w:rsidRPr="00D72255" w14:paraId="08EEEC1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A8036FC" w14:textId="77777777" w:rsidR="00C45210" w:rsidRPr="00556006" w:rsidRDefault="00C45210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A4C2C" w14:textId="77777777" w:rsidR="00C45210" w:rsidRPr="00556006" w:rsidRDefault="00C4521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2D8F9AA" w14:textId="4EE1927F" w:rsidR="00C45210" w:rsidRPr="00556006" w:rsidRDefault="00333C7D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5600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หุ้นกู้แปลงสภาพ</w:t>
            </w:r>
            <w:r w:rsidRPr="0055600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และใบสำคัญแสดงสิทธิ</w:t>
            </w:r>
          </w:p>
        </w:tc>
      </w:tr>
      <w:tr w:rsidR="00AF5929" w:rsidRPr="00D72255" w14:paraId="430C7BE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88CFFE" w14:textId="77777777" w:rsidR="00AF5929" w:rsidRPr="00556006" w:rsidRDefault="00AF5929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02EA6" w14:textId="77777777" w:rsidR="00AF5929" w:rsidRPr="00556006" w:rsidRDefault="00AF5929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02A5506" w14:textId="3CC10A87" w:rsidR="00AF5929" w:rsidRPr="00556006" w:rsidRDefault="00ED7A4E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ทุนเรือนหุ้น</w:t>
            </w:r>
          </w:p>
        </w:tc>
      </w:tr>
      <w:tr w:rsidR="00991D97" w:rsidRPr="00D72255" w14:paraId="5A8870D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07025B" w14:textId="77777777" w:rsidR="00991D97" w:rsidRPr="00681085" w:rsidRDefault="00991D97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22F1A" w14:textId="77777777" w:rsidR="00991D97" w:rsidRPr="00681085" w:rsidRDefault="00991D9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705F4AE" w14:textId="484FECA9" w:rsidR="00991D97" w:rsidRPr="00EB4282" w:rsidRDefault="007035A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ค่าใช้จ่าย</w:t>
            </w:r>
            <w:r w:rsidR="00602E5B"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7E0FE3" w:rsidRPr="00D72255" w14:paraId="6FB53F47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B635FA7" w14:textId="77777777" w:rsidR="007E0FE3" w:rsidRPr="00681085" w:rsidRDefault="007E0FE3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950C6" w14:textId="77777777" w:rsidR="007E0FE3" w:rsidRPr="00681085" w:rsidRDefault="007E0F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37CA43B" w14:textId="546A6D1E" w:rsidR="007E0FE3" w:rsidRPr="00EB4282" w:rsidRDefault="009924AE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924AE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1B5AA5" w:rsidRPr="00D72255" w14:paraId="0623F17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0421683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6838B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1D1512C" w14:textId="6CCFE39C" w:rsidR="001B5AA5" w:rsidRPr="00EB4282" w:rsidRDefault="004715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AD6515" w:rsidRPr="00D72255" w14:paraId="617DFC7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B32F971" w14:textId="77777777" w:rsidR="00AD6515" w:rsidRPr="00681085" w:rsidRDefault="00AD651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83F9C" w14:textId="77777777" w:rsidR="00AD6515" w:rsidRPr="00681085" w:rsidRDefault="00AD651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4CD4286" w14:textId="6F9DD0F7" w:rsidR="00AD6515" w:rsidRPr="00EB4282" w:rsidRDefault="00B5514B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B5AA5" w:rsidRPr="00D72255" w14:paraId="455272C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15460C" w14:textId="77777777" w:rsidR="001B5AA5" w:rsidRPr="00681085" w:rsidRDefault="001B5AA5" w:rsidP="00683F3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D2151" w14:textId="77777777" w:rsidR="001B5AA5" w:rsidRPr="0068108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63C392" w14:textId="0057EF8F" w:rsidR="001B5AA5" w:rsidRPr="00681085" w:rsidRDefault="007E3D7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42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bookmarkEnd w:id="0"/>
    </w:tbl>
    <w:p w14:paraId="3673FE73" w14:textId="77777777" w:rsidR="00BE10D7" w:rsidRPr="00EB4282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</w:p>
    <w:p w14:paraId="4DC93C1C" w14:textId="77777777" w:rsidR="00BE10D7" w:rsidRPr="00EB4282" w:rsidRDefault="00BE10D7" w:rsidP="0017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3C13E0DA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8E12F9B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1EC2BCB" w14:textId="7D0BBA24" w:rsidR="0034567D" w:rsidRPr="00D72255" w:rsidRDefault="009646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br w:type="page"/>
      </w:r>
      <w:r w:rsidR="00FB1B0E" w:rsidRPr="00EB4282">
        <w:rPr>
          <w:rFonts w:ascii="Angsana New" w:eastAsia="Malgun Gothic" w:hAnsi="Angsana New"/>
          <w:sz w:val="28"/>
          <w:szCs w:val="28"/>
          <w:cs/>
        </w:rPr>
        <w:lastRenderedPageBreak/>
        <w:t>หมายเหตุประกอบข้อมูลทางการเงินระหว่างกาลแบบย่อเป็นส่วนหนึ่งของข้อมูลทางการเงินระหว่างกาลนี้</w:t>
      </w:r>
    </w:p>
    <w:p w14:paraId="298DFCEF" w14:textId="67F7183B" w:rsidR="0034567D" w:rsidRPr="00D72255" w:rsidRDefault="00412F1E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EB4282">
        <w:rPr>
          <w:rFonts w:ascii="Angsana New" w:eastAsia="Malgun Gothic" w:hAnsi="Angsana New"/>
          <w:sz w:val="28"/>
          <w:szCs w:val="28"/>
          <w:cs/>
        </w:rPr>
        <w:t>คณะกรรมการบริษัทได้อนุมัติให้ออกข้อมูลทางการเงินระหว่างกาลนี้</w:t>
      </w:r>
      <w:r w:rsidR="0034567D" w:rsidRPr="00EB4282">
        <w:rPr>
          <w:rFonts w:ascii="Angsana New" w:eastAsia="Malgun Gothic" w:hAnsi="Angsana New" w:hint="cs"/>
          <w:sz w:val="28"/>
          <w:szCs w:val="28"/>
          <w:cs/>
        </w:rPr>
        <w:t>เมื่อ</w:t>
      </w:r>
      <w:r w:rsidR="0034567D" w:rsidRPr="00DE771A">
        <w:rPr>
          <w:rFonts w:ascii="Angsana New" w:eastAsia="Malgun Gothic" w:hAnsi="Angsana New"/>
          <w:sz w:val="28"/>
          <w:szCs w:val="28"/>
          <w:cs/>
        </w:rPr>
        <w:t>วันที่</w:t>
      </w:r>
      <w:r w:rsidR="0025354D" w:rsidRPr="00DE771A">
        <w:rPr>
          <w:rFonts w:ascii="Angsana New" w:eastAsia="Malgun Gothic" w:hAnsi="Angsana New"/>
          <w:sz w:val="28"/>
          <w:szCs w:val="28"/>
        </w:rPr>
        <w:t xml:space="preserve"> </w:t>
      </w:r>
      <w:r w:rsidR="00AA1CEF" w:rsidRPr="00DE771A">
        <w:rPr>
          <w:rFonts w:ascii="Angsana New" w:eastAsia="Malgun Gothic" w:hAnsi="Angsana New"/>
          <w:sz w:val="28"/>
          <w:szCs w:val="28"/>
        </w:rPr>
        <w:t>7</w:t>
      </w:r>
      <w:r w:rsidR="00D50CBF" w:rsidRPr="00DE771A">
        <w:rPr>
          <w:rFonts w:ascii="Angsana New" w:eastAsia="Malgun Gothic" w:hAnsi="Angsana New"/>
          <w:sz w:val="28"/>
          <w:szCs w:val="28"/>
        </w:rPr>
        <w:t xml:space="preserve"> </w:t>
      </w:r>
      <w:r w:rsidR="0004356A" w:rsidRPr="00DE771A">
        <w:rPr>
          <w:rFonts w:ascii="Angsana New" w:eastAsia="Malgun Gothic" w:hAnsi="Angsana New"/>
          <w:sz w:val="28"/>
          <w:szCs w:val="28"/>
          <w:cs/>
        </w:rPr>
        <w:t>สิงหาคม</w:t>
      </w:r>
      <w:r w:rsidR="0025354D" w:rsidRPr="00DE771A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="0025354D" w:rsidRPr="00DE771A">
        <w:rPr>
          <w:rFonts w:ascii="Angsana New" w:eastAsia="Malgun Gothic" w:hAnsi="Angsana New"/>
          <w:sz w:val="28"/>
          <w:szCs w:val="28"/>
        </w:rPr>
        <w:t>256</w:t>
      </w:r>
      <w:r w:rsidR="00A603AC" w:rsidRPr="00DE771A">
        <w:rPr>
          <w:rFonts w:ascii="Angsana New" w:eastAsia="Malgun Gothic" w:hAnsi="Angsana New"/>
          <w:sz w:val="28"/>
          <w:szCs w:val="28"/>
        </w:rPr>
        <w:t>9</w:t>
      </w:r>
    </w:p>
    <w:p w14:paraId="1345591D" w14:textId="07D4EF5B" w:rsidR="005E7C25" w:rsidRPr="00C16B98" w:rsidRDefault="005E7C25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ข้อมูลทั่วไป</w:t>
      </w:r>
    </w:p>
    <w:p w14:paraId="098C0DC3" w14:textId="6F87D853" w:rsidR="005E7C25" w:rsidRPr="00D72255" w:rsidRDefault="00750F0C" w:rsidP="0017236A">
      <w:pPr>
        <w:pStyle w:val="BodyText2"/>
        <w:ind w:left="360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 xml:space="preserve">บริษัท ซี เอ แซด (ประเทศไทย) จำกัด (มหาชน) </w:t>
      </w:r>
      <w:r w:rsidR="00BE034B" w:rsidRPr="00D72255">
        <w:rPr>
          <w:rFonts w:hint="cs"/>
          <w:sz w:val="28"/>
          <w:szCs w:val="28"/>
          <w:lang w:val="en-US"/>
        </w:rPr>
        <w:t>(</w:t>
      </w:r>
      <w:r w:rsidRPr="00D72255">
        <w:rPr>
          <w:rFonts w:hint="cs"/>
          <w:sz w:val="28"/>
          <w:szCs w:val="28"/>
          <w:lang w:val="en-US"/>
        </w:rPr>
        <w:t>“</w:t>
      </w:r>
      <w:r w:rsidRPr="00EB4282">
        <w:rPr>
          <w:rFonts w:hint="cs"/>
          <w:sz w:val="28"/>
          <w:szCs w:val="28"/>
          <w:cs/>
          <w:lang w:val="en-US"/>
        </w:rPr>
        <w:t>บริษัท”</w:t>
      </w:r>
      <w:r w:rsidR="00BE034B" w:rsidRPr="00D72255">
        <w:rPr>
          <w:rFonts w:hint="cs"/>
          <w:sz w:val="28"/>
          <w:szCs w:val="28"/>
          <w:lang w:val="en-US"/>
        </w:rPr>
        <w:t>)</w:t>
      </w:r>
      <w:r w:rsidRPr="00EB4282">
        <w:rPr>
          <w:rFonts w:hint="cs"/>
          <w:sz w:val="28"/>
          <w:szCs w:val="28"/>
          <w:cs/>
          <w:lang w:val="en-US"/>
        </w:rPr>
        <w:t xml:space="preserve">  เป็นนิติบุคคลที่จัดตั้งขึ้นในประเทศไทย</w:t>
      </w:r>
      <w:r w:rsidR="00820FB5" w:rsidRPr="00820FB5">
        <w:rPr>
          <w:sz w:val="28"/>
          <w:szCs w:val="28"/>
          <w:cs/>
          <w:lang w:val="en-US"/>
        </w:rPr>
        <w:t xml:space="preserve">เมื่อวันที่ </w:t>
      </w:r>
      <w:r w:rsidR="00950702">
        <w:rPr>
          <w:sz w:val="28"/>
          <w:szCs w:val="28"/>
          <w:lang w:val="en-US"/>
        </w:rPr>
        <w:br/>
      </w:r>
      <w:r w:rsidR="001E051C">
        <w:rPr>
          <w:sz w:val="28"/>
          <w:szCs w:val="28"/>
          <w:lang w:val="en-US"/>
        </w:rPr>
        <w:t>6</w:t>
      </w:r>
      <w:r w:rsidR="00820FB5" w:rsidRPr="00820FB5">
        <w:rPr>
          <w:sz w:val="28"/>
          <w:szCs w:val="28"/>
          <w:cs/>
          <w:lang w:val="en-US"/>
        </w:rPr>
        <w:t xml:space="preserve"> </w:t>
      </w:r>
      <w:r w:rsidR="001E051C">
        <w:rPr>
          <w:rFonts w:hint="cs"/>
          <w:sz w:val="28"/>
          <w:szCs w:val="28"/>
          <w:cs/>
          <w:lang w:val="en-US"/>
        </w:rPr>
        <w:t xml:space="preserve">กุมภาพันธ์ </w:t>
      </w:r>
      <w:r w:rsidR="00950702">
        <w:rPr>
          <w:sz w:val="28"/>
          <w:szCs w:val="28"/>
          <w:lang w:val="en-US"/>
        </w:rPr>
        <w:t>2555</w:t>
      </w:r>
      <w:r w:rsidR="00820FB5" w:rsidRPr="00820FB5">
        <w:rPr>
          <w:sz w:val="28"/>
          <w:szCs w:val="28"/>
          <w:cs/>
          <w:lang w:val="en-US"/>
        </w:rPr>
        <w:t xml:space="preserve"> </w:t>
      </w:r>
      <w:r w:rsidRPr="00EB4282">
        <w:rPr>
          <w:rFonts w:hint="cs"/>
          <w:sz w:val="28"/>
          <w:szCs w:val="28"/>
          <w:cs/>
          <w:lang w:val="en-US"/>
        </w:rPr>
        <w:t xml:space="preserve"> และจดทะเบียนกับตลาดหลักทรัพย์แห่งประเทศไทยเมื่อวันที่ </w:t>
      </w:r>
      <w:r w:rsidRPr="00D72255">
        <w:rPr>
          <w:rFonts w:hint="cs"/>
          <w:sz w:val="28"/>
          <w:szCs w:val="28"/>
          <w:lang w:val="en-US"/>
        </w:rPr>
        <w:t xml:space="preserve">3 </w:t>
      </w:r>
      <w:r w:rsidRPr="00EB4282">
        <w:rPr>
          <w:rFonts w:hint="cs"/>
          <w:sz w:val="28"/>
          <w:szCs w:val="28"/>
          <w:cs/>
          <w:lang w:val="en-US"/>
        </w:rPr>
        <w:t xml:space="preserve">พฤษภาคม </w:t>
      </w:r>
      <w:r w:rsidRPr="00D72255">
        <w:rPr>
          <w:rFonts w:hint="cs"/>
          <w:sz w:val="28"/>
          <w:szCs w:val="28"/>
          <w:lang w:val="en-US"/>
        </w:rPr>
        <w:t xml:space="preserve">2561 </w:t>
      </w:r>
      <w:r w:rsidRPr="00EB4282">
        <w:rPr>
          <w:rFonts w:hint="cs"/>
          <w:sz w:val="28"/>
          <w:szCs w:val="28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D72255">
        <w:rPr>
          <w:rFonts w:hint="cs"/>
          <w:sz w:val="28"/>
          <w:szCs w:val="28"/>
          <w:lang w:val="en-US"/>
        </w:rPr>
        <w:t>239</w:t>
      </w:r>
      <w:r w:rsidR="000D114B">
        <w:rPr>
          <w:rFonts w:hint="cs"/>
          <w:sz w:val="28"/>
          <w:szCs w:val="28"/>
          <w:cs/>
          <w:lang w:val="en-US"/>
        </w:rPr>
        <w:t xml:space="preserve"> </w:t>
      </w:r>
      <w:r w:rsidRPr="00EB4282">
        <w:rPr>
          <w:rFonts w:hint="cs"/>
          <w:sz w:val="28"/>
          <w:szCs w:val="28"/>
          <w:cs/>
          <w:lang w:val="en-US"/>
        </w:rPr>
        <w:t>ถนนห้วยโป่ง-หนองบอน ตำบลห้วยโป่ง อำเภอเมืองระยอง จังหวัดระยอง</w:t>
      </w:r>
    </w:p>
    <w:p w14:paraId="5334BCDA" w14:textId="1EA9A0E1" w:rsidR="00DA5E90" w:rsidRPr="00D72255" w:rsidRDefault="00A642DA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="00B45B29"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(</w:t>
      </w:r>
      <w:r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“กลุ่มบริษัท”</w:t>
      </w:r>
      <w:r w:rsidR="00B45B29" w:rsidRPr="00EB4282">
        <w:rPr>
          <w:rFonts w:hint="cs"/>
          <w:color w:val="000000"/>
          <w:spacing w:val="-2"/>
          <w:sz w:val="28"/>
          <w:szCs w:val="28"/>
          <w:cs/>
          <w:lang w:val="en-US"/>
        </w:rPr>
        <w:t>)</w:t>
      </w:r>
    </w:p>
    <w:p w14:paraId="7EB396F1" w14:textId="51B16AA3" w:rsidR="00750F0C" w:rsidRPr="00D72255" w:rsidRDefault="00457384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>บริษัทใหญ่และบริษัทใหญ่ในลำดับสูงสุดของกลุ่มบริษัทในระหว่าง</w:t>
      </w:r>
      <w:r w:rsidR="006A54AF" w:rsidRPr="00EB4282">
        <w:rPr>
          <w:rFonts w:hint="cs"/>
          <w:sz w:val="28"/>
          <w:szCs w:val="28"/>
          <w:cs/>
          <w:lang w:val="en-US"/>
        </w:rPr>
        <w:t>รอบระยะเวลาไ</w:t>
      </w:r>
      <w:r w:rsidRPr="00EB4282">
        <w:rPr>
          <w:rFonts w:hint="cs"/>
          <w:sz w:val="28"/>
          <w:szCs w:val="28"/>
          <w:cs/>
          <w:lang w:val="en-US"/>
        </w:rPr>
        <w:t>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03A567E1" w14:textId="02B4BD5E" w:rsidR="00E429E6" w:rsidRPr="00D72255" w:rsidRDefault="00E429E6" w:rsidP="0017236A">
      <w:pPr>
        <w:pStyle w:val="BodyText2"/>
        <w:spacing w:before="120" w:after="120"/>
        <w:ind w:left="360"/>
        <w:rPr>
          <w:b/>
          <w:bCs/>
          <w:sz w:val="28"/>
          <w:szCs w:val="28"/>
          <w:lang w:val="en-US"/>
        </w:rPr>
      </w:pPr>
      <w:r w:rsidRPr="00EB4282">
        <w:rPr>
          <w:rFonts w:hint="cs"/>
          <w:b/>
          <w:bCs/>
          <w:sz w:val="28"/>
          <w:szCs w:val="28"/>
          <w:cs/>
          <w:lang w:val="en-US"/>
        </w:rPr>
        <w:t>กลุ่มบริษัทดำเนินธุรกิจหลักดังต่อไปนี้</w:t>
      </w:r>
    </w:p>
    <w:p w14:paraId="055E7542" w14:textId="170E9C18" w:rsidR="00457384" w:rsidRPr="00D72255" w:rsidRDefault="00E429E6" w:rsidP="001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2" w:hanging="4392"/>
        <w:jc w:val="thaiDistribute"/>
        <w:rPr>
          <w:rStyle w:val="PageNumber"/>
          <w:rFonts w:ascii="Angsana New" w:hAnsi="Angsana New"/>
          <w:sz w:val="28"/>
          <w:szCs w:val="28"/>
        </w:rPr>
      </w:pPr>
      <w:r w:rsidRPr="00EB4282">
        <w:rPr>
          <w:rStyle w:val="PageNumber"/>
          <w:rFonts w:ascii="Angsana New" w:hAnsi="Angsana New" w:hint="cs"/>
          <w:sz w:val="28"/>
          <w:szCs w:val="28"/>
          <w:cs/>
        </w:rPr>
        <w:t>บริการรับเหมาก่อสร้างแบบครบวงจร:</w:t>
      </w:r>
      <w:r w:rsidRPr="00EB4282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="000F5A69" w:rsidRPr="00EB4282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Pr="00EB4282">
        <w:rPr>
          <w:rStyle w:val="PageNumber"/>
          <w:rFonts w:ascii="Angsana New" w:hAnsi="Angsana New" w:hint="cs"/>
          <w:sz w:val="28"/>
          <w:szCs w:val="28"/>
          <w:cs/>
        </w:rPr>
        <w:t>งานออกแบบวิศวกรรม จัดหาอุปกรณ์ การบริหารจัดการงานรับเหมาก่อสร้าง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0C6FFE7F" w14:textId="229D8F74" w:rsidR="00457384" w:rsidRPr="00D72255" w:rsidRDefault="00C8669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บริการรับเหมาก่อสร้างโครงสร้างและงานระบบ</w:t>
      </w:r>
      <w:r w:rsidRPr="00D72255">
        <w:rPr>
          <w:rStyle w:val="PageNumber"/>
          <w:rFonts w:hint="cs"/>
          <w:sz w:val="28"/>
          <w:szCs w:val="28"/>
        </w:rPr>
        <w:t>:</w:t>
      </w:r>
      <w:r w:rsidR="00F85EB7" w:rsidRPr="00D72255">
        <w:rPr>
          <w:rStyle w:val="PageNumber"/>
          <w:rFonts w:hint="cs"/>
          <w:sz w:val="28"/>
          <w:szCs w:val="28"/>
          <w:lang w:val="en-US"/>
        </w:rPr>
        <w:tab/>
      </w:r>
      <w:r w:rsidR="0017236A" w:rsidRPr="00D72255">
        <w:rPr>
          <w:rStyle w:val="PageNumber"/>
          <w:rFonts w:hint="cs"/>
          <w:sz w:val="28"/>
          <w:szCs w:val="28"/>
          <w:lang w:val="en-US"/>
        </w:rPr>
        <w:tab/>
      </w:r>
      <w:r w:rsidR="00F85EB7" w:rsidRPr="00EB4282">
        <w:rPr>
          <w:rStyle w:val="PageNumber"/>
          <w:rFonts w:hint="cs"/>
          <w:sz w:val="28"/>
          <w:szCs w:val="28"/>
          <w:cs/>
          <w:lang w:val="en-US"/>
        </w:rPr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</w:t>
      </w:r>
      <w:r w:rsidR="00B64A3C">
        <w:rPr>
          <w:rStyle w:val="PageNumber"/>
          <w:rFonts w:hint="cs"/>
          <w:sz w:val="28"/>
          <w:szCs w:val="28"/>
          <w:cs/>
          <w:lang w:val="en-US"/>
        </w:rPr>
        <w:t>ณ์</w:t>
      </w:r>
      <w:r w:rsidR="00F85EB7" w:rsidRPr="00EB4282">
        <w:rPr>
          <w:rStyle w:val="PageNumber"/>
          <w:rFonts w:hint="cs"/>
          <w:sz w:val="28"/>
          <w:szCs w:val="28"/>
          <w:cs/>
          <w:lang w:val="en-US"/>
        </w:rPr>
        <w:t xml:space="preserve">ต่าง ๆ และการทดสอบการทำงานทั้งระบบก่อนใช้งาน สำหรับกลุ่มอุตสาหกรรมพลังงานปิโตรเคมีและเคมีภัณฑ์ </w:t>
      </w:r>
    </w:p>
    <w:p w14:paraId="5B62D405" w14:textId="3E35C0AE" w:rsidR="00EE123F" w:rsidRPr="00D72255" w:rsidRDefault="00A26C4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บริการงานด้านวิศวกรรมโยธา</w:t>
      </w:r>
      <w:r w:rsidRPr="00D72255">
        <w:rPr>
          <w:rStyle w:val="PageNumber"/>
          <w:rFonts w:hint="cs"/>
          <w:sz w:val="28"/>
          <w:szCs w:val="28"/>
        </w:rPr>
        <w:t>:</w:t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EB4282">
        <w:rPr>
          <w:rStyle w:val="PageNumber"/>
          <w:rFonts w:hint="cs"/>
          <w:sz w:val="28"/>
          <w:szCs w:val="28"/>
          <w:cs/>
          <w:lang w:val="en-US"/>
        </w:rPr>
        <w:t xml:space="preserve">การให้บริการงานวิศวกรรมโยธาและอาคาร รวมถึงงานวิศวกรรมสำหรับกลุ่มอุตสาหกรรมพลังงาน ปิโตรเคมีและเคมีภัณฑ์ และโครงสร้างพื้นฐาน </w:t>
      </w:r>
    </w:p>
    <w:p w14:paraId="3736E208" w14:textId="6DCA3B97" w:rsidR="00415842" w:rsidRPr="00D72255" w:rsidRDefault="00AB23B7" w:rsidP="00695C6B">
      <w:pPr>
        <w:pStyle w:val="BodyText2"/>
        <w:spacing w:before="120"/>
        <w:ind w:left="4752" w:hanging="4392"/>
        <w:rPr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t>บริการงานก่อสร้างทั่วไป:</w:t>
      </w:r>
      <w:r w:rsidR="00C13AB1" w:rsidRPr="00EB4282">
        <w:rPr>
          <w:rStyle w:val="PageNumber"/>
          <w:rFonts w:hint="cs"/>
          <w:sz w:val="28"/>
          <w:szCs w:val="28"/>
          <w:cs/>
          <w:lang w:val="en-US"/>
        </w:rPr>
        <w:tab/>
      </w:r>
      <w:r w:rsidR="00C13AB1" w:rsidRPr="00EB4282">
        <w:rPr>
          <w:rFonts w:hint="cs"/>
          <w:sz w:val="28"/>
          <w:szCs w:val="28"/>
          <w:cs/>
          <w:lang w:val="en-US"/>
        </w:rPr>
        <w:tab/>
        <w:t>การให้บริการงานก่อสร้างด้านวิศวกรรมโยธาและงานโครงสร้างเหล็ก ประกอบด้วย งานฐานราก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EB4282">
        <w:rPr>
          <w:rFonts w:hint="cs"/>
          <w:sz w:val="28"/>
          <w:szCs w:val="28"/>
          <w:cs/>
          <w:lang w:val="en-US"/>
        </w:rPr>
        <w:t xml:space="preserve">งานโครงสร้างพื้นฐาน งานอาคาร ซึ่งครอบคลุมถึงงานโครงสร้างเหล็ก </w:t>
      </w:r>
      <w:r w:rsidR="00DB062B">
        <w:rPr>
          <w:sz w:val="28"/>
          <w:szCs w:val="28"/>
          <w:cs/>
          <w:lang w:val="en-US"/>
        </w:rPr>
        <w:br/>
      </w:r>
      <w:r w:rsidR="00C13AB1" w:rsidRPr="00EB4282">
        <w:rPr>
          <w:rFonts w:hint="cs"/>
          <w:sz w:val="28"/>
          <w:szCs w:val="28"/>
          <w:cs/>
          <w:lang w:val="en-US"/>
        </w:rPr>
        <w:t>งานระบบท่อ รวมถึงการติดตั้งเครื่องจักรและอุปกรณ์สำหรับกลุ่มอุตสาหกรรมพลังงาน ปิโตรเคมี และเคมีภัณฑ์</w:t>
      </w:r>
    </w:p>
    <w:p w14:paraId="47D0057C" w14:textId="77777777" w:rsidR="00695C6B" w:rsidRDefault="00695C6B" w:rsidP="00247AFE">
      <w:pPr>
        <w:pStyle w:val="BodyText2"/>
        <w:ind w:left="4750" w:hanging="4390"/>
        <w:rPr>
          <w:sz w:val="28"/>
          <w:szCs w:val="28"/>
          <w:lang w:val="en-US"/>
        </w:rPr>
      </w:pPr>
    </w:p>
    <w:p w14:paraId="111E87DC" w14:textId="77777777" w:rsidR="00FB2A8F" w:rsidRPr="00D72255" w:rsidRDefault="00FB2A8F" w:rsidP="00BC3D30">
      <w:pPr>
        <w:pStyle w:val="BodyText2"/>
        <w:rPr>
          <w:sz w:val="28"/>
          <w:szCs w:val="28"/>
          <w:lang w:val="en-US"/>
        </w:rPr>
      </w:pPr>
    </w:p>
    <w:p w14:paraId="3AC5B969" w14:textId="4BEA51F3" w:rsidR="005C5243" w:rsidRPr="00D72255" w:rsidRDefault="005C5243" w:rsidP="009878D2">
      <w:pPr>
        <w:pStyle w:val="BodyText2"/>
        <w:ind w:left="4770" w:hanging="4410"/>
        <w:rPr>
          <w:rStyle w:val="PageNumber"/>
          <w:sz w:val="28"/>
          <w:szCs w:val="28"/>
          <w:lang w:val="en-US"/>
        </w:rPr>
      </w:pPr>
      <w:r w:rsidRPr="00EB4282">
        <w:rPr>
          <w:rStyle w:val="PageNumber"/>
          <w:rFonts w:hint="cs"/>
          <w:sz w:val="28"/>
          <w:szCs w:val="28"/>
          <w:cs/>
          <w:lang w:val="en-US"/>
        </w:rPr>
        <w:lastRenderedPageBreak/>
        <w:t>บริการผลิตและบริการอื่น</w:t>
      </w:r>
      <w:r w:rsidRPr="00D72255">
        <w:rPr>
          <w:rStyle w:val="PageNumber"/>
          <w:rFonts w:hint="cs"/>
          <w:sz w:val="28"/>
          <w:szCs w:val="28"/>
        </w:rPr>
        <w:t>:</w:t>
      </w:r>
      <w:r w:rsidR="00904904" w:rsidRPr="00D72255">
        <w:rPr>
          <w:rStyle w:val="PageNumber"/>
          <w:rFonts w:hint="cs"/>
          <w:sz w:val="28"/>
          <w:szCs w:val="28"/>
          <w:lang w:val="en-US"/>
        </w:rPr>
        <w:tab/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="00904904" w:rsidRPr="00EB4282">
        <w:rPr>
          <w:rStyle w:val="PageNumber"/>
          <w:rFonts w:hint="cs"/>
          <w:spacing w:val="-4"/>
          <w:sz w:val="28"/>
          <w:szCs w:val="28"/>
          <w:cs/>
          <w:lang w:val="en-US"/>
        </w:rPr>
        <w:t>ความร้อน ถังบรรจุภัณฑ์ รวมถึงบริการจัดหาวัตถุดิบ สำหรับกลุ่มอุตสาหกรรม</w:t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พลังงาน</w:t>
      </w:r>
      <w:r w:rsidR="00904904" w:rsidRPr="00D72255">
        <w:rPr>
          <w:rStyle w:val="PageNumber"/>
          <w:rFonts w:hint="cs"/>
          <w:sz w:val="28"/>
          <w:szCs w:val="28"/>
        </w:rPr>
        <w:t xml:space="preserve"> </w:t>
      </w:r>
      <w:r w:rsidR="00C80B25">
        <w:rPr>
          <w:rStyle w:val="PageNumber"/>
          <w:sz w:val="28"/>
          <w:szCs w:val="28"/>
          <w:lang w:val="en-US"/>
        </w:rPr>
        <w:br/>
      </w:r>
      <w:r w:rsidR="00904904" w:rsidRPr="00EB4282">
        <w:rPr>
          <w:rStyle w:val="PageNumber"/>
          <w:rFonts w:hint="cs"/>
          <w:sz w:val="28"/>
          <w:szCs w:val="28"/>
          <w:cs/>
          <w:lang w:val="en-US"/>
        </w:rPr>
        <w:t>ปิโตรเคมี และเคมีภัณฑ์</w:t>
      </w:r>
    </w:p>
    <w:p w14:paraId="28979779" w14:textId="74AB5341" w:rsidR="0034567D" w:rsidRPr="00EB4282" w:rsidRDefault="00235F64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เกณฑ์</w:t>
      </w:r>
      <w:r w:rsidR="00FA240A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ใน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การจัดทำ</w:t>
      </w:r>
      <w:r w:rsidR="00E16972" w:rsidRPr="00EB4282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ข้อมูลทางการเงินระหว่างกาล</w:t>
      </w:r>
    </w:p>
    <w:p w14:paraId="4FD0D620" w14:textId="4C36FD96" w:rsidR="000068DA" w:rsidRPr="00D72255" w:rsidRDefault="00B751AA" w:rsidP="00C31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t>ข้อมูลทาง</w:t>
      </w:r>
      <w:r w:rsidR="0094224D" w:rsidRPr="00EB4282">
        <w:rPr>
          <w:rFonts w:ascii="Angsana New" w:hAnsi="Angsana New" w:hint="cs"/>
          <w:sz w:val="28"/>
          <w:szCs w:val="28"/>
          <w:cs/>
        </w:rPr>
        <w:t>การเงินระหว่างกาลแบบย่อนี้นำเสนอรายการในงบการเงินในรูปแบบเดียวกับ</w:t>
      </w:r>
      <w:r w:rsidR="008714E3" w:rsidRPr="00EB4282">
        <w:rPr>
          <w:rFonts w:ascii="Angsana New" w:hAnsi="Angsana New" w:hint="cs"/>
          <w:sz w:val="28"/>
          <w:szCs w:val="28"/>
          <w:cs/>
        </w:rPr>
        <w:t>งบการเงิน</w:t>
      </w:r>
      <w:r w:rsidR="0094224D" w:rsidRPr="00EB4282">
        <w:rPr>
          <w:rFonts w:ascii="Angsana New" w:hAnsi="Angsana New" w:hint="cs"/>
          <w:sz w:val="28"/>
          <w:szCs w:val="28"/>
          <w:cs/>
        </w:rPr>
        <w:t>ประจำปีและจัดทำ</w:t>
      </w:r>
      <w:r w:rsidR="00DE6E39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>หมายเหตุประกอบ</w:t>
      </w:r>
      <w:r w:rsidR="0056621D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94224D" w:rsidRPr="00EB4282">
        <w:rPr>
          <w:rFonts w:ascii="Angsana New" w:hAnsi="Angsana New" w:hint="cs"/>
          <w:sz w:val="28"/>
          <w:szCs w:val="28"/>
          <w:cs/>
        </w:rPr>
        <w:t>ระหว่างกาลในรูปแบบย่อ (“</w:t>
      </w:r>
      <w:r w:rsidR="00DB4559" w:rsidRPr="00EB4282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94224D" w:rsidRPr="00EB4282">
        <w:rPr>
          <w:rFonts w:ascii="Angsana New" w:hAnsi="Angsana New" w:hint="cs"/>
          <w:sz w:val="28"/>
          <w:szCs w:val="28"/>
          <w:cs/>
        </w:rPr>
        <w:t xml:space="preserve">”) ตามมาตรฐานการบัญชี ฉบับที่ </w:t>
      </w:r>
      <w:r w:rsidR="0094224D" w:rsidRPr="00D72255">
        <w:rPr>
          <w:rFonts w:ascii="Angsana New" w:hAnsi="Angsana New" w:hint="cs"/>
          <w:sz w:val="28"/>
          <w:szCs w:val="28"/>
        </w:rPr>
        <w:t>34</w:t>
      </w:r>
      <w:r w:rsidR="00765E02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EB4282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822910" w:rsidRPr="00EB4282">
        <w:rPr>
          <w:rFonts w:ascii="Angsana New" w:hAnsi="Angsana New" w:hint="cs"/>
          <w:sz w:val="28"/>
          <w:szCs w:val="28"/>
          <w:cs/>
        </w:rPr>
        <w:t>โดย</w:t>
      </w:r>
      <w:r w:rsidR="007778EA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="0086270D">
        <w:rPr>
          <w:rFonts w:ascii="Angsana New" w:hAnsi="Angsana New"/>
          <w:sz w:val="28"/>
          <w:szCs w:val="28"/>
        </w:rPr>
        <w:t xml:space="preserve"> </w:t>
      </w:r>
      <w:r w:rsidR="00822910" w:rsidRPr="00EB4282">
        <w:rPr>
          <w:rFonts w:ascii="Angsana New" w:hAnsi="Angsana New" w:hint="cs"/>
          <w:sz w:val="28"/>
          <w:szCs w:val="28"/>
          <w:cs/>
        </w:rPr>
        <w:t>ๆ เพื่อไม่ให้ซ้ำซ้อนกับข้อมูลที่ได้นำเสนอไปแล้ว</w:t>
      </w:r>
      <w:r w:rsidR="00455CF0" w:rsidRPr="00EB4282">
        <w:rPr>
          <w:rFonts w:ascii="Angsana New" w:hAnsi="Angsana New" w:hint="cs"/>
          <w:sz w:val="28"/>
          <w:szCs w:val="28"/>
          <w:cs/>
        </w:rPr>
        <w:t xml:space="preserve">   </w:t>
      </w:r>
      <w:r w:rsidR="00822910" w:rsidRPr="00EB4282">
        <w:rPr>
          <w:rFonts w:ascii="Angsana New" w:hAnsi="Angsana New" w:hint="cs"/>
          <w:sz w:val="28"/>
          <w:szCs w:val="28"/>
          <w:cs/>
        </w:rPr>
        <w:t>ในงบการเงินประจำปี ดังนั้นการอ่าน</w:t>
      </w:r>
      <w:r w:rsidR="0032311A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>ระหว่างกาลนี้จึงควรอ่านควบคู่กับ</w:t>
      </w:r>
      <w:r w:rsidR="00DE2A3F" w:rsidRPr="00EB4282">
        <w:rPr>
          <w:rFonts w:ascii="Angsana New" w:hAnsi="Angsana New" w:hint="cs"/>
          <w:sz w:val="28"/>
          <w:szCs w:val="28"/>
          <w:cs/>
        </w:rPr>
        <w:t>งบ</w:t>
      </w:r>
      <w:r w:rsidR="00F00906" w:rsidRPr="00EB4282">
        <w:rPr>
          <w:rFonts w:ascii="Angsana New" w:hAnsi="Angsana New"/>
          <w:sz w:val="28"/>
          <w:szCs w:val="28"/>
          <w:cs/>
        </w:rPr>
        <w:t>การเงิน</w:t>
      </w:r>
      <w:r w:rsidR="00822910" w:rsidRPr="00EB4282">
        <w:rPr>
          <w:rFonts w:ascii="Angsana New" w:hAnsi="Angsana New" w:hint="cs"/>
          <w:sz w:val="28"/>
          <w:szCs w:val="28"/>
          <w:cs/>
        </w:rPr>
        <w:t xml:space="preserve">ของบริษัทและบริษัทย่อยสำหรับปีสิ้นสุดวันที่ </w:t>
      </w:r>
      <w:r w:rsidR="00822910" w:rsidRPr="00186395">
        <w:rPr>
          <w:rFonts w:ascii="Angsana New" w:hAnsi="Angsana New"/>
          <w:sz w:val="28"/>
          <w:szCs w:val="28"/>
        </w:rPr>
        <w:t xml:space="preserve">31 </w:t>
      </w:r>
      <w:r w:rsidR="00822910" w:rsidRPr="00186395">
        <w:rPr>
          <w:rFonts w:ascii="Angsana New" w:hAnsi="Angsana New"/>
          <w:sz w:val="28"/>
          <w:szCs w:val="28"/>
          <w:cs/>
        </w:rPr>
        <w:t xml:space="preserve">ธันวาคม </w:t>
      </w:r>
      <w:r w:rsidR="00822910" w:rsidRPr="00186395">
        <w:rPr>
          <w:rFonts w:ascii="Angsana New" w:hAnsi="Angsana New"/>
          <w:sz w:val="28"/>
          <w:szCs w:val="28"/>
        </w:rPr>
        <w:t>256</w:t>
      </w:r>
      <w:r w:rsidR="00254960" w:rsidRPr="00186395">
        <w:rPr>
          <w:rFonts w:ascii="Angsana New" w:hAnsi="Angsana New"/>
          <w:sz w:val="28"/>
          <w:szCs w:val="28"/>
        </w:rPr>
        <w:t>8</w:t>
      </w:r>
    </w:p>
    <w:p w14:paraId="19B35DC6" w14:textId="607268EB" w:rsidR="00EF79CC" w:rsidRPr="00D72255" w:rsidRDefault="007969FB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 w:hint="cs"/>
          <w:sz w:val="28"/>
          <w:szCs w:val="28"/>
          <w:cs/>
        </w:rPr>
        <w:t>ในการจัดทำ</w:t>
      </w:r>
      <w:r w:rsidR="000101AB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Pr="00EB4282">
        <w:rPr>
          <w:rFonts w:ascii="Angsana New" w:hAnsi="Angsana New" w:hint="cs"/>
          <w:sz w:val="28"/>
          <w:szCs w:val="28"/>
          <w:cs/>
        </w:rPr>
        <w:t xml:space="preserve">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Pr="00EB4282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822910" w:rsidRPr="00EB4282">
        <w:rPr>
          <w:rFonts w:ascii="Angsana New" w:hAnsi="Angsana New" w:hint="cs"/>
          <w:sz w:val="28"/>
          <w:szCs w:val="28"/>
          <w:cs/>
        </w:rPr>
        <w:t>ที่</w:t>
      </w:r>
      <w:r w:rsidRPr="00EB4282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</w:t>
      </w:r>
      <w:r w:rsidR="002171AB" w:rsidRPr="00EB4282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B4282">
        <w:rPr>
          <w:rFonts w:ascii="Angsana New" w:hAnsi="Angsana New" w:hint="cs"/>
          <w:sz w:val="28"/>
          <w:szCs w:val="28"/>
          <w:cs/>
        </w:rPr>
        <w:t xml:space="preserve">งบการเงินสำหรับปีสิ้นสุดวันที่ </w:t>
      </w:r>
      <w:r w:rsidR="001B6C1A" w:rsidRPr="00186395">
        <w:rPr>
          <w:rFonts w:ascii="Angsana New" w:hAnsi="Angsana New"/>
          <w:sz w:val="28"/>
          <w:szCs w:val="28"/>
        </w:rPr>
        <w:t>3</w:t>
      </w:r>
      <w:r w:rsidR="00493A4B" w:rsidRPr="00186395">
        <w:rPr>
          <w:rFonts w:ascii="Angsana New" w:hAnsi="Angsana New"/>
          <w:sz w:val="28"/>
          <w:szCs w:val="28"/>
        </w:rPr>
        <w:t>1</w:t>
      </w:r>
      <w:r w:rsidRPr="0018639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93A4B" w:rsidRPr="00186395">
        <w:rPr>
          <w:rFonts w:ascii="Angsana New" w:hAnsi="Angsana New"/>
          <w:sz w:val="28"/>
          <w:szCs w:val="28"/>
        </w:rPr>
        <w:t>2</w:t>
      </w:r>
      <w:r w:rsidR="001B6C1A" w:rsidRPr="00186395">
        <w:rPr>
          <w:rFonts w:ascii="Angsana New" w:hAnsi="Angsana New"/>
          <w:sz w:val="28"/>
          <w:szCs w:val="28"/>
        </w:rPr>
        <w:t>56</w:t>
      </w:r>
      <w:r w:rsidR="00254960" w:rsidRPr="00186395">
        <w:rPr>
          <w:rFonts w:ascii="Angsana New" w:hAnsi="Angsana New"/>
          <w:sz w:val="28"/>
          <w:szCs w:val="28"/>
        </w:rPr>
        <w:t>8</w:t>
      </w:r>
    </w:p>
    <w:p w14:paraId="2088DEA4" w14:textId="06D484A4" w:rsidR="00E800A0" w:rsidRDefault="00E844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bookmarkStart w:id="1" w:name="_Hlk78294162"/>
      <w:r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ระหว่างกาลฉบับภาษาอังกฤษจัดทำขึ้นจาก</w:t>
      </w:r>
      <w:r w:rsidR="0088606C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</w:t>
      </w:r>
      <w:r w:rsidR="005D0822" w:rsidRPr="00EB4282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800A0" w:rsidRPr="00EB4282">
        <w:rPr>
          <w:rFonts w:ascii="Angsana New" w:hAnsi="Angsana New"/>
          <w:sz w:val="28"/>
          <w:szCs w:val="28"/>
          <w:cs/>
        </w:rPr>
        <w:t>ระหว่างกาลฉบับภาษาไทยเป็นหลัก</w:t>
      </w:r>
    </w:p>
    <w:p w14:paraId="2BDC918D" w14:textId="79E04030" w:rsidR="00EF3942" w:rsidRPr="00471D0D" w:rsidRDefault="004521CB" w:rsidP="00471D0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นโยบายการบัญชีที่มีสาระสำคัญ</w:t>
      </w:r>
    </w:p>
    <w:p w14:paraId="6FFF37DB" w14:textId="7B233811" w:rsidR="00265A3D" w:rsidRDefault="00B751AA" w:rsidP="00452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575EBE">
        <w:rPr>
          <w:rFonts w:ascii="Angsana New" w:hAnsi="Angsana New"/>
          <w:sz w:val="28"/>
          <w:szCs w:val="28"/>
          <w:cs/>
        </w:rPr>
        <w:t>ข้อมูลทาง</w:t>
      </w:r>
      <w:r w:rsidR="004521CB" w:rsidRPr="00575EBE">
        <w:rPr>
          <w:rFonts w:ascii="Angsana New" w:hAnsi="Angsana New"/>
          <w:sz w:val="28"/>
          <w:szCs w:val="28"/>
          <w:cs/>
        </w:rPr>
        <w:t xml:space="preserve"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4A30">
        <w:rPr>
          <w:rFonts w:ascii="Angsana New" w:hAnsi="Angsana New"/>
          <w:sz w:val="28"/>
          <w:szCs w:val="28"/>
        </w:rPr>
        <w:t>31</w:t>
      </w:r>
      <w:r w:rsidR="004521CB" w:rsidRPr="00D923D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E56B9">
        <w:rPr>
          <w:rFonts w:ascii="Angsana New" w:hAnsi="Angsana New"/>
          <w:sz w:val="28"/>
          <w:szCs w:val="28"/>
        </w:rPr>
        <w:t>2568</w:t>
      </w:r>
      <w:r w:rsidR="004521CB" w:rsidRPr="00575EBE">
        <w:rPr>
          <w:rFonts w:ascii="Angsana New" w:hAnsi="Angsana New"/>
          <w:sz w:val="28"/>
          <w:szCs w:val="28"/>
          <w:cs/>
        </w:rPr>
        <w:t xml:space="preserve"> ยกเว้น</w:t>
      </w:r>
      <w:r w:rsidR="0051674F" w:rsidRPr="00575EBE">
        <w:rPr>
          <w:rFonts w:ascii="Angsana New" w:hAnsi="Angsana New"/>
          <w:sz w:val="28"/>
          <w:szCs w:val="28"/>
          <w:cs/>
        </w:rPr>
        <w:t xml:space="preserve"> </w:t>
      </w:r>
      <w:r w:rsidR="00D923DD" w:rsidRPr="00D923DD">
        <w:rPr>
          <w:rFonts w:ascii="Angsana New" w:hAnsi="Angsana New"/>
          <w:sz w:val="28"/>
          <w:szCs w:val="28"/>
          <w:cs/>
        </w:rPr>
        <w:t xml:space="preserve">การนำมาตรฐานการรายงานทางการเงินฉบับใหม่และฉบับปรับปรุง มาถือปฏิบัติ ซึ่งมีผลบังคับใช้วันที่ </w:t>
      </w:r>
      <w:r w:rsidR="00D923DD">
        <w:rPr>
          <w:rFonts w:ascii="Angsana New" w:hAnsi="Angsana New"/>
          <w:sz w:val="28"/>
          <w:szCs w:val="28"/>
        </w:rPr>
        <w:t>1</w:t>
      </w:r>
      <w:r w:rsidR="00D923DD" w:rsidRPr="00D923DD">
        <w:rPr>
          <w:rFonts w:ascii="Angsana New" w:hAnsi="Angsana New"/>
          <w:sz w:val="28"/>
          <w:szCs w:val="28"/>
          <w:cs/>
        </w:rPr>
        <w:t xml:space="preserve"> มกราคม </w:t>
      </w:r>
      <w:r w:rsidR="00D923DD">
        <w:rPr>
          <w:rFonts w:ascii="Angsana New" w:hAnsi="Angsana New"/>
          <w:sz w:val="28"/>
          <w:szCs w:val="28"/>
        </w:rPr>
        <w:t>2569</w:t>
      </w:r>
      <w:r w:rsidR="00D923DD" w:rsidRPr="00D923DD">
        <w:rPr>
          <w:rFonts w:ascii="Angsana New" w:hAnsi="Angsana New"/>
          <w:sz w:val="28"/>
          <w:szCs w:val="28"/>
          <w:cs/>
        </w:rPr>
        <w:t xml:space="preserve"> ไม่มีผลกระทบที่มีนัยสำคัญต่อกลุ่มบริษัท</w:t>
      </w:r>
    </w:p>
    <w:p w14:paraId="3FFE109E" w14:textId="0EE2CD77" w:rsidR="0023426A" w:rsidRPr="009E526E" w:rsidRDefault="006F7280" w:rsidP="009E526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</w:pPr>
      <w:r w:rsidRPr="006F7280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รายการธุรกิจกับ</w:t>
      </w:r>
      <w:r w:rsidR="0023426A" w:rsidRPr="006F7280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บุคคลหรือกิจการที่เกี่ยวข้องกัน</w:t>
      </w:r>
      <w:r w:rsidR="0023426A" w:rsidRPr="009E526E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 xml:space="preserve"> </w:t>
      </w:r>
    </w:p>
    <w:bookmarkEnd w:id="1"/>
    <w:p w14:paraId="167C0803" w14:textId="56F435B4" w:rsidR="000E29D4" w:rsidRDefault="0011258D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sz w:val="28"/>
          <w:szCs w:val="28"/>
          <w:cs/>
        </w:rPr>
        <w:t>ใน</w:t>
      </w:r>
      <w:r w:rsidRPr="00852CEF">
        <w:rPr>
          <w:rFonts w:ascii="Angsana New" w:hAnsi="Angsana New"/>
          <w:sz w:val="28"/>
          <w:szCs w:val="28"/>
          <w:cs/>
        </w:rPr>
        <w:t>ระหว่างรอบระยะเวลา</w:t>
      </w:r>
      <w:r w:rsidR="00161C94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D69C3">
        <w:rPr>
          <w:rFonts w:ascii="Angsana New" w:hAnsi="Angsana New" w:hint="cs"/>
          <w:sz w:val="28"/>
          <w:szCs w:val="28"/>
          <w:cs/>
        </w:rPr>
        <w:t>หก</w:t>
      </w:r>
      <w:r w:rsidR="00FA2318" w:rsidRPr="00852CEF">
        <w:rPr>
          <w:rFonts w:ascii="Angsana New" w:hAnsi="Angsana New"/>
          <w:sz w:val="28"/>
          <w:szCs w:val="28"/>
          <w:cs/>
        </w:rPr>
        <w:t>เดือน</w:t>
      </w:r>
      <w:r w:rsidRPr="00852CEF">
        <w:rPr>
          <w:rFonts w:ascii="Angsana New" w:hAnsi="Angsana New"/>
          <w:sz w:val="28"/>
          <w:szCs w:val="28"/>
          <w:cs/>
        </w:rPr>
        <w:t>สิ้นสุดวันที่</w:t>
      </w:r>
      <w:r w:rsidRPr="00852CEF">
        <w:rPr>
          <w:rFonts w:ascii="Angsana New" w:hAnsi="Angsana New"/>
          <w:sz w:val="28"/>
          <w:szCs w:val="28"/>
        </w:rPr>
        <w:t xml:space="preserve"> </w:t>
      </w:r>
      <w:r w:rsidR="00491B8D" w:rsidRPr="00852CEF">
        <w:rPr>
          <w:rFonts w:ascii="Angsana New" w:hAnsi="Angsana New"/>
          <w:sz w:val="28"/>
          <w:szCs w:val="28"/>
        </w:rPr>
        <w:t>3</w:t>
      </w:r>
      <w:r w:rsidR="006D69C3">
        <w:rPr>
          <w:rFonts w:ascii="Angsana New" w:hAnsi="Angsana New"/>
          <w:sz w:val="28"/>
          <w:szCs w:val="28"/>
        </w:rPr>
        <w:t>0</w:t>
      </w:r>
      <w:r w:rsidR="006D69C3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491B8D" w:rsidRPr="00852CEF">
        <w:rPr>
          <w:rFonts w:ascii="Angsana New" w:hAnsi="Angsana New"/>
          <w:sz w:val="28"/>
          <w:szCs w:val="28"/>
        </w:rPr>
        <w:t xml:space="preserve"> </w:t>
      </w:r>
      <w:r w:rsidRPr="00852CEF">
        <w:rPr>
          <w:rFonts w:ascii="Angsana New" w:hAnsi="Angsana New"/>
          <w:sz w:val="28"/>
          <w:szCs w:val="28"/>
        </w:rPr>
        <w:t>256</w:t>
      </w:r>
      <w:r w:rsidR="0051160B" w:rsidRPr="00852CEF">
        <w:rPr>
          <w:rFonts w:ascii="Angsana New" w:hAnsi="Angsana New"/>
          <w:sz w:val="28"/>
          <w:szCs w:val="28"/>
        </w:rPr>
        <w:t>9</w:t>
      </w:r>
      <w:r w:rsidRPr="00852CEF">
        <w:rPr>
          <w:rFonts w:ascii="Angsana New" w:hAnsi="Angsana New"/>
          <w:sz w:val="28"/>
          <w:szCs w:val="28"/>
        </w:rPr>
        <w:t xml:space="preserve"> </w:t>
      </w:r>
      <w:r w:rsidRPr="00852CEF">
        <w:rPr>
          <w:rFonts w:ascii="Angsana New" w:hAnsi="Angsana New"/>
          <w:sz w:val="28"/>
          <w:szCs w:val="28"/>
          <w:cs/>
        </w:rPr>
        <w:t xml:space="preserve">และ </w:t>
      </w:r>
      <w:r w:rsidRPr="00852CEF">
        <w:rPr>
          <w:rFonts w:ascii="Angsana New" w:hAnsi="Angsana New"/>
          <w:sz w:val="28"/>
          <w:szCs w:val="28"/>
        </w:rPr>
        <w:t>256</w:t>
      </w:r>
      <w:r w:rsidR="0051160B" w:rsidRPr="00852CEF">
        <w:rPr>
          <w:rFonts w:ascii="Angsana New" w:hAnsi="Angsana New"/>
          <w:sz w:val="28"/>
          <w:szCs w:val="28"/>
        </w:rPr>
        <w:t>8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Pr="00F75824">
        <w:rPr>
          <w:rFonts w:ascii="Angsana New" w:hAnsi="Angsana New" w:hint="cs"/>
          <w:sz w:val="28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43D34">
        <w:rPr>
          <w:rFonts w:ascii="Angsana New" w:hAnsi="Angsana New" w:hint="cs"/>
          <w:sz w:val="28"/>
          <w:szCs w:val="28"/>
          <w:cs/>
        </w:rPr>
        <w:t>กลุ่ม</w:t>
      </w:r>
      <w:r w:rsidRPr="00F75824">
        <w:rPr>
          <w:rFonts w:ascii="Angsana New" w:hAnsi="Angsana New" w:hint="cs"/>
          <w:sz w:val="28"/>
          <w:szCs w:val="28"/>
          <w:cs/>
        </w:rPr>
        <w:t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C88EA51" w14:textId="77777777" w:rsidR="00F76D36" w:rsidRDefault="00F76D36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</w:p>
    <w:p w14:paraId="24ED4B15" w14:textId="77777777" w:rsidR="00F76D36" w:rsidRDefault="00F76D36" w:rsidP="005515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D57863" w:rsidRPr="00D72255" w14:paraId="60864D6E" w14:textId="77777777">
        <w:trPr>
          <w:tblHeader/>
        </w:trPr>
        <w:tc>
          <w:tcPr>
            <w:tcW w:w="3438" w:type="dxa"/>
          </w:tcPr>
          <w:p w14:paraId="0B579C4D" w14:textId="2CF10780" w:rsidR="00D57863" w:rsidRPr="00D72255" w:rsidRDefault="00F7578A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lastRenderedPageBreak/>
              <w:t>บริษัท</w:t>
            </w:r>
          </w:p>
        </w:tc>
        <w:tc>
          <w:tcPr>
            <w:tcW w:w="2160" w:type="dxa"/>
          </w:tcPr>
          <w:p w14:paraId="3B13FB49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089BEAAB" w14:textId="77777777" w:rsidR="00D57863" w:rsidRPr="00D72255" w:rsidRDefault="00D57863" w:rsidP="007E3FCA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144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D57863" w:rsidRPr="00D72255" w14:paraId="7F950C62" w14:textId="77777777" w:rsidTr="007B3F6D">
        <w:tc>
          <w:tcPr>
            <w:tcW w:w="3438" w:type="dxa"/>
          </w:tcPr>
          <w:p w14:paraId="1B554E5A" w14:textId="3033C7D2" w:rsidR="00D57863" w:rsidRPr="00D72255" w:rsidRDefault="00D5786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ทาคูนิ กรุ๊ป จำกัด </w:t>
            </w:r>
            <w:r w:rsidRPr="00555D76">
              <w:rPr>
                <w:rFonts w:ascii="Angsana New" w:hAnsi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มหาชน</w:t>
            </w:r>
            <w:r w:rsidR="00555D76" w:rsidRPr="00555D7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32ABA0EC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7D49497C" w14:textId="77777777" w:rsidR="00D57863" w:rsidRPr="00EB4282" w:rsidRDefault="00D57863">
            <w:pPr>
              <w:pStyle w:val="block"/>
              <w:spacing w:after="0" w:line="240" w:lineRule="auto"/>
              <w:ind w:left="144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เป็นบริษัทใหญ่ในลำดับสูงสุด</w:t>
            </w:r>
          </w:p>
        </w:tc>
      </w:tr>
      <w:tr w:rsidR="00D57863" w:rsidRPr="00D72255" w14:paraId="5941E3FB" w14:textId="77777777">
        <w:tc>
          <w:tcPr>
            <w:tcW w:w="3438" w:type="dxa"/>
          </w:tcPr>
          <w:p w14:paraId="14091300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ทาคูนิ (ประเทศไทย) จำกัด</w:t>
            </w:r>
          </w:p>
        </w:tc>
        <w:tc>
          <w:tcPr>
            <w:tcW w:w="2160" w:type="dxa"/>
          </w:tcPr>
          <w:p w14:paraId="3B2AA32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6DC27CFD" w14:textId="77777777" w:rsidR="00D57863" w:rsidRPr="00D72255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</w:t>
            </w:r>
          </w:p>
        </w:tc>
      </w:tr>
      <w:tr w:rsidR="00D57863" w:rsidRPr="00D72255" w14:paraId="5294A047" w14:textId="77777777">
        <w:tc>
          <w:tcPr>
            <w:tcW w:w="3438" w:type="dxa"/>
          </w:tcPr>
          <w:p w14:paraId="4FD3E794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ราชพฤกษ์ วิศวกรรม จำกัด</w:t>
            </w:r>
          </w:p>
        </w:tc>
        <w:tc>
          <w:tcPr>
            <w:tcW w:w="2160" w:type="dxa"/>
          </w:tcPr>
          <w:p w14:paraId="0F67F8FA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22C74AFD" w14:textId="77777777" w:rsidR="00D57863" w:rsidRPr="00EB4282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D57863" w:rsidRPr="00D72255" w14:paraId="0E827684" w14:textId="77777777">
        <w:tc>
          <w:tcPr>
            <w:tcW w:w="3438" w:type="dxa"/>
          </w:tcPr>
          <w:p w14:paraId="2AD5B1DD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จี แก๊ส โลจิสติกส์ จำกัด</w:t>
            </w:r>
          </w:p>
        </w:tc>
        <w:tc>
          <w:tcPr>
            <w:tcW w:w="2160" w:type="dxa"/>
          </w:tcPr>
          <w:p w14:paraId="63153E9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410F998C" w14:textId="77777777" w:rsidR="00D57863" w:rsidRPr="00EB4282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8159B1" w:rsidRPr="00D72255" w14:paraId="751E7978" w14:textId="77777777">
        <w:tc>
          <w:tcPr>
            <w:tcW w:w="3438" w:type="dxa"/>
          </w:tcPr>
          <w:p w14:paraId="6DFED877" w14:textId="6A67DC3F" w:rsidR="008159B1" w:rsidRPr="00BE672D" w:rsidRDefault="008159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="00B100B9"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เจเคอีซี จำกัด</w:t>
            </w:r>
          </w:p>
        </w:tc>
        <w:tc>
          <w:tcPr>
            <w:tcW w:w="2160" w:type="dxa"/>
          </w:tcPr>
          <w:p w14:paraId="64C33AA0" w14:textId="4F44DC0F" w:rsidR="008159B1" w:rsidRPr="00BE672D" w:rsidRDefault="00B100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30ACED75" w14:textId="7BEE1CB1" w:rsidR="008159B1" w:rsidRPr="00EB4282" w:rsidRDefault="00B100B9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เป็นบริษัทย่อย</w:t>
            </w:r>
          </w:p>
        </w:tc>
      </w:tr>
    </w:tbl>
    <w:p w14:paraId="0EB7F7DD" w14:textId="1B39C108" w:rsidR="00F31296" w:rsidRDefault="00F31296" w:rsidP="00611D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B4282">
        <w:rPr>
          <w:rFonts w:asciiTheme="majorBidi" w:hAnsiTheme="majorBidi" w:cstheme="majorBidi" w:hint="cs"/>
          <w:sz w:val="28"/>
          <w:szCs w:val="28"/>
          <w:cs/>
        </w:rPr>
        <w:t>รายการธุรกิจที่สำคัญระหว่างบริษัทและบุคคลหรือกิจการที่เกี่ยวข้องกัน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B41748" w:rsidRPr="008C6DCB" w14:paraId="5A35199C" w14:textId="77777777" w:rsidTr="00ED065F">
        <w:trPr>
          <w:tblHeader/>
        </w:trPr>
        <w:tc>
          <w:tcPr>
            <w:tcW w:w="4050" w:type="dxa"/>
          </w:tcPr>
          <w:p w14:paraId="2A4BF1AF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3E839D44" w14:textId="77777777" w:rsidR="00B41748" w:rsidRPr="00EB4282" w:rsidRDefault="00B417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B41748" w:rsidRPr="008C6DCB" w14:paraId="3B3195BD" w14:textId="77777777" w:rsidTr="00ED065F">
        <w:trPr>
          <w:tblHeader/>
        </w:trPr>
        <w:tc>
          <w:tcPr>
            <w:tcW w:w="4050" w:type="dxa"/>
          </w:tcPr>
          <w:p w14:paraId="422462B1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8EB0528" w14:textId="4C63671C" w:rsidR="00B41748" w:rsidRPr="00EB4282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432539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 w:rsidR="009743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43C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41748" w:rsidRPr="0056764B" w14:paraId="35E77682" w14:textId="77777777" w:rsidTr="00ED065F">
        <w:trPr>
          <w:tblHeader/>
        </w:trPr>
        <w:tc>
          <w:tcPr>
            <w:tcW w:w="4050" w:type="dxa"/>
          </w:tcPr>
          <w:p w14:paraId="784A5510" w14:textId="77777777" w:rsidR="00B41748" w:rsidRPr="00CD6D69" w:rsidRDefault="00B41748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6AE4C1C" w14:textId="4807A510" w:rsidR="00B41748" w:rsidRPr="00EB4282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77AAAD67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9CB4373" w14:textId="78D672F0" w:rsidR="00B41748" w:rsidRPr="00EB4282" w:rsidRDefault="00144A3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</w:t>
            </w:r>
            <w:r w:rsidR="00B41748"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1748" w:rsidRPr="0056764B" w14:paraId="23820679" w14:textId="77777777" w:rsidTr="00ED065F">
        <w:trPr>
          <w:tblHeader/>
        </w:trPr>
        <w:tc>
          <w:tcPr>
            <w:tcW w:w="4050" w:type="dxa"/>
          </w:tcPr>
          <w:p w14:paraId="0BBA2A01" w14:textId="77777777" w:rsidR="00B41748" w:rsidRPr="00EB4282" w:rsidRDefault="00B4174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EA147E" w14:textId="0CBAB361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212573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69A65" w14:textId="61B54983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E7E0AED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761810" w14:textId="4F3EB86C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86024C" w14:textId="77777777" w:rsidR="00B41748" w:rsidRPr="00CD6D69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12C0FB" w14:textId="142AA602" w:rsidR="00B41748" w:rsidRPr="00EB4282" w:rsidRDefault="00B417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354C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41748" w:rsidRPr="0056764B" w14:paraId="62071853" w14:textId="77777777">
        <w:tc>
          <w:tcPr>
            <w:tcW w:w="4050" w:type="dxa"/>
          </w:tcPr>
          <w:p w14:paraId="4E3F1228" w14:textId="77777777" w:rsidR="00B41748" w:rsidRPr="00CD6D69" w:rsidRDefault="00B4174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A86195" w14:textId="77777777" w:rsidR="00B41748" w:rsidRPr="00EB4282" w:rsidRDefault="00B417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B47995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9048B" w14:textId="77777777" w:rsidR="00B41748" w:rsidRPr="00EB4282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7204A46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E29FB" w14:textId="77777777" w:rsidR="00B41748" w:rsidRPr="00CD6D69" w:rsidRDefault="00B41748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D781F" w14:textId="77777777" w:rsidR="00B41748" w:rsidRPr="00CD6D69" w:rsidRDefault="00B4174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61381" w14:textId="77777777" w:rsidR="00B41748" w:rsidRPr="00EB4282" w:rsidRDefault="00B41748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A3886" w:rsidRPr="003B4C3A" w14:paraId="713FC234" w14:textId="77777777" w:rsidTr="00D828C4">
        <w:tc>
          <w:tcPr>
            <w:tcW w:w="4050" w:type="dxa"/>
          </w:tcPr>
          <w:p w14:paraId="453D0789" w14:textId="77777777" w:rsidR="001A3886" w:rsidRPr="003B4C3A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center"/>
          </w:tcPr>
          <w:p w14:paraId="5156F560" w14:textId="578267DF" w:rsidR="001A3886" w:rsidRPr="00732A8B" w:rsidRDefault="00D828C4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0103F37" w14:textId="77777777" w:rsidR="001A3886" w:rsidRPr="003B4C3A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55E491" w14:textId="4760B00E" w:rsidR="001A3886" w:rsidRPr="003B4C3A" w:rsidRDefault="001A3886" w:rsidP="006D3AE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C2E625F" w14:textId="77777777" w:rsidR="001A3886" w:rsidRPr="003B4C3A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80AC3C" w14:textId="428768F6" w:rsidR="001A3886" w:rsidRPr="003B4C3A" w:rsidRDefault="007B5088" w:rsidP="001A388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80" w:type="dxa"/>
            <w:vAlign w:val="center"/>
          </w:tcPr>
          <w:p w14:paraId="055C257C" w14:textId="77777777" w:rsidR="001A3886" w:rsidRPr="003B4C3A" w:rsidRDefault="001A3886" w:rsidP="00DB12D9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16B58D" w14:textId="20CB906B" w:rsidR="001A3886" w:rsidRPr="003B4C3A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680" w:rsidRPr="003B4C3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D61DB" w:rsidRPr="003B4C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3886" w:rsidRPr="003B4C3A" w14:paraId="7EFE278B" w14:textId="77777777" w:rsidTr="00D828C4">
        <w:tc>
          <w:tcPr>
            <w:tcW w:w="4050" w:type="dxa"/>
          </w:tcPr>
          <w:p w14:paraId="360A38E1" w14:textId="77777777" w:rsidR="001A3886" w:rsidRPr="003B4C3A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center"/>
          </w:tcPr>
          <w:p w14:paraId="4134F079" w14:textId="40D7CC40" w:rsidR="001A3886" w:rsidRPr="00732A8B" w:rsidRDefault="00D828C4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6FA188B" w14:textId="77777777" w:rsidR="001A3886" w:rsidRPr="003B4C3A" w:rsidRDefault="001A3886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38C4404" w14:textId="1EF35AA0" w:rsidR="001A3886" w:rsidRPr="003B4C3A" w:rsidRDefault="001A3886" w:rsidP="006D3AE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71A3E26" w14:textId="77777777" w:rsidR="001A3886" w:rsidRPr="003B4C3A" w:rsidRDefault="001A3886" w:rsidP="00DB12D9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CEF279" w14:textId="730C01A2" w:rsidR="001A3886" w:rsidRPr="003B4C3A" w:rsidRDefault="007B5088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0" w:type="dxa"/>
            <w:vAlign w:val="center"/>
          </w:tcPr>
          <w:p w14:paraId="7238EE69" w14:textId="77777777" w:rsidR="001A3886" w:rsidRPr="003B4C3A" w:rsidRDefault="001A3886" w:rsidP="00DB12D9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D1F25EA" w14:textId="042A4461" w:rsidR="001A3886" w:rsidRPr="003B4C3A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680" w:rsidRPr="003B4C3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3886" w:rsidRPr="003B4C3A" w14:paraId="510DA276" w14:textId="77777777" w:rsidTr="00D828C4">
        <w:tc>
          <w:tcPr>
            <w:tcW w:w="4050" w:type="dxa"/>
          </w:tcPr>
          <w:p w14:paraId="7021B0A1" w14:textId="77777777" w:rsidR="001A3886" w:rsidRPr="003B4C3A" w:rsidRDefault="001A3886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center"/>
          </w:tcPr>
          <w:p w14:paraId="57820B72" w14:textId="31C37EDB" w:rsidR="001A3886" w:rsidRPr="00732A8B" w:rsidRDefault="00D828C4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2FDF11A" w14:textId="77777777" w:rsidR="001A3886" w:rsidRPr="003B4C3A" w:rsidRDefault="001A3886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317405F" w14:textId="0518AF16" w:rsidR="001A3886" w:rsidRPr="003B4C3A" w:rsidRDefault="001A3886" w:rsidP="006D3AE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E0D52C1" w14:textId="77777777" w:rsidR="001A3886" w:rsidRPr="003B4C3A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02C9294" w14:textId="48716244" w:rsidR="001A3886" w:rsidRPr="003B4C3A" w:rsidRDefault="001A6AC3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46,019</w:t>
            </w:r>
          </w:p>
        </w:tc>
        <w:tc>
          <w:tcPr>
            <w:tcW w:w="180" w:type="dxa"/>
            <w:vAlign w:val="center"/>
          </w:tcPr>
          <w:p w14:paraId="68FFF0C9" w14:textId="77777777" w:rsidR="001A3886" w:rsidRPr="003B4C3A" w:rsidRDefault="001A3886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DC531A0" w14:textId="587A50C4" w:rsidR="001A3886" w:rsidRPr="003B4C3A" w:rsidRDefault="001A3886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65F7A" w:rsidRPr="003B4C3A">
              <w:rPr>
                <w:rFonts w:asciiTheme="majorBidi" w:hAnsiTheme="majorBidi" w:cstheme="majorBidi"/>
                <w:sz w:val="28"/>
                <w:szCs w:val="28"/>
              </w:rPr>
              <w:t>16,716</w:t>
            </w: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B5088" w:rsidRPr="003B4C3A" w14:paraId="3C8BBF99" w14:textId="77777777" w:rsidTr="00D828C4">
        <w:tc>
          <w:tcPr>
            <w:tcW w:w="4050" w:type="dxa"/>
          </w:tcPr>
          <w:p w14:paraId="1DCFBE68" w14:textId="2D95C1C5" w:rsidR="007B5088" w:rsidRPr="003B4C3A" w:rsidRDefault="007B5088" w:rsidP="001A388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5C86EBA" w14:textId="33E6559A" w:rsidR="007B5088" w:rsidRPr="00732A8B" w:rsidRDefault="00D828C4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54CB255" w14:textId="77777777" w:rsidR="007B5088" w:rsidRPr="003B4C3A" w:rsidRDefault="007B5088" w:rsidP="00DB12D9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A623BC5" w14:textId="679EAB28" w:rsidR="007B5088" w:rsidRPr="003B4C3A" w:rsidRDefault="00D828C4" w:rsidP="006D3AE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59BED0E" w14:textId="77777777" w:rsidR="007B5088" w:rsidRPr="003B4C3A" w:rsidRDefault="007B5088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9E1E88F" w14:textId="769AE8B0" w:rsidR="007B5088" w:rsidRPr="003B4C3A" w:rsidRDefault="00AE4FDC" w:rsidP="001A388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  <w:vAlign w:val="center"/>
          </w:tcPr>
          <w:p w14:paraId="7AA391CF" w14:textId="77777777" w:rsidR="007B5088" w:rsidRPr="003B4C3A" w:rsidRDefault="007B5088" w:rsidP="001A388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01DA68F" w14:textId="4D191D35" w:rsidR="007B5088" w:rsidRPr="003B4C3A" w:rsidRDefault="00D828C4" w:rsidP="001A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7440" w:rsidRPr="003B4C3A" w14:paraId="1D040CD2" w14:textId="77777777" w:rsidTr="00D828C4">
        <w:tc>
          <w:tcPr>
            <w:tcW w:w="4050" w:type="dxa"/>
          </w:tcPr>
          <w:p w14:paraId="7D5C2D9F" w14:textId="574D97F3" w:rsidR="00B97440" w:rsidRPr="003B4C3A" w:rsidRDefault="00B97440" w:rsidP="00B9744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F355B" w14:textId="266EB7B5" w:rsidR="00B97440" w:rsidRPr="00D828C4" w:rsidRDefault="00D828C4" w:rsidP="00B9744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BEC2FD" w14:textId="77777777" w:rsidR="00B97440" w:rsidRPr="00D828C4" w:rsidRDefault="00B97440" w:rsidP="00B97440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B696F" w14:textId="5606C756" w:rsidR="00B97440" w:rsidRPr="00D828C4" w:rsidRDefault="00B97440" w:rsidP="00B9744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18952C" w14:textId="77777777" w:rsidR="00B97440" w:rsidRPr="00D828C4" w:rsidRDefault="00B97440" w:rsidP="00B97440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FAE9E" w14:textId="3B091CB2" w:rsidR="00B97440" w:rsidRPr="00D828C4" w:rsidRDefault="00D828C4" w:rsidP="00B97440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46,681</w:t>
            </w:r>
          </w:p>
        </w:tc>
        <w:tc>
          <w:tcPr>
            <w:tcW w:w="180" w:type="dxa"/>
          </w:tcPr>
          <w:p w14:paraId="667AEA58" w14:textId="77777777" w:rsidR="00B97440" w:rsidRPr="003B4C3A" w:rsidRDefault="00B97440" w:rsidP="00B97440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D110E" w14:textId="3DEB8756" w:rsidR="00B97440" w:rsidRPr="003B4C3A" w:rsidRDefault="008C715D" w:rsidP="00B9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16,925</w:t>
            </w:r>
          </w:p>
        </w:tc>
      </w:tr>
      <w:tr w:rsidR="00656FC4" w:rsidRPr="003B4C3A" w14:paraId="5924CAEC" w14:textId="77777777" w:rsidTr="00F76D36">
        <w:trPr>
          <w:trHeight w:val="20"/>
        </w:trPr>
        <w:tc>
          <w:tcPr>
            <w:tcW w:w="4050" w:type="dxa"/>
          </w:tcPr>
          <w:p w14:paraId="3D2C8FAA" w14:textId="77777777" w:rsidR="00656FC4" w:rsidRPr="003B4C3A" w:rsidRDefault="00656FC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90447F" w14:textId="77777777" w:rsidR="00656FC4" w:rsidRPr="003B4C3A" w:rsidRDefault="00656FC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0B0E0" w14:textId="77777777" w:rsidR="00656FC4" w:rsidRPr="003B4C3A" w:rsidRDefault="00656FC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AE5B37" w14:textId="77777777" w:rsidR="00656FC4" w:rsidRPr="003B4C3A" w:rsidRDefault="00656FC4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E1EA7" w14:textId="77777777" w:rsidR="00656FC4" w:rsidRPr="003B4C3A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1AC60E" w14:textId="77777777" w:rsidR="00656FC4" w:rsidRPr="003B4C3A" w:rsidRDefault="00656FC4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CFBAC" w14:textId="77777777" w:rsidR="00656FC4" w:rsidRPr="003B4C3A" w:rsidRDefault="00656FC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BFE79A" w14:textId="77777777" w:rsidR="00656FC4" w:rsidRPr="003B4C3A" w:rsidRDefault="0065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0115" w:rsidRPr="003B4C3A" w14:paraId="03F988D3" w14:textId="77777777" w:rsidTr="00220B7B">
        <w:tc>
          <w:tcPr>
            <w:tcW w:w="4050" w:type="dxa"/>
          </w:tcPr>
          <w:p w14:paraId="30B8A063" w14:textId="5477BAAE" w:rsidR="00450115" w:rsidRPr="003B4C3A" w:rsidRDefault="00450115" w:rsidP="0045011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5EDB847" w14:textId="77777777" w:rsidR="00450115" w:rsidRPr="003B4C3A" w:rsidRDefault="00450115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34C1D" w14:textId="77777777" w:rsidR="00450115" w:rsidRPr="003B4C3A" w:rsidRDefault="00450115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BE9F3" w14:textId="77777777" w:rsidR="00450115" w:rsidRPr="003B4C3A" w:rsidRDefault="00450115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5ADB08" w14:textId="77777777" w:rsidR="00450115" w:rsidRPr="003B4C3A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918DE2" w14:textId="77777777" w:rsidR="00450115" w:rsidRPr="003B4C3A" w:rsidRDefault="00450115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FCF7FD" w14:textId="77777777" w:rsidR="00450115" w:rsidRPr="003B4C3A" w:rsidRDefault="00450115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25311" w14:textId="77777777" w:rsidR="00450115" w:rsidRPr="003B4C3A" w:rsidRDefault="00450115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D1" w:rsidRPr="003B4C3A" w14:paraId="04BD6DD9" w14:textId="77777777" w:rsidTr="00D828C4">
        <w:tc>
          <w:tcPr>
            <w:tcW w:w="4050" w:type="dxa"/>
          </w:tcPr>
          <w:p w14:paraId="4A9B197A" w14:textId="78E3169F" w:rsidR="00EF3ED1" w:rsidRPr="003B4C3A" w:rsidRDefault="00D77136" w:rsidP="0045011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3B2D2F4B" w14:textId="6BA685C2" w:rsidR="00EF3ED1" w:rsidRPr="003B4C3A" w:rsidRDefault="00D828C4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7C1F25" w14:textId="77777777" w:rsidR="00EF3ED1" w:rsidRPr="003B4C3A" w:rsidRDefault="00EF3ED1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C3B28B" w14:textId="39081B00" w:rsidR="00EF3ED1" w:rsidRPr="003B4C3A" w:rsidRDefault="007B0299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180" w:type="dxa"/>
          </w:tcPr>
          <w:p w14:paraId="59A5721C" w14:textId="77777777" w:rsidR="00EF3ED1" w:rsidRPr="003B4C3A" w:rsidRDefault="00EF3ED1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7806D" w14:textId="0D860BB8" w:rsidR="00EF3ED1" w:rsidRPr="003B4C3A" w:rsidRDefault="00D828C4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A6B0CA" w14:textId="77777777" w:rsidR="00EF3ED1" w:rsidRPr="003B4C3A" w:rsidRDefault="00EF3ED1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D8EB09" w14:textId="6421F50E" w:rsidR="00EF3ED1" w:rsidRPr="003B4C3A" w:rsidRDefault="00CE6D41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</w:tr>
      <w:tr w:rsidR="00F030AC" w:rsidRPr="003B4C3A" w14:paraId="07D87DBD" w14:textId="77777777" w:rsidTr="00D828C4">
        <w:tc>
          <w:tcPr>
            <w:tcW w:w="4050" w:type="dxa"/>
          </w:tcPr>
          <w:p w14:paraId="481A0C77" w14:textId="1E51DCFD" w:rsidR="00F030AC" w:rsidRPr="003B4C3A" w:rsidRDefault="00F030AC" w:rsidP="0045011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2A5D1ACE" w14:textId="154DA8C9" w:rsidR="00F030AC" w:rsidRPr="003B4C3A" w:rsidRDefault="0078214A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1E5DE3" w:rsidRPr="004F52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50DA280D" w14:textId="77777777" w:rsidR="00F030AC" w:rsidRPr="003B4C3A" w:rsidRDefault="00F030AC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3F650B" w14:textId="41ADCF36" w:rsidR="00F030AC" w:rsidRPr="003B4C3A" w:rsidRDefault="00F030AC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144D89" w14:textId="77777777" w:rsidR="00F030AC" w:rsidRPr="003B4C3A" w:rsidRDefault="00F030AC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EF41E2" w14:textId="3F1F862D" w:rsidR="00F030AC" w:rsidRPr="003B4C3A" w:rsidRDefault="0078214A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1E5DE3" w:rsidRPr="004F52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5BF4F05" w14:textId="77777777" w:rsidR="00F030AC" w:rsidRPr="003B4C3A" w:rsidRDefault="00F030AC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475D70" w14:textId="43F31CF7" w:rsidR="00F030AC" w:rsidRPr="003B4C3A" w:rsidRDefault="00F030AC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5559" w:rsidRPr="003B4C3A" w14:paraId="5C005E4C" w14:textId="77777777" w:rsidTr="00914E49">
        <w:trPr>
          <w:trHeight w:val="171"/>
        </w:trPr>
        <w:tc>
          <w:tcPr>
            <w:tcW w:w="4050" w:type="dxa"/>
          </w:tcPr>
          <w:p w14:paraId="598B2270" w14:textId="77777777" w:rsidR="00DA5559" w:rsidRPr="003B4C3A" w:rsidRDefault="00DA5559" w:rsidP="0045011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B500CC" w14:textId="77777777" w:rsidR="00DA5559" w:rsidRPr="003B4C3A" w:rsidRDefault="00DA5559" w:rsidP="0045011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EC7158" w14:textId="77777777" w:rsidR="00DA5559" w:rsidRPr="003B4C3A" w:rsidRDefault="00DA5559" w:rsidP="0045011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511A3" w14:textId="77777777" w:rsidR="00DA5559" w:rsidRPr="003B4C3A" w:rsidRDefault="00DA5559" w:rsidP="0045011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427DCB" w14:textId="77777777" w:rsidR="00DA5559" w:rsidRPr="003B4C3A" w:rsidRDefault="00DA5559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E0BE06" w14:textId="77777777" w:rsidR="00DA5559" w:rsidRPr="003B4C3A" w:rsidRDefault="00DA5559" w:rsidP="0045011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E6A787" w14:textId="77777777" w:rsidR="00DA5559" w:rsidRPr="003B4C3A" w:rsidRDefault="00DA5559" w:rsidP="0045011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B59421" w14:textId="77777777" w:rsidR="00DA5559" w:rsidRPr="003B4C3A" w:rsidRDefault="00DA5559" w:rsidP="004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7BA" w:rsidRPr="003B4C3A" w14:paraId="41914815" w14:textId="77777777" w:rsidTr="00AF6CBA">
        <w:tc>
          <w:tcPr>
            <w:tcW w:w="4050" w:type="dxa"/>
          </w:tcPr>
          <w:p w14:paraId="4127F7DF" w14:textId="25D164CD" w:rsidR="006617BA" w:rsidRPr="003B4C3A" w:rsidRDefault="006617BA" w:rsidP="006617B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  <w:vAlign w:val="bottom"/>
          </w:tcPr>
          <w:p w14:paraId="355D0A31" w14:textId="77777777" w:rsidR="006617BA" w:rsidRPr="003B4C3A" w:rsidRDefault="006617BA" w:rsidP="006617B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CCE05" w14:textId="77777777" w:rsidR="006617BA" w:rsidRPr="003B4C3A" w:rsidRDefault="006617BA" w:rsidP="006617B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5875F2" w14:textId="77777777" w:rsidR="006617BA" w:rsidRPr="003B4C3A" w:rsidRDefault="006617BA" w:rsidP="006617B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B1C6D6" w14:textId="77777777" w:rsidR="006617BA" w:rsidRPr="003B4C3A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25FEC0" w14:textId="77777777" w:rsidR="006617BA" w:rsidRPr="003B4C3A" w:rsidRDefault="006617BA" w:rsidP="006617B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ABAA7" w14:textId="77777777" w:rsidR="006617BA" w:rsidRPr="003B4C3A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C78DA1" w14:textId="77777777" w:rsidR="006617BA" w:rsidRPr="003B4C3A" w:rsidRDefault="006617BA" w:rsidP="006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7BA" w:rsidRPr="003B4C3A" w14:paraId="0FA96331" w14:textId="77777777" w:rsidTr="006745C0">
        <w:tc>
          <w:tcPr>
            <w:tcW w:w="4050" w:type="dxa"/>
          </w:tcPr>
          <w:p w14:paraId="1A6258D2" w14:textId="6D14E509" w:rsidR="006617BA" w:rsidRPr="003B4C3A" w:rsidRDefault="006617BA" w:rsidP="006617B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49F61D9F" w14:textId="2FB43B97" w:rsidR="006617BA" w:rsidRPr="003B4C3A" w:rsidRDefault="00C51B90" w:rsidP="006617B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80" w:type="dxa"/>
          </w:tcPr>
          <w:p w14:paraId="01DB327C" w14:textId="77777777" w:rsidR="006617BA" w:rsidRPr="003B4C3A" w:rsidRDefault="006617BA" w:rsidP="006617B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2C6ABB" w14:textId="4428503B" w:rsidR="006617BA" w:rsidRPr="003B4C3A" w:rsidRDefault="00CC144C" w:rsidP="006617B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80" w:type="dxa"/>
          </w:tcPr>
          <w:p w14:paraId="30075DCE" w14:textId="77777777" w:rsidR="006617BA" w:rsidRPr="003B4C3A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A67876" w14:textId="46F87B94" w:rsidR="006617BA" w:rsidRPr="003B4C3A" w:rsidRDefault="00C51B90" w:rsidP="006617B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80" w:type="dxa"/>
          </w:tcPr>
          <w:p w14:paraId="7E680B6C" w14:textId="77777777" w:rsidR="006617BA" w:rsidRPr="003B4C3A" w:rsidRDefault="006617BA" w:rsidP="006617B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8B3627" w14:textId="134B1DE1" w:rsidR="006617BA" w:rsidRPr="003B4C3A" w:rsidRDefault="00CC7109" w:rsidP="006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831A11" w:rsidRPr="003B4C3A" w14:paraId="5CBC7623" w14:textId="77777777" w:rsidTr="00B22333">
        <w:trPr>
          <w:trHeight w:val="144"/>
        </w:trPr>
        <w:tc>
          <w:tcPr>
            <w:tcW w:w="4050" w:type="dxa"/>
          </w:tcPr>
          <w:p w14:paraId="75CF8DF5" w14:textId="77777777" w:rsidR="00831A11" w:rsidRPr="003B4C3A" w:rsidRDefault="00831A11" w:rsidP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85F7C6" w14:textId="77777777" w:rsidR="00831A11" w:rsidRPr="003B4C3A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7F45DD" w14:textId="77777777" w:rsidR="00831A11" w:rsidRPr="003B4C3A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A80E72" w14:textId="77777777" w:rsidR="00831A11" w:rsidRPr="003B4C3A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3EF91D" w14:textId="77777777" w:rsidR="00831A11" w:rsidRPr="003B4C3A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E7B53D" w14:textId="77777777" w:rsidR="00831A11" w:rsidRPr="003B4C3A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0A79E" w14:textId="77777777" w:rsidR="00831A11" w:rsidRPr="003B4C3A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B5D05" w14:textId="77777777" w:rsidR="00831A11" w:rsidRPr="003B4C3A" w:rsidRDefault="00831A11" w:rsidP="007002A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3B4C3A" w14:paraId="0978939B" w14:textId="77777777">
        <w:tc>
          <w:tcPr>
            <w:tcW w:w="4050" w:type="dxa"/>
          </w:tcPr>
          <w:p w14:paraId="5767AE29" w14:textId="77777777" w:rsidR="007002A5" w:rsidRPr="003B4C3A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3F913DBA" w14:textId="77777777" w:rsidR="007002A5" w:rsidRPr="003B4C3A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F9D273" w14:textId="77777777" w:rsidR="007002A5" w:rsidRPr="003B4C3A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0B635D" w14:textId="77777777" w:rsidR="007002A5" w:rsidRPr="003B4C3A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EFBB9A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FCF477" w14:textId="77777777" w:rsidR="007002A5" w:rsidRPr="003B4C3A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3B33D3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00124" w14:textId="77777777" w:rsidR="007002A5" w:rsidRPr="003B4C3A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3B4C3A" w14:paraId="19CF7917" w14:textId="77777777">
        <w:tc>
          <w:tcPr>
            <w:tcW w:w="4050" w:type="dxa"/>
          </w:tcPr>
          <w:p w14:paraId="71C34665" w14:textId="77777777" w:rsidR="007002A5" w:rsidRPr="003B4C3A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6B708D85" w14:textId="77777777" w:rsidR="007002A5" w:rsidRPr="003B4C3A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F218D5" w14:textId="77777777" w:rsidR="007002A5" w:rsidRPr="003B4C3A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AF8468" w14:textId="77777777" w:rsidR="007002A5" w:rsidRPr="003B4C3A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779299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3FEB7E" w14:textId="77777777" w:rsidR="007002A5" w:rsidRPr="003B4C3A" w:rsidRDefault="007002A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3A40E6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8A8C6" w14:textId="77777777" w:rsidR="007002A5" w:rsidRPr="003B4C3A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2A5" w:rsidRPr="003B4C3A" w14:paraId="672BB67A" w14:textId="77777777" w:rsidTr="00232265">
        <w:tc>
          <w:tcPr>
            <w:tcW w:w="4050" w:type="dxa"/>
          </w:tcPr>
          <w:p w14:paraId="476533EF" w14:textId="77777777" w:rsidR="007002A5" w:rsidRPr="003B4C3A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108623BB" w14:textId="77777777" w:rsidR="007002A5" w:rsidRPr="003B4C3A" w:rsidRDefault="007002A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(</w:t>
            </w: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</w:tcPr>
          <w:p w14:paraId="0515707D" w14:textId="77777777" w:rsidR="007002A5" w:rsidRPr="003B4C3A" w:rsidRDefault="007002A5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2891DB0" w14:textId="79D100F9" w:rsidR="007002A5" w:rsidRPr="003B4C3A" w:rsidRDefault="000B2BF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3,952</w:t>
            </w:r>
          </w:p>
        </w:tc>
        <w:tc>
          <w:tcPr>
            <w:tcW w:w="180" w:type="dxa"/>
          </w:tcPr>
          <w:p w14:paraId="0144BE36" w14:textId="77777777" w:rsidR="007002A5" w:rsidRPr="003B4C3A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1C5DB" w14:textId="77777777" w:rsidR="007002A5" w:rsidRPr="003B4C3A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7502ACB" w14:textId="277E6D9B" w:rsidR="007002A5" w:rsidRPr="003B4C3A" w:rsidRDefault="00A10F1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  <w:r w:rsidR="007002A5"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9867095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07C337" w14:textId="07A07542" w:rsidR="007002A5" w:rsidRPr="003B4C3A" w:rsidRDefault="00AA4CB0" w:rsidP="00232265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</w:t>
            </w:r>
            <w:r w:rsidR="00E1555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3D8E349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413E2" w14:textId="77777777" w:rsidR="007002A5" w:rsidRPr="003B4C3A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B6699" w14:textId="2E369D77" w:rsidR="007002A5" w:rsidRPr="003B4C3A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7B5C" w:rsidRPr="003B4C3A">
              <w:rPr>
                <w:rFonts w:asciiTheme="majorBidi" w:hAnsiTheme="majorBidi" w:cstheme="majorBidi"/>
                <w:sz w:val="28"/>
                <w:szCs w:val="28"/>
              </w:rPr>
              <w:t>1,897</w:t>
            </w: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002A5" w:rsidRPr="003B4C3A" w14:paraId="331FB7F3" w14:textId="77777777" w:rsidTr="00232265">
        <w:tc>
          <w:tcPr>
            <w:tcW w:w="4050" w:type="dxa"/>
          </w:tcPr>
          <w:p w14:paraId="13044E51" w14:textId="77777777" w:rsidR="007002A5" w:rsidRPr="003B4C3A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D221D" w14:textId="677D0885" w:rsidR="007002A5" w:rsidRPr="003B4C3A" w:rsidRDefault="000B2BF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80" w:type="dxa"/>
          </w:tcPr>
          <w:p w14:paraId="6F527E36" w14:textId="77777777" w:rsidR="007002A5" w:rsidRPr="003B4C3A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C0C8FD" w14:textId="50755DD4" w:rsidR="007002A5" w:rsidRPr="003B4C3A" w:rsidRDefault="007002A5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5896" w:rsidRPr="003B4C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0EB76FD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0A306" w14:textId="26E9F204" w:rsidR="007002A5" w:rsidRPr="003B4C3A" w:rsidRDefault="00AA4CB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80" w:type="dxa"/>
          </w:tcPr>
          <w:p w14:paraId="7EBAF238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EB54C3" w14:textId="003354E0" w:rsidR="007002A5" w:rsidRPr="003B4C3A" w:rsidRDefault="0070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5896" w:rsidRPr="003B4C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4C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002A5" w:rsidRPr="00337CB4" w14:paraId="5132DAB8" w14:textId="77777777" w:rsidTr="00232265">
        <w:tc>
          <w:tcPr>
            <w:tcW w:w="4050" w:type="dxa"/>
          </w:tcPr>
          <w:p w14:paraId="62E0A976" w14:textId="77777777" w:rsidR="007002A5" w:rsidRPr="003B4C3A" w:rsidRDefault="007002A5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C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1F8F2" w14:textId="691507BB" w:rsidR="007002A5" w:rsidRPr="003B4C3A" w:rsidRDefault="000B2BFE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4,034</w:t>
            </w:r>
          </w:p>
        </w:tc>
        <w:tc>
          <w:tcPr>
            <w:tcW w:w="180" w:type="dxa"/>
          </w:tcPr>
          <w:p w14:paraId="15483708" w14:textId="77777777" w:rsidR="007002A5" w:rsidRPr="003B4C3A" w:rsidRDefault="007002A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3DC97" w14:textId="33E6D2B8" w:rsidR="007002A5" w:rsidRPr="003B4C3A" w:rsidRDefault="0018349B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3,007</w:t>
            </w:r>
          </w:p>
        </w:tc>
        <w:tc>
          <w:tcPr>
            <w:tcW w:w="180" w:type="dxa"/>
          </w:tcPr>
          <w:p w14:paraId="0DE2468E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63D1" w14:textId="0870AA77" w:rsidR="007002A5" w:rsidRPr="003B4C3A" w:rsidRDefault="00F86637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</w:t>
            </w:r>
            <w:r w:rsidR="00E155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F37258A" w14:textId="77777777" w:rsidR="007002A5" w:rsidRPr="003B4C3A" w:rsidRDefault="007002A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E616" w14:textId="1BE43A01" w:rsidR="007002A5" w:rsidRPr="00337CB4" w:rsidRDefault="00F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4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1,900</w:t>
            </w:r>
          </w:p>
        </w:tc>
      </w:tr>
    </w:tbl>
    <w:p w14:paraId="72DC750A" w14:textId="77777777" w:rsidR="00DC2C7E" w:rsidRDefault="00DC2C7E" w:rsidP="00B55A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DC2C7E" w:rsidRPr="008C6DCB" w14:paraId="342ACDE1" w14:textId="77777777">
        <w:trPr>
          <w:tblHeader/>
        </w:trPr>
        <w:tc>
          <w:tcPr>
            <w:tcW w:w="4050" w:type="dxa"/>
          </w:tcPr>
          <w:p w14:paraId="1ABD3FB9" w14:textId="77777777" w:rsidR="00DC2C7E" w:rsidRPr="00CD6D69" w:rsidRDefault="00DC2C7E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69426BB4" w14:textId="77777777" w:rsidR="00DC2C7E" w:rsidRPr="00EB4282" w:rsidRDefault="00DC2C7E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DC2C7E" w:rsidRPr="008C6DCB" w14:paraId="21E16993" w14:textId="77777777">
        <w:trPr>
          <w:tblHeader/>
        </w:trPr>
        <w:tc>
          <w:tcPr>
            <w:tcW w:w="4050" w:type="dxa"/>
          </w:tcPr>
          <w:p w14:paraId="69290362" w14:textId="77777777" w:rsidR="00DC2C7E" w:rsidRPr="00CD6D69" w:rsidRDefault="00DC2C7E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573ADDA" w14:textId="5C073E5C" w:rsidR="00DC2C7E" w:rsidRPr="00EB4282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</w:t>
            </w:r>
            <w:r w:rsidR="00F4165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DC2C7E" w:rsidRPr="0056764B" w14:paraId="7CB69EBE" w14:textId="77777777">
        <w:trPr>
          <w:tblHeader/>
        </w:trPr>
        <w:tc>
          <w:tcPr>
            <w:tcW w:w="4050" w:type="dxa"/>
          </w:tcPr>
          <w:p w14:paraId="5F9BFD06" w14:textId="77777777" w:rsidR="00DC2C7E" w:rsidRPr="00CD6D69" w:rsidRDefault="00DC2C7E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E46BA19" w14:textId="77777777" w:rsidR="00DC2C7E" w:rsidRPr="00EB4282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7A5E5900" w14:textId="77777777" w:rsidR="00DC2C7E" w:rsidRPr="00CD6D69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0894206" w14:textId="77777777" w:rsidR="00DC2C7E" w:rsidRPr="00EB4282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C2C7E" w:rsidRPr="0056764B" w14:paraId="4A5F7DA8" w14:textId="77777777">
        <w:trPr>
          <w:tblHeader/>
        </w:trPr>
        <w:tc>
          <w:tcPr>
            <w:tcW w:w="4050" w:type="dxa"/>
          </w:tcPr>
          <w:p w14:paraId="04F4D291" w14:textId="77777777" w:rsidR="00DC2C7E" w:rsidRPr="00EB4282" w:rsidRDefault="00DC2C7E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3EBBC0" w14:textId="77777777" w:rsidR="00DC2C7E" w:rsidRPr="00CD6D69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B57BA1" w14:textId="77777777" w:rsidR="00DC2C7E" w:rsidRPr="00CD6D69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54C940" w14:textId="77777777" w:rsidR="00DC2C7E" w:rsidRPr="00CD6D69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4CB95618" w14:textId="77777777" w:rsidR="00DC2C7E" w:rsidRPr="00CD6D69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28B93F" w14:textId="77777777" w:rsidR="00DC2C7E" w:rsidRPr="00CD6D69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57A09F" w14:textId="77777777" w:rsidR="00DC2C7E" w:rsidRPr="00CD6D69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B9BB9F" w14:textId="77777777" w:rsidR="00DC2C7E" w:rsidRPr="00EB4282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C2C7E" w:rsidRPr="0056764B" w14:paraId="72DC5A77" w14:textId="77777777">
        <w:tc>
          <w:tcPr>
            <w:tcW w:w="4050" w:type="dxa"/>
          </w:tcPr>
          <w:p w14:paraId="4C646707" w14:textId="77777777" w:rsidR="00DC2C7E" w:rsidRPr="00CD6D69" w:rsidRDefault="00DC2C7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D15EF2" w14:textId="77777777" w:rsidR="00DC2C7E" w:rsidRPr="00EB4282" w:rsidRDefault="00DC2C7E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53436DD" w14:textId="77777777" w:rsidR="00DC2C7E" w:rsidRPr="00CD6D69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29AB07" w14:textId="77777777" w:rsidR="00DC2C7E" w:rsidRPr="00EB4282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C93175E" w14:textId="77777777" w:rsidR="00DC2C7E" w:rsidRPr="00CD6D69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F43350" w14:textId="77777777" w:rsidR="00DC2C7E" w:rsidRPr="00CD6D69" w:rsidRDefault="00DC2C7E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614673" w14:textId="77777777" w:rsidR="00DC2C7E" w:rsidRPr="00CD6D69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D88112" w14:textId="77777777" w:rsidR="00DC2C7E" w:rsidRPr="00EB4282" w:rsidRDefault="00DC2C7E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2C7E" w:rsidRPr="00CD6D69" w14:paraId="366E1B6E" w14:textId="77777777" w:rsidTr="00E279A7">
        <w:tc>
          <w:tcPr>
            <w:tcW w:w="4050" w:type="dxa"/>
          </w:tcPr>
          <w:p w14:paraId="0A8779A6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center"/>
          </w:tcPr>
          <w:p w14:paraId="0A5296DF" w14:textId="797415ED" w:rsidR="00DC2C7E" w:rsidRPr="00EB4282" w:rsidRDefault="00E279A7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D729A04" w14:textId="77777777" w:rsidR="00DC2C7E" w:rsidRPr="00337CB4" w:rsidRDefault="00DC2C7E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8B5D59" w14:textId="77777777" w:rsidR="00DC2C7E" w:rsidRPr="00EB4282" w:rsidRDefault="00DC2C7E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D890DA1" w14:textId="77777777" w:rsidR="00DC2C7E" w:rsidRPr="00337CB4" w:rsidRDefault="00DC2C7E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DDC9B59" w14:textId="6F4CD67D" w:rsidR="00DC2C7E" w:rsidRPr="00337CB4" w:rsidRDefault="00221E14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80" w:type="dxa"/>
            <w:vAlign w:val="center"/>
          </w:tcPr>
          <w:p w14:paraId="73409892" w14:textId="77777777" w:rsidR="00DC2C7E" w:rsidRPr="00337CB4" w:rsidRDefault="00DC2C7E">
            <w:pPr>
              <w:tabs>
                <w:tab w:val="decimal" w:pos="864"/>
              </w:tabs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02A00D1" w14:textId="1BC0348A" w:rsidR="00DC2C7E" w:rsidRPr="00337CB4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30A6E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C2C7E" w:rsidRPr="00CD6D69" w14:paraId="15E560DE" w14:textId="77777777" w:rsidTr="00CF0436">
        <w:tc>
          <w:tcPr>
            <w:tcW w:w="4050" w:type="dxa"/>
          </w:tcPr>
          <w:p w14:paraId="391F2C12" w14:textId="77777777" w:rsidR="00DC2C7E" w:rsidRPr="00CD6D69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center"/>
          </w:tcPr>
          <w:p w14:paraId="7BEA7199" w14:textId="757A1483" w:rsidR="00DC2C7E" w:rsidRPr="00337CB4" w:rsidRDefault="00E279A7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C14EA39" w14:textId="77777777" w:rsidR="00DC2C7E" w:rsidRPr="00337CB4" w:rsidRDefault="00DC2C7E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6A7F6B" w14:textId="77777777" w:rsidR="00DC2C7E" w:rsidRPr="006D3AE0" w:rsidRDefault="00DC2C7E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5A72FAD" w14:textId="77777777" w:rsidR="00DC2C7E" w:rsidRPr="00337CB4" w:rsidRDefault="00DC2C7E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DCA070" w14:textId="2508F128" w:rsidR="00DC2C7E" w:rsidRPr="00337CB4" w:rsidRDefault="00221E14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80" w:type="dxa"/>
            <w:vAlign w:val="center"/>
          </w:tcPr>
          <w:p w14:paraId="2003E96B" w14:textId="77777777" w:rsidR="00DC2C7E" w:rsidRPr="00337CB4" w:rsidRDefault="00DC2C7E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11E63BE" w14:textId="7386BDEB" w:rsidR="00DC2C7E" w:rsidRPr="00337CB4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6A7D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C2C7E" w:rsidRPr="00CD6D69" w14:paraId="132A1672" w14:textId="77777777" w:rsidTr="00CF0436">
        <w:tc>
          <w:tcPr>
            <w:tcW w:w="4050" w:type="dxa"/>
          </w:tcPr>
          <w:p w14:paraId="1BC1ED42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center"/>
          </w:tcPr>
          <w:p w14:paraId="79B7B0D3" w14:textId="6771E9B0" w:rsidR="00DC2C7E" w:rsidRPr="00337CB4" w:rsidRDefault="00E279A7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707832B" w14:textId="77777777" w:rsidR="00DC2C7E" w:rsidRPr="00337CB4" w:rsidRDefault="00DC2C7E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3FCD7C" w14:textId="77777777" w:rsidR="00DC2C7E" w:rsidRPr="006D3AE0" w:rsidRDefault="00DC2C7E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8BABEC1" w14:textId="77777777" w:rsidR="00DC2C7E" w:rsidRPr="00337CB4" w:rsidRDefault="00DC2C7E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34A824" w14:textId="2F1B4279" w:rsidR="00DC2C7E" w:rsidRPr="000670CB" w:rsidRDefault="00221E14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E7F6D" w:rsidRPr="004F529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51C6F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80" w:type="dxa"/>
            <w:vAlign w:val="center"/>
          </w:tcPr>
          <w:p w14:paraId="42231F21" w14:textId="77777777" w:rsidR="00DC2C7E" w:rsidRPr="00337CB4" w:rsidRDefault="00DC2C7E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6E1BB7" w14:textId="7B6306A8" w:rsidR="00DC2C7E" w:rsidRPr="00337CB4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1376">
              <w:rPr>
                <w:rFonts w:asciiTheme="majorBidi" w:hAnsiTheme="majorBidi" w:cstheme="majorBidi"/>
                <w:sz w:val="28"/>
                <w:szCs w:val="28"/>
              </w:rPr>
              <w:t>41,090</w:t>
            </w:r>
            <w:r w:rsidRPr="00526D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F0436" w:rsidRPr="00CD6D69" w14:paraId="46B55563" w14:textId="77777777" w:rsidTr="00CF0436">
        <w:tc>
          <w:tcPr>
            <w:tcW w:w="4050" w:type="dxa"/>
          </w:tcPr>
          <w:p w14:paraId="5F5F3FFB" w14:textId="24467FEC" w:rsidR="00CF0436" w:rsidRPr="00EB4282" w:rsidRDefault="00CF0436" w:rsidP="00CF043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267059" w14:textId="77DF45F2" w:rsidR="00CF0436" w:rsidRDefault="00CF0436" w:rsidP="00CF043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1B10350" w14:textId="77777777" w:rsidR="00CF0436" w:rsidRPr="00337CB4" w:rsidRDefault="00CF0436" w:rsidP="00CF0436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D8ED00" w14:textId="4B8B3E90" w:rsidR="00CF0436" w:rsidRPr="006D3AE0" w:rsidRDefault="00CF0436" w:rsidP="00CF043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3090A25" w14:textId="77777777" w:rsidR="00CF0436" w:rsidRPr="00337CB4" w:rsidRDefault="00CF0436" w:rsidP="00CF043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CD6EBB5" w14:textId="58358CD7" w:rsidR="00CF0436" w:rsidRDefault="00CF0436" w:rsidP="00CF0436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  <w:vAlign w:val="center"/>
          </w:tcPr>
          <w:p w14:paraId="3C1D566C" w14:textId="77777777" w:rsidR="00CF0436" w:rsidRPr="00337CB4" w:rsidRDefault="00CF0436" w:rsidP="00CF0436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C8934A4" w14:textId="1968F55D" w:rsidR="00CF0436" w:rsidRPr="00526D4D" w:rsidRDefault="00CF0436" w:rsidP="00CF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2C7E" w:rsidRPr="00CD6D69" w14:paraId="12A0ABC1" w14:textId="77777777" w:rsidTr="00E279A7">
        <w:tc>
          <w:tcPr>
            <w:tcW w:w="4050" w:type="dxa"/>
          </w:tcPr>
          <w:p w14:paraId="50ABDA85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B089D" w14:textId="181EE7C5" w:rsidR="00DC2C7E" w:rsidRPr="00E279A7" w:rsidRDefault="00E279A7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7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B6693F" w14:textId="77777777" w:rsidR="00DC2C7E" w:rsidRPr="00337CB4" w:rsidRDefault="00DC2C7E">
            <w:pPr>
              <w:tabs>
                <w:tab w:val="decimal" w:pos="864"/>
              </w:tabs>
              <w:ind w:left="-11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5341" w14:textId="77777777" w:rsidR="00DC2C7E" w:rsidRPr="006D3AE0" w:rsidRDefault="00DC2C7E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B6B564" w14:textId="77777777" w:rsidR="00DC2C7E" w:rsidRPr="00337CB4" w:rsidRDefault="00DC2C7E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6976" w14:textId="3E032FD2" w:rsidR="00DC2C7E" w:rsidRPr="00E279A7" w:rsidRDefault="00E279A7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66F7A" w:rsidRPr="004F5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27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24A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994</w:t>
            </w:r>
          </w:p>
        </w:tc>
        <w:tc>
          <w:tcPr>
            <w:tcW w:w="180" w:type="dxa"/>
          </w:tcPr>
          <w:p w14:paraId="1D2FAD2F" w14:textId="77777777" w:rsidR="00DC2C7E" w:rsidRPr="00337CB4" w:rsidRDefault="00DC2C7E">
            <w:pPr>
              <w:tabs>
                <w:tab w:val="decimal" w:pos="864"/>
              </w:tabs>
              <w:ind w:left="-115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3AB55" w14:textId="1DDEC10C" w:rsidR="00DC2C7E" w:rsidRPr="00526D4D" w:rsidRDefault="00FF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41,506</w:t>
            </w:r>
          </w:p>
        </w:tc>
      </w:tr>
      <w:tr w:rsidR="00DC2C7E" w:rsidRPr="00CD6D69" w14:paraId="713A2E90" w14:textId="77777777">
        <w:trPr>
          <w:trHeight w:val="20"/>
        </w:trPr>
        <w:tc>
          <w:tcPr>
            <w:tcW w:w="4050" w:type="dxa"/>
          </w:tcPr>
          <w:p w14:paraId="38E9D6B7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DDF0EE2" w14:textId="77777777" w:rsidR="00DC2C7E" w:rsidRPr="00337CB4" w:rsidRDefault="00DC2C7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4ADD39" w14:textId="77777777" w:rsidR="00DC2C7E" w:rsidRPr="00337CB4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15CDEA" w14:textId="77777777" w:rsidR="00DC2C7E" w:rsidRPr="00337CB4" w:rsidRDefault="00DC2C7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896DBD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43BC70" w14:textId="77777777" w:rsidR="00DC2C7E" w:rsidRPr="00FC5178" w:rsidRDefault="00DC2C7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A0C0D2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12119B" w14:textId="77777777" w:rsidR="00DC2C7E" w:rsidRPr="00337CB4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2C7E" w:rsidRPr="00CA2552" w14:paraId="069203AE" w14:textId="77777777">
        <w:tc>
          <w:tcPr>
            <w:tcW w:w="4050" w:type="dxa"/>
          </w:tcPr>
          <w:p w14:paraId="6019408C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3CE2CFA" w14:textId="77777777" w:rsidR="00DC2C7E" w:rsidRPr="00337CB4" w:rsidRDefault="00DC2C7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03ECC" w14:textId="77777777" w:rsidR="00DC2C7E" w:rsidRPr="00337CB4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95F8FE" w14:textId="77777777" w:rsidR="00DC2C7E" w:rsidRPr="00337CB4" w:rsidRDefault="00DC2C7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7DFCCB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57CD65" w14:textId="77777777" w:rsidR="00DC2C7E" w:rsidRPr="00FC5178" w:rsidRDefault="00DC2C7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6F4069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06AFC5" w14:textId="77777777" w:rsidR="00DC2C7E" w:rsidRPr="00337CB4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C7E" w:rsidRPr="00CA2552" w14:paraId="57470408" w14:textId="77777777" w:rsidTr="00862061">
        <w:tc>
          <w:tcPr>
            <w:tcW w:w="4050" w:type="dxa"/>
          </w:tcPr>
          <w:p w14:paraId="2AA3E39C" w14:textId="77777777" w:rsidR="00DC2C7E" w:rsidRPr="00D77136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713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vAlign w:val="bottom"/>
          </w:tcPr>
          <w:p w14:paraId="6C5F9064" w14:textId="5DCE1C94" w:rsidR="00DC2C7E" w:rsidRPr="00862061" w:rsidRDefault="00862061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33396D" w14:textId="77777777" w:rsidR="00DC2C7E" w:rsidRPr="00862061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2ED00F" w14:textId="0EB2DF3E" w:rsidR="00DC2C7E" w:rsidRPr="00862061" w:rsidRDefault="0063444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061">
              <w:rPr>
                <w:rFonts w:asciiTheme="majorBidi" w:hAnsiTheme="majorBidi" w:cstheme="majorBidi"/>
                <w:sz w:val="28"/>
                <w:szCs w:val="28"/>
              </w:rPr>
              <w:t>5,325</w:t>
            </w:r>
          </w:p>
        </w:tc>
        <w:tc>
          <w:tcPr>
            <w:tcW w:w="180" w:type="dxa"/>
          </w:tcPr>
          <w:p w14:paraId="77F09188" w14:textId="77777777" w:rsidR="00DC2C7E" w:rsidRPr="00862061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0C168D" w14:textId="61F6F57E" w:rsidR="00DC2C7E" w:rsidRPr="00862061" w:rsidRDefault="0086206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C9FAB5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3E9A4" w14:textId="332CDA42" w:rsidR="00DC2C7E" w:rsidRPr="00337CB4" w:rsidRDefault="009F0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5,325</w:t>
            </w:r>
          </w:p>
        </w:tc>
      </w:tr>
      <w:tr w:rsidR="00DC2C7E" w:rsidRPr="00CA2552" w14:paraId="07C17FB9" w14:textId="77777777" w:rsidTr="00862061">
        <w:tc>
          <w:tcPr>
            <w:tcW w:w="4050" w:type="dxa"/>
          </w:tcPr>
          <w:p w14:paraId="5A727D5F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754096E0" w14:textId="2B6AF881" w:rsidR="00DC2C7E" w:rsidRPr="00862061" w:rsidRDefault="00912F6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1,30</w:t>
            </w:r>
            <w:r w:rsidR="001E5DE3" w:rsidRPr="004F52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9E908C2" w14:textId="77777777" w:rsidR="00DC2C7E" w:rsidRPr="00862061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01DE36" w14:textId="77777777" w:rsidR="00DC2C7E" w:rsidRPr="00862061" w:rsidRDefault="00DC2C7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20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B66807" w14:textId="77777777" w:rsidR="00DC2C7E" w:rsidRPr="00862061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C1A709" w14:textId="50F884A5" w:rsidR="00DC2C7E" w:rsidRPr="00862061" w:rsidRDefault="00912F6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1,30</w:t>
            </w:r>
            <w:r w:rsidR="001E5DE3" w:rsidRPr="004F52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E3203F2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CE4888" w14:textId="77777777" w:rsidR="00DC2C7E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2C7E" w:rsidRPr="00CA2552" w14:paraId="2CF820FC" w14:textId="77777777">
        <w:trPr>
          <w:trHeight w:val="171"/>
        </w:trPr>
        <w:tc>
          <w:tcPr>
            <w:tcW w:w="4050" w:type="dxa"/>
          </w:tcPr>
          <w:p w14:paraId="254D886B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772ACB" w14:textId="77777777" w:rsidR="00DC2C7E" w:rsidRDefault="00DC2C7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B170E2" w14:textId="77777777" w:rsidR="00DC2C7E" w:rsidRPr="00337CB4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45E5A" w14:textId="77777777" w:rsidR="00DC2C7E" w:rsidRDefault="00DC2C7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E46AC6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E12418" w14:textId="77777777" w:rsidR="00DC2C7E" w:rsidRDefault="00DC2C7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32716D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365217" w14:textId="77777777" w:rsidR="00DC2C7E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C7E" w:rsidRPr="00CA2552" w14:paraId="5E508007" w14:textId="77777777">
        <w:tc>
          <w:tcPr>
            <w:tcW w:w="4050" w:type="dxa"/>
          </w:tcPr>
          <w:p w14:paraId="46163B37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  <w:vAlign w:val="bottom"/>
          </w:tcPr>
          <w:p w14:paraId="5DEA7463" w14:textId="77777777" w:rsidR="00DC2C7E" w:rsidRDefault="00DC2C7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7FD7C7" w14:textId="77777777" w:rsidR="00DC2C7E" w:rsidRPr="00337CB4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85B0A7" w14:textId="77777777" w:rsidR="00DC2C7E" w:rsidRDefault="00DC2C7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D6DBD3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BBE985" w14:textId="77777777" w:rsidR="00DC2C7E" w:rsidRDefault="00DC2C7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FA722C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FB0089" w14:textId="77777777" w:rsidR="00DC2C7E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C7E" w:rsidRPr="00CA2552" w14:paraId="6A9717D3" w14:textId="77777777" w:rsidTr="002607D9">
        <w:tc>
          <w:tcPr>
            <w:tcW w:w="4050" w:type="dxa"/>
          </w:tcPr>
          <w:p w14:paraId="514C7AD6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7E114BF7" w14:textId="509F5B9B" w:rsidR="00DC2C7E" w:rsidRDefault="001A7CD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80" w:type="dxa"/>
          </w:tcPr>
          <w:p w14:paraId="789C35F8" w14:textId="77777777" w:rsidR="00DC2C7E" w:rsidRPr="00337CB4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CF5306" w14:textId="675518DE" w:rsidR="00DC2C7E" w:rsidRDefault="00F512B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1,824</w:t>
            </w:r>
          </w:p>
        </w:tc>
        <w:tc>
          <w:tcPr>
            <w:tcW w:w="180" w:type="dxa"/>
          </w:tcPr>
          <w:p w14:paraId="7BB0BE41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7FC2D7" w14:textId="108FCF88" w:rsidR="00DC2C7E" w:rsidRDefault="001A7CD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294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80" w:type="dxa"/>
          </w:tcPr>
          <w:p w14:paraId="2E629C6E" w14:textId="77777777" w:rsidR="00DC2C7E" w:rsidRPr="00337CB4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7F823" w14:textId="265DEA24" w:rsidR="00DC2C7E" w:rsidRDefault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</w:tr>
      <w:tr w:rsidR="00DC2C7E" w:rsidRPr="00337CB4" w14:paraId="7B772DD8" w14:textId="77777777">
        <w:trPr>
          <w:trHeight w:val="144"/>
        </w:trPr>
        <w:tc>
          <w:tcPr>
            <w:tcW w:w="4050" w:type="dxa"/>
          </w:tcPr>
          <w:p w14:paraId="4179F3F0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900272" w14:textId="77777777" w:rsidR="00DC2C7E" w:rsidRPr="00337CB4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BABB75" w14:textId="77777777" w:rsidR="00DC2C7E" w:rsidRPr="00337CB4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B67503" w14:textId="77777777" w:rsidR="00DC2C7E" w:rsidRPr="00337CB4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B3B128" w14:textId="77777777" w:rsidR="00DC2C7E" w:rsidRPr="00337CB4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A026CC" w14:textId="77777777" w:rsidR="00DC2C7E" w:rsidRPr="00FC5178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FD1CB9" w14:textId="77777777" w:rsidR="00DC2C7E" w:rsidRPr="00337CB4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3E363" w14:textId="77777777" w:rsidR="00DC2C7E" w:rsidRPr="00337CB4" w:rsidRDefault="00DC2C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C7E" w:rsidRPr="00CD6D69" w14:paraId="72AC15D7" w14:textId="77777777">
        <w:tc>
          <w:tcPr>
            <w:tcW w:w="4050" w:type="dxa"/>
          </w:tcPr>
          <w:p w14:paraId="2626B25A" w14:textId="77777777" w:rsidR="00DC2C7E" w:rsidRPr="00EB4282" w:rsidRDefault="00DC2C7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3594FC57" w14:textId="77777777" w:rsidR="00DC2C7E" w:rsidRPr="00CD6D69" w:rsidRDefault="00DC2C7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A160AF" w14:textId="77777777" w:rsidR="00DC2C7E" w:rsidRPr="00CD6D69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06F390" w14:textId="77777777" w:rsidR="00DC2C7E" w:rsidRPr="00CD6D69" w:rsidRDefault="00DC2C7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BABAEB" w14:textId="77777777" w:rsidR="00DC2C7E" w:rsidRPr="00CD6D69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A1C0E3" w14:textId="77777777" w:rsidR="00DC2C7E" w:rsidRPr="00FC5178" w:rsidRDefault="00DC2C7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716D27" w14:textId="77777777" w:rsidR="00DC2C7E" w:rsidRPr="00CD6D69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753CD8" w14:textId="77777777" w:rsidR="00DC2C7E" w:rsidRPr="00CD6D69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C7E" w:rsidRPr="00CD6D69" w14:paraId="7AA5D137" w14:textId="77777777">
        <w:tc>
          <w:tcPr>
            <w:tcW w:w="4050" w:type="dxa"/>
          </w:tcPr>
          <w:p w14:paraId="4ECEBE2F" w14:textId="77777777" w:rsidR="00DC2C7E" w:rsidRPr="00885617" w:rsidRDefault="00DC2C7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vAlign w:val="bottom"/>
          </w:tcPr>
          <w:p w14:paraId="6C62EC42" w14:textId="77777777" w:rsidR="00DC2C7E" w:rsidRPr="00EB4282" w:rsidRDefault="00DC2C7E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0EA25A" w14:textId="77777777" w:rsidR="00DC2C7E" w:rsidRPr="00CD6D69" w:rsidRDefault="00DC2C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732A3" w14:textId="77777777" w:rsidR="00DC2C7E" w:rsidRPr="00CD6D69" w:rsidRDefault="00DC2C7E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DE45D3" w14:textId="77777777" w:rsidR="00DC2C7E" w:rsidRPr="00CD6D69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96262" w14:textId="77777777" w:rsidR="00DC2C7E" w:rsidRPr="00FC5178" w:rsidRDefault="00DC2C7E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AFFBF5" w14:textId="77777777" w:rsidR="00DC2C7E" w:rsidRPr="00CD6D69" w:rsidRDefault="00DC2C7E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619BE1" w14:textId="77777777" w:rsidR="00DC2C7E" w:rsidRPr="00CD6D69" w:rsidRDefault="00DC2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3DF7" w:rsidRPr="00337CB4" w14:paraId="1530CD8A" w14:textId="77777777" w:rsidTr="001F3DF7">
        <w:tc>
          <w:tcPr>
            <w:tcW w:w="4050" w:type="dxa"/>
          </w:tcPr>
          <w:p w14:paraId="465819F3" w14:textId="77777777" w:rsidR="001F3DF7" w:rsidRPr="00CD6D69" w:rsidRDefault="001F3DF7" w:rsidP="001F3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3CE85991" w14:textId="77777777" w:rsidR="001F3DF7" w:rsidRPr="00EB4282" w:rsidRDefault="001F3DF7" w:rsidP="001F3DF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(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  <w:vAlign w:val="bottom"/>
          </w:tcPr>
          <w:p w14:paraId="5B1626C5" w14:textId="6BD1EC66" w:rsidR="001F3DF7" w:rsidRPr="00B227CE" w:rsidRDefault="001F3DF7" w:rsidP="001F3DF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9,019</w:t>
            </w:r>
          </w:p>
        </w:tc>
        <w:tc>
          <w:tcPr>
            <w:tcW w:w="180" w:type="dxa"/>
          </w:tcPr>
          <w:p w14:paraId="7BDA4A66" w14:textId="77777777" w:rsidR="001F3DF7" w:rsidRPr="00B227CE" w:rsidRDefault="001F3DF7" w:rsidP="001F3DF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52E68" w14:textId="77777777" w:rsidR="001F3DF7" w:rsidRPr="00B227CE" w:rsidRDefault="001F3DF7" w:rsidP="001F3DF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4B20F4B" w14:textId="45255B7D" w:rsidR="001F3DF7" w:rsidRPr="00B227CE" w:rsidRDefault="001F3DF7" w:rsidP="001F3DF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7,337</w:t>
            </w: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7E017CF8" w14:textId="77777777" w:rsidR="001F3DF7" w:rsidRPr="00B227CE" w:rsidRDefault="001F3DF7" w:rsidP="001F3DF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2444AF" w14:textId="27ABFD0F" w:rsidR="001F3DF7" w:rsidRPr="00B227CE" w:rsidRDefault="001F3DF7" w:rsidP="001F3DF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</w:t>
            </w:r>
            <w:r w:rsidR="00CF04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C6BBA86" w14:textId="77777777" w:rsidR="001F3DF7" w:rsidRPr="00337CB4" w:rsidRDefault="001F3DF7" w:rsidP="001F3DF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F956C" w14:textId="77777777" w:rsidR="001F3DF7" w:rsidRDefault="001F3DF7" w:rsidP="001F3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743C0E" w14:textId="476BFD09" w:rsidR="001F3DF7" w:rsidRPr="00337CB4" w:rsidRDefault="001F3DF7" w:rsidP="001F3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5,417</w:t>
            </w: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F3DF7" w:rsidRPr="00337CB4" w14:paraId="73A4071A" w14:textId="77777777" w:rsidTr="001F3DF7">
        <w:tc>
          <w:tcPr>
            <w:tcW w:w="4050" w:type="dxa"/>
          </w:tcPr>
          <w:p w14:paraId="0C49E28E" w14:textId="77777777" w:rsidR="001F3DF7" w:rsidRPr="00EB4282" w:rsidRDefault="001F3DF7" w:rsidP="001F3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8516A4" w14:textId="6F66EFE6" w:rsidR="001F3DF7" w:rsidRPr="00B227CE" w:rsidRDefault="001F3DF7" w:rsidP="001F3DF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80" w:type="dxa"/>
          </w:tcPr>
          <w:p w14:paraId="51C235C5" w14:textId="77777777" w:rsidR="001F3DF7" w:rsidRPr="00B227CE" w:rsidRDefault="001F3DF7" w:rsidP="001F3DF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959624" w14:textId="392795CD" w:rsidR="001F3DF7" w:rsidRPr="00B227CE" w:rsidRDefault="001F3DF7" w:rsidP="001F3DF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27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FADB92B" w14:textId="77777777" w:rsidR="001F3DF7" w:rsidRPr="00B227CE" w:rsidRDefault="001F3DF7" w:rsidP="001F3DF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A59B83" w14:textId="6E55300C" w:rsidR="001F3DF7" w:rsidRPr="00B227CE" w:rsidRDefault="001F3DF7" w:rsidP="001F3DF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80" w:type="dxa"/>
          </w:tcPr>
          <w:p w14:paraId="3A4BB1DA" w14:textId="77777777" w:rsidR="001F3DF7" w:rsidRPr="00337CB4" w:rsidRDefault="001F3DF7" w:rsidP="001F3DF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F2DA0E" w14:textId="78BA7909" w:rsidR="001F3DF7" w:rsidRPr="00337CB4" w:rsidRDefault="001F3DF7" w:rsidP="001F3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3C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F3DF7" w:rsidRPr="00337CB4" w14:paraId="637CEF56" w14:textId="77777777" w:rsidTr="001F3DF7">
        <w:tc>
          <w:tcPr>
            <w:tcW w:w="4050" w:type="dxa"/>
          </w:tcPr>
          <w:p w14:paraId="76B15D3D" w14:textId="77777777" w:rsidR="001F3DF7" w:rsidRPr="00EB4282" w:rsidRDefault="001F3DF7" w:rsidP="001F3DF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2E37A" w14:textId="5B0E4BA8" w:rsidR="001F3DF7" w:rsidRPr="00B227CE" w:rsidRDefault="001F3DF7" w:rsidP="001F3DF7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9,182</w:t>
            </w:r>
          </w:p>
        </w:tc>
        <w:tc>
          <w:tcPr>
            <w:tcW w:w="180" w:type="dxa"/>
          </w:tcPr>
          <w:p w14:paraId="3FED6B9A" w14:textId="77777777" w:rsidR="001F3DF7" w:rsidRPr="00B227CE" w:rsidRDefault="001F3DF7" w:rsidP="001F3DF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DA33" w14:textId="1F0D155E" w:rsidR="001F3DF7" w:rsidRPr="00B227CE" w:rsidRDefault="001F3DF7" w:rsidP="001F3DF7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7,343</w:t>
            </w:r>
          </w:p>
        </w:tc>
        <w:tc>
          <w:tcPr>
            <w:tcW w:w="180" w:type="dxa"/>
          </w:tcPr>
          <w:p w14:paraId="1CD0958B" w14:textId="77777777" w:rsidR="001F3DF7" w:rsidRPr="00B227CE" w:rsidRDefault="001F3DF7" w:rsidP="001F3DF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C61F" w14:textId="0E2E38CD" w:rsidR="001F3DF7" w:rsidRPr="00B227CE" w:rsidRDefault="001F3DF7" w:rsidP="001F3DF7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</w:t>
            </w:r>
            <w:r w:rsidR="00CF04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D8E57D2" w14:textId="77777777" w:rsidR="001F3DF7" w:rsidRPr="00337CB4" w:rsidRDefault="001F3DF7" w:rsidP="001F3DF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BF4D9" w14:textId="5A97FAF5" w:rsidR="001F3DF7" w:rsidRPr="00337CB4" w:rsidRDefault="001F3DF7" w:rsidP="001F3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5,423</w:t>
            </w:r>
          </w:p>
        </w:tc>
      </w:tr>
    </w:tbl>
    <w:p w14:paraId="51A75037" w14:textId="77777777" w:rsidR="00DC2C7E" w:rsidRDefault="00DC2C7E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7551EA20" w14:textId="77777777" w:rsidR="00DC2C7E" w:rsidRDefault="00DC2C7E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42DDA412" w14:textId="77777777" w:rsidR="00DC2C7E" w:rsidRDefault="00DC2C7E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3A3336F9" w14:textId="77777777" w:rsidR="00DC2C7E" w:rsidRDefault="00DC2C7E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000BB731" w14:textId="77777777" w:rsidR="00DA3AB3" w:rsidRDefault="00DA3AB3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11867827" w14:textId="7B8D729D" w:rsidR="00FB2A8F" w:rsidRPr="00D72255" w:rsidRDefault="002E4A0B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lastRenderedPageBreak/>
        <w:t>ยอดคงค้างระหว่างบริษัทและบุคคลหรือกิจการที่เกี่ยวข้องกัน ณ วันที่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="001E044F" w:rsidRPr="001E044F">
        <w:rPr>
          <w:rFonts w:ascii="Angsana New" w:eastAsia="Malgun Gothic" w:hAnsi="Angsana New"/>
          <w:color w:val="000000"/>
          <w:spacing w:val="-2"/>
          <w:sz w:val="28"/>
          <w:szCs w:val="28"/>
        </w:rPr>
        <w:t>3</w:t>
      </w:r>
      <w:r w:rsidR="000F70FF">
        <w:rPr>
          <w:rFonts w:ascii="Angsana New" w:eastAsia="Malgun Gothic" w:hAnsi="Angsana New"/>
          <w:color w:val="000000"/>
          <w:spacing w:val="-2"/>
          <w:sz w:val="28"/>
          <w:szCs w:val="28"/>
        </w:rPr>
        <w:t>0</w:t>
      </w:r>
      <w:r w:rsidR="001E044F" w:rsidRPr="001E044F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 </w:t>
      </w:r>
      <w:r w:rsidR="000F70FF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มิถุนายน</w:t>
      </w:r>
      <w:r w:rsidRPr="008C6DCB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>256</w:t>
      </w:r>
      <w:r w:rsidR="004919BB">
        <w:rPr>
          <w:rFonts w:ascii="Angsana New" w:eastAsia="Malgun Gothic" w:hAnsi="Angsana New"/>
          <w:color w:val="000000"/>
          <w:spacing w:val="-2"/>
          <w:sz w:val="28"/>
          <w:szCs w:val="28"/>
        </w:rPr>
        <w:t>9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31 </w:t>
      </w:r>
      <w:r w:rsidRPr="00EB4282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>256</w:t>
      </w:r>
      <w:r w:rsidR="004919BB">
        <w:rPr>
          <w:rFonts w:ascii="Angsana New" w:eastAsia="Malgun Gothic" w:hAnsi="Angsana New"/>
          <w:color w:val="000000"/>
          <w:spacing w:val="-2"/>
          <w:sz w:val="28"/>
          <w:szCs w:val="28"/>
        </w:rPr>
        <w:t>8</w:t>
      </w:r>
      <w:r w:rsidR="00B77E81">
        <w:rPr>
          <w:rFonts w:ascii="Angsana New" w:eastAsia="Malgun Gothic" w:hAnsi="Angsana New"/>
          <w:color w:val="000000"/>
          <w:spacing w:val="-2"/>
          <w:sz w:val="28"/>
          <w:szCs w:val="28"/>
          <w:cs/>
        </w:rPr>
        <w:br/>
      </w:r>
      <w:r w:rsidR="00B77E81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มี</w:t>
      </w:r>
      <w:r w:rsidRPr="0035623C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รายละเอียดดังนี</w:t>
      </w:r>
      <w:r w:rsidR="00FB2A8F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้</w:t>
      </w:r>
    </w:p>
    <w:tbl>
      <w:tblPr>
        <w:tblpPr w:leftFromText="180" w:rightFromText="180" w:vertAnchor="text" w:tblpX="360" w:tblpY="1"/>
        <w:tblOverlap w:val="never"/>
        <w:tblW w:w="90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185"/>
        <w:gridCol w:w="173"/>
        <w:gridCol w:w="1008"/>
        <w:gridCol w:w="173"/>
        <w:gridCol w:w="1009"/>
        <w:gridCol w:w="169"/>
        <w:gridCol w:w="1143"/>
      </w:tblGrid>
      <w:tr w:rsidR="001D0DD2" w:rsidRPr="00D72255" w14:paraId="58BB47BE" w14:textId="77777777" w:rsidTr="007826D9">
        <w:tc>
          <w:tcPr>
            <w:tcW w:w="4140" w:type="dxa"/>
          </w:tcPr>
          <w:p w14:paraId="4A505D56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81999F1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" w:type="dxa"/>
          </w:tcPr>
          <w:p w14:paraId="5933630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14:paraId="236AF164" w14:textId="77777777" w:rsidR="001D0DD2" w:rsidRPr="00EB4282" w:rsidRDefault="001D0DD2">
            <w:pPr>
              <w:ind w:left="-108" w:right="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D0DD2" w:rsidRPr="00D72255" w14:paraId="6FB0B00E" w14:textId="77777777" w:rsidTr="007826D9">
        <w:tc>
          <w:tcPr>
            <w:tcW w:w="4140" w:type="dxa"/>
          </w:tcPr>
          <w:p w14:paraId="23BC29A1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0495C4A8" w14:textId="48F81C6E" w:rsidR="001D0DD2" w:rsidRPr="00D72255" w:rsidRDefault="00E107A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3" w:type="dxa"/>
          </w:tcPr>
          <w:p w14:paraId="00A6193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</w:tcPr>
          <w:p w14:paraId="7F22A8BF" w14:textId="78524B9A" w:rsidR="001D0DD2" w:rsidRPr="00D72255" w:rsidRDefault="000A78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D0DD2" w:rsidRPr="00D72255" w14:paraId="6595FCFD" w14:textId="77777777" w:rsidTr="007826D9">
        <w:tc>
          <w:tcPr>
            <w:tcW w:w="4140" w:type="dxa"/>
          </w:tcPr>
          <w:p w14:paraId="685EFA73" w14:textId="77777777" w:rsidR="001D0DD2" w:rsidRPr="00EB4282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EBB073D" w14:textId="17FCDAB3" w:rsidR="001D0DD2" w:rsidRPr="00EB4282" w:rsidRDefault="00441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E95">
              <w:rPr>
                <w:rFonts w:ascii="Angsana New" w:hAnsi="Angsana New"/>
                <w:sz w:val="28"/>
                <w:szCs w:val="28"/>
              </w:rPr>
              <w:t>3</w:t>
            </w:r>
            <w:r w:rsidR="003A63C4">
              <w:rPr>
                <w:rFonts w:ascii="Angsana New" w:hAnsi="Angsana New"/>
                <w:sz w:val="28"/>
                <w:szCs w:val="28"/>
              </w:rPr>
              <w:t>0</w:t>
            </w:r>
            <w:r w:rsidR="003A63C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08117380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89BCA" w14:textId="77777777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3" w:type="dxa"/>
          </w:tcPr>
          <w:p w14:paraId="33CD6741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9FEFE67" w14:textId="0F0C3DFC" w:rsidR="001D0DD2" w:rsidRPr="00D72255" w:rsidRDefault="00127E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7E84">
              <w:rPr>
                <w:rFonts w:ascii="Angsana New" w:hAnsi="Angsana New"/>
                <w:sz w:val="28"/>
                <w:szCs w:val="28"/>
              </w:rPr>
              <w:t>3</w:t>
            </w:r>
            <w:r w:rsidR="003A63C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3A63C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7672B4C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98EC7D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0DD2" w:rsidRPr="00D72255" w14:paraId="45B555B0" w14:textId="77777777" w:rsidTr="007826D9">
        <w:tc>
          <w:tcPr>
            <w:tcW w:w="4140" w:type="dxa"/>
          </w:tcPr>
          <w:p w14:paraId="46176D59" w14:textId="77777777" w:rsidR="001D0DD2" w:rsidRPr="00EB4282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AB757" w14:textId="1BA9AA54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3" w:type="dxa"/>
          </w:tcPr>
          <w:p w14:paraId="7AE84D6F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F8A72" w14:textId="21FE9F62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3" w:type="dxa"/>
          </w:tcPr>
          <w:p w14:paraId="4C9EF94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9CDE5AC" w14:textId="7593FBD2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9" w:type="dxa"/>
          </w:tcPr>
          <w:p w14:paraId="3AF0B8E6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FF218FC" w14:textId="56254F85" w:rsidR="001D0DD2" w:rsidRPr="00EB4282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9B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D0DD2" w:rsidRPr="00D72255" w14:paraId="5F525A43" w14:textId="77777777" w:rsidTr="007826D9">
        <w:tc>
          <w:tcPr>
            <w:tcW w:w="4140" w:type="dxa"/>
            <w:vAlign w:val="bottom"/>
          </w:tcPr>
          <w:p w14:paraId="4E35562B" w14:textId="09FAA8CC" w:rsidR="001D0DD2" w:rsidRPr="00D72255" w:rsidRDefault="001D0DD2" w:rsidP="004303C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4303C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AE0D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F377F5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F1D3700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D3C15B" w14:textId="77777777" w:rsidR="001D0DD2" w:rsidRPr="00D72255" w:rsidRDefault="001D0DD2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CADAF66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E2ED91D" w14:textId="77777777" w:rsidR="001D0DD2" w:rsidRPr="00EB4282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</w:tcPr>
          <w:p w14:paraId="564BE727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EFB72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0DD2" w:rsidRPr="00D72255" w14:paraId="4A2FEB6E" w14:textId="77777777" w:rsidTr="007826D9">
        <w:tc>
          <w:tcPr>
            <w:tcW w:w="4140" w:type="dxa"/>
            <w:vAlign w:val="bottom"/>
          </w:tcPr>
          <w:p w14:paraId="6B4CD485" w14:textId="45170811" w:rsidR="001D0DD2" w:rsidRPr="00EB4282" w:rsidRDefault="004303C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7D81DB70" w14:textId="594D7EAE" w:rsidR="001D0DD2" w:rsidRPr="0095629D" w:rsidRDefault="008A677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62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79CC51E4" w14:textId="77777777" w:rsidR="001D0DD2" w:rsidRPr="0095629D" w:rsidRDefault="001D0DD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E6EA1EC" w14:textId="31C7AC5A" w:rsidR="001D0DD2" w:rsidRPr="0095629D" w:rsidRDefault="00BF2090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629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6546AB94" w14:textId="77777777" w:rsidR="001D0DD2" w:rsidRPr="0095629D" w:rsidRDefault="001D0DD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3314C97" w14:textId="0DE1C2A6" w:rsidR="001D0DD2" w:rsidRPr="0095629D" w:rsidRDefault="009562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629D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69" w:type="dxa"/>
            <w:vAlign w:val="center"/>
          </w:tcPr>
          <w:p w14:paraId="75543869" w14:textId="77777777" w:rsidR="001D0DD2" w:rsidRPr="0095629D" w:rsidRDefault="001D0DD2">
            <w:pPr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B050224" w14:textId="17F4466E" w:rsidR="001D0DD2" w:rsidRPr="0095629D" w:rsidRDefault="00481C88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629D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324AA2" w:rsidRPr="00D72255" w14:paraId="3F84FE3C" w14:textId="77777777" w:rsidTr="007826D9">
        <w:tc>
          <w:tcPr>
            <w:tcW w:w="4140" w:type="dxa"/>
            <w:vAlign w:val="center"/>
          </w:tcPr>
          <w:p w14:paraId="755DA948" w14:textId="2127E970" w:rsidR="00324AA2" w:rsidRPr="00EB4282" w:rsidRDefault="00324A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43368" w14:textId="0D01B18E" w:rsidR="00324AA2" w:rsidRPr="0095629D" w:rsidRDefault="008A677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629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5EA4E72F" w14:textId="77777777" w:rsidR="00324AA2" w:rsidRPr="0095629D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5DE12" w14:textId="4B1D655E" w:rsidR="00324AA2" w:rsidRPr="0095629D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629D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4E655D3D" w14:textId="77777777" w:rsidR="00324AA2" w:rsidRPr="0095629D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6BB03" w14:textId="766C14E6" w:rsidR="00324AA2" w:rsidRPr="0095629D" w:rsidRDefault="0095629D" w:rsidP="00FF405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629D">
              <w:rPr>
                <w:rFonts w:ascii="Angsana New" w:hAnsi="Angsana New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169" w:type="dxa"/>
            <w:vAlign w:val="center"/>
          </w:tcPr>
          <w:p w14:paraId="7A31315C" w14:textId="77777777" w:rsidR="00324AA2" w:rsidRPr="0095629D" w:rsidRDefault="00324AA2">
            <w:pPr>
              <w:ind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F9D5E" w14:textId="12B0C4DE" w:rsidR="00324AA2" w:rsidRPr="0095629D" w:rsidRDefault="00481C88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629D">
              <w:rPr>
                <w:rFonts w:ascii="Angsana New" w:hAnsi="Angsana New"/>
                <w:b/>
                <w:bCs/>
                <w:sz w:val="28"/>
                <w:szCs w:val="28"/>
              </w:rPr>
              <w:t>1,699</w:t>
            </w:r>
          </w:p>
        </w:tc>
      </w:tr>
      <w:tr w:rsidR="00324AA2" w:rsidRPr="00D72255" w14:paraId="41F17862" w14:textId="77777777" w:rsidTr="007826D9">
        <w:trPr>
          <w:trHeight w:val="249"/>
        </w:trPr>
        <w:tc>
          <w:tcPr>
            <w:tcW w:w="4140" w:type="dxa"/>
            <w:vAlign w:val="center"/>
          </w:tcPr>
          <w:p w14:paraId="6C1A0A87" w14:textId="29069003" w:rsidR="00324AA2" w:rsidRPr="00EB4282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E12C8DD" w14:textId="7BCF8CE4" w:rsidR="00324AA2" w:rsidRPr="00D72255" w:rsidRDefault="00324AA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71B0AEC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2F23F3" w14:textId="645D03CE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0582F8B9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0C8C83B6" w14:textId="5F67F523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05A5A0E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3E1B8CB3" w14:textId="323430DC" w:rsidR="00324AA2" w:rsidRPr="00D72255" w:rsidRDefault="00324AA2" w:rsidP="004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5DBEAA60" w14:textId="77777777" w:rsidTr="007826D9">
        <w:tc>
          <w:tcPr>
            <w:tcW w:w="4140" w:type="dxa"/>
            <w:vAlign w:val="bottom"/>
          </w:tcPr>
          <w:p w14:paraId="67A41AC5" w14:textId="6656707F" w:rsidR="00324AA2" w:rsidRPr="00EB4282" w:rsidRDefault="00324AA2" w:rsidP="00F66A9C">
            <w:pPr>
              <w:tabs>
                <w:tab w:val="clear" w:pos="227"/>
                <w:tab w:val="left" w:pos="3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เงินจ่ายล่วงหน้าผู้รับเหมา </w:t>
            </w:r>
            <w:r w:rsidR="00F66A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F66A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รวมอยู่ในลูกหนี้หมุนเวียนอื่น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AE0D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AE0DD7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85" w:type="dxa"/>
            <w:vAlign w:val="bottom"/>
          </w:tcPr>
          <w:p w14:paraId="1DA3E93C" w14:textId="77777777" w:rsidR="00324AA2" w:rsidRPr="00D72255" w:rsidRDefault="00324AA2" w:rsidP="00A501B5">
            <w:pPr>
              <w:tabs>
                <w:tab w:val="decimal" w:pos="559"/>
                <w:tab w:val="left" w:pos="721"/>
              </w:tabs>
              <w:ind w:right="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34376B54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D1D48C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77D331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91EA3F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47844E9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9C88C64" w14:textId="77777777" w:rsidR="00324AA2" w:rsidRPr="00D72255" w:rsidRDefault="00324AA2">
            <w:pPr>
              <w:tabs>
                <w:tab w:val="decimal" w:pos="98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72E78A62" w14:textId="77777777" w:rsidTr="007826D9">
        <w:tc>
          <w:tcPr>
            <w:tcW w:w="4140" w:type="dxa"/>
            <w:vAlign w:val="bottom"/>
          </w:tcPr>
          <w:p w14:paraId="769AFABD" w14:textId="694AF162" w:rsidR="00324AA2" w:rsidRPr="00AA03FE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32922B02" w14:textId="6C07AA01" w:rsidR="00324AA2" w:rsidRPr="00811AD8" w:rsidRDefault="0093110E" w:rsidP="00DF401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2C88B96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3E724D" w14:textId="5CA85726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3AB3B66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B6A9E96" w14:textId="41465FEA" w:rsidR="00324AA2" w:rsidRPr="00811AD8" w:rsidRDefault="0093110E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110E">
              <w:rPr>
                <w:rFonts w:ascii="Angsana New" w:hAnsi="Angsana New"/>
                <w:sz w:val="28"/>
                <w:szCs w:val="28"/>
              </w:rPr>
              <w:t>85,60</w:t>
            </w:r>
            <w:r w:rsidR="0089613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9" w:type="dxa"/>
            <w:vAlign w:val="center"/>
          </w:tcPr>
          <w:p w14:paraId="6452A74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E90166" w14:textId="31E05D92" w:rsidR="00324AA2" w:rsidRPr="00D72255" w:rsidRDefault="00481C88" w:rsidP="00BF209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AA2" w:rsidRPr="00D72255" w14:paraId="454855F0" w14:textId="77777777" w:rsidTr="007826D9">
        <w:tc>
          <w:tcPr>
            <w:tcW w:w="4140" w:type="dxa"/>
            <w:vAlign w:val="bottom"/>
          </w:tcPr>
          <w:p w14:paraId="37B4B3C2" w14:textId="35F4B0FD" w:rsidR="00324AA2" w:rsidRPr="00EB4282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F185" w14:textId="7D11E44B" w:rsidR="00324AA2" w:rsidRPr="00811AD8" w:rsidRDefault="0093110E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641E3F33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B7718" w14:textId="3100CB54" w:rsidR="00324AA2" w:rsidRPr="00811AD8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C2BD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70C4BF50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C59F9" w14:textId="2BFA436C" w:rsidR="00324AA2" w:rsidRPr="00811AD8" w:rsidRDefault="0093110E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110E">
              <w:rPr>
                <w:rFonts w:ascii="Angsana New" w:hAnsi="Angsana New"/>
                <w:b/>
                <w:bCs/>
                <w:sz w:val="28"/>
                <w:szCs w:val="28"/>
              </w:rPr>
              <w:t>85,60</w:t>
            </w:r>
            <w:r w:rsidR="0089613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9" w:type="dxa"/>
            <w:vAlign w:val="center"/>
          </w:tcPr>
          <w:p w14:paraId="74446D4F" w14:textId="77777777" w:rsidR="00324AA2" w:rsidRPr="00811AD8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27753" w14:textId="5460FFB4" w:rsidR="00324AA2" w:rsidRPr="00811AD8" w:rsidRDefault="00481C88" w:rsidP="00E01189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24AA2" w:rsidRPr="00D72255" w14:paraId="0480AA91" w14:textId="77777777" w:rsidTr="007826D9">
        <w:trPr>
          <w:trHeight w:val="249"/>
        </w:trPr>
        <w:tc>
          <w:tcPr>
            <w:tcW w:w="4140" w:type="dxa"/>
            <w:vAlign w:val="bottom"/>
          </w:tcPr>
          <w:p w14:paraId="0315A72B" w14:textId="7415433C" w:rsidR="00324AA2" w:rsidRPr="00EB4282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70BAC95A" w14:textId="6EC137D9" w:rsidR="00324AA2" w:rsidRPr="00AC2BD0" w:rsidRDefault="00324AA2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8CB6C65" w14:textId="77777777" w:rsidR="00324AA2" w:rsidRPr="00AC2BD0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3F0A426C" w14:textId="05888522" w:rsidR="00324AA2" w:rsidRPr="00AC2BD0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</w:tcPr>
          <w:p w14:paraId="07A2FA03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125DF13A" w14:textId="61682238" w:rsidR="00324AA2" w:rsidRPr="00D72255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38FBF106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45A3A70" w14:textId="72F5B960" w:rsidR="00324AA2" w:rsidRPr="00D72255" w:rsidRDefault="00324AA2" w:rsidP="00E0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2968AA46" w14:textId="77777777" w:rsidTr="007826D9">
        <w:tc>
          <w:tcPr>
            <w:tcW w:w="4140" w:type="dxa"/>
            <w:vAlign w:val="bottom"/>
          </w:tcPr>
          <w:p w14:paraId="571C21EA" w14:textId="780D8CB3" w:rsidR="00324AA2" w:rsidRPr="00EB4282" w:rsidRDefault="00324A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="00B90A5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5" w:type="dxa"/>
          </w:tcPr>
          <w:p w14:paraId="6D4DF26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2598F44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DA1DEA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6ABA574C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09B3EEC8" w14:textId="77777777" w:rsidR="00324AA2" w:rsidRPr="002C0A28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dxa"/>
          </w:tcPr>
          <w:p w14:paraId="56DC1EE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9AA995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0A28" w:rsidRPr="00D72255" w14:paraId="501EBF9F" w14:textId="77777777" w:rsidTr="007826D9">
        <w:tc>
          <w:tcPr>
            <w:tcW w:w="4140" w:type="dxa"/>
            <w:vAlign w:val="bottom"/>
          </w:tcPr>
          <w:p w14:paraId="2F58FD8C" w14:textId="4BAC9637" w:rsidR="002C0A28" w:rsidRPr="00EB4282" w:rsidRDefault="002C0A28" w:rsidP="002C0A28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14:paraId="0403AD98" w14:textId="4BA35095" w:rsidR="002C0A28" w:rsidRPr="007D4E35" w:rsidRDefault="00AD5205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1C274982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3BB6ED" w14:textId="51B07446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4FE56C80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F805280" w14:textId="734A7208" w:rsidR="002C0A28" w:rsidRPr="002C0A28" w:rsidRDefault="00AD5205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205">
              <w:rPr>
                <w:rFonts w:ascii="Angsana New" w:hAnsi="Angsana New"/>
                <w:sz w:val="28"/>
                <w:szCs w:val="28"/>
              </w:rPr>
              <w:t>49,576</w:t>
            </w:r>
          </w:p>
        </w:tc>
        <w:tc>
          <w:tcPr>
            <w:tcW w:w="169" w:type="dxa"/>
          </w:tcPr>
          <w:p w14:paraId="68E9D6D5" w14:textId="77777777" w:rsidR="002C0A28" w:rsidRPr="007D4E3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E39D84" w14:textId="15953FCC" w:rsidR="002C0A28" w:rsidRPr="007D4E35" w:rsidRDefault="00481C8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42,618</w:t>
            </w:r>
          </w:p>
        </w:tc>
      </w:tr>
      <w:tr w:rsidR="002C0A28" w:rsidRPr="00D72255" w14:paraId="2D8633C3" w14:textId="77777777" w:rsidTr="007826D9">
        <w:tc>
          <w:tcPr>
            <w:tcW w:w="4140" w:type="dxa"/>
            <w:vAlign w:val="bottom"/>
          </w:tcPr>
          <w:p w14:paraId="46AA1B8A" w14:textId="1F150F28" w:rsidR="002C0A28" w:rsidRPr="00EB4282" w:rsidRDefault="002C0A28" w:rsidP="002C0A2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6EF62BD" w14:textId="535735CD" w:rsidR="002C0A28" w:rsidRPr="00D72255" w:rsidRDefault="00AD5205" w:rsidP="002C0A28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28ABABD4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EB9C36" w14:textId="0648C0AA" w:rsidR="002C0A28" w:rsidRPr="00D72255" w:rsidRDefault="00481C88" w:rsidP="002C0A28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73" w:type="dxa"/>
          </w:tcPr>
          <w:p w14:paraId="55D4A64C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9FC93EA" w14:textId="5B7FA9D6" w:rsidR="002C0A28" w:rsidRPr="002C0A28" w:rsidRDefault="00AD5205" w:rsidP="002C0A28">
            <w:pPr>
              <w:tabs>
                <w:tab w:val="clear" w:pos="907"/>
                <w:tab w:val="decimal" w:pos="900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dxa"/>
          </w:tcPr>
          <w:p w14:paraId="49C35DD6" w14:textId="77777777" w:rsidR="002C0A28" w:rsidRPr="00D72255" w:rsidRDefault="002C0A28" w:rsidP="002C0A28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6F3AECF" w14:textId="6A52B8BE" w:rsidR="002C0A28" w:rsidRPr="00D72255" w:rsidRDefault="00481C88" w:rsidP="002C0A28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</w:tr>
      <w:tr w:rsidR="00324AA2" w:rsidRPr="00D72255" w14:paraId="5C08057A" w14:textId="77777777" w:rsidTr="007826D9">
        <w:trPr>
          <w:trHeight w:val="288"/>
        </w:trPr>
        <w:tc>
          <w:tcPr>
            <w:tcW w:w="4140" w:type="dxa"/>
            <w:vAlign w:val="bottom"/>
          </w:tcPr>
          <w:p w14:paraId="107C7D49" w14:textId="3D74A747" w:rsidR="00324AA2" w:rsidRPr="00EB4282" w:rsidRDefault="00324AA2" w:rsidP="00E0118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F0AE6" w14:textId="53B7D2DC" w:rsidR="00324AA2" w:rsidRPr="007D4E35" w:rsidRDefault="00AD5205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11B1E7EF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B6F26" w14:textId="7D264660" w:rsidR="00324AA2" w:rsidRPr="007D4E35" w:rsidRDefault="00481C88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73" w:type="dxa"/>
          </w:tcPr>
          <w:p w14:paraId="4483EEE7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0F58D" w14:textId="7A16E5ED" w:rsidR="00324AA2" w:rsidRPr="007D4E35" w:rsidRDefault="00AD5205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5205">
              <w:rPr>
                <w:rFonts w:ascii="Angsana New" w:hAnsi="Angsana New"/>
                <w:b/>
                <w:bCs/>
                <w:sz w:val="28"/>
                <w:szCs w:val="28"/>
              </w:rPr>
              <w:t>49,576</w:t>
            </w:r>
          </w:p>
        </w:tc>
        <w:tc>
          <w:tcPr>
            <w:tcW w:w="169" w:type="dxa"/>
            <w:vAlign w:val="bottom"/>
          </w:tcPr>
          <w:p w14:paraId="4C88EFB3" w14:textId="77777777" w:rsidR="00324AA2" w:rsidRPr="007D4E3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078D3" w14:textId="566241A3" w:rsidR="00324AA2" w:rsidRPr="007D4E35" w:rsidRDefault="00481C88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42,957</w:t>
            </w:r>
          </w:p>
        </w:tc>
      </w:tr>
      <w:tr w:rsidR="00CA5622" w:rsidRPr="00D72255" w14:paraId="53E740B8" w14:textId="77777777" w:rsidTr="007826D9">
        <w:trPr>
          <w:trHeight w:val="288"/>
        </w:trPr>
        <w:tc>
          <w:tcPr>
            <w:tcW w:w="4140" w:type="dxa"/>
            <w:vAlign w:val="bottom"/>
          </w:tcPr>
          <w:p w14:paraId="0FF7A8C9" w14:textId="77777777" w:rsidR="0034638D" w:rsidRPr="00EB4282" w:rsidRDefault="0034638D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2B12DC4C" w14:textId="77777777" w:rsidR="00CA5622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0D9A08B5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94CCAF6" w14:textId="77777777" w:rsidR="00CA5622" w:rsidRPr="00F426DF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42133CF2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7715FA3C" w14:textId="77777777" w:rsidR="00CA5622" w:rsidRPr="002C0A28" w:rsidRDefault="00CA562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bottom"/>
          </w:tcPr>
          <w:p w14:paraId="212DC656" w14:textId="77777777" w:rsidR="00CA5622" w:rsidRPr="007D4E35" w:rsidRDefault="00CA562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41E9280" w14:textId="77777777" w:rsidR="00CA5622" w:rsidRDefault="00CA562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4FE6" w:rsidRPr="00D72255" w14:paraId="3F1E857A" w14:textId="77777777" w:rsidTr="007826D9">
        <w:tc>
          <w:tcPr>
            <w:tcW w:w="4140" w:type="dxa"/>
            <w:vAlign w:val="center"/>
          </w:tcPr>
          <w:p w14:paraId="0F6F1A43" w14:textId="16EFD26D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="00B90A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90A5E"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B90A5E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</w:t>
            </w:r>
            <w:r w:rsidR="00B90A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="00B90A5E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="00B90A5E"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344F37AF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5E180904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B1ED37D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48A457F9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vAlign w:val="center"/>
          </w:tcPr>
          <w:p w14:paraId="63CFC512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34C826AC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vAlign w:val="center"/>
          </w:tcPr>
          <w:p w14:paraId="7D8053DF" w14:textId="77777777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4FE6" w:rsidRPr="00D72255" w14:paraId="1FE07E83" w14:textId="77777777" w:rsidTr="007826D9">
        <w:tc>
          <w:tcPr>
            <w:tcW w:w="4140" w:type="dxa"/>
            <w:vAlign w:val="center"/>
          </w:tcPr>
          <w:p w14:paraId="10F36FB7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6118383" w14:textId="447C1E28" w:rsidR="007C4FE6" w:rsidRPr="008040DD" w:rsidRDefault="007D14A8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48EF3618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BFB1A14" w14:textId="77777777" w:rsidR="007C4FE6" w:rsidRPr="00D72255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0B241F33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3CDA845" w14:textId="60324562" w:rsidR="007C4FE6" w:rsidRPr="008040DD" w:rsidRDefault="00745AB8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30,632</w:t>
            </w:r>
          </w:p>
        </w:tc>
        <w:tc>
          <w:tcPr>
            <w:tcW w:w="169" w:type="dxa"/>
            <w:vAlign w:val="center"/>
          </w:tcPr>
          <w:p w14:paraId="03BD1026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1344F" w14:textId="151E3536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3D5F3F">
              <w:rPr>
                <w:rFonts w:ascii="Angsana New" w:hAnsi="Angsana New"/>
                <w:sz w:val="28"/>
                <w:szCs w:val="28"/>
              </w:rPr>
              <w:t>8,866</w:t>
            </w:r>
            <w:r w:rsidRPr="009B48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C4FE6" w:rsidRPr="00D72255" w14:paraId="65F8F63A" w14:textId="77777777" w:rsidTr="007826D9">
        <w:tc>
          <w:tcPr>
            <w:tcW w:w="4140" w:type="dxa"/>
            <w:vAlign w:val="center"/>
          </w:tcPr>
          <w:p w14:paraId="026229D5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0AEB7360" w14:textId="689DAC29" w:rsidR="007C4FE6" w:rsidRPr="008040DD" w:rsidRDefault="007D14A8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05B5D6B0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BF9D9DF" w14:textId="6C37FF12" w:rsidR="007C4FE6" w:rsidRPr="00D72255" w:rsidRDefault="003D5F3F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73" w:type="dxa"/>
            <w:vAlign w:val="center"/>
          </w:tcPr>
          <w:p w14:paraId="2B281695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BF72B85" w14:textId="59A94486" w:rsidR="007C4FE6" w:rsidRPr="008040DD" w:rsidRDefault="007D14A8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center"/>
          </w:tcPr>
          <w:p w14:paraId="144D5B8B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AF3F" w14:textId="5F2CDB16" w:rsidR="007C4FE6" w:rsidRPr="00D72255" w:rsidRDefault="007C4F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6E5C26">
              <w:rPr>
                <w:rFonts w:ascii="Angsana New" w:hAnsi="Angsana New"/>
                <w:sz w:val="28"/>
                <w:szCs w:val="28"/>
              </w:rPr>
              <w:t>216</w:t>
            </w:r>
            <w:r w:rsidRPr="009B48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C4FE6" w:rsidRPr="00654615" w14:paraId="53CFD755" w14:textId="77777777" w:rsidTr="007826D9">
        <w:tc>
          <w:tcPr>
            <w:tcW w:w="4140" w:type="dxa"/>
            <w:vAlign w:val="center"/>
          </w:tcPr>
          <w:p w14:paraId="1B0AF01B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DA9F7E8" w14:textId="4F7DDA59" w:rsidR="007C4FE6" w:rsidRPr="00FC5178" w:rsidRDefault="00561BA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73" w:type="dxa"/>
          </w:tcPr>
          <w:p w14:paraId="4C982652" w14:textId="77777777" w:rsidR="007C4FE6" w:rsidRPr="00FC5178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02E39F" w14:textId="26ECC042" w:rsidR="007C4FE6" w:rsidRPr="00FC5178" w:rsidRDefault="003D5F3F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3,304</w:t>
            </w:r>
          </w:p>
        </w:tc>
        <w:tc>
          <w:tcPr>
            <w:tcW w:w="173" w:type="dxa"/>
            <w:vAlign w:val="center"/>
          </w:tcPr>
          <w:p w14:paraId="7DE2F757" w14:textId="77777777" w:rsidR="007C4FE6" w:rsidRPr="00FC5178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7C7BC" w14:textId="5542F9AA" w:rsidR="007C4FE6" w:rsidRPr="00FC5178" w:rsidRDefault="00561BA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69" w:type="dxa"/>
            <w:vAlign w:val="center"/>
          </w:tcPr>
          <w:p w14:paraId="01F625FB" w14:textId="77777777" w:rsidR="007C4FE6" w:rsidRPr="00AA03F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BC7E1" w14:textId="183FBDDE" w:rsidR="007C4FE6" w:rsidRPr="00AA03FE" w:rsidRDefault="006E5C2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3,304</w:t>
            </w:r>
          </w:p>
        </w:tc>
      </w:tr>
      <w:tr w:rsidR="007C4FE6" w:rsidRPr="009B481E" w14:paraId="1B45ADE0" w14:textId="77777777" w:rsidTr="007826D9">
        <w:tc>
          <w:tcPr>
            <w:tcW w:w="4140" w:type="dxa"/>
            <w:vAlign w:val="center"/>
          </w:tcPr>
          <w:p w14:paraId="6784CB7E" w14:textId="77777777" w:rsidR="007C4FE6" w:rsidRPr="00EB4282" w:rsidRDefault="007C4F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C7F8506" w14:textId="279602EF" w:rsidR="007C4FE6" w:rsidRPr="000E3E6A" w:rsidRDefault="00561BA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173" w:type="dxa"/>
          </w:tcPr>
          <w:p w14:paraId="731F38BA" w14:textId="77777777" w:rsidR="007C4FE6" w:rsidRPr="00D72255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D03A06" w14:textId="7D64C3AB" w:rsidR="007C4FE6" w:rsidRPr="009B481E" w:rsidRDefault="007C4F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</w:t>
            </w:r>
            <w:r w:rsidR="003D5F3F">
              <w:rPr>
                <w:rFonts w:ascii="Angsana New" w:hAnsi="Angsana New"/>
                <w:b/>
                <w:bCs/>
                <w:sz w:val="28"/>
                <w:szCs w:val="28"/>
              </w:rPr>
              <w:t>3,520</w:t>
            </w: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vAlign w:val="center"/>
          </w:tcPr>
          <w:p w14:paraId="424EB4CC" w14:textId="77777777" w:rsidR="007C4FE6" w:rsidRPr="009B481E" w:rsidRDefault="007C4F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ACDEC" w14:textId="01C11C55" w:rsidR="007C4FE6" w:rsidRPr="000E3E6A" w:rsidRDefault="00561BA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</w:t>
            </w:r>
            <w:r w:rsidR="00491676">
              <w:rPr>
                <w:rFonts w:ascii="Angsana New" w:hAnsi="Angsana New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169" w:type="dxa"/>
            <w:vAlign w:val="center"/>
          </w:tcPr>
          <w:p w14:paraId="623AD270" w14:textId="77777777" w:rsidR="007C4FE6" w:rsidRPr="009B481E" w:rsidRDefault="007C4F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A80E9F" w14:textId="69336127" w:rsidR="007C4FE6" w:rsidRPr="009B481E" w:rsidRDefault="006E5C2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12,386</w:t>
            </w:r>
            <w:r w:rsidR="007C4FE6"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727E6" w:rsidRPr="009B481E" w14:paraId="51E3EA86" w14:textId="77777777" w:rsidTr="007826D9">
        <w:tc>
          <w:tcPr>
            <w:tcW w:w="4140" w:type="dxa"/>
            <w:vAlign w:val="center"/>
          </w:tcPr>
          <w:p w14:paraId="08D9CFC1" w14:textId="77777777" w:rsidR="006727E6" w:rsidRPr="00EB4282" w:rsidRDefault="006727E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2703CB19" w14:textId="77777777" w:rsidR="006727E6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57934975" w14:textId="77777777" w:rsidR="006727E6" w:rsidRPr="00D72255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876035E" w14:textId="77777777" w:rsidR="006727E6" w:rsidRPr="009B481E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26BFC45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</w:tcPr>
          <w:p w14:paraId="33B9DC14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7C3CAC3A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EA8196B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27E6" w:rsidRPr="009B481E" w14:paraId="3510C93D" w14:textId="77777777" w:rsidTr="007826D9">
        <w:tc>
          <w:tcPr>
            <w:tcW w:w="4140" w:type="dxa"/>
            <w:vAlign w:val="center"/>
          </w:tcPr>
          <w:p w14:paraId="2481AA17" w14:textId="51CE179D" w:rsidR="006727E6" w:rsidRPr="00D1738A" w:rsidRDefault="00D1738A" w:rsidP="00D1738A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ค้างจ่าย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รวมอยู่ในเจ้าหนี้หมุนเวียนอื่น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</w:tcPr>
          <w:p w14:paraId="1D66F6F8" w14:textId="77777777" w:rsidR="006727E6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</w:tcPr>
          <w:p w14:paraId="121D4DEE" w14:textId="77777777" w:rsidR="006727E6" w:rsidRPr="00D72255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9436208" w14:textId="77777777" w:rsidR="006727E6" w:rsidRPr="009B481E" w:rsidRDefault="006727E6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vAlign w:val="center"/>
          </w:tcPr>
          <w:p w14:paraId="791473B7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20A83722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vAlign w:val="center"/>
          </w:tcPr>
          <w:p w14:paraId="7057CC5F" w14:textId="77777777" w:rsidR="006727E6" w:rsidRPr="009B481E" w:rsidRDefault="006727E6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center"/>
          </w:tcPr>
          <w:p w14:paraId="73483B1D" w14:textId="77777777" w:rsidR="006727E6" w:rsidRDefault="006727E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3915" w:rsidRPr="009B481E" w14:paraId="0C7D09E9" w14:textId="77777777" w:rsidTr="007826D9">
        <w:tc>
          <w:tcPr>
            <w:tcW w:w="4140" w:type="dxa"/>
            <w:vAlign w:val="center"/>
          </w:tcPr>
          <w:p w14:paraId="249110C6" w14:textId="5044F0A2" w:rsidR="00C43915" w:rsidRPr="00C43915" w:rsidRDefault="00C43915" w:rsidP="00D1738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91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C3D3818" w14:textId="50145152" w:rsidR="00C43915" w:rsidRPr="00C43915" w:rsidRDefault="00C43915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9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</w:tcPr>
          <w:p w14:paraId="039DEB75" w14:textId="77777777" w:rsidR="00C43915" w:rsidRPr="00C43915" w:rsidRDefault="00C43915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C5E88FF" w14:textId="368093ED" w:rsidR="00C43915" w:rsidRPr="00C43915" w:rsidRDefault="00C43915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center"/>
          </w:tcPr>
          <w:p w14:paraId="31BA7FE5" w14:textId="77777777" w:rsidR="00C43915" w:rsidRPr="00C43915" w:rsidRDefault="00C43915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5AC94530" w14:textId="297E9FBE" w:rsidR="00C43915" w:rsidRPr="00C43915" w:rsidRDefault="00C43915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9" w:type="dxa"/>
            <w:vAlign w:val="center"/>
          </w:tcPr>
          <w:p w14:paraId="767029D6" w14:textId="77777777" w:rsidR="00C43915" w:rsidRPr="00C43915" w:rsidRDefault="00C43915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center"/>
          </w:tcPr>
          <w:p w14:paraId="4801EA0F" w14:textId="79C30D3E" w:rsidR="00C43915" w:rsidRPr="00C43915" w:rsidRDefault="00C43915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576C" w:rsidRPr="009B481E" w14:paraId="7E4E5A15" w14:textId="77777777" w:rsidTr="007826D9">
        <w:tc>
          <w:tcPr>
            <w:tcW w:w="4140" w:type="dxa"/>
            <w:vAlign w:val="center"/>
          </w:tcPr>
          <w:p w14:paraId="585B7C1C" w14:textId="73426FAB" w:rsidR="006F576C" w:rsidRPr="0046493B" w:rsidRDefault="006F576C" w:rsidP="006F576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493B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48B52233" w14:textId="118FBF7D" w:rsidR="006F576C" w:rsidRPr="0046493B" w:rsidRDefault="000E0A6A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73" w:type="dxa"/>
          </w:tcPr>
          <w:p w14:paraId="67EDEB2C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D63DF5C" w14:textId="1519C3BB" w:rsidR="006F576C" w:rsidRPr="0046493B" w:rsidRDefault="006F576C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3" w:type="dxa"/>
            <w:vAlign w:val="center"/>
          </w:tcPr>
          <w:p w14:paraId="6B7CA73C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28288855" w14:textId="72FF6DE7" w:rsidR="006F576C" w:rsidRPr="0046493B" w:rsidRDefault="000E0A6A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69" w:type="dxa"/>
            <w:vAlign w:val="center"/>
          </w:tcPr>
          <w:p w14:paraId="3602EF22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99CC56B" w14:textId="024EAE05" w:rsidR="006F576C" w:rsidRPr="0046493B" w:rsidRDefault="006F576C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48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F576C" w:rsidRPr="009B481E" w14:paraId="69192095" w14:textId="77777777" w:rsidTr="007826D9">
        <w:tc>
          <w:tcPr>
            <w:tcW w:w="4140" w:type="dxa"/>
            <w:vAlign w:val="center"/>
          </w:tcPr>
          <w:p w14:paraId="5F9C3FC4" w14:textId="14A04D77" w:rsidR="006F576C" w:rsidRPr="0046493B" w:rsidRDefault="006F576C" w:rsidP="006F576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C15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8471AB2" w14:textId="45C3406F" w:rsidR="006F576C" w:rsidRPr="0046493B" w:rsidRDefault="000E0A6A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439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3" w:type="dxa"/>
          </w:tcPr>
          <w:p w14:paraId="2AD7E5FF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79F3E7B" w14:textId="1876973B" w:rsidR="006F576C" w:rsidRPr="0046493B" w:rsidRDefault="006F576C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173" w:type="dxa"/>
            <w:vAlign w:val="center"/>
          </w:tcPr>
          <w:p w14:paraId="732CBC2A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163B7C0A" w14:textId="32B7334F" w:rsidR="006F576C" w:rsidRPr="0046493B" w:rsidRDefault="000E0A6A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439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9" w:type="dxa"/>
            <w:vAlign w:val="center"/>
          </w:tcPr>
          <w:p w14:paraId="03124AF4" w14:textId="77777777" w:rsidR="006F576C" w:rsidRPr="0046493B" w:rsidRDefault="006F576C" w:rsidP="006F576C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</w:tcPr>
          <w:p w14:paraId="6FD21268" w14:textId="1F76B97B" w:rsidR="006F576C" w:rsidRPr="0046493B" w:rsidRDefault="006F576C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2,277</w:t>
            </w:r>
          </w:p>
        </w:tc>
      </w:tr>
      <w:tr w:rsidR="006F576C" w:rsidRPr="009B481E" w14:paraId="3C176C8A" w14:textId="77777777" w:rsidTr="007826D9">
        <w:tc>
          <w:tcPr>
            <w:tcW w:w="4140" w:type="dxa"/>
            <w:vAlign w:val="center"/>
          </w:tcPr>
          <w:p w14:paraId="397D6A55" w14:textId="48C93697" w:rsidR="006F576C" w:rsidRPr="00EB4282" w:rsidRDefault="00047249" w:rsidP="006F576C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B650517" w14:textId="7A17DA65" w:rsidR="006F576C" w:rsidRDefault="00C43915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173" w:type="dxa"/>
          </w:tcPr>
          <w:p w14:paraId="0D80FE67" w14:textId="77777777" w:rsidR="006F576C" w:rsidRPr="00D72255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C6DFE" w14:textId="1894720D" w:rsidR="006F576C" w:rsidRPr="009B481E" w:rsidRDefault="006F576C" w:rsidP="006F576C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41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173" w:type="dxa"/>
            <w:vAlign w:val="center"/>
          </w:tcPr>
          <w:p w14:paraId="7A046211" w14:textId="77777777" w:rsidR="006F576C" w:rsidRPr="009B481E" w:rsidRDefault="006F576C" w:rsidP="006F576C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31A3E" w14:textId="689F5473" w:rsidR="006F576C" w:rsidRDefault="00C43915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169" w:type="dxa"/>
            <w:vAlign w:val="center"/>
          </w:tcPr>
          <w:p w14:paraId="64827DEF" w14:textId="77777777" w:rsidR="006F576C" w:rsidRPr="009B481E" w:rsidRDefault="006F576C" w:rsidP="006F576C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26299D" w14:textId="28B657FD" w:rsidR="006F576C" w:rsidRDefault="006F576C" w:rsidP="006F576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12A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</w:tr>
    </w:tbl>
    <w:p w14:paraId="2A9C9980" w14:textId="7322F646" w:rsidR="00CA5622" w:rsidRDefault="00CA5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3CD89553" w14:textId="77777777" w:rsidR="000E519B" w:rsidRDefault="000E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</w:rPr>
      </w:pPr>
    </w:p>
    <w:p w14:paraId="0AE1C87A" w14:textId="77777777" w:rsidR="000E519B" w:rsidRDefault="000E5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cs/>
        </w:rPr>
      </w:pPr>
    </w:p>
    <w:tbl>
      <w:tblPr>
        <w:tblW w:w="89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89"/>
        <w:gridCol w:w="1109"/>
        <w:gridCol w:w="91"/>
        <w:gridCol w:w="1096"/>
        <w:gridCol w:w="93"/>
        <w:gridCol w:w="1155"/>
        <w:gridCol w:w="130"/>
        <w:gridCol w:w="1137"/>
        <w:gridCol w:w="126"/>
        <w:gridCol w:w="1163"/>
      </w:tblGrid>
      <w:tr w:rsidR="00546963" w:rsidRPr="00546963" w14:paraId="7BBFB378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597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60A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85D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49DE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9A93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46963" w:rsidRPr="00546963" w14:paraId="774A768C" w14:textId="77777777" w:rsidTr="00546963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FA0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CD1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B59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D5A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71DD7A" w14:textId="61EEF552" w:rsidR="00546963" w:rsidRPr="00EB4282" w:rsidRDefault="00E94010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46963" w:rsidRPr="00546963" w14:paraId="1264A143" w14:textId="77777777" w:rsidTr="00546963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2C1E8" w14:textId="6DB9BA93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เงินกู้ยืมระยะ</w:t>
            </w:r>
            <w:r w:rsidR="0013191D">
              <w:rPr>
                <w:rFonts w:ascii="Angsana New" w:eastAsia="Malgun Gothic" w:hAnsi="Angsana New" w:hint="cs"/>
                <w:sz w:val="28"/>
                <w:szCs w:val="28"/>
                <w:cs/>
              </w:rPr>
              <w:t>สั้น</w:t>
            </w:r>
            <w:r w:rsidR="0087438A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D49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9BA0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DD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80A0B" w14:textId="743DC63F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EB4282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655FCA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B208F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CF220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1B049" w14:textId="7BCF4140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3</w:t>
            </w:r>
            <w:r w:rsidR="00A37E70">
              <w:rPr>
                <w:rFonts w:ascii="Angsana New" w:eastAsia="Malgun Gothic" w:hAnsi="Angsana New"/>
                <w:sz w:val="28"/>
                <w:szCs w:val="28"/>
              </w:rPr>
              <w:t xml:space="preserve">0 </w:t>
            </w:r>
            <w:r w:rsidR="00A37E70">
              <w:rPr>
                <w:rFonts w:ascii="Angsana New" w:eastAsia="Malgun Gothic" w:hAnsi="Angsana New" w:hint="cs"/>
                <w:sz w:val="28"/>
                <w:szCs w:val="28"/>
                <w:cs/>
              </w:rPr>
              <w:t>มิถุนายน</w:t>
            </w:r>
            <w:r w:rsidR="00533D25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</w:tr>
      <w:tr w:rsidR="00546963" w:rsidRPr="00546963" w14:paraId="01EA9C69" w14:textId="77777777" w:rsidTr="00546963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B386B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39BD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3CB78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A332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E7E85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0B8877C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291B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E204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7605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9584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3FAD5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9834F9" w:rsidRPr="00546963" w14:paraId="7FCE7B49" w14:textId="77777777" w:rsidTr="0023392B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07F1088" w14:textId="23EBD6B1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  <w:r>
              <w:rPr>
                <w:rFonts w:ascii="Angsana New" w:eastAsia="Malgun Gothic" w:hAnsi="Angsana New"/>
                <w:sz w:val="28"/>
                <w:szCs w:val="28"/>
              </w:rPr>
              <w:t xml:space="preserve"> </w:t>
            </w:r>
            <w:r w:rsidRPr="002F34F3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2F34F3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="Angsana New" w:eastAsia="Malgun Gothic" w:hAnsi="Angsana New"/>
                <w:sz w:val="28"/>
                <w:szCs w:val="28"/>
              </w:rPr>
              <w:t>9</w:t>
            </w:r>
            <w:r w:rsidRPr="002F34F3">
              <w:rPr>
                <w:rFonts w:ascii="Angsana New" w:eastAsia="Malgun Gothic" w:hAnsi="Angsana New"/>
                <w:sz w:val="28"/>
                <w:szCs w:val="28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5AA0793" w14:textId="77777777" w:rsidR="009834F9" w:rsidRPr="00EB4282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7EE6" w14:textId="116A532D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7</w:t>
            </w:r>
            <w:r w:rsidR="00E7782C">
              <w:rPr>
                <w:rFonts w:ascii="Angsana New" w:eastAsia="Malgun Gothic" w:hAnsi="Angsana New"/>
                <w:sz w:val="28"/>
                <w:szCs w:val="28"/>
              </w:rPr>
              <w:t>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17FF" w14:textId="77777777" w:rsidR="009834F9" w:rsidRPr="00EB4282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B4E54" w14:textId="49305647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B4E" w14:textId="77777777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C1A31" w14:textId="3074C871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C61B" w14:textId="77777777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DE0D5" w14:textId="0B3A661B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(6,833)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424B" w14:textId="77777777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F4E9" w14:textId="5A6BBF1F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2,820</w:t>
            </w:r>
          </w:p>
        </w:tc>
      </w:tr>
      <w:tr w:rsidR="009834F9" w:rsidRPr="00546963" w14:paraId="77EB8927" w14:textId="77777777" w:rsidTr="0023392B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F5CAE42" w14:textId="78B8B283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195F4DE" w14:textId="77777777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A8CA" w14:textId="5CA3B180" w:rsidR="009834F9" w:rsidRPr="00EB4282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1370" w14:textId="77777777" w:rsidR="009834F9" w:rsidRPr="0054696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05A985" w14:textId="1BE6BCBA" w:rsidR="009834F9" w:rsidRPr="004D666B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3A7F" w14:textId="77777777" w:rsidR="009834F9" w:rsidRPr="004D666B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230" w14:textId="728FF3A2" w:rsidR="009834F9" w:rsidRPr="004D666B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29D2" w14:textId="77777777" w:rsidR="009834F9" w:rsidRPr="004D666B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6217B" w14:textId="178272DC" w:rsidR="009834F9" w:rsidRPr="00D527F3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(6,833)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1B09" w14:textId="77777777" w:rsidR="009834F9" w:rsidRPr="004D666B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D20AE" w14:textId="027D0FB5" w:rsidR="009834F9" w:rsidRPr="004D666B" w:rsidRDefault="009834F9" w:rsidP="009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2,820</w:t>
            </w:r>
          </w:p>
        </w:tc>
      </w:tr>
      <w:tr w:rsidR="00546963" w:rsidRPr="00546963" w14:paraId="5AE8E0C5" w14:textId="77777777" w:rsidTr="007E4771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41F" w14:textId="482971DD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62EA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9A0D" w14:textId="77777777" w:rsidR="00546963" w:rsidRPr="00EB4282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C60E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B1DF0D" w14:textId="5E50430F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D90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7FC8B0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F329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7742F6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B3C1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0CCB87" w14:textId="77777777" w:rsidR="00546963" w:rsidRPr="00546963" w:rsidRDefault="00546963" w:rsidP="005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B426C6" w:rsidRPr="00546963" w14:paraId="2DF93EFB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7AC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2FE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3E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DC77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99441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หน่วย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6C6" w:rsidRPr="00546963" w14:paraId="03F4DBC1" w14:textId="77777777">
        <w:trPr>
          <w:trHeight w:val="8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F3F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D08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17"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97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F42F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B7F06" w14:textId="67834011" w:rsidR="00B426C6" w:rsidRPr="00EB4282" w:rsidRDefault="000A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26C6" w:rsidRPr="00546963" w14:paraId="563F76B7" w14:textId="77777777">
        <w:trPr>
          <w:trHeight w:val="375"/>
          <w:tblHeader/>
        </w:trPr>
        <w:tc>
          <w:tcPr>
            <w:tcW w:w="278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F3508" w14:textId="4294577C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เงินกู้ยืมระยะ</w:t>
            </w:r>
            <w:r w:rsidR="0013191D">
              <w:rPr>
                <w:rFonts w:ascii="Angsana New" w:eastAsia="Malgun Gothic" w:hAnsi="Angsana New" w:hint="cs"/>
                <w:sz w:val="28"/>
                <w:szCs w:val="28"/>
                <w:cs/>
              </w:rPr>
              <w:t>สั้น</w:t>
            </w:r>
            <w:r w:rsidR="00F82194"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จาก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br/>
              <w:t>บุคคลที่เกี่ยวข้องกัน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5D6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62F07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ร้อยละต่อปี</w:t>
            </w: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70E1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35295" w14:textId="0ADC7990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1</w:t>
            </w:r>
            <w:r w:rsidRPr="00EB4282">
              <w:rPr>
                <w:rFonts w:ascii="Angsana New" w:eastAsia="Malgun Gothic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033DEA4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122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ในระหว่างรอบระยะเวลา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9303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8BB1F" w14:textId="00317EEB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  <w:r w:rsidRPr="00546963">
              <w:rPr>
                <w:rFonts w:ascii="Angsana New" w:eastAsia="Malgun Gothic" w:hAnsi="Angsana New" w:hint="cs"/>
                <w:sz w:val="28"/>
                <w:szCs w:val="28"/>
              </w:rPr>
              <w:t>3</w:t>
            </w:r>
            <w:r w:rsidR="00A37E70">
              <w:rPr>
                <w:rFonts w:ascii="Angsana New" w:eastAsia="Malgun Gothic" w:hAnsi="Angsana New"/>
                <w:sz w:val="28"/>
                <w:szCs w:val="28"/>
              </w:rPr>
              <w:t xml:space="preserve">0 </w:t>
            </w:r>
            <w:r w:rsidR="00A37E70">
              <w:rPr>
                <w:rFonts w:ascii="Angsana New" w:eastAsia="Malgun Gothic" w:hAnsi="Angsana New" w:hint="cs"/>
                <w:sz w:val="28"/>
                <w:szCs w:val="28"/>
                <w:cs/>
              </w:rPr>
              <w:t xml:space="preserve">มิถุนายน </w:t>
            </w:r>
            <w:r w:rsidRPr="00546963">
              <w:rPr>
                <w:rFonts w:ascii="Angsana New" w:eastAsia="Malgun Gothic" w:hAnsi="Angsana New" w:hint="cs"/>
                <w:spacing w:val="-6"/>
                <w:sz w:val="28"/>
                <w:szCs w:val="28"/>
              </w:rPr>
              <w:t>256</w:t>
            </w:r>
            <w:r w:rsidR="00533D25">
              <w:rPr>
                <w:rFonts w:ascii="Angsana New" w:eastAsia="Malgun Gothic" w:hAnsi="Angsana New"/>
                <w:spacing w:val="-6"/>
                <w:sz w:val="28"/>
                <w:szCs w:val="28"/>
              </w:rPr>
              <w:t>9</w:t>
            </w:r>
          </w:p>
        </w:tc>
      </w:tr>
      <w:tr w:rsidR="00B426C6" w:rsidRPr="00546963" w14:paraId="66E21161" w14:textId="77777777">
        <w:trPr>
          <w:trHeight w:val="375"/>
          <w:tblHeader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A3E3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C2B8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4B96E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675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C095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74E3A8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8E9B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2D88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D16232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DCF4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9266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algun Gothic" w:hAnsi="Angsana New"/>
                <w:spacing w:val="-6"/>
                <w:sz w:val="28"/>
                <w:szCs w:val="28"/>
              </w:rPr>
            </w:pPr>
          </w:p>
        </w:tc>
      </w:tr>
      <w:tr w:rsidR="0023392B" w:rsidRPr="00546963" w14:paraId="5969E524" w14:textId="77777777" w:rsidTr="00E7782C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9C1B4A5" w14:textId="088408F8" w:rsidR="0023392B" w:rsidRPr="00546963" w:rsidRDefault="00E7782C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C4391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3BE1D3" w14:textId="77777777" w:rsidR="0023392B" w:rsidRPr="00EB4282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4B38" w14:textId="5D7468A2" w:rsidR="0023392B" w:rsidRPr="00546963" w:rsidRDefault="00E7782C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6.77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8EF1" w14:textId="77777777" w:rsidR="0023392B" w:rsidRPr="00EB4282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8719" w14:textId="5BD4DB79" w:rsidR="0023392B" w:rsidRPr="00546963" w:rsidRDefault="00E7782C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91DE" w14:textId="77777777" w:rsidR="0023392B" w:rsidRPr="00546963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CA593" w14:textId="1E885B1E" w:rsidR="0023392B" w:rsidRPr="00546963" w:rsidRDefault="00E7782C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10,000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86" w14:textId="77777777" w:rsidR="0023392B" w:rsidRPr="00546963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4E57" w14:textId="0A51EB87" w:rsidR="0023392B" w:rsidRPr="00546963" w:rsidRDefault="00E7782C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5670" w14:textId="77777777" w:rsidR="0023392B" w:rsidRPr="00546963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0A0A" w14:textId="086EC1AD" w:rsidR="0023392B" w:rsidRPr="00546963" w:rsidRDefault="00E7782C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10,000</w:t>
            </w:r>
          </w:p>
        </w:tc>
      </w:tr>
      <w:tr w:rsidR="00E7782C" w:rsidRPr="00546963" w14:paraId="09AB3D4C" w14:textId="77777777" w:rsidTr="00E7782C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A29DF5C" w14:textId="6FFD449F" w:rsidR="00E7782C" w:rsidRPr="00EB4282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>ผู้บริหารสำคัญ</w:t>
            </w:r>
            <w:r>
              <w:rPr>
                <w:rFonts w:ascii="Angsana New" w:eastAsia="Malgun Gothic" w:hAnsi="Angsana New"/>
                <w:sz w:val="28"/>
                <w:szCs w:val="28"/>
              </w:rPr>
              <w:t xml:space="preserve"> </w:t>
            </w:r>
            <w:r w:rsidRPr="002F34F3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2F34F3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ดูหมายเหตุข้อ </w:t>
            </w:r>
            <w:r>
              <w:rPr>
                <w:rFonts w:ascii="Angsana New" w:eastAsia="Malgun Gothic" w:hAnsi="Angsana New"/>
                <w:sz w:val="28"/>
                <w:szCs w:val="28"/>
              </w:rPr>
              <w:t>9</w:t>
            </w:r>
            <w:r w:rsidRPr="002F34F3">
              <w:rPr>
                <w:rFonts w:ascii="Angsana New" w:eastAsia="Malgun Gothic" w:hAnsi="Angsana New"/>
                <w:sz w:val="28"/>
                <w:szCs w:val="28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36AD671" w14:textId="77777777" w:rsidR="00E7782C" w:rsidRPr="00EB4282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7702" w14:textId="43F1DC0D" w:rsidR="00E7782C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7.00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45EB" w14:textId="77777777" w:rsidR="00E7782C" w:rsidRPr="00EB4282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A1911" w14:textId="120FF635" w:rsidR="00E7782C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311" w14:textId="77777777" w:rsidR="00E7782C" w:rsidRPr="00546963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6D09D" w14:textId="701C5767" w:rsidR="00E7782C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DDEB" w14:textId="77777777" w:rsidR="00E7782C" w:rsidRPr="00546963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753C4" w14:textId="0465A341" w:rsidR="00E7782C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(4,333)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6669" w14:textId="77777777" w:rsidR="00E7782C" w:rsidRPr="00546963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6ACAD" w14:textId="1C08CA5D" w:rsidR="00E7782C" w:rsidRDefault="00E7782C" w:rsidP="00E7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2,820</w:t>
            </w:r>
          </w:p>
        </w:tc>
      </w:tr>
      <w:tr w:rsidR="0023392B" w:rsidRPr="00546963" w14:paraId="70A4BA28" w14:textId="77777777" w:rsidTr="0023392B">
        <w:trPr>
          <w:trHeight w:val="20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E88892B" w14:textId="061C810C" w:rsidR="0023392B" w:rsidRPr="00546963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031075" w14:textId="77777777" w:rsidR="0023392B" w:rsidRPr="00546963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5089" w14:textId="77777777" w:rsidR="0023392B" w:rsidRPr="00EB4282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9787" w14:textId="77777777" w:rsidR="0023392B" w:rsidRPr="00546963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ABDFB" w14:textId="5843323D" w:rsidR="0023392B" w:rsidRPr="004A65A9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18E7" w14:textId="77777777" w:rsidR="0023392B" w:rsidRPr="004A65A9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34424" w14:textId="724FC4F6" w:rsidR="0023392B" w:rsidRPr="004A65A9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3F9" w14:textId="77777777" w:rsidR="0023392B" w:rsidRPr="004A65A9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5C874" w14:textId="79440F2B" w:rsidR="0023392B" w:rsidRPr="004A65A9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94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(4,333)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F18B" w14:textId="77777777" w:rsidR="0023392B" w:rsidRPr="004A65A9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2E73" w14:textId="4306E3ED" w:rsidR="0023392B" w:rsidRPr="004A65A9" w:rsidRDefault="0023392B" w:rsidP="0023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3"/>
              <w:jc w:val="right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12,820</w:t>
            </w:r>
          </w:p>
        </w:tc>
      </w:tr>
      <w:tr w:rsidR="00B426C6" w:rsidRPr="00546963" w14:paraId="5323FE7D" w14:textId="77777777">
        <w:trPr>
          <w:trHeight w:val="378"/>
        </w:trPr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7C3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342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B17B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8664" w14:textId="77777777" w:rsidR="00B426C6" w:rsidRPr="00EB4282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6179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58532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543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7FD2DC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88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FB65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611161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9F36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CC6D0" w14:textId="77777777" w:rsidR="00B426C6" w:rsidRPr="00546963" w:rsidRDefault="00B4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94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</w:tbl>
    <w:p w14:paraId="4E057AF7" w14:textId="43E200F3" w:rsidR="0046321A" w:rsidRDefault="0046321A" w:rsidP="0046321A">
      <w:pPr>
        <w:pStyle w:val="ListParagraph"/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04B5426" w14:textId="77777777" w:rsidR="0046321A" w:rsidRDefault="0046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br w:type="page"/>
      </w:r>
    </w:p>
    <w:p w14:paraId="7A34D147" w14:textId="6F37E2D2" w:rsidR="00B23029" w:rsidRPr="00E845B2" w:rsidRDefault="00B23029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ลูกหนี้การค้า</w:t>
      </w:r>
      <w:r w:rsidR="00FA0E43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และลูกหนี้</w:t>
      </w:r>
      <w:r w:rsidR="005A140A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หมุนเวียน</w:t>
      </w:r>
      <w:r w:rsidR="00FA0E43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อื่น</w:t>
      </w:r>
    </w:p>
    <w:p w14:paraId="0352F746" w14:textId="06097D5F" w:rsidR="00CA6CBE" w:rsidRPr="002A4C80" w:rsidRDefault="00CA6CBE" w:rsidP="00683F32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ลูกหนี้การค้าและลูกหนี้หมุนเวียนอื่น ณ วันที่ </w:t>
      </w:r>
      <w:r w:rsidR="00095454">
        <w:rPr>
          <w:rFonts w:asciiTheme="majorBidi" w:hAnsiTheme="majorBidi" w:cs="Angsana New"/>
          <w:spacing w:val="-6"/>
          <w:sz w:val="28"/>
        </w:rPr>
        <w:t>3</w:t>
      </w:r>
      <w:r w:rsidR="00873DF0">
        <w:rPr>
          <w:rFonts w:asciiTheme="majorBidi" w:hAnsiTheme="majorBidi" w:cs="Angsana New"/>
          <w:spacing w:val="-6"/>
          <w:sz w:val="28"/>
          <w:lang w:val="en-US"/>
        </w:rPr>
        <w:t xml:space="preserve">0 </w:t>
      </w:r>
      <w:r w:rsidR="00873DF0">
        <w:rPr>
          <w:rFonts w:asciiTheme="majorBidi" w:hAnsiTheme="majorBidi" w:cs="Angsana New" w:hint="cs"/>
          <w:spacing w:val="-6"/>
          <w:sz w:val="28"/>
          <w:cs/>
          <w:lang w:val="en-US"/>
        </w:rPr>
        <w:t>มิถุนายน</w:t>
      </w:r>
      <w:r w:rsidRPr="00885617">
        <w:rPr>
          <w:rFonts w:asciiTheme="majorBidi" w:hAnsiTheme="majorBidi" w:cs="Angsana New"/>
          <w:spacing w:val="-6"/>
          <w:sz w:val="28"/>
          <w:lang w:val="en-US"/>
        </w:rPr>
        <w:t xml:space="preserve"> </w:t>
      </w:r>
      <w:r w:rsidR="005C05F4">
        <w:rPr>
          <w:rFonts w:asciiTheme="majorBidi" w:hAnsiTheme="majorBidi" w:cs="Angsana New"/>
          <w:spacing w:val="-6"/>
          <w:sz w:val="28"/>
        </w:rPr>
        <w:t>256</w:t>
      </w:r>
      <w:r w:rsidR="004A5FDB">
        <w:rPr>
          <w:rFonts w:asciiTheme="majorBidi" w:hAnsiTheme="majorBidi" w:cs="Angsana New"/>
          <w:spacing w:val="-6"/>
          <w:sz w:val="28"/>
        </w:rPr>
        <w:t>9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และ </w:t>
      </w:r>
      <w:r w:rsidR="00095454">
        <w:rPr>
          <w:rFonts w:asciiTheme="majorBidi" w:hAnsiTheme="majorBidi" w:cs="Angsana New"/>
          <w:spacing w:val="-6"/>
          <w:sz w:val="28"/>
        </w:rPr>
        <w:t>31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ธันวาคม </w:t>
      </w:r>
      <w:r w:rsidR="005C05F4">
        <w:rPr>
          <w:rFonts w:asciiTheme="majorBidi" w:hAnsiTheme="majorBidi" w:cs="Angsana New"/>
          <w:spacing w:val="-6"/>
          <w:sz w:val="28"/>
        </w:rPr>
        <w:t>256</w:t>
      </w:r>
      <w:r w:rsidR="004A5FDB">
        <w:rPr>
          <w:rFonts w:asciiTheme="majorBidi" w:hAnsiTheme="majorBidi" w:cs="Angsana New"/>
          <w:spacing w:val="-6"/>
          <w:sz w:val="28"/>
        </w:rPr>
        <w:t>8</w:t>
      </w:r>
      <w:r w:rsidRPr="00EB4282">
        <w:rPr>
          <w:rFonts w:asciiTheme="majorBidi" w:hAnsiTheme="majorBidi" w:cs="Angsana New"/>
          <w:spacing w:val="-6"/>
          <w:sz w:val="28"/>
          <w:cs/>
          <w:lang w:val="en-US"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441"/>
        <w:gridCol w:w="1080"/>
        <w:gridCol w:w="90"/>
        <w:gridCol w:w="1034"/>
        <w:gridCol w:w="80"/>
        <w:gridCol w:w="1136"/>
        <w:gridCol w:w="90"/>
        <w:gridCol w:w="1080"/>
      </w:tblGrid>
      <w:tr w:rsidR="00342BA3" w:rsidRPr="00D72255" w14:paraId="0DD6923A" w14:textId="77777777" w:rsidTr="00501191">
        <w:trPr>
          <w:trHeight w:val="371"/>
          <w:tblHeader/>
        </w:trPr>
        <w:tc>
          <w:tcPr>
            <w:tcW w:w="971" w:type="dxa"/>
          </w:tcPr>
          <w:p w14:paraId="49A77E38" w14:textId="77777777" w:rsidR="00342BA3" w:rsidRPr="00D72255" w:rsidRDefault="00342B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29" w:type="dxa"/>
            <w:gridSpan w:val="9"/>
          </w:tcPr>
          <w:p w14:paraId="581A8E6B" w14:textId="5A960E17" w:rsidR="00342BA3" w:rsidRPr="00EB4282" w:rsidRDefault="00342B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2BA3" w:rsidRPr="00D72255" w14:paraId="263D5959" w14:textId="77777777" w:rsidTr="00501191">
        <w:trPr>
          <w:trHeight w:val="386"/>
          <w:tblHeader/>
        </w:trPr>
        <w:tc>
          <w:tcPr>
            <w:tcW w:w="3969" w:type="dxa"/>
            <w:gridSpan w:val="2"/>
          </w:tcPr>
          <w:p w14:paraId="7BB473B6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1" w:type="dxa"/>
          </w:tcPr>
          <w:p w14:paraId="58B83B85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4" w:type="dxa"/>
            <w:gridSpan w:val="3"/>
            <w:tcBorders>
              <w:bottom w:val="single" w:sz="4" w:space="0" w:color="auto"/>
            </w:tcBorders>
            <w:vAlign w:val="bottom"/>
          </w:tcPr>
          <w:p w14:paraId="54C8199B" w14:textId="49EF3B0A" w:rsidR="00342BA3" w:rsidRPr="00D72255" w:rsidRDefault="00E9401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45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0" w:type="dxa"/>
          </w:tcPr>
          <w:p w14:paraId="1B8B3F54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  <w:vAlign w:val="bottom"/>
          </w:tcPr>
          <w:p w14:paraId="48094232" w14:textId="7C952BC8" w:rsidR="00342BA3" w:rsidRPr="00D72255" w:rsidRDefault="00C65990" w:rsidP="00C65990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42BA3" w:rsidRPr="00D72255" w14:paraId="3E6709F8" w14:textId="77777777" w:rsidTr="00501191">
        <w:trPr>
          <w:trHeight w:val="386"/>
          <w:tblHeader/>
        </w:trPr>
        <w:tc>
          <w:tcPr>
            <w:tcW w:w="3969" w:type="dxa"/>
            <w:gridSpan w:val="2"/>
          </w:tcPr>
          <w:p w14:paraId="1A99755D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1" w:type="dxa"/>
          </w:tcPr>
          <w:p w14:paraId="44436E42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C3835F3" w14:textId="50DB428A" w:rsidR="00342BA3" w:rsidRPr="00EB4282" w:rsidRDefault="00107265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37A517D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14:paraId="66951AAC" w14:textId="77777777" w:rsidR="00342BA3" w:rsidRPr="00EB4282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" w:type="dxa"/>
            <w:vAlign w:val="center"/>
          </w:tcPr>
          <w:p w14:paraId="012D38C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14:paraId="3EE7697B" w14:textId="7AE5A20C" w:rsidR="00342BA3" w:rsidRPr="00D72255" w:rsidRDefault="00751BC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BC8">
              <w:rPr>
                <w:rFonts w:ascii="Angsana New" w:hAnsi="Angsana New"/>
                <w:sz w:val="28"/>
                <w:szCs w:val="28"/>
              </w:rPr>
              <w:t>3</w:t>
            </w:r>
            <w:r w:rsidR="00107265">
              <w:rPr>
                <w:rFonts w:ascii="Angsana New" w:hAnsi="Angsana New"/>
                <w:sz w:val="28"/>
                <w:szCs w:val="28"/>
              </w:rPr>
              <w:t>0</w:t>
            </w:r>
            <w:r w:rsidR="0010726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EC668F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CB532B5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42BA3" w:rsidRPr="00D72255" w14:paraId="7BC83531" w14:textId="77777777" w:rsidTr="00501191">
        <w:trPr>
          <w:trHeight w:val="371"/>
          <w:tblHeader/>
        </w:trPr>
        <w:tc>
          <w:tcPr>
            <w:tcW w:w="3969" w:type="dxa"/>
            <w:gridSpan w:val="2"/>
          </w:tcPr>
          <w:p w14:paraId="11F63C20" w14:textId="77777777" w:rsidR="00342BA3" w:rsidRPr="00D72255" w:rsidRDefault="00342BA3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1" w:type="dxa"/>
          </w:tcPr>
          <w:p w14:paraId="7CDBCEC5" w14:textId="0BEB861D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E6D409D" w14:textId="477C7B2F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A5F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3054883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35FACD99" w14:textId="67C52B51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04C0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center"/>
          </w:tcPr>
          <w:p w14:paraId="71AE26B8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41104D44" w14:textId="69BCDF05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A5F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2970FD40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B04807" w14:textId="4D993113" w:rsidR="00342BA3" w:rsidRPr="00EB4282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04C0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42BA3" w:rsidRPr="00D72255" w14:paraId="6892F68E" w14:textId="77777777" w:rsidTr="00501191">
        <w:trPr>
          <w:trHeight w:val="371"/>
        </w:trPr>
        <w:tc>
          <w:tcPr>
            <w:tcW w:w="3969" w:type="dxa"/>
            <w:gridSpan w:val="2"/>
          </w:tcPr>
          <w:p w14:paraId="13EE1F7E" w14:textId="0184C2E7" w:rsidR="00342BA3" w:rsidRPr="00D72255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342BA3"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441" w:type="dxa"/>
          </w:tcPr>
          <w:p w14:paraId="79128D42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3AE91C" w14:textId="7E1C459E" w:rsidR="00342BA3" w:rsidRPr="008136D3" w:rsidRDefault="004D77EE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7EE">
              <w:rPr>
                <w:rFonts w:ascii="Angsana New" w:hAnsi="Angsana New"/>
                <w:sz w:val="28"/>
                <w:szCs w:val="28"/>
              </w:rPr>
              <w:t>52,323</w:t>
            </w:r>
          </w:p>
        </w:tc>
        <w:tc>
          <w:tcPr>
            <w:tcW w:w="90" w:type="dxa"/>
          </w:tcPr>
          <w:p w14:paraId="3C0DA3D3" w14:textId="77777777" w:rsidR="00342BA3" w:rsidRPr="008136D3" w:rsidRDefault="00342BA3" w:rsidP="00133C2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7252A885" w14:textId="4B14E9A8" w:rsidR="00342BA3" w:rsidRPr="008136D3" w:rsidRDefault="005E7121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322,608</w:t>
            </w:r>
          </w:p>
        </w:tc>
        <w:tc>
          <w:tcPr>
            <w:tcW w:w="80" w:type="dxa"/>
          </w:tcPr>
          <w:p w14:paraId="6817F278" w14:textId="77777777" w:rsidR="00342BA3" w:rsidRPr="008136D3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9BDE50B" w14:textId="2732E79E" w:rsidR="00342BA3" w:rsidRPr="008136D3" w:rsidRDefault="004D77EE" w:rsidP="006F654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77EE">
              <w:rPr>
                <w:rFonts w:ascii="Angsana New" w:hAnsi="Angsana New"/>
                <w:sz w:val="28"/>
                <w:szCs w:val="28"/>
              </w:rPr>
              <w:t>52,323</w:t>
            </w:r>
          </w:p>
        </w:tc>
        <w:tc>
          <w:tcPr>
            <w:tcW w:w="90" w:type="dxa"/>
            <w:vAlign w:val="bottom"/>
          </w:tcPr>
          <w:p w14:paraId="0508D614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097324" w14:textId="5D37E932" w:rsidR="00342BA3" w:rsidRPr="00D72255" w:rsidRDefault="00804C08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322,608</w:t>
            </w:r>
          </w:p>
        </w:tc>
      </w:tr>
      <w:tr w:rsidR="00511CD0" w:rsidRPr="00D72255" w14:paraId="00F31101" w14:textId="77777777" w:rsidTr="00501191">
        <w:trPr>
          <w:trHeight w:val="371"/>
        </w:trPr>
        <w:tc>
          <w:tcPr>
            <w:tcW w:w="3969" w:type="dxa"/>
            <w:gridSpan w:val="2"/>
          </w:tcPr>
          <w:p w14:paraId="5D8AD512" w14:textId="53499B50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6E2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255F">
              <w:rPr>
                <w:rFonts w:ascii="Angsana New" w:hAnsi="Angsana New"/>
                <w:sz w:val="28"/>
                <w:szCs w:val="28"/>
              </w:rPr>
              <w:t>(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A664B7">
              <w:rPr>
                <w:rFonts w:ascii="Angsana New" w:hAnsi="Angsana New"/>
                <w:sz w:val="28"/>
                <w:szCs w:val="28"/>
              </w:rPr>
              <w:t>4</w:t>
            </w:r>
            <w:r w:rsidRPr="002425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1" w:type="dxa"/>
          </w:tcPr>
          <w:p w14:paraId="321CF0D3" w14:textId="77777777" w:rsidR="00511CD0" w:rsidRPr="00D72255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FADF7" w14:textId="686A7DE9" w:rsidR="00511CD0" w:rsidRPr="008136D3" w:rsidRDefault="007B582C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D19201" w14:textId="77777777" w:rsidR="00511CD0" w:rsidRPr="008136D3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4DB0FD3" w14:textId="4A89B90A" w:rsidR="00511CD0" w:rsidRPr="008136D3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2FAD4DD" w14:textId="77777777" w:rsidR="00511CD0" w:rsidRPr="008136D3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BC4F980" w14:textId="6CEA0F26" w:rsidR="00511CD0" w:rsidRPr="008136D3" w:rsidRDefault="00FB62E3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2E3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90" w:type="dxa"/>
            <w:vAlign w:val="bottom"/>
          </w:tcPr>
          <w:p w14:paraId="4EA48DD3" w14:textId="77777777" w:rsidR="00511CD0" w:rsidRPr="00D72255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1A7E7" w14:textId="13C34444" w:rsidR="00511CD0" w:rsidRPr="00D72255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7761C0" w:rsidRPr="00D72255" w14:paraId="7BCEAB21" w14:textId="77777777" w:rsidTr="00501191">
        <w:trPr>
          <w:trHeight w:val="371"/>
        </w:trPr>
        <w:tc>
          <w:tcPr>
            <w:tcW w:w="3969" w:type="dxa"/>
            <w:gridSpan w:val="2"/>
          </w:tcPr>
          <w:p w14:paraId="4C4CDC27" w14:textId="24F66FB3" w:rsidR="007761C0" w:rsidRPr="00EB4282" w:rsidRDefault="007761C0" w:rsidP="007761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441" w:type="dxa"/>
          </w:tcPr>
          <w:p w14:paraId="3BA69F0E" w14:textId="77777777" w:rsidR="007761C0" w:rsidRPr="00D72255" w:rsidRDefault="007761C0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0C298" w14:textId="39E76DD3" w:rsidR="007761C0" w:rsidRPr="008136D3" w:rsidRDefault="001D07B6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7B6"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  <w:tc>
          <w:tcPr>
            <w:tcW w:w="90" w:type="dxa"/>
          </w:tcPr>
          <w:p w14:paraId="23A5E0EA" w14:textId="77777777" w:rsidR="007761C0" w:rsidRPr="008136D3" w:rsidRDefault="007761C0" w:rsidP="007761C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DB2447B" w14:textId="5EA86D56" w:rsidR="007761C0" w:rsidRPr="008136D3" w:rsidRDefault="00831A22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80" w:type="dxa"/>
          </w:tcPr>
          <w:p w14:paraId="2AF9FA80" w14:textId="77777777" w:rsidR="007761C0" w:rsidRPr="008136D3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0BD5D8" w14:textId="7A3B8DD7" w:rsidR="007761C0" w:rsidRPr="008136D3" w:rsidRDefault="001D07B6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7B6"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  <w:tc>
          <w:tcPr>
            <w:tcW w:w="90" w:type="dxa"/>
            <w:vAlign w:val="bottom"/>
          </w:tcPr>
          <w:p w14:paraId="0817950A" w14:textId="77777777" w:rsidR="007761C0" w:rsidRPr="00D72255" w:rsidRDefault="007761C0" w:rsidP="007761C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D64BF" w14:textId="1149B3CD" w:rsidR="007761C0" w:rsidRPr="00D72255" w:rsidRDefault="00804C08" w:rsidP="007761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4,727</w:t>
            </w:r>
          </w:p>
        </w:tc>
      </w:tr>
      <w:tr w:rsidR="0045347C" w:rsidRPr="00D72255" w14:paraId="0EB8BC32" w14:textId="77777777" w:rsidTr="00501191">
        <w:trPr>
          <w:trHeight w:val="371"/>
        </w:trPr>
        <w:tc>
          <w:tcPr>
            <w:tcW w:w="3969" w:type="dxa"/>
            <w:gridSpan w:val="2"/>
          </w:tcPr>
          <w:p w14:paraId="23F6B9F1" w14:textId="2BEA6808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41" w:type="dxa"/>
          </w:tcPr>
          <w:p w14:paraId="4B4809B3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8E5E1" w14:textId="74BF93C8" w:rsidR="0045347C" w:rsidRPr="008136D3" w:rsidRDefault="001D07B6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7B6">
              <w:rPr>
                <w:rFonts w:ascii="Angsana New" w:hAnsi="Angsana New"/>
                <w:sz w:val="28"/>
                <w:szCs w:val="28"/>
              </w:rPr>
              <w:t>32,336</w:t>
            </w:r>
          </w:p>
        </w:tc>
        <w:tc>
          <w:tcPr>
            <w:tcW w:w="90" w:type="dxa"/>
          </w:tcPr>
          <w:p w14:paraId="5B87B803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0AB2BAD" w14:textId="697494B8" w:rsidR="0045347C" w:rsidRPr="008136D3" w:rsidRDefault="003D6D8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37,518</w:t>
            </w:r>
          </w:p>
        </w:tc>
        <w:tc>
          <w:tcPr>
            <w:tcW w:w="80" w:type="dxa"/>
          </w:tcPr>
          <w:p w14:paraId="41B7447E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ECB7BE7" w14:textId="28F89A77" w:rsidR="0045347C" w:rsidRPr="008136D3" w:rsidRDefault="001D07B6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7B6">
              <w:rPr>
                <w:rFonts w:ascii="Angsana New" w:hAnsi="Angsana New"/>
                <w:sz w:val="28"/>
                <w:szCs w:val="28"/>
              </w:rPr>
              <w:t>31,860</w:t>
            </w:r>
          </w:p>
        </w:tc>
        <w:tc>
          <w:tcPr>
            <w:tcW w:w="90" w:type="dxa"/>
            <w:vAlign w:val="bottom"/>
          </w:tcPr>
          <w:p w14:paraId="4F5D21F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CBA6D" w14:textId="4407AEAC" w:rsidR="0045347C" w:rsidRPr="00D72255" w:rsidRDefault="00804C08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37,431</w:t>
            </w:r>
          </w:p>
        </w:tc>
      </w:tr>
      <w:tr w:rsidR="0045347C" w:rsidRPr="00D72255" w14:paraId="730D057F" w14:textId="77777777" w:rsidTr="00501191">
        <w:trPr>
          <w:trHeight w:val="371"/>
        </w:trPr>
        <w:tc>
          <w:tcPr>
            <w:tcW w:w="3969" w:type="dxa"/>
            <w:gridSpan w:val="2"/>
          </w:tcPr>
          <w:p w14:paraId="44FB4D8B" w14:textId="52700780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441" w:type="dxa"/>
          </w:tcPr>
          <w:p w14:paraId="77DAB3FF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82A0F" w14:textId="4EAF4C6F" w:rsidR="0045347C" w:rsidRPr="008136D3" w:rsidRDefault="001D07B6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7B6">
              <w:rPr>
                <w:rFonts w:ascii="Angsana New" w:hAnsi="Angsana New"/>
                <w:sz w:val="28"/>
                <w:szCs w:val="28"/>
              </w:rPr>
              <w:t>39,163</w:t>
            </w:r>
          </w:p>
        </w:tc>
        <w:tc>
          <w:tcPr>
            <w:tcW w:w="90" w:type="dxa"/>
          </w:tcPr>
          <w:p w14:paraId="31B254FF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173826C" w14:textId="16CDD29E" w:rsidR="0045347C" w:rsidRPr="008136D3" w:rsidRDefault="003D6D8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412,69</w:t>
            </w:r>
            <w:r w:rsidR="00026E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</w:tcPr>
          <w:p w14:paraId="675F1D28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EE8303" w14:textId="4B16C63F" w:rsidR="0045347C" w:rsidRPr="008136D3" w:rsidRDefault="001D07B6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7B6">
              <w:rPr>
                <w:rFonts w:ascii="Angsana New" w:hAnsi="Angsana New"/>
                <w:sz w:val="28"/>
                <w:szCs w:val="28"/>
              </w:rPr>
              <w:t>39,163</w:t>
            </w:r>
          </w:p>
        </w:tc>
        <w:tc>
          <w:tcPr>
            <w:tcW w:w="90" w:type="dxa"/>
            <w:vAlign w:val="bottom"/>
          </w:tcPr>
          <w:p w14:paraId="4724F11E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2DC5E" w14:textId="14DB27E5" w:rsidR="0045347C" w:rsidRPr="00D72255" w:rsidRDefault="00804C08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412,696</w:t>
            </w:r>
          </w:p>
        </w:tc>
      </w:tr>
      <w:tr w:rsidR="0045347C" w:rsidRPr="00D72255" w14:paraId="2182D485" w14:textId="77777777" w:rsidTr="00501191">
        <w:trPr>
          <w:trHeight w:val="371"/>
        </w:trPr>
        <w:tc>
          <w:tcPr>
            <w:tcW w:w="3969" w:type="dxa"/>
            <w:gridSpan w:val="2"/>
          </w:tcPr>
          <w:p w14:paraId="321B818C" w14:textId="77777777" w:rsidR="0045347C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- 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  <w:p w14:paraId="298CB852" w14:textId="2CB9BE9B" w:rsidR="0045347C" w:rsidRPr="00EB4282" w:rsidRDefault="0045347C" w:rsidP="0045347C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B34BD">
              <w:rPr>
                <w:rFonts w:ascii="Angsana New" w:hAnsi="Angsana New"/>
                <w:sz w:val="28"/>
                <w:szCs w:val="28"/>
              </w:rPr>
              <w:t>(</w:t>
            </w:r>
            <w:r w:rsidRPr="00EB4282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A664B7">
              <w:rPr>
                <w:rFonts w:ascii="Angsana New" w:hAnsi="Angsana New"/>
                <w:sz w:val="28"/>
                <w:szCs w:val="28"/>
              </w:rPr>
              <w:t>4</w:t>
            </w:r>
            <w:r w:rsidRPr="00DB34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1" w:type="dxa"/>
          </w:tcPr>
          <w:p w14:paraId="1687FCD4" w14:textId="77777777" w:rsidR="0045347C" w:rsidRPr="00D72255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6434A" w14:textId="77777777" w:rsidR="00C92CED" w:rsidRDefault="00C92CED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FB1F16" w14:textId="7F802759" w:rsidR="00C92CED" w:rsidRPr="008136D3" w:rsidRDefault="00E95E19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E49989" w14:textId="77777777" w:rsidR="0045347C" w:rsidRPr="008136D3" w:rsidRDefault="0045347C" w:rsidP="0045347C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FD59DD5" w14:textId="7777777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E2F111" w14:textId="6114AA67" w:rsidR="0045347C" w:rsidRPr="008136D3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0246D9EB" w14:textId="77777777" w:rsidR="0045347C" w:rsidRPr="008136D3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FB4C183" w14:textId="77777777" w:rsidR="005A7B9E" w:rsidRDefault="005A7B9E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22BD72" w14:textId="2B4629C5" w:rsidR="005A7B9E" w:rsidRPr="008136D3" w:rsidRDefault="00D76C24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</w:t>
            </w:r>
            <w:r w:rsidR="000B3ADB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90" w:type="dxa"/>
            <w:vAlign w:val="bottom"/>
          </w:tcPr>
          <w:p w14:paraId="16CABDA6" w14:textId="77777777" w:rsidR="0045347C" w:rsidRPr="00D72255" w:rsidRDefault="0045347C" w:rsidP="0045347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B41D8" w14:textId="77777777" w:rsidR="0045347C" w:rsidRDefault="0045347C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ADA3DD3" w14:textId="7751127A" w:rsidR="0045347C" w:rsidRPr="00D72255" w:rsidRDefault="00804C08" w:rsidP="0045347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6CD3" w:rsidRPr="00D72255" w14:paraId="06E260B5" w14:textId="77777777" w:rsidTr="00501191">
        <w:trPr>
          <w:trHeight w:val="371"/>
        </w:trPr>
        <w:tc>
          <w:tcPr>
            <w:tcW w:w="3969" w:type="dxa"/>
            <w:gridSpan w:val="2"/>
          </w:tcPr>
          <w:p w14:paraId="1ED01E84" w14:textId="26785B68" w:rsidR="00996CD3" w:rsidRPr="00EB4282" w:rsidRDefault="00996CD3" w:rsidP="00996CD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441" w:type="dxa"/>
          </w:tcPr>
          <w:p w14:paraId="312F8086" w14:textId="77777777" w:rsidR="00996CD3" w:rsidRPr="00D72255" w:rsidRDefault="00996CD3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274F7" w14:textId="1924DF2B" w:rsidR="00996CD3" w:rsidRPr="008136D3" w:rsidRDefault="00E95E19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E19">
              <w:rPr>
                <w:rFonts w:ascii="Angsana New" w:hAnsi="Angsana New"/>
                <w:sz w:val="28"/>
                <w:szCs w:val="28"/>
              </w:rPr>
              <w:t>117,140</w:t>
            </w:r>
          </w:p>
        </w:tc>
        <w:tc>
          <w:tcPr>
            <w:tcW w:w="90" w:type="dxa"/>
          </w:tcPr>
          <w:p w14:paraId="0A2DEADF" w14:textId="77777777" w:rsidR="00996CD3" w:rsidRPr="008136D3" w:rsidRDefault="00996CD3" w:rsidP="00996CD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9816E6" w14:textId="264FADEB" w:rsidR="00996CD3" w:rsidRPr="008136D3" w:rsidRDefault="003D6D8C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7,146</w:t>
            </w:r>
          </w:p>
        </w:tc>
        <w:tc>
          <w:tcPr>
            <w:tcW w:w="80" w:type="dxa"/>
          </w:tcPr>
          <w:p w14:paraId="4BB33DA3" w14:textId="77777777" w:rsidR="00996CD3" w:rsidRPr="008136D3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506604" w14:textId="31FE5916" w:rsidR="00996CD3" w:rsidRPr="008136D3" w:rsidRDefault="00E95E19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E19">
              <w:rPr>
                <w:rFonts w:ascii="Angsana New" w:hAnsi="Angsana New"/>
                <w:sz w:val="28"/>
                <w:szCs w:val="28"/>
              </w:rPr>
              <w:t>117,140</w:t>
            </w:r>
          </w:p>
        </w:tc>
        <w:tc>
          <w:tcPr>
            <w:tcW w:w="90" w:type="dxa"/>
            <w:vAlign w:val="bottom"/>
          </w:tcPr>
          <w:p w14:paraId="45666C16" w14:textId="77777777" w:rsidR="00996CD3" w:rsidRPr="00D72255" w:rsidRDefault="00996CD3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D7085" w14:textId="2F1F2C86" w:rsidR="00996CD3" w:rsidRPr="00D72255" w:rsidRDefault="00804C08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7,146</w:t>
            </w:r>
          </w:p>
        </w:tc>
      </w:tr>
      <w:tr w:rsidR="002E4C1B" w:rsidRPr="00D72255" w14:paraId="4C88B364" w14:textId="77777777" w:rsidTr="00501191">
        <w:trPr>
          <w:trHeight w:val="371"/>
        </w:trPr>
        <w:tc>
          <w:tcPr>
            <w:tcW w:w="3969" w:type="dxa"/>
            <w:gridSpan w:val="2"/>
          </w:tcPr>
          <w:p w14:paraId="03972E44" w14:textId="0EA29662" w:rsidR="002E4C1B" w:rsidRPr="00EB4282" w:rsidRDefault="002E0CA2" w:rsidP="00996CD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2E0CA2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441" w:type="dxa"/>
          </w:tcPr>
          <w:p w14:paraId="59D69203" w14:textId="77777777" w:rsidR="002E4C1B" w:rsidRPr="00D72255" w:rsidRDefault="002E4C1B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AC567B" w14:textId="6115A82E" w:rsidR="002E4C1B" w:rsidRPr="008136D3" w:rsidRDefault="00E95E19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E19">
              <w:rPr>
                <w:rFonts w:ascii="Angsana New" w:hAnsi="Angsana New"/>
                <w:sz w:val="28"/>
                <w:szCs w:val="28"/>
              </w:rPr>
              <w:t>88,924</w:t>
            </w:r>
          </w:p>
        </w:tc>
        <w:tc>
          <w:tcPr>
            <w:tcW w:w="90" w:type="dxa"/>
          </w:tcPr>
          <w:p w14:paraId="497E7AE9" w14:textId="77777777" w:rsidR="002E4C1B" w:rsidRPr="008136D3" w:rsidRDefault="002E4C1B" w:rsidP="00996CD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43E0866" w14:textId="26137FE9" w:rsidR="002E4C1B" w:rsidRDefault="00AA6157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6D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AD4FD09" w14:textId="77777777" w:rsidR="002E4C1B" w:rsidRPr="008136D3" w:rsidRDefault="002E4C1B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7FBFCCA" w14:textId="531483F3" w:rsidR="002E4C1B" w:rsidRDefault="00E95E19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E19">
              <w:rPr>
                <w:rFonts w:ascii="Angsana New" w:hAnsi="Angsana New"/>
                <w:sz w:val="28"/>
                <w:szCs w:val="28"/>
              </w:rPr>
              <w:t>85,005</w:t>
            </w:r>
          </w:p>
        </w:tc>
        <w:tc>
          <w:tcPr>
            <w:tcW w:w="90" w:type="dxa"/>
            <w:vAlign w:val="bottom"/>
          </w:tcPr>
          <w:p w14:paraId="291DA5E7" w14:textId="77777777" w:rsidR="002E4C1B" w:rsidRPr="00D72255" w:rsidRDefault="002E4C1B" w:rsidP="00996CD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2648F" w14:textId="1088FEFD" w:rsidR="002E4C1B" w:rsidRDefault="00525161" w:rsidP="00996CD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1CD0" w:rsidRPr="00D72255" w14:paraId="3114DE38" w14:textId="77777777" w:rsidTr="00501191">
        <w:trPr>
          <w:trHeight w:val="371"/>
        </w:trPr>
        <w:tc>
          <w:tcPr>
            <w:tcW w:w="3969" w:type="dxa"/>
            <w:gridSpan w:val="2"/>
          </w:tcPr>
          <w:p w14:paraId="6186EF81" w14:textId="4FAC1989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41" w:type="dxa"/>
          </w:tcPr>
          <w:p w14:paraId="109F23DF" w14:textId="77777777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FED17" w14:textId="7570724E" w:rsidR="00511CD0" w:rsidRPr="005070DB" w:rsidRDefault="00E95E1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E19">
              <w:rPr>
                <w:rFonts w:ascii="Angsana New" w:hAnsi="Angsana New"/>
                <w:sz w:val="28"/>
                <w:szCs w:val="28"/>
              </w:rPr>
              <w:t>333,068</w:t>
            </w:r>
          </w:p>
        </w:tc>
        <w:tc>
          <w:tcPr>
            <w:tcW w:w="90" w:type="dxa"/>
          </w:tcPr>
          <w:p w14:paraId="7DA76557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9E7C094" w14:textId="69EF8686" w:rsidR="00511CD0" w:rsidRPr="005070DB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785,07</w:t>
            </w:r>
            <w:r w:rsidR="00026E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" w:type="dxa"/>
          </w:tcPr>
          <w:p w14:paraId="6AD3BEE9" w14:textId="77777777" w:rsidR="00511CD0" w:rsidRPr="005070DB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84FE5FB" w14:textId="09AC9EEE" w:rsidR="00511CD0" w:rsidRPr="005070DB" w:rsidRDefault="00E95E1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E19">
              <w:rPr>
                <w:rFonts w:ascii="Angsana New" w:hAnsi="Angsana New"/>
                <w:sz w:val="28"/>
                <w:szCs w:val="28"/>
              </w:rPr>
              <w:t>414,875</w:t>
            </w:r>
          </w:p>
        </w:tc>
        <w:tc>
          <w:tcPr>
            <w:tcW w:w="90" w:type="dxa"/>
            <w:vAlign w:val="bottom"/>
          </w:tcPr>
          <w:p w14:paraId="0C36B969" w14:textId="77777777" w:rsidR="00511CD0" w:rsidRPr="00AA03FE" w:rsidRDefault="00511CD0" w:rsidP="00511CD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3A1D9" w14:textId="28CC1B3B" w:rsidR="00511CD0" w:rsidRPr="00AA03FE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786,307</w:t>
            </w:r>
          </w:p>
        </w:tc>
      </w:tr>
      <w:tr w:rsidR="00511CD0" w:rsidRPr="00D72255" w14:paraId="44389AF7" w14:textId="77777777" w:rsidTr="00501191">
        <w:trPr>
          <w:trHeight w:val="371"/>
        </w:trPr>
        <w:tc>
          <w:tcPr>
            <w:tcW w:w="3969" w:type="dxa"/>
            <w:gridSpan w:val="2"/>
            <w:vAlign w:val="center"/>
          </w:tcPr>
          <w:p w14:paraId="7CC508C6" w14:textId="77777777" w:rsidR="00511CD0" w:rsidRPr="00EB4282" w:rsidRDefault="00511CD0" w:rsidP="00511CD0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41" w:type="dxa"/>
          </w:tcPr>
          <w:p w14:paraId="1C0002D9" w14:textId="77777777" w:rsidR="00511CD0" w:rsidRPr="005070DB" w:rsidRDefault="00511CD0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E9196" w14:textId="3E59D7DE" w:rsidR="00511CD0" w:rsidRPr="005070DB" w:rsidRDefault="00E95E19" w:rsidP="00EE66F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53F27F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38AC529" w14:textId="44997092" w:rsidR="00511CD0" w:rsidRPr="005070DB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DBA7343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4E4A21E" w14:textId="17BB3D76" w:rsidR="00511CD0" w:rsidRPr="005070DB" w:rsidRDefault="00E95E1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2C0508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9DD38" w14:textId="3C45C148" w:rsidR="00511CD0" w:rsidRPr="00D72255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1CD0" w:rsidRPr="00D72255" w14:paraId="3C71A9C5" w14:textId="77777777" w:rsidTr="00501191">
        <w:trPr>
          <w:trHeight w:val="386"/>
        </w:trPr>
        <w:tc>
          <w:tcPr>
            <w:tcW w:w="3969" w:type="dxa"/>
            <w:gridSpan w:val="2"/>
          </w:tcPr>
          <w:p w14:paraId="30EDD2F7" w14:textId="4EED7EAA" w:rsidR="00511CD0" w:rsidRPr="00EB4282" w:rsidRDefault="00511CD0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F7582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F75824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B371D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41" w:type="dxa"/>
          </w:tcPr>
          <w:p w14:paraId="382609AB" w14:textId="77777777" w:rsidR="00511CD0" w:rsidRPr="005070DB" w:rsidRDefault="00511CD0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C32925" w14:textId="21E79BC7" w:rsidR="00511CD0" w:rsidRPr="00EB4282" w:rsidRDefault="00E95E1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5E19">
              <w:rPr>
                <w:rFonts w:ascii="Angsana New" w:hAnsi="Angsana New"/>
                <w:b/>
                <w:bCs/>
                <w:sz w:val="28"/>
                <w:szCs w:val="28"/>
              </w:rPr>
              <w:t>333,068</w:t>
            </w:r>
          </w:p>
        </w:tc>
        <w:tc>
          <w:tcPr>
            <w:tcW w:w="90" w:type="dxa"/>
          </w:tcPr>
          <w:p w14:paraId="100E3B00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A1837" w14:textId="5A184191" w:rsidR="00511CD0" w:rsidRPr="005070DB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785,07</w:t>
            </w:r>
            <w:r w:rsidR="00026E2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" w:type="dxa"/>
          </w:tcPr>
          <w:p w14:paraId="717FA5B5" w14:textId="77777777" w:rsidR="00511CD0" w:rsidRPr="005070DB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90505A4" w14:textId="4C7A61A8" w:rsidR="00511CD0" w:rsidRPr="005070DB" w:rsidRDefault="00E95E19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5E19">
              <w:rPr>
                <w:rFonts w:ascii="Angsana New" w:hAnsi="Angsana New"/>
                <w:b/>
                <w:bCs/>
                <w:sz w:val="28"/>
                <w:szCs w:val="28"/>
              </w:rPr>
              <w:t>414,875</w:t>
            </w:r>
          </w:p>
        </w:tc>
        <w:tc>
          <w:tcPr>
            <w:tcW w:w="90" w:type="dxa"/>
            <w:vAlign w:val="bottom"/>
          </w:tcPr>
          <w:p w14:paraId="60B64C34" w14:textId="77777777" w:rsidR="00511CD0" w:rsidRPr="00D72255" w:rsidRDefault="00511CD0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648BF" w14:textId="1348BD8B" w:rsidR="00511CD0" w:rsidRPr="00D72255" w:rsidRDefault="004571E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786,307</w:t>
            </w:r>
          </w:p>
        </w:tc>
      </w:tr>
      <w:tr w:rsidR="00AC41CF" w:rsidRPr="00D72255" w14:paraId="6A0AE3CF" w14:textId="77777777" w:rsidTr="00501191">
        <w:trPr>
          <w:trHeight w:val="386"/>
        </w:trPr>
        <w:tc>
          <w:tcPr>
            <w:tcW w:w="3969" w:type="dxa"/>
            <w:gridSpan w:val="2"/>
          </w:tcPr>
          <w:p w14:paraId="2B8FD842" w14:textId="77777777" w:rsidR="00AC41CF" w:rsidRPr="00EB4282" w:rsidRDefault="00AC41CF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dxa"/>
          </w:tcPr>
          <w:p w14:paraId="48681DD7" w14:textId="77777777" w:rsidR="00AC41CF" w:rsidRPr="00D72255" w:rsidRDefault="00AC41C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4D8DFB" w14:textId="77777777" w:rsidR="00AC41CF" w:rsidRPr="00787C99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34CBDF7" w14:textId="77777777" w:rsidR="00AC41CF" w:rsidRPr="008136D3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vAlign w:val="bottom"/>
          </w:tcPr>
          <w:p w14:paraId="32204FCC" w14:textId="77777777" w:rsidR="00AC41CF" w:rsidRPr="008136D3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1CA21F41" w14:textId="77777777" w:rsidR="00AC41CF" w:rsidRPr="008136D3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295B870" w14:textId="77777777" w:rsidR="00AC41CF" w:rsidRPr="00787C99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4D16088" w14:textId="77777777" w:rsidR="00AC41CF" w:rsidRPr="00D72255" w:rsidRDefault="00AC41C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70EB97" w14:textId="77777777" w:rsidR="00AC41CF" w:rsidRPr="00D72255" w:rsidRDefault="00AC41C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2AFF" w:rsidRPr="00D72255" w14:paraId="58800D8A" w14:textId="77777777" w:rsidTr="00501191">
        <w:trPr>
          <w:trHeight w:val="386"/>
        </w:trPr>
        <w:tc>
          <w:tcPr>
            <w:tcW w:w="3969" w:type="dxa"/>
            <w:gridSpan w:val="2"/>
          </w:tcPr>
          <w:p w14:paraId="615AE216" w14:textId="7979338F" w:rsidR="00D32AFF" w:rsidRPr="00885617" w:rsidRDefault="009A1FAD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41" w:type="dxa"/>
          </w:tcPr>
          <w:p w14:paraId="76A04B84" w14:textId="77777777" w:rsidR="00D32AFF" w:rsidRPr="00D72255" w:rsidRDefault="00D32AF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E0BDF" w14:textId="7623161C" w:rsidR="00D32AFF" w:rsidRPr="00787C99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9A7335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4428235" w14:textId="77777777" w:rsidR="00D32AFF" w:rsidRPr="008136D3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368A0FCF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98D490B" w14:textId="41A55E38" w:rsidR="00D32AFF" w:rsidRPr="00787C99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C382AD2" w14:textId="77777777" w:rsidR="00D32AFF" w:rsidRPr="00D72255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FB5D9" w14:textId="77777777" w:rsidR="00D32AFF" w:rsidRPr="00D72255" w:rsidRDefault="00D32AF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2AFF" w:rsidRPr="00D72255" w14:paraId="6D5995D2" w14:textId="77777777" w:rsidTr="00501191">
        <w:trPr>
          <w:trHeight w:val="386"/>
        </w:trPr>
        <w:tc>
          <w:tcPr>
            <w:tcW w:w="3969" w:type="dxa"/>
            <w:gridSpan w:val="2"/>
          </w:tcPr>
          <w:p w14:paraId="7AD668E5" w14:textId="07671B2D" w:rsidR="00D32AFF" w:rsidRPr="00EB4282" w:rsidRDefault="00C8074C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074C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="00C17F37">
              <w:rPr>
                <w:rFonts w:ascii="Angsana New" w:hAnsi="Angsana New" w:hint="cs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441" w:type="dxa"/>
          </w:tcPr>
          <w:p w14:paraId="0E831AE5" w14:textId="77777777" w:rsidR="00D32AFF" w:rsidRPr="00D72255" w:rsidRDefault="00D32AFF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B86DA" w14:textId="72858663" w:rsidR="00D32AFF" w:rsidRPr="00353CF4" w:rsidRDefault="005B156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6133DD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50F5084" w14:textId="138A0F36" w:rsidR="00D32AFF" w:rsidRPr="00353CF4" w:rsidRDefault="004F267F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  <w:tc>
          <w:tcPr>
            <w:tcW w:w="80" w:type="dxa"/>
          </w:tcPr>
          <w:p w14:paraId="1790D0BE" w14:textId="77777777" w:rsidR="00D32AFF" w:rsidRPr="008136D3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9A4B502" w14:textId="078185F8" w:rsidR="00D32AFF" w:rsidRPr="00353CF4" w:rsidRDefault="005B156E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EC0D91B" w14:textId="77777777" w:rsidR="00D32AFF" w:rsidRPr="00D72255" w:rsidRDefault="00D32AFF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55B04F" w14:textId="27DFA2EC" w:rsidR="00D32AFF" w:rsidRPr="00353CF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352,917</w:t>
            </w:r>
          </w:p>
        </w:tc>
      </w:tr>
      <w:tr w:rsidR="009A1FAD" w:rsidRPr="00D72255" w14:paraId="469E1C9D" w14:textId="77777777" w:rsidTr="00501191">
        <w:trPr>
          <w:trHeight w:val="386"/>
        </w:trPr>
        <w:tc>
          <w:tcPr>
            <w:tcW w:w="3969" w:type="dxa"/>
            <w:gridSpan w:val="2"/>
          </w:tcPr>
          <w:p w14:paraId="59225528" w14:textId="2CDC7855" w:rsidR="009A1FAD" w:rsidRPr="00EB4282" w:rsidRDefault="007505F3" w:rsidP="00511CD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ED032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2B28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1" w:type="dxa"/>
          </w:tcPr>
          <w:p w14:paraId="1529B4BA" w14:textId="77777777" w:rsidR="009A1FAD" w:rsidRPr="00D72255" w:rsidRDefault="009A1FAD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70B33" w14:textId="4F42C6E6" w:rsidR="009A1FAD" w:rsidRPr="00353CF4" w:rsidRDefault="004F4612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545963E" w14:textId="77777777" w:rsidR="009A1FAD" w:rsidRPr="008136D3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9A1A5F5" w14:textId="201D0724" w:rsidR="009A1FAD" w:rsidRPr="00353CF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(352,917)</w:t>
            </w:r>
          </w:p>
        </w:tc>
        <w:tc>
          <w:tcPr>
            <w:tcW w:w="80" w:type="dxa"/>
          </w:tcPr>
          <w:p w14:paraId="59689540" w14:textId="77777777" w:rsidR="009A1FAD" w:rsidRPr="008136D3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C328BA6" w14:textId="4FD53966" w:rsidR="009A1FAD" w:rsidRPr="00353CF4" w:rsidRDefault="004F4612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A241926" w14:textId="77777777" w:rsidR="009A1FAD" w:rsidRPr="00D72255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E5A956" w14:textId="0F3DE01A" w:rsidR="009A1FAD" w:rsidRPr="00353CF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53CF4" w:rsidRPr="00353CF4">
              <w:rPr>
                <w:rFonts w:ascii="Angsana New" w:hAnsi="Angsana New"/>
                <w:sz w:val="28"/>
                <w:szCs w:val="28"/>
              </w:rPr>
              <w:t>352,917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A1FAD" w:rsidRPr="00D72255" w14:paraId="3967F37F" w14:textId="77777777" w:rsidTr="00501191">
        <w:trPr>
          <w:trHeight w:val="386"/>
        </w:trPr>
        <w:tc>
          <w:tcPr>
            <w:tcW w:w="3969" w:type="dxa"/>
            <w:gridSpan w:val="2"/>
          </w:tcPr>
          <w:p w14:paraId="36D5AF8E" w14:textId="53D8EB13" w:rsidR="009A1FAD" w:rsidRPr="00EB4282" w:rsidRDefault="00A31AF7" w:rsidP="00A05881">
            <w:pPr>
              <w:tabs>
                <w:tab w:val="left" w:pos="0"/>
                <w:tab w:val="left" w:pos="360"/>
                <w:tab w:val="left" w:pos="2160"/>
              </w:tabs>
              <w:ind w:right="-38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DD5D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</w:t>
            </w:r>
            <w:r w:rsidR="0040786E" w:rsidRPr="0040786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441" w:type="dxa"/>
          </w:tcPr>
          <w:p w14:paraId="3EBCB374" w14:textId="77777777" w:rsidR="009A1FAD" w:rsidRPr="00D72255" w:rsidRDefault="009A1FAD" w:rsidP="00511CD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3D2CF3" w14:textId="4207E1B6" w:rsidR="009A1FAD" w:rsidRPr="002D7DB4" w:rsidRDefault="004F4612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F24EE1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8D718" w14:textId="0F8C8491" w:rsidR="009A1FAD" w:rsidRPr="002D7DB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6AF086E3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873A422" w14:textId="436ACCEC" w:rsidR="009A1FAD" w:rsidRPr="002D7DB4" w:rsidRDefault="004F4612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76C74F4" w14:textId="77777777" w:rsidR="009A1FAD" w:rsidRPr="002D7DB4" w:rsidRDefault="009A1FAD" w:rsidP="00511CD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FB538" w14:textId="0BE6CB9E" w:rsidR="009A1FAD" w:rsidRPr="002D7DB4" w:rsidRDefault="00804C08" w:rsidP="00511CD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8846410" w14:textId="0998A22E" w:rsidR="00D119F3" w:rsidRDefault="00D119F3" w:rsidP="0022662E">
      <w:pPr>
        <w:pStyle w:val="BodyText2"/>
        <w:spacing w:before="120"/>
        <w:ind w:left="360"/>
        <w:rPr>
          <w:sz w:val="28"/>
          <w:szCs w:val="28"/>
          <w:lang w:val="en-US"/>
        </w:rPr>
      </w:pPr>
    </w:p>
    <w:p w14:paraId="3F926646" w14:textId="77777777" w:rsidR="00D119F3" w:rsidRDefault="00D11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sz w:val="28"/>
          <w:szCs w:val="28"/>
        </w:rPr>
        <w:br w:type="page"/>
      </w:r>
    </w:p>
    <w:p w14:paraId="4F672F0F" w14:textId="697DC667" w:rsidR="001B19FB" w:rsidRPr="000E419E" w:rsidRDefault="009A314C" w:rsidP="00683F32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before="240" w:after="0" w:line="240" w:lineRule="atLeast"/>
        <w:ind w:left="360"/>
        <w:contextualSpacing w:val="0"/>
        <w:textAlignment w:val="baseline"/>
        <w:rPr>
          <w:rFonts w:asciiTheme="majorBidi" w:hAnsiTheme="majorBidi" w:cstheme="majorBidi"/>
          <w:spacing w:val="-6"/>
          <w:sz w:val="28"/>
        </w:rPr>
      </w:pP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lastRenderedPageBreak/>
        <w:t>การวิเคราะห์อายุของลูกหนี้การค้า ณ วันที่</w:t>
      </w:r>
      <w:r w:rsidRPr="00885617">
        <w:rPr>
          <w:rFonts w:asciiTheme="majorBidi" w:hAnsiTheme="majorBidi" w:cstheme="majorBidi"/>
          <w:spacing w:val="-6"/>
          <w:sz w:val="28"/>
          <w:lang w:val="en-US"/>
        </w:rPr>
        <w:t xml:space="preserve"> </w:t>
      </w:r>
      <w:r w:rsidR="00DA4F8F">
        <w:rPr>
          <w:rFonts w:asciiTheme="majorBidi" w:hAnsiTheme="majorBidi" w:cstheme="majorBidi"/>
          <w:sz w:val="28"/>
        </w:rPr>
        <w:t xml:space="preserve">30 </w:t>
      </w:r>
      <w:r w:rsidR="00DA4F8F">
        <w:rPr>
          <w:rFonts w:asciiTheme="majorBidi" w:hAnsiTheme="majorBidi" w:cstheme="majorBidi" w:hint="cs"/>
          <w:sz w:val="28"/>
          <w:cs/>
        </w:rPr>
        <w:t>มิถุนายน</w:t>
      </w:r>
      <w:r w:rsidR="00A55585">
        <w:rPr>
          <w:rFonts w:asciiTheme="majorBidi" w:hAnsiTheme="majorBidi" w:cstheme="majorBidi" w:hint="cs"/>
          <w:sz w:val="28"/>
          <w:cs/>
          <w:lang w:val="en-US"/>
        </w:rPr>
        <w:t xml:space="preserve"> </w:t>
      </w:r>
      <w:r w:rsidRPr="000E419E">
        <w:rPr>
          <w:rFonts w:asciiTheme="majorBidi" w:hAnsiTheme="majorBidi" w:cstheme="majorBidi"/>
          <w:spacing w:val="-6"/>
          <w:sz w:val="28"/>
        </w:rPr>
        <w:t>256</w:t>
      </w:r>
      <w:r w:rsidR="00A55585">
        <w:rPr>
          <w:rFonts w:asciiTheme="majorBidi" w:hAnsiTheme="majorBidi" w:cstheme="majorBidi"/>
          <w:spacing w:val="-6"/>
          <w:sz w:val="28"/>
        </w:rPr>
        <w:t>9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 xml:space="preserve"> และ </w:t>
      </w:r>
      <w:r w:rsidRPr="000E419E">
        <w:rPr>
          <w:rFonts w:asciiTheme="majorBidi" w:hAnsiTheme="majorBidi" w:cstheme="majorBidi"/>
          <w:spacing w:val="-6"/>
          <w:sz w:val="28"/>
        </w:rPr>
        <w:t xml:space="preserve">31 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 xml:space="preserve">ธันวาคม </w:t>
      </w:r>
      <w:r w:rsidRPr="000E419E">
        <w:rPr>
          <w:rFonts w:asciiTheme="majorBidi" w:hAnsiTheme="majorBidi" w:cstheme="majorBidi"/>
          <w:spacing w:val="-6"/>
          <w:sz w:val="28"/>
        </w:rPr>
        <w:t>256</w:t>
      </w:r>
      <w:r w:rsidR="00A55585">
        <w:rPr>
          <w:rFonts w:asciiTheme="majorBidi" w:hAnsiTheme="majorBidi" w:cstheme="majorBidi"/>
          <w:spacing w:val="-6"/>
          <w:sz w:val="28"/>
        </w:rPr>
        <w:t>8</w:t>
      </w:r>
      <w:r w:rsidRPr="000E419E">
        <w:rPr>
          <w:rFonts w:asciiTheme="majorBidi" w:hAnsiTheme="majorBidi" w:cstheme="majorBidi"/>
          <w:spacing w:val="-6"/>
          <w:sz w:val="28"/>
        </w:rPr>
        <w:t xml:space="preserve"> </w:t>
      </w:r>
      <w:r w:rsidRPr="00EB4282">
        <w:rPr>
          <w:rFonts w:asciiTheme="majorBidi" w:hAnsiTheme="majorBidi" w:cstheme="majorBidi"/>
          <w:spacing w:val="-6"/>
          <w:sz w:val="28"/>
          <w:cs/>
          <w:lang w:val="en-US"/>
        </w:rPr>
        <w:t>มีดังนี้</w:t>
      </w:r>
    </w:p>
    <w:tbl>
      <w:tblPr>
        <w:tblW w:w="891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080"/>
        <w:gridCol w:w="110"/>
        <w:gridCol w:w="1150"/>
        <w:gridCol w:w="95"/>
        <w:gridCol w:w="1080"/>
      </w:tblGrid>
      <w:tr w:rsidR="000E419E" w:rsidRPr="000E419E" w14:paraId="68E48E7A" w14:textId="77777777" w:rsidTr="002C3C49">
        <w:trPr>
          <w:trHeight w:val="20"/>
        </w:trPr>
        <w:tc>
          <w:tcPr>
            <w:tcW w:w="4140" w:type="dxa"/>
          </w:tcPr>
          <w:p w14:paraId="3B2EA51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801A0F" w14:textId="77777777" w:rsidR="000E419E" w:rsidRPr="00EB4282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5874557D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200846A" w14:textId="77777777" w:rsidR="000E419E" w:rsidRPr="00EB4282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"/>
              <w:jc w:val="right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)</w:t>
            </w:r>
          </w:p>
        </w:tc>
      </w:tr>
      <w:tr w:rsidR="000E419E" w:rsidRPr="000E419E" w14:paraId="00089FF1" w14:textId="77777777" w:rsidTr="002C3C49">
        <w:trPr>
          <w:trHeight w:val="20"/>
        </w:trPr>
        <w:tc>
          <w:tcPr>
            <w:tcW w:w="4140" w:type="dxa"/>
          </w:tcPr>
          <w:p w14:paraId="233AD27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2A8D82E" w14:textId="3F7FAC2F" w:rsidR="000E419E" w:rsidRPr="00EB4282" w:rsidRDefault="00E94010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0" w:type="dxa"/>
          </w:tcPr>
          <w:p w14:paraId="427A11F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bottom w:val="single" w:sz="4" w:space="0" w:color="auto"/>
            </w:tcBorders>
            <w:vAlign w:val="bottom"/>
          </w:tcPr>
          <w:p w14:paraId="6010D001" w14:textId="372672F7" w:rsidR="000E419E" w:rsidRPr="00EB4282" w:rsidRDefault="00003CC8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419E" w:rsidRPr="000E419E" w14:paraId="2035F604" w14:textId="77777777" w:rsidTr="002C3C49">
        <w:trPr>
          <w:trHeight w:val="20"/>
        </w:trPr>
        <w:tc>
          <w:tcPr>
            <w:tcW w:w="4140" w:type="dxa"/>
          </w:tcPr>
          <w:p w14:paraId="65EC9167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306BE" w14:textId="0ADFBFD9" w:rsidR="000E419E" w:rsidRPr="000E419E" w:rsidRDefault="00F93648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7684D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D2C9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" w:type="dxa"/>
          </w:tcPr>
          <w:p w14:paraId="3079CF9A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C1E02AA" w14:textId="3BEC3C99" w:rsidR="000E419E" w:rsidRPr="000E419E" w:rsidRDefault="00F93648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65904AE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567A6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31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E419E" w:rsidRPr="000E419E" w14:paraId="196A36F6" w14:textId="77777777" w:rsidTr="002C3C49">
        <w:trPr>
          <w:trHeight w:val="20"/>
        </w:trPr>
        <w:tc>
          <w:tcPr>
            <w:tcW w:w="4140" w:type="dxa"/>
          </w:tcPr>
          <w:p w14:paraId="512BBF75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CDAB3" w14:textId="5CCD1D36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033ECDC9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6959CF" w14:textId="58893310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0" w:type="dxa"/>
          </w:tcPr>
          <w:p w14:paraId="33A7201C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87AEB6" w14:textId="616FC3DD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5" w:type="dxa"/>
          </w:tcPr>
          <w:p w14:paraId="49463C1B" w14:textId="77777777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CB64C" w14:textId="0F3E7CC6" w:rsidR="000E419E" w:rsidRPr="000E419E" w:rsidRDefault="000E419E" w:rsidP="000E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-3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A55585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</w:tr>
      <w:tr w:rsidR="00E42299" w:rsidRPr="000E419E" w14:paraId="1EE32EFE" w14:textId="77777777" w:rsidTr="002C3C49">
        <w:trPr>
          <w:trHeight w:val="305"/>
        </w:trPr>
        <w:tc>
          <w:tcPr>
            <w:tcW w:w="4140" w:type="dxa"/>
          </w:tcPr>
          <w:p w14:paraId="1ACB3B6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-90" w:firstLine="90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3D06B" w14:textId="44695D55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52,323</w:t>
            </w:r>
          </w:p>
        </w:tc>
        <w:tc>
          <w:tcPr>
            <w:tcW w:w="90" w:type="dxa"/>
            <w:vAlign w:val="bottom"/>
          </w:tcPr>
          <w:p w14:paraId="6A4F4A19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DA87E2" w14:textId="0D487206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  <w:tc>
          <w:tcPr>
            <w:tcW w:w="110" w:type="dxa"/>
            <w:vAlign w:val="bottom"/>
          </w:tcPr>
          <w:p w14:paraId="209BE20A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73B53B4" w14:textId="2470F821" w:rsidR="00E42299" w:rsidRPr="00EB4282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52,323</w:t>
            </w:r>
          </w:p>
        </w:tc>
        <w:tc>
          <w:tcPr>
            <w:tcW w:w="95" w:type="dxa"/>
            <w:vAlign w:val="bottom"/>
          </w:tcPr>
          <w:p w14:paraId="5A06F176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6A2A3C" w14:textId="2A6D05D0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322,608</w:t>
            </w:r>
          </w:p>
        </w:tc>
      </w:tr>
      <w:tr w:rsidR="00E42299" w:rsidRPr="000E419E" w14:paraId="253124B5" w14:textId="77777777" w:rsidTr="002C3C49">
        <w:trPr>
          <w:trHeight w:val="20"/>
        </w:trPr>
        <w:tc>
          <w:tcPr>
            <w:tcW w:w="4140" w:type="dxa"/>
          </w:tcPr>
          <w:p w14:paraId="0C8E8F08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411E7B1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DF25D92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C95E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vAlign w:val="bottom"/>
          </w:tcPr>
          <w:p w14:paraId="2610E13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9DE52E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746E17DC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64064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</w:tr>
      <w:tr w:rsidR="00E42299" w:rsidRPr="000E419E" w14:paraId="4FE9A3E7" w14:textId="77777777" w:rsidTr="002C3C49">
        <w:trPr>
          <w:trHeight w:val="20"/>
        </w:trPr>
        <w:tc>
          <w:tcPr>
            <w:tcW w:w="4140" w:type="dxa"/>
          </w:tcPr>
          <w:p w14:paraId="6959E834" w14:textId="77777777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2DF26D" w14:textId="1CEBC555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2BA09C7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15EA64" w14:textId="2551C4A4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31CDC2AA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DB1C069" w14:textId="605D33AB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72F4F03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F72240" w14:textId="057914C4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711286D4" w14:textId="77777777" w:rsidTr="002C3C49">
        <w:trPr>
          <w:trHeight w:val="20"/>
        </w:trPr>
        <w:tc>
          <w:tcPr>
            <w:tcW w:w="4140" w:type="dxa"/>
          </w:tcPr>
          <w:p w14:paraId="5141A6AA" w14:textId="77777777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  <w:t xml:space="preserve">3 - 6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EA3A81D" w14:textId="1BFE2253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7755101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15F7D" w14:textId="7F6FFF8F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01A92D3C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238FCC9" w14:textId="72941137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F468861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AE2FA" w14:textId="5174DF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11C966D4" w14:textId="77777777" w:rsidTr="002C3C49">
        <w:trPr>
          <w:trHeight w:val="243"/>
        </w:trPr>
        <w:tc>
          <w:tcPr>
            <w:tcW w:w="4140" w:type="dxa"/>
          </w:tcPr>
          <w:p w14:paraId="6ECB7683" w14:textId="77777777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6 - 12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E8E7767" w14:textId="7F7798D3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876EFB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B94E61" w14:textId="3C946DFD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4800A5BF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E3674D" w14:textId="356572FA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3DFEE9C9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BA4AD" w14:textId="2005A031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516B49AE" w14:textId="77777777" w:rsidTr="002C3C49">
        <w:trPr>
          <w:trHeight w:val="243"/>
        </w:trPr>
        <w:tc>
          <w:tcPr>
            <w:tcW w:w="4140" w:type="dxa"/>
          </w:tcPr>
          <w:p w14:paraId="767A8EBB" w14:textId="06C4DB53" w:rsidR="00E42299" w:rsidRPr="00EB4282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C6DCB">
              <w:rPr>
                <w:rFonts w:asciiTheme="majorBidi" w:eastAsia="Malgun Gothic" w:hAnsiTheme="majorBidi" w:cstheme="majorBidi"/>
                <w:sz w:val="28"/>
                <w:szCs w:val="28"/>
              </w:rPr>
              <w:tab/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12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C29338" w14:textId="2A2ECC37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96ABC8" w14:textId="77777777" w:rsidR="00E42299" w:rsidRPr="005C1A56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8C25E" w14:textId="7592A489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5E555827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B23CADE" w14:textId="0FF8AE60" w:rsidR="00E42299" w:rsidRPr="005C1A56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72A57A6" w14:textId="77777777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717391" w14:textId="161639C5" w:rsidR="00E42299" w:rsidRPr="000E419E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-</w:t>
            </w:r>
          </w:p>
        </w:tc>
      </w:tr>
      <w:tr w:rsidR="00E42299" w:rsidRPr="000E419E" w14:paraId="3B7AB4DF" w14:textId="77777777" w:rsidTr="002C3C49">
        <w:trPr>
          <w:trHeight w:val="20"/>
        </w:trPr>
        <w:tc>
          <w:tcPr>
            <w:tcW w:w="4140" w:type="dxa"/>
          </w:tcPr>
          <w:p w14:paraId="1BF68768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left="90" w:hanging="90"/>
              <w:jc w:val="thaiDistribute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56989" w14:textId="0F357139" w:rsidR="00E42299" w:rsidRPr="00CC5940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1A5783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52,323</w:t>
            </w:r>
          </w:p>
        </w:tc>
        <w:tc>
          <w:tcPr>
            <w:tcW w:w="90" w:type="dxa"/>
            <w:vAlign w:val="bottom"/>
          </w:tcPr>
          <w:p w14:paraId="599E94EB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3E7A5" w14:textId="77BF1466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322,608</w:t>
            </w:r>
          </w:p>
        </w:tc>
        <w:tc>
          <w:tcPr>
            <w:tcW w:w="110" w:type="dxa"/>
            <w:vAlign w:val="bottom"/>
          </w:tcPr>
          <w:p w14:paraId="7D9A6A79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39361" w14:textId="1DBF5D57" w:rsidR="00E42299" w:rsidRPr="00CC5940" w:rsidRDefault="001A5783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89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1A5783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52,323</w:t>
            </w:r>
          </w:p>
        </w:tc>
        <w:tc>
          <w:tcPr>
            <w:tcW w:w="95" w:type="dxa"/>
            <w:vAlign w:val="bottom"/>
          </w:tcPr>
          <w:p w14:paraId="4669A79C" w14:textId="77777777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FEE6D" w14:textId="06A4B3AD" w:rsidR="00E42299" w:rsidRPr="00CC5940" w:rsidRDefault="00E42299" w:rsidP="00E4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overflowPunct w:val="0"/>
              <w:autoSpaceDE w:val="0"/>
              <w:autoSpaceDN w:val="0"/>
              <w:adjustRightInd w:val="0"/>
              <w:spacing w:before="20" w:after="20" w:line="240" w:lineRule="auto"/>
              <w:ind w:right="94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 w:rsidRPr="00CC5940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322,608</w:t>
            </w:r>
          </w:p>
        </w:tc>
      </w:tr>
    </w:tbl>
    <w:p w14:paraId="107BFB4B" w14:textId="77777777" w:rsidR="005868F1" w:rsidRDefault="0058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Malgun Gothic" w:hAnsiTheme="majorBidi" w:cstheme="majorBidi"/>
          <w:b/>
          <w:bCs/>
          <w:sz w:val="28"/>
          <w:cs/>
        </w:rPr>
        <w:br w:type="page"/>
      </w:r>
    </w:p>
    <w:p w14:paraId="3DFFB79D" w14:textId="5AB5EE18" w:rsidR="00F56D15" w:rsidRPr="00E845B2" w:rsidRDefault="00B7518E" w:rsidP="00FF5FC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845B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สินทรัพย์และหนี้สินที่เกิดจากสัญญา</w:t>
      </w:r>
    </w:p>
    <w:p w14:paraId="40DEF2EB" w14:textId="3CA5950E" w:rsidR="00C929E6" w:rsidRPr="009E051C" w:rsidRDefault="00C929E6" w:rsidP="00CC5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130" w:firstLine="360"/>
        <w:rPr>
          <w:rFonts w:ascii="Angsana New" w:hAnsi="Angsana New"/>
          <w:spacing w:val="-2"/>
          <w:sz w:val="28"/>
          <w:szCs w:val="28"/>
        </w:rPr>
      </w:pPr>
      <w:r w:rsidRPr="009E051C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กลุ่มบริษัทมียอดคงเหลือของสินทรัพย์ที่เกิดจากสัญญาและหนี้สินที่เกิดจากสัญญากับลูกค้า </w:t>
      </w:r>
    </w:p>
    <w:tbl>
      <w:tblPr>
        <w:tblW w:w="9000" w:type="dxa"/>
        <w:tblInd w:w="36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441"/>
        <w:gridCol w:w="1170"/>
        <w:gridCol w:w="90"/>
        <w:gridCol w:w="990"/>
        <w:gridCol w:w="90"/>
        <w:gridCol w:w="1085"/>
        <w:gridCol w:w="80"/>
        <w:gridCol w:w="1085"/>
      </w:tblGrid>
      <w:tr w:rsidR="00C80570" w:rsidRPr="00EB4282" w14:paraId="0748D914" w14:textId="77777777" w:rsidTr="002C3C49">
        <w:trPr>
          <w:trHeight w:val="371"/>
        </w:trPr>
        <w:tc>
          <w:tcPr>
            <w:tcW w:w="9000" w:type="dxa"/>
            <w:gridSpan w:val="9"/>
            <w:tcBorders>
              <w:top w:val="nil"/>
              <w:bottom w:val="nil"/>
            </w:tcBorders>
          </w:tcPr>
          <w:p w14:paraId="719F4C8E" w14:textId="77777777" w:rsidR="00C80570" w:rsidRPr="00EB4282" w:rsidRDefault="00C805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80570" w:rsidRPr="009E051C" w14:paraId="2A6010E3" w14:textId="77777777" w:rsidTr="002C3C49">
        <w:trPr>
          <w:trHeight w:val="386"/>
        </w:trPr>
        <w:tc>
          <w:tcPr>
            <w:tcW w:w="3969" w:type="dxa"/>
            <w:tcBorders>
              <w:top w:val="nil"/>
            </w:tcBorders>
          </w:tcPr>
          <w:p w14:paraId="10BC808D" w14:textId="77777777" w:rsidR="00C80570" w:rsidRPr="009E051C" w:rsidRDefault="00C8057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1" w:type="dxa"/>
            <w:tcBorders>
              <w:top w:val="nil"/>
            </w:tcBorders>
          </w:tcPr>
          <w:p w14:paraId="2A9C621D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C6CB18D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E43EDA" w14:textId="77777777" w:rsidR="00C80570" w:rsidRPr="009E051C" w:rsidRDefault="00C8057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F4BCF64" w14:textId="77777777" w:rsidR="00C80570" w:rsidRPr="00654A5B" w:rsidRDefault="00C80570" w:rsidP="00654A5B">
            <w:pPr>
              <w:ind w:right="-36" w:hanging="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54A5B">
              <w:rPr>
                <w:rFonts w:ascii="Angsana New" w:hAnsi="Angsana New"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C80570" w:rsidRPr="009E051C" w14:paraId="11AF25C1" w14:textId="77777777" w:rsidTr="002C3C49">
        <w:trPr>
          <w:trHeight w:val="386"/>
        </w:trPr>
        <w:tc>
          <w:tcPr>
            <w:tcW w:w="3969" w:type="dxa"/>
            <w:tcBorders>
              <w:top w:val="nil"/>
            </w:tcBorders>
          </w:tcPr>
          <w:p w14:paraId="4274A670" w14:textId="77777777" w:rsidR="00C80570" w:rsidRPr="009E051C" w:rsidRDefault="00C80570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1" w:type="dxa"/>
            <w:tcBorders>
              <w:top w:val="nil"/>
            </w:tcBorders>
          </w:tcPr>
          <w:p w14:paraId="1021E597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F718F98" w14:textId="7BF76C6F" w:rsidR="00C80570" w:rsidRPr="00EB4282" w:rsidRDefault="008853D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429EADD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C7FA8B5" w14:textId="77777777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87809E9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center"/>
          </w:tcPr>
          <w:p w14:paraId="2021078A" w14:textId="3E8DEA39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 w:rsidR="008853DB">
              <w:rPr>
                <w:rFonts w:asciiTheme="majorBidi" w:eastAsia="Malgun Gothic" w:hAnsiTheme="majorBidi" w:cstheme="majorBidi"/>
                <w:sz w:val="28"/>
                <w:szCs w:val="28"/>
              </w:rPr>
              <w:t>0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="00C457F3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</w:t>
            </w:r>
            <w:r w:rsidR="008853DB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80" w:type="dxa"/>
            <w:tcBorders>
              <w:top w:val="single" w:sz="4" w:space="0" w:color="auto"/>
              <w:bottom w:val="nil"/>
            </w:tcBorders>
            <w:vAlign w:val="center"/>
          </w:tcPr>
          <w:p w14:paraId="2E2AEF1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center"/>
          </w:tcPr>
          <w:p w14:paraId="4022CA14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80570" w:rsidRPr="00EB4282" w14:paraId="2E8FD351" w14:textId="77777777" w:rsidTr="002C3C49">
        <w:trPr>
          <w:trHeight w:val="371"/>
        </w:trPr>
        <w:tc>
          <w:tcPr>
            <w:tcW w:w="3969" w:type="dxa"/>
          </w:tcPr>
          <w:p w14:paraId="07481158" w14:textId="77777777" w:rsidR="00C80570" w:rsidRPr="009E051C" w:rsidRDefault="00C80570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1" w:type="dxa"/>
          </w:tcPr>
          <w:p w14:paraId="72CE013B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64123156" w14:textId="53DC4795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8FBA8A7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5981E489" w14:textId="4C165714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67293BC0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center"/>
          </w:tcPr>
          <w:p w14:paraId="33E628BD" w14:textId="40D5922A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center"/>
          </w:tcPr>
          <w:p w14:paraId="1FB5BB65" w14:textId="77777777" w:rsidR="00C80570" w:rsidRPr="009E051C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center"/>
          </w:tcPr>
          <w:p w14:paraId="19E2D847" w14:textId="717462F5" w:rsidR="00C80570" w:rsidRPr="00EB4282" w:rsidRDefault="00C8057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457F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80570" w:rsidRPr="009E051C" w14:paraId="202A9379" w14:textId="77777777" w:rsidTr="002C3C49">
        <w:trPr>
          <w:trHeight w:val="386"/>
        </w:trPr>
        <w:tc>
          <w:tcPr>
            <w:tcW w:w="3969" w:type="dxa"/>
          </w:tcPr>
          <w:p w14:paraId="5EAA94C1" w14:textId="77777777" w:rsidR="00C80570" w:rsidRPr="00EB4282" w:rsidRDefault="00C8057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441" w:type="dxa"/>
          </w:tcPr>
          <w:p w14:paraId="5119912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CE21AE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92EB6F4" w14:textId="77777777" w:rsidR="00C80570" w:rsidRPr="009E051C" w:rsidRDefault="00C8057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02DA0D5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17FDE53" w14:textId="77777777" w:rsidR="00C80570" w:rsidRPr="009E051C" w:rsidRDefault="00C8057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1180F2EB" w14:textId="77777777" w:rsidR="00C80570" w:rsidRPr="009E051C" w:rsidRDefault="00C80570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AF3CFE7" w14:textId="77777777" w:rsidR="00C80570" w:rsidRPr="009E051C" w:rsidRDefault="00C8057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167BA30B" w14:textId="77777777" w:rsidR="00C80570" w:rsidRPr="009E051C" w:rsidRDefault="00C8057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FC0" w:rsidRPr="009E051C" w14:paraId="247F929F" w14:textId="77777777" w:rsidTr="002C3C49">
        <w:trPr>
          <w:trHeight w:val="371"/>
        </w:trPr>
        <w:tc>
          <w:tcPr>
            <w:tcW w:w="3969" w:type="dxa"/>
          </w:tcPr>
          <w:p w14:paraId="1C683E75" w14:textId="77777777" w:rsidR="00392FC0" w:rsidRPr="009E051C" w:rsidRDefault="00392FC0" w:rsidP="00392FC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441" w:type="dxa"/>
          </w:tcPr>
          <w:p w14:paraId="6630DC81" w14:textId="77777777" w:rsidR="00392FC0" w:rsidRPr="009E051C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B881E12" w14:textId="071A5C51" w:rsidR="00392FC0" w:rsidRPr="009E051C" w:rsidRDefault="00BD3DCB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3,959,266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FF6973E" w14:textId="77777777" w:rsidR="00392FC0" w:rsidRPr="009E051C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215055C" w14:textId="72C28004" w:rsidR="00392FC0" w:rsidRPr="009E051C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14,522,474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1B7B5A1D" w14:textId="77777777" w:rsidR="00392FC0" w:rsidRPr="009E051C" w:rsidRDefault="00392FC0" w:rsidP="00392FC0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663CCD25" w14:textId="71D11365" w:rsidR="00392FC0" w:rsidRPr="00EB4282" w:rsidRDefault="00BD3DCB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3,959,266</w:t>
            </w:r>
          </w:p>
        </w:tc>
        <w:tc>
          <w:tcPr>
            <w:tcW w:w="80" w:type="dxa"/>
            <w:tcBorders>
              <w:top w:val="nil"/>
            </w:tcBorders>
            <w:vAlign w:val="bottom"/>
          </w:tcPr>
          <w:p w14:paraId="4596F0A3" w14:textId="77777777" w:rsidR="00392FC0" w:rsidRPr="009E051C" w:rsidRDefault="00392FC0" w:rsidP="00392FC0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4A9A8225" w14:textId="4821290C" w:rsidR="00392FC0" w:rsidRPr="009E051C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14,522,474</w:t>
            </w:r>
          </w:p>
        </w:tc>
      </w:tr>
      <w:tr w:rsidR="00392FC0" w:rsidRPr="009E051C" w14:paraId="23073555" w14:textId="77777777" w:rsidTr="002C3C49">
        <w:trPr>
          <w:trHeight w:val="198"/>
        </w:trPr>
        <w:tc>
          <w:tcPr>
            <w:tcW w:w="3969" w:type="dxa"/>
          </w:tcPr>
          <w:p w14:paraId="4D2894AF" w14:textId="77777777" w:rsidR="00392FC0" w:rsidRPr="004F2779" w:rsidRDefault="00392FC0" w:rsidP="00392FC0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1" w:type="dxa"/>
          </w:tcPr>
          <w:p w14:paraId="28DCDCE2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C12A5BD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26D231F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E91F7A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693C2C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9364E4E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1366FCE0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0FFDE7C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E5C" w:rsidRPr="00D72255" w14:paraId="6CFFE099" w14:textId="77777777" w:rsidTr="002C3C49">
        <w:trPr>
          <w:trHeight w:val="371"/>
        </w:trPr>
        <w:tc>
          <w:tcPr>
            <w:tcW w:w="3969" w:type="dxa"/>
          </w:tcPr>
          <w:p w14:paraId="6695C223" w14:textId="77777777" w:rsidR="00120E5C" w:rsidRPr="00EB4282" w:rsidRDefault="00120E5C" w:rsidP="00120E5C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441" w:type="dxa"/>
          </w:tcPr>
          <w:p w14:paraId="1A45A4C4" w14:textId="77777777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CEA3D4" w14:textId="19544CCB" w:rsidR="00120E5C" w:rsidRPr="00D72255" w:rsidRDefault="00BD3DCB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3,862,346</w:t>
            </w:r>
          </w:p>
        </w:tc>
        <w:tc>
          <w:tcPr>
            <w:tcW w:w="90" w:type="dxa"/>
            <w:vAlign w:val="bottom"/>
          </w:tcPr>
          <w:p w14:paraId="1E6FF7CD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8229A5" w14:textId="58090E90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3,581,154</w:t>
            </w:r>
          </w:p>
        </w:tc>
        <w:tc>
          <w:tcPr>
            <w:tcW w:w="90" w:type="dxa"/>
            <w:vAlign w:val="bottom"/>
          </w:tcPr>
          <w:p w14:paraId="4484854B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AFA6CBB" w14:textId="0CE6B264" w:rsidR="00120E5C" w:rsidRPr="00D72255" w:rsidRDefault="00BD3DCB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3,862,346</w:t>
            </w:r>
          </w:p>
        </w:tc>
        <w:tc>
          <w:tcPr>
            <w:tcW w:w="80" w:type="dxa"/>
            <w:vAlign w:val="bottom"/>
          </w:tcPr>
          <w:p w14:paraId="642A1DA5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EC0295E" w14:textId="52897BFB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3,581,154</w:t>
            </w:r>
          </w:p>
        </w:tc>
      </w:tr>
      <w:tr w:rsidR="00120E5C" w:rsidRPr="00D72255" w14:paraId="64C82A63" w14:textId="77777777" w:rsidTr="002C3C49">
        <w:trPr>
          <w:trHeight w:val="386"/>
        </w:trPr>
        <w:tc>
          <w:tcPr>
            <w:tcW w:w="3969" w:type="dxa"/>
          </w:tcPr>
          <w:p w14:paraId="2F584B8A" w14:textId="77777777" w:rsidR="00120E5C" w:rsidRPr="00EB4282" w:rsidRDefault="00120E5C" w:rsidP="00120E5C">
            <w:pPr>
              <w:tabs>
                <w:tab w:val="clear" w:pos="454"/>
                <w:tab w:val="left" w:pos="0"/>
                <w:tab w:val="left" w:pos="360"/>
                <w:tab w:val="left" w:pos="442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441" w:type="dxa"/>
          </w:tcPr>
          <w:p w14:paraId="6956ADA5" w14:textId="77777777" w:rsidR="00120E5C" w:rsidRPr="00D72255" w:rsidRDefault="00120E5C" w:rsidP="00120E5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507BD7" w14:textId="5212D885" w:rsidR="00120E5C" w:rsidRPr="0068297E" w:rsidRDefault="00BD3DCB" w:rsidP="00120E5C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(3,818,651)</w:t>
            </w:r>
          </w:p>
        </w:tc>
        <w:tc>
          <w:tcPr>
            <w:tcW w:w="90" w:type="dxa"/>
            <w:vAlign w:val="bottom"/>
          </w:tcPr>
          <w:p w14:paraId="53ABCC55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CAC1EF" w14:textId="0C2F496B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3,510,104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D7E9442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C0AAF25" w14:textId="4D9B3FB7" w:rsidR="00120E5C" w:rsidRPr="00A8200D" w:rsidRDefault="00BD3DCB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(3,818,651)</w:t>
            </w:r>
          </w:p>
        </w:tc>
        <w:tc>
          <w:tcPr>
            <w:tcW w:w="80" w:type="dxa"/>
            <w:vAlign w:val="bottom"/>
          </w:tcPr>
          <w:p w14:paraId="40EE1DE5" w14:textId="77777777" w:rsidR="00120E5C" w:rsidRPr="00D72255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9FDB2FC" w14:textId="0D09E324" w:rsidR="00120E5C" w:rsidRPr="00D72255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3,510,104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26EE9" w:rsidRPr="00D72255" w14:paraId="553E13C2" w14:textId="77777777" w:rsidTr="002C3C49">
        <w:trPr>
          <w:trHeight w:val="371"/>
        </w:trPr>
        <w:tc>
          <w:tcPr>
            <w:tcW w:w="3969" w:type="dxa"/>
          </w:tcPr>
          <w:p w14:paraId="1025DD6D" w14:textId="6B56EA7A" w:rsidR="00326EE9" w:rsidRPr="00704C57" w:rsidRDefault="00326EE9" w:rsidP="00326EE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441" w:type="dxa"/>
          </w:tcPr>
          <w:p w14:paraId="17AC6076" w14:textId="77777777" w:rsidR="00326EE9" w:rsidRPr="00704C57" w:rsidRDefault="00326EE9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AFD5BBE" w14:textId="380938D0" w:rsidR="00326EE9" w:rsidRPr="00704C57" w:rsidRDefault="00BD3DCB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3DCB">
              <w:rPr>
                <w:rFonts w:ascii="Angsana New" w:hAnsi="Angsana New"/>
                <w:sz w:val="28"/>
                <w:szCs w:val="28"/>
              </w:rPr>
              <w:t>43,695</w:t>
            </w:r>
          </w:p>
        </w:tc>
        <w:tc>
          <w:tcPr>
            <w:tcW w:w="90" w:type="dxa"/>
            <w:vAlign w:val="bottom"/>
          </w:tcPr>
          <w:p w14:paraId="74B56FCC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F8ED4E6" w14:textId="1E48553B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558A7C0E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3CC612B5" w14:textId="5BF25A63" w:rsidR="00326EE9" w:rsidRPr="00BD3DCB" w:rsidRDefault="00BD3DCB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/>
                <w:sz w:val="28"/>
                <w:szCs w:val="28"/>
              </w:rPr>
              <w:t>43,695</w:t>
            </w:r>
          </w:p>
        </w:tc>
        <w:tc>
          <w:tcPr>
            <w:tcW w:w="80" w:type="dxa"/>
            <w:vAlign w:val="bottom"/>
          </w:tcPr>
          <w:p w14:paraId="15C879A1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46EEE117" w14:textId="3E8EB55C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71,050</w:t>
            </w:r>
          </w:p>
        </w:tc>
      </w:tr>
      <w:tr w:rsidR="00326EE9" w:rsidRPr="00D72255" w14:paraId="3C56E73C" w14:textId="77777777" w:rsidTr="002C3C49">
        <w:trPr>
          <w:trHeight w:val="371"/>
        </w:trPr>
        <w:tc>
          <w:tcPr>
            <w:tcW w:w="3969" w:type="dxa"/>
          </w:tcPr>
          <w:p w14:paraId="7F057436" w14:textId="03D05F3F" w:rsidR="00326EE9" w:rsidRPr="00704C57" w:rsidRDefault="00326EE9" w:rsidP="00326EE9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41" w:type="dxa"/>
          </w:tcPr>
          <w:p w14:paraId="0F482D70" w14:textId="77777777" w:rsidR="00326EE9" w:rsidRPr="00704C57" w:rsidRDefault="00326EE9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3D1DD" w14:textId="54D55CE0" w:rsidR="00326EE9" w:rsidRPr="00704C57" w:rsidRDefault="00BD3DCB" w:rsidP="00326EE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097039F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72B9AA" w14:textId="6F0805CD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8496C80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3D437C0" w14:textId="7B828132" w:rsidR="00326EE9" w:rsidRPr="00704C57" w:rsidRDefault="00BD3DCB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3F6BA501" w14:textId="77777777" w:rsidR="00326EE9" w:rsidRPr="00704C57" w:rsidRDefault="00326EE9" w:rsidP="00326EE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FA5F28E" w14:textId="4B9A807D" w:rsidR="00326EE9" w:rsidRPr="00704C57" w:rsidRDefault="00326EE9" w:rsidP="00326EE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E5C" w:rsidRPr="00D72255" w14:paraId="49D357E9" w14:textId="77777777" w:rsidTr="002C3C49">
        <w:trPr>
          <w:trHeight w:val="371"/>
        </w:trPr>
        <w:tc>
          <w:tcPr>
            <w:tcW w:w="3969" w:type="dxa"/>
          </w:tcPr>
          <w:p w14:paraId="6E0F04AF" w14:textId="15E302BD" w:rsidR="00120E5C" w:rsidRPr="00704C57" w:rsidRDefault="00326EE9" w:rsidP="00120E5C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41" w:type="dxa"/>
          </w:tcPr>
          <w:p w14:paraId="51339CEB" w14:textId="77777777" w:rsidR="00120E5C" w:rsidRPr="00704C57" w:rsidRDefault="00120E5C" w:rsidP="00120E5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7BA37" w14:textId="1858EAFF" w:rsidR="00120E5C" w:rsidRPr="00704C57" w:rsidRDefault="00BD3DCB" w:rsidP="00120E5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3DCB">
              <w:rPr>
                <w:rFonts w:ascii="Angsana New" w:hAnsi="Angsana New"/>
                <w:b/>
                <w:bCs/>
                <w:sz w:val="28"/>
                <w:szCs w:val="28"/>
              </w:rPr>
              <w:t>43,695</w:t>
            </w:r>
          </w:p>
        </w:tc>
        <w:tc>
          <w:tcPr>
            <w:tcW w:w="90" w:type="dxa"/>
            <w:vAlign w:val="bottom"/>
          </w:tcPr>
          <w:p w14:paraId="5D4F9776" w14:textId="77777777" w:rsidR="00120E5C" w:rsidRPr="00704C57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26EA5" w14:textId="6C6A5C16" w:rsidR="00120E5C" w:rsidRPr="00704C57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C57">
              <w:rPr>
                <w:rFonts w:ascii="Angsana New" w:hAnsi="Angsana New"/>
                <w:b/>
                <w:bCs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2E0B958C" w14:textId="77777777" w:rsidR="00120E5C" w:rsidRPr="00704C57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4DB07" w14:textId="5FC3F8D0" w:rsidR="00120E5C" w:rsidRPr="00704C57" w:rsidRDefault="00BD3DCB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3DCB">
              <w:rPr>
                <w:rFonts w:ascii="Angsana New" w:hAnsi="Angsana New"/>
                <w:b/>
                <w:bCs/>
                <w:sz w:val="28"/>
                <w:szCs w:val="28"/>
              </w:rPr>
              <w:t>43,695</w:t>
            </w:r>
          </w:p>
        </w:tc>
        <w:tc>
          <w:tcPr>
            <w:tcW w:w="80" w:type="dxa"/>
            <w:vAlign w:val="bottom"/>
          </w:tcPr>
          <w:p w14:paraId="570353BD" w14:textId="77777777" w:rsidR="00120E5C" w:rsidRPr="00704C57" w:rsidRDefault="00120E5C" w:rsidP="00120E5C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05C57" w14:textId="05181DDA" w:rsidR="00120E5C" w:rsidRPr="00704C57" w:rsidRDefault="00120E5C" w:rsidP="00120E5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C57">
              <w:rPr>
                <w:rFonts w:ascii="Angsana New" w:hAnsi="Angsana New"/>
                <w:b/>
                <w:bCs/>
                <w:sz w:val="28"/>
                <w:szCs w:val="28"/>
              </w:rPr>
              <w:t>71,050</w:t>
            </w:r>
          </w:p>
        </w:tc>
      </w:tr>
      <w:tr w:rsidR="00392FC0" w:rsidRPr="00D72255" w14:paraId="7D277A45" w14:textId="77777777" w:rsidTr="002C3C49">
        <w:trPr>
          <w:trHeight w:val="240"/>
        </w:trPr>
        <w:tc>
          <w:tcPr>
            <w:tcW w:w="3969" w:type="dxa"/>
            <w:vAlign w:val="bottom"/>
          </w:tcPr>
          <w:p w14:paraId="5E762ECF" w14:textId="77777777" w:rsidR="00392FC0" w:rsidRPr="004F2779" w:rsidRDefault="00392FC0" w:rsidP="00392FC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1" w:type="dxa"/>
            <w:vAlign w:val="bottom"/>
          </w:tcPr>
          <w:p w14:paraId="76EE9A21" w14:textId="77777777" w:rsidR="00392FC0" w:rsidRPr="004F2779" w:rsidRDefault="00392FC0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A9BE983" w14:textId="77777777" w:rsidR="00392FC0" w:rsidRPr="004F2779" w:rsidRDefault="00392FC0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A5A1472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3CCF0253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C990ABC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463DAD4E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72E6F77" w14:textId="77777777" w:rsidR="00392FC0" w:rsidRPr="004F2779" w:rsidRDefault="00392FC0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5B76F1CF" w14:textId="77777777" w:rsidR="00392FC0" w:rsidRPr="004F2779" w:rsidRDefault="00392FC0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66036" w:rsidRPr="00D72255" w14:paraId="0CB4F254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7AEB6679" w14:textId="761A8C6F" w:rsidR="00E66036" w:rsidRPr="00D85E9B" w:rsidRDefault="00DD31FC" w:rsidP="00F1626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85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การวิเคราะห์อายุของสินทรัพย์ที่เกิดจากสัญญา</w:t>
            </w:r>
          </w:p>
        </w:tc>
        <w:tc>
          <w:tcPr>
            <w:tcW w:w="441" w:type="dxa"/>
            <w:vAlign w:val="bottom"/>
          </w:tcPr>
          <w:p w14:paraId="33C71D94" w14:textId="77777777" w:rsidR="00E66036" w:rsidRPr="004F2779" w:rsidRDefault="00E66036" w:rsidP="00F16263">
            <w:pPr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8C686B6" w14:textId="77777777" w:rsidR="00E66036" w:rsidRPr="004F2779" w:rsidRDefault="00E66036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32AED0C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0D4EC28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3748BAE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791F612F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3E03326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0B170203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5E9B" w:rsidRPr="00D72255" w14:paraId="433CB729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565AA788" w14:textId="175618F7" w:rsidR="00D85E9B" w:rsidRPr="005F25D7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F25D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441" w:type="dxa"/>
            <w:vAlign w:val="bottom"/>
          </w:tcPr>
          <w:p w14:paraId="6ED9F0F5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FDDE11" w14:textId="65929C97" w:rsidR="00D85E9B" w:rsidRPr="00BD3DCB" w:rsidRDefault="00BD3DC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/>
                <w:sz w:val="28"/>
                <w:szCs w:val="28"/>
              </w:rPr>
              <w:t>43,695</w:t>
            </w:r>
          </w:p>
        </w:tc>
        <w:tc>
          <w:tcPr>
            <w:tcW w:w="90" w:type="dxa"/>
            <w:vAlign w:val="bottom"/>
          </w:tcPr>
          <w:p w14:paraId="5B3CFDC7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E09FB2" w14:textId="6FB69EBE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3D5B58CA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46A1126" w14:textId="1B047D5B" w:rsidR="00D85E9B" w:rsidRPr="00BD3DC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/>
                <w:sz w:val="28"/>
                <w:szCs w:val="28"/>
              </w:rPr>
              <w:t>43,695</w:t>
            </w:r>
          </w:p>
        </w:tc>
        <w:tc>
          <w:tcPr>
            <w:tcW w:w="80" w:type="dxa"/>
            <w:vAlign w:val="bottom"/>
          </w:tcPr>
          <w:p w14:paraId="2420E1DB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C855C90" w14:textId="70118AFD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</w:tr>
      <w:tr w:rsidR="00D85E9B" w:rsidRPr="00D72255" w14:paraId="217C758D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1316CA70" w14:textId="690AE3E1" w:rsidR="00D85E9B" w:rsidRPr="005F25D7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330A0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441" w:type="dxa"/>
            <w:vAlign w:val="bottom"/>
          </w:tcPr>
          <w:p w14:paraId="6C60D385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99F954B" w14:textId="77777777" w:rsidR="00D85E9B" w:rsidRPr="00BD3DCB" w:rsidRDefault="00D85E9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A2F4160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EBE5A0" w14:textId="77777777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1D51E97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8035D2C" w14:textId="77777777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141A446B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EBF71C5" w14:textId="77777777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5E9B" w:rsidRPr="00D72255" w14:paraId="62BF0A12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2CD5AEC1" w14:textId="604D5390" w:rsidR="00D85E9B" w:rsidRPr="005F25D7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47288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7288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7288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441" w:type="dxa"/>
            <w:vAlign w:val="bottom"/>
          </w:tcPr>
          <w:p w14:paraId="1C9DE780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C6D49E" w14:textId="727B8396" w:rsidR="00D85E9B" w:rsidRPr="00BD3DCB" w:rsidRDefault="00BD3DC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6D7974E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D44002" w14:textId="4BF4D017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4A8812A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F700C6F" w14:textId="16A80207" w:rsidR="00D85E9B" w:rsidRPr="00BD3DC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6899F8E8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5EEBC69" w14:textId="6C0E110E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42DA8A58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674B8DD4" w14:textId="542D5F9C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6B2DD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B2DD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441" w:type="dxa"/>
            <w:vAlign w:val="bottom"/>
          </w:tcPr>
          <w:p w14:paraId="588CECE9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16979E4" w14:textId="0773F719" w:rsidR="00D85E9B" w:rsidRPr="00BD3DCB" w:rsidRDefault="00BD3DC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675F21A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D593DA" w14:textId="09DFDFF2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D960C2E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05E0F77" w14:textId="46628E2D" w:rsidR="00D85E9B" w:rsidRPr="00BD3DC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0383F80A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8CF46C2" w14:textId="72B13DBE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4D22C7C9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2E9857EB" w14:textId="3F847AE3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865A4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865A4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441" w:type="dxa"/>
            <w:vAlign w:val="bottom"/>
          </w:tcPr>
          <w:p w14:paraId="25719E6D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D77D17" w14:textId="06DB3940" w:rsidR="00D85E9B" w:rsidRPr="00BD3DCB" w:rsidRDefault="00BD3DC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FE68563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9982358" w14:textId="6C9EF55E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C90D4E3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B43F44A" w14:textId="4DF520B3" w:rsidR="00D85E9B" w:rsidRPr="00BD3DC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38FF7CF8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C6A17E0" w14:textId="149AA560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53C3F759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3A971612" w14:textId="0E80EDFB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45328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5328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5328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441" w:type="dxa"/>
            <w:vAlign w:val="bottom"/>
          </w:tcPr>
          <w:p w14:paraId="5136904C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A92B2" w14:textId="23300473" w:rsidR="00D85E9B" w:rsidRPr="00BD3DCB" w:rsidRDefault="00BD3DC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8EA7D66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D97784" w14:textId="293808AB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FCAC509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0F5F26B" w14:textId="4FF45063" w:rsidR="00D85E9B" w:rsidRPr="00BD3DC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1661A800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B76B329" w14:textId="0BC71764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0426AEED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4ABDEBA1" w14:textId="7C725F24" w:rsidR="00D85E9B" w:rsidRPr="00472886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F648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41" w:type="dxa"/>
            <w:vAlign w:val="bottom"/>
          </w:tcPr>
          <w:p w14:paraId="730559D9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F54DC49" w14:textId="732E34EE" w:rsidR="00D85E9B" w:rsidRPr="00BD3DCB" w:rsidRDefault="00BD3DC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/>
                <w:sz w:val="28"/>
                <w:szCs w:val="28"/>
              </w:rPr>
              <w:t>43,695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5939922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A66AB87" w14:textId="65B142CA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FCF55BF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50197C51" w14:textId="15A47621" w:rsidR="00D85E9B" w:rsidRPr="00BD3DC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DCB">
              <w:rPr>
                <w:rFonts w:ascii="Angsana New" w:hAnsi="Angsana New"/>
                <w:sz w:val="28"/>
                <w:szCs w:val="28"/>
              </w:rPr>
              <w:t>43,695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7CC31A0C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63CB2A67" w14:textId="6FD8FDB0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71,050</w:t>
            </w:r>
          </w:p>
        </w:tc>
      </w:tr>
      <w:tr w:rsidR="00D85E9B" w:rsidRPr="00D72255" w14:paraId="304A6D87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643A5A8D" w14:textId="00FC1F53" w:rsidR="00D85E9B" w:rsidRPr="009F6489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6C59E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9E4">
              <w:rPr>
                <w:rFonts w:ascii="Angsana New" w:hAnsi="Angsana New"/>
                <w:sz w:val="28"/>
                <w:szCs w:val="28"/>
                <w:u w:val="single"/>
              </w:rPr>
              <w:t>:</w:t>
            </w:r>
            <w:r w:rsidRPr="006C59E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41" w:type="dxa"/>
            <w:vAlign w:val="bottom"/>
          </w:tcPr>
          <w:p w14:paraId="2DB0CB09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269DCC0" w14:textId="2DE23A4F" w:rsidR="00D85E9B" w:rsidRPr="00BD3DCB" w:rsidRDefault="00BD3DCB" w:rsidP="00D85E9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246B2B3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D426E18" w14:textId="5C5C21D6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8866C3C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27F2E149" w14:textId="10D74798" w:rsidR="00D85E9B" w:rsidRPr="00BD3DC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</w:tcBorders>
            <w:vAlign w:val="bottom"/>
          </w:tcPr>
          <w:p w14:paraId="2BB97CCC" w14:textId="77777777" w:rsidR="00D85E9B" w:rsidRPr="00BD3DC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05F55855" w14:textId="72894923" w:rsidR="00D85E9B" w:rsidRPr="00BD3DC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5E9B" w:rsidRPr="00D72255" w14:paraId="0651CF54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29BCAD62" w14:textId="3128BD30" w:rsidR="00D85E9B" w:rsidRPr="006C59E4" w:rsidRDefault="00D85E9B" w:rsidP="00D85E9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4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41" w:type="dxa"/>
            <w:vAlign w:val="bottom"/>
          </w:tcPr>
          <w:p w14:paraId="465444B2" w14:textId="77777777" w:rsidR="00D85E9B" w:rsidRPr="004F2779" w:rsidRDefault="00D85E9B" w:rsidP="00D85E9B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C2E11" w14:textId="66AB3732" w:rsidR="00D85E9B" w:rsidRPr="00D85E9B" w:rsidRDefault="00BD3DCB" w:rsidP="00D85E9B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3DCB">
              <w:rPr>
                <w:rFonts w:ascii="Angsana New" w:hAnsi="Angsana New"/>
                <w:b/>
                <w:bCs/>
                <w:sz w:val="28"/>
                <w:szCs w:val="28"/>
              </w:rPr>
              <w:t>43,695</w:t>
            </w:r>
          </w:p>
        </w:tc>
        <w:tc>
          <w:tcPr>
            <w:tcW w:w="90" w:type="dxa"/>
            <w:vAlign w:val="bottom"/>
          </w:tcPr>
          <w:p w14:paraId="7EE00E00" w14:textId="77777777" w:rsidR="00D85E9B" w:rsidRPr="00D85E9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F4E" w14:textId="2C64B95F" w:rsidR="00D85E9B" w:rsidRPr="00D85E9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E9B">
              <w:rPr>
                <w:rFonts w:ascii="Angsana New" w:hAnsi="Angsana New" w:hint="cs"/>
                <w:b/>
                <w:bCs/>
                <w:sz w:val="28"/>
                <w:szCs w:val="28"/>
              </w:rPr>
              <w:t>71,050</w:t>
            </w:r>
          </w:p>
        </w:tc>
        <w:tc>
          <w:tcPr>
            <w:tcW w:w="90" w:type="dxa"/>
            <w:vAlign w:val="bottom"/>
          </w:tcPr>
          <w:p w14:paraId="56062689" w14:textId="77777777" w:rsidR="00D85E9B" w:rsidRPr="00D85E9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31B5" w14:textId="492E509C" w:rsidR="00D85E9B" w:rsidRPr="00D85E9B" w:rsidRDefault="00BD3DC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3DCB">
              <w:rPr>
                <w:rFonts w:ascii="Angsana New" w:hAnsi="Angsana New"/>
                <w:b/>
                <w:bCs/>
                <w:sz w:val="28"/>
                <w:szCs w:val="28"/>
              </w:rPr>
              <w:t>43,695</w:t>
            </w:r>
          </w:p>
        </w:tc>
        <w:tc>
          <w:tcPr>
            <w:tcW w:w="80" w:type="dxa"/>
            <w:vAlign w:val="bottom"/>
          </w:tcPr>
          <w:p w14:paraId="59DCC1B9" w14:textId="77777777" w:rsidR="00D85E9B" w:rsidRPr="00D85E9B" w:rsidRDefault="00D85E9B" w:rsidP="00D85E9B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0AF4D" w14:textId="365E5EB3" w:rsidR="00D85E9B" w:rsidRPr="00D85E9B" w:rsidRDefault="00D85E9B" w:rsidP="00D85E9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E9B">
              <w:rPr>
                <w:rFonts w:ascii="Angsana New" w:hAnsi="Angsana New" w:hint="cs"/>
                <w:b/>
                <w:bCs/>
                <w:sz w:val="28"/>
                <w:szCs w:val="28"/>
              </w:rPr>
              <w:t>71,050</w:t>
            </w:r>
          </w:p>
        </w:tc>
      </w:tr>
      <w:tr w:rsidR="00E66036" w:rsidRPr="00D72255" w14:paraId="77DB3A4C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2634B73D" w14:textId="77777777" w:rsidR="00E66036" w:rsidRPr="004F2779" w:rsidRDefault="00E66036" w:rsidP="00392FC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1" w:type="dxa"/>
            <w:vAlign w:val="bottom"/>
          </w:tcPr>
          <w:p w14:paraId="4F665DF3" w14:textId="77777777" w:rsidR="00E66036" w:rsidRPr="004F2779" w:rsidRDefault="00E66036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52F155C" w14:textId="77777777" w:rsidR="00E66036" w:rsidRPr="004F2779" w:rsidRDefault="00E66036" w:rsidP="00392FC0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A533B59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06187F68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4DC637D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45E1A0C8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7BE1E18F" w14:textId="77777777" w:rsidR="00E66036" w:rsidRPr="004F2779" w:rsidRDefault="00E66036" w:rsidP="00392FC0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2397210A" w14:textId="77777777" w:rsidR="00E66036" w:rsidRPr="004F2779" w:rsidRDefault="00E66036" w:rsidP="00392FC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12ED6DA0" w14:textId="77777777" w:rsidTr="002C3C49">
        <w:trPr>
          <w:trHeight w:val="387"/>
        </w:trPr>
        <w:tc>
          <w:tcPr>
            <w:tcW w:w="3969" w:type="dxa"/>
          </w:tcPr>
          <w:p w14:paraId="01CFD1F9" w14:textId="320E8C13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41" w:type="dxa"/>
          </w:tcPr>
          <w:p w14:paraId="1CB6DC68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3235EF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74BEC7D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6BC490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049A42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42B1827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44A5B8B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3A6D95B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2EB17862" w14:textId="77777777" w:rsidTr="002C3C49">
        <w:trPr>
          <w:trHeight w:val="387"/>
        </w:trPr>
        <w:tc>
          <w:tcPr>
            <w:tcW w:w="3969" w:type="dxa"/>
          </w:tcPr>
          <w:p w14:paraId="075E263B" w14:textId="12542F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ณ วัน</w:t>
            </w:r>
            <w:r w:rsidR="00A4444C">
              <w:rPr>
                <w:rFonts w:ascii="Angsana New" w:hAnsi="Angsana New" w:hint="cs"/>
                <w:sz w:val="28"/>
                <w:szCs w:val="28"/>
                <w:cs/>
              </w:rPr>
              <w:t>ต้นรอบระยะเวลา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1" w:type="dxa"/>
          </w:tcPr>
          <w:p w14:paraId="41ED6A12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0B0DB2" w14:textId="40A3FCA1" w:rsidR="00517CD2" w:rsidRPr="00325176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251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F19361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53BD9D4" w14:textId="6E1F8DD1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42087EF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F0BC793" w14:textId="4B908941" w:rsidR="00517CD2" w:rsidRPr="006C7994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79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1F40D85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AB78D38" w14:textId="02EE660C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196,104</w:t>
            </w:r>
          </w:p>
        </w:tc>
      </w:tr>
      <w:tr w:rsidR="00517CD2" w:rsidRPr="00D72255" w14:paraId="40E8FACF" w14:textId="77777777" w:rsidTr="002C3C49">
        <w:trPr>
          <w:trHeight w:val="387"/>
        </w:trPr>
        <w:tc>
          <w:tcPr>
            <w:tcW w:w="3969" w:type="dxa"/>
          </w:tcPr>
          <w:p w14:paraId="0C117D51" w14:textId="0ECD8F43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1" w:type="dxa"/>
          </w:tcPr>
          <w:p w14:paraId="16013C28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86D990E" w14:textId="01DD0C46" w:rsidR="00517CD2" w:rsidRPr="004F2779" w:rsidRDefault="00325176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F9595B7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89D48FA" w14:textId="66D3DAD2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5055AD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197AB08A" w14:textId="01C45F56" w:rsidR="00517CD2" w:rsidRPr="004F2779" w:rsidRDefault="00325176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2D36E1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bottom"/>
          </w:tcPr>
          <w:p w14:paraId="5432EE33" w14:textId="5C5A0CB9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CD2" w:rsidRPr="00D72255" w14:paraId="024571CC" w14:textId="77777777" w:rsidTr="002C3C49">
        <w:trPr>
          <w:trHeight w:val="387"/>
        </w:trPr>
        <w:tc>
          <w:tcPr>
            <w:tcW w:w="3969" w:type="dxa"/>
          </w:tcPr>
          <w:p w14:paraId="0D01A8CA" w14:textId="05A6FB7D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441" w:type="dxa"/>
          </w:tcPr>
          <w:p w14:paraId="13B5007D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6A3E" w14:textId="6FA2E64C" w:rsidR="00517CD2" w:rsidRPr="0007723A" w:rsidRDefault="00BD3DCB" w:rsidP="00517CD2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2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9589428" w14:textId="77777777" w:rsidR="00517CD2" w:rsidRPr="0007723A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88EE3" w14:textId="1BFEC326" w:rsidR="00517CD2" w:rsidRPr="0007723A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7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CE5177" w14:textId="77777777" w:rsidR="00517CD2" w:rsidRPr="0007723A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0226" w14:textId="1260D913" w:rsidR="00517CD2" w:rsidRPr="0007723A" w:rsidRDefault="00BD3DCB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23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4171CF6" w14:textId="77777777" w:rsidR="00517CD2" w:rsidRPr="00776730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EC2D7" w14:textId="3B99D29F" w:rsidR="00517CD2" w:rsidRPr="00776730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73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17CD2" w:rsidRPr="00D72255" w14:paraId="2504A2E8" w14:textId="77777777" w:rsidTr="002C3C49">
        <w:trPr>
          <w:trHeight w:val="387"/>
        </w:trPr>
        <w:tc>
          <w:tcPr>
            <w:tcW w:w="3969" w:type="dxa"/>
            <w:vAlign w:val="bottom"/>
          </w:tcPr>
          <w:p w14:paraId="6712E653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1" w:type="dxa"/>
            <w:vAlign w:val="bottom"/>
          </w:tcPr>
          <w:p w14:paraId="5B1AE0FB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135ED6D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CE24C2E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10917BE5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84ACB58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2867CFED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1A09296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  <w:vAlign w:val="bottom"/>
          </w:tcPr>
          <w:p w14:paraId="7824560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17A4527F" w14:textId="77777777" w:rsidTr="002C3C49">
        <w:trPr>
          <w:trHeight w:val="387"/>
        </w:trPr>
        <w:tc>
          <w:tcPr>
            <w:tcW w:w="3969" w:type="dxa"/>
            <w:tcBorders>
              <w:bottom w:val="nil"/>
            </w:tcBorders>
            <w:vAlign w:val="bottom"/>
          </w:tcPr>
          <w:p w14:paraId="317ADCBC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1" w:type="dxa"/>
            <w:tcBorders>
              <w:bottom w:val="nil"/>
            </w:tcBorders>
            <w:vAlign w:val="bottom"/>
          </w:tcPr>
          <w:p w14:paraId="5172D570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D730BEB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9D153C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24450A1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1D5DBF3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5463C5BD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2A5C7A8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CE927AF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449FCBB8" w14:textId="77777777" w:rsidTr="002C3C49">
        <w:trPr>
          <w:trHeight w:val="387"/>
        </w:trPr>
        <w:tc>
          <w:tcPr>
            <w:tcW w:w="3969" w:type="dxa"/>
            <w:tcBorders>
              <w:bottom w:val="nil"/>
            </w:tcBorders>
            <w:vAlign w:val="bottom"/>
          </w:tcPr>
          <w:p w14:paraId="177DD873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1" w:type="dxa"/>
            <w:tcBorders>
              <w:bottom w:val="nil"/>
            </w:tcBorders>
            <w:vAlign w:val="bottom"/>
          </w:tcPr>
          <w:p w14:paraId="51E562FB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81321A8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0FF0824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2E82C51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FF8CDBB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6F96284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84524DE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FA413FE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4A5B" w:rsidRPr="00D72255" w14:paraId="37CB32E5" w14:textId="77777777" w:rsidTr="002C3C49">
        <w:trPr>
          <w:trHeight w:val="386"/>
        </w:trPr>
        <w:tc>
          <w:tcPr>
            <w:tcW w:w="9000" w:type="dxa"/>
            <w:gridSpan w:val="9"/>
            <w:tcBorders>
              <w:top w:val="nil"/>
            </w:tcBorders>
            <w:vAlign w:val="bottom"/>
          </w:tcPr>
          <w:p w14:paraId="71BB4176" w14:textId="0D6F749E" w:rsidR="00654A5B" w:rsidRPr="00D72255" w:rsidRDefault="00654A5B" w:rsidP="00654A5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54A5B" w:rsidRPr="00D72255" w14:paraId="7E586822" w14:textId="77777777" w:rsidTr="002C3C49">
        <w:trPr>
          <w:trHeight w:val="386"/>
        </w:trPr>
        <w:tc>
          <w:tcPr>
            <w:tcW w:w="3969" w:type="dxa"/>
            <w:tcBorders>
              <w:top w:val="nil"/>
            </w:tcBorders>
            <w:vAlign w:val="bottom"/>
          </w:tcPr>
          <w:p w14:paraId="05D4C8FA" w14:textId="77777777" w:rsidR="00654A5B" w:rsidRPr="00EB4282" w:rsidRDefault="00654A5B" w:rsidP="00654A5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dxa"/>
            <w:tcBorders>
              <w:top w:val="nil"/>
            </w:tcBorders>
          </w:tcPr>
          <w:p w14:paraId="4F2EC08A" w14:textId="77777777" w:rsidR="00654A5B" w:rsidRPr="00D72255" w:rsidRDefault="00654A5B" w:rsidP="00654A5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bottom"/>
          </w:tcPr>
          <w:p w14:paraId="4D607707" w14:textId="59D7200D" w:rsidR="00654A5B" w:rsidRPr="00D72255" w:rsidRDefault="00654A5B" w:rsidP="00654A5B">
            <w:pPr>
              <w:tabs>
                <w:tab w:val="decimal" w:pos="631"/>
              </w:tabs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  <w:vAlign w:val="bottom"/>
          </w:tcPr>
          <w:p w14:paraId="08C3304C" w14:textId="77777777" w:rsidR="00654A5B" w:rsidRPr="00D72255" w:rsidRDefault="00654A5B" w:rsidP="00654A5B">
            <w:pPr>
              <w:tabs>
                <w:tab w:val="decimal" w:pos="10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bottom"/>
          </w:tcPr>
          <w:p w14:paraId="2029CADE" w14:textId="4F8705E3" w:rsidR="00654A5B" w:rsidRPr="00654A5B" w:rsidRDefault="00654A5B" w:rsidP="00654A5B">
            <w:pPr>
              <w:tabs>
                <w:tab w:val="clear" w:pos="227"/>
                <w:tab w:val="left" w:pos="0"/>
                <w:tab w:val="decimal" w:pos="631"/>
              </w:tabs>
              <w:ind w:right="-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54A5B">
              <w:rPr>
                <w:rFonts w:ascii="Angsana New" w:hAnsi="Angsana New"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654A5B" w:rsidRPr="00D72255" w14:paraId="76B2C8F7" w14:textId="77777777" w:rsidTr="002C3C49">
        <w:trPr>
          <w:trHeight w:val="386"/>
        </w:trPr>
        <w:tc>
          <w:tcPr>
            <w:tcW w:w="3969" w:type="dxa"/>
            <w:tcBorders>
              <w:top w:val="nil"/>
            </w:tcBorders>
          </w:tcPr>
          <w:p w14:paraId="39C7153B" w14:textId="77777777" w:rsidR="00654A5B" w:rsidRPr="00EB4282" w:rsidRDefault="00654A5B" w:rsidP="00654A5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dxa"/>
            <w:tcBorders>
              <w:top w:val="nil"/>
            </w:tcBorders>
          </w:tcPr>
          <w:p w14:paraId="2586550C" w14:textId="77777777" w:rsidR="00654A5B" w:rsidRPr="00D72255" w:rsidRDefault="00654A5B" w:rsidP="00654A5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2D797451" w14:textId="34605AA4" w:rsidR="00654A5B" w:rsidRPr="00D72255" w:rsidRDefault="00654A5B" w:rsidP="00654A5B">
            <w:pPr>
              <w:ind w:right="90" w:firstLine="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  <w:vAlign w:val="center"/>
          </w:tcPr>
          <w:p w14:paraId="277021CB" w14:textId="77777777" w:rsidR="00654A5B" w:rsidRPr="00D72255" w:rsidRDefault="00654A5B" w:rsidP="00654A5B">
            <w:pPr>
              <w:tabs>
                <w:tab w:val="decimal" w:pos="10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center"/>
          </w:tcPr>
          <w:p w14:paraId="13CD1E79" w14:textId="6F8218AC" w:rsidR="00654A5B" w:rsidRPr="00D72255" w:rsidRDefault="00654A5B" w:rsidP="00654A5B">
            <w:pPr>
              <w:tabs>
                <w:tab w:val="clear" w:pos="907"/>
                <w:tab w:val="decimal" w:pos="631"/>
                <w:tab w:val="left" w:pos="8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  <w:vAlign w:val="center"/>
          </w:tcPr>
          <w:p w14:paraId="3F16C480" w14:textId="77777777" w:rsidR="00654A5B" w:rsidRPr="00D72255" w:rsidRDefault="00654A5B" w:rsidP="00654A5B">
            <w:pPr>
              <w:tabs>
                <w:tab w:val="decimal" w:pos="10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center"/>
          </w:tcPr>
          <w:p w14:paraId="677D3358" w14:textId="6CF9692E" w:rsidR="00654A5B" w:rsidRPr="00D72255" w:rsidRDefault="00654A5B" w:rsidP="00654A5B">
            <w:pPr>
              <w:tabs>
                <w:tab w:val="decimal" w:pos="63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0</w:t>
            </w:r>
            <w:r w:rsidRPr="000E419E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0" w:type="dxa"/>
            <w:tcBorders>
              <w:top w:val="single" w:sz="4" w:space="0" w:color="auto"/>
              <w:bottom w:val="nil"/>
            </w:tcBorders>
            <w:vAlign w:val="center"/>
          </w:tcPr>
          <w:p w14:paraId="4927B6CC" w14:textId="77777777" w:rsidR="00654A5B" w:rsidRPr="00D72255" w:rsidRDefault="00654A5B" w:rsidP="00654A5B">
            <w:pPr>
              <w:tabs>
                <w:tab w:val="decimal" w:pos="10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center"/>
          </w:tcPr>
          <w:p w14:paraId="139C854E" w14:textId="3744FCBA" w:rsidR="00654A5B" w:rsidRPr="00D72255" w:rsidRDefault="00654A5B" w:rsidP="00654A5B">
            <w:pPr>
              <w:tabs>
                <w:tab w:val="decimal" w:pos="631"/>
              </w:tabs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54A5B" w:rsidRPr="00D72255" w14:paraId="40A4781A" w14:textId="77777777" w:rsidTr="002C3C49">
        <w:trPr>
          <w:trHeight w:val="386"/>
        </w:trPr>
        <w:tc>
          <w:tcPr>
            <w:tcW w:w="3969" w:type="dxa"/>
            <w:tcBorders>
              <w:top w:val="nil"/>
            </w:tcBorders>
          </w:tcPr>
          <w:p w14:paraId="432961C9" w14:textId="77777777" w:rsidR="00654A5B" w:rsidRPr="00EB4282" w:rsidRDefault="00654A5B" w:rsidP="00654A5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dxa"/>
            <w:tcBorders>
              <w:top w:val="nil"/>
            </w:tcBorders>
          </w:tcPr>
          <w:p w14:paraId="259940A6" w14:textId="77777777" w:rsidR="00654A5B" w:rsidRPr="00D72255" w:rsidRDefault="00654A5B" w:rsidP="00654A5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351F7FA" w14:textId="6CA03E83" w:rsidR="00654A5B" w:rsidRPr="00D72255" w:rsidRDefault="00654A5B" w:rsidP="00654A5B">
            <w:pPr>
              <w:ind w:right="90" w:firstLine="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AA2D2DC" w14:textId="77777777" w:rsidR="00654A5B" w:rsidRPr="00D72255" w:rsidRDefault="00654A5B" w:rsidP="00654A5B">
            <w:pPr>
              <w:tabs>
                <w:tab w:val="decimal" w:pos="10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53804619" w14:textId="5A8B2AB7" w:rsidR="00654A5B" w:rsidRPr="00D72255" w:rsidRDefault="00654A5B" w:rsidP="00654A5B">
            <w:pPr>
              <w:tabs>
                <w:tab w:val="decimal" w:pos="631"/>
              </w:tabs>
              <w:ind w:right="90" w:firstLine="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B0E0784" w14:textId="77777777" w:rsidR="00654A5B" w:rsidRPr="00D72255" w:rsidRDefault="00654A5B" w:rsidP="00654A5B">
            <w:pPr>
              <w:tabs>
                <w:tab w:val="decimal" w:pos="10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center"/>
          </w:tcPr>
          <w:p w14:paraId="64435C5F" w14:textId="27F28387" w:rsidR="00654A5B" w:rsidRPr="00D72255" w:rsidRDefault="00654A5B" w:rsidP="00654A5B">
            <w:pPr>
              <w:tabs>
                <w:tab w:val="decimal" w:pos="631"/>
              </w:tabs>
              <w:ind w:right="90" w:firstLine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center"/>
          </w:tcPr>
          <w:p w14:paraId="073B8773" w14:textId="77777777" w:rsidR="00654A5B" w:rsidRPr="00D72255" w:rsidRDefault="00654A5B" w:rsidP="00654A5B">
            <w:pPr>
              <w:tabs>
                <w:tab w:val="decimal" w:pos="10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vAlign w:val="center"/>
          </w:tcPr>
          <w:p w14:paraId="11C7FF93" w14:textId="1DAC8BBD" w:rsidR="00654A5B" w:rsidRPr="00D72255" w:rsidRDefault="00654A5B" w:rsidP="00654A5B">
            <w:pPr>
              <w:tabs>
                <w:tab w:val="decimal" w:pos="63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54A5B" w:rsidRPr="00D72255" w14:paraId="4BA1B103" w14:textId="77777777" w:rsidTr="002C3C49">
        <w:trPr>
          <w:trHeight w:val="386"/>
        </w:trPr>
        <w:tc>
          <w:tcPr>
            <w:tcW w:w="3969" w:type="dxa"/>
            <w:tcBorders>
              <w:top w:val="nil"/>
            </w:tcBorders>
            <w:vAlign w:val="bottom"/>
          </w:tcPr>
          <w:p w14:paraId="71618EB4" w14:textId="4F10BDC3" w:rsidR="00654A5B" w:rsidRPr="00EB4282" w:rsidRDefault="00654A5B" w:rsidP="00654A5B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441" w:type="dxa"/>
            <w:tcBorders>
              <w:top w:val="nil"/>
            </w:tcBorders>
          </w:tcPr>
          <w:p w14:paraId="46AC864D" w14:textId="77777777" w:rsidR="00654A5B" w:rsidRPr="00D72255" w:rsidRDefault="00654A5B" w:rsidP="00654A5B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A91C00" w14:textId="77777777" w:rsidR="00654A5B" w:rsidRPr="00D72255" w:rsidRDefault="00654A5B" w:rsidP="00654A5B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9A418A5" w14:textId="77777777" w:rsidR="00654A5B" w:rsidRPr="00D72255" w:rsidRDefault="00654A5B" w:rsidP="00654A5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7525A51" w14:textId="77777777" w:rsidR="00654A5B" w:rsidRPr="00D72255" w:rsidRDefault="00654A5B" w:rsidP="00654A5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D5FB03E" w14:textId="77777777" w:rsidR="00654A5B" w:rsidRPr="00D72255" w:rsidRDefault="00654A5B" w:rsidP="00654A5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2AF8F3B2" w14:textId="77777777" w:rsidR="00654A5B" w:rsidRPr="00D72255" w:rsidRDefault="00654A5B" w:rsidP="00654A5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2BA9BDD8" w14:textId="77777777" w:rsidR="00654A5B" w:rsidRPr="00D72255" w:rsidRDefault="00654A5B" w:rsidP="00654A5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29E4DA91" w14:textId="77777777" w:rsidR="00654A5B" w:rsidRPr="00D72255" w:rsidRDefault="00654A5B" w:rsidP="00654A5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7CD2" w:rsidRPr="00D72255" w14:paraId="688D61AB" w14:textId="77777777" w:rsidTr="002C3C49">
        <w:trPr>
          <w:trHeight w:val="386"/>
        </w:trPr>
        <w:tc>
          <w:tcPr>
            <w:tcW w:w="3969" w:type="dxa"/>
            <w:vAlign w:val="bottom"/>
          </w:tcPr>
          <w:p w14:paraId="29250992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441" w:type="dxa"/>
          </w:tcPr>
          <w:p w14:paraId="0CECF40B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95B00D7" w14:textId="771E6AEA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11,567,468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333C36CF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80F8309" w14:textId="30D3C3A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2,968,699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622AFF5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2BC532FB" w14:textId="7DFCE6B2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11,567,468</w:t>
            </w:r>
          </w:p>
        </w:tc>
        <w:tc>
          <w:tcPr>
            <w:tcW w:w="80" w:type="dxa"/>
            <w:tcBorders>
              <w:top w:val="nil"/>
            </w:tcBorders>
            <w:vAlign w:val="bottom"/>
          </w:tcPr>
          <w:p w14:paraId="47418D17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</w:tcBorders>
            <w:vAlign w:val="bottom"/>
          </w:tcPr>
          <w:p w14:paraId="38CE9741" w14:textId="714C8EDC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2,968,699</w:t>
            </w:r>
          </w:p>
        </w:tc>
      </w:tr>
      <w:tr w:rsidR="00517CD2" w:rsidRPr="00D72255" w14:paraId="18E47EC4" w14:textId="77777777" w:rsidTr="002C3C49">
        <w:trPr>
          <w:trHeight w:val="225"/>
        </w:trPr>
        <w:tc>
          <w:tcPr>
            <w:tcW w:w="3969" w:type="dxa"/>
            <w:vAlign w:val="bottom"/>
          </w:tcPr>
          <w:p w14:paraId="12E8BAC9" w14:textId="77777777" w:rsidR="00517CD2" w:rsidRPr="005B2C8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41" w:type="dxa"/>
          </w:tcPr>
          <w:p w14:paraId="05526673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30EA72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09EF8C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DB98F5A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2BD52FB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42519C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0E5A18A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16F60E2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19556D92" w14:textId="77777777" w:rsidTr="002C3C49">
        <w:trPr>
          <w:trHeight w:val="386"/>
        </w:trPr>
        <w:tc>
          <w:tcPr>
            <w:tcW w:w="3969" w:type="dxa"/>
            <w:vAlign w:val="bottom"/>
          </w:tcPr>
          <w:p w14:paraId="10DFF5AE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441" w:type="dxa"/>
          </w:tcPr>
          <w:p w14:paraId="7AE0CAD5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D2372E" w14:textId="64F895E8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2,097,732</w:t>
            </w:r>
          </w:p>
        </w:tc>
        <w:tc>
          <w:tcPr>
            <w:tcW w:w="90" w:type="dxa"/>
            <w:vAlign w:val="bottom"/>
          </w:tcPr>
          <w:p w14:paraId="479BA578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7CA8E" w14:textId="06C4FABA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655,740</w:t>
            </w:r>
          </w:p>
        </w:tc>
        <w:tc>
          <w:tcPr>
            <w:tcW w:w="90" w:type="dxa"/>
            <w:vAlign w:val="bottom"/>
          </w:tcPr>
          <w:p w14:paraId="46927AE2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C810D02" w14:textId="20406A24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2,097,732</w:t>
            </w:r>
          </w:p>
        </w:tc>
        <w:tc>
          <w:tcPr>
            <w:tcW w:w="80" w:type="dxa"/>
            <w:vAlign w:val="bottom"/>
          </w:tcPr>
          <w:p w14:paraId="7DDD0EEB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923DB1" w14:textId="39B15182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655,740</w:t>
            </w:r>
          </w:p>
        </w:tc>
      </w:tr>
      <w:tr w:rsidR="00517CD2" w:rsidRPr="00D72255" w14:paraId="0C857145" w14:textId="77777777" w:rsidTr="002C3C49">
        <w:trPr>
          <w:trHeight w:val="386"/>
        </w:trPr>
        <w:tc>
          <w:tcPr>
            <w:tcW w:w="3969" w:type="dxa"/>
            <w:vAlign w:val="bottom"/>
          </w:tcPr>
          <w:p w14:paraId="7D592B57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441" w:type="dxa"/>
          </w:tcPr>
          <w:p w14:paraId="60E09660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F5BEC3" w14:textId="2F9BCBB6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(1,960,216)</w:t>
            </w:r>
          </w:p>
        </w:tc>
        <w:tc>
          <w:tcPr>
            <w:tcW w:w="90" w:type="dxa"/>
            <w:vAlign w:val="bottom"/>
          </w:tcPr>
          <w:p w14:paraId="48A4092B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097A7" w14:textId="0B332E5D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2,405,992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9C6C420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95ECD07" w14:textId="0D647B84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(1,960,216)</w:t>
            </w:r>
          </w:p>
        </w:tc>
        <w:tc>
          <w:tcPr>
            <w:tcW w:w="80" w:type="dxa"/>
            <w:vAlign w:val="bottom"/>
          </w:tcPr>
          <w:p w14:paraId="54EC515F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8FA7C76" w14:textId="64F3890C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2,405,992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17CD2" w:rsidRPr="00D72255" w14:paraId="0FA01C78" w14:textId="77777777" w:rsidTr="002C3C49">
        <w:trPr>
          <w:trHeight w:val="386"/>
        </w:trPr>
        <w:tc>
          <w:tcPr>
            <w:tcW w:w="3969" w:type="dxa"/>
          </w:tcPr>
          <w:p w14:paraId="76571298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441" w:type="dxa"/>
          </w:tcPr>
          <w:p w14:paraId="057149B5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6255B3A" w14:textId="06E2C436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137,516</w:t>
            </w:r>
          </w:p>
        </w:tc>
        <w:tc>
          <w:tcPr>
            <w:tcW w:w="90" w:type="dxa"/>
            <w:vAlign w:val="bottom"/>
          </w:tcPr>
          <w:p w14:paraId="42299BEF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14FEDD3" w14:textId="49ACFA6A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249,748</w:t>
            </w:r>
          </w:p>
        </w:tc>
        <w:tc>
          <w:tcPr>
            <w:tcW w:w="90" w:type="dxa"/>
            <w:vAlign w:val="bottom"/>
          </w:tcPr>
          <w:p w14:paraId="026394DE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4152BAA0" w14:textId="3C62D808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137,516</w:t>
            </w:r>
          </w:p>
        </w:tc>
        <w:tc>
          <w:tcPr>
            <w:tcW w:w="80" w:type="dxa"/>
            <w:vAlign w:val="bottom"/>
          </w:tcPr>
          <w:p w14:paraId="1DCE6BE3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130DB331" w14:textId="63FBA2F6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249,748</w:t>
            </w:r>
          </w:p>
        </w:tc>
      </w:tr>
      <w:tr w:rsidR="00517CD2" w:rsidRPr="00D72255" w14:paraId="251377CB" w14:textId="77777777" w:rsidTr="002C3C49">
        <w:trPr>
          <w:trHeight w:val="242"/>
        </w:trPr>
        <w:tc>
          <w:tcPr>
            <w:tcW w:w="3969" w:type="dxa"/>
            <w:tcBorders>
              <w:bottom w:val="nil"/>
            </w:tcBorders>
            <w:vAlign w:val="bottom"/>
          </w:tcPr>
          <w:p w14:paraId="0C70EDE1" w14:textId="77777777" w:rsidR="00517CD2" w:rsidRPr="004F2779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1" w:type="dxa"/>
            <w:tcBorders>
              <w:bottom w:val="nil"/>
            </w:tcBorders>
            <w:vAlign w:val="bottom"/>
          </w:tcPr>
          <w:p w14:paraId="636292C0" w14:textId="77777777" w:rsidR="00517CD2" w:rsidRPr="004F2779" w:rsidRDefault="00517CD2" w:rsidP="00517CD2">
            <w:pPr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7A4AA90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33035D8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8E9003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7379630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6A8973C5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362B3F95" w14:textId="77777777" w:rsidR="00517CD2" w:rsidRPr="004F2779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4330A00" w14:textId="77777777" w:rsidR="00517CD2" w:rsidRPr="004F2779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7CD2" w:rsidRPr="00D72255" w14:paraId="4F16D16D" w14:textId="77777777" w:rsidTr="002C3C49">
        <w:trPr>
          <w:trHeight w:val="386"/>
        </w:trPr>
        <w:tc>
          <w:tcPr>
            <w:tcW w:w="3969" w:type="dxa"/>
            <w:tcBorders>
              <w:bottom w:val="nil"/>
            </w:tcBorders>
            <w:vAlign w:val="bottom"/>
          </w:tcPr>
          <w:p w14:paraId="76E77FC2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441" w:type="dxa"/>
            <w:tcBorders>
              <w:bottom w:val="nil"/>
            </w:tcBorders>
          </w:tcPr>
          <w:p w14:paraId="2A1D2D97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6AB3ED" w14:textId="1B214AA6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946,97</w:t>
            </w:r>
            <w:r w:rsidR="000B0D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4855C2B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2DCBFD" w14:textId="278F90B4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6F7981A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3930C90" w14:textId="346336E3" w:rsidR="00517CD2" w:rsidRPr="00D72255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946,97</w:t>
            </w:r>
            <w:r w:rsidR="000B0D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6B55D876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75E134A" w14:textId="07543810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7CD2" w:rsidRPr="00D72255" w14:paraId="73C52C32" w14:textId="77777777" w:rsidTr="002C3C49">
        <w:trPr>
          <w:trHeight w:val="386"/>
        </w:trPr>
        <w:tc>
          <w:tcPr>
            <w:tcW w:w="3969" w:type="dxa"/>
            <w:tcBorders>
              <w:top w:val="nil"/>
              <w:bottom w:val="nil"/>
            </w:tcBorders>
          </w:tcPr>
          <w:p w14:paraId="396D30BE" w14:textId="77777777" w:rsidR="00517CD2" w:rsidRPr="00EB4282" w:rsidRDefault="00517CD2" w:rsidP="00517CD2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441" w:type="dxa"/>
            <w:tcBorders>
              <w:top w:val="nil"/>
              <w:bottom w:val="nil"/>
            </w:tcBorders>
          </w:tcPr>
          <w:p w14:paraId="2CF3C350" w14:textId="77777777" w:rsidR="00517CD2" w:rsidRPr="00D72255" w:rsidRDefault="00517CD2" w:rsidP="00517CD2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8A92F" w14:textId="39D65353" w:rsidR="00517CD2" w:rsidRPr="00FF5702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1,084,489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19F30BC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D9322" w14:textId="655F8E25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249,748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0A25C57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D390B" w14:textId="378F4567" w:rsidR="00517CD2" w:rsidRPr="00F86E9B" w:rsidRDefault="006762F3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1,084,489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94220C1" w14:textId="77777777" w:rsidR="00517CD2" w:rsidRPr="00D72255" w:rsidRDefault="00517CD2" w:rsidP="00517CD2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F6A12" w14:textId="615AD13B" w:rsidR="00517CD2" w:rsidRPr="00D72255" w:rsidRDefault="00517CD2" w:rsidP="00517CD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249,748</w:t>
            </w:r>
          </w:p>
        </w:tc>
      </w:tr>
    </w:tbl>
    <w:p w14:paraId="080DB110" w14:textId="2CCE0785" w:rsidR="000E13F4" w:rsidRPr="000E13F4" w:rsidRDefault="000E13F4" w:rsidP="00C73464">
      <w:pPr>
        <w:pStyle w:val="BodyText2"/>
        <w:spacing w:before="120"/>
        <w:rPr>
          <w:rFonts w:asciiTheme="majorBidi" w:eastAsia="Malgun Gothic" w:hAnsiTheme="majorBidi" w:cstheme="majorBidi"/>
          <w:b/>
          <w:bCs/>
          <w:sz w:val="28"/>
          <w:szCs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br w:type="page"/>
      </w:r>
    </w:p>
    <w:p w14:paraId="3C30402A" w14:textId="080DE873" w:rsidR="00252C34" w:rsidRPr="00E845B2" w:rsidRDefault="00252C34" w:rsidP="00683F3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เงินฝ</w:t>
      </w:r>
      <w:r w:rsidR="00CD7EFD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า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</w:t>
      </w:r>
      <w:r w:rsidR="00CD7EFD"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สถาบันการเงินที่ติดภาระค้ำประกัน</w:t>
      </w:r>
    </w:p>
    <w:p w14:paraId="12D7FD31" w14:textId="7B90610C" w:rsidR="00CD7EFD" w:rsidRPr="00D72255" w:rsidRDefault="00262297" w:rsidP="000C7A1A">
      <w:pPr>
        <w:pStyle w:val="BodyText2"/>
        <w:ind w:left="547" w:hanging="187"/>
        <w:rPr>
          <w:sz w:val="28"/>
          <w:szCs w:val="28"/>
          <w:lang w:val="en-US"/>
        </w:rPr>
      </w:pPr>
      <w:r w:rsidRPr="000C60A2">
        <w:rPr>
          <w:rFonts w:hint="cs"/>
          <w:sz w:val="28"/>
          <w:szCs w:val="28"/>
          <w:cs/>
          <w:lang w:val="en-US"/>
        </w:rPr>
        <w:t>เงินฝากสถาบันการเงินที่ติดภาระค้ำประกัน</w:t>
      </w:r>
      <w:r w:rsidR="00DD3377" w:rsidRPr="000C60A2">
        <w:rPr>
          <w:rFonts w:hint="cs"/>
          <w:sz w:val="28"/>
          <w:szCs w:val="28"/>
          <w:cs/>
          <w:lang w:val="en-US"/>
        </w:rPr>
        <w:t xml:space="preserve"> ณ วันที่</w:t>
      </w:r>
      <w:r w:rsidR="00DD3377" w:rsidRPr="000C60A2">
        <w:rPr>
          <w:rFonts w:hint="cs"/>
          <w:sz w:val="28"/>
          <w:szCs w:val="28"/>
          <w:lang w:val="en-US"/>
        </w:rPr>
        <w:t xml:space="preserve"> </w:t>
      </w:r>
      <w:r w:rsidR="008853DB">
        <w:rPr>
          <w:sz w:val="28"/>
          <w:szCs w:val="28"/>
          <w:lang w:val="en-US"/>
        </w:rPr>
        <w:t>30</w:t>
      </w:r>
      <w:r w:rsidR="00BD1AFB">
        <w:rPr>
          <w:sz w:val="28"/>
          <w:szCs w:val="28"/>
          <w:lang w:val="en-US"/>
        </w:rPr>
        <w:t xml:space="preserve"> </w:t>
      </w:r>
      <w:r w:rsidR="00BD1AFB">
        <w:rPr>
          <w:rFonts w:hint="cs"/>
          <w:sz w:val="28"/>
          <w:szCs w:val="28"/>
          <w:cs/>
          <w:lang w:val="en-US"/>
        </w:rPr>
        <w:t>มิถุนายน</w:t>
      </w:r>
      <w:r w:rsidR="00DD3377" w:rsidRPr="008C6DCB">
        <w:rPr>
          <w:rFonts w:hint="cs"/>
          <w:sz w:val="28"/>
          <w:szCs w:val="28"/>
          <w:lang w:val="en-US"/>
        </w:rPr>
        <w:t xml:space="preserve"> </w:t>
      </w:r>
      <w:r w:rsidR="00DD3377" w:rsidRPr="00D72255">
        <w:rPr>
          <w:rFonts w:hint="cs"/>
          <w:sz w:val="28"/>
          <w:szCs w:val="28"/>
          <w:lang w:val="en-US"/>
        </w:rPr>
        <w:t>256</w:t>
      </w:r>
      <w:r w:rsidR="00A47C20">
        <w:rPr>
          <w:sz w:val="28"/>
          <w:szCs w:val="28"/>
          <w:lang w:val="en-US"/>
        </w:rPr>
        <w:t>9</w:t>
      </w:r>
      <w:r w:rsidR="00DD3377" w:rsidRPr="00D72255">
        <w:rPr>
          <w:rFonts w:hint="cs"/>
          <w:sz w:val="28"/>
          <w:szCs w:val="28"/>
          <w:lang w:val="en-US"/>
        </w:rPr>
        <w:t xml:space="preserve"> </w:t>
      </w:r>
      <w:r w:rsidR="00DD3377" w:rsidRPr="00EB4282">
        <w:rPr>
          <w:rFonts w:hint="cs"/>
          <w:sz w:val="28"/>
          <w:szCs w:val="28"/>
          <w:cs/>
          <w:lang w:val="en-US"/>
        </w:rPr>
        <w:t xml:space="preserve">และ </w:t>
      </w:r>
      <w:r w:rsidR="00DD3377" w:rsidRPr="00D72255">
        <w:rPr>
          <w:rFonts w:hint="cs"/>
          <w:sz w:val="28"/>
          <w:szCs w:val="28"/>
          <w:lang w:val="en-US"/>
        </w:rPr>
        <w:t xml:space="preserve">31 </w:t>
      </w:r>
      <w:r w:rsidR="00DD3377" w:rsidRPr="00EB4282">
        <w:rPr>
          <w:rFonts w:hint="cs"/>
          <w:sz w:val="28"/>
          <w:szCs w:val="28"/>
          <w:cs/>
          <w:lang w:val="en-US"/>
        </w:rPr>
        <w:t xml:space="preserve">ธันวาคม </w:t>
      </w:r>
      <w:r w:rsidR="00DD3377" w:rsidRPr="00D72255">
        <w:rPr>
          <w:rFonts w:hint="cs"/>
          <w:sz w:val="28"/>
          <w:szCs w:val="28"/>
          <w:lang w:val="en-US"/>
        </w:rPr>
        <w:t>256</w:t>
      </w:r>
      <w:r w:rsidR="007B7826">
        <w:rPr>
          <w:sz w:val="28"/>
          <w:szCs w:val="28"/>
          <w:lang w:val="en-US"/>
        </w:rPr>
        <w:t>8</w:t>
      </w:r>
      <w:r w:rsidR="00DD3377" w:rsidRPr="00D72255">
        <w:rPr>
          <w:rFonts w:hint="cs"/>
          <w:sz w:val="28"/>
          <w:szCs w:val="28"/>
          <w:lang w:val="en-US"/>
        </w:rPr>
        <w:t xml:space="preserve"> </w:t>
      </w:r>
      <w:r w:rsidR="00DD3377" w:rsidRPr="00EB4282">
        <w:rPr>
          <w:rFonts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1093"/>
      </w:tblGrid>
      <w:tr w:rsidR="00AC7BC2" w:rsidRPr="00D72255" w14:paraId="228B5AA3" w14:textId="77777777" w:rsidTr="002C3C49">
        <w:trPr>
          <w:trHeight w:val="70"/>
        </w:trPr>
        <w:tc>
          <w:tcPr>
            <w:tcW w:w="2340" w:type="dxa"/>
            <w:vAlign w:val="bottom"/>
          </w:tcPr>
          <w:p w14:paraId="2E5239B1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37C0662" w14:textId="77777777" w:rsidR="00AC7BC2" w:rsidRPr="00EB4282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80D913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B893DAD" w14:textId="77777777" w:rsidR="00AC7BC2" w:rsidRPr="00EB4282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B100D5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vAlign w:val="bottom"/>
          </w:tcPr>
          <w:p w14:paraId="01DD517A" w14:textId="77777777" w:rsidR="00AC7BC2" w:rsidRPr="00EB4282" w:rsidRDefault="00AC7BC2" w:rsidP="00F67EB6">
            <w:pPr>
              <w:ind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C7BC2" w:rsidRPr="00D72255" w14:paraId="1D0CB5D8" w14:textId="77777777" w:rsidTr="002C3C49">
        <w:trPr>
          <w:trHeight w:val="70"/>
        </w:trPr>
        <w:tc>
          <w:tcPr>
            <w:tcW w:w="2340" w:type="dxa"/>
            <w:vAlign w:val="bottom"/>
          </w:tcPr>
          <w:p w14:paraId="5720E43A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23E05AB7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7104E98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480ECF0" w14:textId="0F5B9569" w:rsidR="00AC7BC2" w:rsidRPr="00D72255" w:rsidRDefault="00E9401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410E92D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bottom"/>
          </w:tcPr>
          <w:p w14:paraId="67254D20" w14:textId="174EDA4B" w:rsidR="00AC7BC2" w:rsidRPr="00D72255" w:rsidRDefault="00A4271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C6E98" w:rsidRPr="00D72255" w14:paraId="3A807826" w14:textId="77777777" w:rsidTr="002C3C49">
        <w:trPr>
          <w:trHeight w:val="70"/>
        </w:trPr>
        <w:tc>
          <w:tcPr>
            <w:tcW w:w="2340" w:type="dxa"/>
            <w:vAlign w:val="bottom"/>
          </w:tcPr>
          <w:p w14:paraId="0BA8E48E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54E131" w14:textId="177AE62F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D1A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7B782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BD1AF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0" w:type="dxa"/>
          </w:tcPr>
          <w:p w14:paraId="78500B2F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CA09FA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</w:tcBorders>
          </w:tcPr>
          <w:p w14:paraId="2EED980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EF41ED" w14:textId="616D3907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D1A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BD1AF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4C1101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923678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D404859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4655B" w14:textId="4E09AD0B" w:rsidR="00AC7BC2" w:rsidRPr="00D72255" w:rsidRDefault="00D92CC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D1A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BD1AF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D514AE6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2B3102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C6E98" w:rsidRPr="00D72255" w14:paraId="5C678CFC" w14:textId="77777777" w:rsidTr="002C3C49">
        <w:trPr>
          <w:trHeight w:val="70"/>
        </w:trPr>
        <w:tc>
          <w:tcPr>
            <w:tcW w:w="2340" w:type="dxa"/>
            <w:vAlign w:val="bottom"/>
          </w:tcPr>
          <w:p w14:paraId="6D8E0F8F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F7E545" w14:textId="3D5C07E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2A237FE1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ED9F4D" w14:textId="5C25D92D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6D05082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172020" w14:textId="574C5B29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133868F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203AAC" w14:textId="11C61865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D77E25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378EE" w14:textId="7BCEBBF3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50B2FAF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D526131" w14:textId="298833F4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7B782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E3064F" w:rsidRPr="00D72255" w14:paraId="4E95E697" w14:textId="77777777" w:rsidTr="002C3C49">
        <w:tc>
          <w:tcPr>
            <w:tcW w:w="2340" w:type="dxa"/>
          </w:tcPr>
          <w:p w14:paraId="17BEB0B3" w14:textId="28E1E20B" w:rsidR="00E3064F" w:rsidRPr="00D72255" w:rsidRDefault="00E3064F" w:rsidP="00E3064F">
            <w:pPr>
              <w:ind w:right="-108" w:firstLine="2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เงินฝากสถาบันการเงินที่ติด</w:t>
            </w:r>
          </w:p>
          <w:p w14:paraId="0B9886E0" w14:textId="7CA99303" w:rsidR="00E3064F" w:rsidRPr="00EB4282" w:rsidRDefault="00E3064F" w:rsidP="00E3064F">
            <w:pPr>
              <w:ind w:right="-108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 xml:space="preserve">    ภาระค้ำประกัน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7B055B" w14:textId="24031BC9" w:rsidR="00E3064F" w:rsidRPr="00C27EB6" w:rsidRDefault="00122294" w:rsidP="00E306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90" w:type="dxa"/>
            <w:vAlign w:val="bottom"/>
          </w:tcPr>
          <w:p w14:paraId="0B8966ED" w14:textId="77777777" w:rsidR="00E3064F" w:rsidRPr="0058249E" w:rsidRDefault="00E3064F" w:rsidP="00E306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3E571C" w14:textId="6A402F53" w:rsidR="00E3064F" w:rsidRPr="0058249E" w:rsidRDefault="00E3064F" w:rsidP="00E306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49E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0" w:type="dxa"/>
            <w:vAlign w:val="bottom"/>
          </w:tcPr>
          <w:p w14:paraId="3FA08BD0" w14:textId="77777777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07EB6" w14:textId="334EDB7D" w:rsidR="00E3064F" w:rsidRPr="00D72255" w:rsidRDefault="00122294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2A9BEEB" w14:textId="77777777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1D0E" w14:textId="3FCF7FA4" w:rsidR="00E3064F" w:rsidRPr="00D72255" w:rsidRDefault="00E3064F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797D7A33" w14:textId="7F40007A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E7BE" w14:textId="44204669" w:rsidR="00E3064F" w:rsidRPr="00EB4282" w:rsidRDefault="00122294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0C584F8D" w14:textId="77777777" w:rsidR="00E3064F" w:rsidRPr="00D72255" w:rsidRDefault="00E3064F" w:rsidP="00E3064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7A70" w14:textId="43CF4C39" w:rsidR="00E3064F" w:rsidRPr="00D72255" w:rsidRDefault="00E3064F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3064F" w:rsidRPr="00D72255" w14:paraId="539F0E0C" w14:textId="77777777" w:rsidTr="002C3C49">
        <w:tc>
          <w:tcPr>
            <w:tcW w:w="2340" w:type="dxa"/>
            <w:vAlign w:val="bottom"/>
          </w:tcPr>
          <w:p w14:paraId="67BC08C4" w14:textId="77777777" w:rsidR="00E3064F" w:rsidRPr="00EB4282" w:rsidRDefault="00E3064F" w:rsidP="00E3064F">
            <w:pPr>
              <w:ind w:right="-108" w:firstLine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3A94635" w14:textId="77777777" w:rsidR="00E3064F" w:rsidRPr="00D72255" w:rsidRDefault="00E3064F" w:rsidP="00E3064F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FF73485" w14:textId="77777777" w:rsidR="00E3064F" w:rsidRPr="00862C21" w:rsidRDefault="00E3064F" w:rsidP="00E306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6C747" w14:textId="77777777" w:rsidR="00E3064F" w:rsidRPr="00D72255" w:rsidRDefault="00E3064F" w:rsidP="00E3064F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37DD77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37DC92" w14:textId="097D717D" w:rsidR="00E3064F" w:rsidRPr="00D72255" w:rsidRDefault="00122294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5A15ABAC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67CF23" w14:textId="08A81FEF" w:rsidR="00E3064F" w:rsidRPr="00D72255" w:rsidRDefault="00E3064F" w:rsidP="00E3064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0582298A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052F8" w14:textId="3AE62CAE" w:rsidR="00E3064F" w:rsidRPr="00D72255" w:rsidRDefault="00122294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</w:tcPr>
          <w:p w14:paraId="6EFBEB01" w14:textId="77777777" w:rsidR="00E3064F" w:rsidRPr="00D72255" w:rsidRDefault="00E3064F" w:rsidP="00E3064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1736964" w14:textId="1B27F1D6" w:rsidR="00E3064F" w:rsidRPr="00D72255" w:rsidRDefault="00E3064F" w:rsidP="00E3064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</w:tr>
    </w:tbl>
    <w:p w14:paraId="28998BC3" w14:textId="74C1B025" w:rsidR="00C7625C" w:rsidRDefault="00BF14DA" w:rsidP="008E4426">
      <w:pPr>
        <w:pStyle w:val="BodyText2"/>
        <w:spacing w:before="120"/>
        <w:ind w:left="547" w:hanging="187"/>
        <w:rPr>
          <w:sz w:val="28"/>
          <w:szCs w:val="28"/>
          <w:lang w:val="en-US"/>
        </w:rPr>
      </w:pPr>
      <w:r w:rsidRPr="00EB4282">
        <w:rPr>
          <w:rFonts w:hint="cs"/>
          <w:sz w:val="28"/>
          <w:szCs w:val="28"/>
          <w:cs/>
          <w:lang w:val="en-US"/>
        </w:rPr>
        <w:t xml:space="preserve">เงินฝากสถาบันการเงินที่ติดภาระค้ำประกัน </w:t>
      </w:r>
      <w:r w:rsidR="00464B88" w:rsidRPr="00EB4282">
        <w:rPr>
          <w:rFonts w:hint="cs"/>
          <w:sz w:val="28"/>
          <w:szCs w:val="28"/>
          <w:cs/>
          <w:lang w:val="en-US"/>
        </w:rPr>
        <w:t>บริษัท</w:t>
      </w:r>
      <w:r w:rsidRPr="00EB4282">
        <w:rPr>
          <w:rFonts w:hint="cs"/>
          <w:sz w:val="28"/>
          <w:szCs w:val="28"/>
          <w:cs/>
          <w:lang w:val="en-US"/>
        </w:rPr>
        <w:t>ได้นำไปเป็นหลักทรัพย์ค้ำประกันวงเงินสินเชื่อ</w:t>
      </w:r>
    </w:p>
    <w:p w14:paraId="59093E5F" w14:textId="77777777" w:rsidR="008E4426" w:rsidRPr="00FC46D2" w:rsidRDefault="008E4426" w:rsidP="00BA685D">
      <w:pPr>
        <w:pStyle w:val="ListParagraph"/>
        <w:numPr>
          <w:ilvl w:val="0"/>
          <w:numId w:val="19"/>
        </w:numPr>
        <w:spacing w:before="240" w:after="12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C46D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ที่ดิน อาคารและอุปกรณ์</w:t>
      </w:r>
    </w:p>
    <w:p w14:paraId="5A157FC4" w14:textId="1BA7933A" w:rsidR="008E4426" w:rsidRPr="00D72255" w:rsidRDefault="008E4426" w:rsidP="008E44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b/>
          <w:sz w:val="28"/>
          <w:szCs w:val="28"/>
          <w:cs/>
        </w:rPr>
        <w:t>รายการเคลื่อนไหวของ</w:t>
      </w:r>
      <w:r w:rsidRPr="00D72255">
        <w:rPr>
          <w:rFonts w:ascii="Angsana New" w:hAnsi="Angsana New" w:hint="cs"/>
          <w:sz w:val="28"/>
          <w:szCs w:val="28"/>
          <w:cs/>
        </w:rPr>
        <w:t>ที่ดิน อาคารและอุปกรณ์ระหว่างรอบระยะเวลา</w:t>
      </w:r>
      <w:r w:rsidR="00BA5C1E">
        <w:rPr>
          <w:rFonts w:ascii="Angsana New" w:hAnsi="Angsana New" w:hint="cs"/>
          <w:sz w:val="28"/>
          <w:szCs w:val="28"/>
          <w:cs/>
        </w:rPr>
        <w:t>หก</w:t>
      </w:r>
      <w:r w:rsidRPr="00D72255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3</w:t>
      </w:r>
      <w:r w:rsidR="00BD1AFB">
        <w:rPr>
          <w:rFonts w:ascii="Angsana New" w:hAnsi="Angsana New"/>
          <w:sz w:val="28"/>
          <w:szCs w:val="28"/>
        </w:rPr>
        <w:t xml:space="preserve">0 </w:t>
      </w:r>
      <w:r w:rsidR="00BD1AFB">
        <w:rPr>
          <w:rFonts w:ascii="Angsana New" w:hAnsi="Angsana New" w:hint="cs"/>
          <w:sz w:val="28"/>
          <w:szCs w:val="28"/>
          <w:cs/>
        </w:rPr>
        <w:t>มิถุนายน</w:t>
      </w:r>
      <w:r w:rsidRPr="008C6DCB">
        <w:rPr>
          <w:rFonts w:ascii="Angsana New" w:hAnsi="Angsana New" w:hint="cs"/>
          <w:sz w:val="28"/>
          <w:szCs w:val="28"/>
        </w:rPr>
        <w:t xml:space="preserve"> </w:t>
      </w:r>
      <w:r w:rsidRPr="00D72255">
        <w:rPr>
          <w:rFonts w:ascii="Angsana New" w:hAnsi="Angsana New" w:hint="cs"/>
          <w:sz w:val="28"/>
          <w:szCs w:val="28"/>
        </w:rPr>
        <w:t>256</w:t>
      </w:r>
      <w:r w:rsidR="002018EE">
        <w:rPr>
          <w:rFonts w:ascii="Angsana New" w:hAnsi="Angsana New"/>
          <w:sz w:val="28"/>
          <w:szCs w:val="28"/>
        </w:rPr>
        <w:t>9</w:t>
      </w:r>
      <w:r w:rsidR="003F2923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 w:hint="cs"/>
          <w:sz w:val="28"/>
          <w:szCs w:val="28"/>
          <w:cs/>
        </w:rPr>
        <w:t>และ</w:t>
      </w:r>
      <w:r w:rsidRPr="008C11DF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EB4282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Pr="00EB4282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2018EE">
        <w:rPr>
          <w:rFonts w:ascii="Angsana New" w:hAnsi="Angsana New"/>
          <w:sz w:val="28"/>
          <w:szCs w:val="28"/>
        </w:rPr>
        <w:t>8</w:t>
      </w:r>
      <w:r w:rsidRPr="00EB428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8E4426" w:rsidRPr="00D72255" w14:paraId="3E050916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90D7DB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5ADD3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A3325" w14:textId="77777777" w:rsidR="008E4426" w:rsidRPr="00EB4282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F4D4" w14:textId="77777777" w:rsidR="008E4426" w:rsidRPr="00D72255" w:rsidRDefault="008E4426" w:rsidP="00167900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8E4426" w:rsidRPr="00D72255" w14:paraId="19B65B23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3A60F1" w14:textId="77777777" w:rsidR="008E4426" w:rsidRPr="00D72255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5E71F" w14:textId="026C05FE" w:rsidR="008E4426" w:rsidRPr="00D72255" w:rsidRDefault="00E94010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08DD8" w14:textId="77777777" w:rsidR="008E4426" w:rsidRPr="00D72255" w:rsidRDefault="008E4426" w:rsidP="0016790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E5B6D" w14:textId="651E8B7A" w:rsidR="008E4426" w:rsidRPr="00EB4282" w:rsidRDefault="00441EF5" w:rsidP="0016790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4426" w:rsidRPr="00D72255" w14:paraId="5BD84198" w14:textId="77777777" w:rsidTr="0016790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D30EFB" w14:textId="77777777" w:rsidR="008E4426" w:rsidRPr="00EB4282" w:rsidRDefault="008E4426" w:rsidP="0016790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26EAD" w14:textId="1F11CE2C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D1A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BD1AF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  <w:p w14:paraId="398CC53B" w14:textId="3DE1E5F2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72EDD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DCA99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26622228" w14:textId="5DFBF5DE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51274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1AF47" w14:textId="1FE7376A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2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D1A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BD1AF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  <w:p w14:paraId="3A8E070B" w14:textId="4713B332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0F913" w14:textId="77777777" w:rsidR="008E4426" w:rsidRPr="00D72255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04411" w14:textId="77777777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F5004E3" w14:textId="6D33EE24" w:rsidR="008E4426" w:rsidRPr="00EB4282" w:rsidRDefault="008E4426" w:rsidP="001679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18E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E4426" w:rsidRPr="00D72255" w14:paraId="398C8A87" w14:textId="77777777" w:rsidTr="00DC761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5948DA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C8481" w14:textId="29AC4030" w:rsidR="008E4426" w:rsidRPr="00EB4282" w:rsidRDefault="00DC7617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622,200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83E9E8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FB14718" w14:textId="5F0E3BDB" w:rsidR="008E4426" w:rsidRPr="00DC7617" w:rsidRDefault="00FC46D2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617">
              <w:rPr>
                <w:rFonts w:ascii="Angsana New" w:hAnsi="Angsana New"/>
                <w:sz w:val="28"/>
                <w:szCs w:val="28"/>
              </w:rPr>
              <w:t>569</w:t>
            </w:r>
            <w:r w:rsidR="00DC7617">
              <w:rPr>
                <w:rFonts w:ascii="Angsana New" w:hAnsi="Angsana New"/>
                <w:sz w:val="28"/>
                <w:szCs w:val="28"/>
              </w:rPr>
              <w:t>,</w:t>
            </w:r>
            <w:r w:rsidRPr="00DC7617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012714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450F6C" w14:textId="240560A5" w:rsidR="008E4426" w:rsidRPr="003775C9" w:rsidRDefault="002A4E95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611,676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D5E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CBFEA4F" w14:textId="0D9C56A7" w:rsidR="008E4426" w:rsidRPr="002A4E95" w:rsidRDefault="00B52179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E95">
              <w:rPr>
                <w:rFonts w:ascii="Angsana New" w:hAnsi="Angsana New"/>
                <w:sz w:val="28"/>
                <w:szCs w:val="28"/>
              </w:rPr>
              <w:t>552,253</w:t>
            </w:r>
          </w:p>
        </w:tc>
      </w:tr>
      <w:tr w:rsidR="00462A38" w:rsidRPr="00D72255" w14:paraId="685F955C" w14:textId="77777777" w:rsidTr="00DC761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BF127E" w14:textId="6A58CEF8" w:rsidR="00462A38" w:rsidRPr="00EB4282" w:rsidRDefault="00462A38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ราคาทุน</w:t>
            </w:r>
            <w:r w:rsidR="00F0365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52398" w14:textId="77777777" w:rsidR="00462A38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A3646C" w14:textId="77777777" w:rsidR="00462A38" w:rsidRPr="00D72255" w:rsidRDefault="00462A38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5053C8" w14:textId="77777777" w:rsidR="00462A38" w:rsidRPr="00DC7617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AB039C" w14:textId="77777777" w:rsidR="00462A38" w:rsidRPr="00D72255" w:rsidRDefault="00462A38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6B65D7F" w14:textId="77777777" w:rsidR="00462A38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DCBA5" w14:textId="77777777" w:rsidR="00462A38" w:rsidRPr="00D72255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EA522E" w14:textId="77777777" w:rsidR="00462A38" w:rsidRPr="002A4E95" w:rsidRDefault="00462A38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426" w:rsidRPr="00D72255" w14:paraId="52C4EC30" w14:textId="77777777" w:rsidTr="003D600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AB2EDD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ซื้อระหว่าง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31BB9C" w14:textId="41E725B9" w:rsidR="008E4426" w:rsidRPr="003775C9" w:rsidRDefault="003D6009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F73C0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AC65851" w14:textId="33CBCCF4" w:rsidR="008E4426" w:rsidRPr="00DC7617" w:rsidRDefault="007645A4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706B9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809C53F" w14:textId="576B0A6A" w:rsidR="008E4426" w:rsidRPr="003775C9" w:rsidRDefault="006937C9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0B3C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C5E252C" w14:textId="20F616AD" w:rsidR="008E4426" w:rsidRPr="002A4E95" w:rsidRDefault="006323A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E95">
              <w:rPr>
                <w:rFonts w:ascii="Angsana New" w:hAnsi="Angsana New"/>
                <w:sz w:val="28"/>
                <w:szCs w:val="28"/>
              </w:rPr>
              <w:t>5,801</w:t>
            </w:r>
          </w:p>
        </w:tc>
      </w:tr>
      <w:tr w:rsidR="007105D4" w:rsidRPr="002A4E95" w14:paraId="5A1330A8" w14:textId="77777777" w:rsidTr="003D600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3D7083" w14:textId="3FC5D660" w:rsidR="007105D4" w:rsidRPr="00EB4282" w:rsidRDefault="007105D4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EB4282">
              <w:rPr>
                <w:rFonts w:asciiTheme="majorBidi" w:eastAsia="MS Mincho" w:hAnsiTheme="majorBidi" w:cs="Angsana New"/>
                <w:b w:val="0"/>
                <w:bCs w:val="0"/>
                <w:sz w:val="28"/>
                <w:szCs w:val="28"/>
                <w:cs/>
              </w:rPr>
              <w:t>ส่วนเกินทุนจากการตีราคา</w:t>
            </w:r>
            <w:r w:rsidRPr="00EB4282">
              <w:rPr>
                <w:rFonts w:asciiTheme="majorBidi" w:eastAsia="MS Mincho" w:hAnsiTheme="majorBidi" w:cs="Angsana New" w:hint="cs"/>
                <w:b w:val="0"/>
                <w:bCs w:val="0"/>
                <w:sz w:val="28"/>
                <w:szCs w:val="28"/>
                <w:cs/>
              </w:rPr>
              <w:t>สินทรัพย์</w:t>
            </w:r>
            <w:r w:rsidRPr="00EB4282">
              <w:rPr>
                <w:rFonts w:asciiTheme="majorBidi" w:eastAsia="MS Mincho" w:hAnsiTheme="majorBidi" w:cs="Angsana New"/>
                <w:b w:val="0"/>
                <w:bCs w:val="0"/>
                <w:sz w:val="28"/>
                <w:szCs w:val="28"/>
                <w:cs/>
              </w:rPr>
              <w:t>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122463" w14:textId="5B9EF416" w:rsidR="007105D4" w:rsidRPr="003775C9" w:rsidRDefault="003D600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0AB8CB" w14:textId="77777777" w:rsidR="007105D4" w:rsidRPr="00D72255" w:rsidRDefault="007105D4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5FFA85" w14:textId="270F7CFE" w:rsidR="007105D4" w:rsidRPr="00DC7617" w:rsidRDefault="007645A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1A91B1" w14:textId="77777777" w:rsidR="007105D4" w:rsidRPr="00D72255" w:rsidRDefault="007105D4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3F0D2" w14:textId="407B70C8" w:rsidR="007105D4" w:rsidRPr="003775C9" w:rsidRDefault="006937C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A60A2" w14:textId="77777777" w:rsidR="007105D4" w:rsidRPr="00D72255" w:rsidRDefault="007105D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D6A1778" w14:textId="2B47F0D1" w:rsidR="007105D4" w:rsidRPr="002A4E95" w:rsidRDefault="006B753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147,120</w:t>
            </w:r>
          </w:p>
        </w:tc>
      </w:tr>
      <w:tr w:rsidR="000A3D8C" w:rsidRPr="002A4E95" w14:paraId="5E20BAA3" w14:textId="77777777" w:rsidTr="003D600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D8F2AF" w14:textId="77777777" w:rsidR="000A3D8C" w:rsidRPr="00EB4282" w:rsidRDefault="000A3D8C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>:</w:t>
            </w:r>
            <w:r w:rsidRPr="002721AA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2FDDD" w14:textId="71A27214" w:rsidR="000A3D8C" w:rsidRPr="003775C9" w:rsidRDefault="003D600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(1,467)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31DC68" w14:textId="77777777" w:rsidR="000A3D8C" w:rsidRPr="00D72255" w:rsidRDefault="000A3D8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E14272" w14:textId="77777777" w:rsidR="000A3D8C" w:rsidRPr="00DC7617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617">
              <w:rPr>
                <w:rFonts w:ascii="Angsana New" w:hAnsi="Angsana New"/>
                <w:sz w:val="28"/>
                <w:szCs w:val="28"/>
              </w:rPr>
              <w:t>(147,288)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BEDFE3" w14:textId="77777777" w:rsidR="000A3D8C" w:rsidRPr="00D72255" w:rsidRDefault="000A3D8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B9FE474" w14:textId="749DF461" w:rsidR="000A3D8C" w:rsidRPr="003775C9" w:rsidRDefault="006937C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BF994" w14:textId="77777777" w:rsidR="000A3D8C" w:rsidRPr="00D72255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6726886" w14:textId="77777777" w:rsidR="000A3D8C" w:rsidRPr="002A4E95" w:rsidRDefault="000A3D8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E95">
              <w:rPr>
                <w:rFonts w:ascii="Angsana New" w:hAnsi="Angsana New"/>
                <w:sz w:val="28"/>
                <w:szCs w:val="28"/>
              </w:rPr>
              <w:t>(142,744)</w:t>
            </w:r>
          </w:p>
        </w:tc>
      </w:tr>
      <w:tr w:rsidR="00F0365C" w:rsidRPr="002A4E95" w14:paraId="3D51DC33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935429" w14:textId="4AC8F047" w:rsidR="00F0365C" w:rsidRPr="00F0365C" w:rsidRDefault="00F0365C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65C">
              <w:rPr>
                <w:rFonts w:asciiTheme="majorBidi" w:eastAsia="MS Mincho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ค่าเสื่อม</w:t>
            </w:r>
            <w:r w:rsidR="00C177A9">
              <w:rPr>
                <w:rFonts w:asciiTheme="majorBidi" w:eastAsia="MS Mincho" w:hAnsiTheme="majorBidi" w:cstheme="majorBidi" w:hint="cs"/>
                <w:b w:val="0"/>
                <w:bCs w:val="0"/>
                <w:sz w:val="28"/>
                <w:szCs w:val="28"/>
                <w:cs/>
              </w:rPr>
              <w:t>ราคา</w:t>
            </w:r>
            <w:r w:rsidRPr="00F0365C">
              <w:rPr>
                <w:rFonts w:asciiTheme="majorBidi" w:eastAsia="MS Mincho" w:hAnsiTheme="majorBidi" w:cstheme="majorBidi" w:hint="cs"/>
                <w:b w:val="0"/>
                <w:bCs w:val="0"/>
                <w:sz w:val="28"/>
                <w:szCs w:val="28"/>
                <w:cs/>
              </w:rPr>
              <w:t>สะสม</w:t>
            </w:r>
            <w:r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10A4C1" w14:textId="56E049A5" w:rsidR="00F0365C" w:rsidRPr="003775C9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8D3D42" w14:textId="77777777" w:rsidR="00F0365C" w:rsidRPr="00D72255" w:rsidRDefault="00F0365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573C8D9" w14:textId="1E9BB7A0" w:rsidR="00F0365C" w:rsidRPr="00DC7617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ECFC55" w14:textId="77777777" w:rsidR="00F0365C" w:rsidRPr="00D72255" w:rsidRDefault="00F0365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F991800" w14:textId="0E1389D7" w:rsidR="00F0365C" w:rsidRPr="003775C9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AB103" w14:textId="77777777" w:rsidR="00F0365C" w:rsidRPr="00D72255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9A580FA" w14:textId="19B69F8C" w:rsidR="00F0365C" w:rsidRPr="002A4E95" w:rsidRDefault="00F0365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426" w:rsidRPr="00D72255" w14:paraId="59923521" w14:textId="77777777" w:rsidTr="003D600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A5DA28" w14:textId="59B73607" w:rsidR="008E4426" w:rsidRPr="00EB4282" w:rsidRDefault="002E41AB" w:rsidP="00167900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F1FDF" w14:textId="742A9225" w:rsidR="008E4426" w:rsidRPr="003775C9" w:rsidRDefault="003D6009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(26,85</w:t>
            </w:r>
            <w:r w:rsidR="0099682D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66AB11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BD8B16" w14:textId="4D8D3583" w:rsidR="008E4426" w:rsidRPr="00DC7617" w:rsidRDefault="00957434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(69,527)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8D91A7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197228" w14:textId="4FDE46A3" w:rsidR="008E4426" w:rsidRPr="003775C9" w:rsidRDefault="00874375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(23,15</w:t>
            </w:r>
            <w:r w:rsidR="00515264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3D551A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F6A7DA" w14:textId="197D3EC5" w:rsidR="008E4426" w:rsidRPr="002A4E95" w:rsidRDefault="006B753B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(62,553)</w:t>
            </w:r>
          </w:p>
        </w:tc>
      </w:tr>
      <w:tr w:rsidR="007105D4" w:rsidRPr="002A4E95" w14:paraId="7982879E" w14:textId="77777777" w:rsidTr="003D600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E407D2" w14:textId="77777777" w:rsidR="007105D4" w:rsidRPr="00EB4282" w:rsidRDefault="007105D4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2721AA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</w:rPr>
              <w:t xml:space="preserve">     </w:t>
            </w:r>
            <w:r w:rsidRPr="00EB4282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จำหน่ายระหว่าง</w:t>
            </w:r>
            <w:r w:rsidRPr="00EB42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CE3F2" w14:textId="0845988E" w:rsidR="007105D4" w:rsidRPr="003775C9" w:rsidRDefault="003D600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</w:t>
            </w:r>
            <w:r w:rsidR="004319A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91A0E5" w14:textId="77777777" w:rsidR="007105D4" w:rsidRPr="00D72255" w:rsidRDefault="007105D4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DD62CD5" w14:textId="3B198C80" w:rsidR="007105D4" w:rsidRPr="00DC7617" w:rsidRDefault="0095743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82D7B2" w14:textId="77777777" w:rsidR="007105D4" w:rsidRPr="00D72255" w:rsidRDefault="007105D4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299B7D5" w14:textId="2E4FF7EC" w:rsidR="007105D4" w:rsidRPr="003775C9" w:rsidRDefault="00874375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5152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2E3CFE" w14:textId="77777777" w:rsidR="007105D4" w:rsidRPr="00D72255" w:rsidRDefault="007105D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EE6DB93" w14:textId="5E2FE337" w:rsidR="007105D4" w:rsidRPr="002A4E95" w:rsidRDefault="00DC7A7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111,799</w:t>
            </w:r>
          </w:p>
        </w:tc>
      </w:tr>
      <w:tr w:rsidR="00BC70B8" w:rsidRPr="00D72255" w14:paraId="2E0CC4B4" w14:textId="77777777" w:rsidTr="003D600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2D2DF2" w14:textId="77777777" w:rsidR="008E4426" w:rsidRPr="00EB4282" w:rsidRDefault="008E4426" w:rsidP="00167900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8793A" w14:textId="063E5C7B" w:rsidR="008E4426" w:rsidRPr="003775C9" w:rsidRDefault="003D6009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612,44</w:t>
            </w:r>
            <w:r w:rsidR="005E2FE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5F7785" w14:textId="77777777" w:rsidR="008E4426" w:rsidRPr="00D72255" w:rsidRDefault="008E4426" w:rsidP="00167900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EDCD" w14:textId="493B1CC8" w:rsidR="008E4426" w:rsidRPr="00DC7617" w:rsidRDefault="00DC7617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617">
              <w:rPr>
                <w:rFonts w:ascii="Angsana New" w:hAnsi="Angsana New"/>
                <w:b/>
                <w:bCs/>
                <w:sz w:val="28"/>
                <w:szCs w:val="28"/>
              </w:rPr>
              <w:t>622,200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47AC0F" w14:textId="77777777" w:rsidR="008E4426" w:rsidRPr="00D72255" w:rsidRDefault="008E4426" w:rsidP="00167900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0AC71" w14:textId="68475F80" w:rsidR="008E4426" w:rsidRPr="003775C9" w:rsidRDefault="00874375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594,777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44199" w14:textId="77777777" w:rsidR="008E4426" w:rsidRPr="00D72255" w:rsidRDefault="008E4426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53631" w14:textId="32F7348F" w:rsidR="008E4426" w:rsidRPr="002A4E95" w:rsidRDefault="002A4E95" w:rsidP="0016790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E95">
              <w:rPr>
                <w:rFonts w:ascii="Angsana New" w:hAnsi="Angsana New"/>
                <w:b/>
                <w:bCs/>
                <w:sz w:val="28"/>
                <w:szCs w:val="28"/>
              </w:rPr>
              <w:t>611,676</w:t>
            </w:r>
          </w:p>
        </w:tc>
      </w:tr>
    </w:tbl>
    <w:p w14:paraId="742031B9" w14:textId="56C82D01" w:rsidR="008C618B" w:rsidRPr="00EB4282" w:rsidRDefault="008E4426" w:rsidP="000B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  <w:cs/>
        </w:rPr>
      </w:pPr>
      <w:r w:rsidRPr="003B3571">
        <w:rPr>
          <w:rFonts w:ascii="Angsana New" w:hAnsi="Angsana New" w:hint="cs"/>
          <w:b/>
          <w:sz w:val="28"/>
          <w:szCs w:val="28"/>
          <w:cs/>
        </w:rPr>
        <w:t xml:space="preserve">ณ วันที่ </w:t>
      </w:r>
      <w:r w:rsidRPr="003B3571">
        <w:rPr>
          <w:rFonts w:ascii="Angsana New" w:hAnsi="Angsana New" w:hint="cs"/>
          <w:bCs/>
          <w:sz w:val="28"/>
          <w:szCs w:val="28"/>
        </w:rPr>
        <w:t>3</w:t>
      </w:r>
      <w:r w:rsidR="00BD1AFB">
        <w:rPr>
          <w:rFonts w:ascii="Angsana New" w:hAnsi="Angsana New"/>
          <w:bCs/>
          <w:sz w:val="28"/>
          <w:szCs w:val="28"/>
        </w:rPr>
        <w:t>0</w:t>
      </w:r>
      <w:r w:rsidR="00BD1AFB" w:rsidRPr="00BD1AFB">
        <w:rPr>
          <w:rFonts w:ascii="Angsana New" w:hAnsi="Angsana New"/>
          <w:b/>
          <w:sz w:val="28"/>
          <w:szCs w:val="28"/>
        </w:rPr>
        <w:t xml:space="preserve"> </w:t>
      </w:r>
      <w:r w:rsidR="00BD1AFB" w:rsidRPr="00BD1AFB">
        <w:rPr>
          <w:rFonts w:ascii="Angsana New" w:hAnsi="Angsana New" w:hint="cs"/>
          <w:b/>
          <w:sz w:val="28"/>
          <w:szCs w:val="28"/>
          <w:cs/>
        </w:rPr>
        <w:t>มิถุนายน</w:t>
      </w:r>
      <w:r w:rsidRPr="003B3571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3B3571">
        <w:rPr>
          <w:rFonts w:ascii="Angsana New" w:hAnsi="Angsana New" w:hint="cs"/>
          <w:bCs/>
          <w:sz w:val="28"/>
          <w:szCs w:val="28"/>
        </w:rPr>
        <w:t>256</w:t>
      </w:r>
      <w:r w:rsidR="002018EE" w:rsidRPr="003B3571">
        <w:rPr>
          <w:rFonts w:ascii="Angsana New" w:hAnsi="Angsana New"/>
          <w:bCs/>
          <w:sz w:val="28"/>
          <w:szCs w:val="28"/>
        </w:rPr>
        <w:t>9</w:t>
      </w:r>
      <w:r w:rsidRPr="008E4426">
        <w:rPr>
          <w:rFonts w:ascii="Angsana New" w:hAnsi="Angsana New" w:hint="cs"/>
          <w:b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มูลค่าตามบัญชีของที่ดิน อาคารและอุปกรณ์ของกลุ่มบริษัทและบริษัท จำนวน </w:t>
      </w:r>
      <w:r w:rsidR="001D3B22" w:rsidRPr="00EC006A">
        <w:rPr>
          <w:rFonts w:ascii="Angsana New" w:hAnsi="Angsana New"/>
          <w:bCs/>
          <w:sz w:val="28"/>
          <w:szCs w:val="28"/>
        </w:rPr>
        <w:t>5</w:t>
      </w:r>
      <w:r w:rsidR="00EC006A" w:rsidRPr="00EC006A">
        <w:rPr>
          <w:rFonts w:ascii="Angsana New" w:hAnsi="Angsana New"/>
          <w:bCs/>
          <w:sz w:val="28"/>
          <w:szCs w:val="28"/>
        </w:rPr>
        <w:t>56.</w:t>
      </w:r>
      <w:r w:rsidR="00EC006A">
        <w:rPr>
          <w:rFonts w:ascii="Angsana New" w:hAnsi="Angsana New"/>
          <w:bCs/>
          <w:sz w:val="28"/>
          <w:szCs w:val="28"/>
        </w:rPr>
        <w:t>65</w:t>
      </w:r>
      <w:r w:rsidRPr="008E4426">
        <w:rPr>
          <w:rFonts w:ascii="Angsana New" w:hAnsi="Angsana New" w:hint="cs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>ล้านบาท และ</w:t>
      </w:r>
      <w:r w:rsidR="003B3571">
        <w:rPr>
          <w:rFonts w:ascii="Angsana New" w:hAnsi="Angsana New"/>
          <w:b/>
          <w:sz w:val="28"/>
          <w:szCs w:val="28"/>
        </w:rPr>
        <w:t xml:space="preserve"> </w:t>
      </w:r>
      <w:r w:rsidR="004E5A90" w:rsidRPr="001F7D19">
        <w:rPr>
          <w:rFonts w:ascii="Angsana New" w:hAnsi="Angsana New"/>
          <w:bCs/>
          <w:sz w:val="28"/>
          <w:szCs w:val="28"/>
        </w:rPr>
        <w:t>5</w:t>
      </w:r>
      <w:r w:rsidR="00EF02ED">
        <w:rPr>
          <w:rFonts w:ascii="Angsana New" w:hAnsi="Angsana New"/>
          <w:bCs/>
          <w:sz w:val="28"/>
          <w:szCs w:val="28"/>
        </w:rPr>
        <w:t>46.29</w:t>
      </w:r>
      <w:r w:rsidR="003B3571">
        <w:rPr>
          <w:rFonts w:ascii="Angsana New" w:hAnsi="Angsana New"/>
          <w:bCs/>
          <w:sz w:val="28"/>
          <w:szCs w:val="28"/>
        </w:rPr>
        <w:t xml:space="preserve"> 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ล้านบาท ตามลำดับ ได้นำไปวางเป็นหลักประกันเงินกู้ยืมจากสถาบันการเงิน </w:t>
      </w:r>
      <w:r w:rsidRPr="009547FF">
        <w:rPr>
          <w:rFonts w:ascii="Angsana New" w:hAnsi="Angsana New" w:hint="cs"/>
          <w:b/>
          <w:sz w:val="28"/>
          <w:szCs w:val="28"/>
          <w:cs/>
        </w:rPr>
        <w:t>(</w:t>
      </w:r>
      <w:r w:rsidRPr="009547FF">
        <w:rPr>
          <w:rFonts w:ascii="Angsana New" w:hAnsi="Angsana New" w:hint="cs"/>
          <w:bCs/>
          <w:sz w:val="28"/>
          <w:szCs w:val="28"/>
        </w:rPr>
        <w:t>31</w:t>
      </w:r>
      <w:r w:rsidRPr="009547FF">
        <w:rPr>
          <w:rFonts w:ascii="Angsana New" w:hAnsi="Angsana New" w:hint="cs"/>
          <w:b/>
          <w:sz w:val="28"/>
          <w:szCs w:val="28"/>
        </w:rPr>
        <w:t xml:space="preserve"> </w:t>
      </w:r>
      <w:r w:rsidR="00826FDD">
        <w:rPr>
          <w:rFonts w:ascii="Angsana New" w:hAnsi="Angsana New" w:hint="cs"/>
          <w:b/>
          <w:sz w:val="28"/>
          <w:szCs w:val="28"/>
          <w:cs/>
        </w:rPr>
        <w:t>ธั</w:t>
      </w:r>
      <w:r w:rsidR="0046739B">
        <w:rPr>
          <w:rFonts w:ascii="Angsana New" w:hAnsi="Angsana New" w:hint="cs"/>
          <w:b/>
          <w:sz w:val="28"/>
          <w:szCs w:val="28"/>
          <w:cs/>
        </w:rPr>
        <w:t>นวาคม</w:t>
      </w:r>
      <w:r w:rsidRPr="009547FF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Pr="009547FF">
        <w:rPr>
          <w:rFonts w:ascii="Angsana New" w:hAnsi="Angsana New" w:hint="cs"/>
          <w:bCs/>
          <w:sz w:val="28"/>
          <w:szCs w:val="28"/>
        </w:rPr>
        <w:t>256</w:t>
      </w:r>
      <w:r w:rsidR="00F42F2C">
        <w:rPr>
          <w:rFonts w:ascii="Angsana New" w:hAnsi="Angsana New"/>
          <w:bCs/>
          <w:sz w:val="28"/>
          <w:szCs w:val="28"/>
        </w:rPr>
        <w:t>8</w:t>
      </w:r>
      <w:r w:rsidRPr="008E4426">
        <w:rPr>
          <w:rFonts w:ascii="Angsana New" w:hAnsi="Angsana New" w:hint="cs"/>
          <w:bCs/>
          <w:sz w:val="28"/>
          <w:szCs w:val="28"/>
        </w:rPr>
        <w:t xml:space="preserve">: </w:t>
      </w:r>
      <w:r w:rsidR="0079190E" w:rsidRPr="008E678D">
        <w:rPr>
          <w:rFonts w:ascii="Angsana New" w:hAnsi="Angsana New"/>
          <w:bCs/>
          <w:sz w:val="28"/>
          <w:szCs w:val="28"/>
        </w:rPr>
        <w:t>551.35</w:t>
      </w:r>
      <w:r w:rsidR="00BB0CD2" w:rsidRPr="008E678D">
        <w:rPr>
          <w:rFonts w:ascii="Angsana New" w:hAnsi="Angsana New"/>
          <w:bCs/>
          <w:sz w:val="28"/>
          <w:szCs w:val="28"/>
        </w:rPr>
        <w:t xml:space="preserve"> </w:t>
      </w:r>
      <w:r w:rsidRPr="008E678D">
        <w:rPr>
          <w:rFonts w:ascii="Angsana New" w:hAnsi="Angsana New"/>
          <w:b/>
          <w:sz w:val="28"/>
          <w:szCs w:val="28"/>
          <w:cs/>
        </w:rPr>
        <w:t xml:space="preserve">ล้านบาท และ </w:t>
      </w:r>
      <w:r w:rsidR="0079190E" w:rsidRPr="008E678D">
        <w:rPr>
          <w:rFonts w:ascii="Angsana New" w:hAnsi="Angsana New"/>
          <w:bCs/>
          <w:sz w:val="28"/>
          <w:szCs w:val="28"/>
        </w:rPr>
        <w:t>551.09</w:t>
      </w:r>
      <w:r w:rsidRPr="008E678D">
        <w:rPr>
          <w:rFonts w:ascii="Angsana New" w:hAnsi="Angsana New"/>
          <w:bCs/>
          <w:sz w:val="28"/>
          <w:szCs w:val="28"/>
        </w:rPr>
        <w:t xml:space="preserve"> </w:t>
      </w:r>
      <w:r w:rsidRPr="008E678D">
        <w:rPr>
          <w:rFonts w:ascii="Angsana New" w:hAnsi="Angsana New"/>
          <w:b/>
          <w:sz w:val="28"/>
          <w:szCs w:val="28"/>
          <w:cs/>
        </w:rPr>
        <w:t>ล้าน</w:t>
      </w:r>
      <w:r w:rsidRPr="00EB4282">
        <w:rPr>
          <w:rFonts w:ascii="Angsana New" w:hAnsi="Angsana New" w:hint="cs"/>
          <w:b/>
          <w:sz w:val="28"/>
          <w:szCs w:val="28"/>
          <w:cs/>
        </w:rPr>
        <w:t>บาท ตามลำดับ)</w:t>
      </w:r>
    </w:p>
    <w:p w14:paraId="4ED7124E" w14:textId="77777777" w:rsidR="00471D0D" w:rsidRDefault="00471D0D" w:rsidP="000B3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right="-43"/>
        <w:jc w:val="thaiDistribute"/>
        <w:rPr>
          <w:rFonts w:ascii="Angsana New" w:hAnsi="Angsana New"/>
          <w:b/>
          <w:sz w:val="28"/>
          <w:szCs w:val="28"/>
        </w:rPr>
      </w:pPr>
    </w:p>
    <w:p w14:paraId="1455DAC8" w14:textId="146D40C7" w:rsidR="007F143A" w:rsidRPr="00FB3CB7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FB3CB7">
        <w:rPr>
          <w:rFonts w:ascii="Angsana New" w:hAnsi="Angsana New"/>
          <w:b/>
          <w:sz w:val="28"/>
          <w:szCs w:val="28"/>
          <w:cs/>
        </w:rPr>
        <w:lastRenderedPageBreak/>
        <w:t>มูลค่ายุติธรรม</w:t>
      </w:r>
      <w:r w:rsidR="00FB3CB7">
        <w:rPr>
          <w:rFonts w:ascii="Angsana New" w:hAnsi="Angsana New" w:hint="cs"/>
          <w:b/>
          <w:sz w:val="28"/>
          <w:szCs w:val="28"/>
          <w:cs/>
        </w:rPr>
        <w:t>จากการตี</w:t>
      </w:r>
      <w:r w:rsidR="00F4399A">
        <w:rPr>
          <w:rFonts w:ascii="Angsana New" w:hAnsi="Angsana New" w:hint="cs"/>
          <w:b/>
          <w:sz w:val="28"/>
          <w:szCs w:val="28"/>
          <w:cs/>
        </w:rPr>
        <w:t>ราคาที่ดิน</w:t>
      </w:r>
    </w:p>
    <w:p w14:paraId="5217E61F" w14:textId="4B8D96B9" w:rsidR="007F143A" w:rsidRPr="007F143A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มูลค่ายุติธรรมของที่ดิน 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ของบริษัทเป็นประจำทุก </w:t>
      </w:r>
      <w:r w:rsidR="00E85F2C" w:rsidRPr="00022F1E">
        <w:rPr>
          <w:rFonts w:ascii="Angsana New" w:hAnsi="Angsana New"/>
          <w:sz w:val="27"/>
          <w:szCs w:val="27"/>
        </w:rPr>
        <w:t>3</w:t>
      </w:r>
      <w:r w:rsidR="00E85F2C">
        <w:rPr>
          <w:rFonts w:ascii="Angsana New" w:hAnsi="Angsana New"/>
          <w:sz w:val="27"/>
          <w:szCs w:val="27"/>
        </w:rPr>
        <w:t xml:space="preserve"> </w:t>
      </w:r>
      <w:r w:rsidR="00C73E27">
        <w:rPr>
          <w:rFonts w:ascii="Angsana New" w:hAnsi="Angsana New"/>
          <w:sz w:val="27"/>
          <w:szCs w:val="27"/>
        </w:rPr>
        <w:t>-</w:t>
      </w:r>
      <w:r w:rsidR="00E85F2C">
        <w:rPr>
          <w:rFonts w:ascii="Angsana New" w:hAnsi="Angsana New"/>
          <w:b/>
          <w:sz w:val="28"/>
          <w:szCs w:val="28"/>
        </w:rPr>
        <w:t xml:space="preserve"> </w:t>
      </w:r>
      <w:r w:rsidR="00E85F2C" w:rsidRPr="00D35239">
        <w:rPr>
          <w:rFonts w:ascii="Angsana New" w:hAnsi="Angsana New" w:hint="cs"/>
          <w:sz w:val="27"/>
          <w:szCs w:val="27"/>
        </w:rPr>
        <w:t>5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 ปี</w:t>
      </w:r>
    </w:p>
    <w:p w14:paraId="3DE5A3F6" w14:textId="027D0135" w:rsidR="007F143A" w:rsidRPr="007F143A" w:rsidRDefault="007F143A" w:rsidP="007F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การวัดมูลค่ายุติธรรมของที่ดิน ถูกจัดลำดับชั้นการวัดมูลค่ายุติธรรม อยู่ในระดับที่ </w:t>
      </w:r>
      <w:r w:rsidR="00E85F2C" w:rsidRPr="00022F1E">
        <w:rPr>
          <w:rFonts w:ascii="Angsana New" w:hAnsi="Angsana New"/>
          <w:sz w:val="27"/>
          <w:szCs w:val="27"/>
        </w:rPr>
        <w:t>3</w:t>
      </w:r>
      <w:r w:rsidRPr="00EB4282">
        <w:rPr>
          <w:rFonts w:ascii="Angsana New" w:hAnsi="Angsana New" w:hint="cs"/>
          <w:b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17BB871C" w14:textId="0014EAB0" w:rsidR="007F143A" w:rsidRDefault="00907C86" w:rsidP="008C6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</w:rPr>
      </w:pPr>
      <w:r w:rsidRPr="00EB4282">
        <w:rPr>
          <w:rFonts w:ascii="Angsana New" w:hAnsi="Angsana New"/>
          <w:b/>
          <w:sz w:val="28"/>
          <w:szCs w:val="28"/>
          <w:cs/>
        </w:rPr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</w:t>
      </w:r>
      <w:r w:rsidR="00DA2187">
        <w:rPr>
          <w:rFonts w:ascii="Angsana New" w:hAnsi="Angsana New"/>
          <w:b/>
          <w:sz w:val="28"/>
          <w:szCs w:val="28"/>
        </w:rPr>
        <w:br/>
      </w:r>
      <w:r w:rsidRPr="00EB4282">
        <w:rPr>
          <w:rFonts w:ascii="Angsana New" w:hAnsi="Angsana New"/>
          <w:b/>
          <w:sz w:val="28"/>
          <w:szCs w:val="28"/>
          <w:cs/>
        </w:rPr>
        <w:t>แสดงในตารางดังต่อไปนี้</w:t>
      </w:r>
    </w:p>
    <w:tbl>
      <w:tblPr>
        <w:tblW w:w="9013" w:type="dxa"/>
        <w:tblInd w:w="450" w:type="dxa"/>
        <w:tblLook w:val="04A0" w:firstRow="1" w:lastRow="0" w:firstColumn="1" w:lastColumn="0" w:noHBand="0" w:noVBand="1"/>
      </w:tblPr>
      <w:tblGrid>
        <w:gridCol w:w="2160"/>
        <w:gridCol w:w="236"/>
        <w:gridCol w:w="2942"/>
        <w:gridCol w:w="265"/>
        <w:gridCol w:w="3410"/>
      </w:tblGrid>
      <w:tr w:rsidR="00676D77" w:rsidRPr="00676D77" w14:paraId="6DCC36EB" w14:textId="77777777" w:rsidTr="00E74D6B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7B33DD" w14:textId="77777777" w:rsidR="00FD59C8" w:rsidRDefault="00FD59C8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9D523CE" w14:textId="5842B088" w:rsidR="00676D77" w:rsidRPr="00676D77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vAlign w:val="center"/>
          </w:tcPr>
          <w:p w14:paraId="60CB6BC7" w14:textId="77777777" w:rsidR="00676D77" w:rsidRPr="00505800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995C5" w14:textId="77777777" w:rsidR="00FD59C8" w:rsidRDefault="00FD59C8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6F2983E" w14:textId="3E8172B0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vAlign w:val="center"/>
          </w:tcPr>
          <w:p w14:paraId="53C77264" w14:textId="77777777" w:rsidR="00676D77" w:rsidRPr="00676D77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0369F" w14:textId="7D6283E7" w:rsidR="00676D77" w:rsidRPr="00676D77" w:rsidRDefault="00676D77" w:rsidP="00FD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="00FD59C8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</w:t>
            </w:r>
            <w:r w:rsidRPr="00EB4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676D77" w:rsidRPr="00676D77" w14:paraId="3C180E65" w14:textId="77777777" w:rsidTr="00E74D6B">
        <w:trPr>
          <w:trHeight w:hRule="exact" w:val="158"/>
        </w:trPr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3C850" w14:textId="77777777" w:rsidR="00676D77" w:rsidRPr="00676D77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08711D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84D64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5DED9F5D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788CF" w14:textId="77777777" w:rsidR="00676D77" w:rsidRPr="00EB4282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76D77" w:rsidRPr="00676D77" w14:paraId="0DE526F0" w14:textId="77777777" w:rsidTr="00E74D6B">
        <w:tc>
          <w:tcPr>
            <w:tcW w:w="2160" w:type="dxa"/>
            <w:hideMark/>
          </w:tcPr>
          <w:p w14:paraId="01ECFE15" w14:textId="77764D59" w:rsidR="00676D77" w:rsidRPr="00676D77" w:rsidRDefault="00676D77" w:rsidP="0033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วิธี</w:t>
            </w:r>
            <w:r w:rsidR="00336EFB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</w:t>
            </w: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ตลาด</w:t>
            </w:r>
          </w:p>
        </w:tc>
        <w:tc>
          <w:tcPr>
            <w:tcW w:w="236" w:type="dxa"/>
          </w:tcPr>
          <w:p w14:paraId="7BDC0E05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942" w:type="dxa"/>
            <w:hideMark/>
          </w:tcPr>
          <w:p w14:paraId="4412BDF8" w14:textId="4984505F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ราคาเสนอขายและราคาซื้อขาย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</w:rPr>
              <w:t>จริงของที่ดินเปรียบเทียบที่คล้ายคลึงกัน ปรับด้วยปัจจัยความต่างอื่น</w:t>
            </w:r>
            <w:r w:rsidR="00D754C1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B4282">
              <w:rPr>
                <w:rFonts w:ascii="Angsana New" w:hAnsi="Angsana New" w:hint="cs"/>
                <w:b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1E0EB015" w14:textId="77777777" w:rsidR="00676D77" w:rsidRPr="00505800" w:rsidRDefault="00676D77" w:rsidP="0067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60" w:right="-4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10" w:type="dxa"/>
            <w:hideMark/>
          </w:tcPr>
          <w:p w14:paraId="3485D911" w14:textId="77777777" w:rsidR="00676D77" w:rsidRPr="00EB4282" w:rsidRDefault="00676D77" w:rsidP="00C3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4282">
              <w:rPr>
                <w:rFonts w:ascii="Angsana New" w:hAnsi="Angsana New"/>
                <w:b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7DDF687" w14:textId="0A459F2E" w:rsidR="000B4BC3" w:rsidRPr="00EB4282" w:rsidRDefault="000B4BC3" w:rsidP="000B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360" w:right="-43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3DBAA8D6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43F4E0E7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4C51382A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3B3ED56" w14:textId="77777777" w:rsidR="00915692" w:rsidRDefault="00915692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3A7CFB1E" w14:textId="77777777" w:rsidR="001702F4" w:rsidRDefault="001702F4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A0A4E6C" w14:textId="77777777" w:rsidR="001702F4" w:rsidRDefault="001702F4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2786A224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6E34D081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741535B8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52F049F0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37D98B25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5517BC80" w14:textId="77777777" w:rsidR="00F4399A" w:rsidRDefault="00F4399A" w:rsidP="00F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rPr>
          <w:rFonts w:ascii="Angsana New" w:hAnsi="Angsana New"/>
          <w:sz w:val="28"/>
          <w:szCs w:val="28"/>
        </w:rPr>
      </w:pPr>
    </w:p>
    <w:p w14:paraId="52509866" w14:textId="695A6F00" w:rsidR="00167900" w:rsidRPr="00FA2EB1" w:rsidRDefault="00167900" w:rsidP="00B85BF4">
      <w:pPr>
        <w:pStyle w:val="ListParagraph"/>
        <w:numPr>
          <w:ilvl w:val="0"/>
          <w:numId w:val="19"/>
        </w:numPr>
        <w:spacing w:before="240" w:line="240" w:lineRule="auto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FA2EB1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lastRenderedPageBreak/>
        <w:t>หนี้สินที่มีภาระดอกเบี้ย</w:t>
      </w:r>
    </w:p>
    <w:tbl>
      <w:tblPr>
        <w:tblStyle w:val="TableGrid"/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4"/>
        <w:gridCol w:w="993"/>
        <w:gridCol w:w="179"/>
        <w:gridCol w:w="904"/>
        <w:gridCol w:w="176"/>
        <w:gridCol w:w="907"/>
        <w:gridCol w:w="177"/>
        <w:gridCol w:w="987"/>
        <w:gridCol w:w="183"/>
        <w:gridCol w:w="934"/>
        <w:gridCol w:w="146"/>
        <w:gridCol w:w="900"/>
      </w:tblGrid>
      <w:tr w:rsidR="00167900" w:rsidRPr="00552A14" w14:paraId="318B35E6" w14:textId="77777777" w:rsidTr="00B85BF4">
        <w:trPr>
          <w:tblHeader/>
        </w:trPr>
        <w:tc>
          <w:tcPr>
            <w:tcW w:w="2876" w:type="dxa"/>
          </w:tcPr>
          <w:p w14:paraId="49432E3F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4" w:type="dxa"/>
            <w:gridSpan w:val="11"/>
            <w:vAlign w:val="center"/>
          </w:tcPr>
          <w:p w14:paraId="3151FE08" w14:textId="77777777" w:rsidR="00167900" w:rsidRPr="00EB4282" w:rsidRDefault="00167900" w:rsidP="00B85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EB4282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167900" w:rsidRPr="00552A14" w14:paraId="58337344" w14:textId="77777777" w:rsidTr="00B85BF4">
        <w:trPr>
          <w:tblHeader/>
        </w:trPr>
        <w:tc>
          <w:tcPr>
            <w:tcW w:w="2876" w:type="dxa"/>
          </w:tcPr>
          <w:p w14:paraId="449F8CD9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4" w:type="dxa"/>
            <w:gridSpan w:val="11"/>
            <w:tcBorders>
              <w:bottom w:val="single" w:sz="4" w:space="0" w:color="auto"/>
            </w:tcBorders>
          </w:tcPr>
          <w:p w14:paraId="37EB47EF" w14:textId="658C2CC0" w:rsidR="00167900" w:rsidRPr="00100492" w:rsidRDefault="00E9401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167900" w:rsidRPr="00552A14" w14:paraId="662C5E61" w14:textId="77777777" w:rsidTr="00B85BF4">
        <w:trPr>
          <w:tblHeader/>
        </w:trPr>
        <w:tc>
          <w:tcPr>
            <w:tcW w:w="2876" w:type="dxa"/>
          </w:tcPr>
          <w:p w14:paraId="48D9D09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2334D9" w14:textId="0DB27024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>3</w:t>
            </w:r>
            <w:r w:rsidR="00485599">
              <w:rPr>
                <w:rFonts w:ascii="Angsana New" w:hAnsi="Angsana New"/>
                <w:sz w:val="27"/>
                <w:szCs w:val="27"/>
              </w:rPr>
              <w:t>0</w:t>
            </w:r>
            <w:r w:rsidRPr="008F4D8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754C1"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  <w:r w:rsidR="00485599">
              <w:rPr>
                <w:rFonts w:ascii="Angsana New" w:hAnsi="Angsana New" w:hint="cs"/>
                <w:sz w:val="27"/>
                <w:szCs w:val="27"/>
                <w:cs/>
              </w:rPr>
              <w:t>ิถุนายน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D754C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77" w:type="dxa"/>
          </w:tcPr>
          <w:p w14:paraId="4CAF516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D3D8AD" w14:textId="4AC88F54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D754C1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67900" w:rsidRPr="00552A14" w14:paraId="36D712D8" w14:textId="77777777" w:rsidTr="00B85BF4">
        <w:trPr>
          <w:tblHeader/>
        </w:trPr>
        <w:tc>
          <w:tcPr>
            <w:tcW w:w="2876" w:type="dxa"/>
          </w:tcPr>
          <w:p w14:paraId="4F2DA10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6C8E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0B94E97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C9E1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bottom"/>
          </w:tcPr>
          <w:p w14:paraId="6C357A1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A2E9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73" w:type="dxa"/>
            <w:vAlign w:val="center"/>
          </w:tcPr>
          <w:p w14:paraId="67F9EA69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2A7A4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006353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360F5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031B6DDA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E550" w14:textId="77777777" w:rsidR="00167900" w:rsidRPr="00AF3003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167900" w:rsidRPr="00552A14" w14:paraId="79788B6D" w14:textId="77777777" w:rsidTr="00B85BF4">
        <w:tc>
          <w:tcPr>
            <w:tcW w:w="2876" w:type="dxa"/>
          </w:tcPr>
          <w:p w14:paraId="73FABEB5" w14:textId="77777777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32893" w14:textId="20759952" w:rsidR="00167900" w:rsidRPr="00B21B78" w:rsidRDefault="00EB7B22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16,416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954C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4753A" w14:textId="24BA0DB8" w:rsidR="00167900" w:rsidRPr="00B21B78" w:rsidRDefault="00EB7B22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9,681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0C23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5AED" w14:textId="29083FAA" w:rsidR="00167900" w:rsidRPr="00B21B78" w:rsidRDefault="00884E72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26,097</w:t>
            </w:r>
          </w:p>
        </w:tc>
        <w:tc>
          <w:tcPr>
            <w:tcW w:w="173" w:type="dxa"/>
            <w:vAlign w:val="bottom"/>
          </w:tcPr>
          <w:p w14:paraId="20E5297D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center"/>
          </w:tcPr>
          <w:p w14:paraId="12756FC3" w14:textId="2EE5641F" w:rsidR="00167900" w:rsidRPr="005B1D2F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27,269</w:t>
            </w:r>
          </w:p>
        </w:tc>
        <w:tc>
          <w:tcPr>
            <w:tcW w:w="183" w:type="dxa"/>
            <w:vAlign w:val="bottom"/>
          </w:tcPr>
          <w:p w14:paraId="3E4D4D07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3690E06F" w14:textId="313ED0C7" w:rsidR="00167900" w:rsidRPr="005B1D2F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2,551</w:t>
            </w:r>
          </w:p>
        </w:tc>
        <w:tc>
          <w:tcPr>
            <w:tcW w:w="146" w:type="dxa"/>
            <w:vAlign w:val="bottom"/>
          </w:tcPr>
          <w:p w14:paraId="6EFEC276" w14:textId="51DC4220" w:rsidR="00167900" w:rsidRPr="005B1D2F" w:rsidRDefault="00380DC4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64A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E77154A" w14:textId="58D2F4FB" w:rsidR="00167900" w:rsidRPr="005B1D2F" w:rsidRDefault="00380DC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D707E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>
              <w:rPr>
                <w:rFonts w:ascii="Angsana New" w:hAnsi="Angsana New"/>
                <w:sz w:val="27"/>
                <w:szCs w:val="27"/>
              </w:rPr>
              <w:t>29,820</w:t>
            </w:r>
            <w:r w:rsidRPr="008D707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C87258" w:rsidRPr="00552A14" w14:paraId="775D3108" w14:textId="77777777" w:rsidTr="00B85BF4">
        <w:tc>
          <w:tcPr>
            <w:tcW w:w="2876" w:type="dxa"/>
          </w:tcPr>
          <w:p w14:paraId="75484670" w14:textId="57E67067" w:rsidR="00C87258" w:rsidRPr="00EB4282" w:rsidRDefault="00D924D4" w:rsidP="00C87258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D924D4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35B0" w14:textId="5A6F4B36" w:rsidR="00C87258" w:rsidRPr="00131041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9CA6" w14:textId="77777777" w:rsidR="00C87258" w:rsidRPr="00131041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3B97" w14:textId="23625CDC" w:rsidR="00C87258" w:rsidRPr="00131041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B492" w14:textId="77777777" w:rsidR="00C87258" w:rsidRPr="00131041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1F07" w14:textId="0F9117C7" w:rsidR="00C87258" w:rsidRPr="00131041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3" w:type="dxa"/>
            <w:vAlign w:val="bottom"/>
          </w:tcPr>
          <w:p w14:paraId="54E64627" w14:textId="77777777" w:rsidR="00C87258" w:rsidRPr="008A12EA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211E34B0" w14:textId="772BD96B" w:rsidR="00C87258" w:rsidRPr="005744BC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3" w:type="dxa"/>
            <w:vAlign w:val="bottom"/>
          </w:tcPr>
          <w:p w14:paraId="1ED81AB5" w14:textId="77777777" w:rsidR="00C87258" w:rsidRPr="005744BC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3855244" w14:textId="653879DA" w:rsidR="00C87258" w:rsidRPr="005744BC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46" w:type="dxa"/>
            <w:vAlign w:val="bottom"/>
          </w:tcPr>
          <w:p w14:paraId="0CB1E39B" w14:textId="77777777" w:rsidR="00C87258" w:rsidRPr="005744BC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F75702D" w14:textId="606D8948" w:rsidR="00C87258" w:rsidRPr="005744BC" w:rsidRDefault="00C87258" w:rsidP="00C8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86721" w:rsidRPr="00552A14" w14:paraId="05737B0F" w14:textId="77777777" w:rsidTr="00B85BF4">
        <w:tc>
          <w:tcPr>
            <w:tcW w:w="2876" w:type="dxa"/>
          </w:tcPr>
          <w:p w14:paraId="05FAA908" w14:textId="1F9E89D6" w:rsidR="00786721" w:rsidRPr="00D924D4" w:rsidRDefault="00786721" w:rsidP="00786721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25AB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- </w:t>
            </w:r>
            <w:r w:rsidRPr="00EB25AB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C3340AA" w14:textId="6BB38832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37F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B2C4" w14:textId="77777777" w:rsidR="00786721" w:rsidRPr="0013104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F087" w14:textId="1194E073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35,500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5764" w14:textId="77777777" w:rsidR="00786721" w:rsidRPr="0013104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63D5" w14:textId="32F47681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35,500</w:t>
            </w:r>
          </w:p>
        </w:tc>
        <w:tc>
          <w:tcPr>
            <w:tcW w:w="173" w:type="dxa"/>
            <w:vAlign w:val="bottom"/>
          </w:tcPr>
          <w:p w14:paraId="34FDA750" w14:textId="77777777" w:rsidR="00786721" w:rsidRPr="008A12EA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0208861A" w14:textId="6840C306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1C0D455A" w14:textId="77777777" w:rsidR="00786721" w:rsidRPr="005744BC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442A4020" w14:textId="48458C92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146" w:type="dxa"/>
            <w:vAlign w:val="bottom"/>
          </w:tcPr>
          <w:p w14:paraId="23EADF79" w14:textId="77777777" w:rsidR="00786721" w:rsidRPr="005744BC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48BE241" w14:textId="2F2E8772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786721" w:rsidRPr="00552A14" w14:paraId="671FED1E" w14:textId="77777777" w:rsidTr="00B85BF4">
        <w:tc>
          <w:tcPr>
            <w:tcW w:w="2876" w:type="dxa"/>
          </w:tcPr>
          <w:p w14:paraId="35871E0B" w14:textId="64AF2643" w:rsidR="00786721" w:rsidRPr="00D924D4" w:rsidRDefault="00786721" w:rsidP="00786721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25AB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- </w:t>
            </w:r>
            <w:r w:rsidRPr="00D01DFC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ทรัสต์รีซี</w:t>
            </w:r>
            <w:r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ท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B986264" w14:textId="617CD5BB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37F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5A5D" w14:textId="77777777" w:rsidR="00786721" w:rsidRPr="0013104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78ED" w14:textId="399D89CD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59,451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FF74" w14:textId="77777777" w:rsidR="00786721" w:rsidRPr="0013104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D96E" w14:textId="677307D4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59,451</w:t>
            </w:r>
          </w:p>
        </w:tc>
        <w:tc>
          <w:tcPr>
            <w:tcW w:w="173" w:type="dxa"/>
            <w:vAlign w:val="bottom"/>
          </w:tcPr>
          <w:p w14:paraId="5F4F5E6D" w14:textId="77777777" w:rsidR="00786721" w:rsidRPr="008A12EA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02E6530B" w14:textId="17869F6A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590C7F7F" w14:textId="77777777" w:rsidR="00786721" w:rsidRPr="005744BC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4F841550" w14:textId="42A79336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6" w:type="dxa"/>
            <w:vAlign w:val="bottom"/>
          </w:tcPr>
          <w:p w14:paraId="1932774E" w14:textId="77777777" w:rsidR="00786721" w:rsidRPr="005744BC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017ABA0" w14:textId="31C7517D" w:rsidR="00786721" w:rsidRDefault="00786721" w:rsidP="0078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67900" w:rsidRPr="00552A14" w14:paraId="7FABDF31" w14:textId="77777777" w:rsidTr="00B85BF4">
        <w:tc>
          <w:tcPr>
            <w:tcW w:w="2876" w:type="dxa"/>
          </w:tcPr>
          <w:p w14:paraId="4D2EF312" w14:textId="5B25FBE4" w:rsidR="00167900" w:rsidRPr="0010049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</w:t>
            </w:r>
            <w:r w:rsidR="001B69C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EB428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7D2AFB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4</w:t>
            </w:r>
            <w:r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DA6C" w14:textId="39EB2659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35C1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02C2" w14:textId="7CA3A694" w:rsidR="00167900" w:rsidRPr="00B21B78" w:rsidRDefault="00DA3B5B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2,820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978E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FC93" w14:textId="4B135C3A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2,820</w:t>
            </w:r>
          </w:p>
        </w:tc>
        <w:tc>
          <w:tcPr>
            <w:tcW w:w="173" w:type="dxa"/>
            <w:vAlign w:val="bottom"/>
          </w:tcPr>
          <w:p w14:paraId="6458730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30410B3D" w14:textId="7B3C51B2" w:rsidR="00167900" w:rsidRPr="005B1D2F" w:rsidRDefault="00A57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4A58F222" w14:textId="77777777" w:rsidR="00167900" w:rsidRPr="005B1D2F" w:rsidRDefault="00167900" w:rsidP="005B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514DED6C" w14:textId="02085487" w:rsidR="00167900" w:rsidRPr="005B1D2F" w:rsidRDefault="005E7DA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7,653</w:t>
            </w:r>
          </w:p>
        </w:tc>
        <w:tc>
          <w:tcPr>
            <w:tcW w:w="146" w:type="dxa"/>
            <w:vAlign w:val="bottom"/>
          </w:tcPr>
          <w:p w14:paraId="359A37BB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858BF32" w14:textId="123F8ADB" w:rsidR="00167900" w:rsidRPr="005B1D2F" w:rsidRDefault="005E7DA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7,653</w:t>
            </w:r>
          </w:p>
        </w:tc>
      </w:tr>
      <w:tr w:rsidR="00167900" w:rsidRPr="00552A14" w14:paraId="1A7BBF59" w14:textId="77777777" w:rsidTr="00B85BF4">
        <w:tc>
          <w:tcPr>
            <w:tcW w:w="2876" w:type="dxa"/>
          </w:tcPr>
          <w:p w14:paraId="7F9E48B8" w14:textId="753A1247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</w:t>
            </w:r>
            <w:r w:rsidR="001B69C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และกิจการอื่น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A6AA" w14:textId="40C5E899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B048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A2FB" w14:textId="7657177F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5572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BD38" w14:textId="1C6C688F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173" w:type="dxa"/>
            <w:vAlign w:val="bottom"/>
          </w:tcPr>
          <w:p w14:paraId="624C002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18ADFCAF" w14:textId="5417064F" w:rsidR="00167900" w:rsidRPr="005B1D2F" w:rsidRDefault="00A57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5C3815D" w14:textId="77777777" w:rsidR="00167900" w:rsidRPr="005B1D2F" w:rsidRDefault="00167900" w:rsidP="005B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1846CB0B" w14:textId="06D6CFEC" w:rsidR="00167900" w:rsidRPr="005B1D2F" w:rsidRDefault="00E6103A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A57083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46" w:type="dxa"/>
            <w:vAlign w:val="bottom"/>
          </w:tcPr>
          <w:p w14:paraId="6EE81AF1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95E875C" w14:textId="60494D2D" w:rsidR="00167900" w:rsidRPr="005B1D2F" w:rsidRDefault="00E6103A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A57083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</w:tr>
      <w:tr w:rsidR="00167900" w:rsidRPr="00552A14" w14:paraId="0FDC3E2A" w14:textId="77777777" w:rsidTr="00B85BF4">
        <w:tc>
          <w:tcPr>
            <w:tcW w:w="2876" w:type="dxa"/>
          </w:tcPr>
          <w:p w14:paraId="18687487" w14:textId="14DA0A52" w:rsidR="00167900" w:rsidRPr="00EB428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</w:t>
            </w:r>
            <w:r w:rsidR="00663F1D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ระยะยาว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258C" w14:textId="3D1EDAF4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72,397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6924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5888" w14:textId="63C28447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13B4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A001" w14:textId="71959EB0" w:rsidR="00167900" w:rsidRPr="00B21B78" w:rsidRDefault="00B21B7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72,397</w:t>
            </w:r>
          </w:p>
        </w:tc>
        <w:tc>
          <w:tcPr>
            <w:tcW w:w="173" w:type="dxa"/>
            <w:vAlign w:val="bottom"/>
          </w:tcPr>
          <w:p w14:paraId="6752285E" w14:textId="77777777" w:rsidR="00167900" w:rsidRPr="00E15D2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55E38E77" w14:textId="20DAC7A1" w:rsidR="00167900" w:rsidRPr="005B1D2F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98,689</w:t>
            </w:r>
          </w:p>
        </w:tc>
        <w:tc>
          <w:tcPr>
            <w:tcW w:w="183" w:type="dxa"/>
            <w:vAlign w:val="bottom"/>
          </w:tcPr>
          <w:p w14:paraId="15DD4FCA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64AA2B7" w14:textId="0D2F2279" w:rsidR="00167900" w:rsidRPr="005B1D2F" w:rsidRDefault="006C3D1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6" w:type="dxa"/>
            <w:vAlign w:val="bottom"/>
          </w:tcPr>
          <w:p w14:paraId="5851385F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EC71F3" w14:textId="15B9E891" w:rsidR="00167900" w:rsidRPr="005B1D2F" w:rsidRDefault="006920A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98,689</w:t>
            </w:r>
          </w:p>
        </w:tc>
      </w:tr>
      <w:tr w:rsidR="00167900" w:rsidRPr="00552A14" w14:paraId="1B22A736" w14:textId="77777777" w:rsidTr="00B85BF4">
        <w:tc>
          <w:tcPr>
            <w:tcW w:w="2876" w:type="dxa"/>
          </w:tcPr>
          <w:p w14:paraId="0F497E4B" w14:textId="1B75806E" w:rsidR="00167900" w:rsidRPr="00EB4282" w:rsidRDefault="00F3271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F3271C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หนี้สินตามสัญญาเช่าเงินทุน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BD18" w14:textId="2D718F7D" w:rsidR="00167900" w:rsidRPr="00B21B78" w:rsidRDefault="00941A7D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44</w:t>
            </w:r>
            <w:r w:rsidR="00884E72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84</w:t>
            </w:r>
            <w:r w:rsidR="0018325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FDE3" w14:textId="77777777" w:rsidR="00167900" w:rsidRPr="00B21B78" w:rsidRDefault="00167900" w:rsidP="00D7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C1D6" w14:textId="3D808168" w:rsidR="00167900" w:rsidRPr="00B21B78" w:rsidRDefault="00884E72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F674" w14:textId="77777777" w:rsidR="00167900" w:rsidRPr="00B21B78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6D1A" w14:textId="2F9EA2A7" w:rsidR="00167900" w:rsidRPr="00B21B78" w:rsidRDefault="00431AA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44,84</w:t>
            </w:r>
            <w:r w:rsidR="0018325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73" w:type="dxa"/>
            <w:vAlign w:val="bottom"/>
          </w:tcPr>
          <w:p w14:paraId="528D3152" w14:textId="77777777" w:rsidR="00167900" w:rsidRPr="00D35239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DA9FD72" w14:textId="116CA066" w:rsidR="00167900" w:rsidRPr="005B1D2F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51,919</w:t>
            </w:r>
          </w:p>
        </w:tc>
        <w:tc>
          <w:tcPr>
            <w:tcW w:w="183" w:type="dxa"/>
            <w:vAlign w:val="bottom"/>
          </w:tcPr>
          <w:p w14:paraId="4D6CAC0B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B1D2F">
              <w:rPr>
                <w:rFonts w:ascii="Angsana New" w:hAnsi="Angsana New" w:hint="cs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5D111396" w14:textId="0F521B8D" w:rsidR="00167900" w:rsidRPr="005B1D2F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  <w:r w:rsidR="00167900" w:rsidRPr="005B1D2F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46" w:type="dxa"/>
            <w:vAlign w:val="bottom"/>
          </w:tcPr>
          <w:p w14:paraId="7329496A" w14:textId="77777777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1F2653E" w14:textId="6FF0E7F6" w:rsidR="00167900" w:rsidRPr="005B1D2F" w:rsidRDefault="00CB34F4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51,919</w:t>
            </w:r>
          </w:p>
        </w:tc>
      </w:tr>
      <w:tr w:rsidR="00167900" w:rsidRPr="00552A14" w14:paraId="7102612F" w14:textId="77777777" w:rsidTr="00B85BF4">
        <w:tc>
          <w:tcPr>
            <w:tcW w:w="2876" w:type="dxa"/>
          </w:tcPr>
          <w:p w14:paraId="1B757220" w14:textId="77777777" w:rsidR="00167900" w:rsidRPr="00100492" w:rsidRDefault="00167900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7EF40" w14:textId="56620ADC" w:rsidR="00167900" w:rsidRPr="00BD759C" w:rsidRDefault="00C8725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B57798">
              <w:rPr>
                <w:rFonts w:ascii="Angsana New" w:hAnsi="Angsana New"/>
                <w:b/>
                <w:bCs/>
                <w:sz w:val="27"/>
                <w:szCs w:val="27"/>
              </w:rPr>
              <w:t>33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0A97">
              <w:rPr>
                <w:rFonts w:ascii="Angsana New" w:hAnsi="Angsana New"/>
                <w:b/>
                <w:bCs/>
                <w:sz w:val="27"/>
                <w:szCs w:val="27"/>
              </w:rPr>
              <w:t>65</w:t>
            </w:r>
            <w:r w:rsidR="00183250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1183" w14:textId="77777777" w:rsidR="00167900" w:rsidRPr="00BD759C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6AF52" w14:textId="3E93CA33" w:rsidR="00167900" w:rsidRPr="00BD759C" w:rsidRDefault="00C87258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BD759C">
              <w:rPr>
                <w:rFonts w:ascii="Angsana New" w:hAnsi="Angsana New"/>
                <w:b/>
                <w:bCs/>
                <w:sz w:val="27"/>
                <w:szCs w:val="27"/>
              </w:rPr>
              <w:t>130,452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C9BB" w14:textId="77777777" w:rsidR="00167900" w:rsidRPr="00BD759C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80F2E" w14:textId="72DD49C0" w:rsidR="00167900" w:rsidRPr="00BD759C" w:rsidRDefault="00BD39B5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264,10</w:t>
            </w:r>
            <w:r w:rsidR="00183250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73" w:type="dxa"/>
            <w:vAlign w:val="bottom"/>
          </w:tcPr>
          <w:p w14:paraId="496B487A" w14:textId="77777777" w:rsidR="00167900" w:rsidRPr="00100492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85866" w14:textId="1B5ABB56" w:rsidR="00167900" w:rsidRPr="005B1D2F" w:rsidRDefault="00395E06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177,877</w:t>
            </w:r>
          </w:p>
        </w:tc>
        <w:tc>
          <w:tcPr>
            <w:tcW w:w="183" w:type="dxa"/>
            <w:vAlign w:val="bottom"/>
          </w:tcPr>
          <w:p w14:paraId="27F3FFFF" w14:textId="7580BF46" w:rsidR="00167900" w:rsidRPr="005B1D2F" w:rsidRDefault="00167900" w:rsidP="0016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0A34A" w14:textId="41A904A8" w:rsidR="00167900" w:rsidRPr="005B1D2F" w:rsidRDefault="00395E06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73,204</w:t>
            </w:r>
          </w:p>
        </w:tc>
        <w:tc>
          <w:tcPr>
            <w:tcW w:w="146" w:type="dxa"/>
            <w:vAlign w:val="bottom"/>
          </w:tcPr>
          <w:p w14:paraId="51753CED" w14:textId="77777777" w:rsidR="00167900" w:rsidRPr="005B1D2F" w:rsidRDefault="0016790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F3148" w14:textId="30DAAA35" w:rsidR="00167900" w:rsidRPr="005B1D2F" w:rsidRDefault="00D65FEA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251,081</w:t>
            </w:r>
          </w:p>
        </w:tc>
      </w:tr>
    </w:tbl>
    <w:p w14:paraId="7A4134B0" w14:textId="77777777" w:rsidR="00E50B3C" w:rsidRPr="00B85BF4" w:rsidRDefault="00E50B3C" w:rsidP="00102C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right="-43"/>
        <w:jc w:val="thaiDistribute"/>
        <w:rPr>
          <w:rFonts w:asciiTheme="majorBidi" w:eastAsia="Malgun Gothic" w:hAnsiTheme="majorBidi" w:cstheme="majorBidi"/>
          <w:b/>
          <w:bCs/>
          <w:sz w:val="16"/>
          <w:szCs w:val="16"/>
          <w:cs/>
        </w:rPr>
      </w:pPr>
    </w:p>
    <w:tbl>
      <w:tblPr>
        <w:tblStyle w:val="TableGrid"/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92"/>
        <w:gridCol w:w="178"/>
        <w:gridCol w:w="900"/>
        <w:gridCol w:w="187"/>
        <w:gridCol w:w="906"/>
        <w:gridCol w:w="8"/>
        <w:gridCol w:w="159"/>
        <w:gridCol w:w="990"/>
        <w:gridCol w:w="180"/>
        <w:gridCol w:w="900"/>
        <w:gridCol w:w="180"/>
        <w:gridCol w:w="900"/>
      </w:tblGrid>
      <w:tr w:rsidR="00E50B3C" w:rsidRPr="00552A14" w14:paraId="0F16158B" w14:textId="77777777" w:rsidTr="00B85BF4">
        <w:trPr>
          <w:tblHeader/>
        </w:trPr>
        <w:tc>
          <w:tcPr>
            <w:tcW w:w="2880" w:type="dxa"/>
          </w:tcPr>
          <w:p w14:paraId="28B937C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0" w:type="dxa"/>
            <w:gridSpan w:val="12"/>
            <w:vAlign w:val="center"/>
          </w:tcPr>
          <w:p w14:paraId="649DA6D5" w14:textId="77777777" w:rsidR="00E50B3C" w:rsidRPr="00EB4282" w:rsidRDefault="00E50B3C" w:rsidP="00B85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EB4282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E50B3C" w:rsidRPr="00552A14" w14:paraId="3E0511FB" w14:textId="77777777" w:rsidTr="00B85BF4">
        <w:trPr>
          <w:tblHeader/>
        </w:trPr>
        <w:tc>
          <w:tcPr>
            <w:tcW w:w="2880" w:type="dxa"/>
          </w:tcPr>
          <w:p w14:paraId="5D45390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80" w:type="dxa"/>
            <w:gridSpan w:val="12"/>
            <w:tcBorders>
              <w:bottom w:val="single" w:sz="4" w:space="0" w:color="auto"/>
            </w:tcBorders>
          </w:tcPr>
          <w:p w14:paraId="43A8CE74" w14:textId="63AC33F7" w:rsidR="00E50B3C" w:rsidRPr="00100492" w:rsidRDefault="00441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E50B3C" w:rsidRPr="00552A14" w14:paraId="74DBEE5F" w14:textId="77777777" w:rsidTr="00B85BF4">
        <w:trPr>
          <w:tblHeader/>
        </w:trPr>
        <w:tc>
          <w:tcPr>
            <w:tcW w:w="2880" w:type="dxa"/>
          </w:tcPr>
          <w:p w14:paraId="638F9BD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75AF9F3" w14:textId="40824808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F4D86">
              <w:rPr>
                <w:rFonts w:ascii="Angsana New" w:hAnsi="Angsana New"/>
                <w:sz w:val="27"/>
                <w:szCs w:val="27"/>
              </w:rPr>
              <w:t>3</w:t>
            </w:r>
            <w:r w:rsidR="00485599">
              <w:rPr>
                <w:rFonts w:ascii="Angsana New" w:hAnsi="Angsana New"/>
                <w:sz w:val="27"/>
                <w:szCs w:val="27"/>
              </w:rPr>
              <w:t xml:space="preserve">0 </w:t>
            </w:r>
            <w:r w:rsidR="0048559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0D25D6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59" w:type="dxa"/>
          </w:tcPr>
          <w:p w14:paraId="1833AD8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3F99E" w14:textId="233DB591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0D25D6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E50B3C" w:rsidRPr="00552A14" w14:paraId="6B1B7B41" w14:textId="77777777" w:rsidTr="00B85BF4">
        <w:trPr>
          <w:tblHeader/>
        </w:trPr>
        <w:tc>
          <w:tcPr>
            <w:tcW w:w="2880" w:type="dxa"/>
          </w:tcPr>
          <w:p w14:paraId="3454B9C2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71C12" w14:textId="77777777" w:rsidR="00E50B3C" w:rsidRPr="00100492" w:rsidRDefault="00E50B3C" w:rsidP="005B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BACBB26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48E2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187" w:type="dxa"/>
            <w:tcBorders>
              <w:top w:val="single" w:sz="4" w:space="0" w:color="auto"/>
            </w:tcBorders>
            <w:vAlign w:val="bottom"/>
          </w:tcPr>
          <w:p w14:paraId="3A1D3BFD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33500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67" w:type="dxa"/>
            <w:gridSpan w:val="2"/>
            <w:vAlign w:val="center"/>
          </w:tcPr>
          <w:p w14:paraId="4064FD8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8E5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5E49F6F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53AAB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F6887B1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A5569" w14:textId="77777777" w:rsidR="00E50B3C" w:rsidRPr="00B75A83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428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255495" w:rsidRPr="00552A14" w14:paraId="0DC2870D" w14:textId="77777777" w:rsidTr="00B85BF4">
        <w:tc>
          <w:tcPr>
            <w:tcW w:w="2880" w:type="dxa"/>
          </w:tcPr>
          <w:p w14:paraId="18544BDA" w14:textId="77777777" w:rsidR="00255495" w:rsidRPr="00EB4282" w:rsidRDefault="00255495" w:rsidP="00255495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E9893" w14:textId="114E9F30" w:rsidR="00255495" w:rsidRPr="00D35239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16,416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029F4" w14:textId="77777777" w:rsidR="00255495" w:rsidRPr="00D35239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63482" w14:textId="40B10122" w:rsidR="00255495" w:rsidRPr="00D35239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9,681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921EA" w14:textId="77777777" w:rsidR="00255495" w:rsidRPr="00D35239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6E92E" w14:textId="76F5FED1" w:rsidR="00255495" w:rsidRPr="00EB4282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21B78">
              <w:rPr>
                <w:rFonts w:ascii="Angsana New" w:hAnsi="Angsana New"/>
                <w:sz w:val="27"/>
                <w:szCs w:val="27"/>
              </w:rPr>
              <w:t>26,097</w:t>
            </w:r>
          </w:p>
        </w:tc>
        <w:tc>
          <w:tcPr>
            <w:tcW w:w="167" w:type="dxa"/>
            <w:gridSpan w:val="2"/>
            <w:vAlign w:val="bottom"/>
          </w:tcPr>
          <w:p w14:paraId="7E8C7531" w14:textId="77777777" w:rsidR="00255495" w:rsidRPr="00100492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center"/>
          </w:tcPr>
          <w:p w14:paraId="6D78DB79" w14:textId="2AFD1B67" w:rsidR="00255495" w:rsidRPr="008D707E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27,269</w:t>
            </w:r>
          </w:p>
        </w:tc>
        <w:tc>
          <w:tcPr>
            <w:tcW w:w="180" w:type="dxa"/>
            <w:vAlign w:val="bottom"/>
          </w:tcPr>
          <w:p w14:paraId="5088A8C4" w14:textId="77777777" w:rsidR="00255495" w:rsidRPr="008D707E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5BF5221" w14:textId="783CCB60" w:rsidR="00255495" w:rsidRPr="008D707E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2,551</w:t>
            </w:r>
          </w:p>
        </w:tc>
        <w:tc>
          <w:tcPr>
            <w:tcW w:w="180" w:type="dxa"/>
            <w:vAlign w:val="bottom"/>
          </w:tcPr>
          <w:p w14:paraId="37BE772F" w14:textId="77777777" w:rsidR="00255495" w:rsidRPr="008D707E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64A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0EF0C95" w14:textId="1C456B24" w:rsidR="00255495" w:rsidRPr="008D707E" w:rsidRDefault="00255495" w:rsidP="0025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D707E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>
              <w:rPr>
                <w:rFonts w:ascii="Angsana New" w:hAnsi="Angsana New"/>
                <w:sz w:val="27"/>
                <w:szCs w:val="27"/>
              </w:rPr>
              <w:t>29,820</w:t>
            </w:r>
            <w:r w:rsidRPr="008D707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E50B3C" w:rsidRPr="00552A14" w14:paraId="1B7389B8" w14:textId="77777777" w:rsidTr="00B85BF4">
        <w:tc>
          <w:tcPr>
            <w:tcW w:w="2880" w:type="dxa"/>
          </w:tcPr>
          <w:p w14:paraId="2971F214" w14:textId="4CCFB401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</w:t>
            </w:r>
            <w:r w:rsidR="00D924D4" w:rsidRPr="00D924D4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AB6E" w14:textId="15B46994" w:rsidR="00E50B3C" w:rsidRPr="00282454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5D58" w14:textId="77777777" w:rsidR="00E50B3C" w:rsidRPr="0028245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F69F" w14:textId="2B9F34AC" w:rsidR="00E50B3C" w:rsidRPr="00282454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2321" w14:textId="77777777" w:rsidR="00E50B3C" w:rsidRPr="00282454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7C16" w14:textId="080E6757" w:rsidR="00E50B3C" w:rsidRPr="00282454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7" w:type="dxa"/>
            <w:gridSpan w:val="2"/>
            <w:vAlign w:val="bottom"/>
          </w:tcPr>
          <w:p w14:paraId="64A11C53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3C88F2C" w14:textId="3FA3C020" w:rsidR="00E50B3C" w:rsidRPr="000164AD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1029377F" w14:textId="0F986D2E" w:rsidR="00E50B3C" w:rsidRPr="00385E88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842B292" w14:textId="425485F4" w:rsidR="00E50B3C" w:rsidRPr="000164AD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51C93DB1" w14:textId="75D459FE" w:rsidR="00E50B3C" w:rsidRPr="00385E88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050810D" w14:textId="7D83BF72" w:rsidR="00E50B3C" w:rsidRPr="000164AD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3B3F59" w:rsidRPr="00552A14" w14:paraId="19088C46" w14:textId="77777777" w:rsidTr="00B85BF4">
        <w:tc>
          <w:tcPr>
            <w:tcW w:w="2880" w:type="dxa"/>
          </w:tcPr>
          <w:p w14:paraId="0418C0E6" w14:textId="0A6505ED" w:rsidR="003B3F59" w:rsidRPr="00100492" w:rsidRDefault="003B3F59" w:rsidP="003B3F59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25AB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- </w:t>
            </w:r>
            <w:r w:rsidRPr="00EB25AB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ACDD52" w14:textId="1CAEFC93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37F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5B3F" w14:textId="77777777" w:rsidR="003B3F59" w:rsidRPr="00282454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4C2B" w14:textId="001C4D67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35,500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BDA7" w14:textId="77777777" w:rsidR="003B3F59" w:rsidRPr="00282454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673B4" w14:textId="58D20C28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35,500</w:t>
            </w:r>
          </w:p>
        </w:tc>
        <w:tc>
          <w:tcPr>
            <w:tcW w:w="167" w:type="dxa"/>
            <w:gridSpan w:val="2"/>
            <w:vAlign w:val="bottom"/>
          </w:tcPr>
          <w:p w14:paraId="74619788" w14:textId="77777777" w:rsidR="003B3F59" w:rsidRPr="00100492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EFF2B43" w14:textId="0D294D07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E2B8C51" w14:textId="77777777" w:rsidR="003B3F59" w:rsidRPr="00385E88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7B2FD9A" w14:textId="047CB607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180" w:type="dxa"/>
            <w:vAlign w:val="bottom"/>
          </w:tcPr>
          <w:p w14:paraId="58B7F8A7" w14:textId="77777777" w:rsidR="003B3F59" w:rsidRPr="00385E88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4CAF43D" w14:textId="3F5FCBA9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3B3F59" w:rsidRPr="00552A14" w14:paraId="53EBFAA9" w14:textId="77777777" w:rsidTr="00B85BF4">
        <w:tc>
          <w:tcPr>
            <w:tcW w:w="2880" w:type="dxa"/>
          </w:tcPr>
          <w:p w14:paraId="546C6B57" w14:textId="60A118FB" w:rsidR="003B3F59" w:rsidRPr="00100492" w:rsidRDefault="003B3F59" w:rsidP="003B3F59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25AB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- </w:t>
            </w:r>
            <w:r w:rsidRPr="00D01DFC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ทรัสต์รีซี</w:t>
            </w:r>
            <w:r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5EC823" w14:textId="5914F72C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37F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D741" w14:textId="77777777" w:rsidR="003B3F59" w:rsidRPr="00282454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D212" w14:textId="145B3897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59,451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E750" w14:textId="77777777" w:rsidR="003B3F59" w:rsidRPr="00282454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BBC1" w14:textId="0A96B806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59,451</w:t>
            </w:r>
          </w:p>
        </w:tc>
        <w:tc>
          <w:tcPr>
            <w:tcW w:w="167" w:type="dxa"/>
            <w:gridSpan w:val="2"/>
            <w:vAlign w:val="bottom"/>
          </w:tcPr>
          <w:p w14:paraId="5A02D731" w14:textId="77777777" w:rsidR="003B3F59" w:rsidRPr="00100492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A066B36" w14:textId="531E7660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234BCC7D" w14:textId="77777777" w:rsidR="003B3F59" w:rsidRPr="00385E88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DF09108" w14:textId="52B0238E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0F8AD89" w14:textId="77777777" w:rsidR="003B3F59" w:rsidRPr="00385E88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EE0000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F261B23" w14:textId="4A50E0E4" w:rsidR="003B3F59" w:rsidRDefault="003B3F59" w:rsidP="003B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50B3C" w:rsidRPr="00552A14" w14:paraId="2001EBBC" w14:textId="77777777" w:rsidTr="00B85BF4">
        <w:tc>
          <w:tcPr>
            <w:tcW w:w="2880" w:type="dxa"/>
          </w:tcPr>
          <w:p w14:paraId="3A7721F3" w14:textId="0790C24C" w:rsidR="00E50B3C" w:rsidRPr="0010049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</w:t>
            </w:r>
            <w:r w:rsidR="00641B5E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br/>
            </w:r>
            <w:r w:rsidR="0077322E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เ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Pr="00EB428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26013C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4</w:t>
            </w:r>
            <w:r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3369" w14:textId="05BF85C2" w:rsidR="00E50B3C" w:rsidRPr="00D35239" w:rsidRDefault="00FD5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E53D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2171" w14:textId="7B4C334E" w:rsidR="00E50B3C" w:rsidRPr="00D35239" w:rsidRDefault="00913742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12,820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9C1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95AA" w14:textId="71C63F81" w:rsidR="00E50B3C" w:rsidRPr="00B75A83" w:rsidRDefault="00FD5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12,820</w:t>
            </w:r>
          </w:p>
        </w:tc>
        <w:tc>
          <w:tcPr>
            <w:tcW w:w="167" w:type="dxa"/>
            <w:gridSpan w:val="2"/>
            <w:vAlign w:val="bottom"/>
          </w:tcPr>
          <w:p w14:paraId="06BA71E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center"/>
          </w:tcPr>
          <w:p w14:paraId="39B067E9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F8F29F0" w14:textId="4C333A06" w:rsidR="00E50B3C" w:rsidRPr="008D707E" w:rsidRDefault="00563C8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248C349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6C78C552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036DA17" w14:textId="17B45DDB" w:rsidR="00E50B3C" w:rsidRPr="008D707E" w:rsidRDefault="005D13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5,153</w:t>
            </w:r>
          </w:p>
        </w:tc>
        <w:tc>
          <w:tcPr>
            <w:tcW w:w="180" w:type="dxa"/>
            <w:vAlign w:val="bottom"/>
          </w:tcPr>
          <w:p w14:paraId="03599593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ECBED90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06579E4" w14:textId="5AD16FE5" w:rsidR="00E50B3C" w:rsidRPr="008D707E" w:rsidRDefault="005D13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E7DA4">
              <w:rPr>
                <w:rFonts w:ascii="Angsana New" w:hAnsi="Angsana New"/>
                <w:sz w:val="27"/>
                <w:szCs w:val="27"/>
              </w:rPr>
              <w:t>5,153</w:t>
            </w:r>
            <w:r w:rsidR="00E50B3C" w:rsidRPr="005E7DA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E50B3C" w:rsidRPr="00552A14" w14:paraId="20A0C19C" w14:textId="77777777" w:rsidTr="00B85BF4">
        <w:tc>
          <w:tcPr>
            <w:tcW w:w="2880" w:type="dxa"/>
          </w:tcPr>
          <w:p w14:paraId="04BD3EDA" w14:textId="12BC6184" w:rsidR="00E50B3C" w:rsidRPr="00EB428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</w:t>
            </w:r>
            <w:r w:rsidR="000F443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                     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และกิจการอื่น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378" w14:textId="62E1A68E" w:rsidR="00E50B3C" w:rsidRPr="00D35239" w:rsidRDefault="00FD5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6E39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75D2" w14:textId="3A8852FC" w:rsidR="00E50B3C" w:rsidRPr="00D35239" w:rsidRDefault="00FD5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CF74" w14:textId="77777777" w:rsidR="00E50B3C" w:rsidRPr="00D35239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90FF" w14:textId="39D4FA06" w:rsidR="00E50B3C" w:rsidRPr="00B75A83" w:rsidRDefault="00FD508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23,000</w:t>
            </w:r>
          </w:p>
        </w:tc>
        <w:tc>
          <w:tcPr>
            <w:tcW w:w="167" w:type="dxa"/>
            <w:gridSpan w:val="2"/>
            <w:vAlign w:val="bottom"/>
          </w:tcPr>
          <w:p w14:paraId="4BDA6A37" w14:textId="77777777" w:rsidR="00E50B3C" w:rsidRPr="00100492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center"/>
          </w:tcPr>
          <w:p w14:paraId="1529A92F" w14:textId="6445C55B" w:rsidR="00E50B3C" w:rsidRPr="008D707E" w:rsidRDefault="00563C8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A4C2472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561F2857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45B866C" w14:textId="38C8B883" w:rsidR="00E50B3C" w:rsidRPr="008D707E" w:rsidRDefault="00C70A7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563C8C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80" w:type="dxa"/>
            <w:vAlign w:val="bottom"/>
          </w:tcPr>
          <w:p w14:paraId="46409787" w14:textId="77777777" w:rsidR="00E50B3C" w:rsidRPr="008D707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701FC05" w14:textId="77777777" w:rsidR="00E50B3C" w:rsidRPr="008D707E" w:rsidRDefault="00E50B3C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22E2DD2" w14:textId="4D237083" w:rsidR="00E50B3C" w:rsidRPr="008D707E" w:rsidRDefault="00C70A73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</w:t>
            </w:r>
            <w:r w:rsidR="00563C8C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</w:tr>
      <w:tr w:rsidR="00FD5083" w:rsidRPr="00552A14" w14:paraId="36ADC011" w14:textId="77777777" w:rsidTr="00B85BF4">
        <w:trPr>
          <w:trHeight w:val="207"/>
        </w:trPr>
        <w:tc>
          <w:tcPr>
            <w:tcW w:w="2880" w:type="dxa"/>
          </w:tcPr>
          <w:p w14:paraId="52303BDD" w14:textId="796CA97C" w:rsidR="00FD5083" w:rsidRPr="00EB4282" w:rsidRDefault="00FD5083" w:rsidP="00FD5083">
            <w:pPr>
              <w:pStyle w:val="Heading5"/>
              <w:keepNext w:val="0"/>
              <w:spacing w:line="240" w:lineRule="auto"/>
              <w:ind w:left="180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ระยะยาว</w:t>
            </w: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5DFC" w14:textId="23730CD9" w:rsidR="00FD5083" w:rsidRPr="00D35239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70,327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35812" w14:textId="77777777" w:rsidR="00FD5083" w:rsidRPr="00D35239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AE57" w14:textId="7AAAC97D" w:rsidR="00FD5083" w:rsidRPr="00D35239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0691" w14:textId="77777777" w:rsidR="00FD5083" w:rsidRPr="00D35239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9CAD" w14:textId="05DCB741" w:rsidR="00FD5083" w:rsidRPr="00B75A83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70,327</w:t>
            </w:r>
          </w:p>
        </w:tc>
        <w:tc>
          <w:tcPr>
            <w:tcW w:w="167" w:type="dxa"/>
            <w:gridSpan w:val="2"/>
            <w:vAlign w:val="bottom"/>
          </w:tcPr>
          <w:p w14:paraId="5A1274EF" w14:textId="77777777" w:rsidR="00FD5083" w:rsidRPr="00100492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center"/>
          </w:tcPr>
          <w:p w14:paraId="111CD7BC" w14:textId="372652EC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90,3</w:t>
            </w:r>
            <w:r w:rsidR="00EE6694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80" w:type="dxa"/>
            <w:vAlign w:val="bottom"/>
          </w:tcPr>
          <w:p w14:paraId="1A8CF1C9" w14:textId="77777777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2C245F1F" w14:textId="0510A806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A61FD75" w14:textId="77777777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C453922" w14:textId="656F043E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90,3</w:t>
            </w:r>
            <w:r w:rsidR="00EE6694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FD5083" w:rsidRPr="00552A14" w14:paraId="171B2BBD" w14:textId="77777777" w:rsidTr="00B85BF4">
        <w:tc>
          <w:tcPr>
            <w:tcW w:w="2880" w:type="dxa"/>
          </w:tcPr>
          <w:p w14:paraId="42AE299D" w14:textId="7B98238A" w:rsidR="00FD5083" w:rsidRPr="00EB4282" w:rsidRDefault="00FD5083" w:rsidP="00FD5083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EB42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="00594A87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</w:t>
            </w:r>
            <w:r w:rsidR="00ED7A53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งินทุน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2EB" w14:textId="391F095D" w:rsidR="00FD5083" w:rsidRPr="00AA03F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30,54</w:t>
            </w:r>
            <w:r w:rsidR="00DD1DD4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34C4" w14:textId="77777777" w:rsidR="00FD5083" w:rsidRPr="00AA03F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2369" w14:textId="0500C1BE" w:rsidR="00FD5083" w:rsidRPr="00D35239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55AE" w14:textId="77777777" w:rsidR="00FD5083" w:rsidRPr="00AA03F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A237" w14:textId="655A5D15" w:rsidR="00FD5083" w:rsidRPr="00B75A83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30,54</w:t>
            </w:r>
            <w:r w:rsidR="00DD1DD4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67" w:type="dxa"/>
            <w:gridSpan w:val="2"/>
            <w:vAlign w:val="bottom"/>
          </w:tcPr>
          <w:p w14:paraId="31B0060E" w14:textId="77777777" w:rsidR="00FD5083" w:rsidRPr="00100492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8E50B0C" w14:textId="4C3734D4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B34F4">
              <w:rPr>
                <w:rFonts w:ascii="Angsana New" w:hAnsi="Angsana New"/>
                <w:sz w:val="27"/>
                <w:szCs w:val="27"/>
              </w:rPr>
              <w:t>41,87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80" w:type="dxa"/>
            <w:vAlign w:val="bottom"/>
          </w:tcPr>
          <w:p w14:paraId="15E59B89" w14:textId="77777777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8C97E2" w14:textId="45F3DB9A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CB34F4">
              <w:rPr>
                <w:rFonts w:ascii="Angsana New" w:hAnsi="Angsana New"/>
                <w:sz w:val="27"/>
                <w:szCs w:val="27"/>
              </w:rPr>
              <w:t>-</w:t>
            </w:r>
            <w:r w:rsidRPr="008D707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AB8D06" w14:textId="77777777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D707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4DE371" w14:textId="0F4C9FBD" w:rsidR="00FD5083" w:rsidRPr="008D707E" w:rsidRDefault="00FD5083" w:rsidP="00FD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B34F4">
              <w:rPr>
                <w:rFonts w:ascii="Angsana New" w:hAnsi="Angsana New"/>
                <w:sz w:val="27"/>
                <w:szCs w:val="27"/>
              </w:rPr>
              <w:t>41,87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E50B3C" w:rsidRPr="00552A14" w14:paraId="661B3F22" w14:textId="77777777" w:rsidTr="00B85BF4">
        <w:tc>
          <w:tcPr>
            <w:tcW w:w="2880" w:type="dxa"/>
          </w:tcPr>
          <w:p w14:paraId="0869A24B" w14:textId="77777777" w:rsidR="00E50B3C" w:rsidRPr="00100492" w:rsidRDefault="00E50B3C" w:rsidP="000164AD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="Angsana New" w:hAnsi="Angsana New" w:cs="Angsana New"/>
                <w:sz w:val="27"/>
                <w:szCs w:val="27"/>
              </w:rPr>
            </w:pPr>
            <w:r w:rsidRPr="00EB4282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3C64D" w14:textId="012A49D1" w:rsidR="00E50B3C" w:rsidRPr="00E6781E" w:rsidRDefault="00E6781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781E">
              <w:rPr>
                <w:rFonts w:ascii="Angsana New" w:hAnsi="Angsana New"/>
                <w:b/>
                <w:bCs/>
                <w:sz w:val="27"/>
                <w:szCs w:val="27"/>
              </w:rPr>
              <w:t>117,28</w:t>
            </w:r>
            <w:r w:rsidR="00DD1DD4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5482" w14:textId="77777777" w:rsidR="00E50B3C" w:rsidRPr="00E6781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5E594" w14:textId="2C7ABE0B" w:rsidR="00E50B3C" w:rsidRPr="00E6781E" w:rsidRDefault="00E6781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E6781E">
              <w:rPr>
                <w:rFonts w:ascii="Angsana New" w:hAnsi="Angsana New"/>
                <w:b/>
                <w:bCs/>
                <w:sz w:val="27"/>
                <w:szCs w:val="27"/>
              </w:rPr>
              <w:t>140,452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D67" w14:textId="77777777" w:rsidR="00E50B3C" w:rsidRPr="00E6781E" w:rsidRDefault="00E5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15BB5" w14:textId="0FEADE23" w:rsidR="00E50B3C" w:rsidRPr="00E6781E" w:rsidRDefault="00E6781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E6781E">
              <w:rPr>
                <w:rFonts w:ascii="Angsana New" w:hAnsi="Angsana New"/>
                <w:b/>
                <w:bCs/>
                <w:sz w:val="27"/>
                <w:szCs w:val="27"/>
              </w:rPr>
              <w:t>257,74</w:t>
            </w:r>
            <w:r w:rsidR="000B2AA8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67" w:type="dxa"/>
            <w:gridSpan w:val="2"/>
            <w:vAlign w:val="bottom"/>
          </w:tcPr>
          <w:p w14:paraId="1AF7E695" w14:textId="77777777" w:rsidR="00E50B3C" w:rsidRPr="00100492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5929C" w14:textId="20952796" w:rsidR="00E50B3C" w:rsidRPr="008D707E" w:rsidRDefault="00C0305E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159,47</w:t>
            </w:r>
            <w:r w:rsidR="00D54F9C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80" w:type="dxa"/>
            <w:vAlign w:val="bottom"/>
          </w:tcPr>
          <w:p w14:paraId="74E63227" w14:textId="6ED30CB1" w:rsidR="00E50B3C" w:rsidRPr="008D707E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EE6F2" w14:textId="7740CED5" w:rsidR="00E50B3C" w:rsidRPr="008D707E" w:rsidRDefault="00E26820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70,704</w:t>
            </w:r>
          </w:p>
        </w:tc>
        <w:tc>
          <w:tcPr>
            <w:tcW w:w="180" w:type="dxa"/>
            <w:vAlign w:val="bottom"/>
          </w:tcPr>
          <w:p w14:paraId="428EB798" w14:textId="77777777" w:rsidR="00E50B3C" w:rsidRPr="008D707E" w:rsidRDefault="00E50B3C" w:rsidP="00F4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D707E">
              <w:rPr>
                <w:rFonts w:ascii="Angsana New" w:hAnsi="Angsana New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60859" w14:textId="351B4B39" w:rsidR="00E50B3C" w:rsidRPr="008D707E" w:rsidRDefault="00DB407F" w:rsidP="000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230,18</w:t>
            </w:r>
            <w:r w:rsidR="008E069E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</w:tr>
    </w:tbl>
    <w:p w14:paraId="2542BA91" w14:textId="4D69536E" w:rsidR="00897826" w:rsidRPr="000C31F2" w:rsidRDefault="00897826" w:rsidP="0036154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897826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lastRenderedPageBreak/>
        <w:t>หุ้นกู้แปลงสภาพและใบสำคัญแสดงสิทธิ</w:t>
      </w:r>
    </w:p>
    <w:p w14:paraId="406A47D6" w14:textId="589DBCF2" w:rsidR="00B544FB" w:rsidRDefault="004868EE" w:rsidP="00B544FB">
      <w:pPr>
        <w:pStyle w:val="ListParagraph"/>
        <w:numPr>
          <w:ilvl w:val="0"/>
          <w:numId w:val="37"/>
        </w:numPr>
        <w:spacing w:before="120" w:line="240" w:lineRule="auto"/>
        <w:ind w:left="360"/>
        <w:jc w:val="thaiDistribute"/>
        <w:rPr>
          <w:rFonts w:asciiTheme="majorBidi" w:eastAsia="Malgun Gothic" w:hAnsiTheme="majorBidi" w:cs="Angsana New"/>
          <w:sz w:val="28"/>
          <w:lang w:val="en-US"/>
        </w:rPr>
      </w:pP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เมื่อวันที่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2568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บริษัทได้ออกหุ้นกู้แปลงสภาพจำนวน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120,000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ซึ่งมีอัตราดอกเบี้ยร้อยละ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6.00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ต่อปี และมูลค่าที่ตราไว้หน่วยละ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 รวมเป็นมูลค่า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120,000,000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 หุ้นกู้แปลงสภาพดังกล่าวมีวันครบกำหนดไถ่ถอนในวันที่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2570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และเมื่อครบกำหนด ผู้ถือหุ้นกู้แปลงสภาพสามารถเลือกใช้สิทธิแปลงสภาพ โดยหุ้นกู้แปลงสภาพ</w:t>
      </w:r>
      <w:r w:rsidR="00AC275C"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="00697E2F">
        <w:rPr>
          <w:rFonts w:asciiTheme="majorBidi" w:eastAsia="Malgun Gothic" w:hAnsiTheme="majorBidi" w:cs="Angsana New"/>
          <w:sz w:val="28"/>
          <w:lang w:val="en-US"/>
        </w:rPr>
        <w:br/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สามารถแปลงเป็นหุ้นสามัญได้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หุ้น และมีราคาใช้สิทธิแปลงสภาพหุ้นละ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5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</w:t>
      </w:r>
    </w:p>
    <w:p w14:paraId="3ADE958B" w14:textId="36667298" w:rsidR="00A95348" w:rsidRPr="00B544FB" w:rsidRDefault="004868EE" w:rsidP="00B544FB">
      <w:pPr>
        <w:pStyle w:val="ListParagraph"/>
        <w:numPr>
          <w:ilvl w:val="0"/>
          <w:numId w:val="37"/>
        </w:numPr>
        <w:spacing w:before="120" w:line="240" w:lineRule="auto"/>
        <w:ind w:left="360"/>
        <w:jc w:val="thaiDistribute"/>
        <w:rPr>
          <w:rFonts w:asciiTheme="majorBidi" w:eastAsia="Malgun Gothic" w:hAnsiTheme="majorBidi" w:cs="Angsana New"/>
          <w:sz w:val="28"/>
          <w:lang w:val="en-US"/>
        </w:rPr>
      </w:pP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เมื่อวันที่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16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2568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บริษัทได้ออกใบสำคัญแสดงสิทธิที่จะซื้อหุ้นสามัญของบริษัทครั้งที่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 xml:space="preserve">1 (CAZ-W1) 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โดยไม่คิดมูลค่า จำนวน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122,400,000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หน่วยหุ้นกู้แปลงสภาพต่อ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1,020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หน่วยใบสำคัญแสดงสิทธิที่จะซื้อหุ้นสามัญ ใบสำคัญแสดงสิทธิที่จะซื้อหุ้นสามัญ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หน่วย แปลงสภาพได้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หุ้นสามัญ และมีราคาใช้สิทธิหุ้นละ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0.80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บาท โดยใช้สิทธิได้ภายหลังจาก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เดือน</w:t>
      </w:r>
      <w:r w:rsidR="005774C1"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>นับจากวันที่ออก ซึ่งใช้สิทธิได้ทุก</w:t>
      </w:r>
      <w:r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B544FB">
        <w:rPr>
          <w:rFonts w:asciiTheme="majorBidi" w:eastAsia="Malgun Gothic" w:hAnsiTheme="majorBidi" w:cs="Angsana New" w:hint="cs"/>
          <w:sz w:val="28"/>
          <w:cs/>
          <w:lang w:val="en-US"/>
        </w:rPr>
        <w:t>ๆ</w:t>
      </w:r>
      <w:r w:rsidRPr="00B544F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เดือน นับตั้งแต่วันใช้สิทธิครั้งแรก และมีกำหนดครบระยะเวลาการใช้สิทธิ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5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ปี นับจากวันที่ออก ตลาดหลักทรัพย์แห่งประเทศไทยได้รับใบสำคัญแสดงสิทธิดังกล่าวเป็นหลักทรัพย์</w:t>
      </w:r>
      <w:r w:rsidR="00697E2F">
        <w:rPr>
          <w:rFonts w:asciiTheme="majorBidi" w:eastAsia="Malgun Gothic" w:hAnsiTheme="majorBidi" w:cs="Angsana New"/>
          <w:sz w:val="28"/>
          <w:lang w:val="en-US"/>
        </w:rPr>
        <w:br/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จดทะเบียนตั้งแต่วันที่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16</w:t>
      </w:r>
      <w:r w:rsidRPr="00B544FB">
        <w:rPr>
          <w:rFonts w:asciiTheme="majorBidi" w:eastAsia="Malgun Gothic" w:hAnsiTheme="majorBidi" w:cs="Angsana New"/>
          <w:sz w:val="28"/>
          <w:cs/>
          <w:lang w:val="en-US"/>
        </w:rPr>
        <w:t xml:space="preserve"> ธันวาคม </w:t>
      </w:r>
      <w:r w:rsidRPr="00B544FB">
        <w:rPr>
          <w:rFonts w:asciiTheme="majorBidi" w:eastAsia="Malgun Gothic" w:hAnsiTheme="majorBidi" w:cs="Angsana New"/>
          <w:sz w:val="28"/>
          <w:lang w:val="en-US"/>
        </w:rPr>
        <w:t>2568</w:t>
      </w:r>
    </w:p>
    <w:p w14:paraId="50DF69A8" w14:textId="6C93F0E8" w:rsidR="00BD2EF4" w:rsidRDefault="00A95348" w:rsidP="00A95348">
      <w:pPr>
        <w:spacing w:before="120" w:after="120" w:line="240" w:lineRule="auto"/>
        <w:ind w:left="360" w:hanging="360"/>
        <w:jc w:val="thaiDistribute"/>
        <w:rPr>
          <w:rFonts w:asciiTheme="majorBidi" w:eastAsia="Malgun Gothic" w:hAnsiTheme="majorBidi"/>
          <w:sz w:val="28"/>
          <w:szCs w:val="28"/>
          <w:cs/>
        </w:rPr>
      </w:pPr>
      <w:r>
        <w:rPr>
          <w:rFonts w:asciiTheme="majorBidi" w:eastAsia="Malgun Gothic" w:hAnsiTheme="majorBidi"/>
          <w:sz w:val="28"/>
          <w:szCs w:val="28"/>
        </w:rPr>
        <w:tab/>
      </w:r>
      <w:r>
        <w:rPr>
          <w:rFonts w:asciiTheme="majorBidi" w:eastAsia="Malgun Gothic" w:hAnsiTheme="majorBidi"/>
          <w:sz w:val="28"/>
          <w:szCs w:val="28"/>
        </w:rPr>
        <w:tab/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>การเปลี่ยนแปลงของหุ้นกู้แปลงสภาพและใบสำคัญแสดงสิทธิที่จะซื้อหุ้นสามัญสำหรับรอบระยะเวลา</w:t>
      </w:r>
      <w:r w:rsidR="009745EB">
        <w:rPr>
          <w:rFonts w:asciiTheme="majorBidi" w:eastAsia="Malgun Gothic" w:hAnsiTheme="majorBidi" w:hint="cs"/>
          <w:sz w:val="28"/>
          <w:szCs w:val="28"/>
          <w:cs/>
        </w:rPr>
        <w:t>หก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เดือนสิ้นสุดวันที่ </w:t>
      </w:r>
      <w:r w:rsidR="00B80B1E">
        <w:rPr>
          <w:rFonts w:asciiTheme="majorBidi" w:eastAsia="Malgun Gothic" w:hAnsiTheme="majorBidi"/>
          <w:sz w:val="28"/>
          <w:szCs w:val="28"/>
        </w:rPr>
        <w:t>3</w:t>
      </w:r>
      <w:r w:rsidR="00D31C6A">
        <w:rPr>
          <w:rFonts w:asciiTheme="majorBidi" w:eastAsia="Malgun Gothic" w:hAnsiTheme="majorBidi"/>
          <w:sz w:val="28"/>
          <w:szCs w:val="28"/>
        </w:rPr>
        <w:t xml:space="preserve">0 </w:t>
      </w:r>
      <w:r w:rsidR="00D31C6A">
        <w:rPr>
          <w:rFonts w:asciiTheme="majorBidi" w:eastAsia="Malgun Gothic" w:hAnsiTheme="majorBidi" w:hint="cs"/>
          <w:sz w:val="28"/>
          <w:szCs w:val="28"/>
          <w:cs/>
        </w:rPr>
        <w:t xml:space="preserve">มิถุนายน </w:t>
      </w:r>
      <w:r w:rsidR="00B80B1E">
        <w:rPr>
          <w:rFonts w:asciiTheme="majorBidi" w:eastAsia="Malgun Gothic" w:hAnsiTheme="majorBidi"/>
          <w:sz w:val="28"/>
          <w:szCs w:val="28"/>
        </w:rPr>
        <w:t>2569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 และสำหรับปีสิ้นสุดวันที่ </w:t>
      </w:r>
      <w:r w:rsidR="00B80B1E">
        <w:rPr>
          <w:rFonts w:asciiTheme="majorBidi" w:eastAsia="Malgun Gothic" w:hAnsiTheme="majorBidi"/>
          <w:sz w:val="28"/>
          <w:szCs w:val="28"/>
        </w:rPr>
        <w:t>31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 ธันวาคม </w:t>
      </w:r>
      <w:r w:rsidR="00B80B1E">
        <w:rPr>
          <w:rFonts w:asciiTheme="majorBidi" w:eastAsia="Malgun Gothic" w:hAnsiTheme="majorBidi"/>
          <w:sz w:val="28"/>
          <w:szCs w:val="28"/>
        </w:rPr>
        <w:t>2568</w:t>
      </w:r>
      <w:r w:rsidR="00B80B1E" w:rsidRPr="00B80B1E">
        <w:rPr>
          <w:rFonts w:asciiTheme="majorBidi" w:eastAsia="Malgun Gothic" w:hAnsiTheme="majorBidi"/>
          <w:sz w:val="28"/>
          <w:szCs w:val="28"/>
          <w:cs/>
        </w:rPr>
        <w:t xml:space="preserve"> มีดังนี</w:t>
      </w:r>
      <w:r w:rsidR="008F5F5E">
        <w:rPr>
          <w:rFonts w:asciiTheme="majorBidi" w:eastAsia="Malgun Gothic" w:hAnsiTheme="majorBidi" w:hint="cs"/>
          <w:sz w:val="28"/>
          <w:szCs w:val="28"/>
          <w:cs/>
        </w:rPr>
        <w:t>้</w:t>
      </w:r>
    </w:p>
    <w:tbl>
      <w:tblPr>
        <w:tblW w:w="919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0"/>
        <w:gridCol w:w="1795"/>
        <w:gridCol w:w="275"/>
        <w:gridCol w:w="1654"/>
      </w:tblGrid>
      <w:tr w:rsidR="00F671BC" w:rsidRPr="00F671BC" w14:paraId="19BBC4D5" w14:textId="77777777" w:rsidTr="00132DDE">
        <w:tc>
          <w:tcPr>
            <w:tcW w:w="3132" w:type="dxa"/>
          </w:tcPr>
          <w:p w14:paraId="2209749D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059" w:type="dxa"/>
            <w:gridSpan w:val="5"/>
          </w:tcPr>
          <w:p w14:paraId="5FCB6A59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</w:rPr>
              <w:tab/>
              <w:t>(</w:t>
            </w: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671BC" w:rsidRPr="00F671BC" w14:paraId="198818F3" w14:textId="77777777" w:rsidTr="00132DDE">
        <w:tc>
          <w:tcPr>
            <w:tcW w:w="3132" w:type="dxa"/>
          </w:tcPr>
          <w:p w14:paraId="537AD374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059" w:type="dxa"/>
            <w:gridSpan w:val="5"/>
            <w:tcBorders>
              <w:bottom w:val="single" w:sz="4" w:space="0" w:color="auto"/>
            </w:tcBorders>
          </w:tcPr>
          <w:p w14:paraId="2A0EEC33" w14:textId="496C3B10" w:rsidR="00F671BC" w:rsidRPr="00F671BC" w:rsidRDefault="00503322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8F5F5E" w:rsidRPr="00503322">
              <w:rPr>
                <w:rFonts w:ascii="Angsana New" w:hAnsi="Angsana New"/>
                <w:b/>
                <w:sz w:val="27"/>
                <w:szCs w:val="27"/>
                <w:cs/>
              </w:rPr>
              <w:t>เงินรวม</w:t>
            </w:r>
            <w:r w:rsidR="008F5F5E">
              <w:rPr>
                <w:rFonts w:ascii="Angsana New" w:hAnsi="Angsana New"/>
                <w:b/>
                <w:sz w:val="27"/>
                <w:szCs w:val="27"/>
                <w:cs/>
              </w:rPr>
              <w:t xml:space="preserve"> </w:t>
            </w:r>
            <w:r w:rsidR="008F5F5E" w:rsidRPr="00503322">
              <w:rPr>
                <w:rFonts w:ascii="Angsana New" w:hAnsi="Angsana New"/>
                <w:b/>
                <w:sz w:val="27"/>
                <w:szCs w:val="27"/>
                <w:cs/>
              </w:rPr>
              <w:t xml:space="preserve">/ </w:t>
            </w: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8F5F5E" w:rsidRPr="00EB4282">
              <w:rPr>
                <w:rFonts w:ascii="Angsana New" w:hAnsi="Angsana New"/>
                <w:b/>
                <w:sz w:val="27"/>
                <w:szCs w:val="27"/>
                <w:cs/>
              </w:rPr>
              <w:t>เงินเฉพาะกิจการ</w:t>
            </w:r>
            <w:r w:rsidR="00F671BC"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671BC" w:rsidRPr="00F671BC" w14:paraId="73D0B57C" w14:textId="77777777" w:rsidTr="00132DDE">
        <w:trPr>
          <w:trHeight w:val="539"/>
        </w:trPr>
        <w:tc>
          <w:tcPr>
            <w:tcW w:w="3132" w:type="dxa"/>
          </w:tcPr>
          <w:p w14:paraId="1531F381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8574B72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07F61502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069090DF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หุ้นกู้แปลงสภาพ - องค์ประกอบที่เป็นทุน</w:t>
            </w:r>
          </w:p>
        </w:tc>
        <w:tc>
          <w:tcPr>
            <w:tcW w:w="275" w:type="dxa"/>
            <w:shd w:val="clear" w:color="auto" w:fill="FFFFFF" w:themeFill="background1"/>
            <w:vAlign w:val="bottom"/>
          </w:tcPr>
          <w:p w14:paraId="731275C1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263C568A" w14:textId="356B9F6D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>ใบสำคัญแสดงสิทธิ</w:t>
            </w:r>
            <w:r w:rsidR="00376223">
              <w:rPr>
                <w:rFonts w:ascii="Angsana New" w:eastAsia="Malgun Gothic" w:hAnsi="Angsana New"/>
                <w:sz w:val="28"/>
                <w:szCs w:val="28"/>
              </w:rPr>
              <w:br/>
            </w:r>
            <w:r w:rsidR="00D135A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ที่จะซื้อหุ้น</w:t>
            </w:r>
          </w:p>
        </w:tc>
      </w:tr>
      <w:tr w:rsidR="00F671BC" w:rsidRPr="00F671BC" w14:paraId="33FC2CA3" w14:textId="77777777" w:rsidTr="00132DDE">
        <w:tc>
          <w:tcPr>
            <w:tcW w:w="3132" w:type="dxa"/>
            <w:vAlign w:val="bottom"/>
          </w:tcPr>
          <w:p w14:paraId="28CF4F95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F671BC">
              <w:rPr>
                <w:rFonts w:ascii="Angsana New" w:eastAsia="Malgun Gothic" w:hAnsi="Angsana New"/>
                <w:sz w:val="28"/>
                <w:szCs w:val="28"/>
              </w:rPr>
              <w:t xml:space="preserve">1 </w:t>
            </w:r>
            <w:r w:rsidRPr="00F671BC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มกราคม </w:t>
            </w:r>
            <w:r w:rsidRPr="00F671BC">
              <w:rPr>
                <w:rFonts w:ascii="Angsana New" w:eastAsia="Malgun Gothic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42CD295" w14:textId="0C2FC0F6" w:rsidR="00F671BC" w:rsidRPr="002A7466" w:rsidRDefault="002A7466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111,313</w:t>
            </w:r>
          </w:p>
        </w:tc>
        <w:tc>
          <w:tcPr>
            <w:tcW w:w="270" w:type="dxa"/>
            <w:vAlign w:val="bottom"/>
          </w:tcPr>
          <w:p w14:paraId="36977499" w14:textId="77777777" w:rsidR="00F671BC" w:rsidRPr="002A7466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6B60DC95" w14:textId="1687A3EC" w:rsidR="00F671BC" w:rsidRPr="002A7466" w:rsidRDefault="00B84603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430</w:t>
            </w:r>
          </w:p>
        </w:tc>
        <w:tc>
          <w:tcPr>
            <w:tcW w:w="275" w:type="dxa"/>
          </w:tcPr>
          <w:p w14:paraId="7DFB3982" w14:textId="77777777" w:rsidR="00F671BC" w:rsidRPr="002A7466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9DA3A52" w14:textId="00336B0D" w:rsidR="00F671BC" w:rsidRPr="002A7466" w:rsidRDefault="00B84603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2,192</w:t>
            </w:r>
          </w:p>
        </w:tc>
      </w:tr>
      <w:tr w:rsidR="00F671BC" w:rsidRPr="00F671BC" w14:paraId="6DBBE1D8" w14:textId="77777777" w:rsidTr="00132DD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C4942AD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หุ้นกู้แปลงสภาพและ</w:t>
            </w:r>
          </w:p>
          <w:p w14:paraId="518FE267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</w:rPr>
              <w:t xml:space="preserve">  </w:t>
            </w: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ใบสำคั</w:t>
            </w:r>
            <w:r w:rsidRPr="002A3126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ญแสดงสิทธิ</w:t>
            </w:r>
          </w:p>
        </w:tc>
        <w:tc>
          <w:tcPr>
            <w:tcW w:w="2070" w:type="dxa"/>
            <w:vAlign w:val="bottom"/>
          </w:tcPr>
          <w:p w14:paraId="17ED777E" w14:textId="218515F5" w:rsidR="00F671BC" w:rsidRPr="00B201F5" w:rsidRDefault="00B201F5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B201F5"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0DC9BC" w14:textId="77777777" w:rsidR="00F671BC" w:rsidRPr="00B201F5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0800E42D" w14:textId="09A82722" w:rsidR="00F671BC" w:rsidRPr="00B201F5" w:rsidRDefault="00B201F5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B201F5"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253E52A3" w14:textId="77777777" w:rsidR="00F671BC" w:rsidRPr="00B201F5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vAlign w:val="bottom"/>
          </w:tcPr>
          <w:p w14:paraId="62F50B35" w14:textId="12F1EFA3" w:rsidR="00F671BC" w:rsidRPr="00B201F5" w:rsidRDefault="00B201F5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B201F5"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</w:tr>
      <w:tr w:rsidR="00F671BC" w:rsidRPr="00F671BC" w14:paraId="3C169884" w14:textId="77777777" w:rsidTr="00132DD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2F5B44A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ปรับปรุงหุ้นกู้แปลงสภาพ</w:t>
            </w:r>
            <w:r w:rsidRPr="00F671BC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vAlign w:val="bottom"/>
          </w:tcPr>
          <w:p w14:paraId="1712394D" w14:textId="5BE93FDF" w:rsidR="00F671BC" w:rsidRPr="00F671BC" w:rsidRDefault="00D4156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2,085</w:t>
            </w:r>
          </w:p>
        </w:tc>
        <w:tc>
          <w:tcPr>
            <w:tcW w:w="270" w:type="dxa"/>
            <w:vAlign w:val="bottom"/>
          </w:tcPr>
          <w:p w14:paraId="312CFE37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26214326" w14:textId="4ACE27D3" w:rsidR="00F671BC" w:rsidRPr="002A7466" w:rsidRDefault="00B201F5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519C100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80DFFAF" w14:textId="6683011A" w:rsidR="00F671BC" w:rsidRPr="00F671BC" w:rsidRDefault="00B201F5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</w:tr>
      <w:tr w:rsidR="00C46151" w:rsidRPr="00F671BC" w14:paraId="63ECFE22" w14:textId="77777777" w:rsidTr="00132DD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3EEE328" w14:textId="0F7518C9" w:rsidR="00C46151" w:rsidRPr="00F671BC" w:rsidRDefault="008B5F6D" w:rsidP="008B5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8B5F6D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ใช้สิทธิซื้อหุ้นสามัญของใบสำคัญ</w:t>
            </w:r>
            <w:r>
              <w:rPr>
                <w:rFonts w:ascii="Angsana New" w:eastAsia="Malgun Gothic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8B5F6D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E8D336C" w14:textId="0A09E1F4" w:rsidR="00C46151" w:rsidRPr="00F671BC" w:rsidRDefault="00B201F5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FAA86E" w14:textId="77777777" w:rsidR="00C46151" w:rsidRPr="00F671BC" w:rsidRDefault="00C4615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795" w:type="dxa"/>
            <w:vAlign w:val="bottom"/>
          </w:tcPr>
          <w:p w14:paraId="401C308B" w14:textId="61DA9A46" w:rsidR="00C46151" w:rsidRPr="002A7466" w:rsidRDefault="00B201F5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147F2143" w14:textId="77777777" w:rsidR="00C46151" w:rsidRPr="00F671BC" w:rsidRDefault="00C4615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6C2BB5DE" w14:textId="41CDB192" w:rsidR="00C46151" w:rsidRPr="00F671BC" w:rsidRDefault="00D4156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163</w:t>
            </w:r>
            <w:r>
              <w:rPr>
                <w:rFonts w:ascii="Angsana New" w:eastAsia="Malgun Gothic" w:hAnsi="Angsana New" w:hint="cs"/>
                <w:sz w:val="28"/>
                <w:szCs w:val="28"/>
                <w:cs/>
              </w:rPr>
              <w:t>)</w:t>
            </w:r>
          </w:p>
        </w:tc>
      </w:tr>
      <w:tr w:rsidR="00F671BC" w:rsidRPr="00F671BC" w14:paraId="7BAC35A6" w14:textId="77777777" w:rsidTr="00132DDE">
        <w:trPr>
          <w:trHeight w:val="278"/>
        </w:trPr>
        <w:tc>
          <w:tcPr>
            <w:tcW w:w="3132" w:type="dxa"/>
            <w:vAlign w:val="bottom"/>
          </w:tcPr>
          <w:p w14:paraId="49E5E5C8" w14:textId="6264C76A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</w:t>
            </w:r>
            <w:r w:rsidR="00A27009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 xml:space="preserve">0 </w:t>
            </w:r>
            <w:r w:rsidR="00A27009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671BC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CFDBB" w14:textId="40A1C5F8" w:rsidR="00F671BC" w:rsidRPr="00F671BC" w:rsidRDefault="00D4156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7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113,398</w:t>
            </w:r>
          </w:p>
        </w:tc>
        <w:tc>
          <w:tcPr>
            <w:tcW w:w="270" w:type="dxa"/>
            <w:vAlign w:val="bottom"/>
          </w:tcPr>
          <w:p w14:paraId="6E8E9AC4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43501" w14:textId="0E4E31E2" w:rsidR="00F671BC" w:rsidRPr="002A7466" w:rsidRDefault="00D4156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75" w:type="dxa"/>
          </w:tcPr>
          <w:p w14:paraId="3B026578" w14:textId="77777777" w:rsidR="00F671BC" w:rsidRPr="00F671BC" w:rsidRDefault="00F671BC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7B0B" w14:textId="4FC3770D" w:rsidR="00F671BC" w:rsidRPr="00F671BC" w:rsidRDefault="00D41561" w:rsidP="00F6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6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2,029</w:t>
            </w:r>
          </w:p>
        </w:tc>
      </w:tr>
    </w:tbl>
    <w:p w14:paraId="345837BC" w14:textId="77777777" w:rsidR="007C187B" w:rsidRDefault="007C187B" w:rsidP="00F671BC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</w:rPr>
      </w:pPr>
    </w:p>
    <w:p w14:paraId="53B86201" w14:textId="77777777" w:rsidR="007C187B" w:rsidRDefault="007C187B" w:rsidP="000542DF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</w:rPr>
      </w:pPr>
    </w:p>
    <w:p w14:paraId="12714AF1" w14:textId="77777777" w:rsidR="00804562" w:rsidRDefault="00804562" w:rsidP="000542DF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  <w:cs/>
        </w:rPr>
      </w:pPr>
      <w:r>
        <w:rPr>
          <w:rFonts w:asciiTheme="majorBidi" w:eastAsia="Malgun Gothic" w:hAnsiTheme="majorBidi"/>
          <w:sz w:val="28"/>
          <w:szCs w:val="28"/>
          <w:cs/>
        </w:rPr>
        <w:tab/>
      </w:r>
      <w:r>
        <w:rPr>
          <w:rFonts w:asciiTheme="majorBidi" w:eastAsia="Malgun Gothic" w:hAnsiTheme="majorBidi"/>
          <w:sz w:val="28"/>
          <w:szCs w:val="28"/>
          <w:cs/>
        </w:rPr>
        <w:tab/>
      </w:r>
    </w:p>
    <w:tbl>
      <w:tblPr>
        <w:tblW w:w="919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0"/>
        <w:gridCol w:w="1800"/>
        <w:gridCol w:w="270"/>
        <w:gridCol w:w="1645"/>
        <w:gridCol w:w="8"/>
      </w:tblGrid>
      <w:tr w:rsidR="00804562" w:rsidRPr="00B86DDE" w14:paraId="053B19D0" w14:textId="77777777" w:rsidTr="00132DDE">
        <w:trPr>
          <w:gridAfter w:val="1"/>
          <w:wAfter w:w="8" w:type="dxa"/>
        </w:trPr>
        <w:tc>
          <w:tcPr>
            <w:tcW w:w="3132" w:type="dxa"/>
          </w:tcPr>
          <w:p w14:paraId="1F54B786" w14:textId="77777777" w:rsidR="00804562" w:rsidRPr="00B86DDE" w:rsidRDefault="00804562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5" w:type="dxa"/>
            <w:gridSpan w:val="5"/>
          </w:tcPr>
          <w:p w14:paraId="10115D75" w14:textId="77777777" w:rsidR="00804562" w:rsidRPr="00B86DDE" w:rsidRDefault="00804562">
            <w:pPr>
              <w:tabs>
                <w:tab w:val="left" w:pos="8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04562" w:rsidRPr="00B86DDE" w14:paraId="7FF884DE" w14:textId="77777777" w:rsidTr="00132DDE">
        <w:trPr>
          <w:gridAfter w:val="1"/>
          <w:wAfter w:w="8" w:type="dxa"/>
        </w:trPr>
        <w:tc>
          <w:tcPr>
            <w:tcW w:w="3132" w:type="dxa"/>
          </w:tcPr>
          <w:p w14:paraId="4759FEE7" w14:textId="77777777" w:rsidR="00804562" w:rsidRPr="00B86DDE" w:rsidRDefault="00804562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5" w:type="dxa"/>
            <w:gridSpan w:val="5"/>
            <w:tcBorders>
              <w:bottom w:val="single" w:sz="4" w:space="0" w:color="auto"/>
            </w:tcBorders>
          </w:tcPr>
          <w:p w14:paraId="6294C28D" w14:textId="744B749A" w:rsidR="00804562" w:rsidRPr="00B86DDE" w:rsidRDefault="00C35C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ข้อมูลทางการเงินรวม</w:t>
            </w:r>
            <w:r>
              <w:rPr>
                <w:rFonts w:ascii="Angsana New" w:hAnsi="Angsana New"/>
                <w:b/>
                <w:sz w:val="27"/>
                <w:szCs w:val="27"/>
                <w:cs/>
              </w:rPr>
              <w:t xml:space="preserve"> </w:t>
            </w: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 xml:space="preserve">/ </w:t>
            </w: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804562" w:rsidRPr="00B86DDE" w14:paraId="4A6458C5" w14:textId="77777777" w:rsidTr="00132DDE">
        <w:trPr>
          <w:trHeight w:val="539"/>
        </w:trPr>
        <w:tc>
          <w:tcPr>
            <w:tcW w:w="3132" w:type="dxa"/>
          </w:tcPr>
          <w:p w14:paraId="7C0E3D31" w14:textId="77777777" w:rsidR="00804562" w:rsidRPr="00B86DDE" w:rsidRDefault="00804562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94E8D71" w14:textId="77777777" w:rsidR="00804562" w:rsidRPr="00B86DDE" w:rsidRDefault="00804562" w:rsidP="0013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110"/>
                <w:tab w:val="left" w:pos="160"/>
                <w:tab w:val="left" w:pos="16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270" w:type="dxa"/>
            <w:vAlign w:val="bottom"/>
          </w:tcPr>
          <w:p w14:paraId="6594FFA4" w14:textId="77777777" w:rsidR="00804562" w:rsidRPr="00B86DDE" w:rsidRDefault="00804562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201D62" w14:textId="77777777" w:rsidR="00804562" w:rsidRPr="00B86DDE" w:rsidRDefault="00804562" w:rsidP="00132DDE">
            <w:pPr>
              <w:tabs>
                <w:tab w:val="clear" w:pos="227"/>
                <w:tab w:val="clear" w:pos="454"/>
                <w:tab w:val="clear" w:pos="1644"/>
                <w:tab w:val="left" w:pos="-20"/>
                <w:tab w:val="left" w:pos="840"/>
                <w:tab w:val="left" w:pos="1060"/>
              </w:tabs>
              <w:ind w:left="-20" w:right="-11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 - องค์ประกอบที่เป็นทุน</w:t>
            </w:r>
          </w:p>
        </w:tc>
        <w:tc>
          <w:tcPr>
            <w:tcW w:w="270" w:type="dxa"/>
            <w:vAlign w:val="bottom"/>
          </w:tcPr>
          <w:p w14:paraId="0B13F42C" w14:textId="77777777" w:rsidR="00804562" w:rsidRPr="00B86DDE" w:rsidRDefault="00804562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tcBorders>
              <w:bottom w:val="single" w:sz="4" w:space="0" w:color="auto"/>
            </w:tcBorders>
            <w:vAlign w:val="bottom"/>
          </w:tcPr>
          <w:p w14:paraId="178AFEF9" w14:textId="77777777" w:rsidR="00804562" w:rsidRPr="00B86DDE" w:rsidRDefault="00804562" w:rsidP="00132DDE">
            <w:pPr>
              <w:tabs>
                <w:tab w:val="left" w:pos="840"/>
              </w:tabs>
              <w:ind w:left="-110" w:right="-43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ที่จะซื้อหุ้น</w:t>
            </w:r>
          </w:p>
        </w:tc>
      </w:tr>
      <w:tr w:rsidR="00804562" w:rsidRPr="00B86DDE" w14:paraId="339ABDC9" w14:textId="77777777" w:rsidTr="00132DDE">
        <w:tc>
          <w:tcPr>
            <w:tcW w:w="3132" w:type="dxa"/>
            <w:vAlign w:val="bottom"/>
          </w:tcPr>
          <w:p w14:paraId="06AE4DE5" w14:textId="77777777" w:rsidR="00804562" w:rsidRPr="00B86DDE" w:rsidRDefault="00804562">
            <w:pPr>
              <w:tabs>
                <w:tab w:val="left" w:pos="8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7EEF2E0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E86D6A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3BA66E1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09AABE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vAlign w:val="bottom"/>
          </w:tcPr>
          <w:p w14:paraId="7AE80F2A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562" w:rsidRPr="00B86DDE" w14:paraId="4A04A316" w14:textId="77777777" w:rsidTr="00132DD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350FBF1" w14:textId="77777777" w:rsidR="00112ECB" w:rsidRPr="00C53343" w:rsidRDefault="00112ECB" w:rsidP="0011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5" w:right="-43" w:hanging="235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</w:rPr>
            </w:pP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หุ้นกู้แปลงสภาพและ</w:t>
            </w:r>
          </w:p>
          <w:p w14:paraId="526FA7DA" w14:textId="14DE1456" w:rsidR="00804562" w:rsidRPr="00B86DDE" w:rsidRDefault="00112ECB" w:rsidP="00112ECB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</w:rPr>
              <w:t xml:space="preserve">  </w:t>
            </w: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070" w:type="dxa"/>
            <w:vAlign w:val="bottom"/>
          </w:tcPr>
          <w:p w14:paraId="20873C40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117,23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F1F25DC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8FC551E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335A44D4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3" w:type="dxa"/>
            <w:gridSpan w:val="2"/>
            <w:vAlign w:val="bottom"/>
          </w:tcPr>
          <w:p w14:paraId="290F4632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</w:tr>
      <w:tr w:rsidR="00804562" w:rsidRPr="00B86DDE" w14:paraId="72FE94CD" w14:textId="77777777" w:rsidTr="00132DD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EF1624D" w14:textId="42299F64" w:rsidR="00804562" w:rsidRPr="00B86DDE" w:rsidRDefault="007808A5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3343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ค่าใช้จ่ายในการออกหุ้นกู้แปลงสภาพและใบสำคัญแสดงสิทธิ</w:t>
            </w:r>
          </w:p>
        </w:tc>
        <w:tc>
          <w:tcPr>
            <w:tcW w:w="2070" w:type="dxa"/>
            <w:vAlign w:val="bottom"/>
          </w:tcPr>
          <w:p w14:paraId="7D54FF9B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6,2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DEE321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1BC52B6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0BDF545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vAlign w:val="bottom"/>
          </w:tcPr>
          <w:p w14:paraId="42773A26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831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16583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04562" w:rsidRPr="00B86DDE" w14:paraId="01BF5218" w14:textId="77777777" w:rsidTr="00132DD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B9F63E0" w14:textId="77777777" w:rsidR="00804562" w:rsidRPr="00B86DDE" w:rsidRDefault="00804562">
            <w:pPr>
              <w:tabs>
                <w:tab w:val="left" w:pos="840"/>
              </w:tabs>
              <w:ind w:left="235" w:right="-43" w:hanging="2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CC75554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70" w:type="dxa"/>
            <w:vAlign w:val="bottom"/>
          </w:tcPr>
          <w:p w14:paraId="26213FE6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49D1FDD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DC3BCC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tcBorders>
              <w:bottom w:val="single" w:sz="4" w:space="0" w:color="auto"/>
            </w:tcBorders>
            <w:vAlign w:val="bottom"/>
          </w:tcPr>
          <w:p w14:paraId="6DEEEB21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562" w:rsidRPr="00B86DDE" w14:paraId="6CE316F0" w14:textId="77777777" w:rsidTr="00132DDE">
        <w:trPr>
          <w:trHeight w:val="278"/>
        </w:trPr>
        <w:tc>
          <w:tcPr>
            <w:tcW w:w="3132" w:type="dxa"/>
            <w:vAlign w:val="bottom"/>
          </w:tcPr>
          <w:p w14:paraId="23BD14FF" w14:textId="77777777" w:rsidR="00804562" w:rsidRPr="00B86DDE" w:rsidRDefault="00804562">
            <w:pPr>
              <w:tabs>
                <w:tab w:val="left" w:pos="8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86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4FE9" w14:textId="77777777" w:rsidR="00804562" w:rsidRPr="00B86DDE" w:rsidRDefault="00804562">
            <w:pPr>
              <w:tabs>
                <w:tab w:val="decimal" w:pos="115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70" w:type="dxa"/>
            <w:vAlign w:val="bottom"/>
          </w:tcPr>
          <w:p w14:paraId="23955CE3" w14:textId="77777777" w:rsidR="00804562" w:rsidRPr="00B86DDE" w:rsidRDefault="00804562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92FA1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4545120C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2390B" w14:textId="77777777" w:rsidR="00804562" w:rsidRPr="00B86DDE" w:rsidRDefault="00804562">
            <w:pPr>
              <w:tabs>
                <w:tab w:val="decimal" w:pos="1332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8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2,192</w:t>
            </w:r>
          </w:p>
        </w:tc>
      </w:tr>
    </w:tbl>
    <w:p w14:paraId="62CC20F1" w14:textId="316BDFB1" w:rsidR="008F5F5E" w:rsidRDefault="008F5F5E" w:rsidP="000542DF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/>
          <w:sz w:val="28"/>
          <w:szCs w:val="28"/>
          <w:cs/>
        </w:rPr>
      </w:pPr>
    </w:p>
    <w:p w14:paraId="1A22FBBD" w14:textId="77777777" w:rsidR="00066038" w:rsidRDefault="00066038" w:rsidP="00066038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18"/>
        </w:tabs>
        <w:overflowPunct w:val="0"/>
        <w:autoSpaceDE w:val="0"/>
        <w:autoSpaceDN w:val="0"/>
        <w:adjustRightInd w:val="0"/>
        <w:spacing w:before="240" w:line="360" w:lineRule="auto"/>
        <w:ind w:left="360"/>
        <w:textAlignment w:val="baseline"/>
        <w:rPr>
          <w:rFonts w:asciiTheme="majorBidi" w:eastAsia="Malgun Gothic" w:hAnsiTheme="majorBidi"/>
          <w:sz w:val="28"/>
          <w:szCs w:val="28"/>
          <w:cs/>
        </w:rPr>
        <w:sectPr w:rsidR="00066038" w:rsidSect="00576B31">
          <w:headerReference w:type="default" r:id="rId11"/>
          <w:footerReference w:type="default" r:id="rId12"/>
          <w:pgSz w:w="11909" w:h="16834" w:code="9"/>
          <w:pgMar w:top="1440" w:right="1008" w:bottom="1080" w:left="1584" w:header="720" w:footer="720" w:gutter="0"/>
          <w:pgNumType w:start="11"/>
          <w:cols w:space="720"/>
          <w:docGrid w:linePitch="245"/>
        </w:sectPr>
      </w:pPr>
      <w:r>
        <w:rPr>
          <w:rFonts w:asciiTheme="majorBidi" w:eastAsia="Malgun Gothic" w:hAnsiTheme="majorBidi" w:hint="cs"/>
          <w:sz w:val="28"/>
          <w:szCs w:val="28"/>
          <w:cs/>
        </w:rPr>
        <w:t xml:space="preserve">                             </w:t>
      </w:r>
      <w:r>
        <w:rPr>
          <w:rFonts w:asciiTheme="majorBidi" w:eastAsia="Malgun Gothic" w:hAnsiTheme="majorBidi"/>
          <w:sz w:val="28"/>
          <w:szCs w:val="28"/>
          <w:cs/>
        </w:rPr>
        <w:tab/>
      </w:r>
    </w:p>
    <w:p w14:paraId="6D28E844" w14:textId="4261ECAB" w:rsidR="00B87C0A" w:rsidRPr="00B87C0A" w:rsidRDefault="00B87C0A" w:rsidP="00687D81">
      <w:pPr>
        <w:pStyle w:val="ListParagraph"/>
        <w:numPr>
          <w:ilvl w:val="0"/>
          <w:numId w:val="37"/>
        </w:numPr>
        <w:spacing w:line="240" w:lineRule="atLeast"/>
        <w:ind w:left="450"/>
        <w:jc w:val="thaiDistribute"/>
        <w:rPr>
          <w:rFonts w:asciiTheme="majorBidi" w:eastAsia="Malgun Gothic" w:hAnsiTheme="majorBidi" w:cstheme="majorBidi"/>
          <w:sz w:val="28"/>
          <w:lang w:val="en-US"/>
        </w:rPr>
      </w:pPr>
      <w:r w:rsidRPr="00B87C0A">
        <w:rPr>
          <w:rFonts w:asciiTheme="majorBidi" w:eastAsia="Malgun Gothic" w:hAnsiTheme="majorBidi" w:cstheme="majorBidi"/>
          <w:sz w:val="28"/>
          <w:cs/>
          <w:lang w:val="en-US"/>
        </w:rPr>
        <w:lastRenderedPageBreak/>
        <w:t>ใบสำคัญแสดงสิทธิที่จะซื้อหุ้นสามัญ</w:t>
      </w:r>
    </w:p>
    <w:p w14:paraId="042343ED" w14:textId="06C5CCF7" w:rsidR="00392F9E" w:rsidRPr="001750BB" w:rsidRDefault="00B87C0A" w:rsidP="009F4CC3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18"/>
        </w:tabs>
        <w:overflowPunct w:val="0"/>
        <w:autoSpaceDE w:val="0"/>
        <w:autoSpaceDN w:val="0"/>
        <w:adjustRightInd w:val="0"/>
        <w:spacing w:before="120" w:line="240" w:lineRule="auto"/>
        <w:ind w:left="432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B87C0A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กลุ่มบริษัทไม่ได้บันทึกต้นทุนสำหรับมูลค่ายุติธรรมหรือ มูลค่าที่แท้จริงของใบสำคัญแสดงสิทธิที่จะซื้อหุ้นสามัญดังกล่าวใน</w:t>
      </w:r>
      <w:r w:rsidR="002A068A">
        <w:rPr>
          <w:rFonts w:asciiTheme="majorBidi" w:eastAsia="Malgun Gothic" w:hAnsiTheme="majorBidi" w:cstheme="majorBidi" w:hint="cs"/>
          <w:sz w:val="28"/>
          <w:szCs w:val="28"/>
          <w:cs/>
        </w:rPr>
        <w:t>ข้อมูลทางการเงิน</w:t>
      </w:r>
      <w:r w:rsidRPr="00B87C0A">
        <w:rPr>
          <w:rFonts w:asciiTheme="majorBidi" w:eastAsia="Malgun Gothic" w:hAnsiTheme="majorBidi" w:cstheme="majorBidi"/>
          <w:sz w:val="28"/>
          <w:szCs w:val="28"/>
          <w:cs/>
        </w:rPr>
        <w:t>นี้</w:t>
      </w:r>
    </w:p>
    <w:p w14:paraId="66ED8BDF" w14:textId="513AFA96" w:rsidR="000A03AA" w:rsidRDefault="00392F9E" w:rsidP="009F4CC3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18"/>
        </w:tabs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1750BB">
        <w:rPr>
          <w:rFonts w:asciiTheme="majorBidi" w:eastAsia="Malgun Gothic" w:hAnsiTheme="majorBidi" w:cstheme="majorBidi"/>
          <w:sz w:val="28"/>
          <w:szCs w:val="28"/>
          <w:cs/>
        </w:rPr>
        <w:tab/>
      </w:r>
      <w:r w:rsidR="001750BB">
        <w:rPr>
          <w:rFonts w:asciiTheme="majorBidi" w:eastAsia="Malgun Gothic" w:hAnsiTheme="majorBidi" w:cstheme="majorBidi"/>
          <w:sz w:val="28"/>
          <w:szCs w:val="28"/>
        </w:rPr>
        <w:tab/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กลุ่มบริษัทมีการแสดงกำไร</w:t>
      </w:r>
      <w:r w:rsidR="0097520E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(ขาดทุน)</w:t>
      </w:r>
      <w:r w:rsidR="00E43C95">
        <w:rPr>
          <w:rFonts w:asciiTheme="majorBidi" w:eastAsia="Malgun Gothic" w:hAnsiTheme="majorBidi" w:cstheme="majorBidi" w:hint="cs"/>
          <w:sz w:val="28"/>
          <w:szCs w:val="28"/>
          <w:cs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ต่อหุ้นปรับลดสำหรับ</w:t>
      </w:r>
      <w:r w:rsidR="00EA0BE0">
        <w:rPr>
          <w:rFonts w:asciiTheme="majorBidi" w:eastAsia="Malgun Gothic" w:hAnsiTheme="majorBidi" w:cstheme="majorBidi" w:hint="cs"/>
          <w:sz w:val="28"/>
          <w:szCs w:val="28"/>
          <w:cs/>
        </w:rPr>
        <w:t>รอบระยะเวลา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 xml:space="preserve">สิ้นสุดวันที่ </w:t>
      </w:r>
      <w:r w:rsidRPr="00404E15">
        <w:rPr>
          <w:rFonts w:asciiTheme="majorBidi" w:eastAsia="Malgun Gothic" w:hAnsiTheme="majorBidi" w:cstheme="majorBidi"/>
          <w:sz w:val="28"/>
          <w:szCs w:val="28"/>
        </w:rPr>
        <w:t>3</w:t>
      </w:r>
      <w:r w:rsidR="00A44D4B">
        <w:rPr>
          <w:rFonts w:asciiTheme="majorBidi" w:eastAsia="Malgun Gothic" w:hAnsiTheme="majorBidi" w:cstheme="majorBidi"/>
          <w:sz w:val="28"/>
          <w:szCs w:val="28"/>
        </w:rPr>
        <w:t>0</w:t>
      </w:r>
      <w:r w:rsidRPr="00404E15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="00404E15" w:rsidRPr="00404E15">
        <w:rPr>
          <w:rFonts w:asciiTheme="majorBidi" w:eastAsia="Malgun Gothic" w:hAnsiTheme="majorBidi" w:cstheme="majorBidi" w:hint="cs"/>
          <w:sz w:val="28"/>
          <w:szCs w:val="28"/>
          <w:cs/>
        </w:rPr>
        <w:t>ม</w:t>
      </w:r>
      <w:r w:rsidR="00A44D4B">
        <w:rPr>
          <w:rFonts w:asciiTheme="majorBidi" w:eastAsia="Malgun Gothic" w:hAnsiTheme="majorBidi" w:cstheme="majorBidi" w:hint="cs"/>
          <w:sz w:val="28"/>
          <w:szCs w:val="28"/>
          <w:cs/>
        </w:rPr>
        <w:t>ิถุนายน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</w:rPr>
        <w:t>256</w:t>
      </w:r>
      <w:r w:rsidR="00404E15" w:rsidRPr="00404E15">
        <w:rPr>
          <w:rFonts w:asciiTheme="majorBidi" w:eastAsia="Malgun Gothic" w:hAnsiTheme="majorBidi" w:cstheme="majorBidi"/>
          <w:sz w:val="28"/>
          <w:szCs w:val="28"/>
        </w:rPr>
        <w:t>9</w:t>
      </w:r>
      <w:r w:rsidRPr="00404E15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เนื่องจากราคา</w:t>
      </w:r>
      <w:r w:rsidR="00404E15" w:rsidRPr="00404E15">
        <w:rPr>
          <w:rFonts w:asciiTheme="majorBidi" w:eastAsia="Malgun Gothic" w:hAnsiTheme="majorBidi" w:cstheme="majorBidi"/>
          <w:sz w:val="28"/>
          <w:szCs w:val="28"/>
          <w:cs/>
        </w:rPr>
        <w:t>ใช้สิทธิของใบสำคัญแสดงสิทธิ</w:t>
      </w:r>
      <w:r w:rsidR="00404E15">
        <w:rPr>
          <w:rFonts w:asciiTheme="majorBidi" w:eastAsia="Malgun Gothic" w:hAnsiTheme="majorBidi" w:cstheme="majorBidi" w:hint="cs"/>
          <w:sz w:val="28"/>
          <w:szCs w:val="28"/>
          <w:cs/>
        </w:rPr>
        <w:t>ต่ำกว่าราคา</w:t>
      </w:r>
      <w:r w:rsidRPr="00404E15">
        <w:rPr>
          <w:rFonts w:asciiTheme="majorBidi" w:eastAsia="Malgun Gothic" w:hAnsiTheme="majorBidi" w:cstheme="majorBidi"/>
          <w:sz w:val="28"/>
          <w:szCs w:val="28"/>
          <w:cs/>
        </w:rPr>
        <w:t>ตลาดของหุ้นสามัญ</w:t>
      </w:r>
    </w:p>
    <w:tbl>
      <w:tblPr>
        <w:tblStyle w:val="TableGrid5"/>
        <w:tblW w:w="14411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31"/>
        <w:gridCol w:w="78"/>
        <w:gridCol w:w="1072"/>
        <w:gridCol w:w="97"/>
        <w:gridCol w:w="992"/>
        <w:gridCol w:w="88"/>
        <w:gridCol w:w="911"/>
        <w:gridCol w:w="79"/>
        <w:gridCol w:w="911"/>
        <w:gridCol w:w="82"/>
        <w:gridCol w:w="1103"/>
        <w:gridCol w:w="78"/>
        <w:gridCol w:w="911"/>
        <w:gridCol w:w="78"/>
        <w:gridCol w:w="1264"/>
        <w:gridCol w:w="78"/>
        <w:gridCol w:w="1264"/>
        <w:gridCol w:w="84"/>
        <w:gridCol w:w="990"/>
        <w:gridCol w:w="86"/>
        <w:gridCol w:w="994"/>
        <w:gridCol w:w="90"/>
        <w:gridCol w:w="990"/>
        <w:gridCol w:w="86"/>
        <w:gridCol w:w="1174"/>
      </w:tblGrid>
      <w:tr w:rsidR="00A457DE" w:rsidRPr="00A457DE" w14:paraId="50B87CF1" w14:textId="77777777">
        <w:trPr>
          <w:trHeight w:val="60"/>
        </w:trPr>
        <w:tc>
          <w:tcPr>
            <w:tcW w:w="14411" w:type="dxa"/>
            <w:gridSpan w:val="25"/>
            <w:tcBorders>
              <w:bottom w:val="single" w:sz="4" w:space="0" w:color="auto"/>
            </w:tcBorders>
            <w:vAlign w:val="center"/>
          </w:tcPr>
          <w:p w14:paraId="4853C4FA" w14:textId="203CDD75" w:rsidR="00A457DE" w:rsidRPr="00503322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7"/>
                <w:szCs w:val="27"/>
                <w:cs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ข้อมูลทางการเงินรวม</w:t>
            </w:r>
            <w:r w:rsidR="00503322">
              <w:rPr>
                <w:rFonts w:ascii="Angsana New" w:hAnsi="Angsana New"/>
                <w:b/>
                <w:sz w:val="27"/>
                <w:szCs w:val="27"/>
              </w:rPr>
              <w:t xml:space="preserve"> </w:t>
            </w:r>
            <w:r w:rsidR="00503322" w:rsidRPr="00503322">
              <w:rPr>
                <w:rFonts w:ascii="Angsana New" w:hAnsi="Angsana New"/>
                <w:b/>
                <w:sz w:val="27"/>
                <w:szCs w:val="27"/>
              </w:rPr>
              <w:t xml:space="preserve">/ </w:t>
            </w:r>
            <w:r w:rsidR="00503322"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A457DE" w:rsidRPr="00A457DE" w14:paraId="37CD6FF1" w14:textId="77777777">
        <w:trPr>
          <w:trHeight w:val="162"/>
        </w:trPr>
        <w:tc>
          <w:tcPr>
            <w:tcW w:w="831" w:type="dxa"/>
            <w:vAlign w:val="center"/>
          </w:tcPr>
          <w:p w14:paraId="509E0663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5967DFD3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01029605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5B41F4A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53F61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0C15084F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01" w:type="dxa"/>
            <w:gridSpan w:val="3"/>
            <w:vAlign w:val="bottom"/>
          </w:tcPr>
          <w:p w14:paraId="1DEC6F6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2" w:type="dxa"/>
            <w:vAlign w:val="bottom"/>
          </w:tcPr>
          <w:p w14:paraId="127A9ECF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52B1D4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8" w:type="dxa"/>
            <w:vAlign w:val="bottom"/>
          </w:tcPr>
          <w:p w14:paraId="620E06F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829" w:type="dxa"/>
            <w:gridSpan w:val="11"/>
            <w:tcBorders>
              <w:bottom w:val="single" w:sz="4" w:space="0" w:color="auto"/>
            </w:tcBorders>
            <w:vAlign w:val="bottom"/>
          </w:tcPr>
          <w:p w14:paraId="4F2E7FC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ลดลงระหว่างรอบระยะเวลา</w:t>
            </w:r>
          </w:p>
        </w:tc>
        <w:tc>
          <w:tcPr>
            <w:tcW w:w="86" w:type="dxa"/>
            <w:vAlign w:val="bottom"/>
          </w:tcPr>
          <w:p w14:paraId="45E9092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180FF8E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A457DE" w:rsidRPr="00A457DE" w14:paraId="3D541EA7" w14:textId="77777777">
        <w:trPr>
          <w:trHeight w:val="495"/>
        </w:trPr>
        <w:tc>
          <w:tcPr>
            <w:tcW w:w="831" w:type="dxa"/>
            <w:vAlign w:val="center"/>
          </w:tcPr>
          <w:p w14:paraId="5F4C5434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0E473F1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5E4AF91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7D41DA1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2597BA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1DEA807B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  <w:vAlign w:val="bottom"/>
          </w:tcPr>
          <w:p w14:paraId="484F9FFC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กำหนดวันใช้สิทธิ</w:t>
            </w:r>
          </w:p>
        </w:tc>
        <w:tc>
          <w:tcPr>
            <w:tcW w:w="82" w:type="dxa"/>
            <w:vAlign w:val="bottom"/>
          </w:tcPr>
          <w:p w14:paraId="31B9745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32B0253D" w14:textId="4A50DE0E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จำนวนคงเหลือ 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1 </w:t>
            </w:r>
            <w:r w:rsidR="00EE087D"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มกราคม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</w:t>
            </w:r>
            <w:r w:rsidR="00EE087D"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78" w:type="dxa"/>
            <w:vAlign w:val="bottom"/>
          </w:tcPr>
          <w:p w14:paraId="2A915886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4FDCB79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  <w:r w:rsidRPr="00F97BF5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37739CAD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94E69C5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อัตราการใช้สิทธิ</w:t>
            </w:r>
          </w:p>
          <w:p w14:paraId="003C8B01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ซื้อหุ้นสามัญ</w:t>
            </w:r>
          </w:p>
          <w:p w14:paraId="2DAD5013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ต่อใบสำคัญ</w:t>
            </w:r>
          </w:p>
          <w:p w14:paraId="6CE5B0E8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2C0B1DC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5742F3E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หุ้นสามัญ</w:t>
            </w:r>
          </w:p>
          <w:p w14:paraId="05455410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ออกเพิ่ม</w:t>
            </w:r>
          </w:p>
          <w:p w14:paraId="4FB6AB13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ระหว่าง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รอบระยะเวลา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DCDD9C3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27C9DB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ราคาในการ</w:t>
            </w:r>
          </w:p>
          <w:p w14:paraId="0A77C35C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ใช้สิทธิซื้อ</w:t>
            </w:r>
          </w:p>
          <w:p w14:paraId="2F8E4A02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bottom"/>
          </w:tcPr>
          <w:p w14:paraId="00BA014D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AD0A0E4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0B93454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19564D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สิทธิซื้อ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หุ้นสามัญ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ที่หมดอายุ</w:t>
            </w:r>
          </w:p>
        </w:tc>
        <w:tc>
          <w:tcPr>
            <w:tcW w:w="86" w:type="dxa"/>
            <w:vAlign w:val="bottom"/>
          </w:tcPr>
          <w:p w14:paraId="0310B55F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330AB87B" w14:textId="1BEAD302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จำนวนคงเหลือ 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br/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491711"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491711"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มิถุนายน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2569</w:t>
            </w:r>
          </w:p>
        </w:tc>
      </w:tr>
      <w:tr w:rsidR="00A457DE" w:rsidRPr="00A457DE" w14:paraId="0A3805E6" w14:textId="77777777" w:rsidTr="00A457DE">
        <w:trPr>
          <w:trHeight w:val="304"/>
        </w:trPr>
        <w:tc>
          <w:tcPr>
            <w:tcW w:w="831" w:type="dxa"/>
            <w:tcBorders>
              <w:bottom w:val="single" w:sz="4" w:space="0" w:color="auto"/>
            </w:tcBorders>
          </w:tcPr>
          <w:p w14:paraId="5F28C096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ออกโดย</w:t>
            </w:r>
          </w:p>
        </w:tc>
        <w:tc>
          <w:tcPr>
            <w:tcW w:w="78" w:type="dxa"/>
          </w:tcPr>
          <w:p w14:paraId="3971251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4A9B595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97" w:type="dxa"/>
          </w:tcPr>
          <w:p w14:paraId="3DA7EC1F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1A36AD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88" w:type="dxa"/>
          </w:tcPr>
          <w:p w14:paraId="7EB08DBE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63ABED0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26B71718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8FDABEA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A457DE">
              <w:rPr>
                <w:rFonts w:ascii="Angsana New" w:hAnsi="Angsana New"/>
                <w:spacing w:val="-6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82" w:type="dxa"/>
            <w:tcBorders>
              <w:bottom w:val="single" w:sz="4" w:space="0" w:color="FFFFFF"/>
            </w:tcBorders>
          </w:tcPr>
          <w:p w14:paraId="16B912B1" w14:textId="77777777" w:rsidR="00A457DE" w:rsidRPr="00A457DE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50ECC3E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33BE4C5A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2683ECC4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2E1EED67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8645DB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หน่วย)</w:t>
            </w:r>
          </w:p>
        </w:tc>
        <w:tc>
          <w:tcPr>
            <w:tcW w:w="78" w:type="dxa"/>
          </w:tcPr>
          <w:p w14:paraId="0132E0AB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7E1A836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(หุ้น)</w:t>
            </w:r>
          </w:p>
        </w:tc>
        <w:tc>
          <w:tcPr>
            <w:tcW w:w="84" w:type="dxa"/>
          </w:tcPr>
          <w:p w14:paraId="46FED9EA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FAB120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(บาท)</w:t>
            </w:r>
          </w:p>
        </w:tc>
        <w:tc>
          <w:tcPr>
            <w:tcW w:w="86" w:type="dxa"/>
          </w:tcPr>
          <w:p w14:paraId="6169E2F4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6348BAC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(บาท)</w:t>
            </w:r>
          </w:p>
        </w:tc>
        <w:tc>
          <w:tcPr>
            <w:tcW w:w="90" w:type="dxa"/>
          </w:tcPr>
          <w:p w14:paraId="18DF27F1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15F4" w14:textId="2E0FE66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(หน่วย)</w:t>
            </w:r>
          </w:p>
        </w:tc>
        <w:tc>
          <w:tcPr>
            <w:tcW w:w="86" w:type="dxa"/>
          </w:tcPr>
          <w:p w14:paraId="1EB2FD78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3B2B78A" w14:textId="77777777" w:rsidR="00A457DE" w:rsidRPr="00F97BF5" w:rsidRDefault="00A457DE" w:rsidP="00A4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97BF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(หน่วย)</w:t>
            </w:r>
          </w:p>
        </w:tc>
      </w:tr>
      <w:tr w:rsidR="00060AA6" w:rsidRPr="00A457DE" w14:paraId="43026829" w14:textId="77777777" w:rsidTr="00FA0A0B">
        <w:trPr>
          <w:trHeight w:val="603"/>
        </w:trPr>
        <w:tc>
          <w:tcPr>
            <w:tcW w:w="831" w:type="dxa"/>
            <w:tcBorders>
              <w:top w:val="single" w:sz="4" w:space="0" w:color="auto"/>
            </w:tcBorders>
          </w:tcPr>
          <w:p w14:paraId="2246F716" w14:textId="685F9EEA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78" w:type="dxa"/>
          </w:tcPr>
          <w:p w14:paraId="1781D91E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7606813" w14:textId="77777777" w:rsidR="00060AA6" w:rsidRPr="00B86DDE" w:rsidRDefault="00060AA6" w:rsidP="00060AA6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ผู้ถือหุ้นเดิม</w:t>
            </w:r>
          </w:p>
          <w:p w14:paraId="3761BA60" w14:textId="08857E6B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(CAZ-W1)</w:t>
            </w:r>
          </w:p>
        </w:tc>
        <w:tc>
          <w:tcPr>
            <w:tcW w:w="97" w:type="dxa"/>
          </w:tcPr>
          <w:p w14:paraId="3B37C307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41A853" w14:textId="044F765D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16 </w:t>
            </w:r>
            <w:r w:rsidRPr="004105E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8" w:type="dxa"/>
          </w:tcPr>
          <w:p w14:paraId="22E36E9E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A175D8C" w14:textId="777C76B1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15 </w:t>
            </w:r>
            <w:r w:rsidRPr="004105E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มกราคม </w:t>
            </w: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  <w:tc>
          <w:tcPr>
            <w:tcW w:w="79" w:type="dxa"/>
          </w:tcPr>
          <w:p w14:paraId="3D6C758A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4E5F306" w14:textId="58BC8C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15 </w:t>
            </w:r>
            <w:r w:rsidR="00AD365D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ธันวาคม</w:t>
            </w:r>
            <w:r w:rsidRPr="004105E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4105E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2573</w:t>
            </w:r>
          </w:p>
        </w:tc>
        <w:tc>
          <w:tcPr>
            <w:tcW w:w="82" w:type="dxa"/>
            <w:tcBorders>
              <w:top w:val="single" w:sz="4" w:space="0" w:color="FFFFFF"/>
            </w:tcBorders>
          </w:tcPr>
          <w:p w14:paraId="04A8D006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B413B69" w14:textId="7D5F7CF9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122,400,000</w:t>
            </w:r>
          </w:p>
        </w:tc>
        <w:tc>
          <w:tcPr>
            <w:tcW w:w="78" w:type="dxa"/>
          </w:tcPr>
          <w:p w14:paraId="7091250D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B4751DF" w14:textId="4A9135C4" w:rsidR="00060AA6" w:rsidRPr="00A457DE" w:rsidRDefault="00C85D29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9,</w:t>
            </w: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16,200</w:t>
            </w:r>
          </w:p>
        </w:tc>
        <w:tc>
          <w:tcPr>
            <w:tcW w:w="78" w:type="dxa"/>
          </w:tcPr>
          <w:p w14:paraId="4A1C8C16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370B0C" w14:textId="73E83763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1:1</w:t>
            </w:r>
          </w:p>
        </w:tc>
        <w:tc>
          <w:tcPr>
            <w:tcW w:w="78" w:type="dxa"/>
          </w:tcPr>
          <w:p w14:paraId="0EAFAA26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41F1EAB" w14:textId="64604E2F" w:rsidR="00060AA6" w:rsidRPr="00A457DE" w:rsidRDefault="00C85D29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9,</w:t>
            </w:r>
            <w:r w:rsidRPr="00B86DD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16,200</w:t>
            </w:r>
          </w:p>
        </w:tc>
        <w:tc>
          <w:tcPr>
            <w:tcW w:w="84" w:type="dxa"/>
          </w:tcPr>
          <w:p w14:paraId="38E835B4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60FAFB" w14:textId="6D8B8BF3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0.80</w:t>
            </w:r>
          </w:p>
        </w:tc>
        <w:tc>
          <w:tcPr>
            <w:tcW w:w="86" w:type="dxa"/>
          </w:tcPr>
          <w:p w14:paraId="068938B1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950990B" w14:textId="0C64150D" w:rsidR="00060AA6" w:rsidRPr="00A457DE" w:rsidRDefault="00FA0A0B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7,292,960</w:t>
            </w:r>
          </w:p>
        </w:tc>
        <w:tc>
          <w:tcPr>
            <w:tcW w:w="90" w:type="dxa"/>
          </w:tcPr>
          <w:p w14:paraId="040C246D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DE0C83" w14:textId="6F85B39F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192F028" w14:textId="77777777" w:rsidR="00060AA6" w:rsidRPr="00A457DE" w:rsidRDefault="00060AA6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D13FDF5" w14:textId="22A3BE8E" w:rsidR="00060AA6" w:rsidRPr="00A457DE" w:rsidRDefault="00FA0A0B" w:rsidP="0006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113,283,800</w:t>
            </w:r>
          </w:p>
        </w:tc>
      </w:tr>
    </w:tbl>
    <w:p w14:paraId="5874DC14" w14:textId="7294402A" w:rsidR="00066038" w:rsidRDefault="00066038" w:rsidP="004D4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/>
          <w:sz w:val="28"/>
          <w:szCs w:val="28"/>
          <w:cs/>
        </w:rPr>
        <w:sectPr w:rsidR="00066038" w:rsidSect="0089634E">
          <w:pgSz w:w="16834" w:h="11909" w:orient="landscape" w:code="9"/>
          <w:pgMar w:top="1584" w:right="1440" w:bottom="1008" w:left="1080" w:header="720" w:footer="720" w:gutter="0"/>
          <w:pgNumType w:start="27"/>
          <w:cols w:space="720"/>
          <w:docGrid w:linePitch="245"/>
        </w:sectPr>
      </w:pPr>
    </w:p>
    <w:p w14:paraId="25C94672" w14:textId="65A882BC" w:rsidR="00440AF6" w:rsidRPr="00F3112C" w:rsidRDefault="00F3112C" w:rsidP="00B97C8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0" w:line="360" w:lineRule="auto"/>
        <w:ind w:left="360" w:hanging="274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2A555F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ทุน</w:t>
      </w:r>
      <w:r w:rsidRPr="00B86DDE">
        <w:rPr>
          <w:rFonts w:asciiTheme="majorBidi" w:hAnsiTheme="majorBidi" w:cstheme="majorBidi"/>
          <w:b/>
          <w:bCs/>
          <w:sz w:val="28"/>
          <w:cs/>
        </w:rPr>
        <w:t>เรือนหุ้น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260"/>
        <w:gridCol w:w="270"/>
        <w:gridCol w:w="1260"/>
        <w:gridCol w:w="270"/>
        <w:gridCol w:w="1170"/>
      </w:tblGrid>
      <w:tr w:rsidR="009D4B48" w:rsidRPr="00B86DDE" w14:paraId="4EDE4966" w14:textId="77777777" w:rsidTr="00FE038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55E260" w14:textId="77777777" w:rsidR="009D4B48" w:rsidRPr="00B86DDE" w:rsidRDefault="009D4B48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DA6194" w14:textId="77777777" w:rsidR="009D4B48" w:rsidRPr="00B86DDE" w:rsidRDefault="009D4B48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6D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D4B48" w:rsidRPr="00B86DDE" w14:paraId="28F2B79B" w14:textId="77777777" w:rsidTr="00FE038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B2B7B4" w14:textId="77777777" w:rsidR="009D4B48" w:rsidRPr="00B86DDE" w:rsidRDefault="009D4B48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E5294" w14:textId="7CB59CDB" w:rsidR="009D4B48" w:rsidRPr="00B86DDE" w:rsidRDefault="00186395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32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9D4B48" w:rsidRPr="00503322">
              <w:rPr>
                <w:rFonts w:ascii="Angsana New" w:hAnsi="Angsana New"/>
                <w:b/>
                <w:sz w:val="27"/>
                <w:szCs w:val="27"/>
                <w:cs/>
              </w:rPr>
              <w:t>เงินรวม</w:t>
            </w:r>
            <w:r w:rsidR="009D4B48">
              <w:rPr>
                <w:rFonts w:ascii="Angsana New" w:hAnsi="Angsana New"/>
                <w:b/>
                <w:sz w:val="27"/>
                <w:szCs w:val="27"/>
                <w:cs/>
              </w:rPr>
              <w:t xml:space="preserve"> </w:t>
            </w:r>
            <w:r w:rsidR="009D4B48" w:rsidRPr="00503322">
              <w:rPr>
                <w:rFonts w:ascii="Angsana New" w:hAnsi="Angsana New"/>
                <w:b/>
                <w:sz w:val="27"/>
                <w:szCs w:val="27"/>
                <w:cs/>
              </w:rPr>
              <w:t xml:space="preserve">/ </w:t>
            </w:r>
            <w:r w:rsidRPr="00EB4282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ข้อมูลทางการ</w:t>
            </w:r>
            <w:r w:rsidR="009D4B48" w:rsidRPr="00EB4282">
              <w:rPr>
                <w:rFonts w:ascii="Angsana New" w:hAnsi="Angsana New"/>
                <w:b/>
                <w:sz w:val="27"/>
                <w:szCs w:val="27"/>
                <w:cs/>
              </w:rPr>
              <w:t>เงินเฉพาะกิจการ</w:t>
            </w:r>
          </w:p>
        </w:tc>
      </w:tr>
      <w:tr w:rsidR="009D4B48" w:rsidRPr="00B86DDE" w14:paraId="49BFC8BE" w14:textId="77777777" w:rsidTr="00FE038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7A85DC" w14:textId="77777777" w:rsidR="009D4B48" w:rsidRPr="00B86DDE" w:rsidRDefault="009D4B48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E0684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CB545" w14:textId="77777777" w:rsidR="009D4B48" w:rsidRPr="00B86DDE" w:rsidRDefault="009D4B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2F534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59D43" w14:textId="77777777" w:rsidR="009D4B48" w:rsidRPr="00B86DDE" w:rsidRDefault="009D4B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EF738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FE0D" w14:textId="77777777" w:rsidR="009D4B48" w:rsidRPr="00B86DDE" w:rsidRDefault="009D4B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52958" w14:textId="77777777" w:rsidR="009D4B48" w:rsidRPr="00B86DDE" w:rsidRDefault="009D4B4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D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46E5" w:rsidRPr="00C72565" w14:paraId="739C163D" w14:textId="77777777" w:rsidTr="00FE038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0E91" w14:textId="3DE0396A" w:rsidR="002546E5" w:rsidRPr="00C72565" w:rsidRDefault="002546E5" w:rsidP="002546E5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A2C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CBFF2" w14:textId="2F4A7C9B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76A3" w14:textId="77777777" w:rsidR="002546E5" w:rsidRPr="00C72565" w:rsidRDefault="002546E5" w:rsidP="002546E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02F3F" w14:textId="74E266D6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4A2B" w14:textId="77777777" w:rsidR="002546E5" w:rsidRPr="00C72565" w:rsidRDefault="002546E5" w:rsidP="002546E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73C00" w14:textId="2EE46726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8073" w14:textId="77777777" w:rsidR="002546E5" w:rsidRPr="00C72565" w:rsidRDefault="002546E5" w:rsidP="002546E5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D9B4F" w14:textId="774C3E81" w:rsidR="002546E5" w:rsidRPr="00C72565" w:rsidRDefault="002546E5" w:rsidP="002546E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</w:rPr>
              <w:t>393,10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546E5" w:rsidRPr="00C72565" w14:paraId="6D2E595B" w14:textId="77777777" w:rsidTr="00FE038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B417" w14:textId="325A90C1" w:rsidR="002546E5" w:rsidRPr="00C72565" w:rsidRDefault="002546E5" w:rsidP="002546E5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6B0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เพิ่มทุน</w:t>
            </w:r>
            <w:r w:rsidR="002176E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CBDFC" w14:textId="4306D825" w:rsidR="002546E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1280A" w14:textId="77777777" w:rsidR="002546E5" w:rsidRPr="00C72565" w:rsidRDefault="002546E5" w:rsidP="002546E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9EA03" w14:textId="789ED1E3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61E3" w14:textId="77777777" w:rsidR="002546E5" w:rsidRPr="00C72565" w:rsidRDefault="002546E5" w:rsidP="002546E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F116B" w14:textId="7FE6F87B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E215" w14:textId="77777777" w:rsidR="002546E5" w:rsidRPr="00C72565" w:rsidRDefault="002546E5" w:rsidP="002546E5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CF98D" w14:textId="5AD7932C" w:rsidR="002546E5" w:rsidRPr="00C72565" w:rsidRDefault="002546E5" w:rsidP="002546E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46E5" w:rsidRPr="00C72565" w14:paraId="78A8F1AA" w14:textId="77777777" w:rsidTr="00FE0380">
        <w:trPr>
          <w:cantSplit/>
          <w:trHeight w:val="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1BC5" w14:textId="777C0790" w:rsidR="002546E5" w:rsidRPr="00C72565" w:rsidRDefault="002546E5" w:rsidP="002546E5">
            <w:pPr>
              <w:pStyle w:val="Heading5"/>
              <w:keepNext w:val="0"/>
              <w:spacing w:line="240" w:lineRule="auto"/>
              <w:ind w:left="268" w:right="58" w:hanging="2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4B6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25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25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687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C26EA" w14:textId="7F1EC20A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AA63" w14:textId="77777777" w:rsidR="002546E5" w:rsidRPr="00C72565" w:rsidRDefault="002546E5" w:rsidP="002546E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E6777" w14:textId="59C50BD0" w:rsidR="002546E5" w:rsidRPr="00C72565" w:rsidRDefault="002546E5" w:rsidP="002546E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0F5A" w14:textId="77777777" w:rsidR="002546E5" w:rsidRPr="00C72565" w:rsidRDefault="002546E5" w:rsidP="002546E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DE8B5" w14:textId="305E6A8B" w:rsidR="002546E5" w:rsidRPr="00C72565" w:rsidRDefault="002546E5" w:rsidP="002546E5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28B7" w14:textId="77777777" w:rsidR="002546E5" w:rsidRPr="00C72565" w:rsidRDefault="002546E5" w:rsidP="002546E5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7E0D4" w14:textId="3887BC32" w:rsidR="002546E5" w:rsidRPr="00C72565" w:rsidRDefault="002546E5" w:rsidP="002546E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5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9D4B48" w:rsidRPr="00C72565" w14:paraId="4A6D1999" w14:textId="77777777" w:rsidTr="00FE0380">
        <w:trPr>
          <w:cantSplit/>
          <w:trHeight w:val="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FFFF" w14:textId="2EF9D5F0" w:rsidR="009D4B48" w:rsidRPr="000C6B05" w:rsidRDefault="009D4B48">
            <w:pPr>
              <w:pStyle w:val="Heading5"/>
              <w:keepNext w:val="0"/>
              <w:spacing w:line="240" w:lineRule="auto"/>
              <w:ind w:left="268" w:right="58" w:hanging="27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00F6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เพิ่มทุน</w:t>
            </w:r>
            <w:r w:rsidR="002176E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8937" w14:textId="1514E1D2" w:rsidR="009D4B48" w:rsidRPr="00C72565" w:rsidRDefault="0069445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E9EF" w14:textId="77777777" w:rsidR="009D4B48" w:rsidRPr="00C72565" w:rsidRDefault="009D4B4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3F7B" w14:textId="45FFDCE9" w:rsidR="009D4B48" w:rsidRPr="00C72565" w:rsidRDefault="0069445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1A5D" w14:textId="77777777" w:rsidR="009D4B48" w:rsidRPr="00C72565" w:rsidRDefault="009D4B4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742F7" w14:textId="0C1BB081" w:rsidR="009D4B48" w:rsidRPr="00C72565" w:rsidRDefault="00694451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0EE1F" w14:textId="77777777" w:rsidR="009D4B48" w:rsidRPr="00C72565" w:rsidRDefault="009D4B48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06C9" w14:textId="2CD78316" w:rsidR="009D4B48" w:rsidRPr="00C72565" w:rsidRDefault="0069445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7724D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9D4B48" w:rsidRPr="00C72565" w14:paraId="55F88DF3" w14:textId="77777777" w:rsidTr="00FE0380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CE7C" w14:textId="0DA4DB8C" w:rsidR="009D4B48" w:rsidRPr="00C72565" w:rsidRDefault="002546E5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546E5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ณ วันที่ </w:t>
            </w:r>
            <w:r w:rsidRPr="002546E5">
              <w:rPr>
                <w:rFonts w:ascii="Angsana New" w:eastAsia="Malgun Gothic" w:hAnsi="Angsana New"/>
                <w:sz w:val="28"/>
                <w:szCs w:val="28"/>
              </w:rPr>
              <w:t>3</w:t>
            </w:r>
            <w:r w:rsidR="003E3102">
              <w:rPr>
                <w:rFonts w:ascii="Angsana New" w:eastAsia="Malgun Gothic" w:hAnsi="Angsana New"/>
                <w:sz w:val="28"/>
                <w:szCs w:val="28"/>
              </w:rPr>
              <w:t>0</w:t>
            </w:r>
            <w:r w:rsidRPr="002546E5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ม</w:t>
            </w:r>
            <w:r w:rsidR="00965936">
              <w:rPr>
                <w:rFonts w:ascii="Angsana New" w:eastAsia="Malgun Gothic" w:hAnsi="Angsana New" w:hint="cs"/>
                <w:sz w:val="28"/>
                <w:szCs w:val="28"/>
                <w:cs/>
              </w:rPr>
              <w:t>ิถุนายน</w:t>
            </w:r>
            <w:r w:rsidRPr="002546E5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</w:t>
            </w:r>
            <w:r w:rsidRPr="002546E5">
              <w:rPr>
                <w:rFonts w:ascii="Angsana New" w:eastAsia="Malgun Gothic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D44F5" w14:textId="72364651" w:rsidR="009D4B48" w:rsidRPr="00C72565" w:rsidRDefault="00694451">
            <w:pPr>
              <w:tabs>
                <w:tab w:val="decimal" w:pos="1014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6A02" w14:textId="77777777" w:rsidR="009D4B48" w:rsidRPr="00C72565" w:rsidRDefault="009D4B48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EA3FF" w14:textId="753EFA77" w:rsidR="009D4B48" w:rsidRPr="00C72565" w:rsidRDefault="00694451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3C3D" w14:textId="77777777" w:rsidR="009D4B48" w:rsidRPr="00C72565" w:rsidRDefault="009D4B48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1B865" w14:textId="40F8BDAD" w:rsidR="009D4B48" w:rsidRPr="00C72565" w:rsidRDefault="0069445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B210" w14:textId="77777777" w:rsidR="009D4B48" w:rsidRPr="00C72565" w:rsidRDefault="009D4B48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BAF292" w14:textId="2E2B77C0" w:rsidR="009D4B48" w:rsidRPr="00C72565" w:rsidRDefault="004D144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</w:t>
            </w:r>
            <w:r w:rsidR="00B772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</w:t>
            </w:r>
          </w:p>
        </w:tc>
      </w:tr>
    </w:tbl>
    <w:p w14:paraId="280A0C2B" w14:textId="77777777" w:rsidR="00017C74" w:rsidRPr="00C72565" w:rsidRDefault="00017C74" w:rsidP="001154E1">
      <w:pPr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C7256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72565">
        <w:rPr>
          <w:rFonts w:asciiTheme="majorBidi" w:hAnsiTheme="majorBidi" w:cstheme="majorBidi"/>
          <w:sz w:val="28"/>
          <w:szCs w:val="28"/>
        </w:rPr>
        <w:t>10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C72565">
        <w:rPr>
          <w:rFonts w:asciiTheme="majorBidi" w:hAnsiTheme="majorBidi" w:cstheme="majorBidi"/>
          <w:sz w:val="28"/>
          <w:szCs w:val="28"/>
        </w:rPr>
        <w:t>2568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C72565">
        <w:rPr>
          <w:rFonts w:asciiTheme="majorBidi" w:hAnsiTheme="majorBidi" w:cstheme="majorBidi"/>
          <w:sz w:val="28"/>
          <w:szCs w:val="28"/>
        </w:rPr>
        <w:t>1/2568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มีมติอนุมัติการลดทุนจดทะเบียนของบริษัท จำนวน </w:t>
      </w:r>
      <w:r w:rsidRPr="00C72565">
        <w:rPr>
          <w:rFonts w:asciiTheme="majorBidi" w:hAnsiTheme="majorBidi" w:cstheme="majorBidi"/>
          <w:sz w:val="28"/>
          <w:szCs w:val="28"/>
        </w:rPr>
        <w:t>124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จำนวน </w:t>
      </w:r>
      <w:r w:rsidRPr="00C72565">
        <w:rPr>
          <w:rFonts w:asciiTheme="majorBidi" w:hAnsiTheme="majorBidi" w:cstheme="majorBidi"/>
          <w:sz w:val="28"/>
          <w:szCs w:val="28"/>
        </w:rPr>
        <w:t xml:space="preserve">248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 xml:space="preserve">0.50 </w:t>
      </w:r>
      <w:r w:rsidRPr="00C72565">
        <w:rPr>
          <w:rFonts w:asciiTheme="majorBidi" w:hAnsiTheme="majorBidi" w:cstheme="majorBidi"/>
          <w:sz w:val="28"/>
          <w:szCs w:val="28"/>
          <w:cs/>
        </w:rPr>
        <w:t>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72565">
        <w:rPr>
          <w:rFonts w:asciiTheme="majorBidi" w:hAnsiTheme="majorBidi" w:cstheme="majorBidi"/>
          <w:sz w:val="28"/>
          <w:szCs w:val="28"/>
          <w:cs/>
        </w:rPr>
        <w:t>โดยการตัดหุ้นสามัญที่เหลือจากการจัดสรรไว้เพื่อรองรับการจ่ายปันผลเป็นหุ้นสามัญเพิ่มทุนของ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ในอดีต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จากทุนจดทะเบียนเดิมจำนวน </w:t>
      </w:r>
      <w:r w:rsidRPr="00C72565">
        <w:rPr>
          <w:rFonts w:asciiTheme="majorBidi" w:hAnsiTheme="majorBidi" w:cstheme="majorBidi"/>
          <w:sz w:val="28"/>
          <w:szCs w:val="28"/>
        </w:rPr>
        <w:t>147,000,000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>294,000,000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>0.50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เป็นทุนจดทะเบียนใหม่ จำนวน </w:t>
      </w:r>
      <w:r w:rsidRPr="00C72565">
        <w:rPr>
          <w:rFonts w:asciiTheme="majorBidi" w:hAnsiTheme="majorBidi" w:cstheme="majorBidi"/>
          <w:sz w:val="28"/>
          <w:szCs w:val="28"/>
        </w:rPr>
        <w:t>146,999,876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 บาท แบ่งออกเป็นหุ้นสามัญ จำนวน </w:t>
      </w:r>
      <w:r w:rsidRPr="00C72565">
        <w:rPr>
          <w:rFonts w:asciiTheme="majorBidi" w:hAnsiTheme="majorBidi" w:cstheme="majorBidi"/>
          <w:sz w:val="28"/>
          <w:szCs w:val="28"/>
        </w:rPr>
        <w:t xml:space="preserve">293,999,752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Pr="00C72565">
        <w:rPr>
          <w:rFonts w:asciiTheme="majorBidi" w:hAnsiTheme="majorBidi" w:cstheme="majorBidi"/>
          <w:sz w:val="28"/>
          <w:szCs w:val="28"/>
        </w:rPr>
        <w:t xml:space="preserve">0.50 </w:t>
      </w:r>
      <w:r w:rsidRPr="00C72565">
        <w:rPr>
          <w:rFonts w:asciiTheme="majorBidi" w:hAnsiTheme="majorBidi" w:cstheme="majorBidi"/>
          <w:sz w:val="28"/>
          <w:szCs w:val="28"/>
          <w:cs/>
        </w:rPr>
        <w:t xml:space="preserve">บาท </w:t>
      </w:r>
    </w:p>
    <w:p w14:paraId="29E1C6CA" w14:textId="3015A10F" w:rsidR="00F3112C" w:rsidRDefault="00017C74" w:rsidP="00FF2F3F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36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เมื่อวันที่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พฤศจิกายน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2568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ที่ประชุมวิสามัญผู้ถือหุ้นครั้งที่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/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 xml:space="preserve">2568 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มีมติอนุมัติการเพิ่มทุนจดทะเบียนของบริษัท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73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จากทุนจดทะเบียนเดิม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146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999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876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แบ่งออกเป็นหุ้นสามัญ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293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999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752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มูลค่าหุ้นที่ตราไว้หุ้นละ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0.50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เป็นทุนจดทะเบียนใหม่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220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876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 แบ่งออกเป็นหุ้นสามัญ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440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399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752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มูลค่าที่ตราไว้หุ้นละ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 xml:space="preserve">0.50 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บาท โดยการออกหุ้นสามัญเพิ่มทุน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146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400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>,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มูลค่าที่ตราไว้</w:t>
      </w:r>
      <w:r w:rsidR="00A36EA3">
        <w:rPr>
          <w:rFonts w:asciiTheme="majorBidi" w:eastAsia="Times New Roman" w:hAnsiTheme="majorBidi" w:cstheme="majorBidi"/>
          <w:sz w:val="28"/>
          <w:lang w:val="en-US"/>
        </w:rPr>
        <w:br/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หุ้นละ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0.50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บาท เพื่อรองรับการออกเสนอขายหุ้นกู้แปลงสภาพ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24,000,000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 และการใช้สิทธิตามใบสำคัญแสดงสิทธิที่จะซื้อหุ้นสามัญของบริษัท ครั้งที่ </w:t>
      </w:r>
      <w:r w:rsidR="00472DF5">
        <w:rPr>
          <w:rFonts w:asciiTheme="majorBidi" w:eastAsia="Times New Roman" w:hAnsiTheme="majorBidi" w:cstheme="majorBidi"/>
          <w:sz w:val="28"/>
          <w:lang w:val="en-US"/>
        </w:rPr>
        <w:t>1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(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CAZ-W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1) จำนวน </w:t>
      </w:r>
      <w:r w:rsidRPr="00017C74">
        <w:rPr>
          <w:rFonts w:asciiTheme="majorBidi" w:eastAsia="Times New Roman" w:hAnsiTheme="majorBidi" w:cstheme="majorBidi"/>
          <w:sz w:val="28"/>
          <w:lang w:val="en-US"/>
        </w:rPr>
        <w:t>122,400,000</w:t>
      </w:r>
      <w:r w:rsidRPr="00017C74">
        <w:rPr>
          <w:rFonts w:asciiTheme="majorBidi" w:eastAsia="Times New Roman" w:hAnsiTheme="majorBidi" w:cstheme="majorBidi"/>
          <w:sz w:val="28"/>
          <w:cs/>
          <w:lang w:val="en-US"/>
        </w:rPr>
        <w:t xml:space="preserve"> หุ้น</w:t>
      </w:r>
    </w:p>
    <w:p w14:paraId="3519713D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7B36926C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3F79ADAE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7B4CCD4A" w14:textId="77777777" w:rsid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7DC917C0" w14:textId="77777777" w:rsidR="00017C74" w:rsidRPr="00017C74" w:rsidRDefault="00017C74" w:rsidP="00017C74">
      <w:pPr>
        <w:pStyle w:val="ListParagraph"/>
        <w:overflowPunct w:val="0"/>
        <w:autoSpaceDE w:val="0"/>
        <w:autoSpaceDN w:val="0"/>
        <w:adjustRightInd w:val="0"/>
        <w:spacing w:before="240" w:after="0"/>
        <w:ind w:left="360"/>
        <w:contextualSpacing w:val="0"/>
        <w:textAlignment w:val="baseline"/>
        <w:rPr>
          <w:rFonts w:asciiTheme="majorBidi" w:eastAsia="Times New Roman" w:hAnsiTheme="majorBidi" w:cstheme="majorBidi"/>
          <w:sz w:val="28"/>
          <w:lang w:val="en-US"/>
        </w:rPr>
      </w:pPr>
    </w:p>
    <w:p w14:paraId="5163D438" w14:textId="213FC084" w:rsidR="00305AC2" w:rsidRPr="00B0681B" w:rsidRDefault="00393D74" w:rsidP="00E01B7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-180" w:firstLine="27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lastRenderedPageBreak/>
        <w:t>ค่าใช้จ่าย</w:t>
      </w:r>
      <w:r w:rsidR="007B4B1C"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ภาษีเงินได้</w:t>
      </w:r>
    </w:p>
    <w:p w14:paraId="2E96211B" w14:textId="2BB17365" w:rsidR="003B50FF" w:rsidRDefault="00BC6C63" w:rsidP="00F81ED2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BC6C63">
        <w:rPr>
          <w:rFonts w:asciiTheme="majorBidi" w:eastAsia="Malgun Gothic" w:hAnsiTheme="majorBidi" w:cs="Angsana New"/>
          <w:sz w:val="28"/>
          <w:cs/>
          <w:lang w:val="en-US"/>
        </w:rPr>
        <w:t>ภาษีเงินได้นิติบุคคลระหว่างกาลคำนวณขึ้นจากกำไร (ขาดทุน) ก่อนภาษีเงินได้สำหรับรอบระยะเวลา คูณด้วยอัตราภาษีเฉลี่ยทั้งปีที่ประมาณไว้ รายได้ (ค่าใช้จ่าย) ภาษีเงินได้สำหรับ</w:t>
      </w:r>
      <w:r w:rsidRPr="00F32981">
        <w:rPr>
          <w:rFonts w:asciiTheme="majorBidi" w:eastAsia="Malgun Gothic" w:hAnsiTheme="majorBidi" w:cs="Angsana New"/>
          <w:sz w:val="28"/>
          <w:cs/>
          <w:lang w:val="en-US"/>
        </w:rPr>
        <w:t>รอบระยะเวลา</w:t>
      </w:r>
      <w:r w:rsidR="006B2CC0">
        <w:rPr>
          <w:rFonts w:asciiTheme="majorBidi" w:eastAsia="Malgun Gothic" w:hAnsiTheme="majorBidi" w:cs="Angsana New" w:hint="cs"/>
          <w:sz w:val="28"/>
          <w:cs/>
          <w:lang w:val="en-US"/>
        </w:rPr>
        <w:t>สามเดือนและ</w:t>
      </w:r>
      <w:r w:rsidR="00EE7D62" w:rsidRPr="00F32981">
        <w:rPr>
          <w:rFonts w:asciiTheme="majorBidi" w:eastAsia="Malgun Gothic" w:hAnsiTheme="majorBidi" w:cs="Angsana New" w:hint="cs"/>
          <w:sz w:val="28"/>
          <w:cs/>
          <w:lang w:val="en-US"/>
        </w:rPr>
        <w:t>หก</w:t>
      </w:r>
      <w:r w:rsidRPr="00F32981">
        <w:rPr>
          <w:rFonts w:asciiTheme="majorBidi" w:eastAsia="Malgun Gothic" w:hAnsiTheme="majorBidi" w:cs="Angsana New"/>
          <w:sz w:val="28"/>
          <w:cs/>
          <w:lang w:val="en-US"/>
        </w:rPr>
        <w:t xml:space="preserve">เดือนสิ้นสุดวันที่ </w:t>
      </w:r>
      <w:r w:rsidR="00C85DF7" w:rsidRPr="00F32981">
        <w:rPr>
          <w:rFonts w:asciiTheme="majorBidi" w:eastAsia="Malgun Gothic" w:hAnsiTheme="majorBidi" w:cs="Angsana New"/>
          <w:sz w:val="28"/>
          <w:lang w:val="en-US"/>
        </w:rPr>
        <w:t>3</w:t>
      </w:r>
      <w:r w:rsidR="00EE7D62" w:rsidRPr="00F32981">
        <w:rPr>
          <w:rFonts w:asciiTheme="majorBidi" w:eastAsia="Malgun Gothic" w:hAnsiTheme="majorBidi" w:cs="Angsana New"/>
          <w:sz w:val="28"/>
          <w:lang w:val="en-US"/>
        </w:rPr>
        <w:t>0</w:t>
      </w:r>
      <w:r w:rsidR="00544FE7" w:rsidRPr="00F32981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 ม</w:t>
      </w:r>
      <w:r w:rsidR="00EE7D62" w:rsidRPr="00F32981">
        <w:rPr>
          <w:rFonts w:asciiTheme="majorBidi" w:eastAsia="Malgun Gothic" w:hAnsiTheme="majorBidi" w:cs="Angsana New" w:hint="cs"/>
          <w:sz w:val="28"/>
          <w:cs/>
          <w:lang w:val="en-US"/>
        </w:rPr>
        <w:t>ิถุนายน</w:t>
      </w:r>
      <w:r w:rsidRPr="00F32981">
        <w:rPr>
          <w:rFonts w:asciiTheme="majorBidi" w:eastAsia="Malgun Gothic" w:hAnsiTheme="majorBidi" w:cs="Angsana New"/>
          <w:sz w:val="28"/>
          <w:cs/>
          <w:lang w:val="en-US"/>
        </w:rPr>
        <w:t xml:space="preserve"> </w:t>
      </w:r>
      <w:r w:rsidR="00C85DF7" w:rsidRPr="00F32981">
        <w:rPr>
          <w:rFonts w:asciiTheme="majorBidi" w:eastAsia="Malgun Gothic" w:hAnsiTheme="majorBidi" w:cs="Angsana New"/>
          <w:sz w:val="28"/>
          <w:lang w:val="en-US"/>
        </w:rPr>
        <w:t>256</w:t>
      </w:r>
      <w:r w:rsidR="00544FE7" w:rsidRPr="00F32981">
        <w:rPr>
          <w:rFonts w:asciiTheme="majorBidi" w:eastAsia="Malgun Gothic" w:hAnsiTheme="majorBidi" w:cs="Angsana New"/>
          <w:sz w:val="28"/>
          <w:lang w:val="en-US"/>
        </w:rPr>
        <w:t>9</w:t>
      </w:r>
      <w:r w:rsidRPr="00F32981">
        <w:rPr>
          <w:rFonts w:asciiTheme="majorBidi" w:eastAsia="Malgun Gothic" w:hAnsiTheme="majorBidi" w:cs="Angsana New"/>
          <w:sz w:val="28"/>
          <w:cs/>
          <w:lang w:val="en-US"/>
        </w:rPr>
        <w:t xml:space="preserve"> และ </w:t>
      </w:r>
      <w:r w:rsidR="00C85DF7" w:rsidRPr="00F32981">
        <w:rPr>
          <w:rFonts w:asciiTheme="majorBidi" w:eastAsia="Malgun Gothic" w:hAnsiTheme="majorBidi" w:cs="Angsana New"/>
          <w:sz w:val="28"/>
          <w:lang w:val="en-US"/>
        </w:rPr>
        <w:t>256</w:t>
      </w:r>
      <w:r w:rsidR="00544FE7" w:rsidRPr="00F32981">
        <w:rPr>
          <w:rFonts w:asciiTheme="majorBidi" w:eastAsia="Malgun Gothic" w:hAnsiTheme="majorBidi" w:cs="Angsana New"/>
          <w:sz w:val="28"/>
          <w:lang w:val="en-US"/>
        </w:rPr>
        <w:t>8</w:t>
      </w:r>
      <w:r w:rsidRPr="00F32981">
        <w:rPr>
          <w:rFonts w:asciiTheme="majorBidi" w:eastAsia="Malgun Gothic" w:hAnsiTheme="majorBidi" w:cs="Angsana New"/>
          <w:sz w:val="28"/>
          <w:cs/>
          <w:lang w:val="en-US"/>
        </w:rPr>
        <w:t xml:space="preserve"> สรุปได้ดังนี้</w:t>
      </w:r>
    </w:p>
    <w:p w14:paraId="637C5132" w14:textId="77777777" w:rsidR="009C577D" w:rsidRDefault="009C577D" w:rsidP="00F81ED2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64"/>
        <w:gridCol w:w="97"/>
        <w:gridCol w:w="1163"/>
        <w:gridCol w:w="96"/>
        <w:gridCol w:w="1170"/>
      </w:tblGrid>
      <w:tr w:rsidR="009C577D" w:rsidRPr="00F32981" w14:paraId="2E35873C" w14:textId="77777777" w:rsidTr="007402F5">
        <w:trPr>
          <w:cantSplit/>
          <w:trHeight w:val="2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129258" w14:textId="77777777" w:rsidR="009C577D" w:rsidRPr="00F32981" w:rsidRDefault="009C577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50E1D" w14:textId="77777777" w:rsidR="009C577D" w:rsidRPr="00F32981" w:rsidRDefault="009C577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47B47B3" w14:textId="77777777" w:rsidR="009C577D" w:rsidRPr="00F32981" w:rsidRDefault="009C577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A7DB7" w14:textId="77777777" w:rsidR="009C577D" w:rsidRPr="009C577D" w:rsidRDefault="009C577D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2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3298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2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577D" w:rsidRPr="005703DB" w14:paraId="224C1BB9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91D3A6" w14:textId="77777777" w:rsidR="009C577D" w:rsidRPr="00F32981" w:rsidRDefault="009C577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172C1" w14:textId="662834B0" w:rsidR="009C577D" w:rsidRPr="005703DB" w:rsidRDefault="009C577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298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F32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3298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298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9C577D" w:rsidRPr="005703DB" w14:paraId="4118F929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D0583B" w14:textId="77777777" w:rsidR="009C577D" w:rsidRPr="005703DB" w:rsidRDefault="009C577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5A8F9" w14:textId="77777777" w:rsidR="009C577D" w:rsidRPr="005703DB" w:rsidRDefault="009C577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2C0349F" w14:textId="77777777" w:rsidR="009C577D" w:rsidRPr="005703DB" w:rsidRDefault="009C577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F7B46" w14:textId="77777777" w:rsidR="009C577D" w:rsidRPr="005703DB" w:rsidRDefault="009C577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C577D" w:rsidRPr="005703DB" w14:paraId="5801E942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1B645F" w14:textId="77777777" w:rsidR="009C577D" w:rsidRPr="005703DB" w:rsidRDefault="009C577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67F7C" w14:textId="77777777" w:rsidR="009C577D" w:rsidRPr="005703DB" w:rsidRDefault="009C577D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56BFA" w14:textId="77777777" w:rsidR="009C577D" w:rsidRPr="005703DB" w:rsidRDefault="009C577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C0494" w14:textId="77777777" w:rsidR="009C577D" w:rsidRPr="005703DB" w:rsidRDefault="009C577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D48626E" w14:textId="77777777" w:rsidR="009C577D" w:rsidRPr="005703DB" w:rsidRDefault="009C577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4E66F" w14:textId="77777777" w:rsidR="009C577D" w:rsidRPr="005703DB" w:rsidRDefault="009C577D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A390D4F" w14:textId="77777777" w:rsidR="009C577D" w:rsidRPr="005703DB" w:rsidRDefault="009C577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7980" w14:textId="77777777" w:rsidR="009C577D" w:rsidRPr="005703DB" w:rsidRDefault="009C577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9C577D" w:rsidRPr="005703DB" w14:paraId="0E65A0C0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5E66EF" w14:textId="77777777" w:rsidR="009C577D" w:rsidRPr="005703DB" w:rsidRDefault="009C577D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FD67C" w14:textId="77777777" w:rsidR="009C577D" w:rsidRPr="005703DB" w:rsidRDefault="009C577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42FF6" w14:textId="77777777" w:rsidR="009C577D" w:rsidRPr="005703DB" w:rsidRDefault="009C577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4E0ACD5" w14:textId="77777777" w:rsidR="009C577D" w:rsidRPr="005703DB" w:rsidRDefault="009C577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A53579F" w14:textId="77777777" w:rsidR="009C577D" w:rsidRPr="005703DB" w:rsidRDefault="009C577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A554C58" w14:textId="77777777" w:rsidR="009C577D" w:rsidRPr="005703DB" w:rsidRDefault="009C577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355EC727" w14:textId="77777777" w:rsidR="009C577D" w:rsidRPr="005703DB" w:rsidRDefault="009C577D">
            <w:pPr>
              <w:tabs>
                <w:tab w:val="clear" w:pos="907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0AEE53" w14:textId="77777777" w:rsidR="009C577D" w:rsidRPr="005703DB" w:rsidRDefault="009C577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C577D" w:rsidRPr="00AC4014" w14:paraId="032DD175" w14:textId="77777777" w:rsidTr="007402F5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D49ADF" w14:textId="77777777" w:rsidR="009C577D" w:rsidRPr="005703DB" w:rsidRDefault="009C577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5703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54E5" w14:textId="5E2947EF" w:rsidR="009C577D" w:rsidRPr="00AC4014" w:rsidRDefault="0013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F1B0E">
              <w:rPr>
                <w:rFonts w:asciiTheme="majorBidi" w:hAnsiTheme="majorBidi" w:cstheme="majorBidi"/>
                <w:sz w:val="28"/>
              </w:rPr>
              <w:t>9,077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3C701" w14:textId="77777777" w:rsidR="009C577D" w:rsidRPr="005703DB" w:rsidRDefault="009C577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6E31" w14:textId="5A98B6B1" w:rsidR="009C577D" w:rsidRPr="00AC4014" w:rsidRDefault="006A42B6">
            <w:pPr>
              <w:tabs>
                <w:tab w:val="decimal" w:pos="810"/>
              </w:tabs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1B0E">
              <w:rPr>
                <w:rFonts w:asciiTheme="majorBidi" w:hAnsiTheme="majorBidi" w:cstheme="majorBidi"/>
                <w:sz w:val="28"/>
                <w:szCs w:val="28"/>
              </w:rPr>
              <w:t>11,361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89E3F2A" w14:textId="77777777" w:rsidR="009C577D" w:rsidRPr="005703DB" w:rsidRDefault="009C577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9EA27A4" w14:textId="7B29F9A5" w:rsidR="009C577D" w:rsidRPr="005703DB" w:rsidRDefault="006A42B6">
            <w:pPr>
              <w:tabs>
                <w:tab w:val="left" w:pos="216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44573">
              <w:rPr>
                <w:rFonts w:asciiTheme="majorBidi" w:hAnsiTheme="majorBidi" w:cstheme="majorBidi"/>
                <w:sz w:val="28"/>
              </w:rPr>
              <w:t>8,287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6FFA24E" w14:textId="77777777" w:rsidR="009C577D" w:rsidRPr="005703DB" w:rsidRDefault="009C577D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8179" w14:textId="05C85740" w:rsidR="009C577D" w:rsidRPr="00AC4014" w:rsidRDefault="006A42B6">
            <w:pPr>
              <w:tabs>
                <w:tab w:val="left" w:pos="21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4573">
              <w:rPr>
                <w:rFonts w:asciiTheme="majorBidi" w:hAnsiTheme="majorBidi" w:cstheme="majorBidi"/>
                <w:sz w:val="28"/>
                <w:szCs w:val="28"/>
              </w:rPr>
              <w:t>10,978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014D" w:rsidRPr="00AC4014" w14:paraId="41382395" w14:textId="77777777" w:rsidTr="007402F5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4E2DC1" w14:textId="33957697" w:rsidR="00C2014D" w:rsidRPr="001B700C" w:rsidRDefault="00C2014D" w:rsidP="00C2014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B700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E2AA4" w14:textId="07F3558D" w:rsidR="00C2014D" w:rsidRPr="001B700C" w:rsidRDefault="00C2014D" w:rsidP="00C20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B700C">
              <w:rPr>
                <w:rFonts w:asciiTheme="majorBidi" w:hAnsiTheme="majorBidi" w:cstheme="majorBidi"/>
                <w:sz w:val="28"/>
              </w:rPr>
              <w:t>9,077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6B436" w14:textId="77777777" w:rsidR="00C2014D" w:rsidRPr="001B700C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C6545" w14:textId="1D25BBC5" w:rsidR="00C2014D" w:rsidRPr="001B700C" w:rsidRDefault="00C2014D" w:rsidP="00C2014D">
            <w:pPr>
              <w:tabs>
                <w:tab w:val="decimal" w:pos="810"/>
              </w:tabs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7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375BFE4" w14:textId="77777777" w:rsidR="00C2014D" w:rsidRPr="001B700C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F4DAB" w14:textId="4BA13B39" w:rsidR="00C2014D" w:rsidRPr="001B700C" w:rsidRDefault="00C2014D" w:rsidP="00C2014D">
            <w:pPr>
              <w:tabs>
                <w:tab w:val="left" w:pos="216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00C">
              <w:rPr>
                <w:rFonts w:asciiTheme="majorBidi" w:hAnsiTheme="majorBidi" w:cstheme="majorBidi"/>
                <w:sz w:val="28"/>
              </w:rPr>
              <w:t>8,287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486369AB" w14:textId="77777777" w:rsidR="00C2014D" w:rsidRPr="001B700C" w:rsidRDefault="00C2014D" w:rsidP="00C2014D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A914" w14:textId="0369DE91" w:rsidR="00C2014D" w:rsidRPr="001B700C" w:rsidRDefault="00C2014D" w:rsidP="00C2014D">
            <w:pPr>
              <w:tabs>
                <w:tab w:val="left" w:pos="21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7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014D" w:rsidRPr="00AC4014" w14:paraId="29BC791D" w14:textId="77777777" w:rsidTr="007402F5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C92875" w14:textId="77777777" w:rsidR="00C2014D" w:rsidRPr="001B700C" w:rsidRDefault="00C2014D" w:rsidP="00C2014D">
            <w:pPr>
              <w:pStyle w:val="Heading5"/>
              <w:keepNext w:val="0"/>
              <w:spacing w:line="240" w:lineRule="auto"/>
              <w:ind w:left="-3" w:right="5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1B700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D7C4" w14:textId="77777777" w:rsidR="00C2014D" w:rsidRPr="001B700C" w:rsidRDefault="00C2014D" w:rsidP="00C2014D">
            <w:pPr>
              <w:tabs>
                <w:tab w:val="decimal" w:pos="8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5F3AB8" w14:textId="77777777" w:rsidR="00C2014D" w:rsidRPr="001B700C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6761" w14:textId="77777777" w:rsidR="00C2014D" w:rsidRPr="001B700C" w:rsidRDefault="00C2014D" w:rsidP="00C2014D">
            <w:pPr>
              <w:tabs>
                <w:tab w:val="decimal" w:pos="810"/>
              </w:tabs>
              <w:ind w:right="-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7F6D978" w14:textId="77777777" w:rsidR="00C2014D" w:rsidRPr="001B700C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4019348" w14:textId="77777777" w:rsidR="00C2014D" w:rsidRPr="001B700C" w:rsidRDefault="00C2014D" w:rsidP="00C2014D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0B7BFDF6" w14:textId="77777777" w:rsidR="00C2014D" w:rsidRPr="001B700C" w:rsidRDefault="00C2014D" w:rsidP="00C2014D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80D0" w14:textId="77777777" w:rsidR="00C2014D" w:rsidRPr="001B700C" w:rsidRDefault="00C2014D" w:rsidP="00C2014D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014D" w:rsidRPr="00AC4014" w14:paraId="3D3EA201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7F274D" w14:textId="77777777" w:rsidR="00C2014D" w:rsidRPr="001B700C" w:rsidRDefault="00C2014D" w:rsidP="00C2014D">
            <w:pPr>
              <w:pStyle w:val="Heading5"/>
              <w:keepNext w:val="0"/>
              <w:spacing w:line="240" w:lineRule="auto"/>
              <w:ind w:left="180" w:right="58" w:hanging="17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B700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7FAD" w14:textId="26A24F5D" w:rsidR="00C2014D" w:rsidRPr="001B700C" w:rsidRDefault="00C2014D" w:rsidP="00C2014D">
            <w:pPr>
              <w:tabs>
                <w:tab w:val="decimal" w:pos="8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B700C">
              <w:rPr>
                <w:rFonts w:asciiTheme="majorBidi" w:hAnsiTheme="majorBidi" w:cstheme="majorBidi"/>
                <w:sz w:val="28"/>
              </w:rPr>
              <w:t>(262)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ED5C" w14:textId="77777777" w:rsidR="00C2014D" w:rsidRPr="001B700C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B045" w14:textId="3A8C8FC1" w:rsidR="00C2014D" w:rsidRPr="001B700C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700C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A3CB4" w14:textId="77777777" w:rsidR="00C2014D" w:rsidRPr="001B700C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A5F8" w14:textId="1A5A8806" w:rsidR="00C2014D" w:rsidRPr="001B700C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00C">
              <w:rPr>
                <w:rFonts w:asciiTheme="majorBidi" w:hAnsiTheme="majorBidi" w:cstheme="majorBidi"/>
                <w:sz w:val="28"/>
              </w:rPr>
              <w:t>(227)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2078" w14:textId="77777777" w:rsidR="00C2014D" w:rsidRPr="001B700C" w:rsidRDefault="00C2014D" w:rsidP="00C2014D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5B5B" w14:textId="757142DF" w:rsidR="00C2014D" w:rsidRPr="001B700C" w:rsidRDefault="00C2014D" w:rsidP="00C2014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700C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C2014D" w:rsidRPr="00AC4014" w14:paraId="2EB2DAE1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61D241" w14:textId="254BC0C4" w:rsidR="00C2014D" w:rsidRPr="007402F5" w:rsidRDefault="00C2014D" w:rsidP="007402F5">
            <w:pPr>
              <w:pStyle w:val="Heading5"/>
              <w:keepNext w:val="0"/>
              <w:spacing w:line="240" w:lineRule="auto"/>
              <w:ind w:left="180" w:right="58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0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</w:t>
            </w:r>
            <w:r w:rsidRPr="001B7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B700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1B700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B700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BF6CE" w14:textId="06D24AD0" w:rsidR="00C2014D" w:rsidRPr="001B700C" w:rsidRDefault="00C2014D" w:rsidP="00C2014D">
            <w:pPr>
              <w:tabs>
                <w:tab w:val="decimal" w:pos="10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7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C82BF4" w14:textId="77777777" w:rsidR="00C2014D" w:rsidRPr="001B700C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B17CB" w14:textId="6D20A127" w:rsidR="00C2014D" w:rsidRPr="001B700C" w:rsidRDefault="00C2014D" w:rsidP="00C2014D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7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(11,364)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BDC8CA8" w14:textId="77777777" w:rsidR="00C2014D" w:rsidRPr="001B700C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CCE90" w14:textId="024A7578" w:rsidR="00C2014D" w:rsidRPr="001B700C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700C">
              <w:rPr>
                <w:rFonts w:asciiTheme="majorBidi" w:hAnsiTheme="majorBidi" w:cstheme="majorBidi"/>
                <w:b/>
                <w:bCs/>
                <w:sz w:val="28"/>
              </w:rPr>
              <w:t>(227)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415D59BB" w14:textId="77777777" w:rsidR="00C2014D" w:rsidRPr="001B700C" w:rsidRDefault="00C2014D" w:rsidP="00C2014D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4838AB" w14:textId="6CD1AAE3" w:rsidR="00C2014D" w:rsidRPr="001B700C" w:rsidRDefault="00C2014D" w:rsidP="00C2014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7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(11,007)</w:t>
            </w:r>
          </w:p>
        </w:tc>
      </w:tr>
      <w:tr w:rsidR="00C2014D" w:rsidRPr="00F32981" w14:paraId="50279491" w14:textId="77777777" w:rsidTr="007402F5">
        <w:trPr>
          <w:cantSplit/>
          <w:trHeight w:val="2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CC6894D" w14:textId="77777777" w:rsidR="00C2014D" w:rsidRPr="00F80C4B" w:rsidRDefault="00C2014D" w:rsidP="00C2014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E15EE" w14:textId="77777777" w:rsidR="00C2014D" w:rsidRPr="00F80C4B" w:rsidRDefault="00C2014D" w:rsidP="00C2014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0EC25D4" w14:textId="77777777" w:rsidR="00C2014D" w:rsidRPr="00F80C4B" w:rsidRDefault="00C2014D" w:rsidP="00C2014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3EBBD" w14:textId="1B9D496B" w:rsidR="00C2014D" w:rsidRPr="00F80C4B" w:rsidRDefault="00C2014D" w:rsidP="00C2014D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14D" w:rsidRPr="00F32981" w14:paraId="38DB0308" w14:textId="77777777" w:rsidTr="007402F5">
        <w:trPr>
          <w:cantSplit/>
          <w:trHeight w:val="2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FAD619" w14:textId="77777777" w:rsidR="00C2014D" w:rsidRPr="00F80C4B" w:rsidRDefault="00C2014D" w:rsidP="00C2014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466CE" w14:textId="77777777" w:rsidR="00C2014D" w:rsidRPr="00F80C4B" w:rsidRDefault="00C2014D" w:rsidP="00C2014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718D210" w14:textId="77777777" w:rsidR="00C2014D" w:rsidRPr="00F80C4B" w:rsidRDefault="00C2014D" w:rsidP="00C2014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F98F1" w14:textId="58BDBD88" w:rsidR="00C2014D" w:rsidRPr="00F80C4B" w:rsidRDefault="00C2014D" w:rsidP="00C2014D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0C4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2014D" w:rsidRPr="00834EC4" w14:paraId="5580DDA2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7B4F87" w14:textId="77777777" w:rsidR="00C2014D" w:rsidRPr="00F80C4B" w:rsidRDefault="00C2014D" w:rsidP="00C2014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A125" w14:textId="33A8E8E3" w:rsidR="00C2014D" w:rsidRPr="00F80C4B" w:rsidRDefault="00C2014D" w:rsidP="00C2014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Pr="00F80C4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80C4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80C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C2014D" w:rsidRPr="00834EC4" w14:paraId="38061D76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BC37DD9" w14:textId="77777777" w:rsidR="00C2014D" w:rsidRPr="00F80C4B" w:rsidRDefault="00C2014D" w:rsidP="00C2014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A30" w14:textId="77777777" w:rsidR="00C2014D" w:rsidRPr="00F80C4B" w:rsidRDefault="00C2014D" w:rsidP="00C2014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567A6F" w14:textId="77777777" w:rsidR="00C2014D" w:rsidRPr="00F80C4B" w:rsidRDefault="00C2014D" w:rsidP="00C2014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3DA9A" w14:textId="77777777" w:rsidR="00C2014D" w:rsidRPr="00F80C4B" w:rsidRDefault="00C2014D" w:rsidP="00C2014D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2014D" w:rsidRPr="00834EC4" w14:paraId="49C06F15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A517B3" w14:textId="77777777" w:rsidR="00C2014D" w:rsidRPr="00F80C4B" w:rsidRDefault="00C2014D" w:rsidP="00C2014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B1415" w14:textId="5A4CBA99" w:rsidR="00C2014D" w:rsidRPr="00F80C4B" w:rsidRDefault="00C2014D" w:rsidP="00C2014D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E2C3D" w14:textId="77777777" w:rsidR="00C2014D" w:rsidRPr="00F80C4B" w:rsidRDefault="00C2014D" w:rsidP="00C2014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40C5B" w14:textId="175BDFBD" w:rsidR="00C2014D" w:rsidRPr="00F80C4B" w:rsidRDefault="00C2014D" w:rsidP="00C2014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99AE3FD" w14:textId="77777777" w:rsidR="00C2014D" w:rsidRPr="00F80C4B" w:rsidRDefault="00C2014D" w:rsidP="00C2014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2E16" w14:textId="1C828B4D" w:rsidR="00C2014D" w:rsidRPr="00F80C4B" w:rsidRDefault="00C2014D" w:rsidP="00C2014D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4D9DF47" w14:textId="77777777" w:rsidR="00C2014D" w:rsidRPr="005703DB" w:rsidRDefault="00C2014D" w:rsidP="00C2014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861A" w14:textId="0799311A" w:rsidR="00C2014D" w:rsidRPr="00F80C4B" w:rsidRDefault="00C2014D" w:rsidP="00C2014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C2014D" w:rsidRPr="00834EC4" w14:paraId="1016C8AB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725816" w14:textId="77777777" w:rsidR="00C2014D" w:rsidRPr="00F80C4B" w:rsidRDefault="00C2014D" w:rsidP="00C2014D">
            <w:pPr>
              <w:pStyle w:val="Heading5"/>
              <w:keepNext w:val="0"/>
              <w:spacing w:line="240" w:lineRule="auto"/>
              <w:ind w:left="-3"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A2D92" w14:textId="77777777" w:rsidR="00C2014D" w:rsidRPr="00F80C4B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2EAF7" w14:textId="77777777" w:rsidR="00C2014D" w:rsidRPr="00F80C4B" w:rsidRDefault="00C2014D" w:rsidP="00C2014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71CF707" w14:textId="77777777" w:rsidR="00C2014D" w:rsidRPr="00F80C4B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D3D6D3A" w14:textId="77777777" w:rsidR="00C2014D" w:rsidRPr="00F80C4B" w:rsidRDefault="00C2014D" w:rsidP="00C2014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945849" w14:textId="77777777" w:rsidR="00C2014D" w:rsidRPr="00F80C4B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E0BB912" w14:textId="77777777" w:rsidR="00C2014D" w:rsidRPr="005703DB" w:rsidRDefault="00C2014D" w:rsidP="00C2014D">
            <w:pPr>
              <w:tabs>
                <w:tab w:val="clear" w:pos="907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C7A522" w14:textId="77777777" w:rsidR="00C2014D" w:rsidRPr="00F80C4B" w:rsidRDefault="00C2014D" w:rsidP="00C2014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014D" w:rsidRPr="00834EC4" w14:paraId="1B1A9B4F" w14:textId="77777777" w:rsidTr="007402F5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1D0E41" w14:textId="77777777" w:rsidR="00C2014D" w:rsidRPr="00F80C4B" w:rsidRDefault="00C2014D" w:rsidP="00C2014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</w:t>
            </w:r>
            <w:r w:rsidRPr="00F80C4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AE0D" w14:textId="1DF857DF" w:rsidR="00C2014D" w:rsidRPr="00F80C4B" w:rsidRDefault="00C2014D" w:rsidP="00C20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(17,493)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A0BC8" w14:textId="77777777" w:rsidR="00C2014D" w:rsidRPr="00F80C4B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B013" w14:textId="1BF928AE" w:rsidR="00C2014D" w:rsidRPr="00F80C4B" w:rsidRDefault="00C2014D" w:rsidP="00C2014D">
            <w:pPr>
              <w:tabs>
                <w:tab w:val="decimal" w:pos="810"/>
              </w:tabs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</w:rPr>
              <w:t>(22,470)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049C07D" w14:textId="77777777" w:rsidR="00C2014D" w:rsidRPr="00F80C4B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6A515B" w14:textId="7D7888B2" w:rsidR="00C2014D" w:rsidRPr="00F80C4B" w:rsidRDefault="00C2014D" w:rsidP="00C2014D">
            <w:pPr>
              <w:tabs>
                <w:tab w:val="left" w:pos="216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(15,745)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1BFD0A5" w14:textId="77777777" w:rsidR="00C2014D" w:rsidRPr="005703DB" w:rsidRDefault="00C2014D" w:rsidP="00C2014D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39D0" w14:textId="55F9257F" w:rsidR="00C2014D" w:rsidRPr="00F80C4B" w:rsidRDefault="00C2014D" w:rsidP="00C2014D">
            <w:pPr>
              <w:tabs>
                <w:tab w:val="left" w:pos="21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</w:rPr>
              <w:t>(21,324)</w:t>
            </w:r>
          </w:p>
        </w:tc>
      </w:tr>
      <w:tr w:rsidR="00C2014D" w:rsidRPr="00834EC4" w14:paraId="5EFCD861" w14:textId="77777777" w:rsidTr="007402F5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BE2288A" w14:textId="007F3842" w:rsidR="00C2014D" w:rsidRPr="00F80C4B" w:rsidRDefault="00C2014D" w:rsidP="00C2014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A02DC" w14:textId="7935B65B" w:rsidR="00C2014D" w:rsidRPr="00F80C4B" w:rsidRDefault="00C2014D" w:rsidP="00C20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17,493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C8BC3" w14:textId="77777777" w:rsidR="00C2014D" w:rsidRPr="00F80C4B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8982" w14:textId="1CA1A804" w:rsidR="00C2014D" w:rsidRPr="00F80C4B" w:rsidRDefault="00C2014D" w:rsidP="00C2014D">
            <w:pPr>
              <w:tabs>
                <w:tab w:val="decimal" w:pos="810"/>
              </w:tabs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EDA3FFA" w14:textId="77777777" w:rsidR="00C2014D" w:rsidRPr="00F80C4B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54E7D" w14:textId="00B75BAD" w:rsidR="00C2014D" w:rsidRPr="00F80C4B" w:rsidRDefault="00C2014D" w:rsidP="00C2014D">
            <w:pPr>
              <w:tabs>
                <w:tab w:val="left" w:pos="216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15,745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3330BDD8" w14:textId="77777777" w:rsidR="00C2014D" w:rsidRPr="007017EF" w:rsidRDefault="00C2014D" w:rsidP="00C2014D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D64A" w14:textId="1544B47F" w:rsidR="00C2014D" w:rsidRPr="00F80C4B" w:rsidRDefault="00C2014D" w:rsidP="00C2014D">
            <w:pPr>
              <w:tabs>
                <w:tab w:val="left" w:pos="21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014D" w:rsidRPr="00834EC4" w14:paraId="6987179E" w14:textId="77777777" w:rsidTr="007402F5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C4E8C2" w14:textId="77777777" w:rsidR="00C2014D" w:rsidRPr="00F80C4B" w:rsidRDefault="00C2014D" w:rsidP="00C2014D">
            <w:pPr>
              <w:pStyle w:val="Heading5"/>
              <w:keepNext w:val="0"/>
              <w:spacing w:line="240" w:lineRule="auto"/>
              <w:ind w:left="-3" w:right="5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A1F" w14:textId="77777777" w:rsidR="00C2014D" w:rsidRPr="00F80C4B" w:rsidRDefault="00C2014D" w:rsidP="00C2014D">
            <w:pPr>
              <w:tabs>
                <w:tab w:val="decimal" w:pos="8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25376" w14:textId="77777777" w:rsidR="00C2014D" w:rsidRPr="00F80C4B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CBA7" w14:textId="77777777" w:rsidR="00C2014D" w:rsidRPr="00F80C4B" w:rsidRDefault="00C2014D" w:rsidP="00C2014D">
            <w:pPr>
              <w:tabs>
                <w:tab w:val="decimal" w:pos="810"/>
              </w:tabs>
              <w:ind w:right="-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139B431" w14:textId="77777777" w:rsidR="00C2014D" w:rsidRPr="00F80C4B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DC26C47" w14:textId="77777777" w:rsidR="00C2014D" w:rsidRPr="00F80C4B" w:rsidRDefault="00C2014D" w:rsidP="00C2014D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6C0CDA3" w14:textId="77777777" w:rsidR="00C2014D" w:rsidRPr="005703DB" w:rsidRDefault="00C2014D" w:rsidP="00C2014D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CB25" w14:textId="77777777" w:rsidR="00C2014D" w:rsidRPr="00F80C4B" w:rsidRDefault="00C2014D" w:rsidP="00C2014D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014D" w:rsidRPr="00834EC4" w14:paraId="13A3CF7E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A1E5AE" w14:textId="77777777" w:rsidR="00C2014D" w:rsidRPr="00F80C4B" w:rsidRDefault="00C2014D" w:rsidP="00C2014D">
            <w:pPr>
              <w:pStyle w:val="Heading5"/>
              <w:keepNext w:val="0"/>
              <w:spacing w:line="240" w:lineRule="auto"/>
              <w:ind w:left="180" w:right="58" w:hanging="17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49E3" w14:textId="41188495" w:rsidR="00C2014D" w:rsidRPr="00F80C4B" w:rsidRDefault="00C2014D" w:rsidP="00C2014D">
            <w:pPr>
              <w:tabs>
                <w:tab w:val="decimal" w:pos="8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(44)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3EBE" w14:textId="77777777" w:rsidR="00C2014D" w:rsidRPr="00F80C4B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B81F" w14:textId="36718EF0" w:rsidR="00C2014D" w:rsidRPr="00F80C4B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sz w:val="28"/>
                <w:szCs w:val="28"/>
              </w:rPr>
              <w:t>(138)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4078" w14:textId="77777777" w:rsidR="00C2014D" w:rsidRPr="00F80C4B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392D" w14:textId="12F5F0C3" w:rsidR="00C2014D" w:rsidRPr="00F80C4B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80C4B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374F" w14:textId="77777777" w:rsidR="00C2014D" w:rsidRPr="005703DB" w:rsidRDefault="00C2014D" w:rsidP="00C2014D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A1E0" w14:textId="3ED499DF" w:rsidR="00C2014D" w:rsidRPr="00AC4014" w:rsidRDefault="00C2014D" w:rsidP="00C2014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(182)</w:t>
            </w:r>
          </w:p>
        </w:tc>
      </w:tr>
      <w:tr w:rsidR="00C2014D" w:rsidRPr="00CB239F" w14:paraId="56972F79" w14:textId="77777777" w:rsidTr="007402F5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3AFB23" w14:textId="5692784D" w:rsidR="00C2014D" w:rsidRPr="007402F5" w:rsidRDefault="00C2014D" w:rsidP="007402F5">
            <w:pPr>
              <w:pStyle w:val="Heading5"/>
              <w:keepNext w:val="0"/>
              <w:spacing w:line="240" w:lineRule="auto"/>
              <w:ind w:left="180" w:right="58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</w:t>
            </w:r>
            <w:r w:rsidRPr="00F80C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F80C4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80C4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159C2" w14:textId="67F3263C" w:rsidR="00C2014D" w:rsidRPr="00F80C4B" w:rsidRDefault="00C2014D" w:rsidP="00C2014D">
            <w:pPr>
              <w:tabs>
                <w:tab w:val="decimal" w:pos="10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0C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9D64FB" w14:textId="77777777" w:rsidR="00C2014D" w:rsidRPr="00F80C4B" w:rsidRDefault="00C2014D" w:rsidP="00C2014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D49D" w14:textId="2DEEED9E" w:rsidR="00C2014D" w:rsidRPr="00F80C4B" w:rsidRDefault="00C2014D" w:rsidP="00C2014D">
            <w:pPr>
              <w:tabs>
                <w:tab w:val="clear" w:pos="907"/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C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(22,608)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FE4664C" w14:textId="77777777" w:rsidR="00C2014D" w:rsidRPr="00F80C4B" w:rsidRDefault="00C2014D" w:rsidP="00C2014D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55497" w14:textId="2938B564" w:rsidR="00C2014D" w:rsidRPr="00F80C4B" w:rsidRDefault="00C2014D" w:rsidP="00C2014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0C4B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0FAFCC0" w14:textId="77777777" w:rsidR="00C2014D" w:rsidRPr="005703DB" w:rsidRDefault="00C2014D" w:rsidP="00C2014D">
            <w:pPr>
              <w:tabs>
                <w:tab w:val="clear" w:pos="907"/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F07B2" w14:textId="7661544E" w:rsidR="00C2014D" w:rsidRPr="00AC4014" w:rsidRDefault="00C2014D" w:rsidP="00C2014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(21,506)</w:t>
            </w:r>
          </w:p>
        </w:tc>
      </w:tr>
    </w:tbl>
    <w:p w14:paraId="792264BB" w14:textId="77777777" w:rsidR="004A1C20" w:rsidRDefault="004A1C20" w:rsidP="004A1C20">
      <w:pPr>
        <w:pStyle w:val="ListParagraph"/>
        <w:tabs>
          <w:tab w:val="left" w:pos="3600"/>
        </w:tabs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37A81156" w14:textId="77777777" w:rsidR="007402F5" w:rsidRDefault="007402F5" w:rsidP="004A1C20">
      <w:pPr>
        <w:pStyle w:val="ListParagraph"/>
        <w:tabs>
          <w:tab w:val="left" w:pos="3600"/>
        </w:tabs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398D3808" w14:textId="377F62C1" w:rsidR="00F356A1" w:rsidRDefault="00EB009E" w:rsidP="004D19CA">
      <w:pPr>
        <w:pStyle w:val="ListParagraph"/>
        <w:numPr>
          <w:ilvl w:val="0"/>
          <w:numId w:val="19"/>
        </w:numPr>
        <w:tabs>
          <w:tab w:val="left" w:pos="3600"/>
        </w:tabs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กำไร</w:t>
      </w:r>
      <w:r w:rsidR="007B30DD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 xml:space="preserve"> (ขาดทุน) </w:t>
      </w: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ต่อหุ้น</w:t>
      </w:r>
    </w:p>
    <w:p w14:paraId="14B01C88" w14:textId="09DC0FE2" w:rsidR="005A7FBD" w:rsidRDefault="00020156" w:rsidP="004D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 w:rsidR="004973A9">
        <w:rPr>
          <w:rFonts w:ascii="Angsana New" w:hAnsi="Angsana New"/>
          <w:sz w:val="28"/>
          <w:szCs w:val="28"/>
        </w:rPr>
        <w:t xml:space="preserve"> </w:t>
      </w:r>
      <w:r w:rsidR="00BF487E">
        <w:rPr>
          <w:rFonts w:ascii="Angsana New" w:hAnsi="Angsana New"/>
          <w:sz w:val="28"/>
          <w:szCs w:val="28"/>
        </w:rPr>
        <w:t>(</w:t>
      </w:r>
      <w:r w:rsidR="00BF487E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BF487E">
        <w:rPr>
          <w:rFonts w:ascii="Angsana New" w:hAnsi="Angsana New"/>
          <w:sz w:val="28"/>
          <w:szCs w:val="28"/>
        </w:rPr>
        <w:t>)</w:t>
      </w:r>
      <w:r w:rsidR="004973A9">
        <w:rPr>
          <w:rFonts w:ascii="Angsana New" w:hAnsi="Angsana New"/>
          <w:sz w:val="28"/>
          <w:szCs w:val="28"/>
        </w:rPr>
        <w:t xml:space="preserve"> </w:t>
      </w:r>
      <w:r w:rsidRPr="00EB4282">
        <w:rPr>
          <w:rFonts w:ascii="Angsana New" w:hAnsi="Angsana New"/>
          <w:sz w:val="28"/>
          <w:szCs w:val="28"/>
          <w:cs/>
        </w:rPr>
        <w:t>ต่อหุ้นขั้นพื้นฐานคำนวณโดยหารกำไรสำหรับรอบระยะเวลา</w:t>
      </w:r>
      <w:r w:rsidR="00145713">
        <w:rPr>
          <w:rFonts w:ascii="Angsana New" w:hAnsi="Angsana New" w:hint="cs"/>
          <w:sz w:val="28"/>
          <w:szCs w:val="28"/>
          <w:cs/>
        </w:rPr>
        <w:t>สาม</w:t>
      </w:r>
      <w:r w:rsidR="00F25E7C">
        <w:rPr>
          <w:rFonts w:ascii="Angsana New" w:hAnsi="Angsana New" w:hint="cs"/>
          <w:sz w:val="28"/>
          <w:szCs w:val="28"/>
          <w:cs/>
        </w:rPr>
        <w:t>เดือนและหก</w:t>
      </w:r>
      <w:r w:rsidR="00C67045">
        <w:rPr>
          <w:rFonts w:ascii="Angsana New" w:hAnsi="Angsana New" w:hint="cs"/>
          <w:sz w:val="28"/>
          <w:szCs w:val="28"/>
          <w:cs/>
        </w:rPr>
        <w:t>เดือน</w:t>
      </w:r>
      <w:r w:rsidRPr="00EB4282">
        <w:rPr>
          <w:rFonts w:ascii="Angsana New" w:hAnsi="Angsana New"/>
          <w:sz w:val="28"/>
          <w:szCs w:val="28"/>
          <w:cs/>
        </w:rPr>
        <w:t>ที่เป็นของผู้ถือหุ้นของบริษัทใหญ่ (ไม่รวมกำไ</w:t>
      </w:r>
      <w:r w:rsidR="00004431" w:rsidRPr="00EB4282">
        <w:rPr>
          <w:rFonts w:ascii="Angsana New" w:hAnsi="Angsana New" w:hint="cs"/>
          <w:sz w:val="28"/>
          <w:szCs w:val="28"/>
          <w:cs/>
        </w:rPr>
        <w:t>ร</w:t>
      </w:r>
      <w:r w:rsidRPr="00EB4282">
        <w:rPr>
          <w:rFonts w:ascii="Angsana New" w:hAnsi="Angsana New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ด้วยจำนวนถัวเฉลี่ยถ่วงน้ำหนักของหุ้นสามัญที่ออกอยู่ในระหว่างรอบระยะเวลา</w:t>
      </w:r>
    </w:p>
    <w:p w14:paraId="08955353" w14:textId="7607FCC7" w:rsidR="005A7FBD" w:rsidRDefault="004B52FE" w:rsidP="004D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4B52FE">
        <w:rPr>
          <w:rFonts w:ascii="Angsana New" w:hAnsi="Angsana New"/>
          <w:sz w:val="28"/>
          <w:szCs w:val="28"/>
          <w:cs/>
        </w:rPr>
        <w:t>สำหรับกำไร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1028C8CC" w14:textId="3FFA38EB" w:rsidR="00DA58E9" w:rsidRDefault="002960B5" w:rsidP="004A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เมื่อวันที่ </w:t>
      </w:r>
      <w:r w:rsidRPr="005774C1">
        <w:rPr>
          <w:rFonts w:asciiTheme="majorBidi" w:eastAsia="Malgun Gothic" w:hAnsiTheme="majorBidi"/>
          <w:sz w:val="28"/>
          <w:szCs w:val="28"/>
        </w:rPr>
        <w:t>16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ธันวาคม </w:t>
      </w:r>
      <w:r w:rsidRPr="005774C1">
        <w:rPr>
          <w:rFonts w:asciiTheme="majorBidi" w:eastAsia="Malgun Gothic" w:hAnsiTheme="majorBidi"/>
          <w:sz w:val="28"/>
          <w:szCs w:val="28"/>
        </w:rPr>
        <w:t>2568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บริษัทได้ออกใบสำคัญแสดงสิทธิที่จะซื้อหุ้นสามัญของบริษัทครั้งที่ </w:t>
      </w:r>
      <w:r w:rsidRPr="005774C1">
        <w:rPr>
          <w:rFonts w:asciiTheme="majorBidi" w:eastAsia="Malgun Gothic" w:hAnsiTheme="majorBidi"/>
          <w:sz w:val="28"/>
          <w:szCs w:val="28"/>
        </w:rPr>
        <w:t xml:space="preserve">1 (CAZ-W1) 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โดยไม่คิดมูลค่า จำนวน </w:t>
      </w:r>
      <w:r w:rsidRPr="005774C1">
        <w:rPr>
          <w:rFonts w:asciiTheme="majorBidi" w:eastAsia="Malgun Gothic" w:hAnsiTheme="majorBidi"/>
          <w:sz w:val="28"/>
          <w:szCs w:val="28"/>
        </w:rPr>
        <w:t>122,400,000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 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หน่วยหุ้นกู้แปลงสภาพต่อ </w:t>
      </w:r>
      <w:r w:rsidRPr="005774C1">
        <w:rPr>
          <w:rFonts w:asciiTheme="majorBidi" w:eastAsia="Malgun Gothic" w:hAnsiTheme="majorBidi"/>
          <w:sz w:val="28"/>
          <w:szCs w:val="28"/>
        </w:rPr>
        <w:t>1,020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หน่วยใบสำคัญแสดงสิทธิที่จะซื้อหุ้นสามัญ ใบสำคัญแสดงสิทธิที่จะซื้อหุ้นสามัญ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หน่วย แปลงสภาพได้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หุ้นสามัญ และมีราคาใช้สิทธิหุ้นละ </w:t>
      </w:r>
      <w:r w:rsidRPr="005774C1">
        <w:rPr>
          <w:rFonts w:asciiTheme="majorBidi" w:eastAsia="Malgun Gothic" w:hAnsiTheme="majorBidi"/>
          <w:sz w:val="28"/>
          <w:szCs w:val="28"/>
        </w:rPr>
        <w:t>0.80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บาท โดยใช้สิทธิได้ภายหลังจาก </w:t>
      </w:r>
      <w:r w:rsidRPr="005774C1">
        <w:rPr>
          <w:rFonts w:asciiTheme="majorBidi" w:eastAsia="Malgun Gothic" w:hAnsiTheme="majorBidi"/>
          <w:sz w:val="28"/>
          <w:szCs w:val="28"/>
        </w:rPr>
        <w:t>1</w:t>
      </w:r>
      <w:r w:rsidRPr="005774C1">
        <w:rPr>
          <w:rFonts w:asciiTheme="majorBidi" w:eastAsia="Malgun Gothic" w:hAnsiTheme="majorBidi"/>
          <w:sz w:val="28"/>
          <w:szCs w:val="28"/>
          <w:cs/>
        </w:rPr>
        <w:t xml:space="preserve"> เดือน</w:t>
      </w:r>
      <w:r>
        <w:rPr>
          <w:rFonts w:asciiTheme="majorBidi" w:eastAsia="Malgun Gothic" w:hAnsiTheme="majorBidi"/>
          <w:sz w:val="28"/>
          <w:szCs w:val="28"/>
        </w:rPr>
        <w:t xml:space="preserve"> </w:t>
      </w:r>
      <w:r w:rsidRPr="005774C1">
        <w:rPr>
          <w:rFonts w:asciiTheme="majorBidi" w:eastAsia="Malgun Gothic" w:hAnsiTheme="majorBidi"/>
          <w:sz w:val="28"/>
          <w:szCs w:val="28"/>
          <w:cs/>
        </w:rPr>
        <w:t>นับจากวันที่ออก</w:t>
      </w:r>
      <w:r w:rsidR="00925A63">
        <w:rPr>
          <w:rFonts w:asciiTheme="majorBidi" w:eastAsia="Malgun Gothic" w:hAnsiTheme="majorBidi"/>
          <w:sz w:val="28"/>
          <w:szCs w:val="28"/>
        </w:rPr>
        <w:t xml:space="preserve"> </w:t>
      </w:r>
      <w:r w:rsidR="00925A63">
        <w:rPr>
          <w:rFonts w:asciiTheme="majorBidi" w:eastAsia="Malgun Gothic" w:hAnsiTheme="majorBidi" w:hint="cs"/>
          <w:sz w:val="28"/>
          <w:szCs w:val="28"/>
          <w:cs/>
        </w:rPr>
        <w:t>เริ่มใช้สิทธิ</w:t>
      </w:r>
      <w:r w:rsidR="00251439">
        <w:rPr>
          <w:rFonts w:asciiTheme="majorBidi" w:eastAsia="Malgun Gothic" w:hAnsiTheme="majorBidi" w:hint="cs"/>
          <w:sz w:val="28"/>
          <w:szCs w:val="28"/>
          <w:cs/>
        </w:rPr>
        <w:t>ครั้งแรก</w:t>
      </w:r>
      <w:r w:rsidR="004643EF">
        <w:rPr>
          <w:rFonts w:asciiTheme="majorBidi" w:eastAsia="Malgun Gothic" w:hAnsiTheme="majorBidi" w:hint="cs"/>
          <w:sz w:val="28"/>
          <w:szCs w:val="28"/>
          <w:cs/>
        </w:rPr>
        <w:t xml:space="preserve"> วันที่ </w:t>
      </w:r>
      <w:r w:rsidR="002F2D1B">
        <w:rPr>
          <w:rFonts w:asciiTheme="majorBidi" w:eastAsia="Malgun Gothic" w:hAnsiTheme="majorBidi"/>
          <w:sz w:val="28"/>
          <w:szCs w:val="28"/>
        </w:rPr>
        <w:t xml:space="preserve">15 </w:t>
      </w:r>
      <w:r w:rsidR="002F2D1B">
        <w:rPr>
          <w:rFonts w:asciiTheme="majorBidi" w:eastAsia="Malgun Gothic" w:hAnsiTheme="majorBidi" w:hint="cs"/>
          <w:sz w:val="28"/>
          <w:szCs w:val="28"/>
          <w:cs/>
        </w:rPr>
        <w:t xml:space="preserve">มกราคม </w:t>
      </w:r>
      <w:r w:rsidR="00ED343B">
        <w:rPr>
          <w:rFonts w:asciiTheme="majorBidi" w:eastAsia="Malgun Gothic" w:hAnsiTheme="majorBidi"/>
          <w:sz w:val="28"/>
          <w:szCs w:val="28"/>
        </w:rPr>
        <w:t>2569</w:t>
      </w:r>
    </w:p>
    <w:p w14:paraId="1C4AF2E0" w14:textId="6EDE3879" w:rsidR="00ED343B" w:rsidRPr="002B287E" w:rsidRDefault="002B287E" w:rsidP="00E51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2B287E">
        <w:rPr>
          <w:rFonts w:ascii="Angsana New" w:hAnsi="Angsana New"/>
          <w:color w:val="000000"/>
          <w:sz w:val="28"/>
          <w:szCs w:val="28"/>
          <w:cs/>
        </w:rPr>
        <w:t>ใบสำคัญ</w:t>
      </w:r>
      <w:r w:rsidRPr="00E51450">
        <w:rPr>
          <w:rFonts w:ascii="Angsana New" w:hAnsi="Angsana New"/>
          <w:sz w:val="28"/>
          <w:szCs w:val="28"/>
          <w:cs/>
        </w:rPr>
        <w:t>แสดง</w:t>
      </w:r>
      <w:r w:rsidRPr="00E51450">
        <w:rPr>
          <w:rFonts w:asciiTheme="majorBidi" w:eastAsia="Malgun Gothic" w:hAnsiTheme="majorBidi"/>
          <w:sz w:val="28"/>
          <w:szCs w:val="28"/>
          <w:cs/>
        </w:rPr>
        <w:t>สิทธิ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ซื้อหุ้นสามัญ</w:t>
      </w:r>
      <w:r w:rsidRPr="0070270D">
        <w:rPr>
          <w:rFonts w:ascii="Angsana New" w:hAnsi="Angsana New"/>
          <w:color w:val="000000"/>
          <w:sz w:val="28"/>
          <w:szCs w:val="28"/>
          <w:cs/>
        </w:rPr>
        <w:t xml:space="preserve">คงเหลือ ณ </w:t>
      </w:r>
      <w:r w:rsidRPr="0007655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70270D" w:rsidRPr="0007655A">
        <w:rPr>
          <w:rFonts w:ascii="Angsana New" w:hAnsi="Angsana New"/>
          <w:color w:val="000000"/>
          <w:sz w:val="28"/>
          <w:szCs w:val="28"/>
        </w:rPr>
        <w:t xml:space="preserve">30 </w:t>
      </w:r>
      <w:r w:rsidR="0070270D" w:rsidRPr="0007655A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 w:rsidRPr="0007655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7655A">
        <w:rPr>
          <w:rFonts w:ascii="Angsana New" w:hAnsi="Angsana New"/>
          <w:color w:val="000000"/>
          <w:sz w:val="28"/>
          <w:szCs w:val="28"/>
        </w:rPr>
        <w:t>2569</w:t>
      </w:r>
      <w:r w:rsidRPr="0070270D">
        <w:rPr>
          <w:rFonts w:ascii="Angsana New" w:hAnsi="Angsana New"/>
          <w:color w:val="000000"/>
          <w:sz w:val="28"/>
          <w:szCs w:val="28"/>
        </w:rPr>
        <w:t xml:space="preserve"> </w:t>
      </w:r>
      <w:r w:rsidRPr="0070270D">
        <w:rPr>
          <w:rFonts w:ascii="Angsana New" w:hAnsi="Angsana New"/>
          <w:color w:val="000000"/>
          <w:sz w:val="28"/>
          <w:szCs w:val="28"/>
          <w:cs/>
        </w:rPr>
        <w:t>เป็น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ใบสำคัญแสดงสิทธิซื้อหุ้นสามัญที่จัดสรรให้แก่ผู้ถือหุ้นของบริษัท</w:t>
      </w:r>
      <w:r w:rsidRPr="002B287E">
        <w:rPr>
          <w:rFonts w:ascii="Angsana New" w:hAnsi="Angsana New"/>
          <w:color w:val="FF0000"/>
          <w:sz w:val="28"/>
          <w:szCs w:val="28"/>
        </w:rPr>
        <w:t xml:space="preserve"> 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ซึ่งมีผลต่อการคำนวณกำไร (ขาดทุน)</w:t>
      </w:r>
      <w:r w:rsidRPr="002B287E">
        <w:rPr>
          <w:rFonts w:ascii="Angsana New" w:hAnsi="Angsana New"/>
          <w:color w:val="000000"/>
          <w:sz w:val="28"/>
          <w:szCs w:val="28"/>
        </w:rPr>
        <w:t xml:space="preserve"> 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ต่อหุ้นปรับลดเนื่องจากราคาตามสิทธิของใบสำคัญแสดงสิทธิที่เหลืออยู่</w:t>
      </w:r>
      <w:r>
        <w:rPr>
          <w:rFonts w:ascii="Angsana New" w:hAnsi="Angsana New" w:hint="cs"/>
          <w:color w:val="000000"/>
          <w:sz w:val="28"/>
          <w:szCs w:val="28"/>
          <w:cs/>
        </w:rPr>
        <w:t>ต่ำ</w:t>
      </w:r>
      <w:r w:rsidRPr="002B287E">
        <w:rPr>
          <w:rFonts w:ascii="Angsana New" w:hAnsi="Angsana New"/>
          <w:color w:val="000000"/>
          <w:sz w:val="28"/>
          <w:szCs w:val="28"/>
          <w:cs/>
        </w:rPr>
        <w:t>กว่าราคาตลาดเฉลี่ยของหุ้นสามัญของบริษัทในระหว่าง</w:t>
      </w:r>
      <w:r w:rsidR="00727174">
        <w:rPr>
          <w:rFonts w:ascii="Angsana New" w:hAnsi="Angsana New" w:hint="cs"/>
          <w:color w:val="000000"/>
          <w:sz w:val="28"/>
          <w:szCs w:val="28"/>
          <w:cs/>
        </w:rPr>
        <w:t>รอบระยะเวลาบัญชีสิ้นสุด</w:t>
      </w:r>
      <w:r w:rsidRPr="0007655A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07655A">
        <w:rPr>
          <w:rFonts w:ascii="Angsana New" w:hAnsi="Angsana New"/>
          <w:color w:val="000000"/>
          <w:sz w:val="28"/>
          <w:szCs w:val="28"/>
        </w:rPr>
        <w:t xml:space="preserve"> 3</w:t>
      </w:r>
      <w:r w:rsidR="00727174" w:rsidRPr="0007655A">
        <w:rPr>
          <w:rFonts w:ascii="Angsana New" w:hAnsi="Angsana New"/>
          <w:color w:val="000000"/>
          <w:sz w:val="28"/>
          <w:szCs w:val="28"/>
        </w:rPr>
        <w:t xml:space="preserve">0 </w:t>
      </w:r>
      <w:r w:rsidR="00727174" w:rsidRPr="0007655A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Pr="0007655A">
        <w:rPr>
          <w:rFonts w:ascii="Angsana New" w:hAnsi="Angsana New"/>
          <w:color w:val="000000"/>
          <w:sz w:val="28"/>
          <w:szCs w:val="28"/>
        </w:rPr>
        <w:t>2569</w:t>
      </w:r>
    </w:p>
    <w:p w14:paraId="6887608C" w14:textId="31425A39" w:rsidR="003746AE" w:rsidRDefault="003746AE" w:rsidP="00374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 w:rsidR="00D90E60">
        <w:rPr>
          <w:rFonts w:ascii="Angsana New" w:hAnsi="Angsana New"/>
          <w:sz w:val="28"/>
          <w:szCs w:val="28"/>
        </w:rPr>
        <w:t xml:space="preserve"> (</w:t>
      </w:r>
      <w:r w:rsidR="00D90E60" w:rsidRPr="00EB4282">
        <w:rPr>
          <w:rFonts w:ascii="Angsana New" w:hAnsi="Angsana New" w:hint="cs"/>
          <w:sz w:val="28"/>
          <w:szCs w:val="28"/>
          <w:cs/>
        </w:rPr>
        <w:t>ขาดทุน</w:t>
      </w:r>
      <w:r w:rsidR="00D90E60">
        <w:rPr>
          <w:rFonts w:ascii="Angsana New" w:hAnsi="Angsana New"/>
          <w:sz w:val="28"/>
          <w:szCs w:val="28"/>
        </w:rPr>
        <w:t xml:space="preserve">) </w:t>
      </w:r>
      <w:r w:rsidRPr="008C6DCB">
        <w:rPr>
          <w:rFonts w:ascii="Angsana New" w:hAnsi="Angsana New"/>
          <w:sz w:val="28"/>
          <w:szCs w:val="28"/>
          <w:cs/>
        </w:rPr>
        <w:t>ต่อหุ้นขั้นพื้นฐาน</w:t>
      </w:r>
      <w:r w:rsidRPr="00A8370D">
        <w:rPr>
          <w:rFonts w:ascii="Angsana New" w:hAnsi="Angsana New"/>
          <w:sz w:val="28"/>
          <w:szCs w:val="28"/>
          <w:cs/>
        </w:rPr>
        <w:t>สำหรับรอบ</w:t>
      </w:r>
      <w:r w:rsidRPr="000E4ECE">
        <w:rPr>
          <w:rFonts w:ascii="Angsana New" w:hAnsi="Angsana New"/>
          <w:sz w:val="28"/>
          <w:szCs w:val="28"/>
          <w:cs/>
        </w:rPr>
        <w:t>ระยะเวลา</w:t>
      </w:r>
      <w:r w:rsidRPr="000E4ECE">
        <w:rPr>
          <w:rFonts w:ascii="Angsana New" w:hAnsi="Angsana New" w:hint="cs"/>
          <w:sz w:val="28"/>
          <w:szCs w:val="28"/>
          <w:cs/>
        </w:rPr>
        <w:t>สาม</w:t>
      </w:r>
      <w:r w:rsidRPr="000E4ECE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0E4ECE">
        <w:rPr>
          <w:rFonts w:ascii="Angsana New" w:hAnsi="Angsana New"/>
          <w:sz w:val="28"/>
          <w:szCs w:val="28"/>
        </w:rPr>
        <w:t xml:space="preserve"> </w:t>
      </w:r>
      <w:r w:rsidR="000E4ECE" w:rsidRPr="000E4ECE">
        <w:rPr>
          <w:rFonts w:ascii="Angsana New" w:hAnsi="Angsana New"/>
          <w:sz w:val="28"/>
          <w:szCs w:val="28"/>
        </w:rPr>
        <w:t>30</w:t>
      </w:r>
      <w:r w:rsidR="000E4ECE">
        <w:rPr>
          <w:rFonts w:ascii="Angsana New" w:hAnsi="Angsana New"/>
          <w:sz w:val="28"/>
          <w:szCs w:val="28"/>
        </w:rPr>
        <w:t xml:space="preserve"> </w:t>
      </w:r>
      <w:r w:rsidR="000E4ECE">
        <w:rPr>
          <w:rFonts w:ascii="Angsana New" w:hAnsi="Angsana New" w:hint="cs"/>
          <w:sz w:val="28"/>
          <w:szCs w:val="28"/>
          <w:cs/>
        </w:rPr>
        <w:t>มิถุนายน</w:t>
      </w:r>
      <w:r w:rsidRPr="0056764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1142"/>
        <w:gridCol w:w="86"/>
        <w:gridCol w:w="1060"/>
        <w:gridCol w:w="87"/>
        <w:gridCol w:w="1135"/>
        <w:gridCol w:w="89"/>
        <w:gridCol w:w="1166"/>
      </w:tblGrid>
      <w:tr w:rsidR="003746AE" w:rsidRPr="00EC08B1" w14:paraId="24EAF0F6" w14:textId="77777777" w:rsidTr="00441EF5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8FD4FE" w14:textId="77777777" w:rsidR="003746AE" w:rsidRPr="00EB4282" w:rsidRDefault="003746AE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746AE" w:rsidRPr="00273E96" w14:paraId="059BA04D" w14:textId="77777777" w:rsidTr="00A7700B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42ADB4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A27D" w14:textId="380C4477" w:rsidR="003746AE" w:rsidRPr="002721AA" w:rsidRDefault="00E94010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40571DF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E5765" w14:textId="3A47475D" w:rsidR="003746AE" w:rsidRPr="00EB4282" w:rsidRDefault="00441EF5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746AE" w:rsidRPr="00273E96" w14:paraId="7DEC395B" w14:textId="77777777" w:rsidTr="00A7700B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E615EF3" w14:textId="77777777" w:rsidR="003746AE" w:rsidRPr="00EB4282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453DD" w14:textId="03E1037B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218FB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52AE7" w14:textId="7E3F1552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EDBB1F6" w14:textId="77777777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72698" w14:textId="0E72445B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09BB7" w14:textId="77777777" w:rsidR="003746AE" w:rsidRPr="002721AA" w:rsidRDefault="003746A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2971F" w14:textId="4C8759C2" w:rsidR="003746AE" w:rsidRPr="002721AA" w:rsidRDefault="003746A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2A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746AE" w:rsidRPr="00273E96" w14:paraId="517F649D" w14:textId="77777777" w:rsidTr="00A7700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A6141A1" w14:textId="6AEECD37" w:rsidR="003746AE" w:rsidRPr="00EB4282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FBB25" w14:textId="77777777" w:rsidR="003746AE" w:rsidRPr="002721AA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4C5B455F" w14:textId="77777777" w:rsidR="003746AE" w:rsidRPr="002721AA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11990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47BE912A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C8A7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BC5AB0C" w14:textId="77777777" w:rsidR="003746AE" w:rsidRPr="002721AA" w:rsidRDefault="003746A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FD947" w14:textId="77777777" w:rsidR="003746AE" w:rsidRPr="002721AA" w:rsidRDefault="003746AE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3746AE" w:rsidRPr="00B425C5" w14:paraId="3DC17A1E" w14:textId="77777777" w:rsidTr="0007655A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1F43C37D" w14:textId="77777777" w:rsidR="003746AE" w:rsidRPr="00B425C5" w:rsidRDefault="003746AE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4DD5" w14:textId="115C3134" w:rsidR="003746AE" w:rsidRPr="00C02E56" w:rsidRDefault="00F62C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002851" w:rsidRPr="00C02E56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08037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996E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F8FDB83" w14:textId="739E0905" w:rsidR="003746AE" w:rsidRPr="006738AE" w:rsidRDefault="00156D6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26,594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2686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7E03DF48" w14:textId="37C3DA21" w:rsidR="003746AE" w:rsidRPr="00C02E56" w:rsidRDefault="0001029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41,108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D00E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CF8F84" w14:textId="64D1DD65" w:rsidR="003746AE" w:rsidRPr="00271AB0" w:rsidRDefault="00156D6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25,492</w:t>
            </w:r>
          </w:p>
        </w:tc>
      </w:tr>
      <w:tr w:rsidR="003746AE" w:rsidRPr="00B425C5" w14:paraId="184D2A8E" w14:textId="77777777" w:rsidTr="0007655A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4276AF75" w14:textId="77777777" w:rsidR="003746AE" w:rsidRPr="00EB4282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FE2F" w14:textId="77777777" w:rsidR="003746AE" w:rsidRPr="00C02E56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3361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D70F611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CBE3F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653B4915" w14:textId="77777777" w:rsidR="003746AE" w:rsidRPr="00C02E56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8E6F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8B81012" w14:textId="77777777" w:rsidR="003746AE" w:rsidRPr="00271AB0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6AE" w:rsidRPr="00B425C5" w14:paraId="2EB5BFD7" w14:textId="77777777" w:rsidTr="0007655A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3663CE9" w14:textId="77777777" w:rsidR="003746AE" w:rsidRPr="00B425C5" w:rsidRDefault="003746AE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A0BE" w14:textId="21F4DC0E" w:rsidR="003746AE" w:rsidRPr="00C02E56" w:rsidRDefault="0001029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302,61</w:t>
            </w:r>
            <w:r w:rsidR="00002851" w:rsidRPr="00C02E5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7AA7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784C82" w14:textId="7D224BF1" w:rsidR="003746AE" w:rsidRPr="006738AE" w:rsidRDefault="00156D6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EA07" w14:textId="77777777" w:rsidR="003746AE" w:rsidRPr="006738AE" w:rsidRDefault="003746A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77EDB700" w14:textId="3954117F" w:rsidR="003746AE" w:rsidRPr="00C02E56" w:rsidRDefault="00010297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02E56">
              <w:rPr>
                <w:rFonts w:asciiTheme="majorBidi" w:hAnsiTheme="majorBidi"/>
                <w:sz w:val="28"/>
                <w:szCs w:val="28"/>
              </w:rPr>
              <w:t>302,61</w:t>
            </w:r>
            <w:r w:rsidR="00002851" w:rsidRPr="00C02E56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7E7F" w14:textId="77777777" w:rsidR="003746AE" w:rsidRPr="00271AB0" w:rsidRDefault="003746AE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00BC5F3" w14:textId="7DDC9FF6" w:rsidR="003746AE" w:rsidRPr="00271AB0" w:rsidRDefault="00156D6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3746AE" w:rsidRPr="00B425C5" w14:paraId="4B46A397" w14:textId="77777777" w:rsidTr="0007655A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564D" w14:textId="1C2A194E" w:rsidR="003746AE" w:rsidRPr="00B425C5" w:rsidRDefault="003746A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48E7C" w14:textId="442EF48F" w:rsidR="003746AE" w:rsidRPr="00C02E56" w:rsidRDefault="00010297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F6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02851"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54ADB9A" w14:textId="77777777" w:rsidR="003746AE" w:rsidRPr="006738AE" w:rsidRDefault="003746A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77167" w14:textId="2931FE1C" w:rsidR="003746AE" w:rsidRPr="006738AE" w:rsidRDefault="00156D6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275A" w14:textId="77777777" w:rsidR="003746AE" w:rsidRPr="006738AE" w:rsidRDefault="003746AE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0849C" w14:textId="4D6F8C46" w:rsidR="003746AE" w:rsidRPr="00C02E56" w:rsidRDefault="0001029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1124" w14:textId="77777777" w:rsidR="003746AE" w:rsidRPr="00271AB0" w:rsidRDefault="003746AE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5BF5" w14:textId="2738910B" w:rsidR="003746AE" w:rsidRPr="00EB4282" w:rsidRDefault="00156D6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0.09</w:t>
            </w:r>
          </w:p>
        </w:tc>
      </w:tr>
    </w:tbl>
    <w:p w14:paraId="1CB6A39E" w14:textId="33249043" w:rsidR="00A7700B" w:rsidRDefault="00A7700B" w:rsidP="00A7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B4282">
        <w:rPr>
          <w:rFonts w:ascii="Angsana New" w:hAnsi="Angsana New"/>
          <w:sz w:val="28"/>
          <w:szCs w:val="28"/>
          <w:cs/>
        </w:rPr>
        <w:t>กำไร</w:t>
      </w:r>
      <w:r>
        <w:rPr>
          <w:rFonts w:ascii="Angsana New" w:hAnsi="Angsana New"/>
          <w:sz w:val="28"/>
          <w:szCs w:val="28"/>
        </w:rPr>
        <w:t xml:space="preserve"> (</w:t>
      </w:r>
      <w:r w:rsidRPr="00EB4282">
        <w:rPr>
          <w:rFonts w:ascii="Angsana New" w:hAnsi="Angsana New" w:hint="cs"/>
          <w:sz w:val="28"/>
          <w:szCs w:val="28"/>
          <w:cs/>
        </w:rPr>
        <w:t>ขาดทุน</w:t>
      </w:r>
      <w:r>
        <w:rPr>
          <w:rFonts w:ascii="Angsana New" w:hAnsi="Angsana New"/>
          <w:sz w:val="28"/>
          <w:szCs w:val="28"/>
        </w:rPr>
        <w:t xml:space="preserve">) </w:t>
      </w:r>
      <w:r w:rsidRPr="008C6DCB">
        <w:rPr>
          <w:rFonts w:ascii="Angsana New" w:hAnsi="Angsana New"/>
          <w:sz w:val="28"/>
          <w:szCs w:val="28"/>
          <w:cs/>
        </w:rPr>
        <w:t>ต่อหุ้นขั้นพื้นฐาน</w:t>
      </w:r>
      <w:r w:rsidRPr="00A8370D">
        <w:rPr>
          <w:rFonts w:ascii="Angsana New" w:hAnsi="Angsana New"/>
          <w:sz w:val="28"/>
          <w:szCs w:val="28"/>
          <w:cs/>
        </w:rPr>
        <w:t>สำหรับรอบ</w:t>
      </w:r>
      <w:r w:rsidRPr="000E4ECE">
        <w:rPr>
          <w:rFonts w:ascii="Angsana New" w:hAnsi="Angsana New"/>
          <w:sz w:val="28"/>
          <w:szCs w:val="28"/>
          <w:cs/>
        </w:rPr>
        <w:t>ระยะเวลา</w:t>
      </w:r>
      <w:r w:rsidR="006F2173">
        <w:rPr>
          <w:rFonts w:ascii="Angsana New" w:hAnsi="Angsana New" w:hint="cs"/>
          <w:sz w:val="28"/>
          <w:szCs w:val="28"/>
          <w:cs/>
        </w:rPr>
        <w:t>หก</w:t>
      </w:r>
      <w:r w:rsidRPr="000E4ECE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0E4ECE">
        <w:rPr>
          <w:rFonts w:ascii="Angsana New" w:hAnsi="Angsana New"/>
          <w:sz w:val="28"/>
          <w:szCs w:val="28"/>
        </w:rPr>
        <w:t xml:space="preserve"> 30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56764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1142"/>
        <w:gridCol w:w="86"/>
        <w:gridCol w:w="1060"/>
        <w:gridCol w:w="87"/>
        <w:gridCol w:w="1135"/>
        <w:gridCol w:w="89"/>
        <w:gridCol w:w="1166"/>
      </w:tblGrid>
      <w:tr w:rsidR="00A7700B" w:rsidRPr="00EC08B1" w14:paraId="5EE06156" w14:textId="77777777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5AFA883" w14:textId="77777777" w:rsidR="00A7700B" w:rsidRPr="00EB4282" w:rsidRDefault="00A7700B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A7700B" w:rsidRPr="00273E96" w14:paraId="28BD7F69" w14:textId="77777777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6102FF79" w14:textId="77777777" w:rsidR="00A7700B" w:rsidRPr="002721AA" w:rsidRDefault="00A7700B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FBFFD" w14:textId="77777777" w:rsidR="00A7700B" w:rsidRPr="002721AA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645307E" w14:textId="77777777" w:rsidR="00A7700B" w:rsidRPr="002721AA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2149D" w14:textId="77777777" w:rsidR="00A7700B" w:rsidRPr="00EB4282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7700B" w:rsidRPr="00273E96" w14:paraId="40F186CF" w14:textId="77777777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08CDB7B7" w14:textId="77777777" w:rsidR="00A7700B" w:rsidRPr="00EB4282" w:rsidRDefault="00A7700B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D8F6B" w14:textId="77777777" w:rsidR="00A7700B" w:rsidRPr="002721AA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3CE98" w14:textId="77777777" w:rsidR="00A7700B" w:rsidRPr="002721AA" w:rsidRDefault="00A7700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96513" w14:textId="77777777" w:rsidR="00A7700B" w:rsidRPr="002721AA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2876B28" w14:textId="77777777" w:rsidR="00A7700B" w:rsidRPr="002721AA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6D4E5" w14:textId="77777777" w:rsidR="00A7700B" w:rsidRPr="002721AA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2163A" w14:textId="77777777" w:rsidR="00A7700B" w:rsidRPr="002721AA" w:rsidRDefault="00A7700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BA262" w14:textId="77777777" w:rsidR="00A7700B" w:rsidRPr="002721AA" w:rsidRDefault="00A7700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7700B" w:rsidRPr="00273E96" w14:paraId="703FE10A" w14:textId="7777777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0CCD7AC2" w14:textId="3A47173E" w:rsidR="00A7700B" w:rsidRPr="00EB4282" w:rsidRDefault="00A7700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="00FD532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B29DC" w14:textId="77777777" w:rsidR="00A7700B" w:rsidRPr="002721AA" w:rsidRDefault="00A7700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75B1BE67" w14:textId="77777777" w:rsidR="00A7700B" w:rsidRPr="002721AA" w:rsidRDefault="00A7700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25B52" w14:textId="77777777" w:rsidR="00A7700B" w:rsidRPr="002721AA" w:rsidRDefault="00A7700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CD633D5" w14:textId="77777777" w:rsidR="00A7700B" w:rsidRPr="002721AA" w:rsidRDefault="00A7700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F1A18" w14:textId="77777777" w:rsidR="00A7700B" w:rsidRPr="002721AA" w:rsidRDefault="00A7700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CE8C888" w14:textId="77777777" w:rsidR="00A7700B" w:rsidRPr="002721AA" w:rsidRDefault="00A7700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203FD" w14:textId="77777777" w:rsidR="00A7700B" w:rsidRPr="002721AA" w:rsidRDefault="00A7700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A7700B" w:rsidRPr="00B425C5" w14:paraId="77AC9634" w14:textId="77777777" w:rsidTr="00B54C48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5DA93E8F" w14:textId="77777777" w:rsidR="00A7700B" w:rsidRPr="00B425C5" w:rsidRDefault="00A7700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CC97" w14:textId="3CB0883E" w:rsidR="00A7700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66436" w:rsidRPr="00C02E5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02E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6436" w:rsidRPr="00C02E56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8037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9220" w14:textId="77777777" w:rsidR="00A7700B" w:rsidRPr="006738AE" w:rsidRDefault="00A7700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6CCA43A" w14:textId="01E87CEC" w:rsidR="00A7700B" w:rsidRPr="006738AE" w:rsidRDefault="009A393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66,181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0D4D" w14:textId="77777777" w:rsidR="00A7700B" w:rsidRPr="006738AE" w:rsidRDefault="00A7700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199C20B6" w14:textId="6581DE0E" w:rsidR="00A7700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66436" w:rsidRPr="00C02E5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2E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6436" w:rsidRPr="00C02E5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39D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A283" w14:textId="77777777" w:rsidR="00A7700B" w:rsidRPr="00271AB0" w:rsidRDefault="00A7700B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282A3E81" w14:textId="45F55797" w:rsidR="00A7700B" w:rsidRPr="00271AB0" w:rsidRDefault="009A393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63,489</w:t>
            </w:r>
          </w:p>
        </w:tc>
      </w:tr>
      <w:tr w:rsidR="00A7700B" w:rsidRPr="00B425C5" w14:paraId="3E5D71E3" w14:textId="77777777" w:rsidTr="00B54C48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30B43B3" w14:textId="77777777" w:rsidR="00A7700B" w:rsidRPr="00EB4282" w:rsidRDefault="00A7700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F8C7" w14:textId="77777777" w:rsidR="00A7700B" w:rsidRPr="00C02E56" w:rsidRDefault="00A7700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C076" w14:textId="77777777" w:rsidR="00A7700B" w:rsidRPr="006738AE" w:rsidRDefault="00A7700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618445D" w14:textId="77777777" w:rsidR="00A7700B" w:rsidRPr="006738AE" w:rsidRDefault="00A7700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60ED" w14:textId="77777777" w:rsidR="00A7700B" w:rsidRPr="006738AE" w:rsidRDefault="00A7700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58AA4654" w14:textId="77777777" w:rsidR="00A7700B" w:rsidRPr="00C02E56" w:rsidRDefault="00A7700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E374" w14:textId="77777777" w:rsidR="00A7700B" w:rsidRPr="00271AB0" w:rsidRDefault="00A7700B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481A91F0" w14:textId="77777777" w:rsidR="00A7700B" w:rsidRPr="00271AB0" w:rsidRDefault="00A7700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00B" w:rsidRPr="00B425C5" w14:paraId="720EA126" w14:textId="77777777" w:rsidTr="00B54C48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21E6F92B" w14:textId="77777777" w:rsidR="00A7700B" w:rsidRPr="00B425C5" w:rsidRDefault="00A7700B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A915" w14:textId="31BF0F5D" w:rsidR="00A7700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299,23</w:t>
            </w:r>
            <w:r w:rsidR="004C7E13" w:rsidRPr="00C02E5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68E4" w14:textId="77777777" w:rsidR="00A7700B" w:rsidRPr="006738AE" w:rsidRDefault="00A7700B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2F4B9A2" w14:textId="1F907557" w:rsidR="00A7700B" w:rsidRPr="006738AE" w:rsidRDefault="009A393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6EA4" w14:textId="77777777" w:rsidR="00A7700B" w:rsidRPr="006738AE" w:rsidRDefault="00A7700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63DB6DE8" w14:textId="3B7DFB4A" w:rsidR="00A7700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02E56">
              <w:rPr>
                <w:rFonts w:asciiTheme="majorBidi" w:hAnsiTheme="majorBidi"/>
                <w:sz w:val="28"/>
                <w:szCs w:val="28"/>
              </w:rPr>
              <w:t>299,23</w:t>
            </w:r>
            <w:r w:rsidR="004C7E13" w:rsidRPr="00C02E56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3F6F" w14:textId="77777777" w:rsidR="00A7700B" w:rsidRPr="00271AB0" w:rsidRDefault="00A7700B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</w:tcPr>
          <w:p w14:paraId="47D28394" w14:textId="77824B59" w:rsidR="00A7700B" w:rsidRPr="00271AB0" w:rsidRDefault="009A393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A7700B" w:rsidRPr="00B425C5" w14:paraId="06D1404A" w14:textId="77777777" w:rsidTr="00B54C48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2D96" w14:textId="77777777" w:rsidR="00A7700B" w:rsidRPr="00B425C5" w:rsidRDefault="00A7700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6693DB" w14:textId="482CFFB1" w:rsidR="00A7700B" w:rsidRPr="00C02E56" w:rsidRDefault="00F91CC2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6A431385" w14:textId="77777777" w:rsidR="00A7700B" w:rsidRPr="006738AE" w:rsidRDefault="00A7700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50C2CA" w14:textId="19F04D26" w:rsidR="00A7700B" w:rsidRPr="006738AE" w:rsidRDefault="009A393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8151" w14:textId="77777777" w:rsidR="00A7700B" w:rsidRPr="006738AE" w:rsidRDefault="00A7700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6FAA2" w14:textId="7B616E53" w:rsidR="00A7700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FC95" w14:textId="77777777" w:rsidR="00A7700B" w:rsidRPr="00271AB0" w:rsidRDefault="00A7700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BB0FB" w14:textId="58625ED8" w:rsidR="00A7700B" w:rsidRPr="00EB4282" w:rsidRDefault="009A393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0.22</w:t>
            </w:r>
          </w:p>
        </w:tc>
      </w:tr>
    </w:tbl>
    <w:p w14:paraId="5854ED8D" w14:textId="26F330F9" w:rsidR="00C031B0" w:rsidRDefault="00BF3EB6" w:rsidP="00471D0D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C723CE">
        <w:rPr>
          <w:rFonts w:asciiTheme="majorBidi" w:eastAsia="Malgun Gothic" w:hAnsiTheme="majorBidi" w:cs="Angsana New"/>
          <w:sz w:val="28"/>
          <w:cs/>
          <w:lang w:val="en-US"/>
        </w:rPr>
        <w:lastRenderedPageBreak/>
        <w:t>กำไรต่อหุ้นปรับลดแสดงดังนี้</w:t>
      </w:r>
    </w:p>
    <w:tbl>
      <w:tblPr>
        <w:tblW w:w="4782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1142"/>
        <w:gridCol w:w="86"/>
        <w:gridCol w:w="1060"/>
        <w:gridCol w:w="87"/>
        <w:gridCol w:w="1135"/>
        <w:gridCol w:w="89"/>
        <w:gridCol w:w="1166"/>
      </w:tblGrid>
      <w:tr w:rsidR="00D931DB" w:rsidRPr="00EB4282" w14:paraId="036A1305" w14:textId="77777777" w:rsidTr="00D931DB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78F1D" w14:textId="77777777" w:rsidR="00D931DB" w:rsidRPr="00EB4282" w:rsidRDefault="00D931DB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931DB" w:rsidRPr="00EB4282" w14:paraId="777506F3" w14:textId="77777777" w:rsidTr="00D931DB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1768653C" w14:textId="77777777" w:rsidR="00D931DB" w:rsidRPr="002721AA" w:rsidRDefault="00D931DB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06E0A" w14:textId="77777777" w:rsidR="00D931DB" w:rsidRPr="002721AA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A8A34CB" w14:textId="77777777" w:rsidR="00D931DB" w:rsidRPr="002721AA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854AC" w14:textId="77777777" w:rsidR="00D931DB" w:rsidRPr="00EB4282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931DB" w:rsidRPr="002721AA" w14:paraId="210105D1" w14:textId="77777777" w:rsidTr="00D931DB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5F988885" w14:textId="77777777" w:rsidR="00D931DB" w:rsidRPr="00EB4282" w:rsidRDefault="00D931DB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A340C" w14:textId="77777777" w:rsidR="00D931DB" w:rsidRPr="002721AA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BB97A" w14:textId="77777777" w:rsidR="00D931DB" w:rsidRPr="002721AA" w:rsidRDefault="00D931D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766BE" w14:textId="77777777" w:rsidR="00D931DB" w:rsidRPr="002721AA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8ED76BD" w14:textId="77777777" w:rsidR="00D931DB" w:rsidRPr="002721AA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12A44" w14:textId="77777777" w:rsidR="00D931DB" w:rsidRPr="002721AA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F6B56" w14:textId="77777777" w:rsidR="00D931DB" w:rsidRPr="002721AA" w:rsidRDefault="00D931D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5AD2A" w14:textId="77777777" w:rsidR="00D931DB" w:rsidRPr="002721AA" w:rsidRDefault="00D931D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931DB" w:rsidRPr="002721AA" w14:paraId="2721C6C2" w14:textId="77777777" w:rsidTr="00D931D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F48E96F" w14:textId="77777777" w:rsidR="00D931DB" w:rsidRPr="00EB4282" w:rsidRDefault="00D931D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01E3D" w14:textId="77777777" w:rsidR="00D931DB" w:rsidRPr="002721AA" w:rsidRDefault="00D931D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004FEFA" w14:textId="77777777" w:rsidR="00D931DB" w:rsidRPr="002721AA" w:rsidRDefault="00D931D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67730" w14:textId="77777777" w:rsidR="00D931DB" w:rsidRPr="002721AA" w:rsidRDefault="00D931D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55075962" w14:textId="77777777" w:rsidR="00D931DB" w:rsidRPr="002721AA" w:rsidRDefault="00D931D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CE27D" w14:textId="77777777" w:rsidR="00D931DB" w:rsidRPr="002721AA" w:rsidRDefault="00D931D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1899FBE" w14:textId="77777777" w:rsidR="00D931DB" w:rsidRPr="002721AA" w:rsidRDefault="00D931D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1F6B1" w14:textId="77777777" w:rsidR="00D931DB" w:rsidRPr="002721AA" w:rsidRDefault="00D931D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D931DB" w:rsidRPr="00271AB0" w14:paraId="38C666ED" w14:textId="77777777" w:rsidTr="00C5606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55D2CDE0" w14:textId="77777777" w:rsidR="00D931DB" w:rsidRPr="00B425C5" w:rsidRDefault="00D931D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C92" w14:textId="4082788A" w:rsidR="00D931D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4C7E13" w:rsidRPr="00C02E56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D170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199F" w14:textId="77777777" w:rsidR="00D931DB" w:rsidRPr="006738AE" w:rsidRDefault="00D931D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721C586" w14:textId="4012AD86" w:rsidR="00D931DB" w:rsidRPr="006738AE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26,594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7A93" w14:textId="77777777" w:rsidR="00D931DB" w:rsidRPr="006738AE" w:rsidRDefault="00D931D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2BA22B86" w14:textId="2797C13A" w:rsidR="00D931D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41,108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C9085" w14:textId="77777777" w:rsidR="00D931DB" w:rsidRPr="00271AB0" w:rsidRDefault="00D931DB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AF0F3D0" w14:textId="03DC95DB" w:rsidR="00D931DB" w:rsidRPr="00271AB0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25,492</w:t>
            </w:r>
          </w:p>
        </w:tc>
      </w:tr>
      <w:tr w:rsidR="00D931DB" w:rsidRPr="00271AB0" w14:paraId="57497110" w14:textId="77777777" w:rsidTr="00C5606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2E676F63" w14:textId="77777777" w:rsidR="00D931DB" w:rsidRPr="00EB4282" w:rsidRDefault="00D931D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8E1E9" w14:textId="77777777" w:rsidR="00D931DB" w:rsidRPr="00C02E56" w:rsidRDefault="00D931D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8349" w14:textId="77777777" w:rsidR="00D931DB" w:rsidRPr="006738AE" w:rsidRDefault="00D931D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90C409D" w14:textId="77777777" w:rsidR="00D931DB" w:rsidRPr="006738AE" w:rsidRDefault="00D931D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B09C" w14:textId="77777777" w:rsidR="00D931DB" w:rsidRPr="006738AE" w:rsidRDefault="00D931D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15DF27E4" w14:textId="77777777" w:rsidR="00D931DB" w:rsidRPr="00C02E56" w:rsidRDefault="00D931D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19CA" w14:textId="77777777" w:rsidR="00D931DB" w:rsidRPr="00271AB0" w:rsidRDefault="00D931DB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78C2A8E" w14:textId="77777777" w:rsidR="00D931DB" w:rsidRPr="00271AB0" w:rsidRDefault="00D931D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31DB" w:rsidRPr="00271AB0" w14:paraId="43EE62FE" w14:textId="77777777" w:rsidTr="00C5606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378346CF" w14:textId="77777777" w:rsidR="00D931DB" w:rsidRPr="00B425C5" w:rsidRDefault="00D931DB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03E6D" w14:textId="053C783F" w:rsidR="00D931DB" w:rsidRPr="00C02E56" w:rsidRDefault="0019769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358,46</w:t>
            </w:r>
            <w:r w:rsidR="004C7E13" w:rsidRPr="00C02E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7C386" w14:textId="77777777" w:rsidR="00D931DB" w:rsidRPr="006738AE" w:rsidRDefault="00D931DB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004C30D" w14:textId="4998B82A" w:rsidR="00D931DB" w:rsidRPr="006738AE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7541" w14:textId="77777777" w:rsidR="00D931DB" w:rsidRPr="006738AE" w:rsidRDefault="00D931D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1F8E2CE9" w14:textId="0503084A" w:rsidR="00D931DB" w:rsidRPr="00C02E56" w:rsidRDefault="0019769C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02E56">
              <w:rPr>
                <w:rFonts w:asciiTheme="majorBidi" w:hAnsiTheme="majorBidi"/>
                <w:sz w:val="28"/>
                <w:szCs w:val="28"/>
              </w:rPr>
              <w:t>358,46</w:t>
            </w:r>
            <w:r w:rsidR="004C7E13" w:rsidRPr="00C02E56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B65F" w14:textId="77777777" w:rsidR="00D931DB" w:rsidRPr="00271AB0" w:rsidRDefault="00D931DB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22A182E" w14:textId="1B3D62FF" w:rsidR="00D931DB" w:rsidRPr="00271AB0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D931DB" w:rsidRPr="00EB4282" w14:paraId="7340455E" w14:textId="77777777" w:rsidTr="00C5606B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92A6" w14:textId="77777777" w:rsidR="00D931DB" w:rsidRPr="00B425C5" w:rsidRDefault="00D931D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EC51D" w14:textId="1DEC3158" w:rsidR="00D931DB" w:rsidRPr="00C02E56" w:rsidRDefault="00F91CC2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02D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9769C"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6BDCEF6E" w14:textId="77777777" w:rsidR="00D931DB" w:rsidRPr="006738AE" w:rsidRDefault="00D931D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3F95" w14:textId="5E50EFC7" w:rsidR="00D931DB" w:rsidRPr="006738AE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5EAE7" w14:textId="77777777" w:rsidR="00D931DB" w:rsidRPr="006738AE" w:rsidRDefault="00D931D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18D76" w14:textId="3F5989B4" w:rsidR="00D931DB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</w:t>
            </w:r>
            <w:r w:rsidR="0019769C"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CD749" w14:textId="77777777" w:rsidR="00D931DB" w:rsidRPr="00271AB0" w:rsidRDefault="00D931D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BE941" w14:textId="6F7A9D1D" w:rsidR="00D931DB" w:rsidRPr="00EB4282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0.09</w:t>
            </w:r>
          </w:p>
        </w:tc>
      </w:tr>
      <w:tr w:rsidR="000442D7" w:rsidRPr="00EC08B1" w14:paraId="13E90B0C" w14:textId="77777777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31BB3E" w14:textId="7B965823" w:rsidR="000442D7" w:rsidRPr="00EB4282" w:rsidRDefault="000442D7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6A59" w:rsidRPr="00EB4282" w14:paraId="34DB12D2" w14:textId="77777777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996596" w14:textId="77777777" w:rsidR="00826A59" w:rsidRPr="00EB4282" w:rsidRDefault="00826A59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26A59" w:rsidRPr="00EB4282" w14:paraId="40B75BDB" w14:textId="77777777">
        <w:trPr>
          <w:trHeight w:val="249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536DC845" w14:textId="77777777" w:rsidR="00826A59" w:rsidRPr="002721AA" w:rsidRDefault="00826A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8F1EF" w14:textId="77777777" w:rsidR="00826A59" w:rsidRPr="002721AA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2D5622C2" w14:textId="77777777" w:rsidR="00826A59" w:rsidRPr="002721AA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04A83" w14:textId="77777777" w:rsidR="00826A59" w:rsidRPr="00EB4282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26A59" w:rsidRPr="002721AA" w14:paraId="4A527D8D" w14:textId="77777777">
        <w:trPr>
          <w:trHeight w:val="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554BB959" w14:textId="77777777" w:rsidR="00826A59" w:rsidRPr="00EB4282" w:rsidRDefault="00826A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26E89" w14:textId="77777777" w:rsidR="00826A59" w:rsidRPr="002721AA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76A7E" w14:textId="77777777" w:rsidR="00826A59" w:rsidRPr="002721AA" w:rsidRDefault="00826A59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D2CC0" w14:textId="77777777" w:rsidR="00826A59" w:rsidRPr="002721AA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E1ABECE" w14:textId="77777777" w:rsidR="00826A59" w:rsidRPr="002721AA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6C4BF" w14:textId="77777777" w:rsidR="00826A59" w:rsidRPr="002721AA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69A0B" w14:textId="77777777" w:rsidR="00826A59" w:rsidRPr="002721AA" w:rsidRDefault="00826A59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07CDA" w14:textId="77777777" w:rsidR="00826A59" w:rsidRPr="002721AA" w:rsidRDefault="00826A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26A59" w:rsidRPr="002721AA" w14:paraId="1673D277" w14:textId="77777777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59A77991" w14:textId="159FCFC2" w:rsidR="00826A59" w:rsidRPr="00EB4282" w:rsidRDefault="00826A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EB428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865F" w14:textId="77777777" w:rsidR="00826A59" w:rsidRPr="002721AA" w:rsidRDefault="00826A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6802A40E" w14:textId="77777777" w:rsidR="00826A59" w:rsidRPr="002721AA" w:rsidRDefault="00826A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C9A1B" w14:textId="77777777" w:rsidR="00826A59" w:rsidRPr="002721AA" w:rsidRDefault="00826A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2390E2AA" w14:textId="77777777" w:rsidR="00826A59" w:rsidRPr="002721AA" w:rsidRDefault="00826A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459F8" w14:textId="77777777" w:rsidR="00826A59" w:rsidRPr="002721AA" w:rsidRDefault="00826A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70C3A24" w14:textId="77777777" w:rsidR="00826A59" w:rsidRPr="002721AA" w:rsidRDefault="00826A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F2FA7" w14:textId="77777777" w:rsidR="00826A59" w:rsidRPr="002721AA" w:rsidRDefault="00826A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826A59" w:rsidRPr="00271AB0" w14:paraId="4F05DC3C" w14:textId="77777777" w:rsidTr="00C5606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745DECEE" w14:textId="77777777" w:rsidR="00826A59" w:rsidRPr="00B425C5" w:rsidRDefault="00826A59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4E29" w14:textId="5ECE9A8B" w:rsidR="00826A59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90CF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02E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2E56" w:rsidRPr="00C02E56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5A0E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63B7" w14:textId="77777777" w:rsidR="00826A59" w:rsidRPr="006738AE" w:rsidRDefault="00826A59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224681B" w14:textId="7063F48E" w:rsidR="00826A59" w:rsidRPr="006738AE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66,181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9AC5" w14:textId="77777777" w:rsidR="00826A59" w:rsidRPr="006738AE" w:rsidRDefault="00826A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26D02B92" w14:textId="1D8995BA" w:rsidR="00826A59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2E56" w:rsidRPr="00C02E5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2E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2E56" w:rsidRPr="00C02E5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39D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35C4" w14:textId="77777777" w:rsidR="00826A59" w:rsidRPr="00271AB0" w:rsidRDefault="00826A59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72F5CBE" w14:textId="202F73EE" w:rsidR="00826A59" w:rsidRPr="00271AB0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63,489</w:t>
            </w:r>
          </w:p>
        </w:tc>
      </w:tr>
      <w:tr w:rsidR="00826A59" w:rsidRPr="00271AB0" w14:paraId="125642D7" w14:textId="77777777" w:rsidTr="00C5606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2EDEC343" w14:textId="77777777" w:rsidR="00826A59" w:rsidRPr="00EB4282" w:rsidRDefault="00826A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B689" w14:textId="77777777" w:rsidR="00826A59" w:rsidRPr="00C02E56" w:rsidRDefault="00826A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6D67" w14:textId="77777777" w:rsidR="00826A59" w:rsidRPr="006738AE" w:rsidRDefault="00826A59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C39D4C6" w14:textId="77777777" w:rsidR="00826A59" w:rsidRPr="006738AE" w:rsidRDefault="00826A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66ED" w14:textId="77777777" w:rsidR="00826A59" w:rsidRPr="006738AE" w:rsidRDefault="00826A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B0D7860" w14:textId="77777777" w:rsidR="00826A59" w:rsidRPr="00C02E56" w:rsidRDefault="00826A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D277" w14:textId="77777777" w:rsidR="00826A59" w:rsidRPr="00271AB0" w:rsidRDefault="00826A59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CA0608" w14:textId="77777777" w:rsidR="00826A59" w:rsidRPr="00271AB0" w:rsidRDefault="00826A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6A59" w:rsidRPr="00271AB0" w14:paraId="1249AF49" w14:textId="77777777" w:rsidTr="00C5606B">
        <w:trPr>
          <w:trHeight w:val="264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14:paraId="124EF518" w14:textId="77777777" w:rsidR="00826A59" w:rsidRPr="00B425C5" w:rsidRDefault="00826A59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5C07" w14:textId="4CE57164" w:rsidR="00826A59" w:rsidRPr="00C02E56" w:rsidRDefault="00C5606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sz w:val="28"/>
                <w:szCs w:val="28"/>
              </w:rPr>
              <w:t>354,83</w:t>
            </w:r>
            <w:r w:rsidR="00C02E56" w:rsidRPr="00C02E5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6F3B" w14:textId="77777777" w:rsidR="00826A59" w:rsidRPr="006738AE" w:rsidRDefault="00826A59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597F97C" w14:textId="485647B5" w:rsidR="00826A59" w:rsidRPr="006738AE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D5BA" w14:textId="77777777" w:rsidR="00826A59" w:rsidRPr="006738AE" w:rsidRDefault="00826A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2BF60595" w14:textId="283F090A" w:rsidR="00826A59" w:rsidRPr="00C02E56" w:rsidRDefault="00C5606B">
            <w:pPr>
              <w:snapToGrid w:val="0"/>
              <w:ind w:right="7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02E56">
              <w:rPr>
                <w:rFonts w:asciiTheme="majorBidi" w:hAnsiTheme="majorBidi"/>
                <w:sz w:val="28"/>
                <w:szCs w:val="28"/>
              </w:rPr>
              <w:t>354,83</w:t>
            </w:r>
            <w:r w:rsidR="00C02E56" w:rsidRPr="00C02E5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0E3C6" w14:textId="77777777" w:rsidR="00826A59" w:rsidRPr="00271AB0" w:rsidRDefault="00826A59">
            <w:pPr>
              <w:snapToGrid w:val="0"/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C6ED0B7" w14:textId="5DD937A0" w:rsidR="00826A59" w:rsidRPr="00271AB0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826A59" w:rsidRPr="00EB4282" w14:paraId="2E1F8707" w14:textId="77777777" w:rsidTr="00C5606B">
        <w:trPr>
          <w:trHeight w:val="251"/>
        </w:trPr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3CD7" w14:textId="77777777" w:rsidR="00826A59" w:rsidRPr="00B425C5" w:rsidRDefault="00826A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282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B425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B42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E8DC39" w14:textId="7811E153" w:rsidR="00826A59" w:rsidRPr="00C02E56" w:rsidRDefault="00F91CC2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</w:t>
            </w:r>
            <w:r w:rsidR="00C5606B"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28554190" w14:textId="77777777" w:rsidR="00826A59" w:rsidRPr="006738AE" w:rsidRDefault="00826A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0F665" w14:textId="047ED1BE" w:rsidR="00826A59" w:rsidRPr="006738AE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96CAA" w14:textId="77777777" w:rsidR="00826A59" w:rsidRPr="006738AE" w:rsidRDefault="00826A59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8A85C8" w14:textId="0F399759" w:rsidR="00826A59" w:rsidRPr="00C02E56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</w:t>
            </w:r>
            <w:r w:rsidR="00C5606B" w:rsidRPr="00C02E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2332" w14:textId="77777777" w:rsidR="00826A59" w:rsidRPr="00271AB0" w:rsidRDefault="00826A59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21154" w14:textId="2DF1C45C" w:rsidR="00826A59" w:rsidRPr="00EB4282" w:rsidRDefault="00F91CC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0.22</w:t>
            </w:r>
          </w:p>
        </w:tc>
      </w:tr>
    </w:tbl>
    <w:p w14:paraId="05991C61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1650B53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6C50B710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759630B6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6044D63D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2B8A5297" w14:textId="77777777" w:rsidR="00FE19AB" w:rsidRDefault="00FE19AB" w:rsidP="004A1C20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4D16D249" w14:textId="77777777" w:rsidR="00F32032" w:rsidRPr="004A1C20" w:rsidRDefault="00F32032" w:rsidP="004A1C20">
      <w:pPr>
        <w:overflowPunct w:val="0"/>
        <w:autoSpaceDE w:val="0"/>
        <w:autoSpaceDN w:val="0"/>
        <w:adjustRightInd w:val="0"/>
        <w:spacing w:before="24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</w:p>
    <w:p w14:paraId="64BFC848" w14:textId="6D62E286" w:rsidR="009C28E1" w:rsidRPr="00EB4282" w:rsidRDefault="00BF2407" w:rsidP="004227E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lastRenderedPageBreak/>
        <w:t>ข้อมูลทางการเงินจำแนกตามส่วนงานและการจำแนกรายได้</w:t>
      </w:r>
    </w:p>
    <w:p w14:paraId="60E088A8" w14:textId="3B19121D" w:rsidR="00A009ED" w:rsidRPr="00FB19D2" w:rsidRDefault="00A009ED" w:rsidP="0021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87"/>
        <w:jc w:val="thaiDistribute"/>
        <w:rPr>
          <w:rFonts w:ascii="Angsana New" w:hAnsi="Angsana New"/>
          <w:i/>
          <w:iCs/>
          <w:sz w:val="28"/>
          <w:szCs w:val="28"/>
        </w:rPr>
      </w:pPr>
      <w:r w:rsidRPr="00EB4282">
        <w:rPr>
          <w:rFonts w:ascii="Angsana New" w:hAnsi="Angsana New" w:hint="cs"/>
          <w:i/>
          <w:iCs/>
          <w:sz w:val="28"/>
          <w:szCs w:val="28"/>
          <w:cs/>
        </w:rPr>
        <w:t>ส่วนงานภูมิศาสตร์</w:t>
      </w:r>
    </w:p>
    <w:p w14:paraId="6CA02FA2" w14:textId="2A5CE011" w:rsidR="00A009ED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A009ED" w:rsidRPr="00EB4282">
        <w:rPr>
          <w:rFonts w:ascii="Angsana New" w:hAnsi="Angsana New" w:hint="cs"/>
          <w:sz w:val="28"/>
          <w:szCs w:val="28"/>
          <w:cs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1CE684E8" w14:textId="27FC53D7" w:rsidR="00237909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237909" w:rsidRPr="00EB4282">
        <w:rPr>
          <w:rFonts w:ascii="Angsana New" w:hAnsi="Angsana New" w:hint="cs"/>
          <w:i/>
          <w:iCs/>
          <w:sz w:val="28"/>
          <w:szCs w:val="28"/>
          <w:cs/>
        </w:rPr>
        <w:t>ส่วนงานธุรกิจ</w:t>
      </w:r>
    </w:p>
    <w:p w14:paraId="0A2A6214" w14:textId="2211FFAB" w:rsidR="000F5D10" w:rsidRDefault="00BC14AB" w:rsidP="00FE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37909" w:rsidRPr="00EB4282">
        <w:rPr>
          <w:rFonts w:ascii="Angsana New" w:hAnsi="Angsana New" w:hint="cs"/>
          <w:sz w:val="28"/>
          <w:szCs w:val="28"/>
          <w:cs/>
        </w:rPr>
        <w:t>ผู้บริหารเห็นว่า</w:t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EB4282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บริษัทดำเนินกิจการในส่วนงานธุรกิจเดียวคือ ธุรกิจก่อสร้าง</w:t>
      </w:r>
      <w:r w:rsidR="00D070C8" w:rsidRPr="00EB4282">
        <w:rPr>
          <w:rFonts w:ascii="Angsana New" w:hAnsi="Angsana New" w:hint="cs"/>
          <w:sz w:val="28"/>
          <w:szCs w:val="28"/>
          <w:cs/>
        </w:rPr>
        <w:t xml:space="preserve"> </w:t>
      </w:r>
      <w:r w:rsidR="00237909" w:rsidRPr="00EB4282">
        <w:rPr>
          <w:rFonts w:ascii="Angsana New" w:hAnsi="Angsana New" w:hint="cs"/>
          <w:sz w:val="28"/>
          <w:szCs w:val="28"/>
          <w:cs/>
        </w:rPr>
        <w:t>ดังนั้นฝ่ายบริหารจึงพิจารณาว่า</w:t>
      </w:r>
      <w:r w:rsidR="00796A81" w:rsidRPr="00EB4282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EB4282">
        <w:rPr>
          <w:rFonts w:ascii="Angsana New" w:hAnsi="Angsana New" w:hint="cs"/>
          <w:sz w:val="28"/>
          <w:szCs w:val="28"/>
          <w:cs/>
        </w:rPr>
        <w:t>บริษัทมีส่วนงานธุรกิจเพียงส่วนงานเดียว</w:t>
      </w:r>
    </w:p>
    <w:p w14:paraId="3C01E9E2" w14:textId="66F2A536" w:rsidR="002C334E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717396" w:rsidRPr="00EB4282">
        <w:rPr>
          <w:rFonts w:ascii="Angsana New" w:hAnsi="Angsana New" w:hint="cs"/>
          <w:i/>
          <w:iCs/>
          <w:sz w:val="28"/>
          <w:szCs w:val="28"/>
          <w:cs/>
        </w:rPr>
        <w:t>จังหวะเวลาการรับรู้รายได้</w:t>
      </w:r>
    </w:p>
    <w:p w14:paraId="06F269E0" w14:textId="094A4B4D" w:rsidR="00102C84" w:rsidRDefault="00BC14AB" w:rsidP="0010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C334E" w:rsidRPr="00FB19D2">
        <w:rPr>
          <w:rFonts w:ascii="Angsana New" w:hAnsi="Angsana New" w:hint="cs"/>
          <w:sz w:val="28"/>
          <w:szCs w:val="28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FB19D2">
        <w:rPr>
          <w:rFonts w:ascii="Angsana New" w:hAnsi="Angsana New" w:hint="cs"/>
          <w:sz w:val="28"/>
          <w:szCs w:val="28"/>
          <w:cs/>
        </w:rPr>
        <w:t>หนึ่ง</w:t>
      </w:r>
      <w:r w:rsidR="002C334E" w:rsidRPr="00FB19D2">
        <w:rPr>
          <w:rFonts w:ascii="Angsana New" w:hAnsi="Angsana New" w:hint="cs"/>
          <w:sz w:val="28"/>
          <w:szCs w:val="28"/>
          <w:cs/>
        </w:rPr>
        <w:t>ตามภาระที่ต้องปฏิบัติ</w:t>
      </w:r>
      <w:r w:rsidR="00D05CF7" w:rsidRPr="00FB19D2">
        <w:rPr>
          <w:rFonts w:ascii="Angsana New" w:hAnsi="Angsana New" w:hint="cs"/>
          <w:sz w:val="28"/>
          <w:szCs w:val="28"/>
        </w:rPr>
        <w:t xml:space="preserve"> (</w:t>
      </w:r>
      <w:r w:rsidR="008159C6">
        <w:rPr>
          <w:rFonts w:ascii="Angsana New" w:hAnsi="Angsana New"/>
          <w:sz w:val="28"/>
          <w:szCs w:val="28"/>
        </w:rPr>
        <w:t>O</w:t>
      </w:r>
      <w:r w:rsidR="00D05CF7" w:rsidRPr="00FB19D2">
        <w:rPr>
          <w:rFonts w:ascii="Angsana New" w:hAnsi="Angsana New" w:hint="cs"/>
          <w:sz w:val="28"/>
          <w:szCs w:val="28"/>
        </w:rPr>
        <w:t>ver</w:t>
      </w:r>
      <w:r w:rsidR="004436F5" w:rsidRPr="00FB19D2">
        <w:rPr>
          <w:rFonts w:ascii="Angsana New" w:hAnsi="Angsana New" w:hint="cs"/>
          <w:sz w:val="28"/>
          <w:szCs w:val="28"/>
        </w:rPr>
        <w:t xml:space="preserve"> </w:t>
      </w:r>
      <w:r w:rsidR="00D05CF7" w:rsidRPr="00FB19D2">
        <w:rPr>
          <w:rFonts w:ascii="Angsana New" w:hAnsi="Angsana New" w:hint="cs"/>
          <w:sz w:val="28"/>
          <w:szCs w:val="28"/>
        </w:rPr>
        <w:t>time</w:t>
      </w:r>
      <w:r w:rsidR="00287A37" w:rsidRPr="00FB19D2">
        <w:rPr>
          <w:rFonts w:ascii="Angsana New" w:hAnsi="Angsana New" w:hint="cs"/>
          <w:sz w:val="28"/>
          <w:szCs w:val="28"/>
        </w:rPr>
        <w:t>)</w:t>
      </w:r>
      <w:bookmarkStart w:id="2" w:name="_Hlk78289610"/>
    </w:p>
    <w:tbl>
      <w:tblPr>
        <w:tblW w:w="886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80"/>
        <w:gridCol w:w="2160"/>
        <w:gridCol w:w="180"/>
        <w:gridCol w:w="2118"/>
      </w:tblGrid>
      <w:tr w:rsidR="003C04BF" w:rsidRPr="00EB4282" w14:paraId="23ED12AC" w14:textId="77777777" w:rsidTr="005A45F6">
        <w:trPr>
          <w:trHeight w:val="423"/>
        </w:trPr>
        <w:tc>
          <w:tcPr>
            <w:tcW w:w="4230" w:type="dxa"/>
          </w:tcPr>
          <w:p w14:paraId="21D44117" w14:textId="77777777" w:rsidR="003C04BF" w:rsidRPr="00FB19D2" w:rsidRDefault="003C04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D1DA6E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</w:tcPr>
          <w:p w14:paraId="1BB5AE51" w14:textId="77777777" w:rsidR="003C04BF" w:rsidRPr="003C04BF" w:rsidRDefault="003C04BF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3C04BF" w:rsidRPr="00EB4282" w14:paraId="0BCD8FB4" w14:textId="77777777" w:rsidTr="005A45F6">
        <w:trPr>
          <w:trHeight w:val="423"/>
        </w:trPr>
        <w:tc>
          <w:tcPr>
            <w:tcW w:w="4230" w:type="dxa"/>
          </w:tcPr>
          <w:p w14:paraId="58F221A1" w14:textId="77777777" w:rsidR="003C04BF" w:rsidRPr="00FB19D2" w:rsidRDefault="003C04BF" w:rsidP="003C04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0112D3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303C13BA" w14:textId="77777777" w:rsidR="003C04BF" w:rsidRPr="00EB4282" w:rsidRDefault="003C04BF" w:rsidP="005A45F6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C04BF">
              <w:rPr>
                <w:rFonts w:ascii="Angsana New" w:hAnsi="Angsana New" w:hint="cs"/>
                <w:caps/>
                <w:sz w:val="28"/>
                <w:szCs w:val="28"/>
                <w:cs/>
              </w:rPr>
              <w:t>ข้อมูลทางการเงินรวม</w:t>
            </w:r>
            <w:r w:rsidRPr="003C04BF">
              <w:rPr>
                <w:rFonts w:ascii="Angsana New" w:hAnsi="Angsana New"/>
                <w:caps/>
                <w:sz w:val="28"/>
                <w:szCs w:val="28"/>
                <w:cs/>
              </w:rPr>
              <w:t xml:space="preserve"> / ข้อมูลทางการเงินเฉพาะกิจการ</w:t>
            </w:r>
          </w:p>
        </w:tc>
      </w:tr>
      <w:tr w:rsidR="003C04BF" w:rsidRPr="00EB4282" w14:paraId="5242E822" w14:textId="77777777" w:rsidTr="005A45F6">
        <w:trPr>
          <w:trHeight w:val="423"/>
        </w:trPr>
        <w:tc>
          <w:tcPr>
            <w:tcW w:w="4230" w:type="dxa"/>
          </w:tcPr>
          <w:p w14:paraId="680EAAA7" w14:textId="77777777" w:rsidR="003C04BF" w:rsidRPr="00FB19D2" w:rsidRDefault="003C04BF" w:rsidP="003C04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B5C6B3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top w:val="single" w:sz="4" w:space="0" w:color="auto"/>
            </w:tcBorders>
          </w:tcPr>
          <w:p w14:paraId="7994886E" w14:textId="37890672" w:rsidR="003C04BF" w:rsidRPr="003C04BF" w:rsidRDefault="003C04BF" w:rsidP="0058529C">
            <w:pPr>
              <w:tabs>
                <w:tab w:val="clear" w:pos="4451"/>
                <w:tab w:val="left" w:pos="4318"/>
              </w:tabs>
              <w:ind w:left="-108" w:right="48" w:firstLine="10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3C04BF">
              <w:rPr>
                <w:rFonts w:ascii="Angsana New" w:hAnsi="Angsana New"/>
                <w:cap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Pr="003C04BF">
              <w:rPr>
                <w:rFonts w:ascii="Angsana New" w:hAnsi="Angsana New"/>
                <w:caps/>
                <w:sz w:val="28"/>
                <w:szCs w:val="28"/>
              </w:rPr>
              <w:t>3</w:t>
            </w:r>
            <w:r w:rsidR="000E3C3E">
              <w:rPr>
                <w:rFonts w:ascii="Angsana New" w:hAnsi="Angsana New"/>
                <w:caps/>
                <w:sz w:val="28"/>
                <w:szCs w:val="28"/>
              </w:rPr>
              <w:t>0</w:t>
            </w:r>
            <w:r w:rsidRPr="003C04BF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="000E3C3E">
              <w:rPr>
                <w:rFonts w:ascii="Angsana New" w:hAnsi="Angsana New" w:hint="cs"/>
                <w:caps/>
                <w:sz w:val="28"/>
                <w:szCs w:val="28"/>
                <w:cs/>
              </w:rPr>
              <w:t>มิถุนายน</w:t>
            </w:r>
          </w:p>
        </w:tc>
      </w:tr>
      <w:tr w:rsidR="003C04BF" w:rsidRPr="00EB4282" w14:paraId="1173D8F1" w14:textId="77777777" w:rsidTr="000F5D10">
        <w:trPr>
          <w:trHeight w:val="372"/>
        </w:trPr>
        <w:tc>
          <w:tcPr>
            <w:tcW w:w="4230" w:type="dxa"/>
          </w:tcPr>
          <w:p w14:paraId="6BD04A13" w14:textId="77777777" w:rsidR="003C04BF" w:rsidRPr="00EB4282" w:rsidRDefault="003C04BF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0B6A00F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9271B51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C4FD14A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3D1CB5B6" w14:textId="77777777" w:rsidR="003C04BF" w:rsidRPr="00EB428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C04BF" w:rsidRPr="00EB4282" w14:paraId="3087BFA5" w14:textId="77777777" w:rsidTr="00891770">
        <w:trPr>
          <w:trHeight w:val="386"/>
        </w:trPr>
        <w:tc>
          <w:tcPr>
            <w:tcW w:w="4230" w:type="dxa"/>
          </w:tcPr>
          <w:p w14:paraId="24565684" w14:textId="77777777" w:rsidR="003C04BF" w:rsidRPr="008455B7" w:rsidRDefault="003C04BF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F41CBF0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A3982B1" w14:textId="60805F60" w:rsidR="003C04BF" w:rsidRPr="00717E5C" w:rsidRDefault="00891770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4B57853C" w14:textId="77777777" w:rsidR="003C04BF" w:rsidRPr="00717E5C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</w:tcPr>
          <w:p w14:paraId="779F2CD4" w14:textId="2C1D698E" w:rsidR="003C04BF" w:rsidRPr="00EB4282" w:rsidRDefault="00431A8B" w:rsidP="00431A8B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C04BF" w:rsidRPr="00717E5C" w14:paraId="30432949" w14:textId="77777777" w:rsidTr="00891770">
        <w:trPr>
          <w:trHeight w:val="372"/>
        </w:trPr>
        <w:tc>
          <w:tcPr>
            <w:tcW w:w="4230" w:type="dxa"/>
          </w:tcPr>
          <w:p w14:paraId="62CFF5E1" w14:textId="77777777" w:rsidR="003C04BF" w:rsidRPr="00471D0D" w:rsidRDefault="003C04BF">
            <w:pPr>
              <w:tabs>
                <w:tab w:val="clear" w:pos="227"/>
                <w:tab w:val="left" w:pos="273"/>
              </w:tabs>
              <w:ind w:left="18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71D0D">
              <w:rPr>
                <w:rFonts w:ascii="Angsana New" w:hAnsi="Angsana New" w:hint="cs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5F18A9E1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03A0137" w14:textId="5E006576" w:rsidR="003C04BF" w:rsidRPr="00717E5C" w:rsidRDefault="00891770">
            <w:pPr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818,039</w:t>
            </w:r>
          </w:p>
        </w:tc>
        <w:tc>
          <w:tcPr>
            <w:tcW w:w="180" w:type="dxa"/>
          </w:tcPr>
          <w:p w14:paraId="5C4D8B12" w14:textId="77777777" w:rsidR="003C04BF" w:rsidRPr="00717E5C" w:rsidRDefault="003C04BF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25DD278E" w14:textId="6C57C228" w:rsidR="003C04BF" w:rsidRPr="00717E5C" w:rsidRDefault="00150168" w:rsidP="00431A8B">
            <w:pPr>
              <w:ind w:left="1170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874,423</w:t>
            </w:r>
          </w:p>
        </w:tc>
      </w:tr>
      <w:tr w:rsidR="003C04BF" w:rsidRPr="00717E5C" w14:paraId="241B0687" w14:textId="77777777" w:rsidTr="00891770">
        <w:trPr>
          <w:trHeight w:val="372"/>
        </w:trPr>
        <w:tc>
          <w:tcPr>
            <w:tcW w:w="4230" w:type="dxa"/>
          </w:tcPr>
          <w:p w14:paraId="1B939FED" w14:textId="77777777" w:rsidR="003C04BF" w:rsidRPr="00EB4282" w:rsidRDefault="003C04BF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096B08BD" w14:textId="77777777" w:rsidR="003C04BF" w:rsidRPr="00FB19D2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A3AF2A1" w14:textId="736C0E1C" w:rsidR="003C04BF" w:rsidRPr="00717E5C" w:rsidRDefault="00891770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727AFEA0" w14:textId="77777777" w:rsidR="003C04BF" w:rsidRPr="00717E5C" w:rsidRDefault="003C04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73872ECB" w14:textId="5C4651A5" w:rsidR="003C04BF" w:rsidRPr="00717E5C" w:rsidRDefault="00150168" w:rsidP="00431A8B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6A0D90" w:rsidRPr="00717E5C" w14:paraId="525470CF" w14:textId="77777777" w:rsidTr="00891770">
        <w:trPr>
          <w:trHeight w:val="372"/>
        </w:trPr>
        <w:tc>
          <w:tcPr>
            <w:tcW w:w="4230" w:type="dxa"/>
          </w:tcPr>
          <w:p w14:paraId="573497B1" w14:textId="77777777" w:rsidR="006A0D90" w:rsidRPr="00EB4282" w:rsidRDefault="006A0D90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AC402A" w14:textId="77777777" w:rsidR="006A0D90" w:rsidRPr="00FB19D2" w:rsidRDefault="006A0D9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6263D16" w14:textId="77777777" w:rsidR="006A0D90" w:rsidRPr="00717E5C" w:rsidRDefault="006A0D90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0246D0" w14:textId="77777777" w:rsidR="006A0D90" w:rsidRPr="00717E5C" w:rsidRDefault="006A0D9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266380E4" w14:textId="77777777" w:rsidR="006A0D90" w:rsidRDefault="006A0D90" w:rsidP="00431A8B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0253" w:rsidRPr="00F75824" w14:paraId="54EE8B9B" w14:textId="77777777" w:rsidTr="000F5D10">
        <w:trPr>
          <w:trHeight w:val="423"/>
        </w:trPr>
        <w:tc>
          <w:tcPr>
            <w:tcW w:w="4230" w:type="dxa"/>
          </w:tcPr>
          <w:p w14:paraId="096185DF" w14:textId="77777777" w:rsidR="00BD0253" w:rsidRPr="003C04BF" w:rsidRDefault="00BD0253" w:rsidP="003A65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98285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</w:tcPr>
          <w:p w14:paraId="6DF11639" w14:textId="0BB51943" w:rsidR="00BD0253" w:rsidRPr="00EB4282" w:rsidRDefault="00BD0253" w:rsidP="006A0D90">
            <w:pPr>
              <w:tabs>
                <w:tab w:val="clear" w:pos="4451"/>
                <w:tab w:val="left" w:pos="4318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BD0253" w:rsidRPr="00F75824" w14:paraId="4BB26D68" w14:textId="77777777" w:rsidTr="000F5D10">
        <w:trPr>
          <w:trHeight w:val="423"/>
        </w:trPr>
        <w:tc>
          <w:tcPr>
            <w:tcW w:w="4230" w:type="dxa"/>
          </w:tcPr>
          <w:p w14:paraId="5E6E9FBC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F2D4C0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02D8A158" w14:textId="6ADE02BB" w:rsidR="00BD0253" w:rsidRPr="00EB4282" w:rsidRDefault="00E94010" w:rsidP="00733046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BD0253"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="Angsana New" w:hAnsi="Angsana New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D0253" w:rsidRPr="00F75824" w14:paraId="62257109" w14:textId="77777777" w:rsidTr="000F5D10">
        <w:trPr>
          <w:trHeight w:val="423"/>
        </w:trPr>
        <w:tc>
          <w:tcPr>
            <w:tcW w:w="4230" w:type="dxa"/>
          </w:tcPr>
          <w:p w14:paraId="171C10B8" w14:textId="77777777" w:rsidR="00BD0253" w:rsidRPr="00FB19D2" w:rsidRDefault="00BD025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BA1679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  <w:vAlign w:val="center"/>
          </w:tcPr>
          <w:p w14:paraId="3FFCD934" w14:textId="49B74982" w:rsidR="00BD0253" w:rsidRPr="00EB4282" w:rsidRDefault="00BD0253" w:rsidP="007330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18C4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</w:t>
            </w:r>
            <w:r w:rsidR="001C18C4" w:rsidRPr="001C18C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C18C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C18C4">
              <w:rPr>
                <w:rFonts w:ascii="Angsana New" w:hAnsi="Angsana New"/>
                <w:sz w:val="28"/>
                <w:szCs w:val="28"/>
              </w:rPr>
              <w:t>3</w:t>
            </w:r>
            <w:r w:rsidR="001C18C4" w:rsidRPr="001C18C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1C18C4" w:rsidRPr="001C18C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D0253" w:rsidRPr="00F75824" w14:paraId="3123C9BE" w14:textId="77777777" w:rsidTr="000F5D10">
        <w:trPr>
          <w:trHeight w:val="372"/>
        </w:trPr>
        <w:tc>
          <w:tcPr>
            <w:tcW w:w="4230" w:type="dxa"/>
          </w:tcPr>
          <w:p w14:paraId="516E5B9B" w14:textId="77777777" w:rsidR="00BD0253" w:rsidRPr="00EB4282" w:rsidRDefault="00BD0253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1BD3462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28F5CBC" w14:textId="5EB301D5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22E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0E5568F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2936A9FB" w14:textId="632435E4" w:rsidR="00BD0253" w:rsidRPr="00EB428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22E5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D0253" w:rsidRPr="00F75824" w14:paraId="626F3F4B" w14:textId="77777777" w:rsidTr="00891770">
        <w:trPr>
          <w:trHeight w:val="386"/>
        </w:trPr>
        <w:tc>
          <w:tcPr>
            <w:tcW w:w="4230" w:type="dxa"/>
          </w:tcPr>
          <w:p w14:paraId="44FF4368" w14:textId="77777777" w:rsidR="00BD0253" w:rsidRPr="008455B7" w:rsidRDefault="00BD0253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FC9CE44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BFAC63E" w14:textId="22E14A41" w:rsidR="00BD0253" w:rsidRPr="00717E5C" w:rsidRDefault="00891770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E94138F" w14:textId="77777777" w:rsidR="00BD0253" w:rsidRPr="00717E5C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</w:tcPr>
          <w:p w14:paraId="41BF4963" w14:textId="51905110" w:rsidR="00BD0253" w:rsidRPr="00EB4282" w:rsidRDefault="0097218A" w:rsidP="0097218A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D0253" w:rsidRPr="0022616D" w14:paraId="09F5A5FE" w14:textId="77777777" w:rsidTr="00891770">
        <w:trPr>
          <w:trHeight w:val="372"/>
        </w:trPr>
        <w:tc>
          <w:tcPr>
            <w:tcW w:w="4230" w:type="dxa"/>
          </w:tcPr>
          <w:p w14:paraId="60DC0267" w14:textId="14DBE3A6" w:rsidR="00471D0D" w:rsidRPr="00471D0D" w:rsidRDefault="00BD0253" w:rsidP="00503322">
            <w:pPr>
              <w:tabs>
                <w:tab w:val="clear" w:pos="227"/>
                <w:tab w:val="left" w:pos="273"/>
              </w:tabs>
              <w:ind w:left="18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71D0D">
              <w:rPr>
                <w:rFonts w:ascii="Angsana New" w:hAnsi="Angsana New" w:hint="cs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7355014E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F201003" w14:textId="69E8CBDA" w:rsidR="00BD0253" w:rsidRPr="00717E5C" w:rsidRDefault="00891770" w:rsidP="004B37FF">
            <w:pPr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1,791,734</w:t>
            </w:r>
          </w:p>
        </w:tc>
        <w:tc>
          <w:tcPr>
            <w:tcW w:w="180" w:type="dxa"/>
          </w:tcPr>
          <w:p w14:paraId="2C13148A" w14:textId="77777777" w:rsidR="00BD0253" w:rsidRPr="00717E5C" w:rsidRDefault="00BD0253" w:rsidP="00471D0D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7307B69D" w14:textId="0B795C6A" w:rsidR="00BD0253" w:rsidRPr="00717E5C" w:rsidRDefault="0097218A" w:rsidP="0097218A">
            <w:pPr>
              <w:ind w:left="1170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1,679,662</w:t>
            </w:r>
          </w:p>
        </w:tc>
      </w:tr>
      <w:tr w:rsidR="00BD0253" w:rsidRPr="0022616D" w14:paraId="46F87FA7" w14:textId="77777777" w:rsidTr="00891770">
        <w:trPr>
          <w:trHeight w:val="372"/>
        </w:trPr>
        <w:tc>
          <w:tcPr>
            <w:tcW w:w="4230" w:type="dxa"/>
          </w:tcPr>
          <w:p w14:paraId="2FEDA59D" w14:textId="77777777" w:rsidR="00BD0253" w:rsidRPr="00EB4282" w:rsidRDefault="00BD0253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4AF7558C" w14:textId="77777777" w:rsidR="00BD0253" w:rsidRPr="00FB19D2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D99A9B7" w14:textId="54C2AA54" w:rsidR="00BD0253" w:rsidRPr="00717E5C" w:rsidRDefault="00891770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5B107A64" w14:textId="77777777" w:rsidR="00BD0253" w:rsidRPr="00717E5C" w:rsidRDefault="00BD02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22342EEA" w14:textId="7191B619" w:rsidR="00BD0253" w:rsidRPr="00717E5C" w:rsidRDefault="0097218A" w:rsidP="0097218A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</w:tbl>
    <w:p w14:paraId="768024B6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bookmarkStart w:id="3" w:name="_Hlk78280964"/>
      <w:bookmarkEnd w:id="2"/>
    </w:p>
    <w:p w14:paraId="707A99B5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677C0DFD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5FCF1EA7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4EC78090" w14:textId="1DD7AFCE" w:rsidR="003F22AF" w:rsidRPr="003F22AF" w:rsidRDefault="003F22AF" w:rsidP="004227E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เครื่องมือทางการเงิน</w:t>
      </w:r>
    </w:p>
    <w:p w14:paraId="15A30FA2" w14:textId="77777777" w:rsidR="00053488" w:rsidRPr="00EB4282" w:rsidRDefault="00053488" w:rsidP="00053488">
      <w:pPr>
        <w:pStyle w:val="block"/>
        <w:spacing w:after="0" w:line="240" w:lineRule="atLeast"/>
        <w:ind w:left="0" w:firstLine="360"/>
        <w:jc w:val="both"/>
        <w:rPr>
          <w:rFonts w:ascii="Angsana New" w:hAnsi="Angsana New"/>
          <w:i/>
          <w:iCs/>
          <w:sz w:val="28"/>
          <w:szCs w:val="28"/>
          <w:cs/>
          <w:lang w:val="en-US" w:bidi="th-TH"/>
        </w:rPr>
      </w:pPr>
      <w:r w:rsidRPr="00EB4282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>มูลค่าตามบัญชีและมูลค่ายุติธรรม</w:t>
      </w:r>
    </w:p>
    <w:p w14:paraId="04F1BEDD" w14:textId="1D175C6C" w:rsidR="00053488" w:rsidRPr="00C01D5B" w:rsidRDefault="00053488" w:rsidP="00C01D5B">
      <w:pPr>
        <w:pStyle w:val="block"/>
        <w:spacing w:before="120" w:after="0" w:line="240" w:lineRule="atLeast"/>
        <w:ind w:left="36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EB4282">
        <w:rPr>
          <w:rFonts w:ascii="Angsana New" w:hAnsi="Angsana New" w:hint="cs"/>
          <w:sz w:val="28"/>
          <w:szCs w:val="28"/>
          <w:cs/>
          <w:lang w:val="en-US" w:bidi="th-TH"/>
        </w:rPr>
        <w:t>ตารางดังต่อไปนี้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01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1260"/>
        <w:gridCol w:w="182"/>
        <w:gridCol w:w="898"/>
        <w:gridCol w:w="181"/>
        <w:gridCol w:w="888"/>
        <w:gridCol w:w="181"/>
        <w:gridCol w:w="911"/>
        <w:gridCol w:w="180"/>
        <w:gridCol w:w="1001"/>
      </w:tblGrid>
      <w:tr w:rsidR="00053488" w:rsidRPr="00FB19D2" w14:paraId="1AD29017" w14:textId="77777777" w:rsidTr="000F5D10">
        <w:trPr>
          <w:cantSplit/>
          <w:trHeight w:val="20"/>
          <w:tblHeader/>
        </w:trPr>
        <w:tc>
          <w:tcPr>
            <w:tcW w:w="3150" w:type="dxa"/>
            <w:vAlign w:val="bottom"/>
          </w:tcPr>
          <w:p w14:paraId="4933D9DC" w14:textId="77777777" w:rsidR="00053488" w:rsidRPr="00FB19D2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39A1E3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6F0480EA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53488" w:rsidRPr="00FB19D2" w14:paraId="2CFCF740" w14:textId="77777777" w:rsidTr="000F5D10">
        <w:trPr>
          <w:cantSplit/>
          <w:trHeight w:val="20"/>
          <w:tblHeader/>
        </w:trPr>
        <w:tc>
          <w:tcPr>
            <w:tcW w:w="3150" w:type="dxa"/>
            <w:vAlign w:val="bottom"/>
            <w:hideMark/>
          </w:tcPr>
          <w:p w14:paraId="1AEE783B" w14:textId="77777777" w:rsidR="00053488" w:rsidRPr="00FB19D2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8739E9" w14:textId="77777777" w:rsidR="00053488" w:rsidRPr="00FB19D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63C58E9D" w14:textId="7BA7253E" w:rsidR="00053488" w:rsidRPr="00EB4282" w:rsidRDefault="001C7B72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="00053488"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การเงินรวม</w:t>
            </w:r>
          </w:p>
        </w:tc>
      </w:tr>
      <w:tr w:rsidR="00053488" w:rsidRPr="00FB19D2" w14:paraId="497D854C" w14:textId="77777777" w:rsidTr="000F5D10">
        <w:trPr>
          <w:cantSplit/>
          <w:trHeight w:val="20"/>
          <w:tblHeader/>
        </w:trPr>
        <w:tc>
          <w:tcPr>
            <w:tcW w:w="3150" w:type="dxa"/>
            <w:hideMark/>
          </w:tcPr>
          <w:p w14:paraId="7FA62066" w14:textId="77777777" w:rsidR="00053488" w:rsidRPr="00FB19D2" w:rsidRDefault="00053488" w:rsidP="00672B7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335D434" w14:textId="77777777" w:rsidR="00053488" w:rsidRPr="00EB428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31A9F23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0F57F02A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A524B2" w14:textId="77777777" w:rsidR="00053488" w:rsidRPr="00FB19D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053488" w:rsidRPr="00FB19D2" w14:paraId="23AB5E44" w14:textId="77777777" w:rsidTr="000C169C">
        <w:trPr>
          <w:cantSplit/>
          <w:trHeight w:val="20"/>
          <w:tblHeader/>
        </w:trPr>
        <w:tc>
          <w:tcPr>
            <w:tcW w:w="3150" w:type="dxa"/>
            <w:hideMark/>
          </w:tcPr>
          <w:p w14:paraId="6F6F9D22" w14:textId="77777777" w:rsidR="00053488" w:rsidRPr="00FB19D2" w:rsidRDefault="00053488" w:rsidP="00672B7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7EC0A1A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C5EE3" w14:textId="77777777" w:rsidR="00053488" w:rsidRPr="00C25EEF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428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</w:t>
            </w:r>
            <w:r w:rsidRPr="00EB428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182" w:type="dxa"/>
          </w:tcPr>
          <w:p w14:paraId="7DE10354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4997B1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D239C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5C0E5C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FAE7A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523A3" w14:textId="77777777" w:rsidR="00053488" w:rsidRPr="00FB19D2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4E939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5414B6" w14:textId="77777777" w:rsidR="00053488" w:rsidRPr="00FB19D2" w:rsidRDefault="00053488" w:rsidP="00672B7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53488" w:rsidRPr="00FB19D2" w14:paraId="0E331EFB" w14:textId="77777777" w:rsidTr="000C169C">
        <w:trPr>
          <w:cantSplit/>
          <w:trHeight w:val="20"/>
        </w:trPr>
        <w:tc>
          <w:tcPr>
            <w:tcW w:w="3150" w:type="dxa"/>
          </w:tcPr>
          <w:p w14:paraId="004C0982" w14:textId="3504DB08" w:rsidR="00053488" w:rsidRPr="00BA6E90" w:rsidRDefault="00DA7167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053488"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53488"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2720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0015798D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E4C7FA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DD89B0D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9C0FBA4" w14:textId="77777777" w:rsidR="00053488" w:rsidRPr="00BA6E90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B82AC14" w14:textId="77777777" w:rsidR="00053488" w:rsidRPr="00BA6E90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8" w:type="dxa"/>
          </w:tcPr>
          <w:p w14:paraId="4F104B83" w14:textId="77777777" w:rsidR="00053488" w:rsidRPr="00BA6E90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F2DCF09" w14:textId="77777777" w:rsidR="00053488" w:rsidRPr="00AA03FE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B6C5C11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14E32C" w14:textId="77777777" w:rsidR="00053488" w:rsidRPr="00AA03FE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5BF783" w14:textId="77777777" w:rsidR="00053488" w:rsidRPr="00AA03FE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345367FE" w14:textId="77777777" w:rsidTr="00AB57C4">
        <w:trPr>
          <w:cantSplit/>
          <w:trHeight w:val="20"/>
        </w:trPr>
        <w:tc>
          <w:tcPr>
            <w:tcW w:w="3150" w:type="dxa"/>
          </w:tcPr>
          <w:p w14:paraId="5A38341C" w14:textId="2FF6C24D" w:rsidR="00053488" w:rsidRPr="003950E8" w:rsidRDefault="00D62790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A593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0" w:type="dxa"/>
          </w:tcPr>
          <w:p w14:paraId="3934077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0F2C49" w14:textId="40507F15" w:rsidR="00053488" w:rsidRPr="003950E8" w:rsidRDefault="002843E1" w:rsidP="006839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72,397</w:t>
            </w:r>
          </w:p>
        </w:tc>
        <w:tc>
          <w:tcPr>
            <w:tcW w:w="182" w:type="dxa"/>
          </w:tcPr>
          <w:p w14:paraId="0D22AE03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67A5321" w14:textId="13E97497" w:rsidR="00053488" w:rsidRPr="003950E8" w:rsidRDefault="009424B6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DD3C8A5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60C5297F" w14:textId="7A81B8CD" w:rsidR="00053488" w:rsidRPr="003950E8" w:rsidRDefault="008F2C17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649E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="00AF615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81" w:type="dxa"/>
            <w:vAlign w:val="bottom"/>
          </w:tcPr>
          <w:p w14:paraId="06D5D8E3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54EE3795" w14:textId="7E2A7E66" w:rsidR="00053488" w:rsidRPr="003950E8" w:rsidRDefault="009424B6" w:rsidP="00BB27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D73508" w14:textId="77777777" w:rsidR="00053488" w:rsidRPr="003950E8" w:rsidRDefault="00053488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81A4EF2" w14:textId="080C71DE" w:rsidR="00053488" w:rsidRPr="003950E8" w:rsidRDefault="008F2C17" w:rsidP="00470E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649E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="00AF615D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5E6B46" w:rsidRPr="003950E8" w14:paraId="5DB50F02" w14:textId="77777777" w:rsidTr="000C169C">
        <w:trPr>
          <w:cantSplit/>
          <w:trHeight w:val="20"/>
        </w:trPr>
        <w:tc>
          <w:tcPr>
            <w:tcW w:w="3150" w:type="dxa"/>
          </w:tcPr>
          <w:p w14:paraId="534E5C51" w14:textId="263C4007" w:rsidR="005E6B46" w:rsidRPr="005E6B46" w:rsidRDefault="00D62790" w:rsidP="005E6B4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00387C27" w14:textId="77777777" w:rsidR="005E6B46" w:rsidRPr="005E6B46" w:rsidRDefault="005E6B46" w:rsidP="005E6B46">
            <w:pPr>
              <w:pStyle w:val="acctfourfigures"/>
              <w:tabs>
                <w:tab w:val="decimal" w:pos="731"/>
              </w:tabs>
              <w:spacing w:line="240" w:lineRule="auto"/>
              <w:ind w:left="180" w:right="11" w:hanging="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1FF86CA" w14:textId="3B2EFDB3" w:rsidR="005E6B46" w:rsidRPr="005E6B46" w:rsidRDefault="000C169C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69C">
              <w:rPr>
                <w:rFonts w:ascii="Angsana New" w:hAnsi="Angsana New"/>
                <w:sz w:val="28"/>
                <w:szCs w:val="28"/>
              </w:rPr>
              <w:t>113,398</w:t>
            </w:r>
          </w:p>
        </w:tc>
        <w:tc>
          <w:tcPr>
            <w:tcW w:w="182" w:type="dxa"/>
          </w:tcPr>
          <w:p w14:paraId="12E2A3B7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BAF6B65" w14:textId="52E131C7" w:rsidR="005E6B46" w:rsidRPr="005E6B46" w:rsidRDefault="008E4285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3B7CB67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2D0305F0" w14:textId="14C79711" w:rsidR="005E6B46" w:rsidRPr="005E6B46" w:rsidRDefault="000C169C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69C">
              <w:rPr>
                <w:rFonts w:ascii="Angsana New" w:hAnsi="Angsana New"/>
                <w:sz w:val="28"/>
                <w:szCs w:val="28"/>
              </w:rPr>
              <w:t>113,398</w:t>
            </w:r>
          </w:p>
        </w:tc>
        <w:tc>
          <w:tcPr>
            <w:tcW w:w="181" w:type="dxa"/>
          </w:tcPr>
          <w:p w14:paraId="680781A8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0305F016" w14:textId="243F6FFE" w:rsidR="005E6B46" w:rsidRPr="005E6B46" w:rsidRDefault="008E4285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D83E9B" w14:textId="77777777" w:rsidR="005E6B46" w:rsidRPr="005E6B46" w:rsidRDefault="005E6B46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3E68625" w14:textId="47FB3540" w:rsidR="005E6B46" w:rsidRPr="005E6B46" w:rsidRDefault="000C169C" w:rsidP="005E6B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69C">
              <w:rPr>
                <w:rFonts w:ascii="Angsana New" w:hAnsi="Angsana New"/>
                <w:sz w:val="28"/>
                <w:szCs w:val="28"/>
              </w:rPr>
              <w:t>113,398</w:t>
            </w:r>
          </w:p>
        </w:tc>
      </w:tr>
      <w:tr w:rsidR="00053488" w:rsidRPr="003950E8" w14:paraId="4FB6FCB4" w14:textId="77777777" w:rsidTr="000C169C">
        <w:trPr>
          <w:cantSplit/>
          <w:trHeight w:val="20"/>
        </w:trPr>
        <w:tc>
          <w:tcPr>
            <w:tcW w:w="3150" w:type="dxa"/>
          </w:tcPr>
          <w:p w14:paraId="089FFB94" w14:textId="77777777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831688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46155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F16D284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09970D9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F1021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8" w:type="dxa"/>
          </w:tcPr>
          <w:p w14:paraId="72EA1AF2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A18BA05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41A4FED9" w14:textId="77777777" w:rsidR="00053488" w:rsidRPr="00985C53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D1AB0A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39B812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F5D10" w:rsidRPr="003950E8" w14:paraId="0D5A9F4E" w14:textId="77777777" w:rsidTr="000C169C">
        <w:trPr>
          <w:cantSplit/>
          <w:trHeight w:val="20"/>
        </w:trPr>
        <w:tc>
          <w:tcPr>
            <w:tcW w:w="3150" w:type="dxa"/>
          </w:tcPr>
          <w:p w14:paraId="71900D78" w14:textId="77777777" w:rsidR="000F5D10" w:rsidRPr="003950E8" w:rsidRDefault="000F5D10" w:rsidP="00672B7F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1A044" w14:textId="77777777" w:rsidR="000F5D10" w:rsidRPr="003950E8" w:rsidRDefault="000F5D10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4E2B4B" w14:textId="77777777" w:rsidR="000F5D10" w:rsidRPr="003950E8" w:rsidRDefault="000F5D10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BDFA6E0" w14:textId="77777777" w:rsidR="000F5D10" w:rsidRPr="003950E8" w:rsidRDefault="000F5D10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5E11B5EA" w14:textId="77777777" w:rsidR="000F5D10" w:rsidRPr="003950E8" w:rsidRDefault="000F5D10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87CCA57" w14:textId="77777777" w:rsidR="000F5D10" w:rsidRPr="003950E8" w:rsidRDefault="000F5D10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8" w:type="dxa"/>
          </w:tcPr>
          <w:p w14:paraId="166B60DF" w14:textId="77777777" w:rsidR="000F5D10" w:rsidRPr="003950E8" w:rsidRDefault="000F5D10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07008C1" w14:textId="77777777" w:rsidR="000F5D10" w:rsidRPr="003950E8" w:rsidRDefault="000F5D10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50CA15D" w14:textId="77777777" w:rsidR="000F5D10" w:rsidRPr="00985C53" w:rsidRDefault="000F5D10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97510A" w14:textId="77777777" w:rsidR="000F5D10" w:rsidRPr="003950E8" w:rsidRDefault="000F5D10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80CC7D3" w14:textId="77777777" w:rsidR="000F5D10" w:rsidRPr="003950E8" w:rsidRDefault="000F5D10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7369F682" w14:textId="77777777" w:rsidTr="000C169C">
        <w:trPr>
          <w:cantSplit/>
          <w:trHeight w:val="20"/>
        </w:trPr>
        <w:tc>
          <w:tcPr>
            <w:tcW w:w="3150" w:type="dxa"/>
            <w:hideMark/>
          </w:tcPr>
          <w:p w14:paraId="3A095411" w14:textId="4E4035C3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2720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2EADF6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83F7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0F8818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88E70E2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B8D8192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8" w:type="dxa"/>
          </w:tcPr>
          <w:p w14:paraId="4EB06E11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17B6C92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7011A8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6429D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7DA6647C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2A0DB91B" w14:textId="77777777" w:rsidTr="000C169C">
        <w:trPr>
          <w:cantSplit/>
          <w:trHeight w:val="20"/>
        </w:trPr>
        <w:tc>
          <w:tcPr>
            <w:tcW w:w="3150" w:type="dxa"/>
            <w:hideMark/>
          </w:tcPr>
          <w:p w14:paraId="4322D708" w14:textId="77777777" w:rsidR="00053488" w:rsidRPr="003950E8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AA026D9" w14:textId="77777777" w:rsidR="00053488" w:rsidRPr="003950E8" w:rsidRDefault="00053488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FF1D9C" w14:textId="24CE0CFA" w:rsidR="00053488" w:rsidRPr="003950E8" w:rsidRDefault="00AB651C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98,689</w:t>
            </w:r>
          </w:p>
        </w:tc>
        <w:tc>
          <w:tcPr>
            <w:tcW w:w="182" w:type="dxa"/>
            <w:vAlign w:val="bottom"/>
          </w:tcPr>
          <w:p w14:paraId="421FCE27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93477E5" w14:textId="77777777" w:rsidR="00053488" w:rsidRPr="003950E8" w:rsidRDefault="00053488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CE88234" w14:textId="77777777" w:rsidR="00053488" w:rsidRPr="003950E8" w:rsidRDefault="00053488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0ED7E1F4" w14:textId="15834757" w:rsidR="00053488" w:rsidRPr="003950E8" w:rsidRDefault="00AB651C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99,779</w:t>
            </w:r>
          </w:p>
        </w:tc>
        <w:tc>
          <w:tcPr>
            <w:tcW w:w="181" w:type="dxa"/>
            <w:vAlign w:val="bottom"/>
          </w:tcPr>
          <w:p w14:paraId="0B04180C" w14:textId="77777777" w:rsidR="00053488" w:rsidRPr="003950E8" w:rsidRDefault="00053488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71B45FF" w14:textId="1F13850C" w:rsidR="00053488" w:rsidRPr="003950E8" w:rsidRDefault="00AB651C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5925F9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3128F3B" w14:textId="29CA5758" w:rsidR="00053488" w:rsidRPr="003950E8" w:rsidRDefault="00711CC7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99,779</w:t>
            </w:r>
          </w:p>
        </w:tc>
      </w:tr>
      <w:tr w:rsidR="007928EF" w:rsidRPr="003950E8" w14:paraId="5CD47BA8" w14:textId="77777777" w:rsidTr="000C169C">
        <w:trPr>
          <w:cantSplit/>
          <w:trHeight w:val="20"/>
        </w:trPr>
        <w:tc>
          <w:tcPr>
            <w:tcW w:w="3150" w:type="dxa"/>
          </w:tcPr>
          <w:p w14:paraId="10505495" w14:textId="43385BB0" w:rsidR="007928EF" w:rsidRPr="00EB4282" w:rsidRDefault="00BC5D01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180" w:type="dxa"/>
          </w:tcPr>
          <w:p w14:paraId="74C985D5" w14:textId="77777777" w:rsidR="007928EF" w:rsidRPr="003950E8" w:rsidRDefault="007928EF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2034F0" w14:textId="5F28DF73" w:rsidR="007928EF" w:rsidRDefault="00BC5D01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111,313</w:t>
            </w:r>
          </w:p>
        </w:tc>
        <w:tc>
          <w:tcPr>
            <w:tcW w:w="182" w:type="dxa"/>
            <w:vAlign w:val="bottom"/>
          </w:tcPr>
          <w:p w14:paraId="589BBF11" w14:textId="77777777" w:rsidR="007928EF" w:rsidRPr="003950E8" w:rsidRDefault="007928EF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9FDCDF5" w14:textId="3E1126EE" w:rsidR="007928EF" w:rsidRPr="003950E8" w:rsidRDefault="00BC5D01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8D32797" w14:textId="77777777" w:rsidR="007928EF" w:rsidRPr="003950E8" w:rsidRDefault="007928EF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67A2A1CC" w14:textId="58EE48E2" w:rsidR="007928EF" w:rsidRDefault="00BC5D01" w:rsidP="00672B7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111,313</w:t>
            </w:r>
          </w:p>
        </w:tc>
        <w:tc>
          <w:tcPr>
            <w:tcW w:w="181" w:type="dxa"/>
            <w:vAlign w:val="bottom"/>
          </w:tcPr>
          <w:p w14:paraId="6525F60F" w14:textId="77777777" w:rsidR="007928EF" w:rsidRPr="003950E8" w:rsidRDefault="007928EF" w:rsidP="00672B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C5D8D50" w14:textId="486EDA8C" w:rsidR="007928EF" w:rsidRDefault="00BC5D01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033D89" w14:textId="77777777" w:rsidR="007928EF" w:rsidRPr="003950E8" w:rsidRDefault="007928EF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35C73D5" w14:textId="773B48B5" w:rsidR="007928EF" w:rsidRPr="003950E8" w:rsidRDefault="00BC5D01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111,313</w:t>
            </w:r>
          </w:p>
        </w:tc>
      </w:tr>
    </w:tbl>
    <w:p w14:paraId="47698BB0" w14:textId="77777777" w:rsidR="000C2301" w:rsidRPr="000C2301" w:rsidRDefault="000C2301" w:rsidP="000C2301">
      <w:pPr>
        <w:spacing w:line="240" w:lineRule="auto"/>
        <w:rPr>
          <w:rFonts w:ascii="Angsana New" w:hAnsi="Angsana New"/>
          <w:i/>
          <w:iCs/>
          <w:sz w:val="28"/>
        </w:rPr>
      </w:pPr>
    </w:p>
    <w:tbl>
      <w:tblPr>
        <w:tblW w:w="900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053488" w:rsidRPr="003950E8" w14:paraId="63E1F12B" w14:textId="77777777" w:rsidTr="000F5D10">
        <w:trPr>
          <w:cantSplit/>
          <w:trHeight w:val="20"/>
          <w:tblHeader/>
        </w:trPr>
        <w:tc>
          <w:tcPr>
            <w:tcW w:w="3150" w:type="dxa"/>
            <w:vAlign w:val="bottom"/>
          </w:tcPr>
          <w:p w14:paraId="1B861350" w14:textId="77777777" w:rsidR="00053488" w:rsidRPr="003950E8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9FA33B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6445C6A1" w14:textId="77777777" w:rsidR="00053488" w:rsidRPr="00EB428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3950E8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53488" w:rsidRPr="003950E8" w14:paraId="2B7BFBD8" w14:textId="77777777" w:rsidTr="000F5D10">
        <w:trPr>
          <w:cantSplit/>
          <w:trHeight w:val="20"/>
          <w:tblHeader/>
        </w:trPr>
        <w:tc>
          <w:tcPr>
            <w:tcW w:w="3150" w:type="dxa"/>
            <w:vAlign w:val="bottom"/>
            <w:hideMark/>
          </w:tcPr>
          <w:p w14:paraId="6DEDEC63" w14:textId="77777777" w:rsidR="00053488" w:rsidRPr="003950E8" w:rsidRDefault="00053488" w:rsidP="00672B7F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929623" w14:textId="77777777" w:rsidR="00053488" w:rsidRPr="003950E8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2196A671" w14:textId="506C4EC7" w:rsidR="00053488" w:rsidRPr="00EB4282" w:rsidRDefault="001C7B72" w:rsidP="00672B7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="00053488"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การเงินเฉพาะกิจการ</w:t>
            </w:r>
          </w:p>
        </w:tc>
      </w:tr>
      <w:tr w:rsidR="00053488" w:rsidRPr="003950E8" w14:paraId="41BB8CC1" w14:textId="77777777" w:rsidTr="000F5D10">
        <w:trPr>
          <w:cantSplit/>
          <w:trHeight w:val="20"/>
          <w:tblHeader/>
        </w:trPr>
        <w:tc>
          <w:tcPr>
            <w:tcW w:w="3150" w:type="dxa"/>
            <w:hideMark/>
          </w:tcPr>
          <w:p w14:paraId="4E794930" w14:textId="77777777" w:rsidR="00053488" w:rsidRPr="003950E8" w:rsidRDefault="00053488" w:rsidP="00672B7F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DF9875D" w14:textId="77777777" w:rsidR="00053488" w:rsidRPr="00EB4282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8CAB4DC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8906A1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03CDC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053488" w:rsidRPr="003950E8" w14:paraId="48D0152B" w14:textId="77777777" w:rsidTr="000F5D10">
        <w:trPr>
          <w:cantSplit/>
          <w:trHeight w:val="20"/>
          <w:tblHeader/>
        </w:trPr>
        <w:tc>
          <w:tcPr>
            <w:tcW w:w="3150" w:type="dxa"/>
            <w:hideMark/>
          </w:tcPr>
          <w:p w14:paraId="531390DE" w14:textId="77777777" w:rsidR="00053488" w:rsidRPr="003950E8" w:rsidRDefault="00053488" w:rsidP="00672B7F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A97CC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258A61" w14:textId="77777777" w:rsidR="00053488" w:rsidRPr="003950E8" w:rsidRDefault="00053488" w:rsidP="00672B7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83A9723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C4E2C6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C7D3A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9CF5DC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0BFF4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20D4F8" w14:textId="77777777" w:rsidR="00053488" w:rsidRPr="003950E8" w:rsidRDefault="00053488" w:rsidP="00672B7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3950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50E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2C80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2EE63" w14:textId="77777777" w:rsidR="00053488" w:rsidRPr="003950E8" w:rsidRDefault="00053488" w:rsidP="00672B7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53488" w:rsidRPr="003950E8" w14:paraId="3735A217" w14:textId="77777777" w:rsidTr="000F5D10">
        <w:trPr>
          <w:cantSplit/>
          <w:trHeight w:val="20"/>
        </w:trPr>
        <w:tc>
          <w:tcPr>
            <w:tcW w:w="3150" w:type="dxa"/>
          </w:tcPr>
          <w:p w14:paraId="71C8FE37" w14:textId="60E31D75" w:rsidR="00053488" w:rsidRPr="009E37BA" w:rsidRDefault="00C2720B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E9548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E954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A6E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6CD7DE4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635BAF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C129D6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6EA160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A31C74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2B6D2BF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FCF38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7D450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CED5E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F17C2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3950E8" w14:paraId="727FE321" w14:textId="77777777" w:rsidTr="00AB57C4">
        <w:trPr>
          <w:cantSplit/>
          <w:trHeight w:val="20"/>
        </w:trPr>
        <w:tc>
          <w:tcPr>
            <w:tcW w:w="3150" w:type="dxa"/>
          </w:tcPr>
          <w:p w14:paraId="1F981ABC" w14:textId="7CE113D5" w:rsidR="00053488" w:rsidRPr="003950E8" w:rsidRDefault="00D62790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A593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0" w:type="dxa"/>
          </w:tcPr>
          <w:p w14:paraId="294651A0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B62ADD" w14:textId="19230B88" w:rsidR="00053488" w:rsidRPr="003950E8" w:rsidRDefault="002843E1" w:rsidP="001C66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70,327</w:t>
            </w:r>
          </w:p>
        </w:tc>
        <w:tc>
          <w:tcPr>
            <w:tcW w:w="180" w:type="dxa"/>
          </w:tcPr>
          <w:p w14:paraId="2C971B8E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08E410" w14:textId="3F3FFC13" w:rsidR="00053488" w:rsidRPr="003950E8" w:rsidRDefault="009424B6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220C9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4A8B80" w14:textId="5D653271" w:rsidR="00053488" w:rsidRPr="003950E8" w:rsidRDefault="008F2C17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70,7</w:t>
            </w:r>
            <w:r w:rsidR="00AF615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0" w:type="dxa"/>
            <w:vAlign w:val="bottom"/>
          </w:tcPr>
          <w:p w14:paraId="23D6644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D1A2CD" w14:textId="14B649D5" w:rsidR="00053488" w:rsidRPr="003950E8" w:rsidRDefault="009424B6" w:rsidP="00BA6E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5F81DA" w14:textId="77777777" w:rsidR="00053488" w:rsidRPr="003950E8" w:rsidRDefault="00053488" w:rsidP="00672B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E0575AA" w14:textId="32666B16" w:rsidR="00053488" w:rsidRPr="00EB4282" w:rsidRDefault="008F2C17" w:rsidP="00BA6E9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63411D">
              <w:rPr>
                <w:rFonts w:ascii="Angsana New" w:hAnsi="Angsana New"/>
                <w:sz w:val="28"/>
                <w:szCs w:val="28"/>
              </w:rPr>
              <w:t>,7</w:t>
            </w:r>
            <w:r w:rsidR="00AF615D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D34826" w:rsidRPr="003950E8" w14:paraId="7FDBB28B" w14:textId="77777777" w:rsidTr="000C169C">
        <w:trPr>
          <w:cantSplit/>
          <w:trHeight w:val="20"/>
        </w:trPr>
        <w:tc>
          <w:tcPr>
            <w:tcW w:w="3150" w:type="dxa"/>
          </w:tcPr>
          <w:p w14:paraId="238D7CD3" w14:textId="0B62E0E1" w:rsidR="00D34826" w:rsidRPr="00D34826" w:rsidRDefault="00D62790" w:rsidP="00D34826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05FA7DAD" w14:textId="77777777" w:rsidR="00D34826" w:rsidRPr="00D34826" w:rsidRDefault="00D34826" w:rsidP="00D3482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5B41336" w14:textId="0B36BC6F" w:rsidR="00D34826" w:rsidRPr="00D34826" w:rsidRDefault="000C169C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69C">
              <w:rPr>
                <w:rFonts w:ascii="Angsana New" w:hAnsi="Angsana New"/>
                <w:sz w:val="28"/>
                <w:szCs w:val="28"/>
              </w:rPr>
              <w:t>113,398</w:t>
            </w:r>
          </w:p>
        </w:tc>
        <w:tc>
          <w:tcPr>
            <w:tcW w:w="180" w:type="dxa"/>
          </w:tcPr>
          <w:p w14:paraId="1851F5C2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4DBFC3" w14:textId="7EB4F086" w:rsidR="00D34826" w:rsidRPr="00D34826" w:rsidRDefault="008E4285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C25CBB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6C30F4" w14:textId="4DE79C2E" w:rsidR="00D34826" w:rsidRPr="00D34826" w:rsidRDefault="000C169C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69C">
              <w:rPr>
                <w:rFonts w:ascii="Angsana New" w:hAnsi="Angsana New"/>
                <w:sz w:val="28"/>
                <w:szCs w:val="28"/>
              </w:rPr>
              <w:t>113,398</w:t>
            </w:r>
          </w:p>
        </w:tc>
        <w:tc>
          <w:tcPr>
            <w:tcW w:w="180" w:type="dxa"/>
            <w:vAlign w:val="bottom"/>
          </w:tcPr>
          <w:p w14:paraId="509EAAE6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0F247A" w14:textId="273AC9AB" w:rsidR="00D34826" w:rsidRPr="00D34826" w:rsidRDefault="008E4285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F73DE0" w14:textId="77777777" w:rsidR="00D34826" w:rsidRPr="00D34826" w:rsidRDefault="00D34826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0DA766" w14:textId="495F70D8" w:rsidR="00D34826" w:rsidRPr="00D34826" w:rsidRDefault="000C169C" w:rsidP="00D34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69C">
              <w:rPr>
                <w:rFonts w:ascii="Angsana New" w:hAnsi="Angsana New"/>
                <w:sz w:val="28"/>
                <w:szCs w:val="28"/>
              </w:rPr>
              <w:t>113,398</w:t>
            </w:r>
          </w:p>
        </w:tc>
      </w:tr>
      <w:tr w:rsidR="00053488" w:rsidRPr="003950E8" w14:paraId="28BB3E8A" w14:textId="77777777" w:rsidTr="000F5D10">
        <w:trPr>
          <w:cantSplit/>
          <w:trHeight w:val="20"/>
        </w:trPr>
        <w:tc>
          <w:tcPr>
            <w:tcW w:w="3150" w:type="dxa"/>
          </w:tcPr>
          <w:p w14:paraId="2F396A2A" w14:textId="77777777" w:rsidR="00053488" w:rsidRPr="003950E8" w:rsidRDefault="00053488" w:rsidP="00672B7F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AAACCB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B3B1ED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6BDA431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50D67F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41B926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068E01D" w14:textId="77777777" w:rsidR="00053488" w:rsidRPr="003950E8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6A954C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E5981" w14:textId="77777777" w:rsidR="00053488" w:rsidRPr="0054061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EC7BFB" w14:textId="77777777" w:rsidR="00053488" w:rsidRPr="003950E8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D4F62" w14:textId="77777777" w:rsidR="00053488" w:rsidRPr="003950E8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FB19D2" w14:paraId="657D48B9" w14:textId="77777777" w:rsidTr="000F5D10">
        <w:trPr>
          <w:cantSplit/>
          <w:trHeight w:val="20"/>
        </w:trPr>
        <w:tc>
          <w:tcPr>
            <w:tcW w:w="3150" w:type="dxa"/>
            <w:hideMark/>
          </w:tcPr>
          <w:p w14:paraId="325B091A" w14:textId="1BCEA0F3" w:rsidR="00053488" w:rsidRPr="009E37BA" w:rsidRDefault="00C2720B" w:rsidP="00672B7F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EB42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50E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9790388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89777C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EB9AC48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33700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31C39B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29EB87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D41D4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34D2A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8422BE" w14:textId="77777777" w:rsidR="00053488" w:rsidRPr="00FB19D2" w:rsidRDefault="00053488" w:rsidP="00672B7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5AEBC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53488" w:rsidRPr="00FB19D2" w14:paraId="4A6CFC43" w14:textId="77777777" w:rsidTr="000F5D10">
        <w:trPr>
          <w:cantSplit/>
          <w:trHeight w:val="20"/>
        </w:trPr>
        <w:tc>
          <w:tcPr>
            <w:tcW w:w="3150" w:type="dxa"/>
            <w:hideMark/>
          </w:tcPr>
          <w:p w14:paraId="125BC6AA" w14:textId="77777777" w:rsidR="00053488" w:rsidRPr="00FB19D2" w:rsidRDefault="00053488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593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</w:t>
            </w:r>
            <w:r w:rsidRPr="00EB428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65E118FC" w14:textId="77777777" w:rsidR="00053488" w:rsidRPr="00FB19D2" w:rsidRDefault="00053488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88625A" w14:textId="43526BA7" w:rsidR="00053488" w:rsidRPr="00FB19D2" w:rsidRDefault="0094487F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90,331</w:t>
            </w:r>
          </w:p>
        </w:tc>
        <w:tc>
          <w:tcPr>
            <w:tcW w:w="180" w:type="dxa"/>
            <w:vAlign w:val="bottom"/>
          </w:tcPr>
          <w:p w14:paraId="1631D244" w14:textId="77777777" w:rsidR="00053488" w:rsidRPr="00FB19D2" w:rsidRDefault="00053488" w:rsidP="00672B7F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5C3DB1" w14:textId="77777777" w:rsidR="00053488" w:rsidRPr="00FB19D2" w:rsidRDefault="00053488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7719D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8E645C" w14:textId="44C42C29" w:rsidR="00053488" w:rsidRPr="00FB19D2" w:rsidRDefault="0094487F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90,997</w:t>
            </w:r>
          </w:p>
        </w:tc>
        <w:tc>
          <w:tcPr>
            <w:tcW w:w="180" w:type="dxa"/>
            <w:vAlign w:val="bottom"/>
          </w:tcPr>
          <w:p w14:paraId="0EACEC79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F8A9A3" w14:textId="27D04E0C" w:rsidR="00053488" w:rsidRPr="00FB19D2" w:rsidRDefault="0094487F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909739" w14:textId="77777777" w:rsidR="00053488" w:rsidRPr="00FB19D2" w:rsidRDefault="00053488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064AB6" w14:textId="04BA1AD3" w:rsidR="00053488" w:rsidRPr="00FB19D2" w:rsidRDefault="00711CC7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90,997</w:t>
            </w:r>
          </w:p>
        </w:tc>
      </w:tr>
      <w:tr w:rsidR="00BC5D01" w:rsidRPr="00FB19D2" w14:paraId="28D0438A" w14:textId="77777777" w:rsidTr="000F5D10">
        <w:trPr>
          <w:cantSplit/>
          <w:trHeight w:val="20"/>
        </w:trPr>
        <w:tc>
          <w:tcPr>
            <w:tcW w:w="3150" w:type="dxa"/>
          </w:tcPr>
          <w:p w14:paraId="05B81A62" w14:textId="505C65A7" w:rsidR="00BC5D01" w:rsidRPr="006A593B" w:rsidRDefault="00167DE4" w:rsidP="00672B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180" w:type="dxa"/>
          </w:tcPr>
          <w:p w14:paraId="02D8C5A5" w14:textId="77777777" w:rsidR="00BC5D01" w:rsidRPr="00FB19D2" w:rsidRDefault="00BC5D01" w:rsidP="00672B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230C94" w14:textId="54E37AE4" w:rsidR="00BC5D01" w:rsidRDefault="00167DE4" w:rsidP="0067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E51FF">
              <w:rPr>
                <w:rFonts w:ascii="Angsana New" w:hAnsi="Angsana New"/>
                <w:sz w:val="28"/>
                <w:szCs w:val="28"/>
              </w:rPr>
              <w:t>11,313</w:t>
            </w:r>
          </w:p>
        </w:tc>
        <w:tc>
          <w:tcPr>
            <w:tcW w:w="180" w:type="dxa"/>
            <w:vAlign w:val="bottom"/>
          </w:tcPr>
          <w:p w14:paraId="48A6681A" w14:textId="77777777" w:rsidR="00BC5D01" w:rsidRPr="00FB19D2" w:rsidRDefault="00BC5D01" w:rsidP="00672B7F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F4923A" w14:textId="55CB5328" w:rsidR="00BC5D01" w:rsidRPr="00FB19D2" w:rsidRDefault="00167DE4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9A7A4F" w14:textId="77777777" w:rsidR="00BC5D01" w:rsidRPr="00FB19D2" w:rsidRDefault="00BC5D01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530E3B" w14:textId="69FCB4EC" w:rsidR="00BC5D01" w:rsidRDefault="00167DE4" w:rsidP="00672B7F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111,313</w:t>
            </w:r>
          </w:p>
        </w:tc>
        <w:tc>
          <w:tcPr>
            <w:tcW w:w="180" w:type="dxa"/>
            <w:vAlign w:val="bottom"/>
          </w:tcPr>
          <w:p w14:paraId="2D55A5B5" w14:textId="77777777" w:rsidR="00BC5D01" w:rsidRPr="00FB19D2" w:rsidRDefault="00BC5D01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C2D40A" w14:textId="1EB5BE91" w:rsidR="00BC5D01" w:rsidRDefault="00167DE4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D61D1" w14:textId="77777777" w:rsidR="00BC5D01" w:rsidRPr="00FB19D2" w:rsidRDefault="00BC5D01" w:rsidP="00672B7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AE7520" w14:textId="087D9457" w:rsidR="00BC5D01" w:rsidRPr="00FB19D2" w:rsidRDefault="00167DE4" w:rsidP="00672B7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111,313</w:t>
            </w:r>
          </w:p>
        </w:tc>
      </w:tr>
    </w:tbl>
    <w:p w14:paraId="20D52220" w14:textId="77777777" w:rsid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0D7D3528" w14:textId="77777777" w:rsidR="00FE19AB" w:rsidRPr="00FE19AB" w:rsidRDefault="00FE19AB" w:rsidP="00FE19AB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7425FEF3" w14:textId="27D7E767" w:rsidR="00423EDA" w:rsidRPr="006702EA" w:rsidRDefault="006702EA" w:rsidP="004227E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EB4282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lastRenderedPageBreak/>
        <w:t>ภาระผูกพันและหนี้สินที่อาจเกิดขึ้น</w:t>
      </w:r>
    </w:p>
    <w:p w14:paraId="24A3E928" w14:textId="36014101" w:rsidR="00BB7DC7" w:rsidRDefault="00AF5F79" w:rsidP="00BB7DC7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360"/>
        <w:contextualSpacing w:val="0"/>
        <w:textAlignment w:val="baseline"/>
        <w:rPr>
          <w:rFonts w:asciiTheme="majorBidi" w:eastAsia="Malgun Gothic" w:hAnsiTheme="majorBidi" w:cs="Angsana New"/>
          <w:sz w:val="28"/>
          <w:lang w:val="en-US"/>
        </w:rPr>
      </w:pPr>
      <w:r w:rsidRPr="00EB4282">
        <w:rPr>
          <w:rFonts w:asciiTheme="majorBidi" w:eastAsia="Malgun Gothic" w:hAnsiTheme="majorBidi" w:cs="Angsana New"/>
          <w:sz w:val="28"/>
          <w:cs/>
          <w:lang w:val="en-US"/>
        </w:rPr>
        <w:t>กลุ่มบริษัทมีภาระผูกพันและหนี้สินที่อาจเกิดขึ้นนอกเหนือจากที่เปิดเผยในหมายเหตุประกอบ</w:t>
      </w:r>
      <w:r w:rsidR="00094BE5" w:rsidRPr="00EB4282">
        <w:rPr>
          <w:rFonts w:asciiTheme="majorBidi" w:eastAsia="Malgun Gothic" w:hAnsiTheme="majorBidi" w:cs="Angsana New"/>
          <w:sz w:val="28"/>
          <w:cs/>
          <w:lang w:val="en-US"/>
        </w:rPr>
        <w:t>ข้อมูลทางการเงิน</w:t>
      </w:r>
      <w:r w:rsidRPr="00EB4282">
        <w:rPr>
          <w:rFonts w:asciiTheme="majorBidi" w:eastAsia="Malgun Gothic" w:hAnsiTheme="majorBidi" w:cs="Angsana New"/>
          <w:sz w:val="28"/>
          <w:cs/>
          <w:lang w:val="en-US"/>
        </w:rPr>
        <w:t>อื่น ดังนี้</w:t>
      </w:r>
    </w:p>
    <w:p w14:paraId="76F4ED33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CBDB27A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A6DF041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88ECFAF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9BE6896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6BD05F72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9555E13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0F7DFBA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F1BFBD9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F36442C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ACD5228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76BE01FD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C40ABE6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311E7DF9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40824D6D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14C52EC7" w14:textId="77777777" w:rsidR="00053488" w:rsidRPr="00053488" w:rsidRDefault="00053488" w:rsidP="00975F6C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360" w:lineRule="auto"/>
        <w:contextualSpacing w:val="0"/>
        <w:textAlignment w:val="baseline"/>
        <w:rPr>
          <w:rFonts w:asciiTheme="majorBidi" w:eastAsia="Malgun Gothic" w:hAnsiTheme="majorBidi" w:cs="Angsana New"/>
          <w:b/>
          <w:bCs/>
          <w:vanish/>
          <w:sz w:val="28"/>
          <w:cs/>
          <w:lang w:val="en-US"/>
        </w:rPr>
      </w:pPr>
    </w:p>
    <w:p w14:paraId="0C224C43" w14:textId="77777777" w:rsidR="00A45D1C" w:rsidRPr="00A45D1C" w:rsidRDefault="00A45D1C" w:rsidP="00975F6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</w:rPr>
      </w:pPr>
    </w:p>
    <w:p w14:paraId="5F80B8DB" w14:textId="77777777" w:rsidR="00A45D1C" w:rsidRPr="00A45D1C" w:rsidRDefault="00A45D1C" w:rsidP="00975F6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vanish/>
          <w:sz w:val="28"/>
        </w:rPr>
      </w:pPr>
    </w:p>
    <w:p w14:paraId="49CC69CB" w14:textId="1EF14182" w:rsidR="005936C1" w:rsidRPr="00E537E0" w:rsidRDefault="00E537E0" w:rsidP="00CC4D9C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>
        <w:rPr>
          <w:rFonts w:asciiTheme="majorBidi" w:eastAsia="Malgun Gothic" w:hAnsiTheme="majorBidi" w:cstheme="majorBidi"/>
          <w:b/>
          <w:bCs/>
          <w:sz w:val="28"/>
        </w:rPr>
        <w:t xml:space="preserve"> </w:t>
      </w:r>
      <w:r w:rsidR="003F78E6" w:rsidRPr="00E537E0">
        <w:rPr>
          <w:rFonts w:asciiTheme="majorBidi" w:eastAsia="Malgun Gothic" w:hAnsiTheme="majorBidi" w:cstheme="majorBidi"/>
          <w:b/>
          <w:bCs/>
          <w:sz w:val="28"/>
          <w:cs/>
        </w:rPr>
        <w:t>หนังสือค้ำประกันธนาคาร</w:t>
      </w:r>
    </w:p>
    <w:p w14:paraId="7705724A" w14:textId="698032DC" w:rsidR="00947E39" w:rsidRPr="00053488" w:rsidRDefault="00947E39" w:rsidP="00CC4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20"/>
        <w:jc w:val="thaiDistribute"/>
        <w:textAlignment w:val="baseline"/>
        <w:rPr>
          <w:rFonts w:asciiTheme="majorBidi" w:eastAsia="Malgun Gothic" w:hAnsiTheme="majorBidi" w:cstheme="majorBidi"/>
          <w:sz w:val="28"/>
          <w:szCs w:val="28"/>
        </w:rPr>
      </w:pP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>ณ วันที่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>3</w:t>
      </w:r>
      <w:r w:rsidR="00580EE6">
        <w:rPr>
          <w:rFonts w:asciiTheme="majorBidi" w:eastAsia="Malgun Gothic" w:hAnsiTheme="majorBidi" w:cstheme="majorBidi"/>
          <w:color w:val="000000"/>
          <w:spacing w:val="-2"/>
          <w:sz w:val="28"/>
          <w:szCs w:val="28"/>
        </w:rPr>
        <w:t xml:space="preserve">0 </w:t>
      </w:r>
      <w:r w:rsidR="00580EE6">
        <w:rPr>
          <w:rFonts w:asciiTheme="majorBidi" w:eastAsia="Malgun Gothic" w:hAnsiTheme="majorBidi" w:cstheme="majorBidi" w:hint="cs"/>
          <w:color w:val="000000"/>
          <w:spacing w:val="-2"/>
          <w:sz w:val="28"/>
          <w:szCs w:val="28"/>
          <w:cs/>
        </w:rPr>
        <w:t>มิถุนายน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256</w:t>
      </w:r>
      <w:r w:rsidR="00C2720B">
        <w:rPr>
          <w:rFonts w:asciiTheme="majorBidi" w:eastAsia="Malgun Gothic" w:hAnsiTheme="majorBidi" w:cstheme="majorBidi"/>
          <w:sz w:val="28"/>
          <w:szCs w:val="28"/>
        </w:rPr>
        <w:t>9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 xml:space="preserve">และ </w:t>
      </w:r>
      <w:r w:rsidRPr="00053488">
        <w:rPr>
          <w:rFonts w:asciiTheme="majorBidi" w:eastAsia="Malgun Gothic" w:hAnsiTheme="majorBidi" w:cstheme="majorBidi"/>
          <w:sz w:val="28"/>
          <w:szCs w:val="28"/>
        </w:rPr>
        <w:t>31</w:t>
      </w:r>
      <w:r w:rsidRPr="00EB4282">
        <w:rPr>
          <w:rFonts w:asciiTheme="majorBidi" w:eastAsia="Malgun Gothic" w:hAnsiTheme="majorBidi" w:cstheme="majorBidi"/>
          <w:sz w:val="28"/>
          <w:szCs w:val="28"/>
          <w:cs/>
        </w:rPr>
        <w:t xml:space="preserve"> ธันวาคม </w:t>
      </w:r>
      <w:r w:rsidRPr="00053488">
        <w:rPr>
          <w:rFonts w:asciiTheme="majorBidi" w:eastAsia="Malgun Gothic" w:hAnsiTheme="majorBidi" w:cstheme="majorBidi"/>
          <w:sz w:val="28"/>
          <w:szCs w:val="28"/>
        </w:rPr>
        <w:t>256</w:t>
      </w:r>
      <w:r w:rsidR="00C2720B">
        <w:rPr>
          <w:rFonts w:asciiTheme="majorBidi" w:eastAsia="Malgun Gothic" w:hAnsiTheme="majorBidi" w:cstheme="majorBidi"/>
          <w:sz w:val="28"/>
          <w:szCs w:val="28"/>
        </w:rPr>
        <w:t>8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szCs w:val="28"/>
          <w:cs/>
        </w:rPr>
        <w:t>กลุ่มบริษัท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 xml:space="preserve"> มีหนังสือค้ำประกัน</w:t>
      </w:r>
      <w:r w:rsidR="00A17513" w:rsidRPr="00053488">
        <w:rPr>
          <w:rFonts w:asciiTheme="majorBidi" w:eastAsia="Malgun Gothic" w:hAnsiTheme="majorBidi" w:cstheme="majorBidi"/>
          <w:sz w:val="28"/>
          <w:szCs w:val="28"/>
          <w:cs/>
        </w:rPr>
        <w:t>โครงการก่อสร้าง</w:t>
      </w:r>
      <w:r w:rsidRPr="00053488">
        <w:rPr>
          <w:rFonts w:asciiTheme="majorBidi" w:eastAsia="Malgun Gothic" w:hAnsiTheme="majorBidi" w:cstheme="majorBidi"/>
          <w:sz w:val="28"/>
          <w:szCs w:val="28"/>
          <w:cs/>
        </w:rPr>
        <w:t>ซึ่งออกโดยสถาบันการเงิน ดังนี้</w:t>
      </w:r>
      <w:r w:rsidRPr="00053488">
        <w:rPr>
          <w:rFonts w:asciiTheme="majorBidi" w:eastAsia="Malgun Gothic" w:hAnsiTheme="majorBidi" w:cstheme="majorBidi"/>
          <w:sz w:val="28"/>
          <w:szCs w:val="28"/>
        </w:rPr>
        <w:t xml:space="preserve"> 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070"/>
      </w:tblGrid>
      <w:tr w:rsidR="00947E39" w:rsidRPr="00053488" w14:paraId="31814E36" w14:textId="77777777" w:rsidTr="000F5D10">
        <w:trPr>
          <w:trHeight w:val="423"/>
          <w:tblHeader/>
        </w:trPr>
        <w:tc>
          <w:tcPr>
            <w:tcW w:w="4050" w:type="dxa"/>
          </w:tcPr>
          <w:p w14:paraId="26FE85F5" w14:textId="77777777" w:rsidR="00947E39" w:rsidRPr="00053488" w:rsidRDefault="00947E39" w:rsidP="0058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65D243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1640080B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หน่วย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พันบาท</w:t>
            </w:r>
            <w:r w:rsidRPr="00053488">
              <w:rPr>
                <w:rFonts w:asciiTheme="majorBidi" w:eastAsia="Malgun Gothic" w:hAnsiTheme="majorBidi" w:cstheme="majorBidi"/>
                <w:caps/>
                <w:sz w:val="28"/>
                <w:szCs w:val="28"/>
              </w:rPr>
              <w:t>)</w:t>
            </w:r>
          </w:p>
        </w:tc>
      </w:tr>
      <w:tr w:rsidR="00947E39" w:rsidRPr="00053488" w14:paraId="36A17637" w14:textId="77777777" w:rsidTr="000F5D10">
        <w:trPr>
          <w:trHeight w:val="423"/>
          <w:tblHeader/>
        </w:trPr>
        <w:tc>
          <w:tcPr>
            <w:tcW w:w="4050" w:type="dxa"/>
          </w:tcPr>
          <w:p w14:paraId="48A23AA5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B09B4B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14:paraId="1C424D70" w14:textId="2692B76C" w:rsidR="00947E39" w:rsidRPr="00EB4282" w:rsidRDefault="00E9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center"/>
              <w:textAlignment w:val="baseline"/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ข้อมูลทางการเงินรวม</w:t>
            </w:r>
            <w:r w:rsidR="008E60DF"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Theme="majorBidi" w:eastAsia="Malgun Gothic" w:hAnsiTheme="majorBidi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47E39" w:rsidRPr="00053488" w14:paraId="460A6BB6" w14:textId="77777777" w:rsidTr="000F5D10">
        <w:trPr>
          <w:trHeight w:val="372"/>
          <w:tblHeader/>
        </w:trPr>
        <w:tc>
          <w:tcPr>
            <w:tcW w:w="4050" w:type="dxa"/>
          </w:tcPr>
          <w:p w14:paraId="6B40DC1E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495752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2A7B856" w14:textId="6CB83512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  <w:r w:rsidR="00580EE6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0 </w:t>
            </w:r>
            <w:r w:rsidR="00580EE6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7578306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34A5778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E39" w:rsidRPr="00053488" w14:paraId="000B331F" w14:textId="77777777" w:rsidTr="000F5D10">
        <w:trPr>
          <w:trHeight w:val="372"/>
          <w:tblHeader/>
        </w:trPr>
        <w:tc>
          <w:tcPr>
            <w:tcW w:w="4050" w:type="dxa"/>
          </w:tcPr>
          <w:p w14:paraId="18D30C25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85B7E9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ED68FE" w14:textId="170272D3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C2720B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0DE1C227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8E1F89C" w14:textId="7DA915EC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053488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C2720B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</w:tr>
      <w:tr w:rsidR="00947E39" w:rsidRPr="00053488" w14:paraId="0757CAF8" w14:textId="77777777" w:rsidTr="00CC6B58">
        <w:trPr>
          <w:trHeight w:val="372"/>
          <w:tblHeader/>
        </w:trPr>
        <w:tc>
          <w:tcPr>
            <w:tcW w:w="4050" w:type="dxa"/>
          </w:tcPr>
          <w:p w14:paraId="48B4D373" w14:textId="77777777" w:rsidR="00947E39" w:rsidRPr="00EB4282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5C20BC8B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EEDF8D6" w14:textId="0BD8772D" w:rsidR="00947E39" w:rsidRPr="00053488" w:rsidRDefault="0050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2,507,446</w:t>
            </w:r>
          </w:p>
        </w:tc>
        <w:tc>
          <w:tcPr>
            <w:tcW w:w="180" w:type="dxa"/>
            <w:vAlign w:val="bottom"/>
          </w:tcPr>
          <w:p w14:paraId="3A700980" w14:textId="77777777" w:rsidR="00947E39" w:rsidRPr="00053488" w:rsidRDefault="0094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72952BB" w14:textId="00310EC0" w:rsidR="00947E39" w:rsidRPr="00053488" w:rsidRDefault="00F95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2,517,792</w:t>
            </w:r>
          </w:p>
        </w:tc>
      </w:tr>
    </w:tbl>
    <w:bookmarkEnd w:id="3"/>
    <w:p w14:paraId="08626EAC" w14:textId="689E28E8" w:rsidR="005C378B" w:rsidRPr="00E537E0" w:rsidRDefault="006C2A06" w:rsidP="00E537E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E537E0">
        <w:rPr>
          <w:rFonts w:asciiTheme="majorBidi" w:eastAsia="Malgun Gothic" w:hAnsiTheme="majorBidi" w:cstheme="majorBidi"/>
          <w:b/>
          <w:bCs/>
          <w:sz w:val="28"/>
          <w:cs/>
        </w:rPr>
        <w:t>ภาระผูกพันอื่น</w:t>
      </w:r>
    </w:p>
    <w:p w14:paraId="62DEE0D5" w14:textId="3218412A" w:rsidR="00EE6A21" w:rsidRPr="00053488" w:rsidRDefault="00EE6A21" w:rsidP="00D0446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Malgun Gothic" w:hAnsiTheme="majorBidi" w:cstheme="majorBidi"/>
          <w:color w:val="000000"/>
          <w:spacing w:val="-2"/>
          <w:sz w:val="28"/>
        </w:rPr>
      </w:pP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จำนวนเงินขั้นต่ำที่กลุ่มบริษัทย่อยต้องจ่ายในอนาคตทั้งสิ้นภายใต้คำสั่งซื้อวัสดุก่อสร้าง ณ วันที่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3</w:t>
      </w:r>
      <w:r w:rsidR="00580EE6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0 </w:t>
      </w:r>
      <w:r w:rsidR="00580EE6">
        <w:rPr>
          <w:rFonts w:asciiTheme="majorBidi" w:eastAsia="Malgun Gothic" w:hAnsiTheme="majorBidi" w:cstheme="majorBidi" w:hint="cs"/>
          <w:color w:val="000000"/>
          <w:spacing w:val="-2"/>
          <w:sz w:val="28"/>
          <w:cs/>
          <w:lang w:val="en-US"/>
        </w:rPr>
        <w:t>มิถุนายน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256</w:t>
      </w:r>
      <w:r w:rsidR="00C2720B">
        <w:rPr>
          <w:rFonts w:asciiTheme="majorBidi" w:eastAsia="Malgun Gothic" w:hAnsiTheme="majorBidi" w:cstheme="majorBidi"/>
          <w:color w:val="000000"/>
          <w:spacing w:val="-2"/>
          <w:sz w:val="28"/>
        </w:rPr>
        <w:t>9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และ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  <w:lang w:val="en-US"/>
        </w:rPr>
        <w:t xml:space="preserve">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31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ธันวาคม </w:t>
      </w:r>
      <w:r w:rsidRPr="00053488">
        <w:rPr>
          <w:rFonts w:asciiTheme="majorBidi" w:eastAsia="Malgun Gothic" w:hAnsiTheme="majorBidi" w:cstheme="majorBidi"/>
          <w:color w:val="000000"/>
          <w:spacing w:val="-2"/>
          <w:sz w:val="28"/>
        </w:rPr>
        <w:t>256</w:t>
      </w:r>
      <w:r w:rsidR="00C2720B">
        <w:rPr>
          <w:rFonts w:asciiTheme="majorBidi" w:eastAsia="Malgun Gothic" w:hAnsiTheme="majorBidi" w:cstheme="majorBidi"/>
          <w:color w:val="000000"/>
          <w:spacing w:val="-2"/>
          <w:sz w:val="28"/>
        </w:rPr>
        <w:t>8</w:t>
      </w:r>
      <w:r w:rsidRPr="00EB4282">
        <w:rPr>
          <w:rFonts w:asciiTheme="majorBidi" w:eastAsia="Malgun Gothic" w:hAnsiTheme="majorBidi" w:cstheme="majorBidi"/>
          <w:color w:val="000000"/>
          <w:spacing w:val="-2"/>
          <w:sz w:val="28"/>
          <w:cs/>
          <w:lang w:val="en-US"/>
        </w:rPr>
        <w:t xml:space="preserve"> มีรายละเอียด 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1980"/>
      </w:tblGrid>
      <w:tr w:rsidR="00EE6A21" w:rsidRPr="008C6DCB" w14:paraId="42B3F1D3" w14:textId="77777777" w:rsidTr="000F5D10">
        <w:trPr>
          <w:trHeight w:val="423"/>
          <w:tblHeader/>
        </w:trPr>
        <w:tc>
          <w:tcPr>
            <w:tcW w:w="4050" w:type="dxa"/>
          </w:tcPr>
          <w:p w14:paraId="1B64473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0DAC4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3497E834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(</w:t>
            </w:r>
            <w:r w:rsidRPr="00EB4282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หน่วย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 xml:space="preserve">: </w:t>
            </w:r>
            <w:r w:rsidRPr="00EB4282">
              <w:rPr>
                <w:rFonts w:ascii="Angsana New" w:eastAsia="Malgun Gothic" w:hAnsi="Angsana New" w:hint="cs"/>
                <w:caps/>
                <w:sz w:val="28"/>
                <w:szCs w:val="28"/>
                <w:cs/>
              </w:rPr>
              <w:t>พันบาท</w:t>
            </w:r>
            <w:r w:rsidRPr="00931B57">
              <w:rPr>
                <w:rFonts w:ascii="Angsana New" w:eastAsia="Malgun Gothic" w:hAnsi="Angsana New" w:hint="cs"/>
                <w:caps/>
                <w:sz w:val="28"/>
                <w:szCs w:val="28"/>
              </w:rPr>
              <w:t>)</w:t>
            </w:r>
          </w:p>
        </w:tc>
      </w:tr>
      <w:tr w:rsidR="00EE6A21" w:rsidRPr="00931B57" w14:paraId="39110575" w14:textId="77777777" w:rsidTr="000F5D10">
        <w:trPr>
          <w:trHeight w:val="423"/>
          <w:tblHeader/>
        </w:trPr>
        <w:tc>
          <w:tcPr>
            <w:tcW w:w="4050" w:type="dxa"/>
          </w:tcPr>
          <w:p w14:paraId="0C510AD1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189B4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7709410A" w14:textId="52BDCBD5" w:rsidR="00EE6A21" w:rsidRPr="00EB4282" w:rsidRDefault="00413741" w:rsidP="00BD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48" w:firstLine="108"/>
              <w:jc w:val="center"/>
              <w:textAlignment w:val="baseline"/>
              <w:rPr>
                <w:rFonts w:ascii="Angsana New" w:eastAsia="Malgun Gothic" w:hAnsi="Angsana New"/>
                <w:caps/>
                <w:sz w:val="28"/>
                <w:szCs w:val="28"/>
                <w:cs/>
              </w:rPr>
            </w:pPr>
            <w:r w:rsidRPr="00EB4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ข้อมูลทางการเงินรวม</w:t>
            </w:r>
            <w:r w:rsidR="00742894" w:rsidRPr="00EB4282">
              <w:rPr>
                <w:rFonts w:ascii="Angsana New" w:eastAsia="Malgun Gothic" w:hAnsi="Angsana New" w:cstheme="majorBidi"/>
                <w:caps/>
                <w:sz w:val="28"/>
                <w:szCs w:val="28"/>
                <w:cs/>
              </w:rPr>
              <w:t xml:space="preserve"> / </w:t>
            </w:r>
            <w:r w:rsidR="009C4D8A" w:rsidRPr="00EB4282">
              <w:rPr>
                <w:rFonts w:ascii="Angsana New" w:eastAsia="Malgun Gothic" w:hAnsi="Angsana New" w:cstheme="majorBidi"/>
                <w:cap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E6A21" w:rsidRPr="00931B57" w14:paraId="7036CBDB" w14:textId="77777777" w:rsidTr="000F5D10">
        <w:trPr>
          <w:trHeight w:val="372"/>
          <w:tblHeader/>
        </w:trPr>
        <w:tc>
          <w:tcPr>
            <w:tcW w:w="4050" w:type="dxa"/>
          </w:tcPr>
          <w:p w14:paraId="5D0B37D6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26A00E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7B0A669" w14:textId="08587EC6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3</w:t>
            </w:r>
            <w:r w:rsidR="009251C7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0</w:t>
            </w:r>
            <w:r w:rsidRPr="00931B57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C2720B">
              <w:rPr>
                <w:rFonts w:ascii="Angsana New" w:eastAsia="Malgun Gothic" w:hAnsi="Angsana New" w:hint="cs"/>
                <w:color w:val="000000"/>
                <w:spacing w:val="-2"/>
                <w:sz w:val="28"/>
                <w:szCs w:val="28"/>
                <w:cs/>
              </w:rPr>
              <w:t>ม</w:t>
            </w:r>
            <w:r w:rsidR="00580EE6">
              <w:rPr>
                <w:rFonts w:ascii="Angsana New" w:eastAsia="Malgun Gothic" w:hAnsi="Angsana New" w:hint="cs"/>
                <w:color w:val="000000"/>
                <w:spacing w:val="-2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ECC87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CD41BAE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31</w:t>
            </w:r>
            <w:r w:rsidRPr="00EB4282">
              <w:rPr>
                <w:rFonts w:ascii="Angsana New" w:eastAsia="Malgun Gothic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E6A21" w:rsidRPr="00931B57" w14:paraId="1A59BC61" w14:textId="77777777" w:rsidTr="000F5D10">
        <w:trPr>
          <w:trHeight w:val="372"/>
          <w:tblHeader/>
        </w:trPr>
        <w:tc>
          <w:tcPr>
            <w:tcW w:w="4050" w:type="dxa"/>
          </w:tcPr>
          <w:p w14:paraId="01379543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thaiDistribute"/>
              <w:textAlignment w:val="baseline"/>
              <w:rPr>
                <w:rFonts w:ascii="Angsana New" w:eastAsia="Malgun Gothic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C65D2D4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955DE4A" w14:textId="1A2125A1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</w:t>
            </w:r>
            <w:r w:rsidR="00C2720B">
              <w:rPr>
                <w:rFonts w:ascii="Angsana New" w:eastAsia="Malgun Gothic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6E3DA8ED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E86899A" w14:textId="0A199968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931B57">
              <w:rPr>
                <w:rFonts w:ascii="Angsana New" w:eastAsia="Malgun Gothic" w:hAnsi="Angsana New"/>
                <w:sz w:val="28"/>
                <w:szCs w:val="28"/>
              </w:rPr>
              <w:t>256</w:t>
            </w:r>
            <w:r w:rsidR="00C2720B">
              <w:rPr>
                <w:rFonts w:ascii="Angsana New" w:eastAsia="Malgun Gothic" w:hAnsi="Angsana New"/>
                <w:sz w:val="28"/>
                <w:szCs w:val="28"/>
              </w:rPr>
              <w:t>8</w:t>
            </w:r>
          </w:p>
        </w:tc>
      </w:tr>
      <w:tr w:rsidR="00EE6A21" w:rsidRPr="00931B57" w14:paraId="3BF231D9" w14:textId="77777777" w:rsidTr="00E12095">
        <w:trPr>
          <w:trHeight w:val="372"/>
          <w:tblHeader/>
        </w:trPr>
        <w:tc>
          <w:tcPr>
            <w:tcW w:w="4050" w:type="dxa"/>
          </w:tcPr>
          <w:p w14:paraId="7F9C8A22" w14:textId="77777777" w:rsidR="00EE6A21" w:rsidRPr="00EB4282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EB4282">
              <w:rPr>
                <w:rFonts w:ascii="Angsana New" w:eastAsia="Malgun Gothic" w:hAnsi="Angsana New" w:hint="cs"/>
                <w:sz w:val="28"/>
                <w:szCs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336C43B2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B6DDB8E" w14:textId="2076A0EA" w:rsidR="00EE6A21" w:rsidRPr="00931B57" w:rsidRDefault="00E1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15,147</w:t>
            </w:r>
          </w:p>
        </w:tc>
        <w:tc>
          <w:tcPr>
            <w:tcW w:w="180" w:type="dxa"/>
            <w:vAlign w:val="bottom"/>
          </w:tcPr>
          <w:p w14:paraId="208CB2E6" w14:textId="77777777" w:rsidR="00EE6A21" w:rsidRPr="00931B57" w:rsidRDefault="00EE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0B7F300" w14:textId="0BA5A005" w:rsidR="00EE6A21" w:rsidRPr="00EB4282" w:rsidRDefault="00AB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8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53,104</w:t>
            </w:r>
          </w:p>
        </w:tc>
      </w:tr>
    </w:tbl>
    <w:p w14:paraId="1DA641AB" w14:textId="77777777" w:rsidR="00936474" w:rsidRPr="00EB4282" w:rsidRDefault="00936474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cs/>
          <w:lang w:val="en-US"/>
        </w:rPr>
      </w:pPr>
    </w:p>
    <w:p w14:paraId="49883EAF" w14:textId="77777777" w:rsidR="00B95D47" w:rsidRDefault="00B95D47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587AADB4" w14:textId="77777777" w:rsidR="008E388D" w:rsidRDefault="008E388D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03371394" w14:textId="77777777" w:rsidR="008E388D" w:rsidRDefault="008E388D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7F8C8E48" w14:textId="77777777" w:rsidR="008E388D" w:rsidRDefault="008E388D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56BE7D3D" w14:textId="77777777" w:rsidR="008E388D" w:rsidRDefault="008E388D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35F3640B" w14:textId="77777777" w:rsidR="008E388D" w:rsidRDefault="008E388D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3FDC630B" w14:textId="77777777" w:rsidR="008E388D" w:rsidRDefault="008E388D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</w:pPr>
    </w:p>
    <w:p w14:paraId="52CD3E22" w14:textId="77777777" w:rsidR="008E388D" w:rsidRDefault="008E388D" w:rsidP="00936474">
      <w:pPr>
        <w:pStyle w:val="ListParagraph"/>
        <w:overflowPunct w:val="0"/>
        <w:autoSpaceDE w:val="0"/>
        <w:autoSpaceDN w:val="0"/>
        <w:adjustRightInd w:val="0"/>
        <w:spacing w:after="0" w:line="360" w:lineRule="auto"/>
        <w:ind w:left="450"/>
        <w:contextualSpacing w:val="0"/>
        <w:textAlignment w:val="baseline"/>
        <w:rPr>
          <w:rFonts w:asciiTheme="majorBidi" w:eastAsia="Malgun Gothic" w:hAnsiTheme="majorBidi" w:cs="Angsana New"/>
          <w:b/>
          <w:bCs/>
          <w:sz w:val="28"/>
          <w:lang w:val="en-US"/>
        </w:rPr>
        <w:sectPr w:rsidR="008E388D" w:rsidSect="0089634E">
          <w:pgSz w:w="11909" w:h="16834" w:code="9"/>
          <w:pgMar w:top="1440" w:right="1008" w:bottom="1080" w:left="1584" w:header="720" w:footer="720" w:gutter="0"/>
          <w:pgNumType w:start="28"/>
          <w:cols w:space="720"/>
          <w:docGrid w:linePitch="245"/>
        </w:sectPr>
      </w:pPr>
    </w:p>
    <w:p w14:paraId="3397D778" w14:textId="34399420" w:rsidR="0080481D" w:rsidRPr="006F0F9F" w:rsidRDefault="0080481D" w:rsidP="00E537E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</w:rPr>
      </w:pPr>
      <w:r w:rsidRPr="006F0F9F">
        <w:rPr>
          <w:rFonts w:asciiTheme="majorBidi" w:eastAsia="Malgun Gothic" w:hAnsiTheme="majorBidi" w:cstheme="majorBidi"/>
          <w:b/>
          <w:bCs/>
          <w:sz w:val="28"/>
          <w:cs/>
        </w:rPr>
        <w:lastRenderedPageBreak/>
        <w:t>การค้ำประกันสินเชื่อ</w:t>
      </w:r>
    </w:p>
    <w:p w14:paraId="72AF727F" w14:textId="6C0134CE" w:rsidR="002642EC" w:rsidRPr="008943AA" w:rsidRDefault="002642EC" w:rsidP="002642EC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792" w:right="-29" w:firstLine="72"/>
        <w:jc w:val="thaiDistribute"/>
        <w:textAlignment w:val="baseline"/>
        <w:rPr>
          <w:rFonts w:asciiTheme="majorBidi" w:eastAsia="Malgun Gothic" w:hAnsiTheme="majorBidi" w:cstheme="majorBidi"/>
          <w:sz w:val="28"/>
        </w:rPr>
      </w:pPr>
      <w:r w:rsidRPr="00EB4282">
        <w:rPr>
          <w:rFonts w:asciiTheme="majorBidi" w:eastAsia="Malgun Gothic" w:hAnsiTheme="majorBidi" w:cstheme="majorBidi"/>
          <w:sz w:val="28"/>
          <w:cs/>
          <w:lang w:val="en-US"/>
        </w:rPr>
        <w:t xml:space="preserve">ณ วันที่ </w:t>
      </w:r>
      <w:r w:rsidR="00A77F9C">
        <w:rPr>
          <w:rFonts w:asciiTheme="majorBidi" w:eastAsia="Malgun Gothic" w:hAnsiTheme="majorBidi" w:cstheme="majorBidi"/>
          <w:sz w:val="28"/>
          <w:lang w:val="en-US"/>
        </w:rPr>
        <w:t>3</w:t>
      </w:r>
      <w:r w:rsidR="00600A4C">
        <w:rPr>
          <w:rFonts w:asciiTheme="majorBidi" w:eastAsia="Malgun Gothic" w:hAnsiTheme="majorBidi" w:cstheme="majorBidi"/>
          <w:sz w:val="28"/>
          <w:lang w:val="en-US"/>
        </w:rPr>
        <w:t xml:space="preserve">0 </w:t>
      </w:r>
      <w:r w:rsidR="00600A4C">
        <w:rPr>
          <w:rFonts w:asciiTheme="majorBidi" w:eastAsia="Malgun Gothic" w:hAnsiTheme="majorBidi" w:cstheme="majorBidi" w:hint="cs"/>
          <w:sz w:val="28"/>
          <w:cs/>
          <w:lang w:val="en-US"/>
        </w:rPr>
        <w:t>มิถุนายน</w:t>
      </w:r>
      <w:r w:rsidRPr="008943AA">
        <w:rPr>
          <w:rFonts w:asciiTheme="majorBidi" w:eastAsia="Malgun Gothic" w:hAnsiTheme="majorBidi" w:cstheme="majorBidi"/>
          <w:sz w:val="28"/>
        </w:rPr>
        <w:t xml:space="preserve"> 256</w:t>
      </w:r>
      <w:r w:rsidR="002E3BAA">
        <w:rPr>
          <w:rFonts w:asciiTheme="majorBidi" w:eastAsia="Malgun Gothic" w:hAnsiTheme="majorBidi" w:cstheme="majorBidi"/>
          <w:sz w:val="28"/>
        </w:rPr>
        <w:t>9</w:t>
      </w:r>
      <w:r w:rsidRPr="008943AA">
        <w:rPr>
          <w:rFonts w:asciiTheme="majorBidi" w:eastAsia="Malgun Gothic" w:hAnsiTheme="majorBidi" w:cstheme="majorBidi"/>
          <w:sz w:val="28"/>
        </w:rPr>
        <w:t xml:space="preserve"> </w:t>
      </w:r>
      <w:r w:rsidR="00997C2E">
        <w:rPr>
          <w:rFonts w:asciiTheme="majorBidi" w:eastAsia="Malgun Gothic" w:hAnsiTheme="majorBidi" w:cstheme="majorBidi" w:hint="cs"/>
          <w:sz w:val="28"/>
          <w:cs/>
        </w:rPr>
        <w:t xml:space="preserve">และ </w:t>
      </w:r>
      <w:r w:rsidR="00997C2E">
        <w:rPr>
          <w:rFonts w:asciiTheme="majorBidi" w:eastAsia="Malgun Gothic" w:hAnsiTheme="majorBidi" w:cstheme="majorBidi"/>
          <w:sz w:val="28"/>
          <w:lang w:val="en-US"/>
        </w:rPr>
        <w:t>31</w:t>
      </w:r>
      <w:r w:rsidR="00997C2E">
        <w:rPr>
          <w:rFonts w:asciiTheme="majorBidi" w:eastAsia="Malgun Gothic" w:hAnsiTheme="majorBidi" w:cstheme="majorBidi" w:hint="cs"/>
          <w:sz w:val="28"/>
          <w:cs/>
          <w:lang w:val="en-US"/>
        </w:rPr>
        <w:t xml:space="preserve"> </w:t>
      </w:r>
      <w:r w:rsidR="00997C2E" w:rsidRPr="00997C2E">
        <w:rPr>
          <w:rFonts w:asciiTheme="majorBidi" w:eastAsia="Malgun Gothic" w:hAnsiTheme="majorBidi" w:cs="Angsana New"/>
          <w:sz w:val="28"/>
          <w:cs/>
        </w:rPr>
        <w:t>ธันวาคม</w:t>
      </w:r>
      <w:r w:rsidR="00997C2E" w:rsidRPr="008943AA">
        <w:rPr>
          <w:rFonts w:asciiTheme="majorBidi" w:eastAsia="Malgun Gothic" w:hAnsiTheme="majorBidi" w:cstheme="majorBidi"/>
          <w:sz w:val="28"/>
        </w:rPr>
        <w:t xml:space="preserve"> 256</w:t>
      </w:r>
      <w:r w:rsidR="00997C2E">
        <w:rPr>
          <w:rFonts w:asciiTheme="majorBidi" w:eastAsia="Malgun Gothic" w:hAnsiTheme="majorBidi" w:cstheme="majorBidi"/>
          <w:sz w:val="28"/>
          <w:lang w:val="en-US"/>
        </w:rPr>
        <w:t>8</w:t>
      </w:r>
      <w:r w:rsidR="00997C2E" w:rsidRPr="008943AA">
        <w:rPr>
          <w:rFonts w:asciiTheme="majorBidi" w:eastAsia="Malgun Gothic" w:hAnsiTheme="majorBidi" w:cstheme="majorBidi"/>
          <w:sz w:val="28"/>
        </w:rPr>
        <w:t xml:space="preserve"> </w:t>
      </w:r>
      <w:r w:rsidRPr="008943AA">
        <w:rPr>
          <w:rFonts w:asciiTheme="majorBidi" w:eastAsia="Malgun Gothic" w:hAnsiTheme="majorBidi" w:cstheme="majorBidi"/>
          <w:color w:val="000000"/>
          <w:spacing w:val="-2"/>
          <w:sz w:val="28"/>
          <w:cs/>
        </w:rPr>
        <w:t>กลุ่มบริษัท</w:t>
      </w:r>
      <w:r w:rsidRPr="008943AA">
        <w:rPr>
          <w:rFonts w:asciiTheme="majorBidi" w:eastAsia="Malgun Gothic" w:hAnsiTheme="majorBidi" w:cstheme="majorBidi"/>
          <w:sz w:val="28"/>
          <w:cs/>
        </w:rPr>
        <w:t>และบริษัทมีการค้ำประกันสินเชื่อกับสถาบันการเงิน ดังนี้</w:t>
      </w:r>
    </w:p>
    <w:tbl>
      <w:tblPr>
        <w:tblW w:w="13696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06"/>
        <w:gridCol w:w="77"/>
        <w:gridCol w:w="2353"/>
        <w:gridCol w:w="141"/>
        <w:gridCol w:w="1207"/>
        <w:gridCol w:w="81"/>
        <w:gridCol w:w="1181"/>
        <w:gridCol w:w="118"/>
        <w:gridCol w:w="1232"/>
        <w:gridCol w:w="90"/>
        <w:gridCol w:w="1177"/>
      </w:tblGrid>
      <w:tr w:rsidR="002642EC" w:rsidRPr="008943AA" w14:paraId="2A95DF4B" w14:textId="77777777" w:rsidTr="001835D5">
        <w:tc>
          <w:tcPr>
            <w:tcW w:w="3634" w:type="dxa"/>
          </w:tcPr>
          <w:p w14:paraId="4FC862F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589FFF0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2A2C82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0891098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3F26D27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F65CE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</w:tcPr>
          <w:p w14:paraId="0FAE88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" w:type="dxa"/>
          </w:tcPr>
          <w:p w14:paraId="35C66E9E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</w:tcPr>
          <w:p w14:paraId="188E6A6F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หน่วย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: 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42EC" w:rsidRPr="008943AA" w14:paraId="551D6C70" w14:textId="77777777" w:rsidTr="001835D5">
        <w:tc>
          <w:tcPr>
            <w:tcW w:w="3634" w:type="dxa"/>
          </w:tcPr>
          <w:p w14:paraId="52A4183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32" w:right="-29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7C41B2E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</w:tcPr>
          <w:p w14:paraId="7F78EEE1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" w:type="dxa"/>
          </w:tcPr>
          <w:p w14:paraId="5D7118F6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</w:tcPr>
          <w:p w14:paraId="56D76C82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16A9A9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</w:tcPr>
          <w:p w14:paraId="11B91A6D" w14:textId="49F79095" w:rsidR="002642EC" w:rsidRPr="008943AA" w:rsidRDefault="0041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18" w:type="dxa"/>
          </w:tcPr>
          <w:p w14:paraId="0537885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E7622AF" w14:textId="1CED469E" w:rsidR="002642EC" w:rsidRPr="008943AA" w:rsidRDefault="009C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42EC" w:rsidRPr="008943AA" w14:paraId="2540FB0E" w14:textId="77777777" w:rsidTr="001835D5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center"/>
          </w:tcPr>
          <w:p w14:paraId="64D5EED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" w:type="dxa"/>
            <w:vAlign w:val="center"/>
          </w:tcPr>
          <w:p w14:paraId="7E395685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Merge w:val="restart"/>
            <w:tcBorders>
              <w:bottom w:val="single" w:sz="4" w:space="0" w:color="auto"/>
            </w:tcBorders>
            <w:vAlign w:val="center"/>
          </w:tcPr>
          <w:p w14:paraId="78B91C0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center"/>
          </w:tcPr>
          <w:p w14:paraId="70755883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 w:val="restart"/>
            <w:tcBorders>
              <w:bottom w:val="single" w:sz="4" w:space="0" w:color="auto"/>
            </w:tcBorders>
            <w:vAlign w:val="center"/>
          </w:tcPr>
          <w:p w14:paraId="60D1924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รายละเอียดของหลักประกัน</w:t>
            </w:r>
          </w:p>
        </w:tc>
        <w:tc>
          <w:tcPr>
            <w:tcW w:w="141" w:type="dxa"/>
          </w:tcPr>
          <w:p w14:paraId="62E65F6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AE7AF11" w14:textId="0AA8CDF2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  <w:r w:rsidR="00600A4C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0</w:t>
            </w:r>
            <w:r w:rsidR="00600A4C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1" w:type="dxa"/>
          </w:tcPr>
          <w:p w14:paraId="6533EA2D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3ABB9BC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3E011EAA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C023088" w14:textId="0F5C4932" w:rsidR="002642EC" w:rsidRPr="00EB4282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8943AA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>3</w:t>
            </w:r>
            <w:r w:rsidR="00600A4C">
              <w:rPr>
                <w:rFonts w:asciiTheme="majorBidi" w:eastAsia="Malgun Gothic" w:hAnsiTheme="majorBidi" w:cstheme="majorBidi"/>
                <w:color w:val="000000"/>
                <w:spacing w:val="-2"/>
                <w:sz w:val="28"/>
                <w:szCs w:val="28"/>
              </w:rPr>
              <w:t xml:space="preserve">0 </w:t>
            </w:r>
            <w:r w:rsidR="00600A4C">
              <w:rPr>
                <w:rFonts w:asciiTheme="majorBidi" w:eastAsia="Malgun Gothic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B0CA3E8" w14:textId="777777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EF8AE3B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31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42EC" w:rsidRPr="008943AA" w14:paraId="71E70F9D" w14:textId="77777777" w:rsidTr="001835D5">
        <w:tc>
          <w:tcPr>
            <w:tcW w:w="36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EC1809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2462E3D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CB8F6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C48B277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BF34F7B" w14:textId="77777777" w:rsidR="002642EC" w:rsidRPr="00EB4282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" w:right="49" w:hanging="2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03CF544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D9A1027" w14:textId="28A6555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1" w:type="dxa"/>
          </w:tcPr>
          <w:p w14:paraId="0A6A6D38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FECAC4A" w14:textId="68E550E2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8" w:type="dxa"/>
          </w:tcPr>
          <w:p w14:paraId="259A51C9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C406560" w14:textId="20F8D177" w:rsidR="002642EC" w:rsidRPr="008943AA" w:rsidRDefault="002642EC" w:rsidP="0076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5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3D7DCB6F" w14:textId="77777777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thaiDistribute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DF24252" w14:textId="4651CD7A" w:rsidR="002642EC" w:rsidRPr="008943AA" w:rsidRDefault="0026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5" w:right="49" w:firstLine="5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>256</w:t>
            </w:r>
            <w:r w:rsidR="002E3BAA">
              <w:rPr>
                <w:rFonts w:asciiTheme="majorBidi" w:eastAsia="Malgun Gothic" w:hAnsiTheme="majorBidi" w:cstheme="majorBidi"/>
                <w:sz w:val="28"/>
                <w:szCs w:val="28"/>
              </w:rPr>
              <w:t>8</w:t>
            </w:r>
          </w:p>
        </w:tc>
      </w:tr>
      <w:tr w:rsidR="002F0C80" w:rsidRPr="008943AA" w14:paraId="4ACFD233" w14:textId="77777777" w:rsidTr="00501EDC">
        <w:tc>
          <w:tcPr>
            <w:tcW w:w="3634" w:type="dxa"/>
            <w:tcBorders>
              <w:top w:val="single" w:sz="4" w:space="0" w:color="auto"/>
            </w:tcBorders>
          </w:tcPr>
          <w:p w14:paraId="484EF358" w14:textId="30FB2135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 xml:space="preserve">บริษัท ซี </w:t>
            </w:r>
            <w:r w:rsidRPr="00B77521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เอ แซ</w:t>
            </w:r>
            <w:r w:rsidR="00635624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ด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9" w:type="dxa"/>
          </w:tcPr>
          <w:p w14:paraId="17DA53CF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bottom"/>
          </w:tcPr>
          <w:p w14:paraId="2DCDE1B3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ธนาคารไทยพาณิชย์</w:t>
            </w:r>
          </w:p>
        </w:tc>
        <w:tc>
          <w:tcPr>
            <w:tcW w:w="77" w:type="dxa"/>
          </w:tcPr>
          <w:p w14:paraId="4E585E07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2F1C0FC1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62953774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17D3CE7" w14:textId="5DD0A4D2" w:rsidR="002F0C80" w:rsidRPr="00542445" w:rsidRDefault="005A5587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191,198</w:t>
            </w:r>
          </w:p>
        </w:tc>
        <w:tc>
          <w:tcPr>
            <w:tcW w:w="81" w:type="dxa"/>
            <w:vAlign w:val="bottom"/>
          </w:tcPr>
          <w:p w14:paraId="0C9622A4" w14:textId="77777777" w:rsidR="002F0C80" w:rsidRPr="00542445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6BBB44F" w14:textId="265CA95A" w:rsidR="002F0C80" w:rsidRPr="00542445" w:rsidRDefault="00A56FF4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42445">
              <w:rPr>
                <w:rFonts w:asciiTheme="majorBidi" w:eastAsia="Malgun Gothic" w:hAnsiTheme="majorBidi" w:cstheme="majorBidi"/>
                <w:sz w:val="28"/>
                <w:szCs w:val="28"/>
              </w:rPr>
              <w:t>227,258</w:t>
            </w:r>
          </w:p>
        </w:tc>
        <w:tc>
          <w:tcPr>
            <w:tcW w:w="118" w:type="dxa"/>
            <w:vAlign w:val="bottom"/>
          </w:tcPr>
          <w:p w14:paraId="1A012686" w14:textId="77777777" w:rsidR="002F0C80" w:rsidRPr="00542445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92FA4D8" w14:textId="51246038" w:rsidR="002F0C80" w:rsidRPr="00542445" w:rsidRDefault="005A5587" w:rsidP="00F47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191,198</w:t>
            </w:r>
          </w:p>
        </w:tc>
        <w:tc>
          <w:tcPr>
            <w:tcW w:w="90" w:type="dxa"/>
            <w:vAlign w:val="bottom"/>
          </w:tcPr>
          <w:p w14:paraId="73D3B4DA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CE0CDA" w14:textId="2CF7BBA1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227,258</w:t>
            </w:r>
          </w:p>
        </w:tc>
      </w:tr>
      <w:tr w:rsidR="002F0C80" w:rsidRPr="008943AA" w14:paraId="1AF56101" w14:textId="77777777" w:rsidTr="00501EDC">
        <w:tc>
          <w:tcPr>
            <w:tcW w:w="3634" w:type="dxa"/>
          </w:tcPr>
          <w:p w14:paraId="07FA409A" w14:textId="7F7B9E3A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7" w:right="-29" w:hanging="357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บริษัท ซี เอ แซ</w:t>
            </w:r>
            <w:r w:rsidR="00635624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ด</w:t>
            </w:r>
            <w:r w:rsidRPr="008943AA">
              <w:rPr>
                <w:rFonts w:asciiTheme="majorBidi" w:eastAsia="Malgun Gothic" w:hAnsiTheme="majorBidi" w:cstheme="majorBidi"/>
                <w:sz w:val="28"/>
                <w:szCs w:val="28"/>
              </w:rPr>
              <w:t xml:space="preserve"> </w:t>
            </w:r>
            <w:r w:rsidRPr="00885617">
              <w:rPr>
                <w:rFonts w:asciiTheme="majorBidi" w:eastAsia="Malgun Gothic" w:hAnsiTheme="majorBidi" w:cstheme="majorBidi"/>
                <w:sz w:val="28"/>
                <w:szCs w:val="28"/>
              </w:rPr>
              <w:t>(</w:t>
            </w: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9" w:type="dxa"/>
          </w:tcPr>
          <w:p w14:paraId="268D18C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vAlign w:val="bottom"/>
          </w:tcPr>
          <w:p w14:paraId="0DFD6DE8" w14:textId="536FABE6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ธนาคาร</w:t>
            </w:r>
            <w:r w:rsidRPr="00EB4282">
              <w:rPr>
                <w:rFonts w:asciiTheme="majorBidi" w:eastAsia="Malgun Gothic" w:hAnsiTheme="majorBidi" w:cstheme="majorBidi" w:hint="cs"/>
                <w:sz w:val="28"/>
                <w:szCs w:val="28"/>
                <w:cs/>
              </w:rPr>
              <w:t>กสิกรไทย</w:t>
            </w:r>
          </w:p>
        </w:tc>
        <w:tc>
          <w:tcPr>
            <w:tcW w:w="77" w:type="dxa"/>
          </w:tcPr>
          <w:p w14:paraId="4E6E134E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3" w:type="dxa"/>
            <w:vAlign w:val="bottom"/>
          </w:tcPr>
          <w:p w14:paraId="6FE76FC0" w14:textId="2A668F81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center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sz w:val="28"/>
                <w:szCs w:val="28"/>
                <w:cs/>
              </w:rPr>
              <w:t>ที่ดินที่ใช้เป็นหลักประกัน</w:t>
            </w:r>
          </w:p>
        </w:tc>
        <w:tc>
          <w:tcPr>
            <w:tcW w:w="141" w:type="dxa"/>
          </w:tcPr>
          <w:p w14:paraId="1CB6FF7B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373C65C" w14:textId="36A9BF09" w:rsidR="002F0C80" w:rsidRPr="00542445" w:rsidRDefault="005A5587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2" w:right="76" w:firstLine="2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115,971</w:t>
            </w:r>
          </w:p>
        </w:tc>
        <w:tc>
          <w:tcPr>
            <w:tcW w:w="81" w:type="dxa"/>
            <w:vAlign w:val="bottom"/>
          </w:tcPr>
          <w:p w14:paraId="7B8D857E" w14:textId="77777777" w:rsidR="002F0C80" w:rsidRPr="00542445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7F473D50" w14:textId="0D96AA87" w:rsidR="002F0C80" w:rsidRPr="00542445" w:rsidRDefault="00D3393D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542445">
              <w:rPr>
                <w:rFonts w:asciiTheme="majorBidi" w:eastAsia="Malgun Gothic" w:hAnsiTheme="majorBidi" w:cstheme="majorBidi"/>
                <w:sz w:val="28"/>
                <w:szCs w:val="28"/>
              </w:rPr>
              <w:t>449,966</w:t>
            </w:r>
          </w:p>
        </w:tc>
        <w:tc>
          <w:tcPr>
            <w:tcW w:w="118" w:type="dxa"/>
            <w:vAlign w:val="bottom"/>
          </w:tcPr>
          <w:p w14:paraId="6B0820B8" w14:textId="77777777" w:rsidR="002F0C80" w:rsidRPr="00542445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31DC1A05" w14:textId="313EE239" w:rsidR="002F0C80" w:rsidRPr="00542445" w:rsidRDefault="005A5587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sz w:val="28"/>
                <w:szCs w:val="28"/>
              </w:rPr>
              <w:t>115,971</w:t>
            </w:r>
          </w:p>
        </w:tc>
        <w:tc>
          <w:tcPr>
            <w:tcW w:w="90" w:type="dxa"/>
            <w:vAlign w:val="bottom"/>
          </w:tcPr>
          <w:p w14:paraId="63DF104D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F8135AE" w14:textId="11D984C9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sz w:val="28"/>
                <w:szCs w:val="28"/>
              </w:rPr>
            </w:pPr>
            <w:r w:rsidRPr="006F0F9F">
              <w:rPr>
                <w:rFonts w:asciiTheme="majorBidi" w:eastAsia="Malgun Gothic" w:hAnsiTheme="majorBidi" w:cstheme="majorBidi"/>
                <w:sz w:val="28"/>
                <w:szCs w:val="28"/>
              </w:rPr>
              <w:t>449,966</w:t>
            </w:r>
          </w:p>
        </w:tc>
      </w:tr>
      <w:tr w:rsidR="002F0C80" w:rsidRPr="008943AA" w14:paraId="1F59284D" w14:textId="77777777" w:rsidTr="00501EDC">
        <w:tc>
          <w:tcPr>
            <w:tcW w:w="3634" w:type="dxa"/>
          </w:tcPr>
          <w:p w14:paraId="1C8204A5" w14:textId="3444BD7A" w:rsidR="002F0C80" w:rsidRPr="00EB4282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EB428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" w:type="dxa"/>
          </w:tcPr>
          <w:p w14:paraId="42F8E6AA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61B5CE7D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6BF7D3C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4B3428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2B1147E2" w14:textId="77777777" w:rsidR="002F0C80" w:rsidRPr="008943AA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0FF8483" w14:textId="62C7467F" w:rsidR="002F0C80" w:rsidRPr="00542445" w:rsidRDefault="005A5587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307,169</w:t>
            </w:r>
          </w:p>
        </w:tc>
        <w:tc>
          <w:tcPr>
            <w:tcW w:w="81" w:type="dxa"/>
          </w:tcPr>
          <w:p w14:paraId="758B8681" w14:textId="77777777" w:rsidR="002F0C80" w:rsidRPr="00542445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4B3F8CE" w14:textId="4BB39813" w:rsidR="002F0C80" w:rsidRPr="00542445" w:rsidRDefault="00191DB9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54244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677,22</w:t>
            </w:r>
            <w:r w:rsidR="00AF0A32" w:rsidRPr="0054244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8" w:type="dxa"/>
          </w:tcPr>
          <w:p w14:paraId="075CA6B8" w14:textId="77777777" w:rsidR="002F0C80" w:rsidRPr="00542445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087496F2" w14:textId="18CF2AB7" w:rsidR="002F0C80" w:rsidRPr="00542445" w:rsidRDefault="005A5587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307,169</w:t>
            </w:r>
          </w:p>
        </w:tc>
        <w:tc>
          <w:tcPr>
            <w:tcW w:w="90" w:type="dxa"/>
          </w:tcPr>
          <w:p w14:paraId="7BCF7AEE" w14:textId="77777777" w:rsidR="002F0C80" w:rsidRPr="006F0F9F" w:rsidRDefault="002F0C80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1AC056E" w14:textId="35F8D060" w:rsidR="002F0C80" w:rsidRPr="006F0F9F" w:rsidRDefault="006F0F9F" w:rsidP="002F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6F0F9F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677,22</w:t>
            </w:r>
            <w:r w:rsidR="00AF0A32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C455A4" w:rsidRPr="008943AA" w14:paraId="54D97CF1" w14:textId="77777777" w:rsidTr="001835D5">
        <w:tc>
          <w:tcPr>
            <w:tcW w:w="3634" w:type="dxa"/>
          </w:tcPr>
          <w:p w14:paraId="3A6BD58F" w14:textId="77777777" w:rsidR="00C455A4" w:rsidRPr="00EB4282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55ECA2A5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</w:tcPr>
          <w:p w14:paraId="722869A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" w:type="dxa"/>
          </w:tcPr>
          <w:p w14:paraId="136A4A72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</w:tcPr>
          <w:p w14:paraId="6FB6A6FE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right="76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4D31453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</w:tcPr>
          <w:p w14:paraId="76398BB9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18B22741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</w:tcPr>
          <w:p w14:paraId="0598A396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  <w:tcBorders>
              <w:bottom w:val="nil"/>
            </w:tcBorders>
          </w:tcPr>
          <w:p w14:paraId="4BC86318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618E72F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0DE9454" w14:textId="77777777" w:rsidR="00C455A4" w:rsidRPr="00EB4282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nil"/>
            </w:tcBorders>
          </w:tcPr>
          <w:p w14:paraId="65ED1F5F" w14:textId="77777777" w:rsidR="00C455A4" w:rsidRPr="008943AA" w:rsidRDefault="00C455A4" w:rsidP="00C4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5" w:right="76" w:firstLine="5"/>
              <w:jc w:val="right"/>
              <w:textAlignment w:val="baseline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F332530" w14:textId="77777777" w:rsidR="00585C04" w:rsidRPr="00585C04" w:rsidRDefault="00585C04" w:rsidP="008E388D">
      <w:pPr>
        <w:rPr>
          <w:rFonts w:ascii="Angsana New" w:hAnsi="Angsana New"/>
          <w:sz w:val="28"/>
          <w:szCs w:val="28"/>
        </w:rPr>
      </w:pPr>
    </w:p>
    <w:sectPr w:rsidR="00585C04" w:rsidRPr="00585C04" w:rsidSect="00C574EC">
      <w:pgSz w:w="16834" w:h="11909" w:orient="landscape" w:code="9"/>
      <w:pgMar w:top="1008" w:right="1080" w:bottom="1584" w:left="1440" w:header="720" w:footer="720" w:gutter="0"/>
      <w:pgNumType w:start="3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D1BA" w14:textId="77777777" w:rsidR="0081750C" w:rsidRDefault="0081750C" w:rsidP="003D743A">
      <w:r>
        <w:separator/>
      </w:r>
    </w:p>
  </w:endnote>
  <w:endnote w:type="continuationSeparator" w:id="0">
    <w:p w14:paraId="1DBBA1C5" w14:textId="77777777" w:rsidR="0081750C" w:rsidRDefault="0081750C" w:rsidP="003D743A">
      <w:r>
        <w:continuationSeparator/>
      </w:r>
    </w:p>
  </w:endnote>
  <w:endnote w:type="continuationNotice" w:id="1">
    <w:p w14:paraId="3AA21A53" w14:textId="77777777" w:rsidR="0081750C" w:rsidRDefault="008175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1B3" w14:textId="77777777" w:rsidR="001A1BF3" w:rsidRPr="00D97BBD" w:rsidRDefault="001A1BF3" w:rsidP="002A5076">
    <w:pPr>
      <w:pStyle w:val="Footer"/>
      <w:jc w:val="right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4BFD">
      <w:rPr>
        <w:rFonts w:ascii="Angsana New" w:hAnsi="Angsana New"/>
        <w:noProof/>
        <w:sz w:val="30"/>
        <w:szCs w:val="30"/>
      </w:rPr>
      <w:t>22</w:t>
    </w:r>
    <w:r w:rsidRPr="00D97BBD">
      <w:rPr>
        <w:rFonts w:ascii="Angsana New" w:hAnsi="Angsana New"/>
        <w:sz w:val="30"/>
        <w:szCs w:val="30"/>
      </w:rPr>
      <w:fldChar w:fldCharType="end"/>
    </w:r>
  </w:p>
  <w:p w14:paraId="5FFDF839" w14:textId="0E3E2987" w:rsidR="00FD234D" w:rsidRDefault="00FD234D" w:rsidP="00EF1B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EE3A" w14:textId="77777777" w:rsidR="0081750C" w:rsidRDefault="0081750C" w:rsidP="003D743A">
      <w:r>
        <w:separator/>
      </w:r>
    </w:p>
  </w:footnote>
  <w:footnote w:type="continuationSeparator" w:id="0">
    <w:p w14:paraId="082796F6" w14:textId="77777777" w:rsidR="0081750C" w:rsidRDefault="0081750C" w:rsidP="003D743A">
      <w:r>
        <w:continuationSeparator/>
      </w:r>
    </w:p>
  </w:footnote>
  <w:footnote w:type="continuationNotice" w:id="1">
    <w:p w14:paraId="630DBE61" w14:textId="77777777" w:rsidR="0081750C" w:rsidRDefault="008175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C5C1" w14:textId="09B0ACAD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บริษัท ซี เอ แซด (ประเทศไทย) จำกัด</w:t>
    </w:r>
    <w:r w:rsidRPr="00FD234D">
      <w:rPr>
        <w:rFonts w:ascii="Angsana New" w:eastAsia="Malgun Gothic" w:hAnsi="Angsana New" w:hint="cs"/>
        <w:b/>
        <w:bCs/>
        <w:sz w:val="28"/>
        <w:szCs w:val="28"/>
      </w:rPr>
      <w:t xml:space="preserve"> 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(มหาชน)</w:t>
    </w:r>
  </w:p>
  <w:p w14:paraId="4EB557B3" w14:textId="7922233B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/>
        <w:b/>
        <w:bCs/>
        <w:sz w:val="28"/>
        <w:szCs w:val="28"/>
        <w:cs/>
      </w:rPr>
      <w:t>หมายเหตุประกอบ</w:t>
    </w:r>
    <w:r w:rsidR="00F15F68">
      <w:rPr>
        <w:rFonts w:ascii="Angsana New" w:eastAsia="Malgun Gothic" w:hAnsi="Angsana New" w:hint="cs"/>
        <w:b/>
        <w:bCs/>
        <w:sz w:val="28"/>
        <w:szCs w:val="28"/>
        <w:cs/>
      </w:rPr>
      <w:t>ข้อมูลทางการเงิน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ระหว่างกาลแบบย่อ</w:t>
    </w:r>
  </w:p>
  <w:p w14:paraId="5A54C468" w14:textId="4B896B77" w:rsidR="00170AD4" w:rsidRPr="00FD234D" w:rsidRDefault="005059AC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5059AC">
      <w:rPr>
        <w:rFonts w:ascii="Angsana New" w:eastAsia="Malgun Gothic" w:hAnsi="Angsana New"/>
        <w:b/>
        <w:bCs/>
        <w:sz w:val="28"/>
        <w:szCs w:val="28"/>
        <w:cs/>
      </w:rPr>
      <w:t>สำหรับรอบระยะเวลา</w:t>
    </w:r>
    <w:r w:rsidR="00F459D3">
      <w:rPr>
        <w:rFonts w:ascii="Angsana New" w:eastAsia="Malgun Gothic" w:hAnsi="Angsana New" w:hint="cs"/>
        <w:b/>
        <w:bCs/>
        <w:sz w:val="28"/>
        <w:szCs w:val="28"/>
        <w:cs/>
      </w:rPr>
      <w:t>สามเดือน</w:t>
    </w:r>
    <w:r w:rsidR="006C480E">
      <w:rPr>
        <w:rFonts w:ascii="Angsana New" w:eastAsia="Malgun Gothic" w:hAnsi="Angsana New" w:hint="cs"/>
        <w:b/>
        <w:bCs/>
        <w:sz w:val="28"/>
        <w:szCs w:val="28"/>
        <w:cs/>
      </w:rPr>
      <w:t>และ</w:t>
    </w:r>
    <w:r w:rsidR="00D717EA">
      <w:rPr>
        <w:rFonts w:ascii="Angsana New" w:eastAsia="Malgun Gothic" w:hAnsi="Angsana New" w:hint="cs"/>
        <w:b/>
        <w:bCs/>
        <w:sz w:val="28"/>
        <w:szCs w:val="28"/>
        <w:cs/>
      </w:rPr>
      <w:t>หก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เดือนสิ้นสุดวันที่ </w:t>
    </w:r>
    <w:r w:rsidR="00D717EA">
      <w:rPr>
        <w:rFonts w:ascii="Angsana New" w:eastAsia="Malgun Gothic" w:hAnsi="Angsana New"/>
        <w:b/>
        <w:bCs/>
        <w:sz w:val="28"/>
        <w:szCs w:val="28"/>
      </w:rPr>
      <w:t xml:space="preserve">30 </w:t>
    </w:r>
    <w:r w:rsidR="00D717EA">
      <w:rPr>
        <w:rFonts w:ascii="Angsana New" w:eastAsia="Malgun Gothic" w:hAnsi="Angsana New" w:hint="cs"/>
        <w:b/>
        <w:bCs/>
        <w:sz w:val="28"/>
        <w:szCs w:val="28"/>
        <w:cs/>
      </w:rPr>
      <w:t>มิถุนายน</w:t>
    </w:r>
    <w:r w:rsidRPr="005059AC">
      <w:rPr>
        <w:rFonts w:ascii="Angsana New" w:eastAsia="Malgun Gothic" w:hAnsi="Angsana New"/>
        <w:b/>
        <w:bCs/>
        <w:sz w:val="28"/>
        <w:szCs w:val="28"/>
        <w:cs/>
      </w:rPr>
      <w:t xml:space="preserve"> </w:t>
    </w:r>
    <w:r w:rsidR="00B92EDB">
      <w:rPr>
        <w:rFonts w:ascii="Angsana New" w:eastAsia="Malgun Gothic" w:hAnsi="Angsana New"/>
        <w:b/>
        <w:bCs/>
        <w:sz w:val="28"/>
        <w:szCs w:val="28"/>
      </w:rPr>
      <w:t>2569</w:t>
    </w:r>
  </w:p>
  <w:p w14:paraId="665185B8" w14:textId="70E305FD" w:rsidR="004C1C9E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>ยัง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ไม่ได้ตรวจสอบ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แต่สอบทานแล้ว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)</w:t>
    </w:r>
  </w:p>
  <w:p w14:paraId="08A15154" w14:textId="77777777" w:rsidR="00934920" w:rsidRPr="00934920" w:rsidRDefault="00934920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61673D"/>
    <w:multiLevelType w:val="hybridMultilevel"/>
    <w:tmpl w:val="D78240D2"/>
    <w:lvl w:ilvl="0" w:tplc="A1B63522">
      <w:start w:val="16"/>
      <w:numFmt w:val="decimal"/>
      <w:lvlText w:val="%1."/>
      <w:lvlJc w:val="left"/>
      <w:pPr>
        <w:ind w:left="39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34FBB"/>
    <w:multiLevelType w:val="hybridMultilevel"/>
    <w:tmpl w:val="EE5A7972"/>
    <w:lvl w:ilvl="0" w:tplc="6D2E0CB4">
      <w:start w:val="1"/>
      <w:numFmt w:val="decimal"/>
      <w:lvlText w:val="%1."/>
      <w:lvlJc w:val="left"/>
      <w:pPr>
        <w:ind w:left="3960" w:hanging="360"/>
      </w:pPr>
      <w:rPr>
        <w:rFonts w:hint="default"/>
        <w:b/>
        <w:bCs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65787"/>
    <w:multiLevelType w:val="hybridMultilevel"/>
    <w:tmpl w:val="0E0C6720"/>
    <w:lvl w:ilvl="0" w:tplc="72CA47DC">
      <w:start w:val="1"/>
      <w:numFmt w:val="decimal"/>
      <w:lvlText w:val="3.%1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33C82"/>
    <w:multiLevelType w:val="multilevel"/>
    <w:tmpl w:val="8F64952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12C4D87"/>
    <w:multiLevelType w:val="multilevel"/>
    <w:tmpl w:val="80C44F0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10.%3"/>
      <w:lvlJc w:val="left"/>
      <w:pPr>
        <w:ind w:left="1080" w:hanging="36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4BB53E9"/>
    <w:multiLevelType w:val="hybridMultilevel"/>
    <w:tmpl w:val="760C2ED2"/>
    <w:lvl w:ilvl="0" w:tplc="1C56580A">
      <w:start w:val="1"/>
      <w:numFmt w:val="decimal"/>
      <w:lvlText w:val="10.%1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100957"/>
    <w:multiLevelType w:val="hybridMultilevel"/>
    <w:tmpl w:val="E682B7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6478E2"/>
    <w:multiLevelType w:val="multilevel"/>
    <w:tmpl w:val="7048F90A"/>
    <w:lvl w:ilvl="0">
      <w:start w:val="18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71272A"/>
    <w:multiLevelType w:val="hybridMultilevel"/>
    <w:tmpl w:val="55A4EFF8"/>
    <w:lvl w:ilvl="0" w:tplc="932EDF20">
      <w:start w:val="1"/>
      <w:numFmt w:val="decimal"/>
      <w:lvlText w:val="10.%1"/>
      <w:lvlJc w:val="left"/>
      <w:pPr>
        <w:ind w:left="810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D594329"/>
    <w:multiLevelType w:val="multilevel"/>
    <w:tmpl w:val="77BCF68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1B7D17"/>
    <w:multiLevelType w:val="multilevel"/>
    <w:tmpl w:val="DC5AF756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6" w15:restartNumberingAfterBreak="0">
    <w:nsid w:val="4447177D"/>
    <w:multiLevelType w:val="hybridMultilevel"/>
    <w:tmpl w:val="9A10E8D8"/>
    <w:lvl w:ilvl="0" w:tplc="A58437E0">
      <w:start w:val="19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262E9"/>
    <w:multiLevelType w:val="hybridMultilevel"/>
    <w:tmpl w:val="BFB620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AC5388"/>
    <w:multiLevelType w:val="hybridMultilevel"/>
    <w:tmpl w:val="4B9E5FC8"/>
    <w:lvl w:ilvl="0" w:tplc="AE626FC0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3062"/>
    <w:multiLevelType w:val="hybridMultilevel"/>
    <w:tmpl w:val="45D6B78A"/>
    <w:lvl w:ilvl="0" w:tplc="68E0C19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A44CA250">
      <w:start w:val="1"/>
      <w:numFmt w:val="decimal"/>
      <w:lvlText w:val="18.%2.1"/>
      <w:lvlJc w:val="left"/>
      <w:pPr>
        <w:ind w:left="1440" w:hanging="360"/>
      </w:pPr>
      <w:rPr>
        <w:rFonts w:hint="default"/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03306"/>
    <w:multiLevelType w:val="multilevel"/>
    <w:tmpl w:val="FBEA00CC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71045F"/>
    <w:multiLevelType w:val="hybridMultilevel"/>
    <w:tmpl w:val="A25E63CA"/>
    <w:lvl w:ilvl="0" w:tplc="5AECA122">
      <w:start w:val="1"/>
      <w:numFmt w:val="decimal"/>
      <w:lvlText w:val="19.%1.1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3" w15:restartNumberingAfterBreak="0">
    <w:nsid w:val="6B9E5E24"/>
    <w:multiLevelType w:val="hybridMultilevel"/>
    <w:tmpl w:val="CEC03310"/>
    <w:lvl w:ilvl="0" w:tplc="2EE09FB6">
      <w:start w:val="4"/>
      <w:numFmt w:val="decimal"/>
      <w:lvlText w:val="18.%1.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F3F84"/>
    <w:multiLevelType w:val="hybridMultilevel"/>
    <w:tmpl w:val="BA18B9F2"/>
    <w:lvl w:ilvl="0" w:tplc="3ADA2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7B57D0"/>
    <w:multiLevelType w:val="hybridMultilevel"/>
    <w:tmpl w:val="83920B54"/>
    <w:lvl w:ilvl="0" w:tplc="72CA47DC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9783623">
    <w:abstractNumId w:val="6"/>
  </w:num>
  <w:num w:numId="2" w16cid:durableId="1349599775">
    <w:abstractNumId w:val="5"/>
  </w:num>
  <w:num w:numId="3" w16cid:durableId="327100763">
    <w:abstractNumId w:val="9"/>
  </w:num>
  <w:num w:numId="4" w16cid:durableId="580214124">
    <w:abstractNumId w:val="7"/>
  </w:num>
  <w:num w:numId="5" w16cid:durableId="856774191">
    <w:abstractNumId w:val="8"/>
  </w:num>
  <w:num w:numId="6" w16cid:durableId="226457596">
    <w:abstractNumId w:val="3"/>
  </w:num>
  <w:num w:numId="7" w16cid:durableId="91781756">
    <w:abstractNumId w:val="2"/>
  </w:num>
  <w:num w:numId="8" w16cid:durableId="1928808637">
    <w:abstractNumId w:val="0"/>
  </w:num>
  <w:num w:numId="9" w16cid:durableId="2001735807">
    <w:abstractNumId w:val="1"/>
  </w:num>
  <w:num w:numId="10" w16cid:durableId="1534229108">
    <w:abstractNumId w:val="4"/>
  </w:num>
  <w:num w:numId="11" w16cid:durableId="799684417">
    <w:abstractNumId w:val="21"/>
  </w:num>
  <w:num w:numId="12" w16cid:durableId="365175702">
    <w:abstractNumId w:val="16"/>
  </w:num>
  <w:num w:numId="13" w16cid:durableId="1533570076">
    <w:abstractNumId w:val="31"/>
  </w:num>
  <w:num w:numId="14" w16cid:durableId="214656838">
    <w:abstractNumId w:val="20"/>
  </w:num>
  <w:num w:numId="15" w16cid:durableId="1171220717">
    <w:abstractNumId w:val="24"/>
  </w:num>
  <w:num w:numId="16" w16cid:durableId="160122113">
    <w:abstractNumId w:val="35"/>
  </w:num>
  <w:num w:numId="17" w16cid:durableId="112477358">
    <w:abstractNumId w:val="36"/>
  </w:num>
  <w:num w:numId="18" w16cid:durableId="91903636">
    <w:abstractNumId w:val="19"/>
  </w:num>
  <w:num w:numId="19" w16cid:durableId="270476830">
    <w:abstractNumId w:val="11"/>
  </w:num>
  <w:num w:numId="20" w16cid:durableId="1415282412">
    <w:abstractNumId w:val="30"/>
  </w:num>
  <w:num w:numId="21" w16cid:durableId="1037466416">
    <w:abstractNumId w:val="25"/>
  </w:num>
  <w:num w:numId="22" w16cid:durableId="1341421619">
    <w:abstractNumId w:val="28"/>
  </w:num>
  <w:num w:numId="23" w16cid:durableId="2057779836">
    <w:abstractNumId w:val="37"/>
  </w:num>
  <w:num w:numId="24" w16cid:durableId="681737934">
    <w:abstractNumId w:val="34"/>
  </w:num>
  <w:num w:numId="25" w16cid:durableId="508176406">
    <w:abstractNumId w:val="12"/>
  </w:num>
  <w:num w:numId="26" w16cid:durableId="1967926783">
    <w:abstractNumId w:val="26"/>
  </w:num>
  <w:num w:numId="27" w16cid:durableId="1820000768">
    <w:abstractNumId w:val="29"/>
  </w:num>
  <w:num w:numId="28" w16cid:durableId="1096907569">
    <w:abstractNumId w:val="27"/>
  </w:num>
  <w:num w:numId="29" w16cid:durableId="708454333">
    <w:abstractNumId w:val="17"/>
  </w:num>
  <w:num w:numId="30" w16cid:durableId="1519390062">
    <w:abstractNumId w:val="32"/>
  </w:num>
  <w:num w:numId="31" w16cid:durableId="1513957230">
    <w:abstractNumId w:val="33"/>
  </w:num>
  <w:num w:numId="32" w16cid:durableId="1608149851">
    <w:abstractNumId w:val="18"/>
  </w:num>
  <w:num w:numId="33" w16cid:durableId="450708759">
    <w:abstractNumId w:val="23"/>
  </w:num>
  <w:num w:numId="34" w16cid:durableId="851071333">
    <w:abstractNumId w:val="14"/>
  </w:num>
  <w:num w:numId="35" w16cid:durableId="57674090">
    <w:abstractNumId w:val="13"/>
  </w:num>
  <w:num w:numId="36" w16cid:durableId="1780029171">
    <w:abstractNumId w:val="10"/>
  </w:num>
  <w:num w:numId="37" w16cid:durableId="2090421010">
    <w:abstractNumId w:val="15"/>
  </w:num>
  <w:num w:numId="38" w16cid:durableId="78611959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33"/>
    <w:rsid w:val="000000B0"/>
    <w:rsid w:val="0000012A"/>
    <w:rsid w:val="00000298"/>
    <w:rsid w:val="000003DF"/>
    <w:rsid w:val="000004B9"/>
    <w:rsid w:val="000005C1"/>
    <w:rsid w:val="0000061C"/>
    <w:rsid w:val="00000898"/>
    <w:rsid w:val="00000BD9"/>
    <w:rsid w:val="00000CD1"/>
    <w:rsid w:val="00000CD4"/>
    <w:rsid w:val="00000EE5"/>
    <w:rsid w:val="00000FE2"/>
    <w:rsid w:val="00001210"/>
    <w:rsid w:val="000015CF"/>
    <w:rsid w:val="000015EC"/>
    <w:rsid w:val="000019F9"/>
    <w:rsid w:val="00001D52"/>
    <w:rsid w:val="00001EE5"/>
    <w:rsid w:val="0000200C"/>
    <w:rsid w:val="00002094"/>
    <w:rsid w:val="000021E6"/>
    <w:rsid w:val="00002498"/>
    <w:rsid w:val="00002782"/>
    <w:rsid w:val="00002851"/>
    <w:rsid w:val="0000290A"/>
    <w:rsid w:val="00002D74"/>
    <w:rsid w:val="00002D8A"/>
    <w:rsid w:val="00002D9B"/>
    <w:rsid w:val="00002D9E"/>
    <w:rsid w:val="00003047"/>
    <w:rsid w:val="00003156"/>
    <w:rsid w:val="000031F3"/>
    <w:rsid w:val="0000320A"/>
    <w:rsid w:val="0000330E"/>
    <w:rsid w:val="000035D8"/>
    <w:rsid w:val="00003609"/>
    <w:rsid w:val="000038FA"/>
    <w:rsid w:val="00003B2D"/>
    <w:rsid w:val="00003CC8"/>
    <w:rsid w:val="00003DA5"/>
    <w:rsid w:val="00003DEB"/>
    <w:rsid w:val="00003EF7"/>
    <w:rsid w:val="00003F94"/>
    <w:rsid w:val="00004185"/>
    <w:rsid w:val="000041DD"/>
    <w:rsid w:val="00004431"/>
    <w:rsid w:val="000044DD"/>
    <w:rsid w:val="00004544"/>
    <w:rsid w:val="000045D2"/>
    <w:rsid w:val="00004846"/>
    <w:rsid w:val="0000489B"/>
    <w:rsid w:val="00004A78"/>
    <w:rsid w:val="00004A81"/>
    <w:rsid w:val="00004A99"/>
    <w:rsid w:val="00004D33"/>
    <w:rsid w:val="00004F42"/>
    <w:rsid w:val="00004F84"/>
    <w:rsid w:val="00005218"/>
    <w:rsid w:val="0000525E"/>
    <w:rsid w:val="00005417"/>
    <w:rsid w:val="0000541D"/>
    <w:rsid w:val="000057FA"/>
    <w:rsid w:val="00005A50"/>
    <w:rsid w:val="00005A5F"/>
    <w:rsid w:val="00005B75"/>
    <w:rsid w:val="00005C69"/>
    <w:rsid w:val="00005C96"/>
    <w:rsid w:val="00005D13"/>
    <w:rsid w:val="00005EA8"/>
    <w:rsid w:val="0000605F"/>
    <w:rsid w:val="00006347"/>
    <w:rsid w:val="00006571"/>
    <w:rsid w:val="00006716"/>
    <w:rsid w:val="000068DA"/>
    <w:rsid w:val="000069CC"/>
    <w:rsid w:val="00006A49"/>
    <w:rsid w:val="00006DDA"/>
    <w:rsid w:val="00006E8C"/>
    <w:rsid w:val="000070C8"/>
    <w:rsid w:val="0000720D"/>
    <w:rsid w:val="000072EF"/>
    <w:rsid w:val="0000757D"/>
    <w:rsid w:val="0000761B"/>
    <w:rsid w:val="00007723"/>
    <w:rsid w:val="00007A30"/>
    <w:rsid w:val="00007CEB"/>
    <w:rsid w:val="00007F74"/>
    <w:rsid w:val="000101AB"/>
    <w:rsid w:val="00010297"/>
    <w:rsid w:val="0001054B"/>
    <w:rsid w:val="00010558"/>
    <w:rsid w:val="00010567"/>
    <w:rsid w:val="00010892"/>
    <w:rsid w:val="00010B90"/>
    <w:rsid w:val="00010C04"/>
    <w:rsid w:val="000110E8"/>
    <w:rsid w:val="00011319"/>
    <w:rsid w:val="000113B8"/>
    <w:rsid w:val="0001156F"/>
    <w:rsid w:val="00011687"/>
    <w:rsid w:val="00011992"/>
    <w:rsid w:val="00011AE4"/>
    <w:rsid w:val="00011BC0"/>
    <w:rsid w:val="00011FE2"/>
    <w:rsid w:val="00012090"/>
    <w:rsid w:val="00012810"/>
    <w:rsid w:val="0001323F"/>
    <w:rsid w:val="0001354F"/>
    <w:rsid w:val="00013673"/>
    <w:rsid w:val="000139AC"/>
    <w:rsid w:val="00013E15"/>
    <w:rsid w:val="00013F04"/>
    <w:rsid w:val="000143DF"/>
    <w:rsid w:val="0001461C"/>
    <w:rsid w:val="00014651"/>
    <w:rsid w:val="000146E4"/>
    <w:rsid w:val="00014B66"/>
    <w:rsid w:val="00014BFA"/>
    <w:rsid w:val="00014C6E"/>
    <w:rsid w:val="00014D0F"/>
    <w:rsid w:val="00014E79"/>
    <w:rsid w:val="00014EC9"/>
    <w:rsid w:val="0001504B"/>
    <w:rsid w:val="0001512B"/>
    <w:rsid w:val="000153E4"/>
    <w:rsid w:val="00015A1B"/>
    <w:rsid w:val="00015B11"/>
    <w:rsid w:val="00015BA4"/>
    <w:rsid w:val="00016120"/>
    <w:rsid w:val="000164AD"/>
    <w:rsid w:val="0001660D"/>
    <w:rsid w:val="00016611"/>
    <w:rsid w:val="00016842"/>
    <w:rsid w:val="00016B18"/>
    <w:rsid w:val="00016B1F"/>
    <w:rsid w:val="00016CEB"/>
    <w:rsid w:val="00016D8B"/>
    <w:rsid w:val="00016EE6"/>
    <w:rsid w:val="00016F9F"/>
    <w:rsid w:val="0001705A"/>
    <w:rsid w:val="00017106"/>
    <w:rsid w:val="00017257"/>
    <w:rsid w:val="00017419"/>
    <w:rsid w:val="00017610"/>
    <w:rsid w:val="000177C1"/>
    <w:rsid w:val="0001785C"/>
    <w:rsid w:val="00017A1A"/>
    <w:rsid w:val="00017B1F"/>
    <w:rsid w:val="00017B35"/>
    <w:rsid w:val="00017BDE"/>
    <w:rsid w:val="00017C15"/>
    <w:rsid w:val="00017C74"/>
    <w:rsid w:val="00017C87"/>
    <w:rsid w:val="00017D44"/>
    <w:rsid w:val="00020057"/>
    <w:rsid w:val="00020156"/>
    <w:rsid w:val="000205C4"/>
    <w:rsid w:val="00020658"/>
    <w:rsid w:val="000206DD"/>
    <w:rsid w:val="000206ED"/>
    <w:rsid w:val="000207FE"/>
    <w:rsid w:val="00020909"/>
    <w:rsid w:val="00020ABE"/>
    <w:rsid w:val="00020BB8"/>
    <w:rsid w:val="0002105A"/>
    <w:rsid w:val="00021140"/>
    <w:rsid w:val="0002122E"/>
    <w:rsid w:val="00021283"/>
    <w:rsid w:val="000215EB"/>
    <w:rsid w:val="00021715"/>
    <w:rsid w:val="00021F59"/>
    <w:rsid w:val="00021FDF"/>
    <w:rsid w:val="000225A7"/>
    <w:rsid w:val="00022655"/>
    <w:rsid w:val="000228BF"/>
    <w:rsid w:val="000229CF"/>
    <w:rsid w:val="00022AFC"/>
    <w:rsid w:val="00022BDD"/>
    <w:rsid w:val="00022F1E"/>
    <w:rsid w:val="00022F23"/>
    <w:rsid w:val="000231BC"/>
    <w:rsid w:val="000231DB"/>
    <w:rsid w:val="00023260"/>
    <w:rsid w:val="00023344"/>
    <w:rsid w:val="000233CE"/>
    <w:rsid w:val="00023766"/>
    <w:rsid w:val="00023A5A"/>
    <w:rsid w:val="00023A5D"/>
    <w:rsid w:val="00023B54"/>
    <w:rsid w:val="00023F33"/>
    <w:rsid w:val="00024494"/>
    <w:rsid w:val="00024585"/>
    <w:rsid w:val="00024686"/>
    <w:rsid w:val="000246C8"/>
    <w:rsid w:val="00024812"/>
    <w:rsid w:val="000249B4"/>
    <w:rsid w:val="00024EF0"/>
    <w:rsid w:val="0002504C"/>
    <w:rsid w:val="000250C9"/>
    <w:rsid w:val="000252D8"/>
    <w:rsid w:val="000255D9"/>
    <w:rsid w:val="00025670"/>
    <w:rsid w:val="000256D9"/>
    <w:rsid w:val="00025707"/>
    <w:rsid w:val="00025917"/>
    <w:rsid w:val="00025C5D"/>
    <w:rsid w:val="00025FAC"/>
    <w:rsid w:val="00026100"/>
    <w:rsid w:val="000266D6"/>
    <w:rsid w:val="0002697E"/>
    <w:rsid w:val="00026A3B"/>
    <w:rsid w:val="00026CE0"/>
    <w:rsid w:val="00026E23"/>
    <w:rsid w:val="00026F42"/>
    <w:rsid w:val="00026FCD"/>
    <w:rsid w:val="0002747F"/>
    <w:rsid w:val="00027A8E"/>
    <w:rsid w:val="00027B23"/>
    <w:rsid w:val="00027C3A"/>
    <w:rsid w:val="00027E17"/>
    <w:rsid w:val="00027F78"/>
    <w:rsid w:val="00027F91"/>
    <w:rsid w:val="00027FFE"/>
    <w:rsid w:val="000301D8"/>
    <w:rsid w:val="00030249"/>
    <w:rsid w:val="0003026C"/>
    <w:rsid w:val="0003030E"/>
    <w:rsid w:val="0003032E"/>
    <w:rsid w:val="000303A9"/>
    <w:rsid w:val="00030822"/>
    <w:rsid w:val="00030A64"/>
    <w:rsid w:val="00030A73"/>
    <w:rsid w:val="00030C00"/>
    <w:rsid w:val="00030CC6"/>
    <w:rsid w:val="00030DEF"/>
    <w:rsid w:val="00030E4F"/>
    <w:rsid w:val="000310FF"/>
    <w:rsid w:val="00031264"/>
    <w:rsid w:val="000312F1"/>
    <w:rsid w:val="000315F5"/>
    <w:rsid w:val="00031836"/>
    <w:rsid w:val="0003184A"/>
    <w:rsid w:val="00031A2A"/>
    <w:rsid w:val="00031A5A"/>
    <w:rsid w:val="00031AA3"/>
    <w:rsid w:val="00031EBA"/>
    <w:rsid w:val="00032152"/>
    <w:rsid w:val="000324FD"/>
    <w:rsid w:val="00032677"/>
    <w:rsid w:val="000327F6"/>
    <w:rsid w:val="0003286A"/>
    <w:rsid w:val="00032C84"/>
    <w:rsid w:val="00032DEE"/>
    <w:rsid w:val="00033113"/>
    <w:rsid w:val="0003315C"/>
    <w:rsid w:val="00033232"/>
    <w:rsid w:val="0003331F"/>
    <w:rsid w:val="0003335A"/>
    <w:rsid w:val="0003335D"/>
    <w:rsid w:val="000334FD"/>
    <w:rsid w:val="00033666"/>
    <w:rsid w:val="00033811"/>
    <w:rsid w:val="000339B2"/>
    <w:rsid w:val="000339D1"/>
    <w:rsid w:val="00033A34"/>
    <w:rsid w:val="00033D32"/>
    <w:rsid w:val="00033D96"/>
    <w:rsid w:val="00033E87"/>
    <w:rsid w:val="00033EB9"/>
    <w:rsid w:val="00033FA6"/>
    <w:rsid w:val="0003409F"/>
    <w:rsid w:val="00034259"/>
    <w:rsid w:val="00034305"/>
    <w:rsid w:val="00034315"/>
    <w:rsid w:val="00034368"/>
    <w:rsid w:val="00034399"/>
    <w:rsid w:val="0003440C"/>
    <w:rsid w:val="00034B86"/>
    <w:rsid w:val="00034C3B"/>
    <w:rsid w:val="00034D73"/>
    <w:rsid w:val="00034FD3"/>
    <w:rsid w:val="00035149"/>
    <w:rsid w:val="00035452"/>
    <w:rsid w:val="000355ED"/>
    <w:rsid w:val="00035D70"/>
    <w:rsid w:val="00035D97"/>
    <w:rsid w:val="00035EC1"/>
    <w:rsid w:val="0003669F"/>
    <w:rsid w:val="000366A9"/>
    <w:rsid w:val="00036A62"/>
    <w:rsid w:val="00036AB3"/>
    <w:rsid w:val="00036CB6"/>
    <w:rsid w:val="00036F26"/>
    <w:rsid w:val="00037079"/>
    <w:rsid w:val="000370CF"/>
    <w:rsid w:val="0003718D"/>
    <w:rsid w:val="000372BA"/>
    <w:rsid w:val="00037470"/>
    <w:rsid w:val="0004012F"/>
    <w:rsid w:val="0004064A"/>
    <w:rsid w:val="00040653"/>
    <w:rsid w:val="000407B9"/>
    <w:rsid w:val="00040ACC"/>
    <w:rsid w:val="00040B03"/>
    <w:rsid w:val="00040B0B"/>
    <w:rsid w:val="00040CAF"/>
    <w:rsid w:val="00040D11"/>
    <w:rsid w:val="00040EF6"/>
    <w:rsid w:val="00040FB1"/>
    <w:rsid w:val="00040FE5"/>
    <w:rsid w:val="000410E8"/>
    <w:rsid w:val="00041133"/>
    <w:rsid w:val="000412FC"/>
    <w:rsid w:val="00041A2B"/>
    <w:rsid w:val="00041B09"/>
    <w:rsid w:val="00041B67"/>
    <w:rsid w:val="00041CB1"/>
    <w:rsid w:val="00042012"/>
    <w:rsid w:val="000424F0"/>
    <w:rsid w:val="00042533"/>
    <w:rsid w:val="0004285E"/>
    <w:rsid w:val="00042E35"/>
    <w:rsid w:val="00042E49"/>
    <w:rsid w:val="00043009"/>
    <w:rsid w:val="00043070"/>
    <w:rsid w:val="000433CB"/>
    <w:rsid w:val="0004356A"/>
    <w:rsid w:val="0004359A"/>
    <w:rsid w:val="000435D4"/>
    <w:rsid w:val="000436ED"/>
    <w:rsid w:val="000436FE"/>
    <w:rsid w:val="0004374A"/>
    <w:rsid w:val="000437A5"/>
    <w:rsid w:val="00043956"/>
    <w:rsid w:val="00043AB4"/>
    <w:rsid w:val="000442D7"/>
    <w:rsid w:val="0004447D"/>
    <w:rsid w:val="00044490"/>
    <w:rsid w:val="00044497"/>
    <w:rsid w:val="000444B8"/>
    <w:rsid w:val="00044979"/>
    <w:rsid w:val="00044B5F"/>
    <w:rsid w:val="00044C18"/>
    <w:rsid w:val="00044C8B"/>
    <w:rsid w:val="00044E5D"/>
    <w:rsid w:val="00044F86"/>
    <w:rsid w:val="0004522F"/>
    <w:rsid w:val="00045488"/>
    <w:rsid w:val="0004583A"/>
    <w:rsid w:val="000458D2"/>
    <w:rsid w:val="000459B0"/>
    <w:rsid w:val="00045B61"/>
    <w:rsid w:val="00045B6B"/>
    <w:rsid w:val="00045C95"/>
    <w:rsid w:val="00045EAF"/>
    <w:rsid w:val="00046045"/>
    <w:rsid w:val="000461E8"/>
    <w:rsid w:val="00046344"/>
    <w:rsid w:val="000465CD"/>
    <w:rsid w:val="00046708"/>
    <w:rsid w:val="000467F8"/>
    <w:rsid w:val="00046F29"/>
    <w:rsid w:val="00047249"/>
    <w:rsid w:val="00047691"/>
    <w:rsid w:val="00047A4E"/>
    <w:rsid w:val="00047BE5"/>
    <w:rsid w:val="00047D99"/>
    <w:rsid w:val="00047F49"/>
    <w:rsid w:val="0005006C"/>
    <w:rsid w:val="00050736"/>
    <w:rsid w:val="00050866"/>
    <w:rsid w:val="00050AD9"/>
    <w:rsid w:val="00050B00"/>
    <w:rsid w:val="00050BB5"/>
    <w:rsid w:val="00050C9F"/>
    <w:rsid w:val="0005108A"/>
    <w:rsid w:val="0005132F"/>
    <w:rsid w:val="0005138F"/>
    <w:rsid w:val="000513D1"/>
    <w:rsid w:val="000516C0"/>
    <w:rsid w:val="000518E7"/>
    <w:rsid w:val="000519E3"/>
    <w:rsid w:val="0005220B"/>
    <w:rsid w:val="000530C6"/>
    <w:rsid w:val="00053159"/>
    <w:rsid w:val="000532F4"/>
    <w:rsid w:val="00053488"/>
    <w:rsid w:val="00053526"/>
    <w:rsid w:val="00053624"/>
    <w:rsid w:val="00053F57"/>
    <w:rsid w:val="000541C9"/>
    <w:rsid w:val="0005428E"/>
    <w:rsid w:val="000542DF"/>
    <w:rsid w:val="0005438B"/>
    <w:rsid w:val="000543BA"/>
    <w:rsid w:val="000543BB"/>
    <w:rsid w:val="000543C5"/>
    <w:rsid w:val="000543DB"/>
    <w:rsid w:val="000544EC"/>
    <w:rsid w:val="000546FC"/>
    <w:rsid w:val="00054B10"/>
    <w:rsid w:val="00054C14"/>
    <w:rsid w:val="00054C3A"/>
    <w:rsid w:val="00054DA4"/>
    <w:rsid w:val="00054DEC"/>
    <w:rsid w:val="00054E4F"/>
    <w:rsid w:val="00054F9B"/>
    <w:rsid w:val="00055099"/>
    <w:rsid w:val="000550F6"/>
    <w:rsid w:val="0005548D"/>
    <w:rsid w:val="00055674"/>
    <w:rsid w:val="0005595C"/>
    <w:rsid w:val="000559DA"/>
    <w:rsid w:val="000559FC"/>
    <w:rsid w:val="00055EDE"/>
    <w:rsid w:val="0005602B"/>
    <w:rsid w:val="000563CC"/>
    <w:rsid w:val="000566A2"/>
    <w:rsid w:val="00056704"/>
    <w:rsid w:val="00056D14"/>
    <w:rsid w:val="00056F04"/>
    <w:rsid w:val="0005762A"/>
    <w:rsid w:val="000578D0"/>
    <w:rsid w:val="00057A7A"/>
    <w:rsid w:val="00057D59"/>
    <w:rsid w:val="00057DCE"/>
    <w:rsid w:val="00057EF4"/>
    <w:rsid w:val="00057F7A"/>
    <w:rsid w:val="00060321"/>
    <w:rsid w:val="00060440"/>
    <w:rsid w:val="00060603"/>
    <w:rsid w:val="0006061C"/>
    <w:rsid w:val="000606FC"/>
    <w:rsid w:val="0006079D"/>
    <w:rsid w:val="00060AA6"/>
    <w:rsid w:val="00060D3D"/>
    <w:rsid w:val="00060D8C"/>
    <w:rsid w:val="00060EF6"/>
    <w:rsid w:val="00060FA9"/>
    <w:rsid w:val="000611B1"/>
    <w:rsid w:val="000612C7"/>
    <w:rsid w:val="000612DA"/>
    <w:rsid w:val="00061402"/>
    <w:rsid w:val="00061AC6"/>
    <w:rsid w:val="00061B47"/>
    <w:rsid w:val="00061B78"/>
    <w:rsid w:val="00061C8B"/>
    <w:rsid w:val="0006246A"/>
    <w:rsid w:val="000627A5"/>
    <w:rsid w:val="000627A7"/>
    <w:rsid w:val="000629AA"/>
    <w:rsid w:val="00062B98"/>
    <w:rsid w:val="00062F50"/>
    <w:rsid w:val="00062F98"/>
    <w:rsid w:val="000630BD"/>
    <w:rsid w:val="00063256"/>
    <w:rsid w:val="0006329C"/>
    <w:rsid w:val="0006355D"/>
    <w:rsid w:val="000635B6"/>
    <w:rsid w:val="00063A8F"/>
    <w:rsid w:val="00063E2F"/>
    <w:rsid w:val="00064107"/>
    <w:rsid w:val="00064280"/>
    <w:rsid w:val="000643DF"/>
    <w:rsid w:val="00064771"/>
    <w:rsid w:val="00064B27"/>
    <w:rsid w:val="0006500B"/>
    <w:rsid w:val="00065084"/>
    <w:rsid w:val="000652C5"/>
    <w:rsid w:val="00065357"/>
    <w:rsid w:val="000654BC"/>
    <w:rsid w:val="00065545"/>
    <w:rsid w:val="0006573A"/>
    <w:rsid w:val="00065859"/>
    <w:rsid w:val="00065947"/>
    <w:rsid w:val="00065AE6"/>
    <w:rsid w:val="00065B64"/>
    <w:rsid w:val="00065DB2"/>
    <w:rsid w:val="00065E80"/>
    <w:rsid w:val="00066038"/>
    <w:rsid w:val="00066054"/>
    <w:rsid w:val="000662B2"/>
    <w:rsid w:val="000664CF"/>
    <w:rsid w:val="00066A11"/>
    <w:rsid w:val="00066A49"/>
    <w:rsid w:val="000670CB"/>
    <w:rsid w:val="000671FD"/>
    <w:rsid w:val="00067453"/>
    <w:rsid w:val="00067599"/>
    <w:rsid w:val="000675E2"/>
    <w:rsid w:val="00067635"/>
    <w:rsid w:val="00067C0F"/>
    <w:rsid w:val="000701EA"/>
    <w:rsid w:val="00070230"/>
    <w:rsid w:val="0007029C"/>
    <w:rsid w:val="000702D5"/>
    <w:rsid w:val="000703CA"/>
    <w:rsid w:val="00070B95"/>
    <w:rsid w:val="00070FDD"/>
    <w:rsid w:val="00071077"/>
    <w:rsid w:val="0007114E"/>
    <w:rsid w:val="000713F0"/>
    <w:rsid w:val="00071457"/>
    <w:rsid w:val="00071599"/>
    <w:rsid w:val="00071CC1"/>
    <w:rsid w:val="00071EB4"/>
    <w:rsid w:val="00071F4E"/>
    <w:rsid w:val="000720AD"/>
    <w:rsid w:val="000720FF"/>
    <w:rsid w:val="00072432"/>
    <w:rsid w:val="0007243C"/>
    <w:rsid w:val="00072C19"/>
    <w:rsid w:val="0007303C"/>
    <w:rsid w:val="00073216"/>
    <w:rsid w:val="0007333A"/>
    <w:rsid w:val="00073403"/>
    <w:rsid w:val="0007356A"/>
    <w:rsid w:val="000735E5"/>
    <w:rsid w:val="00073995"/>
    <w:rsid w:val="0007399C"/>
    <w:rsid w:val="00073A44"/>
    <w:rsid w:val="00073C6C"/>
    <w:rsid w:val="00073F0B"/>
    <w:rsid w:val="0007409F"/>
    <w:rsid w:val="00074285"/>
    <w:rsid w:val="000742AB"/>
    <w:rsid w:val="00074333"/>
    <w:rsid w:val="0007457F"/>
    <w:rsid w:val="0007469B"/>
    <w:rsid w:val="00074701"/>
    <w:rsid w:val="00074800"/>
    <w:rsid w:val="00074A7F"/>
    <w:rsid w:val="00074DCB"/>
    <w:rsid w:val="00074F99"/>
    <w:rsid w:val="00075212"/>
    <w:rsid w:val="0007564D"/>
    <w:rsid w:val="000759D6"/>
    <w:rsid w:val="00075BA1"/>
    <w:rsid w:val="00075CDE"/>
    <w:rsid w:val="00075F5B"/>
    <w:rsid w:val="000763CD"/>
    <w:rsid w:val="00076430"/>
    <w:rsid w:val="000764FA"/>
    <w:rsid w:val="0007655A"/>
    <w:rsid w:val="0007657C"/>
    <w:rsid w:val="000765FC"/>
    <w:rsid w:val="00076700"/>
    <w:rsid w:val="0007693A"/>
    <w:rsid w:val="000769B3"/>
    <w:rsid w:val="00076A81"/>
    <w:rsid w:val="00076BC0"/>
    <w:rsid w:val="0007723A"/>
    <w:rsid w:val="000773AD"/>
    <w:rsid w:val="00077541"/>
    <w:rsid w:val="00077688"/>
    <w:rsid w:val="00077699"/>
    <w:rsid w:val="00077809"/>
    <w:rsid w:val="00077B54"/>
    <w:rsid w:val="00077D38"/>
    <w:rsid w:val="00077EAB"/>
    <w:rsid w:val="00080373"/>
    <w:rsid w:val="00080546"/>
    <w:rsid w:val="000807AC"/>
    <w:rsid w:val="00080A2E"/>
    <w:rsid w:val="00080D76"/>
    <w:rsid w:val="00080EA7"/>
    <w:rsid w:val="00080F6D"/>
    <w:rsid w:val="00080F95"/>
    <w:rsid w:val="000811C1"/>
    <w:rsid w:val="0008122F"/>
    <w:rsid w:val="000814BC"/>
    <w:rsid w:val="000815E1"/>
    <w:rsid w:val="000815FE"/>
    <w:rsid w:val="000817C0"/>
    <w:rsid w:val="00081876"/>
    <w:rsid w:val="00081A59"/>
    <w:rsid w:val="00081E9E"/>
    <w:rsid w:val="00081EEB"/>
    <w:rsid w:val="00082079"/>
    <w:rsid w:val="00082165"/>
    <w:rsid w:val="000822F9"/>
    <w:rsid w:val="000828B0"/>
    <w:rsid w:val="00082A5D"/>
    <w:rsid w:val="00082ABC"/>
    <w:rsid w:val="00082B8C"/>
    <w:rsid w:val="00082CB6"/>
    <w:rsid w:val="00082E09"/>
    <w:rsid w:val="0008320C"/>
    <w:rsid w:val="0008322C"/>
    <w:rsid w:val="00083276"/>
    <w:rsid w:val="00083A97"/>
    <w:rsid w:val="00084244"/>
    <w:rsid w:val="0008435C"/>
    <w:rsid w:val="0008444A"/>
    <w:rsid w:val="00084704"/>
    <w:rsid w:val="00084BCE"/>
    <w:rsid w:val="00084FF6"/>
    <w:rsid w:val="0008513A"/>
    <w:rsid w:val="000851A5"/>
    <w:rsid w:val="000851FD"/>
    <w:rsid w:val="00085385"/>
    <w:rsid w:val="000856DC"/>
    <w:rsid w:val="00085894"/>
    <w:rsid w:val="00085A47"/>
    <w:rsid w:val="00085D3E"/>
    <w:rsid w:val="00085DF1"/>
    <w:rsid w:val="00085F0E"/>
    <w:rsid w:val="000860BE"/>
    <w:rsid w:val="000861F4"/>
    <w:rsid w:val="0008634C"/>
    <w:rsid w:val="00086389"/>
    <w:rsid w:val="00086642"/>
    <w:rsid w:val="000867C5"/>
    <w:rsid w:val="000869C5"/>
    <w:rsid w:val="00086E02"/>
    <w:rsid w:val="00086FF3"/>
    <w:rsid w:val="00087022"/>
    <w:rsid w:val="00087351"/>
    <w:rsid w:val="0008740C"/>
    <w:rsid w:val="0008752A"/>
    <w:rsid w:val="00087613"/>
    <w:rsid w:val="00087742"/>
    <w:rsid w:val="00087BFA"/>
    <w:rsid w:val="00087D7E"/>
    <w:rsid w:val="00087F68"/>
    <w:rsid w:val="0009003C"/>
    <w:rsid w:val="00090162"/>
    <w:rsid w:val="00090306"/>
    <w:rsid w:val="000903EF"/>
    <w:rsid w:val="00090471"/>
    <w:rsid w:val="000906DA"/>
    <w:rsid w:val="00090A0C"/>
    <w:rsid w:val="00090A66"/>
    <w:rsid w:val="00090C83"/>
    <w:rsid w:val="00090E2F"/>
    <w:rsid w:val="00090F24"/>
    <w:rsid w:val="000910EA"/>
    <w:rsid w:val="000911B1"/>
    <w:rsid w:val="000912BA"/>
    <w:rsid w:val="0009181E"/>
    <w:rsid w:val="0009192B"/>
    <w:rsid w:val="0009192C"/>
    <w:rsid w:val="00091BD5"/>
    <w:rsid w:val="00091C99"/>
    <w:rsid w:val="00091CCC"/>
    <w:rsid w:val="00091F6F"/>
    <w:rsid w:val="00092135"/>
    <w:rsid w:val="0009234E"/>
    <w:rsid w:val="00092498"/>
    <w:rsid w:val="000924FE"/>
    <w:rsid w:val="0009261B"/>
    <w:rsid w:val="00092D9D"/>
    <w:rsid w:val="00092E69"/>
    <w:rsid w:val="00093369"/>
    <w:rsid w:val="000934C6"/>
    <w:rsid w:val="000935EA"/>
    <w:rsid w:val="000936CF"/>
    <w:rsid w:val="0009380C"/>
    <w:rsid w:val="000938AB"/>
    <w:rsid w:val="0009398A"/>
    <w:rsid w:val="00093A4B"/>
    <w:rsid w:val="00093E02"/>
    <w:rsid w:val="00093E11"/>
    <w:rsid w:val="000940CE"/>
    <w:rsid w:val="0009428B"/>
    <w:rsid w:val="00094411"/>
    <w:rsid w:val="00094475"/>
    <w:rsid w:val="00094611"/>
    <w:rsid w:val="0009463C"/>
    <w:rsid w:val="0009463F"/>
    <w:rsid w:val="00094747"/>
    <w:rsid w:val="00094872"/>
    <w:rsid w:val="00094BE5"/>
    <w:rsid w:val="00094DCF"/>
    <w:rsid w:val="00094EA9"/>
    <w:rsid w:val="00094EC4"/>
    <w:rsid w:val="00095031"/>
    <w:rsid w:val="0009537A"/>
    <w:rsid w:val="00095454"/>
    <w:rsid w:val="00095859"/>
    <w:rsid w:val="00095A61"/>
    <w:rsid w:val="00095BF1"/>
    <w:rsid w:val="00095C8D"/>
    <w:rsid w:val="0009638E"/>
    <w:rsid w:val="00096401"/>
    <w:rsid w:val="000965DD"/>
    <w:rsid w:val="0009663D"/>
    <w:rsid w:val="00096F03"/>
    <w:rsid w:val="00097156"/>
    <w:rsid w:val="0009730C"/>
    <w:rsid w:val="0009759D"/>
    <w:rsid w:val="00097D74"/>
    <w:rsid w:val="000A00DF"/>
    <w:rsid w:val="000A0165"/>
    <w:rsid w:val="000A0367"/>
    <w:rsid w:val="000A03AA"/>
    <w:rsid w:val="000A063F"/>
    <w:rsid w:val="000A0671"/>
    <w:rsid w:val="000A082B"/>
    <w:rsid w:val="000A085B"/>
    <w:rsid w:val="000A0AED"/>
    <w:rsid w:val="000A0F2C"/>
    <w:rsid w:val="000A0F9C"/>
    <w:rsid w:val="000A1263"/>
    <w:rsid w:val="000A14D2"/>
    <w:rsid w:val="000A15E3"/>
    <w:rsid w:val="000A1605"/>
    <w:rsid w:val="000A17E8"/>
    <w:rsid w:val="000A1854"/>
    <w:rsid w:val="000A1973"/>
    <w:rsid w:val="000A1D87"/>
    <w:rsid w:val="000A1E9B"/>
    <w:rsid w:val="000A1F4B"/>
    <w:rsid w:val="000A2052"/>
    <w:rsid w:val="000A21EF"/>
    <w:rsid w:val="000A248B"/>
    <w:rsid w:val="000A2525"/>
    <w:rsid w:val="000A2847"/>
    <w:rsid w:val="000A2B24"/>
    <w:rsid w:val="000A2C98"/>
    <w:rsid w:val="000A2E0E"/>
    <w:rsid w:val="000A2FBB"/>
    <w:rsid w:val="000A311B"/>
    <w:rsid w:val="000A3157"/>
    <w:rsid w:val="000A36F6"/>
    <w:rsid w:val="000A38D9"/>
    <w:rsid w:val="000A3948"/>
    <w:rsid w:val="000A39A0"/>
    <w:rsid w:val="000A3A7D"/>
    <w:rsid w:val="000A3C98"/>
    <w:rsid w:val="000A3D8C"/>
    <w:rsid w:val="000A3E00"/>
    <w:rsid w:val="000A3E02"/>
    <w:rsid w:val="000A3E9C"/>
    <w:rsid w:val="000A3FCC"/>
    <w:rsid w:val="000A44D1"/>
    <w:rsid w:val="000A4840"/>
    <w:rsid w:val="000A519E"/>
    <w:rsid w:val="000A53DA"/>
    <w:rsid w:val="000A5BBA"/>
    <w:rsid w:val="000A5C27"/>
    <w:rsid w:val="000A6086"/>
    <w:rsid w:val="000A6224"/>
    <w:rsid w:val="000A6320"/>
    <w:rsid w:val="000A65A7"/>
    <w:rsid w:val="000A66C2"/>
    <w:rsid w:val="000A676E"/>
    <w:rsid w:val="000A6778"/>
    <w:rsid w:val="000A6955"/>
    <w:rsid w:val="000A69B8"/>
    <w:rsid w:val="000A6A29"/>
    <w:rsid w:val="000A6BDA"/>
    <w:rsid w:val="000A6D8A"/>
    <w:rsid w:val="000A730B"/>
    <w:rsid w:val="000A747C"/>
    <w:rsid w:val="000A74A0"/>
    <w:rsid w:val="000A7506"/>
    <w:rsid w:val="000A7807"/>
    <w:rsid w:val="000A7B5D"/>
    <w:rsid w:val="000A7C03"/>
    <w:rsid w:val="000A7D6E"/>
    <w:rsid w:val="000B03CF"/>
    <w:rsid w:val="000B0877"/>
    <w:rsid w:val="000B0AC0"/>
    <w:rsid w:val="000B0AF7"/>
    <w:rsid w:val="000B0C38"/>
    <w:rsid w:val="000B0DDA"/>
    <w:rsid w:val="000B1042"/>
    <w:rsid w:val="000B1741"/>
    <w:rsid w:val="000B194A"/>
    <w:rsid w:val="000B1CC6"/>
    <w:rsid w:val="000B1EB0"/>
    <w:rsid w:val="000B1FB5"/>
    <w:rsid w:val="000B268D"/>
    <w:rsid w:val="000B28AA"/>
    <w:rsid w:val="000B2931"/>
    <w:rsid w:val="000B2933"/>
    <w:rsid w:val="000B2A80"/>
    <w:rsid w:val="000B2AA8"/>
    <w:rsid w:val="000B2BFE"/>
    <w:rsid w:val="000B2C33"/>
    <w:rsid w:val="000B31C1"/>
    <w:rsid w:val="000B32F3"/>
    <w:rsid w:val="000B3671"/>
    <w:rsid w:val="000B395E"/>
    <w:rsid w:val="000B3ADB"/>
    <w:rsid w:val="000B3B16"/>
    <w:rsid w:val="000B3C2B"/>
    <w:rsid w:val="000B43BE"/>
    <w:rsid w:val="000B460D"/>
    <w:rsid w:val="000B477D"/>
    <w:rsid w:val="000B4990"/>
    <w:rsid w:val="000B4A06"/>
    <w:rsid w:val="000B4BC3"/>
    <w:rsid w:val="000B4F05"/>
    <w:rsid w:val="000B525F"/>
    <w:rsid w:val="000B545B"/>
    <w:rsid w:val="000B548D"/>
    <w:rsid w:val="000B5503"/>
    <w:rsid w:val="000B5510"/>
    <w:rsid w:val="000B58CC"/>
    <w:rsid w:val="000B62F9"/>
    <w:rsid w:val="000B6317"/>
    <w:rsid w:val="000B64AC"/>
    <w:rsid w:val="000B67ED"/>
    <w:rsid w:val="000B6803"/>
    <w:rsid w:val="000B695F"/>
    <w:rsid w:val="000B6BA1"/>
    <w:rsid w:val="000B6E4A"/>
    <w:rsid w:val="000B6F5B"/>
    <w:rsid w:val="000B701B"/>
    <w:rsid w:val="000B702E"/>
    <w:rsid w:val="000B720E"/>
    <w:rsid w:val="000B7365"/>
    <w:rsid w:val="000B7832"/>
    <w:rsid w:val="000B79B8"/>
    <w:rsid w:val="000B7AE5"/>
    <w:rsid w:val="000B7D02"/>
    <w:rsid w:val="000B7D94"/>
    <w:rsid w:val="000C00B3"/>
    <w:rsid w:val="000C021A"/>
    <w:rsid w:val="000C0A17"/>
    <w:rsid w:val="000C0A40"/>
    <w:rsid w:val="000C0A4F"/>
    <w:rsid w:val="000C0A68"/>
    <w:rsid w:val="000C0CD5"/>
    <w:rsid w:val="000C0CD9"/>
    <w:rsid w:val="000C0D17"/>
    <w:rsid w:val="000C0D6E"/>
    <w:rsid w:val="000C0FAA"/>
    <w:rsid w:val="000C1030"/>
    <w:rsid w:val="000C1111"/>
    <w:rsid w:val="000C117A"/>
    <w:rsid w:val="000C1296"/>
    <w:rsid w:val="000C1527"/>
    <w:rsid w:val="000C1532"/>
    <w:rsid w:val="000C169C"/>
    <w:rsid w:val="000C1757"/>
    <w:rsid w:val="000C1957"/>
    <w:rsid w:val="000C1ADA"/>
    <w:rsid w:val="000C1B88"/>
    <w:rsid w:val="000C1E0E"/>
    <w:rsid w:val="000C1FE9"/>
    <w:rsid w:val="000C1FF7"/>
    <w:rsid w:val="000C2236"/>
    <w:rsid w:val="000C2301"/>
    <w:rsid w:val="000C247C"/>
    <w:rsid w:val="000C24CD"/>
    <w:rsid w:val="000C2651"/>
    <w:rsid w:val="000C281C"/>
    <w:rsid w:val="000C2831"/>
    <w:rsid w:val="000C2AA3"/>
    <w:rsid w:val="000C2D9E"/>
    <w:rsid w:val="000C2EF0"/>
    <w:rsid w:val="000C2F42"/>
    <w:rsid w:val="000C2FD3"/>
    <w:rsid w:val="000C300C"/>
    <w:rsid w:val="000C31F2"/>
    <w:rsid w:val="000C3213"/>
    <w:rsid w:val="000C33F6"/>
    <w:rsid w:val="000C3768"/>
    <w:rsid w:val="000C3851"/>
    <w:rsid w:val="000C3AA9"/>
    <w:rsid w:val="000C3BE3"/>
    <w:rsid w:val="000C3C48"/>
    <w:rsid w:val="000C3C6D"/>
    <w:rsid w:val="000C41C8"/>
    <w:rsid w:val="000C422B"/>
    <w:rsid w:val="000C42A0"/>
    <w:rsid w:val="000C435E"/>
    <w:rsid w:val="000C46AD"/>
    <w:rsid w:val="000C4914"/>
    <w:rsid w:val="000C495E"/>
    <w:rsid w:val="000C4E55"/>
    <w:rsid w:val="000C4F84"/>
    <w:rsid w:val="000C5069"/>
    <w:rsid w:val="000C506E"/>
    <w:rsid w:val="000C5080"/>
    <w:rsid w:val="000C5125"/>
    <w:rsid w:val="000C5310"/>
    <w:rsid w:val="000C596E"/>
    <w:rsid w:val="000C59B3"/>
    <w:rsid w:val="000C5CEF"/>
    <w:rsid w:val="000C5DEF"/>
    <w:rsid w:val="000C5E91"/>
    <w:rsid w:val="000C60A2"/>
    <w:rsid w:val="000C624D"/>
    <w:rsid w:val="000C6262"/>
    <w:rsid w:val="000C6533"/>
    <w:rsid w:val="000C6805"/>
    <w:rsid w:val="000C68A7"/>
    <w:rsid w:val="000C6A61"/>
    <w:rsid w:val="000C6E6E"/>
    <w:rsid w:val="000C7295"/>
    <w:rsid w:val="000C734E"/>
    <w:rsid w:val="000C74C4"/>
    <w:rsid w:val="000C76FA"/>
    <w:rsid w:val="000C77E5"/>
    <w:rsid w:val="000C77F9"/>
    <w:rsid w:val="000C7930"/>
    <w:rsid w:val="000C7A1A"/>
    <w:rsid w:val="000C7BD8"/>
    <w:rsid w:val="000D00E0"/>
    <w:rsid w:val="000D0321"/>
    <w:rsid w:val="000D07A7"/>
    <w:rsid w:val="000D09EB"/>
    <w:rsid w:val="000D0AFF"/>
    <w:rsid w:val="000D0B6A"/>
    <w:rsid w:val="000D0BE4"/>
    <w:rsid w:val="000D0C2C"/>
    <w:rsid w:val="000D0D40"/>
    <w:rsid w:val="000D114B"/>
    <w:rsid w:val="000D156F"/>
    <w:rsid w:val="000D15DE"/>
    <w:rsid w:val="000D16AD"/>
    <w:rsid w:val="000D17AF"/>
    <w:rsid w:val="000D19BC"/>
    <w:rsid w:val="000D1C99"/>
    <w:rsid w:val="000D218C"/>
    <w:rsid w:val="000D2275"/>
    <w:rsid w:val="000D22E1"/>
    <w:rsid w:val="000D25D6"/>
    <w:rsid w:val="000D2626"/>
    <w:rsid w:val="000D2631"/>
    <w:rsid w:val="000D27E2"/>
    <w:rsid w:val="000D3197"/>
    <w:rsid w:val="000D31FA"/>
    <w:rsid w:val="000D3388"/>
    <w:rsid w:val="000D3389"/>
    <w:rsid w:val="000D3589"/>
    <w:rsid w:val="000D3590"/>
    <w:rsid w:val="000D36AE"/>
    <w:rsid w:val="000D36B4"/>
    <w:rsid w:val="000D3832"/>
    <w:rsid w:val="000D389C"/>
    <w:rsid w:val="000D38BF"/>
    <w:rsid w:val="000D3C0F"/>
    <w:rsid w:val="000D3DEE"/>
    <w:rsid w:val="000D402E"/>
    <w:rsid w:val="000D4227"/>
    <w:rsid w:val="000D437F"/>
    <w:rsid w:val="000D4886"/>
    <w:rsid w:val="000D49E6"/>
    <w:rsid w:val="000D5140"/>
    <w:rsid w:val="000D524B"/>
    <w:rsid w:val="000D529F"/>
    <w:rsid w:val="000D54DB"/>
    <w:rsid w:val="000D5807"/>
    <w:rsid w:val="000D59D4"/>
    <w:rsid w:val="000D5C8D"/>
    <w:rsid w:val="000D5F90"/>
    <w:rsid w:val="000D609B"/>
    <w:rsid w:val="000D61E3"/>
    <w:rsid w:val="000D62A8"/>
    <w:rsid w:val="000D6414"/>
    <w:rsid w:val="000D66A6"/>
    <w:rsid w:val="000D66CC"/>
    <w:rsid w:val="000D6950"/>
    <w:rsid w:val="000D6B15"/>
    <w:rsid w:val="000D6D05"/>
    <w:rsid w:val="000D6FCD"/>
    <w:rsid w:val="000D714D"/>
    <w:rsid w:val="000D7167"/>
    <w:rsid w:val="000D7231"/>
    <w:rsid w:val="000D7280"/>
    <w:rsid w:val="000D78A1"/>
    <w:rsid w:val="000D78CE"/>
    <w:rsid w:val="000D7936"/>
    <w:rsid w:val="000D7A76"/>
    <w:rsid w:val="000D7B58"/>
    <w:rsid w:val="000D7D2A"/>
    <w:rsid w:val="000D7D53"/>
    <w:rsid w:val="000D7FCC"/>
    <w:rsid w:val="000E041D"/>
    <w:rsid w:val="000E0423"/>
    <w:rsid w:val="000E04D5"/>
    <w:rsid w:val="000E06F2"/>
    <w:rsid w:val="000E08E6"/>
    <w:rsid w:val="000E0A6A"/>
    <w:rsid w:val="000E0B38"/>
    <w:rsid w:val="000E0C74"/>
    <w:rsid w:val="000E0D56"/>
    <w:rsid w:val="000E0E9F"/>
    <w:rsid w:val="000E0EC0"/>
    <w:rsid w:val="000E0FA7"/>
    <w:rsid w:val="000E13F4"/>
    <w:rsid w:val="000E1544"/>
    <w:rsid w:val="000E1557"/>
    <w:rsid w:val="000E1566"/>
    <w:rsid w:val="000E16C7"/>
    <w:rsid w:val="000E1815"/>
    <w:rsid w:val="000E1847"/>
    <w:rsid w:val="000E18CA"/>
    <w:rsid w:val="000E19C6"/>
    <w:rsid w:val="000E2312"/>
    <w:rsid w:val="000E235D"/>
    <w:rsid w:val="000E27AF"/>
    <w:rsid w:val="000E28CA"/>
    <w:rsid w:val="000E29D4"/>
    <w:rsid w:val="000E2D92"/>
    <w:rsid w:val="000E2FA4"/>
    <w:rsid w:val="000E32B0"/>
    <w:rsid w:val="000E37DF"/>
    <w:rsid w:val="000E3959"/>
    <w:rsid w:val="000E39C9"/>
    <w:rsid w:val="000E3A4E"/>
    <w:rsid w:val="000E3BB2"/>
    <w:rsid w:val="000E3C3E"/>
    <w:rsid w:val="000E3D5A"/>
    <w:rsid w:val="000E3E6A"/>
    <w:rsid w:val="000E419E"/>
    <w:rsid w:val="000E4353"/>
    <w:rsid w:val="000E45FC"/>
    <w:rsid w:val="000E4974"/>
    <w:rsid w:val="000E4A3E"/>
    <w:rsid w:val="000E4A71"/>
    <w:rsid w:val="000E4BFD"/>
    <w:rsid w:val="000E4C6C"/>
    <w:rsid w:val="000E4C72"/>
    <w:rsid w:val="000E4ECE"/>
    <w:rsid w:val="000E519B"/>
    <w:rsid w:val="000E5361"/>
    <w:rsid w:val="000E56E0"/>
    <w:rsid w:val="000E571C"/>
    <w:rsid w:val="000E5A8D"/>
    <w:rsid w:val="000E5C31"/>
    <w:rsid w:val="000E5EDB"/>
    <w:rsid w:val="000E61A8"/>
    <w:rsid w:val="000E6927"/>
    <w:rsid w:val="000E69BA"/>
    <w:rsid w:val="000E7257"/>
    <w:rsid w:val="000E7293"/>
    <w:rsid w:val="000E7414"/>
    <w:rsid w:val="000E74CA"/>
    <w:rsid w:val="000E7535"/>
    <w:rsid w:val="000E75CB"/>
    <w:rsid w:val="000E7619"/>
    <w:rsid w:val="000E76E8"/>
    <w:rsid w:val="000E7855"/>
    <w:rsid w:val="000E7A3F"/>
    <w:rsid w:val="000E7E24"/>
    <w:rsid w:val="000E7E80"/>
    <w:rsid w:val="000E7EA7"/>
    <w:rsid w:val="000F01C1"/>
    <w:rsid w:val="000F060B"/>
    <w:rsid w:val="000F079F"/>
    <w:rsid w:val="000F0AF4"/>
    <w:rsid w:val="000F0DDB"/>
    <w:rsid w:val="000F0E69"/>
    <w:rsid w:val="000F0F10"/>
    <w:rsid w:val="000F1359"/>
    <w:rsid w:val="000F147E"/>
    <w:rsid w:val="000F15F0"/>
    <w:rsid w:val="000F1788"/>
    <w:rsid w:val="000F1A0F"/>
    <w:rsid w:val="000F1AB2"/>
    <w:rsid w:val="000F1B88"/>
    <w:rsid w:val="000F1BEC"/>
    <w:rsid w:val="000F1C1F"/>
    <w:rsid w:val="000F1D3D"/>
    <w:rsid w:val="000F1F5D"/>
    <w:rsid w:val="000F2070"/>
    <w:rsid w:val="000F218D"/>
    <w:rsid w:val="000F22AA"/>
    <w:rsid w:val="000F2691"/>
    <w:rsid w:val="000F28CD"/>
    <w:rsid w:val="000F2B89"/>
    <w:rsid w:val="000F2E67"/>
    <w:rsid w:val="000F3013"/>
    <w:rsid w:val="000F327C"/>
    <w:rsid w:val="000F36B5"/>
    <w:rsid w:val="000F37F1"/>
    <w:rsid w:val="000F38AA"/>
    <w:rsid w:val="000F38EE"/>
    <w:rsid w:val="000F3927"/>
    <w:rsid w:val="000F399D"/>
    <w:rsid w:val="000F39AB"/>
    <w:rsid w:val="000F407D"/>
    <w:rsid w:val="000F4242"/>
    <w:rsid w:val="000F42A3"/>
    <w:rsid w:val="000F4332"/>
    <w:rsid w:val="000F443A"/>
    <w:rsid w:val="000F46D1"/>
    <w:rsid w:val="000F4C44"/>
    <w:rsid w:val="000F4F27"/>
    <w:rsid w:val="000F4F70"/>
    <w:rsid w:val="000F50D5"/>
    <w:rsid w:val="000F5190"/>
    <w:rsid w:val="000F5440"/>
    <w:rsid w:val="000F5A07"/>
    <w:rsid w:val="000F5A69"/>
    <w:rsid w:val="000F5CF8"/>
    <w:rsid w:val="000F5D10"/>
    <w:rsid w:val="000F5D11"/>
    <w:rsid w:val="000F6B40"/>
    <w:rsid w:val="000F6C22"/>
    <w:rsid w:val="000F6C2A"/>
    <w:rsid w:val="000F70FF"/>
    <w:rsid w:val="000F71D3"/>
    <w:rsid w:val="000F7489"/>
    <w:rsid w:val="000F7504"/>
    <w:rsid w:val="000F75E3"/>
    <w:rsid w:val="000F7604"/>
    <w:rsid w:val="000F7919"/>
    <w:rsid w:val="000F7C13"/>
    <w:rsid w:val="000F7C14"/>
    <w:rsid w:val="000F7EF4"/>
    <w:rsid w:val="001000B1"/>
    <w:rsid w:val="001003A3"/>
    <w:rsid w:val="00100492"/>
    <w:rsid w:val="0010060B"/>
    <w:rsid w:val="00100724"/>
    <w:rsid w:val="001007EA"/>
    <w:rsid w:val="001008A1"/>
    <w:rsid w:val="001008C2"/>
    <w:rsid w:val="00100A0F"/>
    <w:rsid w:val="00100A49"/>
    <w:rsid w:val="00100ACF"/>
    <w:rsid w:val="00100B91"/>
    <w:rsid w:val="00100DCB"/>
    <w:rsid w:val="00100F21"/>
    <w:rsid w:val="00100FE1"/>
    <w:rsid w:val="00101347"/>
    <w:rsid w:val="001013DA"/>
    <w:rsid w:val="001016A8"/>
    <w:rsid w:val="001017FD"/>
    <w:rsid w:val="00101816"/>
    <w:rsid w:val="00101A2A"/>
    <w:rsid w:val="00101F36"/>
    <w:rsid w:val="00102137"/>
    <w:rsid w:val="00102577"/>
    <w:rsid w:val="001026E5"/>
    <w:rsid w:val="001026F8"/>
    <w:rsid w:val="001029BD"/>
    <w:rsid w:val="00102A14"/>
    <w:rsid w:val="00102A63"/>
    <w:rsid w:val="00102B35"/>
    <w:rsid w:val="00102C84"/>
    <w:rsid w:val="00102E27"/>
    <w:rsid w:val="00103B6A"/>
    <w:rsid w:val="00103BFA"/>
    <w:rsid w:val="00103CB9"/>
    <w:rsid w:val="00103E1E"/>
    <w:rsid w:val="00103E8D"/>
    <w:rsid w:val="001043FD"/>
    <w:rsid w:val="001046BA"/>
    <w:rsid w:val="00105127"/>
    <w:rsid w:val="001052FE"/>
    <w:rsid w:val="00105319"/>
    <w:rsid w:val="001053B3"/>
    <w:rsid w:val="00105678"/>
    <w:rsid w:val="0010589C"/>
    <w:rsid w:val="00105936"/>
    <w:rsid w:val="00105AB3"/>
    <w:rsid w:val="00105B00"/>
    <w:rsid w:val="00105B2C"/>
    <w:rsid w:val="00105B60"/>
    <w:rsid w:val="00106255"/>
    <w:rsid w:val="00106771"/>
    <w:rsid w:val="00106991"/>
    <w:rsid w:val="00106A13"/>
    <w:rsid w:val="00106D61"/>
    <w:rsid w:val="00106ED0"/>
    <w:rsid w:val="001071F0"/>
    <w:rsid w:val="00107265"/>
    <w:rsid w:val="001072C8"/>
    <w:rsid w:val="0010752E"/>
    <w:rsid w:val="00107752"/>
    <w:rsid w:val="00107973"/>
    <w:rsid w:val="00107B48"/>
    <w:rsid w:val="00107CB3"/>
    <w:rsid w:val="00107EFE"/>
    <w:rsid w:val="00110186"/>
    <w:rsid w:val="001101AE"/>
    <w:rsid w:val="001101DA"/>
    <w:rsid w:val="001102B6"/>
    <w:rsid w:val="00110335"/>
    <w:rsid w:val="00110705"/>
    <w:rsid w:val="00110B48"/>
    <w:rsid w:val="00110B89"/>
    <w:rsid w:val="00110D58"/>
    <w:rsid w:val="00110E52"/>
    <w:rsid w:val="00110E65"/>
    <w:rsid w:val="00110EB4"/>
    <w:rsid w:val="001113A6"/>
    <w:rsid w:val="0011153B"/>
    <w:rsid w:val="0011153C"/>
    <w:rsid w:val="001116BE"/>
    <w:rsid w:val="00111832"/>
    <w:rsid w:val="00111848"/>
    <w:rsid w:val="00111AEC"/>
    <w:rsid w:val="00111BD7"/>
    <w:rsid w:val="00111CA5"/>
    <w:rsid w:val="00111F4D"/>
    <w:rsid w:val="0011224E"/>
    <w:rsid w:val="00112366"/>
    <w:rsid w:val="00112388"/>
    <w:rsid w:val="00112519"/>
    <w:rsid w:val="0011258D"/>
    <w:rsid w:val="00112734"/>
    <w:rsid w:val="00112755"/>
    <w:rsid w:val="00112827"/>
    <w:rsid w:val="00112984"/>
    <w:rsid w:val="00112A5A"/>
    <w:rsid w:val="00112C2A"/>
    <w:rsid w:val="00112D44"/>
    <w:rsid w:val="00112EAC"/>
    <w:rsid w:val="00112ECB"/>
    <w:rsid w:val="0011314D"/>
    <w:rsid w:val="00113313"/>
    <w:rsid w:val="00113846"/>
    <w:rsid w:val="00113905"/>
    <w:rsid w:val="00113B2D"/>
    <w:rsid w:val="00113B6D"/>
    <w:rsid w:val="00113C7A"/>
    <w:rsid w:val="001140F9"/>
    <w:rsid w:val="0011438F"/>
    <w:rsid w:val="0011479E"/>
    <w:rsid w:val="00114A39"/>
    <w:rsid w:val="00114BB5"/>
    <w:rsid w:val="00114CA1"/>
    <w:rsid w:val="00114DF3"/>
    <w:rsid w:val="00114E55"/>
    <w:rsid w:val="0011505B"/>
    <w:rsid w:val="001150FA"/>
    <w:rsid w:val="0011517F"/>
    <w:rsid w:val="0011535B"/>
    <w:rsid w:val="001154E1"/>
    <w:rsid w:val="00115562"/>
    <w:rsid w:val="001156C3"/>
    <w:rsid w:val="00115B77"/>
    <w:rsid w:val="00115BF5"/>
    <w:rsid w:val="00115EBF"/>
    <w:rsid w:val="00115ECB"/>
    <w:rsid w:val="00116187"/>
    <w:rsid w:val="001161FA"/>
    <w:rsid w:val="0011642D"/>
    <w:rsid w:val="001168DD"/>
    <w:rsid w:val="001169F5"/>
    <w:rsid w:val="00116A33"/>
    <w:rsid w:val="00116AFC"/>
    <w:rsid w:val="00116D94"/>
    <w:rsid w:val="00116E23"/>
    <w:rsid w:val="00117146"/>
    <w:rsid w:val="00117219"/>
    <w:rsid w:val="00117294"/>
    <w:rsid w:val="001175DC"/>
    <w:rsid w:val="00117800"/>
    <w:rsid w:val="00117D35"/>
    <w:rsid w:val="00117E05"/>
    <w:rsid w:val="00117FB7"/>
    <w:rsid w:val="00120032"/>
    <w:rsid w:val="0012019D"/>
    <w:rsid w:val="0012038C"/>
    <w:rsid w:val="001205CF"/>
    <w:rsid w:val="00120804"/>
    <w:rsid w:val="00120BF7"/>
    <w:rsid w:val="00120D52"/>
    <w:rsid w:val="00120D8A"/>
    <w:rsid w:val="00120E5C"/>
    <w:rsid w:val="001211DC"/>
    <w:rsid w:val="001211F7"/>
    <w:rsid w:val="001212D1"/>
    <w:rsid w:val="001212D6"/>
    <w:rsid w:val="0012130E"/>
    <w:rsid w:val="00121348"/>
    <w:rsid w:val="0012140F"/>
    <w:rsid w:val="0012162E"/>
    <w:rsid w:val="0012178B"/>
    <w:rsid w:val="001217D7"/>
    <w:rsid w:val="0012183E"/>
    <w:rsid w:val="001218E2"/>
    <w:rsid w:val="001219BF"/>
    <w:rsid w:val="00121C5C"/>
    <w:rsid w:val="00121EBB"/>
    <w:rsid w:val="00121F2D"/>
    <w:rsid w:val="00122294"/>
    <w:rsid w:val="001222A0"/>
    <w:rsid w:val="001222B3"/>
    <w:rsid w:val="00122614"/>
    <w:rsid w:val="001226A5"/>
    <w:rsid w:val="001229C3"/>
    <w:rsid w:val="00122E2D"/>
    <w:rsid w:val="00122E49"/>
    <w:rsid w:val="0012313E"/>
    <w:rsid w:val="001235E5"/>
    <w:rsid w:val="0012366D"/>
    <w:rsid w:val="001236DC"/>
    <w:rsid w:val="001237B8"/>
    <w:rsid w:val="001238DA"/>
    <w:rsid w:val="00123B42"/>
    <w:rsid w:val="00123EA1"/>
    <w:rsid w:val="00123EE8"/>
    <w:rsid w:val="001240B9"/>
    <w:rsid w:val="0012426A"/>
    <w:rsid w:val="00124370"/>
    <w:rsid w:val="001244BF"/>
    <w:rsid w:val="0012468D"/>
    <w:rsid w:val="001249F7"/>
    <w:rsid w:val="001249FE"/>
    <w:rsid w:val="00124AEF"/>
    <w:rsid w:val="00124BFA"/>
    <w:rsid w:val="00124F36"/>
    <w:rsid w:val="00124F89"/>
    <w:rsid w:val="00125433"/>
    <w:rsid w:val="00125792"/>
    <w:rsid w:val="00125845"/>
    <w:rsid w:val="00125846"/>
    <w:rsid w:val="00125BF9"/>
    <w:rsid w:val="00125F11"/>
    <w:rsid w:val="00125FF7"/>
    <w:rsid w:val="001261FE"/>
    <w:rsid w:val="00126223"/>
    <w:rsid w:val="0012622E"/>
    <w:rsid w:val="0012625E"/>
    <w:rsid w:val="001263F5"/>
    <w:rsid w:val="001266E7"/>
    <w:rsid w:val="001266FA"/>
    <w:rsid w:val="001268A5"/>
    <w:rsid w:val="001268EA"/>
    <w:rsid w:val="0012693D"/>
    <w:rsid w:val="00126A42"/>
    <w:rsid w:val="00126C69"/>
    <w:rsid w:val="00126D68"/>
    <w:rsid w:val="00126E40"/>
    <w:rsid w:val="00126FCF"/>
    <w:rsid w:val="0012729C"/>
    <w:rsid w:val="00127455"/>
    <w:rsid w:val="0012778E"/>
    <w:rsid w:val="00127DA6"/>
    <w:rsid w:val="00127DFD"/>
    <w:rsid w:val="00127E84"/>
    <w:rsid w:val="00127F13"/>
    <w:rsid w:val="0013020D"/>
    <w:rsid w:val="001304F9"/>
    <w:rsid w:val="00130588"/>
    <w:rsid w:val="00130845"/>
    <w:rsid w:val="00130A82"/>
    <w:rsid w:val="00130A9C"/>
    <w:rsid w:val="00130EA7"/>
    <w:rsid w:val="00131041"/>
    <w:rsid w:val="00131301"/>
    <w:rsid w:val="001315D2"/>
    <w:rsid w:val="00131634"/>
    <w:rsid w:val="001316CF"/>
    <w:rsid w:val="0013185A"/>
    <w:rsid w:val="00131872"/>
    <w:rsid w:val="0013191D"/>
    <w:rsid w:val="00131A74"/>
    <w:rsid w:val="00131BDC"/>
    <w:rsid w:val="00131E18"/>
    <w:rsid w:val="00131E59"/>
    <w:rsid w:val="00131EC6"/>
    <w:rsid w:val="00131FEC"/>
    <w:rsid w:val="001322AC"/>
    <w:rsid w:val="00132318"/>
    <w:rsid w:val="001323A6"/>
    <w:rsid w:val="001323F0"/>
    <w:rsid w:val="001325AA"/>
    <w:rsid w:val="001326F0"/>
    <w:rsid w:val="0013299E"/>
    <w:rsid w:val="00132C08"/>
    <w:rsid w:val="00132C5A"/>
    <w:rsid w:val="00132D0D"/>
    <w:rsid w:val="00132DDE"/>
    <w:rsid w:val="00132E12"/>
    <w:rsid w:val="00132FA2"/>
    <w:rsid w:val="00132FEC"/>
    <w:rsid w:val="001330CA"/>
    <w:rsid w:val="001333A8"/>
    <w:rsid w:val="001333A9"/>
    <w:rsid w:val="0013349B"/>
    <w:rsid w:val="00133837"/>
    <w:rsid w:val="00133C23"/>
    <w:rsid w:val="00133C2A"/>
    <w:rsid w:val="00133DF0"/>
    <w:rsid w:val="00133F80"/>
    <w:rsid w:val="00133F87"/>
    <w:rsid w:val="0013415D"/>
    <w:rsid w:val="00134407"/>
    <w:rsid w:val="001344A0"/>
    <w:rsid w:val="00134569"/>
    <w:rsid w:val="00134AF8"/>
    <w:rsid w:val="0013518D"/>
    <w:rsid w:val="00135453"/>
    <w:rsid w:val="001354A3"/>
    <w:rsid w:val="00135A10"/>
    <w:rsid w:val="00135B65"/>
    <w:rsid w:val="00135BE3"/>
    <w:rsid w:val="00135D2A"/>
    <w:rsid w:val="00135DB1"/>
    <w:rsid w:val="00135DE2"/>
    <w:rsid w:val="00136077"/>
    <w:rsid w:val="00136A06"/>
    <w:rsid w:val="00136A6D"/>
    <w:rsid w:val="00136AAF"/>
    <w:rsid w:val="00136ACF"/>
    <w:rsid w:val="00136EC2"/>
    <w:rsid w:val="001373CD"/>
    <w:rsid w:val="001375B8"/>
    <w:rsid w:val="00137725"/>
    <w:rsid w:val="0013782B"/>
    <w:rsid w:val="00137C14"/>
    <w:rsid w:val="00137C16"/>
    <w:rsid w:val="00137E58"/>
    <w:rsid w:val="00137EA8"/>
    <w:rsid w:val="00140550"/>
    <w:rsid w:val="00140AA4"/>
    <w:rsid w:val="00140ADD"/>
    <w:rsid w:val="00140C19"/>
    <w:rsid w:val="00140C7C"/>
    <w:rsid w:val="00140CAC"/>
    <w:rsid w:val="00140E12"/>
    <w:rsid w:val="00141304"/>
    <w:rsid w:val="001413CC"/>
    <w:rsid w:val="0014156D"/>
    <w:rsid w:val="00141649"/>
    <w:rsid w:val="00141660"/>
    <w:rsid w:val="00141781"/>
    <w:rsid w:val="00141966"/>
    <w:rsid w:val="00141DA6"/>
    <w:rsid w:val="00141E68"/>
    <w:rsid w:val="00141F9A"/>
    <w:rsid w:val="00142062"/>
    <w:rsid w:val="00142175"/>
    <w:rsid w:val="0014237C"/>
    <w:rsid w:val="0014249D"/>
    <w:rsid w:val="0014251B"/>
    <w:rsid w:val="001426FA"/>
    <w:rsid w:val="00142ABE"/>
    <w:rsid w:val="00142AF2"/>
    <w:rsid w:val="00142B89"/>
    <w:rsid w:val="00142C73"/>
    <w:rsid w:val="00143542"/>
    <w:rsid w:val="00143A58"/>
    <w:rsid w:val="00143CAE"/>
    <w:rsid w:val="00143FC6"/>
    <w:rsid w:val="00143FCA"/>
    <w:rsid w:val="0014402E"/>
    <w:rsid w:val="0014410D"/>
    <w:rsid w:val="0014438D"/>
    <w:rsid w:val="00144731"/>
    <w:rsid w:val="0014488B"/>
    <w:rsid w:val="00144946"/>
    <w:rsid w:val="00144A3C"/>
    <w:rsid w:val="00144B5C"/>
    <w:rsid w:val="00144C22"/>
    <w:rsid w:val="00144CE7"/>
    <w:rsid w:val="00144E52"/>
    <w:rsid w:val="00145201"/>
    <w:rsid w:val="00145364"/>
    <w:rsid w:val="00145373"/>
    <w:rsid w:val="001453F4"/>
    <w:rsid w:val="001453FF"/>
    <w:rsid w:val="00145667"/>
    <w:rsid w:val="00145713"/>
    <w:rsid w:val="00145B1B"/>
    <w:rsid w:val="00145CF3"/>
    <w:rsid w:val="00145E08"/>
    <w:rsid w:val="001460E0"/>
    <w:rsid w:val="0014620A"/>
    <w:rsid w:val="0014645C"/>
    <w:rsid w:val="00146632"/>
    <w:rsid w:val="00146723"/>
    <w:rsid w:val="00146AA7"/>
    <w:rsid w:val="00146AB2"/>
    <w:rsid w:val="00146C8C"/>
    <w:rsid w:val="00146D5D"/>
    <w:rsid w:val="001474D5"/>
    <w:rsid w:val="001477CE"/>
    <w:rsid w:val="00147893"/>
    <w:rsid w:val="00147932"/>
    <w:rsid w:val="001479E1"/>
    <w:rsid w:val="00147DB1"/>
    <w:rsid w:val="00147FE2"/>
    <w:rsid w:val="0015012F"/>
    <w:rsid w:val="00150168"/>
    <w:rsid w:val="00150255"/>
    <w:rsid w:val="0015026F"/>
    <w:rsid w:val="001502ED"/>
    <w:rsid w:val="00150331"/>
    <w:rsid w:val="001506E1"/>
    <w:rsid w:val="00150805"/>
    <w:rsid w:val="001508E9"/>
    <w:rsid w:val="00150B7C"/>
    <w:rsid w:val="00150C15"/>
    <w:rsid w:val="00150EB9"/>
    <w:rsid w:val="00150ED1"/>
    <w:rsid w:val="00150F95"/>
    <w:rsid w:val="0015125E"/>
    <w:rsid w:val="001513CA"/>
    <w:rsid w:val="00151750"/>
    <w:rsid w:val="00151CCC"/>
    <w:rsid w:val="00151DFB"/>
    <w:rsid w:val="00151EF3"/>
    <w:rsid w:val="001523B3"/>
    <w:rsid w:val="0015240B"/>
    <w:rsid w:val="0015249D"/>
    <w:rsid w:val="00152793"/>
    <w:rsid w:val="0015288B"/>
    <w:rsid w:val="00152A6A"/>
    <w:rsid w:val="00152C2F"/>
    <w:rsid w:val="0015394C"/>
    <w:rsid w:val="00153986"/>
    <w:rsid w:val="001539CA"/>
    <w:rsid w:val="00153B48"/>
    <w:rsid w:val="00153B78"/>
    <w:rsid w:val="00153C45"/>
    <w:rsid w:val="001542A0"/>
    <w:rsid w:val="001543A0"/>
    <w:rsid w:val="001544AE"/>
    <w:rsid w:val="0015466F"/>
    <w:rsid w:val="00154955"/>
    <w:rsid w:val="00154973"/>
    <w:rsid w:val="00154CD4"/>
    <w:rsid w:val="00154F04"/>
    <w:rsid w:val="00154F29"/>
    <w:rsid w:val="001552CC"/>
    <w:rsid w:val="0015543A"/>
    <w:rsid w:val="00155466"/>
    <w:rsid w:val="00155622"/>
    <w:rsid w:val="001558CB"/>
    <w:rsid w:val="00155951"/>
    <w:rsid w:val="00155A3A"/>
    <w:rsid w:val="00155AB9"/>
    <w:rsid w:val="00155B38"/>
    <w:rsid w:val="00155BB9"/>
    <w:rsid w:val="00155FA8"/>
    <w:rsid w:val="00156247"/>
    <w:rsid w:val="00156738"/>
    <w:rsid w:val="00156C56"/>
    <w:rsid w:val="00156CEE"/>
    <w:rsid w:val="00156D6A"/>
    <w:rsid w:val="00156DE2"/>
    <w:rsid w:val="00156F2F"/>
    <w:rsid w:val="00156F99"/>
    <w:rsid w:val="001572D9"/>
    <w:rsid w:val="0015782B"/>
    <w:rsid w:val="00157A2D"/>
    <w:rsid w:val="00157FCB"/>
    <w:rsid w:val="00160547"/>
    <w:rsid w:val="00160557"/>
    <w:rsid w:val="00160611"/>
    <w:rsid w:val="00160725"/>
    <w:rsid w:val="001607B0"/>
    <w:rsid w:val="00161307"/>
    <w:rsid w:val="001614D2"/>
    <w:rsid w:val="001616B5"/>
    <w:rsid w:val="001617A7"/>
    <w:rsid w:val="00161843"/>
    <w:rsid w:val="0016185A"/>
    <w:rsid w:val="0016194C"/>
    <w:rsid w:val="00161A80"/>
    <w:rsid w:val="00161BB5"/>
    <w:rsid w:val="00161C94"/>
    <w:rsid w:val="00161CD6"/>
    <w:rsid w:val="00161D04"/>
    <w:rsid w:val="00161E82"/>
    <w:rsid w:val="00162376"/>
    <w:rsid w:val="001623C3"/>
    <w:rsid w:val="001623C6"/>
    <w:rsid w:val="00162721"/>
    <w:rsid w:val="00162954"/>
    <w:rsid w:val="00162D6C"/>
    <w:rsid w:val="00162E2C"/>
    <w:rsid w:val="00163126"/>
    <w:rsid w:val="001634A2"/>
    <w:rsid w:val="001634C9"/>
    <w:rsid w:val="00163515"/>
    <w:rsid w:val="001635B0"/>
    <w:rsid w:val="0016372B"/>
    <w:rsid w:val="001637D3"/>
    <w:rsid w:val="001639D6"/>
    <w:rsid w:val="00163B33"/>
    <w:rsid w:val="00163CF5"/>
    <w:rsid w:val="00163EDF"/>
    <w:rsid w:val="00163F75"/>
    <w:rsid w:val="001640C5"/>
    <w:rsid w:val="001641C1"/>
    <w:rsid w:val="00164245"/>
    <w:rsid w:val="001642EC"/>
    <w:rsid w:val="00164540"/>
    <w:rsid w:val="0016474C"/>
    <w:rsid w:val="001648C0"/>
    <w:rsid w:val="00164A44"/>
    <w:rsid w:val="00164AF8"/>
    <w:rsid w:val="00164B3A"/>
    <w:rsid w:val="00164BFD"/>
    <w:rsid w:val="00164D25"/>
    <w:rsid w:val="00165022"/>
    <w:rsid w:val="00165184"/>
    <w:rsid w:val="001651AC"/>
    <w:rsid w:val="0016524D"/>
    <w:rsid w:val="001652D2"/>
    <w:rsid w:val="00165587"/>
    <w:rsid w:val="001655DE"/>
    <w:rsid w:val="0016561B"/>
    <w:rsid w:val="001656F8"/>
    <w:rsid w:val="001657EE"/>
    <w:rsid w:val="001657F0"/>
    <w:rsid w:val="00165AEA"/>
    <w:rsid w:val="00165C3F"/>
    <w:rsid w:val="00165C4B"/>
    <w:rsid w:val="00165E00"/>
    <w:rsid w:val="00165F8F"/>
    <w:rsid w:val="00165FD6"/>
    <w:rsid w:val="00166218"/>
    <w:rsid w:val="00166338"/>
    <w:rsid w:val="00166548"/>
    <w:rsid w:val="00166BEC"/>
    <w:rsid w:val="00166CB4"/>
    <w:rsid w:val="0016710C"/>
    <w:rsid w:val="00167704"/>
    <w:rsid w:val="00167900"/>
    <w:rsid w:val="00167DE4"/>
    <w:rsid w:val="00167FB3"/>
    <w:rsid w:val="00167FB9"/>
    <w:rsid w:val="00170046"/>
    <w:rsid w:val="0017019A"/>
    <w:rsid w:val="001702F4"/>
    <w:rsid w:val="001703E8"/>
    <w:rsid w:val="001703FF"/>
    <w:rsid w:val="0017041B"/>
    <w:rsid w:val="0017042A"/>
    <w:rsid w:val="00170430"/>
    <w:rsid w:val="001704D4"/>
    <w:rsid w:val="00170AD4"/>
    <w:rsid w:val="00170B7A"/>
    <w:rsid w:val="00171287"/>
    <w:rsid w:val="001712A9"/>
    <w:rsid w:val="001714DB"/>
    <w:rsid w:val="0017159D"/>
    <w:rsid w:val="001715E7"/>
    <w:rsid w:val="00171885"/>
    <w:rsid w:val="001719BA"/>
    <w:rsid w:val="00171C74"/>
    <w:rsid w:val="00171DD0"/>
    <w:rsid w:val="00171EA5"/>
    <w:rsid w:val="00171FD6"/>
    <w:rsid w:val="001720B5"/>
    <w:rsid w:val="0017217F"/>
    <w:rsid w:val="001721A8"/>
    <w:rsid w:val="001721F4"/>
    <w:rsid w:val="0017236A"/>
    <w:rsid w:val="00172394"/>
    <w:rsid w:val="0017250F"/>
    <w:rsid w:val="001728C6"/>
    <w:rsid w:val="0017299E"/>
    <w:rsid w:val="00172ADD"/>
    <w:rsid w:val="00172C2D"/>
    <w:rsid w:val="00172CCB"/>
    <w:rsid w:val="00172D13"/>
    <w:rsid w:val="001730F9"/>
    <w:rsid w:val="001731B3"/>
    <w:rsid w:val="001734C1"/>
    <w:rsid w:val="00173545"/>
    <w:rsid w:val="001737D8"/>
    <w:rsid w:val="001737EF"/>
    <w:rsid w:val="00173A6C"/>
    <w:rsid w:val="00173B66"/>
    <w:rsid w:val="00173BEF"/>
    <w:rsid w:val="00173C37"/>
    <w:rsid w:val="00173D21"/>
    <w:rsid w:val="00173EE2"/>
    <w:rsid w:val="0017447F"/>
    <w:rsid w:val="001744DC"/>
    <w:rsid w:val="0017459B"/>
    <w:rsid w:val="001745E9"/>
    <w:rsid w:val="001747E8"/>
    <w:rsid w:val="00174883"/>
    <w:rsid w:val="00174B28"/>
    <w:rsid w:val="00174B4C"/>
    <w:rsid w:val="00174DEC"/>
    <w:rsid w:val="00174EDF"/>
    <w:rsid w:val="001750BB"/>
    <w:rsid w:val="00175336"/>
    <w:rsid w:val="0017550F"/>
    <w:rsid w:val="001755BC"/>
    <w:rsid w:val="001756CF"/>
    <w:rsid w:val="001757A5"/>
    <w:rsid w:val="00175867"/>
    <w:rsid w:val="00175B9D"/>
    <w:rsid w:val="00175D2E"/>
    <w:rsid w:val="00175D79"/>
    <w:rsid w:val="00175E78"/>
    <w:rsid w:val="00175FF7"/>
    <w:rsid w:val="00176170"/>
    <w:rsid w:val="001762F6"/>
    <w:rsid w:val="0017632D"/>
    <w:rsid w:val="00176336"/>
    <w:rsid w:val="00176352"/>
    <w:rsid w:val="00176498"/>
    <w:rsid w:val="0017671D"/>
    <w:rsid w:val="00176B9B"/>
    <w:rsid w:val="00176D10"/>
    <w:rsid w:val="00176F0D"/>
    <w:rsid w:val="00177245"/>
    <w:rsid w:val="00177377"/>
    <w:rsid w:val="001774DB"/>
    <w:rsid w:val="0017755E"/>
    <w:rsid w:val="0017793A"/>
    <w:rsid w:val="001779D8"/>
    <w:rsid w:val="001779DE"/>
    <w:rsid w:val="00177CDF"/>
    <w:rsid w:val="00177D3D"/>
    <w:rsid w:val="00177E48"/>
    <w:rsid w:val="00180603"/>
    <w:rsid w:val="00180621"/>
    <w:rsid w:val="00180730"/>
    <w:rsid w:val="001807C9"/>
    <w:rsid w:val="0018089A"/>
    <w:rsid w:val="00180951"/>
    <w:rsid w:val="00180A0D"/>
    <w:rsid w:val="00180B3C"/>
    <w:rsid w:val="00180C57"/>
    <w:rsid w:val="00180E7B"/>
    <w:rsid w:val="00180E7E"/>
    <w:rsid w:val="001811AE"/>
    <w:rsid w:val="0018140E"/>
    <w:rsid w:val="001814A3"/>
    <w:rsid w:val="00181B0C"/>
    <w:rsid w:val="00181EF0"/>
    <w:rsid w:val="00182034"/>
    <w:rsid w:val="001821A2"/>
    <w:rsid w:val="0018233A"/>
    <w:rsid w:val="00182948"/>
    <w:rsid w:val="00182988"/>
    <w:rsid w:val="00182AE3"/>
    <w:rsid w:val="00182D60"/>
    <w:rsid w:val="00183126"/>
    <w:rsid w:val="0018323C"/>
    <w:rsid w:val="00183250"/>
    <w:rsid w:val="00183409"/>
    <w:rsid w:val="0018349B"/>
    <w:rsid w:val="001835D5"/>
    <w:rsid w:val="00183A2C"/>
    <w:rsid w:val="00183C36"/>
    <w:rsid w:val="00183EE3"/>
    <w:rsid w:val="0018404A"/>
    <w:rsid w:val="001842EB"/>
    <w:rsid w:val="00184882"/>
    <w:rsid w:val="00184900"/>
    <w:rsid w:val="0018498D"/>
    <w:rsid w:val="00184AAB"/>
    <w:rsid w:val="00184AC6"/>
    <w:rsid w:val="00184BF0"/>
    <w:rsid w:val="00184C71"/>
    <w:rsid w:val="00184D3B"/>
    <w:rsid w:val="00184D56"/>
    <w:rsid w:val="00184DC8"/>
    <w:rsid w:val="00184F89"/>
    <w:rsid w:val="001850A1"/>
    <w:rsid w:val="00185390"/>
    <w:rsid w:val="00185512"/>
    <w:rsid w:val="0018570F"/>
    <w:rsid w:val="00185899"/>
    <w:rsid w:val="00185D0E"/>
    <w:rsid w:val="00185DCD"/>
    <w:rsid w:val="001860BA"/>
    <w:rsid w:val="0018613F"/>
    <w:rsid w:val="00186146"/>
    <w:rsid w:val="00186221"/>
    <w:rsid w:val="0018629B"/>
    <w:rsid w:val="001862E0"/>
    <w:rsid w:val="00186395"/>
    <w:rsid w:val="001863F7"/>
    <w:rsid w:val="001864F6"/>
    <w:rsid w:val="001865B5"/>
    <w:rsid w:val="001867E7"/>
    <w:rsid w:val="00186A1B"/>
    <w:rsid w:val="00186A22"/>
    <w:rsid w:val="00186EE3"/>
    <w:rsid w:val="00186FD6"/>
    <w:rsid w:val="00187031"/>
    <w:rsid w:val="00187043"/>
    <w:rsid w:val="001870E2"/>
    <w:rsid w:val="00187424"/>
    <w:rsid w:val="001877A5"/>
    <w:rsid w:val="0018791D"/>
    <w:rsid w:val="00187EDB"/>
    <w:rsid w:val="00187FF6"/>
    <w:rsid w:val="0019016C"/>
    <w:rsid w:val="001903BB"/>
    <w:rsid w:val="0019047C"/>
    <w:rsid w:val="00190AE4"/>
    <w:rsid w:val="00190B14"/>
    <w:rsid w:val="00190BD8"/>
    <w:rsid w:val="00190C77"/>
    <w:rsid w:val="00190CE8"/>
    <w:rsid w:val="00190F4C"/>
    <w:rsid w:val="0019105F"/>
    <w:rsid w:val="001910F9"/>
    <w:rsid w:val="00191189"/>
    <w:rsid w:val="0019122E"/>
    <w:rsid w:val="00191409"/>
    <w:rsid w:val="00191411"/>
    <w:rsid w:val="00191589"/>
    <w:rsid w:val="0019161C"/>
    <w:rsid w:val="00191ACE"/>
    <w:rsid w:val="00191C15"/>
    <w:rsid w:val="00191DB9"/>
    <w:rsid w:val="00191E74"/>
    <w:rsid w:val="00192367"/>
    <w:rsid w:val="0019239D"/>
    <w:rsid w:val="001924B2"/>
    <w:rsid w:val="00192706"/>
    <w:rsid w:val="00192D0B"/>
    <w:rsid w:val="00192DE5"/>
    <w:rsid w:val="00192FC8"/>
    <w:rsid w:val="0019321D"/>
    <w:rsid w:val="001932D5"/>
    <w:rsid w:val="001932E2"/>
    <w:rsid w:val="001933FC"/>
    <w:rsid w:val="001934A3"/>
    <w:rsid w:val="001934EE"/>
    <w:rsid w:val="00193628"/>
    <w:rsid w:val="00193A8A"/>
    <w:rsid w:val="00193C6D"/>
    <w:rsid w:val="00193CB8"/>
    <w:rsid w:val="00193DB3"/>
    <w:rsid w:val="00193E0B"/>
    <w:rsid w:val="00193ED2"/>
    <w:rsid w:val="00194293"/>
    <w:rsid w:val="001944BB"/>
    <w:rsid w:val="001945E3"/>
    <w:rsid w:val="001946CF"/>
    <w:rsid w:val="00194765"/>
    <w:rsid w:val="001948CB"/>
    <w:rsid w:val="001949CA"/>
    <w:rsid w:val="001949E5"/>
    <w:rsid w:val="00194A80"/>
    <w:rsid w:val="00194E17"/>
    <w:rsid w:val="00194E18"/>
    <w:rsid w:val="0019502B"/>
    <w:rsid w:val="00195031"/>
    <w:rsid w:val="0019527C"/>
    <w:rsid w:val="00195325"/>
    <w:rsid w:val="00195CB0"/>
    <w:rsid w:val="00195D81"/>
    <w:rsid w:val="00195E45"/>
    <w:rsid w:val="00195EFF"/>
    <w:rsid w:val="0019622E"/>
    <w:rsid w:val="00196253"/>
    <w:rsid w:val="00196650"/>
    <w:rsid w:val="00196B36"/>
    <w:rsid w:val="00196BD1"/>
    <w:rsid w:val="00196BED"/>
    <w:rsid w:val="00196C80"/>
    <w:rsid w:val="00196CBE"/>
    <w:rsid w:val="00196DD4"/>
    <w:rsid w:val="00196DDD"/>
    <w:rsid w:val="00196FB6"/>
    <w:rsid w:val="001970F8"/>
    <w:rsid w:val="00197382"/>
    <w:rsid w:val="00197385"/>
    <w:rsid w:val="0019739D"/>
    <w:rsid w:val="00197563"/>
    <w:rsid w:val="0019769C"/>
    <w:rsid w:val="0019790E"/>
    <w:rsid w:val="00197BBA"/>
    <w:rsid w:val="00197C5A"/>
    <w:rsid w:val="00197CF0"/>
    <w:rsid w:val="001A01BB"/>
    <w:rsid w:val="001A0354"/>
    <w:rsid w:val="001A062D"/>
    <w:rsid w:val="001A0658"/>
    <w:rsid w:val="001A0C2B"/>
    <w:rsid w:val="001A0D15"/>
    <w:rsid w:val="001A0D27"/>
    <w:rsid w:val="001A0E5F"/>
    <w:rsid w:val="001A0EFD"/>
    <w:rsid w:val="001A1141"/>
    <w:rsid w:val="001A119C"/>
    <w:rsid w:val="001A11C6"/>
    <w:rsid w:val="001A146E"/>
    <w:rsid w:val="001A14A3"/>
    <w:rsid w:val="001A14DB"/>
    <w:rsid w:val="001A17E1"/>
    <w:rsid w:val="001A1849"/>
    <w:rsid w:val="001A19C7"/>
    <w:rsid w:val="001A1AA2"/>
    <w:rsid w:val="001A1AA7"/>
    <w:rsid w:val="001A1B81"/>
    <w:rsid w:val="001A1BF3"/>
    <w:rsid w:val="001A1D26"/>
    <w:rsid w:val="001A21D0"/>
    <w:rsid w:val="001A2356"/>
    <w:rsid w:val="001A25CE"/>
    <w:rsid w:val="001A269A"/>
    <w:rsid w:val="001A27FD"/>
    <w:rsid w:val="001A29E5"/>
    <w:rsid w:val="001A2D52"/>
    <w:rsid w:val="001A30BA"/>
    <w:rsid w:val="001A31B3"/>
    <w:rsid w:val="001A3416"/>
    <w:rsid w:val="001A36CD"/>
    <w:rsid w:val="001A3886"/>
    <w:rsid w:val="001A3EBB"/>
    <w:rsid w:val="001A4403"/>
    <w:rsid w:val="001A4473"/>
    <w:rsid w:val="001A44C6"/>
    <w:rsid w:val="001A4532"/>
    <w:rsid w:val="001A487F"/>
    <w:rsid w:val="001A492D"/>
    <w:rsid w:val="001A494D"/>
    <w:rsid w:val="001A4952"/>
    <w:rsid w:val="001A4AC6"/>
    <w:rsid w:val="001A4C88"/>
    <w:rsid w:val="001A4D9A"/>
    <w:rsid w:val="001A5128"/>
    <w:rsid w:val="001A535F"/>
    <w:rsid w:val="001A5783"/>
    <w:rsid w:val="001A5CAD"/>
    <w:rsid w:val="001A5DC7"/>
    <w:rsid w:val="001A5E2A"/>
    <w:rsid w:val="001A607F"/>
    <w:rsid w:val="001A62EA"/>
    <w:rsid w:val="001A6325"/>
    <w:rsid w:val="001A63A6"/>
    <w:rsid w:val="001A66DF"/>
    <w:rsid w:val="001A6A76"/>
    <w:rsid w:val="001A6ABA"/>
    <w:rsid w:val="001A6AC3"/>
    <w:rsid w:val="001A6B1D"/>
    <w:rsid w:val="001A6BD2"/>
    <w:rsid w:val="001A6FE0"/>
    <w:rsid w:val="001A700A"/>
    <w:rsid w:val="001A7084"/>
    <w:rsid w:val="001A736A"/>
    <w:rsid w:val="001A792B"/>
    <w:rsid w:val="001A7CDD"/>
    <w:rsid w:val="001A7DAE"/>
    <w:rsid w:val="001B02A8"/>
    <w:rsid w:val="001B02F8"/>
    <w:rsid w:val="001B0309"/>
    <w:rsid w:val="001B036F"/>
    <w:rsid w:val="001B0450"/>
    <w:rsid w:val="001B05FD"/>
    <w:rsid w:val="001B0686"/>
    <w:rsid w:val="001B07CB"/>
    <w:rsid w:val="001B0826"/>
    <w:rsid w:val="001B0887"/>
    <w:rsid w:val="001B0F80"/>
    <w:rsid w:val="001B11B2"/>
    <w:rsid w:val="001B1541"/>
    <w:rsid w:val="001B1684"/>
    <w:rsid w:val="001B16F9"/>
    <w:rsid w:val="001B1726"/>
    <w:rsid w:val="001B19FB"/>
    <w:rsid w:val="001B1BD4"/>
    <w:rsid w:val="001B1C3F"/>
    <w:rsid w:val="001B1D2E"/>
    <w:rsid w:val="001B1D55"/>
    <w:rsid w:val="001B1EC5"/>
    <w:rsid w:val="001B2385"/>
    <w:rsid w:val="001B254A"/>
    <w:rsid w:val="001B261A"/>
    <w:rsid w:val="001B2749"/>
    <w:rsid w:val="001B2785"/>
    <w:rsid w:val="001B28AB"/>
    <w:rsid w:val="001B2DA4"/>
    <w:rsid w:val="001B30D8"/>
    <w:rsid w:val="001B32AB"/>
    <w:rsid w:val="001B32B8"/>
    <w:rsid w:val="001B32F8"/>
    <w:rsid w:val="001B3666"/>
    <w:rsid w:val="001B37F6"/>
    <w:rsid w:val="001B3864"/>
    <w:rsid w:val="001B3930"/>
    <w:rsid w:val="001B39F9"/>
    <w:rsid w:val="001B3AFF"/>
    <w:rsid w:val="001B3BD7"/>
    <w:rsid w:val="001B4005"/>
    <w:rsid w:val="001B41A9"/>
    <w:rsid w:val="001B4334"/>
    <w:rsid w:val="001B454A"/>
    <w:rsid w:val="001B455A"/>
    <w:rsid w:val="001B4854"/>
    <w:rsid w:val="001B5573"/>
    <w:rsid w:val="001B55FA"/>
    <w:rsid w:val="001B5646"/>
    <w:rsid w:val="001B5995"/>
    <w:rsid w:val="001B59DE"/>
    <w:rsid w:val="001B5AA5"/>
    <w:rsid w:val="001B5B80"/>
    <w:rsid w:val="001B5BE5"/>
    <w:rsid w:val="001B5C86"/>
    <w:rsid w:val="001B5CB7"/>
    <w:rsid w:val="001B5E27"/>
    <w:rsid w:val="001B5F14"/>
    <w:rsid w:val="001B5FEE"/>
    <w:rsid w:val="001B6071"/>
    <w:rsid w:val="001B6178"/>
    <w:rsid w:val="001B639D"/>
    <w:rsid w:val="001B6509"/>
    <w:rsid w:val="001B69A4"/>
    <w:rsid w:val="001B69C5"/>
    <w:rsid w:val="001B6A09"/>
    <w:rsid w:val="001B6A36"/>
    <w:rsid w:val="001B6C1A"/>
    <w:rsid w:val="001B6CA5"/>
    <w:rsid w:val="001B6E29"/>
    <w:rsid w:val="001B6E4E"/>
    <w:rsid w:val="001B6F16"/>
    <w:rsid w:val="001B700C"/>
    <w:rsid w:val="001B7121"/>
    <w:rsid w:val="001B723A"/>
    <w:rsid w:val="001B725A"/>
    <w:rsid w:val="001B77EF"/>
    <w:rsid w:val="001B7C68"/>
    <w:rsid w:val="001B7CBE"/>
    <w:rsid w:val="001B7E82"/>
    <w:rsid w:val="001B7EAC"/>
    <w:rsid w:val="001C0072"/>
    <w:rsid w:val="001C04A2"/>
    <w:rsid w:val="001C06C7"/>
    <w:rsid w:val="001C0900"/>
    <w:rsid w:val="001C0CF1"/>
    <w:rsid w:val="001C0D4E"/>
    <w:rsid w:val="001C0E5B"/>
    <w:rsid w:val="001C1505"/>
    <w:rsid w:val="001C17CF"/>
    <w:rsid w:val="001C18C4"/>
    <w:rsid w:val="001C1981"/>
    <w:rsid w:val="001C27B7"/>
    <w:rsid w:val="001C2826"/>
    <w:rsid w:val="001C2905"/>
    <w:rsid w:val="001C2EAB"/>
    <w:rsid w:val="001C334B"/>
    <w:rsid w:val="001C381C"/>
    <w:rsid w:val="001C3821"/>
    <w:rsid w:val="001C3C98"/>
    <w:rsid w:val="001C3E07"/>
    <w:rsid w:val="001C42BA"/>
    <w:rsid w:val="001C4B72"/>
    <w:rsid w:val="001C4E20"/>
    <w:rsid w:val="001C4E34"/>
    <w:rsid w:val="001C4FA9"/>
    <w:rsid w:val="001C50F7"/>
    <w:rsid w:val="001C5344"/>
    <w:rsid w:val="001C5723"/>
    <w:rsid w:val="001C58BA"/>
    <w:rsid w:val="001C5B6C"/>
    <w:rsid w:val="001C5B7E"/>
    <w:rsid w:val="001C5E12"/>
    <w:rsid w:val="001C6050"/>
    <w:rsid w:val="001C61CB"/>
    <w:rsid w:val="001C629F"/>
    <w:rsid w:val="001C657E"/>
    <w:rsid w:val="001C665A"/>
    <w:rsid w:val="001C66AE"/>
    <w:rsid w:val="001C6DE1"/>
    <w:rsid w:val="001C6ED7"/>
    <w:rsid w:val="001C70D8"/>
    <w:rsid w:val="001C7214"/>
    <w:rsid w:val="001C75E4"/>
    <w:rsid w:val="001C7658"/>
    <w:rsid w:val="001C788E"/>
    <w:rsid w:val="001C796E"/>
    <w:rsid w:val="001C7B72"/>
    <w:rsid w:val="001C7FF1"/>
    <w:rsid w:val="001D07B6"/>
    <w:rsid w:val="001D089A"/>
    <w:rsid w:val="001D08D8"/>
    <w:rsid w:val="001D097B"/>
    <w:rsid w:val="001D0C60"/>
    <w:rsid w:val="001D0DD2"/>
    <w:rsid w:val="001D0ECA"/>
    <w:rsid w:val="001D1006"/>
    <w:rsid w:val="001D13B4"/>
    <w:rsid w:val="001D1784"/>
    <w:rsid w:val="001D1D2D"/>
    <w:rsid w:val="001D1F9C"/>
    <w:rsid w:val="001D21DE"/>
    <w:rsid w:val="001D261B"/>
    <w:rsid w:val="001D2694"/>
    <w:rsid w:val="001D2989"/>
    <w:rsid w:val="001D29F4"/>
    <w:rsid w:val="001D2A3E"/>
    <w:rsid w:val="001D2EB3"/>
    <w:rsid w:val="001D3003"/>
    <w:rsid w:val="001D3223"/>
    <w:rsid w:val="001D325D"/>
    <w:rsid w:val="001D35D5"/>
    <w:rsid w:val="001D377A"/>
    <w:rsid w:val="001D38B0"/>
    <w:rsid w:val="001D3983"/>
    <w:rsid w:val="001D3A75"/>
    <w:rsid w:val="001D3B22"/>
    <w:rsid w:val="001D3C7E"/>
    <w:rsid w:val="001D443F"/>
    <w:rsid w:val="001D4604"/>
    <w:rsid w:val="001D4622"/>
    <w:rsid w:val="001D46C7"/>
    <w:rsid w:val="001D4790"/>
    <w:rsid w:val="001D4A35"/>
    <w:rsid w:val="001D4CD7"/>
    <w:rsid w:val="001D4DC1"/>
    <w:rsid w:val="001D4F27"/>
    <w:rsid w:val="001D4F9A"/>
    <w:rsid w:val="001D545F"/>
    <w:rsid w:val="001D5736"/>
    <w:rsid w:val="001D5811"/>
    <w:rsid w:val="001D5A12"/>
    <w:rsid w:val="001D5A26"/>
    <w:rsid w:val="001D5AE1"/>
    <w:rsid w:val="001D619B"/>
    <w:rsid w:val="001D61BB"/>
    <w:rsid w:val="001D640A"/>
    <w:rsid w:val="001D64CB"/>
    <w:rsid w:val="001D6B71"/>
    <w:rsid w:val="001D6CAB"/>
    <w:rsid w:val="001D6D5D"/>
    <w:rsid w:val="001D6FFC"/>
    <w:rsid w:val="001D70AD"/>
    <w:rsid w:val="001D70C8"/>
    <w:rsid w:val="001D725A"/>
    <w:rsid w:val="001D725E"/>
    <w:rsid w:val="001D7319"/>
    <w:rsid w:val="001D78CB"/>
    <w:rsid w:val="001D7AC4"/>
    <w:rsid w:val="001D7B45"/>
    <w:rsid w:val="001D7BBA"/>
    <w:rsid w:val="001D7F64"/>
    <w:rsid w:val="001E044F"/>
    <w:rsid w:val="001E045E"/>
    <w:rsid w:val="001E051C"/>
    <w:rsid w:val="001E054E"/>
    <w:rsid w:val="001E0927"/>
    <w:rsid w:val="001E09A8"/>
    <w:rsid w:val="001E1095"/>
    <w:rsid w:val="001E1586"/>
    <w:rsid w:val="001E16CB"/>
    <w:rsid w:val="001E179F"/>
    <w:rsid w:val="001E1842"/>
    <w:rsid w:val="001E1B3E"/>
    <w:rsid w:val="001E1BCB"/>
    <w:rsid w:val="001E1C14"/>
    <w:rsid w:val="001E1F86"/>
    <w:rsid w:val="001E2062"/>
    <w:rsid w:val="001E20BC"/>
    <w:rsid w:val="001E235D"/>
    <w:rsid w:val="001E2687"/>
    <w:rsid w:val="001E2730"/>
    <w:rsid w:val="001E2842"/>
    <w:rsid w:val="001E2B36"/>
    <w:rsid w:val="001E2F9E"/>
    <w:rsid w:val="001E32F5"/>
    <w:rsid w:val="001E333C"/>
    <w:rsid w:val="001E36B9"/>
    <w:rsid w:val="001E36BC"/>
    <w:rsid w:val="001E3704"/>
    <w:rsid w:val="001E3845"/>
    <w:rsid w:val="001E389C"/>
    <w:rsid w:val="001E3B25"/>
    <w:rsid w:val="001E3DAB"/>
    <w:rsid w:val="001E3F51"/>
    <w:rsid w:val="001E3FF6"/>
    <w:rsid w:val="001E40DF"/>
    <w:rsid w:val="001E41DC"/>
    <w:rsid w:val="001E4408"/>
    <w:rsid w:val="001E44F7"/>
    <w:rsid w:val="001E4601"/>
    <w:rsid w:val="001E465A"/>
    <w:rsid w:val="001E4714"/>
    <w:rsid w:val="001E4807"/>
    <w:rsid w:val="001E48BC"/>
    <w:rsid w:val="001E48DF"/>
    <w:rsid w:val="001E4C6D"/>
    <w:rsid w:val="001E4ED2"/>
    <w:rsid w:val="001E506A"/>
    <w:rsid w:val="001E535F"/>
    <w:rsid w:val="001E53AF"/>
    <w:rsid w:val="001E564A"/>
    <w:rsid w:val="001E5775"/>
    <w:rsid w:val="001E5960"/>
    <w:rsid w:val="001E5DE3"/>
    <w:rsid w:val="001E6168"/>
    <w:rsid w:val="001E6178"/>
    <w:rsid w:val="001E61DB"/>
    <w:rsid w:val="001E623F"/>
    <w:rsid w:val="001E6549"/>
    <w:rsid w:val="001E6B84"/>
    <w:rsid w:val="001E6E72"/>
    <w:rsid w:val="001E6F19"/>
    <w:rsid w:val="001E76ED"/>
    <w:rsid w:val="001E7B89"/>
    <w:rsid w:val="001E7E51"/>
    <w:rsid w:val="001F0000"/>
    <w:rsid w:val="001F0138"/>
    <w:rsid w:val="001F0369"/>
    <w:rsid w:val="001F037F"/>
    <w:rsid w:val="001F03CB"/>
    <w:rsid w:val="001F0632"/>
    <w:rsid w:val="001F0A79"/>
    <w:rsid w:val="001F0B61"/>
    <w:rsid w:val="001F0D1B"/>
    <w:rsid w:val="001F0D41"/>
    <w:rsid w:val="001F102E"/>
    <w:rsid w:val="001F139C"/>
    <w:rsid w:val="001F13AF"/>
    <w:rsid w:val="001F1569"/>
    <w:rsid w:val="001F16E3"/>
    <w:rsid w:val="001F1726"/>
    <w:rsid w:val="001F1784"/>
    <w:rsid w:val="001F1988"/>
    <w:rsid w:val="001F19CC"/>
    <w:rsid w:val="001F1C29"/>
    <w:rsid w:val="001F1DB6"/>
    <w:rsid w:val="001F1E8E"/>
    <w:rsid w:val="001F1FAB"/>
    <w:rsid w:val="001F2275"/>
    <w:rsid w:val="001F23A7"/>
    <w:rsid w:val="001F23CF"/>
    <w:rsid w:val="001F2AD2"/>
    <w:rsid w:val="001F2AF5"/>
    <w:rsid w:val="001F2DF7"/>
    <w:rsid w:val="001F2E02"/>
    <w:rsid w:val="001F2F2A"/>
    <w:rsid w:val="001F2F91"/>
    <w:rsid w:val="001F30D9"/>
    <w:rsid w:val="001F3191"/>
    <w:rsid w:val="001F322A"/>
    <w:rsid w:val="001F3984"/>
    <w:rsid w:val="001F3CD2"/>
    <w:rsid w:val="001F3CDD"/>
    <w:rsid w:val="001F3DF7"/>
    <w:rsid w:val="001F3E2A"/>
    <w:rsid w:val="001F4001"/>
    <w:rsid w:val="001F41C5"/>
    <w:rsid w:val="001F437C"/>
    <w:rsid w:val="001F437D"/>
    <w:rsid w:val="001F484C"/>
    <w:rsid w:val="001F4923"/>
    <w:rsid w:val="001F4B5C"/>
    <w:rsid w:val="001F4BBE"/>
    <w:rsid w:val="001F4C5B"/>
    <w:rsid w:val="001F4C67"/>
    <w:rsid w:val="001F5168"/>
    <w:rsid w:val="001F5480"/>
    <w:rsid w:val="001F555B"/>
    <w:rsid w:val="001F5597"/>
    <w:rsid w:val="001F55A5"/>
    <w:rsid w:val="001F57A5"/>
    <w:rsid w:val="001F57F2"/>
    <w:rsid w:val="001F59D2"/>
    <w:rsid w:val="001F5A72"/>
    <w:rsid w:val="001F5C2D"/>
    <w:rsid w:val="001F5FAF"/>
    <w:rsid w:val="001F5FC4"/>
    <w:rsid w:val="001F64A1"/>
    <w:rsid w:val="001F6513"/>
    <w:rsid w:val="001F6581"/>
    <w:rsid w:val="001F6631"/>
    <w:rsid w:val="001F6ADC"/>
    <w:rsid w:val="001F6B15"/>
    <w:rsid w:val="001F6D62"/>
    <w:rsid w:val="001F6E0A"/>
    <w:rsid w:val="001F6EFF"/>
    <w:rsid w:val="001F761C"/>
    <w:rsid w:val="001F79FE"/>
    <w:rsid w:val="001F7AFA"/>
    <w:rsid w:val="001F7C3F"/>
    <w:rsid w:val="001F7CE8"/>
    <w:rsid w:val="001F7D19"/>
    <w:rsid w:val="002002CD"/>
    <w:rsid w:val="00200391"/>
    <w:rsid w:val="00200451"/>
    <w:rsid w:val="00200A9D"/>
    <w:rsid w:val="00200D09"/>
    <w:rsid w:val="00200E06"/>
    <w:rsid w:val="00200E9A"/>
    <w:rsid w:val="00200F53"/>
    <w:rsid w:val="00201323"/>
    <w:rsid w:val="00201504"/>
    <w:rsid w:val="002017F7"/>
    <w:rsid w:val="00201802"/>
    <w:rsid w:val="002018EE"/>
    <w:rsid w:val="00201A98"/>
    <w:rsid w:val="00202017"/>
    <w:rsid w:val="002021E0"/>
    <w:rsid w:val="0020244C"/>
    <w:rsid w:val="002025C5"/>
    <w:rsid w:val="002027BD"/>
    <w:rsid w:val="00202860"/>
    <w:rsid w:val="00202E0C"/>
    <w:rsid w:val="002030D2"/>
    <w:rsid w:val="0020319A"/>
    <w:rsid w:val="00203858"/>
    <w:rsid w:val="00203B63"/>
    <w:rsid w:val="00203D76"/>
    <w:rsid w:val="00203E58"/>
    <w:rsid w:val="00203EBB"/>
    <w:rsid w:val="00204340"/>
    <w:rsid w:val="002043CE"/>
    <w:rsid w:val="00204590"/>
    <w:rsid w:val="002049F8"/>
    <w:rsid w:val="00204A5F"/>
    <w:rsid w:val="00204A66"/>
    <w:rsid w:val="00204B0E"/>
    <w:rsid w:val="00204CA3"/>
    <w:rsid w:val="00204D50"/>
    <w:rsid w:val="00204DAA"/>
    <w:rsid w:val="00204FA3"/>
    <w:rsid w:val="0020514B"/>
    <w:rsid w:val="0020532E"/>
    <w:rsid w:val="002053F7"/>
    <w:rsid w:val="00205425"/>
    <w:rsid w:val="0020568E"/>
    <w:rsid w:val="002056EE"/>
    <w:rsid w:val="00205983"/>
    <w:rsid w:val="00205A4C"/>
    <w:rsid w:val="00205A68"/>
    <w:rsid w:val="00205AC3"/>
    <w:rsid w:val="00205C1F"/>
    <w:rsid w:val="00205FAF"/>
    <w:rsid w:val="0020601B"/>
    <w:rsid w:val="00206191"/>
    <w:rsid w:val="0020636C"/>
    <w:rsid w:val="00206558"/>
    <w:rsid w:val="002066A5"/>
    <w:rsid w:val="00206705"/>
    <w:rsid w:val="00206754"/>
    <w:rsid w:val="0020686F"/>
    <w:rsid w:val="002068DC"/>
    <w:rsid w:val="00206953"/>
    <w:rsid w:val="00206957"/>
    <w:rsid w:val="002069EA"/>
    <w:rsid w:val="00206E70"/>
    <w:rsid w:val="00207119"/>
    <w:rsid w:val="002072C6"/>
    <w:rsid w:val="0020748D"/>
    <w:rsid w:val="00207626"/>
    <w:rsid w:val="00207A18"/>
    <w:rsid w:val="00207A9A"/>
    <w:rsid w:val="00207ABE"/>
    <w:rsid w:val="00207AEE"/>
    <w:rsid w:val="00207B0A"/>
    <w:rsid w:val="00210173"/>
    <w:rsid w:val="002103A0"/>
    <w:rsid w:val="0021058D"/>
    <w:rsid w:val="002105AA"/>
    <w:rsid w:val="00210664"/>
    <w:rsid w:val="00210735"/>
    <w:rsid w:val="002108B6"/>
    <w:rsid w:val="0021090B"/>
    <w:rsid w:val="00210B55"/>
    <w:rsid w:val="00210CCB"/>
    <w:rsid w:val="00210D80"/>
    <w:rsid w:val="00210DBF"/>
    <w:rsid w:val="00210E74"/>
    <w:rsid w:val="00211063"/>
    <w:rsid w:val="00211154"/>
    <w:rsid w:val="002116C5"/>
    <w:rsid w:val="00211827"/>
    <w:rsid w:val="0021194C"/>
    <w:rsid w:val="00211BDE"/>
    <w:rsid w:val="00211C91"/>
    <w:rsid w:val="00211D27"/>
    <w:rsid w:val="00211E5F"/>
    <w:rsid w:val="00212292"/>
    <w:rsid w:val="00212329"/>
    <w:rsid w:val="00212416"/>
    <w:rsid w:val="002124B4"/>
    <w:rsid w:val="00212537"/>
    <w:rsid w:val="00212572"/>
    <w:rsid w:val="0021278F"/>
    <w:rsid w:val="00212998"/>
    <w:rsid w:val="002129F4"/>
    <w:rsid w:val="00212AD2"/>
    <w:rsid w:val="00212B15"/>
    <w:rsid w:val="00212CBD"/>
    <w:rsid w:val="002132C5"/>
    <w:rsid w:val="00213325"/>
    <w:rsid w:val="00213354"/>
    <w:rsid w:val="002133C0"/>
    <w:rsid w:val="002137A3"/>
    <w:rsid w:val="002139FE"/>
    <w:rsid w:val="00213C52"/>
    <w:rsid w:val="00213E2A"/>
    <w:rsid w:val="00214393"/>
    <w:rsid w:val="002149D1"/>
    <w:rsid w:val="00214A42"/>
    <w:rsid w:val="00214D33"/>
    <w:rsid w:val="00214D7B"/>
    <w:rsid w:val="00214DD0"/>
    <w:rsid w:val="00214E83"/>
    <w:rsid w:val="0021507B"/>
    <w:rsid w:val="002150F1"/>
    <w:rsid w:val="002152AE"/>
    <w:rsid w:val="002152E0"/>
    <w:rsid w:val="0021548B"/>
    <w:rsid w:val="0021564E"/>
    <w:rsid w:val="002156E4"/>
    <w:rsid w:val="0021589F"/>
    <w:rsid w:val="002158AC"/>
    <w:rsid w:val="00215A2E"/>
    <w:rsid w:val="00215B23"/>
    <w:rsid w:val="00215C4C"/>
    <w:rsid w:val="00215ECC"/>
    <w:rsid w:val="00215EE1"/>
    <w:rsid w:val="00215F77"/>
    <w:rsid w:val="002161FB"/>
    <w:rsid w:val="002163AB"/>
    <w:rsid w:val="0021693F"/>
    <w:rsid w:val="00216C4A"/>
    <w:rsid w:val="00216FBA"/>
    <w:rsid w:val="002171AB"/>
    <w:rsid w:val="002172B3"/>
    <w:rsid w:val="0021769B"/>
    <w:rsid w:val="002176E9"/>
    <w:rsid w:val="00217AE5"/>
    <w:rsid w:val="00220211"/>
    <w:rsid w:val="0022056A"/>
    <w:rsid w:val="0022073E"/>
    <w:rsid w:val="00220B23"/>
    <w:rsid w:val="00220B7B"/>
    <w:rsid w:val="00220CE8"/>
    <w:rsid w:val="00221202"/>
    <w:rsid w:val="0022139A"/>
    <w:rsid w:val="00221973"/>
    <w:rsid w:val="0022198A"/>
    <w:rsid w:val="00221D4C"/>
    <w:rsid w:val="00221E14"/>
    <w:rsid w:val="00222361"/>
    <w:rsid w:val="002223D2"/>
    <w:rsid w:val="0022241C"/>
    <w:rsid w:val="00222599"/>
    <w:rsid w:val="002225D7"/>
    <w:rsid w:val="002227AA"/>
    <w:rsid w:val="00222904"/>
    <w:rsid w:val="00222A93"/>
    <w:rsid w:val="00222E83"/>
    <w:rsid w:val="00222F6F"/>
    <w:rsid w:val="00222F96"/>
    <w:rsid w:val="00222FB8"/>
    <w:rsid w:val="00223006"/>
    <w:rsid w:val="0022310B"/>
    <w:rsid w:val="0022313A"/>
    <w:rsid w:val="002231D4"/>
    <w:rsid w:val="0022329E"/>
    <w:rsid w:val="002234C2"/>
    <w:rsid w:val="00223504"/>
    <w:rsid w:val="0022358B"/>
    <w:rsid w:val="002239F4"/>
    <w:rsid w:val="00223E5C"/>
    <w:rsid w:val="0022409F"/>
    <w:rsid w:val="00224213"/>
    <w:rsid w:val="00224384"/>
    <w:rsid w:val="002246B3"/>
    <w:rsid w:val="002248ED"/>
    <w:rsid w:val="00224A38"/>
    <w:rsid w:val="00224ADD"/>
    <w:rsid w:val="00224FF6"/>
    <w:rsid w:val="00225106"/>
    <w:rsid w:val="002251AC"/>
    <w:rsid w:val="00225286"/>
    <w:rsid w:val="00225805"/>
    <w:rsid w:val="002259E0"/>
    <w:rsid w:val="0022616D"/>
    <w:rsid w:val="002264DB"/>
    <w:rsid w:val="0022662E"/>
    <w:rsid w:val="002268A3"/>
    <w:rsid w:val="0022690B"/>
    <w:rsid w:val="00226BA6"/>
    <w:rsid w:val="00226C23"/>
    <w:rsid w:val="00226D2B"/>
    <w:rsid w:val="00226DCE"/>
    <w:rsid w:val="00226ED4"/>
    <w:rsid w:val="00226EE6"/>
    <w:rsid w:val="0022712A"/>
    <w:rsid w:val="002279F6"/>
    <w:rsid w:val="00227B9F"/>
    <w:rsid w:val="00227C65"/>
    <w:rsid w:val="00227D0F"/>
    <w:rsid w:val="00227E1D"/>
    <w:rsid w:val="00227E88"/>
    <w:rsid w:val="00227F18"/>
    <w:rsid w:val="00230249"/>
    <w:rsid w:val="00230829"/>
    <w:rsid w:val="00230839"/>
    <w:rsid w:val="00230CCC"/>
    <w:rsid w:val="00230E4A"/>
    <w:rsid w:val="00231349"/>
    <w:rsid w:val="00231365"/>
    <w:rsid w:val="002313CE"/>
    <w:rsid w:val="00231563"/>
    <w:rsid w:val="00231622"/>
    <w:rsid w:val="00231855"/>
    <w:rsid w:val="00231876"/>
    <w:rsid w:val="002319A4"/>
    <w:rsid w:val="00231CAD"/>
    <w:rsid w:val="00231D32"/>
    <w:rsid w:val="00231E3D"/>
    <w:rsid w:val="00231F99"/>
    <w:rsid w:val="00232265"/>
    <w:rsid w:val="00232398"/>
    <w:rsid w:val="002326E6"/>
    <w:rsid w:val="00232CE7"/>
    <w:rsid w:val="00232E05"/>
    <w:rsid w:val="00233050"/>
    <w:rsid w:val="002330AF"/>
    <w:rsid w:val="00233137"/>
    <w:rsid w:val="0023336F"/>
    <w:rsid w:val="002338CD"/>
    <w:rsid w:val="0023392B"/>
    <w:rsid w:val="0023426A"/>
    <w:rsid w:val="002344AE"/>
    <w:rsid w:val="00234672"/>
    <w:rsid w:val="002346CA"/>
    <w:rsid w:val="002346FD"/>
    <w:rsid w:val="00234928"/>
    <w:rsid w:val="00234D66"/>
    <w:rsid w:val="00234FF9"/>
    <w:rsid w:val="002357BF"/>
    <w:rsid w:val="00235E83"/>
    <w:rsid w:val="00235F24"/>
    <w:rsid w:val="00235F64"/>
    <w:rsid w:val="00235FF7"/>
    <w:rsid w:val="00236295"/>
    <w:rsid w:val="0023651F"/>
    <w:rsid w:val="002366C8"/>
    <w:rsid w:val="00236962"/>
    <w:rsid w:val="00236B12"/>
    <w:rsid w:val="00236C7E"/>
    <w:rsid w:val="00236D07"/>
    <w:rsid w:val="00236D12"/>
    <w:rsid w:val="00236D16"/>
    <w:rsid w:val="00236E48"/>
    <w:rsid w:val="00236FBE"/>
    <w:rsid w:val="00237039"/>
    <w:rsid w:val="0023707C"/>
    <w:rsid w:val="00237145"/>
    <w:rsid w:val="00237496"/>
    <w:rsid w:val="0023779D"/>
    <w:rsid w:val="00237831"/>
    <w:rsid w:val="0023784F"/>
    <w:rsid w:val="002378F5"/>
    <w:rsid w:val="00237909"/>
    <w:rsid w:val="00237E77"/>
    <w:rsid w:val="00237EB3"/>
    <w:rsid w:val="00237F09"/>
    <w:rsid w:val="002400F9"/>
    <w:rsid w:val="002403EB"/>
    <w:rsid w:val="002404BA"/>
    <w:rsid w:val="002405BF"/>
    <w:rsid w:val="002406C8"/>
    <w:rsid w:val="00240AD0"/>
    <w:rsid w:val="00240DD5"/>
    <w:rsid w:val="00240EA9"/>
    <w:rsid w:val="00240FAC"/>
    <w:rsid w:val="002413A8"/>
    <w:rsid w:val="00241460"/>
    <w:rsid w:val="0024173E"/>
    <w:rsid w:val="0024191B"/>
    <w:rsid w:val="00241D54"/>
    <w:rsid w:val="00241FC7"/>
    <w:rsid w:val="002421EC"/>
    <w:rsid w:val="0024225F"/>
    <w:rsid w:val="002423AB"/>
    <w:rsid w:val="0024253D"/>
    <w:rsid w:val="0024255F"/>
    <w:rsid w:val="0024258D"/>
    <w:rsid w:val="002429F0"/>
    <w:rsid w:val="00242C85"/>
    <w:rsid w:val="002431FC"/>
    <w:rsid w:val="002433DC"/>
    <w:rsid w:val="00243474"/>
    <w:rsid w:val="002435FA"/>
    <w:rsid w:val="00243795"/>
    <w:rsid w:val="00243942"/>
    <w:rsid w:val="00243952"/>
    <w:rsid w:val="00243953"/>
    <w:rsid w:val="00243AF0"/>
    <w:rsid w:val="00243D4D"/>
    <w:rsid w:val="00243E62"/>
    <w:rsid w:val="00243ED6"/>
    <w:rsid w:val="0024404E"/>
    <w:rsid w:val="00244173"/>
    <w:rsid w:val="0024441D"/>
    <w:rsid w:val="00244EE7"/>
    <w:rsid w:val="0024515E"/>
    <w:rsid w:val="002451A5"/>
    <w:rsid w:val="00245237"/>
    <w:rsid w:val="002452EA"/>
    <w:rsid w:val="00245497"/>
    <w:rsid w:val="002454EE"/>
    <w:rsid w:val="002455AF"/>
    <w:rsid w:val="002455E6"/>
    <w:rsid w:val="002456DF"/>
    <w:rsid w:val="00245A7B"/>
    <w:rsid w:val="00245B98"/>
    <w:rsid w:val="00245F34"/>
    <w:rsid w:val="00245F40"/>
    <w:rsid w:val="0024601B"/>
    <w:rsid w:val="00246112"/>
    <w:rsid w:val="0024616D"/>
    <w:rsid w:val="00246640"/>
    <w:rsid w:val="00246699"/>
    <w:rsid w:val="0024671E"/>
    <w:rsid w:val="002467B2"/>
    <w:rsid w:val="00246A80"/>
    <w:rsid w:val="00246ADD"/>
    <w:rsid w:val="00246B29"/>
    <w:rsid w:val="00246D91"/>
    <w:rsid w:val="0024724E"/>
    <w:rsid w:val="002472FB"/>
    <w:rsid w:val="0024767A"/>
    <w:rsid w:val="00247AFE"/>
    <w:rsid w:val="0025021F"/>
    <w:rsid w:val="002504AD"/>
    <w:rsid w:val="0025054E"/>
    <w:rsid w:val="00250573"/>
    <w:rsid w:val="00250998"/>
    <w:rsid w:val="0025113B"/>
    <w:rsid w:val="002511DF"/>
    <w:rsid w:val="00251439"/>
    <w:rsid w:val="00251816"/>
    <w:rsid w:val="002519C3"/>
    <w:rsid w:val="00251B80"/>
    <w:rsid w:val="00251BBA"/>
    <w:rsid w:val="00251F01"/>
    <w:rsid w:val="002520AA"/>
    <w:rsid w:val="00252173"/>
    <w:rsid w:val="0025243A"/>
    <w:rsid w:val="002525C7"/>
    <w:rsid w:val="00252C34"/>
    <w:rsid w:val="00252D2C"/>
    <w:rsid w:val="00253083"/>
    <w:rsid w:val="0025321F"/>
    <w:rsid w:val="0025322B"/>
    <w:rsid w:val="00253439"/>
    <w:rsid w:val="0025354D"/>
    <w:rsid w:val="00253706"/>
    <w:rsid w:val="002539C6"/>
    <w:rsid w:val="00253BB4"/>
    <w:rsid w:val="00253BE5"/>
    <w:rsid w:val="00253C11"/>
    <w:rsid w:val="00253E04"/>
    <w:rsid w:val="00253E25"/>
    <w:rsid w:val="0025404F"/>
    <w:rsid w:val="002541C2"/>
    <w:rsid w:val="002543C6"/>
    <w:rsid w:val="002544BA"/>
    <w:rsid w:val="002545B7"/>
    <w:rsid w:val="002546E5"/>
    <w:rsid w:val="0025483D"/>
    <w:rsid w:val="00254960"/>
    <w:rsid w:val="002549D0"/>
    <w:rsid w:val="00254F65"/>
    <w:rsid w:val="002550E6"/>
    <w:rsid w:val="002551B9"/>
    <w:rsid w:val="00255307"/>
    <w:rsid w:val="0025535B"/>
    <w:rsid w:val="00255495"/>
    <w:rsid w:val="0025553C"/>
    <w:rsid w:val="002555E9"/>
    <w:rsid w:val="0025565B"/>
    <w:rsid w:val="002558AF"/>
    <w:rsid w:val="0025593B"/>
    <w:rsid w:val="00255C6E"/>
    <w:rsid w:val="00255F66"/>
    <w:rsid w:val="00256111"/>
    <w:rsid w:val="002561B6"/>
    <w:rsid w:val="00256287"/>
    <w:rsid w:val="002563B8"/>
    <w:rsid w:val="0025645E"/>
    <w:rsid w:val="002569FD"/>
    <w:rsid w:val="00256A00"/>
    <w:rsid w:val="00256B65"/>
    <w:rsid w:val="00256D15"/>
    <w:rsid w:val="00256EAE"/>
    <w:rsid w:val="0025733F"/>
    <w:rsid w:val="00257514"/>
    <w:rsid w:val="002576AE"/>
    <w:rsid w:val="002576D4"/>
    <w:rsid w:val="00257796"/>
    <w:rsid w:val="0025789E"/>
    <w:rsid w:val="002579FE"/>
    <w:rsid w:val="00257A1A"/>
    <w:rsid w:val="00257E6F"/>
    <w:rsid w:val="0026013C"/>
    <w:rsid w:val="0026016E"/>
    <w:rsid w:val="00260244"/>
    <w:rsid w:val="002604AD"/>
    <w:rsid w:val="00260587"/>
    <w:rsid w:val="0026058C"/>
    <w:rsid w:val="002605A9"/>
    <w:rsid w:val="002606E7"/>
    <w:rsid w:val="002607D9"/>
    <w:rsid w:val="0026088E"/>
    <w:rsid w:val="0026090C"/>
    <w:rsid w:val="00260BF0"/>
    <w:rsid w:val="00260DCE"/>
    <w:rsid w:val="00260E33"/>
    <w:rsid w:val="00260E51"/>
    <w:rsid w:val="00261153"/>
    <w:rsid w:val="00261384"/>
    <w:rsid w:val="002615A9"/>
    <w:rsid w:val="0026160E"/>
    <w:rsid w:val="002617CC"/>
    <w:rsid w:val="00261809"/>
    <w:rsid w:val="00261882"/>
    <w:rsid w:val="00261A3C"/>
    <w:rsid w:val="00261B9A"/>
    <w:rsid w:val="00261DF6"/>
    <w:rsid w:val="00261F66"/>
    <w:rsid w:val="0026200E"/>
    <w:rsid w:val="00262297"/>
    <w:rsid w:val="002622E8"/>
    <w:rsid w:val="00262390"/>
    <w:rsid w:val="00262600"/>
    <w:rsid w:val="002629A5"/>
    <w:rsid w:val="00262DD7"/>
    <w:rsid w:val="00262DF0"/>
    <w:rsid w:val="00262E67"/>
    <w:rsid w:val="00262FA3"/>
    <w:rsid w:val="00263166"/>
    <w:rsid w:val="002631D8"/>
    <w:rsid w:val="00263283"/>
    <w:rsid w:val="00263431"/>
    <w:rsid w:val="00263442"/>
    <w:rsid w:val="0026357C"/>
    <w:rsid w:val="00263E59"/>
    <w:rsid w:val="00263E90"/>
    <w:rsid w:val="00263F46"/>
    <w:rsid w:val="00264124"/>
    <w:rsid w:val="00264162"/>
    <w:rsid w:val="002642E2"/>
    <w:rsid w:val="002642EC"/>
    <w:rsid w:val="00264549"/>
    <w:rsid w:val="002646EC"/>
    <w:rsid w:val="00264DCF"/>
    <w:rsid w:val="00264E4A"/>
    <w:rsid w:val="00264E72"/>
    <w:rsid w:val="00264F44"/>
    <w:rsid w:val="002650E6"/>
    <w:rsid w:val="002651B6"/>
    <w:rsid w:val="00265301"/>
    <w:rsid w:val="00265422"/>
    <w:rsid w:val="00265A3D"/>
    <w:rsid w:val="00265D38"/>
    <w:rsid w:val="00265F71"/>
    <w:rsid w:val="00266135"/>
    <w:rsid w:val="0026630E"/>
    <w:rsid w:val="00266346"/>
    <w:rsid w:val="002664DD"/>
    <w:rsid w:val="0026689A"/>
    <w:rsid w:val="00266937"/>
    <w:rsid w:val="00266ADE"/>
    <w:rsid w:val="00266AF7"/>
    <w:rsid w:val="00266CAE"/>
    <w:rsid w:val="00266F62"/>
    <w:rsid w:val="0026728B"/>
    <w:rsid w:val="0026774A"/>
    <w:rsid w:val="00267752"/>
    <w:rsid w:val="002677F1"/>
    <w:rsid w:val="00267F25"/>
    <w:rsid w:val="00267FDF"/>
    <w:rsid w:val="002700CB"/>
    <w:rsid w:val="002701CF"/>
    <w:rsid w:val="00270361"/>
    <w:rsid w:val="0027046F"/>
    <w:rsid w:val="0027051D"/>
    <w:rsid w:val="00270674"/>
    <w:rsid w:val="0027071B"/>
    <w:rsid w:val="002708FC"/>
    <w:rsid w:val="00270FC5"/>
    <w:rsid w:val="002710A7"/>
    <w:rsid w:val="002710BE"/>
    <w:rsid w:val="00271271"/>
    <w:rsid w:val="002712E2"/>
    <w:rsid w:val="00271334"/>
    <w:rsid w:val="002713B1"/>
    <w:rsid w:val="00271457"/>
    <w:rsid w:val="0027148A"/>
    <w:rsid w:val="0027186C"/>
    <w:rsid w:val="002719ED"/>
    <w:rsid w:val="00271A25"/>
    <w:rsid w:val="00271AB0"/>
    <w:rsid w:val="00271B0D"/>
    <w:rsid w:val="00271DD4"/>
    <w:rsid w:val="00271E5A"/>
    <w:rsid w:val="0027208B"/>
    <w:rsid w:val="002721AA"/>
    <w:rsid w:val="002726A7"/>
    <w:rsid w:val="0027298A"/>
    <w:rsid w:val="00272C44"/>
    <w:rsid w:val="00272E4A"/>
    <w:rsid w:val="002732BF"/>
    <w:rsid w:val="00273529"/>
    <w:rsid w:val="002735A9"/>
    <w:rsid w:val="0027386C"/>
    <w:rsid w:val="0027389F"/>
    <w:rsid w:val="00273926"/>
    <w:rsid w:val="00273B8C"/>
    <w:rsid w:val="00273D6F"/>
    <w:rsid w:val="00273E3D"/>
    <w:rsid w:val="00274128"/>
    <w:rsid w:val="00274213"/>
    <w:rsid w:val="0027422B"/>
    <w:rsid w:val="00274238"/>
    <w:rsid w:val="00274275"/>
    <w:rsid w:val="0027436B"/>
    <w:rsid w:val="00275191"/>
    <w:rsid w:val="00275207"/>
    <w:rsid w:val="002753C3"/>
    <w:rsid w:val="002753CC"/>
    <w:rsid w:val="0027581F"/>
    <w:rsid w:val="002759DC"/>
    <w:rsid w:val="00275B4D"/>
    <w:rsid w:val="00275CAE"/>
    <w:rsid w:val="00275DB3"/>
    <w:rsid w:val="00275E3B"/>
    <w:rsid w:val="00275E9D"/>
    <w:rsid w:val="00275FE3"/>
    <w:rsid w:val="0027649A"/>
    <w:rsid w:val="0027651A"/>
    <w:rsid w:val="00276577"/>
    <w:rsid w:val="00276AC4"/>
    <w:rsid w:val="00276D27"/>
    <w:rsid w:val="00276F92"/>
    <w:rsid w:val="0027722A"/>
    <w:rsid w:val="002772A8"/>
    <w:rsid w:val="0027742B"/>
    <w:rsid w:val="002778D8"/>
    <w:rsid w:val="00277A84"/>
    <w:rsid w:val="00277D84"/>
    <w:rsid w:val="00277EA0"/>
    <w:rsid w:val="00277EB8"/>
    <w:rsid w:val="00277F13"/>
    <w:rsid w:val="002803AE"/>
    <w:rsid w:val="002805E6"/>
    <w:rsid w:val="00280606"/>
    <w:rsid w:val="00280AC2"/>
    <w:rsid w:val="00280EF6"/>
    <w:rsid w:val="00281288"/>
    <w:rsid w:val="00281692"/>
    <w:rsid w:val="002818BB"/>
    <w:rsid w:val="00281B75"/>
    <w:rsid w:val="00281C7A"/>
    <w:rsid w:val="00281CC1"/>
    <w:rsid w:val="0028209D"/>
    <w:rsid w:val="002820F4"/>
    <w:rsid w:val="00282454"/>
    <w:rsid w:val="002827AD"/>
    <w:rsid w:val="002827EF"/>
    <w:rsid w:val="00282862"/>
    <w:rsid w:val="00282A86"/>
    <w:rsid w:val="00282AF4"/>
    <w:rsid w:val="00282B82"/>
    <w:rsid w:val="00282DA9"/>
    <w:rsid w:val="00282E5F"/>
    <w:rsid w:val="00282FDC"/>
    <w:rsid w:val="00282FEA"/>
    <w:rsid w:val="00282FF8"/>
    <w:rsid w:val="002835B5"/>
    <w:rsid w:val="0028360C"/>
    <w:rsid w:val="002838AF"/>
    <w:rsid w:val="00283921"/>
    <w:rsid w:val="00283941"/>
    <w:rsid w:val="0028402E"/>
    <w:rsid w:val="002840CD"/>
    <w:rsid w:val="002840EF"/>
    <w:rsid w:val="002842E8"/>
    <w:rsid w:val="002843E1"/>
    <w:rsid w:val="002844E6"/>
    <w:rsid w:val="00284541"/>
    <w:rsid w:val="00284652"/>
    <w:rsid w:val="00284656"/>
    <w:rsid w:val="0028465E"/>
    <w:rsid w:val="0028476F"/>
    <w:rsid w:val="00284820"/>
    <w:rsid w:val="00284B9D"/>
    <w:rsid w:val="00284BBC"/>
    <w:rsid w:val="00284DA6"/>
    <w:rsid w:val="00284E97"/>
    <w:rsid w:val="002852B1"/>
    <w:rsid w:val="00285634"/>
    <w:rsid w:val="00285850"/>
    <w:rsid w:val="00285D60"/>
    <w:rsid w:val="00285F80"/>
    <w:rsid w:val="00286186"/>
    <w:rsid w:val="0028635C"/>
    <w:rsid w:val="0028659B"/>
    <w:rsid w:val="002865EE"/>
    <w:rsid w:val="0028660E"/>
    <w:rsid w:val="00286AF6"/>
    <w:rsid w:val="00286C7C"/>
    <w:rsid w:val="00286E4E"/>
    <w:rsid w:val="00286E9C"/>
    <w:rsid w:val="002870E7"/>
    <w:rsid w:val="00287386"/>
    <w:rsid w:val="002873B9"/>
    <w:rsid w:val="0028750A"/>
    <w:rsid w:val="0028781C"/>
    <w:rsid w:val="00287A37"/>
    <w:rsid w:val="00287A9E"/>
    <w:rsid w:val="00287BEE"/>
    <w:rsid w:val="00287C49"/>
    <w:rsid w:val="00287E7F"/>
    <w:rsid w:val="00290113"/>
    <w:rsid w:val="00290162"/>
    <w:rsid w:val="00290340"/>
    <w:rsid w:val="002903A5"/>
    <w:rsid w:val="00290564"/>
    <w:rsid w:val="0029089E"/>
    <w:rsid w:val="00290B53"/>
    <w:rsid w:val="00290CF2"/>
    <w:rsid w:val="0029124C"/>
    <w:rsid w:val="00291325"/>
    <w:rsid w:val="002913C5"/>
    <w:rsid w:val="0029150F"/>
    <w:rsid w:val="00291598"/>
    <w:rsid w:val="0029164C"/>
    <w:rsid w:val="0029183D"/>
    <w:rsid w:val="00291857"/>
    <w:rsid w:val="002918FD"/>
    <w:rsid w:val="00291AC4"/>
    <w:rsid w:val="0029202D"/>
    <w:rsid w:val="002922E6"/>
    <w:rsid w:val="002926BC"/>
    <w:rsid w:val="00292824"/>
    <w:rsid w:val="0029292D"/>
    <w:rsid w:val="00292B5A"/>
    <w:rsid w:val="00292CDB"/>
    <w:rsid w:val="00292D2C"/>
    <w:rsid w:val="00292EAE"/>
    <w:rsid w:val="00292FAD"/>
    <w:rsid w:val="002931B3"/>
    <w:rsid w:val="00293372"/>
    <w:rsid w:val="0029348F"/>
    <w:rsid w:val="002936ED"/>
    <w:rsid w:val="00293859"/>
    <w:rsid w:val="002938AC"/>
    <w:rsid w:val="00293B08"/>
    <w:rsid w:val="00293BF2"/>
    <w:rsid w:val="00293C42"/>
    <w:rsid w:val="00293DA2"/>
    <w:rsid w:val="00293EB7"/>
    <w:rsid w:val="00294106"/>
    <w:rsid w:val="002941BD"/>
    <w:rsid w:val="002942AD"/>
    <w:rsid w:val="00294311"/>
    <w:rsid w:val="002943DF"/>
    <w:rsid w:val="002944D6"/>
    <w:rsid w:val="0029454B"/>
    <w:rsid w:val="002945E1"/>
    <w:rsid w:val="0029465E"/>
    <w:rsid w:val="002946BD"/>
    <w:rsid w:val="00294B4C"/>
    <w:rsid w:val="00294BA4"/>
    <w:rsid w:val="00294D6D"/>
    <w:rsid w:val="00294E38"/>
    <w:rsid w:val="00294F8A"/>
    <w:rsid w:val="002951F1"/>
    <w:rsid w:val="00295275"/>
    <w:rsid w:val="00295358"/>
    <w:rsid w:val="0029545E"/>
    <w:rsid w:val="0029561F"/>
    <w:rsid w:val="0029582F"/>
    <w:rsid w:val="0029588B"/>
    <w:rsid w:val="002959D0"/>
    <w:rsid w:val="00295B8D"/>
    <w:rsid w:val="00295FFD"/>
    <w:rsid w:val="0029601A"/>
    <w:rsid w:val="00296046"/>
    <w:rsid w:val="002960B5"/>
    <w:rsid w:val="00296D96"/>
    <w:rsid w:val="00297007"/>
    <w:rsid w:val="00297171"/>
    <w:rsid w:val="00297227"/>
    <w:rsid w:val="002974D6"/>
    <w:rsid w:val="00297614"/>
    <w:rsid w:val="00297A03"/>
    <w:rsid w:val="002A0024"/>
    <w:rsid w:val="002A01BF"/>
    <w:rsid w:val="002A03D0"/>
    <w:rsid w:val="002A068A"/>
    <w:rsid w:val="002A1008"/>
    <w:rsid w:val="002A141C"/>
    <w:rsid w:val="002A1658"/>
    <w:rsid w:val="002A16E4"/>
    <w:rsid w:val="002A1798"/>
    <w:rsid w:val="002A1956"/>
    <w:rsid w:val="002A1990"/>
    <w:rsid w:val="002A19BC"/>
    <w:rsid w:val="002A1ADB"/>
    <w:rsid w:val="002A1B8E"/>
    <w:rsid w:val="002A1EB5"/>
    <w:rsid w:val="002A1FC5"/>
    <w:rsid w:val="002A207C"/>
    <w:rsid w:val="002A20E7"/>
    <w:rsid w:val="002A216E"/>
    <w:rsid w:val="002A24C1"/>
    <w:rsid w:val="002A283E"/>
    <w:rsid w:val="002A2AE0"/>
    <w:rsid w:val="002A2B63"/>
    <w:rsid w:val="002A2C90"/>
    <w:rsid w:val="002A2EE2"/>
    <w:rsid w:val="002A2F29"/>
    <w:rsid w:val="002A2F45"/>
    <w:rsid w:val="002A2FA1"/>
    <w:rsid w:val="002A3126"/>
    <w:rsid w:val="002A3AC3"/>
    <w:rsid w:val="002A3D67"/>
    <w:rsid w:val="002A3E94"/>
    <w:rsid w:val="002A4117"/>
    <w:rsid w:val="002A42B4"/>
    <w:rsid w:val="002A4328"/>
    <w:rsid w:val="002A4404"/>
    <w:rsid w:val="002A46B2"/>
    <w:rsid w:val="002A46F9"/>
    <w:rsid w:val="002A4C1B"/>
    <w:rsid w:val="002A4C80"/>
    <w:rsid w:val="002A4D1D"/>
    <w:rsid w:val="002A4DE0"/>
    <w:rsid w:val="002A4E7B"/>
    <w:rsid w:val="002A4E95"/>
    <w:rsid w:val="002A5076"/>
    <w:rsid w:val="002A5255"/>
    <w:rsid w:val="002A5473"/>
    <w:rsid w:val="002A5551"/>
    <w:rsid w:val="002A5564"/>
    <w:rsid w:val="002A5839"/>
    <w:rsid w:val="002A5C30"/>
    <w:rsid w:val="002A60AB"/>
    <w:rsid w:val="002A619F"/>
    <w:rsid w:val="002A6211"/>
    <w:rsid w:val="002A67C0"/>
    <w:rsid w:val="002A688D"/>
    <w:rsid w:val="002A69C8"/>
    <w:rsid w:val="002A6AE4"/>
    <w:rsid w:val="002A6C3E"/>
    <w:rsid w:val="002A6D7B"/>
    <w:rsid w:val="002A6DC2"/>
    <w:rsid w:val="002A6DCB"/>
    <w:rsid w:val="002A6E81"/>
    <w:rsid w:val="002A6F32"/>
    <w:rsid w:val="002A7320"/>
    <w:rsid w:val="002A7324"/>
    <w:rsid w:val="002A73B0"/>
    <w:rsid w:val="002A7466"/>
    <w:rsid w:val="002A799E"/>
    <w:rsid w:val="002A7C75"/>
    <w:rsid w:val="002B010D"/>
    <w:rsid w:val="002B06AE"/>
    <w:rsid w:val="002B072A"/>
    <w:rsid w:val="002B08FE"/>
    <w:rsid w:val="002B0A4E"/>
    <w:rsid w:val="002B0B68"/>
    <w:rsid w:val="002B0D75"/>
    <w:rsid w:val="002B0E2B"/>
    <w:rsid w:val="002B1073"/>
    <w:rsid w:val="002B12BF"/>
    <w:rsid w:val="002B1482"/>
    <w:rsid w:val="002B14DA"/>
    <w:rsid w:val="002B15A5"/>
    <w:rsid w:val="002B15AA"/>
    <w:rsid w:val="002B16C0"/>
    <w:rsid w:val="002B16F0"/>
    <w:rsid w:val="002B17DF"/>
    <w:rsid w:val="002B185E"/>
    <w:rsid w:val="002B19AE"/>
    <w:rsid w:val="002B1DB1"/>
    <w:rsid w:val="002B1EB2"/>
    <w:rsid w:val="002B1EB5"/>
    <w:rsid w:val="002B1FBD"/>
    <w:rsid w:val="002B2262"/>
    <w:rsid w:val="002B27C1"/>
    <w:rsid w:val="002B287E"/>
    <w:rsid w:val="002B2E85"/>
    <w:rsid w:val="002B3020"/>
    <w:rsid w:val="002B3022"/>
    <w:rsid w:val="002B34DB"/>
    <w:rsid w:val="002B35A6"/>
    <w:rsid w:val="002B3777"/>
    <w:rsid w:val="002B3A61"/>
    <w:rsid w:val="002B3CAD"/>
    <w:rsid w:val="002B406E"/>
    <w:rsid w:val="002B4130"/>
    <w:rsid w:val="002B46A8"/>
    <w:rsid w:val="002B4819"/>
    <w:rsid w:val="002B517F"/>
    <w:rsid w:val="002B53CD"/>
    <w:rsid w:val="002B54BD"/>
    <w:rsid w:val="002B55C8"/>
    <w:rsid w:val="002B58AB"/>
    <w:rsid w:val="002B5BDB"/>
    <w:rsid w:val="002B5C01"/>
    <w:rsid w:val="002B602C"/>
    <w:rsid w:val="002B62A7"/>
    <w:rsid w:val="002B6407"/>
    <w:rsid w:val="002B64A4"/>
    <w:rsid w:val="002B64F2"/>
    <w:rsid w:val="002B666F"/>
    <w:rsid w:val="002B67D8"/>
    <w:rsid w:val="002B68FA"/>
    <w:rsid w:val="002B698A"/>
    <w:rsid w:val="002B735E"/>
    <w:rsid w:val="002B754D"/>
    <w:rsid w:val="002B7734"/>
    <w:rsid w:val="002B77BF"/>
    <w:rsid w:val="002B78F8"/>
    <w:rsid w:val="002B7BD7"/>
    <w:rsid w:val="002B7C2A"/>
    <w:rsid w:val="002B7CBB"/>
    <w:rsid w:val="002B7D95"/>
    <w:rsid w:val="002B7E7D"/>
    <w:rsid w:val="002C004B"/>
    <w:rsid w:val="002C02B5"/>
    <w:rsid w:val="002C0384"/>
    <w:rsid w:val="002C03AD"/>
    <w:rsid w:val="002C06CA"/>
    <w:rsid w:val="002C0884"/>
    <w:rsid w:val="002C0A28"/>
    <w:rsid w:val="002C0AD7"/>
    <w:rsid w:val="002C0B92"/>
    <w:rsid w:val="002C0E01"/>
    <w:rsid w:val="002C0E8C"/>
    <w:rsid w:val="002C10EF"/>
    <w:rsid w:val="002C123B"/>
    <w:rsid w:val="002C1625"/>
    <w:rsid w:val="002C16DA"/>
    <w:rsid w:val="002C1852"/>
    <w:rsid w:val="002C1DA2"/>
    <w:rsid w:val="002C20A4"/>
    <w:rsid w:val="002C2136"/>
    <w:rsid w:val="002C239A"/>
    <w:rsid w:val="002C243B"/>
    <w:rsid w:val="002C24CF"/>
    <w:rsid w:val="002C2E00"/>
    <w:rsid w:val="002C334E"/>
    <w:rsid w:val="002C3524"/>
    <w:rsid w:val="002C368D"/>
    <w:rsid w:val="002C376C"/>
    <w:rsid w:val="002C37DD"/>
    <w:rsid w:val="002C3C49"/>
    <w:rsid w:val="002C3D41"/>
    <w:rsid w:val="002C3D63"/>
    <w:rsid w:val="002C412E"/>
    <w:rsid w:val="002C4140"/>
    <w:rsid w:val="002C4272"/>
    <w:rsid w:val="002C4289"/>
    <w:rsid w:val="002C43A9"/>
    <w:rsid w:val="002C4451"/>
    <w:rsid w:val="002C4664"/>
    <w:rsid w:val="002C4A36"/>
    <w:rsid w:val="002C4A80"/>
    <w:rsid w:val="002C4B43"/>
    <w:rsid w:val="002C4B69"/>
    <w:rsid w:val="002C4C68"/>
    <w:rsid w:val="002C4E34"/>
    <w:rsid w:val="002C4E8A"/>
    <w:rsid w:val="002C5416"/>
    <w:rsid w:val="002C5654"/>
    <w:rsid w:val="002C5880"/>
    <w:rsid w:val="002C5AA7"/>
    <w:rsid w:val="002C5D3B"/>
    <w:rsid w:val="002C5EAE"/>
    <w:rsid w:val="002C6068"/>
    <w:rsid w:val="002C622C"/>
    <w:rsid w:val="002C6449"/>
    <w:rsid w:val="002C67E6"/>
    <w:rsid w:val="002C692E"/>
    <w:rsid w:val="002C69C2"/>
    <w:rsid w:val="002C6F15"/>
    <w:rsid w:val="002C70DA"/>
    <w:rsid w:val="002C70FD"/>
    <w:rsid w:val="002C71E7"/>
    <w:rsid w:val="002C7354"/>
    <w:rsid w:val="002C73CC"/>
    <w:rsid w:val="002C75B7"/>
    <w:rsid w:val="002C7751"/>
    <w:rsid w:val="002C7911"/>
    <w:rsid w:val="002C7C6A"/>
    <w:rsid w:val="002D0088"/>
    <w:rsid w:val="002D0242"/>
    <w:rsid w:val="002D0464"/>
    <w:rsid w:val="002D05BF"/>
    <w:rsid w:val="002D0789"/>
    <w:rsid w:val="002D093B"/>
    <w:rsid w:val="002D09F5"/>
    <w:rsid w:val="002D0B8A"/>
    <w:rsid w:val="002D1046"/>
    <w:rsid w:val="002D162A"/>
    <w:rsid w:val="002D1728"/>
    <w:rsid w:val="002D1A7E"/>
    <w:rsid w:val="002D1AA5"/>
    <w:rsid w:val="002D1DCF"/>
    <w:rsid w:val="002D1E71"/>
    <w:rsid w:val="002D20C9"/>
    <w:rsid w:val="002D213B"/>
    <w:rsid w:val="002D221F"/>
    <w:rsid w:val="002D2741"/>
    <w:rsid w:val="002D299A"/>
    <w:rsid w:val="002D2B13"/>
    <w:rsid w:val="002D2D47"/>
    <w:rsid w:val="002D2D89"/>
    <w:rsid w:val="002D2E54"/>
    <w:rsid w:val="002D2F22"/>
    <w:rsid w:val="002D2F4A"/>
    <w:rsid w:val="002D3271"/>
    <w:rsid w:val="002D3280"/>
    <w:rsid w:val="002D331F"/>
    <w:rsid w:val="002D3334"/>
    <w:rsid w:val="002D34AA"/>
    <w:rsid w:val="002D34DB"/>
    <w:rsid w:val="002D3548"/>
    <w:rsid w:val="002D36F0"/>
    <w:rsid w:val="002D3B29"/>
    <w:rsid w:val="002D3C58"/>
    <w:rsid w:val="002D41AC"/>
    <w:rsid w:val="002D47C4"/>
    <w:rsid w:val="002D5180"/>
    <w:rsid w:val="002D545A"/>
    <w:rsid w:val="002D5477"/>
    <w:rsid w:val="002D574A"/>
    <w:rsid w:val="002D58C0"/>
    <w:rsid w:val="002D5AEA"/>
    <w:rsid w:val="002D5B49"/>
    <w:rsid w:val="002D5C8E"/>
    <w:rsid w:val="002D5F34"/>
    <w:rsid w:val="002D602D"/>
    <w:rsid w:val="002D614B"/>
    <w:rsid w:val="002D63FC"/>
    <w:rsid w:val="002D6404"/>
    <w:rsid w:val="002D6956"/>
    <w:rsid w:val="002D6A01"/>
    <w:rsid w:val="002D702A"/>
    <w:rsid w:val="002D71AF"/>
    <w:rsid w:val="002D730C"/>
    <w:rsid w:val="002D7545"/>
    <w:rsid w:val="002D79DD"/>
    <w:rsid w:val="002D7C4C"/>
    <w:rsid w:val="002D7C68"/>
    <w:rsid w:val="002D7DB4"/>
    <w:rsid w:val="002D7EDE"/>
    <w:rsid w:val="002D7EF1"/>
    <w:rsid w:val="002D7F33"/>
    <w:rsid w:val="002E0100"/>
    <w:rsid w:val="002E035E"/>
    <w:rsid w:val="002E06E7"/>
    <w:rsid w:val="002E093F"/>
    <w:rsid w:val="002E0AC2"/>
    <w:rsid w:val="002E0CA2"/>
    <w:rsid w:val="002E0CD7"/>
    <w:rsid w:val="002E0D50"/>
    <w:rsid w:val="002E0E61"/>
    <w:rsid w:val="002E0EA1"/>
    <w:rsid w:val="002E0EF1"/>
    <w:rsid w:val="002E10F4"/>
    <w:rsid w:val="002E12FB"/>
    <w:rsid w:val="002E166F"/>
    <w:rsid w:val="002E17D2"/>
    <w:rsid w:val="002E19FB"/>
    <w:rsid w:val="002E1B6D"/>
    <w:rsid w:val="002E1D9C"/>
    <w:rsid w:val="002E1EE6"/>
    <w:rsid w:val="002E2096"/>
    <w:rsid w:val="002E2348"/>
    <w:rsid w:val="002E26AC"/>
    <w:rsid w:val="002E291F"/>
    <w:rsid w:val="002E2A40"/>
    <w:rsid w:val="002E2A8B"/>
    <w:rsid w:val="002E3495"/>
    <w:rsid w:val="002E3804"/>
    <w:rsid w:val="002E3914"/>
    <w:rsid w:val="002E3BAA"/>
    <w:rsid w:val="002E3D44"/>
    <w:rsid w:val="002E3D4E"/>
    <w:rsid w:val="002E3EBC"/>
    <w:rsid w:val="002E3F0C"/>
    <w:rsid w:val="002E402B"/>
    <w:rsid w:val="002E41AB"/>
    <w:rsid w:val="002E4238"/>
    <w:rsid w:val="002E4718"/>
    <w:rsid w:val="002E47A2"/>
    <w:rsid w:val="002E47F5"/>
    <w:rsid w:val="002E4A0B"/>
    <w:rsid w:val="002E4AD2"/>
    <w:rsid w:val="002E4C1B"/>
    <w:rsid w:val="002E4C64"/>
    <w:rsid w:val="002E4D8C"/>
    <w:rsid w:val="002E4E9C"/>
    <w:rsid w:val="002E4F1B"/>
    <w:rsid w:val="002E5102"/>
    <w:rsid w:val="002E52E5"/>
    <w:rsid w:val="002E566B"/>
    <w:rsid w:val="002E56EC"/>
    <w:rsid w:val="002E591A"/>
    <w:rsid w:val="002E5C9F"/>
    <w:rsid w:val="002E5F12"/>
    <w:rsid w:val="002E6010"/>
    <w:rsid w:val="002E613C"/>
    <w:rsid w:val="002E6220"/>
    <w:rsid w:val="002E6258"/>
    <w:rsid w:val="002E68CE"/>
    <w:rsid w:val="002E6990"/>
    <w:rsid w:val="002E6CDC"/>
    <w:rsid w:val="002E6F37"/>
    <w:rsid w:val="002E746C"/>
    <w:rsid w:val="002E766D"/>
    <w:rsid w:val="002E77BB"/>
    <w:rsid w:val="002E7AD8"/>
    <w:rsid w:val="002E7BE9"/>
    <w:rsid w:val="002E7DB9"/>
    <w:rsid w:val="002E7F7C"/>
    <w:rsid w:val="002F04F5"/>
    <w:rsid w:val="002F0613"/>
    <w:rsid w:val="002F0811"/>
    <w:rsid w:val="002F0933"/>
    <w:rsid w:val="002F0C80"/>
    <w:rsid w:val="002F0CF9"/>
    <w:rsid w:val="002F0D5C"/>
    <w:rsid w:val="002F0F72"/>
    <w:rsid w:val="002F1050"/>
    <w:rsid w:val="002F1154"/>
    <w:rsid w:val="002F12AE"/>
    <w:rsid w:val="002F12B5"/>
    <w:rsid w:val="002F136D"/>
    <w:rsid w:val="002F13AC"/>
    <w:rsid w:val="002F13CC"/>
    <w:rsid w:val="002F145A"/>
    <w:rsid w:val="002F15B2"/>
    <w:rsid w:val="002F1635"/>
    <w:rsid w:val="002F1922"/>
    <w:rsid w:val="002F1E12"/>
    <w:rsid w:val="002F1F30"/>
    <w:rsid w:val="002F2292"/>
    <w:rsid w:val="002F2650"/>
    <w:rsid w:val="002F28B4"/>
    <w:rsid w:val="002F290F"/>
    <w:rsid w:val="002F292B"/>
    <w:rsid w:val="002F2C71"/>
    <w:rsid w:val="002F2C89"/>
    <w:rsid w:val="002F2D1B"/>
    <w:rsid w:val="002F3286"/>
    <w:rsid w:val="002F339D"/>
    <w:rsid w:val="002F34F3"/>
    <w:rsid w:val="002F3B6D"/>
    <w:rsid w:val="002F3BDC"/>
    <w:rsid w:val="002F3D4D"/>
    <w:rsid w:val="002F3D55"/>
    <w:rsid w:val="002F3E02"/>
    <w:rsid w:val="002F415D"/>
    <w:rsid w:val="002F438A"/>
    <w:rsid w:val="002F4645"/>
    <w:rsid w:val="002F4B68"/>
    <w:rsid w:val="002F4CC7"/>
    <w:rsid w:val="002F4E86"/>
    <w:rsid w:val="002F4ECF"/>
    <w:rsid w:val="002F4FD1"/>
    <w:rsid w:val="002F5192"/>
    <w:rsid w:val="002F5301"/>
    <w:rsid w:val="002F55DF"/>
    <w:rsid w:val="002F5613"/>
    <w:rsid w:val="002F56DC"/>
    <w:rsid w:val="002F5E82"/>
    <w:rsid w:val="002F5FA2"/>
    <w:rsid w:val="002F6063"/>
    <w:rsid w:val="002F616F"/>
    <w:rsid w:val="002F6224"/>
    <w:rsid w:val="002F6749"/>
    <w:rsid w:val="002F696C"/>
    <w:rsid w:val="002F6A2E"/>
    <w:rsid w:val="002F6D8F"/>
    <w:rsid w:val="002F6E1F"/>
    <w:rsid w:val="002F7164"/>
    <w:rsid w:val="002F7392"/>
    <w:rsid w:val="002F73EE"/>
    <w:rsid w:val="002F746B"/>
    <w:rsid w:val="002F757E"/>
    <w:rsid w:val="002F76EC"/>
    <w:rsid w:val="002F7739"/>
    <w:rsid w:val="002F7BEA"/>
    <w:rsid w:val="002F7FD6"/>
    <w:rsid w:val="00300239"/>
    <w:rsid w:val="00300282"/>
    <w:rsid w:val="003002B8"/>
    <w:rsid w:val="0030032C"/>
    <w:rsid w:val="003003C3"/>
    <w:rsid w:val="003004DE"/>
    <w:rsid w:val="003005EE"/>
    <w:rsid w:val="0030062A"/>
    <w:rsid w:val="00300698"/>
    <w:rsid w:val="00300776"/>
    <w:rsid w:val="00300900"/>
    <w:rsid w:val="00300A18"/>
    <w:rsid w:val="00300ECB"/>
    <w:rsid w:val="0030113F"/>
    <w:rsid w:val="003012C1"/>
    <w:rsid w:val="003012E5"/>
    <w:rsid w:val="003013F1"/>
    <w:rsid w:val="00301979"/>
    <w:rsid w:val="00301BE4"/>
    <w:rsid w:val="00301CD3"/>
    <w:rsid w:val="00301D0A"/>
    <w:rsid w:val="00301D66"/>
    <w:rsid w:val="00301F5E"/>
    <w:rsid w:val="00302033"/>
    <w:rsid w:val="003020BA"/>
    <w:rsid w:val="0030216B"/>
    <w:rsid w:val="003025B4"/>
    <w:rsid w:val="00302631"/>
    <w:rsid w:val="00302906"/>
    <w:rsid w:val="00302EEF"/>
    <w:rsid w:val="00302FD8"/>
    <w:rsid w:val="00303025"/>
    <w:rsid w:val="003033A5"/>
    <w:rsid w:val="003033DF"/>
    <w:rsid w:val="003034CA"/>
    <w:rsid w:val="003034FF"/>
    <w:rsid w:val="00303723"/>
    <w:rsid w:val="00303A29"/>
    <w:rsid w:val="00303F96"/>
    <w:rsid w:val="0030417A"/>
    <w:rsid w:val="00304290"/>
    <w:rsid w:val="00304340"/>
    <w:rsid w:val="003044C9"/>
    <w:rsid w:val="0030458C"/>
    <w:rsid w:val="00304FFE"/>
    <w:rsid w:val="00305078"/>
    <w:rsid w:val="003053E3"/>
    <w:rsid w:val="00305635"/>
    <w:rsid w:val="00305794"/>
    <w:rsid w:val="00305A4B"/>
    <w:rsid w:val="00305AC2"/>
    <w:rsid w:val="00306160"/>
    <w:rsid w:val="003061F9"/>
    <w:rsid w:val="0030658E"/>
    <w:rsid w:val="00306B38"/>
    <w:rsid w:val="00306B43"/>
    <w:rsid w:val="00306B82"/>
    <w:rsid w:val="00306F9C"/>
    <w:rsid w:val="00306FC5"/>
    <w:rsid w:val="00307047"/>
    <w:rsid w:val="003070C1"/>
    <w:rsid w:val="00307561"/>
    <w:rsid w:val="00307722"/>
    <w:rsid w:val="00307A72"/>
    <w:rsid w:val="00307D46"/>
    <w:rsid w:val="00310238"/>
    <w:rsid w:val="0031034E"/>
    <w:rsid w:val="00310976"/>
    <w:rsid w:val="00310CC8"/>
    <w:rsid w:val="00310F32"/>
    <w:rsid w:val="00310F86"/>
    <w:rsid w:val="0031114E"/>
    <w:rsid w:val="003111A0"/>
    <w:rsid w:val="003113A2"/>
    <w:rsid w:val="003116EE"/>
    <w:rsid w:val="003117AF"/>
    <w:rsid w:val="00311AFC"/>
    <w:rsid w:val="00311CD0"/>
    <w:rsid w:val="00312333"/>
    <w:rsid w:val="0031274B"/>
    <w:rsid w:val="003129E9"/>
    <w:rsid w:val="00312B33"/>
    <w:rsid w:val="00312CAF"/>
    <w:rsid w:val="003131FD"/>
    <w:rsid w:val="0031324B"/>
    <w:rsid w:val="003134F4"/>
    <w:rsid w:val="00313526"/>
    <w:rsid w:val="003135E9"/>
    <w:rsid w:val="00313DEB"/>
    <w:rsid w:val="00313EA7"/>
    <w:rsid w:val="00313FAF"/>
    <w:rsid w:val="00314017"/>
    <w:rsid w:val="0031401B"/>
    <w:rsid w:val="00314083"/>
    <w:rsid w:val="00314118"/>
    <w:rsid w:val="0031418E"/>
    <w:rsid w:val="00314458"/>
    <w:rsid w:val="003146E4"/>
    <w:rsid w:val="003147F6"/>
    <w:rsid w:val="00314BC3"/>
    <w:rsid w:val="00314BF4"/>
    <w:rsid w:val="00314D93"/>
    <w:rsid w:val="003153A8"/>
    <w:rsid w:val="003153BC"/>
    <w:rsid w:val="0031555D"/>
    <w:rsid w:val="003158BA"/>
    <w:rsid w:val="0031596F"/>
    <w:rsid w:val="00315A31"/>
    <w:rsid w:val="00315C8A"/>
    <w:rsid w:val="00315D41"/>
    <w:rsid w:val="00315E62"/>
    <w:rsid w:val="003160DB"/>
    <w:rsid w:val="0031619D"/>
    <w:rsid w:val="00316231"/>
    <w:rsid w:val="0031639C"/>
    <w:rsid w:val="00316426"/>
    <w:rsid w:val="00316649"/>
    <w:rsid w:val="003166D4"/>
    <w:rsid w:val="00316B52"/>
    <w:rsid w:val="00316BD4"/>
    <w:rsid w:val="00316E80"/>
    <w:rsid w:val="003174FF"/>
    <w:rsid w:val="0031753C"/>
    <w:rsid w:val="00317551"/>
    <w:rsid w:val="0031766E"/>
    <w:rsid w:val="00317A4B"/>
    <w:rsid w:val="00320005"/>
    <w:rsid w:val="00320157"/>
    <w:rsid w:val="0032065B"/>
    <w:rsid w:val="00320692"/>
    <w:rsid w:val="003206AC"/>
    <w:rsid w:val="003208DF"/>
    <w:rsid w:val="00320AF6"/>
    <w:rsid w:val="00320B71"/>
    <w:rsid w:val="00320B8B"/>
    <w:rsid w:val="00320F29"/>
    <w:rsid w:val="00320F68"/>
    <w:rsid w:val="00321307"/>
    <w:rsid w:val="00321858"/>
    <w:rsid w:val="003219DE"/>
    <w:rsid w:val="00321BF6"/>
    <w:rsid w:val="00322444"/>
    <w:rsid w:val="003226F1"/>
    <w:rsid w:val="00322AFE"/>
    <w:rsid w:val="00322C6F"/>
    <w:rsid w:val="00322D57"/>
    <w:rsid w:val="00322D98"/>
    <w:rsid w:val="00322FED"/>
    <w:rsid w:val="00323045"/>
    <w:rsid w:val="0032311A"/>
    <w:rsid w:val="0032323C"/>
    <w:rsid w:val="00323568"/>
    <w:rsid w:val="0032360B"/>
    <w:rsid w:val="003237A8"/>
    <w:rsid w:val="00323A31"/>
    <w:rsid w:val="00323C1E"/>
    <w:rsid w:val="00323D3D"/>
    <w:rsid w:val="00323D5F"/>
    <w:rsid w:val="00324135"/>
    <w:rsid w:val="00324AA2"/>
    <w:rsid w:val="00324BBA"/>
    <w:rsid w:val="00324E34"/>
    <w:rsid w:val="00324EAB"/>
    <w:rsid w:val="00325155"/>
    <w:rsid w:val="00325176"/>
    <w:rsid w:val="00325193"/>
    <w:rsid w:val="003251AD"/>
    <w:rsid w:val="003253B5"/>
    <w:rsid w:val="00325651"/>
    <w:rsid w:val="00325739"/>
    <w:rsid w:val="003257C5"/>
    <w:rsid w:val="00325A1E"/>
    <w:rsid w:val="00325A22"/>
    <w:rsid w:val="00325BA9"/>
    <w:rsid w:val="00325EB0"/>
    <w:rsid w:val="00326054"/>
    <w:rsid w:val="00326456"/>
    <w:rsid w:val="003264C2"/>
    <w:rsid w:val="00326A48"/>
    <w:rsid w:val="00326AE5"/>
    <w:rsid w:val="00326BE8"/>
    <w:rsid w:val="00326EDE"/>
    <w:rsid w:val="00326EE9"/>
    <w:rsid w:val="00327035"/>
    <w:rsid w:val="003270B3"/>
    <w:rsid w:val="00327724"/>
    <w:rsid w:val="00327EAA"/>
    <w:rsid w:val="0033009E"/>
    <w:rsid w:val="003302E0"/>
    <w:rsid w:val="0033050D"/>
    <w:rsid w:val="00330563"/>
    <w:rsid w:val="00330620"/>
    <w:rsid w:val="00330901"/>
    <w:rsid w:val="00330A06"/>
    <w:rsid w:val="00330C86"/>
    <w:rsid w:val="00330D6E"/>
    <w:rsid w:val="0033159E"/>
    <w:rsid w:val="0033190B"/>
    <w:rsid w:val="0033190F"/>
    <w:rsid w:val="003319E5"/>
    <w:rsid w:val="00331B28"/>
    <w:rsid w:val="00331E4F"/>
    <w:rsid w:val="00332059"/>
    <w:rsid w:val="003321D1"/>
    <w:rsid w:val="00332A9D"/>
    <w:rsid w:val="00332B01"/>
    <w:rsid w:val="0033320E"/>
    <w:rsid w:val="00333363"/>
    <w:rsid w:val="00333370"/>
    <w:rsid w:val="003338BD"/>
    <w:rsid w:val="003339FB"/>
    <w:rsid w:val="00333C75"/>
    <w:rsid w:val="00333C7D"/>
    <w:rsid w:val="00333F68"/>
    <w:rsid w:val="003340FD"/>
    <w:rsid w:val="003343E1"/>
    <w:rsid w:val="003343EE"/>
    <w:rsid w:val="00334531"/>
    <w:rsid w:val="0033474F"/>
    <w:rsid w:val="00334902"/>
    <w:rsid w:val="00334A52"/>
    <w:rsid w:val="00334F14"/>
    <w:rsid w:val="003355DE"/>
    <w:rsid w:val="003358B3"/>
    <w:rsid w:val="00335C80"/>
    <w:rsid w:val="00335F9C"/>
    <w:rsid w:val="003362DC"/>
    <w:rsid w:val="0033640E"/>
    <w:rsid w:val="00336504"/>
    <w:rsid w:val="003367EB"/>
    <w:rsid w:val="003369A2"/>
    <w:rsid w:val="003369A4"/>
    <w:rsid w:val="003369CA"/>
    <w:rsid w:val="00336A64"/>
    <w:rsid w:val="00336AA4"/>
    <w:rsid w:val="00336B41"/>
    <w:rsid w:val="00336EDE"/>
    <w:rsid w:val="00336EFB"/>
    <w:rsid w:val="0033703D"/>
    <w:rsid w:val="0033711D"/>
    <w:rsid w:val="00337223"/>
    <w:rsid w:val="003372BA"/>
    <w:rsid w:val="0033737A"/>
    <w:rsid w:val="003374BB"/>
    <w:rsid w:val="0033757A"/>
    <w:rsid w:val="00337648"/>
    <w:rsid w:val="003377BD"/>
    <w:rsid w:val="00337818"/>
    <w:rsid w:val="003378FF"/>
    <w:rsid w:val="00337BDA"/>
    <w:rsid w:val="00337C41"/>
    <w:rsid w:val="00337CB4"/>
    <w:rsid w:val="00337D76"/>
    <w:rsid w:val="00337E50"/>
    <w:rsid w:val="00337E69"/>
    <w:rsid w:val="00337EEE"/>
    <w:rsid w:val="0034017D"/>
    <w:rsid w:val="003406A6"/>
    <w:rsid w:val="003406BB"/>
    <w:rsid w:val="003406F1"/>
    <w:rsid w:val="00340851"/>
    <w:rsid w:val="0034087C"/>
    <w:rsid w:val="00340A74"/>
    <w:rsid w:val="00340F95"/>
    <w:rsid w:val="00341049"/>
    <w:rsid w:val="0034120F"/>
    <w:rsid w:val="0034127F"/>
    <w:rsid w:val="003415C4"/>
    <w:rsid w:val="003415F5"/>
    <w:rsid w:val="00341CF2"/>
    <w:rsid w:val="00341D08"/>
    <w:rsid w:val="00341DA5"/>
    <w:rsid w:val="00341DDB"/>
    <w:rsid w:val="00341F6E"/>
    <w:rsid w:val="003422D3"/>
    <w:rsid w:val="003426E7"/>
    <w:rsid w:val="00342716"/>
    <w:rsid w:val="003427F0"/>
    <w:rsid w:val="003428D4"/>
    <w:rsid w:val="003429E8"/>
    <w:rsid w:val="00342BA3"/>
    <w:rsid w:val="00342F74"/>
    <w:rsid w:val="003430FF"/>
    <w:rsid w:val="00343510"/>
    <w:rsid w:val="0034395D"/>
    <w:rsid w:val="00343A23"/>
    <w:rsid w:val="00343A5E"/>
    <w:rsid w:val="00344268"/>
    <w:rsid w:val="003443F8"/>
    <w:rsid w:val="00344B3C"/>
    <w:rsid w:val="00344DFD"/>
    <w:rsid w:val="0034502B"/>
    <w:rsid w:val="00345277"/>
    <w:rsid w:val="003454B4"/>
    <w:rsid w:val="003455B6"/>
    <w:rsid w:val="0034567D"/>
    <w:rsid w:val="003457DF"/>
    <w:rsid w:val="003458C2"/>
    <w:rsid w:val="00345931"/>
    <w:rsid w:val="0034599F"/>
    <w:rsid w:val="00345C15"/>
    <w:rsid w:val="00345CDF"/>
    <w:rsid w:val="0034611A"/>
    <w:rsid w:val="00346387"/>
    <w:rsid w:val="0034638D"/>
    <w:rsid w:val="00346406"/>
    <w:rsid w:val="00346B8C"/>
    <w:rsid w:val="003470B4"/>
    <w:rsid w:val="00347150"/>
    <w:rsid w:val="00347E00"/>
    <w:rsid w:val="00350266"/>
    <w:rsid w:val="00350755"/>
    <w:rsid w:val="003509B3"/>
    <w:rsid w:val="00350A08"/>
    <w:rsid w:val="00350A4D"/>
    <w:rsid w:val="00350F3C"/>
    <w:rsid w:val="00350F4F"/>
    <w:rsid w:val="00351E48"/>
    <w:rsid w:val="00351FB3"/>
    <w:rsid w:val="0035213F"/>
    <w:rsid w:val="00352785"/>
    <w:rsid w:val="00352AD0"/>
    <w:rsid w:val="00352C1A"/>
    <w:rsid w:val="00352E3A"/>
    <w:rsid w:val="00353421"/>
    <w:rsid w:val="00353452"/>
    <w:rsid w:val="003534A8"/>
    <w:rsid w:val="00353B98"/>
    <w:rsid w:val="00353CF4"/>
    <w:rsid w:val="00353E03"/>
    <w:rsid w:val="00353E47"/>
    <w:rsid w:val="00353F6D"/>
    <w:rsid w:val="00353FDB"/>
    <w:rsid w:val="003540C1"/>
    <w:rsid w:val="00354129"/>
    <w:rsid w:val="0035426B"/>
    <w:rsid w:val="00354331"/>
    <w:rsid w:val="00354491"/>
    <w:rsid w:val="00354580"/>
    <w:rsid w:val="003546C1"/>
    <w:rsid w:val="003548DD"/>
    <w:rsid w:val="00354AAF"/>
    <w:rsid w:val="00354BB6"/>
    <w:rsid w:val="00354CB5"/>
    <w:rsid w:val="00354DD2"/>
    <w:rsid w:val="00354FC5"/>
    <w:rsid w:val="00355068"/>
    <w:rsid w:val="003551D1"/>
    <w:rsid w:val="00355299"/>
    <w:rsid w:val="00355559"/>
    <w:rsid w:val="0035564F"/>
    <w:rsid w:val="00355651"/>
    <w:rsid w:val="00355655"/>
    <w:rsid w:val="003556CF"/>
    <w:rsid w:val="003557CD"/>
    <w:rsid w:val="00355AA6"/>
    <w:rsid w:val="00355CC5"/>
    <w:rsid w:val="00355CDE"/>
    <w:rsid w:val="00355D89"/>
    <w:rsid w:val="00355DAE"/>
    <w:rsid w:val="00356208"/>
    <w:rsid w:val="0035623C"/>
    <w:rsid w:val="003562AE"/>
    <w:rsid w:val="003563F2"/>
    <w:rsid w:val="00356613"/>
    <w:rsid w:val="00356A9C"/>
    <w:rsid w:val="00356ADE"/>
    <w:rsid w:val="00356BCC"/>
    <w:rsid w:val="00356C23"/>
    <w:rsid w:val="00356D2E"/>
    <w:rsid w:val="00356DED"/>
    <w:rsid w:val="003571F4"/>
    <w:rsid w:val="0035727F"/>
    <w:rsid w:val="003572DC"/>
    <w:rsid w:val="003574AD"/>
    <w:rsid w:val="003575B3"/>
    <w:rsid w:val="00357644"/>
    <w:rsid w:val="00357DC7"/>
    <w:rsid w:val="00357DF2"/>
    <w:rsid w:val="00360222"/>
    <w:rsid w:val="003602AD"/>
    <w:rsid w:val="00360543"/>
    <w:rsid w:val="003607D0"/>
    <w:rsid w:val="00360822"/>
    <w:rsid w:val="00360926"/>
    <w:rsid w:val="003609C5"/>
    <w:rsid w:val="003609D3"/>
    <w:rsid w:val="00360D1F"/>
    <w:rsid w:val="00360EA4"/>
    <w:rsid w:val="0036112B"/>
    <w:rsid w:val="00361545"/>
    <w:rsid w:val="003616B3"/>
    <w:rsid w:val="003618E9"/>
    <w:rsid w:val="00361A02"/>
    <w:rsid w:val="00361C89"/>
    <w:rsid w:val="00361CA2"/>
    <w:rsid w:val="00361CC2"/>
    <w:rsid w:val="00361FB2"/>
    <w:rsid w:val="0036201C"/>
    <w:rsid w:val="00362139"/>
    <w:rsid w:val="003622FF"/>
    <w:rsid w:val="00362322"/>
    <w:rsid w:val="00362473"/>
    <w:rsid w:val="003624A8"/>
    <w:rsid w:val="003627D4"/>
    <w:rsid w:val="00362A5A"/>
    <w:rsid w:val="00362AAA"/>
    <w:rsid w:val="00362D43"/>
    <w:rsid w:val="00362E2F"/>
    <w:rsid w:val="00362E38"/>
    <w:rsid w:val="00362EBF"/>
    <w:rsid w:val="00362F61"/>
    <w:rsid w:val="0036326F"/>
    <w:rsid w:val="003633D2"/>
    <w:rsid w:val="003633FB"/>
    <w:rsid w:val="003637FA"/>
    <w:rsid w:val="003638BC"/>
    <w:rsid w:val="0036398A"/>
    <w:rsid w:val="00363BCF"/>
    <w:rsid w:val="00363C2D"/>
    <w:rsid w:val="0036432A"/>
    <w:rsid w:val="00364451"/>
    <w:rsid w:val="003645D6"/>
    <w:rsid w:val="003648B6"/>
    <w:rsid w:val="00364948"/>
    <w:rsid w:val="00364AC1"/>
    <w:rsid w:val="00364CB0"/>
    <w:rsid w:val="00364E6C"/>
    <w:rsid w:val="00364FAE"/>
    <w:rsid w:val="003655E4"/>
    <w:rsid w:val="00365BAB"/>
    <w:rsid w:val="00365C43"/>
    <w:rsid w:val="00365DD2"/>
    <w:rsid w:val="00365EE1"/>
    <w:rsid w:val="00365EFB"/>
    <w:rsid w:val="00365FB9"/>
    <w:rsid w:val="003663CD"/>
    <w:rsid w:val="00366671"/>
    <w:rsid w:val="00366780"/>
    <w:rsid w:val="003668AF"/>
    <w:rsid w:val="00366974"/>
    <w:rsid w:val="00366FB9"/>
    <w:rsid w:val="00367048"/>
    <w:rsid w:val="00367092"/>
    <w:rsid w:val="0036722E"/>
    <w:rsid w:val="00367666"/>
    <w:rsid w:val="0036771E"/>
    <w:rsid w:val="00367B17"/>
    <w:rsid w:val="00367B96"/>
    <w:rsid w:val="003700BB"/>
    <w:rsid w:val="003703D0"/>
    <w:rsid w:val="0037046E"/>
    <w:rsid w:val="0037062F"/>
    <w:rsid w:val="003706C7"/>
    <w:rsid w:val="0037085A"/>
    <w:rsid w:val="003708E2"/>
    <w:rsid w:val="0037095B"/>
    <w:rsid w:val="00370DB6"/>
    <w:rsid w:val="00370E85"/>
    <w:rsid w:val="00370EBD"/>
    <w:rsid w:val="003713CF"/>
    <w:rsid w:val="00371439"/>
    <w:rsid w:val="00371471"/>
    <w:rsid w:val="00371543"/>
    <w:rsid w:val="00371957"/>
    <w:rsid w:val="0037196F"/>
    <w:rsid w:val="00371970"/>
    <w:rsid w:val="003719AA"/>
    <w:rsid w:val="00371D18"/>
    <w:rsid w:val="00371DAD"/>
    <w:rsid w:val="00371F3A"/>
    <w:rsid w:val="00371F58"/>
    <w:rsid w:val="00371F64"/>
    <w:rsid w:val="00372724"/>
    <w:rsid w:val="00372A48"/>
    <w:rsid w:val="00372A56"/>
    <w:rsid w:val="00372A73"/>
    <w:rsid w:val="00372AFA"/>
    <w:rsid w:val="00372B30"/>
    <w:rsid w:val="00372C5B"/>
    <w:rsid w:val="00372FFE"/>
    <w:rsid w:val="00373450"/>
    <w:rsid w:val="0037350D"/>
    <w:rsid w:val="00373802"/>
    <w:rsid w:val="0037397A"/>
    <w:rsid w:val="00373A6B"/>
    <w:rsid w:val="00373EAB"/>
    <w:rsid w:val="00373F1B"/>
    <w:rsid w:val="00373F81"/>
    <w:rsid w:val="00374119"/>
    <w:rsid w:val="003742BC"/>
    <w:rsid w:val="0037444E"/>
    <w:rsid w:val="00374550"/>
    <w:rsid w:val="003745AC"/>
    <w:rsid w:val="003746AE"/>
    <w:rsid w:val="0037491B"/>
    <w:rsid w:val="00374BD8"/>
    <w:rsid w:val="00374C82"/>
    <w:rsid w:val="00374CC4"/>
    <w:rsid w:val="00374EAF"/>
    <w:rsid w:val="00374F0C"/>
    <w:rsid w:val="00375040"/>
    <w:rsid w:val="003751F6"/>
    <w:rsid w:val="0037523A"/>
    <w:rsid w:val="003753E2"/>
    <w:rsid w:val="003756CD"/>
    <w:rsid w:val="0037570A"/>
    <w:rsid w:val="00375AC1"/>
    <w:rsid w:val="00375ADA"/>
    <w:rsid w:val="00375D46"/>
    <w:rsid w:val="00375EA1"/>
    <w:rsid w:val="00376223"/>
    <w:rsid w:val="00376224"/>
    <w:rsid w:val="003763A7"/>
    <w:rsid w:val="00376403"/>
    <w:rsid w:val="00376415"/>
    <w:rsid w:val="0037641F"/>
    <w:rsid w:val="003764DD"/>
    <w:rsid w:val="00376911"/>
    <w:rsid w:val="00376B84"/>
    <w:rsid w:val="00376FF0"/>
    <w:rsid w:val="00377304"/>
    <w:rsid w:val="00377351"/>
    <w:rsid w:val="003773E5"/>
    <w:rsid w:val="003775C9"/>
    <w:rsid w:val="003777D2"/>
    <w:rsid w:val="003778DF"/>
    <w:rsid w:val="00377999"/>
    <w:rsid w:val="00377F24"/>
    <w:rsid w:val="0038025B"/>
    <w:rsid w:val="00380397"/>
    <w:rsid w:val="003803DC"/>
    <w:rsid w:val="00380618"/>
    <w:rsid w:val="00380680"/>
    <w:rsid w:val="0038070E"/>
    <w:rsid w:val="00380797"/>
    <w:rsid w:val="00380799"/>
    <w:rsid w:val="00380AF7"/>
    <w:rsid w:val="00380BE4"/>
    <w:rsid w:val="00380D99"/>
    <w:rsid w:val="00380DC4"/>
    <w:rsid w:val="00380F27"/>
    <w:rsid w:val="00380F6A"/>
    <w:rsid w:val="00380FFE"/>
    <w:rsid w:val="003810AB"/>
    <w:rsid w:val="00381152"/>
    <w:rsid w:val="0038115D"/>
    <w:rsid w:val="00381192"/>
    <w:rsid w:val="003813A7"/>
    <w:rsid w:val="0038161A"/>
    <w:rsid w:val="00381672"/>
    <w:rsid w:val="00381881"/>
    <w:rsid w:val="00382017"/>
    <w:rsid w:val="0038204C"/>
    <w:rsid w:val="00382230"/>
    <w:rsid w:val="0038231A"/>
    <w:rsid w:val="003823B6"/>
    <w:rsid w:val="00382B15"/>
    <w:rsid w:val="00382BFA"/>
    <w:rsid w:val="00382D14"/>
    <w:rsid w:val="00382E59"/>
    <w:rsid w:val="003830C8"/>
    <w:rsid w:val="003832D8"/>
    <w:rsid w:val="0038347B"/>
    <w:rsid w:val="0038356C"/>
    <w:rsid w:val="0038381F"/>
    <w:rsid w:val="00383BED"/>
    <w:rsid w:val="00383C70"/>
    <w:rsid w:val="00383DA9"/>
    <w:rsid w:val="00383EA4"/>
    <w:rsid w:val="00383F0B"/>
    <w:rsid w:val="00384447"/>
    <w:rsid w:val="003844FC"/>
    <w:rsid w:val="00384533"/>
    <w:rsid w:val="00384AD6"/>
    <w:rsid w:val="00384AF1"/>
    <w:rsid w:val="00384ED6"/>
    <w:rsid w:val="003850DB"/>
    <w:rsid w:val="00385104"/>
    <w:rsid w:val="00385341"/>
    <w:rsid w:val="00385A7D"/>
    <w:rsid w:val="00385AC3"/>
    <w:rsid w:val="00385C2A"/>
    <w:rsid w:val="00385CB4"/>
    <w:rsid w:val="00385E88"/>
    <w:rsid w:val="00385F80"/>
    <w:rsid w:val="00386051"/>
    <w:rsid w:val="003861A1"/>
    <w:rsid w:val="003861C4"/>
    <w:rsid w:val="003861CC"/>
    <w:rsid w:val="003862B4"/>
    <w:rsid w:val="00386448"/>
    <w:rsid w:val="003864ED"/>
    <w:rsid w:val="003866BB"/>
    <w:rsid w:val="00386B60"/>
    <w:rsid w:val="00386D37"/>
    <w:rsid w:val="00386E18"/>
    <w:rsid w:val="00386F2F"/>
    <w:rsid w:val="00386F86"/>
    <w:rsid w:val="003873AF"/>
    <w:rsid w:val="003874B7"/>
    <w:rsid w:val="00387538"/>
    <w:rsid w:val="0038766B"/>
    <w:rsid w:val="0038767C"/>
    <w:rsid w:val="003878EC"/>
    <w:rsid w:val="0038791A"/>
    <w:rsid w:val="00387984"/>
    <w:rsid w:val="003879CC"/>
    <w:rsid w:val="00387AB6"/>
    <w:rsid w:val="00387C84"/>
    <w:rsid w:val="00387D4C"/>
    <w:rsid w:val="00387F62"/>
    <w:rsid w:val="0039017A"/>
    <w:rsid w:val="003902D0"/>
    <w:rsid w:val="00390398"/>
    <w:rsid w:val="0039039B"/>
    <w:rsid w:val="003903F4"/>
    <w:rsid w:val="00390448"/>
    <w:rsid w:val="00390677"/>
    <w:rsid w:val="003906CE"/>
    <w:rsid w:val="00390B17"/>
    <w:rsid w:val="00390C8E"/>
    <w:rsid w:val="00390CBC"/>
    <w:rsid w:val="00391056"/>
    <w:rsid w:val="0039105B"/>
    <w:rsid w:val="003910F4"/>
    <w:rsid w:val="003911AD"/>
    <w:rsid w:val="003917A6"/>
    <w:rsid w:val="003918F4"/>
    <w:rsid w:val="003919B5"/>
    <w:rsid w:val="00391A11"/>
    <w:rsid w:val="00391A4C"/>
    <w:rsid w:val="00391B88"/>
    <w:rsid w:val="00391CF6"/>
    <w:rsid w:val="00391D2E"/>
    <w:rsid w:val="00391D97"/>
    <w:rsid w:val="00391DF4"/>
    <w:rsid w:val="00391F16"/>
    <w:rsid w:val="003920F3"/>
    <w:rsid w:val="00392437"/>
    <w:rsid w:val="003925BD"/>
    <w:rsid w:val="00392687"/>
    <w:rsid w:val="00392854"/>
    <w:rsid w:val="00392B29"/>
    <w:rsid w:val="00392B60"/>
    <w:rsid w:val="00392C51"/>
    <w:rsid w:val="00392C63"/>
    <w:rsid w:val="00392D22"/>
    <w:rsid w:val="00392F9E"/>
    <w:rsid w:val="00392FC0"/>
    <w:rsid w:val="00392FE4"/>
    <w:rsid w:val="0039338A"/>
    <w:rsid w:val="00393448"/>
    <w:rsid w:val="00393A0D"/>
    <w:rsid w:val="00393D74"/>
    <w:rsid w:val="00393EC6"/>
    <w:rsid w:val="0039415B"/>
    <w:rsid w:val="00394187"/>
    <w:rsid w:val="0039431B"/>
    <w:rsid w:val="00394333"/>
    <w:rsid w:val="003943AD"/>
    <w:rsid w:val="00394596"/>
    <w:rsid w:val="003945D5"/>
    <w:rsid w:val="003946E7"/>
    <w:rsid w:val="003947DB"/>
    <w:rsid w:val="003947E5"/>
    <w:rsid w:val="003948EE"/>
    <w:rsid w:val="00394A33"/>
    <w:rsid w:val="00394D00"/>
    <w:rsid w:val="00394DCB"/>
    <w:rsid w:val="00394E03"/>
    <w:rsid w:val="00394EEC"/>
    <w:rsid w:val="0039500B"/>
    <w:rsid w:val="0039508A"/>
    <w:rsid w:val="003950E8"/>
    <w:rsid w:val="0039516E"/>
    <w:rsid w:val="0039525C"/>
    <w:rsid w:val="003958FF"/>
    <w:rsid w:val="00395B6B"/>
    <w:rsid w:val="00395C89"/>
    <w:rsid w:val="00395E06"/>
    <w:rsid w:val="0039647E"/>
    <w:rsid w:val="003965AA"/>
    <w:rsid w:val="00396663"/>
    <w:rsid w:val="003968DF"/>
    <w:rsid w:val="003968E4"/>
    <w:rsid w:val="00396A20"/>
    <w:rsid w:val="00396BE1"/>
    <w:rsid w:val="00396E40"/>
    <w:rsid w:val="00396E76"/>
    <w:rsid w:val="00397077"/>
    <w:rsid w:val="003970F3"/>
    <w:rsid w:val="0039710F"/>
    <w:rsid w:val="00397148"/>
    <w:rsid w:val="00397233"/>
    <w:rsid w:val="003972AB"/>
    <w:rsid w:val="00397431"/>
    <w:rsid w:val="0039788D"/>
    <w:rsid w:val="003979CA"/>
    <w:rsid w:val="00397BD8"/>
    <w:rsid w:val="00397F5A"/>
    <w:rsid w:val="003A00DF"/>
    <w:rsid w:val="003A016B"/>
    <w:rsid w:val="003A021E"/>
    <w:rsid w:val="003A024A"/>
    <w:rsid w:val="003A0F25"/>
    <w:rsid w:val="003A103E"/>
    <w:rsid w:val="003A10C7"/>
    <w:rsid w:val="003A113E"/>
    <w:rsid w:val="003A1187"/>
    <w:rsid w:val="003A11D2"/>
    <w:rsid w:val="003A137A"/>
    <w:rsid w:val="003A13E4"/>
    <w:rsid w:val="003A1659"/>
    <w:rsid w:val="003A166B"/>
    <w:rsid w:val="003A195E"/>
    <w:rsid w:val="003A19D6"/>
    <w:rsid w:val="003A1C2F"/>
    <w:rsid w:val="003A1C6F"/>
    <w:rsid w:val="003A1EC1"/>
    <w:rsid w:val="003A2799"/>
    <w:rsid w:val="003A29DF"/>
    <w:rsid w:val="003A2AEE"/>
    <w:rsid w:val="003A2B3B"/>
    <w:rsid w:val="003A2F1B"/>
    <w:rsid w:val="003A2F66"/>
    <w:rsid w:val="003A3603"/>
    <w:rsid w:val="003A3891"/>
    <w:rsid w:val="003A3A50"/>
    <w:rsid w:val="003A3A93"/>
    <w:rsid w:val="003A3C84"/>
    <w:rsid w:val="003A3D52"/>
    <w:rsid w:val="003A3E15"/>
    <w:rsid w:val="003A4620"/>
    <w:rsid w:val="003A47CC"/>
    <w:rsid w:val="003A49C1"/>
    <w:rsid w:val="003A547F"/>
    <w:rsid w:val="003A54E0"/>
    <w:rsid w:val="003A5ADD"/>
    <w:rsid w:val="003A5AFD"/>
    <w:rsid w:val="003A5B5B"/>
    <w:rsid w:val="003A5D3E"/>
    <w:rsid w:val="003A5E7F"/>
    <w:rsid w:val="003A5EE8"/>
    <w:rsid w:val="003A600B"/>
    <w:rsid w:val="003A6129"/>
    <w:rsid w:val="003A63C4"/>
    <w:rsid w:val="003A6578"/>
    <w:rsid w:val="003A6582"/>
    <w:rsid w:val="003A65C6"/>
    <w:rsid w:val="003A675B"/>
    <w:rsid w:val="003A6807"/>
    <w:rsid w:val="003A68C4"/>
    <w:rsid w:val="003A6B05"/>
    <w:rsid w:val="003A72F2"/>
    <w:rsid w:val="003A755C"/>
    <w:rsid w:val="003A7608"/>
    <w:rsid w:val="003A78FA"/>
    <w:rsid w:val="003A799B"/>
    <w:rsid w:val="003A7E3E"/>
    <w:rsid w:val="003A7EA2"/>
    <w:rsid w:val="003A7FDB"/>
    <w:rsid w:val="003B0153"/>
    <w:rsid w:val="003B0175"/>
    <w:rsid w:val="003B0E33"/>
    <w:rsid w:val="003B0E3D"/>
    <w:rsid w:val="003B0FB1"/>
    <w:rsid w:val="003B0FD4"/>
    <w:rsid w:val="003B11FB"/>
    <w:rsid w:val="003B1847"/>
    <w:rsid w:val="003B1EDD"/>
    <w:rsid w:val="003B2094"/>
    <w:rsid w:val="003B245B"/>
    <w:rsid w:val="003B2727"/>
    <w:rsid w:val="003B2761"/>
    <w:rsid w:val="003B284E"/>
    <w:rsid w:val="003B2B83"/>
    <w:rsid w:val="003B2C5A"/>
    <w:rsid w:val="003B2CC8"/>
    <w:rsid w:val="003B2DAB"/>
    <w:rsid w:val="003B2E8E"/>
    <w:rsid w:val="003B2F08"/>
    <w:rsid w:val="003B3047"/>
    <w:rsid w:val="003B30B6"/>
    <w:rsid w:val="003B314A"/>
    <w:rsid w:val="003B3449"/>
    <w:rsid w:val="003B3454"/>
    <w:rsid w:val="003B3571"/>
    <w:rsid w:val="003B3899"/>
    <w:rsid w:val="003B3B9C"/>
    <w:rsid w:val="003B3E58"/>
    <w:rsid w:val="003B3F3B"/>
    <w:rsid w:val="003B3F59"/>
    <w:rsid w:val="003B40AF"/>
    <w:rsid w:val="003B4468"/>
    <w:rsid w:val="003B4631"/>
    <w:rsid w:val="003B4727"/>
    <w:rsid w:val="003B4961"/>
    <w:rsid w:val="003B4C3A"/>
    <w:rsid w:val="003B50DB"/>
    <w:rsid w:val="003B50E0"/>
    <w:rsid w:val="003B50FF"/>
    <w:rsid w:val="003B5157"/>
    <w:rsid w:val="003B5212"/>
    <w:rsid w:val="003B55F4"/>
    <w:rsid w:val="003B5681"/>
    <w:rsid w:val="003B56F9"/>
    <w:rsid w:val="003B5801"/>
    <w:rsid w:val="003B5998"/>
    <w:rsid w:val="003B59E6"/>
    <w:rsid w:val="003B5A06"/>
    <w:rsid w:val="003B5D5C"/>
    <w:rsid w:val="003B5E4A"/>
    <w:rsid w:val="003B5F50"/>
    <w:rsid w:val="003B5F8D"/>
    <w:rsid w:val="003B60D6"/>
    <w:rsid w:val="003B6113"/>
    <w:rsid w:val="003B62AE"/>
    <w:rsid w:val="003B66C4"/>
    <w:rsid w:val="003B6924"/>
    <w:rsid w:val="003B6969"/>
    <w:rsid w:val="003B6BB7"/>
    <w:rsid w:val="003B6EFC"/>
    <w:rsid w:val="003B7162"/>
    <w:rsid w:val="003B72AC"/>
    <w:rsid w:val="003B7649"/>
    <w:rsid w:val="003B76B8"/>
    <w:rsid w:val="003B773E"/>
    <w:rsid w:val="003B7898"/>
    <w:rsid w:val="003B79E7"/>
    <w:rsid w:val="003C0213"/>
    <w:rsid w:val="003C035C"/>
    <w:rsid w:val="003C04BF"/>
    <w:rsid w:val="003C06E5"/>
    <w:rsid w:val="003C0756"/>
    <w:rsid w:val="003C07CB"/>
    <w:rsid w:val="003C085A"/>
    <w:rsid w:val="003C087A"/>
    <w:rsid w:val="003C0994"/>
    <w:rsid w:val="003C0CC6"/>
    <w:rsid w:val="003C0FEE"/>
    <w:rsid w:val="003C1155"/>
    <w:rsid w:val="003C147F"/>
    <w:rsid w:val="003C15FF"/>
    <w:rsid w:val="003C179F"/>
    <w:rsid w:val="003C1964"/>
    <w:rsid w:val="003C1C51"/>
    <w:rsid w:val="003C1E75"/>
    <w:rsid w:val="003C1FB0"/>
    <w:rsid w:val="003C2034"/>
    <w:rsid w:val="003C20F8"/>
    <w:rsid w:val="003C22F4"/>
    <w:rsid w:val="003C23A6"/>
    <w:rsid w:val="003C250F"/>
    <w:rsid w:val="003C26DA"/>
    <w:rsid w:val="003C28D6"/>
    <w:rsid w:val="003C294C"/>
    <w:rsid w:val="003C2A6F"/>
    <w:rsid w:val="003C2A9A"/>
    <w:rsid w:val="003C2B6C"/>
    <w:rsid w:val="003C2FF3"/>
    <w:rsid w:val="003C31A2"/>
    <w:rsid w:val="003C32AC"/>
    <w:rsid w:val="003C334A"/>
    <w:rsid w:val="003C35BD"/>
    <w:rsid w:val="003C35E1"/>
    <w:rsid w:val="003C3602"/>
    <w:rsid w:val="003C3615"/>
    <w:rsid w:val="003C36C0"/>
    <w:rsid w:val="003C3791"/>
    <w:rsid w:val="003C3857"/>
    <w:rsid w:val="003C3A64"/>
    <w:rsid w:val="003C3E9F"/>
    <w:rsid w:val="003C3FA5"/>
    <w:rsid w:val="003C3FC8"/>
    <w:rsid w:val="003C4192"/>
    <w:rsid w:val="003C4331"/>
    <w:rsid w:val="003C469B"/>
    <w:rsid w:val="003C46C9"/>
    <w:rsid w:val="003C48D3"/>
    <w:rsid w:val="003C4BA8"/>
    <w:rsid w:val="003C4D39"/>
    <w:rsid w:val="003C4E25"/>
    <w:rsid w:val="003C51CD"/>
    <w:rsid w:val="003C5516"/>
    <w:rsid w:val="003C587B"/>
    <w:rsid w:val="003C588D"/>
    <w:rsid w:val="003C5D34"/>
    <w:rsid w:val="003C689E"/>
    <w:rsid w:val="003C68E4"/>
    <w:rsid w:val="003C6905"/>
    <w:rsid w:val="003C6948"/>
    <w:rsid w:val="003C6A0C"/>
    <w:rsid w:val="003C6B50"/>
    <w:rsid w:val="003C6FDD"/>
    <w:rsid w:val="003C71B7"/>
    <w:rsid w:val="003C7287"/>
    <w:rsid w:val="003C7352"/>
    <w:rsid w:val="003C7453"/>
    <w:rsid w:val="003C75E0"/>
    <w:rsid w:val="003C77A1"/>
    <w:rsid w:val="003C7981"/>
    <w:rsid w:val="003C7A25"/>
    <w:rsid w:val="003C7D1B"/>
    <w:rsid w:val="003C7EC0"/>
    <w:rsid w:val="003D031B"/>
    <w:rsid w:val="003D0370"/>
    <w:rsid w:val="003D040E"/>
    <w:rsid w:val="003D0417"/>
    <w:rsid w:val="003D0573"/>
    <w:rsid w:val="003D0820"/>
    <w:rsid w:val="003D0AFE"/>
    <w:rsid w:val="003D0BD4"/>
    <w:rsid w:val="003D0BEA"/>
    <w:rsid w:val="003D0CD9"/>
    <w:rsid w:val="003D0D7F"/>
    <w:rsid w:val="003D0F10"/>
    <w:rsid w:val="003D0F83"/>
    <w:rsid w:val="003D11CD"/>
    <w:rsid w:val="003D15D5"/>
    <w:rsid w:val="003D1642"/>
    <w:rsid w:val="003D173E"/>
    <w:rsid w:val="003D1785"/>
    <w:rsid w:val="003D1871"/>
    <w:rsid w:val="003D18F7"/>
    <w:rsid w:val="003D1AE2"/>
    <w:rsid w:val="003D1E32"/>
    <w:rsid w:val="003D1E63"/>
    <w:rsid w:val="003D1FA8"/>
    <w:rsid w:val="003D1FAE"/>
    <w:rsid w:val="003D21A5"/>
    <w:rsid w:val="003D29EF"/>
    <w:rsid w:val="003D2A63"/>
    <w:rsid w:val="003D2C26"/>
    <w:rsid w:val="003D3299"/>
    <w:rsid w:val="003D358A"/>
    <w:rsid w:val="003D3669"/>
    <w:rsid w:val="003D37A4"/>
    <w:rsid w:val="003D3961"/>
    <w:rsid w:val="003D3B28"/>
    <w:rsid w:val="003D42D3"/>
    <w:rsid w:val="003D45DF"/>
    <w:rsid w:val="003D45F8"/>
    <w:rsid w:val="003D470E"/>
    <w:rsid w:val="003D48A4"/>
    <w:rsid w:val="003D49CF"/>
    <w:rsid w:val="003D4AEF"/>
    <w:rsid w:val="003D4D06"/>
    <w:rsid w:val="003D4E11"/>
    <w:rsid w:val="003D4E48"/>
    <w:rsid w:val="003D4EAE"/>
    <w:rsid w:val="003D502C"/>
    <w:rsid w:val="003D521B"/>
    <w:rsid w:val="003D5398"/>
    <w:rsid w:val="003D59CC"/>
    <w:rsid w:val="003D5AD8"/>
    <w:rsid w:val="003D5D01"/>
    <w:rsid w:val="003D5F3F"/>
    <w:rsid w:val="003D6009"/>
    <w:rsid w:val="003D61DB"/>
    <w:rsid w:val="003D6A08"/>
    <w:rsid w:val="003D6AAA"/>
    <w:rsid w:val="003D6AEC"/>
    <w:rsid w:val="003D6BA8"/>
    <w:rsid w:val="003D6D8C"/>
    <w:rsid w:val="003D6EAE"/>
    <w:rsid w:val="003D70EC"/>
    <w:rsid w:val="003D743A"/>
    <w:rsid w:val="003D751E"/>
    <w:rsid w:val="003D78CC"/>
    <w:rsid w:val="003D7A4D"/>
    <w:rsid w:val="003E005F"/>
    <w:rsid w:val="003E01E3"/>
    <w:rsid w:val="003E0374"/>
    <w:rsid w:val="003E052B"/>
    <w:rsid w:val="003E05CE"/>
    <w:rsid w:val="003E0616"/>
    <w:rsid w:val="003E075F"/>
    <w:rsid w:val="003E0A42"/>
    <w:rsid w:val="003E0F0C"/>
    <w:rsid w:val="003E1158"/>
    <w:rsid w:val="003E131A"/>
    <w:rsid w:val="003E1342"/>
    <w:rsid w:val="003E144B"/>
    <w:rsid w:val="003E1947"/>
    <w:rsid w:val="003E1BF6"/>
    <w:rsid w:val="003E2236"/>
    <w:rsid w:val="003E2395"/>
    <w:rsid w:val="003E23E3"/>
    <w:rsid w:val="003E23E6"/>
    <w:rsid w:val="003E25D5"/>
    <w:rsid w:val="003E2BF5"/>
    <w:rsid w:val="003E2D6E"/>
    <w:rsid w:val="003E3102"/>
    <w:rsid w:val="003E3209"/>
    <w:rsid w:val="003E33D3"/>
    <w:rsid w:val="003E340F"/>
    <w:rsid w:val="003E381F"/>
    <w:rsid w:val="003E384E"/>
    <w:rsid w:val="003E3929"/>
    <w:rsid w:val="003E399D"/>
    <w:rsid w:val="003E3AC9"/>
    <w:rsid w:val="003E3B7D"/>
    <w:rsid w:val="003E3C59"/>
    <w:rsid w:val="003E3D57"/>
    <w:rsid w:val="003E3F55"/>
    <w:rsid w:val="003E4154"/>
    <w:rsid w:val="003E43AB"/>
    <w:rsid w:val="003E4536"/>
    <w:rsid w:val="003E4540"/>
    <w:rsid w:val="003E45F4"/>
    <w:rsid w:val="003E48AA"/>
    <w:rsid w:val="003E491B"/>
    <w:rsid w:val="003E4C04"/>
    <w:rsid w:val="003E4D42"/>
    <w:rsid w:val="003E4F13"/>
    <w:rsid w:val="003E5000"/>
    <w:rsid w:val="003E50D9"/>
    <w:rsid w:val="003E50FA"/>
    <w:rsid w:val="003E5277"/>
    <w:rsid w:val="003E53DB"/>
    <w:rsid w:val="003E53DF"/>
    <w:rsid w:val="003E55FE"/>
    <w:rsid w:val="003E58BB"/>
    <w:rsid w:val="003E5904"/>
    <w:rsid w:val="003E5A5C"/>
    <w:rsid w:val="003E5A78"/>
    <w:rsid w:val="003E5CF3"/>
    <w:rsid w:val="003E5D8F"/>
    <w:rsid w:val="003E5E91"/>
    <w:rsid w:val="003E604F"/>
    <w:rsid w:val="003E6109"/>
    <w:rsid w:val="003E648C"/>
    <w:rsid w:val="003E6604"/>
    <w:rsid w:val="003E669F"/>
    <w:rsid w:val="003E6822"/>
    <w:rsid w:val="003E73F8"/>
    <w:rsid w:val="003E75EF"/>
    <w:rsid w:val="003E774F"/>
    <w:rsid w:val="003E7CA0"/>
    <w:rsid w:val="003E7D7A"/>
    <w:rsid w:val="003E7DFA"/>
    <w:rsid w:val="003E7F5A"/>
    <w:rsid w:val="003E7F6D"/>
    <w:rsid w:val="003F002D"/>
    <w:rsid w:val="003F0370"/>
    <w:rsid w:val="003F0463"/>
    <w:rsid w:val="003F083E"/>
    <w:rsid w:val="003F086C"/>
    <w:rsid w:val="003F094D"/>
    <w:rsid w:val="003F0A42"/>
    <w:rsid w:val="003F0BC7"/>
    <w:rsid w:val="003F0DF9"/>
    <w:rsid w:val="003F0E1F"/>
    <w:rsid w:val="003F0F34"/>
    <w:rsid w:val="003F1036"/>
    <w:rsid w:val="003F113F"/>
    <w:rsid w:val="003F1340"/>
    <w:rsid w:val="003F1414"/>
    <w:rsid w:val="003F146A"/>
    <w:rsid w:val="003F14BB"/>
    <w:rsid w:val="003F1733"/>
    <w:rsid w:val="003F182B"/>
    <w:rsid w:val="003F1A01"/>
    <w:rsid w:val="003F1CE8"/>
    <w:rsid w:val="003F22AF"/>
    <w:rsid w:val="003F2494"/>
    <w:rsid w:val="003F2569"/>
    <w:rsid w:val="003F2923"/>
    <w:rsid w:val="003F2D10"/>
    <w:rsid w:val="003F30B5"/>
    <w:rsid w:val="003F337E"/>
    <w:rsid w:val="003F34BF"/>
    <w:rsid w:val="003F36E0"/>
    <w:rsid w:val="003F3784"/>
    <w:rsid w:val="003F37BE"/>
    <w:rsid w:val="003F3917"/>
    <w:rsid w:val="003F3B24"/>
    <w:rsid w:val="003F3E20"/>
    <w:rsid w:val="003F3F71"/>
    <w:rsid w:val="003F4093"/>
    <w:rsid w:val="003F41FA"/>
    <w:rsid w:val="003F4294"/>
    <w:rsid w:val="003F457C"/>
    <w:rsid w:val="003F478F"/>
    <w:rsid w:val="003F4892"/>
    <w:rsid w:val="003F4C99"/>
    <w:rsid w:val="003F50F5"/>
    <w:rsid w:val="003F5275"/>
    <w:rsid w:val="003F52A9"/>
    <w:rsid w:val="003F5309"/>
    <w:rsid w:val="003F55A7"/>
    <w:rsid w:val="003F55EE"/>
    <w:rsid w:val="003F5955"/>
    <w:rsid w:val="003F5B4C"/>
    <w:rsid w:val="003F5C11"/>
    <w:rsid w:val="003F5D61"/>
    <w:rsid w:val="003F5F1A"/>
    <w:rsid w:val="003F6017"/>
    <w:rsid w:val="003F6320"/>
    <w:rsid w:val="003F63BF"/>
    <w:rsid w:val="003F6432"/>
    <w:rsid w:val="003F6446"/>
    <w:rsid w:val="003F64B1"/>
    <w:rsid w:val="003F6A5B"/>
    <w:rsid w:val="003F6B4F"/>
    <w:rsid w:val="003F6DF9"/>
    <w:rsid w:val="003F72FF"/>
    <w:rsid w:val="003F757B"/>
    <w:rsid w:val="003F75DC"/>
    <w:rsid w:val="003F78E6"/>
    <w:rsid w:val="003F79DB"/>
    <w:rsid w:val="003F7AF0"/>
    <w:rsid w:val="003F7B9A"/>
    <w:rsid w:val="003F7BFF"/>
    <w:rsid w:val="0040037D"/>
    <w:rsid w:val="0040044E"/>
    <w:rsid w:val="00400498"/>
    <w:rsid w:val="00400675"/>
    <w:rsid w:val="004006D1"/>
    <w:rsid w:val="0040070E"/>
    <w:rsid w:val="004008BE"/>
    <w:rsid w:val="00400B21"/>
    <w:rsid w:val="00400C98"/>
    <w:rsid w:val="00400DCA"/>
    <w:rsid w:val="00400E64"/>
    <w:rsid w:val="00400F8D"/>
    <w:rsid w:val="0040146B"/>
    <w:rsid w:val="00401782"/>
    <w:rsid w:val="00401901"/>
    <w:rsid w:val="004019D6"/>
    <w:rsid w:val="00401AAC"/>
    <w:rsid w:val="00401CF4"/>
    <w:rsid w:val="004020C2"/>
    <w:rsid w:val="00402353"/>
    <w:rsid w:val="004028F0"/>
    <w:rsid w:val="00402984"/>
    <w:rsid w:val="00402BDD"/>
    <w:rsid w:val="00402DA5"/>
    <w:rsid w:val="00402DB1"/>
    <w:rsid w:val="00402DEB"/>
    <w:rsid w:val="00402E57"/>
    <w:rsid w:val="00402F2B"/>
    <w:rsid w:val="004031C3"/>
    <w:rsid w:val="004031C8"/>
    <w:rsid w:val="00403220"/>
    <w:rsid w:val="0040328D"/>
    <w:rsid w:val="0040346A"/>
    <w:rsid w:val="004034BD"/>
    <w:rsid w:val="0040350A"/>
    <w:rsid w:val="00403905"/>
    <w:rsid w:val="00403A39"/>
    <w:rsid w:val="00403A43"/>
    <w:rsid w:val="00403A53"/>
    <w:rsid w:val="00403A93"/>
    <w:rsid w:val="00403D7A"/>
    <w:rsid w:val="00403E6E"/>
    <w:rsid w:val="00404184"/>
    <w:rsid w:val="00404341"/>
    <w:rsid w:val="00404398"/>
    <w:rsid w:val="004044FA"/>
    <w:rsid w:val="004046B5"/>
    <w:rsid w:val="004046C4"/>
    <w:rsid w:val="004046FC"/>
    <w:rsid w:val="00404A4E"/>
    <w:rsid w:val="00404CC6"/>
    <w:rsid w:val="00404E15"/>
    <w:rsid w:val="00404E24"/>
    <w:rsid w:val="00404F25"/>
    <w:rsid w:val="004050CE"/>
    <w:rsid w:val="0040513A"/>
    <w:rsid w:val="004056D4"/>
    <w:rsid w:val="004058DA"/>
    <w:rsid w:val="00405AD9"/>
    <w:rsid w:val="00405F3B"/>
    <w:rsid w:val="0040628F"/>
    <w:rsid w:val="004063AE"/>
    <w:rsid w:val="00406575"/>
    <w:rsid w:val="0040657D"/>
    <w:rsid w:val="004066DF"/>
    <w:rsid w:val="004069FB"/>
    <w:rsid w:val="00406A1F"/>
    <w:rsid w:val="00406B49"/>
    <w:rsid w:val="00406BC0"/>
    <w:rsid w:val="00406E15"/>
    <w:rsid w:val="004074F4"/>
    <w:rsid w:val="004077F8"/>
    <w:rsid w:val="0040786E"/>
    <w:rsid w:val="00407B3B"/>
    <w:rsid w:val="00407C12"/>
    <w:rsid w:val="00407DC3"/>
    <w:rsid w:val="00410309"/>
    <w:rsid w:val="004108B6"/>
    <w:rsid w:val="00410901"/>
    <w:rsid w:val="00410BAF"/>
    <w:rsid w:val="00410E4F"/>
    <w:rsid w:val="00410FD7"/>
    <w:rsid w:val="00411094"/>
    <w:rsid w:val="0041124A"/>
    <w:rsid w:val="0041131D"/>
    <w:rsid w:val="00411334"/>
    <w:rsid w:val="00411937"/>
    <w:rsid w:val="00411D42"/>
    <w:rsid w:val="00411DDD"/>
    <w:rsid w:val="00411FEE"/>
    <w:rsid w:val="004120CD"/>
    <w:rsid w:val="0041217E"/>
    <w:rsid w:val="0041253C"/>
    <w:rsid w:val="004126BD"/>
    <w:rsid w:val="004128B7"/>
    <w:rsid w:val="00412AFE"/>
    <w:rsid w:val="00412DF1"/>
    <w:rsid w:val="00412F1E"/>
    <w:rsid w:val="00413006"/>
    <w:rsid w:val="004130CA"/>
    <w:rsid w:val="0041331E"/>
    <w:rsid w:val="0041356A"/>
    <w:rsid w:val="004135A9"/>
    <w:rsid w:val="00413741"/>
    <w:rsid w:val="00413796"/>
    <w:rsid w:val="004137F2"/>
    <w:rsid w:val="00413835"/>
    <w:rsid w:val="00413AC5"/>
    <w:rsid w:val="00413C3A"/>
    <w:rsid w:val="004143EC"/>
    <w:rsid w:val="00414599"/>
    <w:rsid w:val="004145B7"/>
    <w:rsid w:val="004146F6"/>
    <w:rsid w:val="00414703"/>
    <w:rsid w:val="00414891"/>
    <w:rsid w:val="00414899"/>
    <w:rsid w:val="00414BEB"/>
    <w:rsid w:val="00414CFC"/>
    <w:rsid w:val="00414DB5"/>
    <w:rsid w:val="00414F0A"/>
    <w:rsid w:val="004150A4"/>
    <w:rsid w:val="00415288"/>
    <w:rsid w:val="00415316"/>
    <w:rsid w:val="00415384"/>
    <w:rsid w:val="00415498"/>
    <w:rsid w:val="0041551E"/>
    <w:rsid w:val="004155D4"/>
    <w:rsid w:val="00415842"/>
    <w:rsid w:val="004158B3"/>
    <w:rsid w:val="0041590B"/>
    <w:rsid w:val="004159C8"/>
    <w:rsid w:val="00415A5C"/>
    <w:rsid w:val="00415B1B"/>
    <w:rsid w:val="00415D42"/>
    <w:rsid w:val="00415D51"/>
    <w:rsid w:val="00415D99"/>
    <w:rsid w:val="00415FAE"/>
    <w:rsid w:val="0041604F"/>
    <w:rsid w:val="0041617C"/>
    <w:rsid w:val="004163F0"/>
    <w:rsid w:val="00416953"/>
    <w:rsid w:val="00416A6B"/>
    <w:rsid w:val="00417296"/>
    <w:rsid w:val="0041737C"/>
    <w:rsid w:val="004173E2"/>
    <w:rsid w:val="00417505"/>
    <w:rsid w:val="0041750C"/>
    <w:rsid w:val="00417984"/>
    <w:rsid w:val="00417A8B"/>
    <w:rsid w:val="00417C6B"/>
    <w:rsid w:val="00417CFB"/>
    <w:rsid w:val="00417D90"/>
    <w:rsid w:val="00417DDA"/>
    <w:rsid w:val="00417F07"/>
    <w:rsid w:val="00417FB0"/>
    <w:rsid w:val="0042088D"/>
    <w:rsid w:val="00420A42"/>
    <w:rsid w:val="00420ADB"/>
    <w:rsid w:val="00420C5E"/>
    <w:rsid w:val="00420D66"/>
    <w:rsid w:val="00420F34"/>
    <w:rsid w:val="00421242"/>
    <w:rsid w:val="00421359"/>
    <w:rsid w:val="004213D4"/>
    <w:rsid w:val="004215D7"/>
    <w:rsid w:val="00421B24"/>
    <w:rsid w:val="00421EA5"/>
    <w:rsid w:val="004220B4"/>
    <w:rsid w:val="00422483"/>
    <w:rsid w:val="00422485"/>
    <w:rsid w:val="00422615"/>
    <w:rsid w:val="00422731"/>
    <w:rsid w:val="004227E2"/>
    <w:rsid w:val="0042280D"/>
    <w:rsid w:val="004229CB"/>
    <w:rsid w:val="00422B01"/>
    <w:rsid w:val="00422B8C"/>
    <w:rsid w:val="00423057"/>
    <w:rsid w:val="00423153"/>
    <w:rsid w:val="00423377"/>
    <w:rsid w:val="004234CC"/>
    <w:rsid w:val="00423693"/>
    <w:rsid w:val="0042394D"/>
    <w:rsid w:val="00423EDA"/>
    <w:rsid w:val="00424023"/>
    <w:rsid w:val="004240AB"/>
    <w:rsid w:val="00424234"/>
    <w:rsid w:val="004242DD"/>
    <w:rsid w:val="004243BF"/>
    <w:rsid w:val="00424DB8"/>
    <w:rsid w:val="0042503D"/>
    <w:rsid w:val="004256AD"/>
    <w:rsid w:val="0042579F"/>
    <w:rsid w:val="00425915"/>
    <w:rsid w:val="00425BF6"/>
    <w:rsid w:val="00425E6B"/>
    <w:rsid w:val="004263F2"/>
    <w:rsid w:val="00426475"/>
    <w:rsid w:val="004264CE"/>
    <w:rsid w:val="00426C40"/>
    <w:rsid w:val="00426CB1"/>
    <w:rsid w:val="00426D11"/>
    <w:rsid w:val="00426EB4"/>
    <w:rsid w:val="0042713E"/>
    <w:rsid w:val="00427173"/>
    <w:rsid w:val="00427643"/>
    <w:rsid w:val="00427651"/>
    <w:rsid w:val="00427A09"/>
    <w:rsid w:val="00427BBD"/>
    <w:rsid w:val="00427D56"/>
    <w:rsid w:val="004303C4"/>
    <w:rsid w:val="004307F0"/>
    <w:rsid w:val="00430965"/>
    <w:rsid w:val="00430BF3"/>
    <w:rsid w:val="00430C22"/>
    <w:rsid w:val="00430E42"/>
    <w:rsid w:val="00430F61"/>
    <w:rsid w:val="004316EB"/>
    <w:rsid w:val="00431752"/>
    <w:rsid w:val="004319A9"/>
    <w:rsid w:val="00431A8B"/>
    <w:rsid w:val="00431AA4"/>
    <w:rsid w:val="00431B04"/>
    <w:rsid w:val="00431F1A"/>
    <w:rsid w:val="0043213E"/>
    <w:rsid w:val="0043216A"/>
    <w:rsid w:val="00432194"/>
    <w:rsid w:val="0043233A"/>
    <w:rsid w:val="0043244A"/>
    <w:rsid w:val="00432539"/>
    <w:rsid w:val="004325F5"/>
    <w:rsid w:val="004328F2"/>
    <w:rsid w:val="0043297B"/>
    <w:rsid w:val="00432AE7"/>
    <w:rsid w:val="00432DAE"/>
    <w:rsid w:val="00432F7E"/>
    <w:rsid w:val="004333E3"/>
    <w:rsid w:val="004334BB"/>
    <w:rsid w:val="0043367C"/>
    <w:rsid w:val="00433708"/>
    <w:rsid w:val="00433A63"/>
    <w:rsid w:val="00433A7C"/>
    <w:rsid w:val="00433AE3"/>
    <w:rsid w:val="00433C04"/>
    <w:rsid w:val="00433C73"/>
    <w:rsid w:val="00433FC5"/>
    <w:rsid w:val="00434016"/>
    <w:rsid w:val="00434047"/>
    <w:rsid w:val="0043422A"/>
    <w:rsid w:val="0043461C"/>
    <w:rsid w:val="00434716"/>
    <w:rsid w:val="0043473F"/>
    <w:rsid w:val="00434990"/>
    <w:rsid w:val="00434A6D"/>
    <w:rsid w:val="00434B63"/>
    <w:rsid w:val="00434CAD"/>
    <w:rsid w:val="00434CFF"/>
    <w:rsid w:val="00434D24"/>
    <w:rsid w:val="00434DAC"/>
    <w:rsid w:val="00434F32"/>
    <w:rsid w:val="004353B3"/>
    <w:rsid w:val="004356CD"/>
    <w:rsid w:val="004357F0"/>
    <w:rsid w:val="004359D4"/>
    <w:rsid w:val="00435B75"/>
    <w:rsid w:val="00435C11"/>
    <w:rsid w:val="00435FA2"/>
    <w:rsid w:val="00436292"/>
    <w:rsid w:val="0043662F"/>
    <w:rsid w:val="0043682D"/>
    <w:rsid w:val="00436D3F"/>
    <w:rsid w:val="00436D75"/>
    <w:rsid w:val="00436DFD"/>
    <w:rsid w:val="00437038"/>
    <w:rsid w:val="004370C3"/>
    <w:rsid w:val="00437623"/>
    <w:rsid w:val="0043777F"/>
    <w:rsid w:val="00437860"/>
    <w:rsid w:val="00437D43"/>
    <w:rsid w:val="00437F14"/>
    <w:rsid w:val="0044024C"/>
    <w:rsid w:val="00440475"/>
    <w:rsid w:val="004408CE"/>
    <w:rsid w:val="00440A19"/>
    <w:rsid w:val="00440AC0"/>
    <w:rsid w:val="00440AF6"/>
    <w:rsid w:val="00440E46"/>
    <w:rsid w:val="00440FFF"/>
    <w:rsid w:val="0044114C"/>
    <w:rsid w:val="0044114F"/>
    <w:rsid w:val="0044160C"/>
    <w:rsid w:val="00441641"/>
    <w:rsid w:val="004417C9"/>
    <w:rsid w:val="00441866"/>
    <w:rsid w:val="0044187A"/>
    <w:rsid w:val="0044192C"/>
    <w:rsid w:val="00441E95"/>
    <w:rsid w:val="00441EF5"/>
    <w:rsid w:val="00441F83"/>
    <w:rsid w:val="00441FE3"/>
    <w:rsid w:val="00441FE4"/>
    <w:rsid w:val="004420BF"/>
    <w:rsid w:val="0044260D"/>
    <w:rsid w:val="004428BD"/>
    <w:rsid w:val="0044293E"/>
    <w:rsid w:val="00442C86"/>
    <w:rsid w:val="00443272"/>
    <w:rsid w:val="00443574"/>
    <w:rsid w:val="004436F5"/>
    <w:rsid w:val="0044375C"/>
    <w:rsid w:val="004437B5"/>
    <w:rsid w:val="00443991"/>
    <w:rsid w:val="00443AC0"/>
    <w:rsid w:val="00443C09"/>
    <w:rsid w:val="00443CAB"/>
    <w:rsid w:val="00443E1C"/>
    <w:rsid w:val="00443F46"/>
    <w:rsid w:val="00443F47"/>
    <w:rsid w:val="0044404F"/>
    <w:rsid w:val="004441D7"/>
    <w:rsid w:val="0044453D"/>
    <w:rsid w:val="00444948"/>
    <w:rsid w:val="00444CDB"/>
    <w:rsid w:val="00444D53"/>
    <w:rsid w:val="00444E3E"/>
    <w:rsid w:val="00444EFD"/>
    <w:rsid w:val="00444F16"/>
    <w:rsid w:val="00444FBA"/>
    <w:rsid w:val="004450A3"/>
    <w:rsid w:val="00445153"/>
    <w:rsid w:val="004454B5"/>
    <w:rsid w:val="004458DA"/>
    <w:rsid w:val="00445918"/>
    <w:rsid w:val="0044591F"/>
    <w:rsid w:val="00445F1D"/>
    <w:rsid w:val="00445F5F"/>
    <w:rsid w:val="00445FAE"/>
    <w:rsid w:val="004465E9"/>
    <w:rsid w:val="00446A3F"/>
    <w:rsid w:val="00446AA5"/>
    <w:rsid w:val="00446CD6"/>
    <w:rsid w:val="004472FE"/>
    <w:rsid w:val="0044741D"/>
    <w:rsid w:val="004474CF"/>
    <w:rsid w:val="004479AD"/>
    <w:rsid w:val="00447AD1"/>
    <w:rsid w:val="00447AD4"/>
    <w:rsid w:val="00447AD7"/>
    <w:rsid w:val="00447B49"/>
    <w:rsid w:val="00447C96"/>
    <w:rsid w:val="00447D3E"/>
    <w:rsid w:val="00447D5E"/>
    <w:rsid w:val="00447DFB"/>
    <w:rsid w:val="00447ECB"/>
    <w:rsid w:val="00450115"/>
    <w:rsid w:val="0045032B"/>
    <w:rsid w:val="0045047A"/>
    <w:rsid w:val="0045062A"/>
    <w:rsid w:val="00450640"/>
    <w:rsid w:val="00450748"/>
    <w:rsid w:val="004508BA"/>
    <w:rsid w:val="004508D4"/>
    <w:rsid w:val="004509B1"/>
    <w:rsid w:val="004509C6"/>
    <w:rsid w:val="00450E5F"/>
    <w:rsid w:val="00450E7A"/>
    <w:rsid w:val="004512BA"/>
    <w:rsid w:val="004514E6"/>
    <w:rsid w:val="0045158D"/>
    <w:rsid w:val="0045168A"/>
    <w:rsid w:val="00451AF8"/>
    <w:rsid w:val="00451B32"/>
    <w:rsid w:val="00451BAE"/>
    <w:rsid w:val="00451CEE"/>
    <w:rsid w:val="00451D3C"/>
    <w:rsid w:val="00451F6C"/>
    <w:rsid w:val="00451F85"/>
    <w:rsid w:val="004521CB"/>
    <w:rsid w:val="004521EB"/>
    <w:rsid w:val="004521FF"/>
    <w:rsid w:val="00452273"/>
    <w:rsid w:val="004522D0"/>
    <w:rsid w:val="00452557"/>
    <w:rsid w:val="0045261D"/>
    <w:rsid w:val="00452A0D"/>
    <w:rsid w:val="00452A96"/>
    <w:rsid w:val="004530D3"/>
    <w:rsid w:val="0045311F"/>
    <w:rsid w:val="00453283"/>
    <w:rsid w:val="00453316"/>
    <w:rsid w:val="0045347C"/>
    <w:rsid w:val="00453572"/>
    <w:rsid w:val="00453766"/>
    <w:rsid w:val="004537BA"/>
    <w:rsid w:val="00453BE1"/>
    <w:rsid w:val="0045429F"/>
    <w:rsid w:val="0045434D"/>
    <w:rsid w:val="0045438C"/>
    <w:rsid w:val="004543E4"/>
    <w:rsid w:val="004546B0"/>
    <w:rsid w:val="004548AA"/>
    <w:rsid w:val="00454CE6"/>
    <w:rsid w:val="00454DBF"/>
    <w:rsid w:val="00455201"/>
    <w:rsid w:val="00455258"/>
    <w:rsid w:val="004558CE"/>
    <w:rsid w:val="00455A41"/>
    <w:rsid w:val="00455AD0"/>
    <w:rsid w:val="00455B72"/>
    <w:rsid w:val="00455CF0"/>
    <w:rsid w:val="00455E20"/>
    <w:rsid w:val="0045619B"/>
    <w:rsid w:val="004561CB"/>
    <w:rsid w:val="004562CC"/>
    <w:rsid w:val="00456360"/>
    <w:rsid w:val="004564CE"/>
    <w:rsid w:val="00456566"/>
    <w:rsid w:val="00456754"/>
    <w:rsid w:val="00456766"/>
    <w:rsid w:val="0045692A"/>
    <w:rsid w:val="00456A46"/>
    <w:rsid w:val="00456D35"/>
    <w:rsid w:val="00456E59"/>
    <w:rsid w:val="00457085"/>
    <w:rsid w:val="004570E8"/>
    <w:rsid w:val="004571CB"/>
    <w:rsid w:val="004571E8"/>
    <w:rsid w:val="00457251"/>
    <w:rsid w:val="00457384"/>
    <w:rsid w:val="00457555"/>
    <w:rsid w:val="0045773A"/>
    <w:rsid w:val="00457770"/>
    <w:rsid w:val="00457B5E"/>
    <w:rsid w:val="00457B80"/>
    <w:rsid w:val="00457CD6"/>
    <w:rsid w:val="004602BF"/>
    <w:rsid w:val="00460482"/>
    <w:rsid w:val="00460636"/>
    <w:rsid w:val="0046065B"/>
    <w:rsid w:val="004607E0"/>
    <w:rsid w:val="00460EBF"/>
    <w:rsid w:val="00461011"/>
    <w:rsid w:val="0046145E"/>
    <w:rsid w:val="00461569"/>
    <w:rsid w:val="004615BE"/>
    <w:rsid w:val="00461AF9"/>
    <w:rsid w:val="00462009"/>
    <w:rsid w:val="004622CE"/>
    <w:rsid w:val="00462300"/>
    <w:rsid w:val="00462690"/>
    <w:rsid w:val="00462695"/>
    <w:rsid w:val="004629F2"/>
    <w:rsid w:val="00462A38"/>
    <w:rsid w:val="00462A69"/>
    <w:rsid w:val="00462B2B"/>
    <w:rsid w:val="00462BA3"/>
    <w:rsid w:val="00462BBA"/>
    <w:rsid w:val="00462D94"/>
    <w:rsid w:val="0046321A"/>
    <w:rsid w:val="004633A9"/>
    <w:rsid w:val="0046348A"/>
    <w:rsid w:val="00463796"/>
    <w:rsid w:val="0046390E"/>
    <w:rsid w:val="004639A7"/>
    <w:rsid w:val="00463AC3"/>
    <w:rsid w:val="00463C4B"/>
    <w:rsid w:val="00463E07"/>
    <w:rsid w:val="00463E4F"/>
    <w:rsid w:val="004640D5"/>
    <w:rsid w:val="00464102"/>
    <w:rsid w:val="004641EA"/>
    <w:rsid w:val="004643EF"/>
    <w:rsid w:val="00464495"/>
    <w:rsid w:val="00464509"/>
    <w:rsid w:val="004647C9"/>
    <w:rsid w:val="0046493B"/>
    <w:rsid w:val="004649BA"/>
    <w:rsid w:val="00464B88"/>
    <w:rsid w:val="004650F0"/>
    <w:rsid w:val="00465742"/>
    <w:rsid w:val="004657D4"/>
    <w:rsid w:val="004658A6"/>
    <w:rsid w:val="00465A16"/>
    <w:rsid w:val="00465D14"/>
    <w:rsid w:val="00465DDD"/>
    <w:rsid w:val="00465E28"/>
    <w:rsid w:val="004661DC"/>
    <w:rsid w:val="00466214"/>
    <w:rsid w:val="004662EB"/>
    <w:rsid w:val="00466472"/>
    <w:rsid w:val="004667AF"/>
    <w:rsid w:val="004667BC"/>
    <w:rsid w:val="004669DE"/>
    <w:rsid w:val="00466D29"/>
    <w:rsid w:val="00466E67"/>
    <w:rsid w:val="00466F7A"/>
    <w:rsid w:val="004672FF"/>
    <w:rsid w:val="00467394"/>
    <w:rsid w:val="0046739B"/>
    <w:rsid w:val="004673D2"/>
    <w:rsid w:val="0046757E"/>
    <w:rsid w:val="0046759E"/>
    <w:rsid w:val="0046777B"/>
    <w:rsid w:val="004677DA"/>
    <w:rsid w:val="004678F4"/>
    <w:rsid w:val="00467951"/>
    <w:rsid w:val="00467A5C"/>
    <w:rsid w:val="004700E3"/>
    <w:rsid w:val="00470121"/>
    <w:rsid w:val="00470154"/>
    <w:rsid w:val="004703F1"/>
    <w:rsid w:val="004704B6"/>
    <w:rsid w:val="0047073C"/>
    <w:rsid w:val="004708F6"/>
    <w:rsid w:val="00470CD4"/>
    <w:rsid w:val="00470D14"/>
    <w:rsid w:val="00470E5B"/>
    <w:rsid w:val="00470EB2"/>
    <w:rsid w:val="00471458"/>
    <w:rsid w:val="004714A3"/>
    <w:rsid w:val="004715E3"/>
    <w:rsid w:val="004719DB"/>
    <w:rsid w:val="00471D0D"/>
    <w:rsid w:val="00472126"/>
    <w:rsid w:val="0047222A"/>
    <w:rsid w:val="0047228E"/>
    <w:rsid w:val="004726EE"/>
    <w:rsid w:val="00472822"/>
    <w:rsid w:val="00472886"/>
    <w:rsid w:val="00472DF5"/>
    <w:rsid w:val="00472E19"/>
    <w:rsid w:val="00472FF5"/>
    <w:rsid w:val="004731BB"/>
    <w:rsid w:val="00473349"/>
    <w:rsid w:val="00473481"/>
    <w:rsid w:val="004734DE"/>
    <w:rsid w:val="0047352D"/>
    <w:rsid w:val="004735C1"/>
    <w:rsid w:val="004736C9"/>
    <w:rsid w:val="004738CB"/>
    <w:rsid w:val="00473A83"/>
    <w:rsid w:val="00473D9C"/>
    <w:rsid w:val="00473E16"/>
    <w:rsid w:val="00473EA7"/>
    <w:rsid w:val="00474115"/>
    <w:rsid w:val="00474460"/>
    <w:rsid w:val="004744A4"/>
    <w:rsid w:val="004746A5"/>
    <w:rsid w:val="004747F1"/>
    <w:rsid w:val="00474E0C"/>
    <w:rsid w:val="00474E1F"/>
    <w:rsid w:val="00475029"/>
    <w:rsid w:val="004751EE"/>
    <w:rsid w:val="0047522D"/>
    <w:rsid w:val="0047526F"/>
    <w:rsid w:val="004752BB"/>
    <w:rsid w:val="00475447"/>
    <w:rsid w:val="004754A6"/>
    <w:rsid w:val="00475527"/>
    <w:rsid w:val="0047571D"/>
    <w:rsid w:val="00475A97"/>
    <w:rsid w:val="00475D00"/>
    <w:rsid w:val="00476028"/>
    <w:rsid w:val="0047610A"/>
    <w:rsid w:val="00476131"/>
    <w:rsid w:val="004761C4"/>
    <w:rsid w:val="00476216"/>
    <w:rsid w:val="00476586"/>
    <w:rsid w:val="004768BE"/>
    <w:rsid w:val="00476E26"/>
    <w:rsid w:val="00477110"/>
    <w:rsid w:val="00477604"/>
    <w:rsid w:val="00477674"/>
    <w:rsid w:val="004778EC"/>
    <w:rsid w:val="00477EC9"/>
    <w:rsid w:val="00480028"/>
    <w:rsid w:val="0048002E"/>
    <w:rsid w:val="00480139"/>
    <w:rsid w:val="004801B2"/>
    <w:rsid w:val="00480AFB"/>
    <w:rsid w:val="00480E10"/>
    <w:rsid w:val="00480EF7"/>
    <w:rsid w:val="00480FB7"/>
    <w:rsid w:val="004810AA"/>
    <w:rsid w:val="004811F3"/>
    <w:rsid w:val="004813CD"/>
    <w:rsid w:val="004816B5"/>
    <w:rsid w:val="00481781"/>
    <w:rsid w:val="00481796"/>
    <w:rsid w:val="00481BA2"/>
    <w:rsid w:val="00481C88"/>
    <w:rsid w:val="00481E39"/>
    <w:rsid w:val="00482099"/>
    <w:rsid w:val="004824C0"/>
    <w:rsid w:val="00482609"/>
    <w:rsid w:val="00482865"/>
    <w:rsid w:val="0048288B"/>
    <w:rsid w:val="0048289A"/>
    <w:rsid w:val="0048297C"/>
    <w:rsid w:val="004829E9"/>
    <w:rsid w:val="00482D84"/>
    <w:rsid w:val="00482E4D"/>
    <w:rsid w:val="00482E88"/>
    <w:rsid w:val="004831E9"/>
    <w:rsid w:val="0048329C"/>
    <w:rsid w:val="004833EB"/>
    <w:rsid w:val="004833F9"/>
    <w:rsid w:val="004838DF"/>
    <w:rsid w:val="00483AFE"/>
    <w:rsid w:val="00483CCB"/>
    <w:rsid w:val="00483E31"/>
    <w:rsid w:val="00483E5F"/>
    <w:rsid w:val="00483F69"/>
    <w:rsid w:val="00483F8A"/>
    <w:rsid w:val="00484908"/>
    <w:rsid w:val="00484BE7"/>
    <w:rsid w:val="00484E51"/>
    <w:rsid w:val="004854AE"/>
    <w:rsid w:val="00485599"/>
    <w:rsid w:val="0048587D"/>
    <w:rsid w:val="0048592E"/>
    <w:rsid w:val="00485E67"/>
    <w:rsid w:val="00486233"/>
    <w:rsid w:val="004865E6"/>
    <w:rsid w:val="00486661"/>
    <w:rsid w:val="004868EE"/>
    <w:rsid w:val="00486C26"/>
    <w:rsid w:val="00486C57"/>
    <w:rsid w:val="00486DF4"/>
    <w:rsid w:val="00486E42"/>
    <w:rsid w:val="00486F1C"/>
    <w:rsid w:val="00486F66"/>
    <w:rsid w:val="00487128"/>
    <w:rsid w:val="0048717E"/>
    <w:rsid w:val="00487282"/>
    <w:rsid w:val="004872BE"/>
    <w:rsid w:val="004873BE"/>
    <w:rsid w:val="00487686"/>
    <w:rsid w:val="0048773F"/>
    <w:rsid w:val="00487B9B"/>
    <w:rsid w:val="00487EC8"/>
    <w:rsid w:val="00490781"/>
    <w:rsid w:val="00490E96"/>
    <w:rsid w:val="00490E9E"/>
    <w:rsid w:val="00490FCF"/>
    <w:rsid w:val="00491676"/>
    <w:rsid w:val="00491711"/>
    <w:rsid w:val="0049194F"/>
    <w:rsid w:val="004919A9"/>
    <w:rsid w:val="004919BB"/>
    <w:rsid w:val="00491A80"/>
    <w:rsid w:val="00491B8D"/>
    <w:rsid w:val="00491DE5"/>
    <w:rsid w:val="0049202D"/>
    <w:rsid w:val="004920ED"/>
    <w:rsid w:val="0049238F"/>
    <w:rsid w:val="00492481"/>
    <w:rsid w:val="004925B9"/>
    <w:rsid w:val="00492726"/>
    <w:rsid w:val="00492737"/>
    <w:rsid w:val="004929E1"/>
    <w:rsid w:val="00492BB8"/>
    <w:rsid w:val="00492BFA"/>
    <w:rsid w:val="00492D98"/>
    <w:rsid w:val="00492FF4"/>
    <w:rsid w:val="004930FA"/>
    <w:rsid w:val="0049313D"/>
    <w:rsid w:val="00493244"/>
    <w:rsid w:val="004934E1"/>
    <w:rsid w:val="00493561"/>
    <w:rsid w:val="00493603"/>
    <w:rsid w:val="00493683"/>
    <w:rsid w:val="00493840"/>
    <w:rsid w:val="00493867"/>
    <w:rsid w:val="00493A4B"/>
    <w:rsid w:val="00493A76"/>
    <w:rsid w:val="00493D11"/>
    <w:rsid w:val="00493D46"/>
    <w:rsid w:val="00493EF7"/>
    <w:rsid w:val="00494426"/>
    <w:rsid w:val="004948C9"/>
    <w:rsid w:val="00494ADD"/>
    <w:rsid w:val="00494B0F"/>
    <w:rsid w:val="0049520F"/>
    <w:rsid w:val="004952F6"/>
    <w:rsid w:val="004953EA"/>
    <w:rsid w:val="0049586B"/>
    <w:rsid w:val="00495A25"/>
    <w:rsid w:val="00495A43"/>
    <w:rsid w:val="00495AAF"/>
    <w:rsid w:val="00495AB9"/>
    <w:rsid w:val="00495C78"/>
    <w:rsid w:val="00495DBA"/>
    <w:rsid w:val="00495F75"/>
    <w:rsid w:val="00495F76"/>
    <w:rsid w:val="004965CF"/>
    <w:rsid w:val="00496797"/>
    <w:rsid w:val="00496A17"/>
    <w:rsid w:val="00496C45"/>
    <w:rsid w:val="00496E4D"/>
    <w:rsid w:val="0049700B"/>
    <w:rsid w:val="00497045"/>
    <w:rsid w:val="00497083"/>
    <w:rsid w:val="00497170"/>
    <w:rsid w:val="004973A9"/>
    <w:rsid w:val="004973ED"/>
    <w:rsid w:val="004974EA"/>
    <w:rsid w:val="00497B5A"/>
    <w:rsid w:val="00497CDD"/>
    <w:rsid w:val="00497DD5"/>
    <w:rsid w:val="00497F8B"/>
    <w:rsid w:val="00497FE5"/>
    <w:rsid w:val="004A019C"/>
    <w:rsid w:val="004A04F7"/>
    <w:rsid w:val="004A0715"/>
    <w:rsid w:val="004A0916"/>
    <w:rsid w:val="004A0A48"/>
    <w:rsid w:val="004A0A9B"/>
    <w:rsid w:val="004A0AE2"/>
    <w:rsid w:val="004A0BBA"/>
    <w:rsid w:val="004A0C2F"/>
    <w:rsid w:val="004A0EC2"/>
    <w:rsid w:val="004A0F8C"/>
    <w:rsid w:val="004A0FC0"/>
    <w:rsid w:val="004A1390"/>
    <w:rsid w:val="004A1582"/>
    <w:rsid w:val="004A17A9"/>
    <w:rsid w:val="004A1B39"/>
    <w:rsid w:val="004A1C20"/>
    <w:rsid w:val="004A1E8E"/>
    <w:rsid w:val="004A203E"/>
    <w:rsid w:val="004A2074"/>
    <w:rsid w:val="004A231A"/>
    <w:rsid w:val="004A2411"/>
    <w:rsid w:val="004A2892"/>
    <w:rsid w:val="004A2904"/>
    <w:rsid w:val="004A295D"/>
    <w:rsid w:val="004A2B69"/>
    <w:rsid w:val="004A2BB4"/>
    <w:rsid w:val="004A2CBA"/>
    <w:rsid w:val="004A2D2B"/>
    <w:rsid w:val="004A30E9"/>
    <w:rsid w:val="004A3147"/>
    <w:rsid w:val="004A336F"/>
    <w:rsid w:val="004A33A0"/>
    <w:rsid w:val="004A33F6"/>
    <w:rsid w:val="004A3461"/>
    <w:rsid w:val="004A3665"/>
    <w:rsid w:val="004A381E"/>
    <w:rsid w:val="004A38AA"/>
    <w:rsid w:val="004A3939"/>
    <w:rsid w:val="004A3D1E"/>
    <w:rsid w:val="004A3D73"/>
    <w:rsid w:val="004A41D5"/>
    <w:rsid w:val="004A41E9"/>
    <w:rsid w:val="004A457F"/>
    <w:rsid w:val="004A45B8"/>
    <w:rsid w:val="004A49C1"/>
    <w:rsid w:val="004A4BB4"/>
    <w:rsid w:val="004A4CBB"/>
    <w:rsid w:val="004A4D92"/>
    <w:rsid w:val="004A4E9E"/>
    <w:rsid w:val="004A4EB3"/>
    <w:rsid w:val="004A4F1B"/>
    <w:rsid w:val="004A4F28"/>
    <w:rsid w:val="004A5093"/>
    <w:rsid w:val="004A558A"/>
    <w:rsid w:val="004A56E9"/>
    <w:rsid w:val="004A59D3"/>
    <w:rsid w:val="004A5A01"/>
    <w:rsid w:val="004A5B86"/>
    <w:rsid w:val="004A5D85"/>
    <w:rsid w:val="004A5DDE"/>
    <w:rsid w:val="004A5E6E"/>
    <w:rsid w:val="004A5EF7"/>
    <w:rsid w:val="004A5FDB"/>
    <w:rsid w:val="004A60A2"/>
    <w:rsid w:val="004A61AC"/>
    <w:rsid w:val="004A65A9"/>
    <w:rsid w:val="004A6D4D"/>
    <w:rsid w:val="004A718F"/>
    <w:rsid w:val="004A77A0"/>
    <w:rsid w:val="004A7BEF"/>
    <w:rsid w:val="004A7E38"/>
    <w:rsid w:val="004B0120"/>
    <w:rsid w:val="004B020E"/>
    <w:rsid w:val="004B02D0"/>
    <w:rsid w:val="004B0522"/>
    <w:rsid w:val="004B09BC"/>
    <w:rsid w:val="004B0A09"/>
    <w:rsid w:val="004B0BB8"/>
    <w:rsid w:val="004B1005"/>
    <w:rsid w:val="004B11D7"/>
    <w:rsid w:val="004B1544"/>
    <w:rsid w:val="004B175E"/>
    <w:rsid w:val="004B19E9"/>
    <w:rsid w:val="004B1A2C"/>
    <w:rsid w:val="004B1A5B"/>
    <w:rsid w:val="004B1AAF"/>
    <w:rsid w:val="004B1B41"/>
    <w:rsid w:val="004B1B98"/>
    <w:rsid w:val="004B1CED"/>
    <w:rsid w:val="004B1DB1"/>
    <w:rsid w:val="004B1FAA"/>
    <w:rsid w:val="004B2178"/>
    <w:rsid w:val="004B2214"/>
    <w:rsid w:val="004B23F4"/>
    <w:rsid w:val="004B24CD"/>
    <w:rsid w:val="004B2825"/>
    <w:rsid w:val="004B2B51"/>
    <w:rsid w:val="004B2BD9"/>
    <w:rsid w:val="004B2CA6"/>
    <w:rsid w:val="004B2CFC"/>
    <w:rsid w:val="004B2D28"/>
    <w:rsid w:val="004B2D9E"/>
    <w:rsid w:val="004B300C"/>
    <w:rsid w:val="004B309F"/>
    <w:rsid w:val="004B3416"/>
    <w:rsid w:val="004B352C"/>
    <w:rsid w:val="004B36BF"/>
    <w:rsid w:val="004B37FF"/>
    <w:rsid w:val="004B3AA1"/>
    <w:rsid w:val="004B3B98"/>
    <w:rsid w:val="004B3BC8"/>
    <w:rsid w:val="004B3CF4"/>
    <w:rsid w:val="004B402B"/>
    <w:rsid w:val="004B407B"/>
    <w:rsid w:val="004B40EF"/>
    <w:rsid w:val="004B41A4"/>
    <w:rsid w:val="004B4541"/>
    <w:rsid w:val="004B4777"/>
    <w:rsid w:val="004B47BC"/>
    <w:rsid w:val="004B47D7"/>
    <w:rsid w:val="004B4A1B"/>
    <w:rsid w:val="004B4D22"/>
    <w:rsid w:val="004B4F13"/>
    <w:rsid w:val="004B4F64"/>
    <w:rsid w:val="004B52FE"/>
    <w:rsid w:val="004B548D"/>
    <w:rsid w:val="004B55EF"/>
    <w:rsid w:val="004B59D6"/>
    <w:rsid w:val="004B5A05"/>
    <w:rsid w:val="004B5B8A"/>
    <w:rsid w:val="004B5B91"/>
    <w:rsid w:val="004B5BEE"/>
    <w:rsid w:val="004B5C43"/>
    <w:rsid w:val="004B5CB2"/>
    <w:rsid w:val="004B64ED"/>
    <w:rsid w:val="004B6527"/>
    <w:rsid w:val="004B654B"/>
    <w:rsid w:val="004B6564"/>
    <w:rsid w:val="004B661E"/>
    <w:rsid w:val="004B6636"/>
    <w:rsid w:val="004B66DC"/>
    <w:rsid w:val="004B6734"/>
    <w:rsid w:val="004B68CE"/>
    <w:rsid w:val="004B6B66"/>
    <w:rsid w:val="004B6B86"/>
    <w:rsid w:val="004B6BDC"/>
    <w:rsid w:val="004B6E77"/>
    <w:rsid w:val="004B7115"/>
    <w:rsid w:val="004B714C"/>
    <w:rsid w:val="004B7178"/>
    <w:rsid w:val="004B71FD"/>
    <w:rsid w:val="004B7234"/>
    <w:rsid w:val="004B72C1"/>
    <w:rsid w:val="004B72D6"/>
    <w:rsid w:val="004B73FD"/>
    <w:rsid w:val="004B744C"/>
    <w:rsid w:val="004B74F4"/>
    <w:rsid w:val="004B7AA1"/>
    <w:rsid w:val="004B7D4D"/>
    <w:rsid w:val="004B7DDB"/>
    <w:rsid w:val="004C00CC"/>
    <w:rsid w:val="004C08D0"/>
    <w:rsid w:val="004C0935"/>
    <w:rsid w:val="004C0986"/>
    <w:rsid w:val="004C09ED"/>
    <w:rsid w:val="004C0BA0"/>
    <w:rsid w:val="004C0C2E"/>
    <w:rsid w:val="004C0EA7"/>
    <w:rsid w:val="004C0F09"/>
    <w:rsid w:val="004C0F63"/>
    <w:rsid w:val="004C112F"/>
    <w:rsid w:val="004C1260"/>
    <w:rsid w:val="004C12F0"/>
    <w:rsid w:val="004C13AB"/>
    <w:rsid w:val="004C164F"/>
    <w:rsid w:val="004C179F"/>
    <w:rsid w:val="004C18D0"/>
    <w:rsid w:val="004C1A20"/>
    <w:rsid w:val="004C1C9E"/>
    <w:rsid w:val="004C1CB0"/>
    <w:rsid w:val="004C1CED"/>
    <w:rsid w:val="004C20C8"/>
    <w:rsid w:val="004C2119"/>
    <w:rsid w:val="004C217E"/>
    <w:rsid w:val="004C237B"/>
    <w:rsid w:val="004C3053"/>
    <w:rsid w:val="004C3147"/>
    <w:rsid w:val="004C352B"/>
    <w:rsid w:val="004C3589"/>
    <w:rsid w:val="004C3646"/>
    <w:rsid w:val="004C3876"/>
    <w:rsid w:val="004C3883"/>
    <w:rsid w:val="004C398F"/>
    <w:rsid w:val="004C3A32"/>
    <w:rsid w:val="004C3A63"/>
    <w:rsid w:val="004C3C7C"/>
    <w:rsid w:val="004C3DB0"/>
    <w:rsid w:val="004C3E29"/>
    <w:rsid w:val="004C4312"/>
    <w:rsid w:val="004C43E9"/>
    <w:rsid w:val="004C47D7"/>
    <w:rsid w:val="004C48D7"/>
    <w:rsid w:val="004C4A3F"/>
    <w:rsid w:val="004C4A9B"/>
    <w:rsid w:val="004C4B0A"/>
    <w:rsid w:val="004C4F74"/>
    <w:rsid w:val="004C5334"/>
    <w:rsid w:val="004C5384"/>
    <w:rsid w:val="004C5576"/>
    <w:rsid w:val="004C5BD7"/>
    <w:rsid w:val="004C5DE2"/>
    <w:rsid w:val="004C5E0B"/>
    <w:rsid w:val="004C5E81"/>
    <w:rsid w:val="004C5F08"/>
    <w:rsid w:val="004C61F4"/>
    <w:rsid w:val="004C61FF"/>
    <w:rsid w:val="004C630D"/>
    <w:rsid w:val="004C637C"/>
    <w:rsid w:val="004C640C"/>
    <w:rsid w:val="004C65C3"/>
    <w:rsid w:val="004C684D"/>
    <w:rsid w:val="004C6C55"/>
    <w:rsid w:val="004C743D"/>
    <w:rsid w:val="004C757A"/>
    <w:rsid w:val="004C757C"/>
    <w:rsid w:val="004C7816"/>
    <w:rsid w:val="004C7D2A"/>
    <w:rsid w:val="004C7E13"/>
    <w:rsid w:val="004C7F37"/>
    <w:rsid w:val="004D062B"/>
    <w:rsid w:val="004D0C8C"/>
    <w:rsid w:val="004D0FB1"/>
    <w:rsid w:val="004D1396"/>
    <w:rsid w:val="004D1440"/>
    <w:rsid w:val="004D15A4"/>
    <w:rsid w:val="004D161D"/>
    <w:rsid w:val="004D185A"/>
    <w:rsid w:val="004D19A4"/>
    <w:rsid w:val="004D19CA"/>
    <w:rsid w:val="004D1AAB"/>
    <w:rsid w:val="004D1BA8"/>
    <w:rsid w:val="004D1BD2"/>
    <w:rsid w:val="004D21FD"/>
    <w:rsid w:val="004D2214"/>
    <w:rsid w:val="004D231F"/>
    <w:rsid w:val="004D2786"/>
    <w:rsid w:val="004D2AA5"/>
    <w:rsid w:val="004D2C93"/>
    <w:rsid w:val="004D2CA5"/>
    <w:rsid w:val="004D2E0F"/>
    <w:rsid w:val="004D322D"/>
    <w:rsid w:val="004D328F"/>
    <w:rsid w:val="004D32B3"/>
    <w:rsid w:val="004D32F9"/>
    <w:rsid w:val="004D36DA"/>
    <w:rsid w:val="004D373B"/>
    <w:rsid w:val="004D376F"/>
    <w:rsid w:val="004D386A"/>
    <w:rsid w:val="004D388C"/>
    <w:rsid w:val="004D38D8"/>
    <w:rsid w:val="004D3A4E"/>
    <w:rsid w:val="004D3AC9"/>
    <w:rsid w:val="004D3D86"/>
    <w:rsid w:val="004D40C1"/>
    <w:rsid w:val="004D4432"/>
    <w:rsid w:val="004D4435"/>
    <w:rsid w:val="004D4890"/>
    <w:rsid w:val="004D4BAA"/>
    <w:rsid w:val="004D4BAD"/>
    <w:rsid w:val="004D4FF1"/>
    <w:rsid w:val="004D5603"/>
    <w:rsid w:val="004D5F9C"/>
    <w:rsid w:val="004D5FF3"/>
    <w:rsid w:val="004D6099"/>
    <w:rsid w:val="004D60E7"/>
    <w:rsid w:val="004D6105"/>
    <w:rsid w:val="004D6225"/>
    <w:rsid w:val="004D6518"/>
    <w:rsid w:val="004D663E"/>
    <w:rsid w:val="004D666B"/>
    <w:rsid w:val="004D67B4"/>
    <w:rsid w:val="004D69A5"/>
    <w:rsid w:val="004D6ECB"/>
    <w:rsid w:val="004D7480"/>
    <w:rsid w:val="004D755E"/>
    <w:rsid w:val="004D75ED"/>
    <w:rsid w:val="004D7632"/>
    <w:rsid w:val="004D767F"/>
    <w:rsid w:val="004D77EE"/>
    <w:rsid w:val="004D78D3"/>
    <w:rsid w:val="004D7AFA"/>
    <w:rsid w:val="004D7E68"/>
    <w:rsid w:val="004D7F2F"/>
    <w:rsid w:val="004D7F4E"/>
    <w:rsid w:val="004E0203"/>
    <w:rsid w:val="004E021B"/>
    <w:rsid w:val="004E026F"/>
    <w:rsid w:val="004E0424"/>
    <w:rsid w:val="004E09C7"/>
    <w:rsid w:val="004E0ACE"/>
    <w:rsid w:val="004E0B54"/>
    <w:rsid w:val="004E0CE6"/>
    <w:rsid w:val="004E0F6D"/>
    <w:rsid w:val="004E11D3"/>
    <w:rsid w:val="004E1365"/>
    <w:rsid w:val="004E151B"/>
    <w:rsid w:val="004E1657"/>
    <w:rsid w:val="004E16A9"/>
    <w:rsid w:val="004E1809"/>
    <w:rsid w:val="004E1874"/>
    <w:rsid w:val="004E1AC3"/>
    <w:rsid w:val="004E1B86"/>
    <w:rsid w:val="004E1BB2"/>
    <w:rsid w:val="004E1D74"/>
    <w:rsid w:val="004E1E8A"/>
    <w:rsid w:val="004E1FAB"/>
    <w:rsid w:val="004E2336"/>
    <w:rsid w:val="004E2401"/>
    <w:rsid w:val="004E265E"/>
    <w:rsid w:val="004E26C8"/>
    <w:rsid w:val="004E2A8A"/>
    <w:rsid w:val="004E2ACE"/>
    <w:rsid w:val="004E2AFF"/>
    <w:rsid w:val="004E3761"/>
    <w:rsid w:val="004E3ADD"/>
    <w:rsid w:val="004E3D5F"/>
    <w:rsid w:val="004E3F90"/>
    <w:rsid w:val="004E3FC5"/>
    <w:rsid w:val="004E4143"/>
    <w:rsid w:val="004E4286"/>
    <w:rsid w:val="004E43B5"/>
    <w:rsid w:val="004E45C8"/>
    <w:rsid w:val="004E47C0"/>
    <w:rsid w:val="004E4CD3"/>
    <w:rsid w:val="004E505D"/>
    <w:rsid w:val="004E51F9"/>
    <w:rsid w:val="004E5536"/>
    <w:rsid w:val="004E5678"/>
    <w:rsid w:val="004E5A90"/>
    <w:rsid w:val="004E5B1A"/>
    <w:rsid w:val="004E5F94"/>
    <w:rsid w:val="004E60A6"/>
    <w:rsid w:val="004E615A"/>
    <w:rsid w:val="004E61D7"/>
    <w:rsid w:val="004E6350"/>
    <w:rsid w:val="004E6476"/>
    <w:rsid w:val="004E6E6F"/>
    <w:rsid w:val="004E6E80"/>
    <w:rsid w:val="004E6F14"/>
    <w:rsid w:val="004E7148"/>
    <w:rsid w:val="004E72BD"/>
    <w:rsid w:val="004E7718"/>
    <w:rsid w:val="004E798B"/>
    <w:rsid w:val="004E7A2C"/>
    <w:rsid w:val="004E7CBF"/>
    <w:rsid w:val="004F009D"/>
    <w:rsid w:val="004F02D3"/>
    <w:rsid w:val="004F036F"/>
    <w:rsid w:val="004F03C3"/>
    <w:rsid w:val="004F0457"/>
    <w:rsid w:val="004F068C"/>
    <w:rsid w:val="004F0830"/>
    <w:rsid w:val="004F0A84"/>
    <w:rsid w:val="004F0BD1"/>
    <w:rsid w:val="004F0C46"/>
    <w:rsid w:val="004F11AD"/>
    <w:rsid w:val="004F11E0"/>
    <w:rsid w:val="004F11E3"/>
    <w:rsid w:val="004F154F"/>
    <w:rsid w:val="004F15A3"/>
    <w:rsid w:val="004F16A7"/>
    <w:rsid w:val="004F176B"/>
    <w:rsid w:val="004F1800"/>
    <w:rsid w:val="004F1864"/>
    <w:rsid w:val="004F1A4C"/>
    <w:rsid w:val="004F1F3F"/>
    <w:rsid w:val="004F20C0"/>
    <w:rsid w:val="004F23BD"/>
    <w:rsid w:val="004F2578"/>
    <w:rsid w:val="004F2648"/>
    <w:rsid w:val="004F267F"/>
    <w:rsid w:val="004F2779"/>
    <w:rsid w:val="004F2909"/>
    <w:rsid w:val="004F2A93"/>
    <w:rsid w:val="004F2B7C"/>
    <w:rsid w:val="004F2D1C"/>
    <w:rsid w:val="004F2EF3"/>
    <w:rsid w:val="004F33F7"/>
    <w:rsid w:val="004F3423"/>
    <w:rsid w:val="004F3480"/>
    <w:rsid w:val="004F373A"/>
    <w:rsid w:val="004F3AD0"/>
    <w:rsid w:val="004F3C1C"/>
    <w:rsid w:val="004F42BB"/>
    <w:rsid w:val="004F42BE"/>
    <w:rsid w:val="004F4612"/>
    <w:rsid w:val="004F4827"/>
    <w:rsid w:val="004F4E28"/>
    <w:rsid w:val="004F4EE9"/>
    <w:rsid w:val="004F4FA8"/>
    <w:rsid w:val="004F5294"/>
    <w:rsid w:val="004F5302"/>
    <w:rsid w:val="004F53C6"/>
    <w:rsid w:val="004F5469"/>
    <w:rsid w:val="004F5488"/>
    <w:rsid w:val="004F5514"/>
    <w:rsid w:val="004F575A"/>
    <w:rsid w:val="004F57D8"/>
    <w:rsid w:val="004F5920"/>
    <w:rsid w:val="004F5F23"/>
    <w:rsid w:val="004F5FB3"/>
    <w:rsid w:val="004F6205"/>
    <w:rsid w:val="004F62CB"/>
    <w:rsid w:val="004F672F"/>
    <w:rsid w:val="004F6799"/>
    <w:rsid w:val="004F686D"/>
    <w:rsid w:val="004F68B8"/>
    <w:rsid w:val="004F6908"/>
    <w:rsid w:val="004F6940"/>
    <w:rsid w:val="004F6DD3"/>
    <w:rsid w:val="004F7244"/>
    <w:rsid w:val="004F73BC"/>
    <w:rsid w:val="004F7495"/>
    <w:rsid w:val="004F74B8"/>
    <w:rsid w:val="004F74EE"/>
    <w:rsid w:val="004F7986"/>
    <w:rsid w:val="004F7D9E"/>
    <w:rsid w:val="004F7E41"/>
    <w:rsid w:val="005000B1"/>
    <w:rsid w:val="005001BE"/>
    <w:rsid w:val="0050024A"/>
    <w:rsid w:val="005002CB"/>
    <w:rsid w:val="005003F1"/>
    <w:rsid w:val="00500463"/>
    <w:rsid w:val="005004FD"/>
    <w:rsid w:val="0050064D"/>
    <w:rsid w:val="00500676"/>
    <w:rsid w:val="005006C6"/>
    <w:rsid w:val="0050083A"/>
    <w:rsid w:val="00500CBF"/>
    <w:rsid w:val="00500DC3"/>
    <w:rsid w:val="00500E20"/>
    <w:rsid w:val="00500FB2"/>
    <w:rsid w:val="0050110E"/>
    <w:rsid w:val="0050115E"/>
    <w:rsid w:val="0050118B"/>
    <w:rsid w:val="00501191"/>
    <w:rsid w:val="00501216"/>
    <w:rsid w:val="00501452"/>
    <w:rsid w:val="00501477"/>
    <w:rsid w:val="0050157D"/>
    <w:rsid w:val="005016A7"/>
    <w:rsid w:val="005018A2"/>
    <w:rsid w:val="00501AAF"/>
    <w:rsid w:val="00501EDC"/>
    <w:rsid w:val="005024DF"/>
    <w:rsid w:val="00502685"/>
    <w:rsid w:val="005027B6"/>
    <w:rsid w:val="00502AB8"/>
    <w:rsid w:val="00502C28"/>
    <w:rsid w:val="00503109"/>
    <w:rsid w:val="00503173"/>
    <w:rsid w:val="00503322"/>
    <w:rsid w:val="00503536"/>
    <w:rsid w:val="00503703"/>
    <w:rsid w:val="00503CA5"/>
    <w:rsid w:val="00503CDE"/>
    <w:rsid w:val="00503D04"/>
    <w:rsid w:val="00503DBE"/>
    <w:rsid w:val="0050427F"/>
    <w:rsid w:val="00504410"/>
    <w:rsid w:val="00504673"/>
    <w:rsid w:val="00504798"/>
    <w:rsid w:val="00504A6A"/>
    <w:rsid w:val="00504BF2"/>
    <w:rsid w:val="00504D02"/>
    <w:rsid w:val="00504DDB"/>
    <w:rsid w:val="00504FA9"/>
    <w:rsid w:val="0050523C"/>
    <w:rsid w:val="00505481"/>
    <w:rsid w:val="00505578"/>
    <w:rsid w:val="0050573E"/>
    <w:rsid w:val="00505800"/>
    <w:rsid w:val="005058DD"/>
    <w:rsid w:val="005059AC"/>
    <w:rsid w:val="00505A4A"/>
    <w:rsid w:val="00505B12"/>
    <w:rsid w:val="00505C61"/>
    <w:rsid w:val="00505CB1"/>
    <w:rsid w:val="00505CFE"/>
    <w:rsid w:val="005062BC"/>
    <w:rsid w:val="00506326"/>
    <w:rsid w:val="00506363"/>
    <w:rsid w:val="005066DF"/>
    <w:rsid w:val="00506786"/>
    <w:rsid w:val="0050678C"/>
    <w:rsid w:val="005067A1"/>
    <w:rsid w:val="005068DD"/>
    <w:rsid w:val="00506BAC"/>
    <w:rsid w:val="00507011"/>
    <w:rsid w:val="005070DB"/>
    <w:rsid w:val="005075B9"/>
    <w:rsid w:val="0050795C"/>
    <w:rsid w:val="0050798F"/>
    <w:rsid w:val="00507ADF"/>
    <w:rsid w:val="00507CC9"/>
    <w:rsid w:val="00507D00"/>
    <w:rsid w:val="00507DD5"/>
    <w:rsid w:val="00507ECC"/>
    <w:rsid w:val="0051016F"/>
    <w:rsid w:val="00510625"/>
    <w:rsid w:val="005109E2"/>
    <w:rsid w:val="00510F0A"/>
    <w:rsid w:val="00510F55"/>
    <w:rsid w:val="00511142"/>
    <w:rsid w:val="00511161"/>
    <w:rsid w:val="005111EB"/>
    <w:rsid w:val="00511470"/>
    <w:rsid w:val="005115BA"/>
    <w:rsid w:val="0051160B"/>
    <w:rsid w:val="005116AB"/>
    <w:rsid w:val="005117AE"/>
    <w:rsid w:val="00511803"/>
    <w:rsid w:val="00511B8C"/>
    <w:rsid w:val="00511C2B"/>
    <w:rsid w:val="00511CD0"/>
    <w:rsid w:val="00511D7E"/>
    <w:rsid w:val="00511DAA"/>
    <w:rsid w:val="00511EBC"/>
    <w:rsid w:val="00511FC9"/>
    <w:rsid w:val="005120C1"/>
    <w:rsid w:val="00512362"/>
    <w:rsid w:val="00512580"/>
    <w:rsid w:val="00512631"/>
    <w:rsid w:val="00512680"/>
    <w:rsid w:val="00512973"/>
    <w:rsid w:val="0051297A"/>
    <w:rsid w:val="005129E5"/>
    <w:rsid w:val="00512A90"/>
    <w:rsid w:val="00512B7A"/>
    <w:rsid w:val="00512C18"/>
    <w:rsid w:val="00512E49"/>
    <w:rsid w:val="00512EF7"/>
    <w:rsid w:val="0051335D"/>
    <w:rsid w:val="00513495"/>
    <w:rsid w:val="005136FA"/>
    <w:rsid w:val="005137E6"/>
    <w:rsid w:val="005137E7"/>
    <w:rsid w:val="0051386B"/>
    <w:rsid w:val="00513889"/>
    <w:rsid w:val="005138A6"/>
    <w:rsid w:val="005138E6"/>
    <w:rsid w:val="00513C3F"/>
    <w:rsid w:val="00513CAE"/>
    <w:rsid w:val="00513CB9"/>
    <w:rsid w:val="0051400D"/>
    <w:rsid w:val="00514024"/>
    <w:rsid w:val="005141EE"/>
    <w:rsid w:val="0051427D"/>
    <w:rsid w:val="00514603"/>
    <w:rsid w:val="00514A58"/>
    <w:rsid w:val="00514AD2"/>
    <w:rsid w:val="00514D1E"/>
    <w:rsid w:val="005150AC"/>
    <w:rsid w:val="00515264"/>
    <w:rsid w:val="00515322"/>
    <w:rsid w:val="005154FD"/>
    <w:rsid w:val="00515614"/>
    <w:rsid w:val="00515671"/>
    <w:rsid w:val="005158B5"/>
    <w:rsid w:val="0051599B"/>
    <w:rsid w:val="005159A5"/>
    <w:rsid w:val="005159E5"/>
    <w:rsid w:val="00515E39"/>
    <w:rsid w:val="0051674F"/>
    <w:rsid w:val="00516B86"/>
    <w:rsid w:val="00516D8D"/>
    <w:rsid w:val="005172FB"/>
    <w:rsid w:val="00517332"/>
    <w:rsid w:val="00517727"/>
    <w:rsid w:val="005178F1"/>
    <w:rsid w:val="00517A94"/>
    <w:rsid w:val="00517CD2"/>
    <w:rsid w:val="00517E56"/>
    <w:rsid w:val="0052003A"/>
    <w:rsid w:val="00520081"/>
    <w:rsid w:val="005205D9"/>
    <w:rsid w:val="00520623"/>
    <w:rsid w:val="00520726"/>
    <w:rsid w:val="00520874"/>
    <w:rsid w:val="00520C30"/>
    <w:rsid w:val="00520CBD"/>
    <w:rsid w:val="00520EA9"/>
    <w:rsid w:val="00520FAF"/>
    <w:rsid w:val="0052104A"/>
    <w:rsid w:val="00521083"/>
    <w:rsid w:val="00521162"/>
    <w:rsid w:val="005211B7"/>
    <w:rsid w:val="005212EE"/>
    <w:rsid w:val="005212F5"/>
    <w:rsid w:val="0052160D"/>
    <w:rsid w:val="00521694"/>
    <w:rsid w:val="005219BE"/>
    <w:rsid w:val="00521C56"/>
    <w:rsid w:val="00521CC8"/>
    <w:rsid w:val="00521DF9"/>
    <w:rsid w:val="00521F32"/>
    <w:rsid w:val="0052205B"/>
    <w:rsid w:val="005220C5"/>
    <w:rsid w:val="005220DF"/>
    <w:rsid w:val="00522237"/>
    <w:rsid w:val="005222BA"/>
    <w:rsid w:val="0052248B"/>
    <w:rsid w:val="005224E6"/>
    <w:rsid w:val="00522607"/>
    <w:rsid w:val="00522ADA"/>
    <w:rsid w:val="00522AEC"/>
    <w:rsid w:val="00522BE6"/>
    <w:rsid w:val="00522CA8"/>
    <w:rsid w:val="00522CE0"/>
    <w:rsid w:val="00522F25"/>
    <w:rsid w:val="00522FB0"/>
    <w:rsid w:val="00523284"/>
    <w:rsid w:val="00523409"/>
    <w:rsid w:val="00523845"/>
    <w:rsid w:val="00523C76"/>
    <w:rsid w:val="00523D2D"/>
    <w:rsid w:val="00523E1A"/>
    <w:rsid w:val="00523E22"/>
    <w:rsid w:val="00523F00"/>
    <w:rsid w:val="005240A7"/>
    <w:rsid w:val="005245AE"/>
    <w:rsid w:val="00524637"/>
    <w:rsid w:val="005246E0"/>
    <w:rsid w:val="005247AB"/>
    <w:rsid w:val="005249B1"/>
    <w:rsid w:val="00524B80"/>
    <w:rsid w:val="00524D13"/>
    <w:rsid w:val="00524F6E"/>
    <w:rsid w:val="0052507A"/>
    <w:rsid w:val="00525161"/>
    <w:rsid w:val="00525177"/>
    <w:rsid w:val="0052522D"/>
    <w:rsid w:val="0052527F"/>
    <w:rsid w:val="0052535A"/>
    <w:rsid w:val="00525508"/>
    <w:rsid w:val="00525550"/>
    <w:rsid w:val="005258FE"/>
    <w:rsid w:val="005259BA"/>
    <w:rsid w:val="00526205"/>
    <w:rsid w:val="005262DF"/>
    <w:rsid w:val="0052647E"/>
    <w:rsid w:val="00526521"/>
    <w:rsid w:val="005266BA"/>
    <w:rsid w:val="0052670E"/>
    <w:rsid w:val="005268D9"/>
    <w:rsid w:val="00526911"/>
    <w:rsid w:val="00526940"/>
    <w:rsid w:val="00526B3D"/>
    <w:rsid w:val="00526D22"/>
    <w:rsid w:val="00526D4D"/>
    <w:rsid w:val="00526DCB"/>
    <w:rsid w:val="00526EE4"/>
    <w:rsid w:val="00526EE7"/>
    <w:rsid w:val="00527159"/>
    <w:rsid w:val="0052734A"/>
    <w:rsid w:val="0052736C"/>
    <w:rsid w:val="0052756D"/>
    <w:rsid w:val="005277A5"/>
    <w:rsid w:val="00527935"/>
    <w:rsid w:val="005279EC"/>
    <w:rsid w:val="00527B0D"/>
    <w:rsid w:val="00527B0F"/>
    <w:rsid w:val="00527CFC"/>
    <w:rsid w:val="00527FB1"/>
    <w:rsid w:val="00527FD0"/>
    <w:rsid w:val="005305F6"/>
    <w:rsid w:val="00530A2A"/>
    <w:rsid w:val="00530A6E"/>
    <w:rsid w:val="00530B94"/>
    <w:rsid w:val="00530CD6"/>
    <w:rsid w:val="00530ED8"/>
    <w:rsid w:val="00531513"/>
    <w:rsid w:val="00531615"/>
    <w:rsid w:val="00531635"/>
    <w:rsid w:val="0053173E"/>
    <w:rsid w:val="00531872"/>
    <w:rsid w:val="0053191E"/>
    <w:rsid w:val="005319D6"/>
    <w:rsid w:val="00531D01"/>
    <w:rsid w:val="00531D8F"/>
    <w:rsid w:val="00531F14"/>
    <w:rsid w:val="00531F76"/>
    <w:rsid w:val="005322F7"/>
    <w:rsid w:val="00532315"/>
    <w:rsid w:val="005324CB"/>
    <w:rsid w:val="00532B92"/>
    <w:rsid w:val="00532BA8"/>
    <w:rsid w:val="00532BDA"/>
    <w:rsid w:val="00532EAE"/>
    <w:rsid w:val="00532F95"/>
    <w:rsid w:val="00532FBD"/>
    <w:rsid w:val="0053310E"/>
    <w:rsid w:val="005335B8"/>
    <w:rsid w:val="005335C8"/>
    <w:rsid w:val="00533727"/>
    <w:rsid w:val="00533732"/>
    <w:rsid w:val="0053383D"/>
    <w:rsid w:val="00533951"/>
    <w:rsid w:val="00533C95"/>
    <w:rsid w:val="00533D25"/>
    <w:rsid w:val="00533E74"/>
    <w:rsid w:val="00534015"/>
    <w:rsid w:val="0053430D"/>
    <w:rsid w:val="00534A29"/>
    <w:rsid w:val="00534C16"/>
    <w:rsid w:val="00534DE2"/>
    <w:rsid w:val="00535115"/>
    <w:rsid w:val="0053511D"/>
    <w:rsid w:val="0053549A"/>
    <w:rsid w:val="005354B2"/>
    <w:rsid w:val="005356B7"/>
    <w:rsid w:val="00535893"/>
    <w:rsid w:val="00535B02"/>
    <w:rsid w:val="00535BE0"/>
    <w:rsid w:val="005362F8"/>
    <w:rsid w:val="005364EF"/>
    <w:rsid w:val="005364FC"/>
    <w:rsid w:val="00536597"/>
    <w:rsid w:val="005368DA"/>
    <w:rsid w:val="00536903"/>
    <w:rsid w:val="00536B96"/>
    <w:rsid w:val="00536C5D"/>
    <w:rsid w:val="00537111"/>
    <w:rsid w:val="00537AB2"/>
    <w:rsid w:val="00537BC5"/>
    <w:rsid w:val="00537BE2"/>
    <w:rsid w:val="00537E57"/>
    <w:rsid w:val="00537F06"/>
    <w:rsid w:val="005400E2"/>
    <w:rsid w:val="00540618"/>
    <w:rsid w:val="0054072B"/>
    <w:rsid w:val="0054098A"/>
    <w:rsid w:val="00540A24"/>
    <w:rsid w:val="00540ABE"/>
    <w:rsid w:val="00540C4E"/>
    <w:rsid w:val="00540EA7"/>
    <w:rsid w:val="00540F49"/>
    <w:rsid w:val="00541303"/>
    <w:rsid w:val="00541319"/>
    <w:rsid w:val="005413D1"/>
    <w:rsid w:val="005414E2"/>
    <w:rsid w:val="00541574"/>
    <w:rsid w:val="005415FB"/>
    <w:rsid w:val="00541BFE"/>
    <w:rsid w:val="00541C93"/>
    <w:rsid w:val="00541C96"/>
    <w:rsid w:val="00541E87"/>
    <w:rsid w:val="00541FE9"/>
    <w:rsid w:val="005420DC"/>
    <w:rsid w:val="0054212D"/>
    <w:rsid w:val="00542445"/>
    <w:rsid w:val="005424BE"/>
    <w:rsid w:val="005425BA"/>
    <w:rsid w:val="005426FA"/>
    <w:rsid w:val="00542D18"/>
    <w:rsid w:val="00542E49"/>
    <w:rsid w:val="00542F59"/>
    <w:rsid w:val="0054326B"/>
    <w:rsid w:val="00543347"/>
    <w:rsid w:val="00543381"/>
    <w:rsid w:val="005435EB"/>
    <w:rsid w:val="00543880"/>
    <w:rsid w:val="00543891"/>
    <w:rsid w:val="00543974"/>
    <w:rsid w:val="00543B47"/>
    <w:rsid w:val="00543E22"/>
    <w:rsid w:val="00543EDF"/>
    <w:rsid w:val="00543F6D"/>
    <w:rsid w:val="005440BA"/>
    <w:rsid w:val="0054417A"/>
    <w:rsid w:val="00544210"/>
    <w:rsid w:val="00544477"/>
    <w:rsid w:val="005447C8"/>
    <w:rsid w:val="00544991"/>
    <w:rsid w:val="00544B1E"/>
    <w:rsid w:val="00544B7B"/>
    <w:rsid w:val="00544BC2"/>
    <w:rsid w:val="00544C2B"/>
    <w:rsid w:val="00544D44"/>
    <w:rsid w:val="00544FE7"/>
    <w:rsid w:val="00545106"/>
    <w:rsid w:val="005452B1"/>
    <w:rsid w:val="00545342"/>
    <w:rsid w:val="005454C9"/>
    <w:rsid w:val="0054553E"/>
    <w:rsid w:val="00545981"/>
    <w:rsid w:val="00545A2D"/>
    <w:rsid w:val="00545B0B"/>
    <w:rsid w:val="00545B0D"/>
    <w:rsid w:val="00545F26"/>
    <w:rsid w:val="00545F56"/>
    <w:rsid w:val="005460BB"/>
    <w:rsid w:val="005461D1"/>
    <w:rsid w:val="00546356"/>
    <w:rsid w:val="00546723"/>
    <w:rsid w:val="00546896"/>
    <w:rsid w:val="00546963"/>
    <w:rsid w:val="005469E3"/>
    <w:rsid w:val="00546A71"/>
    <w:rsid w:val="00546BFE"/>
    <w:rsid w:val="00546DDF"/>
    <w:rsid w:val="00547225"/>
    <w:rsid w:val="005472F5"/>
    <w:rsid w:val="005473F0"/>
    <w:rsid w:val="00547882"/>
    <w:rsid w:val="00547EA6"/>
    <w:rsid w:val="00547FAA"/>
    <w:rsid w:val="00550287"/>
    <w:rsid w:val="005505ED"/>
    <w:rsid w:val="005506CF"/>
    <w:rsid w:val="005508F0"/>
    <w:rsid w:val="005508F7"/>
    <w:rsid w:val="005510D0"/>
    <w:rsid w:val="005514D6"/>
    <w:rsid w:val="00551504"/>
    <w:rsid w:val="005515A5"/>
    <w:rsid w:val="005517BE"/>
    <w:rsid w:val="0055206E"/>
    <w:rsid w:val="005520F4"/>
    <w:rsid w:val="005521DA"/>
    <w:rsid w:val="005521F3"/>
    <w:rsid w:val="00552374"/>
    <w:rsid w:val="00552422"/>
    <w:rsid w:val="00552440"/>
    <w:rsid w:val="0055264C"/>
    <w:rsid w:val="0055265A"/>
    <w:rsid w:val="00552AC5"/>
    <w:rsid w:val="00552F96"/>
    <w:rsid w:val="0055308F"/>
    <w:rsid w:val="0055315B"/>
    <w:rsid w:val="00553231"/>
    <w:rsid w:val="0055329D"/>
    <w:rsid w:val="005536CF"/>
    <w:rsid w:val="005538A1"/>
    <w:rsid w:val="005538D7"/>
    <w:rsid w:val="00553B27"/>
    <w:rsid w:val="00553CB2"/>
    <w:rsid w:val="00553FCB"/>
    <w:rsid w:val="00554168"/>
    <w:rsid w:val="0055464C"/>
    <w:rsid w:val="005548EC"/>
    <w:rsid w:val="00554A52"/>
    <w:rsid w:val="00554BC2"/>
    <w:rsid w:val="00554EB5"/>
    <w:rsid w:val="00554EC2"/>
    <w:rsid w:val="00554F7F"/>
    <w:rsid w:val="0055513C"/>
    <w:rsid w:val="005552D4"/>
    <w:rsid w:val="005553F0"/>
    <w:rsid w:val="005555C9"/>
    <w:rsid w:val="005557E4"/>
    <w:rsid w:val="0055585B"/>
    <w:rsid w:val="00555D63"/>
    <w:rsid w:val="00555D76"/>
    <w:rsid w:val="00555E9B"/>
    <w:rsid w:val="00556006"/>
    <w:rsid w:val="00556133"/>
    <w:rsid w:val="005561AB"/>
    <w:rsid w:val="00556206"/>
    <w:rsid w:val="005562A3"/>
    <w:rsid w:val="0055630A"/>
    <w:rsid w:val="005563AF"/>
    <w:rsid w:val="0055660B"/>
    <w:rsid w:val="005567EC"/>
    <w:rsid w:val="00556B66"/>
    <w:rsid w:val="00556CF2"/>
    <w:rsid w:val="00556D04"/>
    <w:rsid w:val="00556D5C"/>
    <w:rsid w:val="00556E1B"/>
    <w:rsid w:val="00557249"/>
    <w:rsid w:val="00557430"/>
    <w:rsid w:val="005575F9"/>
    <w:rsid w:val="00557647"/>
    <w:rsid w:val="00557933"/>
    <w:rsid w:val="00557AC1"/>
    <w:rsid w:val="00557E53"/>
    <w:rsid w:val="00560336"/>
    <w:rsid w:val="00560442"/>
    <w:rsid w:val="00560519"/>
    <w:rsid w:val="005605B3"/>
    <w:rsid w:val="0056093F"/>
    <w:rsid w:val="00561279"/>
    <w:rsid w:val="005618A6"/>
    <w:rsid w:val="00561B63"/>
    <w:rsid w:val="00561BA6"/>
    <w:rsid w:val="00561C2E"/>
    <w:rsid w:val="00561CC3"/>
    <w:rsid w:val="00561D33"/>
    <w:rsid w:val="005621E6"/>
    <w:rsid w:val="0056229B"/>
    <w:rsid w:val="005623D7"/>
    <w:rsid w:val="005624BF"/>
    <w:rsid w:val="005625BB"/>
    <w:rsid w:val="00562727"/>
    <w:rsid w:val="005627C1"/>
    <w:rsid w:val="005628AE"/>
    <w:rsid w:val="00562B12"/>
    <w:rsid w:val="00562FFF"/>
    <w:rsid w:val="005630F8"/>
    <w:rsid w:val="005632AB"/>
    <w:rsid w:val="005632EA"/>
    <w:rsid w:val="00563592"/>
    <w:rsid w:val="00563634"/>
    <w:rsid w:val="00563A83"/>
    <w:rsid w:val="00563C7A"/>
    <w:rsid w:val="00563C8C"/>
    <w:rsid w:val="00563CDE"/>
    <w:rsid w:val="00563D12"/>
    <w:rsid w:val="00563F5B"/>
    <w:rsid w:val="005640AA"/>
    <w:rsid w:val="00564240"/>
    <w:rsid w:val="00564337"/>
    <w:rsid w:val="005643B6"/>
    <w:rsid w:val="00564640"/>
    <w:rsid w:val="005646EE"/>
    <w:rsid w:val="005647D5"/>
    <w:rsid w:val="00564BA8"/>
    <w:rsid w:val="00564C05"/>
    <w:rsid w:val="005654BA"/>
    <w:rsid w:val="0056572D"/>
    <w:rsid w:val="005657C4"/>
    <w:rsid w:val="00565873"/>
    <w:rsid w:val="00565EF1"/>
    <w:rsid w:val="0056621D"/>
    <w:rsid w:val="005662B9"/>
    <w:rsid w:val="00566475"/>
    <w:rsid w:val="005664F0"/>
    <w:rsid w:val="005666F2"/>
    <w:rsid w:val="00566D98"/>
    <w:rsid w:val="00566F3E"/>
    <w:rsid w:val="0056734D"/>
    <w:rsid w:val="00567495"/>
    <w:rsid w:val="0056764B"/>
    <w:rsid w:val="005677DC"/>
    <w:rsid w:val="0056782A"/>
    <w:rsid w:val="005678DE"/>
    <w:rsid w:val="00567BB8"/>
    <w:rsid w:val="00567C67"/>
    <w:rsid w:val="00567CB3"/>
    <w:rsid w:val="00567DA0"/>
    <w:rsid w:val="00567FEC"/>
    <w:rsid w:val="00570043"/>
    <w:rsid w:val="005701E8"/>
    <w:rsid w:val="005703DB"/>
    <w:rsid w:val="00570438"/>
    <w:rsid w:val="005707EA"/>
    <w:rsid w:val="00570A03"/>
    <w:rsid w:val="00570B89"/>
    <w:rsid w:val="00570C36"/>
    <w:rsid w:val="00570CFB"/>
    <w:rsid w:val="00570DB6"/>
    <w:rsid w:val="00570F3F"/>
    <w:rsid w:val="00571497"/>
    <w:rsid w:val="005714A2"/>
    <w:rsid w:val="0057153C"/>
    <w:rsid w:val="005715B6"/>
    <w:rsid w:val="0057164D"/>
    <w:rsid w:val="00571690"/>
    <w:rsid w:val="00571916"/>
    <w:rsid w:val="00571B22"/>
    <w:rsid w:val="00571B96"/>
    <w:rsid w:val="00571EA9"/>
    <w:rsid w:val="00571F55"/>
    <w:rsid w:val="00572029"/>
    <w:rsid w:val="0057205D"/>
    <w:rsid w:val="005720B6"/>
    <w:rsid w:val="00572117"/>
    <w:rsid w:val="0057291C"/>
    <w:rsid w:val="005730AD"/>
    <w:rsid w:val="005735CA"/>
    <w:rsid w:val="005736D2"/>
    <w:rsid w:val="005738A4"/>
    <w:rsid w:val="005738F0"/>
    <w:rsid w:val="00573AE5"/>
    <w:rsid w:val="00573AEB"/>
    <w:rsid w:val="00573B97"/>
    <w:rsid w:val="00573EE4"/>
    <w:rsid w:val="00574143"/>
    <w:rsid w:val="00574275"/>
    <w:rsid w:val="005744BC"/>
    <w:rsid w:val="0057474D"/>
    <w:rsid w:val="0057499F"/>
    <w:rsid w:val="00574BFE"/>
    <w:rsid w:val="00574E59"/>
    <w:rsid w:val="00574FBB"/>
    <w:rsid w:val="005751CB"/>
    <w:rsid w:val="0057527A"/>
    <w:rsid w:val="005752F0"/>
    <w:rsid w:val="00575523"/>
    <w:rsid w:val="00575931"/>
    <w:rsid w:val="00575B20"/>
    <w:rsid w:val="00575DA4"/>
    <w:rsid w:val="00575DEB"/>
    <w:rsid w:val="00575EBE"/>
    <w:rsid w:val="00575F40"/>
    <w:rsid w:val="0057644A"/>
    <w:rsid w:val="0057669F"/>
    <w:rsid w:val="00576877"/>
    <w:rsid w:val="00576B31"/>
    <w:rsid w:val="00576BC0"/>
    <w:rsid w:val="00576C3B"/>
    <w:rsid w:val="00576ECE"/>
    <w:rsid w:val="00576F15"/>
    <w:rsid w:val="00576FA5"/>
    <w:rsid w:val="0057700E"/>
    <w:rsid w:val="005770EE"/>
    <w:rsid w:val="005773FF"/>
    <w:rsid w:val="005774C1"/>
    <w:rsid w:val="00577556"/>
    <w:rsid w:val="00577563"/>
    <w:rsid w:val="00577744"/>
    <w:rsid w:val="005778A9"/>
    <w:rsid w:val="00577A6C"/>
    <w:rsid w:val="00577B5B"/>
    <w:rsid w:val="00577E76"/>
    <w:rsid w:val="00580334"/>
    <w:rsid w:val="0058042A"/>
    <w:rsid w:val="005808E8"/>
    <w:rsid w:val="0058091A"/>
    <w:rsid w:val="00580C61"/>
    <w:rsid w:val="00580D6B"/>
    <w:rsid w:val="00580D83"/>
    <w:rsid w:val="00580EE6"/>
    <w:rsid w:val="0058116C"/>
    <w:rsid w:val="0058117C"/>
    <w:rsid w:val="0058129D"/>
    <w:rsid w:val="0058144A"/>
    <w:rsid w:val="005816D4"/>
    <w:rsid w:val="0058187A"/>
    <w:rsid w:val="00581A93"/>
    <w:rsid w:val="00581CEF"/>
    <w:rsid w:val="00581D7B"/>
    <w:rsid w:val="00581E1A"/>
    <w:rsid w:val="00582200"/>
    <w:rsid w:val="0058249E"/>
    <w:rsid w:val="00582AB5"/>
    <w:rsid w:val="00582C9C"/>
    <w:rsid w:val="00582D3D"/>
    <w:rsid w:val="00582E94"/>
    <w:rsid w:val="00582F20"/>
    <w:rsid w:val="00582FF6"/>
    <w:rsid w:val="00583296"/>
    <w:rsid w:val="0058342F"/>
    <w:rsid w:val="00583869"/>
    <w:rsid w:val="00583C03"/>
    <w:rsid w:val="00583F8F"/>
    <w:rsid w:val="005840BB"/>
    <w:rsid w:val="00584486"/>
    <w:rsid w:val="005848EC"/>
    <w:rsid w:val="005849D8"/>
    <w:rsid w:val="00584C50"/>
    <w:rsid w:val="00584D8F"/>
    <w:rsid w:val="00584EBA"/>
    <w:rsid w:val="0058516C"/>
    <w:rsid w:val="0058524E"/>
    <w:rsid w:val="0058529C"/>
    <w:rsid w:val="005856AF"/>
    <w:rsid w:val="00585711"/>
    <w:rsid w:val="00585A74"/>
    <w:rsid w:val="00585C04"/>
    <w:rsid w:val="00585CB9"/>
    <w:rsid w:val="005860A4"/>
    <w:rsid w:val="005861B5"/>
    <w:rsid w:val="005862AB"/>
    <w:rsid w:val="00586718"/>
    <w:rsid w:val="005868A9"/>
    <w:rsid w:val="005868CA"/>
    <w:rsid w:val="005868F1"/>
    <w:rsid w:val="00586AF7"/>
    <w:rsid w:val="00586E97"/>
    <w:rsid w:val="005870C7"/>
    <w:rsid w:val="00587173"/>
    <w:rsid w:val="0058745D"/>
    <w:rsid w:val="005874BF"/>
    <w:rsid w:val="005875BA"/>
    <w:rsid w:val="00587A4A"/>
    <w:rsid w:val="00587A69"/>
    <w:rsid w:val="00587C2C"/>
    <w:rsid w:val="00587CC0"/>
    <w:rsid w:val="00587D5E"/>
    <w:rsid w:val="00587D70"/>
    <w:rsid w:val="005901A5"/>
    <w:rsid w:val="0059035E"/>
    <w:rsid w:val="005903B7"/>
    <w:rsid w:val="005906FD"/>
    <w:rsid w:val="005907A0"/>
    <w:rsid w:val="00590977"/>
    <w:rsid w:val="00590A86"/>
    <w:rsid w:val="00590C83"/>
    <w:rsid w:val="0059122B"/>
    <w:rsid w:val="005912E0"/>
    <w:rsid w:val="0059152E"/>
    <w:rsid w:val="00591B7D"/>
    <w:rsid w:val="00591EBC"/>
    <w:rsid w:val="00592585"/>
    <w:rsid w:val="005925DA"/>
    <w:rsid w:val="00592696"/>
    <w:rsid w:val="0059276D"/>
    <w:rsid w:val="005928A3"/>
    <w:rsid w:val="00592A41"/>
    <w:rsid w:val="00592AE6"/>
    <w:rsid w:val="00592BA9"/>
    <w:rsid w:val="0059320A"/>
    <w:rsid w:val="00593657"/>
    <w:rsid w:val="005936C1"/>
    <w:rsid w:val="0059384B"/>
    <w:rsid w:val="00593C01"/>
    <w:rsid w:val="0059434B"/>
    <w:rsid w:val="005944CE"/>
    <w:rsid w:val="00594593"/>
    <w:rsid w:val="00594651"/>
    <w:rsid w:val="00594792"/>
    <w:rsid w:val="005947E0"/>
    <w:rsid w:val="00594A87"/>
    <w:rsid w:val="00594C38"/>
    <w:rsid w:val="00594D3E"/>
    <w:rsid w:val="005950DA"/>
    <w:rsid w:val="00595165"/>
    <w:rsid w:val="0059520C"/>
    <w:rsid w:val="00595261"/>
    <w:rsid w:val="0059545A"/>
    <w:rsid w:val="005955C0"/>
    <w:rsid w:val="0059575E"/>
    <w:rsid w:val="0059576B"/>
    <w:rsid w:val="005958CB"/>
    <w:rsid w:val="005963CB"/>
    <w:rsid w:val="0059644C"/>
    <w:rsid w:val="0059684D"/>
    <w:rsid w:val="00596B7A"/>
    <w:rsid w:val="00596C03"/>
    <w:rsid w:val="00596F39"/>
    <w:rsid w:val="00596F79"/>
    <w:rsid w:val="005973D8"/>
    <w:rsid w:val="005973E2"/>
    <w:rsid w:val="0059765A"/>
    <w:rsid w:val="0059776C"/>
    <w:rsid w:val="0059782C"/>
    <w:rsid w:val="00597EAF"/>
    <w:rsid w:val="005A00CC"/>
    <w:rsid w:val="005A08C3"/>
    <w:rsid w:val="005A0B68"/>
    <w:rsid w:val="005A0BF6"/>
    <w:rsid w:val="005A0C29"/>
    <w:rsid w:val="005A0CFB"/>
    <w:rsid w:val="005A0E44"/>
    <w:rsid w:val="005A0F7B"/>
    <w:rsid w:val="005A113F"/>
    <w:rsid w:val="005A140A"/>
    <w:rsid w:val="005A1BB0"/>
    <w:rsid w:val="005A1BFF"/>
    <w:rsid w:val="005A1CC1"/>
    <w:rsid w:val="005A1CC9"/>
    <w:rsid w:val="005A1D87"/>
    <w:rsid w:val="005A1E76"/>
    <w:rsid w:val="005A2209"/>
    <w:rsid w:val="005A22A5"/>
    <w:rsid w:val="005A2583"/>
    <w:rsid w:val="005A2736"/>
    <w:rsid w:val="005A274E"/>
    <w:rsid w:val="005A2FA4"/>
    <w:rsid w:val="005A2FAE"/>
    <w:rsid w:val="005A338A"/>
    <w:rsid w:val="005A33D6"/>
    <w:rsid w:val="005A349A"/>
    <w:rsid w:val="005A35B3"/>
    <w:rsid w:val="005A3A1D"/>
    <w:rsid w:val="005A407C"/>
    <w:rsid w:val="005A4127"/>
    <w:rsid w:val="005A43BC"/>
    <w:rsid w:val="005A44FE"/>
    <w:rsid w:val="005A45F6"/>
    <w:rsid w:val="005A4622"/>
    <w:rsid w:val="005A47BF"/>
    <w:rsid w:val="005A4849"/>
    <w:rsid w:val="005A49E4"/>
    <w:rsid w:val="005A4A56"/>
    <w:rsid w:val="005A4AAD"/>
    <w:rsid w:val="005A4E91"/>
    <w:rsid w:val="005A50AD"/>
    <w:rsid w:val="005A5102"/>
    <w:rsid w:val="005A5209"/>
    <w:rsid w:val="005A5587"/>
    <w:rsid w:val="005A56E4"/>
    <w:rsid w:val="005A5A50"/>
    <w:rsid w:val="005A5A96"/>
    <w:rsid w:val="005A682D"/>
    <w:rsid w:val="005A6993"/>
    <w:rsid w:val="005A713D"/>
    <w:rsid w:val="005A7291"/>
    <w:rsid w:val="005A729B"/>
    <w:rsid w:val="005A7711"/>
    <w:rsid w:val="005A786F"/>
    <w:rsid w:val="005A7956"/>
    <w:rsid w:val="005A7B9E"/>
    <w:rsid w:val="005A7CA7"/>
    <w:rsid w:val="005A7F17"/>
    <w:rsid w:val="005A7FBD"/>
    <w:rsid w:val="005B05EC"/>
    <w:rsid w:val="005B0615"/>
    <w:rsid w:val="005B0738"/>
    <w:rsid w:val="005B0AFC"/>
    <w:rsid w:val="005B0E72"/>
    <w:rsid w:val="005B1028"/>
    <w:rsid w:val="005B10F8"/>
    <w:rsid w:val="005B118F"/>
    <w:rsid w:val="005B1201"/>
    <w:rsid w:val="005B12AB"/>
    <w:rsid w:val="005B13D3"/>
    <w:rsid w:val="005B1409"/>
    <w:rsid w:val="005B156E"/>
    <w:rsid w:val="005B161F"/>
    <w:rsid w:val="005B17D1"/>
    <w:rsid w:val="005B17EB"/>
    <w:rsid w:val="005B1828"/>
    <w:rsid w:val="005B1C57"/>
    <w:rsid w:val="005B1D2F"/>
    <w:rsid w:val="005B24C8"/>
    <w:rsid w:val="005B2534"/>
    <w:rsid w:val="005B29EF"/>
    <w:rsid w:val="005B2B38"/>
    <w:rsid w:val="005B2B3E"/>
    <w:rsid w:val="005B2B71"/>
    <w:rsid w:val="005B2B9D"/>
    <w:rsid w:val="005B2C1B"/>
    <w:rsid w:val="005B2C89"/>
    <w:rsid w:val="005B2E5A"/>
    <w:rsid w:val="005B3187"/>
    <w:rsid w:val="005B33CF"/>
    <w:rsid w:val="005B34C3"/>
    <w:rsid w:val="005B3593"/>
    <w:rsid w:val="005B371D"/>
    <w:rsid w:val="005B37EF"/>
    <w:rsid w:val="005B37F9"/>
    <w:rsid w:val="005B3F9A"/>
    <w:rsid w:val="005B3FBF"/>
    <w:rsid w:val="005B4071"/>
    <w:rsid w:val="005B4287"/>
    <w:rsid w:val="005B4378"/>
    <w:rsid w:val="005B455D"/>
    <w:rsid w:val="005B47FF"/>
    <w:rsid w:val="005B4BC2"/>
    <w:rsid w:val="005B4CDB"/>
    <w:rsid w:val="005B5154"/>
    <w:rsid w:val="005B54BC"/>
    <w:rsid w:val="005B57A0"/>
    <w:rsid w:val="005B57C7"/>
    <w:rsid w:val="005B58FC"/>
    <w:rsid w:val="005B5A82"/>
    <w:rsid w:val="005B5C58"/>
    <w:rsid w:val="005B5CA0"/>
    <w:rsid w:val="005B6116"/>
    <w:rsid w:val="005B65CC"/>
    <w:rsid w:val="005B6A10"/>
    <w:rsid w:val="005B6D8A"/>
    <w:rsid w:val="005B6FAF"/>
    <w:rsid w:val="005B713D"/>
    <w:rsid w:val="005B71D3"/>
    <w:rsid w:val="005B7451"/>
    <w:rsid w:val="005B7535"/>
    <w:rsid w:val="005B7797"/>
    <w:rsid w:val="005B780F"/>
    <w:rsid w:val="005B7E03"/>
    <w:rsid w:val="005B7EF4"/>
    <w:rsid w:val="005B7FE6"/>
    <w:rsid w:val="005C031F"/>
    <w:rsid w:val="005C05F4"/>
    <w:rsid w:val="005C08AC"/>
    <w:rsid w:val="005C0A18"/>
    <w:rsid w:val="005C0CC0"/>
    <w:rsid w:val="005C11E2"/>
    <w:rsid w:val="005C121D"/>
    <w:rsid w:val="005C1281"/>
    <w:rsid w:val="005C133E"/>
    <w:rsid w:val="005C1528"/>
    <w:rsid w:val="005C1A56"/>
    <w:rsid w:val="005C1C6E"/>
    <w:rsid w:val="005C1EB9"/>
    <w:rsid w:val="005C1F51"/>
    <w:rsid w:val="005C20CD"/>
    <w:rsid w:val="005C26C8"/>
    <w:rsid w:val="005C27AA"/>
    <w:rsid w:val="005C2809"/>
    <w:rsid w:val="005C283D"/>
    <w:rsid w:val="005C284D"/>
    <w:rsid w:val="005C31E5"/>
    <w:rsid w:val="005C378B"/>
    <w:rsid w:val="005C3B45"/>
    <w:rsid w:val="005C3B86"/>
    <w:rsid w:val="005C3C72"/>
    <w:rsid w:val="005C4176"/>
    <w:rsid w:val="005C428D"/>
    <w:rsid w:val="005C4617"/>
    <w:rsid w:val="005C4A85"/>
    <w:rsid w:val="005C4D11"/>
    <w:rsid w:val="005C4E6A"/>
    <w:rsid w:val="005C4ED0"/>
    <w:rsid w:val="005C514F"/>
    <w:rsid w:val="005C51E2"/>
    <w:rsid w:val="005C523D"/>
    <w:rsid w:val="005C5243"/>
    <w:rsid w:val="005C5335"/>
    <w:rsid w:val="005C53E8"/>
    <w:rsid w:val="005C56AC"/>
    <w:rsid w:val="005C57C5"/>
    <w:rsid w:val="005C5C6A"/>
    <w:rsid w:val="005C6084"/>
    <w:rsid w:val="005C61C7"/>
    <w:rsid w:val="005C6371"/>
    <w:rsid w:val="005C66AB"/>
    <w:rsid w:val="005C67E9"/>
    <w:rsid w:val="005C69A2"/>
    <w:rsid w:val="005C6AC7"/>
    <w:rsid w:val="005C6BC3"/>
    <w:rsid w:val="005C6EE5"/>
    <w:rsid w:val="005C7128"/>
    <w:rsid w:val="005C723F"/>
    <w:rsid w:val="005C72D4"/>
    <w:rsid w:val="005C7437"/>
    <w:rsid w:val="005C7470"/>
    <w:rsid w:val="005C74A7"/>
    <w:rsid w:val="005C74D6"/>
    <w:rsid w:val="005C75E6"/>
    <w:rsid w:val="005C7877"/>
    <w:rsid w:val="005C7A05"/>
    <w:rsid w:val="005C7A50"/>
    <w:rsid w:val="005C7BB9"/>
    <w:rsid w:val="005D014C"/>
    <w:rsid w:val="005D047B"/>
    <w:rsid w:val="005D0531"/>
    <w:rsid w:val="005D079D"/>
    <w:rsid w:val="005D0822"/>
    <w:rsid w:val="005D0CA8"/>
    <w:rsid w:val="005D0F30"/>
    <w:rsid w:val="005D12F2"/>
    <w:rsid w:val="005D1320"/>
    <w:rsid w:val="005D1572"/>
    <w:rsid w:val="005D15C2"/>
    <w:rsid w:val="005D16C1"/>
    <w:rsid w:val="005D17D8"/>
    <w:rsid w:val="005D18E3"/>
    <w:rsid w:val="005D1DCF"/>
    <w:rsid w:val="005D20A9"/>
    <w:rsid w:val="005D2138"/>
    <w:rsid w:val="005D24BA"/>
    <w:rsid w:val="005D2642"/>
    <w:rsid w:val="005D2703"/>
    <w:rsid w:val="005D2710"/>
    <w:rsid w:val="005D28EE"/>
    <w:rsid w:val="005D29E7"/>
    <w:rsid w:val="005D2C7F"/>
    <w:rsid w:val="005D2F1E"/>
    <w:rsid w:val="005D3075"/>
    <w:rsid w:val="005D30E7"/>
    <w:rsid w:val="005D343A"/>
    <w:rsid w:val="005D3728"/>
    <w:rsid w:val="005D3793"/>
    <w:rsid w:val="005D393F"/>
    <w:rsid w:val="005D3991"/>
    <w:rsid w:val="005D3B3F"/>
    <w:rsid w:val="005D3C38"/>
    <w:rsid w:val="005D3C93"/>
    <w:rsid w:val="005D3F24"/>
    <w:rsid w:val="005D4247"/>
    <w:rsid w:val="005D43FB"/>
    <w:rsid w:val="005D4AB0"/>
    <w:rsid w:val="005D4E47"/>
    <w:rsid w:val="005D4ECC"/>
    <w:rsid w:val="005D4F82"/>
    <w:rsid w:val="005D5319"/>
    <w:rsid w:val="005D5320"/>
    <w:rsid w:val="005D5415"/>
    <w:rsid w:val="005D552F"/>
    <w:rsid w:val="005D55CB"/>
    <w:rsid w:val="005D56AB"/>
    <w:rsid w:val="005D5942"/>
    <w:rsid w:val="005D596D"/>
    <w:rsid w:val="005D5A0F"/>
    <w:rsid w:val="005D5D1B"/>
    <w:rsid w:val="005D5D97"/>
    <w:rsid w:val="005D604A"/>
    <w:rsid w:val="005D61AA"/>
    <w:rsid w:val="005D61E1"/>
    <w:rsid w:val="005D632A"/>
    <w:rsid w:val="005D6401"/>
    <w:rsid w:val="005D6414"/>
    <w:rsid w:val="005D6523"/>
    <w:rsid w:val="005D6545"/>
    <w:rsid w:val="005D68C2"/>
    <w:rsid w:val="005D6CEB"/>
    <w:rsid w:val="005D6EDF"/>
    <w:rsid w:val="005D6EF3"/>
    <w:rsid w:val="005D7223"/>
    <w:rsid w:val="005D7791"/>
    <w:rsid w:val="005D7B73"/>
    <w:rsid w:val="005D7BE8"/>
    <w:rsid w:val="005D7CFD"/>
    <w:rsid w:val="005E000B"/>
    <w:rsid w:val="005E03D4"/>
    <w:rsid w:val="005E04B9"/>
    <w:rsid w:val="005E074F"/>
    <w:rsid w:val="005E0947"/>
    <w:rsid w:val="005E0D5E"/>
    <w:rsid w:val="005E0E28"/>
    <w:rsid w:val="005E1210"/>
    <w:rsid w:val="005E14E0"/>
    <w:rsid w:val="005E1662"/>
    <w:rsid w:val="005E16E7"/>
    <w:rsid w:val="005E1D7C"/>
    <w:rsid w:val="005E2124"/>
    <w:rsid w:val="005E24F6"/>
    <w:rsid w:val="005E2630"/>
    <w:rsid w:val="005E268E"/>
    <w:rsid w:val="005E279F"/>
    <w:rsid w:val="005E2BB9"/>
    <w:rsid w:val="005E2BE1"/>
    <w:rsid w:val="005E2C62"/>
    <w:rsid w:val="005E2EBE"/>
    <w:rsid w:val="005E2FEB"/>
    <w:rsid w:val="005E30AF"/>
    <w:rsid w:val="005E32D7"/>
    <w:rsid w:val="005E3341"/>
    <w:rsid w:val="005E34C1"/>
    <w:rsid w:val="005E35F4"/>
    <w:rsid w:val="005E37CD"/>
    <w:rsid w:val="005E3B02"/>
    <w:rsid w:val="005E3D36"/>
    <w:rsid w:val="005E3EB9"/>
    <w:rsid w:val="005E3FC6"/>
    <w:rsid w:val="005E4A08"/>
    <w:rsid w:val="005E4B99"/>
    <w:rsid w:val="005E4BEB"/>
    <w:rsid w:val="005E4D96"/>
    <w:rsid w:val="005E4F47"/>
    <w:rsid w:val="005E504D"/>
    <w:rsid w:val="005E51AF"/>
    <w:rsid w:val="005E51CB"/>
    <w:rsid w:val="005E52C3"/>
    <w:rsid w:val="005E52ED"/>
    <w:rsid w:val="005E53EE"/>
    <w:rsid w:val="005E56AF"/>
    <w:rsid w:val="005E5A96"/>
    <w:rsid w:val="005E5C7F"/>
    <w:rsid w:val="005E6324"/>
    <w:rsid w:val="005E68A7"/>
    <w:rsid w:val="005E698C"/>
    <w:rsid w:val="005E6B37"/>
    <w:rsid w:val="005E6B46"/>
    <w:rsid w:val="005E704E"/>
    <w:rsid w:val="005E7121"/>
    <w:rsid w:val="005E742E"/>
    <w:rsid w:val="005E752A"/>
    <w:rsid w:val="005E75CE"/>
    <w:rsid w:val="005E7749"/>
    <w:rsid w:val="005E7836"/>
    <w:rsid w:val="005E78C9"/>
    <w:rsid w:val="005E7909"/>
    <w:rsid w:val="005E7BD1"/>
    <w:rsid w:val="005E7C25"/>
    <w:rsid w:val="005E7DA4"/>
    <w:rsid w:val="005F0040"/>
    <w:rsid w:val="005F01E1"/>
    <w:rsid w:val="005F0202"/>
    <w:rsid w:val="005F058C"/>
    <w:rsid w:val="005F0848"/>
    <w:rsid w:val="005F095F"/>
    <w:rsid w:val="005F0970"/>
    <w:rsid w:val="005F09D1"/>
    <w:rsid w:val="005F0A15"/>
    <w:rsid w:val="005F0A7E"/>
    <w:rsid w:val="005F0AA7"/>
    <w:rsid w:val="005F0AC2"/>
    <w:rsid w:val="005F0B37"/>
    <w:rsid w:val="005F0C50"/>
    <w:rsid w:val="005F0D5B"/>
    <w:rsid w:val="005F118F"/>
    <w:rsid w:val="005F11EC"/>
    <w:rsid w:val="005F123B"/>
    <w:rsid w:val="005F124D"/>
    <w:rsid w:val="005F125B"/>
    <w:rsid w:val="005F1449"/>
    <w:rsid w:val="005F156D"/>
    <w:rsid w:val="005F16D1"/>
    <w:rsid w:val="005F1767"/>
    <w:rsid w:val="005F1902"/>
    <w:rsid w:val="005F1A64"/>
    <w:rsid w:val="005F1ADE"/>
    <w:rsid w:val="005F1B47"/>
    <w:rsid w:val="005F1D16"/>
    <w:rsid w:val="005F202A"/>
    <w:rsid w:val="005F2363"/>
    <w:rsid w:val="005F2371"/>
    <w:rsid w:val="005F25D7"/>
    <w:rsid w:val="005F2611"/>
    <w:rsid w:val="005F296D"/>
    <w:rsid w:val="005F2B1C"/>
    <w:rsid w:val="005F2EC2"/>
    <w:rsid w:val="005F3068"/>
    <w:rsid w:val="005F35A3"/>
    <w:rsid w:val="005F36F5"/>
    <w:rsid w:val="005F37C3"/>
    <w:rsid w:val="005F38C6"/>
    <w:rsid w:val="005F3D66"/>
    <w:rsid w:val="005F3E51"/>
    <w:rsid w:val="005F3F20"/>
    <w:rsid w:val="005F3F68"/>
    <w:rsid w:val="005F42CB"/>
    <w:rsid w:val="005F4530"/>
    <w:rsid w:val="005F45A0"/>
    <w:rsid w:val="005F45AC"/>
    <w:rsid w:val="005F45DB"/>
    <w:rsid w:val="005F464E"/>
    <w:rsid w:val="005F46BC"/>
    <w:rsid w:val="005F4725"/>
    <w:rsid w:val="005F4D7A"/>
    <w:rsid w:val="005F4EAA"/>
    <w:rsid w:val="005F5524"/>
    <w:rsid w:val="005F554B"/>
    <w:rsid w:val="005F561E"/>
    <w:rsid w:val="005F5906"/>
    <w:rsid w:val="005F5D47"/>
    <w:rsid w:val="005F5EA1"/>
    <w:rsid w:val="005F60E9"/>
    <w:rsid w:val="005F624C"/>
    <w:rsid w:val="005F6BA8"/>
    <w:rsid w:val="005F6DAC"/>
    <w:rsid w:val="005F714D"/>
    <w:rsid w:val="005F72D5"/>
    <w:rsid w:val="005F7360"/>
    <w:rsid w:val="005F77CA"/>
    <w:rsid w:val="005F790D"/>
    <w:rsid w:val="005F7A40"/>
    <w:rsid w:val="005F7AE0"/>
    <w:rsid w:val="005F7CB0"/>
    <w:rsid w:val="005F7CE1"/>
    <w:rsid w:val="005F7D04"/>
    <w:rsid w:val="005F7F21"/>
    <w:rsid w:val="00600693"/>
    <w:rsid w:val="006006F3"/>
    <w:rsid w:val="006007C0"/>
    <w:rsid w:val="00600836"/>
    <w:rsid w:val="00600A4C"/>
    <w:rsid w:val="00600B10"/>
    <w:rsid w:val="00600B22"/>
    <w:rsid w:val="00600BA5"/>
    <w:rsid w:val="00600EA6"/>
    <w:rsid w:val="00600F6F"/>
    <w:rsid w:val="00601287"/>
    <w:rsid w:val="006012E9"/>
    <w:rsid w:val="0060145E"/>
    <w:rsid w:val="00601470"/>
    <w:rsid w:val="006014F4"/>
    <w:rsid w:val="00601B93"/>
    <w:rsid w:val="00601EF0"/>
    <w:rsid w:val="006022D4"/>
    <w:rsid w:val="006023DB"/>
    <w:rsid w:val="00602429"/>
    <w:rsid w:val="006024B7"/>
    <w:rsid w:val="0060257D"/>
    <w:rsid w:val="00602A88"/>
    <w:rsid w:val="00602AAD"/>
    <w:rsid w:val="00602D3A"/>
    <w:rsid w:val="00602D70"/>
    <w:rsid w:val="00602E5B"/>
    <w:rsid w:val="00602F92"/>
    <w:rsid w:val="006031E0"/>
    <w:rsid w:val="0060364A"/>
    <w:rsid w:val="006039B6"/>
    <w:rsid w:val="00603B8F"/>
    <w:rsid w:val="00603C9C"/>
    <w:rsid w:val="00603DE6"/>
    <w:rsid w:val="00603F5F"/>
    <w:rsid w:val="006042A6"/>
    <w:rsid w:val="0060435B"/>
    <w:rsid w:val="0060480C"/>
    <w:rsid w:val="00604A65"/>
    <w:rsid w:val="00604B14"/>
    <w:rsid w:val="00604B30"/>
    <w:rsid w:val="00604EBD"/>
    <w:rsid w:val="00604F38"/>
    <w:rsid w:val="00605786"/>
    <w:rsid w:val="00605CAE"/>
    <w:rsid w:val="00605E6A"/>
    <w:rsid w:val="00606338"/>
    <w:rsid w:val="006063F8"/>
    <w:rsid w:val="0060653A"/>
    <w:rsid w:val="006068F9"/>
    <w:rsid w:val="00606B10"/>
    <w:rsid w:val="00606BF9"/>
    <w:rsid w:val="00606E4B"/>
    <w:rsid w:val="00606ECB"/>
    <w:rsid w:val="00607039"/>
    <w:rsid w:val="006071F2"/>
    <w:rsid w:val="00607265"/>
    <w:rsid w:val="0060744A"/>
    <w:rsid w:val="0060791C"/>
    <w:rsid w:val="00607AA4"/>
    <w:rsid w:val="00607ADB"/>
    <w:rsid w:val="00607D91"/>
    <w:rsid w:val="00607DA9"/>
    <w:rsid w:val="00607E91"/>
    <w:rsid w:val="00610054"/>
    <w:rsid w:val="006100C2"/>
    <w:rsid w:val="006101AB"/>
    <w:rsid w:val="00610402"/>
    <w:rsid w:val="00610476"/>
    <w:rsid w:val="0061053E"/>
    <w:rsid w:val="00610555"/>
    <w:rsid w:val="0061056B"/>
    <w:rsid w:val="00610611"/>
    <w:rsid w:val="00610624"/>
    <w:rsid w:val="0061063C"/>
    <w:rsid w:val="00610B7B"/>
    <w:rsid w:val="00610B84"/>
    <w:rsid w:val="00611104"/>
    <w:rsid w:val="00611495"/>
    <w:rsid w:val="0061150D"/>
    <w:rsid w:val="00611647"/>
    <w:rsid w:val="0061176A"/>
    <w:rsid w:val="006117BD"/>
    <w:rsid w:val="006119AF"/>
    <w:rsid w:val="00611A5D"/>
    <w:rsid w:val="00611AA0"/>
    <w:rsid w:val="00611ACE"/>
    <w:rsid w:val="00611D62"/>
    <w:rsid w:val="00611D66"/>
    <w:rsid w:val="00611D6C"/>
    <w:rsid w:val="00611D97"/>
    <w:rsid w:val="00611EFA"/>
    <w:rsid w:val="00611FAB"/>
    <w:rsid w:val="00611FB2"/>
    <w:rsid w:val="00611FF3"/>
    <w:rsid w:val="00612076"/>
    <w:rsid w:val="006120AC"/>
    <w:rsid w:val="0061220F"/>
    <w:rsid w:val="00612220"/>
    <w:rsid w:val="00612422"/>
    <w:rsid w:val="0061270B"/>
    <w:rsid w:val="0061271F"/>
    <w:rsid w:val="006127E0"/>
    <w:rsid w:val="0061289B"/>
    <w:rsid w:val="00612962"/>
    <w:rsid w:val="00612A06"/>
    <w:rsid w:val="00612A50"/>
    <w:rsid w:val="00612A66"/>
    <w:rsid w:val="00612F64"/>
    <w:rsid w:val="00613205"/>
    <w:rsid w:val="00613297"/>
    <w:rsid w:val="00613418"/>
    <w:rsid w:val="00613900"/>
    <w:rsid w:val="00613A1B"/>
    <w:rsid w:val="00613DE6"/>
    <w:rsid w:val="00613FB4"/>
    <w:rsid w:val="006140F3"/>
    <w:rsid w:val="00614382"/>
    <w:rsid w:val="00614440"/>
    <w:rsid w:val="00614584"/>
    <w:rsid w:val="00614679"/>
    <w:rsid w:val="006146EF"/>
    <w:rsid w:val="006148CB"/>
    <w:rsid w:val="00614972"/>
    <w:rsid w:val="00615032"/>
    <w:rsid w:val="0061525C"/>
    <w:rsid w:val="00615269"/>
    <w:rsid w:val="0061548F"/>
    <w:rsid w:val="0061553F"/>
    <w:rsid w:val="00615632"/>
    <w:rsid w:val="00615859"/>
    <w:rsid w:val="0061587E"/>
    <w:rsid w:val="006159CC"/>
    <w:rsid w:val="00615D24"/>
    <w:rsid w:val="00615D74"/>
    <w:rsid w:val="00615D87"/>
    <w:rsid w:val="00616041"/>
    <w:rsid w:val="00616090"/>
    <w:rsid w:val="00616421"/>
    <w:rsid w:val="006166F4"/>
    <w:rsid w:val="006169F7"/>
    <w:rsid w:val="00616D10"/>
    <w:rsid w:val="00616F61"/>
    <w:rsid w:val="00617046"/>
    <w:rsid w:val="00617255"/>
    <w:rsid w:val="0061749D"/>
    <w:rsid w:val="0061762D"/>
    <w:rsid w:val="00617794"/>
    <w:rsid w:val="00617819"/>
    <w:rsid w:val="0061787E"/>
    <w:rsid w:val="006179D1"/>
    <w:rsid w:val="00617A43"/>
    <w:rsid w:val="00617C43"/>
    <w:rsid w:val="00617C4B"/>
    <w:rsid w:val="00617D06"/>
    <w:rsid w:val="00617DFC"/>
    <w:rsid w:val="006200CE"/>
    <w:rsid w:val="00620234"/>
    <w:rsid w:val="00620315"/>
    <w:rsid w:val="006203EF"/>
    <w:rsid w:val="00620670"/>
    <w:rsid w:val="006206BE"/>
    <w:rsid w:val="00620862"/>
    <w:rsid w:val="0062088F"/>
    <w:rsid w:val="00620A08"/>
    <w:rsid w:val="00620BFC"/>
    <w:rsid w:val="00620DCA"/>
    <w:rsid w:val="0062115A"/>
    <w:rsid w:val="006211C5"/>
    <w:rsid w:val="0062136B"/>
    <w:rsid w:val="006215F3"/>
    <w:rsid w:val="00621B43"/>
    <w:rsid w:val="00621D46"/>
    <w:rsid w:val="00622D3B"/>
    <w:rsid w:val="00622E90"/>
    <w:rsid w:val="00623046"/>
    <w:rsid w:val="00623062"/>
    <w:rsid w:val="00623115"/>
    <w:rsid w:val="006233C6"/>
    <w:rsid w:val="006235B8"/>
    <w:rsid w:val="00623642"/>
    <w:rsid w:val="006237BA"/>
    <w:rsid w:val="00623F7C"/>
    <w:rsid w:val="0062439C"/>
    <w:rsid w:val="00624648"/>
    <w:rsid w:val="006247C0"/>
    <w:rsid w:val="00624CAE"/>
    <w:rsid w:val="00624E0E"/>
    <w:rsid w:val="00624E74"/>
    <w:rsid w:val="0062500F"/>
    <w:rsid w:val="0062508C"/>
    <w:rsid w:val="0062521B"/>
    <w:rsid w:val="00625311"/>
    <w:rsid w:val="0062542D"/>
    <w:rsid w:val="00625CA9"/>
    <w:rsid w:val="00625D25"/>
    <w:rsid w:val="00625D92"/>
    <w:rsid w:val="006260B9"/>
    <w:rsid w:val="006260CD"/>
    <w:rsid w:val="00626387"/>
    <w:rsid w:val="006264C0"/>
    <w:rsid w:val="006269D3"/>
    <w:rsid w:val="00626DCB"/>
    <w:rsid w:val="00626E8D"/>
    <w:rsid w:val="006270BB"/>
    <w:rsid w:val="006273B1"/>
    <w:rsid w:val="00627728"/>
    <w:rsid w:val="006278D0"/>
    <w:rsid w:val="00627996"/>
    <w:rsid w:val="00627999"/>
    <w:rsid w:val="006279DC"/>
    <w:rsid w:val="00627C48"/>
    <w:rsid w:val="00627CAD"/>
    <w:rsid w:val="00627F2E"/>
    <w:rsid w:val="00627FE1"/>
    <w:rsid w:val="006301AC"/>
    <w:rsid w:val="006304FF"/>
    <w:rsid w:val="00630536"/>
    <w:rsid w:val="00630B68"/>
    <w:rsid w:val="00630BC2"/>
    <w:rsid w:val="006312DF"/>
    <w:rsid w:val="006314A8"/>
    <w:rsid w:val="006317A7"/>
    <w:rsid w:val="00631868"/>
    <w:rsid w:val="006319E9"/>
    <w:rsid w:val="00631A2C"/>
    <w:rsid w:val="00631AB7"/>
    <w:rsid w:val="00631D11"/>
    <w:rsid w:val="00631E37"/>
    <w:rsid w:val="00631F9A"/>
    <w:rsid w:val="00632102"/>
    <w:rsid w:val="00632370"/>
    <w:rsid w:val="006323A6"/>
    <w:rsid w:val="006323AE"/>
    <w:rsid w:val="006323BD"/>
    <w:rsid w:val="006324A9"/>
    <w:rsid w:val="0063253B"/>
    <w:rsid w:val="0063272A"/>
    <w:rsid w:val="006327BD"/>
    <w:rsid w:val="00632D9E"/>
    <w:rsid w:val="00632EF0"/>
    <w:rsid w:val="0063315D"/>
    <w:rsid w:val="00633376"/>
    <w:rsid w:val="00633442"/>
    <w:rsid w:val="00633649"/>
    <w:rsid w:val="0063386E"/>
    <w:rsid w:val="00633876"/>
    <w:rsid w:val="006338F6"/>
    <w:rsid w:val="00633B04"/>
    <w:rsid w:val="00633DA4"/>
    <w:rsid w:val="00633EE3"/>
    <w:rsid w:val="00633EE9"/>
    <w:rsid w:val="00633EF4"/>
    <w:rsid w:val="0063411D"/>
    <w:rsid w:val="00634441"/>
    <w:rsid w:val="006345C4"/>
    <w:rsid w:val="00634736"/>
    <w:rsid w:val="00634737"/>
    <w:rsid w:val="00634763"/>
    <w:rsid w:val="00634BEB"/>
    <w:rsid w:val="00635194"/>
    <w:rsid w:val="0063537C"/>
    <w:rsid w:val="006353CB"/>
    <w:rsid w:val="006354AF"/>
    <w:rsid w:val="00635624"/>
    <w:rsid w:val="0063577E"/>
    <w:rsid w:val="0063591F"/>
    <w:rsid w:val="00635929"/>
    <w:rsid w:val="00635A0A"/>
    <w:rsid w:val="00635F8C"/>
    <w:rsid w:val="00635F97"/>
    <w:rsid w:val="006361E5"/>
    <w:rsid w:val="006366B3"/>
    <w:rsid w:val="006369F5"/>
    <w:rsid w:val="00636B10"/>
    <w:rsid w:val="00636B83"/>
    <w:rsid w:val="006371E2"/>
    <w:rsid w:val="00637265"/>
    <w:rsid w:val="006377B0"/>
    <w:rsid w:val="0063792D"/>
    <w:rsid w:val="006379CF"/>
    <w:rsid w:val="00637ABE"/>
    <w:rsid w:val="00637AF8"/>
    <w:rsid w:val="00637B22"/>
    <w:rsid w:val="00637CFC"/>
    <w:rsid w:val="00637F87"/>
    <w:rsid w:val="00640047"/>
    <w:rsid w:val="006401D3"/>
    <w:rsid w:val="00640455"/>
    <w:rsid w:val="0064053A"/>
    <w:rsid w:val="006405C8"/>
    <w:rsid w:val="00640635"/>
    <w:rsid w:val="0064079C"/>
    <w:rsid w:val="006407E4"/>
    <w:rsid w:val="006409BD"/>
    <w:rsid w:val="00640BFD"/>
    <w:rsid w:val="00640C06"/>
    <w:rsid w:val="00640E38"/>
    <w:rsid w:val="006410B7"/>
    <w:rsid w:val="006413C7"/>
    <w:rsid w:val="00641530"/>
    <w:rsid w:val="006416A0"/>
    <w:rsid w:val="00641A8D"/>
    <w:rsid w:val="00641ABB"/>
    <w:rsid w:val="00641B5E"/>
    <w:rsid w:val="00641CDD"/>
    <w:rsid w:val="00641EAB"/>
    <w:rsid w:val="00641EF4"/>
    <w:rsid w:val="006420F7"/>
    <w:rsid w:val="006424C2"/>
    <w:rsid w:val="0064256C"/>
    <w:rsid w:val="00642735"/>
    <w:rsid w:val="00642944"/>
    <w:rsid w:val="006429E7"/>
    <w:rsid w:val="00642AB9"/>
    <w:rsid w:val="00642C90"/>
    <w:rsid w:val="0064305B"/>
    <w:rsid w:val="006434D6"/>
    <w:rsid w:val="00643534"/>
    <w:rsid w:val="0064357F"/>
    <w:rsid w:val="006437AA"/>
    <w:rsid w:val="006438F6"/>
    <w:rsid w:val="00643950"/>
    <w:rsid w:val="00643A7D"/>
    <w:rsid w:val="00643BC8"/>
    <w:rsid w:val="00643DB1"/>
    <w:rsid w:val="00643F5D"/>
    <w:rsid w:val="00643FAF"/>
    <w:rsid w:val="00644004"/>
    <w:rsid w:val="00644136"/>
    <w:rsid w:val="00644389"/>
    <w:rsid w:val="006443DA"/>
    <w:rsid w:val="0064452A"/>
    <w:rsid w:val="00644573"/>
    <w:rsid w:val="00644602"/>
    <w:rsid w:val="006446C5"/>
    <w:rsid w:val="006448B6"/>
    <w:rsid w:val="00644A47"/>
    <w:rsid w:val="00644AB3"/>
    <w:rsid w:val="00644B58"/>
    <w:rsid w:val="00644BB1"/>
    <w:rsid w:val="00644D54"/>
    <w:rsid w:val="00645009"/>
    <w:rsid w:val="00645273"/>
    <w:rsid w:val="0064537A"/>
    <w:rsid w:val="0064566E"/>
    <w:rsid w:val="00645671"/>
    <w:rsid w:val="00645B91"/>
    <w:rsid w:val="00645C2F"/>
    <w:rsid w:val="00645CD6"/>
    <w:rsid w:val="00645D7F"/>
    <w:rsid w:val="00645E07"/>
    <w:rsid w:val="00645F3B"/>
    <w:rsid w:val="0064649E"/>
    <w:rsid w:val="00646586"/>
    <w:rsid w:val="00646F53"/>
    <w:rsid w:val="00646F5E"/>
    <w:rsid w:val="00646F76"/>
    <w:rsid w:val="0064709A"/>
    <w:rsid w:val="006474E7"/>
    <w:rsid w:val="006474FF"/>
    <w:rsid w:val="006479C4"/>
    <w:rsid w:val="00647A2C"/>
    <w:rsid w:val="00647B78"/>
    <w:rsid w:val="00647B7F"/>
    <w:rsid w:val="00647D34"/>
    <w:rsid w:val="00647E10"/>
    <w:rsid w:val="006501D4"/>
    <w:rsid w:val="006502CF"/>
    <w:rsid w:val="006503B1"/>
    <w:rsid w:val="006504AC"/>
    <w:rsid w:val="006507B6"/>
    <w:rsid w:val="006508BD"/>
    <w:rsid w:val="00650A61"/>
    <w:rsid w:val="00650ADA"/>
    <w:rsid w:val="00650BAF"/>
    <w:rsid w:val="00650C22"/>
    <w:rsid w:val="00650C97"/>
    <w:rsid w:val="00650E47"/>
    <w:rsid w:val="00651294"/>
    <w:rsid w:val="006517F6"/>
    <w:rsid w:val="00651B45"/>
    <w:rsid w:val="00651F5D"/>
    <w:rsid w:val="00652015"/>
    <w:rsid w:val="006525EA"/>
    <w:rsid w:val="00652ACF"/>
    <w:rsid w:val="00652EAA"/>
    <w:rsid w:val="00653282"/>
    <w:rsid w:val="00653704"/>
    <w:rsid w:val="0065379F"/>
    <w:rsid w:val="00653B5A"/>
    <w:rsid w:val="00653E17"/>
    <w:rsid w:val="00653E92"/>
    <w:rsid w:val="00653ED1"/>
    <w:rsid w:val="00653F08"/>
    <w:rsid w:val="00653F8F"/>
    <w:rsid w:val="00653FE4"/>
    <w:rsid w:val="00654615"/>
    <w:rsid w:val="006548D1"/>
    <w:rsid w:val="00654A5B"/>
    <w:rsid w:val="00654C01"/>
    <w:rsid w:val="00654C16"/>
    <w:rsid w:val="00655183"/>
    <w:rsid w:val="00655461"/>
    <w:rsid w:val="006554CA"/>
    <w:rsid w:val="0065573D"/>
    <w:rsid w:val="00655842"/>
    <w:rsid w:val="0065587C"/>
    <w:rsid w:val="00655BAF"/>
    <w:rsid w:val="00655DFF"/>
    <w:rsid w:val="0065607A"/>
    <w:rsid w:val="0065648E"/>
    <w:rsid w:val="00656C68"/>
    <w:rsid w:val="00656D9D"/>
    <w:rsid w:val="00656DB7"/>
    <w:rsid w:val="00656FC4"/>
    <w:rsid w:val="006570F5"/>
    <w:rsid w:val="006573DB"/>
    <w:rsid w:val="0065742F"/>
    <w:rsid w:val="00657597"/>
    <w:rsid w:val="006576E5"/>
    <w:rsid w:val="0065791D"/>
    <w:rsid w:val="00657A9C"/>
    <w:rsid w:val="00657BD8"/>
    <w:rsid w:val="00657D43"/>
    <w:rsid w:val="00657E79"/>
    <w:rsid w:val="00657FA2"/>
    <w:rsid w:val="0066019D"/>
    <w:rsid w:val="006603AA"/>
    <w:rsid w:val="00660633"/>
    <w:rsid w:val="00660695"/>
    <w:rsid w:val="0066071B"/>
    <w:rsid w:val="00660751"/>
    <w:rsid w:val="00660784"/>
    <w:rsid w:val="00660851"/>
    <w:rsid w:val="006608DD"/>
    <w:rsid w:val="006609EA"/>
    <w:rsid w:val="00660ADA"/>
    <w:rsid w:val="00660ADB"/>
    <w:rsid w:val="00660BB4"/>
    <w:rsid w:val="00660BB6"/>
    <w:rsid w:val="00660C16"/>
    <w:rsid w:val="00660D15"/>
    <w:rsid w:val="00660D37"/>
    <w:rsid w:val="00660D85"/>
    <w:rsid w:val="00660ED3"/>
    <w:rsid w:val="006610BD"/>
    <w:rsid w:val="00661200"/>
    <w:rsid w:val="00661296"/>
    <w:rsid w:val="00661302"/>
    <w:rsid w:val="0066137D"/>
    <w:rsid w:val="00661486"/>
    <w:rsid w:val="00661570"/>
    <w:rsid w:val="006617BA"/>
    <w:rsid w:val="0066188F"/>
    <w:rsid w:val="006619B7"/>
    <w:rsid w:val="00661ADB"/>
    <w:rsid w:val="00661B15"/>
    <w:rsid w:val="00661D84"/>
    <w:rsid w:val="00661F12"/>
    <w:rsid w:val="0066208E"/>
    <w:rsid w:val="006622D3"/>
    <w:rsid w:val="00662320"/>
    <w:rsid w:val="00662620"/>
    <w:rsid w:val="00662850"/>
    <w:rsid w:val="006628FA"/>
    <w:rsid w:val="006629BD"/>
    <w:rsid w:val="00662A44"/>
    <w:rsid w:val="00662AF6"/>
    <w:rsid w:val="00662D6D"/>
    <w:rsid w:val="00662E00"/>
    <w:rsid w:val="00662E78"/>
    <w:rsid w:val="006637F3"/>
    <w:rsid w:val="00663A00"/>
    <w:rsid w:val="00663A40"/>
    <w:rsid w:val="00663D9E"/>
    <w:rsid w:val="00663F1D"/>
    <w:rsid w:val="006640A3"/>
    <w:rsid w:val="00664173"/>
    <w:rsid w:val="006642F6"/>
    <w:rsid w:val="006643C8"/>
    <w:rsid w:val="00664438"/>
    <w:rsid w:val="00664446"/>
    <w:rsid w:val="00664598"/>
    <w:rsid w:val="006646F4"/>
    <w:rsid w:val="00664996"/>
    <w:rsid w:val="006649E6"/>
    <w:rsid w:val="00664A0D"/>
    <w:rsid w:val="00664A38"/>
    <w:rsid w:val="00664CBC"/>
    <w:rsid w:val="00664E2F"/>
    <w:rsid w:val="00665070"/>
    <w:rsid w:val="006655D4"/>
    <w:rsid w:val="00665616"/>
    <w:rsid w:val="0066568C"/>
    <w:rsid w:val="00665A99"/>
    <w:rsid w:val="00665F5C"/>
    <w:rsid w:val="00666316"/>
    <w:rsid w:val="006668F2"/>
    <w:rsid w:val="00666920"/>
    <w:rsid w:val="00666962"/>
    <w:rsid w:val="00666D01"/>
    <w:rsid w:val="0066737B"/>
    <w:rsid w:val="00667484"/>
    <w:rsid w:val="00667509"/>
    <w:rsid w:val="006675DF"/>
    <w:rsid w:val="00667A1E"/>
    <w:rsid w:val="00667AC9"/>
    <w:rsid w:val="00667D4E"/>
    <w:rsid w:val="0067000B"/>
    <w:rsid w:val="0067002A"/>
    <w:rsid w:val="00670123"/>
    <w:rsid w:val="006701E3"/>
    <w:rsid w:val="006702EA"/>
    <w:rsid w:val="00670428"/>
    <w:rsid w:val="00670452"/>
    <w:rsid w:val="006707F4"/>
    <w:rsid w:val="00670814"/>
    <w:rsid w:val="00670934"/>
    <w:rsid w:val="00670A14"/>
    <w:rsid w:val="00670C8F"/>
    <w:rsid w:val="00670FBF"/>
    <w:rsid w:val="006711B6"/>
    <w:rsid w:val="00671376"/>
    <w:rsid w:val="006718A6"/>
    <w:rsid w:val="006718C0"/>
    <w:rsid w:val="0067197B"/>
    <w:rsid w:val="00671AA3"/>
    <w:rsid w:val="00671BA1"/>
    <w:rsid w:val="00671F98"/>
    <w:rsid w:val="00672002"/>
    <w:rsid w:val="00672116"/>
    <w:rsid w:val="00672285"/>
    <w:rsid w:val="00672528"/>
    <w:rsid w:val="0067264A"/>
    <w:rsid w:val="006727E6"/>
    <w:rsid w:val="00672B31"/>
    <w:rsid w:val="00672B7F"/>
    <w:rsid w:val="00672D0D"/>
    <w:rsid w:val="0067320A"/>
    <w:rsid w:val="00673549"/>
    <w:rsid w:val="00673608"/>
    <w:rsid w:val="006736D2"/>
    <w:rsid w:val="00673875"/>
    <w:rsid w:val="006738AE"/>
    <w:rsid w:val="006738BD"/>
    <w:rsid w:val="00673AA7"/>
    <w:rsid w:val="00673ADF"/>
    <w:rsid w:val="00673C66"/>
    <w:rsid w:val="0067418A"/>
    <w:rsid w:val="0067435B"/>
    <w:rsid w:val="006745C0"/>
    <w:rsid w:val="00674905"/>
    <w:rsid w:val="00674BA8"/>
    <w:rsid w:val="00674BE4"/>
    <w:rsid w:val="00674DFE"/>
    <w:rsid w:val="00675041"/>
    <w:rsid w:val="006750E2"/>
    <w:rsid w:val="0067532F"/>
    <w:rsid w:val="00675445"/>
    <w:rsid w:val="006756FB"/>
    <w:rsid w:val="00675755"/>
    <w:rsid w:val="00675784"/>
    <w:rsid w:val="00675796"/>
    <w:rsid w:val="00675AD4"/>
    <w:rsid w:val="00675DB0"/>
    <w:rsid w:val="00675E12"/>
    <w:rsid w:val="00675E16"/>
    <w:rsid w:val="006762F3"/>
    <w:rsid w:val="00676300"/>
    <w:rsid w:val="006763D3"/>
    <w:rsid w:val="006763E8"/>
    <w:rsid w:val="0067640E"/>
    <w:rsid w:val="006764B4"/>
    <w:rsid w:val="00676549"/>
    <w:rsid w:val="00676710"/>
    <w:rsid w:val="0067674B"/>
    <w:rsid w:val="0067676F"/>
    <w:rsid w:val="00676923"/>
    <w:rsid w:val="006769B6"/>
    <w:rsid w:val="00676B85"/>
    <w:rsid w:val="00676BD4"/>
    <w:rsid w:val="00676D77"/>
    <w:rsid w:val="00676EAA"/>
    <w:rsid w:val="00676F3F"/>
    <w:rsid w:val="00677074"/>
    <w:rsid w:val="0067765D"/>
    <w:rsid w:val="00677852"/>
    <w:rsid w:val="00677A9F"/>
    <w:rsid w:val="00677F0A"/>
    <w:rsid w:val="006800DD"/>
    <w:rsid w:val="00680131"/>
    <w:rsid w:val="006801CA"/>
    <w:rsid w:val="00680334"/>
    <w:rsid w:val="0068088D"/>
    <w:rsid w:val="00680905"/>
    <w:rsid w:val="00680BCD"/>
    <w:rsid w:val="00680CFF"/>
    <w:rsid w:val="00680D3D"/>
    <w:rsid w:val="00680E18"/>
    <w:rsid w:val="00680E9E"/>
    <w:rsid w:val="00680EA9"/>
    <w:rsid w:val="0068105F"/>
    <w:rsid w:val="00681085"/>
    <w:rsid w:val="0068119A"/>
    <w:rsid w:val="006811A3"/>
    <w:rsid w:val="0068130B"/>
    <w:rsid w:val="006813D4"/>
    <w:rsid w:val="0068146E"/>
    <w:rsid w:val="006815A1"/>
    <w:rsid w:val="006815E5"/>
    <w:rsid w:val="006819C6"/>
    <w:rsid w:val="00681D46"/>
    <w:rsid w:val="00681E6E"/>
    <w:rsid w:val="00682233"/>
    <w:rsid w:val="00682415"/>
    <w:rsid w:val="006827A3"/>
    <w:rsid w:val="0068297E"/>
    <w:rsid w:val="00682A3E"/>
    <w:rsid w:val="00682F6B"/>
    <w:rsid w:val="0068341A"/>
    <w:rsid w:val="0068390E"/>
    <w:rsid w:val="0068397F"/>
    <w:rsid w:val="00683BC9"/>
    <w:rsid w:val="00683D83"/>
    <w:rsid w:val="00683F32"/>
    <w:rsid w:val="00683FD6"/>
    <w:rsid w:val="006842D3"/>
    <w:rsid w:val="0068449F"/>
    <w:rsid w:val="00684730"/>
    <w:rsid w:val="0068475C"/>
    <w:rsid w:val="00684891"/>
    <w:rsid w:val="00684E1F"/>
    <w:rsid w:val="00684F0E"/>
    <w:rsid w:val="006850AD"/>
    <w:rsid w:val="006853DD"/>
    <w:rsid w:val="006855CA"/>
    <w:rsid w:val="00685696"/>
    <w:rsid w:val="00685703"/>
    <w:rsid w:val="0068570C"/>
    <w:rsid w:val="00685734"/>
    <w:rsid w:val="006857EE"/>
    <w:rsid w:val="006859C9"/>
    <w:rsid w:val="006859FB"/>
    <w:rsid w:val="00685CF7"/>
    <w:rsid w:val="00685D86"/>
    <w:rsid w:val="00685E2E"/>
    <w:rsid w:val="00686328"/>
    <w:rsid w:val="00686497"/>
    <w:rsid w:val="00686795"/>
    <w:rsid w:val="00686AFB"/>
    <w:rsid w:val="00686B0C"/>
    <w:rsid w:val="00686C1E"/>
    <w:rsid w:val="00686CD4"/>
    <w:rsid w:val="00686D06"/>
    <w:rsid w:val="0068702E"/>
    <w:rsid w:val="006870FF"/>
    <w:rsid w:val="00687264"/>
    <w:rsid w:val="0068728A"/>
    <w:rsid w:val="00687374"/>
    <w:rsid w:val="006876ED"/>
    <w:rsid w:val="006876F9"/>
    <w:rsid w:val="00687D81"/>
    <w:rsid w:val="00687E03"/>
    <w:rsid w:val="00687E5A"/>
    <w:rsid w:val="00687F4F"/>
    <w:rsid w:val="00690537"/>
    <w:rsid w:val="0069066D"/>
    <w:rsid w:val="006907B7"/>
    <w:rsid w:val="00690C69"/>
    <w:rsid w:val="00690DF7"/>
    <w:rsid w:val="00690F54"/>
    <w:rsid w:val="00690FAA"/>
    <w:rsid w:val="0069106F"/>
    <w:rsid w:val="006913A6"/>
    <w:rsid w:val="00691815"/>
    <w:rsid w:val="00691A58"/>
    <w:rsid w:val="00691B2C"/>
    <w:rsid w:val="00691C61"/>
    <w:rsid w:val="00691CF1"/>
    <w:rsid w:val="006920A8"/>
    <w:rsid w:val="0069215B"/>
    <w:rsid w:val="00692222"/>
    <w:rsid w:val="0069225A"/>
    <w:rsid w:val="006923B4"/>
    <w:rsid w:val="006924E6"/>
    <w:rsid w:val="00692507"/>
    <w:rsid w:val="00692630"/>
    <w:rsid w:val="006927FB"/>
    <w:rsid w:val="00692A22"/>
    <w:rsid w:val="00692B2C"/>
    <w:rsid w:val="00692B71"/>
    <w:rsid w:val="00692CF7"/>
    <w:rsid w:val="00692DFA"/>
    <w:rsid w:val="00693043"/>
    <w:rsid w:val="0069304E"/>
    <w:rsid w:val="006932EB"/>
    <w:rsid w:val="006937C9"/>
    <w:rsid w:val="006939A8"/>
    <w:rsid w:val="00693B71"/>
    <w:rsid w:val="00693C09"/>
    <w:rsid w:val="00693E4C"/>
    <w:rsid w:val="00693F4D"/>
    <w:rsid w:val="006940A6"/>
    <w:rsid w:val="00694451"/>
    <w:rsid w:val="0069446C"/>
    <w:rsid w:val="00694650"/>
    <w:rsid w:val="00694779"/>
    <w:rsid w:val="00694B3E"/>
    <w:rsid w:val="00694BA7"/>
    <w:rsid w:val="006951D7"/>
    <w:rsid w:val="006954CF"/>
    <w:rsid w:val="006956E2"/>
    <w:rsid w:val="00695AD3"/>
    <w:rsid w:val="00695C08"/>
    <w:rsid w:val="00695C6B"/>
    <w:rsid w:val="00695C6C"/>
    <w:rsid w:val="00695CBD"/>
    <w:rsid w:val="00695EFB"/>
    <w:rsid w:val="00695F0E"/>
    <w:rsid w:val="006964C8"/>
    <w:rsid w:val="006968ED"/>
    <w:rsid w:val="00696EAA"/>
    <w:rsid w:val="00697017"/>
    <w:rsid w:val="00697459"/>
    <w:rsid w:val="006976D9"/>
    <w:rsid w:val="0069782C"/>
    <w:rsid w:val="00697834"/>
    <w:rsid w:val="00697A69"/>
    <w:rsid w:val="00697E2F"/>
    <w:rsid w:val="00697F24"/>
    <w:rsid w:val="006A030A"/>
    <w:rsid w:val="006A054B"/>
    <w:rsid w:val="006A07D8"/>
    <w:rsid w:val="006A080F"/>
    <w:rsid w:val="006A0916"/>
    <w:rsid w:val="006A0CD1"/>
    <w:rsid w:val="006A0D90"/>
    <w:rsid w:val="006A0DEA"/>
    <w:rsid w:val="006A10ED"/>
    <w:rsid w:val="006A1497"/>
    <w:rsid w:val="006A14F2"/>
    <w:rsid w:val="006A153F"/>
    <w:rsid w:val="006A1566"/>
    <w:rsid w:val="006A15B9"/>
    <w:rsid w:val="006A15D9"/>
    <w:rsid w:val="006A1792"/>
    <w:rsid w:val="006A1C3C"/>
    <w:rsid w:val="006A1CB3"/>
    <w:rsid w:val="006A1F2B"/>
    <w:rsid w:val="006A1F9B"/>
    <w:rsid w:val="006A2782"/>
    <w:rsid w:val="006A2B7B"/>
    <w:rsid w:val="006A301E"/>
    <w:rsid w:val="006A321F"/>
    <w:rsid w:val="006A366D"/>
    <w:rsid w:val="006A3B0D"/>
    <w:rsid w:val="006A3C23"/>
    <w:rsid w:val="006A3C93"/>
    <w:rsid w:val="006A3DE0"/>
    <w:rsid w:val="006A40E8"/>
    <w:rsid w:val="006A42B6"/>
    <w:rsid w:val="006A4350"/>
    <w:rsid w:val="006A4586"/>
    <w:rsid w:val="006A4846"/>
    <w:rsid w:val="006A4987"/>
    <w:rsid w:val="006A4A5E"/>
    <w:rsid w:val="006A4E4D"/>
    <w:rsid w:val="006A5072"/>
    <w:rsid w:val="006A51B6"/>
    <w:rsid w:val="006A5236"/>
    <w:rsid w:val="006A5262"/>
    <w:rsid w:val="006A52D1"/>
    <w:rsid w:val="006A5372"/>
    <w:rsid w:val="006A54AF"/>
    <w:rsid w:val="006A5548"/>
    <w:rsid w:val="006A5634"/>
    <w:rsid w:val="006A58E3"/>
    <w:rsid w:val="006A593B"/>
    <w:rsid w:val="006A5A67"/>
    <w:rsid w:val="006A5E14"/>
    <w:rsid w:val="006A604C"/>
    <w:rsid w:val="006A6595"/>
    <w:rsid w:val="006A66AA"/>
    <w:rsid w:val="006A6919"/>
    <w:rsid w:val="006A6A45"/>
    <w:rsid w:val="006A6A76"/>
    <w:rsid w:val="006A6C50"/>
    <w:rsid w:val="006A6E1B"/>
    <w:rsid w:val="006A6E35"/>
    <w:rsid w:val="006A70ED"/>
    <w:rsid w:val="006A719F"/>
    <w:rsid w:val="006A725D"/>
    <w:rsid w:val="006A72D4"/>
    <w:rsid w:val="006A7601"/>
    <w:rsid w:val="006A7901"/>
    <w:rsid w:val="006A7B38"/>
    <w:rsid w:val="006A7FE4"/>
    <w:rsid w:val="006B022E"/>
    <w:rsid w:val="006B0243"/>
    <w:rsid w:val="006B0875"/>
    <w:rsid w:val="006B09D3"/>
    <w:rsid w:val="006B0BEC"/>
    <w:rsid w:val="006B0C52"/>
    <w:rsid w:val="006B0E57"/>
    <w:rsid w:val="006B0EE7"/>
    <w:rsid w:val="006B123F"/>
    <w:rsid w:val="006B143F"/>
    <w:rsid w:val="006B16FA"/>
    <w:rsid w:val="006B17E9"/>
    <w:rsid w:val="006B18B1"/>
    <w:rsid w:val="006B1AE5"/>
    <w:rsid w:val="006B1B1A"/>
    <w:rsid w:val="006B1F7A"/>
    <w:rsid w:val="006B1FFF"/>
    <w:rsid w:val="006B208C"/>
    <w:rsid w:val="006B2132"/>
    <w:rsid w:val="006B2406"/>
    <w:rsid w:val="006B24E9"/>
    <w:rsid w:val="006B25CB"/>
    <w:rsid w:val="006B2727"/>
    <w:rsid w:val="006B275D"/>
    <w:rsid w:val="006B288F"/>
    <w:rsid w:val="006B28B7"/>
    <w:rsid w:val="006B296C"/>
    <w:rsid w:val="006B2B13"/>
    <w:rsid w:val="006B2CC0"/>
    <w:rsid w:val="006B2DD6"/>
    <w:rsid w:val="006B2E19"/>
    <w:rsid w:val="006B2F4F"/>
    <w:rsid w:val="006B342A"/>
    <w:rsid w:val="006B3682"/>
    <w:rsid w:val="006B370C"/>
    <w:rsid w:val="006B38C2"/>
    <w:rsid w:val="006B395E"/>
    <w:rsid w:val="006B3BDC"/>
    <w:rsid w:val="006B3CB7"/>
    <w:rsid w:val="006B3CE9"/>
    <w:rsid w:val="006B4085"/>
    <w:rsid w:val="006B409C"/>
    <w:rsid w:val="006B42E7"/>
    <w:rsid w:val="006B4620"/>
    <w:rsid w:val="006B4819"/>
    <w:rsid w:val="006B48DD"/>
    <w:rsid w:val="006B4B64"/>
    <w:rsid w:val="006B4B79"/>
    <w:rsid w:val="006B4BDF"/>
    <w:rsid w:val="006B533B"/>
    <w:rsid w:val="006B54A4"/>
    <w:rsid w:val="006B5683"/>
    <w:rsid w:val="006B5EF2"/>
    <w:rsid w:val="006B6186"/>
    <w:rsid w:val="006B61C3"/>
    <w:rsid w:val="006B6815"/>
    <w:rsid w:val="006B6A98"/>
    <w:rsid w:val="006B6D77"/>
    <w:rsid w:val="006B6DC0"/>
    <w:rsid w:val="006B7326"/>
    <w:rsid w:val="006B744C"/>
    <w:rsid w:val="006B74BF"/>
    <w:rsid w:val="006B753B"/>
    <w:rsid w:val="006B7CB1"/>
    <w:rsid w:val="006B7D70"/>
    <w:rsid w:val="006B7E39"/>
    <w:rsid w:val="006C0F73"/>
    <w:rsid w:val="006C0FA4"/>
    <w:rsid w:val="006C12ED"/>
    <w:rsid w:val="006C1744"/>
    <w:rsid w:val="006C17A4"/>
    <w:rsid w:val="006C1934"/>
    <w:rsid w:val="006C2885"/>
    <w:rsid w:val="006C2918"/>
    <w:rsid w:val="006C2A06"/>
    <w:rsid w:val="006C2D27"/>
    <w:rsid w:val="006C2F25"/>
    <w:rsid w:val="006C30CE"/>
    <w:rsid w:val="006C3250"/>
    <w:rsid w:val="006C3433"/>
    <w:rsid w:val="006C343B"/>
    <w:rsid w:val="006C34B0"/>
    <w:rsid w:val="006C35D7"/>
    <w:rsid w:val="006C3659"/>
    <w:rsid w:val="006C3B0D"/>
    <w:rsid w:val="006C3B70"/>
    <w:rsid w:val="006C3B74"/>
    <w:rsid w:val="006C3D1D"/>
    <w:rsid w:val="006C3E16"/>
    <w:rsid w:val="006C4146"/>
    <w:rsid w:val="006C42CF"/>
    <w:rsid w:val="006C45F7"/>
    <w:rsid w:val="006C480E"/>
    <w:rsid w:val="006C48BC"/>
    <w:rsid w:val="006C4A87"/>
    <w:rsid w:val="006C4CE0"/>
    <w:rsid w:val="006C4D09"/>
    <w:rsid w:val="006C4F4E"/>
    <w:rsid w:val="006C4FD7"/>
    <w:rsid w:val="006C50AA"/>
    <w:rsid w:val="006C50EB"/>
    <w:rsid w:val="006C5534"/>
    <w:rsid w:val="006C56B2"/>
    <w:rsid w:val="006C56E0"/>
    <w:rsid w:val="006C57F9"/>
    <w:rsid w:val="006C58AC"/>
    <w:rsid w:val="006C596D"/>
    <w:rsid w:val="006C59E4"/>
    <w:rsid w:val="006C5B42"/>
    <w:rsid w:val="006C5C1E"/>
    <w:rsid w:val="006C5C8F"/>
    <w:rsid w:val="006C5CBF"/>
    <w:rsid w:val="006C63C6"/>
    <w:rsid w:val="006C64D8"/>
    <w:rsid w:val="006C65D9"/>
    <w:rsid w:val="006C66DE"/>
    <w:rsid w:val="006C6746"/>
    <w:rsid w:val="006C6AF4"/>
    <w:rsid w:val="006C6DFA"/>
    <w:rsid w:val="006C6E70"/>
    <w:rsid w:val="006C6E98"/>
    <w:rsid w:val="006C7104"/>
    <w:rsid w:val="006C750C"/>
    <w:rsid w:val="006C769B"/>
    <w:rsid w:val="006C76D3"/>
    <w:rsid w:val="006C789B"/>
    <w:rsid w:val="006C7994"/>
    <w:rsid w:val="006C79D6"/>
    <w:rsid w:val="006C7A88"/>
    <w:rsid w:val="006C7B29"/>
    <w:rsid w:val="006C7C3F"/>
    <w:rsid w:val="006C7C6F"/>
    <w:rsid w:val="006C7CC9"/>
    <w:rsid w:val="006C7F16"/>
    <w:rsid w:val="006C7F3A"/>
    <w:rsid w:val="006C7FAE"/>
    <w:rsid w:val="006D0143"/>
    <w:rsid w:val="006D020E"/>
    <w:rsid w:val="006D02B6"/>
    <w:rsid w:val="006D037C"/>
    <w:rsid w:val="006D0B4F"/>
    <w:rsid w:val="006D0C6C"/>
    <w:rsid w:val="006D0D76"/>
    <w:rsid w:val="006D0DC2"/>
    <w:rsid w:val="006D0F58"/>
    <w:rsid w:val="006D11FF"/>
    <w:rsid w:val="006D120B"/>
    <w:rsid w:val="006D1345"/>
    <w:rsid w:val="006D1446"/>
    <w:rsid w:val="006D194F"/>
    <w:rsid w:val="006D1A63"/>
    <w:rsid w:val="006D1B94"/>
    <w:rsid w:val="006D1C84"/>
    <w:rsid w:val="006D1E12"/>
    <w:rsid w:val="006D2183"/>
    <w:rsid w:val="006D23CE"/>
    <w:rsid w:val="006D2557"/>
    <w:rsid w:val="006D25DF"/>
    <w:rsid w:val="006D28D3"/>
    <w:rsid w:val="006D29C6"/>
    <w:rsid w:val="006D2A01"/>
    <w:rsid w:val="006D2C82"/>
    <w:rsid w:val="006D2EFB"/>
    <w:rsid w:val="006D3206"/>
    <w:rsid w:val="006D3259"/>
    <w:rsid w:val="006D33B1"/>
    <w:rsid w:val="006D347C"/>
    <w:rsid w:val="006D395D"/>
    <w:rsid w:val="006D3AE0"/>
    <w:rsid w:val="006D3C23"/>
    <w:rsid w:val="006D3DC6"/>
    <w:rsid w:val="006D3F79"/>
    <w:rsid w:val="006D4389"/>
    <w:rsid w:val="006D4477"/>
    <w:rsid w:val="006D450B"/>
    <w:rsid w:val="006D5412"/>
    <w:rsid w:val="006D5504"/>
    <w:rsid w:val="006D550E"/>
    <w:rsid w:val="006D560B"/>
    <w:rsid w:val="006D561C"/>
    <w:rsid w:val="006D57AB"/>
    <w:rsid w:val="006D583B"/>
    <w:rsid w:val="006D5898"/>
    <w:rsid w:val="006D5A0D"/>
    <w:rsid w:val="006D5A62"/>
    <w:rsid w:val="006D5A8F"/>
    <w:rsid w:val="006D5B7A"/>
    <w:rsid w:val="006D5BB9"/>
    <w:rsid w:val="006D5F52"/>
    <w:rsid w:val="006D6028"/>
    <w:rsid w:val="006D631D"/>
    <w:rsid w:val="006D6379"/>
    <w:rsid w:val="006D655C"/>
    <w:rsid w:val="006D6567"/>
    <w:rsid w:val="006D6697"/>
    <w:rsid w:val="006D69C3"/>
    <w:rsid w:val="006D6C95"/>
    <w:rsid w:val="006D6CA6"/>
    <w:rsid w:val="006D6CC2"/>
    <w:rsid w:val="006D6F7A"/>
    <w:rsid w:val="006D7262"/>
    <w:rsid w:val="006D726E"/>
    <w:rsid w:val="006D73DB"/>
    <w:rsid w:val="006D7529"/>
    <w:rsid w:val="006D75EE"/>
    <w:rsid w:val="006D7D20"/>
    <w:rsid w:val="006D7D73"/>
    <w:rsid w:val="006D7E52"/>
    <w:rsid w:val="006D7FA6"/>
    <w:rsid w:val="006E0027"/>
    <w:rsid w:val="006E0040"/>
    <w:rsid w:val="006E0299"/>
    <w:rsid w:val="006E02BA"/>
    <w:rsid w:val="006E0397"/>
    <w:rsid w:val="006E05E8"/>
    <w:rsid w:val="006E074C"/>
    <w:rsid w:val="006E084E"/>
    <w:rsid w:val="006E0A0F"/>
    <w:rsid w:val="006E0C79"/>
    <w:rsid w:val="006E0D03"/>
    <w:rsid w:val="006E0DB7"/>
    <w:rsid w:val="006E12A2"/>
    <w:rsid w:val="006E1483"/>
    <w:rsid w:val="006E1507"/>
    <w:rsid w:val="006E168D"/>
    <w:rsid w:val="006E18B4"/>
    <w:rsid w:val="006E1C1F"/>
    <w:rsid w:val="006E1E38"/>
    <w:rsid w:val="006E1E99"/>
    <w:rsid w:val="006E229A"/>
    <w:rsid w:val="006E266E"/>
    <w:rsid w:val="006E27E8"/>
    <w:rsid w:val="006E2B37"/>
    <w:rsid w:val="006E2B3C"/>
    <w:rsid w:val="006E2B6E"/>
    <w:rsid w:val="006E2B8D"/>
    <w:rsid w:val="006E2DB0"/>
    <w:rsid w:val="006E2EFE"/>
    <w:rsid w:val="006E2F14"/>
    <w:rsid w:val="006E317A"/>
    <w:rsid w:val="006E32E1"/>
    <w:rsid w:val="006E3441"/>
    <w:rsid w:val="006E37D2"/>
    <w:rsid w:val="006E37D6"/>
    <w:rsid w:val="006E39C1"/>
    <w:rsid w:val="006E3AE5"/>
    <w:rsid w:val="006E3BE4"/>
    <w:rsid w:val="006E3DFC"/>
    <w:rsid w:val="006E3F1B"/>
    <w:rsid w:val="006E3F6C"/>
    <w:rsid w:val="006E400B"/>
    <w:rsid w:val="006E4142"/>
    <w:rsid w:val="006E4222"/>
    <w:rsid w:val="006E443E"/>
    <w:rsid w:val="006E45B0"/>
    <w:rsid w:val="006E47BC"/>
    <w:rsid w:val="006E4B47"/>
    <w:rsid w:val="006E4BB0"/>
    <w:rsid w:val="006E4BE4"/>
    <w:rsid w:val="006E4C44"/>
    <w:rsid w:val="006E4CAB"/>
    <w:rsid w:val="006E4E26"/>
    <w:rsid w:val="006E4E6E"/>
    <w:rsid w:val="006E4F21"/>
    <w:rsid w:val="006E5247"/>
    <w:rsid w:val="006E5366"/>
    <w:rsid w:val="006E5967"/>
    <w:rsid w:val="006E5C26"/>
    <w:rsid w:val="006E5C43"/>
    <w:rsid w:val="006E5C66"/>
    <w:rsid w:val="006E5F86"/>
    <w:rsid w:val="006E5F8E"/>
    <w:rsid w:val="006E6156"/>
    <w:rsid w:val="006E6208"/>
    <w:rsid w:val="006E6442"/>
    <w:rsid w:val="006E65CB"/>
    <w:rsid w:val="006E68A9"/>
    <w:rsid w:val="006E68B0"/>
    <w:rsid w:val="006E6C72"/>
    <w:rsid w:val="006E707F"/>
    <w:rsid w:val="006E7506"/>
    <w:rsid w:val="006E755D"/>
    <w:rsid w:val="006E7782"/>
    <w:rsid w:val="006E78A0"/>
    <w:rsid w:val="006E7B4C"/>
    <w:rsid w:val="006E7D8F"/>
    <w:rsid w:val="006E7DD1"/>
    <w:rsid w:val="006E7EA0"/>
    <w:rsid w:val="006F0058"/>
    <w:rsid w:val="006F00E3"/>
    <w:rsid w:val="006F0232"/>
    <w:rsid w:val="006F04DA"/>
    <w:rsid w:val="006F0859"/>
    <w:rsid w:val="006F08D8"/>
    <w:rsid w:val="006F093F"/>
    <w:rsid w:val="006F098C"/>
    <w:rsid w:val="006F099E"/>
    <w:rsid w:val="006F0B55"/>
    <w:rsid w:val="006F0C3C"/>
    <w:rsid w:val="006F0F74"/>
    <w:rsid w:val="006F0F9F"/>
    <w:rsid w:val="006F10B4"/>
    <w:rsid w:val="006F11C5"/>
    <w:rsid w:val="006F1254"/>
    <w:rsid w:val="006F13FC"/>
    <w:rsid w:val="006F1836"/>
    <w:rsid w:val="006F1944"/>
    <w:rsid w:val="006F1996"/>
    <w:rsid w:val="006F1BF9"/>
    <w:rsid w:val="006F1C1D"/>
    <w:rsid w:val="006F1DD2"/>
    <w:rsid w:val="006F1F2B"/>
    <w:rsid w:val="006F1F8D"/>
    <w:rsid w:val="006F2173"/>
    <w:rsid w:val="006F23BD"/>
    <w:rsid w:val="006F2ADD"/>
    <w:rsid w:val="006F2C40"/>
    <w:rsid w:val="006F2C54"/>
    <w:rsid w:val="006F2C8F"/>
    <w:rsid w:val="006F2CE2"/>
    <w:rsid w:val="006F31D5"/>
    <w:rsid w:val="006F31E4"/>
    <w:rsid w:val="006F3339"/>
    <w:rsid w:val="006F373A"/>
    <w:rsid w:val="006F3754"/>
    <w:rsid w:val="006F3758"/>
    <w:rsid w:val="006F384F"/>
    <w:rsid w:val="006F3A51"/>
    <w:rsid w:val="006F3C30"/>
    <w:rsid w:val="006F4302"/>
    <w:rsid w:val="006F4877"/>
    <w:rsid w:val="006F494A"/>
    <w:rsid w:val="006F4A62"/>
    <w:rsid w:val="006F4C5D"/>
    <w:rsid w:val="006F4C6F"/>
    <w:rsid w:val="006F4D63"/>
    <w:rsid w:val="006F4E55"/>
    <w:rsid w:val="006F5366"/>
    <w:rsid w:val="006F53D8"/>
    <w:rsid w:val="006F5557"/>
    <w:rsid w:val="006F576C"/>
    <w:rsid w:val="006F5963"/>
    <w:rsid w:val="006F5A9B"/>
    <w:rsid w:val="006F5C47"/>
    <w:rsid w:val="006F5EB8"/>
    <w:rsid w:val="006F606E"/>
    <w:rsid w:val="006F614B"/>
    <w:rsid w:val="006F6438"/>
    <w:rsid w:val="006F654E"/>
    <w:rsid w:val="006F681F"/>
    <w:rsid w:val="006F69A3"/>
    <w:rsid w:val="006F6AFC"/>
    <w:rsid w:val="006F6D55"/>
    <w:rsid w:val="006F7249"/>
    <w:rsid w:val="006F7280"/>
    <w:rsid w:val="006F7327"/>
    <w:rsid w:val="006F779A"/>
    <w:rsid w:val="006F795A"/>
    <w:rsid w:val="006F7B18"/>
    <w:rsid w:val="006F7C47"/>
    <w:rsid w:val="00700122"/>
    <w:rsid w:val="007001FD"/>
    <w:rsid w:val="007002A5"/>
    <w:rsid w:val="00700B77"/>
    <w:rsid w:val="00700BA4"/>
    <w:rsid w:val="007010C7"/>
    <w:rsid w:val="007011B2"/>
    <w:rsid w:val="00701495"/>
    <w:rsid w:val="00701626"/>
    <w:rsid w:val="007017EF"/>
    <w:rsid w:val="007019C0"/>
    <w:rsid w:val="00701C93"/>
    <w:rsid w:val="007020D7"/>
    <w:rsid w:val="00702277"/>
    <w:rsid w:val="007026F4"/>
    <w:rsid w:val="0070270D"/>
    <w:rsid w:val="007027E5"/>
    <w:rsid w:val="007029A5"/>
    <w:rsid w:val="00702BFA"/>
    <w:rsid w:val="00702CC0"/>
    <w:rsid w:val="00702CC4"/>
    <w:rsid w:val="00702DBF"/>
    <w:rsid w:val="00702FAF"/>
    <w:rsid w:val="007034CE"/>
    <w:rsid w:val="007035A0"/>
    <w:rsid w:val="0070394B"/>
    <w:rsid w:val="00703C35"/>
    <w:rsid w:val="0070405C"/>
    <w:rsid w:val="0070408A"/>
    <w:rsid w:val="007040E8"/>
    <w:rsid w:val="00704119"/>
    <w:rsid w:val="00704474"/>
    <w:rsid w:val="00704579"/>
    <w:rsid w:val="007045D6"/>
    <w:rsid w:val="00704743"/>
    <w:rsid w:val="007047C4"/>
    <w:rsid w:val="00704B6D"/>
    <w:rsid w:val="00704C57"/>
    <w:rsid w:val="007052D1"/>
    <w:rsid w:val="007052F8"/>
    <w:rsid w:val="007055D1"/>
    <w:rsid w:val="00705677"/>
    <w:rsid w:val="00705708"/>
    <w:rsid w:val="00705BE8"/>
    <w:rsid w:val="00705C54"/>
    <w:rsid w:val="00705D4A"/>
    <w:rsid w:val="00705FBA"/>
    <w:rsid w:val="00706808"/>
    <w:rsid w:val="007068D7"/>
    <w:rsid w:val="00706DCE"/>
    <w:rsid w:val="00706E54"/>
    <w:rsid w:val="00706F09"/>
    <w:rsid w:val="00706F8E"/>
    <w:rsid w:val="0070706B"/>
    <w:rsid w:val="00707837"/>
    <w:rsid w:val="00707AFB"/>
    <w:rsid w:val="00707D04"/>
    <w:rsid w:val="00707FCB"/>
    <w:rsid w:val="00710220"/>
    <w:rsid w:val="00710386"/>
    <w:rsid w:val="007103C8"/>
    <w:rsid w:val="007105D4"/>
    <w:rsid w:val="00710AF2"/>
    <w:rsid w:val="00710E4B"/>
    <w:rsid w:val="007110A1"/>
    <w:rsid w:val="00711442"/>
    <w:rsid w:val="0071148A"/>
    <w:rsid w:val="0071163D"/>
    <w:rsid w:val="00711744"/>
    <w:rsid w:val="00711776"/>
    <w:rsid w:val="007117F0"/>
    <w:rsid w:val="00711C05"/>
    <w:rsid w:val="00711CC7"/>
    <w:rsid w:val="00711E26"/>
    <w:rsid w:val="00711F9B"/>
    <w:rsid w:val="00712084"/>
    <w:rsid w:val="00712258"/>
    <w:rsid w:val="007122C3"/>
    <w:rsid w:val="007123B8"/>
    <w:rsid w:val="00712797"/>
    <w:rsid w:val="00712838"/>
    <w:rsid w:val="00712953"/>
    <w:rsid w:val="007129EA"/>
    <w:rsid w:val="00712A43"/>
    <w:rsid w:val="00712A58"/>
    <w:rsid w:val="00713146"/>
    <w:rsid w:val="0071315F"/>
    <w:rsid w:val="007131F2"/>
    <w:rsid w:val="0071322C"/>
    <w:rsid w:val="007135F2"/>
    <w:rsid w:val="007139FA"/>
    <w:rsid w:val="00713E80"/>
    <w:rsid w:val="00713F02"/>
    <w:rsid w:val="00713F86"/>
    <w:rsid w:val="007141C7"/>
    <w:rsid w:val="00714285"/>
    <w:rsid w:val="00714378"/>
    <w:rsid w:val="007143F4"/>
    <w:rsid w:val="0071442A"/>
    <w:rsid w:val="00714855"/>
    <w:rsid w:val="00714E85"/>
    <w:rsid w:val="007150B0"/>
    <w:rsid w:val="00715537"/>
    <w:rsid w:val="0071568D"/>
    <w:rsid w:val="00715B7C"/>
    <w:rsid w:val="00715D8C"/>
    <w:rsid w:val="00715F74"/>
    <w:rsid w:val="007160B8"/>
    <w:rsid w:val="00716342"/>
    <w:rsid w:val="0071635C"/>
    <w:rsid w:val="0071635E"/>
    <w:rsid w:val="0071648A"/>
    <w:rsid w:val="007164A5"/>
    <w:rsid w:val="007168E0"/>
    <w:rsid w:val="00716A45"/>
    <w:rsid w:val="00716AA2"/>
    <w:rsid w:val="00716BEB"/>
    <w:rsid w:val="00716F5D"/>
    <w:rsid w:val="00717396"/>
    <w:rsid w:val="0071739C"/>
    <w:rsid w:val="007175D1"/>
    <w:rsid w:val="007177F9"/>
    <w:rsid w:val="007178BD"/>
    <w:rsid w:val="00717958"/>
    <w:rsid w:val="00717A7F"/>
    <w:rsid w:val="00717B57"/>
    <w:rsid w:val="00717D75"/>
    <w:rsid w:val="00717E43"/>
    <w:rsid w:val="00717E5C"/>
    <w:rsid w:val="007201A0"/>
    <w:rsid w:val="007201EA"/>
    <w:rsid w:val="007201FD"/>
    <w:rsid w:val="0072026C"/>
    <w:rsid w:val="007202A9"/>
    <w:rsid w:val="007203F1"/>
    <w:rsid w:val="00720649"/>
    <w:rsid w:val="0072064F"/>
    <w:rsid w:val="007209B8"/>
    <w:rsid w:val="00720AA3"/>
    <w:rsid w:val="00720D04"/>
    <w:rsid w:val="00720E27"/>
    <w:rsid w:val="00720E47"/>
    <w:rsid w:val="00721696"/>
    <w:rsid w:val="007219D2"/>
    <w:rsid w:val="00721AB3"/>
    <w:rsid w:val="00721B7E"/>
    <w:rsid w:val="00721BBD"/>
    <w:rsid w:val="00721ED7"/>
    <w:rsid w:val="007221F5"/>
    <w:rsid w:val="0072252D"/>
    <w:rsid w:val="00722762"/>
    <w:rsid w:val="007228F0"/>
    <w:rsid w:val="007229AE"/>
    <w:rsid w:val="00722A4B"/>
    <w:rsid w:val="00722A80"/>
    <w:rsid w:val="00722CA2"/>
    <w:rsid w:val="00722E25"/>
    <w:rsid w:val="00723025"/>
    <w:rsid w:val="0072356B"/>
    <w:rsid w:val="0072357D"/>
    <w:rsid w:val="007236BD"/>
    <w:rsid w:val="00723840"/>
    <w:rsid w:val="00723BCC"/>
    <w:rsid w:val="00723C04"/>
    <w:rsid w:val="00723F05"/>
    <w:rsid w:val="00723F7B"/>
    <w:rsid w:val="007240A5"/>
    <w:rsid w:val="007240D3"/>
    <w:rsid w:val="00724172"/>
    <w:rsid w:val="007242D5"/>
    <w:rsid w:val="007244ED"/>
    <w:rsid w:val="0072482D"/>
    <w:rsid w:val="00724A64"/>
    <w:rsid w:val="00724C6F"/>
    <w:rsid w:val="00724CEF"/>
    <w:rsid w:val="00724D5A"/>
    <w:rsid w:val="00724E59"/>
    <w:rsid w:val="0072504A"/>
    <w:rsid w:val="007256D4"/>
    <w:rsid w:val="007258FB"/>
    <w:rsid w:val="0072596D"/>
    <w:rsid w:val="007259EA"/>
    <w:rsid w:val="00725B05"/>
    <w:rsid w:val="00725C0B"/>
    <w:rsid w:val="00725C37"/>
    <w:rsid w:val="00725CE2"/>
    <w:rsid w:val="007260C9"/>
    <w:rsid w:val="0072622F"/>
    <w:rsid w:val="007266C1"/>
    <w:rsid w:val="00726B4F"/>
    <w:rsid w:val="00726B66"/>
    <w:rsid w:val="00726D2C"/>
    <w:rsid w:val="00726E1E"/>
    <w:rsid w:val="00726ED8"/>
    <w:rsid w:val="00726F12"/>
    <w:rsid w:val="007270B2"/>
    <w:rsid w:val="00727174"/>
    <w:rsid w:val="0072754B"/>
    <w:rsid w:val="00727692"/>
    <w:rsid w:val="007276D0"/>
    <w:rsid w:val="0072772E"/>
    <w:rsid w:val="007277B3"/>
    <w:rsid w:val="00727A24"/>
    <w:rsid w:val="00727BB5"/>
    <w:rsid w:val="00727C0D"/>
    <w:rsid w:val="00727DAA"/>
    <w:rsid w:val="00730085"/>
    <w:rsid w:val="00730269"/>
    <w:rsid w:val="00730288"/>
    <w:rsid w:val="007302B8"/>
    <w:rsid w:val="007302D9"/>
    <w:rsid w:val="007303AA"/>
    <w:rsid w:val="00730655"/>
    <w:rsid w:val="007308C8"/>
    <w:rsid w:val="007309ED"/>
    <w:rsid w:val="00730CFA"/>
    <w:rsid w:val="00730DE2"/>
    <w:rsid w:val="00731399"/>
    <w:rsid w:val="00731443"/>
    <w:rsid w:val="0073147B"/>
    <w:rsid w:val="00731642"/>
    <w:rsid w:val="00731A17"/>
    <w:rsid w:val="00731E14"/>
    <w:rsid w:val="0073206A"/>
    <w:rsid w:val="00732183"/>
    <w:rsid w:val="007324F6"/>
    <w:rsid w:val="00732541"/>
    <w:rsid w:val="007329CB"/>
    <w:rsid w:val="00732A8B"/>
    <w:rsid w:val="00733046"/>
    <w:rsid w:val="00733166"/>
    <w:rsid w:val="00733451"/>
    <w:rsid w:val="007335AC"/>
    <w:rsid w:val="00733782"/>
    <w:rsid w:val="007338CE"/>
    <w:rsid w:val="00733929"/>
    <w:rsid w:val="00733961"/>
    <w:rsid w:val="00733A66"/>
    <w:rsid w:val="00733B9B"/>
    <w:rsid w:val="007341ED"/>
    <w:rsid w:val="00734269"/>
    <w:rsid w:val="00734347"/>
    <w:rsid w:val="00734541"/>
    <w:rsid w:val="007345B6"/>
    <w:rsid w:val="007345CC"/>
    <w:rsid w:val="00734BF4"/>
    <w:rsid w:val="007351C8"/>
    <w:rsid w:val="007351D6"/>
    <w:rsid w:val="007354EF"/>
    <w:rsid w:val="007356F2"/>
    <w:rsid w:val="007358C3"/>
    <w:rsid w:val="00735E50"/>
    <w:rsid w:val="00735E5B"/>
    <w:rsid w:val="00735F50"/>
    <w:rsid w:val="00736306"/>
    <w:rsid w:val="0073692C"/>
    <w:rsid w:val="00736A8D"/>
    <w:rsid w:val="00736C45"/>
    <w:rsid w:val="00736E19"/>
    <w:rsid w:val="00736E69"/>
    <w:rsid w:val="00736FC4"/>
    <w:rsid w:val="00736FE1"/>
    <w:rsid w:val="00737341"/>
    <w:rsid w:val="007373D3"/>
    <w:rsid w:val="00737806"/>
    <w:rsid w:val="0073782D"/>
    <w:rsid w:val="00737989"/>
    <w:rsid w:val="00737B03"/>
    <w:rsid w:val="00737B66"/>
    <w:rsid w:val="00737E90"/>
    <w:rsid w:val="00740000"/>
    <w:rsid w:val="00740169"/>
    <w:rsid w:val="007402F5"/>
    <w:rsid w:val="00740365"/>
    <w:rsid w:val="00740444"/>
    <w:rsid w:val="00740495"/>
    <w:rsid w:val="0074051C"/>
    <w:rsid w:val="00740E04"/>
    <w:rsid w:val="00740FDE"/>
    <w:rsid w:val="0074113C"/>
    <w:rsid w:val="00741373"/>
    <w:rsid w:val="007415A5"/>
    <w:rsid w:val="00742091"/>
    <w:rsid w:val="007424D0"/>
    <w:rsid w:val="0074287C"/>
    <w:rsid w:val="00742894"/>
    <w:rsid w:val="00742A13"/>
    <w:rsid w:val="00742AC7"/>
    <w:rsid w:val="00742D7E"/>
    <w:rsid w:val="00742EE4"/>
    <w:rsid w:val="00742F7E"/>
    <w:rsid w:val="007430B6"/>
    <w:rsid w:val="007433EA"/>
    <w:rsid w:val="0074340C"/>
    <w:rsid w:val="007438A6"/>
    <w:rsid w:val="00743B7E"/>
    <w:rsid w:val="00743D74"/>
    <w:rsid w:val="00743ED5"/>
    <w:rsid w:val="0074401A"/>
    <w:rsid w:val="007441F4"/>
    <w:rsid w:val="0074455F"/>
    <w:rsid w:val="0074457C"/>
    <w:rsid w:val="00744683"/>
    <w:rsid w:val="007448A4"/>
    <w:rsid w:val="007448FD"/>
    <w:rsid w:val="00744EF2"/>
    <w:rsid w:val="00745185"/>
    <w:rsid w:val="00745308"/>
    <w:rsid w:val="00745392"/>
    <w:rsid w:val="00745448"/>
    <w:rsid w:val="0074558B"/>
    <w:rsid w:val="0074566A"/>
    <w:rsid w:val="007458F7"/>
    <w:rsid w:val="00745A2D"/>
    <w:rsid w:val="00745AB8"/>
    <w:rsid w:val="00745B92"/>
    <w:rsid w:val="00745BD6"/>
    <w:rsid w:val="00745C44"/>
    <w:rsid w:val="00745E76"/>
    <w:rsid w:val="007460F4"/>
    <w:rsid w:val="007461C7"/>
    <w:rsid w:val="007463E7"/>
    <w:rsid w:val="007464FC"/>
    <w:rsid w:val="0074682B"/>
    <w:rsid w:val="00746D60"/>
    <w:rsid w:val="00746FA4"/>
    <w:rsid w:val="007471F5"/>
    <w:rsid w:val="007473CA"/>
    <w:rsid w:val="0074758E"/>
    <w:rsid w:val="0074779F"/>
    <w:rsid w:val="00747968"/>
    <w:rsid w:val="00747983"/>
    <w:rsid w:val="00747BDF"/>
    <w:rsid w:val="00747C96"/>
    <w:rsid w:val="00747CA3"/>
    <w:rsid w:val="00750274"/>
    <w:rsid w:val="00750302"/>
    <w:rsid w:val="007505F3"/>
    <w:rsid w:val="007505F7"/>
    <w:rsid w:val="00750945"/>
    <w:rsid w:val="00750ABF"/>
    <w:rsid w:val="00750F0C"/>
    <w:rsid w:val="00750F6A"/>
    <w:rsid w:val="00751381"/>
    <w:rsid w:val="007513AE"/>
    <w:rsid w:val="00751603"/>
    <w:rsid w:val="007516D8"/>
    <w:rsid w:val="00751BC8"/>
    <w:rsid w:val="00751FAF"/>
    <w:rsid w:val="00752959"/>
    <w:rsid w:val="007529C5"/>
    <w:rsid w:val="00752A6E"/>
    <w:rsid w:val="00752C43"/>
    <w:rsid w:val="00752C97"/>
    <w:rsid w:val="00752CA5"/>
    <w:rsid w:val="00752DC9"/>
    <w:rsid w:val="00752FDE"/>
    <w:rsid w:val="00753055"/>
    <w:rsid w:val="00753250"/>
    <w:rsid w:val="0075328F"/>
    <w:rsid w:val="007535B3"/>
    <w:rsid w:val="007537CA"/>
    <w:rsid w:val="00753813"/>
    <w:rsid w:val="00753F3F"/>
    <w:rsid w:val="00753F56"/>
    <w:rsid w:val="0075400B"/>
    <w:rsid w:val="007541A5"/>
    <w:rsid w:val="00754454"/>
    <w:rsid w:val="007546B1"/>
    <w:rsid w:val="0075484A"/>
    <w:rsid w:val="00754ACA"/>
    <w:rsid w:val="00754B3F"/>
    <w:rsid w:val="00754D33"/>
    <w:rsid w:val="0075504E"/>
    <w:rsid w:val="007552C0"/>
    <w:rsid w:val="0075535D"/>
    <w:rsid w:val="0075551F"/>
    <w:rsid w:val="007556C7"/>
    <w:rsid w:val="007557F7"/>
    <w:rsid w:val="007558C3"/>
    <w:rsid w:val="007559CB"/>
    <w:rsid w:val="00755A26"/>
    <w:rsid w:val="00755D58"/>
    <w:rsid w:val="007560E0"/>
    <w:rsid w:val="007561B3"/>
    <w:rsid w:val="00756483"/>
    <w:rsid w:val="00756599"/>
    <w:rsid w:val="00756725"/>
    <w:rsid w:val="00756740"/>
    <w:rsid w:val="00756770"/>
    <w:rsid w:val="00756987"/>
    <w:rsid w:val="00756B55"/>
    <w:rsid w:val="00756B7B"/>
    <w:rsid w:val="00756F17"/>
    <w:rsid w:val="00756FE2"/>
    <w:rsid w:val="00757525"/>
    <w:rsid w:val="0075754F"/>
    <w:rsid w:val="007575CF"/>
    <w:rsid w:val="0075760B"/>
    <w:rsid w:val="00757889"/>
    <w:rsid w:val="00757ACA"/>
    <w:rsid w:val="00757BCA"/>
    <w:rsid w:val="00757C74"/>
    <w:rsid w:val="00757CEB"/>
    <w:rsid w:val="00757D5D"/>
    <w:rsid w:val="00757E87"/>
    <w:rsid w:val="007600E9"/>
    <w:rsid w:val="0076058A"/>
    <w:rsid w:val="007605F0"/>
    <w:rsid w:val="00760789"/>
    <w:rsid w:val="007608B9"/>
    <w:rsid w:val="0076098D"/>
    <w:rsid w:val="00760BB7"/>
    <w:rsid w:val="00760EC1"/>
    <w:rsid w:val="007610BC"/>
    <w:rsid w:val="0076117A"/>
    <w:rsid w:val="00761217"/>
    <w:rsid w:val="0076152C"/>
    <w:rsid w:val="0076155D"/>
    <w:rsid w:val="00761708"/>
    <w:rsid w:val="0076199E"/>
    <w:rsid w:val="00761ABB"/>
    <w:rsid w:val="00761B27"/>
    <w:rsid w:val="00761DDB"/>
    <w:rsid w:val="00762092"/>
    <w:rsid w:val="0076269F"/>
    <w:rsid w:val="007627A1"/>
    <w:rsid w:val="00762813"/>
    <w:rsid w:val="0076292D"/>
    <w:rsid w:val="00762A2C"/>
    <w:rsid w:val="00762C85"/>
    <w:rsid w:val="00762F00"/>
    <w:rsid w:val="00762F0B"/>
    <w:rsid w:val="00762FF3"/>
    <w:rsid w:val="00763003"/>
    <w:rsid w:val="00763331"/>
    <w:rsid w:val="0076349E"/>
    <w:rsid w:val="007634DF"/>
    <w:rsid w:val="007634F5"/>
    <w:rsid w:val="00763790"/>
    <w:rsid w:val="007637DD"/>
    <w:rsid w:val="007639B6"/>
    <w:rsid w:val="00763B23"/>
    <w:rsid w:val="00763EB9"/>
    <w:rsid w:val="0076409E"/>
    <w:rsid w:val="00764110"/>
    <w:rsid w:val="00764164"/>
    <w:rsid w:val="007641CF"/>
    <w:rsid w:val="0076426E"/>
    <w:rsid w:val="007645A4"/>
    <w:rsid w:val="00764B4D"/>
    <w:rsid w:val="00764BC2"/>
    <w:rsid w:val="00764CCB"/>
    <w:rsid w:val="00764D4D"/>
    <w:rsid w:val="00764E43"/>
    <w:rsid w:val="0076548B"/>
    <w:rsid w:val="00765668"/>
    <w:rsid w:val="007656F5"/>
    <w:rsid w:val="007659D8"/>
    <w:rsid w:val="00765B53"/>
    <w:rsid w:val="00765C0A"/>
    <w:rsid w:val="00765C19"/>
    <w:rsid w:val="00765C8B"/>
    <w:rsid w:val="00765D64"/>
    <w:rsid w:val="00765D67"/>
    <w:rsid w:val="00765E02"/>
    <w:rsid w:val="00765E52"/>
    <w:rsid w:val="00765E9E"/>
    <w:rsid w:val="00766005"/>
    <w:rsid w:val="0076617B"/>
    <w:rsid w:val="007661AA"/>
    <w:rsid w:val="00766246"/>
    <w:rsid w:val="0076627A"/>
    <w:rsid w:val="00766505"/>
    <w:rsid w:val="007666ED"/>
    <w:rsid w:val="00766C25"/>
    <w:rsid w:val="00766CC8"/>
    <w:rsid w:val="00766E29"/>
    <w:rsid w:val="00766EA0"/>
    <w:rsid w:val="00766FF4"/>
    <w:rsid w:val="00767116"/>
    <w:rsid w:val="00767169"/>
    <w:rsid w:val="007676BC"/>
    <w:rsid w:val="00767866"/>
    <w:rsid w:val="007678C8"/>
    <w:rsid w:val="00767BAE"/>
    <w:rsid w:val="00767C9A"/>
    <w:rsid w:val="00767D5A"/>
    <w:rsid w:val="00767D7E"/>
    <w:rsid w:val="00767DDC"/>
    <w:rsid w:val="00770033"/>
    <w:rsid w:val="007700A8"/>
    <w:rsid w:val="007703A4"/>
    <w:rsid w:val="007705A9"/>
    <w:rsid w:val="00770626"/>
    <w:rsid w:val="0077073B"/>
    <w:rsid w:val="00770B24"/>
    <w:rsid w:val="007710AD"/>
    <w:rsid w:val="00771334"/>
    <w:rsid w:val="007716AD"/>
    <w:rsid w:val="007716AF"/>
    <w:rsid w:val="007717E8"/>
    <w:rsid w:val="007718B5"/>
    <w:rsid w:val="00771BC5"/>
    <w:rsid w:val="00771FEA"/>
    <w:rsid w:val="00772329"/>
    <w:rsid w:val="007723FB"/>
    <w:rsid w:val="007725D3"/>
    <w:rsid w:val="00772628"/>
    <w:rsid w:val="0077286A"/>
    <w:rsid w:val="00772950"/>
    <w:rsid w:val="00772BEA"/>
    <w:rsid w:val="00772C40"/>
    <w:rsid w:val="00772EEE"/>
    <w:rsid w:val="00772F4B"/>
    <w:rsid w:val="0077300C"/>
    <w:rsid w:val="0077322E"/>
    <w:rsid w:val="0077360F"/>
    <w:rsid w:val="0077371D"/>
    <w:rsid w:val="0077385F"/>
    <w:rsid w:val="00773AB1"/>
    <w:rsid w:val="00773BC5"/>
    <w:rsid w:val="007740E2"/>
    <w:rsid w:val="00774403"/>
    <w:rsid w:val="00774411"/>
    <w:rsid w:val="0077470D"/>
    <w:rsid w:val="007749E2"/>
    <w:rsid w:val="00774DB4"/>
    <w:rsid w:val="00774F03"/>
    <w:rsid w:val="00775154"/>
    <w:rsid w:val="007751A7"/>
    <w:rsid w:val="00775579"/>
    <w:rsid w:val="00775623"/>
    <w:rsid w:val="00775691"/>
    <w:rsid w:val="00775A45"/>
    <w:rsid w:val="00775F92"/>
    <w:rsid w:val="007760A2"/>
    <w:rsid w:val="007761C0"/>
    <w:rsid w:val="0077625C"/>
    <w:rsid w:val="007764F8"/>
    <w:rsid w:val="00776730"/>
    <w:rsid w:val="00776887"/>
    <w:rsid w:val="00776A79"/>
    <w:rsid w:val="00776C2C"/>
    <w:rsid w:val="00776DD9"/>
    <w:rsid w:val="00777114"/>
    <w:rsid w:val="00777530"/>
    <w:rsid w:val="0077763E"/>
    <w:rsid w:val="0077765A"/>
    <w:rsid w:val="007778EA"/>
    <w:rsid w:val="00777956"/>
    <w:rsid w:val="00777CA2"/>
    <w:rsid w:val="007804CA"/>
    <w:rsid w:val="007804DE"/>
    <w:rsid w:val="00780573"/>
    <w:rsid w:val="007808A5"/>
    <w:rsid w:val="00780DAB"/>
    <w:rsid w:val="00780DB8"/>
    <w:rsid w:val="00780DBA"/>
    <w:rsid w:val="00780E17"/>
    <w:rsid w:val="007811C7"/>
    <w:rsid w:val="0078134C"/>
    <w:rsid w:val="007814E8"/>
    <w:rsid w:val="007815CE"/>
    <w:rsid w:val="007818C9"/>
    <w:rsid w:val="00781906"/>
    <w:rsid w:val="007819BB"/>
    <w:rsid w:val="00781AD6"/>
    <w:rsid w:val="00781B2D"/>
    <w:rsid w:val="00781D10"/>
    <w:rsid w:val="00781E6D"/>
    <w:rsid w:val="0078214A"/>
    <w:rsid w:val="007826D9"/>
    <w:rsid w:val="007828BD"/>
    <w:rsid w:val="00782B22"/>
    <w:rsid w:val="00782C3F"/>
    <w:rsid w:val="00782D3C"/>
    <w:rsid w:val="00782DBD"/>
    <w:rsid w:val="00782DEF"/>
    <w:rsid w:val="007831CD"/>
    <w:rsid w:val="0078321B"/>
    <w:rsid w:val="0078347B"/>
    <w:rsid w:val="0078352E"/>
    <w:rsid w:val="0078376A"/>
    <w:rsid w:val="0078385B"/>
    <w:rsid w:val="00784151"/>
    <w:rsid w:val="007841E7"/>
    <w:rsid w:val="00784248"/>
    <w:rsid w:val="0078427D"/>
    <w:rsid w:val="007847B4"/>
    <w:rsid w:val="007847F1"/>
    <w:rsid w:val="0078484D"/>
    <w:rsid w:val="00784D2E"/>
    <w:rsid w:val="00784DA2"/>
    <w:rsid w:val="00784E1E"/>
    <w:rsid w:val="00784F00"/>
    <w:rsid w:val="007850DC"/>
    <w:rsid w:val="00785394"/>
    <w:rsid w:val="007853B6"/>
    <w:rsid w:val="00785726"/>
    <w:rsid w:val="0078580A"/>
    <w:rsid w:val="007859CA"/>
    <w:rsid w:val="00785A5C"/>
    <w:rsid w:val="00785AFF"/>
    <w:rsid w:val="00785FFE"/>
    <w:rsid w:val="007862FF"/>
    <w:rsid w:val="00786500"/>
    <w:rsid w:val="00786721"/>
    <w:rsid w:val="007867E7"/>
    <w:rsid w:val="00786A93"/>
    <w:rsid w:val="00786B9B"/>
    <w:rsid w:val="00786BAD"/>
    <w:rsid w:val="00787050"/>
    <w:rsid w:val="00787444"/>
    <w:rsid w:val="0078748F"/>
    <w:rsid w:val="0078750C"/>
    <w:rsid w:val="00787760"/>
    <w:rsid w:val="0078790E"/>
    <w:rsid w:val="00787B5C"/>
    <w:rsid w:val="00787C99"/>
    <w:rsid w:val="007909AF"/>
    <w:rsid w:val="00790A8A"/>
    <w:rsid w:val="00790AB5"/>
    <w:rsid w:val="00791269"/>
    <w:rsid w:val="0079130F"/>
    <w:rsid w:val="00791402"/>
    <w:rsid w:val="0079190E"/>
    <w:rsid w:val="007919DF"/>
    <w:rsid w:val="00791A85"/>
    <w:rsid w:val="00791B12"/>
    <w:rsid w:val="00791B6B"/>
    <w:rsid w:val="00791B70"/>
    <w:rsid w:val="007921A2"/>
    <w:rsid w:val="007921B1"/>
    <w:rsid w:val="007924A9"/>
    <w:rsid w:val="00792627"/>
    <w:rsid w:val="00792680"/>
    <w:rsid w:val="007926DC"/>
    <w:rsid w:val="007928EF"/>
    <w:rsid w:val="007929C7"/>
    <w:rsid w:val="00792AFC"/>
    <w:rsid w:val="00792B3C"/>
    <w:rsid w:val="00792BE1"/>
    <w:rsid w:val="00792D16"/>
    <w:rsid w:val="00792DD4"/>
    <w:rsid w:val="00792F2B"/>
    <w:rsid w:val="0079375D"/>
    <w:rsid w:val="00793783"/>
    <w:rsid w:val="007937CC"/>
    <w:rsid w:val="00793D88"/>
    <w:rsid w:val="00793EFA"/>
    <w:rsid w:val="007941A2"/>
    <w:rsid w:val="00794266"/>
    <w:rsid w:val="0079434F"/>
    <w:rsid w:val="00794518"/>
    <w:rsid w:val="00794A37"/>
    <w:rsid w:val="00794AE0"/>
    <w:rsid w:val="00794BCE"/>
    <w:rsid w:val="00794D7C"/>
    <w:rsid w:val="00794FEB"/>
    <w:rsid w:val="0079569F"/>
    <w:rsid w:val="00795863"/>
    <w:rsid w:val="00795895"/>
    <w:rsid w:val="00795CF4"/>
    <w:rsid w:val="00795CFF"/>
    <w:rsid w:val="00795D02"/>
    <w:rsid w:val="00795E54"/>
    <w:rsid w:val="00796015"/>
    <w:rsid w:val="00796428"/>
    <w:rsid w:val="007969FB"/>
    <w:rsid w:val="00796A81"/>
    <w:rsid w:val="00796F11"/>
    <w:rsid w:val="00797109"/>
    <w:rsid w:val="00797310"/>
    <w:rsid w:val="00797315"/>
    <w:rsid w:val="00797336"/>
    <w:rsid w:val="0079744A"/>
    <w:rsid w:val="007974CF"/>
    <w:rsid w:val="007974DC"/>
    <w:rsid w:val="00797715"/>
    <w:rsid w:val="00797895"/>
    <w:rsid w:val="00797AAF"/>
    <w:rsid w:val="00797B25"/>
    <w:rsid w:val="00797DD3"/>
    <w:rsid w:val="00797DF8"/>
    <w:rsid w:val="00797E5E"/>
    <w:rsid w:val="007A00C8"/>
    <w:rsid w:val="007A0164"/>
    <w:rsid w:val="007A0217"/>
    <w:rsid w:val="007A022E"/>
    <w:rsid w:val="007A043B"/>
    <w:rsid w:val="007A08A9"/>
    <w:rsid w:val="007A08F5"/>
    <w:rsid w:val="007A0BD3"/>
    <w:rsid w:val="007A0FC0"/>
    <w:rsid w:val="007A1016"/>
    <w:rsid w:val="007A103A"/>
    <w:rsid w:val="007A11E8"/>
    <w:rsid w:val="007A1205"/>
    <w:rsid w:val="007A13C8"/>
    <w:rsid w:val="007A173D"/>
    <w:rsid w:val="007A1A65"/>
    <w:rsid w:val="007A1E79"/>
    <w:rsid w:val="007A2191"/>
    <w:rsid w:val="007A2276"/>
    <w:rsid w:val="007A2379"/>
    <w:rsid w:val="007A23A7"/>
    <w:rsid w:val="007A268F"/>
    <w:rsid w:val="007A2F5F"/>
    <w:rsid w:val="007A3532"/>
    <w:rsid w:val="007A36C9"/>
    <w:rsid w:val="007A3B4F"/>
    <w:rsid w:val="007A3B83"/>
    <w:rsid w:val="007A3C42"/>
    <w:rsid w:val="007A457E"/>
    <w:rsid w:val="007A45D5"/>
    <w:rsid w:val="007A4809"/>
    <w:rsid w:val="007A481B"/>
    <w:rsid w:val="007A4A63"/>
    <w:rsid w:val="007A4B39"/>
    <w:rsid w:val="007A4BAE"/>
    <w:rsid w:val="007A4BD5"/>
    <w:rsid w:val="007A4E8B"/>
    <w:rsid w:val="007A51A8"/>
    <w:rsid w:val="007A51D8"/>
    <w:rsid w:val="007A5521"/>
    <w:rsid w:val="007A5793"/>
    <w:rsid w:val="007A579D"/>
    <w:rsid w:val="007A5D48"/>
    <w:rsid w:val="007A605E"/>
    <w:rsid w:val="007A60E1"/>
    <w:rsid w:val="007A6167"/>
    <w:rsid w:val="007A6800"/>
    <w:rsid w:val="007A6B44"/>
    <w:rsid w:val="007A6BF6"/>
    <w:rsid w:val="007A700E"/>
    <w:rsid w:val="007A737F"/>
    <w:rsid w:val="007A76E9"/>
    <w:rsid w:val="007A77E8"/>
    <w:rsid w:val="007A7D09"/>
    <w:rsid w:val="007A7E66"/>
    <w:rsid w:val="007B0126"/>
    <w:rsid w:val="007B014B"/>
    <w:rsid w:val="007B0299"/>
    <w:rsid w:val="007B074D"/>
    <w:rsid w:val="007B0C60"/>
    <w:rsid w:val="007B0DB7"/>
    <w:rsid w:val="007B1033"/>
    <w:rsid w:val="007B1442"/>
    <w:rsid w:val="007B1633"/>
    <w:rsid w:val="007B163A"/>
    <w:rsid w:val="007B18E2"/>
    <w:rsid w:val="007B198B"/>
    <w:rsid w:val="007B1A71"/>
    <w:rsid w:val="007B1A8E"/>
    <w:rsid w:val="007B1DD5"/>
    <w:rsid w:val="007B1EB6"/>
    <w:rsid w:val="007B1FE5"/>
    <w:rsid w:val="007B232B"/>
    <w:rsid w:val="007B2504"/>
    <w:rsid w:val="007B2758"/>
    <w:rsid w:val="007B27D2"/>
    <w:rsid w:val="007B2DB3"/>
    <w:rsid w:val="007B2F1F"/>
    <w:rsid w:val="007B30DB"/>
    <w:rsid w:val="007B30DD"/>
    <w:rsid w:val="007B3114"/>
    <w:rsid w:val="007B313D"/>
    <w:rsid w:val="007B3648"/>
    <w:rsid w:val="007B36F2"/>
    <w:rsid w:val="007B37E6"/>
    <w:rsid w:val="007B3930"/>
    <w:rsid w:val="007B3A8A"/>
    <w:rsid w:val="007B3BA5"/>
    <w:rsid w:val="007B3D8E"/>
    <w:rsid w:val="007B3E25"/>
    <w:rsid w:val="007B3F6D"/>
    <w:rsid w:val="007B3FAC"/>
    <w:rsid w:val="007B401E"/>
    <w:rsid w:val="007B4394"/>
    <w:rsid w:val="007B4B1C"/>
    <w:rsid w:val="007B4EC0"/>
    <w:rsid w:val="007B4EF9"/>
    <w:rsid w:val="007B4FF7"/>
    <w:rsid w:val="007B5088"/>
    <w:rsid w:val="007B50AF"/>
    <w:rsid w:val="007B52B0"/>
    <w:rsid w:val="007B52D0"/>
    <w:rsid w:val="007B53C9"/>
    <w:rsid w:val="007B548D"/>
    <w:rsid w:val="007B5571"/>
    <w:rsid w:val="007B5696"/>
    <w:rsid w:val="007B582C"/>
    <w:rsid w:val="007B5936"/>
    <w:rsid w:val="007B5B62"/>
    <w:rsid w:val="007B5BCA"/>
    <w:rsid w:val="007B5D80"/>
    <w:rsid w:val="007B6277"/>
    <w:rsid w:val="007B6601"/>
    <w:rsid w:val="007B6ED8"/>
    <w:rsid w:val="007B6F1A"/>
    <w:rsid w:val="007B6FE3"/>
    <w:rsid w:val="007B71DA"/>
    <w:rsid w:val="007B72AB"/>
    <w:rsid w:val="007B7351"/>
    <w:rsid w:val="007B73EB"/>
    <w:rsid w:val="007B7443"/>
    <w:rsid w:val="007B74FB"/>
    <w:rsid w:val="007B7826"/>
    <w:rsid w:val="007B7B42"/>
    <w:rsid w:val="007C0041"/>
    <w:rsid w:val="007C0054"/>
    <w:rsid w:val="007C0302"/>
    <w:rsid w:val="007C03F6"/>
    <w:rsid w:val="007C047C"/>
    <w:rsid w:val="007C080A"/>
    <w:rsid w:val="007C089B"/>
    <w:rsid w:val="007C0934"/>
    <w:rsid w:val="007C0AD3"/>
    <w:rsid w:val="007C0D3D"/>
    <w:rsid w:val="007C0DA9"/>
    <w:rsid w:val="007C112B"/>
    <w:rsid w:val="007C1631"/>
    <w:rsid w:val="007C1758"/>
    <w:rsid w:val="007C1835"/>
    <w:rsid w:val="007C187B"/>
    <w:rsid w:val="007C18E2"/>
    <w:rsid w:val="007C1951"/>
    <w:rsid w:val="007C1C26"/>
    <w:rsid w:val="007C1CA2"/>
    <w:rsid w:val="007C27B7"/>
    <w:rsid w:val="007C2E55"/>
    <w:rsid w:val="007C2E7D"/>
    <w:rsid w:val="007C2FBE"/>
    <w:rsid w:val="007C3030"/>
    <w:rsid w:val="007C385B"/>
    <w:rsid w:val="007C3D53"/>
    <w:rsid w:val="007C3D65"/>
    <w:rsid w:val="007C4611"/>
    <w:rsid w:val="007C48B3"/>
    <w:rsid w:val="007C4BA2"/>
    <w:rsid w:val="007C4D9E"/>
    <w:rsid w:val="007C4E59"/>
    <w:rsid w:val="007C4F09"/>
    <w:rsid w:val="007C4FE6"/>
    <w:rsid w:val="007C5110"/>
    <w:rsid w:val="007C536F"/>
    <w:rsid w:val="007C569E"/>
    <w:rsid w:val="007C5879"/>
    <w:rsid w:val="007C5910"/>
    <w:rsid w:val="007C61C7"/>
    <w:rsid w:val="007C6231"/>
    <w:rsid w:val="007C672F"/>
    <w:rsid w:val="007C67A2"/>
    <w:rsid w:val="007C6B3B"/>
    <w:rsid w:val="007C6C5C"/>
    <w:rsid w:val="007C71FD"/>
    <w:rsid w:val="007C7469"/>
    <w:rsid w:val="007C74A3"/>
    <w:rsid w:val="007C76F2"/>
    <w:rsid w:val="007C7BC5"/>
    <w:rsid w:val="007C7F32"/>
    <w:rsid w:val="007C7F5F"/>
    <w:rsid w:val="007D021D"/>
    <w:rsid w:val="007D03FA"/>
    <w:rsid w:val="007D05E1"/>
    <w:rsid w:val="007D0747"/>
    <w:rsid w:val="007D0764"/>
    <w:rsid w:val="007D07F2"/>
    <w:rsid w:val="007D0954"/>
    <w:rsid w:val="007D0B47"/>
    <w:rsid w:val="007D0C70"/>
    <w:rsid w:val="007D0FC9"/>
    <w:rsid w:val="007D125D"/>
    <w:rsid w:val="007D126C"/>
    <w:rsid w:val="007D12C5"/>
    <w:rsid w:val="007D14A8"/>
    <w:rsid w:val="007D16AF"/>
    <w:rsid w:val="007D1D6D"/>
    <w:rsid w:val="007D200E"/>
    <w:rsid w:val="007D2128"/>
    <w:rsid w:val="007D23D6"/>
    <w:rsid w:val="007D24FE"/>
    <w:rsid w:val="007D2519"/>
    <w:rsid w:val="007D29ED"/>
    <w:rsid w:val="007D2A41"/>
    <w:rsid w:val="007D2AFB"/>
    <w:rsid w:val="007D2C37"/>
    <w:rsid w:val="007D31C8"/>
    <w:rsid w:val="007D325F"/>
    <w:rsid w:val="007D33AC"/>
    <w:rsid w:val="007D35AB"/>
    <w:rsid w:val="007D3829"/>
    <w:rsid w:val="007D38F1"/>
    <w:rsid w:val="007D3A49"/>
    <w:rsid w:val="007D3AC6"/>
    <w:rsid w:val="007D3C59"/>
    <w:rsid w:val="007D4145"/>
    <w:rsid w:val="007D44D9"/>
    <w:rsid w:val="007D47A8"/>
    <w:rsid w:val="007D4A01"/>
    <w:rsid w:val="007D4A3E"/>
    <w:rsid w:val="007D4D8A"/>
    <w:rsid w:val="007D4E35"/>
    <w:rsid w:val="007D4FBD"/>
    <w:rsid w:val="007D500E"/>
    <w:rsid w:val="007D5209"/>
    <w:rsid w:val="007D528B"/>
    <w:rsid w:val="007D5424"/>
    <w:rsid w:val="007D5661"/>
    <w:rsid w:val="007D56D7"/>
    <w:rsid w:val="007D582E"/>
    <w:rsid w:val="007D596F"/>
    <w:rsid w:val="007D5A8A"/>
    <w:rsid w:val="007D5B20"/>
    <w:rsid w:val="007D5CA6"/>
    <w:rsid w:val="007D601B"/>
    <w:rsid w:val="007D6367"/>
    <w:rsid w:val="007D65AD"/>
    <w:rsid w:val="007D668F"/>
    <w:rsid w:val="007D6754"/>
    <w:rsid w:val="007D6794"/>
    <w:rsid w:val="007D68C3"/>
    <w:rsid w:val="007D6B6D"/>
    <w:rsid w:val="007D6BC3"/>
    <w:rsid w:val="007D6E69"/>
    <w:rsid w:val="007D702E"/>
    <w:rsid w:val="007D724F"/>
    <w:rsid w:val="007D74BE"/>
    <w:rsid w:val="007D7635"/>
    <w:rsid w:val="007D7820"/>
    <w:rsid w:val="007D78DB"/>
    <w:rsid w:val="007D7A09"/>
    <w:rsid w:val="007D7BCA"/>
    <w:rsid w:val="007D7CBE"/>
    <w:rsid w:val="007D7F2A"/>
    <w:rsid w:val="007E0042"/>
    <w:rsid w:val="007E0110"/>
    <w:rsid w:val="007E03EB"/>
    <w:rsid w:val="007E04B5"/>
    <w:rsid w:val="007E04CD"/>
    <w:rsid w:val="007E070B"/>
    <w:rsid w:val="007E0805"/>
    <w:rsid w:val="007E08B8"/>
    <w:rsid w:val="007E0C1F"/>
    <w:rsid w:val="007E0D87"/>
    <w:rsid w:val="007E0E74"/>
    <w:rsid w:val="007E0FE3"/>
    <w:rsid w:val="007E134E"/>
    <w:rsid w:val="007E15CF"/>
    <w:rsid w:val="007E1667"/>
    <w:rsid w:val="007E16C9"/>
    <w:rsid w:val="007E1709"/>
    <w:rsid w:val="007E1A66"/>
    <w:rsid w:val="007E1B70"/>
    <w:rsid w:val="007E1D7D"/>
    <w:rsid w:val="007E1E39"/>
    <w:rsid w:val="007E1F02"/>
    <w:rsid w:val="007E22F8"/>
    <w:rsid w:val="007E2343"/>
    <w:rsid w:val="007E2371"/>
    <w:rsid w:val="007E2508"/>
    <w:rsid w:val="007E2519"/>
    <w:rsid w:val="007E306E"/>
    <w:rsid w:val="007E30DF"/>
    <w:rsid w:val="007E326F"/>
    <w:rsid w:val="007E34DD"/>
    <w:rsid w:val="007E3839"/>
    <w:rsid w:val="007E3AAE"/>
    <w:rsid w:val="007E3AC3"/>
    <w:rsid w:val="007E3B54"/>
    <w:rsid w:val="007E3C1F"/>
    <w:rsid w:val="007E3D73"/>
    <w:rsid w:val="007E3FCA"/>
    <w:rsid w:val="007E457C"/>
    <w:rsid w:val="007E471D"/>
    <w:rsid w:val="007E4771"/>
    <w:rsid w:val="007E4882"/>
    <w:rsid w:val="007E48B3"/>
    <w:rsid w:val="007E48CD"/>
    <w:rsid w:val="007E492B"/>
    <w:rsid w:val="007E4A06"/>
    <w:rsid w:val="007E4D97"/>
    <w:rsid w:val="007E4DF9"/>
    <w:rsid w:val="007E4EE1"/>
    <w:rsid w:val="007E4FB5"/>
    <w:rsid w:val="007E50B4"/>
    <w:rsid w:val="007E50C6"/>
    <w:rsid w:val="007E5991"/>
    <w:rsid w:val="007E5B43"/>
    <w:rsid w:val="007E5C5D"/>
    <w:rsid w:val="007E5C6A"/>
    <w:rsid w:val="007E5CB6"/>
    <w:rsid w:val="007E5CDB"/>
    <w:rsid w:val="007E5D1E"/>
    <w:rsid w:val="007E5DC5"/>
    <w:rsid w:val="007E5F2E"/>
    <w:rsid w:val="007E608C"/>
    <w:rsid w:val="007E6129"/>
    <w:rsid w:val="007E622D"/>
    <w:rsid w:val="007E696C"/>
    <w:rsid w:val="007E69D9"/>
    <w:rsid w:val="007E69DD"/>
    <w:rsid w:val="007E6B55"/>
    <w:rsid w:val="007E6BDC"/>
    <w:rsid w:val="007E6CAD"/>
    <w:rsid w:val="007E70A8"/>
    <w:rsid w:val="007E72AD"/>
    <w:rsid w:val="007E7578"/>
    <w:rsid w:val="007E7B5E"/>
    <w:rsid w:val="007E7D72"/>
    <w:rsid w:val="007F001E"/>
    <w:rsid w:val="007F006E"/>
    <w:rsid w:val="007F0360"/>
    <w:rsid w:val="007F03A3"/>
    <w:rsid w:val="007F03CC"/>
    <w:rsid w:val="007F046C"/>
    <w:rsid w:val="007F0924"/>
    <w:rsid w:val="007F0BB1"/>
    <w:rsid w:val="007F0CA1"/>
    <w:rsid w:val="007F0E47"/>
    <w:rsid w:val="007F10AC"/>
    <w:rsid w:val="007F12D2"/>
    <w:rsid w:val="007F143A"/>
    <w:rsid w:val="007F1793"/>
    <w:rsid w:val="007F17F4"/>
    <w:rsid w:val="007F2076"/>
    <w:rsid w:val="007F2296"/>
    <w:rsid w:val="007F2757"/>
    <w:rsid w:val="007F2761"/>
    <w:rsid w:val="007F2933"/>
    <w:rsid w:val="007F2AAD"/>
    <w:rsid w:val="007F2B09"/>
    <w:rsid w:val="007F2F02"/>
    <w:rsid w:val="007F3829"/>
    <w:rsid w:val="007F3ECD"/>
    <w:rsid w:val="007F3FEE"/>
    <w:rsid w:val="007F4957"/>
    <w:rsid w:val="007F4D0C"/>
    <w:rsid w:val="007F4D5A"/>
    <w:rsid w:val="007F4FA3"/>
    <w:rsid w:val="007F5010"/>
    <w:rsid w:val="007F5069"/>
    <w:rsid w:val="007F508D"/>
    <w:rsid w:val="007F5117"/>
    <w:rsid w:val="007F562A"/>
    <w:rsid w:val="007F57A2"/>
    <w:rsid w:val="007F5811"/>
    <w:rsid w:val="007F5818"/>
    <w:rsid w:val="007F58C4"/>
    <w:rsid w:val="007F592E"/>
    <w:rsid w:val="007F5996"/>
    <w:rsid w:val="007F5ACA"/>
    <w:rsid w:val="007F5B82"/>
    <w:rsid w:val="007F5C22"/>
    <w:rsid w:val="007F5C5F"/>
    <w:rsid w:val="007F5C6B"/>
    <w:rsid w:val="007F5DD4"/>
    <w:rsid w:val="007F6059"/>
    <w:rsid w:val="007F6159"/>
    <w:rsid w:val="007F618D"/>
    <w:rsid w:val="007F6430"/>
    <w:rsid w:val="007F650E"/>
    <w:rsid w:val="007F670F"/>
    <w:rsid w:val="007F6AF1"/>
    <w:rsid w:val="007F6B2D"/>
    <w:rsid w:val="007F6EE6"/>
    <w:rsid w:val="007F6FD3"/>
    <w:rsid w:val="007F72D0"/>
    <w:rsid w:val="007F7385"/>
    <w:rsid w:val="007F74B3"/>
    <w:rsid w:val="007F792B"/>
    <w:rsid w:val="007F7946"/>
    <w:rsid w:val="007F7A50"/>
    <w:rsid w:val="007F7A7A"/>
    <w:rsid w:val="007F7AAE"/>
    <w:rsid w:val="007F7CF8"/>
    <w:rsid w:val="00800180"/>
    <w:rsid w:val="00800269"/>
    <w:rsid w:val="0080040C"/>
    <w:rsid w:val="0080057F"/>
    <w:rsid w:val="00800598"/>
    <w:rsid w:val="0080073A"/>
    <w:rsid w:val="00800D33"/>
    <w:rsid w:val="00800D62"/>
    <w:rsid w:val="00800EA3"/>
    <w:rsid w:val="00800F7B"/>
    <w:rsid w:val="008011DF"/>
    <w:rsid w:val="00801547"/>
    <w:rsid w:val="008017BC"/>
    <w:rsid w:val="00801855"/>
    <w:rsid w:val="008018B3"/>
    <w:rsid w:val="00801B1B"/>
    <w:rsid w:val="00801CC3"/>
    <w:rsid w:val="00801EAD"/>
    <w:rsid w:val="00801F94"/>
    <w:rsid w:val="008020E9"/>
    <w:rsid w:val="0080246E"/>
    <w:rsid w:val="0080272A"/>
    <w:rsid w:val="0080273D"/>
    <w:rsid w:val="00802787"/>
    <w:rsid w:val="00802A3B"/>
    <w:rsid w:val="00802C65"/>
    <w:rsid w:val="00802CF0"/>
    <w:rsid w:val="00802EA8"/>
    <w:rsid w:val="0080338F"/>
    <w:rsid w:val="00803500"/>
    <w:rsid w:val="008038D6"/>
    <w:rsid w:val="00803A0D"/>
    <w:rsid w:val="00803F47"/>
    <w:rsid w:val="0080402D"/>
    <w:rsid w:val="008040DD"/>
    <w:rsid w:val="00804187"/>
    <w:rsid w:val="00804460"/>
    <w:rsid w:val="00804562"/>
    <w:rsid w:val="008045FB"/>
    <w:rsid w:val="0080481D"/>
    <w:rsid w:val="00804885"/>
    <w:rsid w:val="008049C2"/>
    <w:rsid w:val="00804BB9"/>
    <w:rsid w:val="00804C08"/>
    <w:rsid w:val="00804C2F"/>
    <w:rsid w:val="00804EAF"/>
    <w:rsid w:val="00804FA1"/>
    <w:rsid w:val="008050F9"/>
    <w:rsid w:val="008050FD"/>
    <w:rsid w:val="00805223"/>
    <w:rsid w:val="008052D3"/>
    <w:rsid w:val="00805337"/>
    <w:rsid w:val="008054F0"/>
    <w:rsid w:val="00805500"/>
    <w:rsid w:val="008055F5"/>
    <w:rsid w:val="00805869"/>
    <w:rsid w:val="00805988"/>
    <w:rsid w:val="00805992"/>
    <w:rsid w:val="00805BCF"/>
    <w:rsid w:val="0080600A"/>
    <w:rsid w:val="00806236"/>
    <w:rsid w:val="00806358"/>
    <w:rsid w:val="0080642F"/>
    <w:rsid w:val="00806B65"/>
    <w:rsid w:val="008072AA"/>
    <w:rsid w:val="00807A5E"/>
    <w:rsid w:val="00807C4A"/>
    <w:rsid w:val="00807C60"/>
    <w:rsid w:val="00807C66"/>
    <w:rsid w:val="00807E3E"/>
    <w:rsid w:val="00810017"/>
    <w:rsid w:val="0081007B"/>
    <w:rsid w:val="008100A4"/>
    <w:rsid w:val="0081016A"/>
    <w:rsid w:val="0081018E"/>
    <w:rsid w:val="008101F2"/>
    <w:rsid w:val="008106FA"/>
    <w:rsid w:val="0081076D"/>
    <w:rsid w:val="008108A5"/>
    <w:rsid w:val="008108DB"/>
    <w:rsid w:val="00810B1B"/>
    <w:rsid w:val="00810B3E"/>
    <w:rsid w:val="00810CC0"/>
    <w:rsid w:val="00810ECE"/>
    <w:rsid w:val="00811015"/>
    <w:rsid w:val="008110D3"/>
    <w:rsid w:val="008110EE"/>
    <w:rsid w:val="0081115B"/>
    <w:rsid w:val="00811294"/>
    <w:rsid w:val="0081136A"/>
    <w:rsid w:val="0081173C"/>
    <w:rsid w:val="00811AD8"/>
    <w:rsid w:val="00811D38"/>
    <w:rsid w:val="0081219B"/>
    <w:rsid w:val="0081222F"/>
    <w:rsid w:val="00812516"/>
    <w:rsid w:val="00812617"/>
    <w:rsid w:val="008126DE"/>
    <w:rsid w:val="008126FB"/>
    <w:rsid w:val="008127E2"/>
    <w:rsid w:val="00812887"/>
    <w:rsid w:val="00812AF5"/>
    <w:rsid w:val="00812D15"/>
    <w:rsid w:val="00813091"/>
    <w:rsid w:val="008136D3"/>
    <w:rsid w:val="0081391D"/>
    <w:rsid w:val="00813F70"/>
    <w:rsid w:val="008144C2"/>
    <w:rsid w:val="008148D2"/>
    <w:rsid w:val="00814C88"/>
    <w:rsid w:val="008150DA"/>
    <w:rsid w:val="008152F0"/>
    <w:rsid w:val="008157A8"/>
    <w:rsid w:val="008157F6"/>
    <w:rsid w:val="008158CE"/>
    <w:rsid w:val="008159B1"/>
    <w:rsid w:val="008159C6"/>
    <w:rsid w:val="00815B9F"/>
    <w:rsid w:val="00815F35"/>
    <w:rsid w:val="0081630B"/>
    <w:rsid w:val="00816436"/>
    <w:rsid w:val="0081660B"/>
    <w:rsid w:val="00816BC3"/>
    <w:rsid w:val="00817123"/>
    <w:rsid w:val="0081717E"/>
    <w:rsid w:val="0081747F"/>
    <w:rsid w:val="0081749C"/>
    <w:rsid w:val="0081750C"/>
    <w:rsid w:val="00817602"/>
    <w:rsid w:val="00817760"/>
    <w:rsid w:val="0081783D"/>
    <w:rsid w:val="00817D06"/>
    <w:rsid w:val="00817E0B"/>
    <w:rsid w:val="00817ED4"/>
    <w:rsid w:val="00817F7B"/>
    <w:rsid w:val="0082013E"/>
    <w:rsid w:val="00820338"/>
    <w:rsid w:val="00820798"/>
    <w:rsid w:val="008207B9"/>
    <w:rsid w:val="00820AB5"/>
    <w:rsid w:val="00820B80"/>
    <w:rsid w:val="00820BD1"/>
    <w:rsid w:val="00820C11"/>
    <w:rsid w:val="00820CF7"/>
    <w:rsid w:val="00820D9C"/>
    <w:rsid w:val="00820E0F"/>
    <w:rsid w:val="00820E53"/>
    <w:rsid w:val="00820FB5"/>
    <w:rsid w:val="00821429"/>
    <w:rsid w:val="008216DC"/>
    <w:rsid w:val="00821957"/>
    <w:rsid w:val="00821960"/>
    <w:rsid w:val="00821AD7"/>
    <w:rsid w:val="00821E08"/>
    <w:rsid w:val="00821E89"/>
    <w:rsid w:val="00822055"/>
    <w:rsid w:val="008221D0"/>
    <w:rsid w:val="00822705"/>
    <w:rsid w:val="0082275F"/>
    <w:rsid w:val="008227DE"/>
    <w:rsid w:val="00822865"/>
    <w:rsid w:val="00822878"/>
    <w:rsid w:val="00822910"/>
    <w:rsid w:val="00822A65"/>
    <w:rsid w:val="008230B0"/>
    <w:rsid w:val="00823303"/>
    <w:rsid w:val="00823455"/>
    <w:rsid w:val="00823473"/>
    <w:rsid w:val="008234C6"/>
    <w:rsid w:val="00823614"/>
    <w:rsid w:val="00823832"/>
    <w:rsid w:val="00823843"/>
    <w:rsid w:val="0082388C"/>
    <w:rsid w:val="00823F44"/>
    <w:rsid w:val="00824068"/>
    <w:rsid w:val="0082408D"/>
    <w:rsid w:val="0082445F"/>
    <w:rsid w:val="0082451B"/>
    <w:rsid w:val="008245FC"/>
    <w:rsid w:val="00824613"/>
    <w:rsid w:val="008247F1"/>
    <w:rsid w:val="00824832"/>
    <w:rsid w:val="008248EB"/>
    <w:rsid w:val="00824A58"/>
    <w:rsid w:val="00825102"/>
    <w:rsid w:val="008253BB"/>
    <w:rsid w:val="008253C9"/>
    <w:rsid w:val="00825692"/>
    <w:rsid w:val="008257BE"/>
    <w:rsid w:val="008259E4"/>
    <w:rsid w:val="00825A62"/>
    <w:rsid w:val="00825C43"/>
    <w:rsid w:val="00825C9D"/>
    <w:rsid w:val="00825F82"/>
    <w:rsid w:val="0082651A"/>
    <w:rsid w:val="00826588"/>
    <w:rsid w:val="00826757"/>
    <w:rsid w:val="00826A59"/>
    <w:rsid w:val="00826C1F"/>
    <w:rsid w:val="00826CFE"/>
    <w:rsid w:val="00826ED9"/>
    <w:rsid w:val="00826FDD"/>
    <w:rsid w:val="00827239"/>
    <w:rsid w:val="00827666"/>
    <w:rsid w:val="00827CB8"/>
    <w:rsid w:val="00827DF7"/>
    <w:rsid w:val="00827E33"/>
    <w:rsid w:val="00827FE4"/>
    <w:rsid w:val="00830142"/>
    <w:rsid w:val="00830566"/>
    <w:rsid w:val="0083075D"/>
    <w:rsid w:val="00830B07"/>
    <w:rsid w:val="00830F99"/>
    <w:rsid w:val="008311FE"/>
    <w:rsid w:val="008312D0"/>
    <w:rsid w:val="00831A11"/>
    <w:rsid w:val="00831A22"/>
    <w:rsid w:val="00831A78"/>
    <w:rsid w:val="00831BC2"/>
    <w:rsid w:val="00831BC3"/>
    <w:rsid w:val="008321BB"/>
    <w:rsid w:val="0083228A"/>
    <w:rsid w:val="00832331"/>
    <w:rsid w:val="00832496"/>
    <w:rsid w:val="00832BAB"/>
    <w:rsid w:val="00832C79"/>
    <w:rsid w:val="0083321D"/>
    <w:rsid w:val="00833782"/>
    <w:rsid w:val="0083383F"/>
    <w:rsid w:val="00833C37"/>
    <w:rsid w:val="00833D17"/>
    <w:rsid w:val="0083404E"/>
    <w:rsid w:val="008340C2"/>
    <w:rsid w:val="008340CA"/>
    <w:rsid w:val="008344FD"/>
    <w:rsid w:val="0083461F"/>
    <w:rsid w:val="008346CB"/>
    <w:rsid w:val="00834D31"/>
    <w:rsid w:val="00834F97"/>
    <w:rsid w:val="00835194"/>
    <w:rsid w:val="008351C4"/>
    <w:rsid w:val="00835394"/>
    <w:rsid w:val="00835A67"/>
    <w:rsid w:val="00835A98"/>
    <w:rsid w:val="00835BED"/>
    <w:rsid w:val="00835F12"/>
    <w:rsid w:val="00835FBB"/>
    <w:rsid w:val="00836021"/>
    <w:rsid w:val="0083613D"/>
    <w:rsid w:val="00836493"/>
    <w:rsid w:val="0083652C"/>
    <w:rsid w:val="008366D8"/>
    <w:rsid w:val="008366E8"/>
    <w:rsid w:val="008367A6"/>
    <w:rsid w:val="008367DC"/>
    <w:rsid w:val="00836B78"/>
    <w:rsid w:val="00836CC2"/>
    <w:rsid w:val="00836D85"/>
    <w:rsid w:val="00836ED9"/>
    <w:rsid w:val="00836F71"/>
    <w:rsid w:val="00837155"/>
    <w:rsid w:val="00837562"/>
    <w:rsid w:val="008377B7"/>
    <w:rsid w:val="008378DE"/>
    <w:rsid w:val="00837C4E"/>
    <w:rsid w:val="00837DC6"/>
    <w:rsid w:val="00837F98"/>
    <w:rsid w:val="0084077F"/>
    <w:rsid w:val="00840AA5"/>
    <w:rsid w:val="00840B20"/>
    <w:rsid w:val="00840C05"/>
    <w:rsid w:val="0084109F"/>
    <w:rsid w:val="008413BE"/>
    <w:rsid w:val="0084141F"/>
    <w:rsid w:val="00841472"/>
    <w:rsid w:val="00841999"/>
    <w:rsid w:val="00841CA5"/>
    <w:rsid w:val="00841DD9"/>
    <w:rsid w:val="00841E62"/>
    <w:rsid w:val="00841FCA"/>
    <w:rsid w:val="00842068"/>
    <w:rsid w:val="008426C7"/>
    <w:rsid w:val="00842777"/>
    <w:rsid w:val="00842E7F"/>
    <w:rsid w:val="008430A5"/>
    <w:rsid w:val="008430CB"/>
    <w:rsid w:val="008430E2"/>
    <w:rsid w:val="0084312A"/>
    <w:rsid w:val="0084329D"/>
    <w:rsid w:val="00843AF7"/>
    <w:rsid w:val="00843CA7"/>
    <w:rsid w:val="00843E76"/>
    <w:rsid w:val="00844051"/>
    <w:rsid w:val="008440F1"/>
    <w:rsid w:val="00844194"/>
    <w:rsid w:val="00844489"/>
    <w:rsid w:val="00844553"/>
    <w:rsid w:val="00844660"/>
    <w:rsid w:val="00844A50"/>
    <w:rsid w:val="00844BDE"/>
    <w:rsid w:val="00844CB0"/>
    <w:rsid w:val="00844E34"/>
    <w:rsid w:val="00844E8E"/>
    <w:rsid w:val="00844F8A"/>
    <w:rsid w:val="008452C6"/>
    <w:rsid w:val="008454AA"/>
    <w:rsid w:val="008455B7"/>
    <w:rsid w:val="008455F2"/>
    <w:rsid w:val="00845645"/>
    <w:rsid w:val="008456D1"/>
    <w:rsid w:val="008456DC"/>
    <w:rsid w:val="008456FC"/>
    <w:rsid w:val="00845A01"/>
    <w:rsid w:val="00845A79"/>
    <w:rsid w:val="00845B42"/>
    <w:rsid w:val="00845D28"/>
    <w:rsid w:val="00846006"/>
    <w:rsid w:val="0084601E"/>
    <w:rsid w:val="008460DC"/>
    <w:rsid w:val="008461C6"/>
    <w:rsid w:val="008462EE"/>
    <w:rsid w:val="00846473"/>
    <w:rsid w:val="0084687E"/>
    <w:rsid w:val="00846C09"/>
    <w:rsid w:val="00846DA6"/>
    <w:rsid w:val="00846E49"/>
    <w:rsid w:val="00846ECD"/>
    <w:rsid w:val="00847430"/>
    <w:rsid w:val="00847708"/>
    <w:rsid w:val="008477CB"/>
    <w:rsid w:val="00847870"/>
    <w:rsid w:val="008479E8"/>
    <w:rsid w:val="00847A13"/>
    <w:rsid w:val="00847A9F"/>
    <w:rsid w:val="00847C43"/>
    <w:rsid w:val="00847D3D"/>
    <w:rsid w:val="00850222"/>
    <w:rsid w:val="00850471"/>
    <w:rsid w:val="00850691"/>
    <w:rsid w:val="008506CE"/>
    <w:rsid w:val="00850EEF"/>
    <w:rsid w:val="008510F4"/>
    <w:rsid w:val="00851145"/>
    <w:rsid w:val="008512A0"/>
    <w:rsid w:val="00851719"/>
    <w:rsid w:val="00851982"/>
    <w:rsid w:val="0085198F"/>
    <w:rsid w:val="00851C82"/>
    <w:rsid w:val="008522ED"/>
    <w:rsid w:val="0085248D"/>
    <w:rsid w:val="008525FC"/>
    <w:rsid w:val="008527ED"/>
    <w:rsid w:val="008527F8"/>
    <w:rsid w:val="00852AC4"/>
    <w:rsid w:val="00852BD6"/>
    <w:rsid w:val="00852CEF"/>
    <w:rsid w:val="00852D7E"/>
    <w:rsid w:val="00852D90"/>
    <w:rsid w:val="00852DE8"/>
    <w:rsid w:val="00852EAA"/>
    <w:rsid w:val="00853291"/>
    <w:rsid w:val="008532B3"/>
    <w:rsid w:val="008533E7"/>
    <w:rsid w:val="008533F7"/>
    <w:rsid w:val="008534C1"/>
    <w:rsid w:val="008534D7"/>
    <w:rsid w:val="0085370F"/>
    <w:rsid w:val="008538F4"/>
    <w:rsid w:val="00853F4F"/>
    <w:rsid w:val="0085489C"/>
    <w:rsid w:val="00854B2B"/>
    <w:rsid w:val="00854BFF"/>
    <w:rsid w:val="00854CD5"/>
    <w:rsid w:val="00854D62"/>
    <w:rsid w:val="00854D6F"/>
    <w:rsid w:val="00854EAA"/>
    <w:rsid w:val="0085512F"/>
    <w:rsid w:val="00855812"/>
    <w:rsid w:val="008559AB"/>
    <w:rsid w:val="00855A7D"/>
    <w:rsid w:val="00855C1E"/>
    <w:rsid w:val="00855D59"/>
    <w:rsid w:val="00855DF3"/>
    <w:rsid w:val="00856073"/>
    <w:rsid w:val="008562B8"/>
    <w:rsid w:val="00856465"/>
    <w:rsid w:val="008567DC"/>
    <w:rsid w:val="00856824"/>
    <w:rsid w:val="00856E2D"/>
    <w:rsid w:val="00856E5F"/>
    <w:rsid w:val="00856E88"/>
    <w:rsid w:val="00856FE0"/>
    <w:rsid w:val="008570D1"/>
    <w:rsid w:val="008575E9"/>
    <w:rsid w:val="008576AE"/>
    <w:rsid w:val="008578A4"/>
    <w:rsid w:val="00857A0D"/>
    <w:rsid w:val="00857BDF"/>
    <w:rsid w:val="00857D7A"/>
    <w:rsid w:val="00860025"/>
    <w:rsid w:val="008605A3"/>
    <w:rsid w:val="008605F7"/>
    <w:rsid w:val="00860606"/>
    <w:rsid w:val="00860668"/>
    <w:rsid w:val="0086071E"/>
    <w:rsid w:val="00860746"/>
    <w:rsid w:val="00860D52"/>
    <w:rsid w:val="00861008"/>
    <w:rsid w:val="00861150"/>
    <w:rsid w:val="00861203"/>
    <w:rsid w:val="0086127C"/>
    <w:rsid w:val="00861418"/>
    <w:rsid w:val="0086148B"/>
    <w:rsid w:val="0086158D"/>
    <w:rsid w:val="0086163D"/>
    <w:rsid w:val="0086180E"/>
    <w:rsid w:val="008618A5"/>
    <w:rsid w:val="00861B1E"/>
    <w:rsid w:val="00861B20"/>
    <w:rsid w:val="00861D6B"/>
    <w:rsid w:val="00861E0A"/>
    <w:rsid w:val="00862061"/>
    <w:rsid w:val="0086219C"/>
    <w:rsid w:val="00862267"/>
    <w:rsid w:val="008622A5"/>
    <w:rsid w:val="00862387"/>
    <w:rsid w:val="0086241A"/>
    <w:rsid w:val="00862460"/>
    <w:rsid w:val="00862515"/>
    <w:rsid w:val="008625FE"/>
    <w:rsid w:val="0086261E"/>
    <w:rsid w:val="008626EF"/>
    <w:rsid w:val="0086270D"/>
    <w:rsid w:val="008628C6"/>
    <w:rsid w:val="0086292F"/>
    <w:rsid w:val="00862C21"/>
    <w:rsid w:val="00862C24"/>
    <w:rsid w:val="00862D2A"/>
    <w:rsid w:val="00862DF9"/>
    <w:rsid w:val="00862E33"/>
    <w:rsid w:val="00862F31"/>
    <w:rsid w:val="008631C5"/>
    <w:rsid w:val="00863204"/>
    <w:rsid w:val="0086332A"/>
    <w:rsid w:val="0086374C"/>
    <w:rsid w:val="0086387C"/>
    <w:rsid w:val="00863917"/>
    <w:rsid w:val="00863A05"/>
    <w:rsid w:val="00863EC2"/>
    <w:rsid w:val="008645D9"/>
    <w:rsid w:val="008648ED"/>
    <w:rsid w:val="00864A6E"/>
    <w:rsid w:val="00864B6F"/>
    <w:rsid w:val="00864BF3"/>
    <w:rsid w:val="00864F04"/>
    <w:rsid w:val="00865104"/>
    <w:rsid w:val="008651C6"/>
    <w:rsid w:val="00865720"/>
    <w:rsid w:val="00865A4F"/>
    <w:rsid w:val="00865B96"/>
    <w:rsid w:val="00865ED0"/>
    <w:rsid w:val="00866248"/>
    <w:rsid w:val="00866436"/>
    <w:rsid w:val="00866A49"/>
    <w:rsid w:val="00866CBD"/>
    <w:rsid w:val="00866D4C"/>
    <w:rsid w:val="00866D9F"/>
    <w:rsid w:val="00866EA6"/>
    <w:rsid w:val="00866F87"/>
    <w:rsid w:val="00866FCC"/>
    <w:rsid w:val="0086721E"/>
    <w:rsid w:val="008672A1"/>
    <w:rsid w:val="008672BB"/>
    <w:rsid w:val="008672BC"/>
    <w:rsid w:val="0086743C"/>
    <w:rsid w:val="00867458"/>
    <w:rsid w:val="00867C02"/>
    <w:rsid w:val="00867F5A"/>
    <w:rsid w:val="008701BD"/>
    <w:rsid w:val="0087036A"/>
    <w:rsid w:val="008704A0"/>
    <w:rsid w:val="0087059B"/>
    <w:rsid w:val="008706CF"/>
    <w:rsid w:val="00870AC2"/>
    <w:rsid w:val="00870BF4"/>
    <w:rsid w:val="00870D50"/>
    <w:rsid w:val="00871005"/>
    <w:rsid w:val="00871228"/>
    <w:rsid w:val="00871453"/>
    <w:rsid w:val="008714E3"/>
    <w:rsid w:val="00871539"/>
    <w:rsid w:val="00871693"/>
    <w:rsid w:val="0087189C"/>
    <w:rsid w:val="00871B1B"/>
    <w:rsid w:val="00871B40"/>
    <w:rsid w:val="00871D83"/>
    <w:rsid w:val="00872307"/>
    <w:rsid w:val="00872367"/>
    <w:rsid w:val="008723DB"/>
    <w:rsid w:val="00872479"/>
    <w:rsid w:val="008724C9"/>
    <w:rsid w:val="0087263A"/>
    <w:rsid w:val="00872744"/>
    <w:rsid w:val="00872CC4"/>
    <w:rsid w:val="00872CC8"/>
    <w:rsid w:val="00872EEF"/>
    <w:rsid w:val="00872FD1"/>
    <w:rsid w:val="0087351C"/>
    <w:rsid w:val="008735CF"/>
    <w:rsid w:val="008736A2"/>
    <w:rsid w:val="00873714"/>
    <w:rsid w:val="00873A46"/>
    <w:rsid w:val="00873B03"/>
    <w:rsid w:val="00873B47"/>
    <w:rsid w:val="00873C06"/>
    <w:rsid w:val="00873DED"/>
    <w:rsid w:val="00873DF0"/>
    <w:rsid w:val="00873FA0"/>
    <w:rsid w:val="00874065"/>
    <w:rsid w:val="008740FF"/>
    <w:rsid w:val="00874170"/>
    <w:rsid w:val="00874375"/>
    <w:rsid w:val="0087438A"/>
    <w:rsid w:val="008743EC"/>
    <w:rsid w:val="008745F9"/>
    <w:rsid w:val="008747B5"/>
    <w:rsid w:val="00874B52"/>
    <w:rsid w:val="00874E4A"/>
    <w:rsid w:val="00875132"/>
    <w:rsid w:val="0087543D"/>
    <w:rsid w:val="00875534"/>
    <w:rsid w:val="0087574D"/>
    <w:rsid w:val="008757C5"/>
    <w:rsid w:val="00875C4C"/>
    <w:rsid w:val="00875EA6"/>
    <w:rsid w:val="0087607E"/>
    <w:rsid w:val="008760AA"/>
    <w:rsid w:val="008762DB"/>
    <w:rsid w:val="008763D1"/>
    <w:rsid w:val="008763DB"/>
    <w:rsid w:val="008767B8"/>
    <w:rsid w:val="008769FA"/>
    <w:rsid w:val="00876D48"/>
    <w:rsid w:val="00876F17"/>
    <w:rsid w:val="0087701D"/>
    <w:rsid w:val="00877307"/>
    <w:rsid w:val="008777D8"/>
    <w:rsid w:val="008778C1"/>
    <w:rsid w:val="0087797B"/>
    <w:rsid w:val="00877A88"/>
    <w:rsid w:val="00877DFD"/>
    <w:rsid w:val="00877E08"/>
    <w:rsid w:val="00880217"/>
    <w:rsid w:val="00880251"/>
    <w:rsid w:val="0088030A"/>
    <w:rsid w:val="0088031A"/>
    <w:rsid w:val="00880557"/>
    <w:rsid w:val="00880974"/>
    <w:rsid w:val="00880AB9"/>
    <w:rsid w:val="00880B91"/>
    <w:rsid w:val="00880E51"/>
    <w:rsid w:val="00881131"/>
    <w:rsid w:val="0088182E"/>
    <w:rsid w:val="00881AD1"/>
    <w:rsid w:val="00881B0E"/>
    <w:rsid w:val="00881BD5"/>
    <w:rsid w:val="00881C5C"/>
    <w:rsid w:val="00881E8E"/>
    <w:rsid w:val="0088203B"/>
    <w:rsid w:val="00882097"/>
    <w:rsid w:val="00882532"/>
    <w:rsid w:val="0088253C"/>
    <w:rsid w:val="00882712"/>
    <w:rsid w:val="00882ADE"/>
    <w:rsid w:val="00882C2A"/>
    <w:rsid w:val="00882EAB"/>
    <w:rsid w:val="00882EBE"/>
    <w:rsid w:val="008832BA"/>
    <w:rsid w:val="008832EE"/>
    <w:rsid w:val="008833DA"/>
    <w:rsid w:val="008835F3"/>
    <w:rsid w:val="008838A4"/>
    <w:rsid w:val="00883B5C"/>
    <w:rsid w:val="00883B72"/>
    <w:rsid w:val="00883CE2"/>
    <w:rsid w:val="00883D14"/>
    <w:rsid w:val="00883EF8"/>
    <w:rsid w:val="0088417E"/>
    <w:rsid w:val="008844CA"/>
    <w:rsid w:val="00884C2F"/>
    <w:rsid w:val="00884C9D"/>
    <w:rsid w:val="00884E72"/>
    <w:rsid w:val="00884F9B"/>
    <w:rsid w:val="008853DB"/>
    <w:rsid w:val="008853E8"/>
    <w:rsid w:val="0088546E"/>
    <w:rsid w:val="008855E4"/>
    <w:rsid w:val="00885617"/>
    <w:rsid w:val="00885B50"/>
    <w:rsid w:val="00885B77"/>
    <w:rsid w:val="00885BB0"/>
    <w:rsid w:val="00885BDE"/>
    <w:rsid w:val="00885C32"/>
    <w:rsid w:val="00885C6B"/>
    <w:rsid w:val="00885E45"/>
    <w:rsid w:val="00885E62"/>
    <w:rsid w:val="0088606C"/>
    <w:rsid w:val="00886118"/>
    <w:rsid w:val="0088620A"/>
    <w:rsid w:val="0088626F"/>
    <w:rsid w:val="00886278"/>
    <w:rsid w:val="00886544"/>
    <w:rsid w:val="0088689D"/>
    <w:rsid w:val="00886B2C"/>
    <w:rsid w:val="00886E76"/>
    <w:rsid w:val="00886EBE"/>
    <w:rsid w:val="00887101"/>
    <w:rsid w:val="008874D3"/>
    <w:rsid w:val="008875A3"/>
    <w:rsid w:val="008877F6"/>
    <w:rsid w:val="008877F9"/>
    <w:rsid w:val="00887856"/>
    <w:rsid w:val="008879BF"/>
    <w:rsid w:val="00887C5F"/>
    <w:rsid w:val="00887D07"/>
    <w:rsid w:val="00887DCA"/>
    <w:rsid w:val="00887FFA"/>
    <w:rsid w:val="00890198"/>
    <w:rsid w:val="008902DE"/>
    <w:rsid w:val="00890815"/>
    <w:rsid w:val="00890890"/>
    <w:rsid w:val="008908A5"/>
    <w:rsid w:val="008908FF"/>
    <w:rsid w:val="00890B1D"/>
    <w:rsid w:val="00890F30"/>
    <w:rsid w:val="008910A6"/>
    <w:rsid w:val="00891111"/>
    <w:rsid w:val="00891355"/>
    <w:rsid w:val="0089168C"/>
    <w:rsid w:val="00891702"/>
    <w:rsid w:val="00891770"/>
    <w:rsid w:val="00891816"/>
    <w:rsid w:val="00891C1C"/>
    <w:rsid w:val="00891D20"/>
    <w:rsid w:val="00891F6F"/>
    <w:rsid w:val="0089206F"/>
    <w:rsid w:val="008924C6"/>
    <w:rsid w:val="00892510"/>
    <w:rsid w:val="00892532"/>
    <w:rsid w:val="00892561"/>
    <w:rsid w:val="00892872"/>
    <w:rsid w:val="00892CB3"/>
    <w:rsid w:val="00893233"/>
    <w:rsid w:val="00893404"/>
    <w:rsid w:val="008934C5"/>
    <w:rsid w:val="00893562"/>
    <w:rsid w:val="008935C0"/>
    <w:rsid w:val="00893610"/>
    <w:rsid w:val="008936C9"/>
    <w:rsid w:val="00893866"/>
    <w:rsid w:val="00893CB7"/>
    <w:rsid w:val="00893E46"/>
    <w:rsid w:val="00893FA0"/>
    <w:rsid w:val="0089414F"/>
    <w:rsid w:val="008942B4"/>
    <w:rsid w:val="008943AA"/>
    <w:rsid w:val="00894480"/>
    <w:rsid w:val="00894E2B"/>
    <w:rsid w:val="00894E5E"/>
    <w:rsid w:val="00894EE2"/>
    <w:rsid w:val="0089516B"/>
    <w:rsid w:val="00895431"/>
    <w:rsid w:val="00895608"/>
    <w:rsid w:val="0089560A"/>
    <w:rsid w:val="008958DD"/>
    <w:rsid w:val="00895ABD"/>
    <w:rsid w:val="00895C7B"/>
    <w:rsid w:val="00895E1B"/>
    <w:rsid w:val="00896102"/>
    <w:rsid w:val="0089613B"/>
    <w:rsid w:val="008961A0"/>
    <w:rsid w:val="008962C3"/>
    <w:rsid w:val="0089634E"/>
    <w:rsid w:val="0089634F"/>
    <w:rsid w:val="008965BE"/>
    <w:rsid w:val="00896750"/>
    <w:rsid w:val="00896946"/>
    <w:rsid w:val="00896A83"/>
    <w:rsid w:val="00896C66"/>
    <w:rsid w:val="00897022"/>
    <w:rsid w:val="0089780F"/>
    <w:rsid w:val="00897826"/>
    <w:rsid w:val="00897A2F"/>
    <w:rsid w:val="00897AD4"/>
    <w:rsid w:val="00897B45"/>
    <w:rsid w:val="00897C4F"/>
    <w:rsid w:val="00897DD7"/>
    <w:rsid w:val="00897E8C"/>
    <w:rsid w:val="00897EB3"/>
    <w:rsid w:val="008A0036"/>
    <w:rsid w:val="008A02D3"/>
    <w:rsid w:val="008A0325"/>
    <w:rsid w:val="008A04EB"/>
    <w:rsid w:val="008A04F4"/>
    <w:rsid w:val="008A0575"/>
    <w:rsid w:val="008A08AD"/>
    <w:rsid w:val="008A0B0D"/>
    <w:rsid w:val="008A0BEA"/>
    <w:rsid w:val="008A0EC4"/>
    <w:rsid w:val="008A1058"/>
    <w:rsid w:val="008A1295"/>
    <w:rsid w:val="008A12EA"/>
    <w:rsid w:val="008A18DD"/>
    <w:rsid w:val="008A1965"/>
    <w:rsid w:val="008A1D84"/>
    <w:rsid w:val="008A1DF0"/>
    <w:rsid w:val="008A1E4A"/>
    <w:rsid w:val="008A1E99"/>
    <w:rsid w:val="008A1EA8"/>
    <w:rsid w:val="008A1FBE"/>
    <w:rsid w:val="008A2188"/>
    <w:rsid w:val="008A220C"/>
    <w:rsid w:val="008A22D6"/>
    <w:rsid w:val="008A2718"/>
    <w:rsid w:val="008A2772"/>
    <w:rsid w:val="008A29D0"/>
    <w:rsid w:val="008A2CDE"/>
    <w:rsid w:val="008A2FFA"/>
    <w:rsid w:val="008A30F7"/>
    <w:rsid w:val="008A3113"/>
    <w:rsid w:val="008A31B2"/>
    <w:rsid w:val="008A376F"/>
    <w:rsid w:val="008A3770"/>
    <w:rsid w:val="008A38F3"/>
    <w:rsid w:val="008A390E"/>
    <w:rsid w:val="008A39A3"/>
    <w:rsid w:val="008A3CE1"/>
    <w:rsid w:val="008A3E81"/>
    <w:rsid w:val="008A4039"/>
    <w:rsid w:val="008A4641"/>
    <w:rsid w:val="008A46BB"/>
    <w:rsid w:val="008A4A93"/>
    <w:rsid w:val="008A4C98"/>
    <w:rsid w:val="008A4D1B"/>
    <w:rsid w:val="008A4DD8"/>
    <w:rsid w:val="008A505C"/>
    <w:rsid w:val="008A5227"/>
    <w:rsid w:val="008A5664"/>
    <w:rsid w:val="008A5714"/>
    <w:rsid w:val="008A58BF"/>
    <w:rsid w:val="008A59E3"/>
    <w:rsid w:val="008A5A1C"/>
    <w:rsid w:val="008A5BC5"/>
    <w:rsid w:val="008A5C10"/>
    <w:rsid w:val="008A5E28"/>
    <w:rsid w:val="008A5F94"/>
    <w:rsid w:val="008A6018"/>
    <w:rsid w:val="008A61EF"/>
    <w:rsid w:val="008A63F7"/>
    <w:rsid w:val="008A651A"/>
    <w:rsid w:val="008A6743"/>
    <w:rsid w:val="008A6779"/>
    <w:rsid w:val="008A6EB8"/>
    <w:rsid w:val="008A6EFC"/>
    <w:rsid w:val="008A6F6B"/>
    <w:rsid w:val="008A7008"/>
    <w:rsid w:val="008A7470"/>
    <w:rsid w:val="008A7631"/>
    <w:rsid w:val="008A7642"/>
    <w:rsid w:val="008A7678"/>
    <w:rsid w:val="008A77AF"/>
    <w:rsid w:val="008A79A4"/>
    <w:rsid w:val="008A7CB2"/>
    <w:rsid w:val="008A7D19"/>
    <w:rsid w:val="008B0218"/>
    <w:rsid w:val="008B042D"/>
    <w:rsid w:val="008B04A6"/>
    <w:rsid w:val="008B053F"/>
    <w:rsid w:val="008B0564"/>
    <w:rsid w:val="008B0710"/>
    <w:rsid w:val="008B0AF2"/>
    <w:rsid w:val="008B0D4F"/>
    <w:rsid w:val="008B142A"/>
    <w:rsid w:val="008B14CE"/>
    <w:rsid w:val="008B1552"/>
    <w:rsid w:val="008B155E"/>
    <w:rsid w:val="008B1B6F"/>
    <w:rsid w:val="008B1C2B"/>
    <w:rsid w:val="008B1CDC"/>
    <w:rsid w:val="008B1F43"/>
    <w:rsid w:val="008B22CE"/>
    <w:rsid w:val="008B241B"/>
    <w:rsid w:val="008B252A"/>
    <w:rsid w:val="008B268E"/>
    <w:rsid w:val="008B2860"/>
    <w:rsid w:val="008B2926"/>
    <w:rsid w:val="008B2A67"/>
    <w:rsid w:val="008B2B40"/>
    <w:rsid w:val="008B38C0"/>
    <w:rsid w:val="008B391B"/>
    <w:rsid w:val="008B3922"/>
    <w:rsid w:val="008B3D3D"/>
    <w:rsid w:val="008B454F"/>
    <w:rsid w:val="008B470A"/>
    <w:rsid w:val="008B4748"/>
    <w:rsid w:val="008B491E"/>
    <w:rsid w:val="008B4ACE"/>
    <w:rsid w:val="008B4C5A"/>
    <w:rsid w:val="008B4F96"/>
    <w:rsid w:val="008B5220"/>
    <w:rsid w:val="008B52C2"/>
    <w:rsid w:val="008B52D7"/>
    <w:rsid w:val="008B5491"/>
    <w:rsid w:val="008B5BFC"/>
    <w:rsid w:val="008B5F6D"/>
    <w:rsid w:val="008B6066"/>
    <w:rsid w:val="008B60FE"/>
    <w:rsid w:val="008B625B"/>
    <w:rsid w:val="008B62D5"/>
    <w:rsid w:val="008B6638"/>
    <w:rsid w:val="008B675C"/>
    <w:rsid w:val="008B6862"/>
    <w:rsid w:val="008B6981"/>
    <w:rsid w:val="008B6982"/>
    <w:rsid w:val="008B6D64"/>
    <w:rsid w:val="008B6FF5"/>
    <w:rsid w:val="008B776D"/>
    <w:rsid w:val="008B7B9E"/>
    <w:rsid w:val="008C0086"/>
    <w:rsid w:val="008C03D2"/>
    <w:rsid w:val="008C045A"/>
    <w:rsid w:val="008C06DC"/>
    <w:rsid w:val="008C089C"/>
    <w:rsid w:val="008C0A27"/>
    <w:rsid w:val="008C0B5A"/>
    <w:rsid w:val="008C0B5D"/>
    <w:rsid w:val="008C0C17"/>
    <w:rsid w:val="008C0C4C"/>
    <w:rsid w:val="008C0E92"/>
    <w:rsid w:val="008C0E9D"/>
    <w:rsid w:val="008C0FBC"/>
    <w:rsid w:val="008C102C"/>
    <w:rsid w:val="008C11DF"/>
    <w:rsid w:val="008C144C"/>
    <w:rsid w:val="008C192C"/>
    <w:rsid w:val="008C20FE"/>
    <w:rsid w:val="008C2485"/>
    <w:rsid w:val="008C29BB"/>
    <w:rsid w:val="008C2A34"/>
    <w:rsid w:val="008C2D81"/>
    <w:rsid w:val="008C2DFB"/>
    <w:rsid w:val="008C2F8D"/>
    <w:rsid w:val="008C2FEB"/>
    <w:rsid w:val="008C3155"/>
    <w:rsid w:val="008C357B"/>
    <w:rsid w:val="008C3C2E"/>
    <w:rsid w:val="008C3EF1"/>
    <w:rsid w:val="008C3F06"/>
    <w:rsid w:val="008C40FE"/>
    <w:rsid w:val="008C417E"/>
    <w:rsid w:val="008C464A"/>
    <w:rsid w:val="008C46D8"/>
    <w:rsid w:val="008C4894"/>
    <w:rsid w:val="008C4F77"/>
    <w:rsid w:val="008C5291"/>
    <w:rsid w:val="008C54BF"/>
    <w:rsid w:val="008C5596"/>
    <w:rsid w:val="008C5935"/>
    <w:rsid w:val="008C59AB"/>
    <w:rsid w:val="008C5B25"/>
    <w:rsid w:val="008C5B78"/>
    <w:rsid w:val="008C5BD4"/>
    <w:rsid w:val="008C5E90"/>
    <w:rsid w:val="008C5F89"/>
    <w:rsid w:val="008C618B"/>
    <w:rsid w:val="008C62F5"/>
    <w:rsid w:val="008C639F"/>
    <w:rsid w:val="008C6445"/>
    <w:rsid w:val="008C673C"/>
    <w:rsid w:val="008C6924"/>
    <w:rsid w:val="008C69BF"/>
    <w:rsid w:val="008C6B6C"/>
    <w:rsid w:val="008C6C1E"/>
    <w:rsid w:val="008C6D8F"/>
    <w:rsid w:val="008C6DCB"/>
    <w:rsid w:val="008C715D"/>
    <w:rsid w:val="008C71C0"/>
    <w:rsid w:val="008C725C"/>
    <w:rsid w:val="008C7408"/>
    <w:rsid w:val="008C755C"/>
    <w:rsid w:val="008C76BE"/>
    <w:rsid w:val="008C7CA5"/>
    <w:rsid w:val="008C7E85"/>
    <w:rsid w:val="008D00F3"/>
    <w:rsid w:val="008D02CD"/>
    <w:rsid w:val="008D0AE0"/>
    <w:rsid w:val="008D0BA1"/>
    <w:rsid w:val="008D0C35"/>
    <w:rsid w:val="008D0D73"/>
    <w:rsid w:val="008D1220"/>
    <w:rsid w:val="008D132F"/>
    <w:rsid w:val="008D13C6"/>
    <w:rsid w:val="008D14C2"/>
    <w:rsid w:val="008D1613"/>
    <w:rsid w:val="008D179C"/>
    <w:rsid w:val="008D1917"/>
    <w:rsid w:val="008D1923"/>
    <w:rsid w:val="008D19A6"/>
    <w:rsid w:val="008D19D0"/>
    <w:rsid w:val="008D1AAF"/>
    <w:rsid w:val="008D1BD0"/>
    <w:rsid w:val="008D1F89"/>
    <w:rsid w:val="008D1FE9"/>
    <w:rsid w:val="008D2031"/>
    <w:rsid w:val="008D2220"/>
    <w:rsid w:val="008D234C"/>
    <w:rsid w:val="008D2362"/>
    <w:rsid w:val="008D23A3"/>
    <w:rsid w:val="008D2461"/>
    <w:rsid w:val="008D25D3"/>
    <w:rsid w:val="008D2959"/>
    <w:rsid w:val="008D2B81"/>
    <w:rsid w:val="008D2C41"/>
    <w:rsid w:val="008D2CFB"/>
    <w:rsid w:val="008D2D20"/>
    <w:rsid w:val="008D2DB4"/>
    <w:rsid w:val="008D2E0D"/>
    <w:rsid w:val="008D2E4B"/>
    <w:rsid w:val="008D31EB"/>
    <w:rsid w:val="008D3676"/>
    <w:rsid w:val="008D3CCC"/>
    <w:rsid w:val="008D3E1D"/>
    <w:rsid w:val="008D3F0B"/>
    <w:rsid w:val="008D4415"/>
    <w:rsid w:val="008D48AF"/>
    <w:rsid w:val="008D4BD5"/>
    <w:rsid w:val="008D4CA8"/>
    <w:rsid w:val="008D4D63"/>
    <w:rsid w:val="008D4FD7"/>
    <w:rsid w:val="008D4FFD"/>
    <w:rsid w:val="008D53F8"/>
    <w:rsid w:val="008D5435"/>
    <w:rsid w:val="008D5530"/>
    <w:rsid w:val="008D5721"/>
    <w:rsid w:val="008D5A3F"/>
    <w:rsid w:val="008D5C0B"/>
    <w:rsid w:val="008D608C"/>
    <w:rsid w:val="008D651E"/>
    <w:rsid w:val="008D6842"/>
    <w:rsid w:val="008D69AE"/>
    <w:rsid w:val="008D6CC0"/>
    <w:rsid w:val="008D6DBE"/>
    <w:rsid w:val="008D6F3D"/>
    <w:rsid w:val="008D6F6C"/>
    <w:rsid w:val="008D6FED"/>
    <w:rsid w:val="008D707E"/>
    <w:rsid w:val="008D7344"/>
    <w:rsid w:val="008D7605"/>
    <w:rsid w:val="008D7771"/>
    <w:rsid w:val="008D787D"/>
    <w:rsid w:val="008D7A26"/>
    <w:rsid w:val="008D7F7A"/>
    <w:rsid w:val="008D7FB6"/>
    <w:rsid w:val="008D7FCD"/>
    <w:rsid w:val="008E00D1"/>
    <w:rsid w:val="008E020C"/>
    <w:rsid w:val="008E069E"/>
    <w:rsid w:val="008E08C3"/>
    <w:rsid w:val="008E0BBA"/>
    <w:rsid w:val="008E0BFC"/>
    <w:rsid w:val="008E0D44"/>
    <w:rsid w:val="008E0DF7"/>
    <w:rsid w:val="008E1243"/>
    <w:rsid w:val="008E1467"/>
    <w:rsid w:val="008E1483"/>
    <w:rsid w:val="008E14D1"/>
    <w:rsid w:val="008E14DD"/>
    <w:rsid w:val="008E14DF"/>
    <w:rsid w:val="008E17C7"/>
    <w:rsid w:val="008E181B"/>
    <w:rsid w:val="008E19EC"/>
    <w:rsid w:val="008E1AC5"/>
    <w:rsid w:val="008E1C4E"/>
    <w:rsid w:val="008E1CFB"/>
    <w:rsid w:val="008E1FB3"/>
    <w:rsid w:val="008E2726"/>
    <w:rsid w:val="008E27E7"/>
    <w:rsid w:val="008E28EA"/>
    <w:rsid w:val="008E291B"/>
    <w:rsid w:val="008E2A09"/>
    <w:rsid w:val="008E2F9C"/>
    <w:rsid w:val="008E2FB9"/>
    <w:rsid w:val="008E2FCF"/>
    <w:rsid w:val="008E2FD5"/>
    <w:rsid w:val="008E3060"/>
    <w:rsid w:val="008E3148"/>
    <w:rsid w:val="008E31CB"/>
    <w:rsid w:val="008E32C2"/>
    <w:rsid w:val="008E388D"/>
    <w:rsid w:val="008E3DD5"/>
    <w:rsid w:val="008E3F35"/>
    <w:rsid w:val="008E4087"/>
    <w:rsid w:val="008E4216"/>
    <w:rsid w:val="008E4259"/>
    <w:rsid w:val="008E4285"/>
    <w:rsid w:val="008E4426"/>
    <w:rsid w:val="008E4528"/>
    <w:rsid w:val="008E4622"/>
    <w:rsid w:val="008E46CF"/>
    <w:rsid w:val="008E4C5B"/>
    <w:rsid w:val="008E50B5"/>
    <w:rsid w:val="008E5534"/>
    <w:rsid w:val="008E572D"/>
    <w:rsid w:val="008E57BF"/>
    <w:rsid w:val="008E5A12"/>
    <w:rsid w:val="008E5B19"/>
    <w:rsid w:val="008E5C19"/>
    <w:rsid w:val="008E5F64"/>
    <w:rsid w:val="008E60DF"/>
    <w:rsid w:val="008E619A"/>
    <w:rsid w:val="008E6243"/>
    <w:rsid w:val="008E64E4"/>
    <w:rsid w:val="008E64FF"/>
    <w:rsid w:val="008E6787"/>
    <w:rsid w:val="008E678D"/>
    <w:rsid w:val="008E6792"/>
    <w:rsid w:val="008E69D4"/>
    <w:rsid w:val="008E6A7C"/>
    <w:rsid w:val="008E6AD2"/>
    <w:rsid w:val="008E6C49"/>
    <w:rsid w:val="008E6CCD"/>
    <w:rsid w:val="008E7206"/>
    <w:rsid w:val="008E74FD"/>
    <w:rsid w:val="008E7A59"/>
    <w:rsid w:val="008E7A60"/>
    <w:rsid w:val="008E7B4F"/>
    <w:rsid w:val="008E7C04"/>
    <w:rsid w:val="008E7C91"/>
    <w:rsid w:val="008E7EC7"/>
    <w:rsid w:val="008E7F28"/>
    <w:rsid w:val="008F0030"/>
    <w:rsid w:val="008F0110"/>
    <w:rsid w:val="008F0134"/>
    <w:rsid w:val="008F01C7"/>
    <w:rsid w:val="008F02A3"/>
    <w:rsid w:val="008F0956"/>
    <w:rsid w:val="008F0A1C"/>
    <w:rsid w:val="008F0A38"/>
    <w:rsid w:val="008F0AE6"/>
    <w:rsid w:val="008F0B06"/>
    <w:rsid w:val="008F0D27"/>
    <w:rsid w:val="008F10FA"/>
    <w:rsid w:val="008F1406"/>
    <w:rsid w:val="008F14EE"/>
    <w:rsid w:val="008F1E8A"/>
    <w:rsid w:val="008F2740"/>
    <w:rsid w:val="008F2875"/>
    <w:rsid w:val="008F2B30"/>
    <w:rsid w:val="008F2C17"/>
    <w:rsid w:val="008F2C26"/>
    <w:rsid w:val="008F2C42"/>
    <w:rsid w:val="008F2E65"/>
    <w:rsid w:val="008F2E7D"/>
    <w:rsid w:val="008F2E86"/>
    <w:rsid w:val="008F32B0"/>
    <w:rsid w:val="008F3589"/>
    <w:rsid w:val="008F35EA"/>
    <w:rsid w:val="008F3A96"/>
    <w:rsid w:val="008F3AF0"/>
    <w:rsid w:val="008F3DF3"/>
    <w:rsid w:val="008F3E0B"/>
    <w:rsid w:val="008F40C2"/>
    <w:rsid w:val="008F440E"/>
    <w:rsid w:val="008F4746"/>
    <w:rsid w:val="008F4CCD"/>
    <w:rsid w:val="008F4CDF"/>
    <w:rsid w:val="008F4D86"/>
    <w:rsid w:val="008F4E2B"/>
    <w:rsid w:val="008F4F9A"/>
    <w:rsid w:val="008F53CC"/>
    <w:rsid w:val="008F53EA"/>
    <w:rsid w:val="008F5400"/>
    <w:rsid w:val="008F541C"/>
    <w:rsid w:val="008F550D"/>
    <w:rsid w:val="008F5592"/>
    <w:rsid w:val="008F5775"/>
    <w:rsid w:val="008F5A40"/>
    <w:rsid w:val="008F5DAA"/>
    <w:rsid w:val="008F5F5E"/>
    <w:rsid w:val="008F6232"/>
    <w:rsid w:val="008F6312"/>
    <w:rsid w:val="008F63A6"/>
    <w:rsid w:val="008F66EB"/>
    <w:rsid w:val="008F6715"/>
    <w:rsid w:val="008F6727"/>
    <w:rsid w:val="008F672D"/>
    <w:rsid w:val="008F675A"/>
    <w:rsid w:val="008F6CDB"/>
    <w:rsid w:val="008F706E"/>
    <w:rsid w:val="008F7083"/>
    <w:rsid w:val="008F7579"/>
    <w:rsid w:val="008F75A2"/>
    <w:rsid w:val="008F7702"/>
    <w:rsid w:val="00900134"/>
    <w:rsid w:val="0090022F"/>
    <w:rsid w:val="009002CA"/>
    <w:rsid w:val="009004AE"/>
    <w:rsid w:val="00900873"/>
    <w:rsid w:val="00900A57"/>
    <w:rsid w:val="00901170"/>
    <w:rsid w:val="00901298"/>
    <w:rsid w:val="009012DF"/>
    <w:rsid w:val="0090133E"/>
    <w:rsid w:val="0090138E"/>
    <w:rsid w:val="009017C0"/>
    <w:rsid w:val="00901D64"/>
    <w:rsid w:val="00901DD5"/>
    <w:rsid w:val="00901EBB"/>
    <w:rsid w:val="00901F86"/>
    <w:rsid w:val="00902253"/>
    <w:rsid w:val="009024EA"/>
    <w:rsid w:val="009027F6"/>
    <w:rsid w:val="00902810"/>
    <w:rsid w:val="00902959"/>
    <w:rsid w:val="0090296D"/>
    <w:rsid w:val="00902C2A"/>
    <w:rsid w:val="00902CE0"/>
    <w:rsid w:val="00902F12"/>
    <w:rsid w:val="00902FAF"/>
    <w:rsid w:val="00903043"/>
    <w:rsid w:val="00903825"/>
    <w:rsid w:val="009038E5"/>
    <w:rsid w:val="00903B47"/>
    <w:rsid w:val="00903C68"/>
    <w:rsid w:val="00903DB7"/>
    <w:rsid w:val="00903E16"/>
    <w:rsid w:val="00904002"/>
    <w:rsid w:val="0090403B"/>
    <w:rsid w:val="0090404E"/>
    <w:rsid w:val="009041F3"/>
    <w:rsid w:val="00904353"/>
    <w:rsid w:val="009043B1"/>
    <w:rsid w:val="009045C2"/>
    <w:rsid w:val="00904751"/>
    <w:rsid w:val="00904885"/>
    <w:rsid w:val="00904904"/>
    <w:rsid w:val="00904978"/>
    <w:rsid w:val="00904B28"/>
    <w:rsid w:val="00904D2B"/>
    <w:rsid w:val="00904E0E"/>
    <w:rsid w:val="00905356"/>
    <w:rsid w:val="00905726"/>
    <w:rsid w:val="0090572B"/>
    <w:rsid w:val="009058DC"/>
    <w:rsid w:val="00906165"/>
    <w:rsid w:val="009061E3"/>
    <w:rsid w:val="009062B3"/>
    <w:rsid w:val="00906318"/>
    <w:rsid w:val="00906320"/>
    <w:rsid w:val="009063F8"/>
    <w:rsid w:val="009064E1"/>
    <w:rsid w:val="009071BD"/>
    <w:rsid w:val="009071EE"/>
    <w:rsid w:val="009075E2"/>
    <w:rsid w:val="00907629"/>
    <w:rsid w:val="00907642"/>
    <w:rsid w:val="009077E7"/>
    <w:rsid w:val="0090786C"/>
    <w:rsid w:val="00907A65"/>
    <w:rsid w:val="00907A86"/>
    <w:rsid w:val="00907AC0"/>
    <w:rsid w:val="00907AC8"/>
    <w:rsid w:val="00907BA6"/>
    <w:rsid w:val="00907BDB"/>
    <w:rsid w:val="00907BE6"/>
    <w:rsid w:val="00907C20"/>
    <w:rsid w:val="00907C86"/>
    <w:rsid w:val="00907D47"/>
    <w:rsid w:val="00907EC2"/>
    <w:rsid w:val="00907F52"/>
    <w:rsid w:val="00907FB2"/>
    <w:rsid w:val="0091050B"/>
    <w:rsid w:val="00910517"/>
    <w:rsid w:val="009107AB"/>
    <w:rsid w:val="009107C9"/>
    <w:rsid w:val="009109E9"/>
    <w:rsid w:val="00910A43"/>
    <w:rsid w:val="00910B24"/>
    <w:rsid w:val="00910B68"/>
    <w:rsid w:val="00910B9C"/>
    <w:rsid w:val="00910BC8"/>
    <w:rsid w:val="0091103A"/>
    <w:rsid w:val="009111E2"/>
    <w:rsid w:val="00911277"/>
    <w:rsid w:val="009112B6"/>
    <w:rsid w:val="0091142F"/>
    <w:rsid w:val="009115FA"/>
    <w:rsid w:val="0091171F"/>
    <w:rsid w:val="00911732"/>
    <w:rsid w:val="00911871"/>
    <w:rsid w:val="00911AD4"/>
    <w:rsid w:val="00911B39"/>
    <w:rsid w:val="00911C01"/>
    <w:rsid w:val="00911C92"/>
    <w:rsid w:val="00911D80"/>
    <w:rsid w:val="00911E05"/>
    <w:rsid w:val="009121AB"/>
    <w:rsid w:val="0091221B"/>
    <w:rsid w:val="0091225A"/>
    <w:rsid w:val="00912785"/>
    <w:rsid w:val="009128B5"/>
    <w:rsid w:val="00912F66"/>
    <w:rsid w:val="00913074"/>
    <w:rsid w:val="009132F6"/>
    <w:rsid w:val="00913742"/>
    <w:rsid w:val="0091396D"/>
    <w:rsid w:val="009139D4"/>
    <w:rsid w:val="00913AC5"/>
    <w:rsid w:val="00913B5F"/>
    <w:rsid w:val="00913BD7"/>
    <w:rsid w:val="00913D1C"/>
    <w:rsid w:val="00913D57"/>
    <w:rsid w:val="00913E31"/>
    <w:rsid w:val="009140BE"/>
    <w:rsid w:val="0091425A"/>
    <w:rsid w:val="009146F2"/>
    <w:rsid w:val="00914761"/>
    <w:rsid w:val="0091484B"/>
    <w:rsid w:val="0091496D"/>
    <w:rsid w:val="00914BC3"/>
    <w:rsid w:val="00914C20"/>
    <w:rsid w:val="00914CB5"/>
    <w:rsid w:val="00914D34"/>
    <w:rsid w:val="00914E49"/>
    <w:rsid w:val="009151D5"/>
    <w:rsid w:val="00915504"/>
    <w:rsid w:val="0091551B"/>
    <w:rsid w:val="00915522"/>
    <w:rsid w:val="00915692"/>
    <w:rsid w:val="00915A16"/>
    <w:rsid w:val="00915A85"/>
    <w:rsid w:val="00915B69"/>
    <w:rsid w:val="00915D9D"/>
    <w:rsid w:val="00915E5E"/>
    <w:rsid w:val="00915E8C"/>
    <w:rsid w:val="00915FCE"/>
    <w:rsid w:val="00916005"/>
    <w:rsid w:val="00916179"/>
    <w:rsid w:val="0091630A"/>
    <w:rsid w:val="00916409"/>
    <w:rsid w:val="0091657E"/>
    <w:rsid w:val="009167D1"/>
    <w:rsid w:val="0091690A"/>
    <w:rsid w:val="0091699A"/>
    <w:rsid w:val="00916A72"/>
    <w:rsid w:val="00916D3E"/>
    <w:rsid w:val="00916D57"/>
    <w:rsid w:val="00916DB5"/>
    <w:rsid w:val="00916F38"/>
    <w:rsid w:val="009171B2"/>
    <w:rsid w:val="009172C8"/>
    <w:rsid w:val="009172EE"/>
    <w:rsid w:val="0091751A"/>
    <w:rsid w:val="00917523"/>
    <w:rsid w:val="00917620"/>
    <w:rsid w:val="00917985"/>
    <w:rsid w:val="00917A94"/>
    <w:rsid w:val="00917C54"/>
    <w:rsid w:val="00917EE6"/>
    <w:rsid w:val="009202BA"/>
    <w:rsid w:val="0092033A"/>
    <w:rsid w:val="0092040F"/>
    <w:rsid w:val="00920471"/>
    <w:rsid w:val="009204CF"/>
    <w:rsid w:val="009206C1"/>
    <w:rsid w:val="009208A4"/>
    <w:rsid w:val="00920988"/>
    <w:rsid w:val="0092098A"/>
    <w:rsid w:val="009209D1"/>
    <w:rsid w:val="00921676"/>
    <w:rsid w:val="00921984"/>
    <w:rsid w:val="00921A53"/>
    <w:rsid w:val="00921CE0"/>
    <w:rsid w:val="0092241C"/>
    <w:rsid w:val="00922652"/>
    <w:rsid w:val="00922867"/>
    <w:rsid w:val="009229FE"/>
    <w:rsid w:val="00922C98"/>
    <w:rsid w:val="00922DFD"/>
    <w:rsid w:val="00922F07"/>
    <w:rsid w:val="009236E0"/>
    <w:rsid w:val="009236E7"/>
    <w:rsid w:val="00923927"/>
    <w:rsid w:val="00923A36"/>
    <w:rsid w:val="00923F65"/>
    <w:rsid w:val="00923FD7"/>
    <w:rsid w:val="009240C8"/>
    <w:rsid w:val="009242CD"/>
    <w:rsid w:val="009245D0"/>
    <w:rsid w:val="009247B5"/>
    <w:rsid w:val="00924BE8"/>
    <w:rsid w:val="00924F44"/>
    <w:rsid w:val="009250B8"/>
    <w:rsid w:val="009251C7"/>
    <w:rsid w:val="00925264"/>
    <w:rsid w:val="00925283"/>
    <w:rsid w:val="0092537A"/>
    <w:rsid w:val="0092553B"/>
    <w:rsid w:val="00925612"/>
    <w:rsid w:val="00925734"/>
    <w:rsid w:val="00925753"/>
    <w:rsid w:val="009257C5"/>
    <w:rsid w:val="00925844"/>
    <w:rsid w:val="009258D7"/>
    <w:rsid w:val="00925A15"/>
    <w:rsid w:val="00925A63"/>
    <w:rsid w:val="00925B42"/>
    <w:rsid w:val="00925C2E"/>
    <w:rsid w:val="00925D2D"/>
    <w:rsid w:val="00926099"/>
    <w:rsid w:val="009263CA"/>
    <w:rsid w:val="00926405"/>
    <w:rsid w:val="00926526"/>
    <w:rsid w:val="0092655E"/>
    <w:rsid w:val="009265B4"/>
    <w:rsid w:val="009266B4"/>
    <w:rsid w:val="00926885"/>
    <w:rsid w:val="00926B2A"/>
    <w:rsid w:val="00926F34"/>
    <w:rsid w:val="00926FCA"/>
    <w:rsid w:val="009270F0"/>
    <w:rsid w:val="00927305"/>
    <w:rsid w:val="009275BC"/>
    <w:rsid w:val="0092764E"/>
    <w:rsid w:val="00927674"/>
    <w:rsid w:val="009276AD"/>
    <w:rsid w:val="009277C1"/>
    <w:rsid w:val="0092786D"/>
    <w:rsid w:val="0092796E"/>
    <w:rsid w:val="00927BBE"/>
    <w:rsid w:val="00927C98"/>
    <w:rsid w:val="00927D4B"/>
    <w:rsid w:val="00927E22"/>
    <w:rsid w:val="009300BC"/>
    <w:rsid w:val="009301BD"/>
    <w:rsid w:val="009302E5"/>
    <w:rsid w:val="00930849"/>
    <w:rsid w:val="00930A2D"/>
    <w:rsid w:val="00930F18"/>
    <w:rsid w:val="0093108C"/>
    <w:rsid w:val="0093110E"/>
    <w:rsid w:val="009311B7"/>
    <w:rsid w:val="009311D7"/>
    <w:rsid w:val="009312B1"/>
    <w:rsid w:val="00931318"/>
    <w:rsid w:val="0093153A"/>
    <w:rsid w:val="0093166F"/>
    <w:rsid w:val="00931A7F"/>
    <w:rsid w:val="00931B57"/>
    <w:rsid w:val="00931BAF"/>
    <w:rsid w:val="00931CDE"/>
    <w:rsid w:val="00931FD6"/>
    <w:rsid w:val="009321F3"/>
    <w:rsid w:val="0093256B"/>
    <w:rsid w:val="0093266B"/>
    <w:rsid w:val="00932ADF"/>
    <w:rsid w:val="00932B15"/>
    <w:rsid w:val="00932E8A"/>
    <w:rsid w:val="00933142"/>
    <w:rsid w:val="00933375"/>
    <w:rsid w:val="009333BF"/>
    <w:rsid w:val="009337B1"/>
    <w:rsid w:val="00933950"/>
    <w:rsid w:val="00933D39"/>
    <w:rsid w:val="00933DBD"/>
    <w:rsid w:val="00934187"/>
    <w:rsid w:val="00934416"/>
    <w:rsid w:val="009346A6"/>
    <w:rsid w:val="009346FC"/>
    <w:rsid w:val="00934920"/>
    <w:rsid w:val="00934A76"/>
    <w:rsid w:val="00934AAD"/>
    <w:rsid w:val="00934D04"/>
    <w:rsid w:val="00934F35"/>
    <w:rsid w:val="009353AA"/>
    <w:rsid w:val="00935A7C"/>
    <w:rsid w:val="00935E08"/>
    <w:rsid w:val="00935E18"/>
    <w:rsid w:val="00935F68"/>
    <w:rsid w:val="00935F7E"/>
    <w:rsid w:val="009360C0"/>
    <w:rsid w:val="00936474"/>
    <w:rsid w:val="009364AD"/>
    <w:rsid w:val="0093655C"/>
    <w:rsid w:val="009368B7"/>
    <w:rsid w:val="0093692A"/>
    <w:rsid w:val="009369B2"/>
    <w:rsid w:val="00936E75"/>
    <w:rsid w:val="00937027"/>
    <w:rsid w:val="0093708F"/>
    <w:rsid w:val="00937127"/>
    <w:rsid w:val="00937157"/>
    <w:rsid w:val="00937292"/>
    <w:rsid w:val="00937711"/>
    <w:rsid w:val="009378E4"/>
    <w:rsid w:val="00937C1B"/>
    <w:rsid w:val="00937C44"/>
    <w:rsid w:val="00937F39"/>
    <w:rsid w:val="00937FB7"/>
    <w:rsid w:val="00940094"/>
    <w:rsid w:val="00940138"/>
    <w:rsid w:val="009404E6"/>
    <w:rsid w:val="009408F2"/>
    <w:rsid w:val="00940BEA"/>
    <w:rsid w:val="00940C00"/>
    <w:rsid w:val="00940E2A"/>
    <w:rsid w:val="00940EFE"/>
    <w:rsid w:val="00940FBE"/>
    <w:rsid w:val="00941235"/>
    <w:rsid w:val="00941287"/>
    <w:rsid w:val="009415A7"/>
    <w:rsid w:val="009415F7"/>
    <w:rsid w:val="00941673"/>
    <w:rsid w:val="00941707"/>
    <w:rsid w:val="0094199F"/>
    <w:rsid w:val="00941A7D"/>
    <w:rsid w:val="00941BB8"/>
    <w:rsid w:val="00941BF5"/>
    <w:rsid w:val="00941E3C"/>
    <w:rsid w:val="0094224D"/>
    <w:rsid w:val="0094227C"/>
    <w:rsid w:val="00942436"/>
    <w:rsid w:val="009424B6"/>
    <w:rsid w:val="009427B8"/>
    <w:rsid w:val="00942BD1"/>
    <w:rsid w:val="00942BF8"/>
    <w:rsid w:val="00942CD9"/>
    <w:rsid w:val="00942D1C"/>
    <w:rsid w:val="009433B5"/>
    <w:rsid w:val="0094365E"/>
    <w:rsid w:val="00943A96"/>
    <w:rsid w:val="00943B0B"/>
    <w:rsid w:val="00943D88"/>
    <w:rsid w:val="009440D1"/>
    <w:rsid w:val="009446A3"/>
    <w:rsid w:val="009447C7"/>
    <w:rsid w:val="0094487F"/>
    <w:rsid w:val="009448A2"/>
    <w:rsid w:val="009449DA"/>
    <w:rsid w:val="00944D17"/>
    <w:rsid w:val="00944D2C"/>
    <w:rsid w:val="00944DF4"/>
    <w:rsid w:val="00944FCF"/>
    <w:rsid w:val="00945062"/>
    <w:rsid w:val="00945084"/>
    <w:rsid w:val="0094516C"/>
    <w:rsid w:val="009451B2"/>
    <w:rsid w:val="009452A4"/>
    <w:rsid w:val="00945324"/>
    <w:rsid w:val="0094553B"/>
    <w:rsid w:val="009455DD"/>
    <w:rsid w:val="009458B8"/>
    <w:rsid w:val="00945B02"/>
    <w:rsid w:val="00945B60"/>
    <w:rsid w:val="00945C20"/>
    <w:rsid w:val="00945CCE"/>
    <w:rsid w:val="00945E00"/>
    <w:rsid w:val="00945F36"/>
    <w:rsid w:val="00946315"/>
    <w:rsid w:val="00946427"/>
    <w:rsid w:val="00946537"/>
    <w:rsid w:val="0094668E"/>
    <w:rsid w:val="009467D5"/>
    <w:rsid w:val="009467E0"/>
    <w:rsid w:val="00946845"/>
    <w:rsid w:val="00946B46"/>
    <w:rsid w:val="00946E53"/>
    <w:rsid w:val="00946EED"/>
    <w:rsid w:val="00946EF7"/>
    <w:rsid w:val="00946F84"/>
    <w:rsid w:val="00946FF7"/>
    <w:rsid w:val="009475CB"/>
    <w:rsid w:val="00947706"/>
    <w:rsid w:val="009478C8"/>
    <w:rsid w:val="00947A70"/>
    <w:rsid w:val="00947ABA"/>
    <w:rsid w:val="00947B95"/>
    <w:rsid w:val="00947DAA"/>
    <w:rsid w:val="00947E39"/>
    <w:rsid w:val="009502C9"/>
    <w:rsid w:val="00950538"/>
    <w:rsid w:val="0095067E"/>
    <w:rsid w:val="00950702"/>
    <w:rsid w:val="00950900"/>
    <w:rsid w:val="00950A32"/>
    <w:rsid w:val="00950BDA"/>
    <w:rsid w:val="00950BDB"/>
    <w:rsid w:val="00950C14"/>
    <w:rsid w:val="00950D1E"/>
    <w:rsid w:val="00951071"/>
    <w:rsid w:val="009510F4"/>
    <w:rsid w:val="00951118"/>
    <w:rsid w:val="00951182"/>
    <w:rsid w:val="00951298"/>
    <w:rsid w:val="00951318"/>
    <w:rsid w:val="0095133F"/>
    <w:rsid w:val="0095155D"/>
    <w:rsid w:val="009515D8"/>
    <w:rsid w:val="00951661"/>
    <w:rsid w:val="00951AE5"/>
    <w:rsid w:val="009520E0"/>
    <w:rsid w:val="009524F2"/>
    <w:rsid w:val="00952FDC"/>
    <w:rsid w:val="00953090"/>
    <w:rsid w:val="009534D0"/>
    <w:rsid w:val="0095350F"/>
    <w:rsid w:val="0095368D"/>
    <w:rsid w:val="009536D0"/>
    <w:rsid w:val="0095390E"/>
    <w:rsid w:val="0095392E"/>
    <w:rsid w:val="00953B01"/>
    <w:rsid w:val="00953CE6"/>
    <w:rsid w:val="00953D23"/>
    <w:rsid w:val="00953F93"/>
    <w:rsid w:val="0095433F"/>
    <w:rsid w:val="009543DD"/>
    <w:rsid w:val="009546AA"/>
    <w:rsid w:val="009547FF"/>
    <w:rsid w:val="00954A9B"/>
    <w:rsid w:val="00954CB4"/>
    <w:rsid w:val="00954E54"/>
    <w:rsid w:val="00955038"/>
    <w:rsid w:val="009551F2"/>
    <w:rsid w:val="00955256"/>
    <w:rsid w:val="0095571A"/>
    <w:rsid w:val="009558F7"/>
    <w:rsid w:val="0095592A"/>
    <w:rsid w:val="00956202"/>
    <w:rsid w:val="00956262"/>
    <w:rsid w:val="00956293"/>
    <w:rsid w:val="0095629D"/>
    <w:rsid w:val="009565EC"/>
    <w:rsid w:val="00956618"/>
    <w:rsid w:val="009567C6"/>
    <w:rsid w:val="009567DF"/>
    <w:rsid w:val="00956914"/>
    <w:rsid w:val="00956A4F"/>
    <w:rsid w:val="00956A81"/>
    <w:rsid w:val="00956B69"/>
    <w:rsid w:val="00956E12"/>
    <w:rsid w:val="00956F57"/>
    <w:rsid w:val="00957074"/>
    <w:rsid w:val="0095727A"/>
    <w:rsid w:val="009573BA"/>
    <w:rsid w:val="00957434"/>
    <w:rsid w:val="0095748F"/>
    <w:rsid w:val="009574C7"/>
    <w:rsid w:val="009575B6"/>
    <w:rsid w:val="00957751"/>
    <w:rsid w:val="00957849"/>
    <w:rsid w:val="00957A9B"/>
    <w:rsid w:val="00957DAA"/>
    <w:rsid w:val="00957DEC"/>
    <w:rsid w:val="00957DF3"/>
    <w:rsid w:val="00960143"/>
    <w:rsid w:val="00960224"/>
    <w:rsid w:val="0096023A"/>
    <w:rsid w:val="009602BB"/>
    <w:rsid w:val="0096042A"/>
    <w:rsid w:val="009604DD"/>
    <w:rsid w:val="0096086D"/>
    <w:rsid w:val="0096109B"/>
    <w:rsid w:val="00961127"/>
    <w:rsid w:val="009612ED"/>
    <w:rsid w:val="00961465"/>
    <w:rsid w:val="009619AF"/>
    <w:rsid w:val="00962177"/>
    <w:rsid w:val="00962278"/>
    <w:rsid w:val="0096246F"/>
    <w:rsid w:val="00962513"/>
    <w:rsid w:val="00962694"/>
    <w:rsid w:val="00962D8B"/>
    <w:rsid w:val="00962FCB"/>
    <w:rsid w:val="00962FDD"/>
    <w:rsid w:val="00963023"/>
    <w:rsid w:val="0096308D"/>
    <w:rsid w:val="009630E8"/>
    <w:rsid w:val="00963134"/>
    <w:rsid w:val="009631B5"/>
    <w:rsid w:val="00963224"/>
    <w:rsid w:val="00963301"/>
    <w:rsid w:val="009633CB"/>
    <w:rsid w:val="00963556"/>
    <w:rsid w:val="009635B0"/>
    <w:rsid w:val="0096363E"/>
    <w:rsid w:val="009639DF"/>
    <w:rsid w:val="00963B4E"/>
    <w:rsid w:val="00963C8F"/>
    <w:rsid w:val="00963E48"/>
    <w:rsid w:val="009640CF"/>
    <w:rsid w:val="009643D3"/>
    <w:rsid w:val="009646D4"/>
    <w:rsid w:val="00964748"/>
    <w:rsid w:val="00964C39"/>
    <w:rsid w:val="00964CCA"/>
    <w:rsid w:val="00964CE3"/>
    <w:rsid w:val="00964D71"/>
    <w:rsid w:val="00965061"/>
    <w:rsid w:val="009656A2"/>
    <w:rsid w:val="00965795"/>
    <w:rsid w:val="00965936"/>
    <w:rsid w:val="00965A9E"/>
    <w:rsid w:val="00965D09"/>
    <w:rsid w:val="00965D32"/>
    <w:rsid w:val="00965F37"/>
    <w:rsid w:val="00966396"/>
    <w:rsid w:val="009665BF"/>
    <w:rsid w:val="00966621"/>
    <w:rsid w:val="00966719"/>
    <w:rsid w:val="009667A0"/>
    <w:rsid w:val="009668B1"/>
    <w:rsid w:val="00966DA6"/>
    <w:rsid w:val="00966E28"/>
    <w:rsid w:val="00966E7A"/>
    <w:rsid w:val="0096714D"/>
    <w:rsid w:val="00967154"/>
    <w:rsid w:val="00967337"/>
    <w:rsid w:val="00967482"/>
    <w:rsid w:val="00967602"/>
    <w:rsid w:val="00967793"/>
    <w:rsid w:val="009679F8"/>
    <w:rsid w:val="00967A0D"/>
    <w:rsid w:val="00967C99"/>
    <w:rsid w:val="00967CA6"/>
    <w:rsid w:val="00967FB1"/>
    <w:rsid w:val="00970302"/>
    <w:rsid w:val="009704C3"/>
    <w:rsid w:val="00970531"/>
    <w:rsid w:val="00970890"/>
    <w:rsid w:val="00970A33"/>
    <w:rsid w:val="00970AC2"/>
    <w:rsid w:val="00970C17"/>
    <w:rsid w:val="00970CE2"/>
    <w:rsid w:val="00970FAE"/>
    <w:rsid w:val="009710AA"/>
    <w:rsid w:val="00971159"/>
    <w:rsid w:val="009712E9"/>
    <w:rsid w:val="00971426"/>
    <w:rsid w:val="00971A8D"/>
    <w:rsid w:val="00971C52"/>
    <w:rsid w:val="00971E76"/>
    <w:rsid w:val="009720C6"/>
    <w:rsid w:val="0097218A"/>
    <w:rsid w:val="0097233C"/>
    <w:rsid w:val="009723A8"/>
    <w:rsid w:val="0097276D"/>
    <w:rsid w:val="00972830"/>
    <w:rsid w:val="00972953"/>
    <w:rsid w:val="00972A44"/>
    <w:rsid w:val="00972AFD"/>
    <w:rsid w:val="00972C04"/>
    <w:rsid w:val="00972C9C"/>
    <w:rsid w:val="00972FC7"/>
    <w:rsid w:val="00973298"/>
    <w:rsid w:val="0097352E"/>
    <w:rsid w:val="00973819"/>
    <w:rsid w:val="00973986"/>
    <w:rsid w:val="00973AD1"/>
    <w:rsid w:val="00973B9D"/>
    <w:rsid w:val="0097426B"/>
    <w:rsid w:val="0097426E"/>
    <w:rsid w:val="009743CE"/>
    <w:rsid w:val="00974445"/>
    <w:rsid w:val="0097449A"/>
    <w:rsid w:val="009745EB"/>
    <w:rsid w:val="00974860"/>
    <w:rsid w:val="00974E75"/>
    <w:rsid w:val="0097520E"/>
    <w:rsid w:val="0097528E"/>
    <w:rsid w:val="009755AA"/>
    <w:rsid w:val="00975673"/>
    <w:rsid w:val="0097589B"/>
    <w:rsid w:val="00975983"/>
    <w:rsid w:val="00975AD0"/>
    <w:rsid w:val="00975CE0"/>
    <w:rsid w:val="00975DF8"/>
    <w:rsid w:val="00975F6C"/>
    <w:rsid w:val="009761F8"/>
    <w:rsid w:val="00976261"/>
    <w:rsid w:val="0097663F"/>
    <w:rsid w:val="00976ECD"/>
    <w:rsid w:val="00976F8A"/>
    <w:rsid w:val="00976FE2"/>
    <w:rsid w:val="009774DB"/>
    <w:rsid w:val="00977584"/>
    <w:rsid w:val="009775FF"/>
    <w:rsid w:val="009776CC"/>
    <w:rsid w:val="00977958"/>
    <w:rsid w:val="00977B12"/>
    <w:rsid w:val="00977C42"/>
    <w:rsid w:val="00977D0E"/>
    <w:rsid w:val="00977FBD"/>
    <w:rsid w:val="00980068"/>
    <w:rsid w:val="009800D0"/>
    <w:rsid w:val="00980261"/>
    <w:rsid w:val="0098026A"/>
    <w:rsid w:val="00980285"/>
    <w:rsid w:val="009805AD"/>
    <w:rsid w:val="00980797"/>
    <w:rsid w:val="00980958"/>
    <w:rsid w:val="0098118D"/>
    <w:rsid w:val="00981197"/>
    <w:rsid w:val="009811E6"/>
    <w:rsid w:val="009811EB"/>
    <w:rsid w:val="009813B3"/>
    <w:rsid w:val="009814EF"/>
    <w:rsid w:val="00981680"/>
    <w:rsid w:val="00981796"/>
    <w:rsid w:val="009818D3"/>
    <w:rsid w:val="00981A9B"/>
    <w:rsid w:val="00981AAA"/>
    <w:rsid w:val="00981F02"/>
    <w:rsid w:val="009820C4"/>
    <w:rsid w:val="009821B2"/>
    <w:rsid w:val="00982498"/>
    <w:rsid w:val="0098276E"/>
    <w:rsid w:val="009827B0"/>
    <w:rsid w:val="009827DA"/>
    <w:rsid w:val="00982A77"/>
    <w:rsid w:val="00982D69"/>
    <w:rsid w:val="00982E8B"/>
    <w:rsid w:val="00982FEC"/>
    <w:rsid w:val="009831C0"/>
    <w:rsid w:val="009834F9"/>
    <w:rsid w:val="00983502"/>
    <w:rsid w:val="00983781"/>
    <w:rsid w:val="00983D4E"/>
    <w:rsid w:val="00983DAF"/>
    <w:rsid w:val="00984019"/>
    <w:rsid w:val="00984D3D"/>
    <w:rsid w:val="00984F34"/>
    <w:rsid w:val="00985345"/>
    <w:rsid w:val="009858A3"/>
    <w:rsid w:val="00985A0D"/>
    <w:rsid w:val="00985B95"/>
    <w:rsid w:val="00985C1E"/>
    <w:rsid w:val="00985C53"/>
    <w:rsid w:val="00985D47"/>
    <w:rsid w:val="00985E7A"/>
    <w:rsid w:val="00985F6C"/>
    <w:rsid w:val="009860BF"/>
    <w:rsid w:val="009862E2"/>
    <w:rsid w:val="00986447"/>
    <w:rsid w:val="00986C51"/>
    <w:rsid w:val="00986D7D"/>
    <w:rsid w:val="0098709A"/>
    <w:rsid w:val="009872A2"/>
    <w:rsid w:val="00987320"/>
    <w:rsid w:val="009873A9"/>
    <w:rsid w:val="009873E3"/>
    <w:rsid w:val="009876BA"/>
    <w:rsid w:val="009878D0"/>
    <w:rsid w:val="009878D2"/>
    <w:rsid w:val="00987947"/>
    <w:rsid w:val="00987D1F"/>
    <w:rsid w:val="00987DF8"/>
    <w:rsid w:val="009900FA"/>
    <w:rsid w:val="0099018C"/>
    <w:rsid w:val="0099037E"/>
    <w:rsid w:val="009903D4"/>
    <w:rsid w:val="00990404"/>
    <w:rsid w:val="009907E6"/>
    <w:rsid w:val="0099099D"/>
    <w:rsid w:val="009909C8"/>
    <w:rsid w:val="00990C51"/>
    <w:rsid w:val="00990D7D"/>
    <w:rsid w:val="00990F60"/>
    <w:rsid w:val="00991150"/>
    <w:rsid w:val="00991197"/>
    <w:rsid w:val="0099125C"/>
    <w:rsid w:val="0099133D"/>
    <w:rsid w:val="0099135C"/>
    <w:rsid w:val="00991559"/>
    <w:rsid w:val="00991A2C"/>
    <w:rsid w:val="00991A47"/>
    <w:rsid w:val="00991B58"/>
    <w:rsid w:val="00991D00"/>
    <w:rsid w:val="00991D97"/>
    <w:rsid w:val="00991F8C"/>
    <w:rsid w:val="009921E3"/>
    <w:rsid w:val="009924AE"/>
    <w:rsid w:val="0099277F"/>
    <w:rsid w:val="009928CD"/>
    <w:rsid w:val="00992AFB"/>
    <w:rsid w:val="00992E99"/>
    <w:rsid w:val="009931CA"/>
    <w:rsid w:val="00993306"/>
    <w:rsid w:val="0099345C"/>
    <w:rsid w:val="0099359F"/>
    <w:rsid w:val="009939DC"/>
    <w:rsid w:val="00993ACA"/>
    <w:rsid w:val="00993CA4"/>
    <w:rsid w:val="00993E88"/>
    <w:rsid w:val="00993F32"/>
    <w:rsid w:val="009942A1"/>
    <w:rsid w:val="009942A5"/>
    <w:rsid w:val="009942CD"/>
    <w:rsid w:val="0099458A"/>
    <w:rsid w:val="00994BF1"/>
    <w:rsid w:val="00994C87"/>
    <w:rsid w:val="00994DEC"/>
    <w:rsid w:val="00994EE1"/>
    <w:rsid w:val="00995297"/>
    <w:rsid w:val="009954B2"/>
    <w:rsid w:val="0099551D"/>
    <w:rsid w:val="009956BA"/>
    <w:rsid w:val="0099581A"/>
    <w:rsid w:val="00995ABF"/>
    <w:rsid w:val="00995BF6"/>
    <w:rsid w:val="00995F99"/>
    <w:rsid w:val="00995FBE"/>
    <w:rsid w:val="009960F8"/>
    <w:rsid w:val="0099627D"/>
    <w:rsid w:val="00996516"/>
    <w:rsid w:val="009967E0"/>
    <w:rsid w:val="0099682D"/>
    <w:rsid w:val="00996843"/>
    <w:rsid w:val="00996AD6"/>
    <w:rsid w:val="00996CD3"/>
    <w:rsid w:val="009972D4"/>
    <w:rsid w:val="009972EC"/>
    <w:rsid w:val="00997325"/>
    <w:rsid w:val="0099767F"/>
    <w:rsid w:val="0099770E"/>
    <w:rsid w:val="00997C2E"/>
    <w:rsid w:val="00997E1F"/>
    <w:rsid w:val="00997F5B"/>
    <w:rsid w:val="00997FA5"/>
    <w:rsid w:val="009A00B6"/>
    <w:rsid w:val="009A03F0"/>
    <w:rsid w:val="009A046D"/>
    <w:rsid w:val="009A04ED"/>
    <w:rsid w:val="009A0564"/>
    <w:rsid w:val="009A05ED"/>
    <w:rsid w:val="009A06D9"/>
    <w:rsid w:val="009A0747"/>
    <w:rsid w:val="009A0B29"/>
    <w:rsid w:val="009A0F15"/>
    <w:rsid w:val="009A0F33"/>
    <w:rsid w:val="009A13CA"/>
    <w:rsid w:val="009A13DE"/>
    <w:rsid w:val="009A13F3"/>
    <w:rsid w:val="009A1743"/>
    <w:rsid w:val="009A1880"/>
    <w:rsid w:val="009A1AA9"/>
    <w:rsid w:val="009A1C43"/>
    <w:rsid w:val="009A1D77"/>
    <w:rsid w:val="009A1FAD"/>
    <w:rsid w:val="009A229A"/>
    <w:rsid w:val="009A23CC"/>
    <w:rsid w:val="009A23EE"/>
    <w:rsid w:val="009A23F3"/>
    <w:rsid w:val="009A2566"/>
    <w:rsid w:val="009A28C7"/>
    <w:rsid w:val="009A2A5E"/>
    <w:rsid w:val="009A2B1F"/>
    <w:rsid w:val="009A2B42"/>
    <w:rsid w:val="009A2F94"/>
    <w:rsid w:val="009A3118"/>
    <w:rsid w:val="009A313B"/>
    <w:rsid w:val="009A314C"/>
    <w:rsid w:val="009A320C"/>
    <w:rsid w:val="009A3314"/>
    <w:rsid w:val="009A3589"/>
    <w:rsid w:val="009A35DE"/>
    <w:rsid w:val="009A3772"/>
    <w:rsid w:val="009A3932"/>
    <w:rsid w:val="009A3C1A"/>
    <w:rsid w:val="009A3F65"/>
    <w:rsid w:val="009A4072"/>
    <w:rsid w:val="009A4081"/>
    <w:rsid w:val="009A4102"/>
    <w:rsid w:val="009A4105"/>
    <w:rsid w:val="009A42E1"/>
    <w:rsid w:val="009A42FA"/>
    <w:rsid w:val="009A4417"/>
    <w:rsid w:val="009A4604"/>
    <w:rsid w:val="009A4CB6"/>
    <w:rsid w:val="009A50F1"/>
    <w:rsid w:val="009A51EB"/>
    <w:rsid w:val="009A5560"/>
    <w:rsid w:val="009A55B3"/>
    <w:rsid w:val="009A58E9"/>
    <w:rsid w:val="009A5BB9"/>
    <w:rsid w:val="009A60FD"/>
    <w:rsid w:val="009A62F9"/>
    <w:rsid w:val="009A650A"/>
    <w:rsid w:val="009A6641"/>
    <w:rsid w:val="009A66F1"/>
    <w:rsid w:val="009A6960"/>
    <w:rsid w:val="009A6C07"/>
    <w:rsid w:val="009A6C46"/>
    <w:rsid w:val="009A6C65"/>
    <w:rsid w:val="009A6FC8"/>
    <w:rsid w:val="009A72F3"/>
    <w:rsid w:val="009A7301"/>
    <w:rsid w:val="009A7463"/>
    <w:rsid w:val="009A78B3"/>
    <w:rsid w:val="009A7BAA"/>
    <w:rsid w:val="009A7D0B"/>
    <w:rsid w:val="009A7DB8"/>
    <w:rsid w:val="009B041B"/>
    <w:rsid w:val="009B0605"/>
    <w:rsid w:val="009B0628"/>
    <w:rsid w:val="009B0930"/>
    <w:rsid w:val="009B09CB"/>
    <w:rsid w:val="009B09E3"/>
    <w:rsid w:val="009B0BFC"/>
    <w:rsid w:val="009B0E14"/>
    <w:rsid w:val="009B1249"/>
    <w:rsid w:val="009B1250"/>
    <w:rsid w:val="009B12D7"/>
    <w:rsid w:val="009B14F6"/>
    <w:rsid w:val="009B16CE"/>
    <w:rsid w:val="009B1754"/>
    <w:rsid w:val="009B1791"/>
    <w:rsid w:val="009B17DB"/>
    <w:rsid w:val="009B18BD"/>
    <w:rsid w:val="009B1959"/>
    <w:rsid w:val="009B1BFA"/>
    <w:rsid w:val="009B1CEE"/>
    <w:rsid w:val="009B1F17"/>
    <w:rsid w:val="009B1F3B"/>
    <w:rsid w:val="009B1F84"/>
    <w:rsid w:val="009B1FEA"/>
    <w:rsid w:val="009B214C"/>
    <w:rsid w:val="009B2172"/>
    <w:rsid w:val="009B2411"/>
    <w:rsid w:val="009B2CFF"/>
    <w:rsid w:val="009B2DED"/>
    <w:rsid w:val="009B2FA9"/>
    <w:rsid w:val="009B3031"/>
    <w:rsid w:val="009B334B"/>
    <w:rsid w:val="009B34CD"/>
    <w:rsid w:val="009B382E"/>
    <w:rsid w:val="009B3837"/>
    <w:rsid w:val="009B3971"/>
    <w:rsid w:val="009B39B7"/>
    <w:rsid w:val="009B39CD"/>
    <w:rsid w:val="009B3F28"/>
    <w:rsid w:val="009B3F32"/>
    <w:rsid w:val="009B3FA5"/>
    <w:rsid w:val="009B40E4"/>
    <w:rsid w:val="009B4180"/>
    <w:rsid w:val="009B4207"/>
    <w:rsid w:val="009B4639"/>
    <w:rsid w:val="009B481E"/>
    <w:rsid w:val="009B4A0C"/>
    <w:rsid w:val="009B4F70"/>
    <w:rsid w:val="009B5158"/>
    <w:rsid w:val="009B5244"/>
    <w:rsid w:val="009B5354"/>
    <w:rsid w:val="009B5377"/>
    <w:rsid w:val="009B57F6"/>
    <w:rsid w:val="009B5936"/>
    <w:rsid w:val="009B597E"/>
    <w:rsid w:val="009B5C11"/>
    <w:rsid w:val="009B5CB7"/>
    <w:rsid w:val="009B5CE0"/>
    <w:rsid w:val="009B5D68"/>
    <w:rsid w:val="009B5E9C"/>
    <w:rsid w:val="009B5F0D"/>
    <w:rsid w:val="009B5FC7"/>
    <w:rsid w:val="009B6436"/>
    <w:rsid w:val="009B67F2"/>
    <w:rsid w:val="009B6827"/>
    <w:rsid w:val="009B683A"/>
    <w:rsid w:val="009B6A60"/>
    <w:rsid w:val="009B6B47"/>
    <w:rsid w:val="009B6E13"/>
    <w:rsid w:val="009B73C3"/>
    <w:rsid w:val="009B73FA"/>
    <w:rsid w:val="009B7500"/>
    <w:rsid w:val="009B75F7"/>
    <w:rsid w:val="009B768C"/>
    <w:rsid w:val="009B7790"/>
    <w:rsid w:val="009B77AD"/>
    <w:rsid w:val="009B7C4F"/>
    <w:rsid w:val="009B7F69"/>
    <w:rsid w:val="009C0435"/>
    <w:rsid w:val="009C046D"/>
    <w:rsid w:val="009C0B9C"/>
    <w:rsid w:val="009C0BA4"/>
    <w:rsid w:val="009C0C66"/>
    <w:rsid w:val="009C0CD9"/>
    <w:rsid w:val="009C0EFD"/>
    <w:rsid w:val="009C0FD5"/>
    <w:rsid w:val="009C116C"/>
    <w:rsid w:val="009C11DB"/>
    <w:rsid w:val="009C128B"/>
    <w:rsid w:val="009C132E"/>
    <w:rsid w:val="009C1357"/>
    <w:rsid w:val="009C1620"/>
    <w:rsid w:val="009C177F"/>
    <w:rsid w:val="009C18F7"/>
    <w:rsid w:val="009C198B"/>
    <w:rsid w:val="009C19F7"/>
    <w:rsid w:val="009C1A1B"/>
    <w:rsid w:val="009C1A2A"/>
    <w:rsid w:val="009C1C4D"/>
    <w:rsid w:val="009C1CF6"/>
    <w:rsid w:val="009C1DF7"/>
    <w:rsid w:val="009C1F46"/>
    <w:rsid w:val="009C1FAC"/>
    <w:rsid w:val="009C211E"/>
    <w:rsid w:val="009C2155"/>
    <w:rsid w:val="009C222E"/>
    <w:rsid w:val="009C22C7"/>
    <w:rsid w:val="009C22EF"/>
    <w:rsid w:val="009C2301"/>
    <w:rsid w:val="009C237F"/>
    <w:rsid w:val="009C25AF"/>
    <w:rsid w:val="009C27D8"/>
    <w:rsid w:val="009C28E1"/>
    <w:rsid w:val="009C2BC1"/>
    <w:rsid w:val="009C2BC9"/>
    <w:rsid w:val="009C31B9"/>
    <w:rsid w:val="009C31CF"/>
    <w:rsid w:val="009C340E"/>
    <w:rsid w:val="009C3516"/>
    <w:rsid w:val="009C38F0"/>
    <w:rsid w:val="009C3C37"/>
    <w:rsid w:val="009C3CDE"/>
    <w:rsid w:val="009C3D4C"/>
    <w:rsid w:val="009C3D99"/>
    <w:rsid w:val="009C3E14"/>
    <w:rsid w:val="009C3E35"/>
    <w:rsid w:val="009C405B"/>
    <w:rsid w:val="009C42EA"/>
    <w:rsid w:val="009C467A"/>
    <w:rsid w:val="009C4BDB"/>
    <w:rsid w:val="009C4D8A"/>
    <w:rsid w:val="009C4F60"/>
    <w:rsid w:val="009C5363"/>
    <w:rsid w:val="009C5561"/>
    <w:rsid w:val="009C5624"/>
    <w:rsid w:val="009C5632"/>
    <w:rsid w:val="009C577D"/>
    <w:rsid w:val="009C5855"/>
    <w:rsid w:val="009C59EC"/>
    <w:rsid w:val="009C5C78"/>
    <w:rsid w:val="009C5DC1"/>
    <w:rsid w:val="009C5DEC"/>
    <w:rsid w:val="009C5FF0"/>
    <w:rsid w:val="009C6064"/>
    <w:rsid w:val="009C6258"/>
    <w:rsid w:val="009C640D"/>
    <w:rsid w:val="009C6484"/>
    <w:rsid w:val="009C65D8"/>
    <w:rsid w:val="009C686B"/>
    <w:rsid w:val="009C69B3"/>
    <w:rsid w:val="009C6CC4"/>
    <w:rsid w:val="009C6D4C"/>
    <w:rsid w:val="009C70A8"/>
    <w:rsid w:val="009C731B"/>
    <w:rsid w:val="009C73FF"/>
    <w:rsid w:val="009C7468"/>
    <w:rsid w:val="009C749B"/>
    <w:rsid w:val="009C74B7"/>
    <w:rsid w:val="009C7549"/>
    <w:rsid w:val="009C7C26"/>
    <w:rsid w:val="009C7C72"/>
    <w:rsid w:val="009C7D70"/>
    <w:rsid w:val="009C7DCB"/>
    <w:rsid w:val="009C7DCE"/>
    <w:rsid w:val="009C7E15"/>
    <w:rsid w:val="009D0062"/>
    <w:rsid w:val="009D0078"/>
    <w:rsid w:val="009D00F4"/>
    <w:rsid w:val="009D039B"/>
    <w:rsid w:val="009D085B"/>
    <w:rsid w:val="009D0E2B"/>
    <w:rsid w:val="009D0FE6"/>
    <w:rsid w:val="009D12E4"/>
    <w:rsid w:val="009D12F3"/>
    <w:rsid w:val="009D14D2"/>
    <w:rsid w:val="009D16B7"/>
    <w:rsid w:val="009D16E5"/>
    <w:rsid w:val="009D1A2D"/>
    <w:rsid w:val="009D1F29"/>
    <w:rsid w:val="009D1F81"/>
    <w:rsid w:val="009D20C9"/>
    <w:rsid w:val="009D23CB"/>
    <w:rsid w:val="009D2886"/>
    <w:rsid w:val="009D2BA2"/>
    <w:rsid w:val="009D2BFF"/>
    <w:rsid w:val="009D2D1B"/>
    <w:rsid w:val="009D2E33"/>
    <w:rsid w:val="009D2F22"/>
    <w:rsid w:val="009D30CD"/>
    <w:rsid w:val="009D320C"/>
    <w:rsid w:val="009D3420"/>
    <w:rsid w:val="009D3520"/>
    <w:rsid w:val="009D366F"/>
    <w:rsid w:val="009D3802"/>
    <w:rsid w:val="009D381B"/>
    <w:rsid w:val="009D3A1F"/>
    <w:rsid w:val="009D3A64"/>
    <w:rsid w:val="009D3B4C"/>
    <w:rsid w:val="009D3E04"/>
    <w:rsid w:val="009D3F1D"/>
    <w:rsid w:val="009D3F88"/>
    <w:rsid w:val="009D453D"/>
    <w:rsid w:val="009D4554"/>
    <w:rsid w:val="009D45F9"/>
    <w:rsid w:val="009D4852"/>
    <w:rsid w:val="009D48E4"/>
    <w:rsid w:val="009D4907"/>
    <w:rsid w:val="009D4B48"/>
    <w:rsid w:val="009D4E4F"/>
    <w:rsid w:val="009D4ED3"/>
    <w:rsid w:val="009D5173"/>
    <w:rsid w:val="009D5358"/>
    <w:rsid w:val="009D5367"/>
    <w:rsid w:val="009D54DA"/>
    <w:rsid w:val="009D58BE"/>
    <w:rsid w:val="009D5BFF"/>
    <w:rsid w:val="009D5CD9"/>
    <w:rsid w:val="009D5DC4"/>
    <w:rsid w:val="009D5F35"/>
    <w:rsid w:val="009D61A7"/>
    <w:rsid w:val="009D6312"/>
    <w:rsid w:val="009D6354"/>
    <w:rsid w:val="009D6B02"/>
    <w:rsid w:val="009D6BD3"/>
    <w:rsid w:val="009D73F8"/>
    <w:rsid w:val="009D76BB"/>
    <w:rsid w:val="009D772F"/>
    <w:rsid w:val="009D7773"/>
    <w:rsid w:val="009D78FE"/>
    <w:rsid w:val="009D7BAA"/>
    <w:rsid w:val="009D7C6A"/>
    <w:rsid w:val="009E001F"/>
    <w:rsid w:val="009E0123"/>
    <w:rsid w:val="009E0146"/>
    <w:rsid w:val="009E038D"/>
    <w:rsid w:val="009E0410"/>
    <w:rsid w:val="009E051C"/>
    <w:rsid w:val="009E05E1"/>
    <w:rsid w:val="009E0668"/>
    <w:rsid w:val="009E06A2"/>
    <w:rsid w:val="009E09F7"/>
    <w:rsid w:val="009E0A0A"/>
    <w:rsid w:val="009E0EE0"/>
    <w:rsid w:val="009E104D"/>
    <w:rsid w:val="009E1170"/>
    <w:rsid w:val="009E1398"/>
    <w:rsid w:val="009E14F7"/>
    <w:rsid w:val="009E1619"/>
    <w:rsid w:val="009E1680"/>
    <w:rsid w:val="009E17A4"/>
    <w:rsid w:val="009E19E8"/>
    <w:rsid w:val="009E1B4A"/>
    <w:rsid w:val="009E1BF9"/>
    <w:rsid w:val="009E1F5E"/>
    <w:rsid w:val="009E225A"/>
    <w:rsid w:val="009E22F2"/>
    <w:rsid w:val="009E28C3"/>
    <w:rsid w:val="009E2B73"/>
    <w:rsid w:val="009E2D2D"/>
    <w:rsid w:val="009E2D93"/>
    <w:rsid w:val="009E2F51"/>
    <w:rsid w:val="009E2FAC"/>
    <w:rsid w:val="009E3657"/>
    <w:rsid w:val="009E37BA"/>
    <w:rsid w:val="009E3817"/>
    <w:rsid w:val="009E3A5B"/>
    <w:rsid w:val="009E3B9D"/>
    <w:rsid w:val="009E3BCD"/>
    <w:rsid w:val="009E3E6D"/>
    <w:rsid w:val="009E3EFA"/>
    <w:rsid w:val="009E4134"/>
    <w:rsid w:val="009E4213"/>
    <w:rsid w:val="009E427E"/>
    <w:rsid w:val="009E4584"/>
    <w:rsid w:val="009E46AE"/>
    <w:rsid w:val="009E4747"/>
    <w:rsid w:val="009E48A3"/>
    <w:rsid w:val="009E4925"/>
    <w:rsid w:val="009E4A1A"/>
    <w:rsid w:val="009E50F0"/>
    <w:rsid w:val="009E51B5"/>
    <w:rsid w:val="009E526E"/>
    <w:rsid w:val="009E5379"/>
    <w:rsid w:val="009E5554"/>
    <w:rsid w:val="009E61FA"/>
    <w:rsid w:val="009E6ECC"/>
    <w:rsid w:val="009E7329"/>
    <w:rsid w:val="009E734A"/>
    <w:rsid w:val="009E737B"/>
    <w:rsid w:val="009E763D"/>
    <w:rsid w:val="009E765E"/>
    <w:rsid w:val="009E773D"/>
    <w:rsid w:val="009E7A4B"/>
    <w:rsid w:val="009E7BFA"/>
    <w:rsid w:val="009F016F"/>
    <w:rsid w:val="009F019D"/>
    <w:rsid w:val="009F0266"/>
    <w:rsid w:val="009F035D"/>
    <w:rsid w:val="009F054F"/>
    <w:rsid w:val="009F0A84"/>
    <w:rsid w:val="009F0AEE"/>
    <w:rsid w:val="009F0B49"/>
    <w:rsid w:val="009F0C7D"/>
    <w:rsid w:val="009F0E08"/>
    <w:rsid w:val="009F0E6B"/>
    <w:rsid w:val="009F0E93"/>
    <w:rsid w:val="009F101C"/>
    <w:rsid w:val="009F106B"/>
    <w:rsid w:val="009F1072"/>
    <w:rsid w:val="009F1366"/>
    <w:rsid w:val="009F15D1"/>
    <w:rsid w:val="009F163C"/>
    <w:rsid w:val="009F1694"/>
    <w:rsid w:val="009F1736"/>
    <w:rsid w:val="009F17B5"/>
    <w:rsid w:val="009F18D6"/>
    <w:rsid w:val="009F1B0E"/>
    <w:rsid w:val="009F1D50"/>
    <w:rsid w:val="009F2238"/>
    <w:rsid w:val="009F22AA"/>
    <w:rsid w:val="009F2356"/>
    <w:rsid w:val="009F2930"/>
    <w:rsid w:val="009F2B4D"/>
    <w:rsid w:val="009F2C72"/>
    <w:rsid w:val="009F2CB8"/>
    <w:rsid w:val="009F33B5"/>
    <w:rsid w:val="009F3406"/>
    <w:rsid w:val="009F3417"/>
    <w:rsid w:val="009F37B2"/>
    <w:rsid w:val="009F3B50"/>
    <w:rsid w:val="009F3BF6"/>
    <w:rsid w:val="009F3DAB"/>
    <w:rsid w:val="009F3F55"/>
    <w:rsid w:val="009F407E"/>
    <w:rsid w:val="009F4095"/>
    <w:rsid w:val="009F40F1"/>
    <w:rsid w:val="009F419A"/>
    <w:rsid w:val="009F42C3"/>
    <w:rsid w:val="009F4CC3"/>
    <w:rsid w:val="009F4D38"/>
    <w:rsid w:val="009F4DFC"/>
    <w:rsid w:val="009F50EF"/>
    <w:rsid w:val="009F53B9"/>
    <w:rsid w:val="009F5522"/>
    <w:rsid w:val="009F5578"/>
    <w:rsid w:val="009F5655"/>
    <w:rsid w:val="009F57C2"/>
    <w:rsid w:val="009F58FF"/>
    <w:rsid w:val="009F5DB8"/>
    <w:rsid w:val="009F5E3F"/>
    <w:rsid w:val="009F5F35"/>
    <w:rsid w:val="009F60C7"/>
    <w:rsid w:val="009F6294"/>
    <w:rsid w:val="009F63D5"/>
    <w:rsid w:val="009F6489"/>
    <w:rsid w:val="009F64C5"/>
    <w:rsid w:val="009F68DB"/>
    <w:rsid w:val="009F6FA1"/>
    <w:rsid w:val="009F70BF"/>
    <w:rsid w:val="009F7122"/>
    <w:rsid w:val="009F71BF"/>
    <w:rsid w:val="009F71D2"/>
    <w:rsid w:val="009F7346"/>
    <w:rsid w:val="009F735B"/>
    <w:rsid w:val="009F73CC"/>
    <w:rsid w:val="009F7470"/>
    <w:rsid w:val="009F74AE"/>
    <w:rsid w:val="009F7644"/>
    <w:rsid w:val="009F7837"/>
    <w:rsid w:val="009F7A23"/>
    <w:rsid w:val="009F7A7E"/>
    <w:rsid w:val="009F7B66"/>
    <w:rsid w:val="009F7C77"/>
    <w:rsid w:val="009F7CBF"/>
    <w:rsid w:val="009F7CE6"/>
    <w:rsid w:val="009F7EB3"/>
    <w:rsid w:val="00A00041"/>
    <w:rsid w:val="00A00111"/>
    <w:rsid w:val="00A00152"/>
    <w:rsid w:val="00A001DD"/>
    <w:rsid w:val="00A00229"/>
    <w:rsid w:val="00A003BB"/>
    <w:rsid w:val="00A003C4"/>
    <w:rsid w:val="00A004C4"/>
    <w:rsid w:val="00A00817"/>
    <w:rsid w:val="00A009ED"/>
    <w:rsid w:val="00A00BC9"/>
    <w:rsid w:val="00A00CDB"/>
    <w:rsid w:val="00A00CF4"/>
    <w:rsid w:val="00A00E44"/>
    <w:rsid w:val="00A00E52"/>
    <w:rsid w:val="00A010BA"/>
    <w:rsid w:val="00A01319"/>
    <w:rsid w:val="00A0149C"/>
    <w:rsid w:val="00A016AC"/>
    <w:rsid w:val="00A0175C"/>
    <w:rsid w:val="00A01A72"/>
    <w:rsid w:val="00A01A79"/>
    <w:rsid w:val="00A01BD3"/>
    <w:rsid w:val="00A01BD8"/>
    <w:rsid w:val="00A01D02"/>
    <w:rsid w:val="00A01D03"/>
    <w:rsid w:val="00A01E5C"/>
    <w:rsid w:val="00A0226C"/>
    <w:rsid w:val="00A02292"/>
    <w:rsid w:val="00A025AF"/>
    <w:rsid w:val="00A02698"/>
    <w:rsid w:val="00A02707"/>
    <w:rsid w:val="00A0296D"/>
    <w:rsid w:val="00A02CBD"/>
    <w:rsid w:val="00A02CC7"/>
    <w:rsid w:val="00A0303F"/>
    <w:rsid w:val="00A03070"/>
    <w:rsid w:val="00A03150"/>
    <w:rsid w:val="00A032C5"/>
    <w:rsid w:val="00A03940"/>
    <w:rsid w:val="00A03C5D"/>
    <w:rsid w:val="00A03CB6"/>
    <w:rsid w:val="00A03D42"/>
    <w:rsid w:val="00A03DA7"/>
    <w:rsid w:val="00A03FCE"/>
    <w:rsid w:val="00A041D2"/>
    <w:rsid w:val="00A04626"/>
    <w:rsid w:val="00A0476D"/>
    <w:rsid w:val="00A04BD9"/>
    <w:rsid w:val="00A04C44"/>
    <w:rsid w:val="00A04E98"/>
    <w:rsid w:val="00A04F33"/>
    <w:rsid w:val="00A04F82"/>
    <w:rsid w:val="00A04FA1"/>
    <w:rsid w:val="00A052BE"/>
    <w:rsid w:val="00A057C1"/>
    <w:rsid w:val="00A0587B"/>
    <w:rsid w:val="00A05881"/>
    <w:rsid w:val="00A05A74"/>
    <w:rsid w:val="00A05BB7"/>
    <w:rsid w:val="00A05C4E"/>
    <w:rsid w:val="00A05EE2"/>
    <w:rsid w:val="00A064A6"/>
    <w:rsid w:val="00A06703"/>
    <w:rsid w:val="00A069AA"/>
    <w:rsid w:val="00A06A7D"/>
    <w:rsid w:val="00A06DE0"/>
    <w:rsid w:val="00A06F8C"/>
    <w:rsid w:val="00A06FC1"/>
    <w:rsid w:val="00A06FD1"/>
    <w:rsid w:val="00A07055"/>
    <w:rsid w:val="00A0743C"/>
    <w:rsid w:val="00A079D2"/>
    <w:rsid w:val="00A079DE"/>
    <w:rsid w:val="00A07CC5"/>
    <w:rsid w:val="00A07F62"/>
    <w:rsid w:val="00A10228"/>
    <w:rsid w:val="00A10291"/>
    <w:rsid w:val="00A1057C"/>
    <w:rsid w:val="00A10786"/>
    <w:rsid w:val="00A107E9"/>
    <w:rsid w:val="00A109B4"/>
    <w:rsid w:val="00A10A75"/>
    <w:rsid w:val="00A10CEE"/>
    <w:rsid w:val="00A10DD6"/>
    <w:rsid w:val="00A10F11"/>
    <w:rsid w:val="00A10F34"/>
    <w:rsid w:val="00A111CA"/>
    <w:rsid w:val="00A113AF"/>
    <w:rsid w:val="00A11419"/>
    <w:rsid w:val="00A115D1"/>
    <w:rsid w:val="00A11624"/>
    <w:rsid w:val="00A11641"/>
    <w:rsid w:val="00A11665"/>
    <w:rsid w:val="00A11770"/>
    <w:rsid w:val="00A11913"/>
    <w:rsid w:val="00A11962"/>
    <w:rsid w:val="00A11A6C"/>
    <w:rsid w:val="00A11B96"/>
    <w:rsid w:val="00A11BD0"/>
    <w:rsid w:val="00A11C30"/>
    <w:rsid w:val="00A11CAF"/>
    <w:rsid w:val="00A11CF5"/>
    <w:rsid w:val="00A11D06"/>
    <w:rsid w:val="00A12065"/>
    <w:rsid w:val="00A122EA"/>
    <w:rsid w:val="00A12312"/>
    <w:rsid w:val="00A12359"/>
    <w:rsid w:val="00A123AC"/>
    <w:rsid w:val="00A123F9"/>
    <w:rsid w:val="00A125EB"/>
    <w:rsid w:val="00A1280E"/>
    <w:rsid w:val="00A12910"/>
    <w:rsid w:val="00A12965"/>
    <w:rsid w:val="00A12C93"/>
    <w:rsid w:val="00A12D89"/>
    <w:rsid w:val="00A12EB4"/>
    <w:rsid w:val="00A12EE7"/>
    <w:rsid w:val="00A13218"/>
    <w:rsid w:val="00A1397D"/>
    <w:rsid w:val="00A13A54"/>
    <w:rsid w:val="00A13AF1"/>
    <w:rsid w:val="00A13D2A"/>
    <w:rsid w:val="00A1403B"/>
    <w:rsid w:val="00A140E4"/>
    <w:rsid w:val="00A14174"/>
    <w:rsid w:val="00A141DE"/>
    <w:rsid w:val="00A1432D"/>
    <w:rsid w:val="00A145BE"/>
    <w:rsid w:val="00A146AA"/>
    <w:rsid w:val="00A14C90"/>
    <w:rsid w:val="00A151A8"/>
    <w:rsid w:val="00A15791"/>
    <w:rsid w:val="00A15A4A"/>
    <w:rsid w:val="00A15AD2"/>
    <w:rsid w:val="00A15B13"/>
    <w:rsid w:val="00A15D78"/>
    <w:rsid w:val="00A161D7"/>
    <w:rsid w:val="00A16379"/>
    <w:rsid w:val="00A163B0"/>
    <w:rsid w:val="00A16AE4"/>
    <w:rsid w:val="00A16C52"/>
    <w:rsid w:val="00A16CF5"/>
    <w:rsid w:val="00A16E1E"/>
    <w:rsid w:val="00A16F0F"/>
    <w:rsid w:val="00A17009"/>
    <w:rsid w:val="00A1737A"/>
    <w:rsid w:val="00A17456"/>
    <w:rsid w:val="00A174C2"/>
    <w:rsid w:val="00A17513"/>
    <w:rsid w:val="00A1779E"/>
    <w:rsid w:val="00A17B53"/>
    <w:rsid w:val="00A17B60"/>
    <w:rsid w:val="00A17DC5"/>
    <w:rsid w:val="00A17E70"/>
    <w:rsid w:val="00A20307"/>
    <w:rsid w:val="00A20340"/>
    <w:rsid w:val="00A20B16"/>
    <w:rsid w:val="00A20F07"/>
    <w:rsid w:val="00A212D7"/>
    <w:rsid w:val="00A213CF"/>
    <w:rsid w:val="00A215B7"/>
    <w:rsid w:val="00A21CEC"/>
    <w:rsid w:val="00A21DB6"/>
    <w:rsid w:val="00A21E75"/>
    <w:rsid w:val="00A22036"/>
    <w:rsid w:val="00A222EA"/>
    <w:rsid w:val="00A22311"/>
    <w:rsid w:val="00A22431"/>
    <w:rsid w:val="00A2257E"/>
    <w:rsid w:val="00A225A1"/>
    <w:rsid w:val="00A22913"/>
    <w:rsid w:val="00A22947"/>
    <w:rsid w:val="00A22C6E"/>
    <w:rsid w:val="00A22D79"/>
    <w:rsid w:val="00A22EC4"/>
    <w:rsid w:val="00A22FC9"/>
    <w:rsid w:val="00A230E0"/>
    <w:rsid w:val="00A2317C"/>
    <w:rsid w:val="00A232C0"/>
    <w:rsid w:val="00A235B1"/>
    <w:rsid w:val="00A2377F"/>
    <w:rsid w:val="00A23810"/>
    <w:rsid w:val="00A23BC9"/>
    <w:rsid w:val="00A23C94"/>
    <w:rsid w:val="00A23CF4"/>
    <w:rsid w:val="00A23D45"/>
    <w:rsid w:val="00A23E8D"/>
    <w:rsid w:val="00A24361"/>
    <w:rsid w:val="00A2436F"/>
    <w:rsid w:val="00A24737"/>
    <w:rsid w:val="00A248FF"/>
    <w:rsid w:val="00A24A4F"/>
    <w:rsid w:val="00A24A5C"/>
    <w:rsid w:val="00A24B31"/>
    <w:rsid w:val="00A24C99"/>
    <w:rsid w:val="00A24CF9"/>
    <w:rsid w:val="00A24E0D"/>
    <w:rsid w:val="00A250C6"/>
    <w:rsid w:val="00A25157"/>
    <w:rsid w:val="00A2517D"/>
    <w:rsid w:val="00A252D2"/>
    <w:rsid w:val="00A2541B"/>
    <w:rsid w:val="00A25A93"/>
    <w:rsid w:val="00A25BFF"/>
    <w:rsid w:val="00A25C31"/>
    <w:rsid w:val="00A25D71"/>
    <w:rsid w:val="00A25E6E"/>
    <w:rsid w:val="00A25E95"/>
    <w:rsid w:val="00A2607F"/>
    <w:rsid w:val="00A2623D"/>
    <w:rsid w:val="00A262B0"/>
    <w:rsid w:val="00A269C9"/>
    <w:rsid w:val="00A26AB9"/>
    <w:rsid w:val="00A26BC9"/>
    <w:rsid w:val="00A26C4B"/>
    <w:rsid w:val="00A26C83"/>
    <w:rsid w:val="00A26CDC"/>
    <w:rsid w:val="00A26D5F"/>
    <w:rsid w:val="00A26F6B"/>
    <w:rsid w:val="00A27009"/>
    <w:rsid w:val="00A271CD"/>
    <w:rsid w:val="00A273E7"/>
    <w:rsid w:val="00A27888"/>
    <w:rsid w:val="00A27946"/>
    <w:rsid w:val="00A300D4"/>
    <w:rsid w:val="00A30107"/>
    <w:rsid w:val="00A3042E"/>
    <w:rsid w:val="00A30504"/>
    <w:rsid w:val="00A305E9"/>
    <w:rsid w:val="00A30C4C"/>
    <w:rsid w:val="00A30C8F"/>
    <w:rsid w:val="00A30F1A"/>
    <w:rsid w:val="00A30FF7"/>
    <w:rsid w:val="00A3125F"/>
    <w:rsid w:val="00A31282"/>
    <w:rsid w:val="00A312CD"/>
    <w:rsid w:val="00A3187F"/>
    <w:rsid w:val="00A31927"/>
    <w:rsid w:val="00A31966"/>
    <w:rsid w:val="00A31AF7"/>
    <w:rsid w:val="00A31D0A"/>
    <w:rsid w:val="00A31FB5"/>
    <w:rsid w:val="00A31FC0"/>
    <w:rsid w:val="00A32038"/>
    <w:rsid w:val="00A3260D"/>
    <w:rsid w:val="00A32877"/>
    <w:rsid w:val="00A32910"/>
    <w:rsid w:val="00A32BDD"/>
    <w:rsid w:val="00A32C88"/>
    <w:rsid w:val="00A32CC9"/>
    <w:rsid w:val="00A331EB"/>
    <w:rsid w:val="00A336DC"/>
    <w:rsid w:val="00A33819"/>
    <w:rsid w:val="00A33E7C"/>
    <w:rsid w:val="00A33F25"/>
    <w:rsid w:val="00A34054"/>
    <w:rsid w:val="00A345AD"/>
    <w:rsid w:val="00A34689"/>
    <w:rsid w:val="00A3482E"/>
    <w:rsid w:val="00A348A6"/>
    <w:rsid w:val="00A349D4"/>
    <w:rsid w:val="00A34D34"/>
    <w:rsid w:val="00A34DA8"/>
    <w:rsid w:val="00A34E19"/>
    <w:rsid w:val="00A3518D"/>
    <w:rsid w:val="00A354D4"/>
    <w:rsid w:val="00A35568"/>
    <w:rsid w:val="00A355C4"/>
    <w:rsid w:val="00A3577C"/>
    <w:rsid w:val="00A3584D"/>
    <w:rsid w:val="00A359FA"/>
    <w:rsid w:val="00A35BF0"/>
    <w:rsid w:val="00A35C06"/>
    <w:rsid w:val="00A35CF2"/>
    <w:rsid w:val="00A35DA0"/>
    <w:rsid w:val="00A35DC1"/>
    <w:rsid w:val="00A35DCC"/>
    <w:rsid w:val="00A35E3F"/>
    <w:rsid w:val="00A35EEA"/>
    <w:rsid w:val="00A363BC"/>
    <w:rsid w:val="00A36453"/>
    <w:rsid w:val="00A36643"/>
    <w:rsid w:val="00A369DB"/>
    <w:rsid w:val="00A36A77"/>
    <w:rsid w:val="00A36CF5"/>
    <w:rsid w:val="00A36EA3"/>
    <w:rsid w:val="00A36FC2"/>
    <w:rsid w:val="00A37088"/>
    <w:rsid w:val="00A37108"/>
    <w:rsid w:val="00A3752F"/>
    <w:rsid w:val="00A3776F"/>
    <w:rsid w:val="00A37B5D"/>
    <w:rsid w:val="00A37BA7"/>
    <w:rsid w:val="00A37E70"/>
    <w:rsid w:val="00A400EE"/>
    <w:rsid w:val="00A40109"/>
    <w:rsid w:val="00A40363"/>
    <w:rsid w:val="00A4036E"/>
    <w:rsid w:val="00A40432"/>
    <w:rsid w:val="00A40532"/>
    <w:rsid w:val="00A406A5"/>
    <w:rsid w:val="00A406AD"/>
    <w:rsid w:val="00A4084A"/>
    <w:rsid w:val="00A409C6"/>
    <w:rsid w:val="00A40CD1"/>
    <w:rsid w:val="00A40CE8"/>
    <w:rsid w:val="00A40E49"/>
    <w:rsid w:val="00A40F69"/>
    <w:rsid w:val="00A4110B"/>
    <w:rsid w:val="00A4110C"/>
    <w:rsid w:val="00A4129F"/>
    <w:rsid w:val="00A41326"/>
    <w:rsid w:val="00A4145E"/>
    <w:rsid w:val="00A4198B"/>
    <w:rsid w:val="00A42083"/>
    <w:rsid w:val="00A4239E"/>
    <w:rsid w:val="00A42401"/>
    <w:rsid w:val="00A4271E"/>
    <w:rsid w:val="00A42757"/>
    <w:rsid w:val="00A429C7"/>
    <w:rsid w:val="00A429D7"/>
    <w:rsid w:val="00A42EC3"/>
    <w:rsid w:val="00A430FB"/>
    <w:rsid w:val="00A4313D"/>
    <w:rsid w:val="00A43288"/>
    <w:rsid w:val="00A4360B"/>
    <w:rsid w:val="00A43759"/>
    <w:rsid w:val="00A437FA"/>
    <w:rsid w:val="00A43A33"/>
    <w:rsid w:val="00A43C27"/>
    <w:rsid w:val="00A43C3E"/>
    <w:rsid w:val="00A43C4E"/>
    <w:rsid w:val="00A43C88"/>
    <w:rsid w:val="00A43CF5"/>
    <w:rsid w:val="00A43E4D"/>
    <w:rsid w:val="00A43EE7"/>
    <w:rsid w:val="00A43F7A"/>
    <w:rsid w:val="00A43FD9"/>
    <w:rsid w:val="00A44370"/>
    <w:rsid w:val="00A4444C"/>
    <w:rsid w:val="00A446E2"/>
    <w:rsid w:val="00A44712"/>
    <w:rsid w:val="00A44922"/>
    <w:rsid w:val="00A44B23"/>
    <w:rsid w:val="00A44C6D"/>
    <w:rsid w:val="00A44D4B"/>
    <w:rsid w:val="00A44F75"/>
    <w:rsid w:val="00A45074"/>
    <w:rsid w:val="00A450BA"/>
    <w:rsid w:val="00A451D2"/>
    <w:rsid w:val="00A452DD"/>
    <w:rsid w:val="00A452F5"/>
    <w:rsid w:val="00A4541F"/>
    <w:rsid w:val="00A45463"/>
    <w:rsid w:val="00A454B6"/>
    <w:rsid w:val="00A45697"/>
    <w:rsid w:val="00A457DE"/>
    <w:rsid w:val="00A4589F"/>
    <w:rsid w:val="00A458A8"/>
    <w:rsid w:val="00A45D1C"/>
    <w:rsid w:val="00A45D96"/>
    <w:rsid w:val="00A46693"/>
    <w:rsid w:val="00A46772"/>
    <w:rsid w:val="00A46CB0"/>
    <w:rsid w:val="00A46D13"/>
    <w:rsid w:val="00A472E0"/>
    <w:rsid w:val="00A47531"/>
    <w:rsid w:val="00A47B72"/>
    <w:rsid w:val="00A47C20"/>
    <w:rsid w:val="00A47E78"/>
    <w:rsid w:val="00A50003"/>
    <w:rsid w:val="00A50146"/>
    <w:rsid w:val="00A501B5"/>
    <w:rsid w:val="00A503BA"/>
    <w:rsid w:val="00A5060C"/>
    <w:rsid w:val="00A5060D"/>
    <w:rsid w:val="00A506A4"/>
    <w:rsid w:val="00A5079C"/>
    <w:rsid w:val="00A50B99"/>
    <w:rsid w:val="00A50D21"/>
    <w:rsid w:val="00A50DFD"/>
    <w:rsid w:val="00A51147"/>
    <w:rsid w:val="00A5118F"/>
    <w:rsid w:val="00A5121F"/>
    <w:rsid w:val="00A51302"/>
    <w:rsid w:val="00A51343"/>
    <w:rsid w:val="00A51386"/>
    <w:rsid w:val="00A513BA"/>
    <w:rsid w:val="00A51581"/>
    <w:rsid w:val="00A5158B"/>
    <w:rsid w:val="00A51679"/>
    <w:rsid w:val="00A516D0"/>
    <w:rsid w:val="00A51797"/>
    <w:rsid w:val="00A519A9"/>
    <w:rsid w:val="00A51A9A"/>
    <w:rsid w:val="00A51EA0"/>
    <w:rsid w:val="00A52021"/>
    <w:rsid w:val="00A52130"/>
    <w:rsid w:val="00A521F2"/>
    <w:rsid w:val="00A523E1"/>
    <w:rsid w:val="00A5272C"/>
    <w:rsid w:val="00A527A6"/>
    <w:rsid w:val="00A5280B"/>
    <w:rsid w:val="00A529F8"/>
    <w:rsid w:val="00A52A12"/>
    <w:rsid w:val="00A52F38"/>
    <w:rsid w:val="00A52F55"/>
    <w:rsid w:val="00A5320D"/>
    <w:rsid w:val="00A53573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1D2"/>
    <w:rsid w:val="00A542A5"/>
    <w:rsid w:val="00A54440"/>
    <w:rsid w:val="00A5446D"/>
    <w:rsid w:val="00A54529"/>
    <w:rsid w:val="00A548ED"/>
    <w:rsid w:val="00A54980"/>
    <w:rsid w:val="00A54C74"/>
    <w:rsid w:val="00A54DF8"/>
    <w:rsid w:val="00A54F5B"/>
    <w:rsid w:val="00A5504E"/>
    <w:rsid w:val="00A55207"/>
    <w:rsid w:val="00A55432"/>
    <w:rsid w:val="00A5545B"/>
    <w:rsid w:val="00A55585"/>
    <w:rsid w:val="00A5563B"/>
    <w:rsid w:val="00A5565A"/>
    <w:rsid w:val="00A55716"/>
    <w:rsid w:val="00A559EC"/>
    <w:rsid w:val="00A55B94"/>
    <w:rsid w:val="00A55DA8"/>
    <w:rsid w:val="00A55FC4"/>
    <w:rsid w:val="00A5628C"/>
    <w:rsid w:val="00A5641C"/>
    <w:rsid w:val="00A56491"/>
    <w:rsid w:val="00A567D7"/>
    <w:rsid w:val="00A56ACE"/>
    <w:rsid w:val="00A56B38"/>
    <w:rsid w:val="00A56FF4"/>
    <w:rsid w:val="00A5700B"/>
    <w:rsid w:val="00A57083"/>
    <w:rsid w:val="00A570F0"/>
    <w:rsid w:val="00A57131"/>
    <w:rsid w:val="00A571FB"/>
    <w:rsid w:val="00A572EA"/>
    <w:rsid w:val="00A57313"/>
    <w:rsid w:val="00A5750C"/>
    <w:rsid w:val="00A57647"/>
    <w:rsid w:val="00A5799D"/>
    <w:rsid w:val="00A57BFD"/>
    <w:rsid w:val="00A57EB1"/>
    <w:rsid w:val="00A57F46"/>
    <w:rsid w:val="00A57F68"/>
    <w:rsid w:val="00A60051"/>
    <w:rsid w:val="00A6025B"/>
    <w:rsid w:val="00A60332"/>
    <w:rsid w:val="00A6039D"/>
    <w:rsid w:val="00A603AC"/>
    <w:rsid w:val="00A60655"/>
    <w:rsid w:val="00A60AA8"/>
    <w:rsid w:val="00A60DEB"/>
    <w:rsid w:val="00A60F20"/>
    <w:rsid w:val="00A61057"/>
    <w:rsid w:val="00A611CA"/>
    <w:rsid w:val="00A61216"/>
    <w:rsid w:val="00A6131B"/>
    <w:rsid w:val="00A616F3"/>
    <w:rsid w:val="00A61883"/>
    <w:rsid w:val="00A61995"/>
    <w:rsid w:val="00A619F5"/>
    <w:rsid w:val="00A61D01"/>
    <w:rsid w:val="00A61FBF"/>
    <w:rsid w:val="00A62063"/>
    <w:rsid w:val="00A620D3"/>
    <w:rsid w:val="00A6229B"/>
    <w:rsid w:val="00A622D8"/>
    <w:rsid w:val="00A622E1"/>
    <w:rsid w:val="00A6237F"/>
    <w:rsid w:val="00A623DF"/>
    <w:rsid w:val="00A62467"/>
    <w:rsid w:val="00A624DB"/>
    <w:rsid w:val="00A62530"/>
    <w:rsid w:val="00A627D9"/>
    <w:rsid w:val="00A62A56"/>
    <w:rsid w:val="00A62B7B"/>
    <w:rsid w:val="00A62D16"/>
    <w:rsid w:val="00A62D8F"/>
    <w:rsid w:val="00A62F93"/>
    <w:rsid w:val="00A63194"/>
    <w:rsid w:val="00A6342D"/>
    <w:rsid w:val="00A6364B"/>
    <w:rsid w:val="00A6372C"/>
    <w:rsid w:val="00A63BBE"/>
    <w:rsid w:val="00A640DB"/>
    <w:rsid w:val="00A640EF"/>
    <w:rsid w:val="00A6422A"/>
    <w:rsid w:val="00A642DA"/>
    <w:rsid w:val="00A64317"/>
    <w:rsid w:val="00A64666"/>
    <w:rsid w:val="00A646AC"/>
    <w:rsid w:val="00A646F3"/>
    <w:rsid w:val="00A64851"/>
    <w:rsid w:val="00A6497D"/>
    <w:rsid w:val="00A649A6"/>
    <w:rsid w:val="00A64C95"/>
    <w:rsid w:val="00A64CDB"/>
    <w:rsid w:val="00A6559E"/>
    <w:rsid w:val="00A65BBF"/>
    <w:rsid w:val="00A65E15"/>
    <w:rsid w:val="00A65E81"/>
    <w:rsid w:val="00A66136"/>
    <w:rsid w:val="00A6613B"/>
    <w:rsid w:val="00A661DD"/>
    <w:rsid w:val="00A662DA"/>
    <w:rsid w:val="00A662F0"/>
    <w:rsid w:val="00A664B7"/>
    <w:rsid w:val="00A665C3"/>
    <w:rsid w:val="00A66A23"/>
    <w:rsid w:val="00A66C07"/>
    <w:rsid w:val="00A6730B"/>
    <w:rsid w:val="00A67650"/>
    <w:rsid w:val="00A67922"/>
    <w:rsid w:val="00A67D52"/>
    <w:rsid w:val="00A67D6F"/>
    <w:rsid w:val="00A67ED2"/>
    <w:rsid w:val="00A7004B"/>
    <w:rsid w:val="00A7005C"/>
    <w:rsid w:val="00A70099"/>
    <w:rsid w:val="00A7044E"/>
    <w:rsid w:val="00A7066F"/>
    <w:rsid w:val="00A706E7"/>
    <w:rsid w:val="00A708D2"/>
    <w:rsid w:val="00A70958"/>
    <w:rsid w:val="00A70D88"/>
    <w:rsid w:val="00A70DBF"/>
    <w:rsid w:val="00A70E4D"/>
    <w:rsid w:val="00A70E5C"/>
    <w:rsid w:val="00A70E7C"/>
    <w:rsid w:val="00A710C3"/>
    <w:rsid w:val="00A71336"/>
    <w:rsid w:val="00A713E9"/>
    <w:rsid w:val="00A7153B"/>
    <w:rsid w:val="00A71679"/>
    <w:rsid w:val="00A7167A"/>
    <w:rsid w:val="00A716ED"/>
    <w:rsid w:val="00A71726"/>
    <w:rsid w:val="00A717D4"/>
    <w:rsid w:val="00A71863"/>
    <w:rsid w:val="00A71B3C"/>
    <w:rsid w:val="00A71B86"/>
    <w:rsid w:val="00A71BA4"/>
    <w:rsid w:val="00A71CB7"/>
    <w:rsid w:val="00A71CF3"/>
    <w:rsid w:val="00A71DCC"/>
    <w:rsid w:val="00A71E3B"/>
    <w:rsid w:val="00A7201A"/>
    <w:rsid w:val="00A720E2"/>
    <w:rsid w:val="00A7256D"/>
    <w:rsid w:val="00A72685"/>
    <w:rsid w:val="00A727C2"/>
    <w:rsid w:val="00A7280A"/>
    <w:rsid w:val="00A72A43"/>
    <w:rsid w:val="00A72D5E"/>
    <w:rsid w:val="00A72DE1"/>
    <w:rsid w:val="00A73123"/>
    <w:rsid w:val="00A731A7"/>
    <w:rsid w:val="00A73221"/>
    <w:rsid w:val="00A733FC"/>
    <w:rsid w:val="00A73462"/>
    <w:rsid w:val="00A7349F"/>
    <w:rsid w:val="00A737CE"/>
    <w:rsid w:val="00A739A4"/>
    <w:rsid w:val="00A739AC"/>
    <w:rsid w:val="00A73AC4"/>
    <w:rsid w:val="00A73CF0"/>
    <w:rsid w:val="00A73FC0"/>
    <w:rsid w:val="00A74095"/>
    <w:rsid w:val="00A74258"/>
    <w:rsid w:val="00A7436D"/>
    <w:rsid w:val="00A747F8"/>
    <w:rsid w:val="00A74A71"/>
    <w:rsid w:val="00A74E5A"/>
    <w:rsid w:val="00A74F08"/>
    <w:rsid w:val="00A759CA"/>
    <w:rsid w:val="00A75C28"/>
    <w:rsid w:val="00A75CB7"/>
    <w:rsid w:val="00A75D27"/>
    <w:rsid w:val="00A75DC2"/>
    <w:rsid w:val="00A760CF"/>
    <w:rsid w:val="00A761E7"/>
    <w:rsid w:val="00A76316"/>
    <w:rsid w:val="00A7634D"/>
    <w:rsid w:val="00A763BE"/>
    <w:rsid w:val="00A76684"/>
    <w:rsid w:val="00A766FF"/>
    <w:rsid w:val="00A76A01"/>
    <w:rsid w:val="00A76D0B"/>
    <w:rsid w:val="00A76E24"/>
    <w:rsid w:val="00A7700B"/>
    <w:rsid w:val="00A770A0"/>
    <w:rsid w:val="00A7732D"/>
    <w:rsid w:val="00A77F9C"/>
    <w:rsid w:val="00A80327"/>
    <w:rsid w:val="00A80349"/>
    <w:rsid w:val="00A803BA"/>
    <w:rsid w:val="00A80739"/>
    <w:rsid w:val="00A8080A"/>
    <w:rsid w:val="00A80D6F"/>
    <w:rsid w:val="00A80EAA"/>
    <w:rsid w:val="00A80FC6"/>
    <w:rsid w:val="00A81088"/>
    <w:rsid w:val="00A81326"/>
    <w:rsid w:val="00A81376"/>
    <w:rsid w:val="00A816C1"/>
    <w:rsid w:val="00A818C1"/>
    <w:rsid w:val="00A818E8"/>
    <w:rsid w:val="00A81DBE"/>
    <w:rsid w:val="00A81F44"/>
    <w:rsid w:val="00A81FE8"/>
    <w:rsid w:val="00A8200D"/>
    <w:rsid w:val="00A8204C"/>
    <w:rsid w:val="00A82343"/>
    <w:rsid w:val="00A82444"/>
    <w:rsid w:val="00A826AC"/>
    <w:rsid w:val="00A826B4"/>
    <w:rsid w:val="00A82A8B"/>
    <w:rsid w:val="00A82B4D"/>
    <w:rsid w:val="00A82E46"/>
    <w:rsid w:val="00A8323D"/>
    <w:rsid w:val="00A83364"/>
    <w:rsid w:val="00A835A8"/>
    <w:rsid w:val="00A8370D"/>
    <w:rsid w:val="00A83998"/>
    <w:rsid w:val="00A83B3F"/>
    <w:rsid w:val="00A83D03"/>
    <w:rsid w:val="00A83DB1"/>
    <w:rsid w:val="00A83E6B"/>
    <w:rsid w:val="00A84048"/>
    <w:rsid w:val="00A84564"/>
    <w:rsid w:val="00A84A1B"/>
    <w:rsid w:val="00A84F93"/>
    <w:rsid w:val="00A84FA6"/>
    <w:rsid w:val="00A850F8"/>
    <w:rsid w:val="00A8553E"/>
    <w:rsid w:val="00A855D7"/>
    <w:rsid w:val="00A85654"/>
    <w:rsid w:val="00A85915"/>
    <w:rsid w:val="00A85946"/>
    <w:rsid w:val="00A8598B"/>
    <w:rsid w:val="00A85CD9"/>
    <w:rsid w:val="00A85CDD"/>
    <w:rsid w:val="00A85D5E"/>
    <w:rsid w:val="00A86100"/>
    <w:rsid w:val="00A863C3"/>
    <w:rsid w:val="00A867DC"/>
    <w:rsid w:val="00A86C0B"/>
    <w:rsid w:val="00A86CDB"/>
    <w:rsid w:val="00A87405"/>
    <w:rsid w:val="00A87546"/>
    <w:rsid w:val="00A87643"/>
    <w:rsid w:val="00A8767F"/>
    <w:rsid w:val="00A87AE7"/>
    <w:rsid w:val="00A87C6B"/>
    <w:rsid w:val="00A87CDC"/>
    <w:rsid w:val="00A87E71"/>
    <w:rsid w:val="00A87E8D"/>
    <w:rsid w:val="00A87EAB"/>
    <w:rsid w:val="00A90068"/>
    <w:rsid w:val="00A901D9"/>
    <w:rsid w:val="00A90281"/>
    <w:rsid w:val="00A905CD"/>
    <w:rsid w:val="00A907B7"/>
    <w:rsid w:val="00A90905"/>
    <w:rsid w:val="00A90A0F"/>
    <w:rsid w:val="00A90B44"/>
    <w:rsid w:val="00A9109B"/>
    <w:rsid w:val="00A91202"/>
    <w:rsid w:val="00A91331"/>
    <w:rsid w:val="00A91491"/>
    <w:rsid w:val="00A917DF"/>
    <w:rsid w:val="00A918AC"/>
    <w:rsid w:val="00A91958"/>
    <w:rsid w:val="00A91AFA"/>
    <w:rsid w:val="00A91B3F"/>
    <w:rsid w:val="00A91B55"/>
    <w:rsid w:val="00A91C74"/>
    <w:rsid w:val="00A91F16"/>
    <w:rsid w:val="00A921B6"/>
    <w:rsid w:val="00A92547"/>
    <w:rsid w:val="00A9271A"/>
    <w:rsid w:val="00A929FF"/>
    <w:rsid w:val="00A92CBA"/>
    <w:rsid w:val="00A92D80"/>
    <w:rsid w:val="00A92E4E"/>
    <w:rsid w:val="00A931A3"/>
    <w:rsid w:val="00A932F2"/>
    <w:rsid w:val="00A934A0"/>
    <w:rsid w:val="00A9380D"/>
    <w:rsid w:val="00A938A8"/>
    <w:rsid w:val="00A93A4A"/>
    <w:rsid w:val="00A93BD4"/>
    <w:rsid w:val="00A93EBF"/>
    <w:rsid w:val="00A941F1"/>
    <w:rsid w:val="00A9432C"/>
    <w:rsid w:val="00A945CA"/>
    <w:rsid w:val="00A94A2C"/>
    <w:rsid w:val="00A94B64"/>
    <w:rsid w:val="00A94D0A"/>
    <w:rsid w:val="00A951C3"/>
    <w:rsid w:val="00A95348"/>
    <w:rsid w:val="00A954EB"/>
    <w:rsid w:val="00A95A26"/>
    <w:rsid w:val="00A96058"/>
    <w:rsid w:val="00A9622B"/>
    <w:rsid w:val="00A9626F"/>
    <w:rsid w:val="00A96472"/>
    <w:rsid w:val="00A965CB"/>
    <w:rsid w:val="00A968CA"/>
    <w:rsid w:val="00A96B24"/>
    <w:rsid w:val="00A97531"/>
    <w:rsid w:val="00A97604"/>
    <w:rsid w:val="00A97652"/>
    <w:rsid w:val="00A97680"/>
    <w:rsid w:val="00A97884"/>
    <w:rsid w:val="00A978DB"/>
    <w:rsid w:val="00A97A96"/>
    <w:rsid w:val="00A97B3B"/>
    <w:rsid w:val="00A97D8C"/>
    <w:rsid w:val="00A97DE1"/>
    <w:rsid w:val="00A97E63"/>
    <w:rsid w:val="00A97E73"/>
    <w:rsid w:val="00AA010F"/>
    <w:rsid w:val="00AA0127"/>
    <w:rsid w:val="00AA03FE"/>
    <w:rsid w:val="00AA0860"/>
    <w:rsid w:val="00AA0DAE"/>
    <w:rsid w:val="00AA11E1"/>
    <w:rsid w:val="00AA1315"/>
    <w:rsid w:val="00AA1406"/>
    <w:rsid w:val="00AA1527"/>
    <w:rsid w:val="00AA166E"/>
    <w:rsid w:val="00AA187C"/>
    <w:rsid w:val="00AA1CEF"/>
    <w:rsid w:val="00AA1D15"/>
    <w:rsid w:val="00AA200A"/>
    <w:rsid w:val="00AA20A0"/>
    <w:rsid w:val="00AA21B6"/>
    <w:rsid w:val="00AA223E"/>
    <w:rsid w:val="00AA2671"/>
    <w:rsid w:val="00AA26C9"/>
    <w:rsid w:val="00AA274A"/>
    <w:rsid w:val="00AA281C"/>
    <w:rsid w:val="00AA29BD"/>
    <w:rsid w:val="00AA2A05"/>
    <w:rsid w:val="00AA2C7F"/>
    <w:rsid w:val="00AA2CE4"/>
    <w:rsid w:val="00AA2F4F"/>
    <w:rsid w:val="00AA3179"/>
    <w:rsid w:val="00AA3497"/>
    <w:rsid w:val="00AA3536"/>
    <w:rsid w:val="00AA361E"/>
    <w:rsid w:val="00AA3770"/>
    <w:rsid w:val="00AA3A72"/>
    <w:rsid w:val="00AA3C49"/>
    <w:rsid w:val="00AA44F0"/>
    <w:rsid w:val="00AA4514"/>
    <w:rsid w:val="00AA475F"/>
    <w:rsid w:val="00AA4CB0"/>
    <w:rsid w:val="00AA4F32"/>
    <w:rsid w:val="00AA54BF"/>
    <w:rsid w:val="00AA57C6"/>
    <w:rsid w:val="00AA5889"/>
    <w:rsid w:val="00AA5B6E"/>
    <w:rsid w:val="00AA5BE1"/>
    <w:rsid w:val="00AA5CC7"/>
    <w:rsid w:val="00AA5D4F"/>
    <w:rsid w:val="00AA5DEF"/>
    <w:rsid w:val="00AA5E0D"/>
    <w:rsid w:val="00AA6157"/>
    <w:rsid w:val="00AA6218"/>
    <w:rsid w:val="00AA66E8"/>
    <w:rsid w:val="00AA6942"/>
    <w:rsid w:val="00AA6948"/>
    <w:rsid w:val="00AA71D9"/>
    <w:rsid w:val="00AA7263"/>
    <w:rsid w:val="00AA7574"/>
    <w:rsid w:val="00AA77AE"/>
    <w:rsid w:val="00AA792F"/>
    <w:rsid w:val="00AA7A97"/>
    <w:rsid w:val="00AA7BEA"/>
    <w:rsid w:val="00AA7E80"/>
    <w:rsid w:val="00AB0108"/>
    <w:rsid w:val="00AB037A"/>
    <w:rsid w:val="00AB081D"/>
    <w:rsid w:val="00AB0980"/>
    <w:rsid w:val="00AB0D3F"/>
    <w:rsid w:val="00AB1188"/>
    <w:rsid w:val="00AB163E"/>
    <w:rsid w:val="00AB17FD"/>
    <w:rsid w:val="00AB181D"/>
    <w:rsid w:val="00AB1841"/>
    <w:rsid w:val="00AB1BBF"/>
    <w:rsid w:val="00AB1C64"/>
    <w:rsid w:val="00AB20D1"/>
    <w:rsid w:val="00AB23B7"/>
    <w:rsid w:val="00AB2422"/>
    <w:rsid w:val="00AB25B2"/>
    <w:rsid w:val="00AB2B5B"/>
    <w:rsid w:val="00AB2B8A"/>
    <w:rsid w:val="00AB2C11"/>
    <w:rsid w:val="00AB2C46"/>
    <w:rsid w:val="00AB33DA"/>
    <w:rsid w:val="00AB3406"/>
    <w:rsid w:val="00AB3556"/>
    <w:rsid w:val="00AB3705"/>
    <w:rsid w:val="00AB385E"/>
    <w:rsid w:val="00AB39AB"/>
    <w:rsid w:val="00AB3BB7"/>
    <w:rsid w:val="00AB3E82"/>
    <w:rsid w:val="00AB3F66"/>
    <w:rsid w:val="00AB41C3"/>
    <w:rsid w:val="00AB4702"/>
    <w:rsid w:val="00AB474E"/>
    <w:rsid w:val="00AB4A50"/>
    <w:rsid w:val="00AB4AFC"/>
    <w:rsid w:val="00AB4D60"/>
    <w:rsid w:val="00AB5013"/>
    <w:rsid w:val="00AB53E8"/>
    <w:rsid w:val="00AB55F6"/>
    <w:rsid w:val="00AB57C4"/>
    <w:rsid w:val="00AB5A6B"/>
    <w:rsid w:val="00AB5A76"/>
    <w:rsid w:val="00AB5C9C"/>
    <w:rsid w:val="00AB5D1E"/>
    <w:rsid w:val="00AB5FF2"/>
    <w:rsid w:val="00AB63E4"/>
    <w:rsid w:val="00AB651C"/>
    <w:rsid w:val="00AB6551"/>
    <w:rsid w:val="00AB686A"/>
    <w:rsid w:val="00AB69C4"/>
    <w:rsid w:val="00AB6D92"/>
    <w:rsid w:val="00AB71B4"/>
    <w:rsid w:val="00AB764A"/>
    <w:rsid w:val="00AB7AEF"/>
    <w:rsid w:val="00AC0452"/>
    <w:rsid w:val="00AC04DF"/>
    <w:rsid w:val="00AC0503"/>
    <w:rsid w:val="00AC0569"/>
    <w:rsid w:val="00AC079E"/>
    <w:rsid w:val="00AC0886"/>
    <w:rsid w:val="00AC0C56"/>
    <w:rsid w:val="00AC0C67"/>
    <w:rsid w:val="00AC0C96"/>
    <w:rsid w:val="00AC0D60"/>
    <w:rsid w:val="00AC0DC8"/>
    <w:rsid w:val="00AC0E58"/>
    <w:rsid w:val="00AC0E7B"/>
    <w:rsid w:val="00AC0F1B"/>
    <w:rsid w:val="00AC184C"/>
    <w:rsid w:val="00AC1B31"/>
    <w:rsid w:val="00AC1D35"/>
    <w:rsid w:val="00AC1D55"/>
    <w:rsid w:val="00AC1DBF"/>
    <w:rsid w:val="00AC1E4B"/>
    <w:rsid w:val="00AC1E6B"/>
    <w:rsid w:val="00AC20EC"/>
    <w:rsid w:val="00AC213E"/>
    <w:rsid w:val="00AC222E"/>
    <w:rsid w:val="00AC24B4"/>
    <w:rsid w:val="00AC275C"/>
    <w:rsid w:val="00AC2790"/>
    <w:rsid w:val="00AC2BC8"/>
    <w:rsid w:val="00AC2BCA"/>
    <w:rsid w:val="00AC2BD0"/>
    <w:rsid w:val="00AC2E1F"/>
    <w:rsid w:val="00AC2E27"/>
    <w:rsid w:val="00AC2F31"/>
    <w:rsid w:val="00AC320E"/>
    <w:rsid w:val="00AC344E"/>
    <w:rsid w:val="00AC3465"/>
    <w:rsid w:val="00AC3729"/>
    <w:rsid w:val="00AC37D2"/>
    <w:rsid w:val="00AC3899"/>
    <w:rsid w:val="00AC398A"/>
    <w:rsid w:val="00AC3B41"/>
    <w:rsid w:val="00AC3C77"/>
    <w:rsid w:val="00AC3FDF"/>
    <w:rsid w:val="00AC4014"/>
    <w:rsid w:val="00AC410B"/>
    <w:rsid w:val="00AC41CF"/>
    <w:rsid w:val="00AC4234"/>
    <w:rsid w:val="00AC463B"/>
    <w:rsid w:val="00AC47D8"/>
    <w:rsid w:val="00AC4BBD"/>
    <w:rsid w:val="00AC4EAD"/>
    <w:rsid w:val="00AC4EFB"/>
    <w:rsid w:val="00AC4F82"/>
    <w:rsid w:val="00AC527D"/>
    <w:rsid w:val="00AC5320"/>
    <w:rsid w:val="00AC53F7"/>
    <w:rsid w:val="00AC5661"/>
    <w:rsid w:val="00AC5CD1"/>
    <w:rsid w:val="00AC5FD9"/>
    <w:rsid w:val="00AC6385"/>
    <w:rsid w:val="00AC64CC"/>
    <w:rsid w:val="00AC6610"/>
    <w:rsid w:val="00AC66F2"/>
    <w:rsid w:val="00AC67AB"/>
    <w:rsid w:val="00AC6838"/>
    <w:rsid w:val="00AC68E2"/>
    <w:rsid w:val="00AC6B07"/>
    <w:rsid w:val="00AC6B22"/>
    <w:rsid w:val="00AC6D4C"/>
    <w:rsid w:val="00AC6E22"/>
    <w:rsid w:val="00AC707C"/>
    <w:rsid w:val="00AC70BD"/>
    <w:rsid w:val="00AC731B"/>
    <w:rsid w:val="00AC7693"/>
    <w:rsid w:val="00AC781B"/>
    <w:rsid w:val="00AC78F6"/>
    <w:rsid w:val="00AC7A52"/>
    <w:rsid w:val="00AC7B7B"/>
    <w:rsid w:val="00AC7BC2"/>
    <w:rsid w:val="00AC7DB9"/>
    <w:rsid w:val="00AC7E8D"/>
    <w:rsid w:val="00AC7EA9"/>
    <w:rsid w:val="00AD01EE"/>
    <w:rsid w:val="00AD029B"/>
    <w:rsid w:val="00AD0509"/>
    <w:rsid w:val="00AD114F"/>
    <w:rsid w:val="00AD176F"/>
    <w:rsid w:val="00AD188B"/>
    <w:rsid w:val="00AD1C8E"/>
    <w:rsid w:val="00AD1D3E"/>
    <w:rsid w:val="00AD1EF6"/>
    <w:rsid w:val="00AD1F2B"/>
    <w:rsid w:val="00AD1FA6"/>
    <w:rsid w:val="00AD2159"/>
    <w:rsid w:val="00AD21EE"/>
    <w:rsid w:val="00AD2634"/>
    <w:rsid w:val="00AD29C6"/>
    <w:rsid w:val="00AD29CD"/>
    <w:rsid w:val="00AD2D26"/>
    <w:rsid w:val="00AD2E60"/>
    <w:rsid w:val="00AD308E"/>
    <w:rsid w:val="00AD3164"/>
    <w:rsid w:val="00AD365D"/>
    <w:rsid w:val="00AD3B42"/>
    <w:rsid w:val="00AD3F90"/>
    <w:rsid w:val="00AD3FBF"/>
    <w:rsid w:val="00AD40D7"/>
    <w:rsid w:val="00AD42F5"/>
    <w:rsid w:val="00AD464D"/>
    <w:rsid w:val="00AD47A0"/>
    <w:rsid w:val="00AD49A1"/>
    <w:rsid w:val="00AD4D42"/>
    <w:rsid w:val="00AD5014"/>
    <w:rsid w:val="00AD5205"/>
    <w:rsid w:val="00AD5282"/>
    <w:rsid w:val="00AD5457"/>
    <w:rsid w:val="00AD57A7"/>
    <w:rsid w:val="00AD5CA9"/>
    <w:rsid w:val="00AD5DCB"/>
    <w:rsid w:val="00AD5E5A"/>
    <w:rsid w:val="00AD631F"/>
    <w:rsid w:val="00AD6448"/>
    <w:rsid w:val="00AD6515"/>
    <w:rsid w:val="00AD665C"/>
    <w:rsid w:val="00AD669D"/>
    <w:rsid w:val="00AD674B"/>
    <w:rsid w:val="00AD68F2"/>
    <w:rsid w:val="00AD6941"/>
    <w:rsid w:val="00AD6C83"/>
    <w:rsid w:val="00AD6ED1"/>
    <w:rsid w:val="00AD6FBE"/>
    <w:rsid w:val="00AD706E"/>
    <w:rsid w:val="00AD73B5"/>
    <w:rsid w:val="00AD7424"/>
    <w:rsid w:val="00AD7701"/>
    <w:rsid w:val="00AD7761"/>
    <w:rsid w:val="00AD7805"/>
    <w:rsid w:val="00AD7A51"/>
    <w:rsid w:val="00AD7B91"/>
    <w:rsid w:val="00AD7CB9"/>
    <w:rsid w:val="00AE00E3"/>
    <w:rsid w:val="00AE04CA"/>
    <w:rsid w:val="00AE05F0"/>
    <w:rsid w:val="00AE0604"/>
    <w:rsid w:val="00AE0BC3"/>
    <w:rsid w:val="00AE0DD7"/>
    <w:rsid w:val="00AE0F8F"/>
    <w:rsid w:val="00AE11BA"/>
    <w:rsid w:val="00AE1272"/>
    <w:rsid w:val="00AE14C0"/>
    <w:rsid w:val="00AE1520"/>
    <w:rsid w:val="00AE16AB"/>
    <w:rsid w:val="00AE17A6"/>
    <w:rsid w:val="00AE17F5"/>
    <w:rsid w:val="00AE1815"/>
    <w:rsid w:val="00AE18DB"/>
    <w:rsid w:val="00AE195E"/>
    <w:rsid w:val="00AE19D3"/>
    <w:rsid w:val="00AE1ADB"/>
    <w:rsid w:val="00AE1B57"/>
    <w:rsid w:val="00AE21FA"/>
    <w:rsid w:val="00AE2590"/>
    <w:rsid w:val="00AE2DE1"/>
    <w:rsid w:val="00AE2E79"/>
    <w:rsid w:val="00AE3285"/>
    <w:rsid w:val="00AE337F"/>
    <w:rsid w:val="00AE3703"/>
    <w:rsid w:val="00AE3712"/>
    <w:rsid w:val="00AE3891"/>
    <w:rsid w:val="00AE39B1"/>
    <w:rsid w:val="00AE3A18"/>
    <w:rsid w:val="00AE3AB9"/>
    <w:rsid w:val="00AE3B15"/>
    <w:rsid w:val="00AE3D7C"/>
    <w:rsid w:val="00AE40E8"/>
    <w:rsid w:val="00AE458E"/>
    <w:rsid w:val="00AE480C"/>
    <w:rsid w:val="00AE48BB"/>
    <w:rsid w:val="00AE49DF"/>
    <w:rsid w:val="00AE4B0F"/>
    <w:rsid w:val="00AE4B66"/>
    <w:rsid w:val="00AE4ED7"/>
    <w:rsid w:val="00AE4FDC"/>
    <w:rsid w:val="00AE5279"/>
    <w:rsid w:val="00AE571A"/>
    <w:rsid w:val="00AE5792"/>
    <w:rsid w:val="00AE5B2F"/>
    <w:rsid w:val="00AE5EAB"/>
    <w:rsid w:val="00AE6393"/>
    <w:rsid w:val="00AE63E4"/>
    <w:rsid w:val="00AE66FF"/>
    <w:rsid w:val="00AE6822"/>
    <w:rsid w:val="00AE6919"/>
    <w:rsid w:val="00AE6940"/>
    <w:rsid w:val="00AE6AC9"/>
    <w:rsid w:val="00AE6BDE"/>
    <w:rsid w:val="00AE6D5E"/>
    <w:rsid w:val="00AE6DE8"/>
    <w:rsid w:val="00AE6FB3"/>
    <w:rsid w:val="00AE705A"/>
    <w:rsid w:val="00AE7068"/>
    <w:rsid w:val="00AE7084"/>
    <w:rsid w:val="00AE7519"/>
    <w:rsid w:val="00AE75B2"/>
    <w:rsid w:val="00AE7826"/>
    <w:rsid w:val="00AE78A5"/>
    <w:rsid w:val="00AE7CB0"/>
    <w:rsid w:val="00AE7CB1"/>
    <w:rsid w:val="00AE7F89"/>
    <w:rsid w:val="00AF030C"/>
    <w:rsid w:val="00AF0327"/>
    <w:rsid w:val="00AF0516"/>
    <w:rsid w:val="00AF08C4"/>
    <w:rsid w:val="00AF0A32"/>
    <w:rsid w:val="00AF0A8A"/>
    <w:rsid w:val="00AF0F6A"/>
    <w:rsid w:val="00AF0F83"/>
    <w:rsid w:val="00AF0FAA"/>
    <w:rsid w:val="00AF1257"/>
    <w:rsid w:val="00AF14CC"/>
    <w:rsid w:val="00AF1E3D"/>
    <w:rsid w:val="00AF1E64"/>
    <w:rsid w:val="00AF1F9C"/>
    <w:rsid w:val="00AF2103"/>
    <w:rsid w:val="00AF2A90"/>
    <w:rsid w:val="00AF2E78"/>
    <w:rsid w:val="00AF2EFE"/>
    <w:rsid w:val="00AF3003"/>
    <w:rsid w:val="00AF369A"/>
    <w:rsid w:val="00AF36AD"/>
    <w:rsid w:val="00AF373E"/>
    <w:rsid w:val="00AF3781"/>
    <w:rsid w:val="00AF3789"/>
    <w:rsid w:val="00AF40CD"/>
    <w:rsid w:val="00AF4254"/>
    <w:rsid w:val="00AF42E1"/>
    <w:rsid w:val="00AF43AF"/>
    <w:rsid w:val="00AF43CC"/>
    <w:rsid w:val="00AF4549"/>
    <w:rsid w:val="00AF4754"/>
    <w:rsid w:val="00AF4860"/>
    <w:rsid w:val="00AF48A8"/>
    <w:rsid w:val="00AF4B14"/>
    <w:rsid w:val="00AF4BF6"/>
    <w:rsid w:val="00AF4D8C"/>
    <w:rsid w:val="00AF4DE4"/>
    <w:rsid w:val="00AF5400"/>
    <w:rsid w:val="00AF55BD"/>
    <w:rsid w:val="00AF5929"/>
    <w:rsid w:val="00AF5E63"/>
    <w:rsid w:val="00AF5E83"/>
    <w:rsid w:val="00AF5EAB"/>
    <w:rsid w:val="00AF5F79"/>
    <w:rsid w:val="00AF6088"/>
    <w:rsid w:val="00AF615D"/>
    <w:rsid w:val="00AF6589"/>
    <w:rsid w:val="00AF685F"/>
    <w:rsid w:val="00AF6A5F"/>
    <w:rsid w:val="00AF6B25"/>
    <w:rsid w:val="00AF6CBA"/>
    <w:rsid w:val="00AF6EFB"/>
    <w:rsid w:val="00AF6F32"/>
    <w:rsid w:val="00AF6FD1"/>
    <w:rsid w:val="00AF7434"/>
    <w:rsid w:val="00AF7879"/>
    <w:rsid w:val="00AF7893"/>
    <w:rsid w:val="00AF79FE"/>
    <w:rsid w:val="00AF7A69"/>
    <w:rsid w:val="00AF7ACD"/>
    <w:rsid w:val="00AF7D69"/>
    <w:rsid w:val="00B00830"/>
    <w:rsid w:val="00B0092D"/>
    <w:rsid w:val="00B00A1B"/>
    <w:rsid w:val="00B00B7A"/>
    <w:rsid w:val="00B00FCD"/>
    <w:rsid w:val="00B010AB"/>
    <w:rsid w:val="00B010DA"/>
    <w:rsid w:val="00B0110F"/>
    <w:rsid w:val="00B01320"/>
    <w:rsid w:val="00B014C1"/>
    <w:rsid w:val="00B0153C"/>
    <w:rsid w:val="00B016BC"/>
    <w:rsid w:val="00B01703"/>
    <w:rsid w:val="00B0171A"/>
    <w:rsid w:val="00B01B28"/>
    <w:rsid w:val="00B01C14"/>
    <w:rsid w:val="00B01DF1"/>
    <w:rsid w:val="00B02023"/>
    <w:rsid w:val="00B02254"/>
    <w:rsid w:val="00B023E7"/>
    <w:rsid w:val="00B023F3"/>
    <w:rsid w:val="00B0246B"/>
    <w:rsid w:val="00B02554"/>
    <w:rsid w:val="00B02619"/>
    <w:rsid w:val="00B02834"/>
    <w:rsid w:val="00B02FE4"/>
    <w:rsid w:val="00B03232"/>
    <w:rsid w:val="00B0332B"/>
    <w:rsid w:val="00B036FF"/>
    <w:rsid w:val="00B03A47"/>
    <w:rsid w:val="00B03D8B"/>
    <w:rsid w:val="00B04490"/>
    <w:rsid w:val="00B04500"/>
    <w:rsid w:val="00B0463A"/>
    <w:rsid w:val="00B04849"/>
    <w:rsid w:val="00B04856"/>
    <w:rsid w:val="00B049B9"/>
    <w:rsid w:val="00B04DA0"/>
    <w:rsid w:val="00B04DEC"/>
    <w:rsid w:val="00B05050"/>
    <w:rsid w:val="00B05174"/>
    <w:rsid w:val="00B05460"/>
    <w:rsid w:val="00B05887"/>
    <w:rsid w:val="00B05BEF"/>
    <w:rsid w:val="00B05BF0"/>
    <w:rsid w:val="00B05E82"/>
    <w:rsid w:val="00B05EAC"/>
    <w:rsid w:val="00B05F64"/>
    <w:rsid w:val="00B05FE1"/>
    <w:rsid w:val="00B060C0"/>
    <w:rsid w:val="00B06314"/>
    <w:rsid w:val="00B06344"/>
    <w:rsid w:val="00B06401"/>
    <w:rsid w:val="00B064BD"/>
    <w:rsid w:val="00B06590"/>
    <w:rsid w:val="00B066F4"/>
    <w:rsid w:val="00B0681B"/>
    <w:rsid w:val="00B0687A"/>
    <w:rsid w:val="00B0698B"/>
    <w:rsid w:val="00B06B22"/>
    <w:rsid w:val="00B06B26"/>
    <w:rsid w:val="00B06C77"/>
    <w:rsid w:val="00B06CA4"/>
    <w:rsid w:val="00B06DF9"/>
    <w:rsid w:val="00B06EC3"/>
    <w:rsid w:val="00B07069"/>
    <w:rsid w:val="00B07316"/>
    <w:rsid w:val="00B074D5"/>
    <w:rsid w:val="00B07B0A"/>
    <w:rsid w:val="00B07C8E"/>
    <w:rsid w:val="00B100B9"/>
    <w:rsid w:val="00B101ED"/>
    <w:rsid w:val="00B10497"/>
    <w:rsid w:val="00B104D3"/>
    <w:rsid w:val="00B1062C"/>
    <w:rsid w:val="00B10A97"/>
    <w:rsid w:val="00B10AAA"/>
    <w:rsid w:val="00B10DB1"/>
    <w:rsid w:val="00B10E41"/>
    <w:rsid w:val="00B114C9"/>
    <w:rsid w:val="00B11509"/>
    <w:rsid w:val="00B116AA"/>
    <w:rsid w:val="00B11AC8"/>
    <w:rsid w:val="00B11C1B"/>
    <w:rsid w:val="00B1228A"/>
    <w:rsid w:val="00B12350"/>
    <w:rsid w:val="00B124D1"/>
    <w:rsid w:val="00B12AA8"/>
    <w:rsid w:val="00B12BE9"/>
    <w:rsid w:val="00B12EFB"/>
    <w:rsid w:val="00B132A9"/>
    <w:rsid w:val="00B132C8"/>
    <w:rsid w:val="00B13301"/>
    <w:rsid w:val="00B1345F"/>
    <w:rsid w:val="00B134D2"/>
    <w:rsid w:val="00B137B9"/>
    <w:rsid w:val="00B137E2"/>
    <w:rsid w:val="00B1397C"/>
    <w:rsid w:val="00B139A4"/>
    <w:rsid w:val="00B13A18"/>
    <w:rsid w:val="00B13B4B"/>
    <w:rsid w:val="00B1403E"/>
    <w:rsid w:val="00B14228"/>
    <w:rsid w:val="00B14788"/>
    <w:rsid w:val="00B14860"/>
    <w:rsid w:val="00B14867"/>
    <w:rsid w:val="00B14B7C"/>
    <w:rsid w:val="00B1535D"/>
    <w:rsid w:val="00B155AD"/>
    <w:rsid w:val="00B15A6D"/>
    <w:rsid w:val="00B15B74"/>
    <w:rsid w:val="00B15DA8"/>
    <w:rsid w:val="00B16013"/>
    <w:rsid w:val="00B16085"/>
    <w:rsid w:val="00B16540"/>
    <w:rsid w:val="00B1658E"/>
    <w:rsid w:val="00B165A3"/>
    <w:rsid w:val="00B1681B"/>
    <w:rsid w:val="00B16A7B"/>
    <w:rsid w:val="00B16B3F"/>
    <w:rsid w:val="00B16BEC"/>
    <w:rsid w:val="00B16D4A"/>
    <w:rsid w:val="00B16EFC"/>
    <w:rsid w:val="00B16F31"/>
    <w:rsid w:val="00B1734F"/>
    <w:rsid w:val="00B17400"/>
    <w:rsid w:val="00B175BF"/>
    <w:rsid w:val="00B17654"/>
    <w:rsid w:val="00B1782A"/>
    <w:rsid w:val="00B178B5"/>
    <w:rsid w:val="00B17A39"/>
    <w:rsid w:val="00B17C69"/>
    <w:rsid w:val="00B17D08"/>
    <w:rsid w:val="00B17FD0"/>
    <w:rsid w:val="00B17FEE"/>
    <w:rsid w:val="00B201F5"/>
    <w:rsid w:val="00B202D3"/>
    <w:rsid w:val="00B20435"/>
    <w:rsid w:val="00B206E0"/>
    <w:rsid w:val="00B20A1A"/>
    <w:rsid w:val="00B20B39"/>
    <w:rsid w:val="00B20CAA"/>
    <w:rsid w:val="00B20F1B"/>
    <w:rsid w:val="00B20F33"/>
    <w:rsid w:val="00B2129E"/>
    <w:rsid w:val="00B219F9"/>
    <w:rsid w:val="00B21AF8"/>
    <w:rsid w:val="00B21B78"/>
    <w:rsid w:val="00B21C19"/>
    <w:rsid w:val="00B21CD2"/>
    <w:rsid w:val="00B22030"/>
    <w:rsid w:val="00B22064"/>
    <w:rsid w:val="00B221CC"/>
    <w:rsid w:val="00B22232"/>
    <w:rsid w:val="00B22333"/>
    <w:rsid w:val="00B223C1"/>
    <w:rsid w:val="00B223F2"/>
    <w:rsid w:val="00B22768"/>
    <w:rsid w:val="00B227CE"/>
    <w:rsid w:val="00B229E0"/>
    <w:rsid w:val="00B22A54"/>
    <w:rsid w:val="00B22D81"/>
    <w:rsid w:val="00B22E6E"/>
    <w:rsid w:val="00B23029"/>
    <w:rsid w:val="00B23340"/>
    <w:rsid w:val="00B23393"/>
    <w:rsid w:val="00B233E1"/>
    <w:rsid w:val="00B233F6"/>
    <w:rsid w:val="00B23479"/>
    <w:rsid w:val="00B23654"/>
    <w:rsid w:val="00B2367A"/>
    <w:rsid w:val="00B24075"/>
    <w:rsid w:val="00B24143"/>
    <w:rsid w:val="00B2455A"/>
    <w:rsid w:val="00B24576"/>
    <w:rsid w:val="00B245D5"/>
    <w:rsid w:val="00B24643"/>
    <w:rsid w:val="00B24985"/>
    <w:rsid w:val="00B24AB7"/>
    <w:rsid w:val="00B24B1A"/>
    <w:rsid w:val="00B24B3E"/>
    <w:rsid w:val="00B24FE3"/>
    <w:rsid w:val="00B25038"/>
    <w:rsid w:val="00B25324"/>
    <w:rsid w:val="00B258B4"/>
    <w:rsid w:val="00B259C2"/>
    <w:rsid w:val="00B25BFB"/>
    <w:rsid w:val="00B25D55"/>
    <w:rsid w:val="00B26011"/>
    <w:rsid w:val="00B26073"/>
    <w:rsid w:val="00B2615B"/>
    <w:rsid w:val="00B26257"/>
    <w:rsid w:val="00B263FE"/>
    <w:rsid w:val="00B264DE"/>
    <w:rsid w:val="00B264EC"/>
    <w:rsid w:val="00B2662C"/>
    <w:rsid w:val="00B27118"/>
    <w:rsid w:val="00B27352"/>
    <w:rsid w:val="00B27517"/>
    <w:rsid w:val="00B27582"/>
    <w:rsid w:val="00B2768B"/>
    <w:rsid w:val="00B27970"/>
    <w:rsid w:val="00B27979"/>
    <w:rsid w:val="00B27A92"/>
    <w:rsid w:val="00B27B9C"/>
    <w:rsid w:val="00B27DAB"/>
    <w:rsid w:val="00B27DB1"/>
    <w:rsid w:val="00B27FAF"/>
    <w:rsid w:val="00B300A7"/>
    <w:rsid w:val="00B3030D"/>
    <w:rsid w:val="00B3037F"/>
    <w:rsid w:val="00B30421"/>
    <w:rsid w:val="00B3052E"/>
    <w:rsid w:val="00B3054E"/>
    <w:rsid w:val="00B30F49"/>
    <w:rsid w:val="00B314A9"/>
    <w:rsid w:val="00B3166C"/>
    <w:rsid w:val="00B3180B"/>
    <w:rsid w:val="00B31AEC"/>
    <w:rsid w:val="00B31AED"/>
    <w:rsid w:val="00B31BBC"/>
    <w:rsid w:val="00B32272"/>
    <w:rsid w:val="00B327AA"/>
    <w:rsid w:val="00B32A3C"/>
    <w:rsid w:val="00B32CA4"/>
    <w:rsid w:val="00B32E9F"/>
    <w:rsid w:val="00B330CC"/>
    <w:rsid w:val="00B33147"/>
    <w:rsid w:val="00B3356D"/>
    <w:rsid w:val="00B3367F"/>
    <w:rsid w:val="00B33A95"/>
    <w:rsid w:val="00B33CD3"/>
    <w:rsid w:val="00B3406C"/>
    <w:rsid w:val="00B340FD"/>
    <w:rsid w:val="00B346A3"/>
    <w:rsid w:val="00B34AFA"/>
    <w:rsid w:val="00B34B87"/>
    <w:rsid w:val="00B34E33"/>
    <w:rsid w:val="00B34F68"/>
    <w:rsid w:val="00B34F8E"/>
    <w:rsid w:val="00B3531F"/>
    <w:rsid w:val="00B35325"/>
    <w:rsid w:val="00B35533"/>
    <w:rsid w:val="00B35564"/>
    <w:rsid w:val="00B35838"/>
    <w:rsid w:val="00B35931"/>
    <w:rsid w:val="00B35B40"/>
    <w:rsid w:val="00B35C34"/>
    <w:rsid w:val="00B35C8C"/>
    <w:rsid w:val="00B35C9D"/>
    <w:rsid w:val="00B35CA8"/>
    <w:rsid w:val="00B3608F"/>
    <w:rsid w:val="00B360B6"/>
    <w:rsid w:val="00B362EB"/>
    <w:rsid w:val="00B36419"/>
    <w:rsid w:val="00B36554"/>
    <w:rsid w:val="00B36A53"/>
    <w:rsid w:val="00B36AC3"/>
    <w:rsid w:val="00B36E74"/>
    <w:rsid w:val="00B36F3D"/>
    <w:rsid w:val="00B372CC"/>
    <w:rsid w:val="00B3741D"/>
    <w:rsid w:val="00B374D4"/>
    <w:rsid w:val="00B3775B"/>
    <w:rsid w:val="00B3787D"/>
    <w:rsid w:val="00B40098"/>
    <w:rsid w:val="00B40113"/>
    <w:rsid w:val="00B401F6"/>
    <w:rsid w:val="00B40A15"/>
    <w:rsid w:val="00B40B6B"/>
    <w:rsid w:val="00B40CBD"/>
    <w:rsid w:val="00B4116D"/>
    <w:rsid w:val="00B411FA"/>
    <w:rsid w:val="00B41748"/>
    <w:rsid w:val="00B41812"/>
    <w:rsid w:val="00B41834"/>
    <w:rsid w:val="00B41868"/>
    <w:rsid w:val="00B41DFF"/>
    <w:rsid w:val="00B41E59"/>
    <w:rsid w:val="00B4205C"/>
    <w:rsid w:val="00B421C9"/>
    <w:rsid w:val="00B42496"/>
    <w:rsid w:val="00B425C5"/>
    <w:rsid w:val="00B426C6"/>
    <w:rsid w:val="00B4295A"/>
    <w:rsid w:val="00B429C6"/>
    <w:rsid w:val="00B42DB4"/>
    <w:rsid w:val="00B42F0E"/>
    <w:rsid w:val="00B43081"/>
    <w:rsid w:val="00B431D2"/>
    <w:rsid w:val="00B432C0"/>
    <w:rsid w:val="00B433A0"/>
    <w:rsid w:val="00B4355F"/>
    <w:rsid w:val="00B4376F"/>
    <w:rsid w:val="00B43ABD"/>
    <w:rsid w:val="00B43C07"/>
    <w:rsid w:val="00B43CF0"/>
    <w:rsid w:val="00B43DD8"/>
    <w:rsid w:val="00B44136"/>
    <w:rsid w:val="00B4427E"/>
    <w:rsid w:val="00B44356"/>
    <w:rsid w:val="00B444C8"/>
    <w:rsid w:val="00B44738"/>
    <w:rsid w:val="00B44782"/>
    <w:rsid w:val="00B448F7"/>
    <w:rsid w:val="00B44ADD"/>
    <w:rsid w:val="00B44B4E"/>
    <w:rsid w:val="00B44CD7"/>
    <w:rsid w:val="00B44F05"/>
    <w:rsid w:val="00B44F4D"/>
    <w:rsid w:val="00B45042"/>
    <w:rsid w:val="00B45413"/>
    <w:rsid w:val="00B45A95"/>
    <w:rsid w:val="00B45B29"/>
    <w:rsid w:val="00B45B50"/>
    <w:rsid w:val="00B45F15"/>
    <w:rsid w:val="00B45F52"/>
    <w:rsid w:val="00B46405"/>
    <w:rsid w:val="00B46727"/>
    <w:rsid w:val="00B46992"/>
    <w:rsid w:val="00B469DF"/>
    <w:rsid w:val="00B46C1B"/>
    <w:rsid w:val="00B46EA6"/>
    <w:rsid w:val="00B47411"/>
    <w:rsid w:val="00B4748C"/>
    <w:rsid w:val="00B47546"/>
    <w:rsid w:val="00B4782F"/>
    <w:rsid w:val="00B47864"/>
    <w:rsid w:val="00B50278"/>
    <w:rsid w:val="00B50581"/>
    <w:rsid w:val="00B505B4"/>
    <w:rsid w:val="00B505F6"/>
    <w:rsid w:val="00B50716"/>
    <w:rsid w:val="00B5085D"/>
    <w:rsid w:val="00B5087A"/>
    <w:rsid w:val="00B509C1"/>
    <w:rsid w:val="00B50AFA"/>
    <w:rsid w:val="00B50DB7"/>
    <w:rsid w:val="00B50DF5"/>
    <w:rsid w:val="00B50E1D"/>
    <w:rsid w:val="00B50EB2"/>
    <w:rsid w:val="00B510FB"/>
    <w:rsid w:val="00B5146B"/>
    <w:rsid w:val="00B515FC"/>
    <w:rsid w:val="00B51718"/>
    <w:rsid w:val="00B517E2"/>
    <w:rsid w:val="00B518C2"/>
    <w:rsid w:val="00B51B0D"/>
    <w:rsid w:val="00B51B4D"/>
    <w:rsid w:val="00B51C6F"/>
    <w:rsid w:val="00B51CC3"/>
    <w:rsid w:val="00B52082"/>
    <w:rsid w:val="00B52179"/>
    <w:rsid w:val="00B5218D"/>
    <w:rsid w:val="00B5229D"/>
    <w:rsid w:val="00B52499"/>
    <w:rsid w:val="00B524E6"/>
    <w:rsid w:val="00B5279F"/>
    <w:rsid w:val="00B529A6"/>
    <w:rsid w:val="00B52CD1"/>
    <w:rsid w:val="00B52F13"/>
    <w:rsid w:val="00B532F6"/>
    <w:rsid w:val="00B5349D"/>
    <w:rsid w:val="00B5368E"/>
    <w:rsid w:val="00B5371A"/>
    <w:rsid w:val="00B5379D"/>
    <w:rsid w:val="00B537AC"/>
    <w:rsid w:val="00B53B42"/>
    <w:rsid w:val="00B53DE5"/>
    <w:rsid w:val="00B54195"/>
    <w:rsid w:val="00B541B1"/>
    <w:rsid w:val="00B5434B"/>
    <w:rsid w:val="00B5449D"/>
    <w:rsid w:val="00B544FB"/>
    <w:rsid w:val="00B54507"/>
    <w:rsid w:val="00B54547"/>
    <w:rsid w:val="00B54C0E"/>
    <w:rsid w:val="00B54C48"/>
    <w:rsid w:val="00B54C88"/>
    <w:rsid w:val="00B54D63"/>
    <w:rsid w:val="00B54D7E"/>
    <w:rsid w:val="00B54DDE"/>
    <w:rsid w:val="00B54F0F"/>
    <w:rsid w:val="00B54FCF"/>
    <w:rsid w:val="00B5514B"/>
    <w:rsid w:val="00B557E7"/>
    <w:rsid w:val="00B559DD"/>
    <w:rsid w:val="00B55A29"/>
    <w:rsid w:val="00B55A6C"/>
    <w:rsid w:val="00B55A73"/>
    <w:rsid w:val="00B55E88"/>
    <w:rsid w:val="00B56128"/>
    <w:rsid w:val="00B5633A"/>
    <w:rsid w:val="00B56668"/>
    <w:rsid w:val="00B5695A"/>
    <w:rsid w:val="00B56960"/>
    <w:rsid w:val="00B56A42"/>
    <w:rsid w:val="00B56AB2"/>
    <w:rsid w:val="00B56B63"/>
    <w:rsid w:val="00B56CB5"/>
    <w:rsid w:val="00B5719F"/>
    <w:rsid w:val="00B572AF"/>
    <w:rsid w:val="00B5772B"/>
    <w:rsid w:val="00B57798"/>
    <w:rsid w:val="00B577D8"/>
    <w:rsid w:val="00B5781A"/>
    <w:rsid w:val="00B57A28"/>
    <w:rsid w:val="00B57A3F"/>
    <w:rsid w:val="00B57CD7"/>
    <w:rsid w:val="00B57ECB"/>
    <w:rsid w:val="00B60239"/>
    <w:rsid w:val="00B60264"/>
    <w:rsid w:val="00B603D7"/>
    <w:rsid w:val="00B604D2"/>
    <w:rsid w:val="00B60505"/>
    <w:rsid w:val="00B6075A"/>
    <w:rsid w:val="00B60BD9"/>
    <w:rsid w:val="00B60CB7"/>
    <w:rsid w:val="00B60F18"/>
    <w:rsid w:val="00B60F7E"/>
    <w:rsid w:val="00B60FFE"/>
    <w:rsid w:val="00B611B1"/>
    <w:rsid w:val="00B6135A"/>
    <w:rsid w:val="00B615D1"/>
    <w:rsid w:val="00B61623"/>
    <w:rsid w:val="00B61A10"/>
    <w:rsid w:val="00B61B15"/>
    <w:rsid w:val="00B61B59"/>
    <w:rsid w:val="00B61D06"/>
    <w:rsid w:val="00B61DE8"/>
    <w:rsid w:val="00B61E44"/>
    <w:rsid w:val="00B62458"/>
    <w:rsid w:val="00B62522"/>
    <w:rsid w:val="00B6260B"/>
    <w:rsid w:val="00B627D9"/>
    <w:rsid w:val="00B627E8"/>
    <w:rsid w:val="00B62FEC"/>
    <w:rsid w:val="00B63039"/>
    <w:rsid w:val="00B63186"/>
    <w:rsid w:val="00B635D9"/>
    <w:rsid w:val="00B636B7"/>
    <w:rsid w:val="00B63BBA"/>
    <w:rsid w:val="00B63C16"/>
    <w:rsid w:val="00B63C44"/>
    <w:rsid w:val="00B63E75"/>
    <w:rsid w:val="00B6424E"/>
    <w:rsid w:val="00B644B3"/>
    <w:rsid w:val="00B6481D"/>
    <w:rsid w:val="00B648B8"/>
    <w:rsid w:val="00B64937"/>
    <w:rsid w:val="00B649CD"/>
    <w:rsid w:val="00B64A3C"/>
    <w:rsid w:val="00B64BB3"/>
    <w:rsid w:val="00B65098"/>
    <w:rsid w:val="00B6535E"/>
    <w:rsid w:val="00B653B9"/>
    <w:rsid w:val="00B65739"/>
    <w:rsid w:val="00B657BA"/>
    <w:rsid w:val="00B65939"/>
    <w:rsid w:val="00B65A90"/>
    <w:rsid w:val="00B65BF6"/>
    <w:rsid w:val="00B65E79"/>
    <w:rsid w:val="00B65E93"/>
    <w:rsid w:val="00B663FB"/>
    <w:rsid w:val="00B66756"/>
    <w:rsid w:val="00B66872"/>
    <w:rsid w:val="00B66A7F"/>
    <w:rsid w:val="00B66D41"/>
    <w:rsid w:val="00B66D8C"/>
    <w:rsid w:val="00B66EF7"/>
    <w:rsid w:val="00B66FC5"/>
    <w:rsid w:val="00B6713D"/>
    <w:rsid w:val="00B671A7"/>
    <w:rsid w:val="00B67215"/>
    <w:rsid w:val="00B6721E"/>
    <w:rsid w:val="00B67652"/>
    <w:rsid w:val="00B67854"/>
    <w:rsid w:val="00B67AB5"/>
    <w:rsid w:val="00B67D8E"/>
    <w:rsid w:val="00B67DF3"/>
    <w:rsid w:val="00B67E35"/>
    <w:rsid w:val="00B702F1"/>
    <w:rsid w:val="00B704C2"/>
    <w:rsid w:val="00B70757"/>
    <w:rsid w:val="00B70AC6"/>
    <w:rsid w:val="00B70B8F"/>
    <w:rsid w:val="00B70D4C"/>
    <w:rsid w:val="00B713C7"/>
    <w:rsid w:val="00B71627"/>
    <w:rsid w:val="00B71C01"/>
    <w:rsid w:val="00B71C1E"/>
    <w:rsid w:val="00B71FAA"/>
    <w:rsid w:val="00B71FF0"/>
    <w:rsid w:val="00B72051"/>
    <w:rsid w:val="00B720C2"/>
    <w:rsid w:val="00B720D1"/>
    <w:rsid w:val="00B721BC"/>
    <w:rsid w:val="00B7241D"/>
    <w:rsid w:val="00B724AB"/>
    <w:rsid w:val="00B72528"/>
    <w:rsid w:val="00B72764"/>
    <w:rsid w:val="00B72AD1"/>
    <w:rsid w:val="00B72AD3"/>
    <w:rsid w:val="00B72DAF"/>
    <w:rsid w:val="00B72DD9"/>
    <w:rsid w:val="00B72E6F"/>
    <w:rsid w:val="00B7305D"/>
    <w:rsid w:val="00B732FE"/>
    <w:rsid w:val="00B73335"/>
    <w:rsid w:val="00B734A6"/>
    <w:rsid w:val="00B735AE"/>
    <w:rsid w:val="00B735CD"/>
    <w:rsid w:val="00B73620"/>
    <w:rsid w:val="00B7373D"/>
    <w:rsid w:val="00B73816"/>
    <w:rsid w:val="00B73984"/>
    <w:rsid w:val="00B73A8E"/>
    <w:rsid w:val="00B73EAF"/>
    <w:rsid w:val="00B73EED"/>
    <w:rsid w:val="00B74070"/>
    <w:rsid w:val="00B7413B"/>
    <w:rsid w:val="00B744C4"/>
    <w:rsid w:val="00B744E4"/>
    <w:rsid w:val="00B74728"/>
    <w:rsid w:val="00B74CBB"/>
    <w:rsid w:val="00B7518E"/>
    <w:rsid w:val="00B751AA"/>
    <w:rsid w:val="00B7543C"/>
    <w:rsid w:val="00B75533"/>
    <w:rsid w:val="00B755A3"/>
    <w:rsid w:val="00B7565F"/>
    <w:rsid w:val="00B7575D"/>
    <w:rsid w:val="00B759E0"/>
    <w:rsid w:val="00B75A83"/>
    <w:rsid w:val="00B75B36"/>
    <w:rsid w:val="00B75D26"/>
    <w:rsid w:val="00B75D5B"/>
    <w:rsid w:val="00B760E4"/>
    <w:rsid w:val="00B761C5"/>
    <w:rsid w:val="00B764AE"/>
    <w:rsid w:val="00B764C4"/>
    <w:rsid w:val="00B766B0"/>
    <w:rsid w:val="00B76714"/>
    <w:rsid w:val="00B767A9"/>
    <w:rsid w:val="00B76863"/>
    <w:rsid w:val="00B76912"/>
    <w:rsid w:val="00B76A8C"/>
    <w:rsid w:val="00B76BE5"/>
    <w:rsid w:val="00B76C9C"/>
    <w:rsid w:val="00B7721C"/>
    <w:rsid w:val="00B7724D"/>
    <w:rsid w:val="00B77503"/>
    <w:rsid w:val="00B77521"/>
    <w:rsid w:val="00B777DA"/>
    <w:rsid w:val="00B778E7"/>
    <w:rsid w:val="00B77A5B"/>
    <w:rsid w:val="00B77E81"/>
    <w:rsid w:val="00B80058"/>
    <w:rsid w:val="00B80316"/>
    <w:rsid w:val="00B80360"/>
    <w:rsid w:val="00B80522"/>
    <w:rsid w:val="00B807FD"/>
    <w:rsid w:val="00B80940"/>
    <w:rsid w:val="00B80AA5"/>
    <w:rsid w:val="00B80B1E"/>
    <w:rsid w:val="00B80C43"/>
    <w:rsid w:val="00B80DDD"/>
    <w:rsid w:val="00B80E87"/>
    <w:rsid w:val="00B80EC6"/>
    <w:rsid w:val="00B81283"/>
    <w:rsid w:val="00B8165A"/>
    <w:rsid w:val="00B81C2D"/>
    <w:rsid w:val="00B820F6"/>
    <w:rsid w:val="00B824A2"/>
    <w:rsid w:val="00B82706"/>
    <w:rsid w:val="00B82A24"/>
    <w:rsid w:val="00B82B95"/>
    <w:rsid w:val="00B82C6A"/>
    <w:rsid w:val="00B82C7A"/>
    <w:rsid w:val="00B8305F"/>
    <w:rsid w:val="00B83297"/>
    <w:rsid w:val="00B834CF"/>
    <w:rsid w:val="00B8352E"/>
    <w:rsid w:val="00B8353B"/>
    <w:rsid w:val="00B83837"/>
    <w:rsid w:val="00B8384A"/>
    <w:rsid w:val="00B839C4"/>
    <w:rsid w:val="00B83B38"/>
    <w:rsid w:val="00B83C9B"/>
    <w:rsid w:val="00B83F13"/>
    <w:rsid w:val="00B8400C"/>
    <w:rsid w:val="00B84087"/>
    <w:rsid w:val="00B843C2"/>
    <w:rsid w:val="00B84516"/>
    <w:rsid w:val="00B84554"/>
    <w:rsid w:val="00B84603"/>
    <w:rsid w:val="00B8465A"/>
    <w:rsid w:val="00B8473A"/>
    <w:rsid w:val="00B84942"/>
    <w:rsid w:val="00B84CEE"/>
    <w:rsid w:val="00B84D9C"/>
    <w:rsid w:val="00B84FCE"/>
    <w:rsid w:val="00B85103"/>
    <w:rsid w:val="00B851B1"/>
    <w:rsid w:val="00B8536F"/>
    <w:rsid w:val="00B85542"/>
    <w:rsid w:val="00B85906"/>
    <w:rsid w:val="00B85A62"/>
    <w:rsid w:val="00B85BE1"/>
    <w:rsid w:val="00B85BF4"/>
    <w:rsid w:val="00B861FB"/>
    <w:rsid w:val="00B86227"/>
    <w:rsid w:val="00B864D0"/>
    <w:rsid w:val="00B865F4"/>
    <w:rsid w:val="00B86742"/>
    <w:rsid w:val="00B86871"/>
    <w:rsid w:val="00B8688F"/>
    <w:rsid w:val="00B86950"/>
    <w:rsid w:val="00B87045"/>
    <w:rsid w:val="00B87046"/>
    <w:rsid w:val="00B873C7"/>
    <w:rsid w:val="00B875B1"/>
    <w:rsid w:val="00B879EC"/>
    <w:rsid w:val="00B87AF5"/>
    <w:rsid w:val="00B87C0A"/>
    <w:rsid w:val="00B87FE9"/>
    <w:rsid w:val="00B90020"/>
    <w:rsid w:val="00B90242"/>
    <w:rsid w:val="00B90530"/>
    <w:rsid w:val="00B906CA"/>
    <w:rsid w:val="00B9088C"/>
    <w:rsid w:val="00B90A5E"/>
    <w:rsid w:val="00B90B0D"/>
    <w:rsid w:val="00B90B1C"/>
    <w:rsid w:val="00B90D9F"/>
    <w:rsid w:val="00B90F62"/>
    <w:rsid w:val="00B91BF7"/>
    <w:rsid w:val="00B91D5F"/>
    <w:rsid w:val="00B92841"/>
    <w:rsid w:val="00B92A2D"/>
    <w:rsid w:val="00B92B49"/>
    <w:rsid w:val="00B92EDB"/>
    <w:rsid w:val="00B92FBA"/>
    <w:rsid w:val="00B92FC4"/>
    <w:rsid w:val="00B93042"/>
    <w:rsid w:val="00B93283"/>
    <w:rsid w:val="00B93373"/>
    <w:rsid w:val="00B936C9"/>
    <w:rsid w:val="00B9372C"/>
    <w:rsid w:val="00B93835"/>
    <w:rsid w:val="00B939A1"/>
    <w:rsid w:val="00B939F3"/>
    <w:rsid w:val="00B93E7A"/>
    <w:rsid w:val="00B942D9"/>
    <w:rsid w:val="00B9447D"/>
    <w:rsid w:val="00B9482B"/>
    <w:rsid w:val="00B9487C"/>
    <w:rsid w:val="00B949C6"/>
    <w:rsid w:val="00B94A8E"/>
    <w:rsid w:val="00B95030"/>
    <w:rsid w:val="00B95034"/>
    <w:rsid w:val="00B95096"/>
    <w:rsid w:val="00B951AA"/>
    <w:rsid w:val="00B951CA"/>
    <w:rsid w:val="00B95281"/>
    <w:rsid w:val="00B95409"/>
    <w:rsid w:val="00B9540E"/>
    <w:rsid w:val="00B95626"/>
    <w:rsid w:val="00B958CD"/>
    <w:rsid w:val="00B95B7E"/>
    <w:rsid w:val="00B95D47"/>
    <w:rsid w:val="00B96017"/>
    <w:rsid w:val="00B96043"/>
    <w:rsid w:val="00B96051"/>
    <w:rsid w:val="00B963EB"/>
    <w:rsid w:val="00B9661C"/>
    <w:rsid w:val="00B96679"/>
    <w:rsid w:val="00B968BA"/>
    <w:rsid w:val="00B96A66"/>
    <w:rsid w:val="00B96FE7"/>
    <w:rsid w:val="00B96FEA"/>
    <w:rsid w:val="00B972D5"/>
    <w:rsid w:val="00B973FE"/>
    <w:rsid w:val="00B97440"/>
    <w:rsid w:val="00B9756B"/>
    <w:rsid w:val="00B975B1"/>
    <w:rsid w:val="00B97603"/>
    <w:rsid w:val="00B97797"/>
    <w:rsid w:val="00B979B7"/>
    <w:rsid w:val="00B97C8F"/>
    <w:rsid w:val="00B97F57"/>
    <w:rsid w:val="00B97F84"/>
    <w:rsid w:val="00BA02A0"/>
    <w:rsid w:val="00BA05A6"/>
    <w:rsid w:val="00BA0AE5"/>
    <w:rsid w:val="00BA0AFB"/>
    <w:rsid w:val="00BA0D33"/>
    <w:rsid w:val="00BA0FF7"/>
    <w:rsid w:val="00BA10A7"/>
    <w:rsid w:val="00BA1371"/>
    <w:rsid w:val="00BA1B18"/>
    <w:rsid w:val="00BA1BC0"/>
    <w:rsid w:val="00BA1E26"/>
    <w:rsid w:val="00BA1E3B"/>
    <w:rsid w:val="00BA2032"/>
    <w:rsid w:val="00BA2145"/>
    <w:rsid w:val="00BA22A1"/>
    <w:rsid w:val="00BA280F"/>
    <w:rsid w:val="00BA2D78"/>
    <w:rsid w:val="00BA2E24"/>
    <w:rsid w:val="00BA2E80"/>
    <w:rsid w:val="00BA2EB1"/>
    <w:rsid w:val="00BA3518"/>
    <w:rsid w:val="00BA367D"/>
    <w:rsid w:val="00BA37E1"/>
    <w:rsid w:val="00BA41AA"/>
    <w:rsid w:val="00BA41E1"/>
    <w:rsid w:val="00BA4341"/>
    <w:rsid w:val="00BA43E4"/>
    <w:rsid w:val="00BA450E"/>
    <w:rsid w:val="00BA459A"/>
    <w:rsid w:val="00BA46B3"/>
    <w:rsid w:val="00BA46C2"/>
    <w:rsid w:val="00BA479D"/>
    <w:rsid w:val="00BA4916"/>
    <w:rsid w:val="00BA50ED"/>
    <w:rsid w:val="00BA5427"/>
    <w:rsid w:val="00BA549A"/>
    <w:rsid w:val="00BA566B"/>
    <w:rsid w:val="00BA5B11"/>
    <w:rsid w:val="00BA5C1E"/>
    <w:rsid w:val="00BA5FCD"/>
    <w:rsid w:val="00BA60EB"/>
    <w:rsid w:val="00BA620D"/>
    <w:rsid w:val="00BA6383"/>
    <w:rsid w:val="00BA660E"/>
    <w:rsid w:val="00BA685D"/>
    <w:rsid w:val="00BA6CF2"/>
    <w:rsid w:val="00BA6DDE"/>
    <w:rsid w:val="00BA6E08"/>
    <w:rsid w:val="00BA6E90"/>
    <w:rsid w:val="00BA7117"/>
    <w:rsid w:val="00BA7210"/>
    <w:rsid w:val="00BA7AA9"/>
    <w:rsid w:val="00BA7C12"/>
    <w:rsid w:val="00BA7D9E"/>
    <w:rsid w:val="00BB020A"/>
    <w:rsid w:val="00BB0262"/>
    <w:rsid w:val="00BB04B3"/>
    <w:rsid w:val="00BB054A"/>
    <w:rsid w:val="00BB056A"/>
    <w:rsid w:val="00BB0777"/>
    <w:rsid w:val="00BB08E6"/>
    <w:rsid w:val="00BB099D"/>
    <w:rsid w:val="00BB0C48"/>
    <w:rsid w:val="00BB0C71"/>
    <w:rsid w:val="00BB0CD2"/>
    <w:rsid w:val="00BB0D4C"/>
    <w:rsid w:val="00BB0FE6"/>
    <w:rsid w:val="00BB1001"/>
    <w:rsid w:val="00BB105F"/>
    <w:rsid w:val="00BB1089"/>
    <w:rsid w:val="00BB126F"/>
    <w:rsid w:val="00BB1440"/>
    <w:rsid w:val="00BB156B"/>
    <w:rsid w:val="00BB1AEA"/>
    <w:rsid w:val="00BB1E2A"/>
    <w:rsid w:val="00BB1EF2"/>
    <w:rsid w:val="00BB1FE3"/>
    <w:rsid w:val="00BB22D2"/>
    <w:rsid w:val="00BB2540"/>
    <w:rsid w:val="00BB2707"/>
    <w:rsid w:val="00BB27E6"/>
    <w:rsid w:val="00BB2BF0"/>
    <w:rsid w:val="00BB2E69"/>
    <w:rsid w:val="00BB2F50"/>
    <w:rsid w:val="00BB30DF"/>
    <w:rsid w:val="00BB325D"/>
    <w:rsid w:val="00BB346E"/>
    <w:rsid w:val="00BB3550"/>
    <w:rsid w:val="00BB3593"/>
    <w:rsid w:val="00BB366D"/>
    <w:rsid w:val="00BB3D75"/>
    <w:rsid w:val="00BB3E18"/>
    <w:rsid w:val="00BB409F"/>
    <w:rsid w:val="00BB4217"/>
    <w:rsid w:val="00BB4404"/>
    <w:rsid w:val="00BB44E8"/>
    <w:rsid w:val="00BB44EA"/>
    <w:rsid w:val="00BB4683"/>
    <w:rsid w:val="00BB46EA"/>
    <w:rsid w:val="00BB4982"/>
    <w:rsid w:val="00BB4C06"/>
    <w:rsid w:val="00BB4C42"/>
    <w:rsid w:val="00BB4E4D"/>
    <w:rsid w:val="00BB4E9D"/>
    <w:rsid w:val="00BB4FC4"/>
    <w:rsid w:val="00BB505F"/>
    <w:rsid w:val="00BB54D3"/>
    <w:rsid w:val="00BB54F8"/>
    <w:rsid w:val="00BB55B8"/>
    <w:rsid w:val="00BB5639"/>
    <w:rsid w:val="00BB564B"/>
    <w:rsid w:val="00BB5DE2"/>
    <w:rsid w:val="00BB5F4C"/>
    <w:rsid w:val="00BB5FCB"/>
    <w:rsid w:val="00BB5FF2"/>
    <w:rsid w:val="00BB601E"/>
    <w:rsid w:val="00BB60C1"/>
    <w:rsid w:val="00BB62E9"/>
    <w:rsid w:val="00BB6419"/>
    <w:rsid w:val="00BB648B"/>
    <w:rsid w:val="00BB662B"/>
    <w:rsid w:val="00BB6668"/>
    <w:rsid w:val="00BB672C"/>
    <w:rsid w:val="00BB6BBC"/>
    <w:rsid w:val="00BB6CFB"/>
    <w:rsid w:val="00BB6E33"/>
    <w:rsid w:val="00BB6F8F"/>
    <w:rsid w:val="00BB71F8"/>
    <w:rsid w:val="00BB72DA"/>
    <w:rsid w:val="00BB72E3"/>
    <w:rsid w:val="00BB74B4"/>
    <w:rsid w:val="00BB74DA"/>
    <w:rsid w:val="00BB78B4"/>
    <w:rsid w:val="00BB7A8A"/>
    <w:rsid w:val="00BB7B55"/>
    <w:rsid w:val="00BB7B73"/>
    <w:rsid w:val="00BB7DC7"/>
    <w:rsid w:val="00BB7F97"/>
    <w:rsid w:val="00BC003C"/>
    <w:rsid w:val="00BC0824"/>
    <w:rsid w:val="00BC0B8F"/>
    <w:rsid w:val="00BC0BC8"/>
    <w:rsid w:val="00BC0D32"/>
    <w:rsid w:val="00BC0DC8"/>
    <w:rsid w:val="00BC0ED7"/>
    <w:rsid w:val="00BC0FCD"/>
    <w:rsid w:val="00BC1064"/>
    <w:rsid w:val="00BC14AB"/>
    <w:rsid w:val="00BC18DD"/>
    <w:rsid w:val="00BC196A"/>
    <w:rsid w:val="00BC1B8C"/>
    <w:rsid w:val="00BC21B6"/>
    <w:rsid w:val="00BC22D6"/>
    <w:rsid w:val="00BC23CC"/>
    <w:rsid w:val="00BC2718"/>
    <w:rsid w:val="00BC2A07"/>
    <w:rsid w:val="00BC2CD7"/>
    <w:rsid w:val="00BC2D60"/>
    <w:rsid w:val="00BC2E82"/>
    <w:rsid w:val="00BC300B"/>
    <w:rsid w:val="00BC3060"/>
    <w:rsid w:val="00BC319F"/>
    <w:rsid w:val="00BC335A"/>
    <w:rsid w:val="00BC33C2"/>
    <w:rsid w:val="00BC3425"/>
    <w:rsid w:val="00BC37CA"/>
    <w:rsid w:val="00BC389C"/>
    <w:rsid w:val="00BC3A56"/>
    <w:rsid w:val="00BC3AA2"/>
    <w:rsid w:val="00BC3CB9"/>
    <w:rsid w:val="00BC3D30"/>
    <w:rsid w:val="00BC3DB9"/>
    <w:rsid w:val="00BC3EA9"/>
    <w:rsid w:val="00BC4038"/>
    <w:rsid w:val="00BC4429"/>
    <w:rsid w:val="00BC456E"/>
    <w:rsid w:val="00BC4888"/>
    <w:rsid w:val="00BC4A7C"/>
    <w:rsid w:val="00BC4BDC"/>
    <w:rsid w:val="00BC4E20"/>
    <w:rsid w:val="00BC4EDC"/>
    <w:rsid w:val="00BC513D"/>
    <w:rsid w:val="00BC5207"/>
    <w:rsid w:val="00BC52D3"/>
    <w:rsid w:val="00BC52D4"/>
    <w:rsid w:val="00BC546B"/>
    <w:rsid w:val="00BC5496"/>
    <w:rsid w:val="00BC5626"/>
    <w:rsid w:val="00BC59B1"/>
    <w:rsid w:val="00BC5D01"/>
    <w:rsid w:val="00BC5F12"/>
    <w:rsid w:val="00BC6236"/>
    <w:rsid w:val="00BC6A03"/>
    <w:rsid w:val="00BC6A86"/>
    <w:rsid w:val="00BC6B11"/>
    <w:rsid w:val="00BC6C63"/>
    <w:rsid w:val="00BC6CD1"/>
    <w:rsid w:val="00BC6D19"/>
    <w:rsid w:val="00BC7043"/>
    <w:rsid w:val="00BC7047"/>
    <w:rsid w:val="00BC70B8"/>
    <w:rsid w:val="00BC70BE"/>
    <w:rsid w:val="00BC75A7"/>
    <w:rsid w:val="00BC7838"/>
    <w:rsid w:val="00BC7AA1"/>
    <w:rsid w:val="00BC7BE8"/>
    <w:rsid w:val="00BC7D0B"/>
    <w:rsid w:val="00BC7DB9"/>
    <w:rsid w:val="00BC7ED1"/>
    <w:rsid w:val="00BC7F4C"/>
    <w:rsid w:val="00BD0207"/>
    <w:rsid w:val="00BD0253"/>
    <w:rsid w:val="00BD0365"/>
    <w:rsid w:val="00BD04F3"/>
    <w:rsid w:val="00BD0673"/>
    <w:rsid w:val="00BD0A6C"/>
    <w:rsid w:val="00BD0B12"/>
    <w:rsid w:val="00BD0BE4"/>
    <w:rsid w:val="00BD0CC7"/>
    <w:rsid w:val="00BD0FD9"/>
    <w:rsid w:val="00BD1006"/>
    <w:rsid w:val="00BD103A"/>
    <w:rsid w:val="00BD1068"/>
    <w:rsid w:val="00BD1265"/>
    <w:rsid w:val="00BD130E"/>
    <w:rsid w:val="00BD13A9"/>
    <w:rsid w:val="00BD1601"/>
    <w:rsid w:val="00BD1660"/>
    <w:rsid w:val="00BD1712"/>
    <w:rsid w:val="00BD17A8"/>
    <w:rsid w:val="00BD18B5"/>
    <w:rsid w:val="00BD1A86"/>
    <w:rsid w:val="00BD1AFB"/>
    <w:rsid w:val="00BD1BF7"/>
    <w:rsid w:val="00BD1C4C"/>
    <w:rsid w:val="00BD1EC8"/>
    <w:rsid w:val="00BD2079"/>
    <w:rsid w:val="00BD256D"/>
    <w:rsid w:val="00BD2593"/>
    <w:rsid w:val="00BD25C0"/>
    <w:rsid w:val="00BD268B"/>
    <w:rsid w:val="00BD26C7"/>
    <w:rsid w:val="00BD26F4"/>
    <w:rsid w:val="00BD292D"/>
    <w:rsid w:val="00BD2AB3"/>
    <w:rsid w:val="00BD2EF4"/>
    <w:rsid w:val="00BD300B"/>
    <w:rsid w:val="00BD31F5"/>
    <w:rsid w:val="00BD32DE"/>
    <w:rsid w:val="00BD32F0"/>
    <w:rsid w:val="00BD33E2"/>
    <w:rsid w:val="00BD370B"/>
    <w:rsid w:val="00BD39B5"/>
    <w:rsid w:val="00BD3DCB"/>
    <w:rsid w:val="00BD3EE3"/>
    <w:rsid w:val="00BD4001"/>
    <w:rsid w:val="00BD40D1"/>
    <w:rsid w:val="00BD488B"/>
    <w:rsid w:val="00BD49A2"/>
    <w:rsid w:val="00BD4A06"/>
    <w:rsid w:val="00BD4B2E"/>
    <w:rsid w:val="00BD4B82"/>
    <w:rsid w:val="00BD4D91"/>
    <w:rsid w:val="00BD4E05"/>
    <w:rsid w:val="00BD4E6B"/>
    <w:rsid w:val="00BD4EF9"/>
    <w:rsid w:val="00BD503E"/>
    <w:rsid w:val="00BD50BE"/>
    <w:rsid w:val="00BD5641"/>
    <w:rsid w:val="00BD56D1"/>
    <w:rsid w:val="00BD5869"/>
    <w:rsid w:val="00BD5889"/>
    <w:rsid w:val="00BD5974"/>
    <w:rsid w:val="00BD5F4C"/>
    <w:rsid w:val="00BD5F74"/>
    <w:rsid w:val="00BD6049"/>
    <w:rsid w:val="00BD60AA"/>
    <w:rsid w:val="00BD61EC"/>
    <w:rsid w:val="00BD62DA"/>
    <w:rsid w:val="00BD65FA"/>
    <w:rsid w:val="00BD66BC"/>
    <w:rsid w:val="00BD66F6"/>
    <w:rsid w:val="00BD6B89"/>
    <w:rsid w:val="00BD6C73"/>
    <w:rsid w:val="00BD6D64"/>
    <w:rsid w:val="00BD6DB1"/>
    <w:rsid w:val="00BD6E27"/>
    <w:rsid w:val="00BD6E29"/>
    <w:rsid w:val="00BD6EDB"/>
    <w:rsid w:val="00BD700B"/>
    <w:rsid w:val="00BD7189"/>
    <w:rsid w:val="00BD759C"/>
    <w:rsid w:val="00BD75F3"/>
    <w:rsid w:val="00BD773B"/>
    <w:rsid w:val="00BD7846"/>
    <w:rsid w:val="00BD78BA"/>
    <w:rsid w:val="00BD7B7A"/>
    <w:rsid w:val="00BD7EB6"/>
    <w:rsid w:val="00BE016D"/>
    <w:rsid w:val="00BE034B"/>
    <w:rsid w:val="00BE0681"/>
    <w:rsid w:val="00BE06B5"/>
    <w:rsid w:val="00BE0756"/>
    <w:rsid w:val="00BE0768"/>
    <w:rsid w:val="00BE0925"/>
    <w:rsid w:val="00BE0A64"/>
    <w:rsid w:val="00BE0B66"/>
    <w:rsid w:val="00BE0ED3"/>
    <w:rsid w:val="00BE0FC1"/>
    <w:rsid w:val="00BE1059"/>
    <w:rsid w:val="00BE10D7"/>
    <w:rsid w:val="00BE11A3"/>
    <w:rsid w:val="00BE123A"/>
    <w:rsid w:val="00BE1425"/>
    <w:rsid w:val="00BE1451"/>
    <w:rsid w:val="00BE1479"/>
    <w:rsid w:val="00BE167C"/>
    <w:rsid w:val="00BE1AD2"/>
    <w:rsid w:val="00BE1BD6"/>
    <w:rsid w:val="00BE1D4E"/>
    <w:rsid w:val="00BE1F25"/>
    <w:rsid w:val="00BE21CC"/>
    <w:rsid w:val="00BE220B"/>
    <w:rsid w:val="00BE239D"/>
    <w:rsid w:val="00BE26DC"/>
    <w:rsid w:val="00BE284F"/>
    <w:rsid w:val="00BE2866"/>
    <w:rsid w:val="00BE2892"/>
    <w:rsid w:val="00BE2B42"/>
    <w:rsid w:val="00BE2BC6"/>
    <w:rsid w:val="00BE2CD7"/>
    <w:rsid w:val="00BE2CF0"/>
    <w:rsid w:val="00BE2DB5"/>
    <w:rsid w:val="00BE2DF0"/>
    <w:rsid w:val="00BE2ED5"/>
    <w:rsid w:val="00BE30E7"/>
    <w:rsid w:val="00BE336E"/>
    <w:rsid w:val="00BE3386"/>
    <w:rsid w:val="00BE340B"/>
    <w:rsid w:val="00BE3612"/>
    <w:rsid w:val="00BE3BA3"/>
    <w:rsid w:val="00BE428C"/>
    <w:rsid w:val="00BE43D2"/>
    <w:rsid w:val="00BE449B"/>
    <w:rsid w:val="00BE453E"/>
    <w:rsid w:val="00BE4754"/>
    <w:rsid w:val="00BE48B6"/>
    <w:rsid w:val="00BE48EA"/>
    <w:rsid w:val="00BE4BE6"/>
    <w:rsid w:val="00BE4D20"/>
    <w:rsid w:val="00BE4F02"/>
    <w:rsid w:val="00BE4F94"/>
    <w:rsid w:val="00BE5047"/>
    <w:rsid w:val="00BE5059"/>
    <w:rsid w:val="00BE5169"/>
    <w:rsid w:val="00BE5634"/>
    <w:rsid w:val="00BE56B9"/>
    <w:rsid w:val="00BE5A5E"/>
    <w:rsid w:val="00BE5A6B"/>
    <w:rsid w:val="00BE5A96"/>
    <w:rsid w:val="00BE5B9B"/>
    <w:rsid w:val="00BE5C95"/>
    <w:rsid w:val="00BE5E1B"/>
    <w:rsid w:val="00BE62A1"/>
    <w:rsid w:val="00BE651D"/>
    <w:rsid w:val="00BE659F"/>
    <w:rsid w:val="00BE66F4"/>
    <w:rsid w:val="00BE6708"/>
    <w:rsid w:val="00BE672D"/>
    <w:rsid w:val="00BE68F3"/>
    <w:rsid w:val="00BE6CB4"/>
    <w:rsid w:val="00BE6FAF"/>
    <w:rsid w:val="00BE6FDE"/>
    <w:rsid w:val="00BE73FE"/>
    <w:rsid w:val="00BE746A"/>
    <w:rsid w:val="00BE7515"/>
    <w:rsid w:val="00BE761F"/>
    <w:rsid w:val="00BE78E4"/>
    <w:rsid w:val="00BE7D4C"/>
    <w:rsid w:val="00BE7FC6"/>
    <w:rsid w:val="00BF00F8"/>
    <w:rsid w:val="00BF0410"/>
    <w:rsid w:val="00BF0483"/>
    <w:rsid w:val="00BF04BA"/>
    <w:rsid w:val="00BF0963"/>
    <w:rsid w:val="00BF0A85"/>
    <w:rsid w:val="00BF0CDE"/>
    <w:rsid w:val="00BF0D9A"/>
    <w:rsid w:val="00BF0F45"/>
    <w:rsid w:val="00BF0F61"/>
    <w:rsid w:val="00BF1358"/>
    <w:rsid w:val="00BF1416"/>
    <w:rsid w:val="00BF14DA"/>
    <w:rsid w:val="00BF1559"/>
    <w:rsid w:val="00BF15F1"/>
    <w:rsid w:val="00BF1724"/>
    <w:rsid w:val="00BF177C"/>
    <w:rsid w:val="00BF1891"/>
    <w:rsid w:val="00BF18CC"/>
    <w:rsid w:val="00BF1C6F"/>
    <w:rsid w:val="00BF2090"/>
    <w:rsid w:val="00BF22D9"/>
    <w:rsid w:val="00BF23D8"/>
    <w:rsid w:val="00BF2407"/>
    <w:rsid w:val="00BF2832"/>
    <w:rsid w:val="00BF28AE"/>
    <w:rsid w:val="00BF2A1F"/>
    <w:rsid w:val="00BF2D96"/>
    <w:rsid w:val="00BF2E4C"/>
    <w:rsid w:val="00BF2E7E"/>
    <w:rsid w:val="00BF32D8"/>
    <w:rsid w:val="00BF32F4"/>
    <w:rsid w:val="00BF336E"/>
    <w:rsid w:val="00BF34D4"/>
    <w:rsid w:val="00BF367E"/>
    <w:rsid w:val="00BF3686"/>
    <w:rsid w:val="00BF37A3"/>
    <w:rsid w:val="00BF3D1C"/>
    <w:rsid w:val="00BF3D20"/>
    <w:rsid w:val="00BF3D58"/>
    <w:rsid w:val="00BF3EB6"/>
    <w:rsid w:val="00BF411B"/>
    <w:rsid w:val="00BF41BD"/>
    <w:rsid w:val="00BF445D"/>
    <w:rsid w:val="00BF4772"/>
    <w:rsid w:val="00BF482F"/>
    <w:rsid w:val="00BF487E"/>
    <w:rsid w:val="00BF4B15"/>
    <w:rsid w:val="00BF4B68"/>
    <w:rsid w:val="00BF4BAC"/>
    <w:rsid w:val="00BF4C1E"/>
    <w:rsid w:val="00BF50AF"/>
    <w:rsid w:val="00BF512E"/>
    <w:rsid w:val="00BF5362"/>
    <w:rsid w:val="00BF5472"/>
    <w:rsid w:val="00BF5CEA"/>
    <w:rsid w:val="00BF63FB"/>
    <w:rsid w:val="00BF6413"/>
    <w:rsid w:val="00BF6681"/>
    <w:rsid w:val="00BF68EA"/>
    <w:rsid w:val="00BF6913"/>
    <w:rsid w:val="00BF6969"/>
    <w:rsid w:val="00BF6999"/>
    <w:rsid w:val="00BF6BAF"/>
    <w:rsid w:val="00BF6DCF"/>
    <w:rsid w:val="00BF6EDC"/>
    <w:rsid w:val="00BF6EE1"/>
    <w:rsid w:val="00BF70EC"/>
    <w:rsid w:val="00BF71C5"/>
    <w:rsid w:val="00BF7255"/>
    <w:rsid w:val="00BF7295"/>
    <w:rsid w:val="00BF767E"/>
    <w:rsid w:val="00BF76E1"/>
    <w:rsid w:val="00BF7A28"/>
    <w:rsid w:val="00BF7B99"/>
    <w:rsid w:val="00BF7E13"/>
    <w:rsid w:val="00BF7ECB"/>
    <w:rsid w:val="00BF7FF4"/>
    <w:rsid w:val="00C004A7"/>
    <w:rsid w:val="00C00E83"/>
    <w:rsid w:val="00C01417"/>
    <w:rsid w:val="00C0146B"/>
    <w:rsid w:val="00C014B0"/>
    <w:rsid w:val="00C014B5"/>
    <w:rsid w:val="00C01503"/>
    <w:rsid w:val="00C01599"/>
    <w:rsid w:val="00C015F5"/>
    <w:rsid w:val="00C01811"/>
    <w:rsid w:val="00C0194F"/>
    <w:rsid w:val="00C01B8D"/>
    <w:rsid w:val="00C01D5B"/>
    <w:rsid w:val="00C01F14"/>
    <w:rsid w:val="00C02139"/>
    <w:rsid w:val="00C023EC"/>
    <w:rsid w:val="00C025E5"/>
    <w:rsid w:val="00C02BCE"/>
    <w:rsid w:val="00C02C5F"/>
    <w:rsid w:val="00C02E56"/>
    <w:rsid w:val="00C02FE0"/>
    <w:rsid w:val="00C0305E"/>
    <w:rsid w:val="00C031B0"/>
    <w:rsid w:val="00C033A4"/>
    <w:rsid w:val="00C0367A"/>
    <w:rsid w:val="00C036E5"/>
    <w:rsid w:val="00C0371E"/>
    <w:rsid w:val="00C03955"/>
    <w:rsid w:val="00C0402D"/>
    <w:rsid w:val="00C0459E"/>
    <w:rsid w:val="00C045AE"/>
    <w:rsid w:val="00C04973"/>
    <w:rsid w:val="00C04AB6"/>
    <w:rsid w:val="00C04AC9"/>
    <w:rsid w:val="00C04DE9"/>
    <w:rsid w:val="00C04E95"/>
    <w:rsid w:val="00C04EAF"/>
    <w:rsid w:val="00C056A5"/>
    <w:rsid w:val="00C05721"/>
    <w:rsid w:val="00C057B5"/>
    <w:rsid w:val="00C05810"/>
    <w:rsid w:val="00C05948"/>
    <w:rsid w:val="00C05B36"/>
    <w:rsid w:val="00C05C96"/>
    <w:rsid w:val="00C05E3F"/>
    <w:rsid w:val="00C05FD7"/>
    <w:rsid w:val="00C060D8"/>
    <w:rsid w:val="00C061F9"/>
    <w:rsid w:val="00C06400"/>
    <w:rsid w:val="00C0694B"/>
    <w:rsid w:val="00C06A0F"/>
    <w:rsid w:val="00C06D3D"/>
    <w:rsid w:val="00C06ED7"/>
    <w:rsid w:val="00C06F98"/>
    <w:rsid w:val="00C07016"/>
    <w:rsid w:val="00C07521"/>
    <w:rsid w:val="00C078AC"/>
    <w:rsid w:val="00C078AE"/>
    <w:rsid w:val="00C07D3C"/>
    <w:rsid w:val="00C07D82"/>
    <w:rsid w:val="00C07EAF"/>
    <w:rsid w:val="00C10428"/>
    <w:rsid w:val="00C10744"/>
    <w:rsid w:val="00C108DF"/>
    <w:rsid w:val="00C10A5F"/>
    <w:rsid w:val="00C10C20"/>
    <w:rsid w:val="00C10D60"/>
    <w:rsid w:val="00C10E99"/>
    <w:rsid w:val="00C10ECF"/>
    <w:rsid w:val="00C11063"/>
    <w:rsid w:val="00C112BB"/>
    <w:rsid w:val="00C114C7"/>
    <w:rsid w:val="00C115CA"/>
    <w:rsid w:val="00C1176D"/>
    <w:rsid w:val="00C119E0"/>
    <w:rsid w:val="00C11B14"/>
    <w:rsid w:val="00C11B55"/>
    <w:rsid w:val="00C11BBC"/>
    <w:rsid w:val="00C11BF5"/>
    <w:rsid w:val="00C12294"/>
    <w:rsid w:val="00C124A3"/>
    <w:rsid w:val="00C12578"/>
    <w:rsid w:val="00C126FD"/>
    <w:rsid w:val="00C128D1"/>
    <w:rsid w:val="00C129E3"/>
    <w:rsid w:val="00C12A9B"/>
    <w:rsid w:val="00C12E5A"/>
    <w:rsid w:val="00C12F4D"/>
    <w:rsid w:val="00C1305E"/>
    <w:rsid w:val="00C13096"/>
    <w:rsid w:val="00C131A4"/>
    <w:rsid w:val="00C131FC"/>
    <w:rsid w:val="00C132B9"/>
    <w:rsid w:val="00C13886"/>
    <w:rsid w:val="00C13AB1"/>
    <w:rsid w:val="00C13BE3"/>
    <w:rsid w:val="00C13C42"/>
    <w:rsid w:val="00C13DF8"/>
    <w:rsid w:val="00C14295"/>
    <w:rsid w:val="00C143C5"/>
    <w:rsid w:val="00C145AD"/>
    <w:rsid w:val="00C1479F"/>
    <w:rsid w:val="00C148F4"/>
    <w:rsid w:val="00C14D84"/>
    <w:rsid w:val="00C14DEC"/>
    <w:rsid w:val="00C15282"/>
    <w:rsid w:val="00C153DD"/>
    <w:rsid w:val="00C15422"/>
    <w:rsid w:val="00C15462"/>
    <w:rsid w:val="00C15762"/>
    <w:rsid w:val="00C1592D"/>
    <w:rsid w:val="00C159E3"/>
    <w:rsid w:val="00C15A9C"/>
    <w:rsid w:val="00C15AD0"/>
    <w:rsid w:val="00C15C62"/>
    <w:rsid w:val="00C15D13"/>
    <w:rsid w:val="00C15D9C"/>
    <w:rsid w:val="00C160D2"/>
    <w:rsid w:val="00C16794"/>
    <w:rsid w:val="00C16B98"/>
    <w:rsid w:val="00C16D3F"/>
    <w:rsid w:val="00C17152"/>
    <w:rsid w:val="00C177A9"/>
    <w:rsid w:val="00C17C6F"/>
    <w:rsid w:val="00C17F37"/>
    <w:rsid w:val="00C2014D"/>
    <w:rsid w:val="00C2040E"/>
    <w:rsid w:val="00C2065E"/>
    <w:rsid w:val="00C20666"/>
    <w:rsid w:val="00C2081F"/>
    <w:rsid w:val="00C20859"/>
    <w:rsid w:val="00C208EF"/>
    <w:rsid w:val="00C20B1D"/>
    <w:rsid w:val="00C20B2A"/>
    <w:rsid w:val="00C20D42"/>
    <w:rsid w:val="00C20D69"/>
    <w:rsid w:val="00C20DC3"/>
    <w:rsid w:val="00C20EB0"/>
    <w:rsid w:val="00C212DB"/>
    <w:rsid w:val="00C2136D"/>
    <w:rsid w:val="00C21572"/>
    <w:rsid w:val="00C2165A"/>
    <w:rsid w:val="00C21999"/>
    <w:rsid w:val="00C21C08"/>
    <w:rsid w:val="00C21F5C"/>
    <w:rsid w:val="00C21F95"/>
    <w:rsid w:val="00C21FE4"/>
    <w:rsid w:val="00C22212"/>
    <w:rsid w:val="00C2251A"/>
    <w:rsid w:val="00C228CF"/>
    <w:rsid w:val="00C229D9"/>
    <w:rsid w:val="00C22ADE"/>
    <w:rsid w:val="00C22CA0"/>
    <w:rsid w:val="00C22FE4"/>
    <w:rsid w:val="00C232C6"/>
    <w:rsid w:val="00C232DE"/>
    <w:rsid w:val="00C23337"/>
    <w:rsid w:val="00C23346"/>
    <w:rsid w:val="00C2335D"/>
    <w:rsid w:val="00C233AB"/>
    <w:rsid w:val="00C23A04"/>
    <w:rsid w:val="00C23ADD"/>
    <w:rsid w:val="00C23C86"/>
    <w:rsid w:val="00C23C8D"/>
    <w:rsid w:val="00C23EBE"/>
    <w:rsid w:val="00C24168"/>
    <w:rsid w:val="00C242F3"/>
    <w:rsid w:val="00C24360"/>
    <w:rsid w:val="00C246F9"/>
    <w:rsid w:val="00C2497B"/>
    <w:rsid w:val="00C249A7"/>
    <w:rsid w:val="00C24A89"/>
    <w:rsid w:val="00C24AE0"/>
    <w:rsid w:val="00C24B8B"/>
    <w:rsid w:val="00C24D19"/>
    <w:rsid w:val="00C24DF7"/>
    <w:rsid w:val="00C24F7A"/>
    <w:rsid w:val="00C25255"/>
    <w:rsid w:val="00C255E8"/>
    <w:rsid w:val="00C25632"/>
    <w:rsid w:val="00C258FB"/>
    <w:rsid w:val="00C2593D"/>
    <w:rsid w:val="00C25BB6"/>
    <w:rsid w:val="00C25BE7"/>
    <w:rsid w:val="00C25C9F"/>
    <w:rsid w:val="00C25D09"/>
    <w:rsid w:val="00C25D36"/>
    <w:rsid w:val="00C25DA4"/>
    <w:rsid w:val="00C25EDB"/>
    <w:rsid w:val="00C25EEF"/>
    <w:rsid w:val="00C2614F"/>
    <w:rsid w:val="00C262F8"/>
    <w:rsid w:val="00C26503"/>
    <w:rsid w:val="00C265D4"/>
    <w:rsid w:val="00C2676D"/>
    <w:rsid w:val="00C269B0"/>
    <w:rsid w:val="00C26A42"/>
    <w:rsid w:val="00C26B08"/>
    <w:rsid w:val="00C26C1E"/>
    <w:rsid w:val="00C27048"/>
    <w:rsid w:val="00C27151"/>
    <w:rsid w:val="00C271F9"/>
    <w:rsid w:val="00C2720B"/>
    <w:rsid w:val="00C273B9"/>
    <w:rsid w:val="00C273F5"/>
    <w:rsid w:val="00C27456"/>
    <w:rsid w:val="00C277A6"/>
    <w:rsid w:val="00C27E34"/>
    <w:rsid w:val="00C27EA7"/>
    <w:rsid w:val="00C27EB6"/>
    <w:rsid w:val="00C30377"/>
    <w:rsid w:val="00C30496"/>
    <w:rsid w:val="00C304C0"/>
    <w:rsid w:val="00C30560"/>
    <w:rsid w:val="00C3098D"/>
    <w:rsid w:val="00C309C8"/>
    <w:rsid w:val="00C30AE0"/>
    <w:rsid w:val="00C30BD8"/>
    <w:rsid w:val="00C30F52"/>
    <w:rsid w:val="00C30F79"/>
    <w:rsid w:val="00C30F88"/>
    <w:rsid w:val="00C310F9"/>
    <w:rsid w:val="00C311AD"/>
    <w:rsid w:val="00C31228"/>
    <w:rsid w:val="00C313A1"/>
    <w:rsid w:val="00C313E6"/>
    <w:rsid w:val="00C314F8"/>
    <w:rsid w:val="00C316FD"/>
    <w:rsid w:val="00C31834"/>
    <w:rsid w:val="00C318ED"/>
    <w:rsid w:val="00C31A75"/>
    <w:rsid w:val="00C31ADD"/>
    <w:rsid w:val="00C31B2D"/>
    <w:rsid w:val="00C31B9D"/>
    <w:rsid w:val="00C324C3"/>
    <w:rsid w:val="00C32508"/>
    <w:rsid w:val="00C3284A"/>
    <w:rsid w:val="00C32B10"/>
    <w:rsid w:val="00C32B43"/>
    <w:rsid w:val="00C32DB1"/>
    <w:rsid w:val="00C32E4D"/>
    <w:rsid w:val="00C33099"/>
    <w:rsid w:val="00C33208"/>
    <w:rsid w:val="00C33421"/>
    <w:rsid w:val="00C336CA"/>
    <w:rsid w:val="00C339B2"/>
    <w:rsid w:val="00C33AC6"/>
    <w:rsid w:val="00C33C00"/>
    <w:rsid w:val="00C33D55"/>
    <w:rsid w:val="00C33E13"/>
    <w:rsid w:val="00C340F9"/>
    <w:rsid w:val="00C34397"/>
    <w:rsid w:val="00C3439B"/>
    <w:rsid w:val="00C344C6"/>
    <w:rsid w:val="00C34584"/>
    <w:rsid w:val="00C3498A"/>
    <w:rsid w:val="00C34A61"/>
    <w:rsid w:val="00C34EF1"/>
    <w:rsid w:val="00C34F26"/>
    <w:rsid w:val="00C34FFE"/>
    <w:rsid w:val="00C35460"/>
    <w:rsid w:val="00C35654"/>
    <w:rsid w:val="00C35694"/>
    <w:rsid w:val="00C359C8"/>
    <w:rsid w:val="00C35C07"/>
    <w:rsid w:val="00C35CF4"/>
    <w:rsid w:val="00C35D74"/>
    <w:rsid w:val="00C35E92"/>
    <w:rsid w:val="00C35E9F"/>
    <w:rsid w:val="00C3604F"/>
    <w:rsid w:val="00C360A2"/>
    <w:rsid w:val="00C36245"/>
    <w:rsid w:val="00C36607"/>
    <w:rsid w:val="00C3664B"/>
    <w:rsid w:val="00C368E9"/>
    <w:rsid w:val="00C36904"/>
    <w:rsid w:val="00C36AF7"/>
    <w:rsid w:val="00C370E4"/>
    <w:rsid w:val="00C371FB"/>
    <w:rsid w:val="00C3747E"/>
    <w:rsid w:val="00C37592"/>
    <w:rsid w:val="00C37659"/>
    <w:rsid w:val="00C37782"/>
    <w:rsid w:val="00C37807"/>
    <w:rsid w:val="00C378CB"/>
    <w:rsid w:val="00C37EE7"/>
    <w:rsid w:val="00C40161"/>
    <w:rsid w:val="00C40217"/>
    <w:rsid w:val="00C4022C"/>
    <w:rsid w:val="00C402E2"/>
    <w:rsid w:val="00C40315"/>
    <w:rsid w:val="00C4099D"/>
    <w:rsid w:val="00C40EE0"/>
    <w:rsid w:val="00C40F29"/>
    <w:rsid w:val="00C41067"/>
    <w:rsid w:val="00C4118B"/>
    <w:rsid w:val="00C413DD"/>
    <w:rsid w:val="00C415C6"/>
    <w:rsid w:val="00C417C7"/>
    <w:rsid w:val="00C41F51"/>
    <w:rsid w:val="00C4252F"/>
    <w:rsid w:val="00C425CB"/>
    <w:rsid w:val="00C427D3"/>
    <w:rsid w:val="00C42876"/>
    <w:rsid w:val="00C429AD"/>
    <w:rsid w:val="00C42A83"/>
    <w:rsid w:val="00C42B28"/>
    <w:rsid w:val="00C42BDC"/>
    <w:rsid w:val="00C42C21"/>
    <w:rsid w:val="00C42C81"/>
    <w:rsid w:val="00C42D32"/>
    <w:rsid w:val="00C4324E"/>
    <w:rsid w:val="00C43573"/>
    <w:rsid w:val="00C43915"/>
    <w:rsid w:val="00C43AB0"/>
    <w:rsid w:val="00C43D34"/>
    <w:rsid w:val="00C44384"/>
    <w:rsid w:val="00C447AC"/>
    <w:rsid w:val="00C44AF2"/>
    <w:rsid w:val="00C44D44"/>
    <w:rsid w:val="00C44EDD"/>
    <w:rsid w:val="00C44F35"/>
    <w:rsid w:val="00C45210"/>
    <w:rsid w:val="00C455A4"/>
    <w:rsid w:val="00C456D1"/>
    <w:rsid w:val="00C457F3"/>
    <w:rsid w:val="00C45A1F"/>
    <w:rsid w:val="00C45AA7"/>
    <w:rsid w:val="00C45BF3"/>
    <w:rsid w:val="00C45C3F"/>
    <w:rsid w:val="00C45D7D"/>
    <w:rsid w:val="00C45D88"/>
    <w:rsid w:val="00C45E25"/>
    <w:rsid w:val="00C460BE"/>
    <w:rsid w:val="00C46151"/>
    <w:rsid w:val="00C461ED"/>
    <w:rsid w:val="00C465B4"/>
    <w:rsid w:val="00C465B6"/>
    <w:rsid w:val="00C465C3"/>
    <w:rsid w:val="00C46743"/>
    <w:rsid w:val="00C46749"/>
    <w:rsid w:val="00C4688B"/>
    <w:rsid w:val="00C469CF"/>
    <w:rsid w:val="00C46A0B"/>
    <w:rsid w:val="00C46BF3"/>
    <w:rsid w:val="00C46CBE"/>
    <w:rsid w:val="00C46E53"/>
    <w:rsid w:val="00C47529"/>
    <w:rsid w:val="00C4760D"/>
    <w:rsid w:val="00C47EF5"/>
    <w:rsid w:val="00C501A4"/>
    <w:rsid w:val="00C50D73"/>
    <w:rsid w:val="00C50E55"/>
    <w:rsid w:val="00C50E85"/>
    <w:rsid w:val="00C513B3"/>
    <w:rsid w:val="00C5146B"/>
    <w:rsid w:val="00C5156D"/>
    <w:rsid w:val="00C51570"/>
    <w:rsid w:val="00C51A4D"/>
    <w:rsid w:val="00C51A4F"/>
    <w:rsid w:val="00C51B90"/>
    <w:rsid w:val="00C51EEA"/>
    <w:rsid w:val="00C52010"/>
    <w:rsid w:val="00C52214"/>
    <w:rsid w:val="00C52253"/>
    <w:rsid w:val="00C522D1"/>
    <w:rsid w:val="00C525CC"/>
    <w:rsid w:val="00C5296E"/>
    <w:rsid w:val="00C52AD0"/>
    <w:rsid w:val="00C52CC8"/>
    <w:rsid w:val="00C52EBA"/>
    <w:rsid w:val="00C52FE3"/>
    <w:rsid w:val="00C5320E"/>
    <w:rsid w:val="00C53343"/>
    <w:rsid w:val="00C53388"/>
    <w:rsid w:val="00C53623"/>
    <w:rsid w:val="00C53983"/>
    <w:rsid w:val="00C53A62"/>
    <w:rsid w:val="00C53AEA"/>
    <w:rsid w:val="00C53C5C"/>
    <w:rsid w:val="00C53D73"/>
    <w:rsid w:val="00C54184"/>
    <w:rsid w:val="00C541CD"/>
    <w:rsid w:val="00C54234"/>
    <w:rsid w:val="00C54381"/>
    <w:rsid w:val="00C54857"/>
    <w:rsid w:val="00C548BD"/>
    <w:rsid w:val="00C54AE3"/>
    <w:rsid w:val="00C54B27"/>
    <w:rsid w:val="00C54B40"/>
    <w:rsid w:val="00C54C76"/>
    <w:rsid w:val="00C552F5"/>
    <w:rsid w:val="00C553C1"/>
    <w:rsid w:val="00C55565"/>
    <w:rsid w:val="00C556AD"/>
    <w:rsid w:val="00C55C00"/>
    <w:rsid w:val="00C55C1D"/>
    <w:rsid w:val="00C55D3D"/>
    <w:rsid w:val="00C55D6C"/>
    <w:rsid w:val="00C55DD6"/>
    <w:rsid w:val="00C55EFD"/>
    <w:rsid w:val="00C55F17"/>
    <w:rsid w:val="00C5606B"/>
    <w:rsid w:val="00C56298"/>
    <w:rsid w:val="00C562FC"/>
    <w:rsid w:val="00C5658B"/>
    <w:rsid w:val="00C568B7"/>
    <w:rsid w:val="00C56922"/>
    <w:rsid w:val="00C56C8A"/>
    <w:rsid w:val="00C56DE7"/>
    <w:rsid w:val="00C571A4"/>
    <w:rsid w:val="00C5725E"/>
    <w:rsid w:val="00C572AB"/>
    <w:rsid w:val="00C574EC"/>
    <w:rsid w:val="00C5755A"/>
    <w:rsid w:val="00C57596"/>
    <w:rsid w:val="00C57B14"/>
    <w:rsid w:val="00C57DBA"/>
    <w:rsid w:val="00C57EAE"/>
    <w:rsid w:val="00C57F4C"/>
    <w:rsid w:val="00C60165"/>
    <w:rsid w:val="00C60737"/>
    <w:rsid w:val="00C608D8"/>
    <w:rsid w:val="00C60903"/>
    <w:rsid w:val="00C60AF8"/>
    <w:rsid w:val="00C60B99"/>
    <w:rsid w:val="00C60EA9"/>
    <w:rsid w:val="00C60F31"/>
    <w:rsid w:val="00C6105D"/>
    <w:rsid w:val="00C61194"/>
    <w:rsid w:val="00C6131B"/>
    <w:rsid w:val="00C61410"/>
    <w:rsid w:val="00C61B51"/>
    <w:rsid w:val="00C620F3"/>
    <w:rsid w:val="00C6236D"/>
    <w:rsid w:val="00C62912"/>
    <w:rsid w:val="00C62A15"/>
    <w:rsid w:val="00C62B2F"/>
    <w:rsid w:val="00C62B8E"/>
    <w:rsid w:val="00C62BF1"/>
    <w:rsid w:val="00C62D10"/>
    <w:rsid w:val="00C62EBF"/>
    <w:rsid w:val="00C63756"/>
    <w:rsid w:val="00C63A88"/>
    <w:rsid w:val="00C63B2E"/>
    <w:rsid w:val="00C63BFF"/>
    <w:rsid w:val="00C63C17"/>
    <w:rsid w:val="00C64055"/>
    <w:rsid w:val="00C642CC"/>
    <w:rsid w:val="00C64651"/>
    <w:rsid w:val="00C648A8"/>
    <w:rsid w:val="00C649ED"/>
    <w:rsid w:val="00C64A6D"/>
    <w:rsid w:val="00C64AA3"/>
    <w:rsid w:val="00C64B64"/>
    <w:rsid w:val="00C64BA2"/>
    <w:rsid w:val="00C64D2D"/>
    <w:rsid w:val="00C64D93"/>
    <w:rsid w:val="00C64DC1"/>
    <w:rsid w:val="00C64F77"/>
    <w:rsid w:val="00C650BE"/>
    <w:rsid w:val="00C652AE"/>
    <w:rsid w:val="00C6548D"/>
    <w:rsid w:val="00C65990"/>
    <w:rsid w:val="00C659DC"/>
    <w:rsid w:val="00C65F2E"/>
    <w:rsid w:val="00C65F7A"/>
    <w:rsid w:val="00C66136"/>
    <w:rsid w:val="00C662F6"/>
    <w:rsid w:val="00C6670B"/>
    <w:rsid w:val="00C66DC3"/>
    <w:rsid w:val="00C66E1B"/>
    <w:rsid w:val="00C67045"/>
    <w:rsid w:val="00C6713A"/>
    <w:rsid w:val="00C67459"/>
    <w:rsid w:val="00C675B3"/>
    <w:rsid w:val="00C6783E"/>
    <w:rsid w:val="00C67862"/>
    <w:rsid w:val="00C67BB8"/>
    <w:rsid w:val="00C67BC4"/>
    <w:rsid w:val="00C67C38"/>
    <w:rsid w:val="00C67CDF"/>
    <w:rsid w:val="00C67FA7"/>
    <w:rsid w:val="00C70594"/>
    <w:rsid w:val="00C70728"/>
    <w:rsid w:val="00C70A73"/>
    <w:rsid w:val="00C70B22"/>
    <w:rsid w:val="00C70E05"/>
    <w:rsid w:val="00C70EA3"/>
    <w:rsid w:val="00C70EEE"/>
    <w:rsid w:val="00C711B8"/>
    <w:rsid w:val="00C713C8"/>
    <w:rsid w:val="00C7146E"/>
    <w:rsid w:val="00C716B9"/>
    <w:rsid w:val="00C71739"/>
    <w:rsid w:val="00C71BCB"/>
    <w:rsid w:val="00C71F07"/>
    <w:rsid w:val="00C72212"/>
    <w:rsid w:val="00C72394"/>
    <w:rsid w:val="00C723CE"/>
    <w:rsid w:val="00C724E1"/>
    <w:rsid w:val="00C72733"/>
    <w:rsid w:val="00C7282C"/>
    <w:rsid w:val="00C729EE"/>
    <w:rsid w:val="00C72A53"/>
    <w:rsid w:val="00C72DFC"/>
    <w:rsid w:val="00C731FA"/>
    <w:rsid w:val="00C73222"/>
    <w:rsid w:val="00C73464"/>
    <w:rsid w:val="00C73522"/>
    <w:rsid w:val="00C73602"/>
    <w:rsid w:val="00C7382C"/>
    <w:rsid w:val="00C73957"/>
    <w:rsid w:val="00C739D4"/>
    <w:rsid w:val="00C73A8F"/>
    <w:rsid w:val="00C73B26"/>
    <w:rsid w:val="00C73C9D"/>
    <w:rsid w:val="00C73D96"/>
    <w:rsid w:val="00C73E27"/>
    <w:rsid w:val="00C73F32"/>
    <w:rsid w:val="00C74074"/>
    <w:rsid w:val="00C7409B"/>
    <w:rsid w:val="00C74190"/>
    <w:rsid w:val="00C74198"/>
    <w:rsid w:val="00C7431C"/>
    <w:rsid w:val="00C74384"/>
    <w:rsid w:val="00C744A4"/>
    <w:rsid w:val="00C745CA"/>
    <w:rsid w:val="00C7487C"/>
    <w:rsid w:val="00C748E2"/>
    <w:rsid w:val="00C74C66"/>
    <w:rsid w:val="00C74D85"/>
    <w:rsid w:val="00C74EA5"/>
    <w:rsid w:val="00C74EFB"/>
    <w:rsid w:val="00C75087"/>
    <w:rsid w:val="00C75445"/>
    <w:rsid w:val="00C754C0"/>
    <w:rsid w:val="00C7559C"/>
    <w:rsid w:val="00C755A6"/>
    <w:rsid w:val="00C755FF"/>
    <w:rsid w:val="00C75708"/>
    <w:rsid w:val="00C7587D"/>
    <w:rsid w:val="00C75D61"/>
    <w:rsid w:val="00C75EC3"/>
    <w:rsid w:val="00C7625C"/>
    <w:rsid w:val="00C76265"/>
    <w:rsid w:val="00C7649D"/>
    <w:rsid w:val="00C76669"/>
    <w:rsid w:val="00C76786"/>
    <w:rsid w:val="00C76B56"/>
    <w:rsid w:val="00C76C53"/>
    <w:rsid w:val="00C76D43"/>
    <w:rsid w:val="00C76ED6"/>
    <w:rsid w:val="00C770FB"/>
    <w:rsid w:val="00C77241"/>
    <w:rsid w:val="00C775FD"/>
    <w:rsid w:val="00C777E9"/>
    <w:rsid w:val="00C779B3"/>
    <w:rsid w:val="00C77B17"/>
    <w:rsid w:val="00C77B75"/>
    <w:rsid w:val="00C77C1A"/>
    <w:rsid w:val="00C77C2F"/>
    <w:rsid w:val="00C801D2"/>
    <w:rsid w:val="00C80213"/>
    <w:rsid w:val="00C8050E"/>
    <w:rsid w:val="00C80570"/>
    <w:rsid w:val="00C80680"/>
    <w:rsid w:val="00C806B5"/>
    <w:rsid w:val="00C8071B"/>
    <w:rsid w:val="00C8074C"/>
    <w:rsid w:val="00C808A2"/>
    <w:rsid w:val="00C80B25"/>
    <w:rsid w:val="00C80CF1"/>
    <w:rsid w:val="00C81069"/>
    <w:rsid w:val="00C811BF"/>
    <w:rsid w:val="00C8158C"/>
    <w:rsid w:val="00C81741"/>
    <w:rsid w:val="00C818E1"/>
    <w:rsid w:val="00C819E1"/>
    <w:rsid w:val="00C81B76"/>
    <w:rsid w:val="00C81BA4"/>
    <w:rsid w:val="00C81D56"/>
    <w:rsid w:val="00C827F8"/>
    <w:rsid w:val="00C82C72"/>
    <w:rsid w:val="00C82CCC"/>
    <w:rsid w:val="00C82E30"/>
    <w:rsid w:val="00C82E6C"/>
    <w:rsid w:val="00C82F69"/>
    <w:rsid w:val="00C83091"/>
    <w:rsid w:val="00C83141"/>
    <w:rsid w:val="00C835C6"/>
    <w:rsid w:val="00C838E8"/>
    <w:rsid w:val="00C839F2"/>
    <w:rsid w:val="00C83B57"/>
    <w:rsid w:val="00C83EBA"/>
    <w:rsid w:val="00C83F40"/>
    <w:rsid w:val="00C8407D"/>
    <w:rsid w:val="00C848A1"/>
    <w:rsid w:val="00C848C8"/>
    <w:rsid w:val="00C84A1F"/>
    <w:rsid w:val="00C84A37"/>
    <w:rsid w:val="00C84AAB"/>
    <w:rsid w:val="00C84AD7"/>
    <w:rsid w:val="00C84F50"/>
    <w:rsid w:val="00C85048"/>
    <w:rsid w:val="00C8530C"/>
    <w:rsid w:val="00C854D1"/>
    <w:rsid w:val="00C8567A"/>
    <w:rsid w:val="00C857A3"/>
    <w:rsid w:val="00C85B94"/>
    <w:rsid w:val="00C85C53"/>
    <w:rsid w:val="00C85CF4"/>
    <w:rsid w:val="00C85D29"/>
    <w:rsid w:val="00C85DF7"/>
    <w:rsid w:val="00C85FD7"/>
    <w:rsid w:val="00C8613A"/>
    <w:rsid w:val="00C864CB"/>
    <w:rsid w:val="00C86510"/>
    <w:rsid w:val="00C865B8"/>
    <w:rsid w:val="00C8669B"/>
    <w:rsid w:val="00C86756"/>
    <w:rsid w:val="00C86A79"/>
    <w:rsid w:val="00C86B69"/>
    <w:rsid w:val="00C86BC3"/>
    <w:rsid w:val="00C86C0B"/>
    <w:rsid w:val="00C86F01"/>
    <w:rsid w:val="00C86F46"/>
    <w:rsid w:val="00C86FC0"/>
    <w:rsid w:val="00C87176"/>
    <w:rsid w:val="00C87258"/>
    <w:rsid w:val="00C874B8"/>
    <w:rsid w:val="00C875DD"/>
    <w:rsid w:val="00C87B54"/>
    <w:rsid w:val="00C87BD9"/>
    <w:rsid w:val="00C87CB0"/>
    <w:rsid w:val="00C87D31"/>
    <w:rsid w:val="00C87D53"/>
    <w:rsid w:val="00C87E62"/>
    <w:rsid w:val="00C87EDD"/>
    <w:rsid w:val="00C87F5D"/>
    <w:rsid w:val="00C9027F"/>
    <w:rsid w:val="00C90346"/>
    <w:rsid w:val="00C9049A"/>
    <w:rsid w:val="00C908DB"/>
    <w:rsid w:val="00C90A4B"/>
    <w:rsid w:val="00C910DE"/>
    <w:rsid w:val="00C91336"/>
    <w:rsid w:val="00C91526"/>
    <w:rsid w:val="00C9199A"/>
    <w:rsid w:val="00C91D54"/>
    <w:rsid w:val="00C91DE5"/>
    <w:rsid w:val="00C91F44"/>
    <w:rsid w:val="00C925D6"/>
    <w:rsid w:val="00C925EF"/>
    <w:rsid w:val="00C92680"/>
    <w:rsid w:val="00C927F1"/>
    <w:rsid w:val="00C928B2"/>
    <w:rsid w:val="00C92962"/>
    <w:rsid w:val="00C929E6"/>
    <w:rsid w:val="00C92CED"/>
    <w:rsid w:val="00C92F76"/>
    <w:rsid w:val="00C93110"/>
    <w:rsid w:val="00C93401"/>
    <w:rsid w:val="00C934A9"/>
    <w:rsid w:val="00C9367F"/>
    <w:rsid w:val="00C93D92"/>
    <w:rsid w:val="00C93DB1"/>
    <w:rsid w:val="00C93FEF"/>
    <w:rsid w:val="00C94034"/>
    <w:rsid w:val="00C942B2"/>
    <w:rsid w:val="00C945C4"/>
    <w:rsid w:val="00C949C3"/>
    <w:rsid w:val="00C94A40"/>
    <w:rsid w:val="00C94EDE"/>
    <w:rsid w:val="00C951CE"/>
    <w:rsid w:val="00C95470"/>
    <w:rsid w:val="00C955AF"/>
    <w:rsid w:val="00C960E8"/>
    <w:rsid w:val="00C964AB"/>
    <w:rsid w:val="00C96838"/>
    <w:rsid w:val="00C96960"/>
    <w:rsid w:val="00C96B1C"/>
    <w:rsid w:val="00C96F23"/>
    <w:rsid w:val="00C96F88"/>
    <w:rsid w:val="00C97040"/>
    <w:rsid w:val="00C97159"/>
    <w:rsid w:val="00C9723D"/>
    <w:rsid w:val="00C9733E"/>
    <w:rsid w:val="00C97742"/>
    <w:rsid w:val="00C977BA"/>
    <w:rsid w:val="00C97871"/>
    <w:rsid w:val="00C97BB7"/>
    <w:rsid w:val="00C97C90"/>
    <w:rsid w:val="00C97D7D"/>
    <w:rsid w:val="00C97DE9"/>
    <w:rsid w:val="00C97DFD"/>
    <w:rsid w:val="00C97F0E"/>
    <w:rsid w:val="00C97FF9"/>
    <w:rsid w:val="00CA01D9"/>
    <w:rsid w:val="00CA0234"/>
    <w:rsid w:val="00CA03F2"/>
    <w:rsid w:val="00CA03FB"/>
    <w:rsid w:val="00CA08A3"/>
    <w:rsid w:val="00CA09DC"/>
    <w:rsid w:val="00CA0BA4"/>
    <w:rsid w:val="00CA0FA7"/>
    <w:rsid w:val="00CA0FD5"/>
    <w:rsid w:val="00CA1171"/>
    <w:rsid w:val="00CA1218"/>
    <w:rsid w:val="00CA13D9"/>
    <w:rsid w:val="00CA160F"/>
    <w:rsid w:val="00CA167B"/>
    <w:rsid w:val="00CA178B"/>
    <w:rsid w:val="00CA19C8"/>
    <w:rsid w:val="00CA19E6"/>
    <w:rsid w:val="00CA1B67"/>
    <w:rsid w:val="00CA1DB9"/>
    <w:rsid w:val="00CA2369"/>
    <w:rsid w:val="00CA2552"/>
    <w:rsid w:val="00CA2667"/>
    <w:rsid w:val="00CA2783"/>
    <w:rsid w:val="00CA2A28"/>
    <w:rsid w:val="00CA2C4B"/>
    <w:rsid w:val="00CA2D4A"/>
    <w:rsid w:val="00CA2E22"/>
    <w:rsid w:val="00CA3123"/>
    <w:rsid w:val="00CA32D6"/>
    <w:rsid w:val="00CA33D2"/>
    <w:rsid w:val="00CA34B3"/>
    <w:rsid w:val="00CA35D8"/>
    <w:rsid w:val="00CA3660"/>
    <w:rsid w:val="00CA3825"/>
    <w:rsid w:val="00CA39B6"/>
    <w:rsid w:val="00CA3EF0"/>
    <w:rsid w:val="00CA3FA5"/>
    <w:rsid w:val="00CA4206"/>
    <w:rsid w:val="00CA4332"/>
    <w:rsid w:val="00CA441F"/>
    <w:rsid w:val="00CA4478"/>
    <w:rsid w:val="00CA4526"/>
    <w:rsid w:val="00CA47BE"/>
    <w:rsid w:val="00CA493B"/>
    <w:rsid w:val="00CA4E07"/>
    <w:rsid w:val="00CA50D1"/>
    <w:rsid w:val="00CA524D"/>
    <w:rsid w:val="00CA5436"/>
    <w:rsid w:val="00CA5622"/>
    <w:rsid w:val="00CA57F1"/>
    <w:rsid w:val="00CA5990"/>
    <w:rsid w:val="00CA5BC3"/>
    <w:rsid w:val="00CA61EF"/>
    <w:rsid w:val="00CA667F"/>
    <w:rsid w:val="00CA66DC"/>
    <w:rsid w:val="00CA6938"/>
    <w:rsid w:val="00CA69B5"/>
    <w:rsid w:val="00CA6CBE"/>
    <w:rsid w:val="00CA6DFD"/>
    <w:rsid w:val="00CA6F54"/>
    <w:rsid w:val="00CA70E8"/>
    <w:rsid w:val="00CA717F"/>
    <w:rsid w:val="00CA780E"/>
    <w:rsid w:val="00CA7ABD"/>
    <w:rsid w:val="00CA7BF7"/>
    <w:rsid w:val="00CA7C1C"/>
    <w:rsid w:val="00CA7E43"/>
    <w:rsid w:val="00CA7F85"/>
    <w:rsid w:val="00CB0369"/>
    <w:rsid w:val="00CB0375"/>
    <w:rsid w:val="00CB03C6"/>
    <w:rsid w:val="00CB06B7"/>
    <w:rsid w:val="00CB07C6"/>
    <w:rsid w:val="00CB09F8"/>
    <w:rsid w:val="00CB0A57"/>
    <w:rsid w:val="00CB0D44"/>
    <w:rsid w:val="00CB136E"/>
    <w:rsid w:val="00CB1393"/>
    <w:rsid w:val="00CB182D"/>
    <w:rsid w:val="00CB1D81"/>
    <w:rsid w:val="00CB1EEB"/>
    <w:rsid w:val="00CB2439"/>
    <w:rsid w:val="00CB2568"/>
    <w:rsid w:val="00CB26AA"/>
    <w:rsid w:val="00CB2855"/>
    <w:rsid w:val="00CB2A26"/>
    <w:rsid w:val="00CB2BFC"/>
    <w:rsid w:val="00CB2D0B"/>
    <w:rsid w:val="00CB2FCD"/>
    <w:rsid w:val="00CB34F4"/>
    <w:rsid w:val="00CB3581"/>
    <w:rsid w:val="00CB3AC0"/>
    <w:rsid w:val="00CB3B13"/>
    <w:rsid w:val="00CB4008"/>
    <w:rsid w:val="00CB4266"/>
    <w:rsid w:val="00CB4751"/>
    <w:rsid w:val="00CB484F"/>
    <w:rsid w:val="00CB4D4B"/>
    <w:rsid w:val="00CB5029"/>
    <w:rsid w:val="00CB5038"/>
    <w:rsid w:val="00CB5240"/>
    <w:rsid w:val="00CB54C3"/>
    <w:rsid w:val="00CB5932"/>
    <w:rsid w:val="00CB597C"/>
    <w:rsid w:val="00CB5B19"/>
    <w:rsid w:val="00CB5B7A"/>
    <w:rsid w:val="00CB614F"/>
    <w:rsid w:val="00CB6342"/>
    <w:rsid w:val="00CB63DA"/>
    <w:rsid w:val="00CB6428"/>
    <w:rsid w:val="00CB69C3"/>
    <w:rsid w:val="00CB6D66"/>
    <w:rsid w:val="00CB6E85"/>
    <w:rsid w:val="00CB6F69"/>
    <w:rsid w:val="00CB6F93"/>
    <w:rsid w:val="00CB76C4"/>
    <w:rsid w:val="00CB7743"/>
    <w:rsid w:val="00CB7749"/>
    <w:rsid w:val="00CB7773"/>
    <w:rsid w:val="00CB7890"/>
    <w:rsid w:val="00CB7918"/>
    <w:rsid w:val="00CB7997"/>
    <w:rsid w:val="00CB7AFC"/>
    <w:rsid w:val="00CB7B04"/>
    <w:rsid w:val="00CB7DBD"/>
    <w:rsid w:val="00CB7DE7"/>
    <w:rsid w:val="00CB7E28"/>
    <w:rsid w:val="00CB7F2D"/>
    <w:rsid w:val="00CB7F98"/>
    <w:rsid w:val="00CC030A"/>
    <w:rsid w:val="00CC03FD"/>
    <w:rsid w:val="00CC086C"/>
    <w:rsid w:val="00CC0903"/>
    <w:rsid w:val="00CC09D3"/>
    <w:rsid w:val="00CC0BF1"/>
    <w:rsid w:val="00CC1118"/>
    <w:rsid w:val="00CC118D"/>
    <w:rsid w:val="00CC144C"/>
    <w:rsid w:val="00CC1900"/>
    <w:rsid w:val="00CC1AA7"/>
    <w:rsid w:val="00CC1EC2"/>
    <w:rsid w:val="00CC1F76"/>
    <w:rsid w:val="00CC2480"/>
    <w:rsid w:val="00CC2719"/>
    <w:rsid w:val="00CC28D1"/>
    <w:rsid w:val="00CC2970"/>
    <w:rsid w:val="00CC29A4"/>
    <w:rsid w:val="00CC29D7"/>
    <w:rsid w:val="00CC2BAB"/>
    <w:rsid w:val="00CC2BD1"/>
    <w:rsid w:val="00CC2C29"/>
    <w:rsid w:val="00CC2E36"/>
    <w:rsid w:val="00CC2F2E"/>
    <w:rsid w:val="00CC3458"/>
    <w:rsid w:val="00CC37B5"/>
    <w:rsid w:val="00CC389C"/>
    <w:rsid w:val="00CC38E2"/>
    <w:rsid w:val="00CC3978"/>
    <w:rsid w:val="00CC39B7"/>
    <w:rsid w:val="00CC3BA7"/>
    <w:rsid w:val="00CC3F43"/>
    <w:rsid w:val="00CC4154"/>
    <w:rsid w:val="00CC41DC"/>
    <w:rsid w:val="00CC427A"/>
    <w:rsid w:val="00CC4440"/>
    <w:rsid w:val="00CC44F0"/>
    <w:rsid w:val="00CC4860"/>
    <w:rsid w:val="00CC4C13"/>
    <w:rsid w:val="00CC4C38"/>
    <w:rsid w:val="00CC4D9C"/>
    <w:rsid w:val="00CC4F1A"/>
    <w:rsid w:val="00CC5117"/>
    <w:rsid w:val="00CC51C2"/>
    <w:rsid w:val="00CC5204"/>
    <w:rsid w:val="00CC52C7"/>
    <w:rsid w:val="00CC53BE"/>
    <w:rsid w:val="00CC5587"/>
    <w:rsid w:val="00CC574E"/>
    <w:rsid w:val="00CC57B4"/>
    <w:rsid w:val="00CC5940"/>
    <w:rsid w:val="00CC59B1"/>
    <w:rsid w:val="00CC5DC1"/>
    <w:rsid w:val="00CC5F34"/>
    <w:rsid w:val="00CC6A90"/>
    <w:rsid w:val="00CC6B37"/>
    <w:rsid w:val="00CC6B58"/>
    <w:rsid w:val="00CC6CAB"/>
    <w:rsid w:val="00CC7089"/>
    <w:rsid w:val="00CC7109"/>
    <w:rsid w:val="00CC76B8"/>
    <w:rsid w:val="00CC7794"/>
    <w:rsid w:val="00CC7AAD"/>
    <w:rsid w:val="00CC7AEE"/>
    <w:rsid w:val="00CC7B0D"/>
    <w:rsid w:val="00CC7F29"/>
    <w:rsid w:val="00CD005D"/>
    <w:rsid w:val="00CD0562"/>
    <w:rsid w:val="00CD06CC"/>
    <w:rsid w:val="00CD0861"/>
    <w:rsid w:val="00CD0A25"/>
    <w:rsid w:val="00CD0AF5"/>
    <w:rsid w:val="00CD15A6"/>
    <w:rsid w:val="00CD17B0"/>
    <w:rsid w:val="00CD1A9C"/>
    <w:rsid w:val="00CD1C5E"/>
    <w:rsid w:val="00CD1D5D"/>
    <w:rsid w:val="00CD1E1D"/>
    <w:rsid w:val="00CD1F3B"/>
    <w:rsid w:val="00CD20E6"/>
    <w:rsid w:val="00CD21F9"/>
    <w:rsid w:val="00CD2235"/>
    <w:rsid w:val="00CD24A9"/>
    <w:rsid w:val="00CD26CC"/>
    <w:rsid w:val="00CD2793"/>
    <w:rsid w:val="00CD29C5"/>
    <w:rsid w:val="00CD2AF9"/>
    <w:rsid w:val="00CD2B09"/>
    <w:rsid w:val="00CD2DFB"/>
    <w:rsid w:val="00CD2EEB"/>
    <w:rsid w:val="00CD33FC"/>
    <w:rsid w:val="00CD3980"/>
    <w:rsid w:val="00CD3C57"/>
    <w:rsid w:val="00CD3ECD"/>
    <w:rsid w:val="00CD3F27"/>
    <w:rsid w:val="00CD44E2"/>
    <w:rsid w:val="00CD485B"/>
    <w:rsid w:val="00CD4923"/>
    <w:rsid w:val="00CD4AE2"/>
    <w:rsid w:val="00CD4CE5"/>
    <w:rsid w:val="00CD4E77"/>
    <w:rsid w:val="00CD4EAA"/>
    <w:rsid w:val="00CD51B4"/>
    <w:rsid w:val="00CD547C"/>
    <w:rsid w:val="00CD54E9"/>
    <w:rsid w:val="00CD5592"/>
    <w:rsid w:val="00CD5638"/>
    <w:rsid w:val="00CD56E4"/>
    <w:rsid w:val="00CD5831"/>
    <w:rsid w:val="00CD5877"/>
    <w:rsid w:val="00CD58E6"/>
    <w:rsid w:val="00CD5ADF"/>
    <w:rsid w:val="00CD5AF6"/>
    <w:rsid w:val="00CD5E43"/>
    <w:rsid w:val="00CD6389"/>
    <w:rsid w:val="00CD638D"/>
    <w:rsid w:val="00CD64BF"/>
    <w:rsid w:val="00CD69C7"/>
    <w:rsid w:val="00CD6D69"/>
    <w:rsid w:val="00CD6F35"/>
    <w:rsid w:val="00CD7362"/>
    <w:rsid w:val="00CD7423"/>
    <w:rsid w:val="00CD749C"/>
    <w:rsid w:val="00CD76DE"/>
    <w:rsid w:val="00CD7D7B"/>
    <w:rsid w:val="00CD7DEE"/>
    <w:rsid w:val="00CD7EED"/>
    <w:rsid w:val="00CD7EFD"/>
    <w:rsid w:val="00CE01B5"/>
    <w:rsid w:val="00CE020A"/>
    <w:rsid w:val="00CE026A"/>
    <w:rsid w:val="00CE0431"/>
    <w:rsid w:val="00CE04E8"/>
    <w:rsid w:val="00CE0770"/>
    <w:rsid w:val="00CE07D8"/>
    <w:rsid w:val="00CE0C60"/>
    <w:rsid w:val="00CE0CB1"/>
    <w:rsid w:val="00CE0EFC"/>
    <w:rsid w:val="00CE0FD2"/>
    <w:rsid w:val="00CE1015"/>
    <w:rsid w:val="00CE137C"/>
    <w:rsid w:val="00CE1467"/>
    <w:rsid w:val="00CE15B5"/>
    <w:rsid w:val="00CE16B0"/>
    <w:rsid w:val="00CE17D4"/>
    <w:rsid w:val="00CE183A"/>
    <w:rsid w:val="00CE1A69"/>
    <w:rsid w:val="00CE1C18"/>
    <w:rsid w:val="00CE1C84"/>
    <w:rsid w:val="00CE1C8B"/>
    <w:rsid w:val="00CE2037"/>
    <w:rsid w:val="00CE2079"/>
    <w:rsid w:val="00CE2544"/>
    <w:rsid w:val="00CE264A"/>
    <w:rsid w:val="00CE281B"/>
    <w:rsid w:val="00CE2870"/>
    <w:rsid w:val="00CE28D2"/>
    <w:rsid w:val="00CE28DC"/>
    <w:rsid w:val="00CE29AF"/>
    <w:rsid w:val="00CE29FB"/>
    <w:rsid w:val="00CE2AED"/>
    <w:rsid w:val="00CE2B5F"/>
    <w:rsid w:val="00CE2C48"/>
    <w:rsid w:val="00CE33A3"/>
    <w:rsid w:val="00CE33B7"/>
    <w:rsid w:val="00CE3609"/>
    <w:rsid w:val="00CE3B1A"/>
    <w:rsid w:val="00CE3C9E"/>
    <w:rsid w:val="00CE3DCC"/>
    <w:rsid w:val="00CE3FB3"/>
    <w:rsid w:val="00CE42AA"/>
    <w:rsid w:val="00CE42EF"/>
    <w:rsid w:val="00CE436E"/>
    <w:rsid w:val="00CE46DB"/>
    <w:rsid w:val="00CE4799"/>
    <w:rsid w:val="00CE481C"/>
    <w:rsid w:val="00CE49DB"/>
    <w:rsid w:val="00CE4A01"/>
    <w:rsid w:val="00CE4D00"/>
    <w:rsid w:val="00CE4D07"/>
    <w:rsid w:val="00CE4D92"/>
    <w:rsid w:val="00CE4EC6"/>
    <w:rsid w:val="00CE4EEB"/>
    <w:rsid w:val="00CE51FB"/>
    <w:rsid w:val="00CE5210"/>
    <w:rsid w:val="00CE5426"/>
    <w:rsid w:val="00CE5594"/>
    <w:rsid w:val="00CE598B"/>
    <w:rsid w:val="00CE5C2F"/>
    <w:rsid w:val="00CE5E61"/>
    <w:rsid w:val="00CE5F92"/>
    <w:rsid w:val="00CE617C"/>
    <w:rsid w:val="00CE6BA0"/>
    <w:rsid w:val="00CE6BFD"/>
    <w:rsid w:val="00CE6CCB"/>
    <w:rsid w:val="00CE6D41"/>
    <w:rsid w:val="00CE6D5F"/>
    <w:rsid w:val="00CE700E"/>
    <w:rsid w:val="00CE7442"/>
    <w:rsid w:val="00CE7521"/>
    <w:rsid w:val="00CE7583"/>
    <w:rsid w:val="00CE7603"/>
    <w:rsid w:val="00CE780C"/>
    <w:rsid w:val="00CE7AA7"/>
    <w:rsid w:val="00CF0223"/>
    <w:rsid w:val="00CF0436"/>
    <w:rsid w:val="00CF056F"/>
    <w:rsid w:val="00CF0872"/>
    <w:rsid w:val="00CF090D"/>
    <w:rsid w:val="00CF0B4B"/>
    <w:rsid w:val="00CF0C24"/>
    <w:rsid w:val="00CF0CBC"/>
    <w:rsid w:val="00CF0EE1"/>
    <w:rsid w:val="00CF0F93"/>
    <w:rsid w:val="00CF1198"/>
    <w:rsid w:val="00CF1367"/>
    <w:rsid w:val="00CF142D"/>
    <w:rsid w:val="00CF15EC"/>
    <w:rsid w:val="00CF1A9E"/>
    <w:rsid w:val="00CF1AF9"/>
    <w:rsid w:val="00CF1E45"/>
    <w:rsid w:val="00CF203D"/>
    <w:rsid w:val="00CF2265"/>
    <w:rsid w:val="00CF288F"/>
    <w:rsid w:val="00CF2D87"/>
    <w:rsid w:val="00CF2E95"/>
    <w:rsid w:val="00CF3123"/>
    <w:rsid w:val="00CF3129"/>
    <w:rsid w:val="00CF3CA6"/>
    <w:rsid w:val="00CF3DAA"/>
    <w:rsid w:val="00CF3F2C"/>
    <w:rsid w:val="00CF4012"/>
    <w:rsid w:val="00CF4666"/>
    <w:rsid w:val="00CF493E"/>
    <w:rsid w:val="00CF4A86"/>
    <w:rsid w:val="00CF4AA4"/>
    <w:rsid w:val="00CF4F36"/>
    <w:rsid w:val="00CF508C"/>
    <w:rsid w:val="00CF532B"/>
    <w:rsid w:val="00CF597C"/>
    <w:rsid w:val="00CF5F82"/>
    <w:rsid w:val="00CF602F"/>
    <w:rsid w:val="00CF6295"/>
    <w:rsid w:val="00CF62C2"/>
    <w:rsid w:val="00CF64BE"/>
    <w:rsid w:val="00CF6814"/>
    <w:rsid w:val="00CF6952"/>
    <w:rsid w:val="00CF6FF5"/>
    <w:rsid w:val="00CF7185"/>
    <w:rsid w:val="00CF7303"/>
    <w:rsid w:val="00CF742A"/>
    <w:rsid w:val="00CF7537"/>
    <w:rsid w:val="00CF75C6"/>
    <w:rsid w:val="00CF794A"/>
    <w:rsid w:val="00CF7AF9"/>
    <w:rsid w:val="00CF7C33"/>
    <w:rsid w:val="00CF7FA7"/>
    <w:rsid w:val="00D001D5"/>
    <w:rsid w:val="00D002F1"/>
    <w:rsid w:val="00D00417"/>
    <w:rsid w:val="00D0057D"/>
    <w:rsid w:val="00D006A7"/>
    <w:rsid w:val="00D008F1"/>
    <w:rsid w:val="00D00A97"/>
    <w:rsid w:val="00D00AEA"/>
    <w:rsid w:val="00D00BC5"/>
    <w:rsid w:val="00D00E9E"/>
    <w:rsid w:val="00D00EC9"/>
    <w:rsid w:val="00D01123"/>
    <w:rsid w:val="00D01554"/>
    <w:rsid w:val="00D019BB"/>
    <w:rsid w:val="00D01B1D"/>
    <w:rsid w:val="00D01DE4"/>
    <w:rsid w:val="00D01DFC"/>
    <w:rsid w:val="00D0211F"/>
    <w:rsid w:val="00D0212D"/>
    <w:rsid w:val="00D02143"/>
    <w:rsid w:val="00D02244"/>
    <w:rsid w:val="00D0240E"/>
    <w:rsid w:val="00D02446"/>
    <w:rsid w:val="00D027F9"/>
    <w:rsid w:val="00D0290F"/>
    <w:rsid w:val="00D02DA2"/>
    <w:rsid w:val="00D02E6C"/>
    <w:rsid w:val="00D02F11"/>
    <w:rsid w:val="00D03102"/>
    <w:rsid w:val="00D03A75"/>
    <w:rsid w:val="00D03B0C"/>
    <w:rsid w:val="00D03CC1"/>
    <w:rsid w:val="00D03E57"/>
    <w:rsid w:val="00D03F17"/>
    <w:rsid w:val="00D04081"/>
    <w:rsid w:val="00D04460"/>
    <w:rsid w:val="00D04486"/>
    <w:rsid w:val="00D047E5"/>
    <w:rsid w:val="00D04D3A"/>
    <w:rsid w:val="00D05057"/>
    <w:rsid w:val="00D051D1"/>
    <w:rsid w:val="00D05520"/>
    <w:rsid w:val="00D05827"/>
    <w:rsid w:val="00D05895"/>
    <w:rsid w:val="00D058E4"/>
    <w:rsid w:val="00D059B3"/>
    <w:rsid w:val="00D059EA"/>
    <w:rsid w:val="00D059EC"/>
    <w:rsid w:val="00D05CE8"/>
    <w:rsid w:val="00D05CF7"/>
    <w:rsid w:val="00D05E43"/>
    <w:rsid w:val="00D05E93"/>
    <w:rsid w:val="00D060D1"/>
    <w:rsid w:val="00D06110"/>
    <w:rsid w:val="00D0648B"/>
    <w:rsid w:val="00D06824"/>
    <w:rsid w:val="00D06D70"/>
    <w:rsid w:val="00D06F54"/>
    <w:rsid w:val="00D07003"/>
    <w:rsid w:val="00D070C8"/>
    <w:rsid w:val="00D071E9"/>
    <w:rsid w:val="00D071F0"/>
    <w:rsid w:val="00D07232"/>
    <w:rsid w:val="00D07474"/>
    <w:rsid w:val="00D07917"/>
    <w:rsid w:val="00D07B6E"/>
    <w:rsid w:val="00D07C62"/>
    <w:rsid w:val="00D1057B"/>
    <w:rsid w:val="00D1062F"/>
    <w:rsid w:val="00D107B1"/>
    <w:rsid w:val="00D108B4"/>
    <w:rsid w:val="00D10BC9"/>
    <w:rsid w:val="00D10C46"/>
    <w:rsid w:val="00D10D01"/>
    <w:rsid w:val="00D10ECD"/>
    <w:rsid w:val="00D110DA"/>
    <w:rsid w:val="00D11552"/>
    <w:rsid w:val="00D118DB"/>
    <w:rsid w:val="00D11936"/>
    <w:rsid w:val="00D119F3"/>
    <w:rsid w:val="00D11BBD"/>
    <w:rsid w:val="00D11D9A"/>
    <w:rsid w:val="00D11EF5"/>
    <w:rsid w:val="00D120CE"/>
    <w:rsid w:val="00D120FC"/>
    <w:rsid w:val="00D1245E"/>
    <w:rsid w:val="00D12765"/>
    <w:rsid w:val="00D12B40"/>
    <w:rsid w:val="00D12C65"/>
    <w:rsid w:val="00D12E20"/>
    <w:rsid w:val="00D12EE4"/>
    <w:rsid w:val="00D12FC6"/>
    <w:rsid w:val="00D13262"/>
    <w:rsid w:val="00D135AB"/>
    <w:rsid w:val="00D13812"/>
    <w:rsid w:val="00D13956"/>
    <w:rsid w:val="00D13960"/>
    <w:rsid w:val="00D139B7"/>
    <w:rsid w:val="00D13ACD"/>
    <w:rsid w:val="00D13C56"/>
    <w:rsid w:val="00D140CF"/>
    <w:rsid w:val="00D14216"/>
    <w:rsid w:val="00D14294"/>
    <w:rsid w:val="00D14357"/>
    <w:rsid w:val="00D1470B"/>
    <w:rsid w:val="00D14A47"/>
    <w:rsid w:val="00D14C50"/>
    <w:rsid w:val="00D14E76"/>
    <w:rsid w:val="00D151C0"/>
    <w:rsid w:val="00D152E2"/>
    <w:rsid w:val="00D15461"/>
    <w:rsid w:val="00D15AE8"/>
    <w:rsid w:val="00D15D48"/>
    <w:rsid w:val="00D15F78"/>
    <w:rsid w:val="00D16112"/>
    <w:rsid w:val="00D16283"/>
    <w:rsid w:val="00D165FF"/>
    <w:rsid w:val="00D16628"/>
    <w:rsid w:val="00D166A7"/>
    <w:rsid w:val="00D168D1"/>
    <w:rsid w:val="00D16CE7"/>
    <w:rsid w:val="00D16F44"/>
    <w:rsid w:val="00D16FEA"/>
    <w:rsid w:val="00D170F4"/>
    <w:rsid w:val="00D17174"/>
    <w:rsid w:val="00D1738A"/>
    <w:rsid w:val="00D174BF"/>
    <w:rsid w:val="00D175DB"/>
    <w:rsid w:val="00D17727"/>
    <w:rsid w:val="00D177AA"/>
    <w:rsid w:val="00D179BA"/>
    <w:rsid w:val="00D17A0E"/>
    <w:rsid w:val="00D17ABE"/>
    <w:rsid w:val="00D17ADF"/>
    <w:rsid w:val="00D17D0C"/>
    <w:rsid w:val="00D17DC2"/>
    <w:rsid w:val="00D17EC1"/>
    <w:rsid w:val="00D17F7E"/>
    <w:rsid w:val="00D201F8"/>
    <w:rsid w:val="00D20395"/>
    <w:rsid w:val="00D20441"/>
    <w:rsid w:val="00D20454"/>
    <w:rsid w:val="00D205D6"/>
    <w:rsid w:val="00D20622"/>
    <w:rsid w:val="00D208C6"/>
    <w:rsid w:val="00D20A2C"/>
    <w:rsid w:val="00D20AFD"/>
    <w:rsid w:val="00D20B3C"/>
    <w:rsid w:val="00D21071"/>
    <w:rsid w:val="00D21382"/>
    <w:rsid w:val="00D215EC"/>
    <w:rsid w:val="00D216B4"/>
    <w:rsid w:val="00D2172D"/>
    <w:rsid w:val="00D21DF1"/>
    <w:rsid w:val="00D21E07"/>
    <w:rsid w:val="00D220B5"/>
    <w:rsid w:val="00D221FD"/>
    <w:rsid w:val="00D22406"/>
    <w:rsid w:val="00D226B1"/>
    <w:rsid w:val="00D22B86"/>
    <w:rsid w:val="00D22C6C"/>
    <w:rsid w:val="00D2315A"/>
    <w:rsid w:val="00D233AD"/>
    <w:rsid w:val="00D23A62"/>
    <w:rsid w:val="00D23BBB"/>
    <w:rsid w:val="00D23DBF"/>
    <w:rsid w:val="00D23FDB"/>
    <w:rsid w:val="00D24020"/>
    <w:rsid w:val="00D240D0"/>
    <w:rsid w:val="00D240D5"/>
    <w:rsid w:val="00D241B4"/>
    <w:rsid w:val="00D242D3"/>
    <w:rsid w:val="00D24680"/>
    <w:rsid w:val="00D2478E"/>
    <w:rsid w:val="00D247B2"/>
    <w:rsid w:val="00D24AA6"/>
    <w:rsid w:val="00D24B71"/>
    <w:rsid w:val="00D24E90"/>
    <w:rsid w:val="00D25168"/>
    <w:rsid w:val="00D2521B"/>
    <w:rsid w:val="00D252FA"/>
    <w:rsid w:val="00D25499"/>
    <w:rsid w:val="00D2550B"/>
    <w:rsid w:val="00D25813"/>
    <w:rsid w:val="00D258A7"/>
    <w:rsid w:val="00D259BA"/>
    <w:rsid w:val="00D25A0D"/>
    <w:rsid w:val="00D25CA6"/>
    <w:rsid w:val="00D25DD2"/>
    <w:rsid w:val="00D261C8"/>
    <w:rsid w:val="00D2635B"/>
    <w:rsid w:val="00D263A3"/>
    <w:rsid w:val="00D263F4"/>
    <w:rsid w:val="00D26751"/>
    <w:rsid w:val="00D267C3"/>
    <w:rsid w:val="00D26832"/>
    <w:rsid w:val="00D26E46"/>
    <w:rsid w:val="00D26EAC"/>
    <w:rsid w:val="00D27445"/>
    <w:rsid w:val="00D2755D"/>
    <w:rsid w:val="00D27726"/>
    <w:rsid w:val="00D279EB"/>
    <w:rsid w:val="00D27A96"/>
    <w:rsid w:val="00D27BF0"/>
    <w:rsid w:val="00D27BFE"/>
    <w:rsid w:val="00D27D83"/>
    <w:rsid w:val="00D27D84"/>
    <w:rsid w:val="00D302BA"/>
    <w:rsid w:val="00D304EE"/>
    <w:rsid w:val="00D306E2"/>
    <w:rsid w:val="00D30A7D"/>
    <w:rsid w:val="00D30BCE"/>
    <w:rsid w:val="00D30D76"/>
    <w:rsid w:val="00D30E2B"/>
    <w:rsid w:val="00D30EF0"/>
    <w:rsid w:val="00D30F77"/>
    <w:rsid w:val="00D30FC6"/>
    <w:rsid w:val="00D3110E"/>
    <w:rsid w:val="00D31120"/>
    <w:rsid w:val="00D31262"/>
    <w:rsid w:val="00D312C7"/>
    <w:rsid w:val="00D3184E"/>
    <w:rsid w:val="00D31B9C"/>
    <w:rsid w:val="00D31C6A"/>
    <w:rsid w:val="00D322C9"/>
    <w:rsid w:val="00D32605"/>
    <w:rsid w:val="00D3273E"/>
    <w:rsid w:val="00D32A22"/>
    <w:rsid w:val="00D32AFF"/>
    <w:rsid w:val="00D32B0F"/>
    <w:rsid w:val="00D32C0C"/>
    <w:rsid w:val="00D32D2D"/>
    <w:rsid w:val="00D32D8E"/>
    <w:rsid w:val="00D32E64"/>
    <w:rsid w:val="00D32F6E"/>
    <w:rsid w:val="00D3356F"/>
    <w:rsid w:val="00D336D5"/>
    <w:rsid w:val="00D337A8"/>
    <w:rsid w:val="00D33888"/>
    <w:rsid w:val="00D3393D"/>
    <w:rsid w:val="00D33D27"/>
    <w:rsid w:val="00D340DE"/>
    <w:rsid w:val="00D346CA"/>
    <w:rsid w:val="00D34826"/>
    <w:rsid w:val="00D34904"/>
    <w:rsid w:val="00D34A9A"/>
    <w:rsid w:val="00D34B39"/>
    <w:rsid w:val="00D34D85"/>
    <w:rsid w:val="00D34E5E"/>
    <w:rsid w:val="00D34EA0"/>
    <w:rsid w:val="00D35120"/>
    <w:rsid w:val="00D351FA"/>
    <w:rsid w:val="00D35239"/>
    <w:rsid w:val="00D35297"/>
    <w:rsid w:val="00D35327"/>
    <w:rsid w:val="00D354A5"/>
    <w:rsid w:val="00D355CC"/>
    <w:rsid w:val="00D355F9"/>
    <w:rsid w:val="00D356DB"/>
    <w:rsid w:val="00D3579F"/>
    <w:rsid w:val="00D35828"/>
    <w:rsid w:val="00D359C6"/>
    <w:rsid w:val="00D359D6"/>
    <w:rsid w:val="00D36030"/>
    <w:rsid w:val="00D36116"/>
    <w:rsid w:val="00D361B7"/>
    <w:rsid w:val="00D362F6"/>
    <w:rsid w:val="00D3635D"/>
    <w:rsid w:val="00D363D3"/>
    <w:rsid w:val="00D366FC"/>
    <w:rsid w:val="00D368A6"/>
    <w:rsid w:val="00D368E0"/>
    <w:rsid w:val="00D36B1A"/>
    <w:rsid w:val="00D36CE9"/>
    <w:rsid w:val="00D3726F"/>
    <w:rsid w:val="00D372AB"/>
    <w:rsid w:val="00D37923"/>
    <w:rsid w:val="00D3795D"/>
    <w:rsid w:val="00D37A3C"/>
    <w:rsid w:val="00D37A55"/>
    <w:rsid w:val="00D37A62"/>
    <w:rsid w:val="00D37BDB"/>
    <w:rsid w:val="00D37F72"/>
    <w:rsid w:val="00D400A4"/>
    <w:rsid w:val="00D4053E"/>
    <w:rsid w:val="00D40B0B"/>
    <w:rsid w:val="00D40C05"/>
    <w:rsid w:val="00D40C6C"/>
    <w:rsid w:val="00D40C70"/>
    <w:rsid w:val="00D41263"/>
    <w:rsid w:val="00D41561"/>
    <w:rsid w:val="00D417DC"/>
    <w:rsid w:val="00D41B29"/>
    <w:rsid w:val="00D41BC0"/>
    <w:rsid w:val="00D41D14"/>
    <w:rsid w:val="00D41D95"/>
    <w:rsid w:val="00D41ED6"/>
    <w:rsid w:val="00D41FE8"/>
    <w:rsid w:val="00D4205B"/>
    <w:rsid w:val="00D42071"/>
    <w:rsid w:val="00D420DC"/>
    <w:rsid w:val="00D42106"/>
    <w:rsid w:val="00D422CD"/>
    <w:rsid w:val="00D42A07"/>
    <w:rsid w:val="00D42A30"/>
    <w:rsid w:val="00D42FCE"/>
    <w:rsid w:val="00D431B2"/>
    <w:rsid w:val="00D43346"/>
    <w:rsid w:val="00D4379A"/>
    <w:rsid w:val="00D437AD"/>
    <w:rsid w:val="00D439EE"/>
    <w:rsid w:val="00D43A09"/>
    <w:rsid w:val="00D43CF2"/>
    <w:rsid w:val="00D43F11"/>
    <w:rsid w:val="00D43F29"/>
    <w:rsid w:val="00D440AE"/>
    <w:rsid w:val="00D4433D"/>
    <w:rsid w:val="00D44ABE"/>
    <w:rsid w:val="00D44C96"/>
    <w:rsid w:val="00D450EB"/>
    <w:rsid w:val="00D4530E"/>
    <w:rsid w:val="00D458AB"/>
    <w:rsid w:val="00D45A5C"/>
    <w:rsid w:val="00D45AD8"/>
    <w:rsid w:val="00D45ADD"/>
    <w:rsid w:val="00D45C27"/>
    <w:rsid w:val="00D45C8E"/>
    <w:rsid w:val="00D45FBA"/>
    <w:rsid w:val="00D46066"/>
    <w:rsid w:val="00D461BF"/>
    <w:rsid w:val="00D46423"/>
    <w:rsid w:val="00D464C7"/>
    <w:rsid w:val="00D464FB"/>
    <w:rsid w:val="00D466D5"/>
    <w:rsid w:val="00D46940"/>
    <w:rsid w:val="00D469AA"/>
    <w:rsid w:val="00D46ACA"/>
    <w:rsid w:val="00D46D35"/>
    <w:rsid w:val="00D4702B"/>
    <w:rsid w:val="00D470D1"/>
    <w:rsid w:val="00D47240"/>
    <w:rsid w:val="00D4736D"/>
    <w:rsid w:val="00D4737B"/>
    <w:rsid w:val="00D47654"/>
    <w:rsid w:val="00D47905"/>
    <w:rsid w:val="00D479AC"/>
    <w:rsid w:val="00D47D36"/>
    <w:rsid w:val="00D47DD7"/>
    <w:rsid w:val="00D47EDC"/>
    <w:rsid w:val="00D47FD0"/>
    <w:rsid w:val="00D5054A"/>
    <w:rsid w:val="00D505B5"/>
    <w:rsid w:val="00D50739"/>
    <w:rsid w:val="00D50809"/>
    <w:rsid w:val="00D50CBF"/>
    <w:rsid w:val="00D50D85"/>
    <w:rsid w:val="00D50F63"/>
    <w:rsid w:val="00D50F7F"/>
    <w:rsid w:val="00D50FF9"/>
    <w:rsid w:val="00D51384"/>
    <w:rsid w:val="00D51521"/>
    <w:rsid w:val="00D516DF"/>
    <w:rsid w:val="00D51850"/>
    <w:rsid w:val="00D5197F"/>
    <w:rsid w:val="00D51B6C"/>
    <w:rsid w:val="00D51C4F"/>
    <w:rsid w:val="00D51F14"/>
    <w:rsid w:val="00D51F8B"/>
    <w:rsid w:val="00D527F3"/>
    <w:rsid w:val="00D52BA8"/>
    <w:rsid w:val="00D52C16"/>
    <w:rsid w:val="00D52DB6"/>
    <w:rsid w:val="00D53348"/>
    <w:rsid w:val="00D5343F"/>
    <w:rsid w:val="00D53704"/>
    <w:rsid w:val="00D5370E"/>
    <w:rsid w:val="00D53D3C"/>
    <w:rsid w:val="00D542CC"/>
    <w:rsid w:val="00D544B6"/>
    <w:rsid w:val="00D546E5"/>
    <w:rsid w:val="00D547DB"/>
    <w:rsid w:val="00D547FB"/>
    <w:rsid w:val="00D548BF"/>
    <w:rsid w:val="00D54AED"/>
    <w:rsid w:val="00D54C15"/>
    <w:rsid w:val="00D54C9D"/>
    <w:rsid w:val="00D54DD7"/>
    <w:rsid w:val="00D54F19"/>
    <w:rsid w:val="00D54F9C"/>
    <w:rsid w:val="00D5505A"/>
    <w:rsid w:val="00D55220"/>
    <w:rsid w:val="00D554B5"/>
    <w:rsid w:val="00D555C8"/>
    <w:rsid w:val="00D55600"/>
    <w:rsid w:val="00D55656"/>
    <w:rsid w:val="00D55712"/>
    <w:rsid w:val="00D557FB"/>
    <w:rsid w:val="00D55BAF"/>
    <w:rsid w:val="00D55D47"/>
    <w:rsid w:val="00D567FF"/>
    <w:rsid w:val="00D569A3"/>
    <w:rsid w:val="00D56CE9"/>
    <w:rsid w:val="00D56CEC"/>
    <w:rsid w:val="00D56D4F"/>
    <w:rsid w:val="00D56E90"/>
    <w:rsid w:val="00D56F28"/>
    <w:rsid w:val="00D56F32"/>
    <w:rsid w:val="00D57262"/>
    <w:rsid w:val="00D573A3"/>
    <w:rsid w:val="00D57863"/>
    <w:rsid w:val="00D57B2B"/>
    <w:rsid w:val="00D57C19"/>
    <w:rsid w:val="00D57E9D"/>
    <w:rsid w:val="00D57F0C"/>
    <w:rsid w:val="00D6008D"/>
    <w:rsid w:val="00D60129"/>
    <w:rsid w:val="00D602FB"/>
    <w:rsid w:val="00D6034A"/>
    <w:rsid w:val="00D60686"/>
    <w:rsid w:val="00D6074B"/>
    <w:rsid w:val="00D6080A"/>
    <w:rsid w:val="00D60821"/>
    <w:rsid w:val="00D60B46"/>
    <w:rsid w:val="00D60CF3"/>
    <w:rsid w:val="00D60DEF"/>
    <w:rsid w:val="00D6111D"/>
    <w:rsid w:val="00D61779"/>
    <w:rsid w:val="00D61C11"/>
    <w:rsid w:val="00D61ED0"/>
    <w:rsid w:val="00D61F62"/>
    <w:rsid w:val="00D61F93"/>
    <w:rsid w:val="00D623F8"/>
    <w:rsid w:val="00D62511"/>
    <w:rsid w:val="00D62607"/>
    <w:rsid w:val="00D6264A"/>
    <w:rsid w:val="00D62790"/>
    <w:rsid w:val="00D627F8"/>
    <w:rsid w:val="00D629AB"/>
    <w:rsid w:val="00D62A2C"/>
    <w:rsid w:val="00D62B66"/>
    <w:rsid w:val="00D62EBD"/>
    <w:rsid w:val="00D62FC4"/>
    <w:rsid w:val="00D632F5"/>
    <w:rsid w:val="00D6344B"/>
    <w:rsid w:val="00D6355B"/>
    <w:rsid w:val="00D63564"/>
    <w:rsid w:val="00D6375C"/>
    <w:rsid w:val="00D63948"/>
    <w:rsid w:val="00D63A6E"/>
    <w:rsid w:val="00D63BBF"/>
    <w:rsid w:val="00D63CBC"/>
    <w:rsid w:val="00D63E87"/>
    <w:rsid w:val="00D642FB"/>
    <w:rsid w:val="00D6445E"/>
    <w:rsid w:val="00D645EA"/>
    <w:rsid w:val="00D64679"/>
    <w:rsid w:val="00D646FE"/>
    <w:rsid w:val="00D64717"/>
    <w:rsid w:val="00D64772"/>
    <w:rsid w:val="00D64849"/>
    <w:rsid w:val="00D64C11"/>
    <w:rsid w:val="00D64C89"/>
    <w:rsid w:val="00D64CCC"/>
    <w:rsid w:val="00D64E67"/>
    <w:rsid w:val="00D6505C"/>
    <w:rsid w:val="00D655CE"/>
    <w:rsid w:val="00D65678"/>
    <w:rsid w:val="00D65684"/>
    <w:rsid w:val="00D656EA"/>
    <w:rsid w:val="00D65750"/>
    <w:rsid w:val="00D65A24"/>
    <w:rsid w:val="00D65E26"/>
    <w:rsid w:val="00D65E29"/>
    <w:rsid w:val="00D65F02"/>
    <w:rsid w:val="00D65F5F"/>
    <w:rsid w:val="00D65FEA"/>
    <w:rsid w:val="00D662B8"/>
    <w:rsid w:val="00D66433"/>
    <w:rsid w:val="00D664BA"/>
    <w:rsid w:val="00D66A9A"/>
    <w:rsid w:val="00D66C89"/>
    <w:rsid w:val="00D6751C"/>
    <w:rsid w:val="00D6782C"/>
    <w:rsid w:val="00D67882"/>
    <w:rsid w:val="00D678BB"/>
    <w:rsid w:val="00D6792F"/>
    <w:rsid w:val="00D67A0E"/>
    <w:rsid w:val="00D67ADF"/>
    <w:rsid w:val="00D67D70"/>
    <w:rsid w:val="00D7019F"/>
    <w:rsid w:val="00D704F3"/>
    <w:rsid w:val="00D70555"/>
    <w:rsid w:val="00D7086E"/>
    <w:rsid w:val="00D70C9C"/>
    <w:rsid w:val="00D70F13"/>
    <w:rsid w:val="00D70F9B"/>
    <w:rsid w:val="00D71221"/>
    <w:rsid w:val="00D71602"/>
    <w:rsid w:val="00D717EA"/>
    <w:rsid w:val="00D717F2"/>
    <w:rsid w:val="00D71B2D"/>
    <w:rsid w:val="00D71BED"/>
    <w:rsid w:val="00D71BFF"/>
    <w:rsid w:val="00D71DFE"/>
    <w:rsid w:val="00D720BD"/>
    <w:rsid w:val="00D72255"/>
    <w:rsid w:val="00D7241F"/>
    <w:rsid w:val="00D72547"/>
    <w:rsid w:val="00D72B7F"/>
    <w:rsid w:val="00D72D70"/>
    <w:rsid w:val="00D72F4A"/>
    <w:rsid w:val="00D730D8"/>
    <w:rsid w:val="00D73101"/>
    <w:rsid w:val="00D731DC"/>
    <w:rsid w:val="00D734B5"/>
    <w:rsid w:val="00D734BC"/>
    <w:rsid w:val="00D7350E"/>
    <w:rsid w:val="00D737FF"/>
    <w:rsid w:val="00D73B1B"/>
    <w:rsid w:val="00D73BFB"/>
    <w:rsid w:val="00D73D38"/>
    <w:rsid w:val="00D7413A"/>
    <w:rsid w:val="00D74375"/>
    <w:rsid w:val="00D744E6"/>
    <w:rsid w:val="00D7465B"/>
    <w:rsid w:val="00D74875"/>
    <w:rsid w:val="00D74BAA"/>
    <w:rsid w:val="00D74F8A"/>
    <w:rsid w:val="00D754C1"/>
    <w:rsid w:val="00D75798"/>
    <w:rsid w:val="00D75895"/>
    <w:rsid w:val="00D75AF7"/>
    <w:rsid w:val="00D75B2F"/>
    <w:rsid w:val="00D75C72"/>
    <w:rsid w:val="00D75F19"/>
    <w:rsid w:val="00D75FE4"/>
    <w:rsid w:val="00D76008"/>
    <w:rsid w:val="00D7614A"/>
    <w:rsid w:val="00D763A2"/>
    <w:rsid w:val="00D765E4"/>
    <w:rsid w:val="00D76809"/>
    <w:rsid w:val="00D76AAB"/>
    <w:rsid w:val="00D76B44"/>
    <w:rsid w:val="00D76C24"/>
    <w:rsid w:val="00D77136"/>
    <w:rsid w:val="00D7730F"/>
    <w:rsid w:val="00D779C5"/>
    <w:rsid w:val="00D77BEA"/>
    <w:rsid w:val="00D77E0C"/>
    <w:rsid w:val="00D77E41"/>
    <w:rsid w:val="00D77F4A"/>
    <w:rsid w:val="00D800D9"/>
    <w:rsid w:val="00D8021D"/>
    <w:rsid w:val="00D804CF"/>
    <w:rsid w:val="00D80550"/>
    <w:rsid w:val="00D80586"/>
    <w:rsid w:val="00D8064D"/>
    <w:rsid w:val="00D806C7"/>
    <w:rsid w:val="00D80A06"/>
    <w:rsid w:val="00D80A47"/>
    <w:rsid w:val="00D80B40"/>
    <w:rsid w:val="00D80C97"/>
    <w:rsid w:val="00D80F80"/>
    <w:rsid w:val="00D81050"/>
    <w:rsid w:val="00D811F7"/>
    <w:rsid w:val="00D81242"/>
    <w:rsid w:val="00D812D6"/>
    <w:rsid w:val="00D81553"/>
    <w:rsid w:val="00D81586"/>
    <w:rsid w:val="00D816DA"/>
    <w:rsid w:val="00D819DB"/>
    <w:rsid w:val="00D81AB3"/>
    <w:rsid w:val="00D81C6D"/>
    <w:rsid w:val="00D81E3A"/>
    <w:rsid w:val="00D81E4E"/>
    <w:rsid w:val="00D81EFD"/>
    <w:rsid w:val="00D82126"/>
    <w:rsid w:val="00D82482"/>
    <w:rsid w:val="00D826DF"/>
    <w:rsid w:val="00D828C4"/>
    <w:rsid w:val="00D829E8"/>
    <w:rsid w:val="00D83011"/>
    <w:rsid w:val="00D8342F"/>
    <w:rsid w:val="00D839B6"/>
    <w:rsid w:val="00D83D4F"/>
    <w:rsid w:val="00D83ECD"/>
    <w:rsid w:val="00D84079"/>
    <w:rsid w:val="00D8441B"/>
    <w:rsid w:val="00D849B2"/>
    <w:rsid w:val="00D84BF9"/>
    <w:rsid w:val="00D84D11"/>
    <w:rsid w:val="00D84FB3"/>
    <w:rsid w:val="00D8506B"/>
    <w:rsid w:val="00D850F0"/>
    <w:rsid w:val="00D85168"/>
    <w:rsid w:val="00D851F8"/>
    <w:rsid w:val="00D8547A"/>
    <w:rsid w:val="00D85B2A"/>
    <w:rsid w:val="00D85BC3"/>
    <w:rsid w:val="00D85E9B"/>
    <w:rsid w:val="00D85EE8"/>
    <w:rsid w:val="00D86036"/>
    <w:rsid w:val="00D860D0"/>
    <w:rsid w:val="00D861BE"/>
    <w:rsid w:val="00D8623A"/>
    <w:rsid w:val="00D86505"/>
    <w:rsid w:val="00D86A49"/>
    <w:rsid w:val="00D86D9D"/>
    <w:rsid w:val="00D86DE3"/>
    <w:rsid w:val="00D8743D"/>
    <w:rsid w:val="00D877EE"/>
    <w:rsid w:val="00D87BE4"/>
    <w:rsid w:val="00D87EDB"/>
    <w:rsid w:val="00D901E6"/>
    <w:rsid w:val="00D906A6"/>
    <w:rsid w:val="00D90914"/>
    <w:rsid w:val="00D90DB0"/>
    <w:rsid w:val="00D90E60"/>
    <w:rsid w:val="00D90FE5"/>
    <w:rsid w:val="00D91002"/>
    <w:rsid w:val="00D91184"/>
    <w:rsid w:val="00D91258"/>
    <w:rsid w:val="00D9142C"/>
    <w:rsid w:val="00D91494"/>
    <w:rsid w:val="00D91766"/>
    <w:rsid w:val="00D917CC"/>
    <w:rsid w:val="00D91A71"/>
    <w:rsid w:val="00D91FA2"/>
    <w:rsid w:val="00D920D3"/>
    <w:rsid w:val="00D92261"/>
    <w:rsid w:val="00D923DD"/>
    <w:rsid w:val="00D924D4"/>
    <w:rsid w:val="00D9295C"/>
    <w:rsid w:val="00D929F3"/>
    <w:rsid w:val="00D929FA"/>
    <w:rsid w:val="00D92BB6"/>
    <w:rsid w:val="00D92CCD"/>
    <w:rsid w:val="00D92E1D"/>
    <w:rsid w:val="00D92EE2"/>
    <w:rsid w:val="00D93051"/>
    <w:rsid w:val="00D931DB"/>
    <w:rsid w:val="00D93A0B"/>
    <w:rsid w:val="00D940AF"/>
    <w:rsid w:val="00D9417C"/>
    <w:rsid w:val="00D941C1"/>
    <w:rsid w:val="00D94211"/>
    <w:rsid w:val="00D94390"/>
    <w:rsid w:val="00D943EA"/>
    <w:rsid w:val="00D945C6"/>
    <w:rsid w:val="00D94B2B"/>
    <w:rsid w:val="00D94D48"/>
    <w:rsid w:val="00D94F32"/>
    <w:rsid w:val="00D953C7"/>
    <w:rsid w:val="00D9580B"/>
    <w:rsid w:val="00D95888"/>
    <w:rsid w:val="00D95A8B"/>
    <w:rsid w:val="00D95CCE"/>
    <w:rsid w:val="00D95EA4"/>
    <w:rsid w:val="00D962F6"/>
    <w:rsid w:val="00D96703"/>
    <w:rsid w:val="00D96721"/>
    <w:rsid w:val="00D9694A"/>
    <w:rsid w:val="00D96A56"/>
    <w:rsid w:val="00D96A7E"/>
    <w:rsid w:val="00D96B6B"/>
    <w:rsid w:val="00D96C3E"/>
    <w:rsid w:val="00D96C42"/>
    <w:rsid w:val="00D97311"/>
    <w:rsid w:val="00D974F6"/>
    <w:rsid w:val="00D975A0"/>
    <w:rsid w:val="00D97AD6"/>
    <w:rsid w:val="00D97EE1"/>
    <w:rsid w:val="00D97F37"/>
    <w:rsid w:val="00D97F97"/>
    <w:rsid w:val="00DA006F"/>
    <w:rsid w:val="00DA0260"/>
    <w:rsid w:val="00DA08D5"/>
    <w:rsid w:val="00DA0949"/>
    <w:rsid w:val="00DA0F13"/>
    <w:rsid w:val="00DA14A6"/>
    <w:rsid w:val="00DA1751"/>
    <w:rsid w:val="00DA1B78"/>
    <w:rsid w:val="00DA1F5E"/>
    <w:rsid w:val="00DA200C"/>
    <w:rsid w:val="00DA2187"/>
    <w:rsid w:val="00DA218C"/>
    <w:rsid w:val="00DA223A"/>
    <w:rsid w:val="00DA22CA"/>
    <w:rsid w:val="00DA2372"/>
    <w:rsid w:val="00DA24E0"/>
    <w:rsid w:val="00DA25C2"/>
    <w:rsid w:val="00DA266E"/>
    <w:rsid w:val="00DA2807"/>
    <w:rsid w:val="00DA2900"/>
    <w:rsid w:val="00DA29FB"/>
    <w:rsid w:val="00DA2BC3"/>
    <w:rsid w:val="00DA2C3F"/>
    <w:rsid w:val="00DA2C76"/>
    <w:rsid w:val="00DA33DA"/>
    <w:rsid w:val="00DA33E4"/>
    <w:rsid w:val="00DA35B5"/>
    <w:rsid w:val="00DA3632"/>
    <w:rsid w:val="00DA370F"/>
    <w:rsid w:val="00DA3792"/>
    <w:rsid w:val="00DA3872"/>
    <w:rsid w:val="00DA38EA"/>
    <w:rsid w:val="00DA3A1F"/>
    <w:rsid w:val="00DA3AB3"/>
    <w:rsid w:val="00DA3B5B"/>
    <w:rsid w:val="00DA3B6E"/>
    <w:rsid w:val="00DA3C42"/>
    <w:rsid w:val="00DA3CF1"/>
    <w:rsid w:val="00DA3D6E"/>
    <w:rsid w:val="00DA46B4"/>
    <w:rsid w:val="00DA46CB"/>
    <w:rsid w:val="00DA47E1"/>
    <w:rsid w:val="00DA481C"/>
    <w:rsid w:val="00DA4E69"/>
    <w:rsid w:val="00DA4E81"/>
    <w:rsid w:val="00DA4F8F"/>
    <w:rsid w:val="00DA4F9A"/>
    <w:rsid w:val="00DA5011"/>
    <w:rsid w:val="00DA50B2"/>
    <w:rsid w:val="00DA50B8"/>
    <w:rsid w:val="00DA50DA"/>
    <w:rsid w:val="00DA5534"/>
    <w:rsid w:val="00DA5559"/>
    <w:rsid w:val="00DA57CF"/>
    <w:rsid w:val="00DA58E9"/>
    <w:rsid w:val="00DA594E"/>
    <w:rsid w:val="00DA5E90"/>
    <w:rsid w:val="00DA6150"/>
    <w:rsid w:val="00DA62A1"/>
    <w:rsid w:val="00DA6693"/>
    <w:rsid w:val="00DA6740"/>
    <w:rsid w:val="00DA68EE"/>
    <w:rsid w:val="00DA6AF7"/>
    <w:rsid w:val="00DA6D83"/>
    <w:rsid w:val="00DA7030"/>
    <w:rsid w:val="00DA7167"/>
    <w:rsid w:val="00DA7539"/>
    <w:rsid w:val="00DA7C29"/>
    <w:rsid w:val="00DA7D63"/>
    <w:rsid w:val="00DA7E89"/>
    <w:rsid w:val="00DB00A0"/>
    <w:rsid w:val="00DB01C4"/>
    <w:rsid w:val="00DB0210"/>
    <w:rsid w:val="00DB02AA"/>
    <w:rsid w:val="00DB0355"/>
    <w:rsid w:val="00DB062B"/>
    <w:rsid w:val="00DB0718"/>
    <w:rsid w:val="00DB081A"/>
    <w:rsid w:val="00DB0912"/>
    <w:rsid w:val="00DB0BF2"/>
    <w:rsid w:val="00DB0E76"/>
    <w:rsid w:val="00DB0E96"/>
    <w:rsid w:val="00DB0EA5"/>
    <w:rsid w:val="00DB12D9"/>
    <w:rsid w:val="00DB1498"/>
    <w:rsid w:val="00DB14EB"/>
    <w:rsid w:val="00DB16EC"/>
    <w:rsid w:val="00DB1887"/>
    <w:rsid w:val="00DB1AD4"/>
    <w:rsid w:val="00DB1D07"/>
    <w:rsid w:val="00DB1DB1"/>
    <w:rsid w:val="00DB238E"/>
    <w:rsid w:val="00DB284F"/>
    <w:rsid w:val="00DB2AF2"/>
    <w:rsid w:val="00DB2B81"/>
    <w:rsid w:val="00DB2F22"/>
    <w:rsid w:val="00DB2FFA"/>
    <w:rsid w:val="00DB34BD"/>
    <w:rsid w:val="00DB36E1"/>
    <w:rsid w:val="00DB36E9"/>
    <w:rsid w:val="00DB3A01"/>
    <w:rsid w:val="00DB3A89"/>
    <w:rsid w:val="00DB3FEA"/>
    <w:rsid w:val="00DB407F"/>
    <w:rsid w:val="00DB4559"/>
    <w:rsid w:val="00DB4CA2"/>
    <w:rsid w:val="00DB4E5D"/>
    <w:rsid w:val="00DB4F7D"/>
    <w:rsid w:val="00DB4FF8"/>
    <w:rsid w:val="00DB54A3"/>
    <w:rsid w:val="00DB553D"/>
    <w:rsid w:val="00DB57B0"/>
    <w:rsid w:val="00DB5B77"/>
    <w:rsid w:val="00DB5DF7"/>
    <w:rsid w:val="00DB60E8"/>
    <w:rsid w:val="00DB631E"/>
    <w:rsid w:val="00DB64A0"/>
    <w:rsid w:val="00DB65EB"/>
    <w:rsid w:val="00DB6740"/>
    <w:rsid w:val="00DB6A07"/>
    <w:rsid w:val="00DB6C04"/>
    <w:rsid w:val="00DB6C42"/>
    <w:rsid w:val="00DB6E82"/>
    <w:rsid w:val="00DB73DA"/>
    <w:rsid w:val="00DB756C"/>
    <w:rsid w:val="00DB75BD"/>
    <w:rsid w:val="00DB7786"/>
    <w:rsid w:val="00DB7814"/>
    <w:rsid w:val="00DB7D6A"/>
    <w:rsid w:val="00DB7D8E"/>
    <w:rsid w:val="00DC01CB"/>
    <w:rsid w:val="00DC020B"/>
    <w:rsid w:val="00DC0217"/>
    <w:rsid w:val="00DC03B8"/>
    <w:rsid w:val="00DC0427"/>
    <w:rsid w:val="00DC0719"/>
    <w:rsid w:val="00DC08CA"/>
    <w:rsid w:val="00DC08F6"/>
    <w:rsid w:val="00DC0E0A"/>
    <w:rsid w:val="00DC1179"/>
    <w:rsid w:val="00DC123F"/>
    <w:rsid w:val="00DC1841"/>
    <w:rsid w:val="00DC1CFB"/>
    <w:rsid w:val="00DC1E08"/>
    <w:rsid w:val="00DC1F70"/>
    <w:rsid w:val="00DC213D"/>
    <w:rsid w:val="00DC24AB"/>
    <w:rsid w:val="00DC2877"/>
    <w:rsid w:val="00DC2A57"/>
    <w:rsid w:val="00DC2AE3"/>
    <w:rsid w:val="00DC2C7E"/>
    <w:rsid w:val="00DC2E8A"/>
    <w:rsid w:val="00DC2EFD"/>
    <w:rsid w:val="00DC2FCA"/>
    <w:rsid w:val="00DC302B"/>
    <w:rsid w:val="00DC3152"/>
    <w:rsid w:val="00DC357B"/>
    <w:rsid w:val="00DC37A5"/>
    <w:rsid w:val="00DC3A2D"/>
    <w:rsid w:val="00DC3F63"/>
    <w:rsid w:val="00DC3F9D"/>
    <w:rsid w:val="00DC4160"/>
    <w:rsid w:val="00DC4176"/>
    <w:rsid w:val="00DC419D"/>
    <w:rsid w:val="00DC42DC"/>
    <w:rsid w:val="00DC44B1"/>
    <w:rsid w:val="00DC47C3"/>
    <w:rsid w:val="00DC4888"/>
    <w:rsid w:val="00DC49BF"/>
    <w:rsid w:val="00DC53AA"/>
    <w:rsid w:val="00DC5933"/>
    <w:rsid w:val="00DC5CB6"/>
    <w:rsid w:val="00DC5E0E"/>
    <w:rsid w:val="00DC5F3D"/>
    <w:rsid w:val="00DC6124"/>
    <w:rsid w:val="00DC6508"/>
    <w:rsid w:val="00DC69D7"/>
    <w:rsid w:val="00DC6D6C"/>
    <w:rsid w:val="00DC6F2A"/>
    <w:rsid w:val="00DC6F58"/>
    <w:rsid w:val="00DC73A8"/>
    <w:rsid w:val="00DC73F2"/>
    <w:rsid w:val="00DC7437"/>
    <w:rsid w:val="00DC7617"/>
    <w:rsid w:val="00DC7645"/>
    <w:rsid w:val="00DC76CF"/>
    <w:rsid w:val="00DC7870"/>
    <w:rsid w:val="00DC7A36"/>
    <w:rsid w:val="00DC7A74"/>
    <w:rsid w:val="00DC7B5B"/>
    <w:rsid w:val="00DC7E8B"/>
    <w:rsid w:val="00DC7F32"/>
    <w:rsid w:val="00DD0071"/>
    <w:rsid w:val="00DD01AD"/>
    <w:rsid w:val="00DD01DB"/>
    <w:rsid w:val="00DD020D"/>
    <w:rsid w:val="00DD02A9"/>
    <w:rsid w:val="00DD043B"/>
    <w:rsid w:val="00DD0B22"/>
    <w:rsid w:val="00DD0C70"/>
    <w:rsid w:val="00DD0F37"/>
    <w:rsid w:val="00DD1014"/>
    <w:rsid w:val="00DD11A5"/>
    <w:rsid w:val="00DD13B7"/>
    <w:rsid w:val="00DD1669"/>
    <w:rsid w:val="00DD1745"/>
    <w:rsid w:val="00DD1A49"/>
    <w:rsid w:val="00DD1CF8"/>
    <w:rsid w:val="00DD1DD4"/>
    <w:rsid w:val="00DD2169"/>
    <w:rsid w:val="00DD2375"/>
    <w:rsid w:val="00DD2473"/>
    <w:rsid w:val="00DD250B"/>
    <w:rsid w:val="00DD2512"/>
    <w:rsid w:val="00DD257F"/>
    <w:rsid w:val="00DD281A"/>
    <w:rsid w:val="00DD28AA"/>
    <w:rsid w:val="00DD28AD"/>
    <w:rsid w:val="00DD2A54"/>
    <w:rsid w:val="00DD2B86"/>
    <w:rsid w:val="00DD2D21"/>
    <w:rsid w:val="00DD2FD1"/>
    <w:rsid w:val="00DD311A"/>
    <w:rsid w:val="00DD3156"/>
    <w:rsid w:val="00DD31FC"/>
    <w:rsid w:val="00DD3276"/>
    <w:rsid w:val="00DD3377"/>
    <w:rsid w:val="00DD3763"/>
    <w:rsid w:val="00DD3C41"/>
    <w:rsid w:val="00DD3DAC"/>
    <w:rsid w:val="00DD4158"/>
    <w:rsid w:val="00DD4912"/>
    <w:rsid w:val="00DD49C7"/>
    <w:rsid w:val="00DD4A40"/>
    <w:rsid w:val="00DD4AD6"/>
    <w:rsid w:val="00DD4CA1"/>
    <w:rsid w:val="00DD4CC4"/>
    <w:rsid w:val="00DD4D4B"/>
    <w:rsid w:val="00DD4EE1"/>
    <w:rsid w:val="00DD5236"/>
    <w:rsid w:val="00DD5491"/>
    <w:rsid w:val="00DD57D3"/>
    <w:rsid w:val="00DD582D"/>
    <w:rsid w:val="00DD586E"/>
    <w:rsid w:val="00DD5ABD"/>
    <w:rsid w:val="00DD5B89"/>
    <w:rsid w:val="00DD5D50"/>
    <w:rsid w:val="00DD5D99"/>
    <w:rsid w:val="00DD5F6F"/>
    <w:rsid w:val="00DD6181"/>
    <w:rsid w:val="00DD630E"/>
    <w:rsid w:val="00DD6336"/>
    <w:rsid w:val="00DD6426"/>
    <w:rsid w:val="00DD6581"/>
    <w:rsid w:val="00DD66E7"/>
    <w:rsid w:val="00DD66E8"/>
    <w:rsid w:val="00DD6964"/>
    <w:rsid w:val="00DD6D54"/>
    <w:rsid w:val="00DD6F5B"/>
    <w:rsid w:val="00DD7072"/>
    <w:rsid w:val="00DD7214"/>
    <w:rsid w:val="00DD72DF"/>
    <w:rsid w:val="00DD732D"/>
    <w:rsid w:val="00DD7342"/>
    <w:rsid w:val="00DD7998"/>
    <w:rsid w:val="00DD7BB2"/>
    <w:rsid w:val="00DD7F67"/>
    <w:rsid w:val="00DE0389"/>
    <w:rsid w:val="00DE0893"/>
    <w:rsid w:val="00DE08A8"/>
    <w:rsid w:val="00DE0AAE"/>
    <w:rsid w:val="00DE0B3A"/>
    <w:rsid w:val="00DE0D97"/>
    <w:rsid w:val="00DE0E0C"/>
    <w:rsid w:val="00DE0ECC"/>
    <w:rsid w:val="00DE0EDC"/>
    <w:rsid w:val="00DE1097"/>
    <w:rsid w:val="00DE10C3"/>
    <w:rsid w:val="00DE115C"/>
    <w:rsid w:val="00DE1698"/>
    <w:rsid w:val="00DE17E0"/>
    <w:rsid w:val="00DE1F11"/>
    <w:rsid w:val="00DE2017"/>
    <w:rsid w:val="00DE20B6"/>
    <w:rsid w:val="00DE21B1"/>
    <w:rsid w:val="00DE2680"/>
    <w:rsid w:val="00DE2932"/>
    <w:rsid w:val="00DE2A3F"/>
    <w:rsid w:val="00DE2AD8"/>
    <w:rsid w:val="00DE2B0E"/>
    <w:rsid w:val="00DE2F66"/>
    <w:rsid w:val="00DE35D9"/>
    <w:rsid w:val="00DE3798"/>
    <w:rsid w:val="00DE3CE9"/>
    <w:rsid w:val="00DE3E89"/>
    <w:rsid w:val="00DE3E9B"/>
    <w:rsid w:val="00DE4075"/>
    <w:rsid w:val="00DE4176"/>
    <w:rsid w:val="00DE4423"/>
    <w:rsid w:val="00DE4499"/>
    <w:rsid w:val="00DE46D4"/>
    <w:rsid w:val="00DE4821"/>
    <w:rsid w:val="00DE4A06"/>
    <w:rsid w:val="00DE4A33"/>
    <w:rsid w:val="00DE4A6D"/>
    <w:rsid w:val="00DE4B4F"/>
    <w:rsid w:val="00DE4D79"/>
    <w:rsid w:val="00DE4DB0"/>
    <w:rsid w:val="00DE4ECA"/>
    <w:rsid w:val="00DE51B0"/>
    <w:rsid w:val="00DE5609"/>
    <w:rsid w:val="00DE5779"/>
    <w:rsid w:val="00DE581F"/>
    <w:rsid w:val="00DE5C52"/>
    <w:rsid w:val="00DE612B"/>
    <w:rsid w:val="00DE6597"/>
    <w:rsid w:val="00DE660E"/>
    <w:rsid w:val="00DE6632"/>
    <w:rsid w:val="00DE6951"/>
    <w:rsid w:val="00DE6A79"/>
    <w:rsid w:val="00DE6C24"/>
    <w:rsid w:val="00DE6CF0"/>
    <w:rsid w:val="00DE6E39"/>
    <w:rsid w:val="00DE7088"/>
    <w:rsid w:val="00DE732C"/>
    <w:rsid w:val="00DE740E"/>
    <w:rsid w:val="00DE771A"/>
    <w:rsid w:val="00DE7896"/>
    <w:rsid w:val="00DE7A0F"/>
    <w:rsid w:val="00DE7B19"/>
    <w:rsid w:val="00DE7C86"/>
    <w:rsid w:val="00DE7ECE"/>
    <w:rsid w:val="00DE7F11"/>
    <w:rsid w:val="00DE7F87"/>
    <w:rsid w:val="00DE7F8A"/>
    <w:rsid w:val="00DF00FD"/>
    <w:rsid w:val="00DF0258"/>
    <w:rsid w:val="00DF04BA"/>
    <w:rsid w:val="00DF0676"/>
    <w:rsid w:val="00DF06D2"/>
    <w:rsid w:val="00DF06FC"/>
    <w:rsid w:val="00DF0BCB"/>
    <w:rsid w:val="00DF0DE0"/>
    <w:rsid w:val="00DF116C"/>
    <w:rsid w:val="00DF11E9"/>
    <w:rsid w:val="00DF1484"/>
    <w:rsid w:val="00DF14E2"/>
    <w:rsid w:val="00DF1524"/>
    <w:rsid w:val="00DF1699"/>
    <w:rsid w:val="00DF1A87"/>
    <w:rsid w:val="00DF1C5D"/>
    <w:rsid w:val="00DF1CCA"/>
    <w:rsid w:val="00DF1DEF"/>
    <w:rsid w:val="00DF1F04"/>
    <w:rsid w:val="00DF2244"/>
    <w:rsid w:val="00DF2480"/>
    <w:rsid w:val="00DF28C0"/>
    <w:rsid w:val="00DF28C1"/>
    <w:rsid w:val="00DF3016"/>
    <w:rsid w:val="00DF31A2"/>
    <w:rsid w:val="00DF31C8"/>
    <w:rsid w:val="00DF31C9"/>
    <w:rsid w:val="00DF3D54"/>
    <w:rsid w:val="00DF401B"/>
    <w:rsid w:val="00DF4306"/>
    <w:rsid w:val="00DF4674"/>
    <w:rsid w:val="00DF474F"/>
    <w:rsid w:val="00DF47DE"/>
    <w:rsid w:val="00DF480C"/>
    <w:rsid w:val="00DF4CAD"/>
    <w:rsid w:val="00DF4E3D"/>
    <w:rsid w:val="00DF5317"/>
    <w:rsid w:val="00DF53C6"/>
    <w:rsid w:val="00DF5547"/>
    <w:rsid w:val="00DF5676"/>
    <w:rsid w:val="00DF58AA"/>
    <w:rsid w:val="00DF58DC"/>
    <w:rsid w:val="00DF58EA"/>
    <w:rsid w:val="00DF5D92"/>
    <w:rsid w:val="00DF6016"/>
    <w:rsid w:val="00DF60D0"/>
    <w:rsid w:val="00DF66FD"/>
    <w:rsid w:val="00DF69A5"/>
    <w:rsid w:val="00DF6A8D"/>
    <w:rsid w:val="00DF739E"/>
    <w:rsid w:val="00DF7AFD"/>
    <w:rsid w:val="00DF7CC8"/>
    <w:rsid w:val="00DF7EFB"/>
    <w:rsid w:val="00DF7F9D"/>
    <w:rsid w:val="00E00058"/>
    <w:rsid w:val="00E000D5"/>
    <w:rsid w:val="00E00336"/>
    <w:rsid w:val="00E0049A"/>
    <w:rsid w:val="00E004B9"/>
    <w:rsid w:val="00E004E7"/>
    <w:rsid w:val="00E0060F"/>
    <w:rsid w:val="00E0065E"/>
    <w:rsid w:val="00E00765"/>
    <w:rsid w:val="00E007CC"/>
    <w:rsid w:val="00E00B1B"/>
    <w:rsid w:val="00E00BC0"/>
    <w:rsid w:val="00E00C3B"/>
    <w:rsid w:val="00E00DF6"/>
    <w:rsid w:val="00E00E04"/>
    <w:rsid w:val="00E00F42"/>
    <w:rsid w:val="00E01030"/>
    <w:rsid w:val="00E01189"/>
    <w:rsid w:val="00E012B6"/>
    <w:rsid w:val="00E012C7"/>
    <w:rsid w:val="00E01856"/>
    <w:rsid w:val="00E018D5"/>
    <w:rsid w:val="00E019D4"/>
    <w:rsid w:val="00E01A99"/>
    <w:rsid w:val="00E01B73"/>
    <w:rsid w:val="00E01BD7"/>
    <w:rsid w:val="00E01CF8"/>
    <w:rsid w:val="00E01D16"/>
    <w:rsid w:val="00E01ED6"/>
    <w:rsid w:val="00E01EE5"/>
    <w:rsid w:val="00E020D0"/>
    <w:rsid w:val="00E02401"/>
    <w:rsid w:val="00E0255E"/>
    <w:rsid w:val="00E02850"/>
    <w:rsid w:val="00E02A5F"/>
    <w:rsid w:val="00E02CD7"/>
    <w:rsid w:val="00E03233"/>
    <w:rsid w:val="00E03690"/>
    <w:rsid w:val="00E03909"/>
    <w:rsid w:val="00E03A73"/>
    <w:rsid w:val="00E03C05"/>
    <w:rsid w:val="00E03E34"/>
    <w:rsid w:val="00E03F7A"/>
    <w:rsid w:val="00E03F9D"/>
    <w:rsid w:val="00E04260"/>
    <w:rsid w:val="00E044E6"/>
    <w:rsid w:val="00E0452B"/>
    <w:rsid w:val="00E0471C"/>
    <w:rsid w:val="00E04787"/>
    <w:rsid w:val="00E04A3F"/>
    <w:rsid w:val="00E04AE7"/>
    <w:rsid w:val="00E04EB9"/>
    <w:rsid w:val="00E04EDC"/>
    <w:rsid w:val="00E05047"/>
    <w:rsid w:val="00E0515F"/>
    <w:rsid w:val="00E052DE"/>
    <w:rsid w:val="00E05577"/>
    <w:rsid w:val="00E055A6"/>
    <w:rsid w:val="00E059AE"/>
    <w:rsid w:val="00E05ACA"/>
    <w:rsid w:val="00E05B3E"/>
    <w:rsid w:val="00E05BFC"/>
    <w:rsid w:val="00E05D38"/>
    <w:rsid w:val="00E05DC0"/>
    <w:rsid w:val="00E05F46"/>
    <w:rsid w:val="00E05F63"/>
    <w:rsid w:val="00E0606A"/>
    <w:rsid w:val="00E06087"/>
    <w:rsid w:val="00E0617A"/>
    <w:rsid w:val="00E06193"/>
    <w:rsid w:val="00E062CE"/>
    <w:rsid w:val="00E06326"/>
    <w:rsid w:val="00E064B6"/>
    <w:rsid w:val="00E06517"/>
    <w:rsid w:val="00E067E9"/>
    <w:rsid w:val="00E067FF"/>
    <w:rsid w:val="00E0687A"/>
    <w:rsid w:val="00E068DA"/>
    <w:rsid w:val="00E06D12"/>
    <w:rsid w:val="00E0708A"/>
    <w:rsid w:val="00E072D5"/>
    <w:rsid w:val="00E07466"/>
    <w:rsid w:val="00E0759A"/>
    <w:rsid w:val="00E0767E"/>
    <w:rsid w:val="00E07694"/>
    <w:rsid w:val="00E0788F"/>
    <w:rsid w:val="00E07B8C"/>
    <w:rsid w:val="00E07CAA"/>
    <w:rsid w:val="00E07CD0"/>
    <w:rsid w:val="00E07D1D"/>
    <w:rsid w:val="00E07E28"/>
    <w:rsid w:val="00E102FC"/>
    <w:rsid w:val="00E10357"/>
    <w:rsid w:val="00E103BE"/>
    <w:rsid w:val="00E107AA"/>
    <w:rsid w:val="00E10C4C"/>
    <w:rsid w:val="00E10D2F"/>
    <w:rsid w:val="00E10EEB"/>
    <w:rsid w:val="00E10FA0"/>
    <w:rsid w:val="00E1146B"/>
    <w:rsid w:val="00E11524"/>
    <w:rsid w:val="00E117EE"/>
    <w:rsid w:val="00E117F3"/>
    <w:rsid w:val="00E1185F"/>
    <w:rsid w:val="00E119D5"/>
    <w:rsid w:val="00E11A6C"/>
    <w:rsid w:val="00E11A94"/>
    <w:rsid w:val="00E11DF9"/>
    <w:rsid w:val="00E11DFE"/>
    <w:rsid w:val="00E11EDD"/>
    <w:rsid w:val="00E12017"/>
    <w:rsid w:val="00E12095"/>
    <w:rsid w:val="00E121BA"/>
    <w:rsid w:val="00E124F0"/>
    <w:rsid w:val="00E12766"/>
    <w:rsid w:val="00E12773"/>
    <w:rsid w:val="00E1287A"/>
    <w:rsid w:val="00E128AF"/>
    <w:rsid w:val="00E12D7B"/>
    <w:rsid w:val="00E12D90"/>
    <w:rsid w:val="00E12F09"/>
    <w:rsid w:val="00E13342"/>
    <w:rsid w:val="00E13573"/>
    <w:rsid w:val="00E13D46"/>
    <w:rsid w:val="00E13F57"/>
    <w:rsid w:val="00E14079"/>
    <w:rsid w:val="00E14166"/>
    <w:rsid w:val="00E14367"/>
    <w:rsid w:val="00E145BC"/>
    <w:rsid w:val="00E146D5"/>
    <w:rsid w:val="00E146E6"/>
    <w:rsid w:val="00E14937"/>
    <w:rsid w:val="00E14A9A"/>
    <w:rsid w:val="00E14E28"/>
    <w:rsid w:val="00E14E5E"/>
    <w:rsid w:val="00E14F2A"/>
    <w:rsid w:val="00E14F70"/>
    <w:rsid w:val="00E15555"/>
    <w:rsid w:val="00E15852"/>
    <w:rsid w:val="00E1596B"/>
    <w:rsid w:val="00E15B3A"/>
    <w:rsid w:val="00E15BC4"/>
    <w:rsid w:val="00E15D29"/>
    <w:rsid w:val="00E15D6C"/>
    <w:rsid w:val="00E15EE1"/>
    <w:rsid w:val="00E165F4"/>
    <w:rsid w:val="00E16733"/>
    <w:rsid w:val="00E167CD"/>
    <w:rsid w:val="00E16972"/>
    <w:rsid w:val="00E169B3"/>
    <w:rsid w:val="00E16B94"/>
    <w:rsid w:val="00E16E4D"/>
    <w:rsid w:val="00E17032"/>
    <w:rsid w:val="00E170CF"/>
    <w:rsid w:val="00E17251"/>
    <w:rsid w:val="00E1726B"/>
    <w:rsid w:val="00E17418"/>
    <w:rsid w:val="00E17486"/>
    <w:rsid w:val="00E17908"/>
    <w:rsid w:val="00E17CB9"/>
    <w:rsid w:val="00E17D0C"/>
    <w:rsid w:val="00E20203"/>
    <w:rsid w:val="00E202EB"/>
    <w:rsid w:val="00E20335"/>
    <w:rsid w:val="00E20382"/>
    <w:rsid w:val="00E20454"/>
    <w:rsid w:val="00E204B8"/>
    <w:rsid w:val="00E20541"/>
    <w:rsid w:val="00E206F2"/>
    <w:rsid w:val="00E20A3D"/>
    <w:rsid w:val="00E20AB6"/>
    <w:rsid w:val="00E20D4C"/>
    <w:rsid w:val="00E20D8B"/>
    <w:rsid w:val="00E20E94"/>
    <w:rsid w:val="00E21099"/>
    <w:rsid w:val="00E21439"/>
    <w:rsid w:val="00E214E9"/>
    <w:rsid w:val="00E2164A"/>
    <w:rsid w:val="00E2169B"/>
    <w:rsid w:val="00E217A2"/>
    <w:rsid w:val="00E218EA"/>
    <w:rsid w:val="00E219A6"/>
    <w:rsid w:val="00E21D22"/>
    <w:rsid w:val="00E21D74"/>
    <w:rsid w:val="00E21D78"/>
    <w:rsid w:val="00E220DC"/>
    <w:rsid w:val="00E221A2"/>
    <w:rsid w:val="00E223CB"/>
    <w:rsid w:val="00E223D5"/>
    <w:rsid w:val="00E22AA1"/>
    <w:rsid w:val="00E22CD4"/>
    <w:rsid w:val="00E22D3D"/>
    <w:rsid w:val="00E22E5D"/>
    <w:rsid w:val="00E22EBF"/>
    <w:rsid w:val="00E232E6"/>
    <w:rsid w:val="00E23A4C"/>
    <w:rsid w:val="00E23AC4"/>
    <w:rsid w:val="00E23C4E"/>
    <w:rsid w:val="00E23EE1"/>
    <w:rsid w:val="00E23FDF"/>
    <w:rsid w:val="00E2419B"/>
    <w:rsid w:val="00E242D1"/>
    <w:rsid w:val="00E242D9"/>
    <w:rsid w:val="00E244D1"/>
    <w:rsid w:val="00E247A8"/>
    <w:rsid w:val="00E24D7E"/>
    <w:rsid w:val="00E256E7"/>
    <w:rsid w:val="00E257F5"/>
    <w:rsid w:val="00E25965"/>
    <w:rsid w:val="00E25AF1"/>
    <w:rsid w:val="00E25B4A"/>
    <w:rsid w:val="00E26093"/>
    <w:rsid w:val="00E26701"/>
    <w:rsid w:val="00E26820"/>
    <w:rsid w:val="00E26BBC"/>
    <w:rsid w:val="00E2736F"/>
    <w:rsid w:val="00E276F3"/>
    <w:rsid w:val="00E2773C"/>
    <w:rsid w:val="00E279A7"/>
    <w:rsid w:val="00E279A8"/>
    <w:rsid w:val="00E279BD"/>
    <w:rsid w:val="00E27B1A"/>
    <w:rsid w:val="00E27E24"/>
    <w:rsid w:val="00E27EFD"/>
    <w:rsid w:val="00E303D7"/>
    <w:rsid w:val="00E3064F"/>
    <w:rsid w:val="00E306BE"/>
    <w:rsid w:val="00E3089B"/>
    <w:rsid w:val="00E30A3B"/>
    <w:rsid w:val="00E3104D"/>
    <w:rsid w:val="00E311D4"/>
    <w:rsid w:val="00E3139A"/>
    <w:rsid w:val="00E31791"/>
    <w:rsid w:val="00E317EB"/>
    <w:rsid w:val="00E3183F"/>
    <w:rsid w:val="00E31A4A"/>
    <w:rsid w:val="00E31B9D"/>
    <w:rsid w:val="00E31BFE"/>
    <w:rsid w:val="00E31CEC"/>
    <w:rsid w:val="00E31E22"/>
    <w:rsid w:val="00E31FBA"/>
    <w:rsid w:val="00E321B8"/>
    <w:rsid w:val="00E32488"/>
    <w:rsid w:val="00E3248D"/>
    <w:rsid w:val="00E325AA"/>
    <w:rsid w:val="00E327B8"/>
    <w:rsid w:val="00E3288E"/>
    <w:rsid w:val="00E32C16"/>
    <w:rsid w:val="00E32E8F"/>
    <w:rsid w:val="00E337CA"/>
    <w:rsid w:val="00E33B05"/>
    <w:rsid w:val="00E33C78"/>
    <w:rsid w:val="00E33DE4"/>
    <w:rsid w:val="00E34114"/>
    <w:rsid w:val="00E3423F"/>
    <w:rsid w:val="00E34703"/>
    <w:rsid w:val="00E348B9"/>
    <w:rsid w:val="00E348C7"/>
    <w:rsid w:val="00E34940"/>
    <w:rsid w:val="00E34CCC"/>
    <w:rsid w:val="00E34E69"/>
    <w:rsid w:val="00E34F5B"/>
    <w:rsid w:val="00E35193"/>
    <w:rsid w:val="00E35247"/>
    <w:rsid w:val="00E3534C"/>
    <w:rsid w:val="00E3552A"/>
    <w:rsid w:val="00E3556E"/>
    <w:rsid w:val="00E3558D"/>
    <w:rsid w:val="00E356EF"/>
    <w:rsid w:val="00E3595A"/>
    <w:rsid w:val="00E35A3F"/>
    <w:rsid w:val="00E35E83"/>
    <w:rsid w:val="00E360C9"/>
    <w:rsid w:val="00E36495"/>
    <w:rsid w:val="00E366CA"/>
    <w:rsid w:val="00E3679E"/>
    <w:rsid w:val="00E36C21"/>
    <w:rsid w:val="00E36F27"/>
    <w:rsid w:val="00E372C2"/>
    <w:rsid w:val="00E37344"/>
    <w:rsid w:val="00E3738C"/>
    <w:rsid w:val="00E37609"/>
    <w:rsid w:val="00E37BE9"/>
    <w:rsid w:val="00E37C09"/>
    <w:rsid w:val="00E37D12"/>
    <w:rsid w:val="00E37E49"/>
    <w:rsid w:val="00E40021"/>
    <w:rsid w:val="00E400B6"/>
    <w:rsid w:val="00E4030E"/>
    <w:rsid w:val="00E4042D"/>
    <w:rsid w:val="00E4054A"/>
    <w:rsid w:val="00E4074A"/>
    <w:rsid w:val="00E40794"/>
    <w:rsid w:val="00E40833"/>
    <w:rsid w:val="00E40A14"/>
    <w:rsid w:val="00E40A1E"/>
    <w:rsid w:val="00E40A73"/>
    <w:rsid w:val="00E40D0E"/>
    <w:rsid w:val="00E40F74"/>
    <w:rsid w:val="00E41286"/>
    <w:rsid w:val="00E412E9"/>
    <w:rsid w:val="00E416AD"/>
    <w:rsid w:val="00E41777"/>
    <w:rsid w:val="00E4182E"/>
    <w:rsid w:val="00E418A0"/>
    <w:rsid w:val="00E41B03"/>
    <w:rsid w:val="00E41B08"/>
    <w:rsid w:val="00E41B4D"/>
    <w:rsid w:val="00E4202B"/>
    <w:rsid w:val="00E4207D"/>
    <w:rsid w:val="00E42299"/>
    <w:rsid w:val="00E42330"/>
    <w:rsid w:val="00E424D8"/>
    <w:rsid w:val="00E4262A"/>
    <w:rsid w:val="00E42642"/>
    <w:rsid w:val="00E42936"/>
    <w:rsid w:val="00E429E6"/>
    <w:rsid w:val="00E42A72"/>
    <w:rsid w:val="00E42B15"/>
    <w:rsid w:val="00E42C0B"/>
    <w:rsid w:val="00E42C54"/>
    <w:rsid w:val="00E42CA0"/>
    <w:rsid w:val="00E42EAB"/>
    <w:rsid w:val="00E4305D"/>
    <w:rsid w:val="00E43107"/>
    <w:rsid w:val="00E435D0"/>
    <w:rsid w:val="00E435D5"/>
    <w:rsid w:val="00E439D2"/>
    <w:rsid w:val="00E43A4E"/>
    <w:rsid w:val="00E43B6B"/>
    <w:rsid w:val="00E43C95"/>
    <w:rsid w:val="00E43E4C"/>
    <w:rsid w:val="00E43F38"/>
    <w:rsid w:val="00E44101"/>
    <w:rsid w:val="00E441F6"/>
    <w:rsid w:val="00E44572"/>
    <w:rsid w:val="00E44658"/>
    <w:rsid w:val="00E447E5"/>
    <w:rsid w:val="00E4499E"/>
    <w:rsid w:val="00E44D1D"/>
    <w:rsid w:val="00E44E1E"/>
    <w:rsid w:val="00E45071"/>
    <w:rsid w:val="00E455EC"/>
    <w:rsid w:val="00E45684"/>
    <w:rsid w:val="00E4589F"/>
    <w:rsid w:val="00E459B7"/>
    <w:rsid w:val="00E45DBC"/>
    <w:rsid w:val="00E45E7F"/>
    <w:rsid w:val="00E46111"/>
    <w:rsid w:val="00E46179"/>
    <w:rsid w:val="00E466FD"/>
    <w:rsid w:val="00E4684F"/>
    <w:rsid w:val="00E46A52"/>
    <w:rsid w:val="00E46CE5"/>
    <w:rsid w:val="00E46D6F"/>
    <w:rsid w:val="00E46E3A"/>
    <w:rsid w:val="00E4722B"/>
    <w:rsid w:val="00E472ED"/>
    <w:rsid w:val="00E4746A"/>
    <w:rsid w:val="00E47507"/>
    <w:rsid w:val="00E4788A"/>
    <w:rsid w:val="00E47977"/>
    <w:rsid w:val="00E47B76"/>
    <w:rsid w:val="00E50193"/>
    <w:rsid w:val="00E50273"/>
    <w:rsid w:val="00E506E9"/>
    <w:rsid w:val="00E50B3C"/>
    <w:rsid w:val="00E50BC0"/>
    <w:rsid w:val="00E50C6B"/>
    <w:rsid w:val="00E50D3F"/>
    <w:rsid w:val="00E50DB7"/>
    <w:rsid w:val="00E50E59"/>
    <w:rsid w:val="00E511EB"/>
    <w:rsid w:val="00E51402"/>
    <w:rsid w:val="00E51450"/>
    <w:rsid w:val="00E5158B"/>
    <w:rsid w:val="00E51971"/>
    <w:rsid w:val="00E51A1C"/>
    <w:rsid w:val="00E51E95"/>
    <w:rsid w:val="00E51EB5"/>
    <w:rsid w:val="00E51F1C"/>
    <w:rsid w:val="00E5210E"/>
    <w:rsid w:val="00E52283"/>
    <w:rsid w:val="00E523EC"/>
    <w:rsid w:val="00E52657"/>
    <w:rsid w:val="00E528E2"/>
    <w:rsid w:val="00E52B0D"/>
    <w:rsid w:val="00E52D18"/>
    <w:rsid w:val="00E52D9A"/>
    <w:rsid w:val="00E533B4"/>
    <w:rsid w:val="00E535EC"/>
    <w:rsid w:val="00E53696"/>
    <w:rsid w:val="00E537E0"/>
    <w:rsid w:val="00E537E6"/>
    <w:rsid w:val="00E5382B"/>
    <w:rsid w:val="00E53834"/>
    <w:rsid w:val="00E53B61"/>
    <w:rsid w:val="00E53E4A"/>
    <w:rsid w:val="00E54159"/>
    <w:rsid w:val="00E54181"/>
    <w:rsid w:val="00E5419E"/>
    <w:rsid w:val="00E5466F"/>
    <w:rsid w:val="00E5472A"/>
    <w:rsid w:val="00E54897"/>
    <w:rsid w:val="00E54A30"/>
    <w:rsid w:val="00E54B31"/>
    <w:rsid w:val="00E54B4E"/>
    <w:rsid w:val="00E54DBE"/>
    <w:rsid w:val="00E54E0B"/>
    <w:rsid w:val="00E54F86"/>
    <w:rsid w:val="00E55142"/>
    <w:rsid w:val="00E55710"/>
    <w:rsid w:val="00E55B9E"/>
    <w:rsid w:val="00E55EB8"/>
    <w:rsid w:val="00E55F82"/>
    <w:rsid w:val="00E56BE7"/>
    <w:rsid w:val="00E56E98"/>
    <w:rsid w:val="00E56EB1"/>
    <w:rsid w:val="00E56F26"/>
    <w:rsid w:val="00E5740D"/>
    <w:rsid w:val="00E57A24"/>
    <w:rsid w:val="00E57C38"/>
    <w:rsid w:val="00E57DA2"/>
    <w:rsid w:val="00E57E46"/>
    <w:rsid w:val="00E600FB"/>
    <w:rsid w:val="00E602B0"/>
    <w:rsid w:val="00E6052E"/>
    <w:rsid w:val="00E60864"/>
    <w:rsid w:val="00E60A63"/>
    <w:rsid w:val="00E60BB8"/>
    <w:rsid w:val="00E60D80"/>
    <w:rsid w:val="00E60E85"/>
    <w:rsid w:val="00E61002"/>
    <w:rsid w:val="00E6103A"/>
    <w:rsid w:val="00E6109E"/>
    <w:rsid w:val="00E61101"/>
    <w:rsid w:val="00E61452"/>
    <w:rsid w:val="00E6177C"/>
    <w:rsid w:val="00E61804"/>
    <w:rsid w:val="00E6182E"/>
    <w:rsid w:val="00E61B55"/>
    <w:rsid w:val="00E61BC1"/>
    <w:rsid w:val="00E61C73"/>
    <w:rsid w:val="00E61C8C"/>
    <w:rsid w:val="00E62198"/>
    <w:rsid w:val="00E62456"/>
    <w:rsid w:val="00E6273E"/>
    <w:rsid w:val="00E6288B"/>
    <w:rsid w:val="00E629E0"/>
    <w:rsid w:val="00E62A8E"/>
    <w:rsid w:val="00E62E6B"/>
    <w:rsid w:val="00E63124"/>
    <w:rsid w:val="00E631B4"/>
    <w:rsid w:val="00E631D5"/>
    <w:rsid w:val="00E63299"/>
    <w:rsid w:val="00E6336B"/>
    <w:rsid w:val="00E6353B"/>
    <w:rsid w:val="00E635EB"/>
    <w:rsid w:val="00E6374F"/>
    <w:rsid w:val="00E63C78"/>
    <w:rsid w:val="00E641B8"/>
    <w:rsid w:val="00E6423F"/>
    <w:rsid w:val="00E6429C"/>
    <w:rsid w:val="00E64571"/>
    <w:rsid w:val="00E649BE"/>
    <w:rsid w:val="00E64A8C"/>
    <w:rsid w:val="00E64B47"/>
    <w:rsid w:val="00E64F0B"/>
    <w:rsid w:val="00E64FC5"/>
    <w:rsid w:val="00E65074"/>
    <w:rsid w:val="00E65423"/>
    <w:rsid w:val="00E65459"/>
    <w:rsid w:val="00E6562A"/>
    <w:rsid w:val="00E65642"/>
    <w:rsid w:val="00E65BBD"/>
    <w:rsid w:val="00E65DCD"/>
    <w:rsid w:val="00E65E0B"/>
    <w:rsid w:val="00E65E3F"/>
    <w:rsid w:val="00E6602E"/>
    <w:rsid w:val="00E66036"/>
    <w:rsid w:val="00E662A3"/>
    <w:rsid w:val="00E66501"/>
    <w:rsid w:val="00E6672D"/>
    <w:rsid w:val="00E6675A"/>
    <w:rsid w:val="00E668C9"/>
    <w:rsid w:val="00E66904"/>
    <w:rsid w:val="00E66D36"/>
    <w:rsid w:val="00E66DFF"/>
    <w:rsid w:val="00E670BD"/>
    <w:rsid w:val="00E67183"/>
    <w:rsid w:val="00E67319"/>
    <w:rsid w:val="00E6757C"/>
    <w:rsid w:val="00E67634"/>
    <w:rsid w:val="00E67700"/>
    <w:rsid w:val="00E677FE"/>
    <w:rsid w:val="00E6781E"/>
    <w:rsid w:val="00E67AAF"/>
    <w:rsid w:val="00E67AEB"/>
    <w:rsid w:val="00E67BEC"/>
    <w:rsid w:val="00E67C96"/>
    <w:rsid w:val="00E67D81"/>
    <w:rsid w:val="00E67DB9"/>
    <w:rsid w:val="00E70098"/>
    <w:rsid w:val="00E7011B"/>
    <w:rsid w:val="00E701DD"/>
    <w:rsid w:val="00E70352"/>
    <w:rsid w:val="00E70404"/>
    <w:rsid w:val="00E70753"/>
    <w:rsid w:val="00E70896"/>
    <w:rsid w:val="00E709E1"/>
    <w:rsid w:val="00E70C05"/>
    <w:rsid w:val="00E70C80"/>
    <w:rsid w:val="00E70EA6"/>
    <w:rsid w:val="00E71003"/>
    <w:rsid w:val="00E7103C"/>
    <w:rsid w:val="00E71176"/>
    <w:rsid w:val="00E71257"/>
    <w:rsid w:val="00E7136F"/>
    <w:rsid w:val="00E713EF"/>
    <w:rsid w:val="00E715E2"/>
    <w:rsid w:val="00E71621"/>
    <w:rsid w:val="00E7164F"/>
    <w:rsid w:val="00E716A3"/>
    <w:rsid w:val="00E71B4C"/>
    <w:rsid w:val="00E72054"/>
    <w:rsid w:val="00E72267"/>
    <w:rsid w:val="00E72298"/>
    <w:rsid w:val="00E724A2"/>
    <w:rsid w:val="00E72683"/>
    <w:rsid w:val="00E72753"/>
    <w:rsid w:val="00E72B73"/>
    <w:rsid w:val="00E72BD5"/>
    <w:rsid w:val="00E72C2E"/>
    <w:rsid w:val="00E72FEB"/>
    <w:rsid w:val="00E73117"/>
    <w:rsid w:val="00E73194"/>
    <w:rsid w:val="00E73679"/>
    <w:rsid w:val="00E73685"/>
    <w:rsid w:val="00E73AC8"/>
    <w:rsid w:val="00E73BBB"/>
    <w:rsid w:val="00E73C7B"/>
    <w:rsid w:val="00E73FD5"/>
    <w:rsid w:val="00E74051"/>
    <w:rsid w:val="00E74136"/>
    <w:rsid w:val="00E742C0"/>
    <w:rsid w:val="00E742D1"/>
    <w:rsid w:val="00E7437E"/>
    <w:rsid w:val="00E745F4"/>
    <w:rsid w:val="00E7475F"/>
    <w:rsid w:val="00E74798"/>
    <w:rsid w:val="00E749E4"/>
    <w:rsid w:val="00E74AEF"/>
    <w:rsid w:val="00E74D53"/>
    <w:rsid w:val="00E74D6B"/>
    <w:rsid w:val="00E74E4E"/>
    <w:rsid w:val="00E75034"/>
    <w:rsid w:val="00E751DF"/>
    <w:rsid w:val="00E75242"/>
    <w:rsid w:val="00E753D8"/>
    <w:rsid w:val="00E75431"/>
    <w:rsid w:val="00E75DF5"/>
    <w:rsid w:val="00E75E03"/>
    <w:rsid w:val="00E75E4B"/>
    <w:rsid w:val="00E75E64"/>
    <w:rsid w:val="00E75FD7"/>
    <w:rsid w:val="00E76180"/>
    <w:rsid w:val="00E761E4"/>
    <w:rsid w:val="00E765A1"/>
    <w:rsid w:val="00E76B9B"/>
    <w:rsid w:val="00E76D0E"/>
    <w:rsid w:val="00E76D75"/>
    <w:rsid w:val="00E76EC9"/>
    <w:rsid w:val="00E76FC8"/>
    <w:rsid w:val="00E7709E"/>
    <w:rsid w:val="00E773F3"/>
    <w:rsid w:val="00E77591"/>
    <w:rsid w:val="00E77796"/>
    <w:rsid w:val="00E7782C"/>
    <w:rsid w:val="00E77DD9"/>
    <w:rsid w:val="00E77F9C"/>
    <w:rsid w:val="00E800A0"/>
    <w:rsid w:val="00E80377"/>
    <w:rsid w:val="00E80664"/>
    <w:rsid w:val="00E80698"/>
    <w:rsid w:val="00E80AE3"/>
    <w:rsid w:val="00E81059"/>
    <w:rsid w:val="00E811A0"/>
    <w:rsid w:val="00E81501"/>
    <w:rsid w:val="00E81668"/>
    <w:rsid w:val="00E8168E"/>
    <w:rsid w:val="00E81704"/>
    <w:rsid w:val="00E817DD"/>
    <w:rsid w:val="00E8193C"/>
    <w:rsid w:val="00E819B3"/>
    <w:rsid w:val="00E81DD8"/>
    <w:rsid w:val="00E81F56"/>
    <w:rsid w:val="00E81FF0"/>
    <w:rsid w:val="00E825C9"/>
    <w:rsid w:val="00E82767"/>
    <w:rsid w:val="00E828BD"/>
    <w:rsid w:val="00E82B8F"/>
    <w:rsid w:val="00E8313C"/>
    <w:rsid w:val="00E834BE"/>
    <w:rsid w:val="00E83571"/>
    <w:rsid w:val="00E83928"/>
    <w:rsid w:val="00E83963"/>
    <w:rsid w:val="00E83C77"/>
    <w:rsid w:val="00E83F16"/>
    <w:rsid w:val="00E844D4"/>
    <w:rsid w:val="00E845B2"/>
    <w:rsid w:val="00E84644"/>
    <w:rsid w:val="00E846A5"/>
    <w:rsid w:val="00E847B5"/>
    <w:rsid w:val="00E84800"/>
    <w:rsid w:val="00E84881"/>
    <w:rsid w:val="00E84A61"/>
    <w:rsid w:val="00E84A66"/>
    <w:rsid w:val="00E84C7A"/>
    <w:rsid w:val="00E84CBD"/>
    <w:rsid w:val="00E84E31"/>
    <w:rsid w:val="00E84EA7"/>
    <w:rsid w:val="00E84FC9"/>
    <w:rsid w:val="00E853E9"/>
    <w:rsid w:val="00E85497"/>
    <w:rsid w:val="00E854F3"/>
    <w:rsid w:val="00E85670"/>
    <w:rsid w:val="00E85828"/>
    <w:rsid w:val="00E85D2C"/>
    <w:rsid w:val="00E85E52"/>
    <w:rsid w:val="00E85F2C"/>
    <w:rsid w:val="00E8605E"/>
    <w:rsid w:val="00E860A5"/>
    <w:rsid w:val="00E864C2"/>
    <w:rsid w:val="00E86B82"/>
    <w:rsid w:val="00E87096"/>
    <w:rsid w:val="00E872EF"/>
    <w:rsid w:val="00E8738D"/>
    <w:rsid w:val="00E873A5"/>
    <w:rsid w:val="00E8755A"/>
    <w:rsid w:val="00E8790B"/>
    <w:rsid w:val="00E87EBE"/>
    <w:rsid w:val="00E902D7"/>
    <w:rsid w:val="00E903F3"/>
    <w:rsid w:val="00E904E2"/>
    <w:rsid w:val="00E904EC"/>
    <w:rsid w:val="00E9080B"/>
    <w:rsid w:val="00E90837"/>
    <w:rsid w:val="00E9088A"/>
    <w:rsid w:val="00E90B0F"/>
    <w:rsid w:val="00E91001"/>
    <w:rsid w:val="00E910F5"/>
    <w:rsid w:val="00E914AA"/>
    <w:rsid w:val="00E919B6"/>
    <w:rsid w:val="00E919BF"/>
    <w:rsid w:val="00E91A50"/>
    <w:rsid w:val="00E91B51"/>
    <w:rsid w:val="00E91F1F"/>
    <w:rsid w:val="00E91F6F"/>
    <w:rsid w:val="00E92035"/>
    <w:rsid w:val="00E92079"/>
    <w:rsid w:val="00E920C1"/>
    <w:rsid w:val="00E9245A"/>
    <w:rsid w:val="00E926E3"/>
    <w:rsid w:val="00E928FF"/>
    <w:rsid w:val="00E92C12"/>
    <w:rsid w:val="00E92F49"/>
    <w:rsid w:val="00E9327E"/>
    <w:rsid w:val="00E935C1"/>
    <w:rsid w:val="00E93607"/>
    <w:rsid w:val="00E93654"/>
    <w:rsid w:val="00E93698"/>
    <w:rsid w:val="00E9378C"/>
    <w:rsid w:val="00E93795"/>
    <w:rsid w:val="00E939C0"/>
    <w:rsid w:val="00E93A08"/>
    <w:rsid w:val="00E93A65"/>
    <w:rsid w:val="00E93BC1"/>
    <w:rsid w:val="00E94010"/>
    <w:rsid w:val="00E94288"/>
    <w:rsid w:val="00E94399"/>
    <w:rsid w:val="00E943E6"/>
    <w:rsid w:val="00E947DB"/>
    <w:rsid w:val="00E94970"/>
    <w:rsid w:val="00E94BB4"/>
    <w:rsid w:val="00E94C83"/>
    <w:rsid w:val="00E94F20"/>
    <w:rsid w:val="00E94FAC"/>
    <w:rsid w:val="00E950FD"/>
    <w:rsid w:val="00E9513F"/>
    <w:rsid w:val="00E951DD"/>
    <w:rsid w:val="00E95489"/>
    <w:rsid w:val="00E956D7"/>
    <w:rsid w:val="00E95790"/>
    <w:rsid w:val="00E9582C"/>
    <w:rsid w:val="00E95B05"/>
    <w:rsid w:val="00E95B08"/>
    <w:rsid w:val="00E95BDA"/>
    <w:rsid w:val="00E95E19"/>
    <w:rsid w:val="00E95EEF"/>
    <w:rsid w:val="00E95FDF"/>
    <w:rsid w:val="00E963B7"/>
    <w:rsid w:val="00E963C7"/>
    <w:rsid w:val="00E965A0"/>
    <w:rsid w:val="00E965BD"/>
    <w:rsid w:val="00E96737"/>
    <w:rsid w:val="00E96756"/>
    <w:rsid w:val="00E968D5"/>
    <w:rsid w:val="00E96BDD"/>
    <w:rsid w:val="00E96DB9"/>
    <w:rsid w:val="00E96F6A"/>
    <w:rsid w:val="00E96FD1"/>
    <w:rsid w:val="00E970CB"/>
    <w:rsid w:val="00E970D0"/>
    <w:rsid w:val="00E97122"/>
    <w:rsid w:val="00E97351"/>
    <w:rsid w:val="00E97365"/>
    <w:rsid w:val="00E97790"/>
    <w:rsid w:val="00E97AB3"/>
    <w:rsid w:val="00E97AEF"/>
    <w:rsid w:val="00E97B53"/>
    <w:rsid w:val="00E97B8D"/>
    <w:rsid w:val="00E97FBA"/>
    <w:rsid w:val="00EA0049"/>
    <w:rsid w:val="00EA00DC"/>
    <w:rsid w:val="00EA0233"/>
    <w:rsid w:val="00EA03CE"/>
    <w:rsid w:val="00EA0519"/>
    <w:rsid w:val="00EA058E"/>
    <w:rsid w:val="00EA0A1E"/>
    <w:rsid w:val="00EA0AF7"/>
    <w:rsid w:val="00EA0BE0"/>
    <w:rsid w:val="00EA0C42"/>
    <w:rsid w:val="00EA0E31"/>
    <w:rsid w:val="00EA0E56"/>
    <w:rsid w:val="00EA0F4D"/>
    <w:rsid w:val="00EA141D"/>
    <w:rsid w:val="00EA150B"/>
    <w:rsid w:val="00EA1748"/>
    <w:rsid w:val="00EA1779"/>
    <w:rsid w:val="00EA18DD"/>
    <w:rsid w:val="00EA1978"/>
    <w:rsid w:val="00EA1AE7"/>
    <w:rsid w:val="00EA1CDB"/>
    <w:rsid w:val="00EA1CF1"/>
    <w:rsid w:val="00EA1D01"/>
    <w:rsid w:val="00EA1D0F"/>
    <w:rsid w:val="00EA1F80"/>
    <w:rsid w:val="00EA210C"/>
    <w:rsid w:val="00EA21BD"/>
    <w:rsid w:val="00EA241B"/>
    <w:rsid w:val="00EA263F"/>
    <w:rsid w:val="00EA2746"/>
    <w:rsid w:val="00EA2992"/>
    <w:rsid w:val="00EA2A65"/>
    <w:rsid w:val="00EA2B65"/>
    <w:rsid w:val="00EA300D"/>
    <w:rsid w:val="00EA36B8"/>
    <w:rsid w:val="00EA3773"/>
    <w:rsid w:val="00EA3A16"/>
    <w:rsid w:val="00EA3AB0"/>
    <w:rsid w:val="00EA3B30"/>
    <w:rsid w:val="00EA3B71"/>
    <w:rsid w:val="00EA3DDD"/>
    <w:rsid w:val="00EA418F"/>
    <w:rsid w:val="00EA426C"/>
    <w:rsid w:val="00EA4394"/>
    <w:rsid w:val="00EA4509"/>
    <w:rsid w:val="00EA4615"/>
    <w:rsid w:val="00EA4628"/>
    <w:rsid w:val="00EA4847"/>
    <w:rsid w:val="00EA497D"/>
    <w:rsid w:val="00EA49C1"/>
    <w:rsid w:val="00EA4AC5"/>
    <w:rsid w:val="00EA4ADE"/>
    <w:rsid w:val="00EA4BBF"/>
    <w:rsid w:val="00EA4E82"/>
    <w:rsid w:val="00EA525C"/>
    <w:rsid w:val="00EA529C"/>
    <w:rsid w:val="00EA576D"/>
    <w:rsid w:val="00EA57BF"/>
    <w:rsid w:val="00EA5908"/>
    <w:rsid w:val="00EA5A8B"/>
    <w:rsid w:val="00EA5DE7"/>
    <w:rsid w:val="00EA5E56"/>
    <w:rsid w:val="00EA5EBF"/>
    <w:rsid w:val="00EA5F8D"/>
    <w:rsid w:val="00EA607E"/>
    <w:rsid w:val="00EA6405"/>
    <w:rsid w:val="00EA69AC"/>
    <w:rsid w:val="00EA6BF8"/>
    <w:rsid w:val="00EA6D8C"/>
    <w:rsid w:val="00EA6E7E"/>
    <w:rsid w:val="00EA6EA2"/>
    <w:rsid w:val="00EA6F93"/>
    <w:rsid w:val="00EA7588"/>
    <w:rsid w:val="00EA75E9"/>
    <w:rsid w:val="00EA7A90"/>
    <w:rsid w:val="00EA7EB2"/>
    <w:rsid w:val="00EA7F37"/>
    <w:rsid w:val="00EA7F82"/>
    <w:rsid w:val="00EB009E"/>
    <w:rsid w:val="00EB0449"/>
    <w:rsid w:val="00EB0B10"/>
    <w:rsid w:val="00EB0B11"/>
    <w:rsid w:val="00EB0D36"/>
    <w:rsid w:val="00EB0FB8"/>
    <w:rsid w:val="00EB101F"/>
    <w:rsid w:val="00EB11FA"/>
    <w:rsid w:val="00EB121A"/>
    <w:rsid w:val="00EB12F5"/>
    <w:rsid w:val="00EB13AA"/>
    <w:rsid w:val="00EB1549"/>
    <w:rsid w:val="00EB19E7"/>
    <w:rsid w:val="00EB1CB0"/>
    <w:rsid w:val="00EB213D"/>
    <w:rsid w:val="00EB2190"/>
    <w:rsid w:val="00EB2262"/>
    <w:rsid w:val="00EB23B4"/>
    <w:rsid w:val="00EB25AB"/>
    <w:rsid w:val="00EB2661"/>
    <w:rsid w:val="00EB2953"/>
    <w:rsid w:val="00EB32F7"/>
    <w:rsid w:val="00EB34DA"/>
    <w:rsid w:val="00EB36EB"/>
    <w:rsid w:val="00EB3C57"/>
    <w:rsid w:val="00EB3D11"/>
    <w:rsid w:val="00EB3ED4"/>
    <w:rsid w:val="00EB3EF8"/>
    <w:rsid w:val="00EB3F1F"/>
    <w:rsid w:val="00EB402A"/>
    <w:rsid w:val="00EB40B1"/>
    <w:rsid w:val="00EB40F4"/>
    <w:rsid w:val="00EB4282"/>
    <w:rsid w:val="00EB43C2"/>
    <w:rsid w:val="00EB45C2"/>
    <w:rsid w:val="00EB45CF"/>
    <w:rsid w:val="00EB4719"/>
    <w:rsid w:val="00EB4922"/>
    <w:rsid w:val="00EB492C"/>
    <w:rsid w:val="00EB4B29"/>
    <w:rsid w:val="00EB4B67"/>
    <w:rsid w:val="00EB4E1D"/>
    <w:rsid w:val="00EB5350"/>
    <w:rsid w:val="00EB5623"/>
    <w:rsid w:val="00EB5CF9"/>
    <w:rsid w:val="00EB5D77"/>
    <w:rsid w:val="00EB5DD0"/>
    <w:rsid w:val="00EB5FFE"/>
    <w:rsid w:val="00EB608B"/>
    <w:rsid w:val="00EB60EE"/>
    <w:rsid w:val="00EB6195"/>
    <w:rsid w:val="00EB6293"/>
    <w:rsid w:val="00EB6C99"/>
    <w:rsid w:val="00EB6D06"/>
    <w:rsid w:val="00EB6F4C"/>
    <w:rsid w:val="00EB7060"/>
    <w:rsid w:val="00EB71C4"/>
    <w:rsid w:val="00EB73C1"/>
    <w:rsid w:val="00EB7687"/>
    <w:rsid w:val="00EB7802"/>
    <w:rsid w:val="00EB7819"/>
    <w:rsid w:val="00EB7A14"/>
    <w:rsid w:val="00EB7A1D"/>
    <w:rsid w:val="00EB7B22"/>
    <w:rsid w:val="00EB7C98"/>
    <w:rsid w:val="00EB7EF4"/>
    <w:rsid w:val="00EC006A"/>
    <w:rsid w:val="00EC0124"/>
    <w:rsid w:val="00EC0228"/>
    <w:rsid w:val="00EC0233"/>
    <w:rsid w:val="00EC02FC"/>
    <w:rsid w:val="00EC04C0"/>
    <w:rsid w:val="00EC06C1"/>
    <w:rsid w:val="00EC075B"/>
    <w:rsid w:val="00EC07F8"/>
    <w:rsid w:val="00EC08C5"/>
    <w:rsid w:val="00EC0AE0"/>
    <w:rsid w:val="00EC0C7A"/>
    <w:rsid w:val="00EC0C99"/>
    <w:rsid w:val="00EC0DB1"/>
    <w:rsid w:val="00EC0E04"/>
    <w:rsid w:val="00EC0F36"/>
    <w:rsid w:val="00EC0FBE"/>
    <w:rsid w:val="00EC104D"/>
    <w:rsid w:val="00EC1571"/>
    <w:rsid w:val="00EC1E96"/>
    <w:rsid w:val="00EC1F3E"/>
    <w:rsid w:val="00EC2227"/>
    <w:rsid w:val="00EC22E3"/>
    <w:rsid w:val="00EC233E"/>
    <w:rsid w:val="00EC24FD"/>
    <w:rsid w:val="00EC2776"/>
    <w:rsid w:val="00EC2810"/>
    <w:rsid w:val="00EC2A55"/>
    <w:rsid w:val="00EC2C6F"/>
    <w:rsid w:val="00EC2FE1"/>
    <w:rsid w:val="00EC3032"/>
    <w:rsid w:val="00EC347F"/>
    <w:rsid w:val="00EC3516"/>
    <w:rsid w:val="00EC35CA"/>
    <w:rsid w:val="00EC39E9"/>
    <w:rsid w:val="00EC3C25"/>
    <w:rsid w:val="00EC433E"/>
    <w:rsid w:val="00EC4587"/>
    <w:rsid w:val="00EC480F"/>
    <w:rsid w:val="00EC484A"/>
    <w:rsid w:val="00EC4C09"/>
    <w:rsid w:val="00EC4CED"/>
    <w:rsid w:val="00EC4D1C"/>
    <w:rsid w:val="00EC4D89"/>
    <w:rsid w:val="00EC4D8A"/>
    <w:rsid w:val="00EC4E02"/>
    <w:rsid w:val="00EC4F97"/>
    <w:rsid w:val="00EC52AB"/>
    <w:rsid w:val="00EC52F4"/>
    <w:rsid w:val="00EC53F5"/>
    <w:rsid w:val="00EC5419"/>
    <w:rsid w:val="00EC573C"/>
    <w:rsid w:val="00EC57C8"/>
    <w:rsid w:val="00EC59B6"/>
    <w:rsid w:val="00EC5A11"/>
    <w:rsid w:val="00EC5B3D"/>
    <w:rsid w:val="00EC6080"/>
    <w:rsid w:val="00EC613C"/>
    <w:rsid w:val="00EC61DD"/>
    <w:rsid w:val="00EC626E"/>
    <w:rsid w:val="00EC62B8"/>
    <w:rsid w:val="00EC6382"/>
    <w:rsid w:val="00EC6681"/>
    <w:rsid w:val="00EC6796"/>
    <w:rsid w:val="00EC6894"/>
    <w:rsid w:val="00EC68BD"/>
    <w:rsid w:val="00EC69CA"/>
    <w:rsid w:val="00EC6DCE"/>
    <w:rsid w:val="00EC6E0C"/>
    <w:rsid w:val="00EC6E2E"/>
    <w:rsid w:val="00EC6EA3"/>
    <w:rsid w:val="00EC709A"/>
    <w:rsid w:val="00EC720A"/>
    <w:rsid w:val="00EC722E"/>
    <w:rsid w:val="00EC75AD"/>
    <w:rsid w:val="00EC76FE"/>
    <w:rsid w:val="00EC788C"/>
    <w:rsid w:val="00EC79B5"/>
    <w:rsid w:val="00EC7A4B"/>
    <w:rsid w:val="00EC7C09"/>
    <w:rsid w:val="00EC7E64"/>
    <w:rsid w:val="00EC7EF2"/>
    <w:rsid w:val="00EC7FE2"/>
    <w:rsid w:val="00EC7FF6"/>
    <w:rsid w:val="00ED032F"/>
    <w:rsid w:val="00ED0527"/>
    <w:rsid w:val="00ED064E"/>
    <w:rsid w:val="00ED065F"/>
    <w:rsid w:val="00ED0693"/>
    <w:rsid w:val="00ED06A3"/>
    <w:rsid w:val="00ED06AE"/>
    <w:rsid w:val="00ED093E"/>
    <w:rsid w:val="00ED098F"/>
    <w:rsid w:val="00ED0E6E"/>
    <w:rsid w:val="00ED0F6A"/>
    <w:rsid w:val="00ED0FBB"/>
    <w:rsid w:val="00ED1045"/>
    <w:rsid w:val="00ED1083"/>
    <w:rsid w:val="00ED138C"/>
    <w:rsid w:val="00ED1435"/>
    <w:rsid w:val="00ED1505"/>
    <w:rsid w:val="00ED16AB"/>
    <w:rsid w:val="00ED1853"/>
    <w:rsid w:val="00ED18C0"/>
    <w:rsid w:val="00ED190A"/>
    <w:rsid w:val="00ED1AC5"/>
    <w:rsid w:val="00ED1B2B"/>
    <w:rsid w:val="00ED1D84"/>
    <w:rsid w:val="00ED1E23"/>
    <w:rsid w:val="00ED1FA3"/>
    <w:rsid w:val="00ED2024"/>
    <w:rsid w:val="00ED204D"/>
    <w:rsid w:val="00ED221F"/>
    <w:rsid w:val="00ED2686"/>
    <w:rsid w:val="00ED274A"/>
    <w:rsid w:val="00ED299E"/>
    <w:rsid w:val="00ED29D3"/>
    <w:rsid w:val="00ED2F0F"/>
    <w:rsid w:val="00ED2FA1"/>
    <w:rsid w:val="00ED3049"/>
    <w:rsid w:val="00ED30DF"/>
    <w:rsid w:val="00ED343B"/>
    <w:rsid w:val="00ED358D"/>
    <w:rsid w:val="00ED36E5"/>
    <w:rsid w:val="00ED3AD2"/>
    <w:rsid w:val="00ED4284"/>
    <w:rsid w:val="00ED44E5"/>
    <w:rsid w:val="00ED49C2"/>
    <w:rsid w:val="00ED4A43"/>
    <w:rsid w:val="00ED4AFB"/>
    <w:rsid w:val="00ED51A2"/>
    <w:rsid w:val="00ED52A9"/>
    <w:rsid w:val="00ED532C"/>
    <w:rsid w:val="00ED543A"/>
    <w:rsid w:val="00ED5597"/>
    <w:rsid w:val="00ED56C7"/>
    <w:rsid w:val="00ED56CD"/>
    <w:rsid w:val="00ED585D"/>
    <w:rsid w:val="00ED58D8"/>
    <w:rsid w:val="00ED5A06"/>
    <w:rsid w:val="00ED5DE9"/>
    <w:rsid w:val="00ED65B0"/>
    <w:rsid w:val="00ED65CA"/>
    <w:rsid w:val="00ED6752"/>
    <w:rsid w:val="00ED6E3F"/>
    <w:rsid w:val="00ED7081"/>
    <w:rsid w:val="00ED72F2"/>
    <w:rsid w:val="00ED7314"/>
    <w:rsid w:val="00ED75C4"/>
    <w:rsid w:val="00ED76A0"/>
    <w:rsid w:val="00ED792C"/>
    <w:rsid w:val="00ED7A4E"/>
    <w:rsid w:val="00ED7A53"/>
    <w:rsid w:val="00ED7C17"/>
    <w:rsid w:val="00ED7E3D"/>
    <w:rsid w:val="00ED7EF5"/>
    <w:rsid w:val="00EE0345"/>
    <w:rsid w:val="00EE0814"/>
    <w:rsid w:val="00EE087D"/>
    <w:rsid w:val="00EE0A16"/>
    <w:rsid w:val="00EE0A7B"/>
    <w:rsid w:val="00EE0CA3"/>
    <w:rsid w:val="00EE0F38"/>
    <w:rsid w:val="00EE11F2"/>
    <w:rsid w:val="00EE123F"/>
    <w:rsid w:val="00EE12C6"/>
    <w:rsid w:val="00EE13D2"/>
    <w:rsid w:val="00EE1455"/>
    <w:rsid w:val="00EE1673"/>
    <w:rsid w:val="00EE18AE"/>
    <w:rsid w:val="00EE1A54"/>
    <w:rsid w:val="00EE1ABB"/>
    <w:rsid w:val="00EE1D78"/>
    <w:rsid w:val="00EE235D"/>
    <w:rsid w:val="00EE2456"/>
    <w:rsid w:val="00EE2513"/>
    <w:rsid w:val="00EE2520"/>
    <w:rsid w:val="00EE26AA"/>
    <w:rsid w:val="00EE2744"/>
    <w:rsid w:val="00EE290B"/>
    <w:rsid w:val="00EE2F0D"/>
    <w:rsid w:val="00EE2FB1"/>
    <w:rsid w:val="00EE320F"/>
    <w:rsid w:val="00EE3349"/>
    <w:rsid w:val="00EE334A"/>
    <w:rsid w:val="00EE3B9D"/>
    <w:rsid w:val="00EE3BEA"/>
    <w:rsid w:val="00EE3C9A"/>
    <w:rsid w:val="00EE429D"/>
    <w:rsid w:val="00EE437C"/>
    <w:rsid w:val="00EE4C1E"/>
    <w:rsid w:val="00EE4D3F"/>
    <w:rsid w:val="00EE4DDA"/>
    <w:rsid w:val="00EE4F2F"/>
    <w:rsid w:val="00EE51FF"/>
    <w:rsid w:val="00EE525B"/>
    <w:rsid w:val="00EE5268"/>
    <w:rsid w:val="00EE54D1"/>
    <w:rsid w:val="00EE5842"/>
    <w:rsid w:val="00EE5896"/>
    <w:rsid w:val="00EE5B2B"/>
    <w:rsid w:val="00EE5CDC"/>
    <w:rsid w:val="00EE5DDC"/>
    <w:rsid w:val="00EE5F04"/>
    <w:rsid w:val="00EE5F09"/>
    <w:rsid w:val="00EE5F2E"/>
    <w:rsid w:val="00EE623A"/>
    <w:rsid w:val="00EE6694"/>
    <w:rsid w:val="00EE66F0"/>
    <w:rsid w:val="00EE678F"/>
    <w:rsid w:val="00EE689D"/>
    <w:rsid w:val="00EE6A21"/>
    <w:rsid w:val="00EE6ABB"/>
    <w:rsid w:val="00EE6BA8"/>
    <w:rsid w:val="00EE6ECE"/>
    <w:rsid w:val="00EE6F47"/>
    <w:rsid w:val="00EE7513"/>
    <w:rsid w:val="00EE7702"/>
    <w:rsid w:val="00EE785F"/>
    <w:rsid w:val="00EE7B94"/>
    <w:rsid w:val="00EE7C46"/>
    <w:rsid w:val="00EE7D62"/>
    <w:rsid w:val="00EF0051"/>
    <w:rsid w:val="00EF00D0"/>
    <w:rsid w:val="00EF00D9"/>
    <w:rsid w:val="00EF0177"/>
    <w:rsid w:val="00EF027D"/>
    <w:rsid w:val="00EF02ED"/>
    <w:rsid w:val="00EF02F8"/>
    <w:rsid w:val="00EF033B"/>
    <w:rsid w:val="00EF0369"/>
    <w:rsid w:val="00EF0670"/>
    <w:rsid w:val="00EF0B23"/>
    <w:rsid w:val="00EF0F1E"/>
    <w:rsid w:val="00EF1086"/>
    <w:rsid w:val="00EF1131"/>
    <w:rsid w:val="00EF1296"/>
    <w:rsid w:val="00EF13B3"/>
    <w:rsid w:val="00EF1695"/>
    <w:rsid w:val="00EF198B"/>
    <w:rsid w:val="00EF1BA3"/>
    <w:rsid w:val="00EF1F63"/>
    <w:rsid w:val="00EF2208"/>
    <w:rsid w:val="00EF2244"/>
    <w:rsid w:val="00EF22D0"/>
    <w:rsid w:val="00EF255A"/>
    <w:rsid w:val="00EF2C20"/>
    <w:rsid w:val="00EF2C62"/>
    <w:rsid w:val="00EF2C85"/>
    <w:rsid w:val="00EF2DDA"/>
    <w:rsid w:val="00EF3299"/>
    <w:rsid w:val="00EF3503"/>
    <w:rsid w:val="00EF3542"/>
    <w:rsid w:val="00EF3669"/>
    <w:rsid w:val="00EF38E0"/>
    <w:rsid w:val="00EF38E8"/>
    <w:rsid w:val="00EF3942"/>
    <w:rsid w:val="00EF3B46"/>
    <w:rsid w:val="00EF3C90"/>
    <w:rsid w:val="00EF3ED1"/>
    <w:rsid w:val="00EF3EE3"/>
    <w:rsid w:val="00EF3FF4"/>
    <w:rsid w:val="00EF4220"/>
    <w:rsid w:val="00EF47BA"/>
    <w:rsid w:val="00EF4BCC"/>
    <w:rsid w:val="00EF4CAF"/>
    <w:rsid w:val="00EF4ECF"/>
    <w:rsid w:val="00EF5198"/>
    <w:rsid w:val="00EF55E6"/>
    <w:rsid w:val="00EF580D"/>
    <w:rsid w:val="00EF5998"/>
    <w:rsid w:val="00EF59DF"/>
    <w:rsid w:val="00EF5A74"/>
    <w:rsid w:val="00EF5C67"/>
    <w:rsid w:val="00EF5C94"/>
    <w:rsid w:val="00EF5CBE"/>
    <w:rsid w:val="00EF5D4D"/>
    <w:rsid w:val="00EF5D73"/>
    <w:rsid w:val="00EF5DB5"/>
    <w:rsid w:val="00EF5DE8"/>
    <w:rsid w:val="00EF6374"/>
    <w:rsid w:val="00EF639A"/>
    <w:rsid w:val="00EF6496"/>
    <w:rsid w:val="00EF65C8"/>
    <w:rsid w:val="00EF66C2"/>
    <w:rsid w:val="00EF6867"/>
    <w:rsid w:val="00EF6A7D"/>
    <w:rsid w:val="00EF6B6B"/>
    <w:rsid w:val="00EF730B"/>
    <w:rsid w:val="00EF7337"/>
    <w:rsid w:val="00EF74F6"/>
    <w:rsid w:val="00EF7694"/>
    <w:rsid w:val="00EF7898"/>
    <w:rsid w:val="00EF78B2"/>
    <w:rsid w:val="00EF78E5"/>
    <w:rsid w:val="00EF7988"/>
    <w:rsid w:val="00EF79BA"/>
    <w:rsid w:val="00EF79CC"/>
    <w:rsid w:val="00EF7A60"/>
    <w:rsid w:val="00EF7B28"/>
    <w:rsid w:val="00EF7B4F"/>
    <w:rsid w:val="00EF7B90"/>
    <w:rsid w:val="00F001D6"/>
    <w:rsid w:val="00F0034B"/>
    <w:rsid w:val="00F004D9"/>
    <w:rsid w:val="00F004FF"/>
    <w:rsid w:val="00F00906"/>
    <w:rsid w:val="00F009AC"/>
    <w:rsid w:val="00F00A3D"/>
    <w:rsid w:val="00F00B91"/>
    <w:rsid w:val="00F00CCF"/>
    <w:rsid w:val="00F00FB4"/>
    <w:rsid w:val="00F010B1"/>
    <w:rsid w:val="00F01243"/>
    <w:rsid w:val="00F0127F"/>
    <w:rsid w:val="00F012A4"/>
    <w:rsid w:val="00F01333"/>
    <w:rsid w:val="00F01805"/>
    <w:rsid w:val="00F01965"/>
    <w:rsid w:val="00F01CF8"/>
    <w:rsid w:val="00F01F83"/>
    <w:rsid w:val="00F021A4"/>
    <w:rsid w:val="00F0231A"/>
    <w:rsid w:val="00F026E9"/>
    <w:rsid w:val="00F0283D"/>
    <w:rsid w:val="00F02A4A"/>
    <w:rsid w:val="00F02AC9"/>
    <w:rsid w:val="00F02ADA"/>
    <w:rsid w:val="00F02D4C"/>
    <w:rsid w:val="00F02E30"/>
    <w:rsid w:val="00F02E87"/>
    <w:rsid w:val="00F02F51"/>
    <w:rsid w:val="00F030AC"/>
    <w:rsid w:val="00F03148"/>
    <w:rsid w:val="00F0319E"/>
    <w:rsid w:val="00F0355F"/>
    <w:rsid w:val="00F0365C"/>
    <w:rsid w:val="00F03A38"/>
    <w:rsid w:val="00F04260"/>
    <w:rsid w:val="00F043D7"/>
    <w:rsid w:val="00F048A1"/>
    <w:rsid w:val="00F04BA6"/>
    <w:rsid w:val="00F04DBA"/>
    <w:rsid w:val="00F04E91"/>
    <w:rsid w:val="00F04F2D"/>
    <w:rsid w:val="00F04F46"/>
    <w:rsid w:val="00F05267"/>
    <w:rsid w:val="00F05572"/>
    <w:rsid w:val="00F0577F"/>
    <w:rsid w:val="00F057EB"/>
    <w:rsid w:val="00F05A3B"/>
    <w:rsid w:val="00F05B10"/>
    <w:rsid w:val="00F05B72"/>
    <w:rsid w:val="00F05BC2"/>
    <w:rsid w:val="00F05E3D"/>
    <w:rsid w:val="00F05F57"/>
    <w:rsid w:val="00F0635D"/>
    <w:rsid w:val="00F063A1"/>
    <w:rsid w:val="00F064E8"/>
    <w:rsid w:val="00F0657F"/>
    <w:rsid w:val="00F066C4"/>
    <w:rsid w:val="00F068B0"/>
    <w:rsid w:val="00F068D1"/>
    <w:rsid w:val="00F06971"/>
    <w:rsid w:val="00F06ACC"/>
    <w:rsid w:val="00F06D46"/>
    <w:rsid w:val="00F06F49"/>
    <w:rsid w:val="00F0721F"/>
    <w:rsid w:val="00F073C0"/>
    <w:rsid w:val="00F07845"/>
    <w:rsid w:val="00F07A22"/>
    <w:rsid w:val="00F07ACF"/>
    <w:rsid w:val="00F07CE2"/>
    <w:rsid w:val="00F07D06"/>
    <w:rsid w:val="00F07E6E"/>
    <w:rsid w:val="00F07F4D"/>
    <w:rsid w:val="00F10136"/>
    <w:rsid w:val="00F101EC"/>
    <w:rsid w:val="00F10620"/>
    <w:rsid w:val="00F106EA"/>
    <w:rsid w:val="00F10D92"/>
    <w:rsid w:val="00F10ED0"/>
    <w:rsid w:val="00F113FF"/>
    <w:rsid w:val="00F1148A"/>
    <w:rsid w:val="00F114C5"/>
    <w:rsid w:val="00F11504"/>
    <w:rsid w:val="00F11550"/>
    <w:rsid w:val="00F11839"/>
    <w:rsid w:val="00F11956"/>
    <w:rsid w:val="00F11A3B"/>
    <w:rsid w:val="00F11B8B"/>
    <w:rsid w:val="00F11DE1"/>
    <w:rsid w:val="00F11E3B"/>
    <w:rsid w:val="00F12269"/>
    <w:rsid w:val="00F12574"/>
    <w:rsid w:val="00F125FF"/>
    <w:rsid w:val="00F12900"/>
    <w:rsid w:val="00F12BED"/>
    <w:rsid w:val="00F12C71"/>
    <w:rsid w:val="00F12F1A"/>
    <w:rsid w:val="00F13147"/>
    <w:rsid w:val="00F13635"/>
    <w:rsid w:val="00F1374B"/>
    <w:rsid w:val="00F138AC"/>
    <w:rsid w:val="00F139B8"/>
    <w:rsid w:val="00F13B38"/>
    <w:rsid w:val="00F13B88"/>
    <w:rsid w:val="00F13BF9"/>
    <w:rsid w:val="00F13CEA"/>
    <w:rsid w:val="00F13F04"/>
    <w:rsid w:val="00F140AE"/>
    <w:rsid w:val="00F141BA"/>
    <w:rsid w:val="00F141D8"/>
    <w:rsid w:val="00F141FC"/>
    <w:rsid w:val="00F1473B"/>
    <w:rsid w:val="00F1473F"/>
    <w:rsid w:val="00F1474E"/>
    <w:rsid w:val="00F147E9"/>
    <w:rsid w:val="00F14F07"/>
    <w:rsid w:val="00F14F92"/>
    <w:rsid w:val="00F1510A"/>
    <w:rsid w:val="00F15122"/>
    <w:rsid w:val="00F151A7"/>
    <w:rsid w:val="00F152C3"/>
    <w:rsid w:val="00F15300"/>
    <w:rsid w:val="00F15947"/>
    <w:rsid w:val="00F15A47"/>
    <w:rsid w:val="00F15C9B"/>
    <w:rsid w:val="00F15CB1"/>
    <w:rsid w:val="00F15D1C"/>
    <w:rsid w:val="00F15E4F"/>
    <w:rsid w:val="00F15F68"/>
    <w:rsid w:val="00F16002"/>
    <w:rsid w:val="00F16263"/>
    <w:rsid w:val="00F1632F"/>
    <w:rsid w:val="00F1683C"/>
    <w:rsid w:val="00F16A1C"/>
    <w:rsid w:val="00F16C9E"/>
    <w:rsid w:val="00F16CD2"/>
    <w:rsid w:val="00F16EE6"/>
    <w:rsid w:val="00F171E8"/>
    <w:rsid w:val="00F17330"/>
    <w:rsid w:val="00F17620"/>
    <w:rsid w:val="00F176C1"/>
    <w:rsid w:val="00F177CB"/>
    <w:rsid w:val="00F177DB"/>
    <w:rsid w:val="00F17ABF"/>
    <w:rsid w:val="00F17B56"/>
    <w:rsid w:val="00F17B7C"/>
    <w:rsid w:val="00F17E5F"/>
    <w:rsid w:val="00F17FD9"/>
    <w:rsid w:val="00F20134"/>
    <w:rsid w:val="00F20569"/>
    <w:rsid w:val="00F206F8"/>
    <w:rsid w:val="00F20921"/>
    <w:rsid w:val="00F20B21"/>
    <w:rsid w:val="00F20E26"/>
    <w:rsid w:val="00F20ED8"/>
    <w:rsid w:val="00F20FB3"/>
    <w:rsid w:val="00F21190"/>
    <w:rsid w:val="00F2139B"/>
    <w:rsid w:val="00F2151D"/>
    <w:rsid w:val="00F215C2"/>
    <w:rsid w:val="00F219FB"/>
    <w:rsid w:val="00F21C6E"/>
    <w:rsid w:val="00F21CE9"/>
    <w:rsid w:val="00F21E5F"/>
    <w:rsid w:val="00F22164"/>
    <w:rsid w:val="00F2237C"/>
    <w:rsid w:val="00F22486"/>
    <w:rsid w:val="00F22AD3"/>
    <w:rsid w:val="00F22B7A"/>
    <w:rsid w:val="00F22BD5"/>
    <w:rsid w:val="00F22D86"/>
    <w:rsid w:val="00F22E34"/>
    <w:rsid w:val="00F23069"/>
    <w:rsid w:val="00F231B3"/>
    <w:rsid w:val="00F231F6"/>
    <w:rsid w:val="00F2336C"/>
    <w:rsid w:val="00F233D0"/>
    <w:rsid w:val="00F2364D"/>
    <w:rsid w:val="00F23D42"/>
    <w:rsid w:val="00F23DC9"/>
    <w:rsid w:val="00F23ED5"/>
    <w:rsid w:val="00F23FAE"/>
    <w:rsid w:val="00F23FB9"/>
    <w:rsid w:val="00F24031"/>
    <w:rsid w:val="00F24352"/>
    <w:rsid w:val="00F247A4"/>
    <w:rsid w:val="00F25654"/>
    <w:rsid w:val="00F25785"/>
    <w:rsid w:val="00F25895"/>
    <w:rsid w:val="00F25A4D"/>
    <w:rsid w:val="00F25D73"/>
    <w:rsid w:val="00F25E7C"/>
    <w:rsid w:val="00F2611A"/>
    <w:rsid w:val="00F26753"/>
    <w:rsid w:val="00F26762"/>
    <w:rsid w:val="00F268B7"/>
    <w:rsid w:val="00F26C2A"/>
    <w:rsid w:val="00F26CDE"/>
    <w:rsid w:val="00F26DA0"/>
    <w:rsid w:val="00F27326"/>
    <w:rsid w:val="00F274E5"/>
    <w:rsid w:val="00F27612"/>
    <w:rsid w:val="00F2776E"/>
    <w:rsid w:val="00F27867"/>
    <w:rsid w:val="00F27AA1"/>
    <w:rsid w:val="00F27BEB"/>
    <w:rsid w:val="00F27E37"/>
    <w:rsid w:val="00F27F2A"/>
    <w:rsid w:val="00F3001A"/>
    <w:rsid w:val="00F300C7"/>
    <w:rsid w:val="00F3010F"/>
    <w:rsid w:val="00F3046F"/>
    <w:rsid w:val="00F3072B"/>
    <w:rsid w:val="00F3074C"/>
    <w:rsid w:val="00F309D9"/>
    <w:rsid w:val="00F30B04"/>
    <w:rsid w:val="00F30C00"/>
    <w:rsid w:val="00F30C8D"/>
    <w:rsid w:val="00F30D97"/>
    <w:rsid w:val="00F30DAC"/>
    <w:rsid w:val="00F30F03"/>
    <w:rsid w:val="00F30F2B"/>
    <w:rsid w:val="00F30FD9"/>
    <w:rsid w:val="00F3112C"/>
    <w:rsid w:val="00F31176"/>
    <w:rsid w:val="00F31296"/>
    <w:rsid w:val="00F3134C"/>
    <w:rsid w:val="00F314E6"/>
    <w:rsid w:val="00F31537"/>
    <w:rsid w:val="00F31886"/>
    <w:rsid w:val="00F31C44"/>
    <w:rsid w:val="00F31E20"/>
    <w:rsid w:val="00F32032"/>
    <w:rsid w:val="00F32282"/>
    <w:rsid w:val="00F32287"/>
    <w:rsid w:val="00F3237D"/>
    <w:rsid w:val="00F32380"/>
    <w:rsid w:val="00F32382"/>
    <w:rsid w:val="00F323FC"/>
    <w:rsid w:val="00F324A1"/>
    <w:rsid w:val="00F32640"/>
    <w:rsid w:val="00F3271C"/>
    <w:rsid w:val="00F3290E"/>
    <w:rsid w:val="00F32981"/>
    <w:rsid w:val="00F32F35"/>
    <w:rsid w:val="00F33E08"/>
    <w:rsid w:val="00F33F42"/>
    <w:rsid w:val="00F33F99"/>
    <w:rsid w:val="00F33F9F"/>
    <w:rsid w:val="00F340D0"/>
    <w:rsid w:val="00F34277"/>
    <w:rsid w:val="00F342F1"/>
    <w:rsid w:val="00F343D2"/>
    <w:rsid w:val="00F344BA"/>
    <w:rsid w:val="00F347C8"/>
    <w:rsid w:val="00F348B3"/>
    <w:rsid w:val="00F34D4D"/>
    <w:rsid w:val="00F34E02"/>
    <w:rsid w:val="00F34E0A"/>
    <w:rsid w:val="00F34E16"/>
    <w:rsid w:val="00F34E90"/>
    <w:rsid w:val="00F34F00"/>
    <w:rsid w:val="00F34FC6"/>
    <w:rsid w:val="00F356A1"/>
    <w:rsid w:val="00F35931"/>
    <w:rsid w:val="00F35D2E"/>
    <w:rsid w:val="00F35F83"/>
    <w:rsid w:val="00F35FEB"/>
    <w:rsid w:val="00F3629A"/>
    <w:rsid w:val="00F3664D"/>
    <w:rsid w:val="00F3664E"/>
    <w:rsid w:val="00F36A11"/>
    <w:rsid w:val="00F36D0E"/>
    <w:rsid w:val="00F36DE5"/>
    <w:rsid w:val="00F36EBE"/>
    <w:rsid w:val="00F370BD"/>
    <w:rsid w:val="00F37142"/>
    <w:rsid w:val="00F37741"/>
    <w:rsid w:val="00F37791"/>
    <w:rsid w:val="00F377A1"/>
    <w:rsid w:val="00F37C20"/>
    <w:rsid w:val="00F37E3A"/>
    <w:rsid w:val="00F401B3"/>
    <w:rsid w:val="00F4027A"/>
    <w:rsid w:val="00F40288"/>
    <w:rsid w:val="00F404D7"/>
    <w:rsid w:val="00F40665"/>
    <w:rsid w:val="00F406C9"/>
    <w:rsid w:val="00F4085E"/>
    <w:rsid w:val="00F40B0C"/>
    <w:rsid w:val="00F40DDF"/>
    <w:rsid w:val="00F40E2D"/>
    <w:rsid w:val="00F40E78"/>
    <w:rsid w:val="00F4108A"/>
    <w:rsid w:val="00F41193"/>
    <w:rsid w:val="00F412FB"/>
    <w:rsid w:val="00F41310"/>
    <w:rsid w:val="00F415F4"/>
    <w:rsid w:val="00F41654"/>
    <w:rsid w:val="00F4175F"/>
    <w:rsid w:val="00F4185B"/>
    <w:rsid w:val="00F4192E"/>
    <w:rsid w:val="00F41A7B"/>
    <w:rsid w:val="00F41AC0"/>
    <w:rsid w:val="00F41CB0"/>
    <w:rsid w:val="00F42001"/>
    <w:rsid w:val="00F42081"/>
    <w:rsid w:val="00F420A5"/>
    <w:rsid w:val="00F42687"/>
    <w:rsid w:val="00F426DF"/>
    <w:rsid w:val="00F4291E"/>
    <w:rsid w:val="00F42C05"/>
    <w:rsid w:val="00F42C5C"/>
    <w:rsid w:val="00F42CE6"/>
    <w:rsid w:val="00F42D62"/>
    <w:rsid w:val="00F42F2C"/>
    <w:rsid w:val="00F43231"/>
    <w:rsid w:val="00F43555"/>
    <w:rsid w:val="00F43856"/>
    <w:rsid w:val="00F4386C"/>
    <w:rsid w:val="00F4399A"/>
    <w:rsid w:val="00F43A94"/>
    <w:rsid w:val="00F4403E"/>
    <w:rsid w:val="00F44095"/>
    <w:rsid w:val="00F441B4"/>
    <w:rsid w:val="00F4445F"/>
    <w:rsid w:val="00F44682"/>
    <w:rsid w:val="00F44B41"/>
    <w:rsid w:val="00F44C8E"/>
    <w:rsid w:val="00F45245"/>
    <w:rsid w:val="00F45430"/>
    <w:rsid w:val="00F456F9"/>
    <w:rsid w:val="00F45862"/>
    <w:rsid w:val="00F4590C"/>
    <w:rsid w:val="00F459D3"/>
    <w:rsid w:val="00F45DB6"/>
    <w:rsid w:val="00F45EA9"/>
    <w:rsid w:val="00F45EB7"/>
    <w:rsid w:val="00F45ED2"/>
    <w:rsid w:val="00F45FF3"/>
    <w:rsid w:val="00F46518"/>
    <w:rsid w:val="00F4681B"/>
    <w:rsid w:val="00F46B5E"/>
    <w:rsid w:val="00F46BC7"/>
    <w:rsid w:val="00F46E66"/>
    <w:rsid w:val="00F46F7B"/>
    <w:rsid w:val="00F470B8"/>
    <w:rsid w:val="00F4712C"/>
    <w:rsid w:val="00F47217"/>
    <w:rsid w:val="00F4728F"/>
    <w:rsid w:val="00F47315"/>
    <w:rsid w:val="00F4743A"/>
    <w:rsid w:val="00F4755C"/>
    <w:rsid w:val="00F476C6"/>
    <w:rsid w:val="00F47879"/>
    <w:rsid w:val="00F47A62"/>
    <w:rsid w:val="00F47AA1"/>
    <w:rsid w:val="00F47AEC"/>
    <w:rsid w:val="00F47EBE"/>
    <w:rsid w:val="00F47FA8"/>
    <w:rsid w:val="00F5013C"/>
    <w:rsid w:val="00F5016D"/>
    <w:rsid w:val="00F50685"/>
    <w:rsid w:val="00F50861"/>
    <w:rsid w:val="00F5098C"/>
    <w:rsid w:val="00F50B07"/>
    <w:rsid w:val="00F50D73"/>
    <w:rsid w:val="00F510AA"/>
    <w:rsid w:val="00F512B9"/>
    <w:rsid w:val="00F515C3"/>
    <w:rsid w:val="00F51989"/>
    <w:rsid w:val="00F51AB2"/>
    <w:rsid w:val="00F51C59"/>
    <w:rsid w:val="00F51F27"/>
    <w:rsid w:val="00F51F51"/>
    <w:rsid w:val="00F5212B"/>
    <w:rsid w:val="00F5217F"/>
    <w:rsid w:val="00F52497"/>
    <w:rsid w:val="00F525E5"/>
    <w:rsid w:val="00F526D4"/>
    <w:rsid w:val="00F5274B"/>
    <w:rsid w:val="00F528D4"/>
    <w:rsid w:val="00F52BE8"/>
    <w:rsid w:val="00F52C39"/>
    <w:rsid w:val="00F52D67"/>
    <w:rsid w:val="00F52D68"/>
    <w:rsid w:val="00F5315F"/>
    <w:rsid w:val="00F5363D"/>
    <w:rsid w:val="00F53748"/>
    <w:rsid w:val="00F53AE1"/>
    <w:rsid w:val="00F53BE1"/>
    <w:rsid w:val="00F53CCD"/>
    <w:rsid w:val="00F53E9C"/>
    <w:rsid w:val="00F53EB1"/>
    <w:rsid w:val="00F54111"/>
    <w:rsid w:val="00F545F2"/>
    <w:rsid w:val="00F54CAE"/>
    <w:rsid w:val="00F54E73"/>
    <w:rsid w:val="00F550E1"/>
    <w:rsid w:val="00F554B7"/>
    <w:rsid w:val="00F555F8"/>
    <w:rsid w:val="00F556B6"/>
    <w:rsid w:val="00F557B9"/>
    <w:rsid w:val="00F557FD"/>
    <w:rsid w:val="00F55976"/>
    <w:rsid w:val="00F55A23"/>
    <w:rsid w:val="00F55E65"/>
    <w:rsid w:val="00F55E6D"/>
    <w:rsid w:val="00F5650B"/>
    <w:rsid w:val="00F56688"/>
    <w:rsid w:val="00F56B9B"/>
    <w:rsid w:val="00F56D15"/>
    <w:rsid w:val="00F56E96"/>
    <w:rsid w:val="00F56FB8"/>
    <w:rsid w:val="00F57586"/>
    <w:rsid w:val="00F5776B"/>
    <w:rsid w:val="00F577D0"/>
    <w:rsid w:val="00F57978"/>
    <w:rsid w:val="00F57AFA"/>
    <w:rsid w:val="00F57C6D"/>
    <w:rsid w:val="00F57DCC"/>
    <w:rsid w:val="00F60005"/>
    <w:rsid w:val="00F601BF"/>
    <w:rsid w:val="00F60338"/>
    <w:rsid w:val="00F60571"/>
    <w:rsid w:val="00F60792"/>
    <w:rsid w:val="00F6095C"/>
    <w:rsid w:val="00F60EA0"/>
    <w:rsid w:val="00F61127"/>
    <w:rsid w:val="00F61319"/>
    <w:rsid w:val="00F615A0"/>
    <w:rsid w:val="00F61850"/>
    <w:rsid w:val="00F6191A"/>
    <w:rsid w:val="00F61AEF"/>
    <w:rsid w:val="00F61AF3"/>
    <w:rsid w:val="00F61D29"/>
    <w:rsid w:val="00F62253"/>
    <w:rsid w:val="00F62498"/>
    <w:rsid w:val="00F6277D"/>
    <w:rsid w:val="00F62CBC"/>
    <w:rsid w:val="00F62D2A"/>
    <w:rsid w:val="00F62F44"/>
    <w:rsid w:val="00F632D2"/>
    <w:rsid w:val="00F63588"/>
    <w:rsid w:val="00F638FC"/>
    <w:rsid w:val="00F639C7"/>
    <w:rsid w:val="00F63B6D"/>
    <w:rsid w:val="00F63C0E"/>
    <w:rsid w:val="00F6414A"/>
    <w:rsid w:val="00F644FF"/>
    <w:rsid w:val="00F6457A"/>
    <w:rsid w:val="00F645D0"/>
    <w:rsid w:val="00F6478B"/>
    <w:rsid w:val="00F6495B"/>
    <w:rsid w:val="00F65018"/>
    <w:rsid w:val="00F65177"/>
    <w:rsid w:val="00F65244"/>
    <w:rsid w:val="00F6526E"/>
    <w:rsid w:val="00F65466"/>
    <w:rsid w:val="00F656C0"/>
    <w:rsid w:val="00F65A9F"/>
    <w:rsid w:val="00F65B7C"/>
    <w:rsid w:val="00F65FD7"/>
    <w:rsid w:val="00F660F3"/>
    <w:rsid w:val="00F668F1"/>
    <w:rsid w:val="00F66A9C"/>
    <w:rsid w:val="00F66D07"/>
    <w:rsid w:val="00F66E40"/>
    <w:rsid w:val="00F66E85"/>
    <w:rsid w:val="00F66F3F"/>
    <w:rsid w:val="00F671BC"/>
    <w:rsid w:val="00F67681"/>
    <w:rsid w:val="00F676FE"/>
    <w:rsid w:val="00F6789B"/>
    <w:rsid w:val="00F678A0"/>
    <w:rsid w:val="00F67A3A"/>
    <w:rsid w:val="00F67EB6"/>
    <w:rsid w:val="00F67F89"/>
    <w:rsid w:val="00F70017"/>
    <w:rsid w:val="00F700D3"/>
    <w:rsid w:val="00F700D9"/>
    <w:rsid w:val="00F70248"/>
    <w:rsid w:val="00F70513"/>
    <w:rsid w:val="00F7068C"/>
    <w:rsid w:val="00F7089C"/>
    <w:rsid w:val="00F708F5"/>
    <w:rsid w:val="00F709F6"/>
    <w:rsid w:val="00F70EE3"/>
    <w:rsid w:val="00F70F23"/>
    <w:rsid w:val="00F70F4A"/>
    <w:rsid w:val="00F71000"/>
    <w:rsid w:val="00F71208"/>
    <w:rsid w:val="00F7124D"/>
    <w:rsid w:val="00F714DC"/>
    <w:rsid w:val="00F715CC"/>
    <w:rsid w:val="00F7164A"/>
    <w:rsid w:val="00F71B2A"/>
    <w:rsid w:val="00F71E38"/>
    <w:rsid w:val="00F71F15"/>
    <w:rsid w:val="00F71F82"/>
    <w:rsid w:val="00F72436"/>
    <w:rsid w:val="00F72F42"/>
    <w:rsid w:val="00F7315F"/>
    <w:rsid w:val="00F731FE"/>
    <w:rsid w:val="00F7331C"/>
    <w:rsid w:val="00F73581"/>
    <w:rsid w:val="00F7368D"/>
    <w:rsid w:val="00F73CB0"/>
    <w:rsid w:val="00F74019"/>
    <w:rsid w:val="00F740A6"/>
    <w:rsid w:val="00F742CE"/>
    <w:rsid w:val="00F74301"/>
    <w:rsid w:val="00F7439A"/>
    <w:rsid w:val="00F74A1C"/>
    <w:rsid w:val="00F74AEA"/>
    <w:rsid w:val="00F74C0F"/>
    <w:rsid w:val="00F7578A"/>
    <w:rsid w:val="00F75824"/>
    <w:rsid w:val="00F759C8"/>
    <w:rsid w:val="00F75ABD"/>
    <w:rsid w:val="00F75CF3"/>
    <w:rsid w:val="00F76039"/>
    <w:rsid w:val="00F76664"/>
    <w:rsid w:val="00F76725"/>
    <w:rsid w:val="00F76B18"/>
    <w:rsid w:val="00F76B2B"/>
    <w:rsid w:val="00F76D36"/>
    <w:rsid w:val="00F76DA4"/>
    <w:rsid w:val="00F772A9"/>
    <w:rsid w:val="00F777EF"/>
    <w:rsid w:val="00F778AD"/>
    <w:rsid w:val="00F77F0E"/>
    <w:rsid w:val="00F77F79"/>
    <w:rsid w:val="00F77F98"/>
    <w:rsid w:val="00F77FC7"/>
    <w:rsid w:val="00F8032E"/>
    <w:rsid w:val="00F8060C"/>
    <w:rsid w:val="00F807ED"/>
    <w:rsid w:val="00F8096B"/>
    <w:rsid w:val="00F80C4B"/>
    <w:rsid w:val="00F80DE7"/>
    <w:rsid w:val="00F81038"/>
    <w:rsid w:val="00F81132"/>
    <w:rsid w:val="00F8114B"/>
    <w:rsid w:val="00F8151A"/>
    <w:rsid w:val="00F817DD"/>
    <w:rsid w:val="00F81C7E"/>
    <w:rsid w:val="00F81DC2"/>
    <w:rsid w:val="00F81ED2"/>
    <w:rsid w:val="00F82194"/>
    <w:rsid w:val="00F821A6"/>
    <w:rsid w:val="00F821FA"/>
    <w:rsid w:val="00F8232D"/>
    <w:rsid w:val="00F82601"/>
    <w:rsid w:val="00F8285E"/>
    <w:rsid w:val="00F8287E"/>
    <w:rsid w:val="00F829A6"/>
    <w:rsid w:val="00F82A0E"/>
    <w:rsid w:val="00F8313B"/>
    <w:rsid w:val="00F83476"/>
    <w:rsid w:val="00F8357F"/>
    <w:rsid w:val="00F836F9"/>
    <w:rsid w:val="00F837BA"/>
    <w:rsid w:val="00F83889"/>
    <w:rsid w:val="00F838ED"/>
    <w:rsid w:val="00F839B3"/>
    <w:rsid w:val="00F83A55"/>
    <w:rsid w:val="00F83BED"/>
    <w:rsid w:val="00F83CB0"/>
    <w:rsid w:val="00F83D6E"/>
    <w:rsid w:val="00F83E42"/>
    <w:rsid w:val="00F83EB7"/>
    <w:rsid w:val="00F83F2C"/>
    <w:rsid w:val="00F84019"/>
    <w:rsid w:val="00F841CC"/>
    <w:rsid w:val="00F845F1"/>
    <w:rsid w:val="00F84663"/>
    <w:rsid w:val="00F846BC"/>
    <w:rsid w:val="00F8473A"/>
    <w:rsid w:val="00F84B14"/>
    <w:rsid w:val="00F84CF3"/>
    <w:rsid w:val="00F8561D"/>
    <w:rsid w:val="00F859E5"/>
    <w:rsid w:val="00F85A28"/>
    <w:rsid w:val="00F85DA5"/>
    <w:rsid w:val="00F85E3C"/>
    <w:rsid w:val="00F85EB7"/>
    <w:rsid w:val="00F861F8"/>
    <w:rsid w:val="00F86265"/>
    <w:rsid w:val="00F86363"/>
    <w:rsid w:val="00F865CE"/>
    <w:rsid w:val="00F86637"/>
    <w:rsid w:val="00F866BE"/>
    <w:rsid w:val="00F86741"/>
    <w:rsid w:val="00F8674B"/>
    <w:rsid w:val="00F86E9B"/>
    <w:rsid w:val="00F86EAA"/>
    <w:rsid w:val="00F86EF2"/>
    <w:rsid w:val="00F86F41"/>
    <w:rsid w:val="00F8734E"/>
    <w:rsid w:val="00F874B2"/>
    <w:rsid w:val="00F87814"/>
    <w:rsid w:val="00F87AFD"/>
    <w:rsid w:val="00F900DD"/>
    <w:rsid w:val="00F901DE"/>
    <w:rsid w:val="00F9047C"/>
    <w:rsid w:val="00F905A5"/>
    <w:rsid w:val="00F906F5"/>
    <w:rsid w:val="00F90A0A"/>
    <w:rsid w:val="00F90A27"/>
    <w:rsid w:val="00F90AFB"/>
    <w:rsid w:val="00F90C95"/>
    <w:rsid w:val="00F90D49"/>
    <w:rsid w:val="00F90DE6"/>
    <w:rsid w:val="00F913EF"/>
    <w:rsid w:val="00F915B6"/>
    <w:rsid w:val="00F91618"/>
    <w:rsid w:val="00F91783"/>
    <w:rsid w:val="00F91820"/>
    <w:rsid w:val="00F91BBB"/>
    <w:rsid w:val="00F91CC2"/>
    <w:rsid w:val="00F91F1E"/>
    <w:rsid w:val="00F9231A"/>
    <w:rsid w:val="00F92376"/>
    <w:rsid w:val="00F92435"/>
    <w:rsid w:val="00F92793"/>
    <w:rsid w:val="00F927EC"/>
    <w:rsid w:val="00F92A5C"/>
    <w:rsid w:val="00F92CC6"/>
    <w:rsid w:val="00F92D35"/>
    <w:rsid w:val="00F92F63"/>
    <w:rsid w:val="00F92FDC"/>
    <w:rsid w:val="00F93451"/>
    <w:rsid w:val="00F935E8"/>
    <w:rsid w:val="00F93630"/>
    <w:rsid w:val="00F93648"/>
    <w:rsid w:val="00F937F1"/>
    <w:rsid w:val="00F93B5E"/>
    <w:rsid w:val="00F93C4A"/>
    <w:rsid w:val="00F93D50"/>
    <w:rsid w:val="00F93D90"/>
    <w:rsid w:val="00F93DD1"/>
    <w:rsid w:val="00F93F77"/>
    <w:rsid w:val="00F93FB6"/>
    <w:rsid w:val="00F94201"/>
    <w:rsid w:val="00F94397"/>
    <w:rsid w:val="00F9463C"/>
    <w:rsid w:val="00F94921"/>
    <w:rsid w:val="00F94F34"/>
    <w:rsid w:val="00F94FE2"/>
    <w:rsid w:val="00F9526D"/>
    <w:rsid w:val="00F9530A"/>
    <w:rsid w:val="00F9550B"/>
    <w:rsid w:val="00F95824"/>
    <w:rsid w:val="00F95A87"/>
    <w:rsid w:val="00F95CE5"/>
    <w:rsid w:val="00F96128"/>
    <w:rsid w:val="00F96173"/>
    <w:rsid w:val="00F96234"/>
    <w:rsid w:val="00F9633A"/>
    <w:rsid w:val="00F96639"/>
    <w:rsid w:val="00F9673C"/>
    <w:rsid w:val="00F96C9E"/>
    <w:rsid w:val="00F9709D"/>
    <w:rsid w:val="00F970EF"/>
    <w:rsid w:val="00F9711B"/>
    <w:rsid w:val="00F97231"/>
    <w:rsid w:val="00F9728A"/>
    <w:rsid w:val="00F97541"/>
    <w:rsid w:val="00F9759F"/>
    <w:rsid w:val="00F9799A"/>
    <w:rsid w:val="00F97BF5"/>
    <w:rsid w:val="00F97D40"/>
    <w:rsid w:val="00F97E6C"/>
    <w:rsid w:val="00F97F19"/>
    <w:rsid w:val="00FA0380"/>
    <w:rsid w:val="00FA04F4"/>
    <w:rsid w:val="00FA06AD"/>
    <w:rsid w:val="00FA07C8"/>
    <w:rsid w:val="00FA09BF"/>
    <w:rsid w:val="00FA0A0B"/>
    <w:rsid w:val="00FA0B21"/>
    <w:rsid w:val="00FA0BF8"/>
    <w:rsid w:val="00FA0E43"/>
    <w:rsid w:val="00FA1238"/>
    <w:rsid w:val="00FA15BE"/>
    <w:rsid w:val="00FA17B8"/>
    <w:rsid w:val="00FA19EE"/>
    <w:rsid w:val="00FA1A34"/>
    <w:rsid w:val="00FA1A79"/>
    <w:rsid w:val="00FA1B10"/>
    <w:rsid w:val="00FA1B51"/>
    <w:rsid w:val="00FA1B97"/>
    <w:rsid w:val="00FA1CAA"/>
    <w:rsid w:val="00FA1F75"/>
    <w:rsid w:val="00FA2318"/>
    <w:rsid w:val="00FA240A"/>
    <w:rsid w:val="00FA24BB"/>
    <w:rsid w:val="00FA265E"/>
    <w:rsid w:val="00FA29FC"/>
    <w:rsid w:val="00FA2B57"/>
    <w:rsid w:val="00FA2E9D"/>
    <w:rsid w:val="00FA2EB1"/>
    <w:rsid w:val="00FA2F5C"/>
    <w:rsid w:val="00FA32A5"/>
    <w:rsid w:val="00FA32C5"/>
    <w:rsid w:val="00FA3345"/>
    <w:rsid w:val="00FA3358"/>
    <w:rsid w:val="00FA34D3"/>
    <w:rsid w:val="00FA34F1"/>
    <w:rsid w:val="00FA36FE"/>
    <w:rsid w:val="00FA3DC8"/>
    <w:rsid w:val="00FA3DE3"/>
    <w:rsid w:val="00FA3DF9"/>
    <w:rsid w:val="00FA3EA6"/>
    <w:rsid w:val="00FA412A"/>
    <w:rsid w:val="00FA43A4"/>
    <w:rsid w:val="00FA43A8"/>
    <w:rsid w:val="00FA4498"/>
    <w:rsid w:val="00FA4594"/>
    <w:rsid w:val="00FA470E"/>
    <w:rsid w:val="00FA4803"/>
    <w:rsid w:val="00FA5209"/>
    <w:rsid w:val="00FA5686"/>
    <w:rsid w:val="00FA56EB"/>
    <w:rsid w:val="00FA5704"/>
    <w:rsid w:val="00FA570F"/>
    <w:rsid w:val="00FA5757"/>
    <w:rsid w:val="00FA5871"/>
    <w:rsid w:val="00FA5999"/>
    <w:rsid w:val="00FA5B7A"/>
    <w:rsid w:val="00FA5BDC"/>
    <w:rsid w:val="00FA5F15"/>
    <w:rsid w:val="00FA5F52"/>
    <w:rsid w:val="00FA5FB5"/>
    <w:rsid w:val="00FA5FFC"/>
    <w:rsid w:val="00FA61CF"/>
    <w:rsid w:val="00FA62BE"/>
    <w:rsid w:val="00FA6681"/>
    <w:rsid w:val="00FA6725"/>
    <w:rsid w:val="00FA6913"/>
    <w:rsid w:val="00FA69BD"/>
    <w:rsid w:val="00FA6FBB"/>
    <w:rsid w:val="00FA7036"/>
    <w:rsid w:val="00FA7367"/>
    <w:rsid w:val="00FA737F"/>
    <w:rsid w:val="00FA7500"/>
    <w:rsid w:val="00FA76EB"/>
    <w:rsid w:val="00FA7FAD"/>
    <w:rsid w:val="00FB022C"/>
    <w:rsid w:val="00FB0471"/>
    <w:rsid w:val="00FB04D3"/>
    <w:rsid w:val="00FB07B9"/>
    <w:rsid w:val="00FB0A81"/>
    <w:rsid w:val="00FB0BB7"/>
    <w:rsid w:val="00FB0EDB"/>
    <w:rsid w:val="00FB0F74"/>
    <w:rsid w:val="00FB1132"/>
    <w:rsid w:val="00FB160D"/>
    <w:rsid w:val="00FB17F9"/>
    <w:rsid w:val="00FB1860"/>
    <w:rsid w:val="00FB19D2"/>
    <w:rsid w:val="00FB19EE"/>
    <w:rsid w:val="00FB1B0E"/>
    <w:rsid w:val="00FB1BA5"/>
    <w:rsid w:val="00FB1D82"/>
    <w:rsid w:val="00FB1DF6"/>
    <w:rsid w:val="00FB2050"/>
    <w:rsid w:val="00FB20CE"/>
    <w:rsid w:val="00FB229B"/>
    <w:rsid w:val="00FB2712"/>
    <w:rsid w:val="00FB27B0"/>
    <w:rsid w:val="00FB297A"/>
    <w:rsid w:val="00FB2996"/>
    <w:rsid w:val="00FB29A8"/>
    <w:rsid w:val="00FB2A8F"/>
    <w:rsid w:val="00FB2B18"/>
    <w:rsid w:val="00FB2E5E"/>
    <w:rsid w:val="00FB2EBA"/>
    <w:rsid w:val="00FB3000"/>
    <w:rsid w:val="00FB3005"/>
    <w:rsid w:val="00FB30EF"/>
    <w:rsid w:val="00FB3133"/>
    <w:rsid w:val="00FB3509"/>
    <w:rsid w:val="00FB365F"/>
    <w:rsid w:val="00FB3765"/>
    <w:rsid w:val="00FB3CB7"/>
    <w:rsid w:val="00FB3FCE"/>
    <w:rsid w:val="00FB409B"/>
    <w:rsid w:val="00FB4383"/>
    <w:rsid w:val="00FB43EB"/>
    <w:rsid w:val="00FB4507"/>
    <w:rsid w:val="00FB46F1"/>
    <w:rsid w:val="00FB48A3"/>
    <w:rsid w:val="00FB48DC"/>
    <w:rsid w:val="00FB4B9F"/>
    <w:rsid w:val="00FB4CD3"/>
    <w:rsid w:val="00FB4CFA"/>
    <w:rsid w:val="00FB4F89"/>
    <w:rsid w:val="00FB50B7"/>
    <w:rsid w:val="00FB52C9"/>
    <w:rsid w:val="00FB5435"/>
    <w:rsid w:val="00FB54B9"/>
    <w:rsid w:val="00FB55CB"/>
    <w:rsid w:val="00FB566B"/>
    <w:rsid w:val="00FB577A"/>
    <w:rsid w:val="00FB58AA"/>
    <w:rsid w:val="00FB592C"/>
    <w:rsid w:val="00FB5A37"/>
    <w:rsid w:val="00FB5AD1"/>
    <w:rsid w:val="00FB5E7C"/>
    <w:rsid w:val="00FB6086"/>
    <w:rsid w:val="00FB61D8"/>
    <w:rsid w:val="00FB61E1"/>
    <w:rsid w:val="00FB62E3"/>
    <w:rsid w:val="00FB63CF"/>
    <w:rsid w:val="00FB65A9"/>
    <w:rsid w:val="00FB6F6B"/>
    <w:rsid w:val="00FB7061"/>
    <w:rsid w:val="00FB712C"/>
    <w:rsid w:val="00FB7204"/>
    <w:rsid w:val="00FB7214"/>
    <w:rsid w:val="00FB7380"/>
    <w:rsid w:val="00FB7868"/>
    <w:rsid w:val="00FB78B2"/>
    <w:rsid w:val="00FB7AC9"/>
    <w:rsid w:val="00FB7C38"/>
    <w:rsid w:val="00FB7E0E"/>
    <w:rsid w:val="00FC006A"/>
    <w:rsid w:val="00FC00D3"/>
    <w:rsid w:val="00FC035B"/>
    <w:rsid w:val="00FC0476"/>
    <w:rsid w:val="00FC0A20"/>
    <w:rsid w:val="00FC0B6B"/>
    <w:rsid w:val="00FC0C7A"/>
    <w:rsid w:val="00FC0DD1"/>
    <w:rsid w:val="00FC0E79"/>
    <w:rsid w:val="00FC0FE4"/>
    <w:rsid w:val="00FC1054"/>
    <w:rsid w:val="00FC11B8"/>
    <w:rsid w:val="00FC13F6"/>
    <w:rsid w:val="00FC1740"/>
    <w:rsid w:val="00FC179E"/>
    <w:rsid w:val="00FC1A9F"/>
    <w:rsid w:val="00FC1DF4"/>
    <w:rsid w:val="00FC23C5"/>
    <w:rsid w:val="00FC240B"/>
    <w:rsid w:val="00FC2504"/>
    <w:rsid w:val="00FC25E4"/>
    <w:rsid w:val="00FC2666"/>
    <w:rsid w:val="00FC26E4"/>
    <w:rsid w:val="00FC2778"/>
    <w:rsid w:val="00FC2894"/>
    <w:rsid w:val="00FC290B"/>
    <w:rsid w:val="00FC2AD9"/>
    <w:rsid w:val="00FC2D13"/>
    <w:rsid w:val="00FC32CF"/>
    <w:rsid w:val="00FC3309"/>
    <w:rsid w:val="00FC3316"/>
    <w:rsid w:val="00FC3615"/>
    <w:rsid w:val="00FC36C8"/>
    <w:rsid w:val="00FC3A66"/>
    <w:rsid w:val="00FC3BDB"/>
    <w:rsid w:val="00FC3C71"/>
    <w:rsid w:val="00FC3D7D"/>
    <w:rsid w:val="00FC3E6A"/>
    <w:rsid w:val="00FC433D"/>
    <w:rsid w:val="00FC4364"/>
    <w:rsid w:val="00FC465F"/>
    <w:rsid w:val="00FC46D2"/>
    <w:rsid w:val="00FC4B81"/>
    <w:rsid w:val="00FC50F6"/>
    <w:rsid w:val="00FC5178"/>
    <w:rsid w:val="00FC52EA"/>
    <w:rsid w:val="00FC5360"/>
    <w:rsid w:val="00FC54A0"/>
    <w:rsid w:val="00FC561D"/>
    <w:rsid w:val="00FC584C"/>
    <w:rsid w:val="00FC596C"/>
    <w:rsid w:val="00FC60B7"/>
    <w:rsid w:val="00FC628C"/>
    <w:rsid w:val="00FC6357"/>
    <w:rsid w:val="00FC63B9"/>
    <w:rsid w:val="00FC6598"/>
    <w:rsid w:val="00FC6654"/>
    <w:rsid w:val="00FC676D"/>
    <w:rsid w:val="00FC6D60"/>
    <w:rsid w:val="00FC6E11"/>
    <w:rsid w:val="00FC6E2C"/>
    <w:rsid w:val="00FC6E4C"/>
    <w:rsid w:val="00FC6F19"/>
    <w:rsid w:val="00FC7055"/>
    <w:rsid w:val="00FC709B"/>
    <w:rsid w:val="00FC78DB"/>
    <w:rsid w:val="00FC7A38"/>
    <w:rsid w:val="00FC7A8B"/>
    <w:rsid w:val="00FC7B21"/>
    <w:rsid w:val="00FC7CCB"/>
    <w:rsid w:val="00FD00B6"/>
    <w:rsid w:val="00FD04CD"/>
    <w:rsid w:val="00FD0555"/>
    <w:rsid w:val="00FD055F"/>
    <w:rsid w:val="00FD0600"/>
    <w:rsid w:val="00FD06FD"/>
    <w:rsid w:val="00FD0A35"/>
    <w:rsid w:val="00FD0BC8"/>
    <w:rsid w:val="00FD0E13"/>
    <w:rsid w:val="00FD0EB4"/>
    <w:rsid w:val="00FD0F69"/>
    <w:rsid w:val="00FD16ED"/>
    <w:rsid w:val="00FD1795"/>
    <w:rsid w:val="00FD1FE4"/>
    <w:rsid w:val="00FD234D"/>
    <w:rsid w:val="00FD2405"/>
    <w:rsid w:val="00FD2556"/>
    <w:rsid w:val="00FD2731"/>
    <w:rsid w:val="00FD2822"/>
    <w:rsid w:val="00FD2CA3"/>
    <w:rsid w:val="00FD2E55"/>
    <w:rsid w:val="00FD30A6"/>
    <w:rsid w:val="00FD315C"/>
    <w:rsid w:val="00FD3379"/>
    <w:rsid w:val="00FD36BF"/>
    <w:rsid w:val="00FD397D"/>
    <w:rsid w:val="00FD3AE4"/>
    <w:rsid w:val="00FD3C91"/>
    <w:rsid w:val="00FD4100"/>
    <w:rsid w:val="00FD4286"/>
    <w:rsid w:val="00FD4557"/>
    <w:rsid w:val="00FD4B10"/>
    <w:rsid w:val="00FD4B3E"/>
    <w:rsid w:val="00FD4C31"/>
    <w:rsid w:val="00FD4C74"/>
    <w:rsid w:val="00FD4F12"/>
    <w:rsid w:val="00FD5083"/>
    <w:rsid w:val="00FD50BE"/>
    <w:rsid w:val="00FD52F0"/>
    <w:rsid w:val="00FD5329"/>
    <w:rsid w:val="00FD54EF"/>
    <w:rsid w:val="00FD559B"/>
    <w:rsid w:val="00FD57C3"/>
    <w:rsid w:val="00FD59C8"/>
    <w:rsid w:val="00FD5A00"/>
    <w:rsid w:val="00FD5B0E"/>
    <w:rsid w:val="00FD5D4E"/>
    <w:rsid w:val="00FD60CA"/>
    <w:rsid w:val="00FD617A"/>
    <w:rsid w:val="00FD61C0"/>
    <w:rsid w:val="00FD6432"/>
    <w:rsid w:val="00FD66F5"/>
    <w:rsid w:val="00FD6724"/>
    <w:rsid w:val="00FD6900"/>
    <w:rsid w:val="00FD6B7F"/>
    <w:rsid w:val="00FD6DD7"/>
    <w:rsid w:val="00FD6F17"/>
    <w:rsid w:val="00FD70E5"/>
    <w:rsid w:val="00FD71FD"/>
    <w:rsid w:val="00FD721E"/>
    <w:rsid w:val="00FD7497"/>
    <w:rsid w:val="00FE0380"/>
    <w:rsid w:val="00FE03B8"/>
    <w:rsid w:val="00FE0D80"/>
    <w:rsid w:val="00FE0EBA"/>
    <w:rsid w:val="00FE10DE"/>
    <w:rsid w:val="00FE112D"/>
    <w:rsid w:val="00FE119D"/>
    <w:rsid w:val="00FE14F4"/>
    <w:rsid w:val="00FE1629"/>
    <w:rsid w:val="00FE1747"/>
    <w:rsid w:val="00FE180A"/>
    <w:rsid w:val="00FE181A"/>
    <w:rsid w:val="00FE19AB"/>
    <w:rsid w:val="00FE1A10"/>
    <w:rsid w:val="00FE1B75"/>
    <w:rsid w:val="00FE1EC6"/>
    <w:rsid w:val="00FE2351"/>
    <w:rsid w:val="00FE251B"/>
    <w:rsid w:val="00FE25B7"/>
    <w:rsid w:val="00FE26EC"/>
    <w:rsid w:val="00FE285C"/>
    <w:rsid w:val="00FE2882"/>
    <w:rsid w:val="00FE2989"/>
    <w:rsid w:val="00FE29F5"/>
    <w:rsid w:val="00FE2C7F"/>
    <w:rsid w:val="00FE3099"/>
    <w:rsid w:val="00FE31E4"/>
    <w:rsid w:val="00FE3208"/>
    <w:rsid w:val="00FE377F"/>
    <w:rsid w:val="00FE388A"/>
    <w:rsid w:val="00FE3C49"/>
    <w:rsid w:val="00FE4391"/>
    <w:rsid w:val="00FE45C2"/>
    <w:rsid w:val="00FE4C5F"/>
    <w:rsid w:val="00FE55A1"/>
    <w:rsid w:val="00FE56F8"/>
    <w:rsid w:val="00FE5907"/>
    <w:rsid w:val="00FE5A2B"/>
    <w:rsid w:val="00FE5A8E"/>
    <w:rsid w:val="00FE5F05"/>
    <w:rsid w:val="00FE68B6"/>
    <w:rsid w:val="00FE6966"/>
    <w:rsid w:val="00FE6BA4"/>
    <w:rsid w:val="00FE6C01"/>
    <w:rsid w:val="00FE6C04"/>
    <w:rsid w:val="00FE6C34"/>
    <w:rsid w:val="00FE6C5A"/>
    <w:rsid w:val="00FE6D9B"/>
    <w:rsid w:val="00FE6DFC"/>
    <w:rsid w:val="00FE6F79"/>
    <w:rsid w:val="00FE6F93"/>
    <w:rsid w:val="00FE7274"/>
    <w:rsid w:val="00FE7300"/>
    <w:rsid w:val="00FE74A3"/>
    <w:rsid w:val="00FE7712"/>
    <w:rsid w:val="00FE773A"/>
    <w:rsid w:val="00FE7777"/>
    <w:rsid w:val="00FE77B7"/>
    <w:rsid w:val="00FE79C1"/>
    <w:rsid w:val="00FE7A01"/>
    <w:rsid w:val="00FE7AD1"/>
    <w:rsid w:val="00FE7BD9"/>
    <w:rsid w:val="00FE7D31"/>
    <w:rsid w:val="00FE7D8F"/>
    <w:rsid w:val="00FE7DF8"/>
    <w:rsid w:val="00FE7E7D"/>
    <w:rsid w:val="00FE7EB3"/>
    <w:rsid w:val="00FE7F21"/>
    <w:rsid w:val="00FF0306"/>
    <w:rsid w:val="00FF0C2C"/>
    <w:rsid w:val="00FF0FB1"/>
    <w:rsid w:val="00FF0FE7"/>
    <w:rsid w:val="00FF110E"/>
    <w:rsid w:val="00FF1476"/>
    <w:rsid w:val="00FF1699"/>
    <w:rsid w:val="00FF17F8"/>
    <w:rsid w:val="00FF1813"/>
    <w:rsid w:val="00FF1A69"/>
    <w:rsid w:val="00FF1A80"/>
    <w:rsid w:val="00FF1C77"/>
    <w:rsid w:val="00FF1D81"/>
    <w:rsid w:val="00FF1DDE"/>
    <w:rsid w:val="00FF1EB8"/>
    <w:rsid w:val="00FF20C9"/>
    <w:rsid w:val="00FF240D"/>
    <w:rsid w:val="00FF2AB5"/>
    <w:rsid w:val="00FF2F3F"/>
    <w:rsid w:val="00FF3157"/>
    <w:rsid w:val="00FF3241"/>
    <w:rsid w:val="00FF3301"/>
    <w:rsid w:val="00FF33CD"/>
    <w:rsid w:val="00FF33FD"/>
    <w:rsid w:val="00FF36FC"/>
    <w:rsid w:val="00FF38B7"/>
    <w:rsid w:val="00FF39E3"/>
    <w:rsid w:val="00FF3E3E"/>
    <w:rsid w:val="00FF3F4C"/>
    <w:rsid w:val="00FF3F75"/>
    <w:rsid w:val="00FF3F8C"/>
    <w:rsid w:val="00FF4050"/>
    <w:rsid w:val="00FF4190"/>
    <w:rsid w:val="00FF41B6"/>
    <w:rsid w:val="00FF42B7"/>
    <w:rsid w:val="00FF434B"/>
    <w:rsid w:val="00FF4457"/>
    <w:rsid w:val="00FF45FB"/>
    <w:rsid w:val="00FF461A"/>
    <w:rsid w:val="00FF4676"/>
    <w:rsid w:val="00FF470D"/>
    <w:rsid w:val="00FF4748"/>
    <w:rsid w:val="00FF47AA"/>
    <w:rsid w:val="00FF49C4"/>
    <w:rsid w:val="00FF4ABE"/>
    <w:rsid w:val="00FF53DE"/>
    <w:rsid w:val="00FF540A"/>
    <w:rsid w:val="00FF55FB"/>
    <w:rsid w:val="00FF560E"/>
    <w:rsid w:val="00FF5617"/>
    <w:rsid w:val="00FF5702"/>
    <w:rsid w:val="00FF5CD1"/>
    <w:rsid w:val="00FF5DF3"/>
    <w:rsid w:val="00FF5E99"/>
    <w:rsid w:val="00FF5F5F"/>
    <w:rsid w:val="00FF5FC4"/>
    <w:rsid w:val="00FF6004"/>
    <w:rsid w:val="00FF623A"/>
    <w:rsid w:val="00FF6357"/>
    <w:rsid w:val="00FF6643"/>
    <w:rsid w:val="00FF665D"/>
    <w:rsid w:val="00FF6862"/>
    <w:rsid w:val="00FF6A0D"/>
    <w:rsid w:val="00FF6C00"/>
    <w:rsid w:val="00FF6C04"/>
    <w:rsid w:val="00FF6D1A"/>
    <w:rsid w:val="00FF720D"/>
    <w:rsid w:val="00FF725A"/>
    <w:rsid w:val="00FF7614"/>
    <w:rsid w:val="00FF77B9"/>
    <w:rsid w:val="00FF7919"/>
    <w:rsid w:val="00FF79F5"/>
    <w:rsid w:val="00FF7AA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1AECE06D-B568-4916-AC61-1F34BABA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6B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ink w:val="block"/>
    <w:locked/>
    <w:rsid w:val="00D57863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1F6EFF"/>
    <w:rPr>
      <w:rFonts w:ascii="Aptos" w:eastAsia="Aptos" w:hAnsi="Aptos" w:cs="Cordia New"/>
      <w:kern w:val="2"/>
      <w:sz w:val="22"/>
      <w:szCs w:val="28"/>
      <w14:ligatures w14:val="standardContextual"/>
    </w:rPr>
    <w:tblPr/>
  </w:style>
  <w:style w:type="table" w:customStyle="1" w:styleId="TableGrid5">
    <w:name w:val="Table Grid5"/>
    <w:basedOn w:val="TableNormal"/>
    <w:next w:val="TableGrid"/>
    <w:uiPriority w:val="59"/>
    <w:rsid w:val="00A457DE"/>
    <w:pPr>
      <w:overflowPunct w:val="0"/>
      <w:autoSpaceDE w:val="0"/>
      <w:autoSpaceDN w:val="0"/>
      <w:adjustRightInd w:val="0"/>
      <w:textAlignment w:val="baseline"/>
    </w:pPr>
    <w:rPr>
      <w:rFonts w:ascii="MS Sans Serif" w:eastAsia="Malgun Gothic" w:hAnsi="MS Sans Serif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3da434-3637-4dd5-a2d5-e02122aba82e" xsi:nil="true"/>
    <lcf76f155ced4ddcb4097134ff3c332f xmlns="d4f91098-763f-4f38-a735-0d003a4cf2e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MediaLengthInSeconds xmlns="d4f91098-763f-4f38-a735-0d003a4cf2e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8" ma:contentTypeDescription="Create a new document." ma:contentTypeScope="" ma:versionID="ac2d222ad811053f2ed6e5dc9d2c56e3">
  <xsd:schema xmlns:xsd="http://www.w3.org/2001/XMLSchema" xmlns:xs="http://www.w3.org/2001/XMLSchema" xmlns:p="http://schemas.microsoft.com/office/2006/metadata/properties" xmlns:ns1="http://schemas.microsoft.com/sharepoint/v3" xmlns:ns2="d4f91098-763f-4f38-a735-0d003a4cf2ea" xmlns:ns3="113da434-3637-4dd5-a2d5-e02122aba82e" targetNamespace="http://schemas.microsoft.com/office/2006/metadata/properties" ma:root="true" ma:fieldsID="6e8c3951247c0c53d20a9adf7c9f2f85" ns1:_="" ns2:_="" ns3:_="">
    <xsd:import namespace="http://schemas.microsoft.com/sharepoint/v3"/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AEFB5-97BA-4548-BAEB-E0CDB9AA0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AEB20E-1CBD-445D-984B-0D637C30FC9C}">
  <ds:schemaRefs>
    <ds:schemaRef ds:uri="http://schemas.microsoft.com/office/2006/metadata/properties"/>
    <ds:schemaRef ds:uri="http://schemas.microsoft.com/office/infopath/2007/PartnerControls"/>
    <ds:schemaRef ds:uri="113da434-3637-4dd5-a2d5-e02122aba82e"/>
    <ds:schemaRef ds:uri="d4f91098-763f-4f38-a735-0d003a4cf2e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B57C402-31F4-4D42-BD8D-365880838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FF31DD-AFFB-4AB4-9FD1-8345D24F7C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9984</TotalTime>
  <Pages>25</Pages>
  <Words>4363</Words>
  <Characters>24873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Kanapa Tanabutviroj</cp:lastModifiedBy>
  <cp:revision>4295</cp:revision>
  <cp:lastPrinted>2026-06-14T13:21:00Z</cp:lastPrinted>
  <dcterms:created xsi:type="dcterms:W3CDTF">2024-05-24T10:23:00Z</dcterms:created>
  <dcterms:modified xsi:type="dcterms:W3CDTF">2026-08-06T04:04:00Z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0x010100941AB3199191B743A5C173D70B3017B5</vt:lpwstr>
  </property>
  <property fmtid="{D5CDD505-2E9C-101B-9397-08002B2CF9AE}" pid="18" name="MediaServiceImageTags">
    <vt:lpwstr/>
  </property>
  <property fmtid="{D5CDD505-2E9C-101B-9397-08002B2CF9AE}" pid="19" name="GrammarlyDocumentId">
    <vt:lpwstr>b7ceb84f-fbcb-4514-80f1-5cc4243163ea</vt:lpwstr>
  </property>
  <property fmtid="{D5CDD505-2E9C-101B-9397-08002B2CF9AE}" pid="20" name="docLang">
    <vt:lpwstr>th</vt:lpwstr>
  </property>
  <property fmtid="{D5CDD505-2E9C-101B-9397-08002B2CF9AE}" pid="21" name="Order">
    <vt:r8>3561100</vt:r8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  <property fmtid="{D5CDD505-2E9C-101B-9397-08002B2CF9AE}" pid="27" name="xd_Signature">
    <vt:bool>false</vt:bool>
  </property>
</Properties>
</file>