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6866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D753B52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57D2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96866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4C0B3619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119B59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E96866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195E3E0C" w:rsidR="00E96866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5C4457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E96866" w:rsidRPr="00F246C2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96866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570FB46A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D5A6A" w:rsidRPr="00483087" w14:paraId="5F5F3C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2723DBB" w14:textId="63B2BEFF" w:rsidR="007D5A6A" w:rsidRDefault="007D5A6A" w:rsidP="007D5A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B71F8E" w14:textId="77777777" w:rsidR="007D5A6A" w:rsidRPr="005F36C9" w:rsidRDefault="007D5A6A" w:rsidP="007D5A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423E5D" w14:textId="3114E720" w:rsidR="007D5A6A" w:rsidRPr="00F246C2" w:rsidRDefault="007D5A6A" w:rsidP="007D5A6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2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F585C" w:rsidRPr="00483087" w14:paraId="0D9CE74F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95D52B" w14:textId="5ED1E439" w:rsidR="000F585C" w:rsidRDefault="007D5A6A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1FAC9C" w14:textId="77777777" w:rsidR="000F585C" w:rsidRPr="005F36C9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2DBC47" w14:textId="37A6439A" w:rsidR="000F585C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00D86" w:rsidRPr="00483087" w14:paraId="5F1266C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2A1766E" w14:textId="232CC10B" w:rsidR="00A00D86" w:rsidRDefault="007D5A6A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74931C7" w14:textId="77777777" w:rsidR="00A00D86" w:rsidRPr="005F36C9" w:rsidRDefault="00A00D8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774A3" w14:textId="14FE6789" w:rsidR="00A00D86" w:rsidRPr="005F36C9" w:rsidRDefault="00071440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C05AD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8A723" w14:textId="28ACFA51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71440">
        <w:rPr>
          <w:rFonts w:asciiTheme="majorBidi" w:hAnsiTheme="majorBidi" w:cstheme="majorBidi"/>
          <w:sz w:val="30"/>
          <w:szCs w:val="30"/>
        </w:rPr>
        <w:t>13</w:t>
      </w:r>
      <w:r w:rsidR="000C0D3B" w:rsidRPr="000C0D3B">
        <w:rPr>
          <w:rFonts w:asciiTheme="majorBidi" w:hAnsiTheme="majorBidi" w:cstheme="majorBidi"/>
          <w:sz w:val="30"/>
          <w:szCs w:val="30"/>
        </w:rPr>
        <w:t xml:space="preserve"> </w:t>
      </w:r>
      <w:r w:rsidR="00A820A6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0C0D3B" w:rsidRPr="000C0D3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CA7A49">
        <w:rPr>
          <w:rFonts w:asciiTheme="majorBidi" w:hAnsiTheme="majorBidi" w:cstheme="majorBidi"/>
          <w:sz w:val="30"/>
          <w:szCs w:val="30"/>
        </w:rPr>
        <w:t>9</w:t>
      </w:r>
    </w:p>
    <w:p w14:paraId="2650A895" w14:textId="77777777" w:rsidR="00BA4E25" w:rsidRPr="005C05AD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C05AD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281265" w14:textId="5F1928A2" w:rsidR="005850A4" w:rsidRPr="00CA7A49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256</w:t>
      </w:r>
      <w:r w:rsidR="00CA7A49">
        <w:rPr>
          <w:rFonts w:asciiTheme="majorBidi" w:hAnsiTheme="majorBidi" w:cstheme="majorBidi"/>
          <w:sz w:val="30"/>
          <w:szCs w:val="30"/>
        </w:rPr>
        <w:t>8</w:t>
      </w:r>
    </w:p>
    <w:p w14:paraId="4C262E60" w14:textId="6FCDF39C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7A69A" w14:textId="0F9840E2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3EC9">
        <w:rPr>
          <w:rFonts w:asciiTheme="majorBidi" w:hAnsiTheme="majorBidi" w:cstheme="majorBidi"/>
          <w:sz w:val="30"/>
          <w:szCs w:val="30"/>
        </w:rPr>
        <w:t>256</w:t>
      </w:r>
      <w:r w:rsidR="00CA7A49">
        <w:rPr>
          <w:rFonts w:asciiTheme="majorBidi" w:hAnsiTheme="majorBidi" w:cstheme="majorBidi"/>
          <w:sz w:val="30"/>
          <w:szCs w:val="30"/>
        </w:rPr>
        <w:t>8</w:t>
      </w:r>
    </w:p>
    <w:p w14:paraId="36BA1A15" w14:textId="1C875AB1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5C05AD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19"/>
        <w:gridCol w:w="1078"/>
        <w:gridCol w:w="241"/>
        <w:gridCol w:w="1024"/>
        <w:gridCol w:w="248"/>
        <w:gridCol w:w="7"/>
        <w:gridCol w:w="6"/>
        <w:gridCol w:w="1087"/>
        <w:gridCol w:w="243"/>
        <w:gridCol w:w="1108"/>
      </w:tblGrid>
      <w:tr w:rsidR="0067225C" w:rsidRPr="00C946D7" w14:paraId="7032DFE5" w14:textId="77777777" w:rsidTr="00FF1EE9">
        <w:tc>
          <w:tcPr>
            <w:tcW w:w="2278" w:type="pct"/>
          </w:tcPr>
          <w:p w14:paraId="0363BEBF" w14:textId="7690CA6B" w:rsidR="002A61E4" w:rsidRPr="0067225C" w:rsidRDefault="00F1455E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981" w:rsidRPr="00C946D7" w14:paraId="2A81DA07" w14:textId="77777777" w:rsidTr="00FF1EE9">
        <w:tc>
          <w:tcPr>
            <w:tcW w:w="2278" w:type="pct"/>
          </w:tcPr>
          <w:p w14:paraId="6AC44FF8" w14:textId="35AE4E37" w:rsidR="00795981" w:rsidRPr="00E274C8" w:rsidRDefault="0074660F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083CDFFF" w14:textId="615EBA0C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2269F9B4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08" w:hanging="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D2D7B" w14:textId="458EA4C2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pct"/>
            <w:gridSpan w:val="3"/>
          </w:tcPr>
          <w:p w14:paraId="66E69F46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9273B" w14:textId="7B460B65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1AE2E45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FAD23" w14:textId="562C8463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95981" w:rsidRPr="00C946D7" w14:paraId="63DD83B4" w14:textId="77777777" w:rsidTr="0067225C">
        <w:tc>
          <w:tcPr>
            <w:tcW w:w="2278" w:type="pct"/>
          </w:tcPr>
          <w:p w14:paraId="52960ED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61C529B2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981" w:rsidRPr="00C946D7" w14:paraId="1FAE6860" w14:textId="77777777" w:rsidTr="00FF1EE9">
        <w:tc>
          <w:tcPr>
            <w:tcW w:w="2278" w:type="pct"/>
          </w:tcPr>
          <w:p w14:paraId="44127BC3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422CCD9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194E9E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3E9B633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7FFA237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FEC9BC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D8DFC26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B0F2940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4DF5" w:rsidRPr="00C946D7" w14:paraId="26B973CE" w14:textId="77777777" w:rsidTr="00FF1EE9">
        <w:tc>
          <w:tcPr>
            <w:tcW w:w="2278" w:type="pct"/>
          </w:tcPr>
          <w:p w14:paraId="00E6E27A" w14:textId="0586F2FB" w:rsidR="006A4DF5" w:rsidRPr="00CC057B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2" w:type="pct"/>
          </w:tcPr>
          <w:p w14:paraId="348B0D41" w14:textId="4DAD978F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885386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F92A02" w14:textId="453E4D12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6CD8DA8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C03454" w14:textId="02C80DBC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34,725</w:t>
            </w:r>
          </w:p>
        </w:tc>
        <w:tc>
          <w:tcPr>
            <w:tcW w:w="131" w:type="pct"/>
          </w:tcPr>
          <w:p w14:paraId="76A47399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DF3A2CE" w14:textId="27FE81DA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31,865</w:t>
            </w:r>
          </w:p>
        </w:tc>
      </w:tr>
      <w:tr w:rsidR="006A4DF5" w:rsidRPr="00C946D7" w14:paraId="08058233" w14:textId="77777777" w:rsidTr="00FF1EE9">
        <w:tc>
          <w:tcPr>
            <w:tcW w:w="2278" w:type="pct"/>
          </w:tcPr>
          <w:p w14:paraId="4A3E5D96" w14:textId="252438CA" w:rsidR="006A4DF5" w:rsidRPr="00CC057B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5599231A" w14:textId="179C1B26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EE46D97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C4D2F31" w14:textId="4C9CC52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48185606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A8FB3F" w14:textId="6325C935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19,949</w:t>
            </w:r>
          </w:p>
        </w:tc>
        <w:tc>
          <w:tcPr>
            <w:tcW w:w="131" w:type="pct"/>
          </w:tcPr>
          <w:p w14:paraId="35BB7C46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49B61D8" w14:textId="69C85B5D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15,959</w:t>
            </w:r>
          </w:p>
        </w:tc>
      </w:tr>
      <w:tr w:rsidR="006A4DF5" w:rsidRPr="00C946D7" w14:paraId="49AFEDD8" w14:textId="77777777" w:rsidTr="00FF1EE9">
        <w:tc>
          <w:tcPr>
            <w:tcW w:w="2278" w:type="pct"/>
          </w:tcPr>
          <w:p w14:paraId="2EB9000B" w14:textId="0ACC094D" w:rsidR="006A4DF5" w:rsidRPr="00CC057B" w:rsidRDefault="006A4DF5" w:rsidP="006A4DF5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0A436A69" w14:textId="5ACA3E3F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55EB66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349D2C" w14:textId="08A17318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7B7E50C9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EE2AE0" w14:textId="3C05EABE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1,280</w:t>
            </w:r>
          </w:p>
        </w:tc>
        <w:tc>
          <w:tcPr>
            <w:tcW w:w="131" w:type="pct"/>
          </w:tcPr>
          <w:p w14:paraId="46EFB6F4" w14:textId="77777777" w:rsidR="006A4DF5" w:rsidRPr="00CD29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54A97D6" w14:textId="4FC65AAC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1,139</w:t>
            </w:r>
          </w:p>
        </w:tc>
      </w:tr>
      <w:tr w:rsidR="006A4DF5" w:rsidRPr="00C946D7" w14:paraId="2B90108A" w14:textId="77777777" w:rsidTr="00FF1EE9">
        <w:tc>
          <w:tcPr>
            <w:tcW w:w="2278" w:type="pct"/>
          </w:tcPr>
          <w:p w14:paraId="3986BC03" w14:textId="77777777" w:rsidR="006A4DF5" w:rsidRPr="00350868" w:rsidRDefault="006A4DF5" w:rsidP="006A4DF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E791F7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D76029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790DDE9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B9E10DB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F979E7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2C64C50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C6A7825" w14:textId="08F11692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A4DF5" w:rsidRPr="00C946D7" w14:paraId="3E7C308D" w14:textId="77777777" w:rsidTr="00FF1EE9">
        <w:tc>
          <w:tcPr>
            <w:tcW w:w="2278" w:type="pct"/>
          </w:tcPr>
          <w:p w14:paraId="2040A104" w14:textId="18B81726" w:rsidR="006A4DF5" w:rsidRPr="00F55F70" w:rsidRDefault="006A4DF5" w:rsidP="006A4DF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2" w:type="pct"/>
          </w:tcPr>
          <w:p w14:paraId="6A6DDDC8" w14:textId="77777777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E23EDD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926BC4" w14:textId="77777777" w:rsidR="006A4DF5" w:rsidRPr="00F55F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13D22FC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73DCCA" w14:textId="77777777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4E9F08D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DBE096B" w14:textId="77777777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4DF5" w:rsidRPr="00C946D7" w14:paraId="1B92352B" w14:textId="77777777" w:rsidTr="00FF1EE9">
        <w:tc>
          <w:tcPr>
            <w:tcW w:w="2278" w:type="pct"/>
          </w:tcPr>
          <w:p w14:paraId="7E45605C" w14:textId="695CC560" w:rsidR="006A4DF5" w:rsidRPr="00F55F70" w:rsidRDefault="006A4DF5" w:rsidP="006A4DF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468EA62D" w14:textId="2E846250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30" w:type="pct"/>
          </w:tcPr>
          <w:p w14:paraId="6989F6D2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CCEB466" w14:textId="2F0E059D" w:rsidR="006A4DF5" w:rsidRPr="00F55F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1" w:type="pct"/>
            <w:gridSpan w:val="3"/>
          </w:tcPr>
          <w:p w14:paraId="50EB8C4A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71C7A0" w14:textId="27BC6D88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3042FAC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2A5BEB7" w14:textId="26237693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4DF5" w:rsidRPr="00C946D7" w14:paraId="1E74D824" w14:textId="77777777" w:rsidTr="00FF1EE9">
        <w:tc>
          <w:tcPr>
            <w:tcW w:w="2278" w:type="pct"/>
          </w:tcPr>
          <w:p w14:paraId="2850DA75" w14:textId="77777777" w:rsidR="006A4DF5" w:rsidRPr="00F55F70" w:rsidRDefault="006A4DF5" w:rsidP="006A4DF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0D984C2" w14:textId="77777777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3C6E08A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FA0F4B6" w14:textId="77777777" w:rsidR="006A4DF5" w:rsidRPr="00F55F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CD8B738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F9B5AA" w14:textId="77777777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6BAF7D2" w14:textId="77777777" w:rsidR="006A4DF5" w:rsidRPr="00350868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DC234E9" w14:textId="77777777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A4DF5" w:rsidRPr="00C946D7" w14:paraId="6C819902" w14:textId="77777777" w:rsidTr="00FF1EE9">
        <w:trPr>
          <w:tblHeader/>
        </w:trPr>
        <w:tc>
          <w:tcPr>
            <w:tcW w:w="2278" w:type="pct"/>
          </w:tcPr>
          <w:p w14:paraId="193AC293" w14:textId="0D41CEF5" w:rsidR="006A4DF5" w:rsidRPr="0067225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7E474582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F4290B4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07B60244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DF5" w:rsidRPr="00C946D7" w14:paraId="6C9F7141" w14:textId="77777777" w:rsidTr="00FF1EE9">
        <w:trPr>
          <w:tblHeader/>
        </w:trPr>
        <w:tc>
          <w:tcPr>
            <w:tcW w:w="2278" w:type="pct"/>
          </w:tcPr>
          <w:p w14:paraId="42D7C54E" w14:textId="407827C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6AB92A9C" w14:textId="2BBD07F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5CA48460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7751AF" w14:textId="7FE8CEA0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32857540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4EFE773" w14:textId="71D2174C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428F0064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8" w:right="-108" w:hanging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EDF76" w14:textId="3361269E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A4DF5" w:rsidRPr="00C946D7" w14:paraId="33D73EDB" w14:textId="77777777" w:rsidTr="0067225C">
        <w:trPr>
          <w:tblHeader/>
        </w:trPr>
        <w:tc>
          <w:tcPr>
            <w:tcW w:w="2278" w:type="pct"/>
          </w:tcPr>
          <w:p w14:paraId="3BC8BE15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1F30F297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4DF5" w:rsidRPr="00C946D7" w14:paraId="5D7836BF" w14:textId="77777777" w:rsidTr="00FF1EE9">
        <w:tc>
          <w:tcPr>
            <w:tcW w:w="2278" w:type="pct"/>
          </w:tcPr>
          <w:p w14:paraId="6A2E165B" w14:textId="77777777" w:rsidR="006A4DF5" w:rsidRPr="00C946D7" w:rsidRDefault="006A4DF5" w:rsidP="006A4DF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51CA264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8E7713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7AD5D8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6A6CF4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6E289EF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D25FA0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0AB7A1B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A4DF5" w:rsidRPr="00C946D7" w14:paraId="1E432AAA" w14:textId="77777777" w:rsidTr="00FF1EE9">
        <w:tc>
          <w:tcPr>
            <w:tcW w:w="2278" w:type="pct"/>
          </w:tcPr>
          <w:p w14:paraId="4EFF34FE" w14:textId="64BCCA19" w:rsidR="006A4DF5" w:rsidRPr="00C946D7" w:rsidRDefault="006A4DF5" w:rsidP="006A4DF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2FA0E1AC" w14:textId="72FB8325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15,162</w:t>
            </w:r>
          </w:p>
        </w:tc>
        <w:tc>
          <w:tcPr>
            <w:tcW w:w="130" w:type="pct"/>
          </w:tcPr>
          <w:p w14:paraId="49FE3E74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9AEC01B" w14:textId="041FDE90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11,206</w:t>
            </w:r>
          </w:p>
        </w:tc>
        <w:tc>
          <w:tcPr>
            <w:tcW w:w="134" w:type="pct"/>
          </w:tcPr>
          <w:p w14:paraId="000CAF18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01A5D2B0" w14:textId="464199D9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15,122</w:t>
            </w:r>
          </w:p>
        </w:tc>
        <w:tc>
          <w:tcPr>
            <w:tcW w:w="131" w:type="pct"/>
          </w:tcPr>
          <w:p w14:paraId="5190486F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2737AF0C" w14:textId="53EE87BB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11,174</w:t>
            </w:r>
          </w:p>
        </w:tc>
      </w:tr>
      <w:tr w:rsidR="006A4DF5" w:rsidRPr="00C946D7" w14:paraId="45CEB3F8" w14:textId="77777777" w:rsidTr="00FF1EE9">
        <w:tc>
          <w:tcPr>
            <w:tcW w:w="2278" w:type="pct"/>
          </w:tcPr>
          <w:p w14:paraId="2DEC9AEE" w14:textId="77777777" w:rsidR="006A4DF5" w:rsidRPr="00C946D7" w:rsidRDefault="006A4DF5" w:rsidP="006A4DF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690058B3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D57CCBA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C55E585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652F303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77418FCE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936CA3F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F9A8D5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A4DF5" w:rsidRPr="00C946D7" w14:paraId="2120E47B" w14:textId="77777777" w:rsidTr="001004FC">
        <w:tc>
          <w:tcPr>
            <w:tcW w:w="2278" w:type="pct"/>
          </w:tcPr>
          <w:p w14:paraId="11E973BD" w14:textId="4421A3CD" w:rsidR="006A4DF5" w:rsidRPr="00C946D7" w:rsidRDefault="006A4DF5" w:rsidP="006A4DF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4409D886" w14:textId="77B45518" w:rsidR="006A4DF5" w:rsidRPr="001004FC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4,585</w:t>
            </w:r>
          </w:p>
        </w:tc>
        <w:tc>
          <w:tcPr>
            <w:tcW w:w="130" w:type="pct"/>
          </w:tcPr>
          <w:p w14:paraId="48C475BB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3E553BC" w14:textId="715983F8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3,573</w:t>
            </w:r>
          </w:p>
        </w:tc>
        <w:tc>
          <w:tcPr>
            <w:tcW w:w="134" w:type="pct"/>
          </w:tcPr>
          <w:p w14:paraId="7FCA341A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0B3DBD5D" w14:textId="11549015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4,585</w:t>
            </w:r>
          </w:p>
        </w:tc>
        <w:tc>
          <w:tcPr>
            <w:tcW w:w="131" w:type="pct"/>
          </w:tcPr>
          <w:p w14:paraId="5A964C42" w14:textId="77777777" w:rsidR="006A4DF5" w:rsidRPr="00C946D7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2F87803" w14:textId="442D12CC" w:rsidR="006A4DF5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3,573</w:t>
            </w:r>
          </w:p>
        </w:tc>
      </w:tr>
      <w:tr w:rsidR="006A4DF5" w:rsidRPr="00C946D7" w14:paraId="2A1BFF38" w14:textId="77777777" w:rsidTr="001004FC">
        <w:tc>
          <w:tcPr>
            <w:tcW w:w="2278" w:type="pct"/>
          </w:tcPr>
          <w:p w14:paraId="05EA10EA" w14:textId="77777777" w:rsidR="006A4DF5" w:rsidRPr="00C946D7" w:rsidRDefault="006A4DF5" w:rsidP="006A4DF5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7F978665" w14:textId="04237D60" w:rsidR="006A4DF5" w:rsidRPr="009053E4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30" w:type="pct"/>
          </w:tcPr>
          <w:p w14:paraId="730BC307" w14:textId="77777777" w:rsidR="006A4DF5" w:rsidRPr="009053E4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545EAF1" w14:textId="3DDA7165" w:rsidR="006A4DF5" w:rsidRPr="009053E4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34" w:type="pct"/>
          </w:tcPr>
          <w:p w14:paraId="0652DBB9" w14:textId="77777777" w:rsidR="006A4DF5" w:rsidRPr="009053E4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33C3F637" w14:textId="544C4B69" w:rsidR="006A4DF5" w:rsidRPr="009053E4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31" w:type="pct"/>
          </w:tcPr>
          <w:p w14:paraId="7FC963AF" w14:textId="77777777" w:rsidR="006A4DF5" w:rsidRPr="009053E4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C022A41" w14:textId="298E9102" w:rsidR="006A4DF5" w:rsidRPr="009053E4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</w:tr>
      <w:tr w:rsidR="006A4DF5" w:rsidRPr="00483087" w14:paraId="2F6C060C" w14:textId="77777777" w:rsidTr="001004FC">
        <w:tc>
          <w:tcPr>
            <w:tcW w:w="2278" w:type="pct"/>
          </w:tcPr>
          <w:p w14:paraId="0F1AC7B6" w14:textId="77777777" w:rsidR="006A4DF5" w:rsidRPr="003A6CED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16C45B8" w14:textId="00490746" w:rsidR="006A4DF5" w:rsidRPr="007B2D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130" w:type="pct"/>
          </w:tcPr>
          <w:p w14:paraId="01BB6AF4" w14:textId="77777777" w:rsidR="006A4DF5" w:rsidRPr="007B2D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405B9B50" w:rsidR="006A4DF5" w:rsidRPr="007B2D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3,727</w:t>
            </w:r>
          </w:p>
        </w:tc>
        <w:tc>
          <w:tcPr>
            <w:tcW w:w="134" w:type="pct"/>
          </w:tcPr>
          <w:p w14:paraId="1DA2059D" w14:textId="77777777" w:rsidR="006A4DF5" w:rsidRPr="007B2D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BE2C54" w14:textId="60F27900" w:rsidR="006A4DF5" w:rsidRPr="007B2D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131" w:type="pct"/>
          </w:tcPr>
          <w:p w14:paraId="79B7799D" w14:textId="77777777" w:rsidR="006A4DF5" w:rsidRPr="007B2D70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6FB8DF51" w:rsidR="006A4DF5" w:rsidRPr="003A6CED" w:rsidRDefault="006A4DF5" w:rsidP="006A4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3,727</w:t>
            </w:r>
          </w:p>
        </w:tc>
      </w:tr>
    </w:tbl>
    <w:p w14:paraId="7A9E8D0B" w14:textId="77777777" w:rsidR="002A61E4" w:rsidRPr="00EE17A5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CD54ED" w14:textId="0778E5DD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F55F7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74660F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CA7A4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CA7A4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</w:t>
      </w:r>
      <w:r w:rsidR="0074660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ิถุนายน</w:t>
      </w:r>
      <w:r w:rsidR="00CA7A4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CA7A4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4660F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และ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ธันวาคม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CA7A49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5C3FC04B" w14:textId="46795D97" w:rsidR="00DE4575" w:rsidRPr="00EE17A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78"/>
        <w:gridCol w:w="270"/>
        <w:gridCol w:w="990"/>
        <w:gridCol w:w="268"/>
        <w:gridCol w:w="1075"/>
        <w:gridCol w:w="268"/>
        <w:gridCol w:w="1073"/>
      </w:tblGrid>
      <w:tr w:rsidR="007F6ED9" w:rsidRPr="00F205C4" w14:paraId="5A3AA90F" w14:textId="77777777" w:rsidTr="00D80EA4">
        <w:trPr>
          <w:trHeight w:val="422"/>
          <w:tblHeader/>
        </w:trPr>
        <w:tc>
          <w:tcPr>
            <w:tcW w:w="2285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660F" w:rsidRPr="00F205C4" w14:paraId="6D4E905C" w14:textId="77777777" w:rsidTr="00D80EA4">
        <w:trPr>
          <w:trHeight w:val="402"/>
          <w:tblHeader/>
        </w:trPr>
        <w:tc>
          <w:tcPr>
            <w:tcW w:w="2285" w:type="pct"/>
          </w:tcPr>
          <w:p w14:paraId="1D10CA5D" w14:textId="77777777" w:rsidR="0074660F" w:rsidRPr="00DA40F2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83001F7" w14:textId="236FB7AD" w:rsidR="0074660F" w:rsidRPr="00EE3EF9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4C832B3" w14:textId="77777777" w:rsidR="0074660F" w:rsidRPr="00EE3EF9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DF24B" w14:textId="3646B68C" w:rsidR="0074660F" w:rsidRPr="00EE3EF9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54E4FE" w14:textId="77777777" w:rsidR="0074660F" w:rsidRPr="00EE3EF9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E18B2A" w14:textId="61932F7B" w:rsidR="0074660F" w:rsidRPr="00EE3EF9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AA48825" w14:textId="77777777" w:rsidR="0074660F" w:rsidRPr="00EE3EF9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07F4FF" w14:textId="5363ECC5" w:rsidR="0074660F" w:rsidRPr="00EE3EF9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A7A49" w:rsidRPr="00F205C4" w14:paraId="51091F49" w14:textId="77777777" w:rsidTr="00D80EA4">
        <w:trPr>
          <w:trHeight w:val="412"/>
          <w:tblHeader/>
        </w:trPr>
        <w:tc>
          <w:tcPr>
            <w:tcW w:w="2285" w:type="pct"/>
          </w:tcPr>
          <w:p w14:paraId="17748F26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47174" w14:textId="25FB5EE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8A16860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2E00D1" w14:textId="0E0BE1B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6E238E0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ACD93E" w14:textId="17118D88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51700A1" w14:textId="77777777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8009EA" w14:textId="275BA2A0" w:rsidR="00CA7A49" w:rsidRPr="00EE3EF9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36CE3" w:rsidRPr="00F205C4" w14:paraId="5BB67607" w14:textId="77777777" w:rsidTr="00B83F23">
        <w:trPr>
          <w:trHeight w:val="422"/>
          <w:tblHeader/>
        </w:trPr>
        <w:tc>
          <w:tcPr>
            <w:tcW w:w="2285" w:type="pct"/>
          </w:tcPr>
          <w:p w14:paraId="66022615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7B7BE96A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CE3" w:rsidRPr="00F205C4" w14:paraId="01B28C33" w14:textId="77777777" w:rsidTr="00B51C63">
        <w:trPr>
          <w:trHeight w:val="422"/>
        </w:trPr>
        <w:tc>
          <w:tcPr>
            <w:tcW w:w="2285" w:type="pct"/>
          </w:tcPr>
          <w:p w14:paraId="01DAC164" w14:textId="467089EB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15" w:type="pct"/>
            <w:gridSpan w:val="7"/>
          </w:tcPr>
          <w:p w14:paraId="4039BA72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83F23" w:rsidRPr="00E27DCD" w14:paraId="0BB3DBA7" w14:textId="77777777" w:rsidTr="00B51C63">
        <w:trPr>
          <w:trHeight w:val="237"/>
        </w:trPr>
        <w:tc>
          <w:tcPr>
            <w:tcW w:w="2285" w:type="pct"/>
          </w:tcPr>
          <w:p w14:paraId="19DE48DB" w14:textId="16787EC3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F9DBE0A" w14:textId="5118E312" w:rsidR="00B83F23" w:rsidRDefault="006A4DF5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908695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087F333" w14:textId="1F595A49" w:rsidR="00B83F23" w:rsidRPr="00350868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A89A2AC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D3294B4" w14:textId="58E394F2" w:rsidR="00B83F23" w:rsidRDefault="006A4DF5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11,452</w:t>
            </w:r>
          </w:p>
        </w:tc>
        <w:tc>
          <w:tcPr>
            <w:tcW w:w="145" w:type="pct"/>
          </w:tcPr>
          <w:p w14:paraId="687F71EA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C420482" w14:textId="3BFE5A23" w:rsidR="00B83F23" w:rsidRPr="00E419BC" w:rsidRDefault="00CA7A49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44A">
              <w:rPr>
                <w:rFonts w:asciiTheme="majorBidi" w:hAnsiTheme="majorBidi" w:cstheme="majorBidi"/>
                <w:sz w:val="30"/>
                <w:szCs w:val="30"/>
              </w:rPr>
              <w:t>12,355</w:t>
            </w:r>
          </w:p>
        </w:tc>
      </w:tr>
      <w:tr w:rsidR="00B51C63" w:rsidRPr="00E27DCD" w14:paraId="1A0FD777" w14:textId="77777777" w:rsidTr="00B51C63">
        <w:trPr>
          <w:trHeight w:val="237"/>
        </w:trPr>
        <w:tc>
          <w:tcPr>
            <w:tcW w:w="2285" w:type="pct"/>
          </w:tcPr>
          <w:p w14:paraId="78BF76B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64398552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DBC81F8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13D2BF25" w14:textId="77777777" w:rsidR="00B51C63" w:rsidRPr="00350868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6FB9CD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DBC0ED6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920CD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802AF66" w14:textId="77777777" w:rsidR="00B51C63" w:rsidRPr="00E419BC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C63" w:rsidRPr="00E27DCD" w14:paraId="009202DB" w14:textId="77777777" w:rsidTr="00B51C63">
        <w:trPr>
          <w:trHeight w:val="237"/>
        </w:trPr>
        <w:tc>
          <w:tcPr>
            <w:tcW w:w="2285" w:type="pct"/>
          </w:tcPr>
          <w:p w14:paraId="551B5786" w14:textId="6EDB9FF2" w:rsidR="00B51C63" w:rsidRPr="006F2658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265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</w:tcPr>
          <w:p w14:paraId="14F98B05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4570267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903FD1D" w14:textId="77777777" w:rsidR="00B51C63" w:rsidRPr="00350868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9121742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612EAAA" w14:textId="77777777" w:rsidR="00B51C63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C12B4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3A58954" w14:textId="77777777" w:rsidR="00B51C63" w:rsidRPr="00E419BC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C63" w:rsidRPr="00E27DCD" w14:paraId="473192E1" w14:textId="77777777" w:rsidTr="00B83F23">
        <w:trPr>
          <w:trHeight w:val="237"/>
        </w:trPr>
        <w:tc>
          <w:tcPr>
            <w:tcW w:w="2285" w:type="pct"/>
          </w:tcPr>
          <w:p w14:paraId="3C9FAC88" w14:textId="3D453613" w:rsidR="00B51C63" w:rsidRPr="00DA40F2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4AAAB41" w14:textId="2DD5DF48" w:rsidR="00B51C63" w:rsidRDefault="006A4DF5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278D240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6026C1D5" w14:textId="3025EB09" w:rsidR="00B51C63" w:rsidRPr="00350868" w:rsidRDefault="006F2658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E6E763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A47A718" w14:textId="00E39F0F" w:rsidR="00B51C63" w:rsidRDefault="006A4DF5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9E20D4C" w14:textId="77777777" w:rsidR="00B51C63" w:rsidRPr="00DA40F2" w:rsidRDefault="00B51C6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02504B0" w14:textId="6707274A" w:rsidR="00B51C63" w:rsidRPr="00E419BC" w:rsidRDefault="00CA7A49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24F42517" w14:textId="77777777" w:rsidR="00003B19" w:rsidRDefault="00003B19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</w:p>
    <w:p w14:paraId="111726BF" w14:textId="202ACC81" w:rsidR="006B6CF1" w:rsidRPr="00107459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745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1D7B2AA9" w:rsidR="00357CC8" w:rsidRPr="00AC680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05370" w14:textId="1E0421A2" w:rsidR="00893E04" w:rsidRDefault="00893E04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A4DF5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กลุ่มบริษัทไม่มีสัญญาสำคัญใหม่ที่ทำกับกิจการที่เกี่ยวข้องกันในระหว่าง</w:t>
      </w:r>
      <w:r w:rsidR="00A36CE3" w:rsidRPr="006A4DF5">
        <w:rPr>
          <w:rFonts w:asciiTheme="majorBidi" w:hAnsiTheme="majorBidi" w:cs="Angsana New" w:hint="cs"/>
          <w:spacing w:val="-2"/>
          <w:sz w:val="30"/>
          <w:szCs w:val="30"/>
          <w:cs/>
        </w:rPr>
        <w:t>งวด</w:t>
      </w:r>
      <w:r w:rsidR="006A4DF5" w:rsidRPr="006A4DF5">
        <w:rPr>
          <w:rFonts w:asciiTheme="majorBidi" w:hAnsiTheme="majorBidi" w:cs="Angsana New" w:hint="cs"/>
          <w:spacing w:val="-2"/>
          <w:sz w:val="30"/>
          <w:szCs w:val="30"/>
          <w:cs/>
        </w:rPr>
        <w:t>หก</w:t>
      </w:r>
      <w:r w:rsidR="00A36CE3" w:rsidRPr="006A4DF5">
        <w:rPr>
          <w:rFonts w:asciiTheme="majorBidi" w:hAnsiTheme="majorBidi" w:cs="Angsana New" w:hint="cs"/>
          <w:spacing w:val="-2"/>
          <w:sz w:val="30"/>
          <w:szCs w:val="30"/>
          <w:cs/>
        </w:rPr>
        <w:t>เดือนสิ้นสุดวันที่</w:t>
      </w:r>
      <w:r w:rsidR="00A36CE3" w:rsidRPr="006A4DF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CA7A49" w:rsidRPr="006A4DF5">
        <w:rPr>
          <w:rFonts w:asciiTheme="majorBidi" w:hAnsiTheme="majorBidi" w:cs="Angsana New"/>
          <w:spacing w:val="-2"/>
          <w:sz w:val="30"/>
          <w:szCs w:val="30"/>
        </w:rPr>
        <w:t>3</w:t>
      </w:r>
      <w:r w:rsidR="006A4DF5" w:rsidRPr="006A4DF5">
        <w:rPr>
          <w:rFonts w:asciiTheme="majorBidi" w:hAnsiTheme="majorBidi" w:cs="Angsana New"/>
          <w:spacing w:val="-2"/>
          <w:sz w:val="30"/>
          <w:szCs w:val="30"/>
        </w:rPr>
        <w:t>0</w:t>
      </w:r>
      <w:r w:rsidR="00CA7A49" w:rsidRPr="006A4DF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CA7A49" w:rsidRPr="006A4DF5">
        <w:rPr>
          <w:rFonts w:asciiTheme="majorBidi" w:hAnsiTheme="majorBidi" w:cs="Angsana New" w:hint="cs"/>
          <w:spacing w:val="-2"/>
          <w:sz w:val="30"/>
          <w:szCs w:val="30"/>
          <w:cs/>
        </w:rPr>
        <w:t>ม</w:t>
      </w:r>
      <w:r w:rsidR="006A4DF5" w:rsidRPr="006A4DF5">
        <w:rPr>
          <w:rFonts w:asciiTheme="majorBidi" w:hAnsiTheme="majorBidi" w:cs="Angsana New" w:hint="cs"/>
          <w:spacing w:val="-2"/>
          <w:sz w:val="30"/>
          <w:szCs w:val="30"/>
          <w:cs/>
        </w:rPr>
        <w:t>ิถุนายน</w:t>
      </w:r>
      <w:r w:rsidR="00CA7A49" w:rsidRPr="006A4DF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CA7A49" w:rsidRPr="006A4DF5">
        <w:rPr>
          <w:rFonts w:asciiTheme="majorBidi" w:hAnsiTheme="majorBidi" w:cs="Angsana New"/>
          <w:spacing w:val="-2"/>
          <w:sz w:val="30"/>
          <w:szCs w:val="30"/>
        </w:rPr>
        <w:t>2569</w:t>
      </w:r>
    </w:p>
    <w:p w14:paraId="409A1592" w14:textId="77777777" w:rsidR="00893E04" w:rsidRDefault="0089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0B3A7E6" w14:textId="22D44BBF" w:rsidR="00AB5EBA" w:rsidRDefault="00AB5EBA" w:rsidP="00E45B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AC680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90"/>
        <w:gridCol w:w="1538"/>
        <w:gridCol w:w="389"/>
        <w:gridCol w:w="1426"/>
      </w:tblGrid>
      <w:tr w:rsidR="00A15668" w:rsidRPr="00F205C4" w14:paraId="623F423C" w14:textId="77777777" w:rsidTr="00A15668">
        <w:trPr>
          <w:trHeight w:val="424"/>
          <w:tblHeader/>
        </w:trPr>
        <w:tc>
          <w:tcPr>
            <w:tcW w:w="3206" w:type="pct"/>
          </w:tcPr>
          <w:p w14:paraId="136E944A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4" w:type="pct"/>
            <w:gridSpan w:val="3"/>
          </w:tcPr>
          <w:p w14:paraId="143B9FAC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4660F" w:rsidRPr="00F205C4" w14:paraId="4EEFB9A9" w14:textId="77777777" w:rsidTr="00A15668">
        <w:trPr>
          <w:trHeight w:val="404"/>
          <w:tblHeader/>
        </w:trPr>
        <w:tc>
          <w:tcPr>
            <w:tcW w:w="3206" w:type="pct"/>
          </w:tcPr>
          <w:p w14:paraId="2FDCE20C" w14:textId="77777777" w:rsidR="0074660F" w:rsidRPr="00DA40F2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47D8AF90" w14:textId="55E8E510" w:rsidR="0074660F" w:rsidRPr="00DA40F2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08" w:type="pct"/>
          </w:tcPr>
          <w:p w14:paraId="5ED412E8" w14:textId="77777777" w:rsidR="0074660F" w:rsidRPr="00DA40F2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08E64831" w14:textId="17F8B15B" w:rsidR="0074660F" w:rsidRPr="00DA40F2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5668" w:rsidRPr="00F205C4" w14:paraId="4A61A6B5" w14:textId="77777777" w:rsidTr="00A15668">
        <w:trPr>
          <w:trHeight w:val="414"/>
          <w:tblHeader/>
        </w:trPr>
        <w:tc>
          <w:tcPr>
            <w:tcW w:w="3206" w:type="pct"/>
          </w:tcPr>
          <w:p w14:paraId="5DB2656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1FE8240A" w14:textId="4DA0E9CB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08" w:type="pct"/>
          </w:tcPr>
          <w:p w14:paraId="27BB5965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59612F49" w14:textId="7EB9F409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15668" w:rsidRPr="00F205C4" w14:paraId="12BDEF91" w14:textId="77777777" w:rsidTr="00A15668">
        <w:trPr>
          <w:trHeight w:val="424"/>
          <w:tblHeader/>
        </w:trPr>
        <w:tc>
          <w:tcPr>
            <w:tcW w:w="3206" w:type="pct"/>
          </w:tcPr>
          <w:p w14:paraId="1F454CD7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pct"/>
            <w:gridSpan w:val="3"/>
          </w:tcPr>
          <w:p w14:paraId="6E02787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7A49" w:rsidRPr="00F205C4" w14:paraId="0579D1D3" w14:textId="77777777" w:rsidTr="00A15668">
        <w:trPr>
          <w:trHeight w:val="414"/>
        </w:trPr>
        <w:tc>
          <w:tcPr>
            <w:tcW w:w="3206" w:type="pct"/>
          </w:tcPr>
          <w:p w14:paraId="1B9C4FC4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823" w:type="pct"/>
          </w:tcPr>
          <w:p w14:paraId="56ACCD9F" w14:textId="0C85166E" w:rsidR="00CA7A49" w:rsidRPr="00A15668" w:rsidRDefault="006A4DF5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8410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,961</w:t>
            </w:r>
          </w:p>
        </w:tc>
        <w:tc>
          <w:tcPr>
            <w:tcW w:w="208" w:type="pct"/>
          </w:tcPr>
          <w:p w14:paraId="3E59282D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7D6710E6" w14:textId="6D552211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39,986</w:t>
            </w:r>
          </w:p>
        </w:tc>
      </w:tr>
      <w:tr w:rsidR="00CA7A49" w:rsidRPr="00F205C4" w14:paraId="618EF003" w14:textId="77777777" w:rsidTr="00A15668">
        <w:trPr>
          <w:trHeight w:val="404"/>
        </w:trPr>
        <w:tc>
          <w:tcPr>
            <w:tcW w:w="3206" w:type="pct"/>
          </w:tcPr>
          <w:p w14:paraId="2D734B28" w14:textId="73E38581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3B1701E7" w14:textId="5BB9D209" w:rsidR="00CA7A49" w:rsidRPr="00A15668" w:rsidRDefault="006A4DF5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44,80</w:t>
            </w:r>
            <w:r w:rsidR="003205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8" w:type="pct"/>
          </w:tcPr>
          <w:p w14:paraId="7CB0DE3B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84A87C1" w14:textId="4CD73BDE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34,355</w:t>
            </w:r>
          </w:p>
        </w:tc>
      </w:tr>
      <w:tr w:rsidR="00CA7A49" w:rsidRPr="00F205C4" w14:paraId="3D413EE5" w14:textId="77777777" w:rsidTr="00A15668">
        <w:trPr>
          <w:trHeight w:val="424"/>
        </w:trPr>
        <w:tc>
          <w:tcPr>
            <w:tcW w:w="3206" w:type="pct"/>
            <w:vAlign w:val="bottom"/>
          </w:tcPr>
          <w:p w14:paraId="439A97D4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1CBF79B5" w14:textId="7E0734E3" w:rsidR="00CA7A49" w:rsidRPr="00A15668" w:rsidRDefault="006A4DF5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108,7</w:t>
            </w:r>
            <w:r w:rsidR="003205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08" w:type="pct"/>
          </w:tcPr>
          <w:p w14:paraId="78ACD87C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9FA150B" w14:textId="130C0FA8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74,341</w:t>
            </w:r>
          </w:p>
        </w:tc>
      </w:tr>
      <w:tr w:rsidR="00CA7A49" w:rsidRPr="00F205C4" w14:paraId="06153169" w14:textId="77777777" w:rsidTr="00A15668">
        <w:trPr>
          <w:trHeight w:val="404"/>
        </w:trPr>
        <w:tc>
          <w:tcPr>
            <w:tcW w:w="3206" w:type="pct"/>
            <w:vAlign w:val="bottom"/>
          </w:tcPr>
          <w:p w14:paraId="0B16A68B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7EFFE3AE" w14:textId="0612A2FB" w:rsidR="00CA7A49" w:rsidRPr="00A15668" w:rsidRDefault="006A4DF5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</w:t>
            </w:r>
            <w:r w:rsidR="0032059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8" w:type="pct"/>
          </w:tcPr>
          <w:p w14:paraId="39CE8B77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3C91472" w14:textId="2351780A" w:rsidR="00CA7A49" w:rsidRPr="000C5C7A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(217)</w:t>
            </w:r>
          </w:p>
        </w:tc>
      </w:tr>
      <w:tr w:rsidR="00CA7A49" w:rsidRPr="00F205C4" w14:paraId="75B184A8" w14:textId="77777777" w:rsidTr="00A15668">
        <w:trPr>
          <w:trHeight w:val="424"/>
        </w:trPr>
        <w:tc>
          <w:tcPr>
            <w:tcW w:w="3206" w:type="pct"/>
          </w:tcPr>
          <w:p w14:paraId="761546F5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3E7EE010" w:rsidR="00CA7A49" w:rsidRPr="00A15668" w:rsidRDefault="006A4DF5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108,153</w:t>
            </w:r>
          </w:p>
        </w:tc>
        <w:tc>
          <w:tcPr>
            <w:tcW w:w="208" w:type="pct"/>
          </w:tcPr>
          <w:p w14:paraId="01D89DA1" w14:textId="77777777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75CD66A6" w:rsidR="00CA7A49" w:rsidRPr="00DA40F2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74,124</w:t>
            </w:r>
          </w:p>
        </w:tc>
      </w:tr>
    </w:tbl>
    <w:p w14:paraId="1B52253A" w14:textId="539CFF97" w:rsidR="002C72AC" w:rsidRPr="00AC6805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359"/>
        <w:gridCol w:w="1440"/>
      </w:tblGrid>
      <w:tr w:rsidR="00A15668" w:rsidRPr="00F205C4" w14:paraId="247F3F68" w14:textId="77777777" w:rsidTr="000F7435">
        <w:trPr>
          <w:trHeight w:val="344"/>
        </w:trPr>
        <w:tc>
          <w:tcPr>
            <w:tcW w:w="3221" w:type="pct"/>
          </w:tcPr>
          <w:p w14:paraId="102A9B64" w14:textId="776EE908" w:rsidR="00A15668" w:rsidRPr="000F7435" w:rsidRDefault="00A1566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F74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779" w:type="pct"/>
            <w:gridSpan w:val="3"/>
          </w:tcPr>
          <w:p w14:paraId="038D7052" w14:textId="477E338D" w:rsidR="00A15668" w:rsidRPr="00940D1F" w:rsidRDefault="00A15668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7A3E4399" w14:textId="77777777" w:rsidTr="00A15668">
        <w:trPr>
          <w:trHeight w:val="419"/>
        </w:trPr>
        <w:tc>
          <w:tcPr>
            <w:tcW w:w="3221" w:type="pct"/>
          </w:tcPr>
          <w:p w14:paraId="5C0BA00F" w14:textId="72D68469" w:rsidR="00A15668" w:rsidRPr="00FC1E7E" w:rsidRDefault="00882743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A15668"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466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F55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A15668"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7466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466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8" w:type="pct"/>
          </w:tcPr>
          <w:p w14:paraId="45083B50" w14:textId="0E3DA871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2" w:type="pct"/>
          </w:tcPr>
          <w:p w14:paraId="67D83A10" w14:textId="77777777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6D385505" w14:textId="67648313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7A4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15668" w:rsidRPr="00F205C4" w14:paraId="7E2F9F55" w14:textId="77777777" w:rsidTr="00A15668">
        <w:trPr>
          <w:trHeight w:val="430"/>
        </w:trPr>
        <w:tc>
          <w:tcPr>
            <w:tcW w:w="3221" w:type="pct"/>
          </w:tcPr>
          <w:p w14:paraId="41510A72" w14:textId="77777777" w:rsidR="00A15668" w:rsidRPr="00EE69B2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9" w:type="pct"/>
            <w:gridSpan w:val="3"/>
          </w:tcPr>
          <w:p w14:paraId="22EAC063" w14:textId="77777777" w:rsidR="00A15668" w:rsidRPr="00E64DFC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660F" w:rsidRPr="00F205C4" w14:paraId="4C871FC8" w14:textId="77777777" w:rsidTr="00A15668">
        <w:trPr>
          <w:trHeight w:val="397"/>
        </w:trPr>
        <w:tc>
          <w:tcPr>
            <w:tcW w:w="3221" w:type="pct"/>
          </w:tcPr>
          <w:p w14:paraId="40B03181" w14:textId="77777777" w:rsidR="0074660F" w:rsidRPr="00F205C4" w:rsidRDefault="0074660F" w:rsidP="007466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818" w:type="pct"/>
          </w:tcPr>
          <w:p w14:paraId="4267E899" w14:textId="3A0712CC" w:rsidR="0074660F" w:rsidRPr="00A15668" w:rsidRDefault="006A4DF5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392,262</w:t>
            </w:r>
          </w:p>
        </w:tc>
        <w:tc>
          <w:tcPr>
            <w:tcW w:w="192" w:type="pct"/>
          </w:tcPr>
          <w:p w14:paraId="2752FB0B" w14:textId="77777777" w:rsidR="0074660F" w:rsidRPr="00F205C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35759715" w14:textId="2D3A28FA" w:rsidR="0074660F" w:rsidRPr="00D80EA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484,939</w:t>
            </w:r>
          </w:p>
        </w:tc>
      </w:tr>
      <w:tr w:rsidR="0074660F" w:rsidRPr="00F205C4" w14:paraId="3AAD5302" w14:textId="77777777" w:rsidTr="007B2D70">
        <w:trPr>
          <w:trHeight w:val="191"/>
        </w:trPr>
        <w:tc>
          <w:tcPr>
            <w:tcW w:w="3221" w:type="pct"/>
          </w:tcPr>
          <w:p w14:paraId="4C226E56" w14:textId="12B08910" w:rsidR="0074660F" w:rsidRPr="007B2D70" w:rsidRDefault="0074660F" w:rsidP="007466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การปรับลดมูลค่าเป็นมูลค่าสุทธิที่คาดว่าจะได้รับ</w:t>
            </w:r>
          </w:p>
        </w:tc>
        <w:tc>
          <w:tcPr>
            <w:tcW w:w="818" w:type="pct"/>
          </w:tcPr>
          <w:p w14:paraId="0AEC7056" w14:textId="1C7A3734" w:rsidR="0074660F" w:rsidRPr="00A15668" w:rsidRDefault="006A4DF5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92" w:type="pct"/>
          </w:tcPr>
          <w:p w14:paraId="2B9E558E" w14:textId="77777777" w:rsidR="0074660F" w:rsidRPr="00F205C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150DD1B2" w14:textId="3A6B2C03" w:rsidR="0074660F" w:rsidRPr="00D80EA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74660F" w:rsidRPr="00F205C4" w14:paraId="3D0FD28D" w14:textId="77777777" w:rsidTr="00A15668">
        <w:trPr>
          <w:trHeight w:val="408"/>
        </w:trPr>
        <w:tc>
          <w:tcPr>
            <w:tcW w:w="3221" w:type="pct"/>
          </w:tcPr>
          <w:p w14:paraId="26564FD1" w14:textId="77777777" w:rsidR="0074660F" w:rsidRPr="00F205C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</w:tcPr>
          <w:p w14:paraId="5840C177" w14:textId="083F2C6B" w:rsidR="0074660F" w:rsidRPr="00A15668" w:rsidRDefault="006A4DF5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392,661</w:t>
            </w:r>
          </w:p>
        </w:tc>
        <w:tc>
          <w:tcPr>
            <w:tcW w:w="192" w:type="pct"/>
          </w:tcPr>
          <w:p w14:paraId="474AE971" w14:textId="77777777" w:rsidR="0074660F" w:rsidRPr="00A15668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1FEA6D84" w14:textId="39D4C54C" w:rsidR="0074660F" w:rsidRPr="00A15668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485,645</w:t>
            </w:r>
          </w:p>
        </w:tc>
      </w:tr>
    </w:tbl>
    <w:p w14:paraId="49062616" w14:textId="77777777" w:rsidR="005D60C3" w:rsidRPr="00AC6805" w:rsidRDefault="005D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AC6805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830"/>
        <w:gridCol w:w="1530"/>
      </w:tblGrid>
      <w:tr w:rsidR="00913318" w:rsidRPr="002C72AC" w14:paraId="1D565E8B" w14:textId="77777777" w:rsidTr="00913318">
        <w:trPr>
          <w:cantSplit/>
          <w:tblHeader/>
        </w:trPr>
        <w:tc>
          <w:tcPr>
            <w:tcW w:w="7830" w:type="dxa"/>
            <w:vAlign w:val="bottom"/>
            <w:hideMark/>
          </w:tcPr>
          <w:p w14:paraId="155D0E97" w14:textId="1E1ADBA1" w:rsidR="00913318" w:rsidRPr="00CA7A49" w:rsidRDefault="00913318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466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F55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466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CA7A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74660F" w:rsidRPr="0074660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CA7A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CA7A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530" w:type="dxa"/>
            <w:hideMark/>
          </w:tcPr>
          <w:p w14:paraId="2E058262" w14:textId="77777777" w:rsidR="00913318" w:rsidRPr="00913318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2467C70A" w14:textId="77777777" w:rsidR="00913318" w:rsidRPr="002C72AC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4966" w:rsidRPr="002C72AC" w14:paraId="3259F5B2" w14:textId="77777777" w:rsidTr="00913318">
        <w:trPr>
          <w:cantSplit/>
          <w:tblHeader/>
        </w:trPr>
        <w:tc>
          <w:tcPr>
            <w:tcW w:w="7830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3318" w:rsidRPr="002C72AC" w14:paraId="4DE1A4FC" w14:textId="77777777" w:rsidTr="00913318">
        <w:trPr>
          <w:cantSplit/>
        </w:trPr>
        <w:tc>
          <w:tcPr>
            <w:tcW w:w="7830" w:type="dxa"/>
            <w:hideMark/>
          </w:tcPr>
          <w:p w14:paraId="403380FC" w14:textId="423F83DA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738D2190" w:rsidR="00913318" w:rsidRPr="00996A73" w:rsidRDefault="006A4DF5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6,415</w:t>
            </w:r>
          </w:p>
        </w:tc>
      </w:tr>
      <w:tr w:rsidR="00913318" w:rsidRPr="002C72AC" w14:paraId="6B5BB394" w14:textId="77777777" w:rsidTr="00913318">
        <w:trPr>
          <w:cantSplit/>
        </w:trPr>
        <w:tc>
          <w:tcPr>
            <w:tcW w:w="7830" w:type="dxa"/>
          </w:tcPr>
          <w:p w14:paraId="64834684" w14:textId="633A7C4C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2C981600" w:rsidR="00913318" w:rsidRPr="00DD65EB" w:rsidRDefault="006A4DF5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2,664</w:t>
            </w:r>
          </w:p>
        </w:tc>
      </w:tr>
    </w:tbl>
    <w:p w14:paraId="3B90A388" w14:textId="77777777" w:rsidR="00915E50" w:rsidRDefault="0091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0D90F" w14:textId="5D8467D8" w:rsidR="005F36C9" w:rsidRPr="005D60C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A93DAE2" w14:textId="77777777" w:rsidR="005F36C9" w:rsidRPr="00AC6805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40E00E" w14:textId="38601ECC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9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8036F">
        <w:rPr>
          <w:rFonts w:ascii="Angsana New" w:hAnsi="Angsana New" w:cs="Angsana New"/>
          <w:sz w:val="30"/>
          <w:szCs w:val="30"/>
        </w:rPr>
        <w:t xml:space="preserve">30 </w:t>
      </w:r>
      <w:r w:rsidR="0088036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88036F">
        <w:rPr>
          <w:rFonts w:ascii="Angsana New" w:hAnsi="Angsana New" w:cs="Angsana New"/>
          <w:sz w:val="30"/>
          <w:szCs w:val="30"/>
        </w:rPr>
        <w:t>2569</w:t>
      </w:r>
      <w:r w:rsidR="0088036F" w:rsidRPr="000A43FC">
        <w:rPr>
          <w:rFonts w:ascii="Angsana New" w:hAnsi="Angsana New" w:cs="Angsana New"/>
          <w:sz w:val="30"/>
          <w:szCs w:val="30"/>
        </w:rPr>
        <w:t xml:space="preserve"> 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="007A40C9" w:rsidRPr="006909D0">
        <w:rPr>
          <w:rFonts w:asciiTheme="majorBidi" w:hAnsiTheme="majorBidi" w:cstheme="majorBidi"/>
          <w:sz w:val="30"/>
          <w:szCs w:val="30"/>
          <w:cs/>
        </w:rPr>
        <w:t>สิน</w:t>
      </w:r>
      <w:r w:rsidRPr="006909D0">
        <w:rPr>
          <w:rFonts w:asciiTheme="majorBidi" w:hAnsiTheme="majorBidi" w:cstheme="majorBidi"/>
          <w:sz w:val="30"/>
          <w:szCs w:val="30"/>
          <w:cs/>
        </w:rPr>
        <w:t>ของกลุ่มบริษัทมูลค่าตามบัญชี</w:t>
      </w:r>
      <w:r w:rsidRPr="005E10C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8410F">
        <w:rPr>
          <w:rFonts w:asciiTheme="majorBidi" w:hAnsiTheme="majorBidi" w:cstheme="majorBidi"/>
          <w:sz w:val="30"/>
          <w:szCs w:val="30"/>
        </w:rPr>
        <w:t>268.44</w:t>
      </w:r>
      <w:r w:rsidR="00CA7A49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ล้านบาท ได้จดจำนองไว้เป็นหลักประกันเงินเบิกเกินบัญชี</w:t>
      </w:r>
      <w:r w:rsidR="007A40C9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 w:rsidRPr="006909D0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0BA5694" w14:textId="77777777" w:rsidR="00915E50" w:rsidRPr="006909D0" w:rsidRDefault="00915E50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8381A" w14:textId="0FF5BA1E" w:rsidR="00DE388C" w:rsidRPr="00D505CE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05CE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D505CE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6D985" w14:textId="392B9DDB" w:rsidR="00DE388C" w:rsidRPr="00D505CE" w:rsidRDefault="00DE388C" w:rsidP="00E9681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505CE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CE">
        <w:rPr>
          <w:rFonts w:asciiTheme="majorBidi" w:hAnsiTheme="majorBidi"/>
          <w:sz w:val="30"/>
          <w:szCs w:val="30"/>
          <w:lang w:val="th-TH"/>
        </w:rPr>
        <w:t>ESOP Warrant-</w:t>
      </w:r>
      <w:r w:rsidRPr="00D505CE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E968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505CE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505CE">
        <w:rPr>
          <w:rFonts w:asciiTheme="majorBidi" w:hAnsiTheme="majorBidi" w:cstheme="majorBidi"/>
          <w:sz w:val="30"/>
          <w:szCs w:val="30"/>
          <w:cs/>
        </w:rPr>
        <w:t>ใน</w:t>
      </w:r>
      <w:r w:rsidR="00E9681E">
        <w:rPr>
          <w:rFonts w:asciiTheme="majorBidi" w:hAnsiTheme="majorBidi" w:cstheme="majorBidi"/>
          <w:sz w:val="30"/>
          <w:szCs w:val="30"/>
        </w:rPr>
        <w:t xml:space="preserve">         </w:t>
      </w:r>
      <w:r w:rsidRPr="00B36FE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งบการเงินรวมและงบการเงินเฉพาะกิจการสำหรับ</w:t>
      </w:r>
      <w:r w:rsidR="004525F7" w:rsidRPr="00B36FE6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งวด</w:t>
      </w:r>
      <w:r w:rsidR="0088036F" w:rsidRPr="00B36FE6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F55F70" w:rsidRPr="00B36FE6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0F0BFE" w:rsidRPr="00B36FE6">
        <w:rPr>
          <w:rFonts w:ascii="Angsana New" w:hAnsi="Angsana New" w:cs="Angsana New" w:hint="cs"/>
          <w:spacing w:val="-2"/>
          <w:sz w:val="30"/>
          <w:szCs w:val="30"/>
          <w:cs/>
        </w:rPr>
        <w:t>สิ้นสุดวันที่</w:t>
      </w:r>
      <w:r w:rsidR="000F0BFE" w:rsidRPr="00B36FE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8036F" w:rsidRPr="00B36FE6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88036F" w:rsidRPr="00B36FE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="0088036F" w:rsidRPr="00B36FE6">
        <w:rPr>
          <w:rFonts w:ascii="Angsana New" w:hAnsi="Angsana New" w:cs="Angsana New"/>
          <w:spacing w:val="-2"/>
          <w:sz w:val="30"/>
          <w:szCs w:val="30"/>
        </w:rPr>
        <w:t xml:space="preserve">2569 </w:t>
      </w:r>
      <w:r w:rsidRPr="00B36FE6">
        <w:rPr>
          <w:rFonts w:asciiTheme="majorBidi" w:hAnsiTheme="majorBidi" w:cstheme="majorBidi"/>
          <w:spacing w:val="-2"/>
          <w:sz w:val="30"/>
          <w:szCs w:val="30"/>
          <w:cs/>
        </w:rPr>
        <w:t>มีจำนวน</w:t>
      </w:r>
      <w:r w:rsidRPr="00B36FE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8410F" w:rsidRPr="00B36FE6">
        <w:rPr>
          <w:rFonts w:asciiTheme="majorBidi" w:hAnsiTheme="majorBidi" w:cstheme="majorBidi"/>
          <w:spacing w:val="-2"/>
          <w:sz w:val="30"/>
          <w:szCs w:val="30"/>
        </w:rPr>
        <w:t>0.07</w:t>
      </w:r>
      <w:r w:rsidRPr="00B36FE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2B856CC" w14:textId="09AF930C" w:rsidR="00DE388C" w:rsidRPr="005F7644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1D38E51E" w14:textId="14C36B57" w:rsidR="00F71B39" w:rsidRPr="00D505C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C6805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6A437F03" w:rsidR="00DF4D6D" w:rsidRPr="00D505CE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5CE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D505CE">
        <w:rPr>
          <w:rFonts w:ascii="Angsana New" w:hAnsi="Angsana New" w:cs="Angsana New"/>
          <w:sz w:val="30"/>
          <w:szCs w:val="30"/>
        </w:rPr>
        <w:t xml:space="preserve">2 </w:t>
      </w:r>
      <w:r w:rsidRPr="00D505CE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7A40C9">
        <w:rPr>
          <w:rFonts w:ascii="Angsana New" w:hAnsi="Angsana New" w:cs="Angsana New"/>
          <w:sz w:val="30"/>
          <w:szCs w:val="30"/>
          <w:cs/>
        </w:rPr>
        <w:br/>
      </w:r>
      <w:r w:rsidRPr="00D505CE">
        <w:rPr>
          <w:rFonts w:ascii="Angsana New" w:hAnsi="Angsana New" w:cs="Angsana New" w:hint="cs"/>
          <w:sz w:val="30"/>
          <w:szCs w:val="30"/>
          <w:cs/>
        </w:rPr>
        <w:t>กลุ่มบริษัท โดยสรุปมีดังนี้</w:t>
      </w:r>
    </w:p>
    <w:p w14:paraId="6121D622" w14:textId="77777777" w:rsidR="008D3B94" w:rsidRPr="00AC6805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D505C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1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D505C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2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741E9C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36"/>
        <w:gridCol w:w="880"/>
        <w:gridCol w:w="236"/>
        <w:gridCol w:w="876"/>
        <w:gridCol w:w="236"/>
        <w:gridCol w:w="878"/>
        <w:gridCol w:w="242"/>
        <w:gridCol w:w="866"/>
        <w:gridCol w:w="236"/>
        <w:gridCol w:w="894"/>
      </w:tblGrid>
      <w:tr w:rsidR="002A61E4" w:rsidRPr="00EE17A5" w14:paraId="7EE046FC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EE17A5" w14:paraId="3663F489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430BEA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CBDBF6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8A12332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B26FFF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BDBC1A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51AC" w:rsidRPr="00EE17A5" w14:paraId="5C2CDB64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4AC7CA3A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="0074660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ดหก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6" w:type="dxa"/>
            <w:gridSpan w:val="3"/>
            <w:vAlign w:val="bottom"/>
          </w:tcPr>
          <w:p w14:paraId="43D4F7A2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A7A49" w:rsidRPr="00EE17A5" w14:paraId="1478C7CF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4EAA954F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74660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0 </w:t>
            </w:r>
            <w:r w:rsidR="0074660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462F411B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6CD44934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4BB37C00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507A38C4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7E8C43" w14:textId="54DB27D0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78D78FB2" w14:textId="77777777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00B0AA10" w14:textId="0AFC0B55" w:rsidR="00CA7A49" w:rsidRPr="006E7B3F" w:rsidRDefault="00CA7A49" w:rsidP="00CA7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E051AC" w:rsidRPr="00EE17A5" w14:paraId="06111B97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1AC" w:rsidRPr="00EE17A5" w14:paraId="51DB80BA" w14:textId="77777777" w:rsidTr="00C21103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5F799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059D8B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74660F" w:rsidRPr="00EE17A5" w14:paraId="149AFA1C" w14:textId="77777777" w:rsidTr="00B71314">
        <w:trPr>
          <w:trHeight w:val="42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2C55FCEC" w:rsidR="0074660F" w:rsidRPr="006E7B3F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251,90</w:t>
            </w:r>
            <w:r w:rsidR="009D7E8B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391D0433" w14:textId="5D6DB08F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342,532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473A3352" w:rsidR="0074660F" w:rsidRPr="006E7B3F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344,839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8710B15" w14:textId="1585FF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335,181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04C126C" w14:textId="0C972075" w:rsidR="0074660F" w:rsidRPr="006E7B3F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596,74</w:t>
            </w:r>
            <w:r w:rsidR="00471E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516B7613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29DA3A0" w14:textId="0A4B0F5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677,713</w:t>
            </w:r>
          </w:p>
        </w:tc>
      </w:tr>
      <w:tr w:rsidR="0074660F" w:rsidRPr="00EE17A5" w14:paraId="7AB3513C" w14:textId="77777777" w:rsidTr="00B71314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6E018261" w:rsidR="0074660F" w:rsidRPr="00765004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251,90</w:t>
            </w:r>
            <w:r w:rsidR="009D7E8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45955" w14:textId="33ED29E8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342,532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0A653829" w:rsidR="0074660F" w:rsidRPr="00765004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344,839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26B80ED4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8918E" w14:textId="10FEBAE8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335,181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45C80E69" w:rsidR="0074660F" w:rsidRPr="00765004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596,74</w:t>
            </w:r>
            <w:r w:rsidR="00471E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6D89F8F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44B9" w14:textId="76B14944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677,713</w:t>
            </w:r>
          </w:p>
        </w:tc>
      </w:tr>
      <w:tr w:rsidR="0074660F" w:rsidRPr="00EE17A5" w14:paraId="502441D8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677293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C66175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927C2A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B6F07A7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8589EE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7093778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39815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4660F" w:rsidRPr="00EE17A5" w14:paraId="57FF6850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A92C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1DCC8E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D600A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9A5486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959F1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9EC5469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6EFC2A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CC9DB1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CA5F3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40B4ECD2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EE14B8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9DCE49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4660F" w:rsidRPr="00EE17A5" w14:paraId="3E711D01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5EDA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DAD36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5AA631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FA67AC5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0B0A7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B45F5B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17CA0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46D09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3BD92E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AB9F538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0159DB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DE111B4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4660F" w:rsidRPr="00EE17A5" w14:paraId="4856C326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8E7A6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BA572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6CD98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8BA2F7C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9E23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B6261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A0FE2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D039A1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43F97F3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6B5238A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212BF0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99F88F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4660F" w:rsidRPr="00EE17A5" w14:paraId="646B04F3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9A86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F7BF7A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97906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1249C84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955CC8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151CA2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F81A43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6146B02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85A1081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2380A77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65CC3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8515D08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4660F" w:rsidRPr="00EE17A5" w14:paraId="20AEE9CD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FFCE6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06081A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71B3B9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30897B9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1740A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1BD89A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57E78D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A5AD20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394803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58C8EA2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4893C5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759F23E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4660F" w:rsidRPr="00EE17A5" w14:paraId="2A19F4C9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9048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3CBF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5545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FC2817A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DEB4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68DBD6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68C0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F739A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C6C2D64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D1607C2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45A52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1079C226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4660F" w:rsidRPr="00EE17A5" w14:paraId="454BDC27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CB8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0F015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274C3E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A4AE9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B401B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76736CE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E655C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673632C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B0666D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11563C77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A650B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AE3193C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4660F" w:rsidRPr="00EE17A5" w14:paraId="14058ADF" w14:textId="77777777" w:rsidTr="0011295C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lastRenderedPageBreak/>
              <w:t xml:space="preserve">EBITDA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0D408F" w14:textId="6B072D35" w:rsidR="0074660F" w:rsidRPr="006E7B3F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13,080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CB02C75" w14:textId="73CB11B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2C60469" w14:textId="0DEF0653" w:rsidR="0074660F" w:rsidRPr="006E7B3F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108,054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9208843" w14:textId="7AE6762F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114,965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182EA8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C2C557" w14:textId="11BCCC07" w:rsidR="0074660F" w:rsidRPr="006E7B3F" w:rsidRDefault="00B8410F" w:rsidP="0074660F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121,134</w:t>
            </w:r>
          </w:p>
        </w:tc>
        <w:tc>
          <w:tcPr>
            <w:tcW w:w="236" w:type="dxa"/>
            <w:vAlign w:val="bottom"/>
          </w:tcPr>
          <w:p w14:paraId="3D195A12" w14:textId="77777777" w:rsidR="0074660F" w:rsidRPr="006E7B3F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10A1389D" w14:textId="5D00AB3D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122,294</w:t>
            </w:r>
          </w:p>
        </w:tc>
      </w:tr>
      <w:tr w:rsidR="0074660F" w:rsidRPr="00EE17A5" w14:paraId="1B3DF4E7" w14:textId="77777777" w:rsidTr="008D4CF7">
        <w:trPr>
          <w:trHeight w:val="28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E1BE2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C9DD102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33749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0B4C14D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68980A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9D9524" w14:textId="2EBA50D7" w:rsidR="0074660F" w:rsidRPr="006E7B3F" w:rsidRDefault="00B841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(26,97</w:t>
            </w:r>
            <w:r w:rsidR="00AB69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C6F7A4C" w14:textId="77777777" w:rsidR="0074660F" w:rsidRPr="006E7B3F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BB35E86" w14:textId="4DF960E1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(28,866)</w:t>
            </w:r>
          </w:p>
        </w:tc>
      </w:tr>
      <w:tr w:rsidR="0074660F" w:rsidRPr="00EE17A5" w14:paraId="0CD8A606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14C71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6418C91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73580F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5801564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C140FF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9E73BCC" w14:textId="39DC01E6" w:rsidR="0074660F" w:rsidRPr="006E7B3F" w:rsidRDefault="00B841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(5,407)</w:t>
            </w:r>
          </w:p>
        </w:tc>
        <w:tc>
          <w:tcPr>
            <w:tcW w:w="236" w:type="dxa"/>
            <w:vAlign w:val="bottom"/>
          </w:tcPr>
          <w:p w14:paraId="56EDCDAF" w14:textId="749B2E80" w:rsidR="0074660F" w:rsidRPr="006E7B3F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BF8A4D6" w14:textId="5A1A829C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(8,111)</w:t>
            </w:r>
          </w:p>
        </w:tc>
      </w:tr>
      <w:tr w:rsidR="0074660F" w:rsidRPr="00EE17A5" w14:paraId="5B5DC587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46EBC5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5DEBE61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43CFD2F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35DA2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69C075D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D349D6" w14:textId="1424C297" w:rsidR="0074660F" w:rsidRPr="006E7B3F" w:rsidRDefault="00B841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(8,781)</w:t>
            </w:r>
          </w:p>
        </w:tc>
        <w:tc>
          <w:tcPr>
            <w:tcW w:w="236" w:type="dxa"/>
            <w:vAlign w:val="bottom"/>
          </w:tcPr>
          <w:p w14:paraId="36C4626C" w14:textId="64721912" w:rsidR="0074660F" w:rsidRPr="006E7B3F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7008E3F" w14:textId="25B2A2A5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(7,946)</w:t>
            </w:r>
          </w:p>
        </w:tc>
      </w:tr>
      <w:tr w:rsidR="0074660F" w:rsidRPr="00EE17A5" w14:paraId="29AB7AAF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612A9A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B92399A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0CAA26A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2E89AAF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082DF20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7B6A744" w14:textId="77777777" w:rsidR="0074660F" w:rsidRPr="006E7B3F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74660F" w:rsidRPr="006E7B3F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1E010F0F" w14:textId="78DE5F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4660F" w:rsidRPr="00EE17A5" w14:paraId="251914A6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B20AC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36DE966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DF5772C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FBF7C8D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019F0F6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E3DC8A2" w14:textId="69594F60" w:rsidR="0074660F" w:rsidRPr="006E7B3F" w:rsidRDefault="00B8410F" w:rsidP="0074660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(58,167)</w:t>
            </w:r>
          </w:p>
        </w:tc>
        <w:tc>
          <w:tcPr>
            <w:tcW w:w="236" w:type="dxa"/>
            <w:vAlign w:val="bottom"/>
          </w:tcPr>
          <w:p w14:paraId="5346E2B1" w14:textId="77777777" w:rsidR="0074660F" w:rsidRPr="006E7B3F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173733F" w14:textId="61484850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(60,216)</w:t>
            </w:r>
          </w:p>
        </w:tc>
      </w:tr>
      <w:tr w:rsidR="0074660F" w:rsidRPr="00EE17A5" w14:paraId="0B31CE09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9EBA7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AE6CF2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7DE92C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6333CA9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AB158F" w14:textId="77777777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186C3E38" w:rsidR="0074660F" w:rsidRPr="00765004" w:rsidRDefault="00B8410F" w:rsidP="0074660F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21,80</w:t>
            </w:r>
            <w:r w:rsidR="00AB69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3FCFE3A7" w14:textId="77777777" w:rsidR="0074660F" w:rsidRPr="00765004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667F" w14:textId="1DF80685" w:rsidR="0074660F" w:rsidRPr="00765004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17,155</w:t>
            </w:r>
          </w:p>
        </w:tc>
      </w:tr>
      <w:tr w:rsidR="0074660F" w:rsidRPr="00EE17A5" w14:paraId="6451C25E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74660F" w:rsidRPr="00915E50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2229B1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49B5A6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FD891B0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274FE4F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D4CFE41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1DC2F07D" w14:textId="77777777" w:rsidR="0074660F" w:rsidRPr="00EE17A5" w:rsidRDefault="0074660F" w:rsidP="007466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74660F" w:rsidRPr="00EE17A5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78BC212D" w14:textId="77777777" w:rsidR="0074660F" w:rsidRPr="00EE17A5" w:rsidRDefault="0074660F" w:rsidP="00746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</w:tr>
      <w:tr w:rsidR="0074660F" w:rsidRPr="00EE17A5" w14:paraId="6865C1ED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74660F" w:rsidRPr="006E7B3F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50B7C8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C87BAD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276F702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F6124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37E98FE" w14:textId="77777777" w:rsidR="0074660F" w:rsidRPr="00EE17A5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AC005F1" w14:textId="77777777" w:rsidR="0074660F" w:rsidRPr="00EE17A5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74660F" w:rsidRPr="00EE17A5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D1637C1" w14:textId="77777777" w:rsidR="0074660F" w:rsidRPr="00EE17A5" w:rsidRDefault="0074660F" w:rsidP="00746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74660F" w:rsidRPr="00460867" w14:paraId="36EADC04" w14:textId="77777777" w:rsidTr="000B0C4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003E2F6B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6EC29346" w:rsidR="0074660F" w:rsidRPr="00460867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229,50</w:t>
            </w:r>
            <w:r w:rsidR="00AB6939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22078850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AB6939">
              <w:rPr>
                <w:rFonts w:ascii="Angsana New" w:hAnsi="Angsana New" w:cs="Angsana New"/>
                <w:color w:val="000000"/>
                <w:sz w:val="30"/>
                <w:szCs w:val="30"/>
              </w:rPr>
              <w:t>11,897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353FB396" w:rsidR="0074660F" w:rsidRPr="00460867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419,978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2E4562FB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AB69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E87FC3F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31E4D647" w14:textId="4A04E7F4" w:rsidR="0074660F" w:rsidRPr="00460867" w:rsidRDefault="00B8410F" w:rsidP="0074660F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649,48</w:t>
            </w:r>
            <w:r w:rsidR="00AB6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32FD3005" w14:textId="77777777" w:rsidR="0074660F" w:rsidRPr="00460867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627FB92" w14:textId="13CDEB72" w:rsidR="0074660F" w:rsidRPr="00460867" w:rsidRDefault="00AB6939" w:rsidP="00746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623,140</w:t>
            </w:r>
          </w:p>
        </w:tc>
      </w:tr>
      <w:tr w:rsidR="0074660F" w:rsidRPr="00460867" w14:paraId="0B858BF1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EBB98C6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FD715AF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4967A08F" w14:textId="77777777" w:rsidR="0074660F" w:rsidRPr="00460867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74660F" w:rsidRPr="00460867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0EA5D914" w14:textId="77777777" w:rsidR="0074660F" w:rsidRPr="00460867" w:rsidRDefault="0074660F" w:rsidP="00746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4660F" w:rsidRPr="00460867" w14:paraId="4F7EAB5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57F5800C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36BEB66A" w:rsidR="0074660F" w:rsidRPr="00460867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143,077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7660B26A" w:rsidR="0074660F" w:rsidRPr="00460867" w:rsidRDefault="00AB6939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144,713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0AFBD010" w:rsidR="0074660F" w:rsidRPr="00460867" w:rsidRDefault="00B841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129,189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60584881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B69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65,013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EEF90F6" w14:textId="77777777" w:rsidR="0074660F" w:rsidRPr="00460867" w:rsidRDefault="0074660F" w:rsidP="00746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7991A50" w14:textId="05BABA2E" w:rsidR="0074660F" w:rsidRPr="00460867" w:rsidRDefault="00B8410F" w:rsidP="0074660F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272,266</w:t>
            </w:r>
          </w:p>
        </w:tc>
        <w:tc>
          <w:tcPr>
            <w:tcW w:w="236" w:type="dxa"/>
            <w:vAlign w:val="bottom"/>
          </w:tcPr>
          <w:p w14:paraId="27934CF3" w14:textId="77777777" w:rsidR="0074660F" w:rsidRPr="00460867" w:rsidRDefault="0074660F" w:rsidP="007466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58FBD09B" w14:textId="0E03E1BC" w:rsidR="0074660F" w:rsidRPr="00460867" w:rsidRDefault="0074660F" w:rsidP="0074660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AB69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09,726</w:t>
            </w:r>
          </w:p>
        </w:tc>
      </w:tr>
    </w:tbl>
    <w:p w14:paraId="16FB4124" w14:textId="77777777" w:rsidR="008B1316" w:rsidRPr="00460867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24B0CB45" w:rsidR="007A0E63" w:rsidRPr="00460867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60867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</w:t>
      </w:r>
      <w:r w:rsidR="00F938A0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460867">
        <w:rPr>
          <w:rFonts w:asciiTheme="majorBidi" w:hAnsiTheme="majorBidi" w:cstheme="majorBidi"/>
          <w:sz w:val="30"/>
          <w:szCs w:val="30"/>
          <w:cs/>
        </w:rPr>
        <w:t>สินค้าหรือบริการที่รับรู้ ณ เวลาใดเวลาหนึ่ง</w:t>
      </w:r>
    </w:p>
    <w:p w14:paraId="427B5E7B" w14:textId="11E4702D" w:rsidR="008D3B94" w:rsidRPr="00460867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73D1" w14:textId="4B6A102C" w:rsidR="00396E71" w:rsidRPr="00460867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08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3EFB3516" w14:textId="77777777" w:rsidR="002C4344" w:rsidRPr="00460867" w:rsidRDefault="002C434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2C4344" w:rsidRPr="00460867" w14:paraId="372D53F1" w14:textId="77777777" w:rsidTr="008F3F31">
        <w:tc>
          <w:tcPr>
            <w:tcW w:w="4230" w:type="dxa"/>
          </w:tcPr>
          <w:p w14:paraId="5A5ED8E9" w14:textId="77777777" w:rsidR="002C4344" w:rsidRPr="00460867" w:rsidRDefault="002C4344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03B44E52" w14:textId="3916629A" w:rsidR="002C4344" w:rsidRPr="00460867" w:rsidRDefault="002C4344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4344" w:rsidRPr="00460867" w14:paraId="234B34FD" w14:textId="77777777" w:rsidTr="008F3F31">
        <w:tc>
          <w:tcPr>
            <w:tcW w:w="4230" w:type="dxa"/>
          </w:tcPr>
          <w:p w14:paraId="60FA0836" w14:textId="77777777" w:rsidR="002C4344" w:rsidRPr="00460867" w:rsidRDefault="002C4344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319DA47" w14:textId="77777777" w:rsidR="002C4344" w:rsidRPr="00460867" w:rsidRDefault="002C4344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7CDC1" w14:textId="77777777" w:rsidR="002C4344" w:rsidRPr="00460867" w:rsidRDefault="002C4344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0EFD379D" w14:textId="77777777" w:rsidR="002C4344" w:rsidRPr="00460867" w:rsidRDefault="002C4344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4660F" w:rsidRPr="00460867" w14:paraId="6BD14F51" w14:textId="77777777" w:rsidTr="008F3F31">
        <w:tc>
          <w:tcPr>
            <w:tcW w:w="4230" w:type="dxa"/>
          </w:tcPr>
          <w:p w14:paraId="5C5E2C37" w14:textId="77777777" w:rsidR="0074660F" w:rsidRPr="00460867" w:rsidRDefault="007466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D334A4" w14:textId="3003C0B9" w:rsidR="0074660F" w:rsidRPr="00460867" w:rsidRDefault="007466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8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78973850" w14:textId="77777777" w:rsidR="0074660F" w:rsidRPr="00460867" w:rsidRDefault="007466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C5852DE" w14:textId="2E77751C" w:rsidR="0074660F" w:rsidRPr="00460867" w:rsidRDefault="007466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36FE797" w14:textId="77777777" w:rsidR="0074660F" w:rsidRPr="00460867" w:rsidRDefault="007466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1456A3" w14:textId="3AA532B2" w:rsidR="0074660F" w:rsidRPr="00460867" w:rsidRDefault="007466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224C6955" w14:textId="77777777" w:rsidR="0074660F" w:rsidRPr="00460867" w:rsidRDefault="007466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871AB9B" w14:textId="346E93E9" w:rsidR="0074660F" w:rsidRPr="00460867" w:rsidRDefault="007466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382E" w:rsidRPr="00460867" w14:paraId="0D087A19" w14:textId="77777777" w:rsidTr="008F3F31">
        <w:tc>
          <w:tcPr>
            <w:tcW w:w="4230" w:type="dxa"/>
          </w:tcPr>
          <w:p w14:paraId="173C952B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336280" w14:textId="2B05B4E4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70566DBD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3EBCD011" w14:textId="3A51B1EC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C86DEEF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D2370F6" w14:textId="0CC4A76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23B143D8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2846AF7" w14:textId="725BE262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618B3" w:rsidRPr="00460867" w14:paraId="4EDE113B" w14:textId="77777777" w:rsidTr="008F3F31">
        <w:tc>
          <w:tcPr>
            <w:tcW w:w="4230" w:type="dxa"/>
          </w:tcPr>
          <w:p w14:paraId="1940C7EF" w14:textId="77777777" w:rsidR="003618B3" w:rsidRPr="00460867" w:rsidRDefault="003618B3" w:rsidP="00B8410F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542CDCD" w14:textId="0C6AB8F5" w:rsidR="003618B3" w:rsidRPr="00460867" w:rsidRDefault="003618B3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60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9382E" w:rsidRPr="00460867" w14:paraId="7113733C" w14:textId="77777777" w:rsidTr="00A24267">
        <w:tc>
          <w:tcPr>
            <w:tcW w:w="4230" w:type="dxa"/>
            <w:vAlign w:val="bottom"/>
          </w:tcPr>
          <w:p w14:paraId="3847E385" w14:textId="77777777" w:rsidR="0069382E" w:rsidRPr="00460867" w:rsidRDefault="0069382E" w:rsidP="00B8410F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  <w:vAlign w:val="bottom"/>
          </w:tcPr>
          <w:p w14:paraId="38F02C0D" w14:textId="41A2A285" w:rsidR="0069382E" w:rsidRPr="00460867" w:rsidRDefault="00B8410F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649,48</w:t>
            </w:r>
            <w:r w:rsidR="00AB6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70D6B42E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7CB3128" w14:textId="02F7A6A3" w:rsidR="0069382E" w:rsidRPr="00460867" w:rsidRDefault="0069382E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623,140</w:t>
            </w:r>
          </w:p>
        </w:tc>
        <w:tc>
          <w:tcPr>
            <w:tcW w:w="236" w:type="dxa"/>
            <w:vAlign w:val="bottom"/>
          </w:tcPr>
          <w:p w14:paraId="4929D3D3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4B02F13" w14:textId="62A4BEB7" w:rsidR="0069382E" w:rsidRPr="00623750" w:rsidRDefault="00B8410F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272,266</w:t>
            </w:r>
          </w:p>
        </w:tc>
        <w:tc>
          <w:tcPr>
            <w:tcW w:w="236" w:type="dxa"/>
            <w:vAlign w:val="bottom"/>
          </w:tcPr>
          <w:p w14:paraId="560ADB8B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995560F" w14:textId="5CA419F5" w:rsidR="0069382E" w:rsidRPr="00460867" w:rsidRDefault="0069382E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309,726</w:t>
            </w:r>
          </w:p>
        </w:tc>
      </w:tr>
      <w:tr w:rsidR="0069382E" w:rsidRPr="00460867" w14:paraId="4820F545" w14:textId="77777777" w:rsidTr="00A24267">
        <w:tc>
          <w:tcPr>
            <w:tcW w:w="4230" w:type="dxa"/>
            <w:vAlign w:val="bottom"/>
          </w:tcPr>
          <w:p w14:paraId="098AEB48" w14:textId="77777777" w:rsidR="0069382E" w:rsidRPr="00460867" w:rsidRDefault="0069382E" w:rsidP="00B8410F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vAlign w:val="bottom"/>
          </w:tcPr>
          <w:p w14:paraId="3170D6DD" w14:textId="49235422" w:rsidR="0069382E" w:rsidRPr="00460867" w:rsidRDefault="00B8410F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AB6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,316</w:t>
            </w:r>
          </w:p>
        </w:tc>
        <w:tc>
          <w:tcPr>
            <w:tcW w:w="236" w:type="dxa"/>
            <w:vAlign w:val="bottom"/>
          </w:tcPr>
          <w:p w14:paraId="50EFAE7B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1605887E" w14:textId="7B4CD189" w:rsidR="0069382E" w:rsidRPr="00460867" w:rsidRDefault="0069382E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541,355</w:t>
            </w:r>
          </w:p>
        </w:tc>
        <w:tc>
          <w:tcPr>
            <w:tcW w:w="236" w:type="dxa"/>
            <w:vAlign w:val="bottom"/>
          </w:tcPr>
          <w:p w14:paraId="6D51FB26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D1CD58A" w14:textId="6087003D" w:rsidR="0069382E" w:rsidRPr="00460867" w:rsidRDefault="00B8410F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115,151</w:t>
            </w:r>
          </w:p>
        </w:tc>
        <w:tc>
          <w:tcPr>
            <w:tcW w:w="236" w:type="dxa"/>
            <w:vAlign w:val="bottom"/>
          </w:tcPr>
          <w:p w14:paraId="56390F56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60E27FD" w14:textId="66982A90" w:rsidR="0069382E" w:rsidRPr="00460867" w:rsidRDefault="0069382E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118,206</w:t>
            </w:r>
          </w:p>
        </w:tc>
      </w:tr>
      <w:tr w:rsidR="0069382E" w:rsidRPr="002C4344" w14:paraId="35E765CA" w14:textId="77777777" w:rsidTr="00A24267">
        <w:trPr>
          <w:trHeight w:val="442"/>
        </w:trPr>
        <w:tc>
          <w:tcPr>
            <w:tcW w:w="4230" w:type="dxa"/>
            <w:vAlign w:val="bottom"/>
          </w:tcPr>
          <w:p w14:paraId="336E222C" w14:textId="77777777" w:rsidR="0069382E" w:rsidRPr="00460867" w:rsidRDefault="0069382E" w:rsidP="00B8410F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1BE1D" w14:textId="492BFD20" w:rsidR="0069382E" w:rsidRPr="00460867" w:rsidRDefault="00B8410F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1,121,80</w:t>
            </w:r>
            <w:r w:rsidR="00AB6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608726FD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FAA8D" w14:textId="65C4FDAB" w:rsidR="0069382E" w:rsidRPr="00460867" w:rsidRDefault="0069382E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1,164,495</w:t>
            </w:r>
          </w:p>
        </w:tc>
        <w:tc>
          <w:tcPr>
            <w:tcW w:w="236" w:type="dxa"/>
            <w:vAlign w:val="bottom"/>
          </w:tcPr>
          <w:p w14:paraId="746EB99D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3A66F" w14:textId="4665B333" w:rsidR="0069382E" w:rsidRPr="00460867" w:rsidRDefault="00B8410F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387,417</w:t>
            </w:r>
          </w:p>
        </w:tc>
        <w:tc>
          <w:tcPr>
            <w:tcW w:w="236" w:type="dxa"/>
            <w:vAlign w:val="bottom"/>
          </w:tcPr>
          <w:p w14:paraId="10A4C778" w14:textId="77777777" w:rsidR="0069382E" w:rsidRPr="00460867" w:rsidRDefault="0069382E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50396" w14:textId="51296E63" w:rsidR="0069382E" w:rsidRPr="002C4344" w:rsidRDefault="0069382E" w:rsidP="00B8410F">
            <w:pPr>
              <w:pStyle w:val="acctfourfigures"/>
              <w:tabs>
                <w:tab w:val="clear" w:pos="765"/>
              </w:tabs>
              <w:spacing w:line="216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427,932</w:t>
            </w:r>
          </w:p>
        </w:tc>
      </w:tr>
    </w:tbl>
    <w:p w14:paraId="43723E2E" w14:textId="77777777" w:rsidR="00A24267" w:rsidRPr="00A24267" w:rsidRDefault="00A24267" w:rsidP="00A242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283BEDD" w14:textId="2C72995D" w:rsidR="007D5A6A" w:rsidRPr="007D5A6A" w:rsidRDefault="007D5A6A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3D3CC801" w14:textId="77777777" w:rsidR="007D5A6A" w:rsidRPr="00820FEF" w:rsidRDefault="007D5A6A" w:rsidP="00B84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980"/>
        <w:gridCol w:w="1800"/>
        <w:gridCol w:w="1350"/>
        <w:gridCol w:w="270"/>
        <w:gridCol w:w="1350"/>
      </w:tblGrid>
      <w:tr w:rsidR="007D5A6A" w:rsidRPr="007B5AC3" w14:paraId="10F5EFA6" w14:textId="77777777" w:rsidTr="00AB6939">
        <w:trPr>
          <w:tblHeader/>
        </w:trPr>
        <w:tc>
          <w:tcPr>
            <w:tcW w:w="2430" w:type="dxa"/>
            <w:vAlign w:val="bottom"/>
          </w:tcPr>
          <w:p w14:paraId="533DF49C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ADDD3BA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B102BE2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3670687A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1164CF0A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3676761" w14:textId="77777777" w:rsidR="007D5A6A" w:rsidRPr="007B5AC3" w:rsidDel="00D43E7A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D5A6A" w:rsidRPr="007B5AC3" w14:paraId="3220DEAC" w14:textId="77777777" w:rsidTr="00AB6939">
        <w:trPr>
          <w:tblHeader/>
        </w:trPr>
        <w:tc>
          <w:tcPr>
            <w:tcW w:w="2430" w:type="dxa"/>
          </w:tcPr>
          <w:p w14:paraId="45F76D00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1D6D98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023CD5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E47E57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CCF839A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F8AD65" w14:textId="77777777" w:rsidR="007D5A6A" w:rsidRPr="007B5AC3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6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D5A6A" w:rsidRPr="007B5AC3" w14:paraId="68602289" w14:textId="77777777" w:rsidTr="00AB6939">
        <w:tc>
          <w:tcPr>
            <w:tcW w:w="2430" w:type="dxa"/>
          </w:tcPr>
          <w:p w14:paraId="320B4460" w14:textId="7A7B7CD1" w:rsidR="007D5A6A" w:rsidRPr="00471218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754AF32F" w14:textId="0CCEDB36" w:rsidR="007D5A6A" w:rsidRPr="00471218" w:rsidRDefault="00B841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22</w:t>
            </w:r>
            <w:r w:rsidR="007D5A6A"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D5A6A"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="007D5A6A"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576049E2" w14:textId="1422BF23" w:rsidR="007D5A6A" w:rsidRPr="00471218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23FF4E07" w14:textId="3BE79055" w:rsidR="007D5A6A" w:rsidRPr="00471218" w:rsidRDefault="00B841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0.0400</w:t>
            </w:r>
          </w:p>
        </w:tc>
        <w:tc>
          <w:tcPr>
            <w:tcW w:w="270" w:type="dxa"/>
          </w:tcPr>
          <w:p w14:paraId="14611DBD" w14:textId="77777777" w:rsidR="007D5A6A" w:rsidRPr="00471218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BEA22A" w14:textId="132B7E9D" w:rsidR="007D5A6A" w:rsidRPr="00471218" w:rsidRDefault="00B8410F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16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  <w:tr w:rsidR="007D5A6A" w:rsidRPr="007B5AC3" w14:paraId="47023208" w14:textId="77777777" w:rsidTr="00AB6939">
        <w:tc>
          <w:tcPr>
            <w:tcW w:w="2430" w:type="dxa"/>
          </w:tcPr>
          <w:p w14:paraId="4B19D695" w14:textId="59D6D5AA" w:rsidR="007D5A6A" w:rsidRPr="00A10547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3949F2CA" w14:textId="383084AD" w:rsidR="007D5A6A" w:rsidRPr="00A10547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23</w:t>
            </w:r>
            <w:r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64F3EEFF" w14:textId="2626D85C" w:rsidR="007D5A6A" w:rsidRPr="00A10547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7D248EA4" w14:textId="2FDFA2AE" w:rsidR="007D5A6A" w:rsidRPr="00A10547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BA7">
              <w:rPr>
                <w:rFonts w:asciiTheme="majorBidi" w:hAnsiTheme="majorBidi" w:cstheme="majorBidi"/>
                <w:sz w:val="30"/>
                <w:szCs w:val="30"/>
              </w:rPr>
              <w:t>0.0266</w:t>
            </w:r>
          </w:p>
        </w:tc>
        <w:tc>
          <w:tcPr>
            <w:tcW w:w="270" w:type="dxa"/>
          </w:tcPr>
          <w:p w14:paraId="7E8119E4" w14:textId="77777777" w:rsidR="007D5A6A" w:rsidRPr="00A10547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CB4AD2" w14:textId="4C88C6CD" w:rsidR="007D5A6A" w:rsidRPr="00A10547" w:rsidRDefault="007D5A6A" w:rsidP="00B84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16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15,960</w:t>
            </w:r>
          </w:p>
        </w:tc>
      </w:tr>
    </w:tbl>
    <w:p w14:paraId="38AD2BCF" w14:textId="2BD26BF1" w:rsidR="007D5A6A" w:rsidRPr="00820FEF" w:rsidRDefault="007D5A6A" w:rsidP="00B841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63BCF9B6" w14:textId="06F679D9" w:rsidR="002C7D5C" w:rsidRPr="002F24B7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820FEF" w:rsidRDefault="000B008F" w:rsidP="0082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66"/>
        <w:gridCol w:w="1530"/>
      </w:tblGrid>
      <w:tr w:rsidR="007E34F5" w:rsidRPr="00EE17A5" w14:paraId="129B9BEA" w14:textId="77777777" w:rsidTr="004E2E26">
        <w:trPr>
          <w:tblHeader/>
        </w:trPr>
        <w:tc>
          <w:tcPr>
            <w:tcW w:w="3240" w:type="pct"/>
            <w:vAlign w:val="bottom"/>
          </w:tcPr>
          <w:p w14:paraId="2F86AF8E" w14:textId="77777777" w:rsidR="009F1617" w:rsidRDefault="009F1617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1" w:lineRule="auto"/>
              <w:ind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2A7ECD5" w14:textId="7B5412A1" w:rsidR="005F3918" w:rsidRPr="00FA3B6C" w:rsidRDefault="005F3918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1" w:lineRule="auto"/>
              <w:ind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6938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8803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0 </w:t>
            </w:r>
            <w:r w:rsidR="0088036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69382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6938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809" w:type="pct"/>
            <w:vAlign w:val="bottom"/>
          </w:tcPr>
          <w:p w14:paraId="03B902F1" w14:textId="77777777" w:rsidR="000169C8" w:rsidRPr="00C86D1F" w:rsidRDefault="000169C8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1F355E3B" w14:textId="0E9EF8BC" w:rsidR="005F3918" w:rsidRPr="00C86D1F" w:rsidRDefault="005F3918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5C1E3300" w14:textId="77777777" w:rsidR="005F3918" w:rsidRPr="002F24B7" w:rsidRDefault="005F3918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1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  <w:vAlign w:val="bottom"/>
          </w:tcPr>
          <w:p w14:paraId="78F63575" w14:textId="77777777" w:rsidR="00C86D1F" w:rsidRDefault="005F3918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977419" w14:textId="5E22D29A" w:rsidR="005F3918" w:rsidRPr="00C86D1F" w:rsidRDefault="005F3918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4AD6D34A" w14:textId="77777777" w:rsidTr="004E2E26">
        <w:trPr>
          <w:tblHeader/>
        </w:trPr>
        <w:tc>
          <w:tcPr>
            <w:tcW w:w="3240" w:type="pct"/>
            <w:vAlign w:val="bottom"/>
          </w:tcPr>
          <w:p w14:paraId="46236076" w14:textId="77777777" w:rsidR="007E34F5" w:rsidRPr="002F24B7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11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pct"/>
            <w:gridSpan w:val="3"/>
            <w:vAlign w:val="bottom"/>
          </w:tcPr>
          <w:p w14:paraId="16C862E3" w14:textId="4618EA3D" w:rsidR="007E34F5" w:rsidRPr="002F24B7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1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DE73389" w14:textId="77777777" w:rsidTr="00820FEF">
        <w:tc>
          <w:tcPr>
            <w:tcW w:w="6122" w:type="dxa"/>
            <w:vAlign w:val="bottom"/>
          </w:tcPr>
          <w:p w14:paraId="6EDF147B" w14:textId="7A858DDC" w:rsidR="005F3918" w:rsidRPr="002F24B7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11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29" w:type="dxa"/>
            <w:vAlign w:val="bottom"/>
          </w:tcPr>
          <w:p w14:paraId="7F219570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11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  <w:vAlign w:val="bottom"/>
          </w:tcPr>
          <w:p w14:paraId="0718A601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11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57A5194D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11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15D71F22" w14:textId="77777777" w:rsidTr="00820FEF">
        <w:trPr>
          <w:trHeight w:val="398"/>
        </w:trPr>
        <w:tc>
          <w:tcPr>
            <w:tcW w:w="6122" w:type="dxa"/>
            <w:vAlign w:val="bottom"/>
          </w:tcPr>
          <w:p w14:paraId="1D2FA6D4" w14:textId="0D457E87" w:rsidR="005F3918" w:rsidRPr="002F24B7" w:rsidRDefault="005F3918" w:rsidP="00820FEF">
            <w:pPr>
              <w:spacing w:line="211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29" w:type="dxa"/>
            <w:vAlign w:val="bottom"/>
          </w:tcPr>
          <w:p w14:paraId="481FD2C8" w14:textId="4F0B9CBF" w:rsidR="005F3918" w:rsidRPr="00D54109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7,920</w:t>
            </w:r>
          </w:p>
        </w:tc>
        <w:tc>
          <w:tcPr>
            <w:tcW w:w="266" w:type="dxa"/>
            <w:vAlign w:val="bottom"/>
          </w:tcPr>
          <w:p w14:paraId="309BED51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11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8EC0614" w14:textId="40864970" w:rsidR="005F3918" w:rsidRPr="001A687A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4E3F999F" w14:textId="77777777" w:rsidTr="00820FEF">
        <w:trPr>
          <w:trHeight w:val="398"/>
        </w:trPr>
        <w:tc>
          <w:tcPr>
            <w:tcW w:w="6122" w:type="dxa"/>
            <w:vAlign w:val="bottom"/>
          </w:tcPr>
          <w:p w14:paraId="78D22082" w14:textId="13E490CB" w:rsidR="005F3918" w:rsidRPr="002F24B7" w:rsidRDefault="005F3918" w:rsidP="00820FEF">
            <w:pPr>
              <w:spacing w:line="211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529" w:type="dxa"/>
            <w:vAlign w:val="bottom"/>
          </w:tcPr>
          <w:p w14:paraId="30360E2B" w14:textId="1D3E4ED7" w:rsidR="005F3918" w:rsidRPr="00D54109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66" w:type="dxa"/>
            <w:vAlign w:val="bottom"/>
          </w:tcPr>
          <w:p w14:paraId="651D14A3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11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27ADAD99" w14:textId="7ABC2CEB" w:rsidR="005F3918" w:rsidRPr="001A687A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A63048F" w14:textId="77777777" w:rsidTr="00820FEF">
        <w:trPr>
          <w:trHeight w:val="398"/>
        </w:trPr>
        <w:tc>
          <w:tcPr>
            <w:tcW w:w="6122" w:type="dxa"/>
            <w:vAlign w:val="bottom"/>
          </w:tcPr>
          <w:p w14:paraId="49DD791B" w14:textId="30B3A620" w:rsidR="005F3918" w:rsidRPr="002F24B7" w:rsidRDefault="005F3918" w:rsidP="00820FEF">
            <w:pPr>
              <w:spacing w:line="211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1529" w:type="dxa"/>
            <w:vAlign w:val="bottom"/>
          </w:tcPr>
          <w:p w14:paraId="507BCF68" w14:textId="642257D3" w:rsidR="005F3918" w:rsidRPr="00D54109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66" w:type="dxa"/>
            <w:vAlign w:val="bottom"/>
          </w:tcPr>
          <w:p w14:paraId="3B85326E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11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7FEC68DE" w14:textId="20142E68" w:rsidR="005F3918" w:rsidRPr="001A687A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32DBE212" w14:textId="77777777" w:rsidTr="00820FEF">
        <w:trPr>
          <w:trHeight w:val="389"/>
        </w:trPr>
        <w:tc>
          <w:tcPr>
            <w:tcW w:w="6122" w:type="dxa"/>
            <w:vAlign w:val="bottom"/>
          </w:tcPr>
          <w:p w14:paraId="78F53B41" w14:textId="56275E37" w:rsidR="005F3918" w:rsidRPr="002F24B7" w:rsidRDefault="005F3918" w:rsidP="00820FEF">
            <w:pPr>
              <w:spacing w:line="211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  <w:r w:rsidR="00C86D1F" w:rsidRPr="00C86D1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อะไหล่และอุปกรณ์</w:t>
            </w:r>
          </w:p>
        </w:tc>
        <w:tc>
          <w:tcPr>
            <w:tcW w:w="1529" w:type="dxa"/>
            <w:vAlign w:val="bottom"/>
          </w:tcPr>
          <w:p w14:paraId="72EF2C4A" w14:textId="77777777" w:rsidR="005F3918" w:rsidRPr="00D54109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  <w:vAlign w:val="bottom"/>
          </w:tcPr>
          <w:p w14:paraId="150C1223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11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B2082A3" w14:textId="77777777" w:rsidR="005F3918" w:rsidRPr="001A687A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11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E34F5" w:rsidRPr="00EE17A5" w14:paraId="0D7F2D8A" w14:textId="77777777" w:rsidTr="00820FEF">
        <w:trPr>
          <w:trHeight w:val="398"/>
        </w:trPr>
        <w:tc>
          <w:tcPr>
            <w:tcW w:w="6122" w:type="dxa"/>
            <w:vAlign w:val="bottom"/>
          </w:tcPr>
          <w:p w14:paraId="2091CE37" w14:textId="5851DCE6" w:rsidR="005F3918" w:rsidRPr="002F24B7" w:rsidRDefault="005F3918" w:rsidP="00820FEF">
            <w:pPr>
              <w:spacing w:line="211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86D1F" w:rsidRPr="00C86D1F">
              <w:rPr>
                <w:rFonts w:asciiTheme="majorBidi" w:hAnsiTheme="majorBidi" w:cs="Angsana New" w:hint="cs"/>
                <w:sz w:val="30"/>
                <w:szCs w:val="30"/>
                <w:cs/>
              </w:rPr>
              <w:t>ตกแต่งภายใต้</w:t>
            </w: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 “ฮอนด้า”</w:t>
            </w:r>
          </w:p>
        </w:tc>
        <w:tc>
          <w:tcPr>
            <w:tcW w:w="1529" w:type="dxa"/>
            <w:vAlign w:val="bottom"/>
          </w:tcPr>
          <w:p w14:paraId="79526B2E" w14:textId="5AAB58A8" w:rsidR="005F3918" w:rsidRPr="00D54109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266" w:type="dxa"/>
            <w:vAlign w:val="bottom"/>
          </w:tcPr>
          <w:p w14:paraId="040BE44D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11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CC0F929" w14:textId="41450926" w:rsidR="005F3918" w:rsidRPr="001A687A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11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6E8439BE" w14:textId="77777777" w:rsidTr="00820FEF">
        <w:trPr>
          <w:trHeight w:val="389"/>
        </w:trPr>
        <w:tc>
          <w:tcPr>
            <w:tcW w:w="6122" w:type="dxa"/>
            <w:vAlign w:val="bottom"/>
          </w:tcPr>
          <w:p w14:paraId="139A5472" w14:textId="70A0359E" w:rsidR="005F3918" w:rsidRPr="002F24B7" w:rsidRDefault="005F3918" w:rsidP="00820FEF">
            <w:pPr>
              <w:spacing w:line="211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22A64DA4" w14:textId="14882C8D" w:rsidR="005F3918" w:rsidRPr="00D54109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11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400</w:t>
            </w:r>
          </w:p>
        </w:tc>
        <w:tc>
          <w:tcPr>
            <w:tcW w:w="266" w:type="dxa"/>
            <w:vAlign w:val="bottom"/>
          </w:tcPr>
          <w:p w14:paraId="2065FE15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11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D13AAF" w14:textId="107CC795" w:rsidR="005F3918" w:rsidRPr="001A687A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11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6820CED" w14:textId="77777777" w:rsidTr="00820FEF">
        <w:tc>
          <w:tcPr>
            <w:tcW w:w="6122" w:type="dxa"/>
            <w:vAlign w:val="bottom"/>
          </w:tcPr>
          <w:p w14:paraId="6302AE05" w14:textId="77777777" w:rsidR="005F3918" w:rsidRPr="002F24B7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11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tcBorders>
              <w:bottom w:val="double" w:sz="4" w:space="0" w:color="auto"/>
            </w:tcBorders>
            <w:vAlign w:val="bottom"/>
          </w:tcPr>
          <w:p w14:paraId="78DADA11" w14:textId="795B5985" w:rsidR="005F3918" w:rsidRPr="00D54109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11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61,341</w:t>
            </w:r>
          </w:p>
        </w:tc>
        <w:tc>
          <w:tcPr>
            <w:tcW w:w="266" w:type="dxa"/>
            <w:vAlign w:val="bottom"/>
          </w:tcPr>
          <w:p w14:paraId="7698F602" w14:textId="77777777" w:rsidR="005F3918" w:rsidRPr="00EE17A5" w:rsidRDefault="005F3918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11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522A8E7" w14:textId="1E014B44" w:rsidR="005F3918" w:rsidRPr="00216CD0" w:rsidRDefault="00B8410F" w:rsidP="0082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11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764E450" w14:textId="77777777" w:rsidR="007D5A6A" w:rsidRPr="00820FEF" w:rsidRDefault="007D5A6A" w:rsidP="0082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5847927" w14:textId="04DA2706" w:rsidR="008E57A8" w:rsidRPr="002F24B7" w:rsidRDefault="00882924" w:rsidP="001B20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820FEF" w:rsidRDefault="008E57A8" w:rsidP="0082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7D6994F" w14:textId="124916D8" w:rsidR="008E57A8" w:rsidRPr="002F24B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9065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8036F">
        <w:rPr>
          <w:rFonts w:ascii="Angsana New" w:hAnsi="Angsana New" w:cs="Angsana New"/>
          <w:sz w:val="30"/>
          <w:szCs w:val="30"/>
        </w:rPr>
        <w:t xml:space="preserve">30 </w:t>
      </w:r>
      <w:r w:rsidR="0088036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88036F">
        <w:rPr>
          <w:rFonts w:ascii="Angsana New" w:hAnsi="Angsana New" w:cs="Angsana New"/>
          <w:sz w:val="30"/>
          <w:szCs w:val="30"/>
        </w:rPr>
        <w:t>2569</w:t>
      </w:r>
      <w:r w:rsidR="0088036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ถูกค้ำประกันโดยการจดจำนองที่ดิน </w:t>
      </w:r>
      <w:r w:rsidR="00134D10">
        <w:rPr>
          <w:rFonts w:ascii="Angsana New" w:eastAsia="Calibri" w:hAnsi="Angsana New" w:cs="Angsana New"/>
          <w:sz w:val="30"/>
          <w:szCs w:val="30"/>
        </w:rPr>
        <w:br/>
      </w:r>
      <w:r w:rsidR="000C51F8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>สิ่งปลูกสร้างของกลุ่มบริษัท</w:t>
      </w:r>
      <w:r w:rsidRPr="002F24B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  <w:r w:rsidRPr="002F24B7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โดยมีรายละเอียดของหลักประกันซึ่งเป็นสินทรัพย์ดังนี้</w:t>
      </w:r>
    </w:p>
    <w:p w14:paraId="0548445B" w14:textId="6AB56240" w:rsidR="00A336B5" w:rsidRPr="00820FEF" w:rsidRDefault="00A336B5" w:rsidP="0082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9"/>
        <w:gridCol w:w="992"/>
        <w:gridCol w:w="1534"/>
        <w:gridCol w:w="271"/>
        <w:gridCol w:w="1532"/>
      </w:tblGrid>
      <w:tr w:rsidR="007E34F5" w:rsidRPr="00EE17A5" w14:paraId="26361566" w14:textId="77777777" w:rsidTr="006A036C">
        <w:trPr>
          <w:trHeight w:val="870"/>
          <w:tblHeader/>
        </w:trPr>
        <w:tc>
          <w:tcPr>
            <w:tcW w:w="2714" w:type="pct"/>
          </w:tcPr>
          <w:p w14:paraId="76D86253" w14:textId="77777777" w:rsidR="009F1617" w:rsidRDefault="009F1617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4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5D19DB4" w14:textId="1DA062B7" w:rsidR="007E34F5" w:rsidRPr="00FA3B6C" w:rsidRDefault="00C479FD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4" w:lineRule="auto"/>
              <w:ind w:left="-20"/>
              <w:rPr>
                <w:rFonts w:ascii="Angsana New" w:hAnsi="Angsana New" w:cs="Angsana New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88036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88036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6938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524" w:type="pct"/>
          </w:tcPr>
          <w:p w14:paraId="380B5FED" w14:textId="77777777" w:rsidR="007E34F5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</w:p>
          <w:p w14:paraId="7BFB706B" w14:textId="709FBA0F" w:rsidR="006F0053" w:rsidRPr="007E34F5" w:rsidRDefault="00FE2E58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E2E5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pct"/>
          </w:tcPr>
          <w:p w14:paraId="1202F5AB" w14:textId="77777777" w:rsidR="000169C8" w:rsidRPr="00C86D1F" w:rsidRDefault="000169C8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59BD808" w14:textId="2E732298" w:rsidR="007E34F5" w:rsidRPr="00C86D1F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6BB9C59" w14:textId="77777777" w:rsidR="007E34F5" w:rsidRPr="00C86D1F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4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58AF8CF" w14:textId="77777777" w:rsidR="00C86D1F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69DC53" w14:textId="356EC511" w:rsidR="007E34F5" w:rsidRPr="00C86D1F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3D18715C" w14:textId="77777777" w:rsidTr="006A036C">
        <w:trPr>
          <w:trHeight w:val="428"/>
          <w:tblHeader/>
        </w:trPr>
        <w:tc>
          <w:tcPr>
            <w:tcW w:w="2714" w:type="pct"/>
          </w:tcPr>
          <w:p w14:paraId="03DFBB35" w14:textId="77777777" w:rsidR="007E34F5" w:rsidRPr="002F24B7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4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E6BBB4E" w14:textId="5FB18F10" w:rsidR="007E34F5" w:rsidRPr="007E34F5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91D88DE" w14:textId="7814BB8B" w:rsidR="007E34F5" w:rsidRPr="002F24B7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59262F" w14:textId="77777777" w:rsidTr="00AB6939">
        <w:trPr>
          <w:trHeight w:val="418"/>
        </w:trPr>
        <w:tc>
          <w:tcPr>
            <w:tcW w:w="2714" w:type="pct"/>
            <w:vAlign w:val="center"/>
          </w:tcPr>
          <w:p w14:paraId="79DF5F18" w14:textId="1EB6A650" w:rsidR="007E34F5" w:rsidRPr="002F24B7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04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24" w:type="pct"/>
          </w:tcPr>
          <w:p w14:paraId="3AADE789" w14:textId="77777777" w:rsidR="007E34F5" w:rsidRPr="007E34F5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vAlign w:val="bottom"/>
          </w:tcPr>
          <w:p w14:paraId="095023B8" w14:textId="0A7CE59E" w:rsidR="007E34F5" w:rsidRPr="008F6C23" w:rsidRDefault="0043407E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04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55,196</w:t>
            </w:r>
          </w:p>
        </w:tc>
        <w:tc>
          <w:tcPr>
            <w:tcW w:w="143" w:type="pct"/>
            <w:vAlign w:val="bottom"/>
          </w:tcPr>
          <w:p w14:paraId="6276F108" w14:textId="77777777" w:rsidR="007E34F5" w:rsidRPr="007E34F5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04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bottom"/>
          </w:tcPr>
          <w:p w14:paraId="080999AD" w14:textId="48DE05A7" w:rsidR="007E34F5" w:rsidRPr="007E34F5" w:rsidRDefault="0043407E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04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FC8CFE9" w14:textId="77777777" w:rsidTr="00AB6939">
        <w:trPr>
          <w:trHeight w:val="408"/>
        </w:trPr>
        <w:tc>
          <w:tcPr>
            <w:tcW w:w="2714" w:type="pct"/>
            <w:vAlign w:val="center"/>
          </w:tcPr>
          <w:p w14:paraId="0BAABD19" w14:textId="3A320C2D" w:rsidR="007E34F5" w:rsidRPr="002F24B7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04" w:lineRule="auto"/>
              <w:ind w:hanging="2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7E34F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24" w:type="pct"/>
          </w:tcPr>
          <w:p w14:paraId="36DA2FB6" w14:textId="16BBF368" w:rsidR="007E34F5" w:rsidRPr="007E34F5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bottom"/>
          </w:tcPr>
          <w:p w14:paraId="30252A19" w14:textId="13F19FDD" w:rsidR="007E34F5" w:rsidRPr="008F6C23" w:rsidRDefault="0043407E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04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268,43</w:t>
            </w:r>
            <w:r w:rsidR="003F5FE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  <w:vAlign w:val="bottom"/>
          </w:tcPr>
          <w:p w14:paraId="1CCCCC87" w14:textId="77777777" w:rsidR="007E34F5" w:rsidRPr="007E34F5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04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77CF1E42" w14:textId="088BB40F" w:rsidR="007E34F5" w:rsidRPr="007E34F5" w:rsidRDefault="0043407E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04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AD47BBE" w14:textId="77777777" w:rsidTr="00AB6939">
        <w:trPr>
          <w:trHeight w:val="428"/>
        </w:trPr>
        <w:tc>
          <w:tcPr>
            <w:tcW w:w="2714" w:type="pct"/>
          </w:tcPr>
          <w:p w14:paraId="3E1ADCF3" w14:textId="77777777" w:rsidR="007E34F5" w:rsidRPr="002F24B7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04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2ABC656" w14:textId="77777777" w:rsidR="007E34F5" w:rsidRPr="007E34F5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B2421" w14:textId="772F6901" w:rsidR="007E34F5" w:rsidRPr="008F6C23" w:rsidRDefault="0043407E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04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323,63</w:t>
            </w:r>
            <w:r w:rsidR="003F5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  <w:vAlign w:val="bottom"/>
          </w:tcPr>
          <w:p w14:paraId="05C5D544" w14:textId="77777777" w:rsidR="007E34F5" w:rsidRPr="002F24B7" w:rsidRDefault="007E34F5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04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34BED" w14:textId="72875580" w:rsidR="007E34F5" w:rsidRPr="002F24B7" w:rsidRDefault="0043407E" w:rsidP="00434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04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D60F442" w14:textId="77777777" w:rsidR="00B8410F" w:rsidRPr="00820FEF" w:rsidRDefault="00B8410F" w:rsidP="0082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 w:right="-4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1D8858B0" w14:textId="4A411CA8" w:rsidR="00ED173B" w:rsidRDefault="008E57A8" w:rsidP="007D5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43F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8036F">
        <w:rPr>
          <w:rFonts w:ascii="Angsana New" w:hAnsi="Angsana New" w:cs="Angsana New"/>
          <w:sz w:val="30"/>
          <w:szCs w:val="30"/>
        </w:rPr>
        <w:t xml:space="preserve">30 </w:t>
      </w:r>
      <w:r w:rsidR="0088036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938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382E">
        <w:rPr>
          <w:rFonts w:ascii="Angsana New" w:hAnsi="Angsana New" w:cs="Angsana New"/>
          <w:sz w:val="30"/>
          <w:szCs w:val="30"/>
        </w:rPr>
        <w:t>2569</w:t>
      </w:r>
      <w:r w:rsidR="001B2E9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43407E">
        <w:rPr>
          <w:rFonts w:ascii="Angsana New" w:hAnsi="Angsana New" w:cs="Angsana New"/>
          <w:sz w:val="30"/>
          <w:szCs w:val="30"/>
        </w:rPr>
        <w:t>461.00</w:t>
      </w:r>
      <w:r w:rsidR="0069382E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>ล้านบาท</w:t>
      </w:r>
      <w:bookmarkStart w:id="1" w:name="_Hlk70006244"/>
      <w:bookmarkEnd w:id="1"/>
      <w:r w:rsidR="00ED173B">
        <w:rPr>
          <w:rFonts w:ascii="Angsana New" w:hAnsi="Angsana New" w:cs="Angsana New"/>
          <w:sz w:val="30"/>
          <w:szCs w:val="30"/>
          <w:cs/>
        </w:rPr>
        <w:br w:type="page"/>
      </w:r>
    </w:p>
    <w:p w14:paraId="50E40D41" w14:textId="5960A203" w:rsidR="00ED173B" w:rsidRPr="00273D1D" w:rsidRDefault="00071440" w:rsidP="00735E7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3D1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มาตรฐาน</w:t>
      </w:r>
      <w:r w:rsidR="008B03B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Pr="00273D1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รายงานทางการเงินที่ยังไม่ได้ใช้</w:t>
      </w:r>
    </w:p>
    <w:p w14:paraId="45B87818" w14:textId="77777777" w:rsidR="00ED173B" w:rsidRPr="00273D1D" w:rsidRDefault="00ED173B" w:rsidP="001A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B8228" w14:textId="6AA5BB22" w:rsidR="00071440" w:rsidRPr="00273D1D" w:rsidRDefault="00071440" w:rsidP="00735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73D1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273D1D">
        <w:rPr>
          <w:rFonts w:asciiTheme="majorBidi" w:hAnsiTheme="majorBidi" w:cstheme="majorBidi"/>
          <w:sz w:val="30"/>
          <w:szCs w:val="30"/>
        </w:rPr>
        <w:t xml:space="preserve"> </w:t>
      </w:r>
      <w:r w:rsidRPr="00273D1D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273D1D">
        <w:rPr>
          <w:rFonts w:asciiTheme="majorBidi" w:hAnsiTheme="majorBidi" w:cstheme="majorBidi"/>
          <w:sz w:val="30"/>
          <w:szCs w:val="30"/>
        </w:rPr>
        <w:t>1</w:t>
      </w:r>
      <w:r w:rsidRPr="00273D1D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 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273D1D">
        <w:rPr>
          <w:rFonts w:asciiTheme="majorBidi" w:hAnsiTheme="majorBidi" w:cstheme="majorBidi"/>
          <w:sz w:val="30"/>
          <w:szCs w:val="30"/>
        </w:rPr>
        <w:t xml:space="preserve"> </w:t>
      </w:r>
    </w:p>
    <w:p w14:paraId="679CFDFD" w14:textId="77777777" w:rsidR="00071440" w:rsidRPr="00273D1D" w:rsidRDefault="00071440" w:rsidP="00DB4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350"/>
      </w:tblGrid>
      <w:tr w:rsidR="00071440" w:rsidRPr="00273D1D" w14:paraId="426FB2E4" w14:textId="77777777" w:rsidTr="006A4DF5">
        <w:trPr>
          <w:tblHeader/>
        </w:trPr>
        <w:tc>
          <w:tcPr>
            <w:tcW w:w="3690" w:type="dxa"/>
            <w:vAlign w:val="bottom"/>
          </w:tcPr>
          <w:p w14:paraId="0CC8BB5D" w14:textId="2E2377A1" w:rsidR="00071440" w:rsidRPr="00273D1D" w:rsidRDefault="00071440" w:rsidP="00504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73D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273D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0BC89A35" w14:textId="77777777" w:rsidR="00071440" w:rsidRPr="00273D1D" w:rsidRDefault="00071440" w:rsidP="00504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73D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29D0984E" w14:textId="77777777" w:rsidR="00071440" w:rsidRPr="00273D1D" w:rsidRDefault="00071440" w:rsidP="00504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73D1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71440" w:rsidRPr="00273D1D" w14:paraId="19AEBB44" w14:textId="77777777" w:rsidTr="006A4DF5">
        <w:tc>
          <w:tcPr>
            <w:tcW w:w="3690" w:type="dxa"/>
          </w:tcPr>
          <w:p w14:paraId="6C23C308" w14:textId="4BB941BC" w:rsidR="00071440" w:rsidRPr="00273D1D" w:rsidRDefault="00071440" w:rsidP="00504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73D1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="00273D1D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32FDFBF3" w14:textId="77777777" w:rsidR="00071440" w:rsidRPr="00273D1D" w:rsidRDefault="00071440" w:rsidP="00504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73D1D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54B75E6F" w14:textId="54B53333" w:rsidR="00071440" w:rsidRPr="00273D1D" w:rsidRDefault="00273D1D" w:rsidP="00504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071440" w:rsidRPr="00273D1D" w14:paraId="51DF6D9A" w14:textId="77777777" w:rsidTr="006A4DF5">
        <w:tc>
          <w:tcPr>
            <w:tcW w:w="3690" w:type="dxa"/>
          </w:tcPr>
          <w:p w14:paraId="5F52EB9B" w14:textId="48D8412E" w:rsidR="00071440" w:rsidRPr="00273D1D" w:rsidRDefault="00071440" w:rsidP="00820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3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="00273D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410" w:type="dxa"/>
          </w:tcPr>
          <w:p w14:paraId="0B25733A" w14:textId="77777777" w:rsidR="00071440" w:rsidRPr="00273D1D" w:rsidRDefault="00071440" w:rsidP="00504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73D1D"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36C22A59" w14:textId="781A8EE8" w:rsidR="00071440" w:rsidRPr="00273D1D" w:rsidRDefault="00273D1D" w:rsidP="00504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75F5A819" w14:textId="77777777" w:rsidR="00071440" w:rsidRPr="00DB43B3" w:rsidRDefault="00071440" w:rsidP="00DB4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33056" w14:textId="026494A7" w:rsidR="00071440" w:rsidRPr="00273D1D" w:rsidRDefault="00071440" w:rsidP="005E1B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73D1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273D1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273D1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5D2242F5" w14:textId="77777777" w:rsidR="00071440" w:rsidRPr="00DB43B3" w:rsidRDefault="00071440" w:rsidP="005E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6FAA8B" w14:textId="765F7C52" w:rsidR="00071440" w:rsidRPr="00DE3B2D" w:rsidRDefault="00071440" w:rsidP="005E1B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3B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DE3B2D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DE3B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จะมาแทนมาตรฐานการบัญชีฉบับที่ </w:t>
      </w:r>
      <w:r w:rsidRPr="00DE3B2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E3B2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DE3B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E3B2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DE3B2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E3B2D" w:rsidRPr="00DE3B2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E3B2D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04EE3B71" w14:textId="77777777" w:rsidR="00071440" w:rsidRPr="00DB43B3" w:rsidRDefault="00071440" w:rsidP="005E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B0038" w14:textId="5C1D09FE" w:rsidR="00071440" w:rsidRPr="005E1B9B" w:rsidRDefault="00071440" w:rsidP="005E1B9B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5E1B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5E1B9B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5E1B9B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</w:t>
      </w:r>
      <w:r w:rsidR="005E1B9B" w:rsidRPr="005E1B9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E1B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</w:t>
      </w:r>
      <w:r w:rsidR="004D38B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5E1B9B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5E1B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1B9B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1DF43797" w14:textId="14305B3C" w:rsidR="00071440" w:rsidRPr="00273D1D" w:rsidRDefault="00071440" w:rsidP="005E1B9B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3D1D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273D1D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273D1D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5A478A" w:rsidRPr="00273D1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73D1D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3D056E21" w14:textId="77777777" w:rsidR="00071440" w:rsidRPr="00273D1D" w:rsidRDefault="00071440" w:rsidP="005E1B9B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3D1D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145EAC67" w14:textId="77777777" w:rsidR="00071440" w:rsidRPr="00DB43B3" w:rsidRDefault="00071440" w:rsidP="005E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F0898AE" w14:textId="1E85D977" w:rsidR="00071440" w:rsidRPr="00273D1D" w:rsidRDefault="00071440" w:rsidP="005E1B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3D1D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763863" w:rsidRPr="00273D1D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73D1D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4201860A" w14:textId="69AB3396" w:rsidR="00273D1D" w:rsidRDefault="00273D1D" w:rsidP="005E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D046E6A" w14:textId="71D49ADE" w:rsidR="00663648" w:rsidRPr="00663648" w:rsidRDefault="00663648" w:rsidP="005E1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648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6A0471">
        <w:rPr>
          <w:rFonts w:asciiTheme="majorBidi" w:hAnsiTheme="majorBidi" w:cstheme="majorBidi"/>
          <w:sz w:val="30"/>
          <w:szCs w:val="30"/>
          <w:cs/>
        </w:rPr>
        <w:br/>
      </w:r>
      <w:r w:rsidRPr="00663648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การรายงานทางการเงินที่ออกและปรับปรุงใหม่ดังกล่าวข้างต้น  </w:t>
      </w:r>
    </w:p>
    <w:sectPr w:rsidR="00663648" w:rsidRPr="00663648" w:rsidSect="00081C04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2308D" w14:textId="77777777" w:rsidR="00862C3E" w:rsidRDefault="00862C3E">
      <w:r>
        <w:separator/>
      </w:r>
    </w:p>
  </w:endnote>
  <w:endnote w:type="continuationSeparator" w:id="0">
    <w:p w14:paraId="2DB98496" w14:textId="77777777" w:rsidR="00862C3E" w:rsidRDefault="00862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3F87F" w14:textId="77777777" w:rsidR="00862C3E" w:rsidRDefault="00862C3E">
      <w:r>
        <w:separator/>
      </w:r>
    </w:p>
  </w:footnote>
  <w:footnote w:type="continuationSeparator" w:id="0">
    <w:p w14:paraId="235D5919" w14:textId="77777777" w:rsidR="00862C3E" w:rsidRDefault="00862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5DCD6C53" w:rsidR="00EE3EF9" w:rsidRPr="0034106F" w:rsidRDefault="00A820A6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Pr="00E72DB8"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0C0D3B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สามเดือนและหกเดือนสิ้นสุดวันที่</w:t>
    </w:r>
    <w:r w:rsidRPr="000C0D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A7A49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>0</w:t>
    </w:r>
    <w:r w:rsidR="00CA7A49">
      <w:rPr>
        <w:rFonts w:ascii="Angsana New" w:hAnsi="Angsana New" w:cs="Angsana New"/>
        <w:b/>
        <w:bCs/>
        <w:sz w:val="32"/>
        <w:szCs w:val="32"/>
      </w:rPr>
      <w:t xml:space="preserve"> </w:t>
    </w:r>
    <w:r w:rsidR="00CA7A49">
      <w:rPr>
        <w:rFonts w:ascii="Angsana New" w:hAnsi="Angsana New" w:cs="Angsana New" w:hint="cs"/>
        <w:b/>
        <w:bCs/>
        <w:sz w:val="32"/>
        <w:szCs w:val="32"/>
        <w:cs/>
      </w:rPr>
      <w:t>ม</w:t>
    </w:r>
    <w:r>
      <w:rPr>
        <w:rFonts w:ascii="Angsana New" w:hAnsi="Angsana New" w:cs="Angsana New" w:hint="cs"/>
        <w:b/>
        <w:bCs/>
        <w:sz w:val="32"/>
        <w:szCs w:val="32"/>
        <w:cs/>
      </w:rPr>
      <w:t>ิถุนายน</w:t>
    </w:r>
    <w:r w:rsidR="00CA7A49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CA7A49">
      <w:rPr>
        <w:rFonts w:ascii="Angsana New" w:hAnsi="Angsana New" w:cs="Angsana New"/>
        <w:b/>
        <w:bCs/>
        <w:sz w:val="32"/>
        <w:szCs w:val="32"/>
      </w:rPr>
      <w:t>2569</w:t>
    </w:r>
    <w:r w:rsidR="00E72DB8" w:rsidRPr="00E72DB8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EE3EF9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4E649F"/>
    <w:multiLevelType w:val="multilevel"/>
    <w:tmpl w:val="3AFC3A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CA51F9"/>
    <w:multiLevelType w:val="hybridMultilevel"/>
    <w:tmpl w:val="E3F256F6"/>
    <w:lvl w:ilvl="0" w:tplc="E8326ED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3E97DC4"/>
    <w:multiLevelType w:val="multilevel"/>
    <w:tmpl w:val="64E6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37305916"/>
    <w:multiLevelType w:val="hybridMultilevel"/>
    <w:tmpl w:val="7780FF4C"/>
    <w:lvl w:ilvl="0" w:tplc="994A48B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C46796F"/>
    <w:multiLevelType w:val="singleLevel"/>
    <w:tmpl w:val="D0780D14"/>
    <w:lvl w:ilvl="0">
      <w:start w:val="1"/>
      <w:numFmt w:val="bullet"/>
      <w:lvlText w:val="•"/>
      <w:lvlJc w:val="left"/>
      <w:pPr>
        <w:ind w:left="720" w:hanging="360"/>
      </w:pPr>
      <w:rPr>
        <w:rFonts w:asciiTheme="majorBidi" w:hAnsiTheme="majorBidi" w:cstheme="majorBidi" w:hint="default"/>
        <w:color w:val="auto"/>
        <w:sz w:val="30"/>
        <w:szCs w:val="30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1EF3236"/>
    <w:multiLevelType w:val="hybridMultilevel"/>
    <w:tmpl w:val="9464487E"/>
    <w:lvl w:ilvl="0" w:tplc="44F01234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30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C4A72A5"/>
    <w:multiLevelType w:val="hybridMultilevel"/>
    <w:tmpl w:val="1FE0492A"/>
    <w:lvl w:ilvl="0" w:tplc="A86603F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23"/>
  </w:num>
  <w:num w:numId="12" w16cid:durableId="803426969">
    <w:abstractNumId w:val="18"/>
  </w:num>
  <w:num w:numId="13" w16cid:durableId="587036957">
    <w:abstractNumId w:val="34"/>
  </w:num>
  <w:num w:numId="14" w16cid:durableId="473790720">
    <w:abstractNumId w:val="19"/>
  </w:num>
  <w:num w:numId="15" w16cid:durableId="355617292">
    <w:abstractNumId w:val="25"/>
  </w:num>
  <w:num w:numId="16" w16cid:durableId="50273729">
    <w:abstractNumId w:val="22"/>
  </w:num>
  <w:num w:numId="17" w16cid:durableId="2111007035">
    <w:abstractNumId w:val="11"/>
  </w:num>
  <w:num w:numId="18" w16cid:durableId="720206596">
    <w:abstractNumId w:val="32"/>
  </w:num>
  <w:num w:numId="19" w16cid:durableId="1430615758">
    <w:abstractNumId w:val="17"/>
  </w:num>
  <w:num w:numId="20" w16cid:durableId="2005817255">
    <w:abstractNumId w:val="33"/>
  </w:num>
  <w:num w:numId="21" w16cid:durableId="1124809450">
    <w:abstractNumId w:val="14"/>
  </w:num>
  <w:num w:numId="22" w16cid:durableId="1841381919">
    <w:abstractNumId w:val="26"/>
  </w:num>
  <w:num w:numId="23" w16cid:durableId="178586374">
    <w:abstractNumId w:val="20"/>
  </w:num>
  <w:num w:numId="24" w16cid:durableId="1786609281">
    <w:abstractNumId w:val="30"/>
  </w:num>
  <w:num w:numId="25" w16cid:durableId="522134156">
    <w:abstractNumId w:val="39"/>
  </w:num>
  <w:num w:numId="26" w16cid:durableId="385186609">
    <w:abstractNumId w:val="37"/>
  </w:num>
  <w:num w:numId="27" w16cid:durableId="1080129861">
    <w:abstractNumId w:val="16"/>
  </w:num>
  <w:num w:numId="28" w16cid:durableId="868571187">
    <w:abstractNumId w:val="35"/>
  </w:num>
  <w:num w:numId="29" w16cid:durableId="229196890">
    <w:abstractNumId w:val="36"/>
  </w:num>
  <w:num w:numId="30" w16cid:durableId="1345863701">
    <w:abstractNumId w:val="29"/>
  </w:num>
  <w:num w:numId="31" w16cid:durableId="398679020">
    <w:abstractNumId w:val="40"/>
  </w:num>
  <w:num w:numId="32" w16cid:durableId="1657957266">
    <w:abstractNumId w:val="28"/>
  </w:num>
  <w:num w:numId="33" w16cid:durableId="3851060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1606917">
    <w:abstractNumId w:val="27"/>
  </w:num>
  <w:num w:numId="35" w16cid:durableId="297417233">
    <w:abstractNumId w:val="21"/>
  </w:num>
  <w:num w:numId="36" w16cid:durableId="1182278373">
    <w:abstractNumId w:val="38"/>
  </w:num>
  <w:num w:numId="37" w16cid:durableId="433282297">
    <w:abstractNumId w:val="12"/>
  </w:num>
  <w:num w:numId="38" w16cid:durableId="657731334">
    <w:abstractNumId w:val="24"/>
  </w:num>
  <w:num w:numId="39" w16cid:durableId="1504128749">
    <w:abstractNumId w:val="15"/>
  </w:num>
  <w:num w:numId="40" w16cid:durableId="885213308">
    <w:abstractNumId w:val="10"/>
  </w:num>
  <w:num w:numId="41" w16cid:durableId="75971823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3B19"/>
    <w:rsid w:val="0000436C"/>
    <w:rsid w:val="000052BB"/>
    <w:rsid w:val="00005E91"/>
    <w:rsid w:val="00006A85"/>
    <w:rsid w:val="00006BAA"/>
    <w:rsid w:val="0000763E"/>
    <w:rsid w:val="00007C2F"/>
    <w:rsid w:val="00007CD2"/>
    <w:rsid w:val="00010109"/>
    <w:rsid w:val="00010FAB"/>
    <w:rsid w:val="00011505"/>
    <w:rsid w:val="00012EF6"/>
    <w:rsid w:val="000136D9"/>
    <w:rsid w:val="00014D70"/>
    <w:rsid w:val="00014F2A"/>
    <w:rsid w:val="00015351"/>
    <w:rsid w:val="0001540F"/>
    <w:rsid w:val="00016396"/>
    <w:rsid w:val="000167C6"/>
    <w:rsid w:val="000169C8"/>
    <w:rsid w:val="0001715D"/>
    <w:rsid w:val="0001745A"/>
    <w:rsid w:val="00017BB1"/>
    <w:rsid w:val="00017F2E"/>
    <w:rsid w:val="0002015B"/>
    <w:rsid w:val="00020849"/>
    <w:rsid w:val="00020BC4"/>
    <w:rsid w:val="00022049"/>
    <w:rsid w:val="00022A4D"/>
    <w:rsid w:val="0002302B"/>
    <w:rsid w:val="0002387C"/>
    <w:rsid w:val="0002448E"/>
    <w:rsid w:val="00024CB8"/>
    <w:rsid w:val="00025237"/>
    <w:rsid w:val="00025FBD"/>
    <w:rsid w:val="00026259"/>
    <w:rsid w:val="000271FD"/>
    <w:rsid w:val="00031EEC"/>
    <w:rsid w:val="00032317"/>
    <w:rsid w:val="00032654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5FB2"/>
    <w:rsid w:val="00036BEF"/>
    <w:rsid w:val="00036EB8"/>
    <w:rsid w:val="00040025"/>
    <w:rsid w:val="0004022D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235"/>
    <w:rsid w:val="0006078F"/>
    <w:rsid w:val="00060DB9"/>
    <w:rsid w:val="000615EA"/>
    <w:rsid w:val="00061884"/>
    <w:rsid w:val="00061938"/>
    <w:rsid w:val="00061C9E"/>
    <w:rsid w:val="00062E41"/>
    <w:rsid w:val="0006385D"/>
    <w:rsid w:val="0006483E"/>
    <w:rsid w:val="0006510C"/>
    <w:rsid w:val="000658FA"/>
    <w:rsid w:val="00067194"/>
    <w:rsid w:val="000673F5"/>
    <w:rsid w:val="000676E0"/>
    <w:rsid w:val="00067A1C"/>
    <w:rsid w:val="00070513"/>
    <w:rsid w:val="00070B39"/>
    <w:rsid w:val="00071440"/>
    <w:rsid w:val="00073106"/>
    <w:rsid w:val="00073B78"/>
    <w:rsid w:val="000741EA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C04"/>
    <w:rsid w:val="00081E79"/>
    <w:rsid w:val="00081F0E"/>
    <w:rsid w:val="00082275"/>
    <w:rsid w:val="00082A22"/>
    <w:rsid w:val="00082D5B"/>
    <w:rsid w:val="0008378D"/>
    <w:rsid w:val="0008414B"/>
    <w:rsid w:val="0008466F"/>
    <w:rsid w:val="00084923"/>
    <w:rsid w:val="00084B17"/>
    <w:rsid w:val="00084DE8"/>
    <w:rsid w:val="000851CD"/>
    <w:rsid w:val="00085A1B"/>
    <w:rsid w:val="00085CC7"/>
    <w:rsid w:val="00087CE4"/>
    <w:rsid w:val="0009052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43FC"/>
    <w:rsid w:val="000A5444"/>
    <w:rsid w:val="000A56FF"/>
    <w:rsid w:val="000A5F28"/>
    <w:rsid w:val="000A61EB"/>
    <w:rsid w:val="000A61F8"/>
    <w:rsid w:val="000A6928"/>
    <w:rsid w:val="000A697F"/>
    <w:rsid w:val="000A6EAF"/>
    <w:rsid w:val="000B008F"/>
    <w:rsid w:val="000B0ACE"/>
    <w:rsid w:val="000B0B7C"/>
    <w:rsid w:val="000B0C46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0D3B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1F8"/>
    <w:rsid w:val="000C58A4"/>
    <w:rsid w:val="000C5C7A"/>
    <w:rsid w:val="000C5D36"/>
    <w:rsid w:val="000C63D1"/>
    <w:rsid w:val="000C644E"/>
    <w:rsid w:val="000C75F1"/>
    <w:rsid w:val="000C77E4"/>
    <w:rsid w:val="000D0CC6"/>
    <w:rsid w:val="000D124B"/>
    <w:rsid w:val="000D141B"/>
    <w:rsid w:val="000D15B0"/>
    <w:rsid w:val="000D1684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E36"/>
    <w:rsid w:val="000E16F0"/>
    <w:rsid w:val="000E1B31"/>
    <w:rsid w:val="000E32B2"/>
    <w:rsid w:val="000E3409"/>
    <w:rsid w:val="000E406B"/>
    <w:rsid w:val="000E4BAC"/>
    <w:rsid w:val="000E5110"/>
    <w:rsid w:val="000E5277"/>
    <w:rsid w:val="000E5AC0"/>
    <w:rsid w:val="000E676D"/>
    <w:rsid w:val="000E7686"/>
    <w:rsid w:val="000E7F0C"/>
    <w:rsid w:val="000E7F6B"/>
    <w:rsid w:val="000F002B"/>
    <w:rsid w:val="000F0BFE"/>
    <w:rsid w:val="000F15CB"/>
    <w:rsid w:val="000F1736"/>
    <w:rsid w:val="000F191E"/>
    <w:rsid w:val="000F271E"/>
    <w:rsid w:val="000F43C6"/>
    <w:rsid w:val="000F496A"/>
    <w:rsid w:val="000F4F57"/>
    <w:rsid w:val="000F517B"/>
    <w:rsid w:val="000F5543"/>
    <w:rsid w:val="000F585C"/>
    <w:rsid w:val="000F6F4B"/>
    <w:rsid w:val="000F7435"/>
    <w:rsid w:val="000F7D69"/>
    <w:rsid w:val="001004FC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459"/>
    <w:rsid w:val="00107D42"/>
    <w:rsid w:val="0011004B"/>
    <w:rsid w:val="00110240"/>
    <w:rsid w:val="0011027C"/>
    <w:rsid w:val="00111E99"/>
    <w:rsid w:val="001122EA"/>
    <w:rsid w:val="00112BA6"/>
    <w:rsid w:val="00114A9F"/>
    <w:rsid w:val="001151EA"/>
    <w:rsid w:val="001158F6"/>
    <w:rsid w:val="00115D13"/>
    <w:rsid w:val="00116FE1"/>
    <w:rsid w:val="0011770B"/>
    <w:rsid w:val="00117F53"/>
    <w:rsid w:val="001218F7"/>
    <w:rsid w:val="001224FD"/>
    <w:rsid w:val="00123835"/>
    <w:rsid w:val="0012397A"/>
    <w:rsid w:val="00126595"/>
    <w:rsid w:val="0012704B"/>
    <w:rsid w:val="001272F9"/>
    <w:rsid w:val="00127B83"/>
    <w:rsid w:val="00127F68"/>
    <w:rsid w:val="00132250"/>
    <w:rsid w:val="00132FDC"/>
    <w:rsid w:val="001346A5"/>
    <w:rsid w:val="001346EA"/>
    <w:rsid w:val="00134D10"/>
    <w:rsid w:val="00135322"/>
    <w:rsid w:val="00135923"/>
    <w:rsid w:val="00135E95"/>
    <w:rsid w:val="0013630A"/>
    <w:rsid w:val="00136C26"/>
    <w:rsid w:val="00136D6B"/>
    <w:rsid w:val="0013750B"/>
    <w:rsid w:val="001379F1"/>
    <w:rsid w:val="00137CA3"/>
    <w:rsid w:val="00137EF8"/>
    <w:rsid w:val="00137F22"/>
    <w:rsid w:val="00140EB5"/>
    <w:rsid w:val="001413F1"/>
    <w:rsid w:val="00141D6C"/>
    <w:rsid w:val="00141DCF"/>
    <w:rsid w:val="001436BC"/>
    <w:rsid w:val="0014388E"/>
    <w:rsid w:val="001438B9"/>
    <w:rsid w:val="00143E23"/>
    <w:rsid w:val="00144287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57"/>
    <w:rsid w:val="0015217A"/>
    <w:rsid w:val="00152210"/>
    <w:rsid w:val="00152642"/>
    <w:rsid w:val="00152F09"/>
    <w:rsid w:val="001531C2"/>
    <w:rsid w:val="00153385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4AE"/>
    <w:rsid w:val="00157B7E"/>
    <w:rsid w:val="00157E59"/>
    <w:rsid w:val="0016095F"/>
    <w:rsid w:val="0016104C"/>
    <w:rsid w:val="001621C1"/>
    <w:rsid w:val="00162C0B"/>
    <w:rsid w:val="00163CBB"/>
    <w:rsid w:val="001641BC"/>
    <w:rsid w:val="00164323"/>
    <w:rsid w:val="0016459E"/>
    <w:rsid w:val="001653A5"/>
    <w:rsid w:val="001658FF"/>
    <w:rsid w:val="00165BC4"/>
    <w:rsid w:val="001663E3"/>
    <w:rsid w:val="00166747"/>
    <w:rsid w:val="001678F1"/>
    <w:rsid w:val="0017131D"/>
    <w:rsid w:val="00172B4E"/>
    <w:rsid w:val="0017345B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27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B22"/>
    <w:rsid w:val="00196DC4"/>
    <w:rsid w:val="00197361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687A"/>
    <w:rsid w:val="001A6BA7"/>
    <w:rsid w:val="001A7722"/>
    <w:rsid w:val="001B0253"/>
    <w:rsid w:val="001B1404"/>
    <w:rsid w:val="001B201F"/>
    <w:rsid w:val="001B2E9F"/>
    <w:rsid w:val="001B39E2"/>
    <w:rsid w:val="001B4712"/>
    <w:rsid w:val="001B4A9D"/>
    <w:rsid w:val="001B4DD8"/>
    <w:rsid w:val="001B4F7A"/>
    <w:rsid w:val="001B5EB2"/>
    <w:rsid w:val="001B6035"/>
    <w:rsid w:val="001B675A"/>
    <w:rsid w:val="001B6EE3"/>
    <w:rsid w:val="001B70BF"/>
    <w:rsid w:val="001B7B4F"/>
    <w:rsid w:val="001C0AAD"/>
    <w:rsid w:val="001C167F"/>
    <w:rsid w:val="001C1F0F"/>
    <w:rsid w:val="001C2084"/>
    <w:rsid w:val="001C24C6"/>
    <w:rsid w:val="001C3713"/>
    <w:rsid w:val="001C4C10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5070"/>
    <w:rsid w:val="001D6024"/>
    <w:rsid w:val="001D6B1E"/>
    <w:rsid w:val="001D6C83"/>
    <w:rsid w:val="001D7BA2"/>
    <w:rsid w:val="001E014B"/>
    <w:rsid w:val="001E26F9"/>
    <w:rsid w:val="001E4671"/>
    <w:rsid w:val="001E48E6"/>
    <w:rsid w:val="001E4C42"/>
    <w:rsid w:val="001E57D1"/>
    <w:rsid w:val="001E6FD7"/>
    <w:rsid w:val="001E737A"/>
    <w:rsid w:val="001E7E99"/>
    <w:rsid w:val="001F09E2"/>
    <w:rsid w:val="001F0DBB"/>
    <w:rsid w:val="001F156A"/>
    <w:rsid w:val="001F179B"/>
    <w:rsid w:val="001F181F"/>
    <w:rsid w:val="001F20F1"/>
    <w:rsid w:val="001F3546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868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42D"/>
    <w:rsid w:val="00215C6E"/>
    <w:rsid w:val="00216018"/>
    <w:rsid w:val="00216C22"/>
    <w:rsid w:val="00216CD0"/>
    <w:rsid w:val="00217648"/>
    <w:rsid w:val="00217923"/>
    <w:rsid w:val="00217E16"/>
    <w:rsid w:val="002203AD"/>
    <w:rsid w:val="00220CA9"/>
    <w:rsid w:val="002210A8"/>
    <w:rsid w:val="002218BD"/>
    <w:rsid w:val="0022283E"/>
    <w:rsid w:val="00222C4F"/>
    <w:rsid w:val="0022330A"/>
    <w:rsid w:val="00223511"/>
    <w:rsid w:val="00223A2E"/>
    <w:rsid w:val="00224BEA"/>
    <w:rsid w:val="00225633"/>
    <w:rsid w:val="002258C6"/>
    <w:rsid w:val="002258FE"/>
    <w:rsid w:val="00225CD5"/>
    <w:rsid w:val="00226A3E"/>
    <w:rsid w:val="00226D0C"/>
    <w:rsid w:val="00230366"/>
    <w:rsid w:val="00230A1C"/>
    <w:rsid w:val="00230A8D"/>
    <w:rsid w:val="00230AD4"/>
    <w:rsid w:val="00231951"/>
    <w:rsid w:val="00231E6B"/>
    <w:rsid w:val="0023212A"/>
    <w:rsid w:val="002322E0"/>
    <w:rsid w:val="00232A78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4001"/>
    <w:rsid w:val="00245476"/>
    <w:rsid w:val="00245B1A"/>
    <w:rsid w:val="00246062"/>
    <w:rsid w:val="00246063"/>
    <w:rsid w:val="0024690D"/>
    <w:rsid w:val="00247131"/>
    <w:rsid w:val="00247805"/>
    <w:rsid w:val="0025000E"/>
    <w:rsid w:val="00250DC6"/>
    <w:rsid w:val="002510F1"/>
    <w:rsid w:val="002522C4"/>
    <w:rsid w:val="002523B1"/>
    <w:rsid w:val="00252875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1EDD"/>
    <w:rsid w:val="00262E27"/>
    <w:rsid w:val="00262E85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3D1D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86E57"/>
    <w:rsid w:val="00290017"/>
    <w:rsid w:val="00290B11"/>
    <w:rsid w:val="00290C9E"/>
    <w:rsid w:val="00290FA3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203F"/>
    <w:rsid w:val="002B3021"/>
    <w:rsid w:val="002B3191"/>
    <w:rsid w:val="002B4305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344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078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532"/>
    <w:rsid w:val="002E3747"/>
    <w:rsid w:val="002E377E"/>
    <w:rsid w:val="002E428A"/>
    <w:rsid w:val="002E496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4B7"/>
    <w:rsid w:val="002F26B1"/>
    <w:rsid w:val="002F271E"/>
    <w:rsid w:val="002F346E"/>
    <w:rsid w:val="002F37B2"/>
    <w:rsid w:val="002F3F51"/>
    <w:rsid w:val="002F49F0"/>
    <w:rsid w:val="002F56F4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2E7A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683B"/>
    <w:rsid w:val="00307371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0595"/>
    <w:rsid w:val="00322491"/>
    <w:rsid w:val="00322742"/>
    <w:rsid w:val="0032302B"/>
    <w:rsid w:val="00323050"/>
    <w:rsid w:val="003236C5"/>
    <w:rsid w:val="003238D1"/>
    <w:rsid w:val="003238E7"/>
    <w:rsid w:val="00323EA7"/>
    <w:rsid w:val="00324AAB"/>
    <w:rsid w:val="00324C36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3FD1"/>
    <w:rsid w:val="0033403E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47AC"/>
    <w:rsid w:val="003470D2"/>
    <w:rsid w:val="00347229"/>
    <w:rsid w:val="0034756F"/>
    <w:rsid w:val="00347614"/>
    <w:rsid w:val="00347619"/>
    <w:rsid w:val="00347D39"/>
    <w:rsid w:val="00347E8F"/>
    <w:rsid w:val="00350868"/>
    <w:rsid w:val="003525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18B3"/>
    <w:rsid w:val="003622F1"/>
    <w:rsid w:val="00362516"/>
    <w:rsid w:val="003647B1"/>
    <w:rsid w:val="00364D23"/>
    <w:rsid w:val="0036632F"/>
    <w:rsid w:val="003675D2"/>
    <w:rsid w:val="00370285"/>
    <w:rsid w:val="00370B9B"/>
    <w:rsid w:val="0037111F"/>
    <w:rsid w:val="003719B0"/>
    <w:rsid w:val="0037219D"/>
    <w:rsid w:val="003722E4"/>
    <w:rsid w:val="003734B5"/>
    <w:rsid w:val="0037357F"/>
    <w:rsid w:val="00373E3D"/>
    <w:rsid w:val="00373F4D"/>
    <w:rsid w:val="003741AA"/>
    <w:rsid w:val="003752B0"/>
    <w:rsid w:val="003755B4"/>
    <w:rsid w:val="00376438"/>
    <w:rsid w:val="00376C56"/>
    <w:rsid w:val="003772C3"/>
    <w:rsid w:val="00377A2E"/>
    <w:rsid w:val="00377F42"/>
    <w:rsid w:val="003819BD"/>
    <w:rsid w:val="00382404"/>
    <w:rsid w:val="0038508F"/>
    <w:rsid w:val="003852E6"/>
    <w:rsid w:val="00386824"/>
    <w:rsid w:val="00386E5E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061"/>
    <w:rsid w:val="00397A68"/>
    <w:rsid w:val="00397AFB"/>
    <w:rsid w:val="003A0402"/>
    <w:rsid w:val="003A13BC"/>
    <w:rsid w:val="003A1B4C"/>
    <w:rsid w:val="003A1C9A"/>
    <w:rsid w:val="003A216D"/>
    <w:rsid w:val="003A2235"/>
    <w:rsid w:val="003A28EB"/>
    <w:rsid w:val="003A34F7"/>
    <w:rsid w:val="003A38BE"/>
    <w:rsid w:val="003A3A25"/>
    <w:rsid w:val="003A46FC"/>
    <w:rsid w:val="003A63BC"/>
    <w:rsid w:val="003A6A03"/>
    <w:rsid w:val="003A6C20"/>
    <w:rsid w:val="003A6CED"/>
    <w:rsid w:val="003B0E0E"/>
    <w:rsid w:val="003B1BDB"/>
    <w:rsid w:val="003B2CF1"/>
    <w:rsid w:val="003B45EB"/>
    <w:rsid w:val="003B4A91"/>
    <w:rsid w:val="003B52CC"/>
    <w:rsid w:val="003B52E9"/>
    <w:rsid w:val="003B576B"/>
    <w:rsid w:val="003B587F"/>
    <w:rsid w:val="003B6064"/>
    <w:rsid w:val="003B69E1"/>
    <w:rsid w:val="003B7A66"/>
    <w:rsid w:val="003B7DBF"/>
    <w:rsid w:val="003B7E39"/>
    <w:rsid w:val="003C0667"/>
    <w:rsid w:val="003C0940"/>
    <w:rsid w:val="003C13E3"/>
    <w:rsid w:val="003C27A1"/>
    <w:rsid w:val="003C31B7"/>
    <w:rsid w:val="003C33B6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675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4176"/>
    <w:rsid w:val="003F4724"/>
    <w:rsid w:val="003F5DCE"/>
    <w:rsid w:val="003F5FE2"/>
    <w:rsid w:val="003F6371"/>
    <w:rsid w:val="003F640C"/>
    <w:rsid w:val="003F6AC4"/>
    <w:rsid w:val="003F73D3"/>
    <w:rsid w:val="00400952"/>
    <w:rsid w:val="00401456"/>
    <w:rsid w:val="004016DE"/>
    <w:rsid w:val="00401C7B"/>
    <w:rsid w:val="004032E9"/>
    <w:rsid w:val="00403B8D"/>
    <w:rsid w:val="004042F7"/>
    <w:rsid w:val="004048FE"/>
    <w:rsid w:val="00405CD2"/>
    <w:rsid w:val="004065AD"/>
    <w:rsid w:val="0040788C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51E8"/>
    <w:rsid w:val="004152AE"/>
    <w:rsid w:val="00416797"/>
    <w:rsid w:val="00416DD0"/>
    <w:rsid w:val="00417044"/>
    <w:rsid w:val="004200B6"/>
    <w:rsid w:val="004202AB"/>
    <w:rsid w:val="00421D5F"/>
    <w:rsid w:val="00421E77"/>
    <w:rsid w:val="00422083"/>
    <w:rsid w:val="00422DE4"/>
    <w:rsid w:val="00422EC2"/>
    <w:rsid w:val="00423496"/>
    <w:rsid w:val="004239FB"/>
    <w:rsid w:val="00423A03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07E"/>
    <w:rsid w:val="0043476E"/>
    <w:rsid w:val="00435527"/>
    <w:rsid w:val="004357EF"/>
    <w:rsid w:val="00435AAD"/>
    <w:rsid w:val="00436074"/>
    <w:rsid w:val="00437BAF"/>
    <w:rsid w:val="00437E09"/>
    <w:rsid w:val="004409C8"/>
    <w:rsid w:val="00441227"/>
    <w:rsid w:val="00441B34"/>
    <w:rsid w:val="00441BD2"/>
    <w:rsid w:val="0044203A"/>
    <w:rsid w:val="00443DA7"/>
    <w:rsid w:val="0044409E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75F"/>
    <w:rsid w:val="00456875"/>
    <w:rsid w:val="00456B8E"/>
    <w:rsid w:val="00456C76"/>
    <w:rsid w:val="00456E2D"/>
    <w:rsid w:val="00456ED9"/>
    <w:rsid w:val="004576A4"/>
    <w:rsid w:val="00457A4E"/>
    <w:rsid w:val="00460867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1E0B"/>
    <w:rsid w:val="004725E0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976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401A"/>
    <w:rsid w:val="00495786"/>
    <w:rsid w:val="0049584C"/>
    <w:rsid w:val="00495B59"/>
    <w:rsid w:val="0049621E"/>
    <w:rsid w:val="00496504"/>
    <w:rsid w:val="00497942"/>
    <w:rsid w:val="004A0256"/>
    <w:rsid w:val="004A06AE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BB1"/>
    <w:rsid w:val="004B1F5E"/>
    <w:rsid w:val="004B3E21"/>
    <w:rsid w:val="004B43EC"/>
    <w:rsid w:val="004B4516"/>
    <w:rsid w:val="004B479B"/>
    <w:rsid w:val="004B56B2"/>
    <w:rsid w:val="004B6237"/>
    <w:rsid w:val="004B6C59"/>
    <w:rsid w:val="004B6EA3"/>
    <w:rsid w:val="004B704A"/>
    <w:rsid w:val="004B70DD"/>
    <w:rsid w:val="004B7C61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41A"/>
    <w:rsid w:val="004C6723"/>
    <w:rsid w:val="004C6AB1"/>
    <w:rsid w:val="004C6C14"/>
    <w:rsid w:val="004C700C"/>
    <w:rsid w:val="004C7065"/>
    <w:rsid w:val="004C7283"/>
    <w:rsid w:val="004C7B0A"/>
    <w:rsid w:val="004D0EE7"/>
    <w:rsid w:val="004D1371"/>
    <w:rsid w:val="004D13FC"/>
    <w:rsid w:val="004D1460"/>
    <w:rsid w:val="004D1726"/>
    <w:rsid w:val="004D1EB7"/>
    <w:rsid w:val="004D26FB"/>
    <w:rsid w:val="004D3860"/>
    <w:rsid w:val="004D38B8"/>
    <w:rsid w:val="004D455C"/>
    <w:rsid w:val="004D482F"/>
    <w:rsid w:val="004D5751"/>
    <w:rsid w:val="004D7118"/>
    <w:rsid w:val="004D75C3"/>
    <w:rsid w:val="004E02CB"/>
    <w:rsid w:val="004E126E"/>
    <w:rsid w:val="004E1281"/>
    <w:rsid w:val="004E18B5"/>
    <w:rsid w:val="004E1AA8"/>
    <w:rsid w:val="004E2E26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5B9E"/>
    <w:rsid w:val="00506893"/>
    <w:rsid w:val="005069B9"/>
    <w:rsid w:val="0050745C"/>
    <w:rsid w:val="00511616"/>
    <w:rsid w:val="0051163E"/>
    <w:rsid w:val="00511666"/>
    <w:rsid w:val="005135D2"/>
    <w:rsid w:val="00513894"/>
    <w:rsid w:val="00514622"/>
    <w:rsid w:val="00514913"/>
    <w:rsid w:val="005151F9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E0E"/>
    <w:rsid w:val="00522FCD"/>
    <w:rsid w:val="005234B1"/>
    <w:rsid w:val="005236CE"/>
    <w:rsid w:val="00524055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230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DF3"/>
    <w:rsid w:val="00535E98"/>
    <w:rsid w:val="00536177"/>
    <w:rsid w:val="00536844"/>
    <w:rsid w:val="005368D3"/>
    <w:rsid w:val="00536D61"/>
    <w:rsid w:val="00540050"/>
    <w:rsid w:val="00540068"/>
    <w:rsid w:val="005406F3"/>
    <w:rsid w:val="00541403"/>
    <w:rsid w:val="005414A8"/>
    <w:rsid w:val="00542A8D"/>
    <w:rsid w:val="005431E7"/>
    <w:rsid w:val="00543855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2E28"/>
    <w:rsid w:val="00553D7D"/>
    <w:rsid w:val="005559C3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564A"/>
    <w:rsid w:val="00565B37"/>
    <w:rsid w:val="005668B3"/>
    <w:rsid w:val="00566C9F"/>
    <w:rsid w:val="005701C5"/>
    <w:rsid w:val="00570213"/>
    <w:rsid w:val="005705E3"/>
    <w:rsid w:val="00570668"/>
    <w:rsid w:val="00573110"/>
    <w:rsid w:val="0057337B"/>
    <w:rsid w:val="00573457"/>
    <w:rsid w:val="005735D5"/>
    <w:rsid w:val="005736B4"/>
    <w:rsid w:val="00573706"/>
    <w:rsid w:val="00573E78"/>
    <w:rsid w:val="00573EED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47DD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4DFD"/>
    <w:rsid w:val="00595B1B"/>
    <w:rsid w:val="00595E2F"/>
    <w:rsid w:val="00595E53"/>
    <w:rsid w:val="00596197"/>
    <w:rsid w:val="005961A2"/>
    <w:rsid w:val="00597863"/>
    <w:rsid w:val="005A0EEC"/>
    <w:rsid w:val="005A1FE6"/>
    <w:rsid w:val="005A2C56"/>
    <w:rsid w:val="005A478A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AD"/>
    <w:rsid w:val="005C05D5"/>
    <w:rsid w:val="005C07D2"/>
    <w:rsid w:val="005C1CAB"/>
    <w:rsid w:val="005C36EF"/>
    <w:rsid w:val="005C40FB"/>
    <w:rsid w:val="005C41EE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60C3"/>
    <w:rsid w:val="005D7585"/>
    <w:rsid w:val="005D7F0B"/>
    <w:rsid w:val="005E0025"/>
    <w:rsid w:val="005E0ACA"/>
    <w:rsid w:val="005E10C3"/>
    <w:rsid w:val="005E122A"/>
    <w:rsid w:val="005E15B1"/>
    <w:rsid w:val="005E1B9B"/>
    <w:rsid w:val="005E1FE2"/>
    <w:rsid w:val="005E27B8"/>
    <w:rsid w:val="005E3D1D"/>
    <w:rsid w:val="005E3D4F"/>
    <w:rsid w:val="005E48C3"/>
    <w:rsid w:val="005E4EF1"/>
    <w:rsid w:val="005E625D"/>
    <w:rsid w:val="005E62F9"/>
    <w:rsid w:val="005F16D9"/>
    <w:rsid w:val="005F1F75"/>
    <w:rsid w:val="005F36C9"/>
    <w:rsid w:val="005F3918"/>
    <w:rsid w:val="005F3EF9"/>
    <w:rsid w:val="005F537E"/>
    <w:rsid w:val="005F5899"/>
    <w:rsid w:val="005F6639"/>
    <w:rsid w:val="005F69CF"/>
    <w:rsid w:val="005F7159"/>
    <w:rsid w:val="005F72BD"/>
    <w:rsid w:val="005F7644"/>
    <w:rsid w:val="005F7C53"/>
    <w:rsid w:val="005F7DE2"/>
    <w:rsid w:val="006003D1"/>
    <w:rsid w:val="00600514"/>
    <w:rsid w:val="006008E1"/>
    <w:rsid w:val="00600A92"/>
    <w:rsid w:val="00600AB3"/>
    <w:rsid w:val="00602140"/>
    <w:rsid w:val="0060272F"/>
    <w:rsid w:val="00602D14"/>
    <w:rsid w:val="00603725"/>
    <w:rsid w:val="006040DF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2B4"/>
    <w:rsid w:val="00620F7C"/>
    <w:rsid w:val="00621771"/>
    <w:rsid w:val="00621A11"/>
    <w:rsid w:val="00621C4D"/>
    <w:rsid w:val="00621E6E"/>
    <w:rsid w:val="006221D9"/>
    <w:rsid w:val="006234DD"/>
    <w:rsid w:val="006236CA"/>
    <w:rsid w:val="00623750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6B5"/>
    <w:rsid w:val="00656782"/>
    <w:rsid w:val="00656B8B"/>
    <w:rsid w:val="00656E74"/>
    <w:rsid w:val="006574DC"/>
    <w:rsid w:val="006579C2"/>
    <w:rsid w:val="00657C92"/>
    <w:rsid w:val="00661F1E"/>
    <w:rsid w:val="00662A10"/>
    <w:rsid w:val="00662B05"/>
    <w:rsid w:val="00663023"/>
    <w:rsid w:val="00663648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225C"/>
    <w:rsid w:val="0067346A"/>
    <w:rsid w:val="006740C8"/>
    <w:rsid w:val="00675253"/>
    <w:rsid w:val="00675434"/>
    <w:rsid w:val="00675E53"/>
    <w:rsid w:val="0067678A"/>
    <w:rsid w:val="00676F54"/>
    <w:rsid w:val="006775B0"/>
    <w:rsid w:val="006804DA"/>
    <w:rsid w:val="00680EF2"/>
    <w:rsid w:val="006818D5"/>
    <w:rsid w:val="0068210A"/>
    <w:rsid w:val="00683D20"/>
    <w:rsid w:val="00684A97"/>
    <w:rsid w:val="00684F0E"/>
    <w:rsid w:val="006853BE"/>
    <w:rsid w:val="006860EC"/>
    <w:rsid w:val="0068622F"/>
    <w:rsid w:val="00686550"/>
    <w:rsid w:val="0068692E"/>
    <w:rsid w:val="00686B1C"/>
    <w:rsid w:val="006909D0"/>
    <w:rsid w:val="0069382E"/>
    <w:rsid w:val="0069409F"/>
    <w:rsid w:val="00694366"/>
    <w:rsid w:val="00694D7E"/>
    <w:rsid w:val="00697FE0"/>
    <w:rsid w:val="006A036C"/>
    <w:rsid w:val="006A0471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4DF5"/>
    <w:rsid w:val="006A5A7D"/>
    <w:rsid w:val="006A69D2"/>
    <w:rsid w:val="006A71F2"/>
    <w:rsid w:val="006A732E"/>
    <w:rsid w:val="006A73E5"/>
    <w:rsid w:val="006A7E27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05F"/>
    <w:rsid w:val="006C54B6"/>
    <w:rsid w:val="006C7659"/>
    <w:rsid w:val="006C7874"/>
    <w:rsid w:val="006C7F94"/>
    <w:rsid w:val="006D0419"/>
    <w:rsid w:val="006D2A6E"/>
    <w:rsid w:val="006D2CAE"/>
    <w:rsid w:val="006D355D"/>
    <w:rsid w:val="006D39DB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E82"/>
    <w:rsid w:val="006E2F00"/>
    <w:rsid w:val="006E33A5"/>
    <w:rsid w:val="006E3665"/>
    <w:rsid w:val="006E38B2"/>
    <w:rsid w:val="006E5C48"/>
    <w:rsid w:val="006E6513"/>
    <w:rsid w:val="006E754D"/>
    <w:rsid w:val="006E7B3F"/>
    <w:rsid w:val="006F0053"/>
    <w:rsid w:val="006F086E"/>
    <w:rsid w:val="006F0CE8"/>
    <w:rsid w:val="006F0D94"/>
    <w:rsid w:val="006F116A"/>
    <w:rsid w:val="006F11BF"/>
    <w:rsid w:val="006F1BEC"/>
    <w:rsid w:val="006F2658"/>
    <w:rsid w:val="006F3A07"/>
    <w:rsid w:val="006F4074"/>
    <w:rsid w:val="006F6BBF"/>
    <w:rsid w:val="006F74A5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CEC"/>
    <w:rsid w:val="00704EBE"/>
    <w:rsid w:val="00705FE8"/>
    <w:rsid w:val="00706C2A"/>
    <w:rsid w:val="00710873"/>
    <w:rsid w:val="00710CCF"/>
    <w:rsid w:val="00713D9F"/>
    <w:rsid w:val="00714BE2"/>
    <w:rsid w:val="0071640F"/>
    <w:rsid w:val="0071709F"/>
    <w:rsid w:val="007171EB"/>
    <w:rsid w:val="00717267"/>
    <w:rsid w:val="00717D37"/>
    <w:rsid w:val="00717DC6"/>
    <w:rsid w:val="00721A02"/>
    <w:rsid w:val="00723248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1BA1"/>
    <w:rsid w:val="00732715"/>
    <w:rsid w:val="00732D26"/>
    <w:rsid w:val="00733353"/>
    <w:rsid w:val="007337D0"/>
    <w:rsid w:val="00733B5D"/>
    <w:rsid w:val="007342D7"/>
    <w:rsid w:val="0073455B"/>
    <w:rsid w:val="00735215"/>
    <w:rsid w:val="007352AA"/>
    <w:rsid w:val="00735963"/>
    <w:rsid w:val="00735B0D"/>
    <w:rsid w:val="00735E79"/>
    <w:rsid w:val="0073656A"/>
    <w:rsid w:val="007365AD"/>
    <w:rsid w:val="00736D7E"/>
    <w:rsid w:val="00737123"/>
    <w:rsid w:val="00737D00"/>
    <w:rsid w:val="00737D74"/>
    <w:rsid w:val="00741A07"/>
    <w:rsid w:val="00741E9C"/>
    <w:rsid w:val="00742AC3"/>
    <w:rsid w:val="00743BC0"/>
    <w:rsid w:val="00743C83"/>
    <w:rsid w:val="00743E40"/>
    <w:rsid w:val="00744590"/>
    <w:rsid w:val="00745DF8"/>
    <w:rsid w:val="0074660F"/>
    <w:rsid w:val="00746740"/>
    <w:rsid w:val="00747A7D"/>
    <w:rsid w:val="00747AD8"/>
    <w:rsid w:val="00747C81"/>
    <w:rsid w:val="007505D7"/>
    <w:rsid w:val="0075068B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1618"/>
    <w:rsid w:val="007620F4"/>
    <w:rsid w:val="00762EF0"/>
    <w:rsid w:val="00763863"/>
    <w:rsid w:val="00765004"/>
    <w:rsid w:val="007661A1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098"/>
    <w:rsid w:val="00771A9A"/>
    <w:rsid w:val="00772365"/>
    <w:rsid w:val="00772FA4"/>
    <w:rsid w:val="00773193"/>
    <w:rsid w:val="007733BC"/>
    <w:rsid w:val="00773B97"/>
    <w:rsid w:val="00774B8D"/>
    <w:rsid w:val="00775E28"/>
    <w:rsid w:val="0077641A"/>
    <w:rsid w:val="0077649D"/>
    <w:rsid w:val="007767AF"/>
    <w:rsid w:val="00776AA8"/>
    <w:rsid w:val="00776D36"/>
    <w:rsid w:val="00776F5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46A"/>
    <w:rsid w:val="007947CB"/>
    <w:rsid w:val="00794ACF"/>
    <w:rsid w:val="00794B9E"/>
    <w:rsid w:val="00794DC6"/>
    <w:rsid w:val="00795981"/>
    <w:rsid w:val="00795AD2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40C9"/>
    <w:rsid w:val="007A6500"/>
    <w:rsid w:val="007A6A78"/>
    <w:rsid w:val="007A78EF"/>
    <w:rsid w:val="007A7BFE"/>
    <w:rsid w:val="007B043C"/>
    <w:rsid w:val="007B092F"/>
    <w:rsid w:val="007B0BDC"/>
    <w:rsid w:val="007B190B"/>
    <w:rsid w:val="007B1F12"/>
    <w:rsid w:val="007B2118"/>
    <w:rsid w:val="007B236F"/>
    <w:rsid w:val="007B2C9C"/>
    <w:rsid w:val="007B2D70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5F1"/>
    <w:rsid w:val="007C1B04"/>
    <w:rsid w:val="007C1D29"/>
    <w:rsid w:val="007C25B9"/>
    <w:rsid w:val="007C314D"/>
    <w:rsid w:val="007C3B0C"/>
    <w:rsid w:val="007C50D2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5A6A"/>
    <w:rsid w:val="007D6422"/>
    <w:rsid w:val="007D6BD8"/>
    <w:rsid w:val="007D6BF1"/>
    <w:rsid w:val="007D7970"/>
    <w:rsid w:val="007E03B2"/>
    <w:rsid w:val="007E04D5"/>
    <w:rsid w:val="007E060E"/>
    <w:rsid w:val="007E0EE4"/>
    <w:rsid w:val="007E1E70"/>
    <w:rsid w:val="007E22A9"/>
    <w:rsid w:val="007E2BA2"/>
    <w:rsid w:val="007E2C19"/>
    <w:rsid w:val="007E2D73"/>
    <w:rsid w:val="007E34F5"/>
    <w:rsid w:val="007E3F98"/>
    <w:rsid w:val="007E4093"/>
    <w:rsid w:val="007E4582"/>
    <w:rsid w:val="007E4A67"/>
    <w:rsid w:val="007E4F8F"/>
    <w:rsid w:val="007E54F9"/>
    <w:rsid w:val="007E5C7D"/>
    <w:rsid w:val="007E6835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6ED9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4E2"/>
    <w:rsid w:val="00820973"/>
    <w:rsid w:val="00820DA6"/>
    <w:rsid w:val="00820E70"/>
    <w:rsid w:val="00820FEF"/>
    <w:rsid w:val="00821544"/>
    <w:rsid w:val="00822123"/>
    <w:rsid w:val="00822296"/>
    <w:rsid w:val="00822A26"/>
    <w:rsid w:val="00822F9A"/>
    <w:rsid w:val="008234EE"/>
    <w:rsid w:val="008235D3"/>
    <w:rsid w:val="00823753"/>
    <w:rsid w:val="00824250"/>
    <w:rsid w:val="008258FB"/>
    <w:rsid w:val="00825D78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1FC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249D"/>
    <w:rsid w:val="00862C3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933"/>
    <w:rsid w:val="00877D7B"/>
    <w:rsid w:val="0088036F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743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0DE8"/>
    <w:rsid w:val="00892671"/>
    <w:rsid w:val="0089362F"/>
    <w:rsid w:val="008939C8"/>
    <w:rsid w:val="00893B12"/>
    <w:rsid w:val="00893E04"/>
    <w:rsid w:val="008949AA"/>
    <w:rsid w:val="0089511D"/>
    <w:rsid w:val="00895314"/>
    <w:rsid w:val="008957D4"/>
    <w:rsid w:val="008964C5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03B2"/>
    <w:rsid w:val="008B105B"/>
    <w:rsid w:val="008B1316"/>
    <w:rsid w:val="008B2437"/>
    <w:rsid w:val="008B263A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336F"/>
    <w:rsid w:val="008E3525"/>
    <w:rsid w:val="008E57A8"/>
    <w:rsid w:val="008E634A"/>
    <w:rsid w:val="008E6F0E"/>
    <w:rsid w:val="008E7023"/>
    <w:rsid w:val="008E714D"/>
    <w:rsid w:val="008F23CD"/>
    <w:rsid w:val="008F2B58"/>
    <w:rsid w:val="008F31DF"/>
    <w:rsid w:val="008F3F31"/>
    <w:rsid w:val="008F479D"/>
    <w:rsid w:val="008F48E8"/>
    <w:rsid w:val="008F4EAD"/>
    <w:rsid w:val="008F53CF"/>
    <w:rsid w:val="008F56C4"/>
    <w:rsid w:val="008F6054"/>
    <w:rsid w:val="008F607C"/>
    <w:rsid w:val="008F6C23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53E4"/>
    <w:rsid w:val="00906CF6"/>
    <w:rsid w:val="009076E4"/>
    <w:rsid w:val="009111A4"/>
    <w:rsid w:val="00913318"/>
    <w:rsid w:val="009139F8"/>
    <w:rsid w:val="00913CBD"/>
    <w:rsid w:val="00914593"/>
    <w:rsid w:val="00914A41"/>
    <w:rsid w:val="00914D2D"/>
    <w:rsid w:val="009150AB"/>
    <w:rsid w:val="00915E50"/>
    <w:rsid w:val="00916D2A"/>
    <w:rsid w:val="00917ACD"/>
    <w:rsid w:val="0092016A"/>
    <w:rsid w:val="0092033E"/>
    <w:rsid w:val="00920A2E"/>
    <w:rsid w:val="00920AC1"/>
    <w:rsid w:val="0092129F"/>
    <w:rsid w:val="0092158D"/>
    <w:rsid w:val="00921776"/>
    <w:rsid w:val="00922894"/>
    <w:rsid w:val="009228D9"/>
    <w:rsid w:val="00922CBA"/>
    <w:rsid w:val="00922D1B"/>
    <w:rsid w:val="009236AA"/>
    <w:rsid w:val="00924076"/>
    <w:rsid w:val="009253B1"/>
    <w:rsid w:val="009258EA"/>
    <w:rsid w:val="00925A68"/>
    <w:rsid w:val="00925E10"/>
    <w:rsid w:val="009260A7"/>
    <w:rsid w:val="0092787D"/>
    <w:rsid w:val="009308E1"/>
    <w:rsid w:val="00930CA5"/>
    <w:rsid w:val="00930CB5"/>
    <w:rsid w:val="00930E61"/>
    <w:rsid w:val="00931CAC"/>
    <w:rsid w:val="0093210A"/>
    <w:rsid w:val="009323B7"/>
    <w:rsid w:val="00932A68"/>
    <w:rsid w:val="009348B1"/>
    <w:rsid w:val="00934D12"/>
    <w:rsid w:val="00935EF6"/>
    <w:rsid w:val="00936E92"/>
    <w:rsid w:val="00937DB4"/>
    <w:rsid w:val="009405C6"/>
    <w:rsid w:val="00940D1F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3D8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62BD"/>
    <w:rsid w:val="009574AD"/>
    <w:rsid w:val="0095761F"/>
    <w:rsid w:val="00957AB8"/>
    <w:rsid w:val="00960B18"/>
    <w:rsid w:val="00961DE6"/>
    <w:rsid w:val="00963018"/>
    <w:rsid w:val="0096336E"/>
    <w:rsid w:val="00964237"/>
    <w:rsid w:val="009646A5"/>
    <w:rsid w:val="00964A83"/>
    <w:rsid w:val="009652A7"/>
    <w:rsid w:val="009652AB"/>
    <w:rsid w:val="00965903"/>
    <w:rsid w:val="00965AD8"/>
    <w:rsid w:val="00965D23"/>
    <w:rsid w:val="00965DC3"/>
    <w:rsid w:val="00966257"/>
    <w:rsid w:val="00966966"/>
    <w:rsid w:val="0097030F"/>
    <w:rsid w:val="00970A3E"/>
    <w:rsid w:val="00970FEE"/>
    <w:rsid w:val="00971848"/>
    <w:rsid w:val="0097363A"/>
    <w:rsid w:val="00973873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911"/>
    <w:rsid w:val="00986B84"/>
    <w:rsid w:val="0098762E"/>
    <w:rsid w:val="00987BDA"/>
    <w:rsid w:val="00987E63"/>
    <w:rsid w:val="00987F17"/>
    <w:rsid w:val="0099065C"/>
    <w:rsid w:val="00990968"/>
    <w:rsid w:val="00990AEE"/>
    <w:rsid w:val="00990C65"/>
    <w:rsid w:val="00991587"/>
    <w:rsid w:val="00991F2F"/>
    <w:rsid w:val="00992328"/>
    <w:rsid w:val="009928ED"/>
    <w:rsid w:val="00992D48"/>
    <w:rsid w:val="00993F70"/>
    <w:rsid w:val="00994CA5"/>
    <w:rsid w:val="00995A83"/>
    <w:rsid w:val="00996A7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3659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D7E8B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617"/>
    <w:rsid w:val="009F18F6"/>
    <w:rsid w:val="009F21B1"/>
    <w:rsid w:val="009F2749"/>
    <w:rsid w:val="009F358A"/>
    <w:rsid w:val="009F3BA4"/>
    <w:rsid w:val="009F3D17"/>
    <w:rsid w:val="009F45CD"/>
    <w:rsid w:val="009F4D92"/>
    <w:rsid w:val="009F516E"/>
    <w:rsid w:val="009F523C"/>
    <w:rsid w:val="009F6A5E"/>
    <w:rsid w:val="009F7E19"/>
    <w:rsid w:val="00A00A84"/>
    <w:rsid w:val="00A00D86"/>
    <w:rsid w:val="00A01196"/>
    <w:rsid w:val="00A0148A"/>
    <w:rsid w:val="00A015AF"/>
    <w:rsid w:val="00A01A68"/>
    <w:rsid w:val="00A026AA"/>
    <w:rsid w:val="00A03BAC"/>
    <w:rsid w:val="00A03D6C"/>
    <w:rsid w:val="00A0417F"/>
    <w:rsid w:val="00A04300"/>
    <w:rsid w:val="00A0483C"/>
    <w:rsid w:val="00A04AD2"/>
    <w:rsid w:val="00A04D44"/>
    <w:rsid w:val="00A05E8B"/>
    <w:rsid w:val="00A06F2F"/>
    <w:rsid w:val="00A1298F"/>
    <w:rsid w:val="00A13448"/>
    <w:rsid w:val="00A134F2"/>
    <w:rsid w:val="00A138DD"/>
    <w:rsid w:val="00A13F91"/>
    <w:rsid w:val="00A141EE"/>
    <w:rsid w:val="00A14BCE"/>
    <w:rsid w:val="00A15102"/>
    <w:rsid w:val="00A15668"/>
    <w:rsid w:val="00A157E2"/>
    <w:rsid w:val="00A16064"/>
    <w:rsid w:val="00A16479"/>
    <w:rsid w:val="00A16653"/>
    <w:rsid w:val="00A166EC"/>
    <w:rsid w:val="00A17EC0"/>
    <w:rsid w:val="00A204D3"/>
    <w:rsid w:val="00A20643"/>
    <w:rsid w:val="00A2087B"/>
    <w:rsid w:val="00A217B5"/>
    <w:rsid w:val="00A233D6"/>
    <w:rsid w:val="00A23A33"/>
    <w:rsid w:val="00A23AFE"/>
    <w:rsid w:val="00A2408D"/>
    <w:rsid w:val="00A24267"/>
    <w:rsid w:val="00A264AF"/>
    <w:rsid w:val="00A26A30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36B5"/>
    <w:rsid w:val="00A355B7"/>
    <w:rsid w:val="00A3571E"/>
    <w:rsid w:val="00A362D6"/>
    <w:rsid w:val="00A3669A"/>
    <w:rsid w:val="00A36A94"/>
    <w:rsid w:val="00A36CE3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0F58"/>
    <w:rsid w:val="00A512CB"/>
    <w:rsid w:val="00A51BC0"/>
    <w:rsid w:val="00A53270"/>
    <w:rsid w:val="00A54E27"/>
    <w:rsid w:val="00A54E52"/>
    <w:rsid w:val="00A56107"/>
    <w:rsid w:val="00A56ACE"/>
    <w:rsid w:val="00A56CC0"/>
    <w:rsid w:val="00A56D1D"/>
    <w:rsid w:val="00A5715A"/>
    <w:rsid w:val="00A57C3C"/>
    <w:rsid w:val="00A60A85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CFA"/>
    <w:rsid w:val="00A72DF8"/>
    <w:rsid w:val="00A733ED"/>
    <w:rsid w:val="00A7359A"/>
    <w:rsid w:val="00A73A20"/>
    <w:rsid w:val="00A74127"/>
    <w:rsid w:val="00A76731"/>
    <w:rsid w:val="00A771D5"/>
    <w:rsid w:val="00A77B46"/>
    <w:rsid w:val="00A81D0C"/>
    <w:rsid w:val="00A820A6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00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69F"/>
    <w:rsid w:val="00AA3B60"/>
    <w:rsid w:val="00AA3BAA"/>
    <w:rsid w:val="00AA470C"/>
    <w:rsid w:val="00AA4AA1"/>
    <w:rsid w:val="00AA4E81"/>
    <w:rsid w:val="00AA5028"/>
    <w:rsid w:val="00AA51FE"/>
    <w:rsid w:val="00AA608F"/>
    <w:rsid w:val="00AA6664"/>
    <w:rsid w:val="00AA6C74"/>
    <w:rsid w:val="00AA6E54"/>
    <w:rsid w:val="00AA7184"/>
    <w:rsid w:val="00AA79F2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B693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6805"/>
    <w:rsid w:val="00AC74E8"/>
    <w:rsid w:val="00AC767A"/>
    <w:rsid w:val="00AD0442"/>
    <w:rsid w:val="00AD0762"/>
    <w:rsid w:val="00AD0D48"/>
    <w:rsid w:val="00AD1D2E"/>
    <w:rsid w:val="00AD1D9C"/>
    <w:rsid w:val="00AD2EC7"/>
    <w:rsid w:val="00AD32F0"/>
    <w:rsid w:val="00AD4786"/>
    <w:rsid w:val="00AD5658"/>
    <w:rsid w:val="00AD589F"/>
    <w:rsid w:val="00AD5C1C"/>
    <w:rsid w:val="00AD60B5"/>
    <w:rsid w:val="00AD680A"/>
    <w:rsid w:val="00AD697C"/>
    <w:rsid w:val="00AD72B6"/>
    <w:rsid w:val="00AD7399"/>
    <w:rsid w:val="00AD76E2"/>
    <w:rsid w:val="00AD7A68"/>
    <w:rsid w:val="00AE12C3"/>
    <w:rsid w:val="00AE1A47"/>
    <w:rsid w:val="00AE3259"/>
    <w:rsid w:val="00AE3317"/>
    <w:rsid w:val="00AE5670"/>
    <w:rsid w:val="00AE7199"/>
    <w:rsid w:val="00AE7205"/>
    <w:rsid w:val="00AE73AC"/>
    <w:rsid w:val="00AE7B64"/>
    <w:rsid w:val="00AE7C27"/>
    <w:rsid w:val="00AE7D4D"/>
    <w:rsid w:val="00AF0330"/>
    <w:rsid w:val="00AF15C3"/>
    <w:rsid w:val="00AF1A2F"/>
    <w:rsid w:val="00AF20B5"/>
    <w:rsid w:val="00AF24D8"/>
    <w:rsid w:val="00AF2F6C"/>
    <w:rsid w:val="00AF3451"/>
    <w:rsid w:val="00AF3734"/>
    <w:rsid w:val="00AF4542"/>
    <w:rsid w:val="00AF59CD"/>
    <w:rsid w:val="00AF5D9D"/>
    <w:rsid w:val="00AF6C48"/>
    <w:rsid w:val="00AF7CB6"/>
    <w:rsid w:val="00B00D1E"/>
    <w:rsid w:val="00B00E46"/>
    <w:rsid w:val="00B01212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46A4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40"/>
    <w:rsid w:val="00B1658C"/>
    <w:rsid w:val="00B20F46"/>
    <w:rsid w:val="00B20FE2"/>
    <w:rsid w:val="00B213CE"/>
    <w:rsid w:val="00B21B62"/>
    <w:rsid w:val="00B2359B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6FE6"/>
    <w:rsid w:val="00B37242"/>
    <w:rsid w:val="00B37287"/>
    <w:rsid w:val="00B41A58"/>
    <w:rsid w:val="00B462D5"/>
    <w:rsid w:val="00B46BAF"/>
    <w:rsid w:val="00B46FA0"/>
    <w:rsid w:val="00B472A4"/>
    <w:rsid w:val="00B47452"/>
    <w:rsid w:val="00B47C47"/>
    <w:rsid w:val="00B5009A"/>
    <w:rsid w:val="00B50138"/>
    <w:rsid w:val="00B5078C"/>
    <w:rsid w:val="00B5126C"/>
    <w:rsid w:val="00B514F0"/>
    <w:rsid w:val="00B51C63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2ED5"/>
    <w:rsid w:val="00B7339C"/>
    <w:rsid w:val="00B73640"/>
    <w:rsid w:val="00B737A0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3F23"/>
    <w:rsid w:val="00B8410F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AD6"/>
    <w:rsid w:val="00BA0BBB"/>
    <w:rsid w:val="00BA0EDD"/>
    <w:rsid w:val="00BA1396"/>
    <w:rsid w:val="00BA1737"/>
    <w:rsid w:val="00BA1788"/>
    <w:rsid w:val="00BA3C1B"/>
    <w:rsid w:val="00BA4209"/>
    <w:rsid w:val="00BA436A"/>
    <w:rsid w:val="00BA4E25"/>
    <w:rsid w:val="00BA4F19"/>
    <w:rsid w:val="00BA6BB7"/>
    <w:rsid w:val="00BA7054"/>
    <w:rsid w:val="00BA7250"/>
    <w:rsid w:val="00BA738C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6F98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055C0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662D"/>
    <w:rsid w:val="00C17316"/>
    <w:rsid w:val="00C1754A"/>
    <w:rsid w:val="00C17E0A"/>
    <w:rsid w:val="00C20881"/>
    <w:rsid w:val="00C20903"/>
    <w:rsid w:val="00C21103"/>
    <w:rsid w:val="00C21621"/>
    <w:rsid w:val="00C225E3"/>
    <w:rsid w:val="00C228C6"/>
    <w:rsid w:val="00C22917"/>
    <w:rsid w:val="00C22F4B"/>
    <w:rsid w:val="00C2350F"/>
    <w:rsid w:val="00C2416B"/>
    <w:rsid w:val="00C24172"/>
    <w:rsid w:val="00C24A2B"/>
    <w:rsid w:val="00C24B41"/>
    <w:rsid w:val="00C252E9"/>
    <w:rsid w:val="00C25D46"/>
    <w:rsid w:val="00C25E61"/>
    <w:rsid w:val="00C25F73"/>
    <w:rsid w:val="00C269A3"/>
    <w:rsid w:val="00C26C55"/>
    <w:rsid w:val="00C27188"/>
    <w:rsid w:val="00C30C35"/>
    <w:rsid w:val="00C31314"/>
    <w:rsid w:val="00C318EE"/>
    <w:rsid w:val="00C323EB"/>
    <w:rsid w:val="00C32B08"/>
    <w:rsid w:val="00C3306F"/>
    <w:rsid w:val="00C334C1"/>
    <w:rsid w:val="00C35277"/>
    <w:rsid w:val="00C35941"/>
    <w:rsid w:val="00C36306"/>
    <w:rsid w:val="00C377B9"/>
    <w:rsid w:val="00C40AE0"/>
    <w:rsid w:val="00C40AF3"/>
    <w:rsid w:val="00C4140F"/>
    <w:rsid w:val="00C41BC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9FD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67D3E"/>
    <w:rsid w:val="00C70B9D"/>
    <w:rsid w:val="00C71827"/>
    <w:rsid w:val="00C72BFF"/>
    <w:rsid w:val="00C7344C"/>
    <w:rsid w:val="00C73B29"/>
    <w:rsid w:val="00C750E8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3C49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1F"/>
    <w:rsid w:val="00C86D9A"/>
    <w:rsid w:val="00C87064"/>
    <w:rsid w:val="00C87996"/>
    <w:rsid w:val="00C903FA"/>
    <w:rsid w:val="00C90BA6"/>
    <w:rsid w:val="00C90E26"/>
    <w:rsid w:val="00C917B9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A7A49"/>
    <w:rsid w:val="00CB0107"/>
    <w:rsid w:val="00CB1A50"/>
    <w:rsid w:val="00CB1A5A"/>
    <w:rsid w:val="00CB1DCE"/>
    <w:rsid w:val="00CB1E34"/>
    <w:rsid w:val="00CB474F"/>
    <w:rsid w:val="00CB4B19"/>
    <w:rsid w:val="00CB527A"/>
    <w:rsid w:val="00CB587A"/>
    <w:rsid w:val="00CB66AF"/>
    <w:rsid w:val="00CB727F"/>
    <w:rsid w:val="00CC057B"/>
    <w:rsid w:val="00CC0582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5ED9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2934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04ECC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798"/>
    <w:rsid w:val="00D238B2"/>
    <w:rsid w:val="00D23C23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B88"/>
    <w:rsid w:val="00D33EC8"/>
    <w:rsid w:val="00D36285"/>
    <w:rsid w:val="00D37309"/>
    <w:rsid w:val="00D37D5F"/>
    <w:rsid w:val="00D40F4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4789A"/>
    <w:rsid w:val="00D505CE"/>
    <w:rsid w:val="00D50685"/>
    <w:rsid w:val="00D50A7F"/>
    <w:rsid w:val="00D5132A"/>
    <w:rsid w:val="00D518C7"/>
    <w:rsid w:val="00D524C8"/>
    <w:rsid w:val="00D52559"/>
    <w:rsid w:val="00D527DE"/>
    <w:rsid w:val="00D53EC9"/>
    <w:rsid w:val="00D53EE6"/>
    <w:rsid w:val="00D54109"/>
    <w:rsid w:val="00D55147"/>
    <w:rsid w:val="00D56557"/>
    <w:rsid w:val="00D56967"/>
    <w:rsid w:val="00D57A4F"/>
    <w:rsid w:val="00D61183"/>
    <w:rsid w:val="00D617C9"/>
    <w:rsid w:val="00D61951"/>
    <w:rsid w:val="00D62A96"/>
    <w:rsid w:val="00D62F5B"/>
    <w:rsid w:val="00D631AE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00C"/>
    <w:rsid w:val="00D723BB"/>
    <w:rsid w:val="00D732ED"/>
    <w:rsid w:val="00D7408E"/>
    <w:rsid w:val="00D749F4"/>
    <w:rsid w:val="00D74C65"/>
    <w:rsid w:val="00D75AEA"/>
    <w:rsid w:val="00D75B17"/>
    <w:rsid w:val="00D75D53"/>
    <w:rsid w:val="00D76ADF"/>
    <w:rsid w:val="00D76C5F"/>
    <w:rsid w:val="00D800B4"/>
    <w:rsid w:val="00D80978"/>
    <w:rsid w:val="00D80EA4"/>
    <w:rsid w:val="00D826B4"/>
    <w:rsid w:val="00D82733"/>
    <w:rsid w:val="00D827AD"/>
    <w:rsid w:val="00D82A8C"/>
    <w:rsid w:val="00D82E09"/>
    <w:rsid w:val="00D83087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98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3B3"/>
    <w:rsid w:val="00DB4BC3"/>
    <w:rsid w:val="00DB4BED"/>
    <w:rsid w:val="00DB59EA"/>
    <w:rsid w:val="00DB5B9B"/>
    <w:rsid w:val="00DB5BAC"/>
    <w:rsid w:val="00DB7195"/>
    <w:rsid w:val="00DB7CF2"/>
    <w:rsid w:val="00DB7E0C"/>
    <w:rsid w:val="00DC003C"/>
    <w:rsid w:val="00DC018E"/>
    <w:rsid w:val="00DC03F8"/>
    <w:rsid w:val="00DC157C"/>
    <w:rsid w:val="00DC19C7"/>
    <w:rsid w:val="00DC2DA7"/>
    <w:rsid w:val="00DC2FA4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1644"/>
    <w:rsid w:val="00DD3ABF"/>
    <w:rsid w:val="00DD4865"/>
    <w:rsid w:val="00DD4E8C"/>
    <w:rsid w:val="00DD52E0"/>
    <w:rsid w:val="00DD65EB"/>
    <w:rsid w:val="00DD682D"/>
    <w:rsid w:val="00DD7CFF"/>
    <w:rsid w:val="00DE0B75"/>
    <w:rsid w:val="00DE2E30"/>
    <w:rsid w:val="00DE3048"/>
    <w:rsid w:val="00DE388C"/>
    <w:rsid w:val="00DE3B2D"/>
    <w:rsid w:val="00DE4575"/>
    <w:rsid w:val="00DE475B"/>
    <w:rsid w:val="00DE48EA"/>
    <w:rsid w:val="00DE5230"/>
    <w:rsid w:val="00DE5914"/>
    <w:rsid w:val="00DE679A"/>
    <w:rsid w:val="00DE69A0"/>
    <w:rsid w:val="00DE700D"/>
    <w:rsid w:val="00DE7252"/>
    <w:rsid w:val="00DE7D71"/>
    <w:rsid w:val="00DF01E7"/>
    <w:rsid w:val="00DF032F"/>
    <w:rsid w:val="00DF07A8"/>
    <w:rsid w:val="00DF1BD9"/>
    <w:rsid w:val="00DF398A"/>
    <w:rsid w:val="00DF3C4E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2BC1"/>
    <w:rsid w:val="00E04466"/>
    <w:rsid w:val="00E048A5"/>
    <w:rsid w:val="00E04B5B"/>
    <w:rsid w:val="00E04F93"/>
    <w:rsid w:val="00E051AC"/>
    <w:rsid w:val="00E07716"/>
    <w:rsid w:val="00E07B73"/>
    <w:rsid w:val="00E104B5"/>
    <w:rsid w:val="00E10932"/>
    <w:rsid w:val="00E11A75"/>
    <w:rsid w:val="00E11D35"/>
    <w:rsid w:val="00E12A61"/>
    <w:rsid w:val="00E12D0D"/>
    <w:rsid w:val="00E12F26"/>
    <w:rsid w:val="00E13D16"/>
    <w:rsid w:val="00E1408E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707"/>
    <w:rsid w:val="00E24B5D"/>
    <w:rsid w:val="00E25724"/>
    <w:rsid w:val="00E25C23"/>
    <w:rsid w:val="00E26B58"/>
    <w:rsid w:val="00E2708F"/>
    <w:rsid w:val="00E274C8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5206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B80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4CD8"/>
    <w:rsid w:val="00E5552B"/>
    <w:rsid w:val="00E56B88"/>
    <w:rsid w:val="00E56DEE"/>
    <w:rsid w:val="00E571B6"/>
    <w:rsid w:val="00E576C8"/>
    <w:rsid w:val="00E578FD"/>
    <w:rsid w:val="00E57CF8"/>
    <w:rsid w:val="00E60EAA"/>
    <w:rsid w:val="00E61C7D"/>
    <w:rsid w:val="00E6232B"/>
    <w:rsid w:val="00E62885"/>
    <w:rsid w:val="00E62C6D"/>
    <w:rsid w:val="00E630FA"/>
    <w:rsid w:val="00E645F6"/>
    <w:rsid w:val="00E64DFC"/>
    <w:rsid w:val="00E65598"/>
    <w:rsid w:val="00E65BB9"/>
    <w:rsid w:val="00E66333"/>
    <w:rsid w:val="00E66912"/>
    <w:rsid w:val="00E676AA"/>
    <w:rsid w:val="00E7003A"/>
    <w:rsid w:val="00E70696"/>
    <w:rsid w:val="00E7085D"/>
    <w:rsid w:val="00E70EE5"/>
    <w:rsid w:val="00E71516"/>
    <w:rsid w:val="00E720A8"/>
    <w:rsid w:val="00E7224C"/>
    <w:rsid w:val="00E728C2"/>
    <w:rsid w:val="00E72997"/>
    <w:rsid w:val="00E72DB8"/>
    <w:rsid w:val="00E7347F"/>
    <w:rsid w:val="00E736AB"/>
    <w:rsid w:val="00E73B78"/>
    <w:rsid w:val="00E74427"/>
    <w:rsid w:val="00E7558E"/>
    <w:rsid w:val="00E75C46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5F2E"/>
    <w:rsid w:val="00E860BE"/>
    <w:rsid w:val="00E869D9"/>
    <w:rsid w:val="00E86FDD"/>
    <w:rsid w:val="00E87A8D"/>
    <w:rsid w:val="00E90895"/>
    <w:rsid w:val="00E92574"/>
    <w:rsid w:val="00E93962"/>
    <w:rsid w:val="00E960F9"/>
    <w:rsid w:val="00E9681E"/>
    <w:rsid w:val="00E96866"/>
    <w:rsid w:val="00E96CB9"/>
    <w:rsid w:val="00E97CE4"/>
    <w:rsid w:val="00EA09E0"/>
    <w:rsid w:val="00EA1670"/>
    <w:rsid w:val="00EA2271"/>
    <w:rsid w:val="00EA2C5F"/>
    <w:rsid w:val="00EA3B1D"/>
    <w:rsid w:val="00EA4F6E"/>
    <w:rsid w:val="00EA51BB"/>
    <w:rsid w:val="00EA576A"/>
    <w:rsid w:val="00EA57E9"/>
    <w:rsid w:val="00EA5889"/>
    <w:rsid w:val="00EA5C17"/>
    <w:rsid w:val="00EA640C"/>
    <w:rsid w:val="00EA6D33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1F6E"/>
    <w:rsid w:val="00EC27DA"/>
    <w:rsid w:val="00EC2BC6"/>
    <w:rsid w:val="00EC2D2A"/>
    <w:rsid w:val="00EC2F5F"/>
    <w:rsid w:val="00EC403D"/>
    <w:rsid w:val="00EC4352"/>
    <w:rsid w:val="00EC5575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173B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61E3"/>
    <w:rsid w:val="00ED7EA2"/>
    <w:rsid w:val="00EE049C"/>
    <w:rsid w:val="00EE0A1E"/>
    <w:rsid w:val="00EE0EBA"/>
    <w:rsid w:val="00EE17A5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05A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55E"/>
    <w:rsid w:val="00F14DF2"/>
    <w:rsid w:val="00F165C7"/>
    <w:rsid w:val="00F167B2"/>
    <w:rsid w:val="00F171AA"/>
    <w:rsid w:val="00F179A6"/>
    <w:rsid w:val="00F202C8"/>
    <w:rsid w:val="00F20DCA"/>
    <w:rsid w:val="00F20FC2"/>
    <w:rsid w:val="00F21B30"/>
    <w:rsid w:val="00F22661"/>
    <w:rsid w:val="00F22AAA"/>
    <w:rsid w:val="00F22FEE"/>
    <w:rsid w:val="00F2320D"/>
    <w:rsid w:val="00F23AD2"/>
    <w:rsid w:val="00F246C2"/>
    <w:rsid w:val="00F255D1"/>
    <w:rsid w:val="00F258B8"/>
    <w:rsid w:val="00F2689A"/>
    <w:rsid w:val="00F26935"/>
    <w:rsid w:val="00F26A61"/>
    <w:rsid w:val="00F27CC3"/>
    <w:rsid w:val="00F304F9"/>
    <w:rsid w:val="00F31139"/>
    <w:rsid w:val="00F31A8C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261"/>
    <w:rsid w:val="00F53AAB"/>
    <w:rsid w:val="00F544A3"/>
    <w:rsid w:val="00F5454A"/>
    <w:rsid w:val="00F551EB"/>
    <w:rsid w:val="00F55769"/>
    <w:rsid w:val="00F55F41"/>
    <w:rsid w:val="00F55F70"/>
    <w:rsid w:val="00F562BD"/>
    <w:rsid w:val="00F56B19"/>
    <w:rsid w:val="00F57785"/>
    <w:rsid w:val="00F60595"/>
    <w:rsid w:val="00F609BB"/>
    <w:rsid w:val="00F61157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A6A"/>
    <w:rsid w:val="00F71B39"/>
    <w:rsid w:val="00F72A52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8F0"/>
    <w:rsid w:val="00F86A84"/>
    <w:rsid w:val="00F86B5B"/>
    <w:rsid w:val="00F91E7C"/>
    <w:rsid w:val="00F92597"/>
    <w:rsid w:val="00F930F6"/>
    <w:rsid w:val="00F93211"/>
    <w:rsid w:val="00F938A0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3B6C"/>
    <w:rsid w:val="00FA5773"/>
    <w:rsid w:val="00FA59D7"/>
    <w:rsid w:val="00FA5A7B"/>
    <w:rsid w:val="00FA601E"/>
    <w:rsid w:val="00FA68AA"/>
    <w:rsid w:val="00FA6AF2"/>
    <w:rsid w:val="00FA742D"/>
    <w:rsid w:val="00FB026B"/>
    <w:rsid w:val="00FB1462"/>
    <w:rsid w:val="00FB2306"/>
    <w:rsid w:val="00FB3492"/>
    <w:rsid w:val="00FB3C66"/>
    <w:rsid w:val="00FB488D"/>
    <w:rsid w:val="00FB501D"/>
    <w:rsid w:val="00FB69E2"/>
    <w:rsid w:val="00FC03AD"/>
    <w:rsid w:val="00FC101E"/>
    <w:rsid w:val="00FC1639"/>
    <w:rsid w:val="00FC19A4"/>
    <w:rsid w:val="00FC1E7E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108B"/>
    <w:rsid w:val="00FD2168"/>
    <w:rsid w:val="00FD238A"/>
    <w:rsid w:val="00FD2526"/>
    <w:rsid w:val="00FD3FDF"/>
    <w:rsid w:val="00FD40F1"/>
    <w:rsid w:val="00FD41EE"/>
    <w:rsid w:val="00FD4674"/>
    <w:rsid w:val="00FD521E"/>
    <w:rsid w:val="00FD5371"/>
    <w:rsid w:val="00FD5689"/>
    <w:rsid w:val="00FD5968"/>
    <w:rsid w:val="00FD639F"/>
    <w:rsid w:val="00FD6FBC"/>
    <w:rsid w:val="00FD7A55"/>
    <w:rsid w:val="00FE0191"/>
    <w:rsid w:val="00FE07CD"/>
    <w:rsid w:val="00FE1D8C"/>
    <w:rsid w:val="00FE2E58"/>
    <w:rsid w:val="00FE3840"/>
    <w:rsid w:val="00FE3960"/>
    <w:rsid w:val="00FE3B32"/>
    <w:rsid w:val="00FE4A20"/>
    <w:rsid w:val="00FE51A8"/>
    <w:rsid w:val="00FE52EA"/>
    <w:rsid w:val="00FE5449"/>
    <w:rsid w:val="00FE5716"/>
    <w:rsid w:val="00FE6CA6"/>
    <w:rsid w:val="00FF03ED"/>
    <w:rsid w:val="00FF1EE9"/>
    <w:rsid w:val="00FF2A51"/>
    <w:rsid w:val="00FF32D3"/>
    <w:rsid w:val="00FF34E4"/>
    <w:rsid w:val="00FF3B3F"/>
    <w:rsid w:val="00FF4627"/>
    <w:rsid w:val="00FF4BA4"/>
    <w:rsid w:val="00FF4C62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  <w:style w:type="character" w:customStyle="1" w:styleId="blockChar">
    <w:name w:val="block Char"/>
    <w:aliases w:val="b Char"/>
    <w:locked/>
    <w:rsid w:val="00071440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636F6-A58F-4C84-A5C2-335734C9D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AF5B84-0FE7-41A9-BC27-865F42649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8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Somjai, Nigonyanont</cp:lastModifiedBy>
  <cp:revision>2</cp:revision>
  <cp:lastPrinted>2026-08-10T07:44:00Z</cp:lastPrinted>
  <dcterms:created xsi:type="dcterms:W3CDTF">2026-08-13T06:32:00Z</dcterms:created>
  <dcterms:modified xsi:type="dcterms:W3CDTF">2026-08-13T06:32:00Z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