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56C" w14:textId="77777777" w:rsidR="00CE1E58" w:rsidRPr="00C65484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654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54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54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C65484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0C79B7A5" w14:textId="565EFDE8" w:rsidR="002E6492" w:rsidRPr="00C65484" w:rsidRDefault="00FD287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196D2D90" w:rsidR="00CE1E58" w:rsidRPr="00C65484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65484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1E3432B" w14:textId="3182ADE8" w:rsidR="009655C3" w:rsidRPr="00C65484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C65484" w:rsidRDefault="004A669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C65484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C65484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C65484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C65484" w:rsidRDefault="00393784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C65484" w:rsidRDefault="00B30343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C65484" w:rsidRDefault="00844C5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C65484" w:rsidRDefault="00290012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C65484" w:rsidRDefault="00DC794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C2F1CCE" w14:textId="52CE12A0" w:rsidR="0066298E" w:rsidRPr="00C65484" w:rsidRDefault="006B1550" w:rsidP="00021E0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52524CD1" w14:textId="12F17B0E" w:rsidR="000B15A2" w:rsidRPr="00C65484" w:rsidRDefault="000B15A2" w:rsidP="00021E0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C65484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C65484" w:rsidRDefault="006C73F9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C65484" w:rsidRDefault="00D5414D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Pr="00C65484" w:rsidRDefault="00D53E5F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54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71A36C8" w14:textId="7108D0D1" w:rsidR="0004783F" w:rsidRPr="00C65484" w:rsidRDefault="00AC6425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C642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0D329CDA" w14:textId="050CF2F2" w:rsidR="00E57CFF" w:rsidRPr="00C65484" w:rsidRDefault="00844C5B" w:rsidP="002E53F2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/>
        </w:rPr>
        <w:tab/>
      </w:r>
    </w:p>
    <w:p w14:paraId="69B800C7" w14:textId="77777777" w:rsidR="0025275A" w:rsidRPr="00C65484" w:rsidRDefault="002371CF" w:rsidP="002E53F2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65484">
        <w:rPr>
          <w:rFonts w:ascii="Angsana New" w:hAnsi="Angsana New" w:cs="Angsana New"/>
          <w:b/>
          <w:bCs/>
        </w:rPr>
        <w:br w:type="page"/>
      </w:r>
      <w:r w:rsidR="0025275A" w:rsidRPr="00C654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C65484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654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C65484" w:rsidRDefault="0025275A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350A9FFA" w:rsidR="00C8565E" w:rsidRPr="00C65484" w:rsidRDefault="0025275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C65484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65484">
        <w:rPr>
          <w:rFonts w:ascii="Angsana New" w:hAnsi="Angsana New"/>
          <w:sz w:val="30"/>
          <w:szCs w:val="30"/>
          <w:cs/>
        </w:rPr>
        <w:t>นี้</w:t>
      </w:r>
      <w:r w:rsidRPr="00C65484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65484">
        <w:rPr>
          <w:rFonts w:ascii="Angsana New" w:hAnsi="Angsana New"/>
          <w:sz w:val="30"/>
          <w:szCs w:val="30"/>
          <w:cs/>
        </w:rPr>
        <w:t>ติ</w:t>
      </w:r>
      <w:r w:rsidR="00C67B97" w:rsidRPr="00C65484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65484">
        <w:rPr>
          <w:rFonts w:ascii="Angsana New" w:hAnsi="Angsana New"/>
          <w:sz w:val="30"/>
          <w:szCs w:val="30"/>
          <w:cs/>
        </w:rPr>
        <w:t>จาก</w:t>
      </w:r>
      <w:r w:rsidR="00723C61" w:rsidRPr="00C65484">
        <w:rPr>
          <w:rFonts w:ascii="Angsana New" w:hAnsi="Angsana New" w:hint="cs"/>
          <w:sz w:val="30"/>
          <w:szCs w:val="30"/>
          <w:cs/>
        </w:rPr>
        <w:t>คณะ</w:t>
      </w:r>
      <w:r w:rsidR="006322AD" w:rsidRPr="00C65484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65484">
        <w:rPr>
          <w:rFonts w:ascii="Angsana New" w:hAnsi="Angsana New"/>
          <w:sz w:val="30"/>
          <w:szCs w:val="30"/>
          <w:cs/>
        </w:rPr>
        <w:t>วันที่</w:t>
      </w:r>
      <w:bookmarkStart w:id="0" w:name="_Hlk32174630"/>
      <w:r w:rsidR="00B32344" w:rsidRPr="00C65484">
        <w:rPr>
          <w:rFonts w:ascii="Angsana New" w:hAnsi="Angsana New"/>
          <w:sz w:val="30"/>
          <w:szCs w:val="30"/>
        </w:rPr>
        <w:t xml:space="preserve"> </w:t>
      </w:r>
      <w:r w:rsidR="00FB5B6A" w:rsidRPr="00C65484">
        <w:rPr>
          <w:rFonts w:ascii="Angsana New" w:hAnsi="Angsana New"/>
          <w:sz w:val="30"/>
          <w:szCs w:val="30"/>
        </w:rPr>
        <w:t>14</w:t>
      </w:r>
      <w:r w:rsidR="00021E0F" w:rsidRPr="00C65484">
        <w:rPr>
          <w:rFonts w:ascii="Angsana New" w:hAnsi="Angsana New"/>
          <w:sz w:val="30"/>
          <w:szCs w:val="30"/>
        </w:rPr>
        <w:t xml:space="preserve"> </w:t>
      </w:r>
      <w:r w:rsidR="008267A6" w:rsidRPr="00C65484">
        <w:rPr>
          <w:rFonts w:ascii="Angsana New" w:hAnsi="Angsana New" w:hint="cs"/>
          <w:sz w:val="30"/>
          <w:szCs w:val="30"/>
          <w:cs/>
        </w:rPr>
        <w:t>สิงหาคม</w:t>
      </w:r>
      <w:r w:rsidR="008267A6" w:rsidRPr="00C65484">
        <w:rPr>
          <w:rFonts w:ascii="Angsana New" w:hAnsi="Angsana New"/>
          <w:sz w:val="30"/>
          <w:szCs w:val="30"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</w:p>
    <w:bookmarkEnd w:id="0"/>
    <w:p w14:paraId="7F046A57" w14:textId="77777777" w:rsidR="00A24763" w:rsidRPr="00C65484" w:rsidRDefault="00A2476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1172" w14:textId="7A53FED7" w:rsidR="00FD2878" w:rsidRPr="00C65484" w:rsidRDefault="00FD287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F90E26B" w14:textId="77777777" w:rsidR="00FD2878" w:rsidRPr="00C65484" w:rsidRDefault="00FD28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2BD91A" w14:textId="79ED3F57" w:rsidR="00CD03E7" w:rsidRPr="00C65484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C65484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C65484">
        <w:rPr>
          <w:rFonts w:ascii="Angsana New" w:hAnsi="Angsana New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</w:rPr>
        <w:t xml:space="preserve"> (</w:t>
      </w:r>
      <w:r w:rsidRPr="00C65484">
        <w:rPr>
          <w:rFonts w:ascii="Angsana New" w:hAnsi="Angsana New" w:hint="cs"/>
          <w:sz w:val="30"/>
          <w:szCs w:val="30"/>
          <w:cs/>
        </w:rPr>
        <w:t>มหาชน)</w:t>
      </w:r>
      <w:r w:rsidRPr="00C65484">
        <w:rPr>
          <w:rFonts w:ascii="Angsana New" w:hAnsi="Angsana New"/>
          <w:sz w:val="30"/>
          <w:szCs w:val="30"/>
        </w:rPr>
        <w:t xml:space="preserve"> “</w:t>
      </w:r>
      <w:r w:rsidRPr="00C65484">
        <w:rPr>
          <w:rFonts w:ascii="Angsana New" w:hAnsi="Angsana New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</w:rPr>
        <w:t xml:space="preserve">” </w:t>
      </w:r>
      <w:r w:rsidRPr="00C65484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C65484">
        <w:rPr>
          <w:rFonts w:ascii="Angsana New" w:hAnsi="Angsana New"/>
          <w:sz w:val="30"/>
          <w:szCs w:val="30"/>
          <w:cs/>
        </w:rPr>
        <w:t>ในประเทศ</w:t>
      </w:r>
      <w:r w:rsidRPr="00C65484">
        <w:rPr>
          <w:rFonts w:ascii="Angsana New" w:hAnsi="Angsana New" w:hint="cs"/>
          <w:sz w:val="30"/>
          <w:szCs w:val="30"/>
          <w:cs/>
        </w:rPr>
        <w:t>ไทย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C65484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Pr="00C654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7416" w:rsidRPr="00C65484">
        <w:rPr>
          <w:rFonts w:ascii="Angsana New" w:hAnsi="Angsana New"/>
          <w:sz w:val="30"/>
          <w:szCs w:val="30"/>
        </w:rPr>
        <w:t>10</w:t>
      </w:r>
      <w:r w:rsidRPr="00C65484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BE7416" w:rsidRPr="00C65484">
        <w:rPr>
          <w:rFonts w:ascii="Angsana New" w:hAnsi="Angsana New"/>
          <w:sz w:val="30"/>
          <w:szCs w:val="30"/>
        </w:rPr>
        <w:t>2562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Pr="00C65484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Pr="00C65484">
        <w:rPr>
          <w:rFonts w:ascii="Angsana New" w:hAnsi="Angsana New"/>
          <w:sz w:val="30"/>
          <w:szCs w:val="30"/>
          <w:cs/>
        </w:rPr>
        <w:t>ตั้งอยู่</w:t>
      </w:r>
      <w:r w:rsidRPr="00C65484">
        <w:rPr>
          <w:rFonts w:ascii="Angsana New" w:hAnsi="Angsana New" w:hint="cs"/>
          <w:sz w:val="30"/>
          <w:szCs w:val="30"/>
          <w:cs/>
        </w:rPr>
        <w:t>เลขที่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1</w:t>
      </w:r>
      <w:r w:rsidRPr="00C65484">
        <w:rPr>
          <w:rFonts w:ascii="Angsana New" w:hAnsi="Angsana New"/>
          <w:sz w:val="30"/>
          <w:szCs w:val="30"/>
          <w:cs/>
        </w:rPr>
        <w:t xml:space="preserve"> 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อาคารเอ็มไพร์ทาวเวอร์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ชั้น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pacing w:val="-2"/>
          <w:sz w:val="30"/>
          <w:szCs w:val="30"/>
        </w:rPr>
        <w:t>54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ถนนสาทรใต้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แขวงยานนาวา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เขตสาทร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2"/>
          <w:sz w:val="30"/>
          <w:szCs w:val="30"/>
          <w:cs/>
        </w:rPr>
        <w:t>กรุงเทพมหานคร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534C4EA" w14:textId="77777777" w:rsidR="00CD03E7" w:rsidRPr="00C65484" w:rsidRDefault="00CD03E7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31243" w14:textId="5A8B0986" w:rsidR="00CD03E7" w:rsidRPr="00C65484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</w:t>
      </w:r>
      <w:r w:rsidR="000D3EDC" w:rsidRPr="00C6548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C65484">
        <w:rPr>
          <w:rFonts w:ascii="Angsana New" w:hAnsi="Angsana New"/>
          <w:spacing w:val="-4"/>
          <w:sz w:val="30"/>
          <w:szCs w:val="30"/>
          <w:cs/>
        </w:rPr>
        <w:t xml:space="preserve"> ได้แก่ บริษัท ทีซีซี บริหารธุรกิจ จำกัด (ถือหุ้นร้อยละ </w:t>
      </w:r>
      <w:r w:rsidR="00BE7416" w:rsidRPr="00C65484">
        <w:rPr>
          <w:rFonts w:ascii="Angsana New" w:hAnsi="Angsana New"/>
          <w:spacing w:val="-4"/>
          <w:sz w:val="30"/>
          <w:szCs w:val="30"/>
        </w:rPr>
        <w:t>44</w:t>
      </w:r>
      <w:r w:rsidRPr="00C65484">
        <w:rPr>
          <w:rFonts w:ascii="Angsana New" w:hAnsi="Angsana New"/>
          <w:spacing w:val="-4"/>
          <w:sz w:val="30"/>
          <w:szCs w:val="30"/>
        </w:rPr>
        <w:t>.</w:t>
      </w:r>
      <w:r w:rsidR="00BE7416" w:rsidRPr="00C65484">
        <w:rPr>
          <w:rFonts w:ascii="Angsana New" w:hAnsi="Angsana New"/>
          <w:spacing w:val="-4"/>
          <w:sz w:val="30"/>
          <w:szCs w:val="30"/>
        </w:rPr>
        <w:t>9</w:t>
      </w:r>
      <w:r w:rsidR="002114B2" w:rsidRPr="00C65484">
        <w:rPr>
          <w:rFonts w:ascii="Angsana New" w:hAnsi="Angsana New"/>
          <w:spacing w:val="-4"/>
          <w:sz w:val="30"/>
          <w:szCs w:val="30"/>
        </w:rPr>
        <w:t>6</w:t>
      </w:r>
      <w:r w:rsidRPr="00C65484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และ บริษัท</w:t>
      </w:r>
      <w:r w:rsidRPr="00C654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ทีซีซี</w:t>
      </w:r>
      <w:r w:rsidRPr="00C654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รีเทล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BE7416" w:rsidRPr="00C65484">
        <w:rPr>
          <w:rFonts w:ascii="Angsana New" w:hAnsi="Angsana New"/>
          <w:sz w:val="30"/>
          <w:szCs w:val="30"/>
        </w:rPr>
        <w:t>29</w:t>
      </w:r>
      <w:r w:rsidR="00ED2F37" w:rsidRPr="00C65484">
        <w:rPr>
          <w:rFonts w:ascii="Angsana New" w:hAnsi="Angsana New"/>
          <w:sz w:val="30"/>
          <w:szCs w:val="30"/>
        </w:rPr>
        <w:t>.</w:t>
      </w:r>
      <w:r w:rsidR="00BE7416" w:rsidRPr="00C65484">
        <w:rPr>
          <w:rFonts w:ascii="Angsana New" w:hAnsi="Angsana New"/>
          <w:sz w:val="30"/>
          <w:szCs w:val="30"/>
        </w:rPr>
        <w:t>9</w:t>
      </w:r>
      <w:r w:rsidR="002114B2" w:rsidRPr="00C65484">
        <w:rPr>
          <w:rFonts w:ascii="Angsana New" w:hAnsi="Angsana New"/>
          <w:sz w:val="30"/>
          <w:szCs w:val="30"/>
        </w:rPr>
        <w:t>8</w:t>
      </w:r>
      <w:r w:rsidRPr="00C65484">
        <w:rPr>
          <w:rFonts w:ascii="Angsana New" w:hAnsi="Angsana New"/>
          <w:sz w:val="30"/>
          <w:szCs w:val="30"/>
          <w:cs/>
        </w:rPr>
        <w:t xml:space="preserve">) </w:t>
      </w:r>
      <w:r w:rsidR="00537638" w:rsidRPr="00C65484">
        <w:rPr>
          <w:rFonts w:ascii="Angsana New" w:hAnsi="Angsana New"/>
          <w:sz w:val="30"/>
          <w:szCs w:val="30"/>
          <w:cs/>
        </w:rPr>
        <w:t>ซึ่ง</w:t>
      </w:r>
      <w:r w:rsidR="00537638" w:rsidRPr="00C65484">
        <w:rPr>
          <w:rFonts w:ascii="Angsana New" w:hAnsi="Angsana New" w:hint="cs"/>
          <w:sz w:val="30"/>
          <w:szCs w:val="30"/>
          <w:cs/>
        </w:rPr>
        <w:t>บริษัททั้งสองแห่ง</w:t>
      </w:r>
      <w:r w:rsidR="00537638" w:rsidRPr="00C6548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8352E5" w:rsidRPr="00C65484">
        <w:rPr>
          <w:rFonts w:ascii="Angsana New" w:hAnsi="Angsana New"/>
          <w:sz w:val="30"/>
          <w:szCs w:val="30"/>
        </w:rPr>
        <w:t xml:space="preserve"> </w:t>
      </w:r>
      <w:r w:rsidR="008352E5" w:rsidRPr="00C65484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และบริษัทใหญ่ในลำดับสูงสุดในระหว่าง</w:t>
      </w:r>
      <w:r w:rsidR="005725A9" w:rsidRPr="00C65484">
        <w:rPr>
          <w:rFonts w:ascii="Angsana New" w:hAnsi="Angsana New" w:hint="cs"/>
          <w:sz w:val="30"/>
          <w:szCs w:val="30"/>
          <w:cs/>
        </w:rPr>
        <w:t>งวด</w:t>
      </w:r>
      <w:r w:rsidR="00BC3A9C" w:rsidRPr="00C65484">
        <w:rPr>
          <w:rFonts w:ascii="Angsana New" w:hAnsi="Angsana New" w:hint="cs"/>
          <w:sz w:val="30"/>
          <w:szCs w:val="30"/>
          <w:cs/>
        </w:rPr>
        <w:t xml:space="preserve"> ได้แก่ บริษัท</w:t>
      </w:r>
      <w:r w:rsidR="00381F6C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C3A9C" w:rsidRPr="00C65484">
        <w:rPr>
          <w:rFonts w:ascii="Angsana New" w:hAnsi="Angsana New" w:hint="cs"/>
          <w:sz w:val="30"/>
          <w:szCs w:val="30"/>
          <w:cs/>
        </w:rPr>
        <w:t>ศรัท</w:t>
      </w:r>
      <w:r w:rsidR="00FF4272" w:rsidRPr="00C65484">
        <w:rPr>
          <w:rFonts w:ascii="Angsana New" w:hAnsi="Angsana New" w:hint="cs"/>
          <w:sz w:val="30"/>
          <w:szCs w:val="30"/>
          <w:cs/>
        </w:rPr>
        <w:t>ธา</w:t>
      </w:r>
      <w:r w:rsidR="00D85B45" w:rsidRPr="00C65484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BE7416" w:rsidRPr="00C65484">
        <w:rPr>
          <w:rFonts w:ascii="Angsana New" w:hAnsi="Angsana New"/>
          <w:sz w:val="30"/>
          <w:szCs w:val="30"/>
        </w:rPr>
        <w:t>9</w:t>
      </w:r>
      <w:r w:rsidR="00D85B45" w:rsidRPr="00C65484">
        <w:rPr>
          <w:rFonts w:ascii="Angsana New" w:hAnsi="Angsana New"/>
          <w:sz w:val="30"/>
          <w:szCs w:val="30"/>
        </w:rPr>
        <w:t xml:space="preserve"> </w:t>
      </w:r>
      <w:r w:rsidR="00D85B45" w:rsidRPr="00C65484">
        <w:rPr>
          <w:rFonts w:ascii="Angsana New" w:hAnsi="Angsana New" w:hint="cs"/>
          <w:sz w:val="30"/>
          <w:szCs w:val="30"/>
          <w:cs/>
        </w:rPr>
        <w:t>จำกัด</w:t>
      </w:r>
      <w:r w:rsidR="00F9164F" w:rsidRPr="00C65484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31CE2CA" w14:textId="77777777" w:rsidR="00FD2878" w:rsidRPr="00C65484" w:rsidRDefault="00FD2878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C65484" w:rsidRDefault="00E66B7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C6548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C65484" w:rsidRDefault="001001BD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5D96ECA7" w:rsidR="00716186" w:rsidRPr="00C65484" w:rsidRDefault="007C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E7416" w:rsidRPr="00C65484">
        <w:rPr>
          <w:rFonts w:ascii="Angsana New" w:hAnsi="Angsana New"/>
          <w:sz w:val="30"/>
          <w:szCs w:val="30"/>
        </w:rPr>
        <w:t>34</w:t>
      </w:r>
      <w:r w:rsidRPr="00C65484">
        <w:rPr>
          <w:rFonts w:ascii="Angsana New" w:hAnsi="Angsana New"/>
          <w:sz w:val="30"/>
          <w:szCs w:val="30"/>
          <w:cs/>
        </w:rPr>
        <w:t xml:space="preserve"> เรื่อง </w:t>
      </w:r>
      <w:r w:rsidRPr="00C6548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5484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C65484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C65484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C65484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1C0ABD" w:rsidRPr="00C65484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="00A45C3D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1C0ABD" w:rsidRPr="00C65484">
        <w:rPr>
          <w:rFonts w:ascii="Angsana New" w:hAnsi="Angsana New" w:hint="cs"/>
          <w:sz w:val="30"/>
          <w:szCs w:val="30"/>
          <w:cs/>
        </w:rPr>
        <w:t>ๆ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1C0ABD" w:rsidRPr="00C65484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1C0ABD" w:rsidRPr="00C65484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31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1C0ABD" w:rsidRPr="00C65484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2568</w:t>
      </w:r>
    </w:p>
    <w:p w14:paraId="7C686CDC" w14:textId="77777777" w:rsidR="007C1BA3" w:rsidRPr="00C65484" w:rsidRDefault="007C1BA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1298FC01" w:rsidR="00D20D56" w:rsidRPr="00C65484" w:rsidRDefault="00ED72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ab/>
      </w:r>
      <w:r w:rsidR="00FC2B6F" w:rsidRPr="00C65484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31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FC2B6F" w:rsidRPr="00C65484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2568</w:t>
      </w:r>
    </w:p>
    <w:p w14:paraId="25A6B865" w14:textId="77777777" w:rsidR="00C8565E" w:rsidRPr="00C65484" w:rsidRDefault="00C8565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4C0C8965" w:rsidR="00C61BCB" w:rsidRPr="00C65484" w:rsidRDefault="00F9645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C65484" w:rsidRDefault="00815BA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36A45195" w:rsidR="0068161C" w:rsidRPr="00C65484" w:rsidRDefault="0068161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6548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C65484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C65484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C65484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C65484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C65484">
        <w:rPr>
          <w:rFonts w:ascii="Angsana New" w:hAnsi="Angsana New"/>
          <w:b/>
          <w:sz w:val="30"/>
          <w:szCs w:val="30"/>
        </w:rPr>
        <w:br/>
      </w:r>
      <w:r w:rsidRPr="00C65484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BE7416" w:rsidRPr="00C65484">
        <w:rPr>
          <w:rFonts w:ascii="Angsana New" w:hAnsi="Angsana New"/>
          <w:bCs/>
          <w:sz w:val="30"/>
          <w:szCs w:val="30"/>
        </w:rPr>
        <w:t>4</w:t>
      </w:r>
      <w:r w:rsidRPr="00C65484">
        <w:rPr>
          <w:rFonts w:ascii="Angsana New" w:hAnsi="Angsana New"/>
          <w:bCs/>
          <w:sz w:val="30"/>
          <w:szCs w:val="30"/>
        </w:rPr>
        <w:t xml:space="preserve"> </w:t>
      </w:r>
      <w:r w:rsidR="00D45B4F" w:rsidRPr="00C65484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C6548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bCs/>
          <w:sz w:val="30"/>
          <w:szCs w:val="30"/>
        </w:rPr>
        <w:t>5</w:t>
      </w:r>
      <w:r w:rsidR="00D45B4F" w:rsidRPr="00C65484">
        <w:rPr>
          <w:rFonts w:ascii="Angsana New" w:hAnsi="Angsana New"/>
          <w:bCs/>
          <w:sz w:val="30"/>
          <w:szCs w:val="30"/>
        </w:rPr>
        <w:t xml:space="preserve"> </w:t>
      </w:r>
      <w:r w:rsidRPr="00C65484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C65484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C65484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C65484" w:rsidRDefault="00960E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10014D" w:rsidRPr="00C65484" w14:paraId="476C57EC" w14:textId="77777777" w:rsidTr="0070681D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46D" w14:textId="3BD239AE" w:rsidR="00F15296" w:rsidRPr="00C65484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A754A08" w14:textId="77777777" w:rsidR="00F15296" w:rsidRPr="00C65484" w:rsidRDefault="00F15296" w:rsidP="002E53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C65484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16F3" w14:textId="77777777" w:rsidR="00F15296" w:rsidRPr="00C65484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14D" w:rsidRPr="00C65484" w14:paraId="25CD6ACC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5D07A" w14:textId="34F0CE89" w:rsidR="00213599" w:rsidRPr="00C65484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CCBA6B3" w14:textId="760BAAC1" w:rsidR="00213599" w:rsidRPr="00C65484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BC6D45A" w14:textId="78EC844A" w:rsidR="00213599" w:rsidRPr="00C65484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  <w:r w:rsidR="002F7EB8"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ต่าง</w:t>
            </w:r>
            <w:r w:rsidR="002F7EB8"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</w:t>
            </w:r>
            <w:r w:rsidRPr="00C6548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10014D" w:rsidRPr="00C65484" w14:paraId="199568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F71CF" w14:textId="77A98FF8" w:rsidR="00F133F6" w:rsidRPr="00C65484" w:rsidRDefault="00BA759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91E0E82" w14:textId="780A54ED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11F51E4" w14:textId="134F5416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C97E16" w:rsidRPr="00C65484" w14:paraId="67DBA33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709D08" w14:textId="2CFC29BE" w:rsidR="00C97E16" w:rsidRPr="00B64519" w:rsidRDefault="00B90C5E" w:rsidP="000E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right="370" w:hanging="134"/>
              <w:rPr>
                <w:rFonts w:asciiTheme="majorBidi" w:hAnsiTheme="majorBidi"/>
                <w:sz w:val="30"/>
                <w:szCs w:val="30"/>
                <w:cs/>
              </w:rPr>
            </w:pPr>
            <w:r w:rsidRPr="00B64519">
              <w:rPr>
                <w:rFonts w:asciiTheme="majorBidi" w:hAnsiTheme="majorBidi"/>
                <w:sz w:val="30"/>
                <w:szCs w:val="30"/>
                <w:cs/>
              </w:rPr>
              <w:t>ทรัสต์เพื่อการลงทุนในสิทธิการเช่า</w:t>
            </w:r>
            <w:r w:rsidRPr="00B64519">
              <w:rPr>
                <w:rFonts w:asciiTheme="majorBidi" w:hAnsiTheme="majorBidi"/>
                <w:spacing w:val="12"/>
                <w:sz w:val="30"/>
                <w:szCs w:val="30"/>
                <w:cs/>
              </w:rPr>
              <w:t>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F452B54" w14:textId="27BC628D" w:rsidR="00C97E16" w:rsidRPr="00C65484" w:rsidRDefault="00B90C5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b/>
                <w:sz w:val="30"/>
                <w:szCs w:val="30"/>
                <w:cs/>
              </w:rPr>
              <w:t>ไท</w:t>
            </w:r>
            <w:r w:rsidRPr="00C65484">
              <w:rPr>
                <w:rFonts w:asciiTheme="majorBidi" w:hAnsiTheme="majorBidi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B9BECE3" w14:textId="011D8063" w:rsidR="00C97E16" w:rsidRPr="00C65484" w:rsidRDefault="00B90C5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3D21913D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755F24" w14:textId="3D11BE2C" w:rsidR="00F133F6" w:rsidRPr="00C65484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Theme="majorBidi" w:hAnsiTheme="majorBidi"/>
                <w:sz w:val="30"/>
                <w:szCs w:val="30"/>
              </w:rPr>
              <w:t>2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4CFDD57" w14:textId="4F2495D5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56B36C9" w14:textId="00CF5BBE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47F64B1B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D2A933" w14:textId="40B4CA8F" w:rsidR="00F133F6" w:rsidRPr="00C65484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ที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B2005D" w14:textId="10807E4A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BC4CCEB" w14:textId="0EA3B800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216B747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CE54D5" w14:textId="77777777" w:rsidR="00032839" w:rsidRPr="00C65484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699476C" w14:textId="77777777" w:rsidR="00032839" w:rsidRPr="00C65484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155BE1F" w14:textId="77777777" w:rsidR="00032839" w:rsidRPr="00C65484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3893A8D4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D90B7" w14:textId="2B9E5E5D" w:rsidR="008254C1" w:rsidRPr="00C65484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35A9CD" w14:textId="1AD640D2" w:rsidR="008254C1" w:rsidRPr="00C65484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DBFF7D6" w14:textId="288165FF" w:rsidR="008254C1" w:rsidRPr="00C65484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7FDDE4D9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E2F8F" w14:textId="094BE42F" w:rsidR="00F133F6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วัฒนพัฒน์เทรดดิ้ง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935C96" w14:textId="1EBEBB5E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353C5F3" w14:textId="7A36C072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C65484" w14:paraId="0FD368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7EDCC8" w14:textId="42A2DC01" w:rsidR="00F133F6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แอสเสท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เวิรด์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เวกซ์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2E8883F" w14:textId="12DF6595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DBFBD72" w14:textId="44BC3A06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</w:t>
            </w:r>
            <w:r w:rsidR="00FB59B6" w:rsidRPr="00C65484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C65484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C65484" w14:paraId="41C780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CF5ECF" w14:textId="550F2A58" w:rsidR="00F133F6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เบอร์ลี่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ยุคเกอร์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518E6" w14:textId="7E3297B8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748E008" w14:textId="502DE86E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C65484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C65484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C65484" w14:paraId="689906E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EEB8B" w14:textId="1D0D0173" w:rsidR="00C01D34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บิ๊กซี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ซูเปอร์เซ็นเตอร์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C2EFE94" w14:textId="7733748B" w:rsidR="00C01D34" w:rsidRPr="00C65484" w:rsidRDefault="00C01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1E92765" w14:textId="666F1F1C" w:rsidR="00C01D34" w:rsidRPr="00C65484" w:rsidRDefault="002A11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65484" w14:paraId="2FF416B7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21888" w14:textId="2D4D95B3" w:rsidR="00F133F6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คริสตอลลา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341124" w14:textId="15E10746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88275F6" w14:textId="49B06BB3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65484" w14:paraId="5A0BFD51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3832C5" w14:textId="27A74D13" w:rsidR="00032839" w:rsidRPr="00C65484" w:rsidRDefault="009965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โฮเรก้า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2009326" w14:textId="77777777" w:rsidR="00032839" w:rsidRPr="00C65484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B19DBA3" w14:textId="77777777" w:rsidR="00032839" w:rsidRPr="00C65484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62D8C" w:rsidRPr="00C65484" w14:paraId="22DA425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A81B56" w14:textId="381B31E2" w:rsidR="00462D8C" w:rsidRPr="00C65484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2D65B7" w14:textId="0E24997C" w:rsidR="00462D8C" w:rsidRPr="00C65484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5A41584" w14:textId="2D20D9A1" w:rsidR="00462D8C" w:rsidRPr="00C65484" w:rsidRDefault="00462D8C" w:rsidP="0046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65484" w14:paraId="0F9B770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1834BC" w14:textId="4B1C7BF5" w:rsidR="00F133F6" w:rsidRPr="00C65484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อาคเนย์ประกันชีวิต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ABEA5D" w14:textId="74E0BE26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F4AB200" w14:textId="4E827FAD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C65484" w14:paraId="38BB557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FD67A" w14:textId="5FC96736" w:rsidR="00F133F6" w:rsidRPr="00C65484" w:rsidRDefault="00AF372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ทีซีซี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อินเตอร์เนชั่นแนล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3F25E" w14:textId="6CEBC112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A25D725" w14:textId="7874E41D" w:rsidR="00F133F6" w:rsidRPr="00C65484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7431D" w:rsidRPr="00C65484" w14:paraId="470D5603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9C917" w14:textId="3BAAAE53" w:rsidR="0007431D" w:rsidRPr="00C65484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C65484">
              <w:rPr>
                <w:rFonts w:hint="cs"/>
                <w:sz w:val="30"/>
                <w:szCs w:val="30"/>
                <w:cs/>
              </w:rPr>
              <w:t>บริษัท</w:t>
            </w:r>
            <w:r w:rsidRPr="00C65484">
              <w:rPr>
                <w:sz w:val="30"/>
                <w:szCs w:val="30"/>
                <w:cs/>
              </w:rPr>
              <w:t xml:space="preserve"> </w:t>
            </w:r>
            <w:r w:rsidRPr="00C65484">
              <w:rPr>
                <w:rFonts w:hint="cs"/>
                <w:sz w:val="30"/>
                <w:szCs w:val="30"/>
                <w:cs/>
              </w:rPr>
              <w:t>ไทยเบฟเวอเรจ</w:t>
            </w:r>
            <w:r w:rsidRPr="00C65484">
              <w:rPr>
                <w:sz w:val="30"/>
                <w:szCs w:val="30"/>
                <w:cs/>
              </w:rPr>
              <w:t xml:space="preserve"> </w:t>
            </w:r>
            <w:r w:rsidRPr="00C65484">
              <w:rPr>
                <w:rFonts w:hint="cs"/>
                <w:sz w:val="30"/>
                <w:szCs w:val="30"/>
                <w:cs/>
              </w:rPr>
              <w:t>จำกัด</w:t>
            </w:r>
            <w:r w:rsidRPr="00C65484">
              <w:rPr>
                <w:sz w:val="30"/>
                <w:szCs w:val="30"/>
                <w:cs/>
              </w:rPr>
              <w:t xml:space="preserve"> (</w:t>
            </w:r>
            <w:r w:rsidRPr="00C65484">
              <w:rPr>
                <w:rFonts w:hint="cs"/>
                <w:sz w:val="30"/>
                <w:szCs w:val="30"/>
                <w:cs/>
              </w:rPr>
              <w:t>มหาชน</w:t>
            </w:r>
            <w:r w:rsidRPr="00C6548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743894" w14:textId="321B4661" w:rsidR="0007431D" w:rsidRPr="00C65484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2AB7752" w14:textId="5B67D5F2" w:rsidR="0007431D" w:rsidRPr="00C65484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sz w:val="30"/>
                <w:szCs w:val="30"/>
                <w:cs/>
              </w:rPr>
            </w:pPr>
            <w:r w:rsidRPr="00C65484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</w:tbl>
    <w:p w14:paraId="0EDD91C4" w14:textId="7C8B68FC" w:rsidR="00D36BC6" w:rsidRPr="00C65484" w:rsidRDefault="00D36BC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C65484" w14:paraId="65867E25" w14:textId="77777777" w:rsidTr="00B60236">
        <w:trPr>
          <w:cantSplit/>
          <w:trHeight w:val="335"/>
          <w:tblHeader/>
        </w:trPr>
        <w:tc>
          <w:tcPr>
            <w:tcW w:w="4293" w:type="dxa"/>
            <w:vAlign w:val="bottom"/>
          </w:tcPr>
          <w:p w14:paraId="7B7A7711" w14:textId="77777777" w:rsidR="00691BD5" w:rsidRPr="00C65484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2436CBBA" w14:textId="77777777" w:rsidR="00691BD5" w:rsidRPr="00C65484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325E7B" w14:textId="77777777" w:rsidR="00691BD5" w:rsidRPr="00C65484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vAlign w:val="bottom"/>
          </w:tcPr>
          <w:p w14:paraId="585F9290" w14:textId="77777777" w:rsidR="00691BD5" w:rsidRPr="00C65484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65484" w14:paraId="411C1E2F" w14:textId="77777777" w:rsidTr="00B60236">
        <w:trPr>
          <w:tblHeader/>
        </w:trPr>
        <w:tc>
          <w:tcPr>
            <w:tcW w:w="4293" w:type="dxa"/>
            <w:vAlign w:val="bottom"/>
          </w:tcPr>
          <w:p w14:paraId="73A2377E" w14:textId="7A7B2F1E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0212A"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84368F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0212A"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3137C5C0" w14:textId="4F56AEAD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3AA1CA8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A44ED" w14:textId="6A796C46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3AD32784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19FD0B0" w14:textId="53F50B51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7B15D2B1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F40B994" w14:textId="3F000809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2394" w:rsidRPr="00C65484" w14:paraId="27CD5062" w14:textId="77777777" w:rsidTr="00B60236">
        <w:trPr>
          <w:gridAfter w:val="1"/>
          <w:wAfter w:w="6" w:type="dxa"/>
          <w:tblHeader/>
        </w:trPr>
        <w:tc>
          <w:tcPr>
            <w:tcW w:w="4293" w:type="dxa"/>
            <w:vAlign w:val="bottom"/>
          </w:tcPr>
          <w:p w14:paraId="6EBECC7C" w14:textId="77777777" w:rsidR="00AC2394" w:rsidRPr="00C65484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  <w:vAlign w:val="bottom"/>
          </w:tcPr>
          <w:p w14:paraId="28B7A1F7" w14:textId="77777777" w:rsidR="00AC2394" w:rsidRPr="00C65484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C65484" w14:paraId="522B9D4F" w14:textId="77777777" w:rsidTr="00B60236">
        <w:tc>
          <w:tcPr>
            <w:tcW w:w="4293" w:type="dxa"/>
            <w:vAlign w:val="bottom"/>
          </w:tcPr>
          <w:p w14:paraId="0A91764E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743261" w14:textId="660A97A9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D74E0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3993B7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E47AE5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4B6B7F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67CBD7" w14:textId="7777777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03D5BD" w14:textId="6F36BD17" w:rsidR="003350D0" w:rsidRPr="00C65484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6AC" w:rsidRPr="00C65484" w14:paraId="512DF4F3" w14:textId="77777777" w:rsidTr="00EB2E74">
        <w:tc>
          <w:tcPr>
            <w:tcW w:w="4293" w:type="dxa"/>
            <w:vAlign w:val="bottom"/>
          </w:tcPr>
          <w:p w14:paraId="697182CE" w14:textId="19D4FBEE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2B3F61F" w14:textId="61DE6E1A" w:rsidR="00E956AC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F5E293" w14:textId="77777777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E956AC" w:rsidRPr="00C65484" w:rsidRDefault="00E956AC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58A4E" w14:textId="77777777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E7BBEA" w14:textId="7FC83232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1,572,862 </w:t>
            </w:r>
          </w:p>
        </w:tc>
        <w:tc>
          <w:tcPr>
            <w:tcW w:w="270" w:type="dxa"/>
            <w:vAlign w:val="bottom"/>
          </w:tcPr>
          <w:p w14:paraId="2520B0F0" w14:textId="77777777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6835141B" w:rsidR="00E956AC" w:rsidRPr="00C65484" w:rsidRDefault="00E956AC" w:rsidP="00E9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1,468,177</w:t>
            </w:r>
          </w:p>
        </w:tc>
      </w:tr>
      <w:tr w:rsidR="00547C0E" w:rsidRPr="00C65484" w14:paraId="3012C9F7" w14:textId="77777777" w:rsidTr="004754DA">
        <w:tc>
          <w:tcPr>
            <w:tcW w:w="4293" w:type="dxa"/>
            <w:vAlign w:val="bottom"/>
          </w:tcPr>
          <w:p w14:paraId="6B1AF633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04640043" w14:textId="081A0DED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B607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671182C1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1ADE59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0A398" w14:textId="3465758C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1,094,337 </w:t>
            </w:r>
          </w:p>
        </w:tc>
        <w:tc>
          <w:tcPr>
            <w:tcW w:w="270" w:type="dxa"/>
            <w:vAlign w:val="bottom"/>
          </w:tcPr>
          <w:p w14:paraId="6E20DEF3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0BDD3E6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1,449,296</w:t>
            </w:r>
          </w:p>
        </w:tc>
      </w:tr>
      <w:tr w:rsidR="00547C0E" w:rsidRPr="00C65484" w14:paraId="57F536C8" w14:textId="77777777" w:rsidTr="004754DA">
        <w:tc>
          <w:tcPr>
            <w:tcW w:w="4293" w:type="dxa"/>
            <w:vAlign w:val="bottom"/>
          </w:tcPr>
          <w:p w14:paraId="4BC033E1" w14:textId="5D03CD75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793240B" w14:textId="6A94EA6D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A83A6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25D222DF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D84584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EFA2FB" w14:textId="6124A68D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1,863 </w:t>
            </w:r>
          </w:p>
        </w:tc>
        <w:tc>
          <w:tcPr>
            <w:tcW w:w="270" w:type="dxa"/>
            <w:vAlign w:val="bottom"/>
          </w:tcPr>
          <w:p w14:paraId="144C62B5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1FDC90D8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760</w:t>
            </w:r>
          </w:p>
        </w:tc>
      </w:tr>
      <w:tr w:rsidR="00547C0E" w:rsidRPr="00C65484" w14:paraId="40E6626C" w14:textId="77777777" w:rsidTr="004754DA">
        <w:trPr>
          <w:trHeight w:val="137"/>
        </w:trPr>
        <w:tc>
          <w:tcPr>
            <w:tcW w:w="4293" w:type="dxa"/>
            <w:vAlign w:val="bottom"/>
          </w:tcPr>
          <w:p w14:paraId="07FE7CC2" w14:textId="3B9BD85B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4904D7CC" w14:textId="6DF253AD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D78539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ECCED" w14:textId="6510D87A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8652F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3E81AF" w14:textId="1207F709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801E699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BF8551F" w14:textId="31FA8598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282,760</w:t>
            </w:r>
          </w:p>
        </w:tc>
      </w:tr>
      <w:tr w:rsidR="00547C0E" w:rsidRPr="00C65484" w14:paraId="5C875405" w14:textId="77777777" w:rsidTr="004754DA">
        <w:trPr>
          <w:trHeight w:val="137"/>
        </w:trPr>
        <w:tc>
          <w:tcPr>
            <w:tcW w:w="4293" w:type="dxa"/>
            <w:vAlign w:val="bottom"/>
          </w:tcPr>
          <w:p w14:paraId="5BDADAED" w14:textId="54ED076C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</w:tcPr>
          <w:p w14:paraId="760D99E6" w14:textId="04810C43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60AAA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3C3D8" w14:textId="0990890D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5D1621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C26C69B" w14:textId="62194232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20,155 </w:t>
            </w:r>
          </w:p>
        </w:tc>
        <w:tc>
          <w:tcPr>
            <w:tcW w:w="270" w:type="dxa"/>
            <w:vAlign w:val="bottom"/>
          </w:tcPr>
          <w:p w14:paraId="069E0141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2DA49CCE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17,518</w:t>
            </w:r>
          </w:p>
        </w:tc>
      </w:tr>
      <w:tr w:rsidR="00547C0E" w:rsidRPr="00C65484" w14:paraId="6B14CA7A" w14:textId="77777777" w:rsidTr="004754DA">
        <w:trPr>
          <w:trHeight w:val="20"/>
        </w:trPr>
        <w:tc>
          <w:tcPr>
            <w:tcW w:w="4293" w:type="dxa"/>
            <w:vAlign w:val="bottom"/>
          </w:tcPr>
          <w:p w14:paraId="3D4F9574" w14:textId="1C7B736F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</w:tcPr>
          <w:p w14:paraId="31256872" w14:textId="65C015EB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4A713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A2639" w14:textId="08E66881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91387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33F0313" w14:textId="5AEF7425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2,451 </w:t>
            </w:r>
          </w:p>
        </w:tc>
        <w:tc>
          <w:tcPr>
            <w:tcW w:w="270" w:type="dxa"/>
            <w:vAlign w:val="bottom"/>
          </w:tcPr>
          <w:p w14:paraId="0365D25D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353C7B21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45,840</w:t>
            </w:r>
          </w:p>
        </w:tc>
      </w:tr>
      <w:tr w:rsidR="00547C0E" w:rsidRPr="00C65484" w14:paraId="2B422A4C" w14:textId="77777777" w:rsidTr="004754DA">
        <w:trPr>
          <w:trHeight w:val="20"/>
        </w:trPr>
        <w:tc>
          <w:tcPr>
            <w:tcW w:w="4293" w:type="dxa"/>
            <w:vAlign w:val="bottom"/>
          </w:tcPr>
          <w:p w14:paraId="17A8A3A2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B9A3453" w14:textId="1515BF53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D63004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0A43D9DC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5A5B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B1070A" w14:textId="4B72FB4F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6,148 </w:t>
            </w:r>
          </w:p>
        </w:tc>
        <w:tc>
          <w:tcPr>
            <w:tcW w:w="270" w:type="dxa"/>
            <w:vAlign w:val="bottom"/>
          </w:tcPr>
          <w:p w14:paraId="7267C406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0D171209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6,239</w:t>
            </w:r>
          </w:p>
        </w:tc>
      </w:tr>
      <w:tr w:rsidR="00547C0E" w:rsidRPr="00C65484" w14:paraId="63674603" w14:textId="77777777" w:rsidTr="004754DA">
        <w:trPr>
          <w:trHeight w:val="20"/>
        </w:trPr>
        <w:tc>
          <w:tcPr>
            <w:tcW w:w="4293" w:type="dxa"/>
            <w:vAlign w:val="bottom"/>
          </w:tcPr>
          <w:p w14:paraId="245D720A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FECA79A" w14:textId="7E599CA7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67ABD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68097ADA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A0989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52C9E37" w14:textId="2C0AB40D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17,366 </w:t>
            </w:r>
          </w:p>
        </w:tc>
        <w:tc>
          <w:tcPr>
            <w:tcW w:w="270" w:type="dxa"/>
            <w:vAlign w:val="bottom"/>
          </w:tcPr>
          <w:p w14:paraId="7BBE8ED3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0575E44A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14,682</w:t>
            </w:r>
          </w:p>
        </w:tc>
      </w:tr>
      <w:tr w:rsidR="00547C0E" w:rsidRPr="00C65484" w14:paraId="7AB0CE74" w14:textId="77777777" w:rsidTr="004754DA">
        <w:trPr>
          <w:trHeight w:val="20"/>
        </w:trPr>
        <w:tc>
          <w:tcPr>
            <w:tcW w:w="4293" w:type="dxa"/>
            <w:vAlign w:val="bottom"/>
          </w:tcPr>
          <w:p w14:paraId="06535BCD" w14:textId="6AFB5661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</w:tcPr>
          <w:p w14:paraId="46F57F5E" w14:textId="4EDBBA23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42651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EE438" w14:textId="4EBAE44C" w:rsidR="00547C0E" w:rsidRPr="00C65484" w:rsidRDefault="00547C0E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E5F64E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2716DA" w14:textId="677228DD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127 </w:t>
            </w:r>
          </w:p>
        </w:tc>
        <w:tc>
          <w:tcPr>
            <w:tcW w:w="270" w:type="dxa"/>
            <w:vAlign w:val="bottom"/>
          </w:tcPr>
          <w:p w14:paraId="48A4A799" w14:textId="77777777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299AF0CF" w:rsidR="00547C0E" w:rsidRPr="00C65484" w:rsidRDefault="00547C0E" w:rsidP="0054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170</w:t>
            </w:r>
          </w:p>
        </w:tc>
      </w:tr>
      <w:tr w:rsidR="00EF5978" w:rsidRPr="00C65484" w14:paraId="27EFEA7A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63CED247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65E9F4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CE84B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56FE" w14:textId="77777777" w:rsidR="00EF5978" w:rsidRPr="00C65484" w:rsidRDefault="00EF5978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E2EA2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7BFC6F5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07122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40EDCE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C65484" w14:paraId="485403F5" w14:textId="77777777" w:rsidTr="00B60236">
        <w:tc>
          <w:tcPr>
            <w:tcW w:w="4293" w:type="dxa"/>
            <w:vAlign w:val="bottom"/>
          </w:tcPr>
          <w:p w14:paraId="7712CA4E" w14:textId="439726DA" w:rsidR="00EF5978" w:rsidRPr="00C65484" w:rsidRDefault="00EF5978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Pr="00C654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vAlign w:val="bottom"/>
          </w:tcPr>
          <w:p w14:paraId="26E80F8B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EF5978" w:rsidRPr="00C65484" w:rsidRDefault="00EF5978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ABA0CE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DFB" w:rsidRPr="00C65484" w14:paraId="7FF52812" w14:textId="77777777" w:rsidTr="00B60236">
        <w:tc>
          <w:tcPr>
            <w:tcW w:w="4293" w:type="dxa"/>
            <w:vAlign w:val="bottom"/>
          </w:tcPr>
          <w:p w14:paraId="7D285A8F" w14:textId="756BA377" w:rsidR="00002DFB" w:rsidRPr="00C65484" w:rsidRDefault="00002DFB" w:rsidP="00021E0F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</w:tc>
        <w:tc>
          <w:tcPr>
            <w:tcW w:w="990" w:type="dxa"/>
            <w:vAlign w:val="bottom"/>
          </w:tcPr>
          <w:p w14:paraId="10272CAB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E95464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5769FB" w14:textId="7CA53854" w:rsidR="00002DFB" w:rsidRPr="00C65484" w:rsidRDefault="00002DFB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97A02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1A5E91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AAB13A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D5DBBAA" w14:textId="77777777" w:rsidR="00002DFB" w:rsidRPr="00C65484" w:rsidRDefault="00002DFB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21747" w:rsidRPr="00C65484" w14:paraId="77DA4672" w14:textId="77777777">
        <w:tc>
          <w:tcPr>
            <w:tcW w:w="4293" w:type="dxa"/>
            <w:vAlign w:val="bottom"/>
          </w:tcPr>
          <w:p w14:paraId="53C31293" w14:textId="1206EC74" w:rsidR="00221747" w:rsidRPr="00C65484" w:rsidRDefault="00221747" w:rsidP="00221747">
            <w:pPr>
              <w:tabs>
                <w:tab w:val="clear" w:pos="227"/>
                <w:tab w:val="left" w:pos="221"/>
              </w:tabs>
              <w:ind w:left="131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7DAC7D98" w14:textId="05D7D765" w:rsidR="00221747" w:rsidRPr="00C65484" w:rsidRDefault="006A72A2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  <w:vAlign w:val="bottom"/>
          </w:tcPr>
          <w:p w14:paraId="5D5B3B82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6DDD8" w14:textId="0504744F" w:rsidR="00221747" w:rsidRPr="00C65484" w:rsidRDefault="00B32D91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vAlign w:val="bottom"/>
          </w:tcPr>
          <w:p w14:paraId="7279655B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632559C" w14:textId="5D88FB8E" w:rsidR="00221747" w:rsidRPr="00C65484" w:rsidRDefault="00CD0CAF" w:rsidP="0009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0B1DC2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9817E61" w14:textId="3DE7A238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221747" w:rsidRPr="00C65484" w14:paraId="5238DA61" w14:textId="77777777" w:rsidTr="00B60236">
        <w:tc>
          <w:tcPr>
            <w:tcW w:w="4293" w:type="dxa"/>
            <w:vAlign w:val="bottom"/>
          </w:tcPr>
          <w:p w14:paraId="2A88A8A4" w14:textId="739685DF" w:rsidR="00221747" w:rsidRPr="00C65484" w:rsidRDefault="00221747" w:rsidP="00221747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</w:t>
            </w:r>
            <w:r w:rsidR="002A54B9"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แ</w:t>
            </w: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ละให้บริการ</w:t>
            </w:r>
          </w:p>
        </w:tc>
        <w:tc>
          <w:tcPr>
            <w:tcW w:w="990" w:type="dxa"/>
            <w:vAlign w:val="bottom"/>
          </w:tcPr>
          <w:p w14:paraId="57BA6F46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64BA626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31D1DA" w14:textId="77777777" w:rsidR="00221747" w:rsidRPr="00C65484" w:rsidRDefault="00221747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4C6E0F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273BCD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2DCECF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463C2E7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21747" w:rsidRPr="00C65484" w14:paraId="1ACA17E8" w14:textId="77777777">
        <w:tc>
          <w:tcPr>
            <w:tcW w:w="4293" w:type="dxa"/>
            <w:vAlign w:val="bottom"/>
          </w:tcPr>
          <w:p w14:paraId="17361E8C" w14:textId="6CC8625C" w:rsidR="00221747" w:rsidRPr="00C65484" w:rsidRDefault="00221747" w:rsidP="00221747">
            <w:pPr>
              <w:ind w:left="131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อาคารพาณิชยกรรม</w:t>
            </w:r>
          </w:p>
        </w:tc>
        <w:tc>
          <w:tcPr>
            <w:tcW w:w="990" w:type="dxa"/>
            <w:vAlign w:val="bottom"/>
          </w:tcPr>
          <w:p w14:paraId="123E922A" w14:textId="6495B16D" w:rsidR="00221747" w:rsidRPr="00C65484" w:rsidRDefault="00A92E4B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="001F1F6B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57A1CAB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A8392" w14:textId="44899701" w:rsidR="00221747" w:rsidRPr="00C65484" w:rsidRDefault="00B32D91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0863B67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A19D35" w14:textId="6B2757FE" w:rsidR="00221747" w:rsidRPr="00C65484" w:rsidRDefault="00CD0CAF" w:rsidP="0077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18DC56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3C9ABA0" w14:textId="14EEC371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3439CA" w:rsidRPr="00C65484" w14:paraId="4E1B406E" w14:textId="77777777" w:rsidTr="00EB2E74">
        <w:tc>
          <w:tcPr>
            <w:tcW w:w="4293" w:type="dxa"/>
            <w:vAlign w:val="bottom"/>
          </w:tcPr>
          <w:p w14:paraId="5A28A239" w14:textId="77777777" w:rsidR="003439CA" w:rsidRPr="00C65484" w:rsidRDefault="003439CA" w:rsidP="003439CA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63E444D7" w14:textId="1B2281FB" w:rsidR="003439CA" w:rsidRPr="00C65484" w:rsidRDefault="0053088B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135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373</w:t>
            </w:r>
          </w:p>
        </w:tc>
        <w:tc>
          <w:tcPr>
            <w:tcW w:w="270" w:type="dxa"/>
            <w:vAlign w:val="bottom"/>
          </w:tcPr>
          <w:p w14:paraId="4731C7AB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6A5BAB0B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254,904</w:t>
            </w:r>
          </w:p>
        </w:tc>
        <w:tc>
          <w:tcPr>
            <w:tcW w:w="270" w:type="dxa"/>
            <w:vAlign w:val="bottom"/>
          </w:tcPr>
          <w:p w14:paraId="4CEE255E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1C5DFD" w14:textId="67885925" w:rsidR="003439CA" w:rsidRPr="00C65484" w:rsidRDefault="00CD0CAF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158,636</w:t>
            </w:r>
          </w:p>
        </w:tc>
        <w:tc>
          <w:tcPr>
            <w:tcW w:w="270" w:type="dxa"/>
            <w:vAlign w:val="bottom"/>
          </w:tcPr>
          <w:p w14:paraId="464EA0C1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5DBF242B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293,445</w:t>
            </w:r>
          </w:p>
        </w:tc>
      </w:tr>
      <w:tr w:rsidR="003439CA" w:rsidRPr="00C65484" w14:paraId="3FF44118" w14:textId="77777777" w:rsidTr="00EB2E74">
        <w:tc>
          <w:tcPr>
            <w:tcW w:w="4293" w:type="dxa"/>
            <w:vAlign w:val="bottom"/>
          </w:tcPr>
          <w:p w14:paraId="0683A17E" w14:textId="77777777" w:rsidR="003439CA" w:rsidRPr="00C65484" w:rsidRDefault="003439CA" w:rsidP="003439CA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2D716F9" w14:textId="7AF1FA71" w:rsidR="003439CA" w:rsidRPr="00C65484" w:rsidRDefault="0053088B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447</w:t>
            </w:r>
          </w:p>
        </w:tc>
        <w:tc>
          <w:tcPr>
            <w:tcW w:w="270" w:type="dxa"/>
            <w:vAlign w:val="bottom"/>
          </w:tcPr>
          <w:p w14:paraId="10990AC7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733CD75B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10,643</w:t>
            </w:r>
          </w:p>
        </w:tc>
        <w:tc>
          <w:tcPr>
            <w:tcW w:w="270" w:type="dxa"/>
            <w:vAlign w:val="bottom"/>
          </w:tcPr>
          <w:p w14:paraId="452A6AA1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7496D7F" w14:textId="19E2EDA8" w:rsidR="003439CA" w:rsidRPr="00C65484" w:rsidRDefault="00CD0CAF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lang w:eastAsia="zh-CN"/>
              </w:rPr>
              <w:t>13,447</w:t>
            </w:r>
          </w:p>
        </w:tc>
        <w:tc>
          <w:tcPr>
            <w:tcW w:w="270" w:type="dxa"/>
            <w:vAlign w:val="bottom"/>
          </w:tcPr>
          <w:p w14:paraId="26FA4DCC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34EEF3AD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10,643</w:t>
            </w:r>
          </w:p>
        </w:tc>
      </w:tr>
      <w:tr w:rsidR="003439CA" w:rsidRPr="00C65484" w14:paraId="1C222484" w14:textId="77777777" w:rsidTr="00EB2E74">
        <w:tc>
          <w:tcPr>
            <w:tcW w:w="4293" w:type="dxa"/>
            <w:vAlign w:val="bottom"/>
          </w:tcPr>
          <w:p w14:paraId="21EA3AFE" w14:textId="34B5C7E5" w:rsidR="003439CA" w:rsidRPr="00C65484" w:rsidRDefault="0064402D" w:rsidP="003439CA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990" w:type="dxa"/>
            <w:vAlign w:val="bottom"/>
          </w:tcPr>
          <w:p w14:paraId="31E5D4A0" w14:textId="70E14887" w:rsidR="003439CA" w:rsidRPr="00C65484" w:rsidRDefault="0053088B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1ADA5C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7EC43" w14:textId="0C18EDB0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14:paraId="5A6FB54F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A8B71FE" w14:textId="5F678A35" w:rsidR="003439CA" w:rsidRPr="00C65484" w:rsidRDefault="00CD0CAF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A0CC08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DC00F93" w14:textId="7D024351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</w:tr>
      <w:tr w:rsidR="003439CA" w:rsidRPr="00C65484" w14:paraId="39108D34" w14:textId="77777777" w:rsidTr="00EB2E74">
        <w:tc>
          <w:tcPr>
            <w:tcW w:w="4293" w:type="dxa"/>
            <w:vAlign w:val="bottom"/>
          </w:tcPr>
          <w:p w14:paraId="64D128E8" w14:textId="6D558005" w:rsidR="003439CA" w:rsidRPr="00C65484" w:rsidRDefault="0064402D" w:rsidP="003439CA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471B49B6" w14:textId="23626631" w:rsidR="003439CA" w:rsidRPr="00C65484" w:rsidRDefault="00CD0CAF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vAlign w:val="bottom"/>
          </w:tcPr>
          <w:p w14:paraId="7CE7A780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1D847" w14:textId="6BA2B920" w:rsidR="003439CA" w:rsidRPr="00C65484" w:rsidRDefault="004658D4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A30284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1A48348" w14:textId="222DF27D" w:rsidR="003439CA" w:rsidRPr="00C65484" w:rsidRDefault="00CD0CAF" w:rsidP="00CD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4D286A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E143A62" w14:textId="57BC7A14" w:rsidR="003439CA" w:rsidRPr="00C65484" w:rsidRDefault="00CD0CAF" w:rsidP="00CD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05409" w:rsidRPr="00C65484" w14:paraId="696A0BDC" w14:textId="77777777" w:rsidTr="00EB2E74">
        <w:tc>
          <w:tcPr>
            <w:tcW w:w="4293" w:type="dxa"/>
            <w:vAlign w:val="bottom"/>
          </w:tcPr>
          <w:p w14:paraId="13E98F42" w14:textId="77777777" w:rsidR="00305409" w:rsidRPr="00C65484" w:rsidRDefault="00305409" w:rsidP="003439CA">
            <w:pPr>
              <w:ind w:right="16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2298AAE" w14:textId="77777777" w:rsidR="00305409" w:rsidRPr="00C65484" w:rsidRDefault="0030540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B9F56E" w14:textId="77777777" w:rsidR="00305409" w:rsidRPr="00C65484" w:rsidRDefault="0030540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0923A1" w14:textId="77777777" w:rsidR="00305409" w:rsidRPr="00C65484" w:rsidRDefault="00305409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A8977A" w14:textId="77777777" w:rsidR="00305409" w:rsidRPr="00C65484" w:rsidRDefault="0030540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AC801CF" w14:textId="77777777" w:rsidR="00305409" w:rsidRPr="00C65484" w:rsidRDefault="00305409" w:rsidP="00CD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FA17A1" w14:textId="77777777" w:rsidR="00305409" w:rsidRPr="00C65484" w:rsidRDefault="0030540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6691C28" w14:textId="77777777" w:rsidR="00305409" w:rsidRPr="00C65484" w:rsidRDefault="00305409" w:rsidP="00CD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439CA" w:rsidRPr="00C65484" w14:paraId="4BD301AA" w14:textId="77777777" w:rsidTr="00EB2E74">
        <w:tc>
          <w:tcPr>
            <w:tcW w:w="4293" w:type="dxa"/>
            <w:vAlign w:val="bottom"/>
          </w:tcPr>
          <w:p w14:paraId="780D8E7D" w14:textId="7E40876D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vAlign w:val="bottom"/>
          </w:tcPr>
          <w:p w14:paraId="3B20439A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E3DE4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E5BF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2FC8DF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39EFD9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439CA" w:rsidRPr="00C65484" w14:paraId="4BEAF193" w14:textId="77777777" w:rsidTr="00EB2E74">
        <w:tc>
          <w:tcPr>
            <w:tcW w:w="4293" w:type="dxa"/>
            <w:vAlign w:val="bottom"/>
          </w:tcPr>
          <w:p w14:paraId="78F3B3F7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vAlign w:val="bottom"/>
          </w:tcPr>
          <w:p w14:paraId="384C096F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2C728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81501B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EAE1A4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F3582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439CA" w:rsidRPr="00C65484" w14:paraId="212BE775" w14:textId="77777777">
        <w:tc>
          <w:tcPr>
            <w:tcW w:w="4293" w:type="dxa"/>
            <w:vAlign w:val="bottom"/>
          </w:tcPr>
          <w:p w14:paraId="02BFCFDF" w14:textId="7CB49FF2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654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117678" w14:textId="7D0F8BBC" w:rsidR="003439CA" w:rsidRPr="00C65484" w:rsidRDefault="00955C0C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158</w:t>
            </w:r>
          </w:p>
        </w:tc>
        <w:tc>
          <w:tcPr>
            <w:tcW w:w="270" w:type="dxa"/>
            <w:vAlign w:val="bottom"/>
          </w:tcPr>
          <w:p w14:paraId="7DFA7CF5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710C6E2D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119,094</w:t>
            </w:r>
          </w:p>
        </w:tc>
        <w:tc>
          <w:tcPr>
            <w:tcW w:w="270" w:type="dxa"/>
            <w:vAlign w:val="bottom"/>
          </w:tcPr>
          <w:p w14:paraId="6309913A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8FE5FD" w14:textId="71FDA6DF" w:rsidR="003439CA" w:rsidRPr="00C65484" w:rsidRDefault="0031036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158</w:t>
            </w:r>
          </w:p>
        </w:tc>
        <w:tc>
          <w:tcPr>
            <w:tcW w:w="270" w:type="dxa"/>
            <w:vAlign w:val="bottom"/>
          </w:tcPr>
          <w:p w14:paraId="5676E52A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7BDB0661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119,094</w:t>
            </w:r>
          </w:p>
        </w:tc>
      </w:tr>
      <w:tr w:rsidR="003439CA" w:rsidRPr="00C65484" w14:paraId="2DED99C3" w14:textId="77777777">
        <w:tc>
          <w:tcPr>
            <w:tcW w:w="4293" w:type="dxa"/>
            <w:vAlign w:val="bottom"/>
          </w:tcPr>
          <w:p w14:paraId="2C5B44E1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vAlign w:val="bottom"/>
          </w:tcPr>
          <w:p w14:paraId="446E2941" w14:textId="47C15A28" w:rsidR="003439CA" w:rsidRPr="00C65484" w:rsidRDefault="00955C0C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054</w:t>
            </w:r>
          </w:p>
        </w:tc>
        <w:tc>
          <w:tcPr>
            <w:tcW w:w="270" w:type="dxa"/>
            <w:vAlign w:val="bottom"/>
          </w:tcPr>
          <w:p w14:paraId="51318152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73E79B12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1,564</w:t>
            </w:r>
          </w:p>
        </w:tc>
        <w:tc>
          <w:tcPr>
            <w:tcW w:w="270" w:type="dxa"/>
            <w:vAlign w:val="bottom"/>
          </w:tcPr>
          <w:p w14:paraId="3CFDCAD8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5BA731" w14:textId="2A6791C4" w:rsidR="003439CA" w:rsidRPr="00C65484" w:rsidRDefault="0031036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054</w:t>
            </w:r>
          </w:p>
        </w:tc>
        <w:tc>
          <w:tcPr>
            <w:tcW w:w="270" w:type="dxa"/>
            <w:vAlign w:val="bottom"/>
          </w:tcPr>
          <w:p w14:paraId="2A2A0421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68BE7A1D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1,564</w:t>
            </w:r>
          </w:p>
        </w:tc>
      </w:tr>
      <w:tr w:rsidR="003439CA" w:rsidRPr="00C65484" w14:paraId="51AA7B44" w14:textId="77777777">
        <w:tc>
          <w:tcPr>
            <w:tcW w:w="4293" w:type="dxa"/>
            <w:vAlign w:val="bottom"/>
          </w:tcPr>
          <w:p w14:paraId="0F309972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14:paraId="567B6874" w14:textId="65799999" w:rsidR="003439CA" w:rsidRPr="00C65484" w:rsidRDefault="009B3C38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  <w:tc>
          <w:tcPr>
            <w:tcW w:w="270" w:type="dxa"/>
            <w:vAlign w:val="bottom"/>
          </w:tcPr>
          <w:p w14:paraId="57631344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763C22D5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08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5,792</w:t>
            </w:r>
          </w:p>
        </w:tc>
        <w:tc>
          <w:tcPr>
            <w:tcW w:w="270" w:type="dxa"/>
            <w:vAlign w:val="bottom"/>
          </w:tcPr>
          <w:p w14:paraId="4BE45DA5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2E950DF" w14:textId="65CE6AF3" w:rsidR="003439CA" w:rsidRPr="00C65484" w:rsidRDefault="0031036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  <w:tc>
          <w:tcPr>
            <w:tcW w:w="270" w:type="dxa"/>
            <w:vAlign w:val="bottom"/>
          </w:tcPr>
          <w:p w14:paraId="1BD02AE5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3D0EDDCE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5,792</w:t>
            </w:r>
          </w:p>
        </w:tc>
      </w:tr>
      <w:tr w:rsidR="003439CA" w:rsidRPr="00C65484" w14:paraId="2C7BC331" w14:textId="77777777">
        <w:tc>
          <w:tcPr>
            <w:tcW w:w="4293" w:type="dxa"/>
            <w:vAlign w:val="bottom"/>
          </w:tcPr>
          <w:p w14:paraId="1447C250" w14:textId="5B5D9844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62C0A" w14:textId="4D5015A9" w:rsidR="003439CA" w:rsidRPr="00C65484" w:rsidRDefault="009B3C38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131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725</w:t>
            </w:r>
          </w:p>
        </w:tc>
        <w:tc>
          <w:tcPr>
            <w:tcW w:w="270" w:type="dxa"/>
            <w:vAlign w:val="bottom"/>
          </w:tcPr>
          <w:p w14:paraId="42043F38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368D311F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126,450</w:t>
            </w:r>
          </w:p>
        </w:tc>
        <w:tc>
          <w:tcPr>
            <w:tcW w:w="270" w:type="dxa"/>
            <w:vAlign w:val="bottom"/>
          </w:tcPr>
          <w:p w14:paraId="10EC245B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B62BE" w14:textId="22AD1255" w:rsidR="003439CA" w:rsidRPr="00C65484" w:rsidRDefault="00310369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131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725</w:t>
            </w:r>
          </w:p>
        </w:tc>
        <w:tc>
          <w:tcPr>
            <w:tcW w:w="270" w:type="dxa"/>
            <w:vAlign w:val="bottom"/>
          </w:tcPr>
          <w:p w14:paraId="5747E8E4" w14:textId="77777777" w:rsidR="003439CA" w:rsidRPr="00C65484" w:rsidRDefault="003439CA" w:rsidP="0034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29401F47" w:rsidR="003439CA" w:rsidRPr="00C65484" w:rsidRDefault="003439CA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126,450</w:t>
            </w:r>
          </w:p>
        </w:tc>
      </w:tr>
      <w:tr w:rsidR="00221747" w:rsidRPr="00C65484" w14:paraId="56FE6442" w14:textId="77777777" w:rsidTr="00B60236">
        <w:trPr>
          <w:trHeight w:val="314"/>
        </w:trPr>
        <w:tc>
          <w:tcPr>
            <w:tcW w:w="4293" w:type="dxa"/>
            <w:vAlign w:val="bottom"/>
          </w:tcPr>
          <w:p w14:paraId="22FBE92C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2D0391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EEAF90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D1F1A4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30019B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2BAA021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9DDF8B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F958AE5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747" w:rsidRPr="00C65484" w14:paraId="1526F893" w14:textId="77777777" w:rsidTr="00B60236">
        <w:tc>
          <w:tcPr>
            <w:tcW w:w="4293" w:type="dxa"/>
            <w:vAlign w:val="bottom"/>
          </w:tcPr>
          <w:p w14:paraId="7859158F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C9D0A23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A8580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086D2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101ED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1F3C08F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EF128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E6891D" w14:textId="77777777" w:rsidR="00221747" w:rsidRPr="00C65484" w:rsidRDefault="00221747" w:rsidP="0022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C56" w:rsidRPr="00C65484" w14:paraId="4F797AD2" w14:textId="77777777" w:rsidTr="00A43C56">
        <w:tc>
          <w:tcPr>
            <w:tcW w:w="4293" w:type="dxa"/>
            <w:vAlign w:val="bottom"/>
          </w:tcPr>
          <w:p w14:paraId="131AED7B" w14:textId="77777777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4A1813B8" w14:textId="7C5866FF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22,</w:t>
            </w:r>
            <w:r w:rsidR="002D1B83">
              <w:rPr>
                <w:rFonts w:asciiTheme="majorBidi" w:hAnsiTheme="majorBidi" w:cstheme="majorBidi"/>
                <w:sz w:val="30"/>
                <w:szCs w:val="30"/>
              </w:rPr>
              <w:t>811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B959FB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6A3E5C8E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31,001</w:t>
            </w:r>
          </w:p>
        </w:tc>
        <w:tc>
          <w:tcPr>
            <w:tcW w:w="270" w:type="dxa"/>
            <w:vAlign w:val="bottom"/>
          </w:tcPr>
          <w:p w14:paraId="5D73E70D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E2E628" w14:textId="560261B2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895473" w14:textId="20A742E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A43C56" w:rsidRPr="00C65484" w14:paraId="40322C93" w14:textId="77777777" w:rsidTr="00A43C56">
        <w:tc>
          <w:tcPr>
            <w:tcW w:w="4293" w:type="dxa"/>
            <w:vAlign w:val="bottom"/>
          </w:tcPr>
          <w:p w14:paraId="0269A93A" w14:textId="77777777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D45E85B" w14:textId="16875229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111,54</w:t>
            </w:r>
            <w:r w:rsidR="002D1B8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EF9D0A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1C20B09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89,595</w:t>
            </w:r>
          </w:p>
        </w:tc>
        <w:tc>
          <w:tcPr>
            <w:tcW w:w="270" w:type="dxa"/>
            <w:vAlign w:val="bottom"/>
          </w:tcPr>
          <w:p w14:paraId="16B9E5A1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CD082A" w14:textId="7E87A148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7115D3A" w14:textId="40BA88C9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A43C56" w:rsidRPr="00C65484" w14:paraId="78EE21C6" w14:textId="77777777" w:rsidTr="00A43C56">
        <w:tc>
          <w:tcPr>
            <w:tcW w:w="4293" w:type="dxa"/>
            <w:vAlign w:val="bottom"/>
          </w:tcPr>
          <w:p w14:paraId="2327CA9D" w14:textId="62929F77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894B636" w14:textId="4EDE30A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2,315 </w:t>
            </w:r>
          </w:p>
        </w:tc>
        <w:tc>
          <w:tcPr>
            <w:tcW w:w="270" w:type="dxa"/>
            <w:vAlign w:val="bottom"/>
          </w:tcPr>
          <w:p w14:paraId="0C1F12E8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3CABCF0F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70" w:type="dxa"/>
            <w:vAlign w:val="bottom"/>
          </w:tcPr>
          <w:p w14:paraId="6A9317B5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015A37" w14:textId="3ACA073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2,315 </w:t>
            </w:r>
          </w:p>
        </w:tc>
        <w:tc>
          <w:tcPr>
            <w:tcW w:w="270" w:type="dxa"/>
            <w:vAlign w:val="bottom"/>
          </w:tcPr>
          <w:p w14:paraId="56EEB331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E5D3605" w14:textId="165383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</w:tr>
      <w:tr w:rsidR="00A43C56" w:rsidRPr="00C65484" w14:paraId="0640F750" w14:textId="77777777" w:rsidTr="00A43C56">
        <w:tc>
          <w:tcPr>
            <w:tcW w:w="4293" w:type="dxa"/>
            <w:vAlign w:val="bottom"/>
          </w:tcPr>
          <w:p w14:paraId="0C560F74" w14:textId="652CF336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C9B7CDA" w14:textId="4535950C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6,230 </w:t>
            </w:r>
          </w:p>
        </w:tc>
        <w:tc>
          <w:tcPr>
            <w:tcW w:w="270" w:type="dxa"/>
            <w:vAlign w:val="bottom"/>
          </w:tcPr>
          <w:p w14:paraId="54119B60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828618" w14:textId="78DD258A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14:paraId="245F26DB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6254C1" w14:textId="4FAE4366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5FE77F" w14:textId="47091B54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A43C56" w:rsidRPr="00C65484" w14:paraId="74F9AF07" w14:textId="77777777" w:rsidTr="00A43C56">
        <w:tc>
          <w:tcPr>
            <w:tcW w:w="4293" w:type="dxa"/>
            <w:vAlign w:val="bottom"/>
          </w:tcPr>
          <w:p w14:paraId="45BB81CE" w14:textId="06649867" w:rsidR="00A43C56" w:rsidRPr="00C65484" w:rsidRDefault="00A43C56" w:rsidP="00A43C56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vAlign w:val="bottom"/>
          </w:tcPr>
          <w:p w14:paraId="456FA1D0" w14:textId="3E3D7453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19,521 </w:t>
            </w:r>
          </w:p>
        </w:tc>
        <w:tc>
          <w:tcPr>
            <w:tcW w:w="270" w:type="dxa"/>
            <w:vAlign w:val="bottom"/>
          </w:tcPr>
          <w:p w14:paraId="669F8A91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93CCFF" w14:textId="7E196F90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19,004</w:t>
            </w:r>
          </w:p>
        </w:tc>
        <w:tc>
          <w:tcPr>
            <w:tcW w:w="270" w:type="dxa"/>
            <w:vAlign w:val="bottom"/>
          </w:tcPr>
          <w:p w14:paraId="6E2C10D3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8E65B7" w14:textId="0957324C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5AAF09" w14:textId="067186A6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A43C56" w:rsidRPr="00C65484" w14:paraId="1BD375AF" w14:textId="77777777" w:rsidTr="00A43C56">
        <w:tc>
          <w:tcPr>
            <w:tcW w:w="4293" w:type="dxa"/>
            <w:vAlign w:val="bottom"/>
          </w:tcPr>
          <w:p w14:paraId="7DE57FBF" w14:textId="66C8583A" w:rsidR="00A43C56" w:rsidRPr="00C65484" w:rsidRDefault="00A43C56" w:rsidP="00A43C56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6862C5BC" w14:textId="28A980C8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285574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3048A72C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20FB5" w14:textId="2FE7637B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7,819</w:t>
            </w:r>
          </w:p>
        </w:tc>
        <w:tc>
          <w:tcPr>
            <w:tcW w:w="270" w:type="dxa"/>
            <w:vAlign w:val="bottom"/>
          </w:tcPr>
          <w:p w14:paraId="776192F4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4F92BF" w14:textId="21F4245B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</w:p>
        </w:tc>
        <w:tc>
          <w:tcPr>
            <w:tcW w:w="270" w:type="dxa"/>
            <w:vAlign w:val="bottom"/>
          </w:tcPr>
          <w:p w14:paraId="08BDB030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01CCC38" w14:textId="231C1484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43C56" w:rsidRPr="00C65484" w14:paraId="54F91391" w14:textId="77777777" w:rsidTr="00A43C56">
        <w:tc>
          <w:tcPr>
            <w:tcW w:w="4293" w:type="dxa"/>
            <w:vAlign w:val="bottom"/>
          </w:tcPr>
          <w:p w14:paraId="1A567F70" w14:textId="51A3DC08" w:rsidR="00A43C56" w:rsidRPr="00C65484" w:rsidRDefault="00A43C56" w:rsidP="00A43C56">
            <w:pPr>
              <w:spacing w:line="230" w:lineRule="auto"/>
              <w:ind w:left="222" w:right="160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vAlign w:val="bottom"/>
          </w:tcPr>
          <w:p w14:paraId="03639C65" w14:textId="03BEA550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28,521 </w:t>
            </w:r>
          </w:p>
        </w:tc>
        <w:tc>
          <w:tcPr>
            <w:tcW w:w="270" w:type="dxa"/>
            <w:vAlign w:val="bottom"/>
          </w:tcPr>
          <w:p w14:paraId="1F7384B8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B738E6" w14:textId="22DEFDD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0E8FEA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B40555" w14:textId="666DBACF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</w:p>
        </w:tc>
        <w:tc>
          <w:tcPr>
            <w:tcW w:w="270" w:type="dxa"/>
            <w:vAlign w:val="bottom"/>
          </w:tcPr>
          <w:p w14:paraId="0B3D7B5A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B1EDB5" w14:textId="62548D1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C56" w:rsidRPr="00C65484" w14:paraId="70EDDB95" w14:textId="77777777" w:rsidTr="00A43C56">
        <w:tc>
          <w:tcPr>
            <w:tcW w:w="4293" w:type="dxa"/>
            <w:vAlign w:val="bottom"/>
          </w:tcPr>
          <w:p w14:paraId="72708135" w14:textId="053C88E7" w:rsidR="00A43C56" w:rsidRPr="00C65484" w:rsidRDefault="00A43C56" w:rsidP="00A43C56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vAlign w:val="bottom"/>
          </w:tcPr>
          <w:p w14:paraId="6119BECB" w14:textId="68BCDCAC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5,821 </w:t>
            </w:r>
          </w:p>
        </w:tc>
        <w:tc>
          <w:tcPr>
            <w:tcW w:w="270" w:type="dxa"/>
            <w:vAlign w:val="bottom"/>
          </w:tcPr>
          <w:p w14:paraId="33B96B5B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85454" w14:textId="792C94F2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5,074</w:t>
            </w:r>
          </w:p>
        </w:tc>
        <w:tc>
          <w:tcPr>
            <w:tcW w:w="270" w:type="dxa"/>
            <w:vAlign w:val="bottom"/>
          </w:tcPr>
          <w:p w14:paraId="36A8054A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6DFBB93" w14:textId="420BDE69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4,570 </w:t>
            </w:r>
          </w:p>
        </w:tc>
        <w:tc>
          <w:tcPr>
            <w:tcW w:w="270" w:type="dxa"/>
            <w:vAlign w:val="bottom"/>
          </w:tcPr>
          <w:p w14:paraId="302BF27C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1025118" w14:textId="7040C2DE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3,740</w:t>
            </w:r>
          </w:p>
        </w:tc>
      </w:tr>
      <w:tr w:rsidR="00A43C56" w:rsidRPr="00C65484" w14:paraId="06097D62" w14:textId="77777777" w:rsidTr="00A43C56">
        <w:tc>
          <w:tcPr>
            <w:tcW w:w="4293" w:type="dxa"/>
            <w:vAlign w:val="bottom"/>
          </w:tcPr>
          <w:p w14:paraId="700DE979" w14:textId="130D4F84" w:rsidR="00A43C56" w:rsidRPr="00C65484" w:rsidRDefault="00A43C56" w:rsidP="00A43C56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60C2BB05" w14:textId="07A6838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13,185 </w:t>
            </w:r>
          </w:p>
        </w:tc>
        <w:tc>
          <w:tcPr>
            <w:tcW w:w="270" w:type="dxa"/>
            <w:vAlign w:val="bottom"/>
          </w:tcPr>
          <w:p w14:paraId="298D9698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D70EA6" w14:textId="3462DDD8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20,905</w:t>
            </w:r>
          </w:p>
        </w:tc>
        <w:tc>
          <w:tcPr>
            <w:tcW w:w="270" w:type="dxa"/>
            <w:vAlign w:val="bottom"/>
          </w:tcPr>
          <w:p w14:paraId="5059D071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9E6C99" w14:textId="18FAF2C5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2,160 </w:t>
            </w:r>
          </w:p>
        </w:tc>
        <w:tc>
          <w:tcPr>
            <w:tcW w:w="270" w:type="dxa"/>
            <w:vAlign w:val="bottom"/>
          </w:tcPr>
          <w:p w14:paraId="78B8F27C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A3B7522" w14:textId="32C3E3B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2,936</w:t>
            </w:r>
          </w:p>
        </w:tc>
      </w:tr>
      <w:tr w:rsidR="00A43C56" w:rsidRPr="00C65484" w14:paraId="54F42130" w14:textId="77777777" w:rsidTr="00A43C56">
        <w:tc>
          <w:tcPr>
            <w:tcW w:w="4293" w:type="dxa"/>
            <w:vAlign w:val="bottom"/>
          </w:tcPr>
          <w:p w14:paraId="63EB751B" w14:textId="24801A6B" w:rsidR="00A43C56" w:rsidRPr="00C65484" w:rsidRDefault="00A43C56" w:rsidP="00A43C56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AF882BF" w14:textId="25AB8CC8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59,614 </w:t>
            </w:r>
          </w:p>
        </w:tc>
        <w:tc>
          <w:tcPr>
            <w:tcW w:w="270" w:type="dxa"/>
            <w:vAlign w:val="bottom"/>
          </w:tcPr>
          <w:p w14:paraId="0ABCAF7C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A4D036" w14:textId="61BD1CAB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56,358</w:t>
            </w:r>
          </w:p>
        </w:tc>
        <w:tc>
          <w:tcPr>
            <w:tcW w:w="270" w:type="dxa"/>
            <w:vAlign w:val="bottom"/>
          </w:tcPr>
          <w:p w14:paraId="64D468E1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C86198" w14:textId="7FAE14EC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2,928 </w:t>
            </w:r>
          </w:p>
        </w:tc>
        <w:tc>
          <w:tcPr>
            <w:tcW w:w="270" w:type="dxa"/>
            <w:vAlign w:val="bottom"/>
          </w:tcPr>
          <w:p w14:paraId="7954E699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1F6861" w14:textId="6518F188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4,338</w:t>
            </w:r>
          </w:p>
        </w:tc>
      </w:tr>
      <w:tr w:rsidR="00A43C56" w:rsidRPr="00C65484" w14:paraId="0A21D438" w14:textId="77777777" w:rsidTr="00A43C56">
        <w:tc>
          <w:tcPr>
            <w:tcW w:w="4293" w:type="dxa"/>
            <w:vAlign w:val="bottom"/>
          </w:tcPr>
          <w:p w14:paraId="1B7C0483" w14:textId="37FB60DF" w:rsidR="00A43C56" w:rsidRPr="00C65484" w:rsidRDefault="00A43C56" w:rsidP="00A43C56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7FC5C564" w14:textId="45509636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22,998 </w:t>
            </w:r>
          </w:p>
        </w:tc>
        <w:tc>
          <w:tcPr>
            <w:tcW w:w="270" w:type="dxa"/>
            <w:vAlign w:val="bottom"/>
          </w:tcPr>
          <w:p w14:paraId="6132892F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5B3A7" w14:textId="6E3F6769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  <w:tc>
          <w:tcPr>
            <w:tcW w:w="270" w:type="dxa"/>
            <w:vAlign w:val="bottom"/>
          </w:tcPr>
          <w:p w14:paraId="3D89F6DE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D07D62" w14:textId="639A80A1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3,972 </w:t>
            </w:r>
          </w:p>
        </w:tc>
        <w:tc>
          <w:tcPr>
            <w:tcW w:w="270" w:type="dxa"/>
            <w:vAlign w:val="bottom"/>
          </w:tcPr>
          <w:p w14:paraId="09671789" w14:textId="77777777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2FE8ADB" w14:textId="7C93166F" w:rsidR="00A43C56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E84D58" w:rsidRPr="00C65484" w14:paraId="6F21C6F9" w14:textId="77777777" w:rsidTr="00A43C56">
        <w:tc>
          <w:tcPr>
            <w:tcW w:w="4293" w:type="dxa"/>
            <w:vAlign w:val="bottom"/>
          </w:tcPr>
          <w:p w14:paraId="505E79CD" w14:textId="7C6E2B46" w:rsidR="00E84D58" w:rsidRPr="00C65484" w:rsidRDefault="00E84D58" w:rsidP="00E84D58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5373910D" w14:textId="3CB7348E" w:rsidR="00E84D58" w:rsidRPr="00C65484" w:rsidRDefault="003F75B0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9,155</w:t>
            </w:r>
          </w:p>
        </w:tc>
        <w:tc>
          <w:tcPr>
            <w:tcW w:w="270" w:type="dxa"/>
            <w:vAlign w:val="bottom"/>
          </w:tcPr>
          <w:p w14:paraId="139088ED" w14:textId="77777777" w:rsidR="00E84D58" w:rsidRPr="00C65484" w:rsidRDefault="00E84D58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1A079" w14:textId="3F156A3F" w:rsidR="00E84D58" w:rsidRPr="00C65484" w:rsidRDefault="00E84D58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0" w:type="dxa"/>
            <w:vAlign w:val="bottom"/>
          </w:tcPr>
          <w:p w14:paraId="2CD61A86" w14:textId="77777777" w:rsidR="00E84D58" w:rsidRPr="00C65484" w:rsidRDefault="00E84D58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C454FB" w14:textId="30C59EB6" w:rsidR="00E84D58" w:rsidRPr="00C65484" w:rsidRDefault="00A43C56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2FCF3E9" w14:textId="77777777" w:rsidR="00E84D58" w:rsidRPr="00C65484" w:rsidRDefault="00E84D58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D25D323" w14:textId="00A3B461" w:rsidR="00E84D58" w:rsidRPr="00C65484" w:rsidRDefault="00E84D58" w:rsidP="00A4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5E7611B3" w14:textId="77777777" w:rsidR="00002DFB" w:rsidRPr="00C65484" w:rsidRDefault="0000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65484">
        <w:rPr>
          <w:rFonts w:ascii="Angsana New" w:hAnsi="Angsana New"/>
          <w:sz w:val="30"/>
          <w:szCs w:val="30"/>
          <w:cs/>
        </w:rPr>
        <w:br w:type="page"/>
      </w:r>
    </w:p>
    <w:p w14:paraId="68D891B0" w14:textId="2DD9F28C" w:rsidR="00AC2394" w:rsidRPr="00C65484" w:rsidRDefault="00AC239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C65484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C65484">
        <w:rPr>
          <w:rFonts w:ascii="Angsana New" w:hAnsi="Angsana New"/>
          <w:sz w:val="30"/>
          <w:szCs w:val="30"/>
          <w:cs/>
        </w:rPr>
        <w:t xml:space="preserve">วันที่ </w:t>
      </w:r>
      <w:r w:rsidR="00F0212A" w:rsidRPr="00C65484">
        <w:rPr>
          <w:rFonts w:ascii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z w:val="30"/>
          <w:szCs w:val="30"/>
          <w:cs/>
        </w:rPr>
        <w:t>มิถุนายน</w:t>
      </w:r>
      <w:r w:rsidR="00021E0F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Pr="00C65484">
        <w:rPr>
          <w:rFonts w:ascii="Angsana New" w:hAnsi="Angsana New"/>
          <w:sz w:val="30"/>
          <w:szCs w:val="30"/>
          <w:cs/>
        </w:rPr>
        <w:t xml:space="preserve"> และ </w:t>
      </w:r>
      <w:r w:rsidR="00BE7416" w:rsidRPr="00C65484">
        <w:rPr>
          <w:rFonts w:ascii="Angsana New" w:hAnsi="Angsana New"/>
          <w:sz w:val="30"/>
          <w:szCs w:val="30"/>
        </w:rPr>
        <w:t>31</w:t>
      </w:r>
      <w:r w:rsidRPr="00C6548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7416" w:rsidRPr="00C65484">
        <w:rPr>
          <w:rFonts w:ascii="Angsana New" w:hAnsi="Angsana New"/>
          <w:sz w:val="30"/>
          <w:szCs w:val="30"/>
        </w:rPr>
        <w:t>2568</w:t>
      </w:r>
      <w:r w:rsidRPr="00C6548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C65484" w:rsidRDefault="005B207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C65484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C65484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C65484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C65484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C65484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65484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3E004E8C" w:rsidR="00021E0F" w:rsidRPr="00C65484" w:rsidRDefault="00F0212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vAlign w:val="center"/>
          </w:tcPr>
          <w:p w14:paraId="415B3F7E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176EF32C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6F3037B6" w:rsidR="00021E0F" w:rsidRPr="00C65484" w:rsidRDefault="00F0212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604467BE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E0F" w:rsidRPr="00C65484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6E34B2EB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1" w:type="dxa"/>
            <w:vAlign w:val="center"/>
          </w:tcPr>
          <w:p w14:paraId="5D81361F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186687A9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399F47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5D225E2F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325AAF2C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A56B4F" w:rsidRPr="00C65484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C65484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C65484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C65484" w14:paraId="3275AD8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C65484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6353A1D8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0ED272E7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C65484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C413DD" w:rsidRPr="00C65484" w14:paraId="4C35DD0B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1C6602E" w14:textId="38A07473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26491CF" w14:textId="160F21B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12FFC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73AAEE2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153D12B" w14:textId="2FAB4F71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</w:rPr>
              <w:t>330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C39E2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69957614" w14:textId="6320029B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25DFDB72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7F279C3" w14:textId="1FEF911B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413DD" w:rsidRPr="00C65484" w14:paraId="04DAB455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095EA5F" w14:textId="7EA02409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724D1739" w14:textId="2F7734F6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112FF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280E84F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14:paraId="765CE940" w14:textId="61380685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,772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D322F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single" w:sz="4" w:space="0" w:color="auto"/>
            </w:tcBorders>
          </w:tcPr>
          <w:p w14:paraId="292B31AF" w14:textId="5E10E4B3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91DBCAB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4DBF1DF" w14:textId="2EF2715E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3DD" w:rsidRPr="00C65484" w14:paraId="48822876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0FD64F92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B91AA99" w14:textId="03C4D84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28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zh-CN"/>
              </w:rPr>
              <w:t>25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zh-CN"/>
              </w:rPr>
              <w:t>718</w:t>
            </w:r>
          </w:p>
        </w:tc>
        <w:tc>
          <w:tcPr>
            <w:tcW w:w="291" w:type="dxa"/>
            <w:tcBorders>
              <w:top w:val="nil"/>
            </w:tcBorders>
          </w:tcPr>
          <w:p w14:paraId="4E4AA2F9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05AF9CF" w14:textId="09C86079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29,102</w:t>
            </w:r>
          </w:p>
        </w:tc>
        <w:tc>
          <w:tcPr>
            <w:tcW w:w="236" w:type="dxa"/>
            <w:tcBorders>
              <w:top w:val="nil"/>
            </w:tcBorders>
          </w:tcPr>
          <w:p w14:paraId="5D2E3B63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A91FDA" w14:textId="4922928D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28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</w:tcBorders>
          </w:tcPr>
          <w:p w14:paraId="6037D4B2" w14:textId="77777777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E79D16" w14:textId="4D69FC94" w:rsidR="00C413DD" w:rsidRPr="00C65484" w:rsidRDefault="00C413DD" w:rsidP="00C4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C65484" w14:paraId="10D810D1" w14:textId="77777777" w:rsidTr="008457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07"/>
        </w:trPr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420A2029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80A1BC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A93BD74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03A15" w:rsidRPr="00C65484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C65484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1E0F" w:rsidRPr="00C65484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227601A5" w:rsidR="00021E0F" w:rsidRPr="00C65484" w:rsidRDefault="00937440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3F8758A1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6116" w14:textId="50CE3405" w:rsidR="00021E0F" w:rsidRPr="00C65484" w:rsidRDefault="00C21B2E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381,685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459DFAF2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209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218</w:t>
            </w:r>
          </w:p>
        </w:tc>
      </w:tr>
      <w:tr w:rsidR="00021E0F" w:rsidRPr="00C65484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2F40A145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7FC32E21" w:rsidR="00021E0F" w:rsidRPr="00C65484" w:rsidRDefault="00937440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475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732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0A645875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021E0F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FA99" w14:textId="16831572" w:rsidR="00021E0F" w:rsidRPr="00C65484" w:rsidRDefault="00C21B2E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467,092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57D0946F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655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831</w:t>
            </w:r>
          </w:p>
        </w:tc>
      </w:tr>
      <w:tr w:rsidR="00021E0F" w:rsidRPr="00C65484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31E6C466" w:rsidR="00021E0F" w:rsidRPr="00C65484" w:rsidRDefault="00937440" w:rsidP="002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  <w:cs/>
              </w:rPr>
              <w:t>410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7E486B11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21E0F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69A2" w14:textId="31083E20" w:rsidR="00021E0F" w:rsidRPr="00C65484" w:rsidRDefault="00C21B2E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4,649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1B2B739C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506</w:t>
            </w:r>
          </w:p>
        </w:tc>
      </w:tr>
      <w:tr w:rsidR="00021E0F" w:rsidRPr="00C65484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BE01F" w14:textId="64027FE5" w:rsidR="00021E0F" w:rsidRPr="00C65484" w:rsidRDefault="00937440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496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0BB42839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 w:rsidR="00021E0F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41874" w14:textId="20C1A45B" w:rsidR="00021E0F" w:rsidRPr="00C65484" w:rsidRDefault="00C21B2E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853,426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1DA1142C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021E0F"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879</w:t>
            </w:r>
            <w:r w:rsidR="00021E0F"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4D4431" w:rsidRPr="00C65484" w14:paraId="7A86FA13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DCC1E9D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ABF38DC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4F5493A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1073933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A0836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9B951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71228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A073CA" w14:textId="77777777" w:rsidR="004D4431" w:rsidRPr="00C65484" w:rsidRDefault="004D44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22F75" w:rsidRPr="00C65484" w14:paraId="65D5753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E53AC4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0C3409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353E5E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A69B27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AFC83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60328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40002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C10478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C65484" w14:paraId="62A9735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FDAD8B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7980B" w14:textId="19CD997D" w:rsidR="00422F75" w:rsidRPr="00C65484" w:rsidRDefault="009D255A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90C314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88B05" w14:textId="54E25B08" w:rsidR="00422F75" w:rsidRPr="00C65484" w:rsidRDefault="00BE7416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9ED80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B90133" w14:textId="20458BF9" w:rsidR="00422F75" w:rsidRPr="00C65484" w:rsidRDefault="009D255A" w:rsidP="004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FAFC2" w14:textId="77777777" w:rsidR="00422F75" w:rsidRPr="00C65484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B68216" w14:textId="77777777" w:rsidR="00422F75" w:rsidRPr="00C65484" w:rsidRDefault="00422F75" w:rsidP="00BA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C65484" w:rsidRDefault="00422F75" w:rsidP="002E53F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1081"/>
        <w:gridCol w:w="241"/>
        <w:gridCol w:w="929"/>
        <w:gridCol w:w="245"/>
        <w:gridCol w:w="11"/>
        <w:gridCol w:w="916"/>
        <w:gridCol w:w="240"/>
        <w:gridCol w:w="1021"/>
        <w:gridCol w:w="270"/>
        <w:gridCol w:w="1079"/>
        <w:gridCol w:w="271"/>
        <w:gridCol w:w="990"/>
      </w:tblGrid>
      <w:tr w:rsidR="00912D7C" w:rsidRPr="00C65484" w14:paraId="7A03B179" w14:textId="77777777" w:rsidTr="00C74720">
        <w:trPr>
          <w:trHeight w:val="70"/>
          <w:tblHeader/>
        </w:trPr>
        <w:tc>
          <w:tcPr>
            <w:tcW w:w="2067" w:type="dxa"/>
            <w:vAlign w:val="bottom"/>
          </w:tcPr>
          <w:p w14:paraId="38C9F1D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251" w:type="dxa"/>
            <w:gridSpan w:val="3"/>
            <w:vAlign w:val="bottom"/>
          </w:tcPr>
          <w:p w14:paraId="364F620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6" w:type="dxa"/>
            <w:gridSpan w:val="2"/>
          </w:tcPr>
          <w:p w14:paraId="1E7084B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2BAC056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158758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A14A21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5B38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E4F15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00AC84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0B9C5" w14:textId="10E7E795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65484" w14:paraId="68C2DB62" w14:textId="77777777" w:rsidTr="00C74720">
        <w:trPr>
          <w:tblHeader/>
        </w:trPr>
        <w:tc>
          <w:tcPr>
            <w:tcW w:w="2067" w:type="dxa"/>
          </w:tcPr>
          <w:p w14:paraId="7ABC794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45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B85584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  <w:hideMark/>
          </w:tcPr>
          <w:p w14:paraId="3597B01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174C6E6E" w14:textId="0508D247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7E23FD" w:rsidRPr="00C65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E23FD"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6A352B4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vAlign w:val="bottom"/>
          </w:tcPr>
          <w:p w14:paraId="14CA414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2E36E549" w14:textId="10724EB9" w:rsidR="007E23FD" w:rsidRPr="00C65484" w:rsidRDefault="00F02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vAlign w:val="bottom"/>
          </w:tcPr>
          <w:p w14:paraId="0B06E69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gridSpan w:val="2"/>
            <w:vAlign w:val="bottom"/>
            <w:hideMark/>
          </w:tcPr>
          <w:p w14:paraId="22C98DE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564065" w14:textId="01DA1EB9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23FD"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23FD"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40" w:type="dxa"/>
            <w:vAlign w:val="bottom"/>
          </w:tcPr>
          <w:p w14:paraId="6CF13C3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7DA07F98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BD43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51A294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7ADC7E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99A5EC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4B7F2BDF" w14:textId="77700E0A" w:rsidR="007E23FD" w:rsidRPr="00C65484" w:rsidRDefault="00F02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C65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0940AA" w:rsidRPr="00C65484" w14:paraId="31FA9E31" w14:textId="77777777" w:rsidTr="00C74720">
        <w:trPr>
          <w:tblHeader/>
        </w:trPr>
        <w:tc>
          <w:tcPr>
            <w:tcW w:w="2067" w:type="dxa"/>
          </w:tcPr>
          <w:p w14:paraId="1667227C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0DA2A765" w14:textId="0AA3330B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33FC97F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vAlign w:val="bottom"/>
          </w:tcPr>
          <w:p w14:paraId="7C5DF8F9" w14:textId="69FB0DFA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5" w:type="dxa"/>
          </w:tcPr>
          <w:p w14:paraId="3C25756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4159729" w14:textId="3822B1A0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4B54AFD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AEAFB44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3B6149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B413AE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007E6DF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28D184" w14:textId="2BFFAA3A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43DC0" w:rsidRPr="00C65484" w14:paraId="4BD6C5C9" w14:textId="77777777" w:rsidTr="003C058C">
        <w:trPr>
          <w:tblHeader/>
        </w:trPr>
        <w:tc>
          <w:tcPr>
            <w:tcW w:w="2067" w:type="dxa"/>
            <w:vAlign w:val="bottom"/>
          </w:tcPr>
          <w:p w14:paraId="769388E0" w14:textId="77777777" w:rsidR="00543DC0" w:rsidRPr="00C65484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4F6F9BB" w14:textId="77777777" w:rsidR="00543DC0" w:rsidRPr="00C65484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6" w:type="dxa"/>
            <w:gridSpan w:val="2"/>
          </w:tcPr>
          <w:p w14:paraId="61D73441" w14:textId="77777777" w:rsidR="00543DC0" w:rsidRPr="00C65484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7" w:type="dxa"/>
            <w:gridSpan w:val="7"/>
            <w:vAlign w:val="bottom"/>
          </w:tcPr>
          <w:p w14:paraId="17FC79BB" w14:textId="63C6F2A8" w:rsidR="00543DC0" w:rsidRPr="00C65484" w:rsidRDefault="00543D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AA" w:rsidRPr="00C65484" w14:paraId="586B6C8C" w14:textId="77777777" w:rsidTr="00C74720">
        <w:trPr>
          <w:tblHeader/>
        </w:trPr>
        <w:tc>
          <w:tcPr>
            <w:tcW w:w="4318" w:type="dxa"/>
            <w:gridSpan w:val="4"/>
            <w:vAlign w:val="bottom"/>
          </w:tcPr>
          <w:p w14:paraId="096E9B78" w14:textId="587C59DD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</w:t>
            </w:r>
            <w:r w:rsidRPr="00C65484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</w:p>
        </w:tc>
        <w:tc>
          <w:tcPr>
            <w:tcW w:w="256" w:type="dxa"/>
            <w:gridSpan w:val="2"/>
          </w:tcPr>
          <w:p w14:paraId="734F103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0FF8868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C4E1D8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6BD04D4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31EA0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62EBAF6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6B62B91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2D6AEA" w14:textId="5D6893BC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40AA" w:rsidRPr="00C65484" w14:paraId="095A07BD" w14:textId="77777777" w:rsidTr="00C74720">
        <w:tc>
          <w:tcPr>
            <w:tcW w:w="3148" w:type="dxa"/>
            <w:gridSpan w:val="2"/>
          </w:tcPr>
          <w:p w14:paraId="5557E016" w14:textId="7FD1096B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41" w:type="dxa"/>
          </w:tcPr>
          <w:p w14:paraId="273C8F0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59489E24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1E7C2A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4323C9B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EFDBEF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7946CA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A7D0C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73BF86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B61084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A7C28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65484" w14:paraId="670BB556" w14:textId="77777777" w:rsidTr="00C74720">
        <w:tc>
          <w:tcPr>
            <w:tcW w:w="2067" w:type="dxa"/>
          </w:tcPr>
          <w:p w14:paraId="5DE7A53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1" w:type="dxa"/>
          </w:tcPr>
          <w:p w14:paraId="1ABA1ABB" w14:textId="7CFF1AB0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23FD" w:rsidRPr="00C654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1" w:type="dxa"/>
          </w:tcPr>
          <w:p w14:paraId="70A0330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4CD35FA0" w14:textId="4D002DFB" w:rsidR="007E23FD" w:rsidRPr="00C65484" w:rsidRDefault="0058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4.42</w:t>
            </w:r>
          </w:p>
        </w:tc>
        <w:tc>
          <w:tcPr>
            <w:tcW w:w="245" w:type="dxa"/>
          </w:tcPr>
          <w:p w14:paraId="6408582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2F2B1156" w14:textId="429E67C7" w:rsidR="007E23FD" w:rsidRPr="00C65484" w:rsidRDefault="00BE74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543DC0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2244CE0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44A1E9AB" w14:textId="20317358" w:rsidR="007E23FD" w:rsidRPr="00C65484" w:rsidRDefault="002A71F2" w:rsidP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10,464</w:t>
            </w:r>
          </w:p>
        </w:tc>
        <w:tc>
          <w:tcPr>
            <w:tcW w:w="270" w:type="dxa"/>
          </w:tcPr>
          <w:p w14:paraId="128E254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380A2C" w14:textId="13089DAE" w:rsidR="007E23FD" w:rsidRPr="00C65484" w:rsidRDefault="00FE4F78" w:rsidP="00FE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EB38D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684A7" w14:textId="774C317C" w:rsidR="007E23FD" w:rsidRPr="00C65484" w:rsidRDefault="00E56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620,843</w:t>
            </w:r>
          </w:p>
        </w:tc>
      </w:tr>
      <w:tr w:rsidR="000940AA" w:rsidRPr="00C65484" w14:paraId="3AEC4E5A" w14:textId="77777777" w:rsidTr="00C74720">
        <w:tc>
          <w:tcPr>
            <w:tcW w:w="2067" w:type="dxa"/>
          </w:tcPr>
          <w:p w14:paraId="473886B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1" w:type="dxa"/>
          </w:tcPr>
          <w:p w14:paraId="5E944E6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</w:tcPr>
          <w:p w14:paraId="7A919DC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3F5F2154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" w:type="dxa"/>
          </w:tcPr>
          <w:p w14:paraId="3F8E705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679088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7C4A23F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</w:tcPr>
          <w:p w14:paraId="4351FE7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9CD9C0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B5A7A8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" w:type="dxa"/>
          </w:tcPr>
          <w:p w14:paraId="291AAC50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18B533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2D7C" w:rsidRPr="00C65484" w14:paraId="5C6DB751" w14:textId="77777777" w:rsidTr="00C74720">
        <w:tc>
          <w:tcPr>
            <w:tcW w:w="3148" w:type="dxa"/>
            <w:gridSpan w:val="2"/>
          </w:tcPr>
          <w:p w14:paraId="1686B0F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4"/>
                <w:tab w:val="left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41" w:type="dxa"/>
          </w:tcPr>
          <w:p w14:paraId="483F6DD0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6490F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1B1E3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B0A54C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663575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C19B68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C8621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1326A17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1CE6D8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63EC50" w14:textId="5D32A5AA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0AA" w:rsidRPr="00C65484" w14:paraId="4D8C6970" w14:textId="77777777" w:rsidTr="00C74720">
        <w:tc>
          <w:tcPr>
            <w:tcW w:w="2067" w:type="dxa"/>
          </w:tcPr>
          <w:p w14:paraId="07A77A9F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3F17C9E1" w14:textId="6AE2C9BC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2496" w:rsidRPr="00C654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82496"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2496" w:rsidRPr="00C654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41" w:type="dxa"/>
          </w:tcPr>
          <w:p w14:paraId="0EA8855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2105B2E" w14:textId="1D8ADB92" w:rsidR="007E23FD" w:rsidRPr="00C65484" w:rsidRDefault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2.83 - 3.66</w:t>
            </w:r>
          </w:p>
        </w:tc>
        <w:tc>
          <w:tcPr>
            <w:tcW w:w="245" w:type="dxa"/>
          </w:tcPr>
          <w:p w14:paraId="7886E83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</w:tcPr>
          <w:p w14:paraId="6A87BDED" w14:textId="11E5AA2D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73</w:t>
            </w:r>
            <w:r w:rsidR="00750BEB"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</w:rPr>
              <w:t>673</w:t>
            </w:r>
            <w:r w:rsidR="00750BEB" w:rsidRPr="00C65484">
              <w:rPr>
                <w:rFonts w:asciiTheme="majorBidi" w:hAnsi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sz w:val="30"/>
                <w:szCs w:val="30"/>
              </w:rPr>
              <w:t>205</w:t>
            </w:r>
          </w:p>
        </w:tc>
        <w:tc>
          <w:tcPr>
            <w:tcW w:w="240" w:type="dxa"/>
          </w:tcPr>
          <w:p w14:paraId="748E2A9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5394E" w14:textId="36B30A37" w:rsidR="007E23FD" w:rsidRPr="00C65484" w:rsidRDefault="00B537E2" w:rsidP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30,518,211</w:t>
            </w:r>
          </w:p>
        </w:tc>
        <w:tc>
          <w:tcPr>
            <w:tcW w:w="270" w:type="dxa"/>
          </w:tcPr>
          <w:p w14:paraId="1C74136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19BE8C" w14:textId="634CB44D" w:rsidR="007E23FD" w:rsidRPr="00C65484" w:rsidRDefault="00547131" w:rsidP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(28,</w:t>
            </w:r>
            <w:r w:rsidR="00ED6745" w:rsidRPr="00C65484">
              <w:rPr>
                <w:rFonts w:asciiTheme="majorBidi" w:hAnsiTheme="majorBidi" w:cstheme="majorBidi"/>
                <w:sz w:val="30"/>
                <w:szCs w:val="30"/>
              </w:rPr>
              <w:t>628,800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2AFD00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CDC4E" w14:textId="46A02E45" w:rsidR="007E23FD" w:rsidRPr="00C65484" w:rsidRDefault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75,562,616</w:t>
            </w:r>
          </w:p>
        </w:tc>
      </w:tr>
      <w:tr w:rsidR="000940AA" w:rsidRPr="00C65484" w14:paraId="7C76EC16" w14:textId="77777777" w:rsidTr="00C74720">
        <w:tc>
          <w:tcPr>
            <w:tcW w:w="2067" w:type="dxa"/>
          </w:tcPr>
          <w:p w14:paraId="1EB5C40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1" w:type="dxa"/>
          </w:tcPr>
          <w:p w14:paraId="3E2D3DCB" w14:textId="52FC3510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0BEB" w:rsidRPr="00C654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1" w:type="dxa"/>
          </w:tcPr>
          <w:p w14:paraId="68A87002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20DDDFB6" w14:textId="033E9F70" w:rsidR="007E23FD" w:rsidRPr="00C65484" w:rsidRDefault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4.42</w:t>
            </w:r>
          </w:p>
        </w:tc>
        <w:tc>
          <w:tcPr>
            <w:tcW w:w="245" w:type="dxa"/>
          </w:tcPr>
          <w:p w14:paraId="7ADBFA91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14:paraId="64288861" w14:textId="632C5A0C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750BEB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40" w:type="dxa"/>
          </w:tcPr>
          <w:p w14:paraId="0204ED40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20E54F8" w14:textId="3F9C9F89" w:rsidR="007E23FD" w:rsidRPr="00C65484" w:rsidRDefault="002A71F2" w:rsidP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10,464</w:t>
            </w:r>
          </w:p>
        </w:tc>
        <w:tc>
          <w:tcPr>
            <w:tcW w:w="270" w:type="dxa"/>
          </w:tcPr>
          <w:p w14:paraId="4ADE61B9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57C674" w14:textId="4C95E471" w:rsidR="007E23FD" w:rsidRPr="00C65484" w:rsidRDefault="00FE4F78" w:rsidP="00FE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653E96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CE4D43" w14:textId="77BFF23F" w:rsidR="007E23FD" w:rsidRPr="00C65484" w:rsidRDefault="0054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620,843</w:t>
            </w:r>
          </w:p>
        </w:tc>
      </w:tr>
      <w:tr w:rsidR="000940AA" w:rsidRPr="00C65484" w14:paraId="6436D2BB" w14:textId="77777777" w:rsidTr="00C74720">
        <w:tc>
          <w:tcPr>
            <w:tcW w:w="2067" w:type="dxa"/>
          </w:tcPr>
          <w:p w14:paraId="794C05A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</w:tcPr>
          <w:p w14:paraId="74817C4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8AB5CC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326D178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2C1CF0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EF1F1" w14:textId="0E89888E" w:rsidR="007E23FD" w:rsidRPr="00C65484" w:rsidRDefault="00BE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74</w:t>
            </w:r>
            <w:r w:rsidR="00C74720"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283</w:t>
            </w:r>
            <w:r w:rsidR="00C74720"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40" w:type="dxa"/>
          </w:tcPr>
          <w:p w14:paraId="5E745A5A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0BB2A8E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C46BB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122FCD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C0AA55" w14:textId="77777777" w:rsidR="007E23FD" w:rsidRPr="00C65484" w:rsidRDefault="007E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FFF3BF" w14:textId="5FD37CBD" w:rsidR="007E23FD" w:rsidRPr="00C65484" w:rsidRDefault="00D2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76,183,459</w:t>
            </w:r>
          </w:p>
        </w:tc>
      </w:tr>
    </w:tbl>
    <w:p w14:paraId="263F42CD" w14:textId="0C4F7E03" w:rsidR="009A0F79" w:rsidRDefault="003C058C" w:rsidP="00583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3C058C">
        <w:rPr>
          <w:rFonts w:ascii="Angsana New" w:eastAsiaTheme="minorEastAsia" w:hAnsi="Angsana New"/>
          <w:sz w:val="30"/>
          <w:szCs w:val="30"/>
          <w:cs/>
          <w:lang w:eastAsia="zh-CN"/>
        </w:rPr>
        <w:lastRenderedPageBreak/>
        <w:t xml:space="preserve">ยอดคงเหลือดอกเบี้ยค้างรับของบริษัทที่มีกับกิจการร่วมค้า จำนวนเงิน </w:t>
      </w:r>
      <w:r w:rsidRPr="003C058C">
        <w:rPr>
          <w:rFonts w:ascii="Angsana New" w:eastAsiaTheme="minorEastAsia" w:hAnsi="Angsana New"/>
          <w:sz w:val="30"/>
          <w:szCs w:val="30"/>
          <w:lang w:eastAsia="zh-CN"/>
        </w:rPr>
        <w:t xml:space="preserve">10.46 </w:t>
      </w:r>
      <w:r w:rsidRPr="003C058C">
        <w:rPr>
          <w:rFonts w:ascii="Angsana New" w:eastAsiaTheme="minorEastAsia" w:hAnsi="Angsana New"/>
          <w:sz w:val="30"/>
          <w:szCs w:val="30"/>
          <w:cs/>
          <w:lang w:eastAsia="zh-CN"/>
        </w:rPr>
        <w:t>ล้านบาท นำมารวมเป็นส่วนหนึ่งของเงินให้กู้ยืมระยะยาวแก่กิจการร่วมค้าเพิ่มขึ้นในระหว่างงวด</w:t>
      </w:r>
    </w:p>
    <w:p w14:paraId="1A7C33F1" w14:textId="77777777" w:rsidR="00F60DFF" w:rsidRPr="003C058C" w:rsidRDefault="00F60DFF" w:rsidP="00583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C65484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C65484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C65484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C65484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C65484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0F" w:rsidRPr="00C65484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054C9256" w:rsidR="00021E0F" w:rsidRPr="00C65484" w:rsidRDefault="00F0212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5D5BB321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22A6B849" w:rsidR="00021E0F" w:rsidRPr="00C65484" w:rsidRDefault="00F0212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07C256ED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021E0F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E0F" w:rsidRPr="00C65484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C0117F7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1435AF0F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11E33E7E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3B36AC00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3E0558BD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0489DB3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3ABC36F2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991B7A" w:rsidRPr="00C65484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C65484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7BEEA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0F44DA9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C65484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1E0F" w:rsidRPr="00C65484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EEEF28" w14:textId="00F1F97A" w:rsidR="00021E0F" w:rsidRPr="00C65484" w:rsidRDefault="00815EDD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5FDF20B5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E95822C" w14:textId="4BCEAB5A" w:rsidR="00021E0F" w:rsidRPr="00C65484" w:rsidRDefault="00815ED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14,257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62932AFD" w:rsidR="00021E0F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269</w:t>
            </w:r>
          </w:p>
        </w:tc>
      </w:tr>
      <w:tr w:rsidR="00021E0F" w:rsidRPr="00C65484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A3F0CDD" w14:textId="33D69E11" w:rsidR="00021E0F" w:rsidRPr="00C65484" w:rsidRDefault="00815ED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9,239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2CE389DB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="00021E0F"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B06AD25" w14:textId="1FA0A78F" w:rsidR="00021E0F" w:rsidRPr="00C65484" w:rsidRDefault="00815ED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1221D466" w:rsidR="00021E0F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</w:tr>
      <w:tr w:rsidR="00021E0F" w:rsidRPr="00C65484" w14:paraId="7722F869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2901EE" w14:textId="52217D1D" w:rsidR="00021E0F" w:rsidRPr="00C65484" w:rsidRDefault="00815ED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9,239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E8BB6" w14:textId="4FCC124D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021E0F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DA31E75" w14:textId="78F22FEA" w:rsidR="00021E0F" w:rsidRPr="00C65484" w:rsidRDefault="00815ED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EA1D4" w14:textId="09F44637" w:rsidR="00021E0F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</w:t>
            </w:r>
            <w:r w:rsidR="00021E0F"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</w:tr>
      <w:tr w:rsidR="00832344" w:rsidRPr="00C65484" w14:paraId="5F038CA6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5BEBD93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A1B869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02A887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6CA0A72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4CA" w:rsidRPr="00C65484" w14:paraId="06E915D4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7C9947C" w14:textId="38062FF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5226D2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9A84BF7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876F801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7151DD3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025EADD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9AFF781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3EB6D3D3" w14:textId="77777777" w:rsidR="008064CA" w:rsidRPr="00C65484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C65484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5C0F03" w14:textId="50AE3131" w:rsidR="00EF5978" w:rsidRPr="00C65484" w:rsidRDefault="00815ED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</w:t>
            </w:r>
            <w:r w:rsidR="007E0469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718A9891" w:rsidR="00EF5978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</w:t>
            </w:r>
            <w:r w:rsidR="00021E0F"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7372405A" w14:textId="5CBA6DFC" w:rsidR="00EF5978" w:rsidRPr="00C65484" w:rsidRDefault="00815ED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55E3200B" w:rsidR="00EF5978" w:rsidRPr="00C65484" w:rsidRDefault="00EF5978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C65484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0E71AE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CDEFD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00EFA8E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7D74D1C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344" w:rsidRPr="00C65484" w14:paraId="602F2D00" w14:textId="77777777" w:rsidTr="00850AC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3BAB30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339818D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F29172B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290FDA1C" w14:textId="77777777" w:rsidR="00832344" w:rsidRPr="00C65484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1E0F" w:rsidRPr="00C65484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13E270FE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6818F0C" w14:textId="30530EA1" w:rsidR="00021E0F" w:rsidRPr="00C65484" w:rsidRDefault="00CA3B4F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0C16B71A" w:rsidR="00021E0F" w:rsidRPr="00C65484" w:rsidRDefault="00021E0F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AFB2379" w14:textId="7EBF1011" w:rsidR="00021E0F" w:rsidRPr="00C65484" w:rsidRDefault="006D5FB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57,958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5C33A05C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378</w:t>
            </w:r>
          </w:p>
        </w:tc>
      </w:tr>
      <w:tr w:rsidR="00021E0F" w:rsidRPr="00C65484" w14:paraId="7440D553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79F18DD" w14:textId="6647E7B3" w:rsidR="00021E0F" w:rsidRPr="00C65484" w:rsidRDefault="0066063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021E0F" w:rsidRPr="00C65484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89DA16" w14:textId="2C8F5ABD" w:rsidR="00021E0F" w:rsidRPr="00C65484" w:rsidRDefault="006D5FB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8044F4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1F8A3" w14:textId="762A5BAC" w:rsidR="00021E0F" w:rsidRPr="00C65484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B0C87A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ABD67BD" w14:textId="30FDC7B2" w:rsidR="00021E0F" w:rsidRPr="00C65484" w:rsidRDefault="00B42BB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F419579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2103EA9" w14:textId="35236B86" w:rsidR="00021E0F" w:rsidRPr="00C65484" w:rsidRDefault="00021E0F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021E0F" w:rsidRPr="00C65484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05DFD05B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F347F7" w14:textId="3E37EB32" w:rsidR="00021E0F" w:rsidRPr="00C65484" w:rsidRDefault="001549B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49,637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63A773CE" w:rsidR="00021E0F" w:rsidRPr="00C65484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90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5E05CC4" w14:textId="26F490C4" w:rsidR="00021E0F" w:rsidRPr="00C65484" w:rsidRDefault="001549B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49,637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396DBBE5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90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419</w:t>
            </w:r>
          </w:p>
        </w:tc>
      </w:tr>
      <w:tr w:rsidR="00021E0F" w:rsidRPr="00C65484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6886E77F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F233509" w14:textId="49A752A0" w:rsidR="00021E0F" w:rsidRPr="00C65484" w:rsidRDefault="006D5FBA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22,864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1870B19C" w:rsidR="00021E0F" w:rsidRPr="00C65484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19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54582CF" w14:textId="1134B99B" w:rsidR="00021E0F" w:rsidRPr="00C65484" w:rsidRDefault="00B42BBD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65484">
              <w:rPr>
                <w:rFonts w:asciiTheme="majorBidi" w:hAnsiTheme="majorBidi"/>
                <w:sz w:val="30"/>
                <w:szCs w:val="30"/>
              </w:rPr>
              <w:t>4,082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439F5C56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021E0F"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MS Mincho" w:hAnsiTheme="majorBidi" w:cstheme="majorBidi"/>
                <w:sz w:val="30"/>
                <w:szCs w:val="30"/>
              </w:rPr>
              <w:t>782</w:t>
            </w:r>
          </w:p>
        </w:tc>
      </w:tr>
      <w:tr w:rsidR="00021E0F" w:rsidRPr="00C65484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3744063B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78ECF" w14:textId="28E1B809" w:rsidR="00021E0F" w:rsidRPr="00C65484" w:rsidRDefault="00957A94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74,048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476CB00B" w:rsidR="00021E0F" w:rsidRPr="00C65484" w:rsidRDefault="00BE7416" w:rsidP="008D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110</w:t>
            </w:r>
            <w:r w:rsidR="00021E0F"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340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F268CC7" w14:textId="5DBB0BD1" w:rsidR="00021E0F" w:rsidRPr="00C65484" w:rsidRDefault="0047617E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111,677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021E0F" w:rsidRPr="00C65484" w:rsidRDefault="00021E0F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46D48361" w:rsidR="00021E0F" w:rsidRPr="00C65484" w:rsidRDefault="00BE7416" w:rsidP="0002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147</w:t>
            </w:r>
            <w:r w:rsidR="00021E0F"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579</w:t>
            </w:r>
          </w:p>
        </w:tc>
      </w:tr>
      <w:tr w:rsidR="00517D38" w:rsidRPr="00C65484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1AF6C04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456FC931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D38" w:rsidRPr="00C65484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E6EC0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EDF3981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C65484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5978" w:rsidRPr="00C65484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0A5AAF5" w14:textId="423B4EF7" w:rsidR="00EF5978" w:rsidRPr="00C65484" w:rsidRDefault="001D785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21,889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5E149B22" w:rsidR="00EF5978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19</w:t>
            </w:r>
            <w:r w:rsidR="00021E0F"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1A32B2DF" w14:textId="6CC7DF82" w:rsidR="00EF5978" w:rsidRPr="00C65484" w:rsidRDefault="001D785A" w:rsidP="0018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27C1CF22" w:rsidR="00EF5978" w:rsidRPr="00C65484" w:rsidRDefault="00EF5978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C65484" w:rsidRDefault="007C5A6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C65484" w:rsidRDefault="00AF10E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4"/>
          <w:szCs w:val="24"/>
          <w:cs/>
        </w:rPr>
      </w:pPr>
    </w:p>
    <w:tbl>
      <w:tblPr>
        <w:tblW w:w="96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1"/>
        <w:gridCol w:w="990"/>
        <w:gridCol w:w="236"/>
        <w:gridCol w:w="992"/>
        <w:gridCol w:w="270"/>
        <w:gridCol w:w="1134"/>
        <w:gridCol w:w="236"/>
        <w:gridCol w:w="1134"/>
        <w:gridCol w:w="270"/>
        <w:gridCol w:w="1134"/>
        <w:gridCol w:w="236"/>
        <w:gridCol w:w="1128"/>
        <w:gridCol w:w="6"/>
      </w:tblGrid>
      <w:tr w:rsidR="00B30E85" w:rsidRPr="00C65484" w14:paraId="01220438" w14:textId="77777777" w:rsidTr="00935982">
        <w:trPr>
          <w:gridAfter w:val="1"/>
          <w:wAfter w:w="6" w:type="dxa"/>
          <w:tblHeader/>
        </w:trPr>
        <w:tc>
          <w:tcPr>
            <w:tcW w:w="1871" w:type="dxa"/>
            <w:vAlign w:val="bottom"/>
          </w:tcPr>
          <w:p w14:paraId="4376BB86" w14:textId="77777777" w:rsidR="00B30E85" w:rsidRPr="00C65484" w:rsidRDefault="00B30E8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3D04EE27" w14:textId="77777777" w:rsidR="00B30E85" w:rsidRPr="00C65484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C65484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  <w:vAlign w:val="bottom"/>
          </w:tcPr>
          <w:p w14:paraId="567C7F07" w14:textId="77777777" w:rsidR="00B30E85" w:rsidRPr="00C65484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C65484" w14:paraId="76056472" w14:textId="77777777" w:rsidTr="00C94F3D">
        <w:trPr>
          <w:tblHeader/>
        </w:trPr>
        <w:tc>
          <w:tcPr>
            <w:tcW w:w="1871" w:type="dxa"/>
          </w:tcPr>
          <w:p w14:paraId="11087AAA" w14:textId="77777777" w:rsidR="0066179A" w:rsidRPr="00D71047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D71047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D71047" w:rsidRDefault="00D71047" w:rsidP="00C9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309" w:hanging="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</w:t>
            </w:r>
            <w:r w:rsidR="0066179A" w:rsidRPr="00D71047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งินกู้ยืม</w:t>
            </w:r>
            <w:r w:rsidR="0066179A" w:rsidRPr="00D71047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hideMark/>
          </w:tcPr>
          <w:p w14:paraId="284BC152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B1AFAC6" w:rsidR="0066179A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6179A" w:rsidRPr="00C654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179A" w:rsidRPr="00C6548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D27C9E6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5EC4657" w:rsidR="0066179A" w:rsidRPr="00C65484" w:rsidRDefault="00F0212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BB0A7B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2E5B9F18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31D351F" w:rsidR="0066179A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</w:rPr>
              <w:t>1</w:t>
            </w:r>
            <w:r w:rsidR="0066179A" w:rsidRPr="00C654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179A"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0DC859B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6FE727D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ADD74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68EA640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8CA970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57AC341F" w14:textId="77777777" w:rsidR="0066179A" w:rsidRPr="00C65484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7F1FC947" w:rsidR="0066179A" w:rsidRPr="00C65484" w:rsidRDefault="00F0212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75F86" w:rsidRPr="00C65484" w14:paraId="6DA50462" w14:textId="77777777" w:rsidTr="00C94F3D">
        <w:trPr>
          <w:tblHeader/>
        </w:trPr>
        <w:tc>
          <w:tcPr>
            <w:tcW w:w="1871" w:type="dxa"/>
          </w:tcPr>
          <w:p w14:paraId="47EB6FD6" w14:textId="77777777" w:rsidR="00475F86" w:rsidRPr="00D71047" w:rsidRDefault="00475F86" w:rsidP="00C9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7104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กิจการ</w:t>
            </w:r>
            <w:r w:rsidRPr="00D710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2E2E397D" w14:textId="454DE46A" w:rsidR="00475F86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E603498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551EBB17" w:rsidR="00475F86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E828EBA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1AA2440" w14:textId="688B5B66" w:rsidR="00475F86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373D8B4F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F162A4B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0615BDC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20DCDE1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A00B19" w14:textId="77777777" w:rsidR="00475F86" w:rsidRPr="00C65484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D6C087" w14:textId="013D4B24" w:rsidR="00475F86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7C0422" w:rsidRPr="00C65484" w14:paraId="445F263F" w14:textId="77777777" w:rsidTr="00935982">
        <w:trPr>
          <w:gridAfter w:val="1"/>
          <w:wAfter w:w="6" w:type="dxa"/>
          <w:tblHeader/>
        </w:trPr>
        <w:tc>
          <w:tcPr>
            <w:tcW w:w="1871" w:type="dxa"/>
            <w:vAlign w:val="bottom"/>
          </w:tcPr>
          <w:p w14:paraId="6EA621DA" w14:textId="77777777" w:rsidR="007C0422" w:rsidRPr="00C65484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66DAAF1" w14:textId="77777777" w:rsidR="007C0422" w:rsidRPr="00C65484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C65484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  <w:vAlign w:val="bottom"/>
          </w:tcPr>
          <w:p w14:paraId="0EB80331" w14:textId="77777777" w:rsidR="007C0422" w:rsidRPr="00C65484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C65484" w14:paraId="62D5C03C" w14:textId="77777777" w:rsidTr="00935982">
        <w:tc>
          <w:tcPr>
            <w:tcW w:w="1871" w:type="dxa"/>
            <w:hideMark/>
          </w:tcPr>
          <w:p w14:paraId="114B289D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B61CDD4" w14:textId="027D8F57" w:rsidR="009E4B32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</w:t>
            </w:r>
            <w:r w:rsidR="00C94F3D" w:rsidRPr="00C65484">
              <w:rPr>
                <w:rFonts w:ascii="Angsana New" w:hAnsi="Angsana New"/>
                <w:sz w:val="30"/>
                <w:szCs w:val="30"/>
              </w:rPr>
              <w:t>.</w:t>
            </w:r>
            <w:r w:rsidRPr="00C65484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4221F9BC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4BC716A9" w:rsidR="009E4B32" w:rsidRPr="00C65484" w:rsidRDefault="00114D5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65484">
              <w:rPr>
                <w:rFonts w:ascii="Angsana New" w:hAnsi="Angsana New"/>
                <w:spacing w:val="-8"/>
                <w:sz w:val="30"/>
                <w:szCs w:val="30"/>
              </w:rPr>
              <w:t>1.19 - 1.51</w:t>
            </w:r>
          </w:p>
        </w:tc>
        <w:tc>
          <w:tcPr>
            <w:tcW w:w="270" w:type="dxa"/>
          </w:tcPr>
          <w:p w14:paraId="5708AEC6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325D95F" w14:textId="0665C7A1" w:rsidR="009E4B32" w:rsidRPr="00C65484" w:rsidRDefault="00BE7416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49602A"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662</w:t>
            </w:r>
            <w:r w:rsidR="0049602A"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14:paraId="5E10B327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B5CE5D" w14:textId="41D44226" w:rsidR="009E4B32" w:rsidRPr="00C65484" w:rsidRDefault="005C48F3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1,175,138</w:t>
            </w:r>
          </w:p>
        </w:tc>
        <w:tc>
          <w:tcPr>
            <w:tcW w:w="270" w:type="dxa"/>
          </w:tcPr>
          <w:p w14:paraId="76BAA58A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6DA494" w14:textId="0FB9126D" w:rsidR="009E4B32" w:rsidRPr="00C65484" w:rsidRDefault="005C48F3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(1,226,908)</w:t>
            </w:r>
          </w:p>
        </w:tc>
        <w:tc>
          <w:tcPr>
            <w:tcW w:w="236" w:type="dxa"/>
          </w:tcPr>
          <w:p w14:paraId="164FAEF0" w14:textId="77777777" w:rsidR="009E4B32" w:rsidRPr="00C65484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09F6F9B1" w14:textId="7C231E96" w:rsidR="009E4B32" w:rsidRPr="00C65484" w:rsidRDefault="009D25E2" w:rsidP="0093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2,610,826</w:t>
            </w:r>
          </w:p>
        </w:tc>
      </w:tr>
    </w:tbl>
    <w:p w14:paraId="213BFF67" w14:textId="77777777" w:rsidR="00FD27B8" w:rsidRPr="00C65484" w:rsidRDefault="00FD27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C65484" w14:paraId="57F8ADAB" w14:textId="77777777" w:rsidTr="004021B4">
        <w:trPr>
          <w:trHeight w:val="20"/>
          <w:tblHeader/>
        </w:trPr>
        <w:tc>
          <w:tcPr>
            <w:tcW w:w="3843" w:type="dxa"/>
          </w:tcPr>
          <w:p w14:paraId="593312A5" w14:textId="77777777" w:rsidR="005321B9" w:rsidRPr="00C65484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175F1CBC" w14:textId="77777777" w:rsidR="005321B9" w:rsidRPr="00C65484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DE1524" w14:textId="77777777" w:rsidR="005321B9" w:rsidRPr="00C65484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00DDCC71" w14:textId="77777777" w:rsidR="005321B9" w:rsidRPr="00C65484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C6548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49602A" w:rsidRPr="00C65484" w14:paraId="4B04E704" w14:textId="77777777" w:rsidTr="004021B4">
        <w:trPr>
          <w:trHeight w:val="20"/>
          <w:tblHeader/>
        </w:trPr>
        <w:tc>
          <w:tcPr>
            <w:tcW w:w="3843" w:type="dxa"/>
          </w:tcPr>
          <w:p w14:paraId="7A2B4FD0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A1C9EF" w14:textId="6802A113" w:rsidR="0049602A" w:rsidRPr="00C65484" w:rsidRDefault="00F021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vAlign w:val="center"/>
          </w:tcPr>
          <w:p w14:paraId="5BCCBAE7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2B0B08" w14:textId="02651D7D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</w:tcPr>
          <w:p w14:paraId="065306F4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3A3E7856" w14:textId="4A0E18E6" w:rsidR="0049602A" w:rsidRPr="00C65484" w:rsidRDefault="00F021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vAlign w:val="center"/>
          </w:tcPr>
          <w:p w14:paraId="099B4FD7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52A15B" w14:textId="764EF708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31</w:t>
            </w:r>
            <w:r w:rsidR="0049602A" w:rsidRPr="00C654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02A" w:rsidRPr="00C65484" w14:paraId="453AEC03" w14:textId="77777777" w:rsidTr="004021B4">
        <w:trPr>
          <w:trHeight w:val="20"/>
          <w:tblHeader/>
        </w:trPr>
        <w:tc>
          <w:tcPr>
            <w:tcW w:w="3843" w:type="dxa"/>
          </w:tcPr>
          <w:p w14:paraId="161F5ED2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C855403" w14:textId="2D2C0A55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53" w:type="dxa"/>
            <w:vAlign w:val="center"/>
          </w:tcPr>
          <w:p w14:paraId="31F4D9FF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195BDC7D" w14:textId="7EA0A3DC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74265A82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center"/>
          </w:tcPr>
          <w:p w14:paraId="7E6B28C8" w14:textId="30857E54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63" w:type="dxa"/>
            <w:vAlign w:val="center"/>
          </w:tcPr>
          <w:p w14:paraId="70086EB9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E8CA8F8" w14:textId="6B937868" w:rsidR="0049602A" w:rsidRPr="00C65484" w:rsidRDefault="00BE7416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38750E" w:rsidRPr="00C65484" w14:paraId="728CE220" w14:textId="77777777" w:rsidTr="004021B4">
        <w:trPr>
          <w:trHeight w:val="20"/>
          <w:tblHeader/>
        </w:trPr>
        <w:tc>
          <w:tcPr>
            <w:tcW w:w="3843" w:type="dxa"/>
          </w:tcPr>
          <w:p w14:paraId="110BC7E2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</w:tcPr>
          <w:p w14:paraId="0BFFE1FA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C65484" w14:paraId="71518D3D" w14:textId="77777777" w:rsidTr="004021B4">
        <w:trPr>
          <w:trHeight w:val="20"/>
        </w:trPr>
        <w:tc>
          <w:tcPr>
            <w:tcW w:w="3843" w:type="dxa"/>
          </w:tcPr>
          <w:p w14:paraId="2AD9152D" w14:textId="5F43E7B8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</w:tcPr>
          <w:p w14:paraId="650E2E18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C0B4B3F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852ABBF" w14:textId="434DABC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6937B9A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F9AC25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4DE22D" w14:textId="77777777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EAD746" w14:textId="1588FC8F" w:rsidR="0038750E" w:rsidRPr="00C65484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602A" w:rsidRPr="00C65484" w14:paraId="0D1298D0" w14:textId="77777777">
        <w:trPr>
          <w:trHeight w:val="20"/>
        </w:trPr>
        <w:tc>
          <w:tcPr>
            <w:tcW w:w="3843" w:type="dxa"/>
          </w:tcPr>
          <w:p w14:paraId="6F968E12" w14:textId="4B1D54E9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DD54B49" w14:textId="180F19A0" w:rsidR="0049602A" w:rsidRPr="00C65484" w:rsidRDefault="00CA69EF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7AB62E5F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A1DE048" w14:textId="0C756F7F" w:rsidR="0049602A" w:rsidRPr="00C65484" w:rsidRDefault="0049602A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732080B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6B5853" w14:textId="047CE679" w:rsidR="0049602A" w:rsidRPr="00C65484" w:rsidRDefault="003A1BF9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162,38</w:t>
            </w:r>
            <w:r w:rsidR="00777F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4228492F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E8C7288" w14:textId="5FE2B45B" w:rsidR="0049602A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eastAsia="Times New Roman" w:hAnsiTheme="majorBidi" w:cstheme="majorBidi"/>
                <w:sz w:val="30"/>
                <w:szCs w:val="30"/>
              </w:rPr>
              <w:t>151</w:t>
            </w:r>
            <w:r w:rsidR="0049602A" w:rsidRPr="00C6548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eastAsia="Times New Roman" w:hAnsiTheme="majorBidi" w:cstheme="majorBidi"/>
                <w:sz w:val="30"/>
                <w:szCs w:val="30"/>
              </w:rPr>
              <w:t>930</w:t>
            </w:r>
          </w:p>
        </w:tc>
      </w:tr>
      <w:tr w:rsidR="0049602A" w:rsidRPr="00C65484" w14:paraId="1E783476" w14:textId="77777777" w:rsidTr="00907831">
        <w:trPr>
          <w:trHeight w:val="317"/>
        </w:trPr>
        <w:tc>
          <w:tcPr>
            <w:tcW w:w="3843" w:type="dxa"/>
          </w:tcPr>
          <w:p w14:paraId="504E2CCF" w14:textId="3F4F4B08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19DAD0" w14:textId="6E372874" w:rsidR="0049602A" w:rsidRPr="00C65484" w:rsidRDefault="003A1BF9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714,532</w:t>
            </w:r>
          </w:p>
        </w:tc>
        <w:tc>
          <w:tcPr>
            <w:tcW w:w="253" w:type="dxa"/>
          </w:tcPr>
          <w:p w14:paraId="14EC40B2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7AAC0E" w14:textId="771ACC60" w:rsidR="0049602A" w:rsidRPr="00C65484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49602A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534</w:t>
            </w:r>
          </w:p>
        </w:tc>
        <w:tc>
          <w:tcPr>
            <w:tcW w:w="282" w:type="dxa"/>
          </w:tcPr>
          <w:p w14:paraId="6B27622F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0EEA1C1" w14:textId="63FAF2F7" w:rsidR="0049602A" w:rsidRPr="00C65484" w:rsidRDefault="003A1BF9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63" w:type="dxa"/>
          </w:tcPr>
          <w:p w14:paraId="3DC04C8B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5454BC3" w14:textId="016FC13A" w:rsidR="0049602A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49602A" w:rsidRPr="00C65484" w14:paraId="74075982" w14:textId="77777777" w:rsidTr="005C64FC">
        <w:trPr>
          <w:trHeight w:val="20"/>
        </w:trPr>
        <w:tc>
          <w:tcPr>
            <w:tcW w:w="3843" w:type="dxa"/>
          </w:tcPr>
          <w:p w14:paraId="57A912B6" w14:textId="5FFE4A52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C3FBD71" w14:textId="1073EC3C" w:rsidR="0049602A" w:rsidRPr="00C65484" w:rsidRDefault="003A1BF9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714,532</w:t>
            </w:r>
          </w:p>
        </w:tc>
        <w:tc>
          <w:tcPr>
            <w:tcW w:w="253" w:type="dxa"/>
          </w:tcPr>
          <w:p w14:paraId="04534C0E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A996AD0" w14:textId="3F11D402" w:rsidR="0049602A" w:rsidRPr="00C65484" w:rsidRDefault="00BE7416" w:rsidP="00077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833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534</w:t>
            </w:r>
          </w:p>
        </w:tc>
        <w:tc>
          <w:tcPr>
            <w:tcW w:w="282" w:type="dxa"/>
          </w:tcPr>
          <w:p w14:paraId="3AA36A1B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A2A5EA8" w14:textId="5E185324" w:rsidR="0049602A" w:rsidRPr="00C65484" w:rsidRDefault="003A1BF9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162,44</w:t>
            </w:r>
            <w:r w:rsidR="00777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367E2C7F" w14:textId="77777777" w:rsidR="0049602A" w:rsidRPr="00C65484" w:rsidRDefault="0049602A" w:rsidP="00496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17DD955" w14:textId="4178A5D5" w:rsidR="0049602A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152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217</w:t>
            </w:r>
          </w:p>
        </w:tc>
      </w:tr>
      <w:tr w:rsidR="00696E13" w:rsidRPr="00C65484" w14:paraId="42889647" w14:textId="77777777" w:rsidTr="004D72FA">
        <w:trPr>
          <w:trHeight w:val="20"/>
        </w:trPr>
        <w:tc>
          <w:tcPr>
            <w:tcW w:w="3843" w:type="dxa"/>
          </w:tcPr>
          <w:p w14:paraId="11171D89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ED4CB84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05585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2D80EC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CB79AA6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B4C5FF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41C8C7F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46BB34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C65484" w14:paraId="17B35ADA" w14:textId="77777777" w:rsidTr="004D72FA">
        <w:trPr>
          <w:trHeight w:val="20"/>
        </w:trPr>
        <w:tc>
          <w:tcPr>
            <w:tcW w:w="3843" w:type="dxa"/>
          </w:tcPr>
          <w:p w14:paraId="23699DF2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C654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C65484" w14:paraId="4C72329D" w14:textId="77777777" w:rsidTr="004D72FA">
        <w:trPr>
          <w:trHeight w:val="20"/>
        </w:trPr>
        <w:tc>
          <w:tcPr>
            <w:tcW w:w="3843" w:type="dxa"/>
          </w:tcPr>
          <w:p w14:paraId="56B11996" w14:textId="27316064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32F78C4" w14:textId="3CFF8F20" w:rsidR="005D067B" w:rsidRPr="00C65484" w:rsidRDefault="003A1BF9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24,548</w:t>
            </w:r>
          </w:p>
        </w:tc>
        <w:tc>
          <w:tcPr>
            <w:tcW w:w="253" w:type="dxa"/>
          </w:tcPr>
          <w:p w14:paraId="2F38D8E9" w14:textId="77777777" w:rsidR="005D067B" w:rsidRPr="00C65484" w:rsidRDefault="005D067B" w:rsidP="00DA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2E63717" w14:textId="7B21C903" w:rsidR="005D067B" w:rsidRPr="00C65484" w:rsidRDefault="00BE7416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82" w:type="dxa"/>
          </w:tcPr>
          <w:p w14:paraId="44DC3C08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FF7CE1B" w14:textId="1C244E07" w:rsidR="005D067B" w:rsidRPr="00C65484" w:rsidRDefault="00EB79E3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ABB6C" w14:textId="77777777" w:rsidR="005D067B" w:rsidRPr="00C65484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0E5015D" w14:textId="4A2C6FC2" w:rsidR="005D067B" w:rsidRPr="00C65484" w:rsidRDefault="005D067B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D72FA" w:rsidRPr="00C65484" w14:paraId="6F9B6C52" w14:textId="77777777" w:rsidTr="004D72FA">
        <w:trPr>
          <w:trHeight w:val="20"/>
        </w:trPr>
        <w:tc>
          <w:tcPr>
            <w:tcW w:w="3843" w:type="dxa"/>
          </w:tcPr>
          <w:p w14:paraId="57A7A8DC" w14:textId="77777777" w:rsidR="004D72FA" w:rsidRPr="00C65484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605D304" w14:textId="77777777" w:rsidR="004D72FA" w:rsidRPr="00C65484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87D2B27" w14:textId="77777777" w:rsidR="004D72FA" w:rsidRPr="00C65484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4ED43D2" w14:textId="77777777" w:rsidR="004D72FA" w:rsidRPr="00C65484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4FA22A" w14:textId="77777777" w:rsidR="004D72FA" w:rsidRPr="00C65484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30CD4B0" w14:textId="77777777" w:rsidR="004D72FA" w:rsidRPr="00C65484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E483CF3" w14:textId="77777777" w:rsidR="004D72FA" w:rsidRPr="00C65484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4572E64" w14:textId="77777777" w:rsidR="004D72FA" w:rsidRPr="00C65484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65484" w14:paraId="092A1896" w14:textId="77777777" w:rsidTr="0095270D">
        <w:trPr>
          <w:trHeight w:val="20"/>
        </w:trPr>
        <w:tc>
          <w:tcPr>
            <w:tcW w:w="3843" w:type="dxa"/>
          </w:tcPr>
          <w:p w14:paraId="6D98BF5E" w14:textId="30427D6D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5" w:type="dxa"/>
          </w:tcPr>
          <w:p w14:paraId="17F277C8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BE9E63C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325693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13029E2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FC38CD4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FE9708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F4C4AE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65484" w14:paraId="72D35856" w14:textId="77777777">
        <w:trPr>
          <w:trHeight w:val="20"/>
        </w:trPr>
        <w:tc>
          <w:tcPr>
            <w:tcW w:w="3843" w:type="dxa"/>
          </w:tcPr>
          <w:p w14:paraId="57776371" w14:textId="03F017BD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A2EBACC" w14:textId="11B17D6C" w:rsidR="00696E13" w:rsidRPr="00C65484" w:rsidRDefault="003A1BF9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53" w:type="dxa"/>
          </w:tcPr>
          <w:p w14:paraId="0DC0E84C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C9C6A53" w14:textId="72852C5E" w:rsidR="00696E13" w:rsidRPr="00C65484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82" w:type="dxa"/>
          </w:tcPr>
          <w:p w14:paraId="57A7CD44" w14:textId="77777777" w:rsidR="00696E13" w:rsidRPr="00C65484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B7A7EBF" w14:textId="07D6A8BE" w:rsidR="00696E13" w:rsidRPr="00C65484" w:rsidRDefault="003A1BF9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63" w:type="dxa"/>
          </w:tcPr>
          <w:p w14:paraId="055D4573" w14:textId="77777777" w:rsidR="00696E13" w:rsidRPr="00C65484" w:rsidRDefault="00696E13" w:rsidP="0095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97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3DFB02" w14:textId="0D7FB793" w:rsidR="00696E13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696E13" w:rsidRPr="00C65484" w14:paraId="1283A5CA" w14:textId="77777777">
        <w:trPr>
          <w:trHeight w:val="20"/>
        </w:trPr>
        <w:tc>
          <w:tcPr>
            <w:tcW w:w="3843" w:type="dxa"/>
          </w:tcPr>
          <w:p w14:paraId="6AAFDD65" w14:textId="26E57002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77CD666C" w14:textId="4B06BD2A" w:rsidR="00696E13" w:rsidRPr="00C65484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1DDF2B4E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158D22BC" w14:textId="5C93D630" w:rsidR="00696E13" w:rsidRPr="00C65484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A4024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6FB879D" w14:textId="2E8CD8CA" w:rsidR="00696E13" w:rsidRPr="00C65484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400A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3E3BADB4" w14:textId="6C657FB1" w:rsidR="00696E13" w:rsidRPr="00C65484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65484" w14:paraId="0950A78B" w14:textId="77777777" w:rsidTr="00696E13">
        <w:trPr>
          <w:trHeight w:val="20"/>
        </w:trPr>
        <w:tc>
          <w:tcPr>
            <w:tcW w:w="3843" w:type="dxa"/>
          </w:tcPr>
          <w:p w14:paraId="7EE52E7C" w14:textId="0CE09FFE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5" w:type="dxa"/>
          </w:tcPr>
          <w:p w14:paraId="393559B7" w14:textId="00365CB0" w:rsidR="00696E13" w:rsidRPr="00C65484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EBF860A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860F31" w14:textId="408E6F3B" w:rsidR="00696E13" w:rsidRPr="00C65484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601914F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305A9E" w14:textId="334DF31E" w:rsidR="00696E13" w:rsidRPr="00C65484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112DD9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D18BE7E" w14:textId="50748F1A" w:rsidR="00696E13" w:rsidRPr="00C65484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C65484" w14:paraId="747AB49B" w14:textId="77777777" w:rsidTr="00696E13">
        <w:trPr>
          <w:trHeight w:val="20"/>
        </w:trPr>
        <w:tc>
          <w:tcPr>
            <w:tcW w:w="3843" w:type="dxa"/>
          </w:tcPr>
          <w:p w14:paraId="269ABA8B" w14:textId="16AE580C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8F3328D" w14:textId="4F237737" w:rsidR="00696E13" w:rsidRPr="00C65484" w:rsidRDefault="00EB79E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22,148</w:t>
            </w:r>
          </w:p>
        </w:tc>
        <w:tc>
          <w:tcPr>
            <w:tcW w:w="253" w:type="dxa"/>
          </w:tcPr>
          <w:p w14:paraId="44E70CB6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EDF7283" w14:textId="2F0147CE" w:rsidR="00696E13" w:rsidRPr="00C65484" w:rsidRDefault="00BE7416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82" w:type="dxa"/>
          </w:tcPr>
          <w:p w14:paraId="0D3907F9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FF3A303" w14:textId="49235CC3" w:rsidR="00696E13" w:rsidRPr="00C65484" w:rsidRDefault="00EB79E3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22,148</w:t>
            </w:r>
          </w:p>
        </w:tc>
        <w:tc>
          <w:tcPr>
            <w:tcW w:w="263" w:type="dxa"/>
          </w:tcPr>
          <w:p w14:paraId="20C195D7" w14:textId="77777777" w:rsidR="00696E13" w:rsidRPr="00C65484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D9E1439" w14:textId="63D06A9F" w:rsidR="00696E13" w:rsidRPr="00C65484" w:rsidRDefault="00BE7416" w:rsidP="0039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960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</w:tr>
    </w:tbl>
    <w:p w14:paraId="34B0EAFA" w14:textId="16719AB6" w:rsidR="008A0941" w:rsidRPr="00C65484" w:rsidRDefault="008A0941" w:rsidP="00C80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A4D274" w14:textId="77777777" w:rsidR="008670C1" w:rsidRPr="00C65484" w:rsidRDefault="0086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68E890" w14:textId="55A0EEA8" w:rsidR="0066179A" w:rsidRPr="00C65484" w:rsidRDefault="0066179A" w:rsidP="002E53F2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0212A"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หกเดือนสิ้นสุดวันที่ 30 มิถุนายน</w:t>
      </w:r>
      <w:r w:rsidR="0049602A"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b/>
          <w:bCs/>
          <w:i/>
          <w:iCs/>
          <w:sz w:val="30"/>
          <w:szCs w:val="30"/>
        </w:rPr>
        <w:t>2569</w:t>
      </w:r>
    </w:p>
    <w:p w14:paraId="6BFAD8AF" w14:textId="77777777" w:rsidR="00C610CD" w:rsidRPr="00C65484" w:rsidRDefault="00C610C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08550E" w14:textId="7DE3058B" w:rsidR="002B6610" w:rsidRDefault="002B6610" w:rsidP="003B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160E">
        <w:rPr>
          <w:rFonts w:ascii="Angsana New" w:hAnsi="Angsana New"/>
          <w:i/>
          <w:iCs/>
          <w:sz w:val="30"/>
          <w:szCs w:val="30"/>
          <w:cs/>
        </w:rPr>
        <w:t>สัญญาให้คำปรึกษา</w:t>
      </w:r>
      <w:r w:rsidRPr="00C1160E">
        <w:rPr>
          <w:rFonts w:ascii="Angsana New" w:hAnsi="Angsana New" w:hint="cs"/>
          <w:i/>
          <w:iCs/>
          <w:sz w:val="30"/>
          <w:szCs w:val="30"/>
          <w:cs/>
        </w:rPr>
        <w:t>งานบริหารโครงการ งานควบคุมงานก่อสร้าง และ</w:t>
      </w:r>
      <w:r w:rsidRPr="00C1160E">
        <w:rPr>
          <w:rFonts w:ascii="Angsana New" w:hAnsi="Angsana New"/>
          <w:i/>
          <w:iCs/>
          <w:sz w:val="30"/>
          <w:szCs w:val="30"/>
          <w:cs/>
        </w:rPr>
        <w:t>งานศึกษาการวางแผนกลยุทธ์และการพัฒนาโครงการ</w:t>
      </w:r>
    </w:p>
    <w:p w14:paraId="29B6EBBE" w14:textId="77777777" w:rsidR="003B1521" w:rsidRPr="003B1521" w:rsidRDefault="003B1521" w:rsidP="003B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B3E4B7" w14:textId="0C5B343A" w:rsidR="002B6610" w:rsidRPr="00C1160E" w:rsidRDefault="002B6610" w:rsidP="002B6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3E4C1C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C1160E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Pr="00AB4170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มิถุนายน </w:t>
      </w:r>
      <w:r w:rsidRPr="00AB4170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1160E">
        <w:rPr>
          <w:rFonts w:ascii="Angsana New" w:hAnsi="Angsana New"/>
          <w:sz w:val="30"/>
          <w:szCs w:val="30"/>
          <w:cs/>
        </w:rPr>
        <w:t xml:space="preserve">บริษัททำสัญญาให้บริการที่ปรึกษาดำเนินงานบริหารโครงการ งานควบคุมงานก่อสร้าง และศึกษาการวางแผนกลยุทธ์และการพัฒนาโครงการกับบริษัทย่อยหลายแห่ง เพื่อให้บริการที่ปรึกษาด้านการดำเนินงานตามที่กำหนดขอบเขตไว้ในสัญญา ซึ่งบริษัทจะได้รับค่าบริการเป็นอัตราที่ตกลงกันไว้ในสัญญา </w:t>
      </w:r>
    </w:p>
    <w:p w14:paraId="62BF7132" w14:textId="2EB46611" w:rsidR="00DA2786" w:rsidRPr="00C65484" w:rsidRDefault="00DA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50640F7" w14:textId="72A5EE9A" w:rsidR="003F35ED" w:rsidRPr="00C65484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5484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C65484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67602903" w:rsidR="002A113A" w:rsidRPr="00C65484" w:rsidRDefault="0049602A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F0212A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งวดหกเดือนสิ้นสุดวันที่ </w:t>
      </w:r>
      <w:r w:rsidR="005A03A8" w:rsidRPr="00C65484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="00F0212A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มิถุนายน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บริษัท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ทำสัญญา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 ซึ่งให้บริการให้คำปรึกษา คำแนะนำ 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และ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ประสานงาน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เกี่ยวกับการกำหนด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นโยบาย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ให้เป็นแนวทางตามมาตรฐานสากล 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การดำเนินธุรกิจ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การหาแหล่งเงินทุน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และการลงทุน 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สัญญามีผลบังคับใช้เป็นระยะเวลา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ปี เริ่มตั้งแต่วันที่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มกราคม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ถึงวันที่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31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ธันวาคม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บริษัทจะได้รับ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ค่าตอบแทน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ในอัตราที่ตกลงกัน</w:t>
      </w:r>
      <w:r w:rsidR="00AF2959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ไว้ในสัญญา</w:t>
      </w:r>
      <w:r w:rsidR="002A113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0C2A5D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32DEAEAE" w14:textId="77777777" w:rsidR="00BC3B36" w:rsidRPr="00C65484" w:rsidRDefault="00BC3B36" w:rsidP="002E53F2">
      <w:pPr>
        <w:tabs>
          <w:tab w:val="clear" w:pos="227"/>
          <w:tab w:val="clear" w:pos="454"/>
        </w:tabs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AC67FD8" w14:textId="190DFABB" w:rsidR="00F614BB" w:rsidRPr="00C65484" w:rsidRDefault="00F614B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484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C65484" w:rsidRDefault="00F614BB" w:rsidP="0093598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2A512F45" w:rsidR="00E86F7C" w:rsidRPr="00C65484" w:rsidRDefault="00E86F7C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95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20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C65484" w:rsidRDefault="00E86F7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021FDC0A" w:rsidR="009236F0" w:rsidRPr="00C65484" w:rsidRDefault="003E7DBF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ในระหว่าง</w:t>
      </w:r>
      <w:r w:rsidR="00F0212A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งวดหกเดือนสิ้นสุดวันที่ </w:t>
      </w:r>
      <w:r w:rsidR="00F637D5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30</w:t>
      </w:r>
      <w:r w:rsidR="00F0212A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 มิถุนายน</w:t>
      </w:r>
      <w:r w:rsidR="0049602A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9236F0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กลุ่มบริษัทปรับอัตราดอกเบี้ยเงินให้กู้ยืมเงินและ</w:t>
      </w:r>
      <w:r w:rsidR="008B09AC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</w:t>
      </w:r>
      <w:r w:rsidR="009236F0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กู้ยืม</w:t>
      </w:r>
      <w:r w:rsidR="00A662E3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กับบริษัทย่อย </w:t>
      </w:r>
      <w:r w:rsidR="009236F0" w:rsidRPr="00C6548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9236F0" w:rsidRPr="00C6548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1036C4" w:rsidRPr="00C65484">
        <w:rPr>
          <w:rFonts w:asciiTheme="majorBidi" w:hAnsiTheme="majorBidi" w:cstheme="majorBidi"/>
          <w:sz w:val="30"/>
          <w:szCs w:val="30"/>
        </w:rPr>
        <w:t>2.83 - 3.66</w:t>
      </w:r>
      <w:r w:rsidR="005A0734" w:rsidRPr="00C6548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6548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  <w:r w:rsidR="009236F0" w:rsidRPr="00C6548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9236F0" w:rsidRPr="00C6548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และอัตราดอกเบี้ยเงินกู้ยืมร้อยละ</w:t>
      </w:r>
      <w:r w:rsidR="009236F0" w:rsidRPr="00C6548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1036C4" w:rsidRPr="00C6548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1.19 - 1.51</w:t>
      </w:r>
      <w:r w:rsidR="00992745" w:rsidRPr="00C6548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6548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</w:p>
    <w:p w14:paraId="396385A8" w14:textId="77777777" w:rsidR="00152F82" w:rsidRPr="00C65484" w:rsidRDefault="00152F82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606A955B" w14:textId="5DE2565D" w:rsidR="00152F82" w:rsidRPr="00C65484" w:rsidRDefault="00152F82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</w:pP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ในระหว่างวดหกเดือนสิ้นสุดวันที่ </w:t>
      </w:r>
      <w:r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30 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มิถุนายน </w:t>
      </w:r>
      <w:r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2569 </w:t>
      </w:r>
      <w:r w:rsidR="00973931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บริษัทได้เข้าทำสัญญา</w:t>
      </w:r>
      <w:r w:rsidR="001E6F9C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ให้กู้เงินระยะ</w:t>
      </w:r>
      <w:r w:rsidR="002D087A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ยาวประเภท</w:t>
      </w:r>
      <w:r w:rsidR="003A321F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ตั๋วสัญญาใช้เงินกับกิจการร่วมค้าแห่งหนึ่ง จำนวนเงิน </w:t>
      </w:r>
      <w:r w:rsidR="003A321F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620.84 </w:t>
      </w:r>
      <w:r w:rsidR="003A321F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ล้านบาท</w:t>
      </w:r>
      <w:r w:rsidR="00AA2FDC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 โดยมีอัตราดอกเบี้ยเงินให้กู้ยืมร้อยละ </w:t>
      </w:r>
      <w:r w:rsidR="00AA2FDC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4.42 </w:t>
      </w:r>
      <w:r w:rsidR="00AA2FDC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ต่อปี </w:t>
      </w:r>
      <w:r w:rsidR="007A1C39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ทั้งนี้เงินให้กู้ยืมกับกิจการร่วมค้า</w:t>
      </w:r>
      <w:r w:rsidR="00C67194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มีเงื่อนไขการรับชำระคืนเงินให้กู้เมื่อทวงถาม</w:t>
      </w:r>
    </w:p>
    <w:p w14:paraId="1DA746A7" w14:textId="754423AC" w:rsidR="00F02A71" w:rsidRPr="00C65484" w:rsidRDefault="00F02A71" w:rsidP="0049602A">
      <w:pPr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40B13218" w14:textId="77777777" w:rsidR="000F009C" w:rsidRDefault="000F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cs/>
          <w:lang w:eastAsia="zh-CN"/>
        </w:rPr>
      </w:pPr>
      <w:r>
        <w:rPr>
          <w:rFonts w:ascii="Angsana New" w:eastAsiaTheme="minorEastAsia" w:hAnsi="Angsana New"/>
          <w:sz w:val="30"/>
          <w:szCs w:val="30"/>
          <w:cs/>
          <w:lang w:eastAsia="zh-CN"/>
        </w:rPr>
        <w:br w:type="page"/>
      </w:r>
    </w:p>
    <w:p w14:paraId="701E113F" w14:textId="54D28C35" w:rsidR="008670C1" w:rsidRPr="00C65484" w:rsidRDefault="009236F0" w:rsidP="008670C1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lastRenderedPageBreak/>
        <w:t>เมื่อวันที่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3D324D" w:rsidRPr="00C65484">
        <w:rPr>
          <w:rFonts w:ascii="Angsana New" w:eastAsiaTheme="minorEastAsia" w:hAnsi="Angsana New"/>
          <w:sz w:val="30"/>
          <w:szCs w:val="30"/>
          <w:lang w:eastAsia="zh-CN"/>
        </w:rPr>
        <w:t>25</w:t>
      </w:r>
      <w:r w:rsidR="00F0212A"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0212A"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>มิถุนายน</w:t>
      </w:r>
      <w:r w:rsidR="00AC526E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="00AC526E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</w:t>
      </w:r>
      <w:r w:rsidR="005A0ECA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จากบริษัทย่อย</w:t>
      </w:r>
      <w:r w:rsidR="00D018B1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3D324D" w:rsidRPr="00C65484">
        <w:rPr>
          <w:rFonts w:ascii="Angsana New" w:eastAsiaTheme="minorEastAsia" w:hAnsi="Angsana New"/>
          <w:sz w:val="30"/>
          <w:szCs w:val="30"/>
          <w:lang w:eastAsia="zh-CN"/>
        </w:rPr>
        <w:t>14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5F6F3B"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F6F3B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และไม่เรียกชำระคืนเงินให้กู้ยืม</w:t>
      </w:r>
      <w:r w:rsidR="00467C98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</w:t>
      </w:r>
      <w:r w:rsidR="009F3A1B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กิจ</w:t>
      </w:r>
      <w:r w:rsidR="00467C98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การร่วมค้าแห่งหนึ่ง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12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</w:t>
      </w:r>
      <w:r w:rsidR="00D018B1"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ถูกจัดประเภทเป็นสินทรัพย์ไม่หมุนเวียน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212A"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F0212A"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>มิถุนายน</w:t>
      </w:r>
      <w:r w:rsidR="005A363A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2569</w:t>
      </w:r>
      <w:r w:rsidR="005A363A"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C6548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Pr="00C65484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12</w:t>
      </w:r>
      <w:r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212A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30 </w:t>
      </w:r>
      <w:r w:rsidR="00F0212A" w:rsidRPr="00C65484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>มิถุนายน</w:t>
      </w:r>
      <w:r w:rsidR="0049602A" w:rsidRPr="00C65484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 </w:t>
      </w:r>
      <w:r w:rsidR="00BE7416" w:rsidRPr="00C65484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2569</w:t>
      </w:r>
    </w:p>
    <w:p w14:paraId="14878C76" w14:textId="77777777" w:rsidR="001B7D4B" w:rsidRPr="00C65484" w:rsidRDefault="001B7D4B" w:rsidP="008670C1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6F1AFE4B" w14:textId="7F2CAE0C" w:rsidR="00B406B1" w:rsidRPr="00C65484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5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C65484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C65484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C65484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07468B91" w:rsidR="00C22C25" w:rsidRPr="00C65484" w:rsidRDefault="00370AE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9602A"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2" w:type="pct"/>
          </w:tcPr>
          <w:p w14:paraId="02F92AC6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02048682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4B34" w:rsidRPr="00C6548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C65484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C65484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C65484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C65484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C65484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C65484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C65484" w14:paraId="0FD3F4B9" w14:textId="77777777" w:rsidTr="00DC0612">
        <w:trPr>
          <w:trHeight w:val="420"/>
        </w:trPr>
        <w:tc>
          <w:tcPr>
            <w:tcW w:w="3318" w:type="pct"/>
          </w:tcPr>
          <w:p w14:paraId="2CC4AB48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C65484" w:rsidRDefault="00C22C2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C65484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C65484" w14:paraId="7E28BC4C" w14:textId="77777777" w:rsidTr="00AF2174">
        <w:trPr>
          <w:trHeight w:val="420"/>
        </w:trPr>
        <w:tc>
          <w:tcPr>
            <w:tcW w:w="3318" w:type="pct"/>
          </w:tcPr>
          <w:p w14:paraId="51600C30" w14:textId="1B94B5E7" w:rsidR="00C70E17" w:rsidRPr="00C65484" w:rsidRDefault="001201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4DE0BD7E" w:rsidR="00C70E17" w:rsidRPr="00C65484" w:rsidRDefault="006E3F41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20,565</w:t>
            </w:r>
          </w:p>
        </w:tc>
        <w:tc>
          <w:tcPr>
            <w:tcW w:w="136" w:type="pct"/>
          </w:tcPr>
          <w:p w14:paraId="2BA307D7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730E46B0" w:rsidR="00C70E17" w:rsidRPr="00C65484" w:rsidRDefault="006E3F41" w:rsidP="006E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C65484" w14:paraId="4619D45B" w14:textId="77777777" w:rsidTr="00DC0612">
        <w:trPr>
          <w:trHeight w:val="420"/>
        </w:trPr>
        <w:tc>
          <w:tcPr>
            <w:tcW w:w="3318" w:type="pct"/>
          </w:tcPr>
          <w:p w14:paraId="720ADAB5" w14:textId="504D84AA" w:rsidR="0043257A" w:rsidRPr="00C65484" w:rsidRDefault="006D71C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40B81DB5" w:rsidR="0043257A" w:rsidRPr="00C65484" w:rsidRDefault="006E3F41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2,160</w:t>
            </w:r>
          </w:p>
        </w:tc>
        <w:tc>
          <w:tcPr>
            <w:tcW w:w="136" w:type="pct"/>
          </w:tcPr>
          <w:p w14:paraId="1E5AB269" w14:textId="77777777" w:rsidR="0043257A" w:rsidRPr="00C65484" w:rsidRDefault="004325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05BAD1F7" w:rsidR="0043257A" w:rsidRPr="00C65484" w:rsidRDefault="006E3F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C65484" w14:paraId="2378831C" w14:textId="77777777" w:rsidTr="00DC0612">
        <w:trPr>
          <w:trHeight w:val="420"/>
        </w:trPr>
        <w:tc>
          <w:tcPr>
            <w:tcW w:w="3318" w:type="pct"/>
          </w:tcPr>
          <w:p w14:paraId="0ACD06DB" w14:textId="12EC4C89" w:rsidR="00DC0612" w:rsidRPr="00C65484" w:rsidRDefault="009C6E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11E80E7B" w:rsidR="00DC0612" w:rsidRPr="00C65484" w:rsidRDefault="006E3F41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6,289</w:t>
            </w:r>
          </w:p>
        </w:tc>
        <w:tc>
          <w:tcPr>
            <w:tcW w:w="136" w:type="pct"/>
          </w:tcPr>
          <w:p w14:paraId="116C3309" w14:textId="77777777" w:rsidR="00DC0612" w:rsidRPr="00C65484" w:rsidRDefault="00DC061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5A327E98" w:rsidR="00DC0612" w:rsidRPr="00C65484" w:rsidRDefault="005D56D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1,776</w:t>
            </w:r>
          </w:p>
        </w:tc>
      </w:tr>
      <w:tr w:rsidR="00186D36" w:rsidRPr="00C65484" w14:paraId="5553D250" w14:textId="77777777" w:rsidTr="00186D36">
        <w:trPr>
          <w:trHeight w:val="420"/>
        </w:trPr>
        <w:tc>
          <w:tcPr>
            <w:tcW w:w="3318" w:type="pct"/>
          </w:tcPr>
          <w:p w14:paraId="06ADD035" w14:textId="72178F3C" w:rsidR="00186D36" w:rsidRPr="00C65484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6BBD231C" w:rsidR="00186D36" w:rsidRPr="00C65484" w:rsidRDefault="006E3F41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29,014</w:t>
            </w:r>
          </w:p>
        </w:tc>
        <w:tc>
          <w:tcPr>
            <w:tcW w:w="136" w:type="pct"/>
          </w:tcPr>
          <w:p w14:paraId="41A72B83" w14:textId="77777777" w:rsidR="00186D36" w:rsidRPr="00C65484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6B4D4F3E" w:rsidR="00186D36" w:rsidRPr="00C65484" w:rsidRDefault="005D56D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1,776</w:t>
            </w:r>
          </w:p>
        </w:tc>
      </w:tr>
      <w:tr w:rsidR="00C70E17" w:rsidRPr="00C65484" w14:paraId="2AD9CFCC" w14:textId="77777777" w:rsidTr="00186D36">
        <w:trPr>
          <w:trHeight w:val="64"/>
        </w:trPr>
        <w:tc>
          <w:tcPr>
            <w:tcW w:w="3318" w:type="pct"/>
          </w:tcPr>
          <w:p w14:paraId="7BCCA684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C65484" w14:paraId="2D8C0449" w14:textId="77777777" w:rsidTr="00AF2174">
        <w:trPr>
          <w:trHeight w:val="420"/>
        </w:trPr>
        <w:tc>
          <w:tcPr>
            <w:tcW w:w="3318" w:type="pct"/>
          </w:tcPr>
          <w:p w14:paraId="01058181" w14:textId="6667D76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D68CA" w:rsidRPr="00C6548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C65484" w:rsidRDefault="00C70E17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C6548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C65484" w14:paraId="2BD8FE4B" w14:textId="77777777" w:rsidTr="00507395">
        <w:trPr>
          <w:trHeight w:val="420"/>
        </w:trPr>
        <w:tc>
          <w:tcPr>
            <w:tcW w:w="3318" w:type="pct"/>
          </w:tcPr>
          <w:p w14:paraId="56BBFAE8" w14:textId="6DBDFBF8" w:rsidR="005953BC" w:rsidRPr="00C65484" w:rsidRDefault="004B66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2DB05D31" w:rsidR="005953BC" w:rsidRPr="00C65484" w:rsidRDefault="0050739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2,000</w:t>
            </w:r>
          </w:p>
        </w:tc>
        <w:tc>
          <w:tcPr>
            <w:tcW w:w="136" w:type="pct"/>
          </w:tcPr>
          <w:p w14:paraId="74880098" w14:textId="77777777" w:rsidR="005953BC" w:rsidRPr="00C65484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433CBADD" w:rsidR="005953BC" w:rsidRPr="00C65484" w:rsidRDefault="005073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C65484" w14:paraId="1B2E9404" w14:textId="77777777" w:rsidTr="00507395">
        <w:trPr>
          <w:trHeight w:val="420"/>
        </w:trPr>
        <w:tc>
          <w:tcPr>
            <w:tcW w:w="3318" w:type="pct"/>
          </w:tcPr>
          <w:p w14:paraId="6F8D2302" w14:textId="77777777" w:rsidR="000D30E2" w:rsidRPr="00C65484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66BDCCB0" w:rsidR="000D30E2" w:rsidRPr="00C65484" w:rsidRDefault="0050739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12</w:t>
            </w:r>
            <w:r w:rsidR="00C053D2" w:rsidRPr="00C65484">
              <w:rPr>
                <w:rFonts w:ascii="Angsana New" w:hAnsi="Angsana New"/>
                <w:sz w:val="30"/>
                <w:szCs w:val="30"/>
                <w:lang w:eastAsia="zh-CN"/>
              </w:rPr>
              <w:t>1,3</w:t>
            </w:r>
            <w:r w:rsidR="00674106"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  <w:r w:rsidR="00C053D2" w:rsidRPr="00C65484"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36" w:type="pct"/>
          </w:tcPr>
          <w:p w14:paraId="4B037517" w14:textId="77777777" w:rsidR="000D30E2" w:rsidRPr="00C65484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5EAFD942" w14:textId="3AAE547C" w:rsidR="000D30E2" w:rsidRPr="00C65484" w:rsidRDefault="005073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sz w:val="30"/>
                <w:szCs w:val="30"/>
                <w:lang w:eastAsia="zh-CN"/>
              </w:rPr>
              <w:t>1,605</w:t>
            </w:r>
          </w:p>
        </w:tc>
      </w:tr>
      <w:tr w:rsidR="005953BC" w:rsidRPr="00C65484" w14:paraId="30D32D38" w14:textId="77777777" w:rsidTr="005953BC">
        <w:trPr>
          <w:trHeight w:val="420"/>
        </w:trPr>
        <w:tc>
          <w:tcPr>
            <w:tcW w:w="3318" w:type="pct"/>
          </w:tcPr>
          <w:p w14:paraId="5CFBF1D3" w14:textId="4847D3E0" w:rsidR="005953BC" w:rsidRPr="00C65484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6D921923" w:rsidR="005953BC" w:rsidRPr="00C65484" w:rsidRDefault="009C4263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123,355</w:t>
            </w:r>
          </w:p>
        </w:tc>
        <w:tc>
          <w:tcPr>
            <w:tcW w:w="136" w:type="pct"/>
          </w:tcPr>
          <w:p w14:paraId="69B717B2" w14:textId="77777777" w:rsidR="005953BC" w:rsidRPr="00C65484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11A10DD9" w:rsidR="005953BC" w:rsidRPr="00C65484" w:rsidRDefault="005073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1,605</w:t>
            </w:r>
          </w:p>
        </w:tc>
      </w:tr>
    </w:tbl>
    <w:p w14:paraId="35BA7394" w14:textId="77777777" w:rsidR="00016CF9" w:rsidRPr="00C65484" w:rsidRDefault="00016CF9" w:rsidP="00206426">
      <w:pPr>
        <w:spacing w:line="240" w:lineRule="auto"/>
        <w:ind w:right="63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64A84A7" w14:textId="77777777" w:rsidR="00206426" w:rsidRPr="00C65484" w:rsidRDefault="002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E1E104" w14:textId="411824DA" w:rsidR="004A6698" w:rsidRPr="00C65484" w:rsidRDefault="004A669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5A8229D9" w14:textId="77777777" w:rsidR="004A6698" w:rsidRPr="00C65484" w:rsidRDefault="004A669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10"/>
        <w:gridCol w:w="1350"/>
        <w:gridCol w:w="270"/>
        <w:gridCol w:w="1274"/>
      </w:tblGrid>
      <w:tr w:rsidR="004A6698" w:rsidRPr="00C65484" w14:paraId="6FC9E7B7" w14:textId="77777777" w:rsidTr="001B2C93">
        <w:trPr>
          <w:trHeight w:val="854"/>
          <w:tblHeader/>
        </w:trPr>
        <w:tc>
          <w:tcPr>
            <w:tcW w:w="5400" w:type="dxa"/>
            <w:vAlign w:val="bottom"/>
            <w:hideMark/>
          </w:tcPr>
          <w:p w14:paraId="4E8C4A0A" w14:textId="4343BD60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5482A09B" w:rsidR="004A6698" w:rsidRPr="00C65484" w:rsidRDefault="004A6698" w:rsidP="00853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C654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0212A" w:rsidRPr="00C654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B30A8B"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0212A" w:rsidRPr="00C654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49602A" w:rsidRPr="00C654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10" w:type="dxa"/>
            <w:vAlign w:val="bottom"/>
          </w:tcPr>
          <w:p w14:paraId="06A0D3A2" w14:textId="26E118ED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2E38F58" w14:textId="77777777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EFF043A" w14:textId="77777777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  <w:hideMark/>
          </w:tcPr>
          <w:p w14:paraId="2851F612" w14:textId="77777777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C65484" w14:paraId="0C0164DF" w14:textId="77777777" w:rsidTr="001B2C93">
        <w:trPr>
          <w:trHeight w:val="402"/>
          <w:tblHeader/>
        </w:trPr>
        <w:tc>
          <w:tcPr>
            <w:tcW w:w="5400" w:type="dxa"/>
            <w:vAlign w:val="bottom"/>
            <w:hideMark/>
          </w:tcPr>
          <w:p w14:paraId="2FCB464D" w14:textId="77777777" w:rsidR="004A6698" w:rsidRPr="00C65484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54C454" w14:textId="77777777" w:rsidR="004A6698" w:rsidRPr="00C65484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hideMark/>
          </w:tcPr>
          <w:p w14:paraId="62FC8183" w14:textId="77777777" w:rsidR="004A6698" w:rsidRPr="00C65484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654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978" w:rsidRPr="00C65484" w14:paraId="2E6290C4" w14:textId="77777777" w:rsidTr="001B2C93">
        <w:trPr>
          <w:trHeight w:val="414"/>
        </w:trPr>
        <w:tc>
          <w:tcPr>
            <w:tcW w:w="5400" w:type="dxa"/>
          </w:tcPr>
          <w:p w14:paraId="03B2F891" w14:textId="7CAA496A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30A8B" w:rsidRPr="00C654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810" w:type="dxa"/>
          </w:tcPr>
          <w:p w14:paraId="03F673B9" w14:textId="77777777" w:rsidR="00EF5978" w:rsidRPr="00C65484" w:rsidRDefault="00EF597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237A8" w14:textId="72471896" w:rsidR="00EF5978" w:rsidRPr="00C65484" w:rsidRDefault="00BE7416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602A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  <w:r w:rsidR="0049602A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14:paraId="55DDEB64" w14:textId="77777777" w:rsidR="00EF5978" w:rsidRPr="00C65484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D9C407B" w14:textId="56524F35" w:rsidR="00EF5978" w:rsidRPr="00C65484" w:rsidRDefault="00BE7416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9602A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="0049602A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BA33C0" w:rsidRPr="00C65484" w14:paraId="0D5C49D7" w14:textId="77777777">
        <w:trPr>
          <w:trHeight w:val="414"/>
        </w:trPr>
        <w:tc>
          <w:tcPr>
            <w:tcW w:w="5400" w:type="dxa"/>
          </w:tcPr>
          <w:p w14:paraId="350EC269" w14:textId="5A81647E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944C8A" w:rsidRPr="00C65484">
              <w:rPr>
                <w:rFonts w:asciiTheme="majorBidi" w:hAnsiTheme="majorBidi" w:hint="cs"/>
                <w:sz w:val="30"/>
                <w:szCs w:val="30"/>
                <w:cs/>
              </w:rPr>
              <w:t>สุทธิจากเงินลงทุน</w:t>
            </w:r>
            <w:r w:rsidR="002C285A" w:rsidRPr="00C65484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1245062C" w14:textId="77777777" w:rsidR="00BA33C0" w:rsidRPr="00C65484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0A7928" w14:textId="767C3E24" w:rsidR="00BA33C0" w:rsidRPr="00C65484" w:rsidRDefault="004569B4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1,574</w:t>
            </w:r>
          </w:p>
        </w:tc>
        <w:tc>
          <w:tcPr>
            <w:tcW w:w="270" w:type="dxa"/>
            <w:vAlign w:val="bottom"/>
          </w:tcPr>
          <w:p w14:paraId="15D6F60F" w14:textId="77777777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2AA611B" w14:textId="1715C355" w:rsidR="00BA33C0" w:rsidRPr="00C65484" w:rsidRDefault="00C207A5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65484" w14:paraId="50665097" w14:textId="77777777">
        <w:trPr>
          <w:trHeight w:val="414"/>
        </w:trPr>
        <w:tc>
          <w:tcPr>
            <w:tcW w:w="5400" w:type="dxa"/>
          </w:tcPr>
          <w:p w14:paraId="60CA4B0A" w14:textId="775D3F51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C527D5" w:rsidRPr="00C6548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จากเงินลงทุนใน</w:t>
            </w:r>
            <w:r w:rsidRPr="00C6548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BADA6B5" w14:textId="77777777" w:rsidR="00BA33C0" w:rsidRPr="00C65484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E1530E" w14:textId="56FCCE26" w:rsidR="00BA33C0" w:rsidRPr="00C65484" w:rsidRDefault="00B5292F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AB4170" w:rsidRPr="00AB41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605F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23C301A" w14:textId="77777777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vAlign w:val="bottom"/>
          </w:tcPr>
          <w:p w14:paraId="3A0E447D" w14:textId="38F36002" w:rsidR="00BA33C0" w:rsidRPr="00C65484" w:rsidRDefault="00C207A5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65484" w14:paraId="32BE7D27" w14:textId="77777777">
        <w:trPr>
          <w:trHeight w:val="414"/>
        </w:trPr>
        <w:tc>
          <w:tcPr>
            <w:tcW w:w="5400" w:type="dxa"/>
          </w:tcPr>
          <w:p w14:paraId="7ED92086" w14:textId="0D6A08F9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การตัดกำไรระหว่างกันที่ยังไม่ได้รับรู้รายได้จากค่าบริหารงาน</w:t>
            </w:r>
          </w:p>
        </w:tc>
        <w:tc>
          <w:tcPr>
            <w:tcW w:w="810" w:type="dxa"/>
          </w:tcPr>
          <w:p w14:paraId="6AC1AFB6" w14:textId="77777777" w:rsidR="00BA33C0" w:rsidRPr="00C65484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7EBCD9" w14:textId="218916A0" w:rsidR="00BA33C0" w:rsidRPr="00C65484" w:rsidRDefault="00B5292F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(23,26</w:t>
            </w:r>
            <w:r w:rsidR="004B43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01FA19B" w14:textId="77777777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88789CD" w14:textId="6BB6F52E" w:rsidR="00BA33C0" w:rsidRPr="00C65484" w:rsidRDefault="00C207A5" w:rsidP="00BA33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A33C0" w:rsidRPr="00C65484" w14:paraId="3E9A004D" w14:textId="77777777">
        <w:trPr>
          <w:trHeight w:val="414"/>
        </w:trPr>
        <w:tc>
          <w:tcPr>
            <w:tcW w:w="5400" w:type="dxa"/>
          </w:tcPr>
          <w:p w14:paraId="4D25014E" w14:textId="4C7D3D73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21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C654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810" w:type="dxa"/>
          </w:tcPr>
          <w:p w14:paraId="1FAFDC63" w14:textId="77777777" w:rsidR="00BA33C0" w:rsidRPr="00C65484" w:rsidRDefault="00BA33C0" w:rsidP="00BA33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75B30C5E" w:rsidR="00BA33C0" w:rsidRPr="00C65484" w:rsidRDefault="00B5292F" w:rsidP="00BA33C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3,731,941</w:t>
            </w:r>
          </w:p>
        </w:tc>
        <w:tc>
          <w:tcPr>
            <w:tcW w:w="270" w:type="dxa"/>
            <w:vAlign w:val="bottom"/>
          </w:tcPr>
          <w:p w14:paraId="6894B7F3" w14:textId="77777777" w:rsidR="00BA33C0" w:rsidRPr="00C65484" w:rsidRDefault="00BA33C0" w:rsidP="00BA3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1CA48" w14:textId="05FAB624" w:rsidR="00BA33C0" w:rsidRPr="00C65484" w:rsidRDefault="00C207A5" w:rsidP="00BA33C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41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41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081</w:t>
            </w: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41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</w:tbl>
    <w:p w14:paraId="5233091D" w14:textId="77777777" w:rsidR="00F33C8D" w:rsidRPr="00C65484" w:rsidRDefault="00F33C8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383B579" w14:textId="039D9B5D" w:rsidR="00127B6D" w:rsidRPr="00C65484" w:rsidRDefault="00127B6D" w:rsidP="0012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rPr>
          <w:rFonts w:ascii="Angsana New" w:hAnsi="Angsana New"/>
          <w:i/>
          <w:iCs/>
          <w:color w:val="000000"/>
          <w:sz w:val="30"/>
          <w:szCs w:val="30"/>
        </w:rPr>
      </w:pPr>
      <w:r w:rsidRPr="00C654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การเปลี่ยนชื่อกิจการร่วมค้าสำหรับงวดหกเดือนสิ้นสุดวันที่</w:t>
      </w:r>
      <w:r w:rsidRPr="00C6548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>30</w:t>
      </w:r>
      <w:r w:rsidRPr="00C6548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มิถุนายน</w:t>
      </w:r>
      <w:r w:rsidRPr="00C6548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>2569</w:t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65484">
        <w:rPr>
          <w:rFonts w:ascii="Angsana New" w:hAnsi="Angsana New"/>
          <w:i/>
          <w:iCs/>
          <w:color w:val="000000"/>
          <w:sz w:val="30"/>
          <w:szCs w:val="30"/>
        </w:rPr>
        <w:tab/>
      </w:r>
    </w:p>
    <w:p w14:paraId="6351296B" w14:textId="47548128" w:rsidR="00127B6D" w:rsidRPr="00C65484" w:rsidRDefault="00127B6D" w:rsidP="0012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5484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color w:val="000000"/>
          <w:sz w:val="30"/>
          <w:szCs w:val="30"/>
        </w:rPr>
        <w:t>8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color w:val="000000"/>
          <w:sz w:val="30"/>
          <w:szCs w:val="30"/>
        </w:rPr>
        <w:t>2569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เดอะ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เชียงใหม่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ซึ่งเป็นกิจการร่วมค้าได้ดำเนินการจดทะเบียนเปลี่ยนชื่อบริษัทเป็น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เชียงใหม่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คอลเลกชั่น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color w:val="000000"/>
          <w:sz w:val="30"/>
          <w:szCs w:val="30"/>
        </w:rPr>
        <w:t>9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C654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color w:val="000000"/>
          <w:sz w:val="30"/>
          <w:szCs w:val="30"/>
          <w:cs/>
        </w:rPr>
        <w:t>กับกระทรวงพาณิชย์เป็นที่เรียบร้อยแล้ว</w:t>
      </w:r>
    </w:p>
    <w:p w14:paraId="409CC453" w14:textId="77777777" w:rsidR="00127B6D" w:rsidRPr="00C65484" w:rsidRDefault="00127B6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79E9DA2" w14:textId="383ADD95" w:rsidR="00C265AF" w:rsidRPr="00C65484" w:rsidRDefault="00C265AF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B112400" w14:textId="77777777" w:rsidR="0067586E" w:rsidRPr="00C65484" w:rsidRDefault="0067586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3B4881" w14:textId="62BBF69C" w:rsidR="00B62CFD" w:rsidRPr="00C65484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484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</w:t>
      </w:r>
      <w:r w:rsidR="00C11EDA" w:rsidRPr="00C65484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="00F0212A" w:rsidRPr="00C65484">
        <w:rPr>
          <w:rFonts w:ascii="Angsana New" w:hAnsi="Angsana New" w:hint="cs"/>
          <w:i/>
          <w:iCs/>
          <w:sz w:val="30"/>
          <w:szCs w:val="30"/>
          <w:cs/>
        </w:rPr>
        <w:t>งวดหกเดือนสิ้นสุดวันที่ 30 มิถุนายน</w:t>
      </w:r>
      <w:r w:rsidR="0049602A" w:rsidRPr="00C6548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2569</w:t>
      </w:r>
    </w:p>
    <w:p w14:paraId="0C73406B" w14:textId="77777777" w:rsidR="00EF228E" w:rsidRPr="00C65484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AAC5C7E" w14:textId="2F6A84FC" w:rsidR="004F48BE" w:rsidRPr="00C65484" w:rsidRDefault="00002C15" w:rsidP="000F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65484">
        <w:rPr>
          <w:rFonts w:ascii="Angsana New" w:hAnsi="Angsana New" w:hint="eastAsia"/>
          <w:sz w:val="30"/>
          <w:szCs w:val="30"/>
        </w:rPr>
        <w:t> </w:t>
      </w:r>
      <w:r w:rsidR="00BE7416" w:rsidRPr="00C65484">
        <w:rPr>
          <w:rFonts w:ascii="Angsana New" w:hAnsi="Angsana New"/>
          <w:sz w:val="30"/>
          <w:szCs w:val="30"/>
        </w:rPr>
        <w:t>2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มีนาคม</w:t>
      </w:r>
      <w:r w:rsidRPr="00C65484">
        <w:rPr>
          <w:rFonts w:ascii="Angsana New" w:hAnsi="Angsana New" w:hint="eastAsia"/>
          <w:sz w:val="30"/>
          <w:szCs w:val="30"/>
        </w:rPr>
        <w:t> 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46E0AB9A" w14:textId="7CF614E7" w:rsidR="00002C15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สุรเศรษฐ์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ช๊อปปิ้ง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เดสติเนชัน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34241EEB" w14:textId="57F7FA4F" w:rsidR="000F5C73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นำทรัพย์พัฒนา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ลาซาล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4A96A72F" w14:textId="553C4A2D" w:rsidR="000F5C73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คอนเซพ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แลนด์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โมเดิ้ล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เชียงใหม่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29714A68" w14:textId="77777777" w:rsidR="000F5C73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นิวมัลตี้ไมน์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ไลฟ์สไตล์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สาทร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7849296E" w14:textId="6B167DC3" w:rsidR="000F5C73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ทีซีซี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แอสเสท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ทีซีซี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4F48BE" w:rsidRPr="00C65484">
        <w:rPr>
          <w:rFonts w:ascii="Angsana New" w:hAnsi="Angsana New"/>
          <w:sz w:val="30"/>
          <w:szCs w:val="30"/>
          <w:cs/>
        </w:rPr>
        <w:br/>
      </w:r>
      <w:r w:rsidRPr="00C65484">
        <w:rPr>
          <w:rFonts w:ascii="Angsana New" w:hAnsi="Angsana New" w:hint="cs"/>
          <w:sz w:val="30"/>
          <w:szCs w:val="30"/>
          <w:cs/>
        </w:rPr>
        <w:t>แอสเสท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แมนเนจเมนท์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51BB7262" w14:textId="41AA66C4" w:rsidR="000F5C73" w:rsidRPr="00C65484" w:rsidRDefault="00002C15" w:rsidP="004F48B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ทีซีซี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คอลเล็คชั่น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ทีซีซี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คอลเลกชั่น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</w:p>
    <w:p w14:paraId="4B4AE073" w14:textId="350A115A" w:rsidR="0067586E" w:rsidRPr="00C65484" w:rsidRDefault="00002C15" w:rsidP="008670C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เดอะ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สุขุมวิท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50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ได้จดทะเบียนเปลี่ยนชื่อบริษัทเป็นบริษัท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เดอะ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โฮเทลล์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สุขุมวิท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50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จำกัด</w:t>
      </w:r>
      <w:r w:rsidRPr="00C65484">
        <w:rPr>
          <w:rFonts w:ascii="Angsana New" w:hAnsi="Angsana New"/>
          <w:sz w:val="30"/>
          <w:szCs w:val="30"/>
          <w:cs/>
        </w:rPr>
        <w:tab/>
      </w:r>
      <w:r w:rsidRPr="00C65484">
        <w:rPr>
          <w:rFonts w:ascii="Angsana New" w:hAnsi="Angsana New"/>
          <w:sz w:val="30"/>
          <w:szCs w:val="30"/>
          <w:cs/>
        </w:rPr>
        <w:tab/>
      </w:r>
      <w:r w:rsidRPr="00C65484">
        <w:rPr>
          <w:rFonts w:ascii="Angsana New" w:hAnsi="Angsana New"/>
          <w:sz w:val="30"/>
          <w:szCs w:val="30"/>
          <w:cs/>
        </w:rPr>
        <w:tab/>
      </w:r>
    </w:p>
    <w:p w14:paraId="557834B1" w14:textId="4E4329EE" w:rsidR="000A1DDD" w:rsidRPr="00C65484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C65484">
        <w:rPr>
          <w:rFonts w:ascii="Angsana New" w:hAnsi="Angsana New"/>
          <w:b/>
          <w:bCs/>
          <w:sz w:val="30"/>
          <w:szCs w:val="30"/>
          <w:cs/>
        </w:rPr>
        <w:t>ก</w:t>
      </w:r>
      <w:r w:rsidRPr="00C65484">
        <w:rPr>
          <w:rFonts w:ascii="Angsana New" w:hAnsi="Angsana New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C65484" w:rsidRDefault="005E540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C65484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C65484" w:rsidRDefault="00624F9B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C65484" w:rsidRDefault="00624F9B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C65484" w:rsidRDefault="00624F9B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B85" w:rsidRPr="00C65484" w14:paraId="4ADAA503" w14:textId="77777777" w:rsidTr="00EA6B85">
        <w:trPr>
          <w:tblHeader/>
        </w:trPr>
        <w:tc>
          <w:tcPr>
            <w:tcW w:w="6084" w:type="dxa"/>
            <w:vAlign w:val="bottom"/>
          </w:tcPr>
          <w:p w14:paraId="1C7636D0" w14:textId="77777777" w:rsidR="00EA6B85" w:rsidRPr="00C65484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0687BF16" w:rsidR="00EA6B85" w:rsidRPr="00C65484" w:rsidRDefault="00EA6B85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EA6B85" w:rsidRPr="00C65484" w:rsidRDefault="00EA6B85" w:rsidP="002E53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54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EA6B85" w:rsidRPr="00C65484" w:rsidRDefault="00EA6B85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EA6B85" w:rsidRPr="00C65484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EA6B85" w:rsidRPr="00C65484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EA6B85" w:rsidRPr="00C65484" w:rsidRDefault="00EA6B85" w:rsidP="002E53F2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EA6B85" w:rsidRPr="00C65484" w:rsidRDefault="00EA6B85" w:rsidP="002E53F2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B85" w:rsidRPr="00C65484" w14:paraId="0E0426D4" w14:textId="77777777" w:rsidTr="00C318C0">
        <w:tc>
          <w:tcPr>
            <w:tcW w:w="6084" w:type="dxa"/>
            <w:vAlign w:val="bottom"/>
          </w:tcPr>
          <w:p w14:paraId="62541BA4" w14:textId="0160B698" w:rsidR="00EA6B85" w:rsidRPr="00C65484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BE7416" w:rsidRPr="00C65484">
              <w:rPr>
                <w:rFonts w:ascii="Angsana New" w:eastAsia="MS Mincho" w:hAnsi="Angsana New" w:hint="cs"/>
                <w:sz w:val="30"/>
                <w:szCs w:val="30"/>
              </w:rPr>
              <w:t>1</w:t>
            </w:r>
            <w:r w:rsidRPr="00C65484">
              <w:rPr>
                <w:rFonts w:ascii="Angsana New" w:eastAsia="MS Mincho" w:hAnsi="Angsana New" w:hint="cs"/>
                <w:sz w:val="30"/>
                <w:szCs w:val="30"/>
              </w:rPr>
              <w:t xml:space="preserve"> </w:t>
            </w: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BE7416" w:rsidRPr="00C65484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BE7416" w:rsidRPr="00C65484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4FB55F68" w14:textId="77777777" w:rsidR="00EA6B85" w:rsidRPr="00C65484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7E5D0E63" w:rsidR="00EA6B85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98</w:t>
            </w:r>
            <w:r w:rsidR="00F7703E"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sz w:val="30"/>
                <w:szCs w:val="30"/>
              </w:rPr>
              <w:t>256</w:t>
            </w:r>
            <w:r w:rsidR="00F7703E"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EA6B85" w:rsidRPr="00C65484" w14:paraId="5F6B5381" w14:textId="77777777">
        <w:tc>
          <w:tcPr>
            <w:tcW w:w="6084" w:type="dxa"/>
            <w:vAlign w:val="bottom"/>
          </w:tcPr>
          <w:p w14:paraId="18D075C8" w14:textId="77777777" w:rsidR="00EA6B85" w:rsidRPr="00C65484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EA6B85" w:rsidRPr="00C65484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ED38C" w14:textId="0466F811" w:rsidR="00EA6B85" w:rsidRPr="00C65484" w:rsidRDefault="007216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388,369</w:t>
            </w:r>
          </w:p>
        </w:tc>
      </w:tr>
      <w:tr w:rsidR="00DB0442" w:rsidRPr="00C65484" w14:paraId="0CC282A5" w14:textId="77777777">
        <w:tc>
          <w:tcPr>
            <w:tcW w:w="6084" w:type="dxa"/>
            <w:vAlign w:val="bottom"/>
          </w:tcPr>
          <w:p w14:paraId="7AE5B63F" w14:textId="59B07EF3" w:rsidR="00DB0442" w:rsidRPr="005E0DA6" w:rsidRDefault="00DC3AEF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598D9A41" w14:textId="77777777" w:rsidR="00DB0442" w:rsidRPr="00C65484" w:rsidRDefault="00DB0442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383C2" w14:textId="367F1650" w:rsidR="00DB0442" w:rsidRPr="00C65484" w:rsidRDefault="00477F0E" w:rsidP="001B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0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 w:rsidRPr="00C65484">
              <w:rPr>
                <w:rFonts w:ascii="Angsana New" w:hAnsi="Angsana New" w:cs="Angsana New"/>
                <w:sz w:val="30"/>
                <w:szCs w:val="38"/>
              </w:rPr>
              <w:t>(9,965)</w:t>
            </w:r>
          </w:p>
        </w:tc>
      </w:tr>
      <w:tr w:rsidR="00D6667B" w:rsidRPr="00C65484" w14:paraId="4C77C6A6" w14:textId="77777777">
        <w:tc>
          <w:tcPr>
            <w:tcW w:w="6084" w:type="dxa"/>
            <w:vAlign w:val="bottom"/>
          </w:tcPr>
          <w:p w14:paraId="5C77293D" w14:textId="6667F902" w:rsidR="00D6667B" w:rsidRPr="005E0DA6" w:rsidRDefault="005E0DA6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0D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275F5A8" w14:textId="77777777" w:rsidR="00D6667B" w:rsidRPr="00C65484" w:rsidRDefault="00D6667B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5E0878" w14:textId="16025FBF" w:rsidR="00D6667B" w:rsidRPr="00263EC5" w:rsidRDefault="00263EC5" w:rsidP="001B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0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(3,821)</w:t>
            </w:r>
          </w:p>
        </w:tc>
      </w:tr>
      <w:tr w:rsidR="00EA6B85" w:rsidRPr="00C65484" w14:paraId="19F8642E" w14:textId="77777777" w:rsidTr="00C318C0">
        <w:tc>
          <w:tcPr>
            <w:tcW w:w="6084" w:type="dxa"/>
            <w:vAlign w:val="bottom"/>
          </w:tcPr>
          <w:p w14:paraId="7440F36A" w14:textId="77777777" w:rsidR="00EA6B85" w:rsidRPr="00C65484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EA6B85" w:rsidRPr="00C65484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29DCF525" w:rsidR="00EA6B85" w:rsidRPr="00C65484" w:rsidRDefault="00DD7E6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5484">
              <w:rPr>
                <w:rFonts w:ascii="Angsana New" w:hAnsi="Angsana New" w:cs="Angsana New"/>
                <w:sz w:val="30"/>
                <w:szCs w:val="30"/>
              </w:rPr>
              <w:t>3,066,973</w:t>
            </w:r>
          </w:p>
        </w:tc>
      </w:tr>
      <w:tr w:rsidR="00EA6B85" w:rsidRPr="00C65484" w14:paraId="6C823245" w14:textId="77777777" w:rsidTr="001035E6">
        <w:tc>
          <w:tcPr>
            <w:tcW w:w="6084" w:type="dxa"/>
            <w:vAlign w:val="bottom"/>
          </w:tcPr>
          <w:p w14:paraId="6927F8EC" w14:textId="71FA19AD" w:rsidR="00EA6B85" w:rsidRPr="00C65484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212A" w:rsidRPr="00C6548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F7703E" w:rsidRPr="00C654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D856920" w14:textId="77777777" w:rsidR="00EA6B85" w:rsidRPr="00C65484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06AC9010" w:rsidR="00EA6B85" w:rsidRPr="00C65484" w:rsidRDefault="003F3B6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101,698,027</w:t>
            </w:r>
          </w:p>
        </w:tc>
      </w:tr>
      <w:bookmarkEnd w:id="3"/>
    </w:tbl>
    <w:p w14:paraId="443585C0" w14:textId="77777777" w:rsidR="00E84E1F" w:rsidRPr="00C65484" w:rsidRDefault="00E84E1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0BB902BF" w:rsidR="00C265AF" w:rsidRPr="00C65484" w:rsidRDefault="00C265AF" w:rsidP="002E53F2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ในระหว่าง</w:t>
      </w:r>
      <w:r w:rsidR="00F0212A" w:rsidRPr="00C65484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8C363A" w:rsidRPr="00C65484">
        <w:rPr>
          <w:rFonts w:ascii="Angsana New" w:hAnsi="Angsana New"/>
          <w:sz w:val="30"/>
          <w:szCs w:val="30"/>
        </w:rPr>
        <w:t>30</w:t>
      </w:r>
      <w:r w:rsidR="00F0212A" w:rsidRPr="00C6548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7703E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533136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C65484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C65484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7A5338" w:rsidRPr="00C65484">
        <w:rPr>
          <w:rFonts w:ascii="Angsana New" w:hAnsi="Angsana New"/>
          <w:spacing w:val="-4"/>
          <w:sz w:val="30"/>
          <w:szCs w:val="30"/>
        </w:rPr>
        <w:t>1</w:t>
      </w:r>
      <w:r w:rsidR="0061706B" w:rsidRPr="00C65484">
        <w:rPr>
          <w:rFonts w:ascii="Angsana New" w:hAnsi="Angsana New"/>
          <w:spacing w:val="-4"/>
          <w:sz w:val="30"/>
          <w:szCs w:val="30"/>
        </w:rPr>
        <w:t>7</w:t>
      </w:r>
      <w:r w:rsidR="007A5338" w:rsidRPr="00C65484">
        <w:rPr>
          <w:rFonts w:ascii="Angsana New" w:hAnsi="Angsana New"/>
          <w:spacing w:val="-4"/>
          <w:sz w:val="30"/>
          <w:szCs w:val="30"/>
        </w:rPr>
        <w:t>.</w:t>
      </w:r>
      <w:r w:rsidR="0061706B" w:rsidRPr="00C65484">
        <w:rPr>
          <w:rFonts w:ascii="Angsana New" w:hAnsi="Angsana New"/>
          <w:spacing w:val="-4"/>
          <w:sz w:val="30"/>
          <w:szCs w:val="30"/>
        </w:rPr>
        <w:t>09</w:t>
      </w:r>
      <w:r w:rsidR="00731705" w:rsidRPr="00C65484">
        <w:rPr>
          <w:rFonts w:ascii="Angsana New" w:hAnsi="Angsana New"/>
          <w:spacing w:val="-4"/>
          <w:sz w:val="30"/>
          <w:szCs w:val="30"/>
        </w:rPr>
        <w:t xml:space="preserve"> </w:t>
      </w:r>
      <w:r w:rsidRPr="00C65484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C65484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BE7416" w:rsidRPr="00C65484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BE7416" w:rsidRPr="00C65484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BE7416" w:rsidRPr="00C65484">
        <w:rPr>
          <w:rFonts w:ascii="Angsana New" w:hAnsi="Angsana New"/>
          <w:i/>
          <w:iCs/>
          <w:color w:val="0D0D0D"/>
          <w:sz w:val="30"/>
          <w:szCs w:val="30"/>
        </w:rPr>
        <w:t>8</w:t>
      </w:r>
      <w:r w:rsidR="009708D1" w:rsidRPr="00C65484">
        <w:rPr>
          <w:rFonts w:ascii="Angsana New" w:hAnsi="Angsana New"/>
          <w:i/>
          <w:iCs/>
          <w:color w:val="0D0D0D"/>
          <w:sz w:val="30"/>
          <w:szCs w:val="30"/>
        </w:rPr>
        <w:t>:</w:t>
      </w:r>
      <w:r w:rsidR="009B7829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F33516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23.39</w:t>
      </w:r>
      <w:r w:rsidR="009708D1" w:rsidRPr="00C65484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C6548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C65484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C65484" w:rsidRDefault="00A94FD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B02F6" w14:textId="440D795A" w:rsidR="00481BDA" w:rsidRPr="00C65484" w:rsidRDefault="00481BDA" w:rsidP="002E53F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</w:pP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C65484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</w:t>
      </w:r>
      <w:r w:rsidR="00B034C8" w:rsidRPr="00C65484">
        <w:rPr>
          <w:rFonts w:asciiTheme="majorBidi" w:hAnsiTheme="majorBidi" w:hint="cs"/>
          <w:color w:val="0D0D0D"/>
          <w:sz w:val="30"/>
          <w:szCs w:val="30"/>
          <w:cs/>
        </w:rPr>
        <w:t>ในงบการเงินรวม</w:t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>จํานวนเงิน</w:t>
      </w:r>
      <w:r w:rsidRPr="00C65484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A74F26" w:rsidRPr="00C65484">
        <w:rPr>
          <w:rFonts w:asciiTheme="majorBidi" w:hAnsiTheme="majorBidi" w:cstheme="majorBidi" w:hint="cs"/>
          <w:color w:val="0D0D0D"/>
          <w:sz w:val="30"/>
          <w:szCs w:val="30"/>
          <w:cs/>
        </w:rPr>
        <w:t>94.</w:t>
      </w:r>
      <w:r w:rsidR="00F80F20" w:rsidRPr="00C65484">
        <w:rPr>
          <w:rFonts w:asciiTheme="majorBidi" w:hAnsiTheme="majorBidi" w:cstheme="majorBidi" w:hint="cs"/>
          <w:color w:val="0D0D0D"/>
          <w:sz w:val="30"/>
          <w:szCs w:val="30"/>
          <w:cs/>
        </w:rPr>
        <w:t>06</w:t>
      </w:r>
      <w:r w:rsidRPr="00C65484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BE7416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2568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:</w:t>
      </w:r>
      <w:r w:rsidR="00876CA7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705869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54.47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>มีอัตราดอกเบี้ยที่รับรู้</w:t>
      </w:r>
      <w:r w:rsidR="00B034C8" w:rsidRPr="00C65484">
        <w:rPr>
          <w:rFonts w:asciiTheme="majorBidi" w:hAnsiTheme="majorBidi" w:cstheme="majorBidi"/>
          <w:color w:val="0D0D0D"/>
          <w:sz w:val="30"/>
          <w:szCs w:val="30"/>
        </w:rPr>
        <w:br/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>ร้อยละ</w:t>
      </w:r>
      <w:r w:rsidR="00F358C6" w:rsidRPr="00C65484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0D7788" w:rsidRPr="00C65484">
        <w:rPr>
          <w:rFonts w:asciiTheme="majorBidi" w:hAnsiTheme="majorBidi" w:cstheme="majorBidi"/>
          <w:color w:val="0D0D0D"/>
          <w:sz w:val="30"/>
          <w:szCs w:val="30"/>
        </w:rPr>
        <w:t>3.2</w:t>
      </w:r>
      <w:r w:rsidR="001E4257">
        <w:rPr>
          <w:rFonts w:asciiTheme="majorBidi" w:hAnsiTheme="majorBidi" w:cstheme="majorBidi"/>
          <w:color w:val="0D0D0D"/>
          <w:sz w:val="30"/>
          <w:szCs w:val="30"/>
        </w:rPr>
        <w:t>8</w:t>
      </w:r>
      <w:r w:rsidR="000D7788" w:rsidRPr="00C65484">
        <w:rPr>
          <w:rFonts w:asciiTheme="majorBidi" w:hAnsiTheme="majorBidi" w:cstheme="majorBidi"/>
          <w:color w:val="0D0D0D"/>
          <w:sz w:val="30"/>
          <w:szCs w:val="30"/>
        </w:rPr>
        <w:t xml:space="preserve"> - 5.57</w:t>
      </w:r>
      <w:r w:rsidR="00B034C8" w:rsidRPr="00C65484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C65484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BE7416"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2568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C65484">
        <w:rPr>
          <w:rFonts w:asciiTheme="majorBidi" w:hAnsiTheme="majorBidi" w:hint="cs"/>
          <w:i/>
          <w:iCs/>
          <w:color w:val="0D0D0D"/>
          <w:sz w:val="30"/>
          <w:szCs w:val="30"/>
          <w:cs/>
        </w:rPr>
        <w:t>ละ</w:t>
      </w:r>
      <w:r w:rsidRPr="00C65484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E7416" w:rsidRPr="00C65484">
        <w:rPr>
          <w:rFonts w:asciiTheme="majorBidi" w:hAnsiTheme="majorBidi"/>
          <w:i/>
          <w:iCs/>
          <w:color w:val="0D0D0D"/>
          <w:sz w:val="30"/>
          <w:szCs w:val="30"/>
        </w:rPr>
        <w:t>3</w:t>
      </w:r>
      <w:r w:rsidR="00F7703E" w:rsidRPr="00C65484">
        <w:rPr>
          <w:rFonts w:asciiTheme="majorBidi" w:hAnsiTheme="majorBidi"/>
          <w:i/>
          <w:iCs/>
          <w:color w:val="0D0D0D"/>
          <w:sz w:val="30"/>
          <w:szCs w:val="30"/>
        </w:rPr>
        <w:t>.</w:t>
      </w:r>
      <w:r w:rsidR="00BE7416" w:rsidRPr="00C65484">
        <w:rPr>
          <w:rFonts w:asciiTheme="majorBidi" w:hAnsiTheme="majorBidi"/>
          <w:i/>
          <w:iCs/>
          <w:color w:val="0D0D0D"/>
          <w:sz w:val="30"/>
          <w:szCs w:val="30"/>
        </w:rPr>
        <w:t>74</w:t>
      </w:r>
      <w:r w:rsidR="00BE3F6C" w:rsidRPr="00C65484">
        <w:rPr>
          <w:rFonts w:asciiTheme="majorBidi" w:hAnsiTheme="majorBidi"/>
          <w:i/>
          <w:iCs/>
          <w:color w:val="0D0D0D"/>
          <w:sz w:val="30"/>
          <w:szCs w:val="30"/>
        </w:rPr>
        <w:t xml:space="preserve"> </w:t>
      </w:r>
      <w:r w:rsidR="005D2AE4">
        <w:rPr>
          <w:rFonts w:asciiTheme="majorBidi" w:hAnsiTheme="majorBidi"/>
          <w:i/>
          <w:iCs/>
          <w:color w:val="0D0D0D"/>
          <w:sz w:val="30"/>
          <w:szCs w:val="30"/>
        </w:rPr>
        <w:t>-</w:t>
      </w:r>
      <w:r w:rsidRPr="00C65484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AA3E09">
        <w:rPr>
          <w:rFonts w:asciiTheme="majorBidi" w:hAnsiTheme="majorBidi"/>
          <w:i/>
          <w:iCs/>
          <w:color w:val="0D0D0D"/>
          <w:sz w:val="30"/>
          <w:szCs w:val="30"/>
        </w:rPr>
        <w:t>5.57</w:t>
      </w:r>
      <w:r w:rsidRPr="00C65484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C65484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C65484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066EBA6" w14:textId="77777777" w:rsidR="00481BDA" w:rsidRPr="00C65484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B7278E" w14:textId="4024F692" w:rsidR="00620B7F" w:rsidRPr="00C65484" w:rsidRDefault="00370A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ณ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0A071F" w:rsidRPr="00C6548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0212A" w:rsidRPr="00C65484">
        <w:rPr>
          <w:rFonts w:ascii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z w:val="30"/>
          <w:szCs w:val="30"/>
          <w:cs/>
        </w:rPr>
        <w:t>มิถุนายน</w:t>
      </w:r>
      <w:r w:rsidR="00BE3F6C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A42E9F" w:rsidRPr="00C65484">
        <w:rPr>
          <w:rFonts w:ascii="Angsana New" w:hAnsi="Angsana New"/>
          <w:sz w:val="30"/>
          <w:szCs w:val="30"/>
        </w:rPr>
        <w:t xml:space="preserve"> </w:t>
      </w:r>
      <w:r w:rsidR="00EA038F" w:rsidRPr="00C6548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</w:t>
      </w:r>
      <w:r w:rsidR="00EA038F" w:rsidRPr="00C65484">
        <w:rPr>
          <w:rFonts w:ascii="Angsana New" w:hAnsi="Angsana New" w:hint="cs"/>
          <w:spacing w:val="-4"/>
          <w:sz w:val="30"/>
          <w:szCs w:val="30"/>
          <w:cs/>
        </w:rPr>
        <w:t>ด้วยวิธีมูลค่าตลาดสำหรับการใช้ประโยชน์ปัจจุบัน</w:t>
      </w:r>
      <w:r w:rsidR="00375208" w:rsidRPr="00C6548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470D" w:rsidRPr="00C65484">
        <w:rPr>
          <w:rFonts w:ascii="Angsana New" w:hAnsi="Angsana New" w:hint="cs"/>
          <w:spacing w:val="-4"/>
          <w:sz w:val="30"/>
          <w:szCs w:val="30"/>
          <w:cs/>
        </w:rPr>
        <w:t>วิธีราคาทุนทดแทน</w:t>
      </w:r>
      <w:r w:rsidR="00EA038F" w:rsidRPr="00C65484">
        <w:rPr>
          <w:rFonts w:ascii="Angsana New" w:hAnsi="Angsana New" w:hint="cs"/>
          <w:spacing w:val="-4"/>
          <w:sz w:val="30"/>
          <w:szCs w:val="30"/>
          <w:cs/>
        </w:rPr>
        <w:t>และวิธีคิดลดกระแสเงินสดโดยใช้อัตราคิดลด</w:t>
      </w:r>
      <w:r w:rsidR="00EA038F" w:rsidRPr="00C65484">
        <w:rPr>
          <w:rFonts w:ascii="Angsana New" w:hAnsi="Angsana New" w:hint="cs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BE7416" w:rsidRPr="00C65484">
        <w:rPr>
          <w:rFonts w:ascii="Angsana New" w:hAnsi="Angsana New" w:hint="cs"/>
          <w:sz w:val="30"/>
          <w:szCs w:val="30"/>
        </w:rPr>
        <w:t>3</w:t>
      </w:r>
    </w:p>
    <w:p w14:paraId="5D321DB2" w14:textId="156C5464" w:rsidR="001E6F1C" w:rsidRPr="00C65484" w:rsidRDefault="005D6B64" w:rsidP="005D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</w:rPr>
        <w:br w:type="page"/>
      </w:r>
    </w:p>
    <w:p w14:paraId="7FEEE016" w14:textId="388DB198" w:rsidR="000A1DDD" w:rsidRPr="00C65484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A179771" w14:textId="77777777" w:rsidR="00D60B0B" w:rsidRPr="00C65484" w:rsidRDefault="00D60B0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6789F7D0" w14:textId="501F34FF" w:rsidR="00D203D4" w:rsidRPr="00C65484" w:rsidRDefault="00D203D4" w:rsidP="002E53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b/>
          <w:sz w:val="30"/>
          <w:szCs w:val="30"/>
          <w:cs/>
        </w:rPr>
        <w:t>ก</w:t>
      </w:r>
      <w:r w:rsidRPr="00C65484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</w:t>
      </w:r>
      <w:r w:rsidR="003001B4" w:rsidRPr="00C65484">
        <w:rPr>
          <w:rFonts w:ascii="Angsana New" w:hAnsi="Angsana New" w:hint="cs"/>
          <w:sz w:val="30"/>
          <w:szCs w:val="30"/>
          <w:cs/>
        </w:rPr>
        <w:t>ระหว่างงวดหกเดือน</w:t>
      </w:r>
      <w:r w:rsidR="00A42E9F" w:rsidRPr="00C6548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42E9F" w:rsidRPr="00C65484">
        <w:rPr>
          <w:rFonts w:ascii="Angsana New" w:hAnsi="Angsana New"/>
          <w:sz w:val="30"/>
          <w:szCs w:val="30"/>
          <w:cs/>
        </w:rPr>
        <w:t xml:space="preserve"> </w:t>
      </w:r>
      <w:r w:rsidR="006E03FB" w:rsidRPr="00C65484">
        <w:rPr>
          <w:rFonts w:ascii="Angsana New" w:hAnsi="Angsana New"/>
          <w:sz w:val="30"/>
          <w:szCs w:val="30"/>
        </w:rPr>
        <w:br/>
      </w:r>
      <w:r w:rsidR="00F0212A" w:rsidRPr="00C65484">
        <w:rPr>
          <w:rFonts w:ascii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z w:val="30"/>
          <w:szCs w:val="30"/>
          <w:cs/>
        </w:rPr>
        <w:t>มิถุนายน</w:t>
      </w:r>
      <w:r w:rsidR="00F7703E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EA038F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C65484" w:rsidRDefault="003B052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</w:rPr>
      </w:pPr>
    </w:p>
    <w:tbl>
      <w:tblPr>
        <w:tblW w:w="9272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8"/>
        <w:gridCol w:w="1265"/>
        <w:gridCol w:w="237"/>
        <w:gridCol w:w="1647"/>
        <w:gridCol w:w="265"/>
        <w:gridCol w:w="1354"/>
        <w:gridCol w:w="265"/>
        <w:gridCol w:w="1621"/>
      </w:tblGrid>
      <w:tr w:rsidR="001C47F3" w:rsidRPr="00C65484" w14:paraId="232C6B13" w14:textId="77777777" w:rsidTr="00A57358">
        <w:trPr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C65484" w:rsidRDefault="00CE449C" w:rsidP="002E53F2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br w:type="page"/>
            </w:r>
          </w:p>
        </w:tc>
        <w:tc>
          <w:tcPr>
            <w:tcW w:w="184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F3" w:rsidRPr="00C65484" w14:paraId="7EAFDD60" w14:textId="77777777" w:rsidTr="00A57358">
        <w:trPr>
          <w:trHeight w:val="423"/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C65484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C65484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01877FE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  <w:r w:rsidR="00BA405E"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99A7C3F" w:rsidR="00CE449C" w:rsidRPr="00C65484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C65484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3" w:type="pct"/>
            <w:vAlign w:val="bottom"/>
          </w:tcPr>
          <w:p w14:paraId="319A632B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C65484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C97D56C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  <w:r w:rsidR="00E5187A"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C65484" w:rsidRDefault="00CE449C" w:rsidP="002E53F2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5008ED61" w:rsidR="00CE449C" w:rsidRPr="00C65484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C65484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C65484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C65484" w14:paraId="7BB7BBD5" w14:textId="77777777" w:rsidTr="00A57358">
        <w:trPr>
          <w:trHeight w:val="423"/>
          <w:tblHeader/>
        </w:trPr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C65484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C65484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F3" w:rsidRPr="00C65484" w14:paraId="6E32B0A3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FF1C0" w14:textId="35F5178B" w:rsidR="00FA1A47" w:rsidRPr="00C65484" w:rsidRDefault="00FA1A47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522BBF" w:rsidRPr="00C65484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CF23E7" w:rsidRPr="00C65484">
              <w:rPr>
                <w:rFonts w:ascii="Angsana New" w:hAnsi="Angsana New"/>
                <w:sz w:val="30"/>
                <w:szCs w:val="30"/>
              </w:rPr>
              <w:br/>
            </w:r>
            <w:r w:rsidR="00FA5221" w:rsidRPr="00C65484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319D" w14:textId="4242F929" w:rsidR="00FA1A47" w:rsidRPr="00C65484" w:rsidRDefault="0075399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54</w:t>
            </w:r>
            <w:r w:rsidR="004E688C" w:rsidRPr="00C65484">
              <w:rPr>
                <w:rFonts w:ascii="Angsana New" w:eastAsia="MS Mincho" w:hAnsi="Angsana New"/>
                <w:sz w:val="30"/>
                <w:szCs w:val="30"/>
              </w:rPr>
              <w:t>,788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05DD" w14:textId="77777777" w:rsidR="00FA1A47" w:rsidRPr="00C65484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C11C" w14:textId="75324BC2" w:rsidR="00FA1A47" w:rsidRPr="00C65484" w:rsidRDefault="009D6ED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B41022" w14:textId="77777777" w:rsidR="00FA1A47" w:rsidRPr="00C65484" w:rsidRDefault="00FA1A47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D4B2" w14:textId="27F6E4F6" w:rsidR="00FA1A47" w:rsidRPr="00C65484" w:rsidRDefault="00404B4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A388" w14:textId="77777777" w:rsidR="00FA1A47" w:rsidRPr="00C65484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5D58" w14:textId="45BA84EA" w:rsidR="00FA1A47" w:rsidRPr="00C65484" w:rsidRDefault="00404B4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65484" w14:paraId="0B12626B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C0045" w:rsidRPr="00C65484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C654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01A98AEC" w:rsidR="00CC0045" w:rsidRPr="00C65484" w:rsidRDefault="00617F34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202,86</w:t>
            </w:r>
            <w:r w:rsidR="00D03339" w:rsidRPr="00C65484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0CA8F4F3" w:rsidR="00CC0045" w:rsidRPr="00C65484" w:rsidRDefault="00617F34" w:rsidP="007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(18)</w:t>
            </w:r>
          </w:p>
        </w:tc>
        <w:tc>
          <w:tcPr>
            <w:tcW w:w="143" w:type="pct"/>
          </w:tcPr>
          <w:p w14:paraId="538EF272" w14:textId="77777777" w:rsidR="00CC0045" w:rsidRPr="00C65484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3C352592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29EDEF02" w:rsidR="00CC0045" w:rsidRPr="00C65484" w:rsidRDefault="00404B47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65484" w14:paraId="0BF85B15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FD98E" w14:textId="467BB0A4" w:rsidR="00CC0045" w:rsidRPr="00C65484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C654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9E08B" w14:textId="7FFDF091" w:rsidR="00CC0045" w:rsidRPr="00C65484" w:rsidRDefault="001626D3" w:rsidP="0016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72,877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2B09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B988" w14:textId="0EFA0D68" w:rsidR="00CC0045" w:rsidRPr="00C65484" w:rsidRDefault="00162C6D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757843" w14:textId="77777777" w:rsidR="00CC0045" w:rsidRPr="00C65484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384BA" w14:textId="6CF668A4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21,552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773A4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2A87" w14:textId="5E60AEF3" w:rsidR="00CC0045" w:rsidRPr="00C65484" w:rsidRDefault="00125B4A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0045" w:rsidRPr="00C65484" w14:paraId="5120451D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169500B9" w:rsidR="00CC0045" w:rsidRPr="00C65484" w:rsidRDefault="00CC0045" w:rsidP="00CC0045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4D129376" w:rsidR="00CC0045" w:rsidRPr="00C65484" w:rsidRDefault="00162C6D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244,95</w:t>
            </w:r>
            <w:r w:rsidR="00D03339" w:rsidRPr="00C65484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742AB649" w:rsidR="00CC0045" w:rsidRPr="00C65484" w:rsidRDefault="00162C6D" w:rsidP="007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(873)</w:t>
            </w:r>
          </w:p>
        </w:tc>
        <w:tc>
          <w:tcPr>
            <w:tcW w:w="143" w:type="pct"/>
          </w:tcPr>
          <w:p w14:paraId="6D7616D1" w14:textId="77777777" w:rsidR="00CC0045" w:rsidRPr="00C65484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34C97BB9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5,543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07200194" w:rsidR="00CC0045" w:rsidRPr="00C65484" w:rsidRDefault="00466564" w:rsidP="0012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9E2AFB" w:rsidRPr="00C65484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CC0045" w:rsidRPr="00C65484" w14:paraId="62EE7FC3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C0045" w:rsidRPr="00C65484" w:rsidRDefault="00CC0045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63835052" w:rsidR="00CC0045" w:rsidRPr="00C65484" w:rsidRDefault="008309B4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</w:rPr>
              <w:t>79</w:t>
            </w:r>
            <w:r w:rsidR="00D03339" w:rsidRPr="00AB4170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7A3FB26F" w:rsidR="00CC0045" w:rsidRPr="00C65484" w:rsidRDefault="008309B4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20C76DB6" w14:textId="77777777" w:rsidR="00CC0045" w:rsidRPr="00C65484" w:rsidRDefault="00CC0045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2026D101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3E247B51" w:rsidR="00CC0045" w:rsidRPr="00C65484" w:rsidRDefault="00125B4A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8F7AE6" w:rsidRPr="00C65484" w14:paraId="6C72B381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2BC69" w14:textId="48F89AF2" w:rsidR="008F7AE6" w:rsidRPr="00C65484" w:rsidRDefault="008F7AE6" w:rsidP="00BB165F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C65484">
              <w:rPr>
                <w:rFonts w:ascii="Angsana New" w:hAnsi="Angsana New"/>
                <w:sz w:val="30"/>
                <w:szCs w:val="30"/>
              </w:rPr>
              <w:t>-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2DD7D" w14:textId="072E3289" w:rsidR="008F7AE6" w:rsidRPr="00C65484" w:rsidRDefault="008309B4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422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7D9FB" w14:textId="77777777" w:rsidR="008F7AE6" w:rsidRPr="00C65484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2364A" w14:textId="4F448A8F" w:rsidR="008F7AE6" w:rsidRPr="00C65484" w:rsidRDefault="008309B4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48C9B95B" w14:textId="77777777" w:rsidR="008F7AE6" w:rsidRPr="00C65484" w:rsidRDefault="008F7AE6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B74A" w14:textId="0C2CE411" w:rsidR="008F7AE6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C8CE9" w14:textId="77777777" w:rsidR="008F7AE6" w:rsidRPr="00C65484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6D0BC" w14:textId="189BA081" w:rsidR="008F7AE6" w:rsidRPr="00C65484" w:rsidRDefault="00125B4A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8F7AE6" w:rsidRPr="00C65484" w14:paraId="746977F1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FE6B5" w14:textId="1C5FF7C0" w:rsidR="008F7AE6" w:rsidRPr="00C65484" w:rsidRDefault="00BB64B8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เครื่องเล่นสวนสนุก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275FC" w14:textId="2AB8C03E" w:rsidR="008F7AE6" w:rsidRPr="00C65484" w:rsidRDefault="008309B4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1,361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52248" w14:textId="77777777" w:rsidR="008F7AE6" w:rsidRPr="00C65484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106EA" w14:textId="15CFBC6F" w:rsidR="008F7AE6" w:rsidRPr="00C65484" w:rsidRDefault="008309B4" w:rsidP="0042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283301EC" w14:textId="77777777" w:rsidR="008F7AE6" w:rsidRPr="00C65484" w:rsidRDefault="008F7AE6" w:rsidP="00CC0045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D7614" w14:textId="31360557" w:rsidR="008F7AE6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7B1B6" w14:textId="77777777" w:rsidR="008F7AE6" w:rsidRPr="00C65484" w:rsidRDefault="008F7AE6" w:rsidP="00CC0045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961CB" w14:textId="256932AE" w:rsidR="008F7AE6" w:rsidRPr="00C65484" w:rsidRDefault="00125B4A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C0045" w:rsidRPr="00C65484" w14:paraId="5DDD8D20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CC0045" w:rsidRPr="00C65484" w:rsidRDefault="00CC0045" w:rsidP="00CC0045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C0045" w:rsidRPr="00C65484" w:rsidRDefault="00CC0045" w:rsidP="00CC0045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ab/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67618E1A" w:rsidR="00CC0045" w:rsidRPr="00C65484" w:rsidRDefault="008309B4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1,635</w:t>
            </w:r>
            <w:r w:rsidR="00B71ED0" w:rsidRPr="00C65484">
              <w:rPr>
                <w:rFonts w:ascii="Angsana New" w:eastAsia="MS Mincho" w:hAnsi="Angsana New"/>
                <w:sz w:val="30"/>
                <w:szCs w:val="30"/>
              </w:rPr>
              <w:t>,15</w:t>
            </w:r>
            <w:r w:rsidR="00D03339" w:rsidRPr="00C6548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77A47F7A" w:rsidR="00CC0045" w:rsidRPr="00C65484" w:rsidRDefault="00B71ED0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Pr="00AB4170">
              <w:rPr>
                <w:rFonts w:ascii="Angsana New" w:eastAsia="MS Mincho" w:hAnsi="Angsana New"/>
                <w:sz w:val="30"/>
                <w:szCs w:val="30"/>
              </w:rPr>
              <w:t>172</w:t>
            </w:r>
            <w:r w:rsidR="00654E82"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654E82" w:rsidRPr="00AB4170">
              <w:rPr>
                <w:rFonts w:ascii="Angsana New" w:eastAsia="MS Mincho" w:hAnsi="Angsana New"/>
                <w:sz w:val="30"/>
                <w:szCs w:val="30"/>
              </w:rPr>
              <w:t>981</w:t>
            </w:r>
            <w:r w:rsidR="00654E82"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581086E6" w14:textId="77777777" w:rsidR="00CC0045" w:rsidRPr="00C65484" w:rsidRDefault="00CC0045" w:rsidP="00CC004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3A42939C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</w:rPr>
              <w:t>737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C0045" w:rsidRPr="00C65484" w:rsidRDefault="00CC0045" w:rsidP="00CC004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4FCA116E" w:rsidR="00CC0045" w:rsidRPr="00C65484" w:rsidRDefault="00125B4A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0045" w:rsidRPr="00C65484" w14:paraId="0FDE613D" w14:textId="77777777" w:rsidTr="00A57358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C0045" w:rsidRPr="00C65484" w:rsidRDefault="00CC0045" w:rsidP="00CC004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102F209C" w:rsidR="00CC0045" w:rsidRPr="00C65484" w:rsidRDefault="00964356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2,216,21</w:t>
            </w:r>
            <w:r w:rsidR="00640C0F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C0045" w:rsidRPr="00C65484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231E5B91" w:rsidR="00CC0045" w:rsidRPr="00C65484" w:rsidRDefault="00654E8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</w:t>
            </w:r>
            <w:r w:rsidR="00E04A79"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872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6017AE32" w14:textId="77777777" w:rsidR="00CC0045" w:rsidRPr="00C65484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77820995" w:rsidR="00CC0045" w:rsidRPr="00C65484" w:rsidRDefault="00F851A2" w:rsidP="00C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</w:t>
            </w:r>
            <w:r w:rsidRPr="00801C4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83</w:t>
            </w:r>
            <w:r w:rsidR="006C52EC" w:rsidRPr="00AB41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C0045" w:rsidRPr="00C65484" w:rsidRDefault="00CC0045" w:rsidP="00CC0045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47552777" w:rsidR="00CC0045" w:rsidRPr="00C65484" w:rsidRDefault="00125B4A" w:rsidP="0012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9E2AFB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52636DF" w14:textId="77777777" w:rsidR="00CF23E7" w:rsidRPr="00C65484" w:rsidRDefault="00CF23E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224F86E2" w14:textId="226C6176" w:rsidR="006E602C" w:rsidRPr="00C65484" w:rsidRDefault="006E602C" w:rsidP="002E53F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548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0212A" w:rsidRPr="00C65484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A53B6D" w:rsidRPr="00C65484">
        <w:rPr>
          <w:rFonts w:asciiTheme="majorBidi" w:hAnsiTheme="majorBidi" w:cstheme="majorBidi"/>
          <w:sz w:val="30"/>
          <w:szCs w:val="30"/>
        </w:rPr>
        <w:t>30</w:t>
      </w:r>
      <w:r w:rsidR="00F0212A" w:rsidRPr="00C6548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F7703E" w:rsidRPr="00C65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3B6D" w:rsidRPr="00C65484">
        <w:rPr>
          <w:rFonts w:asciiTheme="majorBidi" w:hAnsiTheme="majorBidi" w:cstheme="majorBidi"/>
          <w:sz w:val="30"/>
          <w:szCs w:val="30"/>
        </w:rPr>
        <w:t>2569</w:t>
      </w:r>
      <w:r w:rsidRPr="00C65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5484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C65484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C65484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C65484">
        <w:rPr>
          <w:rFonts w:asciiTheme="majorBidi" w:hAnsiTheme="majorBidi" w:cstheme="majorBidi"/>
          <w:sz w:val="30"/>
          <w:szCs w:val="30"/>
          <w:cs/>
        </w:rPr>
        <w:t>จำนวน</w:t>
      </w:r>
      <w:r w:rsidR="00E85276" w:rsidRPr="00C6548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B74A9" w:rsidRPr="00C65484">
        <w:rPr>
          <w:rFonts w:asciiTheme="majorBidi" w:hAnsiTheme="majorBidi" w:cstheme="majorBidi"/>
          <w:sz w:val="30"/>
          <w:szCs w:val="30"/>
        </w:rPr>
        <w:t xml:space="preserve"> </w:t>
      </w:r>
      <w:r w:rsidR="00356581" w:rsidRPr="00C65484">
        <w:rPr>
          <w:rFonts w:asciiTheme="majorBidi" w:hAnsiTheme="majorBidi" w:cstheme="majorBidi"/>
          <w:sz w:val="30"/>
          <w:szCs w:val="30"/>
        </w:rPr>
        <w:t>109.73</w:t>
      </w:r>
      <w:r w:rsidRPr="00C65484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C6548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E7416" w:rsidRPr="00C65484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C6548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654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62092" w:rsidRPr="00C65484">
        <w:rPr>
          <w:rFonts w:asciiTheme="majorBidi" w:hAnsiTheme="majorBidi" w:cstheme="majorBidi"/>
          <w:i/>
          <w:iCs/>
          <w:sz w:val="30"/>
          <w:szCs w:val="30"/>
        </w:rPr>
        <w:t>119.90</w:t>
      </w:r>
      <w:r w:rsidRPr="00C6548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65484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C6548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F65CA6" w14:textId="77777777" w:rsidR="006E602C" w:rsidRPr="00C65484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094D3043" w14:textId="6D4F1B6E" w:rsidR="006E602C" w:rsidRPr="00C65484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  <w:cs/>
        </w:rPr>
      </w:pPr>
      <w:bookmarkStart w:id="4" w:name="_Hlk70865009"/>
      <w:bookmarkStart w:id="5" w:name="_Hlk70865301"/>
      <w:r w:rsidRPr="00C65484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C65484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C65484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C65484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B87711" w:rsidRPr="00C65484">
        <w:rPr>
          <w:rFonts w:ascii="Angsana New" w:hAnsi="Angsana New"/>
          <w:spacing w:val="-4"/>
          <w:sz w:val="30"/>
          <w:szCs w:val="30"/>
        </w:rPr>
        <w:t xml:space="preserve"> </w:t>
      </w:r>
      <w:r w:rsidR="00D03C47" w:rsidRPr="00C65484">
        <w:rPr>
          <w:rFonts w:ascii="Angsana New" w:hAnsi="Angsana New"/>
          <w:spacing w:val="-4"/>
          <w:sz w:val="30"/>
          <w:szCs w:val="30"/>
        </w:rPr>
        <w:t>316</w:t>
      </w:r>
      <w:r w:rsidR="003420FE" w:rsidRPr="00C65484">
        <w:rPr>
          <w:rFonts w:ascii="Angsana New" w:hAnsi="Angsana New"/>
          <w:spacing w:val="-4"/>
          <w:sz w:val="30"/>
          <w:szCs w:val="30"/>
        </w:rPr>
        <w:t>.47</w:t>
      </w:r>
      <w:r w:rsidR="006C0FC6" w:rsidRPr="00C65484">
        <w:rPr>
          <w:rFonts w:ascii="Angsana New" w:hAnsi="Angsana New"/>
          <w:spacing w:val="-4"/>
          <w:sz w:val="30"/>
          <w:szCs w:val="30"/>
        </w:rPr>
        <w:t xml:space="preserve"> </w:t>
      </w:r>
      <w:r w:rsidRPr="00C65484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C65484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BE7416" w:rsidRPr="00C65484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BE7416" w:rsidRPr="00C65484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BE7416" w:rsidRPr="00C65484">
        <w:rPr>
          <w:rFonts w:ascii="Angsana New" w:hAnsi="Angsana New"/>
          <w:i/>
          <w:iCs/>
          <w:color w:val="0D0D0D"/>
          <w:sz w:val="30"/>
          <w:szCs w:val="30"/>
        </w:rPr>
        <w:t>8</w:t>
      </w:r>
      <w:r w:rsidRPr="00C65484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262092" w:rsidRPr="00C65484">
        <w:rPr>
          <w:rFonts w:ascii="Angsana New" w:hAnsi="Angsana New"/>
          <w:i/>
          <w:iCs/>
          <w:color w:val="0D0D0D"/>
          <w:sz w:val="30"/>
          <w:szCs w:val="30"/>
        </w:rPr>
        <w:t>394.84</w:t>
      </w:r>
      <w:r w:rsidRPr="00C65484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C6548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C65484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1D4B1F" w:rsidRPr="00C65484">
        <w:rPr>
          <w:rFonts w:ascii="Angsana New" w:hAnsi="Angsana New"/>
          <w:color w:val="0D0D0D"/>
          <w:sz w:val="30"/>
          <w:szCs w:val="30"/>
        </w:rPr>
        <w:t xml:space="preserve"> </w:t>
      </w:r>
      <w:r w:rsidR="00241FF2" w:rsidRPr="00C65484">
        <w:rPr>
          <w:rFonts w:ascii="Angsana New" w:hAnsi="Angsana New"/>
          <w:color w:val="0D0D0D"/>
          <w:sz w:val="30"/>
          <w:szCs w:val="30"/>
        </w:rPr>
        <w:t>3.</w:t>
      </w:r>
      <w:r w:rsidR="001077C8">
        <w:rPr>
          <w:rFonts w:ascii="Angsana New" w:hAnsi="Angsana New"/>
          <w:color w:val="0D0D0D"/>
          <w:sz w:val="30"/>
          <w:szCs w:val="30"/>
        </w:rPr>
        <w:t>19</w:t>
      </w:r>
      <w:r w:rsidR="00241FF2" w:rsidRPr="00C65484">
        <w:rPr>
          <w:rFonts w:ascii="Angsana New" w:hAnsi="Angsana New"/>
          <w:color w:val="0D0D0D"/>
          <w:sz w:val="30"/>
          <w:szCs w:val="30"/>
        </w:rPr>
        <w:t xml:space="preserve"> </w:t>
      </w:r>
      <w:r w:rsidR="007977B5" w:rsidRPr="00C65484">
        <w:rPr>
          <w:rFonts w:ascii="Angsana New" w:hAnsi="Angsana New"/>
          <w:color w:val="0D0D0D"/>
          <w:sz w:val="30"/>
          <w:szCs w:val="30"/>
        </w:rPr>
        <w:t>-</w:t>
      </w:r>
      <w:r w:rsidR="00241FF2" w:rsidRPr="00C65484">
        <w:rPr>
          <w:rFonts w:ascii="Angsana New" w:hAnsi="Angsana New"/>
          <w:color w:val="0D0D0D"/>
          <w:sz w:val="30"/>
          <w:szCs w:val="30"/>
        </w:rPr>
        <w:t xml:space="preserve"> </w:t>
      </w:r>
      <w:r w:rsidR="000E0C45" w:rsidRPr="00C65484">
        <w:rPr>
          <w:rFonts w:ascii="Angsana New" w:hAnsi="Angsana New"/>
          <w:color w:val="0D0D0D"/>
          <w:sz w:val="30"/>
          <w:szCs w:val="30"/>
        </w:rPr>
        <w:t>6.08</w:t>
      </w:r>
      <w:r w:rsidRPr="00C65484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C65484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7416" w:rsidRPr="00C65484">
        <w:rPr>
          <w:rFonts w:ascii="Angsana New" w:hAnsi="Angsana New"/>
          <w:i/>
          <w:iCs/>
          <w:spacing w:val="-4"/>
          <w:sz w:val="30"/>
          <w:szCs w:val="30"/>
        </w:rPr>
        <w:t>2568</w:t>
      </w:r>
      <w:r w:rsidRPr="00C65484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C65484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C6548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E7416" w:rsidRPr="00C65484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777FFA" w:rsidRPr="00C65484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386A19" w:rsidRPr="00C65484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Pr="00C6548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70B14" w:rsidRPr="00C65484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C6548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70B14" w:rsidRPr="00C65484">
        <w:rPr>
          <w:rFonts w:ascii="Angsana New" w:hAnsi="Angsana New"/>
          <w:i/>
          <w:iCs/>
          <w:spacing w:val="-4"/>
          <w:sz w:val="30"/>
          <w:szCs w:val="30"/>
        </w:rPr>
        <w:t>6.08</w:t>
      </w:r>
      <w:r w:rsidRPr="00C6548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65484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Pr="00C65484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bookmarkEnd w:id="4"/>
    <w:bookmarkEnd w:id="5"/>
    <w:p w14:paraId="00FA94AD" w14:textId="77777777" w:rsidR="00146BA6" w:rsidRPr="00C65484" w:rsidRDefault="00146BA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30"/>
          <w:szCs w:val="30"/>
        </w:rPr>
      </w:pPr>
      <w:r w:rsidRPr="00C65484">
        <w:rPr>
          <w:rFonts w:ascii="Angsana New" w:hAnsi="Angsana New"/>
          <w:i/>
          <w:iCs/>
          <w:color w:val="0D0D0D"/>
          <w:sz w:val="30"/>
          <w:szCs w:val="30"/>
        </w:rPr>
        <w:br w:type="page"/>
      </w:r>
    </w:p>
    <w:p w14:paraId="36508D23" w14:textId="3FAA121D" w:rsidR="00D0156E" w:rsidRPr="00C65484" w:rsidRDefault="00CF2BA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</w:t>
      </w:r>
    </w:p>
    <w:p w14:paraId="5DE151E9" w14:textId="77777777" w:rsidR="00791BA3" w:rsidRPr="00C65484" w:rsidRDefault="0079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6D69A6A" w14:textId="69759C0A" w:rsidR="00790FA1" w:rsidRPr="00C65484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C6548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C65484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C65484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0212A" w:rsidRPr="00C65484">
        <w:rPr>
          <w:rFonts w:asciiTheme="majorBidi" w:hAnsiTheme="majorBidi" w:hint="cs"/>
          <w:sz w:val="30"/>
          <w:szCs w:val="30"/>
          <w:cs/>
        </w:rPr>
        <w:t xml:space="preserve">งวดหกเดือนสิ้นสุดวันที่ </w:t>
      </w:r>
      <w:r w:rsidR="00BE36A3">
        <w:rPr>
          <w:rFonts w:asciiTheme="majorBidi" w:hAnsiTheme="majorBidi"/>
          <w:sz w:val="30"/>
          <w:szCs w:val="30"/>
        </w:rPr>
        <w:t>30</w:t>
      </w:r>
      <w:r w:rsidR="00F0212A" w:rsidRPr="00C65484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F7703E" w:rsidRPr="00C65484">
        <w:rPr>
          <w:rFonts w:asciiTheme="majorBidi" w:hAnsiTheme="majorBidi" w:hint="cs"/>
          <w:sz w:val="30"/>
          <w:szCs w:val="30"/>
          <w:cs/>
        </w:rPr>
        <w:t xml:space="preserve"> </w:t>
      </w:r>
      <w:r w:rsidR="00BE7416" w:rsidRPr="00C65484">
        <w:rPr>
          <w:rFonts w:asciiTheme="majorBidi" w:hAnsiTheme="majorBidi"/>
          <w:sz w:val="30"/>
          <w:szCs w:val="30"/>
        </w:rPr>
        <w:t>2569</w:t>
      </w:r>
      <w:r w:rsidR="007F07B2" w:rsidRPr="00C65484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C65484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C65484">
        <w:rPr>
          <w:rFonts w:asciiTheme="majorBidi" w:hAnsiTheme="majorBidi"/>
          <w:sz w:val="30"/>
          <w:szCs w:val="30"/>
          <w:cs/>
        </w:rPr>
        <w:t xml:space="preserve"> </w:t>
      </w:r>
      <w:r w:rsidR="00BE7416" w:rsidRPr="00C65484">
        <w:rPr>
          <w:rFonts w:asciiTheme="majorBidi" w:hAnsiTheme="majorBidi"/>
          <w:sz w:val="30"/>
          <w:szCs w:val="30"/>
        </w:rPr>
        <w:t>2568</w:t>
      </w:r>
      <w:r w:rsidR="007F07B2" w:rsidRPr="00C65484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C65484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C65484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C65484" w14:paraId="43B120F2" w14:textId="77777777" w:rsidTr="00AF2174">
        <w:tc>
          <w:tcPr>
            <w:tcW w:w="3600" w:type="dxa"/>
          </w:tcPr>
          <w:p w14:paraId="45088EB8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65484" w14:paraId="4414D934" w14:textId="77777777" w:rsidTr="00AF2174">
        <w:tc>
          <w:tcPr>
            <w:tcW w:w="3600" w:type="dxa"/>
          </w:tcPr>
          <w:p w14:paraId="7D49BC2D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center"/>
          </w:tcPr>
          <w:p w14:paraId="10C50981" w14:textId="023AAE67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20A56C7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1B003FC" w14:textId="12DEA072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959F68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F112FDA" w14:textId="03C8B438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21657439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C2860C2" w14:textId="6F319243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30820" w:rsidRPr="00C65484" w14:paraId="543D6422" w14:textId="77777777" w:rsidTr="00AF2174">
        <w:tc>
          <w:tcPr>
            <w:tcW w:w="3600" w:type="dxa"/>
          </w:tcPr>
          <w:p w14:paraId="6EDD7ADA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C65484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03E" w:rsidRPr="00C65484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0DF603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1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4E026199" w:rsidR="00F7703E" w:rsidRPr="00C65484" w:rsidRDefault="0073632A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E1263D" w:rsidRPr="00C6548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263D" w:rsidRPr="00C65484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F2F36ED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274F72D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97D4380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33C68B7E" w:rsidR="00F7703E" w:rsidRPr="00C65484" w:rsidRDefault="00E46823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026D4" w:rsidRPr="00C6548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26D4" w:rsidRPr="00C65484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62" w:type="dxa"/>
          </w:tcPr>
          <w:p w14:paraId="5FC37509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1BBBAD0A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C7AE3" w:rsidRPr="00C65484" w14:paraId="6A15FB22" w14:textId="77777777">
        <w:trPr>
          <w:trHeight w:val="180"/>
        </w:trPr>
        <w:tc>
          <w:tcPr>
            <w:tcW w:w="3600" w:type="dxa"/>
          </w:tcPr>
          <w:p w14:paraId="08CD14C9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726C6504" w:rsidR="009C7AE3" w:rsidRPr="00C65484" w:rsidRDefault="00636D0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49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080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210</w:t>
            </w:r>
            <w:r w:rsidR="00F5470C"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29CEC8F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285CD01D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49,288,454 </w:t>
            </w:r>
          </w:p>
        </w:tc>
        <w:tc>
          <w:tcPr>
            <w:tcW w:w="270" w:type="dxa"/>
          </w:tcPr>
          <w:p w14:paraId="168C25B9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6141B08F" w:rsidR="009C7AE3" w:rsidRPr="00C65484" w:rsidRDefault="00F5470C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49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080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210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62" w:type="dxa"/>
          </w:tcPr>
          <w:p w14:paraId="42EFC970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3A0DA226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49,288,454 </w:t>
            </w:r>
          </w:p>
        </w:tc>
      </w:tr>
      <w:tr w:rsidR="009C7AE3" w:rsidRPr="00C65484" w14:paraId="338FFC91" w14:textId="77777777">
        <w:trPr>
          <w:trHeight w:val="180"/>
        </w:trPr>
        <w:tc>
          <w:tcPr>
            <w:tcW w:w="3600" w:type="dxa"/>
          </w:tcPr>
          <w:p w14:paraId="68502AB4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683360C" w14:textId="3387AB7D" w:rsidR="009C7AE3" w:rsidRPr="00C65484" w:rsidRDefault="00636D0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47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738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907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2BD5176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AF34F" w14:textId="15547553" w:rsidR="009C7AE3" w:rsidRPr="00C65484" w:rsidRDefault="009C7AE3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(43,827,054)</w:t>
            </w:r>
          </w:p>
        </w:tc>
        <w:tc>
          <w:tcPr>
            <w:tcW w:w="270" w:type="dxa"/>
          </w:tcPr>
          <w:p w14:paraId="2784F691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F3DC7D" w14:textId="55A91881" w:rsidR="009C7AE3" w:rsidRPr="00C65484" w:rsidRDefault="00F5470C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47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738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907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2" w:type="dxa"/>
          </w:tcPr>
          <w:p w14:paraId="505E69A5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107CEA9" w14:textId="5BD0219E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(43,827,054)</w:t>
            </w:r>
          </w:p>
        </w:tc>
      </w:tr>
      <w:tr w:rsidR="009C7AE3" w:rsidRPr="00C65484" w14:paraId="3CE17228" w14:textId="77777777" w:rsidTr="00EB2E74">
        <w:trPr>
          <w:trHeight w:val="180"/>
        </w:trPr>
        <w:tc>
          <w:tcPr>
            <w:tcW w:w="3600" w:type="dxa"/>
          </w:tcPr>
          <w:p w14:paraId="319C98A1" w14:textId="1BB0AA8B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C6548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78B2ED" w14:textId="77777777" w:rsidR="00F5470C" w:rsidRPr="00C65484" w:rsidRDefault="00F5470C" w:rsidP="00F5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F981614" w14:textId="3E420C64" w:rsidR="009C7AE3" w:rsidRPr="00C65484" w:rsidRDefault="00F5470C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71</w:t>
            </w: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889</w:t>
            </w:r>
          </w:p>
        </w:tc>
        <w:tc>
          <w:tcPr>
            <w:tcW w:w="270" w:type="dxa"/>
            <w:vAlign w:val="bottom"/>
          </w:tcPr>
          <w:p w14:paraId="6893E2F1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08733CA" w14:textId="77777777" w:rsidR="00F5470C" w:rsidRPr="00C65484" w:rsidRDefault="00F5470C" w:rsidP="00F5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240D" w14:textId="05475DE6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14,802 </w:t>
            </w:r>
          </w:p>
        </w:tc>
        <w:tc>
          <w:tcPr>
            <w:tcW w:w="270" w:type="dxa"/>
            <w:vAlign w:val="bottom"/>
          </w:tcPr>
          <w:p w14:paraId="2B51BACD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DE349B5" w14:textId="77777777" w:rsidR="00F5470C" w:rsidRPr="00C65484" w:rsidRDefault="00F5470C" w:rsidP="00F5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9780729" w14:textId="2B9210FD" w:rsidR="009C7AE3" w:rsidRPr="00C65484" w:rsidRDefault="00F5470C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71</w:t>
            </w:r>
            <w:r w:rsidRPr="00C65484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AB4170">
              <w:rPr>
                <w:rFonts w:ascii="Angsana New" w:eastAsia="MS Mincho" w:hAnsi="Angsana New"/>
                <w:sz w:val="30"/>
                <w:szCs w:val="30"/>
                <w:cs/>
              </w:rPr>
              <w:t>889</w:t>
            </w:r>
          </w:p>
        </w:tc>
        <w:tc>
          <w:tcPr>
            <w:tcW w:w="262" w:type="dxa"/>
            <w:vAlign w:val="bottom"/>
          </w:tcPr>
          <w:p w14:paraId="0CB7B50C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79593" w14:textId="77777777" w:rsidR="00F5470C" w:rsidRPr="00C65484" w:rsidRDefault="00F5470C" w:rsidP="00F5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9384A" w14:textId="23EBB13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14,802</w:t>
            </w:r>
          </w:p>
        </w:tc>
      </w:tr>
      <w:tr w:rsidR="009C7AE3" w:rsidRPr="00C65484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2D0C5E61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7EF45679" w:rsidR="009C7AE3" w:rsidRPr="00C65484" w:rsidRDefault="00636D0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14,295,161</w:t>
            </w:r>
          </w:p>
        </w:tc>
        <w:tc>
          <w:tcPr>
            <w:tcW w:w="270" w:type="dxa"/>
          </w:tcPr>
          <w:p w14:paraId="2F7049BA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2ECCA2E1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13,406,202</w:t>
            </w:r>
          </w:p>
        </w:tc>
        <w:tc>
          <w:tcPr>
            <w:tcW w:w="270" w:type="dxa"/>
          </w:tcPr>
          <w:p w14:paraId="1F49C0E1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4F95D8B6" w:rsidR="009C7AE3" w:rsidRPr="00C65484" w:rsidRDefault="00F5470C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14,295,161</w:t>
            </w:r>
          </w:p>
        </w:tc>
        <w:tc>
          <w:tcPr>
            <w:tcW w:w="262" w:type="dxa"/>
          </w:tcPr>
          <w:p w14:paraId="274CEE2D" w14:textId="77777777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25DB701C" w:rsidR="009C7AE3" w:rsidRPr="00C65484" w:rsidRDefault="009C7AE3" w:rsidP="009C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13,406,202</w:t>
            </w:r>
          </w:p>
        </w:tc>
      </w:tr>
    </w:tbl>
    <w:p w14:paraId="65C29D98" w14:textId="77777777" w:rsidR="00AF56AE" w:rsidRPr="00C65484" w:rsidRDefault="00AF56AE" w:rsidP="0043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jc w:val="thaiDistribute"/>
        <w:rPr>
          <w:rFonts w:ascii="Angsana New" w:hAnsi="Angsana New"/>
          <w:sz w:val="28"/>
          <w:szCs w:val="28"/>
          <w:cs/>
        </w:rPr>
      </w:pPr>
      <w:bookmarkStart w:id="6" w:name="_Hlk46869492"/>
    </w:p>
    <w:p w14:paraId="55C52321" w14:textId="14681009" w:rsidR="002A2519" w:rsidRPr="00C65484" w:rsidRDefault="0051035B" w:rsidP="002E53F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0212A" w:rsidRPr="00C65484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24789E" w:rsidRPr="00C65484">
        <w:rPr>
          <w:rFonts w:ascii="Angsana New" w:hAnsi="Angsana New"/>
          <w:sz w:val="30"/>
          <w:szCs w:val="30"/>
        </w:rPr>
        <w:t>30</w:t>
      </w:r>
      <w:r w:rsidR="00F0212A" w:rsidRPr="00C6548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10DB3"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และ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2568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013765" w14:textId="77777777" w:rsidR="007F799F" w:rsidRPr="00C65484" w:rsidRDefault="007F799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8" w:tblpY="56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C65484" w14:paraId="5DDFE037" w14:textId="77777777" w:rsidTr="00E00BAB">
        <w:trPr>
          <w:tblHeader/>
        </w:trPr>
        <w:tc>
          <w:tcPr>
            <w:tcW w:w="3690" w:type="dxa"/>
            <w:gridSpan w:val="2"/>
          </w:tcPr>
          <w:p w14:paraId="150009B5" w14:textId="77777777" w:rsidR="004558EF" w:rsidRPr="00C65484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C65484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C65484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C65484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65484" w14:paraId="06E70EFA" w14:textId="77777777" w:rsidTr="00E00BAB">
        <w:trPr>
          <w:tblHeader/>
        </w:trPr>
        <w:tc>
          <w:tcPr>
            <w:tcW w:w="3690" w:type="dxa"/>
            <w:gridSpan w:val="2"/>
          </w:tcPr>
          <w:p w14:paraId="351DCEA5" w14:textId="4FA115FC" w:rsidR="00F7703E" w:rsidRPr="00C65484" w:rsidRDefault="00F7703E" w:rsidP="00BE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36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538D64FC" w14:textId="4D42EC0F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267F79A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992C9E8" w14:textId="1F1E90F7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587F9B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71242B3B" w14:textId="55AC2B8D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139B730B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99232B" w14:textId="5029A50F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A2519" w:rsidRPr="00C65484" w14:paraId="219749A9" w14:textId="77777777" w:rsidTr="00E00BAB">
        <w:trPr>
          <w:tblHeader/>
        </w:trPr>
        <w:tc>
          <w:tcPr>
            <w:tcW w:w="2520" w:type="dxa"/>
          </w:tcPr>
          <w:p w14:paraId="693644F0" w14:textId="77777777" w:rsidR="002A2519" w:rsidRPr="00C65484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FAD43" w14:textId="77777777" w:rsidR="002A2519" w:rsidRPr="00C65484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C65484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F8" w:rsidRPr="00C65484" w14:paraId="232F294E" w14:textId="77777777" w:rsidTr="00E00BAB">
        <w:trPr>
          <w:trHeight w:val="180"/>
        </w:trPr>
        <w:tc>
          <w:tcPr>
            <w:tcW w:w="2520" w:type="dxa"/>
          </w:tcPr>
          <w:p w14:paraId="43F1899F" w14:textId="1F428713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1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4397F91" w14:textId="77777777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42F571B7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36430EAD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76F7E516" w:rsidR="00B239F8" w:rsidRPr="00C65484" w:rsidRDefault="00BE7416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39F8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="00B239F8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62" w:type="dxa"/>
          </w:tcPr>
          <w:p w14:paraId="51943401" w14:textId="77777777" w:rsidR="00B239F8" w:rsidRPr="00C65484" w:rsidRDefault="00B239F8" w:rsidP="00B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1F2A64E2" w:rsidR="00B239F8" w:rsidRPr="00C65484" w:rsidRDefault="00B239F8" w:rsidP="0017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45684" w:rsidRPr="00C65484" w14:paraId="03F1FBFF" w14:textId="77777777" w:rsidTr="00E00BAB">
        <w:trPr>
          <w:trHeight w:val="180"/>
        </w:trPr>
        <w:tc>
          <w:tcPr>
            <w:tcW w:w="2520" w:type="dxa"/>
          </w:tcPr>
          <w:p w14:paraId="6350606A" w14:textId="62E8F370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1D8F9C80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5D184036" w:rsidR="00C45684" w:rsidRPr="00C65484" w:rsidRDefault="00B90DE1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466F4B30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1BC2C3FD" w:rsidR="00C45684" w:rsidRPr="00C65484" w:rsidRDefault="00E661C0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1,175,138</w:t>
            </w:r>
          </w:p>
        </w:tc>
        <w:tc>
          <w:tcPr>
            <w:tcW w:w="262" w:type="dxa"/>
          </w:tcPr>
          <w:p w14:paraId="5A481D3F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16356308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1,226,058</w:t>
            </w:r>
          </w:p>
        </w:tc>
      </w:tr>
      <w:tr w:rsidR="00C45684" w:rsidRPr="00C65484" w14:paraId="5A1291B2" w14:textId="77777777" w:rsidTr="00E00BAB">
        <w:trPr>
          <w:trHeight w:val="180"/>
        </w:trPr>
        <w:tc>
          <w:tcPr>
            <w:tcW w:w="2520" w:type="dxa"/>
          </w:tcPr>
          <w:p w14:paraId="755D1D15" w14:textId="37AED783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1031985B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06644371" w:rsidR="00C45684" w:rsidRPr="00C65484" w:rsidRDefault="00B90DE1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594C25BF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48ACA287" w:rsidR="00C45684" w:rsidRPr="00C65484" w:rsidRDefault="00E661C0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6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226,908)</w:t>
            </w:r>
          </w:p>
        </w:tc>
        <w:tc>
          <w:tcPr>
            <w:tcW w:w="262" w:type="dxa"/>
          </w:tcPr>
          <w:p w14:paraId="3B783F9E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1DC2DAB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(3,999,944)</w:t>
            </w:r>
          </w:p>
        </w:tc>
      </w:tr>
      <w:tr w:rsidR="00C45684" w:rsidRPr="00C65484" w14:paraId="098A8772" w14:textId="77777777" w:rsidTr="00E00BAB">
        <w:trPr>
          <w:trHeight w:val="180"/>
        </w:trPr>
        <w:tc>
          <w:tcPr>
            <w:tcW w:w="2520" w:type="dxa"/>
          </w:tcPr>
          <w:p w14:paraId="0019AE29" w14:textId="187C180C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43B0C92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4F7C0823" w:rsidR="00C45684" w:rsidRPr="00C65484" w:rsidRDefault="00B90DE1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11C612C5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63F97947" w:rsidR="00C45684" w:rsidRPr="00C65484" w:rsidRDefault="00E661C0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2,610,826</w:t>
            </w:r>
          </w:p>
        </w:tc>
        <w:tc>
          <w:tcPr>
            <w:tcW w:w="262" w:type="dxa"/>
          </w:tcPr>
          <w:p w14:paraId="664867B6" w14:textId="77777777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3EFDADB3" w:rsidR="00C45684" w:rsidRPr="00C65484" w:rsidRDefault="00C45684" w:rsidP="00C4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1,077,143</w:t>
            </w:r>
          </w:p>
        </w:tc>
      </w:tr>
    </w:tbl>
    <w:p w14:paraId="2BD93E39" w14:textId="7AD197D5" w:rsidR="005D3BBA" w:rsidRPr="00C65484" w:rsidRDefault="005D3BB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BAAE4E" w14:textId="77777777" w:rsidR="005D3BBA" w:rsidRPr="00C65484" w:rsidRDefault="005D3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5484">
        <w:rPr>
          <w:rFonts w:asciiTheme="majorBidi" w:hAnsiTheme="majorBidi" w:cstheme="majorBidi"/>
          <w:sz w:val="30"/>
          <w:szCs w:val="30"/>
        </w:rPr>
        <w:br w:type="page"/>
      </w:r>
    </w:p>
    <w:p w14:paraId="481518DB" w14:textId="09B2F2CA" w:rsidR="00903F76" w:rsidRPr="00C65484" w:rsidRDefault="00903F7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C6548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</w:t>
      </w:r>
      <w:r w:rsidR="00F0212A" w:rsidRPr="00C65484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FD6F33">
        <w:rPr>
          <w:rFonts w:asciiTheme="majorBidi" w:hAnsiTheme="majorBidi" w:cstheme="majorBidi"/>
          <w:sz w:val="30"/>
          <w:szCs w:val="30"/>
        </w:rPr>
        <w:t>30</w:t>
      </w:r>
      <w:r w:rsidR="00F0212A" w:rsidRPr="00C65484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F7703E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140724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Theme="majorBidi" w:hAnsiTheme="majorBidi" w:cstheme="majorBidi"/>
          <w:sz w:val="30"/>
          <w:szCs w:val="30"/>
          <w:cs/>
        </w:rPr>
        <w:t>และ</w:t>
      </w:r>
      <w:r w:rsidR="00524DE0" w:rsidRPr="00C65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7416" w:rsidRPr="00C65484">
        <w:rPr>
          <w:rFonts w:asciiTheme="majorBidi" w:hAnsiTheme="majorBidi" w:cstheme="majorBidi"/>
          <w:sz w:val="30"/>
          <w:szCs w:val="30"/>
        </w:rPr>
        <w:t>2568</w:t>
      </w:r>
      <w:r w:rsidRPr="00C65484">
        <w:rPr>
          <w:rFonts w:asciiTheme="majorBidi" w:hAnsiTheme="majorBidi" w:cstheme="majorBidi"/>
          <w:sz w:val="30"/>
          <w:szCs w:val="30"/>
        </w:rPr>
        <w:t xml:space="preserve"> </w:t>
      </w:r>
      <w:r w:rsidRPr="00C654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A75402" w14:textId="450832E3" w:rsidR="00A4724B" w:rsidRPr="00C65484" w:rsidRDefault="00A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C65484" w14:paraId="5120AED9" w14:textId="77777777" w:rsidTr="00AF2174">
        <w:tc>
          <w:tcPr>
            <w:tcW w:w="3600" w:type="dxa"/>
          </w:tcPr>
          <w:p w14:paraId="2D37514A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03E" w:rsidRPr="00C65484" w14:paraId="0FB5BE72" w14:textId="77777777" w:rsidTr="00AF2174">
        <w:tc>
          <w:tcPr>
            <w:tcW w:w="3600" w:type="dxa"/>
          </w:tcPr>
          <w:p w14:paraId="6DE0A275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5DC5445C" w14:textId="01736D39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3DC5FF3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6859E802" w14:textId="61627E09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2682F2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4C7A5F2C" w14:textId="485DC922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2" w:type="dxa"/>
            <w:vAlign w:val="center"/>
          </w:tcPr>
          <w:p w14:paraId="0DA1EBFC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E6E396" w14:textId="3B34ACB0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03F76" w:rsidRPr="00C65484" w14:paraId="075DB963" w14:textId="77777777" w:rsidTr="00AF2174">
        <w:tc>
          <w:tcPr>
            <w:tcW w:w="3600" w:type="dxa"/>
          </w:tcPr>
          <w:p w14:paraId="4A57E3CB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C65484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03E" w:rsidRPr="00C65484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02C78FB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1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383826F8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13E7" w:rsidRPr="00C6548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57EB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13E7" w:rsidRPr="00C6548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C255B0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13E7" w:rsidRPr="00C65484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1700D8FC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61B6FDBB" w:rsidR="00F7703E" w:rsidRPr="00C65484" w:rsidRDefault="00F7703E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5011F7A7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5BE0E994" w:rsidR="00F7703E" w:rsidRPr="00C65484" w:rsidRDefault="00D83017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72,799,140</w:t>
            </w:r>
          </w:p>
        </w:tc>
        <w:tc>
          <w:tcPr>
            <w:tcW w:w="262" w:type="dxa"/>
          </w:tcPr>
          <w:p w14:paraId="052D92A6" w14:textId="77777777" w:rsidR="00F7703E" w:rsidRPr="00C65484" w:rsidRDefault="00F7703E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16BC0939" w:rsidR="00F7703E" w:rsidRPr="00C65484" w:rsidRDefault="00BE7416" w:rsidP="00F7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F7703E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F7703E" w:rsidRPr="00C65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2304BB" w:rsidRPr="00C65484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350CD3BC" w:rsidR="002304BB" w:rsidRPr="00C65484" w:rsidRDefault="00E41964" w:rsidP="00E4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28,948,000 </w:t>
            </w:r>
          </w:p>
        </w:tc>
        <w:tc>
          <w:tcPr>
            <w:tcW w:w="270" w:type="dxa"/>
          </w:tcPr>
          <w:p w14:paraId="50074949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195A448C" w:rsidR="002304BB" w:rsidRPr="00C65484" w:rsidRDefault="002304BB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29,150,000 </w:t>
            </w:r>
          </w:p>
        </w:tc>
        <w:tc>
          <w:tcPr>
            <w:tcW w:w="270" w:type="dxa"/>
          </w:tcPr>
          <w:p w14:paraId="2BF30495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41622AB4" w:rsidR="002304BB" w:rsidRPr="00C65484" w:rsidRDefault="00E41964" w:rsidP="00CF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28,948,000 </w:t>
            </w:r>
          </w:p>
        </w:tc>
        <w:tc>
          <w:tcPr>
            <w:tcW w:w="262" w:type="dxa"/>
          </w:tcPr>
          <w:p w14:paraId="1492397D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0670100F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29,150,000 </w:t>
            </w:r>
          </w:p>
        </w:tc>
      </w:tr>
      <w:tr w:rsidR="002304BB" w:rsidRPr="00C65484" w14:paraId="446B0977" w14:textId="77777777" w:rsidTr="007D50F8">
        <w:trPr>
          <w:trHeight w:val="180"/>
        </w:trPr>
        <w:tc>
          <w:tcPr>
            <w:tcW w:w="3600" w:type="dxa"/>
          </w:tcPr>
          <w:p w14:paraId="3C8179D0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2AE845" w14:textId="6882719F" w:rsidR="002304BB" w:rsidRPr="00C65484" w:rsidRDefault="00E41964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(27,500,000)</w:t>
            </w:r>
          </w:p>
        </w:tc>
        <w:tc>
          <w:tcPr>
            <w:tcW w:w="270" w:type="dxa"/>
          </w:tcPr>
          <w:p w14:paraId="5F1D7263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7BA1935" w14:textId="778F0953" w:rsidR="002304BB" w:rsidRPr="00C65484" w:rsidRDefault="002304BB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(23,300,000)</w:t>
            </w:r>
          </w:p>
        </w:tc>
        <w:tc>
          <w:tcPr>
            <w:tcW w:w="270" w:type="dxa"/>
          </w:tcPr>
          <w:p w14:paraId="0965C68C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07E967E" w14:textId="151BEAB0" w:rsidR="002304BB" w:rsidRPr="00C65484" w:rsidRDefault="00E41964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(27,500,000)</w:t>
            </w:r>
          </w:p>
        </w:tc>
        <w:tc>
          <w:tcPr>
            <w:tcW w:w="262" w:type="dxa"/>
          </w:tcPr>
          <w:p w14:paraId="33602B01" w14:textId="77777777" w:rsidR="002304BB" w:rsidRPr="00C65484" w:rsidRDefault="002304BB" w:rsidP="0023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B5E86EE" w14:textId="783795C9" w:rsidR="002304BB" w:rsidRPr="00C65484" w:rsidRDefault="002304BB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(23,300,000)</w:t>
            </w:r>
          </w:p>
        </w:tc>
      </w:tr>
      <w:tr w:rsidR="00F47F44" w:rsidRPr="00C65484" w14:paraId="33C1C798" w14:textId="77777777" w:rsidTr="006C5CEC">
        <w:trPr>
          <w:trHeight w:val="180"/>
        </w:trPr>
        <w:tc>
          <w:tcPr>
            <w:tcW w:w="3600" w:type="dxa"/>
          </w:tcPr>
          <w:p w14:paraId="2A97F613" w14:textId="3ED8580B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C6548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7C7FBF" w14:textId="77777777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8117E" w14:textId="2318F83F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289,125</w:t>
            </w:r>
          </w:p>
        </w:tc>
        <w:tc>
          <w:tcPr>
            <w:tcW w:w="270" w:type="dxa"/>
          </w:tcPr>
          <w:p w14:paraId="7053D966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816B0D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81AF5" w14:textId="60EF546C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29B">
              <w:rPr>
                <w:rFonts w:asciiTheme="majorBidi" w:hAnsiTheme="majorBidi" w:cstheme="majorBidi"/>
                <w:sz w:val="30"/>
                <w:szCs w:val="30"/>
              </w:rPr>
              <w:t xml:space="preserve">129,533 </w:t>
            </w:r>
          </w:p>
        </w:tc>
        <w:tc>
          <w:tcPr>
            <w:tcW w:w="270" w:type="dxa"/>
          </w:tcPr>
          <w:p w14:paraId="26BF216A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D4D0D56" w14:textId="77777777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1B561" w14:textId="561E0FB3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289,125</w:t>
            </w:r>
          </w:p>
        </w:tc>
        <w:tc>
          <w:tcPr>
            <w:tcW w:w="262" w:type="dxa"/>
          </w:tcPr>
          <w:p w14:paraId="5E4803DB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DBA0CBE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C8DC8D" w14:textId="41C9EAEE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129,533</w:t>
            </w:r>
          </w:p>
        </w:tc>
      </w:tr>
      <w:tr w:rsidR="00F47F44" w:rsidRPr="00C65484" w14:paraId="0F9750A3" w14:textId="77777777">
        <w:trPr>
          <w:trHeight w:val="180"/>
        </w:trPr>
        <w:tc>
          <w:tcPr>
            <w:tcW w:w="3600" w:type="dxa"/>
          </w:tcPr>
          <w:p w14:paraId="7D3AB4CC" w14:textId="764017B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283DB73B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93182">
              <w:rPr>
                <w:rFonts w:asciiTheme="majorBidi" w:hAnsiTheme="majorBidi" w:cstheme="majorBidi"/>
                <w:sz w:val="30"/>
                <w:szCs w:val="30"/>
              </w:rPr>
              <w:t>28,899</w:t>
            </w:r>
            <w:r w:rsidRPr="00A9318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B3CB76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2A992FF8" w:rsidR="00F47F44" w:rsidRPr="0081429B" w:rsidRDefault="00F47F44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29B">
              <w:rPr>
                <w:rFonts w:asciiTheme="majorBidi" w:hAnsiTheme="majorBidi" w:cstheme="majorBidi"/>
                <w:sz w:val="30"/>
                <w:szCs w:val="30"/>
              </w:rPr>
              <w:t xml:space="preserve"> 58,224</w:t>
            </w:r>
          </w:p>
        </w:tc>
        <w:tc>
          <w:tcPr>
            <w:tcW w:w="270" w:type="dxa"/>
          </w:tcPr>
          <w:p w14:paraId="1C72D12D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3F6C419D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93182">
              <w:rPr>
                <w:rFonts w:asciiTheme="majorBidi" w:hAnsiTheme="majorBidi" w:cstheme="majorBidi"/>
                <w:sz w:val="30"/>
                <w:szCs w:val="30"/>
              </w:rPr>
              <w:t>28,899</w:t>
            </w:r>
            <w:r w:rsidRPr="00A9318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612A2BA5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5921860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58,224 </w:t>
            </w:r>
          </w:p>
        </w:tc>
      </w:tr>
      <w:tr w:rsidR="00F47F44" w:rsidRPr="00C65484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7FAA3940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74,507,366</w:t>
            </w:r>
          </w:p>
        </w:tc>
        <w:tc>
          <w:tcPr>
            <w:tcW w:w="270" w:type="dxa"/>
          </w:tcPr>
          <w:p w14:paraId="174D68C0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177B4E3C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29B">
              <w:rPr>
                <w:rFonts w:asciiTheme="majorBidi" w:hAnsiTheme="majorBidi" w:cstheme="majorBidi"/>
                <w:sz w:val="30"/>
                <w:szCs w:val="30"/>
              </w:rPr>
              <w:t xml:space="preserve"> 71,855,871 </w:t>
            </w:r>
          </w:p>
        </w:tc>
        <w:tc>
          <w:tcPr>
            <w:tcW w:w="270" w:type="dxa"/>
          </w:tcPr>
          <w:p w14:paraId="2C4BECFE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2771AC08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74,507,366</w:t>
            </w:r>
          </w:p>
        </w:tc>
        <w:tc>
          <w:tcPr>
            <w:tcW w:w="262" w:type="dxa"/>
          </w:tcPr>
          <w:p w14:paraId="70C33F22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14F29BF4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71,855,871 </w:t>
            </w:r>
          </w:p>
        </w:tc>
      </w:tr>
      <w:tr w:rsidR="00F47F44" w:rsidRPr="00C65484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6366F646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(150,551)</w:t>
            </w:r>
          </w:p>
        </w:tc>
        <w:tc>
          <w:tcPr>
            <w:tcW w:w="270" w:type="dxa"/>
          </w:tcPr>
          <w:p w14:paraId="3E1AB70B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3D2FB0E3" w:rsidR="00F47F44" w:rsidRPr="0081429B" w:rsidRDefault="00F47F44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29B">
              <w:rPr>
                <w:rFonts w:asciiTheme="majorBidi" w:hAnsiTheme="majorBidi" w:cstheme="majorBidi"/>
                <w:sz w:val="30"/>
                <w:szCs w:val="30"/>
              </w:rPr>
              <w:t xml:space="preserve"> (302,955)</w:t>
            </w:r>
          </w:p>
        </w:tc>
        <w:tc>
          <w:tcPr>
            <w:tcW w:w="270" w:type="dxa"/>
          </w:tcPr>
          <w:p w14:paraId="1B03B98E" w14:textId="77777777" w:rsidR="00F47F44" w:rsidRPr="0081429B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56FAD3B3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(150,551)</w:t>
            </w:r>
          </w:p>
        </w:tc>
        <w:tc>
          <w:tcPr>
            <w:tcW w:w="262" w:type="dxa"/>
          </w:tcPr>
          <w:p w14:paraId="009D4B4C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7F8B56F8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(302,955)</w:t>
            </w:r>
          </w:p>
        </w:tc>
      </w:tr>
      <w:tr w:rsidR="00F47F44" w:rsidRPr="00C65484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3D2827ED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/>
                <w:sz w:val="30"/>
                <w:szCs w:val="30"/>
                <w:cs/>
              </w:rPr>
              <w:t>74</w:t>
            </w:r>
            <w:r w:rsidRPr="00A93182">
              <w:rPr>
                <w:rFonts w:asciiTheme="majorBidi" w:hAnsiTheme="majorBidi"/>
                <w:sz w:val="30"/>
                <w:szCs w:val="30"/>
              </w:rPr>
              <w:t>,356,815</w:t>
            </w:r>
          </w:p>
        </w:tc>
        <w:tc>
          <w:tcPr>
            <w:tcW w:w="270" w:type="dxa"/>
          </w:tcPr>
          <w:p w14:paraId="087F1C79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3425BC5C" w:rsidR="00F47F44" w:rsidRPr="00C65484" w:rsidRDefault="00F47F44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71,552,916 </w:t>
            </w:r>
          </w:p>
        </w:tc>
        <w:tc>
          <w:tcPr>
            <w:tcW w:w="270" w:type="dxa"/>
          </w:tcPr>
          <w:p w14:paraId="71A6E2A3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01797BAF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/>
                <w:sz w:val="30"/>
                <w:szCs w:val="30"/>
                <w:cs/>
              </w:rPr>
              <w:t>74</w:t>
            </w:r>
            <w:r w:rsidRPr="00A93182">
              <w:rPr>
                <w:rFonts w:asciiTheme="majorBidi" w:hAnsiTheme="majorBidi"/>
                <w:sz w:val="30"/>
                <w:szCs w:val="30"/>
              </w:rPr>
              <w:t>,356,815</w:t>
            </w:r>
          </w:p>
        </w:tc>
        <w:tc>
          <w:tcPr>
            <w:tcW w:w="262" w:type="dxa"/>
          </w:tcPr>
          <w:p w14:paraId="1523C147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67B7D4FF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71,552,916 </w:t>
            </w:r>
          </w:p>
        </w:tc>
      </w:tr>
      <w:tr w:rsidR="00F47F44" w:rsidRPr="00C65484" w14:paraId="224D68B5" w14:textId="77777777" w:rsidTr="0049732F">
        <w:trPr>
          <w:trHeight w:val="180"/>
        </w:trPr>
        <w:tc>
          <w:tcPr>
            <w:tcW w:w="3600" w:type="dxa"/>
          </w:tcPr>
          <w:p w14:paraId="33EC5F2D" w14:textId="5516324F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6548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5EF55C" w14:textId="77777777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7B6B5761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(7,100,000)</w:t>
            </w:r>
          </w:p>
        </w:tc>
        <w:tc>
          <w:tcPr>
            <w:tcW w:w="270" w:type="dxa"/>
          </w:tcPr>
          <w:p w14:paraId="00483FF4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ECA1342" w14:textId="657AABC1" w:rsidR="00F47F44" w:rsidRPr="00C65484" w:rsidRDefault="00F47F44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left="-111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D7E7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65484">
              <w:rPr>
                <w:rFonts w:asciiTheme="majorBidi" w:hAnsiTheme="majorBidi" w:cstheme="majorBidi"/>
                <w:sz w:val="30"/>
                <w:szCs w:val="30"/>
              </w:rPr>
              <w:t>,921,68</w:t>
            </w:r>
            <w:r w:rsidR="004D7E70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  <w:vAlign w:val="bottom"/>
          </w:tcPr>
          <w:p w14:paraId="5951BDD8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DB8A0C0" w14:textId="77777777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1736948F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sz w:val="30"/>
                <w:szCs w:val="30"/>
              </w:rPr>
              <w:t>(7,100,000)</w:t>
            </w:r>
          </w:p>
        </w:tc>
        <w:tc>
          <w:tcPr>
            <w:tcW w:w="262" w:type="dxa"/>
            <w:vAlign w:val="bottom"/>
          </w:tcPr>
          <w:p w14:paraId="2C95307F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272344D" w14:textId="04021E94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(21,921,684)</w:t>
            </w:r>
          </w:p>
        </w:tc>
      </w:tr>
      <w:tr w:rsidR="00F47F44" w:rsidRPr="00C65484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1D0372A9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C654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68A3763B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67,256,815</w:t>
            </w:r>
          </w:p>
        </w:tc>
        <w:tc>
          <w:tcPr>
            <w:tcW w:w="270" w:type="dxa"/>
          </w:tcPr>
          <w:p w14:paraId="69BAD9BB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03FD704" w14:textId="7F54BF91" w:rsidR="00F47F44" w:rsidRPr="004D7E70" w:rsidRDefault="00F47F44" w:rsidP="004D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49,631,232 </w:t>
            </w:r>
          </w:p>
        </w:tc>
        <w:tc>
          <w:tcPr>
            <w:tcW w:w="270" w:type="dxa"/>
          </w:tcPr>
          <w:p w14:paraId="6C28867F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695BB256" w:rsidR="00F47F44" w:rsidRPr="00A93182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3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67,256,815</w:t>
            </w:r>
          </w:p>
        </w:tc>
        <w:tc>
          <w:tcPr>
            <w:tcW w:w="262" w:type="dxa"/>
          </w:tcPr>
          <w:p w14:paraId="0713A049" w14:textId="77777777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023A2098" w:rsidR="00F47F44" w:rsidRPr="00C65484" w:rsidRDefault="00F47F44" w:rsidP="00F4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49,631,232</w:t>
            </w:r>
          </w:p>
        </w:tc>
      </w:tr>
    </w:tbl>
    <w:p w14:paraId="342CA5A6" w14:textId="77777777" w:rsidR="00CC49B3" w:rsidRPr="00C65484" w:rsidRDefault="00CC49B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66CED04" w14:textId="163AB91B" w:rsidR="00BB68D4" w:rsidRPr="00C65484" w:rsidRDefault="00BB68D4" w:rsidP="00BB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C65484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การเข้าทำสัญญาเงินกู้ยืม</w:t>
      </w:r>
    </w:p>
    <w:p w14:paraId="526434DE" w14:textId="77777777" w:rsidR="006B4512" w:rsidRPr="00C65484" w:rsidRDefault="006B4512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8DDD8AC" w14:textId="6F000455" w:rsidR="009E7AD7" w:rsidRPr="00C65484" w:rsidRDefault="009E7AD7" w:rsidP="009E7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C65484">
        <w:rPr>
          <w:rFonts w:ascii="Angsana New" w:hAnsi="Angsana New"/>
          <w:spacing w:val="-2"/>
          <w:sz w:val="30"/>
          <w:szCs w:val="30"/>
        </w:rPr>
        <w:t>24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Pr="00C65484">
        <w:rPr>
          <w:rFonts w:ascii="Angsana New" w:hAnsi="Angsana New"/>
          <w:spacing w:val="-2"/>
          <w:sz w:val="30"/>
          <w:szCs w:val="30"/>
        </w:rPr>
        <w:t>2569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บริษัทเข้าทำสัญญาเงินกู้เชื่อมโยงกับความยั่งยืน (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Sustainability-linked loan) 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กับสถาบันการเงินต่างประเทศแห่งหนึ่ง โดยมีวงเงิน </w:t>
      </w:r>
      <w:r w:rsidRPr="00C65484">
        <w:rPr>
          <w:rFonts w:ascii="Angsana New" w:hAnsi="Angsana New"/>
          <w:spacing w:val="-2"/>
          <w:sz w:val="30"/>
          <w:szCs w:val="30"/>
        </w:rPr>
        <w:t>150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ล้านเหรียญสหรัฐ มีอัตราดอกเบี้ยตามที่ตกลงกัน เงื่อนไขการชำระคืนเงินกู้ภายใน </w:t>
      </w:r>
      <w:r w:rsidR="00E14860">
        <w:rPr>
          <w:rFonts w:ascii="Angsana New" w:hAnsi="Angsana New"/>
          <w:spacing w:val="-2"/>
          <w:sz w:val="30"/>
          <w:szCs w:val="30"/>
        </w:rPr>
        <w:t>5</w:t>
      </w:r>
      <w:r w:rsidR="00DB6AFE" w:rsidRPr="00C65484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นับจากวันที่เบิกใช้</w:t>
      </w:r>
      <w:r w:rsidR="001E0C9F"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="001E0C9F" w:rsidRPr="00C65484">
        <w:rPr>
          <w:rFonts w:ascii="Angsana New" w:hAnsi="Angsana New" w:hint="cs"/>
          <w:sz w:val="30"/>
          <w:szCs w:val="30"/>
          <w:cs/>
        </w:rPr>
        <w:t>โดยบริษัทเบิก</w:t>
      </w:r>
      <w:r w:rsidR="007B51E7">
        <w:rPr>
          <w:rFonts w:ascii="Angsana New" w:hAnsi="Angsana New" w:hint="cs"/>
          <w:sz w:val="30"/>
          <w:szCs w:val="30"/>
          <w:cs/>
        </w:rPr>
        <w:t>ใช้</w:t>
      </w:r>
      <w:r w:rsidR="001E0C9F" w:rsidRPr="00C65484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1E0C9F" w:rsidRPr="00C65484">
        <w:rPr>
          <w:rFonts w:ascii="Angsana New" w:hAnsi="Angsana New"/>
          <w:sz w:val="30"/>
          <w:szCs w:val="30"/>
          <w:cs/>
        </w:rPr>
        <w:t>เต็มจำนวนวงเงิน</w:t>
      </w:r>
      <w:r w:rsidR="001E0C9F" w:rsidRPr="00C65484">
        <w:rPr>
          <w:rFonts w:ascii="Angsana New" w:hAnsi="Angsana New" w:hint="cs"/>
          <w:sz w:val="30"/>
          <w:szCs w:val="30"/>
          <w:cs/>
        </w:rPr>
        <w:t>แล้ว</w:t>
      </w:r>
    </w:p>
    <w:p w14:paraId="4F920496" w14:textId="52C0BD81" w:rsidR="00E91B81" w:rsidRPr="00C65484" w:rsidRDefault="007F04FF" w:rsidP="00E91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65484">
        <w:rPr>
          <w:rFonts w:ascii="Angsana New" w:hAnsi="Angsana New"/>
          <w:sz w:val="30"/>
          <w:szCs w:val="30"/>
        </w:rPr>
        <w:br/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E91B81" w:rsidRPr="00C65484">
        <w:rPr>
          <w:rFonts w:ascii="Angsana New" w:hAnsi="Angsana New"/>
          <w:spacing w:val="-2"/>
          <w:sz w:val="30"/>
          <w:szCs w:val="30"/>
        </w:rPr>
        <w:t>5</w:t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E91B81" w:rsidRPr="00C65484">
        <w:rPr>
          <w:rFonts w:ascii="Angsana New" w:hAnsi="Angsana New"/>
          <w:spacing w:val="-2"/>
          <w:sz w:val="30"/>
          <w:szCs w:val="30"/>
        </w:rPr>
        <w:t>2569</w:t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 บริษัทเข้าทำสัญญาเงินกู้เชื่อมโยงกับความยั่งยืน (</w:t>
      </w:r>
      <w:r w:rsidR="00E91B81" w:rsidRPr="00C65484">
        <w:rPr>
          <w:rFonts w:ascii="Angsana New" w:hAnsi="Angsana New"/>
          <w:spacing w:val="-2"/>
          <w:sz w:val="30"/>
          <w:szCs w:val="30"/>
        </w:rPr>
        <w:t xml:space="preserve">Sustainability-linked loan) </w:t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กับสถาบันการเงินต่างประเทศแห่งหนึ่ง โดยมีวงเงิน </w:t>
      </w:r>
      <w:r w:rsidR="00E91B81" w:rsidRPr="00C65484">
        <w:rPr>
          <w:rFonts w:ascii="Angsana New" w:hAnsi="Angsana New"/>
          <w:spacing w:val="-2"/>
          <w:sz w:val="30"/>
          <w:szCs w:val="30"/>
        </w:rPr>
        <w:t>200</w:t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ล้านเหรียญสหรัฐ มีอัตราดอกเบี้ยตามที่ตกลงกัน เงื่อนไขการชำระคืนเงินกู้ภายใน </w:t>
      </w:r>
      <w:r w:rsidR="00E91B81" w:rsidRPr="00C65484">
        <w:rPr>
          <w:rFonts w:ascii="Angsana New" w:hAnsi="Angsana New"/>
          <w:spacing w:val="-2"/>
          <w:sz w:val="30"/>
          <w:szCs w:val="30"/>
        </w:rPr>
        <w:t>5</w:t>
      </w:r>
      <w:r w:rsidR="00E91B81" w:rsidRPr="00C65484">
        <w:rPr>
          <w:rFonts w:ascii="Angsana New" w:hAnsi="Angsana New"/>
          <w:spacing w:val="-2"/>
          <w:sz w:val="30"/>
          <w:szCs w:val="30"/>
          <w:cs/>
        </w:rPr>
        <w:t xml:space="preserve"> ปี นับจากวันที่เบิกใช้</w:t>
      </w:r>
      <w:r w:rsidR="00E91B81" w:rsidRPr="00C6548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1B81" w:rsidRPr="00C65484">
        <w:rPr>
          <w:rFonts w:ascii="Angsana New" w:hAnsi="Angsana New" w:hint="cs"/>
          <w:sz w:val="30"/>
          <w:szCs w:val="30"/>
          <w:cs/>
        </w:rPr>
        <w:t>โดยบริษัทเบิก</w:t>
      </w:r>
      <w:r w:rsidR="00525269">
        <w:rPr>
          <w:rFonts w:ascii="Angsana New" w:hAnsi="Angsana New" w:hint="cs"/>
          <w:sz w:val="30"/>
          <w:szCs w:val="30"/>
          <w:cs/>
        </w:rPr>
        <w:t>ใช้</w:t>
      </w:r>
      <w:r w:rsidR="00E91B81" w:rsidRPr="00C65484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E91B81" w:rsidRPr="00C65484">
        <w:rPr>
          <w:rFonts w:ascii="Angsana New" w:hAnsi="Angsana New"/>
          <w:sz w:val="30"/>
          <w:szCs w:val="30"/>
          <w:cs/>
        </w:rPr>
        <w:t>เต็มจำนวนวงเงิน</w:t>
      </w:r>
      <w:r w:rsidR="00E91B81" w:rsidRPr="00C65484">
        <w:rPr>
          <w:rFonts w:ascii="Angsana New" w:hAnsi="Angsana New" w:hint="cs"/>
          <w:sz w:val="30"/>
          <w:szCs w:val="30"/>
          <w:cs/>
        </w:rPr>
        <w:t>แล้ว</w:t>
      </w:r>
    </w:p>
    <w:p w14:paraId="36E456CE" w14:textId="77777777" w:rsidR="009D7FCD" w:rsidRPr="00C65484" w:rsidRDefault="009D7FCD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1E78E54" w14:textId="77777777" w:rsidR="00C43B54" w:rsidRPr="00C65484" w:rsidRDefault="00C43B54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9839D72" w14:textId="77777777" w:rsidR="00C43B54" w:rsidRPr="00C65484" w:rsidRDefault="00C43B54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B4B3752" w14:textId="77777777" w:rsidR="00C43B54" w:rsidRPr="00C65484" w:rsidRDefault="00C43B54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EE803B9" w14:textId="77777777" w:rsidR="00C43B54" w:rsidRPr="00C65484" w:rsidRDefault="00C43B54" w:rsidP="00673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827FA0" w14:textId="59D14849" w:rsidR="009D7FCD" w:rsidRPr="00C65484" w:rsidRDefault="009D7FCD" w:rsidP="009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C65484">
        <w:rPr>
          <w:rFonts w:ascii="Angsana New" w:hAnsi="Angsana New"/>
          <w:sz w:val="30"/>
          <w:szCs w:val="30"/>
        </w:rPr>
        <w:t xml:space="preserve">9 </w:t>
      </w:r>
      <w:r w:rsidRPr="00C6548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5484">
        <w:rPr>
          <w:rFonts w:ascii="Angsana New" w:hAnsi="Angsana New"/>
          <w:sz w:val="30"/>
          <w:szCs w:val="30"/>
        </w:rPr>
        <w:t xml:space="preserve">2569 </w:t>
      </w:r>
      <w:r w:rsidRPr="00C65484">
        <w:rPr>
          <w:rFonts w:ascii="Angsana New" w:hAnsi="Angsana New"/>
          <w:sz w:val="30"/>
          <w:szCs w:val="30"/>
          <w:cs/>
        </w:rPr>
        <w:t>บริษัทเข้าทำสัญญาเงินกู้เชื่อมโยงกับความยั่งยืน (</w:t>
      </w:r>
      <w:r w:rsidRPr="00C65484">
        <w:rPr>
          <w:rFonts w:ascii="Angsana New" w:hAnsi="Angsana New"/>
          <w:sz w:val="30"/>
          <w:szCs w:val="30"/>
        </w:rPr>
        <w:t>Sustainability-</w:t>
      </w:r>
      <w:r w:rsidR="00525269">
        <w:rPr>
          <w:rFonts w:ascii="Angsana New" w:hAnsi="Angsana New"/>
          <w:sz w:val="30"/>
          <w:szCs w:val="30"/>
        </w:rPr>
        <w:t>l</w:t>
      </w:r>
      <w:r w:rsidRPr="00C65484">
        <w:rPr>
          <w:rFonts w:ascii="Angsana New" w:hAnsi="Angsana New"/>
          <w:sz w:val="30"/>
          <w:szCs w:val="30"/>
        </w:rPr>
        <w:t xml:space="preserve">inked </w:t>
      </w:r>
      <w:r w:rsidR="00525269">
        <w:rPr>
          <w:rFonts w:ascii="Angsana New" w:hAnsi="Angsana New"/>
          <w:sz w:val="30"/>
          <w:szCs w:val="30"/>
        </w:rPr>
        <w:t>l</w:t>
      </w:r>
      <w:r w:rsidRPr="00C65484">
        <w:rPr>
          <w:rFonts w:ascii="Angsana New" w:hAnsi="Angsana New"/>
          <w:sz w:val="30"/>
          <w:szCs w:val="30"/>
        </w:rPr>
        <w:t xml:space="preserve">oan) </w:t>
      </w:r>
      <w:r w:rsidRPr="00C65484">
        <w:rPr>
          <w:rFonts w:ascii="Angsana New" w:hAnsi="Angsana New"/>
          <w:sz w:val="30"/>
          <w:szCs w:val="30"/>
          <w:cs/>
        </w:rPr>
        <w:t xml:space="preserve">กับสถาบันการเงินในประเทศแห่งหนึ่ง จำนวน </w:t>
      </w:r>
      <w:r w:rsidRPr="00C65484">
        <w:rPr>
          <w:rFonts w:ascii="Angsana New" w:hAnsi="Angsana New"/>
          <w:sz w:val="30"/>
          <w:szCs w:val="30"/>
        </w:rPr>
        <w:t xml:space="preserve">2 </w:t>
      </w:r>
      <w:r w:rsidRPr="00C65484">
        <w:rPr>
          <w:rFonts w:ascii="Angsana New" w:hAnsi="Angsana New"/>
          <w:sz w:val="30"/>
          <w:szCs w:val="30"/>
          <w:cs/>
        </w:rPr>
        <w:t>วงเงิน ดังนี้</w:t>
      </w:r>
    </w:p>
    <w:p w14:paraId="2C9625EF" w14:textId="77777777" w:rsidR="00E91B81" w:rsidRPr="00C65484" w:rsidRDefault="00E91B81" w:rsidP="009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6D8FD" w14:textId="5C91F216" w:rsidR="009D7FCD" w:rsidRPr="00C65484" w:rsidRDefault="009D7FCD" w:rsidP="009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วงเงินที่ </w:t>
      </w:r>
      <w:r w:rsidRPr="00C65484">
        <w:rPr>
          <w:rFonts w:ascii="Angsana New" w:hAnsi="Angsana New"/>
          <w:sz w:val="30"/>
          <w:szCs w:val="30"/>
        </w:rPr>
        <w:t xml:space="preserve">1 </w:t>
      </w:r>
      <w:r w:rsidRPr="00C65484">
        <w:rPr>
          <w:rFonts w:ascii="Angsana New" w:hAnsi="Angsana New"/>
          <w:sz w:val="30"/>
          <w:szCs w:val="30"/>
          <w:cs/>
        </w:rPr>
        <w:t>เป็นวงเงินกู้ยืมระยะยาว</w:t>
      </w:r>
      <w:r w:rsidR="003F3FA5">
        <w:rPr>
          <w:rFonts w:ascii="Angsana New" w:hAnsi="Angsana New" w:hint="cs"/>
          <w:sz w:val="30"/>
          <w:szCs w:val="30"/>
          <w:cs/>
        </w:rPr>
        <w:t>ประเภท</w:t>
      </w:r>
      <w:r w:rsidRPr="00C65484">
        <w:rPr>
          <w:rFonts w:ascii="Angsana New" w:hAnsi="Angsana New"/>
          <w:sz w:val="30"/>
          <w:szCs w:val="30"/>
          <w:cs/>
        </w:rPr>
        <w:t>หมุนเวียนจำนวน</w:t>
      </w:r>
      <w:r w:rsidR="00525269">
        <w:rPr>
          <w:rFonts w:ascii="Angsana New" w:hAnsi="Angsana New" w:hint="cs"/>
          <w:sz w:val="30"/>
          <w:szCs w:val="30"/>
          <w:cs/>
        </w:rPr>
        <w:t>เงิน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z w:val="30"/>
          <w:szCs w:val="30"/>
        </w:rPr>
        <w:t xml:space="preserve">10,000 </w:t>
      </w:r>
      <w:r w:rsidRPr="00C65484">
        <w:rPr>
          <w:rFonts w:ascii="Angsana New" w:hAnsi="Angsana New"/>
          <w:sz w:val="30"/>
          <w:szCs w:val="30"/>
          <w:cs/>
        </w:rPr>
        <w:t xml:space="preserve">ล้านบาท มีอัตราดอกเบี้ยตามที่ตกลงกัน เงื่อนไขการชำระคืนเงินกู้ภายใน </w:t>
      </w:r>
      <w:r w:rsidRPr="00C65484">
        <w:rPr>
          <w:rFonts w:ascii="Angsana New" w:hAnsi="Angsana New"/>
          <w:sz w:val="30"/>
          <w:szCs w:val="30"/>
        </w:rPr>
        <w:t xml:space="preserve">3 </w:t>
      </w:r>
      <w:r w:rsidRPr="00C65484">
        <w:rPr>
          <w:rFonts w:ascii="Angsana New" w:hAnsi="Angsana New"/>
          <w:sz w:val="30"/>
          <w:szCs w:val="30"/>
          <w:cs/>
        </w:rPr>
        <w:t xml:space="preserve">ปี นับจากวันที่ทำสัญญา ทั้งนี้ ณ วันที่ </w:t>
      </w:r>
      <w:r w:rsidRPr="00C65484">
        <w:rPr>
          <w:rFonts w:ascii="Angsana New" w:hAnsi="Angsana New"/>
          <w:sz w:val="30"/>
          <w:szCs w:val="30"/>
        </w:rPr>
        <w:t xml:space="preserve">30 </w:t>
      </w:r>
      <w:r w:rsidRPr="00C6548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5484">
        <w:rPr>
          <w:rFonts w:ascii="Angsana New" w:hAnsi="Angsana New"/>
          <w:sz w:val="30"/>
          <w:szCs w:val="30"/>
        </w:rPr>
        <w:t xml:space="preserve">2569 </w:t>
      </w:r>
      <w:r w:rsidRPr="00C65484">
        <w:rPr>
          <w:rFonts w:ascii="Angsana New" w:hAnsi="Angsana New"/>
          <w:sz w:val="30"/>
          <w:szCs w:val="30"/>
          <w:cs/>
        </w:rPr>
        <w:t>บริษัทยังไม่ได้เบิกใช้วงเงินดังกล่าว</w:t>
      </w:r>
    </w:p>
    <w:p w14:paraId="26591314" w14:textId="77777777" w:rsidR="00E91B81" w:rsidRPr="00C65484" w:rsidRDefault="00E91B81" w:rsidP="009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F9F6722" w14:textId="1B4DAA95" w:rsidR="009D7FCD" w:rsidRPr="000C1B43" w:rsidRDefault="009D7FCD" w:rsidP="009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102E29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102E29">
        <w:rPr>
          <w:rFonts w:ascii="Angsana New" w:hAnsi="Angsana New"/>
          <w:spacing w:val="-2"/>
          <w:sz w:val="30"/>
          <w:szCs w:val="30"/>
        </w:rPr>
        <w:t xml:space="preserve">2 </w:t>
      </w:r>
      <w:r w:rsidRPr="00102E29">
        <w:rPr>
          <w:rFonts w:ascii="Angsana New" w:hAnsi="Angsana New"/>
          <w:spacing w:val="-2"/>
          <w:sz w:val="30"/>
          <w:szCs w:val="30"/>
          <w:cs/>
        </w:rPr>
        <w:t>เป็นวงเงินกู้ยืมระยะยาว</w:t>
      </w:r>
      <w:r w:rsidR="003F3FA5" w:rsidRPr="00181A36">
        <w:rPr>
          <w:rFonts w:ascii="Angsana New" w:hAnsi="Angsana New" w:hint="cs"/>
          <w:spacing w:val="-2"/>
          <w:sz w:val="30"/>
          <w:szCs w:val="30"/>
          <w:cs/>
        </w:rPr>
        <w:t>ประเภท</w:t>
      </w:r>
      <w:r w:rsidR="00D14C73" w:rsidRPr="00181A36">
        <w:rPr>
          <w:rFonts w:ascii="Angsana New" w:hAnsi="Angsana New" w:hint="cs"/>
          <w:spacing w:val="-2"/>
          <w:sz w:val="30"/>
          <w:szCs w:val="30"/>
          <w:cs/>
        </w:rPr>
        <w:t>มีกำหนดชำระคืน</w:t>
      </w:r>
      <w:r w:rsidRPr="00102E29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525269" w:rsidRPr="00102E29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102E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2E29">
        <w:rPr>
          <w:rFonts w:ascii="Angsana New" w:hAnsi="Angsana New"/>
          <w:spacing w:val="-2"/>
          <w:sz w:val="30"/>
          <w:szCs w:val="30"/>
        </w:rPr>
        <w:t xml:space="preserve">20,000 </w:t>
      </w:r>
      <w:r w:rsidRPr="00102E29">
        <w:rPr>
          <w:rFonts w:ascii="Angsana New" w:hAnsi="Angsana New"/>
          <w:spacing w:val="-2"/>
          <w:sz w:val="30"/>
          <w:szCs w:val="30"/>
          <w:cs/>
        </w:rPr>
        <w:t>ล้านบาท มีอัตราดอกเบี้ยตามที่</w:t>
      </w:r>
      <w:r w:rsidR="004C10D2">
        <w:rPr>
          <w:rFonts w:ascii="Angsana New" w:hAnsi="Angsana New"/>
          <w:spacing w:val="-2"/>
          <w:sz w:val="30"/>
          <w:szCs w:val="30"/>
        </w:rPr>
        <w:br/>
      </w:r>
      <w:r w:rsidRPr="00102E29">
        <w:rPr>
          <w:rFonts w:ascii="Angsana New" w:hAnsi="Angsana New"/>
          <w:spacing w:val="-2"/>
          <w:sz w:val="30"/>
          <w:szCs w:val="30"/>
          <w:cs/>
        </w:rPr>
        <w:t>ตกลงกัน</w:t>
      </w:r>
      <w:r w:rsidRPr="000C1B43">
        <w:rPr>
          <w:rFonts w:ascii="Angsana New" w:hAnsi="Angsana New"/>
          <w:sz w:val="30"/>
          <w:szCs w:val="30"/>
          <w:cs/>
        </w:rPr>
        <w:t xml:space="preserve"> เงื่อนไขการชำระคืนเงินกู้ภายใน </w:t>
      </w:r>
      <w:r w:rsidRPr="000C1B43">
        <w:rPr>
          <w:rFonts w:ascii="Angsana New" w:hAnsi="Angsana New"/>
          <w:sz w:val="30"/>
          <w:szCs w:val="30"/>
        </w:rPr>
        <w:t xml:space="preserve">5 </w:t>
      </w:r>
      <w:r w:rsidRPr="000C1B43">
        <w:rPr>
          <w:rFonts w:ascii="Angsana New" w:hAnsi="Angsana New"/>
          <w:sz w:val="30"/>
          <w:szCs w:val="30"/>
          <w:cs/>
        </w:rPr>
        <w:t xml:space="preserve">ปี นับจากวันที่เบิกใช้ครั้งแรก เพื่อชำระคืนเงินกู้ยืมเดิมของบริษัท ทั้งนี้ ณ วันที่ </w:t>
      </w:r>
      <w:r w:rsidRPr="000C1B43">
        <w:rPr>
          <w:rFonts w:ascii="Angsana New" w:hAnsi="Angsana New"/>
          <w:sz w:val="30"/>
          <w:szCs w:val="30"/>
        </w:rPr>
        <w:t xml:space="preserve">30 </w:t>
      </w:r>
      <w:r w:rsidRPr="000C1B4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C1B43">
        <w:rPr>
          <w:rFonts w:ascii="Angsana New" w:hAnsi="Angsana New"/>
          <w:sz w:val="30"/>
          <w:szCs w:val="30"/>
        </w:rPr>
        <w:t xml:space="preserve">2569 </w:t>
      </w:r>
      <w:r w:rsidRPr="000C1B43">
        <w:rPr>
          <w:rFonts w:ascii="Angsana New" w:hAnsi="Angsana New"/>
          <w:sz w:val="30"/>
          <w:szCs w:val="30"/>
          <w:cs/>
        </w:rPr>
        <w:t>บริษัทเบิกใช้วงเงินดังกล่าวแล้วจำนวน</w:t>
      </w:r>
      <w:r w:rsidR="002F77AC" w:rsidRPr="000C1B43">
        <w:rPr>
          <w:rFonts w:ascii="Angsana New" w:hAnsi="Angsana New" w:hint="cs"/>
          <w:sz w:val="30"/>
          <w:szCs w:val="30"/>
          <w:cs/>
        </w:rPr>
        <w:t>เงิน</w:t>
      </w:r>
      <w:r w:rsidRPr="000C1B43">
        <w:rPr>
          <w:rFonts w:ascii="Angsana New" w:hAnsi="Angsana New"/>
          <w:sz w:val="30"/>
          <w:szCs w:val="30"/>
          <w:cs/>
        </w:rPr>
        <w:t xml:space="preserve"> </w:t>
      </w:r>
      <w:r w:rsidRPr="000C1B43">
        <w:rPr>
          <w:rFonts w:ascii="Angsana New" w:hAnsi="Angsana New"/>
          <w:sz w:val="30"/>
          <w:szCs w:val="30"/>
        </w:rPr>
        <w:t xml:space="preserve">13,500 </w:t>
      </w:r>
      <w:r w:rsidRPr="000C1B43">
        <w:rPr>
          <w:rFonts w:ascii="Angsana New" w:hAnsi="Angsana New"/>
          <w:sz w:val="30"/>
          <w:szCs w:val="30"/>
          <w:cs/>
        </w:rPr>
        <w:t>ล้านบาท เพื่อชำระคืนเงินกู้ยืมระยะยาวเดิมของบริษัทกับสถาบันการเงินแห่งเดียวกัน</w:t>
      </w:r>
    </w:p>
    <w:p w14:paraId="119EC4C9" w14:textId="77777777" w:rsidR="00E46EAA" w:rsidRPr="000C1B43" w:rsidRDefault="00E46EA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5B2FB98" w14:textId="0384ABA2" w:rsidR="00E10758" w:rsidRPr="00C65484" w:rsidRDefault="00E10758" w:rsidP="00E10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C1B43">
        <w:rPr>
          <w:rFonts w:ascii="Angsana New" w:hAnsi="Angsana New"/>
          <w:sz w:val="30"/>
          <w:szCs w:val="30"/>
          <w:cs/>
        </w:rPr>
        <w:t>ในระหว่างงวด</w:t>
      </w:r>
      <w:r w:rsidR="009D60B5" w:rsidRPr="000C1B43">
        <w:rPr>
          <w:rFonts w:ascii="Angsana New" w:hAnsi="Angsana New" w:hint="cs"/>
          <w:sz w:val="30"/>
          <w:szCs w:val="30"/>
          <w:cs/>
        </w:rPr>
        <w:t>หก</w:t>
      </w:r>
      <w:r w:rsidRPr="000C1B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C1B43">
        <w:rPr>
          <w:rFonts w:ascii="Angsana New" w:hAnsi="Angsana New"/>
          <w:sz w:val="30"/>
          <w:szCs w:val="30"/>
        </w:rPr>
        <w:t xml:space="preserve">30 </w:t>
      </w:r>
      <w:r w:rsidRPr="000C1B4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C1B43">
        <w:rPr>
          <w:rFonts w:ascii="Angsana New" w:hAnsi="Angsana New"/>
          <w:sz w:val="30"/>
          <w:szCs w:val="30"/>
        </w:rPr>
        <w:t xml:space="preserve">2569 </w:t>
      </w:r>
      <w:r w:rsidRPr="000C1B43">
        <w:rPr>
          <w:rFonts w:ascii="Angsana New" w:hAnsi="Angsana New"/>
          <w:sz w:val="30"/>
          <w:szCs w:val="30"/>
          <w:cs/>
        </w:rPr>
        <w:t>บริษัทได้ชำระคืนเงินกู้ยืมระยะยาวจากสถาบันการเงินในประเทศ</w:t>
      </w:r>
      <w:r w:rsidR="00B94E84" w:rsidRPr="000C1B43">
        <w:rPr>
          <w:rFonts w:ascii="Angsana New" w:hAnsi="Angsana New" w:hint="cs"/>
          <w:sz w:val="30"/>
          <w:szCs w:val="30"/>
          <w:cs/>
        </w:rPr>
        <w:t>แห่งหนึ่ง</w:t>
      </w:r>
      <w:r w:rsidRPr="000C1B43">
        <w:rPr>
          <w:rFonts w:ascii="Angsana New" w:hAnsi="Angsana New"/>
          <w:sz w:val="30"/>
          <w:szCs w:val="30"/>
          <w:cs/>
        </w:rPr>
        <w:t>ครบถ้วนตามกำหนด จำนวน</w:t>
      </w:r>
      <w:r w:rsidR="002F77AC" w:rsidRPr="000C1B43">
        <w:rPr>
          <w:rFonts w:ascii="Angsana New" w:hAnsi="Angsana New" w:hint="cs"/>
          <w:sz w:val="30"/>
          <w:szCs w:val="30"/>
          <w:cs/>
        </w:rPr>
        <w:t>เงิน</w:t>
      </w:r>
      <w:r w:rsidRPr="000C1B43">
        <w:rPr>
          <w:rFonts w:ascii="Angsana New" w:hAnsi="Angsana New"/>
          <w:sz w:val="30"/>
          <w:szCs w:val="30"/>
          <w:cs/>
        </w:rPr>
        <w:t xml:space="preserve"> </w:t>
      </w:r>
      <w:r w:rsidR="00984609" w:rsidRPr="000C1B43">
        <w:rPr>
          <w:rFonts w:ascii="Angsana New" w:hAnsi="Angsana New"/>
          <w:sz w:val="30"/>
          <w:szCs w:val="30"/>
        </w:rPr>
        <w:t>27</w:t>
      </w:r>
      <w:r w:rsidRPr="000C1B43">
        <w:rPr>
          <w:rFonts w:ascii="Angsana New" w:hAnsi="Angsana New"/>
          <w:sz w:val="30"/>
          <w:szCs w:val="30"/>
        </w:rPr>
        <w:t>,</w:t>
      </w:r>
      <w:r w:rsidR="00984609" w:rsidRPr="000C1B43">
        <w:rPr>
          <w:rFonts w:ascii="Angsana New" w:hAnsi="Angsana New"/>
          <w:sz w:val="30"/>
          <w:szCs w:val="30"/>
        </w:rPr>
        <w:t>5</w:t>
      </w:r>
      <w:r w:rsidRPr="000C1B43">
        <w:rPr>
          <w:rFonts w:ascii="Angsana New" w:hAnsi="Angsana New"/>
          <w:sz w:val="30"/>
          <w:szCs w:val="30"/>
        </w:rPr>
        <w:t xml:space="preserve">00 </w:t>
      </w:r>
      <w:r w:rsidRPr="000C1B43">
        <w:rPr>
          <w:rFonts w:ascii="Angsana New" w:hAnsi="Angsana New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6D1036" w:rsidRPr="00C65484">
        <w:rPr>
          <w:rFonts w:ascii="Angsana New" w:hAnsi="Angsana New" w:hint="cs"/>
          <w:sz w:val="30"/>
          <w:szCs w:val="30"/>
          <w:cs/>
        </w:rPr>
        <w:t>ส่งผลให้สัญญาเงินกู้ยืม</w:t>
      </w:r>
      <w:r w:rsidR="00C7532D" w:rsidRPr="00C65484">
        <w:rPr>
          <w:rFonts w:ascii="Angsana New" w:hAnsi="Angsana New" w:hint="cs"/>
          <w:sz w:val="30"/>
          <w:szCs w:val="30"/>
          <w:cs/>
        </w:rPr>
        <w:t>ดังกล่าว</w:t>
      </w:r>
      <w:r w:rsidR="006D1036" w:rsidRPr="00C65484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063B346A" w14:textId="77777777" w:rsidR="00D872F1" w:rsidRPr="00C65484" w:rsidRDefault="00D872F1" w:rsidP="00E10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79FD4D8" w14:textId="77777777" w:rsidR="00D872F1" w:rsidRPr="00C65484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5484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การเข้าทำสัญญาแลกเปลี่ยนอัตราดอกเบี้ย</w:t>
      </w:r>
    </w:p>
    <w:p w14:paraId="09B52861" w14:textId="5F6626C6" w:rsidR="00D872F1" w:rsidRPr="00C65484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br/>
      </w:r>
      <w:r w:rsidRPr="00C65484">
        <w:rPr>
          <w:rFonts w:ascii="Angsana New" w:hAnsi="Angsana New" w:hint="cs"/>
          <w:sz w:val="30"/>
          <w:szCs w:val="30"/>
          <w:cs/>
        </w:rPr>
        <w:t>เดือนมีนาคม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z w:val="30"/>
          <w:szCs w:val="30"/>
        </w:rPr>
        <w:t>256</w:t>
      </w:r>
      <w:r w:rsidRPr="00C65484">
        <w:rPr>
          <w:rFonts w:ascii="Angsana New" w:hAnsi="Angsana New" w:hint="cs"/>
          <w:sz w:val="30"/>
          <w:szCs w:val="30"/>
        </w:rPr>
        <w:t>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เงินกู้ยืมระยะยาวจำนวนเงิ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</w:rPr>
        <w:t>2</w:t>
      </w:r>
      <w:r w:rsidRPr="00C65484">
        <w:rPr>
          <w:rFonts w:ascii="Angsana New" w:hAnsi="Angsana New"/>
          <w:sz w:val="30"/>
          <w:szCs w:val="30"/>
        </w:rPr>
        <w:t>,000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4482A1CB" w14:textId="77777777" w:rsidR="006D7335" w:rsidRPr="00C65484" w:rsidRDefault="006D7335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D1D6CC7" w14:textId="5B2C2631" w:rsidR="007975B1" w:rsidRPr="00C65484" w:rsidRDefault="006D7335" w:rsidP="00D0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เดือนเมษายน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z w:val="30"/>
          <w:szCs w:val="30"/>
        </w:rPr>
        <w:t>256</w:t>
      </w:r>
      <w:r w:rsidRPr="00C65484">
        <w:rPr>
          <w:rFonts w:ascii="Angsana New" w:hAnsi="Angsana New" w:hint="cs"/>
          <w:sz w:val="30"/>
          <w:szCs w:val="30"/>
        </w:rPr>
        <w:t>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เงินกู้ยืมระยะยาวจำนวนเงิ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7975B1" w:rsidRPr="00C65484">
        <w:rPr>
          <w:rFonts w:ascii="Angsana New" w:hAnsi="Angsana New"/>
          <w:sz w:val="30"/>
          <w:szCs w:val="30"/>
        </w:rPr>
        <w:t>5</w:t>
      </w:r>
      <w:r w:rsidRPr="00C65484">
        <w:rPr>
          <w:rFonts w:ascii="Angsana New" w:hAnsi="Angsana New"/>
          <w:sz w:val="30"/>
          <w:szCs w:val="30"/>
        </w:rPr>
        <w:t>,000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 w:rsidR="007975B1" w:rsidRPr="00C65484">
        <w:rPr>
          <w:rFonts w:ascii="Angsana New" w:hAnsi="Angsana New"/>
          <w:sz w:val="30"/>
          <w:szCs w:val="30"/>
          <w:cs/>
        </w:rPr>
        <w:br/>
      </w:r>
      <w:r w:rsidR="007975B1" w:rsidRPr="00C65484">
        <w:rPr>
          <w:rFonts w:ascii="Angsana New" w:hAnsi="Angsana New"/>
          <w:sz w:val="30"/>
          <w:szCs w:val="30"/>
          <w:cs/>
        </w:rPr>
        <w:br/>
      </w:r>
      <w:r w:rsidR="007975B1" w:rsidRPr="00C65484">
        <w:rPr>
          <w:rFonts w:ascii="Angsana New" w:hAnsi="Angsana New" w:hint="cs"/>
          <w:sz w:val="30"/>
          <w:szCs w:val="30"/>
          <w:cs/>
        </w:rPr>
        <w:t>เดือน</w:t>
      </w:r>
      <w:r w:rsidR="00CF04AA" w:rsidRPr="00C65484">
        <w:rPr>
          <w:rFonts w:ascii="Angsana New" w:hAnsi="Angsana New" w:hint="cs"/>
          <w:sz w:val="30"/>
          <w:szCs w:val="30"/>
          <w:cs/>
        </w:rPr>
        <w:t>พฤ</w:t>
      </w:r>
      <w:r w:rsidR="004637B6" w:rsidRPr="00C65484">
        <w:rPr>
          <w:rFonts w:ascii="Angsana New" w:hAnsi="Angsana New" w:hint="cs"/>
          <w:sz w:val="30"/>
          <w:szCs w:val="30"/>
          <w:cs/>
        </w:rPr>
        <w:t>ษภาคม</w:t>
      </w:r>
      <w:r w:rsidR="007975B1" w:rsidRPr="00C65484">
        <w:rPr>
          <w:rFonts w:ascii="Angsana New" w:hAnsi="Angsana New"/>
          <w:sz w:val="30"/>
          <w:szCs w:val="30"/>
          <w:cs/>
        </w:rPr>
        <w:t xml:space="preserve"> </w:t>
      </w:r>
      <w:r w:rsidR="007975B1" w:rsidRPr="00C65484">
        <w:rPr>
          <w:rFonts w:ascii="Angsana New" w:hAnsi="Angsana New"/>
          <w:sz w:val="30"/>
          <w:szCs w:val="30"/>
        </w:rPr>
        <w:t>256</w:t>
      </w:r>
      <w:r w:rsidR="007975B1" w:rsidRPr="00C65484">
        <w:rPr>
          <w:rFonts w:ascii="Angsana New" w:hAnsi="Angsana New" w:hint="cs"/>
          <w:sz w:val="30"/>
          <w:szCs w:val="30"/>
        </w:rPr>
        <w:t>9</w:t>
      </w:r>
      <w:r w:rsidR="007975B1" w:rsidRPr="00C65484">
        <w:rPr>
          <w:rFonts w:ascii="Angsana New" w:hAnsi="Angsana New"/>
          <w:sz w:val="30"/>
          <w:szCs w:val="30"/>
          <w:cs/>
        </w:rPr>
        <w:t xml:space="preserve"> </w:t>
      </w:r>
      <w:r w:rsidR="007975B1" w:rsidRPr="00C65484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เงินกู้ยืมระยะยาวจำนวนเงิน</w:t>
      </w:r>
      <w:r w:rsidR="007975B1" w:rsidRPr="00C65484">
        <w:rPr>
          <w:rFonts w:ascii="Angsana New" w:hAnsi="Angsana New"/>
          <w:sz w:val="30"/>
          <w:szCs w:val="30"/>
          <w:cs/>
        </w:rPr>
        <w:t xml:space="preserve"> </w:t>
      </w:r>
      <w:r w:rsidR="008A79B9" w:rsidRPr="00C65484">
        <w:rPr>
          <w:rFonts w:ascii="Angsana New" w:hAnsi="Angsana New"/>
          <w:sz w:val="30"/>
          <w:szCs w:val="30"/>
        </w:rPr>
        <w:t>1</w:t>
      </w:r>
      <w:r w:rsidR="00D034A2" w:rsidRPr="00C65484">
        <w:rPr>
          <w:rFonts w:ascii="Angsana New" w:hAnsi="Angsana New"/>
          <w:sz w:val="30"/>
          <w:szCs w:val="30"/>
        </w:rPr>
        <w:t>6</w:t>
      </w:r>
      <w:r w:rsidR="007975B1" w:rsidRPr="00C65484">
        <w:rPr>
          <w:rFonts w:ascii="Angsana New" w:hAnsi="Angsana New"/>
          <w:sz w:val="30"/>
          <w:szCs w:val="30"/>
        </w:rPr>
        <w:t>,000</w:t>
      </w:r>
      <w:r w:rsidR="007975B1" w:rsidRPr="00C65484">
        <w:rPr>
          <w:rFonts w:ascii="Angsana New" w:hAnsi="Angsana New"/>
          <w:sz w:val="30"/>
          <w:szCs w:val="30"/>
          <w:cs/>
        </w:rPr>
        <w:t xml:space="preserve"> </w:t>
      </w:r>
      <w:r w:rsidR="007975B1"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="007975B1" w:rsidRPr="00C65484">
        <w:rPr>
          <w:rFonts w:ascii="Angsana New" w:hAnsi="Angsana New"/>
          <w:sz w:val="30"/>
          <w:szCs w:val="30"/>
          <w:cs/>
        </w:rPr>
        <w:t xml:space="preserve"> </w:t>
      </w:r>
      <w:r w:rsidR="007975B1" w:rsidRPr="00C65484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05DAD6C7" w14:textId="786D88C4" w:rsidR="00D872F1" w:rsidRPr="00C65484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br/>
      </w:r>
      <w:r w:rsidR="008A79B9" w:rsidRPr="00C65484">
        <w:rPr>
          <w:rFonts w:ascii="Angsana New" w:hAnsi="Angsana New"/>
          <w:sz w:val="30"/>
          <w:szCs w:val="30"/>
          <w:cs/>
        </w:rPr>
        <w:t>เดือน</w:t>
      </w:r>
      <w:r w:rsidRPr="00C6548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5484">
        <w:rPr>
          <w:rFonts w:ascii="Angsana New" w:hAnsi="Angsana New"/>
          <w:sz w:val="30"/>
          <w:szCs w:val="30"/>
        </w:rPr>
        <w:t>2569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เงินกู้ยืมระยะยาวจำนวนเงิ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8A79B9" w:rsidRPr="00C65484">
        <w:rPr>
          <w:rFonts w:ascii="Angsana New" w:hAnsi="Angsana New"/>
          <w:sz w:val="30"/>
          <w:szCs w:val="30"/>
        </w:rPr>
        <w:t>5</w:t>
      </w:r>
      <w:r w:rsidRPr="00C65484">
        <w:rPr>
          <w:rFonts w:ascii="Angsana New" w:hAnsi="Angsana New"/>
          <w:sz w:val="30"/>
          <w:szCs w:val="30"/>
        </w:rPr>
        <w:t>,000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63A0D357" w14:textId="77777777" w:rsidR="00D872F1" w:rsidRPr="00C65484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BD893E3" w14:textId="1CDE715F" w:rsidR="00D872F1" w:rsidRPr="00181A36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181A36">
        <w:rPr>
          <w:rFonts w:ascii="Angsana New" w:hAnsi="Angsana New"/>
          <w:i/>
          <w:iCs/>
          <w:sz w:val="30"/>
          <w:szCs w:val="30"/>
          <w:cs/>
        </w:rPr>
        <w:t>การเข้าทำสัญญาแลกเปลี่ยน</w:t>
      </w:r>
      <w:r w:rsidR="00816F97" w:rsidRPr="00181A36">
        <w:rPr>
          <w:rFonts w:ascii="Angsana New" w:hAnsi="Angsana New"/>
          <w:i/>
          <w:iCs/>
          <w:sz w:val="30"/>
          <w:szCs w:val="30"/>
          <w:cs/>
        </w:rPr>
        <w:t>เงินตราต่างประเทศ</w:t>
      </w:r>
      <w:r w:rsidRPr="00181A36">
        <w:rPr>
          <w:rFonts w:ascii="Angsana New" w:hAnsi="Angsana New"/>
          <w:i/>
          <w:iCs/>
          <w:sz w:val="30"/>
          <w:szCs w:val="30"/>
          <w:cs/>
        </w:rPr>
        <w:t>และอัตราดอกเบี้ย</w:t>
      </w:r>
    </w:p>
    <w:p w14:paraId="0040CB78" w14:textId="77777777" w:rsidR="000040CA" w:rsidRPr="00181A36" w:rsidRDefault="000040CA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220552" w14:textId="7780F3B3" w:rsidR="000040CA" w:rsidRPr="00181A36" w:rsidRDefault="000040CA" w:rsidP="00004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181A36">
        <w:rPr>
          <w:rFonts w:ascii="Angsana New" w:hAnsi="Angsana New"/>
          <w:sz w:val="30"/>
          <w:szCs w:val="30"/>
          <w:cs/>
        </w:rPr>
        <w:t>เดือน</w:t>
      </w:r>
      <w:r w:rsidR="005137F5" w:rsidRPr="00181A36">
        <w:rPr>
          <w:rFonts w:ascii="Angsana New" w:hAnsi="Angsana New"/>
          <w:sz w:val="30"/>
          <w:szCs w:val="30"/>
          <w:cs/>
        </w:rPr>
        <w:t>เมษายน</w:t>
      </w:r>
      <w:r w:rsidRPr="00181A36">
        <w:rPr>
          <w:rFonts w:ascii="Angsana New" w:hAnsi="Angsana New"/>
          <w:sz w:val="30"/>
          <w:szCs w:val="30"/>
          <w:cs/>
        </w:rPr>
        <w:t xml:space="preserve"> </w:t>
      </w:r>
      <w:r w:rsidRPr="00181A36">
        <w:rPr>
          <w:rFonts w:ascii="Angsana New" w:hAnsi="Angsana New"/>
          <w:sz w:val="30"/>
          <w:szCs w:val="30"/>
        </w:rPr>
        <w:t xml:space="preserve">2569 </w:t>
      </w:r>
      <w:r w:rsidRPr="00181A36">
        <w:rPr>
          <w:rFonts w:ascii="Angsana New" w:hAnsi="Angsana New" w:hint="cs"/>
          <w:sz w:val="30"/>
          <w:szCs w:val="30"/>
          <w:cs/>
        </w:rPr>
        <w:t>บ</w:t>
      </w:r>
      <w:r w:rsidRPr="00181A36">
        <w:rPr>
          <w:rFonts w:ascii="Angsana New" w:hAnsi="Angsana New"/>
          <w:sz w:val="30"/>
          <w:szCs w:val="30"/>
          <w:cs/>
        </w:rPr>
        <w:t>ริษัทเข้าทำสัญญาแลกเปลี่ยน</w:t>
      </w:r>
      <w:r w:rsidR="00816F97" w:rsidRPr="00181A36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Pr="00181A36">
        <w:rPr>
          <w:rFonts w:ascii="Angsana New" w:hAnsi="Angsana New"/>
          <w:sz w:val="30"/>
          <w:szCs w:val="30"/>
          <w:cs/>
        </w:rPr>
        <w:t>และอัตราดอกเบี้ย</w:t>
      </w:r>
      <w:r w:rsidRPr="00181A36">
        <w:rPr>
          <w:rFonts w:ascii="Angsana New" w:hAnsi="Angsana New"/>
          <w:sz w:val="30"/>
          <w:szCs w:val="30"/>
        </w:rPr>
        <w:t xml:space="preserve"> </w:t>
      </w:r>
      <w:r w:rsidRPr="00181A36">
        <w:rPr>
          <w:rFonts w:ascii="Angsana New" w:hAnsi="Angsana New"/>
          <w:sz w:val="30"/>
          <w:szCs w:val="30"/>
          <w:cs/>
        </w:rPr>
        <w:t xml:space="preserve">กับสถาบันการเงินต่างประเทศ เพื่อป้องกันความเสี่ยงจากความผันผวนของอัตราแลกเปลี่ยนของเงินกู้ยืมสกุลเงินตราต่างประเทศ รวมจำนวนเงินตามสัญญาเทียบเท่า </w:t>
      </w:r>
      <w:r w:rsidR="00CC5735" w:rsidRPr="00181A36">
        <w:rPr>
          <w:rFonts w:ascii="Angsana New" w:hAnsi="Angsana New"/>
          <w:sz w:val="30"/>
          <w:szCs w:val="30"/>
        </w:rPr>
        <w:t>2,</w:t>
      </w:r>
      <w:r w:rsidR="0060408E" w:rsidRPr="00181A36">
        <w:rPr>
          <w:rFonts w:ascii="Angsana New" w:hAnsi="Angsana New"/>
          <w:sz w:val="30"/>
          <w:szCs w:val="30"/>
        </w:rPr>
        <w:t>892.27</w:t>
      </w:r>
      <w:r w:rsidRPr="00181A36">
        <w:rPr>
          <w:rFonts w:ascii="Angsana New" w:hAnsi="Angsana New"/>
          <w:sz w:val="30"/>
          <w:szCs w:val="30"/>
        </w:rPr>
        <w:t xml:space="preserve"> </w:t>
      </w:r>
      <w:r w:rsidRPr="00181A36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EAE38CB" w14:textId="77777777" w:rsidR="00D872F1" w:rsidRPr="00181A36" w:rsidRDefault="00D872F1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C5889A" w14:textId="7E05F582" w:rsidR="00D872F1" w:rsidRPr="00C65484" w:rsidRDefault="0060408E" w:rsidP="00D8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181A36">
        <w:rPr>
          <w:rFonts w:ascii="Angsana New" w:hAnsi="Angsana New"/>
          <w:sz w:val="30"/>
          <w:szCs w:val="30"/>
          <w:cs/>
        </w:rPr>
        <w:lastRenderedPageBreak/>
        <w:t>เดือน</w:t>
      </w:r>
      <w:r w:rsidR="00422454" w:rsidRPr="00181A36">
        <w:rPr>
          <w:rFonts w:ascii="Angsana New" w:hAnsi="Angsana New"/>
          <w:sz w:val="30"/>
          <w:szCs w:val="30"/>
          <w:cs/>
        </w:rPr>
        <w:t>พฤษภาคม</w:t>
      </w:r>
      <w:r w:rsidR="00D872F1" w:rsidRPr="00181A36">
        <w:rPr>
          <w:rFonts w:ascii="Angsana New" w:hAnsi="Angsana New"/>
          <w:sz w:val="30"/>
          <w:szCs w:val="30"/>
          <w:cs/>
        </w:rPr>
        <w:t xml:space="preserve"> </w:t>
      </w:r>
      <w:r w:rsidR="00D872F1" w:rsidRPr="00181A36">
        <w:rPr>
          <w:rFonts w:ascii="Angsana New" w:hAnsi="Angsana New"/>
          <w:sz w:val="30"/>
          <w:szCs w:val="30"/>
        </w:rPr>
        <w:t xml:space="preserve">2569 </w:t>
      </w:r>
      <w:r w:rsidR="00D872F1" w:rsidRPr="00181A36">
        <w:rPr>
          <w:rFonts w:ascii="Angsana New" w:hAnsi="Angsana New" w:hint="cs"/>
          <w:sz w:val="30"/>
          <w:szCs w:val="30"/>
          <w:cs/>
        </w:rPr>
        <w:t>บ</w:t>
      </w:r>
      <w:r w:rsidR="00D872F1" w:rsidRPr="00181A36">
        <w:rPr>
          <w:rFonts w:ascii="Angsana New" w:hAnsi="Angsana New"/>
          <w:sz w:val="30"/>
          <w:szCs w:val="30"/>
          <w:cs/>
        </w:rPr>
        <w:t>ริษัทเข้าทำสัญญาแลกเปลี่ยน</w:t>
      </w:r>
      <w:r w:rsidR="00413328" w:rsidRPr="00181A36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="00D872F1" w:rsidRPr="00181A36">
        <w:rPr>
          <w:rFonts w:ascii="Angsana New" w:hAnsi="Angsana New"/>
          <w:sz w:val="30"/>
          <w:szCs w:val="30"/>
          <w:cs/>
        </w:rPr>
        <w:t>และอัตราดอกเบี้ย</w:t>
      </w:r>
      <w:r w:rsidR="0097267A">
        <w:rPr>
          <w:rFonts w:ascii="Angsana New" w:hAnsi="Angsana New"/>
          <w:sz w:val="30"/>
          <w:szCs w:val="30"/>
        </w:rPr>
        <w:t xml:space="preserve"> </w:t>
      </w:r>
      <w:r w:rsidR="00D872F1" w:rsidRPr="00C65484">
        <w:rPr>
          <w:rFonts w:ascii="Angsana New" w:hAnsi="Angsana New"/>
          <w:sz w:val="30"/>
          <w:szCs w:val="30"/>
          <w:cs/>
        </w:rPr>
        <w:t xml:space="preserve">กับสถาบันการเงินต่างประเทศ เพื่อป้องกันความเสี่ยงจากความผันผวนของอัตราแลกเปลี่ยนของเงินกู้ยืมสกุลเงินตราต่างประเทศ รวมจำนวนเงินตามสัญญาเทียบเท่า </w:t>
      </w:r>
      <w:r w:rsidR="00126464" w:rsidRPr="00C65484">
        <w:rPr>
          <w:rFonts w:ascii="Angsana New" w:hAnsi="Angsana New"/>
          <w:sz w:val="30"/>
          <w:szCs w:val="30"/>
        </w:rPr>
        <w:t>11,448</w:t>
      </w:r>
      <w:r w:rsidR="00D872F1" w:rsidRPr="00C65484">
        <w:rPr>
          <w:rFonts w:ascii="Angsana New" w:hAnsi="Angsana New"/>
          <w:sz w:val="30"/>
          <w:szCs w:val="30"/>
        </w:rPr>
        <w:t xml:space="preserve"> </w:t>
      </w:r>
      <w:r w:rsidR="00D872F1" w:rsidRPr="00C65484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3EA532F1" w14:textId="77777777" w:rsidR="00BB68D4" w:rsidRPr="00C65484" w:rsidRDefault="00BB68D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68563FA3" w:rsidR="00590682" w:rsidRPr="00C65484" w:rsidRDefault="0059068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EA0AAA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53465476" w:rsidR="002E200F" w:rsidRPr="00C65484" w:rsidRDefault="002E200F" w:rsidP="002E53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50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C65484">
        <w:rPr>
          <w:rFonts w:ascii="Angsana New" w:hAnsi="Angsana New" w:hint="cs"/>
          <w:sz w:val="30"/>
          <w:szCs w:val="30"/>
          <w:cs/>
        </w:rPr>
        <w:t>สำหรับเงินกู้ยืมระยะยาวบางส่วน</w:t>
      </w:r>
    </w:p>
    <w:p w14:paraId="31796435" w14:textId="77777777" w:rsidR="00590682" w:rsidRPr="00C65484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4E551F" w:rsidR="00590682" w:rsidRPr="00C65484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ขาย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</w:t>
      </w:r>
      <w:r w:rsidR="00DB45A3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ๆ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C65484">
        <w:rPr>
          <w:rFonts w:ascii="Angsana New" w:hAnsi="Angsana New"/>
          <w:sz w:val="30"/>
          <w:szCs w:val="30"/>
        </w:rPr>
        <w:br/>
      </w:r>
      <w:r w:rsidRPr="00C65484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C65484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C65484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C65484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C65484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C6548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C6548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A915A78" w14:textId="77777777" w:rsidR="007018F9" w:rsidRPr="00C65484" w:rsidRDefault="007018F9" w:rsidP="00701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09E3937" w14:textId="3DE38E4D" w:rsidR="00A60157" w:rsidRPr="00C65484" w:rsidRDefault="00BA733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7" w:name="_Hlk70501919"/>
      <w:r w:rsidRPr="00C65484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C6548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0212A" w:rsidRPr="00C65484">
        <w:rPr>
          <w:rFonts w:ascii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z w:val="30"/>
          <w:szCs w:val="30"/>
          <w:cs/>
        </w:rPr>
        <w:t>มิถุนายน</w:t>
      </w:r>
      <w:r w:rsidR="00F7703E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EE32A3" w:rsidRPr="00C65484">
        <w:rPr>
          <w:rFonts w:ascii="Angsana New" w:hAnsi="Angsana New"/>
          <w:sz w:val="30"/>
          <w:szCs w:val="30"/>
        </w:rPr>
        <w:t xml:space="preserve"> </w:t>
      </w:r>
      <w:r w:rsidR="00EE32A3" w:rsidRPr="00C65484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C65484">
        <w:rPr>
          <w:rFonts w:ascii="Angsana New" w:hAnsi="Angsana New"/>
          <w:sz w:val="30"/>
          <w:szCs w:val="30"/>
          <w:cs/>
        </w:rPr>
        <w:br/>
      </w:r>
      <w:r w:rsidR="00EE32A3" w:rsidRPr="00C65484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D07170" w:rsidRPr="00C65484">
        <w:rPr>
          <w:rFonts w:ascii="Angsana New" w:hAnsi="Angsana New"/>
          <w:sz w:val="30"/>
          <w:szCs w:val="30"/>
        </w:rPr>
        <w:t xml:space="preserve"> </w:t>
      </w:r>
      <w:r w:rsidR="00DF7559" w:rsidRPr="00C65484">
        <w:rPr>
          <w:rFonts w:ascii="Angsana New" w:hAnsi="Angsana New"/>
          <w:sz w:val="30"/>
          <w:szCs w:val="30"/>
        </w:rPr>
        <w:t>27,</w:t>
      </w:r>
      <w:r w:rsidR="00436C73" w:rsidRPr="00C65484">
        <w:rPr>
          <w:rFonts w:ascii="Angsana New" w:hAnsi="Angsana New"/>
          <w:sz w:val="30"/>
          <w:szCs w:val="30"/>
        </w:rPr>
        <w:t>2</w:t>
      </w:r>
      <w:r w:rsidR="00B202D3">
        <w:rPr>
          <w:rFonts w:ascii="Angsana New" w:hAnsi="Angsana New"/>
          <w:sz w:val="30"/>
          <w:szCs w:val="30"/>
        </w:rPr>
        <w:t>48</w:t>
      </w:r>
      <w:r w:rsidR="00436C73" w:rsidRPr="00C65484">
        <w:rPr>
          <w:rFonts w:ascii="Angsana New" w:hAnsi="Angsana New"/>
          <w:sz w:val="30"/>
          <w:szCs w:val="30"/>
        </w:rPr>
        <w:t>.</w:t>
      </w:r>
      <w:r w:rsidR="00B202D3">
        <w:rPr>
          <w:rFonts w:ascii="Angsana New" w:hAnsi="Angsana New"/>
          <w:sz w:val="30"/>
          <w:szCs w:val="30"/>
        </w:rPr>
        <w:t>02</w:t>
      </w:r>
      <w:r w:rsidR="00475278" w:rsidRPr="00C65484">
        <w:rPr>
          <w:rFonts w:ascii="Angsana New" w:hAnsi="Angsana New"/>
          <w:sz w:val="30"/>
          <w:szCs w:val="30"/>
        </w:rPr>
        <w:t xml:space="preserve"> </w:t>
      </w:r>
      <w:r w:rsidR="00EE32A3" w:rsidRPr="00C65484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C65484">
        <w:rPr>
          <w:rFonts w:ascii="Angsana New" w:hAnsi="Angsana New"/>
          <w:sz w:val="30"/>
          <w:szCs w:val="30"/>
        </w:rPr>
        <w:t xml:space="preserve"> </w:t>
      </w:r>
      <w:r w:rsidR="00436C73" w:rsidRPr="00C65484">
        <w:rPr>
          <w:rFonts w:ascii="Angsana New" w:hAnsi="Angsana New"/>
          <w:sz w:val="30"/>
          <w:szCs w:val="30"/>
        </w:rPr>
        <w:t>27,1</w:t>
      </w:r>
      <w:r w:rsidR="00B202D3">
        <w:rPr>
          <w:rFonts w:ascii="Angsana New" w:hAnsi="Angsana New"/>
          <w:sz w:val="30"/>
          <w:szCs w:val="30"/>
        </w:rPr>
        <w:t>35</w:t>
      </w:r>
      <w:r w:rsidR="003827C3">
        <w:rPr>
          <w:rFonts w:ascii="Angsana New" w:hAnsi="Angsana New"/>
          <w:sz w:val="30"/>
          <w:szCs w:val="30"/>
        </w:rPr>
        <w:t>.23</w:t>
      </w:r>
      <w:r w:rsidR="001E5DB5" w:rsidRPr="00C65484">
        <w:rPr>
          <w:rFonts w:ascii="Angsana New" w:hAnsi="Angsana New"/>
          <w:sz w:val="30"/>
          <w:szCs w:val="30"/>
        </w:rPr>
        <w:t xml:space="preserve"> </w:t>
      </w:r>
      <w:r w:rsidR="00EE32A3" w:rsidRPr="00C65484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C65484">
        <w:rPr>
          <w:rFonts w:ascii="Angsana New" w:hAnsi="Angsana New"/>
          <w:sz w:val="30"/>
          <w:szCs w:val="30"/>
        </w:rPr>
        <w:t xml:space="preserve"> </w:t>
      </w:r>
      <w:r w:rsidR="00EE32A3" w:rsidRPr="00C65484">
        <w:rPr>
          <w:rFonts w:ascii="Angsana New" w:hAnsi="Angsana New"/>
          <w:i/>
          <w:iCs/>
          <w:sz w:val="30"/>
          <w:szCs w:val="30"/>
        </w:rPr>
        <w:t>(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31</w:t>
      </w:r>
      <w:r w:rsidR="00EE32A3" w:rsidRPr="00C65484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C6548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2568</w:t>
      </w:r>
      <w:r w:rsidR="00EE32A3" w:rsidRPr="00C65484">
        <w:rPr>
          <w:rFonts w:ascii="Angsana New" w:hAnsi="Angsana New"/>
          <w:i/>
          <w:iCs/>
          <w:sz w:val="30"/>
          <w:szCs w:val="30"/>
        </w:rPr>
        <w:t xml:space="preserve">: 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22</w:t>
      </w:r>
      <w:r w:rsidR="00475278" w:rsidRPr="00C65484">
        <w:rPr>
          <w:rFonts w:ascii="Angsana New" w:hAnsi="Angsana New"/>
          <w:i/>
          <w:iCs/>
          <w:sz w:val="30"/>
          <w:szCs w:val="30"/>
        </w:rPr>
        <w:t>,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549</w:t>
      </w:r>
      <w:r w:rsidR="00475278" w:rsidRPr="00C65484">
        <w:rPr>
          <w:rFonts w:ascii="Angsana New" w:hAnsi="Angsana New"/>
          <w:i/>
          <w:iCs/>
          <w:sz w:val="30"/>
          <w:szCs w:val="30"/>
        </w:rPr>
        <w:t>.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65</w:t>
      </w:r>
      <w:r w:rsidR="00481BDA" w:rsidRPr="00C65484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C65484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81BDA" w:rsidRPr="00C654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22</w:t>
      </w:r>
      <w:r w:rsidR="00475278" w:rsidRPr="00C65484">
        <w:rPr>
          <w:rFonts w:ascii="Angsana New" w:hAnsi="Angsana New"/>
          <w:i/>
          <w:iCs/>
          <w:sz w:val="30"/>
          <w:szCs w:val="30"/>
        </w:rPr>
        <w:t>,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429</w:t>
      </w:r>
      <w:r w:rsidR="00475278" w:rsidRPr="00C65484">
        <w:rPr>
          <w:rFonts w:ascii="Angsana New" w:hAnsi="Angsana New"/>
          <w:i/>
          <w:iCs/>
          <w:sz w:val="30"/>
          <w:szCs w:val="30"/>
        </w:rPr>
        <w:t>.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68</w:t>
      </w:r>
      <w:r w:rsidR="00481BDA" w:rsidRPr="00C65484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C654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C654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32A3" w:rsidRPr="00C6548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C65484">
        <w:rPr>
          <w:rFonts w:ascii="Angsana New" w:hAnsi="Angsana New"/>
          <w:i/>
          <w:iCs/>
          <w:sz w:val="30"/>
          <w:szCs w:val="30"/>
        </w:rPr>
        <w:t>)</w:t>
      </w:r>
      <w:bookmarkEnd w:id="6"/>
      <w:bookmarkEnd w:id="7"/>
    </w:p>
    <w:p w14:paraId="085A0021" w14:textId="77777777" w:rsidR="00383005" w:rsidRPr="00C65484" w:rsidRDefault="0038300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B15FBF9" w14:textId="3BB412BD" w:rsidR="00B30343" w:rsidRPr="00C65484" w:rsidRDefault="00B3034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C65484" w:rsidRDefault="00B3034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2"/>
          <w:szCs w:val="22"/>
          <w:cs/>
        </w:rPr>
      </w:pPr>
    </w:p>
    <w:p w14:paraId="4B73C31B" w14:textId="62F5146F" w:rsidR="009D7E9F" w:rsidRPr="00C65484" w:rsidRDefault="00B30343" w:rsidP="008C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C6548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E7416" w:rsidRPr="00C65484">
        <w:rPr>
          <w:rFonts w:asciiTheme="majorBidi" w:hAnsiTheme="majorBidi"/>
          <w:sz w:val="30"/>
          <w:szCs w:val="30"/>
        </w:rPr>
        <w:t>10</w:t>
      </w:r>
      <w:r w:rsidRPr="00C65484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BE7416" w:rsidRPr="00C65484">
        <w:rPr>
          <w:rFonts w:asciiTheme="majorBidi" w:hAnsiTheme="majorBidi"/>
          <w:sz w:val="30"/>
          <w:szCs w:val="30"/>
        </w:rPr>
        <w:t>2563</w:t>
      </w:r>
      <w:r w:rsidRPr="00C65484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BE7416" w:rsidRPr="00C65484">
        <w:rPr>
          <w:rFonts w:asciiTheme="majorBidi" w:hAnsiTheme="majorBidi"/>
          <w:sz w:val="30"/>
          <w:szCs w:val="30"/>
        </w:rPr>
        <w:t>2563</w:t>
      </w:r>
      <w:r w:rsidRPr="00C65484">
        <w:rPr>
          <w:rFonts w:asciiTheme="majorBidi" w:hAnsiTheme="majorBidi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C65484">
        <w:rPr>
          <w:rFonts w:asciiTheme="majorBidi" w:hAnsiTheme="majorBidi"/>
          <w:sz w:val="30"/>
          <w:szCs w:val="30"/>
        </w:rPr>
        <w:t>AWC Share</w:t>
      </w:r>
      <w:r w:rsidR="00367332" w:rsidRPr="00C65484">
        <w:rPr>
          <w:rFonts w:asciiTheme="majorBidi" w:hAnsiTheme="majorBidi"/>
          <w:sz w:val="30"/>
          <w:szCs w:val="30"/>
        </w:rPr>
        <w:t>s</w:t>
      </w:r>
      <w:r w:rsidRPr="00C65484">
        <w:rPr>
          <w:rFonts w:asciiTheme="majorBidi" w:hAnsiTheme="majorBidi"/>
          <w:sz w:val="30"/>
          <w:szCs w:val="30"/>
        </w:rPr>
        <w:t xml:space="preserve"> Plan </w:t>
      </w:r>
      <w:r w:rsidR="00BE7416" w:rsidRPr="00C65484">
        <w:rPr>
          <w:rFonts w:asciiTheme="majorBidi" w:hAnsiTheme="majorBidi"/>
          <w:sz w:val="30"/>
          <w:szCs w:val="30"/>
        </w:rPr>
        <w:t>2020</w:t>
      </w:r>
      <w:r w:rsidRPr="00C65484">
        <w:rPr>
          <w:rFonts w:asciiTheme="majorBidi" w:hAnsiTheme="majorBidi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C65484">
        <w:rPr>
          <w:rFonts w:asciiTheme="majorBidi" w:hAnsiTheme="majorBidi"/>
          <w:sz w:val="30"/>
          <w:szCs w:val="30"/>
        </w:rPr>
        <w:t>AWC Share</w:t>
      </w:r>
      <w:r w:rsidR="00367332" w:rsidRPr="00C65484">
        <w:rPr>
          <w:rFonts w:asciiTheme="majorBidi" w:hAnsiTheme="majorBidi"/>
          <w:sz w:val="30"/>
          <w:szCs w:val="30"/>
        </w:rPr>
        <w:t>s</w:t>
      </w:r>
      <w:r w:rsidRPr="00C65484">
        <w:rPr>
          <w:rFonts w:asciiTheme="majorBidi" w:hAnsiTheme="majorBidi"/>
          <w:sz w:val="30"/>
          <w:szCs w:val="30"/>
        </w:rPr>
        <w:t xml:space="preserve"> Plan </w:t>
      </w:r>
      <w:r w:rsidR="00BE7416" w:rsidRPr="00C65484">
        <w:rPr>
          <w:rFonts w:asciiTheme="majorBidi" w:hAnsiTheme="majorBidi"/>
          <w:sz w:val="30"/>
          <w:szCs w:val="30"/>
        </w:rPr>
        <w:t>2020</w:t>
      </w:r>
      <w:r w:rsidRPr="00C65484">
        <w:rPr>
          <w:rFonts w:asciiTheme="majorBidi" w:hAnsiTheme="majorBidi"/>
          <w:sz w:val="30"/>
          <w:szCs w:val="30"/>
        </w:rPr>
        <w:t xml:space="preserve"> </w:t>
      </w:r>
      <w:r w:rsidRPr="00C65484">
        <w:rPr>
          <w:rFonts w:asciiTheme="majorBidi" w:hAnsiTheme="majorBidi"/>
          <w:sz w:val="30"/>
          <w:szCs w:val="30"/>
          <w:cs/>
        </w:rPr>
        <w:t>โดยกำหนดให้ผู้บริหารระดับสูงต้องเข้าร่วมโครงการ 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53D08ED" w14:textId="77777777" w:rsidR="00F467E5" w:rsidRPr="00C65484" w:rsidRDefault="00F467E5" w:rsidP="008C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</w:p>
    <w:p w14:paraId="0FCCEABE" w14:textId="77777777" w:rsidR="00EE13FA" w:rsidRPr="00C65484" w:rsidRDefault="00EE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C65484"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51268543" w14:textId="61AD2BBC" w:rsidR="008F3E6C" w:rsidRPr="00C65484" w:rsidRDefault="008F3E6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C65484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C65484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269"/>
        <w:gridCol w:w="238"/>
        <w:gridCol w:w="1319"/>
        <w:gridCol w:w="270"/>
        <w:gridCol w:w="1610"/>
        <w:gridCol w:w="271"/>
        <w:gridCol w:w="1810"/>
      </w:tblGrid>
      <w:tr w:rsidR="008F3E6C" w:rsidRPr="00C65484" w14:paraId="53C74706" w14:textId="77777777" w:rsidTr="00BC7CD9">
        <w:tc>
          <w:tcPr>
            <w:tcW w:w="2430" w:type="dxa"/>
          </w:tcPr>
          <w:p w14:paraId="2A2B2A2F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FE0AE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0F4A10C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3D3297E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8E014A1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7843B5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6E4F35D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1858F53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61ACE483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0C75845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A92315F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157CEF58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269" w:type="dxa"/>
          </w:tcPr>
          <w:p w14:paraId="7E1C1CDF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</w:p>
          <w:p w14:paraId="178C9C16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084CC240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03C4C4F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38" w:type="dxa"/>
          </w:tcPr>
          <w:p w14:paraId="2EC484DB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vAlign w:val="bottom"/>
          </w:tcPr>
          <w:p w14:paraId="09E953D8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249D75EC" w14:textId="66F66F1A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</w:t>
            </w:r>
            <w:r w:rsidRPr="00C65484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ให้พนักงาน</w:t>
            </w:r>
            <w:r w:rsidRPr="00C65484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C65484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(</w:t>
            </w:r>
            <w:r w:rsidR="00BE7416" w:rsidRPr="00C65484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1</w:t>
            </w:r>
            <w:r w:rsidRPr="00C65484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)</w:t>
            </w:r>
          </w:p>
        </w:tc>
        <w:tc>
          <w:tcPr>
            <w:tcW w:w="270" w:type="dxa"/>
          </w:tcPr>
          <w:p w14:paraId="47C19EDF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10" w:type="dxa"/>
          </w:tcPr>
          <w:p w14:paraId="69F8BD6E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06881ECC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เพิ่มทุน</w:t>
            </w:r>
            <w:r w:rsidRPr="00C65484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(</w:t>
            </w:r>
            <w:r w:rsidRPr="00C6548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ส่วนที่</w:t>
            </w:r>
          </w:p>
          <w:p w14:paraId="2F1238EC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ไม่ต้องออก</w:t>
            </w:r>
            <w:r w:rsidRPr="00C65484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)/</w:t>
            </w:r>
            <w:r w:rsidRPr="00C65484">
              <w:rPr>
                <w:rFonts w:ascii="Angsana New" w:eastAsia="AngsanaNew" w:hAnsi="Angsana New" w:hint="cs"/>
                <w:spacing w:val="-10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1" w:type="dxa"/>
          </w:tcPr>
          <w:p w14:paraId="691E942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0" w:type="dxa"/>
            <w:hideMark/>
          </w:tcPr>
          <w:p w14:paraId="4748FDD7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563EFC38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495EC563" w14:textId="16CB9878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C65484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ณ</w:t>
            </w:r>
            <w:r w:rsidRPr="00C65484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C65484">
              <w:rPr>
                <w:rFonts w:ascii="Angsana New" w:eastAsia="AngsanaNew" w:hAnsi="Angsana New" w:hint="eastAsia"/>
                <w:spacing w:val="-8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F0212A" w:rsidRPr="00C65484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 xml:space="preserve">30 </w:t>
            </w:r>
            <w:r w:rsidR="00F0212A" w:rsidRPr="00C65484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>มิถุนายน</w:t>
            </w:r>
            <w:r w:rsidR="00152F26" w:rsidRPr="00C65484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="00BE7416" w:rsidRPr="00C65484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>2569</w:t>
            </w:r>
          </w:p>
        </w:tc>
      </w:tr>
      <w:tr w:rsidR="008F3E6C" w:rsidRPr="00C65484" w14:paraId="27F8EC82" w14:textId="77777777">
        <w:trPr>
          <w:trHeight w:val="218"/>
        </w:trPr>
        <w:tc>
          <w:tcPr>
            <w:tcW w:w="2430" w:type="dxa"/>
          </w:tcPr>
          <w:p w14:paraId="1EFC85C7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58A4D98A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65484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C65484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C65484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C65484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73A7074" w14:textId="77777777" w:rsidR="008F3E6C" w:rsidRPr="00C65484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65484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C65484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75278" w:rsidRPr="00C65484" w14:paraId="17F245EE" w14:textId="77777777" w:rsidTr="00BC7CD9">
        <w:trPr>
          <w:trHeight w:val="207"/>
        </w:trPr>
        <w:tc>
          <w:tcPr>
            <w:tcW w:w="2430" w:type="dxa"/>
            <w:hideMark/>
          </w:tcPr>
          <w:p w14:paraId="1395ECF4" w14:textId="06E5B5F3" w:rsidR="00475278" w:rsidRPr="00C65484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7" w:type="dxa"/>
          </w:tcPr>
          <w:p w14:paraId="79B0092E" w14:textId="553C81E7" w:rsidR="00475278" w:rsidRPr="00C65484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715D20EB" w14:textId="306655F8" w:rsidR="00475278" w:rsidRPr="00C65484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1269" w:type="dxa"/>
          </w:tcPr>
          <w:p w14:paraId="1CC4D747" w14:textId="51B3994F" w:rsidR="00475278" w:rsidRPr="00C65484" w:rsidRDefault="007D58EF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38" w:type="dxa"/>
          </w:tcPr>
          <w:p w14:paraId="468374AB" w14:textId="77777777" w:rsidR="00475278" w:rsidRPr="00C65484" w:rsidRDefault="00475278" w:rsidP="00475278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3C1F8E9A" w14:textId="2C5CCBDD" w:rsidR="00475278" w:rsidRPr="00C65484" w:rsidRDefault="00AB7D1B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(2,054)</w:t>
            </w:r>
          </w:p>
        </w:tc>
        <w:tc>
          <w:tcPr>
            <w:tcW w:w="270" w:type="dxa"/>
          </w:tcPr>
          <w:p w14:paraId="21AE728E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3C6D6570" w14:textId="391067BD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(631)</w:t>
            </w:r>
          </w:p>
        </w:tc>
        <w:tc>
          <w:tcPr>
            <w:tcW w:w="271" w:type="dxa"/>
          </w:tcPr>
          <w:p w14:paraId="4BD947D6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69A5C7E3" w14:textId="4F39EE8A" w:rsidR="00475278" w:rsidRPr="00C65484" w:rsidRDefault="002B061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475278" w:rsidRPr="00C65484" w14:paraId="2AD18CD2" w14:textId="77777777" w:rsidTr="00BC7CD9">
        <w:tc>
          <w:tcPr>
            <w:tcW w:w="2430" w:type="dxa"/>
          </w:tcPr>
          <w:p w14:paraId="4471759B" w14:textId="1EE7257F" w:rsidR="00475278" w:rsidRPr="00C65484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7" w:type="dxa"/>
          </w:tcPr>
          <w:p w14:paraId="4FB99359" w14:textId="4703632B" w:rsidR="00475278" w:rsidRPr="00C65484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1D56A795" w14:textId="249F9CE8" w:rsidR="00475278" w:rsidRPr="00C65484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1269" w:type="dxa"/>
          </w:tcPr>
          <w:p w14:paraId="2067C856" w14:textId="3256C346" w:rsidR="00475278" w:rsidRPr="00C65484" w:rsidRDefault="007D58EF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38" w:type="dxa"/>
          </w:tcPr>
          <w:p w14:paraId="487D507A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A852BDE" w14:textId="019D0D6B" w:rsidR="00475278" w:rsidRPr="00C65484" w:rsidRDefault="00AB7D1B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</w:t>
            </w:r>
            <w:r w:rsidR="00585D50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426)</w:t>
            </w:r>
          </w:p>
        </w:tc>
        <w:tc>
          <w:tcPr>
            <w:tcW w:w="270" w:type="dxa"/>
          </w:tcPr>
          <w:p w14:paraId="31F0AB6E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78ED753F" w14:textId="212436F9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(563)</w:t>
            </w:r>
          </w:p>
        </w:tc>
        <w:tc>
          <w:tcPr>
            <w:tcW w:w="271" w:type="dxa"/>
          </w:tcPr>
          <w:p w14:paraId="48B7ED5E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31A162D" w14:textId="7C80F6C6" w:rsidR="00475278" w:rsidRPr="00C65484" w:rsidRDefault="002B061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475278" w:rsidRPr="00C65484" w14:paraId="59B823A1" w14:textId="77777777" w:rsidTr="00BC7CD9">
        <w:tc>
          <w:tcPr>
            <w:tcW w:w="2430" w:type="dxa"/>
          </w:tcPr>
          <w:p w14:paraId="44143146" w14:textId="3749D9DF" w:rsidR="00475278" w:rsidRPr="00C65484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7" w:type="dxa"/>
          </w:tcPr>
          <w:p w14:paraId="55B3343A" w14:textId="6CDFFC17" w:rsidR="00475278" w:rsidRPr="00C65484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56E78131" w14:textId="79375D95" w:rsidR="00475278" w:rsidRPr="00C65484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04</w:t>
            </w:r>
          </w:p>
        </w:tc>
        <w:tc>
          <w:tcPr>
            <w:tcW w:w="1269" w:type="dxa"/>
          </w:tcPr>
          <w:p w14:paraId="0A5412C4" w14:textId="7B9772F7" w:rsidR="00475278" w:rsidRPr="00C65484" w:rsidRDefault="007D58EF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38" w:type="dxa"/>
          </w:tcPr>
          <w:p w14:paraId="56609423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521FDFA0" w14:textId="1C4C5F39" w:rsidR="00475278" w:rsidRPr="00C65484" w:rsidRDefault="00585D50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(3,176)</w:t>
            </w:r>
          </w:p>
        </w:tc>
        <w:tc>
          <w:tcPr>
            <w:tcW w:w="270" w:type="dxa"/>
          </w:tcPr>
          <w:p w14:paraId="2BD2DFF5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53E683E2" w14:textId="74A82FE4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(403)</w:t>
            </w:r>
          </w:p>
        </w:tc>
        <w:tc>
          <w:tcPr>
            <w:tcW w:w="271" w:type="dxa"/>
          </w:tcPr>
          <w:p w14:paraId="4D5E52B0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3696FEC2" w14:textId="7A88178A" w:rsidR="00475278" w:rsidRPr="00C65484" w:rsidRDefault="002B0611" w:rsidP="00D6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475278" w:rsidRPr="00C65484" w14:paraId="592C4FAF" w14:textId="77777777" w:rsidTr="00BC7CD9">
        <w:tc>
          <w:tcPr>
            <w:tcW w:w="2430" w:type="dxa"/>
          </w:tcPr>
          <w:p w14:paraId="083BB873" w14:textId="4E0519A7" w:rsidR="00475278" w:rsidRPr="00C65484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</w:tcPr>
          <w:p w14:paraId="761FC8E6" w14:textId="02176B44" w:rsidR="00475278" w:rsidRPr="00C65484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3C6B1771" w14:textId="23920D29" w:rsidR="00475278" w:rsidRPr="00C65484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86</w:t>
            </w:r>
          </w:p>
        </w:tc>
        <w:tc>
          <w:tcPr>
            <w:tcW w:w="1269" w:type="dxa"/>
          </w:tcPr>
          <w:p w14:paraId="736F1580" w14:textId="1463B663" w:rsidR="00475278" w:rsidRPr="00C65484" w:rsidRDefault="00AB7D1B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38" w:type="dxa"/>
          </w:tcPr>
          <w:p w14:paraId="0798CC56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BE3A409" w14:textId="51198D66" w:rsidR="00475278" w:rsidRPr="00C65484" w:rsidRDefault="00585D50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(11,915)</w:t>
            </w:r>
          </w:p>
        </w:tc>
        <w:tc>
          <w:tcPr>
            <w:tcW w:w="270" w:type="dxa"/>
          </w:tcPr>
          <w:p w14:paraId="3718A7DD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47ECA4C6" w14:textId="183A6D12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(1,063)</w:t>
            </w:r>
          </w:p>
        </w:tc>
        <w:tc>
          <w:tcPr>
            <w:tcW w:w="271" w:type="dxa"/>
          </w:tcPr>
          <w:p w14:paraId="5C7A1173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1FC5A98" w14:textId="603A1F3D" w:rsidR="00475278" w:rsidRPr="00C65484" w:rsidRDefault="002B061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3,396</w:t>
            </w:r>
          </w:p>
        </w:tc>
      </w:tr>
      <w:tr w:rsidR="00475278" w:rsidRPr="00C65484" w14:paraId="13031231" w14:textId="77777777" w:rsidTr="00BC7CD9">
        <w:tc>
          <w:tcPr>
            <w:tcW w:w="2430" w:type="dxa"/>
          </w:tcPr>
          <w:p w14:paraId="13F9DDF2" w14:textId="2C9C0C8F" w:rsidR="00475278" w:rsidRPr="00C65484" w:rsidRDefault="00475278" w:rsidP="00475278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E7416" w:rsidRPr="00C654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57" w:type="dxa"/>
          </w:tcPr>
          <w:p w14:paraId="73C43992" w14:textId="0824C1CF" w:rsidR="00475278" w:rsidRPr="00C65484" w:rsidRDefault="00BE7416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49E179C5" w14:textId="2E43F862" w:rsidR="00475278" w:rsidRPr="00C65484" w:rsidRDefault="00BE7416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475278"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094B69" w14:textId="753BDECA" w:rsidR="00475278" w:rsidRPr="00C65484" w:rsidRDefault="00AB7D1B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17,045</w:t>
            </w:r>
          </w:p>
        </w:tc>
        <w:tc>
          <w:tcPr>
            <w:tcW w:w="238" w:type="dxa"/>
          </w:tcPr>
          <w:p w14:paraId="019EFAFA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B0EF7A6" w14:textId="50400C45" w:rsidR="00475278" w:rsidRPr="00C65484" w:rsidRDefault="00585D50" w:rsidP="00D61DCC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4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(6,974)</w:t>
            </w:r>
          </w:p>
        </w:tc>
        <w:tc>
          <w:tcPr>
            <w:tcW w:w="270" w:type="dxa"/>
          </w:tcPr>
          <w:p w14:paraId="183F894E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88326CA" w14:textId="106C8128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(1,047)</w:t>
            </w:r>
          </w:p>
        </w:tc>
        <w:tc>
          <w:tcPr>
            <w:tcW w:w="271" w:type="dxa"/>
          </w:tcPr>
          <w:p w14:paraId="3A73E8BA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BB3FD24" w14:textId="2542D68A" w:rsidR="00475278" w:rsidRPr="00C65484" w:rsidRDefault="002B061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9,024</w:t>
            </w:r>
          </w:p>
        </w:tc>
      </w:tr>
      <w:tr w:rsidR="00475278" w:rsidRPr="00C65484" w14:paraId="6DB874E2" w14:textId="77777777" w:rsidTr="00BC7CD9">
        <w:tc>
          <w:tcPr>
            <w:tcW w:w="2430" w:type="dxa"/>
          </w:tcPr>
          <w:p w14:paraId="77DD998B" w14:textId="77777777" w:rsidR="00475278" w:rsidRPr="00B94E02" w:rsidRDefault="00475278" w:rsidP="00475278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E02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57" w:type="dxa"/>
          </w:tcPr>
          <w:p w14:paraId="0B586F19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</w:tcPr>
          <w:p w14:paraId="5AAAC076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A6596A" w14:textId="77222C5A" w:rsidR="00475278" w:rsidRPr="00C65484" w:rsidRDefault="00AB7D1B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42,672</w:t>
            </w:r>
          </w:p>
        </w:tc>
        <w:tc>
          <w:tcPr>
            <w:tcW w:w="238" w:type="dxa"/>
          </w:tcPr>
          <w:p w14:paraId="7FC11C95" w14:textId="77777777" w:rsidR="00475278" w:rsidRPr="00C65484" w:rsidRDefault="00475278" w:rsidP="00475278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E72819B" w14:textId="68A76688" w:rsidR="00475278" w:rsidRPr="00C65484" w:rsidRDefault="002B0611" w:rsidP="00475278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(26,545)</w:t>
            </w:r>
          </w:p>
        </w:tc>
        <w:tc>
          <w:tcPr>
            <w:tcW w:w="270" w:type="dxa"/>
          </w:tcPr>
          <w:p w14:paraId="79E2EC59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119218C2" w14:textId="77BFE326" w:rsidR="00475278" w:rsidRPr="00C65484" w:rsidRDefault="002B0611" w:rsidP="002B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65484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(3,707)</w:t>
            </w:r>
          </w:p>
        </w:tc>
        <w:tc>
          <w:tcPr>
            <w:tcW w:w="271" w:type="dxa"/>
          </w:tcPr>
          <w:p w14:paraId="2CCC78DC" w14:textId="77777777" w:rsidR="00475278" w:rsidRPr="00C65484" w:rsidRDefault="00475278" w:rsidP="00475278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</w:tcPr>
          <w:p w14:paraId="3B45541B" w14:textId="1EBD44A4" w:rsidR="00475278" w:rsidRPr="00C65484" w:rsidRDefault="002B0611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65484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12,420</w:t>
            </w:r>
          </w:p>
        </w:tc>
      </w:tr>
    </w:tbl>
    <w:p w14:paraId="271FCE37" w14:textId="77777777" w:rsidR="00CB2113" w:rsidRPr="00C65484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0"/>
          <w:szCs w:val="20"/>
          <w:lang w:eastAsia="en-GB"/>
        </w:rPr>
      </w:pPr>
      <w:r w:rsidRPr="00C65484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</w:p>
    <w:p w14:paraId="4FBB19CF" w14:textId="162BCE9B" w:rsidR="008F3E6C" w:rsidRPr="00E14860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30"/>
          <w:szCs w:val="30"/>
          <w:lang w:eastAsia="en-GB"/>
        </w:rPr>
      </w:pPr>
      <w:r w:rsidRPr="00E1486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</w:t>
      </w:r>
      <w:r w:rsidR="00BE7416" w:rsidRPr="00E1486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1</w:t>
      </w:r>
      <w:r w:rsidRPr="00E1486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)</w:t>
      </w:r>
      <w:r w:rsidRPr="00E1486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E14860">
        <w:rPr>
          <w:rFonts w:ascii="Angsana New" w:eastAsia="AngsanaNew" w:hAnsi="Angsana New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E1486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E7416" w:rsidRPr="00E14860">
        <w:rPr>
          <w:rFonts w:ascii="Angsana New" w:eastAsia="AngsanaNew" w:hAnsi="Angsana New"/>
          <w:sz w:val="30"/>
          <w:szCs w:val="30"/>
          <w:lang w:eastAsia="en-GB"/>
        </w:rPr>
        <w:t>3</w:t>
      </w:r>
      <w:r w:rsidRPr="00E1486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E14860">
        <w:rPr>
          <w:rFonts w:ascii="Angsana New" w:eastAsia="AngsanaNew" w:hAnsi="Angsana New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B221D58" w14:textId="77777777" w:rsidR="00B27724" w:rsidRPr="00C65484" w:rsidRDefault="00B2772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A4BAE29" w14:textId="2F5EA71F" w:rsidR="00A3275E" w:rsidRPr="00C65484" w:rsidRDefault="001A008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65484">
        <w:rPr>
          <w:rFonts w:asciiTheme="majorBidi" w:hAnsiTheme="majorBidi"/>
          <w:sz w:val="30"/>
          <w:szCs w:val="30"/>
          <w:cs/>
        </w:rPr>
        <w:t>ต่อมา</w:t>
      </w:r>
      <w:r w:rsidR="00A3275E" w:rsidRPr="00C6548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E7416" w:rsidRPr="00C65484">
        <w:rPr>
          <w:rFonts w:asciiTheme="majorBidi" w:hAnsiTheme="majorBidi"/>
          <w:sz w:val="30"/>
          <w:szCs w:val="30"/>
        </w:rPr>
        <w:t>29</w:t>
      </w:r>
      <w:r w:rsidR="00A3275E" w:rsidRPr="00C65484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BE7416" w:rsidRPr="00C65484">
        <w:rPr>
          <w:rFonts w:asciiTheme="majorBidi" w:hAnsiTheme="majorBidi"/>
          <w:sz w:val="30"/>
          <w:szCs w:val="30"/>
        </w:rPr>
        <w:t>2568</w:t>
      </w:r>
      <w:r w:rsidR="00A3275E" w:rsidRPr="00C65484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BE7416" w:rsidRPr="00C65484">
        <w:rPr>
          <w:rFonts w:asciiTheme="majorBidi" w:hAnsiTheme="majorBidi"/>
          <w:sz w:val="30"/>
          <w:szCs w:val="30"/>
        </w:rPr>
        <w:t>2568</w:t>
      </w:r>
      <w:r w:rsidR="00A3275E" w:rsidRPr="00C65484">
        <w:rPr>
          <w:rFonts w:asciiTheme="majorBidi" w:hAnsiTheme="majorBidi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="00A3275E" w:rsidRPr="00C65484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65484">
        <w:rPr>
          <w:rFonts w:asciiTheme="majorBidi" w:hAnsiTheme="majorBidi"/>
          <w:sz w:val="30"/>
          <w:szCs w:val="30"/>
        </w:rPr>
        <w:t>2025</w:t>
      </w:r>
      <w:r w:rsidR="00A3275E" w:rsidRPr="00C65484">
        <w:rPr>
          <w:rFonts w:asciiTheme="majorBidi" w:hAnsiTheme="majorBidi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="00A3275E" w:rsidRPr="00C65484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65484">
        <w:rPr>
          <w:rFonts w:asciiTheme="majorBidi" w:hAnsiTheme="majorBidi"/>
          <w:sz w:val="30"/>
          <w:szCs w:val="30"/>
        </w:rPr>
        <w:t>2025</w:t>
      </w:r>
      <w:r w:rsidR="00A3275E" w:rsidRPr="00C65484">
        <w:rPr>
          <w:rFonts w:asciiTheme="majorBidi" w:hAnsiTheme="majorBidi"/>
          <w:sz w:val="30"/>
          <w:szCs w:val="30"/>
        </w:rPr>
        <w:t xml:space="preserve"> </w:t>
      </w:r>
      <w:r w:rsidR="00A3275E" w:rsidRPr="00C65484">
        <w:rPr>
          <w:rFonts w:asciiTheme="majorBidi" w:hAnsiTheme="majorBidi"/>
          <w:sz w:val="30"/>
          <w:szCs w:val="30"/>
          <w:cs/>
        </w:rPr>
        <w:t>โดยกำหนดให้ผู้บริหารระดับสูงต้องเข้าร่วมโครงการ 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6B86E5B6" w14:textId="77777777" w:rsidR="00B51823" w:rsidRPr="00C65484" w:rsidRDefault="00B518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0578120" w14:textId="768ECED1" w:rsidR="00FA23E4" w:rsidRPr="00C65484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65484">
        <w:rPr>
          <w:rFonts w:asciiTheme="majorBidi" w:hAnsiTheme="majorBidi"/>
          <w:sz w:val="30"/>
          <w:szCs w:val="30"/>
          <w:cs/>
        </w:rPr>
        <w:t xml:space="preserve">รายละเอียดของโครงการ </w:t>
      </w:r>
      <w:r w:rsidRPr="00C65484">
        <w:rPr>
          <w:rFonts w:asciiTheme="majorBidi" w:hAnsiTheme="majorBidi"/>
          <w:sz w:val="30"/>
          <w:szCs w:val="30"/>
        </w:rPr>
        <w:t xml:space="preserve">AWC Shares Plan </w:t>
      </w:r>
      <w:r w:rsidR="00BE7416" w:rsidRPr="00C65484">
        <w:rPr>
          <w:rFonts w:asciiTheme="majorBidi" w:hAnsiTheme="majorBidi"/>
          <w:sz w:val="30"/>
          <w:szCs w:val="30"/>
        </w:rPr>
        <w:t>2025</w:t>
      </w:r>
      <w:r w:rsidRPr="00C65484">
        <w:rPr>
          <w:rFonts w:asciiTheme="majorBidi" w:hAnsiTheme="majorBidi"/>
          <w:sz w:val="30"/>
          <w:szCs w:val="30"/>
        </w:rPr>
        <w:t xml:space="preserve"> </w:t>
      </w:r>
      <w:r w:rsidRPr="00C65484">
        <w:rPr>
          <w:rFonts w:asciiTheme="majorBidi" w:hAnsiTheme="majorBidi"/>
          <w:sz w:val="30"/>
          <w:szCs w:val="30"/>
          <w:cs/>
        </w:rPr>
        <w:t>มีดังนี้</w:t>
      </w:r>
    </w:p>
    <w:p w14:paraId="38015F06" w14:textId="77777777" w:rsidR="00FA23E4" w:rsidRPr="00C65484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00"/>
      </w:tblGrid>
      <w:tr w:rsidR="00FA23E4" w:rsidRPr="00C65484" w14:paraId="225E7730" w14:textId="77777777" w:rsidTr="00BC7CD9">
        <w:trPr>
          <w:trHeight w:val="389"/>
          <w:tblHeader/>
        </w:trPr>
        <w:tc>
          <w:tcPr>
            <w:tcW w:w="3690" w:type="dxa"/>
            <w:hideMark/>
          </w:tcPr>
          <w:p w14:paraId="27A73E14" w14:textId="77777777" w:rsidR="00FA23E4" w:rsidRPr="00C65484" w:rsidRDefault="00FA23E4" w:rsidP="002E53F2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56053F69" w14:textId="77777777" w:rsidR="00FA23E4" w:rsidRPr="00C65484" w:rsidRDefault="00FA23E4" w:rsidP="002E53F2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FA23E4" w:rsidRPr="00C65484" w14:paraId="0916F3A9" w14:textId="77777777" w:rsidTr="00FC73D6">
        <w:trPr>
          <w:trHeight w:val="378"/>
        </w:trPr>
        <w:tc>
          <w:tcPr>
            <w:tcW w:w="3690" w:type="dxa"/>
            <w:hideMark/>
          </w:tcPr>
          <w:p w14:paraId="1D0F3053" w14:textId="77777777" w:rsidR="00FA23E4" w:rsidRPr="00C65484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400" w:type="dxa"/>
            <w:hideMark/>
          </w:tcPr>
          <w:p w14:paraId="6ABDA95B" w14:textId="425FA4D3" w:rsidR="00FA23E4" w:rsidRPr="00C65484" w:rsidRDefault="00BE7416" w:rsidP="002E53F2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FA23E4" w:rsidRPr="00C6548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A23E4"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>ปี นับจากวันที่ที่ประชุมผู้ถือหุ้นมีมติเห็นชอบโครงการ</w:t>
            </w:r>
          </w:p>
        </w:tc>
      </w:tr>
      <w:tr w:rsidR="00FA23E4" w:rsidRPr="00C65484" w14:paraId="6A539525" w14:textId="77777777" w:rsidTr="00FC73D6">
        <w:trPr>
          <w:trHeight w:val="524"/>
        </w:trPr>
        <w:tc>
          <w:tcPr>
            <w:tcW w:w="3690" w:type="dxa"/>
            <w:hideMark/>
          </w:tcPr>
          <w:p w14:paraId="508E4793" w14:textId="77777777" w:rsidR="00FA23E4" w:rsidRPr="00C65484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400" w:type="dxa"/>
            <w:hideMark/>
          </w:tcPr>
          <w:p w14:paraId="7D5CC08B" w14:textId="10E6A0E8" w:rsidR="00FA23E4" w:rsidRPr="00C65484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จำนวนรวมทั้งสิ้นไม่เกิน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136</w:t>
            </w:r>
            <w:r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000</w:t>
            </w:r>
            <w:r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="00BE7416" w:rsidRPr="00C65484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หุ้น มูลค่าหุ้นตราไว้ </w:t>
            </w:r>
            <w:r w:rsidR="00FC73D6" w:rsidRPr="00C65484">
              <w:rPr>
                <w:rFonts w:ascii="Angsana New" w:hAnsi="Angsana New"/>
                <w:sz w:val="30"/>
                <w:szCs w:val="30"/>
              </w:rPr>
              <w:br/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หุ้นละ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1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FA23E4" w:rsidRPr="00C65484" w14:paraId="2B944634" w14:textId="77777777" w:rsidTr="00EE13FA">
        <w:trPr>
          <w:trHeight w:val="748"/>
        </w:trPr>
        <w:tc>
          <w:tcPr>
            <w:tcW w:w="3690" w:type="dxa"/>
            <w:hideMark/>
          </w:tcPr>
          <w:p w14:paraId="238DA800" w14:textId="77777777" w:rsidR="00FA23E4" w:rsidRPr="00C65484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400" w:type="dxa"/>
            <w:hideMark/>
          </w:tcPr>
          <w:p w14:paraId="0C72CFA3" w14:textId="301F2FF4" w:rsidR="00FA23E4" w:rsidRPr="00C65484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C65484">
              <w:rPr>
                <w:rFonts w:ascii="Angsana New" w:eastAsia="Times New Roman" w:hAnsi="Angsana New"/>
                <w:sz w:val="30"/>
                <w:szCs w:val="30"/>
              </w:rPr>
              <w:t xml:space="preserve">AWC Shares Plan </w:t>
            </w:r>
            <w:r w:rsidR="00BE7416" w:rsidRPr="00C65484">
              <w:rPr>
                <w:rFonts w:ascii="Angsana New" w:eastAsia="Times New Roman" w:hAnsi="Angsana New"/>
                <w:sz w:val="30"/>
                <w:szCs w:val="30"/>
              </w:rPr>
              <w:t>2025</w:t>
            </w: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="00BE7416" w:rsidRPr="00C65484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วันปฏิทินก่อนวันที่มีการเสนอขายหุ้นสามัญเพิ่มทุนในแต่ละครั้ง โดยจะทยอยออกหุ้นทุกปีภายใน </w:t>
            </w:r>
            <w:r w:rsidR="00BE7416" w:rsidRPr="00C65484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C6548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eastAsia="Times New Roman" w:hAnsi="Angsana New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305B7EB8" w14:textId="670BA9CC" w:rsidR="00DF2C0D" w:rsidRPr="00C65484" w:rsidRDefault="00DF2C0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5484">
        <w:rPr>
          <w:rFonts w:ascii="Angsana New" w:hAnsi="Angsana New" w:hint="cs"/>
          <w:sz w:val="30"/>
          <w:szCs w:val="30"/>
          <w:cs/>
        </w:rPr>
        <w:lastRenderedPageBreak/>
        <w:t>สำหรับ</w:t>
      </w:r>
      <w:r w:rsidR="00F0212A" w:rsidRPr="00C65484">
        <w:rPr>
          <w:rFonts w:ascii="Angsana New" w:hAnsi="Angsana New" w:hint="cs"/>
          <w:sz w:val="30"/>
          <w:szCs w:val="30"/>
          <w:cs/>
        </w:rPr>
        <w:t>งวดหกเดือนสิ้นสุดวันที่ 30 มิถุนายน</w:t>
      </w:r>
      <w:r w:rsidR="00475278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จำนวนเงิน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="00867591" w:rsidRPr="00C65484">
        <w:rPr>
          <w:rFonts w:ascii="Angsana New" w:hAnsi="Angsana New"/>
          <w:sz w:val="30"/>
          <w:szCs w:val="30"/>
        </w:rPr>
        <w:t>30.13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และ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="00867591" w:rsidRPr="00C65484">
        <w:rPr>
          <w:rFonts w:ascii="Angsana New" w:hAnsi="Angsana New"/>
          <w:sz w:val="30"/>
          <w:szCs w:val="30"/>
        </w:rPr>
        <w:t>29.89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sz w:val="30"/>
          <w:szCs w:val="30"/>
          <w:cs/>
        </w:rPr>
        <w:t>ตามลำดับ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i/>
          <w:iCs/>
          <w:sz w:val="30"/>
          <w:szCs w:val="30"/>
          <w:cs/>
        </w:rPr>
        <w:t>(</w:t>
      </w:r>
      <w:r w:rsidR="00BE7416" w:rsidRPr="00C65484">
        <w:rPr>
          <w:rFonts w:ascii="Angsana New" w:hAnsi="Angsana New"/>
          <w:i/>
          <w:iCs/>
          <w:sz w:val="30"/>
          <w:szCs w:val="30"/>
        </w:rPr>
        <w:t>2568</w:t>
      </w:r>
      <w:r w:rsidRPr="00C6548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B5AAF" w:rsidRPr="00C65484">
        <w:rPr>
          <w:rFonts w:ascii="Angsana New" w:hAnsi="Angsana New"/>
          <w:i/>
          <w:iCs/>
          <w:sz w:val="30"/>
          <w:szCs w:val="30"/>
        </w:rPr>
        <w:t>20.91</w:t>
      </w:r>
      <w:r w:rsidRPr="00C65484">
        <w:rPr>
          <w:rFonts w:ascii="Angsana New" w:hAnsi="Angsana New"/>
          <w:i/>
          <w:iCs/>
          <w:sz w:val="30"/>
          <w:szCs w:val="30"/>
        </w:rPr>
        <w:t xml:space="preserve"> </w:t>
      </w:r>
      <w:r w:rsidRPr="00C654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C654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B5AAF" w:rsidRPr="00C65484">
        <w:rPr>
          <w:rFonts w:ascii="Angsana New" w:hAnsi="Angsana New"/>
          <w:i/>
          <w:iCs/>
          <w:sz w:val="30"/>
          <w:szCs w:val="30"/>
        </w:rPr>
        <w:t>20.71</w:t>
      </w:r>
      <w:r w:rsidRPr="00C65484">
        <w:rPr>
          <w:rFonts w:ascii="Angsana New" w:hAnsi="Angsana New"/>
          <w:i/>
          <w:iCs/>
          <w:sz w:val="30"/>
          <w:szCs w:val="30"/>
        </w:rPr>
        <w:t xml:space="preserve">  </w:t>
      </w:r>
      <w:r w:rsidRPr="00C654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654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6548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C6548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6F16DC7" w14:textId="64FE29A7" w:rsidR="001322B4" w:rsidRPr="00C65484" w:rsidRDefault="00132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1836FAA" w14:textId="4EF9234D" w:rsidR="007C69B1" w:rsidRPr="00C65484" w:rsidRDefault="00844C5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7AADDC1" w14:textId="77777777" w:rsidR="00E57818" w:rsidRPr="00C65484" w:rsidRDefault="00E57818" w:rsidP="002E53F2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720"/>
        <w:gridCol w:w="1170"/>
        <w:gridCol w:w="243"/>
        <w:gridCol w:w="1198"/>
        <w:gridCol w:w="236"/>
        <w:gridCol w:w="1203"/>
        <w:gridCol w:w="236"/>
        <w:gridCol w:w="1198"/>
      </w:tblGrid>
      <w:tr w:rsidR="003D1405" w:rsidRPr="00C65484" w14:paraId="70989FD4" w14:textId="77777777" w:rsidTr="00E3170C">
        <w:trPr>
          <w:tblHeader/>
        </w:trPr>
        <w:tc>
          <w:tcPr>
            <w:tcW w:w="2979" w:type="dxa"/>
          </w:tcPr>
          <w:p w14:paraId="5ED3A7EC" w14:textId="77777777" w:rsidR="003D1405" w:rsidRPr="00C65484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DDF54D" w14:textId="75D5DBC4" w:rsidR="003D1405" w:rsidRPr="00C65484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pacing w:val="-10"/>
                <w:sz w:val="30"/>
                <w:szCs w:val="30"/>
              </w:rPr>
            </w:pPr>
          </w:p>
        </w:tc>
        <w:tc>
          <w:tcPr>
            <w:tcW w:w="5484" w:type="dxa"/>
            <w:gridSpan w:val="7"/>
          </w:tcPr>
          <w:p w14:paraId="6734D33C" w14:textId="31474C18" w:rsidR="003D1405" w:rsidRPr="00C65484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2" w:right="-14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/ </w:t>
            </w:r>
            <w:r w:rsidRPr="00C6548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70C" w:rsidRPr="00C65484" w14:paraId="0AFE2124" w14:textId="77777777" w:rsidTr="00E3170C">
        <w:trPr>
          <w:tblHeader/>
        </w:trPr>
        <w:tc>
          <w:tcPr>
            <w:tcW w:w="2979" w:type="dxa"/>
          </w:tcPr>
          <w:p w14:paraId="76268DE1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01DEC39" w14:textId="2D5C851B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</w:tcPr>
          <w:p w14:paraId="56FC15C1" w14:textId="07164855" w:rsidR="00E3170C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FDB7F28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2A9E68A" w14:textId="3EC5371F" w:rsidR="00E3170C" w:rsidRPr="00C65484" w:rsidRDefault="00BE741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E3170C" w:rsidRPr="00C65484" w14:paraId="6F63E035" w14:textId="77777777" w:rsidTr="00E3170C">
        <w:trPr>
          <w:tblHeader/>
        </w:trPr>
        <w:tc>
          <w:tcPr>
            <w:tcW w:w="2979" w:type="dxa"/>
          </w:tcPr>
          <w:p w14:paraId="2A386B99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1848F7E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</w:tcPr>
          <w:p w14:paraId="6581B67A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</w:tcPr>
          <w:p w14:paraId="3C426121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94FDA9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43D431F5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8D5D9E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04D5987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27075CC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170C" w:rsidRPr="00C65484" w14:paraId="3E4F815B" w14:textId="77777777" w:rsidTr="00E3170C">
        <w:trPr>
          <w:tblHeader/>
        </w:trPr>
        <w:tc>
          <w:tcPr>
            <w:tcW w:w="2979" w:type="dxa"/>
          </w:tcPr>
          <w:p w14:paraId="659D4DEF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EC3AD41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84" w:type="dxa"/>
            <w:gridSpan w:val="7"/>
          </w:tcPr>
          <w:p w14:paraId="13DA71E1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C6548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170C" w:rsidRPr="00C65484" w14:paraId="3A783925" w14:textId="77777777" w:rsidTr="00E3170C">
        <w:tc>
          <w:tcPr>
            <w:tcW w:w="2979" w:type="dxa"/>
          </w:tcPr>
          <w:p w14:paraId="0B2257E1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3F9201B8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B90876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E3170C" w:rsidRPr="00C65484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543FA" w:rsidRPr="00C65484" w14:paraId="1DA8A8CD" w14:textId="77777777" w:rsidTr="00E3170C">
        <w:tc>
          <w:tcPr>
            <w:tcW w:w="2979" w:type="dxa"/>
          </w:tcPr>
          <w:p w14:paraId="355AB1F4" w14:textId="3DAF80E6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F0212A"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  <w:r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65484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C65484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369B54E" w14:textId="54BBFC9E" w:rsidR="005543FA" w:rsidRPr="00C65484" w:rsidRDefault="00BE7416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5840F226" w:rsidR="005543FA" w:rsidRPr="00C65484" w:rsidRDefault="00EA738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6F1623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43" w:type="dxa"/>
          </w:tcPr>
          <w:p w14:paraId="4E166CB1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7C76F4C2" w:rsidR="005543FA" w:rsidRPr="00C65484" w:rsidRDefault="006F1623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5639B4E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4E3DB333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543FA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5543FA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267F626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0397474F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543FA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5543FA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5543FA" w:rsidRPr="00C65484" w14:paraId="75DE98A9" w14:textId="77777777" w:rsidTr="00E3170C">
        <w:tc>
          <w:tcPr>
            <w:tcW w:w="2979" w:type="dxa"/>
          </w:tcPr>
          <w:p w14:paraId="784CAAB1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720" w:type="dxa"/>
          </w:tcPr>
          <w:p w14:paraId="303D5278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04B84B18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5543FA" w:rsidRPr="00C65484" w:rsidRDefault="005543FA" w:rsidP="005543FA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5543FA" w:rsidRPr="00C65484" w14:paraId="2DCD3C59" w14:textId="77777777" w:rsidTr="00E3170C">
        <w:tc>
          <w:tcPr>
            <w:tcW w:w="2979" w:type="dxa"/>
          </w:tcPr>
          <w:p w14:paraId="77A7CE2C" w14:textId="46B18C88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C6548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20" w:type="dxa"/>
          </w:tcPr>
          <w:p w14:paraId="7B9D7321" w14:textId="77777777" w:rsidR="005543FA" w:rsidRPr="00C65484" w:rsidRDefault="005543FA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AD455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543FA" w:rsidRPr="00C65484" w14:paraId="2FA28A1A" w14:textId="77777777" w:rsidTr="00E3170C">
        <w:tc>
          <w:tcPr>
            <w:tcW w:w="2979" w:type="dxa"/>
          </w:tcPr>
          <w:p w14:paraId="292ABA5E" w14:textId="459882B5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BE7416" w:rsidRPr="00C6548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C6548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673C60DE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3602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543FA" w:rsidRPr="00C65484" w14:paraId="64CFAD68" w14:textId="77777777" w:rsidTr="00E3170C">
        <w:tc>
          <w:tcPr>
            <w:tcW w:w="2979" w:type="dxa"/>
          </w:tcPr>
          <w:p w14:paraId="0998D274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46CE58CC" w14:textId="21FB2408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7581EE05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B32F8D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012</w:t>
            </w:r>
            <w:r w:rsidR="00B32F8D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971</w:t>
            </w:r>
          </w:p>
        </w:tc>
        <w:tc>
          <w:tcPr>
            <w:tcW w:w="243" w:type="dxa"/>
          </w:tcPr>
          <w:p w14:paraId="044FA1E2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3BA22B6D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B32F8D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012</w:t>
            </w:r>
            <w:r w:rsidR="00B32F8D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2EE221DB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693AA213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5543FA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004</w:t>
            </w:r>
            <w:r w:rsidR="005543FA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</w:tcPr>
          <w:p w14:paraId="1EFED0C5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0EF9D803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A6146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004</w:t>
            </w:r>
            <w:r w:rsidR="001A6146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961</w:t>
            </w:r>
          </w:p>
        </w:tc>
      </w:tr>
      <w:tr w:rsidR="005543FA" w:rsidRPr="00C65484" w14:paraId="59B99EC8" w14:textId="77777777" w:rsidTr="00E3170C">
        <w:tc>
          <w:tcPr>
            <w:tcW w:w="2979" w:type="dxa"/>
          </w:tcPr>
          <w:p w14:paraId="0E3C549D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720" w:type="dxa"/>
          </w:tcPr>
          <w:p w14:paraId="3B86B8BE" w14:textId="1C21B905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8DE995F" w:rsidR="005543FA" w:rsidRPr="00C65484" w:rsidRDefault="006F1623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13,573</w:t>
            </w:r>
          </w:p>
        </w:tc>
        <w:tc>
          <w:tcPr>
            <w:tcW w:w="243" w:type="dxa"/>
          </w:tcPr>
          <w:p w14:paraId="14D5FF2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77FCF1E8" w:rsidR="005543FA" w:rsidRPr="00C65484" w:rsidRDefault="006F1623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13,573</w:t>
            </w:r>
          </w:p>
        </w:tc>
        <w:tc>
          <w:tcPr>
            <w:tcW w:w="236" w:type="dxa"/>
          </w:tcPr>
          <w:p w14:paraId="4B7BC53C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4A68A2" w14:textId="74BBE8FC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5543FA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  <w:tc>
          <w:tcPr>
            <w:tcW w:w="236" w:type="dxa"/>
          </w:tcPr>
          <w:p w14:paraId="4F9D06E3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61E0BDA" w14:textId="7EAE3E75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1A6146" w:rsidRPr="00C6548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</w:tr>
      <w:tr w:rsidR="005543FA" w:rsidRPr="00C65484" w14:paraId="41021CB9" w14:textId="77777777" w:rsidTr="00E3170C">
        <w:trPr>
          <w:trHeight w:val="404"/>
        </w:trPr>
        <w:tc>
          <w:tcPr>
            <w:tcW w:w="2979" w:type="dxa"/>
          </w:tcPr>
          <w:p w14:paraId="410D50C6" w14:textId="1DE94534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212A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C6548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C6548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6E087E8" w14:textId="77777777" w:rsidR="005543FA" w:rsidRPr="00C65484" w:rsidRDefault="005543FA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3445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42EEB2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BDBE8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C04ACA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543FA" w:rsidRPr="00C65484" w14:paraId="14283FA0" w14:textId="77777777" w:rsidTr="00E3170C">
        <w:tc>
          <w:tcPr>
            <w:tcW w:w="2979" w:type="dxa"/>
          </w:tcPr>
          <w:p w14:paraId="0914A9EC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78C7657F" w14:textId="27D3E26F" w:rsidR="005543FA" w:rsidRPr="00C65484" w:rsidRDefault="00BE7416" w:rsidP="005543F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2CD13266" w:rsidR="005543FA" w:rsidRPr="00C65484" w:rsidRDefault="006F1623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32,026</w:t>
            </w:r>
            <w:r w:rsidR="00AA1E00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,544</w:t>
            </w:r>
          </w:p>
        </w:tc>
        <w:tc>
          <w:tcPr>
            <w:tcW w:w="243" w:type="dxa"/>
          </w:tcPr>
          <w:p w14:paraId="1DA9FDBB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0CF7B468" w:rsidR="005543FA" w:rsidRPr="00C65484" w:rsidRDefault="00AA1E00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32,026,544</w:t>
            </w:r>
          </w:p>
        </w:tc>
        <w:tc>
          <w:tcPr>
            <w:tcW w:w="236" w:type="dxa"/>
          </w:tcPr>
          <w:p w14:paraId="15A65964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C01511" w14:textId="42638483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5543FA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012</w:t>
            </w:r>
            <w:r w:rsidR="005543FA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48F4E872" w14:textId="77777777" w:rsidR="005543FA" w:rsidRPr="00C65484" w:rsidRDefault="005543FA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6862AE3" w14:textId="59DA2220" w:rsidR="005543FA" w:rsidRPr="00C65484" w:rsidRDefault="00BE7416" w:rsidP="0055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A6146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012</w:t>
            </w:r>
            <w:r w:rsidR="001A6146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971</w:t>
            </w:r>
          </w:p>
        </w:tc>
      </w:tr>
    </w:tbl>
    <w:p w14:paraId="1FC8B10E" w14:textId="77777777" w:rsidR="007046B3" w:rsidRPr="00C65484" w:rsidRDefault="007046B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70D7743" w14:textId="077232A4" w:rsidR="000950DE" w:rsidRPr="00C65484" w:rsidRDefault="00E466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 w:hint="cs"/>
          <w:sz w:val="30"/>
          <w:szCs w:val="30"/>
          <w:cs/>
        </w:rPr>
        <w:t>ใน</w:t>
      </w:r>
      <w:r w:rsidR="008918AF" w:rsidRPr="00C65484">
        <w:rPr>
          <w:rFonts w:ascii="Angsana New" w:hAnsi="Angsana New" w:hint="cs"/>
          <w:sz w:val="30"/>
          <w:szCs w:val="30"/>
          <w:cs/>
        </w:rPr>
        <w:t>ระหว่าง</w:t>
      </w:r>
      <w:r w:rsidR="00F0212A" w:rsidRPr="00C65484">
        <w:rPr>
          <w:rFonts w:ascii="Angsana New" w:hAnsi="Angsana New" w:hint="cs"/>
          <w:sz w:val="30"/>
          <w:szCs w:val="30"/>
          <w:cs/>
        </w:rPr>
        <w:t>งวดหกเดือนสิ้นสุดวันที่ 30 มิถุนายน</w:t>
      </w:r>
      <w:r w:rsidR="00475278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DD7654" w:rsidRPr="00C65484">
        <w:rPr>
          <w:rFonts w:ascii="Angsana New" w:hAnsi="Angsana New"/>
          <w:sz w:val="30"/>
          <w:szCs w:val="30"/>
        </w:rPr>
        <w:t xml:space="preserve"> </w:t>
      </w:r>
      <w:r w:rsidR="007C69B1" w:rsidRPr="00C65484">
        <w:rPr>
          <w:rFonts w:ascii="Angsana New" w:hAnsi="Angsana New"/>
          <w:sz w:val="30"/>
          <w:szCs w:val="30"/>
          <w:cs/>
        </w:rPr>
        <w:t xml:space="preserve">บริษัทได้ออกหุ้นสามัญเพิ่มทุนตามโครงการ </w:t>
      </w:r>
      <w:r w:rsidR="007C69B1" w:rsidRPr="00C65484">
        <w:rPr>
          <w:rFonts w:ascii="Angsana New" w:hAnsi="Angsana New"/>
          <w:sz w:val="30"/>
          <w:szCs w:val="30"/>
        </w:rPr>
        <w:t>AWC Share</w:t>
      </w:r>
      <w:r w:rsidR="00367332" w:rsidRPr="00C65484">
        <w:rPr>
          <w:rFonts w:ascii="Angsana New" w:hAnsi="Angsana New"/>
          <w:sz w:val="30"/>
          <w:szCs w:val="30"/>
        </w:rPr>
        <w:t>s</w:t>
      </w:r>
      <w:r w:rsidR="007C69B1" w:rsidRPr="00C65484">
        <w:rPr>
          <w:rFonts w:ascii="Angsana New" w:hAnsi="Angsana New"/>
          <w:sz w:val="30"/>
          <w:szCs w:val="30"/>
        </w:rPr>
        <w:t xml:space="preserve"> </w:t>
      </w:r>
      <w:r w:rsidR="007C69B1" w:rsidRPr="00C65484">
        <w:rPr>
          <w:rFonts w:ascii="Angsana New" w:hAnsi="Angsana New"/>
          <w:spacing w:val="-2"/>
          <w:sz w:val="30"/>
          <w:szCs w:val="30"/>
        </w:rPr>
        <w:t>Plan Tranch</w:t>
      </w:r>
      <w:r w:rsidR="00B92FA1" w:rsidRPr="00C65484">
        <w:rPr>
          <w:rFonts w:ascii="Angsana New" w:hAnsi="Angsana New"/>
          <w:spacing w:val="-2"/>
          <w:sz w:val="30"/>
          <w:szCs w:val="30"/>
        </w:rPr>
        <w:t>e</w:t>
      </w:r>
      <w:r w:rsidR="00AB2E26"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="00BE7416" w:rsidRPr="00C65484">
        <w:rPr>
          <w:rFonts w:ascii="Angsana New" w:hAnsi="Angsana New"/>
          <w:spacing w:val="-2"/>
          <w:sz w:val="30"/>
          <w:szCs w:val="30"/>
        </w:rPr>
        <w:t>3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BE7416" w:rsidRPr="00C65484">
        <w:rPr>
          <w:rFonts w:ascii="Angsana New" w:hAnsi="Angsana New"/>
          <w:spacing w:val="-2"/>
          <w:sz w:val="30"/>
          <w:szCs w:val="30"/>
        </w:rPr>
        <w:t>4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A1B1C" w:rsidRPr="00C65484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3A1B1C" w:rsidRPr="00C65484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BE7416" w:rsidRPr="00C65484">
        <w:rPr>
          <w:rFonts w:ascii="Angsana New" w:hAnsi="Angsana New"/>
          <w:spacing w:val="-2"/>
          <w:sz w:val="30"/>
          <w:szCs w:val="30"/>
        </w:rPr>
        <w:t>5</w:t>
      </w:r>
      <w:r w:rsidR="003A1B1C"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ให้แก่พนักงานจำนวน </w:t>
      </w:r>
      <w:r w:rsidR="00CE5595" w:rsidRPr="00C65484">
        <w:rPr>
          <w:rFonts w:ascii="Angsana New" w:hAnsi="Angsana New"/>
          <w:spacing w:val="-2"/>
          <w:sz w:val="30"/>
          <w:szCs w:val="30"/>
        </w:rPr>
        <w:t>907,600</w:t>
      </w:r>
      <w:r w:rsidR="00E351D6"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="00020959" w:rsidRPr="00C65484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9C5F36" w:rsidRPr="00C65484">
        <w:rPr>
          <w:rFonts w:ascii="Angsana New" w:hAnsi="Angsana New"/>
          <w:sz w:val="30"/>
          <w:szCs w:val="30"/>
        </w:rPr>
        <w:t xml:space="preserve"> </w:t>
      </w:r>
      <w:r w:rsidR="005A1251" w:rsidRPr="00C65484">
        <w:rPr>
          <w:rFonts w:ascii="Angsana New" w:hAnsi="Angsana New"/>
          <w:sz w:val="30"/>
          <w:szCs w:val="30"/>
        </w:rPr>
        <w:t>5,691,700</w:t>
      </w:r>
      <w:r w:rsidR="009C5F36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>หุ้น</w:t>
      </w:r>
      <w:r w:rsidR="003A1B1C" w:rsidRPr="00C65484">
        <w:rPr>
          <w:rFonts w:ascii="Angsana New" w:hAnsi="Angsana New"/>
          <w:sz w:val="30"/>
          <w:szCs w:val="30"/>
          <w:cs/>
        </w:rPr>
        <w:t xml:space="preserve"> และ </w:t>
      </w:r>
      <w:r w:rsidR="005A1251" w:rsidRPr="00C65484">
        <w:rPr>
          <w:rFonts w:ascii="Angsana New" w:hAnsi="Angsana New"/>
          <w:sz w:val="30"/>
          <w:szCs w:val="30"/>
        </w:rPr>
        <w:t>6,974,000</w:t>
      </w:r>
      <w:r w:rsidR="003A1B1C" w:rsidRPr="00C65484">
        <w:rPr>
          <w:rFonts w:ascii="Angsana New" w:hAnsi="Angsana New"/>
          <w:sz w:val="30"/>
          <w:szCs w:val="30"/>
        </w:rPr>
        <w:t xml:space="preserve"> </w:t>
      </w:r>
      <w:r w:rsidR="003A1B1C" w:rsidRPr="00C65484">
        <w:rPr>
          <w:rFonts w:ascii="Angsana New" w:hAnsi="Angsana New"/>
          <w:sz w:val="30"/>
          <w:szCs w:val="30"/>
          <w:cs/>
        </w:rPr>
        <w:t xml:space="preserve">หุ้น </w:t>
      </w:r>
      <w:r w:rsidRPr="00C65484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231D31" w:rsidRPr="00C65484">
        <w:rPr>
          <w:rFonts w:ascii="Angsana New" w:hAnsi="Angsana New"/>
          <w:sz w:val="30"/>
          <w:szCs w:val="30"/>
          <w:cs/>
        </w:rPr>
        <w:t>โดยมี</w:t>
      </w:r>
      <w:r w:rsidR="007C69B1" w:rsidRPr="00C65484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="00BE7416" w:rsidRPr="00C65484">
        <w:rPr>
          <w:rFonts w:ascii="Angsana New" w:hAnsi="Angsana New"/>
          <w:sz w:val="30"/>
          <w:szCs w:val="30"/>
        </w:rPr>
        <w:t>1</w:t>
      </w:r>
      <w:r w:rsidR="007C69B1" w:rsidRPr="00C65484">
        <w:rPr>
          <w:rFonts w:ascii="Angsana New" w:hAnsi="Angsana New"/>
          <w:sz w:val="30"/>
          <w:szCs w:val="30"/>
        </w:rPr>
        <w:t xml:space="preserve"> </w:t>
      </w:r>
      <w:r w:rsidR="007C69B1" w:rsidRPr="00C65484">
        <w:rPr>
          <w:rFonts w:ascii="Angsana New" w:hAnsi="Angsana New"/>
          <w:sz w:val="30"/>
          <w:szCs w:val="30"/>
          <w:cs/>
        </w:rPr>
        <w:t>บาท</w:t>
      </w:r>
      <w:r w:rsidR="00723925" w:rsidRPr="00C65484">
        <w:rPr>
          <w:rFonts w:ascii="Angsana New" w:hAnsi="Angsana New"/>
          <w:sz w:val="30"/>
          <w:szCs w:val="30"/>
        </w:rPr>
        <w:t xml:space="preserve"> </w:t>
      </w:r>
      <w:r w:rsidR="00723925" w:rsidRPr="00C65484">
        <w:rPr>
          <w:rFonts w:ascii="Angsana New" w:hAnsi="Angsana New"/>
          <w:sz w:val="30"/>
          <w:szCs w:val="30"/>
          <w:cs/>
        </w:rPr>
        <w:t>ซึ่งบริษัทได้จดทะเบียนเพิ่มทุนกับกระทรวงพาณิชย์แล้ว เมื่อวันที่</w:t>
      </w:r>
      <w:r w:rsidR="00723925" w:rsidRPr="00C65484">
        <w:rPr>
          <w:rFonts w:ascii="Angsana New" w:hAnsi="Angsana New"/>
          <w:sz w:val="30"/>
          <w:szCs w:val="30"/>
        </w:rPr>
        <w:t xml:space="preserve"> </w:t>
      </w:r>
      <w:r w:rsidR="000C5A74">
        <w:rPr>
          <w:rFonts w:ascii="Angsana New" w:hAnsi="Angsana New"/>
          <w:sz w:val="30"/>
          <w:szCs w:val="30"/>
        </w:rPr>
        <w:t>4</w:t>
      </w:r>
      <w:r w:rsidR="00723925" w:rsidRPr="00C65484">
        <w:rPr>
          <w:rFonts w:ascii="Angsana New" w:hAnsi="Angsana New"/>
          <w:sz w:val="30"/>
          <w:szCs w:val="30"/>
        </w:rPr>
        <w:t xml:space="preserve"> </w:t>
      </w:r>
      <w:r w:rsidR="00723925" w:rsidRPr="00C65484">
        <w:rPr>
          <w:rFonts w:ascii="Angsana New" w:hAnsi="Angsana New"/>
          <w:sz w:val="30"/>
          <w:szCs w:val="30"/>
          <w:cs/>
        </w:rPr>
        <w:t xml:space="preserve">มีนาคม </w:t>
      </w:r>
      <w:r w:rsidR="00BE7416" w:rsidRPr="00C65484">
        <w:rPr>
          <w:rFonts w:ascii="Angsana New" w:hAnsi="Angsana New"/>
          <w:sz w:val="30"/>
          <w:szCs w:val="30"/>
        </w:rPr>
        <w:t>2569</w:t>
      </w:r>
    </w:p>
    <w:p w14:paraId="4F872B53" w14:textId="611A3409" w:rsidR="00481BDA" w:rsidRPr="00C65484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481BDA" w:rsidRPr="00C65484" w:rsidSect="00CF5A2D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3806E4C" w14:textId="77777777" w:rsidR="00003739" w:rsidRPr="00C65484" w:rsidRDefault="0000373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C65484" w:rsidRDefault="0000373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C65484" w:rsidRDefault="0063061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5484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C65484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C65484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C65484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183"/>
        <w:gridCol w:w="1257"/>
        <w:gridCol w:w="180"/>
        <w:gridCol w:w="1350"/>
      </w:tblGrid>
      <w:tr w:rsidR="00C15066" w:rsidRPr="00C65484" w14:paraId="270D76B5" w14:textId="77777777" w:rsidTr="00D0247A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C65484" w14:paraId="435B9258" w14:textId="77777777" w:rsidTr="0034037E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1E732266" w:rsidR="00C15066" w:rsidRPr="00C65484" w:rsidRDefault="008217E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="00A60605" w:rsidRPr="00C65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สิ้น</w:t>
            </w:r>
            <w:r w:rsidR="00C15066" w:rsidRPr="00C65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3" w:type="dxa"/>
          </w:tcPr>
          <w:p w14:paraId="0B9FA9E4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87" w:type="dxa"/>
            <w:gridSpan w:val="3"/>
            <w:vAlign w:val="bottom"/>
          </w:tcPr>
          <w:p w14:paraId="0745518B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C65484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C6548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475278" w:rsidRPr="00C65484" w14:paraId="3994557C" w14:textId="77777777" w:rsidTr="0034037E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7FD95E4A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3A147B7D" w14:textId="338F489C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ED23471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329836" w14:textId="59772DE9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D061C32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5236FCA7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4E24417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63E946DA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1" w:type="dxa"/>
          </w:tcPr>
          <w:p w14:paraId="28F551E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3F0A3808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3F8C4955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216AAF19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3" w:type="dxa"/>
          </w:tcPr>
          <w:p w14:paraId="2E57ACCB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48CAAA7" w14:textId="54DD426A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537BD0BD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7595E73C" w:rsidR="00475278" w:rsidRPr="00C65484" w:rsidRDefault="00BE7416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6548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54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53D34" w:rsidRPr="00C65484" w14:paraId="26A9EC62" w14:textId="77777777" w:rsidTr="00D0247A">
        <w:trPr>
          <w:cantSplit/>
          <w:tblHeader/>
        </w:trPr>
        <w:tc>
          <w:tcPr>
            <w:tcW w:w="3240" w:type="dxa"/>
          </w:tcPr>
          <w:p w14:paraId="54D2DAAD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vAlign w:val="center"/>
          </w:tcPr>
          <w:p w14:paraId="381C099F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654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D34" w:rsidRPr="00C65484" w14:paraId="1F8A3F49" w14:textId="77777777" w:rsidTr="0034037E">
        <w:trPr>
          <w:cantSplit/>
          <w:trHeight w:val="236"/>
        </w:trPr>
        <w:tc>
          <w:tcPr>
            <w:tcW w:w="3240" w:type="dxa"/>
          </w:tcPr>
          <w:p w14:paraId="5FDE3A59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5C4ED8F4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</w:tcPr>
          <w:p w14:paraId="57E5FFC7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A53D34" w:rsidRPr="00C6548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91E87" w:rsidRPr="00C65484" w14:paraId="532A66CE" w14:textId="77777777" w:rsidTr="0034037E">
        <w:trPr>
          <w:cantSplit/>
          <w:trHeight w:val="236"/>
        </w:trPr>
        <w:tc>
          <w:tcPr>
            <w:tcW w:w="3240" w:type="dxa"/>
          </w:tcPr>
          <w:p w14:paraId="76DB9EAC" w14:textId="7C89A079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263141C" w14:textId="1B4A25CF" w:rsidR="00291E87" w:rsidRPr="00C65484" w:rsidRDefault="00D97AE2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6,805</w:t>
            </w:r>
            <w:r w:rsidR="001D15B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,347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E07581B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CBC6CB" w14:textId="769E2A5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6,222,381 </w:t>
            </w:r>
          </w:p>
        </w:tc>
        <w:tc>
          <w:tcPr>
            <w:tcW w:w="180" w:type="dxa"/>
            <w:vAlign w:val="bottom"/>
          </w:tcPr>
          <w:p w14:paraId="0696426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7EF98F" w14:textId="614F49F9" w:rsidR="00291E87" w:rsidRPr="00C65484" w:rsidRDefault="00C74154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1,954,</w:t>
            </w:r>
            <w:r w:rsidR="00E9497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619</w:t>
            </w:r>
          </w:p>
        </w:tc>
        <w:tc>
          <w:tcPr>
            <w:tcW w:w="180" w:type="dxa"/>
            <w:vAlign w:val="bottom"/>
          </w:tcPr>
          <w:p w14:paraId="1B38B200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1175AD" w14:textId="0D1CC20D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1,865,577 </w:t>
            </w:r>
          </w:p>
        </w:tc>
        <w:tc>
          <w:tcPr>
            <w:tcW w:w="181" w:type="dxa"/>
            <w:vAlign w:val="bottom"/>
          </w:tcPr>
          <w:p w14:paraId="5DDC5938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79E58" w14:textId="3539D656" w:rsidR="00291E87" w:rsidRPr="00C65484" w:rsidRDefault="00D97AE2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</w:t>
            </w:r>
          </w:p>
        </w:tc>
        <w:tc>
          <w:tcPr>
            <w:tcW w:w="180" w:type="dxa"/>
          </w:tcPr>
          <w:p w14:paraId="6162907A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D717D" w14:textId="7E269C80" w:rsidR="00291E87" w:rsidRPr="00C65484" w:rsidRDefault="00291E87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</w:t>
            </w:r>
          </w:p>
        </w:tc>
        <w:tc>
          <w:tcPr>
            <w:tcW w:w="183" w:type="dxa"/>
          </w:tcPr>
          <w:p w14:paraId="3F0781BB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E08BB0D" w14:textId="357177A7" w:rsidR="00291E87" w:rsidRPr="00C65484" w:rsidRDefault="00C74154" w:rsidP="00D9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8,759,</w:t>
            </w:r>
            <w:r w:rsidR="008C42F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966</w:t>
            </w:r>
          </w:p>
        </w:tc>
        <w:tc>
          <w:tcPr>
            <w:tcW w:w="180" w:type="dxa"/>
            <w:vAlign w:val="bottom"/>
          </w:tcPr>
          <w:p w14:paraId="4FFCAC93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756EDA" w14:textId="6BF1DBF0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 8,087,958 </w:t>
            </w:r>
          </w:p>
        </w:tc>
      </w:tr>
      <w:tr w:rsidR="00291E87" w:rsidRPr="00C65484" w14:paraId="75D5A505" w14:textId="77777777" w:rsidTr="0034037E">
        <w:trPr>
          <w:cantSplit/>
          <w:trHeight w:val="236"/>
        </w:trPr>
        <w:tc>
          <w:tcPr>
            <w:tcW w:w="3240" w:type="dxa"/>
          </w:tcPr>
          <w:p w14:paraId="15AAA365" w14:textId="6D7B933D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254B" w14:textId="1641BD94" w:rsidR="00291E87" w:rsidRPr="00C65484" w:rsidRDefault="00D97AE2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12,</w:t>
            </w:r>
            <w:r w:rsidR="00D9799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707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E292A7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D36F" w14:textId="1A2DCD78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14,207 </w:t>
            </w:r>
          </w:p>
        </w:tc>
        <w:tc>
          <w:tcPr>
            <w:tcW w:w="180" w:type="dxa"/>
            <w:vAlign w:val="bottom"/>
          </w:tcPr>
          <w:p w14:paraId="045BF6BC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409E" w14:textId="054E46BC" w:rsidR="00291E87" w:rsidRPr="00C65484" w:rsidRDefault="00D97AE2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</w:t>
            </w:r>
            <w:r w:rsidR="001E0578"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63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C132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276</w:t>
            </w:r>
          </w:p>
        </w:tc>
        <w:tc>
          <w:tcPr>
            <w:tcW w:w="180" w:type="dxa"/>
            <w:vAlign w:val="bottom"/>
          </w:tcPr>
          <w:p w14:paraId="655CE1AF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57D9858B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163,752 </w:t>
            </w:r>
          </w:p>
        </w:tc>
        <w:tc>
          <w:tcPr>
            <w:tcW w:w="181" w:type="dxa"/>
            <w:vAlign w:val="bottom"/>
          </w:tcPr>
          <w:p w14:paraId="5160082C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65F5E" w14:textId="6C83C27B" w:rsidR="00291E87" w:rsidRPr="00C65484" w:rsidRDefault="00D97AE2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</w:t>
            </w:r>
            <w:r w:rsidR="00C74154"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</w:t>
            </w:r>
            <w:r w:rsidR="003C69E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="00DB2D2B"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3C69E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983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17257BC2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97674" w14:textId="4D0735AD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 (177,959)</w:t>
            </w:r>
          </w:p>
        </w:tc>
        <w:tc>
          <w:tcPr>
            <w:tcW w:w="183" w:type="dxa"/>
          </w:tcPr>
          <w:p w14:paraId="4A1203BA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025CA44" w14:textId="12F6D5F8" w:rsidR="00291E87" w:rsidRPr="00C65484" w:rsidRDefault="00D97AE2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34CD686C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5B049870" w:rsidR="00291E87" w:rsidRPr="00C65484" w:rsidRDefault="00291E87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</w:tr>
      <w:tr w:rsidR="00291E87" w:rsidRPr="00C65484" w14:paraId="7F1EC935" w14:textId="77777777" w:rsidTr="0034037E">
        <w:trPr>
          <w:cantSplit/>
          <w:trHeight w:val="236"/>
        </w:trPr>
        <w:tc>
          <w:tcPr>
            <w:tcW w:w="3240" w:type="dxa"/>
          </w:tcPr>
          <w:p w14:paraId="2028B72A" w14:textId="7567EF13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0793F5" w14:textId="0AE182B2" w:rsidR="00291E87" w:rsidRPr="00C65484" w:rsidRDefault="00D97AE2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6,818,054 </w:t>
            </w:r>
          </w:p>
        </w:tc>
        <w:tc>
          <w:tcPr>
            <w:tcW w:w="180" w:type="dxa"/>
            <w:vAlign w:val="bottom"/>
          </w:tcPr>
          <w:p w14:paraId="1EC405B5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BB337" w14:textId="71F08E23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6,236,588 </w:t>
            </w:r>
          </w:p>
        </w:tc>
        <w:tc>
          <w:tcPr>
            <w:tcW w:w="180" w:type="dxa"/>
            <w:vAlign w:val="bottom"/>
          </w:tcPr>
          <w:p w14:paraId="7EB7233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FC854" w14:textId="14E5D485" w:rsidR="00291E87" w:rsidRPr="00C65484" w:rsidRDefault="00D97AE2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2,117,895 </w:t>
            </w:r>
          </w:p>
        </w:tc>
        <w:tc>
          <w:tcPr>
            <w:tcW w:w="180" w:type="dxa"/>
            <w:vAlign w:val="bottom"/>
          </w:tcPr>
          <w:p w14:paraId="08453162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4B6457F0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2,029,329 </w:t>
            </w:r>
          </w:p>
        </w:tc>
        <w:tc>
          <w:tcPr>
            <w:tcW w:w="181" w:type="dxa"/>
            <w:vAlign w:val="bottom"/>
          </w:tcPr>
          <w:p w14:paraId="29D302CE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1F711B" w14:textId="7E5B6ABA" w:rsidR="00291E87" w:rsidRPr="00C65484" w:rsidRDefault="00D97AE2" w:rsidP="0081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(1</w:t>
            </w:r>
            <w:r w:rsidR="00DB2D2B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="003C69E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5,983</w:t>
            </w: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1442CB3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BA000" w14:textId="07033112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6548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(177,959)</w:t>
            </w:r>
          </w:p>
        </w:tc>
        <w:tc>
          <w:tcPr>
            <w:tcW w:w="183" w:type="dxa"/>
          </w:tcPr>
          <w:p w14:paraId="5EB60CB8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912DE31" w14:textId="53CAA814" w:rsidR="00291E87" w:rsidRPr="00C65484" w:rsidRDefault="00C74154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8,759,</w:t>
            </w:r>
            <w:r w:rsidR="008C42F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966</w:t>
            </w:r>
          </w:p>
        </w:tc>
        <w:tc>
          <w:tcPr>
            <w:tcW w:w="180" w:type="dxa"/>
            <w:vAlign w:val="bottom"/>
          </w:tcPr>
          <w:p w14:paraId="33E2AE21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3720D1BD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6548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8,087,958 </w:t>
            </w:r>
          </w:p>
        </w:tc>
      </w:tr>
      <w:tr w:rsidR="00475278" w:rsidRPr="00C65484" w14:paraId="12903736" w14:textId="77777777" w:rsidTr="0034037E">
        <w:trPr>
          <w:cantSplit/>
        </w:trPr>
        <w:tc>
          <w:tcPr>
            <w:tcW w:w="3240" w:type="dxa"/>
          </w:tcPr>
          <w:p w14:paraId="60D9F970" w14:textId="77777777" w:rsidR="00475278" w:rsidRPr="00C65484" w:rsidRDefault="00475278" w:rsidP="00475278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3" w:type="dxa"/>
          </w:tcPr>
          <w:p w14:paraId="2957100F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C0FE83E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291E87" w:rsidRPr="00C65484" w14:paraId="4AFEBEB8" w14:textId="77777777" w:rsidTr="0034037E">
        <w:trPr>
          <w:cantSplit/>
        </w:trPr>
        <w:tc>
          <w:tcPr>
            <w:tcW w:w="3240" w:type="dxa"/>
          </w:tcPr>
          <w:p w14:paraId="38B0E655" w14:textId="5D0B94F9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8121A5" w14:textId="7282C01A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16,534 </w:t>
            </w:r>
          </w:p>
        </w:tc>
        <w:tc>
          <w:tcPr>
            <w:tcW w:w="180" w:type="dxa"/>
            <w:vAlign w:val="bottom"/>
          </w:tcPr>
          <w:p w14:paraId="75F49DD1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743E6" w14:textId="073DFA38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9,587 </w:t>
            </w:r>
          </w:p>
        </w:tc>
        <w:tc>
          <w:tcPr>
            <w:tcW w:w="180" w:type="dxa"/>
            <w:vAlign w:val="bottom"/>
          </w:tcPr>
          <w:p w14:paraId="62D4BAD3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101C8D" w14:textId="51629C51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1,373 </w:t>
            </w:r>
          </w:p>
        </w:tc>
        <w:tc>
          <w:tcPr>
            <w:tcW w:w="180" w:type="dxa"/>
            <w:vAlign w:val="bottom"/>
          </w:tcPr>
          <w:p w14:paraId="03241648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777F75" w14:textId="20A75A89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6,053 </w:t>
            </w:r>
          </w:p>
        </w:tc>
        <w:tc>
          <w:tcPr>
            <w:tcW w:w="181" w:type="dxa"/>
            <w:vAlign w:val="bottom"/>
          </w:tcPr>
          <w:p w14:paraId="756160E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555EC114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545D3014" w14:textId="210286CC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</w:tcPr>
          <w:p w14:paraId="160A4E5A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246C996E" w14:textId="0B808EB3" w:rsidR="00291E87" w:rsidRPr="00C65484" w:rsidRDefault="007669E5" w:rsidP="0076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17,907 </w:t>
            </w:r>
          </w:p>
        </w:tc>
        <w:tc>
          <w:tcPr>
            <w:tcW w:w="180" w:type="dxa"/>
            <w:vAlign w:val="bottom"/>
          </w:tcPr>
          <w:p w14:paraId="7546D66B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405446EC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 15,640 </w:t>
            </w:r>
          </w:p>
        </w:tc>
      </w:tr>
      <w:tr w:rsidR="00291E87" w:rsidRPr="00C65484" w14:paraId="6C6B5621" w14:textId="77777777" w:rsidTr="00EB2E74">
        <w:trPr>
          <w:cantSplit/>
        </w:trPr>
        <w:tc>
          <w:tcPr>
            <w:tcW w:w="3240" w:type="dxa"/>
          </w:tcPr>
          <w:p w14:paraId="41A2C2F2" w14:textId="68404FB5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1D9DD3" w14:textId="5C95AFBE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17,353 </w:t>
            </w:r>
          </w:p>
        </w:tc>
        <w:tc>
          <w:tcPr>
            <w:tcW w:w="180" w:type="dxa"/>
            <w:vAlign w:val="bottom"/>
          </w:tcPr>
          <w:p w14:paraId="373C6E50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36D52D2D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65,938 </w:t>
            </w:r>
          </w:p>
        </w:tc>
        <w:tc>
          <w:tcPr>
            <w:tcW w:w="180" w:type="dxa"/>
            <w:vAlign w:val="bottom"/>
          </w:tcPr>
          <w:p w14:paraId="2C885ACC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FFF28" w14:textId="5D080859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98,862 </w:t>
            </w:r>
          </w:p>
        </w:tc>
        <w:tc>
          <w:tcPr>
            <w:tcW w:w="180" w:type="dxa"/>
            <w:vAlign w:val="bottom"/>
          </w:tcPr>
          <w:p w14:paraId="2EBC5A1A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2B114ED5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22,440 </w:t>
            </w:r>
          </w:p>
        </w:tc>
        <w:tc>
          <w:tcPr>
            <w:tcW w:w="181" w:type="dxa"/>
            <w:vAlign w:val="bottom"/>
          </w:tcPr>
          <w:p w14:paraId="53A7E602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1F140392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7D5FC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3,779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2242B86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74A9E591" w14:textId="6BE01038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>(361)</w:t>
            </w:r>
          </w:p>
        </w:tc>
        <w:tc>
          <w:tcPr>
            <w:tcW w:w="183" w:type="dxa"/>
          </w:tcPr>
          <w:p w14:paraId="34D8DFD1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7F0F1D61" w14:textId="68CBE088" w:rsidR="00291E87" w:rsidRPr="00C65484" w:rsidRDefault="007669E5" w:rsidP="0076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F3005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112,436</w:t>
            </w: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E704E2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2C52F996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 88,017 </w:t>
            </w:r>
          </w:p>
        </w:tc>
      </w:tr>
      <w:tr w:rsidR="00291E87" w:rsidRPr="00C65484" w14:paraId="437620F4" w14:textId="77777777" w:rsidTr="00A63094">
        <w:trPr>
          <w:cantSplit/>
        </w:trPr>
        <w:tc>
          <w:tcPr>
            <w:tcW w:w="3240" w:type="dxa"/>
          </w:tcPr>
          <w:p w14:paraId="2428D729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5D3E953E" w:rsidR="00291E87" w:rsidRPr="00C65484" w:rsidRDefault="007669E5" w:rsidP="00A6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5658E6DB" w:rsidR="00291E87" w:rsidRPr="00C65484" w:rsidRDefault="00291E87" w:rsidP="00CF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57E4A" w14:textId="4B0C3DB4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3,066,974 </w:t>
            </w:r>
          </w:p>
        </w:tc>
        <w:tc>
          <w:tcPr>
            <w:tcW w:w="180" w:type="dxa"/>
            <w:vAlign w:val="bottom"/>
          </w:tcPr>
          <w:p w14:paraId="5F6ACD20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14C8E729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3,022,102</w:t>
            </w:r>
          </w:p>
        </w:tc>
        <w:tc>
          <w:tcPr>
            <w:tcW w:w="181" w:type="dxa"/>
            <w:vAlign w:val="bottom"/>
          </w:tcPr>
          <w:p w14:paraId="32A001D7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2F2201F2" w:rsidR="00291E87" w:rsidRPr="00C65484" w:rsidRDefault="007669E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44D2042E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4E33997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C252C52" w14:textId="5B3C2CD4" w:rsidR="00291E87" w:rsidRPr="00C65484" w:rsidRDefault="007669E5" w:rsidP="0076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3,066,974 </w:t>
            </w:r>
          </w:p>
        </w:tc>
        <w:tc>
          <w:tcPr>
            <w:tcW w:w="180" w:type="dxa"/>
            <w:vAlign w:val="bottom"/>
          </w:tcPr>
          <w:p w14:paraId="19223729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04994B80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Theme="majorBidi" w:hAnsiTheme="majorBidi"/>
                <w:sz w:val="28"/>
                <w:szCs w:val="28"/>
              </w:rPr>
              <w:t xml:space="preserve">3,022,102 </w:t>
            </w:r>
          </w:p>
        </w:tc>
      </w:tr>
      <w:tr w:rsidR="00291E87" w:rsidRPr="00C65484" w14:paraId="32DDA123" w14:textId="77777777" w:rsidTr="00EB2E74">
        <w:trPr>
          <w:cantSplit/>
        </w:trPr>
        <w:tc>
          <w:tcPr>
            <w:tcW w:w="3240" w:type="dxa"/>
          </w:tcPr>
          <w:p w14:paraId="56E02816" w14:textId="5E08B7E0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6ECA9A" w14:textId="7D384DBA" w:rsidR="00291E87" w:rsidRPr="00C65484" w:rsidRDefault="00E12EB5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6,851,941</w:t>
            </w:r>
          </w:p>
        </w:tc>
        <w:tc>
          <w:tcPr>
            <w:tcW w:w="180" w:type="dxa"/>
            <w:vAlign w:val="bottom"/>
          </w:tcPr>
          <w:p w14:paraId="655F6463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9B2048" w14:textId="0231441B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6,312,113</w:t>
            </w:r>
          </w:p>
        </w:tc>
        <w:tc>
          <w:tcPr>
            <w:tcW w:w="180" w:type="dxa"/>
            <w:vAlign w:val="bottom"/>
          </w:tcPr>
          <w:p w14:paraId="3532165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7FB2D094" w:rsidR="00291E87" w:rsidRPr="00C65484" w:rsidRDefault="00C2561B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5</w:t>
            </w: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737780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285,104</w:t>
            </w:r>
          </w:p>
        </w:tc>
        <w:tc>
          <w:tcPr>
            <w:tcW w:w="180" w:type="dxa"/>
            <w:vAlign w:val="bottom"/>
          </w:tcPr>
          <w:p w14:paraId="173E4BAD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BE9FC18" w14:textId="5C429816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1B4C1C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5,079</w:t>
            </w:r>
            <w:r w:rsidR="00572AD8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,924</w:t>
            </w:r>
          </w:p>
        </w:tc>
        <w:tc>
          <w:tcPr>
            <w:tcW w:w="181" w:type="dxa"/>
            <w:vAlign w:val="bottom"/>
          </w:tcPr>
          <w:p w14:paraId="6A791329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E1020F" w14:textId="4F69F0F9" w:rsidR="00291E87" w:rsidRPr="00C65484" w:rsidRDefault="00F11046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</w:t>
            </w:r>
            <w:r w:rsidR="001A5E6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179</w:t>
            </w:r>
            <w:r w:rsidR="00B00E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,762</w:t>
            </w:r>
            <w:r w:rsidR="007D5F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11428" w14:textId="2751BCC5" w:rsidR="00291E87" w:rsidRPr="00C65484" w:rsidRDefault="00291E87" w:rsidP="00EB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65484">
              <w:rPr>
                <w:rFonts w:asciiTheme="majorBidi" w:hAnsiTheme="majorBidi"/>
                <w:b/>
                <w:bCs/>
                <w:sz w:val="28"/>
                <w:szCs w:val="28"/>
              </w:rPr>
              <w:t>(178,320)</w:t>
            </w:r>
          </w:p>
        </w:tc>
        <w:tc>
          <w:tcPr>
            <w:tcW w:w="183" w:type="dxa"/>
          </w:tcPr>
          <w:p w14:paraId="5BAF04FE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45F6288" w14:textId="2AD321F9" w:rsidR="00291E87" w:rsidRPr="00C65484" w:rsidRDefault="00AB4170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AB41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11</w:t>
            </w:r>
            <w:r w:rsidR="007669E5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Pr="00AB41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="003D59B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="00817D1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="007669E5"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3D59B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283</w:t>
            </w:r>
          </w:p>
        </w:tc>
        <w:tc>
          <w:tcPr>
            <w:tcW w:w="180" w:type="dxa"/>
            <w:vAlign w:val="bottom"/>
          </w:tcPr>
          <w:p w14:paraId="3A53F6F7" w14:textId="77777777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236295D" w14:textId="576EB414" w:rsidR="00291E87" w:rsidRPr="00C65484" w:rsidRDefault="00291E87" w:rsidP="002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11,213,717</w:t>
            </w:r>
          </w:p>
        </w:tc>
      </w:tr>
      <w:tr w:rsidR="00475278" w:rsidRPr="00C65484" w14:paraId="23427773" w14:textId="77777777" w:rsidTr="0034037E">
        <w:trPr>
          <w:cantSplit/>
        </w:trPr>
        <w:tc>
          <w:tcPr>
            <w:tcW w:w="3240" w:type="dxa"/>
          </w:tcPr>
          <w:p w14:paraId="5CFAF182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7D368E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C26B01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B31FB51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7834B95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475278" w:rsidRPr="00C65484" w:rsidRDefault="00475278" w:rsidP="0047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301EA5" w:rsidRPr="00C65484" w14:paraId="02CA0E1E" w14:textId="77777777" w:rsidTr="0034037E">
        <w:trPr>
          <w:cantSplit/>
        </w:trPr>
        <w:tc>
          <w:tcPr>
            <w:tcW w:w="3240" w:type="dxa"/>
          </w:tcPr>
          <w:p w14:paraId="47ED47A0" w14:textId="2A4D4D77" w:rsidR="00301EA5" w:rsidRPr="00C65484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2EF7409E" w:rsidR="00301EA5" w:rsidRPr="00F31A55" w:rsidRDefault="006B668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</w:t>
            </w:r>
            <w:r w:rsidR="00DF115D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664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DF115D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80" w:type="dxa"/>
            <w:vAlign w:val="bottom"/>
          </w:tcPr>
          <w:p w14:paraId="0E8DDC0D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389C673F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1,044,912</w:t>
            </w:r>
          </w:p>
        </w:tc>
        <w:tc>
          <w:tcPr>
            <w:tcW w:w="180" w:type="dxa"/>
            <w:vAlign w:val="bottom"/>
          </w:tcPr>
          <w:p w14:paraId="6BE09D47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568A5300" w:rsidR="00301EA5" w:rsidRPr="00F31A55" w:rsidRDefault="006B668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</w:t>
            </w:r>
            <w:r w:rsidR="00DF115D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999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DF115D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014</w:t>
            </w:r>
          </w:p>
        </w:tc>
        <w:tc>
          <w:tcPr>
            <w:tcW w:w="180" w:type="dxa"/>
            <w:vAlign w:val="bottom"/>
          </w:tcPr>
          <w:p w14:paraId="1F28856C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39221971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3,813,352</w:t>
            </w:r>
          </w:p>
        </w:tc>
        <w:tc>
          <w:tcPr>
            <w:tcW w:w="181" w:type="dxa"/>
            <w:vAlign w:val="bottom"/>
          </w:tcPr>
          <w:p w14:paraId="5A5EBCD9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57BB2DC2" w:rsidR="00301EA5" w:rsidRPr="00F31A55" w:rsidRDefault="006B668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</w:t>
            </w:r>
            <w:r w:rsidR="00DD0D0A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DD0D0A"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473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61F10111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6DC98121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(39,951)</w:t>
            </w:r>
          </w:p>
        </w:tc>
        <w:tc>
          <w:tcPr>
            <w:tcW w:w="183" w:type="dxa"/>
          </w:tcPr>
          <w:p w14:paraId="669D0EDA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vAlign w:val="bottom"/>
          </w:tcPr>
          <w:p w14:paraId="324FB9D5" w14:textId="50CDE528" w:rsidR="00301EA5" w:rsidRPr="00F31A55" w:rsidRDefault="00A7454E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5,627,367</w:t>
            </w:r>
          </w:p>
        </w:tc>
        <w:tc>
          <w:tcPr>
            <w:tcW w:w="180" w:type="dxa"/>
            <w:vAlign w:val="bottom"/>
          </w:tcPr>
          <w:p w14:paraId="3798E4CA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39048882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4,818,313</w:t>
            </w:r>
          </w:p>
        </w:tc>
      </w:tr>
      <w:tr w:rsidR="00301EA5" w:rsidRPr="00C65484" w14:paraId="7CAEED67" w14:textId="77777777" w:rsidTr="0034037E">
        <w:trPr>
          <w:cantSplit/>
        </w:trPr>
        <w:tc>
          <w:tcPr>
            <w:tcW w:w="3240" w:type="dxa"/>
          </w:tcPr>
          <w:p w14:paraId="1C8C44C8" w14:textId="77777777" w:rsidR="00301EA5" w:rsidRPr="00C65484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21EB941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2FB5D3A6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301EA5" w:rsidRPr="00C65484" w14:paraId="48CBD57E" w14:textId="77777777" w:rsidTr="00EB2E74">
        <w:trPr>
          <w:cantSplit/>
        </w:trPr>
        <w:tc>
          <w:tcPr>
            <w:tcW w:w="3240" w:type="dxa"/>
            <w:vAlign w:val="bottom"/>
          </w:tcPr>
          <w:p w14:paraId="5DD688B2" w14:textId="22D43F97" w:rsidR="00301EA5" w:rsidRPr="00C65484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C654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654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C654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4E017EB0" w:rsidR="00301EA5" w:rsidRPr="00F31A55" w:rsidRDefault="00185534" w:rsidP="00E4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97,113,884</w:t>
            </w:r>
          </w:p>
        </w:tc>
        <w:tc>
          <w:tcPr>
            <w:tcW w:w="180" w:type="dxa"/>
            <w:vAlign w:val="bottom"/>
          </w:tcPr>
          <w:p w14:paraId="5E0A9E9A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05C35E8A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="002E5AC1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E5AC1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544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E5AC1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902</w:t>
            </w:r>
          </w:p>
        </w:tc>
        <w:tc>
          <w:tcPr>
            <w:tcW w:w="180" w:type="dxa"/>
            <w:vAlign w:val="bottom"/>
          </w:tcPr>
          <w:p w14:paraId="5F72A8E0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2D13A976" w:rsidR="00301EA5" w:rsidRPr="004D77D8" w:rsidRDefault="001855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106,02</w:t>
            </w:r>
            <w:r w:rsidR="00131013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131013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0" w:type="dxa"/>
            <w:vAlign w:val="bottom"/>
          </w:tcPr>
          <w:p w14:paraId="4E774FED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03435044" w:rsidR="00301EA5" w:rsidRPr="004D77D8" w:rsidRDefault="00880C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102,477,304</w:t>
            </w:r>
          </w:p>
        </w:tc>
        <w:tc>
          <w:tcPr>
            <w:tcW w:w="181" w:type="dxa"/>
            <w:vAlign w:val="bottom"/>
          </w:tcPr>
          <w:p w14:paraId="4DE0BE38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20E9CA77" w:rsidR="00301EA5" w:rsidRPr="004D77D8" w:rsidRDefault="001855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(931,</w:t>
            </w:r>
            <w:r w:rsidR="00B842E6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384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6EFC5895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8A29B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813,550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  <w:vAlign w:val="bottom"/>
          </w:tcPr>
          <w:p w14:paraId="39793125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795F25FD" w14:textId="3EDAB534" w:rsidR="00301EA5" w:rsidRPr="004D77D8" w:rsidRDefault="001855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202,2</w:t>
            </w:r>
            <w:r w:rsidR="00A7454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10,433</w:t>
            </w:r>
          </w:p>
        </w:tc>
        <w:tc>
          <w:tcPr>
            <w:tcW w:w="180" w:type="dxa"/>
            <w:vAlign w:val="bottom"/>
          </w:tcPr>
          <w:p w14:paraId="52415B09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64918F32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="008A29B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,2</w:t>
            </w:r>
            <w:r w:rsidR="008A29B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08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8A29B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656</w:t>
            </w:r>
          </w:p>
        </w:tc>
      </w:tr>
      <w:tr w:rsidR="00301EA5" w:rsidRPr="00C65484" w14:paraId="71FEAFED" w14:textId="77777777" w:rsidTr="00EB2E74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77CF3CDC" w:rsidR="00301EA5" w:rsidRPr="00C65484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654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654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6548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C65484">
              <w:rPr>
                <w:rFonts w:ascii="Angsana New" w:hAnsi="Angsana New"/>
                <w:sz w:val="28"/>
                <w:szCs w:val="28"/>
              </w:rPr>
              <w:t>31</w:t>
            </w:r>
            <w:r w:rsidRPr="00C654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0D025BFE" w:rsidR="00301EA5" w:rsidRPr="00F31A55" w:rsidRDefault="001855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20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413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F31A5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422</w:t>
            </w:r>
          </w:p>
        </w:tc>
        <w:tc>
          <w:tcPr>
            <w:tcW w:w="180" w:type="dxa"/>
            <w:vAlign w:val="bottom"/>
          </w:tcPr>
          <w:p w14:paraId="125806B0" w14:textId="77777777" w:rsidR="00301EA5" w:rsidRPr="00F31A55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2BFF6397" w:rsidR="00301EA5" w:rsidRPr="004D77D8" w:rsidRDefault="00C755F1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20,386,202</w:t>
            </w:r>
          </w:p>
        </w:tc>
        <w:tc>
          <w:tcPr>
            <w:tcW w:w="180" w:type="dxa"/>
            <w:vAlign w:val="bottom"/>
          </w:tcPr>
          <w:p w14:paraId="23046D2C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20CEC75F" w:rsidR="00301EA5" w:rsidRPr="004D77D8" w:rsidRDefault="001855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40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55</w:t>
            </w:r>
            <w:r w:rsidR="00BB1F11" w:rsidRPr="004D77D8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t>8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B1F11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365</w:t>
            </w:r>
          </w:p>
        </w:tc>
        <w:tc>
          <w:tcPr>
            <w:tcW w:w="180" w:type="dxa"/>
            <w:vAlign w:val="bottom"/>
          </w:tcPr>
          <w:p w14:paraId="67FE08F4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476189E1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  <w:r w:rsidR="00880C34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9,730,794</w:t>
            </w:r>
          </w:p>
        </w:tc>
        <w:tc>
          <w:tcPr>
            <w:tcW w:w="181" w:type="dxa"/>
            <w:vAlign w:val="bottom"/>
          </w:tcPr>
          <w:p w14:paraId="00B4561D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3C036116" w:rsidR="00301EA5" w:rsidRPr="004D77D8" w:rsidRDefault="005E21C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(35</w:t>
            </w:r>
            <w:r w:rsidR="00B842E6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842E6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476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7E8C73B1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8A29B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264,821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3" w:type="dxa"/>
            <w:vAlign w:val="bottom"/>
          </w:tcPr>
          <w:p w14:paraId="185932D0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30FF1780" w14:textId="7BBC04DC" w:rsidR="00301EA5" w:rsidRPr="004D77D8" w:rsidRDefault="001A3834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60,6</w:t>
            </w:r>
            <w:r w:rsidR="00A7454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</w:t>
            </w: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7454E"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80" w:type="dxa"/>
            <w:vAlign w:val="bottom"/>
          </w:tcPr>
          <w:p w14:paraId="45355D58" w14:textId="77777777" w:rsidR="00301EA5" w:rsidRPr="004D77D8" w:rsidRDefault="00301EA5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02C5D1DF" w:rsidR="00301EA5" w:rsidRPr="004D77D8" w:rsidRDefault="008A29BE" w:rsidP="003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D77D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59,852,175</w:t>
            </w:r>
          </w:p>
        </w:tc>
      </w:tr>
    </w:tbl>
    <w:p w14:paraId="52B01414" w14:textId="77777777" w:rsidR="00C15066" w:rsidRPr="00C65484" w:rsidRDefault="00C1506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C65484" w:rsidRDefault="001E0E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C65484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C65484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C65484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C65484" w:rsidRDefault="008A779A" w:rsidP="002E53F2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C65484" w:rsidSect="00360081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619"/>
        <w:gridCol w:w="244"/>
        <w:gridCol w:w="1783"/>
      </w:tblGrid>
      <w:tr w:rsidR="00013AF9" w:rsidRPr="00C65484" w14:paraId="12638159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C65484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C65484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C65484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3AF9" w:rsidRPr="00C65484" w14:paraId="403D6CEB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080BBCF6" w:rsidR="000C0BEB" w:rsidRPr="00C65484" w:rsidRDefault="00F0212A" w:rsidP="0085357B">
            <w:pPr>
              <w:tabs>
                <w:tab w:val="clear" w:pos="680"/>
                <w:tab w:val="left" w:pos="540"/>
              </w:tabs>
              <w:spacing w:line="216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175068AB" w:rsidR="000C0BEB" w:rsidRPr="00C65484" w:rsidRDefault="00BE7416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6548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C65484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664F0AF7" w:rsidR="000C0BEB" w:rsidRPr="00C65484" w:rsidRDefault="00BE7416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6548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13AF9" w:rsidRPr="00C65484" w14:paraId="482562FA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3AF9" w:rsidRPr="00C65484" w14:paraId="5BB297A5" w14:textId="77777777" w:rsidTr="00EB2E74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C65484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B0" w:rsidRPr="00C65484" w14:paraId="2BC38A3B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20D316AD" w:rsidR="008408B0" w:rsidRPr="00F31A55" w:rsidRDefault="008B53BF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11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9</w:t>
            </w:r>
            <w:r w:rsidR="009B01F4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57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9B01F4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3749F833" w14:textId="2F9EE26D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11,213,717</w:t>
            </w:r>
          </w:p>
        </w:tc>
      </w:tr>
      <w:tr w:rsidR="008408B0" w:rsidRPr="00C65484" w14:paraId="4508DB2F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17F2035F" w:rsidR="008408B0" w:rsidRPr="00F31A55" w:rsidRDefault="008B53BF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1,706,052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99AA" w14:textId="31D819D7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2,261,088</w:t>
            </w:r>
          </w:p>
        </w:tc>
      </w:tr>
      <w:tr w:rsidR="008408B0" w:rsidRPr="00C65484" w14:paraId="7F75B22D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558CA492" w:rsidR="008408B0" w:rsidRPr="00F31A55" w:rsidRDefault="00F046EA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13,6</w:t>
            </w:r>
            <w:r w:rsidR="009A2E92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63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9A2E92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335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275EEB4D" w14:textId="524DD88A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13,474,805</w:t>
            </w:r>
          </w:p>
        </w:tc>
      </w:tr>
      <w:tr w:rsidR="008408B0" w:rsidRPr="00C65484" w14:paraId="49240A56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13EF7C49" w:rsidR="008408B0" w:rsidRPr="00F31A55" w:rsidRDefault="00F046EA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(1,3</w:t>
            </w:r>
            <w:r w:rsidR="00FD2A10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85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FD2A10"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671</w:t>
            </w:r>
            <w:r w:rsidRPr="00F31A5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699" w14:textId="6A294C0D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(2,073,629)</w:t>
            </w:r>
          </w:p>
        </w:tc>
      </w:tr>
      <w:tr w:rsidR="008408B0" w:rsidRPr="00C65484" w14:paraId="48D472C9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64B073EA" w:rsidR="008408B0" w:rsidRPr="00F31A55" w:rsidRDefault="00F046EA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31A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12,277,66</w:t>
            </w:r>
            <w:r w:rsidR="006C1804" w:rsidRPr="00F31A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EA2B3" w14:textId="3E0F6676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11,401,176 </w:t>
            </w:r>
          </w:p>
        </w:tc>
      </w:tr>
      <w:tr w:rsidR="00013AF9" w:rsidRPr="00C65484" w14:paraId="1AFDCD9B" w14:textId="77777777" w:rsidTr="00EB2E74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CF580B" w:rsidRPr="00F31A55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C65484" w14:paraId="33E2283F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CF580B" w:rsidRPr="00F31A55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31518B69" w:rsidR="00CF580B" w:rsidRPr="00C65484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B0" w:rsidRPr="00C65484" w14:paraId="47D9CC97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04A05E8B" w:rsidR="008408B0" w:rsidRPr="00F31A55" w:rsidRDefault="00FD2A1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31A55">
              <w:rPr>
                <w:rFonts w:ascii="Angsana New" w:eastAsia="MS Mincho" w:hAnsi="Angsana New"/>
                <w:sz w:val="30"/>
                <w:szCs w:val="30"/>
              </w:rPr>
              <w:t>5,627,367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8408B0" w:rsidRPr="00C65484" w:rsidRDefault="008408B0" w:rsidP="008408B0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02EFE2BB" w14:textId="5D105C8D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4,818,313</w:t>
            </w:r>
          </w:p>
        </w:tc>
      </w:tr>
      <w:tr w:rsidR="008408B0" w:rsidRPr="00C65484" w14:paraId="6BCE2F0C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6F427D84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ขาดทุนก่อนภาษีเงินได้จากส่วนงานอื่น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7C45117B" w:rsidR="008408B0" w:rsidRPr="00F31A55" w:rsidRDefault="00F046EA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31A55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6D3AC2" w:rsidRPr="00F31A55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D92ACE">
              <w:rPr>
                <w:rFonts w:ascii="Angsana New" w:eastAsia="MS Mincho" w:hAnsi="Angsana New"/>
                <w:sz w:val="30"/>
                <w:szCs w:val="30"/>
              </w:rPr>
              <w:t>1,315,929</w:t>
            </w:r>
            <w:r w:rsidR="006D3AC2" w:rsidRPr="00F31A55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Pr="00F31A55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4A1D9446" w14:textId="2E3923A4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(667,934)</w:t>
            </w:r>
          </w:p>
        </w:tc>
      </w:tr>
      <w:tr w:rsidR="008408B0" w:rsidRPr="00C65484" w14:paraId="45257F97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1FBE8EEA" w:rsidR="008408B0" w:rsidRPr="00F31A55" w:rsidRDefault="006D3AC2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31A55">
              <w:rPr>
                <w:rFonts w:ascii="Angsana New" w:eastAsia="MS Mincho" w:hAnsi="Angsana New"/>
                <w:sz w:val="30"/>
                <w:szCs w:val="30"/>
              </w:rPr>
              <w:t>1,574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14:paraId="461C423A" w14:textId="69E4B678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sz w:val="30"/>
                <w:szCs w:val="30"/>
              </w:rPr>
              <w:t>1,064</w:t>
            </w:r>
          </w:p>
        </w:tc>
      </w:tr>
      <w:tr w:rsidR="008408B0" w:rsidRPr="00C65484" w14:paraId="59B76E39" w14:textId="77777777" w:rsidTr="00EB2E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144CA70E" w:rsidR="008408B0" w:rsidRPr="00C65484" w:rsidRDefault="006D3AC2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4,3</w:t>
            </w:r>
            <w:r w:rsidR="00775DB6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7C1EED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C1EED"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8408B0" w:rsidRPr="00C65484" w:rsidRDefault="008408B0" w:rsidP="008408B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D4CC" w14:textId="67EE1D8F" w:rsidR="008408B0" w:rsidRPr="00C65484" w:rsidRDefault="008408B0" w:rsidP="0084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4,151,443</w:t>
            </w:r>
          </w:p>
        </w:tc>
      </w:tr>
    </w:tbl>
    <w:p w14:paraId="29AAA202" w14:textId="1215EBF7" w:rsidR="00EA1A83" w:rsidRPr="00C65484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3928521" w14:textId="1BBBFB5D" w:rsidR="00EA1A83" w:rsidRPr="00C65484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</w:t>
      </w:r>
      <w:r w:rsidRPr="00C65484">
        <w:rPr>
          <w:rFonts w:ascii="Angsana New" w:hAnsi="Angsana New" w:hint="cs"/>
          <w:sz w:val="30"/>
          <w:szCs w:val="30"/>
          <w:cs/>
        </w:rPr>
        <w:t>รายไ</w:t>
      </w:r>
      <w:r w:rsidRPr="00C65484">
        <w:rPr>
          <w:rFonts w:ascii="Angsana New" w:hAnsi="Angsana New"/>
          <w:sz w:val="30"/>
          <w:szCs w:val="30"/>
          <w:cs/>
        </w:rPr>
        <w:t>ด</w:t>
      </w:r>
      <w:r w:rsidRPr="00C65484">
        <w:rPr>
          <w:rFonts w:ascii="Angsana New" w:hAnsi="Angsana New" w:hint="cs"/>
          <w:sz w:val="30"/>
          <w:szCs w:val="30"/>
          <w:cs/>
        </w:rPr>
        <w:t>้</w:t>
      </w:r>
      <w:r w:rsidR="007E40F2" w:rsidRPr="00C65484">
        <w:rPr>
          <w:rFonts w:ascii="Angsana New" w:hAnsi="Angsana New"/>
          <w:sz w:val="30"/>
          <w:szCs w:val="30"/>
        </w:rPr>
        <w:br/>
      </w:r>
      <w:r w:rsidR="00703014" w:rsidRPr="00C65484">
        <w:rPr>
          <w:rFonts w:ascii="Angsana New" w:hAnsi="Angsana New"/>
          <w:sz w:val="30"/>
          <w:szCs w:val="30"/>
          <w:cs/>
        </w:rPr>
        <w:t xml:space="preserve">ค่าบริหารงาน </w:t>
      </w:r>
      <w:r w:rsidR="00703014" w:rsidRPr="00C65484">
        <w:rPr>
          <w:rFonts w:ascii="Angsana New" w:hAnsi="Angsana New" w:hint="cs"/>
          <w:sz w:val="30"/>
          <w:szCs w:val="30"/>
          <w:cs/>
        </w:rPr>
        <w:t xml:space="preserve">เงินปันผล รายได้ดอกเบี้ย </w:t>
      </w:r>
      <w:r w:rsidRPr="00C65484">
        <w:rPr>
          <w:rFonts w:ascii="Angsana New" w:hAnsi="Angsana New"/>
          <w:sz w:val="30"/>
          <w:szCs w:val="30"/>
          <w:cs/>
        </w:rPr>
        <w:t>ต้นทุนค่าบริหารงาน และต้นทุนทางการเงินเป็นหลัก</w:t>
      </w:r>
    </w:p>
    <w:p w14:paraId="665B9575" w14:textId="77777777" w:rsidR="00F44145" w:rsidRPr="00C65484" w:rsidRDefault="00F4414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642F8E0" w14:textId="57E1366B" w:rsidR="00892884" w:rsidRPr="00C65484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C65484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C65484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3CFA6648" w14:textId="25C9D080" w:rsidR="00892884" w:rsidRPr="00C65484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65484">
        <w:rPr>
          <w:rFonts w:ascii="Angsana New" w:hAnsi="Angsana New"/>
          <w:sz w:val="30"/>
          <w:szCs w:val="30"/>
        </w:rPr>
        <w:tab/>
      </w:r>
      <w:r w:rsidR="00227823" w:rsidRPr="00C65484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C65484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C654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C65484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C65484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C65484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="00BE7416" w:rsidRPr="00C65484">
        <w:rPr>
          <w:rFonts w:ascii="Angsana New" w:hAnsi="Angsana New"/>
          <w:spacing w:val="-6"/>
          <w:sz w:val="30"/>
          <w:szCs w:val="30"/>
        </w:rPr>
        <w:t>10</w:t>
      </w:r>
      <w:r w:rsidRPr="00C65484">
        <w:rPr>
          <w:rFonts w:ascii="Angsana New" w:hAnsi="Angsana New"/>
          <w:spacing w:val="-6"/>
          <w:sz w:val="30"/>
          <w:szCs w:val="30"/>
        </w:rPr>
        <w:t xml:space="preserve"> </w:t>
      </w:r>
      <w:r w:rsidRPr="00C65484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03E832F8" w14:textId="77777777" w:rsidR="00954FA8" w:rsidRPr="00C65484" w:rsidRDefault="00954FA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24BAFBCA" w14:textId="77777777" w:rsidR="0017431A" w:rsidRPr="00C65484" w:rsidRDefault="0017431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38E60C" w14:textId="0983EA2A" w:rsidR="00DC794B" w:rsidRPr="00C65484" w:rsidRDefault="00DC794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47552C69" w14:textId="103BE65A" w:rsidR="00F518F3" w:rsidRPr="00C65484" w:rsidRDefault="007836BA" w:rsidP="002E53F2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C65484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</w:t>
      </w:r>
      <w:r w:rsidR="00DB6D10">
        <w:rPr>
          <w:rFonts w:ascii="Angsana New" w:eastAsia="Angsana New" w:hAnsi="Angsana New" w:hint="cs"/>
          <w:sz w:val="30"/>
          <w:szCs w:val="30"/>
          <w:cs/>
          <w:lang w:val="th"/>
        </w:rPr>
        <w:t>สำหรับ</w:t>
      </w:r>
      <w:r w:rsidR="00396888">
        <w:rPr>
          <w:rFonts w:ascii="Angsana New" w:eastAsia="Angsana New" w:hAnsi="Angsana New" w:hint="cs"/>
          <w:sz w:val="30"/>
          <w:szCs w:val="30"/>
          <w:cs/>
          <w:lang w:val="th"/>
        </w:rPr>
        <w:t>รอบ</w:t>
      </w:r>
      <w:r w:rsidR="00F518F3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</w:t>
      </w:r>
      <w:r w:rsidR="00AF5935" w:rsidRPr="00C65484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F518F3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="0025681C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F0212A" w:rsidRPr="00C65484">
        <w:rPr>
          <w:rFonts w:ascii="Angsana New" w:eastAsia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eastAsia="Angsana New" w:hAnsi="Angsana New"/>
          <w:sz w:val="30"/>
          <w:szCs w:val="30"/>
          <w:cs/>
        </w:rPr>
        <w:t>มิถุนายน</w:t>
      </w:r>
      <w:r w:rsidR="00180C00" w:rsidRPr="00C65484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eastAsia="Angsana New" w:hAnsi="Angsana New"/>
          <w:sz w:val="30"/>
          <w:szCs w:val="30"/>
        </w:rPr>
        <w:t>2569</w:t>
      </w:r>
      <w:r w:rsidR="00F518F3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4A6FF2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691CD5" w:rsidRPr="00C65484">
        <w:rPr>
          <w:rFonts w:ascii="Angsana New" w:eastAsia="Angsana New" w:hAnsi="Angsana New"/>
          <w:sz w:val="30"/>
          <w:szCs w:val="30"/>
        </w:rPr>
        <w:t>19.</w:t>
      </w:r>
      <w:r w:rsidR="00584519" w:rsidRPr="00C65484">
        <w:rPr>
          <w:rFonts w:ascii="Angsana New" w:eastAsia="Angsana New" w:hAnsi="Angsana New"/>
          <w:sz w:val="30"/>
          <w:szCs w:val="30"/>
        </w:rPr>
        <w:t>2</w:t>
      </w:r>
      <w:r w:rsidR="004809ED" w:rsidRPr="00C65484">
        <w:rPr>
          <w:rFonts w:ascii="Angsana New" w:eastAsia="Angsana New" w:hAnsi="Angsana New"/>
          <w:sz w:val="30"/>
          <w:szCs w:val="30"/>
        </w:rPr>
        <w:t>8</w:t>
      </w:r>
      <w:r w:rsidR="00B9114C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C65484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AF1D1F" w:rsidRPr="00C65484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691CD5" w:rsidRPr="00C65484">
        <w:rPr>
          <w:rFonts w:ascii="Angsana New" w:eastAsia="Angsana New" w:hAnsi="Angsana New"/>
          <w:sz w:val="30"/>
          <w:szCs w:val="30"/>
        </w:rPr>
        <w:t>0.</w:t>
      </w:r>
      <w:r w:rsidR="004809ED" w:rsidRPr="00C65484">
        <w:rPr>
          <w:rFonts w:ascii="Angsana New" w:eastAsia="Angsana New" w:hAnsi="Angsana New"/>
          <w:sz w:val="30"/>
          <w:szCs w:val="30"/>
        </w:rPr>
        <w:t>16</w:t>
      </w:r>
      <w:r w:rsidR="00AE14C5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C65484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C6548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C65484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BE7416" w:rsidRPr="00C65484">
        <w:rPr>
          <w:rFonts w:ascii="Angsana New" w:eastAsia="Angsana New" w:hAnsi="Angsana New"/>
          <w:i/>
          <w:iCs/>
          <w:sz w:val="30"/>
          <w:szCs w:val="30"/>
        </w:rPr>
        <w:t>2568</w:t>
      </w:r>
      <w:r w:rsidR="00F70486" w:rsidRPr="00C65484">
        <w:rPr>
          <w:rFonts w:ascii="Angsana New" w:eastAsia="Angsana New" w:hAnsi="Angsana New"/>
          <w:i/>
          <w:iCs/>
          <w:sz w:val="30"/>
          <w:szCs w:val="30"/>
        </w:rPr>
        <w:t xml:space="preserve">: </w:t>
      </w:r>
      <w:r w:rsidR="00F70486" w:rsidRPr="00C65484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C65484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750922" w:rsidRPr="00C65484">
        <w:rPr>
          <w:rFonts w:ascii="Angsana New" w:eastAsia="Angsana New" w:hAnsi="Angsana New"/>
          <w:i/>
          <w:iCs/>
          <w:sz w:val="30"/>
          <w:szCs w:val="30"/>
        </w:rPr>
        <w:t>17.09</w:t>
      </w:r>
      <w:r w:rsidR="00180C00" w:rsidRPr="00C65484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913780" w:rsidRPr="00C65484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D0247A" w:rsidRPr="00C65484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D0247A" w:rsidRPr="00C65484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750922" w:rsidRPr="00C65484">
        <w:rPr>
          <w:rFonts w:ascii="Angsana New" w:eastAsia="Angsana New" w:hAnsi="Angsana New"/>
          <w:i/>
          <w:iCs/>
          <w:sz w:val="30"/>
          <w:szCs w:val="30"/>
        </w:rPr>
        <w:t>4.16</w:t>
      </w:r>
      <w:r w:rsidR="004F3D80" w:rsidRPr="00C65484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70486" w:rsidRPr="00C65484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C65484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B2642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และสำหรับรอบระยะเวลาหกเดือนสิ้นสุดวันที่</w:t>
      </w:r>
      <w:r w:rsidR="00B26422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/>
          <w:sz w:val="30"/>
          <w:szCs w:val="30"/>
        </w:rPr>
        <w:t>30</w:t>
      </w:r>
      <w:r w:rsidR="00B26422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="00B26422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/>
          <w:sz w:val="30"/>
          <w:szCs w:val="30"/>
        </w:rPr>
        <w:t>256</w:t>
      </w:r>
      <w:r w:rsidR="003A0213" w:rsidRPr="00C65484">
        <w:rPr>
          <w:rFonts w:ascii="Angsana New" w:eastAsia="Angsana New" w:hAnsi="Angsana New"/>
          <w:sz w:val="30"/>
          <w:szCs w:val="30"/>
        </w:rPr>
        <w:t>9</w:t>
      </w:r>
      <w:r w:rsidR="00B26422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="00B26422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691CD5" w:rsidRPr="00C65484">
        <w:rPr>
          <w:rFonts w:ascii="Angsana New" w:eastAsia="Angsana New" w:hAnsi="Angsana New"/>
          <w:sz w:val="30"/>
          <w:szCs w:val="30"/>
        </w:rPr>
        <w:t>19.</w:t>
      </w:r>
      <w:r w:rsidR="005A02F1" w:rsidRPr="00C65484">
        <w:rPr>
          <w:rFonts w:ascii="Angsana New" w:eastAsia="Angsana New" w:hAnsi="Angsana New"/>
          <w:sz w:val="30"/>
          <w:szCs w:val="30"/>
        </w:rPr>
        <w:t>90</w:t>
      </w:r>
      <w:r w:rsidR="00B26422"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="00B26422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691CD5" w:rsidRPr="00C65484">
        <w:rPr>
          <w:rFonts w:ascii="Angsana New" w:eastAsia="Angsana New" w:hAnsi="Angsana New"/>
          <w:sz w:val="30"/>
          <w:szCs w:val="30"/>
        </w:rPr>
        <w:t>0.</w:t>
      </w:r>
      <w:r w:rsidR="005A02F1" w:rsidRPr="00C65484">
        <w:rPr>
          <w:rFonts w:ascii="Angsana New" w:eastAsia="Angsana New" w:hAnsi="Angsana New"/>
          <w:sz w:val="30"/>
          <w:szCs w:val="30"/>
        </w:rPr>
        <w:t>22</w:t>
      </w:r>
      <w:r w:rsidR="00B26422" w:rsidRPr="00C65484">
        <w:rPr>
          <w:rFonts w:ascii="Angsana New" w:eastAsia="Angsana New" w:hAnsi="Angsana New"/>
          <w:sz w:val="30"/>
          <w:szCs w:val="30"/>
        </w:rPr>
        <w:t xml:space="preserve"> </w:t>
      </w:r>
      <w:r w:rsidR="00B2642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ตามลำดับ 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</w:rPr>
        <w:t>2568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B26422" w:rsidRPr="00C65484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</w:rPr>
        <w:t xml:space="preserve">18.73 </w:t>
      </w:r>
      <w:r w:rsidR="00B26422" w:rsidRPr="00C65484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</w:rPr>
        <w:t xml:space="preserve">1.89 </w:t>
      </w:r>
      <w:r w:rsidR="00B26422" w:rsidRPr="00C65484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B26422" w:rsidRPr="00C65484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="005A33B1" w:rsidRPr="00C65484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</w:p>
    <w:p w14:paraId="65CB8463" w14:textId="77777777" w:rsidR="00F41B26" w:rsidRPr="00C65484" w:rsidRDefault="00F41B26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</w:rPr>
      </w:pPr>
    </w:p>
    <w:p w14:paraId="0C66F6CF" w14:textId="6E9D2D49" w:rsidR="00A01778" w:rsidRPr="00C65484" w:rsidRDefault="00A017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C65484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สิทธิประโยชน์ทางภาษี</w:t>
      </w:r>
    </w:p>
    <w:p w14:paraId="0102921B" w14:textId="77777777" w:rsidR="00530C83" w:rsidRPr="00C65484" w:rsidRDefault="00530C83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</w:p>
    <w:p w14:paraId="647D9FF1" w14:textId="1EA63B3D" w:rsidR="00AD6EDB" w:rsidRPr="00C65484" w:rsidRDefault="00AD6EDB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BE7416" w:rsidRPr="00C65484">
        <w:rPr>
          <w:rFonts w:ascii="Angsana New" w:eastAsia="Angsana New" w:hAnsi="Angsana New"/>
          <w:sz w:val="30"/>
          <w:szCs w:val="30"/>
        </w:rPr>
        <w:t>674</w:t>
      </w:r>
      <w:r w:rsidRPr="00C65484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65484">
        <w:rPr>
          <w:rFonts w:ascii="Angsana New" w:eastAsia="Angsana New" w:hAnsi="Angsana New"/>
          <w:sz w:val="30"/>
          <w:szCs w:val="30"/>
        </w:rPr>
        <w:t>2561</w:t>
      </w:r>
      <w:r w:rsidRPr="00C65484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65484">
        <w:rPr>
          <w:rFonts w:ascii="Angsana New" w:eastAsia="Angsana New" w:hAnsi="Angsana New"/>
          <w:sz w:val="30"/>
          <w:szCs w:val="30"/>
        </w:rPr>
        <w:t>15</w:t>
      </w:r>
      <w:r w:rsidR="000C778B" w:rsidRPr="00C65484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E7416" w:rsidRPr="00C65484">
        <w:rPr>
          <w:rFonts w:ascii="Angsana New" w:eastAsia="Angsana New" w:hAnsi="Angsana New"/>
          <w:sz w:val="30"/>
          <w:szCs w:val="30"/>
        </w:rPr>
        <w:t>1</w:t>
      </w:r>
      <w:r w:rsidR="000C778B" w:rsidRPr="00C65484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BE7416" w:rsidRPr="00C65484">
        <w:rPr>
          <w:rFonts w:ascii="Angsana New" w:eastAsia="Angsana New" w:hAnsi="Angsana New"/>
          <w:sz w:val="30"/>
          <w:szCs w:val="30"/>
          <w:lang w:bidi="th"/>
        </w:rPr>
        <w:t>256</w:t>
      </w:r>
      <w:r w:rsidR="00BE7416" w:rsidRPr="00C65484">
        <w:rPr>
          <w:rFonts w:ascii="Angsana New" w:eastAsia="Angsana New" w:hAnsi="Angsana New" w:hint="cs"/>
          <w:sz w:val="30"/>
          <w:szCs w:val="30"/>
          <w:lang w:bidi="th"/>
        </w:rPr>
        <w:t>6</w:t>
      </w:r>
      <w:r w:rsidRPr="00C65484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</w:t>
      </w:r>
      <w:r w:rsidR="0010621C" w:rsidRPr="00C65484">
        <w:rPr>
          <w:rFonts w:ascii="Angsana New" w:eastAsia="Angsana New" w:hAnsi="Angsana New" w:hint="cs"/>
          <w:sz w:val="30"/>
          <w:szCs w:val="30"/>
          <w:cs/>
          <w:lang w:val="th"/>
        </w:rPr>
        <w:t>ฏิ</w:t>
      </w:r>
      <w:r w:rsidRPr="00C65484">
        <w:rPr>
          <w:rFonts w:ascii="Angsana New" w:eastAsia="Angsana New" w:hAnsi="Angsana New"/>
          <w:sz w:val="30"/>
          <w:szCs w:val="30"/>
          <w:cs/>
          <w:lang w:val="th"/>
        </w:rPr>
        <w:t>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58AEDF14" w14:textId="77777777" w:rsidR="00BD29A0" w:rsidRPr="00C65484" w:rsidRDefault="00BD29A0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  <w:lang w:val="th"/>
        </w:rPr>
      </w:pPr>
    </w:p>
    <w:p w14:paraId="0D3F6F79" w14:textId="1E4A5797" w:rsidR="006B1550" w:rsidRPr="00C65484" w:rsidRDefault="006B155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C65484" w:rsidRDefault="00DC794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D91DEB" w14:textId="4C52AB6B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CEC9E14" w14:textId="4E28C8D6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C65484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F0212A" w:rsidRPr="00C65484">
        <w:rPr>
          <w:rFonts w:ascii="Angsana New" w:hAnsi="Angsana New" w:hint="cs"/>
          <w:spacing w:val="-4"/>
          <w:sz w:val="30"/>
          <w:szCs w:val="30"/>
          <w:cs/>
        </w:rPr>
        <w:t xml:space="preserve">งวดหกเดือนสิ้นสุดวันที่ </w:t>
      </w:r>
      <w:r w:rsidR="004A5C4B" w:rsidRPr="00C65484">
        <w:rPr>
          <w:rFonts w:ascii="Angsana New" w:hAnsi="Angsana New"/>
          <w:spacing w:val="-4"/>
          <w:sz w:val="30"/>
          <w:szCs w:val="30"/>
        </w:rPr>
        <w:t>30</w:t>
      </w:r>
      <w:r w:rsidR="00F0212A" w:rsidRPr="00C65484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="00152F26" w:rsidRPr="00C6548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pacing w:val="-4"/>
          <w:sz w:val="30"/>
          <w:szCs w:val="30"/>
        </w:rPr>
        <w:t>2569</w:t>
      </w:r>
      <w:r w:rsidR="007F008A" w:rsidRPr="00C65484">
        <w:rPr>
          <w:rFonts w:ascii="Angsana New" w:hAnsi="Angsana New"/>
          <w:spacing w:val="-4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BE7416" w:rsidRPr="00C65484">
        <w:rPr>
          <w:rFonts w:ascii="Angsana New" w:hAnsi="Angsana New"/>
          <w:spacing w:val="-4"/>
          <w:sz w:val="30"/>
          <w:szCs w:val="30"/>
        </w:rPr>
        <w:t>2568</w:t>
      </w:r>
      <w:r w:rsidRPr="00C65484">
        <w:rPr>
          <w:rFonts w:ascii="Angsana New" w:hAnsi="Angsana New"/>
          <w:spacing w:val="-4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4"/>
          <w:sz w:val="30"/>
          <w:szCs w:val="30"/>
          <w:cs/>
        </w:rPr>
        <w:t>คำนวณจากกำไร</w:t>
      </w:r>
      <w:r w:rsidR="00FC42DA" w:rsidRPr="00C65484">
        <w:rPr>
          <w:rFonts w:ascii="Angsana New" w:hAnsi="Angsana New"/>
          <w:sz w:val="30"/>
          <w:szCs w:val="30"/>
          <w:cs/>
        </w:rPr>
        <w:t>สำหรับ</w:t>
      </w:r>
      <w:r w:rsidR="00FC42DA" w:rsidRPr="00C65484">
        <w:rPr>
          <w:rFonts w:ascii="Angsana New" w:hAnsi="Angsana New" w:hint="cs"/>
          <w:sz w:val="30"/>
          <w:szCs w:val="30"/>
          <w:cs/>
        </w:rPr>
        <w:t>งวด</w:t>
      </w:r>
      <w:r w:rsidR="00FC42DA" w:rsidRPr="00C65484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FC42DA" w:rsidRPr="00C65484">
        <w:rPr>
          <w:rFonts w:ascii="Angsana New" w:hAnsi="Angsana New" w:hint="cs"/>
          <w:sz w:val="30"/>
          <w:szCs w:val="30"/>
          <w:cs/>
        </w:rPr>
        <w:t>งวด</w:t>
      </w:r>
      <w:r w:rsidR="00FC42DA" w:rsidRPr="00C65484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2A262A3" w14:textId="1D6E10CB" w:rsidR="003E42EF" w:rsidRPr="00C65484" w:rsidRDefault="003E42E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C65484" w14:paraId="7A698909" w14:textId="77777777" w:rsidTr="00BB2F54">
        <w:tc>
          <w:tcPr>
            <w:tcW w:w="3582" w:type="dxa"/>
          </w:tcPr>
          <w:p w14:paraId="5E7285A9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C00" w:rsidRPr="00C65484" w14:paraId="13D1A768" w14:textId="77777777" w:rsidTr="00BB2F54">
        <w:tc>
          <w:tcPr>
            <w:tcW w:w="3582" w:type="dxa"/>
          </w:tcPr>
          <w:p w14:paraId="3DBB1FF9" w14:textId="25C58A75" w:rsidR="00180C00" w:rsidRPr="00C65484" w:rsidRDefault="00F0212A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D90BFC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30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4EC6571E" w14:textId="57FDA18C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A08F490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2C016364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D80211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749BC726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2BD980E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044D3161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E7416"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32449" w:rsidRPr="00C65484" w14:paraId="6B865957" w14:textId="77777777" w:rsidTr="00BB2F54">
        <w:tc>
          <w:tcPr>
            <w:tcW w:w="3582" w:type="dxa"/>
          </w:tcPr>
          <w:p w14:paraId="6D0FED10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C65484" w:rsidRDefault="00A32449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C65484" w14:paraId="1F4A5B4E" w14:textId="77777777" w:rsidTr="00EE54E6">
        <w:trPr>
          <w:trHeight w:val="191"/>
        </w:trPr>
        <w:tc>
          <w:tcPr>
            <w:tcW w:w="3582" w:type="dxa"/>
          </w:tcPr>
          <w:p w14:paraId="1C1E3D2B" w14:textId="4BCB66E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440" w:type="dxa"/>
          </w:tcPr>
          <w:p w14:paraId="4F1D5716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D73C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7F663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E26B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21463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4FAEB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65DB0B38" w14:textId="77777777" w:rsidR="00A32449" w:rsidRPr="00C65484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57E7" w:rsidRPr="00C65484" w14:paraId="6F26B2EC" w14:textId="77777777" w:rsidTr="00EB2E74">
        <w:tc>
          <w:tcPr>
            <w:tcW w:w="3582" w:type="dxa"/>
          </w:tcPr>
          <w:p w14:paraId="029D91C3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ED91D2" w14:textId="68DAC463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8" w:firstLine="531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3,</w:t>
            </w:r>
            <w:r w:rsidR="00386DBB" w:rsidRPr="00C65484">
              <w:rPr>
                <w:rFonts w:ascii="Angsana New" w:hAnsi="Angsana New"/>
                <w:sz w:val="30"/>
                <w:szCs w:val="30"/>
              </w:rPr>
              <w:t>45</w:t>
            </w:r>
            <w:r w:rsidR="00145BDC" w:rsidRPr="00C65484">
              <w:rPr>
                <w:rFonts w:ascii="Angsana New" w:hAnsi="Angsana New"/>
                <w:sz w:val="30"/>
                <w:szCs w:val="30"/>
              </w:rPr>
              <w:t>4,</w:t>
            </w:r>
            <w:r w:rsidR="00676FFB" w:rsidRPr="00C65484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2001708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80747C" w14:textId="2618E011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3,373,807</w:t>
            </w:r>
          </w:p>
        </w:tc>
        <w:tc>
          <w:tcPr>
            <w:tcW w:w="270" w:type="dxa"/>
            <w:vAlign w:val="bottom"/>
          </w:tcPr>
          <w:p w14:paraId="13018614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815640" w14:textId="1B3C2C78" w:rsidR="001F57E7" w:rsidRPr="00C65484" w:rsidRDefault="004C3B06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711,</w:t>
            </w:r>
            <w:r w:rsidR="00676FFB" w:rsidRPr="00C65484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0" w:type="dxa"/>
            <w:vAlign w:val="bottom"/>
          </w:tcPr>
          <w:p w14:paraId="48D6BCCD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115DF5C" w14:textId="1C1B54B9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1,184,281</w:t>
            </w:r>
          </w:p>
        </w:tc>
      </w:tr>
      <w:tr w:rsidR="001F57E7" w:rsidRPr="00C65484" w14:paraId="0E493E6C" w14:textId="77777777">
        <w:tc>
          <w:tcPr>
            <w:tcW w:w="3582" w:type="dxa"/>
          </w:tcPr>
          <w:p w14:paraId="3AAAF428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B657613" w14:textId="3E75BEF5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</w:tcPr>
          <w:p w14:paraId="0E6FA50D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1B97A5" w14:textId="1018DBB9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7995906C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9D26642" w14:textId="5C9B0887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17A9E8E4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C58307E" w14:textId="035BC9CD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</w:tr>
      <w:tr w:rsidR="001F57E7" w:rsidRPr="00C65484" w14:paraId="7D781F42" w14:textId="77777777" w:rsidTr="00EB2E74">
        <w:tc>
          <w:tcPr>
            <w:tcW w:w="3582" w:type="dxa"/>
          </w:tcPr>
          <w:p w14:paraId="2AEC7766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D4671" w14:textId="09F52924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13,573</w:t>
            </w:r>
          </w:p>
        </w:tc>
        <w:tc>
          <w:tcPr>
            <w:tcW w:w="270" w:type="dxa"/>
          </w:tcPr>
          <w:p w14:paraId="2E743458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08DEE6" w14:textId="0A150A98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13,573</w:t>
            </w:r>
          </w:p>
        </w:tc>
        <w:tc>
          <w:tcPr>
            <w:tcW w:w="270" w:type="dxa"/>
            <w:vAlign w:val="bottom"/>
          </w:tcPr>
          <w:p w14:paraId="5E5BE99B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1DC72A" w14:textId="25F3747B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13,573</w:t>
            </w:r>
          </w:p>
        </w:tc>
        <w:tc>
          <w:tcPr>
            <w:tcW w:w="270" w:type="dxa"/>
            <w:vAlign w:val="bottom"/>
          </w:tcPr>
          <w:p w14:paraId="1C6E404C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CA55343" w14:textId="2E03CD58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13,573</w:t>
            </w:r>
          </w:p>
        </w:tc>
      </w:tr>
      <w:tr w:rsidR="001F57E7" w:rsidRPr="00C65484" w14:paraId="054783F3" w14:textId="77777777" w:rsidTr="00EB2E74">
        <w:tc>
          <w:tcPr>
            <w:tcW w:w="3582" w:type="dxa"/>
          </w:tcPr>
          <w:p w14:paraId="045412BA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1994" w14:textId="6C7B6D29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32,026,544</w:t>
            </w:r>
          </w:p>
        </w:tc>
        <w:tc>
          <w:tcPr>
            <w:tcW w:w="270" w:type="dxa"/>
          </w:tcPr>
          <w:p w14:paraId="75833BEC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C1EC" w14:textId="669CE592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32,026,544</w:t>
            </w:r>
          </w:p>
        </w:tc>
        <w:tc>
          <w:tcPr>
            <w:tcW w:w="270" w:type="dxa"/>
            <w:vAlign w:val="bottom"/>
          </w:tcPr>
          <w:p w14:paraId="538257DF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1D762" w14:textId="620D2CDD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32,026,544</w:t>
            </w:r>
          </w:p>
        </w:tc>
        <w:tc>
          <w:tcPr>
            <w:tcW w:w="270" w:type="dxa"/>
            <w:vAlign w:val="bottom"/>
          </w:tcPr>
          <w:p w14:paraId="0C60AE7C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8364" w14:textId="58065A2F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32,026,544</w:t>
            </w:r>
          </w:p>
        </w:tc>
      </w:tr>
      <w:tr w:rsidR="001F57E7" w:rsidRPr="00C65484" w14:paraId="44AF23FA" w14:textId="77777777" w:rsidTr="00EB2E74">
        <w:tc>
          <w:tcPr>
            <w:tcW w:w="3582" w:type="dxa"/>
          </w:tcPr>
          <w:p w14:paraId="239DB50E" w14:textId="03E6F03C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37A144" w14:textId="49A24833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0.107</w:t>
            </w:r>
            <w:r w:rsidR="002F0881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329CF9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BCCC41" w14:textId="4657862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424BB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1053</w:t>
            </w:r>
          </w:p>
        </w:tc>
        <w:tc>
          <w:tcPr>
            <w:tcW w:w="270" w:type="dxa"/>
            <w:vAlign w:val="bottom"/>
          </w:tcPr>
          <w:p w14:paraId="52F4C49C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7D33" w14:textId="50FE0D8D" w:rsidR="001F57E7" w:rsidRPr="00C65484" w:rsidRDefault="001424BB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  <w:r w:rsidR="002F0881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6CFACFE9" w14:textId="77777777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71B4C" w14:textId="00BA9E04" w:rsidR="001F57E7" w:rsidRPr="00C65484" w:rsidRDefault="001F57E7" w:rsidP="001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45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0.0370</w:t>
            </w:r>
          </w:p>
        </w:tc>
      </w:tr>
    </w:tbl>
    <w:p w14:paraId="42564312" w14:textId="5C940A9D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531B3E19" w:rsidR="006B1550" w:rsidRPr="00C65484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F0212A" w:rsidRPr="00C65484">
        <w:rPr>
          <w:rFonts w:ascii="Angsana New" w:hAnsi="Angsana New" w:hint="cs"/>
          <w:sz w:val="30"/>
          <w:szCs w:val="30"/>
          <w:cs/>
        </w:rPr>
        <w:t>งวดหกเดือนสิ้นสุดวันที่ 30 มิถุนายน</w:t>
      </w:r>
      <w:r w:rsidR="00152F26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7F008A" w:rsidRPr="00C65484">
        <w:rPr>
          <w:rFonts w:ascii="Angsana New" w:hAnsi="Angsana New"/>
          <w:sz w:val="30"/>
          <w:szCs w:val="30"/>
        </w:rPr>
        <w:t xml:space="preserve"> </w:t>
      </w:r>
      <w:r w:rsidR="007F008A" w:rsidRPr="00C65484">
        <w:rPr>
          <w:rFonts w:ascii="Angsana New" w:hAnsi="Angsana New"/>
          <w:sz w:val="30"/>
          <w:szCs w:val="30"/>
          <w:cs/>
        </w:rPr>
        <w:t xml:space="preserve">และ </w:t>
      </w:r>
      <w:r w:rsidR="00BE7416" w:rsidRPr="00C65484">
        <w:rPr>
          <w:rFonts w:ascii="Angsana New" w:hAnsi="Angsana New"/>
          <w:sz w:val="30"/>
          <w:szCs w:val="30"/>
        </w:rPr>
        <w:t>2568</w:t>
      </w:r>
      <w:r w:rsidR="007F008A"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C65484">
        <w:rPr>
          <w:rFonts w:ascii="Angsana New" w:hAnsi="Angsana New" w:hint="cs"/>
          <w:sz w:val="30"/>
          <w:szCs w:val="30"/>
          <w:cs/>
        </w:rPr>
        <w:t>งวด</w:t>
      </w:r>
      <w:r w:rsidRPr="00C65484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C65484">
        <w:rPr>
          <w:rFonts w:ascii="Angsana New" w:hAnsi="Angsana New" w:hint="cs"/>
          <w:sz w:val="30"/>
          <w:szCs w:val="30"/>
          <w:cs/>
        </w:rPr>
        <w:t>งวด</w:t>
      </w:r>
      <w:r w:rsidRPr="00C65484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C65484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C65484" w:rsidRDefault="00C3526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36"/>
        <w:gridCol w:w="239"/>
        <w:gridCol w:w="1325"/>
        <w:gridCol w:w="244"/>
        <w:gridCol w:w="1155"/>
        <w:gridCol w:w="244"/>
        <w:gridCol w:w="1237"/>
      </w:tblGrid>
      <w:tr w:rsidR="0036562E" w:rsidRPr="00C65484" w14:paraId="30904701" w14:textId="77777777" w:rsidTr="00EB2E74">
        <w:trPr>
          <w:tblHeader/>
        </w:trPr>
        <w:tc>
          <w:tcPr>
            <w:tcW w:w="3762" w:type="dxa"/>
          </w:tcPr>
          <w:p w14:paraId="1F33DEFA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8" w:name="_Hlk38930071"/>
          </w:p>
        </w:tc>
        <w:tc>
          <w:tcPr>
            <w:tcW w:w="2700" w:type="dxa"/>
            <w:gridSpan w:val="3"/>
          </w:tcPr>
          <w:p w14:paraId="23FDCE0D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5AD68929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7358CBD3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E1" w:rsidRPr="00C65484" w14:paraId="0C40A231" w14:textId="77777777" w:rsidTr="00EB2E74">
        <w:trPr>
          <w:tblHeader/>
        </w:trPr>
        <w:tc>
          <w:tcPr>
            <w:tcW w:w="3762" w:type="dxa"/>
          </w:tcPr>
          <w:p w14:paraId="2A00B3D4" w14:textId="30DC29D3" w:rsidR="00180C00" w:rsidRPr="00C65484" w:rsidRDefault="00F0212A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136" w:type="dxa"/>
          </w:tcPr>
          <w:p w14:paraId="77FF83E9" w14:textId="052D9E34" w:rsidR="00180C00" w:rsidRPr="00C65484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20746ED1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14:paraId="2DCC146E" w14:textId="3BBF8ECC" w:rsidR="00180C00" w:rsidRPr="00C65484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4" w:type="dxa"/>
          </w:tcPr>
          <w:p w14:paraId="093884E6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584F233A" w14:textId="1E66E86C" w:rsidR="00180C00" w:rsidRPr="00C65484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4" w:type="dxa"/>
          </w:tcPr>
          <w:p w14:paraId="6F074055" w14:textId="77777777" w:rsidR="00180C00" w:rsidRPr="00C65484" w:rsidRDefault="00180C00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43BFC09" w14:textId="33DECFE6" w:rsidR="00180C00" w:rsidRPr="00C65484" w:rsidRDefault="00BE7416" w:rsidP="0018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13AF9" w:rsidRPr="00C65484" w14:paraId="03C1E8E2" w14:textId="77777777" w:rsidTr="00EB2E74">
        <w:trPr>
          <w:tblHeader/>
        </w:trPr>
        <w:tc>
          <w:tcPr>
            <w:tcW w:w="3762" w:type="dxa"/>
          </w:tcPr>
          <w:p w14:paraId="269AD8C4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D7A9C11" w14:textId="77777777" w:rsidR="00C10B45" w:rsidRPr="00C65484" w:rsidRDefault="00C10B45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E379E1" w:rsidRPr="00C65484" w14:paraId="12A3AE5F" w14:textId="77777777" w:rsidTr="00EB2E74">
        <w:tc>
          <w:tcPr>
            <w:tcW w:w="3762" w:type="dxa"/>
          </w:tcPr>
          <w:p w14:paraId="410FDC20" w14:textId="075A0A8E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="00970FC1" w:rsidRPr="00C65484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36" w:type="dxa"/>
          </w:tcPr>
          <w:p w14:paraId="187C900B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AEB65B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</w:tcPr>
          <w:p w14:paraId="3296C263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AC1738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103B594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659E0BC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0F4A57" w14:textId="77777777" w:rsidR="00C10B45" w:rsidRPr="00C65484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9E1" w:rsidRPr="00C65484" w14:paraId="428BD4CE" w14:textId="77777777" w:rsidTr="00E379E1">
        <w:tc>
          <w:tcPr>
            <w:tcW w:w="3762" w:type="dxa"/>
          </w:tcPr>
          <w:p w14:paraId="2C651FEB" w14:textId="31BD21A4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E86570F" w14:textId="28080B8B" w:rsidR="00E379E1" w:rsidRPr="00C65484" w:rsidRDefault="00A649F4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3,4</w:t>
            </w:r>
            <w:r w:rsidR="00D91FC0" w:rsidRPr="00C65484">
              <w:rPr>
                <w:rFonts w:ascii="Angsana New" w:hAnsi="Angsana New"/>
                <w:sz w:val="30"/>
                <w:szCs w:val="30"/>
              </w:rPr>
              <w:t>54</w:t>
            </w:r>
            <w:r w:rsidR="00396C7E" w:rsidRPr="00C65484">
              <w:rPr>
                <w:rFonts w:ascii="Angsana New" w:hAnsi="Angsana New"/>
                <w:sz w:val="30"/>
                <w:szCs w:val="30"/>
              </w:rPr>
              <w:t>,</w:t>
            </w:r>
            <w:r w:rsidR="00676FFB" w:rsidRPr="00C65484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9" w:type="dxa"/>
          </w:tcPr>
          <w:p w14:paraId="42C6A860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5A36411E" w14:textId="050A826D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3,373,807</w:t>
            </w:r>
          </w:p>
        </w:tc>
        <w:tc>
          <w:tcPr>
            <w:tcW w:w="244" w:type="dxa"/>
            <w:vAlign w:val="bottom"/>
          </w:tcPr>
          <w:p w14:paraId="6E6CF85C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6580C0CE" w14:textId="76E19BF4" w:rsidR="00E379E1" w:rsidRPr="00C65484" w:rsidRDefault="00A649F4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7</w:t>
            </w:r>
            <w:r w:rsidR="00396C7E" w:rsidRPr="00C65484">
              <w:rPr>
                <w:rFonts w:ascii="Angsana New" w:hAnsi="Angsana New"/>
                <w:sz w:val="30"/>
                <w:szCs w:val="30"/>
              </w:rPr>
              <w:t>11,</w:t>
            </w:r>
            <w:r w:rsidR="00676FFB" w:rsidRPr="00C65484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44" w:type="dxa"/>
            <w:vAlign w:val="bottom"/>
          </w:tcPr>
          <w:p w14:paraId="17718185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8828742" w14:textId="1CD9BAFB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1,184,281</w:t>
            </w:r>
          </w:p>
        </w:tc>
      </w:tr>
      <w:tr w:rsidR="00E379E1" w:rsidRPr="00C65484" w14:paraId="65A5E6AE" w14:textId="77777777" w:rsidTr="00E379E1">
        <w:tc>
          <w:tcPr>
            <w:tcW w:w="3762" w:type="dxa"/>
          </w:tcPr>
          <w:p w14:paraId="096FB6FC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DCB945A" w14:textId="6452700D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  <w:tc>
          <w:tcPr>
            <w:tcW w:w="239" w:type="dxa"/>
          </w:tcPr>
          <w:p w14:paraId="2606FA04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</w:tcPr>
          <w:p w14:paraId="74B24391" w14:textId="5775E0F8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  <w:tc>
          <w:tcPr>
            <w:tcW w:w="244" w:type="dxa"/>
          </w:tcPr>
          <w:p w14:paraId="75D702E4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5496D059" w14:textId="3C4FE743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  <w:tc>
          <w:tcPr>
            <w:tcW w:w="244" w:type="dxa"/>
          </w:tcPr>
          <w:p w14:paraId="38C3D959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C75FE34" w14:textId="089B13DD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32,026,544</w:t>
            </w:r>
          </w:p>
        </w:tc>
      </w:tr>
      <w:tr w:rsidR="00E379E1" w:rsidRPr="00C65484" w14:paraId="0F0DAFAF" w14:textId="77777777" w:rsidTr="00E379E1">
        <w:tc>
          <w:tcPr>
            <w:tcW w:w="3762" w:type="dxa"/>
          </w:tcPr>
          <w:p w14:paraId="288FA097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36" w:type="dxa"/>
          </w:tcPr>
          <w:p w14:paraId="2910929B" w14:textId="2EDCB05E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D4FE4D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352CC071" w14:textId="4365AE4E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0DF7B42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8883C09" w14:textId="1B4F11AC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D7413CA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280326" w14:textId="30C678AB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9E1" w:rsidRPr="00C65484" w14:paraId="4DF197C3" w14:textId="77777777" w:rsidTr="00E379E1">
        <w:tc>
          <w:tcPr>
            <w:tcW w:w="3762" w:type="dxa"/>
          </w:tcPr>
          <w:p w14:paraId="1B198F30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5484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E96EA45" w14:textId="334E1FDA" w:rsidR="00E379E1" w:rsidRPr="00C65484" w:rsidRDefault="00563947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38,029</w:t>
            </w:r>
          </w:p>
        </w:tc>
        <w:tc>
          <w:tcPr>
            <w:tcW w:w="239" w:type="dxa"/>
          </w:tcPr>
          <w:p w14:paraId="3EA63DFF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AA52CD1" w14:textId="51CB5BBC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  <w:tc>
          <w:tcPr>
            <w:tcW w:w="244" w:type="dxa"/>
          </w:tcPr>
          <w:p w14:paraId="7DB504D8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487D825" w14:textId="5165DDFD" w:rsidR="00E379E1" w:rsidRPr="00C65484" w:rsidRDefault="00563947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38,</w:t>
            </w:r>
            <w:r w:rsidR="00EA430C" w:rsidRPr="00C65484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44" w:type="dxa"/>
          </w:tcPr>
          <w:p w14:paraId="0A7BB8B8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76A23F0" w14:textId="04F8072B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</w:tr>
      <w:tr w:rsidR="00E379E1" w:rsidRPr="00C65484" w14:paraId="0D7929BF" w14:textId="77777777" w:rsidTr="00E379E1">
        <w:tc>
          <w:tcPr>
            <w:tcW w:w="3762" w:type="dxa"/>
          </w:tcPr>
          <w:p w14:paraId="4857EB0E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FE16268" w14:textId="2D01404A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EA430C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064,573</w:t>
            </w:r>
          </w:p>
        </w:tc>
        <w:tc>
          <w:tcPr>
            <w:tcW w:w="239" w:type="dxa"/>
          </w:tcPr>
          <w:p w14:paraId="34892652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0C8FD90E" w14:textId="266A7020" w:rsidR="00E379E1" w:rsidRPr="00C65484" w:rsidRDefault="00287BD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CD5C9B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053,863</w:t>
            </w:r>
          </w:p>
        </w:tc>
        <w:tc>
          <w:tcPr>
            <w:tcW w:w="244" w:type="dxa"/>
          </w:tcPr>
          <w:p w14:paraId="0586A995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A247526" w14:textId="019F276D" w:rsidR="00E379E1" w:rsidRPr="00C65484" w:rsidRDefault="00EA430C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32,064,573</w:t>
            </w:r>
          </w:p>
        </w:tc>
        <w:tc>
          <w:tcPr>
            <w:tcW w:w="244" w:type="dxa"/>
          </w:tcPr>
          <w:p w14:paraId="03AEF93E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A9C691B" w14:textId="59DADDBB" w:rsidR="00E379E1" w:rsidRPr="00C65484" w:rsidRDefault="00CD5C9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32,053,863</w:t>
            </w:r>
          </w:p>
        </w:tc>
      </w:tr>
      <w:tr w:rsidR="00E379E1" w:rsidRPr="00C65484" w14:paraId="297D9107" w14:textId="77777777" w:rsidTr="00EB2E74">
        <w:tc>
          <w:tcPr>
            <w:tcW w:w="3762" w:type="dxa"/>
          </w:tcPr>
          <w:p w14:paraId="7C433E4E" w14:textId="669DFA63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654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ABA1FD6" w14:textId="5A235E90" w:rsidR="00E379E1" w:rsidRPr="00C65484" w:rsidRDefault="00CD5C9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0.107</w:t>
            </w:r>
            <w:r w:rsidR="00C940B9" w:rsidRPr="00C6548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16424FE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49EBEC5B" w14:textId="3968D543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b/>
                <w:bCs/>
                <w:sz w:val="30"/>
                <w:szCs w:val="30"/>
              </w:rPr>
              <w:t>0.1053</w:t>
            </w:r>
          </w:p>
        </w:tc>
        <w:tc>
          <w:tcPr>
            <w:tcW w:w="244" w:type="dxa"/>
          </w:tcPr>
          <w:p w14:paraId="7AD72EDB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C2D728F" w14:textId="3D29C280" w:rsidR="00E379E1" w:rsidRPr="00C65484" w:rsidRDefault="00CD5C9B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  <w:r w:rsidR="00396C7E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44" w:type="dxa"/>
          </w:tcPr>
          <w:p w14:paraId="66909A1C" w14:textId="77777777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4750CEC" w14:textId="036EB7A6" w:rsidR="00E379E1" w:rsidRPr="00C65484" w:rsidRDefault="00E379E1" w:rsidP="00E3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287BDB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CD5C9B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24FFCBF7" w14:textId="23F67753" w:rsidR="00616986" w:rsidRPr="00C65484" w:rsidRDefault="00616986" w:rsidP="0018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0680223F" w14:textId="77777777" w:rsidR="00A22D10" w:rsidRPr="00C65484" w:rsidRDefault="00A22D10" w:rsidP="00A22D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71CF491" w14:textId="77777777" w:rsidR="00A22D10" w:rsidRPr="00C65484" w:rsidRDefault="00A22D10" w:rsidP="00A2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0B15A2" w:rsidRPr="00C65484" w14:paraId="0E5FC0F8" w14:textId="77777777">
        <w:trPr>
          <w:tblHeader/>
        </w:trPr>
        <w:tc>
          <w:tcPr>
            <w:tcW w:w="2862" w:type="dxa"/>
            <w:vAlign w:val="bottom"/>
          </w:tcPr>
          <w:p w14:paraId="37DA865D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5615D79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134BD3EF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F0E3DA8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0603AF6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6C2BC8B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C7FDC8" w14:textId="77777777" w:rsidR="000B15A2" w:rsidRPr="00C65484" w:rsidDel="00D43E7A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15A2" w:rsidRPr="00C65484" w14:paraId="109F0F37" w14:textId="77777777">
        <w:trPr>
          <w:tblHeader/>
        </w:trPr>
        <w:tc>
          <w:tcPr>
            <w:tcW w:w="2862" w:type="dxa"/>
          </w:tcPr>
          <w:p w14:paraId="0A7A9F5F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40B89C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6F6FBE2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29E451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E28E1C0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16952ED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15A2" w:rsidRPr="00C65484" w14:paraId="6863055C" w14:textId="77777777">
        <w:tc>
          <w:tcPr>
            <w:tcW w:w="2862" w:type="dxa"/>
          </w:tcPr>
          <w:p w14:paraId="41175E8A" w14:textId="03AEC034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C65484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CB1E59" w:rsidRPr="00C65484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38929865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6AED205F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FFD9DE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5EF24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C41B95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5A2" w:rsidRPr="00C65484" w14:paraId="7C12BD29" w14:textId="77777777">
        <w:tc>
          <w:tcPr>
            <w:tcW w:w="2862" w:type="dxa"/>
          </w:tcPr>
          <w:p w14:paraId="39D1795B" w14:textId="77777777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34297738" w14:textId="7782C710" w:rsidR="000B15A2" w:rsidRPr="00C65484" w:rsidRDefault="00E4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/>
                <w:sz w:val="30"/>
                <w:szCs w:val="30"/>
              </w:rPr>
              <w:t>29</w:t>
            </w:r>
            <w:r w:rsidR="000B15A2" w:rsidRPr="00C654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5A2" w:rsidRPr="00C65484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0B15A2" w:rsidRPr="00C65484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="000B15A2" w:rsidRPr="00C654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15A2" w:rsidRPr="00C65484">
              <w:rPr>
                <w:rFonts w:ascii="Angsana New" w:hAnsi="Angsana New"/>
                <w:sz w:val="30"/>
                <w:szCs w:val="30"/>
              </w:rPr>
              <w:t>256</w:t>
            </w:r>
            <w:r w:rsidR="00CB1E59" w:rsidRPr="00C6548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08" w:type="dxa"/>
          </w:tcPr>
          <w:p w14:paraId="35CF6D0C" w14:textId="15B8C8E3" w:rsidR="000B15A2" w:rsidRPr="00C65484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6548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CB1E59" w:rsidRPr="00C6548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8" w:type="dxa"/>
          </w:tcPr>
          <w:p w14:paraId="719726B2" w14:textId="12B8BC17" w:rsidR="000B15A2" w:rsidRPr="00BC74B3" w:rsidRDefault="00041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4B3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4EB4637D" w14:textId="77777777" w:rsidR="000B15A2" w:rsidRPr="00BC74B3" w:rsidRDefault="000B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5990BE" w14:textId="4964EE08" w:rsidR="000B15A2" w:rsidRPr="00BC74B3" w:rsidRDefault="006E01DB" w:rsidP="00BC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2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4B3">
              <w:rPr>
                <w:rFonts w:ascii="Angsana New" w:hAnsi="Angsana New"/>
                <w:sz w:val="30"/>
                <w:szCs w:val="30"/>
              </w:rPr>
              <w:t>2,562,06</w:t>
            </w:r>
            <w:r w:rsidR="00E741A5" w:rsidRPr="00BC74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2A7D6D7B" w14:textId="77777777" w:rsidR="000B15A2" w:rsidRPr="00C65484" w:rsidRDefault="000B15A2" w:rsidP="00EB2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C459FEE" w14:textId="082D2624" w:rsidR="00FF342C" w:rsidRPr="00C65484" w:rsidRDefault="00FF342C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C65484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C65484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548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8"/>
    <w:p w14:paraId="7E72DCF5" w14:textId="77777777" w:rsidR="00D735D2" w:rsidRPr="00C65484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C65484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548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C65484">
        <w:rPr>
          <w:rFonts w:asciiTheme="majorBidi" w:hAnsiTheme="majorBidi" w:cstheme="majorBidi"/>
          <w:sz w:val="30"/>
          <w:szCs w:val="30"/>
        </w:rPr>
        <w:br/>
      </w:r>
      <w:r w:rsidRPr="00C65484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C65484" w:rsidRDefault="003019E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3019E3" w:rsidRPr="00C65484" w:rsidSect="00360081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0A0" w:firstRow="1" w:lastRow="0" w:firstColumn="1" w:lastColumn="0" w:noHBand="0" w:noVBand="0"/>
      </w:tblPr>
      <w:tblGrid>
        <w:gridCol w:w="3599"/>
        <w:gridCol w:w="268"/>
        <w:gridCol w:w="1532"/>
        <w:gridCol w:w="1529"/>
        <w:gridCol w:w="1532"/>
        <w:gridCol w:w="1086"/>
        <w:gridCol w:w="271"/>
        <w:gridCol w:w="1080"/>
        <w:gridCol w:w="271"/>
        <w:gridCol w:w="1080"/>
        <w:gridCol w:w="271"/>
        <w:gridCol w:w="1080"/>
        <w:gridCol w:w="271"/>
        <w:gridCol w:w="1177"/>
      </w:tblGrid>
      <w:tr w:rsidR="00BB2F63" w:rsidRPr="00C65484" w14:paraId="1038452B" w14:textId="77777777" w:rsidTr="002F2391">
        <w:trPr>
          <w:trHeight w:val="261"/>
          <w:tblHeader/>
        </w:trPr>
        <w:tc>
          <w:tcPr>
            <w:tcW w:w="1196" w:type="pct"/>
            <w:vAlign w:val="bottom"/>
          </w:tcPr>
          <w:p w14:paraId="1063713B" w14:textId="2F311310" w:rsidR="001263DE" w:rsidRPr="00C65484" w:rsidRDefault="00AF467A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6548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9" w:type="pct"/>
            <w:vAlign w:val="bottom"/>
          </w:tcPr>
          <w:p w14:paraId="51FBA1F3" w14:textId="77777777" w:rsidR="001263DE" w:rsidRPr="00C65484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15" w:type="pct"/>
            <w:gridSpan w:val="12"/>
            <w:vAlign w:val="bottom"/>
          </w:tcPr>
          <w:p w14:paraId="3D80C5FD" w14:textId="77777777" w:rsidR="001263DE" w:rsidRPr="00C65484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54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C65484" w14:paraId="0D132EDF" w14:textId="77777777" w:rsidTr="002F2391">
        <w:trPr>
          <w:trHeight w:val="261"/>
          <w:tblHeader/>
        </w:trPr>
        <w:tc>
          <w:tcPr>
            <w:tcW w:w="1196" w:type="pct"/>
            <w:vAlign w:val="bottom"/>
          </w:tcPr>
          <w:p w14:paraId="59C23652" w14:textId="77777777" w:rsidR="00E43605" w:rsidRPr="00C65484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" w:type="pct"/>
            <w:vAlign w:val="bottom"/>
          </w:tcPr>
          <w:p w14:paraId="0AAACE5F" w14:textId="77777777" w:rsidR="00E43605" w:rsidRPr="00C65484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55BBB92C" w14:textId="77777777" w:rsidR="00E43605" w:rsidRPr="00C65484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654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1DBBC2B3" w14:textId="77777777" w:rsidR="00E43605" w:rsidRPr="00C65484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8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C65484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654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13E9" w:rsidRPr="00C65484" w14:paraId="40AB6033" w14:textId="77777777" w:rsidTr="002F2391">
        <w:trPr>
          <w:trHeight w:val="261"/>
          <w:tblHeader/>
        </w:trPr>
        <w:tc>
          <w:tcPr>
            <w:tcW w:w="1285" w:type="pct"/>
            <w:gridSpan w:val="2"/>
            <w:vAlign w:val="bottom"/>
          </w:tcPr>
          <w:p w14:paraId="33F9E127" w14:textId="02BF4D33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C65484" w:rsidRDefault="00204C49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C65484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C65484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="00F351B4" w:rsidRPr="00C6548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C6548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="00F351B4" w:rsidRPr="00C6548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ใน</w:t>
            </w:r>
            <w:r w:rsidR="00F351B4" w:rsidRPr="00C6548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C6548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5D9B938A" w14:textId="65F01D1D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48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477FC4F" w14:textId="6C660E52" w:rsidR="00F351B4" w:rsidRPr="00C65484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5484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C65484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C6548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65484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C6548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bottom"/>
          </w:tcPr>
          <w:p w14:paraId="7A17411B" w14:textId="7010DBE2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4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929A3EA" w14:textId="77777777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7D8232A1" w14:textId="5CC4D9FA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54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654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7416" w:rsidRPr="00C6548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F81FCE9" w14:textId="240FD1F9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54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C654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7416" w:rsidRPr="00C65484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C65484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C198672" w14:textId="388125AE" w:rsidR="00F351B4" w:rsidRPr="00C65484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5484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C654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7416" w:rsidRPr="00C654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A479217" w14:textId="77777777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6BC4B8E" w14:textId="758CED4D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4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C65484" w14:paraId="48475C94" w14:textId="77777777" w:rsidTr="002F2391">
        <w:trPr>
          <w:trHeight w:val="261"/>
          <w:tblHeader/>
        </w:trPr>
        <w:tc>
          <w:tcPr>
            <w:tcW w:w="1196" w:type="pct"/>
          </w:tcPr>
          <w:p w14:paraId="099667A9" w14:textId="77777777" w:rsidR="00502EE1" w:rsidRPr="00C65484" w:rsidRDefault="00502EE1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9" w:type="pct"/>
          </w:tcPr>
          <w:p w14:paraId="6A137DC8" w14:textId="77777777" w:rsidR="00502EE1" w:rsidRPr="00C65484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15" w:type="pct"/>
            <w:gridSpan w:val="12"/>
          </w:tcPr>
          <w:p w14:paraId="08CD5520" w14:textId="77777777" w:rsidR="00502EE1" w:rsidRPr="00C65484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65484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C6548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C6548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613E9" w:rsidRPr="00C65484" w14:paraId="78E5461A" w14:textId="77777777" w:rsidTr="002F2391">
        <w:trPr>
          <w:trHeight w:val="261"/>
        </w:trPr>
        <w:tc>
          <w:tcPr>
            <w:tcW w:w="1196" w:type="pct"/>
          </w:tcPr>
          <w:p w14:paraId="6775C1EF" w14:textId="41B6DA05" w:rsidR="009F6AE3" w:rsidRPr="00C65484" w:rsidRDefault="009F6AE3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180C00" w:rsidRPr="00C6548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89" w:type="pct"/>
          </w:tcPr>
          <w:p w14:paraId="2B9DEC61" w14:textId="77777777" w:rsidR="009F6AE3" w:rsidRPr="00C65484" w:rsidRDefault="009F6AE3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6482170F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6DBB81C6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4D6E7547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2195F172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</w:tcPr>
          <w:p w14:paraId="105C754A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0C4750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018A113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BE84E04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A05A974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6426AE2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D0B2C3B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00AC9BE5" w14:textId="77777777" w:rsidR="009F6AE3" w:rsidRPr="00C65484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C65484" w14:paraId="389CADF9" w14:textId="77777777" w:rsidTr="002F2391">
        <w:trPr>
          <w:trHeight w:val="261"/>
        </w:trPr>
        <w:tc>
          <w:tcPr>
            <w:tcW w:w="1196" w:type="pct"/>
          </w:tcPr>
          <w:p w14:paraId="74B77D31" w14:textId="5F545879" w:rsidR="00F351B4" w:rsidRPr="00C65484" w:rsidRDefault="00966A4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="00F351B4"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E4AC26D" w14:textId="77777777" w:rsidR="00F351B4" w:rsidRPr="00C65484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511B2BA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3026F53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F759041" w14:textId="188A23F5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2BE3EE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4AD404E4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2CC7A17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974A756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B44660F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A0C22CC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5E9F9B50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16368A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B3703E1" w14:textId="77777777" w:rsidR="00F351B4" w:rsidRPr="00C65484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C65484" w14:paraId="0373D8D2" w14:textId="77777777" w:rsidTr="002F2391">
        <w:trPr>
          <w:trHeight w:val="261"/>
        </w:trPr>
        <w:tc>
          <w:tcPr>
            <w:tcW w:w="1196" w:type="pct"/>
          </w:tcPr>
          <w:p w14:paraId="7BD18D61" w14:textId="386A6133" w:rsidR="00B0226D" w:rsidRPr="00C65484" w:rsidRDefault="00B0226D" w:rsidP="002E53F2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C6548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C65484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89" w:type="pct"/>
          </w:tcPr>
          <w:p w14:paraId="3129CF08" w14:textId="77777777" w:rsidR="00B0226D" w:rsidRPr="00C65484" w:rsidRDefault="00B022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BF82513" w14:textId="2E0827BB" w:rsidR="00B0226D" w:rsidRPr="00C65484" w:rsidRDefault="001E2112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69B30219" w14:textId="09E90DB3" w:rsidR="00B0226D" w:rsidRPr="00C65484" w:rsidRDefault="001E2112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3645BC4" w14:textId="57F740CF" w:rsidR="00B0226D" w:rsidRPr="00C65484" w:rsidRDefault="001E2112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0820F8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0,</w:t>
            </w:r>
            <w:r w:rsidR="000820F8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843</w:t>
            </w:r>
          </w:p>
        </w:tc>
        <w:tc>
          <w:tcPr>
            <w:tcW w:w="361" w:type="pct"/>
            <w:vAlign w:val="bottom"/>
          </w:tcPr>
          <w:p w14:paraId="0C212A26" w14:textId="5C08CB4F" w:rsidR="00B0226D" w:rsidRPr="00C65484" w:rsidRDefault="000820F8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620,843</w:t>
            </w:r>
          </w:p>
        </w:tc>
        <w:tc>
          <w:tcPr>
            <w:tcW w:w="90" w:type="pct"/>
            <w:vAlign w:val="bottom"/>
          </w:tcPr>
          <w:p w14:paraId="6F5AB344" w14:textId="77777777" w:rsidR="00B0226D" w:rsidRPr="00C65484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C3224" w14:textId="41F75960" w:rsidR="00B0226D" w:rsidRPr="00B06195" w:rsidRDefault="001E2112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43C3B0F" w14:textId="77777777" w:rsidR="00B0226D" w:rsidRPr="00C65484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B2A031" w14:textId="492C93BD" w:rsidR="00B0226D" w:rsidRPr="00C65484" w:rsidRDefault="001E2112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B0226D" w:rsidRPr="00C65484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8942419" w14:textId="52A0F712" w:rsidR="00B0226D" w:rsidRPr="00C65484" w:rsidRDefault="001E2112" w:rsidP="002E53F2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</w:t>
            </w:r>
            <w:r w:rsidR="005257EF"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60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="005257EF"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018</w:t>
            </w:r>
          </w:p>
        </w:tc>
        <w:tc>
          <w:tcPr>
            <w:tcW w:w="90" w:type="pct"/>
            <w:vAlign w:val="bottom"/>
          </w:tcPr>
          <w:p w14:paraId="7639A5BA" w14:textId="77777777" w:rsidR="00B0226D" w:rsidRPr="00C65484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C97B7D3" w14:textId="4156E29B" w:rsidR="00B0226D" w:rsidRPr="00C65484" w:rsidRDefault="001E2112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</w:t>
            </w:r>
            <w:r w:rsidR="005257E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60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="005257E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018</w:t>
            </w:r>
          </w:p>
        </w:tc>
      </w:tr>
      <w:tr w:rsidR="007613E9" w:rsidRPr="00C65484" w14:paraId="75DAACD0" w14:textId="77777777" w:rsidTr="002F2391">
        <w:trPr>
          <w:trHeight w:val="261"/>
        </w:trPr>
        <w:tc>
          <w:tcPr>
            <w:tcW w:w="1196" w:type="pct"/>
          </w:tcPr>
          <w:p w14:paraId="7D796679" w14:textId="15FD792F" w:rsidR="00EE7DCC" w:rsidRPr="00C65484" w:rsidRDefault="009955E9" w:rsidP="002E53F2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355D2931" w14:textId="77777777" w:rsidR="00EE7DCC" w:rsidRPr="00C65484" w:rsidRDefault="00EE7DCC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0212BE" w14:textId="436BE5B8" w:rsidR="00EE7DCC" w:rsidRPr="00C65484" w:rsidRDefault="00EE7DCC" w:rsidP="00405C7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3495E9FA" w14:textId="65C7F76C" w:rsidR="00EE7DCC" w:rsidRPr="00C65484" w:rsidRDefault="00EE7DCC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63DE552" w14:textId="01FD1980" w:rsidR="00EE7DCC" w:rsidRPr="00C65484" w:rsidRDefault="00EE7DCC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3F938242" w14:textId="7E363E33" w:rsidR="00EE7DCC" w:rsidRPr="00C65484" w:rsidRDefault="00EE7DCC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8F90767" w14:textId="77777777" w:rsidR="00EE7DCC" w:rsidRPr="00C65484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49DC3B3" w14:textId="602B750C" w:rsidR="00EE7DCC" w:rsidRPr="00C65484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5369763B" w14:textId="77777777" w:rsidR="00EE7DCC" w:rsidRPr="00C65484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E984DC" w14:textId="4F03CF10" w:rsidR="00EE7DCC" w:rsidRPr="00C65484" w:rsidRDefault="00EE7DCC" w:rsidP="002E53F2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C9AB415" w14:textId="77777777" w:rsidR="00EE7DCC" w:rsidRPr="00C65484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FB3A09" w14:textId="4D3D982D" w:rsidR="00EE7DCC" w:rsidRPr="00C65484" w:rsidRDefault="00EE7DCC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31EE2BC9" w14:textId="77777777" w:rsidR="00EE7DCC" w:rsidRPr="00C65484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912808F" w14:textId="31F2DE0E" w:rsidR="00EE7DCC" w:rsidRPr="00C65484" w:rsidRDefault="00EE7DCC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5660E5" w:rsidRPr="00C65484" w14:paraId="48C4D2DB" w14:textId="77777777" w:rsidTr="002F2391">
        <w:trPr>
          <w:trHeight w:val="261"/>
        </w:trPr>
        <w:tc>
          <w:tcPr>
            <w:tcW w:w="1196" w:type="pct"/>
          </w:tcPr>
          <w:p w14:paraId="7325F69B" w14:textId="335C49D1" w:rsidR="005660E5" w:rsidRPr="00C65484" w:rsidRDefault="005660E5" w:rsidP="005660E5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127294FE" w14:textId="77777777" w:rsidR="005660E5" w:rsidRPr="00C65484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CA9157" w14:textId="48CBDEFE" w:rsidR="005660E5" w:rsidRPr="00F05BD8" w:rsidRDefault="00AB4170" w:rsidP="005660E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 w:rsidR="000151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 w:rsidR="00582EA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508" w:type="pct"/>
            <w:vAlign w:val="bottom"/>
          </w:tcPr>
          <w:p w14:paraId="063691DF" w14:textId="7E303E7B" w:rsidR="005660E5" w:rsidRPr="00C65484" w:rsidRDefault="00D42B81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7686D4A0" w14:textId="1BD9ED65" w:rsidR="005660E5" w:rsidRPr="00C65484" w:rsidRDefault="00D42B81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2D97FC4E" w14:textId="55186BCA" w:rsidR="005660E5" w:rsidRPr="00F05BD8" w:rsidRDefault="00582EAF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90" w:type="pct"/>
            <w:vAlign w:val="bottom"/>
          </w:tcPr>
          <w:p w14:paraId="3AB711AE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C2E15C8" w14:textId="2E9FECE9" w:rsidR="005660E5" w:rsidRPr="00454B38" w:rsidRDefault="00D42B81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F065DC4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2480651" w14:textId="0B960D1E" w:rsidR="005660E5" w:rsidRPr="00F05BD8" w:rsidRDefault="00582EAF" w:rsidP="005660E5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90" w:type="pct"/>
            <w:vAlign w:val="bottom"/>
          </w:tcPr>
          <w:p w14:paraId="40270A4C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C2DA48" w14:textId="5124C053" w:rsidR="005660E5" w:rsidRPr="00C65484" w:rsidRDefault="00D42B81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3CB960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EA05AB6" w14:textId="10A2B9E3" w:rsidR="005660E5" w:rsidRPr="00F05BD8" w:rsidRDefault="00582EAF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</w:tr>
      <w:tr w:rsidR="005660E5" w:rsidRPr="00C65484" w14:paraId="354F30B3" w14:textId="77777777" w:rsidTr="002F2391">
        <w:trPr>
          <w:trHeight w:val="171"/>
        </w:trPr>
        <w:tc>
          <w:tcPr>
            <w:tcW w:w="1196" w:type="pct"/>
            <w:vAlign w:val="bottom"/>
          </w:tcPr>
          <w:p w14:paraId="174D72F9" w14:textId="4623488A" w:rsidR="005660E5" w:rsidRPr="00DD3D52" w:rsidRDefault="005660E5" w:rsidP="005660E5">
            <w:pPr>
              <w:spacing w:line="228" w:lineRule="auto"/>
              <w:ind w:left="162" w:right="-90" w:hanging="176"/>
              <w:rPr>
                <w:rFonts w:ascii="Angsana New" w:hAnsi="Angsana New"/>
                <w:spacing w:val="-8"/>
                <w:sz w:val="25"/>
                <w:szCs w:val="25"/>
                <w:cs/>
                <w:lang w:val="en-GB"/>
              </w:rPr>
            </w:pPr>
            <w:r w:rsidRPr="00DD3D52">
              <w:rPr>
                <w:rFonts w:asciiTheme="majorBidi" w:hAnsiTheme="majorBidi" w:cstheme="majorBidi"/>
                <w:spacing w:val="-8"/>
                <w:sz w:val="25"/>
                <w:szCs w:val="25"/>
                <w:lang w:val="en-GB"/>
              </w:rPr>
              <w:t xml:space="preserve">- </w:t>
            </w:r>
            <w:r w:rsidR="00B22985" w:rsidRPr="00DD3D52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9" w:type="pct"/>
          </w:tcPr>
          <w:p w14:paraId="1140822B" w14:textId="77777777" w:rsidR="005660E5" w:rsidRPr="00C65484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2CE5893" w14:textId="0AE953C0" w:rsidR="005660E5" w:rsidRPr="00F05BD8" w:rsidRDefault="00676DD3" w:rsidP="00C431E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2D8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102D8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</w:t>
            </w:r>
          </w:p>
        </w:tc>
        <w:tc>
          <w:tcPr>
            <w:tcW w:w="508" w:type="pct"/>
            <w:vAlign w:val="bottom"/>
          </w:tcPr>
          <w:p w14:paraId="7128FF01" w14:textId="5AD884DF" w:rsidR="005660E5" w:rsidRPr="00C65484" w:rsidRDefault="00D42B81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4CCBB017" w14:textId="3F6E3854" w:rsidR="005660E5" w:rsidRPr="00C65484" w:rsidRDefault="00D42B81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3D2F3D65" w14:textId="0AEE02E1" w:rsidR="005660E5" w:rsidRPr="00F05BD8" w:rsidRDefault="00102D87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</w:t>
            </w:r>
          </w:p>
        </w:tc>
        <w:tc>
          <w:tcPr>
            <w:tcW w:w="90" w:type="pct"/>
            <w:vAlign w:val="bottom"/>
          </w:tcPr>
          <w:p w14:paraId="585319C4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7105863" w14:textId="2C113CCE" w:rsidR="005660E5" w:rsidRPr="00C65484" w:rsidRDefault="00D42B81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91B7BD3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6A076C" w14:textId="3AFD14D3" w:rsidR="005660E5" w:rsidRPr="00F05BD8" w:rsidRDefault="00102D87" w:rsidP="005660E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</w:t>
            </w:r>
          </w:p>
        </w:tc>
        <w:tc>
          <w:tcPr>
            <w:tcW w:w="90" w:type="pct"/>
            <w:vAlign w:val="bottom"/>
          </w:tcPr>
          <w:p w14:paraId="54AB95CC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9E8B99" w14:textId="0C0AA219" w:rsidR="005660E5" w:rsidRPr="00C65484" w:rsidRDefault="00D42B81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E5E5A47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44BA2CA3" w14:textId="2828841A" w:rsidR="005660E5" w:rsidRPr="00F05BD8" w:rsidRDefault="00102D87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05BD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</w:t>
            </w:r>
          </w:p>
        </w:tc>
      </w:tr>
      <w:tr w:rsidR="005660E5" w:rsidRPr="00C65484" w14:paraId="731272CE" w14:textId="77777777" w:rsidTr="002F2391">
        <w:trPr>
          <w:trHeight w:val="171"/>
        </w:trPr>
        <w:tc>
          <w:tcPr>
            <w:tcW w:w="1196" w:type="pct"/>
            <w:vAlign w:val="bottom"/>
          </w:tcPr>
          <w:p w14:paraId="25B9FC33" w14:textId="77777777" w:rsidR="005660E5" w:rsidRPr="00A414DF" w:rsidRDefault="005660E5" w:rsidP="005660E5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9" w:type="pct"/>
          </w:tcPr>
          <w:p w14:paraId="6B0D0305" w14:textId="77777777" w:rsidR="005660E5" w:rsidRPr="00A414DF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D39D67E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16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vAlign w:val="bottom"/>
          </w:tcPr>
          <w:p w14:paraId="5EE68D64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9" w:type="pct"/>
            <w:vAlign w:val="bottom"/>
          </w:tcPr>
          <w:p w14:paraId="4DCB2BA4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1" w:type="pct"/>
            <w:vAlign w:val="bottom"/>
          </w:tcPr>
          <w:p w14:paraId="06560527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D106317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68B62C7D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2FD5AE06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3381E443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191EAE24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490B5FB6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5463B1A4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91" w:type="pct"/>
            <w:vAlign w:val="bottom"/>
          </w:tcPr>
          <w:p w14:paraId="0FA2C955" w14:textId="77777777" w:rsidR="005660E5" w:rsidRPr="00A414DF" w:rsidRDefault="005660E5" w:rsidP="005660E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60E5" w:rsidRPr="00C65484" w14:paraId="01708D9D" w14:textId="77777777" w:rsidTr="002F2391">
        <w:trPr>
          <w:trHeight w:val="64"/>
        </w:trPr>
        <w:tc>
          <w:tcPr>
            <w:tcW w:w="1196" w:type="pct"/>
          </w:tcPr>
          <w:p w14:paraId="115FF26C" w14:textId="6F13546F" w:rsidR="005660E5" w:rsidRPr="00C65484" w:rsidRDefault="005660E5" w:rsidP="005660E5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28E3E43D" w14:textId="77777777" w:rsidR="005660E5" w:rsidRPr="00C65484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49B7CB2E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AFA8771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14:paraId="682ACAD2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B3D326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</w:tcPr>
          <w:p w14:paraId="29B8321F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A679685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063C31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13FEF67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86E2F6B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61DC947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4FBF857B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660E5" w:rsidRPr="00C65484" w14:paraId="760C8C3A" w14:textId="77777777" w:rsidTr="002F2391">
        <w:trPr>
          <w:trHeight w:val="70"/>
        </w:trPr>
        <w:tc>
          <w:tcPr>
            <w:tcW w:w="1196" w:type="pct"/>
          </w:tcPr>
          <w:p w14:paraId="6DCAFE33" w14:textId="5BF9E1F4" w:rsidR="005660E5" w:rsidRPr="00C65484" w:rsidRDefault="005660E5" w:rsidP="005660E5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C65484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1F86D514" w14:textId="77777777" w:rsidR="005660E5" w:rsidRPr="00C65484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A91F22" w14:textId="0DE970E4" w:rsidR="005660E5" w:rsidRPr="00C65484" w:rsidRDefault="001E2112" w:rsidP="005660E5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7D1C1E09" w14:textId="4F9C9113" w:rsidR="005660E5" w:rsidRPr="00C65484" w:rsidRDefault="001E2112" w:rsidP="005660E5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3AB9326F" w14:textId="1325FFF5" w:rsidR="005660E5" w:rsidRPr="00C65484" w:rsidRDefault="00E71C8B" w:rsidP="005660E5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7,100,000</w:t>
            </w:r>
          </w:p>
        </w:tc>
        <w:tc>
          <w:tcPr>
            <w:tcW w:w="361" w:type="pct"/>
            <w:vAlign w:val="bottom"/>
          </w:tcPr>
          <w:p w14:paraId="6DD0AD34" w14:textId="2BA179EE" w:rsidR="005660E5" w:rsidRPr="00C65484" w:rsidRDefault="00E71C8B" w:rsidP="005660E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7,100,000</w:t>
            </w:r>
          </w:p>
        </w:tc>
        <w:tc>
          <w:tcPr>
            <w:tcW w:w="90" w:type="pct"/>
            <w:vAlign w:val="bottom"/>
          </w:tcPr>
          <w:p w14:paraId="79919EC5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284E792" w14:textId="1FBA8AA1" w:rsidR="005660E5" w:rsidRPr="00C65484" w:rsidRDefault="001E2112" w:rsidP="005660E5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5660E5" w:rsidRPr="00C65484" w:rsidRDefault="005660E5" w:rsidP="005660E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D8D18A" w14:textId="5264FF08" w:rsidR="005660E5" w:rsidRPr="00C65484" w:rsidRDefault="001E2112" w:rsidP="005660E5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5660E5" w:rsidRPr="00C65484" w:rsidRDefault="005660E5" w:rsidP="005660E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24124" w14:textId="2E86DDC7" w:rsidR="005660E5" w:rsidRPr="00C65484" w:rsidRDefault="001A491A" w:rsidP="005660E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7,685,901</w:t>
            </w:r>
          </w:p>
        </w:tc>
        <w:tc>
          <w:tcPr>
            <w:tcW w:w="90" w:type="pct"/>
            <w:vAlign w:val="bottom"/>
          </w:tcPr>
          <w:p w14:paraId="24B9FADD" w14:textId="77777777" w:rsidR="005660E5" w:rsidRPr="00C65484" w:rsidRDefault="005660E5" w:rsidP="005660E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0DD9C2A2" w14:textId="4904C398" w:rsidR="005660E5" w:rsidRPr="00C65484" w:rsidRDefault="001A491A" w:rsidP="005660E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7,685,901</w:t>
            </w:r>
          </w:p>
        </w:tc>
      </w:tr>
      <w:tr w:rsidR="00A37004" w:rsidRPr="00C65484" w14:paraId="1156CEB7" w14:textId="77777777" w:rsidTr="002F2391">
        <w:trPr>
          <w:trHeight w:val="70"/>
        </w:trPr>
        <w:tc>
          <w:tcPr>
            <w:tcW w:w="1196" w:type="pct"/>
          </w:tcPr>
          <w:p w14:paraId="578B81DF" w14:textId="0C2ABA1C" w:rsidR="00A37004" w:rsidRPr="00C65484" w:rsidRDefault="00A37004" w:rsidP="00A37004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pct"/>
          </w:tcPr>
          <w:p w14:paraId="1E021C4F" w14:textId="77777777" w:rsidR="00A37004" w:rsidRPr="00C65484" w:rsidRDefault="00A37004" w:rsidP="00A370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04C370" w14:textId="2FF5E9F6" w:rsidR="00A37004" w:rsidRPr="00C65484" w:rsidRDefault="00A37004" w:rsidP="00A37004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1BCA7722" w14:textId="37DB1BE7" w:rsidR="00A37004" w:rsidRPr="00C65484" w:rsidRDefault="00A37004" w:rsidP="00A37004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55,574</w:t>
            </w:r>
          </w:p>
        </w:tc>
        <w:tc>
          <w:tcPr>
            <w:tcW w:w="509" w:type="pct"/>
            <w:vAlign w:val="bottom"/>
          </w:tcPr>
          <w:p w14:paraId="414905DA" w14:textId="12199090" w:rsidR="00A37004" w:rsidRPr="00C65484" w:rsidRDefault="00A37004" w:rsidP="00A37004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65354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67,201,241</w:t>
            </w:r>
          </w:p>
        </w:tc>
        <w:tc>
          <w:tcPr>
            <w:tcW w:w="361" w:type="pct"/>
            <w:vAlign w:val="bottom"/>
          </w:tcPr>
          <w:p w14:paraId="2972665F" w14:textId="2548DBD9" w:rsidR="00A37004" w:rsidRPr="000978D2" w:rsidRDefault="00A37004" w:rsidP="00A3700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val="en-US"/>
              </w:rPr>
            </w:pPr>
            <w:r w:rsidRPr="008C4EC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67,2</w:t>
            </w:r>
            <w:r w:rsidR="000978D2" w:rsidRPr="008C4EC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</w:t>
            </w:r>
            <w:r w:rsidRPr="008C4EC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0978D2" w:rsidRPr="008C4EC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815</w:t>
            </w:r>
          </w:p>
        </w:tc>
        <w:tc>
          <w:tcPr>
            <w:tcW w:w="90" w:type="pct"/>
            <w:vAlign w:val="bottom"/>
          </w:tcPr>
          <w:p w14:paraId="24CE0CC0" w14:textId="77777777" w:rsidR="00A37004" w:rsidRPr="00C65484" w:rsidRDefault="00A37004" w:rsidP="00A370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CBEB1C" w14:textId="49084F5D" w:rsidR="00A37004" w:rsidRPr="00C65484" w:rsidRDefault="00A37004" w:rsidP="00A37004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D073DFB" w14:textId="77777777" w:rsidR="00A37004" w:rsidRPr="00C65484" w:rsidRDefault="00A37004" w:rsidP="00A370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9E1917D" w14:textId="5ED97A4D" w:rsidR="00A37004" w:rsidRPr="00C65484" w:rsidRDefault="00A37004" w:rsidP="00A37004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D9730F1" w14:textId="77777777" w:rsidR="00A37004" w:rsidRPr="00C65484" w:rsidRDefault="00A37004" w:rsidP="00A3700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C3D60CC" w14:textId="62BA0D42" w:rsidR="00A37004" w:rsidRPr="005B1EFB" w:rsidRDefault="00A37004" w:rsidP="00A37004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bidi="th-TH"/>
              </w:rPr>
            </w:pPr>
            <w:r w:rsidRPr="00A3700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67,750,092</w:t>
            </w:r>
          </w:p>
        </w:tc>
        <w:tc>
          <w:tcPr>
            <w:tcW w:w="90" w:type="pct"/>
            <w:vAlign w:val="bottom"/>
          </w:tcPr>
          <w:p w14:paraId="69B74461" w14:textId="77777777" w:rsidR="00A37004" w:rsidRPr="005B1EFB" w:rsidRDefault="00A37004" w:rsidP="00A37004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391" w:type="pct"/>
            <w:vAlign w:val="bottom"/>
          </w:tcPr>
          <w:p w14:paraId="36C72803" w14:textId="356C316E" w:rsidR="00A37004" w:rsidRPr="005B1EFB" w:rsidRDefault="00A37004" w:rsidP="00A37004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val="en-US" w:bidi="th-TH"/>
              </w:rPr>
            </w:pPr>
            <w:r w:rsidRPr="00A3700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67,750,092</w:t>
            </w:r>
          </w:p>
        </w:tc>
      </w:tr>
      <w:tr w:rsidR="0005392D" w:rsidRPr="00C65484" w14:paraId="38ACB8B2" w14:textId="77777777" w:rsidTr="002F2391">
        <w:trPr>
          <w:trHeight w:val="70"/>
        </w:trPr>
        <w:tc>
          <w:tcPr>
            <w:tcW w:w="1196" w:type="pct"/>
          </w:tcPr>
          <w:p w14:paraId="4659E87B" w14:textId="2BAFF394" w:rsidR="0005392D" w:rsidRPr="00C65484" w:rsidRDefault="0005392D" w:rsidP="0005392D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02389732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0D0AD7" w14:textId="051CFBB2" w:rsidR="0005392D" w:rsidRPr="00C65484" w:rsidRDefault="0005392D" w:rsidP="0005392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1F65C45C" w14:textId="24F2791C" w:rsidR="0005392D" w:rsidRPr="00C65484" w:rsidRDefault="0005392D" w:rsidP="0005392D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9" w:type="pct"/>
            <w:vAlign w:val="bottom"/>
          </w:tcPr>
          <w:p w14:paraId="1E2AB745" w14:textId="461EC182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67C58E3B" w14:textId="7A847238" w:rsidR="0005392D" w:rsidRPr="00C65484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0EE682B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1F0153" w14:textId="627D431C" w:rsidR="0005392D" w:rsidRPr="00C65484" w:rsidRDefault="0005392D" w:rsidP="0005392D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4182C6D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112D8FB" w14:textId="2937F34B" w:rsidR="0005392D" w:rsidRPr="00C65484" w:rsidRDefault="0005392D" w:rsidP="0005392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B1AFBD6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53C14BD" w14:textId="450D45B4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CF461E3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5C2964" w14:textId="188BC4E5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34DC" w:rsidRPr="00C65484" w14:paraId="3AC0B771" w14:textId="77777777" w:rsidTr="002F2391">
        <w:trPr>
          <w:trHeight w:val="70"/>
        </w:trPr>
        <w:tc>
          <w:tcPr>
            <w:tcW w:w="1196" w:type="pct"/>
          </w:tcPr>
          <w:p w14:paraId="39FB0EA1" w14:textId="5DA2689E" w:rsidR="004434DC" w:rsidRPr="00C65484" w:rsidRDefault="00A414DF" w:rsidP="00676DD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65484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9" w:type="pct"/>
          </w:tcPr>
          <w:p w14:paraId="6F6CF739" w14:textId="77777777" w:rsidR="004434DC" w:rsidRPr="00C65484" w:rsidRDefault="004434DC" w:rsidP="00676DD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2554383" w14:textId="2067E928" w:rsidR="004434DC" w:rsidRPr="00A414DF" w:rsidRDefault="00AB4170" w:rsidP="00676DD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BA153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08" w:type="pct"/>
            <w:vAlign w:val="bottom"/>
          </w:tcPr>
          <w:p w14:paraId="5C0BD187" w14:textId="7C501CD5" w:rsidR="004434DC" w:rsidRPr="00C65484" w:rsidRDefault="009C3658" w:rsidP="00676DD3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4C72192F" w14:textId="286F1809" w:rsidR="004434DC" w:rsidRPr="00C65484" w:rsidRDefault="009C3658" w:rsidP="00676DD3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503D048D" w14:textId="73C045C1" w:rsidR="004434DC" w:rsidRPr="00C65484" w:rsidRDefault="00AB4170" w:rsidP="00676DD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BA153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4FE48551" w14:textId="77777777" w:rsidR="004434DC" w:rsidRPr="00C65484" w:rsidRDefault="004434DC" w:rsidP="00676DD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CDB4414" w14:textId="0151F5A2" w:rsidR="004434DC" w:rsidRPr="00C65484" w:rsidRDefault="009C3658" w:rsidP="00676DD3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2CF69F6" w14:textId="77777777" w:rsidR="004434DC" w:rsidRPr="00C65484" w:rsidRDefault="004434DC" w:rsidP="00676DD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A20F322" w14:textId="79822A6C" w:rsidR="004434DC" w:rsidRPr="00C65484" w:rsidRDefault="00AB4170" w:rsidP="00676DD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BA153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5D1C475A" w14:textId="77777777" w:rsidR="004434DC" w:rsidRPr="00C65484" w:rsidRDefault="004434DC" w:rsidP="00676DD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0EA2608" w14:textId="428BDBB6" w:rsidR="004434DC" w:rsidRPr="00C65484" w:rsidRDefault="009C3658" w:rsidP="00676DD3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1C1CEAE" w14:textId="77777777" w:rsidR="004434DC" w:rsidRPr="00C65484" w:rsidRDefault="004434DC" w:rsidP="00676DD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322D7E2" w14:textId="4DD88019" w:rsidR="004434DC" w:rsidRPr="00C65484" w:rsidRDefault="00AB4170" w:rsidP="00676DD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6</w:t>
            </w:r>
            <w:r w:rsidR="00BA153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05392D" w:rsidRPr="00C65484" w14:paraId="626458ED" w14:textId="77777777" w:rsidTr="002F2391">
        <w:trPr>
          <w:trHeight w:val="261"/>
        </w:trPr>
        <w:tc>
          <w:tcPr>
            <w:tcW w:w="1196" w:type="pct"/>
          </w:tcPr>
          <w:p w14:paraId="54A2A49A" w14:textId="3B7BC814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="008A2152"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7E9198EF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A505BB" w14:textId="0D147407" w:rsidR="0005392D" w:rsidRPr="00C65484" w:rsidRDefault="006E77FC" w:rsidP="00CD69F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508" w:type="pct"/>
            <w:vAlign w:val="bottom"/>
          </w:tcPr>
          <w:p w14:paraId="7FD9A8FA" w14:textId="278D58E3" w:rsidR="0005392D" w:rsidRPr="00C65484" w:rsidRDefault="006E77FC" w:rsidP="00002F5B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5C347B0D" w14:textId="7497BB07" w:rsidR="0005392D" w:rsidRPr="00C65484" w:rsidRDefault="006E77FC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46181DB" w14:textId="7BEF4ECF" w:rsidR="0005392D" w:rsidRPr="00C65484" w:rsidRDefault="006E77FC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90" w:type="pct"/>
            <w:vAlign w:val="bottom"/>
          </w:tcPr>
          <w:p w14:paraId="0BBF8A20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229FC0" w14:textId="6024DD7D" w:rsidR="0005392D" w:rsidRPr="00C65484" w:rsidRDefault="006E77FC" w:rsidP="00002F5B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157767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67CA42" w14:textId="4AD0D7F1" w:rsidR="0005392D" w:rsidRPr="00C65484" w:rsidRDefault="006E77FC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90" w:type="pct"/>
            <w:vAlign w:val="bottom"/>
          </w:tcPr>
          <w:p w14:paraId="2FC70D76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25C2649" w14:textId="18211FB8" w:rsidR="0005392D" w:rsidRPr="00C65484" w:rsidRDefault="006E77FC" w:rsidP="00002F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4357DC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3266102" w14:textId="0BAC9D9A" w:rsidR="0005392D" w:rsidRPr="00C65484" w:rsidRDefault="006E77FC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</w:tr>
      <w:tr w:rsidR="00CD69FA" w:rsidRPr="00C65484" w14:paraId="6657BA41" w14:textId="77777777" w:rsidTr="002F2391">
        <w:trPr>
          <w:trHeight w:val="261"/>
        </w:trPr>
        <w:tc>
          <w:tcPr>
            <w:tcW w:w="1196" w:type="pct"/>
            <w:vAlign w:val="bottom"/>
          </w:tcPr>
          <w:p w14:paraId="530DB4DA" w14:textId="66FC85CA" w:rsidR="00CD69FA" w:rsidRPr="00C65484" w:rsidRDefault="00502C61" w:rsidP="00CD69FA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4FDFF04D" w14:textId="77777777" w:rsidR="00CD69FA" w:rsidRPr="00C65484" w:rsidRDefault="00CD69FA" w:rsidP="00CD69F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D12A365" w14:textId="36650F48" w:rsidR="00CD69FA" w:rsidRPr="00C65484" w:rsidRDefault="00AB4170" w:rsidP="00CD69F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043AD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508" w:type="pct"/>
            <w:vAlign w:val="bottom"/>
          </w:tcPr>
          <w:p w14:paraId="2F134956" w14:textId="47AA50FA" w:rsidR="00CD69FA" w:rsidRPr="00C65484" w:rsidRDefault="006E77FC" w:rsidP="00002F5B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11F13473" w14:textId="6BF1605B" w:rsidR="00CD69FA" w:rsidRPr="00C65484" w:rsidRDefault="006E77FC" w:rsidP="00002F5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D75C8D6" w14:textId="0F5BE6F7" w:rsidR="00CD69FA" w:rsidRPr="00C65484" w:rsidRDefault="00AB4170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380A4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90" w:type="pct"/>
            <w:vAlign w:val="bottom"/>
          </w:tcPr>
          <w:p w14:paraId="5AA6A843" w14:textId="77777777" w:rsidR="00CD69FA" w:rsidRPr="00C65484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691E92F" w14:textId="7CB38F26" w:rsidR="00CD69FA" w:rsidRPr="00C65484" w:rsidRDefault="006E77FC" w:rsidP="00002F5B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6AB778E" w14:textId="77777777" w:rsidR="00CD69FA" w:rsidRPr="00C65484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B16675D" w14:textId="39811C9F" w:rsidR="00CD69FA" w:rsidRPr="00C65484" w:rsidRDefault="00AB4170" w:rsidP="00CD69F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380A4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90" w:type="pct"/>
            <w:vAlign w:val="bottom"/>
          </w:tcPr>
          <w:p w14:paraId="05884064" w14:textId="77777777" w:rsidR="00CD69FA" w:rsidRPr="00C65484" w:rsidRDefault="00CD69FA" w:rsidP="00CD69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71AFB7E" w14:textId="61F1AE20" w:rsidR="00CD69FA" w:rsidRPr="00C65484" w:rsidRDefault="006E77FC" w:rsidP="00002F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12EEF55" w14:textId="77777777" w:rsidR="00CD69FA" w:rsidRPr="00C65484" w:rsidRDefault="00CD69FA" w:rsidP="00CD69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40A0728F" w14:textId="6C188DA6" w:rsidR="00CD69FA" w:rsidRPr="00C65484" w:rsidRDefault="00AB4170" w:rsidP="00CD69F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380A4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</w:tr>
      <w:tr w:rsidR="00454B38" w:rsidRPr="00C65484" w14:paraId="68FB9B44" w14:textId="77777777" w:rsidTr="002F2391">
        <w:trPr>
          <w:trHeight w:val="261"/>
        </w:trPr>
        <w:tc>
          <w:tcPr>
            <w:tcW w:w="1196" w:type="pct"/>
          </w:tcPr>
          <w:p w14:paraId="445B6CE4" w14:textId="10895A1F" w:rsidR="00454B38" w:rsidRPr="00C65484" w:rsidRDefault="00454B38" w:rsidP="00454B38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026D368E" w14:textId="77777777" w:rsidR="00454B38" w:rsidRPr="00C65484" w:rsidRDefault="00454B38" w:rsidP="00454B3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D2A341" w14:textId="0649F790" w:rsidR="00454B38" w:rsidRPr="00C65484" w:rsidRDefault="00454B38" w:rsidP="00454B38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5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508" w:type="pct"/>
            <w:vAlign w:val="bottom"/>
          </w:tcPr>
          <w:p w14:paraId="55CDBAE6" w14:textId="33C8C37B" w:rsidR="00454B38" w:rsidRPr="00C65484" w:rsidRDefault="00454B38" w:rsidP="00454B38">
            <w:pPr>
              <w:pStyle w:val="acctfourfigures"/>
              <w:tabs>
                <w:tab w:val="clear" w:pos="765"/>
              </w:tabs>
              <w:spacing w:line="228" w:lineRule="auto"/>
              <w:ind w:left="-43" w:right="160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509" w:type="pct"/>
            <w:vAlign w:val="bottom"/>
          </w:tcPr>
          <w:p w14:paraId="5087E292" w14:textId="7D805543" w:rsidR="00454B38" w:rsidRPr="00C65484" w:rsidRDefault="00454B38" w:rsidP="00454B38">
            <w:pPr>
              <w:pStyle w:val="acctfourfigures"/>
              <w:tabs>
                <w:tab w:val="clear" w:pos="765"/>
              </w:tabs>
              <w:spacing w:line="228" w:lineRule="auto"/>
              <w:ind w:right="75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 -</w:t>
            </w:r>
          </w:p>
        </w:tc>
        <w:tc>
          <w:tcPr>
            <w:tcW w:w="361" w:type="pct"/>
            <w:vAlign w:val="bottom"/>
          </w:tcPr>
          <w:p w14:paraId="080BCCCA" w14:textId="613AD531" w:rsidR="00454B38" w:rsidRPr="00C65484" w:rsidRDefault="00454B38" w:rsidP="00454B3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90" w:type="pct"/>
            <w:vAlign w:val="bottom"/>
          </w:tcPr>
          <w:p w14:paraId="47BC1B61" w14:textId="77777777" w:rsidR="00454B38" w:rsidRPr="00C65484" w:rsidRDefault="00454B38" w:rsidP="00454B3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2258" w14:textId="03CFF9A4" w:rsidR="00454B38" w:rsidRPr="00C65484" w:rsidRDefault="00454B38" w:rsidP="00454B38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9F95618" w14:textId="77777777" w:rsidR="00454B38" w:rsidRPr="00C65484" w:rsidRDefault="00454B38" w:rsidP="00454B3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68C58A" w14:textId="24A6130F" w:rsidR="00454B38" w:rsidRPr="00C65484" w:rsidRDefault="00454B38" w:rsidP="00454B3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90" w:type="pct"/>
            <w:vAlign w:val="bottom"/>
          </w:tcPr>
          <w:p w14:paraId="476F0B69" w14:textId="77777777" w:rsidR="00454B38" w:rsidRPr="00C65484" w:rsidRDefault="00454B38" w:rsidP="00454B3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A15918A" w14:textId="0475FB82" w:rsidR="00454B38" w:rsidRPr="00C65484" w:rsidRDefault="00454B38" w:rsidP="00454B38">
            <w:pPr>
              <w:pStyle w:val="acctfourfigures"/>
              <w:tabs>
                <w:tab w:val="clear" w:pos="765"/>
              </w:tabs>
              <w:spacing w:line="228" w:lineRule="auto"/>
              <w:ind w:left="-43" w:right="89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90" w:type="pct"/>
            <w:vAlign w:val="bottom"/>
          </w:tcPr>
          <w:p w14:paraId="787D1F2A" w14:textId="77777777" w:rsidR="00454B38" w:rsidRPr="00C65484" w:rsidRDefault="00454B38" w:rsidP="00454B3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3218BC3" w14:textId="3A3D8502" w:rsidR="00454B38" w:rsidRPr="00C65484" w:rsidRDefault="00454B38" w:rsidP="00454B3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</w:tr>
      <w:tr w:rsidR="0005392D" w:rsidRPr="00C65484" w14:paraId="50ACEC23" w14:textId="77777777" w:rsidTr="002F2391">
        <w:trPr>
          <w:trHeight w:val="261"/>
        </w:trPr>
        <w:tc>
          <w:tcPr>
            <w:tcW w:w="1196" w:type="pct"/>
          </w:tcPr>
          <w:p w14:paraId="0927AEE5" w14:textId="77777777" w:rsidR="000D0685" w:rsidRDefault="000D0685" w:rsidP="0005392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7BB925E2" w14:textId="2A183762" w:rsidR="0005392D" w:rsidRPr="00C65484" w:rsidRDefault="0005392D" w:rsidP="0005392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9" w:type="pct"/>
          </w:tcPr>
          <w:p w14:paraId="08EF4AD0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F15BCD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FFA758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67C55D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F6457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4D2D13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B06080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772F99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0DD4589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C1570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B34CBE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807D98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35F0E1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65484" w14:paraId="567213AE" w14:textId="77777777" w:rsidTr="002F2391">
        <w:trPr>
          <w:trHeight w:val="261"/>
        </w:trPr>
        <w:tc>
          <w:tcPr>
            <w:tcW w:w="1196" w:type="pct"/>
          </w:tcPr>
          <w:p w14:paraId="58D320DF" w14:textId="687683D8" w:rsidR="0005392D" w:rsidRPr="00C65484" w:rsidRDefault="0005392D" w:rsidP="0005392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6A0DF62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4A67A4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11AEFC0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0107250F" w14:textId="4BC093C0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2570BE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962D6A8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D1C1C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D03260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CD62891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EDF16A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758FB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C17210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E5B7A5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65484" w14:paraId="45ABF26B" w14:textId="77777777" w:rsidTr="002F2391">
        <w:trPr>
          <w:trHeight w:val="261"/>
        </w:trPr>
        <w:tc>
          <w:tcPr>
            <w:tcW w:w="1196" w:type="pct"/>
          </w:tcPr>
          <w:p w14:paraId="4D595F47" w14:textId="13373A43" w:rsidR="0005392D" w:rsidRPr="00C65484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" w:type="pct"/>
          </w:tcPr>
          <w:p w14:paraId="78A907E6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7A0EBFC" w14:textId="77B373AD" w:rsidR="0005392D" w:rsidRPr="00C65484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4389C58A" w14:textId="04162982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76C124E" w14:textId="40DE2070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361" w:type="pct"/>
            <w:vAlign w:val="bottom"/>
          </w:tcPr>
          <w:p w14:paraId="280705A4" w14:textId="25FB1219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610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90" w:type="pct"/>
            <w:vAlign w:val="bottom"/>
          </w:tcPr>
          <w:p w14:paraId="30702D1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7F5E6A" w14:textId="01434E40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76ACD9" w14:textId="1EE2F152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D1FAD0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68FF2AC" w14:textId="24DA93BC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651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136</w:t>
            </w:r>
          </w:p>
        </w:tc>
        <w:tc>
          <w:tcPr>
            <w:tcW w:w="90" w:type="pct"/>
            <w:vAlign w:val="bottom"/>
          </w:tcPr>
          <w:p w14:paraId="3B5DAD0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3C347F3" w14:textId="63F3AC8B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651</w:t>
            </w:r>
            <w:r w:rsidR="0005392D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136</w:t>
            </w:r>
          </w:p>
        </w:tc>
      </w:tr>
      <w:tr w:rsidR="0005392D" w:rsidRPr="00C65484" w14:paraId="0C915902" w14:textId="77777777" w:rsidTr="002F2391">
        <w:trPr>
          <w:trHeight w:val="261"/>
        </w:trPr>
        <w:tc>
          <w:tcPr>
            <w:tcW w:w="1196" w:type="pct"/>
          </w:tcPr>
          <w:p w14:paraId="18859BE1" w14:textId="29FF51AC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58B9D377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BF25611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8" w:type="pct"/>
            <w:vAlign w:val="bottom"/>
          </w:tcPr>
          <w:p w14:paraId="4ADCC23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509" w:type="pct"/>
            <w:vAlign w:val="bottom"/>
          </w:tcPr>
          <w:p w14:paraId="12136B29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vAlign w:val="bottom"/>
          </w:tcPr>
          <w:p w14:paraId="0E02B9B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99AA52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BF7C1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3907BEBE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2D50B1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5A7D960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EF2656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542859A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B057CC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05392D" w:rsidRPr="00C65484" w14:paraId="22CF6406" w14:textId="77777777" w:rsidTr="002F2391">
        <w:trPr>
          <w:trHeight w:val="261"/>
        </w:trPr>
        <w:tc>
          <w:tcPr>
            <w:tcW w:w="1196" w:type="pct"/>
          </w:tcPr>
          <w:p w14:paraId="3DF280AE" w14:textId="42ED01A2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65484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9" w:type="pct"/>
          </w:tcPr>
          <w:p w14:paraId="1B3F7452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C5E30D9" w14:textId="03AFBA8B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08" w:type="pct"/>
            <w:vAlign w:val="bottom"/>
          </w:tcPr>
          <w:p w14:paraId="7484E479" w14:textId="569C2CCC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293DE8AD" w14:textId="406F6540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4713EBEB" w14:textId="3F36BF94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624E839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1C17CA" w14:textId="782C8A0D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5C9A6F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416C12B" w14:textId="0295D836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90" w:type="pct"/>
            <w:vAlign w:val="bottom"/>
          </w:tcPr>
          <w:p w14:paraId="57FD895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8B2FC4" w14:textId="56EC61E1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AB4458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0DBFEEB" w14:textId="16288966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="0005392D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05392D" w:rsidRPr="00C65484" w14:paraId="396A7A82" w14:textId="77777777" w:rsidTr="002F2391">
        <w:trPr>
          <w:trHeight w:val="261"/>
        </w:trPr>
        <w:tc>
          <w:tcPr>
            <w:tcW w:w="1196" w:type="pct"/>
          </w:tcPr>
          <w:p w14:paraId="0C012421" w14:textId="19648F00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22D3AF80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E008D1B" w14:textId="7C024F0C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08" w:type="pct"/>
            <w:vAlign w:val="bottom"/>
          </w:tcPr>
          <w:p w14:paraId="663202D9" w14:textId="3C1DD40C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27A427F5" w14:textId="5F5CA7CD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5F9DB5C6" w14:textId="21B1AE4F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90" w:type="pct"/>
            <w:vAlign w:val="bottom"/>
          </w:tcPr>
          <w:p w14:paraId="4053499E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63C0053" w14:textId="09EAD15C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6E54665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4CA6D27" w14:textId="0C1248C8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90" w:type="pct"/>
            <w:vAlign w:val="bottom"/>
          </w:tcPr>
          <w:p w14:paraId="54CA508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08113D3" w14:textId="76FB4D0F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2E2875B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676F71B7" w14:textId="0074AFD7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84</w:t>
            </w:r>
            <w:r w:rsidR="0005392D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473</w:t>
            </w:r>
          </w:p>
        </w:tc>
      </w:tr>
      <w:tr w:rsidR="0005392D" w:rsidRPr="00C65484" w14:paraId="7FDC3B85" w14:textId="77777777" w:rsidTr="002F2391">
        <w:trPr>
          <w:trHeight w:val="261"/>
        </w:trPr>
        <w:tc>
          <w:tcPr>
            <w:tcW w:w="1196" w:type="pct"/>
            <w:vAlign w:val="bottom"/>
          </w:tcPr>
          <w:p w14:paraId="293FFBE9" w14:textId="41CEC319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" w:type="pct"/>
          </w:tcPr>
          <w:p w14:paraId="16AFE001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4314F57" w14:textId="343B8D6D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508" w:type="pct"/>
            <w:vAlign w:val="bottom"/>
          </w:tcPr>
          <w:p w14:paraId="22BDB9AA" w14:textId="5A73601C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3886860" w14:textId="173AE6FE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03191EDE" w14:textId="77CCE3F0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90" w:type="pct"/>
            <w:vAlign w:val="bottom"/>
          </w:tcPr>
          <w:p w14:paraId="75C1E50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A7BB767" w14:textId="1951CF12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737B90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FC1BD0C" w14:textId="6E362467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90" w:type="pct"/>
            <w:vAlign w:val="bottom"/>
          </w:tcPr>
          <w:p w14:paraId="267E5319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746A279" w14:textId="71D214DF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BD3E53B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B0DEA25" w14:textId="0A2E9AC2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05392D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05392D" w:rsidRPr="00C65484" w14:paraId="6C1AC088" w14:textId="77777777" w:rsidTr="002F2391">
        <w:trPr>
          <w:trHeight w:val="189"/>
        </w:trPr>
        <w:tc>
          <w:tcPr>
            <w:tcW w:w="1196" w:type="pct"/>
          </w:tcPr>
          <w:p w14:paraId="404BDC1B" w14:textId="77777777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3947CA4E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28EBA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46E52CE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60F94FF8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577DCF0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07D56DB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79D25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386678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63FB5A3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527FC2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A00C75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AEB713F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56483A2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5392D" w:rsidRPr="00C65484" w14:paraId="039D3060" w14:textId="77777777" w:rsidTr="002F2391">
        <w:trPr>
          <w:trHeight w:val="261"/>
        </w:trPr>
        <w:tc>
          <w:tcPr>
            <w:tcW w:w="1196" w:type="pct"/>
          </w:tcPr>
          <w:p w14:paraId="5C41AF39" w14:textId="74C60A41" w:rsidR="0005392D" w:rsidRPr="00C65484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5EEC11B2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216FBA66" w14:textId="757F890A" w:rsidR="0005392D" w:rsidRPr="00C65484" w:rsidRDefault="0005392D" w:rsidP="0005392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64EA1A3" w14:textId="38B94775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19BC81A" w14:textId="36F7330A" w:rsidR="0005392D" w:rsidRPr="00C65484" w:rsidRDefault="0005392D" w:rsidP="0005392D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705857C6" w14:textId="446DD0D0" w:rsidR="0005392D" w:rsidRPr="00C65484" w:rsidRDefault="0005392D" w:rsidP="0005392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82C27F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105EAE6" w14:textId="43F08EA8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B114DE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61E744CD" w14:textId="7E9DADBA" w:rsidR="0005392D" w:rsidRPr="00C65484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047663C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E29C5A4" w14:textId="021EAB97" w:rsidR="0005392D" w:rsidRPr="00C65484" w:rsidRDefault="0005392D" w:rsidP="0005392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90071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76D9FEE" w14:textId="6DA96C6F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65484" w14:paraId="08F9D258" w14:textId="77777777" w:rsidTr="002F2391">
        <w:trPr>
          <w:trHeight w:val="261"/>
        </w:trPr>
        <w:tc>
          <w:tcPr>
            <w:tcW w:w="1196" w:type="pct"/>
          </w:tcPr>
          <w:p w14:paraId="3A0F2408" w14:textId="084EE989" w:rsidR="0005392D" w:rsidRPr="00C65484" w:rsidRDefault="0005392D" w:rsidP="0005392D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ส่วนของเงินกู้ยืมระยะยาวจากสถาบันการเงินที่</w:t>
            </w:r>
            <w:r w:rsidR="00573CD2"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89" w:type="pct"/>
          </w:tcPr>
          <w:p w14:paraId="71E619D9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37A9CF5" w14:textId="37EFD78E" w:rsidR="0005392D" w:rsidRPr="00C65484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31E4380C" w14:textId="6DEF8DB5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1B47046C" w14:textId="768C1857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361" w:type="pct"/>
            <w:vAlign w:val="bottom"/>
          </w:tcPr>
          <w:p w14:paraId="0E815178" w14:textId="3774F8FD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90" w:type="pct"/>
            <w:vAlign w:val="bottom"/>
          </w:tcPr>
          <w:p w14:paraId="121F1ED8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EF0B6D" w14:textId="2D6DD10B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946F74" w14:textId="406FE657" w:rsidR="0005392D" w:rsidRPr="00C65484" w:rsidRDefault="0005392D" w:rsidP="000539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9D536" w14:textId="7FFC6E64" w:rsidR="0005392D" w:rsidRPr="00C65484" w:rsidRDefault="00BE7416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056</w:t>
            </w:r>
          </w:p>
        </w:tc>
        <w:tc>
          <w:tcPr>
            <w:tcW w:w="90" w:type="pct"/>
            <w:vAlign w:val="bottom"/>
          </w:tcPr>
          <w:p w14:paraId="6F052BB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46B070A" w14:textId="0672B04C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056</w:t>
            </w:r>
          </w:p>
        </w:tc>
      </w:tr>
      <w:tr w:rsidR="0005392D" w:rsidRPr="00C65484" w14:paraId="76309C7D" w14:textId="77777777" w:rsidTr="002F2391">
        <w:trPr>
          <w:trHeight w:val="261"/>
        </w:trPr>
        <w:tc>
          <w:tcPr>
            <w:tcW w:w="1196" w:type="pct"/>
          </w:tcPr>
          <w:p w14:paraId="5307B663" w14:textId="7310A9F5" w:rsidR="0005392D" w:rsidRPr="00C65484" w:rsidRDefault="0005392D" w:rsidP="0005392D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pct"/>
          </w:tcPr>
          <w:p w14:paraId="69ECE388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FE1C401" w14:textId="5E90B2FA" w:rsidR="0005392D" w:rsidRPr="00C65484" w:rsidRDefault="0005392D" w:rsidP="0005392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53292DE8" w14:textId="31DAE5D8" w:rsidR="0005392D" w:rsidRPr="00C65484" w:rsidRDefault="00BE7416" w:rsidP="0005392D">
            <w:pPr>
              <w:pStyle w:val="acctfourfigures"/>
              <w:tabs>
                <w:tab w:val="clear" w:pos="765"/>
                <w:tab w:val="decimal" w:pos="520"/>
              </w:tabs>
              <w:spacing w:line="228" w:lineRule="auto"/>
              <w:ind w:left="-43" w:right="1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473</w:t>
            </w:r>
          </w:p>
        </w:tc>
        <w:tc>
          <w:tcPr>
            <w:tcW w:w="509" w:type="pct"/>
            <w:vAlign w:val="bottom"/>
          </w:tcPr>
          <w:p w14:paraId="6DD30B6C" w14:textId="129B4424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968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528</w:t>
            </w:r>
          </w:p>
        </w:tc>
        <w:tc>
          <w:tcPr>
            <w:tcW w:w="361" w:type="pct"/>
            <w:vAlign w:val="bottom"/>
          </w:tcPr>
          <w:p w14:paraId="546A2EE3" w14:textId="78C86382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90" w:type="pct"/>
            <w:vAlign w:val="bottom"/>
          </w:tcPr>
          <w:p w14:paraId="08958FA9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B50E06" w14:textId="739B58DA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C4A4A0" w14:textId="5B6D7B2F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6EC7B72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9489EDB" w14:textId="1AB46600" w:rsidR="0005392D" w:rsidRPr="00C65484" w:rsidRDefault="00BE7416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  <w:tc>
          <w:tcPr>
            <w:tcW w:w="90" w:type="pct"/>
            <w:vAlign w:val="bottom"/>
          </w:tcPr>
          <w:p w14:paraId="6202F440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611A09" w14:textId="140C224E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</w:tr>
      <w:tr w:rsidR="0005392D" w:rsidRPr="00C65484" w14:paraId="0F18D7FD" w14:textId="77777777" w:rsidTr="002F2391">
        <w:trPr>
          <w:trHeight w:val="261"/>
        </w:trPr>
        <w:tc>
          <w:tcPr>
            <w:tcW w:w="1196" w:type="pct"/>
          </w:tcPr>
          <w:p w14:paraId="6E024D42" w14:textId="61551E27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695AD084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BFE40C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4407F08E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7FA43E6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5AFA751E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56BE43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71F673A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7AC7F3F5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3E700A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011E4A9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97DEBE1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ECEF15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40CEE25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5392D" w:rsidRPr="00C65484" w14:paraId="468A57FF" w14:textId="77777777" w:rsidTr="002F2391">
        <w:trPr>
          <w:trHeight w:val="261"/>
        </w:trPr>
        <w:tc>
          <w:tcPr>
            <w:tcW w:w="1196" w:type="pct"/>
          </w:tcPr>
          <w:p w14:paraId="10C780EA" w14:textId="1972ABA4" w:rsidR="0005392D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50A9562A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B5B7C34" w14:textId="34833B11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508" w:type="pct"/>
            <w:vAlign w:val="bottom"/>
          </w:tcPr>
          <w:p w14:paraId="4FB87C6E" w14:textId="3C02A789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738A61DF" w14:textId="4CE20531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1ED9A704" w14:textId="5C534143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90" w:type="pct"/>
            <w:vAlign w:val="bottom"/>
          </w:tcPr>
          <w:p w14:paraId="1EE919CC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F8F7CAD" w14:textId="65C8AC2E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EAEE351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6539EF9" w14:textId="4B63D5B6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90" w:type="pct"/>
            <w:vAlign w:val="bottom"/>
          </w:tcPr>
          <w:p w14:paraId="11069CBD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5B7AFD0" w14:textId="4940148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E09E6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6E296EBE" w14:textId="3D8F1950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</w:tr>
      <w:tr w:rsidR="0005392D" w:rsidRPr="00C65484" w14:paraId="55E97CAF" w14:textId="77777777" w:rsidTr="002F2391">
        <w:trPr>
          <w:trHeight w:val="261"/>
        </w:trPr>
        <w:tc>
          <w:tcPr>
            <w:tcW w:w="1196" w:type="pct"/>
          </w:tcPr>
          <w:p w14:paraId="661711E6" w14:textId="77777777" w:rsidR="00983281" w:rsidRPr="00C65484" w:rsidRDefault="0005392D" w:rsidP="0005392D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</w:p>
          <w:p w14:paraId="210909C6" w14:textId="4BF3E14D" w:rsidR="0005392D" w:rsidRPr="00C65484" w:rsidRDefault="0005392D" w:rsidP="00B43AB1">
            <w:pPr>
              <w:tabs>
                <w:tab w:val="clear" w:pos="227"/>
                <w:tab w:val="left" w:pos="342"/>
              </w:tabs>
              <w:spacing w:line="228" w:lineRule="auto"/>
              <w:ind w:left="180" w:firstLine="7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72C8AFD4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80E57BC" w14:textId="2135736E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508" w:type="pct"/>
            <w:vAlign w:val="bottom"/>
          </w:tcPr>
          <w:p w14:paraId="79487EF7" w14:textId="4DAF09C8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D3BC85B" w14:textId="4515477D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29824A5D" w14:textId="1F3F7BFC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90" w:type="pct"/>
            <w:vAlign w:val="bottom"/>
          </w:tcPr>
          <w:p w14:paraId="066B9CA4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96504A9" w14:textId="6374E4F1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9DED2B" w14:textId="25ADC61D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90" w:type="pct"/>
            <w:vAlign w:val="bottom"/>
          </w:tcPr>
          <w:p w14:paraId="46A08A86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7EF12EB" w14:textId="587C7AA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9B58BD9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4C2F2CD" w14:textId="13D00951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</w:tr>
      <w:tr w:rsidR="0005392D" w:rsidRPr="00C65484" w14:paraId="07E9325B" w14:textId="77777777" w:rsidTr="002F2391">
        <w:trPr>
          <w:trHeight w:val="261"/>
        </w:trPr>
        <w:tc>
          <w:tcPr>
            <w:tcW w:w="1196" w:type="pct"/>
          </w:tcPr>
          <w:p w14:paraId="00612648" w14:textId="7BE7A101" w:rsidR="0005392D" w:rsidRPr="00C65484" w:rsidRDefault="0005392D" w:rsidP="0005392D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2A064258" w14:textId="77777777" w:rsidR="0005392D" w:rsidRPr="00C65484" w:rsidRDefault="0005392D" w:rsidP="000539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D2BE790" w14:textId="7DE70ABE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508" w:type="pct"/>
            <w:vAlign w:val="bottom"/>
          </w:tcPr>
          <w:p w14:paraId="285F4D04" w14:textId="540577DD" w:rsidR="0005392D" w:rsidRPr="00C65484" w:rsidRDefault="0005392D" w:rsidP="0005392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B1A53CA" w14:textId="18835B3F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C0D5535" w14:textId="0463CC21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90" w:type="pct"/>
            <w:vAlign w:val="bottom"/>
          </w:tcPr>
          <w:p w14:paraId="568AB09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A55EB5" w14:textId="53112C15" w:rsidR="0005392D" w:rsidRPr="00C65484" w:rsidRDefault="0005392D" w:rsidP="0005392D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02F1507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468E21" w14:textId="6589468B" w:rsidR="0005392D" w:rsidRPr="00C65484" w:rsidRDefault="00BE7416" w:rsidP="0005392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90" w:type="pct"/>
            <w:vAlign w:val="bottom"/>
          </w:tcPr>
          <w:p w14:paraId="72C740A2" w14:textId="77777777" w:rsidR="0005392D" w:rsidRPr="00C65484" w:rsidRDefault="0005392D" w:rsidP="0005392D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76CFA" w14:textId="2F727ADD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ECA2D6" w14:textId="77777777" w:rsidR="0005392D" w:rsidRPr="00C65484" w:rsidRDefault="0005392D" w:rsidP="000539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52FDAC9" w14:textId="451818F4" w:rsidR="0005392D" w:rsidRPr="00C65484" w:rsidRDefault="00BE7416" w:rsidP="000539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5392D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</w:tr>
    </w:tbl>
    <w:p w14:paraId="642862DE" w14:textId="036D74CB" w:rsidR="00D56A5B" w:rsidRPr="00C65484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482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598"/>
        <w:gridCol w:w="271"/>
        <w:gridCol w:w="1542"/>
        <w:gridCol w:w="1533"/>
        <w:gridCol w:w="1533"/>
        <w:gridCol w:w="1073"/>
        <w:gridCol w:w="258"/>
        <w:gridCol w:w="1082"/>
        <w:gridCol w:w="267"/>
        <w:gridCol w:w="1082"/>
        <w:gridCol w:w="267"/>
        <w:gridCol w:w="1082"/>
        <w:gridCol w:w="283"/>
        <w:gridCol w:w="1157"/>
      </w:tblGrid>
      <w:tr w:rsidR="00BD0BF2" w:rsidRPr="00C65484" w14:paraId="693EB6B3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084EE15D" w14:textId="77777777" w:rsidR="00D56A5B" w:rsidRPr="00C65484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6548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90" w:type="pct"/>
            <w:vAlign w:val="bottom"/>
          </w:tcPr>
          <w:p w14:paraId="552869B3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13" w:type="pct"/>
            <w:gridSpan w:val="12"/>
            <w:vAlign w:val="bottom"/>
          </w:tcPr>
          <w:p w14:paraId="0A6BEBB8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6548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654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D0BF2" w:rsidRPr="00C65484" w14:paraId="1FAED0F6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25F3EE76" w14:textId="77777777" w:rsidR="00D56A5B" w:rsidRPr="00C65484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1A0FDAE5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pct"/>
            <w:gridSpan w:val="4"/>
            <w:vAlign w:val="bottom"/>
          </w:tcPr>
          <w:p w14:paraId="6D4D353E" w14:textId="77777777" w:rsidR="00D56A5B" w:rsidRPr="00C65484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654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6" w:type="pct"/>
          </w:tcPr>
          <w:p w14:paraId="46007240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37" w:type="pct"/>
            <w:gridSpan w:val="7"/>
            <w:tcBorders>
              <w:bottom w:val="single" w:sz="4" w:space="0" w:color="auto"/>
            </w:tcBorders>
            <w:vAlign w:val="bottom"/>
          </w:tcPr>
          <w:p w14:paraId="1A2BDC4A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6548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D0BF2" w:rsidRPr="00C65484" w14:paraId="6ADA6163" w14:textId="77777777" w:rsidTr="00BD0BF2">
        <w:trPr>
          <w:trHeight w:val="261"/>
          <w:tblHeader/>
        </w:trPr>
        <w:tc>
          <w:tcPr>
            <w:tcW w:w="1287" w:type="pct"/>
            <w:gridSpan w:val="2"/>
            <w:vAlign w:val="bottom"/>
          </w:tcPr>
          <w:p w14:paraId="10932B30" w14:textId="492D8F04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8EC7E4A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C6548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C65484"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  <w:t xml:space="preserve"> -</w:t>
            </w:r>
            <w:r w:rsidRPr="00C6548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เครื่องมือที่</w:t>
            </w:r>
            <w:r w:rsidRPr="00C65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ใช้</w:t>
            </w:r>
            <w:r w:rsidRPr="00C6548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ใน</w:t>
            </w:r>
            <w:r w:rsidRPr="00C65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การป้องกัน</w:t>
            </w:r>
            <w:r w:rsidRPr="00C654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23B5E362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6548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3E0DBE1" w14:textId="77777777" w:rsidR="00D56A5B" w:rsidRPr="00C65484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484">
              <w:rPr>
                <w:rFonts w:ascii="Angsana New" w:hAnsi="Angsana New" w:hint="cs"/>
                <w:sz w:val="24"/>
                <w:szCs w:val="24"/>
                <w:cs/>
              </w:rPr>
              <w:t>เครื่องมือทางการเงิน</w:t>
            </w:r>
            <w:r w:rsidRPr="00C6548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65484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</w:t>
            </w:r>
            <w:r w:rsidRPr="00C65484">
              <w:rPr>
                <w:rFonts w:ascii="Angsana New" w:hAnsi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bottom"/>
          </w:tcPr>
          <w:p w14:paraId="345FFFD6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6548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6" w:type="pct"/>
          </w:tcPr>
          <w:p w14:paraId="61E677F3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6194A2DB" w14:textId="680633FC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548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C654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7416" w:rsidRPr="00C6548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E3895E2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7BDACF46" w14:textId="35EEEFC3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548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C654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7416" w:rsidRPr="00C6548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44E97E9" w14:textId="77777777" w:rsidR="00D56A5B" w:rsidRPr="00C65484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26267347" w14:textId="4DF323B8" w:rsidR="00D56A5B" w:rsidRPr="00C65484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484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C654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E7416" w:rsidRPr="00C6548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2C213606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112245BF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6548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D0BF2" w:rsidRPr="00C65484" w14:paraId="707867D6" w14:textId="77777777" w:rsidTr="00BD0BF2">
        <w:trPr>
          <w:trHeight w:val="261"/>
          <w:tblHeader/>
        </w:trPr>
        <w:tc>
          <w:tcPr>
            <w:tcW w:w="1197" w:type="pct"/>
          </w:tcPr>
          <w:p w14:paraId="56D70B39" w14:textId="77777777" w:rsidR="00D56A5B" w:rsidRPr="00C65484" w:rsidRDefault="00D56A5B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pct"/>
          </w:tcPr>
          <w:p w14:paraId="12D67814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13" w:type="pct"/>
            <w:gridSpan w:val="12"/>
          </w:tcPr>
          <w:p w14:paraId="48C96019" w14:textId="77777777" w:rsidR="00D56A5B" w:rsidRPr="00C65484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C65484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C6548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6548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D0BF2" w:rsidRPr="00C65484" w14:paraId="736C91F3" w14:textId="77777777" w:rsidTr="00BD0BF2">
        <w:trPr>
          <w:trHeight w:val="261"/>
        </w:trPr>
        <w:tc>
          <w:tcPr>
            <w:tcW w:w="1197" w:type="pct"/>
          </w:tcPr>
          <w:p w14:paraId="0B0F741B" w14:textId="4243C7EF" w:rsidR="000946DA" w:rsidRPr="00C65484" w:rsidRDefault="000946DA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180C00" w:rsidRPr="00C6548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90" w:type="pct"/>
          </w:tcPr>
          <w:p w14:paraId="6AE5E8D4" w14:textId="77777777" w:rsidR="000946DA" w:rsidRPr="00C65484" w:rsidRDefault="000946D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</w:tcPr>
          <w:p w14:paraId="1121EFA0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</w:tcPr>
          <w:p w14:paraId="5DF28219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</w:tcPr>
          <w:p w14:paraId="3B75E308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</w:tcPr>
          <w:p w14:paraId="34937D9A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</w:tcPr>
          <w:p w14:paraId="194652AA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39DE15CE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7F755B5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069FBA61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38BDC280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62DB893B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1B2C8962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</w:tcPr>
          <w:p w14:paraId="169F2C20" w14:textId="77777777" w:rsidR="000946DA" w:rsidRPr="00C65484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C65484" w14:paraId="504D321F" w14:textId="77777777" w:rsidTr="00BD0BF2">
        <w:trPr>
          <w:trHeight w:val="261"/>
        </w:trPr>
        <w:tc>
          <w:tcPr>
            <w:tcW w:w="1197" w:type="pct"/>
          </w:tcPr>
          <w:p w14:paraId="563464E4" w14:textId="77777777" w:rsidR="0076688E" w:rsidRPr="00C65484" w:rsidRDefault="0076688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330F6B40" w14:textId="77777777" w:rsidR="0076688E" w:rsidRPr="00C65484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19249B8" w14:textId="7DC0ED6E" w:rsidR="0076688E" w:rsidRPr="00C65484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2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422FF06" w14:textId="2001BD1E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34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D9E414E" w14:textId="2C6E56B9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5B3C02AF" w14:textId="4304DBBA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283FDA01" w14:textId="77777777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49B1774" w14:textId="50A41D4C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CDF94BB" w14:textId="77777777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59B0BC" w14:textId="13376ED8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3DDFE3A" w14:textId="77777777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66EE06C" w14:textId="56EE68CD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66A4518B" w14:textId="77777777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8D9382F" w14:textId="0B3DA4F8" w:rsidR="0076688E" w:rsidRPr="00C65484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5339" w:rsidRPr="00C65484" w14:paraId="1D202745" w14:textId="77777777" w:rsidTr="00BD0BF2">
        <w:trPr>
          <w:trHeight w:val="70"/>
        </w:trPr>
        <w:tc>
          <w:tcPr>
            <w:tcW w:w="1197" w:type="pct"/>
          </w:tcPr>
          <w:p w14:paraId="65659BE8" w14:textId="35121F3E" w:rsidR="00CF5339" w:rsidRPr="00C65484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65484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C65484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C65484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061B1164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776D157" w14:textId="29EFDAE6" w:rsidR="00CF5339" w:rsidRPr="00C65484" w:rsidRDefault="004A72B3" w:rsidP="00BD3EA0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0449D04C" w14:textId="283D6F60" w:rsidR="00CF5339" w:rsidRPr="00C65484" w:rsidRDefault="004A72B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1EC8B759" w14:textId="40BC1AB6" w:rsidR="00CF5339" w:rsidRPr="00C65484" w:rsidRDefault="00464CDC" w:rsidP="00A5711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76,183,459</w:t>
            </w:r>
          </w:p>
        </w:tc>
        <w:tc>
          <w:tcPr>
            <w:tcW w:w="357" w:type="pct"/>
            <w:vAlign w:val="bottom"/>
          </w:tcPr>
          <w:p w14:paraId="152E8C9A" w14:textId="07D0C3B4" w:rsidR="00CF5339" w:rsidRPr="00C65484" w:rsidRDefault="00464CDC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76,183,459</w:t>
            </w:r>
          </w:p>
        </w:tc>
        <w:tc>
          <w:tcPr>
            <w:tcW w:w="86" w:type="pct"/>
            <w:vAlign w:val="bottom"/>
          </w:tcPr>
          <w:p w14:paraId="35D4BD6C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D73AB08" w14:textId="49B871FB" w:rsidR="00CF5339" w:rsidRPr="00C65484" w:rsidRDefault="004A72B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97520BC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D758312" w14:textId="57645F2D" w:rsidR="00CF5339" w:rsidRPr="00C65484" w:rsidRDefault="004A72B3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0321AE9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D3F4085" w14:textId="3325626D" w:rsidR="00CF5339" w:rsidRPr="00C65484" w:rsidRDefault="00464CDC" w:rsidP="00A57116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77,647,378</w:t>
            </w:r>
          </w:p>
        </w:tc>
        <w:tc>
          <w:tcPr>
            <w:tcW w:w="94" w:type="pct"/>
            <w:vAlign w:val="bottom"/>
          </w:tcPr>
          <w:p w14:paraId="7E9B3363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30F4D96" w14:textId="2890E8EE" w:rsidR="00CF5339" w:rsidRPr="00C65484" w:rsidRDefault="00464CDC" w:rsidP="00CF533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77,647,378</w:t>
            </w:r>
          </w:p>
        </w:tc>
      </w:tr>
      <w:tr w:rsidR="00CF5339" w:rsidRPr="00C65484" w14:paraId="0BA084E9" w14:textId="77777777" w:rsidTr="00BD0BF2">
        <w:trPr>
          <w:trHeight w:val="70"/>
        </w:trPr>
        <w:tc>
          <w:tcPr>
            <w:tcW w:w="1197" w:type="pct"/>
          </w:tcPr>
          <w:p w14:paraId="69767FD2" w14:textId="13455B27" w:rsidR="00CF5339" w:rsidRPr="00C65484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65484">
              <w:rPr>
                <w:rFonts w:ascii="Angsana New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90" w:type="pct"/>
          </w:tcPr>
          <w:p w14:paraId="02129AAC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EC463DF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510" w:type="pct"/>
            <w:vAlign w:val="bottom"/>
          </w:tcPr>
          <w:p w14:paraId="6F381C02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569759D5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075E29CF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42768D1E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9108419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9A8A8DE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6633B2C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7E1B764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4537D8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4" w:type="pct"/>
            <w:vAlign w:val="bottom"/>
          </w:tcPr>
          <w:p w14:paraId="0F7C1C02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74B3798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F1A65" w:rsidRPr="00C65484" w14:paraId="59741A90" w14:textId="77777777" w:rsidTr="00BD0BF2">
        <w:trPr>
          <w:trHeight w:val="70"/>
        </w:trPr>
        <w:tc>
          <w:tcPr>
            <w:tcW w:w="1197" w:type="pct"/>
          </w:tcPr>
          <w:p w14:paraId="18B6D017" w14:textId="6D2FF1B6" w:rsidR="00EF1A65" w:rsidRPr="00C65484" w:rsidRDefault="00EF1A65" w:rsidP="00EF1A65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3859BC80" w14:textId="77777777" w:rsidR="00EF1A65" w:rsidRPr="00C65484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5A1528A" w14:textId="2F38117E" w:rsidR="00EF1A65" w:rsidRPr="00C65484" w:rsidRDefault="00AB4170" w:rsidP="00EF1A65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  <w:t>86</w:t>
            </w:r>
            <w:r w:rsidR="00D64386"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  <w:t>,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  <w:t>57</w:t>
            </w:r>
            <w:r w:rsidR="00413BE5"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  <w:t>9</w:t>
            </w:r>
          </w:p>
        </w:tc>
        <w:tc>
          <w:tcPr>
            <w:tcW w:w="510" w:type="pct"/>
            <w:vAlign w:val="bottom"/>
          </w:tcPr>
          <w:p w14:paraId="78E86261" w14:textId="2DF39431" w:rsidR="00EF1A65" w:rsidRPr="00C65484" w:rsidRDefault="004A72B3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61312CF" w14:textId="4583A368" w:rsidR="00EF1A65" w:rsidRPr="00C65484" w:rsidRDefault="004A72B3" w:rsidP="00EF1A65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4C55483" w14:textId="4FE8F8C3" w:rsidR="00EF1A65" w:rsidRPr="00C65484" w:rsidRDefault="00AB4170" w:rsidP="00EF1A6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 w:rsidR="00D6438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 w:rsidR="00413B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86" w:type="pct"/>
            <w:vAlign w:val="bottom"/>
          </w:tcPr>
          <w:p w14:paraId="4147D9BD" w14:textId="77777777" w:rsidR="00EF1A65" w:rsidRPr="00C65484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C7911AE" w14:textId="26CD8DC7" w:rsidR="00EF1A65" w:rsidRPr="00C65484" w:rsidRDefault="004A72B3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BA8413D" w14:textId="77777777" w:rsidR="00EF1A65" w:rsidRPr="00C65484" w:rsidRDefault="00EF1A65" w:rsidP="00EF1A6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0DB92E9" w14:textId="7CF028F3" w:rsidR="00EF1A65" w:rsidRPr="00C65484" w:rsidRDefault="00AB4170" w:rsidP="00EF1A6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 w:rsidR="00D6438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 w:rsidR="00413B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89" w:type="pct"/>
            <w:vAlign w:val="bottom"/>
          </w:tcPr>
          <w:p w14:paraId="529FAEA3" w14:textId="77777777" w:rsidR="00EF1A65" w:rsidRPr="00C65484" w:rsidRDefault="00EF1A65" w:rsidP="00EF1A6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85D6CB4" w14:textId="48C73836" w:rsidR="00EF1A65" w:rsidRPr="00C65484" w:rsidRDefault="004A72B3" w:rsidP="00D64386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531FFDD8" w14:textId="77777777" w:rsidR="00EF1A65" w:rsidRPr="00C65484" w:rsidRDefault="00EF1A65" w:rsidP="00EF1A6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D5A3A1D" w14:textId="0E36FDD5" w:rsidR="00EF1A65" w:rsidRPr="00C65484" w:rsidRDefault="00AB4170" w:rsidP="00EF1A6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</w:t>
            </w:r>
            <w:r w:rsidR="00D6438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</w:t>
            </w:r>
            <w:r w:rsidR="00413B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</w:tr>
      <w:tr w:rsidR="00CF5339" w:rsidRPr="00C65484" w14:paraId="48ABA51A" w14:textId="77777777">
        <w:trPr>
          <w:trHeight w:val="70"/>
        </w:trPr>
        <w:tc>
          <w:tcPr>
            <w:tcW w:w="1197" w:type="pct"/>
            <w:vAlign w:val="bottom"/>
          </w:tcPr>
          <w:p w14:paraId="562BF0B6" w14:textId="67B7ACA2" w:rsidR="00CF5339" w:rsidRPr="00C65484" w:rsidRDefault="00CF5339" w:rsidP="00CF5339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741703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สัญญาแลกเปลี่ยนเงินตราต่างประเทศ</w:t>
            </w:r>
            <w:r w:rsidR="000F3F89" w:rsidRPr="00741703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และอัตราดอกเบี้ย</w:t>
            </w:r>
          </w:p>
        </w:tc>
        <w:tc>
          <w:tcPr>
            <w:tcW w:w="90" w:type="pct"/>
          </w:tcPr>
          <w:p w14:paraId="6EBE4D42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5A6C056" w14:textId="54E9E63C" w:rsidR="00CF5339" w:rsidRPr="00C65484" w:rsidRDefault="00AB4170" w:rsidP="0060637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="00DF00AB">
              <w:rPr>
                <w:rFonts w:ascii="Angsana New" w:hAnsi="Angsana New" w:cs="Angsana New"/>
                <w:sz w:val="25"/>
                <w:szCs w:val="25"/>
                <w:lang w:val="en-US"/>
              </w:rPr>
              <w:t>69</w:t>
            </w:r>
            <w:r w:rsidR="00AB2E3E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="00DF00AB"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70</w:t>
            </w:r>
          </w:p>
        </w:tc>
        <w:tc>
          <w:tcPr>
            <w:tcW w:w="510" w:type="pct"/>
            <w:vAlign w:val="bottom"/>
          </w:tcPr>
          <w:p w14:paraId="392D5153" w14:textId="5E00E19F" w:rsidR="00CF5339" w:rsidRPr="00C65484" w:rsidRDefault="004A72B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A95ABD4" w14:textId="3D5FA2B4" w:rsidR="00CF5339" w:rsidRPr="00C65484" w:rsidRDefault="004A72B3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7AEDB336" w14:textId="16DED747" w:rsidR="00CF5339" w:rsidRPr="00C65484" w:rsidRDefault="00DF00AB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69,1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70</w:t>
            </w:r>
          </w:p>
        </w:tc>
        <w:tc>
          <w:tcPr>
            <w:tcW w:w="86" w:type="pct"/>
            <w:vAlign w:val="bottom"/>
          </w:tcPr>
          <w:p w14:paraId="0C011E99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1FF905A" w14:textId="0F8DAC06" w:rsidR="00CF5339" w:rsidRPr="00C65484" w:rsidRDefault="004A72B3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4518C15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777F518" w14:textId="1E091C14" w:rsidR="00CF5339" w:rsidRPr="00C65484" w:rsidRDefault="00DF00AB" w:rsidP="0060637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69,1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70</w:t>
            </w:r>
          </w:p>
        </w:tc>
        <w:tc>
          <w:tcPr>
            <w:tcW w:w="89" w:type="pct"/>
            <w:vAlign w:val="bottom"/>
          </w:tcPr>
          <w:p w14:paraId="40027009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890ECB3" w14:textId="77C82BEF" w:rsidR="00CF5339" w:rsidRPr="00C65484" w:rsidRDefault="004A72B3" w:rsidP="009D6C82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2AD56A4B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85B7BDD" w14:textId="72FF045D" w:rsidR="00CF5339" w:rsidRPr="00C65484" w:rsidRDefault="00DF00AB" w:rsidP="00CF533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69,1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70</w:t>
            </w:r>
          </w:p>
        </w:tc>
      </w:tr>
      <w:tr w:rsidR="00CF5339" w:rsidRPr="00C65484" w14:paraId="07FC92C9" w14:textId="77777777" w:rsidTr="00BD0BF2">
        <w:trPr>
          <w:trHeight w:val="261"/>
        </w:trPr>
        <w:tc>
          <w:tcPr>
            <w:tcW w:w="1197" w:type="pct"/>
          </w:tcPr>
          <w:p w14:paraId="0386E281" w14:textId="0B48C5A4" w:rsidR="00CF5339" w:rsidRPr="00C65484" w:rsidRDefault="00CF5339" w:rsidP="00CF5339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8AC1F91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E43DA10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7C117039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440B47CC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7FCE3825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254CD7E2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002B712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335E955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64539C5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8C616E1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2688730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F1700ED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08B3852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F5339" w:rsidRPr="00C65484" w14:paraId="148E96D5" w14:textId="77777777" w:rsidTr="0049732F">
        <w:trPr>
          <w:trHeight w:val="261"/>
        </w:trPr>
        <w:tc>
          <w:tcPr>
            <w:tcW w:w="1197" w:type="pct"/>
          </w:tcPr>
          <w:p w14:paraId="7F97D932" w14:textId="5AA9EAE3" w:rsidR="00CF5339" w:rsidRPr="00C65484" w:rsidRDefault="00CF5339" w:rsidP="00CF5339">
            <w:pPr>
              <w:spacing w:line="228" w:lineRule="auto"/>
              <w:ind w:left="180" w:right="-105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ส่วนของเงินกู้ยืมระยะยาวจากสถาบันการเงินที่</w:t>
            </w:r>
            <w:r w:rsidR="00DF1ED0" w:rsidRPr="00C65484">
              <w:rPr>
                <w:rFonts w:asciiTheme="majorBidi" w:hAnsiTheme="majorBidi" w:cstheme="majorBidi"/>
                <w:spacing w:val="-2"/>
                <w:sz w:val="25"/>
                <w:szCs w:val="25"/>
              </w:rPr>
              <w:br/>
            </w:r>
            <w:r w:rsidRPr="00C65484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90" w:type="pct"/>
          </w:tcPr>
          <w:p w14:paraId="7F744B7F" w14:textId="77777777" w:rsidR="00CF5339" w:rsidRPr="00C65484" w:rsidRDefault="00CF5339" w:rsidP="00CF53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B813C8D" w14:textId="0BC983D7" w:rsidR="00CF5339" w:rsidRPr="00C65484" w:rsidRDefault="00914A76" w:rsidP="00CF533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17FCB8FA" w14:textId="6C253EB1" w:rsidR="00CF5339" w:rsidRPr="00C65484" w:rsidRDefault="00914A76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5511ACC" w14:textId="60F329B5" w:rsidR="00CF5339" w:rsidRPr="00C65484" w:rsidRDefault="00914A7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7,100,000</w:t>
            </w:r>
          </w:p>
        </w:tc>
        <w:tc>
          <w:tcPr>
            <w:tcW w:w="357" w:type="pct"/>
            <w:vAlign w:val="bottom"/>
          </w:tcPr>
          <w:p w14:paraId="237DE4FE" w14:textId="266435A3" w:rsidR="00CF5339" w:rsidRPr="00C65484" w:rsidRDefault="00914A76" w:rsidP="00CF533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7,100,000</w:t>
            </w:r>
          </w:p>
        </w:tc>
        <w:tc>
          <w:tcPr>
            <w:tcW w:w="86" w:type="pct"/>
            <w:vAlign w:val="bottom"/>
          </w:tcPr>
          <w:p w14:paraId="2FC6B8CB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5AC1963" w14:textId="1BF65C68" w:rsidR="00CF5339" w:rsidRPr="00C65484" w:rsidRDefault="00914A76" w:rsidP="00CF533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656DC67" w14:textId="77777777" w:rsidR="00CF5339" w:rsidRPr="00C65484" w:rsidRDefault="00CF5339" w:rsidP="00CF53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D525BEC" w14:textId="25FCE391" w:rsidR="00CF5339" w:rsidRPr="00C65484" w:rsidRDefault="00914A76" w:rsidP="00CF533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B9D33EA" w14:textId="77777777" w:rsidR="00CF5339" w:rsidRPr="00C65484" w:rsidRDefault="00CF5339" w:rsidP="00CF533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DD8746" w14:textId="1C530993" w:rsidR="00CF5339" w:rsidRPr="00C65484" w:rsidRDefault="00914A76" w:rsidP="00A57116">
            <w:pPr>
              <w:pStyle w:val="acctfourfigures"/>
              <w:tabs>
                <w:tab w:val="clear" w:pos="765"/>
                <w:tab w:val="decimal" w:pos="618"/>
                <w:tab w:val="left" w:pos="83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7,685,901</w:t>
            </w:r>
          </w:p>
        </w:tc>
        <w:tc>
          <w:tcPr>
            <w:tcW w:w="94" w:type="pct"/>
            <w:vAlign w:val="bottom"/>
          </w:tcPr>
          <w:p w14:paraId="159B7E85" w14:textId="77777777" w:rsidR="00CF5339" w:rsidRPr="00C65484" w:rsidRDefault="00CF5339" w:rsidP="008830CD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7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85" w:type="pct"/>
            <w:vAlign w:val="bottom"/>
          </w:tcPr>
          <w:p w14:paraId="095171FC" w14:textId="5F8734AF" w:rsidR="00CF5339" w:rsidRPr="00C65484" w:rsidRDefault="00914A76" w:rsidP="008830CD">
            <w:pPr>
              <w:pStyle w:val="acctfourfigures"/>
              <w:tabs>
                <w:tab w:val="clear" w:pos="765"/>
                <w:tab w:val="decimal" w:pos="1002"/>
                <w:tab w:val="decimal" w:pos="105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7,685,901</w:t>
            </w:r>
          </w:p>
        </w:tc>
      </w:tr>
      <w:tr w:rsidR="00524884" w:rsidRPr="00C65484" w14:paraId="32986E22" w14:textId="77777777" w:rsidTr="0049732F">
        <w:trPr>
          <w:trHeight w:val="261"/>
        </w:trPr>
        <w:tc>
          <w:tcPr>
            <w:tcW w:w="1197" w:type="pct"/>
          </w:tcPr>
          <w:p w14:paraId="58A606AC" w14:textId="6FFEEABF" w:rsidR="00524884" w:rsidRPr="00C65484" w:rsidRDefault="00524884" w:rsidP="00524884">
            <w:pPr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pct"/>
          </w:tcPr>
          <w:p w14:paraId="745ACA6D" w14:textId="77777777" w:rsidR="00524884" w:rsidRPr="00C65484" w:rsidRDefault="00524884" w:rsidP="0052488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A149E8C" w14:textId="332FF48A" w:rsidR="00524884" w:rsidRPr="00C65484" w:rsidRDefault="00524884" w:rsidP="00524884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641350E0" w14:textId="43B12C41" w:rsidR="00524884" w:rsidRPr="00C65484" w:rsidRDefault="00524884" w:rsidP="00524884">
            <w:pPr>
              <w:pStyle w:val="acctfourfigures"/>
              <w:tabs>
                <w:tab w:val="clear" w:pos="765"/>
              </w:tabs>
              <w:spacing w:line="228" w:lineRule="auto"/>
              <w:ind w:left="-43" w:right="8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55,574</w:t>
            </w:r>
          </w:p>
        </w:tc>
        <w:tc>
          <w:tcPr>
            <w:tcW w:w="510" w:type="pct"/>
            <w:vAlign w:val="bottom"/>
          </w:tcPr>
          <w:p w14:paraId="5412906B" w14:textId="66509DE3" w:rsidR="00524884" w:rsidRPr="00C65484" w:rsidRDefault="00524884" w:rsidP="00524884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65354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67,201,241</w:t>
            </w:r>
          </w:p>
        </w:tc>
        <w:tc>
          <w:tcPr>
            <w:tcW w:w="357" w:type="pct"/>
            <w:vAlign w:val="bottom"/>
          </w:tcPr>
          <w:p w14:paraId="673B3A0D" w14:textId="4FB3D795" w:rsidR="00524884" w:rsidRPr="00C65484" w:rsidRDefault="00524884" w:rsidP="00524884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65354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67,2</w:t>
            </w:r>
            <w:r w:rsidR="000978D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</w:t>
            </w:r>
            <w:r w:rsidRPr="0065354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0978D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815</w:t>
            </w:r>
          </w:p>
        </w:tc>
        <w:tc>
          <w:tcPr>
            <w:tcW w:w="86" w:type="pct"/>
            <w:vAlign w:val="bottom"/>
          </w:tcPr>
          <w:p w14:paraId="662EF51D" w14:textId="77777777" w:rsidR="00524884" w:rsidRPr="00C65484" w:rsidRDefault="00524884" w:rsidP="0052488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7E450F" w14:textId="6A73805A" w:rsidR="00524884" w:rsidRPr="00C65484" w:rsidRDefault="00524884" w:rsidP="00524884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312C1D07" w14:textId="77777777" w:rsidR="00524884" w:rsidRPr="00C65484" w:rsidRDefault="00524884" w:rsidP="0052488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4626173" w14:textId="384F844D" w:rsidR="00524884" w:rsidRPr="00C65484" w:rsidRDefault="00524884" w:rsidP="0052488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D412C54" w14:textId="77777777" w:rsidR="00524884" w:rsidRPr="00C65484" w:rsidRDefault="00524884" w:rsidP="0052488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84E6B28" w14:textId="05B52D56" w:rsidR="00524884" w:rsidRPr="00C65484" w:rsidRDefault="00524884" w:rsidP="00524884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A3700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67,750,092</w:t>
            </w:r>
          </w:p>
        </w:tc>
        <w:tc>
          <w:tcPr>
            <w:tcW w:w="94" w:type="pct"/>
            <w:vAlign w:val="bottom"/>
          </w:tcPr>
          <w:p w14:paraId="5371B2CC" w14:textId="77777777" w:rsidR="00524884" w:rsidRPr="00C65484" w:rsidRDefault="00524884" w:rsidP="00524884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7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85" w:type="pct"/>
            <w:vAlign w:val="bottom"/>
          </w:tcPr>
          <w:p w14:paraId="4BE53112" w14:textId="4FC6F2CA" w:rsidR="00524884" w:rsidRPr="00C65484" w:rsidRDefault="00524884" w:rsidP="00524884">
            <w:pPr>
              <w:pStyle w:val="acctfourfigures"/>
              <w:tabs>
                <w:tab w:val="clear" w:pos="765"/>
                <w:tab w:val="decimal" w:pos="1002"/>
                <w:tab w:val="decimal" w:pos="105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3700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67,750,092</w:t>
            </w:r>
          </w:p>
        </w:tc>
      </w:tr>
      <w:tr w:rsidR="009D6C82" w:rsidRPr="00C65484" w14:paraId="051AFA4D" w14:textId="77777777" w:rsidTr="00BD0BF2">
        <w:trPr>
          <w:trHeight w:val="261"/>
        </w:trPr>
        <w:tc>
          <w:tcPr>
            <w:tcW w:w="1197" w:type="pct"/>
          </w:tcPr>
          <w:p w14:paraId="35F478AA" w14:textId="52D95378" w:rsidR="009D6C82" w:rsidRPr="00C65484" w:rsidRDefault="009D6C82" w:rsidP="009D6C82">
            <w:pPr>
              <w:spacing w:line="228" w:lineRule="auto"/>
              <w:ind w:left="180" w:right="-105" w:hanging="2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65484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ระยะยาวจาก</w:t>
            </w: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7EC5F196" w14:textId="77777777" w:rsidR="009D6C82" w:rsidRPr="00C65484" w:rsidRDefault="009D6C82" w:rsidP="009D6C8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AD213E9" w14:textId="1C5196B9" w:rsidR="009D6C82" w:rsidRPr="00C65484" w:rsidRDefault="00B1596E" w:rsidP="009D6C8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38529468" w14:textId="010FE6A4" w:rsidR="009D6C82" w:rsidRPr="00C65484" w:rsidRDefault="00B1596E" w:rsidP="009D6C8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3142D8D" w14:textId="643D0B5A" w:rsidR="009D6C82" w:rsidRPr="00C65484" w:rsidRDefault="00502A3F" w:rsidP="009D6C82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2,610,826</w:t>
            </w:r>
          </w:p>
        </w:tc>
        <w:tc>
          <w:tcPr>
            <w:tcW w:w="357" w:type="pct"/>
            <w:vAlign w:val="bottom"/>
          </w:tcPr>
          <w:p w14:paraId="482456E9" w14:textId="56975989" w:rsidR="009D6C82" w:rsidRPr="00C65484" w:rsidRDefault="00502A3F" w:rsidP="009D6C8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2,610,826</w:t>
            </w:r>
          </w:p>
        </w:tc>
        <w:tc>
          <w:tcPr>
            <w:tcW w:w="86" w:type="pct"/>
            <w:vAlign w:val="bottom"/>
          </w:tcPr>
          <w:p w14:paraId="3526F692" w14:textId="77777777" w:rsidR="009D6C82" w:rsidRPr="00C65484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CE1548" w14:textId="3AF9A989" w:rsidR="009D6C82" w:rsidRPr="00C65484" w:rsidRDefault="00B1596E" w:rsidP="009D6C8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713479F" w14:textId="77777777" w:rsidR="009D6C82" w:rsidRPr="00C65484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9AF57C9" w14:textId="16E9AEDC" w:rsidR="009D6C82" w:rsidRPr="00C65484" w:rsidRDefault="00B1596E" w:rsidP="009D6C8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6C77643" w14:textId="77777777" w:rsidR="009D6C82" w:rsidRPr="00C65484" w:rsidRDefault="009D6C82" w:rsidP="009D6C8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D10C3AD" w14:textId="4B11BC9B" w:rsidR="009D6C82" w:rsidRPr="00C65484" w:rsidRDefault="00502A3F" w:rsidP="009D6C82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firstLine="13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2,530,703</w:t>
            </w:r>
          </w:p>
        </w:tc>
        <w:tc>
          <w:tcPr>
            <w:tcW w:w="94" w:type="pct"/>
            <w:vAlign w:val="bottom"/>
          </w:tcPr>
          <w:p w14:paraId="372FADCC" w14:textId="77777777" w:rsidR="009D6C82" w:rsidRPr="00C65484" w:rsidRDefault="009D6C82" w:rsidP="009D6C8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B2B3EF4" w14:textId="1F8DBB97" w:rsidR="009D6C82" w:rsidRPr="00C65484" w:rsidRDefault="00502A3F" w:rsidP="009D6C8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2,530,703</w:t>
            </w:r>
          </w:p>
        </w:tc>
      </w:tr>
      <w:tr w:rsidR="001001DF" w:rsidRPr="00C65484" w14:paraId="1BBE684F" w14:textId="77777777" w:rsidTr="00BD0BF2">
        <w:trPr>
          <w:trHeight w:val="261"/>
        </w:trPr>
        <w:tc>
          <w:tcPr>
            <w:tcW w:w="1197" w:type="pct"/>
          </w:tcPr>
          <w:p w14:paraId="6C7759D3" w14:textId="23D096C3" w:rsidR="001001DF" w:rsidRPr="00C65484" w:rsidRDefault="001001DF" w:rsidP="001001DF">
            <w:pPr>
              <w:spacing w:line="228" w:lineRule="auto"/>
              <w:ind w:left="180" w:right="-105" w:hanging="2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5484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C65484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90" w:type="pct"/>
          </w:tcPr>
          <w:p w14:paraId="39BDDFD9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4416CC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CF64205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E4F70BE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38A4E1F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287DC2B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BA45F64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BEC68E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7813D35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4160B9E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CC8A5C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788CCD6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CB01FB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41703" w:rsidRPr="00C65484" w14:paraId="542F1713" w14:textId="77777777" w:rsidTr="00BD0BF2">
        <w:trPr>
          <w:trHeight w:val="261"/>
        </w:trPr>
        <w:tc>
          <w:tcPr>
            <w:tcW w:w="1197" w:type="pct"/>
          </w:tcPr>
          <w:p w14:paraId="4EB39B27" w14:textId="0E76CB22" w:rsidR="00741703" w:rsidRPr="00C65484" w:rsidRDefault="00741703" w:rsidP="00741703">
            <w:pPr>
              <w:spacing w:line="228" w:lineRule="auto"/>
              <w:ind w:left="180" w:right="-105" w:hanging="201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65484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90" w:type="pct"/>
          </w:tcPr>
          <w:p w14:paraId="5B5410AA" w14:textId="77777777" w:rsidR="00741703" w:rsidRPr="00C65484" w:rsidRDefault="00741703" w:rsidP="0074170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310405F" w14:textId="3CACCDE9" w:rsidR="00741703" w:rsidRPr="00C65484" w:rsidRDefault="00AB4170" w:rsidP="0074170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1E22B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10" w:type="pct"/>
            <w:vAlign w:val="bottom"/>
          </w:tcPr>
          <w:p w14:paraId="61824497" w14:textId="11CC1581" w:rsidR="00741703" w:rsidRPr="00C65484" w:rsidRDefault="001E22B6" w:rsidP="00741703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D8E4B04" w14:textId="5D61BD0B" w:rsidR="00741703" w:rsidRPr="00C65484" w:rsidRDefault="001E22B6" w:rsidP="001E22B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36E0C374" w14:textId="2FD0FFA6" w:rsidR="00741703" w:rsidRPr="00C65484" w:rsidRDefault="00AB4170" w:rsidP="0074170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1E22B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6" w:type="pct"/>
            <w:vAlign w:val="bottom"/>
          </w:tcPr>
          <w:p w14:paraId="67B6FB4D" w14:textId="77777777" w:rsidR="00741703" w:rsidRPr="00C65484" w:rsidRDefault="00741703" w:rsidP="007417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1D3A1B8" w14:textId="647D6A2E" w:rsidR="00741703" w:rsidRPr="00C65484" w:rsidRDefault="001E22B6" w:rsidP="0074170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EF00D7F" w14:textId="77777777" w:rsidR="00741703" w:rsidRPr="00C65484" w:rsidRDefault="00741703" w:rsidP="007417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A42B281" w14:textId="38C6406B" w:rsidR="00741703" w:rsidRPr="00C65484" w:rsidRDefault="00AB4170" w:rsidP="0074170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1E22B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9" w:type="pct"/>
            <w:vAlign w:val="bottom"/>
          </w:tcPr>
          <w:p w14:paraId="2BC6D1E3" w14:textId="77777777" w:rsidR="00741703" w:rsidRPr="00C65484" w:rsidRDefault="00741703" w:rsidP="0074170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56EAED6" w14:textId="22AD6050" w:rsidR="00741703" w:rsidRPr="00C65484" w:rsidRDefault="001E22B6" w:rsidP="001E22B6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0235F228" w14:textId="77777777" w:rsidR="00741703" w:rsidRPr="00C65484" w:rsidRDefault="00741703" w:rsidP="007417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A9794A9" w14:textId="44CC9606" w:rsidR="00741703" w:rsidRPr="00C65484" w:rsidRDefault="00AB4170" w:rsidP="0074170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6</w:t>
            </w:r>
            <w:r w:rsidR="001E2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4170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1001DF" w:rsidRPr="00C65484" w14:paraId="7F929BE7" w14:textId="77777777" w:rsidTr="00BD0BF2">
        <w:trPr>
          <w:trHeight w:val="70"/>
        </w:trPr>
        <w:tc>
          <w:tcPr>
            <w:tcW w:w="1197" w:type="pct"/>
          </w:tcPr>
          <w:p w14:paraId="49FBCD4B" w14:textId="48DFB448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  <w:r w:rsidR="00581B73"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90" w:type="pct"/>
          </w:tcPr>
          <w:p w14:paraId="5BFF85F8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4C35F1F" w14:textId="15612902" w:rsidR="001001DF" w:rsidRPr="00C65484" w:rsidRDefault="00914A76" w:rsidP="0002306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510" w:type="pct"/>
            <w:vAlign w:val="bottom"/>
          </w:tcPr>
          <w:p w14:paraId="062514E9" w14:textId="60DC94AE" w:rsidR="001001DF" w:rsidRPr="00C65484" w:rsidRDefault="00914A76" w:rsidP="00BD3EA0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79FF0CE" w14:textId="12002F75" w:rsidR="001001DF" w:rsidRPr="00C65484" w:rsidRDefault="00914A76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DE5F796" w14:textId="04CAA863" w:rsidR="001001DF" w:rsidRPr="00C65484" w:rsidRDefault="00914A7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86" w:type="pct"/>
            <w:vAlign w:val="bottom"/>
          </w:tcPr>
          <w:p w14:paraId="6A580CC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EEF45F2" w14:textId="521955A3" w:rsidR="001001DF" w:rsidRPr="00C65484" w:rsidRDefault="00914A76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C5B4754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4CC495D" w14:textId="04B69CB1" w:rsidR="001001DF" w:rsidRPr="00C65484" w:rsidRDefault="00914A76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  <w:tc>
          <w:tcPr>
            <w:tcW w:w="89" w:type="pct"/>
            <w:vAlign w:val="bottom"/>
          </w:tcPr>
          <w:p w14:paraId="0C276B8D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55AFE0" w14:textId="0350CB5D" w:rsidR="001001DF" w:rsidRPr="00C65484" w:rsidRDefault="00914A76" w:rsidP="000C7A6B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549124B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F4FB2FF" w14:textId="5A8261A1" w:rsidR="001001DF" w:rsidRPr="00C65484" w:rsidRDefault="00914A76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4,199</w:t>
            </w:r>
          </w:p>
        </w:tc>
      </w:tr>
      <w:tr w:rsidR="001001DF" w:rsidRPr="00C65484" w14:paraId="67B29421" w14:textId="77777777" w:rsidTr="00BD0BF2">
        <w:trPr>
          <w:trHeight w:val="70"/>
        </w:trPr>
        <w:tc>
          <w:tcPr>
            <w:tcW w:w="1197" w:type="pct"/>
          </w:tcPr>
          <w:p w14:paraId="010AD2F3" w14:textId="161FB4EE" w:rsidR="001001DF" w:rsidRPr="00C65484" w:rsidRDefault="00DA1393" w:rsidP="00B43AB1">
            <w:pPr>
              <w:tabs>
                <w:tab w:val="clear" w:pos="227"/>
              </w:tabs>
              <w:spacing w:line="228" w:lineRule="auto"/>
              <w:ind w:left="252" w:right="-90" w:hanging="252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  <w:r w:rsidR="000C7A6B"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และ</w:t>
            </w:r>
            <w:r w:rsidR="00B43AB1"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="000C7A6B"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อัตราดอกเบี้ยระยะสั้น</w:t>
            </w:r>
          </w:p>
        </w:tc>
        <w:tc>
          <w:tcPr>
            <w:tcW w:w="90" w:type="pct"/>
          </w:tcPr>
          <w:p w14:paraId="174B673B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2C409B1" w14:textId="3513392A" w:rsidR="001001DF" w:rsidRPr="00C65484" w:rsidRDefault="00AB4170" w:rsidP="0002306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68063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510" w:type="pct"/>
            <w:vAlign w:val="bottom"/>
          </w:tcPr>
          <w:p w14:paraId="75B4A6AC" w14:textId="4A23D5CB" w:rsidR="001001DF" w:rsidRPr="00C65484" w:rsidRDefault="00914A76" w:rsidP="00BD3EA0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E6B1510" w14:textId="7CB02C53" w:rsidR="001001DF" w:rsidRPr="00C65484" w:rsidRDefault="00914A76" w:rsidP="00A5711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D13D4F6" w14:textId="31BA61D0" w:rsidR="001001DF" w:rsidRPr="00C65484" w:rsidRDefault="00AB4170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6806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86" w:type="pct"/>
            <w:vAlign w:val="bottom"/>
          </w:tcPr>
          <w:p w14:paraId="5CDDCC8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3FBB40D" w14:textId="73C74CDC" w:rsidR="001001DF" w:rsidRPr="00C65484" w:rsidRDefault="00914A76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A37373B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34EAA7A" w14:textId="29A6F5EE" w:rsidR="001001DF" w:rsidRPr="00C65484" w:rsidRDefault="00AB4170" w:rsidP="00A571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6806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  <w:tc>
          <w:tcPr>
            <w:tcW w:w="89" w:type="pct"/>
            <w:vAlign w:val="bottom"/>
          </w:tcPr>
          <w:p w14:paraId="1BEECE35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3699076" w14:textId="7B0CCAEC" w:rsidR="001001DF" w:rsidRPr="00C65484" w:rsidRDefault="00914A76" w:rsidP="009D6C82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3D7C419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78AECFE" w14:textId="3369018F" w:rsidR="001001DF" w:rsidRPr="00C65484" w:rsidRDefault="00AB4170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6806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B41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</w:t>
            </w:r>
          </w:p>
        </w:tc>
      </w:tr>
      <w:tr w:rsidR="00914A76" w:rsidRPr="00C65484" w14:paraId="61059A6B" w14:textId="77777777" w:rsidTr="00BD0BF2">
        <w:trPr>
          <w:trHeight w:val="70"/>
        </w:trPr>
        <w:tc>
          <w:tcPr>
            <w:tcW w:w="1197" w:type="pct"/>
          </w:tcPr>
          <w:p w14:paraId="7F0450A8" w14:textId="55680CFD" w:rsidR="00914A76" w:rsidRPr="00C65484" w:rsidRDefault="00914A76" w:rsidP="00914A76">
            <w:pPr>
              <w:tabs>
                <w:tab w:val="clear" w:pos="227"/>
              </w:tabs>
              <w:spacing w:line="228" w:lineRule="auto"/>
              <w:ind w:right="-9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3973417" w14:textId="77777777" w:rsidR="00914A76" w:rsidRPr="00C65484" w:rsidRDefault="00914A76" w:rsidP="00914A7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AB64852" w14:textId="25CD611F" w:rsidR="00914A76" w:rsidRPr="00C65484" w:rsidRDefault="00914A76" w:rsidP="00914A76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="00AB4170"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510" w:type="pct"/>
            <w:vAlign w:val="bottom"/>
          </w:tcPr>
          <w:p w14:paraId="7E015631" w14:textId="0011A808" w:rsidR="00914A76" w:rsidRPr="00C65484" w:rsidRDefault="00914A76" w:rsidP="00914A76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510" w:type="pct"/>
            <w:vAlign w:val="bottom"/>
          </w:tcPr>
          <w:p w14:paraId="14547EEE" w14:textId="4067F068" w:rsidR="00914A76" w:rsidRPr="00C65484" w:rsidRDefault="00914A76" w:rsidP="00914A76">
            <w:pPr>
              <w:pStyle w:val="acctfourfigures"/>
              <w:tabs>
                <w:tab w:val="clear" w:pos="765"/>
                <w:tab w:val="decimal" w:pos="9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 -</w:t>
            </w:r>
          </w:p>
        </w:tc>
        <w:tc>
          <w:tcPr>
            <w:tcW w:w="357" w:type="pct"/>
            <w:vAlign w:val="bottom"/>
          </w:tcPr>
          <w:p w14:paraId="08961DF2" w14:textId="32F0F37C" w:rsidR="00914A76" w:rsidRPr="00C65484" w:rsidRDefault="00914A76" w:rsidP="00914A7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="00AB4170"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86" w:type="pct"/>
            <w:vAlign w:val="bottom"/>
          </w:tcPr>
          <w:p w14:paraId="02078A36" w14:textId="77777777" w:rsidR="00914A76" w:rsidRPr="00C65484" w:rsidRDefault="00914A76" w:rsidP="00914A7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64DDD0E" w14:textId="08F84A82" w:rsidR="00914A76" w:rsidRPr="00C65484" w:rsidRDefault="00914A76" w:rsidP="00914A7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4265F12" w14:textId="77777777" w:rsidR="00914A76" w:rsidRPr="00C65484" w:rsidRDefault="00914A76" w:rsidP="00914A7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F19FF31" w14:textId="50750C46" w:rsidR="00914A76" w:rsidRPr="00C65484" w:rsidRDefault="00914A76" w:rsidP="00914A7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="00AB4170"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  <w:tc>
          <w:tcPr>
            <w:tcW w:w="89" w:type="pct"/>
            <w:vAlign w:val="bottom"/>
          </w:tcPr>
          <w:p w14:paraId="535FE9D8" w14:textId="77777777" w:rsidR="00914A76" w:rsidRPr="00C65484" w:rsidRDefault="00914A76" w:rsidP="00914A7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19AE4CE" w14:textId="4C631983" w:rsidR="00914A76" w:rsidRPr="00C65484" w:rsidRDefault="00914A76" w:rsidP="00914A76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94" w:type="pct"/>
            <w:vAlign w:val="bottom"/>
          </w:tcPr>
          <w:p w14:paraId="4E486470" w14:textId="77777777" w:rsidR="00914A76" w:rsidRPr="00C65484" w:rsidRDefault="00914A76" w:rsidP="00914A7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A41FFF8" w14:textId="730A7210" w:rsidR="00914A76" w:rsidRPr="00C65484" w:rsidRDefault="00914A76" w:rsidP="00914A7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</w:t>
            </w:r>
            <w:r w:rsidR="00AB4170" w:rsidRPr="00AB417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439</w:t>
            </w:r>
          </w:p>
        </w:tc>
      </w:tr>
      <w:tr w:rsidR="001001DF" w:rsidRPr="00C65484" w14:paraId="3BD30A0D" w14:textId="77777777" w:rsidTr="00BD0BF2">
        <w:trPr>
          <w:trHeight w:val="261"/>
        </w:trPr>
        <w:tc>
          <w:tcPr>
            <w:tcW w:w="1197" w:type="pct"/>
          </w:tcPr>
          <w:p w14:paraId="1F372827" w14:textId="77777777" w:rsidR="00650569" w:rsidRDefault="00650569" w:rsidP="001001DF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4F5ED8D3" w14:textId="0C9020B3" w:rsidR="001001DF" w:rsidRPr="00C65484" w:rsidRDefault="001001DF" w:rsidP="001001DF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6548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04B0ED46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28B490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047C9C8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3B8CE55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27472AB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703DE4A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17A9DE9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808BE3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2757A19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FDA0D8A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B4635B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F88358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77A59C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65484" w14:paraId="53BB2C26" w14:textId="77777777" w:rsidTr="00BD0BF2">
        <w:trPr>
          <w:trHeight w:val="261"/>
        </w:trPr>
        <w:tc>
          <w:tcPr>
            <w:tcW w:w="1197" w:type="pct"/>
          </w:tcPr>
          <w:p w14:paraId="2F1F5A68" w14:textId="77777777" w:rsidR="001001DF" w:rsidRPr="00C65484" w:rsidRDefault="001001DF" w:rsidP="001001DF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60DC1A0D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6E04F7E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6568EC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1AF773B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137DC23E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5A9173A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0EB12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3AFC73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97A67D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7EE7B4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FCE46F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AD4374A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A59D7DE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65484" w14:paraId="079253A0" w14:textId="77777777" w:rsidTr="00BD0BF2">
        <w:trPr>
          <w:trHeight w:val="70"/>
        </w:trPr>
        <w:tc>
          <w:tcPr>
            <w:tcW w:w="1197" w:type="pct"/>
          </w:tcPr>
          <w:p w14:paraId="4E99991A" w14:textId="2D9FAA1D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C65484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C65484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7593587A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63EF3" w14:textId="2926D593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5A99C937" w14:textId="08D7E25B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8C9341F" w14:textId="5567331B" w:rsidR="001001DF" w:rsidRPr="00C65484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74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584</w:t>
            </w:r>
          </w:p>
        </w:tc>
        <w:tc>
          <w:tcPr>
            <w:tcW w:w="357" w:type="pct"/>
            <w:vAlign w:val="bottom"/>
          </w:tcPr>
          <w:p w14:paraId="39E16DBE" w14:textId="5A88A43E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283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584</w:t>
            </w:r>
          </w:p>
        </w:tc>
        <w:tc>
          <w:tcPr>
            <w:tcW w:w="86" w:type="pct"/>
            <w:vAlign w:val="bottom"/>
          </w:tcPr>
          <w:p w14:paraId="183BDBC1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6A4AC3" w14:textId="06B13FB9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7C2F7E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DAD2353" w14:textId="18746843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630E8CB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D5F6BB7" w14:textId="4FB4005F" w:rsidR="001001DF" w:rsidRPr="00C65484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76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955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468</w:t>
            </w:r>
          </w:p>
        </w:tc>
        <w:tc>
          <w:tcPr>
            <w:tcW w:w="94" w:type="pct"/>
            <w:vAlign w:val="bottom"/>
          </w:tcPr>
          <w:p w14:paraId="00B43FA0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DF97F38" w14:textId="743B2D53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76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955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468</w:t>
            </w:r>
          </w:p>
        </w:tc>
      </w:tr>
      <w:tr w:rsidR="001001DF" w:rsidRPr="00C65484" w14:paraId="6C5DF57B" w14:textId="77777777" w:rsidTr="00BD0BF2">
        <w:trPr>
          <w:trHeight w:val="70"/>
        </w:trPr>
        <w:tc>
          <w:tcPr>
            <w:tcW w:w="1197" w:type="pct"/>
          </w:tcPr>
          <w:p w14:paraId="139EDCA9" w14:textId="02384B81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65484">
              <w:rPr>
                <w:rFonts w:ascii="Angsana New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90" w:type="pct"/>
          </w:tcPr>
          <w:p w14:paraId="5083EBB7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FF6A308" w14:textId="10C19A99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510" w:type="pct"/>
            <w:vAlign w:val="bottom"/>
          </w:tcPr>
          <w:p w14:paraId="63D96071" w14:textId="6E548CC3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555B6AE" w14:textId="3CA902FC" w:rsidR="001001DF" w:rsidRPr="00C65484" w:rsidRDefault="001001DF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644DECB4" w14:textId="3AE457FC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C7E97C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F914D5D" w14:textId="6510419A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4451B8B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E28D6DF" w14:textId="3BB18FBB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4FC7E2EE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59ADF6" w14:textId="25E3CA28" w:rsidR="001001DF" w:rsidRPr="00C65484" w:rsidRDefault="001001DF" w:rsidP="001001DF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0573869F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C00237B" w14:textId="2ECF367A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1001DF" w:rsidRPr="00C65484" w14:paraId="2E824ECF" w14:textId="77777777" w:rsidTr="00BD0BF2">
        <w:trPr>
          <w:trHeight w:val="70"/>
        </w:trPr>
        <w:tc>
          <w:tcPr>
            <w:tcW w:w="1197" w:type="pct"/>
          </w:tcPr>
          <w:p w14:paraId="6B9F5AAE" w14:textId="7B4A9196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90" w:type="pct"/>
          </w:tcPr>
          <w:p w14:paraId="5B66ADBC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D23EE20" w14:textId="46D4DA4B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10" w:type="pct"/>
            <w:vAlign w:val="bottom"/>
          </w:tcPr>
          <w:p w14:paraId="3672F986" w14:textId="42B37012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73DB507C" w14:textId="24A0E37E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3FAB97D6" w14:textId="555C968A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6" w:type="pct"/>
            <w:vAlign w:val="bottom"/>
          </w:tcPr>
          <w:p w14:paraId="34ECD11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C1D81B1" w14:textId="6250A4AF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305618F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7C60F9" w14:textId="0C34C9F0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9" w:type="pct"/>
            <w:vAlign w:val="bottom"/>
          </w:tcPr>
          <w:p w14:paraId="4EA108DF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2DE39BE" w14:textId="0F338FE6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7259E29F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D57DB3B" w14:textId="27A86CD9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1001DF" w:rsidRPr="00C65484" w14:paraId="494890F0" w14:textId="77777777" w:rsidTr="00BD0BF2">
        <w:trPr>
          <w:trHeight w:val="70"/>
        </w:trPr>
        <w:tc>
          <w:tcPr>
            <w:tcW w:w="1197" w:type="pct"/>
          </w:tcPr>
          <w:p w14:paraId="68FBF644" w14:textId="76C010B0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5238923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F50D5E9" w14:textId="23822900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10" w:type="pct"/>
            <w:vAlign w:val="bottom"/>
          </w:tcPr>
          <w:p w14:paraId="3B2B2F73" w14:textId="634045AA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2C82686" w14:textId="33BD69B1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37A8AB1" w14:textId="6465F3BA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6" w:type="pct"/>
            <w:vAlign w:val="bottom"/>
          </w:tcPr>
          <w:p w14:paraId="1F2781FF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9B2C803" w14:textId="1EA89E92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AAFF3A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B234254" w14:textId="6EB5D56E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9" w:type="pct"/>
            <w:vAlign w:val="bottom"/>
          </w:tcPr>
          <w:p w14:paraId="12B4899A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30FA0CD" w14:textId="0BC633B4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998B9BA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31A0BEE" w14:textId="6656DE21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</w:tr>
      <w:tr w:rsidR="001001DF" w:rsidRPr="00C65484" w14:paraId="15A09725" w14:textId="77777777" w:rsidTr="00BD0BF2">
        <w:trPr>
          <w:trHeight w:val="70"/>
        </w:trPr>
        <w:tc>
          <w:tcPr>
            <w:tcW w:w="1197" w:type="pct"/>
          </w:tcPr>
          <w:p w14:paraId="4D100B00" w14:textId="495F2546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90" w:type="pct"/>
          </w:tcPr>
          <w:p w14:paraId="7B82D8FC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5CB4184" w14:textId="376BCF50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510" w:type="pct"/>
            <w:vAlign w:val="bottom"/>
          </w:tcPr>
          <w:p w14:paraId="419D5C77" w14:textId="482E93BA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4CF11034" w14:textId="3DE62AE6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70785F6" w14:textId="2C77F6DD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6" w:type="pct"/>
            <w:vAlign w:val="bottom"/>
          </w:tcPr>
          <w:p w14:paraId="56AB1DD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DA5658C" w14:textId="5F4A6D02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D35A9E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EC35763" w14:textId="4F40DF61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9" w:type="pct"/>
            <w:vAlign w:val="bottom"/>
          </w:tcPr>
          <w:p w14:paraId="46FC3659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4BDD5D0" w14:textId="79D4CB14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1C07278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EF41A45" w14:textId="040A81A8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1001DF" w:rsidRPr="00C65484" w14:paraId="1A38AC67" w14:textId="77777777" w:rsidTr="005967F2">
        <w:trPr>
          <w:trHeight w:val="153"/>
        </w:trPr>
        <w:tc>
          <w:tcPr>
            <w:tcW w:w="1197" w:type="pct"/>
          </w:tcPr>
          <w:p w14:paraId="58163616" w14:textId="77777777" w:rsidR="001001DF" w:rsidRPr="00C65484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6725D07E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C5E3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457677A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CD8690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45420FF4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26AD86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7FC1227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0C5120E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F67593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AD66806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E618E3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F9A8EC1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7635EC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65484" w14:paraId="29720F32" w14:textId="77777777" w:rsidTr="00BD0BF2">
        <w:trPr>
          <w:trHeight w:val="261"/>
        </w:trPr>
        <w:tc>
          <w:tcPr>
            <w:tcW w:w="1197" w:type="pct"/>
          </w:tcPr>
          <w:p w14:paraId="0B3A9B4D" w14:textId="77777777" w:rsidR="001001DF" w:rsidRPr="00C65484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2648F12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6D184E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6EE5345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A15C8F1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60CAAF9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5ABE7510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79DDEC6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E782459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17630B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63F6860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93FA60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5CF903FF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81B46A5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65484" w14:paraId="63457897" w14:textId="77777777" w:rsidTr="00BD0BF2">
        <w:trPr>
          <w:trHeight w:val="261"/>
        </w:trPr>
        <w:tc>
          <w:tcPr>
            <w:tcW w:w="1197" w:type="pct"/>
          </w:tcPr>
          <w:p w14:paraId="17BDB02E" w14:textId="7A965F54" w:rsidR="001001DF" w:rsidRPr="00C65484" w:rsidRDefault="001001DF" w:rsidP="001001DF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65484">
              <w:rPr>
                <w:rFonts w:ascii="Angsana New" w:hAnsi="Angsana New"/>
                <w:sz w:val="25"/>
                <w:szCs w:val="25"/>
                <w:cs/>
              </w:rPr>
              <w:t>ส่วนของเงินกู้ยืมระยะยาวจากสถาบันการเงินที่</w:t>
            </w:r>
            <w:r w:rsidR="00573CD2" w:rsidRPr="00C65484">
              <w:rPr>
                <w:rFonts w:ascii="Angsana New" w:hAnsi="Angsana New"/>
                <w:sz w:val="25"/>
                <w:szCs w:val="25"/>
              </w:rPr>
              <w:br/>
            </w:r>
            <w:r w:rsidRPr="00C65484">
              <w:rPr>
                <w:rFonts w:ascii="Angsana New" w:hAnsi="Angsana New"/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90" w:type="pct"/>
          </w:tcPr>
          <w:p w14:paraId="631CA555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CFF98CD" w14:textId="1687331A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5495D207" w14:textId="5BC02DC8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2A7436B" w14:textId="450645BC" w:rsidR="001001DF" w:rsidRPr="00C65484" w:rsidRDefault="00BE7416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541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476</w:t>
            </w:r>
          </w:p>
        </w:tc>
        <w:tc>
          <w:tcPr>
            <w:tcW w:w="357" w:type="pct"/>
            <w:vAlign w:val="bottom"/>
          </w:tcPr>
          <w:p w14:paraId="35D2106D" w14:textId="5B33A87C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541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86" w:type="pct"/>
            <w:vAlign w:val="bottom"/>
          </w:tcPr>
          <w:p w14:paraId="56CCF40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FBB5105" w14:textId="7B8830DE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01FEC6F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3BE19F9" w14:textId="32C7B560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9" w:type="pct"/>
            <w:vAlign w:val="bottom"/>
          </w:tcPr>
          <w:p w14:paraId="2EF7090D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622F5EA" w14:textId="40D82C19" w:rsidR="001001DF" w:rsidRPr="00C65484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879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056</w:t>
            </w:r>
          </w:p>
        </w:tc>
        <w:tc>
          <w:tcPr>
            <w:tcW w:w="94" w:type="pct"/>
            <w:vAlign w:val="bottom"/>
          </w:tcPr>
          <w:p w14:paraId="1640E2B5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2460548" w14:textId="3BBEE1C3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879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056</w:t>
            </w:r>
          </w:p>
        </w:tc>
      </w:tr>
      <w:tr w:rsidR="001001DF" w:rsidRPr="00C65484" w14:paraId="4BC0741D" w14:textId="77777777" w:rsidTr="00BD0BF2">
        <w:trPr>
          <w:trHeight w:val="261"/>
        </w:trPr>
        <w:tc>
          <w:tcPr>
            <w:tcW w:w="1197" w:type="pct"/>
          </w:tcPr>
          <w:p w14:paraId="7B302619" w14:textId="3653BC15" w:rsidR="001001DF" w:rsidRPr="00C65484" w:rsidRDefault="001001DF" w:rsidP="001001DF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65484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</w:t>
            </w: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90" w:type="pct"/>
          </w:tcPr>
          <w:p w14:paraId="013286D8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A6BC664" w14:textId="14AF1910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63A6AD77" w14:textId="112462E0" w:rsidR="001001DF" w:rsidRPr="00C65484" w:rsidRDefault="00BE7416" w:rsidP="001001DF">
            <w:pPr>
              <w:pStyle w:val="acctfourfigures"/>
              <w:tabs>
                <w:tab w:val="clear" w:pos="765"/>
                <w:tab w:val="decimal" w:pos="1221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10" w:type="pct"/>
            <w:vAlign w:val="bottom"/>
          </w:tcPr>
          <w:p w14:paraId="0C5989FC" w14:textId="6B95BDB3" w:rsidR="001001DF" w:rsidRPr="00C65484" w:rsidRDefault="00BE7416" w:rsidP="00AA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  <w:tab w:val="left" w:pos="132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968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528</w:t>
            </w:r>
          </w:p>
        </w:tc>
        <w:tc>
          <w:tcPr>
            <w:tcW w:w="357" w:type="pct"/>
            <w:vAlign w:val="bottom"/>
          </w:tcPr>
          <w:p w14:paraId="620F38F3" w14:textId="67AA25B3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86" w:type="pct"/>
            <w:vAlign w:val="bottom"/>
          </w:tcPr>
          <w:p w14:paraId="7D08A92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4E2611" w14:textId="7FB8840E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1173F67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3E83B77" w14:textId="64AF1408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F3E376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0DFFE7F" w14:textId="68F420DF" w:rsidR="001001DF" w:rsidRPr="00C65484" w:rsidRDefault="00BE7416" w:rsidP="001001D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45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564</w:t>
            </w:r>
          </w:p>
        </w:tc>
        <w:tc>
          <w:tcPr>
            <w:tcW w:w="94" w:type="pct"/>
            <w:vAlign w:val="bottom"/>
          </w:tcPr>
          <w:p w14:paraId="0C33420E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579C67D" w14:textId="60C53E4D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564</w:t>
            </w:r>
          </w:p>
        </w:tc>
      </w:tr>
      <w:tr w:rsidR="001001DF" w:rsidRPr="00C65484" w14:paraId="701AE8A4" w14:textId="77777777" w:rsidTr="00BD0BF2">
        <w:trPr>
          <w:trHeight w:val="70"/>
        </w:trPr>
        <w:tc>
          <w:tcPr>
            <w:tcW w:w="1197" w:type="pct"/>
          </w:tcPr>
          <w:p w14:paraId="31335A0C" w14:textId="09D7F45C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เงินกู้ยืม</w:t>
            </w:r>
            <w:r w:rsidRPr="00C65484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ระยะยาวจาก</w:t>
            </w:r>
            <w:r w:rsidRPr="00C65484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1A124C36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B0282E4" w14:textId="1312EA30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3A644569" w14:textId="57AEF586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33C7AC28" w14:textId="6D4C6302" w:rsidR="001001DF" w:rsidRPr="00AA34BB" w:rsidRDefault="00BE7416" w:rsidP="00AA34BB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A34B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01DF" w:rsidRPr="00AA34B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A34B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662</w:t>
            </w:r>
            <w:r w:rsidR="001001DF" w:rsidRPr="00AA34B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A34B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597</w:t>
            </w:r>
          </w:p>
        </w:tc>
        <w:tc>
          <w:tcPr>
            <w:tcW w:w="357" w:type="pct"/>
            <w:vAlign w:val="bottom"/>
          </w:tcPr>
          <w:p w14:paraId="0E243A4C" w14:textId="79416B85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662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597</w:t>
            </w:r>
          </w:p>
        </w:tc>
        <w:tc>
          <w:tcPr>
            <w:tcW w:w="86" w:type="pct"/>
            <w:vAlign w:val="bottom"/>
          </w:tcPr>
          <w:p w14:paraId="1EDD3F31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8CDFC84" w14:textId="7EFDA5B5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15D12E6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AAA4D8" w14:textId="63CB06B0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F82E184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124B3C" w14:textId="2B21032C" w:rsidR="001001DF" w:rsidRPr="00C65484" w:rsidRDefault="00BE7416" w:rsidP="001001DF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626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029</w:t>
            </w:r>
          </w:p>
        </w:tc>
        <w:tc>
          <w:tcPr>
            <w:tcW w:w="94" w:type="pct"/>
            <w:vAlign w:val="bottom"/>
          </w:tcPr>
          <w:p w14:paraId="17DD252D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9E7E3CD" w14:textId="48E92914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626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029</w:t>
            </w:r>
          </w:p>
        </w:tc>
      </w:tr>
      <w:tr w:rsidR="001001DF" w:rsidRPr="00C65484" w14:paraId="7940F923" w14:textId="77777777" w:rsidTr="00BD0BF2">
        <w:trPr>
          <w:trHeight w:val="70"/>
        </w:trPr>
        <w:tc>
          <w:tcPr>
            <w:tcW w:w="1197" w:type="pct"/>
          </w:tcPr>
          <w:p w14:paraId="49B2FEE8" w14:textId="3CC62BFD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C65484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90" w:type="pct"/>
          </w:tcPr>
          <w:p w14:paraId="72E9F174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3E0F3EB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510" w:type="pct"/>
            <w:vAlign w:val="bottom"/>
          </w:tcPr>
          <w:p w14:paraId="37FA2CC1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393AC4D" w14:textId="77777777" w:rsidR="001001DF" w:rsidRPr="00C65484" w:rsidRDefault="001001DF" w:rsidP="0010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2345C4B1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46976F0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A8C1AC4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BEBB143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BFC2BF0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42E4C6F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372BA5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6292334E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DC7136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001DF" w:rsidRPr="00C65484" w14:paraId="23BE912A" w14:textId="77777777" w:rsidTr="00BD0BF2">
        <w:trPr>
          <w:trHeight w:val="70"/>
        </w:trPr>
        <w:tc>
          <w:tcPr>
            <w:tcW w:w="1197" w:type="pct"/>
          </w:tcPr>
          <w:p w14:paraId="23FEE738" w14:textId="19925617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สัญญาแลกเปลี่ยนอัตราดอกเบี้ยระยะสั้น</w:t>
            </w:r>
          </w:p>
        </w:tc>
        <w:tc>
          <w:tcPr>
            <w:tcW w:w="90" w:type="pct"/>
          </w:tcPr>
          <w:p w14:paraId="04F919C0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35D9C63" w14:textId="7A8CF8B4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510" w:type="pct"/>
            <w:vAlign w:val="bottom"/>
          </w:tcPr>
          <w:p w14:paraId="1945604D" w14:textId="589AD850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58C37C0" w14:textId="4769484F" w:rsidR="001001DF" w:rsidRPr="00C65484" w:rsidRDefault="001001DF" w:rsidP="00AA34BB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3F43890E" w14:textId="39661CFC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86" w:type="pct"/>
            <w:vAlign w:val="bottom"/>
          </w:tcPr>
          <w:p w14:paraId="1CEDC2CB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569E04" w14:textId="1FE8A4DE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5DF8E91A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11368A2" w14:textId="5950F95E" w:rsidR="001001DF" w:rsidRPr="00C65484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760</w:t>
            </w:r>
          </w:p>
        </w:tc>
        <w:tc>
          <w:tcPr>
            <w:tcW w:w="89" w:type="pct"/>
            <w:vAlign w:val="bottom"/>
          </w:tcPr>
          <w:p w14:paraId="50A1CEB1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832CD9" w14:textId="7D22A1D0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455C64C9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49358B4" w14:textId="22C430BF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34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760</w:t>
            </w:r>
          </w:p>
        </w:tc>
      </w:tr>
      <w:tr w:rsidR="001001DF" w:rsidRPr="00C65484" w14:paraId="00E825AA" w14:textId="77777777" w:rsidTr="00BD0BF2">
        <w:trPr>
          <w:trHeight w:val="70"/>
        </w:trPr>
        <w:tc>
          <w:tcPr>
            <w:tcW w:w="1197" w:type="pct"/>
          </w:tcPr>
          <w:p w14:paraId="55A71EAC" w14:textId="51A1CF26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แ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ลกเปลี่ยน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="00552684" w:rsidRPr="00C65484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อัตรา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ด</w:t>
            </w: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อกเบี้ย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ระยะสั้น</w:t>
            </w:r>
          </w:p>
        </w:tc>
        <w:tc>
          <w:tcPr>
            <w:tcW w:w="90" w:type="pct"/>
          </w:tcPr>
          <w:p w14:paraId="0750A187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B5160E1" w14:textId="462AA347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510" w:type="pct"/>
            <w:vAlign w:val="bottom"/>
          </w:tcPr>
          <w:p w14:paraId="3BFE715A" w14:textId="5A0F3DDD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B4F6CD4" w14:textId="15C5216D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10EC068" w14:textId="1F6E0C9E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6" w:type="pct"/>
            <w:vAlign w:val="bottom"/>
          </w:tcPr>
          <w:p w14:paraId="4DF822E2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35F0E6B" w14:textId="0709D691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30B9024D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49A1F3C" w14:textId="4260BB93" w:rsidR="001001DF" w:rsidRPr="00C65484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9" w:type="pct"/>
            <w:vAlign w:val="bottom"/>
          </w:tcPr>
          <w:p w14:paraId="67AD23C6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842611B" w14:textId="051B974D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25944484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4155199" w14:textId="32829CAD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39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887</w:t>
            </w:r>
          </w:p>
        </w:tc>
      </w:tr>
      <w:tr w:rsidR="001001DF" w:rsidRPr="00C65484" w14:paraId="1E6E7AA8" w14:textId="77777777" w:rsidTr="00BD0BF2">
        <w:trPr>
          <w:trHeight w:val="70"/>
        </w:trPr>
        <w:tc>
          <w:tcPr>
            <w:tcW w:w="1197" w:type="pct"/>
          </w:tcPr>
          <w:p w14:paraId="2A25BB83" w14:textId="5C37017D" w:rsidR="001001DF" w:rsidRPr="00C65484" w:rsidRDefault="001001DF" w:rsidP="001001D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- </w:t>
            </w:r>
            <w:r w:rsidRPr="00C6548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049759A6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D56EC9A" w14:textId="33E95525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64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510" w:type="pct"/>
            <w:vAlign w:val="bottom"/>
          </w:tcPr>
          <w:p w14:paraId="4ABFABBB" w14:textId="3EB238DA" w:rsidR="001001DF" w:rsidRPr="00C65484" w:rsidRDefault="001001DF" w:rsidP="001001DF">
            <w:pPr>
              <w:pStyle w:val="acctfourfigures"/>
              <w:tabs>
                <w:tab w:val="clear" w:pos="765"/>
                <w:tab w:val="decimal" w:pos="951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362C1254" w14:textId="563BC761" w:rsidR="001001DF" w:rsidRPr="00C65484" w:rsidRDefault="001001DF" w:rsidP="001001DF">
            <w:pPr>
              <w:pStyle w:val="acctfourfigures"/>
              <w:tabs>
                <w:tab w:val="clear" w:pos="765"/>
                <w:tab w:val="decimal" w:pos="106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 xml:space="preserve">      -</w:t>
            </w:r>
          </w:p>
        </w:tc>
        <w:tc>
          <w:tcPr>
            <w:tcW w:w="357" w:type="pct"/>
            <w:vAlign w:val="bottom"/>
          </w:tcPr>
          <w:p w14:paraId="53C801D9" w14:textId="1A85A32E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6" w:type="pct"/>
            <w:vAlign w:val="bottom"/>
          </w:tcPr>
          <w:p w14:paraId="3AFBB9CC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613AA63" w14:textId="563E338A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B7C8BA8" w14:textId="77777777" w:rsidR="001001DF" w:rsidRPr="00C65484" w:rsidRDefault="001001DF" w:rsidP="001001D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40670E5" w14:textId="73457343" w:rsidR="001001DF" w:rsidRPr="00C65484" w:rsidRDefault="00BE7416" w:rsidP="001001DF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1001DF"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9" w:type="pct"/>
            <w:vAlign w:val="bottom"/>
          </w:tcPr>
          <w:p w14:paraId="5625B1E5" w14:textId="77777777" w:rsidR="001001DF" w:rsidRPr="00C65484" w:rsidRDefault="001001DF" w:rsidP="001001D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F267A93" w14:textId="1F2F4068" w:rsidR="001001DF" w:rsidRPr="00C65484" w:rsidRDefault="001001DF" w:rsidP="001001D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C654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94" w:type="pct"/>
            <w:vAlign w:val="bottom"/>
          </w:tcPr>
          <w:p w14:paraId="0239582F" w14:textId="77777777" w:rsidR="001001DF" w:rsidRPr="00C65484" w:rsidRDefault="001001DF" w:rsidP="001001D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F8C36F" w14:textId="7042AC12" w:rsidR="001001DF" w:rsidRPr="00C65484" w:rsidRDefault="00BE7416" w:rsidP="001001D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</w:t>
            </w:r>
            <w:r w:rsidR="001001DF"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65484">
              <w:rPr>
                <w:rFonts w:ascii="Angsana New" w:hAnsi="Angsana New" w:cs="Angsana New"/>
                <w:sz w:val="25"/>
                <w:szCs w:val="25"/>
                <w:lang w:val="en-US"/>
              </w:rPr>
              <w:t>493</w:t>
            </w:r>
          </w:p>
        </w:tc>
      </w:tr>
    </w:tbl>
    <w:p w14:paraId="424D4664" w14:textId="48E9973F" w:rsidR="00D56A5B" w:rsidRPr="00C65484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56A5B" w:rsidRPr="00C65484" w:rsidSect="00360081">
          <w:headerReference w:type="default" r:id="rId20"/>
          <w:headerReference w:type="first" r:id="rId21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C65484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C65484" w:rsidRDefault="00DB40B3" w:rsidP="002E53F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C65484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C65484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54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C654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C65484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C65484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54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C65484" w14:paraId="7524286D" w14:textId="77777777" w:rsidTr="005113A6">
        <w:trPr>
          <w:cantSplit/>
          <w:tblHeader/>
        </w:trPr>
        <w:tc>
          <w:tcPr>
            <w:tcW w:w="4314" w:type="dxa"/>
            <w:vAlign w:val="bottom"/>
          </w:tcPr>
          <w:p w14:paraId="65C89348" w14:textId="5B31D2E7" w:rsidR="00DB40B3" w:rsidRPr="00C65484" w:rsidRDefault="00F0212A" w:rsidP="00D13C0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Pr="00AB41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30</w:t>
            </w:r>
            <w:r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FE44CC" w:rsidRPr="00C654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E7416" w:rsidRPr="00C65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92" w:type="dxa"/>
          </w:tcPr>
          <w:p w14:paraId="5AC71317" w14:textId="77777777" w:rsidR="00DB40B3" w:rsidRPr="00C65484" w:rsidDel="005916DC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2343359" w14:textId="77777777" w:rsidR="00DB40B3" w:rsidRPr="00C65484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7A29694" w14:textId="77777777" w:rsidR="00DB40B3" w:rsidRPr="00C65484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3777CEA" w14:textId="77777777" w:rsidR="00DB40B3" w:rsidRPr="00C65484" w:rsidRDefault="00DB40B3" w:rsidP="002E53F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9FFEBFB" w14:textId="77777777" w:rsidR="00DB40B3" w:rsidRPr="00C65484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A0CE741" w14:textId="77777777" w:rsidR="00DB40B3" w:rsidRPr="00C65484" w:rsidRDefault="00DB40B3" w:rsidP="002E5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C10981B" w14:textId="77777777" w:rsidR="00DB40B3" w:rsidRPr="00C65484" w:rsidRDefault="00DB40B3" w:rsidP="002E53F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3A82870" w14:textId="77777777" w:rsidR="00DB40B3" w:rsidRPr="00C65484" w:rsidRDefault="00DB40B3" w:rsidP="002E53F2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C65484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C65484" w:rsidRDefault="00DB40B3" w:rsidP="002E53F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C65484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C65484" w:rsidRDefault="002B0E8F" w:rsidP="002E53F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C654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C65484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C65484" w:rsidRDefault="00416116" w:rsidP="002E53F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C65484" w:rsidRDefault="00416116" w:rsidP="002E53F2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31F2B18B" w:rsidR="00416116" w:rsidRPr="00C65484" w:rsidRDefault="00974E8B" w:rsidP="002E53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23</w:t>
            </w:r>
            <w:r w:rsidRPr="00C6548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6548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470</w:t>
            </w:r>
          </w:p>
        </w:tc>
        <w:tc>
          <w:tcPr>
            <w:tcW w:w="180" w:type="dxa"/>
          </w:tcPr>
          <w:p w14:paraId="0B9AC94D" w14:textId="77777777" w:rsidR="00416116" w:rsidRPr="00C65484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72F1A9AB" w:rsidR="00416116" w:rsidRPr="00C65484" w:rsidRDefault="00974E8B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C65484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3C0702C7" w:rsidR="00416116" w:rsidRPr="00C65484" w:rsidRDefault="00974E8B" w:rsidP="002E53F2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C65484" w:rsidRDefault="00416116" w:rsidP="002E5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402574B" w:rsidR="00416116" w:rsidRPr="00C65484" w:rsidRDefault="00974E8B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C65484" w:rsidRDefault="00DB40B3" w:rsidP="002E53F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C65484" w:rsidRDefault="00441BBA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E8918D6" w14:textId="77777777" w:rsidR="00441BBA" w:rsidRPr="00C65484" w:rsidRDefault="00441BB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C65484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579C83F3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212A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E44CC"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7416" w:rsidRPr="00C654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5" w:type="pct"/>
          </w:tcPr>
          <w:p w14:paraId="21E7978A" w14:textId="77777777" w:rsidR="007261C0" w:rsidRPr="00C65484" w:rsidRDefault="007261C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C65484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C65484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C65484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C65484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2270C74F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C65484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C65484" w14:paraId="33294360" w14:textId="77777777" w:rsidTr="00CE6FB0">
        <w:trPr>
          <w:trHeight w:val="420"/>
        </w:trPr>
        <w:tc>
          <w:tcPr>
            <w:tcW w:w="3334" w:type="pct"/>
          </w:tcPr>
          <w:p w14:paraId="429BC0D8" w14:textId="290E6DF0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</w:tcPr>
          <w:p w14:paraId="6C41E8DF" w14:textId="61815BEA" w:rsidR="0046520D" w:rsidRPr="00C65484" w:rsidRDefault="00F5471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081744">
              <w:rPr>
                <w:rFonts w:asciiTheme="majorBidi" w:hAnsiTheme="majorBidi" w:cstheme="majorBidi"/>
                <w:sz w:val="30"/>
                <w:szCs w:val="30"/>
              </w:rPr>
              <w:t>30,599</w:t>
            </w:r>
          </w:p>
        </w:tc>
        <w:tc>
          <w:tcPr>
            <w:tcW w:w="135" w:type="pct"/>
          </w:tcPr>
          <w:p w14:paraId="378F9B03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1B3AA06D" w14:textId="614B2195" w:rsidR="0046520D" w:rsidRPr="00C65484" w:rsidRDefault="008E2BE1" w:rsidP="008E2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65484" w14:paraId="76C0ABC1" w14:textId="77777777" w:rsidTr="00DC799B">
        <w:trPr>
          <w:trHeight w:val="420"/>
        </w:trPr>
        <w:tc>
          <w:tcPr>
            <w:tcW w:w="3334" w:type="pct"/>
          </w:tcPr>
          <w:p w14:paraId="510A822E" w14:textId="70D8BD7F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</w:tcPr>
          <w:p w14:paraId="1B31036B" w14:textId="186DE71E" w:rsidR="0046520D" w:rsidRPr="00C65484" w:rsidRDefault="00F5471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676,982</w:t>
            </w:r>
          </w:p>
        </w:tc>
        <w:tc>
          <w:tcPr>
            <w:tcW w:w="135" w:type="pct"/>
          </w:tcPr>
          <w:p w14:paraId="425CD824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7EDCC6B9" w14:textId="4F192B38" w:rsidR="0046520D" w:rsidRPr="00C65484" w:rsidRDefault="00852BD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65484" w14:paraId="043418EE" w14:textId="77777777" w:rsidTr="00DC799B">
        <w:trPr>
          <w:trHeight w:val="420"/>
        </w:trPr>
        <w:tc>
          <w:tcPr>
            <w:tcW w:w="3334" w:type="pct"/>
          </w:tcPr>
          <w:p w14:paraId="51ED18C2" w14:textId="45EAA713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</w:tcPr>
          <w:p w14:paraId="0FDBBBD9" w14:textId="695A5E4B" w:rsidR="0046520D" w:rsidRPr="00C65484" w:rsidRDefault="00F5471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31,246</w:t>
            </w:r>
          </w:p>
        </w:tc>
        <w:tc>
          <w:tcPr>
            <w:tcW w:w="135" w:type="pct"/>
          </w:tcPr>
          <w:p w14:paraId="7BC2207C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61653F23" w14:textId="3ED5C25D" w:rsidR="0046520D" w:rsidRPr="00C65484" w:rsidRDefault="00852BD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20,741</w:t>
            </w:r>
          </w:p>
        </w:tc>
      </w:tr>
      <w:tr w:rsidR="005B25A8" w:rsidRPr="00C65484" w14:paraId="1898EB31" w14:textId="77777777" w:rsidTr="00DC799B">
        <w:trPr>
          <w:trHeight w:val="420"/>
        </w:trPr>
        <w:tc>
          <w:tcPr>
            <w:tcW w:w="3334" w:type="pct"/>
          </w:tcPr>
          <w:p w14:paraId="75F8EB22" w14:textId="77C70C88" w:rsidR="005B25A8" w:rsidRPr="00C65484" w:rsidRDefault="005B25A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อุปกรณ์คอม</w:t>
            </w:r>
            <w:r w:rsidR="008E2BE1">
              <w:rPr>
                <w:rFonts w:ascii="Angsana New" w:hAnsi="Angsana New" w:hint="cs"/>
                <w:sz w:val="30"/>
                <w:szCs w:val="30"/>
                <w:cs/>
              </w:rPr>
              <w:t>พิวเตอร์</w:t>
            </w:r>
          </w:p>
        </w:tc>
        <w:tc>
          <w:tcPr>
            <w:tcW w:w="735" w:type="pct"/>
          </w:tcPr>
          <w:p w14:paraId="69615FE0" w14:textId="09024B47" w:rsidR="005B25A8" w:rsidRPr="00C65484" w:rsidRDefault="008E2BE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8,240</w:t>
            </w:r>
          </w:p>
        </w:tc>
        <w:tc>
          <w:tcPr>
            <w:tcW w:w="135" w:type="pct"/>
          </w:tcPr>
          <w:p w14:paraId="57A7FD33" w14:textId="77777777" w:rsidR="005B25A8" w:rsidRPr="00C65484" w:rsidRDefault="005B25A8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62A96BC9" w14:textId="5EEB6EB0" w:rsidR="005B25A8" w:rsidRPr="00C65484" w:rsidRDefault="008E2BE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8,240</w:t>
            </w:r>
          </w:p>
        </w:tc>
      </w:tr>
      <w:tr w:rsidR="0046520D" w:rsidRPr="00C65484" w14:paraId="2C1E5D5C" w14:textId="77777777" w:rsidTr="00CE6FB0">
        <w:trPr>
          <w:trHeight w:val="420"/>
        </w:trPr>
        <w:tc>
          <w:tcPr>
            <w:tcW w:w="3334" w:type="pct"/>
          </w:tcPr>
          <w:p w14:paraId="5889F164" w14:textId="77777777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EFE60EB" w14:textId="2CBC7087" w:rsidR="0046520D" w:rsidRPr="00C65484" w:rsidRDefault="00F5471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CC28D5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47,067</w:t>
            </w:r>
          </w:p>
        </w:tc>
        <w:tc>
          <w:tcPr>
            <w:tcW w:w="135" w:type="pct"/>
          </w:tcPr>
          <w:p w14:paraId="3FD8FE2C" w14:textId="77777777" w:rsidR="0046520D" w:rsidRPr="00C65484" w:rsidRDefault="0046520D" w:rsidP="002E53F2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29BBFEB" w14:textId="27EC6570" w:rsidR="0046520D" w:rsidRPr="00C65484" w:rsidRDefault="00852BD9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28,981</w:t>
            </w:r>
          </w:p>
        </w:tc>
      </w:tr>
      <w:tr w:rsidR="00CD4D87" w:rsidRPr="00C65484" w14:paraId="73537CE9" w14:textId="77777777" w:rsidTr="00CE6FB0">
        <w:tc>
          <w:tcPr>
            <w:tcW w:w="3334" w:type="pct"/>
          </w:tcPr>
          <w:p w14:paraId="044196A5" w14:textId="77777777" w:rsidR="00CD4D87" w:rsidRPr="00C65484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C65484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2D4BCA12" w:rsidR="00CD4D87" w:rsidRPr="00C65484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57D0A" w:rsidRPr="00C6548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548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</w:tcPr>
          <w:p w14:paraId="475363A7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C65484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C65484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6C969ED4" w:rsidR="0046520D" w:rsidRPr="00C65484" w:rsidRDefault="002B340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1,558,541</w:t>
            </w:r>
          </w:p>
        </w:tc>
        <w:tc>
          <w:tcPr>
            <w:tcW w:w="135" w:type="pct"/>
          </w:tcPr>
          <w:p w14:paraId="08DC5309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3B062942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65484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746B0D16" w:rsidR="0046520D" w:rsidRPr="00C65484" w:rsidRDefault="002B340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0757" w:rsidRPr="00C65484">
              <w:rPr>
                <w:rFonts w:asciiTheme="majorBidi" w:hAnsiTheme="majorBidi" w:cstheme="majorBidi"/>
                <w:sz w:val="30"/>
                <w:szCs w:val="30"/>
              </w:rPr>
              <w:t>38,564</w:t>
            </w:r>
          </w:p>
        </w:tc>
        <w:tc>
          <w:tcPr>
            <w:tcW w:w="135" w:type="pct"/>
          </w:tcPr>
          <w:p w14:paraId="67A7FC59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66FBC977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11,261</w:t>
            </w:r>
          </w:p>
        </w:tc>
      </w:tr>
      <w:tr w:rsidR="0046520D" w:rsidRPr="00C65484" w14:paraId="3ACFDD62" w14:textId="77777777" w:rsidTr="00CE6FB0">
        <w:trPr>
          <w:trHeight w:val="420"/>
        </w:trPr>
        <w:tc>
          <w:tcPr>
            <w:tcW w:w="3334" w:type="pct"/>
          </w:tcPr>
          <w:p w14:paraId="0ACE8D54" w14:textId="53BE6C2D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5484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1279B21C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790,353</w:t>
            </w:r>
          </w:p>
        </w:tc>
        <w:tc>
          <w:tcPr>
            <w:tcW w:w="135" w:type="pct"/>
          </w:tcPr>
          <w:p w14:paraId="60C3445A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53B140AD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608,148</w:t>
            </w:r>
          </w:p>
        </w:tc>
      </w:tr>
      <w:tr w:rsidR="0046520D" w:rsidRPr="00C65484" w14:paraId="58CC708B" w14:textId="77777777" w:rsidTr="00CE6FB0">
        <w:trPr>
          <w:trHeight w:val="420"/>
        </w:trPr>
        <w:tc>
          <w:tcPr>
            <w:tcW w:w="3334" w:type="pct"/>
          </w:tcPr>
          <w:p w14:paraId="43902FCC" w14:textId="4F93D2CE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</w:t>
            </w:r>
            <w:r w:rsidR="00057D0A" w:rsidRPr="00C6548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C65484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FFFFFF"/>
          </w:tcPr>
          <w:p w14:paraId="0D86859F" w14:textId="1B93B597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7,927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4F1088E9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C65484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C65484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752F01F8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00757" w:rsidRPr="00C65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795,385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C65484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21C065A8" w:rsidR="0046520D" w:rsidRPr="00C65484" w:rsidRDefault="002550E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6548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619,409</w:t>
            </w:r>
          </w:p>
        </w:tc>
      </w:tr>
    </w:tbl>
    <w:p w14:paraId="6B745702" w14:textId="77777777" w:rsidR="00740C07" w:rsidRPr="00C65484" w:rsidRDefault="00740C0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CF7D13" w14:textId="77777777" w:rsidR="00AE69C5" w:rsidRPr="00C65484" w:rsidRDefault="00AE69C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C65484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7AB150D5" w14:textId="04F15ED3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65484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</w:t>
      </w:r>
      <w:r w:rsidRPr="00C65484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03B0FA59" w:rsidR="00304017" w:rsidRPr="00C65484" w:rsidRDefault="0030401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65484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E7416" w:rsidRPr="00C65484">
        <w:rPr>
          <w:rFonts w:ascii="Angsana New" w:eastAsia="MS Mincho" w:hAnsi="Angsana New"/>
          <w:sz w:val="30"/>
          <w:szCs w:val="30"/>
        </w:rPr>
        <w:t>198</w:t>
      </w:r>
      <w:r w:rsidR="000C4C7E" w:rsidRPr="00C65484">
        <w:rPr>
          <w:rFonts w:ascii="Angsana New" w:eastAsia="MS Mincho" w:hAnsi="Angsana New"/>
          <w:sz w:val="30"/>
          <w:szCs w:val="30"/>
        </w:rPr>
        <w:t>.</w:t>
      </w:r>
      <w:r w:rsidR="00BE7416" w:rsidRPr="00C65484">
        <w:rPr>
          <w:rFonts w:ascii="Angsana New" w:eastAsia="MS Mincho" w:hAnsi="Angsana New"/>
          <w:sz w:val="30"/>
          <w:szCs w:val="30"/>
        </w:rPr>
        <w:t>91</w:t>
      </w:r>
      <w:r w:rsidRPr="00C65484">
        <w:rPr>
          <w:rFonts w:ascii="Angsana New" w:eastAsia="MS Mincho" w:hAnsi="Angsana New"/>
          <w:sz w:val="30"/>
          <w:szCs w:val="30"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ณ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C65484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F0212A" w:rsidRPr="00C65484">
        <w:rPr>
          <w:rFonts w:ascii="Angsana New" w:eastAsia="MS Mincho" w:hAnsi="Angsana New"/>
          <w:sz w:val="30"/>
          <w:szCs w:val="30"/>
        </w:rPr>
        <w:t xml:space="preserve">30 </w:t>
      </w:r>
      <w:r w:rsidR="00F0212A" w:rsidRPr="00C65484">
        <w:rPr>
          <w:rFonts w:ascii="Angsana New" w:eastAsia="MS Mincho" w:hAnsi="Angsana New"/>
          <w:sz w:val="30"/>
          <w:szCs w:val="30"/>
          <w:cs/>
        </w:rPr>
        <w:t>มิถุนายน</w:t>
      </w:r>
      <w:r w:rsidR="00FE44CC" w:rsidRPr="00C6548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eastAsia="MS Mincho" w:hAnsi="Angsana New"/>
          <w:sz w:val="30"/>
          <w:szCs w:val="30"/>
        </w:rPr>
        <w:t>2569</w:t>
      </w:r>
      <w:r w:rsidR="00B40AE2" w:rsidRPr="00C65484">
        <w:rPr>
          <w:rFonts w:ascii="Angsana New" w:eastAsia="MS Mincho" w:hAnsi="Angsana New"/>
          <w:sz w:val="30"/>
          <w:szCs w:val="30"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C65484">
        <w:rPr>
          <w:rFonts w:ascii="Angsana New" w:eastAsia="MS Mincho" w:hAnsi="Angsana New"/>
          <w:sz w:val="30"/>
          <w:szCs w:val="30"/>
          <w:cs/>
        </w:rPr>
        <w:br/>
      </w:r>
      <w:r w:rsidRPr="00C65484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53628E" w:rsidRPr="00C65484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C65484">
        <w:rPr>
          <w:rFonts w:ascii="Angsana New" w:eastAsia="MS Mincho" w:hAnsi="Angsana New"/>
          <w:sz w:val="30"/>
          <w:szCs w:val="30"/>
        </w:rPr>
        <w:t xml:space="preserve"> </w:t>
      </w:r>
      <w:r w:rsidR="00587D41" w:rsidRPr="00C65484">
        <w:rPr>
          <w:rFonts w:ascii="Angsana New" w:eastAsia="MS Mincho" w:hAnsi="Angsana New"/>
          <w:sz w:val="30"/>
          <w:szCs w:val="30"/>
        </w:rPr>
        <w:t>171.12</w:t>
      </w:r>
      <w:r w:rsidR="00A53CD7" w:rsidRPr="00C65484">
        <w:rPr>
          <w:rFonts w:asciiTheme="majorBidi" w:hAnsiTheme="majorBidi" w:cstheme="majorBidi"/>
          <w:sz w:val="30"/>
          <w:szCs w:val="30"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C65484" w:rsidRDefault="000171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6F90986" w14:textId="04208BDC" w:rsidR="00FD3795" w:rsidRPr="00C65484" w:rsidRDefault="00017190" w:rsidP="007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C65484">
        <w:rPr>
          <w:rFonts w:ascii="Angsana New" w:eastAsia="MS Mincho" w:hAnsi="Angsana New" w:hint="cs"/>
          <w:sz w:val="30"/>
          <w:szCs w:val="30"/>
          <w:cs/>
        </w:rPr>
        <w:t xml:space="preserve">บริษัททำสัญญาวงเงินค้ำประกันกับสถาบันการเงินในประเทศแห่งหนึ่ง วงเงิน </w:t>
      </w:r>
      <w:r w:rsidR="00BE7416" w:rsidRPr="00C65484">
        <w:rPr>
          <w:rFonts w:ascii="Angsana New" w:eastAsia="MS Mincho" w:hAnsi="Angsana New"/>
          <w:sz w:val="30"/>
          <w:szCs w:val="30"/>
        </w:rPr>
        <w:t>800</w:t>
      </w:r>
      <w:r w:rsidRPr="00C65484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เพื่อใช้เป็นหลักค้ำประกันที่ดินเพื่อพัฒนาปรับปรุงสิ่งปลูกสร้าง</w:t>
      </w:r>
      <w:r w:rsidR="007822EB" w:rsidRPr="00C65484">
        <w:rPr>
          <w:rFonts w:ascii="Angsana New" w:eastAsia="MS Mincho" w:hAnsi="Angsana New" w:hint="cs"/>
          <w:sz w:val="30"/>
          <w:szCs w:val="30"/>
          <w:cs/>
        </w:rPr>
        <w:t>และเพื่อใช้เป็นหลักค้ำประกันในการขอคืนภาษีกับกรมสรรพากร</w:t>
      </w:r>
      <w:r w:rsidR="007822EB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13320" w:rsidRPr="00C65484">
        <w:rPr>
          <w:rFonts w:ascii="Angsana New" w:eastAsia="MS Mincho" w:hAnsi="Angsana New"/>
          <w:sz w:val="30"/>
          <w:szCs w:val="30"/>
        </w:rPr>
        <w:br/>
      </w:r>
      <w:r w:rsidRPr="00C65484">
        <w:rPr>
          <w:rFonts w:ascii="Angsana New" w:eastAsia="MS Mincho" w:hAnsi="Angsana New" w:hint="cs"/>
          <w:sz w:val="30"/>
          <w:szCs w:val="30"/>
          <w:cs/>
        </w:rPr>
        <w:t>ณ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C65484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F0212A" w:rsidRPr="00C65484">
        <w:rPr>
          <w:rFonts w:ascii="Angsana New" w:eastAsia="MS Mincho" w:hAnsi="Angsana New"/>
          <w:sz w:val="30"/>
          <w:szCs w:val="30"/>
        </w:rPr>
        <w:t xml:space="preserve">30 </w:t>
      </w:r>
      <w:r w:rsidR="00F0212A" w:rsidRPr="00C65484">
        <w:rPr>
          <w:rFonts w:ascii="Angsana New" w:eastAsia="MS Mincho" w:hAnsi="Angsana New"/>
          <w:sz w:val="30"/>
          <w:szCs w:val="30"/>
          <w:cs/>
        </w:rPr>
        <w:t>มิถุนายน</w:t>
      </w:r>
      <w:r w:rsidR="00FE44CC" w:rsidRPr="00C6548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eastAsia="MS Mincho" w:hAnsi="Angsana New"/>
          <w:sz w:val="30"/>
          <w:szCs w:val="30"/>
        </w:rPr>
        <w:t>2569</w:t>
      </w:r>
      <w:r w:rsidR="000A13D0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บริษัทมีภาระผูกพันจากสัญญาค้ำประกัน</w:t>
      </w:r>
      <w:r w:rsidR="007822EB" w:rsidRPr="00C65484">
        <w:rPr>
          <w:rFonts w:ascii="Angsana New" w:eastAsia="MS Mincho" w:hAnsi="Angsana New" w:hint="cs"/>
          <w:sz w:val="30"/>
          <w:szCs w:val="30"/>
          <w:cs/>
        </w:rPr>
        <w:t>ที่ดิน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DF79FE" w:rsidRPr="00C65484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62862" w:rsidRPr="00C65484">
        <w:rPr>
          <w:rFonts w:ascii="Angsana New" w:eastAsia="MS Mincho" w:hAnsi="Angsana New"/>
          <w:sz w:val="30"/>
          <w:szCs w:val="30"/>
        </w:rPr>
        <w:t>127</w:t>
      </w:r>
      <w:r w:rsidRPr="00C65484">
        <w:rPr>
          <w:rFonts w:ascii="Angsana New" w:eastAsia="MS Mincho" w:hAnsi="Angsana New"/>
          <w:sz w:val="30"/>
          <w:szCs w:val="30"/>
        </w:rPr>
        <w:t xml:space="preserve"> </w:t>
      </w:r>
      <w:r w:rsidRPr="00C65484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7822EB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822EB" w:rsidRPr="00C65484">
        <w:rPr>
          <w:rFonts w:ascii="Angsana New" w:eastAsia="MS Mincho" w:hAnsi="Angsana New" w:hint="cs"/>
          <w:sz w:val="30"/>
          <w:szCs w:val="30"/>
          <w:cs/>
        </w:rPr>
        <w:t>และภาระผูกพันจากสัญญาค้ำประกันต่อกรมสรรพากรจำนวนเงิน</w:t>
      </w:r>
      <w:r w:rsidR="007822EB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62862" w:rsidRPr="00C65484">
        <w:rPr>
          <w:rFonts w:ascii="Angsana New" w:eastAsia="MS Mincho" w:hAnsi="Angsana New"/>
          <w:sz w:val="30"/>
          <w:szCs w:val="30"/>
        </w:rPr>
        <w:t>481.15</w:t>
      </w:r>
      <w:r w:rsidR="007822EB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822EB" w:rsidRPr="00C65484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1C3DB62A" w14:textId="77777777" w:rsidR="007822EB" w:rsidRPr="00C65484" w:rsidRDefault="007822EB" w:rsidP="007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0AEF17A6" w14:textId="77777777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65484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2D981F83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65484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กลุ่มบริษัทได้ทำสัญญาบริการกับบริษัทในประเทศหลายแห่งเกี่ยวกับการบริการสาธารณูปโภคต่าง</w:t>
      </w:r>
      <w:r w:rsidR="00FD797B" w:rsidRPr="00C6548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ๆ โดยมีกำหนดระยะเวลา </w:t>
      </w:r>
      <w:r w:rsidR="00BE7416" w:rsidRPr="00C65484">
        <w:rPr>
          <w:rFonts w:ascii="Angsana New" w:eastAsia="MS Mincho" w:hAnsi="Angsana New"/>
          <w:sz w:val="30"/>
          <w:szCs w:val="30"/>
        </w:rPr>
        <w:t>1</w:t>
      </w:r>
      <w:r w:rsidRPr="00C65484">
        <w:rPr>
          <w:rFonts w:ascii="Angsana New" w:eastAsia="MS Mincho" w:hAnsi="Angsana New"/>
          <w:sz w:val="30"/>
          <w:szCs w:val="30"/>
        </w:rPr>
        <w:t xml:space="preserve"> 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BE7416" w:rsidRPr="00C65484">
        <w:rPr>
          <w:rFonts w:ascii="Angsana New" w:eastAsia="MS Mincho" w:hAnsi="Angsana New"/>
          <w:sz w:val="30"/>
          <w:szCs w:val="30"/>
        </w:rPr>
        <w:t>5</w:t>
      </w:r>
      <w:r w:rsidRPr="00C65484">
        <w:rPr>
          <w:rFonts w:ascii="Angsana New" w:eastAsia="MS Mincho" w:hAnsi="Angsana New"/>
          <w:sz w:val="30"/>
          <w:szCs w:val="30"/>
        </w:rPr>
        <w:t xml:space="preserve"> </w:t>
      </w:r>
      <w:r w:rsidRPr="00C65484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C65484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C65484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5F54C4DC" w:rsidR="00575B61" w:rsidRPr="00C65484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65484">
        <w:rPr>
          <w:rFonts w:ascii="Angsana New" w:eastAsia="MS Mincho" w:hAnsi="Angsana New"/>
          <w:sz w:val="30"/>
          <w:szCs w:val="30"/>
          <w:cs/>
        </w:rPr>
        <w:t>บริษัทย่อยหลายแห่งได้ทำสัญญา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C65484">
        <w:rPr>
          <w:rFonts w:ascii="Angsana New" w:eastAsia="MS Mincho" w:hAnsi="Angsana New"/>
          <w:sz w:val="30"/>
          <w:szCs w:val="30"/>
          <w:cs/>
        </w:rPr>
        <w:t>ย่อย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="00BE7416" w:rsidRPr="00C65484">
        <w:rPr>
          <w:rFonts w:ascii="Angsana New" w:eastAsia="MS Mincho" w:hAnsi="Angsana New"/>
          <w:sz w:val="30"/>
          <w:szCs w:val="30"/>
        </w:rPr>
        <w:t>10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="00BE7416" w:rsidRPr="00C65484">
        <w:rPr>
          <w:rFonts w:ascii="Angsana New" w:eastAsia="MS Mincho" w:hAnsi="Angsana New"/>
          <w:sz w:val="30"/>
          <w:szCs w:val="30"/>
        </w:rPr>
        <w:t>20</w:t>
      </w:r>
      <w:r w:rsidRPr="00C65484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C65484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C65484">
        <w:rPr>
          <w:rFonts w:ascii="Angsana New" w:eastAsia="MS Mincho" w:hAnsi="Angsana New"/>
          <w:sz w:val="30"/>
          <w:szCs w:val="30"/>
          <w:cs/>
        </w:rPr>
        <w:t>ย่อย</w:t>
      </w:r>
      <w:r w:rsidRPr="00C65484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7CFCE6C6" w14:textId="77777777" w:rsidR="00902DB5" w:rsidRPr="00C65484" w:rsidRDefault="00902DB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C65484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6548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C65484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C65484" w:rsidRDefault="00425E97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="00015789"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ย่อยหลายแห่ง</w:t>
      </w:r>
      <w:r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ทศ</w:t>
      </w:r>
      <w:r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ย่อย</w:t>
      </w:r>
      <w:r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C65484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354993" w14:textId="77777777" w:rsidR="00DD063D" w:rsidRPr="00C65484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0371FFA" w14:textId="77777777" w:rsidR="00DD063D" w:rsidRPr="00C65484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44C16FC" w14:textId="77777777" w:rsidR="00DD063D" w:rsidRPr="00C65484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C65484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65484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lastRenderedPageBreak/>
        <w:t>สัญญา</w:t>
      </w:r>
      <w:r w:rsidR="0036611F" w:rsidRPr="00C65484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C65484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C65484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ตกแต่งภายในพื้นที่และอาคาร </w:t>
      </w:r>
    </w:p>
    <w:p w14:paraId="303D50CE" w14:textId="77777777" w:rsidR="00C0031A" w:rsidRPr="00C65484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C65484" w:rsidRDefault="000A3EE4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ก่อสร้าง ปรับปรุง และตกแต่งภายในพื้นที่และอาคาร </w:t>
      </w:r>
      <w:r w:rsidR="00C0031A"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C65484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C65484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โดย</w:t>
      </w:r>
      <w:r w:rsidRPr="00C6548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C65484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C65484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C65484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2DA57F0F" w14:textId="77777777" w:rsidR="00DD063D" w:rsidRPr="00C65484" w:rsidRDefault="00DD063D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0B32A76D" w14:textId="7F0AFA1A" w:rsidR="002663A7" w:rsidRPr="00C65484" w:rsidRDefault="002663A7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1430830A" w14:textId="77777777" w:rsidR="00E15BD0" w:rsidRPr="00C65484" w:rsidRDefault="00E15BD0" w:rsidP="002D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A9AD9" w14:textId="174FC6E0" w:rsidR="00E15BD0" w:rsidRPr="00C65484" w:rsidRDefault="00024ED0" w:rsidP="0002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F0212A" w:rsidRPr="00C65484">
        <w:rPr>
          <w:rFonts w:ascii="Angsana New" w:hAnsi="Angsana New"/>
          <w:spacing w:val="-2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FE44CC" w:rsidRPr="00C654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pacing w:val="-2"/>
          <w:sz w:val="30"/>
          <w:szCs w:val="30"/>
        </w:rPr>
        <w:t>2569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บริษัทมีหนี้สินที่อาจเกิดขึ้นจากการทำสัญญาให้การสนับสนุนแก่กิจการร่วมค้าหลายแห่ง ในการทำสัญญาสินเชื่อหลายฉบับกับสถาบันการเงินเป็นวงเงินจำนวน </w:t>
      </w:r>
      <w:r w:rsidR="001F5D38" w:rsidRPr="00C65484">
        <w:rPr>
          <w:rFonts w:ascii="Angsana New" w:hAnsi="Angsana New"/>
          <w:spacing w:val="-2"/>
          <w:sz w:val="30"/>
          <w:szCs w:val="30"/>
        </w:rPr>
        <w:t>7,904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  <w:cs/>
        </w:rPr>
        <w:t>ล้าน</w:t>
      </w:r>
      <w:r w:rsidR="001F5D38" w:rsidRPr="00C65484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 หรือเทียบเท่า </w:t>
      </w:r>
      <w:r w:rsidR="00F8260D" w:rsidRPr="00C65484">
        <w:rPr>
          <w:rFonts w:ascii="Angsana New" w:hAnsi="Angsana New"/>
          <w:spacing w:val="-2"/>
          <w:sz w:val="30"/>
          <w:szCs w:val="30"/>
        </w:rPr>
        <w:t>208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ล้านเหรียญสหรัฐ และวงเงินจำนวน </w:t>
      </w:r>
      <w:r w:rsidR="00552388" w:rsidRPr="00C65484">
        <w:rPr>
          <w:rFonts w:ascii="Angsana New" w:hAnsi="Angsana New"/>
          <w:spacing w:val="-2"/>
          <w:sz w:val="30"/>
          <w:szCs w:val="30"/>
        </w:rPr>
        <w:t>13,100</w:t>
      </w:r>
      <w:r w:rsidRPr="00C65484">
        <w:rPr>
          <w:rFonts w:ascii="Angsana New" w:hAnsi="Angsana New"/>
          <w:spacing w:val="-2"/>
          <w:sz w:val="30"/>
          <w:szCs w:val="30"/>
        </w:rPr>
        <w:t xml:space="preserve"> </w:t>
      </w:r>
      <w:r w:rsidRPr="00C65484">
        <w:rPr>
          <w:rFonts w:ascii="Angsana New" w:hAnsi="Angsana New"/>
          <w:spacing w:val="-2"/>
          <w:sz w:val="30"/>
          <w:szCs w:val="30"/>
          <w:cs/>
        </w:rPr>
        <w:t>ล้านบาท ทั้งนี้ เป็นไปตามเงื่อนไขที่กำหนดในสัญญา</w:t>
      </w:r>
    </w:p>
    <w:p w14:paraId="74C54863" w14:textId="77777777" w:rsidR="006F097F" w:rsidRPr="00C65484" w:rsidRDefault="006F097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D089231" w14:textId="4FC939A4" w:rsidR="00594207" w:rsidRPr="00C65484" w:rsidRDefault="11E0AC14" w:rsidP="0059420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99C60B5" w14:textId="77777777" w:rsidR="00F45E79" w:rsidRDefault="00F45E79" w:rsidP="00A3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F6E23BB" w14:textId="77777777" w:rsidR="002D0738" w:rsidRPr="001B0EA5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firstLine="540"/>
        <w:rPr>
          <w:rFonts w:ascii="Angsana New" w:hAnsi="Angsana New"/>
          <w:i/>
          <w:iCs/>
          <w:spacing w:val="-2"/>
          <w:sz w:val="30"/>
          <w:szCs w:val="30"/>
        </w:rPr>
      </w:pPr>
      <w:r w:rsidRPr="001B0EA5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การเข้าทำสัญญาจะซื้อจะขาย</w:t>
      </w:r>
    </w:p>
    <w:p w14:paraId="6F5DC154" w14:textId="77777777" w:rsidR="002D0738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firstLine="540"/>
        <w:rPr>
          <w:rFonts w:ascii="Angsana New" w:hAnsi="Angsana New"/>
          <w:b/>
          <w:bCs/>
          <w:sz w:val="30"/>
          <w:szCs w:val="30"/>
          <w:cs/>
        </w:rPr>
      </w:pPr>
    </w:p>
    <w:p w14:paraId="7ACEB237" w14:textId="18ECCEDD" w:rsidR="002D0738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pacing w:val="-2"/>
          <w:sz w:val="30"/>
          <w:szCs w:val="30"/>
        </w:rPr>
      </w:pPr>
      <w:r w:rsidRPr="005D407E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73945">
        <w:rPr>
          <w:rFonts w:ascii="Angsana New" w:hAnsi="Angsana New"/>
          <w:spacing w:val="-2"/>
          <w:sz w:val="30"/>
          <w:szCs w:val="30"/>
        </w:rPr>
        <w:t>3</w:t>
      </w:r>
      <w:r w:rsidRPr="005D407E">
        <w:rPr>
          <w:rFonts w:ascii="Angsana New" w:hAnsi="Angsana New"/>
          <w:spacing w:val="-2"/>
          <w:sz w:val="30"/>
          <w:szCs w:val="30"/>
        </w:rPr>
        <w:t xml:space="preserve"> </w:t>
      </w:r>
      <w:r w:rsidRPr="005D407E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5D407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5D407E">
        <w:rPr>
          <w:rFonts w:ascii="Angsana New" w:hAnsi="Angsana New" w:hint="cs"/>
          <w:spacing w:val="-2"/>
          <w:sz w:val="30"/>
          <w:szCs w:val="30"/>
          <w:cs/>
        </w:rPr>
        <w:t>บริษัทได้</w:t>
      </w:r>
      <w:r>
        <w:rPr>
          <w:rFonts w:ascii="Angsana New" w:hAnsi="Angsana New" w:hint="cs"/>
          <w:spacing w:val="-2"/>
          <w:sz w:val="30"/>
          <w:szCs w:val="30"/>
          <w:cs/>
        </w:rPr>
        <w:t>เข้าทำสัญญาจะซื้อจะขายที่ดิน อาคารและสิ่งปลูกสร้าง</w:t>
      </w:r>
      <w:r w:rsidRPr="005D407E">
        <w:rPr>
          <w:rFonts w:ascii="Angsana New" w:hAnsi="Angsana New" w:hint="cs"/>
          <w:spacing w:val="-2"/>
          <w:sz w:val="30"/>
          <w:szCs w:val="30"/>
          <w:cs/>
        </w:rPr>
        <w:t>กับ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กิจการอื่น โดยมีมูลค่ารวมสุทธิ</w:t>
      </w:r>
      <w:r w:rsidRPr="005D407E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pacing w:val="-2"/>
          <w:sz w:val="30"/>
          <w:szCs w:val="30"/>
        </w:rPr>
        <w:t>1,368</w:t>
      </w:r>
      <w:r w:rsidRPr="005D407E">
        <w:rPr>
          <w:rFonts w:ascii="Angsana New" w:hAnsi="Angsana New"/>
          <w:spacing w:val="-2"/>
          <w:sz w:val="30"/>
          <w:szCs w:val="30"/>
        </w:rPr>
        <w:t xml:space="preserve"> </w:t>
      </w:r>
      <w:r w:rsidRPr="005D407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26DC1">
        <w:rPr>
          <w:rFonts w:ascii="Angsana New" w:hAnsi="Angsana New"/>
          <w:spacing w:val="-2"/>
          <w:sz w:val="30"/>
          <w:szCs w:val="30"/>
          <w:cs/>
        </w:rPr>
        <w:t>ตามเงื่อนไขที่กำหนดในสัญญา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ต่อมา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73945">
        <w:rPr>
          <w:rFonts w:ascii="Angsana New" w:hAnsi="Angsana New"/>
          <w:spacing w:val="-2"/>
          <w:sz w:val="30"/>
          <w:szCs w:val="30"/>
        </w:rPr>
        <w:t>11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2569 </w:t>
      </w:r>
      <w:r>
        <w:rPr>
          <w:rFonts w:ascii="Angsana New" w:hAnsi="Angsana New"/>
          <w:spacing w:val="-2"/>
          <w:sz w:val="30"/>
          <w:szCs w:val="30"/>
        </w:rPr>
        <w:br/>
      </w:r>
      <w:r w:rsidRPr="00AB6A16">
        <w:rPr>
          <w:rFonts w:ascii="Angsana New" w:hAnsi="Angsana New"/>
          <w:spacing w:val="-2"/>
          <w:sz w:val="30"/>
          <w:szCs w:val="30"/>
          <w:cs/>
        </w:rPr>
        <w:t>บริษัทย่อยได้เข้าทำสัญญาซื้อขายและรับโอนกรรมสิทธิ์ในที่ดินและอาคารดังกล่าวเรียบร้อยแล้ว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F52C3">
        <w:rPr>
          <w:rFonts w:ascii="Angsana New" w:hAnsi="Angsana New"/>
          <w:spacing w:val="-2"/>
          <w:sz w:val="30"/>
          <w:szCs w:val="30"/>
          <w:cs/>
        </w:rPr>
        <w:t xml:space="preserve">อย่างไรก็ตาม </w:t>
      </w:r>
      <w:r>
        <w:rPr>
          <w:rFonts w:ascii="Angsana New" w:hAnsi="Angsana New"/>
          <w:spacing w:val="-2"/>
          <w:sz w:val="30"/>
          <w:szCs w:val="30"/>
        </w:rPr>
        <w:br/>
      </w:r>
      <w:r w:rsidRPr="006F52C3">
        <w:rPr>
          <w:rFonts w:ascii="Angsana New" w:hAnsi="Angsana New"/>
          <w:spacing w:val="-2"/>
          <w:sz w:val="30"/>
          <w:szCs w:val="30"/>
          <w:cs/>
        </w:rPr>
        <w:t>การโอนกรรมสิทธิ์ในสิ่งปลูกสร้างยังอยู่ระหว่างดำเนินการ</w:t>
      </w:r>
    </w:p>
    <w:p w14:paraId="6697EE2D" w14:textId="77777777" w:rsidR="002D0738" w:rsidRPr="00125E84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D991A79" w14:textId="77777777" w:rsidR="002D0738" w:rsidRPr="00125E84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25E84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การเข้าทำสัญญาเช่า</w:t>
      </w:r>
    </w:p>
    <w:p w14:paraId="259983E7" w14:textId="77777777" w:rsidR="002D0738" w:rsidRPr="00125E84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65F6C9" w14:textId="77777777" w:rsidR="002D0738" w:rsidRPr="00AA737D" w:rsidRDefault="002D0738" w:rsidP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pacing w:val="-2"/>
          <w:sz w:val="30"/>
          <w:szCs w:val="30"/>
        </w:rPr>
      </w:pP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15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2569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ได้จ่ายชำระค่าเช่าล่วงหน้าทั้งจำนวนสำหรับสัญญาเช่าที่ดินและอาคารชุมสายโทรศัพท์สุรวงค์กับกิจการอื่นจำนวนเงิน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103.77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>เพื่อปรับปรุงเป็นอาคารสำนักงาน และอาคารพาณิชยกรรม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และตัดจำหน่ายตลอดระยะเวลาสัญญาเช่า สัญญาเช่าจะมีผลบังคับใช้ตั้งแต่วันที่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15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2569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และมีอายุสัญญา </w:t>
      </w:r>
      <w:r w:rsidRPr="00AA737D">
        <w:rPr>
          <w:rFonts w:ascii="Angsana New" w:hAnsi="Angsana New"/>
          <w:spacing w:val="-2"/>
          <w:sz w:val="30"/>
          <w:szCs w:val="30"/>
        </w:rPr>
        <w:t xml:space="preserve">30 </w:t>
      </w:r>
      <w:r w:rsidRPr="00AA737D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</w:p>
    <w:p w14:paraId="66CDD6B3" w14:textId="5F8C22BD" w:rsidR="002D0738" w:rsidRDefault="002D0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A575955" w14:textId="3319E100" w:rsidR="00B41423" w:rsidRDefault="001E6045" w:rsidP="0059420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1E6045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3440DD79" w14:textId="77777777" w:rsidR="0060567D" w:rsidRDefault="0060567D" w:rsidP="00852C22">
      <w:pPr>
        <w:spacing w:line="240" w:lineRule="auto"/>
        <w:ind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A95836B" w14:textId="19EE3B64" w:rsidR="0060567D" w:rsidRPr="00852C22" w:rsidRDefault="0060567D" w:rsidP="006869F3">
      <w:pPr>
        <w:tabs>
          <w:tab w:val="clear" w:pos="68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AD4DFC">
        <w:rPr>
          <w:rFonts w:asciiTheme="majorBidi" w:hAnsiTheme="majorBidi" w:cstheme="majorBidi"/>
          <w:sz w:val="28"/>
          <w:szCs w:val="28"/>
          <w:cs/>
        </w:rPr>
        <w:t>มา</w:t>
      </w:r>
      <w:r w:rsidRPr="00852C22">
        <w:rPr>
          <w:rFonts w:ascii="Angsana New" w:hAnsi="Angsana New"/>
          <w:spacing w:val="-2"/>
          <w:sz w:val="30"/>
          <w:szCs w:val="30"/>
          <w:cs/>
        </w:rPr>
        <w:t>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C047B9" w:rsidRPr="00852C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2C22">
        <w:rPr>
          <w:rFonts w:ascii="Angsana New" w:hAnsi="Angsana New"/>
          <w:spacing w:val="-2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="007B71EE" w:rsidRPr="00852C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2C22">
        <w:rPr>
          <w:rFonts w:ascii="Angsana New" w:hAnsi="Angsana New"/>
          <w:spacing w:val="-2"/>
          <w:sz w:val="30"/>
          <w:szCs w:val="30"/>
          <w:cs/>
        </w:rPr>
        <w:t>เมื่อนำมาถือปฏิบัติเป็นครั้งแรก</w:t>
      </w:r>
      <w:r w:rsidRPr="00852C22">
        <w:rPr>
          <w:rFonts w:ascii="Angsana New" w:hAnsi="Angsana New"/>
          <w:spacing w:val="-2"/>
          <w:sz w:val="30"/>
          <w:szCs w:val="30"/>
        </w:rPr>
        <w:t xml:space="preserve"> </w:t>
      </w:r>
      <w:r w:rsidRPr="00852C22">
        <w:rPr>
          <w:rFonts w:ascii="Angsana New" w:hAnsi="Angsana New"/>
          <w:spacing w:val="-2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852C22">
        <w:rPr>
          <w:rFonts w:ascii="Angsana New" w:hAnsi="Angsana New"/>
          <w:spacing w:val="-2"/>
          <w:sz w:val="30"/>
          <w:szCs w:val="30"/>
        </w:rPr>
        <w:t>1</w:t>
      </w:r>
      <w:r w:rsidRPr="00852C22">
        <w:rPr>
          <w:rFonts w:ascii="Angsana New" w:hAnsi="Angsana New"/>
          <w:spacing w:val="-2"/>
          <w:sz w:val="30"/>
          <w:szCs w:val="30"/>
          <w:cs/>
        </w:rPr>
        <w:t xml:space="preserve"> มกราคม</w:t>
      </w:r>
      <w:r w:rsidR="003C5503">
        <w:rPr>
          <w:rFonts w:ascii="Angsana New" w:hAnsi="Angsana New"/>
          <w:spacing w:val="-2"/>
          <w:sz w:val="30"/>
          <w:szCs w:val="30"/>
        </w:rPr>
        <w:t xml:space="preserve"> </w:t>
      </w:r>
      <w:r w:rsidR="00AB4170" w:rsidRPr="00AB4170">
        <w:rPr>
          <w:rFonts w:ascii="Angsana New" w:hAnsi="Angsana New"/>
          <w:spacing w:val="-2"/>
          <w:sz w:val="30"/>
          <w:szCs w:val="30"/>
        </w:rPr>
        <w:t>2571</w:t>
      </w:r>
      <w:r w:rsidRPr="00852C22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Pr="00852C22">
        <w:rPr>
          <w:rFonts w:ascii="Angsana New" w:hAnsi="Angsana New" w:hint="cs"/>
          <w:spacing w:val="-2"/>
          <w:sz w:val="30"/>
          <w:szCs w:val="30"/>
          <w:cs/>
        </w:rPr>
        <w:t>อนุญาตให้</w:t>
      </w:r>
      <w:r w:rsidRPr="00852C22">
        <w:rPr>
          <w:rFonts w:ascii="Angsana New" w:hAnsi="Angsana New"/>
          <w:spacing w:val="-2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 ไม่ได้นำมาตรฐานการ</w:t>
      </w:r>
      <w:r w:rsidRPr="00852C22">
        <w:rPr>
          <w:rFonts w:ascii="Angsana New" w:hAnsi="Angsana New" w:hint="cs"/>
          <w:spacing w:val="-2"/>
          <w:sz w:val="30"/>
          <w:szCs w:val="30"/>
          <w:cs/>
        </w:rPr>
        <w:t>รายงานทางการเงินที่ออกและ</w:t>
      </w:r>
      <w:r w:rsidRPr="00852C22">
        <w:rPr>
          <w:rFonts w:ascii="Angsana New" w:hAnsi="Angsana New"/>
          <w:spacing w:val="-2"/>
          <w:sz w:val="30"/>
          <w:szCs w:val="30"/>
          <w:cs/>
        </w:rPr>
        <w:t>ปรับปรุง</w:t>
      </w:r>
      <w:r w:rsidRPr="00852C22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852C22">
        <w:rPr>
          <w:rFonts w:ascii="Angsana New" w:hAnsi="Angsana New"/>
          <w:spacing w:val="-2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2DA7878" w14:textId="14DF7D16" w:rsidR="00F45E79" w:rsidRPr="0060567D" w:rsidRDefault="00F45E79" w:rsidP="00F45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3870"/>
        <w:gridCol w:w="1440"/>
      </w:tblGrid>
      <w:tr w:rsidR="00713DFC" w:rsidRPr="002101D8" w14:paraId="3D4AE5C7" w14:textId="77777777" w:rsidTr="001B4227">
        <w:trPr>
          <w:tblHeader/>
        </w:trPr>
        <w:tc>
          <w:tcPr>
            <w:tcW w:w="3870" w:type="dxa"/>
            <w:vAlign w:val="bottom"/>
          </w:tcPr>
          <w:p w14:paraId="1D656D01" w14:textId="5347941D" w:rsidR="00713DFC" w:rsidRPr="00D8690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  <w:r w:rsidRPr="00D86905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  <w:r w:rsidRPr="00D86905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571392FB" w14:textId="77777777" w:rsidR="00713DFC" w:rsidRPr="00D8690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D86905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vAlign w:val="bottom"/>
          </w:tcPr>
          <w:p w14:paraId="24FA9C4C" w14:textId="77777777" w:rsidR="00713DFC" w:rsidRPr="00D8690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  <w:r w:rsidRPr="00D86905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มีผลบังคับใช้</w:t>
            </w:r>
          </w:p>
        </w:tc>
      </w:tr>
      <w:tr w:rsidR="00713DFC" w:rsidRPr="002101D8" w14:paraId="7B1442EF" w14:textId="77777777" w:rsidTr="001B4227">
        <w:tc>
          <w:tcPr>
            <w:tcW w:w="3870" w:type="dxa"/>
          </w:tcPr>
          <w:p w14:paraId="726D7688" w14:textId="484ABA94" w:rsidR="00713DFC" w:rsidRPr="006B167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</w:rPr>
              <w:t>18</w:t>
            </w:r>
          </w:p>
        </w:tc>
        <w:tc>
          <w:tcPr>
            <w:tcW w:w="3870" w:type="dxa"/>
          </w:tcPr>
          <w:p w14:paraId="6C692AB4" w14:textId="3F54111F" w:rsidR="00713DFC" w:rsidRPr="006B1675" w:rsidRDefault="00713DFC" w:rsidP="0014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การแสดงรายการและการเปิดเผยข้อมูลใน</w:t>
            </w:r>
            <w:r w:rsidR="004B41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1998196E" w14:textId="5672EC9B" w:rsidR="00713DFC" w:rsidRPr="006B167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</w:rPr>
              <w:t>2571</w:t>
            </w:r>
          </w:p>
        </w:tc>
      </w:tr>
      <w:tr w:rsidR="00713DFC" w:rsidRPr="002101D8" w14:paraId="61653E89" w14:textId="77777777" w:rsidTr="001B4227">
        <w:tc>
          <w:tcPr>
            <w:tcW w:w="3870" w:type="dxa"/>
          </w:tcPr>
          <w:p w14:paraId="5358D0F2" w14:textId="1FAB4752" w:rsidR="00713DFC" w:rsidRPr="006B167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มาตรฐานการบัญชี</w:t>
            </w:r>
            <w:r w:rsidRPr="006B167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7 </w:t>
            </w:r>
          </w:p>
        </w:tc>
        <w:tc>
          <w:tcPr>
            <w:tcW w:w="3870" w:type="dxa"/>
          </w:tcPr>
          <w:p w14:paraId="1154B327" w14:textId="77777777" w:rsidR="00713DFC" w:rsidRPr="006B167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40" w:type="dxa"/>
          </w:tcPr>
          <w:p w14:paraId="79698D78" w14:textId="77BD6F66" w:rsidR="00713DFC" w:rsidRPr="006B1675" w:rsidRDefault="0071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B1675">
              <w:rPr>
                <w:rFonts w:ascii="Angsana New" w:hAnsi="Angsana New" w:cs="Angsana New"/>
                <w:spacing w:val="-2"/>
                <w:sz w:val="30"/>
                <w:szCs w:val="30"/>
              </w:rPr>
              <w:t>2571</w:t>
            </w:r>
          </w:p>
        </w:tc>
      </w:tr>
    </w:tbl>
    <w:p w14:paraId="57287117" w14:textId="659845C9" w:rsidR="007128D2" w:rsidRDefault="007128D2" w:rsidP="001E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A571D5D" w14:textId="5D2229C6" w:rsidR="004A743D" w:rsidRPr="00C600C4" w:rsidRDefault="004A743D" w:rsidP="00061363">
      <w:pPr>
        <w:pStyle w:val="ListParagraph"/>
        <w:numPr>
          <w:ilvl w:val="0"/>
          <w:numId w:val="34"/>
        </w:numPr>
        <w:tabs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600C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600C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C600C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="001D525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7D3EA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/>
      </w:r>
      <w:r w:rsidR="001D525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และ</w:t>
      </w:r>
      <w:r w:rsidR="00CB12F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การปรับปรุงมาตรฐาน</w:t>
      </w:r>
      <w:r w:rsidR="009A210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การบัญชี ฉบับที่ </w:t>
      </w:r>
      <w:r w:rsidR="00AB4170" w:rsidRPr="00AB417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="009A210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A210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เรื่องงบกระแสเงินสด</w:t>
      </w:r>
    </w:p>
    <w:p w14:paraId="2B0E6AFA" w14:textId="77777777" w:rsidR="004A743D" w:rsidRPr="00C600C4" w:rsidRDefault="004A743D" w:rsidP="004A74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32ACBC4" w14:textId="3A26C595" w:rsidR="004A743D" w:rsidRPr="00C600C4" w:rsidRDefault="004A743D" w:rsidP="0060754C">
      <w:pPr>
        <w:pStyle w:val="ListParagraph"/>
        <w:tabs>
          <w:tab w:val="left" w:pos="108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600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6B7E42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C600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7BD7FAF6" w14:textId="77777777" w:rsidR="004A743D" w:rsidRPr="00C600C4" w:rsidRDefault="004A743D" w:rsidP="004A74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C3AAA0" w14:textId="7BFA87D1" w:rsidR="004A743D" w:rsidRPr="00C600C4" w:rsidRDefault="004A743D" w:rsidP="0060754C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350" w:hanging="36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8758E53" w14:textId="77777777" w:rsidR="004A743D" w:rsidRPr="00C600C4" w:rsidRDefault="004A743D" w:rsidP="0060754C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35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600C4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70E1C397" w14:textId="77777777" w:rsidR="004A743D" w:rsidRPr="00C600C4" w:rsidRDefault="004A743D" w:rsidP="0060754C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35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201975F6" w14:textId="77777777" w:rsidR="004A743D" w:rsidRPr="00C600C4" w:rsidRDefault="004A743D" w:rsidP="004A74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F7A398" w14:textId="175DD698" w:rsidR="004A743D" w:rsidRDefault="004A743D" w:rsidP="0060754C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8A52D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C600C4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C600C4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29848744" w14:textId="77777777" w:rsidR="00A4611F" w:rsidRPr="00A4611F" w:rsidRDefault="00A4611F" w:rsidP="00A4611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C35BC6E" w14:textId="35ED954B" w:rsidR="005B120C" w:rsidRPr="002D0738" w:rsidRDefault="004A743D" w:rsidP="002D0738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611F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9C4674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sectPr w:rsidR="005B120C" w:rsidRPr="002D0738" w:rsidSect="00360081">
      <w:headerReference w:type="default" r:id="rId22"/>
      <w:head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1CD1" w14:textId="77777777" w:rsidR="00196D69" w:rsidRDefault="00196D69">
      <w:r>
        <w:separator/>
      </w:r>
    </w:p>
  </w:endnote>
  <w:endnote w:type="continuationSeparator" w:id="0">
    <w:p w14:paraId="17F2FD8A" w14:textId="77777777" w:rsidR="00196D69" w:rsidRDefault="00196D69">
      <w:r>
        <w:continuationSeparator/>
      </w:r>
    </w:p>
  </w:endnote>
  <w:endnote w:type="continuationNotice" w:id="1">
    <w:p w14:paraId="619AC490" w14:textId="77777777" w:rsidR="00196D69" w:rsidRDefault="00196D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632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C73EA4D" w14:textId="0A87FCF5" w:rsidR="0070149E" w:rsidRPr="0070149E" w:rsidRDefault="0070149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0149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0149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0149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149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0149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CF68" w14:textId="0018619B" w:rsidR="001506B2" w:rsidRPr="001B4300" w:rsidRDefault="00BE741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BE7416">
      <w:rPr>
        <w:rFonts w:asciiTheme="majorBidi" w:hAnsiTheme="majorBidi" w:cstheme="majorBidi"/>
        <w:sz w:val="30"/>
        <w:szCs w:val="30"/>
      </w:rPr>
      <w:t>1</w:t>
    </w:r>
    <w:r w:rsidR="00CF5A2D">
      <w:rPr>
        <w:rFonts w:asciiTheme="majorBidi" w:hAnsiTheme="majorBidi" w:cstheme="majorBidi"/>
        <w:sz w:val="30"/>
        <w:szCs w:val="3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897A" w14:textId="10F4268C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DF42" w14:textId="75BD3149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82BB3" w14:textId="77777777" w:rsidR="00196D69" w:rsidRDefault="00196D69">
      <w:r>
        <w:separator/>
      </w:r>
    </w:p>
  </w:footnote>
  <w:footnote w:type="continuationSeparator" w:id="0">
    <w:p w14:paraId="17E027B0" w14:textId="77777777" w:rsidR="00196D69" w:rsidRDefault="00196D69">
      <w:r>
        <w:continuationSeparator/>
      </w:r>
    </w:p>
  </w:footnote>
  <w:footnote w:type="continuationNotice" w:id="1">
    <w:p w14:paraId="1B4EAA25" w14:textId="77777777" w:rsidR="00196D69" w:rsidRDefault="00196D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48FB234D" w:rsidR="0040032D" w:rsidRPr="008D22B2" w:rsidRDefault="00E164C4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021E0F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40032D"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="0040032D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40032D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6751B19E" w:rsidR="005926CD" w:rsidRPr="008D22B2" w:rsidRDefault="00E164C4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91098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021E0F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5926CD"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="005926CD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5926CD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63720018" w:rsidR="00646FB9" w:rsidRPr="008D22B2" w:rsidRDefault="00E164C4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475278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230D6125" w:rsidR="00646FB9" w:rsidRPr="008D22B2" w:rsidRDefault="00E164C4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6D3C3FDB" w:rsidR="008F0F83" w:rsidRPr="008D22B2" w:rsidRDefault="00E164C4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0712D51C" w:rsidR="00646FB9" w:rsidRPr="008D22B2" w:rsidRDefault="00E164C4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180C00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646FB9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55002111" w:rsidR="008F0F83" w:rsidRPr="008D22B2" w:rsidRDefault="00E164C4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FE44CC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2F120D2D" w:rsidR="00C81CA6" w:rsidRDefault="00E164C4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>
      <w:rPr>
        <w:rFonts w:ascii="Angsana New" w:hAnsi="Angsana New" w:hint="cs"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/>
        <w:bCs/>
        <w:sz w:val="32"/>
        <w:szCs w:val="32"/>
        <w:cs/>
      </w:rPr>
      <w:t>30</w:t>
    </w:r>
    <w:r>
      <w:rPr>
        <w:rFonts w:ascii="Angsana New" w:hAnsi="Angsana New" w:hint="cs"/>
        <w:bCs/>
        <w:sz w:val="32"/>
        <w:szCs w:val="32"/>
        <w:cs/>
        <w:lang w:val="en-GB"/>
      </w:rPr>
      <w:t xml:space="preserve"> มิถุนายน</w:t>
    </w:r>
    <w:r w:rsidR="00FE44C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E7416" w:rsidRPr="00BE7416">
      <w:rPr>
        <w:rFonts w:ascii="Angsana New" w:hAnsi="Angsana New"/>
        <w:b/>
        <w:bCs/>
        <w:sz w:val="32"/>
        <w:szCs w:val="32"/>
      </w:rPr>
      <w:t>2569</w:t>
    </w:r>
    <w:r w:rsidR="00612D5B" w:rsidRPr="003E3507">
      <w:rPr>
        <w:rFonts w:ascii="Angsana New" w:hAnsi="Angsana New" w:hint="cs"/>
        <w:bCs/>
        <w:sz w:val="32"/>
        <w:szCs w:val="32"/>
        <w:cs/>
      </w:rPr>
      <w:t xml:space="preserve"> </w:t>
    </w:r>
    <w:r w:rsidR="000A071F"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="000A071F"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="000A071F"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942"/>
        </w:tabs>
        <w:ind w:left="19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3A7021"/>
    <w:multiLevelType w:val="hybridMultilevel"/>
    <w:tmpl w:val="CB308974"/>
    <w:lvl w:ilvl="0" w:tplc="953CA3A6">
      <w:start w:val="1"/>
      <w:numFmt w:val="decimal"/>
      <w:lvlText w:val="%1."/>
      <w:lvlJc w:val="left"/>
      <w:pPr>
        <w:ind w:left="1020" w:hanging="360"/>
      </w:pPr>
    </w:lvl>
    <w:lvl w:ilvl="1" w:tplc="878A6404">
      <w:start w:val="1"/>
      <w:numFmt w:val="decimal"/>
      <w:lvlText w:val="%2."/>
      <w:lvlJc w:val="left"/>
      <w:pPr>
        <w:ind w:left="1020" w:hanging="360"/>
      </w:pPr>
    </w:lvl>
    <w:lvl w:ilvl="2" w:tplc="5B86B3FA">
      <w:start w:val="1"/>
      <w:numFmt w:val="decimal"/>
      <w:lvlText w:val="%3."/>
      <w:lvlJc w:val="left"/>
      <w:pPr>
        <w:ind w:left="1020" w:hanging="360"/>
      </w:pPr>
    </w:lvl>
    <w:lvl w:ilvl="3" w:tplc="0E52CC9C">
      <w:start w:val="1"/>
      <w:numFmt w:val="decimal"/>
      <w:lvlText w:val="%4."/>
      <w:lvlJc w:val="left"/>
      <w:pPr>
        <w:ind w:left="1020" w:hanging="360"/>
      </w:pPr>
    </w:lvl>
    <w:lvl w:ilvl="4" w:tplc="13D2E696">
      <w:start w:val="1"/>
      <w:numFmt w:val="decimal"/>
      <w:lvlText w:val="%5."/>
      <w:lvlJc w:val="left"/>
      <w:pPr>
        <w:ind w:left="1020" w:hanging="360"/>
      </w:pPr>
    </w:lvl>
    <w:lvl w:ilvl="5" w:tplc="B9241060">
      <w:start w:val="1"/>
      <w:numFmt w:val="decimal"/>
      <w:lvlText w:val="%6."/>
      <w:lvlJc w:val="left"/>
      <w:pPr>
        <w:ind w:left="1020" w:hanging="360"/>
      </w:pPr>
    </w:lvl>
    <w:lvl w:ilvl="6" w:tplc="6F349E58">
      <w:start w:val="1"/>
      <w:numFmt w:val="decimal"/>
      <w:lvlText w:val="%7."/>
      <w:lvlJc w:val="left"/>
      <w:pPr>
        <w:ind w:left="1020" w:hanging="360"/>
      </w:pPr>
    </w:lvl>
    <w:lvl w:ilvl="7" w:tplc="14B82E06">
      <w:start w:val="1"/>
      <w:numFmt w:val="decimal"/>
      <w:lvlText w:val="%8."/>
      <w:lvlJc w:val="left"/>
      <w:pPr>
        <w:ind w:left="1020" w:hanging="360"/>
      </w:pPr>
    </w:lvl>
    <w:lvl w:ilvl="8" w:tplc="E2A2273C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4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131ECD"/>
    <w:multiLevelType w:val="hybridMultilevel"/>
    <w:tmpl w:val="CE2E6F52"/>
    <w:lvl w:ilvl="0" w:tplc="0EDA2514">
      <w:start w:val="1"/>
      <w:numFmt w:val="decimal"/>
      <w:lvlText w:val="%1."/>
      <w:lvlJc w:val="left"/>
      <w:pPr>
        <w:ind w:left="1020" w:hanging="360"/>
      </w:pPr>
    </w:lvl>
    <w:lvl w:ilvl="1" w:tplc="F85C8F42">
      <w:start w:val="1"/>
      <w:numFmt w:val="decimal"/>
      <w:lvlText w:val="%2."/>
      <w:lvlJc w:val="left"/>
      <w:pPr>
        <w:ind w:left="1020" w:hanging="360"/>
      </w:pPr>
    </w:lvl>
    <w:lvl w:ilvl="2" w:tplc="4E2C4440">
      <w:start w:val="1"/>
      <w:numFmt w:val="decimal"/>
      <w:lvlText w:val="%3."/>
      <w:lvlJc w:val="left"/>
      <w:pPr>
        <w:ind w:left="1020" w:hanging="360"/>
      </w:pPr>
    </w:lvl>
    <w:lvl w:ilvl="3" w:tplc="C61A9136">
      <w:start w:val="1"/>
      <w:numFmt w:val="decimal"/>
      <w:lvlText w:val="%4."/>
      <w:lvlJc w:val="left"/>
      <w:pPr>
        <w:ind w:left="1020" w:hanging="360"/>
      </w:pPr>
    </w:lvl>
    <w:lvl w:ilvl="4" w:tplc="71CAF3EC">
      <w:start w:val="1"/>
      <w:numFmt w:val="decimal"/>
      <w:lvlText w:val="%5."/>
      <w:lvlJc w:val="left"/>
      <w:pPr>
        <w:ind w:left="1020" w:hanging="360"/>
      </w:pPr>
    </w:lvl>
    <w:lvl w:ilvl="5" w:tplc="6506062E">
      <w:start w:val="1"/>
      <w:numFmt w:val="decimal"/>
      <w:lvlText w:val="%6."/>
      <w:lvlJc w:val="left"/>
      <w:pPr>
        <w:ind w:left="1020" w:hanging="360"/>
      </w:pPr>
    </w:lvl>
    <w:lvl w:ilvl="6" w:tplc="5678A028">
      <w:start w:val="1"/>
      <w:numFmt w:val="decimal"/>
      <w:lvlText w:val="%7."/>
      <w:lvlJc w:val="left"/>
      <w:pPr>
        <w:ind w:left="1020" w:hanging="360"/>
      </w:pPr>
    </w:lvl>
    <w:lvl w:ilvl="7" w:tplc="9670E626">
      <w:start w:val="1"/>
      <w:numFmt w:val="decimal"/>
      <w:lvlText w:val="%8."/>
      <w:lvlJc w:val="left"/>
      <w:pPr>
        <w:ind w:left="1020" w:hanging="360"/>
      </w:pPr>
    </w:lvl>
    <w:lvl w:ilvl="8" w:tplc="BD90EE62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9"/>
  </w:num>
  <w:num w:numId="12" w16cid:durableId="1155100608">
    <w:abstractNumId w:val="14"/>
  </w:num>
  <w:num w:numId="13" w16cid:durableId="1265921519">
    <w:abstractNumId w:val="32"/>
  </w:num>
  <w:num w:numId="14" w16cid:durableId="1290935523">
    <w:abstractNumId w:val="16"/>
  </w:num>
  <w:num w:numId="15" w16cid:durableId="981886655">
    <w:abstractNumId w:val="22"/>
  </w:num>
  <w:num w:numId="16" w16cid:durableId="736633362">
    <w:abstractNumId w:val="12"/>
  </w:num>
  <w:num w:numId="17" w16cid:durableId="1216431051">
    <w:abstractNumId w:val="34"/>
  </w:num>
  <w:num w:numId="18" w16cid:durableId="1832941182">
    <w:abstractNumId w:val="24"/>
  </w:num>
  <w:num w:numId="19" w16cid:durableId="1603609294">
    <w:abstractNumId w:val="23"/>
  </w:num>
  <w:num w:numId="20" w16cid:durableId="799765472">
    <w:abstractNumId w:val="29"/>
  </w:num>
  <w:num w:numId="21" w16cid:durableId="629163680">
    <w:abstractNumId w:val="15"/>
  </w:num>
  <w:num w:numId="22" w16cid:durableId="86119911">
    <w:abstractNumId w:val="30"/>
  </w:num>
  <w:num w:numId="23" w16cid:durableId="307589430">
    <w:abstractNumId w:val="27"/>
  </w:num>
  <w:num w:numId="24" w16cid:durableId="1092120692">
    <w:abstractNumId w:val="26"/>
  </w:num>
  <w:num w:numId="25" w16cid:durableId="2147047424">
    <w:abstractNumId w:val="20"/>
  </w:num>
  <w:num w:numId="26" w16cid:durableId="897014810">
    <w:abstractNumId w:val="13"/>
  </w:num>
  <w:num w:numId="27" w16cid:durableId="992873398">
    <w:abstractNumId w:val="33"/>
  </w:num>
  <w:num w:numId="28" w16cid:durableId="2123065700">
    <w:abstractNumId w:val="10"/>
  </w:num>
  <w:num w:numId="29" w16cid:durableId="1095633398">
    <w:abstractNumId w:val="25"/>
  </w:num>
  <w:num w:numId="30" w16cid:durableId="1951081291">
    <w:abstractNumId w:val="31"/>
  </w:num>
  <w:num w:numId="31" w16cid:durableId="684986017">
    <w:abstractNumId w:val="18"/>
  </w:num>
  <w:num w:numId="32" w16cid:durableId="1429235302">
    <w:abstractNumId w:val="17"/>
  </w:num>
  <w:num w:numId="33" w16cid:durableId="1746023762">
    <w:abstractNumId w:val="28"/>
  </w:num>
  <w:num w:numId="34" w16cid:durableId="433282297">
    <w:abstractNumId w:val="11"/>
  </w:num>
  <w:num w:numId="35" w16cid:durableId="65773133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1CE8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2C15"/>
    <w:rsid w:val="00002DFB"/>
    <w:rsid w:val="00002F5B"/>
    <w:rsid w:val="00002FCB"/>
    <w:rsid w:val="000030A4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08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0CA"/>
    <w:rsid w:val="000041FC"/>
    <w:rsid w:val="0000425B"/>
    <w:rsid w:val="0000425E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0B5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0"/>
    <w:rsid w:val="000058F6"/>
    <w:rsid w:val="00005A6E"/>
    <w:rsid w:val="00005ABD"/>
    <w:rsid w:val="00005B0A"/>
    <w:rsid w:val="00005B3B"/>
    <w:rsid w:val="00005E1F"/>
    <w:rsid w:val="00005E54"/>
    <w:rsid w:val="00005F60"/>
    <w:rsid w:val="0000614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45"/>
    <w:rsid w:val="00010393"/>
    <w:rsid w:val="000103A8"/>
    <w:rsid w:val="000103EA"/>
    <w:rsid w:val="000104A9"/>
    <w:rsid w:val="000105C4"/>
    <w:rsid w:val="00010940"/>
    <w:rsid w:val="00010A1C"/>
    <w:rsid w:val="00010AA3"/>
    <w:rsid w:val="00010B2D"/>
    <w:rsid w:val="00010B3F"/>
    <w:rsid w:val="00010BF5"/>
    <w:rsid w:val="00010C35"/>
    <w:rsid w:val="00010CAB"/>
    <w:rsid w:val="00010D18"/>
    <w:rsid w:val="00010DF7"/>
    <w:rsid w:val="00010E8E"/>
    <w:rsid w:val="00010EE3"/>
    <w:rsid w:val="00010F2D"/>
    <w:rsid w:val="00010FD4"/>
    <w:rsid w:val="00011114"/>
    <w:rsid w:val="0001130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4EB9"/>
    <w:rsid w:val="000150ED"/>
    <w:rsid w:val="0001511C"/>
    <w:rsid w:val="000151FA"/>
    <w:rsid w:val="00015241"/>
    <w:rsid w:val="0001524C"/>
    <w:rsid w:val="00015327"/>
    <w:rsid w:val="000153EE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6EC6"/>
    <w:rsid w:val="00017071"/>
    <w:rsid w:val="00017190"/>
    <w:rsid w:val="000171EE"/>
    <w:rsid w:val="00017219"/>
    <w:rsid w:val="000172FD"/>
    <w:rsid w:val="00017530"/>
    <w:rsid w:val="000175F2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9C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0F"/>
    <w:rsid w:val="00021E20"/>
    <w:rsid w:val="00021EB1"/>
    <w:rsid w:val="00021EB7"/>
    <w:rsid w:val="00021EEC"/>
    <w:rsid w:val="00021FB2"/>
    <w:rsid w:val="000221BA"/>
    <w:rsid w:val="00022248"/>
    <w:rsid w:val="000222D9"/>
    <w:rsid w:val="00022352"/>
    <w:rsid w:val="0002244C"/>
    <w:rsid w:val="00022682"/>
    <w:rsid w:val="0002272A"/>
    <w:rsid w:val="0002277A"/>
    <w:rsid w:val="000228A7"/>
    <w:rsid w:val="0002290B"/>
    <w:rsid w:val="00022B08"/>
    <w:rsid w:val="00022B98"/>
    <w:rsid w:val="00022BA2"/>
    <w:rsid w:val="00022E03"/>
    <w:rsid w:val="00022E4A"/>
    <w:rsid w:val="00022FB7"/>
    <w:rsid w:val="00023069"/>
    <w:rsid w:val="0002308A"/>
    <w:rsid w:val="0002311B"/>
    <w:rsid w:val="0002313A"/>
    <w:rsid w:val="00023235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98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845"/>
    <w:rsid w:val="00025941"/>
    <w:rsid w:val="00025945"/>
    <w:rsid w:val="00025B71"/>
    <w:rsid w:val="00025B94"/>
    <w:rsid w:val="00025C75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0F6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0C"/>
    <w:rsid w:val="00030637"/>
    <w:rsid w:val="000306CD"/>
    <w:rsid w:val="0003077D"/>
    <w:rsid w:val="00030893"/>
    <w:rsid w:val="000308AD"/>
    <w:rsid w:val="00030902"/>
    <w:rsid w:val="00030916"/>
    <w:rsid w:val="000309A6"/>
    <w:rsid w:val="00030BBF"/>
    <w:rsid w:val="00030E4F"/>
    <w:rsid w:val="00030ED3"/>
    <w:rsid w:val="00030F7A"/>
    <w:rsid w:val="000310D3"/>
    <w:rsid w:val="0003114D"/>
    <w:rsid w:val="000311EE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3C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0D6"/>
    <w:rsid w:val="00033296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6C9"/>
    <w:rsid w:val="00035902"/>
    <w:rsid w:val="00035940"/>
    <w:rsid w:val="0003597E"/>
    <w:rsid w:val="000359BE"/>
    <w:rsid w:val="000359C7"/>
    <w:rsid w:val="000359EC"/>
    <w:rsid w:val="00035A3D"/>
    <w:rsid w:val="00035A4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7AC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5E1"/>
    <w:rsid w:val="0004066A"/>
    <w:rsid w:val="000406E9"/>
    <w:rsid w:val="000407D1"/>
    <w:rsid w:val="00040976"/>
    <w:rsid w:val="00040A75"/>
    <w:rsid w:val="00040AA7"/>
    <w:rsid w:val="00040BB8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AED"/>
    <w:rsid w:val="00041B29"/>
    <w:rsid w:val="00041BA1"/>
    <w:rsid w:val="00041BB9"/>
    <w:rsid w:val="00041E6E"/>
    <w:rsid w:val="00041EB6"/>
    <w:rsid w:val="00041EF3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ADB"/>
    <w:rsid w:val="00043B5A"/>
    <w:rsid w:val="00043B7E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7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2A"/>
    <w:rsid w:val="00045ECF"/>
    <w:rsid w:val="00045ED5"/>
    <w:rsid w:val="00045FA1"/>
    <w:rsid w:val="00046070"/>
    <w:rsid w:val="000460AC"/>
    <w:rsid w:val="000460AD"/>
    <w:rsid w:val="000460EC"/>
    <w:rsid w:val="000461CA"/>
    <w:rsid w:val="000462AA"/>
    <w:rsid w:val="000462D9"/>
    <w:rsid w:val="0004632C"/>
    <w:rsid w:val="00046347"/>
    <w:rsid w:val="000463A0"/>
    <w:rsid w:val="000463C2"/>
    <w:rsid w:val="000463FD"/>
    <w:rsid w:val="00046488"/>
    <w:rsid w:val="000464F5"/>
    <w:rsid w:val="00046541"/>
    <w:rsid w:val="000465F4"/>
    <w:rsid w:val="00046615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83F"/>
    <w:rsid w:val="00047A2A"/>
    <w:rsid w:val="00047C73"/>
    <w:rsid w:val="00047D8B"/>
    <w:rsid w:val="00047DD2"/>
    <w:rsid w:val="00047EB0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1F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9CF"/>
    <w:rsid w:val="00052A8A"/>
    <w:rsid w:val="00052ABD"/>
    <w:rsid w:val="00052B36"/>
    <w:rsid w:val="00052D7C"/>
    <w:rsid w:val="00052DF1"/>
    <w:rsid w:val="00052E98"/>
    <w:rsid w:val="00053015"/>
    <w:rsid w:val="0005308D"/>
    <w:rsid w:val="000531FA"/>
    <w:rsid w:val="000532E3"/>
    <w:rsid w:val="000534FE"/>
    <w:rsid w:val="00053685"/>
    <w:rsid w:val="000536CA"/>
    <w:rsid w:val="00053710"/>
    <w:rsid w:val="00053733"/>
    <w:rsid w:val="0005392D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B2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E9E"/>
    <w:rsid w:val="00055F6A"/>
    <w:rsid w:val="00055FD9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896"/>
    <w:rsid w:val="00057A15"/>
    <w:rsid w:val="00057ACB"/>
    <w:rsid w:val="00057C03"/>
    <w:rsid w:val="00057C91"/>
    <w:rsid w:val="00057D0A"/>
    <w:rsid w:val="00057D30"/>
    <w:rsid w:val="00057DCB"/>
    <w:rsid w:val="00057E0B"/>
    <w:rsid w:val="00060131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8BD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363"/>
    <w:rsid w:val="0006142C"/>
    <w:rsid w:val="0006147F"/>
    <w:rsid w:val="000614DE"/>
    <w:rsid w:val="00061573"/>
    <w:rsid w:val="000615A9"/>
    <w:rsid w:val="00061726"/>
    <w:rsid w:val="0006179C"/>
    <w:rsid w:val="00061B95"/>
    <w:rsid w:val="00061BB3"/>
    <w:rsid w:val="00061BD7"/>
    <w:rsid w:val="00061D66"/>
    <w:rsid w:val="00061E9C"/>
    <w:rsid w:val="00061FFE"/>
    <w:rsid w:val="00062043"/>
    <w:rsid w:val="0006217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4"/>
    <w:rsid w:val="000632DB"/>
    <w:rsid w:val="00063387"/>
    <w:rsid w:val="000633AA"/>
    <w:rsid w:val="00063562"/>
    <w:rsid w:val="0006375E"/>
    <w:rsid w:val="000638A0"/>
    <w:rsid w:val="00063A6F"/>
    <w:rsid w:val="00063E9C"/>
    <w:rsid w:val="00063F1B"/>
    <w:rsid w:val="00063FB4"/>
    <w:rsid w:val="000640E4"/>
    <w:rsid w:val="00064142"/>
    <w:rsid w:val="000641D6"/>
    <w:rsid w:val="0006420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3EF"/>
    <w:rsid w:val="000654B4"/>
    <w:rsid w:val="000654D3"/>
    <w:rsid w:val="0006566B"/>
    <w:rsid w:val="00065695"/>
    <w:rsid w:val="000656E9"/>
    <w:rsid w:val="000658CD"/>
    <w:rsid w:val="00065A5B"/>
    <w:rsid w:val="00065F3B"/>
    <w:rsid w:val="00066212"/>
    <w:rsid w:val="000662C9"/>
    <w:rsid w:val="000663EF"/>
    <w:rsid w:val="000663F0"/>
    <w:rsid w:val="00066625"/>
    <w:rsid w:val="000667B1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53"/>
    <w:rsid w:val="0006716F"/>
    <w:rsid w:val="00067334"/>
    <w:rsid w:val="000674A8"/>
    <w:rsid w:val="0006761C"/>
    <w:rsid w:val="0006764D"/>
    <w:rsid w:val="00067689"/>
    <w:rsid w:val="00067795"/>
    <w:rsid w:val="00067892"/>
    <w:rsid w:val="000678D5"/>
    <w:rsid w:val="0006791F"/>
    <w:rsid w:val="0006799D"/>
    <w:rsid w:val="000679A3"/>
    <w:rsid w:val="00067C17"/>
    <w:rsid w:val="00067C48"/>
    <w:rsid w:val="00067DBE"/>
    <w:rsid w:val="00067E99"/>
    <w:rsid w:val="00070050"/>
    <w:rsid w:val="00070054"/>
    <w:rsid w:val="00070174"/>
    <w:rsid w:val="000703AE"/>
    <w:rsid w:val="000703CB"/>
    <w:rsid w:val="00070600"/>
    <w:rsid w:val="0007075F"/>
    <w:rsid w:val="000707D9"/>
    <w:rsid w:val="00070827"/>
    <w:rsid w:val="000708CB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2CB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1A9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CD4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857"/>
    <w:rsid w:val="00077884"/>
    <w:rsid w:val="000779AC"/>
    <w:rsid w:val="00077A02"/>
    <w:rsid w:val="00077A8D"/>
    <w:rsid w:val="00077C11"/>
    <w:rsid w:val="00077C3F"/>
    <w:rsid w:val="00077C44"/>
    <w:rsid w:val="00077C97"/>
    <w:rsid w:val="00077CAF"/>
    <w:rsid w:val="00077CEA"/>
    <w:rsid w:val="00077E06"/>
    <w:rsid w:val="00077E34"/>
    <w:rsid w:val="00077F3F"/>
    <w:rsid w:val="000801CF"/>
    <w:rsid w:val="00080206"/>
    <w:rsid w:val="0008024C"/>
    <w:rsid w:val="00080270"/>
    <w:rsid w:val="0008042B"/>
    <w:rsid w:val="000804C7"/>
    <w:rsid w:val="00080546"/>
    <w:rsid w:val="00080553"/>
    <w:rsid w:val="000806C0"/>
    <w:rsid w:val="00080900"/>
    <w:rsid w:val="00080B3B"/>
    <w:rsid w:val="00080B9D"/>
    <w:rsid w:val="00080CFC"/>
    <w:rsid w:val="00080D5A"/>
    <w:rsid w:val="00080F97"/>
    <w:rsid w:val="00080FBC"/>
    <w:rsid w:val="00080FED"/>
    <w:rsid w:val="0008122F"/>
    <w:rsid w:val="000814ED"/>
    <w:rsid w:val="00081560"/>
    <w:rsid w:val="00081568"/>
    <w:rsid w:val="00081695"/>
    <w:rsid w:val="000816C8"/>
    <w:rsid w:val="0008171F"/>
    <w:rsid w:val="00081744"/>
    <w:rsid w:val="00081854"/>
    <w:rsid w:val="00081954"/>
    <w:rsid w:val="00081ACC"/>
    <w:rsid w:val="00081BC9"/>
    <w:rsid w:val="00081BFB"/>
    <w:rsid w:val="00081CE3"/>
    <w:rsid w:val="00081F9C"/>
    <w:rsid w:val="00081FC8"/>
    <w:rsid w:val="000820B4"/>
    <w:rsid w:val="000820F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2D2"/>
    <w:rsid w:val="000833B7"/>
    <w:rsid w:val="00083470"/>
    <w:rsid w:val="000834A5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DD7"/>
    <w:rsid w:val="00085F5E"/>
    <w:rsid w:val="00085FD2"/>
    <w:rsid w:val="00086005"/>
    <w:rsid w:val="000861D4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2AB"/>
    <w:rsid w:val="000903BB"/>
    <w:rsid w:val="000904F7"/>
    <w:rsid w:val="000905B4"/>
    <w:rsid w:val="00090722"/>
    <w:rsid w:val="00090846"/>
    <w:rsid w:val="00090C5A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3B3"/>
    <w:rsid w:val="000925A7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C4D"/>
    <w:rsid w:val="00093D02"/>
    <w:rsid w:val="00093D07"/>
    <w:rsid w:val="00093F51"/>
    <w:rsid w:val="0009400D"/>
    <w:rsid w:val="000940AA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4FC"/>
    <w:rsid w:val="000955C9"/>
    <w:rsid w:val="000955D0"/>
    <w:rsid w:val="00095784"/>
    <w:rsid w:val="00095906"/>
    <w:rsid w:val="00095A5B"/>
    <w:rsid w:val="00095C40"/>
    <w:rsid w:val="00095C4B"/>
    <w:rsid w:val="00095CA7"/>
    <w:rsid w:val="00095F7A"/>
    <w:rsid w:val="0009609C"/>
    <w:rsid w:val="000960C7"/>
    <w:rsid w:val="00096174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0E1"/>
    <w:rsid w:val="00097188"/>
    <w:rsid w:val="000972D1"/>
    <w:rsid w:val="00097448"/>
    <w:rsid w:val="0009745D"/>
    <w:rsid w:val="0009754A"/>
    <w:rsid w:val="000975CF"/>
    <w:rsid w:val="0009782D"/>
    <w:rsid w:val="000978AE"/>
    <w:rsid w:val="000978D2"/>
    <w:rsid w:val="00097D91"/>
    <w:rsid w:val="00097E42"/>
    <w:rsid w:val="00097E56"/>
    <w:rsid w:val="00097F4E"/>
    <w:rsid w:val="00097FC6"/>
    <w:rsid w:val="000A004E"/>
    <w:rsid w:val="000A0150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7C1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8A0"/>
    <w:rsid w:val="000A3B96"/>
    <w:rsid w:val="000A3C06"/>
    <w:rsid w:val="000A3E00"/>
    <w:rsid w:val="000A3EE4"/>
    <w:rsid w:val="000A4040"/>
    <w:rsid w:val="000A4090"/>
    <w:rsid w:val="000A40A0"/>
    <w:rsid w:val="000A426F"/>
    <w:rsid w:val="000A4322"/>
    <w:rsid w:val="000A43F1"/>
    <w:rsid w:val="000A45C9"/>
    <w:rsid w:val="000A4624"/>
    <w:rsid w:val="000A46B7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335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43E"/>
    <w:rsid w:val="000A67F8"/>
    <w:rsid w:val="000A6821"/>
    <w:rsid w:val="000A694D"/>
    <w:rsid w:val="000A69CC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6D1"/>
    <w:rsid w:val="000A79D6"/>
    <w:rsid w:val="000A7D4E"/>
    <w:rsid w:val="000A7DCB"/>
    <w:rsid w:val="000A7E06"/>
    <w:rsid w:val="000A7F88"/>
    <w:rsid w:val="000A7FA6"/>
    <w:rsid w:val="000A7FBC"/>
    <w:rsid w:val="000B00CD"/>
    <w:rsid w:val="000B00EA"/>
    <w:rsid w:val="000B02BF"/>
    <w:rsid w:val="000B02EA"/>
    <w:rsid w:val="000B046B"/>
    <w:rsid w:val="000B0609"/>
    <w:rsid w:val="000B0934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75"/>
    <w:rsid w:val="000B1286"/>
    <w:rsid w:val="000B12FC"/>
    <w:rsid w:val="000B13F1"/>
    <w:rsid w:val="000B1448"/>
    <w:rsid w:val="000B1498"/>
    <w:rsid w:val="000B14D8"/>
    <w:rsid w:val="000B1551"/>
    <w:rsid w:val="000B15A2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6D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56A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331"/>
    <w:rsid w:val="000B6581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B8C"/>
    <w:rsid w:val="000B7E29"/>
    <w:rsid w:val="000C0042"/>
    <w:rsid w:val="000C0163"/>
    <w:rsid w:val="000C0192"/>
    <w:rsid w:val="000C02E9"/>
    <w:rsid w:val="000C0413"/>
    <w:rsid w:val="000C054A"/>
    <w:rsid w:val="000C05D8"/>
    <w:rsid w:val="000C06AB"/>
    <w:rsid w:val="000C07D3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A02"/>
    <w:rsid w:val="000C1B43"/>
    <w:rsid w:val="000C1BC9"/>
    <w:rsid w:val="000C1DE8"/>
    <w:rsid w:val="000C1F0F"/>
    <w:rsid w:val="000C21A4"/>
    <w:rsid w:val="000C22F9"/>
    <w:rsid w:val="000C24A6"/>
    <w:rsid w:val="000C2531"/>
    <w:rsid w:val="000C2568"/>
    <w:rsid w:val="000C258A"/>
    <w:rsid w:val="000C2710"/>
    <w:rsid w:val="000C27DC"/>
    <w:rsid w:val="000C27E3"/>
    <w:rsid w:val="000C2864"/>
    <w:rsid w:val="000C29E5"/>
    <w:rsid w:val="000C2A5D"/>
    <w:rsid w:val="000C2A84"/>
    <w:rsid w:val="000C2B17"/>
    <w:rsid w:val="000C2B19"/>
    <w:rsid w:val="000C2BF9"/>
    <w:rsid w:val="000C2C1F"/>
    <w:rsid w:val="000C2C5D"/>
    <w:rsid w:val="000C2D80"/>
    <w:rsid w:val="000C320E"/>
    <w:rsid w:val="000C3279"/>
    <w:rsid w:val="000C342C"/>
    <w:rsid w:val="000C346F"/>
    <w:rsid w:val="000C3562"/>
    <w:rsid w:val="000C3587"/>
    <w:rsid w:val="000C3782"/>
    <w:rsid w:val="000C3895"/>
    <w:rsid w:val="000C38F0"/>
    <w:rsid w:val="000C39B1"/>
    <w:rsid w:val="000C3A22"/>
    <w:rsid w:val="000C3B07"/>
    <w:rsid w:val="000C3B91"/>
    <w:rsid w:val="000C3C4B"/>
    <w:rsid w:val="000C3D60"/>
    <w:rsid w:val="000C3DB4"/>
    <w:rsid w:val="000C3FBE"/>
    <w:rsid w:val="000C401E"/>
    <w:rsid w:val="000C4206"/>
    <w:rsid w:val="000C422D"/>
    <w:rsid w:val="000C429D"/>
    <w:rsid w:val="000C429F"/>
    <w:rsid w:val="000C42DD"/>
    <w:rsid w:val="000C4354"/>
    <w:rsid w:val="000C4402"/>
    <w:rsid w:val="000C44FC"/>
    <w:rsid w:val="000C4625"/>
    <w:rsid w:val="000C470D"/>
    <w:rsid w:val="000C4727"/>
    <w:rsid w:val="000C486D"/>
    <w:rsid w:val="000C48DE"/>
    <w:rsid w:val="000C4BD0"/>
    <w:rsid w:val="000C4BE1"/>
    <w:rsid w:val="000C4C7E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6BE"/>
    <w:rsid w:val="000C5700"/>
    <w:rsid w:val="000C57FC"/>
    <w:rsid w:val="000C58B2"/>
    <w:rsid w:val="000C58C4"/>
    <w:rsid w:val="000C596B"/>
    <w:rsid w:val="000C59A5"/>
    <w:rsid w:val="000C59E1"/>
    <w:rsid w:val="000C5A71"/>
    <w:rsid w:val="000C5A74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80"/>
    <w:rsid w:val="000C799A"/>
    <w:rsid w:val="000C7A6B"/>
    <w:rsid w:val="000C7A9B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573"/>
    <w:rsid w:val="000D062E"/>
    <w:rsid w:val="000D067A"/>
    <w:rsid w:val="000D0685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535"/>
    <w:rsid w:val="000D362B"/>
    <w:rsid w:val="000D380F"/>
    <w:rsid w:val="000D3829"/>
    <w:rsid w:val="000D382E"/>
    <w:rsid w:val="000D38D0"/>
    <w:rsid w:val="000D3938"/>
    <w:rsid w:val="000D3A0F"/>
    <w:rsid w:val="000D3A36"/>
    <w:rsid w:val="000D3AE0"/>
    <w:rsid w:val="000D3BD2"/>
    <w:rsid w:val="000D3C2D"/>
    <w:rsid w:val="000D3EA3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B41"/>
    <w:rsid w:val="000D4C01"/>
    <w:rsid w:val="000D4C0B"/>
    <w:rsid w:val="000D4D7F"/>
    <w:rsid w:val="000D4DC1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51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383"/>
    <w:rsid w:val="000D7425"/>
    <w:rsid w:val="000D7446"/>
    <w:rsid w:val="000D7461"/>
    <w:rsid w:val="000D748A"/>
    <w:rsid w:val="000D7788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7D7"/>
    <w:rsid w:val="000E08CC"/>
    <w:rsid w:val="000E093B"/>
    <w:rsid w:val="000E0A01"/>
    <w:rsid w:val="000E0AB5"/>
    <w:rsid w:val="000E0AD5"/>
    <w:rsid w:val="000E0B11"/>
    <w:rsid w:val="000E0C0B"/>
    <w:rsid w:val="000E0C25"/>
    <w:rsid w:val="000E0C4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5C7"/>
    <w:rsid w:val="000E27D7"/>
    <w:rsid w:val="000E28F1"/>
    <w:rsid w:val="000E2AA7"/>
    <w:rsid w:val="000E2B19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4E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292"/>
    <w:rsid w:val="000E52FF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EE1"/>
    <w:rsid w:val="000E5F8D"/>
    <w:rsid w:val="000E63FF"/>
    <w:rsid w:val="000E6498"/>
    <w:rsid w:val="000E64E6"/>
    <w:rsid w:val="000E64F9"/>
    <w:rsid w:val="000E654D"/>
    <w:rsid w:val="000E66F7"/>
    <w:rsid w:val="000E67FA"/>
    <w:rsid w:val="000E68AE"/>
    <w:rsid w:val="000E68C6"/>
    <w:rsid w:val="000E6D3C"/>
    <w:rsid w:val="000E6E79"/>
    <w:rsid w:val="000E6E7C"/>
    <w:rsid w:val="000E7107"/>
    <w:rsid w:val="000E71ED"/>
    <w:rsid w:val="000E744E"/>
    <w:rsid w:val="000E75E9"/>
    <w:rsid w:val="000E765C"/>
    <w:rsid w:val="000E770D"/>
    <w:rsid w:val="000E77E0"/>
    <w:rsid w:val="000E77EE"/>
    <w:rsid w:val="000E79B9"/>
    <w:rsid w:val="000E79DE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03A"/>
    <w:rsid w:val="000F009C"/>
    <w:rsid w:val="000F0114"/>
    <w:rsid w:val="000F02D9"/>
    <w:rsid w:val="000F03E7"/>
    <w:rsid w:val="000F0540"/>
    <w:rsid w:val="000F0631"/>
    <w:rsid w:val="000F069F"/>
    <w:rsid w:val="000F07DF"/>
    <w:rsid w:val="000F07EA"/>
    <w:rsid w:val="000F08CE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C12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3F89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C73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B99"/>
    <w:rsid w:val="000F7C0B"/>
    <w:rsid w:val="000F7E19"/>
    <w:rsid w:val="000F7F3F"/>
    <w:rsid w:val="000F7FB3"/>
    <w:rsid w:val="0010009C"/>
    <w:rsid w:val="001000E1"/>
    <w:rsid w:val="0010014D"/>
    <w:rsid w:val="001001BD"/>
    <w:rsid w:val="001001DF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0E99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11"/>
    <w:rsid w:val="00101C33"/>
    <w:rsid w:val="00101FB2"/>
    <w:rsid w:val="0010202F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2D87"/>
    <w:rsid w:val="00102D97"/>
    <w:rsid w:val="00102E29"/>
    <w:rsid w:val="00103068"/>
    <w:rsid w:val="0010306A"/>
    <w:rsid w:val="001031A1"/>
    <w:rsid w:val="001032B4"/>
    <w:rsid w:val="0010343F"/>
    <w:rsid w:val="001034BB"/>
    <w:rsid w:val="001035E6"/>
    <w:rsid w:val="00103641"/>
    <w:rsid w:val="001036C4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4E9C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B"/>
    <w:rsid w:val="0010618F"/>
    <w:rsid w:val="0010621C"/>
    <w:rsid w:val="00106289"/>
    <w:rsid w:val="001066CA"/>
    <w:rsid w:val="0010671A"/>
    <w:rsid w:val="0010674E"/>
    <w:rsid w:val="0010677D"/>
    <w:rsid w:val="00106794"/>
    <w:rsid w:val="001068B6"/>
    <w:rsid w:val="00106901"/>
    <w:rsid w:val="001069DC"/>
    <w:rsid w:val="00106A08"/>
    <w:rsid w:val="00106A34"/>
    <w:rsid w:val="00106B89"/>
    <w:rsid w:val="00106DB5"/>
    <w:rsid w:val="00106EFA"/>
    <w:rsid w:val="00106F2E"/>
    <w:rsid w:val="00106FE4"/>
    <w:rsid w:val="00107037"/>
    <w:rsid w:val="00107250"/>
    <w:rsid w:val="0010726D"/>
    <w:rsid w:val="00107460"/>
    <w:rsid w:val="00107509"/>
    <w:rsid w:val="001077C8"/>
    <w:rsid w:val="001079A9"/>
    <w:rsid w:val="00107B3E"/>
    <w:rsid w:val="00107C13"/>
    <w:rsid w:val="00107CC7"/>
    <w:rsid w:val="00107D09"/>
    <w:rsid w:val="00107F19"/>
    <w:rsid w:val="00107FAB"/>
    <w:rsid w:val="00107FF8"/>
    <w:rsid w:val="00110185"/>
    <w:rsid w:val="0011034D"/>
    <w:rsid w:val="00110463"/>
    <w:rsid w:val="00110574"/>
    <w:rsid w:val="001106DE"/>
    <w:rsid w:val="00110729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B15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2FFC"/>
    <w:rsid w:val="00113557"/>
    <w:rsid w:val="0011362C"/>
    <w:rsid w:val="0011367E"/>
    <w:rsid w:val="001136B4"/>
    <w:rsid w:val="001136E7"/>
    <w:rsid w:val="001138EF"/>
    <w:rsid w:val="00113919"/>
    <w:rsid w:val="00113932"/>
    <w:rsid w:val="001139AF"/>
    <w:rsid w:val="00113AD2"/>
    <w:rsid w:val="00113AEA"/>
    <w:rsid w:val="00113AFC"/>
    <w:rsid w:val="00113B22"/>
    <w:rsid w:val="00113B5D"/>
    <w:rsid w:val="00113BDC"/>
    <w:rsid w:val="00113C1E"/>
    <w:rsid w:val="00113C5E"/>
    <w:rsid w:val="00113EC0"/>
    <w:rsid w:val="00113F3E"/>
    <w:rsid w:val="00113F6E"/>
    <w:rsid w:val="00114118"/>
    <w:rsid w:val="001141EE"/>
    <w:rsid w:val="00114323"/>
    <w:rsid w:val="001143F7"/>
    <w:rsid w:val="00114454"/>
    <w:rsid w:val="00114457"/>
    <w:rsid w:val="0011448E"/>
    <w:rsid w:val="001145D4"/>
    <w:rsid w:val="00114628"/>
    <w:rsid w:val="0011474E"/>
    <w:rsid w:val="0011487C"/>
    <w:rsid w:val="00114935"/>
    <w:rsid w:val="00114B87"/>
    <w:rsid w:val="00114C17"/>
    <w:rsid w:val="00114D51"/>
    <w:rsid w:val="00114E63"/>
    <w:rsid w:val="001150DD"/>
    <w:rsid w:val="0011541B"/>
    <w:rsid w:val="00115470"/>
    <w:rsid w:val="001154BD"/>
    <w:rsid w:val="001155B1"/>
    <w:rsid w:val="0011566A"/>
    <w:rsid w:val="001157C0"/>
    <w:rsid w:val="00115938"/>
    <w:rsid w:val="00115948"/>
    <w:rsid w:val="001159F4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A2E"/>
    <w:rsid w:val="00116CA5"/>
    <w:rsid w:val="00116D85"/>
    <w:rsid w:val="00116DA2"/>
    <w:rsid w:val="00116DB4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17CE8"/>
    <w:rsid w:val="00120027"/>
    <w:rsid w:val="00120100"/>
    <w:rsid w:val="0012012D"/>
    <w:rsid w:val="001203CF"/>
    <w:rsid w:val="001203EC"/>
    <w:rsid w:val="0012054F"/>
    <w:rsid w:val="001205DF"/>
    <w:rsid w:val="001206EC"/>
    <w:rsid w:val="00120A23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7"/>
    <w:rsid w:val="0012359B"/>
    <w:rsid w:val="00123789"/>
    <w:rsid w:val="001238F1"/>
    <w:rsid w:val="00123935"/>
    <w:rsid w:val="001239DC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C1B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4A"/>
    <w:rsid w:val="00125BF7"/>
    <w:rsid w:val="00125C9F"/>
    <w:rsid w:val="00125E1C"/>
    <w:rsid w:val="00125F9F"/>
    <w:rsid w:val="00125FF3"/>
    <w:rsid w:val="0012602A"/>
    <w:rsid w:val="0012610B"/>
    <w:rsid w:val="0012622C"/>
    <w:rsid w:val="00126387"/>
    <w:rsid w:val="001263DE"/>
    <w:rsid w:val="00126464"/>
    <w:rsid w:val="00126528"/>
    <w:rsid w:val="001266D0"/>
    <w:rsid w:val="00126820"/>
    <w:rsid w:val="0012686D"/>
    <w:rsid w:val="0012691E"/>
    <w:rsid w:val="00126A85"/>
    <w:rsid w:val="00126B46"/>
    <w:rsid w:val="00126BB8"/>
    <w:rsid w:val="00126DFA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6D"/>
    <w:rsid w:val="00127BD5"/>
    <w:rsid w:val="00127D96"/>
    <w:rsid w:val="00127DE8"/>
    <w:rsid w:val="00127E10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DF1"/>
    <w:rsid w:val="00130F59"/>
    <w:rsid w:val="00131013"/>
    <w:rsid w:val="001311C3"/>
    <w:rsid w:val="00131238"/>
    <w:rsid w:val="001313BF"/>
    <w:rsid w:val="001313FD"/>
    <w:rsid w:val="001313FE"/>
    <w:rsid w:val="00131546"/>
    <w:rsid w:val="00131594"/>
    <w:rsid w:val="001316DD"/>
    <w:rsid w:val="001316F3"/>
    <w:rsid w:val="00131759"/>
    <w:rsid w:val="0013185F"/>
    <w:rsid w:val="00131876"/>
    <w:rsid w:val="001318B1"/>
    <w:rsid w:val="0013192D"/>
    <w:rsid w:val="00131B58"/>
    <w:rsid w:val="00131B66"/>
    <w:rsid w:val="00131BB1"/>
    <w:rsid w:val="00131CA3"/>
    <w:rsid w:val="00131CAB"/>
    <w:rsid w:val="00131FD8"/>
    <w:rsid w:val="00132058"/>
    <w:rsid w:val="001320D5"/>
    <w:rsid w:val="00132120"/>
    <w:rsid w:val="00132257"/>
    <w:rsid w:val="001322B4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36"/>
    <w:rsid w:val="00133472"/>
    <w:rsid w:val="001336F6"/>
    <w:rsid w:val="0013375C"/>
    <w:rsid w:val="001338F2"/>
    <w:rsid w:val="00133A9B"/>
    <w:rsid w:val="00133C4A"/>
    <w:rsid w:val="00133CF8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B7"/>
    <w:rsid w:val="001356CD"/>
    <w:rsid w:val="00135844"/>
    <w:rsid w:val="001358E0"/>
    <w:rsid w:val="001359AF"/>
    <w:rsid w:val="00135B5E"/>
    <w:rsid w:val="00135E13"/>
    <w:rsid w:val="00135EE0"/>
    <w:rsid w:val="00135F0C"/>
    <w:rsid w:val="00135F8B"/>
    <w:rsid w:val="00135F97"/>
    <w:rsid w:val="00136098"/>
    <w:rsid w:val="001360C6"/>
    <w:rsid w:val="00136148"/>
    <w:rsid w:val="00136217"/>
    <w:rsid w:val="001362BF"/>
    <w:rsid w:val="001362F4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37F8B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26"/>
    <w:rsid w:val="001424BB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2FD7"/>
    <w:rsid w:val="001430A6"/>
    <w:rsid w:val="001430A7"/>
    <w:rsid w:val="00143118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AB7"/>
    <w:rsid w:val="00144AE8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83F"/>
    <w:rsid w:val="0014590E"/>
    <w:rsid w:val="00145911"/>
    <w:rsid w:val="00145A7C"/>
    <w:rsid w:val="00145BA8"/>
    <w:rsid w:val="00145BDC"/>
    <w:rsid w:val="00145FA9"/>
    <w:rsid w:val="001460B3"/>
    <w:rsid w:val="00146125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0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370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410"/>
    <w:rsid w:val="0015250E"/>
    <w:rsid w:val="0015267A"/>
    <w:rsid w:val="001526A8"/>
    <w:rsid w:val="001526BB"/>
    <w:rsid w:val="0015286F"/>
    <w:rsid w:val="00152A91"/>
    <w:rsid w:val="00152D70"/>
    <w:rsid w:val="00152F26"/>
    <w:rsid w:val="00152F82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C0C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BF"/>
    <w:rsid w:val="001549E8"/>
    <w:rsid w:val="00154A1B"/>
    <w:rsid w:val="00154A5D"/>
    <w:rsid w:val="00154A65"/>
    <w:rsid w:val="00154B40"/>
    <w:rsid w:val="00154B75"/>
    <w:rsid w:val="00154F70"/>
    <w:rsid w:val="001550F4"/>
    <w:rsid w:val="00155179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B97"/>
    <w:rsid w:val="00155D05"/>
    <w:rsid w:val="00155DE3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876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13"/>
    <w:rsid w:val="00157741"/>
    <w:rsid w:val="001577C7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AB6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6D3"/>
    <w:rsid w:val="001627C9"/>
    <w:rsid w:val="001627FC"/>
    <w:rsid w:val="0016284E"/>
    <w:rsid w:val="001628C2"/>
    <w:rsid w:val="0016294C"/>
    <w:rsid w:val="0016298D"/>
    <w:rsid w:val="001629AC"/>
    <w:rsid w:val="00162AF1"/>
    <w:rsid w:val="00162B58"/>
    <w:rsid w:val="00162C42"/>
    <w:rsid w:val="00162C6D"/>
    <w:rsid w:val="00162D3F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7D7"/>
    <w:rsid w:val="001638FF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CF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08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AC3"/>
    <w:rsid w:val="00166B2F"/>
    <w:rsid w:val="00166B91"/>
    <w:rsid w:val="00166C00"/>
    <w:rsid w:val="00166F9B"/>
    <w:rsid w:val="001671AB"/>
    <w:rsid w:val="001672C5"/>
    <w:rsid w:val="001672EA"/>
    <w:rsid w:val="001672F6"/>
    <w:rsid w:val="001673CB"/>
    <w:rsid w:val="00167438"/>
    <w:rsid w:val="0016747E"/>
    <w:rsid w:val="00167482"/>
    <w:rsid w:val="0016749C"/>
    <w:rsid w:val="0016752F"/>
    <w:rsid w:val="001675A8"/>
    <w:rsid w:val="00167936"/>
    <w:rsid w:val="001679F1"/>
    <w:rsid w:val="00167ACA"/>
    <w:rsid w:val="00167B92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03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B5C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78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BAF"/>
    <w:rsid w:val="00176BF0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A13"/>
    <w:rsid w:val="00177A25"/>
    <w:rsid w:val="00177B94"/>
    <w:rsid w:val="00177CDF"/>
    <w:rsid w:val="00177DBD"/>
    <w:rsid w:val="00177E81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00"/>
    <w:rsid w:val="00180C4A"/>
    <w:rsid w:val="00180C74"/>
    <w:rsid w:val="00180D38"/>
    <w:rsid w:val="00180E4E"/>
    <w:rsid w:val="00180E68"/>
    <w:rsid w:val="00180F12"/>
    <w:rsid w:val="00180F59"/>
    <w:rsid w:val="001811C2"/>
    <w:rsid w:val="00181245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A36"/>
    <w:rsid w:val="00181BD1"/>
    <w:rsid w:val="00181DF2"/>
    <w:rsid w:val="00181FDA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2D54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3FF3"/>
    <w:rsid w:val="001840E0"/>
    <w:rsid w:val="001841C9"/>
    <w:rsid w:val="00184300"/>
    <w:rsid w:val="00184329"/>
    <w:rsid w:val="001843FD"/>
    <w:rsid w:val="001844C0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A4F"/>
    <w:rsid w:val="00184B4D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534"/>
    <w:rsid w:val="00185636"/>
    <w:rsid w:val="00185692"/>
    <w:rsid w:val="001856B9"/>
    <w:rsid w:val="001858B8"/>
    <w:rsid w:val="00185BBF"/>
    <w:rsid w:val="00185DBE"/>
    <w:rsid w:val="00185E75"/>
    <w:rsid w:val="00185E83"/>
    <w:rsid w:val="00185EDB"/>
    <w:rsid w:val="00185F74"/>
    <w:rsid w:val="00186300"/>
    <w:rsid w:val="00186307"/>
    <w:rsid w:val="0018637C"/>
    <w:rsid w:val="001865BD"/>
    <w:rsid w:val="001865C1"/>
    <w:rsid w:val="00186793"/>
    <w:rsid w:val="001869C6"/>
    <w:rsid w:val="001869F9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2F3"/>
    <w:rsid w:val="001873FC"/>
    <w:rsid w:val="0018781D"/>
    <w:rsid w:val="00187954"/>
    <w:rsid w:val="00187968"/>
    <w:rsid w:val="00187982"/>
    <w:rsid w:val="00187B3B"/>
    <w:rsid w:val="00187B43"/>
    <w:rsid w:val="00187F80"/>
    <w:rsid w:val="00187FA7"/>
    <w:rsid w:val="001901C5"/>
    <w:rsid w:val="001902BE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18A"/>
    <w:rsid w:val="001922AA"/>
    <w:rsid w:val="001922EE"/>
    <w:rsid w:val="00192527"/>
    <w:rsid w:val="00192611"/>
    <w:rsid w:val="00192818"/>
    <w:rsid w:val="0019291C"/>
    <w:rsid w:val="00192AC2"/>
    <w:rsid w:val="00192DBF"/>
    <w:rsid w:val="00192E52"/>
    <w:rsid w:val="00192E97"/>
    <w:rsid w:val="00192FF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03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2C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6D69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46E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169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1E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3C1"/>
    <w:rsid w:val="001A2641"/>
    <w:rsid w:val="001A268A"/>
    <w:rsid w:val="001A26E4"/>
    <w:rsid w:val="001A26F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505"/>
    <w:rsid w:val="001A372B"/>
    <w:rsid w:val="001A3736"/>
    <w:rsid w:val="001A37C2"/>
    <w:rsid w:val="001A381A"/>
    <w:rsid w:val="001A3829"/>
    <w:rsid w:val="001A3834"/>
    <w:rsid w:val="001A39E7"/>
    <w:rsid w:val="001A3A95"/>
    <w:rsid w:val="001A3CED"/>
    <w:rsid w:val="001A3D0D"/>
    <w:rsid w:val="001A3F0F"/>
    <w:rsid w:val="001A3FDF"/>
    <w:rsid w:val="001A40C2"/>
    <w:rsid w:val="001A41DF"/>
    <w:rsid w:val="001A43B4"/>
    <w:rsid w:val="001A4575"/>
    <w:rsid w:val="001A4666"/>
    <w:rsid w:val="001A47A9"/>
    <w:rsid w:val="001A491A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793"/>
    <w:rsid w:val="001A58DB"/>
    <w:rsid w:val="001A5CEF"/>
    <w:rsid w:val="001A5E68"/>
    <w:rsid w:val="001A5F37"/>
    <w:rsid w:val="001A5FFD"/>
    <w:rsid w:val="001A6020"/>
    <w:rsid w:val="001A613C"/>
    <w:rsid w:val="001A6146"/>
    <w:rsid w:val="001A619C"/>
    <w:rsid w:val="001A62E6"/>
    <w:rsid w:val="001A6633"/>
    <w:rsid w:val="001A6727"/>
    <w:rsid w:val="001A67B9"/>
    <w:rsid w:val="001A68EF"/>
    <w:rsid w:val="001A6B16"/>
    <w:rsid w:val="001A6E55"/>
    <w:rsid w:val="001A6E70"/>
    <w:rsid w:val="001A6E7B"/>
    <w:rsid w:val="001A6F28"/>
    <w:rsid w:val="001A71C3"/>
    <w:rsid w:val="001A7273"/>
    <w:rsid w:val="001A741F"/>
    <w:rsid w:val="001A7488"/>
    <w:rsid w:val="001A768A"/>
    <w:rsid w:val="001A78BF"/>
    <w:rsid w:val="001A799B"/>
    <w:rsid w:val="001A79BC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A82"/>
    <w:rsid w:val="001B0B24"/>
    <w:rsid w:val="001B0D3B"/>
    <w:rsid w:val="001B0DFA"/>
    <w:rsid w:val="001B0EA5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986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1F2E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15F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9F"/>
    <w:rsid w:val="001B39CE"/>
    <w:rsid w:val="001B3AAB"/>
    <w:rsid w:val="001B3C51"/>
    <w:rsid w:val="001B3CD5"/>
    <w:rsid w:val="001B3CD8"/>
    <w:rsid w:val="001B3DA7"/>
    <w:rsid w:val="001B3DB8"/>
    <w:rsid w:val="001B3FF0"/>
    <w:rsid w:val="001B40C5"/>
    <w:rsid w:val="001B41C9"/>
    <w:rsid w:val="001B41F0"/>
    <w:rsid w:val="001B41F7"/>
    <w:rsid w:val="001B4227"/>
    <w:rsid w:val="001B4279"/>
    <w:rsid w:val="001B4300"/>
    <w:rsid w:val="001B43CB"/>
    <w:rsid w:val="001B44DC"/>
    <w:rsid w:val="001B44E9"/>
    <w:rsid w:val="001B4529"/>
    <w:rsid w:val="001B458A"/>
    <w:rsid w:val="001B46BF"/>
    <w:rsid w:val="001B47ED"/>
    <w:rsid w:val="001B4832"/>
    <w:rsid w:val="001B4846"/>
    <w:rsid w:val="001B48B4"/>
    <w:rsid w:val="001B48EA"/>
    <w:rsid w:val="001B49D8"/>
    <w:rsid w:val="001B49E9"/>
    <w:rsid w:val="001B4A0F"/>
    <w:rsid w:val="001B4AD2"/>
    <w:rsid w:val="001B4B11"/>
    <w:rsid w:val="001B4C1C"/>
    <w:rsid w:val="001B4C44"/>
    <w:rsid w:val="001B4C47"/>
    <w:rsid w:val="001B4DA9"/>
    <w:rsid w:val="001B4F07"/>
    <w:rsid w:val="001B4F8A"/>
    <w:rsid w:val="001B505C"/>
    <w:rsid w:val="001B5092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5F99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898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8"/>
    <w:rsid w:val="001B7B3B"/>
    <w:rsid w:val="001B7BC0"/>
    <w:rsid w:val="001B7CAB"/>
    <w:rsid w:val="001B7D4B"/>
    <w:rsid w:val="001C0021"/>
    <w:rsid w:val="001C0111"/>
    <w:rsid w:val="001C01CB"/>
    <w:rsid w:val="001C02C0"/>
    <w:rsid w:val="001C03F9"/>
    <w:rsid w:val="001C044E"/>
    <w:rsid w:val="001C060C"/>
    <w:rsid w:val="001C0761"/>
    <w:rsid w:val="001C0791"/>
    <w:rsid w:val="001C07A5"/>
    <w:rsid w:val="001C094C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AC9"/>
    <w:rsid w:val="001C2B01"/>
    <w:rsid w:val="001C2BCA"/>
    <w:rsid w:val="001C2D3B"/>
    <w:rsid w:val="001C3021"/>
    <w:rsid w:val="001C30DA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8AD"/>
    <w:rsid w:val="001C3A10"/>
    <w:rsid w:val="001C3AA2"/>
    <w:rsid w:val="001C3AAE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8E"/>
    <w:rsid w:val="001C49A8"/>
    <w:rsid w:val="001C4A02"/>
    <w:rsid w:val="001C4BDD"/>
    <w:rsid w:val="001C4D58"/>
    <w:rsid w:val="001C4FB9"/>
    <w:rsid w:val="001C4FBF"/>
    <w:rsid w:val="001C507D"/>
    <w:rsid w:val="001C50A9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8EF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A47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2B5"/>
    <w:rsid w:val="001D136C"/>
    <w:rsid w:val="001D13BD"/>
    <w:rsid w:val="001D1421"/>
    <w:rsid w:val="001D15BB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35E"/>
    <w:rsid w:val="001D456F"/>
    <w:rsid w:val="001D4593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53"/>
    <w:rsid w:val="001D52E6"/>
    <w:rsid w:val="001D530E"/>
    <w:rsid w:val="001D5435"/>
    <w:rsid w:val="001D5550"/>
    <w:rsid w:val="001D5641"/>
    <w:rsid w:val="001D57DA"/>
    <w:rsid w:val="001D58C6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26C"/>
    <w:rsid w:val="001D6335"/>
    <w:rsid w:val="001D634A"/>
    <w:rsid w:val="001D6542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85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0A9"/>
    <w:rsid w:val="001E02CA"/>
    <w:rsid w:val="001E0473"/>
    <w:rsid w:val="001E04CB"/>
    <w:rsid w:val="001E0578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C9F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112"/>
    <w:rsid w:val="001E2154"/>
    <w:rsid w:val="001E22B6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CDC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188"/>
    <w:rsid w:val="001E4257"/>
    <w:rsid w:val="001E42A5"/>
    <w:rsid w:val="001E443B"/>
    <w:rsid w:val="001E4538"/>
    <w:rsid w:val="001E4AB2"/>
    <w:rsid w:val="001E4B6B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45"/>
    <w:rsid w:val="001E607A"/>
    <w:rsid w:val="001E609E"/>
    <w:rsid w:val="001E6134"/>
    <w:rsid w:val="001E61ED"/>
    <w:rsid w:val="001E6481"/>
    <w:rsid w:val="001E64A5"/>
    <w:rsid w:val="001E6769"/>
    <w:rsid w:val="001E67AF"/>
    <w:rsid w:val="001E67F9"/>
    <w:rsid w:val="001E691C"/>
    <w:rsid w:val="001E693A"/>
    <w:rsid w:val="001E6C49"/>
    <w:rsid w:val="001E6D27"/>
    <w:rsid w:val="001E6D4A"/>
    <w:rsid w:val="001E6F1C"/>
    <w:rsid w:val="001E6F9C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4F8"/>
    <w:rsid w:val="001F1750"/>
    <w:rsid w:val="001F1755"/>
    <w:rsid w:val="001F177B"/>
    <w:rsid w:val="001F1856"/>
    <w:rsid w:val="001F1873"/>
    <w:rsid w:val="001F1892"/>
    <w:rsid w:val="001F19CC"/>
    <w:rsid w:val="001F19D6"/>
    <w:rsid w:val="001F1A4F"/>
    <w:rsid w:val="001F1B64"/>
    <w:rsid w:val="001F1B8A"/>
    <w:rsid w:val="001F1BD2"/>
    <w:rsid w:val="001F1D81"/>
    <w:rsid w:val="001F1F2A"/>
    <w:rsid w:val="001F1F6B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2A"/>
    <w:rsid w:val="001F34A4"/>
    <w:rsid w:val="001F34B8"/>
    <w:rsid w:val="001F34C8"/>
    <w:rsid w:val="001F3530"/>
    <w:rsid w:val="001F36EC"/>
    <w:rsid w:val="001F3776"/>
    <w:rsid w:val="001F377B"/>
    <w:rsid w:val="001F3782"/>
    <w:rsid w:val="001F3974"/>
    <w:rsid w:val="001F39BF"/>
    <w:rsid w:val="001F3A7A"/>
    <w:rsid w:val="001F3C14"/>
    <w:rsid w:val="001F3CB3"/>
    <w:rsid w:val="001F3D3D"/>
    <w:rsid w:val="001F3E3A"/>
    <w:rsid w:val="001F3E43"/>
    <w:rsid w:val="001F3F1D"/>
    <w:rsid w:val="001F3F81"/>
    <w:rsid w:val="001F3FD4"/>
    <w:rsid w:val="001F401A"/>
    <w:rsid w:val="001F40D7"/>
    <w:rsid w:val="001F4106"/>
    <w:rsid w:val="001F4130"/>
    <w:rsid w:val="001F419B"/>
    <w:rsid w:val="001F41DF"/>
    <w:rsid w:val="001F426C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8B"/>
    <w:rsid w:val="001F4EB4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7E7"/>
    <w:rsid w:val="001F58EB"/>
    <w:rsid w:val="001F5A54"/>
    <w:rsid w:val="001F5A5E"/>
    <w:rsid w:val="001F5CF4"/>
    <w:rsid w:val="001F5D38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6BB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4CC"/>
    <w:rsid w:val="0020152C"/>
    <w:rsid w:val="00201545"/>
    <w:rsid w:val="002015E4"/>
    <w:rsid w:val="002015F1"/>
    <w:rsid w:val="0020160E"/>
    <w:rsid w:val="0020166E"/>
    <w:rsid w:val="00201991"/>
    <w:rsid w:val="00201AF9"/>
    <w:rsid w:val="00201B88"/>
    <w:rsid w:val="00201D21"/>
    <w:rsid w:val="00201EC2"/>
    <w:rsid w:val="00201EE2"/>
    <w:rsid w:val="00201F22"/>
    <w:rsid w:val="00201F24"/>
    <w:rsid w:val="00202067"/>
    <w:rsid w:val="002020F7"/>
    <w:rsid w:val="00202251"/>
    <w:rsid w:val="00202287"/>
    <w:rsid w:val="00202345"/>
    <w:rsid w:val="00202346"/>
    <w:rsid w:val="0020240D"/>
    <w:rsid w:val="0020246F"/>
    <w:rsid w:val="002024EE"/>
    <w:rsid w:val="0020253F"/>
    <w:rsid w:val="00202659"/>
    <w:rsid w:val="002026D4"/>
    <w:rsid w:val="002027B5"/>
    <w:rsid w:val="002028C2"/>
    <w:rsid w:val="002029DF"/>
    <w:rsid w:val="00202A13"/>
    <w:rsid w:val="00202A3F"/>
    <w:rsid w:val="00202A50"/>
    <w:rsid w:val="00202BDE"/>
    <w:rsid w:val="00202CAF"/>
    <w:rsid w:val="00202CC7"/>
    <w:rsid w:val="00202DDA"/>
    <w:rsid w:val="00202EA2"/>
    <w:rsid w:val="00202F4E"/>
    <w:rsid w:val="00202F58"/>
    <w:rsid w:val="00202FDF"/>
    <w:rsid w:val="002031B4"/>
    <w:rsid w:val="002031C0"/>
    <w:rsid w:val="00203485"/>
    <w:rsid w:val="00203576"/>
    <w:rsid w:val="00203578"/>
    <w:rsid w:val="00203581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3F66"/>
    <w:rsid w:val="002040EC"/>
    <w:rsid w:val="0020413C"/>
    <w:rsid w:val="002041BB"/>
    <w:rsid w:val="0020425F"/>
    <w:rsid w:val="0020436B"/>
    <w:rsid w:val="002043CA"/>
    <w:rsid w:val="002043E3"/>
    <w:rsid w:val="002043FF"/>
    <w:rsid w:val="0020451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9F0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39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4B2"/>
    <w:rsid w:val="00211507"/>
    <w:rsid w:val="00211549"/>
    <w:rsid w:val="002117AF"/>
    <w:rsid w:val="002119E7"/>
    <w:rsid w:val="00211A1E"/>
    <w:rsid w:val="00211BE4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2E74"/>
    <w:rsid w:val="00213170"/>
    <w:rsid w:val="00213323"/>
    <w:rsid w:val="00213507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25E"/>
    <w:rsid w:val="00215343"/>
    <w:rsid w:val="00215454"/>
    <w:rsid w:val="00215473"/>
    <w:rsid w:val="002154C8"/>
    <w:rsid w:val="00215629"/>
    <w:rsid w:val="0021567F"/>
    <w:rsid w:val="002157EC"/>
    <w:rsid w:val="002158AC"/>
    <w:rsid w:val="002159EB"/>
    <w:rsid w:val="002159EC"/>
    <w:rsid w:val="00215A36"/>
    <w:rsid w:val="00215CD5"/>
    <w:rsid w:val="00215D2D"/>
    <w:rsid w:val="00215DDA"/>
    <w:rsid w:val="00215E00"/>
    <w:rsid w:val="002161BC"/>
    <w:rsid w:val="002161C6"/>
    <w:rsid w:val="00216341"/>
    <w:rsid w:val="00216417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47"/>
    <w:rsid w:val="0022177D"/>
    <w:rsid w:val="002217E9"/>
    <w:rsid w:val="002218F6"/>
    <w:rsid w:val="002219F0"/>
    <w:rsid w:val="00221A01"/>
    <w:rsid w:val="00221B1D"/>
    <w:rsid w:val="00221CDE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8D"/>
    <w:rsid w:val="002233D4"/>
    <w:rsid w:val="0022353E"/>
    <w:rsid w:val="00223722"/>
    <w:rsid w:val="00223769"/>
    <w:rsid w:val="0022385A"/>
    <w:rsid w:val="00223AB3"/>
    <w:rsid w:val="00223ADD"/>
    <w:rsid w:val="00223C7B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1B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405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56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4BB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A2F"/>
    <w:rsid w:val="00231BAC"/>
    <w:rsid w:val="00231C58"/>
    <w:rsid w:val="00231CAD"/>
    <w:rsid w:val="00231D31"/>
    <w:rsid w:val="00231DA5"/>
    <w:rsid w:val="00231E3F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0E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8C4"/>
    <w:rsid w:val="00234ACF"/>
    <w:rsid w:val="00234B63"/>
    <w:rsid w:val="00234CA7"/>
    <w:rsid w:val="00234D12"/>
    <w:rsid w:val="00234EAF"/>
    <w:rsid w:val="00234ED4"/>
    <w:rsid w:val="00234FBA"/>
    <w:rsid w:val="00235032"/>
    <w:rsid w:val="0023518A"/>
    <w:rsid w:val="00235317"/>
    <w:rsid w:val="002353EA"/>
    <w:rsid w:val="00235465"/>
    <w:rsid w:val="00235543"/>
    <w:rsid w:val="002355BB"/>
    <w:rsid w:val="00235726"/>
    <w:rsid w:val="0023578A"/>
    <w:rsid w:val="00235914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984"/>
    <w:rsid w:val="00236A53"/>
    <w:rsid w:val="00236AC1"/>
    <w:rsid w:val="00236B2E"/>
    <w:rsid w:val="00236B36"/>
    <w:rsid w:val="00236B5A"/>
    <w:rsid w:val="00236C4E"/>
    <w:rsid w:val="00236CBD"/>
    <w:rsid w:val="002371CF"/>
    <w:rsid w:val="0023721A"/>
    <w:rsid w:val="002372B7"/>
    <w:rsid w:val="002372E1"/>
    <w:rsid w:val="00237350"/>
    <w:rsid w:val="002373A4"/>
    <w:rsid w:val="00237436"/>
    <w:rsid w:val="002374C1"/>
    <w:rsid w:val="002374D6"/>
    <w:rsid w:val="00237522"/>
    <w:rsid w:val="0023757C"/>
    <w:rsid w:val="002375A2"/>
    <w:rsid w:val="002375CF"/>
    <w:rsid w:val="002376C2"/>
    <w:rsid w:val="0023780B"/>
    <w:rsid w:val="00237839"/>
    <w:rsid w:val="00237847"/>
    <w:rsid w:val="002378B7"/>
    <w:rsid w:val="002378C6"/>
    <w:rsid w:val="00237BB4"/>
    <w:rsid w:val="00237BBC"/>
    <w:rsid w:val="00237C5D"/>
    <w:rsid w:val="00237D8A"/>
    <w:rsid w:val="00237EBB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42B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1FF2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1DA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41F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B6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89E"/>
    <w:rsid w:val="002479DC"/>
    <w:rsid w:val="00247C43"/>
    <w:rsid w:val="00247CC1"/>
    <w:rsid w:val="00247D9E"/>
    <w:rsid w:val="00247DA7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27"/>
    <w:rsid w:val="002509A3"/>
    <w:rsid w:val="002509FD"/>
    <w:rsid w:val="00250ABF"/>
    <w:rsid w:val="00250B99"/>
    <w:rsid w:val="00250BEA"/>
    <w:rsid w:val="00250D9D"/>
    <w:rsid w:val="00250DAC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D53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27"/>
    <w:rsid w:val="002529A7"/>
    <w:rsid w:val="00252A65"/>
    <w:rsid w:val="00252ADB"/>
    <w:rsid w:val="00252BC5"/>
    <w:rsid w:val="00252CB6"/>
    <w:rsid w:val="00252E02"/>
    <w:rsid w:val="00252FC5"/>
    <w:rsid w:val="0025323D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52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0EA"/>
    <w:rsid w:val="00255121"/>
    <w:rsid w:val="00255162"/>
    <w:rsid w:val="00255193"/>
    <w:rsid w:val="002551B0"/>
    <w:rsid w:val="00255223"/>
    <w:rsid w:val="00255285"/>
    <w:rsid w:val="00255306"/>
    <w:rsid w:val="002553A2"/>
    <w:rsid w:val="002553F6"/>
    <w:rsid w:val="002554B5"/>
    <w:rsid w:val="00255519"/>
    <w:rsid w:val="00255540"/>
    <w:rsid w:val="00255853"/>
    <w:rsid w:val="00255A88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28F"/>
    <w:rsid w:val="00256309"/>
    <w:rsid w:val="0025649E"/>
    <w:rsid w:val="00256567"/>
    <w:rsid w:val="00256571"/>
    <w:rsid w:val="00256679"/>
    <w:rsid w:val="002567FC"/>
    <w:rsid w:val="0025681C"/>
    <w:rsid w:val="0025688E"/>
    <w:rsid w:val="00256A35"/>
    <w:rsid w:val="00256AAE"/>
    <w:rsid w:val="00256B41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C96"/>
    <w:rsid w:val="00257F20"/>
    <w:rsid w:val="00257F44"/>
    <w:rsid w:val="00260171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42"/>
    <w:rsid w:val="00261182"/>
    <w:rsid w:val="002611D0"/>
    <w:rsid w:val="002611EA"/>
    <w:rsid w:val="00261469"/>
    <w:rsid w:val="002614A4"/>
    <w:rsid w:val="00261580"/>
    <w:rsid w:val="00261633"/>
    <w:rsid w:val="00261761"/>
    <w:rsid w:val="0026193E"/>
    <w:rsid w:val="00261958"/>
    <w:rsid w:val="00261A2B"/>
    <w:rsid w:val="00261A2F"/>
    <w:rsid w:val="00261A56"/>
    <w:rsid w:val="00261A9B"/>
    <w:rsid w:val="00261C0E"/>
    <w:rsid w:val="00261DB3"/>
    <w:rsid w:val="00261EE0"/>
    <w:rsid w:val="00261F11"/>
    <w:rsid w:val="0026204A"/>
    <w:rsid w:val="00262092"/>
    <w:rsid w:val="002623BD"/>
    <w:rsid w:val="002625C8"/>
    <w:rsid w:val="002625DD"/>
    <w:rsid w:val="00262660"/>
    <w:rsid w:val="002626C5"/>
    <w:rsid w:val="002626FC"/>
    <w:rsid w:val="0026270B"/>
    <w:rsid w:val="002628B4"/>
    <w:rsid w:val="00262AA4"/>
    <w:rsid w:val="00262BA9"/>
    <w:rsid w:val="00262D3E"/>
    <w:rsid w:val="00262D6A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35"/>
    <w:rsid w:val="00263C61"/>
    <w:rsid w:val="00263D1F"/>
    <w:rsid w:val="00263D87"/>
    <w:rsid w:val="00263E46"/>
    <w:rsid w:val="00263EC5"/>
    <w:rsid w:val="00263F52"/>
    <w:rsid w:val="00263F60"/>
    <w:rsid w:val="002641C3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0E"/>
    <w:rsid w:val="00265982"/>
    <w:rsid w:val="00265AAB"/>
    <w:rsid w:val="00265ACF"/>
    <w:rsid w:val="00265BB0"/>
    <w:rsid w:val="00265CC2"/>
    <w:rsid w:val="00265D9B"/>
    <w:rsid w:val="00265E4E"/>
    <w:rsid w:val="00265F22"/>
    <w:rsid w:val="00265F44"/>
    <w:rsid w:val="00265FDA"/>
    <w:rsid w:val="0026606B"/>
    <w:rsid w:val="00266104"/>
    <w:rsid w:val="00266214"/>
    <w:rsid w:val="0026625C"/>
    <w:rsid w:val="00266264"/>
    <w:rsid w:val="002663A7"/>
    <w:rsid w:val="0026648A"/>
    <w:rsid w:val="00266732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3E9"/>
    <w:rsid w:val="0026743A"/>
    <w:rsid w:val="002674D9"/>
    <w:rsid w:val="002675B0"/>
    <w:rsid w:val="002675D0"/>
    <w:rsid w:val="00267652"/>
    <w:rsid w:val="00267690"/>
    <w:rsid w:val="0026769B"/>
    <w:rsid w:val="002676F5"/>
    <w:rsid w:val="00267954"/>
    <w:rsid w:val="00267A84"/>
    <w:rsid w:val="00267B41"/>
    <w:rsid w:val="00267B5D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E57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C82"/>
    <w:rsid w:val="00271E7C"/>
    <w:rsid w:val="00271EB6"/>
    <w:rsid w:val="00271ED5"/>
    <w:rsid w:val="00272192"/>
    <w:rsid w:val="002721E0"/>
    <w:rsid w:val="00272219"/>
    <w:rsid w:val="00272333"/>
    <w:rsid w:val="002725B5"/>
    <w:rsid w:val="002725D1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5FB"/>
    <w:rsid w:val="002737D0"/>
    <w:rsid w:val="002737EC"/>
    <w:rsid w:val="002738B2"/>
    <w:rsid w:val="00273914"/>
    <w:rsid w:val="00273935"/>
    <w:rsid w:val="00273952"/>
    <w:rsid w:val="00273BEF"/>
    <w:rsid w:val="00273D63"/>
    <w:rsid w:val="00273D99"/>
    <w:rsid w:val="00273E1A"/>
    <w:rsid w:val="00273E29"/>
    <w:rsid w:val="00273F81"/>
    <w:rsid w:val="0027437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4BA"/>
    <w:rsid w:val="00275568"/>
    <w:rsid w:val="00275656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53B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01D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CC5"/>
    <w:rsid w:val="00277D01"/>
    <w:rsid w:val="00277D65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A5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184"/>
    <w:rsid w:val="0028124C"/>
    <w:rsid w:val="00281430"/>
    <w:rsid w:val="002815C7"/>
    <w:rsid w:val="00281670"/>
    <w:rsid w:val="002817BF"/>
    <w:rsid w:val="002818F9"/>
    <w:rsid w:val="002819AF"/>
    <w:rsid w:val="00281A37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B85"/>
    <w:rsid w:val="00282C05"/>
    <w:rsid w:val="00282D0C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946"/>
    <w:rsid w:val="00283B66"/>
    <w:rsid w:val="00283B74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565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4AE"/>
    <w:rsid w:val="002854E4"/>
    <w:rsid w:val="00285574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0E2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DB"/>
    <w:rsid w:val="00287BF5"/>
    <w:rsid w:val="00287E57"/>
    <w:rsid w:val="00287F8C"/>
    <w:rsid w:val="00287FDB"/>
    <w:rsid w:val="00290012"/>
    <w:rsid w:val="0029024B"/>
    <w:rsid w:val="0029028B"/>
    <w:rsid w:val="002902BD"/>
    <w:rsid w:val="00290339"/>
    <w:rsid w:val="002903AA"/>
    <w:rsid w:val="00290561"/>
    <w:rsid w:val="002905DE"/>
    <w:rsid w:val="002907CA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1C4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5E"/>
    <w:rsid w:val="00291D91"/>
    <w:rsid w:val="00291DAD"/>
    <w:rsid w:val="00291E15"/>
    <w:rsid w:val="00291E87"/>
    <w:rsid w:val="00291F8B"/>
    <w:rsid w:val="0029200C"/>
    <w:rsid w:val="002920F4"/>
    <w:rsid w:val="002922E6"/>
    <w:rsid w:val="00292303"/>
    <w:rsid w:val="00292311"/>
    <w:rsid w:val="002924EE"/>
    <w:rsid w:val="002925B1"/>
    <w:rsid w:val="00292872"/>
    <w:rsid w:val="0029292C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24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02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14F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DF"/>
    <w:rsid w:val="002A1EE5"/>
    <w:rsid w:val="002A1F6E"/>
    <w:rsid w:val="002A213E"/>
    <w:rsid w:val="002A21A6"/>
    <w:rsid w:val="002A22BC"/>
    <w:rsid w:val="002A235B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CA2"/>
    <w:rsid w:val="002A2D37"/>
    <w:rsid w:val="002A2FCA"/>
    <w:rsid w:val="002A3007"/>
    <w:rsid w:val="002A33F5"/>
    <w:rsid w:val="002A3475"/>
    <w:rsid w:val="002A3609"/>
    <w:rsid w:val="002A3672"/>
    <w:rsid w:val="002A37D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736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4B9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33"/>
    <w:rsid w:val="002A70C5"/>
    <w:rsid w:val="002A70DD"/>
    <w:rsid w:val="002A71D3"/>
    <w:rsid w:val="002A71F2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11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8F6"/>
    <w:rsid w:val="002B1A8F"/>
    <w:rsid w:val="002B1BA6"/>
    <w:rsid w:val="002B1C2B"/>
    <w:rsid w:val="002B1CCC"/>
    <w:rsid w:val="002B1D71"/>
    <w:rsid w:val="002B1D74"/>
    <w:rsid w:val="002B1E12"/>
    <w:rsid w:val="002B1EA4"/>
    <w:rsid w:val="002B1F25"/>
    <w:rsid w:val="002B2010"/>
    <w:rsid w:val="002B2086"/>
    <w:rsid w:val="002B20A9"/>
    <w:rsid w:val="002B20F5"/>
    <w:rsid w:val="002B2115"/>
    <w:rsid w:val="002B224A"/>
    <w:rsid w:val="002B24F7"/>
    <w:rsid w:val="002B25E0"/>
    <w:rsid w:val="002B2601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01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3E15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66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610"/>
    <w:rsid w:val="002B6780"/>
    <w:rsid w:val="002B680F"/>
    <w:rsid w:val="002B6A4D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075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1BD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E73"/>
    <w:rsid w:val="002C0F5C"/>
    <w:rsid w:val="002C0F72"/>
    <w:rsid w:val="002C0FED"/>
    <w:rsid w:val="002C102B"/>
    <w:rsid w:val="002C14F1"/>
    <w:rsid w:val="002C1501"/>
    <w:rsid w:val="002C1785"/>
    <w:rsid w:val="002C17DE"/>
    <w:rsid w:val="002C181C"/>
    <w:rsid w:val="002C18D7"/>
    <w:rsid w:val="002C1924"/>
    <w:rsid w:val="002C1942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0F2"/>
    <w:rsid w:val="002C2114"/>
    <w:rsid w:val="002C218C"/>
    <w:rsid w:val="002C23C3"/>
    <w:rsid w:val="002C24C1"/>
    <w:rsid w:val="002C26F7"/>
    <w:rsid w:val="002C2776"/>
    <w:rsid w:val="002C285A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50"/>
    <w:rsid w:val="002C35F3"/>
    <w:rsid w:val="002C36A2"/>
    <w:rsid w:val="002C36EB"/>
    <w:rsid w:val="002C37AA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8E9"/>
    <w:rsid w:val="002C4A4A"/>
    <w:rsid w:val="002C4ACD"/>
    <w:rsid w:val="002C4BB8"/>
    <w:rsid w:val="002C4BCA"/>
    <w:rsid w:val="002C4C0A"/>
    <w:rsid w:val="002C4C21"/>
    <w:rsid w:val="002C4C26"/>
    <w:rsid w:val="002C4D1E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A2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2EE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8D"/>
    <w:rsid w:val="002C709F"/>
    <w:rsid w:val="002C71AF"/>
    <w:rsid w:val="002C720F"/>
    <w:rsid w:val="002C74BA"/>
    <w:rsid w:val="002C7661"/>
    <w:rsid w:val="002C76A4"/>
    <w:rsid w:val="002C7738"/>
    <w:rsid w:val="002C79A4"/>
    <w:rsid w:val="002C7B24"/>
    <w:rsid w:val="002C7B5E"/>
    <w:rsid w:val="002C7C45"/>
    <w:rsid w:val="002C7CA0"/>
    <w:rsid w:val="002C7D96"/>
    <w:rsid w:val="002C7DF8"/>
    <w:rsid w:val="002C7E0B"/>
    <w:rsid w:val="002C7FD5"/>
    <w:rsid w:val="002D019C"/>
    <w:rsid w:val="002D01F7"/>
    <w:rsid w:val="002D02B0"/>
    <w:rsid w:val="002D02F2"/>
    <w:rsid w:val="002D02F6"/>
    <w:rsid w:val="002D053E"/>
    <w:rsid w:val="002D061B"/>
    <w:rsid w:val="002D0726"/>
    <w:rsid w:val="002D0738"/>
    <w:rsid w:val="002D087A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988"/>
    <w:rsid w:val="002D1AF9"/>
    <w:rsid w:val="002D1B83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2FC9"/>
    <w:rsid w:val="002D305E"/>
    <w:rsid w:val="002D3165"/>
    <w:rsid w:val="002D3586"/>
    <w:rsid w:val="002D35BF"/>
    <w:rsid w:val="002D367C"/>
    <w:rsid w:val="002D38D6"/>
    <w:rsid w:val="002D3BB1"/>
    <w:rsid w:val="002D3D62"/>
    <w:rsid w:val="002D3D85"/>
    <w:rsid w:val="002D406E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C8B"/>
    <w:rsid w:val="002D4D1B"/>
    <w:rsid w:val="002D4D60"/>
    <w:rsid w:val="002D4DDF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669"/>
    <w:rsid w:val="002D56E3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EB7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2F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968"/>
    <w:rsid w:val="002E0FD3"/>
    <w:rsid w:val="002E0FE2"/>
    <w:rsid w:val="002E105B"/>
    <w:rsid w:val="002E10B3"/>
    <w:rsid w:val="002E1114"/>
    <w:rsid w:val="002E111A"/>
    <w:rsid w:val="002E1215"/>
    <w:rsid w:val="002E1238"/>
    <w:rsid w:val="002E13FE"/>
    <w:rsid w:val="002E1708"/>
    <w:rsid w:val="002E17FC"/>
    <w:rsid w:val="002E1978"/>
    <w:rsid w:val="002E1BAA"/>
    <w:rsid w:val="002E1D3F"/>
    <w:rsid w:val="002E1DDA"/>
    <w:rsid w:val="002E1E8F"/>
    <w:rsid w:val="002E200F"/>
    <w:rsid w:val="002E2013"/>
    <w:rsid w:val="002E2110"/>
    <w:rsid w:val="002E2155"/>
    <w:rsid w:val="002E21E1"/>
    <w:rsid w:val="002E23BA"/>
    <w:rsid w:val="002E2484"/>
    <w:rsid w:val="002E2650"/>
    <w:rsid w:val="002E273F"/>
    <w:rsid w:val="002E2A20"/>
    <w:rsid w:val="002E2A6F"/>
    <w:rsid w:val="002E2BE1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1D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AC1"/>
    <w:rsid w:val="002E5C4A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666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7"/>
    <w:rsid w:val="002E73B8"/>
    <w:rsid w:val="002E7451"/>
    <w:rsid w:val="002E7543"/>
    <w:rsid w:val="002E7602"/>
    <w:rsid w:val="002E77FE"/>
    <w:rsid w:val="002E7808"/>
    <w:rsid w:val="002E7AD7"/>
    <w:rsid w:val="002E7BDF"/>
    <w:rsid w:val="002E7D7D"/>
    <w:rsid w:val="002E7F8C"/>
    <w:rsid w:val="002F00F9"/>
    <w:rsid w:val="002F0124"/>
    <w:rsid w:val="002F01E6"/>
    <w:rsid w:val="002F0382"/>
    <w:rsid w:val="002F050C"/>
    <w:rsid w:val="002F05B1"/>
    <w:rsid w:val="002F06BE"/>
    <w:rsid w:val="002F07A0"/>
    <w:rsid w:val="002F0881"/>
    <w:rsid w:val="002F08C0"/>
    <w:rsid w:val="002F0BD7"/>
    <w:rsid w:val="002F0E0F"/>
    <w:rsid w:val="002F0E5C"/>
    <w:rsid w:val="002F0EAC"/>
    <w:rsid w:val="002F0F04"/>
    <w:rsid w:val="002F0F0C"/>
    <w:rsid w:val="002F10CA"/>
    <w:rsid w:val="002F11B7"/>
    <w:rsid w:val="002F11CB"/>
    <w:rsid w:val="002F1266"/>
    <w:rsid w:val="002F1311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A3"/>
    <w:rsid w:val="002F1ED6"/>
    <w:rsid w:val="002F20E9"/>
    <w:rsid w:val="002F21B1"/>
    <w:rsid w:val="002F22EE"/>
    <w:rsid w:val="002F2391"/>
    <w:rsid w:val="002F242E"/>
    <w:rsid w:val="002F24A5"/>
    <w:rsid w:val="002F253B"/>
    <w:rsid w:val="002F255A"/>
    <w:rsid w:val="002F270E"/>
    <w:rsid w:val="002F2973"/>
    <w:rsid w:val="002F2AE4"/>
    <w:rsid w:val="002F2B2B"/>
    <w:rsid w:val="002F2BB6"/>
    <w:rsid w:val="002F2BBE"/>
    <w:rsid w:val="002F2E58"/>
    <w:rsid w:val="002F2E95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AB8"/>
    <w:rsid w:val="002F4BAB"/>
    <w:rsid w:val="002F4C37"/>
    <w:rsid w:val="002F4EED"/>
    <w:rsid w:val="002F5273"/>
    <w:rsid w:val="002F53C7"/>
    <w:rsid w:val="002F548D"/>
    <w:rsid w:val="002F56FA"/>
    <w:rsid w:val="002F5734"/>
    <w:rsid w:val="002F57FE"/>
    <w:rsid w:val="002F5828"/>
    <w:rsid w:val="002F5983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AE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AC"/>
    <w:rsid w:val="002F77CE"/>
    <w:rsid w:val="002F7816"/>
    <w:rsid w:val="002F78C3"/>
    <w:rsid w:val="002F7A8C"/>
    <w:rsid w:val="002F7B6D"/>
    <w:rsid w:val="002F7CF5"/>
    <w:rsid w:val="002F7D85"/>
    <w:rsid w:val="002F7D8D"/>
    <w:rsid w:val="002F7EB8"/>
    <w:rsid w:val="002F7F0C"/>
    <w:rsid w:val="002F7F39"/>
    <w:rsid w:val="002F7F8A"/>
    <w:rsid w:val="003001B4"/>
    <w:rsid w:val="003002E2"/>
    <w:rsid w:val="003003B1"/>
    <w:rsid w:val="00300433"/>
    <w:rsid w:val="003005C0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DF5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89"/>
    <w:rsid w:val="00301E91"/>
    <w:rsid w:val="00301EA5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EC1"/>
    <w:rsid w:val="00302F1C"/>
    <w:rsid w:val="00302FBF"/>
    <w:rsid w:val="003030BF"/>
    <w:rsid w:val="003030FB"/>
    <w:rsid w:val="00303225"/>
    <w:rsid w:val="0030324D"/>
    <w:rsid w:val="00303383"/>
    <w:rsid w:val="00303493"/>
    <w:rsid w:val="003034A8"/>
    <w:rsid w:val="003034B0"/>
    <w:rsid w:val="003034F1"/>
    <w:rsid w:val="003036CB"/>
    <w:rsid w:val="003036F3"/>
    <w:rsid w:val="00303831"/>
    <w:rsid w:val="003038FB"/>
    <w:rsid w:val="00303A01"/>
    <w:rsid w:val="00303C2B"/>
    <w:rsid w:val="00303CAD"/>
    <w:rsid w:val="00304000"/>
    <w:rsid w:val="00304017"/>
    <w:rsid w:val="003043E5"/>
    <w:rsid w:val="0030466C"/>
    <w:rsid w:val="003047D8"/>
    <w:rsid w:val="00304906"/>
    <w:rsid w:val="0030495F"/>
    <w:rsid w:val="003049FA"/>
    <w:rsid w:val="003049FD"/>
    <w:rsid w:val="00304A4E"/>
    <w:rsid w:val="00304A69"/>
    <w:rsid w:val="00304A86"/>
    <w:rsid w:val="00304C89"/>
    <w:rsid w:val="00304CFB"/>
    <w:rsid w:val="00304DDC"/>
    <w:rsid w:val="003050E9"/>
    <w:rsid w:val="003051DF"/>
    <w:rsid w:val="0030522F"/>
    <w:rsid w:val="00305409"/>
    <w:rsid w:val="00305414"/>
    <w:rsid w:val="00305520"/>
    <w:rsid w:val="0030552B"/>
    <w:rsid w:val="00305593"/>
    <w:rsid w:val="003055AA"/>
    <w:rsid w:val="003055EC"/>
    <w:rsid w:val="003056FC"/>
    <w:rsid w:val="00305768"/>
    <w:rsid w:val="003057AA"/>
    <w:rsid w:val="003057F0"/>
    <w:rsid w:val="003057FE"/>
    <w:rsid w:val="003059D9"/>
    <w:rsid w:val="00305A08"/>
    <w:rsid w:val="00305A90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A7"/>
    <w:rsid w:val="003068C2"/>
    <w:rsid w:val="003068C8"/>
    <w:rsid w:val="00306936"/>
    <w:rsid w:val="00306AAD"/>
    <w:rsid w:val="00306B05"/>
    <w:rsid w:val="00306BB8"/>
    <w:rsid w:val="00306C91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08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E7D"/>
    <w:rsid w:val="00307E82"/>
    <w:rsid w:val="00307F7F"/>
    <w:rsid w:val="00310100"/>
    <w:rsid w:val="003101C2"/>
    <w:rsid w:val="00310212"/>
    <w:rsid w:val="0031022D"/>
    <w:rsid w:val="0031024C"/>
    <w:rsid w:val="00310369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0F97"/>
    <w:rsid w:val="0031107E"/>
    <w:rsid w:val="003110E2"/>
    <w:rsid w:val="003113D9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8E3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2A"/>
    <w:rsid w:val="0031345D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A1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8C1"/>
    <w:rsid w:val="003159C2"/>
    <w:rsid w:val="00315A9C"/>
    <w:rsid w:val="00315C2D"/>
    <w:rsid w:val="00315F5A"/>
    <w:rsid w:val="00315F74"/>
    <w:rsid w:val="00315F81"/>
    <w:rsid w:val="00315FC4"/>
    <w:rsid w:val="00315FE3"/>
    <w:rsid w:val="003160A2"/>
    <w:rsid w:val="0031616F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03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7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281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00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46D"/>
    <w:rsid w:val="0032362E"/>
    <w:rsid w:val="0032363F"/>
    <w:rsid w:val="00323895"/>
    <w:rsid w:val="0032389B"/>
    <w:rsid w:val="003239A1"/>
    <w:rsid w:val="00323B11"/>
    <w:rsid w:val="00323BEF"/>
    <w:rsid w:val="00323D00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8C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500"/>
    <w:rsid w:val="0033066A"/>
    <w:rsid w:val="003306C3"/>
    <w:rsid w:val="0033073B"/>
    <w:rsid w:val="00330AF6"/>
    <w:rsid w:val="00330B38"/>
    <w:rsid w:val="00330BBA"/>
    <w:rsid w:val="00330CA4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48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0FD"/>
    <w:rsid w:val="00334102"/>
    <w:rsid w:val="003341B4"/>
    <w:rsid w:val="003343EE"/>
    <w:rsid w:val="0033445E"/>
    <w:rsid w:val="0033449A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4EA3"/>
    <w:rsid w:val="0033502E"/>
    <w:rsid w:val="003350D0"/>
    <w:rsid w:val="0033513E"/>
    <w:rsid w:val="0033515B"/>
    <w:rsid w:val="00335182"/>
    <w:rsid w:val="0033525B"/>
    <w:rsid w:val="00335331"/>
    <w:rsid w:val="00335478"/>
    <w:rsid w:val="003354C6"/>
    <w:rsid w:val="0033566D"/>
    <w:rsid w:val="003356F9"/>
    <w:rsid w:val="0033573F"/>
    <w:rsid w:val="00335746"/>
    <w:rsid w:val="00335A2B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1E"/>
    <w:rsid w:val="0033723E"/>
    <w:rsid w:val="0033738C"/>
    <w:rsid w:val="00337399"/>
    <w:rsid w:val="003373BF"/>
    <w:rsid w:val="003373C4"/>
    <w:rsid w:val="0033743C"/>
    <w:rsid w:val="00337477"/>
    <w:rsid w:val="0033753F"/>
    <w:rsid w:val="0033776E"/>
    <w:rsid w:val="00337888"/>
    <w:rsid w:val="003378AA"/>
    <w:rsid w:val="0033793A"/>
    <w:rsid w:val="0033793F"/>
    <w:rsid w:val="003379D4"/>
    <w:rsid w:val="00337A91"/>
    <w:rsid w:val="00337AB1"/>
    <w:rsid w:val="00337B71"/>
    <w:rsid w:val="00337CB3"/>
    <w:rsid w:val="00337CB8"/>
    <w:rsid w:val="00337D2A"/>
    <w:rsid w:val="00337D52"/>
    <w:rsid w:val="00340053"/>
    <w:rsid w:val="003400E0"/>
    <w:rsid w:val="003400E1"/>
    <w:rsid w:val="00340274"/>
    <w:rsid w:val="00340286"/>
    <w:rsid w:val="0034037E"/>
    <w:rsid w:val="00340435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85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D02"/>
    <w:rsid w:val="00341F03"/>
    <w:rsid w:val="00341F23"/>
    <w:rsid w:val="003420FE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8AB"/>
    <w:rsid w:val="00342A0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9CA"/>
    <w:rsid w:val="00343A75"/>
    <w:rsid w:val="00343BD2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4F83"/>
    <w:rsid w:val="0034506E"/>
    <w:rsid w:val="0034516E"/>
    <w:rsid w:val="003451C8"/>
    <w:rsid w:val="00345294"/>
    <w:rsid w:val="003453B0"/>
    <w:rsid w:val="00345417"/>
    <w:rsid w:val="003454EF"/>
    <w:rsid w:val="003455A7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0A"/>
    <w:rsid w:val="0034651A"/>
    <w:rsid w:val="003466DE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E8C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4F0"/>
    <w:rsid w:val="00350590"/>
    <w:rsid w:val="003505A2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1F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CB"/>
    <w:rsid w:val="003522EC"/>
    <w:rsid w:val="0035235E"/>
    <w:rsid w:val="00352412"/>
    <w:rsid w:val="00352563"/>
    <w:rsid w:val="00352647"/>
    <w:rsid w:val="0035268C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C90"/>
    <w:rsid w:val="00352EE5"/>
    <w:rsid w:val="0035309E"/>
    <w:rsid w:val="00353442"/>
    <w:rsid w:val="0035355E"/>
    <w:rsid w:val="00353916"/>
    <w:rsid w:val="00353A54"/>
    <w:rsid w:val="00353A9D"/>
    <w:rsid w:val="00353AAE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B2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E90"/>
    <w:rsid w:val="00355F83"/>
    <w:rsid w:val="00355F90"/>
    <w:rsid w:val="0035608E"/>
    <w:rsid w:val="00356473"/>
    <w:rsid w:val="00356496"/>
    <w:rsid w:val="003564DE"/>
    <w:rsid w:val="00356516"/>
    <w:rsid w:val="00356581"/>
    <w:rsid w:val="0035659B"/>
    <w:rsid w:val="003565AC"/>
    <w:rsid w:val="003565CA"/>
    <w:rsid w:val="003565DA"/>
    <w:rsid w:val="003566A9"/>
    <w:rsid w:val="00356830"/>
    <w:rsid w:val="00356966"/>
    <w:rsid w:val="00356AA6"/>
    <w:rsid w:val="00356ADC"/>
    <w:rsid w:val="00356E17"/>
    <w:rsid w:val="00357027"/>
    <w:rsid w:val="0035702C"/>
    <w:rsid w:val="003570BA"/>
    <w:rsid w:val="003571A5"/>
    <w:rsid w:val="00357216"/>
    <w:rsid w:val="0035745C"/>
    <w:rsid w:val="0035757A"/>
    <w:rsid w:val="003575C0"/>
    <w:rsid w:val="00357691"/>
    <w:rsid w:val="00357A6A"/>
    <w:rsid w:val="00357B0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BA6"/>
    <w:rsid w:val="00360FAA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7A"/>
    <w:rsid w:val="003620F3"/>
    <w:rsid w:val="00362173"/>
    <w:rsid w:val="00362767"/>
    <w:rsid w:val="00362796"/>
    <w:rsid w:val="003627EE"/>
    <w:rsid w:val="00362826"/>
    <w:rsid w:val="00362862"/>
    <w:rsid w:val="0036288B"/>
    <w:rsid w:val="003628C8"/>
    <w:rsid w:val="003628DD"/>
    <w:rsid w:val="00362944"/>
    <w:rsid w:val="00362A1D"/>
    <w:rsid w:val="00362AFA"/>
    <w:rsid w:val="00362BCB"/>
    <w:rsid w:val="00362C63"/>
    <w:rsid w:val="00362C80"/>
    <w:rsid w:val="00362D32"/>
    <w:rsid w:val="00362E58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2B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31"/>
    <w:rsid w:val="0036387A"/>
    <w:rsid w:val="003638F6"/>
    <w:rsid w:val="003639FB"/>
    <w:rsid w:val="00363AA0"/>
    <w:rsid w:val="00363B42"/>
    <w:rsid w:val="00363C6C"/>
    <w:rsid w:val="00363EF3"/>
    <w:rsid w:val="00363F83"/>
    <w:rsid w:val="003640A7"/>
    <w:rsid w:val="00364161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13"/>
    <w:rsid w:val="003652DF"/>
    <w:rsid w:val="003655B6"/>
    <w:rsid w:val="003655BC"/>
    <w:rsid w:val="0036562E"/>
    <w:rsid w:val="003656B9"/>
    <w:rsid w:val="0036570B"/>
    <w:rsid w:val="00365BA7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6F"/>
    <w:rsid w:val="00366FF2"/>
    <w:rsid w:val="00367072"/>
    <w:rsid w:val="003670DC"/>
    <w:rsid w:val="00367289"/>
    <w:rsid w:val="003672C8"/>
    <w:rsid w:val="00367332"/>
    <w:rsid w:val="00367355"/>
    <w:rsid w:val="00367461"/>
    <w:rsid w:val="003676F9"/>
    <w:rsid w:val="0036777A"/>
    <w:rsid w:val="003677B4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61"/>
    <w:rsid w:val="003715A0"/>
    <w:rsid w:val="0037172A"/>
    <w:rsid w:val="00371889"/>
    <w:rsid w:val="00371A01"/>
    <w:rsid w:val="00371B2D"/>
    <w:rsid w:val="00371B66"/>
    <w:rsid w:val="00371B70"/>
    <w:rsid w:val="00371C0A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EEA"/>
    <w:rsid w:val="00372F51"/>
    <w:rsid w:val="00372F9C"/>
    <w:rsid w:val="003731C3"/>
    <w:rsid w:val="003732D3"/>
    <w:rsid w:val="00373567"/>
    <w:rsid w:val="00373609"/>
    <w:rsid w:val="003738A8"/>
    <w:rsid w:val="00373945"/>
    <w:rsid w:val="00373BD2"/>
    <w:rsid w:val="00373D7C"/>
    <w:rsid w:val="00373DDF"/>
    <w:rsid w:val="003740DE"/>
    <w:rsid w:val="00374125"/>
    <w:rsid w:val="00374307"/>
    <w:rsid w:val="0037435D"/>
    <w:rsid w:val="00374491"/>
    <w:rsid w:val="00374636"/>
    <w:rsid w:val="00374676"/>
    <w:rsid w:val="003746B2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360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3A4"/>
    <w:rsid w:val="00380501"/>
    <w:rsid w:val="0038068C"/>
    <w:rsid w:val="0038078D"/>
    <w:rsid w:val="00380A41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7CC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733"/>
    <w:rsid w:val="003827C3"/>
    <w:rsid w:val="00382860"/>
    <w:rsid w:val="00382934"/>
    <w:rsid w:val="003829E2"/>
    <w:rsid w:val="003829F6"/>
    <w:rsid w:val="00382A51"/>
    <w:rsid w:val="00382A80"/>
    <w:rsid w:val="00382AD8"/>
    <w:rsid w:val="00382EE6"/>
    <w:rsid w:val="00382FC1"/>
    <w:rsid w:val="00382FE0"/>
    <w:rsid w:val="00382FF0"/>
    <w:rsid w:val="00383005"/>
    <w:rsid w:val="0038355D"/>
    <w:rsid w:val="003835A4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5CC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19"/>
    <w:rsid w:val="00386A62"/>
    <w:rsid w:val="00386B9A"/>
    <w:rsid w:val="00386DBB"/>
    <w:rsid w:val="00386DD0"/>
    <w:rsid w:val="00386F68"/>
    <w:rsid w:val="0038700C"/>
    <w:rsid w:val="0038705B"/>
    <w:rsid w:val="0038709F"/>
    <w:rsid w:val="00387111"/>
    <w:rsid w:val="00387189"/>
    <w:rsid w:val="0038727C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87DE7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1C6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089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84D"/>
    <w:rsid w:val="00394955"/>
    <w:rsid w:val="00394A06"/>
    <w:rsid w:val="00394A2E"/>
    <w:rsid w:val="00394B34"/>
    <w:rsid w:val="00394B4D"/>
    <w:rsid w:val="00394B8F"/>
    <w:rsid w:val="00394BD9"/>
    <w:rsid w:val="00394C00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2C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88"/>
    <w:rsid w:val="003968CE"/>
    <w:rsid w:val="0039697F"/>
    <w:rsid w:val="003969B5"/>
    <w:rsid w:val="00396A15"/>
    <w:rsid w:val="00396AB4"/>
    <w:rsid w:val="00396C7E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5E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213"/>
    <w:rsid w:val="003A031F"/>
    <w:rsid w:val="003A0364"/>
    <w:rsid w:val="003A0429"/>
    <w:rsid w:val="003A0446"/>
    <w:rsid w:val="003A04CD"/>
    <w:rsid w:val="003A065A"/>
    <w:rsid w:val="003A0939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C4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BF9"/>
    <w:rsid w:val="003A1D02"/>
    <w:rsid w:val="003A1E1A"/>
    <w:rsid w:val="003A2000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8C2"/>
    <w:rsid w:val="003A2BE1"/>
    <w:rsid w:val="003A2C3A"/>
    <w:rsid w:val="003A2CCA"/>
    <w:rsid w:val="003A2D4C"/>
    <w:rsid w:val="003A2E23"/>
    <w:rsid w:val="003A2F25"/>
    <w:rsid w:val="003A2FF7"/>
    <w:rsid w:val="003A3013"/>
    <w:rsid w:val="003A321F"/>
    <w:rsid w:val="003A3275"/>
    <w:rsid w:val="003A329F"/>
    <w:rsid w:val="003A3501"/>
    <w:rsid w:val="003A35A7"/>
    <w:rsid w:val="003A3653"/>
    <w:rsid w:val="003A36A3"/>
    <w:rsid w:val="003A372D"/>
    <w:rsid w:val="003A3743"/>
    <w:rsid w:val="003A3943"/>
    <w:rsid w:val="003A399A"/>
    <w:rsid w:val="003A39E9"/>
    <w:rsid w:val="003A3BFA"/>
    <w:rsid w:val="003A3C8F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03"/>
    <w:rsid w:val="003A4C95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7D0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6"/>
    <w:rsid w:val="003A6D0F"/>
    <w:rsid w:val="003A6E4B"/>
    <w:rsid w:val="003A6E9C"/>
    <w:rsid w:val="003A6EA7"/>
    <w:rsid w:val="003A6EC1"/>
    <w:rsid w:val="003A6F77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A"/>
    <w:rsid w:val="003A7EBD"/>
    <w:rsid w:val="003A7F37"/>
    <w:rsid w:val="003B011E"/>
    <w:rsid w:val="003B029C"/>
    <w:rsid w:val="003B038E"/>
    <w:rsid w:val="003B047A"/>
    <w:rsid w:val="003B04A1"/>
    <w:rsid w:val="003B052B"/>
    <w:rsid w:val="003B0593"/>
    <w:rsid w:val="003B05D2"/>
    <w:rsid w:val="003B06B6"/>
    <w:rsid w:val="003B071B"/>
    <w:rsid w:val="003B0812"/>
    <w:rsid w:val="003B0B83"/>
    <w:rsid w:val="003B0E40"/>
    <w:rsid w:val="003B101E"/>
    <w:rsid w:val="003B1054"/>
    <w:rsid w:val="003B1148"/>
    <w:rsid w:val="003B11DC"/>
    <w:rsid w:val="003B12CC"/>
    <w:rsid w:val="003B1521"/>
    <w:rsid w:val="003B15AF"/>
    <w:rsid w:val="003B178F"/>
    <w:rsid w:val="003B17A7"/>
    <w:rsid w:val="003B18CE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6BD"/>
    <w:rsid w:val="003B27F8"/>
    <w:rsid w:val="003B28B0"/>
    <w:rsid w:val="003B2B61"/>
    <w:rsid w:val="003B2B86"/>
    <w:rsid w:val="003B2C5A"/>
    <w:rsid w:val="003B2D00"/>
    <w:rsid w:val="003B2DFC"/>
    <w:rsid w:val="003B2FCE"/>
    <w:rsid w:val="003B309B"/>
    <w:rsid w:val="003B30E3"/>
    <w:rsid w:val="003B3134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06"/>
    <w:rsid w:val="003B437D"/>
    <w:rsid w:val="003B44DB"/>
    <w:rsid w:val="003B474A"/>
    <w:rsid w:val="003B49BF"/>
    <w:rsid w:val="003B4A3D"/>
    <w:rsid w:val="003B4BAC"/>
    <w:rsid w:val="003B4D3D"/>
    <w:rsid w:val="003B4D5E"/>
    <w:rsid w:val="003B4D8C"/>
    <w:rsid w:val="003B4DBD"/>
    <w:rsid w:val="003B4EEE"/>
    <w:rsid w:val="003B4F89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3C4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1C"/>
    <w:rsid w:val="003B7053"/>
    <w:rsid w:val="003B705E"/>
    <w:rsid w:val="003B7170"/>
    <w:rsid w:val="003B7234"/>
    <w:rsid w:val="003B72A1"/>
    <w:rsid w:val="003B7640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E71"/>
    <w:rsid w:val="003B7F0E"/>
    <w:rsid w:val="003C00BE"/>
    <w:rsid w:val="003C010A"/>
    <w:rsid w:val="003C02DE"/>
    <w:rsid w:val="003C043E"/>
    <w:rsid w:val="003C058C"/>
    <w:rsid w:val="003C05EB"/>
    <w:rsid w:val="003C0640"/>
    <w:rsid w:val="003C06AB"/>
    <w:rsid w:val="003C0794"/>
    <w:rsid w:val="003C07AE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2D2"/>
    <w:rsid w:val="003C2320"/>
    <w:rsid w:val="003C25E4"/>
    <w:rsid w:val="003C2616"/>
    <w:rsid w:val="003C2637"/>
    <w:rsid w:val="003C29CA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5F0"/>
    <w:rsid w:val="003C3742"/>
    <w:rsid w:val="003C3CB0"/>
    <w:rsid w:val="003C3D1F"/>
    <w:rsid w:val="003C3DC4"/>
    <w:rsid w:val="003C3DD0"/>
    <w:rsid w:val="003C3EE8"/>
    <w:rsid w:val="003C3F52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EB5"/>
    <w:rsid w:val="003C4F04"/>
    <w:rsid w:val="003C4F76"/>
    <w:rsid w:val="003C4F90"/>
    <w:rsid w:val="003C51AB"/>
    <w:rsid w:val="003C545A"/>
    <w:rsid w:val="003C54E6"/>
    <w:rsid w:val="003C5503"/>
    <w:rsid w:val="003C5587"/>
    <w:rsid w:val="003C57BD"/>
    <w:rsid w:val="003C59DA"/>
    <w:rsid w:val="003C5DA4"/>
    <w:rsid w:val="003C5F1D"/>
    <w:rsid w:val="003C5FA5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9E8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48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ACF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776"/>
    <w:rsid w:val="003D2839"/>
    <w:rsid w:val="003D2849"/>
    <w:rsid w:val="003D2885"/>
    <w:rsid w:val="003D2A66"/>
    <w:rsid w:val="003D2B54"/>
    <w:rsid w:val="003D2BA0"/>
    <w:rsid w:val="003D2BA9"/>
    <w:rsid w:val="003D2D91"/>
    <w:rsid w:val="003D2EFD"/>
    <w:rsid w:val="003D2F78"/>
    <w:rsid w:val="003D2F9E"/>
    <w:rsid w:val="003D2FEB"/>
    <w:rsid w:val="003D30DC"/>
    <w:rsid w:val="003D3173"/>
    <w:rsid w:val="003D324D"/>
    <w:rsid w:val="003D3423"/>
    <w:rsid w:val="003D3556"/>
    <w:rsid w:val="003D3657"/>
    <w:rsid w:val="003D36EB"/>
    <w:rsid w:val="003D3869"/>
    <w:rsid w:val="003D389E"/>
    <w:rsid w:val="003D38A1"/>
    <w:rsid w:val="003D38AE"/>
    <w:rsid w:val="003D38B9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752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9BB"/>
    <w:rsid w:val="003D5A48"/>
    <w:rsid w:val="003D5ACF"/>
    <w:rsid w:val="003D5B5B"/>
    <w:rsid w:val="003D5B8F"/>
    <w:rsid w:val="003D5BFF"/>
    <w:rsid w:val="003D5C98"/>
    <w:rsid w:val="003D5CD9"/>
    <w:rsid w:val="003D5CF8"/>
    <w:rsid w:val="003D5DF4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7B2"/>
    <w:rsid w:val="003D6AE2"/>
    <w:rsid w:val="003D6BDB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345"/>
    <w:rsid w:val="003D7709"/>
    <w:rsid w:val="003D774B"/>
    <w:rsid w:val="003D786C"/>
    <w:rsid w:val="003D7882"/>
    <w:rsid w:val="003D7A36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91A"/>
    <w:rsid w:val="003E0B57"/>
    <w:rsid w:val="003E0C25"/>
    <w:rsid w:val="003E0CE7"/>
    <w:rsid w:val="003E0FFB"/>
    <w:rsid w:val="003E1077"/>
    <w:rsid w:val="003E10C6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6B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1C"/>
    <w:rsid w:val="003E4C40"/>
    <w:rsid w:val="003E4C94"/>
    <w:rsid w:val="003E4CE7"/>
    <w:rsid w:val="003E4EEB"/>
    <w:rsid w:val="003E527C"/>
    <w:rsid w:val="003E527F"/>
    <w:rsid w:val="003E5441"/>
    <w:rsid w:val="003E5753"/>
    <w:rsid w:val="003E5754"/>
    <w:rsid w:val="003E57FA"/>
    <w:rsid w:val="003E5820"/>
    <w:rsid w:val="003E5821"/>
    <w:rsid w:val="003E5864"/>
    <w:rsid w:val="003E5A30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9FF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2C"/>
    <w:rsid w:val="003F0D59"/>
    <w:rsid w:val="003F0D8E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B84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A0E"/>
    <w:rsid w:val="003F3B5C"/>
    <w:rsid w:val="003F3B63"/>
    <w:rsid w:val="003F3BD5"/>
    <w:rsid w:val="003F3C74"/>
    <w:rsid w:val="003F3E29"/>
    <w:rsid w:val="003F3FA5"/>
    <w:rsid w:val="003F4013"/>
    <w:rsid w:val="003F4056"/>
    <w:rsid w:val="003F413D"/>
    <w:rsid w:val="003F4314"/>
    <w:rsid w:val="003F4384"/>
    <w:rsid w:val="003F438C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2A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9D5"/>
    <w:rsid w:val="003F6C2C"/>
    <w:rsid w:val="003F6C37"/>
    <w:rsid w:val="003F6CCB"/>
    <w:rsid w:val="003F6D33"/>
    <w:rsid w:val="003F6E05"/>
    <w:rsid w:val="003F7096"/>
    <w:rsid w:val="003F7160"/>
    <w:rsid w:val="003F7186"/>
    <w:rsid w:val="003F736D"/>
    <w:rsid w:val="003F7403"/>
    <w:rsid w:val="003F750E"/>
    <w:rsid w:val="003F75B0"/>
    <w:rsid w:val="003F75CA"/>
    <w:rsid w:val="003F780A"/>
    <w:rsid w:val="003F78B9"/>
    <w:rsid w:val="003F78C6"/>
    <w:rsid w:val="003F793C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1B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A2E"/>
    <w:rsid w:val="00401BFF"/>
    <w:rsid w:val="00401C57"/>
    <w:rsid w:val="00401D11"/>
    <w:rsid w:val="00401DB6"/>
    <w:rsid w:val="00401DF6"/>
    <w:rsid w:val="00401EB8"/>
    <w:rsid w:val="004020B9"/>
    <w:rsid w:val="0040215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99E"/>
    <w:rsid w:val="00402A1B"/>
    <w:rsid w:val="00402BA6"/>
    <w:rsid w:val="00402BB1"/>
    <w:rsid w:val="00402C36"/>
    <w:rsid w:val="00402D50"/>
    <w:rsid w:val="00402E24"/>
    <w:rsid w:val="00402EA3"/>
    <w:rsid w:val="00402EBA"/>
    <w:rsid w:val="00402FCA"/>
    <w:rsid w:val="00403399"/>
    <w:rsid w:val="004033F6"/>
    <w:rsid w:val="00403404"/>
    <w:rsid w:val="00403592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05"/>
    <w:rsid w:val="00404067"/>
    <w:rsid w:val="0040417B"/>
    <w:rsid w:val="0040434A"/>
    <w:rsid w:val="00404458"/>
    <w:rsid w:val="004044F8"/>
    <w:rsid w:val="00404508"/>
    <w:rsid w:val="004046CD"/>
    <w:rsid w:val="00404838"/>
    <w:rsid w:val="0040483E"/>
    <w:rsid w:val="00404A91"/>
    <w:rsid w:val="00404B47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818"/>
    <w:rsid w:val="00405A77"/>
    <w:rsid w:val="00405C73"/>
    <w:rsid w:val="00405C81"/>
    <w:rsid w:val="00405F4A"/>
    <w:rsid w:val="004060E9"/>
    <w:rsid w:val="00406197"/>
    <w:rsid w:val="004061EB"/>
    <w:rsid w:val="00406466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1AB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0F"/>
    <w:rsid w:val="00412082"/>
    <w:rsid w:val="004120B7"/>
    <w:rsid w:val="004121B6"/>
    <w:rsid w:val="00412306"/>
    <w:rsid w:val="0041243B"/>
    <w:rsid w:val="0041251A"/>
    <w:rsid w:val="00412631"/>
    <w:rsid w:val="00412700"/>
    <w:rsid w:val="00412790"/>
    <w:rsid w:val="00412795"/>
    <w:rsid w:val="00412841"/>
    <w:rsid w:val="00412868"/>
    <w:rsid w:val="00412919"/>
    <w:rsid w:val="0041297E"/>
    <w:rsid w:val="00412993"/>
    <w:rsid w:val="00412A66"/>
    <w:rsid w:val="00412A7B"/>
    <w:rsid w:val="00412DD5"/>
    <w:rsid w:val="00412F69"/>
    <w:rsid w:val="00413048"/>
    <w:rsid w:val="004130D0"/>
    <w:rsid w:val="0041330E"/>
    <w:rsid w:val="00413328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6FA"/>
    <w:rsid w:val="00413833"/>
    <w:rsid w:val="0041386E"/>
    <w:rsid w:val="0041393E"/>
    <w:rsid w:val="004139A2"/>
    <w:rsid w:val="004139C3"/>
    <w:rsid w:val="00413A3A"/>
    <w:rsid w:val="00413A4F"/>
    <w:rsid w:val="00413AF5"/>
    <w:rsid w:val="00413BE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03"/>
    <w:rsid w:val="0041442A"/>
    <w:rsid w:val="00414513"/>
    <w:rsid w:val="004146C5"/>
    <w:rsid w:val="0041470A"/>
    <w:rsid w:val="0041484B"/>
    <w:rsid w:val="00414889"/>
    <w:rsid w:val="004149F2"/>
    <w:rsid w:val="00414A74"/>
    <w:rsid w:val="00414C6D"/>
    <w:rsid w:val="00414CDC"/>
    <w:rsid w:val="00414DCC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3C2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355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AF2"/>
    <w:rsid w:val="00417BC3"/>
    <w:rsid w:val="00417BCA"/>
    <w:rsid w:val="00417C0A"/>
    <w:rsid w:val="00417C88"/>
    <w:rsid w:val="00417C8C"/>
    <w:rsid w:val="00417CE5"/>
    <w:rsid w:val="00417DCB"/>
    <w:rsid w:val="00417DF4"/>
    <w:rsid w:val="00417E69"/>
    <w:rsid w:val="00417EC1"/>
    <w:rsid w:val="00417F80"/>
    <w:rsid w:val="00420057"/>
    <w:rsid w:val="0042017B"/>
    <w:rsid w:val="0042019D"/>
    <w:rsid w:val="00420239"/>
    <w:rsid w:val="00420468"/>
    <w:rsid w:val="00420572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54"/>
    <w:rsid w:val="004224B0"/>
    <w:rsid w:val="004224BB"/>
    <w:rsid w:val="004226A6"/>
    <w:rsid w:val="0042271B"/>
    <w:rsid w:val="0042281D"/>
    <w:rsid w:val="0042283B"/>
    <w:rsid w:val="00422B80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62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40F"/>
    <w:rsid w:val="00424591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C37"/>
    <w:rsid w:val="00425E97"/>
    <w:rsid w:val="00425F77"/>
    <w:rsid w:val="00425FD1"/>
    <w:rsid w:val="004260D4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6EB4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8BD"/>
    <w:rsid w:val="004319B7"/>
    <w:rsid w:val="00431A75"/>
    <w:rsid w:val="00431A79"/>
    <w:rsid w:val="00431B24"/>
    <w:rsid w:val="00431C27"/>
    <w:rsid w:val="00431F25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64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395"/>
    <w:rsid w:val="004344E8"/>
    <w:rsid w:val="00434545"/>
    <w:rsid w:val="004347F4"/>
    <w:rsid w:val="00434842"/>
    <w:rsid w:val="00434947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3DB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AE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C73"/>
    <w:rsid w:val="00436C99"/>
    <w:rsid w:val="00436F12"/>
    <w:rsid w:val="00436F6E"/>
    <w:rsid w:val="00436FFF"/>
    <w:rsid w:val="0043714B"/>
    <w:rsid w:val="00437158"/>
    <w:rsid w:val="004371A1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37D20"/>
    <w:rsid w:val="00437D23"/>
    <w:rsid w:val="00437FF8"/>
    <w:rsid w:val="0044009F"/>
    <w:rsid w:val="004400F2"/>
    <w:rsid w:val="0044010C"/>
    <w:rsid w:val="00440174"/>
    <w:rsid w:val="004403D4"/>
    <w:rsid w:val="004406CD"/>
    <w:rsid w:val="004406DE"/>
    <w:rsid w:val="004407F3"/>
    <w:rsid w:val="004408DB"/>
    <w:rsid w:val="00440AFA"/>
    <w:rsid w:val="00440D5E"/>
    <w:rsid w:val="00440DF1"/>
    <w:rsid w:val="00440F0C"/>
    <w:rsid w:val="004410BC"/>
    <w:rsid w:val="00441243"/>
    <w:rsid w:val="004412DE"/>
    <w:rsid w:val="004413E2"/>
    <w:rsid w:val="00441564"/>
    <w:rsid w:val="0044163D"/>
    <w:rsid w:val="004416CE"/>
    <w:rsid w:val="00441756"/>
    <w:rsid w:val="00441BBA"/>
    <w:rsid w:val="00441DAD"/>
    <w:rsid w:val="00441E4D"/>
    <w:rsid w:val="00441F78"/>
    <w:rsid w:val="00441FE6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DC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216"/>
    <w:rsid w:val="004442B6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D59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612"/>
    <w:rsid w:val="004477B4"/>
    <w:rsid w:val="00447863"/>
    <w:rsid w:val="004478D6"/>
    <w:rsid w:val="004479DE"/>
    <w:rsid w:val="00447A64"/>
    <w:rsid w:val="00447A7B"/>
    <w:rsid w:val="00447C25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BE"/>
    <w:rsid w:val="004524D5"/>
    <w:rsid w:val="00452589"/>
    <w:rsid w:val="00452593"/>
    <w:rsid w:val="0045259C"/>
    <w:rsid w:val="00452621"/>
    <w:rsid w:val="00452718"/>
    <w:rsid w:val="004527F5"/>
    <w:rsid w:val="004527FA"/>
    <w:rsid w:val="0045299A"/>
    <w:rsid w:val="00452A2D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BA5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4B38"/>
    <w:rsid w:val="00454FE2"/>
    <w:rsid w:val="00455028"/>
    <w:rsid w:val="004550A6"/>
    <w:rsid w:val="004550B4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28B"/>
    <w:rsid w:val="0045639F"/>
    <w:rsid w:val="004563C0"/>
    <w:rsid w:val="004563D3"/>
    <w:rsid w:val="004564F4"/>
    <w:rsid w:val="00456581"/>
    <w:rsid w:val="004566A4"/>
    <w:rsid w:val="0045686B"/>
    <w:rsid w:val="004569B4"/>
    <w:rsid w:val="00456A8E"/>
    <w:rsid w:val="00456AC6"/>
    <w:rsid w:val="00456B42"/>
    <w:rsid w:val="00456B47"/>
    <w:rsid w:val="00456B5E"/>
    <w:rsid w:val="00456B7A"/>
    <w:rsid w:val="00456B8E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84"/>
    <w:rsid w:val="004607A2"/>
    <w:rsid w:val="004608FB"/>
    <w:rsid w:val="004609ED"/>
    <w:rsid w:val="00460A48"/>
    <w:rsid w:val="00460A97"/>
    <w:rsid w:val="00460AD0"/>
    <w:rsid w:val="00460AD9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2BE"/>
    <w:rsid w:val="004612CA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D8C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7B6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B31"/>
    <w:rsid w:val="00464C16"/>
    <w:rsid w:val="00464CD7"/>
    <w:rsid w:val="00464CDC"/>
    <w:rsid w:val="00464F30"/>
    <w:rsid w:val="00465035"/>
    <w:rsid w:val="00465077"/>
    <w:rsid w:val="00465182"/>
    <w:rsid w:val="0046520D"/>
    <w:rsid w:val="00465353"/>
    <w:rsid w:val="00465363"/>
    <w:rsid w:val="00465549"/>
    <w:rsid w:val="00465693"/>
    <w:rsid w:val="0046576D"/>
    <w:rsid w:val="004658D4"/>
    <w:rsid w:val="00465C9C"/>
    <w:rsid w:val="00465E30"/>
    <w:rsid w:val="00465EC2"/>
    <w:rsid w:val="00466115"/>
    <w:rsid w:val="0046616D"/>
    <w:rsid w:val="0046628A"/>
    <w:rsid w:val="0046641E"/>
    <w:rsid w:val="00466564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2F0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D59"/>
    <w:rsid w:val="00467EDF"/>
    <w:rsid w:val="004700D3"/>
    <w:rsid w:val="00470148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59F"/>
    <w:rsid w:val="004718F6"/>
    <w:rsid w:val="00471916"/>
    <w:rsid w:val="004719F4"/>
    <w:rsid w:val="00471A08"/>
    <w:rsid w:val="00471A56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1D"/>
    <w:rsid w:val="00474D88"/>
    <w:rsid w:val="00474DB6"/>
    <w:rsid w:val="00474E78"/>
    <w:rsid w:val="00474F2F"/>
    <w:rsid w:val="00474F9E"/>
    <w:rsid w:val="0047506E"/>
    <w:rsid w:val="004751B0"/>
    <w:rsid w:val="0047522A"/>
    <w:rsid w:val="00475278"/>
    <w:rsid w:val="00475293"/>
    <w:rsid w:val="004752C8"/>
    <w:rsid w:val="004753DB"/>
    <w:rsid w:val="004754DA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73"/>
    <w:rsid w:val="00475DCF"/>
    <w:rsid w:val="00475E97"/>
    <w:rsid w:val="00475F0E"/>
    <w:rsid w:val="00475F86"/>
    <w:rsid w:val="00475FEF"/>
    <w:rsid w:val="0047604A"/>
    <w:rsid w:val="0047617E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99C"/>
    <w:rsid w:val="00476A62"/>
    <w:rsid w:val="00476B34"/>
    <w:rsid w:val="00476C75"/>
    <w:rsid w:val="00476D15"/>
    <w:rsid w:val="00476DC9"/>
    <w:rsid w:val="00476EB9"/>
    <w:rsid w:val="00477232"/>
    <w:rsid w:val="00477295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DF1"/>
    <w:rsid w:val="00477F0E"/>
    <w:rsid w:val="00477F15"/>
    <w:rsid w:val="00477F88"/>
    <w:rsid w:val="00480078"/>
    <w:rsid w:val="00480143"/>
    <w:rsid w:val="00480493"/>
    <w:rsid w:val="0048062B"/>
    <w:rsid w:val="00480654"/>
    <w:rsid w:val="00480849"/>
    <w:rsid w:val="004809ED"/>
    <w:rsid w:val="00480A78"/>
    <w:rsid w:val="00480AFD"/>
    <w:rsid w:val="00480C6A"/>
    <w:rsid w:val="00480C77"/>
    <w:rsid w:val="00480CDD"/>
    <w:rsid w:val="00480D0B"/>
    <w:rsid w:val="00480E07"/>
    <w:rsid w:val="00480E2B"/>
    <w:rsid w:val="00480EF3"/>
    <w:rsid w:val="00480F14"/>
    <w:rsid w:val="00480F23"/>
    <w:rsid w:val="00480F28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7E"/>
    <w:rsid w:val="004842EB"/>
    <w:rsid w:val="004844D9"/>
    <w:rsid w:val="0048473A"/>
    <w:rsid w:val="0048477E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DE5"/>
    <w:rsid w:val="00485E08"/>
    <w:rsid w:val="00485E66"/>
    <w:rsid w:val="00485E71"/>
    <w:rsid w:val="00485F94"/>
    <w:rsid w:val="00486109"/>
    <w:rsid w:val="00486165"/>
    <w:rsid w:val="0048620D"/>
    <w:rsid w:val="0048623A"/>
    <w:rsid w:val="00486245"/>
    <w:rsid w:val="0048645F"/>
    <w:rsid w:val="00486489"/>
    <w:rsid w:val="0048649D"/>
    <w:rsid w:val="004865F3"/>
    <w:rsid w:val="00486673"/>
    <w:rsid w:val="0048699E"/>
    <w:rsid w:val="004869D3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455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E7"/>
    <w:rsid w:val="004913F0"/>
    <w:rsid w:val="0049145A"/>
    <w:rsid w:val="004914BF"/>
    <w:rsid w:val="00491659"/>
    <w:rsid w:val="00491719"/>
    <w:rsid w:val="004917CF"/>
    <w:rsid w:val="004918B4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05"/>
    <w:rsid w:val="00492825"/>
    <w:rsid w:val="0049284C"/>
    <w:rsid w:val="00492B18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CD"/>
    <w:rsid w:val="00493EE9"/>
    <w:rsid w:val="004940C1"/>
    <w:rsid w:val="004940F2"/>
    <w:rsid w:val="004941C4"/>
    <w:rsid w:val="0049421F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61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DDE"/>
    <w:rsid w:val="00495F56"/>
    <w:rsid w:val="0049602A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4"/>
    <w:rsid w:val="00496BC6"/>
    <w:rsid w:val="00496BC9"/>
    <w:rsid w:val="00496C5C"/>
    <w:rsid w:val="00496D01"/>
    <w:rsid w:val="00496DB9"/>
    <w:rsid w:val="00496DC5"/>
    <w:rsid w:val="00496DD7"/>
    <w:rsid w:val="00496ED7"/>
    <w:rsid w:val="00496F53"/>
    <w:rsid w:val="004970D6"/>
    <w:rsid w:val="0049716D"/>
    <w:rsid w:val="004971C1"/>
    <w:rsid w:val="0049732F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346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DFC"/>
    <w:rsid w:val="004A1E30"/>
    <w:rsid w:val="004A1E74"/>
    <w:rsid w:val="004A1ECA"/>
    <w:rsid w:val="004A2129"/>
    <w:rsid w:val="004A2212"/>
    <w:rsid w:val="004A225F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1C4"/>
    <w:rsid w:val="004A42F9"/>
    <w:rsid w:val="004A4321"/>
    <w:rsid w:val="004A45D5"/>
    <w:rsid w:val="004A46E3"/>
    <w:rsid w:val="004A4720"/>
    <w:rsid w:val="004A4982"/>
    <w:rsid w:val="004A4A67"/>
    <w:rsid w:val="004A4B11"/>
    <w:rsid w:val="004A4EAE"/>
    <w:rsid w:val="004A5277"/>
    <w:rsid w:val="004A52BE"/>
    <w:rsid w:val="004A5470"/>
    <w:rsid w:val="004A572B"/>
    <w:rsid w:val="004A584A"/>
    <w:rsid w:val="004A59B4"/>
    <w:rsid w:val="004A5B51"/>
    <w:rsid w:val="004A5BC3"/>
    <w:rsid w:val="004A5BFC"/>
    <w:rsid w:val="004A5C4B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EBE"/>
    <w:rsid w:val="004A6FF2"/>
    <w:rsid w:val="004A7039"/>
    <w:rsid w:val="004A7096"/>
    <w:rsid w:val="004A7295"/>
    <w:rsid w:val="004A72B3"/>
    <w:rsid w:val="004A73A9"/>
    <w:rsid w:val="004A743D"/>
    <w:rsid w:val="004A7443"/>
    <w:rsid w:val="004A765D"/>
    <w:rsid w:val="004A76CD"/>
    <w:rsid w:val="004A7795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0C5"/>
    <w:rsid w:val="004B01C2"/>
    <w:rsid w:val="004B030B"/>
    <w:rsid w:val="004B05D2"/>
    <w:rsid w:val="004B06A5"/>
    <w:rsid w:val="004B07C0"/>
    <w:rsid w:val="004B084D"/>
    <w:rsid w:val="004B0B3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8CB"/>
    <w:rsid w:val="004B292E"/>
    <w:rsid w:val="004B2969"/>
    <w:rsid w:val="004B2987"/>
    <w:rsid w:val="004B2B34"/>
    <w:rsid w:val="004B2B95"/>
    <w:rsid w:val="004B2E20"/>
    <w:rsid w:val="004B2E24"/>
    <w:rsid w:val="004B2E92"/>
    <w:rsid w:val="004B2FC7"/>
    <w:rsid w:val="004B30D4"/>
    <w:rsid w:val="004B31F5"/>
    <w:rsid w:val="004B32CA"/>
    <w:rsid w:val="004B32F6"/>
    <w:rsid w:val="004B342A"/>
    <w:rsid w:val="004B3480"/>
    <w:rsid w:val="004B3590"/>
    <w:rsid w:val="004B3615"/>
    <w:rsid w:val="004B364C"/>
    <w:rsid w:val="004B3719"/>
    <w:rsid w:val="004B390D"/>
    <w:rsid w:val="004B3989"/>
    <w:rsid w:val="004B3AB6"/>
    <w:rsid w:val="004B3BE6"/>
    <w:rsid w:val="004B3D12"/>
    <w:rsid w:val="004B3F66"/>
    <w:rsid w:val="004B41AA"/>
    <w:rsid w:val="004B425D"/>
    <w:rsid w:val="004B42FA"/>
    <w:rsid w:val="004B4324"/>
    <w:rsid w:val="004B4356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25"/>
    <w:rsid w:val="004B58EA"/>
    <w:rsid w:val="004B5956"/>
    <w:rsid w:val="004B5AAF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1DD"/>
    <w:rsid w:val="004B630A"/>
    <w:rsid w:val="004B64F5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055"/>
    <w:rsid w:val="004B731D"/>
    <w:rsid w:val="004B73D5"/>
    <w:rsid w:val="004B7433"/>
    <w:rsid w:val="004B7498"/>
    <w:rsid w:val="004B75BF"/>
    <w:rsid w:val="004B7668"/>
    <w:rsid w:val="004B7672"/>
    <w:rsid w:val="004B76C4"/>
    <w:rsid w:val="004B76E0"/>
    <w:rsid w:val="004B7840"/>
    <w:rsid w:val="004B784D"/>
    <w:rsid w:val="004B7A13"/>
    <w:rsid w:val="004B7B3F"/>
    <w:rsid w:val="004B7E5F"/>
    <w:rsid w:val="004B7F96"/>
    <w:rsid w:val="004B7FA5"/>
    <w:rsid w:val="004C0008"/>
    <w:rsid w:val="004C0016"/>
    <w:rsid w:val="004C008C"/>
    <w:rsid w:val="004C00D3"/>
    <w:rsid w:val="004C040D"/>
    <w:rsid w:val="004C041D"/>
    <w:rsid w:val="004C05E6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0D2"/>
    <w:rsid w:val="004C1141"/>
    <w:rsid w:val="004C1166"/>
    <w:rsid w:val="004C1176"/>
    <w:rsid w:val="004C12F8"/>
    <w:rsid w:val="004C1317"/>
    <w:rsid w:val="004C141D"/>
    <w:rsid w:val="004C142E"/>
    <w:rsid w:val="004C14C6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51"/>
    <w:rsid w:val="004C1F69"/>
    <w:rsid w:val="004C20C7"/>
    <w:rsid w:val="004C20CA"/>
    <w:rsid w:val="004C2422"/>
    <w:rsid w:val="004C2651"/>
    <w:rsid w:val="004C26C3"/>
    <w:rsid w:val="004C26D4"/>
    <w:rsid w:val="004C2814"/>
    <w:rsid w:val="004C29D5"/>
    <w:rsid w:val="004C2A06"/>
    <w:rsid w:val="004C2A3B"/>
    <w:rsid w:val="004C2A3C"/>
    <w:rsid w:val="004C2B10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3B5"/>
    <w:rsid w:val="004C34FE"/>
    <w:rsid w:val="004C35BF"/>
    <w:rsid w:val="004C3805"/>
    <w:rsid w:val="004C381A"/>
    <w:rsid w:val="004C38A7"/>
    <w:rsid w:val="004C39D7"/>
    <w:rsid w:val="004C3A03"/>
    <w:rsid w:val="004C3B06"/>
    <w:rsid w:val="004C3BD3"/>
    <w:rsid w:val="004C3C64"/>
    <w:rsid w:val="004C3DB1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B68"/>
    <w:rsid w:val="004C4C45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01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4C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A85"/>
    <w:rsid w:val="004C7B4D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29D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37"/>
    <w:rsid w:val="004D2BD1"/>
    <w:rsid w:val="004D2C4E"/>
    <w:rsid w:val="004D2D18"/>
    <w:rsid w:val="004D2D63"/>
    <w:rsid w:val="004D2E22"/>
    <w:rsid w:val="004D2E50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3F42"/>
    <w:rsid w:val="004D402B"/>
    <w:rsid w:val="004D40C7"/>
    <w:rsid w:val="004D416D"/>
    <w:rsid w:val="004D433A"/>
    <w:rsid w:val="004D4377"/>
    <w:rsid w:val="004D4431"/>
    <w:rsid w:val="004D44EA"/>
    <w:rsid w:val="004D453F"/>
    <w:rsid w:val="004D454D"/>
    <w:rsid w:val="004D458A"/>
    <w:rsid w:val="004D45AC"/>
    <w:rsid w:val="004D462E"/>
    <w:rsid w:val="004D47C9"/>
    <w:rsid w:val="004D4833"/>
    <w:rsid w:val="004D48CE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5C"/>
    <w:rsid w:val="004D5B99"/>
    <w:rsid w:val="004D5ED7"/>
    <w:rsid w:val="004D5F1A"/>
    <w:rsid w:val="004D6033"/>
    <w:rsid w:val="004D62F4"/>
    <w:rsid w:val="004D635B"/>
    <w:rsid w:val="004D6535"/>
    <w:rsid w:val="004D656C"/>
    <w:rsid w:val="004D66AA"/>
    <w:rsid w:val="004D66CD"/>
    <w:rsid w:val="004D67F4"/>
    <w:rsid w:val="004D680D"/>
    <w:rsid w:val="004D6876"/>
    <w:rsid w:val="004D68AE"/>
    <w:rsid w:val="004D68D6"/>
    <w:rsid w:val="004D6988"/>
    <w:rsid w:val="004D69A9"/>
    <w:rsid w:val="004D6D45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7D8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E70"/>
    <w:rsid w:val="004D7F40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6E"/>
    <w:rsid w:val="004E0EF7"/>
    <w:rsid w:val="004E1006"/>
    <w:rsid w:val="004E1057"/>
    <w:rsid w:val="004E113A"/>
    <w:rsid w:val="004E11F5"/>
    <w:rsid w:val="004E1262"/>
    <w:rsid w:val="004E13F9"/>
    <w:rsid w:val="004E147B"/>
    <w:rsid w:val="004E1781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C01"/>
    <w:rsid w:val="004E2D6D"/>
    <w:rsid w:val="004E2E9D"/>
    <w:rsid w:val="004E304C"/>
    <w:rsid w:val="004E320B"/>
    <w:rsid w:val="004E32C9"/>
    <w:rsid w:val="004E3422"/>
    <w:rsid w:val="004E348D"/>
    <w:rsid w:val="004E3648"/>
    <w:rsid w:val="004E37D2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D81"/>
    <w:rsid w:val="004E3E05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0EB"/>
    <w:rsid w:val="004E51A9"/>
    <w:rsid w:val="004E51AC"/>
    <w:rsid w:val="004E5213"/>
    <w:rsid w:val="004E5266"/>
    <w:rsid w:val="004E5454"/>
    <w:rsid w:val="004E547B"/>
    <w:rsid w:val="004E54A8"/>
    <w:rsid w:val="004E54AF"/>
    <w:rsid w:val="004E54DA"/>
    <w:rsid w:val="004E55BC"/>
    <w:rsid w:val="004E5865"/>
    <w:rsid w:val="004E58A2"/>
    <w:rsid w:val="004E59CC"/>
    <w:rsid w:val="004E5AD6"/>
    <w:rsid w:val="004E5AD9"/>
    <w:rsid w:val="004E5ADC"/>
    <w:rsid w:val="004E5BB5"/>
    <w:rsid w:val="004E60FB"/>
    <w:rsid w:val="004E61DC"/>
    <w:rsid w:val="004E6594"/>
    <w:rsid w:val="004E67BF"/>
    <w:rsid w:val="004E685F"/>
    <w:rsid w:val="004E688C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353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C6C"/>
    <w:rsid w:val="004F0CD6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25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0C"/>
    <w:rsid w:val="004F2B15"/>
    <w:rsid w:val="004F2CBF"/>
    <w:rsid w:val="004F2CCD"/>
    <w:rsid w:val="004F2DCC"/>
    <w:rsid w:val="004F2DF2"/>
    <w:rsid w:val="004F2E1F"/>
    <w:rsid w:val="004F2F1C"/>
    <w:rsid w:val="004F3027"/>
    <w:rsid w:val="004F323A"/>
    <w:rsid w:val="004F33ED"/>
    <w:rsid w:val="004F3436"/>
    <w:rsid w:val="004F356C"/>
    <w:rsid w:val="004F367B"/>
    <w:rsid w:val="004F3725"/>
    <w:rsid w:val="004F381F"/>
    <w:rsid w:val="004F384C"/>
    <w:rsid w:val="004F3888"/>
    <w:rsid w:val="004F38CD"/>
    <w:rsid w:val="004F3B40"/>
    <w:rsid w:val="004F3BDF"/>
    <w:rsid w:val="004F3CA3"/>
    <w:rsid w:val="004F3D1C"/>
    <w:rsid w:val="004F3D80"/>
    <w:rsid w:val="004F3E7B"/>
    <w:rsid w:val="004F3EF4"/>
    <w:rsid w:val="004F41DB"/>
    <w:rsid w:val="004F42D3"/>
    <w:rsid w:val="004F43EE"/>
    <w:rsid w:val="004F4419"/>
    <w:rsid w:val="004F4448"/>
    <w:rsid w:val="004F45E2"/>
    <w:rsid w:val="004F463E"/>
    <w:rsid w:val="004F471B"/>
    <w:rsid w:val="004F4721"/>
    <w:rsid w:val="004F48BE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5D3"/>
    <w:rsid w:val="004F56FD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0CB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02"/>
    <w:rsid w:val="004F6838"/>
    <w:rsid w:val="004F68C3"/>
    <w:rsid w:val="004F68C4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2DE"/>
    <w:rsid w:val="004F737C"/>
    <w:rsid w:val="004F7450"/>
    <w:rsid w:val="004F748D"/>
    <w:rsid w:val="004F759E"/>
    <w:rsid w:val="004F7943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57"/>
    <w:rsid w:val="005007CA"/>
    <w:rsid w:val="00500878"/>
    <w:rsid w:val="00500975"/>
    <w:rsid w:val="005009B7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A3F"/>
    <w:rsid w:val="00502B46"/>
    <w:rsid w:val="00502C20"/>
    <w:rsid w:val="00502C61"/>
    <w:rsid w:val="00502CC4"/>
    <w:rsid w:val="00502EE1"/>
    <w:rsid w:val="00502F66"/>
    <w:rsid w:val="00502F80"/>
    <w:rsid w:val="00503054"/>
    <w:rsid w:val="00503290"/>
    <w:rsid w:val="0050333C"/>
    <w:rsid w:val="0050336A"/>
    <w:rsid w:val="0050338E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07"/>
    <w:rsid w:val="00504D35"/>
    <w:rsid w:val="00504D58"/>
    <w:rsid w:val="00504EB6"/>
    <w:rsid w:val="00504F10"/>
    <w:rsid w:val="00504F20"/>
    <w:rsid w:val="00504F42"/>
    <w:rsid w:val="00504FA2"/>
    <w:rsid w:val="00504FCB"/>
    <w:rsid w:val="00504FFB"/>
    <w:rsid w:val="00505016"/>
    <w:rsid w:val="005050A4"/>
    <w:rsid w:val="0050513A"/>
    <w:rsid w:val="00505829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CF9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95"/>
    <w:rsid w:val="005073B0"/>
    <w:rsid w:val="0050751B"/>
    <w:rsid w:val="0050753B"/>
    <w:rsid w:val="0050778D"/>
    <w:rsid w:val="005077BA"/>
    <w:rsid w:val="005077D9"/>
    <w:rsid w:val="00507891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58E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3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171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2E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7F5"/>
    <w:rsid w:val="00513858"/>
    <w:rsid w:val="00513AEE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87"/>
    <w:rsid w:val="005150F1"/>
    <w:rsid w:val="00515253"/>
    <w:rsid w:val="00515259"/>
    <w:rsid w:val="005152EA"/>
    <w:rsid w:val="005155A0"/>
    <w:rsid w:val="005155E7"/>
    <w:rsid w:val="00515740"/>
    <w:rsid w:val="00515807"/>
    <w:rsid w:val="0051591E"/>
    <w:rsid w:val="00515A6F"/>
    <w:rsid w:val="00515BCA"/>
    <w:rsid w:val="00515C28"/>
    <w:rsid w:val="00515CB6"/>
    <w:rsid w:val="00515CFC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DD8"/>
    <w:rsid w:val="00517DDD"/>
    <w:rsid w:val="00517E37"/>
    <w:rsid w:val="005200D2"/>
    <w:rsid w:val="005201E1"/>
    <w:rsid w:val="0052041B"/>
    <w:rsid w:val="00520427"/>
    <w:rsid w:val="005205FA"/>
    <w:rsid w:val="005207A4"/>
    <w:rsid w:val="005208A6"/>
    <w:rsid w:val="0052090A"/>
    <w:rsid w:val="005209E9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56"/>
    <w:rsid w:val="005212A0"/>
    <w:rsid w:val="00521473"/>
    <w:rsid w:val="005215E5"/>
    <w:rsid w:val="00521766"/>
    <w:rsid w:val="005217FB"/>
    <w:rsid w:val="005218AD"/>
    <w:rsid w:val="0052191C"/>
    <w:rsid w:val="005219EA"/>
    <w:rsid w:val="00521AE2"/>
    <w:rsid w:val="00521BF5"/>
    <w:rsid w:val="00521C9B"/>
    <w:rsid w:val="00521D48"/>
    <w:rsid w:val="00521EAF"/>
    <w:rsid w:val="00521ED1"/>
    <w:rsid w:val="00522066"/>
    <w:rsid w:val="00522125"/>
    <w:rsid w:val="0052229D"/>
    <w:rsid w:val="0052235E"/>
    <w:rsid w:val="005223C5"/>
    <w:rsid w:val="005223D6"/>
    <w:rsid w:val="0052244F"/>
    <w:rsid w:val="005225E4"/>
    <w:rsid w:val="0052262C"/>
    <w:rsid w:val="00522695"/>
    <w:rsid w:val="00522784"/>
    <w:rsid w:val="0052278B"/>
    <w:rsid w:val="005227FC"/>
    <w:rsid w:val="00522817"/>
    <w:rsid w:val="0052288A"/>
    <w:rsid w:val="005229A7"/>
    <w:rsid w:val="005229E9"/>
    <w:rsid w:val="00522A2C"/>
    <w:rsid w:val="00522BBF"/>
    <w:rsid w:val="00522C87"/>
    <w:rsid w:val="00522DB5"/>
    <w:rsid w:val="00522DE1"/>
    <w:rsid w:val="00522E52"/>
    <w:rsid w:val="00522F32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4B"/>
    <w:rsid w:val="005238D2"/>
    <w:rsid w:val="00523995"/>
    <w:rsid w:val="00523CB8"/>
    <w:rsid w:val="00523D20"/>
    <w:rsid w:val="00523D2D"/>
    <w:rsid w:val="00523D6E"/>
    <w:rsid w:val="00523D8F"/>
    <w:rsid w:val="00523F18"/>
    <w:rsid w:val="005240C9"/>
    <w:rsid w:val="005240ED"/>
    <w:rsid w:val="0052427A"/>
    <w:rsid w:val="0052434A"/>
    <w:rsid w:val="00524364"/>
    <w:rsid w:val="005244B8"/>
    <w:rsid w:val="00524559"/>
    <w:rsid w:val="00524884"/>
    <w:rsid w:val="0052490B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69"/>
    <w:rsid w:val="005252BE"/>
    <w:rsid w:val="00525319"/>
    <w:rsid w:val="005254E2"/>
    <w:rsid w:val="005254F0"/>
    <w:rsid w:val="005254F8"/>
    <w:rsid w:val="005257AA"/>
    <w:rsid w:val="005257EF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B87"/>
    <w:rsid w:val="00526D36"/>
    <w:rsid w:val="00526DA9"/>
    <w:rsid w:val="00526DED"/>
    <w:rsid w:val="00526E7D"/>
    <w:rsid w:val="00527104"/>
    <w:rsid w:val="00527132"/>
    <w:rsid w:val="005271AF"/>
    <w:rsid w:val="005271FE"/>
    <w:rsid w:val="005272C9"/>
    <w:rsid w:val="00527372"/>
    <w:rsid w:val="005273CF"/>
    <w:rsid w:val="00527443"/>
    <w:rsid w:val="005276B5"/>
    <w:rsid w:val="00527711"/>
    <w:rsid w:val="00527844"/>
    <w:rsid w:val="00527869"/>
    <w:rsid w:val="0052798E"/>
    <w:rsid w:val="00527A5D"/>
    <w:rsid w:val="00527C7D"/>
    <w:rsid w:val="00527E3F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88B"/>
    <w:rsid w:val="00530904"/>
    <w:rsid w:val="00530910"/>
    <w:rsid w:val="0053093B"/>
    <w:rsid w:val="00530951"/>
    <w:rsid w:val="00530AC9"/>
    <w:rsid w:val="00530BFB"/>
    <w:rsid w:val="00530C83"/>
    <w:rsid w:val="00530CBA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1F6"/>
    <w:rsid w:val="0053223C"/>
    <w:rsid w:val="0053237E"/>
    <w:rsid w:val="00532462"/>
    <w:rsid w:val="005324B3"/>
    <w:rsid w:val="005324FA"/>
    <w:rsid w:val="005326D8"/>
    <w:rsid w:val="00532738"/>
    <w:rsid w:val="005327AD"/>
    <w:rsid w:val="00532812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2F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3F77"/>
    <w:rsid w:val="0053404A"/>
    <w:rsid w:val="00534178"/>
    <w:rsid w:val="0053418D"/>
    <w:rsid w:val="00534303"/>
    <w:rsid w:val="00534401"/>
    <w:rsid w:val="0053469B"/>
    <w:rsid w:val="0053488A"/>
    <w:rsid w:val="005348B5"/>
    <w:rsid w:val="00534921"/>
    <w:rsid w:val="00534938"/>
    <w:rsid w:val="0053498B"/>
    <w:rsid w:val="005349D1"/>
    <w:rsid w:val="005349FA"/>
    <w:rsid w:val="00534A94"/>
    <w:rsid w:val="00534A9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8AC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B6"/>
    <w:rsid w:val="005372F1"/>
    <w:rsid w:val="00537579"/>
    <w:rsid w:val="00537638"/>
    <w:rsid w:val="00537666"/>
    <w:rsid w:val="00537760"/>
    <w:rsid w:val="00537767"/>
    <w:rsid w:val="00537A73"/>
    <w:rsid w:val="00537AE2"/>
    <w:rsid w:val="00537B94"/>
    <w:rsid w:val="00537B95"/>
    <w:rsid w:val="00537C76"/>
    <w:rsid w:val="00537CB4"/>
    <w:rsid w:val="00537CD3"/>
    <w:rsid w:val="00537D08"/>
    <w:rsid w:val="00537DFB"/>
    <w:rsid w:val="00540067"/>
    <w:rsid w:val="005401F3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5F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5A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82"/>
    <w:rsid w:val="005434E3"/>
    <w:rsid w:val="00543630"/>
    <w:rsid w:val="005436A1"/>
    <w:rsid w:val="00543757"/>
    <w:rsid w:val="00543810"/>
    <w:rsid w:val="005438F0"/>
    <w:rsid w:val="005439B5"/>
    <w:rsid w:val="00543A26"/>
    <w:rsid w:val="00543AE1"/>
    <w:rsid w:val="00543B38"/>
    <w:rsid w:val="00543C17"/>
    <w:rsid w:val="00543D95"/>
    <w:rsid w:val="00543DC0"/>
    <w:rsid w:val="00543DF2"/>
    <w:rsid w:val="00543ECB"/>
    <w:rsid w:val="00544013"/>
    <w:rsid w:val="005440C3"/>
    <w:rsid w:val="0054412D"/>
    <w:rsid w:val="005441D6"/>
    <w:rsid w:val="005441FD"/>
    <w:rsid w:val="00544205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C41"/>
    <w:rsid w:val="00544D61"/>
    <w:rsid w:val="00544DF6"/>
    <w:rsid w:val="00544E33"/>
    <w:rsid w:val="00544F12"/>
    <w:rsid w:val="00544F30"/>
    <w:rsid w:val="00545178"/>
    <w:rsid w:val="00545684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131"/>
    <w:rsid w:val="005472DD"/>
    <w:rsid w:val="005473FB"/>
    <w:rsid w:val="00547402"/>
    <w:rsid w:val="005474A5"/>
    <w:rsid w:val="00547562"/>
    <w:rsid w:val="00547616"/>
    <w:rsid w:val="00547667"/>
    <w:rsid w:val="00547871"/>
    <w:rsid w:val="005479A0"/>
    <w:rsid w:val="00547A9A"/>
    <w:rsid w:val="00547C0E"/>
    <w:rsid w:val="00547C96"/>
    <w:rsid w:val="00547CE7"/>
    <w:rsid w:val="00547D76"/>
    <w:rsid w:val="00547E96"/>
    <w:rsid w:val="00547EEB"/>
    <w:rsid w:val="00550217"/>
    <w:rsid w:val="005502D4"/>
    <w:rsid w:val="00550321"/>
    <w:rsid w:val="005503E7"/>
    <w:rsid w:val="005506D6"/>
    <w:rsid w:val="005507A7"/>
    <w:rsid w:val="00550834"/>
    <w:rsid w:val="005509E8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88"/>
    <w:rsid w:val="005523E2"/>
    <w:rsid w:val="005523FD"/>
    <w:rsid w:val="00552412"/>
    <w:rsid w:val="005524EE"/>
    <w:rsid w:val="005525DA"/>
    <w:rsid w:val="005525F6"/>
    <w:rsid w:val="00552676"/>
    <w:rsid w:val="00552684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591"/>
    <w:rsid w:val="005537F0"/>
    <w:rsid w:val="005539FA"/>
    <w:rsid w:val="00553AEA"/>
    <w:rsid w:val="00553CDB"/>
    <w:rsid w:val="00553CFA"/>
    <w:rsid w:val="00553D2D"/>
    <w:rsid w:val="00553DD9"/>
    <w:rsid w:val="00553E2F"/>
    <w:rsid w:val="00553EE1"/>
    <w:rsid w:val="00553FB1"/>
    <w:rsid w:val="00554009"/>
    <w:rsid w:val="00554359"/>
    <w:rsid w:val="005543C1"/>
    <w:rsid w:val="005543FA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076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10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383"/>
    <w:rsid w:val="00556499"/>
    <w:rsid w:val="005564FF"/>
    <w:rsid w:val="00556527"/>
    <w:rsid w:val="00556549"/>
    <w:rsid w:val="00556664"/>
    <w:rsid w:val="0055688B"/>
    <w:rsid w:val="005569B1"/>
    <w:rsid w:val="00556E23"/>
    <w:rsid w:val="00556EED"/>
    <w:rsid w:val="00556EFB"/>
    <w:rsid w:val="00556F47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717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371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6C"/>
    <w:rsid w:val="005614FD"/>
    <w:rsid w:val="00561575"/>
    <w:rsid w:val="00561653"/>
    <w:rsid w:val="005619A7"/>
    <w:rsid w:val="00561A6B"/>
    <w:rsid w:val="00561AA5"/>
    <w:rsid w:val="00561C9E"/>
    <w:rsid w:val="00561DF4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125"/>
    <w:rsid w:val="00563319"/>
    <w:rsid w:val="00563678"/>
    <w:rsid w:val="00563758"/>
    <w:rsid w:val="00563762"/>
    <w:rsid w:val="00563764"/>
    <w:rsid w:val="005638FE"/>
    <w:rsid w:val="00563947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C50"/>
    <w:rsid w:val="00564D13"/>
    <w:rsid w:val="00565014"/>
    <w:rsid w:val="00565350"/>
    <w:rsid w:val="00565390"/>
    <w:rsid w:val="0056539E"/>
    <w:rsid w:val="00565465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0E5"/>
    <w:rsid w:val="00566121"/>
    <w:rsid w:val="005665F5"/>
    <w:rsid w:val="0056681B"/>
    <w:rsid w:val="005668B3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7D"/>
    <w:rsid w:val="005670B4"/>
    <w:rsid w:val="005671F0"/>
    <w:rsid w:val="005671FB"/>
    <w:rsid w:val="00567206"/>
    <w:rsid w:val="00567213"/>
    <w:rsid w:val="00567235"/>
    <w:rsid w:val="00567263"/>
    <w:rsid w:val="005672FD"/>
    <w:rsid w:val="00567357"/>
    <w:rsid w:val="0056737E"/>
    <w:rsid w:val="00567728"/>
    <w:rsid w:val="0056775B"/>
    <w:rsid w:val="005679AA"/>
    <w:rsid w:val="005679FE"/>
    <w:rsid w:val="00567A3C"/>
    <w:rsid w:val="00567A72"/>
    <w:rsid w:val="00567ADE"/>
    <w:rsid w:val="00567B01"/>
    <w:rsid w:val="00567B4A"/>
    <w:rsid w:val="00567BF2"/>
    <w:rsid w:val="00567C00"/>
    <w:rsid w:val="00567C28"/>
    <w:rsid w:val="00567E24"/>
    <w:rsid w:val="00567E45"/>
    <w:rsid w:val="00567E75"/>
    <w:rsid w:val="00567EF7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6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C8"/>
    <w:rsid w:val="00570BE3"/>
    <w:rsid w:val="00570BEE"/>
    <w:rsid w:val="00570D03"/>
    <w:rsid w:val="00570D42"/>
    <w:rsid w:val="00570D81"/>
    <w:rsid w:val="00570ED9"/>
    <w:rsid w:val="00570EE6"/>
    <w:rsid w:val="00570FC7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39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D5"/>
    <w:rsid w:val="005727F2"/>
    <w:rsid w:val="005728C2"/>
    <w:rsid w:val="005728CC"/>
    <w:rsid w:val="005728FF"/>
    <w:rsid w:val="00572A98"/>
    <w:rsid w:val="00572AD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2D"/>
    <w:rsid w:val="00573642"/>
    <w:rsid w:val="005738FC"/>
    <w:rsid w:val="00573980"/>
    <w:rsid w:val="00573A13"/>
    <w:rsid w:val="00573BFB"/>
    <w:rsid w:val="00573CD2"/>
    <w:rsid w:val="00573DF8"/>
    <w:rsid w:val="00573E0D"/>
    <w:rsid w:val="00573E47"/>
    <w:rsid w:val="00573E93"/>
    <w:rsid w:val="00573F31"/>
    <w:rsid w:val="00574010"/>
    <w:rsid w:val="0057416A"/>
    <w:rsid w:val="0057428A"/>
    <w:rsid w:val="0057429A"/>
    <w:rsid w:val="00574343"/>
    <w:rsid w:val="00574348"/>
    <w:rsid w:val="00574414"/>
    <w:rsid w:val="0057456C"/>
    <w:rsid w:val="00574575"/>
    <w:rsid w:val="00574613"/>
    <w:rsid w:val="00574797"/>
    <w:rsid w:val="0057480A"/>
    <w:rsid w:val="00574B3E"/>
    <w:rsid w:val="00574B76"/>
    <w:rsid w:val="00574C0E"/>
    <w:rsid w:val="00574DFF"/>
    <w:rsid w:val="00574E02"/>
    <w:rsid w:val="00574EB5"/>
    <w:rsid w:val="00574FB5"/>
    <w:rsid w:val="00575027"/>
    <w:rsid w:val="00575086"/>
    <w:rsid w:val="005753EF"/>
    <w:rsid w:val="00575421"/>
    <w:rsid w:val="00575448"/>
    <w:rsid w:val="00575584"/>
    <w:rsid w:val="00575593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CB"/>
    <w:rsid w:val="00576ADA"/>
    <w:rsid w:val="00576AF5"/>
    <w:rsid w:val="00576BCC"/>
    <w:rsid w:val="00576C1B"/>
    <w:rsid w:val="00576C49"/>
    <w:rsid w:val="00576C62"/>
    <w:rsid w:val="00576D4C"/>
    <w:rsid w:val="00576EBF"/>
    <w:rsid w:val="00576ED5"/>
    <w:rsid w:val="00576EF2"/>
    <w:rsid w:val="0057707A"/>
    <w:rsid w:val="005770A5"/>
    <w:rsid w:val="005770BB"/>
    <w:rsid w:val="005770FD"/>
    <w:rsid w:val="00577255"/>
    <w:rsid w:val="005772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4D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73"/>
    <w:rsid w:val="00581BB9"/>
    <w:rsid w:val="00581EF1"/>
    <w:rsid w:val="00582044"/>
    <w:rsid w:val="0058215D"/>
    <w:rsid w:val="00582185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2EAF"/>
    <w:rsid w:val="005830B8"/>
    <w:rsid w:val="00583118"/>
    <w:rsid w:val="0058318B"/>
    <w:rsid w:val="0058318C"/>
    <w:rsid w:val="00583238"/>
    <w:rsid w:val="00583544"/>
    <w:rsid w:val="005835C2"/>
    <w:rsid w:val="005836E6"/>
    <w:rsid w:val="005836ED"/>
    <w:rsid w:val="00583776"/>
    <w:rsid w:val="005837AA"/>
    <w:rsid w:val="005838EF"/>
    <w:rsid w:val="00583A2E"/>
    <w:rsid w:val="00583B49"/>
    <w:rsid w:val="00583C21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19"/>
    <w:rsid w:val="00584540"/>
    <w:rsid w:val="0058459C"/>
    <w:rsid w:val="005845FF"/>
    <w:rsid w:val="00584746"/>
    <w:rsid w:val="00584826"/>
    <w:rsid w:val="0058485A"/>
    <w:rsid w:val="005848F7"/>
    <w:rsid w:val="00584945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3B3"/>
    <w:rsid w:val="00585455"/>
    <w:rsid w:val="00585516"/>
    <w:rsid w:val="00585841"/>
    <w:rsid w:val="005858D1"/>
    <w:rsid w:val="005858F1"/>
    <w:rsid w:val="005859BE"/>
    <w:rsid w:val="00585AC2"/>
    <w:rsid w:val="00585BB6"/>
    <w:rsid w:val="00585D50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D51"/>
    <w:rsid w:val="00586E45"/>
    <w:rsid w:val="00586F03"/>
    <w:rsid w:val="00587221"/>
    <w:rsid w:val="005872C1"/>
    <w:rsid w:val="005872CE"/>
    <w:rsid w:val="0058731F"/>
    <w:rsid w:val="00587596"/>
    <w:rsid w:val="00587597"/>
    <w:rsid w:val="0058762E"/>
    <w:rsid w:val="00587661"/>
    <w:rsid w:val="00587667"/>
    <w:rsid w:val="00587695"/>
    <w:rsid w:val="00587735"/>
    <w:rsid w:val="005877B0"/>
    <w:rsid w:val="00587A7D"/>
    <w:rsid w:val="00587AAE"/>
    <w:rsid w:val="00587C7E"/>
    <w:rsid w:val="00587D41"/>
    <w:rsid w:val="00587D43"/>
    <w:rsid w:val="00587F7C"/>
    <w:rsid w:val="0059045D"/>
    <w:rsid w:val="005905EC"/>
    <w:rsid w:val="0059063C"/>
    <w:rsid w:val="00590658"/>
    <w:rsid w:val="00590682"/>
    <w:rsid w:val="00590870"/>
    <w:rsid w:val="00590A19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9CF"/>
    <w:rsid w:val="00593BFF"/>
    <w:rsid w:val="00593E23"/>
    <w:rsid w:val="00593EF3"/>
    <w:rsid w:val="00593F46"/>
    <w:rsid w:val="00593F89"/>
    <w:rsid w:val="0059407C"/>
    <w:rsid w:val="005940D1"/>
    <w:rsid w:val="005941D3"/>
    <w:rsid w:val="00594207"/>
    <w:rsid w:val="0059429B"/>
    <w:rsid w:val="00594353"/>
    <w:rsid w:val="005943C2"/>
    <w:rsid w:val="00594414"/>
    <w:rsid w:val="005946F4"/>
    <w:rsid w:val="0059487D"/>
    <w:rsid w:val="00594D74"/>
    <w:rsid w:val="00594E12"/>
    <w:rsid w:val="00594E55"/>
    <w:rsid w:val="00594F6A"/>
    <w:rsid w:val="00594F70"/>
    <w:rsid w:val="0059517B"/>
    <w:rsid w:val="00595300"/>
    <w:rsid w:val="005953BC"/>
    <w:rsid w:val="005953F3"/>
    <w:rsid w:val="0059558A"/>
    <w:rsid w:val="005956A6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7F2"/>
    <w:rsid w:val="0059685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06"/>
    <w:rsid w:val="00597CAB"/>
    <w:rsid w:val="00597DED"/>
    <w:rsid w:val="00597F55"/>
    <w:rsid w:val="005A01C4"/>
    <w:rsid w:val="005A02F1"/>
    <w:rsid w:val="005A03A8"/>
    <w:rsid w:val="005A0499"/>
    <w:rsid w:val="005A055A"/>
    <w:rsid w:val="005A055C"/>
    <w:rsid w:val="005A05A7"/>
    <w:rsid w:val="005A05B7"/>
    <w:rsid w:val="005A05C9"/>
    <w:rsid w:val="005A062E"/>
    <w:rsid w:val="005A064E"/>
    <w:rsid w:val="005A0662"/>
    <w:rsid w:val="005A0734"/>
    <w:rsid w:val="005A08EE"/>
    <w:rsid w:val="005A08F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51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50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9"/>
    <w:rsid w:val="005A30FF"/>
    <w:rsid w:val="005A330F"/>
    <w:rsid w:val="005A33B1"/>
    <w:rsid w:val="005A3408"/>
    <w:rsid w:val="005A3452"/>
    <w:rsid w:val="005A363A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4D"/>
    <w:rsid w:val="005A4DA4"/>
    <w:rsid w:val="005A4F06"/>
    <w:rsid w:val="005A4F27"/>
    <w:rsid w:val="005A4FA1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C1"/>
    <w:rsid w:val="005A68F1"/>
    <w:rsid w:val="005A694A"/>
    <w:rsid w:val="005A695B"/>
    <w:rsid w:val="005A6A33"/>
    <w:rsid w:val="005A6AB7"/>
    <w:rsid w:val="005A6ACB"/>
    <w:rsid w:val="005A6AEB"/>
    <w:rsid w:val="005A6B45"/>
    <w:rsid w:val="005A6BD6"/>
    <w:rsid w:val="005A6BD8"/>
    <w:rsid w:val="005A6CB4"/>
    <w:rsid w:val="005A6D49"/>
    <w:rsid w:val="005A6DB6"/>
    <w:rsid w:val="005A6E00"/>
    <w:rsid w:val="005A6E66"/>
    <w:rsid w:val="005A6ED3"/>
    <w:rsid w:val="005A7139"/>
    <w:rsid w:val="005A7341"/>
    <w:rsid w:val="005A7499"/>
    <w:rsid w:val="005A74AF"/>
    <w:rsid w:val="005A74BD"/>
    <w:rsid w:val="005A75D8"/>
    <w:rsid w:val="005A76A2"/>
    <w:rsid w:val="005A772F"/>
    <w:rsid w:val="005A781B"/>
    <w:rsid w:val="005A7834"/>
    <w:rsid w:val="005A7B30"/>
    <w:rsid w:val="005A7B97"/>
    <w:rsid w:val="005A7E6A"/>
    <w:rsid w:val="005A7F3D"/>
    <w:rsid w:val="005A7F56"/>
    <w:rsid w:val="005B0041"/>
    <w:rsid w:val="005B009E"/>
    <w:rsid w:val="005B0127"/>
    <w:rsid w:val="005B0261"/>
    <w:rsid w:val="005B028C"/>
    <w:rsid w:val="005B02CD"/>
    <w:rsid w:val="005B0328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20C"/>
    <w:rsid w:val="005B120D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1EFB"/>
    <w:rsid w:val="005B2070"/>
    <w:rsid w:val="005B21FA"/>
    <w:rsid w:val="005B222C"/>
    <w:rsid w:val="005B23E0"/>
    <w:rsid w:val="005B25A8"/>
    <w:rsid w:val="005B28D7"/>
    <w:rsid w:val="005B297D"/>
    <w:rsid w:val="005B2A18"/>
    <w:rsid w:val="005B2A43"/>
    <w:rsid w:val="005B2A44"/>
    <w:rsid w:val="005B2B8C"/>
    <w:rsid w:val="005B2C2A"/>
    <w:rsid w:val="005B2C2C"/>
    <w:rsid w:val="005B2D8E"/>
    <w:rsid w:val="005B2E13"/>
    <w:rsid w:val="005B2FF8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26"/>
    <w:rsid w:val="005B467E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EF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7C"/>
    <w:rsid w:val="005C2983"/>
    <w:rsid w:val="005C2A81"/>
    <w:rsid w:val="005C2AF3"/>
    <w:rsid w:val="005C2B0D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8F3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1AD"/>
    <w:rsid w:val="005C5214"/>
    <w:rsid w:val="005C53E7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6F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8FC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4"/>
    <w:rsid w:val="005D17B9"/>
    <w:rsid w:val="005D1889"/>
    <w:rsid w:val="005D1943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2ED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4"/>
    <w:rsid w:val="005D2AEB"/>
    <w:rsid w:val="005D2C39"/>
    <w:rsid w:val="005D2DCC"/>
    <w:rsid w:val="005D2E29"/>
    <w:rsid w:val="005D2F96"/>
    <w:rsid w:val="005D30A1"/>
    <w:rsid w:val="005D313B"/>
    <w:rsid w:val="005D3245"/>
    <w:rsid w:val="005D3276"/>
    <w:rsid w:val="005D3281"/>
    <w:rsid w:val="005D33D8"/>
    <w:rsid w:val="005D3413"/>
    <w:rsid w:val="005D348C"/>
    <w:rsid w:val="005D35F3"/>
    <w:rsid w:val="005D3607"/>
    <w:rsid w:val="005D3832"/>
    <w:rsid w:val="005D38A8"/>
    <w:rsid w:val="005D3A14"/>
    <w:rsid w:val="005D3B22"/>
    <w:rsid w:val="005D3BBA"/>
    <w:rsid w:val="005D3DAB"/>
    <w:rsid w:val="005D3FDE"/>
    <w:rsid w:val="005D3FF9"/>
    <w:rsid w:val="005D4063"/>
    <w:rsid w:val="005D407E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D7"/>
    <w:rsid w:val="005D56FC"/>
    <w:rsid w:val="005D575C"/>
    <w:rsid w:val="005D580B"/>
    <w:rsid w:val="005D588D"/>
    <w:rsid w:val="005D598C"/>
    <w:rsid w:val="005D5BB8"/>
    <w:rsid w:val="005D5C4F"/>
    <w:rsid w:val="005D5C67"/>
    <w:rsid w:val="005D5D93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B64"/>
    <w:rsid w:val="005D6C3A"/>
    <w:rsid w:val="005D6C73"/>
    <w:rsid w:val="005D6E13"/>
    <w:rsid w:val="005D6EE1"/>
    <w:rsid w:val="005D6F1A"/>
    <w:rsid w:val="005D706E"/>
    <w:rsid w:val="005D7151"/>
    <w:rsid w:val="005D71D0"/>
    <w:rsid w:val="005D72D3"/>
    <w:rsid w:val="005D72D9"/>
    <w:rsid w:val="005D7493"/>
    <w:rsid w:val="005D7541"/>
    <w:rsid w:val="005D756E"/>
    <w:rsid w:val="005D775A"/>
    <w:rsid w:val="005D78A6"/>
    <w:rsid w:val="005D79BF"/>
    <w:rsid w:val="005D79DE"/>
    <w:rsid w:val="005D7B51"/>
    <w:rsid w:val="005D7D6F"/>
    <w:rsid w:val="005D7F73"/>
    <w:rsid w:val="005E002A"/>
    <w:rsid w:val="005E006A"/>
    <w:rsid w:val="005E00F8"/>
    <w:rsid w:val="005E010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DA6"/>
    <w:rsid w:val="005E0E10"/>
    <w:rsid w:val="005E0E55"/>
    <w:rsid w:val="005E0F39"/>
    <w:rsid w:val="005E0F47"/>
    <w:rsid w:val="005E0F6E"/>
    <w:rsid w:val="005E1006"/>
    <w:rsid w:val="005E113F"/>
    <w:rsid w:val="005E117E"/>
    <w:rsid w:val="005E1211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1C5"/>
    <w:rsid w:val="005E23F1"/>
    <w:rsid w:val="005E243B"/>
    <w:rsid w:val="005E250A"/>
    <w:rsid w:val="005E25B0"/>
    <w:rsid w:val="005E2641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2E"/>
    <w:rsid w:val="005E394E"/>
    <w:rsid w:val="005E397C"/>
    <w:rsid w:val="005E39E5"/>
    <w:rsid w:val="005E3A81"/>
    <w:rsid w:val="005E3BCC"/>
    <w:rsid w:val="005E3C14"/>
    <w:rsid w:val="005E3C62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57A"/>
    <w:rsid w:val="005E462D"/>
    <w:rsid w:val="005E468C"/>
    <w:rsid w:val="005E46C8"/>
    <w:rsid w:val="005E48B9"/>
    <w:rsid w:val="005E4DD0"/>
    <w:rsid w:val="005E4EA9"/>
    <w:rsid w:val="005E4F08"/>
    <w:rsid w:val="005E4FB2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D50"/>
    <w:rsid w:val="005E5EF1"/>
    <w:rsid w:val="005E5F1A"/>
    <w:rsid w:val="005E5F2D"/>
    <w:rsid w:val="005E5FDD"/>
    <w:rsid w:val="005E60BE"/>
    <w:rsid w:val="005E60E3"/>
    <w:rsid w:val="005E6267"/>
    <w:rsid w:val="005E6387"/>
    <w:rsid w:val="005E638D"/>
    <w:rsid w:val="005E63C8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D77"/>
    <w:rsid w:val="005F0E89"/>
    <w:rsid w:val="005F0FA8"/>
    <w:rsid w:val="005F0FF2"/>
    <w:rsid w:val="005F109D"/>
    <w:rsid w:val="005F10CB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1FA8"/>
    <w:rsid w:val="005F2072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6CC"/>
    <w:rsid w:val="005F274F"/>
    <w:rsid w:val="005F282F"/>
    <w:rsid w:val="005F2847"/>
    <w:rsid w:val="005F2900"/>
    <w:rsid w:val="005F29F2"/>
    <w:rsid w:val="005F2A30"/>
    <w:rsid w:val="005F2D23"/>
    <w:rsid w:val="005F2D26"/>
    <w:rsid w:val="005F2DC5"/>
    <w:rsid w:val="005F2EF2"/>
    <w:rsid w:val="005F2FC3"/>
    <w:rsid w:val="005F3056"/>
    <w:rsid w:val="005F314F"/>
    <w:rsid w:val="005F3256"/>
    <w:rsid w:val="005F3274"/>
    <w:rsid w:val="005F33C2"/>
    <w:rsid w:val="005F349E"/>
    <w:rsid w:val="005F34AD"/>
    <w:rsid w:val="005F352C"/>
    <w:rsid w:val="005F3602"/>
    <w:rsid w:val="005F370E"/>
    <w:rsid w:val="005F37EA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0C4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994"/>
    <w:rsid w:val="005F4A0F"/>
    <w:rsid w:val="005F4A15"/>
    <w:rsid w:val="005F4A3C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512"/>
    <w:rsid w:val="005F5660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9D3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01"/>
    <w:rsid w:val="005F79E4"/>
    <w:rsid w:val="005F7A50"/>
    <w:rsid w:val="005F7B67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7F1"/>
    <w:rsid w:val="0060080E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43A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D60"/>
    <w:rsid w:val="00602DD1"/>
    <w:rsid w:val="00602E4E"/>
    <w:rsid w:val="00602E62"/>
    <w:rsid w:val="006031AE"/>
    <w:rsid w:val="0060327A"/>
    <w:rsid w:val="00603284"/>
    <w:rsid w:val="006034D1"/>
    <w:rsid w:val="006034E8"/>
    <w:rsid w:val="00603773"/>
    <w:rsid w:val="00603797"/>
    <w:rsid w:val="006037ED"/>
    <w:rsid w:val="006038D7"/>
    <w:rsid w:val="00603921"/>
    <w:rsid w:val="00603BC1"/>
    <w:rsid w:val="00603C09"/>
    <w:rsid w:val="00603EE0"/>
    <w:rsid w:val="00603F67"/>
    <w:rsid w:val="0060408E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A41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8"/>
    <w:rsid w:val="006055E9"/>
    <w:rsid w:val="0060567D"/>
    <w:rsid w:val="006056D8"/>
    <w:rsid w:val="00605781"/>
    <w:rsid w:val="006057E7"/>
    <w:rsid w:val="0060582B"/>
    <w:rsid w:val="0060596F"/>
    <w:rsid w:val="00605975"/>
    <w:rsid w:val="00605A1B"/>
    <w:rsid w:val="00605AC1"/>
    <w:rsid w:val="00605B02"/>
    <w:rsid w:val="00605C5C"/>
    <w:rsid w:val="00605F07"/>
    <w:rsid w:val="00605F57"/>
    <w:rsid w:val="00606079"/>
    <w:rsid w:val="006060BA"/>
    <w:rsid w:val="00606101"/>
    <w:rsid w:val="00606145"/>
    <w:rsid w:val="0060624A"/>
    <w:rsid w:val="00606261"/>
    <w:rsid w:val="00606379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B34"/>
    <w:rsid w:val="00606C68"/>
    <w:rsid w:val="00606D33"/>
    <w:rsid w:val="00606EB7"/>
    <w:rsid w:val="00606EF5"/>
    <w:rsid w:val="0060705F"/>
    <w:rsid w:val="0060720B"/>
    <w:rsid w:val="0060726F"/>
    <w:rsid w:val="006073B3"/>
    <w:rsid w:val="006073B4"/>
    <w:rsid w:val="00607463"/>
    <w:rsid w:val="006074AA"/>
    <w:rsid w:val="006074F3"/>
    <w:rsid w:val="0060754C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4C5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9"/>
    <w:rsid w:val="006121EF"/>
    <w:rsid w:val="006122B1"/>
    <w:rsid w:val="006122F4"/>
    <w:rsid w:val="00612311"/>
    <w:rsid w:val="00612353"/>
    <w:rsid w:val="00612440"/>
    <w:rsid w:val="006124C1"/>
    <w:rsid w:val="006125E1"/>
    <w:rsid w:val="00612676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6BF"/>
    <w:rsid w:val="006138D9"/>
    <w:rsid w:val="0061393E"/>
    <w:rsid w:val="00613D12"/>
    <w:rsid w:val="00613DA1"/>
    <w:rsid w:val="00613DAC"/>
    <w:rsid w:val="00613EEF"/>
    <w:rsid w:val="00613EFF"/>
    <w:rsid w:val="00613FE3"/>
    <w:rsid w:val="0061401F"/>
    <w:rsid w:val="00614178"/>
    <w:rsid w:val="00614275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D8A"/>
    <w:rsid w:val="00614EE3"/>
    <w:rsid w:val="00614F69"/>
    <w:rsid w:val="00615032"/>
    <w:rsid w:val="006152DE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5FA2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06B"/>
    <w:rsid w:val="006170D9"/>
    <w:rsid w:val="0061714F"/>
    <w:rsid w:val="006171C4"/>
    <w:rsid w:val="0061724E"/>
    <w:rsid w:val="00617362"/>
    <w:rsid w:val="006173CE"/>
    <w:rsid w:val="00617482"/>
    <w:rsid w:val="006174B4"/>
    <w:rsid w:val="006175D9"/>
    <w:rsid w:val="00617781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34"/>
    <w:rsid w:val="00617F83"/>
    <w:rsid w:val="0062009F"/>
    <w:rsid w:val="006200F6"/>
    <w:rsid w:val="00620477"/>
    <w:rsid w:val="006205C1"/>
    <w:rsid w:val="006205FF"/>
    <w:rsid w:val="006206B2"/>
    <w:rsid w:val="006206EA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2EF"/>
    <w:rsid w:val="0062134C"/>
    <w:rsid w:val="006213E3"/>
    <w:rsid w:val="00621480"/>
    <w:rsid w:val="006215D1"/>
    <w:rsid w:val="00621649"/>
    <w:rsid w:val="0062168A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15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88D"/>
    <w:rsid w:val="0062392C"/>
    <w:rsid w:val="0062393D"/>
    <w:rsid w:val="006239B6"/>
    <w:rsid w:val="00623BC4"/>
    <w:rsid w:val="00623BEC"/>
    <w:rsid w:val="00623D99"/>
    <w:rsid w:val="00623DBA"/>
    <w:rsid w:val="00623E65"/>
    <w:rsid w:val="00624268"/>
    <w:rsid w:val="0062428F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D99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CCC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4B"/>
    <w:rsid w:val="00627B99"/>
    <w:rsid w:val="00627BAA"/>
    <w:rsid w:val="00627CF7"/>
    <w:rsid w:val="00627CFE"/>
    <w:rsid w:val="00627D86"/>
    <w:rsid w:val="00627DD8"/>
    <w:rsid w:val="00627E76"/>
    <w:rsid w:val="00630033"/>
    <w:rsid w:val="006300FE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265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DD6"/>
    <w:rsid w:val="00632E64"/>
    <w:rsid w:val="00632EC7"/>
    <w:rsid w:val="00632F5D"/>
    <w:rsid w:val="00632FDD"/>
    <w:rsid w:val="006330A0"/>
    <w:rsid w:val="00633150"/>
    <w:rsid w:val="006331B7"/>
    <w:rsid w:val="0063339C"/>
    <w:rsid w:val="00633420"/>
    <w:rsid w:val="006334C6"/>
    <w:rsid w:val="00633592"/>
    <w:rsid w:val="006336DC"/>
    <w:rsid w:val="006337E0"/>
    <w:rsid w:val="00633A02"/>
    <w:rsid w:val="00633A73"/>
    <w:rsid w:val="00633A89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DB7"/>
    <w:rsid w:val="00634DE8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A0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2C"/>
    <w:rsid w:val="00635BAC"/>
    <w:rsid w:val="00635DFD"/>
    <w:rsid w:val="00635FCE"/>
    <w:rsid w:val="00636246"/>
    <w:rsid w:val="00636278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76"/>
    <w:rsid w:val="006368AC"/>
    <w:rsid w:val="006368FC"/>
    <w:rsid w:val="006369A3"/>
    <w:rsid w:val="00636A0E"/>
    <w:rsid w:val="00636A92"/>
    <w:rsid w:val="00636D03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15"/>
    <w:rsid w:val="00637B3F"/>
    <w:rsid w:val="00637B9D"/>
    <w:rsid w:val="00637BF6"/>
    <w:rsid w:val="00637D40"/>
    <w:rsid w:val="00637DEF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6AF"/>
    <w:rsid w:val="00640718"/>
    <w:rsid w:val="00640A1B"/>
    <w:rsid w:val="00640A65"/>
    <w:rsid w:val="00640B78"/>
    <w:rsid w:val="00640BE6"/>
    <w:rsid w:val="00640C0F"/>
    <w:rsid w:val="00640C31"/>
    <w:rsid w:val="00640C83"/>
    <w:rsid w:val="00640DDD"/>
    <w:rsid w:val="00640E40"/>
    <w:rsid w:val="00640EEE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9DE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CB"/>
    <w:rsid w:val="006437DC"/>
    <w:rsid w:val="00643941"/>
    <w:rsid w:val="00643985"/>
    <w:rsid w:val="00643A8C"/>
    <w:rsid w:val="00643C26"/>
    <w:rsid w:val="00643E65"/>
    <w:rsid w:val="0064402D"/>
    <w:rsid w:val="00644127"/>
    <w:rsid w:val="00644348"/>
    <w:rsid w:val="0064447B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254"/>
    <w:rsid w:val="00645348"/>
    <w:rsid w:val="0064534C"/>
    <w:rsid w:val="006453D7"/>
    <w:rsid w:val="00645471"/>
    <w:rsid w:val="006454CF"/>
    <w:rsid w:val="006454DC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E59"/>
    <w:rsid w:val="00645EF0"/>
    <w:rsid w:val="00645F8F"/>
    <w:rsid w:val="006460F0"/>
    <w:rsid w:val="006461AA"/>
    <w:rsid w:val="006461B0"/>
    <w:rsid w:val="00646223"/>
    <w:rsid w:val="00646334"/>
    <w:rsid w:val="0064635F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01F"/>
    <w:rsid w:val="00647113"/>
    <w:rsid w:val="0064714B"/>
    <w:rsid w:val="00647157"/>
    <w:rsid w:val="006473DB"/>
    <w:rsid w:val="00647449"/>
    <w:rsid w:val="00647561"/>
    <w:rsid w:val="0064764B"/>
    <w:rsid w:val="00647878"/>
    <w:rsid w:val="00647AE2"/>
    <w:rsid w:val="00647BED"/>
    <w:rsid w:val="00647D4E"/>
    <w:rsid w:val="00647E59"/>
    <w:rsid w:val="00650055"/>
    <w:rsid w:val="00650078"/>
    <w:rsid w:val="0065010F"/>
    <w:rsid w:val="006502D2"/>
    <w:rsid w:val="006503D9"/>
    <w:rsid w:val="006503E2"/>
    <w:rsid w:val="00650403"/>
    <w:rsid w:val="00650416"/>
    <w:rsid w:val="006504CD"/>
    <w:rsid w:val="00650562"/>
    <w:rsid w:val="00650569"/>
    <w:rsid w:val="00650736"/>
    <w:rsid w:val="00650744"/>
    <w:rsid w:val="00650871"/>
    <w:rsid w:val="006508B7"/>
    <w:rsid w:val="00650932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B1C"/>
    <w:rsid w:val="00651C0B"/>
    <w:rsid w:val="00651DB9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B67"/>
    <w:rsid w:val="00652E68"/>
    <w:rsid w:val="00652F13"/>
    <w:rsid w:val="00652FB9"/>
    <w:rsid w:val="006530CB"/>
    <w:rsid w:val="0065317A"/>
    <w:rsid w:val="006531CF"/>
    <w:rsid w:val="0065326E"/>
    <w:rsid w:val="006533D3"/>
    <w:rsid w:val="006534C7"/>
    <w:rsid w:val="0065354D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7A1"/>
    <w:rsid w:val="006548C5"/>
    <w:rsid w:val="00654972"/>
    <w:rsid w:val="00654BE2"/>
    <w:rsid w:val="00654DFE"/>
    <w:rsid w:val="00654E82"/>
    <w:rsid w:val="006550D9"/>
    <w:rsid w:val="006553C2"/>
    <w:rsid w:val="006553F3"/>
    <w:rsid w:val="00655475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125"/>
    <w:rsid w:val="006562FC"/>
    <w:rsid w:val="0065638E"/>
    <w:rsid w:val="006565B6"/>
    <w:rsid w:val="00656680"/>
    <w:rsid w:val="00656776"/>
    <w:rsid w:val="00656778"/>
    <w:rsid w:val="006567C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3D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0B0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DB0"/>
    <w:rsid w:val="00661E55"/>
    <w:rsid w:val="00661EEB"/>
    <w:rsid w:val="00661F17"/>
    <w:rsid w:val="00661FDF"/>
    <w:rsid w:val="0066211A"/>
    <w:rsid w:val="00662230"/>
    <w:rsid w:val="0066233E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4A"/>
    <w:rsid w:val="00662E71"/>
    <w:rsid w:val="0066325D"/>
    <w:rsid w:val="006632AD"/>
    <w:rsid w:val="00663425"/>
    <w:rsid w:val="00663512"/>
    <w:rsid w:val="006635D3"/>
    <w:rsid w:val="006637F0"/>
    <w:rsid w:val="00663800"/>
    <w:rsid w:val="00663891"/>
    <w:rsid w:val="006638C1"/>
    <w:rsid w:val="006638FE"/>
    <w:rsid w:val="00663990"/>
    <w:rsid w:val="006639B3"/>
    <w:rsid w:val="00663A27"/>
    <w:rsid w:val="00663A5C"/>
    <w:rsid w:val="00663B85"/>
    <w:rsid w:val="00663B8A"/>
    <w:rsid w:val="00663DAD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4F9A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393"/>
    <w:rsid w:val="0066645E"/>
    <w:rsid w:val="00666530"/>
    <w:rsid w:val="00666626"/>
    <w:rsid w:val="00666705"/>
    <w:rsid w:val="0066676D"/>
    <w:rsid w:val="006668D2"/>
    <w:rsid w:val="00666A9A"/>
    <w:rsid w:val="00666BF6"/>
    <w:rsid w:val="00666E26"/>
    <w:rsid w:val="00666E41"/>
    <w:rsid w:val="00666E61"/>
    <w:rsid w:val="00666E63"/>
    <w:rsid w:val="00666FB6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96D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4C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B7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6CC"/>
    <w:rsid w:val="006737F7"/>
    <w:rsid w:val="006738BC"/>
    <w:rsid w:val="00673950"/>
    <w:rsid w:val="00673976"/>
    <w:rsid w:val="006739DC"/>
    <w:rsid w:val="00673A7B"/>
    <w:rsid w:val="00673D1A"/>
    <w:rsid w:val="00673D7E"/>
    <w:rsid w:val="00673D8F"/>
    <w:rsid w:val="00673D9F"/>
    <w:rsid w:val="00673FE9"/>
    <w:rsid w:val="00674003"/>
    <w:rsid w:val="00674023"/>
    <w:rsid w:val="00674106"/>
    <w:rsid w:val="0067423E"/>
    <w:rsid w:val="00674414"/>
    <w:rsid w:val="00674442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86E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243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DD3"/>
    <w:rsid w:val="00676E0E"/>
    <w:rsid w:val="00676E67"/>
    <w:rsid w:val="00676F07"/>
    <w:rsid w:val="00676F62"/>
    <w:rsid w:val="00676FFB"/>
    <w:rsid w:val="006770D6"/>
    <w:rsid w:val="00677295"/>
    <w:rsid w:val="006772CD"/>
    <w:rsid w:val="00677387"/>
    <w:rsid w:val="0067740D"/>
    <w:rsid w:val="00677512"/>
    <w:rsid w:val="0067754B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638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065"/>
    <w:rsid w:val="00682166"/>
    <w:rsid w:val="006821FF"/>
    <w:rsid w:val="0068226C"/>
    <w:rsid w:val="00682321"/>
    <w:rsid w:val="0068235B"/>
    <w:rsid w:val="0068244E"/>
    <w:rsid w:val="00682479"/>
    <w:rsid w:val="006824F3"/>
    <w:rsid w:val="006825E4"/>
    <w:rsid w:val="00682657"/>
    <w:rsid w:val="00682662"/>
    <w:rsid w:val="0068269D"/>
    <w:rsid w:val="006826DD"/>
    <w:rsid w:val="006827D1"/>
    <w:rsid w:val="006828E1"/>
    <w:rsid w:val="00682BB5"/>
    <w:rsid w:val="00682C08"/>
    <w:rsid w:val="00682DA2"/>
    <w:rsid w:val="00682F84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BB"/>
    <w:rsid w:val="006838CE"/>
    <w:rsid w:val="00683B0D"/>
    <w:rsid w:val="00683B20"/>
    <w:rsid w:val="00683B4C"/>
    <w:rsid w:val="00683BA2"/>
    <w:rsid w:val="00683BD1"/>
    <w:rsid w:val="00683C41"/>
    <w:rsid w:val="00683C53"/>
    <w:rsid w:val="00683E0E"/>
    <w:rsid w:val="00683E7B"/>
    <w:rsid w:val="00683F39"/>
    <w:rsid w:val="00683F63"/>
    <w:rsid w:val="00684004"/>
    <w:rsid w:val="0068407A"/>
    <w:rsid w:val="006840DE"/>
    <w:rsid w:val="006841ED"/>
    <w:rsid w:val="00684257"/>
    <w:rsid w:val="00684283"/>
    <w:rsid w:val="006842AD"/>
    <w:rsid w:val="00684322"/>
    <w:rsid w:val="00684543"/>
    <w:rsid w:val="006845BE"/>
    <w:rsid w:val="00684630"/>
    <w:rsid w:val="00684637"/>
    <w:rsid w:val="00684803"/>
    <w:rsid w:val="00684896"/>
    <w:rsid w:val="006849BF"/>
    <w:rsid w:val="006849E1"/>
    <w:rsid w:val="00684ACD"/>
    <w:rsid w:val="00684C91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1"/>
    <w:rsid w:val="00685915"/>
    <w:rsid w:val="006859AC"/>
    <w:rsid w:val="00685A10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87A"/>
    <w:rsid w:val="006869B4"/>
    <w:rsid w:val="006869F3"/>
    <w:rsid w:val="00686B28"/>
    <w:rsid w:val="00686B4C"/>
    <w:rsid w:val="00686BF0"/>
    <w:rsid w:val="00686CDB"/>
    <w:rsid w:val="00686D02"/>
    <w:rsid w:val="00686E7B"/>
    <w:rsid w:val="00687170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BCF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995"/>
    <w:rsid w:val="00691A9A"/>
    <w:rsid w:val="00691AF1"/>
    <w:rsid w:val="00691B21"/>
    <w:rsid w:val="00691B73"/>
    <w:rsid w:val="00691BD5"/>
    <w:rsid w:val="00691C59"/>
    <w:rsid w:val="00691CD3"/>
    <w:rsid w:val="00691C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5E"/>
    <w:rsid w:val="00693793"/>
    <w:rsid w:val="0069379F"/>
    <w:rsid w:val="006939D6"/>
    <w:rsid w:val="006939EE"/>
    <w:rsid w:val="00693A23"/>
    <w:rsid w:val="00693A67"/>
    <w:rsid w:val="00693A85"/>
    <w:rsid w:val="00693AC6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5EC"/>
    <w:rsid w:val="006946D3"/>
    <w:rsid w:val="006946F0"/>
    <w:rsid w:val="00694716"/>
    <w:rsid w:val="006947C8"/>
    <w:rsid w:val="0069490E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868"/>
    <w:rsid w:val="00695964"/>
    <w:rsid w:val="00695C96"/>
    <w:rsid w:val="00695D73"/>
    <w:rsid w:val="00695E46"/>
    <w:rsid w:val="00695E7C"/>
    <w:rsid w:val="0069619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6FB2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9E8"/>
    <w:rsid w:val="006A0A2F"/>
    <w:rsid w:val="006A0AAB"/>
    <w:rsid w:val="006A0B4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3D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EFD"/>
    <w:rsid w:val="006A2FC0"/>
    <w:rsid w:val="006A308F"/>
    <w:rsid w:val="006A321D"/>
    <w:rsid w:val="006A322C"/>
    <w:rsid w:val="006A3316"/>
    <w:rsid w:val="006A3432"/>
    <w:rsid w:val="006A34CE"/>
    <w:rsid w:val="006A3542"/>
    <w:rsid w:val="006A3628"/>
    <w:rsid w:val="006A36E9"/>
    <w:rsid w:val="006A3A3D"/>
    <w:rsid w:val="006A3A83"/>
    <w:rsid w:val="006A3B38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58D"/>
    <w:rsid w:val="006A46E6"/>
    <w:rsid w:val="006A4806"/>
    <w:rsid w:val="006A4815"/>
    <w:rsid w:val="006A4832"/>
    <w:rsid w:val="006A4894"/>
    <w:rsid w:val="006A4987"/>
    <w:rsid w:val="006A4A3A"/>
    <w:rsid w:val="006A4B7A"/>
    <w:rsid w:val="006A5000"/>
    <w:rsid w:val="006A51AD"/>
    <w:rsid w:val="006A534A"/>
    <w:rsid w:val="006A542E"/>
    <w:rsid w:val="006A5500"/>
    <w:rsid w:val="006A5614"/>
    <w:rsid w:val="006A5754"/>
    <w:rsid w:val="006A57A7"/>
    <w:rsid w:val="006A57C6"/>
    <w:rsid w:val="006A5A63"/>
    <w:rsid w:val="006A5ACC"/>
    <w:rsid w:val="006A5B11"/>
    <w:rsid w:val="006A5C1F"/>
    <w:rsid w:val="006A5C7E"/>
    <w:rsid w:val="006A5DD0"/>
    <w:rsid w:val="006A5FB8"/>
    <w:rsid w:val="006A641F"/>
    <w:rsid w:val="006A6451"/>
    <w:rsid w:val="006A64DB"/>
    <w:rsid w:val="006A65FD"/>
    <w:rsid w:val="006A6623"/>
    <w:rsid w:val="006A676C"/>
    <w:rsid w:val="006A6854"/>
    <w:rsid w:val="006A6A77"/>
    <w:rsid w:val="006A6B28"/>
    <w:rsid w:val="006A6BBD"/>
    <w:rsid w:val="006A6D20"/>
    <w:rsid w:val="006A6EC6"/>
    <w:rsid w:val="006A6FF0"/>
    <w:rsid w:val="006A6FF5"/>
    <w:rsid w:val="006A7135"/>
    <w:rsid w:val="006A7146"/>
    <w:rsid w:val="006A7201"/>
    <w:rsid w:val="006A72A2"/>
    <w:rsid w:val="006A742E"/>
    <w:rsid w:val="006A74DC"/>
    <w:rsid w:val="006A752E"/>
    <w:rsid w:val="006A7573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DA3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675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0C9"/>
    <w:rsid w:val="006B2151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A36"/>
    <w:rsid w:val="006B3BE9"/>
    <w:rsid w:val="006B3C8B"/>
    <w:rsid w:val="006B3DB5"/>
    <w:rsid w:val="006B4056"/>
    <w:rsid w:val="006B40BD"/>
    <w:rsid w:val="006B4165"/>
    <w:rsid w:val="006B43BE"/>
    <w:rsid w:val="006B4512"/>
    <w:rsid w:val="006B4533"/>
    <w:rsid w:val="006B4634"/>
    <w:rsid w:val="006B4671"/>
    <w:rsid w:val="006B47AF"/>
    <w:rsid w:val="006B47B0"/>
    <w:rsid w:val="006B489C"/>
    <w:rsid w:val="006B497B"/>
    <w:rsid w:val="006B499C"/>
    <w:rsid w:val="006B4B0B"/>
    <w:rsid w:val="006B4BC7"/>
    <w:rsid w:val="006B4C87"/>
    <w:rsid w:val="006B4CC0"/>
    <w:rsid w:val="006B4F4B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85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B7E42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04"/>
    <w:rsid w:val="006C1814"/>
    <w:rsid w:val="006C1833"/>
    <w:rsid w:val="006C1B40"/>
    <w:rsid w:val="006C1BA4"/>
    <w:rsid w:val="006C1C2C"/>
    <w:rsid w:val="006C1CDF"/>
    <w:rsid w:val="006C1D57"/>
    <w:rsid w:val="006C1EB9"/>
    <w:rsid w:val="006C1EE2"/>
    <w:rsid w:val="006C1FFA"/>
    <w:rsid w:val="006C22C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6D6"/>
    <w:rsid w:val="006C2731"/>
    <w:rsid w:val="006C281E"/>
    <w:rsid w:val="006C296E"/>
    <w:rsid w:val="006C2A66"/>
    <w:rsid w:val="006C2B8A"/>
    <w:rsid w:val="006C2B92"/>
    <w:rsid w:val="006C2C6A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7E"/>
    <w:rsid w:val="006C39B0"/>
    <w:rsid w:val="006C3A1A"/>
    <w:rsid w:val="006C3C27"/>
    <w:rsid w:val="006C3CFD"/>
    <w:rsid w:val="006C3EF7"/>
    <w:rsid w:val="006C4091"/>
    <w:rsid w:val="006C40D2"/>
    <w:rsid w:val="006C4106"/>
    <w:rsid w:val="006C4172"/>
    <w:rsid w:val="006C4341"/>
    <w:rsid w:val="006C452B"/>
    <w:rsid w:val="006C462D"/>
    <w:rsid w:val="006C46B2"/>
    <w:rsid w:val="006C47F5"/>
    <w:rsid w:val="006C492A"/>
    <w:rsid w:val="006C4AC6"/>
    <w:rsid w:val="006C4B11"/>
    <w:rsid w:val="006C4B68"/>
    <w:rsid w:val="006C4D1C"/>
    <w:rsid w:val="006C4D39"/>
    <w:rsid w:val="006C4DF2"/>
    <w:rsid w:val="006C50FD"/>
    <w:rsid w:val="006C51D6"/>
    <w:rsid w:val="006C52EC"/>
    <w:rsid w:val="006C54BE"/>
    <w:rsid w:val="006C563E"/>
    <w:rsid w:val="006C579E"/>
    <w:rsid w:val="006C57DD"/>
    <w:rsid w:val="006C5931"/>
    <w:rsid w:val="006C5964"/>
    <w:rsid w:val="006C5A40"/>
    <w:rsid w:val="006C5ACC"/>
    <w:rsid w:val="006C5B3D"/>
    <w:rsid w:val="006C5CEC"/>
    <w:rsid w:val="006C5D01"/>
    <w:rsid w:val="006C5D52"/>
    <w:rsid w:val="006C5E11"/>
    <w:rsid w:val="006C5E13"/>
    <w:rsid w:val="006C5F6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6E8F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1E8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36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1B4"/>
    <w:rsid w:val="006D2331"/>
    <w:rsid w:val="006D233D"/>
    <w:rsid w:val="006D23F1"/>
    <w:rsid w:val="006D24AB"/>
    <w:rsid w:val="006D24E6"/>
    <w:rsid w:val="006D2519"/>
    <w:rsid w:val="006D2588"/>
    <w:rsid w:val="006D25E3"/>
    <w:rsid w:val="006D26A7"/>
    <w:rsid w:val="006D27D7"/>
    <w:rsid w:val="006D287F"/>
    <w:rsid w:val="006D2BC4"/>
    <w:rsid w:val="006D2CA1"/>
    <w:rsid w:val="006D2D4A"/>
    <w:rsid w:val="006D2D7B"/>
    <w:rsid w:val="006D2E49"/>
    <w:rsid w:val="006D2F4E"/>
    <w:rsid w:val="006D2FFF"/>
    <w:rsid w:val="006D302F"/>
    <w:rsid w:val="006D3096"/>
    <w:rsid w:val="006D31A2"/>
    <w:rsid w:val="006D31DB"/>
    <w:rsid w:val="006D354C"/>
    <w:rsid w:val="006D35CB"/>
    <w:rsid w:val="006D35E0"/>
    <w:rsid w:val="006D373D"/>
    <w:rsid w:val="006D38B7"/>
    <w:rsid w:val="006D391F"/>
    <w:rsid w:val="006D3923"/>
    <w:rsid w:val="006D3A1D"/>
    <w:rsid w:val="006D3AC2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3C"/>
    <w:rsid w:val="006D4BCB"/>
    <w:rsid w:val="006D4D50"/>
    <w:rsid w:val="006D4DEA"/>
    <w:rsid w:val="006D4EB7"/>
    <w:rsid w:val="006D4F23"/>
    <w:rsid w:val="006D4F50"/>
    <w:rsid w:val="006D4F6E"/>
    <w:rsid w:val="006D5010"/>
    <w:rsid w:val="006D508D"/>
    <w:rsid w:val="006D5113"/>
    <w:rsid w:val="006D5191"/>
    <w:rsid w:val="006D51B7"/>
    <w:rsid w:val="006D53ED"/>
    <w:rsid w:val="006D5484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5FBA"/>
    <w:rsid w:val="006D605D"/>
    <w:rsid w:val="006D6074"/>
    <w:rsid w:val="006D617E"/>
    <w:rsid w:val="006D6187"/>
    <w:rsid w:val="006D6220"/>
    <w:rsid w:val="006D6333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D4A"/>
    <w:rsid w:val="006D6E83"/>
    <w:rsid w:val="006D6EA8"/>
    <w:rsid w:val="006D6F97"/>
    <w:rsid w:val="006D702B"/>
    <w:rsid w:val="006D70C3"/>
    <w:rsid w:val="006D70D8"/>
    <w:rsid w:val="006D71AF"/>
    <w:rsid w:val="006D71C0"/>
    <w:rsid w:val="006D71CC"/>
    <w:rsid w:val="006D7335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1DB"/>
    <w:rsid w:val="006E028F"/>
    <w:rsid w:val="006E02DA"/>
    <w:rsid w:val="006E0302"/>
    <w:rsid w:val="006E03EB"/>
    <w:rsid w:val="006E03FB"/>
    <w:rsid w:val="006E052E"/>
    <w:rsid w:val="006E055B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2D8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A43"/>
    <w:rsid w:val="006E1BEA"/>
    <w:rsid w:val="006E1D24"/>
    <w:rsid w:val="006E1D46"/>
    <w:rsid w:val="006E1FFB"/>
    <w:rsid w:val="006E2000"/>
    <w:rsid w:val="006E205C"/>
    <w:rsid w:val="006E20AF"/>
    <w:rsid w:val="006E222B"/>
    <w:rsid w:val="006E225F"/>
    <w:rsid w:val="006E2313"/>
    <w:rsid w:val="006E2357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08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3F41"/>
    <w:rsid w:val="006E4238"/>
    <w:rsid w:val="006E4389"/>
    <w:rsid w:val="006E4408"/>
    <w:rsid w:val="006E4451"/>
    <w:rsid w:val="006E4666"/>
    <w:rsid w:val="006E471E"/>
    <w:rsid w:val="006E47EC"/>
    <w:rsid w:val="006E4878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7F"/>
    <w:rsid w:val="006E70C1"/>
    <w:rsid w:val="006E70DA"/>
    <w:rsid w:val="006E72CB"/>
    <w:rsid w:val="006E7344"/>
    <w:rsid w:val="006E73C4"/>
    <w:rsid w:val="006E7432"/>
    <w:rsid w:val="006E751E"/>
    <w:rsid w:val="006E763F"/>
    <w:rsid w:val="006E7680"/>
    <w:rsid w:val="006E76C6"/>
    <w:rsid w:val="006E76CA"/>
    <w:rsid w:val="006E773A"/>
    <w:rsid w:val="006E77FC"/>
    <w:rsid w:val="006E7833"/>
    <w:rsid w:val="006E7880"/>
    <w:rsid w:val="006E78EA"/>
    <w:rsid w:val="006E7936"/>
    <w:rsid w:val="006E7A17"/>
    <w:rsid w:val="006E7B5E"/>
    <w:rsid w:val="006E7BFE"/>
    <w:rsid w:val="006E7C51"/>
    <w:rsid w:val="006E7C9C"/>
    <w:rsid w:val="006E7CE2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5D"/>
    <w:rsid w:val="006F0899"/>
    <w:rsid w:val="006F097F"/>
    <w:rsid w:val="006F09EF"/>
    <w:rsid w:val="006F09FA"/>
    <w:rsid w:val="006F0A4E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23"/>
    <w:rsid w:val="006F1688"/>
    <w:rsid w:val="006F16E3"/>
    <w:rsid w:val="006F1737"/>
    <w:rsid w:val="006F17B7"/>
    <w:rsid w:val="006F1B19"/>
    <w:rsid w:val="006F1BB4"/>
    <w:rsid w:val="006F1BE7"/>
    <w:rsid w:val="006F1D9B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12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B1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971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B1F"/>
    <w:rsid w:val="00700D73"/>
    <w:rsid w:val="00700D87"/>
    <w:rsid w:val="00700DB4"/>
    <w:rsid w:val="00700E02"/>
    <w:rsid w:val="00700F44"/>
    <w:rsid w:val="00700FC7"/>
    <w:rsid w:val="00701033"/>
    <w:rsid w:val="00701062"/>
    <w:rsid w:val="0070123B"/>
    <w:rsid w:val="00701400"/>
    <w:rsid w:val="00701498"/>
    <w:rsid w:val="0070149E"/>
    <w:rsid w:val="00701575"/>
    <w:rsid w:val="00701595"/>
    <w:rsid w:val="00701707"/>
    <w:rsid w:val="00701718"/>
    <w:rsid w:val="00701773"/>
    <w:rsid w:val="007018F9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65"/>
    <w:rsid w:val="007033D3"/>
    <w:rsid w:val="0070364C"/>
    <w:rsid w:val="00703699"/>
    <w:rsid w:val="00703744"/>
    <w:rsid w:val="007037EC"/>
    <w:rsid w:val="007039FD"/>
    <w:rsid w:val="00703A84"/>
    <w:rsid w:val="00703A85"/>
    <w:rsid w:val="00703AB3"/>
    <w:rsid w:val="00703C39"/>
    <w:rsid w:val="00703C84"/>
    <w:rsid w:val="00703CB8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6B3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69"/>
    <w:rsid w:val="007058E0"/>
    <w:rsid w:val="00705901"/>
    <w:rsid w:val="00705A6D"/>
    <w:rsid w:val="00705A89"/>
    <w:rsid w:val="00705B6C"/>
    <w:rsid w:val="00705B89"/>
    <w:rsid w:val="00705CB5"/>
    <w:rsid w:val="00705D39"/>
    <w:rsid w:val="007060C6"/>
    <w:rsid w:val="00706113"/>
    <w:rsid w:val="0070616D"/>
    <w:rsid w:val="00706178"/>
    <w:rsid w:val="007061C1"/>
    <w:rsid w:val="00706283"/>
    <w:rsid w:val="007062FD"/>
    <w:rsid w:val="00706350"/>
    <w:rsid w:val="00706492"/>
    <w:rsid w:val="00706575"/>
    <w:rsid w:val="007065BD"/>
    <w:rsid w:val="007065D5"/>
    <w:rsid w:val="007066D2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EF1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ABD"/>
    <w:rsid w:val="00710C73"/>
    <w:rsid w:val="00710C77"/>
    <w:rsid w:val="00710CB4"/>
    <w:rsid w:val="00710EE6"/>
    <w:rsid w:val="00710F4B"/>
    <w:rsid w:val="00711019"/>
    <w:rsid w:val="00711021"/>
    <w:rsid w:val="0071113A"/>
    <w:rsid w:val="00711279"/>
    <w:rsid w:val="00711327"/>
    <w:rsid w:val="0071143D"/>
    <w:rsid w:val="00711448"/>
    <w:rsid w:val="00711451"/>
    <w:rsid w:val="00711577"/>
    <w:rsid w:val="0071161B"/>
    <w:rsid w:val="00711679"/>
    <w:rsid w:val="007116E0"/>
    <w:rsid w:val="00711747"/>
    <w:rsid w:val="0071176C"/>
    <w:rsid w:val="007117AD"/>
    <w:rsid w:val="007117F2"/>
    <w:rsid w:val="00711815"/>
    <w:rsid w:val="007118BB"/>
    <w:rsid w:val="00711C16"/>
    <w:rsid w:val="00711C2C"/>
    <w:rsid w:val="00711C35"/>
    <w:rsid w:val="00711C4C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3BC"/>
    <w:rsid w:val="0071244A"/>
    <w:rsid w:val="00712542"/>
    <w:rsid w:val="00712563"/>
    <w:rsid w:val="00712622"/>
    <w:rsid w:val="0071265E"/>
    <w:rsid w:val="00712798"/>
    <w:rsid w:val="0071288C"/>
    <w:rsid w:val="007128D2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B0D"/>
    <w:rsid w:val="00713D71"/>
    <w:rsid w:val="00713D92"/>
    <w:rsid w:val="00713DFC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74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A67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CBC"/>
    <w:rsid w:val="00716CDF"/>
    <w:rsid w:val="00716DAF"/>
    <w:rsid w:val="00716EC9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BA4"/>
    <w:rsid w:val="00720CAC"/>
    <w:rsid w:val="00720CDB"/>
    <w:rsid w:val="00720D3B"/>
    <w:rsid w:val="00720F2B"/>
    <w:rsid w:val="00721166"/>
    <w:rsid w:val="007213CF"/>
    <w:rsid w:val="007213ED"/>
    <w:rsid w:val="0072147A"/>
    <w:rsid w:val="0072161F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14D"/>
    <w:rsid w:val="00723214"/>
    <w:rsid w:val="00723316"/>
    <w:rsid w:val="00723356"/>
    <w:rsid w:val="007233A9"/>
    <w:rsid w:val="00723448"/>
    <w:rsid w:val="00723528"/>
    <w:rsid w:val="00723563"/>
    <w:rsid w:val="00723579"/>
    <w:rsid w:val="007235AD"/>
    <w:rsid w:val="0072366B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369"/>
    <w:rsid w:val="007244F1"/>
    <w:rsid w:val="00724528"/>
    <w:rsid w:val="00724584"/>
    <w:rsid w:val="007245C6"/>
    <w:rsid w:val="007245E0"/>
    <w:rsid w:val="00724626"/>
    <w:rsid w:val="00724764"/>
    <w:rsid w:val="007247AC"/>
    <w:rsid w:val="007248DB"/>
    <w:rsid w:val="00724A4E"/>
    <w:rsid w:val="00724AD3"/>
    <w:rsid w:val="00724AED"/>
    <w:rsid w:val="00724B28"/>
    <w:rsid w:val="00724B66"/>
    <w:rsid w:val="00724C90"/>
    <w:rsid w:val="00724DD9"/>
    <w:rsid w:val="00724DE3"/>
    <w:rsid w:val="00724DEC"/>
    <w:rsid w:val="00724E11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9D1"/>
    <w:rsid w:val="00725C09"/>
    <w:rsid w:val="00725D44"/>
    <w:rsid w:val="00725D59"/>
    <w:rsid w:val="00725D92"/>
    <w:rsid w:val="00725DB4"/>
    <w:rsid w:val="00725EA9"/>
    <w:rsid w:val="00725F71"/>
    <w:rsid w:val="00726071"/>
    <w:rsid w:val="007260D1"/>
    <w:rsid w:val="0072612F"/>
    <w:rsid w:val="007261C0"/>
    <w:rsid w:val="00726282"/>
    <w:rsid w:val="0072628A"/>
    <w:rsid w:val="00726534"/>
    <w:rsid w:val="00726542"/>
    <w:rsid w:val="0072658D"/>
    <w:rsid w:val="007265C5"/>
    <w:rsid w:val="007265D0"/>
    <w:rsid w:val="007266C1"/>
    <w:rsid w:val="00726790"/>
    <w:rsid w:val="0072684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ED5"/>
    <w:rsid w:val="00727F17"/>
    <w:rsid w:val="00727FF6"/>
    <w:rsid w:val="00730009"/>
    <w:rsid w:val="0073007E"/>
    <w:rsid w:val="00730091"/>
    <w:rsid w:val="007301FB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A7B"/>
    <w:rsid w:val="00730B93"/>
    <w:rsid w:val="00730D10"/>
    <w:rsid w:val="00730E89"/>
    <w:rsid w:val="00730EF4"/>
    <w:rsid w:val="00731060"/>
    <w:rsid w:val="00731062"/>
    <w:rsid w:val="007310CD"/>
    <w:rsid w:val="007310FB"/>
    <w:rsid w:val="00731260"/>
    <w:rsid w:val="0073146D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5DD"/>
    <w:rsid w:val="00732743"/>
    <w:rsid w:val="007327B5"/>
    <w:rsid w:val="007328FD"/>
    <w:rsid w:val="00732A11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8B0"/>
    <w:rsid w:val="00733AB0"/>
    <w:rsid w:val="00733B46"/>
    <w:rsid w:val="00733BDC"/>
    <w:rsid w:val="00733DDF"/>
    <w:rsid w:val="00733DF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81B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D1E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2A"/>
    <w:rsid w:val="00736338"/>
    <w:rsid w:val="00736376"/>
    <w:rsid w:val="007363C7"/>
    <w:rsid w:val="00736511"/>
    <w:rsid w:val="007365F2"/>
    <w:rsid w:val="00736603"/>
    <w:rsid w:val="00736688"/>
    <w:rsid w:val="0073670E"/>
    <w:rsid w:val="0073687C"/>
    <w:rsid w:val="00736A64"/>
    <w:rsid w:val="00736B87"/>
    <w:rsid w:val="00736BC4"/>
    <w:rsid w:val="00736C2B"/>
    <w:rsid w:val="00736E30"/>
    <w:rsid w:val="00736E88"/>
    <w:rsid w:val="00736EAF"/>
    <w:rsid w:val="00737083"/>
    <w:rsid w:val="00737435"/>
    <w:rsid w:val="00737520"/>
    <w:rsid w:val="00737780"/>
    <w:rsid w:val="007377B1"/>
    <w:rsid w:val="007377E0"/>
    <w:rsid w:val="007378F1"/>
    <w:rsid w:val="00737986"/>
    <w:rsid w:val="007379AB"/>
    <w:rsid w:val="00737AE1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7D"/>
    <w:rsid w:val="00740B84"/>
    <w:rsid w:val="00740BD8"/>
    <w:rsid w:val="00740C07"/>
    <w:rsid w:val="00740D46"/>
    <w:rsid w:val="00740EA2"/>
    <w:rsid w:val="00740EC7"/>
    <w:rsid w:val="00740F52"/>
    <w:rsid w:val="00740F61"/>
    <w:rsid w:val="00740F6C"/>
    <w:rsid w:val="00741052"/>
    <w:rsid w:val="007410D5"/>
    <w:rsid w:val="00741183"/>
    <w:rsid w:val="007415C5"/>
    <w:rsid w:val="007415F1"/>
    <w:rsid w:val="00741703"/>
    <w:rsid w:val="00741761"/>
    <w:rsid w:val="007417BB"/>
    <w:rsid w:val="00741859"/>
    <w:rsid w:val="007418B2"/>
    <w:rsid w:val="00741A09"/>
    <w:rsid w:val="00741A44"/>
    <w:rsid w:val="00741C03"/>
    <w:rsid w:val="00741C5E"/>
    <w:rsid w:val="00741D29"/>
    <w:rsid w:val="00741E1C"/>
    <w:rsid w:val="00741E3D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3EF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CA4"/>
    <w:rsid w:val="00743D79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8B2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440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22"/>
    <w:rsid w:val="0075097B"/>
    <w:rsid w:val="00750A25"/>
    <w:rsid w:val="00750A40"/>
    <w:rsid w:val="00750B81"/>
    <w:rsid w:val="00750BEB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6D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376"/>
    <w:rsid w:val="00752427"/>
    <w:rsid w:val="0075245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34"/>
    <w:rsid w:val="007530D0"/>
    <w:rsid w:val="007531A9"/>
    <w:rsid w:val="0075329B"/>
    <w:rsid w:val="00753509"/>
    <w:rsid w:val="00753938"/>
    <w:rsid w:val="00753969"/>
    <w:rsid w:val="00753990"/>
    <w:rsid w:val="00753B1A"/>
    <w:rsid w:val="00753C51"/>
    <w:rsid w:val="00753C93"/>
    <w:rsid w:val="00753E64"/>
    <w:rsid w:val="00753EC1"/>
    <w:rsid w:val="00754080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1A2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056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CC"/>
    <w:rsid w:val="007601F6"/>
    <w:rsid w:val="00760212"/>
    <w:rsid w:val="00760300"/>
    <w:rsid w:val="00760388"/>
    <w:rsid w:val="007605A7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AF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9E5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10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341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238"/>
    <w:rsid w:val="0077226D"/>
    <w:rsid w:val="00772329"/>
    <w:rsid w:val="0077244C"/>
    <w:rsid w:val="00772602"/>
    <w:rsid w:val="00772656"/>
    <w:rsid w:val="00772718"/>
    <w:rsid w:val="00772765"/>
    <w:rsid w:val="007727AB"/>
    <w:rsid w:val="007727E2"/>
    <w:rsid w:val="00772817"/>
    <w:rsid w:val="007728AF"/>
    <w:rsid w:val="007728CE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22"/>
    <w:rsid w:val="00773452"/>
    <w:rsid w:val="0077346F"/>
    <w:rsid w:val="007734DD"/>
    <w:rsid w:val="00773539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41D"/>
    <w:rsid w:val="007744DB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74"/>
    <w:rsid w:val="00774EF7"/>
    <w:rsid w:val="00774FA1"/>
    <w:rsid w:val="0077500B"/>
    <w:rsid w:val="0077510D"/>
    <w:rsid w:val="007751D3"/>
    <w:rsid w:val="00775240"/>
    <w:rsid w:val="00775463"/>
    <w:rsid w:val="00775546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B8"/>
    <w:rsid w:val="00775CF8"/>
    <w:rsid w:val="00775DB6"/>
    <w:rsid w:val="00776145"/>
    <w:rsid w:val="0077619B"/>
    <w:rsid w:val="007761E9"/>
    <w:rsid w:val="00776265"/>
    <w:rsid w:val="0077640C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DE3"/>
    <w:rsid w:val="00776DEE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81"/>
    <w:rsid w:val="007779BE"/>
    <w:rsid w:val="007779E8"/>
    <w:rsid w:val="00777DFE"/>
    <w:rsid w:val="00777F02"/>
    <w:rsid w:val="00777FEC"/>
    <w:rsid w:val="00777FFA"/>
    <w:rsid w:val="0078002C"/>
    <w:rsid w:val="0078010F"/>
    <w:rsid w:val="007801F3"/>
    <w:rsid w:val="00780494"/>
    <w:rsid w:val="007804F2"/>
    <w:rsid w:val="007805AB"/>
    <w:rsid w:val="007805F6"/>
    <w:rsid w:val="00780877"/>
    <w:rsid w:val="00780922"/>
    <w:rsid w:val="00780BA8"/>
    <w:rsid w:val="00780C07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0C"/>
    <w:rsid w:val="00781BB0"/>
    <w:rsid w:val="00781C10"/>
    <w:rsid w:val="00781C79"/>
    <w:rsid w:val="00781D68"/>
    <w:rsid w:val="00781D85"/>
    <w:rsid w:val="00781E32"/>
    <w:rsid w:val="00782080"/>
    <w:rsid w:val="007820A3"/>
    <w:rsid w:val="0078211F"/>
    <w:rsid w:val="0078215A"/>
    <w:rsid w:val="007821D7"/>
    <w:rsid w:val="007821E2"/>
    <w:rsid w:val="007822EB"/>
    <w:rsid w:val="007822F5"/>
    <w:rsid w:val="007824DA"/>
    <w:rsid w:val="00782512"/>
    <w:rsid w:val="0078255C"/>
    <w:rsid w:val="00782619"/>
    <w:rsid w:val="0078292C"/>
    <w:rsid w:val="007829A7"/>
    <w:rsid w:val="007829BB"/>
    <w:rsid w:val="007829FC"/>
    <w:rsid w:val="00782D24"/>
    <w:rsid w:val="00782E71"/>
    <w:rsid w:val="00782F30"/>
    <w:rsid w:val="00783047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7C"/>
    <w:rsid w:val="00784682"/>
    <w:rsid w:val="007849C8"/>
    <w:rsid w:val="00784BE9"/>
    <w:rsid w:val="00784C11"/>
    <w:rsid w:val="00784C98"/>
    <w:rsid w:val="00784CC2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6BF"/>
    <w:rsid w:val="007857CA"/>
    <w:rsid w:val="0078580E"/>
    <w:rsid w:val="00785963"/>
    <w:rsid w:val="00785981"/>
    <w:rsid w:val="0078599A"/>
    <w:rsid w:val="00785AAC"/>
    <w:rsid w:val="00785D88"/>
    <w:rsid w:val="00785EBD"/>
    <w:rsid w:val="00785F18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12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D8"/>
    <w:rsid w:val="007875ED"/>
    <w:rsid w:val="007876B2"/>
    <w:rsid w:val="007876DD"/>
    <w:rsid w:val="007876EA"/>
    <w:rsid w:val="00787867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469"/>
    <w:rsid w:val="0079152C"/>
    <w:rsid w:val="00791681"/>
    <w:rsid w:val="007917C3"/>
    <w:rsid w:val="00791A9A"/>
    <w:rsid w:val="00791B0F"/>
    <w:rsid w:val="00791B1B"/>
    <w:rsid w:val="00791B31"/>
    <w:rsid w:val="00791B68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0FD"/>
    <w:rsid w:val="00794334"/>
    <w:rsid w:val="00794349"/>
    <w:rsid w:val="00794391"/>
    <w:rsid w:val="00794447"/>
    <w:rsid w:val="007944F9"/>
    <w:rsid w:val="00794756"/>
    <w:rsid w:val="0079488A"/>
    <w:rsid w:val="00794981"/>
    <w:rsid w:val="00794BEC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46"/>
    <w:rsid w:val="00795F59"/>
    <w:rsid w:val="0079615B"/>
    <w:rsid w:val="007962B5"/>
    <w:rsid w:val="0079640B"/>
    <w:rsid w:val="0079643C"/>
    <w:rsid w:val="00796537"/>
    <w:rsid w:val="00796567"/>
    <w:rsid w:val="00796653"/>
    <w:rsid w:val="00796767"/>
    <w:rsid w:val="007967DD"/>
    <w:rsid w:val="007967E4"/>
    <w:rsid w:val="00796812"/>
    <w:rsid w:val="00796995"/>
    <w:rsid w:val="00796A0B"/>
    <w:rsid w:val="00796A72"/>
    <w:rsid w:val="00796B50"/>
    <w:rsid w:val="00796D67"/>
    <w:rsid w:val="00796DEB"/>
    <w:rsid w:val="00796E6B"/>
    <w:rsid w:val="0079712A"/>
    <w:rsid w:val="00797183"/>
    <w:rsid w:val="007971F8"/>
    <w:rsid w:val="0079733C"/>
    <w:rsid w:val="00797342"/>
    <w:rsid w:val="00797401"/>
    <w:rsid w:val="0079742F"/>
    <w:rsid w:val="007974F9"/>
    <w:rsid w:val="0079753B"/>
    <w:rsid w:val="007975B1"/>
    <w:rsid w:val="007975DB"/>
    <w:rsid w:val="00797619"/>
    <w:rsid w:val="007976CE"/>
    <w:rsid w:val="0079778C"/>
    <w:rsid w:val="007977B5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ABC"/>
    <w:rsid w:val="007A0CF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755"/>
    <w:rsid w:val="007A1819"/>
    <w:rsid w:val="007A1899"/>
    <w:rsid w:val="007A1AC3"/>
    <w:rsid w:val="007A1B59"/>
    <w:rsid w:val="007A1B5C"/>
    <w:rsid w:val="007A1C39"/>
    <w:rsid w:val="007A1D58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384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4EEB"/>
    <w:rsid w:val="007A50D4"/>
    <w:rsid w:val="007A510E"/>
    <w:rsid w:val="007A513E"/>
    <w:rsid w:val="007A5338"/>
    <w:rsid w:val="007A551C"/>
    <w:rsid w:val="007A565E"/>
    <w:rsid w:val="007A56AA"/>
    <w:rsid w:val="007A56C5"/>
    <w:rsid w:val="007A5AAC"/>
    <w:rsid w:val="007A5ABA"/>
    <w:rsid w:val="007A5B43"/>
    <w:rsid w:val="007A5D9F"/>
    <w:rsid w:val="007A5EBB"/>
    <w:rsid w:val="007A609F"/>
    <w:rsid w:val="007A6360"/>
    <w:rsid w:val="007A647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167"/>
    <w:rsid w:val="007A71BA"/>
    <w:rsid w:val="007A729F"/>
    <w:rsid w:val="007A73DA"/>
    <w:rsid w:val="007A74D2"/>
    <w:rsid w:val="007A75CD"/>
    <w:rsid w:val="007A76F8"/>
    <w:rsid w:val="007A77D1"/>
    <w:rsid w:val="007B00D2"/>
    <w:rsid w:val="007B025B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2B2"/>
    <w:rsid w:val="007B133A"/>
    <w:rsid w:val="007B138B"/>
    <w:rsid w:val="007B13F3"/>
    <w:rsid w:val="007B165C"/>
    <w:rsid w:val="007B16C3"/>
    <w:rsid w:val="007B1715"/>
    <w:rsid w:val="007B17F2"/>
    <w:rsid w:val="007B19A4"/>
    <w:rsid w:val="007B19B3"/>
    <w:rsid w:val="007B208B"/>
    <w:rsid w:val="007B214A"/>
    <w:rsid w:val="007B21BA"/>
    <w:rsid w:val="007B2231"/>
    <w:rsid w:val="007B2271"/>
    <w:rsid w:val="007B23ED"/>
    <w:rsid w:val="007B248C"/>
    <w:rsid w:val="007B2507"/>
    <w:rsid w:val="007B269B"/>
    <w:rsid w:val="007B26BB"/>
    <w:rsid w:val="007B2729"/>
    <w:rsid w:val="007B2767"/>
    <w:rsid w:val="007B2958"/>
    <w:rsid w:val="007B2A96"/>
    <w:rsid w:val="007B2BAD"/>
    <w:rsid w:val="007B2CEA"/>
    <w:rsid w:val="007B2DAA"/>
    <w:rsid w:val="007B2E52"/>
    <w:rsid w:val="007B2EC3"/>
    <w:rsid w:val="007B2EF3"/>
    <w:rsid w:val="007B2FAA"/>
    <w:rsid w:val="007B300D"/>
    <w:rsid w:val="007B311E"/>
    <w:rsid w:val="007B3222"/>
    <w:rsid w:val="007B3251"/>
    <w:rsid w:val="007B328C"/>
    <w:rsid w:val="007B32B4"/>
    <w:rsid w:val="007B32D5"/>
    <w:rsid w:val="007B3558"/>
    <w:rsid w:val="007B358F"/>
    <w:rsid w:val="007B3592"/>
    <w:rsid w:val="007B374C"/>
    <w:rsid w:val="007B37EB"/>
    <w:rsid w:val="007B37F2"/>
    <w:rsid w:val="007B38B5"/>
    <w:rsid w:val="007B38D9"/>
    <w:rsid w:val="007B3993"/>
    <w:rsid w:val="007B3ADA"/>
    <w:rsid w:val="007B3BD3"/>
    <w:rsid w:val="007B3C16"/>
    <w:rsid w:val="007B3C1D"/>
    <w:rsid w:val="007B3D32"/>
    <w:rsid w:val="007B3D4F"/>
    <w:rsid w:val="007B3DF0"/>
    <w:rsid w:val="007B3E11"/>
    <w:rsid w:val="007B3E47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B8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1E7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1EE"/>
    <w:rsid w:val="007B725B"/>
    <w:rsid w:val="007B73F9"/>
    <w:rsid w:val="007B755A"/>
    <w:rsid w:val="007B75B4"/>
    <w:rsid w:val="007B762F"/>
    <w:rsid w:val="007B78AC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B5F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3F"/>
    <w:rsid w:val="007C1791"/>
    <w:rsid w:val="007C17E0"/>
    <w:rsid w:val="007C1992"/>
    <w:rsid w:val="007C1AEF"/>
    <w:rsid w:val="007C1BA3"/>
    <w:rsid w:val="007C1C2C"/>
    <w:rsid w:val="007C1C5B"/>
    <w:rsid w:val="007C1C76"/>
    <w:rsid w:val="007C1CE0"/>
    <w:rsid w:val="007C1EED"/>
    <w:rsid w:val="007C1F62"/>
    <w:rsid w:val="007C20F2"/>
    <w:rsid w:val="007C20FD"/>
    <w:rsid w:val="007C245E"/>
    <w:rsid w:val="007C270D"/>
    <w:rsid w:val="007C2715"/>
    <w:rsid w:val="007C2751"/>
    <w:rsid w:val="007C2847"/>
    <w:rsid w:val="007C2BE1"/>
    <w:rsid w:val="007C2CA0"/>
    <w:rsid w:val="007C2CC6"/>
    <w:rsid w:val="007C2F73"/>
    <w:rsid w:val="007C2FAD"/>
    <w:rsid w:val="007C2FDD"/>
    <w:rsid w:val="007C2FE0"/>
    <w:rsid w:val="007C3176"/>
    <w:rsid w:val="007C3492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982"/>
    <w:rsid w:val="007C39F0"/>
    <w:rsid w:val="007C3AB8"/>
    <w:rsid w:val="007C3C47"/>
    <w:rsid w:val="007C3C68"/>
    <w:rsid w:val="007C3D20"/>
    <w:rsid w:val="007C3D6D"/>
    <w:rsid w:val="007C3E2E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56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9F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BB1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B0F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57C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5F0"/>
    <w:rsid w:val="007D36BD"/>
    <w:rsid w:val="007D3871"/>
    <w:rsid w:val="007D388C"/>
    <w:rsid w:val="007D3BD9"/>
    <w:rsid w:val="007D3D01"/>
    <w:rsid w:val="007D3E38"/>
    <w:rsid w:val="007D3EA7"/>
    <w:rsid w:val="007D3EAE"/>
    <w:rsid w:val="007D3F4E"/>
    <w:rsid w:val="007D3F83"/>
    <w:rsid w:val="007D4128"/>
    <w:rsid w:val="007D4151"/>
    <w:rsid w:val="007D42A5"/>
    <w:rsid w:val="007D4313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3A9"/>
    <w:rsid w:val="007D53DA"/>
    <w:rsid w:val="007D54B2"/>
    <w:rsid w:val="007D5565"/>
    <w:rsid w:val="007D5708"/>
    <w:rsid w:val="007D58EF"/>
    <w:rsid w:val="007D5925"/>
    <w:rsid w:val="007D59B6"/>
    <w:rsid w:val="007D59E5"/>
    <w:rsid w:val="007D5A51"/>
    <w:rsid w:val="007D5A5A"/>
    <w:rsid w:val="007D5A97"/>
    <w:rsid w:val="007D5C24"/>
    <w:rsid w:val="007D5D93"/>
    <w:rsid w:val="007D5EA9"/>
    <w:rsid w:val="007D5EB7"/>
    <w:rsid w:val="007D5EF9"/>
    <w:rsid w:val="007D5F54"/>
    <w:rsid w:val="007D5FCE"/>
    <w:rsid w:val="007D607B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BBD"/>
    <w:rsid w:val="007D6C22"/>
    <w:rsid w:val="007D6CC4"/>
    <w:rsid w:val="007D6CFD"/>
    <w:rsid w:val="007D6E0A"/>
    <w:rsid w:val="007D6EDB"/>
    <w:rsid w:val="007D6FC7"/>
    <w:rsid w:val="007D70FA"/>
    <w:rsid w:val="007D723E"/>
    <w:rsid w:val="007D738E"/>
    <w:rsid w:val="007D73DF"/>
    <w:rsid w:val="007D7457"/>
    <w:rsid w:val="007D74CD"/>
    <w:rsid w:val="007D7732"/>
    <w:rsid w:val="007D7910"/>
    <w:rsid w:val="007D791B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469"/>
    <w:rsid w:val="007E0485"/>
    <w:rsid w:val="007E06C9"/>
    <w:rsid w:val="007E071D"/>
    <w:rsid w:val="007E0813"/>
    <w:rsid w:val="007E088C"/>
    <w:rsid w:val="007E08F3"/>
    <w:rsid w:val="007E0B05"/>
    <w:rsid w:val="007E0B6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82D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3FD"/>
    <w:rsid w:val="007E246A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AF9"/>
    <w:rsid w:val="007E4DB4"/>
    <w:rsid w:val="007E4E15"/>
    <w:rsid w:val="007E4F5C"/>
    <w:rsid w:val="007E4FA6"/>
    <w:rsid w:val="007E4FE4"/>
    <w:rsid w:val="007E521C"/>
    <w:rsid w:val="007E5226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175"/>
    <w:rsid w:val="007E644D"/>
    <w:rsid w:val="007E6580"/>
    <w:rsid w:val="007E66F8"/>
    <w:rsid w:val="007E686A"/>
    <w:rsid w:val="007E690E"/>
    <w:rsid w:val="007E69BB"/>
    <w:rsid w:val="007E6ADD"/>
    <w:rsid w:val="007E6B27"/>
    <w:rsid w:val="007E6B6F"/>
    <w:rsid w:val="007E6BB2"/>
    <w:rsid w:val="007E6EC5"/>
    <w:rsid w:val="007E6ED2"/>
    <w:rsid w:val="007E6F9C"/>
    <w:rsid w:val="007E7092"/>
    <w:rsid w:val="007E70C3"/>
    <w:rsid w:val="007E71BC"/>
    <w:rsid w:val="007E7294"/>
    <w:rsid w:val="007E7540"/>
    <w:rsid w:val="007E75E9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4FF"/>
    <w:rsid w:val="007F06E1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001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1"/>
    <w:rsid w:val="007F1EB5"/>
    <w:rsid w:val="007F2042"/>
    <w:rsid w:val="007F2084"/>
    <w:rsid w:val="007F2290"/>
    <w:rsid w:val="007F23B3"/>
    <w:rsid w:val="007F23C2"/>
    <w:rsid w:val="007F2478"/>
    <w:rsid w:val="007F252E"/>
    <w:rsid w:val="007F25A8"/>
    <w:rsid w:val="007F26C3"/>
    <w:rsid w:val="007F274D"/>
    <w:rsid w:val="007F279A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9B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03"/>
    <w:rsid w:val="007F48FF"/>
    <w:rsid w:val="007F499E"/>
    <w:rsid w:val="007F4AA0"/>
    <w:rsid w:val="007F4B49"/>
    <w:rsid w:val="007F4BDA"/>
    <w:rsid w:val="007F4C36"/>
    <w:rsid w:val="007F4CB3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8F8"/>
    <w:rsid w:val="007F593C"/>
    <w:rsid w:val="007F597D"/>
    <w:rsid w:val="007F5A4A"/>
    <w:rsid w:val="007F5BC4"/>
    <w:rsid w:val="007F5C47"/>
    <w:rsid w:val="007F5CD6"/>
    <w:rsid w:val="007F5E38"/>
    <w:rsid w:val="007F5E57"/>
    <w:rsid w:val="007F5E7F"/>
    <w:rsid w:val="007F6007"/>
    <w:rsid w:val="007F60C2"/>
    <w:rsid w:val="007F61AA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C48"/>
    <w:rsid w:val="007F7CAD"/>
    <w:rsid w:val="007F7E07"/>
    <w:rsid w:val="007F7E35"/>
    <w:rsid w:val="007F7EAD"/>
    <w:rsid w:val="007F7FEC"/>
    <w:rsid w:val="00800019"/>
    <w:rsid w:val="008000B6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0B"/>
    <w:rsid w:val="008005DD"/>
    <w:rsid w:val="0080065C"/>
    <w:rsid w:val="008006A5"/>
    <w:rsid w:val="008007B1"/>
    <w:rsid w:val="00800829"/>
    <w:rsid w:val="008008A8"/>
    <w:rsid w:val="00800984"/>
    <w:rsid w:val="008009DE"/>
    <w:rsid w:val="00800C8D"/>
    <w:rsid w:val="00800CCB"/>
    <w:rsid w:val="00800CEC"/>
    <w:rsid w:val="00800D1D"/>
    <w:rsid w:val="00800E6C"/>
    <w:rsid w:val="00800FAA"/>
    <w:rsid w:val="00801088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C47"/>
    <w:rsid w:val="00801DBC"/>
    <w:rsid w:val="00801F6A"/>
    <w:rsid w:val="00801FCA"/>
    <w:rsid w:val="0080201D"/>
    <w:rsid w:val="0080212E"/>
    <w:rsid w:val="008021B3"/>
    <w:rsid w:val="00802279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0E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88"/>
    <w:rsid w:val="00803FAC"/>
    <w:rsid w:val="00804170"/>
    <w:rsid w:val="00804303"/>
    <w:rsid w:val="00804420"/>
    <w:rsid w:val="00804650"/>
    <w:rsid w:val="008048D7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B6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BBB"/>
    <w:rsid w:val="00806C6A"/>
    <w:rsid w:val="00806D69"/>
    <w:rsid w:val="00806DDB"/>
    <w:rsid w:val="00806DF8"/>
    <w:rsid w:val="008070DE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2D3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307"/>
    <w:rsid w:val="00811537"/>
    <w:rsid w:val="0081157F"/>
    <w:rsid w:val="008116D6"/>
    <w:rsid w:val="00811708"/>
    <w:rsid w:val="00811727"/>
    <w:rsid w:val="0081198E"/>
    <w:rsid w:val="008119E7"/>
    <w:rsid w:val="00811A8B"/>
    <w:rsid w:val="00811B6E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02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0D6"/>
    <w:rsid w:val="008133FF"/>
    <w:rsid w:val="00813415"/>
    <w:rsid w:val="0081361D"/>
    <w:rsid w:val="008136B7"/>
    <w:rsid w:val="008137C6"/>
    <w:rsid w:val="008139A9"/>
    <w:rsid w:val="00813A22"/>
    <w:rsid w:val="00813A4F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29B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4B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5EDD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97"/>
    <w:rsid w:val="00816FF3"/>
    <w:rsid w:val="0081701D"/>
    <w:rsid w:val="00817051"/>
    <w:rsid w:val="00817223"/>
    <w:rsid w:val="00817334"/>
    <w:rsid w:val="00817419"/>
    <w:rsid w:val="008175F6"/>
    <w:rsid w:val="00817687"/>
    <w:rsid w:val="00817735"/>
    <w:rsid w:val="008177E9"/>
    <w:rsid w:val="008177F2"/>
    <w:rsid w:val="00817940"/>
    <w:rsid w:val="00817955"/>
    <w:rsid w:val="00817985"/>
    <w:rsid w:val="008179D9"/>
    <w:rsid w:val="008179DD"/>
    <w:rsid w:val="00817AC0"/>
    <w:rsid w:val="00817AE9"/>
    <w:rsid w:val="00817B66"/>
    <w:rsid w:val="00817D15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9DB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344"/>
    <w:rsid w:val="008214A1"/>
    <w:rsid w:val="00821512"/>
    <w:rsid w:val="0082152A"/>
    <w:rsid w:val="0082159B"/>
    <w:rsid w:val="00821676"/>
    <w:rsid w:val="008216C4"/>
    <w:rsid w:val="008217EC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87E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B3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CF4"/>
    <w:rsid w:val="00823E13"/>
    <w:rsid w:val="00823E32"/>
    <w:rsid w:val="00823E6C"/>
    <w:rsid w:val="00823F1D"/>
    <w:rsid w:val="00823FD2"/>
    <w:rsid w:val="0082419B"/>
    <w:rsid w:val="00824309"/>
    <w:rsid w:val="00824467"/>
    <w:rsid w:val="00824628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CB8"/>
    <w:rsid w:val="00825F30"/>
    <w:rsid w:val="0082605D"/>
    <w:rsid w:val="00826077"/>
    <w:rsid w:val="008262D4"/>
    <w:rsid w:val="00826583"/>
    <w:rsid w:val="00826701"/>
    <w:rsid w:val="008267A6"/>
    <w:rsid w:val="008268DC"/>
    <w:rsid w:val="00826B12"/>
    <w:rsid w:val="00826B51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CC6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B4"/>
    <w:rsid w:val="008309FD"/>
    <w:rsid w:val="00830AE2"/>
    <w:rsid w:val="00830B13"/>
    <w:rsid w:val="00830B5A"/>
    <w:rsid w:val="00830B63"/>
    <w:rsid w:val="00830C8E"/>
    <w:rsid w:val="00830D0F"/>
    <w:rsid w:val="00830E62"/>
    <w:rsid w:val="00830E6B"/>
    <w:rsid w:val="00830EFB"/>
    <w:rsid w:val="00830F43"/>
    <w:rsid w:val="00830F66"/>
    <w:rsid w:val="00830F88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68F"/>
    <w:rsid w:val="00831744"/>
    <w:rsid w:val="008317E1"/>
    <w:rsid w:val="00831AA9"/>
    <w:rsid w:val="00831AD4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5E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E7C"/>
    <w:rsid w:val="00832F6F"/>
    <w:rsid w:val="00832FAF"/>
    <w:rsid w:val="00832FD4"/>
    <w:rsid w:val="00833027"/>
    <w:rsid w:val="00833055"/>
    <w:rsid w:val="008330E8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39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2"/>
    <w:rsid w:val="008341A5"/>
    <w:rsid w:val="008341D3"/>
    <w:rsid w:val="0083421D"/>
    <w:rsid w:val="00834366"/>
    <w:rsid w:val="00834721"/>
    <w:rsid w:val="008347CA"/>
    <w:rsid w:val="008347D5"/>
    <w:rsid w:val="00834823"/>
    <w:rsid w:val="0083484E"/>
    <w:rsid w:val="0083484F"/>
    <w:rsid w:val="00834878"/>
    <w:rsid w:val="00834A0D"/>
    <w:rsid w:val="00834A57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7FD"/>
    <w:rsid w:val="008358BE"/>
    <w:rsid w:val="00835B7F"/>
    <w:rsid w:val="00835C29"/>
    <w:rsid w:val="008360CC"/>
    <w:rsid w:val="00836114"/>
    <w:rsid w:val="00836159"/>
    <w:rsid w:val="00836258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0C3"/>
    <w:rsid w:val="00837322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B0"/>
    <w:rsid w:val="008408EC"/>
    <w:rsid w:val="00840BF5"/>
    <w:rsid w:val="00841025"/>
    <w:rsid w:val="00841032"/>
    <w:rsid w:val="0084103C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1F2"/>
    <w:rsid w:val="00843385"/>
    <w:rsid w:val="008433FA"/>
    <w:rsid w:val="008434B5"/>
    <w:rsid w:val="0084368F"/>
    <w:rsid w:val="0084374E"/>
    <w:rsid w:val="00843794"/>
    <w:rsid w:val="00843906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D87"/>
    <w:rsid w:val="00844E91"/>
    <w:rsid w:val="00844E9E"/>
    <w:rsid w:val="0084506F"/>
    <w:rsid w:val="00845171"/>
    <w:rsid w:val="00845284"/>
    <w:rsid w:val="008452D1"/>
    <w:rsid w:val="00845599"/>
    <w:rsid w:val="008455B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D45"/>
    <w:rsid w:val="00846E09"/>
    <w:rsid w:val="00846FDF"/>
    <w:rsid w:val="00847267"/>
    <w:rsid w:val="00847370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09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6A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1FDC"/>
    <w:rsid w:val="008521AC"/>
    <w:rsid w:val="008521F1"/>
    <w:rsid w:val="0085228C"/>
    <w:rsid w:val="008522AE"/>
    <w:rsid w:val="00852607"/>
    <w:rsid w:val="0085273C"/>
    <w:rsid w:val="00852886"/>
    <w:rsid w:val="00852BD9"/>
    <w:rsid w:val="00852BE3"/>
    <w:rsid w:val="00852C22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32F"/>
    <w:rsid w:val="0085357B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6C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4F9"/>
    <w:rsid w:val="00860570"/>
    <w:rsid w:val="00860588"/>
    <w:rsid w:val="00860683"/>
    <w:rsid w:val="008606E6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E09"/>
    <w:rsid w:val="00861F9E"/>
    <w:rsid w:val="00861FCD"/>
    <w:rsid w:val="008620ED"/>
    <w:rsid w:val="008620F6"/>
    <w:rsid w:val="008621AF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9CE"/>
    <w:rsid w:val="00862A86"/>
    <w:rsid w:val="00862AC9"/>
    <w:rsid w:val="00862B2E"/>
    <w:rsid w:val="00862B30"/>
    <w:rsid w:val="00862BB3"/>
    <w:rsid w:val="00862C45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33E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42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B9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07"/>
    <w:rsid w:val="00865868"/>
    <w:rsid w:val="00865895"/>
    <w:rsid w:val="0086589B"/>
    <w:rsid w:val="008658E7"/>
    <w:rsid w:val="00865903"/>
    <w:rsid w:val="00865A41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C1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591"/>
    <w:rsid w:val="0086794A"/>
    <w:rsid w:val="00867C5D"/>
    <w:rsid w:val="00867D27"/>
    <w:rsid w:val="00867EBE"/>
    <w:rsid w:val="00867F73"/>
    <w:rsid w:val="00870060"/>
    <w:rsid w:val="008700D4"/>
    <w:rsid w:val="00870103"/>
    <w:rsid w:val="00870242"/>
    <w:rsid w:val="00870261"/>
    <w:rsid w:val="0087035A"/>
    <w:rsid w:val="00870384"/>
    <w:rsid w:val="008703B7"/>
    <w:rsid w:val="00870424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CC2"/>
    <w:rsid w:val="00870DB2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952"/>
    <w:rsid w:val="008729B2"/>
    <w:rsid w:val="00872B80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66"/>
    <w:rsid w:val="00874682"/>
    <w:rsid w:val="0087473A"/>
    <w:rsid w:val="00874784"/>
    <w:rsid w:val="008747C7"/>
    <w:rsid w:val="008748A0"/>
    <w:rsid w:val="008748BC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57F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A7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29E"/>
    <w:rsid w:val="0088032C"/>
    <w:rsid w:val="008804C7"/>
    <w:rsid w:val="00880581"/>
    <w:rsid w:val="00880597"/>
    <w:rsid w:val="0088068C"/>
    <w:rsid w:val="008807AF"/>
    <w:rsid w:val="0088080D"/>
    <w:rsid w:val="00880858"/>
    <w:rsid w:val="00880985"/>
    <w:rsid w:val="00880B81"/>
    <w:rsid w:val="00880C34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0CD"/>
    <w:rsid w:val="0088331B"/>
    <w:rsid w:val="0088336E"/>
    <w:rsid w:val="0088340C"/>
    <w:rsid w:val="0088344D"/>
    <w:rsid w:val="00883487"/>
    <w:rsid w:val="0088359A"/>
    <w:rsid w:val="008835C4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CC7"/>
    <w:rsid w:val="00885DF3"/>
    <w:rsid w:val="00885F8D"/>
    <w:rsid w:val="00885FAB"/>
    <w:rsid w:val="00886208"/>
    <w:rsid w:val="00886255"/>
    <w:rsid w:val="0088634D"/>
    <w:rsid w:val="008865FC"/>
    <w:rsid w:val="0088665D"/>
    <w:rsid w:val="008866CF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636"/>
    <w:rsid w:val="00887771"/>
    <w:rsid w:val="008877BC"/>
    <w:rsid w:val="008877E5"/>
    <w:rsid w:val="0088780B"/>
    <w:rsid w:val="00887913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44"/>
    <w:rsid w:val="00890C9E"/>
    <w:rsid w:val="00890E62"/>
    <w:rsid w:val="00891150"/>
    <w:rsid w:val="008911FF"/>
    <w:rsid w:val="00891225"/>
    <w:rsid w:val="008912CF"/>
    <w:rsid w:val="008913C0"/>
    <w:rsid w:val="0089158E"/>
    <w:rsid w:val="0089180D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989"/>
    <w:rsid w:val="00892A47"/>
    <w:rsid w:val="00892ABA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AF2"/>
    <w:rsid w:val="00894B03"/>
    <w:rsid w:val="00894CF7"/>
    <w:rsid w:val="00894D8B"/>
    <w:rsid w:val="00894DD1"/>
    <w:rsid w:val="00894FE9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EE"/>
    <w:rsid w:val="008977FC"/>
    <w:rsid w:val="008978DD"/>
    <w:rsid w:val="00897AFA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253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52"/>
    <w:rsid w:val="008A217D"/>
    <w:rsid w:val="008A220C"/>
    <w:rsid w:val="008A2331"/>
    <w:rsid w:val="008A245F"/>
    <w:rsid w:val="008A2501"/>
    <w:rsid w:val="008A2892"/>
    <w:rsid w:val="008A29A3"/>
    <w:rsid w:val="008A29BE"/>
    <w:rsid w:val="008A29C9"/>
    <w:rsid w:val="008A2A84"/>
    <w:rsid w:val="008A2AF4"/>
    <w:rsid w:val="008A2BF7"/>
    <w:rsid w:val="008A2C56"/>
    <w:rsid w:val="008A2D27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24"/>
    <w:rsid w:val="008A3766"/>
    <w:rsid w:val="008A37B9"/>
    <w:rsid w:val="008A389D"/>
    <w:rsid w:val="008A38A4"/>
    <w:rsid w:val="008A38F6"/>
    <w:rsid w:val="008A391F"/>
    <w:rsid w:val="008A395D"/>
    <w:rsid w:val="008A39A7"/>
    <w:rsid w:val="008A39AB"/>
    <w:rsid w:val="008A3A6D"/>
    <w:rsid w:val="008A3A6E"/>
    <w:rsid w:val="008A3B16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739"/>
    <w:rsid w:val="008A48E7"/>
    <w:rsid w:val="008A4B18"/>
    <w:rsid w:val="008A4B8A"/>
    <w:rsid w:val="008A4C25"/>
    <w:rsid w:val="008A4CBF"/>
    <w:rsid w:val="008A4D3D"/>
    <w:rsid w:val="008A4EAC"/>
    <w:rsid w:val="008A4F5E"/>
    <w:rsid w:val="008A516A"/>
    <w:rsid w:val="008A523B"/>
    <w:rsid w:val="008A52D8"/>
    <w:rsid w:val="008A536F"/>
    <w:rsid w:val="008A5406"/>
    <w:rsid w:val="008A5430"/>
    <w:rsid w:val="008A54AD"/>
    <w:rsid w:val="008A550C"/>
    <w:rsid w:val="008A5519"/>
    <w:rsid w:val="008A55A2"/>
    <w:rsid w:val="008A576F"/>
    <w:rsid w:val="008A58CA"/>
    <w:rsid w:val="008A5925"/>
    <w:rsid w:val="008A5A90"/>
    <w:rsid w:val="008A5BE3"/>
    <w:rsid w:val="008A5CA5"/>
    <w:rsid w:val="008A5CBC"/>
    <w:rsid w:val="008A5D6A"/>
    <w:rsid w:val="008A5E87"/>
    <w:rsid w:val="008A5EA9"/>
    <w:rsid w:val="008A5FE5"/>
    <w:rsid w:val="008A6120"/>
    <w:rsid w:val="008A6194"/>
    <w:rsid w:val="008A61A9"/>
    <w:rsid w:val="008A61DD"/>
    <w:rsid w:val="008A63D8"/>
    <w:rsid w:val="008A63EB"/>
    <w:rsid w:val="008A65FB"/>
    <w:rsid w:val="008A6703"/>
    <w:rsid w:val="008A686F"/>
    <w:rsid w:val="008A6A00"/>
    <w:rsid w:val="008A6A2B"/>
    <w:rsid w:val="008A6A67"/>
    <w:rsid w:val="008A6A72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92B"/>
    <w:rsid w:val="008A79B9"/>
    <w:rsid w:val="008A7B7D"/>
    <w:rsid w:val="008A7C2F"/>
    <w:rsid w:val="008A7C89"/>
    <w:rsid w:val="008A7D29"/>
    <w:rsid w:val="008A7DBB"/>
    <w:rsid w:val="008A7F6D"/>
    <w:rsid w:val="008B0176"/>
    <w:rsid w:val="008B0320"/>
    <w:rsid w:val="008B0458"/>
    <w:rsid w:val="008B077E"/>
    <w:rsid w:val="008B08A4"/>
    <w:rsid w:val="008B09AC"/>
    <w:rsid w:val="008B0BBE"/>
    <w:rsid w:val="008B0C1F"/>
    <w:rsid w:val="008B0C43"/>
    <w:rsid w:val="008B0C84"/>
    <w:rsid w:val="008B0DC5"/>
    <w:rsid w:val="008B0E5F"/>
    <w:rsid w:val="008B11AA"/>
    <w:rsid w:val="008B12A8"/>
    <w:rsid w:val="008B12AE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508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6D"/>
    <w:rsid w:val="008B2EDC"/>
    <w:rsid w:val="008B3092"/>
    <w:rsid w:val="008B3094"/>
    <w:rsid w:val="008B30C8"/>
    <w:rsid w:val="008B310F"/>
    <w:rsid w:val="008B31C6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A6"/>
    <w:rsid w:val="008B43C4"/>
    <w:rsid w:val="008B4533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3BF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894"/>
    <w:rsid w:val="008C0A94"/>
    <w:rsid w:val="008C0AE9"/>
    <w:rsid w:val="008C0BFA"/>
    <w:rsid w:val="008C0C71"/>
    <w:rsid w:val="008C0EFE"/>
    <w:rsid w:val="008C0F4D"/>
    <w:rsid w:val="008C1089"/>
    <w:rsid w:val="008C1098"/>
    <w:rsid w:val="008C1143"/>
    <w:rsid w:val="008C1279"/>
    <w:rsid w:val="008C1516"/>
    <w:rsid w:val="008C158B"/>
    <w:rsid w:val="008C15CC"/>
    <w:rsid w:val="008C15DD"/>
    <w:rsid w:val="008C167B"/>
    <w:rsid w:val="008C1A73"/>
    <w:rsid w:val="008C1A7B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0D7"/>
    <w:rsid w:val="008C31BE"/>
    <w:rsid w:val="008C32CE"/>
    <w:rsid w:val="008C33CB"/>
    <w:rsid w:val="008C34D2"/>
    <w:rsid w:val="008C352D"/>
    <w:rsid w:val="008C363A"/>
    <w:rsid w:val="008C3696"/>
    <w:rsid w:val="008C3A55"/>
    <w:rsid w:val="008C3BFD"/>
    <w:rsid w:val="008C3D99"/>
    <w:rsid w:val="008C3DEF"/>
    <w:rsid w:val="008C3E64"/>
    <w:rsid w:val="008C3EB5"/>
    <w:rsid w:val="008C3EF2"/>
    <w:rsid w:val="008C3FB9"/>
    <w:rsid w:val="008C42F3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EC6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CB9"/>
    <w:rsid w:val="008C5FF6"/>
    <w:rsid w:val="008C6165"/>
    <w:rsid w:val="008C61DD"/>
    <w:rsid w:val="008C628B"/>
    <w:rsid w:val="008C63C5"/>
    <w:rsid w:val="008C64E3"/>
    <w:rsid w:val="008C65A7"/>
    <w:rsid w:val="008C6656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279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24"/>
    <w:rsid w:val="008C7F62"/>
    <w:rsid w:val="008C7F9B"/>
    <w:rsid w:val="008D004A"/>
    <w:rsid w:val="008D00A6"/>
    <w:rsid w:val="008D00BE"/>
    <w:rsid w:val="008D0129"/>
    <w:rsid w:val="008D0165"/>
    <w:rsid w:val="008D0254"/>
    <w:rsid w:val="008D0280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11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0F"/>
    <w:rsid w:val="008D32C4"/>
    <w:rsid w:val="008D3576"/>
    <w:rsid w:val="008D373C"/>
    <w:rsid w:val="008D37E5"/>
    <w:rsid w:val="008D394D"/>
    <w:rsid w:val="008D3956"/>
    <w:rsid w:val="008D3A2D"/>
    <w:rsid w:val="008D3AE8"/>
    <w:rsid w:val="008D3BC6"/>
    <w:rsid w:val="008D3C3B"/>
    <w:rsid w:val="008D3C98"/>
    <w:rsid w:val="008D3D5E"/>
    <w:rsid w:val="008D3DAC"/>
    <w:rsid w:val="008D3E5F"/>
    <w:rsid w:val="008D3EB8"/>
    <w:rsid w:val="008D3F18"/>
    <w:rsid w:val="008D3F51"/>
    <w:rsid w:val="008D3FD6"/>
    <w:rsid w:val="008D3FE2"/>
    <w:rsid w:val="008D4023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8E2"/>
    <w:rsid w:val="008D494A"/>
    <w:rsid w:val="008D4CD7"/>
    <w:rsid w:val="008D4D0A"/>
    <w:rsid w:val="008D4DC7"/>
    <w:rsid w:val="008D4E2B"/>
    <w:rsid w:val="008D4F51"/>
    <w:rsid w:val="008D4F5A"/>
    <w:rsid w:val="008D4F9E"/>
    <w:rsid w:val="008D511D"/>
    <w:rsid w:val="008D520D"/>
    <w:rsid w:val="008D52CB"/>
    <w:rsid w:val="008D54B5"/>
    <w:rsid w:val="008D5598"/>
    <w:rsid w:val="008D57EB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36"/>
    <w:rsid w:val="008D7183"/>
    <w:rsid w:val="008D71CF"/>
    <w:rsid w:val="008D75C9"/>
    <w:rsid w:val="008D774E"/>
    <w:rsid w:val="008D7814"/>
    <w:rsid w:val="008D79C0"/>
    <w:rsid w:val="008D7AE4"/>
    <w:rsid w:val="008D7AF9"/>
    <w:rsid w:val="008D7B35"/>
    <w:rsid w:val="008D7C28"/>
    <w:rsid w:val="008D7CCE"/>
    <w:rsid w:val="008D7EDE"/>
    <w:rsid w:val="008E0004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8B"/>
    <w:rsid w:val="008E0FBD"/>
    <w:rsid w:val="008E1001"/>
    <w:rsid w:val="008E10FB"/>
    <w:rsid w:val="008E10FC"/>
    <w:rsid w:val="008E12F9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68F"/>
    <w:rsid w:val="008E27DB"/>
    <w:rsid w:val="008E283B"/>
    <w:rsid w:val="008E28CF"/>
    <w:rsid w:val="008E28E3"/>
    <w:rsid w:val="008E2AC4"/>
    <w:rsid w:val="008E2ACF"/>
    <w:rsid w:val="008E2AD3"/>
    <w:rsid w:val="008E2B5D"/>
    <w:rsid w:val="008E2BA0"/>
    <w:rsid w:val="008E2BE1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803"/>
    <w:rsid w:val="008E4A27"/>
    <w:rsid w:val="008E4B10"/>
    <w:rsid w:val="008E4BC2"/>
    <w:rsid w:val="008E4C05"/>
    <w:rsid w:val="008E4CFE"/>
    <w:rsid w:val="008E4D18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44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9B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0FAB"/>
    <w:rsid w:val="008F1135"/>
    <w:rsid w:val="008F1332"/>
    <w:rsid w:val="008F1333"/>
    <w:rsid w:val="008F13D7"/>
    <w:rsid w:val="008F1432"/>
    <w:rsid w:val="008F1550"/>
    <w:rsid w:val="008F172F"/>
    <w:rsid w:val="008F17DB"/>
    <w:rsid w:val="008F17F7"/>
    <w:rsid w:val="008F1879"/>
    <w:rsid w:val="008F18F7"/>
    <w:rsid w:val="008F1951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8D3"/>
    <w:rsid w:val="008F291F"/>
    <w:rsid w:val="008F2943"/>
    <w:rsid w:val="008F296A"/>
    <w:rsid w:val="008F2A35"/>
    <w:rsid w:val="008F2A62"/>
    <w:rsid w:val="008F2ABA"/>
    <w:rsid w:val="008F2BF4"/>
    <w:rsid w:val="008F2CB8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B3C"/>
    <w:rsid w:val="008F3B7D"/>
    <w:rsid w:val="008F3CED"/>
    <w:rsid w:val="008F3DBB"/>
    <w:rsid w:val="008F3E6C"/>
    <w:rsid w:val="008F4034"/>
    <w:rsid w:val="008F4097"/>
    <w:rsid w:val="008F40D6"/>
    <w:rsid w:val="008F40FC"/>
    <w:rsid w:val="008F4232"/>
    <w:rsid w:val="008F423F"/>
    <w:rsid w:val="008F4395"/>
    <w:rsid w:val="008F441F"/>
    <w:rsid w:val="008F445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38"/>
    <w:rsid w:val="008F5381"/>
    <w:rsid w:val="008F53B8"/>
    <w:rsid w:val="008F55DE"/>
    <w:rsid w:val="008F5649"/>
    <w:rsid w:val="008F5655"/>
    <w:rsid w:val="008F599F"/>
    <w:rsid w:val="008F59E7"/>
    <w:rsid w:val="008F5B09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AE6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15"/>
    <w:rsid w:val="0090029C"/>
    <w:rsid w:val="00900573"/>
    <w:rsid w:val="00900857"/>
    <w:rsid w:val="00900B3F"/>
    <w:rsid w:val="00900BBE"/>
    <w:rsid w:val="00900BE8"/>
    <w:rsid w:val="00900FA0"/>
    <w:rsid w:val="0090102E"/>
    <w:rsid w:val="009010F9"/>
    <w:rsid w:val="009011BB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ABA"/>
    <w:rsid w:val="00901B99"/>
    <w:rsid w:val="00901F5C"/>
    <w:rsid w:val="00902125"/>
    <w:rsid w:val="00902301"/>
    <w:rsid w:val="0090236B"/>
    <w:rsid w:val="009023B1"/>
    <w:rsid w:val="0090263C"/>
    <w:rsid w:val="0090276C"/>
    <w:rsid w:val="00902805"/>
    <w:rsid w:val="009028E9"/>
    <w:rsid w:val="00902B18"/>
    <w:rsid w:val="00902B8F"/>
    <w:rsid w:val="00902B99"/>
    <w:rsid w:val="00902BC7"/>
    <w:rsid w:val="00902D35"/>
    <w:rsid w:val="00902D9B"/>
    <w:rsid w:val="00902DB5"/>
    <w:rsid w:val="00902DD4"/>
    <w:rsid w:val="00902FEA"/>
    <w:rsid w:val="009030A8"/>
    <w:rsid w:val="00903101"/>
    <w:rsid w:val="00903118"/>
    <w:rsid w:val="00903146"/>
    <w:rsid w:val="00903198"/>
    <w:rsid w:val="009031A2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52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3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D91"/>
    <w:rsid w:val="00906F9E"/>
    <w:rsid w:val="0090703B"/>
    <w:rsid w:val="009070A8"/>
    <w:rsid w:val="00907349"/>
    <w:rsid w:val="009074F7"/>
    <w:rsid w:val="00907638"/>
    <w:rsid w:val="009076E4"/>
    <w:rsid w:val="0090777F"/>
    <w:rsid w:val="00907831"/>
    <w:rsid w:val="009078AB"/>
    <w:rsid w:val="00907962"/>
    <w:rsid w:val="00907B31"/>
    <w:rsid w:val="00907DBA"/>
    <w:rsid w:val="00907E9D"/>
    <w:rsid w:val="00907EC9"/>
    <w:rsid w:val="0091049D"/>
    <w:rsid w:val="009104FF"/>
    <w:rsid w:val="009105D0"/>
    <w:rsid w:val="00910669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198"/>
    <w:rsid w:val="00911340"/>
    <w:rsid w:val="0091135E"/>
    <w:rsid w:val="009113B4"/>
    <w:rsid w:val="009113EE"/>
    <w:rsid w:val="00911562"/>
    <w:rsid w:val="00911583"/>
    <w:rsid w:val="00911619"/>
    <w:rsid w:val="00911772"/>
    <w:rsid w:val="00911802"/>
    <w:rsid w:val="00911893"/>
    <w:rsid w:val="00911A63"/>
    <w:rsid w:val="00911C46"/>
    <w:rsid w:val="00911CDE"/>
    <w:rsid w:val="00911F41"/>
    <w:rsid w:val="00911F61"/>
    <w:rsid w:val="009120B6"/>
    <w:rsid w:val="009121AA"/>
    <w:rsid w:val="00912219"/>
    <w:rsid w:val="00912297"/>
    <w:rsid w:val="009123C1"/>
    <w:rsid w:val="009123DC"/>
    <w:rsid w:val="009123E2"/>
    <w:rsid w:val="009124C7"/>
    <w:rsid w:val="00912541"/>
    <w:rsid w:val="00912698"/>
    <w:rsid w:val="009126C1"/>
    <w:rsid w:val="0091278E"/>
    <w:rsid w:val="009129D5"/>
    <w:rsid w:val="00912A0C"/>
    <w:rsid w:val="00912A14"/>
    <w:rsid w:val="00912A37"/>
    <w:rsid w:val="00912A7A"/>
    <w:rsid w:val="00912ACD"/>
    <w:rsid w:val="00912D7C"/>
    <w:rsid w:val="00912DE1"/>
    <w:rsid w:val="00912F11"/>
    <w:rsid w:val="00912FC7"/>
    <w:rsid w:val="00912FFD"/>
    <w:rsid w:val="00913041"/>
    <w:rsid w:val="00913058"/>
    <w:rsid w:val="009130FE"/>
    <w:rsid w:val="0091318C"/>
    <w:rsid w:val="009131E4"/>
    <w:rsid w:val="00913320"/>
    <w:rsid w:val="009133A9"/>
    <w:rsid w:val="0091348E"/>
    <w:rsid w:val="0091362E"/>
    <w:rsid w:val="00913661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663"/>
    <w:rsid w:val="00914779"/>
    <w:rsid w:val="009147C8"/>
    <w:rsid w:val="009147D3"/>
    <w:rsid w:val="00914853"/>
    <w:rsid w:val="00914A76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5E2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BFF"/>
    <w:rsid w:val="00916DEC"/>
    <w:rsid w:val="00916EE9"/>
    <w:rsid w:val="00916FFC"/>
    <w:rsid w:val="00917065"/>
    <w:rsid w:val="0091721A"/>
    <w:rsid w:val="009172B3"/>
    <w:rsid w:val="0091741B"/>
    <w:rsid w:val="0091752F"/>
    <w:rsid w:val="00917577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A5D"/>
    <w:rsid w:val="00920BE0"/>
    <w:rsid w:val="00920C9D"/>
    <w:rsid w:val="00920D39"/>
    <w:rsid w:val="00920D83"/>
    <w:rsid w:val="00920E4C"/>
    <w:rsid w:val="00920E8B"/>
    <w:rsid w:val="00920ED3"/>
    <w:rsid w:val="00920EF7"/>
    <w:rsid w:val="009210C8"/>
    <w:rsid w:val="00921388"/>
    <w:rsid w:val="009213D7"/>
    <w:rsid w:val="009214BE"/>
    <w:rsid w:val="009214CA"/>
    <w:rsid w:val="00921668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53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5DE"/>
    <w:rsid w:val="009236F0"/>
    <w:rsid w:val="00923832"/>
    <w:rsid w:val="00923861"/>
    <w:rsid w:val="009239B0"/>
    <w:rsid w:val="00923A35"/>
    <w:rsid w:val="00923BD7"/>
    <w:rsid w:val="00923D50"/>
    <w:rsid w:val="00923DB4"/>
    <w:rsid w:val="00923DFC"/>
    <w:rsid w:val="00923E74"/>
    <w:rsid w:val="00923E9B"/>
    <w:rsid w:val="00923EF2"/>
    <w:rsid w:val="00923FBA"/>
    <w:rsid w:val="00924208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A9F"/>
    <w:rsid w:val="00926D81"/>
    <w:rsid w:val="00926F0F"/>
    <w:rsid w:val="00926F5C"/>
    <w:rsid w:val="00927007"/>
    <w:rsid w:val="0092704F"/>
    <w:rsid w:val="00927119"/>
    <w:rsid w:val="0092722A"/>
    <w:rsid w:val="009272B2"/>
    <w:rsid w:val="009276B7"/>
    <w:rsid w:val="0092781C"/>
    <w:rsid w:val="00927AAC"/>
    <w:rsid w:val="00927D42"/>
    <w:rsid w:val="00927F1A"/>
    <w:rsid w:val="00927F5B"/>
    <w:rsid w:val="00927FDA"/>
    <w:rsid w:val="0093001A"/>
    <w:rsid w:val="00930055"/>
    <w:rsid w:val="00930093"/>
    <w:rsid w:val="00930191"/>
    <w:rsid w:val="00930282"/>
    <w:rsid w:val="00930372"/>
    <w:rsid w:val="009304B7"/>
    <w:rsid w:val="009305C5"/>
    <w:rsid w:val="009306DC"/>
    <w:rsid w:val="00930B1B"/>
    <w:rsid w:val="00930BE7"/>
    <w:rsid w:val="00930CC5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42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E96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56A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C92"/>
    <w:rsid w:val="00932D12"/>
    <w:rsid w:val="00932EDE"/>
    <w:rsid w:val="009330DA"/>
    <w:rsid w:val="00933202"/>
    <w:rsid w:val="0093330C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E87"/>
    <w:rsid w:val="00934EAB"/>
    <w:rsid w:val="00934F74"/>
    <w:rsid w:val="00934F76"/>
    <w:rsid w:val="00935381"/>
    <w:rsid w:val="0093546B"/>
    <w:rsid w:val="009354C0"/>
    <w:rsid w:val="00935516"/>
    <w:rsid w:val="00935558"/>
    <w:rsid w:val="009355EB"/>
    <w:rsid w:val="0093576E"/>
    <w:rsid w:val="0093580B"/>
    <w:rsid w:val="009358C6"/>
    <w:rsid w:val="00935982"/>
    <w:rsid w:val="00935993"/>
    <w:rsid w:val="009359B4"/>
    <w:rsid w:val="00935AEE"/>
    <w:rsid w:val="00935B1F"/>
    <w:rsid w:val="00935BA7"/>
    <w:rsid w:val="00935CC5"/>
    <w:rsid w:val="00935D1B"/>
    <w:rsid w:val="00935D63"/>
    <w:rsid w:val="00935EAD"/>
    <w:rsid w:val="0093607B"/>
    <w:rsid w:val="009361CE"/>
    <w:rsid w:val="0093654F"/>
    <w:rsid w:val="009365FD"/>
    <w:rsid w:val="00936688"/>
    <w:rsid w:val="0093670F"/>
    <w:rsid w:val="0093676C"/>
    <w:rsid w:val="00936803"/>
    <w:rsid w:val="009368CB"/>
    <w:rsid w:val="009369DB"/>
    <w:rsid w:val="00936A5F"/>
    <w:rsid w:val="00936AAD"/>
    <w:rsid w:val="00936B0E"/>
    <w:rsid w:val="00936B4D"/>
    <w:rsid w:val="00936C19"/>
    <w:rsid w:val="00936D5F"/>
    <w:rsid w:val="00936E0C"/>
    <w:rsid w:val="00936E29"/>
    <w:rsid w:val="00936E3A"/>
    <w:rsid w:val="00937042"/>
    <w:rsid w:val="00937298"/>
    <w:rsid w:val="0093730F"/>
    <w:rsid w:val="00937440"/>
    <w:rsid w:val="00937451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38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EF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575"/>
    <w:rsid w:val="00942638"/>
    <w:rsid w:val="00942649"/>
    <w:rsid w:val="0094291F"/>
    <w:rsid w:val="00942926"/>
    <w:rsid w:val="00942A08"/>
    <w:rsid w:val="00942AAB"/>
    <w:rsid w:val="00942B95"/>
    <w:rsid w:val="00942BA7"/>
    <w:rsid w:val="00942C5F"/>
    <w:rsid w:val="00942D1A"/>
    <w:rsid w:val="00942DD9"/>
    <w:rsid w:val="00942E69"/>
    <w:rsid w:val="00942F0B"/>
    <w:rsid w:val="00942F17"/>
    <w:rsid w:val="0094308F"/>
    <w:rsid w:val="009430B5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02"/>
    <w:rsid w:val="00943834"/>
    <w:rsid w:val="00943871"/>
    <w:rsid w:val="00943A22"/>
    <w:rsid w:val="00943C30"/>
    <w:rsid w:val="00943C92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C8A"/>
    <w:rsid w:val="00944D3D"/>
    <w:rsid w:val="00944E4B"/>
    <w:rsid w:val="00944EB9"/>
    <w:rsid w:val="009450CC"/>
    <w:rsid w:val="009450FB"/>
    <w:rsid w:val="0094516D"/>
    <w:rsid w:val="0094534B"/>
    <w:rsid w:val="0094537A"/>
    <w:rsid w:val="009453BE"/>
    <w:rsid w:val="009454C5"/>
    <w:rsid w:val="00945543"/>
    <w:rsid w:val="00945597"/>
    <w:rsid w:val="009455B5"/>
    <w:rsid w:val="00945717"/>
    <w:rsid w:val="00945830"/>
    <w:rsid w:val="00945905"/>
    <w:rsid w:val="00945938"/>
    <w:rsid w:val="00945A06"/>
    <w:rsid w:val="00945A98"/>
    <w:rsid w:val="00945AA0"/>
    <w:rsid w:val="00945B00"/>
    <w:rsid w:val="00945BCD"/>
    <w:rsid w:val="00945E4A"/>
    <w:rsid w:val="00945EC9"/>
    <w:rsid w:val="00945F99"/>
    <w:rsid w:val="00945FA4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6C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AB0"/>
    <w:rsid w:val="00947BA7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BB"/>
    <w:rsid w:val="009503F2"/>
    <w:rsid w:val="00950433"/>
    <w:rsid w:val="00950459"/>
    <w:rsid w:val="0095050B"/>
    <w:rsid w:val="009505A5"/>
    <w:rsid w:val="00950692"/>
    <w:rsid w:val="00950755"/>
    <w:rsid w:val="00950769"/>
    <w:rsid w:val="00950845"/>
    <w:rsid w:val="00950895"/>
    <w:rsid w:val="009508C2"/>
    <w:rsid w:val="0095091D"/>
    <w:rsid w:val="00950A6E"/>
    <w:rsid w:val="00950A98"/>
    <w:rsid w:val="00950BA4"/>
    <w:rsid w:val="00950BC2"/>
    <w:rsid w:val="00950D4B"/>
    <w:rsid w:val="00950E5C"/>
    <w:rsid w:val="00950E60"/>
    <w:rsid w:val="00950EF6"/>
    <w:rsid w:val="00950F00"/>
    <w:rsid w:val="00950F27"/>
    <w:rsid w:val="00951012"/>
    <w:rsid w:val="0095105A"/>
    <w:rsid w:val="0095105D"/>
    <w:rsid w:val="009510C6"/>
    <w:rsid w:val="00951106"/>
    <w:rsid w:val="009511FD"/>
    <w:rsid w:val="00951271"/>
    <w:rsid w:val="009513CC"/>
    <w:rsid w:val="009514C1"/>
    <w:rsid w:val="00951502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0F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6CA"/>
    <w:rsid w:val="00954732"/>
    <w:rsid w:val="00954742"/>
    <w:rsid w:val="0095485F"/>
    <w:rsid w:val="00954917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62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C0C"/>
    <w:rsid w:val="00955D2B"/>
    <w:rsid w:val="00955DBC"/>
    <w:rsid w:val="00955FA0"/>
    <w:rsid w:val="00955FFA"/>
    <w:rsid w:val="009560DA"/>
    <w:rsid w:val="00956293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CE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7DA"/>
    <w:rsid w:val="0095789A"/>
    <w:rsid w:val="009578C3"/>
    <w:rsid w:val="009579D8"/>
    <w:rsid w:val="00957A2F"/>
    <w:rsid w:val="00957A94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A9B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0E0"/>
    <w:rsid w:val="00961164"/>
    <w:rsid w:val="00961582"/>
    <w:rsid w:val="009615E3"/>
    <w:rsid w:val="0096160F"/>
    <w:rsid w:val="009616B9"/>
    <w:rsid w:val="009617F1"/>
    <w:rsid w:val="00961939"/>
    <w:rsid w:val="009619B0"/>
    <w:rsid w:val="00961DDE"/>
    <w:rsid w:val="009620FA"/>
    <w:rsid w:val="009622FB"/>
    <w:rsid w:val="00962697"/>
    <w:rsid w:val="009626BE"/>
    <w:rsid w:val="0096280C"/>
    <w:rsid w:val="00962823"/>
    <w:rsid w:val="00962840"/>
    <w:rsid w:val="009628C4"/>
    <w:rsid w:val="009629BA"/>
    <w:rsid w:val="00962A48"/>
    <w:rsid w:val="00962D34"/>
    <w:rsid w:val="0096310A"/>
    <w:rsid w:val="0096312F"/>
    <w:rsid w:val="00963133"/>
    <w:rsid w:val="009631F0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356"/>
    <w:rsid w:val="00964423"/>
    <w:rsid w:val="00964485"/>
    <w:rsid w:val="0096450A"/>
    <w:rsid w:val="0096467C"/>
    <w:rsid w:val="0096469D"/>
    <w:rsid w:val="009647C0"/>
    <w:rsid w:val="0096499D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5A"/>
    <w:rsid w:val="009660CE"/>
    <w:rsid w:val="00966109"/>
    <w:rsid w:val="009661A0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6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21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5C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62"/>
    <w:rsid w:val="00970A74"/>
    <w:rsid w:val="00970AFF"/>
    <w:rsid w:val="00970B54"/>
    <w:rsid w:val="00970B67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B7"/>
    <w:rsid w:val="009721C2"/>
    <w:rsid w:val="009721C5"/>
    <w:rsid w:val="0097220C"/>
    <w:rsid w:val="00972261"/>
    <w:rsid w:val="00972325"/>
    <w:rsid w:val="0097235E"/>
    <w:rsid w:val="0097236B"/>
    <w:rsid w:val="00972416"/>
    <w:rsid w:val="0097249A"/>
    <w:rsid w:val="009724A7"/>
    <w:rsid w:val="00972539"/>
    <w:rsid w:val="0097255F"/>
    <w:rsid w:val="009725D5"/>
    <w:rsid w:val="0097267A"/>
    <w:rsid w:val="009727C1"/>
    <w:rsid w:val="00972A1D"/>
    <w:rsid w:val="00972A55"/>
    <w:rsid w:val="00972B47"/>
    <w:rsid w:val="00972B90"/>
    <w:rsid w:val="00972EF8"/>
    <w:rsid w:val="00972FB5"/>
    <w:rsid w:val="00972FC1"/>
    <w:rsid w:val="00972FCB"/>
    <w:rsid w:val="0097317A"/>
    <w:rsid w:val="0097337A"/>
    <w:rsid w:val="00973662"/>
    <w:rsid w:val="009736E1"/>
    <w:rsid w:val="0097393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4E8B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6A"/>
    <w:rsid w:val="00975BDD"/>
    <w:rsid w:val="00975CC4"/>
    <w:rsid w:val="00975D49"/>
    <w:rsid w:val="00975FCF"/>
    <w:rsid w:val="00976070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09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31A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64"/>
    <w:rsid w:val="009811FF"/>
    <w:rsid w:val="009813A1"/>
    <w:rsid w:val="009813A5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63F"/>
    <w:rsid w:val="0098270C"/>
    <w:rsid w:val="00982763"/>
    <w:rsid w:val="009827A0"/>
    <w:rsid w:val="00982886"/>
    <w:rsid w:val="0098290B"/>
    <w:rsid w:val="00982927"/>
    <w:rsid w:val="00982A21"/>
    <w:rsid w:val="00982A8D"/>
    <w:rsid w:val="00982B85"/>
    <w:rsid w:val="00982CFB"/>
    <w:rsid w:val="00982F56"/>
    <w:rsid w:val="00982FF6"/>
    <w:rsid w:val="009830B4"/>
    <w:rsid w:val="00983117"/>
    <w:rsid w:val="00983281"/>
    <w:rsid w:val="00983661"/>
    <w:rsid w:val="0098370D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16"/>
    <w:rsid w:val="0098454A"/>
    <w:rsid w:val="00984609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8A"/>
    <w:rsid w:val="009857C3"/>
    <w:rsid w:val="009858BF"/>
    <w:rsid w:val="009858C3"/>
    <w:rsid w:val="0098598E"/>
    <w:rsid w:val="00985A4A"/>
    <w:rsid w:val="00985AC3"/>
    <w:rsid w:val="00985CCA"/>
    <w:rsid w:val="00985CE9"/>
    <w:rsid w:val="00985E34"/>
    <w:rsid w:val="00985E88"/>
    <w:rsid w:val="00985F24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7D6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153"/>
    <w:rsid w:val="00987330"/>
    <w:rsid w:val="009874AE"/>
    <w:rsid w:val="00987687"/>
    <w:rsid w:val="0098781A"/>
    <w:rsid w:val="009878C4"/>
    <w:rsid w:val="00987C12"/>
    <w:rsid w:val="00987C46"/>
    <w:rsid w:val="00987CB6"/>
    <w:rsid w:val="00987D3C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9F6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63"/>
    <w:rsid w:val="00991F81"/>
    <w:rsid w:val="00991FED"/>
    <w:rsid w:val="00992058"/>
    <w:rsid w:val="00992258"/>
    <w:rsid w:val="0099225B"/>
    <w:rsid w:val="00992465"/>
    <w:rsid w:val="009924F9"/>
    <w:rsid w:val="009926AB"/>
    <w:rsid w:val="00992745"/>
    <w:rsid w:val="009928EC"/>
    <w:rsid w:val="009929FA"/>
    <w:rsid w:val="00992A61"/>
    <w:rsid w:val="00992F6B"/>
    <w:rsid w:val="00992F7A"/>
    <w:rsid w:val="009932E8"/>
    <w:rsid w:val="009933C0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6A9"/>
    <w:rsid w:val="009947BC"/>
    <w:rsid w:val="00994814"/>
    <w:rsid w:val="0099494C"/>
    <w:rsid w:val="009949D9"/>
    <w:rsid w:val="00994A7F"/>
    <w:rsid w:val="00994B46"/>
    <w:rsid w:val="00994B94"/>
    <w:rsid w:val="00994BE6"/>
    <w:rsid w:val="00994CCB"/>
    <w:rsid w:val="00994CD2"/>
    <w:rsid w:val="00994D08"/>
    <w:rsid w:val="0099500A"/>
    <w:rsid w:val="0099527F"/>
    <w:rsid w:val="00995496"/>
    <w:rsid w:val="009955E9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60A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C33"/>
    <w:rsid w:val="00996E35"/>
    <w:rsid w:val="00996FDF"/>
    <w:rsid w:val="009970D6"/>
    <w:rsid w:val="0099712D"/>
    <w:rsid w:val="00997257"/>
    <w:rsid w:val="0099734C"/>
    <w:rsid w:val="009973D9"/>
    <w:rsid w:val="0099765F"/>
    <w:rsid w:val="0099782B"/>
    <w:rsid w:val="009978F5"/>
    <w:rsid w:val="009978FF"/>
    <w:rsid w:val="00997A72"/>
    <w:rsid w:val="00997ACC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68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79"/>
    <w:rsid w:val="009A0FB5"/>
    <w:rsid w:val="009A111A"/>
    <w:rsid w:val="009A11AE"/>
    <w:rsid w:val="009A123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103"/>
    <w:rsid w:val="009A2419"/>
    <w:rsid w:val="009A2560"/>
    <w:rsid w:val="009A2751"/>
    <w:rsid w:val="009A280C"/>
    <w:rsid w:val="009A2AF5"/>
    <w:rsid w:val="009A2E92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458"/>
    <w:rsid w:val="009A369D"/>
    <w:rsid w:val="009A36F1"/>
    <w:rsid w:val="009A37A2"/>
    <w:rsid w:val="009A37E5"/>
    <w:rsid w:val="009A3802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971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8A"/>
    <w:rsid w:val="009A5EEA"/>
    <w:rsid w:val="009A5EEC"/>
    <w:rsid w:val="009A5EF5"/>
    <w:rsid w:val="009A6068"/>
    <w:rsid w:val="009A609F"/>
    <w:rsid w:val="009A615F"/>
    <w:rsid w:val="009A626A"/>
    <w:rsid w:val="009A633F"/>
    <w:rsid w:val="009A6635"/>
    <w:rsid w:val="009A665D"/>
    <w:rsid w:val="009A68D0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1F4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8D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7FC"/>
    <w:rsid w:val="009B1A0A"/>
    <w:rsid w:val="009B1A82"/>
    <w:rsid w:val="009B1C24"/>
    <w:rsid w:val="009B1C34"/>
    <w:rsid w:val="009B1C60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69E"/>
    <w:rsid w:val="009B36D9"/>
    <w:rsid w:val="009B376D"/>
    <w:rsid w:val="009B38D3"/>
    <w:rsid w:val="009B3943"/>
    <w:rsid w:val="009B3AF2"/>
    <w:rsid w:val="009B3C2B"/>
    <w:rsid w:val="009B3C38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512"/>
    <w:rsid w:val="009B57A9"/>
    <w:rsid w:val="009B5861"/>
    <w:rsid w:val="009B591D"/>
    <w:rsid w:val="009B5925"/>
    <w:rsid w:val="009B597D"/>
    <w:rsid w:val="009B5A1E"/>
    <w:rsid w:val="009B5AF0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D2E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DDB"/>
    <w:rsid w:val="009C1E0E"/>
    <w:rsid w:val="009C1F2F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658"/>
    <w:rsid w:val="009C395A"/>
    <w:rsid w:val="009C396E"/>
    <w:rsid w:val="009C39BC"/>
    <w:rsid w:val="009C39F5"/>
    <w:rsid w:val="009C3AAB"/>
    <w:rsid w:val="009C3B38"/>
    <w:rsid w:val="009C3BBF"/>
    <w:rsid w:val="009C3D91"/>
    <w:rsid w:val="009C3E51"/>
    <w:rsid w:val="009C3E84"/>
    <w:rsid w:val="009C3FA8"/>
    <w:rsid w:val="009C4022"/>
    <w:rsid w:val="009C40B4"/>
    <w:rsid w:val="009C414D"/>
    <w:rsid w:val="009C41AB"/>
    <w:rsid w:val="009C4263"/>
    <w:rsid w:val="009C427C"/>
    <w:rsid w:val="009C429D"/>
    <w:rsid w:val="009C435C"/>
    <w:rsid w:val="009C4500"/>
    <w:rsid w:val="009C4641"/>
    <w:rsid w:val="009C4674"/>
    <w:rsid w:val="009C47F6"/>
    <w:rsid w:val="009C4831"/>
    <w:rsid w:val="009C48BF"/>
    <w:rsid w:val="009C48EB"/>
    <w:rsid w:val="009C48FF"/>
    <w:rsid w:val="009C4AC0"/>
    <w:rsid w:val="009C4BFC"/>
    <w:rsid w:val="009C4C47"/>
    <w:rsid w:val="009C4DF7"/>
    <w:rsid w:val="009C4E8E"/>
    <w:rsid w:val="009C4E9D"/>
    <w:rsid w:val="009C4F85"/>
    <w:rsid w:val="009C4FFA"/>
    <w:rsid w:val="009C509F"/>
    <w:rsid w:val="009C5187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5BE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AE3"/>
    <w:rsid w:val="009C7BE8"/>
    <w:rsid w:val="009C7D9C"/>
    <w:rsid w:val="009C7DB6"/>
    <w:rsid w:val="009C7E5A"/>
    <w:rsid w:val="009C7EED"/>
    <w:rsid w:val="009C7EF0"/>
    <w:rsid w:val="009C7FB6"/>
    <w:rsid w:val="009D0003"/>
    <w:rsid w:val="009D0059"/>
    <w:rsid w:val="009D0270"/>
    <w:rsid w:val="009D0315"/>
    <w:rsid w:val="009D03EE"/>
    <w:rsid w:val="009D047B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00"/>
    <w:rsid w:val="009D1126"/>
    <w:rsid w:val="009D1188"/>
    <w:rsid w:val="009D118F"/>
    <w:rsid w:val="009D13E9"/>
    <w:rsid w:val="009D1505"/>
    <w:rsid w:val="009D1855"/>
    <w:rsid w:val="009D18BA"/>
    <w:rsid w:val="009D18D5"/>
    <w:rsid w:val="009D1933"/>
    <w:rsid w:val="009D1968"/>
    <w:rsid w:val="009D1A5B"/>
    <w:rsid w:val="009D1AA1"/>
    <w:rsid w:val="009D1B44"/>
    <w:rsid w:val="009D1C83"/>
    <w:rsid w:val="009D1F15"/>
    <w:rsid w:val="009D1FB9"/>
    <w:rsid w:val="009D202D"/>
    <w:rsid w:val="009D2152"/>
    <w:rsid w:val="009D238F"/>
    <w:rsid w:val="009D23E1"/>
    <w:rsid w:val="009D2483"/>
    <w:rsid w:val="009D2509"/>
    <w:rsid w:val="009D2511"/>
    <w:rsid w:val="009D255A"/>
    <w:rsid w:val="009D255F"/>
    <w:rsid w:val="009D2590"/>
    <w:rsid w:val="009D25E2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1E0"/>
    <w:rsid w:val="009D3369"/>
    <w:rsid w:val="009D3490"/>
    <w:rsid w:val="009D35C4"/>
    <w:rsid w:val="009D3677"/>
    <w:rsid w:val="009D36F3"/>
    <w:rsid w:val="009D376D"/>
    <w:rsid w:val="009D3776"/>
    <w:rsid w:val="009D383D"/>
    <w:rsid w:val="009D399A"/>
    <w:rsid w:val="009D3A5A"/>
    <w:rsid w:val="009D3AF6"/>
    <w:rsid w:val="009D3C07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DB0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0B5"/>
    <w:rsid w:val="009D628D"/>
    <w:rsid w:val="009D62DD"/>
    <w:rsid w:val="009D6368"/>
    <w:rsid w:val="009D6373"/>
    <w:rsid w:val="009D63BD"/>
    <w:rsid w:val="009D648F"/>
    <w:rsid w:val="009D6600"/>
    <w:rsid w:val="009D6664"/>
    <w:rsid w:val="009D66C4"/>
    <w:rsid w:val="009D67CB"/>
    <w:rsid w:val="009D6800"/>
    <w:rsid w:val="009D6876"/>
    <w:rsid w:val="009D687B"/>
    <w:rsid w:val="009D6928"/>
    <w:rsid w:val="009D6AAC"/>
    <w:rsid w:val="009D6BB9"/>
    <w:rsid w:val="009D6C82"/>
    <w:rsid w:val="009D6CDA"/>
    <w:rsid w:val="009D6CF6"/>
    <w:rsid w:val="009D6E8D"/>
    <w:rsid w:val="009D6EDD"/>
    <w:rsid w:val="009D6EE0"/>
    <w:rsid w:val="009D6F13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CD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47A"/>
    <w:rsid w:val="009E0529"/>
    <w:rsid w:val="009E0580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07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4F"/>
    <w:rsid w:val="009E28A4"/>
    <w:rsid w:val="009E29FF"/>
    <w:rsid w:val="009E2A7E"/>
    <w:rsid w:val="009E2A94"/>
    <w:rsid w:val="009E2AFB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5FE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46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EEE"/>
    <w:rsid w:val="009E4FDF"/>
    <w:rsid w:val="009E50A2"/>
    <w:rsid w:val="009E5343"/>
    <w:rsid w:val="009E540F"/>
    <w:rsid w:val="009E54C7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AF9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AD7"/>
    <w:rsid w:val="009E7BF5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8C0"/>
    <w:rsid w:val="009F197F"/>
    <w:rsid w:val="009F19A3"/>
    <w:rsid w:val="009F19D4"/>
    <w:rsid w:val="009F19F7"/>
    <w:rsid w:val="009F1C16"/>
    <w:rsid w:val="009F1C17"/>
    <w:rsid w:val="009F1CFC"/>
    <w:rsid w:val="009F1CFF"/>
    <w:rsid w:val="009F1D03"/>
    <w:rsid w:val="009F1D39"/>
    <w:rsid w:val="009F1D7D"/>
    <w:rsid w:val="009F1ED8"/>
    <w:rsid w:val="009F20A7"/>
    <w:rsid w:val="009F20C7"/>
    <w:rsid w:val="009F2217"/>
    <w:rsid w:val="009F22F4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33"/>
    <w:rsid w:val="009F2EC0"/>
    <w:rsid w:val="009F30C9"/>
    <w:rsid w:val="009F310A"/>
    <w:rsid w:val="009F3285"/>
    <w:rsid w:val="009F3440"/>
    <w:rsid w:val="009F3639"/>
    <w:rsid w:val="009F369A"/>
    <w:rsid w:val="009F384E"/>
    <w:rsid w:val="009F38CB"/>
    <w:rsid w:val="009F3920"/>
    <w:rsid w:val="009F3948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27"/>
    <w:rsid w:val="009F544C"/>
    <w:rsid w:val="009F5670"/>
    <w:rsid w:val="009F57F6"/>
    <w:rsid w:val="009F57F9"/>
    <w:rsid w:val="009F5846"/>
    <w:rsid w:val="009F594F"/>
    <w:rsid w:val="009F5956"/>
    <w:rsid w:val="009F5AC9"/>
    <w:rsid w:val="009F5B94"/>
    <w:rsid w:val="009F5F49"/>
    <w:rsid w:val="009F5FC5"/>
    <w:rsid w:val="009F61D1"/>
    <w:rsid w:val="009F63D2"/>
    <w:rsid w:val="009F6481"/>
    <w:rsid w:val="009F64C8"/>
    <w:rsid w:val="009F65A3"/>
    <w:rsid w:val="009F66BD"/>
    <w:rsid w:val="009F66BE"/>
    <w:rsid w:val="009F6782"/>
    <w:rsid w:val="009F67E2"/>
    <w:rsid w:val="009F67E3"/>
    <w:rsid w:val="009F6858"/>
    <w:rsid w:val="009F689F"/>
    <w:rsid w:val="009F68AD"/>
    <w:rsid w:val="009F6903"/>
    <w:rsid w:val="009F69FB"/>
    <w:rsid w:val="009F6AE3"/>
    <w:rsid w:val="009F6B8A"/>
    <w:rsid w:val="009F6DF9"/>
    <w:rsid w:val="009F6E7A"/>
    <w:rsid w:val="009F727E"/>
    <w:rsid w:val="009F7358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9F7FC5"/>
    <w:rsid w:val="00A000A6"/>
    <w:rsid w:val="00A00249"/>
    <w:rsid w:val="00A004F9"/>
    <w:rsid w:val="00A0052F"/>
    <w:rsid w:val="00A0058E"/>
    <w:rsid w:val="00A005A2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9C1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487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87"/>
    <w:rsid w:val="00A034ED"/>
    <w:rsid w:val="00A035EA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672"/>
    <w:rsid w:val="00A07923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76"/>
    <w:rsid w:val="00A10B9B"/>
    <w:rsid w:val="00A10C3D"/>
    <w:rsid w:val="00A10C50"/>
    <w:rsid w:val="00A10F85"/>
    <w:rsid w:val="00A11016"/>
    <w:rsid w:val="00A110E0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861"/>
    <w:rsid w:val="00A1192D"/>
    <w:rsid w:val="00A11B2C"/>
    <w:rsid w:val="00A11C60"/>
    <w:rsid w:val="00A11C8D"/>
    <w:rsid w:val="00A11CE5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9E4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8F7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79"/>
    <w:rsid w:val="00A16CB2"/>
    <w:rsid w:val="00A16CF0"/>
    <w:rsid w:val="00A16D1A"/>
    <w:rsid w:val="00A16D52"/>
    <w:rsid w:val="00A16E79"/>
    <w:rsid w:val="00A16F76"/>
    <w:rsid w:val="00A16FB1"/>
    <w:rsid w:val="00A16FB6"/>
    <w:rsid w:val="00A17035"/>
    <w:rsid w:val="00A170E6"/>
    <w:rsid w:val="00A1717F"/>
    <w:rsid w:val="00A17244"/>
    <w:rsid w:val="00A172B7"/>
    <w:rsid w:val="00A1732B"/>
    <w:rsid w:val="00A173DF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E93"/>
    <w:rsid w:val="00A17EEE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29C"/>
    <w:rsid w:val="00A225BD"/>
    <w:rsid w:val="00A226E7"/>
    <w:rsid w:val="00A22755"/>
    <w:rsid w:val="00A22792"/>
    <w:rsid w:val="00A228F4"/>
    <w:rsid w:val="00A228FF"/>
    <w:rsid w:val="00A22B63"/>
    <w:rsid w:val="00A22C03"/>
    <w:rsid w:val="00A22D10"/>
    <w:rsid w:val="00A22D21"/>
    <w:rsid w:val="00A22D44"/>
    <w:rsid w:val="00A22D5D"/>
    <w:rsid w:val="00A22E9C"/>
    <w:rsid w:val="00A22EC6"/>
    <w:rsid w:val="00A231E1"/>
    <w:rsid w:val="00A231FA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76"/>
    <w:rsid w:val="00A23FA1"/>
    <w:rsid w:val="00A23FE5"/>
    <w:rsid w:val="00A2409E"/>
    <w:rsid w:val="00A24127"/>
    <w:rsid w:val="00A24374"/>
    <w:rsid w:val="00A243E6"/>
    <w:rsid w:val="00A24428"/>
    <w:rsid w:val="00A24763"/>
    <w:rsid w:val="00A2481A"/>
    <w:rsid w:val="00A2489E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094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93F"/>
    <w:rsid w:val="00A30A54"/>
    <w:rsid w:val="00A30AA0"/>
    <w:rsid w:val="00A30CA5"/>
    <w:rsid w:val="00A30CB8"/>
    <w:rsid w:val="00A30E3E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BF2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40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8B"/>
    <w:rsid w:val="00A33EE8"/>
    <w:rsid w:val="00A33F5E"/>
    <w:rsid w:val="00A33F89"/>
    <w:rsid w:val="00A33FA8"/>
    <w:rsid w:val="00A3402B"/>
    <w:rsid w:val="00A3410A"/>
    <w:rsid w:val="00A34117"/>
    <w:rsid w:val="00A341A9"/>
    <w:rsid w:val="00A34231"/>
    <w:rsid w:val="00A342DD"/>
    <w:rsid w:val="00A34592"/>
    <w:rsid w:val="00A347A7"/>
    <w:rsid w:val="00A3493C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EF1"/>
    <w:rsid w:val="00A34F41"/>
    <w:rsid w:val="00A34FC4"/>
    <w:rsid w:val="00A35020"/>
    <w:rsid w:val="00A35073"/>
    <w:rsid w:val="00A35088"/>
    <w:rsid w:val="00A3510B"/>
    <w:rsid w:val="00A35241"/>
    <w:rsid w:val="00A3524C"/>
    <w:rsid w:val="00A352CE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9E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04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64"/>
    <w:rsid w:val="00A37778"/>
    <w:rsid w:val="00A3782C"/>
    <w:rsid w:val="00A37961"/>
    <w:rsid w:val="00A37B45"/>
    <w:rsid w:val="00A37BF1"/>
    <w:rsid w:val="00A37D59"/>
    <w:rsid w:val="00A37D5D"/>
    <w:rsid w:val="00A37DD1"/>
    <w:rsid w:val="00A40015"/>
    <w:rsid w:val="00A400B5"/>
    <w:rsid w:val="00A40263"/>
    <w:rsid w:val="00A402AC"/>
    <w:rsid w:val="00A40408"/>
    <w:rsid w:val="00A40437"/>
    <w:rsid w:val="00A40476"/>
    <w:rsid w:val="00A4049B"/>
    <w:rsid w:val="00A40763"/>
    <w:rsid w:val="00A407E2"/>
    <w:rsid w:val="00A40874"/>
    <w:rsid w:val="00A40A1E"/>
    <w:rsid w:val="00A40A67"/>
    <w:rsid w:val="00A40C55"/>
    <w:rsid w:val="00A40D51"/>
    <w:rsid w:val="00A40EB6"/>
    <w:rsid w:val="00A40FE9"/>
    <w:rsid w:val="00A40FFD"/>
    <w:rsid w:val="00A410E2"/>
    <w:rsid w:val="00A4123A"/>
    <w:rsid w:val="00A41445"/>
    <w:rsid w:val="00A414DF"/>
    <w:rsid w:val="00A4155E"/>
    <w:rsid w:val="00A415EE"/>
    <w:rsid w:val="00A4161C"/>
    <w:rsid w:val="00A41634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4B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10"/>
    <w:rsid w:val="00A43C56"/>
    <w:rsid w:val="00A43CBF"/>
    <w:rsid w:val="00A43DD4"/>
    <w:rsid w:val="00A43F74"/>
    <w:rsid w:val="00A44354"/>
    <w:rsid w:val="00A44401"/>
    <w:rsid w:val="00A444E4"/>
    <w:rsid w:val="00A445A7"/>
    <w:rsid w:val="00A446C3"/>
    <w:rsid w:val="00A447A3"/>
    <w:rsid w:val="00A447DF"/>
    <w:rsid w:val="00A44836"/>
    <w:rsid w:val="00A44850"/>
    <w:rsid w:val="00A4496E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3E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11F"/>
    <w:rsid w:val="00A462BA"/>
    <w:rsid w:val="00A4631F"/>
    <w:rsid w:val="00A4632A"/>
    <w:rsid w:val="00A463A3"/>
    <w:rsid w:val="00A4659C"/>
    <w:rsid w:val="00A465E7"/>
    <w:rsid w:val="00A465FC"/>
    <w:rsid w:val="00A46645"/>
    <w:rsid w:val="00A46674"/>
    <w:rsid w:val="00A46690"/>
    <w:rsid w:val="00A466E4"/>
    <w:rsid w:val="00A4681F"/>
    <w:rsid w:val="00A46B5A"/>
    <w:rsid w:val="00A46BD2"/>
    <w:rsid w:val="00A46D9D"/>
    <w:rsid w:val="00A46DC0"/>
    <w:rsid w:val="00A470F5"/>
    <w:rsid w:val="00A471FC"/>
    <w:rsid w:val="00A4722A"/>
    <w:rsid w:val="00A4724B"/>
    <w:rsid w:val="00A47598"/>
    <w:rsid w:val="00A4776B"/>
    <w:rsid w:val="00A477D9"/>
    <w:rsid w:val="00A47879"/>
    <w:rsid w:val="00A47896"/>
    <w:rsid w:val="00A478D8"/>
    <w:rsid w:val="00A479A2"/>
    <w:rsid w:val="00A47A19"/>
    <w:rsid w:val="00A47C63"/>
    <w:rsid w:val="00A47CCE"/>
    <w:rsid w:val="00A47D33"/>
    <w:rsid w:val="00A47D7A"/>
    <w:rsid w:val="00A47DCA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417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08B"/>
    <w:rsid w:val="00A51194"/>
    <w:rsid w:val="00A513C6"/>
    <w:rsid w:val="00A51430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760"/>
    <w:rsid w:val="00A5284B"/>
    <w:rsid w:val="00A52851"/>
    <w:rsid w:val="00A528A1"/>
    <w:rsid w:val="00A52908"/>
    <w:rsid w:val="00A529B7"/>
    <w:rsid w:val="00A52A09"/>
    <w:rsid w:val="00A52B25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6D"/>
    <w:rsid w:val="00A53BB5"/>
    <w:rsid w:val="00A53C4F"/>
    <w:rsid w:val="00A53CD7"/>
    <w:rsid w:val="00A53D34"/>
    <w:rsid w:val="00A53F11"/>
    <w:rsid w:val="00A53F21"/>
    <w:rsid w:val="00A53F54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00"/>
    <w:rsid w:val="00A55859"/>
    <w:rsid w:val="00A5587C"/>
    <w:rsid w:val="00A55916"/>
    <w:rsid w:val="00A55A02"/>
    <w:rsid w:val="00A55A87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2EA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C2A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116"/>
    <w:rsid w:val="00A5729E"/>
    <w:rsid w:val="00A57358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57E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1A2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1FCE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2E4E"/>
    <w:rsid w:val="00A62FEC"/>
    <w:rsid w:val="00A63094"/>
    <w:rsid w:val="00A631EB"/>
    <w:rsid w:val="00A63235"/>
    <w:rsid w:val="00A6327D"/>
    <w:rsid w:val="00A632FD"/>
    <w:rsid w:val="00A6349F"/>
    <w:rsid w:val="00A637E7"/>
    <w:rsid w:val="00A638BA"/>
    <w:rsid w:val="00A638E1"/>
    <w:rsid w:val="00A63908"/>
    <w:rsid w:val="00A63957"/>
    <w:rsid w:val="00A639C2"/>
    <w:rsid w:val="00A63BC5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9F4"/>
    <w:rsid w:val="00A64ABC"/>
    <w:rsid w:val="00A64ADB"/>
    <w:rsid w:val="00A64B69"/>
    <w:rsid w:val="00A64E95"/>
    <w:rsid w:val="00A64E98"/>
    <w:rsid w:val="00A64E9B"/>
    <w:rsid w:val="00A64FEB"/>
    <w:rsid w:val="00A65164"/>
    <w:rsid w:val="00A651D6"/>
    <w:rsid w:val="00A6537F"/>
    <w:rsid w:val="00A65489"/>
    <w:rsid w:val="00A655D1"/>
    <w:rsid w:val="00A657FA"/>
    <w:rsid w:val="00A65977"/>
    <w:rsid w:val="00A6597D"/>
    <w:rsid w:val="00A65C9A"/>
    <w:rsid w:val="00A65E2B"/>
    <w:rsid w:val="00A65E93"/>
    <w:rsid w:val="00A65F0C"/>
    <w:rsid w:val="00A66010"/>
    <w:rsid w:val="00A6607B"/>
    <w:rsid w:val="00A661A3"/>
    <w:rsid w:val="00A66276"/>
    <w:rsid w:val="00A662E3"/>
    <w:rsid w:val="00A662EF"/>
    <w:rsid w:val="00A663C3"/>
    <w:rsid w:val="00A66503"/>
    <w:rsid w:val="00A6656E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45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1F5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A8E"/>
    <w:rsid w:val="00A70B67"/>
    <w:rsid w:val="00A70DA9"/>
    <w:rsid w:val="00A70DFA"/>
    <w:rsid w:val="00A70E71"/>
    <w:rsid w:val="00A70FC7"/>
    <w:rsid w:val="00A70FE9"/>
    <w:rsid w:val="00A710F6"/>
    <w:rsid w:val="00A71178"/>
    <w:rsid w:val="00A711E2"/>
    <w:rsid w:val="00A713D4"/>
    <w:rsid w:val="00A7153D"/>
    <w:rsid w:val="00A7163E"/>
    <w:rsid w:val="00A71653"/>
    <w:rsid w:val="00A7170F"/>
    <w:rsid w:val="00A718DD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1FD5"/>
    <w:rsid w:val="00A7207E"/>
    <w:rsid w:val="00A72122"/>
    <w:rsid w:val="00A72156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3EE3"/>
    <w:rsid w:val="00A7454E"/>
    <w:rsid w:val="00A74601"/>
    <w:rsid w:val="00A747BF"/>
    <w:rsid w:val="00A747F1"/>
    <w:rsid w:val="00A7485F"/>
    <w:rsid w:val="00A748B9"/>
    <w:rsid w:val="00A7490C"/>
    <w:rsid w:val="00A749EB"/>
    <w:rsid w:val="00A74B2B"/>
    <w:rsid w:val="00A74D8E"/>
    <w:rsid w:val="00A74DEC"/>
    <w:rsid w:val="00A74E07"/>
    <w:rsid w:val="00A74F26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A10"/>
    <w:rsid w:val="00A75C78"/>
    <w:rsid w:val="00A75CA5"/>
    <w:rsid w:val="00A75F40"/>
    <w:rsid w:val="00A75FD4"/>
    <w:rsid w:val="00A7600A"/>
    <w:rsid w:val="00A76074"/>
    <w:rsid w:val="00A76143"/>
    <w:rsid w:val="00A76228"/>
    <w:rsid w:val="00A76289"/>
    <w:rsid w:val="00A76351"/>
    <w:rsid w:val="00A763A2"/>
    <w:rsid w:val="00A763F1"/>
    <w:rsid w:val="00A763F7"/>
    <w:rsid w:val="00A76420"/>
    <w:rsid w:val="00A7645C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3A"/>
    <w:rsid w:val="00A8058A"/>
    <w:rsid w:val="00A80622"/>
    <w:rsid w:val="00A8075E"/>
    <w:rsid w:val="00A807DA"/>
    <w:rsid w:val="00A808C3"/>
    <w:rsid w:val="00A80934"/>
    <w:rsid w:val="00A80962"/>
    <w:rsid w:val="00A80AB1"/>
    <w:rsid w:val="00A80B27"/>
    <w:rsid w:val="00A80B93"/>
    <w:rsid w:val="00A80E4B"/>
    <w:rsid w:val="00A80E63"/>
    <w:rsid w:val="00A80E78"/>
    <w:rsid w:val="00A80FB3"/>
    <w:rsid w:val="00A80FF9"/>
    <w:rsid w:val="00A8112A"/>
    <w:rsid w:val="00A81252"/>
    <w:rsid w:val="00A812C1"/>
    <w:rsid w:val="00A813C3"/>
    <w:rsid w:val="00A81408"/>
    <w:rsid w:val="00A814A4"/>
    <w:rsid w:val="00A814F5"/>
    <w:rsid w:val="00A81852"/>
    <w:rsid w:val="00A81B4F"/>
    <w:rsid w:val="00A81CB6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2DB"/>
    <w:rsid w:val="00A82408"/>
    <w:rsid w:val="00A82448"/>
    <w:rsid w:val="00A8261D"/>
    <w:rsid w:val="00A82647"/>
    <w:rsid w:val="00A826F1"/>
    <w:rsid w:val="00A82917"/>
    <w:rsid w:val="00A82A29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335"/>
    <w:rsid w:val="00A844FB"/>
    <w:rsid w:val="00A8452C"/>
    <w:rsid w:val="00A8452F"/>
    <w:rsid w:val="00A8458D"/>
    <w:rsid w:val="00A848AB"/>
    <w:rsid w:val="00A849F8"/>
    <w:rsid w:val="00A84A0E"/>
    <w:rsid w:val="00A84BB5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B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15E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56"/>
    <w:rsid w:val="00A90C61"/>
    <w:rsid w:val="00A90CA9"/>
    <w:rsid w:val="00A90CE2"/>
    <w:rsid w:val="00A90D1D"/>
    <w:rsid w:val="00A90D35"/>
    <w:rsid w:val="00A9111F"/>
    <w:rsid w:val="00A9112E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768"/>
    <w:rsid w:val="00A92924"/>
    <w:rsid w:val="00A929FE"/>
    <w:rsid w:val="00A92D25"/>
    <w:rsid w:val="00A92D86"/>
    <w:rsid w:val="00A92DB6"/>
    <w:rsid w:val="00A92DDC"/>
    <w:rsid w:val="00A92E4B"/>
    <w:rsid w:val="00A92EF6"/>
    <w:rsid w:val="00A92FF6"/>
    <w:rsid w:val="00A93107"/>
    <w:rsid w:val="00A93174"/>
    <w:rsid w:val="00A93182"/>
    <w:rsid w:val="00A9322A"/>
    <w:rsid w:val="00A93258"/>
    <w:rsid w:val="00A93373"/>
    <w:rsid w:val="00A933CD"/>
    <w:rsid w:val="00A93558"/>
    <w:rsid w:val="00A93573"/>
    <w:rsid w:val="00A9359E"/>
    <w:rsid w:val="00A93624"/>
    <w:rsid w:val="00A93795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3FE7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82A"/>
    <w:rsid w:val="00A9693D"/>
    <w:rsid w:val="00A96995"/>
    <w:rsid w:val="00A969A2"/>
    <w:rsid w:val="00A96A07"/>
    <w:rsid w:val="00A96E53"/>
    <w:rsid w:val="00A96FFC"/>
    <w:rsid w:val="00A970A1"/>
    <w:rsid w:val="00A970DD"/>
    <w:rsid w:val="00A97115"/>
    <w:rsid w:val="00A974B6"/>
    <w:rsid w:val="00A9775D"/>
    <w:rsid w:val="00A9777C"/>
    <w:rsid w:val="00A978DB"/>
    <w:rsid w:val="00A978E5"/>
    <w:rsid w:val="00A979EA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0FAD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00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2FDC"/>
    <w:rsid w:val="00AA30AC"/>
    <w:rsid w:val="00AA3131"/>
    <w:rsid w:val="00AA32C5"/>
    <w:rsid w:val="00AA33B7"/>
    <w:rsid w:val="00AA34BB"/>
    <w:rsid w:val="00AA35C0"/>
    <w:rsid w:val="00AA388B"/>
    <w:rsid w:val="00AA39A7"/>
    <w:rsid w:val="00AA3B00"/>
    <w:rsid w:val="00AA3C0B"/>
    <w:rsid w:val="00AA3CA6"/>
    <w:rsid w:val="00AA3D07"/>
    <w:rsid w:val="00AA3D4A"/>
    <w:rsid w:val="00AA3DAB"/>
    <w:rsid w:val="00AA3E09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5C"/>
    <w:rsid w:val="00AA46C5"/>
    <w:rsid w:val="00AA47CC"/>
    <w:rsid w:val="00AA481C"/>
    <w:rsid w:val="00AA4A8B"/>
    <w:rsid w:val="00AA4ABE"/>
    <w:rsid w:val="00AA4B26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12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6BE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A0C"/>
    <w:rsid w:val="00AA7B46"/>
    <w:rsid w:val="00AA7C9E"/>
    <w:rsid w:val="00AA7D1B"/>
    <w:rsid w:val="00AA7E35"/>
    <w:rsid w:val="00AA7F20"/>
    <w:rsid w:val="00AB00C4"/>
    <w:rsid w:val="00AB014D"/>
    <w:rsid w:val="00AB0235"/>
    <w:rsid w:val="00AB024D"/>
    <w:rsid w:val="00AB02CE"/>
    <w:rsid w:val="00AB0394"/>
    <w:rsid w:val="00AB07EB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376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E3E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18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170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04C"/>
    <w:rsid w:val="00AB6146"/>
    <w:rsid w:val="00AB623B"/>
    <w:rsid w:val="00AB6283"/>
    <w:rsid w:val="00AB62AE"/>
    <w:rsid w:val="00AB63A5"/>
    <w:rsid w:val="00AB648F"/>
    <w:rsid w:val="00AB64D9"/>
    <w:rsid w:val="00AB6543"/>
    <w:rsid w:val="00AB65EA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B43"/>
    <w:rsid w:val="00AB6C2E"/>
    <w:rsid w:val="00AB6CAF"/>
    <w:rsid w:val="00AB6CF2"/>
    <w:rsid w:val="00AB6DC7"/>
    <w:rsid w:val="00AB6DD2"/>
    <w:rsid w:val="00AB6E11"/>
    <w:rsid w:val="00AB6F2F"/>
    <w:rsid w:val="00AB6F7C"/>
    <w:rsid w:val="00AB701E"/>
    <w:rsid w:val="00AB7110"/>
    <w:rsid w:val="00AB72A2"/>
    <w:rsid w:val="00AB72D9"/>
    <w:rsid w:val="00AB7881"/>
    <w:rsid w:val="00AB78E1"/>
    <w:rsid w:val="00AB79A5"/>
    <w:rsid w:val="00AB7D1B"/>
    <w:rsid w:val="00AB7DD7"/>
    <w:rsid w:val="00AB7DE8"/>
    <w:rsid w:val="00AB7EDD"/>
    <w:rsid w:val="00AB7F55"/>
    <w:rsid w:val="00AC0010"/>
    <w:rsid w:val="00AC00D4"/>
    <w:rsid w:val="00AC00D6"/>
    <w:rsid w:val="00AC01F2"/>
    <w:rsid w:val="00AC0398"/>
    <w:rsid w:val="00AC05E2"/>
    <w:rsid w:val="00AC0614"/>
    <w:rsid w:val="00AC0648"/>
    <w:rsid w:val="00AC07F9"/>
    <w:rsid w:val="00AC08AC"/>
    <w:rsid w:val="00AC08C3"/>
    <w:rsid w:val="00AC0A90"/>
    <w:rsid w:val="00AC0AFF"/>
    <w:rsid w:val="00AC0B85"/>
    <w:rsid w:val="00AC0C01"/>
    <w:rsid w:val="00AC0CD5"/>
    <w:rsid w:val="00AC0F26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4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15"/>
    <w:rsid w:val="00AC42A2"/>
    <w:rsid w:val="00AC439A"/>
    <w:rsid w:val="00AC43D9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ADA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26E"/>
    <w:rsid w:val="00AC5345"/>
    <w:rsid w:val="00AC5440"/>
    <w:rsid w:val="00AC5456"/>
    <w:rsid w:val="00AC55A5"/>
    <w:rsid w:val="00AC5817"/>
    <w:rsid w:val="00AC5918"/>
    <w:rsid w:val="00AC5B83"/>
    <w:rsid w:val="00AC5BC8"/>
    <w:rsid w:val="00AC5DC2"/>
    <w:rsid w:val="00AC6043"/>
    <w:rsid w:val="00AC6153"/>
    <w:rsid w:val="00AC6166"/>
    <w:rsid w:val="00AC6313"/>
    <w:rsid w:val="00AC635F"/>
    <w:rsid w:val="00AC6425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C8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4EC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781"/>
    <w:rsid w:val="00AD27FE"/>
    <w:rsid w:val="00AD2950"/>
    <w:rsid w:val="00AD295E"/>
    <w:rsid w:val="00AD2B1C"/>
    <w:rsid w:val="00AD2B66"/>
    <w:rsid w:val="00AD2DE5"/>
    <w:rsid w:val="00AD2E4D"/>
    <w:rsid w:val="00AD2F85"/>
    <w:rsid w:val="00AD2FDC"/>
    <w:rsid w:val="00AD32B1"/>
    <w:rsid w:val="00AD3324"/>
    <w:rsid w:val="00AD39AA"/>
    <w:rsid w:val="00AD3A2B"/>
    <w:rsid w:val="00AD3AA0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A0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E24"/>
    <w:rsid w:val="00AD4F30"/>
    <w:rsid w:val="00AD4F42"/>
    <w:rsid w:val="00AD4FF2"/>
    <w:rsid w:val="00AD50D3"/>
    <w:rsid w:val="00AD51F9"/>
    <w:rsid w:val="00AD5264"/>
    <w:rsid w:val="00AD5376"/>
    <w:rsid w:val="00AD54D6"/>
    <w:rsid w:val="00AD550F"/>
    <w:rsid w:val="00AD5571"/>
    <w:rsid w:val="00AD563E"/>
    <w:rsid w:val="00AD5850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6E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8E"/>
    <w:rsid w:val="00AD76A6"/>
    <w:rsid w:val="00AD77CF"/>
    <w:rsid w:val="00AD786E"/>
    <w:rsid w:val="00AD7880"/>
    <w:rsid w:val="00AD7A65"/>
    <w:rsid w:val="00AD7B6F"/>
    <w:rsid w:val="00AD7C87"/>
    <w:rsid w:val="00AD7CD3"/>
    <w:rsid w:val="00AD7D98"/>
    <w:rsid w:val="00AE0098"/>
    <w:rsid w:val="00AE01A4"/>
    <w:rsid w:val="00AE023B"/>
    <w:rsid w:val="00AE02A6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0F14"/>
    <w:rsid w:val="00AE10D5"/>
    <w:rsid w:val="00AE11C7"/>
    <w:rsid w:val="00AE13D8"/>
    <w:rsid w:val="00AE13FC"/>
    <w:rsid w:val="00AE14C5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AE2"/>
    <w:rsid w:val="00AE1B31"/>
    <w:rsid w:val="00AE1B89"/>
    <w:rsid w:val="00AE1DE9"/>
    <w:rsid w:val="00AE1EC8"/>
    <w:rsid w:val="00AE1F5B"/>
    <w:rsid w:val="00AE2047"/>
    <w:rsid w:val="00AE20AF"/>
    <w:rsid w:val="00AE2226"/>
    <w:rsid w:val="00AE2258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6A"/>
    <w:rsid w:val="00AE43C0"/>
    <w:rsid w:val="00AE4405"/>
    <w:rsid w:val="00AE449B"/>
    <w:rsid w:val="00AE460B"/>
    <w:rsid w:val="00AE463C"/>
    <w:rsid w:val="00AE47F2"/>
    <w:rsid w:val="00AE4A33"/>
    <w:rsid w:val="00AE4A7A"/>
    <w:rsid w:val="00AE4B69"/>
    <w:rsid w:val="00AE4B6A"/>
    <w:rsid w:val="00AE4BDF"/>
    <w:rsid w:val="00AE4E20"/>
    <w:rsid w:val="00AE4E5F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5ECB"/>
    <w:rsid w:val="00AE5FC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42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0AC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E7F26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6CB"/>
    <w:rsid w:val="00AF07A2"/>
    <w:rsid w:val="00AF0826"/>
    <w:rsid w:val="00AF0A50"/>
    <w:rsid w:val="00AF0A8B"/>
    <w:rsid w:val="00AF0AC1"/>
    <w:rsid w:val="00AF0C5E"/>
    <w:rsid w:val="00AF0C76"/>
    <w:rsid w:val="00AF0C83"/>
    <w:rsid w:val="00AF0E1C"/>
    <w:rsid w:val="00AF0E6E"/>
    <w:rsid w:val="00AF1097"/>
    <w:rsid w:val="00AF10EE"/>
    <w:rsid w:val="00AF11AD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60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27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BC1"/>
    <w:rsid w:val="00AF2C66"/>
    <w:rsid w:val="00AF2CFB"/>
    <w:rsid w:val="00AF2D0A"/>
    <w:rsid w:val="00AF2E96"/>
    <w:rsid w:val="00AF2F7B"/>
    <w:rsid w:val="00AF313D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85"/>
    <w:rsid w:val="00AF4FD3"/>
    <w:rsid w:val="00AF501D"/>
    <w:rsid w:val="00AF5134"/>
    <w:rsid w:val="00AF51C9"/>
    <w:rsid w:val="00AF5282"/>
    <w:rsid w:val="00AF569C"/>
    <w:rsid w:val="00AF56A2"/>
    <w:rsid w:val="00AF56AE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5FFC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612"/>
    <w:rsid w:val="00AF662A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A8"/>
    <w:rsid w:val="00AF75BD"/>
    <w:rsid w:val="00AF75E4"/>
    <w:rsid w:val="00AF7630"/>
    <w:rsid w:val="00AF7724"/>
    <w:rsid w:val="00AF78C8"/>
    <w:rsid w:val="00AF78FF"/>
    <w:rsid w:val="00AF7938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37"/>
    <w:rsid w:val="00B00B45"/>
    <w:rsid w:val="00B00B58"/>
    <w:rsid w:val="00B00BA3"/>
    <w:rsid w:val="00B00C16"/>
    <w:rsid w:val="00B00D37"/>
    <w:rsid w:val="00B00D51"/>
    <w:rsid w:val="00B00E49"/>
    <w:rsid w:val="00B00E7A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2C"/>
    <w:rsid w:val="00B0226D"/>
    <w:rsid w:val="00B022C9"/>
    <w:rsid w:val="00B0236B"/>
    <w:rsid w:val="00B0236F"/>
    <w:rsid w:val="00B0240E"/>
    <w:rsid w:val="00B02423"/>
    <w:rsid w:val="00B024AA"/>
    <w:rsid w:val="00B024EF"/>
    <w:rsid w:val="00B0279E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4C8"/>
    <w:rsid w:val="00B0351C"/>
    <w:rsid w:val="00B037B8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E55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109"/>
    <w:rsid w:val="00B052F2"/>
    <w:rsid w:val="00B053B6"/>
    <w:rsid w:val="00B05462"/>
    <w:rsid w:val="00B05496"/>
    <w:rsid w:val="00B05533"/>
    <w:rsid w:val="00B05540"/>
    <w:rsid w:val="00B05658"/>
    <w:rsid w:val="00B058D6"/>
    <w:rsid w:val="00B05979"/>
    <w:rsid w:val="00B059B2"/>
    <w:rsid w:val="00B059BB"/>
    <w:rsid w:val="00B059F4"/>
    <w:rsid w:val="00B05C1B"/>
    <w:rsid w:val="00B05D6A"/>
    <w:rsid w:val="00B05F73"/>
    <w:rsid w:val="00B05F8F"/>
    <w:rsid w:val="00B06063"/>
    <w:rsid w:val="00B06195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52C"/>
    <w:rsid w:val="00B07608"/>
    <w:rsid w:val="00B0780D"/>
    <w:rsid w:val="00B07880"/>
    <w:rsid w:val="00B07981"/>
    <w:rsid w:val="00B079DA"/>
    <w:rsid w:val="00B07AD2"/>
    <w:rsid w:val="00B07C02"/>
    <w:rsid w:val="00B07C87"/>
    <w:rsid w:val="00B07D34"/>
    <w:rsid w:val="00B07D8D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920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3B"/>
    <w:rsid w:val="00B12A78"/>
    <w:rsid w:val="00B12C30"/>
    <w:rsid w:val="00B12CC6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51A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4FAC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6E"/>
    <w:rsid w:val="00B159A9"/>
    <w:rsid w:val="00B15B5C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4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2D3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163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85"/>
    <w:rsid w:val="00B22992"/>
    <w:rsid w:val="00B22A7C"/>
    <w:rsid w:val="00B22B80"/>
    <w:rsid w:val="00B22CFB"/>
    <w:rsid w:val="00B22DC1"/>
    <w:rsid w:val="00B22ED5"/>
    <w:rsid w:val="00B23089"/>
    <w:rsid w:val="00B23156"/>
    <w:rsid w:val="00B231BC"/>
    <w:rsid w:val="00B23229"/>
    <w:rsid w:val="00B23313"/>
    <w:rsid w:val="00B23485"/>
    <w:rsid w:val="00B2348B"/>
    <w:rsid w:val="00B234A6"/>
    <w:rsid w:val="00B2360D"/>
    <w:rsid w:val="00B23617"/>
    <w:rsid w:val="00B23786"/>
    <w:rsid w:val="00B23997"/>
    <w:rsid w:val="00B239F8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BED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22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2"/>
    <w:rsid w:val="00B27ACE"/>
    <w:rsid w:val="00B27AE3"/>
    <w:rsid w:val="00B27B89"/>
    <w:rsid w:val="00B27BE3"/>
    <w:rsid w:val="00B27CA4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95"/>
    <w:rsid w:val="00B307C2"/>
    <w:rsid w:val="00B3081B"/>
    <w:rsid w:val="00B308C2"/>
    <w:rsid w:val="00B30904"/>
    <w:rsid w:val="00B309A2"/>
    <w:rsid w:val="00B309CC"/>
    <w:rsid w:val="00B30A5B"/>
    <w:rsid w:val="00B30A67"/>
    <w:rsid w:val="00B30A8B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44"/>
    <w:rsid w:val="00B323BF"/>
    <w:rsid w:val="00B323C0"/>
    <w:rsid w:val="00B3246B"/>
    <w:rsid w:val="00B3262C"/>
    <w:rsid w:val="00B32652"/>
    <w:rsid w:val="00B32661"/>
    <w:rsid w:val="00B3268B"/>
    <w:rsid w:val="00B326DE"/>
    <w:rsid w:val="00B3274B"/>
    <w:rsid w:val="00B32799"/>
    <w:rsid w:val="00B3288C"/>
    <w:rsid w:val="00B3297C"/>
    <w:rsid w:val="00B329F1"/>
    <w:rsid w:val="00B32B13"/>
    <w:rsid w:val="00B32BE6"/>
    <w:rsid w:val="00B32BF9"/>
    <w:rsid w:val="00B32C43"/>
    <w:rsid w:val="00B32C6B"/>
    <w:rsid w:val="00B32CFC"/>
    <w:rsid w:val="00B32D91"/>
    <w:rsid w:val="00B32E03"/>
    <w:rsid w:val="00B32E71"/>
    <w:rsid w:val="00B32F4B"/>
    <w:rsid w:val="00B32F8D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2EB"/>
    <w:rsid w:val="00B344A8"/>
    <w:rsid w:val="00B3451F"/>
    <w:rsid w:val="00B345E3"/>
    <w:rsid w:val="00B34901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891"/>
    <w:rsid w:val="00B3599E"/>
    <w:rsid w:val="00B359E3"/>
    <w:rsid w:val="00B35A14"/>
    <w:rsid w:val="00B35A53"/>
    <w:rsid w:val="00B35B07"/>
    <w:rsid w:val="00B35F10"/>
    <w:rsid w:val="00B360CD"/>
    <w:rsid w:val="00B3613E"/>
    <w:rsid w:val="00B3620C"/>
    <w:rsid w:val="00B363C9"/>
    <w:rsid w:val="00B36689"/>
    <w:rsid w:val="00B367ED"/>
    <w:rsid w:val="00B3689B"/>
    <w:rsid w:val="00B36967"/>
    <w:rsid w:val="00B36AD6"/>
    <w:rsid w:val="00B36AF6"/>
    <w:rsid w:val="00B36BDA"/>
    <w:rsid w:val="00B36E87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B8A"/>
    <w:rsid w:val="00B37C97"/>
    <w:rsid w:val="00B37CEF"/>
    <w:rsid w:val="00B37D88"/>
    <w:rsid w:val="00B37EA3"/>
    <w:rsid w:val="00B37F08"/>
    <w:rsid w:val="00B40062"/>
    <w:rsid w:val="00B400A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7F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2F"/>
    <w:rsid w:val="00B411C1"/>
    <w:rsid w:val="00B41383"/>
    <w:rsid w:val="00B413CA"/>
    <w:rsid w:val="00B41423"/>
    <w:rsid w:val="00B414F9"/>
    <w:rsid w:val="00B4161C"/>
    <w:rsid w:val="00B41740"/>
    <w:rsid w:val="00B417A2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BBD"/>
    <w:rsid w:val="00B42C76"/>
    <w:rsid w:val="00B42D70"/>
    <w:rsid w:val="00B42E07"/>
    <w:rsid w:val="00B42F49"/>
    <w:rsid w:val="00B42F7C"/>
    <w:rsid w:val="00B4301D"/>
    <w:rsid w:val="00B430C6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AB1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245"/>
    <w:rsid w:val="00B4536F"/>
    <w:rsid w:val="00B45557"/>
    <w:rsid w:val="00B45626"/>
    <w:rsid w:val="00B4577E"/>
    <w:rsid w:val="00B457F3"/>
    <w:rsid w:val="00B45810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175"/>
    <w:rsid w:val="00B4626D"/>
    <w:rsid w:val="00B464F2"/>
    <w:rsid w:val="00B4656D"/>
    <w:rsid w:val="00B46578"/>
    <w:rsid w:val="00B46669"/>
    <w:rsid w:val="00B46700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CBC"/>
    <w:rsid w:val="00B46D8F"/>
    <w:rsid w:val="00B46E34"/>
    <w:rsid w:val="00B4729E"/>
    <w:rsid w:val="00B473A7"/>
    <w:rsid w:val="00B473DB"/>
    <w:rsid w:val="00B477D8"/>
    <w:rsid w:val="00B477E3"/>
    <w:rsid w:val="00B4793C"/>
    <w:rsid w:val="00B47AD7"/>
    <w:rsid w:val="00B47ADD"/>
    <w:rsid w:val="00B47B1A"/>
    <w:rsid w:val="00B47B36"/>
    <w:rsid w:val="00B47B6B"/>
    <w:rsid w:val="00B47B98"/>
    <w:rsid w:val="00B47C33"/>
    <w:rsid w:val="00B47F95"/>
    <w:rsid w:val="00B47FB9"/>
    <w:rsid w:val="00B47FCE"/>
    <w:rsid w:val="00B500A5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23"/>
    <w:rsid w:val="00B518CE"/>
    <w:rsid w:val="00B519CA"/>
    <w:rsid w:val="00B51A42"/>
    <w:rsid w:val="00B51AE3"/>
    <w:rsid w:val="00B51CC4"/>
    <w:rsid w:val="00B51D8C"/>
    <w:rsid w:val="00B51E30"/>
    <w:rsid w:val="00B51E44"/>
    <w:rsid w:val="00B51EA4"/>
    <w:rsid w:val="00B51F5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2F"/>
    <w:rsid w:val="00B529A7"/>
    <w:rsid w:val="00B52B06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704"/>
    <w:rsid w:val="00B537E2"/>
    <w:rsid w:val="00B53807"/>
    <w:rsid w:val="00B538AA"/>
    <w:rsid w:val="00B53995"/>
    <w:rsid w:val="00B53997"/>
    <w:rsid w:val="00B539E0"/>
    <w:rsid w:val="00B53A59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6DF"/>
    <w:rsid w:val="00B5474D"/>
    <w:rsid w:val="00B5478F"/>
    <w:rsid w:val="00B548A9"/>
    <w:rsid w:val="00B548CA"/>
    <w:rsid w:val="00B5492D"/>
    <w:rsid w:val="00B549A0"/>
    <w:rsid w:val="00B549FB"/>
    <w:rsid w:val="00B54CC6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BB2"/>
    <w:rsid w:val="00B55C35"/>
    <w:rsid w:val="00B55C4B"/>
    <w:rsid w:val="00B55DB8"/>
    <w:rsid w:val="00B55FD8"/>
    <w:rsid w:val="00B5605D"/>
    <w:rsid w:val="00B560EF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CFF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CB6"/>
    <w:rsid w:val="00B60EE8"/>
    <w:rsid w:val="00B60F53"/>
    <w:rsid w:val="00B60FB8"/>
    <w:rsid w:val="00B61116"/>
    <w:rsid w:val="00B611F8"/>
    <w:rsid w:val="00B611FE"/>
    <w:rsid w:val="00B61225"/>
    <w:rsid w:val="00B61294"/>
    <w:rsid w:val="00B6144C"/>
    <w:rsid w:val="00B6145D"/>
    <w:rsid w:val="00B61489"/>
    <w:rsid w:val="00B61544"/>
    <w:rsid w:val="00B617FB"/>
    <w:rsid w:val="00B61986"/>
    <w:rsid w:val="00B61AF6"/>
    <w:rsid w:val="00B61D38"/>
    <w:rsid w:val="00B61EF2"/>
    <w:rsid w:val="00B61F24"/>
    <w:rsid w:val="00B61F3B"/>
    <w:rsid w:val="00B61FFE"/>
    <w:rsid w:val="00B620D2"/>
    <w:rsid w:val="00B62177"/>
    <w:rsid w:val="00B621F1"/>
    <w:rsid w:val="00B623D7"/>
    <w:rsid w:val="00B62516"/>
    <w:rsid w:val="00B6257C"/>
    <w:rsid w:val="00B625EF"/>
    <w:rsid w:val="00B62610"/>
    <w:rsid w:val="00B62693"/>
    <w:rsid w:val="00B6278C"/>
    <w:rsid w:val="00B6278E"/>
    <w:rsid w:val="00B62870"/>
    <w:rsid w:val="00B628A5"/>
    <w:rsid w:val="00B62900"/>
    <w:rsid w:val="00B62978"/>
    <w:rsid w:val="00B62AA2"/>
    <w:rsid w:val="00B62BA9"/>
    <w:rsid w:val="00B62BCC"/>
    <w:rsid w:val="00B62C29"/>
    <w:rsid w:val="00B62CFD"/>
    <w:rsid w:val="00B62E65"/>
    <w:rsid w:val="00B62F9C"/>
    <w:rsid w:val="00B63038"/>
    <w:rsid w:val="00B633C7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B7"/>
    <w:rsid w:val="00B643ED"/>
    <w:rsid w:val="00B644BA"/>
    <w:rsid w:val="00B644F2"/>
    <w:rsid w:val="00B64506"/>
    <w:rsid w:val="00B6450C"/>
    <w:rsid w:val="00B64519"/>
    <w:rsid w:val="00B64547"/>
    <w:rsid w:val="00B646F8"/>
    <w:rsid w:val="00B64705"/>
    <w:rsid w:val="00B64730"/>
    <w:rsid w:val="00B649D8"/>
    <w:rsid w:val="00B64B26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84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5C"/>
    <w:rsid w:val="00B672E4"/>
    <w:rsid w:val="00B6756A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1BF"/>
    <w:rsid w:val="00B71257"/>
    <w:rsid w:val="00B71271"/>
    <w:rsid w:val="00B71321"/>
    <w:rsid w:val="00B71399"/>
    <w:rsid w:val="00B713A8"/>
    <w:rsid w:val="00B71440"/>
    <w:rsid w:val="00B71723"/>
    <w:rsid w:val="00B71849"/>
    <w:rsid w:val="00B718D5"/>
    <w:rsid w:val="00B7196B"/>
    <w:rsid w:val="00B71B69"/>
    <w:rsid w:val="00B71BA6"/>
    <w:rsid w:val="00B71BC1"/>
    <w:rsid w:val="00B71C7C"/>
    <w:rsid w:val="00B71D6C"/>
    <w:rsid w:val="00B71DC1"/>
    <w:rsid w:val="00B71E54"/>
    <w:rsid w:val="00B71E72"/>
    <w:rsid w:val="00B71E91"/>
    <w:rsid w:val="00B71ED0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47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69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87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65"/>
    <w:rsid w:val="00B757A9"/>
    <w:rsid w:val="00B758E5"/>
    <w:rsid w:val="00B7591D"/>
    <w:rsid w:val="00B7598B"/>
    <w:rsid w:val="00B75A0D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476"/>
    <w:rsid w:val="00B7650F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03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A2"/>
    <w:rsid w:val="00B80DE9"/>
    <w:rsid w:val="00B80DFA"/>
    <w:rsid w:val="00B80E31"/>
    <w:rsid w:val="00B811AB"/>
    <w:rsid w:val="00B811E0"/>
    <w:rsid w:val="00B811FE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603"/>
    <w:rsid w:val="00B82638"/>
    <w:rsid w:val="00B8272A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7BF"/>
    <w:rsid w:val="00B83A90"/>
    <w:rsid w:val="00B83ACC"/>
    <w:rsid w:val="00B83BB2"/>
    <w:rsid w:val="00B83BCC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2E6"/>
    <w:rsid w:val="00B84375"/>
    <w:rsid w:val="00B8460F"/>
    <w:rsid w:val="00B8487A"/>
    <w:rsid w:val="00B84881"/>
    <w:rsid w:val="00B8498C"/>
    <w:rsid w:val="00B849F6"/>
    <w:rsid w:val="00B84BCB"/>
    <w:rsid w:val="00B84BE8"/>
    <w:rsid w:val="00B84C90"/>
    <w:rsid w:val="00B84DD2"/>
    <w:rsid w:val="00B85003"/>
    <w:rsid w:val="00B8505F"/>
    <w:rsid w:val="00B851C5"/>
    <w:rsid w:val="00B851E6"/>
    <w:rsid w:val="00B85204"/>
    <w:rsid w:val="00B85342"/>
    <w:rsid w:val="00B853E6"/>
    <w:rsid w:val="00B85453"/>
    <w:rsid w:val="00B85542"/>
    <w:rsid w:val="00B85670"/>
    <w:rsid w:val="00B85847"/>
    <w:rsid w:val="00B859A7"/>
    <w:rsid w:val="00B859D5"/>
    <w:rsid w:val="00B85A3B"/>
    <w:rsid w:val="00B85BD9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27"/>
    <w:rsid w:val="00B86AB3"/>
    <w:rsid w:val="00B86C3D"/>
    <w:rsid w:val="00B86C53"/>
    <w:rsid w:val="00B86CFF"/>
    <w:rsid w:val="00B86D32"/>
    <w:rsid w:val="00B870B3"/>
    <w:rsid w:val="00B8716D"/>
    <w:rsid w:val="00B872A6"/>
    <w:rsid w:val="00B87465"/>
    <w:rsid w:val="00B874F0"/>
    <w:rsid w:val="00B87711"/>
    <w:rsid w:val="00B87750"/>
    <w:rsid w:val="00B8796F"/>
    <w:rsid w:val="00B879E8"/>
    <w:rsid w:val="00B879F4"/>
    <w:rsid w:val="00B87A39"/>
    <w:rsid w:val="00B87AB2"/>
    <w:rsid w:val="00B87AC9"/>
    <w:rsid w:val="00B87AF8"/>
    <w:rsid w:val="00B87BD7"/>
    <w:rsid w:val="00B87C34"/>
    <w:rsid w:val="00B87D38"/>
    <w:rsid w:val="00B87D7C"/>
    <w:rsid w:val="00B87E13"/>
    <w:rsid w:val="00B900D7"/>
    <w:rsid w:val="00B9012A"/>
    <w:rsid w:val="00B90277"/>
    <w:rsid w:val="00B902B3"/>
    <w:rsid w:val="00B90367"/>
    <w:rsid w:val="00B90489"/>
    <w:rsid w:val="00B907BB"/>
    <w:rsid w:val="00B90839"/>
    <w:rsid w:val="00B90869"/>
    <w:rsid w:val="00B908BA"/>
    <w:rsid w:val="00B908C1"/>
    <w:rsid w:val="00B90975"/>
    <w:rsid w:val="00B90991"/>
    <w:rsid w:val="00B90B14"/>
    <w:rsid w:val="00B90BF1"/>
    <w:rsid w:val="00B90C5E"/>
    <w:rsid w:val="00B90DCB"/>
    <w:rsid w:val="00B90DE1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D2C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E81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315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D23"/>
    <w:rsid w:val="00B94E02"/>
    <w:rsid w:val="00B94E84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B0"/>
    <w:rsid w:val="00B97AD1"/>
    <w:rsid w:val="00B97D4F"/>
    <w:rsid w:val="00B97D7D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CA6"/>
    <w:rsid w:val="00BA0DF0"/>
    <w:rsid w:val="00BA0E97"/>
    <w:rsid w:val="00BA0F31"/>
    <w:rsid w:val="00BA11A3"/>
    <w:rsid w:val="00BA1232"/>
    <w:rsid w:val="00BA127D"/>
    <w:rsid w:val="00BA1349"/>
    <w:rsid w:val="00BA1361"/>
    <w:rsid w:val="00BA13FF"/>
    <w:rsid w:val="00BA143B"/>
    <w:rsid w:val="00BA146B"/>
    <w:rsid w:val="00BA149F"/>
    <w:rsid w:val="00BA14DE"/>
    <w:rsid w:val="00BA1531"/>
    <w:rsid w:val="00BA153C"/>
    <w:rsid w:val="00BA16C2"/>
    <w:rsid w:val="00BA1700"/>
    <w:rsid w:val="00BA174B"/>
    <w:rsid w:val="00BA18C5"/>
    <w:rsid w:val="00BA18DC"/>
    <w:rsid w:val="00BA18FD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5B8"/>
    <w:rsid w:val="00BA26B5"/>
    <w:rsid w:val="00BA26D6"/>
    <w:rsid w:val="00BA26E3"/>
    <w:rsid w:val="00BA27D0"/>
    <w:rsid w:val="00BA27FE"/>
    <w:rsid w:val="00BA2983"/>
    <w:rsid w:val="00BA2BAF"/>
    <w:rsid w:val="00BA2BBE"/>
    <w:rsid w:val="00BA2BC9"/>
    <w:rsid w:val="00BA2BF5"/>
    <w:rsid w:val="00BA2C1A"/>
    <w:rsid w:val="00BA2D6B"/>
    <w:rsid w:val="00BA2E93"/>
    <w:rsid w:val="00BA31BD"/>
    <w:rsid w:val="00BA3233"/>
    <w:rsid w:val="00BA3354"/>
    <w:rsid w:val="00BA33C0"/>
    <w:rsid w:val="00BA33E8"/>
    <w:rsid w:val="00BA34A0"/>
    <w:rsid w:val="00BA34B2"/>
    <w:rsid w:val="00BA34B3"/>
    <w:rsid w:val="00BA3525"/>
    <w:rsid w:val="00BA3541"/>
    <w:rsid w:val="00BA3779"/>
    <w:rsid w:val="00BA380C"/>
    <w:rsid w:val="00BA381C"/>
    <w:rsid w:val="00BA3A10"/>
    <w:rsid w:val="00BA3A6A"/>
    <w:rsid w:val="00BA3AAB"/>
    <w:rsid w:val="00BA3B29"/>
    <w:rsid w:val="00BA3B50"/>
    <w:rsid w:val="00BA3B62"/>
    <w:rsid w:val="00BA3CFE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68"/>
    <w:rsid w:val="00BA48E1"/>
    <w:rsid w:val="00BA497C"/>
    <w:rsid w:val="00BA4B29"/>
    <w:rsid w:val="00BA4B8D"/>
    <w:rsid w:val="00BA4C86"/>
    <w:rsid w:val="00BA4D39"/>
    <w:rsid w:val="00BA5010"/>
    <w:rsid w:val="00BA506F"/>
    <w:rsid w:val="00BA51ED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0C3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5F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1F11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BF4"/>
    <w:rsid w:val="00BB2CFD"/>
    <w:rsid w:val="00BB2D7C"/>
    <w:rsid w:val="00BB2EE0"/>
    <w:rsid w:val="00BB2F54"/>
    <w:rsid w:val="00BB2F63"/>
    <w:rsid w:val="00BB2FD3"/>
    <w:rsid w:val="00BB2FDF"/>
    <w:rsid w:val="00BB3000"/>
    <w:rsid w:val="00BB359D"/>
    <w:rsid w:val="00BB35AB"/>
    <w:rsid w:val="00BB35E6"/>
    <w:rsid w:val="00BB3653"/>
    <w:rsid w:val="00BB3677"/>
    <w:rsid w:val="00BB3724"/>
    <w:rsid w:val="00BB39EA"/>
    <w:rsid w:val="00BB3C39"/>
    <w:rsid w:val="00BB3C6F"/>
    <w:rsid w:val="00BB3C99"/>
    <w:rsid w:val="00BB3D78"/>
    <w:rsid w:val="00BB3DD2"/>
    <w:rsid w:val="00BB3E71"/>
    <w:rsid w:val="00BB3E9B"/>
    <w:rsid w:val="00BB3F50"/>
    <w:rsid w:val="00BB4001"/>
    <w:rsid w:val="00BB409D"/>
    <w:rsid w:val="00BB40D9"/>
    <w:rsid w:val="00BB4121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88E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4B8"/>
    <w:rsid w:val="00BB6584"/>
    <w:rsid w:val="00BB67A2"/>
    <w:rsid w:val="00BB68D4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88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51C"/>
    <w:rsid w:val="00BC1605"/>
    <w:rsid w:val="00BC1628"/>
    <w:rsid w:val="00BC16C4"/>
    <w:rsid w:val="00BC192D"/>
    <w:rsid w:val="00BC1A12"/>
    <w:rsid w:val="00BC1C2F"/>
    <w:rsid w:val="00BC1C56"/>
    <w:rsid w:val="00BC1CEE"/>
    <w:rsid w:val="00BC1D5B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462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1A"/>
    <w:rsid w:val="00BC3C7A"/>
    <w:rsid w:val="00BC3D04"/>
    <w:rsid w:val="00BC3D06"/>
    <w:rsid w:val="00BC3D77"/>
    <w:rsid w:val="00BC3DA2"/>
    <w:rsid w:val="00BC3F79"/>
    <w:rsid w:val="00BC3F8E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33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06C"/>
    <w:rsid w:val="00BC6147"/>
    <w:rsid w:val="00BC61A0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6F0B"/>
    <w:rsid w:val="00BC701C"/>
    <w:rsid w:val="00BC71AB"/>
    <w:rsid w:val="00BC7205"/>
    <w:rsid w:val="00BC73B3"/>
    <w:rsid w:val="00BC7457"/>
    <w:rsid w:val="00BC745B"/>
    <w:rsid w:val="00BC74B3"/>
    <w:rsid w:val="00BC7500"/>
    <w:rsid w:val="00BC769A"/>
    <w:rsid w:val="00BC7734"/>
    <w:rsid w:val="00BC7914"/>
    <w:rsid w:val="00BC7962"/>
    <w:rsid w:val="00BC796D"/>
    <w:rsid w:val="00BC79DF"/>
    <w:rsid w:val="00BC7C5A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8A6"/>
    <w:rsid w:val="00BD0A93"/>
    <w:rsid w:val="00BD0B9F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7EC"/>
    <w:rsid w:val="00BD18EE"/>
    <w:rsid w:val="00BD1922"/>
    <w:rsid w:val="00BD1B3C"/>
    <w:rsid w:val="00BD1CA4"/>
    <w:rsid w:val="00BD1CD3"/>
    <w:rsid w:val="00BD1D08"/>
    <w:rsid w:val="00BD1E6D"/>
    <w:rsid w:val="00BD1EB7"/>
    <w:rsid w:val="00BD1EE0"/>
    <w:rsid w:val="00BD1FD2"/>
    <w:rsid w:val="00BD2082"/>
    <w:rsid w:val="00BD21BE"/>
    <w:rsid w:val="00BD223D"/>
    <w:rsid w:val="00BD223E"/>
    <w:rsid w:val="00BD22A9"/>
    <w:rsid w:val="00BD2587"/>
    <w:rsid w:val="00BD2588"/>
    <w:rsid w:val="00BD26BF"/>
    <w:rsid w:val="00BD2702"/>
    <w:rsid w:val="00BD274B"/>
    <w:rsid w:val="00BD275D"/>
    <w:rsid w:val="00BD27B1"/>
    <w:rsid w:val="00BD29A0"/>
    <w:rsid w:val="00BD2BEB"/>
    <w:rsid w:val="00BD2C1D"/>
    <w:rsid w:val="00BD2CAE"/>
    <w:rsid w:val="00BD2D41"/>
    <w:rsid w:val="00BD2E2B"/>
    <w:rsid w:val="00BD2F2C"/>
    <w:rsid w:val="00BD2F44"/>
    <w:rsid w:val="00BD2F6E"/>
    <w:rsid w:val="00BD305A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33"/>
    <w:rsid w:val="00BD38E3"/>
    <w:rsid w:val="00BD38F4"/>
    <w:rsid w:val="00BD39BF"/>
    <w:rsid w:val="00BD3A78"/>
    <w:rsid w:val="00BD3ADE"/>
    <w:rsid w:val="00BD3B80"/>
    <w:rsid w:val="00BD3D47"/>
    <w:rsid w:val="00BD3EA0"/>
    <w:rsid w:val="00BD3F65"/>
    <w:rsid w:val="00BD40A7"/>
    <w:rsid w:val="00BD4125"/>
    <w:rsid w:val="00BD4151"/>
    <w:rsid w:val="00BD4224"/>
    <w:rsid w:val="00BD4435"/>
    <w:rsid w:val="00BD45C9"/>
    <w:rsid w:val="00BD4622"/>
    <w:rsid w:val="00BD4777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58B"/>
    <w:rsid w:val="00BD579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893"/>
    <w:rsid w:val="00BD6A2A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C1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D7FB8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38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2F56"/>
    <w:rsid w:val="00BE300A"/>
    <w:rsid w:val="00BE30CE"/>
    <w:rsid w:val="00BE316A"/>
    <w:rsid w:val="00BE3218"/>
    <w:rsid w:val="00BE35DD"/>
    <w:rsid w:val="00BE36A3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438"/>
    <w:rsid w:val="00BE4559"/>
    <w:rsid w:val="00BE4571"/>
    <w:rsid w:val="00BE45FB"/>
    <w:rsid w:val="00BE45FD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9DC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6F97"/>
    <w:rsid w:val="00BE71F9"/>
    <w:rsid w:val="00BE72C5"/>
    <w:rsid w:val="00BE73C1"/>
    <w:rsid w:val="00BE7416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B6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3FB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05"/>
    <w:rsid w:val="00BF1024"/>
    <w:rsid w:val="00BF102B"/>
    <w:rsid w:val="00BF10EB"/>
    <w:rsid w:val="00BF1332"/>
    <w:rsid w:val="00BF169C"/>
    <w:rsid w:val="00BF16A6"/>
    <w:rsid w:val="00BF1854"/>
    <w:rsid w:val="00BF18D3"/>
    <w:rsid w:val="00BF1979"/>
    <w:rsid w:val="00BF1AE7"/>
    <w:rsid w:val="00BF1C4D"/>
    <w:rsid w:val="00BF1C6A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A8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795"/>
    <w:rsid w:val="00BF58D8"/>
    <w:rsid w:val="00BF591E"/>
    <w:rsid w:val="00BF5A8D"/>
    <w:rsid w:val="00BF5AB8"/>
    <w:rsid w:val="00BF5ADD"/>
    <w:rsid w:val="00BF5B35"/>
    <w:rsid w:val="00BF5B4D"/>
    <w:rsid w:val="00BF5B7A"/>
    <w:rsid w:val="00BF5B9E"/>
    <w:rsid w:val="00BF5C0A"/>
    <w:rsid w:val="00BF5D99"/>
    <w:rsid w:val="00BF5FC7"/>
    <w:rsid w:val="00BF600D"/>
    <w:rsid w:val="00BF6119"/>
    <w:rsid w:val="00BF621A"/>
    <w:rsid w:val="00BF62E5"/>
    <w:rsid w:val="00BF63F8"/>
    <w:rsid w:val="00BF6404"/>
    <w:rsid w:val="00BF6509"/>
    <w:rsid w:val="00BF6581"/>
    <w:rsid w:val="00BF6654"/>
    <w:rsid w:val="00BF66BD"/>
    <w:rsid w:val="00BF678E"/>
    <w:rsid w:val="00BF68A0"/>
    <w:rsid w:val="00BF6963"/>
    <w:rsid w:val="00BF6978"/>
    <w:rsid w:val="00BF6AE4"/>
    <w:rsid w:val="00BF6C38"/>
    <w:rsid w:val="00BF6C54"/>
    <w:rsid w:val="00BF6DE0"/>
    <w:rsid w:val="00BF6DF7"/>
    <w:rsid w:val="00BF6EB4"/>
    <w:rsid w:val="00BF6ECF"/>
    <w:rsid w:val="00BF6EE1"/>
    <w:rsid w:val="00BF70EB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8E8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7B9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3D2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EF"/>
    <w:rsid w:val="00C05AFF"/>
    <w:rsid w:val="00C05B11"/>
    <w:rsid w:val="00C05B2B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45"/>
    <w:rsid w:val="00C06E67"/>
    <w:rsid w:val="00C06EEB"/>
    <w:rsid w:val="00C06F55"/>
    <w:rsid w:val="00C071C3"/>
    <w:rsid w:val="00C07223"/>
    <w:rsid w:val="00C07268"/>
    <w:rsid w:val="00C072A3"/>
    <w:rsid w:val="00C072D7"/>
    <w:rsid w:val="00C072FD"/>
    <w:rsid w:val="00C0743C"/>
    <w:rsid w:val="00C0749A"/>
    <w:rsid w:val="00C0751B"/>
    <w:rsid w:val="00C07556"/>
    <w:rsid w:val="00C075E6"/>
    <w:rsid w:val="00C07618"/>
    <w:rsid w:val="00C078A9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E4"/>
    <w:rsid w:val="00C111FA"/>
    <w:rsid w:val="00C11456"/>
    <w:rsid w:val="00C1160E"/>
    <w:rsid w:val="00C1166B"/>
    <w:rsid w:val="00C11694"/>
    <w:rsid w:val="00C116EB"/>
    <w:rsid w:val="00C117D4"/>
    <w:rsid w:val="00C1180A"/>
    <w:rsid w:val="00C118B6"/>
    <w:rsid w:val="00C1193E"/>
    <w:rsid w:val="00C119A3"/>
    <w:rsid w:val="00C11B44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1A"/>
    <w:rsid w:val="00C12B7C"/>
    <w:rsid w:val="00C12B89"/>
    <w:rsid w:val="00C12C7F"/>
    <w:rsid w:val="00C12C84"/>
    <w:rsid w:val="00C12DEB"/>
    <w:rsid w:val="00C12DF8"/>
    <w:rsid w:val="00C12F66"/>
    <w:rsid w:val="00C13250"/>
    <w:rsid w:val="00C1327F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1B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63A"/>
    <w:rsid w:val="00C14790"/>
    <w:rsid w:val="00C14859"/>
    <w:rsid w:val="00C149A6"/>
    <w:rsid w:val="00C149AA"/>
    <w:rsid w:val="00C14B69"/>
    <w:rsid w:val="00C14BBE"/>
    <w:rsid w:val="00C14D2A"/>
    <w:rsid w:val="00C14ECA"/>
    <w:rsid w:val="00C15066"/>
    <w:rsid w:val="00C150C8"/>
    <w:rsid w:val="00C150E7"/>
    <w:rsid w:val="00C153DC"/>
    <w:rsid w:val="00C1541D"/>
    <w:rsid w:val="00C1553D"/>
    <w:rsid w:val="00C15647"/>
    <w:rsid w:val="00C15824"/>
    <w:rsid w:val="00C15868"/>
    <w:rsid w:val="00C159CF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6B"/>
    <w:rsid w:val="00C200F4"/>
    <w:rsid w:val="00C20127"/>
    <w:rsid w:val="00C201B2"/>
    <w:rsid w:val="00C202C1"/>
    <w:rsid w:val="00C2039F"/>
    <w:rsid w:val="00C20413"/>
    <w:rsid w:val="00C20461"/>
    <w:rsid w:val="00C20529"/>
    <w:rsid w:val="00C205C8"/>
    <w:rsid w:val="00C207A5"/>
    <w:rsid w:val="00C207FC"/>
    <w:rsid w:val="00C20A71"/>
    <w:rsid w:val="00C20AE4"/>
    <w:rsid w:val="00C20C34"/>
    <w:rsid w:val="00C20C54"/>
    <w:rsid w:val="00C20C66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A7B"/>
    <w:rsid w:val="00C21B0D"/>
    <w:rsid w:val="00C21B2E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8AC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243"/>
    <w:rsid w:val="00C243DF"/>
    <w:rsid w:val="00C2457B"/>
    <w:rsid w:val="00C245AA"/>
    <w:rsid w:val="00C245B3"/>
    <w:rsid w:val="00C2462C"/>
    <w:rsid w:val="00C24631"/>
    <w:rsid w:val="00C24634"/>
    <w:rsid w:val="00C24753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B0"/>
    <w:rsid w:val="00C255C3"/>
    <w:rsid w:val="00C25612"/>
    <w:rsid w:val="00C2561B"/>
    <w:rsid w:val="00C256A6"/>
    <w:rsid w:val="00C25892"/>
    <w:rsid w:val="00C25ACD"/>
    <w:rsid w:val="00C25B52"/>
    <w:rsid w:val="00C25D4C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67F"/>
    <w:rsid w:val="00C26845"/>
    <w:rsid w:val="00C268A3"/>
    <w:rsid w:val="00C268E5"/>
    <w:rsid w:val="00C269DE"/>
    <w:rsid w:val="00C26ACA"/>
    <w:rsid w:val="00C26B9E"/>
    <w:rsid w:val="00C26BE4"/>
    <w:rsid w:val="00C26C4A"/>
    <w:rsid w:val="00C26D44"/>
    <w:rsid w:val="00C26D55"/>
    <w:rsid w:val="00C26DE2"/>
    <w:rsid w:val="00C26F16"/>
    <w:rsid w:val="00C27095"/>
    <w:rsid w:val="00C270DD"/>
    <w:rsid w:val="00C271AC"/>
    <w:rsid w:val="00C272B1"/>
    <w:rsid w:val="00C2731A"/>
    <w:rsid w:val="00C27432"/>
    <w:rsid w:val="00C274A8"/>
    <w:rsid w:val="00C275EF"/>
    <w:rsid w:val="00C278D2"/>
    <w:rsid w:val="00C2792E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4DD"/>
    <w:rsid w:val="00C3355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DD9"/>
    <w:rsid w:val="00C34E10"/>
    <w:rsid w:val="00C350C4"/>
    <w:rsid w:val="00C3526F"/>
    <w:rsid w:val="00C352BA"/>
    <w:rsid w:val="00C352F5"/>
    <w:rsid w:val="00C3530C"/>
    <w:rsid w:val="00C35452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673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3DD"/>
    <w:rsid w:val="00C41482"/>
    <w:rsid w:val="00C4169C"/>
    <w:rsid w:val="00C4175C"/>
    <w:rsid w:val="00C41859"/>
    <w:rsid w:val="00C418AA"/>
    <w:rsid w:val="00C41BAE"/>
    <w:rsid w:val="00C41BF6"/>
    <w:rsid w:val="00C41C3E"/>
    <w:rsid w:val="00C41F1D"/>
    <w:rsid w:val="00C41F5C"/>
    <w:rsid w:val="00C41F61"/>
    <w:rsid w:val="00C41F65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751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1E6"/>
    <w:rsid w:val="00C4336D"/>
    <w:rsid w:val="00C433B3"/>
    <w:rsid w:val="00C4342C"/>
    <w:rsid w:val="00C43470"/>
    <w:rsid w:val="00C437B7"/>
    <w:rsid w:val="00C438BA"/>
    <w:rsid w:val="00C43A94"/>
    <w:rsid w:val="00C43B54"/>
    <w:rsid w:val="00C43CBD"/>
    <w:rsid w:val="00C43CFF"/>
    <w:rsid w:val="00C43DBA"/>
    <w:rsid w:val="00C43E35"/>
    <w:rsid w:val="00C43F1C"/>
    <w:rsid w:val="00C44068"/>
    <w:rsid w:val="00C440BA"/>
    <w:rsid w:val="00C441AE"/>
    <w:rsid w:val="00C441B2"/>
    <w:rsid w:val="00C4426C"/>
    <w:rsid w:val="00C442F4"/>
    <w:rsid w:val="00C44387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090"/>
    <w:rsid w:val="00C45144"/>
    <w:rsid w:val="00C45188"/>
    <w:rsid w:val="00C4521E"/>
    <w:rsid w:val="00C4545D"/>
    <w:rsid w:val="00C455B7"/>
    <w:rsid w:val="00C45684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60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8B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00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55"/>
    <w:rsid w:val="00C514BA"/>
    <w:rsid w:val="00C51522"/>
    <w:rsid w:val="00C51722"/>
    <w:rsid w:val="00C517E0"/>
    <w:rsid w:val="00C519CD"/>
    <w:rsid w:val="00C51A12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7D5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989"/>
    <w:rsid w:val="00C55A41"/>
    <w:rsid w:val="00C55ECC"/>
    <w:rsid w:val="00C56108"/>
    <w:rsid w:val="00C5614C"/>
    <w:rsid w:val="00C56160"/>
    <w:rsid w:val="00C56216"/>
    <w:rsid w:val="00C562C1"/>
    <w:rsid w:val="00C562FD"/>
    <w:rsid w:val="00C5635B"/>
    <w:rsid w:val="00C563F2"/>
    <w:rsid w:val="00C563F7"/>
    <w:rsid w:val="00C5646D"/>
    <w:rsid w:val="00C564A3"/>
    <w:rsid w:val="00C56563"/>
    <w:rsid w:val="00C565EC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EF3"/>
    <w:rsid w:val="00C57F1C"/>
    <w:rsid w:val="00C57FEB"/>
    <w:rsid w:val="00C6004B"/>
    <w:rsid w:val="00C600C4"/>
    <w:rsid w:val="00C6018F"/>
    <w:rsid w:val="00C60526"/>
    <w:rsid w:val="00C608A9"/>
    <w:rsid w:val="00C608AE"/>
    <w:rsid w:val="00C608C0"/>
    <w:rsid w:val="00C608F6"/>
    <w:rsid w:val="00C60A4D"/>
    <w:rsid w:val="00C60A69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E5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C9B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1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2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484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9"/>
    <w:rsid w:val="00C65C2D"/>
    <w:rsid w:val="00C65C38"/>
    <w:rsid w:val="00C65EA3"/>
    <w:rsid w:val="00C65EC3"/>
    <w:rsid w:val="00C65F00"/>
    <w:rsid w:val="00C660D5"/>
    <w:rsid w:val="00C6615E"/>
    <w:rsid w:val="00C662A8"/>
    <w:rsid w:val="00C66344"/>
    <w:rsid w:val="00C663B4"/>
    <w:rsid w:val="00C66495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E8"/>
    <w:rsid w:val="00C66FF6"/>
    <w:rsid w:val="00C67078"/>
    <w:rsid w:val="00C6709B"/>
    <w:rsid w:val="00C670B7"/>
    <w:rsid w:val="00C67194"/>
    <w:rsid w:val="00C671AE"/>
    <w:rsid w:val="00C671D2"/>
    <w:rsid w:val="00C67205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10"/>
    <w:rsid w:val="00C7158D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2EF2"/>
    <w:rsid w:val="00C7303F"/>
    <w:rsid w:val="00C73074"/>
    <w:rsid w:val="00C7310D"/>
    <w:rsid w:val="00C73161"/>
    <w:rsid w:val="00C73170"/>
    <w:rsid w:val="00C73175"/>
    <w:rsid w:val="00C735E5"/>
    <w:rsid w:val="00C738C7"/>
    <w:rsid w:val="00C739EE"/>
    <w:rsid w:val="00C73BCD"/>
    <w:rsid w:val="00C73C3B"/>
    <w:rsid w:val="00C73C44"/>
    <w:rsid w:val="00C73C9F"/>
    <w:rsid w:val="00C73CEE"/>
    <w:rsid w:val="00C73CF2"/>
    <w:rsid w:val="00C73D89"/>
    <w:rsid w:val="00C74154"/>
    <w:rsid w:val="00C7415C"/>
    <w:rsid w:val="00C74195"/>
    <w:rsid w:val="00C742B3"/>
    <w:rsid w:val="00C74397"/>
    <w:rsid w:val="00C74437"/>
    <w:rsid w:val="00C74439"/>
    <w:rsid w:val="00C7452E"/>
    <w:rsid w:val="00C745DF"/>
    <w:rsid w:val="00C74720"/>
    <w:rsid w:val="00C74870"/>
    <w:rsid w:val="00C74881"/>
    <w:rsid w:val="00C74940"/>
    <w:rsid w:val="00C74955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32D"/>
    <w:rsid w:val="00C7537D"/>
    <w:rsid w:val="00C755F1"/>
    <w:rsid w:val="00C75800"/>
    <w:rsid w:val="00C75829"/>
    <w:rsid w:val="00C75B4D"/>
    <w:rsid w:val="00C75B9D"/>
    <w:rsid w:val="00C75C66"/>
    <w:rsid w:val="00C75D7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89C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42A"/>
    <w:rsid w:val="00C776C3"/>
    <w:rsid w:val="00C7773A"/>
    <w:rsid w:val="00C77908"/>
    <w:rsid w:val="00C77A41"/>
    <w:rsid w:val="00C77A72"/>
    <w:rsid w:val="00C77A7C"/>
    <w:rsid w:val="00C77BF8"/>
    <w:rsid w:val="00C77C51"/>
    <w:rsid w:val="00C77C9D"/>
    <w:rsid w:val="00C77CBA"/>
    <w:rsid w:val="00C77DC4"/>
    <w:rsid w:val="00C77E53"/>
    <w:rsid w:val="00C80041"/>
    <w:rsid w:val="00C800C7"/>
    <w:rsid w:val="00C800FA"/>
    <w:rsid w:val="00C801DD"/>
    <w:rsid w:val="00C80361"/>
    <w:rsid w:val="00C8037E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26A"/>
    <w:rsid w:val="00C83334"/>
    <w:rsid w:val="00C83798"/>
    <w:rsid w:val="00C838BB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5C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13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B98"/>
    <w:rsid w:val="00C90CDF"/>
    <w:rsid w:val="00C90EC7"/>
    <w:rsid w:val="00C90F65"/>
    <w:rsid w:val="00C90FEF"/>
    <w:rsid w:val="00C910CF"/>
    <w:rsid w:val="00C910FA"/>
    <w:rsid w:val="00C910FC"/>
    <w:rsid w:val="00C9115C"/>
    <w:rsid w:val="00C913DB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11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6A3"/>
    <w:rsid w:val="00C927BD"/>
    <w:rsid w:val="00C927EC"/>
    <w:rsid w:val="00C92888"/>
    <w:rsid w:val="00C928B6"/>
    <w:rsid w:val="00C929C0"/>
    <w:rsid w:val="00C92A7C"/>
    <w:rsid w:val="00C92B96"/>
    <w:rsid w:val="00C92B9A"/>
    <w:rsid w:val="00C92D2B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BDC"/>
    <w:rsid w:val="00C93C3E"/>
    <w:rsid w:val="00C93D8D"/>
    <w:rsid w:val="00C93E72"/>
    <w:rsid w:val="00C93FBC"/>
    <w:rsid w:val="00C940B8"/>
    <w:rsid w:val="00C940B9"/>
    <w:rsid w:val="00C942CB"/>
    <w:rsid w:val="00C9435E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4F3D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20"/>
    <w:rsid w:val="00C95E33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74"/>
    <w:rsid w:val="00C96BFC"/>
    <w:rsid w:val="00C96C8F"/>
    <w:rsid w:val="00C96DD4"/>
    <w:rsid w:val="00C96F7F"/>
    <w:rsid w:val="00C97199"/>
    <w:rsid w:val="00C971FF"/>
    <w:rsid w:val="00C972FF"/>
    <w:rsid w:val="00C97418"/>
    <w:rsid w:val="00C97551"/>
    <w:rsid w:val="00C975C4"/>
    <w:rsid w:val="00C97626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1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8A"/>
    <w:rsid w:val="00CA07BC"/>
    <w:rsid w:val="00CA07EA"/>
    <w:rsid w:val="00CA07F8"/>
    <w:rsid w:val="00CA0853"/>
    <w:rsid w:val="00CA089E"/>
    <w:rsid w:val="00CA0B82"/>
    <w:rsid w:val="00CA0B9F"/>
    <w:rsid w:val="00CA0BCD"/>
    <w:rsid w:val="00CA0C56"/>
    <w:rsid w:val="00CA0D2A"/>
    <w:rsid w:val="00CA0EF0"/>
    <w:rsid w:val="00CA0F27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3C2"/>
    <w:rsid w:val="00CA2615"/>
    <w:rsid w:val="00CA271F"/>
    <w:rsid w:val="00CA2723"/>
    <w:rsid w:val="00CA28E4"/>
    <w:rsid w:val="00CA295F"/>
    <w:rsid w:val="00CA2A9E"/>
    <w:rsid w:val="00CA2B70"/>
    <w:rsid w:val="00CA2CB9"/>
    <w:rsid w:val="00CA2CD3"/>
    <w:rsid w:val="00CA2E39"/>
    <w:rsid w:val="00CA2E62"/>
    <w:rsid w:val="00CA2E64"/>
    <w:rsid w:val="00CA301F"/>
    <w:rsid w:val="00CA31C4"/>
    <w:rsid w:val="00CA31D6"/>
    <w:rsid w:val="00CA32B9"/>
    <w:rsid w:val="00CA3315"/>
    <w:rsid w:val="00CA3489"/>
    <w:rsid w:val="00CA35B3"/>
    <w:rsid w:val="00CA3636"/>
    <w:rsid w:val="00CA386D"/>
    <w:rsid w:val="00CA3899"/>
    <w:rsid w:val="00CA3946"/>
    <w:rsid w:val="00CA3B3A"/>
    <w:rsid w:val="00CA3B4D"/>
    <w:rsid w:val="00CA3B4F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88B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1F5"/>
    <w:rsid w:val="00CA52A3"/>
    <w:rsid w:val="00CA52C0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9FF"/>
    <w:rsid w:val="00CA5A00"/>
    <w:rsid w:val="00CA5A23"/>
    <w:rsid w:val="00CA5B6A"/>
    <w:rsid w:val="00CA5C13"/>
    <w:rsid w:val="00CA5C48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592"/>
    <w:rsid w:val="00CA69CB"/>
    <w:rsid w:val="00CA69EF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CEE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815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3E"/>
    <w:rsid w:val="00CB0AD5"/>
    <w:rsid w:val="00CB0B4C"/>
    <w:rsid w:val="00CB0D32"/>
    <w:rsid w:val="00CB0D63"/>
    <w:rsid w:val="00CB0D64"/>
    <w:rsid w:val="00CB0DCF"/>
    <w:rsid w:val="00CB0E22"/>
    <w:rsid w:val="00CB0ECF"/>
    <w:rsid w:val="00CB0F65"/>
    <w:rsid w:val="00CB0F7C"/>
    <w:rsid w:val="00CB0F98"/>
    <w:rsid w:val="00CB12F3"/>
    <w:rsid w:val="00CB1303"/>
    <w:rsid w:val="00CB14C1"/>
    <w:rsid w:val="00CB14E5"/>
    <w:rsid w:val="00CB14EF"/>
    <w:rsid w:val="00CB159E"/>
    <w:rsid w:val="00CB16B4"/>
    <w:rsid w:val="00CB1720"/>
    <w:rsid w:val="00CB1A6E"/>
    <w:rsid w:val="00CB1B38"/>
    <w:rsid w:val="00CB1C0D"/>
    <w:rsid w:val="00CB1D09"/>
    <w:rsid w:val="00CB1DF0"/>
    <w:rsid w:val="00CB1E59"/>
    <w:rsid w:val="00CB1EA5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8D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9D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E8F"/>
    <w:rsid w:val="00CB7F32"/>
    <w:rsid w:val="00CC0045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15A"/>
    <w:rsid w:val="00CC1353"/>
    <w:rsid w:val="00CC1355"/>
    <w:rsid w:val="00CC1391"/>
    <w:rsid w:val="00CC13E5"/>
    <w:rsid w:val="00CC149A"/>
    <w:rsid w:val="00CC14B8"/>
    <w:rsid w:val="00CC1551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CD"/>
    <w:rsid w:val="00CC20ED"/>
    <w:rsid w:val="00CC2119"/>
    <w:rsid w:val="00CC225E"/>
    <w:rsid w:val="00CC233F"/>
    <w:rsid w:val="00CC2449"/>
    <w:rsid w:val="00CC265B"/>
    <w:rsid w:val="00CC2799"/>
    <w:rsid w:val="00CC28B8"/>
    <w:rsid w:val="00CC28D5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5E4"/>
    <w:rsid w:val="00CC3639"/>
    <w:rsid w:val="00CC3752"/>
    <w:rsid w:val="00CC3834"/>
    <w:rsid w:val="00CC398D"/>
    <w:rsid w:val="00CC3991"/>
    <w:rsid w:val="00CC39DC"/>
    <w:rsid w:val="00CC3AC7"/>
    <w:rsid w:val="00CC3D94"/>
    <w:rsid w:val="00CC3E68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95B"/>
    <w:rsid w:val="00CC49B3"/>
    <w:rsid w:val="00CC4A90"/>
    <w:rsid w:val="00CC4AAA"/>
    <w:rsid w:val="00CC4AF9"/>
    <w:rsid w:val="00CC4BDF"/>
    <w:rsid w:val="00CC4EAD"/>
    <w:rsid w:val="00CC4EBF"/>
    <w:rsid w:val="00CC4FC8"/>
    <w:rsid w:val="00CC4FE2"/>
    <w:rsid w:val="00CC52A1"/>
    <w:rsid w:val="00CC53F5"/>
    <w:rsid w:val="00CC54E8"/>
    <w:rsid w:val="00CC5547"/>
    <w:rsid w:val="00CC5735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886"/>
    <w:rsid w:val="00CD0A02"/>
    <w:rsid w:val="00CD0A94"/>
    <w:rsid w:val="00CD0BD3"/>
    <w:rsid w:val="00CD0C04"/>
    <w:rsid w:val="00CD0C3D"/>
    <w:rsid w:val="00CD0CAF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1F23"/>
    <w:rsid w:val="00CD2139"/>
    <w:rsid w:val="00CD23A4"/>
    <w:rsid w:val="00CD242E"/>
    <w:rsid w:val="00CD247F"/>
    <w:rsid w:val="00CD253B"/>
    <w:rsid w:val="00CD2542"/>
    <w:rsid w:val="00CD27A6"/>
    <w:rsid w:val="00CD2808"/>
    <w:rsid w:val="00CD2944"/>
    <w:rsid w:val="00CD2AD4"/>
    <w:rsid w:val="00CD2B46"/>
    <w:rsid w:val="00CD2B55"/>
    <w:rsid w:val="00CD2B8F"/>
    <w:rsid w:val="00CD2BD4"/>
    <w:rsid w:val="00CD2C39"/>
    <w:rsid w:val="00CD2D7F"/>
    <w:rsid w:val="00CD2D95"/>
    <w:rsid w:val="00CD2E71"/>
    <w:rsid w:val="00CD2EA2"/>
    <w:rsid w:val="00CD3160"/>
    <w:rsid w:val="00CD3161"/>
    <w:rsid w:val="00CD31AD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3A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9F1"/>
    <w:rsid w:val="00CD5AF4"/>
    <w:rsid w:val="00CD5B4C"/>
    <w:rsid w:val="00CD5B77"/>
    <w:rsid w:val="00CD5B79"/>
    <w:rsid w:val="00CD5BEE"/>
    <w:rsid w:val="00CD5C38"/>
    <w:rsid w:val="00CD5C90"/>
    <w:rsid w:val="00CD5C9B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9FA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2"/>
    <w:rsid w:val="00CD757C"/>
    <w:rsid w:val="00CD75B7"/>
    <w:rsid w:val="00CD7656"/>
    <w:rsid w:val="00CD7737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49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48A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092"/>
    <w:rsid w:val="00CE21BF"/>
    <w:rsid w:val="00CE22F3"/>
    <w:rsid w:val="00CE2413"/>
    <w:rsid w:val="00CE2471"/>
    <w:rsid w:val="00CE266D"/>
    <w:rsid w:val="00CE2697"/>
    <w:rsid w:val="00CE2715"/>
    <w:rsid w:val="00CE295F"/>
    <w:rsid w:val="00CE298E"/>
    <w:rsid w:val="00CE2A96"/>
    <w:rsid w:val="00CE2C08"/>
    <w:rsid w:val="00CE2C1C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975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0ED"/>
    <w:rsid w:val="00CE415E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841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595"/>
    <w:rsid w:val="00CE5819"/>
    <w:rsid w:val="00CE58FD"/>
    <w:rsid w:val="00CE5B00"/>
    <w:rsid w:val="00CE5BB9"/>
    <w:rsid w:val="00CE5D46"/>
    <w:rsid w:val="00CE5EF7"/>
    <w:rsid w:val="00CE5F0D"/>
    <w:rsid w:val="00CE5F97"/>
    <w:rsid w:val="00CE6224"/>
    <w:rsid w:val="00CE647B"/>
    <w:rsid w:val="00CE64DC"/>
    <w:rsid w:val="00CE655F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AB0"/>
    <w:rsid w:val="00CE7BA3"/>
    <w:rsid w:val="00CE7FA1"/>
    <w:rsid w:val="00CF0008"/>
    <w:rsid w:val="00CF01D5"/>
    <w:rsid w:val="00CF02C0"/>
    <w:rsid w:val="00CF0388"/>
    <w:rsid w:val="00CF04AA"/>
    <w:rsid w:val="00CF054F"/>
    <w:rsid w:val="00CF05A9"/>
    <w:rsid w:val="00CF05F3"/>
    <w:rsid w:val="00CF06FA"/>
    <w:rsid w:val="00CF0790"/>
    <w:rsid w:val="00CF0944"/>
    <w:rsid w:val="00CF0957"/>
    <w:rsid w:val="00CF09B0"/>
    <w:rsid w:val="00CF0B5A"/>
    <w:rsid w:val="00CF0B8B"/>
    <w:rsid w:val="00CF0CB4"/>
    <w:rsid w:val="00CF0D01"/>
    <w:rsid w:val="00CF0D99"/>
    <w:rsid w:val="00CF0DB0"/>
    <w:rsid w:val="00CF0DD1"/>
    <w:rsid w:val="00CF0E02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634"/>
    <w:rsid w:val="00CF1802"/>
    <w:rsid w:val="00CF1857"/>
    <w:rsid w:val="00CF1907"/>
    <w:rsid w:val="00CF1924"/>
    <w:rsid w:val="00CF193F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73F"/>
    <w:rsid w:val="00CF3A82"/>
    <w:rsid w:val="00CF3D56"/>
    <w:rsid w:val="00CF3FEB"/>
    <w:rsid w:val="00CF410C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4F84"/>
    <w:rsid w:val="00CF5009"/>
    <w:rsid w:val="00CF5067"/>
    <w:rsid w:val="00CF528C"/>
    <w:rsid w:val="00CF5339"/>
    <w:rsid w:val="00CF5355"/>
    <w:rsid w:val="00CF538F"/>
    <w:rsid w:val="00CF549C"/>
    <w:rsid w:val="00CF54E2"/>
    <w:rsid w:val="00CF563D"/>
    <w:rsid w:val="00CF5680"/>
    <w:rsid w:val="00CF580B"/>
    <w:rsid w:val="00CF58F2"/>
    <w:rsid w:val="00CF5995"/>
    <w:rsid w:val="00CF5A2D"/>
    <w:rsid w:val="00CF5A6B"/>
    <w:rsid w:val="00CF5A87"/>
    <w:rsid w:val="00CF5AA2"/>
    <w:rsid w:val="00CF5BA6"/>
    <w:rsid w:val="00CF5CFB"/>
    <w:rsid w:val="00CF5D2B"/>
    <w:rsid w:val="00CF5DFD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903"/>
    <w:rsid w:val="00CF6AD8"/>
    <w:rsid w:val="00CF6AE9"/>
    <w:rsid w:val="00CF6AF5"/>
    <w:rsid w:val="00CF6B0B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2E2"/>
    <w:rsid w:val="00D00332"/>
    <w:rsid w:val="00D00358"/>
    <w:rsid w:val="00D0036B"/>
    <w:rsid w:val="00D00473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340"/>
    <w:rsid w:val="00D02356"/>
    <w:rsid w:val="00D02432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339"/>
    <w:rsid w:val="00D0344C"/>
    <w:rsid w:val="00D034A2"/>
    <w:rsid w:val="00D03528"/>
    <w:rsid w:val="00D0378E"/>
    <w:rsid w:val="00D03A23"/>
    <w:rsid w:val="00D03ACE"/>
    <w:rsid w:val="00D03AF3"/>
    <w:rsid w:val="00D03B68"/>
    <w:rsid w:val="00D03C17"/>
    <w:rsid w:val="00D03C47"/>
    <w:rsid w:val="00D03CE8"/>
    <w:rsid w:val="00D03D5B"/>
    <w:rsid w:val="00D03F26"/>
    <w:rsid w:val="00D03FB7"/>
    <w:rsid w:val="00D04175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5B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1F6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D7"/>
    <w:rsid w:val="00D07DF9"/>
    <w:rsid w:val="00D07FAA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CD2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C01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73"/>
    <w:rsid w:val="00D14C96"/>
    <w:rsid w:val="00D14D95"/>
    <w:rsid w:val="00D14E01"/>
    <w:rsid w:val="00D14FC0"/>
    <w:rsid w:val="00D15058"/>
    <w:rsid w:val="00D151C4"/>
    <w:rsid w:val="00D1523B"/>
    <w:rsid w:val="00D1527A"/>
    <w:rsid w:val="00D1540F"/>
    <w:rsid w:val="00D15507"/>
    <w:rsid w:val="00D15587"/>
    <w:rsid w:val="00D156D8"/>
    <w:rsid w:val="00D15793"/>
    <w:rsid w:val="00D15874"/>
    <w:rsid w:val="00D1589F"/>
    <w:rsid w:val="00D15963"/>
    <w:rsid w:val="00D159B7"/>
    <w:rsid w:val="00D15A31"/>
    <w:rsid w:val="00D15ABD"/>
    <w:rsid w:val="00D15F56"/>
    <w:rsid w:val="00D15FDE"/>
    <w:rsid w:val="00D161DC"/>
    <w:rsid w:val="00D1620C"/>
    <w:rsid w:val="00D16231"/>
    <w:rsid w:val="00D16276"/>
    <w:rsid w:val="00D162EC"/>
    <w:rsid w:val="00D16353"/>
    <w:rsid w:val="00D16411"/>
    <w:rsid w:val="00D16455"/>
    <w:rsid w:val="00D1662C"/>
    <w:rsid w:val="00D16694"/>
    <w:rsid w:val="00D167AA"/>
    <w:rsid w:val="00D167C7"/>
    <w:rsid w:val="00D1686F"/>
    <w:rsid w:val="00D16883"/>
    <w:rsid w:val="00D16894"/>
    <w:rsid w:val="00D168C5"/>
    <w:rsid w:val="00D16950"/>
    <w:rsid w:val="00D1699A"/>
    <w:rsid w:val="00D169E1"/>
    <w:rsid w:val="00D169EE"/>
    <w:rsid w:val="00D16A5C"/>
    <w:rsid w:val="00D16A9D"/>
    <w:rsid w:val="00D16AC3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1ED"/>
    <w:rsid w:val="00D17215"/>
    <w:rsid w:val="00D1725C"/>
    <w:rsid w:val="00D173A4"/>
    <w:rsid w:val="00D17570"/>
    <w:rsid w:val="00D17604"/>
    <w:rsid w:val="00D1773B"/>
    <w:rsid w:val="00D178D5"/>
    <w:rsid w:val="00D17965"/>
    <w:rsid w:val="00D179BE"/>
    <w:rsid w:val="00D17AA0"/>
    <w:rsid w:val="00D17AFC"/>
    <w:rsid w:val="00D17BCE"/>
    <w:rsid w:val="00D17C45"/>
    <w:rsid w:val="00D17F14"/>
    <w:rsid w:val="00D200E9"/>
    <w:rsid w:val="00D2015E"/>
    <w:rsid w:val="00D20288"/>
    <w:rsid w:val="00D202AC"/>
    <w:rsid w:val="00D203D4"/>
    <w:rsid w:val="00D2048E"/>
    <w:rsid w:val="00D204D5"/>
    <w:rsid w:val="00D20638"/>
    <w:rsid w:val="00D20771"/>
    <w:rsid w:val="00D20821"/>
    <w:rsid w:val="00D20956"/>
    <w:rsid w:val="00D20981"/>
    <w:rsid w:val="00D209D0"/>
    <w:rsid w:val="00D20AEB"/>
    <w:rsid w:val="00D20AEC"/>
    <w:rsid w:val="00D20D56"/>
    <w:rsid w:val="00D20DEE"/>
    <w:rsid w:val="00D21003"/>
    <w:rsid w:val="00D2116C"/>
    <w:rsid w:val="00D211FA"/>
    <w:rsid w:val="00D212CA"/>
    <w:rsid w:val="00D2131D"/>
    <w:rsid w:val="00D213A6"/>
    <w:rsid w:val="00D21438"/>
    <w:rsid w:val="00D214A5"/>
    <w:rsid w:val="00D216C5"/>
    <w:rsid w:val="00D2177B"/>
    <w:rsid w:val="00D218CD"/>
    <w:rsid w:val="00D21B11"/>
    <w:rsid w:val="00D21D43"/>
    <w:rsid w:val="00D21E06"/>
    <w:rsid w:val="00D22061"/>
    <w:rsid w:val="00D220FE"/>
    <w:rsid w:val="00D222AA"/>
    <w:rsid w:val="00D2241B"/>
    <w:rsid w:val="00D224D9"/>
    <w:rsid w:val="00D225C4"/>
    <w:rsid w:val="00D227C7"/>
    <w:rsid w:val="00D229E8"/>
    <w:rsid w:val="00D22C11"/>
    <w:rsid w:val="00D22CE9"/>
    <w:rsid w:val="00D22E67"/>
    <w:rsid w:val="00D22E87"/>
    <w:rsid w:val="00D22E93"/>
    <w:rsid w:val="00D230C8"/>
    <w:rsid w:val="00D2310F"/>
    <w:rsid w:val="00D2313A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227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ECC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A58"/>
    <w:rsid w:val="00D27C6C"/>
    <w:rsid w:val="00D27D39"/>
    <w:rsid w:val="00D27DA5"/>
    <w:rsid w:val="00D27E99"/>
    <w:rsid w:val="00D27ED7"/>
    <w:rsid w:val="00D30005"/>
    <w:rsid w:val="00D3000F"/>
    <w:rsid w:val="00D301E1"/>
    <w:rsid w:val="00D30299"/>
    <w:rsid w:val="00D302AE"/>
    <w:rsid w:val="00D303F1"/>
    <w:rsid w:val="00D303FF"/>
    <w:rsid w:val="00D3058F"/>
    <w:rsid w:val="00D305B7"/>
    <w:rsid w:val="00D30735"/>
    <w:rsid w:val="00D30861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644"/>
    <w:rsid w:val="00D3180F"/>
    <w:rsid w:val="00D319AC"/>
    <w:rsid w:val="00D319D0"/>
    <w:rsid w:val="00D31A86"/>
    <w:rsid w:val="00D31BD7"/>
    <w:rsid w:val="00D31C26"/>
    <w:rsid w:val="00D31CE5"/>
    <w:rsid w:val="00D31CF9"/>
    <w:rsid w:val="00D31D90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59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4E3F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875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C60"/>
    <w:rsid w:val="00D36D4F"/>
    <w:rsid w:val="00D36DD0"/>
    <w:rsid w:val="00D36DF3"/>
    <w:rsid w:val="00D36EC8"/>
    <w:rsid w:val="00D36F0A"/>
    <w:rsid w:val="00D371E0"/>
    <w:rsid w:val="00D37278"/>
    <w:rsid w:val="00D372D6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604"/>
    <w:rsid w:val="00D41714"/>
    <w:rsid w:val="00D418AC"/>
    <w:rsid w:val="00D41A6F"/>
    <w:rsid w:val="00D41AD2"/>
    <w:rsid w:val="00D41ADA"/>
    <w:rsid w:val="00D41B0C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1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2F6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20F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94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80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58C"/>
    <w:rsid w:val="00D4664A"/>
    <w:rsid w:val="00D466BC"/>
    <w:rsid w:val="00D46841"/>
    <w:rsid w:val="00D46A29"/>
    <w:rsid w:val="00D46B02"/>
    <w:rsid w:val="00D46B5C"/>
    <w:rsid w:val="00D46B84"/>
    <w:rsid w:val="00D46BBA"/>
    <w:rsid w:val="00D46D6C"/>
    <w:rsid w:val="00D46DA3"/>
    <w:rsid w:val="00D46E11"/>
    <w:rsid w:val="00D46F71"/>
    <w:rsid w:val="00D470D4"/>
    <w:rsid w:val="00D472A2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08"/>
    <w:rsid w:val="00D47D95"/>
    <w:rsid w:val="00D47DFD"/>
    <w:rsid w:val="00D47E20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21F"/>
    <w:rsid w:val="00D523D8"/>
    <w:rsid w:val="00D52635"/>
    <w:rsid w:val="00D52691"/>
    <w:rsid w:val="00D5270D"/>
    <w:rsid w:val="00D52949"/>
    <w:rsid w:val="00D5299E"/>
    <w:rsid w:val="00D52A8E"/>
    <w:rsid w:val="00D52B74"/>
    <w:rsid w:val="00D52B8F"/>
    <w:rsid w:val="00D52C4F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B9"/>
    <w:rsid w:val="00D53DC7"/>
    <w:rsid w:val="00D53E11"/>
    <w:rsid w:val="00D53E5F"/>
    <w:rsid w:val="00D54040"/>
    <w:rsid w:val="00D540F2"/>
    <w:rsid w:val="00D5414D"/>
    <w:rsid w:val="00D541A4"/>
    <w:rsid w:val="00D542C7"/>
    <w:rsid w:val="00D54332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8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60"/>
    <w:rsid w:val="00D56382"/>
    <w:rsid w:val="00D563CB"/>
    <w:rsid w:val="00D563FE"/>
    <w:rsid w:val="00D56424"/>
    <w:rsid w:val="00D56444"/>
    <w:rsid w:val="00D5664C"/>
    <w:rsid w:val="00D56691"/>
    <w:rsid w:val="00D5672B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9FC"/>
    <w:rsid w:val="00D57A69"/>
    <w:rsid w:val="00D57AC0"/>
    <w:rsid w:val="00D57D58"/>
    <w:rsid w:val="00D57D5C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656"/>
    <w:rsid w:val="00D60725"/>
    <w:rsid w:val="00D607BE"/>
    <w:rsid w:val="00D607F3"/>
    <w:rsid w:val="00D60914"/>
    <w:rsid w:val="00D60B0B"/>
    <w:rsid w:val="00D60B43"/>
    <w:rsid w:val="00D60B6A"/>
    <w:rsid w:val="00D60B8B"/>
    <w:rsid w:val="00D60BDF"/>
    <w:rsid w:val="00D60C0B"/>
    <w:rsid w:val="00D60C18"/>
    <w:rsid w:val="00D60C59"/>
    <w:rsid w:val="00D60C75"/>
    <w:rsid w:val="00D60CE6"/>
    <w:rsid w:val="00D60D44"/>
    <w:rsid w:val="00D60E2E"/>
    <w:rsid w:val="00D60E35"/>
    <w:rsid w:val="00D60E64"/>
    <w:rsid w:val="00D60EA6"/>
    <w:rsid w:val="00D60F8A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DCC"/>
    <w:rsid w:val="00D61E6D"/>
    <w:rsid w:val="00D61EAD"/>
    <w:rsid w:val="00D61ED8"/>
    <w:rsid w:val="00D61F0A"/>
    <w:rsid w:val="00D61F97"/>
    <w:rsid w:val="00D62021"/>
    <w:rsid w:val="00D6211E"/>
    <w:rsid w:val="00D62150"/>
    <w:rsid w:val="00D62175"/>
    <w:rsid w:val="00D621DA"/>
    <w:rsid w:val="00D62293"/>
    <w:rsid w:val="00D62418"/>
    <w:rsid w:val="00D6247F"/>
    <w:rsid w:val="00D624B5"/>
    <w:rsid w:val="00D62533"/>
    <w:rsid w:val="00D62557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70"/>
    <w:rsid w:val="00D62EB2"/>
    <w:rsid w:val="00D62ECE"/>
    <w:rsid w:val="00D62EE3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386"/>
    <w:rsid w:val="00D64428"/>
    <w:rsid w:val="00D644DC"/>
    <w:rsid w:val="00D645FC"/>
    <w:rsid w:val="00D646A1"/>
    <w:rsid w:val="00D647CA"/>
    <w:rsid w:val="00D6486E"/>
    <w:rsid w:val="00D6493A"/>
    <w:rsid w:val="00D64945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3AB"/>
    <w:rsid w:val="00D66555"/>
    <w:rsid w:val="00D6657D"/>
    <w:rsid w:val="00D66654"/>
    <w:rsid w:val="00D6667B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4DC"/>
    <w:rsid w:val="00D6769F"/>
    <w:rsid w:val="00D676ED"/>
    <w:rsid w:val="00D679F7"/>
    <w:rsid w:val="00D67B4E"/>
    <w:rsid w:val="00D67BA1"/>
    <w:rsid w:val="00D67BCB"/>
    <w:rsid w:val="00D70209"/>
    <w:rsid w:val="00D7033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43"/>
    <w:rsid w:val="00D70885"/>
    <w:rsid w:val="00D708A2"/>
    <w:rsid w:val="00D708D4"/>
    <w:rsid w:val="00D70958"/>
    <w:rsid w:val="00D7099D"/>
    <w:rsid w:val="00D70A4C"/>
    <w:rsid w:val="00D70AD3"/>
    <w:rsid w:val="00D70B14"/>
    <w:rsid w:val="00D70B1D"/>
    <w:rsid w:val="00D70B4E"/>
    <w:rsid w:val="00D70B9F"/>
    <w:rsid w:val="00D70C04"/>
    <w:rsid w:val="00D71047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72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3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11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74"/>
    <w:rsid w:val="00D759E1"/>
    <w:rsid w:val="00D75B3D"/>
    <w:rsid w:val="00D75C7A"/>
    <w:rsid w:val="00D75CC9"/>
    <w:rsid w:val="00D75CD0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15"/>
    <w:rsid w:val="00D770BE"/>
    <w:rsid w:val="00D772B5"/>
    <w:rsid w:val="00D772CF"/>
    <w:rsid w:val="00D773B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08B"/>
    <w:rsid w:val="00D8223B"/>
    <w:rsid w:val="00D82361"/>
    <w:rsid w:val="00D82392"/>
    <w:rsid w:val="00D8243C"/>
    <w:rsid w:val="00D82451"/>
    <w:rsid w:val="00D8247A"/>
    <w:rsid w:val="00D82496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DF5"/>
    <w:rsid w:val="00D82E5F"/>
    <w:rsid w:val="00D82EE9"/>
    <w:rsid w:val="00D83017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8F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16A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159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05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2F1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BFC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1FC0"/>
    <w:rsid w:val="00D92248"/>
    <w:rsid w:val="00D92334"/>
    <w:rsid w:val="00D926BC"/>
    <w:rsid w:val="00D9272A"/>
    <w:rsid w:val="00D92832"/>
    <w:rsid w:val="00D928EE"/>
    <w:rsid w:val="00D929F0"/>
    <w:rsid w:val="00D92ACE"/>
    <w:rsid w:val="00D92B3B"/>
    <w:rsid w:val="00D92C36"/>
    <w:rsid w:val="00D92DFD"/>
    <w:rsid w:val="00D92E7A"/>
    <w:rsid w:val="00D9309C"/>
    <w:rsid w:val="00D930C4"/>
    <w:rsid w:val="00D93103"/>
    <w:rsid w:val="00D9317F"/>
    <w:rsid w:val="00D931A3"/>
    <w:rsid w:val="00D931F1"/>
    <w:rsid w:val="00D9323A"/>
    <w:rsid w:val="00D9324C"/>
    <w:rsid w:val="00D933CF"/>
    <w:rsid w:val="00D93429"/>
    <w:rsid w:val="00D934D5"/>
    <w:rsid w:val="00D937A4"/>
    <w:rsid w:val="00D93A4A"/>
    <w:rsid w:val="00D93BD0"/>
    <w:rsid w:val="00D93E84"/>
    <w:rsid w:val="00D93EB2"/>
    <w:rsid w:val="00D9405B"/>
    <w:rsid w:val="00D9408E"/>
    <w:rsid w:val="00D940CD"/>
    <w:rsid w:val="00D941B8"/>
    <w:rsid w:val="00D942F0"/>
    <w:rsid w:val="00D94403"/>
    <w:rsid w:val="00D945FD"/>
    <w:rsid w:val="00D946B3"/>
    <w:rsid w:val="00D94739"/>
    <w:rsid w:val="00D94859"/>
    <w:rsid w:val="00D948E1"/>
    <w:rsid w:val="00D94945"/>
    <w:rsid w:val="00D94A20"/>
    <w:rsid w:val="00D94AF0"/>
    <w:rsid w:val="00D94B6B"/>
    <w:rsid w:val="00D94D16"/>
    <w:rsid w:val="00D94D6E"/>
    <w:rsid w:val="00D94D94"/>
    <w:rsid w:val="00D94F4E"/>
    <w:rsid w:val="00D94FD2"/>
    <w:rsid w:val="00D9501C"/>
    <w:rsid w:val="00D9507D"/>
    <w:rsid w:val="00D95267"/>
    <w:rsid w:val="00D95430"/>
    <w:rsid w:val="00D954A4"/>
    <w:rsid w:val="00D955C0"/>
    <w:rsid w:val="00D958EF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7B"/>
    <w:rsid w:val="00D96697"/>
    <w:rsid w:val="00D967CA"/>
    <w:rsid w:val="00D96877"/>
    <w:rsid w:val="00D96A66"/>
    <w:rsid w:val="00D96AA1"/>
    <w:rsid w:val="00D96C08"/>
    <w:rsid w:val="00D96E7A"/>
    <w:rsid w:val="00D96EA1"/>
    <w:rsid w:val="00D96F3C"/>
    <w:rsid w:val="00D96FCC"/>
    <w:rsid w:val="00D9704B"/>
    <w:rsid w:val="00D9706D"/>
    <w:rsid w:val="00D97081"/>
    <w:rsid w:val="00D971E7"/>
    <w:rsid w:val="00D97283"/>
    <w:rsid w:val="00D972D6"/>
    <w:rsid w:val="00D9731F"/>
    <w:rsid w:val="00D975B5"/>
    <w:rsid w:val="00D97726"/>
    <w:rsid w:val="00D977E9"/>
    <w:rsid w:val="00D97992"/>
    <w:rsid w:val="00D97995"/>
    <w:rsid w:val="00D97AE2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BA8"/>
    <w:rsid w:val="00DA0CE4"/>
    <w:rsid w:val="00DA0E19"/>
    <w:rsid w:val="00DA0FA6"/>
    <w:rsid w:val="00DA10A8"/>
    <w:rsid w:val="00DA11C1"/>
    <w:rsid w:val="00DA128B"/>
    <w:rsid w:val="00DA1293"/>
    <w:rsid w:val="00DA12E5"/>
    <w:rsid w:val="00DA1300"/>
    <w:rsid w:val="00DA1366"/>
    <w:rsid w:val="00DA1393"/>
    <w:rsid w:val="00DA1625"/>
    <w:rsid w:val="00DA169E"/>
    <w:rsid w:val="00DA16A3"/>
    <w:rsid w:val="00DA16C7"/>
    <w:rsid w:val="00DA16E1"/>
    <w:rsid w:val="00DA17D6"/>
    <w:rsid w:val="00DA1869"/>
    <w:rsid w:val="00DA186B"/>
    <w:rsid w:val="00DA187F"/>
    <w:rsid w:val="00DA1885"/>
    <w:rsid w:val="00DA19E4"/>
    <w:rsid w:val="00DA1A85"/>
    <w:rsid w:val="00DA1AC2"/>
    <w:rsid w:val="00DA1B74"/>
    <w:rsid w:val="00DA1CB5"/>
    <w:rsid w:val="00DA1CBA"/>
    <w:rsid w:val="00DA1DB3"/>
    <w:rsid w:val="00DA1E8C"/>
    <w:rsid w:val="00DA1E92"/>
    <w:rsid w:val="00DA1F7C"/>
    <w:rsid w:val="00DA20B8"/>
    <w:rsid w:val="00DA213E"/>
    <w:rsid w:val="00DA2230"/>
    <w:rsid w:val="00DA2329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448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15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DFC"/>
    <w:rsid w:val="00DA4E32"/>
    <w:rsid w:val="00DA4F50"/>
    <w:rsid w:val="00DA501F"/>
    <w:rsid w:val="00DA5286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B0"/>
    <w:rsid w:val="00DA7BC1"/>
    <w:rsid w:val="00DA7BD5"/>
    <w:rsid w:val="00DA7BEF"/>
    <w:rsid w:val="00DA7D2E"/>
    <w:rsid w:val="00DB0027"/>
    <w:rsid w:val="00DB00E3"/>
    <w:rsid w:val="00DB019E"/>
    <w:rsid w:val="00DB01D8"/>
    <w:rsid w:val="00DB02CB"/>
    <w:rsid w:val="00DB0397"/>
    <w:rsid w:val="00DB0442"/>
    <w:rsid w:val="00DB04F8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6A"/>
    <w:rsid w:val="00DB0BAD"/>
    <w:rsid w:val="00DB0C10"/>
    <w:rsid w:val="00DB0D3D"/>
    <w:rsid w:val="00DB0FA7"/>
    <w:rsid w:val="00DB10AF"/>
    <w:rsid w:val="00DB115A"/>
    <w:rsid w:val="00DB1260"/>
    <w:rsid w:val="00DB12A8"/>
    <w:rsid w:val="00DB155D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2C1B"/>
    <w:rsid w:val="00DB2D2B"/>
    <w:rsid w:val="00DB3072"/>
    <w:rsid w:val="00DB31BC"/>
    <w:rsid w:val="00DB321B"/>
    <w:rsid w:val="00DB346E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3F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AFE"/>
    <w:rsid w:val="00DB6B02"/>
    <w:rsid w:val="00DB6B0A"/>
    <w:rsid w:val="00DB6BCB"/>
    <w:rsid w:val="00DB6D10"/>
    <w:rsid w:val="00DB6D36"/>
    <w:rsid w:val="00DB6F1E"/>
    <w:rsid w:val="00DB6FB2"/>
    <w:rsid w:val="00DB6FF4"/>
    <w:rsid w:val="00DB7140"/>
    <w:rsid w:val="00DB7167"/>
    <w:rsid w:val="00DB719E"/>
    <w:rsid w:val="00DB723F"/>
    <w:rsid w:val="00DB7260"/>
    <w:rsid w:val="00DB72BF"/>
    <w:rsid w:val="00DB741D"/>
    <w:rsid w:val="00DB7599"/>
    <w:rsid w:val="00DB7651"/>
    <w:rsid w:val="00DB76AA"/>
    <w:rsid w:val="00DB76C5"/>
    <w:rsid w:val="00DB781E"/>
    <w:rsid w:val="00DB7937"/>
    <w:rsid w:val="00DB79AE"/>
    <w:rsid w:val="00DB7AFB"/>
    <w:rsid w:val="00DB7BA0"/>
    <w:rsid w:val="00DB7BE3"/>
    <w:rsid w:val="00DB7C49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5A7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3CF"/>
    <w:rsid w:val="00DC1437"/>
    <w:rsid w:val="00DC1613"/>
    <w:rsid w:val="00DC199D"/>
    <w:rsid w:val="00DC1A82"/>
    <w:rsid w:val="00DC1A89"/>
    <w:rsid w:val="00DC1AB3"/>
    <w:rsid w:val="00DC1B06"/>
    <w:rsid w:val="00DC1B49"/>
    <w:rsid w:val="00DC1B65"/>
    <w:rsid w:val="00DC1B95"/>
    <w:rsid w:val="00DC1E64"/>
    <w:rsid w:val="00DC1E7F"/>
    <w:rsid w:val="00DC1F33"/>
    <w:rsid w:val="00DC1F6A"/>
    <w:rsid w:val="00DC1FE7"/>
    <w:rsid w:val="00DC2068"/>
    <w:rsid w:val="00DC20A4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02C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AEF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817"/>
    <w:rsid w:val="00DC4963"/>
    <w:rsid w:val="00DC49D4"/>
    <w:rsid w:val="00DC49F6"/>
    <w:rsid w:val="00DC4BD2"/>
    <w:rsid w:val="00DC4D17"/>
    <w:rsid w:val="00DC4D8C"/>
    <w:rsid w:val="00DC4DAE"/>
    <w:rsid w:val="00DC4E45"/>
    <w:rsid w:val="00DC50ED"/>
    <w:rsid w:val="00DC51CF"/>
    <w:rsid w:val="00DC52EB"/>
    <w:rsid w:val="00DC53AF"/>
    <w:rsid w:val="00DC56D3"/>
    <w:rsid w:val="00DC581B"/>
    <w:rsid w:val="00DC581D"/>
    <w:rsid w:val="00DC5913"/>
    <w:rsid w:val="00DC59AC"/>
    <w:rsid w:val="00DC5AB3"/>
    <w:rsid w:val="00DC5E8B"/>
    <w:rsid w:val="00DC62B6"/>
    <w:rsid w:val="00DC64A7"/>
    <w:rsid w:val="00DC65FC"/>
    <w:rsid w:val="00DC6750"/>
    <w:rsid w:val="00DC6753"/>
    <w:rsid w:val="00DC6806"/>
    <w:rsid w:val="00DC689B"/>
    <w:rsid w:val="00DC6B63"/>
    <w:rsid w:val="00DC6BA9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72"/>
    <w:rsid w:val="00DC77A6"/>
    <w:rsid w:val="00DC7814"/>
    <w:rsid w:val="00DC792D"/>
    <w:rsid w:val="00DC794B"/>
    <w:rsid w:val="00DC799B"/>
    <w:rsid w:val="00DC7ADE"/>
    <w:rsid w:val="00DC7B29"/>
    <w:rsid w:val="00DC7C0D"/>
    <w:rsid w:val="00DC7CD8"/>
    <w:rsid w:val="00DC7F63"/>
    <w:rsid w:val="00DD0055"/>
    <w:rsid w:val="00DD0140"/>
    <w:rsid w:val="00DD0168"/>
    <w:rsid w:val="00DD0188"/>
    <w:rsid w:val="00DD01A3"/>
    <w:rsid w:val="00DD063D"/>
    <w:rsid w:val="00DD0657"/>
    <w:rsid w:val="00DD067C"/>
    <w:rsid w:val="00DD0697"/>
    <w:rsid w:val="00DD06D5"/>
    <w:rsid w:val="00DD071C"/>
    <w:rsid w:val="00DD0885"/>
    <w:rsid w:val="00DD08A0"/>
    <w:rsid w:val="00DD08C3"/>
    <w:rsid w:val="00DD08E1"/>
    <w:rsid w:val="00DD0908"/>
    <w:rsid w:val="00DD094A"/>
    <w:rsid w:val="00DD09EE"/>
    <w:rsid w:val="00DD0A2E"/>
    <w:rsid w:val="00DD0A62"/>
    <w:rsid w:val="00DD0C1E"/>
    <w:rsid w:val="00DD0D0A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10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2E7"/>
    <w:rsid w:val="00DD3506"/>
    <w:rsid w:val="00DD3544"/>
    <w:rsid w:val="00DD35EF"/>
    <w:rsid w:val="00DD360E"/>
    <w:rsid w:val="00DD3611"/>
    <w:rsid w:val="00DD3673"/>
    <w:rsid w:val="00DD37DC"/>
    <w:rsid w:val="00DD3894"/>
    <w:rsid w:val="00DD39F6"/>
    <w:rsid w:val="00DD3AFB"/>
    <w:rsid w:val="00DD3B8E"/>
    <w:rsid w:val="00DD3C35"/>
    <w:rsid w:val="00DD3D50"/>
    <w:rsid w:val="00DD3D52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0F7"/>
    <w:rsid w:val="00DD5233"/>
    <w:rsid w:val="00DD544B"/>
    <w:rsid w:val="00DD54A8"/>
    <w:rsid w:val="00DD5550"/>
    <w:rsid w:val="00DD558A"/>
    <w:rsid w:val="00DD57DE"/>
    <w:rsid w:val="00DD5A06"/>
    <w:rsid w:val="00DD5A91"/>
    <w:rsid w:val="00DD5B18"/>
    <w:rsid w:val="00DD5C0C"/>
    <w:rsid w:val="00DD5CB5"/>
    <w:rsid w:val="00DD5CE3"/>
    <w:rsid w:val="00DD5D0B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7B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3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77"/>
    <w:rsid w:val="00DE0FFA"/>
    <w:rsid w:val="00DE103E"/>
    <w:rsid w:val="00DE123E"/>
    <w:rsid w:val="00DE12E5"/>
    <w:rsid w:val="00DE14F2"/>
    <w:rsid w:val="00DE185E"/>
    <w:rsid w:val="00DE1B6E"/>
    <w:rsid w:val="00DE1B7E"/>
    <w:rsid w:val="00DE1C23"/>
    <w:rsid w:val="00DE1D20"/>
    <w:rsid w:val="00DE1DA8"/>
    <w:rsid w:val="00DE1F04"/>
    <w:rsid w:val="00DE2134"/>
    <w:rsid w:val="00DE223B"/>
    <w:rsid w:val="00DE22CC"/>
    <w:rsid w:val="00DE233C"/>
    <w:rsid w:val="00DE236E"/>
    <w:rsid w:val="00DE2392"/>
    <w:rsid w:val="00DE24B7"/>
    <w:rsid w:val="00DE24BB"/>
    <w:rsid w:val="00DE24F9"/>
    <w:rsid w:val="00DE2641"/>
    <w:rsid w:val="00DE2662"/>
    <w:rsid w:val="00DE27A1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0D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81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0AB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53"/>
    <w:rsid w:val="00DF0DC9"/>
    <w:rsid w:val="00DF0DCB"/>
    <w:rsid w:val="00DF0DDA"/>
    <w:rsid w:val="00DF0ECE"/>
    <w:rsid w:val="00DF0F80"/>
    <w:rsid w:val="00DF10A9"/>
    <w:rsid w:val="00DF10BF"/>
    <w:rsid w:val="00DF115D"/>
    <w:rsid w:val="00DF11AA"/>
    <w:rsid w:val="00DF14BA"/>
    <w:rsid w:val="00DF14C1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ED0"/>
    <w:rsid w:val="00DF1F1F"/>
    <w:rsid w:val="00DF2091"/>
    <w:rsid w:val="00DF21D9"/>
    <w:rsid w:val="00DF2302"/>
    <w:rsid w:val="00DF2408"/>
    <w:rsid w:val="00DF24DC"/>
    <w:rsid w:val="00DF2500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4C8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D62"/>
    <w:rsid w:val="00DF3DA0"/>
    <w:rsid w:val="00DF3F91"/>
    <w:rsid w:val="00DF4094"/>
    <w:rsid w:val="00DF40B0"/>
    <w:rsid w:val="00DF414A"/>
    <w:rsid w:val="00DF4174"/>
    <w:rsid w:val="00DF4361"/>
    <w:rsid w:val="00DF4375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B7A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5FD7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559"/>
    <w:rsid w:val="00DF7614"/>
    <w:rsid w:val="00DF77A1"/>
    <w:rsid w:val="00DF79FE"/>
    <w:rsid w:val="00DF7AA8"/>
    <w:rsid w:val="00DF7B07"/>
    <w:rsid w:val="00DF7C2F"/>
    <w:rsid w:val="00DF7C93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9A"/>
    <w:rsid w:val="00E004D2"/>
    <w:rsid w:val="00E00550"/>
    <w:rsid w:val="00E00569"/>
    <w:rsid w:val="00E0065E"/>
    <w:rsid w:val="00E00747"/>
    <w:rsid w:val="00E0078A"/>
    <w:rsid w:val="00E007E2"/>
    <w:rsid w:val="00E0084E"/>
    <w:rsid w:val="00E008C6"/>
    <w:rsid w:val="00E00917"/>
    <w:rsid w:val="00E00932"/>
    <w:rsid w:val="00E0098C"/>
    <w:rsid w:val="00E0099A"/>
    <w:rsid w:val="00E0099F"/>
    <w:rsid w:val="00E009D5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B9D"/>
    <w:rsid w:val="00E01C6B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A8D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B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30A"/>
    <w:rsid w:val="00E04475"/>
    <w:rsid w:val="00E044D5"/>
    <w:rsid w:val="00E04604"/>
    <w:rsid w:val="00E04649"/>
    <w:rsid w:val="00E0464C"/>
    <w:rsid w:val="00E0466A"/>
    <w:rsid w:val="00E0473A"/>
    <w:rsid w:val="00E04845"/>
    <w:rsid w:val="00E04A79"/>
    <w:rsid w:val="00E04AB4"/>
    <w:rsid w:val="00E04AF6"/>
    <w:rsid w:val="00E04B87"/>
    <w:rsid w:val="00E04B9C"/>
    <w:rsid w:val="00E04C07"/>
    <w:rsid w:val="00E04C83"/>
    <w:rsid w:val="00E04C8D"/>
    <w:rsid w:val="00E04DCF"/>
    <w:rsid w:val="00E04F31"/>
    <w:rsid w:val="00E04F80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6F54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C8A"/>
    <w:rsid w:val="00E07E97"/>
    <w:rsid w:val="00E07E9A"/>
    <w:rsid w:val="00E07EC4"/>
    <w:rsid w:val="00E10043"/>
    <w:rsid w:val="00E10119"/>
    <w:rsid w:val="00E10173"/>
    <w:rsid w:val="00E10220"/>
    <w:rsid w:val="00E10240"/>
    <w:rsid w:val="00E103E0"/>
    <w:rsid w:val="00E10476"/>
    <w:rsid w:val="00E1049C"/>
    <w:rsid w:val="00E104FB"/>
    <w:rsid w:val="00E1051C"/>
    <w:rsid w:val="00E106FC"/>
    <w:rsid w:val="00E10758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5E7"/>
    <w:rsid w:val="00E117CC"/>
    <w:rsid w:val="00E11820"/>
    <w:rsid w:val="00E1187D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228"/>
    <w:rsid w:val="00E12326"/>
    <w:rsid w:val="00E1244D"/>
    <w:rsid w:val="00E1246B"/>
    <w:rsid w:val="00E124D9"/>
    <w:rsid w:val="00E12539"/>
    <w:rsid w:val="00E12564"/>
    <w:rsid w:val="00E12620"/>
    <w:rsid w:val="00E12633"/>
    <w:rsid w:val="00E1263D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EB5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860"/>
    <w:rsid w:val="00E14A9B"/>
    <w:rsid w:val="00E14ACD"/>
    <w:rsid w:val="00E14B2D"/>
    <w:rsid w:val="00E14C8F"/>
    <w:rsid w:val="00E14C9B"/>
    <w:rsid w:val="00E14CCA"/>
    <w:rsid w:val="00E14CFB"/>
    <w:rsid w:val="00E14D0D"/>
    <w:rsid w:val="00E1539A"/>
    <w:rsid w:val="00E1539D"/>
    <w:rsid w:val="00E1543F"/>
    <w:rsid w:val="00E1544E"/>
    <w:rsid w:val="00E1567E"/>
    <w:rsid w:val="00E156C0"/>
    <w:rsid w:val="00E156F0"/>
    <w:rsid w:val="00E15731"/>
    <w:rsid w:val="00E15969"/>
    <w:rsid w:val="00E15A39"/>
    <w:rsid w:val="00E15A62"/>
    <w:rsid w:val="00E15BD0"/>
    <w:rsid w:val="00E15BE3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4A2"/>
    <w:rsid w:val="00E164C4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1B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B4"/>
    <w:rsid w:val="00E17CC1"/>
    <w:rsid w:val="00E17CC7"/>
    <w:rsid w:val="00E17D3C"/>
    <w:rsid w:val="00E17E6D"/>
    <w:rsid w:val="00E17F05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AC4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009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47D"/>
    <w:rsid w:val="00E23561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1B"/>
    <w:rsid w:val="00E26BF4"/>
    <w:rsid w:val="00E26CF8"/>
    <w:rsid w:val="00E26D72"/>
    <w:rsid w:val="00E26E2D"/>
    <w:rsid w:val="00E2700B"/>
    <w:rsid w:val="00E270CE"/>
    <w:rsid w:val="00E270E1"/>
    <w:rsid w:val="00E270EC"/>
    <w:rsid w:val="00E27109"/>
    <w:rsid w:val="00E271F3"/>
    <w:rsid w:val="00E271FF"/>
    <w:rsid w:val="00E27206"/>
    <w:rsid w:val="00E27257"/>
    <w:rsid w:val="00E272CD"/>
    <w:rsid w:val="00E273C4"/>
    <w:rsid w:val="00E273F6"/>
    <w:rsid w:val="00E27415"/>
    <w:rsid w:val="00E2759C"/>
    <w:rsid w:val="00E27614"/>
    <w:rsid w:val="00E27788"/>
    <w:rsid w:val="00E2778E"/>
    <w:rsid w:val="00E27D69"/>
    <w:rsid w:val="00E30026"/>
    <w:rsid w:val="00E300D4"/>
    <w:rsid w:val="00E30261"/>
    <w:rsid w:val="00E30454"/>
    <w:rsid w:val="00E304E9"/>
    <w:rsid w:val="00E3054A"/>
    <w:rsid w:val="00E305EC"/>
    <w:rsid w:val="00E306B0"/>
    <w:rsid w:val="00E306FD"/>
    <w:rsid w:val="00E3078D"/>
    <w:rsid w:val="00E30796"/>
    <w:rsid w:val="00E30B59"/>
    <w:rsid w:val="00E30BF9"/>
    <w:rsid w:val="00E30CD4"/>
    <w:rsid w:val="00E30D20"/>
    <w:rsid w:val="00E30D67"/>
    <w:rsid w:val="00E30D7C"/>
    <w:rsid w:val="00E30E48"/>
    <w:rsid w:val="00E30F10"/>
    <w:rsid w:val="00E30FCC"/>
    <w:rsid w:val="00E310BC"/>
    <w:rsid w:val="00E31126"/>
    <w:rsid w:val="00E313F1"/>
    <w:rsid w:val="00E3157A"/>
    <w:rsid w:val="00E31597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7"/>
    <w:rsid w:val="00E3201B"/>
    <w:rsid w:val="00E320E5"/>
    <w:rsid w:val="00E32136"/>
    <w:rsid w:val="00E3214E"/>
    <w:rsid w:val="00E3243B"/>
    <w:rsid w:val="00E32509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0B"/>
    <w:rsid w:val="00E35F62"/>
    <w:rsid w:val="00E360F1"/>
    <w:rsid w:val="00E36219"/>
    <w:rsid w:val="00E36279"/>
    <w:rsid w:val="00E36348"/>
    <w:rsid w:val="00E36485"/>
    <w:rsid w:val="00E365B5"/>
    <w:rsid w:val="00E36671"/>
    <w:rsid w:val="00E3679C"/>
    <w:rsid w:val="00E367A7"/>
    <w:rsid w:val="00E367C4"/>
    <w:rsid w:val="00E36A24"/>
    <w:rsid w:val="00E36A72"/>
    <w:rsid w:val="00E36CA1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9E1"/>
    <w:rsid w:val="00E37C37"/>
    <w:rsid w:val="00E37D38"/>
    <w:rsid w:val="00E37D73"/>
    <w:rsid w:val="00E37E99"/>
    <w:rsid w:val="00E37EA2"/>
    <w:rsid w:val="00E400DB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0FFC"/>
    <w:rsid w:val="00E4104E"/>
    <w:rsid w:val="00E41296"/>
    <w:rsid w:val="00E412C9"/>
    <w:rsid w:val="00E41357"/>
    <w:rsid w:val="00E41443"/>
    <w:rsid w:val="00E41498"/>
    <w:rsid w:val="00E414A5"/>
    <w:rsid w:val="00E414FF"/>
    <w:rsid w:val="00E418D6"/>
    <w:rsid w:val="00E41964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680"/>
    <w:rsid w:val="00E43716"/>
    <w:rsid w:val="00E4386B"/>
    <w:rsid w:val="00E43928"/>
    <w:rsid w:val="00E43962"/>
    <w:rsid w:val="00E4397D"/>
    <w:rsid w:val="00E43B22"/>
    <w:rsid w:val="00E43CB6"/>
    <w:rsid w:val="00E43CD7"/>
    <w:rsid w:val="00E43D4E"/>
    <w:rsid w:val="00E440A8"/>
    <w:rsid w:val="00E442E8"/>
    <w:rsid w:val="00E4443F"/>
    <w:rsid w:val="00E4464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99"/>
    <w:rsid w:val="00E44CE0"/>
    <w:rsid w:val="00E44CF5"/>
    <w:rsid w:val="00E44D23"/>
    <w:rsid w:val="00E44D31"/>
    <w:rsid w:val="00E44D8C"/>
    <w:rsid w:val="00E44E2B"/>
    <w:rsid w:val="00E44E93"/>
    <w:rsid w:val="00E44EE9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B54"/>
    <w:rsid w:val="00E45C88"/>
    <w:rsid w:val="00E45F8E"/>
    <w:rsid w:val="00E45FF2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823"/>
    <w:rsid w:val="00E4692F"/>
    <w:rsid w:val="00E46965"/>
    <w:rsid w:val="00E46998"/>
    <w:rsid w:val="00E46C0C"/>
    <w:rsid w:val="00E46DB0"/>
    <w:rsid w:val="00E46E44"/>
    <w:rsid w:val="00E46EA3"/>
    <w:rsid w:val="00E46EAA"/>
    <w:rsid w:val="00E4707D"/>
    <w:rsid w:val="00E47199"/>
    <w:rsid w:val="00E471E3"/>
    <w:rsid w:val="00E47290"/>
    <w:rsid w:val="00E472B3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AE3"/>
    <w:rsid w:val="00E50C14"/>
    <w:rsid w:val="00E50C47"/>
    <w:rsid w:val="00E50CDD"/>
    <w:rsid w:val="00E5103F"/>
    <w:rsid w:val="00E5108C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386"/>
    <w:rsid w:val="00E5254B"/>
    <w:rsid w:val="00E52573"/>
    <w:rsid w:val="00E527D7"/>
    <w:rsid w:val="00E52823"/>
    <w:rsid w:val="00E52924"/>
    <w:rsid w:val="00E52A17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58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49E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E35"/>
    <w:rsid w:val="00E54F22"/>
    <w:rsid w:val="00E5523F"/>
    <w:rsid w:val="00E55298"/>
    <w:rsid w:val="00E5533E"/>
    <w:rsid w:val="00E5551E"/>
    <w:rsid w:val="00E5562B"/>
    <w:rsid w:val="00E55687"/>
    <w:rsid w:val="00E55885"/>
    <w:rsid w:val="00E55996"/>
    <w:rsid w:val="00E55A57"/>
    <w:rsid w:val="00E55B10"/>
    <w:rsid w:val="00E55B39"/>
    <w:rsid w:val="00E55B98"/>
    <w:rsid w:val="00E55BC2"/>
    <w:rsid w:val="00E55C00"/>
    <w:rsid w:val="00E55C07"/>
    <w:rsid w:val="00E55CC6"/>
    <w:rsid w:val="00E55DFF"/>
    <w:rsid w:val="00E55EC2"/>
    <w:rsid w:val="00E55F62"/>
    <w:rsid w:val="00E55FEF"/>
    <w:rsid w:val="00E55FF6"/>
    <w:rsid w:val="00E56027"/>
    <w:rsid w:val="00E56073"/>
    <w:rsid w:val="00E560BF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34"/>
    <w:rsid w:val="00E56B6D"/>
    <w:rsid w:val="00E56C62"/>
    <w:rsid w:val="00E56DF6"/>
    <w:rsid w:val="00E56E87"/>
    <w:rsid w:val="00E56FF0"/>
    <w:rsid w:val="00E57133"/>
    <w:rsid w:val="00E572A1"/>
    <w:rsid w:val="00E57361"/>
    <w:rsid w:val="00E5746D"/>
    <w:rsid w:val="00E5748D"/>
    <w:rsid w:val="00E575F8"/>
    <w:rsid w:val="00E5779E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3AE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0EB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66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EDA"/>
    <w:rsid w:val="00E63F49"/>
    <w:rsid w:val="00E63FD2"/>
    <w:rsid w:val="00E6406E"/>
    <w:rsid w:val="00E640FC"/>
    <w:rsid w:val="00E64117"/>
    <w:rsid w:val="00E64187"/>
    <w:rsid w:val="00E6421C"/>
    <w:rsid w:val="00E64846"/>
    <w:rsid w:val="00E648EC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1C0"/>
    <w:rsid w:val="00E6623B"/>
    <w:rsid w:val="00E6624D"/>
    <w:rsid w:val="00E66465"/>
    <w:rsid w:val="00E664E0"/>
    <w:rsid w:val="00E6650D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B"/>
    <w:rsid w:val="00E66D3D"/>
    <w:rsid w:val="00E66D6E"/>
    <w:rsid w:val="00E66DDA"/>
    <w:rsid w:val="00E66E4C"/>
    <w:rsid w:val="00E66ECE"/>
    <w:rsid w:val="00E66F98"/>
    <w:rsid w:val="00E6712D"/>
    <w:rsid w:val="00E67247"/>
    <w:rsid w:val="00E6725E"/>
    <w:rsid w:val="00E67315"/>
    <w:rsid w:val="00E67347"/>
    <w:rsid w:val="00E6748B"/>
    <w:rsid w:val="00E6754E"/>
    <w:rsid w:val="00E6768B"/>
    <w:rsid w:val="00E67755"/>
    <w:rsid w:val="00E67794"/>
    <w:rsid w:val="00E679C7"/>
    <w:rsid w:val="00E67AFC"/>
    <w:rsid w:val="00E67CE5"/>
    <w:rsid w:val="00E67CE8"/>
    <w:rsid w:val="00E67D44"/>
    <w:rsid w:val="00E7003B"/>
    <w:rsid w:val="00E7010C"/>
    <w:rsid w:val="00E701ED"/>
    <w:rsid w:val="00E70229"/>
    <w:rsid w:val="00E702D2"/>
    <w:rsid w:val="00E702F2"/>
    <w:rsid w:val="00E7035A"/>
    <w:rsid w:val="00E70438"/>
    <w:rsid w:val="00E7048D"/>
    <w:rsid w:val="00E7068F"/>
    <w:rsid w:val="00E70AA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6CC"/>
    <w:rsid w:val="00E71707"/>
    <w:rsid w:val="00E71716"/>
    <w:rsid w:val="00E7185E"/>
    <w:rsid w:val="00E7186F"/>
    <w:rsid w:val="00E7197F"/>
    <w:rsid w:val="00E71A98"/>
    <w:rsid w:val="00E71AEE"/>
    <w:rsid w:val="00E71B33"/>
    <w:rsid w:val="00E71C6A"/>
    <w:rsid w:val="00E71C8B"/>
    <w:rsid w:val="00E71D1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34"/>
    <w:rsid w:val="00E72997"/>
    <w:rsid w:val="00E72998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9F"/>
    <w:rsid w:val="00E737F6"/>
    <w:rsid w:val="00E7399F"/>
    <w:rsid w:val="00E73ADE"/>
    <w:rsid w:val="00E73AED"/>
    <w:rsid w:val="00E73B50"/>
    <w:rsid w:val="00E73B87"/>
    <w:rsid w:val="00E73BA2"/>
    <w:rsid w:val="00E73DD1"/>
    <w:rsid w:val="00E73E88"/>
    <w:rsid w:val="00E73FB4"/>
    <w:rsid w:val="00E740CA"/>
    <w:rsid w:val="00E740EB"/>
    <w:rsid w:val="00E741A5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148"/>
    <w:rsid w:val="00E75202"/>
    <w:rsid w:val="00E752A1"/>
    <w:rsid w:val="00E75328"/>
    <w:rsid w:val="00E7552C"/>
    <w:rsid w:val="00E756AA"/>
    <w:rsid w:val="00E75752"/>
    <w:rsid w:val="00E7585A"/>
    <w:rsid w:val="00E75885"/>
    <w:rsid w:val="00E75887"/>
    <w:rsid w:val="00E7598E"/>
    <w:rsid w:val="00E75999"/>
    <w:rsid w:val="00E75B14"/>
    <w:rsid w:val="00E75B7B"/>
    <w:rsid w:val="00E75BA2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E55"/>
    <w:rsid w:val="00E77FBD"/>
    <w:rsid w:val="00E77FE5"/>
    <w:rsid w:val="00E8001E"/>
    <w:rsid w:val="00E80102"/>
    <w:rsid w:val="00E80126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14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3F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8F6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77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A8A"/>
    <w:rsid w:val="00E84C34"/>
    <w:rsid w:val="00E84D58"/>
    <w:rsid w:val="00E84D59"/>
    <w:rsid w:val="00E84DA2"/>
    <w:rsid w:val="00E84E1F"/>
    <w:rsid w:val="00E84E90"/>
    <w:rsid w:val="00E85165"/>
    <w:rsid w:val="00E85166"/>
    <w:rsid w:val="00E851C7"/>
    <w:rsid w:val="00E85218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BD"/>
    <w:rsid w:val="00E858DE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BE1"/>
    <w:rsid w:val="00E86C15"/>
    <w:rsid w:val="00E86C56"/>
    <w:rsid w:val="00E86C87"/>
    <w:rsid w:val="00E86C9C"/>
    <w:rsid w:val="00E86D4B"/>
    <w:rsid w:val="00E86E83"/>
    <w:rsid w:val="00E86EAC"/>
    <w:rsid w:val="00E86F0A"/>
    <w:rsid w:val="00E86F7C"/>
    <w:rsid w:val="00E86FB8"/>
    <w:rsid w:val="00E870E3"/>
    <w:rsid w:val="00E874F7"/>
    <w:rsid w:val="00E8757F"/>
    <w:rsid w:val="00E8761B"/>
    <w:rsid w:val="00E877D2"/>
    <w:rsid w:val="00E877FB"/>
    <w:rsid w:val="00E878FE"/>
    <w:rsid w:val="00E87C75"/>
    <w:rsid w:val="00E87DF7"/>
    <w:rsid w:val="00E87EC1"/>
    <w:rsid w:val="00E90022"/>
    <w:rsid w:val="00E9006F"/>
    <w:rsid w:val="00E90137"/>
    <w:rsid w:val="00E903BB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48A"/>
    <w:rsid w:val="00E91650"/>
    <w:rsid w:val="00E919F9"/>
    <w:rsid w:val="00E91B33"/>
    <w:rsid w:val="00E91B7B"/>
    <w:rsid w:val="00E91B81"/>
    <w:rsid w:val="00E91C68"/>
    <w:rsid w:val="00E91DE2"/>
    <w:rsid w:val="00E91EFC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D8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357"/>
    <w:rsid w:val="00E94401"/>
    <w:rsid w:val="00E9443A"/>
    <w:rsid w:val="00E94948"/>
    <w:rsid w:val="00E94970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68"/>
    <w:rsid w:val="00E95072"/>
    <w:rsid w:val="00E950C7"/>
    <w:rsid w:val="00E951DE"/>
    <w:rsid w:val="00E95293"/>
    <w:rsid w:val="00E95384"/>
    <w:rsid w:val="00E95431"/>
    <w:rsid w:val="00E95620"/>
    <w:rsid w:val="00E956AC"/>
    <w:rsid w:val="00E9595D"/>
    <w:rsid w:val="00E959CB"/>
    <w:rsid w:val="00E95BE7"/>
    <w:rsid w:val="00E95CE8"/>
    <w:rsid w:val="00E95D94"/>
    <w:rsid w:val="00E95DA2"/>
    <w:rsid w:val="00E95E03"/>
    <w:rsid w:val="00E95E14"/>
    <w:rsid w:val="00E96083"/>
    <w:rsid w:val="00E960F1"/>
    <w:rsid w:val="00E96100"/>
    <w:rsid w:val="00E96160"/>
    <w:rsid w:val="00E9619E"/>
    <w:rsid w:val="00E962B5"/>
    <w:rsid w:val="00E965D5"/>
    <w:rsid w:val="00E96848"/>
    <w:rsid w:val="00E968B9"/>
    <w:rsid w:val="00E9696F"/>
    <w:rsid w:val="00E969B2"/>
    <w:rsid w:val="00E96B3A"/>
    <w:rsid w:val="00E96BF3"/>
    <w:rsid w:val="00E96D3F"/>
    <w:rsid w:val="00E96D86"/>
    <w:rsid w:val="00E96E31"/>
    <w:rsid w:val="00E96F79"/>
    <w:rsid w:val="00E96F95"/>
    <w:rsid w:val="00E97048"/>
    <w:rsid w:val="00E97052"/>
    <w:rsid w:val="00E97125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3DD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0F6"/>
    <w:rsid w:val="00EA1133"/>
    <w:rsid w:val="00EA122B"/>
    <w:rsid w:val="00EA1360"/>
    <w:rsid w:val="00EA140C"/>
    <w:rsid w:val="00EA14B8"/>
    <w:rsid w:val="00EA1563"/>
    <w:rsid w:val="00EA1575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E8D"/>
    <w:rsid w:val="00EA1FA6"/>
    <w:rsid w:val="00EA20B7"/>
    <w:rsid w:val="00EA215E"/>
    <w:rsid w:val="00EA21B1"/>
    <w:rsid w:val="00EA2329"/>
    <w:rsid w:val="00EA242A"/>
    <w:rsid w:val="00EA2488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AA6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30C"/>
    <w:rsid w:val="00EA47DD"/>
    <w:rsid w:val="00EA4812"/>
    <w:rsid w:val="00EA4860"/>
    <w:rsid w:val="00EA492B"/>
    <w:rsid w:val="00EA49A9"/>
    <w:rsid w:val="00EA4B60"/>
    <w:rsid w:val="00EA4C64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5A"/>
    <w:rsid w:val="00EA5BD2"/>
    <w:rsid w:val="00EA5C8A"/>
    <w:rsid w:val="00EA5D21"/>
    <w:rsid w:val="00EA5D4A"/>
    <w:rsid w:val="00EA5E11"/>
    <w:rsid w:val="00EA5FC8"/>
    <w:rsid w:val="00EA6098"/>
    <w:rsid w:val="00EA63BF"/>
    <w:rsid w:val="00EA6492"/>
    <w:rsid w:val="00EA667D"/>
    <w:rsid w:val="00EA66A7"/>
    <w:rsid w:val="00EA679C"/>
    <w:rsid w:val="00EA68B9"/>
    <w:rsid w:val="00EA68D0"/>
    <w:rsid w:val="00EA6AE2"/>
    <w:rsid w:val="00EA6B27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284"/>
    <w:rsid w:val="00EA730A"/>
    <w:rsid w:val="00EA7319"/>
    <w:rsid w:val="00EA731B"/>
    <w:rsid w:val="00EA738A"/>
    <w:rsid w:val="00EA750E"/>
    <w:rsid w:val="00EA7536"/>
    <w:rsid w:val="00EA7706"/>
    <w:rsid w:val="00EA782D"/>
    <w:rsid w:val="00EA78A2"/>
    <w:rsid w:val="00EA79C3"/>
    <w:rsid w:val="00EA7AC0"/>
    <w:rsid w:val="00EA7CDE"/>
    <w:rsid w:val="00EA7D40"/>
    <w:rsid w:val="00EA7D48"/>
    <w:rsid w:val="00EA7DF1"/>
    <w:rsid w:val="00EA7EBB"/>
    <w:rsid w:val="00EA7EC4"/>
    <w:rsid w:val="00EA7EDA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894"/>
    <w:rsid w:val="00EB0A5F"/>
    <w:rsid w:val="00EB0B75"/>
    <w:rsid w:val="00EB0BB6"/>
    <w:rsid w:val="00EB0BCE"/>
    <w:rsid w:val="00EB0C64"/>
    <w:rsid w:val="00EB0C74"/>
    <w:rsid w:val="00EB0CA5"/>
    <w:rsid w:val="00EB0CEB"/>
    <w:rsid w:val="00EB0F09"/>
    <w:rsid w:val="00EB0F52"/>
    <w:rsid w:val="00EB1003"/>
    <w:rsid w:val="00EB1099"/>
    <w:rsid w:val="00EB1169"/>
    <w:rsid w:val="00EB118F"/>
    <w:rsid w:val="00EB119D"/>
    <w:rsid w:val="00EB131B"/>
    <w:rsid w:val="00EB13B6"/>
    <w:rsid w:val="00EB1423"/>
    <w:rsid w:val="00EB151C"/>
    <w:rsid w:val="00EB15AD"/>
    <w:rsid w:val="00EB15E2"/>
    <w:rsid w:val="00EB1684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85B"/>
    <w:rsid w:val="00EB2A9E"/>
    <w:rsid w:val="00EB2B5A"/>
    <w:rsid w:val="00EB2E74"/>
    <w:rsid w:val="00EB2F06"/>
    <w:rsid w:val="00EB2F42"/>
    <w:rsid w:val="00EB2FA3"/>
    <w:rsid w:val="00EB2FAA"/>
    <w:rsid w:val="00EB2FF8"/>
    <w:rsid w:val="00EB30E7"/>
    <w:rsid w:val="00EB31B5"/>
    <w:rsid w:val="00EB31E6"/>
    <w:rsid w:val="00EB3302"/>
    <w:rsid w:val="00EB3327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89"/>
    <w:rsid w:val="00EB45C3"/>
    <w:rsid w:val="00EB4618"/>
    <w:rsid w:val="00EB46D5"/>
    <w:rsid w:val="00EB47CC"/>
    <w:rsid w:val="00EB48F2"/>
    <w:rsid w:val="00EB4918"/>
    <w:rsid w:val="00EB4C5F"/>
    <w:rsid w:val="00EB4D54"/>
    <w:rsid w:val="00EB4DD5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DCE"/>
    <w:rsid w:val="00EB5E29"/>
    <w:rsid w:val="00EB5E9B"/>
    <w:rsid w:val="00EB60C5"/>
    <w:rsid w:val="00EB6339"/>
    <w:rsid w:val="00EB63B4"/>
    <w:rsid w:val="00EB6478"/>
    <w:rsid w:val="00EB64AC"/>
    <w:rsid w:val="00EB661E"/>
    <w:rsid w:val="00EB6639"/>
    <w:rsid w:val="00EB66BB"/>
    <w:rsid w:val="00EB671B"/>
    <w:rsid w:val="00EB6A28"/>
    <w:rsid w:val="00EB6AEE"/>
    <w:rsid w:val="00EB6B51"/>
    <w:rsid w:val="00EB6D3D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9E3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9AE"/>
    <w:rsid w:val="00EC0A0B"/>
    <w:rsid w:val="00EC0A54"/>
    <w:rsid w:val="00EC0B6B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A22"/>
    <w:rsid w:val="00EC2B54"/>
    <w:rsid w:val="00EC2BD2"/>
    <w:rsid w:val="00EC2C3C"/>
    <w:rsid w:val="00EC2CE8"/>
    <w:rsid w:val="00EC2E5B"/>
    <w:rsid w:val="00EC2F57"/>
    <w:rsid w:val="00EC2FCE"/>
    <w:rsid w:val="00EC2FEC"/>
    <w:rsid w:val="00EC306F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809"/>
    <w:rsid w:val="00EC38BF"/>
    <w:rsid w:val="00EC3918"/>
    <w:rsid w:val="00EC3998"/>
    <w:rsid w:val="00EC3C37"/>
    <w:rsid w:val="00EC3C79"/>
    <w:rsid w:val="00EC3D12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470"/>
    <w:rsid w:val="00EC5548"/>
    <w:rsid w:val="00EC5656"/>
    <w:rsid w:val="00EC5791"/>
    <w:rsid w:val="00EC580F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50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5F8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8D4"/>
    <w:rsid w:val="00ED0B68"/>
    <w:rsid w:val="00ED0D47"/>
    <w:rsid w:val="00ED0E5A"/>
    <w:rsid w:val="00ED0F92"/>
    <w:rsid w:val="00ED1077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AF2"/>
    <w:rsid w:val="00ED1CA5"/>
    <w:rsid w:val="00ED1D77"/>
    <w:rsid w:val="00ED1E77"/>
    <w:rsid w:val="00ED1F92"/>
    <w:rsid w:val="00ED1FFF"/>
    <w:rsid w:val="00ED2070"/>
    <w:rsid w:val="00ED20AF"/>
    <w:rsid w:val="00ED2106"/>
    <w:rsid w:val="00ED21BB"/>
    <w:rsid w:val="00ED227D"/>
    <w:rsid w:val="00ED2356"/>
    <w:rsid w:val="00ED239C"/>
    <w:rsid w:val="00ED24CF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BA7"/>
    <w:rsid w:val="00ED2DC1"/>
    <w:rsid w:val="00ED2E5C"/>
    <w:rsid w:val="00ED2EC1"/>
    <w:rsid w:val="00ED2EF8"/>
    <w:rsid w:val="00ED2F37"/>
    <w:rsid w:val="00ED2FEE"/>
    <w:rsid w:val="00ED33E2"/>
    <w:rsid w:val="00ED35AF"/>
    <w:rsid w:val="00ED380E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46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745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E9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342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0C6"/>
    <w:rsid w:val="00EE11BC"/>
    <w:rsid w:val="00EE1249"/>
    <w:rsid w:val="00EE13FA"/>
    <w:rsid w:val="00EE15DA"/>
    <w:rsid w:val="00EE185C"/>
    <w:rsid w:val="00EE1876"/>
    <w:rsid w:val="00EE18CC"/>
    <w:rsid w:val="00EE1978"/>
    <w:rsid w:val="00EE19BA"/>
    <w:rsid w:val="00EE1A11"/>
    <w:rsid w:val="00EE1A50"/>
    <w:rsid w:val="00EE1AF5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8D0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5F8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4C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4EFA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AEB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4E4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E7FBC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55"/>
    <w:rsid w:val="00EF107D"/>
    <w:rsid w:val="00EF1207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65"/>
    <w:rsid w:val="00EF1AAA"/>
    <w:rsid w:val="00EF1B1E"/>
    <w:rsid w:val="00EF1D97"/>
    <w:rsid w:val="00EF1F1C"/>
    <w:rsid w:val="00EF2109"/>
    <w:rsid w:val="00EF21D4"/>
    <w:rsid w:val="00EF21FE"/>
    <w:rsid w:val="00EF228E"/>
    <w:rsid w:val="00EF2492"/>
    <w:rsid w:val="00EF2523"/>
    <w:rsid w:val="00EF27C9"/>
    <w:rsid w:val="00EF28AB"/>
    <w:rsid w:val="00EF2918"/>
    <w:rsid w:val="00EF297D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59E"/>
    <w:rsid w:val="00EF3669"/>
    <w:rsid w:val="00EF36C9"/>
    <w:rsid w:val="00EF3B05"/>
    <w:rsid w:val="00EF3B76"/>
    <w:rsid w:val="00EF3E4B"/>
    <w:rsid w:val="00EF407F"/>
    <w:rsid w:val="00EF40A2"/>
    <w:rsid w:val="00EF43CF"/>
    <w:rsid w:val="00EF4459"/>
    <w:rsid w:val="00EF44CE"/>
    <w:rsid w:val="00EF4738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0A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B5"/>
    <w:rsid w:val="00EF6BC3"/>
    <w:rsid w:val="00EF6BD4"/>
    <w:rsid w:val="00EF6CEE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0BC6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B8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2A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A71"/>
    <w:rsid w:val="00F02BB1"/>
    <w:rsid w:val="00F02BB6"/>
    <w:rsid w:val="00F02C4B"/>
    <w:rsid w:val="00F02C89"/>
    <w:rsid w:val="00F02C8F"/>
    <w:rsid w:val="00F02DC4"/>
    <w:rsid w:val="00F02E54"/>
    <w:rsid w:val="00F02EE8"/>
    <w:rsid w:val="00F03225"/>
    <w:rsid w:val="00F03262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6EA"/>
    <w:rsid w:val="00F0479A"/>
    <w:rsid w:val="00F04837"/>
    <w:rsid w:val="00F048D4"/>
    <w:rsid w:val="00F04A52"/>
    <w:rsid w:val="00F04B8A"/>
    <w:rsid w:val="00F04CCD"/>
    <w:rsid w:val="00F04D16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8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7E"/>
    <w:rsid w:val="00F061E7"/>
    <w:rsid w:val="00F0628C"/>
    <w:rsid w:val="00F062DD"/>
    <w:rsid w:val="00F06448"/>
    <w:rsid w:val="00F0649E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825"/>
    <w:rsid w:val="00F078E0"/>
    <w:rsid w:val="00F07998"/>
    <w:rsid w:val="00F07A3E"/>
    <w:rsid w:val="00F07B52"/>
    <w:rsid w:val="00F07C58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2A3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A73"/>
    <w:rsid w:val="00F10B68"/>
    <w:rsid w:val="00F10B6E"/>
    <w:rsid w:val="00F10BA6"/>
    <w:rsid w:val="00F10CC0"/>
    <w:rsid w:val="00F10E85"/>
    <w:rsid w:val="00F10F2A"/>
    <w:rsid w:val="00F10F35"/>
    <w:rsid w:val="00F10F65"/>
    <w:rsid w:val="00F11046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02"/>
    <w:rsid w:val="00F11AF0"/>
    <w:rsid w:val="00F11B29"/>
    <w:rsid w:val="00F11B4D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8"/>
    <w:rsid w:val="00F13BBA"/>
    <w:rsid w:val="00F13C00"/>
    <w:rsid w:val="00F13D50"/>
    <w:rsid w:val="00F13E1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D3"/>
    <w:rsid w:val="00F153FB"/>
    <w:rsid w:val="00F1551C"/>
    <w:rsid w:val="00F156C6"/>
    <w:rsid w:val="00F157E2"/>
    <w:rsid w:val="00F159A5"/>
    <w:rsid w:val="00F15B43"/>
    <w:rsid w:val="00F15C61"/>
    <w:rsid w:val="00F15CB4"/>
    <w:rsid w:val="00F15D01"/>
    <w:rsid w:val="00F15E09"/>
    <w:rsid w:val="00F15E0F"/>
    <w:rsid w:val="00F15ECA"/>
    <w:rsid w:val="00F161BB"/>
    <w:rsid w:val="00F162C7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07"/>
    <w:rsid w:val="00F16C91"/>
    <w:rsid w:val="00F16CBB"/>
    <w:rsid w:val="00F16E1F"/>
    <w:rsid w:val="00F16EF4"/>
    <w:rsid w:val="00F16F26"/>
    <w:rsid w:val="00F16F7B"/>
    <w:rsid w:val="00F1707C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C2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19C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5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A1B"/>
    <w:rsid w:val="00F22BA8"/>
    <w:rsid w:val="00F22CA5"/>
    <w:rsid w:val="00F22CBC"/>
    <w:rsid w:val="00F22D6D"/>
    <w:rsid w:val="00F22DF2"/>
    <w:rsid w:val="00F22F78"/>
    <w:rsid w:val="00F23019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3E65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7B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C99"/>
    <w:rsid w:val="00F25CE7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80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3E"/>
    <w:rsid w:val="00F27C52"/>
    <w:rsid w:val="00F27DBA"/>
    <w:rsid w:val="00F27E5C"/>
    <w:rsid w:val="00F27F3B"/>
    <w:rsid w:val="00F30056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614"/>
    <w:rsid w:val="00F3196E"/>
    <w:rsid w:val="00F31977"/>
    <w:rsid w:val="00F319A9"/>
    <w:rsid w:val="00F31A4E"/>
    <w:rsid w:val="00F31A55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91D"/>
    <w:rsid w:val="00F32AF0"/>
    <w:rsid w:val="00F32B1D"/>
    <w:rsid w:val="00F32C49"/>
    <w:rsid w:val="00F32ED1"/>
    <w:rsid w:val="00F32F89"/>
    <w:rsid w:val="00F32FF3"/>
    <w:rsid w:val="00F33218"/>
    <w:rsid w:val="00F33274"/>
    <w:rsid w:val="00F33394"/>
    <w:rsid w:val="00F33491"/>
    <w:rsid w:val="00F33516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B0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6A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6"/>
    <w:rsid w:val="00F36BA7"/>
    <w:rsid w:val="00F36C60"/>
    <w:rsid w:val="00F37117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8D1"/>
    <w:rsid w:val="00F37B6C"/>
    <w:rsid w:val="00F37CFF"/>
    <w:rsid w:val="00F37EB5"/>
    <w:rsid w:val="00F37FA1"/>
    <w:rsid w:val="00F40156"/>
    <w:rsid w:val="00F4020E"/>
    <w:rsid w:val="00F4028A"/>
    <w:rsid w:val="00F40386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83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433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D98"/>
    <w:rsid w:val="00F42E43"/>
    <w:rsid w:val="00F42EE5"/>
    <w:rsid w:val="00F42FF5"/>
    <w:rsid w:val="00F4302B"/>
    <w:rsid w:val="00F4312D"/>
    <w:rsid w:val="00F43133"/>
    <w:rsid w:val="00F432D4"/>
    <w:rsid w:val="00F4341A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4EDB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79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7E5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2A5"/>
    <w:rsid w:val="00F474B5"/>
    <w:rsid w:val="00F475E9"/>
    <w:rsid w:val="00F4762B"/>
    <w:rsid w:val="00F47694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47E4A"/>
    <w:rsid w:val="00F47F44"/>
    <w:rsid w:val="00F50026"/>
    <w:rsid w:val="00F500D6"/>
    <w:rsid w:val="00F5010A"/>
    <w:rsid w:val="00F50179"/>
    <w:rsid w:val="00F50269"/>
    <w:rsid w:val="00F503BE"/>
    <w:rsid w:val="00F50447"/>
    <w:rsid w:val="00F5044C"/>
    <w:rsid w:val="00F50470"/>
    <w:rsid w:val="00F50575"/>
    <w:rsid w:val="00F505B0"/>
    <w:rsid w:val="00F505FA"/>
    <w:rsid w:val="00F50600"/>
    <w:rsid w:val="00F50609"/>
    <w:rsid w:val="00F5088B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1F7A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B0"/>
    <w:rsid w:val="00F52FC8"/>
    <w:rsid w:val="00F530DF"/>
    <w:rsid w:val="00F53325"/>
    <w:rsid w:val="00F5335B"/>
    <w:rsid w:val="00F53600"/>
    <w:rsid w:val="00F536A6"/>
    <w:rsid w:val="00F537FC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70C"/>
    <w:rsid w:val="00F54719"/>
    <w:rsid w:val="00F5495B"/>
    <w:rsid w:val="00F54B8B"/>
    <w:rsid w:val="00F54C97"/>
    <w:rsid w:val="00F54CA6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A5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03B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6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DFF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46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2F37"/>
    <w:rsid w:val="00F63101"/>
    <w:rsid w:val="00F632AB"/>
    <w:rsid w:val="00F635DF"/>
    <w:rsid w:val="00F6365F"/>
    <w:rsid w:val="00F636E4"/>
    <w:rsid w:val="00F637D5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98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5FF1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AEC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4AD"/>
    <w:rsid w:val="00F67752"/>
    <w:rsid w:val="00F67899"/>
    <w:rsid w:val="00F67EEF"/>
    <w:rsid w:val="00F67F38"/>
    <w:rsid w:val="00F67FCD"/>
    <w:rsid w:val="00F70173"/>
    <w:rsid w:val="00F702FF"/>
    <w:rsid w:val="00F70356"/>
    <w:rsid w:val="00F70402"/>
    <w:rsid w:val="00F70486"/>
    <w:rsid w:val="00F705A8"/>
    <w:rsid w:val="00F70664"/>
    <w:rsid w:val="00F706A9"/>
    <w:rsid w:val="00F7072E"/>
    <w:rsid w:val="00F708A7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B21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0A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365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435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3E"/>
    <w:rsid w:val="00F770B1"/>
    <w:rsid w:val="00F77136"/>
    <w:rsid w:val="00F771CF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20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0D"/>
    <w:rsid w:val="00F826CF"/>
    <w:rsid w:val="00F826E4"/>
    <w:rsid w:val="00F827DF"/>
    <w:rsid w:val="00F828A7"/>
    <w:rsid w:val="00F828DA"/>
    <w:rsid w:val="00F82A4F"/>
    <w:rsid w:val="00F82AB6"/>
    <w:rsid w:val="00F82C2E"/>
    <w:rsid w:val="00F82CCB"/>
    <w:rsid w:val="00F82ED2"/>
    <w:rsid w:val="00F82FD6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2B9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CAF"/>
    <w:rsid w:val="00F84D28"/>
    <w:rsid w:val="00F84EB6"/>
    <w:rsid w:val="00F84F45"/>
    <w:rsid w:val="00F84FEC"/>
    <w:rsid w:val="00F85129"/>
    <w:rsid w:val="00F851A2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697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6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BF9"/>
    <w:rsid w:val="00F87CCE"/>
    <w:rsid w:val="00F87CE9"/>
    <w:rsid w:val="00F87F2C"/>
    <w:rsid w:val="00F87F73"/>
    <w:rsid w:val="00F87F9B"/>
    <w:rsid w:val="00F90068"/>
    <w:rsid w:val="00F900D6"/>
    <w:rsid w:val="00F900E0"/>
    <w:rsid w:val="00F900F4"/>
    <w:rsid w:val="00F901F2"/>
    <w:rsid w:val="00F9026D"/>
    <w:rsid w:val="00F90487"/>
    <w:rsid w:val="00F904C9"/>
    <w:rsid w:val="00F90554"/>
    <w:rsid w:val="00F9069B"/>
    <w:rsid w:val="00F9069E"/>
    <w:rsid w:val="00F90702"/>
    <w:rsid w:val="00F9072D"/>
    <w:rsid w:val="00F907C2"/>
    <w:rsid w:val="00F9091F"/>
    <w:rsid w:val="00F90A9C"/>
    <w:rsid w:val="00F90AA8"/>
    <w:rsid w:val="00F90E09"/>
    <w:rsid w:val="00F90F4C"/>
    <w:rsid w:val="00F91054"/>
    <w:rsid w:val="00F91098"/>
    <w:rsid w:val="00F9118B"/>
    <w:rsid w:val="00F911C7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28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D7F"/>
    <w:rsid w:val="00F92F8D"/>
    <w:rsid w:val="00F93043"/>
    <w:rsid w:val="00F930C1"/>
    <w:rsid w:val="00F930DF"/>
    <w:rsid w:val="00F93139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84"/>
    <w:rsid w:val="00F93EA0"/>
    <w:rsid w:val="00F93F3F"/>
    <w:rsid w:val="00F93F58"/>
    <w:rsid w:val="00F93FCA"/>
    <w:rsid w:val="00F940E3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345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7E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3E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40"/>
    <w:rsid w:val="00F976CF"/>
    <w:rsid w:val="00F97737"/>
    <w:rsid w:val="00F979E4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1FF3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644"/>
    <w:rsid w:val="00FA376B"/>
    <w:rsid w:val="00FA377A"/>
    <w:rsid w:val="00FA393C"/>
    <w:rsid w:val="00FA3990"/>
    <w:rsid w:val="00FA39CC"/>
    <w:rsid w:val="00FA3CEA"/>
    <w:rsid w:val="00FA3DA0"/>
    <w:rsid w:val="00FA3E3C"/>
    <w:rsid w:val="00FA3E53"/>
    <w:rsid w:val="00FA3F91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4E3"/>
    <w:rsid w:val="00FA57CD"/>
    <w:rsid w:val="00FA57E1"/>
    <w:rsid w:val="00FA58A5"/>
    <w:rsid w:val="00FA5917"/>
    <w:rsid w:val="00FA592F"/>
    <w:rsid w:val="00FA59F0"/>
    <w:rsid w:val="00FA5A17"/>
    <w:rsid w:val="00FA5A2E"/>
    <w:rsid w:val="00FA5A35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D"/>
    <w:rsid w:val="00FA6CAF"/>
    <w:rsid w:val="00FA6CD7"/>
    <w:rsid w:val="00FA6FA7"/>
    <w:rsid w:val="00FA6FDE"/>
    <w:rsid w:val="00FA7090"/>
    <w:rsid w:val="00FA71B1"/>
    <w:rsid w:val="00FA7202"/>
    <w:rsid w:val="00FA7267"/>
    <w:rsid w:val="00FA7470"/>
    <w:rsid w:val="00FA7851"/>
    <w:rsid w:val="00FA7852"/>
    <w:rsid w:val="00FA7891"/>
    <w:rsid w:val="00FA7929"/>
    <w:rsid w:val="00FA7CD2"/>
    <w:rsid w:val="00FA7DD0"/>
    <w:rsid w:val="00FA7E94"/>
    <w:rsid w:val="00FA7F22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2A"/>
    <w:rsid w:val="00FB0CCF"/>
    <w:rsid w:val="00FB0CF7"/>
    <w:rsid w:val="00FB0D23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A52"/>
    <w:rsid w:val="00FB1B0E"/>
    <w:rsid w:val="00FB1C81"/>
    <w:rsid w:val="00FB1CED"/>
    <w:rsid w:val="00FB1EBF"/>
    <w:rsid w:val="00FB1F6A"/>
    <w:rsid w:val="00FB2187"/>
    <w:rsid w:val="00FB21D2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55"/>
    <w:rsid w:val="00FB48B7"/>
    <w:rsid w:val="00FB4A14"/>
    <w:rsid w:val="00FB4B63"/>
    <w:rsid w:val="00FB4D9D"/>
    <w:rsid w:val="00FB4E2F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B6A"/>
    <w:rsid w:val="00FB5D29"/>
    <w:rsid w:val="00FB5D36"/>
    <w:rsid w:val="00FB5DFC"/>
    <w:rsid w:val="00FB5E3D"/>
    <w:rsid w:val="00FB5E60"/>
    <w:rsid w:val="00FB5F4C"/>
    <w:rsid w:val="00FB5FF2"/>
    <w:rsid w:val="00FB5FF5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9A8"/>
    <w:rsid w:val="00FB7A01"/>
    <w:rsid w:val="00FB7BE1"/>
    <w:rsid w:val="00FB7C8D"/>
    <w:rsid w:val="00FB7E2C"/>
    <w:rsid w:val="00FB7E6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620"/>
    <w:rsid w:val="00FC1757"/>
    <w:rsid w:val="00FC17DF"/>
    <w:rsid w:val="00FC1917"/>
    <w:rsid w:val="00FC19B8"/>
    <w:rsid w:val="00FC1BDE"/>
    <w:rsid w:val="00FC1C75"/>
    <w:rsid w:val="00FC1CAF"/>
    <w:rsid w:val="00FC1CF0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878"/>
    <w:rsid w:val="00FC2B16"/>
    <w:rsid w:val="00FC2B1A"/>
    <w:rsid w:val="00FC2B6F"/>
    <w:rsid w:val="00FC2B7C"/>
    <w:rsid w:val="00FC2BCD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46"/>
    <w:rsid w:val="00FC3D95"/>
    <w:rsid w:val="00FC3DBD"/>
    <w:rsid w:val="00FC3E13"/>
    <w:rsid w:val="00FC41A3"/>
    <w:rsid w:val="00FC41A6"/>
    <w:rsid w:val="00FC41E1"/>
    <w:rsid w:val="00FC41EF"/>
    <w:rsid w:val="00FC42DA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AF4"/>
    <w:rsid w:val="00FC5C09"/>
    <w:rsid w:val="00FC5C92"/>
    <w:rsid w:val="00FC5EFA"/>
    <w:rsid w:val="00FC5F43"/>
    <w:rsid w:val="00FC5FDA"/>
    <w:rsid w:val="00FC60F5"/>
    <w:rsid w:val="00FC6176"/>
    <w:rsid w:val="00FC622D"/>
    <w:rsid w:val="00FC6246"/>
    <w:rsid w:val="00FC633A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090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06"/>
    <w:rsid w:val="00FD1732"/>
    <w:rsid w:val="00FD17D8"/>
    <w:rsid w:val="00FD17F3"/>
    <w:rsid w:val="00FD1814"/>
    <w:rsid w:val="00FD1892"/>
    <w:rsid w:val="00FD193F"/>
    <w:rsid w:val="00FD1AFC"/>
    <w:rsid w:val="00FD1B5D"/>
    <w:rsid w:val="00FD1BD5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2C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10"/>
    <w:rsid w:val="00FD2A71"/>
    <w:rsid w:val="00FD2AC6"/>
    <w:rsid w:val="00FD2B3E"/>
    <w:rsid w:val="00FD2FB6"/>
    <w:rsid w:val="00FD302E"/>
    <w:rsid w:val="00FD318F"/>
    <w:rsid w:val="00FD31DB"/>
    <w:rsid w:val="00FD34B0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45"/>
    <w:rsid w:val="00FD4CF8"/>
    <w:rsid w:val="00FD4E5B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727"/>
    <w:rsid w:val="00FD686E"/>
    <w:rsid w:val="00FD6C45"/>
    <w:rsid w:val="00FD6C6A"/>
    <w:rsid w:val="00FD6C8C"/>
    <w:rsid w:val="00FD6D6A"/>
    <w:rsid w:val="00FD6DA5"/>
    <w:rsid w:val="00FD6F33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D7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CD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6BD"/>
    <w:rsid w:val="00FE0958"/>
    <w:rsid w:val="00FE095B"/>
    <w:rsid w:val="00FE0ADB"/>
    <w:rsid w:val="00FE0BB8"/>
    <w:rsid w:val="00FE0CF6"/>
    <w:rsid w:val="00FE0D3D"/>
    <w:rsid w:val="00FE0EB5"/>
    <w:rsid w:val="00FE1252"/>
    <w:rsid w:val="00FE130C"/>
    <w:rsid w:val="00FE1481"/>
    <w:rsid w:val="00FE158E"/>
    <w:rsid w:val="00FE16BA"/>
    <w:rsid w:val="00FE16C9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1F0"/>
    <w:rsid w:val="00FE2411"/>
    <w:rsid w:val="00FE2428"/>
    <w:rsid w:val="00FE260E"/>
    <w:rsid w:val="00FE2737"/>
    <w:rsid w:val="00FE2C1F"/>
    <w:rsid w:val="00FE2CD6"/>
    <w:rsid w:val="00FE2CE6"/>
    <w:rsid w:val="00FE2D0C"/>
    <w:rsid w:val="00FE2D2B"/>
    <w:rsid w:val="00FE2D79"/>
    <w:rsid w:val="00FE2EF2"/>
    <w:rsid w:val="00FE2F1D"/>
    <w:rsid w:val="00FE30A6"/>
    <w:rsid w:val="00FE30FD"/>
    <w:rsid w:val="00FE3176"/>
    <w:rsid w:val="00FE32A5"/>
    <w:rsid w:val="00FE3495"/>
    <w:rsid w:val="00FE34CC"/>
    <w:rsid w:val="00FE3561"/>
    <w:rsid w:val="00FE356F"/>
    <w:rsid w:val="00FE360E"/>
    <w:rsid w:val="00FE36B5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4CC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78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58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5CB"/>
    <w:rsid w:val="00FF08B4"/>
    <w:rsid w:val="00FF096E"/>
    <w:rsid w:val="00FF09CB"/>
    <w:rsid w:val="00FF0A83"/>
    <w:rsid w:val="00FF0AD4"/>
    <w:rsid w:val="00FF0BB6"/>
    <w:rsid w:val="00FF0BEB"/>
    <w:rsid w:val="00FF0C9D"/>
    <w:rsid w:val="00FF0D10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B1A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1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0C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7C48824E-4EE9-41D3-8A8A-A52EADCE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008DF14-7FEF-4277-8150-6720DD2C0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32</Pages>
  <Words>6129</Words>
  <Characters>34938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Nithid Supasiri : นิธิศ ศุภศิริ</cp:lastModifiedBy>
  <cp:revision>8</cp:revision>
  <cp:lastPrinted>2026-05-17T13:41:00Z</cp:lastPrinted>
  <dcterms:created xsi:type="dcterms:W3CDTF">2026-08-13T08:44:00Z</dcterms:created>
  <dcterms:modified xsi:type="dcterms:W3CDTF">2026-08-14T01:21:00Z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0x010100FC3C573FF70E394A86433F5E112C33AA</vt:lpwstr>
  </property>
  <property fmtid="{D5CDD505-2E9C-101B-9397-08002B2CF9AE}" pid="9" name="MediaServiceImageTags">
    <vt:lpwstr/>
  </property>
  <property fmtid="{D5CDD505-2E9C-101B-9397-08002B2CF9AE}" pid="10" name="_dlc_DocIdItemGuid">
    <vt:lpwstr>52234029-ec0e-4764-a448-87a3fa3b2f28</vt:lpwstr>
  </property>
  <property fmtid="{D5CDD505-2E9C-101B-9397-08002B2CF9AE}" pid="11" name="GrammarlyDocumentId">
    <vt:lpwstr>037d4d2bab190268844b0877127b6fd34c151f57287f4f4782dad32590404536</vt:lpwstr>
  </property>
</Properties>
</file>