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39541" w14:textId="3CC4CEF8" w:rsidR="005471B4" w:rsidRPr="0097642A" w:rsidRDefault="00BB022A" w:rsidP="00726816">
      <w:pPr>
        <w:spacing w:line="240" w:lineRule="atLeast"/>
        <w:jc w:val="center"/>
        <w:rPr>
          <w:rFonts w:cstheme="minorBidi"/>
          <w:b/>
          <w:bCs/>
          <w:szCs w:val="28"/>
          <w:lang w:val="en-US" w:bidi="th-TH"/>
        </w:rPr>
      </w:pPr>
      <w:r>
        <w:rPr>
          <w:rFonts w:cstheme="minorBidi"/>
          <w:b/>
          <w:bCs/>
          <w:szCs w:val="28"/>
          <w:lang w:val="en-US" w:bidi="th-TH"/>
        </w:rPr>
        <w:t xml:space="preserve"> </w:t>
      </w: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Condensed interim financial statements</w:t>
      </w:r>
    </w:p>
    <w:p w14:paraId="2763BC29" w14:textId="76400494" w:rsidR="00D244F0" w:rsidRDefault="00D244F0" w:rsidP="000C07EF">
      <w:pPr>
        <w:pStyle w:val="CoverTitle"/>
        <w:spacing w:line="240" w:lineRule="atLeast"/>
        <w:jc w:val="center"/>
        <w:rPr>
          <w:spacing w:val="-3"/>
          <w:szCs w:val="36"/>
        </w:rPr>
      </w:pPr>
      <w:r w:rsidRPr="00D244F0">
        <w:rPr>
          <w:spacing w:val="-3"/>
          <w:szCs w:val="36"/>
        </w:rPr>
        <w:t xml:space="preserve">for the </w:t>
      </w:r>
      <w:r w:rsidR="00B81010" w:rsidRPr="00B80229">
        <w:rPr>
          <w:spacing w:val="-3"/>
          <w:szCs w:val="36"/>
        </w:rPr>
        <w:t xml:space="preserve">three-month and six-month </w:t>
      </w:r>
      <w:r w:rsidR="00B81010" w:rsidRPr="00D244F0">
        <w:rPr>
          <w:spacing w:val="-3"/>
          <w:szCs w:val="36"/>
        </w:rPr>
        <w:t>periods</w:t>
      </w:r>
      <w:r w:rsidRPr="00D244F0">
        <w:rPr>
          <w:spacing w:val="-3"/>
          <w:szCs w:val="36"/>
        </w:rPr>
        <w:t xml:space="preserve"> ended</w:t>
      </w:r>
    </w:p>
    <w:p w14:paraId="009749B3" w14:textId="76825942" w:rsidR="00DB71A2" w:rsidRPr="00C40137" w:rsidRDefault="003D615A" w:rsidP="000C07EF">
      <w:pPr>
        <w:pStyle w:val="CoverTitle"/>
        <w:spacing w:line="240" w:lineRule="atLeast"/>
        <w:jc w:val="center"/>
        <w:rPr>
          <w:rFonts w:cstheme="minorBidi"/>
          <w:spacing w:val="-3"/>
          <w:szCs w:val="45"/>
          <w:lang w:val="en-US" w:bidi="th-TH"/>
        </w:rPr>
      </w:pPr>
      <w:r>
        <w:rPr>
          <w:spacing w:val="-3"/>
          <w:szCs w:val="36"/>
        </w:rPr>
        <w:t>30 June</w:t>
      </w:r>
      <w:r w:rsidR="00915836">
        <w:rPr>
          <w:spacing w:val="-3"/>
          <w:szCs w:val="36"/>
        </w:rPr>
        <w:t xml:space="preserve"> 2026</w:t>
      </w:r>
    </w:p>
    <w:p w14:paraId="6C33DF4C" w14:textId="16DB92B1"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394AD3E9" w:rsidR="000C07EF" w:rsidRPr="009426D0" w:rsidRDefault="000C07EF" w:rsidP="000C07EF">
      <w:pPr>
        <w:spacing w:line="240" w:lineRule="atLeast"/>
        <w:jc w:val="center"/>
        <w:rPr>
          <w:sz w:val="40"/>
          <w:szCs w:val="40"/>
        </w:rPr>
      </w:pPr>
      <w:r w:rsidRPr="009426D0">
        <w:rPr>
          <w:spacing w:val="-3"/>
          <w:sz w:val="36"/>
          <w:szCs w:val="36"/>
        </w:rPr>
        <w:t xml:space="preserve">Independent </w:t>
      </w:r>
      <w:r w:rsidR="000F4C74" w:rsidRPr="009426D0">
        <w:rPr>
          <w:spacing w:val="-3"/>
          <w:sz w:val="36"/>
          <w:szCs w:val="36"/>
        </w:rPr>
        <w:t>auditor’s</w:t>
      </w:r>
      <w:r w:rsidRPr="009426D0">
        <w:rPr>
          <w:spacing w:val="-3"/>
          <w:sz w:val="36"/>
          <w:szCs w:val="36"/>
        </w:rPr>
        <w:t xml:space="preserve"> review report</w:t>
      </w: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994ABC">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docGrid w:linePitch="299"/>
        </w:sectPr>
      </w:pPr>
    </w:p>
    <w:p w14:paraId="67CC0E2C" w14:textId="77777777" w:rsidR="00121E8A" w:rsidRPr="009426D0" w:rsidRDefault="00121E8A" w:rsidP="00726816">
      <w:pPr>
        <w:pStyle w:val="acctmainheading"/>
        <w:tabs>
          <w:tab w:val="left" w:pos="7810"/>
        </w:tabs>
        <w:spacing w:after="0" w:line="240" w:lineRule="atLeast"/>
        <w:outlineLvl w:val="0"/>
        <w:rPr>
          <w:szCs w:val="28"/>
          <w:lang w:val="en-US"/>
        </w:rPr>
      </w:pPr>
    </w:p>
    <w:p w14:paraId="1A4899A9" w14:textId="77777777" w:rsidR="00121E8A" w:rsidRPr="009426D0" w:rsidRDefault="00121E8A" w:rsidP="00726816">
      <w:pPr>
        <w:pStyle w:val="acctmainheading"/>
        <w:tabs>
          <w:tab w:val="left" w:pos="7810"/>
        </w:tabs>
        <w:spacing w:after="0" w:line="240" w:lineRule="atLeast"/>
        <w:outlineLvl w:val="0"/>
        <w:rPr>
          <w:szCs w:val="28"/>
        </w:rPr>
      </w:pPr>
    </w:p>
    <w:p w14:paraId="6E3B9C8B" w14:textId="77777777" w:rsidR="00121E8A" w:rsidRPr="009426D0" w:rsidRDefault="00121E8A" w:rsidP="00726816">
      <w:pPr>
        <w:pStyle w:val="acctmainheading"/>
        <w:tabs>
          <w:tab w:val="left" w:pos="7810"/>
        </w:tabs>
        <w:spacing w:after="0" w:line="240" w:lineRule="atLeast"/>
        <w:outlineLvl w:val="0"/>
        <w:rPr>
          <w:szCs w:val="28"/>
        </w:rPr>
      </w:pPr>
    </w:p>
    <w:p w14:paraId="58A251CD" w14:textId="6629156A" w:rsidR="00270A2A" w:rsidRPr="009426D0" w:rsidRDefault="00270A2A" w:rsidP="00726816">
      <w:pPr>
        <w:pStyle w:val="acctmainheading"/>
        <w:tabs>
          <w:tab w:val="left" w:pos="7810"/>
        </w:tabs>
        <w:spacing w:after="0" w:line="240" w:lineRule="atLeast"/>
        <w:outlineLvl w:val="0"/>
        <w:rPr>
          <w:szCs w:val="28"/>
        </w:rPr>
      </w:pPr>
    </w:p>
    <w:p w14:paraId="51276B95" w14:textId="77777777" w:rsidR="00270A2A" w:rsidRPr="009426D0" w:rsidRDefault="00270A2A" w:rsidP="00726816">
      <w:pPr>
        <w:pStyle w:val="acctmainheading"/>
        <w:tabs>
          <w:tab w:val="left" w:pos="7810"/>
        </w:tabs>
        <w:spacing w:after="0" w:line="240" w:lineRule="atLeast"/>
        <w:outlineLvl w:val="0"/>
        <w:rPr>
          <w:szCs w:val="28"/>
        </w:rPr>
      </w:pPr>
    </w:p>
    <w:p w14:paraId="199C30BB" w14:textId="77777777" w:rsidR="00121E8A" w:rsidRPr="009426D0" w:rsidRDefault="00121E8A" w:rsidP="00726816">
      <w:pPr>
        <w:pStyle w:val="acctmainheading"/>
        <w:tabs>
          <w:tab w:val="left" w:pos="7810"/>
        </w:tabs>
        <w:spacing w:after="0" w:line="240" w:lineRule="atLeast"/>
        <w:outlineLvl w:val="0"/>
        <w:rPr>
          <w:szCs w:val="28"/>
        </w:rPr>
      </w:pPr>
    </w:p>
    <w:p w14:paraId="180624EB" w14:textId="77777777" w:rsidR="00121E8A" w:rsidRPr="009426D0" w:rsidRDefault="00121E8A" w:rsidP="00726816">
      <w:pPr>
        <w:pStyle w:val="acctmainheading"/>
        <w:tabs>
          <w:tab w:val="left" w:pos="7810"/>
        </w:tabs>
        <w:spacing w:after="0" w:line="240" w:lineRule="atLeast"/>
        <w:outlineLvl w:val="0"/>
        <w:rPr>
          <w:szCs w:val="28"/>
        </w:rPr>
      </w:pPr>
    </w:p>
    <w:p w14:paraId="3EC2FA94" w14:textId="1ED252B9" w:rsidR="00057CF0" w:rsidRPr="009426D0" w:rsidRDefault="00057CF0" w:rsidP="00726816">
      <w:pPr>
        <w:pStyle w:val="acctmainheading"/>
        <w:tabs>
          <w:tab w:val="left" w:pos="7810"/>
        </w:tabs>
        <w:spacing w:after="0" w:line="240" w:lineRule="atLeast"/>
        <w:outlineLvl w:val="0"/>
        <w:rPr>
          <w:szCs w:val="28"/>
        </w:rPr>
      </w:pPr>
    </w:p>
    <w:p w14:paraId="05BC42E6" w14:textId="77777777" w:rsidR="00A35C2E" w:rsidRPr="009426D0" w:rsidRDefault="00A35C2E" w:rsidP="00726816">
      <w:pPr>
        <w:pStyle w:val="acctmainheading"/>
        <w:tabs>
          <w:tab w:val="left" w:pos="7810"/>
        </w:tabs>
        <w:spacing w:after="0" w:line="240" w:lineRule="atLeast"/>
        <w:outlineLvl w:val="0"/>
        <w:rPr>
          <w:szCs w:val="28"/>
        </w:r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7B3F44FB" w14:textId="4B158422" w:rsidR="005462A0" w:rsidRPr="000A0651" w:rsidRDefault="00C82B5C" w:rsidP="00B61544">
      <w:pPr>
        <w:jc w:val="both"/>
        <w:rPr>
          <w:szCs w:val="22"/>
          <w:lang w:bidi="th-TH"/>
        </w:rPr>
      </w:pPr>
      <w:r w:rsidRPr="005462A0">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w:t>
      </w:r>
      <w:r w:rsidRPr="00845171">
        <w:rPr>
          <w:szCs w:val="22"/>
          <w:lang w:bidi="th-TH"/>
        </w:rPr>
        <w:t xml:space="preserve">30 June </w:t>
      </w:r>
      <w:r w:rsidRPr="005462A0">
        <w:rPr>
          <w:szCs w:val="22"/>
          <w:lang w:bidi="th-TH"/>
        </w:rPr>
        <w:t>202</w:t>
      </w:r>
      <w:r>
        <w:rPr>
          <w:szCs w:val="22"/>
          <w:lang w:bidi="th-TH"/>
        </w:rPr>
        <w:t>6</w:t>
      </w:r>
      <w:r w:rsidRPr="005462A0">
        <w:rPr>
          <w:szCs w:val="22"/>
          <w:lang w:bidi="th-TH"/>
        </w:rPr>
        <w:t>; the consolidated and separate statements of comprehensive income</w:t>
      </w:r>
      <w:r w:rsidDel="00876D0C">
        <w:rPr>
          <w:szCs w:val="22"/>
          <w:lang w:bidi="th-TH"/>
        </w:rPr>
        <w:t xml:space="preserve"> </w:t>
      </w:r>
      <w:r w:rsidRPr="00FA64FC" w:rsidDel="00876D0C">
        <w:rPr>
          <w:szCs w:val="22"/>
          <w:lang w:bidi="th-TH"/>
        </w:rPr>
        <w:t>for the three-month and six-month period</w:t>
      </w:r>
      <w:r w:rsidR="0064556F" w:rsidRPr="00FA64FC" w:rsidDel="00876D0C">
        <w:rPr>
          <w:szCs w:val="22"/>
          <w:lang w:bidi="th-TH"/>
        </w:rPr>
        <w:t>s</w:t>
      </w:r>
      <w:r w:rsidRPr="00FA64FC" w:rsidDel="00876D0C">
        <w:rPr>
          <w:szCs w:val="22"/>
          <w:lang w:bidi="th-TH"/>
        </w:rPr>
        <w:t xml:space="preserve"> ended 30 June 2026</w:t>
      </w:r>
      <w:r w:rsidRPr="005462A0">
        <w:rPr>
          <w:szCs w:val="22"/>
          <w:lang w:bidi="th-TH"/>
        </w:rPr>
        <w:t>,</w:t>
      </w:r>
      <w:r w:rsidRPr="005462A0" w:rsidDel="00304F14">
        <w:rPr>
          <w:szCs w:val="22"/>
          <w:lang w:bidi="th-TH"/>
        </w:rPr>
        <w:t xml:space="preserve"> </w:t>
      </w:r>
      <w:r w:rsidRPr="005462A0">
        <w:rPr>
          <w:szCs w:val="22"/>
          <w:lang w:bidi="th-TH"/>
        </w:rPr>
        <w:t xml:space="preserve">changes in equity and cash flows for the </w:t>
      </w:r>
      <w:r w:rsidRPr="00025919">
        <w:rPr>
          <w:szCs w:val="22"/>
          <w:lang w:bidi="th-TH"/>
        </w:rPr>
        <w:t xml:space="preserve">six-month </w:t>
      </w:r>
      <w:r w:rsidRPr="005462A0">
        <w:rPr>
          <w:szCs w:val="22"/>
          <w:lang w:bidi="th-TH"/>
        </w:rPr>
        <w:t xml:space="preserve">period ended </w:t>
      </w:r>
      <w:r w:rsidRPr="00025919">
        <w:rPr>
          <w:szCs w:val="22"/>
          <w:lang w:bidi="th-TH"/>
        </w:rPr>
        <w:t xml:space="preserve">30 June </w:t>
      </w:r>
      <w:r w:rsidRPr="005462A0">
        <w:rPr>
          <w:szCs w:val="22"/>
          <w:lang w:bidi="th-TH"/>
        </w:rPr>
        <w:t>202</w:t>
      </w:r>
      <w:r>
        <w:rPr>
          <w:szCs w:val="22"/>
          <w:lang w:bidi="th-TH"/>
        </w:rPr>
        <w:t>6</w:t>
      </w:r>
      <w:r w:rsidRPr="005462A0">
        <w:rPr>
          <w:szCs w:val="22"/>
          <w:lang w:bidi="th-TH"/>
        </w:rPr>
        <w:t>; and condensed notes (“interim financial information”). Management is responsible for the preparation and presentation of this interim financial information in accordance with Thai Accounting Standard 34</w:t>
      </w:r>
      <w:r w:rsidR="005462A0" w:rsidRPr="005462A0">
        <w:rPr>
          <w:szCs w:val="22"/>
          <w:lang w:bidi="th-TH"/>
        </w:rPr>
        <w:t>, “Interim Financial Reporting”. My responsibility is to express a conclusion on this interim financial information based on my review.</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03A92C63"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00382A69" w:rsidRPr="00382A69">
        <w:rPr>
          <w:spacing w:val="-2"/>
          <w:szCs w:val="22"/>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667534B6" w14:textId="04F3544D" w:rsidR="00A35C2E" w:rsidRPr="009426D0" w:rsidRDefault="00A35C2E" w:rsidP="00A35C2E">
      <w:pPr>
        <w:autoSpaceDE w:val="0"/>
        <w:autoSpaceDN w:val="0"/>
        <w:adjustRightInd w:val="0"/>
        <w:jc w:val="thaiDistribute"/>
        <w:rPr>
          <w:rFonts w:cs="Angsana New"/>
          <w:lang w:val="en-US" w:bidi="th-TH"/>
        </w:rPr>
      </w:pPr>
    </w:p>
    <w:p w14:paraId="1ACAD8B8" w14:textId="38F547F0" w:rsidR="00F34EE0" w:rsidRDefault="00F34EE0" w:rsidP="00A35C2E">
      <w:pPr>
        <w:autoSpaceDE w:val="0"/>
        <w:autoSpaceDN w:val="0"/>
        <w:adjustRightInd w:val="0"/>
        <w:jc w:val="thaiDistribute"/>
        <w:rPr>
          <w:rFonts w:cs="Angsana New"/>
          <w:lang w:val="en-US" w:bidi="th-TH"/>
        </w:rPr>
      </w:pPr>
    </w:p>
    <w:p w14:paraId="34D5A4CB" w14:textId="13A397D7" w:rsidR="00FA3440" w:rsidRDefault="00FA3440" w:rsidP="00A35C2E">
      <w:pPr>
        <w:autoSpaceDE w:val="0"/>
        <w:autoSpaceDN w:val="0"/>
        <w:adjustRightInd w:val="0"/>
        <w:jc w:val="thaiDistribute"/>
        <w:rPr>
          <w:rFonts w:cs="Angsana New"/>
          <w:lang w:val="en-US" w:bidi="th-TH"/>
        </w:rPr>
      </w:pPr>
    </w:p>
    <w:p w14:paraId="10CE1975" w14:textId="77777777" w:rsidR="00E46861" w:rsidRDefault="00E46861" w:rsidP="00A35C2E">
      <w:pPr>
        <w:autoSpaceDE w:val="0"/>
        <w:autoSpaceDN w:val="0"/>
        <w:adjustRightInd w:val="0"/>
        <w:jc w:val="thaiDistribute"/>
        <w:rPr>
          <w:rFonts w:cs="Angsana New"/>
          <w:lang w:val="en-US" w:bidi="th-TH"/>
        </w:rPr>
      </w:pPr>
    </w:p>
    <w:p w14:paraId="7B01FD8B" w14:textId="77777777" w:rsidR="00A35C2E" w:rsidRPr="009426D0" w:rsidRDefault="00A35C2E" w:rsidP="00A35C2E">
      <w:pPr>
        <w:tabs>
          <w:tab w:val="left" w:pos="5670"/>
        </w:tabs>
        <w:spacing w:line="240" w:lineRule="atLeast"/>
        <w:rPr>
          <w:szCs w:val="22"/>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r w:rsidR="00B61544">
        <w:rPr>
          <w:szCs w:val="22"/>
        </w:rPr>
        <w:t>Sumate Jangsamsee</w:t>
      </w:r>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2A789DD7" w14:textId="77777777" w:rsidR="00EA69F4" w:rsidRDefault="0030634C" w:rsidP="008B427B">
      <w:pPr>
        <w:rPr>
          <w:rFonts w:cstheme="minorBidi"/>
          <w:szCs w:val="28"/>
          <w:lang w:val="en-US" w:bidi="th-TH"/>
        </w:rPr>
      </w:pPr>
      <w:r w:rsidRPr="00FA64FC">
        <w:rPr>
          <w:rFonts w:cstheme="minorBidi"/>
          <w:szCs w:val="28"/>
          <w:lang w:val="en-US" w:bidi="th-TH"/>
        </w:rPr>
        <w:t>14</w:t>
      </w:r>
      <w:r w:rsidR="00915836" w:rsidRPr="00FA64FC">
        <w:rPr>
          <w:rFonts w:cstheme="minorBidi"/>
          <w:szCs w:val="28"/>
          <w:lang w:val="en-US" w:bidi="th-TH"/>
        </w:rPr>
        <w:t xml:space="preserve"> </w:t>
      </w:r>
      <w:r w:rsidR="00C66A04" w:rsidRPr="00FA64FC">
        <w:rPr>
          <w:rFonts w:cstheme="minorBidi"/>
          <w:szCs w:val="28"/>
          <w:lang w:val="en-US" w:bidi="th-TH"/>
        </w:rPr>
        <w:t>August</w:t>
      </w:r>
      <w:r w:rsidR="00571B2B" w:rsidRPr="00FA64FC">
        <w:rPr>
          <w:rFonts w:cstheme="minorBidi"/>
          <w:szCs w:val="28"/>
          <w:lang w:val="en-US" w:bidi="th-TH"/>
        </w:rPr>
        <w:t xml:space="preserve"> </w:t>
      </w:r>
      <w:r w:rsidR="00C40137" w:rsidRPr="00FA64FC">
        <w:rPr>
          <w:rFonts w:cstheme="minorBidi"/>
          <w:szCs w:val="28"/>
          <w:lang w:val="en-US" w:bidi="th-TH"/>
        </w:rPr>
        <w:t>202</w:t>
      </w:r>
      <w:r w:rsidR="00915836" w:rsidRPr="00FA64FC">
        <w:rPr>
          <w:rFonts w:cstheme="minorBidi"/>
          <w:szCs w:val="28"/>
          <w:lang w:val="en-US" w:bidi="th-TH"/>
        </w:rPr>
        <w:t>6</w:t>
      </w:r>
    </w:p>
    <w:p w14:paraId="6C0BF277" w14:textId="77777777" w:rsidR="00B81BBA" w:rsidRPr="00E670E6" w:rsidRDefault="00B81BBA" w:rsidP="00201588">
      <w:pPr>
        <w:spacing w:line="240" w:lineRule="auto"/>
        <w:ind w:left="540"/>
        <w:jc w:val="thaiDistribute"/>
        <w:rPr>
          <w:szCs w:val="22"/>
          <w:cs/>
          <w:lang w:val="en-US" w:bidi="th-TH"/>
        </w:rPr>
      </w:pPr>
    </w:p>
    <w:sectPr w:rsidR="00B81BBA" w:rsidRPr="00E670E6" w:rsidSect="00BE6274">
      <w:headerReference w:type="default" r:id="rId17"/>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F92A8" w14:textId="77777777" w:rsidR="00AF5ECD" w:rsidRDefault="00AF5ECD">
      <w:r>
        <w:separator/>
      </w:r>
    </w:p>
  </w:endnote>
  <w:endnote w:type="continuationSeparator" w:id="0">
    <w:p w14:paraId="4A767882" w14:textId="77777777" w:rsidR="00AF5ECD" w:rsidRDefault="00AF5ECD">
      <w:r>
        <w:continuationSeparator/>
      </w:r>
    </w:p>
  </w:endnote>
  <w:endnote w:type="continuationNotice" w:id="1">
    <w:p w14:paraId="395BA797" w14:textId="77777777" w:rsidR="00AF5ECD" w:rsidRDefault="00AF5E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3E02" w14:textId="77777777" w:rsidR="006156F0" w:rsidRPr="008B427B" w:rsidRDefault="006156F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3F85" w14:textId="56C196C7" w:rsidR="006156F0" w:rsidRPr="00D72B33" w:rsidRDefault="006156F0" w:rsidP="00D72B33">
    <w:pPr>
      <w:pStyle w:val="Footer"/>
    </w:pPr>
    <w:r>
      <w:rPr>
        <w:noProof/>
      </w:rPr>
      <w:fldChar w:fldCharType="begin"/>
    </w:r>
    <w:r>
      <w:rPr>
        <w:noProof/>
      </w:rPr>
      <w:instrText xml:space="preserve"> FILENAME   \* MERGEFORMAT </w:instrText>
    </w:r>
    <w:r>
      <w:rPr>
        <w:noProof/>
      </w:rPr>
      <w:fldChar w:fldCharType="separate"/>
    </w:r>
    <w:r w:rsidR="00E670E6">
      <w:rPr>
        <w:noProof/>
      </w:rPr>
      <w:t>AWCe1-Q2'26-set</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AAF5" w14:textId="77777777" w:rsidR="00AF5ECD" w:rsidRDefault="00AF5ECD">
      <w:r>
        <w:separator/>
      </w:r>
    </w:p>
  </w:footnote>
  <w:footnote w:type="continuationSeparator" w:id="0">
    <w:p w14:paraId="3EB43C78" w14:textId="77777777" w:rsidR="00AF5ECD" w:rsidRDefault="00AF5ECD">
      <w:r>
        <w:continuationSeparator/>
      </w:r>
    </w:p>
  </w:footnote>
  <w:footnote w:type="continuationNotice" w:id="1">
    <w:p w14:paraId="184AF62C" w14:textId="77777777" w:rsidR="00AF5ECD" w:rsidRDefault="00AF5E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35041" w14:textId="39B5A06F" w:rsidR="006156F0" w:rsidRDefault="006156F0" w:rsidP="00E36419">
    <w:pPr>
      <w:pStyle w:val="Header"/>
    </w:pPr>
  </w:p>
  <w:p w14:paraId="07D88C0F" w14:textId="77777777" w:rsidR="006156F0" w:rsidRPr="00E36419" w:rsidRDefault="006156F0"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CE3D" w14:textId="77777777" w:rsidR="006156F0" w:rsidRDefault="006156F0" w:rsidP="005471B4">
    <w:pPr>
      <w:pStyle w:val="Header"/>
      <w:jc w:val="left"/>
      <w:rPr>
        <w:i w:val="0"/>
        <w:iCs/>
        <w:sz w:val="22"/>
        <w:szCs w:val="22"/>
        <w:lang w:val="en-US"/>
      </w:rPr>
    </w:pPr>
  </w:p>
  <w:p w14:paraId="2FA6E5C2" w14:textId="77777777" w:rsidR="006156F0" w:rsidRDefault="006156F0" w:rsidP="005471B4">
    <w:pPr>
      <w:pStyle w:val="Header"/>
      <w:jc w:val="left"/>
      <w:rPr>
        <w:i w:val="0"/>
        <w:iCs/>
        <w:sz w:val="22"/>
        <w:szCs w:val="22"/>
        <w:lang w:val="en-US"/>
      </w:rPr>
    </w:pPr>
  </w:p>
  <w:p w14:paraId="30C91706" w14:textId="77777777" w:rsidR="006156F0" w:rsidRDefault="006156F0" w:rsidP="005471B4">
    <w:pPr>
      <w:pStyle w:val="Header"/>
      <w:jc w:val="left"/>
      <w:rPr>
        <w:i w:val="0"/>
        <w:iCs/>
        <w:sz w:val="22"/>
        <w:szCs w:val="22"/>
        <w:lang w:val="en-US"/>
      </w:rPr>
    </w:pPr>
  </w:p>
  <w:p w14:paraId="2D8508F6" w14:textId="77777777" w:rsidR="006156F0" w:rsidRDefault="006156F0" w:rsidP="005471B4">
    <w:pPr>
      <w:pStyle w:val="Header"/>
      <w:jc w:val="left"/>
      <w:rPr>
        <w:i w:val="0"/>
        <w:iCs/>
        <w:sz w:val="22"/>
        <w:szCs w:val="22"/>
        <w:lang w:val="en-US"/>
      </w:rPr>
    </w:pPr>
  </w:p>
  <w:p w14:paraId="63B59FA7" w14:textId="77777777" w:rsidR="006156F0" w:rsidRDefault="006156F0" w:rsidP="005471B4">
    <w:pPr>
      <w:pStyle w:val="Header"/>
      <w:jc w:val="left"/>
      <w:rPr>
        <w:i w:val="0"/>
        <w:iCs/>
        <w:sz w:val="22"/>
        <w:szCs w:val="22"/>
        <w:lang w:val="en-US"/>
      </w:rPr>
    </w:pPr>
  </w:p>
  <w:p w14:paraId="49BAC52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8EA82F" w14:textId="77777777" w:rsidR="006156F0" w:rsidRDefault="006156F0" w:rsidP="005471B4">
    <w:pPr>
      <w:pStyle w:val="Header"/>
      <w:jc w:val="left"/>
      <w:rPr>
        <w:i w:val="0"/>
        <w:iCs/>
        <w:sz w:val="22"/>
        <w:szCs w:val="22"/>
        <w:lang w:val="en-US"/>
      </w:rPr>
    </w:pPr>
  </w:p>
  <w:p w14:paraId="6AD6D695" w14:textId="77777777" w:rsidR="006156F0" w:rsidRDefault="006156F0" w:rsidP="005471B4">
    <w:pPr>
      <w:pStyle w:val="Header"/>
      <w:jc w:val="left"/>
      <w:rPr>
        <w:i w:val="0"/>
        <w:iCs/>
        <w:sz w:val="22"/>
        <w:szCs w:val="22"/>
        <w:lang w:val="en-US"/>
      </w:rPr>
    </w:pPr>
  </w:p>
  <w:p w14:paraId="4EF30538" w14:textId="77777777" w:rsidR="006156F0" w:rsidRDefault="006156F0" w:rsidP="005471B4">
    <w:pPr>
      <w:pStyle w:val="Header"/>
      <w:jc w:val="left"/>
      <w:rPr>
        <w:i w:val="0"/>
        <w:iCs/>
        <w:sz w:val="22"/>
        <w:szCs w:val="22"/>
        <w:lang w:val="en-US"/>
      </w:rPr>
    </w:pPr>
  </w:p>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CA05FC"/>
    <w:multiLevelType w:val="hybridMultilevel"/>
    <w:tmpl w:val="20D03F6E"/>
    <w:lvl w:ilvl="0" w:tplc="0D3E582C">
      <w:start w:val="2"/>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7" w15:restartNumberingAfterBreak="0">
    <w:nsid w:val="10A40B2A"/>
    <w:multiLevelType w:val="multilevel"/>
    <w:tmpl w:val="B24479D0"/>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decimal"/>
      <w:lvlText w:val="%4)"/>
      <w:lvlJc w:val="left"/>
      <w:pPr>
        <w:tabs>
          <w:tab w:val="num" w:pos="1361"/>
        </w:tabs>
        <w:ind w:left="1361" w:hanging="341"/>
      </w:pPr>
      <w:rPr>
        <w:rFonts w:ascii="Angsana New" w:eastAsia="MS Mincho" w:hAnsi="Angsana New" w:cs="Angsana New"/>
        <w:sz w:val="30"/>
        <w:szCs w:val="30"/>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8"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B2667E"/>
    <w:multiLevelType w:val="hybridMultilevel"/>
    <w:tmpl w:val="C1BE1AC4"/>
    <w:lvl w:ilvl="0" w:tplc="EEE8D0AA">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28"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31"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11"/>
  </w:num>
  <w:num w:numId="3" w16cid:durableId="213002148">
    <w:abstractNumId w:val="5"/>
  </w:num>
  <w:num w:numId="4" w16cid:durableId="1099789688">
    <w:abstractNumId w:val="29"/>
  </w:num>
  <w:num w:numId="5" w16cid:durableId="611983457">
    <w:abstractNumId w:val="10"/>
  </w:num>
  <w:num w:numId="6" w16cid:durableId="1085223795">
    <w:abstractNumId w:val="31"/>
  </w:num>
  <w:num w:numId="7" w16cid:durableId="903031832">
    <w:abstractNumId w:val="8"/>
  </w:num>
  <w:num w:numId="8" w16cid:durableId="566260819">
    <w:abstractNumId w:val="26"/>
  </w:num>
  <w:num w:numId="9" w16cid:durableId="675808018">
    <w:abstractNumId w:val="32"/>
  </w:num>
  <w:num w:numId="10" w16cid:durableId="803936692">
    <w:abstractNumId w:val="16"/>
  </w:num>
  <w:num w:numId="11" w16cid:durableId="1169980049">
    <w:abstractNumId w:val="33"/>
  </w:num>
  <w:num w:numId="12" w16cid:durableId="901257022">
    <w:abstractNumId w:val="14"/>
  </w:num>
  <w:num w:numId="13" w16cid:durableId="1588343108">
    <w:abstractNumId w:val="15"/>
  </w:num>
  <w:num w:numId="14" w16cid:durableId="3769793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9"/>
  </w:num>
  <w:num w:numId="17" w16cid:durableId="1543321147">
    <w:abstractNumId w:val="17"/>
  </w:num>
  <w:num w:numId="18" w16cid:durableId="951594742">
    <w:abstractNumId w:val="12"/>
  </w:num>
  <w:num w:numId="19" w16cid:durableId="1717729366">
    <w:abstractNumId w:val="8"/>
  </w:num>
  <w:num w:numId="20" w16cid:durableId="24915119">
    <w:abstractNumId w:val="8"/>
  </w:num>
  <w:num w:numId="21" w16cid:durableId="1193499421">
    <w:abstractNumId w:val="8"/>
  </w:num>
  <w:num w:numId="22" w16cid:durableId="1412654416">
    <w:abstractNumId w:val="8"/>
    <w:lvlOverride w:ilvl="0">
      <w:startOverride w:val="16"/>
    </w:lvlOverride>
  </w:num>
  <w:num w:numId="23" w16cid:durableId="1735464037">
    <w:abstractNumId w:val="8"/>
  </w:num>
  <w:num w:numId="24" w16cid:durableId="1167596733">
    <w:abstractNumId w:val="8"/>
  </w:num>
  <w:num w:numId="25" w16cid:durableId="261571327">
    <w:abstractNumId w:val="8"/>
  </w:num>
  <w:num w:numId="26" w16cid:durableId="126319107">
    <w:abstractNumId w:val="8"/>
  </w:num>
  <w:num w:numId="27" w16cid:durableId="1761902131">
    <w:abstractNumId w:val="8"/>
  </w:num>
  <w:num w:numId="28" w16cid:durableId="1660496990">
    <w:abstractNumId w:val="8"/>
  </w:num>
  <w:num w:numId="29" w16cid:durableId="1519587700">
    <w:abstractNumId w:val="25"/>
  </w:num>
  <w:num w:numId="30" w16cid:durableId="861747479">
    <w:abstractNumId w:val="4"/>
  </w:num>
  <w:num w:numId="31" w16cid:durableId="1651396594">
    <w:abstractNumId w:val="21"/>
  </w:num>
  <w:num w:numId="32" w16cid:durableId="938372560">
    <w:abstractNumId w:val="13"/>
  </w:num>
  <w:num w:numId="33" w16cid:durableId="732850051">
    <w:abstractNumId w:val="20"/>
  </w:num>
  <w:num w:numId="34" w16cid:durableId="1791363188">
    <w:abstractNumId w:val="8"/>
  </w:num>
  <w:num w:numId="35" w16cid:durableId="2061131806">
    <w:abstractNumId w:val="9"/>
  </w:num>
  <w:num w:numId="36" w16cid:durableId="1061902931">
    <w:abstractNumId w:val="23"/>
  </w:num>
  <w:num w:numId="37" w16cid:durableId="422999003">
    <w:abstractNumId w:val="28"/>
  </w:num>
  <w:num w:numId="38" w16cid:durableId="106777253">
    <w:abstractNumId w:val="8"/>
  </w:num>
  <w:num w:numId="39" w16cid:durableId="192156821">
    <w:abstractNumId w:val="8"/>
  </w:num>
  <w:num w:numId="40" w16cid:durableId="208076833">
    <w:abstractNumId w:val="22"/>
  </w:num>
  <w:num w:numId="41" w16cid:durableId="1163012650">
    <w:abstractNumId w:val="18"/>
  </w:num>
  <w:num w:numId="42" w16cid:durableId="588543950">
    <w:abstractNumId w:val="1"/>
  </w:num>
  <w:num w:numId="43" w16cid:durableId="658508029">
    <w:abstractNumId w:val="2"/>
  </w:num>
  <w:num w:numId="44" w16cid:durableId="728387432">
    <w:abstractNumId w:val="7"/>
    <w:lvlOverride w:ilvl="0">
      <w:startOverride w:val="1"/>
    </w:lvlOverride>
    <w:lvlOverride w:ilvl="1"/>
    <w:lvlOverride w:ilvl="2"/>
    <w:lvlOverride w:ilvl="3">
      <w:startOverride w:val="1"/>
    </w:lvlOverride>
    <w:lvlOverride w:ilvl="4"/>
    <w:lvlOverride w:ilvl="5"/>
    <w:lvlOverride w:ilvl="6"/>
    <w:lvlOverride w:ilvl="7"/>
    <w:lvlOverride w:ilvl="8"/>
  </w:num>
  <w:num w:numId="45" w16cid:durableId="1748846760">
    <w:abstractNumId w:val="6"/>
  </w:num>
  <w:num w:numId="46" w16cid:durableId="1225293304">
    <w:abstractNumId w:val="27"/>
  </w:num>
  <w:num w:numId="47" w16cid:durableId="96045951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8F8"/>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41F"/>
    <w:rsid w:val="00002456"/>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992"/>
    <w:rsid w:val="00004AA4"/>
    <w:rsid w:val="00004B3C"/>
    <w:rsid w:val="00004B93"/>
    <w:rsid w:val="00004CCF"/>
    <w:rsid w:val="00004D8A"/>
    <w:rsid w:val="00004DD8"/>
    <w:rsid w:val="00004DF6"/>
    <w:rsid w:val="00005126"/>
    <w:rsid w:val="00005778"/>
    <w:rsid w:val="0000577A"/>
    <w:rsid w:val="000057A5"/>
    <w:rsid w:val="000058DB"/>
    <w:rsid w:val="000059DE"/>
    <w:rsid w:val="00005B50"/>
    <w:rsid w:val="00005BBE"/>
    <w:rsid w:val="00005C74"/>
    <w:rsid w:val="00005CB3"/>
    <w:rsid w:val="00005E7C"/>
    <w:rsid w:val="00005F6E"/>
    <w:rsid w:val="0000603C"/>
    <w:rsid w:val="0000604F"/>
    <w:rsid w:val="000060C7"/>
    <w:rsid w:val="000065F9"/>
    <w:rsid w:val="00006697"/>
    <w:rsid w:val="000067FD"/>
    <w:rsid w:val="00006E3D"/>
    <w:rsid w:val="00006F51"/>
    <w:rsid w:val="0000753C"/>
    <w:rsid w:val="0000769F"/>
    <w:rsid w:val="0000790F"/>
    <w:rsid w:val="00007E38"/>
    <w:rsid w:val="00007FD5"/>
    <w:rsid w:val="00010266"/>
    <w:rsid w:val="00010551"/>
    <w:rsid w:val="00010753"/>
    <w:rsid w:val="00010767"/>
    <w:rsid w:val="000107E9"/>
    <w:rsid w:val="00010845"/>
    <w:rsid w:val="00010885"/>
    <w:rsid w:val="00010DBF"/>
    <w:rsid w:val="00010E15"/>
    <w:rsid w:val="00010E4E"/>
    <w:rsid w:val="00011247"/>
    <w:rsid w:val="0001134F"/>
    <w:rsid w:val="0001135B"/>
    <w:rsid w:val="0001187D"/>
    <w:rsid w:val="000118A9"/>
    <w:rsid w:val="00011AF5"/>
    <w:rsid w:val="00011B8E"/>
    <w:rsid w:val="00011C39"/>
    <w:rsid w:val="00011E2B"/>
    <w:rsid w:val="000121EB"/>
    <w:rsid w:val="000122EC"/>
    <w:rsid w:val="00012586"/>
    <w:rsid w:val="0001260E"/>
    <w:rsid w:val="0001263F"/>
    <w:rsid w:val="0001274D"/>
    <w:rsid w:val="00012784"/>
    <w:rsid w:val="000127BD"/>
    <w:rsid w:val="00012A8C"/>
    <w:rsid w:val="00012A99"/>
    <w:rsid w:val="00012CC6"/>
    <w:rsid w:val="00012DD1"/>
    <w:rsid w:val="00013097"/>
    <w:rsid w:val="00013117"/>
    <w:rsid w:val="00013152"/>
    <w:rsid w:val="00013362"/>
    <w:rsid w:val="00013695"/>
    <w:rsid w:val="00013705"/>
    <w:rsid w:val="0001378B"/>
    <w:rsid w:val="000137C4"/>
    <w:rsid w:val="0001381E"/>
    <w:rsid w:val="00013912"/>
    <w:rsid w:val="000139E9"/>
    <w:rsid w:val="00013ACC"/>
    <w:rsid w:val="00013DA3"/>
    <w:rsid w:val="00013F82"/>
    <w:rsid w:val="000140BF"/>
    <w:rsid w:val="000145A9"/>
    <w:rsid w:val="000145B7"/>
    <w:rsid w:val="000145D1"/>
    <w:rsid w:val="000147FD"/>
    <w:rsid w:val="0001491A"/>
    <w:rsid w:val="00014B31"/>
    <w:rsid w:val="00014E34"/>
    <w:rsid w:val="00014F21"/>
    <w:rsid w:val="0001509E"/>
    <w:rsid w:val="00015263"/>
    <w:rsid w:val="000154BC"/>
    <w:rsid w:val="00015579"/>
    <w:rsid w:val="000155F9"/>
    <w:rsid w:val="000156BC"/>
    <w:rsid w:val="00015C3F"/>
    <w:rsid w:val="00015C56"/>
    <w:rsid w:val="00015CCC"/>
    <w:rsid w:val="00015D44"/>
    <w:rsid w:val="00015D4C"/>
    <w:rsid w:val="00015F73"/>
    <w:rsid w:val="00015FF2"/>
    <w:rsid w:val="00016197"/>
    <w:rsid w:val="000161DD"/>
    <w:rsid w:val="000163EA"/>
    <w:rsid w:val="00016441"/>
    <w:rsid w:val="00016593"/>
    <w:rsid w:val="000166E1"/>
    <w:rsid w:val="000168BB"/>
    <w:rsid w:val="00016934"/>
    <w:rsid w:val="00016943"/>
    <w:rsid w:val="00016A0D"/>
    <w:rsid w:val="00016A4C"/>
    <w:rsid w:val="00016BCB"/>
    <w:rsid w:val="00016E23"/>
    <w:rsid w:val="00017008"/>
    <w:rsid w:val="00017165"/>
    <w:rsid w:val="0001741A"/>
    <w:rsid w:val="000174BD"/>
    <w:rsid w:val="00017700"/>
    <w:rsid w:val="00017995"/>
    <w:rsid w:val="00017D7F"/>
    <w:rsid w:val="00017DF1"/>
    <w:rsid w:val="00017EF8"/>
    <w:rsid w:val="00017EFE"/>
    <w:rsid w:val="00020021"/>
    <w:rsid w:val="0002009C"/>
    <w:rsid w:val="00020403"/>
    <w:rsid w:val="000204F7"/>
    <w:rsid w:val="000206C2"/>
    <w:rsid w:val="00020703"/>
    <w:rsid w:val="00020759"/>
    <w:rsid w:val="0002095D"/>
    <w:rsid w:val="000209D4"/>
    <w:rsid w:val="00020EB4"/>
    <w:rsid w:val="00020FD7"/>
    <w:rsid w:val="0002113A"/>
    <w:rsid w:val="0002124D"/>
    <w:rsid w:val="000213DB"/>
    <w:rsid w:val="0002141C"/>
    <w:rsid w:val="00021513"/>
    <w:rsid w:val="000216E2"/>
    <w:rsid w:val="00021999"/>
    <w:rsid w:val="00021A66"/>
    <w:rsid w:val="00021B70"/>
    <w:rsid w:val="00022033"/>
    <w:rsid w:val="000222FF"/>
    <w:rsid w:val="000224A9"/>
    <w:rsid w:val="0002260C"/>
    <w:rsid w:val="0002264F"/>
    <w:rsid w:val="000227D2"/>
    <w:rsid w:val="000229B1"/>
    <w:rsid w:val="000229EC"/>
    <w:rsid w:val="00022AA9"/>
    <w:rsid w:val="00022B00"/>
    <w:rsid w:val="00022B98"/>
    <w:rsid w:val="00022F6C"/>
    <w:rsid w:val="00023088"/>
    <w:rsid w:val="000230A2"/>
    <w:rsid w:val="0002310B"/>
    <w:rsid w:val="000234F3"/>
    <w:rsid w:val="000234F7"/>
    <w:rsid w:val="00023710"/>
    <w:rsid w:val="00023815"/>
    <w:rsid w:val="0002395E"/>
    <w:rsid w:val="0002398A"/>
    <w:rsid w:val="000239D7"/>
    <w:rsid w:val="00023A37"/>
    <w:rsid w:val="00023ABE"/>
    <w:rsid w:val="00023C4A"/>
    <w:rsid w:val="00023C63"/>
    <w:rsid w:val="00023D98"/>
    <w:rsid w:val="00023E54"/>
    <w:rsid w:val="0002412C"/>
    <w:rsid w:val="000243E9"/>
    <w:rsid w:val="000243F0"/>
    <w:rsid w:val="0002458E"/>
    <w:rsid w:val="00024829"/>
    <w:rsid w:val="00024859"/>
    <w:rsid w:val="00024956"/>
    <w:rsid w:val="00024A0E"/>
    <w:rsid w:val="00024A4B"/>
    <w:rsid w:val="00024BAE"/>
    <w:rsid w:val="00024C6E"/>
    <w:rsid w:val="00024ECC"/>
    <w:rsid w:val="00024FC0"/>
    <w:rsid w:val="0002515A"/>
    <w:rsid w:val="000251D6"/>
    <w:rsid w:val="0002534B"/>
    <w:rsid w:val="0002536A"/>
    <w:rsid w:val="0002545D"/>
    <w:rsid w:val="0002557E"/>
    <w:rsid w:val="0002558F"/>
    <w:rsid w:val="000255CC"/>
    <w:rsid w:val="00025699"/>
    <w:rsid w:val="00025827"/>
    <w:rsid w:val="0002583F"/>
    <w:rsid w:val="000258D1"/>
    <w:rsid w:val="00025919"/>
    <w:rsid w:val="00025996"/>
    <w:rsid w:val="00025A97"/>
    <w:rsid w:val="00025AC4"/>
    <w:rsid w:val="00025C88"/>
    <w:rsid w:val="00025E5E"/>
    <w:rsid w:val="00025EE4"/>
    <w:rsid w:val="00025FEB"/>
    <w:rsid w:val="0002649E"/>
    <w:rsid w:val="000266DE"/>
    <w:rsid w:val="00026BC0"/>
    <w:rsid w:val="00026D8D"/>
    <w:rsid w:val="00026DC6"/>
    <w:rsid w:val="00026DDD"/>
    <w:rsid w:val="00026E5C"/>
    <w:rsid w:val="00026F1A"/>
    <w:rsid w:val="00026FA2"/>
    <w:rsid w:val="000270BF"/>
    <w:rsid w:val="0002724D"/>
    <w:rsid w:val="000274E3"/>
    <w:rsid w:val="0002761D"/>
    <w:rsid w:val="0002763E"/>
    <w:rsid w:val="000277C4"/>
    <w:rsid w:val="0002789D"/>
    <w:rsid w:val="00027927"/>
    <w:rsid w:val="00027BC6"/>
    <w:rsid w:val="00027CA6"/>
    <w:rsid w:val="00027CF3"/>
    <w:rsid w:val="00027ECA"/>
    <w:rsid w:val="00027FC6"/>
    <w:rsid w:val="000300AE"/>
    <w:rsid w:val="000303C9"/>
    <w:rsid w:val="0003066E"/>
    <w:rsid w:val="000306FA"/>
    <w:rsid w:val="000307DE"/>
    <w:rsid w:val="0003088C"/>
    <w:rsid w:val="000309A6"/>
    <w:rsid w:val="00030B4C"/>
    <w:rsid w:val="00030BAA"/>
    <w:rsid w:val="00030D48"/>
    <w:rsid w:val="000312BB"/>
    <w:rsid w:val="000312D7"/>
    <w:rsid w:val="00031372"/>
    <w:rsid w:val="000313CE"/>
    <w:rsid w:val="00031567"/>
    <w:rsid w:val="00031614"/>
    <w:rsid w:val="000316AC"/>
    <w:rsid w:val="00031E34"/>
    <w:rsid w:val="00031E42"/>
    <w:rsid w:val="00031F16"/>
    <w:rsid w:val="00031F37"/>
    <w:rsid w:val="00032079"/>
    <w:rsid w:val="000320AA"/>
    <w:rsid w:val="00032266"/>
    <w:rsid w:val="000325B0"/>
    <w:rsid w:val="00032972"/>
    <w:rsid w:val="00032F82"/>
    <w:rsid w:val="000331BE"/>
    <w:rsid w:val="0003338D"/>
    <w:rsid w:val="0003348B"/>
    <w:rsid w:val="000335FA"/>
    <w:rsid w:val="000337C3"/>
    <w:rsid w:val="000338BC"/>
    <w:rsid w:val="0003397D"/>
    <w:rsid w:val="000341C6"/>
    <w:rsid w:val="0003456B"/>
    <w:rsid w:val="000345FC"/>
    <w:rsid w:val="0003469A"/>
    <w:rsid w:val="00034A6B"/>
    <w:rsid w:val="000350DB"/>
    <w:rsid w:val="00035422"/>
    <w:rsid w:val="00035A47"/>
    <w:rsid w:val="00035BFC"/>
    <w:rsid w:val="00035E8C"/>
    <w:rsid w:val="00035FB0"/>
    <w:rsid w:val="0003626A"/>
    <w:rsid w:val="000363B2"/>
    <w:rsid w:val="0003659A"/>
    <w:rsid w:val="000368A8"/>
    <w:rsid w:val="000368C4"/>
    <w:rsid w:val="000369A7"/>
    <w:rsid w:val="00036CDB"/>
    <w:rsid w:val="00036CEF"/>
    <w:rsid w:val="00036E00"/>
    <w:rsid w:val="000373EE"/>
    <w:rsid w:val="00037438"/>
    <w:rsid w:val="000375C9"/>
    <w:rsid w:val="000375ED"/>
    <w:rsid w:val="000376CA"/>
    <w:rsid w:val="000377C8"/>
    <w:rsid w:val="00037B64"/>
    <w:rsid w:val="00037DFA"/>
    <w:rsid w:val="00037E7B"/>
    <w:rsid w:val="00040311"/>
    <w:rsid w:val="00040336"/>
    <w:rsid w:val="00040340"/>
    <w:rsid w:val="000404A7"/>
    <w:rsid w:val="000409DA"/>
    <w:rsid w:val="000409EE"/>
    <w:rsid w:val="00040AF3"/>
    <w:rsid w:val="00040D7E"/>
    <w:rsid w:val="000410DF"/>
    <w:rsid w:val="00041166"/>
    <w:rsid w:val="00041176"/>
    <w:rsid w:val="0004118D"/>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2F1D"/>
    <w:rsid w:val="00043207"/>
    <w:rsid w:val="00043577"/>
    <w:rsid w:val="00043630"/>
    <w:rsid w:val="0004376A"/>
    <w:rsid w:val="0004428F"/>
    <w:rsid w:val="000442CB"/>
    <w:rsid w:val="000444F5"/>
    <w:rsid w:val="000447B9"/>
    <w:rsid w:val="0004490E"/>
    <w:rsid w:val="00044A7D"/>
    <w:rsid w:val="00044CBE"/>
    <w:rsid w:val="000450E7"/>
    <w:rsid w:val="000450F9"/>
    <w:rsid w:val="00045168"/>
    <w:rsid w:val="0004533E"/>
    <w:rsid w:val="0004589C"/>
    <w:rsid w:val="00045D6A"/>
    <w:rsid w:val="00045EEB"/>
    <w:rsid w:val="00045F96"/>
    <w:rsid w:val="00045FA1"/>
    <w:rsid w:val="00046087"/>
    <w:rsid w:val="0004622A"/>
    <w:rsid w:val="00046246"/>
    <w:rsid w:val="00046845"/>
    <w:rsid w:val="000469F5"/>
    <w:rsid w:val="00046C16"/>
    <w:rsid w:val="000470E9"/>
    <w:rsid w:val="0004711B"/>
    <w:rsid w:val="000471AE"/>
    <w:rsid w:val="0004734A"/>
    <w:rsid w:val="00047465"/>
    <w:rsid w:val="00047A4E"/>
    <w:rsid w:val="00047ADF"/>
    <w:rsid w:val="00047B0C"/>
    <w:rsid w:val="00047B9E"/>
    <w:rsid w:val="00047C08"/>
    <w:rsid w:val="00047C91"/>
    <w:rsid w:val="00047C99"/>
    <w:rsid w:val="00047F4E"/>
    <w:rsid w:val="00047FF0"/>
    <w:rsid w:val="000503AD"/>
    <w:rsid w:val="000505F5"/>
    <w:rsid w:val="00050629"/>
    <w:rsid w:val="0005073C"/>
    <w:rsid w:val="00050987"/>
    <w:rsid w:val="00050B38"/>
    <w:rsid w:val="00050C28"/>
    <w:rsid w:val="00050D18"/>
    <w:rsid w:val="00050D9E"/>
    <w:rsid w:val="00050E22"/>
    <w:rsid w:val="000510A7"/>
    <w:rsid w:val="000510CB"/>
    <w:rsid w:val="00051145"/>
    <w:rsid w:val="000512EE"/>
    <w:rsid w:val="0005147A"/>
    <w:rsid w:val="00051531"/>
    <w:rsid w:val="00051895"/>
    <w:rsid w:val="000518A0"/>
    <w:rsid w:val="000518B3"/>
    <w:rsid w:val="000518C6"/>
    <w:rsid w:val="000518F7"/>
    <w:rsid w:val="00051959"/>
    <w:rsid w:val="000519AD"/>
    <w:rsid w:val="00051BFF"/>
    <w:rsid w:val="00051EBA"/>
    <w:rsid w:val="00052064"/>
    <w:rsid w:val="000520EE"/>
    <w:rsid w:val="00052123"/>
    <w:rsid w:val="000521BD"/>
    <w:rsid w:val="000523F9"/>
    <w:rsid w:val="00052A8C"/>
    <w:rsid w:val="00052C09"/>
    <w:rsid w:val="00052CF4"/>
    <w:rsid w:val="000531B3"/>
    <w:rsid w:val="000531D4"/>
    <w:rsid w:val="000533EB"/>
    <w:rsid w:val="00053573"/>
    <w:rsid w:val="000535D2"/>
    <w:rsid w:val="00053634"/>
    <w:rsid w:val="00053A04"/>
    <w:rsid w:val="00053CEF"/>
    <w:rsid w:val="00053D09"/>
    <w:rsid w:val="00053F8D"/>
    <w:rsid w:val="00054042"/>
    <w:rsid w:val="0005405E"/>
    <w:rsid w:val="000540AB"/>
    <w:rsid w:val="0005450A"/>
    <w:rsid w:val="000545C0"/>
    <w:rsid w:val="00054BCD"/>
    <w:rsid w:val="00054EAE"/>
    <w:rsid w:val="00055048"/>
    <w:rsid w:val="000551B1"/>
    <w:rsid w:val="00055289"/>
    <w:rsid w:val="00055347"/>
    <w:rsid w:val="00055954"/>
    <w:rsid w:val="00055A96"/>
    <w:rsid w:val="00055BD1"/>
    <w:rsid w:val="00055C13"/>
    <w:rsid w:val="00055E10"/>
    <w:rsid w:val="00056456"/>
    <w:rsid w:val="00056605"/>
    <w:rsid w:val="000567EA"/>
    <w:rsid w:val="000568F7"/>
    <w:rsid w:val="00056928"/>
    <w:rsid w:val="00056985"/>
    <w:rsid w:val="00056C08"/>
    <w:rsid w:val="00056E13"/>
    <w:rsid w:val="00056F54"/>
    <w:rsid w:val="00057170"/>
    <w:rsid w:val="00057484"/>
    <w:rsid w:val="00057512"/>
    <w:rsid w:val="00057590"/>
    <w:rsid w:val="0005771C"/>
    <w:rsid w:val="00057CC8"/>
    <w:rsid w:val="00057CF0"/>
    <w:rsid w:val="00057E42"/>
    <w:rsid w:val="000600BD"/>
    <w:rsid w:val="000601D5"/>
    <w:rsid w:val="00060410"/>
    <w:rsid w:val="0006049F"/>
    <w:rsid w:val="000606A1"/>
    <w:rsid w:val="00060D33"/>
    <w:rsid w:val="00060D4F"/>
    <w:rsid w:val="000610AF"/>
    <w:rsid w:val="0006115A"/>
    <w:rsid w:val="0006124E"/>
    <w:rsid w:val="0006130B"/>
    <w:rsid w:val="0006137C"/>
    <w:rsid w:val="000614F9"/>
    <w:rsid w:val="000616AF"/>
    <w:rsid w:val="0006192A"/>
    <w:rsid w:val="00061AD7"/>
    <w:rsid w:val="00061B90"/>
    <w:rsid w:val="00061C34"/>
    <w:rsid w:val="00061EB9"/>
    <w:rsid w:val="000620C2"/>
    <w:rsid w:val="00062107"/>
    <w:rsid w:val="000622CD"/>
    <w:rsid w:val="00062456"/>
    <w:rsid w:val="00062572"/>
    <w:rsid w:val="000625C2"/>
    <w:rsid w:val="0006277D"/>
    <w:rsid w:val="000627BF"/>
    <w:rsid w:val="00062A0E"/>
    <w:rsid w:val="00062A3B"/>
    <w:rsid w:val="00062AE7"/>
    <w:rsid w:val="00062C75"/>
    <w:rsid w:val="00062DBB"/>
    <w:rsid w:val="00062ECB"/>
    <w:rsid w:val="00062EE2"/>
    <w:rsid w:val="00062EEF"/>
    <w:rsid w:val="000630E9"/>
    <w:rsid w:val="000631C2"/>
    <w:rsid w:val="0006335E"/>
    <w:rsid w:val="00063536"/>
    <w:rsid w:val="000635EF"/>
    <w:rsid w:val="0006376A"/>
    <w:rsid w:val="00063900"/>
    <w:rsid w:val="00063C39"/>
    <w:rsid w:val="00063C70"/>
    <w:rsid w:val="00063DD4"/>
    <w:rsid w:val="00063DE8"/>
    <w:rsid w:val="00063FD6"/>
    <w:rsid w:val="000643A9"/>
    <w:rsid w:val="000646AC"/>
    <w:rsid w:val="000646D9"/>
    <w:rsid w:val="000649AC"/>
    <w:rsid w:val="00064A9C"/>
    <w:rsid w:val="00064AAF"/>
    <w:rsid w:val="00064CF4"/>
    <w:rsid w:val="00064FD7"/>
    <w:rsid w:val="0006504C"/>
    <w:rsid w:val="000652F0"/>
    <w:rsid w:val="0006568B"/>
    <w:rsid w:val="0006571C"/>
    <w:rsid w:val="000658FD"/>
    <w:rsid w:val="00065971"/>
    <w:rsid w:val="000659DC"/>
    <w:rsid w:val="00065BD3"/>
    <w:rsid w:val="00065C43"/>
    <w:rsid w:val="00065E5A"/>
    <w:rsid w:val="00065F5B"/>
    <w:rsid w:val="000660F5"/>
    <w:rsid w:val="00066213"/>
    <w:rsid w:val="00066271"/>
    <w:rsid w:val="0006637A"/>
    <w:rsid w:val="00066791"/>
    <w:rsid w:val="0006681D"/>
    <w:rsid w:val="000668E1"/>
    <w:rsid w:val="00066A94"/>
    <w:rsid w:val="00066BDB"/>
    <w:rsid w:val="00066C99"/>
    <w:rsid w:val="00066CD4"/>
    <w:rsid w:val="00066E9B"/>
    <w:rsid w:val="00066F89"/>
    <w:rsid w:val="00066F93"/>
    <w:rsid w:val="000671BA"/>
    <w:rsid w:val="0006731A"/>
    <w:rsid w:val="0006759B"/>
    <w:rsid w:val="00067848"/>
    <w:rsid w:val="000678C4"/>
    <w:rsid w:val="000679DD"/>
    <w:rsid w:val="00067A2E"/>
    <w:rsid w:val="00067A38"/>
    <w:rsid w:val="00067A41"/>
    <w:rsid w:val="00067A69"/>
    <w:rsid w:val="00067CC5"/>
    <w:rsid w:val="0007008F"/>
    <w:rsid w:val="000704C2"/>
    <w:rsid w:val="000704EA"/>
    <w:rsid w:val="0007063B"/>
    <w:rsid w:val="00070BAC"/>
    <w:rsid w:val="00070BC5"/>
    <w:rsid w:val="00070C90"/>
    <w:rsid w:val="0007127D"/>
    <w:rsid w:val="000712B9"/>
    <w:rsid w:val="00071586"/>
    <w:rsid w:val="0007165A"/>
    <w:rsid w:val="000716B1"/>
    <w:rsid w:val="000716DB"/>
    <w:rsid w:val="00071BD3"/>
    <w:rsid w:val="00071C3A"/>
    <w:rsid w:val="00071E4F"/>
    <w:rsid w:val="00072171"/>
    <w:rsid w:val="000722BB"/>
    <w:rsid w:val="000723D2"/>
    <w:rsid w:val="00072533"/>
    <w:rsid w:val="000726AE"/>
    <w:rsid w:val="00072945"/>
    <w:rsid w:val="000729B7"/>
    <w:rsid w:val="00072A20"/>
    <w:rsid w:val="00072CC1"/>
    <w:rsid w:val="00072CE0"/>
    <w:rsid w:val="00073048"/>
    <w:rsid w:val="000734C3"/>
    <w:rsid w:val="0007359F"/>
    <w:rsid w:val="000738FD"/>
    <w:rsid w:val="000739B2"/>
    <w:rsid w:val="000739D9"/>
    <w:rsid w:val="00073AAA"/>
    <w:rsid w:val="00073BD7"/>
    <w:rsid w:val="00073D9E"/>
    <w:rsid w:val="00073FA5"/>
    <w:rsid w:val="0007409E"/>
    <w:rsid w:val="00074101"/>
    <w:rsid w:val="000742B8"/>
    <w:rsid w:val="000742F0"/>
    <w:rsid w:val="000745E0"/>
    <w:rsid w:val="0007495F"/>
    <w:rsid w:val="00074B40"/>
    <w:rsid w:val="00074BCA"/>
    <w:rsid w:val="00074D72"/>
    <w:rsid w:val="00075268"/>
    <w:rsid w:val="00075360"/>
    <w:rsid w:val="00075364"/>
    <w:rsid w:val="000753CA"/>
    <w:rsid w:val="00075411"/>
    <w:rsid w:val="000754DC"/>
    <w:rsid w:val="00075864"/>
    <w:rsid w:val="00075BB3"/>
    <w:rsid w:val="00075BC6"/>
    <w:rsid w:val="0007629B"/>
    <w:rsid w:val="000764E8"/>
    <w:rsid w:val="0007660D"/>
    <w:rsid w:val="0007670A"/>
    <w:rsid w:val="00076A6D"/>
    <w:rsid w:val="00076BD0"/>
    <w:rsid w:val="00076BF9"/>
    <w:rsid w:val="00076C41"/>
    <w:rsid w:val="00076FC0"/>
    <w:rsid w:val="0007706A"/>
    <w:rsid w:val="00077529"/>
    <w:rsid w:val="00077884"/>
    <w:rsid w:val="000778A3"/>
    <w:rsid w:val="00077EC3"/>
    <w:rsid w:val="000800DB"/>
    <w:rsid w:val="00080140"/>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20C"/>
    <w:rsid w:val="0008277D"/>
    <w:rsid w:val="000827A3"/>
    <w:rsid w:val="000827C7"/>
    <w:rsid w:val="000828C6"/>
    <w:rsid w:val="00082C08"/>
    <w:rsid w:val="00082CE7"/>
    <w:rsid w:val="00082F73"/>
    <w:rsid w:val="0008319C"/>
    <w:rsid w:val="00083295"/>
    <w:rsid w:val="00083320"/>
    <w:rsid w:val="00083573"/>
    <w:rsid w:val="00083793"/>
    <w:rsid w:val="00083B2F"/>
    <w:rsid w:val="00083DE6"/>
    <w:rsid w:val="00083E73"/>
    <w:rsid w:val="00083F24"/>
    <w:rsid w:val="00083F26"/>
    <w:rsid w:val="00083F73"/>
    <w:rsid w:val="00084185"/>
    <w:rsid w:val="000842C2"/>
    <w:rsid w:val="00084A9A"/>
    <w:rsid w:val="00084C15"/>
    <w:rsid w:val="00084CD1"/>
    <w:rsid w:val="00084D46"/>
    <w:rsid w:val="00084D8D"/>
    <w:rsid w:val="00085059"/>
    <w:rsid w:val="000852EA"/>
    <w:rsid w:val="000853B2"/>
    <w:rsid w:val="00085576"/>
    <w:rsid w:val="000856E0"/>
    <w:rsid w:val="00085A06"/>
    <w:rsid w:val="00085DF2"/>
    <w:rsid w:val="00085F5A"/>
    <w:rsid w:val="000860B5"/>
    <w:rsid w:val="000861C9"/>
    <w:rsid w:val="00086205"/>
    <w:rsid w:val="00086511"/>
    <w:rsid w:val="000868F6"/>
    <w:rsid w:val="00086CD7"/>
    <w:rsid w:val="00086D62"/>
    <w:rsid w:val="00086DCB"/>
    <w:rsid w:val="00086EFB"/>
    <w:rsid w:val="00087153"/>
    <w:rsid w:val="00087465"/>
    <w:rsid w:val="00087487"/>
    <w:rsid w:val="000875CA"/>
    <w:rsid w:val="00087691"/>
    <w:rsid w:val="00087720"/>
    <w:rsid w:val="00087764"/>
    <w:rsid w:val="00087842"/>
    <w:rsid w:val="00087AC0"/>
    <w:rsid w:val="0009007C"/>
    <w:rsid w:val="00090135"/>
    <w:rsid w:val="00090259"/>
    <w:rsid w:val="000904C3"/>
    <w:rsid w:val="00090708"/>
    <w:rsid w:val="000907E5"/>
    <w:rsid w:val="00090906"/>
    <w:rsid w:val="00090C4B"/>
    <w:rsid w:val="00090DD5"/>
    <w:rsid w:val="0009103E"/>
    <w:rsid w:val="00091244"/>
    <w:rsid w:val="000912BF"/>
    <w:rsid w:val="00091377"/>
    <w:rsid w:val="0009137B"/>
    <w:rsid w:val="000913F5"/>
    <w:rsid w:val="000913FE"/>
    <w:rsid w:val="00091513"/>
    <w:rsid w:val="0009174C"/>
    <w:rsid w:val="000917FD"/>
    <w:rsid w:val="00091839"/>
    <w:rsid w:val="00091902"/>
    <w:rsid w:val="00091996"/>
    <w:rsid w:val="00091A37"/>
    <w:rsid w:val="00091A4C"/>
    <w:rsid w:val="00091A72"/>
    <w:rsid w:val="00091BDF"/>
    <w:rsid w:val="00091C64"/>
    <w:rsid w:val="00091CA7"/>
    <w:rsid w:val="00091CC9"/>
    <w:rsid w:val="00091D37"/>
    <w:rsid w:val="00091D93"/>
    <w:rsid w:val="00091E4B"/>
    <w:rsid w:val="00091F23"/>
    <w:rsid w:val="000920F1"/>
    <w:rsid w:val="00092212"/>
    <w:rsid w:val="00092312"/>
    <w:rsid w:val="00092332"/>
    <w:rsid w:val="000923DC"/>
    <w:rsid w:val="00092477"/>
    <w:rsid w:val="00092535"/>
    <w:rsid w:val="00092561"/>
    <w:rsid w:val="00092621"/>
    <w:rsid w:val="0009280D"/>
    <w:rsid w:val="00092855"/>
    <w:rsid w:val="00092B3E"/>
    <w:rsid w:val="00092BFC"/>
    <w:rsid w:val="00092DA0"/>
    <w:rsid w:val="000933A2"/>
    <w:rsid w:val="0009354F"/>
    <w:rsid w:val="000935B0"/>
    <w:rsid w:val="000935F4"/>
    <w:rsid w:val="0009360C"/>
    <w:rsid w:val="00093622"/>
    <w:rsid w:val="0009378C"/>
    <w:rsid w:val="0009380F"/>
    <w:rsid w:val="00093A86"/>
    <w:rsid w:val="00093AD7"/>
    <w:rsid w:val="00093C4D"/>
    <w:rsid w:val="00093CFB"/>
    <w:rsid w:val="00093D2F"/>
    <w:rsid w:val="00093E1C"/>
    <w:rsid w:val="00093E1D"/>
    <w:rsid w:val="0009402E"/>
    <w:rsid w:val="00094132"/>
    <w:rsid w:val="00094183"/>
    <w:rsid w:val="000942E4"/>
    <w:rsid w:val="000945F7"/>
    <w:rsid w:val="00094636"/>
    <w:rsid w:val="00094B25"/>
    <w:rsid w:val="00094BB3"/>
    <w:rsid w:val="00094BF9"/>
    <w:rsid w:val="00094C4E"/>
    <w:rsid w:val="00094E6A"/>
    <w:rsid w:val="00095446"/>
    <w:rsid w:val="000958BB"/>
    <w:rsid w:val="0009594C"/>
    <w:rsid w:val="00095AE8"/>
    <w:rsid w:val="00095D1B"/>
    <w:rsid w:val="00095DCB"/>
    <w:rsid w:val="00096002"/>
    <w:rsid w:val="00096103"/>
    <w:rsid w:val="00096304"/>
    <w:rsid w:val="0009647A"/>
    <w:rsid w:val="000964B7"/>
    <w:rsid w:val="000964D0"/>
    <w:rsid w:val="00096659"/>
    <w:rsid w:val="00096687"/>
    <w:rsid w:val="000967C5"/>
    <w:rsid w:val="0009691C"/>
    <w:rsid w:val="00096AD3"/>
    <w:rsid w:val="00096FA5"/>
    <w:rsid w:val="00097006"/>
    <w:rsid w:val="00097429"/>
    <w:rsid w:val="000975E4"/>
    <w:rsid w:val="00097668"/>
    <w:rsid w:val="000977C8"/>
    <w:rsid w:val="00097A98"/>
    <w:rsid w:val="00097D3B"/>
    <w:rsid w:val="000A031D"/>
    <w:rsid w:val="000A04BC"/>
    <w:rsid w:val="000A059F"/>
    <w:rsid w:val="000A0651"/>
    <w:rsid w:val="000A0684"/>
    <w:rsid w:val="000A06B4"/>
    <w:rsid w:val="000A0A5E"/>
    <w:rsid w:val="000A0AE1"/>
    <w:rsid w:val="000A1207"/>
    <w:rsid w:val="000A1424"/>
    <w:rsid w:val="000A1608"/>
    <w:rsid w:val="000A1731"/>
    <w:rsid w:val="000A1A35"/>
    <w:rsid w:val="000A1A52"/>
    <w:rsid w:val="000A1BC1"/>
    <w:rsid w:val="000A1EED"/>
    <w:rsid w:val="000A2010"/>
    <w:rsid w:val="000A20E2"/>
    <w:rsid w:val="000A2129"/>
    <w:rsid w:val="000A2170"/>
    <w:rsid w:val="000A247C"/>
    <w:rsid w:val="000A25E8"/>
    <w:rsid w:val="000A2800"/>
    <w:rsid w:val="000A2CA0"/>
    <w:rsid w:val="000A2E70"/>
    <w:rsid w:val="000A2F91"/>
    <w:rsid w:val="000A3003"/>
    <w:rsid w:val="000A304B"/>
    <w:rsid w:val="000A3253"/>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EAD"/>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8FB"/>
    <w:rsid w:val="000A6940"/>
    <w:rsid w:val="000A69E4"/>
    <w:rsid w:val="000A6EAA"/>
    <w:rsid w:val="000A6F4D"/>
    <w:rsid w:val="000A7646"/>
    <w:rsid w:val="000A789C"/>
    <w:rsid w:val="000A7914"/>
    <w:rsid w:val="000A7B65"/>
    <w:rsid w:val="000A7C33"/>
    <w:rsid w:val="000B0020"/>
    <w:rsid w:val="000B0066"/>
    <w:rsid w:val="000B013F"/>
    <w:rsid w:val="000B0296"/>
    <w:rsid w:val="000B066D"/>
    <w:rsid w:val="000B0BF4"/>
    <w:rsid w:val="000B0C5C"/>
    <w:rsid w:val="000B0CA6"/>
    <w:rsid w:val="000B1042"/>
    <w:rsid w:val="000B1092"/>
    <w:rsid w:val="000B1113"/>
    <w:rsid w:val="000B115B"/>
    <w:rsid w:val="000B11D8"/>
    <w:rsid w:val="000B1259"/>
    <w:rsid w:val="000B1294"/>
    <w:rsid w:val="000B159E"/>
    <w:rsid w:val="000B15A1"/>
    <w:rsid w:val="000B185D"/>
    <w:rsid w:val="000B219E"/>
    <w:rsid w:val="000B21B2"/>
    <w:rsid w:val="000B233A"/>
    <w:rsid w:val="000B2397"/>
    <w:rsid w:val="000B2446"/>
    <w:rsid w:val="000B24E8"/>
    <w:rsid w:val="000B264A"/>
    <w:rsid w:val="000B2673"/>
    <w:rsid w:val="000B27C5"/>
    <w:rsid w:val="000B296F"/>
    <w:rsid w:val="000B2BCE"/>
    <w:rsid w:val="000B2CFE"/>
    <w:rsid w:val="000B2E0F"/>
    <w:rsid w:val="000B2E62"/>
    <w:rsid w:val="000B2E6D"/>
    <w:rsid w:val="000B335E"/>
    <w:rsid w:val="000B33D7"/>
    <w:rsid w:val="000B33E6"/>
    <w:rsid w:val="000B3550"/>
    <w:rsid w:val="000B36D8"/>
    <w:rsid w:val="000B3894"/>
    <w:rsid w:val="000B3B7C"/>
    <w:rsid w:val="000B3CF9"/>
    <w:rsid w:val="000B3D94"/>
    <w:rsid w:val="000B3E9F"/>
    <w:rsid w:val="000B423D"/>
    <w:rsid w:val="000B425B"/>
    <w:rsid w:val="000B43E6"/>
    <w:rsid w:val="000B44E0"/>
    <w:rsid w:val="000B460E"/>
    <w:rsid w:val="000B4946"/>
    <w:rsid w:val="000B49CD"/>
    <w:rsid w:val="000B4B4C"/>
    <w:rsid w:val="000B4CD4"/>
    <w:rsid w:val="000B4D27"/>
    <w:rsid w:val="000B4D6B"/>
    <w:rsid w:val="000B4F36"/>
    <w:rsid w:val="000B50A7"/>
    <w:rsid w:val="000B548D"/>
    <w:rsid w:val="000B5856"/>
    <w:rsid w:val="000B5900"/>
    <w:rsid w:val="000B5922"/>
    <w:rsid w:val="000B593F"/>
    <w:rsid w:val="000B5983"/>
    <w:rsid w:val="000B5B84"/>
    <w:rsid w:val="000B5B87"/>
    <w:rsid w:val="000B5D71"/>
    <w:rsid w:val="000B63A8"/>
    <w:rsid w:val="000B651F"/>
    <w:rsid w:val="000B655F"/>
    <w:rsid w:val="000B663C"/>
    <w:rsid w:val="000B671D"/>
    <w:rsid w:val="000B6903"/>
    <w:rsid w:val="000B6C0D"/>
    <w:rsid w:val="000B6D0E"/>
    <w:rsid w:val="000B6FB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43B"/>
    <w:rsid w:val="000C05D7"/>
    <w:rsid w:val="000C06B2"/>
    <w:rsid w:val="000C07EF"/>
    <w:rsid w:val="000C07FC"/>
    <w:rsid w:val="000C0A2D"/>
    <w:rsid w:val="000C0CD7"/>
    <w:rsid w:val="000C10A6"/>
    <w:rsid w:val="000C141B"/>
    <w:rsid w:val="000C1433"/>
    <w:rsid w:val="000C16C7"/>
    <w:rsid w:val="000C176C"/>
    <w:rsid w:val="000C1806"/>
    <w:rsid w:val="000C1A70"/>
    <w:rsid w:val="000C1D3F"/>
    <w:rsid w:val="000C1DC0"/>
    <w:rsid w:val="000C1E39"/>
    <w:rsid w:val="000C1FEE"/>
    <w:rsid w:val="000C21BB"/>
    <w:rsid w:val="000C2778"/>
    <w:rsid w:val="000C29FA"/>
    <w:rsid w:val="000C2A0F"/>
    <w:rsid w:val="000C2BE6"/>
    <w:rsid w:val="000C2CD9"/>
    <w:rsid w:val="000C2E86"/>
    <w:rsid w:val="000C3830"/>
    <w:rsid w:val="000C3897"/>
    <w:rsid w:val="000C38DF"/>
    <w:rsid w:val="000C3900"/>
    <w:rsid w:val="000C39C0"/>
    <w:rsid w:val="000C3AE3"/>
    <w:rsid w:val="000C3B8F"/>
    <w:rsid w:val="000C3EA1"/>
    <w:rsid w:val="000C3EEB"/>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48F"/>
    <w:rsid w:val="000C54B0"/>
    <w:rsid w:val="000C56BE"/>
    <w:rsid w:val="000C59A5"/>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085"/>
    <w:rsid w:val="000D01AD"/>
    <w:rsid w:val="000D01DF"/>
    <w:rsid w:val="000D0362"/>
    <w:rsid w:val="000D05DA"/>
    <w:rsid w:val="000D0645"/>
    <w:rsid w:val="000D0665"/>
    <w:rsid w:val="000D06F4"/>
    <w:rsid w:val="000D0746"/>
    <w:rsid w:val="000D0B74"/>
    <w:rsid w:val="000D0C73"/>
    <w:rsid w:val="000D1589"/>
    <w:rsid w:val="000D162C"/>
    <w:rsid w:val="000D173F"/>
    <w:rsid w:val="000D17D4"/>
    <w:rsid w:val="000D1AC6"/>
    <w:rsid w:val="000D1BE5"/>
    <w:rsid w:val="000D1C19"/>
    <w:rsid w:val="000D1C5B"/>
    <w:rsid w:val="000D202E"/>
    <w:rsid w:val="000D20F3"/>
    <w:rsid w:val="000D23A3"/>
    <w:rsid w:val="000D2747"/>
    <w:rsid w:val="000D27D5"/>
    <w:rsid w:val="000D2952"/>
    <w:rsid w:val="000D2F8E"/>
    <w:rsid w:val="000D3132"/>
    <w:rsid w:val="000D3326"/>
    <w:rsid w:val="000D348F"/>
    <w:rsid w:val="000D34CD"/>
    <w:rsid w:val="000D34F1"/>
    <w:rsid w:val="000D35F1"/>
    <w:rsid w:val="000D36D0"/>
    <w:rsid w:val="000D3713"/>
    <w:rsid w:val="000D38FC"/>
    <w:rsid w:val="000D39EA"/>
    <w:rsid w:val="000D3A37"/>
    <w:rsid w:val="000D3B58"/>
    <w:rsid w:val="000D4250"/>
    <w:rsid w:val="000D46AE"/>
    <w:rsid w:val="000D46B3"/>
    <w:rsid w:val="000D46E7"/>
    <w:rsid w:val="000D4AC7"/>
    <w:rsid w:val="000D4AD4"/>
    <w:rsid w:val="000D4B81"/>
    <w:rsid w:val="000D4FBD"/>
    <w:rsid w:val="000D5032"/>
    <w:rsid w:val="000D51B5"/>
    <w:rsid w:val="000D5294"/>
    <w:rsid w:val="000D53A9"/>
    <w:rsid w:val="000D5483"/>
    <w:rsid w:val="000D551F"/>
    <w:rsid w:val="000D5523"/>
    <w:rsid w:val="000D5558"/>
    <w:rsid w:val="000D5713"/>
    <w:rsid w:val="000D59CA"/>
    <w:rsid w:val="000D5AC8"/>
    <w:rsid w:val="000D5BDC"/>
    <w:rsid w:val="000D6041"/>
    <w:rsid w:val="000D620F"/>
    <w:rsid w:val="000D6338"/>
    <w:rsid w:val="000D6496"/>
    <w:rsid w:val="000D666C"/>
    <w:rsid w:val="000D667B"/>
    <w:rsid w:val="000D66CD"/>
    <w:rsid w:val="000D67AD"/>
    <w:rsid w:val="000D6B2B"/>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4FD"/>
    <w:rsid w:val="000E0887"/>
    <w:rsid w:val="000E0E58"/>
    <w:rsid w:val="000E0F28"/>
    <w:rsid w:val="000E112E"/>
    <w:rsid w:val="000E1238"/>
    <w:rsid w:val="000E1554"/>
    <w:rsid w:val="000E1683"/>
    <w:rsid w:val="000E16CB"/>
    <w:rsid w:val="000E1716"/>
    <w:rsid w:val="000E194B"/>
    <w:rsid w:val="000E1AA7"/>
    <w:rsid w:val="000E1BE2"/>
    <w:rsid w:val="000E1C2A"/>
    <w:rsid w:val="000E1CFC"/>
    <w:rsid w:val="000E1D30"/>
    <w:rsid w:val="000E1E3C"/>
    <w:rsid w:val="000E1F6C"/>
    <w:rsid w:val="000E1F7E"/>
    <w:rsid w:val="000E213D"/>
    <w:rsid w:val="000E21C7"/>
    <w:rsid w:val="000E22B8"/>
    <w:rsid w:val="000E237D"/>
    <w:rsid w:val="000E23A8"/>
    <w:rsid w:val="000E24D2"/>
    <w:rsid w:val="000E2B2E"/>
    <w:rsid w:val="000E2C0A"/>
    <w:rsid w:val="000E2C93"/>
    <w:rsid w:val="000E2FA4"/>
    <w:rsid w:val="000E30E3"/>
    <w:rsid w:val="000E35FB"/>
    <w:rsid w:val="000E36CD"/>
    <w:rsid w:val="000E3739"/>
    <w:rsid w:val="000E3983"/>
    <w:rsid w:val="000E3E68"/>
    <w:rsid w:val="000E3F9C"/>
    <w:rsid w:val="000E40F7"/>
    <w:rsid w:val="000E414B"/>
    <w:rsid w:val="000E4289"/>
    <w:rsid w:val="000E4305"/>
    <w:rsid w:val="000E4378"/>
    <w:rsid w:val="000E44E6"/>
    <w:rsid w:val="000E49FA"/>
    <w:rsid w:val="000E4CD3"/>
    <w:rsid w:val="000E5035"/>
    <w:rsid w:val="000E56E6"/>
    <w:rsid w:val="000E5803"/>
    <w:rsid w:val="000E5A02"/>
    <w:rsid w:val="000E5A5E"/>
    <w:rsid w:val="000E5A63"/>
    <w:rsid w:val="000E5A6A"/>
    <w:rsid w:val="000E5CDD"/>
    <w:rsid w:val="000E5D05"/>
    <w:rsid w:val="000E5FE5"/>
    <w:rsid w:val="000E5FF5"/>
    <w:rsid w:val="000E60F1"/>
    <w:rsid w:val="000E6163"/>
    <w:rsid w:val="000E61E0"/>
    <w:rsid w:val="000E626E"/>
    <w:rsid w:val="000E63EF"/>
    <w:rsid w:val="000E66B2"/>
    <w:rsid w:val="000E676E"/>
    <w:rsid w:val="000E68FA"/>
    <w:rsid w:val="000E7027"/>
    <w:rsid w:val="000E70E3"/>
    <w:rsid w:val="000E71AE"/>
    <w:rsid w:val="000E783C"/>
    <w:rsid w:val="000E78FF"/>
    <w:rsid w:val="000E7A10"/>
    <w:rsid w:val="000E7AB9"/>
    <w:rsid w:val="000E7B8D"/>
    <w:rsid w:val="000E7DE8"/>
    <w:rsid w:val="000E7E5C"/>
    <w:rsid w:val="000E7EE6"/>
    <w:rsid w:val="000F0051"/>
    <w:rsid w:val="000F0085"/>
    <w:rsid w:val="000F0198"/>
    <w:rsid w:val="000F01F7"/>
    <w:rsid w:val="000F03DE"/>
    <w:rsid w:val="000F03E8"/>
    <w:rsid w:val="000F04B6"/>
    <w:rsid w:val="000F05EC"/>
    <w:rsid w:val="000F0711"/>
    <w:rsid w:val="000F072C"/>
    <w:rsid w:val="000F079A"/>
    <w:rsid w:val="000F07B3"/>
    <w:rsid w:val="000F0ACA"/>
    <w:rsid w:val="000F0CB6"/>
    <w:rsid w:val="000F103C"/>
    <w:rsid w:val="000F1176"/>
    <w:rsid w:val="000F12B4"/>
    <w:rsid w:val="000F1666"/>
    <w:rsid w:val="000F1743"/>
    <w:rsid w:val="000F1A1A"/>
    <w:rsid w:val="000F1BB7"/>
    <w:rsid w:val="000F1BD9"/>
    <w:rsid w:val="000F1C3B"/>
    <w:rsid w:val="000F1CAB"/>
    <w:rsid w:val="000F24B6"/>
    <w:rsid w:val="000F2592"/>
    <w:rsid w:val="000F2763"/>
    <w:rsid w:val="000F293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5A"/>
    <w:rsid w:val="000F4072"/>
    <w:rsid w:val="000F416D"/>
    <w:rsid w:val="000F41A2"/>
    <w:rsid w:val="000F42DC"/>
    <w:rsid w:val="000F455C"/>
    <w:rsid w:val="000F46BF"/>
    <w:rsid w:val="000F483C"/>
    <w:rsid w:val="000F49C8"/>
    <w:rsid w:val="000F4AFB"/>
    <w:rsid w:val="000F4BFD"/>
    <w:rsid w:val="000F4C74"/>
    <w:rsid w:val="000F4E12"/>
    <w:rsid w:val="000F4FE9"/>
    <w:rsid w:val="000F512F"/>
    <w:rsid w:val="000F5571"/>
    <w:rsid w:val="000F55BE"/>
    <w:rsid w:val="000F594F"/>
    <w:rsid w:val="000F5AB9"/>
    <w:rsid w:val="000F5D3B"/>
    <w:rsid w:val="000F5DAD"/>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3D9"/>
    <w:rsid w:val="000F76C8"/>
    <w:rsid w:val="000F7B01"/>
    <w:rsid w:val="000F7CA4"/>
    <w:rsid w:val="000F7DC2"/>
    <w:rsid w:val="000F7E08"/>
    <w:rsid w:val="000F7EE5"/>
    <w:rsid w:val="0010008C"/>
    <w:rsid w:val="0010020E"/>
    <w:rsid w:val="0010023D"/>
    <w:rsid w:val="00100290"/>
    <w:rsid w:val="001004FF"/>
    <w:rsid w:val="0010051C"/>
    <w:rsid w:val="00100603"/>
    <w:rsid w:val="00100869"/>
    <w:rsid w:val="001009AF"/>
    <w:rsid w:val="00100A93"/>
    <w:rsid w:val="00100AF0"/>
    <w:rsid w:val="00100D4E"/>
    <w:rsid w:val="00100E91"/>
    <w:rsid w:val="00100EA6"/>
    <w:rsid w:val="00100F78"/>
    <w:rsid w:val="00101081"/>
    <w:rsid w:val="0010121A"/>
    <w:rsid w:val="00101393"/>
    <w:rsid w:val="00101440"/>
    <w:rsid w:val="001014A9"/>
    <w:rsid w:val="00101A63"/>
    <w:rsid w:val="00101AE9"/>
    <w:rsid w:val="00101E00"/>
    <w:rsid w:val="00101EAC"/>
    <w:rsid w:val="00102036"/>
    <w:rsid w:val="001022BE"/>
    <w:rsid w:val="00102324"/>
    <w:rsid w:val="001024C3"/>
    <w:rsid w:val="00102689"/>
    <w:rsid w:val="0010273A"/>
    <w:rsid w:val="00102B64"/>
    <w:rsid w:val="00102E38"/>
    <w:rsid w:val="0010301C"/>
    <w:rsid w:val="00103206"/>
    <w:rsid w:val="0010335C"/>
    <w:rsid w:val="001033D0"/>
    <w:rsid w:val="0010355E"/>
    <w:rsid w:val="0010369D"/>
    <w:rsid w:val="00103908"/>
    <w:rsid w:val="001039BD"/>
    <w:rsid w:val="00103A6B"/>
    <w:rsid w:val="00103BF3"/>
    <w:rsid w:val="00103FB8"/>
    <w:rsid w:val="001042A6"/>
    <w:rsid w:val="001043D8"/>
    <w:rsid w:val="001044D5"/>
    <w:rsid w:val="00104967"/>
    <w:rsid w:val="00104A82"/>
    <w:rsid w:val="00105028"/>
    <w:rsid w:val="001054A0"/>
    <w:rsid w:val="00105AFF"/>
    <w:rsid w:val="00105B27"/>
    <w:rsid w:val="00105C94"/>
    <w:rsid w:val="00105DA6"/>
    <w:rsid w:val="00105DEC"/>
    <w:rsid w:val="00105F08"/>
    <w:rsid w:val="00105F42"/>
    <w:rsid w:val="0010608C"/>
    <w:rsid w:val="001061E0"/>
    <w:rsid w:val="001064E3"/>
    <w:rsid w:val="00106540"/>
    <w:rsid w:val="0010684B"/>
    <w:rsid w:val="0010697C"/>
    <w:rsid w:val="001069AD"/>
    <w:rsid w:val="00106A6C"/>
    <w:rsid w:val="00106A98"/>
    <w:rsid w:val="00106B38"/>
    <w:rsid w:val="00106B6A"/>
    <w:rsid w:val="00106D44"/>
    <w:rsid w:val="00106DAB"/>
    <w:rsid w:val="001070AA"/>
    <w:rsid w:val="0010730F"/>
    <w:rsid w:val="00107549"/>
    <w:rsid w:val="001075BC"/>
    <w:rsid w:val="001075ED"/>
    <w:rsid w:val="0010765D"/>
    <w:rsid w:val="001076DC"/>
    <w:rsid w:val="00107940"/>
    <w:rsid w:val="00107B29"/>
    <w:rsid w:val="00107B3E"/>
    <w:rsid w:val="00107E47"/>
    <w:rsid w:val="00107E75"/>
    <w:rsid w:val="00107EE4"/>
    <w:rsid w:val="00107FD4"/>
    <w:rsid w:val="0011004C"/>
    <w:rsid w:val="0011008A"/>
    <w:rsid w:val="001100C8"/>
    <w:rsid w:val="001100F7"/>
    <w:rsid w:val="001101BA"/>
    <w:rsid w:val="00110695"/>
    <w:rsid w:val="00110921"/>
    <w:rsid w:val="00110A25"/>
    <w:rsid w:val="00110C8D"/>
    <w:rsid w:val="00110D57"/>
    <w:rsid w:val="00111020"/>
    <w:rsid w:val="00111048"/>
    <w:rsid w:val="0011107E"/>
    <w:rsid w:val="00111094"/>
    <w:rsid w:val="0011125E"/>
    <w:rsid w:val="001114B2"/>
    <w:rsid w:val="00111946"/>
    <w:rsid w:val="001119F5"/>
    <w:rsid w:val="00111A70"/>
    <w:rsid w:val="00111F13"/>
    <w:rsid w:val="00111F87"/>
    <w:rsid w:val="00112175"/>
    <w:rsid w:val="001121C6"/>
    <w:rsid w:val="001122B8"/>
    <w:rsid w:val="0011232B"/>
    <w:rsid w:val="001125C0"/>
    <w:rsid w:val="001125EA"/>
    <w:rsid w:val="0011268C"/>
    <w:rsid w:val="00112ABE"/>
    <w:rsid w:val="00112B39"/>
    <w:rsid w:val="00112D79"/>
    <w:rsid w:val="00112E14"/>
    <w:rsid w:val="00112E46"/>
    <w:rsid w:val="00112E5C"/>
    <w:rsid w:val="00113037"/>
    <w:rsid w:val="001131C5"/>
    <w:rsid w:val="0011331D"/>
    <w:rsid w:val="001135CB"/>
    <w:rsid w:val="00113698"/>
    <w:rsid w:val="0011371D"/>
    <w:rsid w:val="001137BF"/>
    <w:rsid w:val="00113972"/>
    <w:rsid w:val="00113B95"/>
    <w:rsid w:val="00113BBF"/>
    <w:rsid w:val="00113BF8"/>
    <w:rsid w:val="00113C43"/>
    <w:rsid w:val="00113C74"/>
    <w:rsid w:val="00113D88"/>
    <w:rsid w:val="001144A7"/>
    <w:rsid w:val="0011453E"/>
    <w:rsid w:val="001145E9"/>
    <w:rsid w:val="00114889"/>
    <w:rsid w:val="0011490F"/>
    <w:rsid w:val="0011499E"/>
    <w:rsid w:val="00114A3A"/>
    <w:rsid w:val="00114FF2"/>
    <w:rsid w:val="001151C5"/>
    <w:rsid w:val="001153A7"/>
    <w:rsid w:val="001155B2"/>
    <w:rsid w:val="0011588E"/>
    <w:rsid w:val="00115915"/>
    <w:rsid w:val="00115E9E"/>
    <w:rsid w:val="00116071"/>
    <w:rsid w:val="001162C8"/>
    <w:rsid w:val="001163E2"/>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262"/>
    <w:rsid w:val="0012038F"/>
    <w:rsid w:val="00120399"/>
    <w:rsid w:val="00120514"/>
    <w:rsid w:val="0012054C"/>
    <w:rsid w:val="0012076E"/>
    <w:rsid w:val="001207F4"/>
    <w:rsid w:val="001208DF"/>
    <w:rsid w:val="0012098A"/>
    <w:rsid w:val="001209F5"/>
    <w:rsid w:val="00120B0C"/>
    <w:rsid w:val="00121383"/>
    <w:rsid w:val="001214F1"/>
    <w:rsid w:val="0012178E"/>
    <w:rsid w:val="00121942"/>
    <w:rsid w:val="00121989"/>
    <w:rsid w:val="00121CFD"/>
    <w:rsid w:val="00121E46"/>
    <w:rsid w:val="00121E8A"/>
    <w:rsid w:val="00121EA0"/>
    <w:rsid w:val="00122123"/>
    <w:rsid w:val="00122216"/>
    <w:rsid w:val="001224FD"/>
    <w:rsid w:val="0012251A"/>
    <w:rsid w:val="00122573"/>
    <w:rsid w:val="001225F0"/>
    <w:rsid w:val="0012296A"/>
    <w:rsid w:val="00122CAE"/>
    <w:rsid w:val="00122EEB"/>
    <w:rsid w:val="00122F6B"/>
    <w:rsid w:val="00123054"/>
    <w:rsid w:val="00123250"/>
    <w:rsid w:val="0012343C"/>
    <w:rsid w:val="00123463"/>
    <w:rsid w:val="00123547"/>
    <w:rsid w:val="00123671"/>
    <w:rsid w:val="0012373A"/>
    <w:rsid w:val="001238AD"/>
    <w:rsid w:val="001239C8"/>
    <w:rsid w:val="00123B78"/>
    <w:rsid w:val="00123C05"/>
    <w:rsid w:val="00123D91"/>
    <w:rsid w:val="00123E4B"/>
    <w:rsid w:val="001241D7"/>
    <w:rsid w:val="001245E3"/>
    <w:rsid w:val="001248C1"/>
    <w:rsid w:val="00124B65"/>
    <w:rsid w:val="00124BB4"/>
    <w:rsid w:val="00124E20"/>
    <w:rsid w:val="00124F78"/>
    <w:rsid w:val="00125049"/>
    <w:rsid w:val="0012549F"/>
    <w:rsid w:val="00125A34"/>
    <w:rsid w:val="00125B02"/>
    <w:rsid w:val="00125D4C"/>
    <w:rsid w:val="00125F92"/>
    <w:rsid w:val="001261D2"/>
    <w:rsid w:val="00126284"/>
    <w:rsid w:val="001262BD"/>
    <w:rsid w:val="0012636C"/>
    <w:rsid w:val="00126506"/>
    <w:rsid w:val="001265FB"/>
    <w:rsid w:val="00126641"/>
    <w:rsid w:val="0012668C"/>
    <w:rsid w:val="00126735"/>
    <w:rsid w:val="001267E1"/>
    <w:rsid w:val="00126856"/>
    <w:rsid w:val="001269B8"/>
    <w:rsid w:val="00126A0F"/>
    <w:rsid w:val="00126A2E"/>
    <w:rsid w:val="00126B32"/>
    <w:rsid w:val="00126BF8"/>
    <w:rsid w:val="0012721E"/>
    <w:rsid w:val="0012734F"/>
    <w:rsid w:val="001274C1"/>
    <w:rsid w:val="001275E3"/>
    <w:rsid w:val="0012760A"/>
    <w:rsid w:val="0012770B"/>
    <w:rsid w:val="001278B4"/>
    <w:rsid w:val="001278DD"/>
    <w:rsid w:val="001279B7"/>
    <w:rsid w:val="00127B10"/>
    <w:rsid w:val="00127B7F"/>
    <w:rsid w:val="00127CB7"/>
    <w:rsid w:val="00127FF4"/>
    <w:rsid w:val="00130073"/>
    <w:rsid w:val="001301D1"/>
    <w:rsid w:val="00130225"/>
    <w:rsid w:val="0013048E"/>
    <w:rsid w:val="001304B2"/>
    <w:rsid w:val="00130544"/>
    <w:rsid w:val="001305F9"/>
    <w:rsid w:val="001306CB"/>
    <w:rsid w:val="00130735"/>
    <w:rsid w:val="0013083A"/>
    <w:rsid w:val="00130914"/>
    <w:rsid w:val="00130D08"/>
    <w:rsid w:val="00130DFE"/>
    <w:rsid w:val="00130E3D"/>
    <w:rsid w:val="00130E67"/>
    <w:rsid w:val="00131008"/>
    <w:rsid w:val="0013108D"/>
    <w:rsid w:val="00131452"/>
    <w:rsid w:val="001314E5"/>
    <w:rsid w:val="0013158D"/>
    <w:rsid w:val="0013162B"/>
    <w:rsid w:val="0013164A"/>
    <w:rsid w:val="001317A5"/>
    <w:rsid w:val="00131A77"/>
    <w:rsid w:val="00131C80"/>
    <w:rsid w:val="00131CCF"/>
    <w:rsid w:val="0013225C"/>
    <w:rsid w:val="0013257C"/>
    <w:rsid w:val="00132677"/>
    <w:rsid w:val="001327FF"/>
    <w:rsid w:val="00132896"/>
    <w:rsid w:val="00132F8E"/>
    <w:rsid w:val="00132FCB"/>
    <w:rsid w:val="0013300B"/>
    <w:rsid w:val="0013336C"/>
    <w:rsid w:val="0013370A"/>
    <w:rsid w:val="00133876"/>
    <w:rsid w:val="001338C9"/>
    <w:rsid w:val="00133BF9"/>
    <w:rsid w:val="00133CE8"/>
    <w:rsid w:val="00133DDE"/>
    <w:rsid w:val="00133E74"/>
    <w:rsid w:val="00133EE0"/>
    <w:rsid w:val="00133F0E"/>
    <w:rsid w:val="00133F27"/>
    <w:rsid w:val="0013409D"/>
    <w:rsid w:val="00134190"/>
    <w:rsid w:val="001341DC"/>
    <w:rsid w:val="00134289"/>
    <w:rsid w:val="001343E2"/>
    <w:rsid w:val="001347A2"/>
    <w:rsid w:val="00134908"/>
    <w:rsid w:val="001349C9"/>
    <w:rsid w:val="00134B23"/>
    <w:rsid w:val="00134D7C"/>
    <w:rsid w:val="00134E17"/>
    <w:rsid w:val="00134EA7"/>
    <w:rsid w:val="00134EAC"/>
    <w:rsid w:val="0013512B"/>
    <w:rsid w:val="001352AC"/>
    <w:rsid w:val="0013535C"/>
    <w:rsid w:val="00135367"/>
    <w:rsid w:val="001353DC"/>
    <w:rsid w:val="00135550"/>
    <w:rsid w:val="001355D4"/>
    <w:rsid w:val="00135601"/>
    <w:rsid w:val="001357F9"/>
    <w:rsid w:val="00135CE5"/>
    <w:rsid w:val="00135DCE"/>
    <w:rsid w:val="00135FDD"/>
    <w:rsid w:val="00136068"/>
    <w:rsid w:val="001361A3"/>
    <w:rsid w:val="001361B8"/>
    <w:rsid w:val="00136440"/>
    <w:rsid w:val="00136563"/>
    <w:rsid w:val="00136734"/>
    <w:rsid w:val="00136904"/>
    <w:rsid w:val="00136ACF"/>
    <w:rsid w:val="00136B9F"/>
    <w:rsid w:val="00136C38"/>
    <w:rsid w:val="00136CC1"/>
    <w:rsid w:val="00136D53"/>
    <w:rsid w:val="00136DAC"/>
    <w:rsid w:val="00137330"/>
    <w:rsid w:val="0013764F"/>
    <w:rsid w:val="00137797"/>
    <w:rsid w:val="001377CD"/>
    <w:rsid w:val="001378AA"/>
    <w:rsid w:val="00137C4A"/>
    <w:rsid w:val="00140513"/>
    <w:rsid w:val="001405D6"/>
    <w:rsid w:val="001409BF"/>
    <w:rsid w:val="00140EE5"/>
    <w:rsid w:val="001410E9"/>
    <w:rsid w:val="001414CD"/>
    <w:rsid w:val="00141583"/>
    <w:rsid w:val="00141590"/>
    <w:rsid w:val="00141593"/>
    <w:rsid w:val="0014172D"/>
    <w:rsid w:val="00141737"/>
    <w:rsid w:val="00141910"/>
    <w:rsid w:val="00141995"/>
    <w:rsid w:val="00141DFC"/>
    <w:rsid w:val="00141E57"/>
    <w:rsid w:val="00141FBE"/>
    <w:rsid w:val="00142078"/>
    <w:rsid w:val="0014240A"/>
    <w:rsid w:val="0014243F"/>
    <w:rsid w:val="00142763"/>
    <w:rsid w:val="001427BE"/>
    <w:rsid w:val="00142917"/>
    <w:rsid w:val="001429EB"/>
    <w:rsid w:val="00142BA0"/>
    <w:rsid w:val="00142BD4"/>
    <w:rsid w:val="00142BD7"/>
    <w:rsid w:val="00142C35"/>
    <w:rsid w:val="00142D50"/>
    <w:rsid w:val="00142D95"/>
    <w:rsid w:val="00142DF2"/>
    <w:rsid w:val="00142F4E"/>
    <w:rsid w:val="00143078"/>
    <w:rsid w:val="00143423"/>
    <w:rsid w:val="00143597"/>
    <w:rsid w:val="001437B8"/>
    <w:rsid w:val="0014384E"/>
    <w:rsid w:val="00143862"/>
    <w:rsid w:val="00143AA4"/>
    <w:rsid w:val="00143B65"/>
    <w:rsid w:val="00143C24"/>
    <w:rsid w:val="00143D25"/>
    <w:rsid w:val="00143E6F"/>
    <w:rsid w:val="00143E7B"/>
    <w:rsid w:val="00143F7E"/>
    <w:rsid w:val="00143FCE"/>
    <w:rsid w:val="0014442A"/>
    <w:rsid w:val="001448B9"/>
    <w:rsid w:val="00144A99"/>
    <w:rsid w:val="00144B82"/>
    <w:rsid w:val="00144E35"/>
    <w:rsid w:val="00144EAB"/>
    <w:rsid w:val="00144FBB"/>
    <w:rsid w:val="0014526D"/>
    <w:rsid w:val="001452D8"/>
    <w:rsid w:val="0014537F"/>
    <w:rsid w:val="001456C0"/>
    <w:rsid w:val="001457A7"/>
    <w:rsid w:val="00145A8D"/>
    <w:rsid w:val="00145F4A"/>
    <w:rsid w:val="00145FD7"/>
    <w:rsid w:val="00145FFA"/>
    <w:rsid w:val="001462CE"/>
    <w:rsid w:val="0014636A"/>
    <w:rsid w:val="00146406"/>
    <w:rsid w:val="00146564"/>
    <w:rsid w:val="00146647"/>
    <w:rsid w:val="001468D5"/>
    <w:rsid w:val="00146965"/>
    <w:rsid w:val="0014696A"/>
    <w:rsid w:val="001469E6"/>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25A"/>
    <w:rsid w:val="00150536"/>
    <w:rsid w:val="00150641"/>
    <w:rsid w:val="001506C4"/>
    <w:rsid w:val="001507FF"/>
    <w:rsid w:val="00150940"/>
    <w:rsid w:val="001509D9"/>
    <w:rsid w:val="00150A07"/>
    <w:rsid w:val="00150A29"/>
    <w:rsid w:val="00150B6B"/>
    <w:rsid w:val="00150D2D"/>
    <w:rsid w:val="00151068"/>
    <w:rsid w:val="001512C4"/>
    <w:rsid w:val="0015133F"/>
    <w:rsid w:val="001515CC"/>
    <w:rsid w:val="00151967"/>
    <w:rsid w:val="00151ADB"/>
    <w:rsid w:val="00151B26"/>
    <w:rsid w:val="00151B9F"/>
    <w:rsid w:val="00151C84"/>
    <w:rsid w:val="00151E3B"/>
    <w:rsid w:val="0015219F"/>
    <w:rsid w:val="0015221A"/>
    <w:rsid w:val="0015221B"/>
    <w:rsid w:val="00152422"/>
    <w:rsid w:val="00152461"/>
    <w:rsid w:val="00152509"/>
    <w:rsid w:val="001527A7"/>
    <w:rsid w:val="00152A41"/>
    <w:rsid w:val="00152C49"/>
    <w:rsid w:val="00152D32"/>
    <w:rsid w:val="00152D72"/>
    <w:rsid w:val="00152E78"/>
    <w:rsid w:val="00152F69"/>
    <w:rsid w:val="0015306C"/>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40"/>
    <w:rsid w:val="001557D4"/>
    <w:rsid w:val="00155BAC"/>
    <w:rsid w:val="00155BC6"/>
    <w:rsid w:val="00155BEA"/>
    <w:rsid w:val="00155C04"/>
    <w:rsid w:val="00155C54"/>
    <w:rsid w:val="00155D52"/>
    <w:rsid w:val="00155D68"/>
    <w:rsid w:val="00155ECD"/>
    <w:rsid w:val="00156308"/>
    <w:rsid w:val="001565A5"/>
    <w:rsid w:val="001566A0"/>
    <w:rsid w:val="00156718"/>
    <w:rsid w:val="001568A5"/>
    <w:rsid w:val="0015697C"/>
    <w:rsid w:val="00156D9C"/>
    <w:rsid w:val="00156EC4"/>
    <w:rsid w:val="00156FC2"/>
    <w:rsid w:val="00157087"/>
    <w:rsid w:val="00157222"/>
    <w:rsid w:val="001573C8"/>
    <w:rsid w:val="00157475"/>
    <w:rsid w:val="001574DC"/>
    <w:rsid w:val="0015751F"/>
    <w:rsid w:val="00157572"/>
    <w:rsid w:val="0015795D"/>
    <w:rsid w:val="00157A6B"/>
    <w:rsid w:val="00157D83"/>
    <w:rsid w:val="00157FC5"/>
    <w:rsid w:val="00157FE5"/>
    <w:rsid w:val="00160002"/>
    <w:rsid w:val="0016011F"/>
    <w:rsid w:val="00160416"/>
    <w:rsid w:val="0016047A"/>
    <w:rsid w:val="001604A3"/>
    <w:rsid w:val="0016064A"/>
    <w:rsid w:val="001606C6"/>
    <w:rsid w:val="001606E0"/>
    <w:rsid w:val="00160871"/>
    <w:rsid w:val="001609A9"/>
    <w:rsid w:val="00160C25"/>
    <w:rsid w:val="00160FF4"/>
    <w:rsid w:val="001610B2"/>
    <w:rsid w:val="00161136"/>
    <w:rsid w:val="001612B1"/>
    <w:rsid w:val="0016158E"/>
    <w:rsid w:val="001615DF"/>
    <w:rsid w:val="00161946"/>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2D2"/>
    <w:rsid w:val="001632F0"/>
    <w:rsid w:val="00163569"/>
    <w:rsid w:val="001635AD"/>
    <w:rsid w:val="001636DB"/>
    <w:rsid w:val="0016371F"/>
    <w:rsid w:val="0016378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71D"/>
    <w:rsid w:val="00165852"/>
    <w:rsid w:val="0016586D"/>
    <w:rsid w:val="0016589B"/>
    <w:rsid w:val="001658AE"/>
    <w:rsid w:val="00165916"/>
    <w:rsid w:val="00165B13"/>
    <w:rsid w:val="00165B17"/>
    <w:rsid w:val="00165BCE"/>
    <w:rsid w:val="00165CFB"/>
    <w:rsid w:val="00165E1A"/>
    <w:rsid w:val="00165EB5"/>
    <w:rsid w:val="00165EF5"/>
    <w:rsid w:val="00165FEE"/>
    <w:rsid w:val="001661CD"/>
    <w:rsid w:val="00166293"/>
    <w:rsid w:val="0016629D"/>
    <w:rsid w:val="001663DC"/>
    <w:rsid w:val="0016656E"/>
    <w:rsid w:val="001665CC"/>
    <w:rsid w:val="00166637"/>
    <w:rsid w:val="00166699"/>
    <w:rsid w:val="0016674B"/>
    <w:rsid w:val="00166801"/>
    <w:rsid w:val="0016689C"/>
    <w:rsid w:val="00166CFA"/>
    <w:rsid w:val="00166D06"/>
    <w:rsid w:val="0016710D"/>
    <w:rsid w:val="001674F9"/>
    <w:rsid w:val="001675E1"/>
    <w:rsid w:val="001675E7"/>
    <w:rsid w:val="001677CF"/>
    <w:rsid w:val="00167836"/>
    <w:rsid w:val="001678A2"/>
    <w:rsid w:val="001678C5"/>
    <w:rsid w:val="00167E06"/>
    <w:rsid w:val="00170015"/>
    <w:rsid w:val="00170024"/>
    <w:rsid w:val="0017046F"/>
    <w:rsid w:val="00170A31"/>
    <w:rsid w:val="00170A5F"/>
    <w:rsid w:val="00170A70"/>
    <w:rsid w:val="00170CDD"/>
    <w:rsid w:val="00170D2F"/>
    <w:rsid w:val="001711FE"/>
    <w:rsid w:val="00171220"/>
    <w:rsid w:val="001716C8"/>
    <w:rsid w:val="00171748"/>
    <w:rsid w:val="0017182A"/>
    <w:rsid w:val="00171875"/>
    <w:rsid w:val="00171890"/>
    <w:rsid w:val="001719D6"/>
    <w:rsid w:val="00171A55"/>
    <w:rsid w:val="00171ADC"/>
    <w:rsid w:val="00171E16"/>
    <w:rsid w:val="00171F20"/>
    <w:rsid w:val="00172387"/>
    <w:rsid w:val="0017244B"/>
    <w:rsid w:val="001724EC"/>
    <w:rsid w:val="00172514"/>
    <w:rsid w:val="001725BC"/>
    <w:rsid w:val="001727AE"/>
    <w:rsid w:val="00172919"/>
    <w:rsid w:val="00172D9F"/>
    <w:rsid w:val="001730CD"/>
    <w:rsid w:val="00173129"/>
    <w:rsid w:val="00173308"/>
    <w:rsid w:val="00173465"/>
    <w:rsid w:val="001734B4"/>
    <w:rsid w:val="0017354F"/>
    <w:rsid w:val="00173591"/>
    <w:rsid w:val="001735DF"/>
    <w:rsid w:val="00173878"/>
    <w:rsid w:val="001738B2"/>
    <w:rsid w:val="00173909"/>
    <w:rsid w:val="00173A1A"/>
    <w:rsid w:val="00173C82"/>
    <w:rsid w:val="00173C9B"/>
    <w:rsid w:val="00173D24"/>
    <w:rsid w:val="001741B8"/>
    <w:rsid w:val="001743B9"/>
    <w:rsid w:val="00174528"/>
    <w:rsid w:val="0017488C"/>
    <w:rsid w:val="001749B9"/>
    <w:rsid w:val="001749EB"/>
    <w:rsid w:val="00174C75"/>
    <w:rsid w:val="00174D27"/>
    <w:rsid w:val="00174E2E"/>
    <w:rsid w:val="00174F8F"/>
    <w:rsid w:val="0017545E"/>
    <w:rsid w:val="001754BB"/>
    <w:rsid w:val="0017565E"/>
    <w:rsid w:val="001756F7"/>
    <w:rsid w:val="001759A6"/>
    <w:rsid w:val="00175BDC"/>
    <w:rsid w:val="00175DBA"/>
    <w:rsid w:val="00175ECB"/>
    <w:rsid w:val="00175F57"/>
    <w:rsid w:val="001761DC"/>
    <w:rsid w:val="0017620A"/>
    <w:rsid w:val="001763F4"/>
    <w:rsid w:val="001765CB"/>
    <w:rsid w:val="00176722"/>
    <w:rsid w:val="00176C98"/>
    <w:rsid w:val="00176EC1"/>
    <w:rsid w:val="001770CE"/>
    <w:rsid w:val="001773A7"/>
    <w:rsid w:val="001777D6"/>
    <w:rsid w:val="00177BBA"/>
    <w:rsid w:val="00177D9D"/>
    <w:rsid w:val="00177F9A"/>
    <w:rsid w:val="001803FB"/>
    <w:rsid w:val="001804A5"/>
    <w:rsid w:val="001804E2"/>
    <w:rsid w:val="00180876"/>
    <w:rsid w:val="00180D12"/>
    <w:rsid w:val="00180D44"/>
    <w:rsid w:val="00180E67"/>
    <w:rsid w:val="00180EC7"/>
    <w:rsid w:val="001810CC"/>
    <w:rsid w:val="00181153"/>
    <w:rsid w:val="0018123B"/>
    <w:rsid w:val="00181280"/>
    <w:rsid w:val="00181372"/>
    <w:rsid w:val="0018140D"/>
    <w:rsid w:val="001818E2"/>
    <w:rsid w:val="00181915"/>
    <w:rsid w:val="00181B02"/>
    <w:rsid w:val="00181E9E"/>
    <w:rsid w:val="00181F36"/>
    <w:rsid w:val="001825DE"/>
    <w:rsid w:val="00182AAB"/>
    <w:rsid w:val="00182C9A"/>
    <w:rsid w:val="00182CCD"/>
    <w:rsid w:val="00182D93"/>
    <w:rsid w:val="00182FEA"/>
    <w:rsid w:val="001830E1"/>
    <w:rsid w:val="001830F8"/>
    <w:rsid w:val="001831DC"/>
    <w:rsid w:val="00183390"/>
    <w:rsid w:val="001833AD"/>
    <w:rsid w:val="00183813"/>
    <w:rsid w:val="00183B39"/>
    <w:rsid w:val="00183C3C"/>
    <w:rsid w:val="00183D75"/>
    <w:rsid w:val="00183D9A"/>
    <w:rsid w:val="00183FCE"/>
    <w:rsid w:val="00184382"/>
    <w:rsid w:val="001846B0"/>
    <w:rsid w:val="001846B6"/>
    <w:rsid w:val="00184776"/>
    <w:rsid w:val="001849BD"/>
    <w:rsid w:val="00184A21"/>
    <w:rsid w:val="00184C1F"/>
    <w:rsid w:val="00184CAB"/>
    <w:rsid w:val="00184D24"/>
    <w:rsid w:val="00185691"/>
    <w:rsid w:val="00185708"/>
    <w:rsid w:val="00185844"/>
    <w:rsid w:val="001858B2"/>
    <w:rsid w:val="00185994"/>
    <w:rsid w:val="001859BA"/>
    <w:rsid w:val="00185CE5"/>
    <w:rsid w:val="00185DB8"/>
    <w:rsid w:val="00186482"/>
    <w:rsid w:val="001865BD"/>
    <w:rsid w:val="00186651"/>
    <w:rsid w:val="00186DC5"/>
    <w:rsid w:val="001872EA"/>
    <w:rsid w:val="001874B2"/>
    <w:rsid w:val="00187697"/>
    <w:rsid w:val="00187886"/>
    <w:rsid w:val="00187924"/>
    <w:rsid w:val="00187AB9"/>
    <w:rsid w:val="00187B0A"/>
    <w:rsid w:val="00187D06"/>
    <w:rsid w:val="00187D14"/>
    <w:rsid w:val="00187DD7"/>
    <w:rsid w:val="00187FC8"/>
    <w:rsid w:val="0019036B"/>
    <w:rsid w:val="001905B9"/>
    <w:rsid w:val="0019080C"/>
    <w:rsid w:val="00190A23"/>
    <w:rsid w:val="00190A79"/>
    <w:rsid w:val="00190B52"/>
    <w:rsid w:val="00190B96"/>
    <w:rsid w:val="00190C5F"/>
    <w:rsid w:val="00190CE2"/>
    <w:rsid w:val="00190EF9"/>
    <w:rsid w:val="00190EFA"/>
    <w:rsid w:val="00190F51"/>
    <w:rsid w:val="00190FAA"/>
    <w:rsid w:val="0019122B"/>
    <w:rsid w:val="001912A6"/>
    <w:rsid w:val="001914E1"/>
    <w:rsid w:val="00191691"/>
    <w:rsid w:val="001917B0"/>
    <w:rsid w:val="00191953"/>
    <w:rsid w:val="00191980"/>
    <w:rsid w:val="00191B00"/>
    <w:rsid w:val="00191C05"/>
    <w:rsid w:val="00191FC9"/>
    <w:rsid w:val="001920C1"/>
    <w:rsid w:val="00192102"/>
    <w:rsid w:val="001921DF"/>
    <w:rsid w:val="00192347"/>
    <w:rsid w:val="001926A2"/>
    <w:rsid w:val="001926EE"/>
    <w:rsid w:val="001928F1"/>
    <w:rsid w:val="00192904"/>
    <w:rsid w:val="00192F06"/>
    <w:rsid w:val="001930DB"/>
    <w:rsid w:val="00193282"/>
    <w:rsid w:val="001932A9"/>
    <w:rsid w:val="001932C1"/>
    <w:rsid w:val="0019337A"/>
    <w:rsid w:val="00193543"/>
    <w:rsid w:val="001935DD"/>
    <w:rsid w:val="001938B0"/>
    <w:rsid w:val="00193973"/>
    <w:rsid w:val="001939DB"/>
    <w:rsid w:val="00193A45"/>
    <w:rsid w:val="00193B18"/>
    <w:rsid w:val="00193B40"/>
    <w:rsid w:val="00193ED7"/>
    <w:rsid w:val="00193F3C"/>
    <w:rsid w:val="0019413B"/>
    <w:rsid w:val="0019455E"/>
    <w:rsid w:val="00194654"/>
    <w:rsid w:val="001946FA"/>
    <w:rsid w:val="0019490C"/>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6C67"/>
    <w:rsid w:val="001971CE"/>
    <w:rsid w:val="001971F0"/>
    <w:rsid w:val="0019735E"/>
    <w:rsid w:val="00197395"/>
    <w:rsid w:val="001974B2"/>
    <w:rsid w:val="00197590"/>
    <w:rsid w:val="001975FF"/>
    <w:rsid w:val="0019760A"/>
    <w:rsid w:val="00197687"/>
    <w:rsid w:val="0019770C"/>
    <w:rsid w:val="001977FD"/>
    <w:rsid w:val="00197899"/>
    <w:rsid w:val="00197F30"/>
    <w:rsid w:val="00197FE6"/>
    <w:rsid w:val="00197FEF"/>
    <w:rsid w:val="001A025A"/>
    <w:rsid w:val="001A03A5"/>
    <w:rsid w:val="001A044D"/>
    <w:rsid w:val="001A0BE1"/>
    <w:rsid w:val="001A0C87"/>
    <w:rsid w:val="001A0E1C"/>
    <w:rsid w:val="001A0FE5"/>
    <w:rsid w:val="001A10CA"/>
    <w:rsid w:val="001A115D"/>
    <w:rsid w:val="001A11F0"/>
    <w:rsid w:val="001A1411"/>
    <w:rsid w:val="001A149C"/>
    <w:rsid w:val="001A1A67"/>
    <w:rsid w:val="001A1AA7"/>
    <w:rsid w:val="001A1C77"/>
    <w:rsid w:val="001A1D60"/>
    <w:rsid w:val="001A1E04"/>
    <w:rsid w:val="001A1E52"/>
    <w:rsid w:val="001A1F48"/>
    <w:rsid w:val="001A1F5E"/>
    <w:rsid w:val="001A1FD9"/>
    <w:rsid w:val="001A20D7"/>
    <w:rsid w:val="001A25DF"/>
    <w:rsid w:val="001A279C"/>
    <w:rsid w:val="001A27F5"/>
    <w:rsid w:val="001A2834"/>
    <w:rsid w:val="001A2888"/>
    <w:rsid w:val="001A2A0F"/>
    <w:rsid w:val="001A2B22"/>
    <w:rsid w:val="001A2CED"/>
    <w:rsid w:val="001A2E0D"/>
    <w:rsid w:val="001A30A5"/>
    <w:rsid w:val="001A3152"/>
    <w:rsid w:val="001A3505"/>
    <w:rsid w:val="001A3607"/>
    <w:rsid w:val="001A3737"/>
    <w:rsid w:val="001A37E7"/>
    <w:rsid w:val="001A3A86"/>
    <w:rsid w:val="001A3CD9"/>
    <w:rsid w:val="001A3CFC"/>
    <w:rsid w:val="001A3DBC"/>
    <w:rsid w:val="001A3F87"/>
    <w:rsid w:val="001A40EE"/>
    <w:rsid w:val="001A456B"/>
    <w:rsid w:val="001A45E4"/>
    <w:rsid w:val="001A4F5C"/>
    <w:rsid w:val="001A4FFE"/>
    <w:rsid w:val="001A5038"/>
    <w:rsid w:val="001A504D"/>
    <w:rsid w:val="001A5151"/>
    <w:rsid w:val="001A53FD"/>
    <w:rsid w:val="001A54C6"/>
    <w:rsid w:val="001A54CD"/>
    <w:rsid w:val="001A5536"/>
    <w:rsid w:val="001A55F1"/>
    <w:rsid w:val="001A562D"/>
    <w:rsid w:val="001A5697"/>
    <w:rsid w:val="001A5826"/>
    <w:rsid w:val="001A5868"/>
    <w:rsid w:val="001A58BD"/>
    <w:rsid w:val="001A5A81"/>
    <w:rsid w:val="001A5B4D"/>
    <w:rsid w:val="001A5B79"/>
    <w:rsid w:val="001A5BAB"/>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358"/>
    <w:rsid w:val="001A76A8"/>
    <w:rsid w:val="001A795A"/>
    <w:rsid w:val="001A7C02"/>
    <w:rsid w:val="001A7C83"/>
    <w:rsid w:val="001A7D3A"/>
    <w:rsid w:val="001A7FBE"/>
    <w:rsid w:val="001B003B"/>
    <w:rsid w:val="001B0337"/>
    <w:rsid w:val="001B0389"/>
    <w:rsid w:val="001B03A0"/>
    <w:rsid w:val="001B03E8"/>
    <w:rsid w:val="001B065C"/>
    <w:rsid w:val="001B06C7"/>
    <w:rsid w:val="001B08C0"/>
    <w:rsid w:val="001B0937"/>
    <w:rsid w:val="001B09BD"/>
    <w:rsid w:val="001B0A43"/>
    <w:rsid w:val="001B0D6A"/>
    <w:rsid w:val="001B13F9"/>
    <w:rsid w:val="001B15FB"/>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B86"/>
    <w:rsid w:val="001B2C57"/>
    <w:rsid w:val="001B2D22"/>
    <w:rsid w:val="001B2E0D"/>
    <w:rsid w:val="001B2F40"/>
    <w:rsid w:val="001B309F"/>
    <w:rsid w:val="001B31C1"/>
    <w:rsid w:val="001B31C3"/>
    <w:rsid w:val="001B3328"/>
    <w:rsid w:val="001B3408"/>
    <w:rsid w:val="001B35DD"/>
    <w:rsid w:val="001B361B"/>
    <w:rsid w:val="001B3631"/>
    <w:rsid w:val="001B3729"/>
    <w:rsid w:val="001B3992"/>
    <w:rsid w:val="001B3B7B"/>
    <w:rsid w:val="001B3B9B"/>
    <w:rsid w:val="001B3DF9"/>
    <w:rsid w:val="001B3E57"/>
    <w:rsid w:val="001B3EB9"/>
    <w:rsid w:val="001B3FFE"/>
    <w:rsid w:val="001B410B"/>
    <w:rsid w:val="001B43AE"/>
    <w:rsid w:val="001B458E"/>
    <w:rsid w:val="001B47ED"/>
    <w:rsid w:val="001B48AC"/>
    <w:rsid w:val="001B4943"/>
    <w:rsid w:val="001B4966"/>
    <w:rsid w:val="001B49C3"/>
    <w:rsid w:val="001B4B85"/>
    <w:rsid w:val="001B4CCB"/>
    <w:rsid w:val="001B4D6B"/>
    <w:rsid w:val="001B4FC2"/>
    <w:rsid w:val="001B5115"/>
    <w:rsid w:val="001B525E"/>
    <w:rsid w:val="001B55A2"/>
    <w:rsid w:val="001B5813"/>
    <w:rsid w:val="001B5BB2"/>
    <w:rsid w:val="001B5EE7"/>
    <w:rsid w:val="001B63EC"/>
    <w:rsid w:val="001B648D"/>
    <w:rsid w:val="001B68C0"/>
    <w:rsid w:val="001B6C43"/>
    <w:rsid w:val="001B6EE7"/>
    <w:rsid w:val="001B71FE"/>
    <w:rsid w:val="001B7298"/>
    <w:rsid w:val="001B7425"/>
    <w:rsid w:val="001B7488"/>
    <w:rsid w:val="001B7564"/>
    <w:rsid w:val="001B78EA"/>
    <w:rsid w:val="001B7B59"/>
    <w:rsid w:val="001B7E42"/>
    <w:rsid w:val="001B7F7F"/>
    <w:rsid w:val="001C007A"/>
    <w:rsid w:val="001C0238"/>
    <w:rsid w:val="001C02AE"/>
    <w:rsid w:val="001C0369"/>
    <w:rsid w:val="001C046B"/>
    <w:rsid w:val="001C0704"/>
    <w:rsid w:val="001C07B0"/>
    <w:rsid w:val="001C0F6C"/>
    <w:rsid w:val="001C108C"/>
    <w:rsid w:val="001C1133"/>
    <w:rsid w:val="001C126B"/>
    <w:rsid w:val="001C127A"/>
    <w:rsid w:val="001C1510"/>
    <w:rsid w:val="001C1520"/>
    <w:rsid w:val="001C16FF"/>
    <w:rsid w:val="001C1723"/>
    <w:rsid w:val="001C17D8"/>
    <w:rsid w:val="001C19C2"/>
    <w:rsid w:val="001C1A8B"/>
    <w:rsid w:val="001C1B57"/>
    <w:rsid w:val="001C1C3B"/>
    <w:rsid w:val="001C1C5A"/>
    <w:rsid w:val="001C234D"/>
    <w:rsid w:val="001C2468"/>
    <w:rsid w:val="001C2549"/>
    <w:rsid w:val="001C279E"/>
    <w:rsid w:val="001C2B2E"/>
    <w:rsid w:val="001C2B94"/>
    <w:rsid w:val="001C376A"/>
    <w:rsid w:val="001C3943"/>
    <w:rsid w:val="001C3B1E"/>
    <w:rsid w:val="001C3DAF"/>
    <w:rsid w:val="001C401A"/>
    <w:rsid w:val="001C4080"/>
    <w:rsid w:val="001C45C8"/>
    <w:rsid w:val="001C4657"/>
    <w:rsid w:val="001C4B99"/>
    <w:rsid w:val="001C4C3E"/>
    <w:rsid w:val="001C4F02"/>
    <w:rsid w:val="001C5071"/>
    <w:rsid w:val="001C507B"/>
    <w:rsid w:val="001C54ED"/>
    <w:rsid w:val="001C555E"/>
    <w:rsid w:val="001C55E1"/>
    <w:rsid w:val="001C5883"/>
    <w:rsid w:val="001C5BD5"/>
    <w:rsid w:val="001C5D67"/>
    <w:rsid w:val="001C6067"/>
    <w:rsid w:val="001C6247"/>
    <w:rsid w:val="001C62A0"/>
    <w:rsid w:val="001C6449"/>
    <w:rsid w:val="001C6473"/>
    <w:rsid w:val="001C6553"/>
    <w:rsid w:val="001C66AD"/>
    <w:rsid w:val="001C6758"/>
    <w:rsid w:val="001C6B8C"/>
    <w:rsid w:val="001C6D0A"/>
    <w:rsid w:val="001C70C8"/>
    <w:rsid w:val="001C7104"/>
    <w:rsid w:val="001C7298"/>
    <w:rsid w:val="001C72C4"/>
    <w:rsid w:val="001C76D4"/>
    <w:rsid w:val="001C7836"/>
    <w:rsid w:val="001C7AFF"/>
    <w:rsid w:val="001C7D44"/>
    <w:rsid w:val="001D0419"/>
    <w:rsid w:val="001D05E6"/>
    <w:rsid w:val="001D0AE9"/>
    <w:rsid w:val="001D1289"/>
    <w:rsid w:val="001D1792"/>
    <w:rsid w:val="001D1A0A"/>
    <w:rsid w:val="001D1BE9"/>
    <w:rsid w:val="001D1CF1"/>
    <w:rsid w:val="001D1D6A"/>
    <w:rsid w:val="001D1E07"/>
    <w:rsid w:val="001D203A"/>
    <w:rsid w:val="001D2564"/>
    <w:rsid w:val="001D2668"/>
    <w:rsid w:val="001D287B"/>
    <w:rsid w:val="001D28A0"/>
    <w:rsid w:val="001D29FD"/>
    <w:rsid w:val="001D2A33"/>
    <w:rsid w:val="001D2B2D"/>
    <w:rsid w:val="001D2D7E"/>
    <w:rsid w:val="001D32BF"/>
    <w:rsid w:val="001D33D5"/>
    <w:rsid w:val="001D3696"/>
    <w:rsid w:val="001D373F"/>
    <w:rsid w:val="001D38E1"/>
    <w:rsid w:val="001D3943"/>
    <w:rsid w:val="001D3A0E"/>
    <w:rsid w:val="001D3BA5"/>
    <w:rsid w:val="001D3C38"/>
    <w:rsid w:val="001D3D1D"/>
    <w:rsid w:val="001D3DFC"/>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EF6"/>
    <w:rsid w:val="001D5F5C"/>
    <w:rsid w:val="001D60A4"/>
    <w:rsid w:val="001D60BD"/>
    <w:rsid w:val="001D6199"/>
    <w:rsid w:val="001D6289"/>
    <w:rsid w:val="001D62F5"/>
    <w:rsid w:val="001D678A"/>
    <w:rsid w:val="001D6859"/>
    <w:rsid w:val="001D6A60"/>
    <w:rsid w:val="001D6B7E"/>
    <w:rsid w:val="001D6BE1"/>
    <w:rsid w:val="001D7057"/>
    <w:rsid w:val="001D70D4"/>
    <w:rsid w:val="001D7150"/>
    <w:rsid w:val="001D7216"/>
    <w:rsid w:val="001D7248"/>
    <w:rsid w:val="001D7386"/>
    <w:rsid w:val="001D7648"/>
    <w:rsid w:val="001D771E"/>
    <w:rsid w:val="001D7843"/>
    <w:rsid w:val="001D787C"/>
    <w:rsid w:val="001D7A7C"/>
    <w:rsid w:val="001D7C65"/>
    <w:rsid w:val="001D7D9E"/>
    <w:rsid w:val="001D7DC0"/>
    <w:rsid w:val="001D7EEF"/>
    <w:rsid w:val="001D7FA2"/>
    <w:rsid w:val="001E00A9"/>
    <w:rsid w:val="001E026D"/>
    <w:rsid w:val="001E029C"/>
    <w:rsid w:val="001E0405"/>
    <w:rsid w:val="001E045E"/>
    <w:rsid w:val="001E051A"/>
    <w:rsid w:val="001E05FB"/>
    <w:rsid w:val="001E08CF"/>
    <w:rsid w:val="001E0A23"/>
    <w:rsid w:val="001E0D18"/>
    <w:rsid w:val="001E0D3A"/>
    <w:rsid w:val="001E0EA5"/>
    <w:rsid w:val="001E0F48"/>
    <w:rsid w:val="001E106B"/>
    <w:rsid w:val="001E120A"/>
    <w:rsid w:val="001E12F9"/>
    <w:rsid w:val="001E1564"/>
    <w:rsid w:val="001E163E"/>
    <w:rsid w:val="001E1829"/>
    <w:rsid w:val="001E18DF"/>
    <w:rsid w:val="001E1C2E"/>
    <w:rsid w:val="001E1D55"/>
    <w:rsid w:val="001E2036"/>
    <w:rsid w:val="001E20D5"/>
    <w:rsid w:val="001E20FA"/>
    <w:rsid w:val="001E21E0"/>
    <w:rsid w:val="001E240D"/>
    <w:rsid w:val="001E26B3"/>
    <w:rsid w:val="001E27D1"/>
    <w:rsid w:val="001E28A9"/>
    <w:rsid w:val="001E2C96"/>
    <w:rsid w:val="001E2CE4"/>
    <w:rsid w:val="001E300A"/>
    <w:rsid w:val="001E308C"/>
    <w:rsid w:val="001E30CE"/>
    <w:rsid w:val="001E37C7"/>
    <w:rsid w:val="001E394A"/>
    <w:rsid w:val="001E3C7C"/>
    <w:rsid w:val="001E3D93"/>
    <w:rsid w:val="001E3F68"/>
    <w:rsid w:val="001E4075"/>
    <w:rsid w:val="001E454D"/>
    <w:rsid w:val="001E48B2"/>
    <w:rsid w:val="001E4A9C"/>
    <w:rsid w:val="001E4AF7"/>
    <w:rsid w:val="001E4C45"/>
    <w:rsid w:val="001E4C6A"/>
    <w:rsid w:val="001E4DE3"/>
    <w:rsid w:val="001E4E4E"/>
    <w:rsid w:val="001E4F8D"/>
    <w:rsid w:val="001E4FDD"/>
    <w:rsid w:val="001E509C"/>
    <w:rsid w:val="001E50C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05"/>
    <w:rsid w:val="001E678D"/>
    <w:rsid w:val="001E67FE"/>
    <w:rsid w:val="001E68D6"/>
    <w:rsid w:val="001E69D5"/>
    <w:rsid w:val="001E6AE1"/>
    <w:rsid w:val="001E6BB9"/>
    <w:rsid w:val="001E6C6A"/>
    <w:rsid w:val="001E7256"/>
    <w:rsid w:val="001E73D2"/>
    <w:rsid w:val="001E74BA"/>
    <w:rsid w:val="001E77F9"/>
    <w:rsid w:val="001E7920"/>
    <w:rsid w:val="001E793F"/>
    <w:rsid w:val="001E7B71"/>
    <w:rsid w:val="001E7C3A"/>
    <w:rsid w:val="001E7C8C"/>
    <w:rsid w:val="001E7CCF"/>
    <w:rsid w:val="001E7EB0"/>
    <w:rsid w:val="001E7EDC"/>
    <w:rsid w:val="001E7F9D"/>
    <w:rsid w:val="001E7FB7"/>
    <w:rsid w:val="001F0337"/>
    <w:rsid w:val="001F05E4"/>
    <w:rsid w:val="001F05E8"/>
    <w:rsid w:val="001F0625"/>
    <w:rsid w:val="001F0BC0"/>
    <w:rsid w:val="001F0BD8"/>
    <w:rsid w:val="001F0CE9"/>
    <w:rsid w:val="001F0D0A"/>
    <w:rsid w:val="001F0EF7"/>
    <w:rsid w:val="001F0F17"/>
    <w:rsid w:val="001F0F6F"/>
    <w:rsid w:val="001F1021"/>
    <w:rsid w:val="001F115E"/>
    <w:rsid w:val="001F1215"/>
    <w:rsid w:val="001F13B4"/>
    <w:rsid w:val="001F1693"/>
    <w:rsid w:val="001F17AE"/>
    <w:rsid w:val="001F1801"/>
    <w:rsid w:val="001F1AE8"/>
    <w:rsid w:val="001F1F58"/>
    <w:rsid w:val="001F2233"/>
    <w:rsid w:val="001F23AB"/>
    <w:rsid w:val="001F2412"/>
    <w:rsid w:val="001F24E1"/>
    <w:rsid w:val="001F2649"/>
    <w:rsid w:val="001F2947"/>
    <w:rsid w:val="001F2BBA"/>
    <w:rsid w:val="001F2D7C"/>
    <w:rsid w:val="001F31CD"/>
    <w:rsid w:val="001F3429"/>
    <w:rsid w:val="001F3854"/>
    <w:rsid w:val="001F3A28"/>
    <w:rsid w:val="001F3AC4"/>
    <w:rsid w:val="001F3BD3"/>
    <w:rsid w:val="001F3C65"/>
    <w:rsid w:val="001F3F4E"/>
    <w:rsid w:val="001F4072"/>
    <w:rsid w:val="001F4406"/>
    <w:rsid w:val="001F445B"/>
    <w:rsid w:val="001F47BF"/>
    <w:rsid w:val="001F47E0"/>
    <w:rsid w:val="001F49C3"/>
    <w:rsid w:val="001F4CDF"/>
    <w:rsid w:val="001F551D"/>
    <w:rsid w:val="001F56D9"/>
    <w:rsid w:val="001F59F6"/>
    <w:rsid w:val="001F5A6C"/>
    <w:rsid w:val="001F5AD5"/>
    <w:rsid w:val="001F5B11"/>
    <w:rsid w:val="001F5BC9"/>
    <w:rsid w:val="001F5C19"/>
    <w:rsid w:val="001F5D56"/>
    <w:rsid w:val="001F615D"/>
    <w:rsid w:val="001F63FE"/>
    <w:rsid w:val="001F6533"/>
    <w:rsid w:val="001F6541"/>
    <w:rsid w:val="001F65AB"/>
    <w:rsid w:val="001F6618"/>
    <w:rsid w:val="001F67C1"/>
    <w:rsid w:val="001F6B2A"/>
    <w:rsid w:val="001F6E7D"/>
    <w:rsid w:val="001F6F48"/>
    <w:rsid w:val="001F6F64"/>
    <w:rsid w:val="001F70BC"/>
    <w:rsid w:val="001F70D2"/>
    <w:rsid w:val="001F7479"/>
    <w:rsid w:val="001F7896"/>
    <w:rsid w:val="001F796C"/>
    <w:rsid w:val="001F7BD3"/>
    <w:rsid w:val="001F7BF4"/>
    <w:rsid w:val="001F7BFC"/>
    <w:rsid w:val="002002AE"/>
    <w:rsid w:val="00200575"/>
    <w:rsid w:val="002006A4"/>
    <w:rsid w:val="0020075E"/>
    <w:rsid w:val="002008CD"/>
    <w:rsid w:val="00200969"/>
    <w:rsid w:val="00200C43"/>
    <w:rsid w:val="00200DC7"/>
    <w:rsid w:val="002010CC"/>
    <w:rsid w:val="00201110"/>
    <w:rsid w:val="0020111E"/>
    <w:rsid w:val="002011C0"/>
    <w:rsid w:val="0020135F"/>
    <w:rsid w:val="00201385"/>
    <w:rsid w:val="00201588"/>
    <w:rsid w:val="0020159C"/>
    <w:rsid w:val="0020198E"/>
    <w:rsid w:val="00201C5D"/>
    <w:rsid w:val="00201DAB"/>
    <w:rsid w:val="00201DF3"/>
    <w:rsid w:val="00201EBD"/>
    <w:rsid w:val="00201ECB"/>
    <w:rsid w:val="00201F61"/>
    <w:rsid w:val="00202087"/>
    <w:rsid w:val="002020FE"/>
    <w:rsid w:val="002023BB"/>
    <w:rsid w:val="00202455"/>
    <w:rsid w:val="00202461"/>
    <w:rsid w:val="0020252A"/>
    <w:rsid w:val="00202708"/>
    <w:rsid w:val="0020277F"/>
    <w:rsid w:val="00202A58"/>
    <w:rsid w:val="00202E24"/>
    <w:rsid w:val="00202EFF"/>
    <w:rsid w:val="00203505"/>
    <w:rsid w:val="00203630"/>
    <w:rsid w:val="00203665"/>
    <w:rsid w:val="00203918"/>
    <w:rsid w:val="00203A04"/>
    <w:rsid w:val="00203AA0"/>
    <w:rsid w:val="00203B9E"/>
    <w:rsid w:val="0020403C"/>
    <w:rsid w:val="0020460D"/>
    <w:rsid w:val="0020467C"/>
    <w:rsid w:val="0020481C"/>
    <w:rsid w:val="002048A3"/>
    <w:rsid w:val="00204BA4"/>
    <w:rsid w:val="00204BDD"/>
    <w:rsid w:val="00204C50"/>
    <w:rsid w:val="00204DBF"/>
    <w:rsid w:val="002052CB"/>
    <w:rsid w:val="00205419"/>
    <w:rsid w:val="0020545A"/>
    <w:rsid w:val="00205525"/>
    <w:rsid w:val="0020552D"/>
    <w:rsid w:val="002057FD"/>
    <w:rsid w:val="0020591D"/>
    <w:rsid w:val="0020592E"/>
    <w:rsid w:val="00205D80"/>
    <w:rsid w:val="00205E13"/>
    <w:rsid w:val="00205EDD"/>
    <w:rsid w:val="00205F78"/>
    <w:rsid w:val="00205FFE"/>
    <w:rsid w:val="0020602F"/>
    <w:rsid w:val="00206395"/>
    <w:rsid w:val="002066BD"/>
    <w:rsid w:val="002066C0"/>
    <w:rsid w:val="0020673F"/>
    <w:rsid w:val="0020683C"/>
    <w:rsid w:val="00206C6C"/>
    <w:rsid w:val="00206C9A"/>
    <w:rsid w:val="00206C9B"/>
    <w:rsid w:val="00206CE3"/>
    <w:rsid w:val="00206D91"/>
    <w:rsid w:val="00206DB8"/>
    <w:rsid w:val="002070E1"/>
    <w:rsid w:val="002070FF"/>
    <w:rsid w:val="00207111"/>
    <w:rsid w:val="0020745A"/>
    <w:rsid w:val="00207531"/>
    <w:rsid w:val="00207606"/>
    <w:rsid w:val="0020794A"/>
    <w:rsid w:val="00207B45"/>
    <w:rsid w:val="00207BA6"/>
    <w:rsid w:val="00207D77"/>
    <w:rsid w:val="00207EE8"/>
    <w:rsid w:val="00210015"/>
    <w:rsid w:val="00210207"/>
    <w:rsid w:val="0021025B"/>
    <w:rsid w:val="0021025D"/>
    <w:rsid w:val="002102A1"/>
    <w:rsid w:val="0021059D"/>
    <w:rsid w:val="002108BB"/>
    <w:rsid w:val="00210D1E"/>
    <w:rsid w:val="00210E57"/>
    <w:rsid w:val="0021100C"/>
    <w:rsid w:val="002111A4"/>
    <w:rsid w:val="00211248"/>
    <w:rsid w:val="002112BB"/>
    <w:rsid w:val="00211465"/>
    <w:rsid w:val="002115B4"/>
    <w:rsid w:val="00211785"/>
    <w:rsid w:val="002118D4"/>
    <w:rsid w:val="00211A34"/>
    <w:rsid w:val="00211A91"/>
    <w:rsid w:val="00211B8A"/>
    <w:rsid w:val="00211BCA"/>
    <w:rsid w:val="00211D57"/>
    <w:rsid w:val="00211E91"/>
    <w:rsid w:val="00211F52"/>
    <w:rsid w:val="0021213B"/>
    <w:rsid w:val="002123BC"/>
    <w:rsid w:val="002123C1"/>
    <w:rsid w:val="002123DC"/>
    <w:rsid w:val="0021248A"/>
    <w:rsid w:val="002124EE"/>
    <w:rsid w:val="0021250F"/>
    <w:rsid w:val="00212572"/>
    <w:rsid w:val="002125E9"/>
    <w:rsid w:val="00212897"/>
    <w:rsid w:val="002128C7"/>
    <w:rsid w:val="00212AC2"/>
    <w:rsid w:val="00212D10"/>
    <w:rsid w:val="00212F2D"/>
    <w:rsid w:val="00213060"/>
    <w:rsid w:val="002131B7"/>
    <w:rsid w:val="002134D3"/>
    <w:rsid w:val="00213598"/>
    <w:rsid w:val="00213CB7"/>
    <w:rsid w:val="00213E48"/>
    <w:rsid w:val="00213F04"/>
    <w:rsid w:val="0021410B"/>
    <w:rsid w:val="002147DB"/>
    <w:rsid w:val="00214914"/>
    <w:rsid w:val="0021495A"/>
    <w:rsid w:val="00214A2A"/>
    <w:rsid w:val="00214B55"/>
    <w:rsid w:val="00214BFE"/>
    <w:rsid w:val="00214D7E"/>
    <w:rsid w:val="00214E08"/>
    <w:rsid w:val="002150DE"/>
    <w:rsid w:val="00215122"/>
    <w:rsid w:val="0021517E"/>
    <w:rsid w:val="00215187"/>
    <w:rsid w:val="00215253"/>
    <w:rsid w:val="0021532D"/>
    <w:rsid w:val="00215699"/>
    <w:rsid w:val="002156E1"/>
    <w:rsid w:val="0021573B"/>
    <w:rsid w:val="00215790"/>
    <w:rsid w:val="002157BC"/>
    <w:rsid w:val="00215953"/>
    <w:rsid w:val="00215ACD"/>
    <w:rsid w:val="00215B46"/>
    <w:rsid w:val="00215C02"/>
    <w:rsid w:val="00215EED"/>
    <w:rsid w:val="00215F66"/>
    <w:rsid w:val="00216031"/>
    <w:rsid w:val="002164BD"/>
    <w:rsid w:val="002164EF"/>
    <w:rsid w:val="00216570"/>
    <w:rsid w:val="0021682E"/>
    <w:rsid w:val="002169E1"/>
    <w:rsid w:val="00216A07"/>
    <w:rsid w:val="0021700B"/>
    <w:rsid w:val="002170A2"/>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794"/>
    <w:rsid w:val="0022183E"/>
    <w:rsid w:val="002219E3"/>
    <w:rsid w:val="00221A1D"/>
    <w:rsid w:val="00221A33"/>
    <w:rsid w:val="00221B7B"/>
    <w:rsid w:val="00221D7E"/>
    <w:rsid w:val="00221F89"/>
    <w:rsid w:val="0022201B"/>
    <w:rsid w:val="00222035"/>
    <w:rsid w:val="00222077"/>
    <w:rsid w:val="0022209E"/>
    <w:rsid w:val="0022217C"/>
    <w:rsid w:val="0022227C"/>
    <w:rsid w:val="002223B6"/>
    <w:rsid w:val="002223EF"/>
    <w:rsid w:val="002224A4"/>
    <w:rsid w:val="002224C6"/>
    <w:rsid w:val="0022266E"/>
    <w:rsid w:val="00222861"/>
    <w:rsid w:val="00222AD5"/>
    <w:rsid w:val="00222BAE"/>
    <w:rsid w:val="00222BEC"/>
    <w:rsid w:val="00222D9E"/>
    <w:rsid w:val="00222E9E"/>
    <w:rsid w:val="00223422"/>
    <w:rsid w:val="002236F6"/>
    <w:rsid w:val="002237DF"/>
    <w:rsid w:val="00223980"/>
    <w:rsid w:val="00223A90"/>
    <w:rsid w:val="00223A95"/>
    <w:rsid w:val="00223B9F"/>
    <w:rsid w:val="00223BD4"/>
    <w:rsid w:val="00223C22"/>
    <w:rsid w:val="00223CC3"/>
    <w:rsid w:val="00223F92"/>
    <w:rsid w:val="00223FC6"/>
    <w:rsid w:val="002241AE"/>
    <w:rsid w:val="002241B3"/>
    <w:rsid w:val="00224219"/>
    <w:rsid w:val="00224300"/>
    <w:rsid w:val="0022433E"/>
    <w:rsid w:val="002243E8"/>
    <w:rsid w:val="00224ADA"/>
    <w:rsid w:val="00224D2D"/>
    <w:rsid w:val="00225008"/>
    <w:rsid w:val="00225013"/>
    <w:rsid w:val="002250C1"/>
    <w:rsid w:val="002251C2"/>
    <w:rsid w:val="002251D8"/>
    <w:rsid w:val="0022551C"/>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8D2"/>
    <w:rsid w:val="00227C9D"/>
    <w:rsid w:val="00227CC5"/>
    <w:rsid w:val="00227EE0"/>
    <w:rsid w:val="002300A8"/>
    <w:rsid w:val="002300C2"/>
    <w:rsid w:val="00230240"/>
    <w:rsid w:val="00230291"/>
    <w:rsid w:val="00230342"/>
    <w:rsid w:val="0023043C"/>
    <w:rsid w:val="00230519"/>
    <w:rsid w:val="0023057C"/>
    <w:rsid w:val="002305D0"/>
    <w:rsid w:val="00230774"/>
    <w:rsid w:val="00230CDF"/>
    <w:rsid w:val="0023120D"/>
    <w:rsid w:val="0023122B"/>
    <w:rsid w:val="00231344"/>
    <w:rsid w:val="00231442"/>
    <w:rsid w:val="002316F9"/>
    <w:rsid w:val="0023178E"/>
    <w:rsid w:val="00231861"/>
    <w:rsid w:val="00231918"/>
    <w:rsid w:val="00231AE6"/>
    <w:rsid w:val="00231B85"/>
    <w:rsid w:val="00231C77"/>
    <w:rsid w:val="00231DAF"/>
    <w:rsid w:val="00231E41"/>
    <w:rsid w:val="00231EC8"/>
    <w:rsid w:val="0023220E"/>
    <w:rsid w:val="00232557"/>
    <w:rsid w:val="00232727"/>
    <w:rsid w:val="002329A8"/>
    <w:rsid w:val="00232A2B"/>
    <w:rsid w:val="00232B61"/>
    <w:rsid w:val="00232CF9"/>
    <w:rsid w:val="00233003"/>
    <w:rsid w:val="002330B8"/>
    <w:rsid w:val="00233391"/>
    <w:rsid w:val="00233950"/>
    <w:rsid w:val="002339D3"/>
    <w:rsid w:val="00233FF0"/>
    <w:rsid w:val="002341B0"/>
    <w:rsid w:val="00234283"/>
    <w:rsid w:val="002342E9"/>
    <w:rsid w:val="002343F9"/>
    <w:rsid w:val="002345CE"/>
    <w:rsid w:val="0023472D"/>
    <w:rsid w:val="0023499B"/>
    <w:rsid w:val="00234E33"/>
    <w:rsid w:val="00234E84"/>
    <w:rsid w:val="00234EEC"/>
    <w:rsid w:val="00235316"/>
    <w:rsid w:val="002353A2"/>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538"/>
    <w:rsid w:val="002377EA"/>
    <w:rsid w:val="00237843"/>
    <w:rsid w:val="00237EBB"/>
    <w:rsid w:val="00237F7B"/>
    <w:rsid w:val="00237FC7"/>
    <w:rsid w:val="0024028E"/>
    <w:rsid w:val="002409D7"/>
    <w:rsid w:val="002409EB"/>
    <w:rsid w:val="00240BD1"/>
    <w:rsid w:val="00240EBD"/>
    <w:rsid w:val="00240F9E"/>
    <w:rsid w:val="00240FDD"/>
    <w:rsid w:val="0024130C"/>
    <w:rsid w:val="002413DE"/>
    <w:rsid w:val="00241441"/>
    <w:rsid w:val="0024160C"/>
    <w:rsid w:val="0024181B"/>
    <w:rsid w:val="002418E0"/>
    <w:rsid w:val="00241D08"/>
    <w:rsid w:val="00242026"/>
    <w:rsid w:val="002420C0"/>
    <w:rsid w:val="002421DB"/>
    <w:rsid w:val="0024237C"/>
    <w:rsid w:val="00242573"/>
    <w:rsid w:val="00242687"/>
    <w:rsid w:val="00242DE3"/>
    <w:rsid w:val="00242E62"/>
    <w:rsid w:val="00243130"/>
    <w:rsid w:val="0024362B"/>
    <w:rsid w:val="00243883"/>
    <w:rsid w:val="0024389B"/>
    <w:rsid w:val="00243C0F"/>
    <w:rsid w:val="00243C44"/>
    <w:rsid w:val="00243D4A"/>
    <w:rsid w:val="00243DDC"/>
    <w:rsid w:val="00243EB4"/>
    <w:rsid w:val="00243F99"/>
    <w:rsid w:val="00243FB0"/>
    <w:rsid w:val="00244099"/>
    <w:rsid w:val="002440DA"/>
    <w:rsid w:val="00244122"/>
    <w:rsid w:val="00244250"/>
    <w:rsid w:val="0024463C"/>
    <w:rsid w:val="0024469C"/>
    <w:rsid w:val="002447F4"/>
    <w:rsid w:val="002448E8"/>
    <w:rsid w:val="00244911"/>
    <w:rsid w:val="00244937"/>
    <w:rsid w:val="00244C4A"/>
    <w:rsid w:val="00244CC1"/>
    <w:rsid w:val="00244DB5"/>
    <w:rsid w:val="002451BD"/>
    <w:rsid w:val="002451E0"/>
    <w:rsid w:val="002452A7"/>
    <w:rsid w:val="0024575D"/>
    <w:rsid w:val="00245A03"/>
    <w:rsid w:val="00245B0C"/>
    <w:rsid w:val="00245E09"/>
    <w:rsid w:val="00245E17"/>
    <w:rsid w:val="00245E3B"/>
    <w:rsid w:val="002460C3"/>
    <w:rsid w:val="00246174"/>
    <w:rsid w:val="00246251"/>
    <w:rsid w:val="00246418"/>
    <w:rsid w:val="00246543"/>
    <w:rsid w:val="00246AAD"/>
    <w:rsid w:val="00246C4A"/>
    <w:rsid w:val="00246D65"/>
    <w:rsid w:val="00246DE4"/>
    <w:rsid w:val="00246F50"/>
    <w:rsid w:val="00247109"/>
    <w:rsid w:val="002471E9"/>
    <w:rsid w:val="002472E2"/>
    <w:rsid w:val="0024744E"/>
    <w:rsid w:val="00247565"/>
    <w:rsid w:val="002475DC"/>
    <w:rsid w:val="0024761A"/>
    <w:rsid w:val="002477EA"/>
    <w:rsid w:val="00247A77"/>
    <w:rsid w:val="00247D09"/>
    <w:rsid w:val="00247EC3"/>
    <w:rsid w:val="00247F7A"/>
    <w:rsid w:val="00250043"/>
    <w:rsid w:val="00250283"/>
    <w:rsid w:val="002504D9"/>
    <w:rsid w:val="0025051A"/>
    <w:rsid w:val="00250748"/>
    <w:rsid w:val="00250E0B"/>
    <w:rsid w:val="00250EE4"/>
    <w:rsid w:val="00250FA7"/>
    <w:rsid w:val="00251224"/>
    <w:rsid w:val="002513DA"/>
    <w:rsid w:val="00251747"/>
    <w:rsid w:val="00251773"/>
    <w:rsid w:val="0025177A"/>
    <w:rsid w:val="002518EA"/>
    <w:rsid w:val="00251B47"/>
    <w:rsid w:val="00251C01"/>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174"/>
    <w:rsid w:val="002535C7"/>
    <w:rsid w:val="00253707"/>
    <w:rsid w:val="0025389D"/>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291"/>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53"/>
    <w:rsid w:val="002563A0"/>
    <w:rsid w:val="002563EA"/>
    <w:rsid w:val="002563F6"/>
    <w:rsid w:val="00256644"/>
    <w:rsid w:val="0025669E"/>
    <w:rsid w:val="002566F0"/>
    <w:rsid w:val="00256A9A"/>
    <w:rsid w:val="00256B56"/>
    <w:rsid w:val="00256D5B"/>
    <w:rsid w:val="00256EA6"/>
    <w:rsid w:val="00256FED"/>
    <w:rsid w:val="002570E2"/>
    <w:rsid w:val="00257221"/>
    <w:rsid w:val="0025722D"/>
    <w:rsid w:val="00257305"/>
    <w:rsid w:val="0025748B"/>
    <w:rsid w:val="00257518"/>
    <w:rsid w:val="00257642"/>
    <w:rsid w:val="0025771F"/>
    <w:rsid w:val="00257722"/>
    <w:rsid w:val="00257973"/>
    <w:rsid w:val="002579D3"/>
    <w:rsid w:val="00257A67"/>
    <w:rsid w:val="00257DAC"/>
    <w:rsid w:val="00257E01"/>
    <w:rsid w:val="00257E15"/>
    <w:rsid w:val="00257EA3"/>
    <w:rsid w:val="0026025A"/>
    <w:rsid w:val="002608DD"/>
    <w:rsid w:val="00260B9B"/>
    <w:rsid w:val="00260C63"/>
    <w:rsid w:val="00260CC0"/>
    <w:rsid w:val="00260D9A"/>
    <w:rsid w:val="00260DE3"/>
    <w:rsid w:val="00260E9D"/>
    <w:rsid w:val="00260FF9"/>
    <w:rsid w:val="002610BC"/>
    <w:rsid w:val="00261258"/>
    <w:rsid w:val="0026126F"/>
    <w:rsid w:val="002612CE"/>
    <w:rsid w:val="00261327"/>
    <w:rsid w:val="002614DD"/>
    <w:rsid w:val="0026151A"/>
    <w:rsid w:val="0026162C"/>
    <w:rsid w:val="002617C6"/>
    <w:rsid w:val="002619A1"/>
    <w:rsid w:val="00261AE4"/>
    <w:rsid w:val="00261B2A"/>
    <w:rsid w:val="00261BBD"/>
    <w:rsid w:val="00261C2E"/>
    <w:rsid w:val="00261DCA"/>
    <w:rsid w:val="00261F58"/>
    <w:rsid w:val="00261FA1"/>
    <w:rsid w:val="0026243C"/>
    <w:rsid w:val="00262816"/>
    <w:rsid w:val="002628E7"/>
    <w:rsid w:val="0026291A"/>
    <w:rsid w:val="00262A7A"/>
    <w:rsid w:val="00262C49"/>
    <w:rsid w:val="00262F3E"/>
    <w:rsid w:val="00263064"/>
    <w:rsid w:val="00263168"/>
    <w:rsid w:val="0026326F"/>
    <w:rsid w:val="00263312"/>
    <w:rsid w:val="002633B5"/>
    <w:rsid w:val="00263438"/>
    <w:rsid w:val="0026344E"/>
    <w:rsid w:val="00263547"/>
    <w:rsid w:val="002636D4"/>
    <w:rsid w:val="002638AC"/>
    <w:rsid w:val="002639F6"/>
    <w:rsid w:val="00263A61"/>
    <w:rsid w:val="00263BCF"/>
    <w:rsid w:val="00263C27"/>
    <w:rsid w:val="00263E0B"/>
    <w:rsid w:val="00264081"/>
    <w:rsid w:val="002642BF"/>
    <w:rsid w:val="00264380"/>
    <w:rsid w:val="00264577"/>
    <w:rsid w:val="00264585"/>
    <w:rsid w:val="002645C9"/>
    <w:rsid w:val="00264B44"/>
    <w:rsid w:val="00264BD9"/>
    <w:rsid w:val="00264BF6"/>
    <w:rsid w:val="00264CF9"/>
    <w:rsid w:val="00264F0A"/>
    <w:rsid w:val="0026525A"/>
    <w:rsid w:val="002653BB"/>
    <w:rsid w:val="0026554F"/>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21"/>
    <w:rsid w:val="00267468"/>
    <w:rsid w:val="002676E6"/>
    <w:rsid w:val="00267744"/>
    <w:rsid w:val="00267901"/>
    <w:rsid w:val="00267A8C"/>
    <w:rsid w:val="00267AB9"/>
    <w:rsid w:val="002700D2"/>
    <w:rsid w:val="0027016E"/>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7B7"/>
    <w:rsid w:val="00271A39"/>
    <w:rsid w:val="00271A9A"/>
    <w:rsid w:val="00271AEB"/>
    <w:rsid w:val="00271BB0"/>
    <w:rsid w:val="00271F4D"/>
    <w:rsid w:val="00272140"/>
    <w:rsid w:val="00272872"/>
    <w:rsid w:val="00272ABA"/>
    <w:rsid w:val="00272B18"/>
    <w:rsid w:val="00272BA9"/>
    <w:rsid w:val="00272DF1"/>
    <w:rsid w:val="00272E44"/>
    <w:rsid w:val="00272E77"/>
    <w:rsid w:val="00272F69"/>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27"/>
    <w:rsid w:val="00274E3C"/>
    <w:rsid w:val="00274EEC"/>
    <w:rsid w:val="00274F07"/>
    <w:rsid w:val="002752EB"/>
    <w:rsid w:val="0027538D"/>
    <w:rsid w:val="00275407"/>
    <w:rsid w:val="00275602"/>
    <w:rsid w:val="00275629"/>
    <w:rsid w:val="00275659"/>
    <w:rsid w:val="002756A7"/>
    <w:rsid w:val="0027579C"/>
    <w:rsid w:val="00275906"/>
    <w:rsid w:val="00275B37"/>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6D4"/>
    <w:rsid w:val="002777DE"/>
    <w:rsid w:val="0027792C"/>
    <w:rsid w:val="00277AEE"/>
    <w:rsid w:val="00277B8C"/>
    <w:rsid w:val="00277C13"/>
    <w:rsid w:val="00277C58"/>
    <w:rsid w:val="00277DB3"/>
    <w:rsid w:val="00277EB4"/>
    <w:rsid w:val="00280071"/>
    <w:rsid w:val="00280149"/>
    <w:rsid w:val="00280474"/>
    <w:rsid w:val="0028075B"/>
    <w:rsid w:val="00280A90"/>
    <w:rsid w:val="00280BFC"/>
    <w:rsid w:val="00280E7B"/>
    <w:rsid w:val="00280ED3"/>
    <w:rsid w:val="00280F22"/>
    <w:rsid w:val="00281149"/>
    <w:rsid w:val="0028114D"/>
    <w:rsid w:val="00281251"/>
    <w:rsid w:val="00281799"/>
    <w:rsid w:val="00281847"/>
    <w:rsid w:val="002819F1"/>
    <w:rsid w:val="00281ACC"/>
    <w:rsid w:val="00281C45"/>
    <w:rsid w:val="00281CBA"/>
    <w:rsid w:val="00281D0C"/>
    <w:rsid w:val="00281D57"/>
    <w:rsid w:val="00281E1F"/>
    <w:rsid w:val="00281FEC"/>
    <w:rsid w:val="00282259"/>
    <w:rsid w:val="002826D6"/>
    <w:rsid w:val="002829A7"/>
    <w:rsid w:val="00282BFE"/>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A1"/>
    <w:rsid w:val="002842D1"/>
    <w:rsid w:val="00284476"/>
    <w:rsid w:val="00284794"/>
    <w:rsid w:val="002848A6"/>
    <w:rsid w:val="00284B4C"/>
    <w:rsid w:val="00284CAD"/>
    <w:rsid w:val="00284FBD"/>
    <w:rsid w:val="00285440"/>
    <w:rsid w:val="002854D6"/>
    <w:rsid w:val="002854D7"/>
    <w:rsid w:val="002854D8"/>
    <w:rsid w:val="0028556E"/>
    <w:rsid w:val="00285578"/>
    <w:rsid w:val="002856DF"/>
    <w:rsid w:val="002858BA"/>
    <w:rsid w:val="002859B4"/>
    <w:rsid w:val="00285AA9"/>
    <w:rsid w:val="00285ACF"/>
    <w:rsid w:val="00285BB1"/>
    <w:rsid w:val="00285C57"/>
    <w:rsid w:val="00286189"/>
    <w:rsid w:val="002863ED"/>
    <w:rsid w:val="002864B6"/>
    <w:rsid w:val="00286532"/>
    <w:rsid w:val="00286582"/>
    <w:rsid w:val="00286741"/>
    <w:rsid w:val="002868DB"/>
    <w:rsid w:val="00286AE5"/>
    <w:rsid w:val="00286C4B"/>
    <w:rsid w:val="002877C1"/>
    <w:rsid w:val="002878F2"/>
    <w:rsid w:val="0028793E"/>
    <w:rsid w:val="00287A3F"/>
    <w:rsid w:val="00287C74"/>
    <w:rsid w:val="00287D6A"/>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7CC"/>
    <w:rsid w:val="00291857"/>
    <w:rsid w:val="00291898"/>
    <w:rsid w:val="002919AD"/>
    <w:rsid w:val="00291A57"/>
    <w:rsid w:val="00291BB8"/>
    <w:rsid w:val="00291C4E"/>
    <w:rsid w:val="00291E06"/>
    <w:rsid w:val="00291FB6"/>
    <w:rsid w:val="00292175"/>
    <w:rsid w:val="00292295"/>
    <w:rsid w:val="0029238C"/>
    <w:rsid w:val="002927B7"/>
    <w:rsid w:val="002927E7"/>
    <w:rsid w:val="00292E0C"/>
    <w:rsid w:val="0029309F"/>
    <w:rsid w:val="0029324F"/>
    <w:rsid w:val="00293511"/>
    <w:rsid w:val="00293590"/>
    <w:rsid w:val="00293737"/>
    <w:rsid w:val="0029373D"/>
    <w:rsid w:val="0029378A"/>
    <w:rsid w:val="002937FA"/>
    <w:rsid w:val="00293824"/>
    <w:rsid w:val="002938FF"/>
    <w:rsid w:val="00293AE6"/>
    <w:rsid w:val="00293C46"/>
    <w:rsid w:val="00293E29"/>
    <w:rsid w:val="0029425D"/>
    <w:rsid w:val="00294409"/>
    <w:rsid w:val="00294580"/>
    <w:rsid w:val="0029458A"/>
    <w:rsid w:val="00294998"/>
    <w:rsid w:val="002949BE"/>
    <w:rsid w:val="00294A69"/>
    <w:rsid w:val="00294E0F"/>
    <w:rsid w:val="0029519D"/>
    <w:rsid w:val="00295250"/>
    <w:rsid w:val="0029525A"/>
    <w:rsid w:val="00295278"/>
    <w:rsid w:val="0029542C"/>
    <w:rsid w:val="0029573C"/>
    <w:rsid w:val="00295799"/>
    <w:rsid w:val="00295807"/>
    <w:rsid w:val="00295C06"/>
    <w:rsid w:val="00295C17"/>
    <w:rsid w:val="00295C84"/>
    <w:rsid w:val="00295CCE"/>
    <w:rsid w:val="00295D80"/>
    <w:rsid w:val="00295EC0"/>
    <w:rsid w:val="00295F9E"/>
    <w:rsid w:val="002965CE"/>
    <w:rsid w:val="002966EC"/>
    <w:rsid w:val="00296759"/>
    <w:rsid w:val="00296848"/>
    <w:rsid w:val="002969F7"/>
    <w:rsid w:val="00296E52"/>
    <w:rsid w:val="00297033"/>
    <w:rsid w:val="00297298"/>
    <w:rsid w:val="00297665"/>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2B8"/>
    <w:rsid w:val="002A05F0"/>
    <w:rsid w:val="002A0634"/>
    <w:rsid w:val="002A07A3"/>
    <w:rsid w:val="002A095F"/>
    <w:rsid w:val="002A0A00"/>
    <w:rsid w:val="002A0A72"/>
    <w:rsid w:val="002A0D92"/>
    <w:rsid w:val="002A0E8F"/>
    <w:rsid w:val="002A0EEF"/>
    <w:rsid w:val="002A11C3"/>
    <w:rsid w:val="002A1307"/>
    <w:rsid w:val="002A1335"/>
    <w:rsid w:val="002A1395"/>
    <w:rsid w:val="002A141C"/>
    <w:rsid w:val="002A17CE"/>
    <w:rsid w:val="002A1906"/>
    <w:rsid w:val="002A2280"/>
    <w:rsid w:val="002A2345"/>
    <w:rsid w:val="002A23C2"/>
    <w:rsid w:val="002A241F"/>
    <w:rsid w:val="002A2CF3"/>
    <w:rsid w:val="002A3061"/>
    <w:rsid w:val="002A31B6"/>
    <w:rsid w:val="002A3409"/>
    <w:rsid w:val="002A34F2"/>
    <w:rsid w:val="002A35AB"/>
    <w:rsid w:val="002A3751"/>
    <w:rsid w:val="002A3776"/>
    <w:rsid w:val="002A382A"/>
    <w:rsid w:val="002A387B"/>
    <w:rsid w:val="002A38C2"/>
    <w:rsid w:val="002A3A29"/>
    <w:rsid w:val="002A40FF"/>
    <w:rsid w:val="002A4330"/>
    <w:rsid w:val="002A451C"/>
    <w:rsid w:val="002A46C4"/>
    <w:rsid w:val="002A4747"/>
    <w:rsid w:val="002A4766"/>
    <w:rsid w:val="002A477A"/>
    <w:rsid w:val="002A4B34"/>
    <w:rsid w:val="002A4B4A"/>
    <w:rsid w:val="002A4B7B"/>
    <w:rsid w:val="002A4DF5"/>
    <w:rsid w:val="002A4EC5"/>
    <w:rsid w:val="002A5055"/>
    <w:rsid w:val="002A507A"/>
    <w:rsid w:val="002A51FE"/>
    <w:rsid w:val="002A5404"/>
    <w:rsid w:val="002A55BA"/>
    <w:rsid w:val="002A5B0E"/>
    <w:rsid w:val="002A5BCE"/>
    <w:rsid w:val="002A5D67"/>
    <w:rsid w:val="002A5DDA"/>
    <w:rsid w:val="002A5E20"/>
    <w:rsid w:val="002A6113"/>
    <w:rsid w:val="002A61FB"/>
    <w:rsid w:val="002A62A8"/>
    <w:rsid w:val="002A6324"/>
    <w:rsid w:val="002A63CC"/>
    <w:rsid w:val="002A6489"/>
    <w:rsid w:val="002A6681"/>
    <w:rsid w:val="002A68EF"/>
    <w:rsid w:val="002A6987"/>
    <w:rsid w:val="002A69A5"/>
    <w:rsid w:val="002A6C1F"/>
    <w:rsid w:val="002A6E67"/>
    <w:rsid w:val="002A6EC0"/>
    <w:rsid w:val="002A70D0"/>
    <w:rsid w:val="002A7734"/>
    <w:rsid w:val="002A776A"/>
    <w:rsid w:val="002A7856"/>
    <w:rsid w:val="002A7A52"/>
    <w:rsid w:val="002A7B9C"/>
    <w:rsid w:val="002A7BED"/>
    <w:rsid w:val="002A7C59"/>
    <w:rsid w:val="002A7CD3"/>
    <w:rsid w:val="002A7DC7"/>
    <w:rsid w:val="002A7F48"/>
    <w:rsid w:val="002A7F8D"/>
    <w:rsid w:val="002B0174"/>
    <w:rsid w:val="002B0209"/>
    <w:rsid w:val="002B034D"/>
    <w:rsid w:val="002B03F1"/>
    <w:rsid w:val="002B04BD"/>
    <w:rsid w:val="002B05EE"/>
    <w:rsid w:val="002B0874"/>
    <w:rsid w:val="002B0FEA"/>
    <w:rsid w:val="002B1003"/>
    <w:rsid w:val="002B13A1"/>
    <w:rsid w:val="002B142D"/>
    <w:rsid w:val="002B150C"/>
    <w:rsid w:val="002B1577"/>
    <w:rsid w:val="002B168C"/>
    <w:rsid w:val="002B19CD"/>
    <w:rsid w:val="002B1B4D"/>
    <w:rsid w:val="002B1CF6"/>
    <w:rsid w:val="002B219A"/>
    <w:rsid w:val="002B21CF"/>
    <w:rsid w:val="002B23BD"/>
    <w:rsid w:val="002B2905"/>
    <w:rsid w:val="002B2958"/>
    <w:rsid w:val="002B2A6C"/>
    <w:rsid w:val="002B2BF4"/>
    <w:rsid w:val="002B2C4D"/>
    <w:rsid w:val="002B2E0C"/>
    <w:rsid w:val="002B2F09"/>
    <w:rsid w:val="002B2F69"/>
    <w:rsid w:val="002B2FF0"/>
    <w:rsid w:val="002B3001"/>
    <w:rsid w:val="002B318E"/>
    <w:rsid w:val="002B3268"/>
    <w:rsid w:val="002B3349"/>
    <w:rsid w:val="002B3403"/>
    <w:rsid w:val="002B3457"/>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040"/>
    <w:rsid w:val="002B51BD"/>
    <w:rsid w:val="002B53C2"/>
    <w:rsid w:val="002B5694"/>
    <w:rsid w:val="002B5817"/>
    <w:rsid w:val="002B582D"/>
    <w:rsid w:val="002B587D"/>
    <w:rsid w:val="002B594D"/>
    <w:rsid w:val="002B5BD6"/>
    <w:rsid w:val="002B5BF7"/>
    <w:rsid w:val="002B5EFB"/>
    <w:rsid w:val="002B5F00"/>
    <w:rsid w:val="002B6016"/>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5D9"/>
    <w:rsid w:val="002B779B"/>
    <w:rsid w:val="002B7827"/>
    <w:rsid w:val="002B7975"/>
    <w:rsid w:val="002B7A5A"/>
    <w:rsid w:val="002B7AE2"/>
    <w:rsid w:val="002B7B06"/>
    <w:rsid w:val="002B7B2C"/>
    <w:rsid w:val="002B7CE0"/>
    <w:rsid w:val="002B7F14"/>
    <w:rsid w:val="002B7FA9"/>
    <w:rsid w:val="002B7FF6"/>
    <w:rsid w:val="002C0033"/>
    <w:rsid w:val="002C0295"/>
    <w:rsid w:val="002C0342"/>
    <w:rsid w:val="002C0360"/>
    <w:rsid w:val="002C04C0"/>
    <w:rsid w:val="002C0A36"/>
    <w:rsid w:val="002C0BAB"/>
    <w:rsid w:val="002C0CFA"/>
    <w:rsid w:val="002C0D32"/>
    <w:rsid w:val="002C0D8D"/>
    <w:rsid w:val="002C0DB4"/>
    <w:rsid w:val="002C0FE2"/>
    <w:rsid w:val="002C1899"/>
    <w:rsid w:val="002C1A09"/>
    <w:rsid w:val="002C1B39"/>
    <w:rsid w:val="002C1B63"/>
    <w:rsid w:val="002C1D1B"/>
    <w:rsid w:val="002C204A"/>
    <w:rsid w:val="002C2107"/>
    <w:rsid w:val="002C2272"/>
    <w:rsid w:val="002C272E"/>
    <w:rsid w:val="002C278F"/>
    <w:rsid w:val="002C287E"/>
    <w:rsid w:val="002C29B0"/>
    <w:rsid w:val="002C2B45"/>
    <w:rsid w:val="002C2B7E"/>
    <w:rsid w:val="002C2D70"/>
    <w:rsid w:val="002C3180"/>
    <w:rsid w:val="002C3201"/>
    <w:rsid w:val="002C3202"/>
    <w:rsid w:val="002C35D3"/>
    <w:rsid w:val="002C3638"/>
    <w:rsid w:val="002C36E2"/>
    <w:rsid w:val="002C3750"/>
    <w:rsid w:val="002C3E9E"/>
    <w:rsid w:val="002C3F27"/>
    <w:rsid w:val="002C40F7"/>
    <w:rsid w:val="002C4294"/>
    <w:rsid w:val="002C42B7"/>
    <w:rsid w:val="002C4379"/>
    <w:rsid w:val="002C457B"/>
    <w:rsid w:val="002C46BD"/>
    <w:rsid w:val="002C46D2"/>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8B8"/>
    <w:rsid w:val="002C596A"/>
    <w:rsid w:val="002C5C14"/>
    <w:rsid w:val="002C5C18"/>
    <w:rsid w:val="002C6252"/>
    <w:rsid w:val="002C658F"/>
    <w:rsid w:val="002C65AE"/>
    <w:rsid w:val="002C66DB"/>
    <w:rsid w:val="002C6724"/>
    <w:rsid w:val="002C6800"/>
    <w:rsid w:val="002C6841"/>
    <w:rsid w:val="002C6A12"/>
    <w:rsid w:val="002C6AD8"/>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45E"/>
    <w:rsid w:val="002D1591"/>
    <w:rsid w:val="002D17C3"/>
    <w:rsid w:val="002D18CF"/>
    <w:rsid w:val="002D1982"/>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EAA"/>
    <w:rsid w:val="002D2F46"/>
    <w:rsid w:val="002D2FD4"/>
    <w:rsid w:val="002D31F3"/>
    <w:rsid w:val="002D31FA"/>
    <w:rsid w:val="002D3546"/>
    <w:rsid w:val="002D35C3"/>
    <w:rsid w:val="002D35FE"/>
    <w:rsid w:val="002D3668"/>
    <w:rsid w:val="002D3844"/>
    <w:rsid w:val="002D39C9"/>
    <w:rsid w:val="002D3BE1"/>
    <w:rsid w:val="002D3D66"/>
    <w:rsid w:val="002D3DB8"/>
    <w:rsid w:val="002D3EB7"/>
    <w:rsid w:val="002D4113"/>
    <w:rsid w:val="002D447E"/>
    <w:rsid w:val="002D4615"/>
    <w:rsid w:val="002D46F5"/>
    <w:rsid w:val="002D475A"/>
    <w:rsid w:val="002D477A"/>
    <w:rsid w:val="002D4AFD"/>
    <w:rsid w:val="002D4CC2"/>
    <w:rsid w:val="002D4F3A"/>
    <w:rsid w:val="002D4F63"/>
    <w:rsid w:val="002D4F74"/>
    <w:rsid w:val="002D4F9C"/>
    <w:rsid w:val="002D4FAC"/>
    <w:rsid w:val="002D4FB0"/>
    <w:rsid w:val="002D5187"/>
    <w:rsid w:val="002D51F1"/>
    <w:rsid w:val="002D51FE"/>
    <w:rsid w:val="002D52AD"/>
    <w:rsid w:val="002D5658"/>
    <w:rsid w:val="002D5A7D"/>
    <w:rsid w:val="002D5B4D"/>
    <w:rsid w:val="002D5B72"/>
    <w:rsid w:val="002D5C1D"/>
    <w:rsid w:val="002D5D80"/>
    <w:rsid w:val="002D60CC"/>
    <w:rsid w:val="002D60DB"/>
    <w:rsid w:val="002D62CF"/>
    <w:rsid w:val="002D66E5"/>
    <w:rsid w:val="002D688D"/>
    <w:rsid w:val="002D6C98"/>
    <w:rsid w:val="002D6E6E"/>
    <w:rsid w:val="002D71D6"/>
    <w:rsid w:val="002D7368"/>
    <w:rsid w:val="002D758A"/>
    <w:rsid w:val="002D7723"/>
    <w:rsid w:val="002D772B"/>
    <w:rsid w:val="002D7787"/>
    <w:rsid w:val="002D7BE6"/>
    <w:rsid w:val="002D7CAA"/>
    <w:rsid w:val="002D7D7A"/>
    <w:rsid w:val="002E029E"/>
    <w:rsid w:val="002E065B"/>
    <w:rsid w:val="002E0675"/>
    <w:rsid w:val="002E0722"/>
    <w:rsid w:val="002E0789"/>
    <w:rsid w:val="002E0954"/>
    <w:rsid w:val="002E097C"/>
    <w:rsid w:val="002E0A51"/>
    <w:rsid w:val="002E0F69"/>
    <w:rsid w:val="002E10E3"/>
    <w:rsid w:val="002E13F8"/>
    <w:rsid w:val="002E1475"/>
    <w:rsid w:val="002E1508"/>
    <w:rsid w:val="002E15F3"/>
    <w:rsid w:val="002E177E"/>
    <w:rsid w:val="002E1950"/>
    <w:rsid w:val="002E19D8"/>
    <w:rsid w:val="002E1A7F"/>
    <w:rsid w:val="002E1C10"/>
    <w:rsid w:val="002E1D3D"/>
    <w:rsid w:val="002E2053"/>
    <w:rsid w:val="002E22BE"/>
    <w:rsid w:val="002E2385"/>
    <w:rsid w:val="002E2551"/>
    <w:rsid w:val="002E25BB"/>
    <w:rsid w:val="002E29CD"/>
    <w:rsid w:val="002E2EF7"/>
    <w:rsid w:val="002E3543"/>
    <w:rsid w:val="002E3548"/>
    <w:rsid w:val="002E36D3"/>
    <w:rsid w:val="002E37B5"/>
    <w:rsid w:val="002E3817"/>
    <w:rsid w:val="002E4111"/>
    <w:rsid w:val="002E41EA"/>
    <w:rsid w:val="002E42B2"/>
    <w:rsid w:val="002E4709"/>
    <w:rsid w:val="002E4C5C"/>
    <w:rsid w:val="002E520E"/>
    <w:rsid w:val="002E52AA"/>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3"/>
    <w:rsid w:val="002E7527"/>
    <w:rsid w:val="002E75AA"/>
    <w:rsid w:val="002E77E9"/>
    <w:rsid w:val="002E7D78"/>
    <w:rsid w:val="002E7F4C"/>
    <w:rsid w:val="002F004D"/>
    <w:rsid w:val="002F017B"/>
    <w:rsid w:val="002F01F1"/>
    <w:rsid w:val="002F079A"/>
    <w:rsid w:val="002F08AD"/>
    <w:rsid w:val="002F0991"/>
    <w:rsid w:val="002F09E0"/>
    <w:rsid w:val="002F0B36"/>
    <w:rsid w:val="002F0D3C"/>
    <w:rsid w:val="002F0F67"/>
    <w:rsid w:val="002F101B"/>
    <w:rsid w:val="002F1621"/>
    <w:rsid w:val="002F170F"/>
    <w:rsid w:val="002F1874"/>
    <w:rsid w:val="002F18FF"/>
    <w:rsid w:val="002F191A"/>
    <w:rsid w:val="002F1958"/>
    <w:rsid w:val="002F1A17"/>
    <w:rsid w:val="002F1AD7"/>
    <w:rsid w:val="002F1C4D"/>
    <w:rsid w:val="002F1C89"/>
    <w:rsid w:val="002F1DF7"/>
    <w:rsid w:val="002F2049"/>
    <w:rsid w:val="002F209C"/>
    <w:rsid w:val="002F20E7"/>
    <w:rsid w:val="002F2979"/>
    <w:rsid w:val="002F298A"/>
    <w:rsid w:val="002F29C8"/>
    <w:rsid w:val="002F29F7"/>
    <w:rsid w:val="002F341D"/>
    <w:rsid w:val="002F3433"/>
    <w:rsid w:val="002F3439"/>
    <w:rsid w:val="002F349C"/>
    <w:rsid w:val="002F3717"/>
    <w:rsid w:val="002F385B"/>
    <w:rsid w:val="002F387D"/>
    <w:rsid w:val="002F3896"/>
    <w:rsid w:val="002F3A75"/>
    <w:rsid w:val="002F3B0A"/>
    <w:rsid w:val="002F3B7B"/>
    <w:rsid w:val="002F3CA2"/>
    <w:rsid w:val="002F3DB1"/>
    <w:rsid w:val="002F3DB7"/>
    <w:rsid w:val="002F3F77"/>
    <w:rsid w:val="002F3FB3"/>
    <w:rsid w:val="002F416A"/>
    <w:rsid w:val="002F41FA"/>
    <w:rsid w:val="002F421D"/>
    <w:rsid w:val="002F439E"/>
    <w:rsid w:val="002F43E2"/>
    <w:rsid w:val="002F49A5"/>
    <w:rsid w:val="002F4A51"/>
    <w:rsid w:val="002F4A89"/>
    <w:rsid w:val="002F4AAC"/>
    <w:rsid w:val="002F4B32"/>
    <w:rsid w:val="002F4C25"/>
    <w:rsid w:val="002F5372"/>
    <w:rsid w:val="002F57A4"/>
    <w:rsid w:val="002F593E"/>
    <w:rsid w:val="002F5B35"/>
    <w:rsid w:val="002F5C0E"/>
    <w:rsid w:val="002F5EBD"/>
    <w:rsid w:val="002F60CB"/>
    <w:rsid w:val="002F6600"/>
    <w:rsid w:val="002F6809"/>
    <w:rsid w:val="002F6AF2"/>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27"/>
    <w:rsid w:val="00300CDC"/>
    <w:rsid w:val="00300EB1"/>
    <w:rsid w:val="00300FEA"/>
    <w:rsid w:val="003010EA"/>
    <w:rsid w:val="00301166"/>
    <w:rsid w:val="003013D9"/>
    <w:rsid w:val="003017A9"/>
    <w:rsid w:val="003018C5"/>
    <w:rsid w:val="00301953"/>
    <w:rsid w:val="00301966"/>
    <w:rsid w:val="00301F18"/>
    <w:rsid w:val="00302084"/>
    <w:rsid w:val="00302094"/>
    <w:rsid w:val="003024F8"/>
    <w:rsid w:val="00302673"/>
    <w:rsid w:val="003026AC"/>
    <w:rsid w:val="00302D86"/>
    <w:rsid w:val="00303218"/>
    <w:rsid w:val="0030353C"/>
    <w:rsid w:val="0030357E"/>
    <w:rsid w:val="00303581"/>
    <w:rsid w:val="00303651"/>
    <w:rsid w:val="003037B6"/>
    <w:rsid w:val="00303907"/>
    <w:rsid w:val="00303940"/>
    <w:rsid w:val="00303A21"/>
    <w:rsid w:val="00303F21"/>
    <w:rsid w:val="00303F34"/>
    <w:rsid w:val="00303FC0"/>
    <w:rsid w:val="003040EB"/>
    <w:rsid w:val="00304146"/>
    <w:rsid w:val="00304247"/>
    <w:rsid w:val="003044A2"/>
    <w:rsid w:val="00304606"/>
    <w:rsid w:val="0030473E"/>
    <w:rsid w:val="00304767"/>
    <w:rsid w:val="00304839"/>
    <w:rsid w:val="00304854"/>
    <w:rsid w:val="003049B7"/>
    <w:rsid w:val="00304A46"/>
    <w:rsid w:val="00304B11"/>
    <w:rsid w:val="00304C51"/>
    <w:rsid w:val="00304F14"/>
    <w:rsid w:val="00305017"/>
    <w:rsid w:val="0030516C"/>
    <w:rsid w:val="003052A5"/>
    <w:rsid w:val="00305482"/>
    <w:rsid w:val="0030595C"/>
    <w:rsid w:val="00305A62"/>
    <w:rsid w:val="00305BE6"/>
    <w:rsid w:val="00305E67"/>
    <w:rsid w:val="00305EAF"/>
    <w:rsid w:val="00305FAA"/>
    <w:rsid w:val="00306215"/>
    <w:rsid w:val="00306323"/>
    <w:rsid w:val="0030634C"/>
    <w:rsid w:val="003064D1"/>
    <w:rsid w:val="003069BB"/>
    <w:rsid w:val="00306BDF"/>
    <w:rsid w:val="00307538"/>
    <w:rsid w:val="00307644"/>
    <w:rsid w:val="00307699"/>
    <w:rsid w:val="0030769A"/>
    <w:rsid w:val="00307729"/>
    <w:rsid w:val="00307AC8"/>
    <w:rsid w:val="00307C00"/>
    <w:rsid w:val="00307F63"/>
    <w:rsid w:val="00310095"/>
    <w:rsid w:val="00310262"/>
    <w:rsid w:val="00310321"/>
    <w:rsid w:val="00310364"/>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62B"/>
    <w:rsid w:val="00312744"/>
    <w:rsid w:val="00312826"/>
    <w:rsid w:val="00312A42"/>
    <w:rsid w:val="00312D68"/>
    <w:rsid w:val="00312D81"/>
    <w:rsid w:val="00312D94"/>
    <w:rsid w:val="00312EC9"/>
    <w:rsid w:val="0031335A"/>
    <w:rsid w:val="0031344B"/>
    <w:rsid w:val="00313674"/>
    <w:rsid w:val="003136D6"/>
    <w:rsid w:val="00313C5B"/>
    <w:rsid w:val="00313C6C"/>
    <w:rsid w:val="00314046"/>
    <w:rsid w:val="0031405F"/>
    <w:rsid w:val="0031419F"/>
    <w:rsid w:val="003142CB"/>
    <w:rsid w:val="00314695"/>
    <w:rsid w:val="003147C9"/>
    <w:rsid w:val="00314A60"/>
    <w:rsid w:val="00314ACF"/>
    <w:rsid w:val="00314B5F"/>
    <w:rsid w:val="00314B7C"/>
    <w:rsid w:val="00314C22"/>
    <w:rsid w:val="00314C4B"/>
    <w:rsid w:val="00314CAE"/>
    <w:rsid w:val="00314EC3"/>
    <w:rsid w:val="003150A9"/>
    <w:rsid w:val="00315115"/>
    <w:rsid w:val="0031512E"/>
    <w:rsid w:val="003153E9"/>
    <w:rsid w:val="00315651"/>
    <w:rsid w:val="003156CF"/>
    <w:rsid w:val="00315A0F"/>
    <w:rsid w:val="00315AA7"/>
    <w:rsid w:val="003160E6"/>
    <w:rsid w:val="00316470"/>
    <w:rsid w:val="00316741"/>
    <w:rsid w:val="00316876"/>
    <w:rsid w:val="00316B29"/>
    <w:rsid w:val="00316BAB"/>
    <w:rsid w:val="00317113"/>
    <w:rsid w:val="00317232"/>
    <w:rsid w:val="00317391"/>
    <w:rsid w:val="0031757C"/>
    <w:rsid w:val="00317679"/>
    <w:rsid w:val="003176D2"/>
    <w:rsid w:val="003177AE"/>
    <w:rsid w:val="00317832"/>
    <w:rsid w:val="00317A36"/>
    <w:rsid w:val="00317C89"/>
    <w:rsid w:val="00317D3B"/>
    <w:rsid w:val="003203AC"/>
    <w:rsid w:val="0032077C"/>
    <w:rsid w:val="00320825"/>
    <w:rsid w:val="00320903"/>
    <w:rsid w:val="00320A32"/>
    <w:rsid w:val="00320A89"/>
    <w:rsid w:val="00320AD9"/>
    <w:rsid w:val="00320BC8"/>
    <w:rsid w:val="00320CA0"/>
    <w:rsid w:val="00320D79"/>
    <w:rsid w:val="00320DB9"/>
    <w:rsid w:val="0032122F"/>
    <w:rsid w:val="0032171C"/>
    <w:rsid w:val="00321789"/>
    <w:rsid w:val="003218B6"/>
    <w:rsid w:val="00321922"/>
    <w:rsid w:val="0032199E"/>
    <w:rsid w:val="00321C7F"/>
    <w:rsid w:val="00322052"/>
    <w:rsid w:val="0032253A"/>
    <w:rsid w:val="00322550"/>
    <w:rsid w:val="003229B4"/>
    <w:rsid w:val="00322AF9"/>
    <w:rsid w:val="00323241"/>
    <w:rsid w:val="0032333C"/>
    <w:rsid w:val="0032345F"/>
    <w:rsid w:val="00323756"/>
    <w:rsid w:val="003239B6"/>
    <w:rsid w:val="00323C6E"/>
    <w:rsid w:val="00323D4A"/>
    <w:rsid w:val="00323D7C"/>
    <w:rsid w:val="00323DCD"/>
    <w:rsid w:val="00323F12"/>
    <w:rsid w:val="003243E1"/>
    <w:rsid w:val="003244AA"/>
    <w:rsid w:val="003246DC"/>
    <w:rsid w:val="0032474C"/>
    <w:rsid w:val="00324A1E"/>
    <w:rsid w:val="00324A97"/>
    <w:rsid w:val="00324AAB"/>
    <w:rsid w:val="00324B02"/>
    <w:rsid w:val="00324E97"/>
    <w:rsid w:val="00324F40"/>
    <w:rsid w:val="00325587"/>
    <w:rsid w:val="0032588E"/>
    <w:rsid w:val="00325FBB"/>
    <w:rsid w:val="00325FBC"/>
    <w:rsid w:val="00326068"/>
    <w:rsid w:val="003260D2"/>
    <w:rsid w:val="003261B9"/>
    <w:rsid w:val="00326325"/>
    <w:rsid w:val="00326500"/>
    <w:rsid w:val="00326594"/>
    <w:rsid w:val="0032664E"/>
    <w:rsid w:val="0032666D"/>
    <w:rsid w:val="003266AB"/>
    <w:rsid w:val="00326A87"/>
    <w:rsid w:val="00326AE4"/>
    <w:rsid w:val="00326D56"/>
    <w:rsid w:val="00326DF9"/>
    <w:rsid w:val="00326EB2"/>
    <w:rsid w:val="00326FF8"/>
    <w:rsid w:val="0032701C"/>
    <w:rsid w:val="0032709D"/>
    <w:rsid w:val="00327257"/>
    <w:rsid w:val="0032728A"/>
    <w:rsid w:val="00327290"/>
    <w:rsid w:val="00327366"/>
    <w:rsid w:val="00327495"/>
    <w:rsid w:val="003275E9"/>
    <w:rsid w:val="00327774"/>
    <w:rsid w:val="003277AC"/>
    <w:rsid w:val="00327853"/>
    <w:rsid w:val="0032797A"/>
    <w:rsid w:val="00327AA5"/>
    <w:rsid w:val="00327F2F"/>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6B7"/>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4F0"/>
    <w:rsid w:val="00334596"/>
    <w:rsid w:val="00334623"/>
    <w:rsid w:val="00334665"/>
    <w:rsid w:val="00334C74"/>
    <w:rsid w:val="00334E8F"/>
    <w:rsid w:val="00334EA9"/>
    <w:rsid w:val="00334F40"/>
    <w:rsid w:val="0033507A"/>
    <w:rsid w:val="00335189"/>
    <w:rsid w:val="00335559"/>
    <w:rsid w:val="003356AB"/>
    <w:rsid w:val="0033575C"/>
    <w:rsid w:val="003357E8"/>
    <w:rsid w:val="00335AFC"/>
    <w:rsid w:val="00335B7A"/>
    <w:rsid w:val="00335EF0"/>
    <w:rsid w:val="00335FF4"/>
    <w:rsid w:val="00336454"/>
    <w:rsid w:val="0033645C"/>
    <w:rsid w:val="0033651B"/>
    <w:rsid w:val="00336546"/>
    <w:rsid w:val="00336ADC"/>
    <w:rsid w:val="00336B93"/>
    <w:rsid w:val="00336C4C"/>
    <w:rsid w:val="00336DEC"/>
    <w:rsid w:val="0033719E"/>
    <w:rsid w:val="003371C0"/>
    <w:rsid w:val="0033720B"/>
    <w:rsid w:val="00337225"/>
    <w:rsid w:val="003372C2"/>
    <w:rsid w:val="003377A2"/>
    <w:rsid w:val="00337906"/>
    <w:rsid w:val="003379D7"/>
    <w:rsid w:val="00337D77"/>
    <w:rsid w:val="00337DEE"/>
    <w:rsid w:val="00337FF1"/>
    <w:rsid w:val="00340062"/>
    <w:rsid w:val="0034006D"/>
    <w:rsid w:val="0034023B"/>
    <w:rsid w:val="0034031B"/>
    <w:rsid w:val="0034036D"/>
    <w:rsid w:val="00340515"/>
    <w:rsid w:val="00340773"/>
    <w:rsid w:val="00340C51"/>
    <w:rsid w:val="00340C67"/>
    <w:rsid w:val="00340D69"/>
    <w:rsid w:val="00340D82"/>
    <w:rsid w:val="00340EB8"/>
    <w:rsid w:val="00341273"/>
    <w:rsid w:val="00341377"/>
    <w:rsid w:val="00341896"/>
    <w:rsid w:val="00341A56"/>
    <w:rsid w:val="00341BDB"/>
    <w:rsid w:val="00341CBE"/>
    <w:rsid w:val="00341D45"/>
    <w:rsid w:val="00341EB1"/>
    <w:rsid w:val="00341EEB"/>
    <w:rsid w:val="0034205D"/>
    <w:rsid w:val="00342253"/>
    <w:rsid w:val="0034225A"/>
    <w:rsid w:val="0034228D"/>
    <w:rsid w:val="003423E3"/>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A5D"/>
    <w:rsid w:val="00343D40"/>
    <w:rsid w:val="00344062"/>
    <w:rsid w:val="0034422B"/>
    <w:rsid w:val="003443F4"/>
    <w:rsid w:val="003446AF"/>
    <w:rsid w:val="003448E1"/>
    <w:rsid w:val="00344B48"/>
    <w:rsid w:val="00344C34"/>
    <w:rsid w:val="00344D94"/>
    <w:rsid w:val="00344DE9"/>
    <w:rsid w:val="00345045"/>
    <w:rsid w:val="003450C8"/>
    <w:rsid w:val="0034522A"/>
    <w:rsid w:val="0034522B"/>
    <w:rsid w:val="003452BA"/>
    <w:rsid w:val="003452D3"/>
    <w:rsid w:val="003458B6"/>
    <w:rsid w:val="00345935"/>
    <w:rsid w:val="00345AD3"/>
    <w:rsid w:val="00345D0D"/>
    <w:rsid w:val="00345D7F"/>
    <w:rsid w:val="00345E19"/>
    <w:rsid w:val="00345E85"/>
    <w:rsid w:val="00345ED9"/>
    <w:rsid w:val="00345FAC"/>
    <w:rsid w:val="0034609B"/>
    <w:rsid w:val="003461F9"/>
    <w:rsid w:val="0034623D"/>
    <w:rsid w:val="00346475"/>
    <w:rsid w:val="00346535"/>
    <w:rsid w:val="003467D0"/>
    <w:rsid w:val="00346A0F"/>
    <w:rsid w:val="00346DCD"/>
    <w:rsid w:val="00346DF1"/>
    <w:rsid w:val="003471B3"/>
    <w:rsid w:val="0034724D"/>
    <w:rsid w:val="003473BE"/>
    <w:rsid w:val="0034745B"/>
    <w:rsid w:val="003477B0"/>
    <w:rsid w:val="00347A06"/>
    <w:rsid w:val="00347C63"/>
    <w:rsid w:val="00347CEE"/>
    <w:rsid w:val="00347CF6"/>
    <w:rsid w:val="00347FA1"/>
    <w:rsid w:val="00347FE7"/>
    <w:rsid w:val="00350331"/>
    <w:rsid w:val="0035059A"/>
    <w:rsid w:val="00350602"/>
    <w:rsid w:val="003508AE"/>
    <w:rsid w:val="00350A0E"/>
    <w:rsid w:val="00350E87"/>
    <w:rsid w:val="00350ED5"/>
    <w:rsid w:val="00350F96"/>
    <w:rsid w:val="00351169"/>
    <w:rsid w:val="003511BB"/>
    <w:rsid w:val="003515A0"/>
    <w:rsid w:val="00351639"/>
    <w:rsid w:val="003516CE"/>
    <w:rsid w:val="003516E8"/>
    <w:rsid w:val="00351703"/>
    <w:rsid w:val="00351742"/>
    <w:rsid w:val="0035192E"/>
    <w:rsid w:val="00351D85"/>
    <w:rsid w:val="00351FF7"/>
    <w:rsid w:val="00352028"/>
    <w:rsid w:val="00352163"/>
    <w:rsid w:val="0035218F"/>
    <w:rsid w:val="00352599"/>
    <w:rsid w:val="00352673"/>
    <w:rsid w:val="003527B0"/>
    <w:rsid w:val="0035288F"/>
    <w:rsid w:val="00353095"/>
    <w:rsid w:val="0035311E"/>
    <w:rsid w:val="00353131"/>
    <w:rsid w:val="00353132"/>
    <w:rsid w:val="0035315F"/>
    <w:rsid w:val="003533D5"/>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1B4"/>
    <w:rsid w:val="00356424"/>
    <w:rsid w:val="003565BB"/>
    <w:rsid w:val="003568F6"/>
    <w:rsid w:val="00356CF4"/>
    <w:rsid w:val="00356D45"/>
    <w:rsid w:val="00356D5C"/>
    <w:rsid w:val="00356E4C"/>
    <w:rsid w:val="00356E94"/>
    <w:rsid w:val="0035722A"/>
    <w:rsid w:val="0035724B"/>
    <w:rsid w:val="003572E9"/>
    <w:rsid w:val="003573F8"/>
    <w:rsid w:val="00357670"/>
    <w:rsid w:val="0035778F"/>
    <w:rsid w:val="003578E4"/>
    <w:rsid w:val="00357BBB"/>
    <w:rsid w:val="00357DC6"/>
    <w:rsid w:val="00357EB3"/>
    <w:rsid w:val="0036002C"/>
    <w:rsid w:val="003601C3"/>
    <w:rsid w:val="003607C5"/>
    <w:rsid w:val="00360824"/>
    <w:rsid w:val="003608B9"/>
    <w:rsid w:val="003609E2"/>
    <w:rsid w:val="00360A61"/>
    <w:rsid w:val="00360AC2"/>
    <w:rsid w:val="00360DCB"/>
    <w:rsid w:val="00360E4B"/>
    <w:rsid w:val="00361594"/>
    <w:rsid w:val="00361683"/>
    <w:rsid w:val="0036176A"/>
    <w:rsid w:val="0036177A"/>
    <w:rsid w:val="00361E65"/>
    <w:rsid w:val="0036200B"/>
    <w:rsid w:val="00362602"/>
    <w:rsid w:val="003626B3"/>
    <w:rsid w:val="003628B5"/>
    <w:rsid w:val="0036293C"/>
    <w:rsid w:val="003629A5"/>
    <w:rsid w:val="00362B2A"/>
    <w:rsid w:val="00362D2A"/>
    <w:rsid w:val="0036322F"/>
    <w:rsid w:val="00363578"/>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5EF"/>
    <w:rsid w:val="003666F3"/>
    <w:rsid w:val="00366707"/>
    <w:rsid w:val="0036670F"/>
    <w:rsid w:val="003667C4"/>
    <w:rsid w:val="00366946"/>
    <w:rsid w:val="00366964"/>
    <w:rsid w:val="00366997"/>
    <w:rsid w:val="00366A85"/>
    <w:rsid w:val="00366E13"/>
    <w:rsid w:val="00366E79"/>
    <w:rsid w:val="00366EF2"/>
    <w:rsid w:val="00366F6F"/>
    <w:rsid w:val="0036731F"/>
    <w:rsid w:val="00367351"/>
    <w:rsid w:val="0036762E"/>
    <w:rsid w:val="0036786A"/>
    <w:rsid w:val="0036787B"/>
    <w:rsid w:val="0036795D"/>
    <w:rsid w:val="00367D46"/>
    <w:rsid w:val="003703D2"/>
    <w:rsid w:val="003705FD"/>
    <w:rsid w:val="00370613"/>
    <w:rsid w:val="00370682"/>
    <w:rsid w:val="00370800"/>
    <w:rsid w:val="003708C2"/>
    <w:rsid w:val="00370E0F"/>
    <w:rsid w:val="00371352"/>
    <w:rsid w:val="0037151E"/>
    <w:rsid w:val="00371624"/>
    <w:rsid w:val="0037165F"/>
    <w:rsid w:val="00371BC0"/>
    <w:rsid w:val="00371C67"/>
    <w:rsid w:val="00371E78"/>
    <w:rsid w:val="00371EEB"/>
    <w:rsid w:val="00371EEF"/>
    <w:rsid w:val="0037229C"/>
    <w:rsid w:val="00372727"/>
    <w:rsid w:val="00372960"/>
    <w:rsid w:val="00372A32"/>
    <w:rsid w:val="00372B5C"/>
    <w:rsid w:val="00372D2C"/>
    <w:rsid w:val="00372E3E"/>
    <w:rsid w:val="00372E55"/>
    <w:rsid w:val="00372F31"/>
    <w:rsid w:val="00373135"/>
    <w:rsid w:val="003731B1"/>
    <w:rsid w:val="00373342"/>
    <w:rsid w:val="003735F3"/>
    <w:rsid w:val="00373A4A"/>
    <w:rsid w:val="00373B0C"/>
    <w:rsid w:val="00373B45"/>
    <w:rsid w:val="00373D5F"/>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2D6"/>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0FF"/>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61D"/>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A69"/>
    <w:rsid w:val="00382B14"/>
    <w:rsid w:val="00382B94"/>
    <w:rsid w:val="00382C0B"/>
    <w:rsid w:val="00382CD0"/>
    <w:rsid w:val="00383212"/>
    <w:rsid w:val="0038336E"/>
    <w:rsid w:val="00383558"/>
    <w:rsid w:val="0038359E"/>
    <w:rsid w:val="003835B1"/>
    <w:rsid w:val="00383653"/>
    <w:rsid w:val="00383878"/>
    <w:rsid w:val="00383E73"/>
    <w:rsid w:val="0038415A"/>
    <w:rsid w:val="003841A9"/>
    <w:rsid w:val="003841BB"/>
    <w:rsid w:val="00384221"/>
    <w:rsid w:val="0038428E"/>
    <w:rsid w:val="003844B1"/>
    <w:rsid w:val="00384523"/>
    <w:rsid w:val="003846A7"/>
    <w:rsid w:val="003846FE"/>
    <w:rsid w:val="00384779"/>
    <w:rsid w:val="0038477A"/>
    <w:rsid w:val="00384986"/>
    <w:rsid w:val="00384B90"/>
    <w:rsid w:val="00384D6F"/>
    <w:rsid w:val="00385DA0"/>
    <w:rsid w:val="00386024"/>
    <w:rsid w:val="00386645"/>
    <w:rsid w:val="00386715"/>
    <w:rsid w:val="003867F1"/>
    <w:rsid w:val="00386831"/>
    <w:rsid w:val="003868D7"/>
    <w:rsid w:val="00386C07"/>
    <w:rsid w:val="00386CCE"/>
    <w:rsid w:val="00386DDC"/>
    <w:rsid w:val="00386F7D"/>
    <w:rsid w:val="003870AC"/>
    <w:rsid w:val="003873CA"/>
    <w:rsid w:val="003874BD"/>
    <w:rsid w:val="00387A96"/>
    <w:rsid w:val="00387AD8"/>
    <w:rsid w:val="00387BE8"/>
    <w:rsid w:val="00387C0E"/>
    <w:rsid w:val="00387C5D"/>
    <w:rsid w:val="00387DD5"/>
    <w:rsid w:val="00387F91"/>
    <w:rsid w:val="00387F9A"/>
    <w:rsid w:val="0039034C"/>
    <w:rsid w:val="00390696"/>
    <w:rsid w:val="00390B34"/>
    <w:rsid w:val="00390BF2"/>
    <w:rsid w:val="00390D01"/>
    <w:rsid w:val="003912D8"/>
    <w:rsid w:val="003913DF"/>
    <w:rsid w:val="00391502"/>
    <w:rsid w:val="00391581"/>
    <w:rsid w:val="00391792"/>
    <w:rsid w:val="0039189B"/>
    <w:rsid w:val="003918F7"/>
    <w:rsid w:val="00391A32"/>
    <w:rsid w:val="00391BB9"/>
    <w:rsid w:val="00391D57"/>
    <w:rsid w:val="00391E6A"/>
    <w:rsid w:val="00391EDF"/>
    <w:rsid w:val="00391F88"/>
    <w:rsid w:val="003923DE"/>
    <w:rsid w:val="003924E7"/>
    <w:rsid w:val="00392ACB"/>
    <w:rsid w:val="00392B46"/>
    <w:rsid w:val="00392B6B"/>
    <w:rsid w:val="00392F32"/>
    <w:rsid w:val="00393018"/>
    <w:rsid w:val="00393029"/>
    <w:rsid w:val="00393194"/>
    <w:rsid w:val="003934AC"/>
    <w:rsid w:val="003936D2"/>
    <w:rsid w:val="00393796"/>
    <w:rsid w:val="0039396E"/>
    <w:rsid w:val="00393A41"/>
    <w:rsid w:val="00393D59"/>
    <w:rsid w:val="00393ECA"/>
    <w:rsid w:val="00394395"/>
    <w:rsid w:val="0039454E"/>
    <w:rsid w:val="00394587"/>
    <w:rsid w:val="00394672"/>
    <w:rsid w:val="003946A0"/>
    <w:rsid w:val="00394B3C"/>
    <w:rsid w:val="00394B96"/>
    <w:rsid w:val="00394C66"/>
    <w:rsid w:val="003950A8"/>
    <w:rsid w:val="00395225"/>
    <w:rsid w:val="00395393"/>
    <w:rsid w:val="00395558"/>
    <w:rsid w:val="003955B6"/>
    <w:rsid w:val="003956DF"/>
    <w:rsid w:val="00395848"/>
    <w:rsid w:val="003958BD"/>
    <w:rsid w:val="00395FDD"/>
    <w:rsid w:val="0039609A"/>
    <w:rsid w:val="003960C2"/>
    <w:rsid w:val="003964FA"/>
    <w:rsid w:val="00396535"/>
    <w:rsid w:val="0039663D"/>
    <w:rsid w:val="00396BAF"/>
    <w:rsid w:val="00396BF1"/>
    <w:rsid w:val="00396F99"/>
    <w:rsid w:val="00397214"/>
    <w:rsid w:val="00397790"/>
    <w:rsid w:val="003978D0"/>
    <w:rsid w:val="00397B10"/>
    <w:rsid w:val="00397B91"/>
    <w:rsid w:val="00397E0D"/>
    <w:rsid w:val="00397F9F"/>
    <w:rsid w:val="003A0065"/>
    <w:rsid w:val="003A0472"/>
    <w:rsid w:val="003A04B3"/>
    <w:rsid w:val="003A0642"/>
    <w:rsid w:val="003A0648"/>
    <w:rsid w:val="003A064C"/>
    <w:rsid w:val="003A0650"/>
    <w:rsid w:val="003A07FC"/>
    <w:rsid w:val="003A08F9"/>
    <w:rsid w:val="003A09B5"/>
    <w:rsid w:val="003A0C43"/>
    <w:rsid w:val="003A0D1E"/>
    <w:rsid w:val="003A0DA6"/>
    <w:rsid w:val="003A0EE3"/>
    <w:rsid w:val="003A1036"/>
    <w:rsid w:val="003A11A0"/>
    <w:rsid w:val="003A17EA"/>
    <w:rsid w:val="003A1B6D"/>
    <w:rsid w:val="003A1CFA"/>
    <w:rsid w:val="003A2267"/>
    <w:rsid w:val="003A2508"/>
    <w:rsid w:val="003A26D5"/>
    <w:rsid w:val="003A26E2"/>
    <w:rsid w:val="003A272D"/>
    <w:rsid w:val="003A2801"/>
    <w:rsid w:val="003A2B42"/>
    <w:rsid w:val="003A2FA8"/>
    <w:rsid w:val="003A321C"/>
    <w:rsid w:val="003A32A9"/>
    <w:rsid w:val="003A33B1"/>
    <w:rsid w:val="003A35F2"/>
    <w:rsid w:val="003A3650"/>
    <w:rsid w:val="003A38D9"/>
    <w:rsid w:val="003A3E56"/>
    <w:rsid w:val="003A423A"/>
    <w:rsid w:val="003A427C"/>
    <w:rsid w:val="003A42B7"/>
    <w:rsid w:val="003A4453"/>
    <w:rsid w:val="003A446C"/>
    <w:rsid w:val="003A455E"/>
    <w:rsid w:val="003A45C5"/>
    <w:rsid w:val="003A4705"/>
    <w:rsid w:val="003A4765"/>
    <w:rsid w:val="003A483D"/>
    <w:rsid w:val="003A4842"/>
    <w:rsid w:val="003A48FD"/>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063"/>
    <w:rsid w:val="003A6490"/>
    <w:rsid w:val="003A6512"/>
    <w:rsid w:val="003A65A9"/>
    <w:rsid w:val="003A683A"/>
    <w:rsid w:val="003A692F"/>
    <w:rsid w:val="003A6951"/>
    <w:rsid w:val="003A6E0D"/>
    <w:rsid w:val="003A6FA8"/>
    <w:rsid w:val="003A70C9"/>
    <w:rsid w:val="003A71A5"/>
    <w:rsid w:val="003A72B4"/>
    <w:rsid w:val="003A73CF"/>
    <w:rsid w:val="003A76AA"/>
    <w:rsid w:val="003A783C"/>
    <w:rsid w:val="003A78CC"/>
    <w:rsid w:val="003A7ACD"/>
    <w:rsid w:val="003A7B8A"/>
    <w:rsid w:val="003A7C3F"/>
    <w:rsid w:val="003A7E45"/>
    <w:rsid w:val="003A7E57"/>
    <w:rsid w:val="003B0076"/>
    <w:rsid w:val="003B06CC"/>
    <w:rsid w:val="003B0727"/>
    <w:rsid w:val="003B0873"/>
    <w:rsid w:val="003B094E"/>
    <w:rsid w:val="003B0EFC"/>
    <w:rsid w:val="003B10ED"/>
    <w:rsid w:val="003B124B"/>
    <w:rsid w:val="003B16E8"/>
    <w:rsid w:val="003B172F"/>
    <w:rsid w:val="003B2005"/>
    <w:rsid w:val="003B21B6"/>
    <w:rsid w:val="003B21E4"/>
    <w:rsid w:val="003B223B"/>
    <w:rsid w:val="003B239A"/>
    <w:rsid w:val="003B267F"/>
    <w:rsid w:val="003B2787"/>
    <w:rsid w:val="003B282C"/>
    <w:rsid w:val="003B28B8"/>
    <w:rsid w:val="003B296F"/>
    <w:rsid w:val="003B2AC3"/>
    <w:rsid w:val="003B2EB4"/>
    <w:rsid w:val="003B2F7F"/>
    <w:rsid w:val="003B31A9"/>
    <w:rsid w:val="003B3218"/>
    <w:rsid w:val="003B325D"/>
    <w:rsid w:val="003B3666"/>
    <w:rsid w:val="003B3669"/>
    <w:rsid w:val="003B371E"/>
    <w:rsid w:val="003B3750"/>
    <w:rsid w:val="003B3AAE"/>
    <w:rsid w:val="003B3B24"/>
    <w:rsid w:val="003B3F23"/>
    <w:rsid w:val="003B3F77"/>
    <w:rsid w:val="003B3F7B"/>
    <w:rsid w:val="003B3F88"/>
    <w:rsid w:val="003B426A"/>
    <w:rsid w:val="003B46B0"/>
    <w:rsid w:val="003B46F8"/>
    <w:rsid w:val="003B4C34"/>
    <w:rsid w:val="003B4EA6"/>
    <w:rsid w:val="003B5398"/>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B7EE0"/>
    <w:rsid w:val="003B7F85"/>
    <w:rsid w:val="003C0033"/>
    <w:rsid w:val="003C010E"/>
    <w:rsid w:val="003C0341"/>
    <w:rsid w:val="003C04AA"/>
    <w:rsid w:val="003C0593"/>
    <w:rsid w:val="003C0623"/>
    <w:rsid w:val="003C0671"/>
    <w:rsid w:val="003C068F"/>
    <w:rsid w:val="003C06C3"/>
    <w:rsid w:val="003C0782"/>
    <w:rsid w:val="003C0878"/>
    <w:rsid w:val="003C0A5A"/>
    <w:rsid w:val="003C0C76"/>
    <w:rsid w:val="003C0D69"/>
    <w:rsid w:val="003C107F"/>
    <w:rsid w:val="003C10FE"/>
    <w:rsid w:val="003C1368"/>
    <w:rsid w:val="003C150A"/>
    <w:rsid w:val="003C1532"/>
    <w:rsid w:val="003C184F"/>
    <w:rsid w:val="003C1CCB"/>
    <w:rsid w:val="003C1DE4"/>
    <w:rsid w:val="003C1E37"/>
    <w:rsid w:val="003C20EA"/>
    <w:rsid w:val="003C213A"/>
    <w:rsid w:val="003C25F3"/>
    <w:rsid w:val="003C27AB"/>
    <w:rsid w:val="003C2E11"/>
    <w:rsid w:val="003C30EF"/>
    <w:rsid w:val="003C31D4"/>
    <w:rsid w:val="003C3281"/>
    <w:rsid w:val="003C34C0"/>
    <w:rsid w:val="003C34E4"/>
    <w:rsid w:val="003C364E"/>
    <w:rsid w:val="003C3843"/>
    <w:rsid w:val="003C38BD"/>
    <w:rsid w:val="003C3995"/>
    <w:rsid w:val="003C3E1E"/>
    <w:rsid w:val="003C3E49"/>
    <w:rsid w:val="003C41C6"/>
    <w:rsid w:val="003C4240"/>
    <w:rsid w:val="003C470C"/>
    <w:rsid w:val="003C474F"/>
    <w:rsid w:val="003C4B16"/>
    <w:rsid w:val="003C5059"/>
    <w:rsid w:val="003C539C"/>
    <w:rsid w:val="003C5453"/>
    <w:rsid w:val="003C54D3"/>
    <w:rsid w:val="003C5798"/>
    <w:rsid w:val="003C5E77"/>
    <w:rsid w:val="003C6234"/>
    <w:rsid w:val="003C64CC"/>
    <w:rsid w:val="003C6747"/>
    <w:rsid w:val="003C693B"/>
    <w:rsid w:val="003C69DB"/>
    <w:rsid w:val="003C6A8B"/>
    <w:rsid w:val="003C6CBB"/>
    <w:rsid w:val="003C6CD7"/>
    <w:rsid w:val="003C6EFA"/>
    <w:rsid w:val="003C6F4D"/>
    <w:rsid w:val="003C7295"/>
    <w:rsid w:val="003C740E"/>
    <w:rsid w:val="003C758D"/>
    <w:rsid w:val="003C773C"/>
    <w:rsid w:val="003C7A72"/>
    <w:rsid w:val="003C7BC7"/>
    <w:rsid w:val="003C7C49"/>
    <w:rsid w:val="003C7C95"/>
    <w:rsid w:val="003C7E78"/>
    <w:rsid w:val="003C7F67"/>
    <w:rsid w:val="003C7F9C"/>
    <w:rsid w:val="003D0273"/>
    <w:rsid w:val="003D0322"/>
    <w:rsid w:val="003D0371"/>
    <w:rsid w:val="003D0389"/>
    <w:rsid w:val="003D054B"/>
    <w:rsid w:val="003D05FB"/>
    <w:rsid w:val="003D07BB"/>
    <w:rsid w:val="003D0980"/>
    <w:rsid w:val="003D0D4D"/>
    <w:rsid w:val="003D0E39"/>
    <w:rsid w:val="003D1018"/>
    <w:rsid w:val="003D1223"/>
    <w:rsid w:val="003D12B9"/>
    <w:rsid w:val="003D12F2"/>
    <w:rsid w:val="003D15B3"/>
    <w:rsid w:val="003D1662"/>
    <w:rsid w:val="003D1681"/>
    <w:rsid w:val="003D1877"/>
    <w:rsid w:val="003D1A52"/>
    <w:rsid w:val="003D1A83"/>
    <w:rsid w:val="003D1E22"/>
    <w:rsid w:val="003D1F89"/>
    <w:rsid w:val="003D1F8C"/>
    <w:rsid w:val="003D202C"/>
    <w:rsid w:val="003D225F"/>
    <w:rsid w:val="003D23AD"/>
    <w:rsid w:val="003D2463"/>
    <w:rsid w:val="003D250E"/>
    <w:rsid w:val="003D2561"/>
    <w:rsid w:val="003D29DE"/>
    <w:rsid w:val="003D2B03"/>
    <w:rsid w:val="003D2D8B"/>
    <w:rsid w:val="003D2EB3"/>
    <w:rsid w:val="003D3033"/>
    <w:rsid w:val="003D326B"/>
    <w:rsid w:val="003D356F"/>
    <w:rsid w:val="003D37E3"/>
    <w:rsid w:val="003D38CA"/>
    <w:rsid w:val="003D39D9"/>
    <w:rsid w:val="003D3E63"/>
    <w:rsid w:val="003D3F92"/>
    <w:rsid w:val="003D4249"/>
    <w:rsid w:val="003D4272"/>
    <w:rsid w:val="003D445D"/>
    <w:rsid w:val="003D4523"/>
    <w:rsid w:val="003D46B5"/>
    <w:rsid w:val="003D4C0C"/>
    <w:rsid w:val="003D4DC2"/>
    <w:rsid w:val="003D4EDB"/>
    <w:rsid w:val="003D4F30"/>
    <w:rsid w:val="003D4F54"/>
    <w:rsid w:val="003D54A9"/>
    <w:rsid w:val="003D55C9"/>
    <w:rsid w:val="003D5750"/>
    <w:rsid w:val="003D585C"/>
    <w:rsid w:val="003D5AB7"/>
    <w:rsid w:val="003D5AF5"/>
    <w:rsid w:val="003D5C22"/>
    <w:rsid w:val="003D5C2E"/>
    <w:rsid w:val="003D5C6B"/>
    <w:rsid w:val="003D5D8B"/>
    <w:rsid w:val="003D5F02"/>
    <w:rsid w:val="003D60E3"/>
    <w:rsid w:val="003D615A"/>
    <w:rsid w:val="003D61FA"/>
    <w:rsid w:val="003D64AD"/>
    <w:rsid w:val="003D6556"/>
    <w:rsid w:val="003D6907"/>
    <w:rsid w:val="003D6A1D"/>
    <w:rsid w:val="003D6B01"/>
    <w:rsid w:val="003D6D18"/>
    <w:rsid w:val="003D6EBD"/>
    <w:rsid w:val="003D6FA4"/>
    <w:rsid w:val="003D70BD"/>
    <w:rsid w:val="003D70CE"/>
    <w:rsid w:val="003D7267"/>
    <w:rsid w:val="003D732C"/>
    <w:rsid w:val="003D7350"/>
    <w:rsid w:val="003D73A5"/>
    <w:rsid w:val="003D742B"/>
    <w:rsid w:val="003D74AF"/>
    <w:rsid w:val="003D7538"/>
    <w:rsid w:val="003D776C"/>
    <w:rsid w:val="003D783C"/>
    <w:rsid w:val="003D788F"/>
    <w:rsid w:val="003D79EB"/>
    <w:rsid w:val="003D7ABB"/>
    <w:rsid w:val="003D7BC5"/>
    <w:rsid w:val="003E00A4"/>
    <w:rsid w:val="003E01B7"/>
    <w:rsid w:val="003E02DF"/>
    <w:rsid w:val="003E057B"/>
    <w:rsid w:val="003E06D7"/>
    <w:rsid w:val="003E0B40"/>
    <w:rsid w:val="003E0B43"/>
    <w:rsid w:val="003E0EF0"/>
    <w:rsid w:val="003E0F54"/>
    <w:rsid w:val="003E10C6"/>
    <w:rsid w:val="003E10D7"/>
    <w:rsid w:val="003E11B7"/>
    <w:rsid w:val="003E1348"/>
    <w:rsid w:val="003E1764"/>
    <w:rsid w:val="003E179E"/>
    <w:rsid w:val="003E1A2F"/>
    <w:rsid w:val="003E1A7D"/>
    <w:rsid w:val="003E1C65"/>
    <w:rsid w:val="003E1D6D"/>
    <w:rsid w:val="003E1DE3"/>
    <w:rsid w:val="003E1DF9"/>
    <w:rsid w:val="003E1E8A"/>
    <w:rsid w:val="003E24A9"/>
    <w:rsid w:val="003E24EC"/>
    <w:rsid w:val="003E24F3"/>
    <w:rsid w:val="003E2584"/>
    <w:rsid w:val="003E283B"/>
    <w:rsid w:val="003E2860"/>
    <w:rsid w:val="003E28CB"/>
    <w:rsid w:val="003E2A74"/>
    <w:rsid w:val="003E2DB2"/>
    <w:rsid w:val="003E2DE6"/>
    <w:rsid w:val="003E2F14"/>
    <w:rsid w:val="003E3141"/>
    <w:rsid w:val="003E3195"/>
    <w:rsid w:val="003E3197"/>
    <w:rsid w:val="003E3423"/>
    <w:rsid w:val="003E343F"/>
    <w:rsid w:val="003E3556"/>
    <w:rsid w:val="003E3597"/>
    <w:rsid w:val="003E35A4"/>
    <w:rsid w:val="003E366A"/>
    <w:rsid w:val="003E386A"/>
    <w:rsid w:val="003E3A88"/>
    <w:rsid w:val="003E3B87"/>
    <w:rsid w:val="003E3E7A"/>
    <w:rsid w:val="003E3FCA"/>
    <w:rsid w:val="003E401F"/>
    <w:rsid w:val="003E4060"/>
    <w:rsid w:val="003E46DF"/>
    <w:rsid w:val="003E4734"/>
    <w:rsid w:val="003E4768"/>
    <w:rsid w:val="003E4812"/>
    <w:rsid w:val="003E4881"/>
    <w:rsid w:val="003E4A39"/>
    <w:rsid w:val="003E4A6F"/>
    <w:rsid w:val="003E4B9B"/>
    <w:rsid w:val="003E4BAD"/>
    <w:rsid w:val="003E5084"/>
    <w:rsid w:val="003E5381"/>
    <w:rsid w:val="003E5391"/>
    <w:rsid w:val="003E5433"/>
    <w:rsid w:val="003E54C3"/>
    <w:rsid w:val="003E5834"/>
    <w:rsid w:val="003E5A0E"/>
    <w:rsid w:val="003E5A40"/>
    <w:rsid w:val="003E5A63"/>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5"/>
    <w:rsid w:val="003E7FB9"/>
    <w:rsid w:val="003F0044"/>
    <w:rsid w:val="003F017C"/>
    <w:rsid w:val="003F0275"/>
    <w:rsid w:val="003F02B7"/>
    <w:rsid w:val="003F03E3"/>
    <w:rsid w:val="003F0520"/>
    <w:rsid w:val="003F0894"/>
    <w:rsid w:val="003F0A5A"/>
    <w:rsid w:val="003F0B4F"/>
    <w:rsid w:val="003F0D55"/>
    <w:rsid w:val="003F0DCB"/>
    <w:rsid w:val="003F0F70"/>
    <w:rsid w:val="003F128B"/>
    <w:rsid w:val="003F1315"/>
    <w:rsid w:val="003F15EB"/>
    <w:rsid w:val="003F1610"/>
    <w:rsid w:val="003F188C"/>
    <w:rsid w:val="003F18C5"/>
    <w:rsid w:val="003F1A9E"/>
    <w:rsid w:val="003F1AFA"/>
    <w:rsid w:val="003F1BD6"/>
    <w:rsid w:val="003F1D16"/>
    <w:rsid w:val="003F1D4F"/>
    <w:rsid w:val="003F1D87"/>
    <w:rsid w:val="003F1E92"/>
    <w:rsid w:val="003F1F3C"/>
    <w:rsid w:val="003F2160"/>
    <w:rsid w:val="003F232B"/>
    <w:rsid w:val="003F245E"/>
    <w:rsid w:val="003F24FB"/>
    <w:rsid w:val="003F2BFB"/>
    <w:rsid w:val="003F2E61"/>
    <w:rsid w:val="003F2EAA"/>
    <w:rsid w:val="003F3271"/>
    <w:rsid w:val="003F344F"/>
    <w:rsid w:val="003F360E"/>
    <w:rsid w:val="003F365B"/>
    <w:rsid w:val="003F379D"/>
    <w:rsid w:val="003F3819"/>
    <w:rsid w:val="003F3937"/>
    <w:rsid w:val="003F39E9"/>
    <w:rsid w:val="003F3AEE"/>
    <w:rsid w:val="003F3B58"/>
    <w:rsid w:val="003F3F18"/>
    <w:rsid w:val="003F3F24"/>
    <w:rsid w:val="003F3F51"/>
    <w:rsid w:val="003F3FE4"/>
    <w:rsid w:val="003F4148"/>
    <w:rsid w:val="003F424B"/>
    <w:rsid w:val="003F43F2"/>
    <w:rsid w:val="003F4495"/>
    <w:rsid w:val="003F4838"/>
    <w:rsid w:val="003F4904"/>
    <w:rsid w:val="003F4A6B"/>
    <w:rsid w:val="003F4B3E"/>
    <w:rsid w:val="003F4BB0"/>
    <w:rsid w:val="003F4CED"/>
    <w:rsid w:val="003F4E7B"/>
    <w:rsid w:val="003F4EE9"/>
    <w:rsid w:val="003F52A3"/>
    <w:rsid w:val="003F5433"/>
    <w:rsid w:val="003F5606"/>
    <w:rsid w:val="003F59A3"/>
    <w:rsid w:val="003F5A49"/>
    <w:rsid w:val="003F5B15"/>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EF7"/>
    <w:rsid w:val="003F7F1A"/>
    <w:rsid w:val="003F7F64"/>
    <w:rsid w:val="0040026B"/>
    <w:rsid w:val="00400453"/>
    <w:rsid w:val="00400525"/>
    <w:rsid w:val="0040089D"/>
    <w:rsid w:val="00400958"/>
    <w:rsid w:val="00400C09"/>
    <w:rsid w:val="00400CFB"/>
    <w:rsid w:val="00400FE2"/>
    <w:rsid w:val="00401119"/>
    <w:rsid w:val="004011DB"/>
    <w:rsid w:val="00401248"/>
    <w:rsid w:val="0040127F"/>
    <w:rsid w:val="004015CD"/>
    <w:rsid w:val="004017BB"/>
    <w:rsid w:val="0040181B"/>
    <w:rsid w:val="00401B42"/>
    <w:rsid w:val="00401BDF"/>
    <w:rsid w:val="004022B2"/>
    <w:rsid w:val="004024E5"/>
    <w:rsid w:val="004027AF"/>
    <w:rsid w:val="004027DE"/>
    <w:rsid w:val="00402AC3"/>
    <w:rsid w:val="00402AF5"/>
    <w:rsid w:val="00402D31"/>
    <w:rsid w:val="00402D78"/>
    <w:rsid w:val="00402ECE"/>
    <w:rsid w:val="00402FC8"/>
    <w:rsid w:val="004032DA"/>
    <w:rsid w:val="004033BB"/>
    <w:rsid w:val="0040340A"/>
    <w:rsid w:val="0040393A"/>
    <w:rsid w:val="00403AC1"/>
    <w:rsid w:val="00403BAF"/>
    <w:rsid w:val="00404010"/>
    <w:rsid w:val="00404229"/>
    <w:rsid w:val="00404372"/>
    <w:rsid w:val="00404415"/>
    <w:rsid w:val="00404458"/>
    <w:rsid w:val="00404561"/>
    <w:rsid w:val="004045EC"/>
    <w:rsid w:val="004047B0"/>
    <w:rsid w:val="0040481B"/>
    <w:rsid w:val="00404AE9"/>
    <w:rsid w:val="00404D47"/>
    <w:rsid w:val="00404E4B"/>
    <w:rsid w:val="0040527C"/>
    <w:rsid w:val="004052A5"/>
    <w:rsid w:val="00405394"/>
    <w:rsid w:val="00405401"/>
    <w:rsid w:val="004057A0"/>
    <w:rsid w:val="0040587B"/>
    <w:rsid w:val="004058AB"/>
    <w:rsid w:val="00405A1A"/>
    <w:rsid w:val="00405A68"/>
    <w:rsid w:val="00405C45"/>
    <w:rsid w:val="00405CBD"/>
    <w:rsid w:val="00405D15"/>
    <w:rsid w:val="00405DF7"/>
    <w:rsid w:val="00405F90"/>
    <w:rsid w:val="00406060"/>
    <w:rsid w:val="00406152"/>
    <w:rsid w:val="004062DA"/>
    <w:rsid w:val="00406331"/>
    <w:rsid w:val="0040636A"/>
    <w:rsid w:val="00406494"/>
    <w:rsid w:val="00406895"/>
    <w:rsid w:val="00406F0F"/>
    <w:rsid w:val="004072D0"/>
    <w:rsid w:val="00407536"/>
    <w:rsid w:val="0040753D"/>
    <w:rsid w:val="004075FE"/>
    <w:rsid w:val="004076B4"/>
    <w:rsid w:val="00407A2F"/>
    <w:rsid w:val="00407C74"/>
    <w:rsid w:val="00407C79"/>
    <w:rsid w:val="00407CAE"/>
    <w:rsid w:val="00407D02"/>
    <w:rsid w:val="00407E0E"/>
    <w:rsid w:val="00410176"/>
    <w:rsid w:val="004103C1"/>
    <w:rsid w:val="004104D2"/>
    <w:rsid w:val="004104D6"/>
    <w:rsid w:val="004105D9"/>
    <w:rsid w:val="004107D6"/>
    <w:rsid w:val="00410805"/>
    <w:rsid w:val="00410CBB"/>
    <w:rsid w:val="00410CC6"/>
    <w:rsid w:val="00410E2E"/>
    <w:rsid w:val="00410E66"/>
    <w:rsid w:val="00410EB2"/>
    <w:rsid w:val="0041116E"/>
    <w:rsid w:val="004111A8"/>
    <w:rsid w:val="004111AD"/>
    <w:rsid w:val="00411241"/>
    <w:rsid w:val="004112C6"/>
    <w:rsid w:val="004113DC"/>
    <w:rsid w:val="004115CD"/>
    <w:rsid w:val="00411635"/>
    <w:rsid w:val="00411780"/>
    <w:rsid w:val="00411845"/>
    <w:rsid w:val="004119A0"/>
    <w:rsid w:val="00411A02"/>
    <w:rsid w:val="00411C2D"/>
    <w:rsid w:val="00411CF4"/>
    <w:rsid w:val="00411D18"/>
    <w:rsid w:val="00411D89"/>
    <w:rsid w:val="00411E12"/>
    <w:rsid w:val="00411ED9"/>
    <w:rsid w:val="00411FA7"/>
    <w:rsid w:val="00412024"/>
    <w:rsid w:val="00412160"/>
    <w:rsid w:val="0041224E"/>
    <w:rsid w:val="004122F6"/>
    <w:rsid w:val="00412394"/>
    <w:rsid w:val="0041262D"/>
    <w:rsid w:val="00412660"/>
    <w:rsid w:val="00412700"/>
    <w:rsid w:val="00412964"/>
    <w:rsid w:val="00412C33"/>
    <w:rsid w:val="00412DDC"/>
    <w:rsid w:val="0041327A"/>
    <w:rsid w:val="004135A7"/>
    <w:rsid w:val="00413770"/>
    <w:rsid w:val="00413873"/>
    <w:rsid w:val="00413896"/>
    <w:rsid w:val="00413B42"/>
    <w:rsid w:val="00413C42"/>
    <w:rsid w:val="00413D07"/>
    <w:rsid w:val="00413F43"/>
    <w:rsid w:val="0041427B"/>
    <w:rsid w:val="004142AC"/>
    <w:rsid w:val="004145D0"/>
    <w:rsid w:val="0041483D"/>
    <w:rsid w:val="00414DD9"/>
    <w:rsid w:val="00415083"/>
    <w:rsid w:val="00415094"/>
    <w:rsid w:val="0041515C"/>
    <w:rsid w:val="00415602"/>
    <w:rsid w:val="00415AD1"/>
    <w:rsid w:val="00415D82"/>
    <w:rsid w:val="00416024"/>
    <w:rsid w:val="00416425"/>
    <w:rsid w:val="00416851"/>
    <w:rsid w:val="00416934"/>
    <w:rsid w:val="00416A63"/>
    <w:rsid w:val="00416BCD"/>
    <w:rsid w:val="00416DD0"/>
    <w:rsid w:val="004171C7"/>
    <w:rsid w:val="0041776E"/>
    <w:rsid w:val="00417951"/>
    <w:rsid w:val="00417B2A"/>
    <w:rsid w:val="00417C19"/>
    <w:rsid w:val="00417C7A"/>
    <w:rsid w:val="00420003"/>
    <w:rsid w:val="0042009C"/>
    <w:rsid w:val="00420231"/>
    <w:rsid w:val="0042027D"/>
    <w:rsid w:val="004202A3"/>
    <w:rsid w:val="004202DC"/>
    <w:rsid w:val="00420340"/>
    <w:rsid w:val="004203EB"/>
    <w:rsid w:val="004205D8"/>
    <w:rsid w:val="00420659"/>
    <w:rsid w:val="00420C5D"/>
    <w:rsid w:val="00420D35"/>
    <w:rsid w:val="00420ED4"/>
    <w:rsid w:val="00420EF4"/>
    <w:rsid w:val="00420F44"/>
    <w:rsid w:val="00420FAF"/>
    <w:rsid w:val="004210C7"/>
    <w:rsid w:val="0042136E"/>
    <w:rsid w:val="00421385"/>
    <w:rsid w:val="004213BC"/>
    <w:rsid w:val="004213E5"/>
    <w:rsid w:val="0042150B"/>
    <w:rsid w:val="00421625"/>
    <w:rsid w:val="00421A5B"/>
    <w:rsid w:val="00421AD5"/>
    <w:rsid w:val="00421B4B"/>
    <w:rsid w:val="00421C08"/>
    <w:rsid w:val="00421C9A"/>
    <w:rsid w:val="00421E7C"/>
    <w:rsid w:val="00422063"/>
    <w:rsid w:val="0042212E"/>
    <w:rsid w:val="00422148"/>
    <w:rsid w:val="004221E9"/>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7AA"/>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157"/>
    <w:rsid w:val="00425241"/>
    <w:rsid w:val="0042531A"/>
    <w:rsid w:val="004254EF"/>
    <w:rsid w:val="0042559B"/>
    <w:rsid w:val="00425786"/>
    <w:rsid w:val="00425997"/>
    <w:rsid w:val="00425A1F"/>
    <w:rsid w:val="00425B68"/>
    <w:rsid w:val="00425B89"/>
    <w:rsid w:val="00425C67"/>
    <w:rsid w:val="00425DC7"/>
    <w:rsid w:val="00425E10"/>
    <w:rsid w:val="00425EE1"/>
    <w:rsid w:val="00425FF4"/>
    <w:rsid w:val="00426010"/>
    <w:rsid w:val="00426088"/>
    <w:rsid w:val="00426397"/>
    <w:rsid w:val="004264A7"/>
    <w:rsid w:val="004264AA"/>
    <w:rsid w:val="0042656A"/>
    <w:rsid w:val="00426717"/>
    <w:rsid w:val="004267F5"/>
    <w:rsid w:val="00426AB4"/>
    <w:rsid w:val="00426ACD"/>
    <w:rsid w:val="00426AEB"/>
    <w:rsid w:val="00426EA7"/>
    <w:rsid w:val="00426EEB"/>
    <w:rsid w:val="00426FB2"/>
    <w:rsid w:val="00427099"/>
    <w:rsid w:val="004271F7"/>
    <w:rsid w:val="00427224"/>
    <w:rsid w:val="00427261"/>
    <w:rsid w:val="00427349"/>
    <w:rsid w:val="004274B0"/>
    <w:rsid w:val="004276D3"/>
    <w:rsid w:val="004278C7"/>
    <w:rsid w:val="00427C52"/>
    <w:rsid w:val="004300AE"/>
    <w:rsid w:val="00430315"/>
    <w:rsid w:val="004303BE"/>
    <w:rsid w:val="0043056F"/>
    <w:rsid w:val="00430755"/>
    <w:rsid w:val="00430943"/>
    <w:rsid w:val="00430AFF"/>
    <w:rsid w:val="00430C7C"/>
    <w:rsid w:val="00430DD7"/>
    <w:rsid w:val="0043110B"/>
    <w:rsid w:val="004311B4"/>
    <w:rsid w:val="004312FD"/>
    <w:rsid w:val="0043130D"/>
    <w:rsid w:val="00431357"/>
    <w:rsid w:val="0043157E"/>
    <w:rsid w:val="0043166F"/>
    <w:rsid w:val="00431B0A"/>
    <w:rsid w:val="0043206C"/>
    <w:rsid w:val="00432086"/>
    <w:rsid w:val="00432182"/>
    <w:rsid w:val="00432210"/>
    <w:rsid w:val="004323E3"/>
    <w:rsid w:val="004325E1"/>
    <w:rsid w:val="0043272B"/>
    <w:rsid w:val="00432783"/>
    <w:rsid w:val="00432A6D"/>
    <w:rsid w:val="00432AA3"/>
    <w:rsid w:val="00432B24"/>
    <w:rsid w:val="00432B38"/>
    <w:rsid w:val="00432DEE"/>
    <w:rsid w:val="00432EB8"/>
    <w:rsid w:val="00432F68"/>
    <w:rsid w:val="004332BD"/>
    <w:rsid w:val="00433499"/>
    <w:rsid w:val="0043384A"/>
    <w:rsid w:val="0043385E"/>
    <w:rsid w:val="0043394F"/>
    <w:rsid w:val="00433997"/>
    <w:rsid w:val="00433B60"/>
    <w:rsid w:val="00433CE7"/>
    <w:rsid w:val="00433D83"/>
    <w:rsid w:val="00433E4F"/>
    <w:rsid w:val="00434219"/>
    <w:rsid w:val="0043437F"/>
    <w:rsid w:val="00434440"/>
    <w:rsid w:val="00434839"/>
    <w:rsid w:val="00434942"/>
    <w:rsid w:val="00434B44"/>
    <w:rsid w:val="00434CDE"/>
    <w:rsid w:val="00434DC3"/>
    <w:rsid w:val="00434E99"/>
    <w:rsid w:val="00434FEB"/>
    <w:rsid w:val="00435270"/>
    <w:rsid w:val="00435365"/>
    <w:rsid w:val="00435501"/>
    <w:rsid w:val="0043590F"/>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969"/>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4CE"/>
    <w:rsid w:val="004404E3"/>
    <w:rsid w:val="00440B22"/>
    <w:rsid w:val="00440BB7"/>
    <w:rsid w:val="00440F6B"/>
    <w:rsid w:val="00440F7B"/>
    <w:rsid w:val="00441100"/>
    <w:rsid w:val="0044110F"/>
    <w:rsid w:val="00441290"/>
    <w:rsid w:val="004413E2"/>
    <w:rsid w:val="00441832"/>
    <w:rsid w:val="00441985"/>
    <w:rsid w:val="00441BB2"/>
    <w:rsid w:val="00441FC5"/>
    <w:rsid w:val="0044209A"/>
    <w:rsid w:val="0044216B"/>
    <w:rsid w:val="0044216C"/>
    <w:rsid w:val="00442251"/>
    <w:rsid w:val="00442303"/>
    <w:rsid w:val="00442333"/>
    <w:rsid w:val="0044236C"/>
    <w:rsid w:val="00442645"/>
    <w:rsid w:val="0044281F"/>
    <w:rsid w:val="00442C9D"/>
    <w:rsid w:val="00442E9A"/>
    <w:rsid w:val="00442EE9"/>
    <w:rsid w:val="00442F06"/>
    <w:rsid w:val="0044302E"/>
    <w:rsid w:val="0044359C"/>
    <w:rsid w:val="0044369F"/>
    <w:rsid w:val="0044371D"/>
    <w:rsid w:val="00443729"/>
    <w:rsid w:val="00443910"/>
    <w:rsid w:val="00443EC4"/>
    <w:rsid w:val="00443FD8"/>
    <w:rsid w:val="004441C5"/>
    <w:rsid w:val="0044434C"/>
    <w:rsid w:val="004444DE"/>
    <w:rsid w:val="00444744"/>
    <w:rsid w:val="00444753"/>
    <w:rsid w:val="004449BC"/>
    <w:rsid w:val="00444AB4"/>
    <w:rsid w:val="00444ABE"/>
    <w:rsid w:val="00444B6B"/>
    <w:rsid w:val="00444BCD"/>
    <w:rsid w:val="00444CA0"/>
    <w:rsid w:val="00444DA9"/>
    <w:rsid w:val="00444EE2"/>
    <w:rsid w:val="0044534B"/>
    <w:rsid w:val="0044536F"/>
    <w:rsid w:val="0044571B"/>
    <w:rsid w:val="0044581E"/>
    <w:rsid w:val="00445AFB"/>
    <w:rsid w:val="00445E73"/>
    <w:rsid w:val="00445EBE"/>
    <w:rsid w:val="00445EE0"/>
    <w:rsid w:val="00446071"/>
    <w:rsid w:val="004460D6"/>
    <w:rsid w:val="0044613F"/>
    <w:rsid w:val="00446271"/>
    <w:rsid w:val="0044628A"/>
    <w:rsid w:val="00446402"/>
    <w:rsid w:val="00446887"/>
    <w:rsid w:val="00446A91"/>
    <w:rsid w:val="00446B20"/>
    <w:rsid w:val="00446B2A"/>
    <w:rsid w:val="00446B80"/>
    <w:rsid w:val="00446DF6"/>
    <w:rsid w:val="00446EA5"/>
    <w:rsid w:val="0044723E"/>
    <w:rsid w:val="0044761B"/>
    <w:rsid w:val="004476F6"/>
    <w:rsid w:val="0044777F"/>
    <w:rsid w:val="00447939"/>
    <w:rsid w:val="00447A6C"/>
    <w:rsid w:val="00447CE4"/>
    <w:rsid w:val="004505B8"/>
    <w:rsid w:val="00450930"/>
    <w:rsid w:val="00450BF6"/>
    <w:rsid w:val="00450C18"/>
    <w:rsid w:val="00450C5D"/>
    <w:rsid w:val="00450E58"/>
    <w:rsid w:val="00451080"/>
    <w:rsid w:val="0045143D"/>
    <w:rsid w:val="004517FF"/>
    <w:rsid w:val="004519DD"/>
    <w:rsid w:val="00451A7A"/>
    <w:rsid w:val="00451B80"/>
    <w:rsid w:val="00451CCD"/>
    <w:rsid w:val="00451F18"/>
    <w:rsid w:val="0045214A"/>
    <w:rsid w:val="004521FB"/>
    <w:rsid w:val="00452241"/>
    <w:rsid w:val="004524D3"/>
    <w:rsid w:val="00452539"/>
    <w:rsid w:val="00452597"/>
    <w:rsid w:val="0045278F"/>
    <w:rsid w:val="004527AC"/>
    <w:rsid w:val="00453253"/>
    <w:rsid w:val="00453298"/>
    <w:rsid w:val="00453357"/>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DBD"/>
    <w:rsid w:val="00455EA1"/>
    <w:rsid w:val="0045602D"/>
    <w:rsid w:val="00456295"/>
    <w:rsid w:val="004564E3"/>
    <w:rsid w:val="00456657"/>
    <w:rsid w:val="004566DF"/>
    <w:rsid w:val="00456855"/>
    <w:rsid w:val="004569C8"/>
    <w:rsid w:val="00456B15"/>
    <w:rsid w:val="00456B8E"/>
    <w:rsid w:val="00456C39"/>
    <w:rsid w:val="00456D81"/>
    <w:rsid w:val="00457091"/>
    <w:rsid w:val="00457756"/>
    <w:rsid w:val="00457DC1"/>
    <w:rsid w:val="00457E58"/>
    <w:rsid w:val="00460042"/>
    <w:rsid w:val="00460384"/>
    <w:rsid w:val="004603E4"/>
    <w:rsid w:val="00460482"/>
    <w:rsid w:val="0046073A"/>
    <w:rsid w:val="004607A2"/>
    <w:rsid w:val="00460A26"/>
    <w:rsid w:val="00460B5B"/>
    <w:rsid w:val="00460CB5"/>
    <w:rsid w:val="00460E95"/>
    <w:rsid w:val="00460F4A"/>
    <w:rsid w:val="004612AA"/>
    <w:rsid w:val="004614BA"/>
    <w:rsid w:val="0046152C"/>
    <w:rsid w:val="004616B4"/>
    <w:rsid w:val="004617D4"/>
    <w:rsid w:val="0046191A"/>
    <w:rsid w:val="00461BFA"/>
    <w:rsid w:val="00461F43"/>
    <w:rsid w:val="00461F9F"/>
    <w:rsid w:val="004624C3"/>
    <w:rsid w:val="00462967"/>
    <w:rsid w:val="00462CEA"/>
    <w:rsid w:val="00462D7D"/>
    <w:rsid w:val="00462DBC"/>
    <w:rsid w:val="00462EC8"/>
    <w:rsid w:val="00462EFC"/>
    <w:rsid w:val="004633B4"/>
    <w:rsid w:val="004636DA"/>
    <w:rsid w:val="004637E3"/>
    <w:rsid w:val="004639A4"/>
    <w:rsid w:val="00463A88"/>
    <w:rsid w:val="00463AC0"/>
    <w:rsid w:val="00463FCE"/>
    <w:rsid w:val="00464254"/>
    <w:rsid w:val="00464452"/>
    <w:rsid w:val="00464521"/>
    <w:rsid w:val="00464553"/>
    <w:rsid w:val="0046455D"/>
    <w:rsid w:val="00464683"/>
    <w:rsid w:val="004646B8"/>
    <w:rsid w:val="00464716"/>
    <w:rsid w:val="00464760"/>
    <w:rsid w:val="00464943"/>
    <w:rsid w:val="004649AC"/>
    <w:rsid w:val="00464A6F"/>
    <w:rsid w:val="00464B90"/>
    <w:rsid w:val="00464BC5"/>
    <w:rsid w:val="00464CA4"/>
    <w:rsid w:val="00464CA6"/>
    <w:rsid w:val="00464E57"/>
    <w:rsid w:val="004650C5"/>
    <w:rsid w:val="004652FF"/>
    <w:rsid w:val="0046536A"/>
    <w:rsid w:val="0046548D"/>
    <w:rsid w:val="004659DB"/>
    <w:rsid w:val="00465B90"/>
    <w:rsid w:val="00465DF7"/>
    <w:rsid w:val="004663BE"/>
    <w:rsid w:val="0046668F"/>
    <w:rsid w:val="004666C4"/>
    <w:rsid w:val="004667EA"/>
    <w:rsid w:val="0046681A"/>
    <w:rsid w:val="00466AEF"/>
    <w:rsid w:val="004670A2"/>
    <w:rsid w:val="00467217"/>
    <w:rsid w:val="00467277"/>
    <w:rsid w:val="004673AB"/>
    <w:rsid w:val="00467892"/>
    <w:rsid w:val="00467D29"/>
    <w:rsid w:val="00467DED"/>
    <w:rsid w:val="00467E0D"/>
    <w:rsid w:val="00470148"/>
    <w:rsid w:val="00470281"/>
    <w:rsid w:val="00470356"/>
    <w:rsid w:val="004706DA"/>
    <w:rsid w:val="00470701"/>
    <w:rsid w:val="00470851"/>
    <w:rsid w:val="004708FE"/>
    <w:rsid w:val="0047091D"/>
    <w:rsid w:val="00470958"/>
    <w:rsid w:val="00470EB6"/>
    <w:rsid w:val="00470F6C"/>
    <w:rsid w:val="00470F7D"/>
    <w:rsid w:val="00470FD4"/>
    <w:rsid w:val="0047116A"/>
    <w:rsid w:val="004712DF"/>
    <w:rsid w:val="00471562"/>
    <w:rsid w:val="0047193B"/>
    <w:rsid w:val="00471AB8"/>
    <w:rsid w:val="00471C67"/>
    <w:rsid w:val="0047200A"/>
    <w:rsid w:val="004722F0"/>
    <w:rsid w:val="00472413"/>
    <w:rsid w:val="00472564"/>
    <w:rsid w:val="00472567"/>
    <w:rsid w:val="00472608"/>
    <w:rsid w:val="004727D0"/>
    <w:rsid w:val="004728B9"/>
    <w:rsid w:val="00472A5A"/>
    <w:rsid w:val="00472B36"/>
    <w:rsid w:val="00472BA7"/>
    <w:rsid w:val="00472E6D"/>
    <w:rsid w:val="00472EEE"/>
    <w:rsid w:val="004730F1"/>
    <w:rsid w:val="004730F3"/>
    <w:rsid w:val="00473271"/>
    <w:rsid w:val="00473299"/>
    <w:rsid w:val="00473497"/>
    <w:rsid w:val="004734FA"/>
    <w:rsid w:val="004737A6"/>
    <w:rsid w:val="00473860"/>
    <w:rsid w:val="004739C8"/>
    <w:rsid w:val="00473B9D"/>
    <w:rsid w:val="00473C4C"/>
    <w:rsid w:val="00473C6A"/>
    <w:rsid w:val="00473D0D"/>
    <w:rsid w:val="0047408B"/>
    <w:rsid w:val="004740F8"/>
    <w:rsid w:val="0047424A"/>
    <w:rsid w:val="004742DA"/>
    <w:rsid w:val="004746C5"/>
    <w:rsid w:val="00474774"/>
    <w:rsid w:val="004747AC"/>
    <w:rsid w:val="00474B41"/>
    <w:rsid w:val="00474BF8"/>
    <w:rsid w:val="00474C15"/>
    <w:rsid w:val="00474CA0"/>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B1B"/>
    <w:rsid w:val="00477D22"/>
    <w:rsid w:val="00477E58"/>
    <w:rsid w:val="00477F29"/>
    <w:rsid w:val="00477F74"/>
    <w:rsid w:val="0048017A"/>
    <w:rsid w:val="0048036C"/>
    <w:rsid w:val="00480381"/>
    <w:rsid w:val="0048040A"/>
    <w:rsid w:val="004804EF"/>
    <w:rsid w:val="004805AD"/>
    <w:rsid w:val="004806AD"/>
    <w:rsid w:val="00480AF3"/>
    <w:rsid w:val="00480CFA"/>
    <w:rsid w:val="00481025"/>
    <w:rsid w:val="0048102B"/>
    <w:rsid w:val="00481296"/>
    <w:rsid w:val="00481367"/>
    <w:rsid w:val="00481500"/>
    <w:rsid w:val="00481662"/>
    <w:rsid w:val="004818D8"/>
    <w:rsid w:val="00481BE5"/>
    <w:rsid w:val="00481E36"/>
    <w:rsid w:val="00481E77"/>
    <w:rsid w:val="0048204D"/>
    <w:rsid w:val="0048208C"/>
    <w:rsid w:val="0048231C"/>
    <w:rsid w:val="00482752"/>
    <w:rsid w:val="00482762"/>
    <w:rsid w:val="00482808"/>
    <w:rsid w:val="00482C71"/>
    <w:rsid w:val="00482E15"/>
    <w:rsid w:val="00482E3E"/>
    <w:rsid w:val="00483237"/>
    <w:rsid w:val="0048334F"/>
    <w:rsid w:val="0048356B"/>
    <w:rsid w:val="004835D5"/>
    <w:rsid w:val="004835F9"/>
    <w:rsid w:val="004836C7"/>
    <w:rsid w:val="00483959"/>
    <w:rsid w:val="00483DB2"/>
    <w:rsid w:val="00483F3C"/>
    <w:rsid w:val="00484230"/>
    <w:rsid w:val="004846CE"/>
    <w:rsid w:val="004847AF"/>
    <w:rsid w:val="00484AB7"/>
    <w:rsid w:val="00484CDB"/>
    <w:rsid w:val="00484D35"/>
    <w:rsid w:val="00484E3A"/>
    <w:rsid w:val="00484F3C"/>
    <w:rsid w:val="004851A1"/>
    <w:rsid w:val="004853CE"/>
    <w:rsid w:val="00485621"/>
    <w:rsid w:val="00485641"/>
    <w:rsid w:val="0048576D"/>
    <w:rsid w:val="00485928"/>
    <w:rsid w:val="00485ACA"/>
    <w:rsid w:val="00485BCA"/>
    <w:rsid w:val="00485DE9"/>
    <w:rsid w:val="0048633A"/>
    <w:rsid w:val="0048658E"/>
    <w:rsid w:val="00486785"/>
    <w:rsid w:val="004869E5"/>
    <w:rsid w:val="00486AD8"/>
    <w:rsid w:val="00486E35"/>
    <w:rsid w:val="00486F08"/>
    <w:rsid w:val="00487309"/>
    <w:rsid w:val="00487403"/>
    <w:rsid w:val="00487521"/>
    <w:rsid w:val="004878FF"/>
    <w:rsid w:val="00487BE4"/>
    <w:rsid w:val="00487D54"/>
    <w:rsid w:val="00487E61"/>
    <w:rsid w:val="00490017"/>
    <w:rsid w:val="00490191"/>
    <w:rsid w:val="00490243"/>
    <w:rsid w:val="0049028F"/>
    <w:rsid w:val="004902B3"/>
    <w:rsid w:val="004902E4"/>
    <w:rsid w:val="004902F6"/>
    <w:rsid w:val="00490316"/>
    <w:rsid w:val="00490376"/>
    <w:rsid w:val="00490407"/>
    <w:rsid w:val="00490587"/>
    <w:rsid w:val="004905B3"/>
    <w:rsid w:val="0049095A"/>
    <w:rsid w:val="00490A51"/>
    <w:rsid w:val="00490DA1"/>
    <w:rsid w:val="00490ED4"/>
    <w:rsid w:val="0049140B"/>
    <w:rsid w:val="004917B6"/>
    <w:rsid w:val="00491971"/>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2FD"/>
    <w:rsid w:val="0049335A"/>
    <w:rsid w:val="00493470"/>
    <w:rsid w:val="004942B7"/>
    <w:rsid w:val="00494374"/>
    <w:rsid w:val="004945B1"/>
    <w:rsid w:val="004945FE"/>
    <w:rsid w:val="00494686"/>
    <w:rsid w:val="0049486E"/>
    <w:rsid w:val="004948E1"/>
    <w:rsid w:val="00494962"/>
    <w:rsid w:val="00494F34"/>
    <w:rsid w:val="00494FE3"/>
    <w:rsid w:val="00495217"/>
    <w:rsid w:val="004953F3"/>
    <w:rsid w:val="00495593"/>
    <w:rsid w:val="00495BD2"/>
    <w:rsid w:val="00495C7D"/>
    <w:rsid w:val="00495D26"/>
    <w:rsid w:val="00495EA5"/>
    <w:rsid w:val="00496076"/>
    <w:rsid w:val="00496109"/>
    <w:rsid w:val="0049613C"/>
    <w:rsid w:val="00496240"/>
    <w:rsid w:val="00496471"/>
    <w:rsid w:val="0049667F"/>
    <w:rsid w:val="004969F6"/>
    <w:rsid w:val="00496AD2"/>
    <w:rsid w:val="00496CF9"/>
    <w:rsid w:val="00496E62"/>
    <w:rsid w:val="00497152"/>
    <w:rsid w:val="0049738D"/>
    <w:rsid w:val="00497398"/>
    <w:rsid w:val="004973D5"/>
    <w:rsid w:val="004974F8"/>
    <w:rsid w:val="00497633"/>
    <w:rsid w:val="00497773"/>
    <w:rsid w:val="00497C46"/>
    <w:rsid w:val="00497FCE"/>
    <w:rsid w:val="004A009F"/>
    <w:rsid w:val="004A00E2"/>
    <w:rsid w:val="004A0357"/>
    <w:rsid w:val="004A03A9"/>
    <w:rsid w:val="004A048A"/>
    <w:rsid w:val="004A0626"/>
    <w:rsid w:val="004A090D"/>
    <w:rsid w:val="004A0BD8"/>
    <w:rsid w:val="004A0C27"/>
    <w:rsid w:val="004A0E59"/>
    <w:rsid w:val="004A0F8C"/>
    <w:rsid w:val="004A0FC2"/>
    <w:rsid w:val="004A1831"/>
    <w:rsid w:val="004A1840"/>
    <w:rsid w:val="004A1D55"/>
    <w:rsid w:val="004A1E7E"/>
    <w:rsid w:val="004A1F30"/>
    <w:rsid w:val="004A1F68"/>
    <w:rsid w:val="004A2185"/>
    <w:rsid w:val="004A273E"/>
    <w:rsid w:val="004A27B8"/>
    <w:rsid w:val="004A29CA"/>
    <w:rsid w:val="004A2B18"/>
    <w:rsid w:val="004A2BC8"/>
    <w:rsid w:val="004A2D99"/>
    <w:rsid w:val="004A2E3E"/>
    <w:rsid w:val="004A2F25"/>
    <w:rsid w:val="004A308E"/>
    <w:rsid w:val="004A30E3"/>
    <w:rsid w:val="004A3156"/>
    <w:rsid w:val="004A3566"/>
    <w:rsid w:val="004A3625"/>
    <w:rsid w:val="004A394D"/>
    <w:rsid w:val="004A3BEE"/>
    <w:rsid w:val="004A3C5C"/>
    <w:rsid w:val="004A3EEC"/>
    <w:rsid w:val="004A3F17"/>
    <w:rsid w:val="004A410A"/>
    <w:rsid w:val="004A418D"/>
    <w:rsid w:val="004A41B3"/>
    <w:rsid w:val="004A444C"/>
    <w:rsid w:val="004A457F"/>
    <w:rsid w:val="004A461A"/>
    <w:rsid w:val="004A47EA"/>
    <w:rsid w:val="004A4A67"/>
    <w:rsid w:val="004A4A84"/>
    <w:rsid w:val="004A4AD3"/>
    <w:rsid w:val="004A4C4C"/>
    <w:rsid w:val="004A4DF0"/>
    <w:rsid w:val="004A52E6"/>
    <w:rsid w:val="004A53A2"/>
    <w:rsid w:val="004A556D"/>
    <w:rsid w:val="004A55FA"/>
    <w:rsid w:val="004A5839"/>
    <w:rsid w:val="004A5CAF"/>
    <w:rsid w:val="004A5E66"/>
    <w:rsid w:val="004A5E8E"/>
    <w:rsid w:val="004A6084"/>
    <w:rsid w:val="004A622C"/>
    <w:rsid w:val="004A6334"/>
    <w:rsid w:val="004A6527"/>
    <w:rsid w:val="004A66BE"/>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0D"/>
    <w:rsid w:val="004B0685"/>
    <w:rsid w:val="004B0B23"/>
    <w:rsid w:val="004B0B6C"/>
    <w:rsid w:val="004B0C5F"/>
    <w:rsid w:val="004B0C6A"/>
    <w:rsid w:val="004B0D21"/>
    <w:rsid w:val="004B1007"/>
    <w:rsid w:val="004B10D4"/>
    <w:rsid w:val="004B10E7"/>
    <w:rsid w:val="004B15B3"/>
    <w:rsid w:val="004B18ED"/>
    <w:rsid w:val="004B1932"/>
    <w:rsid w:val="004B1E78"/>
    <w:rsid w:val="004B1FAB"/>
    <w:rsid w:val="004B20DE"/>
    <w:rsid w:val="004B2209"/>
    <w:rsid w:val="004B253F"/>
    <w:rsid w:val="004B2662"/>
    <w:rsid w:val="004B2686"/>
    <w:rsid w:val="004B274C"/>
    <w:rsid w:val="004B27FF"/>
    <w:rsid w:val="004B28B8"/>
    <w:rsid w:val="004B2A7D"/>
    <w:rsid w:val="004B2C6A"/>
    <w:rsid w:val="004B2C85"/>
    <w:rsid w:val="004B2E57"/>
    <w:rsid w:val="004B2EA6"/>
    <w:rsid w:val="004B307F"/>
    <w:rsid w:val="004B30C8"/>
    <w:rsid w:val="004B3103"/>
    <w:rsid w:val="004B3117"/>
    <w:rsid w:val="004B34C3"/>
    <w:rsid w:val="004B3637"/>
    <w:rsid w:val="004B37D7"/>
    <w:rsid w:val="004B3828"/>
    <w:rsid w:val="004B3984"/>
    <w:rsid w:val="004B3A31"/>
    <w:rsid w:val="004B3B00"/>
    <w:rsid w:val="004B3B99"/>
    <w:rsid w:val="004B3BD8"/>
    <w:rsid w:val="004B3D5A"/>
    <w:rsid w:val="004B3F99"/>
    <w:rsid w:val="004B400E"/>
    <w:rsid w:val="004B40E9"/>
    <w:rsid w:val="004B429D"/>
    <w:rsid w:val="004B42C3"/>
    <w:rsid w:val="004B45F6"/>
    <w:rsid w:val="004B465C"/>
    <w:rsid w:val="004B49DC"/>
    <w:rsid w:val="004B4EBF"/>
    <w:rsid w:val="004B4ED4"/>
    <w:rsid w:val="004B536A"/>
    <w:rsid w:val="004B540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6F35"/>
    <w:rsid w:val="004B74BE"/>
    <w:rsid w:val="004B77A9"/>
    <w:rsid w:val="004B7839"/>
    <w:rsid w:val="004B7986"/>
    <w:rsid w:val="004B7A58"/>
    <w:rsid w:val="004B7AC3"/>
    <w:rsid w:val="004B7CF2"/>
    <w:rsid w:val="004B7E8F"/>
    <w:rsid w:val="004B7EC8"/>
    <w:rsid w:val="004C004D"/>
    <w:rsid w:val="004C025E"/>
    <w:rsid w:val="004C032D"/>
    <w:rsid w:val="004C09C5"/>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3D"/>
    <w:rsid w:val="004C2861"/>
    <w:rsid w:val="004C2CD9"/>
    <w:rsid w:val="004C300F"/>
    <w:rsid w:val="004C33A5"/>
    <w:rsid w:val="004C34C5"/>
    <w:rsid w:val="004C36DD"/>
    <w:rsid w:val="004C36E6"/>
    <w:rsid w:val="004C36ED"/>
    <w:rsid w:val="004C3A47"/>
    <w:rsid w:val="004C3A63"/>
    <w:rsid w:val="004C3A96"/>
    <w:rsid w:val="004C3C19"/>
    <w:rsid w:val="004C3D06"/>
    <w:rsid w:val="004C3E7C"/>
    <w:rsid w:val="004C3F92"/>
    <w:rsid w:val="004C426F"/>
    <w:rsid w:val="004C4303"/>
    <w:rsid w:val="004C434E"/>
    <w:rsid w:val="004C43D3"/>
    <w:rsid w:val="004C45A2"/>
    <w:rsid w:val="004C4710"/>
    <w:rsid w:val="004C4797"/>
    <w:rsid w:val="004C4960"/>
    <w:rsid w:val="004C4B85"/>
    <w:rsid w:val="004C4BB2"/>
    <w:rsid w:val="004C4BBB"/>
    <w:rsid w:val="004C5065"/>
    <w:rsid w:val="004C53F5"/>
    <w:rsid w:val="004C54B7"/>
    <w:rsid w:val="004C55F5"/>
    <w:rsid w:val="004C5673"/>
    <w:rsid w:val="004C5AD8"/>
    <w:rsid w:val="004C5C4E"/>
    <w:rsid w:val="004C5EE7"/>
    <w:rsid w:val="004C600D"/>
    <w:rsid w:val="004C6351"/>
    <w:rsid w:val="004C6451"/>
    <w:rsid w:val="004C68C5"/>
    <w:rsid w:val="004C6AE9"/>
    <w:rsid w:val="004C6BBB"/>
    <w:rsid w:val="004C6BF5"/>
    <w:rsid w:val="004C6CFA"/>
    <w:rsid w:val="004C6D63"/>
    <w:rsid w:val="004C6D6B"/>
    <w:rsid w:val="004C7039"/>
    <w:rsid w:val="004C72E8"/>
    <w:rsid w:val="004C7420"/>
    <w:rsid w:val="004C7553"/>
    <w:rsid w:val="004C7614"/>
    <w:rsid w:val="004C79EB"/>
    <w:rsid w:val="004C7C41"/>
    <w:rsid w:val="004C7C80"/>
    <w:rsid w:val="004C7CDB"/>
    <w:rsid w:val="004C7D24"/>
    <w:rsid w:val="004C7D2F"/>
    <w:rsid w:val="004C7E76"/>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18D"/>
    <w:rsid w:val="004D23CB"/>
    <w:rsid w:val="004D23D8"/>
    <w:rsid w:val="004D24F9"/>
    <w:rsid w:val="004D29FD"/>
    <w:rsid w:val="004D2A0F"/>
    <w:rsid w:val="004D2C82"/>
    <w:rsid w:val="004D2DAB"/>
    <w:rsid w:val="004D304B"/>
    <w:rsid w:val="004D3202"/>
    <w:rsid w:val="004D32D2"/>
    <w:rsid w:val="004D341B"/>
    <w:rsid w:val="004D3479"/>
    <w:rsid w:val="004D347E"/>
    <w:rsid w:val="004D34F9"/>
    <w:rsid w:val="004D37F7"/>
    <w:rsid w:val="004D398A"/>
    <w:rsid w:val="004D3C29"/>
    <w:rsid w:val="004D3C9A"/>
    <w:rsid w:val="004D3F17"/>
    <w:rsid w:val="004D4514"/>
    <w:rsid w:val="004D46CF"/>
    <w:rsid w:val="004D4A98"/>
    <w:rsid w:val="004D4AF9"/>
    <w:rsid w:val="004D4D10"/>
    <w:rsid w:val="004D5055"/>
    <w:rsid w:val="004D51F8"/>
    <w:rsid w:val="004D5466"/>
    <w:rsid w:val="004D54E3"/>
    <w:rsid w:val="004D5597"/>
    <w:rsid w:val="004D55B0"/>
    <w:rsid w:val="004D55FE"/>
    <w:rsid w:val="004D56E2"/>
    <w:rsid w:val="004D5957"/>
    <w:rsid w:val="004D5CD8"/>
    <w:rsid w:val="004D5E81"/>
    <w:rsid w:val="004D5F90"/>
    <w:rsid w:val="004D60D4"/>
    <w:rsid w:val="004D63B6"/>
    <w:rsid w:val="004D6514"/>
    <w:rsid w:val="004D6663"/>
    <w:rsid w:val="004D66D9"/>
    <w:rsid w:val="004D678E"/>
    <w:rsid w:val="004D6906"/>
    <w:rsid w:val="004D69CA"/>
    <w:rsid w:val="004D6C4A"/>
    <w:rsid w:val="004D6CD5"/>
    <w:rsid w:val="004D6D53"/>
    <w:rsid w:val="004D6D88"/>
    <w:rsid w:val="004D6DE7"/>
    <w:rsid w:val="004D6E6E"/>
    <w:rsid w:val="004D6E84"/>
    <w:rsid w:val="004D719D"/>
    <w:rsid w:val="004D73E5"/>
    <w:rsid w:val="004D7480"/>
    <w:rsid w:val="004D7560"/>
    <w:rsid w:val="004D76D9"/>
    <w:rsid w:val="004D78FF"/>
    <w:rsid w:val="004D790E"/>
    <w:rsid w:val="004D7984"/>
    <w:rsid w:val="004D7C4E"/>
    <w:rsid w:val="004D7C92"/>
    <w:rsid w:val="004D7D30"/>
    <w:rsid w:val="004D7D55"/>
    <w:rsid w:val="004D7E31"/>
    <w:rsid w:val="004D7F77"/>
    <w:rsid w:val="004E0144"/>
    <w:rsid w:val="004E01C6"/>
    <w:rsid w:val="004E02AE"/>
    <w:rsid w:val="004E0481"/>
    <w:rsid w:val="004E0A49"/>
    <w:rsid w:val="004E0AE3"/>
    <w:rsid w:val="004E0BB7"/>
    <w:rsid w:val="004E0BE2"/>
    <w:rsid w:val="004E0C76"/>
    <w:rsid w:val="004E0D7C"/>
    <w:rsid w:val="004E115A"/>
    <w:rsid w:val="004E126C"/>
    <w:rsid w:val="004E12FA"/>
    <w:rsid w:val="004E1387"/>
    <w:rsid w:val="004E1881"/>
    <w:rsid w:val="004E1920"/>
    <w:rsid w:val="004E196B"/>
    <w:rsid w:val="004E1AC0"/>
    <w:rsid w:val="004E1B74"/>
    <w:rsid w:val="004E1CD6"/>
    <w:rsid w:val="004E1D95"/>
    <w:rsid w:val="004E203E"/>
    <w:rsid w:val="004E20B3"/>
    <w:rsid w:val="004E26BF"/>
    <w:rsid w:val="004E2896"/>
    <w:rsid w:val="004E28B6"/>
    <w:rsid w:val="004E2A70"/>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A6"/>
    <w:rsid w:val="004E3CBE"/>
    <w:rsid w:val="004E3D21"/>
    <w:rsid w:val="004E4574"/>
    <w:rsid w:val="004E46E7"/>
    <w:rsid w:val="004E4732"/>
    <w:rsid w:val="004E4740"/>
    <w:rsid w:val="004E477C"/>
    <w:rsid w:val="004E4808"/>
    <w:rsid w:val="004E4A69"/>
    <w:rsid w:val="004E4B07"/>
    <w:rsid w:val="004E4C14"/>
    <w:rsid w:val="004E4D56"/>
    <w:rsid w:val="004E4D6B"/>
    <w:rsid w:val="004E4E3D"/>
    <w:rsid w:val="004E4F9F"/>
    <w:rsid w:val="004E5909"/>
    <w:rsid w:val="004E591A"/>
    <w:rsid w:val="004E5961"/>
    <w:rsid w:val="004E59CC"/>
    <w:rsid w:val="004E5B10"/>
    <w:rsid w:val="004E5CAA"/>
    <w:rsid w:val="004E5F93"/>
    <w:rsid w:val="004E5FC7"/>
    <w:rsid w:val="004E63EF"/>
    <w:rsid w:val="004E6704"/>
    <w:rsid w:val="004E687B"/>
    <w:rsid w:val="004E6AAB"/>
    <w:rsid w:val="004E6B7C"/>
    <w:rsid w:val="004E7038"/>
    <w:rsid w:val="004E7265"/>
    <w:rsid w:val="004E7276"/>
    <w:rsid w:val="004E72A8"/>
    <w:rsid w:val="004E7845"/>
    <w:rsid w:val="004E7D0C"/>
    <w:rsid w:val="004E7F18"/>
    <w:rsid w:val="004F00F2"/>
    <w:rsid w:val="004F0209"/>
    <w:rsid w:val="004F0533"/>
    <w:rsid w:val="004F055A"/>
    <w:rsid w:val="004F067F"/>
    <w:rsid w:val="004F0AB4"/>
    <w:rsid w:val="004F0F11"/>
    <w:rsid w:val="004F0FCF"/>
    <w:rsid w:val="004F1019"/>
    <w:rsid w:val="004F113B"/>
    <w:rsid w:val="004F1192"/>
    <w:rsid w:val="004F1197"/>
    <w:rsid w:val="004F1348"/>
    <w:rsid w:val="004F13FF"/>
    <w:rsid w:val="004F1413"/>
    <w:rsid w:val="004F14AC"/>
    <w:rsid w:val="004F175F"/>
    <w:rsid w:val="004F17DD"/>
    <w:rsid w:val="004F1AFC"/>
    <w:rsid w:val="004F1B6E"/>
    <w:rsid w:val="004F1C5D"/>
    <w:rsid w:val="004F1E19"/>
    <w:rsid w:val="004F1F63"/>
    <w:rsid w:val="004F1FAA"/>
    <w:rsid w:val="004F2086"/>
    <w:rsid w:val="004F220B"/>
    <w:rsid w:val="004F2483"/>
    <w:rsid w:val="004F2784"/>
    <w:rsid w:val="004F298A"/>
    <w:rsid w:val="004F2A51"/>
    <w:rsid w:val="004F2C07"/>
    <w:rsid w:val="004F2C51"/>
    <w:rsid w:val="004F2F78"/>
    <w:rsid w:val="004F3198"/>
    <w:rsid w:val="004F335D"/>
    <w:rsid w:val="004F3680"/>
    <w:rsid w:val="004F3839"/>
    <w:rsid w:val="004F3881"/>
    <w:rsid w:val="004F38EF"/>
    <w:rsid w:val="004F3907"/>
    <w:rsid w:val="004F39F1"/>
    <w:rsid w:val="004F3A18"/>
    <w:rsid w:val="004F3B41"/>
    <w:rsid w:val="004F3B43"/>
    <w:rsid w:val="004F3C4F"/>
    <w:rsid w:val="004F3C73"/>
    <w:rsid w:val="004F3CD5"/>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618"/>
    <w:rsid w:val="004F57DA"/>
    <w:rsid w:val="004F5A18"/>
    <w:rsid w:val="004F5C60"/>
    <w:rsid w:val="004F5F08"/>
    <w:rsid w:val="004F5F41"/>
    <w:rsid w:val="004F6082"/>
    <w:rsid w:val="004F6121"/>
    <w:rsid w:val="004F62CC"/>
    <w:rsid w:val="004F6315"/>
    <w:rsid w:val="004F66AA"/>
    <w:rsid w:val="004F68FD"/>
    <w:rsid w:val="004F6980"/>
    <w:rsid w:val="004F6A55"/>
    <w:rsid w:val="004F6CDF"/>
    <w:rsid w:val="004F6D34"/>
    <w:rsid w:val="004F6D96"/>
    <w:rsid w:val="004F730F"/>
    <w:rsid w:val="004F7AD1"/>
    <w:rsid w:val="004F7C0E"/>
    <w:rsid w:val="004F7CC6"/>
    <w:rsid w:val="004F7E2F"/>
    <w:rsid w:val="004F7F49"/>
    <w:rsid w:val="00500579"/>
    <w:rsid w:val="0050086D"/>
    <w:rsid w:val="0050092D"/>
    <w:rsid w:val="00500D91"/>
    <w:rsid w:val="00500DA0"/>
    <w:rsid w:val="005010E7"/>
    <w:rsid w:val="005013D9"/>
    <w:rsid w:val="0050148E"/>
    <w:rsid w:val="005015D7"/>
    <w:rsid w:val="005018B6"/>
    <w:rsid w:val="005018F4"/>
    <w:rsid w:val="00501B1B"/>
    <w:rsid w:val="00501C24"/>
    <w:rsid w:val="00501CA2"/>
    <w:rsid w:val="00501E52"/>
    <w:rsid w:val="00501F27"/>
    <w:rsid w:val="00502664"/>
    <w:rsid w:val="005026A5"/>
    <w:rsid w:val="0050288D"/>
    <w:rsid w:val="00502897"/>
    <w:rsid w:val="00502AEA"/>
    <w:rsid w:val="00502B65"/>
    <w:rsid w:val="00502B66"/>
    <w:rsid w:val="00503239"/>
    <w:rsid w:val="0050323C"/>
    <w:rsid w:val="005035AF"/>
    <w:rsid w:val="00503800"/>
    <w:rsid w:val="00503AFD"/>
    <w:rsid w:val="00503DA3"/>
    <w:rsid w:val="00503EE8"/>
    <w:rsid w:val="00503FB1"/>
    <w:rsid w:val="005040D0"/>
    <w:rsid w:val="005040DE"/>
    <w:rsid w:val="00504186"/>
    <w:rsid w:val="005043B5"/>
    <w:rsid w:val="00504459"/>
    <w:rsid w:val="005045F0"/>
    <w:rsid w:val="005048AF"/>
    <w:rsid w:val="00504A37"/>
    <w:rsid w:val="00504A3A"/>
    <w:rsid w:val="00504CCF"/>
    <w:rsid w:val="00504D20"/>
    <w:rsid w:val="00504D79"/>
    <w:rsid w:val="00504DF3"/>
    <w:rsid w:val="00504E88"/>
    <w:rsid w:val="0050558C"/>
    <w:rsid w:val="005056AA"/>
    <w:rsid w:val="0050580E"/>
    <w:rsid w:val="005058BB"/>
    <w:rsid w:val="005058F9"/>
    <w:rsid w:val="00505EA3"/>
    <w:rsid w:val="005061BD"/>
    <w:rsid w:val="00506344"/>
    <w:rsid w:val="00506374"/>
    <w:rsid w:val="0050645B"/>
    <w:rsid w:val="00506544"/>
    <w:rsid w:val="00506802"/>
    <w:rsid w:val="00506888"/>
    <w:rsid w:val="00506979"/>
    <w:rsid w:val="00506A8D"/>
    <w:rsid w:val="00506BB8"/>
    <w:rsid w:val="00507084"/>
    <w:rsid w:val="00507133"/>
    <w:rsid w:val="00507182"/>
    <w:rsid w:val="00507184"/>
    <w:rsid w:val="0050721B"/>
    <w:rsid w:val="0050740D"/>
    <w:rsid w:val="00507527"/>
    <w:rsid w:val="005076AF"/>
    <w:rsid w:val="005077ED"/>
    <w:rsid w:val="00507C3B"/>
    <w:rsid w:val="00507E1D"/>
    <w:rsid w:val="00507F09"/>
    <w:rsid w:val="005101F6"/>
    <w:rsid w:val="00510C87"/>
    <w:rsid w:val="00510EED"/>
    <w:rsid w:val="00511103"/>
    <w:rsid w:val="00511191"/>
    <w:rsid w:val="005111D1"/>
    <w:rsid w:val="0051133D"/>
    <w:rsid w:val="00511398"/>
    <w:rsid w:val="00511471"/>
    <w:rsid w:val="0051154B"/>
    <w:rsid w:val="005116DC"/>
    <w:rsid w:val="005116F4"/>
    <w:rsid w:val="00511785"/>
    <w:rsid w:val="00511912"/>
    <w:rsid w:val="0051194D"/>
    <w:rsid w:val="005119E4"/>
    <w:rsid w:val="00511B5B"/>
    <w:rsid w:val="00511D5A"/>
    <w:rsid w:val="00511DAB"/>
    <w:rsid w:val="00512060"/>
    <w:rsid w:val="00512131"/>
    <w:rsid w:val="0051241D"/>
    <w:rsid w:val="005126A4"/>
    <w:rsid w:val="005126C4"/>
    <w:rsid w:val="0051288C"/>
    <w:rsid w:val="00512AC2"/>
    <w:rsid w:val="00512CAE"/>
    <w:rsid w:val="00513142"/>
    <w:rsid w:val="005131C7"/>
    <w:rsid w:val="005135B1"/>
    <w:rsid w:val="005136B3"/>
    <w:rsid w:val="00513835"/>
    <w:rsid w:val="00513C5D"/>
    <w:rsid w:val="00513C85"/>
    <w:rsid w:val="00513D27"/>
    <w:rsid w:val="00514054"/>
    <w:rsid w:val="00514C50"/>
    <w:rsid w:val="00514C64"/>
    <w:rsid w:val="00514E73"/>
    <w:rsid w:val="00514E86"/>
    <w:rsid w:val="00514F48"/>
    <w:rsid w:val="00514F6D"/>
    <w:rsid w:val="00514FE9"/>
    <w:rsid w:val="00515154"/>
    <w:rsid w:val="005151C0"/>
    <w:rsid w:val="00515329"/>
    <w:rsid w:val="00515513"/>
    <w:rsid w:val="00515878"/>
    <w:rsid w:val="005159A6"/>
    <w:rsid w:val="005159AB"/>
    <w:rsid w:val="00515A09"/>
    <w:rsid w:val="00515A39"/>
    <w:rsid w:val="00515D70"/>
    <w:rsid w:val="00515E23"/>
    <w:rsid w:val="00515E9B"/>
    <w:rsid w:val="00516579"/>
    <w:rsid w:val="00516591"/>
    <w:rsid w:val="0051659A"/>
    <w:rsid w:val="005165E7"/>
    <w:rsid w:val="00516778"/>
    <w:rsid w:val="005170A7"/>
    <w:rsid w:val="005170CE"/>
    <w:rsid w:val="005174C8"/>
    <w:rsid w:val="00517518"/>
    <w:rsid w:val="00517537"/>
    <w:rsid w:val="005176DD"/>
    <w:rsid w:val="005177DC"/>
    <w:rsid w:val="00517920"/>
    <w:rsid w:val="005179BA"/>
    <w:rsid w:val="00517D3E"/>
    <w:rsid w:val="00517D7E"/>
    <w:rsid w:val="00517EBE"/>
    <w:rsid w:val="00517F6B"/>
    <w:rsid w:val="00520010"/>
    <w:rsid w:val="0052007A"/>
    <w:rsid w:val="00520169"/>
    <w:rsid w:val="005203CB"/>
    <w:rsid w:val="0052063D"/>
    <w:rsid w:val="0052077F"/>
    <w:rsid w:val="0052096B"/>
    <w:rsid w:val="005209A8"/>
    <w:rsid w:val="00520D50"/>
    <w:rsid w:val="00520EB6"/>
    <w:rsid w:val="005210D6"/>
    <w:rsid w:val="00521119"/>
    <w:rsid w:val="005211BB"/>
    <w:rsid w:val="00521230"/>
    <w:rsid w:val="005212D2"/>
    <w:rsid w:val="005212EE"/>
    <w:rsid w:val="0052148B"/>
    <w:rsid w:val="00521590"/>
    <w:rsid w:val="00521A33"/>
    <w:rsid w:val="00521BD5"/>
    <w:rsid w:val="00521D73"/>
    <w:rsid w:val="00521E03"/>
    <w:rsid w:val="00522054"/>
    <w:rsid w:val="005223AA"/>
    <w:rsid w:val="005223EA"/>
    <w:rsid w:val="0052252B"/>
    <w:rsid w:val="00522667"/>
    <w:rsid w:val="0052282A"/>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D02"/>
    <w:rsid w:val="00523E54"/>
    <w:rsid w:val="00523E64"/>
    <w:rsid w:val="005240CA"/>
    <w:rsid w:val="00524154"/>
    <w:rsid w:val="005242E5"/>
    <w:rsid w:val="00524395"/>
    <w:rsid w:val="0052446F"/>
    <w:rsid w:val="005244F0"/>
    <w:rsid w:val="005247CC"/>
    <w:rsid w:val="00524C8C"/>
    <w:rsid w:val="00524F5C"/>
    <w:rsid w:val="005252AE"/>
    <w:rsid w:val="00525355"/>
    <w:rsid w:val="00525592"/>
    <w:rsid w:val="005257EF"/>
    <w:rsid w:val="00525CA2"/>
    <w:rsid w:val="00525DCD"/>
    <w:rsid w:val="00525E81"/>
    <w:rsid w:val="00525EE8"/>
    <w:rsid w:val="00525F11"/>
    <w:rsid w:val="00526025"/>
    <w:rsid w:val="005260B1"/>
    <w:rsid w:val="005263FD"/>
    <w:rsid w:val="00526601"/>
    <w:rsid w:val="00526888"/>
    <w:rsid w:val="0052689E"/>
    <w:rsid w:val="005268C5"/>
    <w:rsid w:val="005268DD"/>
    <w:rsid w:val="00526992"/>
    <w:rsid w:val="005269E2"/>
    <w:rsid w:val="00526F53"/>
    <w:rsid w:val="00526F99"/>
    <w:rsid w:val="00527058"/>
    <w:rsid w:val="00527382"/>
    <w:rsid w:val="0052748B"/>
    <w:rsid w:val="0052761D"/>
    <w:rsid w:val="005277F3"/>
    <w:rsid w:val="0052783A"/>
    <w:rsid w:val="00527B13"/>
    <w:rsid w:val="00527BBF"/>
    <w:rsid w:val="00527C8E"/>
    <w:rsid w:val="00527D31"/>
    <w:rsid w:val="00527FED"/>
    <w:rsid w:val="00530066"/>
    <w:rsid w:val="0053026B"/>
    <w:rsid w:val="0053027B"/>
    <w:rsid w:val="005303A6"/>
    <w:rsid w:val="00530457"/>
    <w:rsid w:val="005304BD"/>
    <w:rsid w:val="00530527"/>
    <w:rsid w:val="005305F4"/>
    <w:rsid w:val="00530885"/>
    <w:rsid w:val="00530AB8"/>
    <w:rsid w:val="00530B87"/>
    <w:rsid w:val="00530CB8"/>
    <w:rsid w:val="00530D31"/>
    <w:rsid w:val="00530F5D"/>
    <w:rsid w:val="00530F77"/>
    <w:rsid w:val="0053121D"/>
    <w:rsid w:val="005312AC"/>
    <w:rsid w:val="0053131C"/>
    <w:rsid w:val="00531328"/>
    <w:rsid w:val="0053151D"/>
    <w:rsid w:val="00531770"/>
    <w:rsid w:val="0053193C"/>
    <w:rsid w:val="00531B62"/>
    <w:rsid w:val="00531BA6"/>
    <w:rsid w:val="00531F2D"/>
    <w:rsid w:val="00531F8C"/>
    <w:rsid w:val="0053210E"/>
    <w:rsid w:val="0053227B"/>
    <w:rsid w:val="005325BA"/>
    <w:rsid w:val="0053261D"/>
    <w:rsid w:val="0053285D"/>
    <w:rsid w:val="00532892"/>
    <w:rsid w:val="00532945"/>
    <w:rsid w:val="00532C27"/>
    <w:rsid w:val="00532E14"/>
    <w:rsid w:val="00532E96"/>
    <w:rsid w:val="0053302B"/>
    <w:rsid w:val="00533139"/>
    <w:rsid w:val="00533216"/>
    <w:rsid w:val="00533319"/>
    <w:rsid w:val="005333E9"/>
    <w:rsid w:val="00533466"/>
    <w:rsid w:val="00533554"/>
    <w:rsid w:val="00533ACC"/>
    <w:rsid w:val="00533C94"/>
    <w:rsid w:val="00533D03"/>
    <w:rsid w:val="00534230"/>
    <w:rsid w:val="00534293"/>
    <w:rsid w:val="00534344"/>
    <w:rsid w:val="0053446B"/>
    <w:rsid w:val="0053467A"/>
    <w:rsid w:val="005347D1"/>
    <w:rsid w:val="0053483D"/>
    <w:rsid w:val="00534938"/>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617"/>
    <w:rsid w:val="00536712"/>
    <w:rsid w:val="005368C0"/>
    <w:rsid w:val="00536BBE"/>
    <w:rsid w:val="00536E01"/>
    <w:rsid w:val="00536F12"/>
    <w:rsid w:val="00537202"/>
    <w:rsid w:val="00537291"/>
    <w:rsid w:val="00537510"/>
    <w:rsid w:val="00537530"/>
    <w:rsid w:val="0053769F"/>
    <w:rsid w:val="00537748"/>
    <w:rsid w:val="005378F9"/>
    <w:rsid w:val="00537A4C"/>
    <w:rsid w:val="00537CDF"/>
    <w:rsid w:val="00537DF2"/>
    <w:rsid w:val="00537F63"/>
    <w:rsid w:val="00537F88"/>
    <w:rsid w:val="00537FD1"/>
    <w:rsid w:val="005400FC"/>
    <w:rsid w:val="0054017E"/>
    <w:rsid w:val="00540537"/>
    <w:rsid w:val="00540706"/>
    <w:rsid w:val="00540912"/>
    <w:rsid w:val="0054094F"/>
    <w:rsid w:val="00540B57"/>
    <w:rsid w:val="00540C80"/>
    <w:rsid w:val="00540CF2"/>
    <w:rsid w:val="00540E7A"/>
    <w:rsid w:val="00540F51"/>
    <w:rsid w:val="005411E5"/>
    <w:rsid w:val="005413DC"/>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26"/>
    <w:rsid w:val="00543898"/>
    <w:rsid w:val="00543C4B"/>
    <w:rsid w:val="00543EBD"/>
    <w:rsid w:val="00543F3D"/>
    <w:rsid w:val="005444A8"/>
    <w:rsid w:val="0054455A"/>
    <w:rsid w:val="00544A35"/>
    <w:rsid w:val="00544A57"/>
    <w:rsid w:val="00544E36"/>
    <w:rsid w:val="00544F81"/>
    <w:rsid w:val="0054501B"/>
    <w:rsid w:val="005451B3"/>
    <w:rsid w:val="005451BA"/>
    <w:rsid w:val="00545215"/>
    <w:rsid w:val="005452F5"/>
    <w:rsid w:val="005453D2"/>
    <w:rsid w:val="005453DC"/>
    <w:rsid w:val="00545A5E"/>
    <w:rsid w:val="00545A76"/>
    <w:rsid w:val="00545AB3"/>
    <w:rsid w:val="00545AFC"/>
    <w:rsid w:val="00545F93"/>
    <w:rsid w:val="005462A0"/>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0E89"/>
    <w:rsid w:val="0055111E"/>
    <w:rsid w:val="0055125D"/>
    <w:rsid w:val="00551393"/>
    <w:rsid w:val="005516C2"/>
    <w:rsid w:val="00551834"/>
    <w:rsid w:val="005519DB"/>
    <w:rsid w:val="00551A1A"/>
    <w:rsid w:val="00551B93"/>
    <w:rsid w:val="00551F27"/>
    <w:rsid w:val="00552197"/>
    <w:rsid w:val="005523A9"/>
    <w:rsid w:val="00552572"/>
    <w:rsid w:val="005525E6"/>
    <w:rsid w:val="005525EA"/>
    <w:rsid w:val="0055260C"/>
    <w:rsid w:val="00552678"/>
    <w:rsid w:val="005527C7"/>
    <w:rsid w:val="00552846"/>
    <w:rsid w:val="00552CE8"/>
    <w:rsid w:val="00552F56"/>
    <w:rsid w:val="0055318D"/>
    <w:rsid w:val="00553385"/>
    <w:rsid w:val="00553565"/>
    <w:rsid w:val="00553A3B"/>
    <w:rsid w:val="00553B2B"/>
    <w:rsid w:val="00553CF3"/>
    <w:rsid w:val="00554077"/>
    <w:rsid w:val="00554196"/>
    <w:rsid w:val="0055442E"/>
    <w:rsid w:val="005544E3"/>
    <w:rsid w:val="005544E6"/>
    <w:rsid w:val="00554EA4"/>
    <w:rsid w:val="00554EBA"/>
    <w:rsid w:val="005553F5"/>
    <w:rsid w:val="005553F6"/>
    <w:rsid w:val="005557AE"/>
    <w:rsid w:val="005557DE"/>
    <w:rsid w:val="005558FA"/>
    <w:rsid w:val="00555D31"/>
    <w:rsid w:val="0055602D"/>
    <w:rsid w:val="00556112"/>
    <w:rsid w:val="0055618F"/>
    <w:rsid w:val="005561C0"/>
    <w:rsid w:val="005561EA"/>
    <w:rsid w:val="005563C8"/>
    <w:rsid w:val="0055654D"/>
    <w:rsid w:val="00556579"/>
    <w:rsid w:val="005567F2"/>
    <w:rsid w:val="00556963"/>
    <w:rsid w:val="00556BE8"/>
    <w:rsid w:val="00556DD9"/>
    <w:rsid w:val="00557531"/>
    <w:rsid w:val="00557647"/>
    <w:rsid w:val="00557650"/>
    <w:rsid w:val="00557775"/>
    <w:rsid w:val="0055777A"/>
    <w:rsid w:val="005577E1"/>
    <w:rsid w:val="005579FC"/>
    <w:rsid w:val="00557AA8"/>
    <w:rsid w:val="00557C96"/>
    <w:rsid w:val="00557F59"/>
    <w:rsid w:val="00557F7D"/>
    <w:rsid w:val="00557FF7"/>
    <w:rsid w:val="0056015E"/>
    <w:rsid w:val="005602A0"/>
    <w:rsid w:val="00560582"/>
    <w:rsid w:val="005606CE"/>
    <w:rsid w:val="00560E1F"/>
    <w:rsid w:val="00560F97"/>
    <w:rsid w:val="0056113C"/>
    <w:rsid w:val="00561150"/>
    <w:rsid w:val="0056116E"/>
    <w:rsid w:val="0056125B"/>
    <w:rsid w:val="005613A2"/>
    <w:rsid w:val="005613DD"/>
    <w:rsid w:val="00561413"/>
    <w:rsid w:val="00561467"/>
    <w:rsid w:val="00561968"/>
    <w:rsid w:val="0056196A"/>
    <w:rsid w:val="00561CB0"/>
    <w:rsid w:val="0056204D"/>
    <w:rsid w:val="00562240"/>
    <w:rsid w:val="0056228C"/>
    <w:rsid w:val="005622BF"/>
    <w:rsid w:val="005624D4"/>
    <w:rsid w:val="00562913"/>
    <w:rsid w:val="00562C18"/>
    <w:rsid w:val="00562CE7"/>
    <w:rsid w:val="0056300A"/>
    <w:rsid w:val="00563441"/>
    <w:rsid w:val="0056361E"/>
    <w:rsid w:val="005637B0"/>
    <w:rsid w:val="00563962"/>
    <w:rsid w:val="00563AA6"/>
    <w:rsid w:val="00563CAE"/>
    <w:rsid w:val="00563F44"/>
    <w:rsid w:val="0056444C"/>
    <w:rsid w:val="00564468"/>
    <w:rsid w:val="00564581"/>
    <w:rsid w:val="005645FF"/>
    <w:rsid w:val="005646F3"/>
    <w:rsid w:val="00564713"/>
    <w:rsid w:val="00564729"/>
    <w:rsid w:val="00564A2D"/>
    <w:rsid w:val="00564A7E"/>
    <w:rsid w:val="00564B66"/>
    <w:rsid w:val="00564E4B"/>
    <w:rsid w:val="00564F20"/>
    <w:rsid w:val="00565001"/>
    <w:rsid w:val="00565133"/>
    <w:rsid w:val="00565433"/>
    <w:rsid w:val="005654C3"/>
    <w:rsid w:val="005654E4"/>
    <w:rsid w:val="005654ED"/>
    <w:rsid w:val="00565959"/>
    <w:rsid w:val="00565A13"/>
    <w:rsid w:val="00565A5B"/>
    <w:rsid w:val="00565C1B"/>
    <w:rsid w:val="00565C4C"/>
    <w:rsid w:val="00565CDB"/>
    <w:rsid w:val="00565D90"/>
    <w:rsid w:val="00565DD1"/>
    <w:rsid w:val="00565F33"/>
    <w:rsid w:val="00565F73"/>
    <w:rsid w:val="00566128"/>
    <w:rsid w:val="0056628B"/>
    <w:rsid w:val="005665CA"/>
    <w:rsid w:val="0056670B"/>
    <w:rsid w:val="00566BE2"/>
    <w:rsid w:val="00566CC4"/>
    <w:rsid w:val="00566DCE"/>
    <w:rsid w:val="0056704C"/>
    <w:rsid w:val="005670AD"/>
    <w:rsid w:val="00567266"/>
    <w:rsid w:val="005672FC"/>
    <w:rsid w:val="00567306"/>
    <w:rsid w:val="0056756C"/>
    <w:rsid w:val="0056780F"/>
    <w:rsid w:val="00567A2A"/>
    <w:rsid w:val="00567B31"/>
    <w:rsid w:val="00567D16"/>
    <w:rsid w:val="00567D94"/>
    <w:rsid w:val="00567DA3"/>
    <w:rsid w:val="00567E5A"/>
    <w:rsid w:val="00567F62"/>
    <w:rsid w:val="005701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2B"/>
    <w:rsid w:val="00571B62"/>
    <w:rsid w:val="00571C6D"/>
    <w:rsid w:val="00571D81"/>
    <w:rsid w:val="00571FBE"/>
    <w:rsid w:val="005720E6"/>
    <w:rsid w:val="00572739"/>
    <w:rsid w:val="0057298D"/>
    <w:rsid w:val="00572B9E"/>
    <w:rsid w:val="00572DD9"/>
    <w:rsid w:val="00572E3D"/>
    <w:rsid w:val="00573050"/>
    <w:rsid w:val="00573062"/>
    <w:rsid w:val="00573280"/>
    <w:rsid w:val="005732D6"/>
    <w:rsid w:val="0057340A"/>
    <w:rsid w:val="0057352C"/>
    <w:rsid w:val="005739BA"/>
    <w:rsid w:val="00573B8B"/>
    <w:rsid w:val="00573C82"/>
    <w:rsid w:val="00573D9C"/>
    <w:rsid w:val="00573E95"/>
    <w:rsid w:val="00573F7B"/>
    <w:rsid w:val="00574164"/>
    <w:rsid w:val="00574350"/>
    <w:rsid w:val="00574467"/>
    <w:rsid w:val="00574638"/>
    <w:rsid w:val="00574953"/>
    <w:rsid w:val="00574A06"/>
    <w:rsid w:val="00574A46"/>
    <w:rsid w:val="00574D0D"/>
    <w:rsid w:val="00574D16"/>
    <w:rsid w:val="00574F61"/>
    <w:rsid w:val="005751A7"/>
    <w:rsid w:val="0057521D"/>
    <w:rsid w:val="00575666"/>
    <w:rsid w:val="005756E0"/>
    <w:rsid w:val="005757A4"/>
    <w:rsid w:val="0057603F"/>
    <w:rsid w:val="00576697"/>
    <w:rsid w:val="00576744"/>
    <w:rsid w:val="00576779"/>
    <w:rsid w:val="0057684B"/>
    <w:rsid w:val="00576ABA"/>
    <w:rsid w:val="00576BA3"/>
    <w:rsid w:val="00576F39"/>
    <w:rsid w:val="00577097"/>
    <w:rsid w:val="00577256"/>
    <w:rsid w:val="0057729E"/>
    <w:rsid w:val="005772CD"/>
    <w:rsid w:val="0057743E"/>
    <w:rsid w:val="005778F6"/>
    <w:rsid w:val="0057797C"/>
    <w:rsid w:val="00577AD4"/>
    <w:rsid w:val="00577C50"/>
    <w:rsid w:val="00577C62"/>
    <w:rsid w:val="00577DA4"/>
    <w:rsid w:val="005804B3"/>
    <w:rsid w:val="00580519"/>
    <w:rsid w:val="00580A82"/>
    <w:rsid w:val="00580BB8"/>
    <w:rsid w:val="00580DE1"/>
    <w:rsid w:val="00580F05"/>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5AF"/>
    <w:rsid w:val="00584728"/>
    <w:rsid w:val="0058483C"/>
    <w:rsid w:val="0058486E"/>
    <w:rsid w:val="005848FC"/>
    <w:rsid w:val="00584C3B"/>
    <w:rsid w:val="00584D4A"/>
    <w:rsid w:val="00584DAF"/>
    <w:rsid w:val="00585051"/>
    <w:rsid w:val="00585294"/>
    <w:rsid w:val="0058545F"/>
    <w:rsid w:val="005854E3"/>
    <w:rsid w:val="00585717"/>
    <w:rsid w:val="00585983"/>
    <w:rsid w:val="00585DF5"/>
    <w:rsid w:val="00586132"/>
    <w:rsid w:val="0058618F"/>
    <w:rsid w:val="00586226"/>
    <w:rsid w:val="005863BB"/>
    <w:rsid w:val="0058678E"/>
    <w:rsid w:val="0058679F"/>
    <w:rsid w:val="005867CD"/>
    <w:rsid w:val="005867F0"/>
    <w:rsid w:val="00586AAB"/>
    <w:rsid w:val="00586B52"/>
    <w:rsid w:val="00586DE8"/>
    <w:rsid w:val="00586E2C"/>
    <w:rsid w:val="00586E60"/>
    <w:rsid w:val="00586F7F"/>
    <w:rsid w:val="00586F89"/>
    <w:rsid w:val="00587004"/>
    <w:rsid w:val="00587115"/>
    <w:rsid w:val="005871E7"/>
    <w:rsid w:val="00587236"/>
    <w:rsid w:val="0058738D"/>
    <w:rsid w:val="00587397"/>
    <w:rsid w:val="00587398"/>
    <w:rsid w:val="00587441"/>
    <w:rsid w:val="00587501"/>
    <w:rsid w:val="005878C6"/>
    <w:rsid w:val="00587A43"/>
    <w:rsid w:val="00587B90"/>
    <w:rsid w:val="005900CE"/>
    <w:rsid w:val="00590139"/>
    <w:rsid w:val="0059024C"/>
    <w:rsid w:val="005902C7"/>
    <w:rsid w:val="00590376"/>
    <w:rsid w:val="005907AD"/>
    <w:rsid w:val="005907E6"/>
    <w:rsid w:val="005909FC"/>
    <w:rsid w:val="00590A79"/>
    <w:rsid w:val="00590AC2"/>
    <w:rsid w:val="00590B4C"/>
    <w:rsid w:val="00590B5B"/>
    <w:rsid w:val="00590C5F"/>
    <w:rsid w:val="00590DAC"/>
    <w:rsid w:val="0059128B"/>
    <w:rsid w:val="00591367"/>
    <w:rsid w:val="00591444"/>
    <w:rsid w:val="0059160A"/>
    <w:rsid w:val="0059169B"/>
    <w:rsid w:val="00591BBD"/>
    <w:rsid w:val="00591C3C"/>
    <w:rsid w:val="00591E1F"/>
    <w:rsid w:val="00591F5D"/>
    <w:rsid w:val="00591FCA"/>
    <w:rsid w:val="00592162"/>
    <w:rsid w:val="005921F8"/>
    <w:rsid w:val="005922BC"/>
    <w:rsid w:val="0059234C"/>
    <w:rsid w:val="0059244D"/>
    <w:rsid w:val="0059244F"/>
    <w:rsid w:val="005924A8"/>
    <w:rsid w:val="00592581"/>
    <w:rsid w:val="00592918"/>
    <w:rsid w:val="00592C1E"/>
    <w:rsid w:val="00592C54"/>
    <w:rsid w:val="00592CE7"/>
    <w:rsid w:val="00592CEF"/>
    <w:rsid w:val="00592EB3"/>
    <w:rsid w:val="00592EBF"/>
    <w:rsid w:val="00592F50"/>
    <w:rsid w:val="00592FB0"/>
    <w:rsid w:val="00593268"/>
    <w:rsid w:val="0059396D"/>
    <w:rsid w:val="00593987"/>
    <w:rsid w:val="00593A1D"/>
    <w:rsid w:val="00593C19"/>
    <w:rsid w:val="00593C20"/>
    <w:rsid w:val="00593D76"/>
    <w:rsid w:val="00593E50"/>
    <w:rsid w:val="00593E6F"/>
    <w:rsid w:val="0059400F"/>
    <w:rsid w:val="00594152"/>
    <w:rsid w:val="005941E9"/>
    <w:rsid w:val="005942AA"/>
    <w:rsid w:val="0059463E"/>
    <w:rsid w:val="00594645"/>
    <w:rsid w:val="00594776"/>
    <w:rsid w:val="00594A54"/>
    <w:rsid w:val="00594A84"/>
    <w:rsid w:val="00594B68"/>
    <w:rsid w:val="00594D3A"/>
    <w:rsid w:val="00594EC8"/>
    <w:rsid w:val="00594F28"/>
    <w:rsid w:val="005950AE"/>
    <w:rsid w:val="005950BF"/>
    <w:rsid w:val="0059511B"/>
    <w:rsid w:val="0059516C"/>
    <w:rsid w:val="005951FD"/>
    <w:rsid w:val="00595295"/>
    <w:rsid w:val="0059530E"/>
    <w:rsid w:val="005958F1"/>
    <w:rsid w:val="00595A97"/>
    <w:rsid w:val="00595AAF"/>
    <w:rsid w:val="00595BFD"/>
    <w:rsid w:val="00595D48"/>
    <w:rsid w:val="00595E2B"/>
    <w:rsid w:val="00596177"/>
    <w:rsid w:val="005961AE"/>
    <w:rsid w:val="0059626D"/>
    <w:rsid w:val="005963AC"/>
    <w:rsid w:val="005965A3"/>
    <w:rsid w:val="0059671E"/>
    <w:rsid w:val="005967E4"/>
    <w:rsid w:val="00596967"/>
    <w:rsid w:val="00596A81"/>
    <w:rsid w:val="00596C7A"/>
    <w:rsid w:val="00596D4F"/>
    <w:rsid w:val="00596E14"/>
    <w:rsid w:val="005970F0"/>
    <w:rsid w:val="0059724A"/>
    <w:rsid w:val="005974CE"/>
    <w:rsid w:val="005975C8"/>
    <w:rsid w:val="00597735"/>
    <w:rsid w:val="00597760"/>
    <w:rsid w:val="005977DC"/>
    <w:rsid w:val="005977EC"/>
    <w:rsid w:val="00597A00"/>
    <w:rsid w:val="00597A03"/>
    <w:rsid w:val="00597A45"/>
    <w:rsid w:val="00597AA0"/>
    <w:rsid w:val="00597AB5"/>
    <w:rsid w:val="00597AE9"/>
    <w:rsid w:val="00597D39"/>
    <w:rsid w:val="00597DF1"/>
    <w:rsid w:val="00597EC9"/>
    <w:rsid w:val="005A0426"/>
    <w:rsid w:val="005A0445"/>
    <w:rsid w:val="005A050A"/>
    <w:rsid w:val="005A05AD"/>
    <w:rsid w:val="005A0643"/>
    <w:rsid w:val="005A08D5"/>
    <w:rsid w:val="005A0A06"/>
    <w:rsid w:val="005A0C68"/>
    <w:rsid w:val="005A0D97"/>
    <w:rsid w:val="005A13F8"/>
    <w:rsid w:val="005A15AB"/>
    <w:rsid w:val="005A15EC"/>
    <w:rsid w:val="005A15F7"/>
    <w:rsid w:val="005A185E"/>
    <w:rsid w:val="005A19B1"/>
    <w:rsid w:val="005A1CD1"/>
    <w:rsid w:val="005A1E34"/>
    <w:rsid w:val="005A2048"/>
    <w:rsid w:val="005A231D"/>
    <w:rsid w:val="005A254A"/>
    <w:rsid w:val="005A2658"/>
    <w:rsid w:val="005A2843"/>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A98"/>
    <w:rsid w:val="005A4CCE"/>
    <w:rsid w:val="005A4CDA"/>
    <w:rsid w:val="005A4D75"/>
    <w:rsid w:val="005A4DC0"/>
    <w:rsid w:val="005A52A0"/>
    <w:rsid w:val="005A52A8"/>
    <w:rsid w:val="005A538D"/>
    <w:rsid w:val="005A55AD"/>
    <w:rsid w:val="005A5EC6"/>
    <w:rsid w:val="005A608A"/>
    <w:rsid w:val="005A60B9"/>
    <w:rsid w:val="005A6177"/>
    <w:rsid w:val="005A61DD"/>
    <w:rsid w:val="005A6216"/>
    <w:rsid w:val="005A62BE"/>
    <w:rsid w:val="005A6367"/>
    <w:rsid w:val="005A6700"/>
    <w:rsid w:val="005A68F1"/>
    <w:rsid w:val="005A6B3D"/>
    <w:rsid w:val="005A6FDD"/>
    <w:rsid w:val="005A6FEE"/>
    <w:rsid w:val="005A6FF0"/>
    <w:rsid w:val="005A70D5"/>
    <w:rsid w:val="005A70F7"/>
    <w:rsid w:val="005A7250"/>
    <w:rsid w:val="005A72DA"/>
    <w:rsid w:val="005A7391"/>
    <w:rsid w:val="005A789F"/>
    <w:rsid w:val="005A7A3E"/>
    <w:rsid w:val="005A7ACB"/>
    <w:rsid w:val="005A7B50"/>
    <w:rsid w:val="005A7E48"/>
    <w:rsid w:val="005A7E75"/>
    <w:rsid w:val="005B011B"/>
    <w:rsid w:val="005B0339"/>
    <w:rsid w:val="005B074F"/>
    <w:rsid w:val="005B0844"/>
    <w:rsid w:val="005B089A"/>
    <w:rsid w:val="005B0A00"/>
    <w:rsid w:val="005B0D48"/>
    <w:rsid w:val="005B10B9"/>
    <w:rsid w:val="005B10EC"/>
    <w:rsid w:val="005B1335"/>
    <w:rsid w:val="005B18C4"/>
    <w:rsid w:val="005B19DE"/>
    <w:rsid w:val="005B1B31"/>
    <w:rsid w:val="005B1B56"/>
    <w:rsid w:val="005B215B"/>
    <w:rsid w:val="005B22B9"/>
    <w:rsid w:val="005B249D"/>
    <w:rsid w:val="005B2614"/>
    <w:rsid w:val="005B2865"/>
    <w:rsid w:val="005B28DE"/>
    <w:rsid w:val="005B30D1"/>
    <w:rsid w:val="005B3265"/>
    <w:rsid w:val="005B3416"/>
    <w:rsid w:val="005B344B"/>
    <w:rsid w:val="005B3535"/>
    <w:rsid w:val="005B3C51"/>
    <w:rsid w:val="005B3D3F"/>
    <w:rsid w:val="005B3D5F"/>
    <w:rsid w:val="005B3F07"/>
    <w:rsid w:val="005B3F34"/>
    <w:rsid w:val="005B4189"/>
    <w:rsid w:val="005B4275"/>
    <w:rsid w:val="005B42C9"/>
    <w:rsid w:val="005B43A8"/>
    <w:rsid w:val="005B4796"/>
    <w:rsid w:val="005B48C9"/>
    <w:rsid w:val="005B4A6C"/>
    <w:rsid w:val="005B4ADE"/>
    <w:rsid w:val="005B4B54"/>
    <w:rsid w:val="005B4BFE"/>
    <w:rsid w:val="005B4C31"/>
    <w:rsid w:val="005B4C55"/>
    <w:rsid w:val="005B4D77"/>
    <w:rsid w:val="005B4DE9"/>
    <w:rsid w:val="005B4F17"/>
    <w:rsid w:val="005B5146"/>
    <w:rsid w:val="005B5360"/>
    <w:rsid w:val="005B538C"/>
    <w:rsid w:val="005B54F6"/>
    <w:rsid w:val="005B5660"/>
    <w:rsid w:val="005B5715"/>
    <w:rsid w:val="005B576A"/>
    <w:rsid w:val="005B597B"/>
    <w:rsid w:val="005B5B64"/>
    <w:rsid w:val="005B5BD3"/>
    <w:rsid w:val="005B5BD4"/>
    <w:rsid w:val="005B5D42"/>
    <w:rsid w:val="005B5DA0"/>
    <w:rsid w:val="005B5E40"/>
    <w:rsid w:val="005B5F18"/>
    <w:rsid w:val="005B5F28"/>
    <w:rsid w:val="005B6103"/>
    <w:rsid w:val="005B6136"/>
    <w:rsid w:val="005B614A"/>
    <w:rsid w:val="005B6165"/>
    <w:rsid w:val="005B61FD"/>
    <w:rsid w:val="005B6386"/>
    <w:rsid w:val="005B6632"/>
    <w:rsid w:val="005B66FE"/>
    <w:rsid w:val="005B696E"/>
    <w:rsid w:val="005B6A61"/>
    <w:rsid w:val="005B6BAD"/>
    <w:rsid w:val="005B6E1B"/>
    <w:rsid w:val="005B705A"/>
    <w:rsid w:val="005B70A3"/>
    <w:rsid w:val="005B718E"/>
    <w:rsid w:val="005B7355"/>
    <w:rsid w:val="005B73C2"/>
    <w:rsid w:val="005B75AC"/>
    <w:rsid w:val="005B7609"/>
    <w:rsid w:val="005B7857"/>
    <w:rsid w:val="005B7AB2"/>
    <w:rsid w:val="005B7E40"/>
    <w:rsid w:val="005B7F0C"/>
    <w:rsid w:val="005B7FE3"/>
    <w:rsid w:val="005C003B"/>
    <w:rsid w:val="005C017B"/>
    <w:rsid w:val="005C0273"/>
    <w:rsid w:val="005C0282"/>
    <w:rsid w:val="005C0399"/>
    <w:rsid w:val="005C05F1"/>
    <w:rsid w:val="005C0801"/>
    <w:rsid w:val="005C09D0"/>
    <w:rsid w:val="005C0BC0"/>
    <w:rsid w:val="005C0F67"/>
    <w:rsid w:val="005C0FD5"/>
    <w:rsid w:val="005C14D6"/>
    <w:rsid w:val="005C1B54"/>
    <w:rsid w:val="005C1FB2"/>
    <w:rsid w:val="005C2050"/>
    <w:rsid w:val="005C2100"/>
    <w:rsid w:val="005C2328"/>
    <w:rsid w:val="005C23AE"/>
    <w:rsid w:val="005C28A3"/>
    <w:rsid w:val="005C2A36"/>
    <w:rsid w:val="005C2C50"/>
    <w:rsid w:val="005C2DAA"/>
    <w:rsid w:val="005C2E2E"/>
    <w:rsid w:val="005C2F51"/>
    <w:rsid w:val="005C313F"/>
    <w:rsid w:val="005C33DC"/>
    <w:rsid w:val="005C341B"/>
    <w:rsid w:val="005C35DE"/>
    <w:rsid w:val="005C374D"/>
    <w:rsid w:val="005C37DE"/>
    <w:rsid w:val="005C39CE"/>
    <w:rsid w:val="005C3A9F"/>
    <w:rsid w:val="005C4012"/>
    <w:rsid w:val="005C43A8"/>
    <w:rsid w:val="005C4517"/>
    <w:rsid w:val="005C46E9"/>
    <w:rsid w:val="005C4875"/>
    <w:rsid w:val="005C488B"/>
    <w:rsid w:val="005C4B49"/>
    <w:rsid w:val="005C4DF7"/>
    <w:rsid w:val="005C4ED4"/>
    <w:rsid w:val="005C51A4"/>
    <w:rsid w:val="005C537C"/>
    <w:rsid w:val="005C54F4"/>
    <w:rsid w:val="005C5894"/>
    <w:rsid w:val="005C58B1"/>
    <w:rsid w:val="005C5D7C"/>
    <w:rsid w:val="005C5EDB"/>
    <w:rsid w:val="005C6A0C"/>
    <w:rsid w:val="005C6B59"/>
    <w:rsid w:val="005C6D13"/>
    <w:rsid w:val="005C704F"/>
    <w:rsid w:val="005C705A"/>
    <w:rsid w:val="005C7132"/>
    <w:rsid w:val="005C71F4"/>
    <w:rsid w:val="005C727C"/>
    <w:rsid w:val="005C7BF2"/>
    <w:rsid w:val="005C7D2A"/>
    <w:rsid w:val="005D001C"/>
    <w:rsid w:val="005D00A2"/>
    <w:rsid w:val="005D02FD"/>
    <w:rsid w:val="005D0374"/>
    <w:rsid w:val="005D0828"/>
    <w:rsid w:val="005D0861"/>
    <w:rsid w:val="005D0B27"/>
    <w:rsid w:val="005D0B86"/>
    <w:rsid w:val="005D0BD3"/>
    <w:rsid w:val="005D0D69"/>
    <w:rsid w:val="005D0DDE"/>
    <w:rsid w:val="005D1316"/>
    <w:rsid w:val="005D1339"/>
    <w:rsid w:val="005D1610"/>
    <w:rsid w:val="005D16C6"/>
    <w:rsid w:val="005D18D5"/>
    <w:rsid w:val="005D1A06"/>
    <w:rsid w:val="005D1B7F"/>
    <w:rsid w:val="005D1F70"/>
    <w:rsid w:val="005D22D2"/>
    <w:rsid w:val="005D2644"/>
    <w:rsid w:val="005D2AA8"/>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72B"/>
    <w:rsid w:val="005D480D"/>
    <w:rsid w:val="005D486D"/>
    <w:rsid w:val="005D4A89"/>
    <w:rsid w:val="005D4E63"/>
    <w:rsid w:val="005D4E68"/>
    <w:rsid w:val="005D4FB2"/>
    <w:rsid w:val="005D50A2"/>
    <w:rsid w:val="005D5109"/>
    <w:rsid w:val="005D5477"/>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D7F41"/>
    <w:rsid w:val="005E015B"/>
    <w:rsid w:val="005E01CF"/>
    <w:rsid w:val="005E0287"/>
    <w:rsid w:val="005E0440"/>
    <w:rsid w:val="005E05EA"/>
    <w:rsid w:val="005E068B"/>
    <w:rsid w:val="005E0862"/>
    <w:rsid w:val="005E09E4"/>
    <w:rsid w:val="005E0C94"/>
    <w:rsid w:val="005E0E0F"/>
    <w:rsid w:val="005E114F"/>
    <w:rsid w:val="005E121A"/>
    <w:rsid w:val="005E12EA"/>
    <w:rsid w:val="005E188C"/>
    <w:rsid w:val="005E1E1B"/>
    <w:rsid w:val="005E203F"/>
    <w:rsid w:val="005E20E3"/>
    <w:rsid w:val="005E22BC"/>
    <w:rsid w:val="005E2475"/>
    <w:rsid w:val="005E2AF8"/>
    <w:rsid w:val="005E2FFD"/>
    <w:rsid w:val="005E3557"/>
    <w:rsid w:val="005E35E6"/>
    <w:rsid w:val="005E379F"/>
    <w:rsid w:val="005E39BF"/>
    <w:rsid w:val="005E4059"/>
    <w:rsid w:val="005E405E"/>
    <w:rsid w:val="005E407C"/>
    <w:rsid w:val="005E40D7"/>
    <w:rsid w:val="005E40E5"/>
    <w:rsid w:val="005E4471"/>
    <w:rsid w:val="005E482E"/>
    <w:rsid w:val="005E4980"/>
    <w:rsid w:val="005E503B"/>
    <w:rsid w:val="005E50C7"/>
    <w:rsid w:val="005E514D"/>
    <w:rsid w:val="005E52D1"/>
    <w:rsid w:val="005E5412"/>
    <w:rsid w:val="005E544B"/>
    <w:rsid w:val="005E565E"/>
    <w:rsid w:val="005E569F"/>
    <w:rsid w:val="005E5DAB"/>
    <w:rsid w:val="005E5F28"/>
    <w:rsid w:val="005E601A"/>
    <w:rsid w:val="005E6254"/>
    <w:rsid w:val="005E6335"/>
    <w:rsid w:val="005E6441"/>
    <w:rsid w:val="005E670D"/>
    <w:rsid w:val="005E6767"/>
    <w:rsid w:val="005E6878"/>
    <w:rsid w:val="005E68D9"/>
    <w:rsid w:val="005E69D9"/>
    <w:rsid w:val="005E6C33"/>
    <w:rsid w:val="005E6CA0"/>
    <w:rsid w:val="005E6D5B"/>
    <w:rsid w:val="005E6D8F"/>
    <w:rsid w:val="005E7212"/>
    <w:rsid w:val="005E7653"/>
    <w:rsid w:val="005E774C"/>
    <w:rsid w:val="005E77C7"/>
    <w:rsid w:val="005E7AE0"/>
    <w:rsid w:val="005E7B30"/>
    <w:rsid w:val="005E7C9B"/>
    <w:rsid w:val="005E7DC8"/>
    <w:rsid w:val="005F00B6"/>
    <w:rsid w:val="005F0100"/>
    <w:rsid w:val="005F031A"/>
    <w:rsid w:val="005F0638"/>
    <w:rsid w:val="005F07B4"/>
    <w:rsid w:val="005F08DA"/>
    <w:rsid w:val="005F0B95"/>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B5F"/>
    <w:rsid w:val="005F3C37"/>
    <w:rsid w:val="005F3D46"/>
    <w:rsid w:val="005F3D9E"/>
    <w:rsid w:val="005F3EC3"/>
    <w:rsid w:val="005F3F01"/>
    <w:rsid w:val="005F3FD1"/>
    <w:rsid w:val="005F42AF"/>
    <w:rsid w:val="005F4470"/>
    <w:rsid w:val="005F4BA2"/>
    <w:rsid w:val="005F4D6D"/>
    <w:rsid w:val="005F4DF1"/>
    <w:rsid w:val="005F4DFB"/>
    <w:rsid w:val="005F4E63"/>
    <w:rsid w:val="005F4EF7"/>
    <w:rsid w:val="005F50A3"/>
    <w:rsid w:val="005F51A6"/>
    <w:rsid w:val="005F527C"/>
    <w:rsid w:val="005F53D9"/>
    <w:rsid w:val="005F56E3"/>
    <w:rsid w:val="005F5790"/>
    <w:rsid w:val="005F58A9"/>
    <w:rsid w:val="005F5A3E"/>
    <w:rsid w:val="005F5E1F"/>
    <w:rsid w:val="005F602F"/>
    <w:rsid w:val="005F6220"/>
    <w:rsid w:val="005F62DC"/>
    <w:rsid w:val="005F62FA"/>
    <w:rsid w:val="005F6712"/>
    <w:rsid w:val="005F67E9"/>
    <w:rsid w:val="005F6A0C"/>
    <w:rsid w:val="005F6C62"/>
    <w:rsid w:val="005F6D71"/>
    <w:rsid w:val="005F6EFA"/>
    <w:rsid w:val="005F71B3"/>
    <w:rsid w:val="005F72A3"/>
    <w:rsid w:val="005F75A1"/>
    <w:rsid w:val="005F75ED"/>
    <w:rsid w:val="005F770C"/>
    <w:rsid w:val="005F7891"/>
    <w:rsid w:val="005F7B30"/>
    <w:rsid w:val="005F7BE6"/>
    <w:rsid w:val="005F7C67"/>
    <w:rsid w:val="005F7D20"/>
    <w:rsid w:val="005F7DCF"/>
    <w:rsid w:val="006001BE"/>
    <w:rsid w:val="0060030A"/>
    <w:rsid w:val="00600BF3"/>
    <w:rsid w:val="00600D92"/>
    <w:rsid w:val="00600DD6"/>
    <w:rsid w:val="00601559"/>
    <w:rsid w:val="00601739"/>
    <w:rsid w:val="00601955"/>
    <w:rsid w:val="00601A75"/>
    <w:rsid w:val="00601B66"/>
    <w:rsid w:val="00601C4F"/>
    <w:rsid w:val="00601C88"/>
    <w:rsid w:val="00601D7C"/>
    <w:rsid w:val="00601F44"/>
    <w:rsid w:val="006022C9"/>
    <w:rsid w:val="006027DE"/>
    <w:rsid w:val="006027EC"/>
    <w:rsid w:val="00602842"/>
    <w:rsid w:val="00602941"/>
    <w:rsid w:val="00602A15"/>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5F0"/>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5F6A"/>
    <w:rsid w:val="0060604B"/>
    <w:rsid w:val="006061B7"/>
    <w:rsid w:val="006062B7"/>
    <w:rsid w:val="00606630"/>
    <w:rsid w:val="00606652"/>
    <w:rsid w:val="006066DB"/>
    <w:rsid w:val="00606F27"/>
    <w:rsid w:val="00606FBC"/>
    <w:rsid w:val="006072BE"/>
    <w:rsid w:val="006072E9"/>
    <w:rsid w:val="0060746A"/>
    <w:rsid w:val="006077C5"/>
    <w:rsid w:val="00607B2B"/>
    <w:rsid w:val="00607C93"/>
    <w:rsid w:val="00607E47"/>
    <w:rsid w:val="00610185"/>
    <w:rsid w:val="0061018D"/>
    <w:rsid w:val="006101BD"/>
    <w:rsid w:val="00610491"/>
    <w:rsid w:val="006104D1"/>
    <w:rsid w:val="00610606"/>
    <w:rsid w:val="0061062F"/>
    <w:rsid w:val="00610A7E"/>
    <w:rsid w:val="00610B06"/>
    <w:rsid w:val="00610B74"/>
    <w:rsid w:val="00610C06"/>
    <w:rsid w:val="00610D75"/>
    <w:rsid w:val="00610F48"/>
    <w:rsid w:val="00611177"/>
    <w:rsid w:val="0061158D"/>
    <w:rsid w:val="006115F7"/>
    <w:rsid w:val="00611622"/>
    <w:rsid w:val="00611726"/>
    <w:rsid w:val="00611808"/>
    <w:rsid w:val="00611F7F"/>
    <w:rsid w:val="0061213A"/>
    <w:rsid w:val="006123F6"/>
    <w:rsid w:val="0061246E"/>
    <w:rsid w:val="006124BD"/>
    <w:rsid w:val="0061254B"/>
    <w:rsid w:val="00612636"/>
    <w:rsid w:val="006128C1"/>
    <w:rsid w:val="006129F7"/>
    <w:rsid w:val="00612A0E"/>
    <w:rsid w:val="00612CDB"/>
    <w:rsid w:val="00612F5D"/>
    <w:rsid w:val="0061316E"/>
    <w:rsid w:val="00613254"/>
    <w:rsid w:val="00613343"/>
    <w:rsid w:val="0061338E"/>
    <w:rsid w:val="00613434"/>
    <w:rsid w:val="0061376C"/>
    <w:rsid w:val="00613879"/>
    <w:rsid w:val="0061396A"/>
    <w:rsid w:val="00613B9A"/>
    <w:rsid w:val="00613D86"/>
    <w:rsid w:val="00613E94"/>
    <w:rsid w:val="006141D6"/>
    <w:rsid w:val="00614371"/>
    <w:rsid w:val="00614665"/>
    <w:rsid w:val="00614953"/>
    <w:rsid w:val="00614997"/>
    <w:rsid w:val="006149DD"/>
    <w:rsid w:val="00614ABE"/>
    <w:rsid w:val="00614AFE"/>
    <w:rsid w:val="00614BA0"/>
    <w:rsid w:val="00614CB2"/>
    <w:rsid w:val="00614E0A"/>
    <w:rsid w:val="00614F65"/>
    <w:rsid w:val="006151E3"/>
    <w:rsid w:val="006153DA"/>
    <w:rsid w:val="0061546D"/>
    <w:rsid w:val="00615683"/>
    <w:rsid w:val="006156F0"/>
    <w:rsid w:val="00615A56"/>
    <w:rsid w:val="00615AD0"/>
    <w:rsid w:val="00615D1B"/>
    <w:rsid w:val="0061606D"/>
    <w:rsid w:val="00616300"/>
    <w:rsid w:val="0061665E"/>
    <w:rsid w:val="006168B0"/>
    <w:rsid w:val="00616D64"/>
    <w:rsid w:val="00616DA1"/>
    <w:rsid w:val="00617136"/>
    <w:rsid w:val="0061713F"/>
    <w:rsid w:val="00617204"/>
    <w:rsid w:val="00617238"/>
    <w:rsid w:val="0061723D"/>
    <w:rsid w:val="0061731F"/>
    <w:rsid w:val="0061733A"/>
    <w:rsid w:val="0061746F"/>
    <w:rsid w:val="006174CC"/>
    <w:rsid w:val="00617595"/>
    <w:rsid w:val="00617A12"/>
    <w:rsid w:val="00617A5C"/>
    <w:rsid w:val="00617B3E"/>
    <w:rsid w:val="00617BCF"/>
    <w:rsid w:val="00617DCF"/>
    <w:rsid w:val="0062014A"/>
    <w:rsid w:val="00620217"/>
    <w:rsid w:val="0062053D"/>
    <w:rsid w:val="006205CE"/>
    <w:rsid w:val="00620667"/>
    <w:rsid w:val="00620834"/>
    <w:rsid w:val="00620A0A"/>
    <w:rsid w:val="00620A66"/>
    <w:rsid w:val="00620A93"/>
    <w:rsid w:val="00620ACB"/>
    <w:rsid w:val="00620E82"/>
    <w:rsid w:val="00621035"/>
    <w:rsid w:val="00621085"/>
    <w:rsid w:val="0062122C"/>
    <w:rsid w:val="00621267"/>
    <w:rsid w:val="006212D1"/>
    <w:rsid w:val="00621469"/>
    <w:rsid w:val="00621930"/>
    <w:rsid w:val="006219E3"/>
    <w:rsid w:val="0062213B"/>
    <w:rsid w:val="0062226F"/>
    <w:rsid w:val="006224BC"/>
    <w:rsid w:val="00622649"/>
    <w:rsid w:val="006226FB"/>
    <w:rsid w:val="006228AD"/>
    <w:rsid w:val="00622AEF"/>
    <w:rsid w:val="00622BE5"/>
    <w:rsid w:val="00622BE8"/>
    <w:rsid w:val="00622C18"/>
    <w:rsid w:val="00622C4E"/>
    <w:rsid w:val="00622F0C"/>
    <w:rsid w:val="006231CB"/>
    <w:rsid w:val="006233BE"/>
    <w:rsid w:val="006233FB"/>
    <w:rsid w:val="0062341B"/>
    <w:rsid w:val="0062353C"/>
    <w:rsid w:val="00623540"/>
    <w:rsid w:val="006235F0"/>
    <w:rsid w:val="00623A06"/>
    <w:rsid w:val="00623B36"/>
    <w:rsid w:val="00623C9D"/>
    <w:rsid w:val="00623CCD"/>
    <w:rsid w:val="00623E19"/>
    <w:rsid w:val="00624125"/>
    <w:rsid w:val="0062422D"/>
    <w:rsid w:val="006243D8"/>
    <w:rsid w:val="00624631"/>
    <w:rsid w:val="00624709"/>
    <w:rsid w:val="0062475F"/>
    <w:rsid w:val="00624B1F"/>
    <w:rsid w:val="00624BEA"/>
    <w:rsid w:val="00624EBF"/>
    <w:rsid w:val="00624F59"/>
    <w:rsid w:val="006253C1"/>
    <w:rsid w:val="006253EB"/>
    <w:rsid w:val="0062579A"/>
    <w:rsid w:val="0062582F"/>
    <w:rsid w:val="006258E4"/>
    <w:rsid w:val="006259A2"/>
    <w:rsid w:val="00625B1A"/>
    <w:rsid w:val="00625D90"/>
    <w:rsid w:val="00625E9A"/>
    <w:rsid w:val="00625EFC"/>
    <w:rsid w:val="00626026"/>
    <w:rsid w:val="00626035"/>
    <w:rsid w:val="00626187"/>
    <w:rsid w:val="0062621D"/>
    <w:rsid w:val="00626497"/>
    <w:rsid w:val="00626609"/>
    <w:rsid w:val="0062698B"/>
    <w:rsid w:val="00626AC5"/>
    <w:rsid w:val="00626B96"/>
    <w:rsid w:val="00626D7B"/>
    <w:rsid w:val="00626DF6"/>
    <w:rsid w:val="00626E56"/>
    <w:rsid w:val="00626E65"/>
    <w:rsid w:val="00626EA9"/>
    <w:rsid w:val="00626F66"/>
    <w:rsid w:val="006270F0"/>
    <w:rsid w:val="006271F3"/>
    <w:rsid w:val="00627761"/>
    <w:rsid w:val="00627A22"/>
    <w:rsid w:val="00627A6C"/>
    <w:rsid w:val="00627AA2"/>
    <w:rsid w:val="00627B4D"/>
    <w:rsid w:val="00627B99"/>
    <w:rsid w:val="00627D26"/>
    <w:rsid w:val="00627F9E"/>
    <w:rsid w:val="0063005D"/>
    <w:rsid w:val="006300CE"/>
    <w:rsid w:val="0063010A"/>
    <w:rsid w:val="006302B8"/>
    <w:rsid w:val="006303C2"/>
    <w:rsid w:val="006303E9"/>
    <w:rsid w:val="00630667"/>
    <w:rsid w:val="00630739"/>
    <w:rsid w:val="0063084E"/>
    <w:rsid w:val="00630E85"/>
    <w:rsid w:val="006310BC"/>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93"/>
    <w:rsid w:val="006323EC"/>
    <w:rsid w:val="00632678"/>
    <w:rsid w:val="006326B6"/>
    <w:rsid w:val="0063292C"/>
    <w:rsid w:val="00632B4B"/>
    <w:rsid w:val="00632FDD"/>
    <w:rsid w:val="006334D3"/>
    <w:rsid w:val="006336F4"/>
    <w:rsid w:val="006338C4"/>
    <w:rsid w:val="00633A4E"/>
    <w:rsid w:val="00633A6E"/>
    <w:rsid w:val="00633B20"/>
    <w:rsid w:val="00633B44"/>
    <w:rsid w:val="00633B52"/>
    <w:rsid w:val="00633BED"/>
    <w:rsid w:val="00633D61"/>
    <w:rsid w:val="00633D72"/>
    <w:rsid w:val="00633DF8"/>
    <w:rsid w:val="0063409D"/>
    <w:rsid w:val="006340B7"/>
    <w:rsid w:val="006341A0"/>
    <w:rsid w:val="0063439F"/>
    <w:rsid w:val="006343A1"/>
    <w:rsid w:val="006343C1"/>
    <w:rsid w:val="0063440A"/>
    <w:rsid w:val="0063459B"/>
    <w:rsid w:val="00634638"/>
    <w:rsid w:val="0063468C"/>
    <w:rsid w:val="006347A7"/>
    <w:rsid w:val="00634A45"/>
    <w:rsid w:val="00634D5C"/>
    <w:rsid w:val="00634E48"/>
    <w:rsid w:val="00634F2E"/>
    <w:rsid w:val="00635247"/>
    <w:rsid w:val="0063535E"/>
    <w:rsid w:val="00635487"/>
    <w:rsid w:val="006356DE"/>
    <w:rsid w:val="0063578D"/>
    <w:rsid w:val="00635841"/>
    <w:rsid w:val="00635BCD"/>
    <w:rsid w:val="00635E49"/>
    <w:rsid w:val="00635F6B"/>
    <w:rsid w:val="00636175"/>
    <w:rsid w:val="00636377"/>
    <w:rsid w:val="0063671F"/>
    <w:rsid w:val="00636873"/>
    <w:rsid w:val="006368A4"/>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766"/>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C3"/>
    <w:rsid w:val="00642AE8"/>
    <w:rsid w:val="00642B73"/>
    <w:rsid w:val="00642D90"/>
    <w:rsid w:val="00642DDA"/>
    <w:rsid w:val="00643079"/>
    <w:rsid w:val="006431CC"/>
    <w:rsid w:val="006432E4"/>
    <w:rsid w:val="00643316"/>
    <w:rsid w:val="006433C5"/>
    <w:rsid w:val="0064342F"/>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81"/>
    <w:rsid w:val="006451B0"/>
    <w:rsid w:val="0064526C"/>
    <w:rsid w:val="00645460"/>
    <w:rsid w:val="00645467"/>
    <w:rsid w:val="00645546"/>
    <w:rsid w:val="0064556F"/>
    <w:rsid w:val="006457C0"/>
    <w:rsid w:val="0064583C"/>
    <w:rsid w:val="00645852"/>
    <w:rsid w:val="00645EF1"/>
    <w:rsid w:val="00645F27"/>
    <w:rsid w:val="00646211"/>
    <w:rsid w:val="00646316"/>
    <w:rsid w:val="0064645E"/>
    <w:rsid w:val="006464DA"/>
    <w:rsid w:val="0064650F"/>
    <w:rsid w:val="00646583"/>
    <w:rsid w:val="006465B5"/>
    <w:rsid w:val="006465F1"/>
    <w:rsid w:val="00646614"/>
    <w:rsid w:val="0064662A"/>
    <w:rsid w:val="00646817"/>
    <w:rsid w:val="00646A24"/>
    <w:rsid w:val="00647153"/>
    <w:rsid w:val="00647483"/>
    <w:rsid w:val="00647551"/>
    <w:rsid w:val="00647748"/>
    <w:rsid w:val="006478D1"/>
    <w:rsid w:val="00647B27"/>
    <w:rsid w:val="00647C6B"/>
    <w:rsid w:val="00647C85"/>
    <w:rsid w:val="00647D8D"/>
    <w:rsid w:val="00647DD4"/>
    <w:rsid w:val="00647EEC"/>
    <w:rsid w:val="00647FC1"/>
    <w:rsid w:val="006501A1"/>
    <w:rsid w:val="00650392"/>
    <w:rsid w:val="00650399"/>
    <w:rsid w:val="0065045F"/>
    <w:rsid w:val="0065071D"/>
    <w:rsid w:val="0065079B"/>
    <w:rsid w:val="006507CB"/>
    <w:rsid w:val="006509D5"/>
    <w:rsid w:val="00650D65"/>
    <w:rsid w:val="00650EC4"/>
    <w:rsid w:val="00650F77"/>
    <w:rsid w:val="0065159E"/>
    <w:rsid w:val="006515FE"/>
    <w:rsid w:val="0065182A"/>
    <w:rsid w:val="00651935"/>
    <w:rsid w:val="00651A8C"/>
    <w:rsid w:val="00651AC6"/>
    <w:rsid w:val="00651B58"/>
    <w:rsid w:val="00651EA9"/>
    <w:rsid w:val="00651EB6"/>
    <w:rsid w:val="00651F64"/>
    <w:rsid w:val="00651FD4"/>
    <w:rsid w:val="00652399"/>
    <w:rsid w:val="00652487"/>
    <w:rsid w:val="00652B17"/>
    <w:rsid w:val="00652BB6"/>
    <w:rsid w:val="00653166"/>
    <w:rsid w:val="00653216"/>
    <w:rsid w:val="0065370D"/>
    <w:rsid w:val="00653912"/>
    <w:rsid w:val="006539B3"/>
    <w:rsid w:val="006539CF"/>
    <w:rsid w:val="00653FF1"/>
    <w:rsid w:val="00654049"/>
    <w:rsid w:val="0065428B"/>
    <w:rsid w:val="006542EC"/>
    <w:rsid w:val="0065462F"/>
    <w:rsid w:val="006548E2"/>
    <w:rsid w:val="00654A93"/>
    <w:rsid w:val="00654C9F"/>
    <w:rsid w:val="00655179"/>
    <w:rsid w:val="0065540C"/>
    <w:rsid w:val="00655452"/>
    <w:rsid w:val="006554A7"/>
    <w:rsid w:val="0065569C"/>
    <w:rsid w:val="00655878"/>
    <w:rsid w:val="006559BB"/>
    <w:rsid w:val="00655A91"/>
    <w:rsid w:val="00655B4E"/>
    <w:rsid w:val="00655D57"/>
    <w:rsid w:val="00655F90"/>
    <w:rsid w:val="00655FF3"/>
    <w:rsid w:val="0065628F"/>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3DF"/>
    <w:rsid w:val="0066042B"/>
    <w:rsid w:val="00660483"/>
    <w:rsid w:val="00660596"/>
    <w:rsid w:val="006609BA"/>
    <w:rsid w:val="00660A5C"/>
    <w:rsid w:val="00660A84"/>
    <w:rsid w:val="00660AAF"/>
    <w:rsid w:val="00660B47"/>
    <w:rsid w:val="00660B66"/>
    <w:rsid w:val="00660C25"/>
    <w:rsid w:val="00660F72"/>
    <w:rsid w:val="0066178E"/>
    <w:rsid w:val="00661875"/>
    <w:rsid w:val="00661BF4"/>
    <w:rsid w:val="00661DBC"/>
    <w:rsid w:val="00661E82"/>
    <w:rsid w:val="00661F20"/>
    <w:rsid w:val="00661F3C"/>
    <w:rsid w:val="00661F9C"/>
    <w:rsid w:val="006620AA"/>
    <w:rsid w:val="00662119"/>
    <w:rsid w:val="0066228C"/>
    <w:rsid w:val="00662431"/>
    <w:rsid w:val="006627FB"/>
    <w:rsid w:val="006629E9"/>
    <w:rsid w:val="006629F3"/>
    <w:rsid w:val="00662AC2"/>
    <w:rsid w:val="00662DAB"/>
    <w:rsid w:val="006630F6"/>
    <w:rsid w:val="00663173"/>
    <w:rsid w:val="006631BA"/>
    <w:rsid w:val="00663299"/>
    <w:rsid w:val="006632BF"/>
    <w:rsid w:val="006632C4"/>
    <w:rsid w:val="006633D3"/>
    <w:rsid w:val="00663453"/>
    <w:rsid w:val="006634FB"/>
    <w:rsid w:val="00663711"/>
    <w:rsid w:val="00663873"/>
    <w:rsid w:val="00663B23"/>
    <w:rsid w:val="00663BED"/>
    <w:rsid w:val="00663BFA"/>
    <w:rsid w:val="00663C3C"/>
    <w:rsid w:val="00663E20"/>
    <w:rsid w:val="00663E6E"/>
    <w:rsid w:val="00663E80"/>
    <w:rsid w:val="00663FE7"/>
    <w:rsid w:val="00664028"/>
    <w:rsid w:val="006640DA"/>
    <w:rsid w:val="00664182"/>
    <w:rsid w:val="006647BD"/>
    <w:rsid w:val="00665038"/>
    <w:rsid w:val="006650E9"/>
    <w:rsid w:val="0066548D"/>
    <w:rsid w:val="00665497"/>
    <w:rsid w:val="006655AA"/>
    <w:rsid w:val="0066570E"/>
    <w:rsid w:val="00665F2B"/>
    <w:rsid w:val="00666087"/>
    <w:rsid w:val="0066612E"/>
    <w:rsid w:val="00666600"/>
    <w:rsid w:val="006669DF"/>
    <w:rsid w:val="00666AE7"/>
    <w:rsid w:val="00666F17"/>
    <w:rsid w:val="00666F41"/>
    <w:rsid w:val="006671BD"/>
    <w:rsid w:val="006671C0"/>
    <w:rsid w:val="006673DD"/>
    <w:rsid w:val="00667457"/>
    <w:rsid w:val="0066757C"/>
    <w:rsid w:val="00667A00"/>
    <w:rsid w:val="00667C20"/>
    <w:rsid w:val="00667F9D"/>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9F9"/>
    <w:rsid w:val="00672B04"/>
    <w:rsid w:val="00672C80"/>
    <w:rsid w:val="00672FF0"/>
    <w:rsid w:val="00673342"/>
    <w:rsid w:val="006737A8"/>
    <w:rsid w:val="00673879"/>
    <w:rsid w:val="00673881"/>
    <w:rsid w:val="0067391A"/>
    <w:rsid w:val="0067398B"/>
    <w:rsid w:val="00673B62"/>
    <w:rsid w:val="00673D3A"/>
    <w:rsid w:val="00673DE3"/>
    <w:rsid w:val="0067401C"/>
    <w:rsid w:val="0067407F"/>
    <w:rsid w:val="0067422E"/>
    <w:rsid w:val="006742C4"/>
    <w:rsid w:val="006742D1"/>
    <w:rsid w:val="00674464"/>
    <w:rsid w:val="006745C8"/>
    <w:rsid w:val="006746EB"/>
    <w:rsid w:val="006749B9"/>
    <w:rsid w:val="00674A8A"/>
    <w:rsid w:val="00674AD7"/>
    <w:rsid w:val="00674C0C"/>
    <w:rsid w:val="00674E9C"/>
    <w:rsid w:val="006751A4"/>
    <w:rsid w:val="00675696"/>
    <w:rsid w:val="0067578A"/>
    <w:rsid w:val="00675884"/>
    <w:rsid w:val="00675AC8"/>
    <w:rsid w:val="00675E5C"/>
    <w:rsid w:val="00675E82"/>
    <w:rsid w:val="00675E92"/>
    <w:rsid w:val="00675EE3"/>
    <w:rsid w:val="00676003"/>
    <w:rsid w:val="00676208"/>
    <w:rsid w:val="00676210"/>
    <w:rsid w:val="006762E7"/>
    <w:rsid w:val="00676337"/>
    <w:rsid w:val="00676B08"/>
    <w:rsid w:val="00676B0A"/>
    <w:rsid w:val="00676B44"/>
    <w:rsid w:val="00676BF8"/>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BE4"/>
    <w:rsid w:val="00680C3E"/>
    <w:rsid w:val="00680C4C"/>
    <w:rsid w:val="00680E8B"/>
    <w:rsid w:val="0068119E"/>
    <w:rsid w:val="006815B9"/>
    <w:rsid w:val="006816BD"/>
    <w:rsid w:val="006817B9"/>
    <w:rsid w:val="006818D6"/>
    <w:rsid w:val="006819DD"/>
    <w:rsid w:val="00681AE6"/>
    <w:rsid w:val="00681C95"/>
    <w:rsid w:val="00681D6B"/>
    <w:rsid w:val="00682003"/>
    <w:rsid w:val="0068202F"/>
    <w:rsid w:val="006820DB"/>
    <w:rsid w:val="00682140"/>
    <w:rsid w:val="00682637"/>
    <w:rsid w:val="00682666"/>
    <w:rsid w:val="006827B6"/>
    <w:rsid w:val="00682837"/>
    <w:rsid w:val="00682863"/>
    <w:rsid w:val="00682961"/>
    <w:rsid w:val="00682CA6"/>
    <w:rsid w:val="00682D1F"/>
    <w:rsid w:val="00682D34"/>
    <w:rsid w:val="00682D8F"/>
    <w:rsid w:val="00682DC5"/>
    <w:rsid w:val="00682E4E"/>
    <w:rsid w:val="00683178"/>
    <w:rsid w:val="0068356E"/>
    <w:rsid w:val="0068357F"/>
    <w:rsid w:val="0068363C"/>
    <w:rsid w:val="006836B2"/>
    <w:rsid w:val="0068374C"/>
    <w:rsid w:val="006837EF"/>
    <w:rsid w:val="0068396A"/>
    <w:rsid w:val="00683A60"/>
    <w:rsid w:val="00683B9B"/>
    <w:rsid w:val="00683CCB"/>
    <w:rsid w:val="00683F58"/>
    <w:rsid w:val="00683FE8"/>
    <w:rsid w:val="0068410B"/>
    <w:rsid w:val="00684193"/>
    <w:rsid w:val="00684262"/>
    <w:rsid w:val="0068428A"/>
    <w:rsid w:val="00684421"/>
    <w:rsid w:val="0068442F"/>
    <w:rsid w:val="006844BA"/>
    <w:rsid w:val="00684673"/>
    <w:rsid w:val="0068476B"/>
    <w:rsid w:val="00684AE5"/>
    <w:rsid w:val="00684B5C"/>
    <w:rsid w:val="00684C03"/>
    <w:rsid w:val="00684CB9"/>
    <w:rsid w:val="00684E21"/>
    <w:rsid w:val="00684EA4"/>
    <w:rsid w:val="0068519B"/>
    <w:rsid w:val="00685291"/>
    <w:rsid w:val="006853A5"/>
    <w:rsid w:val="00685525"/>
    <w:rsid w:val="0068562A"/>
    <w:rsid w:val="006856A1"/>
    <w:rsid w:val="006856EB"/>
    <w:rsid w:val="00685B0D"/>
    <w:rsid w:val="00685D37"/>
    <w:rsid w:val="00685EC4"/>
    <w:rsid w:val="00685F61"/>
    <w:rsid w:val="0068610A"/>
    <w:rsid w:val="006862D1"/>
    <w:rsid w:val="006865A7"/>
    <w:rsid w:val="006865C3"/>
    <w:rsid w:val="006867BD"/>
    <w:rsid w:val="006867E8"/>
    <w:rsid w:val="006869D3"/>
    <w:rsid w:val="00686B62"/>
    <w:rsid w:val="00686BCA"/>
    <w:rsid w:val="00686C05"/>
    <w:rsid w:val="00686D92"/>
    <w:rsid w:val="00686FD2"/>
    <w:rsid w:val="00687053"/>
    <w:rsid w:val="0068708F"/>
    <w:rsid w:val="0068709C"/>
    <w:rsid w:val="006874E0"/>
    <w:rsid w:val="0068757D"/>
    <w:rsid w:val="006877E3"/>
    <w:rsid w:val="00687A2F"/>
    <w:rsid w:val="00687AAA"/>
    <w:rsid w:val="00687B0C"/>
    <w:rsid w:val="00687B60"/>
    <w:rsid w:val="00687BEB"/>
    <w:rsid w:val="00687D0A"/>
    <w:rsid w:val="00690016"/>
    <w:rsid w:val="006900A9"/>
    <w:rsid w:val="00690127"/>
    <w:rsid w:val="00690289"/>
    <w:rsid w:val="00690518"/>
    <w:rsid w:val="006906FD"/>
    <w:rsid w:val="00690C83"/>
    <w:rsid w:val="00690EA6"/>
    <w:rsid w:val="006911C8"/>
    <w:rsid w:val="006915E8"/>
    <w:rsid w:val="00691855"/>
    <w:rsid w:val="00691967"/>
    <w:rsid w:val="00691A24"/>
    <w:rsid w:val="00691B7E"/>
    <w:rsid w:val="00691B99"/>
    <w:rsid w:val="00691D62"/>
    <w:rsid w:val="00691D95"/>
    <w:rsid w:val="00691E6C"/>
    <w:rsid w:val="00691EDF"/>
    <w:rsid w:val="00691F9F"/>
    <w:rsid w:val="006921E7"/>
    <w:rsid w:val="00692326"/>
    <w:rsid w:val="006925F4"/>
    <w:rsid w:val="00692876"/>
    <w:rsid w:val="00692A68"/>
    <w:rsid w:val="00692B31"/>
    <w:rsid w:val="00692BFA"/>
    <w:rsid w:val="00692C29"/>
    <w:rsid w:val="00692C48"/>
    <w:rsid w:val="00692C60"/>
    <w:rsid w:val="00693492"/>
    <w:rsid w:val="00693654"/>
    <w:rsid w:val="00693ABB"/>
    <w:rsid w:val="00693BCA"/>
    <w:rsid w:val="00693C47"/>
    <w:rsid w:val="00693D37"/>
    <w:rsid w:val="00693F67"/>
    <w:rsid w:val="00693FA3"/>
    <w:rsid w:val="006942F1"/>
    <w:rsid w:val="0069435E"/>
    <w:rsid w:val="006943BC"/>
    <w:rsid w:val="006944EC"/>
    <w:rsid w:val="006944F4"/>
    <w:rsid w:val="0069454D"/>
    <w:rsid w:val="00694632"/>
    <w:rsid w:val="00694728"/>
    <w:rsid w:val="0069486F"/>
    <w:rsid w:val="0069490D"/>
    <w:rsid w:val="00694935"/>
    <w:rsid w:val="00694C7C"/>
    <w:rsid w:val="00694CA4"/>
    <w:rsid w:val="00694E54"/>
    <w:rsid w:val="00694E93"/>
    <w:rsid w:val="00694F74"/>
    <w:rsid w:val="00694FFF"/>
    <w:rsid w:val="006952AD"/>
    <w:rsid w:val="00695438"/>
    <w:rsid w:val="00695486"/>
    <w:rsid w:val="006956C4"/>
    <w:rsid w:val="00695CA3"/>
    <w:rsid w:val="00695CFE"/>
    <w:rsid w:val="00695FC5"/>
    <w:rsid w:val="006963BE"/>
    <w:rsid w:val="0069649D"/>
    <w:rsid w:val="006966B4"/>
    <w:rsid w:val="006966FD"/>
    <w:rsid w:val="00696878"/>
    <w:rsid w:val="00696B8E"/>
    <w:rsid w:val="00696BF5"/>
    <w:rsid w:val="00696C4F"/>
    <w:rsid w:val="00696D15"/>
    <w:rsid w:val="00696F4C"/>
    <w:rsid w:val="00696FB3"/>
    <w:rsid w:val="00696FC4"/>
    <w:rsid w:val="0069712A"/>
    <w:rsid w:val="0069714D"/>
    <w:rsid w:val="006972B9"/>
    <w:rsid w:val="006973E9"/>
    <w:rsid w:val="00697738"/>
    <w:rsid w:val="006977F4"/>
    <w:rsid w:val="00697915"/>
    <w:rsid w:val="00697A2C"/>
    <w:rsid w:val="00697AB8"/>
    <w:rsid w:val="00697EBF"/>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E70"/>
    <w:rsid w:val="006A0FB1"/>
    <w:rsid w:val="006A1441"/>
    <w:rsid w:val="006A145C"/>
    <w:rsid w:val="006A15AD"/>
    <w:rsid w:val="006A181F"/>
    <w:rsid w:val="006A1B6E"/>
    <w:rsid w:val="006A1C45"/>
    <w:rsid w:val="006A1CCE"/>
    <w:rsid w:val="006A1D57"/>
    <w:rsid w:val="006A216C"/>
    <w:rsid w:val="006A2363"/>
    <w:rsid w:val="006A24D4"/>
    <w:rsid w:val="006A28CD"/>
    <w:rsid w:val="006A2BEE"/>
    <w:rsid w:val="006A2DCD"/>
    <w:rsid w:val="006A2DE5"/>
    <w:rsid w:val="006A2E0A"/>
    <w:rsid w:val="006A2E38"/>
    <w:rsid w:val="006A2F3A"/>
    <w:rsid w:val="006A2F91"/>
    <w:rsid w:val="006A2FE5"/>
    <w:rsid w:val="006A2FE9"/>
    <w:rsid w:val="006A3086"/>
    <w:rsid w:val="006A3124"/>
    <w:rsid w:val="006A3338"/>
    <w:rsid w:val="006A33FA"/>
    <w:rsid w:val="006A3427"/>
    <w:rsid w:val="006A34DB"/>
    <w:rsid w:val="006A37A2"/>
    <w:rsid w:val="006A380A"/>
    <w:rsid w:val="006A38AF"/>
    <w:rsid w:val="006A3927"/>
    <w:rsid w:val="006A3AD2"/>
    <w:rsid w:val="006A3C7A"/>
    <w:rsid w:val="006A3F71"/>
    <w:rsid w:val="006A429F"/>
    <w:rsid w:val="006A441C"/>
    <w:rsid w:val="006A4564"/>
    <w:rsid w:val="006A4626"/>
    <w:rsid w:val="006A49CB"/>
    <w:rsid w:val="006A4A4C"/>
    <w:rsid w:val="006A4CB7"/>
    <w:rsid w:val="006A4D97"/>
    <w:rsid w:val="006A4DB5"/>
    <w:rsid w:val="006A4E4C"/>
    <w:rsid w:val="006A4F4B"/>
    <w:rsid w:val="006A508B"/>
    <w:rsid w:val="006A5134"/>
    <w:rsid w:val="006A5150"/>
    <w:rsid w:val="006A5265"/>
    <w:rsid w:val="006A52D4"/>
    <w:rsid w:val="006A5477"/>
    <w:rsid w:val="006A54C7"/>
    <w:rsid w:val="006A5969"/>
    <w:rsid w:val="006A59F0"/>
    <w:rsid w:val="006A5A15"/>
    <w:rsid w:val="006A5BD4"/>
    <w:rsid w:val="006A5D1F"/>
    <w:rsid w:val="006A5D29"/>
    <w:rsid w:val="006A5E28"/>
    <w:rsid w:val="006A5E62"/>
    <w:rsid w:val="006A5E78"/>
    <w:rsid w:val="006A5FDA"/>
    <w:rsid w:val="006A5FED"/>
    <w:rsid w:val="006A6061"/>
    <w:rsid w:val="006A60B6"/>
    <w:rsid w:val="006A63AA"/>
    <w:rsid w:val="006A63B0"/>
    <w:rsid w:val="006A64F9"/>
    <w:rsid w:val="006A66C4"/>
    <w:rsid w:val="006A67EF"/>
    <w:rsid w:val="006A6D83"/>
    <w:rsid w:val="006A7034"/>
    <w:rsid w:val="006A7375"/>
    <w:rsid w:val="006A7470"/>
    <w:rsid w:val="006A74F6"/>
    <w:rsid w:val="006A7575"/>
    <w:rsid w:val="006A76D0"/>
    <w:rsid w:val="006A7737"/>
    <w:rsid w:val="006A7769"/>
    <w:rsid w:val="006A7ACD"/>
    <w:rsid w:val="006A7BBA"/>
    <w:rsid w:val="006B01E5"/>
    <w:rsid w:val="006B0215"/>
    <w:rsid w:val="006B02CE"/>
    <w:rsid w:val="006B0589"/>
    <w:rsid w:val="006B061D"/>
    <w:rsid w:val="006B0FD2"/>
    <w:rsid w:val="006B10A3"/>
    <w:rsid w:val="006B10C2"/>
    <w:rsid w:val="006B1261"/>
    <w:rsid w:val="006B1602"/>
    <w:rsid w:val="006B1741"/>
    <w:rsid w:val="006B1B60"/>
    <w:rsid w:val="006B1B83"/>
    <w:rsid w:val="006B1BDC"/>
    <w:rsid w:val="006B1BE7"/>
    <w:rsid w:val="006B1BFD"/>
    <w:rsid w:val="006B1CBB"/>
    <w:rsid w:val="006B1D58"/>
    <w:rsid w:val="006B1E15"/>
    <w:rsid w:val="006B1EBD"/>
    <w:rsid w:val="006B223D"/>
    <w:rsid w:val="006B22F7"/>
    <w:rsid w:val="006B23A0"/>
    <w:rsid w:val="006B23D9"/>
    <w:rsid w:val="006B243C"/>
    <w:rsid w:val="006B2527"/>
    <w:rsid w:val="006B2792"/>
    <w:rsid w:val="006B2802"/>
    <w:rsid w:val="006B2820"/>
    <w:rsid w:val="006B28E9"/>
    <w:rsid w:val="006B297B"/>
    <w:rsid w:val="006B2B51"/>
    <w:rsid w:val="006B2C26"/>
    <w:rsid w:val="006B2CB8"/>
    <w:rsid w:val="006B2D49"/>
    <w:rsid w:val="006B2D9F"/>
    <w:rsid w:val="006B2EAC"/>
    <w:rsid w:val="006B2F37"/>
    <w:rsid w:val="006B2FC3"/>
    <w:rsid w:val="006B30FD"/>
    <w:rsid w:val="006B315D"/>
    <w:rsid w:val="006B3901"/>
    <w:rsid w:val="006B3A75"/>
    <w:rsid w:val="006B3C3B"/>
    <w:rsid w:val="006B3C6C"/>
    <w:rsid w:val="006B3E83"/>
    <w:rsid w:val="006B3EE7"/>
    <w:rsid w:val="006B3F89"/>
    <w:rsid w:val="006B406A"/>
    <w:rsid w:val="006B4230"/>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46F"/>
    <w:rsid w:val="006B5541"/>
    <w:rsid w:val="006B5592"/>
    <w:rsid w:val="006B562A"/>
    <w:rsid w:val="006B5968"/>
    <w:rsid w:val="006B5E64"/>
    <w:rsid w:val="006B5E6C"/>
    <w:rsid w:val="006B5EC4"/>
    <w:rsid w:val="006B5FAD"/>
    <w:rsid w:val="006B5FC3"/>
    <w:rsid w:val="006B601E"/>
    <w:rsid w:val="006B673A"/>
    <w:rsid w:val="006B6B8C"/>
    <w:rsid w:val="006B6C91"/>
    <w:rsid w:val="006B6DBA"/>
    <w:rsid w:val="006B6DFC"/>
    <w:rsid w:val="006B6FF4"/>
    <w:rsid w:val="006B7255"/>
    <w:rsid w:val="006B73E3"/>
    <w:rsid w:val="006B7616"/>
    <w:rsid w:val="006B782C"/>
    <w:rsid w:val="006B7A82"/>
    <w:rsid w:val="006B7AA2"/>
    <w:rsid w:val="006B7C0E"/>
    <w:rsid w:val="006B7D35"/>
    <w:rsid w:val="006B7E04"/>
    <w:rsid w:val="006B7EDD"/>
    <w:rsid w:val="006B7F15"/>
    <w:rsid w:val="006B7F83"/>
    <w:rsid w:val="006C0095"/>
    <w:rsid w:val="006C01A9"/>
    <w:rsid w:val="006C0253"/>
    <w:rsid w:val="006C0320"/>
    <w:rsid w:val="006C03B0"/>
    <w:rsid w:val="006C050C"/>
    <w:rsid w:val="006C0718"/>
    <w:rsid w:val="006C092C"/>
    <w:rsid w:val="006C0934"/>
    <w:rsid w:val="006C0A12"/>
    <w:rsid w:val="006C0C87"/>
    <w:rsid w:val="006C0EB3"/>
    <w:rsid w:val="006C12A3"/>
    <w:rsid w:val="006C13CF"/>
    <w:rsid w:val="006C157B"/>
    <w:rsid w:val="006C15F4"/>
    <w:rsid w:val="006C1873"/>
    <w:rsid w:val="006C1BE0"/>
    <w:rsid w:val="006C1C91"/>
    <w:rsid w:val="006C2325"/>
    <w:rsid w:val="006C2352"/>
    <w:rsid w:val="006C242C"/>
    <w:rsid w:val="006C251F"/>
    <w:rsid w:val="006C274A"/>
    <w:rsid w:val="006C27F3"/>
    <w:rsid w:val="006C2877"/>
    <w:rsid w:val="006C2AFF"/>
    <w:rsid w:val="006C2B49"/>
    <w:rsid w:val="006C2BB6"/>
    <w:rsid w:val="006C2BF4"/>
    <w:rsid w:val="006C2DE4"/>
    <w:rsid w:val="006C2E80"/>
    <w:rsid w:val="006C2F14"/>
    <w:rsid w:val="006C2F59"/>
    <w:rsid w:val="006C3070"/>
    <w:rsid w:val="006C3128"/>
    <w:rsid w:val="006C314E"/>
    <w:rsid w:val="006C356F"/>
    <w:rsid w:val="006C3804"/>
    <w:rsid w:val="006C3892"/>
    <w:rsid w:val="006C38B4"/>
    <w:rsid w:val="006C3ADB"/>
    <w:rsid w:val="006C3B14"/>
    <w:rsid w:val="006C3CAC"/>
    <w:rsid w:val="006C3D3A"/>
    <w:rsid w:val="006C3F15"/>
    <w:rsid w:val="006C3F17"/>
    <w:rsid w:val="006C40FE"/>
    <w:rsid w:val="006C4219"/>
    <w:rsid w:val="006C4252"/>
    <w:rsid w:val="006C4262"/>
    <w:rsid w:val="006C4357"/>
    <w:rsid w:val="006C439A"/>
    <w:rsid w:val="006C43B5"/>
    <w:rsid w:val="006C43DD"/>
    <w:rsid w:val="006C443B"/>
    <w:rsid w:val="006C451F"/>
    <w:rsid w:val="006C48F3"/>
    <w:rsid w:val="006C4AB1"/>
    <w:rsid w:val="006C4CED"/>
    <w:rsid w:val="006C4D6E"/>
    <w:rsid w:val="006C4F59"/>
    <w:rsid w:val="006C56BB"/>
    <w:rsid w:val="006C5727"/>
    <w:rsid w:val="006C59BA"/>
    <w:rsid w:val="006C59CC"/>
    <w:rsid w:val="006C5A67"/>
    <w:rsid w:val="006C5C92"/>
    <w:rsid w:val="006C5ED2"/>
    <w:rsid w:val="006C5FAC"/>
    <w:rsid w:val="006C646C"/>
    <w:rsid w:val="006C6495"/>
    <w:rsid w:val="006C6539"/>
    <w:rsid w:val="006C66B4"/>
    <w:rsid w:val="006C68F0"/>
    <w:rsid w:val="006C6919"/>
    <w:rsid w:val="006C6A6E"/>
    <w:rsid w:val="006C6BC5"/>
    <w:rsid w:val="006C6D40"/>
    <w:rsid w:val="006C6E34"/>
    <w:rsid w:val="006C6E43"/>
    <w:rsid w:val="006C6E5D"/>
    <w:rsid w:val="006C6EE6"/>
    <w:rsid w:val="006C70CE"/>
    <w:rsid w:val="006C7392"/>
    <w:rsid w:val="006C7471"/>
    <w:rsid w:val="006C74E3"/>
    <w:rsid w:val="006C7544"/>
    <w:rsid w:val="006C7557"/>
    <w:rsid w:val="006C7AB2"/>
    <w:rsid w:val="006C7D05"/>
    <w:rsid w:val="006C7E35"/>
    <w:rsid w:val="006D02A1"/>
    <w:rsid w:val="006D0352"/>
    <w:rsid w:val="006D0371"/>
    <w:rsid w:val="006D07C9"/>
    <w:rsid w:val="006D0A31"/>
    <w:rsid w:val="006D0C07"/>
    <w:rsid w:val="006D0EB5"/>
    <w:rsid w:val="006D0F2A"/>
    <w:rsid w:val="006D10A2"/>
    <w:rsid w:val="006D1256"/>
    <w:rsid w:val="006D1261"/>
    <w:rsid w:val="006D1272"/>
    <w:rsid w:val="006D1418"/>
    <w:rsid w:val="006D146A"/>
    <w:rsid w:val="006D15A8"/>
    <w:rsid w:val="006D1610"/>
    <w:rsid w:val="006D17DB"/>
    <w:rsid w:val="006D1B5C"/>
    <w:rsid w:val="006D1B7A"/>
    <w:rsid w:val="006D1D58"/>
    <w:rsid w:val="006D1D66"/>
    <w:rsid w:val="006D1D67"/>
    <w:rsid w:val="006D209C"/>
    <w:rsid w:val="006D216C"/>
    <w:rsid w:val="006D2192"/>
    <w:rsid w:val="006D2259"/>
    <w:rsid w:val="006D2460"/>
    <w:rsid w:val="006D24FE"/>
    <w:rsid w:val="006D285E"/>
    <w:rsid w:val="006D2B21"/>
    <w:rsid w:val="006D2C27"/>
    <w:rsid w:val="006D2D08"/>
    <w:rsid w:val="006D2DCF"/>
    <w:rsid w:val="006D2DEE"/>
    <w:rsid w:val="006D30D7"/>
    <w:rsid w:val="006D3116"/>
    <w:rsid w:val="006D338F"/>
    <w:rsid w:val="006D342A"/>
    <w:rsid w:val="006D3897"/>
    <w:rsid w:val="006D3B16"/>
    <w:rsid w:val="006D4061"/>
    <w:rsid w:val="006D418E"/>
    <w:rsid w:val="006D4459"/>
    <w:rsid w:val="006D44B5"/>
    <w:rsid w:val="006D44E7"/>
    <w:rsid w:val="006D4514"/>
    <w:rsid w:val="006D48D7"/>
    <w:rsid w:val="006D497E"/>
    <w:rsid w:val="006D4A68"/>
    <w:rsid w:val="006D4A7E"/>
    <w:rsid w:val="006D4AFC"/>
    <w:rsid w:val="006D4B82"/>
    <w:rsid w:val="006D4B8E"/>
    <w:rsid w:val="006D4D51"/>
    <w:rsid w:val="006D4E2C"/>
    <w:rsid w:val="006D4ECE"/>
    <w:rsid w:val="006D4EF6"/>
    <w:rsid w:val="006D5065"/>
    <w:rsid w:val="006D5370"/>
    <w:rsid w:val="006D5531"/>
    <w:rsid w:val="006D5596"/>
    <w:rsid w:val="006D565F"/>
    <w:rsid w:val="006D56F6"/>
    <w:rsid w:val="006D57A3"/>
    <w:rsid w:val="006D5D1A"/>
    <w:rsid w:val="006D5FE4"/>
    <w:rsid w:val="006D61F0"/>
    <w:rsid w:val="006D6272"/>
    <w:rsid w:val="006D6298"/>
    <w:rsid w:val="006D6778"/>
    <w:rsid w:val="006D6780"/>
    <w:rsid w:val="006D6B11"/>
    <w:rsid w:val="006D6B8D"/>
    <w:rsid w:val="006D6D0D"/>
    <w:rsid w:val="006D6D82"/>
    <w:rsid w:val="006D6EC7"/>
    <w:rsid w:val="006D714E"/>
    <w:rsid w:val="006D74CE"/>
    <w:rsid w:val="006D76A5"/>
    <w:rsid w:val="006D7700"/>
    <w:rsid w:val="006D7710"/>
    <w:rsid w:val="006D77CF"/>
    <w:rsid w:val="006D7AB3"/>
    <w:rsid w:val="006D7B61"/>
    <w:rsid w:val="006D7B9E"/>
    <w:rsid w:val="006D7D36"/>
    <w:rsid w:val="006D7DA5"/>
    <w:rsid w:val="006D7F98"/>
    <w:rsid w:val="006E0045"/>
    <w:rsid w:val="006E058F"/>
    <w:rsid w:val="006E066E"/>
    <w:rsid w:val="006E09FD"/>
    <w:rsid w:val="006E0AE0"/>
    <w:rsid w:val="006E0C6E"/>
    <w:rsid w:val="006E100F"/>
    <w:rsid w:val="006E10F1"/>
    <w:rsid w:val="006E131C"/>
    <w:rsid w:val="006E1320"/>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57C"/>
    <w:rsid w:val="006E27BD"/>
    <w:rsid w:val="006E28B3"/>
    <w:rsid w:val="006E28DC"/>
    <w:rsid w:val="006E2934"/>
    <w:rsid w:val="006E2A59"/>
    <w:rsid w:val="006E2CBA"/>
    <w:rsid w:val="006E351A"/>
    <w:rsid w:val="006E3AB9"/>
    <w:rsid w:val="006E3B85"/>
    <w:rsid w:val="006E3BBD"/>
    <w:rsid w:val="006E3D0B"/>
    <w:rsid w:val="006E3D6B"/>
    <w:rsid w:val="006E3F7D"/>
    <w:rsid w:val="006E4097"/>
    <w:rsid w:val="006E41C9"/>
    <w:rsid w:val="006E41DD"/>
    <w:rsid w:val="006E49B8"/>
    <w:rsid w:val="006E4C86"/>
    <w:rsid w:val="006E4D92"/>
    <w:rsid w:val="006E4E02"/>
    <w:rsid w:val="006E4E21"/>
    <w:rsid w:val="006E4ED0"/>
    <w:rsid w:val="006E50D0"/>
    <w:rsid w:val="006E536A"/>
    <w:rsid w:val="006E538E"/>
    <w:rsid w:val="006E547C"/>
    <w:rsid w:val="006E5527"/>
    <w:rsid w:val="006E55BC"/>
    <w:rsid w:val="006E573F"/>
    <w:rsid w:val="006E5811"/>
    <w:rsid w:val="006E588C"/>
    <w:rsid w:val="006E5935"/>
    <w:rsid w:val="006E5A75"/>
    <w:rsid w:val="006E6047"/>
    <w:rsid w:val="006E6450"/>
    <w:rsid w:val="006E6564"/>
    <w:rsid w:val="006E6694"/>
    <w:rsid w:val="006E6709"/>
    <w:rsid w:val="006E6880"/>
    <w:rsid w:val="006E6A12"/>
    <w:rsid w:val="006E6B44"/>
    <w:rsid w:val="006E7140"/>
    <w:rsid w:val="006E722A"/>
    <w:rsid w:val="006E7277"/>
    <w:rsid w:val="006E74C4"/>
    <w:rsid w:val="006E74DB"/>
    <w:rsid w:val="006E77A6"/>
    <w:rsid w:val="006E7D1E"/>
    <w:rsid w:val="006E7E65"/>
    <w:rsid w:val="006F0020"/>
    <w:rsid w:val="006F03B5"/>
    <w:rsid w:val="006F03FC"/>
    <w:rsid w:val="006F0401"/>
    <w:rsid w:val="006F07CE"/>
    <w:rsid w:val="006F09FA"/>
    <w:rsid w:val="006F0AD8"/>
    <w:rsid w:val="006F0CDF"/>
    <w:rsid w:val="006F0D5A"/>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D7F"/>
    <w:rsid w:val="006F3F7F"/>
    <w:rsid w:val="006F41BC"/>
    <w:rsid w:val="006F4339"/>
    <w:rsid w:val="006F447E"/>
    <w:rsid w:val="006F44B4"/>
    <w:rsid w:val="006F4525"/>
    <w:rsid w:val="006F4537"/>
    <w:rsid w:val="006F48D8"/>
    <w:rsid w:val="006F4A55"/>
    <w:rsid w:val="006F4BAC"/>
    <w:rsid w:val="006F4D28"/>
    <w:rsid w:val="006F4DAC"/>
    <w:rsid w:val="006F4EE3"/>
    <w:rsid w:val="006F508E"/>
    <w:rsid w:val="006F50B7"/>
    <w:rsid w:val="006F534A"/>
    <w:rsid w:val="006F56A5"/>
    <w:rsid w:val="006F56CF"/>
    <w:rsid w:val="006F5829"/>
    <w:rsid w:val="006F58F9"/>
    <w:rsid w:val="006F59DD"/>
    <w:rsid w:val="006F5A5F"/>
    <w:rsid w:val="006F6047"/>
    <w:rsid w:val="006F6194"/>
    <w:rsid w:val="006F62CC"/>
    <w:rsid w:val="006F6426"/>
    <w:rsid w:val="006F65B0"/>
    <w:rsid w:val="006F65C3"/>
    <w:rsid w:val="006F6682"/>
    <w:rsid w:val="006F688D"/>
    <w:rsid w:val="006F69A0"/>
    <w:rsid w:val="006F69C6"/>
    <w:rsid w:val="006F6A36"/>
    <w:rsid w:val="006F6A93"/>
    <w:rsid w:val="006F6C34"/>
    <w:rsid w:val="006F6DC4"/>
    <w:rsid w:val="006F7127"/>
    <w:rsid w:val="006F7145"/>
    <w:rsid w:val="006F7228"/>
    <w:rsid w:val="006F7303"/>
    <w:rsid w:val="006F77E8"/>
    <w:rsid w:val="006F7829"/>
    <w:rsid w:val="006F7B3A"/>
    <w:rsid w:val="00700044"/>
    <w:rsid w:val="007001A2"/>
    <w:rsid w:val="007002EF"/>
    <w:rsid w:val="007004E5"/>
    <w:rsid w:val="00700511"/>
    <w:rsid w:val="00700663"/>
    <w:rsid w:val="007006AB"/>
    <w:rsid w:val="00700825"/>
    <w:rsid w:val="00700832"/>
    <w:rsid w:val="00700BE9"/>
    <w:rsid w:val="00700C38"/>
    <w:rsid w:val="00700F0A"/>
    <w:rsid w:val="0070100E"/>
    <w:rsid w:val="00701053"/>
    <w:rsid w:val="007012A4"/>
    <w:rsid w:val="0070137C"/>
    <w:rsid w:val="0070138D"/>
    <w:rsid w:val="0070142A"/>
    <w:rsid w:val="007016FC"/>
    <w:rsid w:val="00701A06"/>
    <w:rsid w:val="00701C39"/>
    <w:rsid w:val="00701E2F"/>
    <w:rsid w:val="0070234E"/>
    <w:rsid w:val="007024E9"/>
    <w:rsid w:val="007025F9"/>
    <w:rsid w:val="00702863"/>
    <w:rsid w:val="0070286E"/>
    <w:rsid w:val="00702891"/>
    <w:rsid w:val="007029F8"/>
    <w:rsid w:val="00702A88"/>
    <w:rsid w:val="00702BC9"/>
    <w:rsid w:val="00702C36"/>
    <w:rsid w:val="00702E0B"/>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4F5A"/>
    <w:rsid w:val="00704F7B"/>
    <w:rsid w:val="00704FE4"/>
    <w:rsid w:val="00705032"/>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6E73"/>
    <w:rsid w:val="0070710C"/>
    <w:rsid w:val="00707408"/>
    <w:rsid w:val="0070792F"/>
    <w:rsid w:val="00707AD6"/>
    <w:rsid w:val="00707B06"/>
    <w:rsid w:val="00707C59"/>
    <w:rsid w:val="00707E07"/>
    <w:rsid w:val="00710323"/>
    <w:rsid w:val="0071035B"/>
    <w:rsid w:val="007105C2"/>
    <w:rsid w:val="00710763"/>
    <w:rsid w:val="007109E0"/>
    <w:rsid w:val="00710E1E"/>
    <w:rsid w:val="00711079"/>
    <w:rsid w:val="00711102"/>
    <w:rsid w:val="00711151"/>
    <w:rsid w:val="00711186"/>
    <w:rsid w:val="007111FB"/>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C6F"/>
    <w:rsid w:val="00712D9F"/>
    <w:rsid w:val="00712DFD"/>
    <w:rsid w:val="00712E58"/>
    <w:rsid w:val="0071300E"/>
    <w:rsid w:val="007132DC"/>
    <w:rsid w:val="0071348B"/>
    <w:rsid w:val="007134F1"/>
    <w:rsid w:val="007138AB"/>
    <w:rsid w:val="00713B7B"/>
    <w:rsid w:val="00713C06"/>
    <w:rsid w:val="00713C89"/>
    <w:rsid w:val="00713DDE"/>
    <w:rsid w:val="00713E52"/>
    <w:rsid w:val="00713E62"/>
    <w:rsid w:val="00713FB4"/>
    <w:rsid w:val="00713FE2"/>
    <w:rsid w:val="00713FFD"/>
    <w:rsid w:val="00714172"/>
    <w:rsid w:val="007141D4"/>
    <w:rsid w:val="00714238"/>
    <w:rsid w:val="00714331"/>
    <w:rsid w:val="0071465A"/>
    <w:rsid w:val="00714A88"/>
    <w:rsid w:val="00714AB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6B2"/>
    <w:rsid w:val="00717914"/>
    <w:rsid w:val="007179EA"/>
    <w:rsid w:val="00717A34"/>
    <w:rsid w:val="00717A75"/>
    <w:rsid w:val="00717B17"/>
    <w:rsid w:val="00717BC5"/>
    <w:rsid w:val="00717EB7"/>
    <w:rsid w:val="00720217"/>
    <w:rsid w:val="00720505"/>
    <w:rsid w:val="0072083E"/>
    <w:rsid w:val="007208DD"/>
    <w:rsid w:val="007209D3"/>
    <w:rsid w:val="00720A15"/>
    <w:rsid w:val="00721138"/>
    <w:rsid w:val="0072129A"/>
    <w:rsid w:val="007212AD"/>
    <w:rsid w:val="007213D2"/>
    <w:rsid w:val="00721537"/>
    <w:rsid w:val="00721869"/>
    <w:rsid w:val="0072186E"/>
    <w:rsid w:val="007218FC"/>
    <w:rsid w:val="00721A49"/>
    <w:rsid w:val="00721A98"/>
    <w:rsid w:val="00721AE8"/>
    <w:rsid w:val="00721ED1"/>
    <w:rsid w:val="00721F02"/>
    <w:rsid w:val="00721FA2"/>
    <w:rsid w:val="00722171"/>
    <w:rsid w:val="0072228A"/>
    <w:rsid w:val="0072248E"/>
    <w:rsid w:val="0072269A"/>
    <w:rsid w:val="007227A4"/>
    <w:rsid w:val="007229FC"/>
    <w:rsid w:val="00722A19"/>
    <w:rsid w:val="00722A26"/>
    <w:rsid w:val="00722B27"/>
    <w:rsid w:val="00722B69"/>
    <w:rsid w:val="00722BF4"/>
    <w:rsid w:val="00722CE3"/>
    <w:rsid w:val="00723245"/>
    <w:rsid w:val="007232F2"/>
    <w:rsid w:val="007233D3"/>
    <w:rsid w:val="00723531"/>
    <w:rsid w:val="00723A98"/>
    <w:rsid w:val="00723B2D"/>
    <w:rsid w:val="0072411B"/>
    <w:rsid w:val="0072417F"/>
    <w:rsid w:val="007243E1"/>
    <w:rsid w:val="00724542"/>
    <w:rsid w:val="007245C7"/>
    <w:rsid w:val="00724606"/>
    <w:rsid w:val="00724612"/>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6FC"/>
    <w:rsid w:val="00726816"/>
    <w:rsid w:val="00726941"/>
    <w:rsid w:val="00726AA1"/>
    <w:rsid w:val="00726BE0"/>
    <w:rsid w:val="00726E6F"/>
    <w:rsid w:val="00726FE1"/>
    <w:rsid w:val="00727204"/>
    <w:rsid w:val="00727288"/>
    <w:rsid w:val="007272CF"/>
    <w:rsid w:val="007272DA"/>
    <w:rsid w:val="007273C8"/>
    <w:rsid w:val="007273E5"/>
    <w:rsid w:val="007273F8"/>
    <w:rsid w:val="007275CA"/>
    <w:rsid w:val="007279A5"/>
    <w:rsid w:val="00727AA2"/>
    <w:rsid w:val="00727BB3"/>
    <w:rsid w:val="00727BE2"/>
    <w:rsid w:val="00727CAB"/>
    <w:rsid w:val="00727E3B"/>
    <w:rsid w:val="00727EEF"/>
    <w:rsid w:val="00730051"/>
    <w:rsid w:val="007300A4"/>
    <w:rsid w:val="00730239"/>
    <w:rsid w:val="00730381"/>
    <w:rsid w:val="007305E7"/>
    <w:rsid w:val="0073066B"/>
    <w:rsid w:val="00730726"/>
    <w:rsid w:val="00730829"/>
    <w:rsid w:val="00730887"/>
    <w:rsid w:val="00730BB5"/>
    <w:rsid w:val="00730BF3"/>
    <w:rsid w:val="00730C3C"/>
    <w:rsid w:val="00730CC5"/>
    <w:rsid w:val="00730E79"/>
    <w:rsid w:val="00730EA0"/>
    <w:rsid w:val="00730F75"/>
    <w:rsid w:val="00730F79"/>
    <w:rsid w:val="00730FAE"/>
    <w:rsid w:val="0073112F"/>
    <w:rsid w:val="00731317"/>
    <w:rsid w:val="00731369"/>
    <w:rsid w:val="007313AC"/>
    <w:rsid w:val="007314A0"/>
    <w:rsid w:val="007314F8"/>
    <w:rsid w:val="00731589"/>
    <w:rsid w:val="00731768"/>
    <w:rsid w:val="007317DB"/>
    <w:rsid w:val="007318B9"/>
    <w:rsid w:val="00731D70"/>
    <w:rsid w:val="00731E85"/>
    <w:rsid w:val="00731F12"/>
    <w:rsid w:val="00731F32"/>
    <w:rsid w:val="00732207"/>
    <w:rsid w:val="0073228F"/>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EE9"/>
    <w:rsid w:val="00733F51"/>
    <w:rsid w:val="00733FD6"/>
    <w:rsid w:val="00734050"/>
    <w:rsid w:val="00734067"/>
    <w:rsid w:val="00734299"/>
    <w:rsid w:val="00734377"/>
    <w:rsid w:val="007343B2"/>
    <w:rsid w:val="007343E8"/>
    <w:rsid w:val="0073449B"/>
    <w:rsid w:val="00734AF3"/>
    <w:rsid w:val="00734B21"/>
    <w:rsid w:val="00734C06"/>
    <w:rsid w:val="00734F9A"/>
    <w:rsid w:val="00735271"/>
    <w:rsid w:val="00735374"/>
    <w:rsid w:val="00735783"/>
    <w:rsid w:val="00735B2C"/>
    <w:rsid w:val="00735DC4"/>
    <w:rsid w:val="00735DC5"/>
    <w:rsid w:val="0073623B"/>
    <w:rsid w:val="00736254"/>
    <w:rsid w:val="007362F9"/>
    <w:rsid w:val="00736462"/>
    <w:rsid w:val="007364C1"/>
    <w:rsid w:val="007364DB"/>
    <w:rsid w:val="007364F8"/>
    <w:rsid w:val="00736556"/>
    <w:rsid w:val="0073658D"/>
    <w:rsid w:val="007365EF"/>
    <w:rsid w:val="0073685B"/>
    <w:rsid w:val="007369D0"/>
    <w:rsid w:val="00736BC3"/>
    <w:rsid w:val="00736C1A"/>
    <w:rsid w:val="00736F67"/>
    <w:rsid w:val="0073745E"/>
    <w:rsid w:val="00737870"/>
    <w:rsid w:val="00737920"/>
    <w:rsid w:val="0073792A"/>
    <w:rsid w:val="00737A65"/>
    <w:rsid w:val="00737B0D"/>
    <w:rsid w:val="00737B26"/>
    <w:rsid w:val="00737D88"/>
    <w:rsid w:val="00737F0C"/>
    <w:rsid w:val="007401FC"/>
    <w:rsid w:val="00740711"/>
    <w:rsid w:val="00740924"/>
    <w:rsid w:val="00740B46"/>
    <w:rsid w:val="00740C26"/>
    <w:rsid w:val="00740DE0"/>
    <w:rsid w:val="00740ECA"/>
    <w:rsid w:val="0074125B"/>
    <w:rsid w:val="007412ED"/>
    <w:rsid w:val="00741417"/>
    <w:rsid w:val="007416AA"/>
    <w:rsid w:val="007418DA"/>
    <w:rsid w:val="00741A41"/>
    <w:rsid w:val="0074227E"/>
    <w:rsid w:val="0074238F"/>
    <w:rsid w:val="007425E0"/>
    <w:rsid w:val="00742690"/>
    <w:rsid w:val="0074275B"/>
    <w:rsid w:val="00742A90"/>
    <w:rsid w:val="00742B1A"/>
    <w:rsid w:val="00742DB6"/>
    <w:rsid w:val="00742DE8"/>
    <w:rsid w:val="00743291"/>
    <w:rsid w:val="007432C7"/>
    <w:rsid w:val="00743373"/>
    <w:rsid w:val="00743410"/>
    <w:rsid w:val="007435A1"/>
    <w:rsid w:val="007437CD"/>
    <w:rsid w:val="00743BB7"/>
    <w:rsid w:val="00743BF0"/>
    <w:rsid w:val="00743C87"/>
    <w:rsid w:val="00743F23"/>
    <w:rsid w:val="00743FF7"/>
    <w:rsid w:val="007440D3"/>
    <w:rsid w:val="007444F2"/>
    <w:rsid w:val="0074454B"/>
    <w:rsid w:val="00744861"/>
    <w:rsid w:val="00744B71"/>
    <w:rsid w:val="00744E0C"/>
    <w:rsid w:val="00744EC2"/>
    <w:rsid w:val="0074502F"/>
    <w:rsid w:val="0074513D"/>
    <w:rsid w:val="007451AF"/>
    <w:rsid w:val="00745602"/>
    <w:rsid w:val="007457A0"/>
    <w:rsid w:val="00745A26"/>
    <w:rsid w:val="00745AA4"/>
    <w:rsid w:val="00745AA8"/>
    <w:rsid w:val="00745F52"/>
    <w:rsid w:val="00746015"/>
    <w:rsid w:val="00746288"/>
    <w:rsid w:val="007463D3"/>
    <w:rsid w:val="0074683D"/>
    <w:rsid w:val="007468AE"/>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598"/>
    <w:rsid w:val="00747657"/>
    <w:rsid w:val="00747723"/>
    <w:rsid w:val="0074789D"/>
    <w:rsid w:val="0074795F"/>
    <w:rsid w:val="0075018D"/>
    <w:rsid w:val="0075019C"/>
    <w:rsid w:val="007503AC"/>
    <w:rsid w:val="0075040B"/>
    <w:rsid w:val="00750810"/>
    <w:rsid w:val="0075082A"/>
    <w:rsid w:val="0075084C"/>
    <w:rsid w:val="007509D1"/>
    <w:rsid w:val="00750A59"/>
    <w:rsid w:val="00750B22"/>
    <w:rsid w:val="00751176"/>
    <w:rsid w:val="007513F0"/>
    <w:rsid w:val="007515BE"/>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7BF"/>
    <w:rsid w:val="00752B55"/>
    <w:rsid w:val="00752BBA"/>
    <w:rsid w:val="00752C49"/>
    <w:rsid w:val="00753100"/>
    <w:rsid w:val="007532A8"/>
    <w:rsid w:val="00753381"/>
    <w:rsid w:val="00753438"/>
    <w:rsid w:val="007537E1"/>
    <w:rsid w:val="0075384A"/>
    <w:rsid w:val="0075392E"/>
    <w:rsid w:val="0075424B"/>
    <w:rsid w:val="0075427C"/>
    <w:rsid w:val="007546BF"/>
    <w:rsid w:val="00754908"/>
    <w:rsid w:val="0075493D"/>
    <w:rsid w:val="00754A52"/>
    <w:rsid w:val="00754B65"/>
    <w:rsid w:val="00754C6D"/>
    <w:rsid w:val="00754F10"/>
    <w:rsid w:val="007550DB"/>
    <w:rsid w:val="007551F9"/>
    <w:rsid w:val="00755358"/>
    <w:rsid w:val="00755634"/>
    <w:rsid w:val="00755711"/>
    <w:rsid w:val="00755B66"/>
    <w:rsid w:val="00755C13"/>
    <w:rsid w:val="00755D8E"/>
    <w:rsid w:val="00755F22"/>
    <w:rsid w:val="007560E7"/>
    <w:rsid w:val="007564A4"/>
    <w:rsid w:val="00756665"/>
    <w:rsid w:val="0075680F"/>
    <w:rsid w:val="007568E0"/>
    <w:rsid w:val="00756BC6"/>
    <w:rsid w:val="00756C2D"/>
    <w:rsid w:val="00756D8E"/>
    <w:rsid w:val="0075726A"/>
    <w:rsid w:val="0075782A"/>
    <w:rsid w:val="00757BF8"/>
    <w:rsid w:val="00757DA7"/>
    <w:rsid w:val="00757F72"/>
    <w:rsid w:val="007600E4"/>
    <w:rsid w:val="00760108"/>
    <w:rsid w:val="007602D4"/>
    <w:rsid w:val="007603B1"/>
    <w:rsid w:val="007604E4"/>
    <w:rsid w:val="00760975"/>
    <w:rsid w:val="00760AC9"/>
    <w:rsid w:val="00760D88"/>
    <w:rsid w:val="00760F55"/>
    <w:rsid w:val="00760FE6"/>
    <w:rsid w:val="00761039"/>
    <w:rsid w:val="007611AE"/>
    <w:rsid w:val="00761660"/>
    <w:rsid w:val="007616BE"/>
    <w:rsid w:val="00761727"/>
    <w:rsid w:val="00761791"/>
    <w:rsid w:val="007618C5"/>
    <w:rsid w:val="007619F5"/>
    <w:rsid w:val="00761A41"/>
    <w:rsid w:val="00761C26"/>
    <w:rsid w:val="00761CB9"/>
    <w:rsid w:val="0076234E"/>
    <w:rsid w:val="00762377"/>
    <w:rsid w:val="007628BA"/>
    <w:rsid w:val="007628F7"/>
    <w:rsid w:val="007629C4"/>
    <w:rsid w:val="00762BAB"/>
    <w:rsid w:val="00762C95"/>
    <w:rsid w:val="00762F9C"/>
    <w:rsid w:val="0076303E"/>
    <w:rsid w:val="00763268"/>
    <w:rsid w:val="007633F4"/>
    <w:rsid w:val="007637F0"/>
    <w:rsid w:val="00763C69"/>
    <w:rsid w:val="00763EC5"/>
    <w:rsid w:val="00764105"/>
    <w:rsid w:val="007642AF"/>
    <w:rsid w:val="007643E9"/>
    <w:rsid w:val="007643FE"/>
    <w:rsid w:val="00764429"/>
    <w:rsid w:val="00764566"/>
    <w:rsid w:val="0076465B"/>
    <w:rsid w:val="0076467B"/>
    <w:rsid w:val="007648B5"/>
    <w:rsid w:val="007648E8"/>
    <w:rsid w:val="00764BDE"/>
    <w:rsid w:val="00764F99"/>
    <w:rsid w:val="00765009"/>
    <w:rsid w:val="00765322"/>
    <w:rsid w:val="00765548"/>
    <w:rsid w:val="00765A70"/>
    <w:rsid w:val="00765C09"/>
    <w:rsid w:val="00765DCD"/>
    <w:rsid w:val="00765E3A"/>
    <w:rsid w:val="0076654A"/>
    <w:rsid w:val="00766742"/>
    <w:rsid w:val="007667A5"/>
    <w:rsid w:val="00766822"/>
    <w:rsid w:val="00766839"/>
    <w:rsid w:val="0076693D"/>
    <w:rsid w:val="00766BA7"/>
    <w:rsid w:val="00766F23"/>
    <w:rsid w:val="00766F6D"/>
    <w:rsid w:val="007670EE"/>
    <w:rsid w:val="00767322"/>
    <w:rsid w:val="007673B4"/>
    <w:rsid w:val="007673BA"/>
    <w:rsid w:val="00767418"/>
    <w:rsid w:val="0076757C"/>
    <w:rsid w:val="0076796A"/>
    <w:rsid w:val="00767ABD"/>
    <w:rsid w:val="00767BA1"/>
    <w:rsid w:val="00767C3B"/>
    <w:rsid w:val="00767D7A"/>
    <w:rsid w:val="00767FF2"/>
    <w:rsid w:val="00770420"/>
    <w:rsid w:val="007708C5"/>
    <w:rsid w:val="00770AF1"/>
    <w:rsid w:val="00770ECB"/>
    <w:rsid w:val="00770F9F"/>
    <w:rsid w:val="007714B8"/>
    <w:rsid w:val="0077154F"/>
    <w:rsid w:val="00771605"/>
    <w:rsid w:val="007718F1"/>
    <w:rsid w:val="00771B0F"/>
    <w:rsid w:val="00771B43"/>
    <w:rsid w:val="00771C93"/>
    <w:rsid w:val="00771D81"/>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8CD"/>
    <w:rsid w:val="00773B13"/>
    <w:rsid w:val="00773CA0"/>
    <w:rsid w:val="00773E75"/>
    <w:rsid w:val="00773F44"/>
    <w:rsid w:val="00773FA4"/>
    <w:rsid w:val="00774132"/>
    <w:rsid w:val="007741D9"/>
    <w:rsid w:val="00774761"/>
    <w:rsid w:val="00774814"/>
    <w:rsid w:val="00774B34"/>
    <w:rsid w:val="00774CB1"/>
    <w:rsid w:val="00774D05"/>
    <w:rsid w:val="00774D08"/>
    <w:rsid w:val="00774E45"/>
    <w:rsid w:val="00774E52"/>
    <w:rsid w:val="00774FCA"/>
    <w:rsid w:val="00775147"/>
    <w:rsid w:val="00775315"/>
    <w:rsid w:val="0077544C"/>
    <w:rsid w:val="00775456"/>
    <w:rsid w:val="00775668"/>
    <w:rsid w:val="00775841"/>
    <w:rsid w:val="007759DE"/>
    <w:rsid w:val="00775A14"/>
    <w:rsid w:val="00775CF6"/>
    <w:rsid w:val="00775E21"/>
    <w:rsid w:val="00775F57"/>
    <w:rsid w:val="00775F6A"/>
    <w:rsid w:val="00775FC8"/>
    <w:rsid w:val="00776236"/>
    <w:rsid w:val="0077651D"/>
    <w:rsid w:val="007767E8"/>
    <w:rsid w:val="00776E5C"/>
    <w:rsid w:val="007770F4"/>
    <w:rsid w:val="0077714F"/>
    <w:rsid w:val="007772CE"/>
    <w:rsid w:val="00777339"/>
    <w:rsid w:val="00777521"/>
    <w:rsid w:val="0077755D"/>
    <w:rsid w:val="00777573"/>
    <w:rsid w:val="00777590"/>
    <w:rsid w:val="00777C08"/>
    <w:rsid w:val="00777F4B"/>
    <w:rsid w:val="0078030E"/>
    <w:rsid w:val="007803CC"/>
    <w:rsid w:val="00780512"/>
    <w:rsid w:val="00780548"/>
    <w:rsid w:val="00780714"/>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95A"/>
    <w:rsid w:val="00781A2E"/>
    <w:rsid w:val="00781B8D"/>
    <w:rsid w:val="00781D86"/>
    <w:rsid w:val="00781FC4"/>
    <w:rsid w:val="0078229C"/>
    <w:rsid w:val="0078234B"/>
    <w:rsid w:val="0078240E"/>
    <w:rsid w:val="00782436"/>
    <w:rsid w:val="0078249F"/>
    <w:rsid w:val="0078260D"/>
    <w:rsid w:val="00782804"/>
    <w:rsid w:val="00782929"/>
    <w:rsid w:val="00782BD2"/>
    <w:rsid w:val="00782BE2"/>
    <w:rsid w:val="00782C3F"/>
    <w:rsid w:val="00782D3B"/>
    <w:rsid w:val="00782DEB"/>
    <w:rsid w:val="007830AF"/>
    <w:rsid w:val="00783120"/>
    <w:rsid w:val="007833CA"/>
    <w:rsid w:val="00783555"/>
    <w:rsid w:val="00783653"/>
    <w:rsid w:val="0078382A"/>
    <w:rsid w:val="00783883"/>
    <w:rsid w:val="00783B21"/>
    <w:rsid w:val="00783CAF"/>
    <w:rsid w:val="00783CC2"/>
    <w:rsid w:val="00783CED"/>
    <w:rsid w:val="00784062"/>
    <w:rsid w:val="007842BB"/>
    <w:rsid w:val="0078473B"/>
    <w:rsid w:val="00784B4E"/>
    <w:rsid w:val="00784BE9"/>
    <w:rsid w:val="00785071"/>
    <w:rsid w:val="00785176"/>
    <w:rsid w:val="007851F1"/>
    <w:rsid w:val="00785325"/>
    <w:rsid w:val="00785617"/>
    <w:rsid w:val="007856D4"/>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A1A"/>
    <w:rsid w:val="00790DBE"/>
    <w:rsid w:val="00790DDF"/>
    <w:rsid w:val="00791217"/>
    <w:rsid w:val="007913E5"/>
    <w:rsid w:val="007913F5"/>
    <w:rsid w:val="0079142D"/>
    <w:rsid w:val="007917E0"/>
    <w:rsid w:val="00791861"/>
    <w:rsid w:val="0079187D"/>
    <w:rsid w:val="007919F0"/>
    <w:rsid w:val="00791A66"/>
    <w:rsid w:val="00791BF5"/>
    <w:rsid w:val="00791FE1"/>
    <w:rsid w:val="00792018"/>
    <w:rsid w:val="00792039"/>
    <w:rsid w:val="007920B4"/>
    <w:rsid w:val="00792293"/>
    <w:rsid w:val="0079260A"/>
    <w:rsid w:val="00792696"/>
    <w:rsid w:val="00792765"/>
    <w:rsid w:val="00792836"/>
    <w:rsid w:val="007928A2"/>
    <w:rsid w:val="0079293F"/>
    <w:rsid w:val="00792A66"/>
    <w:rsid w:val="00792D0B"/>
    <w:rsid w:val="0079315F"/>
    <w:rsid w:val="007932FA"/>
    <w:rsid w:val="0079333A"/>
    <w:rsid w:val="007934F2"/>
    <w:rsid w:val="0079365A"/>
    <w:rsid w:val="0079388D"/>
    <w:rsid w:val="007939FB"/>
    <w:rsid w:val="00793B7C"/>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60"/>
    <w:rsid w:val="007951DF"/>
    <w:rsid w:val="0079542B"/>
    <w:rsid w:val="0079563F"/>
    <w:rsid w:val="00795731"/>
    <w:rsid w:val="00795838"/>
    <w:rsid w:val="00795877"/>
    <w:rsid w:val="00795A54"/>
    <w:rsid w:val="00795A88"/>
    <w:rsid w:val="00795AE3"/>
    <w:rsid w:val="00795B4F"/>
    <w:rsid w:val="00795F03"/>
    <w:rsid w:val="00795FB3"/>
    <w:rsid w:val="00796403"/>
    <w:rsid w:val="007964CF"/>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4ED"/>
    <w:rsid w:val="007A1AC1"/>
    <w:rsid w:val="007A1B44"/>
    <w:rsid w:val="007A1C00"/>
    <w:rsid w:val="007A1C1D"/>
    <w:rsid w:val="007A1CC2"/>
    <w:rsid w:val="007A2160"/>
    <w:rsid w:val="007A2645"/>
    <w:rsid w:val="007A2788"/>
    <w:rsid w:val="007A2797"/>
    <w:rsid w:val="007A27E4"/>
    <w:rsid w:val="007A27FB"/>
    <w:rsid w:val="007A28D3"/>
    <w:rsid w:val="007A295D"/>
    <w:rsid w:val="007A2A72"/>
    <w:rsid w:val="007A2FA0"/>
    <w:rsid w:val="007A32CB"/>
    <w:rsid w:val="007A35D1"/>
    <w:rsid w:val="007A35D2"/>
    <w:rsid w:val="007A391E"/>
    <w:rsid w:val="007A39D7"/>
    <w:rsid w:val="007A3BF0"/>
    <w:rsid w:val="007A3C19"/>
    <w:rsid w:val="007A3DE4"/>
    <w:rsid w:val="007A3E4B"/>
    <w:rsid w:val="007A40A0"/>
    <w:rsid w:val="007A40EF"/>
    <w:rsid w:val="007A411B"/>
    <w:rsid w:val="007A45BB"/>
    <w:rsid w:val="007A47FD"/>
    <w:rsid w:val="007A4B96"/>
    <w:rsid w:val="007A4BE5"/>
    <w:rsid w:val="007A4BEF"/>
    <w:rsid w:val="007A4D70"/>
    <w:rsid w:val="007A4DD2"/>
    <w:rsid w:val="007A4EFC"/>
    <w:rsid w:val="007A4F02"/>
    <w:rsid w:val="007A4F1D"/>
    <w:rsid w:val="007A5372"/>
    <w:rsid w:val="007A54E5"/>
    <w:rsid w:val="007A5806"/>
    <w:rsid w:val="007A5A17"/>
    <w:rsid w:val="007A5AD6"/>
    <w:rsid w:val="007A5B3E"/>
    <w:rsid w:val="007A5B79"/>
    <w:rsid w:val="007A5C23"/>
    <w:rsid w:val="007A5C87"/>
    <w:rsid w:val="007A5CE9"/>
    <w:rsid w:val="007A63F7"/>
    <w:rsid w:val="007A641B"/>
    <w:rsid w:val="007A64E8"/>
    <w:rsid w:val="007A6561"/>
    <w:rsid w:val="007A656D"/>
    <w:rsid w:val="007A6738"/>
    <w:rsid w:val="007A677A"/>
    <w:rsid w:val="007A6AA4"/>
    <w:rsid w:val="007A6ACE"/>
    <w:rsid w:val="007A6B79"/>
    <w:rsid w:val="007A6DC8"/>
    <w:rsid w:val="007A6DFC"/>
    <w:rsid w:val="007A6EAB"/>
    <w:rsid w:val="007A6F51"/>
    <w:rsid w:val="007A709A"/>
    <w:rsid w:val="007A70A6"/>
    <w:rsid w:val="007A7481"/>
    <w:rsid w:val="007A74ED"/>
    <w:rsid w:val="007A755F"/>
    <w:rsid w:val="007A761F"/>
    <w:rsid w:val="007A786B"/>
    <w:rsid w:val="007A7A7F"/>
    <w:rsid w:val="007A7C06"/>
    <w:rsid w:val="007A7C75"/>
    <w:rsid w:val="007A7DDE"/>
    <w:rsid w:val="007A7F24"/>
    <w:rsid w:val="007A7FC9"/>
    <w:rsid w:val="007B0191"/>
    <w:rsid w:val="007B0240"/>
    <w:rsid w:val="007B025B"/>
    <w:rsid w:val="007B0338"/>
    <w:rsid w:val="007B03F7"/>
    <w:rsid w:val="007B04B5"/>
    <w:rsid w:val="007B07AC"/>
    <w:rsid w:val="007B07E8"/>
    <w:rsid w:val="007B082B"/>
    <w:rsid w:val="007B0A0B"/>
    <w:rsid w:val="007B0E8E"/>
    <w:rsid w:val="007B11A9"/>
    <w:rsid w:val="007B12F8"/>
    <w:rsid w:val="007B12FD"/>
    <w:rsid w:val="007B16AF"/>
    <w:rsid w:val="007B16F4"/>
    <w:rsid w:val="007B1845"/>
    <w:rsid w:val="007B186F"/>
    <w:rsid w:val="007B1AE8"/>
    <w:rsid w:val="007B1C8E"/>
    <w:rsid w:val="007B1CC8"/>
    <w:rsid w:val="007B1E4A"/>
    <w:rsid w:val="007B1FA1"/>
    <w:rsid w:val="007B2187"/>
    <w:rsid w:val="007B21B0"/>
    <w:rsid w:val="007B225C"/>
    <w:rsid w:val="007B2261"/>
    <w:rsid w:val="007B2388"/>
    <w:rsid w:val="007B27C8"/>
    <w:rsid w:val="007B291B"/>
    <w:rsid w:val="007B29F9"/>
    <w:rsid w:val="007B2A5A"/>
    <w:rsid w:val="007B2BAA"/>
    <w:rsid w:val="007B2E67"/>
    <w:rsid w:val="007B34E3"/>
    <w:rsid w:val="007B3678"/>
    <w:rsid w:val="007B3782"/>
    <w:rsid w:val="007B3A05"/>
    <w:rsid w:val="007B3B52"/>
    <w:rsid w:val="007B3BBA"/>
    <w:rsid w:val="007B3BDB"/>
    <w:rsid w:val="007B3BFF"/>
    <w:rsid w:val="007B3E63"/>
    <w:rsid w:val="007B3F2E"/>
    <w:rsid w:val="007B3FC4"/>
    <w:rsid w:val="007B444B"/>
    <w:rsid w:val="007B461E"/>
    <w:rsid w:val="007B4675"/>
    <w:rsid w:val="007B46ED"/>
    <w:rsid w:val="007B484A"/>
    <w:rsid w:val="007B49AF"/>
    <w:rsid w:val="007B4A39"/>
    <w:rsid w:val="007B4DAC"/>
    <w:rsid w:val="007B4EA6"/>
    <w:rsid w:val="007B4FFC"/>
    <w:rsid w:val="007B53E6"/>
    <w:rsid w:val="007B5657"/>
    <w:rsid w:val="007B567C"/>
    <w:rsid w:val="007B5798"/>
    <w:rsid w:val="007B588D"/>
    <w:rsid w:val="007B602F"/>
    <w:rsid w:val="007B6103"/>
    <w:rsid w:val="007B6310"/>
    <w:rsid w:val="007B6388"/>
    <w:rsid w:val="007B64BE"/>
    <w:rsid w:val="007B66C4"/>
    <w:rsid w:val="007B67C8"/>
    <w:rsid w:val="007B67F9"/>
    <w:rsid w:val="007B6B2F"/>
    <w:rsid w:val="007B6BDC"/>
    <w:rsid w:val="007B6EBE"/>
    <w:rsid w:val="007B701F"/>
    <w:rsid w:val="007B7067"/>
    <w:rsid w:val="007B7612"/>
    <w:rsid w:val="007B783D"/>
    <w:rsid w:val="007B7A7A"/>
    <w:rsid w:val="007B7B3A"/>
    <w:rsid w:val="007B7E04"/>
    <w:rsid w:val="007B7EF8"/>
    <w:rsid w:val="007B7F6A"/>
    <w:rsid w:val="007C00E8"/>
    <w:rsid w:val="007C01BC"/>
    <w:rsid w:val="007C0262"/>
    <w:rsid w:val="007C0293"/>
    <w:rsid w:val="007C0429"/>
    <w:rsid w:val="007C085B"/>
    <w:rsid w:val="007C0A35"/>
    <w:rsid w:val="007C0A97"/>
    <w:rsid w:val="007C0CDE"/>
    <w:rsid w:val="007C0D61"/>
    <w:rsid w:val="007C0F32"/>
    <w:rsid w:val="007C12AC"/>
    <w:rsid w:val="007C146A"/>
    <w:rsid w:val="007C1521"/>
    <w:rsid w:val="007C154A"/>
    <w:rsid w:val="007C156C"/>
    <w:rsid w:val="007C16C9"/>
    <w:rsid w:val="007C1862"/>
    <w:rsid w:val="007C197B"/>
    <w:rsid w:val="007C1BAA"/>
    <w:rsid w:val="007C21A4"/>
    <w:rsid w:val="007C21DE"/>
    <w:rsid w:val="007C220F"/>
    <w:rsid w:val="007C2255"/>
    <w:rsid w:val="007C228F"/>
    <w:rsid w:val="007C2304"/>
    <w:rsid w:val="007C2308"/>
    <w:rsid w:val="007C239E"/>
    <w:rsid w:val="007C2470"/>
    <w:rsid w:val="007C2679"/>
    <w:rsid w:val="007C2732"/>
    <w:rsid w:val="007C2884"/>
    <w:rsid w:val="007C2B08"/>
    <w:rsid w:val="007C2C61"/>
    <w:rsid w:val="007C2CD0"/>
    <w:rsid w:val="007C2F7A"/>
    <w:rsid w:val="007C30A9"/>
    <w:rsid w:val="007C313D"/>
    <w:rsid w:val="007C3349"/>
    <w:rsid w:val="007C3788"/>
    <w:rsid w:val="007C3859"/>
    <w:rsid w:val="007C3CEA"/>
    <w:rsid w:val="007C3DBD"/>
    <w:rsid w:val="007C403C"/>
    <w:rsid w:val="007C4215"/>
    <w:rsid w:val="007C4384"/>
    <w:rsid w:val="007C48EA"/>
    <w:rsid w:val="007C4A49"/>
    <w:rsid w:val="007C4A9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174"/>
    <w:rsid w:val="007C6369"/>
    <w:rsid w:val="007C6455"/>
    <w:rsid w:val="007C645C"/>
    <w:rsid w:val="007C64F3"/>
    <w:rsid w:val="007C6503"/>
    <w:rsid w:val="007C6A18"/>
    <w:rsid w:val="007C6B0E"/>
    <w:rsid w:val="007C6E11"/>
    <w:rsid w:val="007C6E4C"/>
    <w:rsid w:val="007C6E86"/>
    <w:rsid w:val="007C71DA"/>
    <w:rsid w:val="007C71F9"/>
    <w:rsid w:val="007C7271"/>
    <w:rsid w:val="007C7372"/>
    <w:rsid w:val="007C75F7"/>
    <w:rsid w:val="007C793A"/>
    <w:rsid w:val="007C7A8C"/>
    <w:rsid w:val="007C7B78"/>
    <w:rsid w:val="007C7C6F"/>
    <w:rsid w:val="007C7D35"/>
    <w:rsid w:val="007C7D81"/>
    <w:rsid w:val="007D012E"/>
    <w:rsid w:val="007D021E"/>
    <w:rsid w:val="007D03D2"/>
    <w:rsid w:val="007D076C"/>
    <w:rsid w:val="007D0BE8"/>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3DE"/>
    <w:rsid w:val="007D2667"/>
    <w:rsid w:val="007D2702"/>
    <w:rsid w:val="007D27CB"/>
    <w:rsid w:val="007D2824"/>
    <w:rsid w:val="007D30CB"/>
    <w:rsid w:val="007D3104"/>
    <w:rsid w:val="007D353E"/>
    <w:rsid w:val="007D35B5"/>
    <w:rsid w:val="007D35BF"/>
    <w:rsid w:val="007D43D4"/>
    <w:rsid w:val="007D4400"/>
    <w:rsid w:val="007D473C"/>
    <w:rsid w:val="007D4833"/>
    <w:rsid w:val="007D48C3"/>
    <w:rsid w:val="007D4947"/>
    <w:rsid w:val="007D4B1B"/>
    <w:rsid w:val="007D4B53"/>
    <w:rsid w:val="007D4BE9"/>
    <w:rsid w:val="007D4CAD"/>
    <w:rsid w:val="007D4D31"/>
    <w:rsid w:val="007D4DEC"/>
    <w:rsid w:val="007D4F6A"/>
    <w:rsid w:val="007D536A"/>
    <w:rsid w:val="007D5552"/>
    <w:rsid w:val="007D5662"/>
    <w:rsid w:val="007D56D7"/>
    <w:rsid w:val="007D5908"/>
    <w:rsid w:val="007D5B82"/>
    <w:rsid w:val="007D5DE6"/>
    <w:rsid w:val="007D5E1E"/>
    <w:rsid w:val="007D5F07"/>
    <w:rsid w:val="007D603D"/>
    <w:rsid w:val="007D605A"/>
    <w:rsid w:val="007D63C8"/>
    <w:rsid w:val="007D6477"/>
    <w:rsid w:val="007D6663"/>
    <w:rsid w:val="007D6714"/>
    <w:rsid w:val="007D68A3"/>
    <w:rsid w:val="007D6925"/>
    <w:rsid w:val="007D6A01"/>
    <w:rsid w:val="007D6E90"/>
    <w:rsid w:val="007D6EBB"/>
    <w:rsid w:val="007D6F91"/>
    <w:rsid w:val="007D71AD"/>
    <w:rsid w:val="007D71BD"/>
    <w:rsid w:val="007D7433"/>
    <w:rsid w:val="007D7439"/>
    <w:rsid w:val="007D77E0"/>
    <w:rsid w:val="007D7B06"/>
    <w:rsid w:val="007D7D12"/>
    <w:rsid w:val="007E000D"/>
    <w:rsid w:val="007E009A"/>
    <w:rsid w:val="007E06A7"/>
    <w:rsid w:val="007E0991"/>
    <w:rsid w:val="007E0A8D"/>
    <w:rsid w:val="007E0BB9"/>
    <w:rsid w:val="007E0C68"/>
    <w:rsid w:val="007E0D42"/>
    <w:rsid w:val="007E0D88"/>
    <w:rsid w:val="007E108A"/>
    <w:rsid w:val="007E10D4"/>
    <w:rsid w:val="007E124A"/>
    <w:rsid w:val="007E13D7"/>
    <w:rsid w:val="007E14B0"/>
    <w:rsid w:val="007E176B"/>
    <w:rsid w:val="007E1813"/>
    <w:rsid w:val="007E1C34"/>
    <w:rsid w:val="007E2028"/>
    <w:rsid w:val="007E2041"/>
    <w:rsid w:val="007E22CB"/>
    <w:rsid w:val="007E2374"/>
    <w:rsid w:val="007E2519"/>
    <w:rsid w:val="007E253C"/>
    <w:rsid w:val="007E2671"/>
    <w:rsid w:val="007E26AF"/>
    <w:rsid w:val="007E270F"/>
    <w:rsid w:val="007E2B12"/>
    <w:rsid w:val="007E2CCE"/>
    <w:rsid w:val="007E2D13"/>
    <w:rsid w:val="007E2E31"/>
    <w:rsid w:val="007E2F86"/>
    <w:rsid w:val="007E2FEB"/>
    <w:rsid w:val="007E304C"/>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78"/>
    <w:rsid w:val="007E44DD"/>
    <w:rsid w:val="007E45DF"/>
    <w:rsid w:val="007E49F6"/>
    <w:rsid w:val="007E4BB2"/>
    <w:rsid w:val="007E50D1"/>
    <w:rsid w:val="007E51A4"/>
    <w:rsid w:val="007E52B1"/>
    <w:rsid w:val="007E52E3"/>
    <w:rsid w:val="007E5339"/>
    <w:rsid w:val="007E5436"/>
    <w:rsid w:val="007E555D"/>
    <w:rsid w:val="007E5600"/>
    <w:rsid w:val="007E5745"/>
    <w:rsid w:val="007E593D"/>
    <w:rsid w:val="007E595D"/>
    <w:rsid w:val="007E5CA5"/>
    <w:rsid w:val="007E5DDF"/>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3D"/>
    <w:rsid w:val="007E71A2"/>
    <w:rsid w:val="007E71EB"/>
    <w:rsid w:val="007E7339"/>
    <w:rsid w:val="007E7381"/>
    <w:rsid w:val="007E757D"/>
    <w:rsid w:val="007E775A"/>
    <w:rsid w:val="007E7927"/>
    <w:rsid w:val="007E7957"/>
    <w:rsid w:val="007E7BEA"/>
    <w:rsid w:val="007E7D56"/>
    <w:rsid w:val="007E7FA5"/>
    <w:rsid w:val="007F0022"/>
    <w:rsid w:val="007F00B2"/>
    <w:rsid w:val="007F01D8"/>
    <w:rsid w:val="007F02EF"/>
    <w:rsid w:val="007F0315"/>
    <w:rsid w:val="007F04B2"/>
    <w:rsid w:val="007F0627"/>
    <w:rsid w:val="007F066A"/>
    <w:rsid w:val="007F06E8"/>
    <w:rsid w:val="007F082F"/>
    <w:rsid w:val="007F093C"/>
    <w:rsid w:val="007F0B25"/>
    <w:rsid w:val="007F0BE3"/>
    <w:rsid w:val="007F0D80"/>
    <w:rsid w:val="007F0EE8"/>
    <w:rsid w:val="007F109F"/>
    <w:rsid w:val="007F16FD"/>
    <w:rsid w:val="007F1C32"/>
    <w:rsid w:val="007F1CEB"/>
    <w:rsid w:val="007F1D09"/>
    <w:rsid w:val="007F1D6F"/>
    <w:rsid w:val="007F1F6F"/>
    <w:rsid w:val="007F2035"/>
    <w:rsid w:val="007F2210"/>
    <w:rsid w:val="007F2274"/>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625"/>
    <w:rsid w:val="007F47F9"/>
    <w:rsid w:val="007F4BAE"/>
    <w:rsid w:val="007F4C27"/>
    <w:rsid w:val="007F4C3D"/>
    <w:rsid w:val="007F5400"/>
    <w:rsid w:val="007F5551"/>
    <w:rsid w:val="007F56C3"/>
    <w:rsid w:val="007F56CD"/>
    <w:rsid w:val="007F571D"/>
    <w:rsid w:val="007F58F8"/>
    <w:rsid w:val="007F59E3"/>
    <w:rsid w:val="007F59F2"/>
    <w:rsid w:val="007F5A43"/>
    <w:rsid w:val="007F5BCF"/>
    <w:rsid w:val="007F5C12"/>
    <w:rsid w:val="007F5E0C"/>
    <w:rsid w:val="007F5FBA"/>
    <w:rsid w:val="007F60CD"/>
    <w:rsid w:val="007F614B"/>
    <w:rsid w:val="007F6274"/>
    <w:rsid w:val="007F6321"/>
    <w:rsid w:val="007F6A1C"/>
    <w:rsid w:val="007F6A42"/>
    <w:rsid w:val="007F6B50"/>
    <w:rsid w:val="007F6B9A"/>
    <w:rsid w:val="007F6C9E"/>
    <w:rsid w:val="007F6CAB"/>
    <w:rsid w:val="007F6E63"/>
    <w:rsid w:val="007F6F25"/>
    <w:rsid w:val="007F738B"/>
    <w:rsid w:val="007F73AB"/>
    <w:rsid w:val="007F7799"/>
    <w:rsid w:val="007F77AB"/>
    <w:rsid w:val="007F7919"/>
    <w:rsid w:val="007F79A6"/>
    <w:rsid w:val="007F79FE"/>
    <w:rsid w:val="007F7B0E"/>
    <w:rsid w:val="007F7B30"/>
    <w:rsid w:val="007F7B5F"/>
    <w:rsid w:val="007F7B73"/>
    <w:rsid w:val="007F7BC3"/>
    <w:rsid w:val="007F7D1E"/>
    <w:rsid w:val="007F7D52"/>
    <w:rsid w:val="007F7DE6"/>
    <w:rsid w:val="007F7F15"/>
    <w:rsid w:val="007F7F39"/>
    <w:rsid w:val="0080002C"/>
    <w:rsid w:val="00800168"/>
    <w:rsid w:val="00800288"/>
    <w:rsid w:val="0080037D"/>
    <w:rsid w:val="00800506"/>
    <w:rsid w:val="008006F1"/>
    <w:rsid w:val="008008A1"/>
    <w:rsid w:val="00800987"/>
    <w:rsid w:val="00800AE1"/>
    <w:rsid w:val="00800C9A"/>
    <w:rsid w:val="00800EC3"/>
    <w:rsid w:val="00800F0B"/>
    <w:rsid w:val="00800F81"/>
    <w:rsid w:val="00801211"/>
    <w:rsid w:val="00801281"/>
    <w:rsid w:val="00801430"/>
    <w:rsid w:val="008014AD"/>
    <w:rsid w:val="008014DD"/>
    <w:rsid w:val="00801700"/>
    <w:rsid w:val="008017C7"/>
    <w:rsid w:val="00801882"/>
    <w:rsid w:val="008018EF"/>
    <w:rsid w:val="00801DB5"/>
    <w:rsid w:val="00801DBE"/>
    <w:rsid w:val="008021A2"/>
    <w:rsid w:val="0080226B"/>
    <w:rsid w:val="0080230B"/>
    <w:rsid w:val="00802454"/>
    <w:rsid w:val="00802566"/>
    <w:rsid w:val="008025BF"/>
    <w:rsid w:val="00802A00"/>
    <w:rsid w:val="00802B5D"/>
    <w:rsid w:val="00802D99"/>
    <w:rsid w:val="00802EFB"/>
    <w:rsid w:val="00802F13"/>
    <w:rsid w:val="008031D6"/>
    <w:rsid w:val="0080355D"/>
    <w:rsid w:val="0080361B"/>
    <w:rsid w:val="00803B7A"/>
    <w:rsid w:val="00803E30"/>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B91"/>
    <w:rsid w:val="00805D06"/>
    <w:rsid w:val="00805F84"/>
    <w:rsid w:val="008060E2"/>
    <w:rsid w:val="008060EE"/>
    <w:rsid w:val="00806117"/>
    <w:rsid w:val="00806380"/>
    <w:rsid w:val="00806448"/>
    <w:rsid w:val="0080650D"/>
    <w:rsid w:val="00806717"/>
    <w:rsid w:val="00806BDB"/>
    <w:rsid w:val="00806C2E"/>
    <w:rsid w:val="008070D3"/>
    <w:rsid w:val="00807147"/>
    <w:rsid w:val="0080718A"/>
    <w:rsid w:val="008072E3"/>
    <w:rsid w:val="008074AD"/>
    <w:rsid w:val="00807641"/>
    <w:rsid w:val="0080795A"/>
    <w:rsid w:val="00807B7A"/>
    <w:rsid w:val="00807C5A"/>
    <w:rsid w:val="00807E47"/>
    <w:rsid w:val="00807ECF"/>
    <w:rsid w:val="00810060"/>
    <w:rsid w:val="0081008D"/>
    <w:rsid w:val="00810314"/>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2EC"/>
    <w:rsid w:val="00815336"/>
    <w:rsid w:val="008155B0"/>
    <w:rsid w:val="008155F5"/>
    <w:rsid w:val="0081571D"/>
    <w:rsid w:val="00815825"/>
    <w:rsid w:val="0081588A"/>
    <w:rsid w:val="00815DA9"/>
    <w:rsid w:val="00815F75"/>
    <w:rsid w:val="00815FC5"/>
    <w:rsid w:val="008165C3"/>
    <w:rsid w:val="008166EC"/>
    <w:rsid w:val="008166F8"/>
    <w:rsid w:val="00816726"/>
    <w:rsid w:val="008167E8"/>
    <w:rsid w:val="00816BAF"/>
    <w:rsid w:val="0081702E"/>
    <w:rsid w:val="0081711E"/>
    <w:rsid w:val="00817143"/>
    <w:rsid w:val="00817174"/>
    <w:rsid w:val="008171E1"/>
    <w:rsid w:val="00817297"/>
    <w:rsid w:val="008173B1"/>
    <w:rsid w:val="008173E3"/>
    <w:rsid w:val="00817968"/>
    <w:rsid w:val="008179F6"/>
    <w:rsid w:val="00817AEF"/>
    <w:rsid w:val="00817B93"/>
    <w:rsid w:val="00817D05"/>
    <w:rsid w:val="00817F04"/>
    <w:rsid w:val="00817FC5"/>
    <w:rsid w:val="00820087"/>
    <w:rsid w:val="00820133"/>
    <w:rsid w:val="00820378"/>
    <w:rsid w:val="008203EF"/>
    <w:rsid w:val="00820489"/>
    <w:rsid w:val="008206B9"/>
    <w:rsid w:val="008207D9"/>
    <w:rsid w:val="00820937"/>
    <w:rsid w:val="00820A50"/>
    <w:rsid w:val="00820AEE"/>
    <w:rsid w:val="00820B44"/>
    <w:rsid w:val="00820D0A"/>
    <w:rsid w:val="00820DBD"/>
    <w:rsid w:val="00820E22"/>
    <w:rsid w:val="00820E8B"/>
    <w:rsid w:val="00821186"/>
    <w:rsid w:val="008213A8"/>
    <w:rsid w:val="0082141D"/>
    <w:rsid w:val="008214A4"/>
    <w:rsid w:val="008214E4"/>
    <w:rsid w:val="00821547"/>
    <w:rsid w:val="00821630"/>
    <w:rsid w:val="008217FF"/>
    <w:rsid w:val="00821951"/>
    <w:rsid w:val="00821E45"/>
    <w:rsid w:val="00821F37"/>
    <w:rsid w:val="0082230D"/>
    <w:rsid w:val="0082233D"/>
    <w:rsid w:val="0082243A"/>
    <w:rsid w:val="0082243C"/>
    <w:rsid w:val="00822693"/>
    <w:rsid w:val="008226A0"/>
    <w:rsid w:val="008227D1"/>
    <w:rsid w:val="00822856"/>
    <w:rsid w:val="008228B7"/>
    <w:rsid w:val="00822904"/>
    <w:rsid w:val="00822B5D"/>
    <w:rsid w:val="00822CA4"/>
    <w:rsid w:val="00822D5D"/>
    <w:rsid w:val="00822EE0"/>
    <w:rsid w:val="00822F20"/>
    <w:rsid w:val="008231BA"/>
    <w:rsid w:val="00823324"/>
    <w:rsid w:val="008233EB"/>
    <w:rsid w:val="00823473"/>
    <w:rsid w:val="00823697"/>
    <w:rsid w:val="008236F9"/>
    <w:rsid w:val="008237EC"/>
    <w:rsid w:val="008239A2"/>
    <w:rsid w:val="00823CE0"/>
    <w:rsid w:val="00823E8B"/>
    <w:rsid w:val="00823EAE"/>
    <w:rsid w:val="0082406A"/>
    <w:rsid w:val="00824151"/>
    <w:rsid w:val="00824187"/>
    <w:rsid w:val="008245C4"/>
    <w:rsid w:val="008249DC"/>
    <w:rsid w:val="00824A22"/>
    <w:rsid w:val="00824C9E"/>
    <w:rsid w:val="00824CD1"/>
    <w:rsid w:val="0082541F"/>
    <w:rsid w:val="008255D3"/>
    <w:rsid w:val="00825661"/>
    <w:rsid w:val="008258AE"/>
    <w:rsid w:val="00825B7B"/>
    <w:rsid w:val="00825D05"/>
    <w:rsid w:val="00826322"/>
    <w:rsid w:val="0082636A"/>
    <w:rsid w:val="00826383"/>
    <w:rsid w:val="008263B3"/>
    <w:rsid w:val="008264AB"/>
    <w:rsid w:val="0082655F"/>
    <w:rsid w:val="0082661A"/>
    <w:rsid w:val="00826659"/>
    <w:rsid w:val="00826740"/>
    <w:rsid w:val="00826A75"/>
    <w:rsid w:val="00826AC3"/>
    <w:rsid w:val="00826BCC"/>
    <w:rsid w:val="00826F40"/>
    <w:rsid w:val="00826F6D"/>
    <w:rsid w:val="00827790"/>
    <w:rsid w:val="00827885"/>
    <w:rsid w:val="00827CE0"/>
    <w:rsid w:val="00827FFE"/>
    <w:rsid w:val="008302C9"/>
    <w:rsid w:val="00830422"/>
    <w:rsid w:val="00830700"/>
    <w:rsid w:val="00830775"/>
    <w:rsid w:val="0083095C"/>
    <w:rsid w:val="00830A9D"/>
    <w:rsid w:val="00830E99"/>
    <w:rsid w:val="00830E9E"/>
    <w:rsid w:val="0083107C"/>
    <w:rsid w:val="008310A4"/>
    <w:rsid w:val="0083126A"/>
    <w:rsid w:val="0083149F"/>
    <w:rsid w:val="0083161C"/>
    <w:rsid w:val="008318A6"/>
    <w:rsid w:val="008318F4"/>
    <w:rsid w:val="0083190D"/>
    <w:rsid w:val="00831986"/>
    <w:rsid w:val="00831AF8"/>
    <w:rsid w:val="00831D54"/>
    <w:rsid w:val="00831ECB"/>
    <w:rsid w:val="00832242"/>
    <w:rsid w:val="008324E8"/>
    <w:rsid w:val="0083262F"/>
    <w:rsid w:val="00832980"/>
    <w:rsid w:val="008329E9"/>
    <w:rsid w:val="00832A0E"/>
    <w:rsid w:val="00832B6B"/>
    <w:rsid w:val="00832C0D"/>
    <w:rsid w:val="00832ED8"/>
    <w:rsid w:val="0083301F"/>
    <w:rsid w:val="00833111"/>
    <w:rsid w:val="00833245"/>
    <w:rsid w:val="008332B4"/>
    <w:rsid w:val="008334C4"/>
    <w:rsid w:val="008334C9"/>
    <w:rsid w:val="00833614"/>
    <w:rsid w:val="008337F2"/>
    <w:rsid w:val="00833820"/>
    <w:rsid w:val="0083394A"/>
    <w:rsid w:val="00833ADE"/>
    <w:rsid w:val="00833EA1"/>
    <w:rsid w:val="00833EF7"/>
    <w:rsid w:val="00833F05"/>
    <w:rsid w:val="00833FD8"/>
    <w:rsid w:val="00834112"/>
    <w:rsid w:val="008341B5"/>
    <w:rsid w:val="00834297"/>
    <w:rsid w:val="0083445B"/>
    <w:rsid w:val="008344CC"/>
    <w:rsid w:val="00834517"/>
    <w:rsid w:val="00834628"/>
    <w:rsid w:val="00834777"/>
    <w:rsid w:val="0083487A"/>
    <w:rsid w:val="008348F0"/>
    <w:rsid w:val="00834A38"/>
    <w:rsid w:val="00834AE6"/>
    <w:rsid w:val="00834B0E"/>
    <w:rsid w:val="00834B9C"/>
    <w:rsid w:val="00834CEE"/>
    <w:rsid w:val="00834F4D"/>
    <w:rsid w:val="00835042"/>
    <w:rsid w:val="00835047"/>
    <w:rsid w:val="00835210"/>
    <w:rsid w:val="0083537E"/>
    <w:rsid w:val="0083547F"/>
    <w:rsid w:val="008354CC"/>
    <w:rsid w:val="0083578E"/>
    <w:rsid w:val="00835B9F"/>
    <w:rsid w:val="00835E12"/>
    <w:rsid w:val="00835E51"/>
    <w:rsid w:val="00836047"/>
    <w:rsid w:val="00836243"/>
    <w:rsid w:val="00836258"/>
    <w:rsid w:val="008362A5"/>
    <w:rsid w:val="008364F9"/>
    <w:rsid w:val="0083673C"/>
    <w:rsid w:val="00836B68"/>
    <w:rsid w:val="00836CD0"/>
    <w:rsid w:val="00836EA6"/>
    <w:rsid w:val="00836F3D"/>
    <w:rsid w:val="00836F8C"/>
    <w:rsid w:val="00836FC2"/>
    <w:rsid w:val="008373BB"/>
    <w:rsid w:val="00837548"/>
    <w:rsid w:val="0083779B"/>
    <w:rsid w:val="00837849"/>
    <w:rsid w:val="0083789F"/>
    <w:rsid w:val="0084032D"/>
    <w:rsid w:val="00840453"/>
    <w:rsid w:val="00840460"/>
    <w:rsid w:val="0084088D"/>
    <w:rsid w:val="008409B4"/>
    <w:rsid w:val="00840D63"/>
    <w:rsid w:val="00840E2E"/>
    <w:rsid w:val="00840FDD"/>
    <w:rsid w:val="00840FF8"/>
    <w:rsid w:val="0084100F"/>
    <w:rsid w:val="00841069"/>
    <w:rsid w:val="00841076"/>
    <w:rsid w:val="00841088"/>
    <w:rsid w:val="00841495"/>
    <w:rsid w:val="008416BA"/>
    <w:rsid w:val="0084175F"/>
    <w:rsid w:val="0084196A"/>
    <w:rsid w:val="00841997"/>
    <w:rsid w:val="00841B39"/>
    <w:rsid w:val="00841BBA"/>
    <w:rsid w:val="00841C86"/>
    <w:rsid w:val="008421AD"/>
    <w:rsid w:val="008423F2"/>
    <w:rsid w:val="00842499"/>
    <w:rsid w:val="00842582"/>
    <w:rsid w:val="008425C2"/>
    <w:rsid w:val="008428B7"/>
    <w:rsid w:val="0084295F"/>
    <w:rsid w:val="008429BC"/>
    <w:rsid w:val="00842A0E"/>
    <w:rsid w:val="00842A4D"/>
    <w:rsid w:val="00842BEF"/>
    <w:rsid w:val="00842CA2"/>
    <w:rsid w:val="00843193"/>
    <w:rsid w:val="008431A7"/>
    <w:rsid w:val="008432E2"/>
    <w:rsid w:val="00843444"/>
    <w:rsid w:val="00843493"/>
    <w:rsid w:val="00843717"/>
    <w:rsid w:val="00843922"/>
    <w:rsid w:val="00843D04"/>
    <w:rsid w:val="00843E4D"/>
    <w:rsid w:val="00843EA9"/>
    <w:rsid w:val="00843EFC"/>
    <w:rsid w:val="00843FBC"/>
    <w:rsid w:val="008440AE"/>
    <w:rsid w:val="0084422B"/>
    <w:rsid w:val="0084444A"/>
    <w:rsid w:val="008444F5"/>
    <w:rsid w:val="00844650"/>
    <w:rsid w:val="0084499B"/>
    <w:rsid w:val="00844D93"/>
    <w:rsid w:val="00844DE9"/>
    <w:rsid w:val="00844F25"/>
    <w:rsid w:val="00845171"/>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219"/>
    <w:rsid w:val="00847385"/>
    <w:rsid w:val="008478DD"/>
    <w:rsid w:val="008479DF"/>
    <w:rsid w:val="00847B65"/>
    <w:rsid w:val="00847DA1"/>
    <w:rsid w:val="00847E97"/>
    <w:rsid w:val="00847EEE"/>
    <w:rsid w:val="00847F3A"/>
    <w:rsid w:val="00847FE1"/>
    <w:rsid w:val="008502EB"/>
    <w:rsid w:val="0085037B"/>
    <w:rsid w:val="00850631"/>
    <w:rsid w:val="00850959"/>
    <w:rsid w:val="00850A21"/>
    <w:rsid w:val="00850A53"/>
    <w:rsid w:val="00850CDE"/>
    <w:rsid w:val="00850F92"/>
    <w:rsid w:val="008510E6"/>
    <w:rsid w:val="008511FD"/>
    <w:rsid w:val="0085154D"/>
    <w:rsid w:val="0085154E"/>
    <w:rsid w:val="008515DA"/>
    <w:rsid w:val="00851697"/>
    <w:rsid w:val="008519B0"/>
    <w:rsid w:val="00851BC6"/>
    <w:rsid w:val="00851DCA"/>
    <w:rsid w:val="00851DFA"/>
    <w:rsid w:val="00851E75"/>
    <w:rsid w:val="00852102"/>
    <w:rsid w:val="00852298"/>
    <w:rsid w:val="008522AB"/>
    <w:rsid w:val="0085270C"/>
    <w:rsid w:val="00852812"/>
    <w:rsid w:val="00852996"/>
    <w:rsid w:val="00852D53"/>
    <w:rsid w:val="008530DD"/>
    <w:rsid w:val="0085316B"/>
    <w:rsid w:val="008531F2"/>
    <w:rsid w:val="008532F6"/>
    <w:rsid w:val="00853376"/>
    <w:rsid w:val="008533BB"/>
    <w:rsid w:val="008534E4"/>
    <w:rsid w:val="00853624"/>
    <w:rsid w:val="00853718"/>
    <w:rsid w:val="00853843"/>
    <w:rsid w:val="008539F0"/>
    <w:rsid w:val="00853A16"/>
    <w:rsid w:val="00853AED"/>
    <w:rsid w:val="00853FB1"/>
    <w:rsid w:val="00854108"/>
    <w:rsid w:val="0085423F"/>
    <w:rsid w:val="0085425D"/>
    <w:rsid w:val="00854571"/>
    <w:rsid w:val="008547E1"/>
    <w:rsid w:val="00854876"/>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5EC"/>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1BC"/>
    <w:rsid w:val="00860215"/>
    <w:rsid w:val="008602AD"/>
    <w:rsid w:val="008603CB"/>
    <w:rsid w:val="008603E1"/>
    <w:rsid w:val="0086048D"/>
    <w:rsid w:val="00860540"/>
    <w:rsid w:val="008605E3"/>
    <w:rsid w:val="0086065B"/>
    <w:rsid w:val="00860941"/>
    <w:rsid w:val="00860988"/>
    <w:rsid w:val="00860B69"/>
    <w:rsid w:val="00860F2B"/>
    <w:rsid w:val="00861020"/>
    <w:rsid w:val="008610AE"/>
    <w:rsid w:val="008611E5"/>
    <w:rsid w:val="00861657"/>
    <w:rsid w:val="008616F5"/>
    <w:rsid w:val="008618AC"/>
    <w:rsid w:val="008618EA"/>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D92"/>
    <w:rsid w:val="00862E90"/>
    <w:rsid w:val="00862EA2"/>
    <w:rsid w:val="00862EBC"/>
    <w:rsid w:val="00862FC3"/>
    <w:rsid w:val="00863074"/>
    <w:rsid w:val="008630D5"/>
    <w:rsid w:val="00863350"/>
    <w:rsid w:val="00863366"/>
    <w:rsid w:val="0086357D"/>
    <w:rsid w:val="00863677"/>
    <w:rsid w:val="00863797"/>
    <w:rsid w:val="00863875"/>
    <w:rsid w:val="008639C6"/>
    <w:rsid w:val="00863A1C"/>
    <w:rsid w:val="00863A56"/>
    <w:rsid w:val="00863A5A"/>
    <w:rsid w:val="00863B22"/>
    <w:rsid w:val="00863B36"/>
    <w:rsid w:val="00863B71"/>
    <w:rsid w:val="00863C01"/>
    <w:rsid w:val="00863CBB"/>
    <w:rsid w:val="00863DAE"/>
    <w:rsid w:val="00864268"/>
    <w:rsid w:val="00864304"/>
    <w:rsid w:val="008643CC"/>
    <w:rsid w:val="008645E4"/>
    <w:rsid w:val="00864684"/>
    <w:rsid w:val="00864760"/>
    <w:rsid w:val="00864885"/>
    <w:rsid w:val="00864B7A"/>
    <w:rsid w:val="00864D61"/>
    <w:rsid w:val="00864DDF"/>
    <w:rsid w:val="0086535C"/>
    <w:rsid w:val="00865717"/>
    <w:rsid w:val="0086595F"/>
    <w:rsid w:val="00865E23"/>
    <w:rsid w:val="00865EED"/>
    <w:rsid w:val="008660B3"/>
    <w:rsid w:val="008660CD"/>
    <w:rsid w:val="0086627A"/>
    <w:rsid w:val="00866281"/>
    <w:rsid w:val="00866350"/>
    <w:rsid w:val="008664D2"/>
    <w:rsid w:val="00866509"/>
    <w:rsid w:val="00866936"/>
    <w:rsid w:val="00866C2F"/>
    <w:rsid w:val="00866C3C"/>
    <w:rsid w:val="00866DBF"/>
    <w:rsid w:val="00867090"/>
    <w:rsid w:val="00867193"/>
    <w:rsid w:val="00867342"/>
    <w:rsid w:val="0086746A"/>
    <w:rsid w:val="008675B9"/>
    <w:rsid w:val="008675C3"/>
    <w:rsid w:val="008679D7"/>
    <w:rsid w:val="00867A66"/>
    <w:rsid w:val="00867A6B"/>
    <w:rsid w:val="00867CAD"/>
    <w:rsid w:val="00867D33"/>
    <w:rsid w:val="00867EB6"/>
    <w:rsid w:val="00867F1F"/>
    <w:rsid w:val="00867F33"/>
    <w:rsid w:val="00867FD9"/>
    <w:rsid w:val="0087007B"/>
    <w:rsid w:val="00870145"/>
    <w:rsid w:val="008704B1"/>
    <w:rsid w:val="00870559"/>
    <w:rsid w:val="00870634"/>
    <w:rsid w:val="00870804"/>
    <w:rsid w:val="00870BC4"/>
    <w:rsid w:val="00870E2E"/>
    <w:rsid w:val="00871077"/>
    <w:rsid w:val="0087117E"/>
    <w:rsid w:val="00871403"/>
    <w:rsid w:val="008714E5"/>
    <w:rsid w:val="0087166C"/>
    <w:rsid w:val="00871684"/>
    <w:rsid w:val="0087173E"/>
    <w:rsid w:val="00871DB4"/>
    <w:rsid w:val="00872167"/>
    <w:rsid w:val="00872296"/>
    <w:rsid w:val="008722FA"/>
    <w:rsid w:val="008723AD"/>
    <w:rsid w:val="008725CD"/>
    <w:rsid w:val="008726AD"/>
    <w:rsid w:val="0087276B"/>
    <w:rsid w:val="008729CE"/>
    <w:rsid w:val="008729DF"/>
    <w:rsid w:val="00872DE5"/>
    <w:rsid w:val="008730A5"/>
    <w:rsid w:val="008731BA"/>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1B5"/>
    <w:rsid w:val="0087539D"/>
    <w:rsid w:val="008755BB"/>
    <w:rsid w:val="008755E4"/>
    <w:rsid w:val="008758C1"/>
    <w:rsid w:val="00875B08"/>
    <w:rsid w:val="00875CCF"/>
    <w:rsid w:val="00875CD7"/>
    <w:rsid w:val="00875E99"/>
    <w:rsid w:val="00876556"/>
    <w:rsid w:val="008765B6"/>
    <w:rsid w:val="008766D0"/>
    <w:rsid w:val="0087689A"/>
    <w:rsid w:val="008769B0"/>
    <w:rsid w:val="00876D0C"/>
    <w:rsid w:val="00876E07"/>
    <w:rsid w:val="008771D2"/>
    <w:rsid w:val="00877739"/>
    <w:rsid w:val="00877A75"/>
    <w:rsid w:val="00877D3A"/>
    <w:rsid w:val="00877EE1"/>
    <w:rsid w:val="00880166"/>
    <w:rsid w:val="008804A0"/>
    <w:rsid w:val="008804DF"/>
    <w:rsid w:val="00880522"/>
    <w:rsid w:val="00880684"/>
    <w:rsid w:val="00880763"/>
    <w:rsid w:val="00880A94"/>
    <w:rsid w:val="00880B4A"/>
    <w:rsid w:val="00880BB9"/>
    <w:rsid w:val="00880C35"/>
    <w:rsid w:val="00880DE8"/>
    <w:rsid w:val="00880EB1"/>
    <w:rsid w:val="0088103B"/>
    <w:rsid w:val="00881056"/>
    <w:rsid w:val="008810FC"/>
    <w:rsid w:val="00881126"/>
    <w:rsid w:val="00881814"/>
    <w:rsid w:val="00881E7D"/>
    <w:rsid w:val="0088212C"/>
    <w:rsid w:val="00882317"/>
    <w:rsid w:val="00882459"/>
    <w:rsid w:val="0088248E"/>
    <w:rsid w:val="008824CE"/>
    <w:rsid w:val="008826BE"/>
    <w:rsid w:val="00882703"/>
    <w:rsid w:val="00882756"/>
    <w:rsid w:val="00882778"/>
    <w:rsid w:val="008827C9"/>
    <w:rsid w:val="00882CB5"/>
    <w:rsid w:val="00882CC2"/>
    <w:rsid w:val="00882F15"/>
    <w:rsid w:val="008831CE"/>
    <w:rsid w:val="00883368"/>
    <w:rsid w:val="008834F9"/>
    <w:rsid w:val="0088384E"/>
    <w:rsid w:val="00883C05"/>
    <w:rsid w:val="00883D5F"/>
    <w:rsid w:val="00883ECF"/>
    <w:rsid w:val="008844BB"/>
    <w:rsid w:val="00884750"/>
    <w:rsid w:val="008847A3"/>
    <w:rsid w:val="00884901"/>
    <w:rsid w:val="00884967"/>
    <w:rsid w:val="008849B8"/>
    <w:rsid w:val="00884A79"/>
    <w:rsid w:val="00884BF1"/>
    <w:rsid w:val="00884C0F"/>
    <w:rsid w:val="00884D46"/>
    <w:rsid w:val="00884DB3"/>
    <w:rsid w:val="00884DEA"/>
    <w:rsid w:val="00884F27"/>
    <w:rsid w:val="0088519E"/>
    <w:rsid w:val="00885355"/>
    <w:rsid w:val="0088552E"/>
    <w:rsid w:val="008855FD"/>
    <w:rsid w:val="008857CF"/>
    <w:rsid w:val="00885865"/>
    <w:rsid w:val="0088588B"/>
    <w:rsid w:val="008858EC"/>
    <w:rsid w:val="00885AF3"/>
    <w:rsid w:val="00885B7B"/>
    <w:rsid w:val="00885D0E"/>
    <w:rsid w:val="00885DA9"/>
    <w:rsid w:val="00886005"/>
    <w:rsid w:val="0088606D"/>
    <w:rsid w:val="00886128"/>
    <w:rsid w:val="00886703"/>
    <w:rsid w:val="0088692E"/>
    <w:rsid w:val="00886A89"/>
    <w:rsid w:val="00886E2B"/>
    <w:rsid w:val="00886F55"/>
    <w:rsid w:val="0088722C"/>
    <w:rsid w:val="008876FE"/>
    <w:rsid w:val="00887734"/>
    <w:rsid w:val="008877E8"/>
    <w:rsid w:val="008879B1"/>
    <w:rsid w:val="00887A4E"/>
    <w:rsid w:val="00887F61"/>
    <w:rsid w:val="00890616"/>
    <w:rsid w:val="0089068D"/>
    <w:rsid w:val="00890A2B"/>
    <w:rsid w:val="00890F72"/>
    <w:rsid w:val="00890FC4"/>
    <w:rsid w:val="008910F1"/>
    <w:rsid w:val="00891191"/>
    <w:rsid w:val="0089144C"/>
    <w:rsid w:val="00891574"/>
    <w:rsid w:val="00891685"/>
    <w:rsid w:val="008916D7"/>
    <w:rsid w:val="00891739"/>
    <w:rsid w:val="00891878"/>
    <w:rsid w:val="00891C25"/>
    <w:rsid w:val="00891C57"/>
    <w:rsid w:val="00891C68"/>
    <w:rsid w:val="00891F60"/>
    <w:rsid w:val="00891F6E"/>
    <w:rsid w:val="00891FE8"/>
    <w:rsid w:val="00892002"/>
    <w:rsid w:val="0089206E"/>
    <w:rsid w:val="008921B8"/>
    <w:rsid w:val="00892317"/>
    <w:rsid w:val="00892612"/>
    <w:rsid w:val="0089282E"/>
    <w:rsid w:val="0089293D"/>
    <w:rsid w:val="008929A3"/>
    <w:rsid w:val="008929DD"/>
    <w:rsid w:val="00892ADC"/>
    <w:rsid w:val="00892CF6"/>
    <w:rsid w:val="00892E54"/>
    <w:rsid w:val="008930F1"/>
    <w:rsid w:val="0089314F"/>
    <w:rsid w:val="008931BC"/>
    <w:rsid w:val="008931FB"/>
    <w:rsid w:val="00893203"/>
    <w:rsid w:val="0089324D"/>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4D"/>
    <w:rsid w:val="00897D61"/>
    <w:rsid w:val="00897D77"/>
    <w:rsid w:val="00897DE5"/>
    <w:rsid w:val="00897EF1"/>
    <w:rsid w:val="00897FAC"/>
    <w:rsid w:val="008A00C1"/>
    <w:rsid w:val="008A018F"/>
    <w:rsid w:val="008A0382"/>
    <w:rsid w:val="008A0454"/>
    <w:rsid w:val="008A0471"/>
    <w:rsid w:val="008A0502"/>
    <w:rsid w:val="008A0566"/>
    <w:rsid w:val="008A0579"/>
    <w:rsid w:val="008A0759"/>
    <w:rsid w:val="008A07A2"/>
    <w:rsid w:val="008A0A3B"/>
    <w:rsid w:val="008A0E0E"/>
    <w:rsid w:val="008A0EC4"/>
    <w:rsid w:val="008A11C4"/>
    <w:rsid w:val="008A1211"/>
    <w:rsid w:val="008A1483"/>
    <w:rsid w:val="008A14B2"/>
    <w:rsid w:val="008A14B7"/>
    <w:rsid w:val="008A15C8"/>
    <w:rsid w:val="008A1F4C"/>
    <w:rsid w:val="008A1F6B"/>
    <w:rsid w:val="008A2461"/>
    <w:rsid w:val="008A2737"/>
    <w:rsid w:val="008A27CF"/>
    <w:rsid w:val="008A2A94"/>
    <w:rsid w:val="008A2B60"/>
    <w:rsid w:val="008A3523"/>
    <w:rsid w:val="008A3644"/>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5DDF"/>
    <w:rsid w:val="008A61F4"/>
    <w:rsid w:val="008A62AB"/>
    <w:rsid w:val="008A6459"/>
    <w:rsid w:val="008A645D"/>
    <w:rsid w:val="008A66F6"/>
    <w:rsid w:val="008A6740"/>
    <w:rsid w:val="008A679F"/>
    <w:rsid w:val="008A67AB"/>
    <w:rsid w:val="008A6A78"/>
    <w:rsid w:val="008A6AB0"/>
    <w:rsid w:val="008A6B7F"/>
    <w:rsid w:val="008A6CB0"/>
    <w:rsid w:val="008A6E5F"/>
    <w:rsid w:val="008A7260"/>
    <w:rsid w:val="008A7274"/>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06C"/>
    <w:rsid w:val="008B027C"/>
    <w:rsid w:val="008B06AF"/>
    <w:rsid w:val="008B0C03"/>
    <w:rsid w:val="008B0DE1"/>
    <w:rsid w:val="008B0FC2"/>
    <w:rsid w:val="008B104C"/>
    <w:rsid w:val="008B115A"/>
    <w:rsid w:val="008B1298"/>
    <w:rsid w:val="008B12DD"/>
    <w:rsid w:val="008B145F"/>
    <w:rsid w:val="008B1546"/>
    <w:rsid w:val="008B1A6A"/>
    <w:rsid w:val="008B1BF1"/>
    <w:rsid w:val="008B1C7C"/>
    <w:rsid w:val="008B1E05"/>
    <w:rsid w:val="008B1E8B"/>
    <w:rsid w:val="008B1E9C"/>
    <w:rsid w:val="008B224A"/>
    <w:rsid w:val="008B26C2"/>
    <w:rsid w:val="008B26E9"/>
    <w:rsid w:val="008B27B3"/>
    <w:rsid w:val="008B2B15"/>
    <w:rsid w:val="008B2D11"/>
    <w:rsid w:val="008B2F2A"/>
    <w:rsid w:val="008B2F8C"/>
    <w:rsid w:val="008B32EB"/>
    <w:rsid w:val="008B3516"/>
    <w:rsid w:val="008B3548"/>
    <w:rsid w:val="008B35CD"/>
    <w:rsid w:val="008B361D"/>
    <w:rsid w:val="008B3684"/>
    <w:rsid w:val="008B3785"/>
    <w:rsid w:val="008B3A7F"/>
    <w:rsid w:val="008B3CD9"/>
    <w:rsid w:val="008B3DEB"/>
    <w:rsid w:val="008B40B0"/>
    <w:rsid w:val="008B427B"/>
    <w:rsid w:val="008B440D"/>
    <w:rsid w:val="008B48B4"/>
    <w:rsid w:val="008B49AE"/>
    <w:rsid w:val="008B4A67"/>
    <w:rsid w:val="008B4AF2"/>
    <w:rsid w:val="008B4C8F"/>
    <w:rsid w:val="008B4DB1"/>
    <w:rsid w:val="008B4E20"/>
    <w:rsid w:val="008B4F69"/>
    <w:rsid w:val="008B508C"/>
    <w:rsid w:val="008B517D"/>
    <w:rsid w:val="008B519F"/>
    <w:rsid w:val="008B54B0"/>
    <w:rsid w:val="008B563D"/>
    <w:rsid w:val="008B5B09"/>
    <w:rsid w:val="008B5D79"/>
    <w:rsid w:val="008B5D95"/>
    <w:rsid w:val="008B5D9F"/>
    <w:rsid w:val="008B5E30"/>
    <w:rsid w:val="008B5FEA"/>
    <w:rsid w:val="008B605D"/>
    <w:rsid w:val="008B6917"/>
    <w:rsid w:val="008B6942"/>
    <w:rsid w:val="008B6A8F"/>
    <w:rsid w:val="008B6DC8"/>
    <w:rsid w:val="008B709C"/>
    <w:rsid w:val="008B70E1"/>
    <w:rsid w:val="008B7414"/>
    <w:rsid w:val="008B755C"/>
    <w:rsid w:val="008B7566"/>
    <w:rsid w:val="008B766C"/>
    <w:rsid w:val="008B77D5"/>
    <w:rsid w:val="008B793A"/>
    <w:rsid w:val="008B7F7F"/>
    <w:rsid w:val="008C00C2"/>
    <w:rsid w:val="008C025D"/>
    <w:rsid w:val="008C0311"/>
    <w:rsid w:val="008C03B9"/>
    <w:rsid w:val="008C0939"/>
    <w:rsid w:val="008C1143"/>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2EDE"/>
    <w:rsid w:val="008C3058"/>
    <w:rsid w:val="008C30C8"/>
    <w:rsid w:val="008C3229"/>
    <w:rsid w:val="008C3637"/>
    <w:rsid w:val="008C38BC"/>
    <w:rsid w:val="008C3B9E"/>
    <w:rsid w:val="008C3CB3"/>
    <w:rsid w:val="008C40F1"/>
    <w:rsid w:val="008C4134"/>
    <w:rsid w:val="008C4486"/>
    <w:rsid w:val="008C44C5"/>
    <w:rsid w:val="008C45FE"/>
    <w:rsid w:val="008C4BF1"/>
    <w:rsid w:val="008C4D7D"/>
    <w:rsid w:val="008C4EBA"/>
    <w:rsid w:val="008C5180"/>
    <w:rsid w:val="008C51EE"/>
    <w:rsid w:val="008C55FE"/>
    <w:rsid w:val="008C5681"/>
    <w:rsid w:val="008C573A"/>
    <w:rsid w:val="008C57F6"/>
    <w:rsid w:val="008C5A37"/>
    <w:rsid w:val="008C5E9D"/>
    <w:rsid w:val="008C62EC"/>
    <w:rsid w:val="008C6696"/>
    <w:rsid w:val="008C684B"/>
    <w:rsid w:val="008C6880"/>
    <w:rsid w:val="008C68E2"/>
    <w:rsid w:val="008C6946"/>
    <w:rsid w:val="008C6B8C"/>
    <w:rsid w:val="008C6BC2"/>
    <w:rsid w:val="008C6BDE"/>
    <w:rsid w:val="008C6D44"/>
    <w:rsid w:val="008C6ECA"/>
    <w:rsid w:val="008C74CF"/>
    <w:rsid w:val="008C765B"/>
    <w:rsid w:val="008C7714"/>
    <w:rsid w:val="008C77BE"/>
    <w:rsid w:val="008C795A"/>
    <w:rsid w:val="008C7997"/>
    <w:rsid w:val="008C7C51"/>
    <w:rsid w:val="008C7D4A"/>
    <w:rsid w:val="008C7D7B"/>
    <w:rsid w:val="008D0257"/>
    <w:rsid w:val="008D03C7"/>
    <w:rsid w:val="008D060D"/>
    <w:rsid w:val="008D0924"/>
    <w:rsid w:val="008D0C96"/>
    <w:rsid w:val="008D0F8F"/>
    <w:rsid w:val="008D1498"/>
    <w:rsid w:val="008D17F4"/>
    <w:rsid w:val="008D19BA"/>
    <w:rsid w:val="008D1A3E"/>
    <w:rsid w:val="008D1CD9"/>
    <w:rsid w:val="008D1F08"/>
    <w:rsid w:val="008D20A3"/>
    <w:rsid w:val="008D2127"/>
    <w:rsid w:val="008D215D"/>
    <w:rsid w:val="008D2216"/>
    <w:rsid w:val="008D23F6"/>
    <w:rsid w:val="008D250E"/>
    <w:rsid w:val="008D2895"/>
    <w:rsid w:val="008D29FF"/>
    <w:rsid w:val="008D2A08"/>
    <w:rsid w:val="008D2B58"/>
    <w:rsid w:val="008D2C02"/>
    <w:rsid w:val="008D3221"/>
    <w:rsid w:val="008D322A"/>
    <w:rsid w:val="008D346E"/>
    <w:rsid w:val="008D34E5"/>
    <w:rsid w:val="008D35EB"/>
    <w:rsid w:val="008D378E"/>
    <w:rsid w:val="008D3C66"/>
    <w:rsid w:val="008D3FAF"/>
    <w:rsid w:val="008D4239"/>
    <w:rsid w:val="008D43AB"/>
    <w:rsid w:val="008D45C5"/>
    <w:rsid w:val="008D4CC0"/>
    <w:rsid w:val="008D4F51"/>
    <w:rsid w:val="008D5081"/>
    <w:rsid w:val="008D5348"/>
    <w:rsid w:val="008D5538"/>
    <w:rsid w:val="008D5669"/>
    <w:rsid w:val="008D5852"/>
    <w:rsid w:val="008D5A43"/>
    <w:rsid w:val="008D5AF9"/>
    <w:rsid w:val="008D5E32"/>
    <w:rsid w:val="008D5F36"/>
    <w:rsid w:val="008D6022"/>
    <w:rsid w:val="008D62FB"/>
    <w:rsid w:val="008D64A3"/>
    <w:rsid w:val="008D6527"/>
    <w:rsid w:val="008D66C1"/>
    <w:rsid w:val="008D6815"/>
    <w:rsid w:val="008D6C87"/>
    <w:rsid w:val="008D6D21"/>
    <w:rsid w:val="008D6DE9"/>
    <w:rsid w:val="008D6DFF"/>
    <w:rsid w:val="008D6F13"/>
    <w:rsid w:val="008D708E"/>
    <w:rsid w:val="008D71EC"/>
    <w:rsid w:val="008D75F5"/>
    <w:rsid w:val="008D769C"/>
    <w:rsid w:val="008D77F2"/>
    <w:rsid w:val="008D780C"/>
    <w:rsid w:val="008D7934"/>
    <w:rsid w:val="008D7C00"/>
    <w:rsid w:val="008D7C57"/>
    <w:rsid w:val="008D7E3B"/>
    <w:rsid w:val="008D7F7C"/>
    <w:rsid w:val="008E02B6"/>
    <w:rsid w:val="008E04D7"/>
    <w:rsid w:val="008E0875"/>
    <w:rsid w:val="008E0A0A"/>
    <w:rsid w:val="008E0B21"/>
    <w:rsid w:val="008E0B4A"/>
    <w:rsid w:val="008E0C54"/>
    <w:rsid w:val="008E0C66"/>
    <w:rsid w:val="008E0F8C"/>
    <w:rsid w:val="008E105C"/>
    <w:rsid w:val="008E119F"/>
    <w:rsid w:val="008E123E"/>
    <w:rsid w:val="008E139A"/>
    <w:rsid w:val="008E1420"/>
    <w:rsid w:val="008E14A4"/>
    <w:rsid w:val="008E1581"/>
    <w:rsid w:val="008E15DB"/>
    <w:rsid w:val="008E1859"/>
    <w:rsid w:val="008E1D8C"/>
    <w:rsid w:val="008E21D5"/>
    <w:rsid w:val="008E25FA"/>
    <w:rsid w:val="008E26FF"/>
    <w:rsid w:val="008E2866"/>
    <w:rsid w:val="008E29E7"/>
    <w:rsid w:val="008E2A4C"/>
    <w:rsid w:val="008E2AC5"/>
    <w:rsid w:val="008E2B27"/>
    <w:rsid w:val="008E2C44"/>
    <w:rsid w:val="008E2CDB"/>
    <w:rsid w:val="008E3015"/>
    <w:rsid w:val="008E30E7"/>
    <w:rsid w:val="008E31C5"/>
    <w:rsid w:val="008E3206"/>
    <w:rsid w:val="008E3248"/>
    <w:rsid w:val="008E3299"/>
    <w:rsid w:val="008E3419"/>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BDD"/>
    <w:rsid w:val="008E4CC4"/>
    <w:rsid w:val="008E4EFE"/>
    <w:rsid w:val="008E5011"/>
    <w:rsid w:val="008E546C"/>
    <w:rsid w:val="008E54C2"/>
    <w:rsid w:val="008E5513"/>
    <w:rsid w:val="008E5557"/>
    <w:rsid w:val="008E55C0"/>
    <w:rsid w:val="008E5767"/>
    <w:rsid w:val="008E5778"/>
    <w:rsid w:val="008E5963"/>
    <w:rsid w:val="008E59A2"/>
    <w:rsid w:val="008E5A66"/>
    <w:rsid w:val="008E5C46"/>
    <w:rsid w:val="008E5C4F"/>
    <w:rsid w:val="008E6398"/>
    <w:rsid w:val="008E6687"/>
    <w:rsid w:val="008E6A34"/>
    <w:rsid w:val="008E6C3A"/>
    <w:rsid w:val="008E6C77"/>
    <w:rsid w:val="008E6CFA"/>
    <w:rsid w:val="008E6E22"/>
    <w:rsid w:val="008E6FEF"/>
    <w:rsid w:val="008E700E"/>
    <w:rsid w:val="008E70FE"/>
    <w:rsid w:val="008E72B2"/>
    <w:rsid w:val="008E75B3"/>
    <w:rsid w:val="008E763E"/>
    <w:rsid w:val="008E76EB"/>
    <w:rsid w:val="008E7942"/>
    <w:rsid w:val="008E7AB2"/>
    <w:rsid w:val="008E7B47"/>
    <w:rsid w:val="008E7BAA"/>
    <w:rsid w:val="008E7D0B"/>
    <w:rsid w:val="008E7DEE"/>
    <w:rsid w:val="008E7DF4"/>
    <w:rsid w:val="008F0017"/>
    <w:rsid w:val="008F016E"/>
    <w:rsid w:val="008F026E"/>
    <w:rsid w:val="008F032F"/>
    <w:rsid w:val="008F06E8"/>
    <w:rsid w:val="008F097B"/>
    <w:rsid w:val="008F0B0A"/>
    <w:rsid w:val="008F0C44"/>
    <w:rsid w:val="008F1039"/>
    <w:rsid w:val="008F10DE"/>
    <w:rsid w:val="008F11A4"/>
    <w:rsid w:val="008F125D"/>
    <w:rsid w:val="008F1382"/>
    <w:rsid w:val="008F1610"/>
    <w:rsid w:val="008F1C79"/>
    <w:rsid w:val="008F1D25"/>
    <w:rsid w:val="008F1DA8"/>
    <w:rsid w:val="008F1F31"/>
    <w:rsid w:val="008F1FB4"/>
    <w:rsid w:val="008F2440"/>
    <w:rsid w:val="008F2480"/>
    <w:rsid w:val="008F2518"/>
    <w:rsid w:val="008F25C3"/>
    <w:rsid w:val="008F2728"/>
    <w:rsid w:val="008F276C"/>
    <w:rsid w:val="008F27EE"/>
    <w:rsid w:val="008F2A1E"/>
    <w:rsid w:val="008F2C5D"/>
    <w:rsid w:val="008F2CD9"/>
    <w:rsid w:val="008F2D62"/>
    <w:rsid w:val="008F2E55"/>
    <w:rsid w:val="008F2EBD"/>
    <w:rsid w:val="008F3204"/>
    <w:rsid w:val="008F3717"/>
    <w:rsid w:val="008F37A0"/>
    <w:rsid w:val="008F37D9"/>
    <w:rsid w:val="008F38F2"/>
    <w:rsid w:val="008F39D7"/>
    <w:rsid w:val="008F3A0E"/>
    <w:rsid w:val="008F3A91"/>
    <w:rsid w:val="008F3AFE"/>
    <w:rsid w:val="008F3C80"/>
    <w:rsid w:val="008F3DF6"/>
    <w:rsid w:val="008F3E19"/>
    <w:rsid w:val="008F3E2D"/>
    <w:rsid w:val="008F3E9E"/>
    <w:rsid w:val="008F3F06"/>
    <w:rsid w:val="008F3FFE"/>
    <w:rsid w:val="008F41DC"/>
    <w:rsid w:val="008F420D"/>
    <w:rsid w:val="008F46A7"/>
    <w:rsid w:val="008F496E"/>
    <w:rsid w:val="008F4B1E"/>
    <w:rsid w:val="008F4B51"/>
    <w:rsid w:val="008F4EEC"/>
    <w:rsid w:val="008F5003"/>
    <w:rsid w:val="008F546F"/>
    <w:rsid w:val="008F55EA"/>
    <w:rsid w:val="008F574A"/>
    <w:rsid w:val="008F5858"/>
    <w:rsid w:val="008F58C1"/>
    <w:rsid w:val="008F5CB1"/>
    <w:rsid w:val="008F5CC9"/>
    <w:rsid w:val="008F5D7E"/>
    <w:rsid w:val="008F5E00"/>
    <w:rsid w:val="008F5F29"/>
    <w:rsid w:val="008F62BC"/>
    <w:rsid w:val="008F62FB"/>
    <w:rsid w:val="008F66C9"/>
    <w:rsid w:val="008F6DD6"/>
    <w:rsid w:val="008F6E48"/>
    <w:rsid w:val="008F6EC7"/>
    <w:rsid w:val="008F7137"/>
    <w:rsid w:val="008F7493"/>
    <w:rsid w:val="008F787E"/>
    <w:rsid w:val="008F7954"/>
    <w:rsid w:val="008F7977"/>
    <w:rsid w:val="008F7A4B"/>
    <w:rsid w:val="008F7A8D"/>
    <w:rsid w:val="008F7CA0"/>
    <w:rsid w:val="008F7FF3"/>
    <w:rsid w:val="00900442"/>
    <w:rsid w:val="00900491"/>
    <w:rsid w:val="0090079F"/>
    <w:rsid w:val="00900946"/>
    <w:rsid w:val="009009C1"/>
    <w:rsid w:val="00900A9A"/>
    <w:rsid w:val="00900B62"/>
    <w:rsid w:val="00900BC5"/>
    <w:rsid w:val="0090117F"/>
    <w:rsid w:val="00901486"/>
    <w:rsid w:val="009016B3"/>
    <w:rsid w:val="009016E4"/>
    <w:rsid w:val="0090171A"/>
    <w:rsid w:val="009017C6"/>
    <w:rsid w:val="00901B07"/>
    <w:rsid w:val="00901ECD"/>
    <w:rsid w:val="00901FB5"/>
    <w:rsid w:val="009022AB"/>
    <w:rsid w:val="0090230F"/>
    <w:rsid w:val="00902C0E"/>
    <w:rsid w:val="00902C60"/>
    <w:rsid w:val="00902D03"/>
    <w:rsid w:val="00902D89"/>
    <w:rsid w:val="0090304E"/>
    <w:rsid w:val="00903068"/>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3A"/>
    <w:rsid w:val="00904444"/>
    <w:rsid w:val="0090453D"/>
    <w:rsid w:val="00904633"/>
    <w:rsid w:val="00904948"/>
    <w:rsid w:val="009049AA"/>
    <w:rsid w:val="009049ED"/>
    <w:rsid w:val="00904DC0"/>
    <w:rsid w:val="00904EDD"/>
    <w:rsid w:val="009059A1"/>
    <w:rsid w:val="00905A2D"/>
    <w:rsid w:val="00905AA4"/>
    <w:rsid w:val="00905D56"/>
    <w:rsid w:val="00905F67"/>
    <w:rsid w:val="009060DC"/>
    <w:rsid w:val="009063B1"/>
    <w:rsid w:val="00906A7F"/>
    <w:rsid w:val="00906BA1"/>
    <w:rsid w:val="00906C6A"/>
    <w:rsid w:val="00906D85"/>
    <w:rsid w:val="00906D97"/>
    <w:rsid w:val="00906EBF"/>
    <w:rsid w:val="00906EE9"/>
    <w:rsid w:val="00907417"/>
    <w:rsid w:val="00907466"/>
    <w:rsid w:val="009077BB"/>
    <w:rsid w:val="009079EF"/>
    <w:rsid w:val="00907A06"/>
    <w:rsid w:val="00907A0D"/>
    <w:rsid w:val="00907D8C"/>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3E9"/>
    <w:rsid w:val="0091141C"/>
    <w:rsid w:val="0091175F"/>
    <w:rsid w:val="0091177F"/>
    <w:rsid w:val="00911873"/>
    <w:rsid w:val="009118A8"/>
    <w:rsid w:val="009118C7"/>
    <w:rsid w:val="009118D4"/>
    <w:rsid w:val="00911966"/>
    <w:rsid w:val="00911AAB"/>
    <w:rsid w:val="00911AC1"/>
    <w:rsid w:val="00911E83"/>
    <w:rsid w:val="00911F33"/>
    <w:rsid w:val="00911F7D"/>
    <w:rsid w:val="0091205E"/>
    <w:rsid w:val="00912104"/>
    <w:rsid w:val="009121F1"/>
    <w:rsid w:val="009122ED"/>
    <w:rsid w:val="00912536"/>
    <w:rsid w:val="009127F1"/>
    <w:rsid w:val="009128A0"/>
    <w:rsid w:val="00912AE4"/>
    <w:rsid w:val="00912B35"/>
    <w:rsid w:val="00912C73"/>
    <w:rsid w:val="00912CDD"/>
    <w:rsid w:val="00912E6C"/>
    <w:rsid w:val="0091306E"/>
    <w:rsid w:val="009133D7"/>
    <w:rsid w:val="0091340A"/>
    <w:rsid w:val="0091344D"/>
    <w:rsid w:val="00913668"/>
    <w:rsid w:val="009137F9"/>
    <w:rsid w:val="009138A1"/>
    <w:rsid w:val="00913C1F"/>
    <w:rsid w:val="00913E32"/>
    <w:rsid w:val="00913FBE"/>
    <w:rsid w:val="009140CA"/>
    <w:rsid w:val="00914244"/>
    <w:rsid w:val="009149D2"/>
    <w:rsid w:val="00914B43"/>
    <w:rsid w:val="00914D01"/>
    <w:rsid w:val="00914D76"/>
    <w:rsid w:val="00914E13"/>
    <w:rsid w:val="00914F39"/>
    <w:rsid w:val="00915007"/>
    <w:rsid w:val="00915080"/>
    <w:rsid w:val="009152D4"/>
    <w:rsid w:val="0091534A"/>
    <w:rsid w:val="009154E6"/>
    <w:rsid w:val="009154E9"/>
    <w:rsid w:val="00915521"/>
    <w:rsid w:val="00915595"/>
    <w:rsid w:val="00915641"/>
    <w:rsid w:val="00915770"/>
    <w:rsid w:val="00915836"/>
    <w:rsid w:val="00915B1A"/>
    <w:rsid w:val="00915CD2"/>
    <w:rsid w:val="00915DED"/>
    <w:rsid w:val="00915E38"/>
    <w:rsid w:val="00915F24"/>
    <w:rsid w:val="00916074"/>
    <w:rsid w:val="0091629B"/>
    <w:rsid w:val="009162EA"/>
    <w:rsid w:val="009163E5"/>
    <w:rsid w:val="00916499"/>
    <w:rsid w:val="0091650A"/>
    <w:rsid w:val="00916748"/>
    <w:rsid w:val="00916AC4"/>
    <w:rsid w:val="00916B8A"/>
    <w:rsid w:val="00916C64"/>
    <w:rsid w:val="00916C96"/>
    <w:rsid w:val="00916E1D"/>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36"/>
    <w:rsid w:val="009207DE"/>
    <w:rsid w:val="0092091B"/>
    <w:rsid w:val="00920A56"/>
    <w:rsid w:val="00920A9E"/>
    <w:rsid w:val="00920DAD"/>
    <w:rsid w:val="00920F19"/>
    <w:rsid w:val="00920F85"/>
    <w:rsid w:val="009211A4"/>
    <w:rsid w:val="00921617"/>
    <w:rsid w:val="00921742"/>
    <w:rsid w:val="00921809"/>
    <w:rsid w:val="00921914"/>
    <w:rsid w:val="00921AC9"/>
    <w:rsid w:val="00921BFE"/>
    <w:rsid w:val="00921D24"/>
    <w:rsid w:val="00921ED9"/>
    <w:rsid w:val="00921EDA"/>
    <w:rsid w:val="00921F98"/>
    <w:rsid w:val="00922117"/>
    <w:rsid w:val="0092268D"/>
    <w:rsid w:val="009226DD"/>
    <w:rsid w:val="009227AB"/>
    <w:rsid w:val="00922A4E"/>
    <w:rsid w:val="00922B15"/>
    <w:rsid w:val="00922E17"/>
    <w:rsid w:val="00922ED5"/>
    <w:rsid w:val="00923063"/>
    <w:rsid w:val="00923171"/>
    <w:rsid w:val="00923446"/>
    <w:rsid w:val="00923B80"/>
    <w:rsid w:val="00923DEF"/>
    <w:rsid w:val="00923F58"/>
    <w:rsid w:val="009241EF"/>
    <w:rsid w:val="0092427C"/>
    <w:rsid w:val="009242C3"/>
    <w:rsid w:val="009242F4"/>
    <w:rsid w:val="0092434C"/>
    <w:rsid w:val="00924406"/>
    <w:rsid w:val="0092447C"/>
    <w:rsid w:val="00924551"/>
    <w:rsid w:val="00924646"/>
    <w:rsid w:val="00924724"/>
    <w:rsid w:val="00924A85"/>
    <w:rsid w:val="00924BC2"/>
    <w:rsid w:val="00924F7C"/>
    <w:rsid w:val="009250CA"/>
    <w:rsid w:val="009250D6"/>
    <w:rsid w:val="00925232"/>
    <w:rsid w:val="00925422"/>
    <w:rsid w:val="00925431"/>
    <w:rsid w:val="00925439"/>
    <w:rsid w:val="009255A7"/>
    <w:rsid w:val="009255DA"/>
    <w:rsid w:val="00925601"/>
    <w:rsid w:val="0092561B"/>
    <w:rsid w:val="00925779"/>
    <w:rsid w:val="009259FB"/>
    <w:rsid w:val="0092608C"/>
    <w:rsid w:val="009260ED"/>
    <w:rsid w:val="0092629F"/>
    <w:rsid w:val="0092637A"/>
    <w:rsid w:val="00926419"/>
    <w:rsid w:val="00926816"/>
    <w:rsid w:val="00926935"/>
    <w:rsid w:val="0092695E"/>
    <w:rsid w:val="00926B32"/>
    <w:rsid w:val="00926B88"/>
    <w:rsid w:val="00926D17"/>
    <w:rsid w:val="00926E2B"/>
    <w:rsid w:val="0092702B"/>
    <w:rsid w:val="009270E3"/>
    <w:rsid w:val="009274DA"/>
    <w:rsid w:val="00927569"/>
    <w:rsid w:val="009276CA"/>
    <w:rsid w:val="009277BA"/>
    <w:rsid w:val="00927808"/>
    <w:rsid w:val="009278E5"/>
    <w:rsid w:val="00927946"/>
    <w:rsid w:val="00927DC5"/>
    <w:rsid w:val="00927E79"/>
    <w:rsid w:val="00927F78"/>
    <w:rsid w:val="00927F9B"/>
    <w:rsid w:val="0093006F"/>
    <w:rsid w:val="0093082E"/>
    <w:rsid w:val="009308C2"/>
    <w:rsid w:val="00930A83"/>
    <w:rsid w:val="00930B76"/>
    <w:rsid w:val="00930BB7"/>
    <w:rsid w:val="00930CAF"/>
    <w:rsid w:val="00930D50"/>
    <w:rsid w:val="00930DF3"/>
    <w:rsid w:val="0093118E"/>
    <w:rsid w:val="009311C8"/>
    <w:rsid w:val="00931309"/>
    <w:rsid w:val="0093152C"/>
    <w:rsid w:val="0093171D"/>
    <w:rsid w:val="00931749"/>
    <w:rsid w:val="009317D7"/>
    <w:rsid w:val="00931922"/>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2FF6"/>
    <w:rsid w:val="0093310C"/>
    <w:rsid w:val="009335B0"/>
    <w:rsid w:val="00933656"/>
    <w:rsid w:val="00933694"/>
    <w:rsid w:val="00933C9C"/>
    <w:rsid w:val="00933FC1"/>
    <w:rsid w:val="0093402F"/>
    <w:rsid w:val="009341E8"/>
    <w:rsid w:val="00934458"/>
    <w:rsid w:val="00934634"/>
    <w:rsid w:val="009346DD"/>
    <w:rsid w:val="00934917"/>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29"/>
    <w:rsid w:val="00937B3C"/>
    <w:rsid w:val="00937BF3"/>
    <w:rsid w:val="00937C0E"/>
    <w:rsid w:val="00937C9E"/>
    <w:rsid w:val="00937FA1"/>
    <w:rsid w:val="009401F0"/>
    <w:rsid w:val="0094020D"/>
    <w:rsid w:val="009403B4"/>
    <w:rsid w:val="00940520"/>
    <w:rsid w:val="009407CE"/>
    <w:rsid w:val="009407CF"/>
    <w:rsid w:val="00940A17"/>
    <w:rsid w:val="00940AA7"/>
    <w:rsid w:val="00940B39"/>
    <w:rsid w:val="00940BBE"/>
    <w:rsid w:val="00940C53"/>
    <w:rsid w:val="00940CFD"/>
    <w:rsid w:val="00940D16"/>
    <w:rsid w:val="00940E85"/>
    <w:rsid w:val="00940EA9"/>
    <w:rsid w:val="00940FD1"/>
    <w:rsid w:val="0094108C"/>
    <w:rsid w:val="009410D7"/>
    <w:rsid w:val="009413BA"/>
    <w:rsid w:val="0094147B"/>
    <w:rsid w:val="009416DF"/>
    <w:rsid w:val="009417A3"/>
    <w:rsid w:val="009419E6"/>
    <w:rsid w:val="00941CAD"/>
    <w:rsid w:val="00941E04"/>
    <w:rsid w:val="00941ED3"/>
    <w:rsid w:val="009422D2"/>
    <w:rsid w:val="0094244E"/>
    <w:rsid w:val="009426D0"/>
    <w:rsid w:val="009427EF"/>
    <w:rsid w:val="00942873"/>
    <w:rsid w:val="009428C0"/>
    <w:rsid w:val="00942911"/>
    <w:rsid w:val="00942A50"/>
    <w:rsid w:val="00942BB7"/>
    <w:rsid w:val="00942DEA"/>
    <w:rsid w:val="00942E48"/>
    <w:rsid w:val="0094301D"/>
    <w:rsid w:val="009431A7"/>
    <w:rsid w:val="00943294"/>
    <w:rsid w:val="009433FD"/>
    <w:rsid w:val="0094341B"/>
    <w:rsid w:val="009434F5"/>
    <w:rsid w:val="009436B5"/>
    <w:rsid w:val="00943922"/>
    <w:rsid w:val="009439DF"/>
    <w:rsid w:val="00943FBC"/>
    <w:rsid w:val="00943FDA"/>
    <w:rsid w:val="00943FF9"/>
    <w:rsid w:val="00943FFA"/>
    <w:rsid w:val="00944065"/>
    <w:rsid w:val="009440BE"/>
    <w:rsid w:val="009441AE"/>
    <w:rsid w:val="009444D7"/>
    <w:rsid w:val="0094468E"/>
    <w:rsid w:val="00944A1D"/>
    <w:rsid w:val="00944A9A"/>
    <w:rsid w:val="00944C8C"/>
    <w:rsid w:val="00944F4E"/>
    <w:rsid w:val="009452E7"/>
    <w:rsid w:val="0094530D"/>
    <w:rsid w:val="00945368"/>
    <w:rsid w:val="009455C1"/>
    <w:rsid w:val="009456D3"/>
    <w:rsid w:val="00945964"/>
    <w:rsid w:val="00945AB8"/>
    <w:rsid w:val="00945C18"/>
    <w:rsid w:val="00945D70"/>
    <w:rsid w:val="00945F8F"/>
    <w:rsid w:val="00946021"/>
    <w:rsid w:val="00946710"/>
    <w:rsid w:val="00946872"/>
    <w:rsid w:val="0094696E"/>
    <w:rsid w:val="00946A77"/>
    <w:rsid w:val="00946AE9"/>
    <w:rsid w:val="009470EF"/>
    <w:rsid w:val="00947234"/>
    <w:rsid w:val="00947396"/>
    <w:rsid w:val="0094753A"/>
    <w:rsid w:val="00947598"/>
    <w:rsid w:val="009475BE"/>
    <w:rsid w:val="0094775F"/>
    <w:rsid w:val="0094783C"/>
    <w:rsid w:val="009478C2"/>
    <w:rsid w:val="00947A27"/>
    <w:rsid w:val="00947B5D"/>
    <w:rsid w:val="00947BAA"/>
    <w:rsid w:val="00950617"/>
    <w:rsid w:val="00950740"/>
    <w:rsid w:val="009508FD"/>
    <w:rsid w:val="0095098C"/>
    <w:rsid w:val="009509E2"/>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A45"/>
    <w:rsid w:val="00952C7E"/>
    <w:rsid w:val="00952CC1"/>
    <w:rsid w:val="00952CDB"/>
    <w:rsid w:val="00952ECA"/>
    <w:rsid w:val="00952EE0"/>
    <w:rsid w:val="0095306C"/>
    <w:rsid w:val="009539BC"/>
    <w:rsid w:val="00953A16"/>
    <w:rsid w:val="00953CCA"/>
    <w:rsid w:val="00953D16"/>
    <w:rsid w:val="00953D49"/>
    <w:rsid w:val="00953F7C"/>
    <w:rsid w:val="009540B1"/>
    <w:rsid w:val="009541C4"/>
    <w:rsid w:val="009543C4"/>
    <w:rsid w:val="00954633"/>
    <w:rsid w:val="009546A2"/>
    <w:rsid w:val="0095471C"/>
    <w:rsid w:val="00954730"/>
    <w:rsid w:val="009547BB"/>
    <w:rsid w:val="009547BE"/>
    <w:rsid w:val="00954A48"/>
    <w:rsid w:val="009551DB"/>
    <w:rsid w:val="0095563C"/>
    <w:rsid w:val="0095581B"/>
    <w:rsid w:val="00955A54"/>
    <w:rsid w:val="00955BF7"/>
    <w:rsid w:val="00955E15"/>
    <w:rsid w:val="00955F90"/>
    <w:rsid w:val="00956426"/>
    <w:rsid w:val="00956479"/>
    <w:rsid w:val="00956631"/>
    <w:rsid w:val="009566A9"/>
    <w:rsid w:val="00956770"/>
    <w:rsid w:val="00956A3E"/>
    <w:rsid w:val="00956AC2"/>
    <w:rsid w:val="00956E5C"/>
    <w:rsid w:val="00956EEC"/>
    <w:rsid w:val="00957238"/>
    <w:rsid w:val="009572A4"/>
    <w:rsid w:val="009572F4"/>
    <w:rsid w:val="00957322"/>
    <w:rsid w:val="00957404"/>
    <w:rsid w:val="00957592"/>
    <w:rsid w:val="00957E52"/>
    <w:rsid w:val="00957E94"/>
    <w:rsid w:val="00957F5C"/>
    <w:rsid w:val="00960208"/>
    <w:rsid w:val="00960280"/>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1EE"/>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2C5"/>
    <w:rsid w:val="009642ED"/>
    <w:rsid w:val="00964396"/>
    <w:rsid w:val="00964432"/>
    <w:rsid w:val="00964494"/>
    <w:rsid w:val="00964663"/>
    <w:rsid w:val="00964665"/>
    <w:rsid w:val="0096472B"/>
    <w:rsid w:val="00964769"/>
    <w:rsid w:val="0096487E"/>
    <w:rsid w:val="00964C91"/>
    <w:rsid w:val="00964E59"/>
    <w:rsid w:val="00964FD8"/>
    <w:rsid w:val="009656A5"/>
    <w:rsid w:val="009656D1"/>
    <w:rsid w:val="00965961"/>
    <w:rsid w:val="009659DF"/>
    <w:rsid w:val="00965D86"/>
    <w:rsid w:val="00965EE9"/>
    <w:rsid w:val="00965F95"/>
    <w:rsid w:val="00966123"/>
    <w:rsid w:val="009661CC"/>
    <w:rsid w:val="0096627C"/>
    <w:rsid w:val="009663E6"/>
    <w:rsid w:val="0096660C"/>
    <w:rsid w:val="0096662C"/>
    <w:rsid w:val="009666EF"/>
    <w:rsid w:val="00966829"/>
    <w:rsid w:val="0096699C"/>
    <w:rsid w:val="00966A54"/>
    <w:rsid w:val="00966B1E"/>
    <w:rsid w:val="009670AD"/>
    <w:rsid w:val="00967127"/>
    <w:rsid w:val="00967422"/>
    <w:rsid w:val="00967444"/>
    <w:rsid w:val="00967854"/>
    <w:rsid w:val="0096789C"/>
    <w:rsid w:val="00967BDF"/>
    <w:rsid w:val="00967C5F"/>
    <w:rsid w:val="00967CA9"/>
    <w:rsid w:val="00967DE7"/>
    <w:rsid w:val="00967F96"/>
    <w:rsid w:val="0097018C"/>
    <w:rsid w:val="009702BD"/>
    <w:rsid w:val="009703AD"/>
    <w:rsid w:val="009707B1"/>
    <w:rsid w:val="0097082E"/>
    <w:rsid w:val="00970973"/>
    <w:rsid w:val="00970A9A"/>
    <w:rsid w:val="00970B09"/>
    <w:rsid w:val="00970CAA"/>
    <w:rsid w:val="00970CF9"/>
    <w:rsid w:val="00970DBF"/>
    <w:rsid w:val="00970FCD"/>
    <w:rsid w:val="009712CE"/>
    <w:rsid w:val="0097137D"/>
    <w:rsid w:val="009715CF"/>
    <w:rsid w:val="009716EA"/>
    <w:rsid w:val="00971863"/>
    <w:rsid w:val="009718C3"/>
    <w:rsid w:val="00971C8C"/>
    <w:rsid w:val="00971C97"/>
    <w:rsid w:val="00971D59"/>
    <w:rsid w:val="00971D7D"/>
    <w:rsid w:val="0097221D"/>
    <w:rsid w:val="009727DD"/>
    <w:rsid w:val="00972889"/>
    <w:rsid w:val="009728FD"/>
    <w:rsid w:val="0097294D"/>
    <w:rsid w:val="0097294E"/>
    <w:rsid w:val="00972C53"/>
    <w:rsid w:val="00972DDB"/>
    <w:rsid w:val="00972DF4"/>
    <w:rsid w:val="00973043"/>
    <w:rsid w:val="0097305A"/>
    <w:rsid w:val="009730F4"/>
    <w:rsid w:val="0097321B"/>
    <w:rsid w:val="00973464"/>
    <w:rsid w:val="009737B0"/>
    <w:rsid w:val="0097388E"/>
    <w:rsid w:val="00973BA3"/>
    <w:rsid w:val="00973C5B"/>
    <w:rsid w:val="00974040"/>
    <w:rsid w:val="009740E7"/>
    <w:rsid w:val="0097422B"/>
    <w:rsid w:val="009743B0"/>
    <w:rsid w:val="00974A2E"/>
    <w:rsid w:val="00974B99"/>
    <w:rsid w:val="00974CD2"/>
    <w:rsid w:val="00974E7A"/>
    <w:rsid w:val="00974F49"/>
    <w:rsid w:val="0097504E"/>
    <w:rsid w:val="009751E6"/>
    <w:rsid w:val="009755B4"/>
    <w:rsid w:val="0097563A"/>
    <w:rsid w:val="00975666"/>
    <w:rsid w:val="00975914"/>
    <w:rsid w:val="00975AB0"/>
    <w:rsid w:val="00975BD0"/>
    <w:rsid w:val="00975C11"/>
    <w:rsid w:val="00975CED"/>
    <w:rsid w:val="00975DE2"/>
    <w:rsid w:val="009762E1"/>
    <w:rsid w:val="009763F2"/>
    <w:rsid w:val="0097642A"/>
    <w:rsid w:val="00976474"/>
    <w:rsid w:val="009765C1"/>
    <w:rsid w:val="009765FA"/>
    <w:rsid w:val="0097665C"/>
    <w:rsid w:val="0097682B"/>
    <w:rsid w:val="00976BE1"/>
    <w:rsid w:val="00976D03"/>
    <w:rsid w:val="00976DB2"/>
    <w:rsid w:val="00976F20"/>
    <w:rsid w:val="00976FAE"/>
    <w:rsid w:val="0097704C"/>
    <w:rsid w:val="009773F5"/>
    <w:rsid w:val="0097789C"/>
    <w:rsid w:val="009778D5"/>
    <w:rsid w:val="00977B94"/>
    <w:rsid w:val="00977C52"/>
    <w:rsid w:val="00977CAC"/>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9B2"/>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3"/>
    <w:rsid w:val="00983E8B"/>
    <w:rsid w:val="009842A7"/>
    <w:rsid w:val="009843AC"/>
    <w:rsid w:val="0098441B"/>
    <w:rsid w:val="00984541"/>
    <w:rsid w:val="0098478A"/>
    <w:rsid w:val="0098512F"/>
    <w:rsid w:val="00985193"/>
    <w:rsid w:val="009853F1"/>
    <w:rsid w:val="00985445"/>
    <w:rsid w:val="009858F2"/>
    <w:rsid w:val="00985A3D"/>
    <w:rsid w:val="00985AC4"/>
    <w:rsid w:val="00985BC1"/>
    <w:rsid w:val="00985BCD"/>
    <w:rsid w:val="00985CAB"/>
    <w:rsid w:val="00985DF9"/>
    <w:rsid w:val="00985E98"/>
    <w:rsid w:val="00986372"/>
    <w:rsid w:val="009863AE"/>
    <w:rsid w:val="00986580"/>
    <w:rsid w:val="0098662C"/>
    <w:rsid w:val="00986963"/>
    <w:rsid w:val="00986BDB"/>
    <w:rsid w:val="00986C78"/>
    <w:rsid w:val="00986D8D"/>
    <w:rsid w:val="00986FBB"/>
    <w:rsid w:val="00987183"/>
    <w:rsid w:val="00987260"/>
    <w:rsid w:val="00987300"/>
    <w:rsid w:val="009875C0"/>
    <w:rsid w:val="0098769B"/>
    <w:rsid w:val="009876D3"/>
    <w:rsid w:val="00987898"/>
    <w:rsid w:val="009879BF"/>
    <w:rsid w:val="00987AED"/>
    <w:rsid w:val="00987BF3"/>
    <w:rsid w:val="00987D7E"/>
    <w:rsid w:val="00987EA2"/>
    <w:rsid w:val="00987F92"/>
    <w:rsid w:val="0099005C"/>
    <w:rsid w:val="009900CF"/>
    <w:rsid w:val="00990138"/>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4EA"/>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8AB"/>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4EFB"/>
    <w:rsid w:val="009950F7"/>
    <w:rsid w:val="0099511A"/>
    <w:rsid w:val="009951B5"/>
    <w:rsid w:val="00995451"/>
    <w:rsid w:val="00995B11"/>
    <w:rsid w:val="00995BCE"/>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842"/>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A99"/>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3C64"/>
    <w:rsid w:val="009A403C"/>
    <w:rsid w:val="009A4162"/>
    <w:rsid w:val="009A416E"/>
    <w:rsid w:val="009A42B7"/>
    <w:rsid w:val="009A42D1"/>
    <w:rsid w:val="009A42DD"/>
    <w:rsid w:val="009A44CA"/>
    <w:rsid w:val="009A44F6"/>
    <w:rsid w:val="009A485A"/>
    <w:rsid w:val="009A498C"/>
    <w:rsid w:val="009A4A21"/>
    <w:rsid w:val="009A4AD1"/>
    <w:rsid w:val="009A4CFC"/>
    <w:rsid w:val="009A4D74"/>
    <w:rsid w:val="009A4F71"/>
    <w:rsid w:val="009A50E8"/>
    <w:rsid w:val="009A53C6"/>
    <w:rsid w:val="009A53FB"/>
    <w:rsid w:val="009A5443"/>
    <w:rsid w:val="009A54CC"/>
    <w:rsid w:val="009A5621"/>
    <w:rsid w:val="009A5B4B"/>
    <w:rsid w:val="009A5EF9"/>
    <w:rsid w:val="009A6119"/>
    <w:rsid w:val="009A63EC"/>
    <w:rsid w:val="009A647E"/>
    <w:rsid w:val="009A65AB"/>
    <w:rsid w:val="009A6944"/>
    <w:rsid w:val="009A6B92"/>
    <w:rsid w:val="009A6F41"/>
    <w:rsid w:val="009A6F42"/>
    <w:rsid w:val="009A72FB"/>
    <w:rsid w:val="009A73E8"/>
    <w:rsid w:val="009A75F6"/>
    <w:rsid w:val="009A7845"/>
    <w:rsid w:val="009A7882"/>
    <w:rsid w:val="009A7C11"/>
    <w:rsid w:val="009B00B9"/>
    <w:rsid w:val="009B029E"/>
    <w:rsid w:val="009B02C4"/>
    <w:rsid w:val="009B05EC"/>
    <w:rsid w:val="009B084D"/>
    <w:rsid w:val="009B0938"/>
    <w:rsid w:val="009B0AEC"/>
    <w:rsid w:val="009B0CD0"/>
    <w:rsid w:val="009B0F98"/>
    <w:rsid w:val="009B0FE2"/>
    <w:rsid w:val="009B10E6"/>
    <w:rsid w:val="009B1128"/>
    <w:rsid w:val="009B145D"/>
    <w:rsid w:val="009B16B6"/>
    <w:rsid w:val="009B19F2"/>
    <w:rsid w:val="009B228D"/>
    <w:rsid w:val="009B2401"/>
    <w:rsid w:val="009B277B"/>
    <w:rsid w:val="009B281C"/>
    <w:rsid w:val="009B287C"/>
    <w:rsid w:val="009B287E"/>
    <w:rsid w:val="009B2CE1"/>
    <w:rsid w:val="009B2D34"/>
    <w:rsid w:val="009B2EFC"/>
    <w:rsid w:val="009B34C9"/>
    <w:rsid w:val="009B3656"/>
    <w:rsid w:val="009B3987"/>
    <w:rsid w:val="009B39CE"/>
    <w:rsid w:val="009B3B55"/>
    <w:rsid w:val="009B3CA9"/>
    <w:rsid w:val="009B3CB0"/>
    <w:rsid w:val="009B3CE7"/>
    <w:rsid w:val="009B4078"/>
    <w:rsid w:val="009B425A"/>
    <w:rsid w:val="009B4558"/>
    <w:rsid w:val="009B479E"/>
    <w:rsid w:val="009B4871"/>
    <w:rsid w:val="009B4B93"/>
    <w:rsid w:val="009B4FFD"/>
    <w:rsid w:val="009B535B"/>
    <w:rsid w:val="009B53A4"/>
    <w:rsid w:val="009B5474"/>
    <w:rsid w:val="009B54A0"/>
    <w:rsid w:val="009B5AFE"/>
    <w:rsid w:val="009B5C66"/>
    <w:rsid w:val="009B5DA9"/>
    <w:rsid w:val="009B5DF0"/>
    <w:rsid w:val="009B5E62"/>
    <w:rsid w:val="009B5E6A"/>
    <w:rsid w:val="009B6226"/>
    <w:rsid w:val="009B6592"/>
    <w:rsid w:val="009B66F1"/>
    <w:rsid w:val="009B679E"/>
    <w:rsid w:val="009B68CE"/>
    <w:rsid w:val="009B6A09"/>
    <w:rsid w:val="009B6A50"/>
    <w:rsid w:val="009B6BDA"/>
    <w:rsid w:val="009B6F80"/>
    <w:rsid w:val="009B7067"/>
    <w:rsid w:val="009B7075"/>
    <w:rsid w:val="009B75DB"/>
    <w:rsid w:val="009B7A1C"/>
    <w:rsid w:val="009B7A62"/>
    <w:rsid w:val="009B7EA4"/>
    <w:rsid w:val="009B7F1D"/>
    <w:rsid w:val="009C0249"/>
    <w:rsid w:val="009C032D"/>
    <w:rsid w:val="009C0354"/>
    <w:rsid w:val="009C0660"/>
    <w:rsid w:val="009C073F"/>
    <w:rsid w:val="009C0832"/>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B3E"/>
    <w:rsid w:val="009C1E35"/>
    <w:rsid w:val="009C20E9"/>
    <w:rsid w:val="009C2381"/>
    <w:rsid w:val="009C23E3"/>
    <w:rsid w:val="009C24C5"/>
    <w:rsid w:val="009C2696"/>
    <w:rsid w:val="009C28E2"/>
    <w:rsid w:val="009C2907"/>
    <w:rsid w:val="009C2A70"/>
    <w:rsid w:val="009C2A8B"/>
    <w:rsid w:val="009C2AE5"/>
    <w:rsid w:val="009C2DE3"/>
    <w:rsid w:val="009C2DFC"/>
    <w:rsid w:val="009C2FF9"/>
    <w:rsid w:val="009C32CE"/>
    <w:rsid w:val="009C3481"/>
    <w:rsid w:val="009C3661"/>
    <w:rsid w:val="009C36EE"/>
    <w:rsid w:val="009C39B4"/>
    <w:rsid w:val="009C3AD9"/>
    <w:rsid w:val="009C3BCA"/>
    <w:rsid w:val="009C3C8F"/>
    <w:rsid w:val="009C3EF3"/>
    <w:rsid w:val="009C49C8"/>
    <w:rsid w:val="009C4EF1"/>
    <w:rsid w:val="009C52BA"/>
    <w:rsid w:val="009C56D1"/>
    <w:rsid w:val="009C57E2"/>
    <w:rsid w:val="009C59BB"/>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4CC"/>
    <w:rsid w:val="009C765B"/>
    <w:rsid w:val="009C776B"/>
    <w:rsid w:val="009C77E4"/>
    <w:rsid w:val="009C782F"/>
    <w:rsid w:val="009C7924"/>
    <w:rsid w:val="009C7AC8"/>
    <w:rsid w:val="009C7B7F"/>
    <w:rsid w:val="009C7D16"/>
    <w:rsid w:val="009D023C"/>
    <w:rsid w:val="009D0448"/>
    <w:rsid w:val="009D0556"/>
    <w:rsid w:val="009D07CD"/>
    <w:rsid w:val="009D07D1"/>
    <w:rsid w:val="009D0BFF"/>
    <w:rsid w:val="009D0FD2"/>
    <w:rsid w:val="009D10B2"/>
    <w:rsid w:val="009D119B"/>
    <w:rsid w:val="009D11C7"/>
    <w:rsid w:val="009D1440"/>
    <w:rsid w:val="009D162C"/>
    <w:rsid w:val="009D165F"/>
    <w:rsid w:val="009D1750"/>
    <w:rsid w:val="009D183F"/>
    <w:rsid w:val="009D184E"/>
    <w:rsid w:val="009D1889"/>
    <w:rsid w:val="009D1DE8"/>
    <w:rsid w:val="009D20B8"/>
    <w:rsid w:val="009D23EF"/>
    <w:rsid w:val="009D2557"/>
    <w:rsid w:val="009D27F9"/>
    <w:rsid w:val="009D2C17"/>
    <w:rsid w:val="009D2C37"/>
    <w:rsid w:val="009D2DFA"/>
    <w:rsid w:val="009D3097"/>
    <w:rsid w:val="009D31F4"/>
    <w:rsid w:val="009D3316"/>
    <w:rsid w:val="009D3787"/>
    <w:rsid w:val="009D3957"/>
    <w:rsid w:val="009D3AA1"/>
    <w:rsid w:val="009D3AB1"/>
    <w:rsid w:val="009D3B2D"/>
    <w:rsid w:val="009D3C31"/>
    <w:rsid w:val="009D3FC7"/>
    <w:rsid w:val="009D3FF0"/>
    <w:rsid w:val="009D429B"/>
    <w:rsid w:val="009D4551"/>
    <w:rsid w:val="009D4776"/>
    <w:rsid w:val="009D489E"/>
    <w:rsid w:val="009D48F0"/>
    <w:rsid w:val="009D4970"/>
    <w:rsid w:val="009D497F"/>
    <w:rsid w:val="009D4DA6"/>
    <w:rsid w:val="009D50DE"/>
    <w:rsid w:val="009D5125"/>
    <w:rsid w:val="009D5359"/>
    <w:rsid w:val="009D5375"/>
    <w:rsid w:val="009D54A8"/>
    <w:rsid w:val="009D54B7"/>
    <w:rsid w:val="009D56FB"/>
    <w:rsid w:val="009D5815"/>
    <w:rsid w:val="009D59DF"/>
    <w:rsid w:val="009D5CA3"/>
    <w:rsid w:val="009D5E83"/>
    <w:rsid w:val="009D61BE"/>
    <w:rsid w:val="009D62E6"/>
    <w:rsid w:val="009D6497"/>
    <w:rsid w:val="009D6683"/>
    <w:rsid w:val="009D66E6"/>
    <w:rsid w:val="009D6864"/>
    <w:rsid w:val="009D6935"/>
    <w:rsid w:val="009D6E14"/>
    <w:rsid w:val="009D6E70"/>
    <w:rsid w:val="009D7013"/>
    <w:rsid w:val="009D7087"/>
    <w:rsid w:val="009D7210"/>
    <w:rsid w:val="009D73F5"/>
    <w:rsid w:val="009D7438"/>
    <w:rsid w:val="009D7603"/>
    <w:rsid w:val="009D762F"/>
    <w:rsid w:val="009D7902"/>
    <w:rsid w:val="009D7ADB"/>
    <w:rsid w:val="009D7AE5"/>
    <w:rsid w:val="009D7D1F"/>
    <w:rsid w:val="009D7DB1"/>
    <w:rsid w:val="009D7DC8"/>
    <w:rsid w:val="009D7E12"/>
    <w:rsid w:val="009E01C1"/>
    <w:rsid w:val="009E023F"/>
    <w:rsid w:val="009E0285"/>
    <w:rsid w:val="009E038B"/>
    <w:rsid w:val="009E03E9"/>
    <w:rsid w:val="009E0401"/>
    <w:rsid w:val="009E049A"/>
    <w:rsid w:val="009E057B"/>
    <w:rsid w:val="009E0826"/>
    <w:rsid w:val="009E0876"/>
    <w:rsid w:val="009E0937"/>
    <w:rsid w:val="009E0B62"/>
    <w:rsid w:val="009E0C52"/>
    <w:rsid w:val="009E0E0B"/>
    <w:rsid w:val="009E0E6D"/>
    <w:rsid w:val="009E1184"/>
    <w:rsid w:val="009E1272"/>
    <w:rsid w:val="009E1310"/>
    <w:rsid w:val="009E13AA"/>
    <w:rsid w:val="009E1457"/>
    <w:rsid w:val="009E17D9"/>
    <w:rsid w:val="009E1C82"/>
    <w:rsid w:val="009E1DF5"/>
    <w:rsid w:val="009E1F67"/>
    <w:rsid w:val="009E20A2"/>
    <w:rsid w:val="009E20FD"/>
    <w:rsid w:val="009E2111"/>
    <w:rsid w:val="009E23C6"/>
    <w:rsid w:val="009E240D"/>
    <w:rsid w:val="009E24E8"/>
    <w:rsid w:val="009E2C8F"/>
    <w:rsid w:val="009E2E64"/>
    <w:rsid w:val="009E2F33"/>
    <w:rsid w:val="009E3103"/>
    <w:rsid w:val="009E3351"/>
    <w:rsid w:val="009E3472"/>
    <w:rsid w:val="009E3483"/>
    <w:rsid w:val="009E35A0"/>
    <w:rsid w:val="009E371D"/>
    <w:rsid w:val="009E38F8"/>
    <w:rsid w:val="009E3913"/>
    <w:rsid w:val="009E3A09"/>
    <w:rsid w:val="009E3A3B"/>
    <w:rsid w:val="009E3B91"/>
    <w:rsid w:val="009E3C4A"/>
    <w:rsid w:val="009E3D50"/>
    <w:rsid w:val="009E3F29"/>
    <w:rsid w:val="009E3F98"/>
    <w:rsid w:val="009E413C"/>
    <w:rsid w:val="009E4297"/>
    <w:rsid w:val="009E43F2"/>
    <w:rsid w:val="009E44D1"/>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6C2"/>
    <w:rsid w:val="009E77C8"/>
    <w:rsid w:val="009E78E3"/>
    <w:rsid w:val="009E7ACB"/>
    <w:rsid w:val="009E7C1E"/>
    <w:rsid w:val="009E7D4A"/>
    <w:rsid w:val="009E7DF0"/>
    <w:rsid w:val="009E7E88"/>
    <w:rsid w:val="009F00DC"/>
    <w:rsid w:val="009F0398"/>
    <w:rsid w:val="009F04F4"/>
    <w:rsid w:val="009F05A2"/>
    <w:rsid w:val="009F0756"/>
    <w:rsid w:val="009F086B"/>
    <w:rsid w:val="009F0BC9"/>
    <w:rsid w:val="009F0C75"/>
    <w:rsid w:val="009F0E9A"/>
    <w:rsid w:val="009F0F39"/>
    <w:rsid w:val="009F1116"/>
    <w:rsid w:val="009F12B7"/>
    <w:rsid w:val="009F1569"/>
    <w:rsid w:val="009F1639"/>
    <w:rsid w:val="009F1766"/>
    <w:rsid w:val="009F1878"/>
    <w:rsid w:val="009F1FF4"/>
    <w:rsid w:val="009F20E7"/>
    <w:rsid w:val="009F2146"/>
    <w:rsid w:val="009F21DA"/>
    <w:rsid w:val="009F22F5"/>
    <w:rsid w:val="009F23D6"/>
    <w:rsid w:val="009F254C"/>
    <w:rsid w:val="009F25EA"/>
    <w:rsid w:val="009F2645"/>
    <w:rsid w:val="009F2716"/>
    <w:rsid w:val="009F287E"/>
    <w:rsid w:val="009F2AB3"/>
    <w:rsid w:val="009F2CEB"/>
    <w:rsid w:val="009F2D06"/>
    <w:rsid w:val="009F2EAA"/>
    <w:rsid w:val="009F3015"/>
    <w:rsid w:val="009F3183"/>
    <w:rsid w:val="009F3337"/>
    <w:rsid w:val="009F33D7"/>
    <w:rsid w:val="009F35B7"/>
    <w:rsid w:val="009F35F3"/>
    <w:rsid w:val="009F36EC"/>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D93"/>
    <w:rsid w:val="009F4E6C"/>
    <w:rsid w:val="009F4ED9"/>
    <w:rsid w:val="009F53F7"/>
    <w:rsid w:val="009F553C"/>
    <w:rsid w:val="009F558D"/>
    <w:rsid w:val="009F5668"/>
    <w:rsid w:val="009F5687"/>
    <w:rsid w:val="009F5691"/>
    <w:rsid w:val="009F587E"/>
    <w:rsid w:val="009F5903"/>
    <w:rsid w:val="009F59FC"/>
    <w:rsid w:val="009F5ACF"/>
    <w:rsid w:val="009F5C54"/>
    <w:rsid w:val="009F5C89"/>
    <w:rsid w:val="009F62E8"/>
    <w:rsid w:val="009F6486"/>
    <w:rsid w:val="009F6712"/>
    <w:rsid w:val="009F67B5"/>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41"/>
    <w:rsid w:val="009F799F"/>
    <w:rsid w:val="009F7D6A"/>
    <w:rsid w:val="009F7DBE"/>
    <w:rsid w:val="009F7DEC"/>
    <w:rsid w:val="009F7E6A"/>
    <w:rsid w:val="00A002FF"/>
    <w:rsid w:val="00A00363"/>
    <w:rsid w:val="00A00653"/>
    <w:rsid w:val="00A00737"/>
    <w:rsid w:val="00A0083B"/>
    <w:rsid w:val="00A00901"/>
    <w:rsid w:val="00A00B1D"/>
    <w:rsid w:val="00A00BDA"/>
    <w:rsid w:val="00A00C00"/>
    <w:rsid w:val="00A00CB0"/>
    <w:rsid w:val="00A00D7F"/>
    <w:rsid w:val="00A00F40"/>
    <w:rsid w:val="00A0105E"/>
    <w:rsid w:val="00A01077"/>
    <w:rsid w:val="00A01126"/>
    <w:rsid w:val="00A014B1"/>
    <w:rsid w:val="00A015BD"/>
    <w:rsid w:val="00A016FD"/>
    <w:rsid w:val="00A01849"/>
    <w:rsid w:val="00A018C6"/>
    <w:rsid w:val="00A01B16"/>
    <w:rsid w:val="00A01D5E"/>
    <w:rsid w:val="00A01DAB"/>
    <w:rsid w:val="00A01FB0"/>
    <w:rsid w:val="00A02675"/>
    <w:rsid w:val="00A02745"/>
    <w:rsid w:val="00A027F7"/>
    <w:rsid w:val="00A028A7"/>
    <w:rsid w:val="00A02A55"/>
    <w:rsid w:val="00A02ABC"/>
    <w:rsid w:val="00A02B54"/>
    <w:rsid w:val="00A02E0B"/>
    <w:rsid w:val="00A02FC7"/>
    <w:rsid w:val="00A03335"/>
    <w:rsid w:val="00A03481"/>
    <w:rsid w:val="00A0368A"/>
    <w:rsid w:val="00A0381F"/>
    <w:rsid w:val="00A03A8F"/>
    <w:rsid w:val="00A03C3A"/>
    <w:rsid w:val="00A03E74"/>
    <w:rsid w:val="00A04139"/>
    <w:rsid w:val="00A041B1"/>
    <w:rsid w:val="00A04282"/>
    <w:rsid w:val="00A04302"/>
    <w:rsid w:val="00A0494D"/>
    <w:rsid w:val="00A04A5D"/>
    <w:rsid w:val="00A04C6C"/>
    <w:rsid w:val="00A04CAD"/>
    <w:rsid w:val="00A04D95"/>
    <w:rsid w:val="00A04E3D"/>
    <w:rsid w:val="00A052C8"/>
    <w:rsid w:val="00A05488"/>
    <w:rsid w:val="00A055DA"/>
    <w:rsid w:val="00A05820"/>
    <w:rsid w:val="00A05981"/>
    <w:rsid w:val="00A05C72"/>
    <w:rsid w:val="00A05D14"/>
    <w:rsid w:val="00A05D64"/>
    <w:rsid w:val="00A05E89"/>
    <w:rsid w:val="00A05EF9"/>
    <w:rsid w:val="00A06011"/>
    <w:rsid w:val="00A0614E"/>
    <w:rsid w:val="00A0618B"/>
    <w:rsid w:val="00A065BC"/>
    <w:rsid w:val="00A066D9"/>
    <w:rsid w:val="00A067E2"/>
    <w:rsid w:val="00A06A04"/>
    <w:rsid w:val="00A06AA6"/>
    <w:rsid w:val="00A06C85"/>
    <w:rsid w:val="00A06D88"/>
    <w:rsid w:val="00A06E95"/>
    <w:rsid w:val="00A06F9F"/>
    <w:rsid w:val="00A07041"/>
    <w:rsid w:val="00A070AD"/>
    <w:rsid w:val="00A07109"/>
    <w:rsid w:val="00A072DF"/>
    <w:rsid w:val="00A072F7"/>
    <w:rsid w:val="00A07570"/>
    <w:rsid w:val="00A07630"/>
    <w:rsid w:val="00A07712"/>
    <w:rsid w:val="00A077C8"/>
    <w:rsid w:val="00A0791E"/>
    <w:rsid w:val="00A07CA4"/>
    <w:rsid w:val="00A07DD6"/>
    <w:rsid w:val="00A07EE3"/>
    <w:rsid w:val="00A1002C"/>
    <w:rsid w:val="00A10666"/>
    <w:rsid w:val="00A10A6F"/>
    <w:rsid w:val="00A10CDF"/>
    <w:rsid w:val="00A10D0D"/>
    <w:rsid w:val="00A10ECE"/>
    <w:rsid w:val="00A110CD"/>
    <w:rsid w:val="00A111D5"/>
    <w:rsid w:val="00A11347"/>
    <w:rsid w:val="00A117DD"/>
    <w:rsid w:val="00A1188A"/>
    <w:rsid w:val="00A11D28"/>
    <w:rsid w:val="00A11D53"/>
    <w:rsid w:val="00A11F84"/>
    <w:rsid w:val="00A11FC9"/>
    <w:rsid w:val="00A12063"/>
    <w:rsid w:val="00A1243E"/>
    <w:rsid w:val="00A124DA"/>
    <w:rsid w:val="00A1256F"/>
    <w:rsid w:val="00A125DD"/>
    <w:rsid w:val="00A12D2A"/>
    <w:rsid w:val="00A12D84"/>
    <w:rsid w:val="00A12DAD"/>
    <w:rsid w:val="00A12DB1"/>
    <w:rsid w:val="00A13103"/>
    <w:rsid w:val="00A1326F"/>
    <w:rsid w:val="00A1343A"/>
    <w:rsid w:val="00A135DD"/>
    <w:rsid w:val="00A1388F"/>
    <w:rsid w:val="00A13C0E"/>
    <w:rsid w:val="00A13CCF"/>
    <w:rsid w:val="00A13E0A"/>
    <w:rsid w:val="00A13E7B"/>
    <w:rsid w:val="00A14053"/>
    <w:rsid w:val="00A143E1"/>
    <w:rsid w:val="00A146A1"/>
    <w:rsid w:val="00A14C8A"/>
    <w:rsid w:val="00A14CDC"/>
    <w:rsid w:val="00A14D39"/>
    <w:rsid w:val="00A150DB"/>
    <w:rsid w:val="00A15242"/>
    <w:rsid w:val="00A1593B"/>
    <w:rsid w:val="00A15AB2"/>
    <w:rsid w:val="00A15C06"/>
    <w:rsid w:val="00A15C60"/>
    <w:rsid w:val="00A15E77"/>
    <w:rsid w:val="00A15EE2"/>
    <w:rsid w:val="00A1647D"/>
    <w:rsid w:val="00A165A4"/>
    <w:rsid w:val="00A16780"/>
    <w:rsid w:val="00A16893"/>
    <w:rsid w:val="00A168BC"/>
    <w:rsid w:val="00A16959"/>
    <w:rsid w:val="00A16CC6"/>
    <w:rsid w:val="00A16D89"/>
    <w:rsid w:val="00A16F2C"/>
    <w:rsid w:val="00A170E2"/>
    <w:rsid w:val="00A17294"/>
    <w:rsid w:val="00A172B2"/>
    <w:rsid w:val="00A1736A"/>
    <w:rsid w:val="00A1749A"/>
    <w:rsid w:val="00A176D6"/>
    <w:rsid w:val="00A17873"/>
    <w:rsid w:val="00A178FE"/>
    <w:rsid w:val="00A17AD2"/>
    <w:rsid w:val="00A17EAE"/>
    <w:rsid w:val="00A17FB9"/>
    <w:rsid w:val="00A20086"/>
    <w:rsid w:val="00A2012D"/>
    <w:rsid w:val="00A20223"/>
    <w:rsid w:val="00A2024B"/>
    <w:rsid w:val="00A20298"/>
    <w:rsid w:val="00A20374"/>
    <w:rsid w:val="00A2041C"/>
    <w:rsid w:val="00A20587"/>
    <w:rsid w:val="00A2093E"/>
    <w:rsid w:val="00A20DA9"/>
    <w:rsid w:val="00A2114D"/>
    <w:rsid w:val="00A21258"/>
    <w:rsid w:val="00A21433"/>
    <w:rsid w:val="00A215A8"/>
    <w:rsid w:val="00A217CC"/>
    <w:rsid w:val="00A219AB"/>
    <w:rsid w:val="00A21B22"/>
    <w:rsid w:val="00A21C7A"/>
    <w:rsid w:val="00A21CC7"/>
    <w:rsid w:val="00A22304"/>
    <w:rsid w:val="00A22335"/>
    <w:rsid w:val="00A225EC"/>
    <w:rsid w:val="00A227D2"/>
    <w:rsid w:val="00A22903"/>
    <w:rsid w:val="00A22A63"/>
    <w:rsid w:val="00A22C23"/>
    <w:rsid w:val="00A22C72"/>
    <w:rsid w:val="00A22F00"/>
    <w:rsid w:val="00A231DA"/>
    <w:rsid w:val="00A23460"/>
    <w:rsid w:val="00A234AA"/>
    <w:rsid w:val="00A234F0"/>
    <w:rsid w:val="00A23525"/>
    <w:rsid w:val="00A23677"/>
    <w:rsid w:val="00A23697"/>
    <w:rsid w:val="00A236E8"/>
    <w:rsid w:val="00A238A6"/>
    <w:rsid w:val="00A238B4"/>
    <w:rsid w:val="00A23A36"/>
    <w:rsid w:val="00A23AA6"/>
    <w:rsid w:val="00A23D21"/>
    <w:rsid w:val="00A23F2B"/>
    <w:rsid w:val="00A2402C"/>
    <w:rsid w:val="00A24183"/>
    <w:rsid w:val="00A243F1"/>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6CED"/>
    <w:rsid w:val="00A2704D"/>
    <w:rsid w:val="00A27095"/>
    <w:rsid w:val="00A27465"/>
    <w:rsid w:val="00A27509"/>
    <w:rsid w:val="00A276AF"/>
    <w:rsid w:val="00A277EE"/>
    <w:rsid w:val="00A278FF"/>
    <w:rsid w:val="00A279CF"/>
    <w:rsid w:val="00A27B2C"/>
    <w:rsid w:val="00A27FC7"/>
    <w:rsid w:val="00A3002C"/>
    <w:rsid w:val="00A3018C"/>
    <w:rsid w:val="00A30488"/>
    <w:rsid w:val="00A3062C"/>
    <w:rsid w:val="00A3067C"/>
    <w:rsid w:val="00A30C6C"/>
    <w:rsid w:val="00A31176"/>
    <w:rsid w:val="00A312F3"/>
    <w:rsid w:val="00A3145C"/>
    <w:rsid w:val="00A317DB"/>
    <w:rsid w:val="00A3199D"/>
    <w:rsid w:val="00A319E9"/>
    <w:rsid w:val="00A31A45"/>
    <w:rsid w:val="00A31D24"/>
    <w:rsid w:val="00A31F65"/>
    <w:rsid w:val="00A3218A"/>
    <w:rsid w:val="00A321D0"/>
    <w:rsid w:val="00A32717"/>
    <w:rsid w:val="00A32840"/>
    <w:rsid w:val="00A32DD3"/>
    <w:rsid w:val="00A32E20"/>
    <w:rsid w:val="00A32FB4"/>
    <w:rsid w:val="00A33142"/>
    <w:rsid w:val="00A331FE"/>
    <w:rsid w:val="00A33309"/>
    <w:rsid w:val="00A3332B"/>
    <w:rsid w:val="00A33394"/>
    <w:rsid w:val="00A3369E"/>
    <w:rsid w:val="00A33813"/>
    <w:rsid w:val="00A33AD8"/>
    <w:rsid w:val="00A3401C"/>
    <w:rsid w:val="00A3427D"/>
    <w:rsid w:val="00A343B5"/>
    <w:rsid w:val="00A343E4"/>
    <w:rsid w:val="00A343E7"/>
    <w:rsid w:val="00A343FE"/>
    <w:rsid w:val="00A344F3"/>
    <w:rsid w:val="00A34658"/>
    <w:rsid w:val="00A3489A"/>
    <w:rsid w:val="00A349A4"/>
    <w:rsid w:val="00A35405"/>
    <w:rsid w:val="00A3572D"/>
    <w:rsid w:val="00A3593B"/>
    <w:rsid w:val="00A35977"/>
    <w:rsid w:val="00A35B07"/>
    <w:rsid w:val="00A35C2E"/>
    <w:rsid w:val="00A35C9E"/>
    <w:rsid w:val="00A35CE3"/>
    <w:rsid w:val="00A35E7C"/>
    <w:rsid w:val="00A35EA6"/>
    <w:rsid w:val="00A365E3"/>
    <w:rsid w:val="00A36683"/>
    <w:rsid w:val="00A3685F"/>
    <w:rsid w:val="00A36B82"/>
    <w:rsid w:val="00A36C0D"/>
    <w:rsid w:val="00A36EA2"/>
    <w:rsid w:val="00A37040"/>
    <w:rsid w:val="00A37115"/>
    <w:rsid w:val="00A37332"/>
    <w:rsid w:val="00A37404"/>
    <w:rsid w:val="00A37536"/>
    <w:rsid w:val="00A376A1"/>
    <w:rsid w:val="00A376C0"/>
    <w:rsid w:val="00A3772F"/>
    <w:rsid w:val="00A37871"/>
    <w:rsid w:val="00A37D59"/>
    <w:rsid w:val="00A37DB8"/>
    <w:rsid w:val="00A37F1B"/>
    <w:rsid w:val="00A37F4F"/>
    <w:rsid w:val="00A4006E"/>
    <w:rsid w:val="00A400FB"/>
    <w:rsid w:val="00A40178"/>
    <w:rsid w:val="00A4020B"/>
    <w:rsid w:val="00A40405"/>
    <w:rsid w:val="00A40606"/>
    <w:rsid w:val="00A408BB"/>
    <w:rsid w:val="00A40B35"/>
    <w:rsid w:val="00A40F0F"/>
    <w:rsid w:val="00A40F81"/>
    <w:rsid w:val="00A41117"/>
    <w:rsid w:val="00A4114C"/>
    <w:rsid w:val="00A41620"/>
    <w:rsid w:val="00A41699"/>
    <w:rsid w:val="00A416B5"/>
    <w:rsid w:val="00A417C4"/>
    <w:rsid w:val="00A41A51"/>
    <w:rsid w:val="00A41ADE"/>
    <w:rsid w:val="00A41B45"/>
    <w:rsid w:val="00A41BB7"/>
    <w:rsid w:val="00A41D4E"/>
    <w:rsid w:val="00A41D61"/>
    <w:rsid w:val="00A41DCB"/>
    <w:rsid w:val="00A42077"/>
    <w:rsid w:val="00A42264"/>
    <w:rsid w:val="00A4242D"/>
    <w:rsid w:val="00A42719"/>
    <w:rsid w:val="00A42CEB"/>
    <w:rsid w:val="00A42DD7"/>
    <w:rsid w:val="00A42E19"/>
    <w:rsid w:val="00A4303F"/>
    <w:rsid w:val="00A430C4"/>
    <w:rsid w:val="00A43224"/>
    <w:rsid w:val="00A432A5"/>
    <w:rsid w:val="00A43325"/>
    <w:rsid w:val="00A4338E"/>
    <w:rsid w:val="00A4364C"/>
    <w:rsid w:val="00A43759"/>
    <w:rsid w:val="00A437B9"/>
    <w:rsid w:val="00A43B78"/>
    <w:rsid w:val="00A43BC0"/>
    <w:rsid w:val="00A43D72"/>
    <w:rsid w:val="00A43DD5"/>
    <w:rsid w:val="00A440CF"/>
    <w:rsid w:val="00A441CB"/>
    <w:rsid w:val="00A441EA"/>
    <w:rsid w:val="00A442D2"/>
    <w:rsid w:val="00A445D6"/>
    <w:rsid w:val="00A446A4"/>
    <w:rsid w:val="00A44AC8"/>
    <w:rsid w:val="00A44BE3"/>
    <w:rsid w:val="00A44F26"/>
    <w:rsid w:val="00A44FD0"/>
    <w:rsid w:val="00A45057"/>
    <w:rsid w:val="00A452EE"/>
    <w:rsid w:val="00A453A8"/>
    <w:rsid w:val="00A45547"/>
    <w:rsid w:val="00A45765"/>
    <w:rsid w:val="00A459C4"/>
    <w:rsid w:val="00A459FD"/>
    <w:rsid w:val="00A45A9E"/>
    <w:rsid w:val="00A45E73"/>
    <w:rsid w:val="00A464F3"/>
    <w:rsid w:val="00A46589"/>
    <w:rsid w:val="00A467BE"/>
    <w:rsid w:val="00A46889"/>
    <w:rsid w:val="00A468E2"/>
    <w:rsid w:val="00A46904"/>
    <w:rsid w:val="00A46D08"/>
    <w:rsid w:val="00A46D17"/>
    <w:rsid w:val="00A46E4D"/>
    <w:rsid w:val="00A46E5E"/>
    <w:rsid w:val="00A46F49"/>
    <w:rsid w:val="00A46F99"/>
    <w:rsid w:val="00A46FBF"/>
    <w:rsid w:val="00A4702E"/>
    <w:rsid w:val="00A472E7"/>
    <w:rsid w:val="00A47503"/>
    <w:rsid w:val="00A47548"/>
    <w:rsid w:val="00A47588"/>
    <w:rsid w:val="00A476DF"/>
    <w:rsid w:val="00A4770E"/>
    <w:rsid w:val="00A477AE"/>
    <w:rsid w:val="00A47900"/>
    <w:rsid w:val="00A503DF"/>
    <w:rsid w:val="00A50417"/>
    <w:rsid w:val="00A50539"/>
    <w:rsid w:val="00A505FF"/>
    <w:rsid w:val="00A5064C"/>
    <w:rsid w:val="00A50752"/>
    <w:rsid w:val="00A50772"/>
    <w:rsid w:val="00A507F3"/>
    <w:rsid w:val="00A50B59"/>
    <w:rsid w:val="00A50D4D"/>
    <w:rsid w:val="00A50DE5"/>
    <w:rsid w:val="00A5115B"/>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491"/>
    <w:rsid w:val="00A54504"/>
    <w:rsid w:val="00A545D4"/>
    <w:rsid w:val="00A5477B"/>
    <w:rsid w:val="00A54A5A"/>
    <w:rsid w:val="00A54D97"/>
    <w:rsid w:val="00A54DAD"/>
    <w:rsid w:val="00A551EE"/>
    <w:rsid w:val="00A55205"/>
    <w:rsid w:val="00A552F1"/>
    <w:rsid w:val="00A5533B"/>
    <w:rsid w:val="00A55358"/>
    <w:rsid w:val="00A553DF"/>
    <w:rsid w:val="00A554AD"/>
    <w:rsid w:val="00A55558"/>
    <w:rsid w:val="00A556B0"/>
    <w:rsid w:val="00A55A33"/>
    <w:rsid w:val="00A55C90"/>
    <w:rsid w:val="00A55E31"/>
    <w:rsid w:val="00A55EE3"/>
    <w:rsid w:val="00A56009"/>
    <w:rsid w:val="00A56063"/>
    <w:rsid w:val="00A5615A"/>
    <w:rsid w:val="00A567BF"/>
    <w:rsid w:val="00A567E7"/>
    <w:rsid w:val="00A56CB5"/>
    <w:rsid w:val="00A56E10"/>
    <w:rsid w:val="00A56FF5"/>
    <w:rsid w:val="00A57047"/>
    <w:rsid w:val="00A5709A"/>
    <w:rsid w:val="00A57244"/>
    <w:rsid w:val="00A57382"/>
    <w:rsid w:val="00A5749C"/>
    <w:rsid w:val="00A574D6"/>
    <w:rsid w:val="00A575B1"/>
    <w:rsid w:val="00A5761E"/>
    <w:rsid w:val="00A577B3"/>
    <w:rsid w:val="00A57800"/>
    <w:rsid w:val="00A578E4"/>
    <w:rsid w:val="00A57ADD"/>
    <w:rsid w:val="00A57B3C"/>
    <w:rsid w:val="00A57D05"/>
    <w:rsid w:val="00A57DC9"/>
    <w:rsid w:val="00A57DE5"/>
    <w:rsid w:val="00A600FF"/>
    <w:rsid w:val="00A602DE"/>
    <w:rsid w:val="00A6040E"/>
    <w:rsid w:val="00A60707"/>
    <w:rsid w:val="00A6075D"/>
    <w:rsid w:val="00A6077C"/>
    <w:rsid w:val="00A60786"/>
    <w:rsid w:val="00A609E5"/>
    <w:rsid w:val="00A60A67"/>
    <w:rsid w:val="00A6129C"/>
    <w:rsid w:val="00A6137E"/>
    <w:rsid w:val="00A613D5"/>
    <w:rsid w:val="00A614C9"/>
    <w:rsid w:val="00A6199F"/>
    <w:rsid w:val="00A619FC"/>
    <w:rsid w:val="00A61C96"/>
    <w:rsid w:val="00A61E2B"/>
    <w:rsid w:val="00A61F9E"/>
    <w:rsid w:val="00A62023"/>
    <w:rsid w:val="00A6210B"/>
    <w:rsid w:val="00A6218B"/>
    <w:rsid w:val="00A62443"/>
    <w:rsid w:val="00A62449"/>
    <w:rsid w:val="00A62888"/>
    <w:rsid w:val="00A628A6"/>
    <w:rsid w:val="00A628F0"/>
    <w:rsid w:val="00A62AA4"/>
    <w:rsid w:val="00A62FB9"/>
    <w:rsid w:val="00A6316F"/>
    <w:rsid w:val="00A632C5"/>
    <w:rsid w:val="00A63420"/>
    <w:rsid w:val="00A634E2"/>
    <w:rsid w:val="00A63B98"/>
    <w:rsid w:val="00A63C8F"/>
    <w:rsid w:val="00A63D87"/>
    <w:rsid w:val="00A63DBC"/>
    <w:rsid w:val="00A63E49"/>
    <w:rsid w:val="00A63EAE"/>
    <w:rsid w:val="00A63EDA"/>
    <w:rsid w:val="00A63F15"/>
    <w:rsid w:val="00A63F57"/>
    <w:rsid w:val="00A641E3"/>
    <w:rsid w:val="00A64442"/>
    <w:rsid w:val="00A64603"/>
    <w:rsid w:val="00A64934"/>
    <w:rsid w:val="00A64B80"/>
    <w:rsid w:val="00A64D59"/>
    <w:rsid w:val="00A64DCD"/>
    <w:rsid w:val="00A64F17"/>
    <w:rsid w:val="00A65033"/>
    <w:rsid w:val="00A65048"/>
    <w:rsid w:val="00A65062"/>
    <w:rsid w:val="00A65323"/>
    <w:rsid w:val="00A656B7"/>
    <w:rsid w:val="00A656DE"/>
    <w:rsid w:val="00A6580B"/>
    <w:rsid w:val="00A65B7A"/>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7B6"/>
    <w:rsid w:val="00A6783C"/>
    <w:rsid w:val="00A67AB4"/>
    <w:rsid w:val="00A67EC5"/>
    <w:rsid w:val="00A67F7F"/>
    <w:rsid w:val="00A701FE"/>
    <w:rsid w:val="00A70297"/>
    <w:rsid w:val="00A7041A"/>
    <w:rsid w:val="00A705FE"/>
    <w:rsid w:val="00A70604"/>
    <w:rsid w:val="00A70650"/>
    <w:rsid w:val="00A70AD3"/>
    <w:rsid w:val="00A70BA5"/>
    <w:rsid w:val="00A70C2E"/>
    <w:rsid w:val="00A70C76"/>
    <w:rsid w:val="00A70E8B"/>
    <w:rsid w:val="00A70EE9"/>
    <w:rsid w:val="00A70FA0"/>
    <w:rsid w:val="00A71043"/>
    <w:rsid w:val="00A7104B"/>
    <w:rsid w:val="00A71097"/>
    <w:rsid w:val="00A711F4"/>
    <w:rsid w:val="00A7153B"/>
    <w:rsid w:val="00A715D1"/>
    <w:rsid w:val="00A715D4"/>
    <w:rsid w:val="00A716FB"/>
    <w:rsid w:val="00A718B1"/>
    <w:rsid w:val="00A718F5"/>
    <w:rsid w:val="00A71B02"/>
    <w:rsid w:val="00A71B2D"/>
    <w:rsid w:val="00A71BF6"/>
    <w:rsid w:val="00A71D17"/>
    <w:rsid w:val="00A71E2D"/>
    <w:rsid w:val="00A71F0D"/>
    <w:rsid w:val="00A71F22"/>
    <w:rsid w:val="00A71F5E"/>
    <w:rsid w:val="00A72108"/>
    <w:rsid w:val="00A7219B"/>
    <w:rsid w:val="00A7232F"/>
    <w:rsid w:val="00A725F7"/>
    <w:rsid w:val="00A726FA"/>
    <w:rsid w:val="00A728C4"/>
    <w:rsid w:val="00A72973"/>
    <w:rsid w:val="00A729A2"/>
    <w:rsid w:val="00A72A79"/>
    <w:rsid w:val="00A73063"/>
    <w:rsid w:val="00A7308C"/>
    <w:rsid w:val="00A731FA"/>
    <w:rsid w:val="00A73583"/>
    <w:rsid w:val="00A7376F"/>
    <w:rsid w:val="00A73871"/>
    <w:rsid w:val="00A739B7"/>
    <w:rsid w:val="00A73A7C"/>
    <w:rsid w:val="00A73CE4"/>
    <w:rsid w:val="00A73D97"/>
    <w:rsid w:val="00A73EB6"/>
    <w:rsid w:val="00A74026"/>
    <w:rsid w:val="00A7423C"/>
    <w:rsid w:val="00A744DF"/>
    <w:rsid w:val="00A7452A"/>
    <w:rsid w:val="00A747C0"/>
    <w:rsid w:val="00A74827"/>
    <w:rsid w:val="00A7485A"/>
    <w:rsid w:val="00A74ABE"/>
    <w:rsid w:val="00A74AEF"/>
    <w:rsid w:val="00A74E19"/>
    <w:rsid w:val="00A75542"/>
    <w:rsid w:val="00A755E2"/>
    <w:rsid w:val="00A75949"/>
    <w:rsid w:val="00A75C5C"/>
    <w:rsid w:val="00A75EB5"/>
    <w:rsid w:val="00A75F00"/>
    <w:rsid w:val="00A75F5E"/>
    <w:rsid w:val="00A7652C"/>
    <w:rsid w:val="00A76556"/>
    <w:rsid w:val="00A76672"/>
    <w:rsid w:val="00A76732"/>
    <w:rsid w:val="00A76863"/>
    <w:rsid w:val="00A76991"/>
    <w:rsid w:val="00A76AC4"/>
    <w:rsid w:val="00A76ADD"/>
    <w:rsid w:val="00A76B02"/>
    <w:rsid w:val="00A76C11"/>
    <w:rsid w:val="00A76D9C"/>
    <w:rsid w:val="00A76DA9"/>
    <w:rsid w:val="00A76EC7"/>
    <w:rsid w:val="00A7704F"/>
    <w:rsid w:val="00A771E2"/>
    <w:rsid w:val="00A7720E"/>
    <w:rsid w:val="00A773D9"/>
    <w:rsid w:val="00A7754B"/>
    <w:rsid w:val="00A77599"/>
    <w:rsid w:val="00A775B3"/>
    <w:rsid w:val="00A77677"/>
    <w:rsid w:val="00A77756"/>
    <w:rsid w:val="00A7775E"/>
    <w:rsid w:val="00A77793"/>
    <w:rsid w:val="00A77BAA"/>
    <w:rsid w:val="00A77D9F"/>
    <w:rsid w:val="00A77EEF"/>
    <w:rsid w:val="00A80066"/>
    <w:rsid w:val="00A804F1"/>
    <w:rsid w:val="00A805C0"/>
    <w:rsid w:val="00A806B0"/>
    <w:rsid w:val="00A8071E"/>
    <w:rsid w:val="00A809C7"/>
    <w:rsid w:val="00A80B47"/>
    <w:rsid w:val="00A80CC5"/>
    <w:rsid w:val="00A80E9B"/>
    <w:rsid w:val="00A80EFA"/>
    <w:rsid w:val="00A81071"/>
    <w:rsid w:val="00A81276"/>
    <w:rsid w:val="00A8142E"/>
    <w:rsid w:val="00A817BA"/>
    <w:rsid w:val="00A81BEB"/>
    <w:rsid w:val="00A81CA9"/>
    <w:rsid w:val="00A81E02"/>
    <w:rsid w:val="00A81F33"/>
    <w:rsid w:val="00A81F5A"/>
    <w:rsid w:val="00A82262"/>
    <w:rsid w:val="00A82540"/>
    <w:rsid w:val="00A82548"/>
    <w:rsid w:val="00A82661"/>
    <w:rsid w:val="00A82669"/>
    <w:rsid w:val="00A826E2"/>
    <w:rsid w:val="00A82731"/>
    <w:rsid w:val="00A828B4"/>
    <w:rsid w:val="00A82A89"/>
    <w:rsid w:val="00A82C11"/>
    <w:rsid w:val="00A82CF2"/>
    <w:rsid w:val="00A82D1A"/>
    <w:rsid w:val="00A82D54"/>
    <w:rsid w:val="00A82E45"/>
    <w:rsid w:val="00A82E6C"/>
    <w:rsid w:val="00A82E7D"/>
    <w:rsid w:val="00A832E2"/>
    <w:rsid w:val="00A833BE"/>
    <w:rsid w:val="00A836A6"/>
    <w:rsid w:val="00A836C0"/>
    <w:rsid w:val="00A8371D"/>
    <w:rsid w:val="00A8389C"/>
    <w:rsid w:val="00A83B44"/>
    <w:rsid w:val="00A83D29"/>
    <w:rsid w:val="00A83E24"/>
    <w:rsid w:val="00A83F30"/>
    <w:rsid w:val="00A83FEB"/>
    <w:rsid w:val="00A842FC"/>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201"/>
    <w:rsid w:val="00A854AA"/>
    <w:rsid w:val="00A8553B"/>
    <w:rsid w:val="00A85586"/>
    <w:rsid w:val="00A85656"/>
    <w:rsid w:val="00A85AB2"/>
    <w:rsid w:val="00A85F01"/>
    <w:rsid w:val="00A85F17"/>
    <w:rsid w:val="00A85F5D"/>
    <w:rsid w:val="00A86058"/>
    <w:rsid w:val="00A86064"/>
    <w:rsid w:val="00A862EC"/>
    <w:rsid w:val="00A86369"/>
    <w:rsid w:val="00A8643B"/>
    <w:rsid w:val="00A86664"/>
    <w:rsid w:val="00A86D25"/>
    <w:rsid w:val="00A8702A"/>
    <w:rsid w:val="00A87082"/>
    <w:rsid w:val="00A871DA"/>
    <w:rsid w:val="00A8720F"/>
    <w:rsid w:val="00A87342"/>
    <w:rsid w:val="00A8735D"/>
    <w:rsid w:val="00A873E2"/>
    <w:rsid w:val="00A87710"/>
    <w:rsid w:val="00A87728"/>
    <w:rsid w:val="00A878A8"/>
    <w:rsid w:val="00A87ACE"/>
    <w:rsid w:val="00A87AF7"/>
    <w:rsid w:val="00A87C8B"/>
    <w:rsid w:val="00A87CC0"/>
    <w:rsid w:val="00A87D28"/>
    <w:rsid w:val="00A87E3F"/>
    <w:rsid w:val="00A900F6"/>
    <w:rsid w:val="00A901FC"/>
    <w:rsid w:val="00A9059C"/>
    <w:rsid w:val="00A90717"/>
    <w:rsid w:val="00A90809"/>
    <w:rsid w:val="00A90AD4"/>
    <w:rsid w:val="00A90DAA"/>
    <w:rsid w:val="00A90DB1"/>
    <w:rsid w:val="00A90DC5"/>
    <w:rsid w:val="00A90E76"/>
    <w:rsid w:val="00A90FE2"/>
    <w:rsid w:val="00A91079"/>
    <w:rsid w:val="00A9121F"/>
    <w:rsid w:val="00A91291"/>
    <w:rsid w:val="00A91509"/>
    <w:rsid w:val="00A917D5"/>
    <w:rsid w:val="00A91AEC"/>
    <w:rsid w:val="00A91BF4"/>
    <w:rsid w:val="00A91D31"/>
    <w:rsid w:val="00A91D9A"/>
    <w:rsid w:val="00A92052"/>
    <w:rsid w:val="00A9218B"/>
    <w:rsid w:val="00A925E1"/>
    <w:rsid w:val="00A92665"/>
    <w:rsid w:val="00A928EC"/>
    <w:rsid w:val="00A929FB"/>
    <w:rsid w:val="00A92A18"/>
    <w:rsid w:val="00A92AEF"/>
    <w:rsid w:val="00A92C4F"/>
    <w:rsid w:val="00A92D6E"/>
    <w:rsid w:val="00A92E0A"/>
    <w:rsid w:val="00A92F2E"/>
    <w:rsid w:val="00A92F93"/>
    <w:rsid w:val="00A93226"/>
    <w:rsid w:val="00A93445"/>
    <w:rsid w:val="00A935F9"/>
    <w:rsid w:val="00A936F7"/>
    <w:rsid w:val="00A937BF"/>
    <w:rsid w:val="00A937FD"/>
    <w:rsid w:val="00A93E37"/>
    <w:rsid w:val="00A93ECB"/>
    <w:rsid w:val="00A93F0B"/>
    <w:rsid w:val="00A940B8"/>
    <w:rsid w:val="00A943B1"/>
    <w:rsid w:val="00A944FD"/>
    <w:rsid w:val="00A94582"/>
    <w:rsid w:val="00A9464F"/>
    <w:rsid w:val="00A94676"/>
    <w:rsid w:val="00A946B4"/>
    <w:rsid w:val="00A94724"/>
    <w:rsid w:val="00A9473F"/>
    <w:rsid w:val="00A948D6"/>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31"/>
    <w:rsid w:val="00A9654D"/>
    <w:rsid w:val="00A965B4"/>
    <w:rsid w:val="00A965C4"/>
    <w:rsid w:val="00A967CC"/>
    <w:rsid w:val="00A96B8B"/>
    <w:rsid w:val="00A96DF9"/>
    <w:rsid w:val="00A97072"/>
    <w:rsid w:val="00A970E2"/>
    <w:rsid w:val="00A970F8"/>
    <w:rsid w:val="00A978F0"/>
    <w:rsid w:val="00A97BC9"/>
    <w:rsid w:val="00A97C0C"/>
    <w:rsid w:val="00A97DB9"/>
    <w:rsid w:val="00AA0282"/>
    <w:rsid w:val="00AA03DD"/>
    <w:rsid w:val="00AA046E"/>
    <w:rsid w:val="00AA0928"/>
    <w:rsid w:val="00AA0B30"/>
    <w:rsid w:val="00AA0DBC"/>
    <w:rsid w:val="00AA0FB5"/>
    <w:rsid w:val="00AA105F"/>
    <w:rsid w:val="00AA106D"/>
    <w:rsid w:val="00AA1095"/>
    <w:rsid w:val="00AA1214"/>
    <w:rsid w:val="00AA126A"/>
    <w:rsid w:val="00AA134D"/>
    <w:rsid w:val="00AA14C4"/>
    <w:rsid w:val="00AA18DB"/>
    <w:rsid w:val="00AA203A"/>
    <w:rsid w:val="00AA2109"/>
    <w:rsid w:val="00AA211C"/>
    <w:rsid w:val="00AA25A5"/>
    <w:rsid w:val="00AA25E8"/>
    <w:rsid w:val="00AA2697"/>
    <w:rsid w:val="00AA26C7"/>
    <w:rsid w:val="00AA27B4"/>
    <w:rsid w:val="00AA2830"/>
    <w:rsid w:val="00AA2B1C"/>
    <w:rsid w:val="00AA2F9E"/>
    <w:rsid w:val="00AA3013"/>
    <w:rsid w:val="00AA3078"/>
    <w:rsid w:val="00AA335E"/>
    <w:rsid w:val="00AA34DA"/>
    <w:rsid w:val="00AA358B"/>
    <w:rsid w:val="00AA36FF"/>
    <w:rsid w:val="00AA379B"/>
    <w:rsid w:val="00AA388E"/>
    <w:rsid w:val="00AA3940"/>
    <w:rsid w:val="00AA39C0"/>
    <w:rsid w:val="00AA3EFA"/>
    <w:rsid w:val="00AA459B"/>
    <w:rsid w:val="00AA4610"/>
    <w:rsid w:val="00AA4651"/>
    <w:rsid w:val="00AA47E1"/>
    <w:rsid w:val="00AA4D20"/>
    <w:rsid w:val="00AA5079"/>
    <w:rsid w:val="00AA5101"/>
    <w:rsid w:val="00AA5244"/>
    <w:rsid w:val="00AA532C"/>
    <w:rsid w:val="00AA5468"/>
    <w:rsid w:val="00AA5478"/>
    <w:rsid w:val="00AA5487"/>
    <w:rsid w:val="00AA549B"/>
    <w:rsid w:val="00AA5503"/>
    <w:rsid w:val="00AA5520"/>
    <w:rsid w:val="00AA562E"/>
    <w:rsid w:val="00AA57C8"/>
    <w:rsid w:val="00AA5886"/>
    <w:rsid w:val="00AA5A73"/>
    <w:rsid w:val="00AA5BA7"/>
    <w:rsid w:val="00AA5F5C"/>
    <w:rsid w:val="00AA5FDA"/>
    <w:rsid w:val="00AA61FF"/>
    <w:rsid w:val="00AA6416"/>
    <w:rsid w:val="00AA6664"/>
    <w:rsid w:val="00AA6B2F"/>
    <w:rsid w:val="00AA734F"/>
    <w:rsid w:val="00AA74B3"/>
    <w:rsid w:val="00AA76FF"/>
    <w:rsid w:val="00AA7728"/>
    <w:rsid w:val="00AA7965"/>
    <w:rsid w:val="00AA798F"/>
    <w:rsid w:val="00AA7B50"/>
    <w:rsid w:val="00AA7DEB"/>
    <w:rsid w:val="00AA7E1D"/>
    <w:rsid w:val="00AA7EA6"/>
    <w:rsid w:val="00AB0142"/>
    <w:rsid w:val="00AB0159"/>
    <w:rsid w:val="00AB01D7"/>
    <w:rsid w:val="00AB0424"/>
    <w:rsid w:val="00AB060F"/>
    <w:rsid w:val="00AB0C06"/>
    <w:rsid w:val="00AB0C64"/>
    <w:rsid w:val="00AB0D60"/>
    <w:rsid w:val="00AB0F10"/>
    <w:rsid w:val="00AB0F68"/>
    <w:rsid w:val="00AB0FBF"/>
    <w:rsid w:val="00AB0FE1"/>
    <w:rsid w:val="00AB12BE"/>
    <w:rsid w:val="00AB1524"/>
    <w:rsid w:val="00AB1560"/>
    <w:rsid w:val="00AB15C5"/>
    <w:rsid w:val="00AB1827"/>
    <w:rsid w:val="00AB1931"/>
    <w:rsid w:val="00AB19E7"/>
    <w:rsid w:val="00AB19F6"/>
    <w:rsid w:val="00AB1B86"/>
    <w:rsid w:val="00AB2106"/>
    <w:rsid w:val="00AB2720"/>
    <w:rsid w:val="00AB2721"/>
    <w:rsid w:val="00AB286A"/>
    <w:rsid w:val="00AB2895"/>
    <w:rsid w:val="00AB2953"/>
    <w:rsid w:val="00AB29B4"/>
    <w:rsid w:val="00AB2A21"/>
    <w:rsid w:val="00AB2ACA"/>
    <w:rsid w:val="00AB2D0D"/>
    <w:rsid w:val="00AB2E12"/>
    <w:rsid w:val="00AB2E8D"/>
    <w:rsid w:val="00AB2E8F"/>
    <w:rsid w:val="00AB3018"/>
    <w:rsid w:val="00AB3225"/>
    <w:rsid w:val="00AB3400"/>
    <w:rsid w:val="00AB3456"/>
    <w:rsid w:val="00AB3607"/>
    <w:rsid w:val="00AB366C"/>
    <w:rsid w:val="00AB36D9"/>
    <w:rsid w:val="00AB372E"/>
    <w:rsid w:val="00AB3A21"/>
    <w:rsid w:val="00AB3B9A"/>
    <w:rsid w:val="00AB4066"/>
    <w:rsid w:val="00AB42B1"/>
    <w:rsid w:val="00AB433B"/>
    <w:rsid w:val="00AB4374"/>
    <w:rsid w:val="00AB43A4"/>
    <w:rsid w:val="00AB4493"/>
    <w:rsid w:val="00AB45E1"/>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23B"/>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ABD"/>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1FE9"/>
    <w:rsid w:val="00AC2015"/>
    <w:rsid w:val="00AC205F"/>
    <w:rsid w:val="00AC20DC"/>
    <w:rsid w:val="00AC232D"/>
    <w:rsid w:val="00AC2768"/>
    <w:rsid w:val="00AC2827"/>
    <w:rsid w:val="00AC2A54"/>
    <w:rsid w:val="00AC2C50"/>
    <w:rsid w:val="00AC2E20"/>
    <w:rsid w:val="00AC3410"/>
    <w:rsid w:val="00AC34A2"/>
    <w:rsid w:val="00AC35B2"/>
    <w:rsid w:val="00AC37B1"/>
    <w:rsid w:val="00AC3912"/>
    <w:rsid w:val="00AC3A80"/>
    <w:rsid w:val="00AC3C52"/>
    <w:rsid w:val="00AC3EFB"/>
    <w:rsid w:val="00AC3F4D"/>
    <w:rsid w:val="00AC402C"/>
    <w:rsid w:val="00AC42E7"/>
    <w:rsid w:val="00AC4404"/>
    <w:rsid w:val="00AC4405"/>
    <w:rsid w:val="00AC4EA9"/>
    <w:rsid w:val="00AC50CD"/>
    <w:rsid w:val="00AC512B"/>
    <w:rsid w:val="00AC5375"/>
    <w:rsid w:val="00AC551D"/>
    <w:rsid w:val="00AC5623"/>
    <w:rsid w:val="00AC575D"/>
    <w:rsid w:val="00AC5A08"/>
    <w:rsid w:val="00AC5A2A"/>
    <w:rsid w:val="00AC5BA3"/>
    <w:rsid w:val="00AC5C21"/>
    <w:rsid w:val="00AC5D82"/>
    <w:rsid w:val="00AC60AD"/>
    <w:rsid w:val="00AC6133"/>
    <w:rsid w:val="00AC61BD"/>
    <w:rsid w:val="00AC6407"/>
    <w:rsid w:val="00AC6440"/>
    <w:rsid w:val="00AC64D7"/>
    <w:rsid w:val="00AC66CC"/>
    <w:rsid w:val="00AC670A"/>
    <w:rsid w:val="00AC679E"/>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357"/>
    <w:rsid w:val="00AD14AA"/>
    <w:rsid w:val="00AD1571"/>
    <w:rsid w:val="00AD1D5F"/>
    <w:rsid w:val="00AD1E0E"/>
    <w:rsid w:val="00AD25F2"/>
    <w:rsid w:val="00AD25FC"/>
    <w:rsid w:val="00AD2674"/>
    <w:rsid w:val="00AD27C7"/>
    <w:rsid w:val="00AD28D4"/>
    <w:rsid w:val="00AD2BF8"/>
    <w:rsid w:val="00AD2D8D"/>
    <w:rsid w:val="00AD2EFF"/>
    <w:rsid w:val="00AD3277"/>
    <w:rsid w:val="00AD330C"/>
    <w:rsid w:val="00AD3400"/>
    <w:rsid w:val="00AD370F"/>
    <w:rsid w:val="00AD375F"/>
    <w:rsid w:val="00AD3CB7"/>
    <w:rsid w:val="00AD3F32"/>
    <w:rsid w:val="00AD4074"/>
    <w:rsid w:val="00AD4294"/>
    <w:rsid w:val="00AD437A"/>
    <w:rsid w:val="00AD45A4"/>
    <w:rsid w:val="00AD4687"/>
    <w:rsid w:val="00AD4F78"/>
    <w:rsid w:val="00AD5145"/>
    <w:rsid w:val="00AD537C"/>
    <w:rsid w:val="00AD54BB"/>
    <w:rsid w:val="00AD54E1"/>
    <w:rsid w:val="00AD5765"/>
    <w:rsid w:val="00AD5D98"/>
    <w:rsid w:val="00AD5F59"/>
    <w:rsid w:val="00AD5F86"/>
    <w:rsid w:val="00AD6017"/>
    <w:rsid w:val="00AD60CC"/>
    <w:rsid w:val="00AD6135"/>
    <w:rsid w:val="00AD61D3"/>
    <w:rsid w:val="00AD6802"/>
    <w:rsid w:val="00AD692F"/>
    <w:rsid w:val="00AD69F7"/>
    <w:rsid w:val="00AD6A15"/>
    <w:rsid w:val="00AD6AC8"/>
    <w:rsid w:val="00AD6CBA"/>
    <w:rsid w:val="00AD7340"/>
    <w:rsid w:val="00AD749F"/>
    <w:rsid w:val="00AD7560"/>
    <w:rsid w:val="00AD7808"/>
    <w:rsid w:val="00AD781F"/>
    <w:rsid w:val="00AD7858"/>
    <w:rsid w:val="00AD7ABB"/>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524"/>
    <w:rsid w:val="00AE1607"/>
    <w:rsid w:val="00AE1661"/>
    <w:rsid w:val="00AE1914"/>
    <w:rsid w:val="00AE1AD0"/>
    <w:rsid w:val="00AE1B11"/>
    <w:rsid w:val="00AE1B85"/>
    <w:rsid w:val="00AE1C15"/>
    <w:rsid w:val="00AE1C6D"/>
    <w:rsid w:val="00AE1CA9"/>
    <w:rsid w:val="00AE1D47"/>
    <w:rsid w:val="00AE1D59"/>
    <w:rsid w:val="00AE1EA2"/>
    <w:rsid w:val="00AE215E"/>
    <w:rsid w:val="00AE21C4"/>
    <w:rsid w:val="00AE2A56"/>
    <w:rsid w:val="00AE2AD3"/>
    <w:rsid w:val="00AE2B0F"/>
    <w:rsid w:val="00AE2F0A"/>
    <w:rsid w:val="00AE2FF4"/>
    <w:rsid w:val="00AE3457"/>
    <w:rsid w:val="00AE3484"/>
    <w:rsid w:val="00AE370B"/>
    <w:rsid w:val="00AE380B"/>
    <w:rsid w:val="00AE3BB5"/>
    <w:rsid w:val="00AE3D25"/>
    <w:rsid w:val="00AE3E98"/>
    <w:rsid w:val="00AE412E"/>
    <w:rsid w:val="00AE42D1"/>
    <w:rsid w:val="00AE4711"/>
    <w:rsid w:val="00AE4771"/>
    <w:rsid w:val="00AE47BC"/>
    <w:rsid w:val="00AE4A11"/>
    <w:rsid w:val="00AE4AAD"/>
    <w:rsid w:val="00AE4B57"/>
    <w:rsid w:val="00AE4B58"/>
    <w:rsid w:val="00AE4C58"/>
    <w:rsid w:val="00AE4FB7"/>
    <w:rsid w:val="00AE51F0"/>
    <w:rsid w:val="00AE5300"/>
    <w:rsid w:val="00AE534B"/>
    <w:rsid w:val="00AE53B5"/>
    <w:rsid w:val="00AE53C4"/>
    <w:rsid w:val="00AE5727"/>
    <w:rsid w:val="00AE5889"/>
    <w:rsid w:val="00AE5A8D"/>
    <w:rsid w:val="00AE5CFC"/>
    <w:rsid w:val="00AE5F72"/>
    <w:rsid w:val="00AE5F83"/>
    <w:rsid w:val="00AE61ED"/>
    <w:rsid w:val="00AE63AE"/>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5D2"/>
    <w:rsid w:val="00AF0617"/>
    <w:rsid w:val="00AF0689"/>
    <w:rsid w:val="00AF0717"/>
    <w:rsid w:val="00AF072B"/>
    <w:rsid w:val="00AF0833"/>
    <w:rsid w:val="00AF093B"/>
    <w:rsid w:val="00AF0A3E"/>
    <w:rsid w:val="00AF0B66"/>
    <w:rsid w:val="00AF0ED3"/>
    <w:rsid w:val="00AF0F3E"/>
    <w:rsid w:val="00AF10CD"/>
    <w:rsid w:val="00AF1251"/>
    <w:rsid w:val="00AF13BE"/>
    <w:rsid w:val="00AF14E7"/>
    <w:rsid w:val="00AF151F"/>
    <w:rsid w:val="00AF176B"/>
    <w:rsid w:val="00AF17A4"/>
    <w:rsid w:val="00AF1ABC"/>
    <w:rsid w:val="00AF1B37"/>
    <w:rsid w:val="00AF1B97"/>
    <w:rsid w:val="00AF1B9F"/>
    <w:rsid w:val="00AF1BA1"/>
    <w:rsid w:val="00AF1BE1"/>
    <w:rsid w:val="00AF21B2"/>
    <w:rsid w:val="00AF22E2"/>
    <w:rsid w:val="00AF2303"/>
    <w:rsid w:val="00AF25F6"/>
    <w:rsid w:val="00AF28C3"/>
    <w:rsid w:val="00AF28E7"/>
    <w:rsid w:val="00AF2C75"/>
    <w:rsid w:val="00AF2CF0"/>
    <w:rsid w:val="00AF302B"/>
    <w:rsid w:val="00AF318A"/>
    <w:rsid w:val="00AF32D3"/>
    <w:rsid w:val="00AF3465"/>
    <w:rsid w:val="00AF346D"/>
    <w:rsid w:val="00AF349B"/>
    <w:rsid w:val="00AF352B"/>
    <w:rsid w:val="00AF35AF"/>
    <w:rsid w:val="00AF37F6"/>
    <w:rsid w:val="00AF38C5"/>
    <w:rsid w:val="00AF3D59"/>
    <w:rsid w:val="00AF3E34"/>
    <w:rsid w:val="00AF3FCA"/>
    <w:rsid w:val="00AF4026"/>
    <w:rsid w:val="00AF4471"/>
    <w:rsid w:val="00AF4491"/>
    <w:rsid w:val="00AF46C4"/>
    <w:rsid w:val="00AF4832"/>
    <w:rsid w:val="00AF4889"/>
    <w:rsid w:val="00AF4914"/>
    <w:rsid w:val="00AF4A23"/>
    <w:rsid w:val="00AF4AAF"/>
    <w:rsid w:val="00AF4C92"/>
    <w:rsid w:val="00AF4E7B"/>
    <w:rsid w:val="00AF50FD"/>
    <w:rsid w:val="00AF5464"/>
    <w:rsid w:val="00AF55CE"/>
    <w:rsid w:val="00AF5704"/>
    <w:rsid w:val="00AF5AA1"/>
    <w:rsid w:val="00AF5C55"/>
    <w:rsid w:val="00AF5EAE"/>
    <w:rsid w:val="00AF5ECD"/>
    <w:rsid w:val="00AF616E"/>
    <w:rsid w:val="00AF6941"/>
    <w:rsid w:val="00AF6951"/>
    <w:rsid w:val="00AF6A8A"/>
    <w:rsid w:val="00AF6AA6"/>
    <w:rsid w:val="00AF6CB0"/>
    <w:rsid w:val="00AF6EC8"/>
    <w:rsid w:val="00AF6F86"/>
    <w:rsid w:val="00AF7140"/>
    <w:rsid w:val="00AF717F"/>
    <w:rsid w:val="00AF7187"/>
    <w:rsid w:val="00AF722C"/>
    <w:rsid w:val="00AF7395"/>
    <w:rsid w:val="00AF758C"/>
    <w:rsid w:val="00AF7700"/>
    <w:rsid w:val="00AF784B"/>
    <w:rsid w:val="00AF78DB"/>
    <w:rsid w:val="00AF7E9C"/>
    <w:rsid w:val="00B002F6"/>
    <w:rsid w:val="00B00595"/>
    <w:rsid w:val="00B007D3"/>
    <w:rsid w:val="00B00AF7"/>
    <w:rsid w:val="00B00ECA"/>
    <w:rsid w:val="00B01018"/>
    <w:rsid w:val="00B01530"/>
    <w:rsid w:val="00B017BC"/>
    <w:rsid w:val="00B017EE"/>
    <w:rsid w:val="00B01AE8"/>
    <w:rsid w:val="00B01B7E"/>
    <w:rsid w:val="00B02160"/>
    <w:rsid w:val="00B02546"/>
    <w:rsid w:val="00B026A2"/>
    <w:rsid w:val="00B027CC"/>
    <w:rsid w:val="00B028FC"/>
    <w:rsid w:val="00B029C8"/>
    <w:rsid w:val="00B02D8F"/>
    <w:rsid w:val="00B02DC1"/>
    <w:rsid w:val="00B02EC7"/>
    <w:rsid w:val="00B02F02"/>
    <w:rsid w:val="00B02F99"/>
    <w:rsid w:val="00B0320F"/>
    <w:rsid w:val="00B03648"/>
    <w:rsid w:val="00B036BD"/>
    <w:rsid w:val="00B036DF"/>
    <w:rsid w:val="00B03799"/>
    <w:rsid w:val="00B037FF"/>
    <w:rsid w:val="00B0384B"/>
    <w:rsid w:val="00B038B9"/>
    <w:rsid w:val="00B038D0"/>
    <w:rsid w:val="00B038E2"/>
    <w:rsid w:val="00B03952"/>
    <w:rsid w:val="00B039A8"/>
    <w:rsid w:val="00B03A6D"/>
    <w:rsid w:val="00B03D2A"/>
    <w:rsid w:val="00B03D51"/>
    <w:rsid w:val="00B03D68"/>
    <w:rsid w:val="00B03DC6"/>
    <w:rsid w:val="00B03E65"/>
    <w:rsid w:val="00B040D7"/>
    <w:rsid w:val="00B041CB"/>
    <w:rsid w:val="00B04229"/>
    <w:rsid w:val="00B04272"/>
    <w:rsid w:val="00B0430E"/>
    <w:rsid w:val="00B046C9"/>
    <w:rsid w:val="00B04838"/>
    <w:rsid w:val="00B049D7"/>
    <w:rsid w:val="00B04BCE"/>
    <w:rsid w:val="00B04CDE"/>
    <w:rsid w:val="00B04F5C"/>
    <w:rsid w:val="00B051DF"/>
    <w:rsid w:val="00B05225"/>
    <w:rsid w:val="00B05248"/>
    <w:rsid w:val="00B05268"/>
    <w:rsid w:val="00B052C7"/>
    <w:rsid w:val="00B05321"/>
    <w:rsid w:val="00B053DE"/>
    <w:rsid w:val="00B05439"/>
    <w:rsid w:val="00B055D0"/>
    <w:rsid w:val="00B05634"/>
    <w:rsid w:val="00B05956"/>
    <w:rsid w:val="00B05A88"/>
    <w:rsid w:val="00B05BB3"/>
    <w:rsid w:val="00B05C99"/>
    <w:rsid w:val="00B05E30"/>
    <w:rsid w:val="00B05F8A"/>
    <w:rsid w:val="00B0600C"/>
    <w:rsid w:val="00B06334"/>
    <w:rsid w:val="00B06338"/>
    <w:rsid w:val="00B063AA"/>
    <w:rsid w:val="00B067CF"/>
    <w:rsid w:val="00B0698A"/>
    <w:rsid w:val="00B069B9"/>
    <w:rsid w:val="00B06AE6"/>
    <w:rsid w:val="00B06B86"/>
    <w:rsid w:val="00B07326"/>
    <w:rsid w:val="00B07472"/>
    <w:rsid w:val="00B0766F"/>
    <w:rsid w:val="00B07936"/>
    <w:rsid w:val="00B07D1D"/>
    <w:rsid w:val="00B07D4D"/>
    <w:rsid w:val="00B07E7E"/>
    <w:rsid w:val="00B07F2A"/>
    <w:rsid w:val="00B07FB3"/>
    <w:rsid w:val="00B10571"/>
    <w:rsid w:val="00B105FA"/>
    <w:rsid w:val="00B10646"/>
    <w:rsid w:val="00B10828"/>
    <w:rsid w:val="00B10987"/>
    <w:rsid w:val="00B109C9"/>
    <w:rsid w:val="00B10B0B"/>
    <w:rsid w:val="00B10E7D"/>
    <w:rsid w:val="00B10EC0"/>
    <w:rsid w:val="00B10F01"/>
    <w:rsid w:val="00B113C2"/>
    <w:rsid w:val="00B116A1"/>
    <w:rsid w:val="00B11701"/>
    <w:rsid w:val="00B11887"/>
    <w:rsid w:val="00B11997"/>
    <w:rsid w:val="00B11A1A"/>
    <w:rsid w:val="00B11AC0"/>
    <w:rsid w:val="00B11DF4"/>
    <w:rsid w:val="00B11E4C"/>
    <w:rsid w:val="00B11F84"/>
    <w:rsid w:val="00B11F98"/>
    <w:rsid w:val="00B1213F"/>
    <w:rsid w:val="00B1230E"/>
    <w:rsid w:val="00B12438"/>
    <w:rsid w:val="00B124C9"/>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463"/>
    <w:rsid w:val="00B14926"/>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567"/>
    <w:rsid w:val="00B178CF"/>
    <w:rsid w:val="00B17B3D"/>
    <w:rsid w:val="00B17E3F"/>
    <w:rsid w:val="00B2000F"/>
    <w:rsid w:val="00B200A2"/>
    <w:rsid w:val="00B20316"/>
    <w:rsid w:val="00B2067F"/>
    <w:rsid w:val="00B20767"/>
    <w:rsid w:val="00B20A88"/>
    <w:rsid w:val="00B21103"/>
    <w:rsid w:val="00B21532"/>
    <w:rsid w:val="00B2160D"/>
    <w:rsid w:val="00B216D9"/>
    <w:rsid w:val="00B21704"/>
    <w:rsid w:val="00B2184B"/>
    <w:rsid w:val="00B21C4F"/>
    <w:rsid w:val="00B21CB6"/>
    <w:rsid w:val="00B21D78"/>
    <w:rsid w:val="00B21E8A"/>
    <w:rsid w:val="00B22018"/>
    <w:rsid w:val="00B22154"/>
    <w:rsid w:val="00B222C2"/>
    <w:rsid w:val="00B22451"/>
    <w:rsid w:val="00B224A5"/>
    <w:rsid w:val="00B2250C"/>
    <w:rsid w:val="00B2266C"/>
    <w:rsid w:val="00B22971"/>
    <w:rsid w:val="00B229F7"/>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8C"/>
    <w:rsid w:val="00B250AC"/>
    <w:rsid w:val="00B25552"/>
    <w:rsid w:val="00B255FF"/>
    <w:rsid w:val="00B257F7"/>
    <w:rsid w:val="00B25809"/>
    <w:rsid w:val="00B25993"/>
    <w:rsid w:val="00B25C5E"/>
    <w:rsid w:val="00B25CC4"/>
    <w:rsid w:val="00B25EAA"/>
    <w:rsid w:val="00B2603A"/>
    <w:rsid w:val="00B26988"/>
    <w:rsid w:val="00B269D1"/>
    <w:rsid w:val="00B26B6F"/>
    <w:rsid w:val="00B26F62"/>
    <w:rsid w:val="00B270A4"/>
    <w:rsid w:val="00B2715F"/>
    <w:rsid w:val="00B27160"/>
    <w:rsid w:val="00B271B6"/>
    <w:rsid w:val="00B272F9"/>
    <w:rsid w:val="00B27399"/>
    <w:rsid w:val="00B273E1"/>
    <w:rsid w:val="00B2777F"/>
    <w:rsid w:val="00B277DC"/>
    <w:rsid w:val="00B27801"/>
    <w:rsid w:val="00B27DA5"/>
    <w:rsid w:val="00B27F84"/>
    <w:rsid w:val="00B30058"/>
    <w:rsid w:val="00B30311"/>
    <w:rsid w:val="00B3037C"/>
    <w:rsid w:val="00B3047A"/>
    <w:rsid w:val="00B30754"/>
    <w:rsid w:val="00B307D5"/>
    <w:rsid w:val="00B308CC"/>
    <w:rsid w:val="00B3093E"/>
    <w:rsid w:val="00B310F4"/>
    <w:rsid w:val="00B31142"/>
    <w:rsid w:val="00B31321"/>
    <w:rsid w:val="00B31576"/>
    <w:rsid w:val="00B31592"/>
    <w:rsid w:val="00B3193C"/>
    <w:rsid w:val="00B31AEB"/>
    <w:rsid w:val="00B31DB0"/>
    <w:rsid w:val="00B31F18"/>
    <w:rsid w:val="00B321CB"/>
    <w:rsid w:val="00B322D6"/>
    <w:rsid w:val="00B32374"/>
    <w:rsid w:val="00B324AC"/>
    <w:rsid w:val="00B325AA"/>
    <w:rsid w:val="00B326BA"/>
    <w:rsid w:val="00B32752"/>
    <w:rsid w:val="00B327FD"/>
    <w:rsid w:val="00B32B60"/>
    <w:rsid w:val="00B32D71"/>
    <w:rsid w:val="00B32E16"/>
    <w:rsid w:val="00B32E9D"/>
    <w:rsid w:val="00B330F5"/>
    <w:rsid w:val="00B3324E"/>
    <w:rsid w:val="00B3325C"/>
    <w:rsid w:val="00B33504"/>
    <w:rsid w:val="00B3363B"/>
    <w:rsid w:val="00B336B9"/>
    <w:rsid w:val="00B337DA"/>
    <w:rsid w:val="00B3383E"/>
    <w:rsid w:val="00B33878"/>
    <w:rsid w:val="00B33AD1"/>
    <w:rsid w:val="00B33B25"/>
    <w:rsid w:val="00B33BCE"/>
    <w:rsid w:val="00B33D0F"/>
    <w:rsid w:val="00B33DF3"/>
    <w:rsid w:val="00B33E17"/>
    <w:rsid w:val="00B341D1"/>
    <w:rsid w:val="00B3438A"/>
    <w:rsid w:val="00B3465B"/>
    <w:rsid w:val="00B34857"/>
    <w:rsid w:val="00B349CF"/>
    <w:rsid w:val="00B349D0"/>
    <w:rsid w:val="00B34C6F"/>
    <w:rsid w:val="00B34E99"/>
    <w:rsid w:val="00B34EB7"/>
    <w:rsid w:val="00B34EC9"/>
    <w:rsid w:val="00B35176"/>
    <w:rsid w:val="00B352CB"/>
    <w:rsid w:val="00B35335"/>
    <w:rsid w:val="00B35574"/>
    <w:rsid w:val="00B35BE0"/>
    <w:rsid w:val="00B35DBA"/>
    <w:rsid w:val="00B36051"/>
    <w:rsid w:val="00B36195"/>
    <w:rsid w:val="00B36689"/>
    <w:rsid w:val="00B366CF"/>
    <w:rsid w:val="00B36783"/>
    <w:rsid w:val="00B368D6"/>
    <w:rsid w:val="00B368EE"/>
    <w:rsid w:val="00B36B24"/>
    <w:rsid w:val="00B36C54"/>
    <w:rsid w:val="00B36E13"/>
    <w:rsid w:val="00B36F41"/>
    <w:rsid w:val="00B370A0"/>
    <w:rsid w:val="00B37380"/>
    <w:rsid w:val="00B375E4"/>
    <w:rsid w:val="00B37603"/>
    <w:rsid w:val="00B37715"/>
    <w:rsid w:val="00B3799E"/>
    <w:rsid w:val="00B37ADD"/>
    <w:rsid w:val="00B37B07"/>
    <w:rsid w:val="00B37C26"/>
    <w:rsid w:val="00B4001A"/>
    <w:rsid w:val="00B400D7"/>
    <w:rsid w:val="00B40212"/>
    <w:rsid w:val="00B404BC"/>
    <w:rsid w:val="00B40A57"/>
    <w:rsid w:val="00B40B8A"/>
    <w:rsid w:val="00B410AD"/>
    <w:rsid w:val="00B411D7"/>
    <w:rsid w:val="00B41725"/>
    <w:rsid w:val="00B4172F"/>
    <w:rsid w:val="00B417D1"/>
    <w:rsid w:val="00B417E5"/>
    <w:rsid w:val="00B41853"/>
    <w:rsid w:val="00B41947"/>
    <w:rsid w:val="00B41B50"/>
    <w:rsid w:val="00B41C1C"/>
    <w:rsid w:val="00B41D87"/>
    <w:rsid w:val="00B41FAF"/>
    <w:rsid w:val="00B423C2"/>
    <w:rsid w:val="00B424D6"/>
    <w:rsid w:val="00B428F2"/>
    <w:rsid w:val="00B4295F"/>
    <w:rsid w:val="00B42ACA"/>
    <w:rsid w:val="00B42F79"/>
    <w:rsid w:val="00B42FA4"/>
    <w:rsid w:val="00B43068"/>
    <w:rsid w:val="00B43241"/>
    <w:rsid w:val="00B43A22"/>
    <w:rsid w:val="00B43CFD"/>
    <w:rsid w:val="00B43D34"/>
    <w:rsid w:val="00B43F26"/>
    <w:rsid w:val="00B43F4A"/>
    <w:rsid w:val="00B440B7"/>
    <w:rsid w:val="00B442ED"/>
    <w:rsid w:val="00B44673"/>
    <w:rsid w:val="00B448DD"/>
    <w:rsid w:val="00B44A2F"/>
    <w:rsid w:val="00B44ACC"/>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CF2"/>
    <w:rsid w:val="00B46D9F"/>
    <w:rsid w:val="00B46EA8"/>
    <w:rsid w:val="00B46EC2"/>
    <w:rsid w:val="00B46EDF"/>
    <w:rsid w:val="00B46FF9"/>
    <w:rsid w:val="00B47039"/>
    <w:rsid w:val="00B47056"/>
    <w:rsid w:val="00B47161"/>
    <w:rsid w:val="00B4730E"/>
    <w:rsid w:val="00B4736E"/>
    <w:rsid w:val="00B4739F"/>
    <w:rsid w:val="00B478EA"/>
    <w:rsid w:val="00B47C13"/>
    <w:rsid w:val="00B50135"/>
    <w:rsid w:val="00B501DD"/>
    <w:rsid w:val="00B5022C"/>
    <w:rsid w:val="00B50254"/>
    <w:rsid w:val="00B503E0"/>
    <w:rsid w:val="00B5060B"/>
    <w:rsid w:val="00B507FA"/>
    <w:rsid w:val="00B50804"/>
    <w:rsid w:val="00B50C19"/>
    <w:rsid w:val="00B5103E"/>
    <w:rsid w:val="00B510F3"/>
    <w:rsid w:val="00B51135"/>
    <w:rsid w:val="00B5116C"/>
    <w:rsid w:val="00B511CD"/>
    <w:rsid w:val="00B51451"/>
    <w:rsid w:val="00B5159F"/>
    <w:rsid w:val="00B516AD"/>
    <w:rsid w:val="00B51A19"/>
    <w:rsid w:val="00B51B53"/>
    <w:rsid w:val="00B51BB0"/>
    <w:rsid w:val="00B51ED5"/>
    <w:rsid w:val="00B52022"/>
    <w:rsid w:val="00B52217"/>
    <w:rsid w:val="00B52263"/>
    <w:rsid w:val="00B5257F"/>
    <w:rsid w:val="00B52955"/>
    <w:rsid w:val="00B529BA"/>
    <w:rsid w:val="00B52A11"/>
    <w:rsid w:val="00B52F08"/>
    <w:rsid w:val="00B52F15"/>
    <w:rsid w:val="00B53196"/>
    <w:rsid w:val="00B53198"/>
    <w:rsid w:val="00B532DF"/>
    <w:rsid w:val="00B53648"/>
    <w:rsid w:val="00B53670"/>
    <w:rsid w:val="00B536F9"/>
    <w:rsid w:val="00B5385C"/>
    <w:rsid w:val="00B5389B"/>
    <w:rsid w:val="00B53C2F"/>
    <w:rsid w:val="00B53C48"/>
    <w:rsid w:val="00B53FE7"/>
    <w:rsid w:val="00B5406D"/>
    <w:rsid w:val="00B54199"/>
    <w:rsid w:val="00B54486"/>
    <w:rsid w:val="00B5452C"/>
    <w:rsid w:val="00B545E2"/>
    <w:rsid w:val="00B549A7"/>
    <w:rsid w:val="00B54AD7"/>
    <w:rsid w:val="00B551B5"/>
    <w:rsid w:val="00B553AB"/>
    <w:rsid w:val="00B55435"/>
    <w:rsid w:val="00B55441"/>
    <w:rsid w:val="00B55680"/>
    <w:rsid w:val="00B55805"/>
    <w:rsid w:val="00B55A84"/>
    <w:rsid w:val="00B55C1E"/>
    <w:rsid w:val="00B55CEF"/>
    <w:rsid w:val="00B55D57"/>
    <w:rsid w:val="00B55FEE"/>
    <w:rsid w:val="00B5604C"/>
    <w:rsid w:val="00B5644E"/>
    <w:rsid w:val="00B564D4"/>
    <w:rsid w:val="00B5660D"/>
    <w:rsid w:val="00B56692"/>
    <w:rsid w:val="00B566D9"/>
    <w:rsid w:val="00B567A9"/>
    <w:rsid w:val="00B56998"/>
    <w:rsid w:val="00B56DCF"/>
    <w:rsid w:val="00B56DEE"/>
    <w:rsid w:val="00B56EF0"/>
    <w:rsid w:val="00B57214"/>
    <w:rsid w:val="00B57674"/>
    <w:rsid w:val="00B578C9"/>
    <w:rsid w:val="00B578E2"/>
    <w:rsid w:val="00B5791F"/>
    <w:rsid w:val="00B57AC5"/>
    <w:rsid w:val="00B57AD8"/>
    <w:rsid w:val="00B57B31"/>
    <w:rsid w:val="00B57D4A"/>
    <w:rsid w:val="00B57D52"/>
    <w:rsid w:val="00B57EFD"/>
    <w:rsid w:val="00B603A5"/>
    <w:rsid w:val="00B6043D"/>
    <w:rsid w:val="00B60447"/>
    <w:rsid w:val="00B60460"/>
    <w:rsid w:val="00B60E16"/>
    <w:rsid w:val="00B60FD3"/>
    <w:rsid w:val="00B6139F"/>
    <w:rsid w:val="00B61544"/>
    <w:rsid w:val="00B61839"/>
    <w:rsid w:val="00B61893"/>
    <w:rsid w:val="00B61C03"/>
    <w:rsid w:val="00B61C4C"/>
    <w:rsid w:val="00B61CC3"/>
    <w:rsid w:val="00B61DBC"/>
    <w:rsid w:val="00B62024"/>
    <w:rsid w:val="00B62158"/>
    <w:rsid w:val="00B62228"/>
    <w:rsid w:val="00B6249E"/>
    <w:rsid w:val="00B625E4"/>
    <w:rsid w:val="00B6274A"/>
    <w:rsid w:val="00B627C1"/>
    <w:rsid w:val="00B62884"/>
    <w:rsid w:val="00B62A8D"/>
    <w:rsid w:val="00B62CBB"/>
    <w:rsid w:val="00B62CF7"/>
    <w:rsid w:val="00B62DCA"/>
    <w:rsid w:val="00B62FA3"/>
    <w:rsid w:val="00B63314"/>
    <w:rsid w:val="00B63360"/>
    <w:rsid w:val="00B634E8"/>
    <w:rsid w:val="00B63651"/>
    <w:rsid w:val="00B637C1"/>
    <w:rsid w:val="00B6384B"/>
    <w:rsid w:val="00B638EB"/>
    <w:rsid w:val="00B63ACA"/>
    <w:rsid w:val="00B63DAF"/>
    <w:rsid w:val="00B63DC4"/>
    <w:rsid w:val="00B63E0F"/>
    <w:rsid w:val="00B63FBF"/>
    <w:rsid w:val="00B64061"/>
    <w:rsid w:val="00B64743"/>
    <w:rsid w:val="00B64997"/>
    <w:rsid w:val="00B649FC"/>
    <w:rsid w:val="00B64A0A"/>
    <w:rsid w:val="00B64AD4"/>
    <w:rsid w:val="00B64B7F"/>
    <w:rsid w:val="00B64BD4"/>
    <w:rsid w:val="00B64E07"/>
    <w:rsid w:val="00B64E84"/>
    <w:rsid w:val="00B64E9F"/>
    <w:rsid w:val="00B64EB1"/>
    <w:rsid w:val="00B64EFE"/>
    <w:rsid w:val="00B6504C"/>
    <w:rsid w:val="00B65591"/>
    <w:rsid w:val="00B65AEA"/>
    <w:rsid w:val="00B65C35"/>
    <w:rsid w:val="00B65D91"/>
    <w:rsid w:val="00B66005"/>
    <w:rsid w:val="00B6603B"/>
    <w:rsid w:val="00B66194"/>
    <w:rsid w:val="00B661E7"/>
    <w:rsid w:val="00B663E7"/>
    <w:rsid w:val="00B6669C"/>
    <w:rsid w:val="00B66713"/>
    <w:rsid w:val="00B6684F"/>
    <w:rsid w:val="00B66872"/>
    <w:rsid w:val="00B66B37"/>
    <w:rsid w:val="00B66D04"/>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3F9"/>
    <w:rsid w:val="00B704B9"/>
    <w:rsid w:val="00B7074E"/>
    <w:rsid w:val="00B70786"/>
    <w:rsid w:val="00B70882"/>
    <w:rsid w:val="00B708BA"/>
    <w:rsid w:val="00B70972"/>
    <w:rsid w:val="00B70B5E"/>
    <w:rsid w:val="00B70BAA"/>
    <w:rsid w:val="00B70E6B"/>
    <w:rsid w:val="00B70F9A"/>
    <w:rsid w:val="00B70FC1"/>
    <w:rsid w:val="00B71150"/>
    <w:rsid w:val="00B7121B"/>
    <w:rsid w:val="00B71339"/>
    <w:rsid w:val="00B7142C"/>
    <w:rsid w:val="00B7148B"/>
    <w:rsid w:val="00B714E3"/>
    <w:rsid w:val="00B717BA"/>
    <w:rsid w:val="00B71A92"/>
    <w:rsid w:val="00B71AD2"/>
    <w:rsid w:val="00B71B91"/>
    <w:rsid w:val="00B71C23"/>
    <w:rsid w:val="00B71C3F"/>
    <w:rsid w:val="00B71CD0"/>
    <w:rsid w:val="00B71D28"/>
    <w:rsid w:val="00B71D64"/>
    <w:rsid w:val="00B71D94"/>
    <w:rsid w:val="00B7212A"/>
    <w:rsid w:val="00B72165"/>
    <w:rsid w:val="00B7228E"/>
    <w:rsid w:val="00B72AFC"/>
    <w:rsid w:val="00B72B2C"/>
    <w:rsid w:val="00B72B84"/>
    <w:rsid w:val="00B7300A"/>
    <w:rsid w:val="00B730F0"/>
    <w:rsid w:val="00B731D6"/>
    <w:rsid w:val="00B731FF"/>
    <w:rsid w:val="00B738AC"/>
    <w:rsid w:val="00B73954"/>
    <w:rsid w:val="00B73B10"/>
    <w:rsid w:val="00B73B73"/>
    <w:rsid w:val="00B73B82"/>
    <w:rsid w:val="00B73DAC"/>
    <w:rsid w:val="00B74103"/>
    <w:rsid w:val="00B742BF"/>
    <w:rsid w:val="00B7490A"/>
    <w:rsid w:val="00B7494F"/>
    <w:rsid w:val="00B749B6"/>
    <w:rsid w:val="00B74A9F"/>
    <w:rsid w:val="00B74AF2"/>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6F89"/>
    <w:rsid w:val="00B77037"/>
    <w:rsid w:val="00B77200"/>
    <w:rsid w:val="00B772FF"/>
    <w:rsid w:val="00B773C2"/>
    <w:rsid w:val="00B7743A"/>
    <w:rsid w:val="00B776FC"/>
    <w:rsid w:val="00B777D5"/>
    <w:rsid w:val="00B7785E"/>
    <w:rsid w:val="00B778A5"/>
    <w:rsid w:val="00B779A6"/>
    <w:rsid w:val="00B77A1A"/>
    <w:rsid w:val="00B77A82"/>
    <w:rsid w:val="00B77A98"/>
    <w:rsid w:val="00B77ADB"/>
    <w:rsid w:val="00B77DDF"/>
    <w:rsid w:val="00B800FF"/>
    <w:rsid w:val="00B80229"/>
    <w:rsid w:val="00B802F5"/>
    <w:rsid w:val="00B80335"/>
    <w:rsid w:val="00B80348"/>
    <w:rsid w:val="00B80396"/>
    <w:rsid w:val="00B80628"/>
    <w:rsid w:val="00B80CAD"/>
    <w:rsid w:val="00B80D62"/>
    <w:rsid w:val="00B80E0A"/>
    <w:rsid w:val="00B80EE5"/>
    <w:rsid w:val="00B81010"/>
    <w:rsid w:val="00B81201"/>
    <w:rsid w:val="00B8138A"/>
    <w:rsid w:val="00B81492"/>
    <w:rsid w:val="00B814BC"/>
    <w:rsid w:val="00B8159B"/>
    <w:rsid w:val="00B81919"/>
    <w:rsid w:val="00B81920"/>
    <w:rsid w:val="00B81968"/>
    <w:rsid w:val="00B81A99"/>
    <w:rsid w:val="00B81BBA"/>
    <w:rsid w:val="00B81CBE"/>
    <w:rsid w:val="00B81FDB"/>
    <w:rsid w:val="00B82175"/>
    <w:rsid w:val="00B821F7"/>
    <w:rsid w:val="00B824C1"/>
    <w:rsid w:val="00B82B1D"/>
    <w:rsid w:val="00B82BBC"/>
    <w:rsid w:val="00B82CBA"/>
    <w:rsid w:val="00B82E2F"/>
    <w:rsid w:val="00B832FE"/>
    <w:rsid w:val="00B8356F"/>
    <w:rsid w:val="00B836B7"/>
    <w:rsid w:val="00B83814"/>
    <w:rsid w:val="00B83CBA"/>
    <w:rsid w:val="00B83E5B"/>
    <w:rsid w:val="00B840DF"/>
    <w:rsid w:val="00B841BE"/>
    <w:rsid w:val="00B84238"/>
    <w:rsid w:val="00B84348"/>
    <w:rsid w:val="00B8439D"/>
    <w:rsid w:val="00B844B4"/>
    <w:rsid w:val="00B8450B"/>
    <w:rsid w:val="00B84929"/>
    <w:rsid w:val="00B84AB9"/>
    <w:rsid w:val="00B84BA7"/>
    <w:rsid w:val="00B84C3E"/>
    <w:rsid w:val="00B84E5B"/>
    <w:rsid w:val="00B84EB9"/>
    <w:rsid w:val="00B85111"/>
    <w:rsid w:val="00B85140"/>
    <w:rsid w:val="00B85259"/>
    <w:rsid w:val="00B852B5"/>
    <w:rsid w:val="00B8531A"/>
    <w:rsid w:val="00B85516"/>
    <w:rsid w:val="00B85617"/>
    <w:rsid w:val="00B85821"/>
    <w:rsid w:val="00B85BD1"/>
    <w:rsid w:val="00B85DFC"/>
    <w:rsid w:val="00B85E32"/>
    <w:rsid w:val="00B8605C"/>
    <w:rsid w:val="00B860A6"/>
    <w:rsid w:val="00B86231"/>
    <w:rsid w:val="00B86311"/>
    <w:rsid w:val="00B8632B"/>
    <w:rsid w:val="00B86543"/>
    <w:rsid w:val="00B8661D"/>
    <w:rsid w:val="00B8696F"/>
    <w:rsid w:val="00B86A9E"/>
    <w:rsid w:val="00B86AC2"/>
    <w:rsid w:val="00B86BB8"/>
    <w:rsid w:val="00B86C67"/>
    <w:rsid w:val="00B86DFE"/>
    <w:rsid w:val="00B86E7D"/>
    <w:rsid w:val="00B87122"/>
    <w:rsid w:val="00B87301"/>
    <w:rsid w:val="00B8755D"/>
    <w:rsid w:val="00B8777A"/>
    <w:rsid w:val="00B87D4B"/>
    <w:rsid w:val="00B87E07"/>
    <w:rsid w:val="00B87E1F"/>
    <w:rsid w:val="00B87F06"/>
    <w:rsid w:val="00B87F72"/>
    <w:rsid w:val="00B90657"/>
    <w:rsid w:val="00B90A0A"/>
    <w:rsid w:val="00B90AA6"/>
    <w:rsid w:val="00B90B4E"/>
    <w:rsid w:val="00B90C7A"/>
    <w:rsid w:val="00B90DCE"/>
    <w:rsid w:val="00B90F22"/>
    <w:rsid w:val="00B90F9A"/>
    <w:rsid w:val="00B911B2"/>
    <w:rsid w:val="00B913D9"/>
    <w:rsid w:val="00B91563"/>
    <w:rsid w:val="00B9175C"/>
    <w:rsid w:val="00B917EE"/>
    <w:rsid w:val="00B91892"/>
    <w:rsid w:val="00B91A0A"/>
    <w:rsid w:val="00B91E7A"/>
    <w:rsid w:val="00B91E87"/>
    <w:rsid w:val="00B91FD6"/>
    <w:rsid w:val="00B9208C"/>
    <w:rsid w:val="00B920B5"/>
    <w:rsid w:val="00B92126"/>
    <w:rsid w:val="00B92303"/>
    <w:rsid w:val="00B92558"/>
    <w:rsid w:val="00B925EF"/>
    <w:rsid w:val="00B92BDA"/>
    <w:rsid w:val="00B92BFC"/>
    <w:rsid w:val="00B92C6D"/>
    <w:rsid w:val="00B92CD0"/>
    <w:rsid w:val="00B92F42"/>
    <w:rsid w:val="00B92F83"/>
    <w:rsid w:val="00B93403"/>
    <w:rsid w:val="00B93596"/>
    <w:rsid w:val="00B935AB"/>
    <w:rsid w:val="00B93609"/>
    <w:rsid w:val="00B93684"/>
    <w:rsid w:val="00B93748"/>
    <w:rsid w:val="00B937DB"/>
    <w:rsid w:val="00B93919"/>
    <w:rsid w:val="00B93A07"/>
    <w:rsid w:val="00B93B1C"/>
    <w:rsid w:val="00B93D12"/>
    <w:rsid w:val="00B93E84"/>
    <w:rsid w:val="00B9403D"/>
    <w:rsid w:val="00B94230"/>
    <w:rsid w:val="00B94407"/>
    <w:rsid w:val="00B944D3"/>
    <w:rsid w:val="00B94698"/>
    <w:rsid w:val="00B94858"/>
    <w:rsid w:val="00B9497F"/>
    <w:rsid w:val="00B94AAE"/>
    <w:rsid w:val="00B94E0A"/>
    <w:rsid w:val="00B94ECB"/>
    <w:rsid w:val="00B950B7"/>
    <w:rsid w:val="00B95305"/>
    <w:rsid w:val="00B953AC"/>
    <w:rsid w:val="00B955FA"/>
    <w:rsid w:val="00B9564B"/>
    <w:rsid w:val="00B95698"/>
    <w:rsid w:val="00B957C2"/>
    <w:rsid w:val="00B9580F"/>
    <w:rsid w:val="00B958B4"/>
    <w:rsid w:val="00B95920"/>
    <w:rsid w:val="00B95A6D"/>
    <w:rsid w:val="00B95C75"/>
    <w:rsid w:val="00B95CEB"/>
    <w:rsid w:val="00B95FE4"/>
    <w:rsid w:val="00B961C2"/>
    <w:rsid w:val="00B961C7"/>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C9"/>
    <w:rsid w:val="00B97EE3"/>
    <w:rsid w:val="00BA01F8"/>
    <w:rsid w:val="00BA046C"/>
    <w:rsid w:val="00BA052E"/>
    <w:rsid w:val="00BA07AF"/>
    <w:rsid w:val="00BA0850"/>
    <w:rsid w:val="00BA085D"/>
    <w:rsid w:val="00BA094E"/>
    <w:rsid w:val="00BA09E1"/>
    <w:rsid w:val="00BA0B28"/>
    <w:rsid w:val="00BA0BDB"/>
    <w:rsid w:val="00BA0EBD"/>
    <w:rsid w:val="00BA0FF1"/>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54"/>
    <w:rsid w:val="00BA22CF"/>
    <w:rsid w:val="00BA25F0"/>
    <w:rsid w:val="00BA2A2F"/>
    <w:rsid w:val="00BA2A58"/>
    <w:rsid w:val="00BA2AB3"/>
    <w:rsid w:val="00BA2BA6"/>
    <w:rsid w:val="00BA2DA9"/>
    <w:rsid w:val="00BA3016"/>
    <w:rsid w:val="00BA31D7"/>
    <w:rsid w:val="00BA322A"/>
    <w:rsid w:val="00BA350C"/>
    <w:rsid w:val="00BA3530"/>
    <w:rsid w:val="00BA36DD"/>
    <w:rsid w:val="00BA3A22"/>
    <w:rsid w:val="00BA3B14"/>
    <w:rsid w:val="00BA3CE0"/>
    <w:rsid w:val="00BA3CE7"/>
    <w:rsid w:val="00BA4008"/>
    <w:rsid w:val="00BA421B"/>
    <w:rsid w:val="00BA458E"/>
    <w:rsid w:val="00BA45ED"/>
    <w:rsid w:val="00BA46A0"/>
    <w:rsid w:val="00BA4A40"/>
    <w:rsid w:val="00BA4A46"/>
    <w:rsid w:val="00BA4BDD"/>
    <w:rsid w:val="00BA4BF9"/>
    <w:rsid w:val="00BA4DFA"/>
    <w:rsid w:val="00BA4E8F"/>
    <w:rsid w:val="00BA4F00"/>
    <w:rsid w:val="00BA5023"/>
    <w:rsid w:val="00BA5180"/>
    <w:rsid w:val="00BA51DD"/>
    <w:rsid w:val="00BA54F8"/>
    <w:rsid w:val="00BA55EF"/>
    <w:rsid w:val="00BA574D"/>
    <w:rsid w:val="00BA5B77"/>
    <w:rsid w:val="00BA5EA6"/>
    <w:rsid w:val="00BA5F7C"/>
    <w:rsid w:val="00BA6071"/>
    <w:rsid w:val="00BA63FF"/>
    <w:rsid w:val="00BA64E0"/>
    <w:rsid w:val="00BA66A1"/>
    <w:rsid w:val="00BA686A"/>
    <w:rsid w:val="00BA719D"/>
    <w:rsid w:val="00BA7410"/>
    <w:rsid w:val="00BA74DC"/>
    <w:rsid w:val="00BA7546"/>
    <w:rsid w:val="00BA7627"/>
    <w:rsid w:val="00BA7A2A"/>
    <w:rsid w:val="00BA7A7E"/>
    <w:rsid w:val="00BA7CDD"/>
    <w:rsid w:val="00BA7D3E"/>
    <w:rsid w:val="00BA7EE3"/>
    <w:rsid w:val="00BB015C"/>
    <w:rsid w:val="00BB022A"/>
    <w:rsid w:val="00BB04E4"/>
    <w:rsid w:val="00BB09EA"/>
    <w:rsid w:val="00BB0B25"/>
    <w:rsid w:val="00BB0B80"/>
    <w:rsid w:val="00BB0B88"/>
    <w:rsid w:val="00BB0D0A"/>
    <w:rsid w:val="00BB119B"/>
    <w:rsid w:val="00BB11F6"/>
    <w:rsid w:val="00BB1404"/>
    <w:rsid w:val="00BB149E"/>
    <w:rsid w:val="00BB1AA6"/>
    <w:rsid w:val="00BB1B3B"/>
    <w:rsid w:val="00BB1DD6"/>
    <w:rsid w:val="00BB1E52"/>
    <w:rsid w:val="00BB1FF6"/>
    <w:rsid w:val="00BB239B"/>
    <w:rsid w:val="00BB244C"/>
    <w:rsid w:val="00BB246D"/>
    <w:rsid w:val="00BB2640"/>
    <w:rsid w:val="00BB2672"/>
    <w:rsid w:val="00BB29F7"/>
    <w:rsid w:val="00BB2EF6"/>
    <w:rsid w:val="00BB3342"/>
    <w:rsid w:val="00BB3721"/>
    <w:rsid w:val="00BB37E4"/>
    <w:rsid w:val="00BB3A29"/>
    <w:rsid w:val="00BB3A39"/>
    <w:rsid w:val="00BB3A3D"/>
    <w:rsid w:val="00BB3E37"/>
    <w:rsid w:val="00BB3E95"/>
    <w:rsid w:val="00BB4041"/>
    <w:rsid w:val="00BB409B"/>
    <w:rsid w:val="00BB429C"/>
    <w:rsid w:val="00BB42C2"/>
    <w:rsid w:val="00BB4397"/>
    <w:rsid w:val="00BB4622"/>
    <w:rsid w:val="00BB4939"/>
    <w:rsid w:val="00BB4A9B"/>
    <w:rsid w:val="00BB563B"/>
    <w:rsid w:val="00BB58FA"/>
    <w:rsid w:val="00BB5AB9"/>
    <w:rsid w:val="00BB5D57"/>
    <w:rsid w:val="00BB603C"/>
    <w:rsid w:val="00BB60DA"/>
    <w:rsid w:val="00BB628D"/>
    <w:rsid w:val="00BB658C"/>
    <w:rsid w:val="00BB67C6"/>
    <w:rsid w:val="00BB685D"/>
    <w:rsid w:val="00BB68DE"/>
    <w:rsid w:val="00BB6EFD"/>
    <w:rsid w:val="00BB6FCE"/>
    <w:rsid w:val="00BB7200"/>
    <w:rsid w:val="00BB7288"/>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7AC"/>
    <w:rsid w:val="00BC2850"/>
    <w:rsid w:val="00BC2895"/>
    <w:rsid w:val="00BC2AE7"/>
    <w:rsid w:val="00BC2CB9"/>
    <w:rsid w:val="00BC2E8F"/>
    <w:rsid w:val="00BC2EB3"/>
    <w:rsid w:val="00BC2F00"/>
    <w:rsid w:val="00BC3031"/>
    <w:rsid w:val="00BC3109"/>
    <w:rsid w:val="00BC3139"/>
    <w:rsid w:val="00BC3279"/>
    <w:rsid w:val="00BC34B3"/>
    <w:rsid w:val="00BC34E3"/>
    <w:rsid w:val="00BC34EC"/>
    <w:rsid w:val="00BC36BB"/>
    <w:rsid w:val="00BC36F3"/>
    <w:rsid w:val="00BC398E"/>
    <w:rsid w:val="00BC3F51"/>
    <w:rsid w:val="00BC4117"/>
    <w:rsid w:val="00BC42A6"/>
    <w:rsid w:val="00BC42A7"/>
    <w:rsid w:val="00BC4357"/>
    <w:rsid w:val="00BC4798"/>
    <w:rsid w:val="00BC4A4C"/>
    <w:rsid w:val="00BC4AE8"/>
    <w:rsid w:val="00BC4ECF"/>
    <w:rsid w:val="00BC4F7B"/>
    <w:rsid w:val="00BC50AC"/>
    <w:rsid w:val="00BC55E5"/>
    <w:rsid w:val="00BC570F"/>
    <w:rsid w:val="00BC579D"/>
    <w:rsid w:val="00BC58CD"/>
    <w:rsid w:val="00BC5A56"/>
    <w:rsid w:val="00BC5B29"/>
    <w:rsid w:val="00BC5DE5"/>
    <w:rsid w:val="00BC5EB9"/>
    <w:rsid w:val="00BC641A"/>
    <w:rsid w:val="00BC64BC"/>
    <w:rsid w:val="00BC6578"/>
    <w:rsid w:val="00BC65D5"/>
    <w:rsid w:val="00BC6A6B"/>
    <w:rsid w:val="00BC7094"/>
    <w:rsid w:val="00BC70DC"/>
    <w:rsid w:val="00BC717E"/>
    <w:rsid w:val="00BC7258"/>
    <w:rsid w:val="00BC7383"/>
    <w:rsid w:val="00BC7394"/>
    <w:rsid w:val="00BC754A"/>
    <w:rsid w:val="00BC762C"/>
    <w:rsid w:val="00BC7714"/>
    <w:rsid w:val="00BC7854"/>
    <w:rsid w:val="00BC786D"/>
    <w:rsid w:val="00BC79C7"/>
    <w:rsid w:val="00BC7B6E"/>
    <w:rsid w:val="00BC7C7D"/>
    <w:rsid w:val="00BD018C"/>
    <w:rsid w:val="00BD060D"/>
    <w:rsid w:val="00BD0958"/>
    <w:rsid w:val="00BD09C3"/>
    <w:rsid w:val="00BD09D2"/>
    <w:rsid w:val="00BD0E44"/>
    <w:rsid w:val="00BD109B"/>
    <w:rsid w:val="00BD1167"/>
    <w:rsid w:val="00BD11A6"/>
    <w:rsid w:val="00BD13A3"/>
    <w:rsid w:val="00BD14A5"/>
    <w:rsid w:val="00BD1955"/>
    <w:rsid w:val="00BD1A24"/>
    <w:rsid w:val="00BD1A44"/>
    <w:rsid w:val="00BD1C07"/>
    <w:rsid w:val="00BD1CD9"/>
    <w:rsid w:val="00BD1CDE"/>
    <w:rsid w:val="00BD1EE9"/>
    <w:rsid w:val="00BD1FF3"/>
    <w:rsid w:val="00BD228F"/>
    <w:rsid w:val="00BD240B"/>
    <w:rsid w:val="00BD2469"/>
    <w:rsid w:val="00BD2490"/>
    <w:rsid w:val="00BD2498"/>
    <w:rsid w:val="00BD26A8"/>
    <w:rsid w:val="00BD280B"/>
    <w:rsid w:val="00BD281E"/>
    <w:rsid w:val="00BD283B"/>
    <w:rsid w:val="00BD2915"/>
    <w:rsid w:val="00BD2B11"/>
    <w:rsid w:val="00BD2F94"/>
    <w:rsid w:val="00BD2FB6"/>
    <w:rsid w:val="00BD313C"/>
    <w:rsid w:val="00BD31F2"/>
    <w:rsid w:val="00BD322F"/>
    <w:rsid w:val="00BD34EB"/>
    <w:rsid w:val="00BD3611"/>
    <w:rsid w:val="00BD366A"/>
    <w:rsid w:val="00BD379D"/>
    <w:rsid w:val="00BD38FD"/>
    <w:rsid w:val="00BD3AD5"/>
    <w:rsid w:val="00BD3B11"/>
    <w:rsid w:val="00BD3B2A"/>
    <w:rsid w:val="00BD3B4F"/>
    <w:rsid w:val="00BD3D7B"/>
    <w:rsid w:val="00BD3E34"/>
    <w:rsid w:val="00BD42C1"/>
    <w:rsid w:val="00BD46DB"/>
    <w:rsid w:val="00BD478D"/>
    <w:rsid w:val="00BD4883"/>
    <w:rsid w:val="00BD4B5F"/>
    <w:rsid w:val="00BD4BF5"/>
    <w:rsid w:val="00BD4CA9"/>
    <w:rsid w:val="00BD4E2C"/>
    <w:rsid w:val="00BD4E39"/>
    <w:rsid w:val="00BD4ECD"/>
    <w:rsid w:val="00BD4FA2"/>
    <w:rsid w:val="00BD514B"/>
    <w:rsid w:val="00BD51A5"/>
    <w:rsid w:val="00BD52F7"/>
    <w:rsid w:val="00BD5476"/>
    <w:rsid w:val="00BD59A3"/>
    <w:rsid w:val="00BD5B06"/>
    <w:rsid w:val="00BD5BF0"/>
    <w:rsid w:val="00BD5D45"/>
    <w:rsid w:val="00BD5ED8"/>
    <w:rsid w:val="00BD5F6C"/>
    <w:rsid w:val="00BD6618"/>
    <w:rsid w:val="00BD66D7"/>
    <w:rsid w:val="00BD6728"/>
    <w:rsid w:val="00BD679A"/>
    <w:rsid w:val="00BD6DA8"/>
    <w:rsid w:val="00BD6FA7"/>
    <w:rsid w:val="00BD710D"/>
    <w:rsid w:val="00BD7166"/>
    <w:rsid w:val="00BD720F"/>
    <w:rsid w:val="00BD72A5"/>
    <w:rsid w:val="00BD75F4"/>
    <w:rsid w:val="00BD760B"/>
    <w:rsid w:val="00BD762B"/>
    <w:rsid w:val="00BD7734"/>
    <w:rsid w:val="00BD775E"/>
    <w:rsid w:val="00BD7819"/>
    <w:rsid w:val="00BD7AB8"/>
    <w:rsid w:val="00BD7AF1"/>
    <w:rsid w:val="00BD7EB9"/>
    <w:rsid w:val="00BE00ED"/>
    <w:rsid w:val="00BE01FA"/>
    <w:rsid w:val="00BE0286"/>
    <w:rsid w:val="00BE033C"/>
    <w:rsid w:val="00BE0407"/>
    <w:rsid w:val="00BE0839"/>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110"/>
    <w:rsid w:val="00BE2414"/>
    <w:rsid w:val="00BE2493"/>
    <w:rsid w:val="00BE2510"/>
    <w:rsid w:val="00BE3037"/>
    <w:rsid w:val="00BE30B6"/>
    <w:rsid w:val="00BE334C"/>
    <w:rsid w:val="00BE343A"/>
    <w:rsid w:val="00BE3533"/>
    <w:rsid w:val="00BE35D6"/>
    <w:rsid w:val="00BE3692"/>
    <w:rsid w:val="00BE3770"/>
    <w:rsid w:val="00BE37FE"/>
    <w:rsid w:val="00BE380D"/>
    <w:rsid w:val="00BE39DD"/>
    <w:rsid w:val="00BE3A02"/>
    <w:rsid w:val="00BE3ADF"/>
    <w:rsid w:val="00BE3CC4"/>
    <w:rsid w:val="00BE3E0A"/>
    <w:rsid w:val="00BE3EBF"/>
    <w:rsid w:val="00BE41EC"/>
    <w:rsid w:val="00BE4251"/>
    <w:rsid w:val="00BE469A"/>
    <w:rsid w:val="00BE49BD"/>
    <w:rsid w:val="00BE4AF9"/>
    <w:rsid w:val="00BE4BD3"/>
    <w:rsid w:val="00BE4C97"/>
    <w:rsid w:val="00BE4D41"/>
    <w:rsid w:val="00BE4D67"/>
    <w:rsid w:val="00BE4F60"/>
    <w:rsid w:val="00BE53F3"/>
    <w:rsid w:val="00BE54D6"/>
    <w:rsid w:val="00BE5630"/>
    <w:rsid w:val="00BE563C"/>
    <w:rsid w:val="00BE5A6C"/>
    <w:rsid w:val="00BE5CAB"/>
    <w:rsid w:val="00BE5E5C"/>
    <w:rsid w:val="00BE60BD"/>
    <w:rsid w:val="00BE610C"/>
    <w:rsid w:val="00BE6274"/>
    <w:rsid w:val="00BE63DF"/>
    <w:rsid w:val="00BE66CB"/>
    <w:rsid w:val="00BE68C1"/>
    <w:rsid w:val="00BE68F6"/>
    <w:rsid w:val="00BE6953"/>
    <w:rsid w:val="00BE6BC2"/>
    <w:rsid w:val="00BE6CA7"/>
    <w:rsid w:val="00BE6EA9"/>
    <w:rsid w:val="00BE6FCA"/>
    <w:rsid w:val="00BE70D1"/>
    <w:rsid w:val="00BE71D7"/>
    <w:rsid w:val="00BE721F"/>
    <w:rsid w:val="00BE7235"/>
    <w:rsid w:val="00BE72DE"/>
    <w:rsid w:val="00BE73D9"/>
    <w:rsid w:val="00BE7596"/>
    <w:rsid w:val="00BE759E"/>
    <w:rsid w:val="00BE75F9"/>
    <w:rsid w:val="00BE7652"/>
    <w:rsid w:val="00BE77CD"/>
    <w:rsid w:val="00BE7D6D"/>
    <w:rsid w:val="00BE7F83"/>
    <w:rsid w:val="00BE7F8A"/>
    <w:rsid w:val="00BF001C"/>
    <w:rsid w:val="00BF0211"/>
    <w:rsid w:val="00BF031C"/>
    <w:rsid w:val="00BF036A"/>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28"/>
    <w:rsid w:val="00BF2858"/>
    <w:rsid w:val="00BF2D6A"/>
    <w:rsid w:val="00BF2E6D"/>
    <w:rsid w:val="00BF31D0"/>
    <w:rsid w:val="00BF34C7"/>
    <w:rsid w:val="00BF41E8"/>
    <w:rsid w:val="00BF435F"/>
    <w:rsid w:val="00BF4468"/>
    <w:rsid w:val="00BF47A8"/>
    <w:rsid w:val="00BF48CA"/>
    <w:rsid w:val="00BF49D9"/>
    <w:rsid w:val="00BF4B5C"/>
    <w:rsid w:val="00BF4BE4"/>
    <w:rsid w:val="00BF50C2"/>
    <w:rsid w:val="00BF5162"/>
    <w:rsid w:val="00BF5393"/>
    <w:rsid w:val="00BF53A0"/>
    <w:rsid w:val="00BF540F"/>
    <w:rsid w:val="00BF5464"/>
    <w:rsid w:val="00BF559B"/>
    <w:rsid w:val="00BF5601"/>
    <w:rsid w:val="00BF57D7"/>
    <w:rsid w:val="00BF5849"/>
    <w:rsid w:val="00BF5A1D"/>
    <w:rsid w:val="00BF5A21"/>
    <w:rsid w:val="00BF5C4B"/>
    <w:rsid w:val="00BF5F7C"/>
    <w:rsid w:val="00BF61DD"/>
    <w:rsid w:val="00BF645E"/>
    <w:rsid w:val="00BF64B8"/>
    <w:rsid w:val="00BF650C"/>
    <w:rsid w:val="00BF691F"/>
    <w:rsid w:val="00BF6A98"/>
    <w:rsid w:val="00BF6F21"/>
    <w:rsid w:val="00BF7528"/>
    <w:rsid w:val="00BF752D"/>
    <w:rsid w:val="00BF7794"/>
    <w:rsid w:val="00BF79D3"/>
    <w:rsid w:val="00BF7AA2"/>
    <w:rsid w:val="00BF7AD3"/>
    <w:rsid w:val="00BF7B7D"/>
    <w:rsid w:val="00BF7BA7"/>
    <w:rsid w:val="00BF7D76"/>
    <w:rsid w:val="00C00075"/>
    <w:rsid w:val="00C00541"/>
    <w:rsid w:val="00C00613"/>
    <w:rsid w:val="00C0067E"/>
    <w:rsid w:val="00C00748"/>
    <w:rsid w:val="00C00929"/>
    <w:rsid w:val="00C00B18"/>
    <w:rsid w:val="00C00C5B"/>
    <w:rsid w:val="00C00FB6"/>
    <w:rsid w:val="00C00FBA"/>
    <w:rsid w:val="00C0145D"/>
    <w:rsid w:val="00C01806"/>
    <w:rsid w:val="00C01841"/>
    <w:rsid w:val="00C01A3D"/>
    <w:rsid w:val="00C01B83"/>
    <w:rsid w:val="00C01BFA"/>
    <w:rsid w:val="00C01C91"/>
    <w:rsid w:val="00C01DAF"/>
    <w:rsid w:val="00C01EAF"/>
    <w:rsid w:val="00C01EC5"/>
    <w:rsid w:val="00C02077"/>
    <w:rsid w:val="00C020B5"/>
    <w:rsid w:val="00C021FA"/>
    <w:rsid w:val="00C02459"/>
    <w:rsid w:val="00C026AD"/>
    <w:rsid w:val="00C026B3"/>
    <w:rsid w:val="00C02875"/>
    <w:rsid w:val="00C029DD"/>
    <w:rsid w:val="00C02A11"/>
    <w:rsid w:val="00C02E0C"/>
    <w:rsid w:val="00C02E2C"/>
    <w:rsid w:val="00C033A5"/>
    <w:rsid w:val="00C03724"/>
    <w:rsid w:val="00C0399C"/>
    <w:rsid w:val="00C039A8"/>
    <w:rsid w:val="00C03A09"/>
    <w:rsid w:val="00C03A6F"/>
    <w:rsid w:val="00C03B1B"/>
    <w:rsid w:val="00C03B7A"/>
    <w:rsid w:val="00C03D63"/>
    <w:rsid w:val="00C04152"/>
    <w:rsid w:val="00C042EA"/>
    <w:rsid w:val="00C0451C"/>
    <w:rsid w:val="00C04605"/>
    <w:rsid w:val="00C04A5E"/>
    <w:rsid w:val="00C04CAF"/>
    <w:rsid w:val="00C04DD0"/>
    <w:rsid w:val="00C04EF9"/>
    <w:rsid w:val="00C052A0"/>
    <w:rsid w:val="00C05328"/>
    <w:rsid w:val="00C054D6"/>
    <w:rsid w:val="00C05545"/>
    <w:rsid w:val="00C055A7"/>
    <w:rsid w:val="00C05CA9"/>
    <w:rsid w:val="00C060DC"/>
    <w:rsid w:val="00C060FB"/>
    <w:rsid w:val="00C061B9"/>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07C67"/>
    <w:rsid w:val="00C07CEF"/>
    <w:rsid w:val="00C07D3A"/>
    <w:rsid w:val="00C102CD"/>
    <w:rsid w:val="00C102EF"/>
    <w:rsid w:val="00C105C1"/>
    <w:rsid w:val="00C105C7"/>
    <w:rsid w:val="00C107B5"/>
    <w:rsid w:val="00C10B65"/>
    <w:rsid w:val="00C10C0C"/>
    <w:rsid w:val="00C10CAC"/>
    <w:rsid w:val="00C10D25"/>
    <w:rsid w:val="00C112E1"/>
    <w:rsid w:val="00C11327"/>
    <w:rsid w:val="00C11351"/>
    <w:rsid w:val="00C1137A"/>
    <w:rsid w:val="00C115F5"/>
    <w:rsid w:val="00C1178F"/>
    <w:rsid w:val="00C1179E"/>
    <w:rsid w:val="00C117C2"/>
    <w:rsid w:val="00C11896"/>
    <w:rsid w:val="00C118D8"/>
    <w:rsid w:val="00C11B29"/>
    <w:rsid w:val="00C11E73"/>
    <w:rsid w:val="00C120FD"/>
    <w:rsid w:val="00C122F5"/>
    <w:rsid w:val="00C124B0"/>
    <w:rsid w:val="00C125A8"/>
    <w:rsid w:val="00C1261A"/>
    <w:rsid w:val="00C12714"/>
    <w:rsid w:val="00C127F4"/>
    <w:rsid w:val="00C12AD8"/>
    <w:rsid w:val="00C12BDF"/>
    <w:rsid w:val="00C12D76"/>
    <w:rsid w:val="00C12F63"/>
    <w:rsid w:val="00C13110"/>
    <w:rsid w:val="00C13305"/>
    <w:rsid w:val="00C1352A"/>
    <w:rsid w:val="00C1377E"/>
    <w:rsid w:val="00C13966"/>
    <w:rsid w:val="00C13A3B"/>
    <w:rsid w:val="00C13CA7"/>
    <w:rsid w:val="00C13FC2"/>
    <w:rsid w:val="00C13FCA"/>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70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9F"/>
    <w:rsid w:val="00C202D3"/>
    <w:rsid w:val="00C2042D"/>
    <w:rsid w:val="00C204A6"/>
    <w:rsid w:val="00C206F9"/>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032"/>
    <w:rsid w:val="00C2248C"/>
    <w:rsid w:val="00C224AD"/>
    <w:rsid w:val="00C22695"/>
    <w:rsid w:val="00C22727"/>
    <w:rsid w:val="00C227B3"/>
    <w:rsid w:val="00C22CAC"/>
    <w:rsid w:val="00C22FF5"/>
    <w:rsid w:val="00C230E2"/>
    <w:rsid w:val="00C23335"/>
    <w:rsid w:val="00C2359E"/>
    <w:rsid w:val="00C236BC"/>
    <w:rsid w:val="00C236E2"/>
    <w:rsid w:val="00C236FF"/>
    <w:rsid w:val="00C23B2C"/>
    <w:rsid w:val="00C23B78"/>
    <w:rsid w:val="00C23F4F"/>
    <w:rsid w:val="00C23F66"/>
    <w:rsid w:val="00C23F82"/>
    <w:rsid w:val="00C23FCF"/>
    <w:rsid w:val="00C24225"/>
    <w:rsid w:val="00C2447B"/>
    <w:rsid w:val="00C248D6"/>
    <w:rsid w:val="00C24993"/>
    <w:rsid w:val="00C249F1"/>
    <w:rsid w:val="00C24C1A"/>
    <w:rsid w:val="00C24D12"/>
    <w:rsid w:val="00C24E3E"/>
    <w:rsid w:val="00C24F74"/>
    <w:rsid w:val="00C24FFD"/>
    <w:rsid w:val="00C25032"/>
    <w:rsid w:val="00C25344"/>
    <w:rsid w:val="00C25500"/>
    <w:rsid w:val="00C25657"/>
    <w:rsid w:val="00C25ADD"/>
    <w:rsid w:val="00C25BD4"/>
    <w:rsid w:val="00C25EF9"/>
    <w:rsid w:val="00C26026"/>
    <w:rsid w:val="00C26377"/>
    <w:rsid w:val="00C265B1"/>
    <w:rsid w:val="00C2662C"/>
    <w:rsid w:val="00C26663"/>
    <w:rsid w:val="00C2669D"/>
    <w:rsid w:val="00C269AB"/>
    <w:rsid w:val="00C26FC0"/>
    <w:rsid w:val="00C2703E"/>
    <w:rsid w:val="00C27040"/>
    <w:rsid w:val="00C270C0"/>
    <w:rsid w:val="00C2717F"/>
    <w:rsid w:val="00C27299"/>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50E"/>
    <w:rsid w:val="00C3073B"/>
    <w:rsid w:val="00C30B57"/>
    <w:rsid w:val="00C30B89"/>
    <w:rsid w:val="00C30D39"/>
    <w:rsid w:val="00C30FFC"/>
    <w:rsid w:val="00C31084"/>
    <w:rsid w:val="00C3108D"/>
    <w:rsid w:val="00C31135"/>
    <w:rsid w:val="00C3115A"/>
    <w:rsid w:val="00C3117B"/>
    <w:rsid w:val="00C3118E"/>
    <w:rsid w:val="00C3154B"/>
    <w:rsid w:val="00C31595"/>
    <w:rsid w:val="00C3176A"/>
    <w:rsid w:val="00C3185F"/>
    <w:rsid w:val="00C318CB"/>
    <w:rsid w:val="00C319F4"/>
    <w:rsid w:val="00C31A0C"/>
    <w:rsid w:val="00C31AC3"/>
    <w:rsid w:val="00C31B69"/>
    <w:rsid w:val="00C31C55"/>
    <w:rsid w:val="00C31CA0"/>
    <w:rsid w:val="00C31E8B"/>
    <w:rsid w:val="00C3215F"/>
    <w:rsid w:val="00C321B6"/>
    <w:rsid w:val="00C32288"/>
    <w:rsid w:val="00C324A3"/>
    <w:rsid w:val="00C3250D"/>
    <w:rsid w:val="00C32768"/>
    <w:rsid w:val="00C32782"/>
    <w:rsid w:val="00C327E1"/>
    <w:rsid w:val="00C329F5"/>
    <w:rsid w:val="00C32C4F"/>
    <w:rsid w:val="00C32D73"/>
    <w:rsid w:val="00C32DBD"/>
    <w:rsid w:val="00C32F17"/>
    <w:rsid w:val="00C32F47"/>
    <w:rsid w:val="00C33088"/>
    <w:rsid w:val="00C3313C"/>
    <w:rsid w:val="00C331FE"/>
    <w:rsid w:val="00C334BB"/>
    <w:rsid w:val="00C33591"/>
    <w:rsid w:val="00C3391D"/>
    <w:rsid w:val="00C33986"/>
    <w:rsid w:val="00C33E57"/>
    <w:rsid w:val="00C33F8D"/>
    <w:rsid w:val="00C34221"/>
    <w:rsid w:val="00C34280"/>
    <w:rsid w:val="00C347D0"/>
    <w:rsid w:val="00C348D2"/>
    <w:rsid w:val="00C34ABB"/>
    <w:rsid w:val="00C34B37"/>
    <w:rsid w:val="00C34C46"/>
    <w:rsid w:val="00C34D1D"/>
    <w:rsid w:val="00C34F26"/>
    <w:rsid w:val="00C352DB"/>
    <w:rsid w:val="00C355B4"/>
    <w:rsid w:val="00C355E6"/>
    <w:rsid w:val="00C35650"/>
    <w:rsid w:val="00C3569F"/>
    <w:rsid w:val="00C3596D"/>
    <w:rsid w:val="00C35984"/>
    <w:rsid w:val="00C35A6E"/>
    <w:rsid w:val="00C35AD6"/>
    <w:rsid w:val="00C35C15"/>
    <w:rsid w:val="00C35DFA"/>
    <w:rsid w:val="00C35E3C"/>
    <w:rsid w:val="00C35F53"/>
    <w:rsid w:val="00C3632F"/>
    <w:rsid w:val="00C3637C"/>
    <w:rsid w:val="00C365D0"/>
    <w:rsid w:val="00C36690"/>
    <w:rsid w:val="00C368D5"/>
    <w:rsid w:val="00C368FF"/>
    <w:rsid w:val="00C36AC9"/>
    <w:rsid w:val="00C36B15"/>
    <w:rsid w:val="00C36B82"/>
    <w:rsid w:val="00C36BDC"/>
    <w:rsid w:val="00C3702F"/>
    <w:rsid w:val="00C37125"/>
    <w:rsid w:val="00C3720B"/>
    <w:rsid w:val="00C3763A"/>
    <w:rsid w:val="00C37733"/>
    <w:rsid w:val="00C37783"/>
    <w:rsid w:val="00C37863"/>
    <w:rsid w:val="00C37A81"/>
    <w:rsid w:val="00C37F7C"/>
    <w:rsid w:val="00C40137"/>
    <w:rsid w:val="00C4022A"/>
    <w:rsid w:val="00C404D6"/>
    <w:rsid w:val="00C40740"/>
    <w:rsid w:val="00C408E6"/>
    <w:rsid w:val="00C409C5"/>
    <w:rsid w:val="00C40A89"/>
    <w:rsid w:val="00C40ABD"/>
    <w:rsid w:val="00C40B12"/>
    <w:rsid w:val="00C40B86"/>
    <w:rsid w:val="00C40CAD"/>
    <w:rsid w:val="00C40CB9"/>
    <w:rsid w:val="00C40D0B"/>
    <w:rsid w:val="00C40DBE"/>
    <w:rsid w:val="00C414DF"/>
    <w:rsid w:val="00C4153C"/>
    <w:rsid w:val="00C41903"/>
    <w:rsid w:val="00C41AEA"/>
    <w:rsid w:val="00C41CDE"/>
    <w:rsid w:val="00C41D6F"/>
    <w:rsid w:val="00C4208C"/>
    <w:rsid w:val="00C42163"/>
    <w:rsid w:val="00C424D2"/>
    <w:rsid w:val="00C425F4"/>
    <w:rsid w:val="00C4268F"/>
    <w:rsid w:val="00C42752"/>
    <w:rsid w:val="00C428DE"/>
    <w:rsid w:val="00C429CA"/>
    <w:rsid w:val="00C42B7A"/>
    <w:rsid w:val="00C42BBE"/>
    <w:rsid w:val="00C42C3C"/>
    <w:rsid w:val="00C42D3D"/>
    <w:rsid w:val="00C42E20"/>
    <w:rsid w:val="00C42ED4"/>
    <w:rsid w:val="00C4305C"/>
    <w:rsid w:val="00C4308E"/>
    <w:rsid w:val="00C43187"/>
    <w:rsid w:val="00C434AE"/>
    <w:rsid w:val="00C434B3"/>
    <w:rsid w:val="00C4371E"/>
    <w:rsid w:val="00C4383C"/>
    <w:rsid w:val="00C43A3D"/>
    <w:rsid w:val="00C43D76"/>
    <w:rsid w:val="00C43E33"/>
    <w:rsid w:val="00C43FBE"/>
    <w:rsid w:val="00C44519"/>
    <w:rsid w:val="00C4475E"/>
    <w:rsid w:val="00C447D4"/>
    <w:rsid w:val="00C44942"/>
    <w:rsid w:val="00C44A13"/>
    <w:rsid w:val="00C44A49"/>
    <w:rsid w:val="00C44D5D"/>
    <w:rsid w:val="00C44D6D"/>
    <w:rsid w:val="00C44FB2"/>
    <w:rsid w:val="00C45094"/>
    <w:rsid w:val="00C4525F"/>
    <w:rsid w:val="00C452C1"/>
    <w:rsid w:val="00C45365"/>
    <w:rsid w:val="00C454E6"/>
    <w:rsid w:val="00C4572A"/>
    <w:rsid w:val="00C4575F"/>
    <w:rsid w:val="00C4576E"/>
    <w:rsid w:val="00C458B2"/>
    <w:rsid w:val="00C45B05"/>
    <w:rsid w:val="00C45BEB"/>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281"/>
    <w:rsid w:val="00C478CF"/>
    <w:rsid w:val="00C47929"/>
    <w:rsid w:val="00C47A13"/>
    <w:rsid w:val="00C47B65"/>
    <w:rsid w:val="00C47B8C"/>
    <w:rsid w:val="00C5015A"/>
    <w:rsid w:val="00C50252"/>
    <w:rsid w:val="00C502EC"/>
    <w:rsid w:val="00C502FC"/>
    <w:rsid w:val="00C503B9"/>
    <w:rsid w:val="00C504D3"/>
    <w:rsid w:val="00C506A4"/>
    <w:rsid w:val="00C5070E"/>
    <w:rsid w:val="00C5084C"/>
    <w:rsid w:val="00C509AA"/>
    <w:rsid w:val="00C50C2A"/>
    <w:rsid w:val="00C50C97"/>
    <w:rsid w:val="00C50E9D"/>
    <w:rsid w:val="00C50ED2"/>
    <w:rsid w:val="00C518F1"/>
    <w:rsid w:val="00C51BE6"/>
    <w:rsid w:val="00C51C67"/>
    <w:rsid w:val="00C51FAB"/>
    <w:rsid w:val="00C52062"/>
    <w:rsid w:val="00C521FD"/>
    <w:rsid w:val="00C5231D"/>
    <w:rsid w:val="00C52330"/>
    <w:rsid w:val="00C524CA"/>
    <w:rsid w:val="00C526BE"/>
    <w:rsid w:val="00C5280F"/>
    <w:rsid w:val="00C528C1"/>
    <w:rsid w:val="00C52A8D"/>
    <w:rsid w:val="00C52B6D"/>
    <w:rsid w:val="00C52BDD"/>
    <w:rsid w:val="00C52CE7"/>
    <w:rsid w:val="00C52D91"/>
    <w:rsid w:val="00C52EEE"/>
    <w:rsid w:val="00C52FAA"/>
    <w:rsid w:val="00C530AB"/>
    <w:rsid w:val="00C531EF"/>
    <w:rsid w:val="00C53248"/>
    <w:rsid w:val="00C5330B"/>
    <w:rsid w:val="00C53741"/>
    <w:rsid w:val="00C5379E"/>
    <w:rsid w:val="00C53A0D"/>
    <w:rsid w:val="00C53C9C"/>
    <w:rsid w:val="00C54012"/>
    <w:rsid w:val="00C5404C"/>
    <w:rsid w:val="00C54053"/>
    <w:rsid w:val="00C540A5"/>
    <w:rsid w:val="00C540FD"/>
    <w:rsid w:val="00C54240"/>
    <w:rsid w:val="00C5461D"/>
    <w:rsid w:val="00C5472C"/>
    <w:rsid w:val="00C54DEA"/>
    <w:rsid w:val="00C5507B"/>
    <w:rsid w:val="00C550DE"/>
    <w:rsid w:val="00C55195"/>
    <w:rsid w:val="00C5548D"/>
    <w:rsid w:val="00C55588"/>
    <w:rsid w:val="00C55595"/>
    <w:rsid w:val="00C555CD"/>
    <w:rsid w:val="00C55851"/>
    <w:rsid w:val="00C55A12"/>
    <w:rsid w:val="00C55AB4"/>
    <w:rsid w:val="00C55BAF"/>
    <w:rsid w:val="00C55D15"/>
    <w:rsid w:val="00C55D20"/>
    <w:rsid w:val="00C55DA6"/>
    <w:rsid w:val="00C565A4"/>
    <w:rsid w:val="00C56763"/>
    <w:rsid w:val="00C567A4"/>
    <w:rsid w:val="00C56876"/>
    <w:rsid w:val="00C56C94"/>
    <w:rsid w:val="00C56D65"/>
    <w:rsid w:val="00C56E6F"/>
    <w:rsid w:val="00C57057"/>
    <w:rsid w:val="00C57235"/>
    <w:rsid w:val="00C57260"/>
    <w:rsid w:val="00C573DB"/>
    <w:rsid w:val="00C57497"/>
    <w:rsid w:val="00C575CB"/>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181"/>
    <w:rsid w:val="00C6141B"/>
    <w:rsid w:val="00C614FC"/>
    <w:rsid w:val="00C617AF"/>
    <w:rsid w:val="00C619BC"/>
    <w:rsid w:val="00C61A44"/>
    <w:rsid w:val="00C61B00"/>
    <w:rsid w:val="00C61F05"/>
    <w:rsid w:val="00C6264E"/>
    <w:rsid w:val="00C62653"/>
    <w:rsid w:val="00C626DA"/>
    <w:rsid w:val="00C62757"/>
    <w:rsid w:val="00C62F66"/>
    <w:rsid w:val="00C63116"/>
    <w:rsid w:val="00C632EA"/>
    <w:rsid w:val="00C63545"/>
    <w:rsid w:val="00C63658"/>
    <w:rsid w:val="00C636A9"/>
    <w:rsid w:val="00C63744"/>
    <w:rsid w:val="00C637A0"/>
    <w:rsid w:val="00C63983"/>
    <w:rsid w:val="00C63B8D"/>
    <w:rsid w:val="00C63D2D"/>
    <w:rsid w:val="00C63F95"/>
    <w:rsid w:val="00C63FB9"/>
    <w:rsid w:val="00C6421B"/>
    <w:rsid w:val="00C6473A"/>
    <w:rsid w:val="00C64A3C"/>
    <w:rsid w:val="00C64AB5"/>
    <w:rsid w:val="00C64ACE"/>
    <w:rsid w:val="00C64D68"/>
    <w:rsid w:val="00C64DA8"/>
    <w:rsid w:val="00C64E8B"/>
    <w:rsid w:val="00C64EBE"/>
    <w:rsid w:val="00C64F08"/>
    <w:rsid w:val="00C64F64"/>
    <w:rsid w:val="00C65577"/>
    <w:rsid w:val="00C657B0"/>
    <w:rsid w:val="00C65973"/>
    <w:rsid w:val="00C65B2A"/>
    <w:rsid w:val="00C65CB3"/>
    <w:rsid w:val="00C65E83"/>
    <w:rsid w:val="00C65E89"/>
    <w:rsid w:val="00C663AE"/>
    <w:rsid w:val="00C663E8"/>
    <w:rsid w:val="00C6653B"/>
    <w:rsid w:val="00C6698D"/>
    <w:rsid w:val="00C669F4"/>
    <w:rsid w:val="00C66A04"/>
    <w:rsid w:val="00C66B19"/>
    <w:rsid w:val="00C66BA5"/>
    <w:rsid w:val="00C66E5C"/>
    <w:rsid w:val="00C66EC2"/>
    <w:rsid w:val="00C66ECE"/>
    <w:rsid w:val="00C66ED4"/>
    <w:rsid w:val="00C66FF4"/>
    <w:rsid w:val="00C67087"/>
    <w:rsid w:val="00C6718A"/>
    <w:rsid w:val="00C671A1"/>
    <w:rsid w:val="00C67215"/>
    <w:rsid w:val="00C672C2"/>
    <w:rsid w:val="00C672E8"/>
    <w:rsid w:val="00C67347"/>
    <w:rsid w:val="00C675CD"/>
    <w:rsid w:val="00C676F0"/>
    <w:rsid w:val="00C67A15"/>
    <w:rsid w:val="00C67A41"/>
    <w:rsid w:val="00C67BC2"/>
    <w:rsid w:val="00C67EA3"/>
    <w:rsid w:val="00C67F81"/>
    <w:rsid w:val="00C70324"/>
    <w:rsid w:val="00C70431"/>
    <w:rsid w:val="00C705F9"/>
    <w:rsid w:val="00C706ED"/>
    <w:rsid w:val="00C706F2"/>
    <w:rsid w:val="00C7091D"/>
    <w:rsid w:val="00C7095B"/>
    <w:rsid w:val="00C70F2B"/>
    <w:rsid w:val="00C7119B"/>
    <w:rsid w:val="00C7127C"/>
    <w:rsid w:val="00C7143D"/>
    <w:rsid w:val="00C714C9"/>
    <w:rsid w:val="00C71743"/>
    <w:rsid w:val="00C71BC0"/>
    <w:rsid w:val="00C71BE6"/>
    <w:rsid w:val="00C71C6C"/>
    <w:rsid w:val="00C71EC1"/>
    <w:rsid w:val="00C724AE"/>
    <w:rsid w:val="00C7254D"/>
    <w:rsid w:val="00C7256E"/>
    <w:rsid w:val="00C7270D"/>
    <w:rsid w:val="00C728E0"/>
    <w:rsid w:val="00C72A87"/>
    <w:rsid w:val="00C72DD5"/>
    <w:rsid w:val="00C733D0"/>
    <w:rsid w:val="00C73A2B"/>
    <w:rsid w:val="00C73D0B"/>
    <w:rsid w:val="00C73E62"/>
    <w:rsid w:val="00C73EE7"/>
    <w:rsid w:val="00C73F2A"/>
    <w:rsid w:val="00C7408A"/>
    <w:rsid w:val="00C74125"/>
    <w:rsid w:val="00C74229"/>
    <w:rsid w:val="00C74311"/>
    <w:rsid w:val="00C7467E"/>
    <w:rsid w:val="00C746D4"/>
    <w:rsid w:val="00C749F8"/>
    <w:rsid w:val="00C74A63"/>
    <w:rsid w:val="00C74BDB"/>
    <w:rsid w:val="00C74C32"/>
    <w:rsid w:val="00C74D45"/>
    <w:rsid w:val="00C74D51"/>
    <w:rsid w:val="00C74F24"/>
    <w:rsid w:val="00C74FB4"/>
    <w:rsid w:val="00C75043"/>
    <w:rsid w:val="00C75254"/>
    <w:rsid w:val="00C752FF"/>
    <w:rsid w:val="00C753F6"/>
    <w:rsid w:val="00C75581"/>
    <w:rsid w:val="00C756A6"/>
    <w:rsid w:val="00C7582D"/>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96B"/>
    <w:rsid w:val="00C81BF2"/>
    <w:rsid w:val="00C81C84"/>
    <w:rsid w:val="00C81D5F"/>
    <w:rsid w:val="00C8209B"/>
    <w:rsid w:val="00C824C8"/>
    <w:rsid w:val="00C827A8"/>
    <w:rsid w:val="00C829B7"/>
    <w:rsid w:val="00C82AB1"/>
    <w:rsid w:val="00C82B5C"/>
    <w:rsid w:val="00C82CBA"/>
    <w:rsid w:val="00C82D82"/>
    <w:rsid w:val="00C82DDA"/>
    <w:rsid w:val="00C82F9F"/>
    <w:rsid w:val="00C83166"/>
    <w:rsid w:val="00C833EA"/>
    <w:rsid w:val="00C8351C"/>
    <w:rsid w:val="00C836EE"/>
    <w:rsid w:val="00C83758"/>
    <w:rsid w:val="00C837DB"/>
    <w:rsid w:val="00C83809"/>
    <w:rsid w:val="00C8385F"/>
    <w:rsid w:val="00C839AE"/>
    <w:rsid w:val="00C83A08"/>
    <w:rsid w:val="00C83C98"/>
    <w:rsid w:val="00C840C9"/>
    <w:rsid w:val="00C844CE"/>
    <w:rsid w:val="00C84512"/>
    <w:rsid w:val="00C84574"/>
    <w:rsid w:val="00C84669"/>
    <w:rsid w:val="00C8466C"/>
    <w:rsid w:val="00C84B10"/>
    <w:rsid w:val="00C84B1D"/>
    <w:rsid w:val="00C84BF4"/>
    <w:rsid w:val="00C84C36"/>
    <w:rsid w:val="00C84C7B"/>
    <w:rsid w:val="00C84CC9"/>
    <w:rsid w:val="00C84FC0"/>
    <w:rsid w:val="00C850A5"/>
    <w:rsid w:val="00C8519F"/>
    <w:rsid w:val="00C851F0"/>
    <w:rsid w:val="00C854FD"/>
    <w:rsid w:val="00C8562B"/>
    <w:rsid w:val="00C8591F"/>
    <w:rsid w:val="00C85A72"/>
    <w:rsid w:val="00C85E79"/>
    <w:rsid w:val="00C85FCE"/>
    <w:rsid w:val="00C8614C"/>
    <w:rsid w:val="00C863A8"/>
    <w:rsid w:val="00C864F7"/>
    <w:rsid w:val="00C86722"/>
    <w:rsid w:val="00C86DC5"/>
    <w:rsid w:val="00C86F66"/>
    <w:rsid w:val="00C87016"/>
    <w:rsid w:val="00C870AE"/>
    <w:rsid w:val="00C870EA"/>
    <w:rsid w:val="00C871DB"/>
    <w:rsid w:val="00C873E1"/>
    <w:rsid w:val="00C87472"/>
    <w:rsid w:val="00C87477"/>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EFA"/>
    <w:rsid w:val="00C90F49"/>
    <w:rsid w:val="00C90F69"/>
    <w:rsid w:val="00C912C1"/>
    <w:rsid w:val="00C9156C"/>
    <w:rsid w:val="00C91785"/>
    <w:rsid w:val="00C917F8"/>
    <w:rsid w:val="00C91AF0"/>
    <w:rsid w:val="00C91D65"/>
    <w:rsid w:val="00C91E7D"/>
    <w:rsid w:val="00C921AD"/>
    <w:rsid w:val="00C923B5"/>
    <w:rsid w:val="00C924E8"/>
    <w:rsid w:val="00C92523"/>
    <w:rsid w:val="00C926C3"/>
    <w:rsid w:val="00C926D3"/>
    <w:rsid w:val="00C92C91"/>
    <w:rsid w:val="00C92E11"/>
    <w:rsid w:val="00C92E80"/>
    <w:rsid w:val="00C92EC9"/>
    <w:rsid w:val="00C92F43"/>
    <w:rsid w:val="00C92FCB"/>
    <w:rsid w:val="00C9309B"/>
    <w:rsid w:val="00C931D4"/>
    <w:rsid w:val="00C9333C"/>
    <w:rsid w:val="00C938AE"/>
    <w:rsid w:val="00C93CC6"/>
    <w:rsid w:val="00C93FD5"/>
    <w:rsid w:val="00C9415A"/>
    <w:rsid w:val="00C943CA"/>
    <w:rsid w:val="00C944C8"/>
    <w:rsid w:val="00C945F4"/>
    <w:rsid w:val="00C94888"/>
    <w:rsid w:val="00C94D2B"/>
    <w:rsid w:val="00C94EA2"/>
    <w:rsid w:val="00C951B7"/>
    <w:rsid w:val="00C954A3"/>
    <w:rsid w:val="00C95593"/>
    <w:rsid w:val="00C9597C"/>
    <w:rsid w:val="00C9598B"/>
    <w:rsid w:val="00C95AA4"/>
    <w:rsid w:val="00C95C3F"/>
    <w:rsid w:val="00C95CFF"/>
    <w:rsid w:val="00C95F98"/>
    <w:rsid w:val="00C96037"/>
    <w:rsid w:val="00C960A2"/>
    <w:rsid w:val="00C96219"/>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9E"/>
    <w:rsid w:val="00CA05DC"/>
    <w:rsid w:val="00CA06C8"/>
    <w:rsid w:val="00CA0828"/>
    <w:rsid w:val="00CA0B90"/>
    <w:rsid w:val="00CA0BD6"/>
    <w:rsid w:val="00CA0E4C"/>
    <w:rsid w:val="00CA0E6A"/>
    <w:rsid w:val="00CA0EE0"/>
    <w:rsid w:val="00CA0F7F"/>
    <w:rsid w:val="00CA0FF3"/>
    <w:rsid w:val="00CA1253"/>
    <w:rsid w:val="00CA1526"/>
    <w:rsid w:val="00CA15FF"/>
    <w:rsid w:val="00CA1750"/>
    <w:rsid w:val="00CA1789"/>
    <w:rsid w:val="00CA1A33"/>
    <w:rsid w:val="00CA1A45"/>
    <w:rsid w:val="00CA1AAA"/>
    <w:rsid w:val="00CA1CD7"/>
    <w:rsid w:val="00CA1E30"/>
    <w:rsid w:val="00CA1E73"/>
    <w:rsid w:val="00CA1ED0"/>
    <w:rsid w:val="00CA2020"/>
    <w:rsid w:val="00CA20CE"/>
    <w:rsid w:val="00CA21E4"/>
    <w:rsid w:val="00CA2367"/>
    <w:rsid w:val="00CA2451"/>
    <w:rsid w:val="00CA24B8"/>
    <w:rsid w:val="00CA25AD"/>
    <w:rsid w:val="00CA25D7"/>
    <w:rsid w:val="00CA2623"/>
    <w:rsid w:val="00CA287D"/>
    <w:rsid w:val="00CA296F"/>
    <w:rsid w:val="00CA2A19"/>
    <w:rsid w:val="00CA2A6C"/>
    <w:rsid w:val="00CA2BAE"/>
    <w:rsid w:val="00CA2C09"/>
    <w:rsid w:val="00CA2C4A"/>
    <w:rsid w:val="00CA2E34"/>
    <w:rsid w:val="00CA2FCB"/>
    <w:rsid w:val="00CA31C7"/>
    <w:rsid w:val="00CA3284"/>
    <w:rsid w:val="00CA33AD"/>
    <w:rsid w:val="00CA343B"/>
    <w:rsid w:val="00CA380A"/>
    <w:rsid w:val="00CA384B"/>
    <w:rsid w:val="00CA393A"/>
    <w:rsid w:val="00CA3F57"/>
    <w:rsid w:val="00CA409A"/>
    <w:rsid w:val="00CA42BA"/>
    <w:rsid w:val="00CA42EE"/>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C73"/>
    <w:rsid w:val="00CA5DDB"/>
    <w:rsid w:val="00CA5E8F"/>
    <w:rsid w:val="00CA6065"/>
    <w:rsid w:val="00CA623E"/>
    <w:rsid w:val="00CA664A"/>
    <w:rsid w:val="00CA6A28"/>
    <w:rsid w:val="00CA6A45"/>
    <w:rsid w:val="00CA6AAE"/>
    <w:rsid w:val="00CA6C00"/>
    <w:rsid w:val="00CA6E0B"/>
    <w:rsid w:val="00CA6FF0"/>
    <w:rsid w:val="00CA70B7"/>
    <w:rsid w:val="00CA72BF"/>
    <w:rsid w:val="00CA73B0"/>
    <w:rsid w:val="00CA75DA"/>
    <w:rsid w:val="00CA796C"/>
    <w:rsid w:val="00CA7B29"/>
    <w:rsid w:val="00CB014F"/>
    <w:rsid w:val="00CB01E8"/>
    <w:rsid w:val="00CB0450"/>
    <w:rsid w:val="00CB05C2"/>
    <w:rsid w:val="00CB05F3"/>
    <w:rsid w:val="00CB06A4"/>
    <w:rsid w:val="00CB07CF"/>
    <w:rsid w:val="00CB0C69"/>
    <w:rsid w:val="00CB0CF7"/>
    <w:rsid w:val="00CB0E5D"/>
    <w:rsid w:val="00CB0E69"/>
    <w:rsid w:val="00CB0ED9"/>
    <w:rsid w:val="00CB0F31"/>
    <w:rsid w:val="00CB0F69"/>
    <w:rsid w:val="00CB1154"/>
    <w:rsid w:val="00CB11C3"/>
    <w:rsid w:val="00CB16DF"/>
    <w:rsid w:val="00CB17A3"/>
    <w:rsid w:val="00CB17CB"/>
    <w:rsid w:val="00CB188E"/>
    <w:rsid w:val="00CB18E8"/>
    <w:rsid w:val="00CB1981"/>
    <w:rsid w:val="00CB1B2F"/>
    <w:rsid w:val="00CB1BC7"/>
    <w:rsid w:val="00CB1F5F"/>
    <w:rsid w:val="00CB20BA"/>
    <w:rsid w:val="00CB222A"/>
    <w:rsid w:val="00CB249E"/>
    <w:rsid w:val="00CB24D1"/>
    <w:rsid w:val="00CB2910"/>
    <w:rsid w:val="00CB29C9"/>
    <w:rsid w:val="00CB2A5F"/>
    <w:rsid w:val="00CB2C03"/>
    <w:rsid w:val="00CB2C3E"/>
    <w:rsid w:val="00CB2D1E"/>
    <w:rsid w:val="00CB2D49"/>
    <w:rsid w:val="00CB2DC3"/>
    <w:rsid w:val="00CB2E60"/>
    <w:rsid w:val="00CB2EC8"/>
    <w:rsid w:val="00CB3096"/>
    <w:rsid w:val="00CB358F"/>
    <w:rsid w:val="00CB35C6"/>
    <w:rsid w:val="00CB36F3"/>
    <w:rsid w:val="00CB378E"/>
    <w:rsid w:val="00CB390D"/>
    <w:rsid w:val="00CB3937"/>
    <w:rsid w:val="00CB3956"/>
    <w:rsid w:val="00CB3C0F"/>
    <w:rsid w:val="00CB3E1B"/>
    <w:rsid w:val="00CB4073"/>
    <w:rsid w:val="00CB410C"/>
    <w:rsid w:val="00CB410F"/>
    <w:rsid w:val="00CB4178"/>
    <w:rsid w:val="00CB4226"/>
    <w:rsid w:val="00CB434C"/>
    <w:rsid w:val="00CB442E"/>
    <w:rsid w:val="00CB4FE0"/>
    <w:rsid w:val="00CB508C"/>
    <w:rsid w:val="00CB520F"/>
    <w:rsid w:val="00CB5456"/>
    <w:rsid w:val="00CB54FF"/>
    <w:rsid w:val="00CB5684"/>
    <w:rsid w:val="00CB5973"/>
    <w:rsid w:val="00CB5A37"/>
    <w:rsid w:val="00CB5A82"/>
    <w:rsid w:val="00CB5CFD"/>
    <w:rsid w:val="00CB6269"/>
    <w:rsid w:val="00CB647F"/>
    <w:rsid w:val="00CB6805"/>
    <w:rsid w:val="00CB6BD8"/>
    <w:rsid w:val="00CB6D78"/>
    <w:rsid w:val="00CB6E51"/>
    <w:rsid w:val="00CB6E81"/>
    <w:rsid w:val="00CB74B0"/>
    <w:rsid w:val="00CB777B"/>
    <w:rsid w:val="00CB7933"/>
    <w:rsid w:val="00CB7E5C"/>
    <w:rsid w:val="00CB7EDC"/>
    <w:rsid w:val="00CC0341"/>
    <w:rsid w:val="00CC0379"/>
    <w:rsid w:val="00CC040A"/>
    <w:rsid w:val="00CC04A6"/>
    <w:rsid w:val="00CC05F3"/>
    <w:rsid w:val="00CC0646"/>
    <w:rsid w:val="00CC07B4"/>
    <w:rsid w:val="00CC07DA"/>
    <w:rsid w:val="00CC07EE"/>
    <w:rsid w:val="00CC095E"/>
    <w:rsid w:val="00CC0CF4"/>
    <w:rsid w:val="00CC0D11"/>
    <w:rsid w:val="00CC0E43"/>
    <w:rsid w:val="00CC0F7A"/>
    <w:rsid w:val="00CC0F91"/>
    <w:rsid w:val="00CC11CC"/>
    <w:rsid w:val="00CC126F"/>
    <w:rsid w:val="00CC1284"/>
    <w:rsid w:val="00CC12BC"/>
    <w:rsid w:val="00CC12BD"/>
    <w:rsid w:val="00CC13A8"/>
    <w:rsid w:val="00CC172F"/>
    <w:rsid w:val="00CC1816"/>
    <w:rsid w:val="00CC1AAD"/>
    <w:rsid w:val="00CC1D92"/>
    <w:rsid w:val="00CC1D96"/>
    <w:rsid w:val="00CC1FAE"/>
    <w:rsid w:val="00CC2359"/>
    <w:rsid w:val="00CC2663"/>
    <w:rsid w:val="00CC29DC"/>
    <w:rsid w:val="00CC2C94"/>
    <w:rsid w:val="00CC33D4"/>
    <w:rsid w:val="00CC3484"/>
    <w:rsid w:val="00CC348C"/>
    <w:rsid w:val="00CC366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13"/>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C7D"/>
    <w:rsid w:val="00CC7F35"/>
    <w:rsid w:val="00CD0008"/>
    <w:rsid w:val="00CD002B"/>
    <w:rsid w:val="00CD02CF"/>
    <w:rsid w:val="00CD033C"/>
    <w:rsid w:val="00CD0354"/>
    <w:rsid w:val="00CD04D6"/>
    <w:rsid w:val="00CD0B08"/>
    <w:rsid w:val="00CD0BFF"/>
    <w:rsid w:val="00CD0DE4"/>
    <w:rsid w:val="00CD0EBF"/>
    <w:rsid w:val="00CD0F15"/>
    <w:rsid w:val="00CD104C"/>
    <w:rsid w:val="00CD10CE"/>
    <w:rsid w:val="00CD13CD"/>
    <w:rsid w:val="00CD1559"/>
    <w:rsid w:val="00CD1609"/>
    <w:rsid w:val="00CD162F"/>
    <w:rsid w:val="00CD19F8"/>
    <w:rsid w:val="00CD1AAD"/>
    <w:rsid w:val="00CD1ABF"/>
    <w:rsid w:val="00CD1CDC"/>
    <w:rsid w:val="00CD28B1"/>
    <w:rsid w:val="00CD28CB"/>
    <w:rsid w:val="00CD2D51"/>
    <w:rsid w:val="00CD2F17"/>
    <w:rsid w:val="00CD2F68"/>
    <w:rsid w:val="00CD3255"/>
    <w:rsid w:val="00CD33F2"/>
    <w:rsid w:val="00CD33FE"/>
    <w:rsid w:val="00CD3401"/>
    <w:rsid w:val="00CD3546"/>
    <w:rsid w:val="00CD375B"/>
    <w:rsid w:val="00CD3840"/>
    <w:rsid w:val="00CD3BE5"/>
    <w:rsid w:val="00CD3C9E"/>
    <w:rsid w:val="00CD4021"/>
    <w:rsid w:val="00CD405F"/>
    <w:rsid w:val="00CD4222"/>
    <w:rsid w:val="00CD423A"/>
    <w:rsid w:val="00CD432E"/>
    <w:rsid w:val="00CD47BE"/>
    <w:rsid w:val="00CD4BFA"/>
    <w:rsid w:val="00CD4C1B"/>
    <w:rsid w:val="00CD4FBB"/>
    <w:rsid w:val="00CD54BA"/>
    <w:rsid w:val="00CD54EA"/>
    <w:rsid w:val="00CD5940"/>
    <w:rsid w:val="00CD5A2B"/>
    <w:rsid w:val="00CD5E26"/>
    <w:rsid w:val="00CD6343"/>
    <w:rsid w:val="00CD6423"/>
    <w:rsid w:val="00CD64C4"/>
    <w:rsid w:val="00CD64E5"/>
    <w:rsid w:val="00CD654E"/>
    <w:rsid w:val="00CD65A7"/>
    <w:rsid w:val="00CD66BE"/>
    <w:rsid w:val="00CD6758"/>
    <w:rsid w:val="00CD67E9"/>
    <w:rsid w:val="00CD6878"/>
    <w:rsid w:val="00CD68A6"/>
    <w:rsid w:val="00CD68F8"/>
    <w:rsid w:val="00CD6A9B"/>
    <w:rsid w:val="00CD6DDF"/>
    <w:rsid w:val="00CD70AE"/>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24E"/>
    <w:rsid w:val="00CE143B"/>
    <w:rsid w:val="00CE1509"/>
    <w:rsid w:val="00CE16DC"/>
    <w:rsid w:val="00CE17A0"/>
    <w:rsid w:val="00CE19B0"/>
    <w:rsid w:val="00CE1BF7"/>
    <w:rsid w:val="00CE1C4C"/>
    <w:rsid w:val="00CE1C7D"/>
    <w:rsid w:val="00CE1F94"/>
    <w:rsid w:val="00CE2185"/>
    <w:rsid w:val="00CE21EF"/>
    <w:rsid w:val="00CE229A"/>
    <w:rsid w:val="00CE263E"/>
    <w:rsid w:val="00CE28EC"/>
    <w:rsid w:val="00CE2A0F"/>
    <w:rsid w:val="00CE2A2E"/>
    <w:rsid w:val="00CE2ADD"/>
    <w:rsid w:val="00CE2BED"/>
    <w:rsid w:val="00CE2ED0"/>
    <w:rsid w:val="00CE3293"/>
    <w:rsid w:val="00CE32D8"/>
    <w:rsid w:val="00CE3546"/>
    <w:rsid w:val="00CE358E"/>
    <w:rsid w:val="00CE36CD"/>
    <w:rsid w:val="00CE382D"/>
    <w:rsid w:val="00CE39C8"/>
    <w:rsid w:val="00CE3AD2"/>
    <w:rsid w:val="00CE3CE0"/>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DD"/>
    <w:rsid w:val="00CE5FFA"/>
    <w:rsid w:val="00CE62C6"/>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BE5"/>
    <w:rsid w:val="00CE7E2E"/>
    <w:rsid w:val="00CE7ECE"/>
    <w:rsid w:val="00CF00D3"/>
    <w:rsid w:val="00CF044F"/>
    <w:rsid w:val="00CF0470"/>
    <w:rsid w:val="00CF063A"/>
    <w:rsid w:val="00CF08DE"/>
    <w:rsid w:val="00CF0CA5"/>
    <w:rsid w:val="00CF0D08"/>
    <w:rsid w:val="00CF0E53"/>
    <w:rsid w:val="00CF0FCB"/>
    <w:rsid w:val="00CF1059"/>
    <w:rsid w:val="00CF10EB"/>
    <w:rsid w:val="00CF12E3"/>
    <w:rsid w:val="00CF1570"/>
    <w:rsid w:val="00CF1A57"/>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1A9"/>
    <w:rsid w:val="00CF42CF"/>
    <w:rsid w:val="00CF45CF"/>
    <w:rsid w:val="00CF49C0"/>
    <w:rsid w:val="00CF4BB4"/>
    <w:rsid w:val="00CF4BEC"/>
    <w:rsid w:val="00CF4C56"/>
    <w:rsid w:val="00CF50FB"/>
    <w:rsid w:val="00CF5121"/>
    <w:rsid w:val="00CF55D9"/>
    <w:rsid w:val="00CF560C"/>
    <w:rsid w:val="00CF569C"/>
    <w:rsid w:val="00CF5817"/>
    <w:rsid w:val="00CF588F"/>
    <w:rsid w:val="00CF5AB7"/>
    <w:rsid w:val="00CF5D98"/>
    <w:rsid w:val="00CF5D9A"/>
    <w:rsid w:val="00CF6065"/>
    <w:rsid w:val="00CF6448"/>
    <w:rsid w:val="00CF6974"/>
    <w:rsid w:val="00CF6A01"/>
    <w:rsid w:val="00CF6A5D"/>
    <w:rsid w:val="00CF6C4C"/>
    <w:rsid w:val="00CF6CA4"/>
    <w:rsid w:val="00CF6CCE"/>
    <w:rsid w:val="00CF6F30"/>
    <w:rsid w:val="00CF6FCA"/>
    <w:rsid w:val="00CF703B"/>
    <w:rsid w:val="00CF70FD"/>
    <w:rsid w:val="00CF7149"/>
    <w:rsid w:val="00CF74CB"/>
    <w:rsid w:val="00CF74D0"/>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B90"/>
    <w:rsid w:val="00D00C73"/>
    <w:rsid w:val="00D00CC1"/>
    <w:rsid w:val="00D00E8D"/>
    <w:rsid w:val="00D01080"/>
    <w:rsid w:val="00D0149E"/>
    <w:rsid w:val="00D0151A"/>
    <w:rsid w:val="00D01626"/>
    <w:rsid w:val="00D01F63"/>
    <w:rsid w:val="00D020A2"/>
    <w:rsid w:val="00D020DD"/>
    <w:rsid w:val="00D021D5"/>
    <w:rsid w:val="00D021D9"/>
    <w:rsid w:val="00D0245F"/>
    <w:rsid w:val="00D025E0"/>
    <w:rsid w:val="00D027F7"/>
    <w:rsid w:val="00D02B3F"/>
    <w:rsid w:val="00D02D44"/>
    <w:rsid w:val="00D02DF9"/>
    <w:rsid w:val="00D02E0C"/>
    <w:rsid w:val="00D02EA5"/>
    <w:rsid w:val="00D02F7B"/>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5F51"/>
    <w:rsid w:val="00D06355"/>
    <w:rsid w:val="00D065B8"/>
    <w:rsid w:val="00D0685A"/>
    <w:rsid w:val="00D06918"/>
    <w:rsid w:val="00D06A11"/>
    <w:rsid w:val="00D06B92"/>
    <w:rsid w:val="00D06BF8"/>
    <w:rsid w:val="00D06D74"/>
    <w:rsid w:val="00D06E2B"/>
    <w:rsid w:val="00D0711C"/>
    <w:rsid w:val="00D073A1"/>
    <w:rsid w:val="00D07835"/>
    <w:rsid w:val="00D07A1C"/>
    <w:rsid w:val="00D07A63"/>
    <w:rsid w:val="00D07ABA"/>
    <w:rsid w:val="00D07B32"/>
    <w:rsid w:val="00D07FF4"/>
    <w:rsid w:val="00D103AE"/>
    <w:rsid w:val="00D10569"/>
    <w:rsid w:val="00D1056A"/>
    <w:rsid w:val="00D1069F"/>
    <w:rsid w:val="00D10962"/>
    <w:rsid w:val="00D10AEB"/>
    <w:rsid w:val="00D10C2C"/>
    <w:rsid w:val="00D1104A"/>
    <w:rsid w:val="00D11195"/>
    <w:rsid w:val="00D111EC"/>
    <w:rsid w:val="00D115BE"/>
    <w:rsid w:val="00D11676"/>
    <w:rsid w:val="00D11718"/>
    <w:rsid w:val="00D11737"/>
    <w:rsid w:val="00D118E9"/>
    <w:rsid w:val="00D119D2"/>
    <w:rsid w:val="00D11A4B"/>
    <w:rsid w:val="00D11B7A"/>
    <w:rsid w:val="00D11B9C"/>
    <w:rsid w:val="00D11C31"/>
    <w:rsid w:val="00D11C62"/>
    <w:rsid w:val="00D11CE8"/>
    <w:rsid w:val="00D11DC9"/>
    <w:rsid w:val="00D122F7"/>
    <w:rsid w:val="00D124A5"/>
    <w:rsid w:val="00D1253D"/>
    <w:rsid w:val="00D128DD"/>
    <w:rsid w:val="00D128FF"/>
    <w:rsid w:val="00D12DAD"/>
    <w:rsid w:val="00D12DD3"/>
    <w:rsid w:val="00D12E1A"/>
    <w:rsid w:val="00D12E23"/>
    <w:rsid w:val="00D13026"/>
    <w:rsid w:val="00D1386A"/>
    <w:rsid w:val="00D13969"/>
    <w:rsid w:val="00D14285"/>
    <w:rsid w:val="00D142CF"/>
    <w:rsid w:val="00D143C0"/>
    <w:rsid w:val="00D148F9"/>
    <w:rsid w:val="00D149DF"/>
    <w:rsid w:val="00D14D3A"/>
    <w:rsid w:val="00D14D75"/>
    <w:rsid w:val="00D14F2E"/>
    <w:rsid w:val="00D1515E"/>
    <w:rsid w:val="00D15472"/>
    <w:rsid w:val="00D15692"/>
    <w:rsid w:val="00D15736"/>
    <w:rsid w:val="00D15797"/>
    <w:rsid w:val="00D15A0F"/>
    <w:rsid w:val="00D1607A"/>
    <w:rsid w:val="00D160FE"/>
    <w:rsid w:val="00D16157"/>
    <w:rsid w:val="00D161D9"/>
    <w:rsid w:val="00D16235"/>
    <w:rsid w:val="00D164D9"/>
    <w:rsid w:val="00D168C3"/>
    <w:rsid w:val="00D16A21"/>
    <w:rsid w:val="00D16B03"/>
    <w:rsid w:val="00D1738D"/>
    <w:rsid w:val="00D1739F"/>
    <w:rsid w:val="00D174B3"/>
    <w:rsid w:val="00D17C15"/>
    <w:rsid w:val="00D17C21"/>
    <w:rsid w:val="00D17DB0"/>
    <w:rsid w:val="00D17E54"/>
    <w:rsid w:val="00D2020B"/>
    <w:rsid w:val="00D20327"/>
    <w:rsid w:val="00D20417"/>
    <w:rsid w:val="00D20470"/>
    <w:rsid w:val="00D204D5"/>
    <w:rsid w:val="00D205A8"/>
    <w:rsid w:val="00D20629"/>
    <w:rsid w:val="00D20957"/>
    <w:rsid w:val="00D209EE"/>
    <w:rsid w:val="00D20A7B"/>
    <w:rsid w:val="00D20B27"/>
    <w:rsid w:val="00D20E10"/>
    <w:rsid w:val="00D20E83"/>
    <w:rsid w:val="00D211EB"/>
    <w:rsid w:val="00D21520"/>
    <w:rsid w:val="00D21817"/>
    <w:rsid w:val="00D21853"/>
    <w:rsid w:val="00D21A8B"/>
    <w:rsid w:val="00D21AD1"/>
    <w:rsid w:val="00D21D34"/>
    <w:rsid w:val="00D21E23"/>
    <w:rsid w:val="00D21E31"/>
    <w:rsid w:val="00D21F36"/>
    <w:rsid w:val="00D2215B"/>
    <w:rsid w:val="00D22182"/>
    <w:rsid w:val="00D22387"/>
    <w:rsid w:val="00D2245F"/>
    <w:rsid w:val="00D2260D"/>
    <w:rsid w:val="00D2296F"/>
    <w:rsid w:val="00D22977"/>
    <w:rsid w:val="00D22ADC"/>
    <w:rsid w:val="00D22B1D"/>
    <w:rsid w:val="00D22F12"/>
    <w:rsid w:val="00D2341D"/>
    <w:rsid w:val="00D234F2"/>
    <w:rsid w:val="00D23515"/>
    <w:rsid w:val="00D23607"/>
    <w:rsid w:val="00D236B7"/>
    <w:rsid w:val="00D236E1"/>
    <w:rsid w:val="00D23788"/>
    <w:rsid w:val="00D2383A"/>
    <w:rsid w:val="00D23AE0"/>
    <w:rsid w:val="00D23BBC"/>
    <w:rsid w:val="00D23C50"/>
    <w:rsid w:val="00D23DC5"/>
    <w:rsid w:val="00D23E0A"/>
    <w:rsid w:val="00D23E10"/>
    <w:rsid w:val="00D23F59"/>
    <w:rsid w:val="00D24120"/>
    <w:rsid w:val="00D241C7"/>
    <w:rsid w:val="00D243EB"/>
    <w:rsid w:val="00D24439"/>
    <w:rsid w:val="00D244F0"/>
    <w:rsid w:val="00D246E7"/>
    <w:rsid w:val="00D24708"/>
    <w:rsid w:val="00D24877"/>
    <w:rsid w:val="00D248C8"/>
    <w:rsid w:val="00D24A99"/>
    <w:rsid w:val="00D24B80"/>
    <w:rsid w:val="00D24BE3"/>
    <w:rsid w:val="00D24C0D"/>
    <w:rsid w:val="00D24DE1"/>
    <w:rsid w:val="00D250B8"/>
    <w:rsid w:val="00D257BA"/>
    <w:rsid w:val="00D25860"/>
    <w:rsid w:val="00D25BE7"/>
    <w:rsid w:val="00D25C45"/>
    <w:rsid w:val="00D25CD9"/>
    <w:rsid w:val="00D26162"/>
    <w:rsid w:val="00D2623B"/>
    <w:rsid w:val="00D263AF"/>
    <w:rsid w:val="00D26783"/>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B9"/>
    <w:rsid w:val="00D308E7"/>
    <w:rsid w:val="00D30C4B"/>
    <w:rsid w:val="00D30CAE"/>
    <w:rsid w:val="00D30EC6"/>
    <w:rsid w:val="00D30EDA"/>
    <w:rsid w:val="00D31420"/>
    <w:rsid w:val="00D314E8"/>
    <w:rsid w:val="00D3170B"/>
    <w:rsid w:val="00D31947"/>
    <w:rsid w:val="00D3197A"/>
    <w:rsid w:val="00D31A26"/>
    <w:rsid w:val="00D31BCE"/>
    <w:rsid w:val="00D31C61"/>
    <w:rsid w:val="00D31C94"/>
    <w:rsid w:val="00D31F1C"/>
    <w:rsid w:val="00D3208D"/>
    <w:rsid w:val="00D321B3"/>
    <w:rsid w:val="00D32586"/>
    <w:rsid w:val="00D32589"/>
    <w:rsid w:val="00D3288C"/>
    <w:rsid w:val="00D3290A"/>
    <w:rsid w:val="00D32918"/>
    <w:rsid w:val="00D32C5C"/>
    <w:rsid w:val="00D32D88"/>
    <w:rsid w:val="00D32FED"/>
    <w:rsid w:val="00D3300A"/>
    <w:rsid w:val="00D33183"/>
    <w:rsid w:val="00D3318A"/>
    <w:rsid w:val="00D33313"/>
    <w:rsid w:val="00D33945"/>
    <w:rsid w:val="00D33970"/>
    <w:rsid w:val="00D33A36"/>
    <w:rsid w:val="00D33B58"/>
    <w:rsid w:val="00D33B6C"/>
    <w:rsid w:val="00D33C08"/>
    <w:rsid w:val="00D33CDA"/>
    <w:rsid w:val="00D33E14"/>
    <w:rsid w:val="00D33F6E"/>
    <w:rsid w:val="00D33FF6"/>
    <w:rsid w:val="00D34002"/>
    <w:rsid w:val="00D34096"/>
    <w:rsid w:val="00D341C5"/>
    <w:rsid w:val="00D3435C"/>
    <w:rsid w:val="00D3438B"/>
    <w:rsid w:val="00D3441E"/>
    <w:rsid w:val="00D3453F"/>
    <w:rsid w:val="00D347F7"/>
    <w:rsid w:val="00D34878"/>
    <w:rsid w:val="00D34A37"/>
    <w:rsid w:val="00D34CE8"/>
    <w:rsid w:val="00D34E6F"/>
    <w:rsid w:val="00D35467"/>
    <w:rsid w:val="00D35483"/>
    <w:rsid w:val="00D3554A"/>
    <w:rsid w:val="00D35798"/>
    <w:rsid w:val="00D3585D"/>
    <w:rsid w:val="00D35945"/>
    <w:rsid w:val="00D359D3"/>
    <w:rsid w:val="00D35A01"/>
    <w:rsid w:val="00D35AC8"/>
    <w:rsid w:val="00D35C66"/>
    <w:rsid w:val="00D35D5B"/>
    <w:rsid w:val="00D36094"/>
    <w:rsid w:val="00D3630D"/>
    <w:rsid w:val="00D3635A"/>
    <w:rsid w:val="00D3643E"/>
    <w:rsid w:val="00D36530"/>
    <w:rsid w:val="00D3658F"/>
    <w:rsid w:val="00D365A8"/>
    <w:rsid w:val="00D3684A"/>
    <w:rsid w:val="00D36944"/>
    <w:rsid w:val="00D36DB4"/>
    <w:rsid w:val="00D36E7A"/>
    <w:rsid w:val="00D37023"/>
    <w:rsid w:val="00D37087"/>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341"/>
    <w:rsid w:val="00D415C0"/>
    <w:rsid w:val="00D4165E"/>
    <w:rsid w:val="00D41803"/>
    <w:rsid w:val="00D41A9D"/>
    <w:rsid w:val="00D41AC9"/>
    <w:rsid w:val="00D41B3B"/>
    <w:rsid w:val="00D41D24"/>
    <w:rsid w:val="00D41DC6"/>
    <w:rsid w:val="00D421D0"/>
    <w:rsid w:val="00D42297"/>
    <w:rsid w:val="00D42365"/>
    <w:rsid w:val="00D425FC"/>
    <w:rsid w:val="00D428B9"/>
    <w:rsid w:val="00D429D4"/>
    <w:rsid w:val="00D43462"/>
    <w:rsid w:val="00D43463"/>
    <w:rsid w:val="00D437E5"/>
    <w:rsid w:val="00D438D6"/>
    <w:rsid w:val="00D43968"/>
    <w:rsid w:val="00D439E5"/>
    <w:rsid w:val="00D43A3E"/>
    <w:rsid w:val="00D43CE6"/>
    <w:rsid w:val="00D43DA1"/>
    <w:rsid w:val="00D43DFB"/>
    <w:rsid w:val="00D43EC1"/>
    <w:rsid w:val="00D43F71"/>
    <w:rsid w:val="00D43F96"/>
    <w:rsid w:val="00D43FC5"/>
    <w:rsid w:val="00D44005"/>
    <w:rsid w:val="00D441FD"/>
    <w:rsid w:val="00D44483"/>
    <w:rsid w:val="00D4467F"/>
    <w:rsid w:val="00D4470B"/>
    <w:rsid w:val="00D4472C"/>
    <w:rsid w:val="00D44748"/>
    <w:rsid w:val="00D44849"/>
    <w:rsid w:val="00D44D87"/>
    <w:rsid w:val="00D450A4"/>
    <w:rsid w:val="00D450EA"/>
    <w:rsid w:val="00D4541E"/>
    <w:rsid w:val="00D4566D"/>
    <w:rsid w:val="00D45825"/>
    <w:rsid w:val="00D459F5"/>
    <w:rsid w:val="00D45AD3"/>
    <w:rsid w:val="00D45B81"/>
    <w:rsid w:val="00D45B91"/>
    <w:rsid w:val="00D45CA9"/>
    <w:rsid w:val="00D45D6C"/>
    <w:rsid w:val="00D45D72"/>
    <w:rsid w:val="00D46033"/>
    <w:rsid w:val="00D46135"/>
    <w:rsid w:val="00D464A3"/>
    <w:rsid w:val="00D466A7"/>
    <w:rsid w:val="00D4673C"/>
    <w:rsid w:val="00D4695A"/>
    <w:rsid w:val="00D469D3"/>
    <w:rsid w:val="00D46A4C"/>
    <w:rsid w:val="00D47015"/>
    <w:rsid w:val="00D47207"/>
    <w:rsid w:val="00D4728A"/>
    <w:rsid w:val="00D472BD"/>
    <w:rsid w:val="00D473C3"/>
    <w:rsid w:val="00D473D6"/>
    <w:rsid w:val="00D47436"/>
    <w:rsid w:val="00D475F0"/>
    <w:rsid w:val="00D47722"/>
    <w:rsid w:val="00D478C7"/>
    <w:rsid w:val="00D47933"/>
    <w:rsid w:val="00D479D0"/>
    <w:rsid w:val="00D47BD9"/>
    <w:rsid w:val="00D47D89"/>
    <w:rsid w:val="00D5008A"/>
    <w:rsid w:val="00D502C1"/>
    <w:rsid w:val="00D5072C"/>
    <w:rsid w:val="00D508F0"/>
    <w:rsid w:val="00D5096E"/>
    <w:rsid w:val="00D50987"/>
    <w:rsid w:val="00D50A5B"/>
    <w:rsid w:val="00D50B2F"/>
    <w:rsid w:val="00D50EF1"/>
    <w:rsid w:val="00D50F61"/>
    <w:rsid w:val="00D513EF"/>
    <w:rsid w:val="00D51490"/>
    <w:rsid w:val="00D51500"/>
    <w:rsid w:val="00D515EC"/>
    <w:rsid w:val="00D51635"/>
    <w:rsid w:val="00D51AC3"/>
    <w:rsid w:val="00D51B66"/>
    <w:rsid w:val="00D51C3D"/>
    <w:rsid w:val="00D51E46"/>
    <w:rsid w:val="00D51F4E"/>
    <w:rsid w:val="00D51FA7"/>
    <w:rsid w:val="00D51FB2"/>
    <w:rsid w:val="00D52043"/>
    <w:rsid w:val="00D521F4"/>
    <w:rsid w:val="00D522C3"/>
    <w:rsid w:val="00D52395"/>
    <w:rsid w:val="00D526B2"/>
    <w:rsid w:val="00D527A2"/>
    <w:rsid w:val="00D52976"/>
    <w:rsid w:val="00D5297D"/>
    <w:rsid w:val="00D52980"/>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CE0"/>
    <w:rsid w:val="00D55D49"/>
    <w:rsid w:val="00D55D82"/>
    <w:rsid w:val="00D55FEF"/>
    <w:rsid w:val="00D5605F"/>
    <w:rsid w:val="00D560AB"/>
    <w:rsid w:val="00D56192"/>
    <w:rsid w:val="00D561D8"/>
    <w:rsid w:val="00D563B2"/>
    <w:rsid w:val="00D5665D"/>
    <w:rsid w:val="00D56666"/>
    <w:rsid w:val="00D56667"/>
    <w:rsid w:val="00D5667E"/>
    <w:rsid w:val="00D56713"/>
    <w:rsid w:val="00D56918"/>
    <w:rsid w:val="00D56BE2"/>
    <w:rsid w:val="00D56C12"/>
    <w:rsid w:val="00D56FD0"/>
    <w:rsid w:val="00D57004"/>
    <w:rsid w:val="00D5706A"/>
    <w:rsid w:val="00D57253"/>
    <w:rsid w:val="00D5725C"/>
    <w:rsid w:val="00D575B0"/>
    <w:rsid w:val="00D575DC"/>
    <w:rsid w:val="00D57629"/>
    <w:rsid w:val="00D57B31"/>
    <w:rsid w:val="00D57B70"/>
    <w:rsid w:val="00D602D6"/>
    <w:rsid w:val="00D60360"/>
    <w:rsid w:val="00D6046F"/>
    <w:rsid w:val="00D60690"/>
    <w:rsid w:val="00D60779"/>
    <w:rsid w:val="00D608FA"/>
    <w:rsid w:val="00D6091E"/>
    <w:rsid w:val="00D6093F"/>
    <w:rsid w:val="00D609E1"/>
    <w:rsid w:val="00D60B4A"/>
    <w:rsid w:val="00D60C4C"/>
    <w:rsid w:val="00D6100D"/>
    <w:rsid w:val="00D61024"/>
    <w:rsid w:val="00D6118A"/>
    <w:rsid w:val="00D61298"/>
    <w:rsid w:val="00D616F1"/>
    <w:rsid w:val="00D61872"/>
    <w:rsid w:val="00D619C9"/>
    <w:rsid w:val="00D61A1A"/>
    <w:rsid w:val="00D61BD6"/>
    <w:rsid w:val="00D61FD9"/>
    <w:rsid w:val="00D620AB"/>
    <w:rsid w:val="00D62297"/>
    <w:rsid w:val="00D623E5"/>
    <w:rsid w:val="00D62634"/>
    <w:rsid w:val="00D62684"/>
    <w:rsid w:val="00D62719"/>
    <w:rsid w:val="00D6278E"/>
    <w:rsid w:val="00D6282C"/>
    <w:rsid w:val="00D6283C"/>
    <w:rsid w:val="00D628B7"/>
    <w:rsid w:val="00D62B24"/>
    <w:rsid w:val="00D62DA2"/>
    <w:rsid w:val="00D63048"/>
    <w:rsid w:val="00D6321B"/>
    <w:rsid w:val="00D634C1"/>
    <w:rsid w:val="00D63520"/>
    <w:rsid w:val="00D635E1"/>
    <w:rsid w:val="00D63AC5"/>
    <w:rsid w:val="00D63D88"/>
    <w:rsid w:val="00D63F88"/>
    <w:rsid w:val="00D64084"/>
    <w:rsid w:val="00D640DB"/>
    <w:rsid w:val="00D64159"/>
    <w:rsid w:val="00D645EE"/>
    <w:rsid w:val="00D64601"/>
    <w:rsid w:val="00D64715"/>
    <w:rsid w:val="00D6490A"/>
    <w:rsid w:val="00D649C3"/>
    <w:rsid w:val="00D64AA0"/>
    <w:rsid w:val="00D64BA5"/>
    <w:rsid w:val="00D64E75"/>
    <w:rsid w:val="00D6501B"/>
    <w:rsid w:val="00D65151"/>
    <w:rsid w:val="00D651ED"/>
    <w:rsid w:val="00D65290"/>
    <w:rsid w:val="00D652DF"/>
    <w:rsid w:val="00D653EA"/>
    <w:rsid w:val="00D654BF"/>
    <w:rsid w:val="00D6563D"/>
    <w:rsid w:val="00D65798"/>
    <w:rsid w:val="00D65988"/>
    <w:rsid w:val="00D65B00"/>
    <w:rsid w:val="00D65F25"/>
    <w:rsid w:val="00D65F52"/>
    <w:rsid w:val="00D6623E"/>
    <w:rsid w:val="00D66260"/>
    <w:rsid w:val="00D6656F"/>
    <w:rsid w:val="00D667DA"/>
    <w:rsid w:val="00D6686B"/>
    <w:rsid w:val="00D66DE7"/>
    <w:rsid w:val="00D67637"/>
    <w:rsid w:val="00D676EE"/>
    <w:rsid w:val="00D6777F"/>
    <w:rsid w:val="00D677E7"/>
    <w:rsid w:val="00D6782B"/>
    <w:rsid w:val="00D67849"/>
    <w:rsid w:val="00D67A8A"/>
    <w:rsid w:val="00D67CD9"/>
    <w:rsid w:val="00D70247"/>
    <w:rsid w:val="00D70340"/>
    <w:rsid w:val="00D705E3"/>
    <w:rsid w:val="00D7073F"/>
    <w:rsid w:val="00D70881"/>
    <w:rsid w:val="00D708C3"/>
    <w:rsid w:val="00D70953"/>
    <w:rsid w:val="00D70A67"/>
    <w:rsid w:val="00D7115C"/>
    <w:rsid w:val="00D717F5"/>
    <w:rsid w:val="00D718AD"/>
    <w:rsid w:val="00D71C02"/>
    <w:rsid w:val="00D71C5D"/>
    <w:rsid w:val="00D71D2B"/>
    <w:rsid w:val="00D71DDA"/>
    <w:rsid w:val="00D71F18"/>
    <w:rsid w:val="00D72000"/>
    <w:rsid w:val="00D720D5"/>
    <w:rsid w:val="00D72334"/>
    <w:rsid w:val="00D723B6"/>
    <w:rsid w:val="00D7244A"/>
    <w:rsid w:val="00D7244D"/>
    <w:rsid w:val="00D7256E"/>
    <w:rsid w:val="00D725A3"/>
    <w:rsid w:val="00D72704"/>
    <w:rsid w:val="00D72881"/>
    <w:rsid w:val="00D72B10"/>
    <w:rsid w:val="00D72B33"/>
    <w:rsid w:val="00D72FFA"/>
    <w:rsid w:val="00D7347C"/>
    <w:rsid w:val="00D73681"/>
    <w:rsid w:val="00D736E3"/>
    <w:rsid w:val="00D73903"/>
    <w:rsid w:val="00D73CE3"/>
    <w:rsid w:val="00D74533"/>
    <w:rsid w:val="00D74755"/>
    <w:rsid w:val="00D748B0"/>
    <w:rsid w:val="00D74A72"/>
    <w:rsid w:val="00D75124"/>
    <w:rsid w:val="00D752F0"/>
    <w:rsid w:val="00D75411"/>
    <w:rsid w:val="00D75477"/>
    <w:rsid w:val="00D75781"/>
    <w:rsid w:val="00D7592A"/>
    <w:rsid w:val="00D759C6"/>
    <w:rsid w:val="00D759E7"/>
    <w:rsid w:val="00D75A9C"/>
    <w:rsid w:val="00D75BCB"/>
    <w:rsid w:val="00D75E68"/>
    <w:rsid w:val="00D75EF7"/>
    <w:rsid w:val="00D75F2F"/>
    <w:rsid w:val="00D75F75"/>
    <w:rsid w:val="00D76115"/>
    <w:rsid w:val="00D7611D"/>
    <w:rsid w:val="00D76164"/>
    <w:rsid w:val="00D762EB"/>
    <w:rsid w:val="00D76606"/>
    <w:rsid w:val="00D76670"/>
    <w:rsid w:val="00D766BE"/>
    <w:rsid w:val="00D76A1D"/>
    <w:rsid w:val="00D76B6F"/>
    <w:rsid w:val="00D76B81"/>
    <w:rsid w:val="00D76BC6"/>
    <w:rsid w:val="00D76C8F"/>
    <w:rsid w:val="00D76CD7"/>
    <w:rsid w:val="00D76E63"/>
    <w:rsid w:val="00D76ECC"/>
    <w:rsid w:val="00D771E1"/>
    <w:rsid w:val="00D772D9"/>
    <w:rsid w:val="00D77647"/>
    <w:rsid w:val="00D7766F"/>
    <w:rsid w:val="00D77773"/>
    <w:rsid w:val="00D77829"/>
    <w:rsid w:val="00D77850"/>
    <w:rsid w:val="00D778AC"/>
    <w:rsid w:val="00D77912"/>
    <w:rsid w:val="00D7794B"/>
    <w:rsid w:val="00D7799B"/>
    <w:rsid w:val="00D77A8C"/>
    <w:rsid w:val="00D77B82"/>
    <w:rsid w:val="00D77E49"/>
    <w:rsid w:val="00D80417"/>
    <w:rsid w:val="00D80483"/>
    <w:rsid w:val="00D805CA"/>
    <w:rsid w:val="00D8082E"/>
    <w:rsid w:val="00D80B2D"/>
    <w:rsid w:val="00D80BB6"/>
    <w:rsid w:val="00D80CDB"/>
    <w:rsid w:val="00D80CDF"/>
    <w:rsid w:val="00D80F80"/>
    <w:rsid w:val="00D81031"/>
    <w:rsid w:val="00D81087"/>
    <w:rsid w:val="00D81229"/>
    <w:rsid w:val="00D8124F"/>
    <w:rsid w:val="00D8145C"/>
    <w:rsid w:val="00D815C1"/>
    <w:rsid w:val="00D81669"/>
    <w:rsid w:val="00D816C2"/>
    <w:rsid w:val="00D81990"/>
    <w:rsid w:val="00D819C8"/>
    <w:rsid w:val="00D81A2F"/>
    <w:rsid w:val="00D81B5D"/>
    <w:rsid w:val="00D81EC4"/>
    <w:rsid w:val="00D81F20"/>
    <w:rsid w:val="00D82301"/>
    <w:rsid w:val="00D82447"/>
    <w:rsid w:val="00D82528"/>
    <w:rsid w:val="00D827C4"/>
    <w:rsid w:val="00D82999"/>
    <w:rsid w:val="00D82C1E"/>
    <w:rsid w:val="00D82C57"/>
    <w:rsid w:val="00D82C6A"/>
    <w:rsid w:val="00D82E3F"/>
    <w:rsid w:val="00D82E99"/>
    <w:rsid w:val="00D8304D"/>
    <w:rsid w:val="00D83295"/>
    <w:rsid w:val="00D83337"/>
    <w:rsid w:val="00D83430"/>
    <w:rsid w:val="00D83467"/>
    <w:rsid w:val="00D836E1"/>
    <w:rsid w:val="00D83B39"/>
    <w:rsid w:val="00D83CAF"/>
    <w:rsid w:val="00D83E03"/>
    <w:rsid w:val="00D83EBA"/>
    <w:rsid w:val="00D83F06"/>
    <w:rsid w:val="00D83F85"/>
    <w:rsid w:val="00D843BA"/>
    <w:rsid w:val="00D84582"/>
    <w:rsid w:val="00D84613"/>
    <w:rsid w:val="00D846EC"/>
    <w:rsid w:val="00D84770"/>
    <w:rsid w:val="00D847A7"/>
    <w:rsid w:val="00D8496B"/>
    <w:rsid w:val="00D8496F"/>
    <w:rsid w:val="00D84C63"/>
    <w:rsid w:val="00D84E4C"/>
    <w:rsid w:val="00D85008"/>
    <w:rsid w:val="00D854EC"/>
    <w:rsid w:val="00D855AA"/>
    <w:rsid w:val="00D855AF"/>
    <w:rsid w:val="00D857CD"/>
    <w:rsid w:val="00D85A53"/>
    <w:rsid w:val="00D85C90"/>
    <w:rsid w:val="00D86081"/>
    <w:rsid w:val="00D863AE"/>
    <w:rsid w:val="00D8655D"/>
    <w:rsid w:val="00D866D7"/>
    <w:rsid w:val="00D86861"/>
    <w:rsid w:val="00D86994"/>
    <w:rsid w:val="00D86E45"/>
    <w:rsid w:val="00D86E6B"/>
    <w:rsid w:val="00D86F62"/>
    <w:rsid w:val="00D8702D"/>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30"/>
    <w:rsid w:val="00D90FA2"/>
    <w:rsid w:val="00D913CB"/>
    <w:rsid w:val="00D914CC"/>
    <w:rsid w:val="00D91569"/>
    <w:rsid w:val="00D91809"/>
    <w:rsid w:val="00D91855"/>
    <w:rsid w:val="00D91C58"/>
    <w:rsid w:val="00D91E94"/>
    <w:rsid w:val="00D920FF"/>
    <w:rsid w:val="00D921D2"/>
    <w:rsid w:val="00D929BA"/>
    <w:rsid w:val="00D92A38"/>
    <w:rsid w:val="00D92AD0"/>
    <w:rsid w:val="00D92B59"/>
    <w:rsid w:val="00D92F7A"/>
    <w:rsid w:val="00D931B1"/>
    <w:rsid w:val="00D932D0"/>
    <w:rsid w:val="00D9335C"/>
    <w:rsid w:val="00D935AB"/>
    <w:rsid w:val="00D937F6"/>
    <w:rsid w:val="00D9389E"/>
    <w:rsid w:val="00D938BF"/>
    <w:rsid w:val="00D93938"/>
    <w:rsid w:val="00D939B4"/>
    <w:rsid w:val="00D93A08"/>
    <w:rsid w:val="00D93BDE"/>
    <w:rsid w:val="00D93C96"/>
    <w:rsid w:val="00D93D0A"/>
    <w:rsid w:val="00D9402B"/>
    <w:rsid w:val="00D94122"/>
    <w:rsid w:val="00D941DF"/>
    <w:rsid w:val="00D944B8"/>
    <w:rsid w:val="00D944F9"/>
    <w:rsid w:val="00D9456A"/>
    <w:rsid w:val="00D949C9"/>
    <w:rsid w:val="00D94B34"/>
    <w:rsid w:val="00D94C09"/>
    <w:rsid w:val="00D94C89"/>
    <w:rsid w:val="00D9501C"/>
    <w:rsid w:val="00D9556C"/>
    <w:rsid w:val="00D95635"/>
    <w:rsid w:val="00D95711"/>
    <w:rsid w:val="00D958DD"/>
    <w:rsid w:val="00D959E8"/>
    <w:rsid w:val="00D95FCE"/>
    <w:rsid w:val="00D960C3"/>
    <w:rsid w:val="00D96608"/>
    <w:rsid w:val="00D96808"/>
    <w:rsid w:val="00D96872"/>
    <w:rsid w:val="00D968C1"/>
    <w:rsid w:val="00D9693D"/>
    <w:rsid w:val="00D96C6B"/>
    <w:rsid w:val="00D96D1D"/>
    <w:rsid w:val="00D96F60"/>
    <w:rsid w:val="00D970F1"/>
    <w:rsid w:val="00D9724A"/>
    <w:rsid w:val="00D9726D"/>
    <w:rsid w:val="00D97282"/>
    <w:rsid w:val="00D9732C"/>
    <w:rsid w:val="00D97537"/>
    <w:rsid w:val="00D97650"/>
    <w:rsid w:val="00D977D4"/>
    <w:rsid w:val="00D97B38"/>
    <w:rsid w:val="00D97D9A"/>
    <w:rsid w:val="00D97DD5"/>
    <w:rsid w:val="00D97EAF"/>
    <w:rsid w:val="00DA03EB"/>
    <w:rsid w:val="00DA042D"/>
    <w:rsid w:val="00DA0547"/>
    <w:rsid w:val="00DA07D7"/>
    <w:rsid w:val="00DA08F8"/>
    <w:rsid w:val="00DA0BB0"/>
    <w:rsid w:val="00DA0BC5"/>
    <w:rsid w:val="00DA12D0"/>
    <w:rsid w:val="00DA13B5"/>
    <w:rsid w:val="00DA13B8"/>
    <w:rsid w:val="00DA1581"/>
    <w:rsid w:val="00DA1609"/>
    <w:rsid w:val="00DA1822"/>
    <w:rsid w:val="00DA19F1"/>
    <w:rsid w:val="00DA1D52"/>
    <w:rsid w:val="00DA1D7E"/>
    <w:rsid w:val="00DA1D87"/>
    <w:rsid w:val="00DA1DA8"/>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B72"/>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733"/>
    <w:rsid w:val="00DA582D"/>
    <w:rsid w:val="00DA59EE"/>
    <w:rsid w:val="00DA5C04"/>
    <w:rsid w:val="00DA5D4D"/>
    <w:rsid w:val="00DA5FA6"/>
    <w:rsid w:val="00DA6214"/>
    <w:rsid w:val="00DA6369"/>
    <w:rsid w:val="00DA692C"/>
    <w:rsid w:val="00DA6978"/>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684"/>
    <w:rsid w:val="00DB09EA"/>
    <w:rsid w:val="00DB1088"/>
    <w:rsid w:val="00DB1113"/>
    <w:rsid w:val="00DB11B1"/>
    <w:rsid w:val="00DB136E"/>
    <w:rsid w:val="00DB161D"/>
    <w:rsid w:val="00DB169A"/>
    <w:rsid w:val="00DB1877"/>
    <w:rsid w:val="00DB187F"/>
    <w:rsid w:val="00DB18C6"/>
    <w:rsid w:val="00DB19AB"/>
    <w:rsid w:val="00DB1A13"/>
    <w:rsid w:val="00DB1A35"/>
    <w:rsid w:val="00DB1B34"/>
    <w:rsid w:val="00DB1C77"/>
    <w:rsid w:val="00DB1D0C"/>
    <w:rsid w:val="00DB1E04"/>
    <w:rsid w:val="00DB1EB0"/>
    <w:rsid w:val="00DB1EC6"/>
    <w:rsid w:val="00DB1F8F"/>
    <w:rsid w:val="00DB2391"/>
    <w:rsid w:val="00DB2474"/>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0DE"/>
    <w:rsid w:val="00DB421C"/>
    <w:rsid w:val="00DB42D6"/>
    <w:rsid w:val="00DB438F"/>
    <w:rsid w:val="00DB4503"/>
    <w:rsid w:val="00DB4BBE"/>
    <w:rsid w:val="00DB4C5F"/>
    <w:rsid w:val="00DB4FF4"/>
    <w:rsid w:val="00DB509A"/>
    <w:rsid w:val="00DB5397"/>
    <w:rsid w:val="00DB55F6"/>
    <w:rsid w:val="00DB5617"/>
    <w:rsid w:val="00DB5660"/>
    <w:rsid w:val="00DB5A26"/>
    <w:rsid w:val="00DB5F2A"/>
    <w:rsid w:val="00DB6195"/>
    <w:rsid w:val="00DB644A"/>
    <w:rsid w:val="00DB6497"/>
    <w:rsid w:val="00DB659D"/>
    <w:rsid w:val="00DB6714"/>
    <w:rsid w:val="00DB673F"/>
    <w:rsid w:val="00DB67A2"/>
    <w:rsid w:val="00DB6914"/>
    <w:rsid w:val="00DB6CAD"/>
    <w:rsid w:val="00DB6DA3"/>
    <w:rsid w:val="00DB6F1F"/>
    <w:rsid w:val="00DB6FA9"/>
    <w:rsid w:val="00DB71A2"/>
    <w:rsid w:val="00DB7438"/>
    <w:rsid w:val="00DB7658"/>
    <w:rsid w:val="00DB76C0"/>
    <w:rsid w:val="00DB79BB"/>
    <w:rsid w:val="00DB7B97"/>
    <w:rsid w:val="00DB7E14"/>
    <w:rsid w:val="00DC01B0"/>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2E3"/>
    <w:rsid w:val="00DC140A"/>
    <w:rsid w:val="00DC145A"/>
    <w:rsid w:val="00DC15CF"/>
    <w:rsid w:val="00DC178E"/>
    <w:rsid w:val="00DC17A7"/>
    <w:rsid w:val="00DC186C"/>
    <w:rsid w:val="00DC18BB"/>
    <w:rsid w:val="00DC18ED"/>
    <w:rsid w:val="00DC195E"/>
    <w:rsid w:val="00DC1962"/>
    <w:rsid w:val="00DC1AC2"/>
    <w:rsid w:val="00DC1CFA"/>
    <w:rsid w:val="00DC1EDC"/>
    <w:rsid w:val="00DC230F"/>
    <w:rsid w:val="00DC236D"/>
    <w:rsid w:val="00DC23A0"/>
    <w:rsid w:val="00DC251E"/>
    <w:rsid w:val="00DC2681"/>
    <w:rsid w:val="00DC2DF3"/>
    <w:rsid w:val="00DC2EE8"/>
    <w:rsid w:val="00DC322D"/>
    <w:rsid w:val="00DC3233"/>
    <w:rsid w:val="00DC3369"/>
    <w:rsid w:val="00DC3488"/>
    <w:rsid w:val="00DC3A0B"/>
    <w:rsid w:val="00DC3A47"/>
    <w:rsid w:val="00DC3B6D"/>
    <w:rsid w:val="00DC3C7F"/>
    <w:rsid w:val="00DC401F"/>
    <w:rsid w:val="00DC4133"/>
    <w:rsid w:val="00DC41F0"/>
    <w:rsid w:val="00DC440C"/>
    <w:rsid w:val="00DC4418"/>
    <w:rsid w:val="00DC4439"/>
    <w:rsid w:val="00DC4610"/>
    <w:rsid w:val="00DC47A7"/>
    <w:rsid w:val="00DC491E"/>
    <w:rsid w:val="00DC49E9"/>
    <w:rsid w:val="00DC507E"/>
    <w:rsid w:val="00DC5348"/>
    <w:rsid w:val="00DC54FB"/>
    <w:rsid w:val="00DC5AFA"/>
    <w:rsid w:val="00DC5BB2"/>
    <w:rsid w:val="00DC5CC2"/>
    <w:rsid w:val="00DC5D6F"/>
    <w:rsid w:val="00DC5E4C"/>
    <w:rsid w:val="00DC609C"/>
    <w:rsid w:val="00DC6782"/>
    <w:rsid w:val="00DC6784"/>
    <w:rsid w:val="00DC67CF"/>
    <w:rsid w:val="00DC6804"/>
    <w:rsid w:val="00DC6C22"/>
    <w:rsid w:val="00DC6D69"/>
    <w:rsid w:val="00DC6EAA"/>
    <w:rsid w:val="00DC6FE8"/>
    <w:rsid w:val="00DC7133"/>
    <w:rsid w:val="00DC7206"/>
    <w:rsid w:val="00DC731E"/>
    <w:rsid w:val="00DC7323"/>
    <w:rsid w:val="00DC749C"/>
    <w:rsid w:val="00DC74AB"/>
    <w:rsid w:val="00DC775F"/>
    <w:rsid w:val="00DC7E69"/>
    <w:rsid w:val="00DC7EAD"/>
    <w:rsid w:val="00DC7F1F"/>
    <w:rsid w:val="00DC7F33"/>
    <w:rsid w:val="00DC7F3B"/>
    <w:rsid w:val="00DD0075"/>
    <w:rsid w:val="00DD0148"/>
    <w:rsid w:val="00DD0475"/>
    <w:rsid w:val="00DD05CF"/>
    <w:rsid w:val="00DD0826"/>
    <w:rsid w:val="00DD085B"/>
    <w:rsid w:val="00DD0954"/>
    <w:rsid w:val="00DD0B6E"/>
    <w:rsid w:val="00DD0BDD"/>
    <w:rsid w:val="00DD0C11"/>
    <w:rsid w:val="00DD0DDA"/>
    <w:rsid w:val="00DD0E71"/>
    <w:rsid w:val="00DD1223"/>
    <w:rsid w:val="00DD1257"/>
    <w:rsid w:val="00DD1338"/>
    <w:rsid w:val="00DD1348"/>
    <w:rsid w:val="00DD1467"/>
    <w:rsid w:val="00DD1654"/>
    <w:rsid w:val="00DD1681"/>
    <w:rsid w:val="00DD176F"/>
    <w:rsid w:val="00DD188E"/>
    <w:rsid w:val="00DD1C8E"/>
    <w:rsid w:val="00DD1DD2"/>
    <w:rsid w:val="00DD1DE8"/>
    <w:rsid w:val="00DD1F10"/>
    <w:rsid w:val="00DD1F29"/>
    <w:rsid w:val="00DD1F9A"/>
    <w:rsid w:val="00DD1FCA"/>
    <w:rsid w:val="00DD2054"/>
    <w:rsid w:val="00DD2576"/>
    <w:rsid w:val="00DD2736"/>
    <w:rsid w:val="00DD2934"/>
    <w:rsid w:val="00DD29D2"/>
    <w:rsid w:val="00DD2E84"/>
    <w:rsid w:val="00DD2ED1"/>
    <w:rsid w:val="00DD317E"/>
    <w:rsid w:val="00DD3398"/>
    <w:rsid w:val="00DD374D"/>
    <w:rsid w:val="00DD390C"/>
    <w:rsid w:val="00DD3955"/>
    <w:rsid w:val="00DD3B3E"/>
    <w:rsid w:val="00DD3BDB"/>
    <w:rsid w:val="00DD3CA5"/>
    <w:rsid w:val="00DD3D03"/>
    <w:rsid w:val="00DD3DB8"/>
    <w:rsid w:val="00DD4278"/>
    <w:rsid w:val="00DD43D8"/>
    <w:rsid w:val="00DD467A"/>
    <w:rsid w:val="00DD474B"/>
    <w:rsid w:val="00DD48E8"/>
    <w:rsid w:val="00DD49B4"/>
    <w:rsid w:val="00DD4D5D"/>
    <w:rsid w:val="00DD4EA2"/>
    <w:rsid w:val="00DD4EC8"/>
    <w:rsid w:val="00DD4F32"/>
    <w:rsid w:val="00DD5003"/>
    <w:rsid w:val="00DD5165"/>
    <w:rsid w:val="00DD536D"/>
    <w:rsid w:val="00DD5570"/>
    <w:rsid w:val="00DD58D0"/>
    <w:rsid w:val="00DD5ACB"/>
    <w:rsid w:val="00DD5C80"/>
    <w:rsid w:val="00DD5DD1"/>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BE6"/>
    <w:rsid w:val="00DD7DD2"/>
    <w:rsid w:val="00DD7ECC"/>
    <w:rsid w:val="00DE003B"/>
    <w:rsid w:val="00DE00D8"/>
    <w:rsid w:val="00DE00EA"/>
    <w:rsid w:val="00DE0242"/>
    <w:rsid w:val="00DE0289"/>
    <w:rsid w:val="00DE05BD"/>
    <w:rsid w:val="00DE05D9"/>
    <w:rsid w:val="00DE0713"/>
    <w:rsid w:val="00DE0748"/>
    <w:rsid w:val="00DE0825"/>
    <w:rsid w:val="00DE0ADA"/>
    <w:rsid w:val="00DE0D9F"/>
    <w:rsid w:val="00DE10B1"/>
    <w:rsid w:val="00DE134F"/>
    <w:rsid w:val="00DE13ED"/>
    <w:rsid w:val="00DE15E7"/>
    <w:rsid w:val="00DE1712"/>
    <w:rsid w:val="00DE1826"/>
    <w:rsid w:val="00DE1841"/>
    <w:rsid w:val="00DE187C"/>
    <w:rsid w:val="00DE1934"/>
    <w:rsid w:val="00DE19C6"/>
    <w:rsid w:val="00DE19CF"/>
    <w:rsid w:val="00DE1A9D"/>
    <w:rsid w:val="00DE1B4F"/>
    <w:rsid w:val="00DE1BD0"/>
    <w:rsid w:val="00DE1DD4"/>
    <w:rsid w:val="00DE1FA8"/>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0F"/>
    <w:rsid w:val="00DE3F55"/>
    <w:rsid w:val="00DE44AC"/>
    <w:rsid w:val="00DE44AD"/>
    <w:rsid w:val="00DE4521"/>
    <w:rsid w:val="00DE4866"/>
    <w:rsid w:val="00DE48AF"/>
    <w:rsid w:val="00DE4980"/>
    <w:rsid w:val="00DE4C85"/>
    <w:rsid w:val="00DE4CBC"/>
    <w:rsid w:val="00DE4D69"/>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1B"/>
    <w:rsid w:val="00DE69C7"/>
    <w:rsid w:val="00DE69D6"/>
    <w:rsid w:val="00DE6A9B"/>
    <w:rsid w:val="00DE6AAC"/>
    <w:rsid w:val="00DE6C45"/>
    <w:rsid w:val="00DE710F"/>
    <w:rsid w:val="00DE71CD"/>
    <w:rsid w:val="00DE7575"/>
    <w:rsid w:val="00DE757F"/>
    <w:rsid w:val="00DE76DD"/>
    <w:rsid w:val="00DE772B"/>
    <w:rsid w:val="00DE7850"/>
    <w:rsid w:val="00DE7936"/>
    <w:rsid w:val="00DE795B"/>
    <w:rsid w:val="00DE79C2"/>
    <w:rsid w:val="00DE79C8"/>
    <w:rsid w:val="00DE79D1"/>
    <w:rsid w:val="00DE7A0C"/>
    <w:rsid w:val="00DE7B67"/>
    <w:rsid w:val="00DE7F8F"/>
    <w:rsid w:val="00DF00E1"/>
    <w:rsid w:val="00DF0400"/>
    <w:rsid w:val="00DF05AB"/>
    <w:rsid w:val="00DF076E"/>
    <w:rsid w:val="00DF0966"/>
    <w:rsid w:val="00DF098B"/>
    <w:rsid w:val="00DF0ACB"/>
    <w:rsid w:val="00DF0D3D"/>
    <w:rsid w:val="00DF0F38"/>
    <w:rsid w:val="00DF108E"/>
    <w:rsid w:val="00DF1149"/>
    <w:rsid w:val="00DF18A8"/>
    <w:rsid w:val="00DF19CA"/>
    <w:rsid w:val="00DF1E12"/>
    <w:rsid w:val="00DF1F63"/>
    <w:rsid w:val="00DF2030"/>
    <w:rsid w:val="00DF221D"/>
    <w:rsid w:val="00DF228B"/>
    <w:rsid w:val="00DF241E"/>
    <w:rsid w:val="00DF2703"/>
    <w:rsid w:val="00DF31CC"/>
    <w:rsid w:val="00DF331F"/>
    <w:rsid w:val="00DF33CB"/>
    <w:rsid w:val="00DF34AD"/>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4F4"/>
    <w:rsid w:val="00DF4532"/>
    <w:rsid w:val="00DF471C"/>
    <w:rsid w:val="00DF481E"/>
    <w:rsid w:val="00DF4969"/>
    <w:rsid w:val="00DF4AEF"/>
    <w:rsid w:val="00DF4D6F"/>
    <w:rsid w:val="00DF5073"/>
    <w:rsid w:val="00DF5602"/>
    <w:rsid w:val="00DF56A1"/>
    <w:rsid w:val="00DF56ED"/>
    <w:rsid w:val="00DF573C"/>
    <w:rsid w:val="00DF5848"/>
    <w:rsid w:val="00DF5A12"/>
    <w:rsid w:val="00DF5A80"/>
    <w:rsid w:val="00DF5AE0"/>
    <w:rsid w:val="00DF5B2B"/>
    <w:rsid w:val="00DF5BBA"/>
    <w:rsid w:val="00DF5DF8"/>
    <w:rsid w:val="00DF5E10"/>
    <w:rsid w:val="00DF5ECB"/>
    <w:rsid w:val="00DF60CD"/>
    <w:rsid w:val="00DF61ED"/>
    <w:rsid w:val="00DF6203"/>
    <w:rsid w:val="00DF65FC"/>
    <w:rsid w:val="00DF6674"/>
    <w:rsid w:val="00DF689E"/>
    <w:rsid w:val="00DF6998"/>
    <w:rsid w:val="00DF6F06"/>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9F"/>
    <w:rsid w:val="00E009EF"/>
    <w:rsid w:val="00E00D04"/>
    <w:rsid w:val="00E00D07"/>
    <w:rsid w:val="00E00E53"/>
    <w:rsid w:val="00E00FE5"/>
    <w:rsid w:val="00E01691"/>
    <w:rsid w:val="00E017FD"/>
    <w:rsid w:val="00E01B20"/>
    <w:rsid w:val="00E01B64"/>
    <w:rsid w:val="00E01BBA"/>
    <w:rsid w:val="00E01EE5"/>
    <w:rsid w:val="00E01EFF"/>
    <w:rsid w:val="00E02231"/>
    <w:rsid w:val="00E02549"/>
    <w:rsid w:val="00E0258D"/>
    <w:rsid w:val="00E02AE4"/>
    <w:rsid w:val="00E02B43"/>
    <w:rsid w:val="00E02B4F"/>
    <w:rsid w:val="00E02DE1"/>
    <w:rsid w:val="00E02E8A"/>
    <w:rsid w:val="00E03009"/>
    <w:rsid w:val="00E03258"/>
    <w:rsid w:val="00E0343C"/>
    <w:rsid w:val="00E03470"/>
    <w:rsid w:val="00E03568"/>
    <w:rsid w:val="00E0377B"/>
    <w:rsid w:val="00E038B5"/>
    <w:rsid w:val="00E03964"/>
    <w:rsid w:val="00E03976"/>
    <w:rsid w:val="00E03EBA"/>
    <w:rsid w:val="00E040D2"/>
    <w:rsid w:val="00E04181"/>
    <w:rsid w:val="00E0450B"/>
    <w:rsid w:val="00E04518"/>
    <w:rsid w:val="00E0483C"/>
    <w:rsid w:val="00E04DF4"/>
    <w:rsid w:val="00E04F58"/>
    <w:rsid w:val="00E0506C"/>
    <w:rsid w:val="00E0527A"/>
    <w:rsid w:val="00E052A1"/>
    <w:rsid w:val="00E057EF"/>
    <w:rsid w:val="00E05877"/>
    <w:rsid w:val="00E05B38"/>
    <w:rsid w:val="00E05BBA"/>
    <w:rsid w:val="00E05EA0"/>
    <w:rsid w:val="00E05F2C"/>
    <w:rsid w:val="00E05FE8"/>
    <w:rsid w:val="00E06028"/>
    <w:rsid w:val="00E060B8"/>
    <w:rsid w:val="00E06141"/>
    <w:rsid w:val="00E0619D"/>
    <w:rsid w:val="00E0630E"/>
    <w:rsid w:val="00E0646B"/>
    <w:rsid w:val="00E06773"/>
    <w:rsid w:val="00E068A1"/>
    <w:rsid w:val="00E06BAA"/>
    <w:rsid w:val="00E06C5F"/>
    <w:rsid w:val="00E06C96"/>
    <w:rsid w:val="00E06D2F"/>
    <w:rsid w:val="00E06FFF"/>
    <w:rsid w:val="00E071A8"/>
    <w:rsid w:val="00E07341"/>
    <w:rsid w:val="00E073AF"/>
    <w:rsid w:val="00E0758E"/>
    <w:rsid w:val="00E07743"/>
    <w:rsid w:val="00E07833"/>
    <w:rsid w:val="00E07842"/>
    <w:rsid w:val="00E07954"/>
    <w:rsid w:val="00E07A51"/>
    <w:rsid w:val="00E07B7A"/>
    <w:rsid w:val="00E07DEA"/>
    <w:rsid w:val="00E07DF8"/>
    <w:rsid w:val="00E07E7A"/>
    <w:rsid w:val="00E07EED"/>
    <w:rsid w:val="00E10065"/>
    <w:rsid w:val="00E101BC"/>
    <w:rsid w:val="00E101E5"/>
    <w:rsid w:val="00E10205"/>
    <w:rsid w:val="00E10292"/>
    <w:rsid w:val="00E104CE"/>
    <w:rsid w:val="00E10663"/>
    <w:rsid w:val="00E107BF"/>
    <w:rsid w:val="00E10A99"/>
    <w:rsid w:val="00E10E3D"/>
    <w:rsid w:val="00E1126C"/>
    <w:rsid w:val="00E1167E"/>
    <w:rsid w:val="00E11824"/>
    <w:rsid w:val="00E119E2"/>
    <w:rsid w:val="00E11B53"/>
    <w:rsid w:val="00E11B90"/>
    <w:rsid w:val="00E11D35"/>
    <w:rsid w:val="00E12872"/>
    <w:rsid w:val="00E12A65"/>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877"/>
    <w:rsid w:val="00E13939"/>
    <w:rsid w:val="00E139C5"/>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3E"/>
    <w:rsid w:val="00E153AB"/>
    <w:rsid w:val="00E15718"/>
    <w:rsid w:val="00E15829"/>
    <w:rsid w:val="00E15D94"/>
    <w:rsid w:val="00E15ED2"/>
    <w:rsid w:val="00E15F38"/>
    <w:rsid w:val="00E16080"/>
    <w:rsid w:val="00E161E6"/>
    <w:rsid w:val="00E16324"/>
    <w:rsid w:val="00E1651A"/>
    <w:rsid w:val="00E16791"/>
    <w:rsid w:val="00E16D68"/>
    <w:rsid w:val="00E16FEC"/>
    <w:rsid w:val="00E1736C"/>
    <w:rsid w:val="00E173EB"/>
    <w:rsid w:val="00E17490"/>
    <w:rsid w:val="00E17586"/>
    <w:rsid w:val="00E17672"/>
    <w:rsid w:val="00E17761"/>
    <w:rsid w:val="00E17BDE"/>
    <w:rsid w:val="00E17CE8"/>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131"/>
    <w:rsid w:val="00E2282D"/>
    <w:rsid w:val="00E2282E"/>
    <w:rsid w:val="00E2290A"/>
    <w:rsid w:val="00E22AF4"/>
    <w:rsid w:val="00E22AF6"/>
    <w:rsid w:val="00E22B18"/>
    <w:rsid w:val="00E22C8F"/>
    <w:rsid w:val="00E22D6B"/>
    <w:rsid w:val="00E22EBA"/>
    <w:rsid w:val="00E23438"/>
    <w:rsid w:val="00E2350C"/>
    <w:rsid w:val="00E23580"/>
    <w:rsid w:val="00E23A7F"/>
    <w:rsid w:val="00E23BF3"/>
    <w:rsid w:val="00E23C5E"/>
    <w:rsid w:val="00E23CD4"/>
    <w:rsid w:val="00E23CD7"/>
    <w:rsid w:val="00E23DD1"/>
    <w:rsid w:val="00E2434E"/>
    <w:rsid w:val="00E24493"/>
    <w:rsid w:val="00E245A0"/>
    <w:rsid w:val="00E248DD"/>
    <w:rsid w:val="00E24C58"/>
    <w:rsid w:val="00E25147"/>
    <w:rsid w:val="00E252A4"/>
    <w:rsid w:val="00E252C5"/>
    <w:rsid w:val="00E252CA"/>
    <w:rsid w:val="00E25374"/>
    <w:rsid w:val="00E25398"/>
    <w:rsid w:val="00E253E0"/>
    <w:rsid w:val="00E255A3"/>
    <w:rsid w:val="00E25843"/>
    <w:rsid w:val="00E25C88"/>
    <w:rsid w:val="00E25E76"/>
    <w:rsid w:val="00E260B6"/>
    <w:rsid w:val="00E263AD"/>
    <w:rsid w:val="00E26916"/>
    <w:rsid w:val="00E26918"/>
    <w:rsid w:val="00E269B4"/>
    <w:rsid w:val="00E26B19"/>
    <w:rsid w:val="00E26B69"/>
    <w:rsid w:val="00E26CB1"/>
    <w:rsid w:val="00E26D91"/>
    <w:rsid w:val="00E26FEA"/>
    <w:rsid w:val="00E27265"/>
    <w:rsid w:val="00E27268"/>
    <w:rsid w:val="00E27529"/>
    <w:rsid w:val="00E27554"/>
    <w:rsid w:val="00E279DE"/>
    <w:rsid w:val="00E27BD7"/>
    <w:rsid w:val="00E301B8"/>
    <w:rsid w:val="00E303DF"/>
    <w:rsid w:val="00E304A0"/>
    <w:rsid w:val="00E306F4"/>
    <w:rsid w:val="00E30B95"/>
    <w:rsid w:val="00E30CE9"/>
    <w:rsid w:val="00E30D96"/>
    <w:rsid w:val="00E30F6B"/>
    <w:rsid w:val="00E3125E"/>
    <w:rsid w:val="00E312B2"/>
    <w:rsid w:val="00E313D1"/>
    <w:rsid w:val="00E3145A"/>
    <w:rsid w:val="00E3174D"/>
    <w:rsid w:val="00E3183D"/>
    <w:rsid w:val="00E3185D"/>
    <w:rsid w:val="00E3190C"/>
    <w:rsid w:val="00E31A54"/>
    <w:rsid w:val="00E32191"/>
    <w:rsid w:val="00E321DD"/>
    <w:rsid w:val="00E32272"/>
    <w:rsid w:val="00E32319"/>
    <w:rsid w:val="00E32561"/>
    <w:rsid w:val="00E32572"/>
    <w:rsid w:val="00E3264C"/>
    <w:rsid w:val="00E32654"/>
    <w:rsid w:val="00E3298C"/>
    <w:rsid w:val="00E32998"/>
    <w:rsid w:val="00E32D02"/>
    <w:rsid w:val="00E32E91"/>
    <w:rsid w:val="00E32F89"/>
    <w:rsid w:val="00E333F8"/>
    <w:rsid w:val="00E334E8"/>
    <w:rsid w:val="00E33665"/>
    <w:rsid w:val="00E33747"/>
    <w:rsid w:val="00E33769"/>
    <w:rsid w:val="00E33787"/>
    <w:rsid w:val="00E33990"/>
    <w:rsid w:val="00E33C02"/>
    <w:rsid w:val="00E33D0A"/>
    <w:rsid w:val="00E33D11"/>
    <w:rsid w:val="00E33E2A"/>
    <w:rsid w:val="00E33F2B"/>
    <w:rsid w:val="00E3406A"/>
    <w:rsid w:val="00E344D1"/>
    <w:rsid w:val="00E34513"/>
    <w:rsid w:val="00E3466E"/>
    <w:rsid w:val="00E34703"/>
    <w:rsid w:val="00E34717"/>
    <w:rsid w:val="00E34990"/>
    <w:rsid w:val="00E349E2"/>
    <w:rsid w:val="00E34A20"/>
    <w:rsid w:val="00E34BFF"/>
    <w:rsid w:val="00E35297"/>
    <w:rsid w:val="00E352BD"/>
    <w:rsid w:val="00E35311"/>
    <w:rsid w:val="00E3534A"/>
    <w:rsid w:val="00E3534D"/>
    <w:rsid w:val="00E3556A"/>
    <w:rsid w:val="00E355C6"/>
    <w:rsid w:val="00E356AE"/>
    <w:rsid w:val="00E35A0F"/>
    <w:rsid w:val="00E35B50"/>
    <w:rsid w:val="00E35B68"/>
    <w:rsid w:val="00E35C1F"/>
    <w:rsid w:val="00E35C7E"/>
    <w:rsid w:val="00E35CF9"/>
    <w:rsid w:val="00E35F36"/>
    <w:rsid w:val="00E361D2"/>
    <w:rsid w:val="00E362A4"/>
    <w:rsid w:val="00E36419"/>
    <w:rsid w:val="00E3658C"/>
    <w:rsid w:val="00E3662B"/>
    <w:rsid w:val="00E36681"/>
    <w:rsid w:val="00E36711"/>
    <w:rsid w:val="00E36B8D"/>
    <w:rsid w:val="00E36C3C"/>
    <w:rsid w:val="00E3715F"/>
    <w:rsid w:val="00E37186"/>
    <w:rsid w:val="00E37332"/>
    <w:rsid w:val="00E37496"/>
    <w:rsid w:val="00E376F9"/>
    <w:rsid w:val="00E37B58"/>
    <w:rsid w:val="00E37CB6"/>
    <w:rsid w:val="00E37D09"/>
    <w:rsid w:val="00E37D97"/>
    <w:rsid w:val="00E37E34"/>
    <w:rsid w:val="00E37E92"/>
    <w:rsid w:val="00E40098"/>
    <w:rsid w:val="00E400D4"/>
    <w:rsid w:val="00E401A5"/>
    <w:rsid w:val="00E4026C"/>
    <w:rsid w:val="00E402CB"/>
    <w:rsid w:val="00E4079A"/>
    <w:rsid w:val="00E40F7F"/>
    <w:rsid w:val="00E40FBE"/>
    <w:rsid w:val="00E413E2"/>
    <w:rsid w:val="00E414BC"/>
    <w:rsid w:val="00E4158D"/>
    <w:rsid w:val="00E41BDD"/>
    <w:rsid w:val="00E41FA2"/>
    <w:rsid w:val="00E41FFC"/>
    <w:rsid w:val="00E4204F"/>
    <w:rsid w:val="00E424B4"/>
    <w:rsid w:val="00E42572"/>
    <w:rsid w:val="00E42A57"/>
    <w:rsid w:val="00E42B98"/>
    <w:rsid w:val="00E42C57"/>
    <w:rsid w:val="00E42C68"/>
    <w:rsid w:val="00E430A1"/>
    <w:rsid w:val="00E43176"/>
    <w:rsid w:val="00E43471"/>
    <w:rsid w:val="00E434DA"/>
    <w:rsid w:val="00E436E9"/>
    <w:rsid w:val="00E43AA0"/>
    <w:rsid w:val="00E43BF3"/>
    <w:rsid w:val="00E43C08"/>
    <w:rsid w:val="00E43CE0"/>
    <w:rsid w:val="00E43E25"/>
    <w:rsid w:val="00E43F93"/>
    <w:rsid w:val="00E442AF"/>
    <w:rsid w:val="00E443C6"/>
    <w:rsid w:val="00E4456E"/>
    <w:rsid w:val="00E44715"/>
    <w:rsid w:val="00E448BE"/>
    <w:rsid w:val="00E448FA"/>
    <w:rsid w:val="00E4495A"/>
    <w:rsid w:val="00E449E2"/>
    <w:rsid w:val="00E44AC1"/>
    <w:rsid w:val="00E4500B"/>
    <w:rsid w:val="00E45039"/>
    <w:rsid w:val="00E45073"/>
    <w:rsid w:val="00E4514E"/>
    <w:rsid w:val="00E45760"/>
    <w:rsid w:val="00E459E9"/>
    <w:rsid w:val="00E45C62"/>
    <w:rsid w:val="00E45D03"/>
    <w:rsid w:val="00E45EA4"/>
    <w:rsid w:val="00E45F39"/>
    <w:rsid w:val="00E46057"/>
    <w:rsid w:val="00E460AC"/>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6FD9"/>
    <w:rsid w:val="00E470CC"/>
    <w:rsid w:val="00E471BD"/>
    <w:rsid w:val="00E474F1"/>
    <w:rsid w:val="00E4776F"/>
    <w:rsid w:val="00E4786D"/>
    <w:rsid w:val="00E478C9"/>
    <w:rsid w:val="00E47991"/>
    <w:rsid w:val="00E47CE8"/>
    <w:rsid w:val="00E47D0F"/>
    <w:rsid w:val="00E47D3A"/>
    <w:rsid w:val="00E47EA8"/>
    <w:rsid w:val="00E47F59"/>
    <w:rsid w:val="00E50437"/>
    <w:rsid w:val="00E5047F"/>
    <w:rsid w:val="00E50551"/>
    <w:rsid w:val="00E5056E"/>
    <w:rsid w:val="00E50942"/>
    <w:rsid w:val="00E50E9A"/>
    <w:rsid w:val="00E5101A"/>
    <w:rsid w:val="00E51420"/>
    <w:rsid w:val="00E514BE"/>
    <w:rsid w:val="00E514E2"/>
    <w:rsid w:val="00E51601"/>
    <w:rsid w:val="00E51677"/>
    <w:rsid w:val="00E517E8"/>
    <w:rsid w:val="00E518BA"/>
    <w:rsid w:val="00E51B6E"/>
    <w:rsid w:val="00E51C1F"/>
    <w:rsid w:val="00E51D78"/>
    <w:rsid w:val="00E51FF3"/>
    <w:rsid w:val="00E521FA"/>
    <w:rsid w:val="00E524E3"/>
    <w:rsid w:val="00E527BC"/>
    <w:rsid w:val="00E5284E"/>
    <w:rsid w:val="00E52A25"/>
    <w:rsid w:val="00E52CB0"/>
    <w:rsid w:val="00E5304E"/>
    <w:rsid w:val="00E530D1"/>
    <w:rsid w:val="00E530EE"/>
    <w:rsid w:val="00E53188"/>
    <w:rsid w:val="00E5359A"/>
    <w:rsid w:val="00E535C2"/>
    <w:rsid w:val="00E53920"/>
    <w:rsid w:val="00E539AB"/>
    <w:rsid w:val="00E53A55"/>
    <w:rsid w:val="00E53C2A"/>
    <w:rsid w:val="00E53DD8"/>
    <w:rsid w:val="00E53DFA"/>
    <w:rsid w:val="00E53E6D"/>
    <w:rsid w:val="00E53EB4"/>
    <w:rsid w:val="00E53F97"/>
    <w:rsid w:val="00E542BD"/>
    <w:rsid w:val="00E5441D"/>
    <w:rsid w:val="00E54549"/>
    <w:rsid w:val="00E5456C"/>
    <w:rsid w:val="00E5460D"/>
    <w:rsid w:val="00E54725"/>
    <w:rsid w:val="00E5477A"/>
    <w:rsid w:val="00E54831"/>
    <w:rsid w:val="00E54A22"/>
    <w:rsid w:val="00E54A50"/>
    <w:rsid w:val="00E54ADF"/>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0C8"/>
    <w:rsid w:val="00E56291"/>
    <w:rsid w:val="00E564AF"/>
    <w:rsid w:val="00E56512"/>
    <w:rsid w:val="00E565CC"/>
    <w:rsid w:val="00E5686F"/>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2D8"/>
    <w:rsid w:val="00E603D0"/>
    <w:rsid w:val="00E60424"/>
    <w:rsid w:val="00E6067A"/>
    <w:rsid w:val="00E60762"/>
    <w:rsid w:val="00E60AC2"/>
    <w:rsid w:val="00E60BE7"/>
    <w:rsid w:val="00E60D09"/>
    <w:rsid w:val="00E60D75"/>
    <w:rsid w:val="00E60F18"/>
    <w:rsid w:val="00E6129E"/>
    <w:rsid w:val="00E612D1"/>
    <w:rsid w:val="00E6141B"/>
    <w:rsid w:val="00E614A3"/>
    <w:rsid w:val="00E615BA"/>
    <w:rsid w:val="00E617B0"/>
    <w:rsid w:val="00E619A1"/>
    <w:rsid w:val="00E61A50"/>
    <w:rsid w:val="00E61A72"/>
    <w:rsid w:val="00E61E07"/>
    <w:rsid w:val="00E61F40"/>
    <w:rsid w:val="00E62285"/>
    <w:rsid w:val="00E623DA"/>
    <w:rsid w:val="00E6263C"/>
    <w:rsid w:val="00E628C8"/>
    <w:rsid w:val="00E629C4"/>
    <w:rsid w:val="00E62EDD"/>
    <w:rsid w:val="00E63334"/>
    <w:rsid w:val="00E6339C"/>
    <w:rsid w:val="00E63460"/>
    <w:rsid w:val="00E6360E"/>
    <w:rsid w:val="00E63610"/>
    <w:rsid w:val="00E6367D"/>
    <w:rsid w:val="00E636B9"/>
    <w:rsid w:val="00E63858"/>
    <w:rsid w:val="00E639AE"/>
    <w:rsid w:val="00E63C6D"/>
    <w:rsid w:val="00E63D7E"/>
    <w:rsid w:val="00E63E8E"/>
    <w:rsid w:val="00E63EF2"/>
    <w:rsid w:val="00E63EF8"/>
    <w:rsid w:val="00E63F9D"/>
    <w:rsid w:val="00E64202"/>
    <w:rsid w:val="00E643A2"/>
    <w:rsid w:val="00E643B9"/>
    <w:rsid w:val="00E6467A"/>
    <w:rsid w:val="00E64848"/>
    <w:rsid w:val="00E649BA"/>
    <w:rsid w:val="00E64B21"/>
    <w:rsid w:val="00E64C55"/>
    <w:rsid w:val="00E64D80"/>
    <w:rsid w:val="00E64F27"/>
    <w:rsid w:val="00E6508C"/>
    <w:rsid w:val="00E65160"/>
    <w:rsid w:val="00E6517E"/>
    <w:rsid w:val="00E65274"/>
    <w:rsid w:val="00E65288"/>
    <w:rsid w:val="00E65403"/>
    <w:rsid w:val="00E655EE"/>
    <w:rsid w:val="00E65687"/>
    <w:rsid w:val="00E657D2"/>
    <w:rsid w:val="00E657E5"/>
    <w:rsid w:val="00E65896"/>
    <w:rsid w:val="00E65915"/>
    <w:rsid w:val="00E65AD7"/>
    <w:rsid w:val="00E66672"/>
    <w:rsid w:val="00E666A6"/>
    <w:rsid w:val="00E6670E"/>
    <w:rsid w:val="00E667CA"/>
    <w:rsid w:val="00E66852"/>
    <w:rsid w:val="00E66C3B"/>
    <w:rsid w:val="00E66C43"/>
    <w:rsid w:val="00E66E50"/>
    <w:rsid w:val="00E66E93"/>
    <w:rsid w:val="00E66F61"/>
    <w:rsid w:val="00E66FDC"/>
    <w:rsid w:val="00E670E6"/>
    <w:rsid w:val="00E671DF"/>
    <w:rsid w:val="00E67367"/>
    <w:rsid w:val="00E673D9"/>
    <w:rsid w:val="00E674B5"/>
    <w:rsid w:val="00E67647"/>
    <w:rsid w:val="00E67894"/>
    <w:rsid w:val="00E67B50"/>
    <w:rsid w:val="00E67C15"/>
    <w:rsid w:val="00E67D79"/>
    <w:rsid w:val="00E67E59"/>
    <w:rsid w:val="00E67EE4"/>
    <w:rsid w:val="00E7046E"/>
    <w:rsid w:val="00E70584"/>
    <w:rsid w:val="00E706BF"/>
    <w:rsid w:val="00E7083F"/>
    <w:rsid w:val="00E70875"/>
    <w:rsid w:val="00E70967"/>
    <w:rsid w:val="00E70982"/>
    <w:rsid w:val="00E70A3A"/>
    <w:rsid w:val="00E70A9E"/>
    <w:rsid w:val="00E70BEC"/>
    <w:rsid w:val="00E70C2D"/>
    <w:rsid w:val="00E70F76"/>
    <w:rsid w:val="00E70FF6"/>
    <w:rsid w:val="00E711E6"/>
    <w:rsid w:val="00E712B9"/>
    <w:rsid w:val="00E714E3"/>
    <w:rsid w:val="00E715E2"/>
    <w:rsid w:val="00E7176F"/>
    <w:rsid w:val="00E71A60"/>
    <w:rsid w:val="00E71ADB"/>
    <w:rsid w:val="00E71B20"/>
    <w:rsid w:val="00E71C76"/>
    <w:rsid w:val="00E71CAC"/>
    <w:rsid w:val="00E71CD8"/>
    <w:rsid w:val="00E71D0C"/>
    <w:rsid w:val="00E71D9C"/>
    <w:rsid w:val="00E7237F"/>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04"/>
    <w:rsid w:val="00E7542A"/>
    <w:rsid w:val="00E754A0"/>
    <w:rsid w:val="00E7559E"/>
    <w:rsid w:val="00E756E5"/>
    <w:rsid w:val="00E75AC4"/>
    <w:rsid w:val="00E75C84"/>
    <w:rsid w:val="00E75C9C"/>
    <w:rsid w:val="00E75EC8"/>
    <w:rsid w:val="00E75EE0"/>
    <w:rsid w:val="00E75EF0"/>
    <w:rsid w:val="00E75F38"/>
    <w:rsid w:val="00E75FAE"/>
    <w:rsid w:val="00E76337"/>
    <w:rsid w:val="00E76769"/>
    <w:rsid w:val="00E767AF"/>
    <w:rsid w:val="00E769CD"/>
    <w:rsid w:val="00E76D71"/>
    <w:rsid w:val="00E76E5C"/>
    <w:rsid w:val="00E772A2"/>
    <w:rsid w:val="00E777F7"/>
    <w:rsid w:val="00E7790A"/>
    <w:rsid w:val="00E77B33"/>
    <w:rsid w:val="00E77C21"/>
    <w:rsid w:val="00E77D00"/>
    <w:rsid w:val="00E80174"/>
    <w:rsid w:val="00E8036B"/>
    <w:rsid w:val="00E80463"/>
    <w:rsid w:val="00E8047B"/>
    <w:rsid w:val="00E80645"/>
    <w:rsid w:val="00E806D2"/>
    <w:rsid w:val="00E8077B"/>
    <w:rsid w:val="00E807C4"/>
    <w:rsid w:val="00E808EC"/>
    <w:rsid w:val="00E8095B"/>
    <w:rsid w:val="00E80A28"/>
    <w:rsid w:val="00E80B28"/>
    <w:rsid w:val="00E80CBA"/>
    <w:rsid w:val="00E80E14"/>
    <w:rsid w:val="00E80E69"/>
    <w:rsid w:val="00E8103D"/>
    <w:rsid w:val="00E812F0"/>
    <w:rsid w:val="00E8135E"/>
    <w:rsid w:val="00E81376"/>
    <w:rsid w:val="00E813A1"/>
    <w:rsid w:val="00E814C3"/>
    <w:rsid w:val="00E816EF"/>
    <w:rsid w:val="00E81A31"/>
    <w:rsid w:val="00E81B76"/>
    <w:rsid w:val="00E81BE1"/>
    <w:rsid w:val="00E81E20"/>
    <w:rsid w:val="00E82508"/>
    <w:rsid w:val="00E82C1E"/>
    <w:rsid w:val="00E82EBE"/>
    <w:rsid w:val="00E82F32"/>
    <w:rsid w:val="00E82F4E"/>
    <w:rsid w:val="00E82F57"/>
    <w:rsid w:val="00E83121"/>
    <w:rsid w:val="00E83145"/>
    <w:rsid w:val="00E83257"/>
    <w:rsid w:val="00E8326A"/>
    <w:rsid w:val="00E833A7"/>
    <w:rsid w:val="00E8382E"/>
    <w:rsid w:val="00E83836"/>
    <w:rsid w:val="00E83A10"/>
    <w:rsid w:val="00E83A34"/>
    <w:rsid w:val="00E83AD5"/>
    <w:rsid w:val="00E83E56"/>
    <w:rsid w:val="00E8407D"/>
    <w:rsid w:val="00E84173"/>
    <w:rsid w:val="00E842E1"/>
    <w:rsid w:val="00E84453"/>
    <w:rsid w:val="00E84487"/>
    <w:rsid w:val="00E8495A"/>
    <w:rsid w:val="00E8497E"/>
    <w:rsid w:val="00E84A9E"/>
    <w:rsid w:val="00E84D44"/>
    <w:rsid w:val="00E84D6B"/>
    <w:rsid w:val="00E84D72"/>
    <w:rsid w:val="00E8502D"/>
    <w:rsid w:val="00E850D2"/>
    <w:rsid w:val="00E85123"/>
    <w:rsid w:val="00E85242"/>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8C0"/>
    <w:rsid w:val="00E90CB0"/>
    <w:rsid w:val="00E90DB9"/>
    <w:rsid w:val="00E90DEC"/>
    <w:rsid w:val="00E90E76"/>
    <w:rsid w:val="00E90F82"/>
    <w:rsid w:val="00E91040"/>
    <w:rsid w:val="00E91097"/>
    <w:rsid w:val="00E9125B"/>
    <w:rsid w:val="00E914D8"/>
    <w:rsid w:val="00E91645"/>
    <w:rsid w:val="00E916BD"/>
    <w:rsid w:val="00E917A0"/>
    <w:rsid w:val="00E91B01"/>
    <w:rsid w:val="00E91C83"/>
    <w:rsid w:val="00E921E6"/>
    <w:rsid w:val="00E922A6"/>
    <w:rsid w:val="00E923AF"/>
    <w:rsid w:val="00E92600"/>
    <w:rsid w:val="00E926A2"/>
    <w:rsid w:val="00E927C8"/>
    <w:rsid w:val="00E927E2"/>
    <w:rsid w:val="00E92A0C"/>
    <w:rsid w:val="00E92ACE"/>
    <w:rsid w:val="00E92B52"/>
    <w:rsid w:val="00E92D9B"/>
    <w:rsid w:val="00E92E9B"/>
    <w:rsid w:val="00E92F60"/>
    <w:rsid w:val="00E93129"/>
    <w:rsid w:val="00E931BE"/>
    <w:rsid w:val="00E933C1"/>
    <w:rsid w:val="00E93575"/>
    <w:rsid w:val="00E93760"/>
    <w:rsid w:val="00E93889"/>
    <w:rsid w:val="00E93A11"/>
    <w:rsid w:val="00E93AA7"/>
    <w:rsid w:val="00E93AFD"/>
    <w:rsid w:val="00E93D63"/>
    <w:rsid w:val="00E93F5E"/>
    <w:rsid w:val="00E94128"/>
    <w:rsid w:val="00E94129"/>
    <w:rsid w:val="00E9439F"/>
    <w:rsid w:val="00E944AD"/>
    <w:rsid w:val="00E94529"/>
    <w:rsid w:val="00E945EB"/>
    <w:rsid w:val="00E94709"/>
    <w:rsid w:val="00E94712"/>
    <w:rsid w:val="00E94943"/>
    <w:rsid w:val="00E94AD8"/>
    <w:rsid w:val="00E94E8A"/>
    <w:rsid w:val="00E94F6D"/>
    <w:rsid w:val="00E94FE2"/>
    <w:rsid w:val="00E9502D"/>
    <w:rsid w:val="00E950BF"/>
    <w:rsid w:val="00E95346"/>
    <w:rsid w:val="00E953A0"/>
    <w:rsid w:val="00E953BD"/>
    <w:rsid w:val="00E957B7"/>
    <w:rsid w:val="00E95919"/>
    <w:rsid w:val="00E95AEA"/>
    <w:rsid w:val="00E95B01"/>
    <w:rsid w:val="00E95C52"/>
    <w:rsid w:val="00E95EA5"/>
    <w:rsid w:val="00E960A2"/>
    <w:rsid w:val="00E9610D"/>
    <w:rsid w:val="00E961D1"/>
    <w:rsid w:val="00E96271"/>
    <w:rsid w:val="00E9645A"/>
    <w:rsid w:val="00E965BF"/>
    <w:rsid w:val="00E96813"/>
    <w:rsid w:val="00E9691E"/>
    <w:rsid w:val="00E96B19"/>
    <w:rsid w:val="00E96F14"/>
    <w:rsid w:val="00E97B1E"/>
    <w:rsid w:val="00E97B71"/>
    <w:rsid w:val="00E97BEB"/>
    <w:rsid w:val="00E97F81"/>
    <w:rsid w:val="00E97FCB"/>
    <w:rsid w:val="00EA0025"/>
    <w:rsid w:val="00EA018D"/>
    <w:rsid w:val="00EA01AB"/>
    <w:rsid w:val="00EA0223"/>
    <w:rsid w:val="00EA029E"/>
    <w:rsid w:val="00EA0CCB"/>
    <w:rsid w:val="00EA0CEE"/>
    <w:rsid w:val="00EA101C"/>
    <w:rsid w:val="00EA106E"/>
    <w:rsid w:val="00EA1075"/>
    <w:rsid w:val="00EA1329"/>
    <w:rsid w:val="00EA13C6"/>
    <w:rsid w:val="00EA1409"/>
    <w:rsid w:val="00EA16B2"/>
    <w:rsid w:val="00EA172C"/>
    <w:rsid w:val="00EA193E"/>
    <w:rsid w:val="00EA1ABF"/>
    <w:rsid w:val="00EA1C79"/>
    <w:rsid w:val="00EA1E44"/>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BC0"/>
    <w:rsid w:val="00EA3D09"/>
    <w:rsid w:val="00EA3DA1"/>
    <w:rsid w:val="00EA3F67"/>
    <w:rsid w:val="00EA4240"/>
    <w:rsid w:val="00EA44F9"/>
    <w:rsid w:val="00EA4644"/>
    <w:rsid w:val="00EA4677"/>
    <w:rsid w:val="00EA4705"/>
    <w:rsid w:val="00EA48F2"/>
    <w:rsid w:val="00EA4917"/>
    <w:rsid w:val="00EA49F8"/>
    <w:rsid w:val="00EA4B2F"/>
    <w:rsid w:val="00EA4B48"/>
    <w:rsid w:val="00EA4BF9"/>
    <w:rsid w:val="00EA4C5D"/>
    <w:rsid w:val="00EA4EFE"/>
    <w:rsid w:val="00EA4F25"/>
    <w:rsid w:val="00EA4FF5"/>
    <w:rsid w:val="00EA5260"/>
    <w:rsid w:val="00EA54EF"/>
    <w:rsid w:val="00EA5713"/>
    <w:rsid w:val="00EA585A"/>
    <w:rsid w:val="00EA5930"/>
    <w:rsid w:val="00EA59AE"/>
    <w:rsid w:val="00EA5C12"/>
    <w:rsid w:val="00EA5C88"/>
    <w:rsid w:val="00EA5F8F"/>
    <w:rsid w:val="00EA60B6"/>
    <w:rsid w:val="00EA6126"/>
    <w:rsid w:val="00EA6157"/>
    <w:rsid w:val="00EA6333"/>
    <w:rsid w:val="00EA652E"/>
    <w:rsid w:val="00EA65CE"/>
    <w:rsid w:val="00EA675B"/>
    <w:rsid w:val="00EA6917"/>
    <w:rsid w:val="00EA69E6"/>
    <w:rsid w:val="00EA69F4"/>
    <w:rsid w:val="00EA6A88"/>
    <w:rsid w:val="00EA6DC5"/>
    <w:rsid w:val="00EA71EA"/>
    <w:rsid w:val="00EA737D"/>
    <w:rsid w:val="00EA751C"/>
    <w:rsid w:val="00EA7641"/>
    <w:rsid w:val="00EA7669"/>
    <w:rsid w:val="00EA77B0"/>
    <w:rsid w:val="00EA77BE"/>
    <w:rsid w:val="00EA7906"/>
    <w:rsid w:val="00EA7CAA"/>
    <w:rsid w:val="00EA7F23"/>
    <w:rsid w:val="00EA7FB2"/>
    <w:rsid w:val="00EB020D"/>
    <w:rsid w:val="00EB0548"/>
    <w:rsid w:val="00EB065C"/>
    <w:rsid w:val="00EB07B0"/>
    <w:rsid w:val="00EB082D"/>
    <w:rsid w:val="00EB098F"/>
    <w:rsid w:val="00EB0B10"/>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B08"/>
    <w:rsid w:val="00EB2CAC"/>
    <w:rsid w:val="00EB2E8D"/>
    <w:rsid w:val="00EB2ED8"/>
    <w:rsid w:val="00EB2F7D"/>
    <w:rsid w:val="00EB2FA5"/>
    <w:rsid w:val="00EB303B"/>
    <w:rsid w:val="00EB317F"/>
    <w:rsid w:val="00EB319E"/>
    <w:rsid w:val="00EB324C"/>
    <w:rsid w:val="00EB3387"/>
    <w:rsid w:val="00EB343D"/>
    <w:rsid w:val="00EB3476"/>
    <w:rsid w:val="00EB3580"/>
    <w:rsid w:val="00EB3798"/>
    <w:rsid w:val="00EB37D0"/>
    <w:rsid w:val="00EB37E1"/>
    <w:rsid w:val="00EB3AAB"/>
    <w:rsid w:val="00EB3D0C"/>
    <w:rsid w:val="00EB3E37"/>
    <w:rsid w:val="00EB3EF4"/>
    <w:rsid w:val="00EB3F79"/>
    <w:rsid w:val="00EB3FAE"/>
    <w:rsid w:val="00EB4259"/>
    <w:rsid w:val="00EB426A"/>
    <w:rsid w:val="00EB439B"/>
    <w:rsid w:val="00EB43EA"/>
    <w:rsid w:val="00EB4501"/>
    <w:rsid w:val="00EB4730"/>
    <w:rsid w:val="00EB4999"/>
    <w:rsid w:val="00EB4BFF"/>
    <w:rsid w:val="00EB4DE5"/>
    <w:rsid w:val="00EB4E4A"/>
    <w:rsid w:val="00EB4F2F"/>
    <w:rsid w:val="00EB5121"/>
    <w:rsid w:val="00EB514B"/>
    <w:rsid w:val="00EB5454"/>
    <w:rsid w:val="00EB559C"/>
    <w:rsid w:val="00EB5A25"/>
    <w:rsid w:val="00EB5C19"/>
    <w:rsid w:val="00EB5CE4"/>
    <w:rsid w:val="00EB5FA5"/>
    <w:rsid w:val="00EB6010"/>
    <w:rsid w:val="00EB6174"/>
    <w:rsid w:val="00EB6613"/>
    <w:rsid w:val="00EB6976"/>
    <w:rsid w:val="00EB6ADC"/>
    <w:rsid w:val="00EB6B06"/>
    <w:rsid w:val="00EB6C3F"/>
    <w:rsid w:val="00EB6D93"/>
    <w:rsid w:val="00EB6E08"/>
    <w:rsid w:val="00EB6E90"/>
    <w:rsid w:val="00EB703C"/>
    <w:rsid w:val="00EB73D1"/>
    <w:rsid w:val="00EB75F2"/>
    <w:rsid w:val="00EB76D4"/>
    <w:rsid w:val="00EB774A"/>
    <w:rsid w:val="00EB7779"/>
    <w:rsid w:val="00EB7868"/>
    <w:rsid w:val="00EB7935"/>
    <w:rsid w:val="00EB7A1D"/>
    <w:rsid w:val="00EB7A7B"/>
    <w:rsid w:val="00EB7BA8"/>
    <w:rsid w:val="00EB7D2E"/>
    <w:rsid w:val="00EB7D86"/>
    <w:rsid w:val="00EB7DA9"/>
    <w:rsid w:val="00EC0051"/>
    <w:rsid w:val="00EC0394"/>
    <w:rsid w:val="00EC04E1"/>
    <w:rsid w:val="00EC0595"/>
    <w:rsid w:val="00EC087A"/>
    <w:rsid w:val="00EC08B8"/>
    <w:rsid w:val="00EC08C9"/>
    <w:rsid w:val="00EC0918"/>
    <w:rsid w:val="00EC0A35"/>
    <w:rsid w:val="00EC0B59"/>
    <w:rsid w:val="00EC0E6B"/>
    <w:rsid w:val="00EC0E6F"/>
    <w:rsid w:val="00EC0EBA"/>
    <w:rsid w:val="00EC1480"/>
    <w:rsid w:val="00EC14B6"/>
    <w:rsid w:val="00EC1779"/>
    <w:rsid w:val="00EC180B"/>
    <w:rsid w:val="00EC1A2D"/>
    <w:rsid w:val="00EC1C06"/>
    <w:rsid w:val="00EC1CE4"/>
    <w:rsid w:val="00EC1D8D"/>
    <w:rsid w:val="00EC1E81"/>
    <w:rsid w:val="00EC20AC"/>
    <w:rsid w:val="00EC211C"/>
    <w:rsid w:val="00EC21D3"/>
    <w:rsid w:val="00EC24EC"/>
    <w:rsid w:val="00EC26E0"/>
    <w:rsid w:val="00EC274E"/>
    <w:rsid w:val="00EC2848"/>
    <w:rsid w:val="00EC29BF"/>
    <w:rsid w:val="00EC2AFC"/>
    <w:rsid w:val="00EC2B14"/>
    <w:rsid w:val="00EC2C79"/>
    <w:rsid w:val="00EC2E47"/>
    <w:rsid w:val="00EC2E8E"/>
    <w:rsid w:val="00EC2F05"/>
    <w:rsid w:val="00EC2FF7"/>
    <w:rsid w:val="00EC306F"/>
    <w:rsid w:val="00EC345C"/>
    <w:rsid w:val="00EC34CC"/>
    <w:rsid w:val="00EC36C4"/>
    <w:rsid w:val="00EC394B"/>
    <w:rsid w:val="00EC3CBD"/>
    <w:rsid w:val="00EC3D03"/>
    <w:rsid w:val="00EC3E3A"/>
    <w:rsid w:val="00EC404E"/>
    <w:rsid w:val="00EC44D0"/>
    <w:rsid w:val="00EC455F"/>
    <w:rsid w:val="00EC4731"/>
    <w:rsid w:val="00EC48FF"/>
    <w:rsid w:val="00EC4904"/>
    <w:rsid w:val="00EC4918"/>
    <w:rsid w:val="00EC4AC7"/>
    <w:rsid w:val="00EC4C9D"/>
    <w:rsid w:val="00EC4D33"/>
    <w:rsid w:val="00EC4DDF"/>
    <w:rsid w:val="00EC512C"/>
    <w:rsid w:val="00EC5357"/>
    <w:rsid w:val="00EC540A"/>
    <w:rsid w:val="00EC5444"/>
    <w:rsid w:val="00EC5803"/>
    <w:rsid w:val="00EC5847"/>
    <w:rsid w:val="00EC58BA"/>
    <w:rsid w:val="00EC59E2"/>
    <w:rsid w:val="00EC5A30"/>
    <w:rsid w:val="00EC5A3D"/>
    <w:rsid w:val="00EC5A55"/>
    <w:rsid w:val="00EC5C03"/>
    <w:rsid w:val="00EC5DA2"/>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999"/>
    <w:rsid w:val="00ED0A99"/>
    <w:rsid w:val="00ED0B7B"/>
    <w:rsid w:val="00ED0D03"/>
    <w:rsid w:val="00ED0DFC"/>
    <w:rsid w:val="00ED10C8"/>
    <w:rsid w:val="00ED11A1"/>
    <w:rsid w:val="00ED13A6"/>
    <w:rsid w:val="00ED15AF"/>
    <w:rsid w:val="00ED178D"/>
    <w:rsid w:val="00ED1A1C"/>
    <w:rsid w:val="00ED1A43"/>
    <w:rsid w:val="00ED1B36"/>
    <w:rsid w:val="00ED1D63"/>
    <w:rsid w:val="00ED1DB4"/>
    <w:rsid w:val="00ED1DFA"/>
    <w:rsid w:val="00ED1F2C"/>
    <w:rsid w:val="00ED206C"/>
    <w:rsid w:val="00ED235B"/>
    <w:rsid w:val="00ED2402"/>
    <w:rsid w:val="00ED2697"/>
    <w:rsid w:val="00ED2778"/>
    <w:rsid w:val="00ED2A17"/>
    <w:rsid w:val="00ED2AD2"/>
    <w:rsid w:val="00ED2C6A"/>
    <w:rsid w:val="00ED2F4E"/>
    <w:rsid w:val="00ED3323"/>
    <w:rsid w:val="00ED3542"/>
    <w:rsid w:val="00ED36EF"/>
    <w:rsid w:val="00ED379C"/>
    <w:rsid w:val="00ED37BA"/>
    <w:rsid w:val="00ED38C8"/>
    <w:rsid w:val="00ED398D"/>
    <w:rsid w:val="00ED3FCF"/>
    <w:rsid w:val="00ED40B2"/>
    <w:rsid w:val="00ED42E4"/>
    <w:rsid w:val="00ED44C4"/>
    <w:rsid w:val="00ED4673"/>
    <w:rsid w:val="00ED46F4"/>
    <w:rsid w:val="00ED4772"/>
    <w:rsid w:val="00ED487E"/>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5E9"/>
    <w:rsid w:val="00ED7950"/>
    <w:rsid w:val="00ED79E0"/>
    <w:rsid w:val="00ED7A7B"/>
    <w:rsid w:val="00ED7AEB"/>
    <w:rsid w:val="00ED7D9F"/>
    <w:rsid w:val="00EE006F"/>
    <w:rsid w:val="00EE02AD"/>
    <w:rsid w:val="00EE02BB"/>
    <w:rsid w:val="00EE035B"/>
    <w:rsid w:val="00EE03EF"/>
    <w:rsid w:val="00EE0645"/>
    <w:rsid w:val="00EE07FD"/>
    <w:rsid w:val="00EE0A78"/>
    <w:rsid w:val="00EE0DC1"/>
    <w:rsid w:val="00EE0DEB"/>
    <w:rsid w:val="00EE0EA9"/>
    <w:rsid w:val="00EE0EEC"/>
    <w:rsid w:val="00EE0F2B"/>
    <w:rsid w:val="00EE125B"/>
    <w:rsid w:val="00EE178C"/>
    <w:rsid w:val="00EE1A07"/>
    <w:rsid w:val="00EE1A92"/>
    <w:rsid w:val="00EE1B0E"/>
    <w:rsid w:val="00EE1E45"/>
    <w:rsid w:val="00EE1FD5"/>
    <w:rsid w:val="00EE20C4"/>
    <w:rsid w:val="00EE22CD"/>
    <w:rsid w:val="00EE22D2"/>
    <w:rsid w:val="00EE2757"/>
    <w:rsid w:val="00EE27AB"/>
    <w:rsid w:val="00EE27FA"/>
    <w:rsid w:val="00EE2936"/>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632"/>
    <w:rsid w:val="00EE4AFB"/>
    <w:rsid w:val="00EE4BDC"/>
    <w:rsid w:val="00EE4CCF"/>
    <w:rsid w:val="00EE4D74"/>
    <w:rsid w:val="00EE4DD9"/>
    <w:rsid w:val="00EE4F0C"/>
    <w:rsid w:val="00EE4FFF"/>
    <w:rsid w:val="00EE50A3"/>
    <w:rsid w:val="00EE50E3"/>
    <w:rsid w:val="00EE5567"/>
    <w:rsid w:val="00EE5683"/>
    <w:rsid w:val="00EE56AE"/>
    <w:rsid w:val="00EE57AF"/>
    <w:rsid w:val="00EE5C29"/>
    <w:rsid w:val="00EE5DFE"/>
    <w:rsid w:val="00EE5F1F"/>
    <w:rsid w:val="00EE5F81"/>
    <w:rsid w:val="00EE60F5"/>
    <w:rsid w:val="00EE610E"/>
    <w:rsid w:val="00EE61B6"/>
    <w:rsid w:val="00EE6419"/>
    <w:rsid w:val="00EE64E6"/>
    <w:rsid w:val="00EE6591"/>
    <w:rsid w:val="00EE66C6"/>
    <w:rsid w:val="00EE66EB"/>
    <w:rsid w:val="00EE6E40"/>
    <w:rsid w:val="00EE6E61"/>
    <w:rsid w:val="00EE6EE0"/>
    <w:rsid w:val="00EE7253"/>
    <w:rsid w:val="00EE72D8"/>
    <w:rsid w:val="00EE75E3"/>
    <w:rsid w:val="00EE7655"/>
    <w:rsid w:val="00EE7660"/>
    <w:rsid w:val="00EE76AB"/>
    <w:rsid w:val="00EE7726"/>
    <w:rsid w:val="00EE79D6"/>
    <w:rsid w:val="00EE7B92"/>
    <w:rsid w:val="00EE7BFA"/>
    <w:rsid w:val="00EE7DAE"/>
    <w:rsid w:val="00EF0333"/>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0BD"/>
    <w:rsid w:val="00EF21BA"/>
    <w:rsid w:val="00EF22DD"/>
    <w:rsid w:val="00EF23D2"/>
    <w:rsid w:val="00EF23EB"/>
    <w:rsid w:val="00EF25A2"/>
    <w:rsid w:val="00EF25EE"/>
    <w:rsid w:val="00EF278D"/>
    <w:rsid w:val="00EF27D4"/>
    <w:rsid w:val="00EF2982"/>
    <w:rsid w:val="00EF2A2D"/>
    <w:rsid w:val="00EF2A67"/>
    <w:rsid w:val="00EF2A85"/>
    <w:rsid w:val="00EF2AD7"/>
    <w:rsid w:val="00EF2BB9"/>
    <w:rsid w:val="00EF2C66"/>
    <w:rsid w:val="00EF2D38"/>
    <w:rsid w:val="00EF3167"/>
    <w:rsid w:val="00EF323C"/>
    <w:rsid w:val="00EF33DA"/>
    <w:rsid w:val="00EF35B4"/>
    <w:rsid w:val="00EF35EC"/>
    <w:rsid w:val="00EF367C"/>
    <w:rsid w:val="00EF380F"/>
    <w:rsid w:val="00EF387F"/>
    <w:rsid w:val="00EF3881"/>
    <w:rsid w:val="00EF38FC"/>
    <w:rsid w:val="00EF3A01"/>
    <w:rsid w:val="00EF3A5B"/>
    <w:rsid w:val="00EF3DF6"/>
    <w:rsid w:val="00EF3E80"/>
    <w:rsid w:val="00EF3EC4"/>
    <w:rsid w:val="00EF434D"/>
    <w:rsid w:val="00EF44ED"/>
    <w:rsid w:val="00EF4784"/>
    <w:rsid w:val="00EF48B5"/>
    <w:rsid w:val="00EF4B5C"/>
    <w:rsid w:val="00EF4C23"/>
    <w:rsid w:val="00EF4F67"/>
    <w:rsid w:val="00EF4F6D"/>
    <w:rsid w:val="00EF539F"/>
    <w:rsid w:val="00EF5659"/>
    <w:rsid w:val="00EF5671"/>
    <w:rsid w:val="00EF573C"/>
    <w:rsid w:val="00EF5E75"/>
    <w:rsid w:val="00EF5F8B"/>
    <w:rsid w:val="00EF6323"/>
    <w:rsid w:val="00EF668A"/>
    <w:rsid w:val="00EF6A58"/>
    <w:rsid w:val="00EF6C57"/>
    <w:rsid w:val="00EF6DA6"/>
    <w:rsid w:val="00EF6DFD"/>
    <w:rsid w:val="00EF6F51"/>
    <w:rsid w:val="00EF714D"/>
    <w:rsid w:val="00EF744F"/>
    <w:rsid w:val="00EF75CB"/>
    <w:rsid w:val="00EF76D1"/>
    <w:rsid w:val="00EF786A"/>
    <w:rsid w:val="00EF7AD2"/>
    <w:rsid w:val="00EF7B31"/>
    <w:rsid w:val="00EF7BAD"/>
    <w:rsid w:val="00EF7CA2"/>
    <w:rsid w:val="00EF7E36"/>
    <w:rsid w:val="00EF7E60"/>
    <w:rsid w:val="00EF7EC1"/>
    <w:rsid w:val="00EF7EFF"/>
    <w:rsid w:val="00EF7F0B"/>
    <w:rsid w:val="00F005F9"/>
    <w:rsid w:val="00F009F2"/>
    <w:rsid w:val="00F00A53"/>
    <w:rsid w:val="00F00AC3"/>
    <w:rsid w:val="00F00AD2"/>
    <w:rsid w:val="00F00B3E"/>
    <w:rsid w:val="00F00BDF"/>
    <w:rsid w:val="00F01542"/>
    <w:rsid w:val="00F01783"/>
    <w:rsid w:val="00F01C07"/>
    <w:rsid w:val="00F01DB4"/>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EF1"/>
    <w:rsid w:val="00F04F6A"/>
    <w:rsid w:val="00F05063"/>
    <w:rsid w:val="00F05166"/>
    <w:rsid w:val="00F05731"/>
    <w:rsid w:val="00F05760"/>
    <w:rsid w:val="00F05977"/>
    <w:rsid w:val="00F05A97"/>
    <w:rsid w:val="00F05D81"/>
    <w:rsid w:val="00F05ED8"/>
    <w:rsid w:val="00F05FDA"/>
    <w:rsid w:val="00F06089"/>
    <w:rsid w:val="00F061B9"/>
    <w:rsid w:val="00F0636B"/>
    <w:rsid w:val="00F063AB"/>
    <w:rsid w:val="00F06583"/>
    <w:rsid w:val="00F0661F"/>
    <w:rsid w:val="00F066EF"/>
    <w:rsid w:val="00F06984"/>
    <w:rsid w:val="00F06EFC"/>
    <w:rsid w:val="00F07136"/>
    <w:rsid w:val="00F073D7"/>
    <w:rsid w:val="00F0740E"/>
    <w:rsid w:val="00F07A9F"/>
    <w:rsid w:val="00F07C66"/>
    <w:rsid w:val="00F07D07"/>
    <w:rsid w:val="00F07DBB"/>
    <w:rsid w:val="00F07F1A"/>
    <w:rsid w:val="00F07FDD"/>
    <w:rsid w:val="00F1004A"/>
    <w:rsid w:val="00F10082"/>
    <w:rsid w:val="00F10253"/>
    <w:rsid w:val="00F10260"/>
    <w:rsid w:val="00F103F0"/>
    <w:rsid w:val="00F10638"/>
    <w:rsid w:val="00F10670"/>
    <w:rsid w:val="00F10B52"/>
    <w:rsid w:val="00F10BA3"/>
    <w:rsid w:val="00F10E83"/>
    <w:rsid w:val="00F10EDA"/>
    <w:rsid w:val="00F11320"/>
    <w:rsid w:val="00F11423"/>
    <w:rsid w:val="00F114C1"/>
    <w:rsid w:val="00F115F7"/>
    <w:rsid w:val="00F1194C"/>
    <w:rsid w:val="00F11C3D"/>
    <w:rsid w:val="00F11C4A"/>
    <w:rsid w:val="00F11C69"/>
    <w:rsid w:val="00F11D2A"/>
    <w:rsid w:val="00F11E5C"/>
    <w:rsid w:val="00F11FF1"/>
    <w:rsid w:val="00F12142"/>
    <w:rsid w:val="00F121B8"/>
    <w:rsid w:val="00F1225B"/>
    <w:rsid w:val="00F12AD6"/>
    <w:rsid w:val="00F12AE1"/>
    <w:rsid w:val="00F12D97"/>
    <w:rsid w:val="00F130E2"/>
    <w:rsid w:val="00F1314F"/>
    <w:rsid w:val="00F131BD"/>
    <w:rsid w:val="00F138BC"/>
    <w:rsid w:val="00F13930"/>
    <w:rsid w:val="00F13B2E"/>
    <w:rsid w:val="00F13BE4"/>
    <w:rsid w:val="00F13C12"/>
    <w:rsid w:val="00F13C6E"/>
    <w:rsid w:val="00F13D51"/>
    <w:rsid w:val="00F13D5A"/>
    <w:rsid w:val="00F13DC0"/>
    <w:rsid w:val="00F14198"/>
    <w:rsid w:val="00F145AA"/>
    <w:rsid w:val="00F145EE"/>
    <w:rsid w:val="00F1466D"/>
    <w:rsid w:val="00F146B7"/>
    <w:rsid w:val="00F14770"/>
    <w:rsid w:val="00F1479D"/>
    <w:rsid w:val="00F14979"/>
    <w:rsid w:val="00F14A1D"/>
    <w:rsid w:val="00F14FC0"/>
    <w:rsid w:val="00F155EC"/>
    <w:rsid w:val="00F15702"/>
    <w:rsid w:val="00F1576A"/>
    <w:rsid w:val="00F15A6D"/>
    <w:rsid w:val="00F15D3F"/>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D5C"/>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C6"/>
    <w:rsid w:val="00F204FD"/>
    <w:rsid w:val="00F20550"/>
    <w:rsid w:val="00F206D8"/>
    <w:rsid w:val="00F20702"/>
    <w:rsid w:val="00F207CD"/>
    <w:rsid w:val="00F2093F"/>
    <w:rsid w:val="00F20AF6"/>
    <w:rsid w:val="00F20EDB"/>
    <w:rsid w:val="00F20F91"/>
    <w:rsid w:val="00F21050"/>
    <w:rsid w:val="00F2105B"/>
    <w:rsid w:val="00F21257"/>
    <w:rsid w:val="00F215CF"/>
    <w:rsid w:val="00F21728"/>
    <w:rsid w:val="00F21789"/>
    <w:rsid w:val="00F21804"/>
    <w:rsid w:val="00F21948"/>
    <w:rsid w:val="00F219D1"/>
    <w:rsid w:val="00F21A01"/>
    <w:rsid w:val="00F21EA9"/>
    <w:rsid w:val="00F22004"/>
    <w:rsid w:val="00F220E9"/>
    <w:rsid w:val="00F221FC"/>
    <w:rsid w:val="00F2252F"/>
    <w:rsid w:val="00F225CD"/>
    <w:rsid w:val="00F226A9"/>
    <w:rsid w:val="00F22920"/>
    <w:rsid w:val="00F22E38"/>
    <w:rsid w:val="00F23004"/>
    <w:rsid w:val="00F2312C"/>
    <w:rsid w:val="00F2313E"/>
    <w:rsid w:val="00F2318A"/>
    <w:rsid w:val="00F23727"/>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51F"/>
    <w:rsid w:val="00F257BC"/>
    <w:rsid w:val="00F258C8"/>
    <w:rsid w:val="00F258E0"/>
    <w:rsid w:val="00F25930"/>
    <w:rsid w:val="00F25A33"/>
    <w:rsid w:val="00F25C99"/>
    <w:rsid w:val="00F26061"/>
    <w:rsid w:val="00F2616A"/>
    <w:rsid w:val="00F261E0"/>
    <w:rsid w:val="00F266AE"/>
    <w:rsid w:val="00F266F0"/>
    <w:rsid w:val="00F26D9F"/>
    <w:rsid w:val="00F26E6C"/>
    <w:rsid w:val="00F27103"/>
    <w:rsid w:val="00F27328"/>
    <w:rsid w:val="00F2736A"/>
    <w:rsid w:val="00F2756E"/>
    <w:rsid w:val="00F27585"/>
    <w:rsid w:val="00F276EA"/>
    <w:rsid w:val="00F27714"/>
    <w:rsid w:val="00F2782A"/>
    <w:rsid w:val="00F27FD2"/>
    <w:rsid w:val="00F30402"/>
    <w:rsid w:val="00F30622"/>
    <w:rsid w:val="00F307C6"/>
    <w:rsid w:val="00F308FB"/>
    <w:rsid w:val="00F30904"/>
    <w:rsid w:val="00F30A44"/>
    <w:rsid w:val="00F30B14"/>
    <w:rsid w:val="00F310AD"/>
    <w:rsid w:val="00F310D5"/>
    <w:rsid w:val="00F310F9"/>
    <w:rsid w:val="00F3110B"/>
    <w:rsid w:val="00F31178"/>
    <w:rsid w:val="00F311E4"/>
    <w:rsid w:val="00F312C3"/>
    <w:rsid w:val="00F313E5"/>
    <w:rsid w:val="00F316BC"/>
    <w:rsid w:val="00F31D32"/>
    <w:rsid w:val="00F31F04"/>
    <w:rsid w:val="00F31F2A"/>
    <w:rsid w:val="00F320CB"/>
    <w:rsid w:val="00F3219F"/>
    <w:rsid w:val="00F32292"/>
    <w:rsid w:val="00F325AE"/>
    <w:rsid w:val="00F32709"/>
    <w:rsid w:val="00F327F1"/>
    <w:rsid w:val="00F32ACC"/>
    <w:rsid w:val="00F32E22"/>
    <w:rsid w:val="00F32E45"/>
    <w:rsid w:val="00F32F65"/>
    <w:rsid w:val="00F33006"/>
    <w:rsid w:val="00F33180"/>
    <w:rsid w:val="00F331AE"/>
    <w:rsid w:val="00F33302"/>
    <w:rsid w:val="00F336CD"/>
    <w:rsid w:val="00F33742"/>
    <w:rsid w:val="00F337A8"/>
    <w:rsid w:val="00F33B0F"/>
    <w:rsid w:val="00F33B93"/>
    <w:rsid w:val="00F33EE6"/>
    <w:rsid w:val="00F33FD3"/>
    <w:rsid w:val="00F34186"/>
    <w:rsid w:val="00F3439C"/>
    <w:rsid w:val="00F343A5"/>
    <w:rsid w:val="00F3452B"/>
    <w:rsid w:val="00F34592"/>
    <w:rsid w:val="00F348E7"/>
    <w:rsid w:val="00F3493E"/>
    <w:rsid w:val="00F34AAF"/>
    <w:rsid w:val="00F34B11"/>
    <w:rsid w:val="00F34B1D"/>
    <w:rsid w:val="00F34B97"/>
    <w:rsid w:val="00F34BA2"/>
    <w:rsid w:val="00F34E3C"/>
    <w:rsid w:val="00F34EE0"/>
    <w:rsid w:val="00F34F11"/>
    <w:rsid w:val="00F351B5"/>
    <w:rsid w:val="00F3552F"/>
    <w:rsid w:val="00F355B7"/>
    <w:rsid w:val="00F35948"/>
    <w:rsid w:val="00F35A52"/>
    <w:rsid w:val="00F35B8A"/>
    <w:rsid w:val="00F35F5D"/>
    <w:rsid w:val="00F3624B"/>
    <w:rsid w:val="00F36250"/>
    <w:rsid w:val="00F362EE"/>
    <w:rsid w:val="00F363E6"/>
    <w:rsid w:val="00F3655D"/>
    <w:rsid w:val="00F3672F"/>
    <w:rsid w:val="00F36952"/>
    <w:rsid w:val="00F36A80"/>
    <w:rsid w:val="00F36AF4"/>
    <w:rsid w:val="00F36C1F"/>
    <w:rsid w:val="00F36CCF"/>
    <w:rsid w:val="00F36DE6"/>
    <w:rsid w:val="00F36E39"/>
    <w:rsid w:val="00F3719D"/>
    <w:rsid w:val="00F37356"/>
    <w:rsid w:val="00F373B2"/>
    <w:rsid w:val="00F373EE"/>
    <w:rsid w:val="00F37658"/>
    <w:rsid w:val="00F3771B"/>
    <w:rsid w:val="00F37773"/>
    <w:rsid w:val="00F37AED"/>
    <w:rsid w:val="00F37B07"/>
    <w:rsid w:val="00F37D4E"/>
    <w:rsid w:val="00F37E36"/>
    <w:rsid w:val="00F37F41"/>
    <w:rsid w:val="00F37F5C"/>
    <w:rsid w:val="00F37FEF"/>
    <w:rsid w:val="00F4003C"/>
    <w:rsid w:val="00F401F8"/>
    <w:rsid w:val="00F40418"/>
    <w:rsid w:val="00F40448"/>
    <w:rsid w:val="00F404F4"/>
    <w:rsid w:val="00F4053F"/>
    <w:rsid w:val="00F40770"/>
    <w:rsid w:val="00F40CF6"/>
    <w:rsid w:val="00F40D90"/>
    <w:rsid w:val="00F41125"/>
    <w:rsid w:val="00F411E7"/>
    <w:rsid w:val="00F413A3"/>
    <w:rsid w:val="00F41C38"/>
    <w:rsid w:val="00F41D9A"/>
    <w:rsid w:val="00F41EFE"/>
    <w:rsid w:val="00F420F6"/>
    <w:rsid w:val="00F421F7"/>
    <w:rsid w:val="00F4265A"/>
    <w:rsid w:val="00F4289B"/>
    <w:rsid w:val="00F42901"/>
    <w:rsid w:val="00F42956"/>
    <w:rsid w:val="00F42BB5"/>
    <w:rsid w:val="00F42EB6"/>
    <w:rsid w:val="00F42FB2"/>
    <w:rsid w:val="00F4322B"/>
    <w:rsid w:val="00F4348B"/>
    <w:rsid w:val="00F43B41"/>
    <w:rsid w:val="00F43E36"/>
    <w:rsid w:val="00F43E3B"/>
    <w:rsid w:val="00F43E4F"/>
    <w:rsid w:val="00F43EE7"/>
    <w:rsid w:val="00F44051"/>
    <w:rsid w:val="00F4410E"/>
    <w:rsid w:val="00F44291"/>
    <w:rsid w:val="00F445CE"/>
    <w:rsid w:val="00F445D9"/>
    <w:rsid w:val="00F447EB"/>
    <w:rsid w:val="00F44836"/>
    <w:rsid w:val="00F4495F"/>
    <w:rsid w:val="00F449F6"/>
    <w:rsid w:val="00F44B2A"/>
    <w:rsid w:val="00F44E0E"/>
    <w:rsid w:val="00F44E82"/>
    <w:rsid w:val="00F45006"/>
    <w:rsid w:val="00F45108"/>
    <w:rsid w:val="00F45194"/>
    <w:rsid w:val="00F45304"/>
    <w:rsid w:val="00F45311"/>
    <w:rsid w:val="00F4541E"/>
    <w:rsid w:val="00F45518"/>
    <w:rsid w:val="00F4558E"/>
    <w:rsid w:val="00F45B78"/>
    <w:rsid w:val="00F45E5E"/>
    <w:rsid w:val="00F45E95"/>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8F"/>
    <w:rsid w:val="00F47BCF"/>
    <w:rsid w:val="00F47C4E"/>
    <w:rsid w:val="00F47E4A"/>
    <w:rsid w:val="00F47F34"/>
    <w:rsid w:val="00F47F8A"/>
    <w:rsid w:val="00F50009"/>
    <w:rsid w:val="00F50029"/>
    <w:rsid w:val="00F50059"/>
    <w:rsid w:val="00F50151"/>
    <w:rsid w:val="00F5020E"/>
    <w:rsid w:val="00F50255"/>
    <w:rsid w:val="00F507C0"/>
    <w:rsid w:val="00F5082F"/>
    <w:rsid w:val="00F508F5"/>
    <w:rsid w:val="00F50908"/>
    <w:rsid w:val="00F50AF0"/>
    <w:rsid w:val="00F50B01"/>
    <w:rsid w:val="00F50EC7"/>
    <w:rsid w:val="00F51093"/>
    <w:rsid w:val="00F5119B"/>
    <w:rsid w:val="00F512DA"/>
    <w:rsid w:val="00F51835"/>
    <w:rsid w:val="00F51C36"/>
    <w:rsid w:val="00F51E7C"/>
    <w:rsid w:val="00F51E7F"/>
    <w:rsid w:val="00F521C2"/>
    <w:rsid w:val="00F5225E"/>
    <w:rsid w:val="00F525F5"/>
    <w:rsid w:val="00F527B7"/>
    <w:rsid w:val="00F52906"/>
    <w:rsid w:val="00F52947"/>
    <w:rsid w:val="00F52B36"/>
    <w:rsid w:val="00F52B3C"/>
    <w:rsid w:val="00F53077"/>
    <w:rsid w:val="00F53168"/>
    <w:rsid w:val="00F5324A"/>
    <w:rsid w:val="00F532AD"/>
    <w:rsid w:val="00F532D5"/>
    <w:rsid w:val="00F535F4"/>
    <w:rsid w:val="00F53614"/>
    <w:rsid w:val="00F53703"/>
    <w:rsid w:val="00F53851"/>
    <w:rsid w:val="00F53974"/>
    <w:rsid w:val="00F53AC1"/>
    <w:rsid w:val="00F53C35"/>
    <w:rsid w:val="00F53D30"/>
    <w:rsid w:val="00F53DA3"/>
    <w:rsid w:val="00F53E83"/>
    <w:rsid w:val="00F53EAC"/>
    <w:rsid w:val="00F53F9F"/>
    <w:rsid w:val="00F541F2"/>
    <w:rsid w:val="00F542B2"/>
    <w:rsid w:val="00F544F2"/>
    <w:rsid w:val="00F545A6"/>
    <w:rsid w:val="00F54608"/>
    <w:rsid w:val="00F547A6"/>
    <w:rsid w:val="00F548D6"/>
    <w:rsid w:val="00F549FC"/>
    <w:rsid w:val="00F54A7D"/>
    <w:rsid w:val="00F54ABD"/>
    <w:rsid w:val="00F54AD2"/>
    <w:rsid w:val="00F54B15"/>
    <w:rsid w:val="00F54BCA"/>
    <w:rsid w:val="00F54CF7"/>
    <w:rsid w:val="00F54CFC"/>
    <w:rsid w:val="00F55315"/>
    <w:rsid w:val="00F5563C"/>
    <w:rsid w:val="00F55A38"/>
    <w:rsid w:val="00F55A56"/>
    <w:rsid w:val="00F55B2B"/>
    <w:rsid w:val="00F55D5A"/>
    <w:rsid w:val="00F55DC3"/>
    <w:rsid w:val="00F55F43"/>
    <w:rsid w:val="00F56261"/>
    <w:rsid w:val="00F562AE"/>
    <w:rsid w:val="00F56450"/>
    <w:rsid w:val="00F56492"/>
    <w:rsid w:val="00F564F6"/>
    <w:rsid w:val="00F566D4"/>
    <w:rsid w:val="00F56857"/>
    <w:rsid w:val="00F56968"/>
    <w:rsid w:val="00F569BF"/>
    <w:rsid w:val="00F56A48"/>
    <w:rsid w:val="00F56AA6"/>
    <w:rsid w:val="00F56B6A"/>
    <w:rsid w:val="00F56BAB"/>
    <w:rsid w:val="00F56D75"/>
    <w:rsid w:val="00F56DCA"/>
    <w:rsid w:val="00F56FBD"/>
    <w:rsid w:val="00F57057"/>
    <w:rsid w:val="00F5717B"/>
    <w:rsid w:val="00F574DD"/>
    <w:rsid w:val="00F57772"/>
    <w:rsid w:val="00F578F4"/>
    <w:rsid w:val="00F57D47"/>
    <w:rsid w:val="00F57DFF"/>
    <w:rsid w:val="00F600CF"/>
    <w:rsid w:val="00F60136"/>
    <w:rsid w:val="00F60274"/>
    <w:rsid w:val="00F602B2"/>
    <w:rsid w:val="00F60510"/>
    <w:rsid w:val="00F606C2"/>
    <w:rsid w:val="00F6081C"/>
    <w:rsid w:val="00F608B1"/>
    <w:rsid w:val="00F6095D"/>
    <w:rsid w:val="00F60A99"/>
    <w:rsid w:val="00F60AF7"/>
    <w:rsid w:val="00F60B50"/>
    <w:rsid w:val="00F60DFB"/>
    <w:rsid w:val="00F60E47"/>
    <w:rsid w:val="00F60E4B"/>
    <w:rsid w:val="00F60F26"/>
    <w:rsid w:val="00F6126E"/>
    <w:rsid w:val="00F612A1"/>
    <w:rsid w:val="00F6134B"/>
    <w:rsid w:val="00F614FE"/>
    <w:rsid w:val="00F61833"/>
    <w:rsid w:val="00F61A8A"/>
    <w:rsid w:val="00F61ACE"/>
    <w:rsid w:val="00F61B48"/>
    <w:rsid w:val="00F61BF3"/>
    <w:rsid w:val="00F61E2F"/>
    <w:rsid w:val="00F61EDD"/>
    <w:rsid w:val="00F62139"/>
    <w:rsid w:val="00F62326"/>
    <w:rsid w:val="00F62399"/>
    <w:rsid w:val="00F623A0"/>
    <w:rsid w:val="00F623A4"/>
    <w:rsid w:val="00F62416"/>
    <w:rsid w:val="00F62744"/>
    <w:rsid w:val="00F627A6"/>
    <w:rsid w:val="00F62B18"/>
    <w:rsid w:val="00F62B30"/>
    <w:rsid w:val="00F62D0D"/>
    <w:rsid w:val="00F62D88"/>
    <w:rsid w:val="00F632D6"/>
    <w:rsid w:val="00F63493"/>
    <w:rsid w:val="00F6359E"/>
    <w:rsid w:val="00F635C4"/>
    <w:rsid w:val="00F635D5"/>
    <w:rsid w:val="00F638A2"/>
    <w:rsid w:val="00F63A27"/>
    <w:rsid w:val="00F63A47"/>
    <w:rsid w:val="00F63B1B"/>
    <w:rsid w:val="00F63E35"/>
    <w:rsid w:val="00F64049"/>
    <w:rsid w:val="00F642D8"/>
    <w:rsid w:val="00F64367"/>
    <w:rsid w:val="00F643A3"/>
    <w:rsid w:val="00F643BE"/>
    <w:rsid w:val="00F6441C"/>
    <w:rsid w:val="00F644FC"/>
    <w:rsid w:val="00F648F9"/>
    <w:rsid w:val="00F64950"/>
    <w:rsid w:val="00F64A87"/>
    <w:rsid w:val="00F64AB2"/>
    <w:rsid w:val="00F64BDE"/>
    <w:rsid w:val="00F64BEB"/>
    <w:rsid w:val="00F64BF6"/>
    <w:rsid w:val="00F64CD2"/>
    <w:rsid w:val="00F64FB2"/>
    <w:rsid w:val="00F65089"/>
    <w:rsid w:val="00F654A0"/>
    <w:rsid w:val="00F654BE"/>
    <w:rsid w:val="00F655A7"/>
    <w:rsid w:val="00F655C8"/>
    <w:rsid w:val="00F656E7"/>
    <w:rsid w:val="00F65795"/>
    <w:rsid w:val="00F6584D"/>
    <w:rsid w:val="00F65CDF"/>
    <w:rsid w:val="00F6604E"/>
    <w:rsid w:val="00F663E9"/>
    <w:rsid w:val="00F6640D"/>
    <w:rsid w:val="00F66598"/>
    <w:rsid w:val="00F665DC"/>
    <w:rsid w:val="00F66685"/>
    <w:rsid w:val="00F66761"/>
    <w:rsid w:val="00F667B1"/>
    <w:rsid w:val="00F6688C"/>
    <w:rsid w:val="00F6691C"/>
    <w:rsid w:val="00F66942"/>
    <w:rsid w:val="00F66BBB"/>
    <w:rsid w:val="00F66BD5"/>
    <w:rsid w:val="00F66EC7"/>
    <w:rsid w:val="00F66EED"/>
    <w:rsid w:val="00F67008"/>
    <w:rsid w:val="00F671E8"/>
    <w:rsid w:val="00F67250"/>
    <w:rsid w:val="00F672EF"/>
    <w:rsid w:val="00F675B2"/>
    <w:rsid w:val="00F675D4"/>
    <w:rsid w:val="00F6773E"/>
    <w:rsid w:val="00F677A8"/>
    <w:rsid w:val="00F677D1"/>
    <w:rsid w:val="00F67802"/>
    <w:rsid w:val="00F67B74"/>
    <w:rsid w:val="00F67D8B"/>
    <w:rsid w:val="00F67E63"/>
    <w:rsid w:val="00F67F03"/>
    <w:rsid w:val="00F67F30"/>
    <w:rsid w:val="00F67F95"/>
    <w:rsid w:val="00F70095"/>
    <w:rsid w:val="00F70103"/>
    <w:rsid w:val="00F7014D"/>
    <w:rsid w:val="00F70308"/>
    <w:rsid w:val="00F7038D"/>
    <w:rsid w:val="00F7046D"/>
    <w:rsid w:val="00F706F0"/>
    <w:rsid w:val="00F709EA"/>
    <w:rsid w:val="00F70ABA"/>
    <w:rsid w:val="00F70AF1"/>
    <w:rsid w:val="00F70CB8"/>
    <w:rsid w:val="00F71321"/>
    <w:rsid w:val="00F715B4"/>
    <w:rsid w:val="00F71764"/>
    <w:rsid w:val="00F71847"/>
    <w:rsid w:val="00F719BA"/>
    <w:rsid w:val="00F71A48"/>
    <w:rsid w:val="00F71CDE"/>
    <w:rsid w:val="00F71D66"/>
    <w:rsid w:val="00F71DC3"/>
    <w:rsid w:val="00F71E02"/>
    <w:rsid w:val="00F71F35"/>
    <w:rsid w:val="00F7221C"/>
    <w:rsid w:val="00F72256"/>
    <w:rsid w:val="00F72361"/>
    <w:rsid w:val="00F7248F"/>
    <w:rsid w:val="00F72523"/>
    <w:rsid w:val="00F7255F"/>
    <w:rsid w:val="00F7268F"/>
    <w:rsid w:val="00F726BD"/>
    <w:rsid w:val="00F72743"/>
    <w:rsid w:val="00F72849"/>
    <w:rsid w:val="00F728AE"/>
    <w:rsid w:val="00F72972"/>
    <w:rsid w:val="00F72A17"/>
    <w:rsid w:val="00F72CED"/>
    <w:rsid w:val="00F72E02"/>
    <w:rsid w:val="00F735DD"/>
    <w:rsid w:val="00F73760"/>
    <w:rsid w:val="00F7379A"/>
    <w:rsid w:val="00F73823"/>
    <w:rsid w:val="00F7389A"/>
    <w:rsid w:val="00F73FD5"/>
    <w:rsid w:val="00F7401E"/>
    <w:rsid w:val="00F7410A"/>
    <w:rsid w:val="00F741EC"/>
    <w:rsid w:val="00F7422B"/>
    <w:rsid w:val="00F742E6"/>
    <w:rsid w:val="00F7433F"/>
    <w:rsid w:val="00F744F7"/>
    <w:rsid w:val="00F7456C"/>
    <w:rsid w:val="00F74A85"/>
    <w:rsid w:val="00F74ABA"/>
    <w:rsid w:val="00F74AEE"/>
    <w:rsid w:val="00F74B17"/>
    <w:rsid w:val="00F74B2B"/>
    <w:rsid w:val="00F74C44"/>
    <w:rsid w:val="00F74F0C"/>
    <w:rsid w:val="00F75070"/>
    <w:rsid w:val="00F7514A"/>
    <w:rsid w:val="00F75164"/>
    <w:rsid w:val="00F752F1"/>
    <w:rsid w:val="00F75391"/>
    <w:rsid w:val="00F75495"/>
    <w:rsid w:val="00F754F5"/>
    <w:rsid w:val="00F75560"/>
    <w:rsid w:val="00F7558F"/>
    <w:rsid w:val="00F755D4"/>
    <w:rsid w:val="00F755D7"/>
    <w:rsid w:val="00F755DA"/>
    <w:rsid w:val="00F7587B"/>
    <w:rsid w:val="00F759E2"/>
    <w:rsid w:val="00F75A6B"/>
    <w:rsid w:val="00F75CFD"/>
    <w:rsid w:val="00F75D75"/>
    <w:rsid w:val="00F75E7F"/>
    <w:rsid w:val="00F76AA4"/>
    <w:rsid w:val="00F76ACD"/>
    <w:rsid w:val="00F76C14"/>
    <w:rsid w:val="00F76FCA"/>
    <w:rsid w:val="00F77062"/>
    <w:rsid w:val="00F770B3"/>
    <w:rsid w:val="00F77259"/>
    <w:rsid w:val="00F77317"/>
    <w:rsid w:val="00F77382"/>
    <w:rsid w:val="00F7745A"/>
    <w:rsid w:val="00F77491"/>
    <w:rsid w:val="00F775B8"/>
    <w:rsid w:val="00F7762B"/>
    <w:rsid w:val="00F77AD5"/>
    <w:rsid w:val="00F77D95"/>
    <w:rsid w:val="00F77ED2"/>
    <w:rsid w:val="00F77F3D"/>
    <w:rsid w:val="00F77F5D"/>
    <w:rsid w:val="00F77FD6"/>
    <w:rsid w:val="00F80038"/>
    <w:rsid w:val="00F8042D"/>
    <w:rsid w:val="00F805B4"/>
    <w:rsid w:val="00F8068D"/>
    <w:rsid w:val="00F80849"/>
    <w:rsid w:val="00F809AD"/>
    <w:rsid w:val="00F80DBB"/>
    <w:rsid w:val="00F80DE4"/>
    <w:rsid w:val="00F80F35"/>
    <w:rsid w:val="00F80FF7"/>
    <w:rsid w:val="00F8106D"/>
    <w:rsid w:val="00F81226"/>
    <w:rsid w:val="00F81242"/>
    <w:rsid w:val="00F812D7"/>
    <w:rsid w:val="00F8161C"/>
    <w:rsid w:val="00F8170F"/>
    <w:rsid w:val="00F8173E"/>
    <w:rsid w:val="00F81967"/>
    <w:rsid w:val="00F81A32"/>
    <w:rsid w:val="00F81B9E"/>
    <w:rsid w:val="00F82037"/>
    <w:rsid w:val="00F820E3"/>
    <w:rsid w:val="00F82118"/>
    <w:rsid w:val="00F8212B"/>
    <w:rsid w:val="00F821B5"/>
    <w:rsid w:val="00F822F2"/>
    <w:rsid w:val="00F82494"/>
    <w:rsid w:val="00F824CC"/>
    <w:rsid w:val="00F825E0"/>
    <w:rsid w:val="00F828DD"/>
    <w:rsid w:val="00F82A55"/>
    <w:rsid w:val="00F82A5D"/>
    <w:rsid w:val="00F82B4D"/>
    <w:rsid w:val="00F82EE7"/>
    <w:rsid w:val="00F832F7"/>
    <w:rsid w:val="00F83355"/>
    <w:rsid w:val="00F833A5"/>
    <w:rsid w:val="00F833E0"/>
    <w:rsid w:val="00F8376B"/>
    <w:rsid w:val="00F837AF"/>
    <w:rsid w:val="00F8388C"/>
    <w:rsid w:val="00F83A28"/>
    <w:rsid w:val="00F83C21"/>
    <w:rsid w:val="00F83C29"/>
    <w:rsid w:val="00F83C59"/>
    <w:rsid w:val="00F83E5E"/>
    <w:rsid w:val="00F83EFE"/>
    <w:rsid w:val="00F83F50"/>
    <w:rsid w:val="00F8405A"/>
    <w:rsid w:val="00F84106"/>
    <w:rsid w:val="00F84149"/>
    <w:rsid w:val="00F84474"/>
    <w:rsid w:val="00F845C4"/>
    <w:rsid w:val="00F84AC4"/>
    <w:rsid w:val="00F84AD9"/>
    <w:rsid w:val="00F84E25"/>
    <w:rsid w:val="00F84F1A"/>
    <w:rsid w:val="00F850DB"/>
    <w:rsid w:val="00F8514C"/>
    <w:rsid w:val="00F85265"/>
    <w:rsid w:val="00F855BB"/>
    <w:rsid w:val="00F858FC"/>
    <w:rsid w:val="00F859E1"/>
    <w:rsid w:val="00F85BC4"/>
    <w:rsid w:val="00F85C72"/>
    <w:rsid w:val="00F860F7"/>
    <w:rsid w:val="00F863DE"/>
    <w:rsid w:val="00F86537"/>
    <w:rsid w:val="00F8655E"/>
    <w:rsid w:val="00F86724"/>
    <w:rsid w:val="00F86B22"/>
    <w:rsid w:val="00F86CD6"/>
    <w:rsid w:val="00F86CDC"/>
    <w:rsid w:val="00F86E69"/>
    <w:rsid w:val="00F870F4"/>
    <w:rsid w:val="00F871D1"/>
    <w:rsid w:val="00F87307"/>
    <w:rsid w:val="00F87346"/>
    <w:rsid w:val="00F87365"/>
    <w:rsid w:val="00F87546"/>
    <w:rsid w:val="00F875B1"/>
    <w:rsid w:val="00F8775B"/>
    <w:rsid w:val="00F87B35"/>
    <w:rsid w:val="00F87C20"/>
    <w:rsid w:val="00F87DB3"/>
    <w:rsid w:val="00F87FE7"/>
    <w:rsid w:val="00F9017D"/>
    <w:rsid w:val="00F9027F"/>
    <w:rsid w:val="00F9031F"/>
    <w:rsid w:val="00F905A5"/>
    <w:rsid w:val="00F90764"/>
    <w:rsid w:val="00F90919"/>
    <w:rsid w:val="00F90A46"/>
    <w:rsid w:val="00F90B1B"/>
    <w:rsid w:val="00F90F2E"/>
    <w:rsid w:val="00F91012"/>
    <w:rsid w:val="00F9101B"/>
    <w:rsid w:val="00F91159"/>
    <w:rsid w:val="00F91342"/>
    <w:rsid w:val="00F91460"/>
    <w:rsid w:val="00F917EA"/>
    <w:rsid w:val="00F91871"/>
    <w:rsid w:val="00F918F8"/>
    <w:rsid w:val="00F9195E"/>
    <w:rsid w:val="00F91A8C"/>
    <w:rsid w:val="00F91AD0"/>
    <w:rsid w:val="00F91B40"/>
    <w:rsid w:val="00F91B43"/>
    <w:rsid w:val="00F91C2A"/>
    <w:rsid w:val="00F91E43"/>
    <w:rsid w:val="00F91EC8"/>
    <w:rsid w:val="00F91F32"/>
    <w:rsid w:val="00F91F7B"/>
    <w:rsid w:val="00F922D6"/>
    <w:rsid w:val="00F92321"/>
    <w:rsid w:val="00F9232C"/>
    <w:rsid w:val="00F92498"/>
    <w:rsid w:val="00F924CA"/>
    <w:rsid w:val="00F925F8"/>
    <w:rsid w:val="00F92AAF"/>
    <w:rsid w:val="00F92AF5"/>
    <w:rsid w:val="00F92B67"/>
    <w:rsid w:val="00F92B79"/>
    <w:rsid w:val="00F92BB3"/>
    <w:rsid w:val="00F92C85"/>
    <w:rsid w:val="00F92E21"/>
    <w:rsid w:val="00F92F16"/>
    <w:rsid w:val="00F93517"/>
    <w:rsid w:val="00F935E7"/>
    <w:rsid w:val="00F937BC"/>
    <w:rsid w:val="00F93863"/>
    <w:rsid w:val="00F93866"/>
    <w:rsid w:val="00F93E72"/>
    <w:rsid w:val="00F93E76"/>
    <w:rsid w:val="00F94027"/>
    <w:rsid w:val="00F9408F"/>
    <w:rsid w:val="00F941FA"/>
    <w:rsid w:val="00F94360"/>
    <w:rsid w:val="00F943E6"/>
    <w:rsid w:val="00F94491"/>
    <w:rsid w:val="00F94603"/>
    <w:rsid w:val="00F9462A"/>
    <w:rsid w:val="00F94AFA"/>
    <w:rsid w:val="00F94B32"/>
    <w:rsid w:val="00F94D46"/>
    <w:rsid w:val="00F94EA9"/>
    <w:rsid w:val="00F95212"/>
    <w:rsid w:val="00F953CE"/>
    <w:rsid w:val="00F95493"/>
    <w:rsid w:val="00F954A8"/>
    <w:rsid w:val="00F954DB"/>
    <w:rsid w:val="00F959D6"/>
    <w:rsid w:val="00F959DC"/>
    <w:rsid w:val="00F95A9B"/>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46"/>
    <w:rsid w:val="00FA0F54"/>
    <w:rsid w:val="00FA0F8B"/>
    <w:rsid w:val="00FA15EB"/>
    <w:rsid w:val="00FA17AC"/>
    <w:rsid w:val="00FA1884"/>
    <w:rsid w:val="00FA195A"/>
    <w:rsid w:val="00FA1A78"/>
    <w:rsid w:val="00FA1B7E"/>
    <w:rsid w:val="00FA1BAA"/>
    <w:rsid w:val="00FA1E0F"/>
    <w:rsid w:val="00FA1E62"/>
    <w:rsid w:val="00FA1E93"/>
    <w:rsid w:val="00FA1ED2"/>
    <w:rsid w:val="00FA1FEC"/>
    <w:rsid w:val="00FA2203"/>
    <w:rsid w:val="00FA2356"/>
    <w:rsid w:val="00FA23B7"/>
    <w:rsid w:val="00FA23C4"/>
    <w:rsid w:val="00FA2433"/>
    <w:rsid w:val="00FA262B"/>
    <w:rsid w:val="00FA289E"/>
    <w:rsid w:val="00FA2B20"/>
    <w:rsid w:val="00FA2E81"/>
    <w:rsid w:val="00FA2FE6"/>
    <w:rsid w:val="00FA310B"/>
    <w:rsid w:val="00FA338C"/>
    <w:rsid w:val="00FA3440"/>
    <w:rsid w:val="00FA34EB"/>
    <w:rsid w:val="00FA367A"/>
    <w:rsid w:val="00FA3790"/>
    <w:rsid w:val="00FA3A1D"/>
    <w:rsid w:val="00FA41A2"/>
    <w:rsid w:val="00FA41B6"/>
    <w:rsid w:val="00FA4449"/>
    <w:rsid w:val="00FA4899"/>
    <w:rsid w:val="00FA48CF"/>
    <w:rsid w:val="00FA4B63"/>
    <w:rsid w:val="00FA4C50"/>
    <w:rsid w:val="00FA4CFB"/>
    <w:rsid w:val="00FA4E3E"/>
    <w:rsid w:val="00FA4FE4"/>
    <w:rsid w:val="00FA4FF2"/>
    <w:rsid w:val="00FA50A4"/>
    <w:rsid w:val="00FA520B"/>
    <w:rsid w:val="00FA56C7"/>
    <w:rsid w:val="00FA5736"/>
    <w:rsid w:val="00FA574D"/>
    <w:rsid w:val="00FA5846"/>
    <w:rsid w:val="00FA5F0C"/>
    <w:rsid w:val="00FA5F8B"/>
    <w:rsid w:val="00FA6050"/>
    <w:rsid w:val="00FA6199"/>
    <w:rsid w:val="00FA64FC"/>
    <w:rsid w:val="00FA6878"/>
    <w:rsid w:val="00FA6904"/>
    <w:rsid w:val="00FA6A80"/>
    <w:rsid w:val="00FA6B90"/>
    <w:rsid w:val="00FA6DB3"/>
    <w:rsid w:val="00FA6F0B"/>
    <w:rsid w:val="00FA6F84"/>
    <w:rsid w:val="00FA6FC0"/>
    <w:rsid w:val="00FA71D5"/>
    <w:rsid w:val="00FA7330"/>
    <w:rsid w:val="00FA73E3"/>
    <w:rsid w:val="00FA7532"/>
    <w:rsid w:val="00FA758F"/>
    <w:rsid w:val="00FA759D"/>
    <w:rsid w:val="00FA76FF"/>
    <w:rsid w:val="00FA783D"/>
    <w:rsid w:val="00FA7875"/>
    <w:rsid w:val="00FA789C"/>
    <w:rsid w:val="00FA78A9"/>
    <w:rsid w:val="00FA78B6"/>
    <w:rsid w:val="00FA7EE8"/>
    <w:rsid w:val="00FA7F37"/>
    <w:rsid w:val="00FA7FAD"/>
    <w:rsid w:val="00FB0021"/>
    <w:rsid w:val="00FB00B0"/>
    <w:rsid w:val="00FB0330"/>
    <w:rsid w:val="00FB0350"/>
    <w:rsid w:val="00FB03E8"/>
    <w:rsid w:val="00FB0708"/>
    <w:rsid w:val="00FB0798"/>
    <w:rsid w:val="00FB088F"/>
    <w:rsid w:val="00FB08A2"/>
    <w:rsid w:val="00FB0AD2"/>
    <w:rsid w:val="00FB0C09"/>
    <w:rsid w:val="00FB1159"/>
    <w:rsid w:val="00FB12C4"/>
    <w:rsid w:val="00FB14B3"/>
    <w:rsid w:val="00FB159D"/>
    <w:rsid w:val="00FB1604"/>
    <w:rsid w:val="00FB1AD5"/>
    <w:rsid w:val="00FB1AEB"/>
    <w:rsid w:val="00FB1DFF"/>
    <w:rsid w:val="00FB1E1B"/>
    <w:rsid w:val="00FB1FF2"/>
    <w:rsid w:val="00FB2045"/>
    <w:rsid w:val="00FB210C"/>
    <w:rsid w:val="00FB2222"/>
    <w:rsid w:val="00FB2253"/>
    <w:rsid w:val="00FB2264"/>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89F"/>
    <w:rsid w:val="00FB39C1"/>
    <w:rsid w:val="00FB3A54"/>
    <w:rsid w:val="00FB3C21"/>
    <w:rsid w:val="00FB3E5F"/>
    <w:rsid w:val="00FB3F47"/>
    <w:rsid w:val="00FB4087"/>
    <w:rsid w:val="00FB40F2"/>
    <w:rsid w:val="00FB42B0"/>
    <w:rsid w:val="00FB4420"/>
    <w:rsid w:val="00FB4490"/>
    <w:rsid w:val="00FB44B9"/>
    <w:rsid w:val="00FB480E"/>
    <w:rsid w:val="00FB495C"/>
    <w:rsid w:val="00FB4A2F"/>
    <w:rsid w:val="00FB4BFD"/>
    <w:rsid w:val="00FB4C98"/>
    <w:rsid w:val="00FB4F46"/>
    <w:rsid w:val="00FB4FA7"/>
    <w:rsid w:val="00FB51AC"/>
    <w:rsid w:val="00FB52BE"/>
    <w:rsid w:val="00FB532B"/>
    <w:rsid w:val="00FB5B03"/>
    <w:rsid w:val="00FB5C13"/>
    <w:rsid w:val="00FB5D66"/>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1F79"/>
    <w:rsid w:val="00FC2463"/>
    <w:rsid w:val="00FC2511"/>
    <w:rsid w:val="00FC2761"/>
    <w:rsid w:val="00FC27DF"/>
    <w:rsid w:val="00FC2B6B"/>
    <w:rsid w:val="00FC2B85"/>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7A5"/>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1A2"/>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22C"/>
    <w:rsid w:val="00FD1650"/>
    <w:rsid w:val="00FD1B5E"/>
    <w:rsid w:val="00FD1C38"/>
    <w:rsid w:val="00FD1CE3"/>
    <w:rsid w:val="00FD1DC9"/>
    <w:rsid w:val="00FD1E78"/>
    <w:rsid w:val="00FD1EBE"/>
    <w:rsid w:val="00FD2111"/>
    <w:rsid w:val="00FD227E"/>
    <w:rsid w:val="00FD239F"/>
    <w:rsid w:val="00FD23CD"/>
    <w:rsid w:val="00FD26A7"/>
    <w:rsid w:val="00FD2AD5"/>
    <w:rsid w:val="00FD2AEA"/>
    <w:rsid w:val="00FD2AEE"/>
    <w:rsid w:val="00FD2B17"/>
    <w:rsid w:val="00FD2BA7"/>
    <w:rsid w:val="00FD2C3F"/>
    <w:rsid w:val="00FD2E9E"/>
    <w:rsid w:val="00FD2FC1"/>
    <w:rsid w:val="00FD35F2"/>
    <w:rsid w:val="00FD377A"/>
    <w:rsid w:val="00FD38FE"/>
    <w:rsid w:val="00FD39EA"/>
    <w:rsid w:val="00FD3B2B"/>
    <w:rsid w:val="00FD3CDD"/>
    <w:rsid w:val="00FD4105"/>
    <w:rsid w:val="00FD435E"/>
    <w:rsid w:val="00FD4389"/>
    <w:rsid w:val="00FD43AD"/>
    <w:rsid w:val="00FD44C7"/>
    <w:rsid w:val="00FD4564"/>
    <w:rsid w:val="00FD47C8"/>
    <w:rsid w:val="00FD4BAB"/>
    <w:rsid w:val="00FD4C4C"/>
    <w:rsid w:val="00FD4D53"/>
    <w:rsid w:val="00FD5077"/>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93"/>
    <w:rsid w:val="00FD6BE5"/>
    <w:rsid w:val="00FD6D96"/>
    <w:rsid w:val="00FD7009"/>
    <w:rsid w:val="00FD7058"/>
    <w:rsid w:val="00FD7088"/>
    <w:rsid w:val="00FD712F"/>
    <w:rsid w:val="00FD713B"/>
    <w:rsid w:val="00FD76C9"/>
    <w:rsid w:val="00FD7734"/>
    <w:rsid w:val="00FD7A30"/>
    <w:rsid w:val="00FD7DBA"/>
    <w:rsid w:val="00FD7E81"/>
    <w:rsid w:val="00FD7EF3"/>
    <w:rsid w:val="00FE00AC"/>
    <w:rsid w:val="00FE014A"/>
    <w:rsid w:val="00FE0207"/>
    <w:rsid w:val="00FE0635"/>
    <w:rsid w:val="00FE0797"/>
    <w:rsid w:val="00FE094C"/>
    <w:rsid w:val="00FE09D5"/>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D09"/>
    <w:rsid w:val="00FE2E54"/>
    <w:rsid w:val="00FE2FB1"/>
    <w:rsid w:val="00FE3103"/>
    <w:rsid w:val="00FE3143"/>
    <w:rsid w:val="00FE3170"/>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81D"/>
    <w:rsid w:val="00FE49C4"/>
    <w:rsid w:val="00FE4A28"/>
    <w:rsid w:val="00FE4B56"/>
    <w:rsid w:val="00FE4C24"/>
    <w:rsid w:val="00FE4E5D"/>
    <w:rsid w:val="00FE5047"/>
    <w:rsid w:val="00FE50D2"/>
    <w:rsid w:val="00FE569D"/>
    <w:rsid w:val="00FE5882"/>
    <w:rsid w:val="00FE5C77"/>
    <w:rsid w:val="00FE6044"/>
    <w:rsid w:val="00FE6165"/>
    <w:rsid w:val="00FE661C"/>
    <w:rsid w:val="00FE6B2D"/>
    <w:rsid w:val="00FE6BEC"/>
    <w:rsid w:val="00FE6C5D"/>
    <w:rsid w:val="00FE766D"/>
    <w:rsid w:val="00FE7800"/>
    <w:rsid w:val="00FE796A"/>
    <w:rsid w:val="00FE79C8"/>
    <w:rsid w:val="00FE7C27"/>
    <w:rsid w:val="00FE7C6B"/>
    <w:rsid w:val="00FE7CC4"/>
    <w:rsid w:val="00FE7D3B"/>
    <w:rsid w:val="00FE7EF8"/>
    <w:rsid w:val="00FF0046"/>
    <w:rsid w:val="00FF068E"/>
    <w:rsid w:val="00FF11B4"/>
    <w:rsid w:val="00FF137E"/>
    <w:rsid w:val="00FF144E"/>
    <w:rsid w:val="00FF14FA"/>
    <w:rsid w:val="00FF1574"/>
    <w:rsid w:val="00FF1593"/>
    <w:rsid w:val="00FF15C9"/>
    <w:rsid w:val="00FF15CC"/>
    <w:rsid w:val="00FF1601"/>
    <w:rsid w:val="00FF1B10"/>
    <w:rsid w:val="00FF1B8B"/>
    <w:rsid w:val="00FF1D5D"/>
    <w:rsid w:val="00FF1DC9"/>
    <w:rsid w:val="00FF1DF3"/>
    <w:rsid w:val="00FF1E71"/>
    <w:rsid w:val="00FF1F98"/>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AE4"/>
    <w:rsid w:val="00FF3B49"/>
    <w:rsid w:val="00FF3C4B"/>
    <w:rsid w:val="00FF40B5"/>
    <w:rsid w:val="00FF40C3"/>
    <w:rsid w:val="00FF428C"/>
    <w:rsid w:val="00FF43DD"/>
    <w:rsid w:val="00FF4C5F"/>
    <w:rsid w:val="00FF4ED7"/>
    <w:rsid w:val="00FF4FCF"/>
    <w:rsid w:val="00FF51DE"/>
    <w:rsid w:val="00FF524E"/>
    <w:rsid w:val="00FF52F5"/>
    <w:rsid w:val="00FF552A"/>
    <w:rsid w:val="00FF55F0"/>
    <w:rsid w:val="00FF5903"/>
    <w:rsid w:val="00FF5A8B"/>
    <w:rsid w:val="00FF5B06"/>
    <w:rsid w:val="00FF5C86"/>
    <w:rsid w:val="00FF5FE1"/>
    <w:rsid w:val="00FF6374"/>
    <w:rsid w:val="00FF63F9"/>
    <w:rsid w:val="00FF6546"/>
    <w:rsid w:val="00FF66ED"/>
    <w:rsid w:val="00FF6701"/>
    <w:rsid w:val="00FF699D"/>
    <w:rsid w:val="00FF69EA"/>
    <w:rsid w:val="00FF6A62"/>
    <w:rsid w:val="00FF6AB8"/>
    <w:rsid w:val="00FF6B18"/>
    <w:rsid w:val="00FF6C09"/>
    <w:rsid w:val="00FF6CC8"/>
    <w:rsid w:val="00FF6DF5"/>
    <w:rsid w:val="00FF6E8F"/>
    <w:rsid w:val="00FF70B2"/>
    <w:rsid w:val="00FF70E3"/>
    <w:rsid w:val="00FF76FF"/>
    <w:rsid w:val="00FF7841"/>
    <w:rsid w:val="00FF7B73"/>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CC4D5EF7-EF72-42FF-9B96-3799F9B1C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7945066">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0481890">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9429920">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156302">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582589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0703526">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899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725BE3C-1EB1-4E56-9081-4CFF0E5E432A}">
  <we:reference id="f2130bf1-68ca-4bdf-86a1-ed749ceefee2" version="4.1.1.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4.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5.xml><?xml version="1.0" encoding="utf-8"?>
<ds:datastoreItem xmlns:ds="http://schemas.openxmlformats.org/officeDocument/2006/customXml" ds:itemID="{F87D30BF-A1DB-4486-AD2E-EAFF2AE8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 id="{c42fda28-6845-410e-a401-7130e5b0a4ba}" enabled="1" method="Standard" siteId="{515412b7-7e33-48d6-bc94-6f04506f7025}" removed="0"/>
</clbl:labelList>
</file>

<file path=docProps/app.xml><?xml version="1.0" encoding="utf-8"?>
<Properties xmlns="http://schemas.openxmlformats.org/officeDocument/2006/extended-properties" xmlns:vt="http://schemas.openxmlformats.org/officeDocument/2006/docPropsVTypes">
  <Template>_Plain</Template>
  <TotalTime>2</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Somjai, Nigonyanont</cp:lastModifiedBy>
  <cp:revision>3</cp:revision>
  <cp:lastPrinted>2026-05-13T07:35:00Z</cp:lastPrinted>
  <dcterms:created xsi:type="dcterms:W3CDTF">2026-08-13T08:38:00Z</dcterms:created>
  <dcterms:modified xsi:type="dcterms:W3CDTF">2026-08-13T08:41:00Z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lc_DocIdItemGuid">
    <vt:lpwstr>cf802be4-292d-41ae-869e-33a6d05718f8</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