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0ADF" w14:textId="230085EB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</w:t>
      </w:r>
      <w:r w:rsidR="00995F79" w:rsidRPr="00995F79">
        <w:rPr>
          <w:rFonts w:asciiTheme="majorBidi" w:hAnsiTheme="majorBidi" w:cstheme="majorBidi"/>
          <w:sz w:val="52"/>
          <w:szCs w:val="52"/>
        </w:rPr>
        <w:t>(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>มหาชน</w:t>
      </w:r>
      <w:r w:rsidR="00995F79" w:rsidRPr="00995F79">
        <w:rPr>
          <w:rFonts w:asciiTheme="majorBidi" w:hAnsiTheme="majorBidi" w:cstheme="majorBidi"/>
          <w:sz w:val="52"/>
          <w:szCs w:val="52"/>
        </w:rPr>
        <w:t>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83F3019" w14:textId="52BD58A9" w:rsidR="00C821EA" w:rsidRPr="00240583" w:rsidRDefault="00C821EA" w:rsidP="00C821E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EC7A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EC7ACA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EC7A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A7197" w:rsidRPr="002A719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74C1A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7582069A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97E5E42" w14:textId="77777777" w:rsidR="00C1147A" w:rsidRPr="00C1147A" w:rsidRDefault="00C1147A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8443291" w14:textId="77777777" w:rsidR="0014408E" w:rsidRPr="00C1147A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549874" w14:textId="77777777" w:rsidR="00E86510" w:rsidRPr="00C1147A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3382C7A1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995F79" w:rsidRPr="00995F79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CE558BE" w14:textId="5615E926" w:rsidR="00C821EA" w:rsidRPr="00444A99" w:rsidRDefault="00444A99" w:rsidP="0044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44A99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AD58D6">
        <w:rPr>
          <w:rFonts w:asciiTheme="majorBidi" w:hAnsiTheme="majorBidi" w:cstheme="majorBidi" w:hint="cs"/>
          <w:sz w:val="30"/>
          <w:szCs w:val="30"/>
          <w:cs/>
        </w:rPr>
        <w:t>สอบทาน</w:t>
      </w:r>
      <w:r w:rsidRPr="00444A99">
        <w:rPr>
          <w:rFonts w:asciiTheme="majorBidi" w:hAnsiTheme="majorBidi" w:cstheme="majorBidi"/>
          <w:sz w:val="30"/>
          <w:szCs w:val="30"/>
          <w:cs/>
        </w:rPr>
        <w:t>งบ</w:t>
      </w:r>
      <w:r w:rsidR="00AD58D6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444A99">
        <w:rPr>
          <w:rFonts w:asciiTheme="majorBidi" w:hAnsiTheme="majorBidi" w:cstheme="majorBidi"/>
          <w:sz w:val="30"/>
          <w:szCs w:val="30"/>
          <w:cs/>
        </w:rPr>
        <w:t>การเงินรวมและงบ</w:t>
      </w:r>
      <w:r w:rsidR="00491C3A">
        <w:rPr>
          <w:rFonts w:asciiTheme="majorBidi" w:hAnsiTheme="majorBidi" w:cstheme="majorBidi" w:hint="cs"/>
          <w:sz w:val="30"/>
          <w:szCs w:val="30"/>
          <w:cs/>
        </w:rPr>
        <w:t>ฐานะ</w:t>
      </w:r>
      <w:r w:rsidRPr="00444A99">
        <w:rPr>
          <w:rFonts w:asciiTheme="majorBidi" w:hAnsiTheme="majorBidi" w:cstheme="majorBidi"/>
          <w:sz w:val="30"/>
          <w:szCs w:val="30"/>
          <w:cs/>
        </w:rPr>
        <w:t>การเงินเฉพาะ</w:t>
      </w:r>
      <w:r w:rsidR="002B7489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444A99">
        <w:rPr>
          <w:rFonts w:asciiTheme="majorBidi" w:hAnsiTheme="majorBidi" w:cstheme="majorBidi"/>
          <w:sz w:val="30"/>
          <w:szCs w:val="30"/>
        </w:rPr>
        <w:t xml:space="preserve"> 3</w:t>
      </w:r>
      <w:r w:rsidR="00EC7ACA">
        <w:rPr>
          <w:rFonts w:asciiTheme="majorBidi" w:hAnsiTheme="majorBidi" w:cstheme="majorBidi"/>
          <w:sz w:val="30"/>
          <w:szCs w:val="30"/>
        </w:rPr>
        <w:t xml:space="preserve">0 </w:t>
      </w:r>
      <w:r w:rsidR="00EC7AC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="000E524D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="00EC7ACA" w:rsidRPr="00EC7ACA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EC7AC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C7ACA">
        <w:rPr>
          <w:rFonts w:asciiTheme="majorBidi" w:hAnsiTheme="majorBidi" w:cs="Angsana New"/>
          <w:sz w:val="30"/>
          <w:szCs w:val="30"/>
        </w:rPr>
        <w:t xml:space="preserve">30 </w:t>
      </w:r>
      <w:r w:rsidR="00EC7ACA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EC7ACA">
        <w:rPr>
          <w:rFonts w:asciiTheme="majorBidi" w:hAnsiTheme="majorBidi" w:cs="Angsana New"/>
          <w:sz w:val="30"/>
          <w:szCs w:val="30"/>
        </w:rPr>
        <w:t xml:space="preserve">2569 </w:t>
      </w:r>
      <w:r w:rsidRPr="00444A99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</w:t>
      </w:r>
      <w:r w:rsidR="00EC7ACA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EC7AC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C7ACA">
        <w:rPr>
          <w:rFonts w:asciiTheme="majorBidi" w:hAnsiTheme="majorBidi" w:cstheme="majorBidi"/>
          <w:sz w:val="30"/>
          <w:szCs w:val="30"/>
        </w:rPr>
        <w:t xml:space="preserve">30 </w:t>
      </w:r>
      <w:r w:rsidR="00EC7AC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61FC" w:rsidRPr="008E61FC">
        <w:rPr>
          <w:rFonts w:asciiTheme="majorBidi" w:hAnsiTheme="majorBidi" w:cs="Angsana New" w:hint="cs"/>
          <w:sz w:val="30"/>
          <w:szCs w:val="30"/>
          <w:cs/>
        </w:rPr>
        <w:t>และหมายเหตุประกอบงบการเงินแบบย่อ</w:t>
      </w:r>
      <w:r w:rsidR="008E61FC" w:rsidRPr="008E61FC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E61FC" w:rsidRPr="008E61FC">
        <w:rPr>
          <w:rFonts w:asciiTheme="majorBidi" w:hAnsiTheme="majorBidi" w:cs="Angsana New" w:hint="cs"/>
          <w:sz w:val="30"/>
          <w:szCs w:val="30"/>
          <w:cs/>
        </w:rPr>
        <w:t>ข้อมูลทางการเงินระหว่างกาล</w:t>
      </w:r>
      <w:r w:rsidR="008E61FC" w:rsidRPr="008E61FC">
        <w:rPr>
          <w:rFonts w:asciiTheme="majorBidi" w:hAnsiTheme="majorBidi" w:cs="Angsana New"/>
          <w:sz w:val="30"/>
          <w:szCs w:val="30"/>
          <w:cs/>
        </w:rPr>
        <w:t>)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ของบริษัท คอปเปอร์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Pr="00444A99">
        <w:rPr>
          <w:rFonts w:asciiTheme="majorBidi" w:hAnsiTheme="majorBidi" w:cstheme="majorBidi"/>
          <w:sz w:val="30"/>
          <w:szCs w:val="30"/>
        </w:rPr>
        <w:t>(</w:t>
      </w:r>
      <w:r w:rsidRPr="00444A9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44A99">
        <w:rPr>
          <w:rFonts w:asciiTheme="majorBidi" w:hAnsiTheme="majorBidi" w:cstheme="majorBidi"/>
          <w:sz w:val="30"/>
          <w:szCs w:val="30"/>
        </w:rPr>
        <w:t xml:space="preserve">) </w:t>
      </w:r>
      <w:r w:rsidRPr="00444A99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444A99">
        <w:rPr>
          <w:rFonts w:asciiTheme="majorBidi" w:hAnsiTheme="majorBidi" w:cstheme="majorBidi"/>
          <w:sz w:val="30"/>
          <w:szCs w:val="30"/>
        </w:rPr>
        <w:t xml:space="preserve"> 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ไวร์ด จำกัด </w:t>
      </w:r>
      <w:r w:rsidRPr="00444A99">
        <w:rPr>
          <w:rFonts w:asciiTheme="majorBidi" w:hAnsiTheme="majorBidi" w:cstheme="majorBidi"/>
          <w:sz w:val="30"/>
          <w:szCs w:val="30"/>
        </w:rPr>
        <w:t>(</w:t>
      </w:r>
      <w:r w:rsidRPr="00444A99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444A99">
        <w:rPr>
          <w:rFonts w:asciiTheme="majorBidi" w:hAnsiTheme="majorBidi" w:cstheme="majorBidi"/>
          <w:sz w:val="30"/>
          <w:szCs w:val="30"/>
        </w:rPr>
        <w:t>)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="0054350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43503" w:rsidRPr="00543503">
        <w:rPr>
          <w:rFonts w:asciiTheme="majorBidi" w:hAnsiTheme="majorBidi" w:cs="Angsana New" w:hint="cs"/>
          <w:sz w:val="30"/>
          <w:szCs w:val="30"/>
          <w:cs/>
        </w:rPr>
        <w:t>นำเสนอข้อมูลทางการเงิน</w:t>
      </w:r>
      <w:r w:rsidR="00D93562" w:rsidRPr="00D93562">
        <w:rPr>
          <w:rFonts w:asciiTheme="majorBidi" w:hAnsiTheme="majorBidi" w:cs="Angsana New" w:hint="cs"/>
          <w:sz w:val="30"/>
          <w:szCs w:val="30"/>
          <w:cs/>
        </w:rPr>
        <w:t>ระหว่างกาลเหล่านี้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ตามมาตรฐานการบัญชีฉบับที่ </w:t>
      </w:r>
      <w:r w:rsidRPr="00444A99">
        <w:rPr>
          <w:rFonts w:asciiTheme="majorBidi" w:hAnsiTheme="majorBidi" w:cstheme="majorBidi"/>
          <w:sz w:val="30"/>
          <w:szCs w:val="30"/>
        </w:rPr>
        <w:t>34</w:t>
      </w:r>
      <w:r w:rsidRPr="00444A9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A20F17" w:rsidRPr="00A20F17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="002D61BC" w:rsidRPr="002D61BC"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444A99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625AA555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7"/>
          <w:footerReference w:type="first" r:id="rId18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07DAF3DD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7A90217" w14:textId="21D89F5B" w:rsidR="00622DE7" w:rsidRPr="00AD7AA5" w:rsidRDefault="00401B2C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ฉบับที่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>
        <w:rPr>
          <w:rFonts w:asciiTheme="majorBidi" w:eastAsiaTheme="minorEastAsia" w:hAnsiTheme="majorBidi" w:cs="Angsana New"/>
          <w:spacing w:val="-4"/>
          <w:sz w:val="30"/>
          <w:szCs w:val="30"/>
          <w:lang w:eastAsia="zh-CN"/>
        </w:rPr>
        <w:t>34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เรื่อง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การรายงานทางการเงินระหว่างกาล</w:t>
      </w:r>
      <w:r w:rsidRPr="00401B2C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401B2C">
        <w:rPr>
          <w:rFonts w:asciiTheme="majorBidi" w:hAnsiTheme="majorBidi" w:cs="Angsana New" w:hint="cs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2D149631" w:rsidR="00A86AB1" w:rsidRPr="00AD7AA5" w:rsidRDefault="00995F79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995F79">
        <w:rPr>
          <w:rFonts w:asciiTheme="majorBidi" w:hAnsiTheme="majorBidi" w:cstheme="majorBidi"/>
          <w:lang w:val="en-US"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995F79">
        <w:rPr>
          <w:rFonts w:asciiTheme="majorBidi" w:hAnsiTheme="majorBidi" w:cstheme="majorBidi"/>
          <w:lang w:val="en-US"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051498FD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A7197" w:rsidRPr="002A7197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54425D4" w14:textId="77777777" w:rsidR="00F65484" w:rsidRDefault="00A322D4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5B43EB0D" w:rsidR="0014408E" w:rsidRPr="00AD7AA5" w:rsidRDefault="0074447A" w:rsidP="00F65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2276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C7ACA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2276A3">
        <w:rPr>
          <w:rFonts w:asciiTheme="majorBidi" w:hAnsiTheme="majorBidi" w:cstheme="majorBidi"/>
          <w:sz w:val="30"/>
          <w:szCs w:val="30"/>
        </w:rPr>
        <w:t xml:space="preserve"> </w:t>
      </w:r>
      <w:r w:rsidR="002A7197" w:rsidRPr="002A7197">
        <w:rPr>
          <w:rFonts w:asciiTheme="majorBidi" w:hAnsiTheme="majorBidi" w:cstheme="majorBidi"/>
          <w:sz w:val="30"/>
          <w:szCs w:val="30"/>
        </w:rPr>
        <w:t>256</w:t>
      </w:r>
      <w:r w:rsidR="006747F3">
        <w:rPr>
          <w:rFonts w:asciiTheme="majorBidi" w:hAnsiTheme="majorBidi" w:cstheme="majorBidi"/>
          <w:sz w:val="30"/>
          <w:szCs w:val="30"/>
        </w:rPr>
        <w:t>9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9"/>
      <w:footerReference w:type="first" r:id="rId20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C0325" w14:textId="77777777" w:rsidR="00747972" w:rsidRDefault="00747972">
      <w:r>
        <w:separator/>
      </w:r>
    </w:p>
  </w:endnote>
  <w:endnote w:type="continuationSeparator" w:id="0">
    <w:p w14:paraId="3CA9F29F" w14:textId="77777777" w:rsidR="00747972" w:rsidRDefault="00747972">
      <w:r>
        <w:continuationSeparator/>
      </w:r>
    </w:p>
  </w:endnote>
  <w:endnote w:type="continuationNotice" w:id="1">
    <w:p w14:paraId="0FBC6671" w14:textId="77777777" w:rsidR="00747972" w:rsidRDefault="007479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35E30" w14:textId="1A1012DF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2A7197" w:rsidRPr="002A7197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2D72C375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 w:rsidR="00995F79" w:rsidRPr="00995F79">
      <w:rPr>
        <w:rFonts w:ascii="Angsana New" w:hAnsi="Angsana New"/>
        <w:i/>
        <w:iCs/>
        <w:color w:val="0000FF"/>
        <w:sz w:val="30"/>
        <w:szCs w:val="30"/>
      </w:rPr>
      <w:t>)</w:t>
    </w:r>
    <w:r>
      <w:rPr>
        <w:rFonts w:ascii="Angsana New" w:hAnsi="Angsana New"/>
        <w:i/>
        <w:iCs/>
        <w:color w:val="0000FF"/>
        <w:sz w:val="30"/>
        <w:szCs w:val="30"/>
      </w:rPr>
      <w:t xml:space="preserve"> March </w:t>
    </w:r>
    <w:r w:rsidR="002A7197" w:rsidRPr="002A7197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68F32" w14:textId="5A3F6F0E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 w:rsidR="002A7197" w:rsidRPr="002A7197">
      <w:rPr>
        <w:rFonts w:ascii="Angsana New" w:hAnsi="Angsana New"/>
        <w:noProof/>
        <w:sz w:val="30"/>
        <w:szCs w:val="30"/>
        <w:lang w:val="en-US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2B2697C9" w:rsidR="00C37475" w:rsidRPr="00C23AD4" w:rsidRDefault="00C37475" w:rsidP="003B69AA">
    <w:pPr>
      <w:pStyle w:val="Footer"/>
      <w:tabs>
        <w:tab w:val="left" w:pos="3840"/>
      </w:tabs>
      <w:spacing w:line="240" w:lineRule="auto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29A032FE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2A7197" w:rsidRPr="002A7197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3622" w14:textId="77777777" w:rsidR="00747972" w:rsidRDefault="00747972">
      <w:r>
        <w:separator/>
      </w:r>
    </w:p>
  </w:footnote>
  <w:footnote w:type="continuationSeparator" w:id="0">
    <w:p w14:paraId="21E5F9FE" w14:textId="77777777" w:rsidR="00747972" w:rsidRDefault="00747972">
      <w:r>
        <w:continuationSeparator/>
      </w:r>
    </w:p>
  </w:footnote>
  <w:footnote w:type="continuationNotice" w:id="1">
    <w:p w14:paraId="355ED37D" w14:textId="77777777" w:rsidR="00747972" w:rsidRDefault="007479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C135" w14:textId="4C623DA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FE33130" w14:textId="79E2FE43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4414C0D" w14:textId="280F3E01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BCA7770" w14:textId="5155040A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588D351" w14:textId="2D1FA28B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31AB795A" w14:textId="77777777" w:rsidR="00921F48" w:rsidRPr="003D4E9B" w:rsidRDefault="00921F48" w:rsidP="003D4E9B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9E1D" w14:textId="77777777" w:rsidR="0055703D" w:rsidRDefault="0055703D">
    <w:pPr>
      <w:pStyle w:val="Header"/>
    </w:pPr>
  </w:p>
  <w:p w14:paraId="44BFD0A3" w14:textId="77777777" w:rsidR="0055703D" w:rsidRDefault="0055703D">
    <w:pPr>
      <w:pStyle w:val="Header"/>
    </w:pPr>
  </w:p>
  <w:p w14:paraId="21AEF10A" w14:textId="77777777" w:rsidR="0055703D" w:rsidRDefault="0055703D">
    <w:pPr>
      <w:pStyle w:val="Header"/>
    </w:pPr>
  </w:p>
  <w:p w14:paraId="75CE7E50" w14:textId="77777777" w:rsidR="0055703D" w:rsidRDefault="0055703D">
    <w:pPr>
      <w:pStyle w:val="Header"/>
    </w:pPr>
  </w:p>
  <w:p w14:paraId="18F78675" w14:textId="77777777" w:rsidR="0055703D" w:rsidRDefault="0055703D">
    <w:pPr>
      <w:pStyle w:val="Header"/>
    </w:pPr>
  </w:p>
  <w:p w14:paraId="47638F42" w14:textId="77777777" w:rsidR="0055703D" w:rsidRDefault="0055703D">
    <w:pPr>
      <w:pStyle w:val="Header"/>
    </w:pPr>
  </w:p>
  <w:p w14:paraId="0EDF6EC2" w14:textId="77777777" w:rsidR="0055703D" w:rsidRDefault="0055703D">
    <w:pPr>
      <w:pStyle w:val="Header"/>
    </w:pPr>
  </w:p>
  <w:p w14:paraId="63642D19" w14:textId="77777777" w:rsidR="0055703D" w:rsidRDefault="005570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78F02" w14:textId="0299CAF2" w:rsid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3312CD" w14:textId="77777777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90FFEAF" w14:textId="55AA6254" w:rsidR="003141B8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4FAE02" w14:textId="77777777" w:rsidR="003141B8" w:rsidRPr="00156365" w:rsidRDefault="003141B8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07BC2"/>
    <w:rsid w:val="00010374"/>
    <w:rsid w:val="000105D6"/>
    <w:rsid w:val="00010BEE"/>
    <w:rsid w:val="00010E15"/>
    <w:rsid w:val="000110E8"/>
    <w:rsid w:val="00011182"/>
    <w:rsid w:val="0001150C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51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47D03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991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7F1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4D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2EBE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94E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AE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72D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5A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059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3EC6"/>
    <w:rsid w:val="001B4367"/>
    <w:rsid w:val="001B49E6"/>
    <w:rsid w:val="001B4DCA"/>
    <w:rsid w:val="001B4F5D"/>
    <w:rsid w:val="001B5418"/>
    <w:rsid w:val="001B5D0C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1D3"/>
    <w:rsid w:val="001E2637"/>
    <w:rsid w:val="001E3036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426"/>
    <w:rsid w:val="002275DF"/>
    <w:rsid w:val="002276A3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5CC"/>
    <w:rsid w:val="00250B66"/>
    <w:rsid w:val="0025102E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742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197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2C0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1A5"/>
    <w:rsid w:val="002B7489"/>
    <w:rsid w:val="002B75DA"/>
    <w:rsid w:val="002B7879"/>
    <w:rsid w:val="002B7C33"/>
    <w:rsid w:val="002B7E4F"/>
    <w:rsid w:val="002C017C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5029"/>
    <w:rsid w:val="002C5425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1BC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2F7DA3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A54"/>
    <w:rsid w:val="00305B63"/>
    <w:rsid w:val="00306A89"/>
    <w:rsid w:val="003102D7"/>
    <w:rsid w:val="003102DA"/>
    <w:rsid w:val="00310BAA"/>
    <w:rsid w:val="00310DBE"/>
    <w:rsid w:val="00311FC8"/>
    <w:rsid w:val="00312631"/>
    <w:rsid w:val="003128A2"/>
    <w:rsid w:val="00312C25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1B8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66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72E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1C63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BEE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9AA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4E9B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058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1B2C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17DA3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4A99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C3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405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5FB1"/>
    <w:rsid w:val="00526069"/>
    <w:rsid w:val="00526415"/>
    <w:rsid w:val="005266CA"/>
    <w:rsid w:val="00527607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3503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C02"/>
    <w:rsid w:val="00555EDF"/>
    <w:rsid w:val="00555F77"/>
    <w:rsid w:val="00556047"/>
    <w:rsid w:val="005563F9"/>
    <w:rsid w:val="005565D3"/>
    <w:rsid w:val="00556F39"/>
    <w:rsid w:val="0055703D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0FC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141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3D8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173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C21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5BDB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7F3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0D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4FD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7F5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632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BA"/>
    <w:rsid w:val="007266DA"/>
    <w:rsid w:val="00726D3A"/>
    <w:rsid w:val="007272AD"/>
    <w:rsid w:val="007276ED"/>
    <w:rsid w:val="00727C3E"/>
    <w:rsid w:val="007307C2"/>
    <w:rsid w:val="00730B4D"/>
    <w:rsid w:val="00730C99"/>
    <w:rsid w:val="00731152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47A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972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1E9A"/>
    <w:rsid w:val="00781FB6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398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1C87"/>
    <w:rsid w:val="007B2147"/>
    <w:rsid w:val="007B2165"/>
    <w:rsid w:val="007B2246"/>
    <w:rsid w:val="007B2342"/>
    <w:rsid w:val="007B2A16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84B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04BF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08C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18E"/>
    <w:rsid w:val="008316E8"/>
    <w:rsid w:val="008316FF"/>
    <w:rsid w:val="008318CB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1D0B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2E4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87D04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1FC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ABA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A06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1F48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3D7"/>
    <w:rsid w:val="009404E1"/>
    <w:rsid w:val="00940666"/>
    <w:rsid w:val="0094165C"/>
    <w:rsid w:val="00941A6B"/>
    <w:rsid w:val="00942531"/>
    <w:rsid w:val="00942546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5F79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2E53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0D0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812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0D3D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0F17"/>
    <w:rsid w:val="00A21000"/>
    <w:rsid w:val="00A21060"/>
    <w:rsid w:val="00A21078"/>
    <w:rsid w:val="00A210F9"/>
    <w:rsid w:val="00A21418"/>
    <w:rsid w:val="00A21966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A75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1EA2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8D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2CE0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10F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C1A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1ADC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ADF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47A"/>
    <w:rsid w:val="00C11933"/>
    <w:rsid w:val="00C1219E"/>
    <w:rsid w:val="00C124E0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AD4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330"/>
    <w:rsid w:val="00C26BD5"/>
    <w:rsid w:val="00C26FA3"/>
    <w:rsid w:val="00C27116"/>
    <w:rsid w:val="00C2716A"/>
    <w:rsid w:val="00C27235"/>
    <w:rsid w:val="00C30724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BBB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44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1EA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E91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3242"/>
    <w:rsid w:val="00D0354C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1B1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4C5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046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3562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81A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1BA8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3F7A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405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B4E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ACA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3F97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813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484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633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708"/>
    <w:rsid w:val="00FF1838"/>
    <w:rsid w:val="00FF1A6E"/>
    <w:rsid w:val="00FF1CBF"/>
    <w:rsid w:val="00FF21CB"/>
    <w:rsid w:val="00FF284C"/>
    <w:rsid w:val="00FF2F9F"/>
    <w:rsid w:val="00FF346B"/>
    <w:rsid w:val="00FF3897"/>
    <w:rsid w:val="00FF3AE1"/>
    <w:rsid w:val="00FF3F4A"/>
    <w:rsid w:val="00FF482C"/>
    <w:rsid w:val="00FF531F"/>
    <w:rsid w:val="00FF6411"/>
    <w:rsid w:val="00FF6560"/>
    <w:rsid w:val="00FF6AB2"/>
    <w:rsid w:val="00FF6B6E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2FDA9-4337-4611-B64B-97961926AA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3C3D4-EC3E-4F63-9C2D-3A83431BBE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B1E63-B22D-4697-A68F-D5A3FF85C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3</Pages>
  <Words>303</Words>
  <Characters>1731</Characters>
  <Application>Microsoft Office Word</Application>
  <DocSecurity>0</DocSecurity>
  <Lines>14</Lines>
  <Paragraphs>4</Paragraphs>
  <ScaleCrop>false</ScaleCrop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Penchanok, Witchusavett</cp:lastModifiedBy>
  <cp:revision>76</cp:revision>
  <cp:lastPrinted>2022-11-09T03:52:00Z</cp:lastPrinted>
  <dcterms:created xsi:type="dcterms:W3CDTF">2026-07-20T02:11:00Z</dcterms:created>
  <dcterms:modified xsi:type="dcterms:W3CDTF">2026-08-07T08:44:00Z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