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66918" w14:textId="77777777" w:rsidR="00B036A2" w:rsidRPr="00755B7C" w:rsidRDefault="00B036A2" w:rsidP="21F8DDE6">
      <w:pPr>
        <w:pStyle w:val="IndexHeading1"/>
        <w:spacing w:after="0" w:line="380" w:lineRule="exact"/>
        <w:ind w:left="1080" w:hanging="1080"/>
        <w:outlineLvl w:val="0"/>
        <w:rPr>
          <w:rFonts w:ascii="Angsana New" w:eastAsia="Angsana New" w:hAnsi="Angsana New"/>
          <w:bCs/>
          <w:sz w:val="30"/>
          <w:szCs w:val="30"/>
          <w:lang w:val="en-US" w:bidi="th-TH"/>
        </w:rPr>
      </w:pPr>
      <w:r w:rsidRPr="00755B7C">
        <w:rPr>
          <w:rFonts w:ascii="Angsana New" w:eastAsia="Angsana New" w:hAnsi="Angsana New"/>
          <w:bCs/>
          <w:sz w:val="30"/>
          <w:szCs w:val="30"/>
          <w:cs/>
          <w:lang w:bidi="th-TH"/>
        </w:rPr>
        <w:t>หมายเหตุ</w:t>
      </w:r>
      <w:r w:rsidRPr="00755B7C">
        <w:rPr>
          <w:bCs/>
        </w:rPr>
        <w:tab/>
      </w:r>
      <w:r w:rsidRPr="00755B7C">
        <w:rPr>
          <w:rFonts w:ascii="Angsana New" w:eastAsia="Angsana New" w:hAnsi="Angsana New"/>
          <w:bCs/>
          <w:sz w:val="30"/>
          <w:szCs w:val="30"/>
          <w:cs/>
          <w:lang w:bidi="th-TH"/>
        </w:rPr>
        <w:t>สารบัญ</w:t>
      </w:r>
    </w:p>
    <w:p w14:paraId="591A94C9" w14:textId="77777777" w:rsidR="00B036A2" w:rsidRPr="00C45988" w:rsidRDefault="00B036A2" w:rsidP="21F8DDE6">
      <w:pPr>
        <w:pStyle w:val="IndexHeading1"/>
        <w:spacing w:after="0" w:line="380" w:lineRule="exact"/>
        <w:ind w:left="1080" w:hanging="1080"/>
        <w:outlineLvl w:val="0"/>
        <w:rPr>
          <w:rFonts w:ascii="Angsana New" w:eastAsia="Angsana New" w:hAnsi="Angsana New"/>
          <w:b w:val="0"/>
          <w:sz w:val="30"/>
          <w:szCs w:val="30"/>
          <w:cs/>
          <w:lang w:val="en-US" w:bidi="th-TH"/>
        </w:rPr>
      </w:pPr>
    </w:p>
    <w:p w14:paraId="6BCABF67" w14:textId="77777777" w:rsidR="00CA2370" w:rsidRPr="00C45988" w:rsidRDefault="00B036A2" w:rsidP="21F8DDE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eastAsia="Angsana New" w:hAnsi="Angsana New"/>
        </w:rPr>
      </w:pPr>
      <w:r w:rsidRPr="21F8DDE6">
        <w:rPr>
          <w:rFonts w:ascii="Angsana New" w:eastAsia="Angsana New" w:hAnsi="Angsana New"/>
          <w:sz w:val="30"/>
          <w:szCs w:val="30"/>
          <w:cs/>
          <w:lang w:bidi="th-TH"/>
        </w:rPr>
        <w:t>ข้อมูลทั่วไป</w:t>
      </w:r>
    </w:p>
    <w:p w14:paraId="5C1DD132" w14:textId="2A6A8170" w:rsidR="00CA2370" w:rsidRPr="00C45988" w:rsidRDefault="00B036A2" w:rsidP="21F8DDE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eastAsia="Angsana New" w:hAnsi="Angsana New"/>
          <w:sz w:val="30"/>
          <w:szCs w:val="30"/>
          <w:lang w:bidi="th-TH"/>
        </w:rPr>
      </w:pPr>
      <w:r w:rsidRPr="21F8DDE6">
        <w:rPr>
          <w:rFonts w:ascii="Angsana New" w:eastAsia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E2572CB" w14:textId="4C10B676" w:rsidR="00CA2370" w:rsidRPr="00C45988" w:rsidRDefault="00B036A2" w:rsidP="21F8DDE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eastAsia="Angsana New" w:hAnsi="Angsana New"/>
          <w:sz w:val="30"/>
          <w:szCs w:val="30"/>
          <w:lang w:bidi="th-TH"/>
        </w:rPr>
      </w:pPr>
      <w:r w:rsidRPr="21F8DDE6">
        <w:rPr>
          <w:rFonts w:ascii="Angsana New" w:eastAsia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1E0FF3C" w14:textId="77777777" w:rsidR="00CA2370" w:rsidRPr="00C45988" w:rsidRDefault="00B1562E" w:rsidP="21F8DDE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eastAsia="Angsana New" w:hAnsi="Angsana New"/>
          <w:sz w:val="30"/>
          <w:szCs w:val="30"/>
          <w:lang w:bidi="th-TH"/>
        </w:rPr>
      </w:pPr>
      <w:r w:rsidRPr="21F8DDE6">
        <w:rPr>
          <w:rFonts w:ascii="Angsana New" w:eastAsia="Angsana New" w:hAnsi="Angsana New"/>
          <w:sz w:val="30"/>
          <w:szCs w:val="30"/>
          <w:cs/>
          <w:lang w:bidi="th-TH"/>
        </w:rPr>
        <w:t>สินค้าคงเหลือ</w:t>
      </w:r>
    </w:p>
    <w:p w14:paraId="6A87273E" w14:textId="50D15DFF" w:rsidR="00CA2370" w:rsidRPr="00C45988" w:rsidRDefault="00CF4EE1" w:rsidP="21F8DDE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eastAsia="Angsana New" w:hAnsi="Angsana New"/>
          <w:sz w:val="30"/>
          <w:szCs w:val="30"/>
          <w:lang w:bidi="th-TH"/>
        </w:rPr>
      </w:pPr>
      <w:r w:rsidRPr="21F8DDE6">
        <w:rPr>
          <w:rFonts w:ascii="Angsana New" w:eastAsia="Angsana New" w:hAnsi="Angsana New"/>
          <w:sz w:val="30"/>
          <w:szCs w:val="30"/>
          <w:cs/>
          <w:lang w:val="en-US" w:bidi="th-TH"/>
        </w:rPr>
        <w:t>ส่วนปรับปรุงอาคารเช่า</w:t>
      </w:r>
      <w:r w:rsidR="00DF4C1F" w:rsidRPr="21F8DDE6">
        <w:rPr>
          <w:rFonts w:ascii="Angsana New" w:eastAsia="Angsana New" w:hAnsi="Angsana New"/>
          <w:sz w:val="30"/>
          <w:szCs w:val="30"/>
          <w:cs/>
          <w:lang w:val="en-US" w:bidi="th-TH"/>
        </w:rPr>
        <w:t>และ</w:t>
      </w:r>
      <w:r w:rsidR="00D5289A" w:rsidRPr="21F8DDE6">
        <w:rPr>
          <w:rFonts w:ascii="Angsana New" w:eastAsia="Angsana New" w:hAnsi="Angsana New"/>
          <w:sz w:val="30"/>
          <w:szCs w:val="30"/>
          <w:cs/>
          <w:lang w:val="en-US" w:bidi="th-TH"/>
        </w:rPr>
        <w:t>อุปกรณ์</w:t>
      </w:r>
      <w:r w:rsidR="00DF4C1F" w:rsidRPr="21F8DDE6">
        <w:rPr>
          <w:rFonts w:ascii="Angsana New" w:eastAsia="Angsana New" w:hAnsi="Angsana New"/>
          <w:sz w:val="30"/>
          <w:szCs w:val="30"/>
          <w:cs/>
          <w:lang w:val="en-US" w:bidi="th-TH"/>
        </w:rPr>
        <w:t xml:space="preserve"> </w:t>
      </w:r>
      <w:r w:rsidRPr="21F8DDE6">
        <w:rPr>
          <w:rFonts w:ascii="Angsana New" w:eastAsia="Angsana New" w:hAnsi="Angsana New"/>
          <w:sz w:val="30"/>
          <w:szCs w:val="30"/>
          <w:cs/>
          <w:lang w:val="en-US" w:bidi="th-TH"/>
        </w:rPr>
        <w:t>และ</w:t>
      </w:r>
      <w:r w:rsidR="00D5289A" w:rsidRPr="21F8DDE6">
        <w:rPr>
          <w:rFonts w:ascii="Angsana New" w:eastAsia="Angsana New" w:hAnsi="Angsana New"/>
          <w:sz w:val="30"/>
          <w:szCs w:val="30"/>
          <w:cs/>
          <w:lang w:bidi="th-TH"/>
        </w:rPr>
        <w:t>สินทรัพย์สิทธิการใช้</w:t>
      </w:r>
    </w:p>
    <w:p w14:paraId="63E0C6DD" w14:textId="05D7702D" w:rsidR="00A44ED0" w:rsidRPr="00C45988" w:rsidRDefault="00962CEF" w:rsidP="21F8DDE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eastAsia="Angsana New" w:hAnsi="Angsana New"/>
          <w:sz w:val="30"/>
          <w:szCs w:val="30"/>
          <w:lang w:bidi="th-TH"/>
        </w:rPr>
      </w:pPr>
      <w:r w:rsidRPr="21F8DDE6">
        <w:rPr>
          <w:rFonts w:ascii="Angsana New" w:eastAsia="Angsana New" w:hAnsi="Angsana New"/>
          <w:sz w:val="30"/>
          <w:szCs w:val="30"/>
          <w:cs/>
          <w:lang w:bidi="th-TH"/>
        </w:rPr>
        <w:t>ส่วนงานดำเนินงาน</w:t>
      </w:r>
      <w:r w:rsidR="00DA11D5" w:rsidRPr="21F8DDE6">
        <w:rPr>
          <w:rFonts w:ascii="Angsana New" w:eastAsia="Angsana New" w:hAnsi="Angsana New"/>
          <w:sz w:val="30"/>
          <w:szCs w:val="30"/>
          <w:cs/>
          <w:lang w:bidi="th-TH"/>
        </w:rPr>
        <w:t>และ</w:t>
      </w:r>
      <w:r w:rsidR="008D4684" w:rsidRPr="21F8DDE6">
        <w:rPr>
          <w:rFonts w:ascii="Angsana New" w:eastAsia="Angsana New" w:hAnsi="Angsana New"/>
          <w:sz w:val="30"/>
          <w:szCs w:val="30"/>
          <w:cs/>
          <w:lang w:bidi="th-TH"/>
        </w:rPr>
        <w:t>การจำแนก</w:t>
      </w:r>
      <w:r w:rsidR="00DA11D5" w:rsidRPr="21F8DDE6">
        <w:rPr>
          <w:rFonts w:ascii="Angsana New" w:eastAsia="Angsana New" w:hAnsi="Angsana New"/>
          <w:sz w:val="30"/>
          <w:szCs w:val="30"/>
          <w:cs/>
          <w:lang w:bidi="th-TH"/>
        </w:rPr>
        <w:t>รายได้</w:t>
      </w:r>
    </w:p>
    <w:p w14:paraId="54982550" w14:textId="51BA2D56" w:rsidR="00034BB0" w:rsidRPr="00C45988" w:rsidRDefault="00034BB0" w:rsidP="21F8DDE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eastAsia="Angsana New" w:hAnsi="Angsana New"/>
          <w:sz w:val="30"/>
          <w:szCs w:val="30"/>
          <w:lang w:bidi="th-TH"/>
        </w:rPr>
      </w:pPr>
      <w:r w:rsidRPr="21F8DDE6">
        <w:rPr>
          <w:rFonts w:ascii="Angsana New" w:eastAsia="Angsana New" w:hAnsi="Angsana New"/>
          <w:sz w:val="30"/>
          <w:szCs w:val="30"/>
          <w:cs/>
          <w:lang w:bidi="th-TH"/>
        </w:rPr>
        <w:t>เงินปันผล</w:t>
      </w:r>
    </w:p>
    <w:p w14:paraId="743D67B2" w14:textId="0A61781A" w:rsidR="00627D37" w:rsidRPr="00C45988" w:rsidRDefault="00627D37" w:rsidP="21F8DDE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eastAsia="Angsana New" w:hAnsi="Angsana New"/>
          <w:sz w:val="30"/>
          <w:szCs w:val="30"/>
          <w:lang w:bidi="th-TH"/>
        </w:rPr>
      </w:pPr>
      <w:r w:rsidRPr="21F8DDE6">
        <w:rPr>
          <w:rFonts w:ascii="Angsana New" w:eastAsia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2F1FE80" w14:textId="6548C181" w:rsidR="00E20E70" w:rsidRDefault="009A5EFD" w:rsidP="21F8DDE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eastAsia="Angsana New" w:hAnsi="Angsana New"/>
          <w:sz w:val="30"/>
          <w:szCs w:val="30"/>
          <w:lang w:bidi="th-TH"/>
        </w:rPr>
      </w:pPr>
      <w:r w:rsidRPr="21F8DDE6">
        <w:rPr>
          <w:rFonts w:ascii="Angsana New" w:eastAsia="Angsana New" w:hAnsi="Angsana New"/>
          <w:sz w:val="30"/>
          <w:szCs w:val="30"/>
          <w:cs/>
          <w:lang w:bidi="th-TH"/>
        </w:rPr>
        <w:t>เหตุการ</w:t>
      </w:r>
      <w:r w:rsidR="00494370" w:rsidRPr="21F8DDE6">
        <w:rPr>
          <w:rFonts w:ascii="Angsana New" w:eastAsia="Angsana New" w:hAnsi="Angsana New"/>
          <w:sz w:val="30"/>
          <w:szCs w:val="30"/>
          <w:cs/>
          <w:lang w:bidi="th-TH"/>
        </w:rPr>
        <w:t>ณ์</w:t>
      </w:r>
      <w:r w:rsidR="009A4269" w:rsidRPr="21F8DDE6">
        <w:rPr>
          <w:rFonts w:ascii="Angsana New" w:eastAsia="Angsana New" w:hAnsi="Angsana New"/>
          <w:sz w:val="30"/>
          <w:szCs w:val="30"/>
          <w:cs/>
          <w:lang w:bidi="th-TH"/>
        </w:rPr>
        <w:t>ภายหลัง</w:t>
      </w:r>
      <w:r w:rsidR="00CF3094" w:rsidRPr="21F8DDE6">
        <w:rPr>
          <w:rFonts w:ascii="Angsana New" w:eastAsia="Angsana New" w:hAnsi="Angsana New"/>
          <w:sz w:val="30"/>
          <w:szCs w:val="30"/>
          <w:cs/>
          <w:lang w:bidi="th-TH"/>
        </w:rPr>
        <w:t>รอบระยะ</w:t>
      </w:r>
      <w:r w:rsidR="008C4803" w:rsidRPr="21F8DDE6">
        <w:rPr>
          <w:rFonts w:ascii="Angsana New" w:eastAsia="Angsana New" w:hAnsi="Angsana New"/>
          <w:sz w:val="30"/>
          <w:szCs w:val="30"/>
          <w:cs/>
          <w:lang w:bidi="th-TH"/>
        </w:rPr>
        <w:t>เวลารายงาน</w:t>
      </w:r>
    </w:p>
    <w:p w14:paraId="6D5C77D2" w14:textId="26BB7A5A" w:rsidR="00983EEB" w:rsidRPr="00C45988" w:rsidRDefault="00B01AC4" w:rsidP="21F8DDE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eastAsia="Angsana New" w:hAnsi="Angsana New"/>
          <w:sz w:val="30"/>
          <w:szCs w:val="30"/>
          <w:lang w:bidi="th-TH"/>
        </w:rPr>
      </w:pPr>
      <w:r w:rsidRPr="00B01AC4">
        <w:rPr>
          <w:rFonts w:ascii="Angsana New" w:eastAsia="Angsana New" w:hAnsi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48D05AC8" w14:textId="77777777" w:rsidR="005B0722" w:rsidRPr="00C45988" w:rsidRDefault="005B0722" w:rsidP="21F8DDE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eastAsia="Angsana New" w:hAnsi="Angsana New"/>
          <w:sz w:val="30"/>
          <w:szCs w:val="30"/>
          <w:lang w:bidi="th-TH"/>
        </w:rPr>
      </w:pPr>
    </w:p>
    <w:p w14:paraId="7C378637" w14:textId="77777777" w:rsidR="00B036A2" w:rsidRPr="00C45988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21F8DDE6">
        <w:rPr>
          <w:rFonts w:ascii="Angsana New" w:eastAsia="Angsana New" w:hAnsi="Angsana New" w:cs="Angsana New"/>
          <w:sz w:val="30"/>
          <w:szCs w:val="30"/>
        </w:rPr>
        <w:br w:type="page"/>
      </w:r>
      <w:r w:rsidRPr="7CA9B02F">
        <w:rPr>
          <w:rFonts w:ascii="Angsana New" w:eastAsia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4EAD5" w14:textId="77777777" w:rsidR="00B036A2" w:rsidRPr="00C45988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1851DB27" w14:textId="286F9601" w:rsidR="00B036A2" w:rsidRPr="00C45988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7CA9B02F">
        <w:rPr>
          <w:rFonts w:ascii="Angsana New" w:eastAsia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</w:t>
      </w:r>
      <w:r w:rsidR="00B1562E" w:rsidRPr="7CA9B02F">
        <w:rPr>
          <w:rFonts w:ascii="Angsana New" w:eastAsia="Angsana New" w:hAnsi="Angsana New" w:cs="Angsana New"/>
          <w:sz w:val="30"/>
          <w:szCs w:val="30"/>
          <w:cs/>
        </w:rPr>
        <w:t>รเงินจากคณะกรรมการเมื่อวันที่</w:t>
      </w:r>
      <w:r w:rsidR="00491409" w:rsidRPr="7CA9B02F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B5601F">
        <w:rPr>
          <w:rFonts w:ascii="Angsana New" w:eastAsia="Angsana New" w:hAnsi="Angsana New" w:cs="Angsana New"/>
          <w:sz w:val="30"/>
          <w:szCs w:val="30"/>
        </w:rPr>
        <w:t>7</w:t>
      </w:r>
      <w:r w:rsidR="00EB1BDA" w:rsidRPr="7CA9B02F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034BB0" w:rsidRPr="7CA9B02F">
        <w:rPr>
          <w:rFonts w:ascii="Angsana New" w:eastAsia="Angsana New" w:hAnsi="Angsana New" w:cs="Angsana New"/>
          <w:sz w:val="30"/>
          <w:szCs w:val="30"/>
          <w:cs/>
        </w:rPr>
        <w:t>สิงหาคม</w:t>
      </w:r>
      <w:r w:rsidR="00412D33" w:rsidRPr="7CA9B02F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674983" w:rsidRPr="7CA9B02F">
        <w:rPr>
          <w:rFonts w:ascii="Angsana New" w:eastAsia="Angsana New" w:hAnsi="Angsana New" w:cs="Angsana New"/>
          <w:sz w:val="30"/>
          <w:szCs w:val="30"/>
        </w:rPr>
        <w:t>256</w:t>
      </w:r>
      <w:r w:rsidR="000C3A42" w:rsidRPr="7CA9B02F">
        <w:rPr>
          <w:rFonts w:ascii="Angsana New" w:eastAsia="Angsana New" w:hAnsi="Angsana New" w:cs="Angsana New"/>
          <w:sz w:val="30"/>
          <w:szCs w:val="30"/>
        </w:rPr>
        <w:t>9</w:t>
      </w:r>
    </w:p>
    <w:p w14:paraId="17511EB1" w14:textId="77777777" w:rsidR="00B036A2" w:rsidRPr="00C45988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</w:p>
    <w:p w14:paraId="1E1336A2" w14:textId="77777777" w:rsidR="00B036A2" w:rsidRPr="00C45988" w:rsidRDefault="00B036A2" w:rsidP="21F8DDE6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eastAsia="Angsana New" w:hAnsi="Angsana New"/>
          <w:sz w:val="30"/>
          <w:szCs w:val="30"/>
          <w:u w:val="none"/>
        </w:rPr>
      </w:pPr>
      <w:r w:rsidRPr="21F8DDE6">
        <w:rPr>
          <w:rFonts w:ascii="Angsana New" w:eastAsia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2239F85" w14:textId="77777777" w:rsidR="00B036A2" w:rsidRPr="00C45988" w:rsidRDefault="00B036A2" w:rsidP="00617A33">
      <w:pPr>
        <w:spacing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744CEA53" w14:textId="730ED3D4" w:rsidR="001608E9" w:rsidRPr="00C45988" w:rsidRDefault="00F44639" w:rsidP="21F8DDE6">
      <w:pPr>
        <w:pStyle w:val="block"/>
        <w:spacing w:after="0" w:line="240" w:lineRule="auto"/>
        <w:ind w:left="540" w:right="-45"/>
        <w:rPr>
          <w:rFonts w:ascii="Angsana New" w:eastAsia="Angsana New" w:hAnsi="Angsana New"/>
          <w:sz w:val="30"/>
          <w:szCs w:val="30"/>
        </w:rPr>
      </w:pPr>
      <w:r w:rsidRPr="21F8DDE6">
        <w:rPr>
          <w:rFonts w:ascii="Angsana New" w:eastAsia="Angsana New" w:hAnsi="Angsana New"/>
          <w:sz w:val="30"/>
          <w:szCs w:val="30"/>
          <w:cs/>
        </w:rPr>
        <w:t>กลุ่ม</w:t>
      </w:r>
      <w:r w:rsidR="00283D0D" w:rsidRPr="21F8DDE6">
        <w:rPr>
          <w:rFonts w:ascii="Angsana New" w:eastAsia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A2728B" w:rsidRPr="21F8DDE6">
        <w:rPr>
          <w:rFonts w:ascii="Angsana New" w:eastAsia="Angsana New" w:hAnsi="Angsana New"/>
          <w:sz w:val="30"/>
          <w:szCs w:val="30"/>
          <w:cs/>
        </w:rPr>
        <w:t>การจำหน่ายและให้บริการซ่อม</w:t>
      </w:r>
      <w:r w:rsidR="006A2C0B" w:rsidRPr="21F8DDE6">
        <w:rPr>
          <w:rFonts w:ascii="Angsana New" w:eastAsia="Angsana New" w:hAnsi="Angsana New"/>
          <w:sz w:val="30"/>
          <w:szCs w:val="30"/>
          <w:cs/>
        </w:rPr>
        <w:t>เครื่อง</w:t>
      </w:r>
      <w:r w:rsidR="00B036A2" w:rsidRPr="21F8DDE6">
        <w:rPr>
          <w:rFonts w:ascii="Angsana New" w:eastAsia="Angsana New" w:hAnsi="Angsana New"/>
          <w:sz w:val="30"/>
          <w:szCs w:val="30"/>
          <w:cs/>
        </w:rPr>
        <w:t>คอมพิวเตอร์</w:t>
      </w:r>
      <w:r w:rsidR="000D4E5E" w:rsidRPr="21F8DDE6">
        <w:rPr>
          <w:rFonts w:ascii="Angsana New" w:eastAsia="Angsana New" w:hAnsi="Angsana New"/>
          <w:sz w:val="30"/>
          <w:szCs w:val="30"/>
          <w:cs/>
          <w:lang w:bidi="th-TH"/>
        </w:rPr>
        <w:t xml:space="preserve"> มือถือ </w:t>
      </w:r>
      <w:r w:rsidR="00B036A2" w:rsidRPr="21F8DDE6">
        <w:rPr>
          <w:rFonts w:ascii="Angsana New" w:eastAsia="Angsana New" w:hAnsi="Angsana New"/>
          <w:sz w:val="30"/>
          <w:szCs w:val="30"/>
          <w:cs/>
        </w:rPr>
        <w:t>และอุปกรณ์</w:t>
      </w:r>
      <w:r w:rsidR="00283D0D" w:rsidRPr="21F8DDE6">
        <w:rPr>
          <w:rFonts w:ascii="Angsana New" w:eastAsia="Angsana New" w:hAnsi="Angsana New"/>
          <w:sz w:val="30"/>
          <w:szCs w:val="30"/>
          <w:cs/>
        </w:rPr>
        <w:t xml:space="preserve"> </w:t>
      </w:r>
    </w:p>
    <w:p w14:paraId="49BAE8B5" w14:textId="77777777" w:rsidR="00D0775A" w:rsidRPr="00C45988" w:rsidRDefault="00D0775A" w:rsidP="21F8DDE6">
      <w:pPr>
        <w:pStyle w:val="block"/>
        <w:spacing w:after="0" w:line="240" w:lineRule="auto"/>
        <w:ind w:left="540" w:right="-45"/>
        <w:rPr>
          <w:rFonts w:ascii="Angsana New" w:eastAsia="Angsana New" w:hAnsi="Angsana New"/>
          <w:sz w:val="30"/>
          <w:szCs w:val="30"/>
        </w:rPr>
      </w:pPr>
    </w:p>
    <w:p w14:paraId="227E3AB4" w14:textId="781C2379" w:rsidR="00B036A2" w:rsidRPr="00C45988" w:rsidRDefault="00B036A2" w:rsidP="21F8DDE6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eastAsia="Angsana New" w:hAnsi="Angsana New"/>
          <w:sz w:val="30"/>
          <w:szCs w:val="30"/>
          <w:u w:val="none"/>
          <w:lang w:val="th-TH"/>
        </w:rPr>
      </w:pPr>
      <w:r w:rsidRPr="21F8DDE6">
        <w:rPr>
          <w:rFonts w:ascii="Angsana New" w:eastAsia="Angsana New" w:hAnsi="Angsana New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6A89BE8F" w14:textId="77777777" w:rsidR="0010547F" w:rsidRPr="00C45988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line="240" w:lineRule="auto"/>
        <w:ind w:left="576" w:right="-144"/>
        <w:jc w:val="thaiDistribute"/>
        <w:rPr>
          <w:rFonts w:ascii="Angsana New" w:eastAsia="Angsana New" w:hAnsi="Angsana New" w:cs="Angsana New"/>
          <w:sz w:val="30"/>
          <w:szCs w:val="30"/>
          <w:cs/>
          <w:lang w:val="th-TH"/>
        </w:rPr>
      </w:pPr>
    </w:p>
    <w:p w14:paraId="381B7A4F" w14:textId="10EFB568" w:rsidR="0010547F" w:rsidRPr="00C45988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76" w:right="-144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7CA9B02F">
        <w:rPr>
          <w:rFonts w:ascii="Angsana New" w:eastAsia="Angsana New" w:hAnsi="Angsana New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br/>
      </w:r>
      <w:r w:rsidRPr="7CA9B02F">
        <w:rPr>
          <w:rFonts w:ascii="Angsana New" w:eastAsia="Angsana New" w:hAnsi="Angsana New" w:cs="Angsana New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="00D6770F" w:rsidRPr="7CA9B02F">
        <w:rPr>
          <w:rFonts w:ascii="Angsana New" w:eastAsia="Angsana New" w:hAnsi="Angsana New" w:cs="Angsana New"/>
          <w:sz w:val="30"/>
          <w:szCs w:val="30"/>
        </w:rPr>
        <w:t>(</w:t>
      </w:r>
      <w:r w:rsidRPr="7CA9B02F">
        <w:rPr>
          <w:rFonts w:ascii="Angsana New" w:eastAsia="Angsana New" w:hAnsi="Angsana New" w:cs="Angsana New"/>
          <w:sz w:val="30"/>
          <w:szCs w:val="30"/>
          <w:cs/>
        </w:rPr>
        <w:t>“งบการเงินระหว่างกาล”</w:t>
      </w:r>
      <w:r w:rsidR="00D6770F" w:rsidRPr="7CA9B02F">
        <w:rPr>
          <w:rFonts w:ascii="Angsana New" w:eastAsia="Angsana New" w:hAnsi="Angsana New" w:cs="Angsana New"/>
          <w:sz w:val="30"/>
          <w:szCs w:val="30"/>
        </w:rPr>
        <w:t>)</w:t>
      </w:r>
      <w:r w:rsidRPr="7CA9B02F">
        <w:rPr>
          <w:rFonts w:ascii="Angsana New" w:eastAsia="Angsana New" w:hAnsi="Angsana New" w:cs="Angsana New"/>
          <w:sz w:val="30"/>
          <w:szCs w:val="30"/>
          <w:cs/>
        </w:rPr>
        <w:t xml:space="preserve"> ตามมาตรฐานการบัญชี ฉบับที่ </w:t>
      </w:r>
      <w:r w:rsidR="00674983" w:rsidRPr="7CA9B02F">
        <w:rPr>
          <w:rFonts w:ascii="Angsana New" w:eastAsia="Angsana New" w:hAnsi="Angsana New" w:cs="Angsana New"/>
          <w:sz w:val="30"/>
          <w:szCs w:val="30"/>
        </w:rPr>
        <w:t>34</w:t>
      </w:r>
      <w:r w:rsidRPr="7CA9B02F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7CA9B02F">
        <w:rPr>
          <w:rFonts w:ascii="Angsana New" w:eastAsia="Angsana New" w:hAnsi="Angsana New" w:cs="Angsana New"/>
          <w:sz w:val="30"/>
          <w:szCs w:val="30"/>
          <w:cs/>
        </w:rPr>
        <w:t xml:space="preserve">เรื่อง </w:t>
      </w:r>
      <w:r w:rsidRPr="21F8DDE6">
        <w:rPr>
          <w:rFonts w:ascii="Angsana New" w:eastAsia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7CA9B02F">
        <w:rPr>
          <w:rFonts w:ascii="Angsana New" w:eastAsia="Angsana New" w:hAnsi="Angsana New" w:cs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674983" w:rsidRPr="7CA9B02F">
        <w:rPr>
          <w:rFonts w:ascii="Angsana New" w:eastAsia="Angsana New" w:hAnsi="Angsana New" w:cs="Angsana New"/>
          <w:sz w:val="30"/>
          <w:szCs w:val="30"/>
        </w:rPr>
        <w:t>31</w:t>
      </w:r>
      <w:r w:rsidRPr="7CA9B02F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7CA9B02F">
        <w:rPr>
          <w:rFonts w:ascii="Angsana New" w:eastAsia="Angsana New" w:hAnsi="Angsana New" w:cs="Angsana New"/>
          <w:sz w:val="30"/>
          <w:szCs w:val="30"/>
          <w:cs/>
        </w:rPr>
        <w:t xml:space="preserve">ธันวาคม </w:t>
      </w:r>
      <w:r w:rsidR="00674983" w:rsidRPr="7CA9B02F">
        <w:rPr>
          <w:rFonts w:ascii="Angsana New" w:eastAsia="Angsana New" w:hAnsi="Angsana New" w:cs="Angsana New"/>
          <w:sz w:val="30"/>
          <w:szCs w:val="30"/>
        </w:rPr>
        <w:t>256</w:t>
      </w:r>
      <w:r w:rsidR="002A39FB" w:rsidRPr="7CA9B02F">
        <w:rPr>
          <w:rFonts w:ascii="Angsana New" w:eastAsia="Angsana New" w:hAnsi="Angsana New" w:cs="Angsana New"/>
          <w:sz w:val="30"/>
          <w:szCs w:val="30"/>
        </w:rPr>
        <w:t>8</w:t>
      </w:r>
    </w:p>
    <w:p w14:paraId="7C131C2C" w14:textId="77777777" w:rsidR="0010547F" w:rsidRPr="00C45988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2CFA4355" w14:textId="60584D12" w:rsidR="00B036A2" w:rsidRPr="00C45988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7CA9B02F">
        <w:rPr>
          <w:rFonts w:ascii="Angsana New" w:eastAsia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3902B9" w:rsidRPr="7CA9B02F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7CA9B02F">
        <w:rPr>
          <w:rFonts w:ascii="Angsana New" w:eastAsia="Angsana New" w:hAnsi="Angsana New" w:cs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74983" w:rsidRPr="7CA9B02F">
        <w:rPr>
          <w:rFonts w:ascii="Angsana New" w:eastAsia="Angsana New" w:hAnsi="Angsana New" w:cs="Angsana New"/>
          <w:sz w:val="30"/>
          <w:szCs w:val="30"/>
        </w:rPr>
        <w:t>31</w:t>
      </w:r>
      <w:r w:rsidRPr="7CA9B02F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7CA9B02F">
        <w:rPr>
          <w:rFonts w:ascii="Angsana New" w:eastAsia="Angsana New" w:hAnsi="Angsana New" w:cs="Angsana New"/>
          <w:sz w:val="30"/>
          <w:szCs w:val="30"/>
          <w:cs/>
        </w:rPr>
        <w:t xml:space="preserve">ธันวาคม </w:t>
      </w:r>
      <w:r w:rsidR="00674983" w:rsidRPr="7CA9B02F">
        <w:rPr>
          <w:rFonts w:ascii="Angsana New" w:eastAsia="Angsana New" w:hAnsi="Angsana New" w:cs="Angsana New"/>
          <w:sz w:val="30"/>
          <w:szCs w:val="30"/>
        </w:rPr>
        <w:t>256</w:t>
      </w:r>
      <w:r w:rsidR="002A39FB" w:rsidRPr="7CA9B02F">
        <w:rPr>
          <w:rFonts w:ascii="Angsana New" w:eastAsia="Angsana New" w:hAnsi="Angsana New" w:cs="Angsana New"/>
          <w:sz w:val="30"/>
          <w:szCs w:val="30"/>
        </w:rPr>
        <w:t>8</w:t>
      </w:r>
    </w:p>
    <w:p w14:paraId="5C625B21" w14:textId="062E3503" w:rsidR="003E3824" w:rsidRPr="00C45988" w:rsidRDefault="003E3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 w:cs="Angsana New"/>
          <w:sz w:val="28"/>
          <w:szCs w:val="28"/>
          <w:cs/>
        </w:rPr>
      </w:pPr>
      <w:r w:rsidRPr="21F8DDE6">
        <w:rPr>
          <w:rFonts w:ascii="Angsana New" w:eastAsia="Angsana New" w:hAnsi="Angsana New" w:cs="Angsana New"/>
          <w:sz w:val="28"/>
          <w:szCs w:val="28"/>
        </w:rPr>
        <w:br w:type="page"/>
      </w:r>
    </w:p>
    <w:p w14:paraId="3D404280" w14:textId="6EF02F9B" w:rsidR="00B036A2" w:rsidRPr="00C45988" w:rsidRDefault="00B036A2" w:rsidP="21F8DDE6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="Angsana New" w:eastAsia="Angsana New" w:hAnsi="Angsana New"/>
          <w:color w:val="0000FF"/>
          <w:sz w:val="30"/>
          <w:szCs w:val="30"/>
          <w:u w:val="none"/>
          <w:cs/>
          <w:lang w:val="th-TH"/>
        </w:rPr>
      </w:pPr>
      <w:r w:rsidRPr="21F8DDE6">
        <w:rPr>
          <w:rFonts w:ascii="Angsana New" w:eastAsia="Angsana New" w:hAnsi="Angsana New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543EDBB" w14:textId="77777777" w:rsidR="00B036A2" w:rsidRPr="00C45988" w:rsidRDefault="00B036A2" w:rsidP="21F8DD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eastAsia="Angsana New" w:hAnsi="Angsana New"/>
          <w:b/>
          <w:bCs/>
          <w:sz w:val="25"/>
          <w:szCs w:val="25"/>
        </w:rPr>
      </w:pPr>
    </w:p>
    <w:p w14:paraId="2BA704E6" w14:textId="162EAC24" w:rsidR="005F3717" w:rsidRPr="00C45988" w:rsidRDefault="005F3717" w:rsidP="21F8DDE6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proofErr w:type="spellStart"/>
      <w:r w:rsidRPr="21F8DDE6">
        <w:rPr>
          <w:rFonts w:ascii="Angsana New" w:eastAsia="Angsana New" w:hAnsi="Angsana New"/>
          <w:sz w:val="30"/>
          <w:szCs w:val="30"/>
        </w:rPr>
        <w:t>รายการที่สำคัญกับ</w:t>
      </w:r>
      <w:r w:rsidRPr="21F8DDE6">
        <w:rPr>
          <w:rFonts w:ascii="Angsana New" w:eastAsia="Angsana New" w:hAnsi="Angsana New"/>
          <w:sz w:val="30"/>
          <w:szCs w:val="30"/>
          <w:lang w:bidi="th-TH"/>
        </w:rPr>
        <w:t>บุคคลหรือ</w:t>
      </w:r>
      <w:r w:rsidRPr="21F8DDE6">
        <w:rPr>
          <w:rFonts w:ascii="Angsana New" w:eastAsia="Angsana New" w:hAnsi="Angsana New"/>
          <w:sz w:val="30"/>
          <w:szCs w:val="30"/>
        </w:rPr>
        <w:t>กิจการที่เกี่ยวข้องกันสำหรับงวด</w:t>
      </w:r>
      <w:proofErr w:type="spellEnd"/>
      <w:r w:rsidR="00B4010F">
        <w:rPr>
          <w:rFonts w:ascii="Angsana New" w:eastAsia="Angsana New" w:hAnsi="Angsana New" w:hint="cs"/>
          <w:sz w:val="30"/>
          <w:szCs w:val="30"/>
          <w:cs/>
          <w:lang w:bidi="th-TH"/>
        </w:rPr>
        <w:t>หก</w:t>
      </w:r>
      <w:proofErr w:type="spellStart"/>
      <w:r w:rsidR="006F7A9C" w:rsidRPr="21F8DDE6">
        <w:rPr>
          <w:rFonts w:ascii="Angsana New" w:eastAsia="Angsana New" w:hAnsi="Angsana New"/>
          <w:sz w:val="30"/>
          <w:szCs w:val="30"/>
          <w:lang w:bidi="th-TH"/>
        </w:rPr>
        <w:t>เดือน</w:t>
      </w:r>
      <w:r w:rsidRPr="21F8DDE6">
        <w:rPr>
          <w:rFonts w:ascii="Angsana New" w:eastAsia="Angsana New" w:hAnsi="Angsana New"/>
          <w:sz w:val="30"/>
          <w:szCs w:val="30"/>
        </w:rPr>
        <w:t>สิ้นสุดวันที่</w:t>
      </w:r>
      <w:proofErr w:type="spellEnd"/>
      <w:r w:rsidRPr="21F8DDE6">
        <w:rPr>
          <w:rFonts w:ascii="Angsana New" w:eastAsia="Angsana New" w:hAnsi="Angsana New"/>
          <w:sz w:val="30"/>
          <w:szCs w:val="30"/>
        </w:rPr>
        <w:t xml:space="preserve"> </w:t>
      </w:r>
      <w:r w:rsidR="00034BB0" w:rsidRPr="21F8DDE6">
        <w:rPr>
          <w:rFonts w:ascii="Angsana New" w:eastAsia="Angsana New" w:hAnsi="Angsana New"/>
          <w:sz w:val="30"/>
          <w:szCs w:val="30"/>
          <w:lang w:val="en-US"/>
        </w:rPr>
        <w:t xml:space="preserve">30 </w:t>
      </w:r>
      <w:proofErr w:type="spellStart"/>
      <w:r w:rsidR="00034BB0" w:rsidRPr="21F8DDE6">
        <w:rPr>
          <w:rFonts w:ascii="Angsana New" w:eastAsia="Angsana New" w:hAnsi="Angsana New"/>
          <w:sz w:val="30"/>
          <w:szCs w:val="30"/>
          <w:lang w:val="en-US" w:bidi="th-TH"/>
        </w:rPr>
        <w:t>มิถุนายน</w:t>
      </w:r>
      <w:proofErr w:type="spellEnd"/>
      <w:r w:rsidR="004F35A7" w:rsidRPr="21F8DDE6">
        <w:rPr>
          <w:rFonts w:ascii="Angsana New" w:eastAsia="Angsana New" w:hAnsi="Angsana New"/>
          <w:sz w:val="30"/>
          <w:szCs w:val="30"/>
          <w:lang w:bidi="th-TH"/>
        </w:rPr>
        <w:t xml:space="preserve"> </w:t>
      </w:r>
      <w:r w:rsidR="00674983" w:rsidRPr="21F8DDE6">
        <w:rPr>
          <w:rFonts w:ascii="Angsana New" w:eastAsia="Angsana New" w:hAnsi="Angsana New"/>
          <w:sz w:val="30"/>
          <w:szCs w:val="30"/>
          <w:lang w:val="en-US" w:bidi="th-TH"/>
        </w:rPr>
        <w:t>256</w:t>
      </w:r>
      <w:r w:rsidR="000C3A42" w:rsidRPr="21F8DDE6">
        <w:rPr>
          <w:rFonts w:ascii="Angsana New" w:eastAsia="Angsana New" w:hAnsi="Angsana New"/>
          <w:sz w:val="30"/>
          <w:szCs w:val="30"/>
          <w:lang w:val="en-US" w:bidi="th-TH"/>
        </w:rPr>
        <w:t>9</w:t>
      </w:r>
      <w:r w:rsidR="002E2F09" w:rsidRPr="21F8DDE6">
        <w:rPr>
          <w:rFonts w:ascii="Angsana New" w:eastAsia="Angsana New" w:hAnsi="Angsana New"/>
          <w:sz w:val="30"/>
          <w:szCs w:val="30"/>
          <w:lang w:val="en-US" w:bidi="th-TH"/>
        </w:rPr>
        <w:t xml:space="preserve"> </w:t>
      </w:r>
      <w:proofErr w:type="spellStart"/>
      <w:r w:rsidRPr="21F8DDE6">
        <w:rPr>
          <w:rFonts w:ascii="Angsana New" w:eastAsia="Angsana New" w:hAnsi="Angsana New"/>
          <w:sz w:val="30"/>
          <w:szCs w:val="30"/>
          <w:lang w:bidi="th-TH"/>
        </w:rPr>
        <w:t>และ</w:t>
      </w:r>
      <w:proofErr w:type="spellEnd"/>
      <w:r w:rsidRPr="21F8DDE6">
        <w:rPr>
          <w:rFonts w:ascii="Angsana New" w:eastAsia="Angsana New" w:hAnsi="Angsana New"/>
          <w:sz w:val="30"/>
          <w:szCs w:val="30"/>
          <w:lang w:bidi="th-TH"/>
        </w:rPr>
        <w:t xml:space="preserve"> </w:t>
      </w:r>
      <w:r w:rsidR="00674983" w:rsidRPr="21F8DDE6">
        <w:rPr>
          <w:rFonts w:ascii="Angsana New" w:eastAsia="Angsana New" w:hAnsi="Angsana New"/>
          <w:sz w:val="30"/>
          <w:szCs w:val="30"/>
          <w:lang w:val="en-US" w:bidi="th-TH"/>
        </w:rPr>
        <w:t>256</w:t>
      </w:r>
      <w:r w:rsidR="000C3A42" w:rsidRPr="21F8DDE6">
        <w:rPr>
          <w:rFonts w:ascii="Angsana New" w:eastAsia="Angsana New" w:hAnsi="Angsana New"/>
          <w:sz w:val="30"/>
          <w:szCs w:val="30"/>
          <w:lang w:val="en-US" w:bidi="th-TH"/>
        </w:rPr>
        <w:t>8</w:t>
      </w:r>
      <w:r w:rsidRPr="21F8DDE6">
        <w:rPr>
          <w:rFonts w:ascii="Angsana New" w:eastAsia="Angsana New" w:hAnsi="Angsana New"/>
          <w:sz w:val="30"/>
          <w:szCs w:val="30"/>
          <w:lang w:bidi="th-TH"/>
        </w:rPr>
        <w:t xml:space="preserve"> </w:t>
      </w:r>
      <w:proofErr w:type="spellStart"/>
      <w:r w:rsidRPr="21F8DDE6">
        <w:rPr>
          <w:rFonts w:ascii="Angsana New" w:eastAsia="Angsana New" w:hAnsi="Angsana New"/>
          <w:sz w:val="30"/>
          <w:szCs w:val="30"/>
        </w:rPr>
        <w:t>สรุปได้ดังนี้</w:t>
      </w:r>
      <w:proofErr w:type="spellEnd"/>
    </w:p>
    <w:p w14:paraId="1BF629E9" w14:textId="1651C0B6" w:rsidR="003B595F" w:rsidRPr="00C45988" w:rsidRDefault="003B595F" w:rsidP="00617A33">
      <w:pPr>
        <w:spacing w:line="240" w:lineRule="auto"/>
        <w:rPr>
          <w:rFonts w:ascii="Angsana New" w:eastAsia="Angsana New" w:hAnsi="Angsana New" w:cs="Angsana New"/>
          <w:sz w:val="25"/>
          <w:szCs w:val="25"/>
          <w:lang w:bidi="ar-SA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7"/>
        <w:gridCol w:w="1078"/>
        <w:gridCol w:w="265"/>
        <w:gridCol w:w="6"/>
        <w:gridCol w:w="1079"/>
        <w:gridCol w:w="15"/>
        <w:gridCol w:w="250"/>
        <w:gridCol w:w="21"/>
        <w:gridCol w:w="994"/>
        <w:gridCol w:w="248"/>
        <w:gridCol w:w="17"/>
        <w:gridCol w:w="1065"/>
      </w:tblGrid>
      <w:tr w:rsidR="00B267CE" w:rsidRPr="00C45988" w14:paraId="704F2330" w14:textId="77777777" w:rsidTr="00A45CF0">
        <w:trPr>
          <w:trHeight w:val="412"/>
          <w:tblHeader/>
        </w:trPr>
        <w:tc>
          <w:tcPr>
            <w:tcW w:w="4142" w:type="dxa"/>
            <w:gridSpan w:val="2"/>
          </w:tcPr>
          <w:p w14:paraId="30EA2CA8" w14:textId="77777777" w:rsidR="00B267CE" w:rsidRPr="00C45988" w:rsidRDefault="00B267CE" w:rsidP="21F8D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 w:cs="Angsana New"/>
                <w:i/>
                <w:iCs/>
                <w:sz w:val="30"/>
                <w:szCs w:val="30"/>
              </w:rPr>
            </w:pPr>
            <w:r w:rsidRPr="21F8DDE6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2443" w:type="dxa"/>
            <w:gridSpan w:val="5"/>
          </w:tcPr>
          <w:p w14:paraId="22C0093E" w14:textId="77777777" w:rsidR="00B267CE" w:rsidRPr="00C45988" w:rsidRDefault="00B267CE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1" w:type="dxa"/>
            <w:gridSpan w:val="2"/>
          </w:tcPr>
          <w:p w14:paraId="3C2F4BB1" w14:textId="77777777" w:rsidR="00B267CE" w:rsidRPr="00C45988" w:rsidRDefault="00B267CE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24" w:type="dxa"/>
            <w:gridSpan w:val="4"/>
          </w:tcPr>
          <w:p w14:paraId="7D7799AB" w14:textId="77777777" w:rsidR="00B267CE" w:rsidRPr="00C45988" w:rsidRDefault="00B267CE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C3A42" w:rsidRPr="00C45988" w14:paraId="42C9F82C" w14:textId="77777777" w:rsidTr="00A45CF0">
        <w:trPr>
          <w:tblHeader/>
        </w:trPr>
        <w:tc>
          <w:tcPr>
            <w:tcW w:w="4142" w:type="dxa"/>
            <w:gridSpan w:val="2"/>
          </w:tcPr>
          <w:p w14:paraId="2705E233" w14:textId="4000C657" w:rsidR="000C3A42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21F8DDE6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Pr="21F8DDE6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078" w:type="dxa"/>
          </w:tcPr>
          <w:p w14:paraId="27C37873" w14:textId="03A3DD24" w:rsidR="000C3A42" w:rsidRPr="00C45988" w:rsidRDefault="000C3A42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71" w:type="dxa"/>
            <w:gridSpan w:val="2"/>
          </w:tcPr>
          <w:p w14:paraId="10F096EB" w14:textId="77777777" w:rsidR="000C3A42" w:rsidRPr="00C45988" w:rsidRDefault="000C3A42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4" w:type="dxa"/>
            <w:gridSpan w:val="2"/>
          </w:tcPr>
          <w:p w14:paraId="78DA5F41" w14:textId="5A020BA7" w:rsidR="000C3A42" w:rsidRPr="00C45988" w:rsidRDefault="000C3A42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71" w:type="dxa"/>
            <w:gridSpan w:val="2"/>
          </w:tcPr>
          <w:p w14:paraId="6C852F0E" w14:textId="77777777" w:rsidR="000C3A42" w:rsidRPr="00C45988" w:rsidRDefault="000C3A42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4" w:type="dxa"/>
          </w:tcPr>
          <w:p w14:paraId="4C6B2266" w14:textId="73D62379" w:rsidR="000C3A42" w:rsidRPr="00C45988" w:rsidRDefault="000C3A42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48" w:type="dxa"/>
          </w:tcPr>
          <w:p w14:paraId="451375B3" w14:textId="77777777" w:rsidR="000C3A42" w:rsidRPr="00C45988" w:rsidRDefault="000C3A42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gridSpan w:val="2"/>
          </w:tcPr>
          <w:p w14:paraId="16973B48" w14:textId="3B4198D5" w:rsidR="000C3A42" w:rsidRPr="00C45988" w:rsidRDefault="000C3A42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2568</w:t>
            </w:r>
          </w:p>
        </w:tc>
      </w:tr>
      <w:tr w:rsidR="00B267CE" w:rsidRPr="00C45988" w14:paraId="026BA9FF" w14:textId="77777777" w:rsidTr="00A45CF0">
        <w:trPr>
          <w:tblHeader/>
        </w:trPr>
        <w:tc>
          <w:tcPr>
            <w:tcW w:w="4142" w:type="dxa"/>
            <w:gridSpan w:val="2"/>
          </w:tcPr>
          <w:p w14:paraId="5942809B" w14:textId="77777777" w:rsidR="00B267CE" w:rsidRPr="00C45988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38" w:type="dxa"/>
            <w:gridSpan w:val="11"/>
          </w:tcPr>
          <w:p w14:paraId="674CA53B" w14:textId="08A5323B" w:rsidR="00B267CE" w:rsidRPr="00C45988" w:rsidRDefault="00D6770F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 w:line="240" w:lineRule="auto"/>
              <w:ind w:left="-108" w:right="-53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B267CE"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267CE" w:rsidRPr="00C45988" w14:paraId="7DD69B6A" w14:textId="77777777" w:rsidTr="008E6B8F">
        <w:trPr>
          <w:trHeight w:val="412"/>
        </w:trPr>
        <w:tc>
          <w:tcPr>
            <w:tcW w:w="4135" w:type="dxa"/>
          </w:tcPr>
          <w:p w14:paraId="77653BC7" w14:textId="7DB654F2" w:rsidR="00B267CE" w:rsidRPr="00C45988" w:rsidRDefault="00B267CE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7CA9B02F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5" w:type="dxa"/>
            <w:gridSpan w:val="2"/>
          </w:tcPr>
          <w:p w14:paraId="01B33E94" w14:textId="77777777" w:rsidR="00B267CE" w:rsidRPr="00C45988" w:rsidRDefault="00B267CE" w:rsidP="00E15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</w:tcPr>
          <w:p w14:paraId="547472EE" w14:textId="77777777" w:rsidR="00B267CE" w:rsidRPr="00C45988" w:rsidRDefault="00B267CE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1269F307" w14:textId="77777777" w:rsidR="00B267CE" w:rsidRPr="00C45988" w:rsidRDefault="00B267CE" w:rsidP="00E14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  <w:gridSpan w:val="2"/>
          </w:tcPr>
          <w:p w14:paraId="059D0081" w14:textId="77777777" w:rsidR="00B267CE" w:rsidRPr="00C45988" w:rsidRDefault="00B267CE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732907BD" w14:textId="77777777" w:rsidR="00B267CE" w:rsidRPr="00C45988" w:rsidRDefault="00B267CE" w:rsidP="00E15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  <w:gridSpan w:val="2"/>
          </w:tcPr>
          <w:p w14:paraId="081AC451" w14:textId="77777777" w:rsidR="00B267CE" w:rsidRPr="00C45988" w:rsidRDefault="00B267CE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dxa"/>
          </w:tcPr>
          <w:p w14:paraId="05EA0536" w14:textId="77777777" w:rsidR="00B267CE" w:rsidRPr="00C45988" w:rsidRDefault="00B267CE" w:rsidP="00E15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2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34BB0" w:rsidRPr="00C45988" w14:paraId="19283BEE" w14:textId="77777777" w:rsidTr="008E6B8F">
        <w:tc>
          <w:tcPr>
            <w:tcW w:w="4135" w:type="dxa"/>
          </w:tcPr>
          <w:p w14:paraId="49E346CA" w14:textId="4641C291" w:rsidR="00034BB0" w:rsidRPr="00C45988" w:rsidRDefault="00034BB0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gridSpan w:val="2"/>
          </w:tcPr>
          <w:p w14:paraId="2F1F868E" w14:textId="1493FCB1" w:rsidR="00034BB0" w:rsidRPr="00C45988" w:rsidRDefault="003867C3" w:rsidP="00B34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75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265" w:type="dxa"/>
          </w:tcPr>
          <w:p w14:paraId="6779C0E3" w14:textId="77777777" w:rsidR="00034BB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44E9B35C" w14:textId="7BE703B8" w:rsidR="00034BB0" w:rsidRPr="00C45988" w:rsidRDefault="00034BB0" w:rsidP="00B34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240" w:lineRule="auto"/>
              <w:ind w:left="-108" w:right="71"/>
              <w:jc w:val="right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65" w:type="dxa"/>
            <w:gridSpan w:val="2"/>
          </w:tcPr>
          <w:p w14:paraId="5492A3AB" w14:textId="77777777" w:rsidR="00034BB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189DA965" w14:textId="18C780CC" w:rsidR="00034BB0" w:rsidRPr="00C45988" w:rsidRDefault="003867C3" w:rsidP="00B34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86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val="en-US" w:eastAsia="en-US"/>
              </w:rPr>
              <w:t>28</w:t>
            </w:r>
          </w:p>
        </w:tc>
        <w:tc>
          <w:tcPr>
            <w:tcW w:w="265" w:type="dxa"/>
            <w:gridSpan w:val="2"/>
          </w:tcPr>
          <w:p w14:paraId="73784C19" w14:textId="77777777" w:rsidR="00034BB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dxa"/>
            <w:vAlign w:val="center"/>
          </w:tcPr>
          <w:p w14:paraId="690C5510" w14:textId="3925A6B0" w:rsidR="00034BB0" w:rsidRPr="00C45988" w:rsidRDefault="00034BB0" w:rsidP="00B34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89"/>
              <w:jc w:val="right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034BB0" w:rsidRPr="00C45988" w14:paraId="33F4491D" w14:textId="77777777" w:rsidTr="008E6B8F">
        <w:tc>
          <w:tcPr>
            <w:tcW w:w="4135" w:type="dxa"/>
          </w:tcPr>
          <w:p w14:paraId="2D15378E" w14:textId="77777777" w:rsidR="00034BB0" w:rsidRPr="00C45988" w:rsidRDefault="00034BB0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  <w:gridSpan w:val="2"/>
          </w:tcPr>
          <w:p w14:paraId="22011AC7" w14:textId="354ACCAB" w:rsidR="00034BB0" w:rsidRPr="00C45988" w:rsidRDefault="003867C3" w:rsidP="00B34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75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190</w:t>
            </w:r>
          </w:p>
        </w:tc>
        <w:tc>
          <w:tcPr>
            <w:tcW w:w="265" w:type="dxa"/>
          </w:tcPr>
          <w:p w14:paraId="1F6D161E" w14:textId="77777777" w:rsidR="00034BB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36F63DDD" w14:textId="12EE2C3F" w:rsidR="00034BB0" w:rsidRPr="00C45988" w:rsidRDefault="00034BB0" w:rsidP="00B34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240" w:lineRule="auto"/>
              <w:ind w:left="-108" w:right="71"/>
              <w:jc w:val="right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189</w:t>
            </w:r>
          </w:p>
        </w:tc>
        <w:tc>
          <w:tcPr>
            <w:tcW w:w="265" w:type="dxa"/>
            <w:gridSpan w:val="2"/>
          </w:tcPr>
          <w:p w14:paraId="1FB00D45" w14:textId="77777777" w:rsidR="00034BB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3FF9DC92" w14:textId="129F8AB4" w:rsidR="00034BB0" w:rsidRPr="00C45988" w:rsidRDefault="003867C3" w:rsidP="00B34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86"/>
              <w:jc w:val="right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val="en-US" w:eastAsia="en-US"/>
              </w:rPr>
              <w:t>124</w:t>
            </w:r>
          </w:p>
        </w:tc>
        <w:tc>
          <w:tcPr>
            <w:tcW w:w="265" w:type="dxa"/>
            <w:gridSpan w:val="2"/>
          </w:tcPr>
          <w:p w14:paraId="6F8F91F8" w14:textId="77777777" w:rsidR="00034BB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dxa"/>
            <w:vAlign w:val="center"/>
          </w:tcPr>
          <w:p w14:paraId="71DFDB7D" w14:textId="4D06A599" w:rsidR="00034BB0" w:rsidRPr="00C45988" w:rsidRDefault="00034BB0" w:rsidP="00B34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89"/>
              <w:jc w:val="right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123</w:t>
            </w:r>
          </w:p>
        </w:tc>
      </w:tr>
      <w:tr w:rsidR="006F7A9C" w:rsidRPr="00C45988" w14:paraId="1259DEEA" w14:textId="77777777" w:rsidTr="008E6B8F">
        <w:trPr>
          <w:trHeight w:val="479"/>
        </w:trPr>
        <w:tc>
          <w:tcPr>
            <w:tcW w:w="4135" w:type="dxa"/>
          </w:tcPr>
          <w:p w14:paraId="0BC88BEC" w14:textId="77777777" w:rsidR="006F7A9C" w:rsidRPr="00C45988" w:rsidRDefault="006F7A9C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85" w:type="dxa"/>
            <w:gridSpan w:val="2"/>
          </w:tcPr>
          <w:p w14:paraId="27AC8C3E" w14:textId="77777777" w:rsidR="006F7A9C" w:rsidRPr="00C45988" w:rsidRDefault="006F7A9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65" w:type="dxa"/>
          </w:tcPr>
          <w:p w14:paraId="218CE025" w14:textId="77777777" w:rsidR="006F7A9C" w:rsidRPr="00C45988" w:rsidRDefault="006F7A9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347FB911" w14:textId="710BD03D" w:rsidR="006F7A9C" w:rsidRPr="00C45988" w:rsidRDefault="006F7A9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52"/>
              <w:jc w:val="right"/>
              <w:rPr>
                <w:rFonts w:ascii="Angsana New" w:eastAsia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65" w:type="dxa"/>
            <w:gridSpan w:val="2"/>
          </w:tcPr>
          <w:p w14:paraId="22EBA1E9" w14:textId="77777777" w:rsidR="006F7A9C" w:rsidRPr="00C45988" w:rsidRDefault="006F7A9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44AF2E3A" w14:textId="77777777" w:rsidR="006F7A9C" w:rsidRPr="00C45988" w:rsidRDefault="006F7A9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65" w:type="dxa"/>
            <w:gridSpan w:val="2"/>
          </w:tcPr>
          <w:p w14:paraId="0F8D44F5" w14:textId="77777777" w:rsidR="006F7A9C" w:rsidRPr="00C45988" w:rsidRDefault="006F7A9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65" w:type="dxa"/>
            <w:vAlign w:val="center"/>
          </w:tcPr>
          <w:p w14:paraId="399B3555" w14:textId="67603630" w:rsidR="006F7A9C" w:rsidRPr="00C45988" w:rsidRDefault="006F7A9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64"/>
              <w:jc w:val="right"/>
              <w:rPr>
                <w:rFonts w:ascii="Angsana New" w:eastAsia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6F7A9C" w:rsidRPr="00C45988" w14:paraId="76129899" w14:textId="77777777" w:rsidTr="008E6B8F">
        <w:tc>
          <w:tcPr>
            <w:tcW w:w="4135" w:type="dxa"/>
          </w:tcPr>
          <w:p w14:paraId="2AB9C496" w14:textId="1569DCB4" w:rsidR="006F7A9C" w:rsidRPr="00C45988" w:rsidRDefault="006F7A9C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5" w:type="dxa"/>
            <w:gridSpan w:val="2"/>
          </w:tcPr>
          <w:p w14:paraId="33B771B4" w14:textId="77777777" w:rsidR="006F7A9C" w:rsidRPr="00C45988" w:rsidRDefault="006F7A9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</w:tcPr>
          <w:p w14:paraId="1F91DD9C" w14:textId="77777777" w:rsidR="006F7A9C" w:rsidRPr="00C45988" w:rsidRDefault="006F7A9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39EF6DA2" w14:textId="77777777" w:rsidR="006F7A9C" w:rsidRPr="00C45988" w:rsidRDefault="006F7A9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52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  <w:gridSpan w:val="2"/>
          </w:tcPr>
          <w:p w14:paraId="314DB007" w14:textId="77777777" w:rsidR="006F7A9C" w:rsidRPr="00C45988" w:rsidRDefault="006F7A9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0C66BDA9" w14:textId="77777777" w:rsidR="006F7A9C" w:rsidRPr="00C45988" w:rsidRDefault="006F7A9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  <w:gridSpan w:val="2"/>
          </w:tcPr>
          <w:p w14:paraId="5C86A9F3" w14:textId="77777777" w:rsidR="006F7A9C" w:rsidRPr="00C45988" w:rsidRDefault="006F7A9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dxa"/>
            <w:vAlign w:val="center"/>
          </w:tcPr>
          <w:p w14:paraId="3532B9E7" w14:textId="77777777" w:rsidR="006F7A9C" w:rsidRPr="00C45988" w:rsidRDefault="006F7A9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64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34BB0" w:rsidRPr="00C45988" w14:paraId="3A777CA7" w14:textId="77777777" w:rsidTr="008E6B8F">
        <w:tc>
          <w:tcPr>
            <w:tcW w:w="4135" w:type="dxa"/>
          </w:tcPr>
          <w:p w14:paraId="427522F0" w14:textId="161B3674" w:rsidR="00034BB0" w:rsidRPr="00C45988" w:rsidRDefault="00034BB0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gridSpan w:val="2"/>
          </w:tcPr>
          <w:p w14:paraId="22CA26AF" w14:textId="119A7B83" w:rsidR="00034BB0" w:rsidRPr="00C45988" w:rsidRDefault="003867C3" w:rsidP="00C3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164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403AC4B7" w14:textId="77777777" w:rsidR="00034BB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299982B7" w14:textId="1E0CBA5D" w:rsidR="00034BB0" w:rsidRPr="00C45988" w:rsidRDefault="00034BB0" w:rsidP="00C3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164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gridSpan w:val="2"/>
          </w:tcPr>
          <w:p w14:paraId="01385EFB" w14:textId="77777777" w:rsidR="00034BB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6AA07502" w14:textId="0E20DCBE" w:rsidR="00034BB0" w:rsidRPr="00C45988" w:rsidRDefault="009C1029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after="0" w:line="240" w:lineRule="auto"/>
              <w:ind w:left="-105" w:right="83" w:hanging="105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138</w:t>
            </w:r>
          </w:p>
        </w:tc>
        <w:tc>
          <w:tcPr>
            <w:tcW w:w="265" w:type="dxa"/>
            <w:gridSpan w:val="2"/>
          </w:tcPr>
          <w:p w14:paraId="28B5C5EA" w14:textId="77777777" w:rsidR="00034BB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dxa"/>
            <w:vAlign w:val="center"/>
          </w:tcPr>
          <w:p w14:paraId="60766E6F" w14:textId="74680EEC" w:rsidR="00034BB0" w:rsidRPr="00C45988" w:rsidRDefault="00034BB0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89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20</w:t>
            </w:r>
            <w:r w:rsidR="00C15F3B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CD53C6" w:rsidRPr="00C45988" w14:paraId="7F9B88DB" w14:textId="77777777" w:rsidTr="008E6B8F">
        <w:tc>
          <w:tcPr>
            <w:tcW w:w="4135" w:type="dxa"/>
          </w:tcPr>
          <w:p w14:paraId="0B7A1C79" w14:textId="3F71CB5E" w:rsidR="00CD53C6" w:rsidRPr="7CA9B02F" w:rsidRDefault="0085523E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5523E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5" w:type="dxa"/>
            <w:gridSpan w:val="2"/>
          </w:tcPr>
          <w:p w14:paraId="66A2F54B" w14:textId="0FCA11D0" w:rsidR="00CD53C6" w:rsidRDefault="0085523E" w:rsidP="00C3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164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DengXian" w:hAnsi="Angsan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265" w:type="dxa"/>
          </w:tcPr>
          <w:p w14:paraId="14A925F3" w14:textId="77777777" w:rsidR="00CD53C6" w:rsidRPr="00C45988" w:rsidRDefault="00CD53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38219DBD" w14:textId="561A1122" w:rsidR="00CD53C6" w:rsidRPr="21F8DDE6" w:rsidRDefault="0085523E" w:rsidP="00C3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164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gridSpan w:val="2"/>
          </w:tcPr>
          <w:p w14:paraId="7CAD39EB" w14:textId="77777777" w:rsidR="00CD53C6" w:rsidRPr="00C45988" w:rsidRDefault="00CD53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1C93D98B" w14:textId="5B7E690D" w:rsidR="00CD53C6" w:rsidRDefault="009C1029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after="0" w:line="240" w:lineRule="auto"/>
              <w:ind w:left="-105" w:right="83" w:hanging="105"/>
              <w:jc w:val="right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327</w:t>
            </w:r>
          </w:p>
        </w:tc>
        <w:tc>
          <w:tcPr>
            <w:tcW w:w="265" w:type="dxa"/>
            <w:gridSpan w:val="2"/>
          </w:tcPr>
          <w:p w14:paraId="6F0D75FF" w14:textId="77777777" w:rsidR="00CD53C6" w:rsidRPr="00C45988" w:rsidRDefault="00CD53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dxa"/>
            <w:vAlign w:val="center"/>
          </w:tcPr>
          <w:p w14:paraId="7274A2EE" w14:textId="697D177B" w:rsidR="00CD53C6" w:rsidRPr="21F8DDE6" w:rsidRDefault="00C15F3B" w:rsidP="005E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89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034BB0" w:rsidRPr="00C45988" w14:paraId="23BBD5BE" w14:textId="77777777" w:rsidTr="008E6B8F">
        <w:tc>
          <w:tcPr>
            <w:tcW w:w="4135" w:type="dxa"/>
          </w:tcPr>
          <w:p w14:paraId="14F5F4D4" w14:textId="2BE97DDA" w:rsidR="00034BB0" w:rsidRPr="00C45988" w:rsidRDefault="00034BB0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1085" w:type="dxa"/>
            <w:gridSpan w:val="2"/>
          </w:tcPr>
          <w:p w14:paraId="3ABE1A8B" w14:textId="6E811DB0" w:rsidR="00034BB0" w:rsidRPr="00C45988" w:rsidRDefault="003867C3" w:rsidP="00C3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164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2A0D22CF" w14:textId="77777777" w:rsidR="00034BB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54FD30A5" w14:textId="19966810" w:rsidR="00034BB0" w:rsidRPr="00C45988" w:rsidRDefault="00034BB0" w:rsidP="00C3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164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gridSpan w:val="2"/>
          </w:tcPr>
          <w:p w14:paraId="104014CB" w14:textId="77777777" w:rsidR="00034BB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056A63FA" w14:textId="2FC6BA6D" w:rsidR="00034BB0" w:rsidRPr="00C45988" w:rsidRDefault="003867C3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after="0" w:line="240" w:lineRule="auto"/>
              <w:ind w:left="-105" w:right="83" w:hanging="105"/>
              <w:jc w:val="right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val="en-US" w:eastAsia="en-US"/>
              </w:rPr>
              <w:t>979</w:t>
            </w:r>
          </w:p>
        </w:tc>
        <w:tc>
          <w:tcPr>
            <w:tcW w:w="265" w:type="dxa"/>
            <w:gridSpan w:val="2"/>
          </w:tcPr>
          <w:p w14:paraId="5D8A1216" w14:textId="77777777" w:rsidR="00034BB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dxa"/>
            <w:vAlign w:val="center"/>
          </w:tcPr>
          <w:p w14:paraId="14E4AC8A" w14:textId="33A985B3" w:rsidR="00034BB0" w:rsidRPr="00C45988" w:rsidRDefault="00034BB0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89"/>
              <w:jc w:val="right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915</w:t>
            </w:r>
          </w:p>
        </w:tc>
      </w:tr>
      <w:tr w:rsidR="00034BB0" w:rsidRPr="00C45988" w14:paraId="65EA241D" w14:textId="77777777" w:rsidTr="008E6B8F">
        <w:tc>
          <w:tcPr>
            <w:tcW w:w="4135" w:type="dxa"/>
          </w:tcPr>
          <w:p w14:paraId="72861DE8" w14:textId="378DDDED" w:rsidR="00034BB0" w:rsidRPr="00C45988" w:rsidRDefault="00034BB0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5" w:type="dxa"/>
            <w:gridSpan w:val="2"/>
          </w:tcPr>
          <w:p w14:paraId="1E364458" w14:textId="6A5CE59E" w:rsidR="00034BB0" w:rsidRPr="00C45988" w:rsidRDefault="003867C3" w:rsidP="00C3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164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22E8AF93" w14:textId="77777777" w:rsidR="00034BB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53A45871" w14:textId="11B3ED2F" w:rsidR="00034BB0" w:rsidRPr="00C45988" w:rsidRDefault="00034BB0" w:rsidP="00C3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164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gridSpan w:val="2"/>
          </w:tcPr>
          <w:p w14:paraId="62E1D02C" w14:textId="77777777" w:rsidR="00034BB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0BFC221F" w14:textId="1885C204" w:rsidR="00034BB0" w:rsidRPr="00C45988" w:rsidRDefault="003867C3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after="0" w:line="240" w:lineRule="auto"/>
              <w:ind w:left="-105" w:right="83" w:hanging="105"/>
              <w:jc w:val="right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164</w:t>
            </w:r>
          </w:p>
        </w:tc>
        <w:tc>
          <w:tcPr>
            <w:tcW w:w="265" w:type="dxa"/>
            <w:gridSpan w:val="2"/>
          </w:tcPr>
          <w:p w14:paraId="62B5B595" w14:textId="77777777" w:rsidR="00034BB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dxa"/>
            <w:vAlign w:val="center"/>
          </w:tcPr>
          <w:p w14:paraId="7004096A" w14:textId="4B5662C1" w:rsidR="00034BB0" w:rsidRPr="00C45988" w:rsidRDefault="00034BB0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89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1,303</w:t>
            </w:r>
          </w:p>
        </w:tc>
      </w:tr>
      <w:tr w:rsidR="00034BB0" w:rsidRPr="00C45988" w14:paraId="4C450B19" w14:textId="77777777" w:rsidTr="008E6B8F">
        <w:tc>
          <w:tcPr>
            <w:tcW w:w="4135" w:type="dxa"/>
          </w:tcPr>
          <w:p w14:paraId="4062854E" w14:textId="65952872" w:rsidR="00034BB0" w:rsidRPr="00C45988" w:rsidRDefault="00034BB0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5" w:type="dxa"/>
            <w:gridSpan w:val="2"/>
          </w:tcPr>
          <w:p w14:paraId="1EA0DB2D" w14:textId="08E1C1D5" w:rsidR="00034BB0" w:rsidRPr="00C45988" w:rsidRDefault="003867C3" w:rsidP="00C3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164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1C051F06" w14:textId="77777777" w:rsidR="00034BB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0B83DC36" w14:textId="78438449" w:rsidR="00034BB0" w:rsidRPr="00C45988" w:rsidRDefault="00034BB0" w:rsidP="00C3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164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gridSpan w:val="2"/>
          </w:tcPr>
          <w:p w14:paraId="5CA3AB7A" w14:textId="77777777" w:rsidR="00034BB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0DF65971" w14:textId="601F1506" w:rsidR="00034BB0" w:rsidRPr="00C45988" w:rsidRDefault="003867C3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after="0" w:line="240" w:lineRule="auto"/>
              <w:ind w:left="-105" w:right="83" w:hanging="105"/>
              <w:jc w:val="right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  <w:lang w:val="en-US" w:eastAsia="en-US"/>
              </w:rPr>
              <w:t>802</w:t>
            </w:r>
          </w:p>
        </w:tc>
        <w:tc>
          <w:tcPr>
            <w:tcW w:w="265" w:type="dxa"/>
            <w:gridSpan w:val="2"/>
          </w:tcPr>
          <w:p w14:paraId="3ED1E9AA" w14:textId="77777777" w:rsidR="00034BB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dxa"/>
            <w:vAlign w:val="center"/>
          </w:tcPr>
          <w:p w14:paraId="15FDFFA5" w14:textId="3A35C961" w:rsidR="00034BB0" w:rsidRPr="00C45988" w:rsidRDefault="00034BB0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89"/>
              <w:jc w:val="right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5,486</w:t>
            </w:r>
          </w:p>
        </w:tc>
      </w:tr>
      <w:tr w:rsidR="00034BB0" w:rsidRPr="00C45988" w14:paraId="0A26D81E" w14:textId="77777777" w:rsidTr="008E6B8F">
        <w:tc>
          <w:tcPr>
            <w:tcW w:w="4135" w:type="dxa"/>
          </w:tcPr>
          <w:p w14:paraId="0FC793BA" w14:textId="228462B7" w:rsidR="00034BB0" w:rsidRPr="00C45988" w:rsidRDefault="00034BB0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gridSpan w:val="2"/>
          </w:tcPr>
          <w:p w14:paraId="767B11A5" w14:textId="57D5BD47" w:rsidR="00034BB0" w:rsidRPr="00C45988" w:rsidRDefault="003867C3" w:rsidP="00C3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164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6A60E74B" w14:textId="77777777" w:rsidR="00034BB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229607EF" w14:textId="0C00AED7" w:rsidR="00034BB0" w:rsidRPr="00C45988" w:rsidRDefault="00034BB0" w:rsidP="00C3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164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gridSpan w:val="2"/>
          </w:tcPr>
          <w:p w14:paraId="70BB0D93" w14:textId="77777777" w:rsidR="00034BB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5304B19E" w14:textId="43FEED1D" w:rsidR="00034BB0" w:rsidRPr="00C45988" w:rsidRDefault="003867C3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after="0" w:line="240" w:lineRule="auto"/>
              <w:ind w:left="-105" w:right="83" w:hanging="105"/>
              <w:jc w:val="right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85,064</w:t>
            </w:r>
          </w:p>
        </w:tc>
        <w:tc>
          <w:tcPr>
            <w:tcW w:w="265" w:type="dxa"/>
            <w:gridSpan w:val="2"/>
          </w:tcPr>
          <w:p w14:paraId="761EE5EB" w14:textId="77777777" w:rsidR="00034BB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dxa"/>
            <w:vAlign w:val="center"/>
          </w:tcPr>
          <w:p w14:paraId="1A675B50" w14:textId="64186729" w:rsidR="00034BB0" w:rsidRPr="00C45988" w:rsidRDefault="00034BB0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89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111,946</w:t>
            </w:r>
          </w:p>
        </w:tc>
      </w:tr>
      <w:tr w:rsidR="000766C6" w:rsidRPr="00C45988" w14:paraId="24825EE9" w14:textId="77777777" w:rsidTr="008E6B8F">
        <w:tc>
          <w:tcPr>
            <w:tcW w:w="4135" w:type="dxa"/>
          </w:tcPr>
          <w:p w14:paraId="25E78DED" w14:textId="51C21AA0" w:rsidR="000766C6" w:rsidRPr="00C45988" w:rsidRDefault="000766C6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  <w:gridSpan w:val="2"/>
          </w:tcPr>
          <w:p w14:paraId="3F3C96F0" w14:textId="3DCB2FC6" w:rsidR="000766C6" w:rsidRPr="00C45988" w:rsidRDefault="000766C6" w:rsidP="00C3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164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127746DD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04E63F51" w14:textId="5B1CA092" w:rsidR="000766C6" w:rsidRPr="00C45988" w:rsidRDefault="000766C6" w:rsidP="00C3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164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gridSpan w:val="2"/>
          </w:tcPr>
          <w:p w14:paraId="1017AE4A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778618A2" w14:textId="3BC1F655" w:rsidR="000766C6" w:rsidRPr="00C45988" w:rsidRDefault="000766C6" w:rsidP="00FD1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after="0" w:line="240" w:lineRule="auto"/>
              <w:ind w:left="-105" w:right="83" w:hanging="105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229</w:t>
            </w:r>
          </w:p>
        </w:tc>
        <w:tc>
          <w:tcPr>
            <w:tcW w:w="265" w:type="dxa"/>
            <w:gridSpan w:val="2"/>
          </w:tcPr>
          <w:p w14:paraId="6E6BF131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dxa"/>
            <w:vAlign w:val="center"/>
          </w:tcPr>
          <w:p w14:paraId="3E10C5D5" w14:textId="173A889B" w:rsidR="000766C6" w:rsidRPr="00C45988" w:rsidRDefault="000766C6" w:rsidP="00C33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08" w:right="164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766C6" w:rsidRPr="00C45988" w14:paraId="00BAC056" w14:textId="77777777" w:rsidTr="008E6B8F">
        <w:tc>
          <w:tcPr>
            <w:tcW w:w="4135" w:type="dxa"/>
          </w:tcPr>
          <w:p w14:paraId="4E444454" w14:textId="11271E49" w:rsidR="000766C6" w:rsidRPr="00C45988" w:rsidRDefault="000766C6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5" w:type="dxa"/>
            <w:gridSpan w:val="2"/>
          </w:tcPr>
          <w:p w14:paraId="2BFE25DB" w14:textId="24C188E0" w:rsidR="000766C6" w:rsidRPr="00C45988" w:rsidRDefault="000766C6" w:rsidP="004C1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FFF0625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059B8D24" w14:textId="2FACAF40" w:rsidR="000766C6" w:rsidRPr="00C45988" w:rsidRDefault="000766C6" w:rsidP="004C1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6"/>
                <w:tab w:val="decimal" w:pos="254"/>
              </w:tabs>
              <w:spacing w:after="0" w:line="240" w:lineRule="auto"/>
              <w:ind w:left="-108" w:right="-106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gridSpan w:val="2"/>
          </w:tcPr>
          <w:p w14:paraId="3B824D6F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10E16D60" w14:textId="0ECBF4BB" w:rsidR="000766C6" w:rsidRPr="00C45988" w:rsidRDefault="000766C6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86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  <w:gridSpan w:val="2"/>
          </w:tcPr>
          <w:p w14:paraId="332DAB61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dxa"/>
            <w:vAlign w:val="center"/>
          </w:tcPr>
          <w:p w14:paraId="7A148838" w14:textId="4178728A" w:rsidR="000766C6" w:rsidRPr="00C45988" w:rsidRDefault="000766C6" w:rsidP="00E14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1"/>
              </w:tabs>
              <w:spacing w:after="0" w:line="240" w:lineRule="auto"/>
              <w:ind w:left="-108" w:right="164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766C6" w:rsidRPr="00C45988" w14:paraId="76E110D9" w14:textId="77777777" w:rsidTr="008E6B8F">
        <w:trPr>
          <w:trHeight w:val="389"/>
        </w:trPr>
        <w:tc>
          <w:tcPr>
            <w:tcW w:w="4135" w:type="dxa"/>
          </w:tcPr>
          <w:p w14:paraId="10ED0D06" w14:textId="44CEF259" w:rsidR="000766C6" w:rsidRPr="00C45988" w:rsidRDefault="000766C6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  <w:r w:rsidRPr="7CA9B02F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5" w:type="dxa"/>
            <w:gridSpan w:val="2"/>
          </w:tcPr>
          <w:p w14:paraId="711967DC" w14:textId="15EB7402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65" w:type="dxa"/>
          </w:tcPr>
          <w:p w14:paraId="76B2441A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2FEB89EA" w14:textId="5830A9DC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02"/>
              </w:tabs>
              <w:spacing w:after="0" w:line="240" w:lineRule="auto"/>
              <w:ind w:left="-108" w:right="152"/>
              <w:jc w:val="right"/>
              <w:rPr>
                <w:rFonts w:ascii="Angsana New" w:eastAsia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65" w:type="dxa"/>
            <w:gridSpan w:val="2"/>
          </w:tcPr>
          <w:p w14:paraId="7A16A235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5159C10A" w14:textId="23BF0468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65" w:type="dxa"/>
            <w:gridSpan w:val="2"/>
          </w:tcPr>
          <w:p w14:paraId="7B4F8B26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65" w:type="dxa"/>
            <w:vAlign w:val="center"/>
          </w:tcPr>
          <w:p w14:paraId="359A2DF0" w14:textId="78A7CB56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64"/>
              <w:jc w:val="right"/>
              <w:rPr>
                <w:rFonts w:ascii="Angsana New" w:eastAsia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0766C6" w:rsidRPr="00C45988" w14:paraId="4406B580" w14:textId="77777777" w:rsidTr="008E6B8F">
        <w:tc>
          <w:tcPr>
            <w:tcW w:w="4135" w:type="dxa"/>
          </w:tcPr>
          <w:p w14:paraId="6811E273" w14:textId="321C6FD5" w:rsidR="000766C6" w:rsidRPr="00C45988" w:rsidRDefault="000766C6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gridSpan w:val="2"/>
          </w:tcPr>
          <w:p w14:paraId="1129505D" w14:textId="07FB0E7B" w:rsidR="000766C6" w:rsidRPr="00C45988" w:rsidRDefault="000766C6" w:rsidP="005E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after="0" w:line="240" w:lineRule="auto"/>
              <w:ind w:left="-105" w:right="83" w:hanging="105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177</w:t>
            </w:r>
          </w:p>
        </w:tc>
        <w:tc>
          <w:tcPr>
            <w:tcW w:w="265" w:type="dxa"/>
          </w:tcPr>
          <w:p w14:paraId="78FCB98D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12675827" w14:textId="45673ED4" w:rsidR="000766C6" w:rsidRPr="00C45988" w:rsidRDefault="000766C6" w:rsidP="00E14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5"/>
              </w:tabs>
              <w:spacing w:after="0" w:line="240" w:lineRule="auto"/>
              <w:ind w:left="-108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261</w:t>
            </w:r>
          </w:p>
        </w:tc>
        <w:tc>
          <w:tcPr>
            <w:tcW w:w="265" w:type="dxa"/>
            <w:gridSpan w:val="2"/>
          </w:tcPr>
          <w:p w14:paraId="21AD8272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187224AF" w14:textId="24E2230F" w:rsidR="000766C6" w:rsidRPr="00C45988" w:rsidRDefault="000766C6" w:rsidP="005E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after="0" w:line="240" w:lineRule="auto"/>
              <w:ind w:left="-105" w:right="83" w:hanging="105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177</w:t>
            </w:r>
          </w:p>
        </w:tc>
        <w:tc>
          <w:tcPr>
            <w:tcW w:w="265" w:type="dxa"/>
            <w:gridSpan w:val="2"/>
          </w:tcPr>
          <w:p w14:paraId="6DF61C2C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dxa"/>
            <w:vAlign w:val="center"/>
          </w:tcPr>
          <w:p w14:paraId="15A3B295" w14:textId="1267BA56" w:rsidR="000766C6" w:rsidRPr="00C45988" w:rsidRDefault="000766C6" w:rsidP="0005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89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246</w:t>
            </w:r>
          </w:p>
        </w:tc>
      </w:tr>
      <w:tr w:rsidR="000766C6" w:rsidRPr="00C45988" w14:paraId="00659E16" w14:textId="77777777" w:rsidTr="008E6B8F">
        <w:trPr>
          <w:trHeight w:val="80"/>
        </w:trPr>
        <w:tc>
          <w:tcPr>
            <w:tcW w:w="4135" w:type="dxa"/>
          </w:tcPr>
          <w:p w14:paraId="506DD241" w14:textId="10BC8704" w:rsidR="000766C6" w:rsidRPr="00C45988" w:rsidRDefault="000766C6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5" w:type="dxa"/>
            <w:gridSpan w:val="2"/>
          </w:tcPr>
          <w:p w14:paraId="2027F0E4" w14:textId="740CA1FE" w:rsidR="000766C6" w:rsidRPr="00C45988" w:rsidRDefault="000766C6" w:rsidP="005E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after="0" w:line="240" w:lineRule="auto"/>
              <w:ind w:left="-105" w:right="83" w:hanging="105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65" w:type="dxa"/>
          </w:tcPr>
          <w:p w14:paraId="3751162C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3CCC6A6E" w14:textId="20E4924B" w:rsidR="000766C6" w:rsidRPr="00C45988" w:rsidRDefault="000766C6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7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65" w:type="dxa"/>
            <w:gridSpan w:val="2"/>
          </w:tcPr>
          <w:p w14:paraId="091BCCA4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0A86586B" w14:textId="04C09A18" w:rsidR="000766C6" w:rsidRPr="00C45988" w:rsidRDefault="000766C6" w:rsidP="005E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after="0" w:line="240" w:lineRule="auto"/>
              <w:ind w:left="-105" w:right="83" w:hanging="105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65" w:type="dxa"/>
            <w:gridSpan w:val="2"/>
          </w:tcPr>
          <w:p w14:paraId="5EFAB41F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dxa"/>
            <w:vAlign w:val="center"/>
          </w:tcPr>
          <w:p w14:paraId="52DCEC64" w14:textId="2EBCCFA1" w:rsidR="000766C6" w:rsidRPr="00C45988" w:rsidRDefault="000766C6" w:rsidP="0005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89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0766C6" w:rsidRPr="00C45988" w14:paraId="3EAD58EB" w14:textId="77777777" w:rsidTr="008E6B8F">
        <w:tc>
          <w:tcPr>
            <w:tcW w:w="4135" w:type="dxa"/>
          </w:tcPr>
          <w:p w14:paraId="556E58BB" w14:textId="7BC44C0C" w:rsidR="000766C6" w:rsidRPr="00C45988" w:rsidRDefault="000766C6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85" w:type="dxa"/>
            <w:gridSpan w:val="2"/>
          </w:tcPr>
          <w:p w14:paraId="054ED442" w14:textId="6F176D48" w:rsidR="000766C6" w:rsidRPr="00C45988" w:rsidRDefault="000766C6" w:rsidP="00B34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5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18,410</w:t>
            </w:r>
          </w:p>
        </w:tc>
        <w:tc>
          <w:tcPr>
            <w:tcW w:w="265" w:type="dxa"/>
          </w:tcPr>
          <w:p w14:paraId="3C318D11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53FD9BA4" w14:textId="4FDE1185" w:rsidR="000766C6" w:rsidRPr="00C45988" w:rsidRDefault="000766C6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71"/>
              <w:jc w:val="right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16,199</w:t>
            </w:r>
          </w:p>
        </w:tc>
        <w:tc>
          <w:tcPr>
            <w:tcW w:w="265" w:type="dxa"/>
            <w:gridSpan w:val="2"/>
          </w:tcPr>
          <w:p w14:paraId="4348D3F2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5BF7BDEF" w14:textId="2B1DCAFF" w:rsidR="000766C6" w:rsidRPr="00C45988" w:rsidRDefault="000766C6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86"/>
              <w:jc w:val="right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12,459</w:t>
            </w:r>
          </w:p>
        </w:tc>
        <w:tc>
          <w:tcPr>
            <w:tcW w:w="265" w:type="dxa"/>
            <w:gridSpan w:val="2"/>
          </w:tcPr>
          <w:p w14:paraId="4A3E5D8E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dxa"/>
            <w:vAlign w:val="center"/>
          </w:tcPr>
          <w:p w14:paraId="5597E15C" w14:textId="1E9A4F1E" w:rsidR="000766C6" w:rsidRPr="00C45988" w:rsidRDefault="000766C6" w:rsidP="0005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89"/>
              <w:jc w:val="right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11,908</w:t>
            </w:r>
          </w:p>
        </w:tc>
      </w:tr>
      <w:tr w:rsidR="000766C6" w:rsidRPr="00C45988" w14:paraId="3A844427" w14:textId="77777777" w:rsidTr="008E6B8F">
        <w:tc>
          <w:tcPr>
            <w:tcW w:w="4135" w:type="dxa"/>
          </w:tcPr>
          <w:p w14:paraId="07BB0183" w14:textId="638ED68B" w:rsidR="000766C6" w:rsidRPr="00C45988" w:rsidRDefault="000766C6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5" w:type="dxa"/>
            <w:gridSpan w:val="2"/>
          </w:tcPr>
          <w:p w14:paraId="2C35ADB9" w14:textId="42560DFF" w:rsidR="000766C6" w:rsidRPr="00C45988" w:rsidRDefault="000766C6" w:rsidP="00B34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5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3,776</w:t>
            </w:r>
          </w:p>
        </w:tc>
        <w:tc>
          <w:tcPr>
            <w:tcW w:w="265" w:type="dxa"/>
          </w:tcPr>
          <w:p w14:paraId="22564F5A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642EEB90" w14:textId="611E2006" w:rsidR="000766C6" w:rsidRPr="00C45988" w:rsidRDefault="000766C6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7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5,505</w:t>
            </w:r>
          </w:p>
        </w:tc>
        <w:tc>
          <w:tcPr>
            <w:tcW w:w="265" w:type="dxa"/>
            <w:gridSpan w:val="2"/>
          </w:tcPr>
          <w:p w14:paraId="770FD22B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34FEBA2D" w14:textId="5CB8B91A" w:rsidR="000766C6" w:rsidRPr="00C45988" w:rsidRDefault="000766C6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86"/>
              <w:jc w:val="right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3,776</w:t>
            </w:r>
          </w:p>
        </w:tc>
        <w:tc>
          <w:tcPr>
            <w:tcW w:w="265" w:type="dxa"/>
            <w:gridSpan w:val="2"/>
          </w:tcPr>
          <w:p w14:paraId="2B39223F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dxa"/>
            <w:vAlign w:val="center"/>
          </w:tcPr>
          <w:p w14:paraId="49E392D1" w14:textId="22059C1B" w:rsidR="000766C6" w:rsidRPr="00C45988" w:rsidRDefault="000766C6" w:rsidP="0005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89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5,390</w:t>
            </w:r>
          </w:p>
        </w:tc>
      </w:tr>
      <w:tr w:rsidR="000766C6" w:rsidRPr="00C45988" w14:paraId="459666E9" w14:textId="77777777" w:rsidTr="008E6B8F">
        <w:tc>
          <w:tcPr>
            <w:tcW w:w="4135" w:type="dxa"/>
          </w:tcPr>
          <w:p w14:paraId="1B3908B0" w14:textId="4C4282A9" w:rsidR="000766C6" w:rsidRPr="00C45988" w:rsidRDefault="000766C6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5" w:type="dxa"/>
            <w:gridSpan w:val="2"/>
          </w:tcPr>
          <w:p w14:paraId="760F0F31" w14:textId="2E9B78D8" w:rsidR="000766C6" w:rsidRPr="00C45988" w:rsidRDefault="000766C6" w:rsidP="00B34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5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</w:tcPr>
          <w:p w14:paraId="3AC6C10A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75E86862" w14:textId="1D77BC14" w:rsidR="000766C6" w:rsidRPr="00C45988" w:rsidRDefault="000766C6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71"/>
              <w:jc w:val="right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5" w:type="dxa"/>
            <w:gridSpan w:val="2"/>
          </w:tcPr>
          <w:p w14:paraId="6FF969F1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4E622395" w14:textId="15771B4B" w:rsidR="000766C6" w:rsidRPr="00C45988" w:rsidRDefault="000766C6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86"/>
              <w:jc w:val="right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5" w:type="dxa"/>
            <w:gridSpan w:val="2"/>
          </w:tcPr>
          <w:p w14:paraId="25FBEDA9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dxa"/>
            <w:vAlign w:val="center"/>
          </w:tcPr>
          <w:p w14:paraId="4CD940C3" w14:textId="155EBF6D" w:rsidR="000766C6" w:rsidRPr="00C45988" w:rsidRDefault="000766C6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89"/>
              <w:jc w:val="right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0766C6" w:rsidRPr="00C45988" w14:paraId="0967AC00" w14:textId="77777777" w:rsidTr="008E6B8F">
        <w:trPr>
          <w:trHeight w:val="479"/>
        </w:trPr>
        <w:tc>
          <w:tcPr>
            <w:tcW w:w="4135" w:type="dxa"/>
          </w:tcPr>
          <w:p w14:paraId="35F6CBF7" w14:textId="6EE26E65" w:rsidR="000766C6" w:rsidRPr="00C45988" w:rsidRDefault="000766C6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  <w:r w:rsidRPr="7CA9B02F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5" w:type="dxa"/>
            <w:gridSpan w:val="2"/>
          </w:tcPr>
          <w:p w14:paraId="57FB9BF8" w14:textId="0D7FF0D0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65" w:type="dxa"/>
          </w:tcPr>
          <w:p w14:paraId="6A9B5FBE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65B4F661" w14:textId="25A5BFD8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52"/>
              <w:jc w:val="right"/>
              <w:rPr>
                <w:rFonts w:ascii="Angsana New" w:eastAsia="Angsana New" w:hAnsi="Angsan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65" w:type="dxa"/>
            <w:gridSpan w:val="2"/>
          </w:tcPr>
          <w:p w14:paraId="6A5CD8D4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06F724F2" w14:textId="1A264B08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65" w:type="dxa"/>
            <w:gridSpan w:val="2"/>
          </w:tcPr>
          <w:p w14:paraId="525108EB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65" w:type="dxa"/>
            <w:vAlign w:val="center"/>
          </w:tcPr>
          <w:p w14:paraId="09CFF145" w14:textId="104AEE54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64"/>
              <w:jc w:val="right"/>
              <w:rPr>
                <w:rFonts w:ascii="Angsana New" w:eastAsia="Angsana New" w:hAnsi="Angsana New"/>
                <w:sz w:val="16"/>
                <w:szCs w:val="16"/>
                <w:cs/>
                <w:lang w:val="en-US" w:eastAsia="en-US"/>
              </w:rPr>
            </w:pPr>
          </w:p>
        </w:tc>
      </w:tr>
      <w:tr w:rsidR="000766C6" w:rsidRPr="00C45988" w14:paraId="335A185A" w14:textId="77777777" w:rsidTr="008E6B8F">
        <w:tc>
          <w:tcPr>
            <w:tcW w:w="4135" w:type="dxa"/>
          </w:tcPr>
          <w:p w14:paraId="35B5C6D3" w14:textId="6B19417A" w:rsidR="000766C6" w:rsidRPr="00C45988" w:rsidRDefault="000766C6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gridSpan w:val="2"/>
          </w:tcPr>
          <w:p w14:paraId="19994F7E" w14:textId="42F1C634" w:rsidR="000766C6" w:rsidRPr="00C45988" w:rsidRDefault="000766C6" w:rsidP="00A96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5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535</w:t>
            </w:r>
          </w:p>
        </w:tc>
        <w:tc>
          <w:tcPr>
            <w:tcW w:w="265" w:type="dxa"/>
          </w:tcPr>
          <w:p w14:paraId="298B4926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5F820F5E" w14:textId="504D8D7C" w:rsidR="000766C6" w:rsidRPr="00C45988" w:rsidRDefault="000766C6" w:rsidP="00A96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7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587</w:t>
            </w:r>
          </w:p>
        </w:tc>
        <w:tc>
          <w:tcPr>
            <w:tcW w:w="265" w:type="dxa"/>
            <w:gridSpan w:val="2"/>
          </w:tcPr>
          <w:p w14:paraId="1B947DD0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2AAB6749" w14:textId="4A39AAA8" w:rsidR="000766C6" w:rsidRPr="00C45988" w:rsidRDefault="000766C6" w:rsidP="00A96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86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535</w:t>
            </w:r>
          </w:p>
        </w:tc>
        <w:tc>
          <w:tcPr>
            <w:tcW w:w="265" w:type="dxa"/>
            <w:gridSpan w:val="2"/>
          </w:tcPr>
          <w:p w14:paraId="0CA62361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dxa"/>
            <w:vAlign w:val="center"/>
          </w:tcPr>
          <w:p w14:paraId="5CA7FB21" w14:textId="2154DC5B" w:rsidR="000766C6" w:rsidRPr="00C45988" w:rsidRDefault="000766C6" w:rsidP="00E14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12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587</w:t>
            </w:r>
          </w:p>
        </w:tc>
      </w:tr>
      <w:tr w:rsidR="000766C6" w:rsidRPr="00C45988" w14:paraId="7866213E" w14:textId="77777777" w:rsidTr="008E6B8F">
        <w:tc>
          <w:tcPr>
            <w:tcW w:w="4135" w:type="dxa"/>
          </w:tcPr>
          <w:p w14:paraId="2264F5BC" w14:textId="4F96430F" w:rsidR="000766C6" w:rsidRPr="00C45988" w:rsidRDefault="000766C6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5" w:type="dxa"/>
            <w:gridSpan w:val="2"/>
          </w:tcPr>
          <w:p w14:paraId="1633FA40" w14:textId="52977289" w:rsidR="000766C6" w:rsidRPr="00C45988" w:rsidRDefault="000766C6" w:rsidP="00B34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</w:tcPr>
          <w:p w14:paraId="631431A1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18C0D92A" w14:textId="1711D4AD" w:rsidR="000766C6" w:rsidRPr="00C45988" w:rsidRDefault="000766C6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240" w:lineRule="auto"/>
              <w:ind w:left="-108" w:right="71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3957D469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797C83CD" w14:textId="2218C1B3" w:rsidR="000766C6" w:rsidRPr="00C45988" w:rsidRDefault="000766C6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after="0" w:line="240" w:lineRule="auto"/>
              <w:ind w:left="-108" w:right="86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  <w:gridSpan w:val="2"/>
          </w:tcPr>
          <w:p w14:paraId="38D95080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dxa"/>
            <w:vAlign w:val="center"/>
          </w:tcPr>
          <w:p w14:paraId="03F21040" w14:textId="2ACBA321" w:rsidR="000766C6" w:rsidRPr="00C45988" w:rsidRDefault="000766C6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89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0766C6" w:rsidRPr="00FD1491" w14:paraId="0AAD6271" w14:textId="77777777" w:rsidTr="008E6B8F">
        <w:tc>
          <w:tcPr>
            <w:tcW w:w="4135" w:type="dxa"/>
          </w:tcPr>
          <w:p w14:paraId="24FCAB29" w14:textId="77777777" w:rsidR="000766C6" w:rsidRPr="00C45988" w:rsidRDefault="000766C6" w:rsidP="00424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9" w:firstLine="249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5" w:type="dxa"/>
            <w:gridSpan w:val="2"/>
          </w:tcPr>
          <w:p w14:paraId="0C3F0AA1" w14:textId="77777777" w:rsidR="000766C6" w:rsidRPr="00C45988" w:rsidRDefault="000766C6" w:rsidP="00E14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</w:tcPr>
          <w:p w14:paraId="698787F2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  <w:gridSpan w:val="2"/>
          </w:tcPr>
          <w:p w14:paraId="0F77375E" w14:textId="77777777" w:rsidR="000766C6" w:rsidRPr="00C45988" w:rsidRDefault="000766C6" w:rsidP="00E14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  <w:gridSpan w:val="2"/>
          </w:tcPr>
          <w:p w14:paraId="6B93CC90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5" w:type="dxa"/>
            <w:gridSpan w:val="2"/>
          </w:tcPr>
          <w:p w14:paraId="201BB217" w14:textId="77777777" w:rsidR="000766C6" w:rsidRPr="00C45988" w:rsidRDefault="000766C6" w:rsidP="00E14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8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  <w:gridSpan w:val="2"/>
          </w:tcPr>
          <w:p w14:paraId="618BE6E8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5" w:type="dxa"/>
          </w:tcPr>
          <w:p w14:paraId="4F264838" w14:textId="77777777" w:rsidR="000766C6" w:rsidRPr="00C45988" w:rsidRDefault="000766C6" w:rsidP="00E14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12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E6B8F" w:rsidRPr="00FD1491" w14:paraId="4E3469B2" w14:textId="4B057E4A" w:rsidTr="008E6B8F">
        <w:tc>
          <w:tcPr>
            <w:tcW w:w="4142" w:type="dxa"/>
            <w:gridSpan w:val="2"/>
          </w:tcPr>
          <w:p w14:paraId="4646C8A2" w14:textId="45D256D4" w:rsidR="008E6B8F" w:rsidRPr="00C45988" w:rsidRDefault="008E6B8F" w:rsidP="00A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5038" w:type="dxa"/>
            <w:gridSpan w:val="11"/>
          </w:tcPr>
          <w:p w14:paraId="11F3BA07" w14:textId="3159CD45" w:rsidR="008E6B8F" w:rsidRPr="00C45988" w:rsidRDefault="008E6B8F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766C6" w:rsidRPr="00C45988" w14:paraId="7335F876" w14:textId="77777777" w:rsidTr="008E6B8F">
        <w:tc>
          <w:tcPr>
            <w:tcW w:w="4142" w:type="dxa"/>
            <w:gridSpan w:val="2"/>
          </w:tcPr>
          <w:p w14:paraId="011637FF" w14:textId="629F9A90" w:rsidR="000766C6" w:rsidRPr="00C45988" w:rsidRDefault="000766C6" w:rsidP="007A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78" w:type="dxa"/>
          </w:tcPr>
          <w:p w14:paraId="4C6ED77A" w14:textId="1FF979B4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29,116</w:t>
            </w:r>
          </w:p>
        </w:tc>
        <w:tc>
          <w:tcPr>
            <w:tcW w:w="271" w:type="dxa"/>
            <w:gridSpan w:val="2"/>
          </w:tcPr>
          <w:p w14:paraId="534D32BF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4" w:type="dxa"/>
            <w:gridSpan w:val="2"/>
          </w:tcPr>
          <w:p w14:paraId="53A09D01" w14:textId="40BEBDBD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21,385</w:t>
            </w:r>
          </w:p>
        </w:tc>
        <w:tc>
          <w:tcPr>
            <w:tcW w:w="271" w:type="dxa"/>
            <w:gridSpan w:val="2"/>
          </w:tcPr>
          <w:p w14:paraId="53B4247A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4" w:type="dxa"/>
          </w:tcPr>
          <w:p w14:paraId="40E8327D" w14:textId="7081E335" w:rsidR="000766C6" w:rsidRPr="00C45988" w:rsidRDefault="000766C6" w:rsidP="007A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24,999</w:t>
            </w:r>
          </w:p>
        </w:tc>
        <w:tc>
          <w:tcPr>
            <w:tcW w:w="248" w:type="dxa"/>
          </w:tcPr>
          <w:p w14:paraId="26E5BAE8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gridSpan w:val="2"/>
          </w:tcPr>
          <w:p w14:paraId="5640136C" w14:textId="41F66981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18,778</w:t>
            </w:r>
          </w:p>
        </w:tc>
      </w:tr>
      <w:tr w:rsidR="000766C6" w:rsidRPr="00C45988" w14:paraId="61FC6424" w14:textId="77777777" w:rsidTr="008E6B8F">
        <w:tc>
          <w:tcPr>
            <w:tcW w:w="4142" w:type="dxa"/>
            <w:gridSpan w:val="2"/>
          </w:tcPr>
          <w:p w14:paraId="7889CC16" w14:textId="4B929C14" w:rsidR="000766C6" w:rsidRPr="00C45988" w:rsidRDefault="000766C6" w:rsidP="0003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96766B2" w14:textId="3FBEC096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214</w:t>
            </w:r>
          </w:p>
        </w:tc>
        <w:tc>
          <w:tcPr>
            <w:tcW w:w="271" w:type="dxa"/>
            <w:gridSpan w:val="2"/>
          </w:tcPr>
          <w:p w14:paraId="6EDB9A7F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</w:tcPr>
          <w:p w14:paraId="79C2E030" w14:textId="561410BD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193</w:t>
            </w:r>
          </w:p>
        </w:tc>
        <w:tc>
          <w:tcPr>
            <w:tcW w:w="271" w:type="dxa"/>
            <w:gridSpan w:val="2"/>
          </w:tcPr>
          <w:p w14:paraId="441F7A90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6ADBA29" w14:textId="6DF66C19" w:rsidR="000766C6" w:rsidRPr="00C45988" w:rsidRDefault="000766C6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169</w:t>
            </w:r>
          </w:p>
        </w:tc>
        <w:tc>
          <w:tcPr>
            <w:tcW w:w="248" w:type="dxa"/>
          </w:tcPr>
          <w:p w14:paraId="51CB742F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05351F3F" w14:textId="40FDDC76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162</w:t>
            </w:r>
          </w:p>
        </w:tc>
      </w:tr>
      <w:tr w:rsidR="000766C6" w:rsidRPr="00C45988" w14:paraId="09928C85" w14:textId="77777777" w:rsidTr="008E6B8F">
        <w:tc>
          <w:tcPr>
            <w:tcW w:w="4142" w:type="dxa"/>
            <w:gridSpan w:val="2"/>
          </w:tcPr>
          <w:p w14:paraId="2A9A9205" w14:textId="1474F232" w:rsidR="000766C6" w:rsidRPr="00C45988" w:rsidRDefault="000766C6" w:rsidP="0003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6E09499" w14:textId="66FAC034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  <w:t>29,330</w:t>
            </w:r>
          </w:p>
        </w:tc>
        <w:tc>
          <w:tcPr>
            <w:tcW w:w="271" w:type="dxa"/>
            <w:gridSpan w:val="2"/>
          </w:tcPr>
          <w:p w14:paraId="70B16FB2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16EFC1" w14:textId="3E92753C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  <w:t>21,578</w:t>
            </w:r>
          </w:p>
        </w:tc>
        <w:tc>
          <w:tcPr>
            <w:tcW w:w="271" w:type="dxa"/>
            <w:gridSpan w:val="2"/>
          </w:tcPr>
          <w:p w14:paraId="24F8B521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744969AF" w14:textId="38F07E55" w:rsidR="000766C6" w:rsidRPr="00C45988" w:rsidRDefault="000766C6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  <w:t>25,168</w:t>
            </w:r>
          </w:p>
        </w:tc>
        <w:tc>
          <w:tcPr>
            <w:tcW w:w="248" w:type="dxa"/>
          </w:tcPr>
          <w:p w14:paraId="3F684F57" w14:textId="77777777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B8A4AF" w14:textId="0223C0F2" w:rsidR="000766C6" w:rsidRPr="00C45988" w:rsidRDefault="000766C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  <w:t>18,940</w:t>
            </w:r>
          </w:p>
        </w:tc>
      </w:tr>
    </w:tbl>
    <w:p w14:paraId="335F8F78" w14:textId="77777777" w:rsidR="009F6FF6" w:rsidRPr="00C45988" w:rsidRDefault="009F6FF6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Angsana New" w:hAnsi="Angsana New" w:cs="Angsana New"/>
          <w:sz w:val="30"/>
          <w:szCs w:val="30"/>
        </w:rPr>
      </w:pPr>
    </w:p>
    <w:p w14:paraId="29B082D5" w14:textId="31D9AB4A" w:rsidR="00E647CB" w:rsidRPr="00C45988" w:rsidRDefault="00E647CB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Angsana New" w:hAnsi="Angsana New" w:cs="Angsana New"/>
          <w:sz w:val="30"/>
          <w:szCs w:val="30"/>
        </w:rPr>
      </w:pPr>
      <w:r w:rsidRPr="7CA9B02F">
        <w:rPr>
          <w:rFonts w:ascii="Angsana New" w:eastAsia="Angsana New" w:hAnsi="Angsana New" w:cs="Angsana New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7CA9B02F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674983" w:rsidRPr="7CA9B02F">
        <w:rPr>
          <w:rFonts w:ascii="Angsana New" w:eastAsia="Angsana New" w:hAnsi="Angsana New" w:cs="Angsana New"/>
          <w:sz w:val="30"/>
          <w:szCs w:val="30"/>
        </w:rPr>
        <w:t>3</w:t>
      </w:r>
      <w:r w:rsidR="00034BB0" w:rsidRPr="7CA9B02F">
        <w:rPr>
          <w:rFonts w:ascii="Angsana New" w:eastAsia="Angsana New" w:hAnsi="Angsana New" w:cs="Angsana New"/>
          <w:sz w:val="30"/>
          <w:szCs w:val="30"/>
        </w:rPr>
        <w:t xml:space="preserve">0 </w:t>
      </w:r>
      <w:r w:rsidR="00034BB0" w:rsidRPr="7CA9B02F">
        <w:rPr>
          <w:rFonts w:ascii="Angsana New" w:eastAsia="Angsana New" w:hAnsi="Angsana New" w:cs="Angsana New"/>
          <w:sz w:val="30"/>
          <w:szCs w:val="30"/>
          <w:cs/>
        </w:rPr>
        <w:t>มิถุนายน</w:t>
      </w:r>
      <w:r w:rsidR="004F35A7" w:rsidRPr="7CA9B02F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674983" w:rsidRPr="7CA9B02F">
        <w:rPr>
          <w:rFonts w:ascii="Angsana New" w:eastAsia="Angsana New" w:hAnsi="Angsana New" w:cs="Angsana New"/>
          <w:sz w:val="30"/>
          <w:szCs w:val="30"/>
        </w:rPr>
        <w:t>256</w:t>
      </w:r>
      <w:r w:rsidR="00546E7B" w:rsidRPr="7CA9B02F">
        <w:rPr>
          <w:rFonts w:ascii="Angsana New" w:eastAsia="Angsana New" w:hAnsi="Angsana New" w:cs="Angsana New"/>
          <w:sz w:val="30"/>
          <w:szCs w:val="30"/>
        </w:rPr>
        <w:t>9</w:t>
      </w:r>
      <w:r w:rsidR="00372DDE" w:rsidRPr="7CA9B02F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372DDE" w:rsidRPr="7CA9B02F">
        <w:rPr>
          <w:rFonts w:ascii="Angsana New" w:eastAsia="Angsana New" w:hAnsi="Angsana New" w:cs="Angsana New"/>
          <w:sz w:val="30"/>
          <w:szCs w:val="30"/>
          <w:cs/>
        </w:rPr>
        <w:t xml:space="preserve">และ </w:t>
      </w:r>
      <w:r w:rsidR="00674983" w:rsidRPr="7CA9B02F">
        <w:rPr>
          <w:rFonts w:ascii="Angsana New" w:eastAsia="Angsana New" w:hAnsi="Angsana New" w:cs="Angsana New"/>
          <w:sz w:val="30"/>
          <w:szCs w:val="30"/>
        </w:rPr>
        <w:t>31</w:t>
      </w:r>
      <w:r w:rsidR="00372DDE" w:rsidRPr="7CA9B02F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372DDE" w:rsidRPr="7CA9B02F">
        <w:rPr>
          <w:rFonts w:ascii="Angsana New" w:eastAsia="Angsana New" w:hAnsi="Angsana New" w:cs="Angsana New"/>
          <w:sz w:val="30"/>
          <w:szCs w:val="30"/>
          <w:cs/>
        </w:rPr>
        <w:t xml:space="preserve">ธันวาคม </w:t>
      </w:r>
      <w:r w:rsidR="00674983" w:rsidRPr="7CA9B02F">
        <w:rPr>
          <w:rFonts w:ascii="Angsana New" w:eastAsia="Angsana New" w:hAnsi="Angsana New" w:cs="Angsana New"/>
          <w:sz w:val="30"/>
          <w:szCs w:val="30"/>
        </w:rPr>
        <w:t>256</w:t>
      </w:r>
      <w:r w:rsidR="00546E7B" w:rsidRPr="7CA9B02F">
        <w:rPr>
          <w:rFonts w:ascii="Angsana New" w:eastAsia="Angsana New" w:hAnsi="Angsana New" w:cs="Angsana New"/>
          <w:sz w:val="30"/>
          <w:szCs w:val="30"/>
        </w:rPr>
        <w:t>8</w:t>
      </w:r>
      <w:r w:rsidR="00372DDE" w:rsidRPr="7CA9B02F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7CA9B02F">
        <w:rPr>
          <w:rFonts w:ascii="Angsana New" w:eastAsia="Angsana New" w:hAnsi="Angsana New" w:cs="Angsana New"/>
          <w:sz w:val="30"/>
          <w:szCs w:val="30"/>
          <w:cs/>
        </w:rPr>
        <w:t>มีดังนี้</w:t>
      </w:r>
    </w:p>
    <w:p w14:paraId="7397EBBC" w14:textId="7DFB4737" w:rsidR="00E647CB" w:rsidRPr="00C45988" w:rsidRDefault="00E647CB" w:rsidP="00617A3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eastAsia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170"/>
        <w:gridCol w:w="270"/>
        <w:gridCol w:w="1080"/>
      </w:tblGrid>
      <w:tr w:rsidR="003B595F" w:rsidRPr="00C45988" w14:paraId="40558CCB" w14:textId="77777777" w:rsidTr="004C639B">
        <w:tc>
          <w:tcPr>
            <w:tcW w:w="2212" w:type="pct"/>
          </w:tcPr>
          <w:p w14:paraId="078E9F60" w14:textId="68F8D420" w:rsidR="003B595F" w:rsidRPr="00C45988" w:rsidRDefault="003B595F" w:rsidP="21F8DDE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eastAsia="Angsana New" w:hAnsi="Angsana New" w:cs="Angsana New"/>
                <w:i/>
                <w:iCs/>
                <w:sz w:val="30"/>
                <w:szCs w:val="30"/>
                <w:cs/>
              </w:rPr>
            </w:pPr>
            <w:bookmarkStart w:id="0" w:name="OLE_LINK2"/>
          </w:p>
        </w:tc>
        <w:tc>
          <w:tcPr>
            <w:tcW w:w="1298" w:type="pct"/>
            <w:gridSpan w:val="3"/>
          </w:tcPr>
          <w:p w14:paraId="0584DA41" w14:textId="77777777" w:rsidR="003B595F" w:rsidRPr="00C45988" w:rsidRDefault="003B595F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7" w:right="-110" w:hanging="375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4B5A1D0" w14:textId="77777777" w:rsidR="003B595F" w:rsidRPr="00C45988" w:rsidRDefault="003B595F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570D9D3A" w14:textId="77777777" w:rsidR="003B595F" w:rsidRPr="00C45988" w:rsidRDefault="003B595F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546E7B" w:rsidRPr="00C45988" w14:paraId="06903903" w14:textId="77777777" w:rsidTr="004C639B">
        <w:tc>
          <w:tcPr>
            <w:tcW w:w="2212" w:type="pct"/>
          </w:tcPr>
          <w:p w14:paraId="1AA563F7" w14:textId="77777777" w:rsidR="00546E7B" w:rsidRPr="00C45988" w:rsidRDefault="00546E7B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5F8A85D" w14:textId="654CEF11" w:rsidR="00546E7B" w:rsidRPr="00C45988" w:rsidRDefault="00546E7B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3</w:t>
            </w:r>
            <w:r w:rsidR="00034BB0"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0</w:t>
            </w: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 xml:space="preserve"> </w:t>
            </w: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  <w:t>ม</w:t>
            </w:r>
            <w:r w:rsidR="00034BB0" w:rsidRPr="21F8DDE6"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44" w:type="pct"/>
          </w:tcPr>
          <w:p w14:paraId="3F5FCE84" w14:textId="77777777" w:rsidR="00546E7B" w:rsidRPr="00C45988" w:rsidRDefault="00546E7B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9826E20" w14:textId="19061D58" w:rsidR="00546E7B" w:rsidRPr="00C45988" w:rsidRDefault="00546E7B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 xml:space="preserve">31 </w:t>
            </w: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4" w:type="pct"/>
          </w:tcPr>
          <w:p w14:paraId="7BC7A919" w14:textId="77777777" w:rsidR="00546E7B" w:rsidRPr="00C45988" w:rsidRDefault="00546E7B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5AF1E5E" w14:textId="54AC334C" w:rsidR="00546E7B" w:rsidRPr="00C45988" w:rsidRDefault="00546E7B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3</w:t>
            </w:r>
            <w:r w:rsidR="00034BB0"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 xml:space="preserve">0 </w:t>
            </w:r>
            <w:r w:rsidR="00034BB0" w:rsidRPr="21F8DDE6"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" w:type="pct"/>
          </w:tcPr>
          <w:p w14:paraId="1A2CC069" w14:textId="77777777" w:rsidR="00546E7B" w:rsidRPr="00C45988" w:rsidRDefault="00546E7B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DE41D4" w14:textId="76D9394F" w:rsidR="00546E7B" w:rsidRPr="00C45988" w:rsidRDefault="00546E7B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 xml:space="preserve">31 </w:t>
            </w: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46E7B" w:rsidRPr="00C45988" w14:paraId="36CE4A90" w14:textId="77777777" w:rsidTr="004C639B">
        <w:tc>
          <w:tcPr>
            <w:tcW w:w="2212" w:type="pct"/>
          </w:tcPr>
          <w:p w14:paraId="2D070F9B" w14:textId="77777777" w:rsidR="00546E7B" w:rsidRPr="00C45988" w:rsidRDefault="00546E7B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2EE6835" w14:textId="1190B7DC" w:rsidR="00546E7B" w:rsidRPr="00C45988" w:rsidRDefault="00546E7B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44" w:type="pct"/>
          </w:tcPr>
          <w:p w14:paraId="0F2063E4" w14:textId="77777777" w:rsidR="00546E7B" w:rsidRPr="00C45988" w:rsidRDefault="00546E7B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8A4E2DE" w14:textId="6F84A98E" w:rsidR="00546E7B" w:rsidRPr="00C45988" w:rsidRDefault="00546E7B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4" w:type="pct"/>
          </w:tcPr>
          <w:p w14:paraId="18A0429B" w14:textId="77777777" w:rsidR="00546E7B" w:rsidRPr="00C45988" w:rsidRDefault="00546E7B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727F39F" w14:textId="24AC0C68" w:rsidR="00546E7B" w:rsidRPr="00C45988" w:rsidRDefault="00546E7B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44" w:type="pct"/>
          </w:tcPr>
          <w:p w14:paraId="32BA0742" w14:textId="77777777" w:rsidR="00546E7B" w:rsidRPr="00C45988" w:rsidRDefault="00546E7B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5B5496B" w14:textId="6E801FFA" w:rsidR="00546E7B" w:rsidRPr="00C45988" w:rsidRDefault="00546E7B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2568</w:t>
            </w:r>
          </w:p>
        </w:tc>
      </w:tr>
      <w:tr w:rsidR="00A93B9F" w:rsidRPr="00C45988" w14:paraId="29479348" w14:textId="77777777" w:rsidTr="21F8DDE6">
        <w:tc>
          <w:tcPr>
            <w:tcW w:w="2212" w:type="pct"/>
          </w:tcPr>
          <w:p w14:paraId="230F5519" w14:textId="77777777" w:rsidR="00A93B9F" w:rsidRPr="00C45988" w:rsidRDefault="00A93B9F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1E40714F" w14:textId="08791EC6" w:rsidR="00A93B9F" w:rsidRPr="00C45988" w:rsidRDefault="00D6770F" w:rsidP="004C6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A93B9F"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93B9F" w:rsidRPr="00C45988" w14:paraId="51006813" w14:textId="77777777" w:rsidTr="21F8DDE6">
        <w:tc>
          <w:tcPr>
            <w:tcW w:w="2212" w:type="pct"/>
          </w:tcPr>
          <w:p w14:paraId="69D0CDA8" w14:textId="2CEEC1D1" w:rsidR="00A93B9F" w:rsidRPr="00C45988" w:rsidRDefault="00A93B9F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88" w:type="pct"/>
            <w:gridSpan w:val="7"/>
          </w:tcPr>
          <w:p w14:paraId="0A6EA018" w14:textId="77777777" w:rsidR="00A93B9F" w:rsidRPr="00C45988" w:rsidRDefault="00A93B9F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</w:rPr>
            </w:pPr>
          </w:p>
        </w:tc>
      </w:tr>
      <w:tr w:rsidR="001827F3" w:rsidRPr="00C45988" w14:paraId="6FC725A2" w14:textId="77777777" w:rsidTr="004C639B">
        <w:tc>
          <w:tcPr>
            <w:tcW w:w="2212" w:type="pct"/>
          </w:tcPr>
          <w:p w14:paraId="2B4A67C0" w14:textId="6D060D21" w:rsidR="001827F3" w:rsidRPr="00C45988" w:rsidRDefault="001827F3" w:rsidP="0018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07AFD1A" w14:textId="5197AD00" w:rsidR="001827F3" w:rsidRPr="00C45988" w:rsidRDefault="003A2EEA" w:rsidP="004C1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694CABCE" w14:textId="77777777" w:rsidR="001827F3" w:rsidRPr="00C45988" w:rsidRDefault="001827F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D67E41D" w14:textId="13EF0FB2" w:rsidR="001827F3" w:rsidRPr="00C45988" w:rsidRDefault="001827F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55A7040D" w14:textId="77777777" w:rsidR="001827F3" w:rsidRPr="00C45988" w:rsidRDefault="001827F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353468F" w14:textId="15B1C8AF" w:rsidR="001827F3" w:rsidRPr="00C45988" w:rsidRDefault="003A2EEA" w:rsidP="004B7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14:paraId="2CC69BA4" w14:textId="77777777" w:rsidR="001827F3" w:rsidRPr="00C45988" w:rsidRDefault="001827F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4DA531" w14:textId="657A9634" w:rsidR="001827F3" w:rsidRPr="00C45988" w:rsidRDefault="001827F3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</w:rPr>
              <w:t>596</w:t>
            </w:r>
          </w:p>
        </w:tc>
      </w:tr>
      <w:tr w:rsidR="001827F3" w:rsidRPr="00C45988" w14:paraId="16C9CD8A" w14:textId="77777777" w:rsidTr="004C639B">
        <w:tc>
          <w:tcPr>
            <w:tcW w:w="2212" w:type="pct"/>
          </w:tcPr>
          <w:p w14:paraId="2B1D1A0B" w14:textId="07136209" w:rsidR="001827F3" w:rsidRPr="00C45988" w:rsidRDefault="001827F3" w:rsidP="0018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67CED6B" w14:textId="2AC3C0B8" w:rsidR="001827F3" w:rsidRPr="00C45988" w:rsidRDefault="00056B57" w:rsidP="004C1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51ACD80B" w14:textId="77777777" w:rsidR="001827F3" w:rsidRPr="00C45988" w:rsidRDefault="001827F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EE90458" w14:textId="5539EDD0" w:rsidR="001827F3" w:rsidRPr="004C639B" w:rsidRDefault="001827F3" w:rsidP="004C6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</w:rPr>
              <w:t>76</w:t>
            </w:r>
          </w:p>
        </w:tc>
        <w:tc>
          <w:tcPr>
            <w:tcW w:w="144" w:type="pct"/>
          </w:tcPr>
          <w:p w14:paraId="7C58A8D0" w14:textId="77777777" w:rsidR="001827F3" w:rsidRPr="00C45988" w:rsidRDefault="001827F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05135B6" w14:textId="606CADC6" w:rsidR="001827F3" w:rsidRPr="00C45988" w:rsidRDefault="003A2EEA" w:rsidP="00995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6867496" w14:textId="77777777" w:rsidR="001827F3" w:rsidRPr="00C45988" w:rsidRDefault="001827F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F3386DF" w14:textId="1C375800" w:rsidR="001827F3" w:rsidRPr="00C45988" w:rsidRDefault="001827F3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</w:rPr>
              <w:t>49</w:t>
            </w:r>
          </w:p>
        </w:tc>
      </w:tr>
      <w:tr w:rsidR="001827F3" w:rsidRPr="00C45988" w14:paraId="2F1A2B1A" w14:textId="77777777" w:rsidTr="004C639B">
        <w:tc>
          <w:tcPr>
            <w:tcW w:w="2212" w:type="pct"/>
          </w:tcPr>
          <w:p w14:paraId="40331767" w14:textId="77777777" w:rsidR="001827F3" w:rsidRPr="00C45988" w:rsidRDefault="001827F3" w:rsidP="0018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0315A05D" w14:textId="15E66A38" w:rsidR="001827F3" w:rsidRPr="00C45988" w:rsidRDefault="00056B57" w:rsidP="004C1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6FB5D05F" w14:textId="77777777" w:rsidR="001827F3" w:rsidRPr="00C45988" w:rsidRDefault="001827F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2D07BC62" w14:textId="2A652FB6" w:rsidR="001827F3" w:rsidRPr="004C639B" w:rsidRDefault="001827F3" w:rsidP="004C6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</w:rPr>
              <w:t>76</w:t>
            </w:r>
          </w:p>
        </w:tc>
        <w:tc>
          <w:tcPr>
            <w:tcW w:w="144" w:type="pct"/>
          </w:tcPr>
          <w:p w14:paraId="1CD2CD5A" w14:textId="77777777" w:rsidR="001827F3" w:rsidRPr="00C45988" w:rsidRDefault="001827F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5E1CAFB0" w14:textId="44537AB8" w:rsidR="001827F3" w:rsidRPr="00C45988" w:rsidRDefault="003A2EEA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14:paraId="0D8CE369" w14:textId="77777777" w:rsidR="001827F3" w:rsidRPr="00C45988" w:rsidRDefault="001827F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0FCD8E8" w14:textId="00DC0968" w:rsidR="001827F3" w:rsidRPr="00C45988" w:rsidRDefault="001827F3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</w:rPr>
              <w:t>645</w:t>
            </w:r>
          </w:p>
        </w:tc>
      </w:tr>
      <w:tr w:rsidR="001827F3" w:rsidRPr="00C45988" w14:paraId="74406FD6" w14:textId="77777777" w:rsidTr="004C639B">
        <w:tc>
          <w:tcPr>
            <w:tcW w:w="2212" w:type="pct"/>
          </w:tcPr>
          <w:p w14:paraId="5B5F3534" w14:textId="77777777" w:rsidR="001827F3" w:rsidRPr="00C45988" w:rsidRDefault="001827F3" w:rsidP="001827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8" w:lineRule="auto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21F8DDE6">
              <w:rPr>
                <w:rFonts w:ascii="Angsana New" w:eastAsia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4851A715" w14:textId="0D93476D" w:rsidR="001827F3" w:rsidRPr="00C45988" w:rsidRDefault="001827F3" w:rsidP="0018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   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866971E" w14:textId="77777777" w:rsidR="00C52678" w:rsidRDefault="00C52678" w:rsidP="004C1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7F83BCAC" w14:textId="62C007C1" w:rsidR="00375E9A" w:rsidRPr="00C45988" w:rsidRDefault="00375E9A" w:rsidP="004C1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BEA0FD6" w14:textId="77777777" w:rsidR="001827F3" w:rsidRPr="00C45988" w:rsidRDefault="001827F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5D6E8099" w14:textId="1818DE31" w:rsidR="001827F3" w:rsidRPr="00C45988" w:rsidRDefault="001827F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3485129" w14:textId="77777777" w:rsidR="001827F3" w:rsidRPr="00C45988" w:rsidRDefault="001827F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385E7B18" w14:textId="6F678123" w:rsidR="001827F3" w:rsidRPr="00C45988" w:rsidRDefault="00375E9A" w:rsidP="00375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1BA52276" w14:textId="77777777" w:rsidR="001827F3" w:rsidRPr="00C45988" w:rsidRDefault="001827F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2927BB12" w14:textId="7A7C2F99" w:rsidR="001827F3" w:rsidRPr="00C45988" w:rsidRDefault="001827F3" w:rsidP="002A7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89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827F3" w:rsidRPr="00C45988" w14:paraId="5211E7F6" w14:textId="77777777" w:rsidTr="004C639B">
        <w:tc>
          <w:tcPr>
            <w:tcW w:w="2212" w:type="pct"/>
          </w:tcPr>
          <w:p w14:paraId="5F281906" w14:textId="492FE151" w:rsidR="001827F3" w:rsidRPr="00C45988" w:rsidRDefault="001827F3" w:rsidP="0018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054E7C1" w14:textId="63D82865" w:rsidR="001827F3" w:rsidRPr="00C45988" w:rsidRDefault="00056B57" w:rsidP="004C1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744B9227" w14:textId="77777777" w:rsidR="001827F3" w:rsidRPr="00C45988" w:rsidRDefault="001827F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232E778" w14:textId="2788E699" w:rsidR="001827F3" w:rsidRPr="004C639B" w:rsidRDefault="001827F3" w:rsidP="004C6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4C639B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44" w:type="pct"/>
          </w:tcPr>
          <w:p w14:paraId="45E69F77" w14:textId="77777777" w:rsidR="001827F3" w:rsidRPr="00C45988" w:rsidRDefault="001827F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B806CE6" w14:textId="4EFFBD2A" w:rsidR="001827F3" w:rsidRPr="00C45988" w:rsidRDefault="003A2EEA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14:paraId="48DE9722" w14:textId="77777777" w:rsidR="001827F3" w:rsidRPr="00C45988" w:rsidRDefault="001827F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E58DC8E" w14:textId="3878B6C8" w:rsidR="001827F3" w:rsidRPr="00C45988" w:rsidRDefault="001827F3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645</w:t>
            </w:r>
          </w:p>
        </w:tc>
      </w:tr>
    </w:tbl>
    <w:p w14:paraId="59C915BA" w14:textId="77777777" w:rsidR="003B39AC" w:rsidRPr="00C45988" w:rsidRDefault="003B39AC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eastAsia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0"/>
        <w:gridCol w:w="270"/>
        <w:gridCol w:w="1080"/>
        <w:gridCol w:w="271"/>
        <w:gridCol w:w="1172"/>
        <w:gridCol w:w="271"/>
        <w:gridCol w:w="1075"/>
      </w:tblGrid>
      <w:tr w:rsidR="00AC2688" w:rsidRPr="00C45988" w14:paraId="7BE847D8" w14:textId="77777777" w:rsidTr="21F8DDE6">
        <w:trPr>
          <w:tblHeader/>
        </w:trPr>
        <w:tc>
          <w:tcPr>
            <w:tcW w:w="2212" w:type="pct"/>
          </w:tcPr>
          <w:p w14:paraId="1296E30E" w14:textId="492BFB79" w:rsidR="00B267CE" w:rsidRPr="00C45988" w:rsidRDefault="0039592E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bookmarkStart w:id="1" w:name="OLE_LINK3"/>
            <w:r w:rsidRPr="21F8DDE6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788" w:type="pct"/>
            <w:gridSpan w:val="7"/>
          </w:tcPr>
          <w:p w14:paraId="41913D45" w14:textId="6F253FD1" w:rsidR="00B267CE" w:rsidRPr="00C45988" w:rsidRDefault="00B267CE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firstLine="2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732C20" w:rsidRPr="00C45988" w14:paraId="20102962" w14:textId="77777777" w:rsidTr="21F8DDE6">
        <w:tc>
          <w:tcPr>
            <w:tcW w:w="2212" w:type="pct"/>
          </w:tcPr>
          <w:p w14:paraId="19192A20" w14:textId="77777777" w:rsidR="00732C20" w:rsidRPr="00C45988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7571BC74" w14:textId="580203C9" w:rsidR="00732C20" w:rsidRPr="00C45988" w:rsidRDefault="003A2EEA" w:rsidP="004C1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27579C23" w14:textId="77777777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0DB711" w14:textId="75416727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434E48A" w14:textId="77777777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14:paraId="4C30420C" w14:textId="530198D6" w:rsidR="00732C20" w:rsidRPr="00C45988" w:rsidRDefault="003A2EEA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3,578</w:t>
            </w:r>
          </w:p>
        </w:tc>
        <w:tc>
          <w:tcPr>
            <w:tcW w:w="145" w:type="pct"/>
          </w:tcPr>
          <w:p w14:paraId="72629DDF" w14:textId="77777777" w:rsidR="00732C20" w:rsidRPr="00C45988" w:rsidRDefault="00732C20" w:rsidP="0092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C4F7A35" w14:textId="4E103AEF" w:rsidR="00732C20" w:rsidRPr="00C45988" w:rsidRDefault="00732C20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</w:rPr>
              <w:t>24,501</w:t>
            </w:r>
          </w:p>
        </w:tc>
      </w:tr>
      <w:tr w:rsidR="00732C20" w:rsidRPr="00C45988" w14:paraId="50B82795" w14:textId="77777777" w:rsidTr="21F8DDE6">
        <w:tc>
          <w:tcPr>
            <w:tcW w:w="2212" w:type="pct"/>
            <w:shd w:val="clear" w:color="auto" w:fill="FFFFFF" w:themeFill="background1"/>
          </w:tcPr>
          <w:p w14:paraId="27105E2F" w14:textId="77777777" w:rsidR="00732C20" w:rsidRPr="00C45988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9F9F2C9" w14:textId="259767D5" w:rsidR="00732C20" w:rsidRPr="00C45988" w:rsidRDefault="003A2EEA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4,866</w:t>
            </w:r>
          </w:p>
        </w:tc>
        <w:tc>
          <w:tcPr>
            <w:tcW w:w="144" w:type="pct"/>
          </w:tcPr>
          <w:p w14:paraId="44E3EE53" w14:textId="77777777" w:rsidR="00732C20" w:rsidRPr="00C45988" w:rsidRDefault="00732C20" w:rsidP="0092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73AAFCE" w14:textId="703A3BBD" w:rsidR="00732C20" w:rsidRPr="00C45988" w:rsidRDefault="00732C20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</w:rPr>
              <w:t>4,681</w:t>
            </w:r>
          </w:p>
        </w:tc>
        <w:tc>
          <w:tcPr>
            <w:tcW w:w="145" w:type="pct"/>
          </w:tcPr>
          <w:p w14:paraId="217760E2" w14:textId="77777777" w:rsidR="00732C20" w:rsidRPr="00C45988" w:rsidRDefault="00732C20" w:rsidP="0092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BCC7911" w14:textId="2146EA53" w:rsidR="00732C20" w:rsidRPr="00C45988" w:rsidRDefault="003A2EEA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4,657</w:t>
            </w:r>
          </w:p>
        </w:tc>
        <w:tc>
          <w:tcPr>
            <w:tcW w:w="145" w:type="pct"/>
          </w:tcPr>
          <w:p w14:paraId="6E4D7F81" w14:textId="77777777" w:rsidR="00732C20" w:rsidRPr="00C45988" w:rsidRDefault="00732C20" w:rsidP="0092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E215B4B" w14:textId="41E188F2" w:rsidR="00732C20" w:rsidRPr="00C45988" w:rsidRDefault="00732C20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</w:rPr>
              <w:t>4,546</w:t>
            </w:r>
          </w:p>
        </w:tc>
      </w:tr>
      <w:tr w:rsidR="00732C20" w:rsidRPr="00C45988" w14:paraId="04A9DE04" w14:textId="77777777" w:rsidTr="21F8DDE6">
        <w:tc>
          <w:tcPr>
            <w:tcW w:w="2212" w:type="pct"/>
            <w:shd w:val="clear" w:color="auto" w:fill="FFFFFF" w:themeFill="background1"/>
          </w:tcPr>
          <w:p w14:paraId="7FEAB9C1" w14:textId="77777777" w:rsidR="00732C20" w:rsidRPr="00C45988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AE50F1B" w14:textId="028D8146" w:rsidR="00732C20" w:rsidRPr="00C45988" w:rsidRDefault="003A2EEA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4,866</w:t>
            </w:r>
          </w:p>
        </w:tc>
        <w:tc>
          <w:tcPr>
            <w:tcW w:w="144" w:type="pct"/>
          </w:tcPr>
          <w:p w14:paraId="70817185" w14:textId="77777777" w:rsidR="00732C20" w:rsidRPr="00C45988" w:rsidRDefault="00732C20" w:rsidP="0092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30ECFF1E" w14:textId="3C7BA368" w:rsidR="00732C20" w:rsidRPr="00C45988" w:rsidRDefault="00732C20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</w:rPr>
              <w:t>4,681</w:t>
            </w:r>
          </w:p>
        </w:tc>
        <w:tc>
          <w:tcPr>
            <w:tcW w:w="145" w:type="pct"/>
          </w:tcPr>
          <w:p w14:paraId="0F03E8DC" w14:textId="77777777" w:rsidR="00732C20" w:rsidRPr="00C45988" w:rsidRDefault="00732C20" w:rsidP="0092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2408F3ED" w14:textId="127CF1EB" w:rsidR="00732C20" w:rsidRPr="00C45988" w:rsidRDefault="003A2EEA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8,235</w:t>
            </w:r>
          </w:p>
        </w:tc>
        <w:tc>
          <w:tcPr>
            <w:tcW w:w="145" w:type="pct"/>
          </w:tcPr>
          <w:p w14:paraId="068280D3" w14:textId="77777777" w:rsidR="00732C20" w:rsidRPr="00C45988" w:rsidRDefault="00732C20" w:rsidP="0092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794DB31" w14:textId="798BD1A1" w:rsidR="00732C20" w:rsidRPr="00C45988" w:rsidRDefault="00732C20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</w:rPr>
              <w:t>29,047</w:t>
            </w:r>
          </w:p>
        </w:tc>
      </w:tr>
      <w:tr w:rsidR="00732C20" w:rsidRPr="00C45988" w14:paraId="1BF834B0" w14:textId="77777777" w:rsidTr="21F8DDE6">
        <w:tc>
          <w:tcPr>
            <w:tcW w:w="2212" w:type="pct"/>
            <w:shd w:val="clear" w:color="auto" w:fill="FFFFFF" w:themeFill="background1"/>
          </w:tcPr>
          <w:p w14:paraId="0F13421E" w14:textId="77777777" w:rsidR="00732C20" w:rsidRPr="00C45988" w:rsidRDefault="00732C20" w:rsidP="00732C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21F8DDE6">
              <w:rPr>
                <w:rFonts w:ascii="Angsana New" w:eastAsia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DFFDF1D" w14:textId="28F2884A" w:rsidR="00732C20" w:rsidRPr="00C45988" w:rsidRDefault="00732C20" w:rsidP="00732C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   ที่คาดว่าจะเกิดขึ้น</w:t>
            </w:r>
          </w:p>
        </w:tc>
        <w:tc>
          <w:tcPr>
            <w:tcW w:w="577" w:type="pct"/>
          </w:tcPr>
          <w:p w14:paraId="757E1A92" w14:textId="77777777" w:rsidR="004C1B56" w:rsidRDefault="004C1B56" w:rsidP="004C1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0C1F4483" w14:textId="32334F83" w:rsidR="00C52678" w:rsidRPr="00C45988" w:rsidRDefault="003A2EEA" w:rsidP="004C1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941B80" w14:textId="77777777" w:rsidR="00732C20" w:rsidRPr="00C45988" w:rsidRDefault="00732C20" w:rsidP="0092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1AEFC309" w14:textId="100EFFE9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7B19F952" w14:textId="77777777" w:rsidR="00732C20" w:rsidRPr="00C45988" w:rsidRDefault="00732C20" w:rsidP="0092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E7EC2D0" w14:textId="5E59833C" w:rsidR="00732C20" w:rsidRPr="00C45988" w:rsidRDefault="003A2EEA" w:rsidP="004C1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7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50048180" w14:textId="77777777" w:rsidR="00732C20" w:rsidRPr="00C45988" w:rsidRDefault="00732C20" w:rsidP="0092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left="-110" w:firstLine="2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7E8E078" w14:textId="0DBDBBFD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32C20" w:rsidRPr="00C45988" w14:paraId="38B128FE" w14:textId="77777777" w:rsidTr="21F8DDE6">
        <w:tc>
          <w:tcPr>
            <w:tcW w:w="2212" w:type="pct"/>
          </w:tcPr>
          <w:p w14:paraId="4A4065B8" w14:textId="07A7767B" w:rsidR="00732C20" w:rsidRPr="00C45988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38B301E" w14:textId="19B278F3" w:rsidR="00732C20" w:rsidRPr="00C45988" w:rsidRDefault="003A2EEA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515"/>
              </w:tabs>
              <w:spacing w:after="0" w:line="240" w:lineRule="auto"/>
              <w:ind w:left="-108" w:right="75"/>
              <w:jc w:val="right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  <w:t>4,866</w:t>
            </w:r>
          </w:p>
        </w:tc>
        <w:tc>
          <w:tcPr>
            <w:tcW w:w="144" w:type="pct"/>
          </w:tcPr>
          <w:p w14:paraId="2DC1B46F" w14:textId="77777777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B33CF60" w14:textId="7A87E331" w:rsidR="00732C20" w:rsidRPr="00C45988" w:rsidRDefault="00732C20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4,681</w:t>
            </w:r>
          </w:p>
        </w:tc>
        <w:tc>
          <w:tcPr>
            <w:tcW w:w="145" w:type="pct"/>
          </w:tcPr>
          <w:p w14:paraId="0DA799E7" w14:textId="77777777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1C7E87D" w14:textId="7568FEC0" w:rsidR="00732C20" w:rsidRPr="00C45988" w:rsidRDefault="003A2EEA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  <w:t>8,235</w:t>
            </w:r>
          </w:p>
        </w:tc>
        <w:tc>
          <w:tcPr>
            <w:tcW w:w="145" w:type="pct"/>
          </w:tcPr>
          <w:p w14:paraId="1D2EFEBF" w14:textId="77777777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EEF9844" w14:textId="60DF2EA1" w:rsidR="00732C20" w:rsidRPr="00C45988" w:rsidRDefault="00732C20" w:rsidP="00FB0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29,047</w:t>
            </w:r>
          </w:p>
        </w:tc>
      </w:tr>
      <w:bookmarkEnd w:id="1"/>
    </w:tbl>
    <w:p w14:paraId="378E9C7D" w14:textId="77777777" w:rsidR="00050B88" w:rsidRPr="00C45988" w:rsidRDefault="00050B88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4CBB718E" w14:textId="77777777" w:rsidR="00131864" w:rsidRPr="00C45988" w:rsidRDefault="00131864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 w:cs="Angsana New"/>
          <w:sz w:val="30"/>
          <w:szCs w:val="30"/>
          <w:cs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3"/>
        <w:gridCol w:w="1085"/>
        <w:gridCol w:w="270"/>
        <w:gridCol w:w="1172"/>
        <w:gridCol w:w="236"/>
        <w:gridCol w:w="33"/>
        <w:gridCol w:w="1084"/>
        <w:gridCol w:w="236"/>
        <w:gridCol w:w="31"/>
        <w:gridCol w:w="1078"/>
      </w:tblGrid>
      <w:tr w:rsidR="001F0856" w:rsidRPr="00C45988" w14:paraId="4BAC671B" w14:textId="77777777" w:rsidTr="21F8DDE6">
        <w:tc>
          <w:tcPr>
            <w:tcW w:w="2160" w:type="pct"/>
          </w:tcPr>
          <w:p w14:paraId="093FB4DA" w14:textId="77777777" w:rsidR="001F0856" w:rsidRPr="00C45988" w:rsidRDefault="001F0856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</w:tcPr>
          <w:p w14:paraId="639CBF8C" w14:textId="18F60A6B" w:rsidR="001F0856" w:rsidRPr="00C45988" w:rsidRDefault="000E03EF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F6D36F4" w14:textId="77777777" w:rsidR="001F0856" w:rsidRPr="00C45988" w:rsidRDefault="001F0856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338" w:type="pct"/>
            <w:gridSpan w:val="5"/>
          </w:tcPr>
          <w:p w14:paraId="6C09B688" w14:textId="0B5BE2F9" w:rsidR="001F0856" w:rsidRPr="00C45988" w:rsidRDefault="000E03EF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32C20" w:rsidRPr="00C45988" w14:paraId="41CDAA71" w14:textId="77777777" w:rsidTr="21F8DDE6">
        <w:tc>
          <w:tcPr>
            <w:tcW w:w="2160" w:type="pct"/>
          </w:tcPr>
          <w:p w14:paraId="4B481BC5" w14:textId="77777777" w:rsidR="00732C20" w:rsidRPr="00C45988" w:rsidRDefault="00732C20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60086D2" w14:textId="624AFC1C" w:rsidR="00732C2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 xml:space="preserve">30 </w:t>
            </w: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2D40E2C2" w14:textId="77777777" w:rsidR="00732C20" w:rsidRPr="00C45988" w:rsidRDefault="00732C20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D47F65B" w14:textId="6CECC8F0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 xml:space="preserve">31 </w:t>
            </w: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8" w:type="pct"/>
          </w:tcPr>
          <w:p w14:paraId="3CC2DEA5" w14:textId="77777777" w:rsidR="00732C20" w:rsidRPr="00C45988" w:rsidRDefault="00732C20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  <w:gridSpan w:val="2"/>
          </w:tcPr>
          <w:p w14:paraId="1AE434C3" w14:textId="06512CFD" w:rsidR="00732C2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 xml:space="preserve">30 </w:t>
            </w: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  <w:gridSpan w:val="2"/>
          </w:tcPr>
          <w:p w14:paraId="3FC8E7FE" w14:textId="77777777" w:rsidR="00732C20" w:rsidRPr="00C45988" w:rsidRDefault="00732C20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285E396C" w14:textId="377DA18F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 xml:space="preserve">31 </w:t>
            </w: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32C20" w:rsidRPr="00C45988" w14:paraId="03AE76B4" w14:textId="77777777" w:rsidTr="21F8DDE6">
        <w:tc>
          <w:tcPr>
            <w:tcW w:w="2160" w:type="pct"/>
          </w:tcPr>
          <w:p w14:paraId="17ED79EC" w14:textId="77777777" w:rsidR="00732C20" w:rsidRPr="00C45988" w:rsidRDefault="00732C20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57B9B43" w14:textId="3B76686B" w:rsidR="00732C20" w:rsidRPr="00C45988" w:rsidRDefault="00732C20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47" w:type="pct"/>
          </w:tcPr>
          <w:p w14:paraId="12002ADD" w14:textId="77777777" w:rsidR="00732C20" w:rsidRPr="00C45988" w:rsidRDefault="00732C20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B792BBD" w14:textId="704E0128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28" w:type="pct"/>
          </w:tcPr>
          <w:p w14:paraId="628FC820" w14:textId="77777777" w:rsidR="00732C20" w:rsidRPr="00C45988" w:rsidRDefault="00732C20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  <w:gridSpan w:val="2"/>
          </w:tcPr>
          <w:p w14:paraId="40FD64FE" w14:textId="4662E599" w:rsidR="00732C20" w:rsidRPr="00C45988" w:rsidRDefault="00732C20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45" w:type="pct"/>
            <w:gridSpan w:val="2"/>
          </w:tcPr>
          <w:p w14:paraId="5418374B" w14:textId="77777777" w:rsidR="00732C20" w:rsidRPr="00C45988" w:rsidRDefault="00732C20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0C6B1918" w14:textId="6799A1B3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2568</w:t>
            </w:r>
          </w:p>
        </w:tc>
      </w:tr>
      <w:tr w:rsidR="000E03EF" w:rsidRPr="00C45988" w14:paraId="61D7A1D3" w14:textId="77777777" w:rsidTr="21F8DDE6">
        <w:tc>
          <w:tcPr>
            <w:tcW w:w="2160" w:type="pct"/>
          </w:tcPr>
          <w:p w14:paraId="4BFF6ABC" w14:textId="77777777" w:rsidR="000E03EF" w:rsidRPr="00C45988" w:rsidRDefault="000E03EF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9"/>
          </w:tcPr>
          <w:p w14:paraId="20AE82AB" w14:textId="36134CE3" w:rsidR="000E03EF" w:rsidRPr="00C45988" w:rsidRDefault="00D6770F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0E03EF"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A21CF" w:rsidRPr="00C45988" w14:paraId="28A35C52" w14:textId="77777777" w:rsidTr="21F8DDE6">
        <w:tc>
          <w:tcPr>
            <w:tcW w:w="2160" w:type="pct"/>
          </w:tcPr>
          <w:p w14:paraId="4D59362A" w14:textId="77B73F64" w:rsidR="00FA21CF" w:rsidRPr="00C45988" w:rsidRDefault="00FA21CF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21F8DDE6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840" w:type="pct"/>
            <w:gridSpan w:val="9"/>
          </w:tcPr>
          <w:p w14:paraId="727FB72E" w14:textId="77777777" w:rsidR="00FA21CF" w:rsidRPr="00C45988" w:rsidRDefault="00FA21CF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FA21CF" w:rsidRPr="00C45988" w14:paraId="24341180" w14:textId="77777777" w:rsidTr="21F8DDE6">
        <w:tc>
          <w:tcPr>
            <w:tcW w:w="2160" w:type="pct"/>
          </w:tcPr>
          <w:p w14:paraId="571BC713" w14:textId="4C07DA5C" w:rsidR="00FA21CF" w:rsidRPr="00C45988" w:rsidRDefault="00FA21CF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0BDCDC1E" w14:textId="3E3F6FC6" w:rsidR="00FA21CF" w:rsidRPr="00C45988" w:rsidRDefault="003A2EEA" w:rsidP="004C1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2F51EE6" w14:textId="77777777" w:rsidR="00FA21CF" w:rsidRPr="00C45988" w:rsidRDefault="00FA21CF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00AF39A5" w14:textId="43CD76C8" w:rsidR="00FA21CF" w:rsidRPr="00C45988" w:rsidRDefault="007C4380" w:rsidP="00D60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</w:rPr>
            </w:pPr>
            <w:r w:rsidRPr="0084243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5D432B7B" w14:textId="77777777" w:rsidR="00FA21CF" w:rsidRPr="00C45988" w:rsidRDefault="00FA21CF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74E804E5" w14:textId="7C03F0F2" w:rsidR="00FA21CF" w:rsidRPr="00C45988" w:rsidRDefault="003A2EEA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145" w:type="pct"/>
            <w:gridSpan w:val="2"/>
          </w:tcPr>
          <w:p w14:paraId="0410AA20" w14:textId="77777777" w:rsidR="00FA21CF" w:rsidRPr="00C45988" w:rsidRDefault="00FA21CF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5FB0FF03" w14:textId="676AC116" w:rsidR="00FA21CF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72561A"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7C4380"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2561A"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FA21CF" w:rsidRPr="00C45988" w14:paraId="1F37A931" w14:textId="77777777" w:rsidTr="21F8DDE6">
        <w:tc>
          <w:tcPr>
            <w:tcW w:w="2160" w:type="pct"/>
          </w:tcPr>
          <w:p w14:paraId="2F022178" w14:textId="77777777" w:rsidR="00FA21CF" w:rsidRPr="00C45988" w:rsidRDefault="00FA21CF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9"/>
          </w:tcPr>
          <w:p w14:paraId="7FCAB967" w14:textId="77777777" w:rsidR="00FA21CF" w:rsidRPr="00C45988" w:rsidRDefault="00FA21CF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</w:rPr>
            </w:pPr>
          </w:p>
        </w:tc>
      </w:tr>
      <w:tr w:rsidR="00FA21CF" w:rsidRPr="00C45988" w14:paraId="3AB5A6B6" w14:textId="77777777" w:rsidTr="21F8DDE6">
        <w:tc>
          <w:tcPr>
            <w:tcW w:w="2160" w:type="pct"/>
          </w:tcPr>
          <w:p w14:paraId="06483C6A" w14:textId="7FA0630C" w:rsidR="00FA21CF" w:rsidRPr="00C45988" w:rsidRDefault="00FA21CF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2840" w:type="pct"/>
            <w:gridSpan w:val="9"/>
          </w:tcPr>
          <w:p w14:paraId="1C4268A8" w14:textId="3F8A9D9A" w:rsidR="00FA21CF" w:rsidRPr="00C45988" w:rsidRDefault="00FA21CF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</w:tr>
      <w:tr w:rsidR="00FA21CF" w:rsidRPr="00C45988" w14:paraId="6959A0BE" w14:textId="77777777" w:rsidTr="21F8DDE6">
        <w:tc>
          <w:tcPr>
            <w:tcW w:w="2160" w:type="pct"/>
          </w:tcPr>
          <w:p w14:paraId="65C95800" w14:textId="77777777" w:rsidR="00FA21CF" w:rsidRPr="00C45988" w:rsidRDefault="00FA21CF" w:rsidP="00FA21C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7841E791" w14:textId="3293C263" w:rsidR="00FA21CF" w:rsidRPr="00C45988" w:rsidRDefault="003A2EEA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7" w:type="pct"/>
          </w:tcPr>
          <w:p w14:paraId="135D9147" w14:textId="77777777" w:rsidR="00FA21CF" w:rsidRPr="00C45988" w:rsidRDefault="00FA21CF" w:rsidP="5D122C0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079AFDFA" w14:textId="20732C79" w:rsidR="00FA21CF" w:rsidRPr="00C45988" w:rsidRDefault="0067498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111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  <w:t>199</w:t>
            </w:r>
          </w:p>
        </w:tc>
        <w:tc>
          <w:tcPr>
            <w:tcW w:w="128" w:type="pct"/>
          </w:tcPr>
          <w:p w14:paraId="600E279A" w14:textId="77777777" w:rsidR="00FA21CF" w:rsidRPr="00C45988" w:rsidRDefault="00FA21CF" w:rsidP="5D122C0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bottom w:val="double" w:sz="4" w:space="0" w:color="auto"/>
            </w:tcBorders>
          </w:tcPr>
          <w:p w14:paraId="1A12193D" w14:textId="2359AB65" w:rsidR="00FA21CF" w:rsidRPr="00C45988" w:rsidRDefault="003A2EEA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28" w:type="pct"/>
          </w:tcPr>
          <w:p w14:paraId="435EE7EA" w14:textId="77777777" w:rsidR="00FA21CF" w:rsidRPr="00C45988" w:rsidRDefault="00FA21CF" w:rsidP="5D122C0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345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double" w:sz="4" w:space="0" w:color="auto"/>
            </w:tcBorders>
          </w:tcPr>
          <w:p w14:paraId="2AF3E309" w14:textId="231D44E3" w:rsidR="00FA21CF" w:rsidRPr="00C45988" w:rsidRDefault="0067498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  <w:t>66</w:t>
            </w:r>
          </w:p>
        </w:tc>
      </w:tr>
    </w:tbl>
    <w:p w14:paraId="6A5ACA0E" w14:textId="161105ED" w:rsidR="00251EB1" w:rsidRPr="00C45988" w:rsidRDefault="00251EB1" w:rsidP="00617A3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="Angsana New" w:eastAsia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1085"/>
        <w:gridCol w:w="259"/>
        <w:gridCol w:w="1173"/>
        <w:gridCol w:w="270"/>
        <w:gridCol w:w="1087"/>
        <w:gridCol w:w="237"/>
        <w:gridCol w:w="1114"/>
      </w:tblGrid>
      <w:tr w:rsidR="00B267CE" w:rsidRPr="00C45988" w14:paraId="3489B60F" w14:textId="77777777" w:rsidTr="21F8DDE6">
        <w:tc>
          <w:tcPr>
            <w:tcW w:w="2154" w:type="pct"/>
            <w:tcBorders>
              <w:bottom w:val="nil"/>
            </w:tcBorders>
          </w:tcPr>
          <w:p w14:paraId="00ECF76C" w14:textId="02AC3750" w:rsidR="00B267CE" w:rsidRPr="00C45988" w:rsidRDefault="0039592E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46" w:type="pct"/>
            <w:gridSpan w:val="7"/>
            <w:tcBorders>
              <w:top w:val="nil"/>
              <w:bottom w:val="nil"/>
            </w:tcBorders>
          </w:tcPr>
          <w:p w14:paraId="1DDCA3EE" w14:textId="54DA8473" w:rsidR="00B267CE" w:rsidRPr="00C45988" w:rsidRDefault="00B267CE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A556E" w:rsidRPr="00C45988" w14:paraId="710D2060" w14:textId="77777777" w:rsidTr="21F8DDE6">
        <w:tc>
          <w:tcPr>
            <w:tcW w:w="2154" w:type="pct"/>
            <w:tcBorders>
              <w:bottom w:val="nil"/>
            </w:tcBorders>
          </w:tcPr>
          <w:p w14:paraId="221A1F33" w14:textId="77777777" w:rsidR="006A556E" w:rsidRPr="00C45988" w:rsidRDefault="006A556E" w:rsidP="006A55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tcBorders>
              <w:top w:val="nil"/>
              <w:bottom w:val="double" w:sz="4" w:space="0" w:color="auto"/>
            </w:tcBorders>
          </w:tcPr>
          <w:p w14:paraId="5F2BBD22" w14:textId="3011A623" w:rsidR="006A556E" w:rsidRPr="00C45988" w:rsidRDefault="003A2EEA" w:rsidP="004C1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2C039C21" w14:textId="77777777" w:rsidR="006A556E" w:rsidRPr="00C45988" w:rsidRDefault="006A556E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nil"/>
              <w:bottom w:val="double" w:sz="4" w:space="0" w:color="auto"/>
            </w:tcBorders>
          </w:tcPr>
          <w:p w14:paraId="218966D2" w14:textId="48D9A145" w:rsidR="006A556E" w:rsidRPr="00C45988" w:rsidRDefault="007C438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F3A4F0C" w14:textId="77777777" w:rsidR="006A556E" w:rsidRPr="00C45988" w:rsidRDefault="006A556E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0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nil"/>
              <w:bottom w:val="double" w:sz="4" w:space="0" w:color="auto"/>
            </w:tcBorders>
          </w:tcPr>
          <w:p w14:paraId="6AF74125" w14:textId="3C58A729" w:rsidR="006A556E" w:rsidRPr="00C45988" w:rsidRDefault="003A2EEA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  <w:t>32,863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2A8B14B7" w14:textId="77777777" w:rsidR="006A556E" w:rsidRPr="00C45988" w:rsidRDefault="006A556E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top w:val="nil"/>
              <w:bottom w:val="double" w:sz="4" w:space="0" w:color="auto"/>
            </w:tcBorders>
          </w:tcPr>
          <w:p w14:paraId="34A67617" w14:textId="6C41FF38" w:rsidR="006A556E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  <w:t>31,323</w:t>
            </w:r>
          </w:p>
        </w:tc>
      </w:tr>
    </w:tbl>
    <w:p w14:paraId="65C3D0D6" w14:textId="49FD05E5" w:rsidR="006A556E" w:rsidRPr="00C45988" w:rsidRDefault="006A556E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 w:cs="Angsana New"/>
          <w:b/>
          <w:bCs/>
          <w:sz w:val="21"/>
          <w:szCs w:val="21"/>
          <w:lang w:val="th-TH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5"/>
        <w:gridCol w:w="1106"/>
        <w:gridCol w:w="242"/>
        <w:gridCol w:w="1163"/>
        <w:gridCol w:w="240"/>
        <w:gridCol w:w="1114"/>
        <w:gridCol w:w="272"/>
        <w:gridCol w:w="1071"/>
      </w:tblGrid>
      <w:tr w:rsidR="00803D14" w:rsidRPr="00C45988" w14:paraId="7FA06162" w14:textId="77777777" w:rsidTr="21F8DDE6">
        <w:tc>
          <w:tcPr>
            <w:tcW w:w="2161" w:type="pct"/>
          </w:tcPr>
          <w:p w14:paraId="2CF16393" w14:textId="7FD825D1" w:rsidR="00803D14" w:rsidRPr="00C45988" w:rsidRDefault="00803D14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839" w:type="pct"/>
            <w:gridSpan w:val="7"/>
          </w:tcPr>
          <w:p w14:paraId="4385D099" w14:textId="77777777" w:rsidR="00803D14" w:rsidRPr="00C45988" w:rsidRDefault="00803D14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</w:rPr>
            </w:pPr>
          </w:p>
        </w:tc>
      </w:tr>
      <w:tr w:rsidR="00732C20" w:rsidRPr="00C45988" w14:paraId="08233423" w14:textId="77777777" w:rsidTr="21F8DDE6">
        <w:tc>
          <w:tcPr>
            <w:tcW w:w="2161" w:type="pct"/>
          </w:tcPr>
          <w:p w14:paraId="46C4EAB5" w14:textId="77777777" w:rsidR="00732C20" w:rsidRPr="00C45988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</w:tcPr>
          <w:p w14:paraId="0B6CF035" w14:textId="06BADE71" w:rsidR="00732C20" w:rsidRPr="00C45988" w:rsidRDefault="002B3DB8" w:rsidP="00113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6D47DB8C" w14:textId="77777777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78BE6FD5" w14:textId="63F6078B" w:rsidR="00732C20" w:rsidRPr="00C45988" w:rsidRDefault="00732C20" w:rsidP="00101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3CD546D3" w14:textId="77777777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0ADDA6" w14:textId="7E4649AB" w:rsidR="00732C20" w:rsidRPr="00C45988" w:rsidRDefault="002B3DB8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1,202</w:t>
            </w:r>
          </w:p>
        </w:tc>
        <w:tc>
          <w:tcPr>
            <w:tcW w:w="148" w:type="pct"/>
          </w:tcPr>
          <w:p w14:paraId="04E610B6" w14:textId="77777777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91BBCB5" w14:textId="3D07C7C4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</w:rPr>
              <w:t>119</w:t>
            </w:r>
          </w:p>
        </w:tc>
      </w:tr>
      <w:tr w:rsidR="00732C20" w:rsidRPr="00C45988" w14:paraId="7D24751F" w14:textId="77777777" w:rsidTr="21F8DDE6">
        <w:tc>
          <w:tcPr>
            <w:tcW w:w="2161" w:type="pct"/>
          </w:tcPr>
          <w:p w14:paraId="4993E806" w14:textId="77777777" w:rsidR="00732C20" w:rsidRPr="00C45988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</w:tcPr>
          <w:p w14:paraId="4A3908B1" w14:textId="7DC874EA" w:rsidR="00732C20" w:rsidRPr="00C45988" w:rsidRDefault="002B3DB8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10,128</w:t>
            </w:r>
          </w:p>
        </w:tc>
        <w:tc>
          <w:tcPr>
            <w:tcW w:w="132" w:type="pct"/>
          </w:tcPr>
          <w:p w14:paraId="090F5854" w14:textId="77777777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2CBC42D1" w14:textId="53FB2ACD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</w:rPr>
              <w:t>8,589</w:t>
            </w:r>
          </w:p>
        </w:tc>
        <w:tc>
          <w:tcPr>
            <w:tcW w:w="131" w:type="pct"/>
          </w:tcPr>
          <w:p w14:paraId="4D5C1D86" w14:textId="77777777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1E57019" w14:textId="41C10288" w:rsidR="00732C20" w:rsidRPr="00C45988" w:rsidRDefault="002B3DB8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8,155</w:t>
            </w:r>
          </w:p>
        </w:tc>
        <w:tc>
          <w:tcPr>
            <w:tcW w:w="148" w:type="pct"/>
          </w:tcPr>
          <w:p w14:paraId="3A0A67CB" w14:textId="77777777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C3CA220" w14:textId="5E99BA69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</w:rPr>
              <w:t>6,469</w:t>
            </w:r>
          </w:p>
        </w:tc>
      </w:tr>
      <w:tr w:rsidR="00F31A73" w:rsidRPr="00C45988" w14:paraId="29252F1A" w14:textId="77777777" w:rsidTr="21F8DDE6">
        <w:tc>
          <w:tcPr>
            <w:tcW w:w="2161" w:type="pct"/>
          </w:tcPr>
          <w:p w14:paraId="61D7D72D" w14:textId="0E1AA3D4" w:rsidR="00F31A73" w:rsidRPr="00C45988" w:rsidRDefault="00A825BD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3066BB94" w14:textId="196A3F5E" w:rsidR="00F31A73" w:rsidRPr="00C45988" w:rsidRDefault="002B3DB8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132" w:type="pct"/>
          </w:tcPr>
          <w:p w14:paraId="7036FB9F" w14:textId="77777777" w:rsidR="00F31A73" w:rsidRPr="00C45988" w:rsidRDefault="00F31A7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08600152" w14:textId="0BFBE311" w:rsidR="00F31A73" w:rsidRPr="00C45988" w:rsidRDefault="00A825BD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61F5252" w14:textId="77777777" w:rsidR="00F31A73" w:rsidRPr="00C45988" w:rsidRDefault="00F31A7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5AA60215" w14:textId="20F7C475" w:rsidR="00F31A73" w:rsidRPr="00C45988" w:rsidRDefault="002B3DB8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148" w:type="pct"/>
          </w:tcPr>
          <w:p w14:paraId="2DAAC7DB" w14:textId="77777777" w:rsidR="00F31A73" w:rsidRPr="00C45988" w:rsidRDefault="00F31A7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BC1E970" w14:textId="35C75E1A" w:rsidR="00F31A73" w:rsidRPr="00C45988" w:rsidRDefault="00A825BD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732C20" w:rsidRPr="00C45988" w14:paraId="14995D05" w14:textId="77777777" w:rsidTr="21F8DDE6">
        <w:tc>
          <w:tcPr>
            <w:tcW w:w="2161" w:type="pct"/>
          </w:tcPr>
          <w:p w14:paraId="5B92F6ED" w14:textId="4B1722BE" w:rsidR="00732C20" w:rsidRPr="00C45988" w:rsidRDefault="00732C20" w:rsidP="0073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3017D62A" w14:textId="1FB1315B" w:rsidR="00732C20" w:rsidRPr="00C45988" w:rsidRDefault="002B3DB8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  <w:t>10,252</w:t>
            </w:r>
          </w:p>
        </w:tc>
        <w:tc>
          <w:tcPr>
            <w:tcW w:w="132" w:type="pct"/>
          </w:tcPr>
          <w:p w14:paraId="1D7FCA99" w14:textId="77777777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A8C120B" w14:textId="29162CF9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8,589</w:t>
            </w:r>
          </w:p>
        </w:tc>
        <w:tc>
          <w:tcPr>
            <w:tcW w:w="131" w:type="pct"/>
          </w:tcPr>
          <w:p w14:paraId="7A9D0E41" w14:textId="77777777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638C0C8" w14:textId="21E144B8" w:rsidR="00732C20" w:rsidRPr="00C45988" w:rsidRDefault="002B3DB8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  <w:t>9,481</w:t>
            </w:r>
          </w:p>
        </w:tc>
        <w:tc>
          <w:tcPr>
            <w:tcW w:w="148" w:type="pct"/>
          </w:tcPr>
          <w:p w14:paraId="7A48AB85" w14:textId="77777777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0E8F8B0" w14:textId="3F10B0B3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6,588</w:t>
            </w:r>
          </w:p>
        </w:tc>
      </w:tr>
    </w:tbl>
    <w:p w14:paraId="305ACD12" w14:textId="45F43607" w:rsidR="00ED7072" w:rsidRPr="00C45988" w:rsidRDefault="00ED7072" w:rsidP="21F8DDE6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18" w:right="-45" w:firstLine="0"/>
        <w:jc w:val="thaiDistribute"/>
        <w:rPr>
          <w:rFonts w:ascii="Angsana New" w:eastAsia="Angsana New" w:hAnsi="Angsana New"/>
          <w:sz w:val="30"/>
          <w:szCs w:val="30"/>
          <w:u w:val="none"/>
          <w:lang w:val="en-US"/>
        </w:rPr>
      </w:pPr>
    </w:p>
    <w:p w14:paraId="21FD9D7E" w14:textId="6DD8C718" w:rsidR="00B036A2" w:rsidRPr="00C45988" w:rsidRDefault="00B036A2" w:rsidP="21F8DDE6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="Angsana New" w:eastAsia="Angsana New" w:hAnsi="Angsana New"/>
          <w:sz w:val="30"/>
          <w:szCs w:val="30"/>
          <w:u w:val="none"/>
          <w:lang w:val="th-TH"/>
        </w:rPr>
      </w:pPr>
      <w:r w:rsidRPr="21F8DDE6">
        <w:rPr>
          <w:rFonts w:ascii="Angsana New" w:eastAsia="Angsana New" w:hAnsi="Angsana New"/>
          <w:sz w:val="30"/>
          <w:szCs w:val="30"/>
          <w:u w:val="none"/>
          <w:cs/>
          <w:lang w:val="th-TH"/>
        </w:rPr>
        <w:t>สินค้าคงเหลือ</w:t>
      </w:r>
    </w:p>
    <w:p w14:paraId="5124B783" w14:textId="77777777" w:rsidR="001F7AA2" w:rsidRPr="00C45988" w:rsidRDefault="001F7A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Angsana New" w:hAnsi="Angsana New" w:cs="Angsana New"/>
          <w:sz w:val="30"/>
          <w:szCs w:val="30"/>
        </w:rPr>
      </w:pPr>
    </w:p>
    <w:tbl>
      <w:tblPr>
        <w:tblW w:w="9234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918"/>
        <w:gridCol w:w="1176"/>
        <w:gridCol w:w="268"/>
        <w:gridCol w:w="1073"/>
        <w:gridCol w:w="241"/>
        <w:gridCol w:w="1151"/>
        <w:gridCol w:w="236"/>
        <w:gridCol w:w="37"/>
        <w:gridCol w:w="1134"/>
      </w:tblGrid>
      <w:tr w:rsidR="001F7AA2" w:rsidRPr="00C45988" w14:paraId="3EC616D1" w14:textId="77777777" w:rsidTr="004C639B">
        <w:trPr>
          <w:trHeight w:val="241"/>
        </w:trPr>
        <w:tc>
          <w:tcPr>
            <w:tcW w:w="3918" w:type="dxa"/>
            <w:hideMark/>
          </w:tcPr>
          <w:p w14:paraId="08A107BE" w14:textId="77777777" w:rsidR="001F7AA2" w:rsidRPr="00C45988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  <w:hideMark/>
          </w:tcPr>
          <w:p w14:paraId="24B2ADC3" w14:textId="77777777" w:rsidR="001F7AA2" w:rsidRPr="00CD5C19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CD5C19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5C0CBFB" w14:textId="77777777" w:rsidR="001F7AA2" w:rsidRPr="00C45988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2558" w:type="dxa"/>
            <w:gridSpan w:val="4"/>
            <w:hideMark/>
          </w:tcPr>
          <w:p w14:paraId="005E5A98" w14:textId="77777777" w:rsidR="001F7AA2" w:rsidRPr="00CD5C19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CD5C19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2C20" w:rsidRPr="00C45988" w14:paraId="2AC8AA44" w14:textId="77777777" w:rsidTr="004C639B">
        <w:trPr>
          <w:trHeight w:val="241"/>
        </w:trPr>
        <w:tc>
          <w:tcPr>
            <w:tcW w:w="3918" w:type="dxa"/>
          </w:tcPr>
          <w:p w14:paraId="4BADB362" w14:textId="77777777" w:rsidR="00732C20" w:rsidRPr="00C45988" w:rsidRDefault="00732C20" w:rsidP="00732C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61C79CCD" w14:textId="50F7ECE2" w:rsidR="00732C2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 xml:space="preserve">30 </w:t>
            </w: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</w:tcPr>
          <w:p w14:paraId="41D75B62" w14:textId="77777777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DD9A28D" w14:textId="23245E4F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 xml:space="preserve">31 </w:t>
            </w: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1" w:type="dxa"/>
          </w:tcPr>
          <w:p w14:paraId="213E0744" w14:textId="77777777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3A981E9" w14:textId="19CD5B03" w:rsidR="00732C20" w:rsidRPr="00C45988" w:rsidRDefault="00034BB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 xml:space="preserve">30 </w:t>
            </w: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78E9A90C" w14:textId="77777777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70736A8" w14:textId="37ECFD12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 xml:space="preserve">31 </w:t>
            </w: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32C20" w:rsidRPr="00C45988" w14:paraId="65E797C4" w14:textId="77777777" w:rsidTr="004C639B">
        <w:trPr>
          <w:trHeight w:val="241"/>
        </w:trPr>
        <w:tc>
          <w:tcPr>
            <w:tcW w:w="3918" w:type="dxa"/>
          </w:tcPr>
          <w:p w14:paraId="5066201A" w14:textId="77777777" w:rsidR="00732C20" w:rsidRPr="00C45988" w:rsidRDefault="00732C20" w:rsidP="00732C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78EA54F1" w14:textId="60176AE9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68" w:type="dxa"/>
          </w:tcPr>
          <w:p w14:paraId="50C9970A" w14:textId="77777777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0B42D47" w14:textId="66CAF6F9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41" w:type="dxa"/>
          </w:tcPr>
          <w:p w14:paraId="7B39E40A" w14:textId="77777777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76EE5F5F" w14:textId="07248AA9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36" w:type="dxa"/>
          </w:tcPr>
          <w:p w14:paraId="31CDB693" w14:textId="77777777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3BE1F101" w14:textId="2B716249" w:rsidR="00732C20" w:rsidRPr="00C45988" w:rsidRDefault="00732C20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2568</w:t>
            </w:r>
          </w:p>
        </w:tc>
      </w:tr>
      <w:tr w:rsidR="00A93B9F" w:rsidRPr="00C45988" w14:paraId="5CE7CA35" w14:textId="77777777" w:rsidTr="004C639B">
        <w:trPr>
          <w:trHeight w:val="232"/>
        </w:trPr>
        <w:tc>
          <w:tcPr>
            <w:tcW w:w="3918" w:type="dxa"/>
          </w:tcPr>
          <w:p w14:paraId="00B62355" w14:textId="77777777" w:rsidR="00A93B9F" w:rsidRPr="00C45988" w:rsidRDefault="00A93B9F" w:rsidP="00A93B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hideMark/>
          </w:tcPr>
          <w:p w14:paraId="66762149" w14:textId="581C5698" w:rsidR="00A93B9F" w:rsidRPr="00CD5C19" w:rsidRDefault="00D6770F" w:rsidP="21F8DD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eastAsia="Angsana New" w:hAnsi="Angsana New" w:cs="Angsana New"/>
                <w:i/>
                <w:iCs/>
                <w:sz w:val="30"/>
                <w:szCs w:val="30"/>
              </w:rPr>
            </w:pPr>
            <w:r w:rsidRPr="00CD5C19">
              <w:rPr>
                <w:rFonts w:ascii="Angsana New" w:eastAsia="Angsana New" w:hAnsi="Angsana New" w:cs="Angsana New"/>
                <w:i/>
                <w:iCs/>
                <w:sz w:val="30"/>
                <w:szCs w:val="30"/>
              </w:rPr>
              <w:t>(</w:t>
            </w:r>
            <w:r w:rsidR="00A93B9F" w:rsidRPr="00CD5C19">
              <w:rPr>
                <w:rFonts w:ascii="Angsana New" w:eastAsia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CD5C19">
              <w:rPr>
                <w:rFonts w:ascii="Angsana New" w:eastAsia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32C20" w:rsidRPr="00C45988" w14:paraId="1DC5DD9B" w14:textId="77777777" w:rsidTr="004C639B">
        <w:trPr>
          <w:trHeight w:val="164"/>
        </w:trPr>
        <w:tc>
          <w:tcPr>
            <w:tcW w:w="3918" w:type="dxa"/>
            <w:hideMark/>
          </w:tcPr>
          <w:p w14:paraId="43452CA5" w14:textId="53E39C50" w:rsidR="00732C20" w:rsidRPr="00C45988" w:rsidRDefault="00732C20" w:rsidP="00732C20">
            <w:pPr>
              <w:shd w:val="clear" w:color="auto" w:fill="FFFFFF" w:themeFill="background1"/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สินค้ามีไว้เพื่อขาย</w:t>
            </w:r>
          </w:p>
        </w:tc>
        <w:tc>
          <w:tcPr>
            <w:tcW w:w="1176" w:type="dxa"/>
            <w:shd w:val="clear" w:color="auto" w:fill="FFFFFF" w:themeFill="background1"/>
          </w:tcPr>
          <w:p w14:paraId="4FCE842A" w14:textId="64D7FDE4" w:rsidR="00732C20" w:rsidRPr="00C45988" w:rsidRDefault="006D665B" w:rsidP="00CB18F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90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983,177</w:t>
            </w:r>
          </w:p>
        </w:tc>
        <w:tc>
          <w:tcPr>
            <w:tcW w:w="268" w:type="dxa"/>
            <w:shd w:val="clear" w:color="auto" w:fill="FFFFFF" w:themeFill="background1"/>
          </w:tcPr>
          <w:p w14:paraId="40B13160" w14:textId="77777777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14:paraId="68BFFBDA" w14:textId="1C8F650C" w:rsidR="00732C20" w:rsidRPr="00C45988" w:rsidRDefault="00732C20" w:rsidP="00CB18F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</w:pPr>
            <w:r w:rsidRPr="21F8DDE6"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1,060,171</w:t>
            </w:r>
          </w:p>
        </w:tc>
        <w:tc>
          <w:tcPr>
            <w:tcW w:w="241" w:type="dxa"/>
            <w:shd w:val="clear" w:color="auto" w:fill="FFFFFF" w:themeFill="background1"/>
          </w:tcPr>
          <w:p w14:paraId="282DBB14" w14:textId="77777777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FFFFFF" w:themeFill="background1"/>
          </w:tcPr>
          <w:p w14:paraId="7D6EC2C8" w14:textId="352A8850" w:rsidR="00732C20" w:rsidRPr="004C639B" w:rsidRDefault="002B3DB8" w:rsidP="00CB18F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30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lang w:val="en-US" w:bidi="th-TH"/>
              </w:rPr>
            </w:pPr>
            <w:r w:rsidRPr="004C639B">
              <w:rPr>
                <w:rFonts w:ascii="Angsana New" w:eastAsia="Angsana New" w:hAnsi="Angsana New"/>
                <w:sz w:val="30"/>
                <w:szCs w:val="30"/>
                <w:lang w:val="en-US" w:bidi="th-TH"/>
              </w:rPr>
              <w:t>867,304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1D336EAA" w14:textId="77777777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9293AE9" w14:textId="594D8998" w:rsidR="00732C20" w:rsidRPr="004C639B" w:rsidRDefault="00732C20" w:rsidP="004C639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6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</w:pPr>
            <w:r w:rsidRPr="21F8DDE6"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937,746</w:t>
            </w:r>
          </w:p>
        </w:tc>
      </w:tr>
      <w:tr w:rsidR="00732C20" w:rsidRPr="00C45988" w14:paraId="2DF69063" w14:textId="77777777" w:rsidTr="004C639B">
        <w:trPr>
          <w:trHeight w:val="320"/>
        </w:trPr>
        <w:tc>
          <w:tcPr>
            <w:tcW w:w="3918" w:type="dxa"/>
          </w:tcPr>
          <w:p w14:paraId="4AD3386F" w14:textId="77777777" w:rsidR="00732C20" w:rsidRPr="00C45988" w:rsidRDefault="00732C20" w:rsidP="21F8DDE6">
            <w:pPr>
              <w:shd w:val="clear" w:color="auto" w:fill="FFFFFF" w:themeFill="background1"/>
              <w:spacing w:line="240" w:lineRule="auto"/>
              <w:rPr>
                <w:rFonts w:ascii="Angsana New" w:eastAsia="Angsana New" w:hAnsi="Angsana New" w:cs="Angsana New"/>
                <w:i/>
                <w:iCs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428CBD9" w14:textId="61265839" w:rsidR="00732C20" w:rsidRPr="00C45988" w:rsidRDefault="006D665B" w:rsidP="00CB18F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90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17,038</w:t>
            </w:r>
          </w:p>
        </w:tc>
        <w:tc>
          <w:tcPr>
            <w:tcW w:w="268" w:type="dxa"/>
            <w:shd w:val="clear" w:color="auto" w:fill="FFFFFF" w:themeFill="background1"/>
            <w:vAlign w:val="bottom"/>
          </w:tcPr>
          <w:p w14:paraId="4C210F49" w14:textId="77777777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B5439FD" w14:textId="4424472A" w:rsidR="00732C20" w:rsidRPr="00C45988" w:rsidRDefault="00732C20" w:rsidP="00CB18F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</w:pPr>
            <w:r w:rsidRPr="21F8DDE6"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5,186</w:t>
            </w:r>
          </w:p>
        </w:tc>
        <w:tc>
          <w:tcPr>
            <w:tcW w:w="241" w:type="dxa"/>
            <w:shd w:val="clear" w:color="auto" w:fill="FFFFFF" w:themeFill="background1"/>
            <w:vAlign w:val="bottom"/>
          </w:tcPr>
          <w:p w14:paraId="594169EA" w14:textId="77777777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D890907" w14:textId="2A7383E8" w:rsidR="00732C20" w:rsidRPr="00C45988" w:rsidRDefault="002B3DB8" w:rsidP="00CB18F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30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273" w:type="dxa"/>
            <w:gridSpan w:val="2"/>
            <w:shd w:val="clear" w:color="auto" w:fill="FFFFFF" w:themeFill="background1"/>
            <w:vAlign w:val="bottom"/>
          </w:tcPr>
          <w:p w14:paraId="4D2C3546" w14:textId="77777777" w:rsidR="00732C20" w:rsidRPr="00C45988" w:rsidRDefault="00732C20" w:rsidP="5D122C0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581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4048F34" w14:textId="0EA46BFB" w:rsidR="00732C20" w:rsidRPr="00C45988" w:rsidRDefault="00732C20" w:rsidP="004C639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486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lang w:val="en-US" w:bidi="th-TH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32C20" w:rsidRPr="00C45988" w14:paraId="4A6303C3" w14:textId="77777777" w:rsidTr="004C639B">
        <w:trPr>
          <w:trHeight w:val="320"/>
        </w:trPr>
        <w:tc>
          <w:tcPr>
            <w:tcW w:w="3918" w:type="dxa"/>
            <w:hideMark/>
          </w:tcPr>
          <w:p w14:paraId="670DFF47" w14:textId="77777777" w:rsidR="00732C20" w:rsidRPr="00C45988" w:rsidRDefault="00732C20" w:rsidP="00732C20">
            <w:pPr>
              <w:shd w:val="clear" w:color="auto" w:fill="FFFFFF" w:themeFill="background1"/>
              <w:spacing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F07346A" w14:textId="210C94B4" w:rsidR="00732C20" w:rsidRPr="002D6581" w:rsidRDefault="006D665B" w:rsidP="00CB18F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90"/>
              </w:tabs>
              <w:spacing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581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  <w:t>1,000,215</w:t>
            </w:r>
          </w:p>
        </w:tc>
        <w:tc>
          <w:tcPr>
            <w:tcW w:w="268" w:type="dxa"/>
            <w:shd w:val="clear" w:color="auto" w:fill="FFFFFF" w:themeFill="background1"/>
          </w:tcPr>
          <w:p w14:paraId="72729661" w14:textId="77777777" w:rsidR="00732C20" w:rsidRPr="004C639B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0FFF935" w14:textId="3ECAECE0" w:rsidR="00732C20" w:rsidRPr="00CB18F3" w:rsidRDefault="00732C20" w:rsidP="00CB18F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18F3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  <w:t>1,065,357</w:t>
            </w:r>
          </w:p>
        </w:tc>
        <w:tc>
          <w:tcPr>
            <w:tcW w:w="241" w:type="dxa"/>
            <w:shd w:val="clear" w:color="auto" w:fill="FFFFFF" w:themeFill="background1"/>
          </w:tcPr>
          <w:p w14:paraId="6708245E" w14:textId="77777777" w:rsidR="00732C20" w:rsidRPr="004C639B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E681A3E" w14:textId="5EE95F8D" w:rsidR="00732C20" w:rsidRPr="00CB18F3" w:rsidRDefault="002B3DB8" w:rsidP="00CB18F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30"/>
              </w:tabs>
              <w:spacing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18F3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  <w:t>867,799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3AC38C2C" w14:textId="77777777" w:rsidR="00732C20" w:rsidRPr="004C639B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AE5510B" w14:textId="54CF34E7" w:rsidR="00732C20" w:rsidRPr="004C639B" w:rsidRDefault="00732C20" w:rsidP="004C639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6"/>
              </w:tabs>
              <w:spacing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C639B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  <w:t>937,746</w:t>
            </w:r>
          </w:p>
        </w:tc>
      </w:tr>
      <w:tr w:rsidR="00732C20" w:rsidRPr="00C45988" w14:paraId="6E3A9B58" w14:textId="77777777" w:rsidTr="004C639B">
        <w:trPr>
          <w:trHeight w:val="320"/>
        </w:trPr>
        <w:tc>
          <w:tcPr>
            <w:tcW w:w="3918" w:type="dxa"/>
            <w:hideMark/>
          </w:tcPr>
          <w:p w14:paraId="539437EA" w14:textId="77777777" w:rsidR="00732C20" w:rsidRPr="00C45988" w:rsidRDefault="00732C20" w:rsidP="00732C20">
            <w:pPr>
              <w:shd w:val="clear" w:color="auto" w:fill="FFFFFF" w:themeFill="background1"/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21F8DDE6">
              <w:rPr>
                <w:rFonts w:ascii="Angsana New" w:eastAsia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31F14F" w14:textId="013241A1" w:rsidR="00732C20" w:rsidRPr="004C639B" w:rsidRDefault="002B3DB8" w:rsidP="00CB18F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90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</w:pPr>
            <w:r w:rsidRPr="004C639B"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(58,557)</w:t>
            </w:r>
          </w:p>
        </w:tc>
        <w:tc>
          <w:tcPr>
            <w:tcW w:w="268" w:type="dxa"/>
            <w:shd w:val="clear" w:color="auto" w:fill="FFFFFF" w:themeFill="background1"/>
          </w:tcPr>
          <w:p w14:paraId="2F0353B8" w14:textId="77777777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AF829A" w14:textId="09EE2652" w:rsidR="00732C20" w:rsidRPr="00382D54" w:rsidRDefault="00732C20" w:rsidP="00CB18F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</w:pPr>
            <w:r w:rsidRPr="00382D54"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(53,571)</w:t>
            </w:r>
          </w:p>
        </w:tc>
        <w:tc>
          <w:tcPr>
            <w:tcW w:w="241" w:type="dxa"/>
            <w:shd w:val="clear" w:color="auto" w:fill="FFFFFF" w:themeFill="background1"/>
          </w:tcPr>
          <w:p w14:paraId="41320FBC" w14:textId="77777777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926535" w14:textId="5E3D9BB8" w:rsidR="00732C20" w:rsidRPr="00C45988" w:rsidRDefault="002B3DB8" w:rsidP="00CB18F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30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(43,583)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634167C9" w14:textId="77777777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377970" w14:textId="2C2D6F04" w:rsidR="00732C20" w:rsidRPr="00C45988" w:rsidRDefault="00732C20" w:rsidP="00CB18F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6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21F8DDE6"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(49,550)</w:t>
            </w:r>
          </w:p>
        </w:tc>
      </w:tr>
      <w:tr w:rsidR="00732C20" w:rsidRPr="00C45988" w14:paraId="7198E2C3" w14:textId="77777777" w:rsidTr="004C639B">
        <w:trPr>
          <w:trHeight w:val="320"/>
        </w:trPr>
        <w:tc>
          <w:tcPr>
            <w:tcW w:w="3918" w:type="dxa"/>
            <w:hideMark/>
          </w:tcPr>
          <w:p w14:paraId="5966811E" w14:textId="77777777" w:rsidR="00732C20" w:rsidRPr="00C45988" w:rsidRDefault="00732C20" w:rsidP="00732C20">
            <w:pPr>
              <w:shd w:val="clear" w:color="auto" w:fill="FFFFFF" w:themeFill="background1"/>
              <w:spacing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7CA9B02F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C74495E" w14:textId="7FBF83D1" w:rsidR="00732C20" w:rsidRPr="002D6581" w:rsidRDefault="002B3DB8" w:rsidP="00CB18F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90"/>
              </w:tabs>
              <w:spacing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D6581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  <w:t>941,658</w:t>
            </w:r>
          </w:p>
        </w:tc>
        <w:tc>
          <w:tcPr>
            <w:tcW w:w="268" w:type="dxa"/>
            <w:shd w:val="clear" w:color="auto" w:fill="FFFFFF" w:themeFill="background1"/>
          </w:tcPr>
          <w:p w14:paraId="242F8373" w14:textId="77777777" w:rsidR="00732C20" w:rsidRPr="004C639B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DD2A69F" w14:textId="1040BC35" w:rsidR="00732C20" w:rsidRPr="00CB18F3" w:rsidRDefault="00732C20" w:rsidP="00CB18F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18F3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  <w:t>1,011,786</w:t>
            </w:r>
          </w:p>
        </w:tc>
        <w:tc>
          <w:tcPr>
            <w:tcW w:w="241" w:type="dxa"/>
            <w:shd w:val="clear" w:color="auto" w:fill="FFFFFF" w:themeFill="background1"/>
          </w:tcPr>
          <w:p w14:paraId="254F056B" w14:textId="77777777" w:rsidR="00732C20" w:rsidRPr="004C639B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38FA3AC" w14:textId="1BD51610" w:rsidR="00732C20" w:rsidRPr="00CB18F3" w:rsidRDefault="002B3DB8" w:rsidP="00CB18F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30"/>
              </w:tabs>
              <w:spacing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18F3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  <w:t>824,216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1886FA78" w14:textId="77777777" w:rsidR="00732C20" w:rsidRPr="004C639B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D43802C" w14:textId="6608B1E9" w:rsidR="00732C20" w:rsidRPr="004C639B" w:rsidRDefault="00732C20" w:rsidP="004C639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6"/>
              </w:tabs>
              <w:spacing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C639B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  <w:t>888,196</w:t>
            </w:r>
          </w:p>
        </w:tc>
      </w:tr>
    </w:tbl>
    <w:p w14:paraId="675AB5AD" w14:textId="77777777" w:rsidR="004C639B" w:rsidRDefault="004C639B">
      <w:r>
        <w:br w:type="page"/>
      </w: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62"/>
        <w:gridCol w:w="11"/>
        <w:gridCol w:w="261"/>
        <w:gridCol w:w="11"/>
        <w:gridCol w:w="1085"/>
        <w:gridCol w:w="14"/>
        <w:gridCol w:w="227"/>
        <w:gridCol w:w="9"/>
        <w:gridCol w:w="1088"/>
        <w:gridCol w:w="271"/>
        <w:gridCol w:w="9"/>
        <w:gridCol w:w="1161"/>
      </w:tblGrid>
      <w:tr w:rsidR="00B267CE" w:rsidRPr="00C45988" w14:paraId="1D0D3B67" w14:textId="77777777" w:rsidTr="21F8DDE6">
        <w:trPr>
          <w:tblHeader/>
        </w:trPr>
        <w:tc>
          <w:tcPr>
            <w:tcW w:w="4142" w:type="dxa"/>
          </w:tcPr>
          <w:p w14:paraId="026F4364" w14:textId="197F5AD7" w:rsidR="00B267CE" w:rsidRPr="00C45988" w:rsidRDefault="00F653E4" w:rsidP="21F8DDE6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21F8DDE6">
              <w:rPr>
                <w:rFonts w:ascii="Angsana New" w:eastAsia="Angsana New" w:hAnsi="Angsana New" w:cs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530" w:type="dxa"/>
            <w:gridSpan w:val="5"/>
          </w:tcPr>
          <w:p w14:paraId="01790084" w14:textId="77777777" w:rsidR="00B267CE" w:rsidRPr="00C45988" w:rsidRDefault="00B267CE" w:rsidP="21F8DDE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1" w:type="dxa"/>
            <w:gridSpan w:val="2"/>
          </w:tcPr>
          <w:p w14:paraId="1A156960" w14:textId="77777777" w:rsidR="00B267CE" w:rsidRPr="00C45988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79" w:right="-78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5"/>
          </w:tcPr>
          <w:p w14:paraId="427852CC" w14:textId="77777777" w:rsidR="00B267CE" w:rsidRPr="00C45988" w:rsidRDefault="00B267CE" w:rsidP="003B56BE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380" w:lineRule="exact"/>
              <w:ind w:right="-101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7CA9B02F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32C20" w:rsidRPr="00C45988" w14:paraId="2854B04C" w14:textId="77777777" w:rsidTr="00575E27">
        <w:trPr>
          <w:tblHeader/>
        </w:trPr>
        <w:tc>
          <w:tcPr>
            <w:tcW w:w="4142" w:type="dxa"/>
          </w:tcPr>
          <w:p w14:paraId="1FAC9B90" w14:textId="27F8FAEA" w:rsidR="00732C20" w:rsidRPr="00761009" w:rsidRDefault="00732C20" w:rsidP="21F8DDE6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8"/>
              <w:rPr>
                <w:rFonts w:ascii="Angsana New" w:eastAsia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1009">
              <w:rPr>
                <w:rFonts w:ascii="Angsana New" w:eastAsia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125E3" w:rsidRPr="00761009">
              <w:rPr>
                <w:rFonts w:ascii="Angsana New" w:eastAsia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หกเดือนสิ้นสุดวันที่ </w:t>
            </w:r>
            <w:r w:rsidR="004125E3" w:rsidRPr="00761009">
              <w:rPr>
                <w:rFonts w:ascii="Angsana New" w:eastAsia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125E3" w:rsidRPr="00761009">
              <w:rPr>
                <w:rFonts w:ascii="Angsana New" w:eastAsia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3" w:type="dxa"/>
            <w:gridSpan w:val="2"/>
          </w:tcPr>
          <w:p w14:paraId="3BD89F2E" w14:textId="55A3DC60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5" w:right="-110" w:firstLine="65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21F8DDE6">
              <w:rPr>
                <w:rFonts w:ascii="Angsana New" w:eastAsia="Angsana New" w:hAnsi="Angsana New" w:cs="Angsana New"/>
                <w:sz w:val="30"/>
                <w:szCs w:val="30"/>
              </w:rPr>
              <w:t>256</w:t>
            </w:r>
            <w:r w:rsidR="00CE7041">
              <w:rPr>
                <w:rFonts w:ascii="Angsana New" w:eastAsia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2" w:type="dxa"/>
            <w:gridSpan w:val="2"/>
          </w:tcPr>
          <w:p w14:paraId="005F8693" w14:textId="77777777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6BBA673A" w14:textId="386B2CD7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21F8DDE6">
              <w:rPr>
                <w:rFonts w:ascii="Angsana New" w:eastAsia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gridSpan w:val="2"/>
          </w:tcPr>
          <w:p w14:paraId="69171441" w14:textId="77777777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3570F754" w14:textId="76E98B70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21F8DDE6">
              <w:rPr>
                <w:rFonts w:ascii="Angsana New" w:eastAsia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80" w:type="dxa"/>
            <w:gridSpan w:val="2"/>
          </w:tcPr>
          <w:p w14:paraId="49CD12B4" w14:textId="77777777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5B535E47" w14:textId="5CC51D8F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21F8DDE6">
              <w:rPr>
                <w:rFonts w:ascii="Angsana New" w:eastAsia="Angsana New" w:hAnsi="Angsana New" w:cs="Angsana New"/>
                <w:sz w:val="30"/>
                <w:szCs w:val="30"/>
              </w:rPr>
              <w:t>2568</w:t>
            </w:r>
          </w:p>
        </w:tc>
      </w:tr>
      <w:tr w:rsidR="00B267CE" w:rsidRPr="00C45988" w14:paraId="6391F008" w14:textId="77777777" w:rsidTr="21F8DDE6">
        <w:trPr>
          <w:tblHeader/>
        </w:trPr>
        <w:tc>
          <w:tcPr>
            <w:tcW w:w="4142" w:type="dxa"/>
          </w:tcPr>
          <w:p w14:paraId="53FC19AB" w14:textId="77777777" w:rsidR="00B267CE" w:rsidRPr="00C45988" w:rsidRDefault="00B267CE" w:rsidP="21F8DDE6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8"/>
              <w:rPr>
                <w:rFonts w:ascii="Angsana New" w:eastAsia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9" w:type="dxa"/>
            <w:gridSpan w:val="12"/>
          </w:tcPr>
          <w:p w14:paraId="09718898" w14:textId="0B651048" w:rsidR="00B267CE" w:rsidRPr="00761009" w:rsidRDefault="00D6770F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761009">
              <w:rPr>
                <w:rFonts w:ascii="Angsana New" w:eastAsia="Angsana New" w:hAnsi="Angsana New" w:cs="Angsana New"/>
                <w:i/>
                <w:iCs/>
                <w:sz w:val="30"/>
                <w:szCs w:val="30"/>
              </w:rPr>
              <w:t>(</w:t>
            </w:r>
            <w:r w:rsidR="00B267CE" w:rsidRPr="00761009">
              <w:rPr>
                <w:rFonts w:ascii="Angsana New" w:eastAsia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61009">
              <w:rPr>
                <w:rFonts w:ascii="Angsana New" w:eastAsia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93B9F" w:rsidRPr="00C45988" w14:paraId="302359D3" w14:textId="77777777" w:rsidTr="00575E27">
        <w:tc>
          <w:tcPr>
            <w:tcW w:w="4142" w:type="dxa"/>
          </w:tcPr>
          <w:p w14:paraId="70B24150" w14:textId="74D4AD47" w:rsidR="00A93B9F" w:rsidRPr="00C45988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162" w:type="dxa"/>
          </w:tcPr>
          <w:p w14:paraId="0180952C" w14:textId="77777777" w:rsidR="00A93B9F" w:rsidRPr="00C45988" w:rsidRDefault="00A93B9F" w:rsidP="00A93B9F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  <w:gridSpan w:val="2"/>
          </w:tcPr>
          <w:p w14:paraId="3CE77D3F" w14:textId="77777777" w:rsidR="00A93B9F" w:rsidRPr="00C45988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17BC9F93" w14:textId="77777777" w:rsidR="00A93B9F" w:rsidRPr="00C45988" w:rsidRDefault="00A93B9F" w:rsidP="00D524F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9"/>
              </w:tabs>
              <w:spacing w:line="240" w:lineRule="auto"/>
              <w:ind w:right="-101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gridSpan w:val="2"/>
          </w:tcPr>
          <w:p w14:paraId="3A42867F" w14:textId="77777777" w:rsidR="00A93B9F" w:rsidRPr="00C45988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252E838A" w14:textId="77777777" w:rsidR="00A93B9F" w:rsidRPr="00C45988" w:rsidRDefault="00A93B9F" w:rsidP="00D524F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4"/>
              </w:tabs>
              <w:spacing w:line="240" w:lineRule="auto"/>
              <w:ind w:right="-101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047910F7" w14:textId="77777777" w:rsidR="00A93B9F" w:rsidRPr="00C45988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38C8050" w14:textId="77777777" w:rsidR="00A93B9F" w:rsidRPr="00C45988" w:rsidRDefault="00A93B9F" w:rsidP="00D524F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93B9F" w:rsidRPr="00C45988" w14:paraId="79A21202" w14:textId="77777777" w:rsidTr="00575E27">
        <w:tc>
          <w:tcPr>
            <w:tcW w:w="4142" w:type="dxa"/>
          </w:tcPr>
          <w:p w14:paraId="5739C88C" w14:textId="45FDDC67" w:rsidR="00A93B9F" w:rsidRPr="00C45988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  รวมในบัญชีต้นทุนขายและบริการ</w:t>
            </w:r>
          </w:p>
        </w:tc>
        <w:tc>
          <w:tcPr>
            <w:tcW w:w="1162" w:type="dxa"/>
          </w:tcPr>
          <w:p w14:paraId="5ECF74FB" w14:textId="77777777" w:rsidR="00A93B9F" w:rsidRPr="00C45988" w:rsidRDefault="00A93B9F" w:rsidP="00A93B9F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  <w:gridSpan w:val="2"/>
          </w:tcPr>
          <w:p w14:paraId="57C79E05" w14:textId="77777777" w:rsidR="00A93B9F" w:rsidRPr="00C45988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200601AE" w14:textId="77777777" w:rsidR="00A93B9F" w:rsidRPr="00C45988" w:rsidRDefault="00A93B9F" w:rsidP="00D524F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9"/>
              </w:tabs>
              <w:spacing w:line="240" w:lineRule="auto"/>
              <w:ind w:right="-101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gridSpan w:val="2"/>
          </w:tcPr>
          <w:p w14:paraId="217B3E37" w14:textId="77777777" w:rsidR="00A93B9F" w:rsidRPr="00C45988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100E7AD5" w14:textId="77777777" w:rsidR="00A93B9F" w:rsidRPr="00C45988" w:rsidRDefault="00A93B9F" w:rsidP="00D524F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4"/>
              </w:tabs>
              <w:spacing w:line="240" w:lineRule="auto"/>
              <w:ind w:right="-101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168AEF5C" w14:textId="77777777" w:rsidR="00A93B9F" w:rsidRPr="00C45988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B0D55D1" w14:textId="77777777" w:rsidR="00A93B9F" w:rsidRPr="00C45988" w:rsidRDefault="00A93B9F" w:rsidP="00D524F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32C20" w:rsidRPr="00C45988" w14:paraId="3EC56C61" w14:textId="77777777" w:rsidTr="00575E27">
        <w:tc>
          <w:tcPr>
            <w:tcW w:w="4142" w:type="dxa"/>
          </w:tcPr>
          <w:p w14:paraId="5999C3E5" w14:textId="77777777" w:rsidR="00732C20" w:rsidRPr="00C45988" w:rsidRDefault="00732C20" w:rsidP="00732C20">
            <w:pPr>
              <w:numPr>
                <w:ilvl w:val="0"/>
                <w:numId w:val="7"/>
              </w:num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162" w:type="dxa"/>
            <w:shd w:val="clear" w:color="auto" w:fill="FFFFFF" w:themeFill="background1"/>
          </w:tcPr>
          <w:p w14:paraId="7AFD1B0E" w14:textId="5C88176D" w:rsidR="00732C20" w:rsidRPr="00C45988" w:rsidRDefault="006D665B" w:rsidP="00082FE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  <w:lang w:val="en-US" w:eastAsia="zh-CN" w:bidi="th-TH"/>
              </w:rPr>
              <w:t>4,713,622</w:t>
            </w:r>
          </w:p>
        </w:tc>
        <w:tc>
          <w:tcPr>
            <w:tcW w:w="272" w:type="dxa"/>
            <w:gridSpan w:val="2"/>
            <w:shd w:val="clear" w:color="auto" w:fill="FFFFFF" w:themeFill="background1"/>
          </w:tcPr>
          <w:p w14:paraId="5B03D362" w14:textId="035CCF07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shd w:val="clear" w:color="auto" w:fill="FFFFFF" w:themeFill="background1"/>
          </w:tcPr>
          <w:p w14:paraId="3CD134A3" w14:textId="1768E0A5" w:rsidR="00732C20" w:rsidRPr="00C45988" w:rsidRDefault="004125E3" w:rsidP="00082FE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9"/>
              </w:tabs>
              <w:spacing w:line="240" w:lineRule="auto"/>
              <w:ind w:right="-101"/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</w:pPr>
            <w:r w:rsidRPr="21F8DDE6"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4,539,418</w:t>
            </w:r>
          </w:p>
        </w:tc>
        <w:tc>
          <w:tcPr>
            <w:tcW w:w="241" w:type="dxa"/>
            <w:gridSpan w:val="2"/>
            <w:shd w:val="clear" w:color="auto" w:fill="FFFFFF" w:themeFill="background1"/>
          </w:tcPr>
          <w:p w14:paraId="40DD297B" w14:textId="77777777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shd w:val="clear" w:color="auto" w:fill="FFFFFF" w:themeFill="background1"/>
          </w:tcPr>
          <w:p w14:paraId="7F8D2C78" w14:textId="5EDF8FDC" w:rsidR="00732C20" w:rsidRPr="00C45988" w:rsidRDefault="006D665B" w:rsidP="00575E2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4,517,080</w:t>
            </w:r>
          </w:p>
        </w:tc>
        <w:tc>
          <w:tcPr>
            <w:tcW w:w="271" w:type="dxa"/>
            <w:shd w:val="clear" w:color="auto" w:fill="FFFFFF" w:themeFill="background1"/>
          </w:tcPr>
          <w:p w14:paraId="65F00129" w14:textId="77777777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FFFFFF" w:themeFill="background1"/>
          </w:tcPr>
          <w:p w14:paraId="43696E9E" w14:textId="6ED5770B" w:rsidR="00732C20" w:rsidRPr="00C45988" w:rsidRDefault="004125E3" w:rsidP="00082FE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89"/>
              </w:tabs>
              <w:spacing w:line="240" w:lineRule="auto"/>
              <w:ind w:right="71"/>
              <w:jc w:val="right"/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</w:pPr>
            <w:r w:rsidRPr="21F8DDE6"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4,404,028</w:t>
            </w:r>
          </w:p>
        </w:tc>
      </w:tr>
      <w:tr w:rsidR="00732C20" w:rsidRPr="00C45988" w14:paraId="1DAC5C88" w14:textId="77777777" w:rsidTr="00575E27">
        <w:tc>
          <w:tcPr>
            <w:tcW w:w="4142" w:type="dxa"/>
          </w:tcPr>
          <w:p w14:paraId="340C6930" w14:textId="635B0A25" w:rsidR="00732C20" w:rsidRPr="00C45988" w:rsidRDefault="00732C20" w:rsidP="004C639B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cs/>
              </w:rPr>
              <w:t>การปรับลดมูลค่าสุทธิที่คาดว่าจะได้รับ</w:t>
            </w:r>
            <w:r w:rsidR="00C75B40">
              <w:rPr>
                <w:rFonts w:ascii="Angsana New" w:eastAsia="Angsana New" w:hAnsi="Angsana New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1162" w:type="dxa"/>
            <w:shd w:val="clear" w:color="auto" w:fill="FFFFFF" w:themeFill="background1"/>
            <w:vAlign w:val="bottom"/>
          </w:tcPr>
          <w:p w14:paraId="5B2C18AC" w14:textId="7FC13416" w:rsidR="00732C20" w:rsidRPr="00C45988" w:rsidRDefault="006D665B" w:rsidP="00082FE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3"/>
              </w:tabs>
              <w:spacing w:line="240" w:lineRule="auto"/>
              <w:ind w:right="-114"/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4,986</w:t>
            </w:r>
          </w:p>
        </w:tc>
        <w:tc>
          <w:tcPr>
            <w:tcW w:w="272" w:type="dxa"/>
            <w:gridSpan w:val="2"/>
            <w:shd w:val="clear" w:color="auto" w:fill="FFFFFF" w:themeFill="background1"/>
          </w:tcPr>
          <w:p w14:paraId="45BB6E34" w14:textId="77777777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="Angsana New" w:eastAsia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gridSpan w:val="2"/>
            <w:shd w:val="clear" w:color="auto" w:fill="FFFFFF" w:themeFill="background1"/>
          </w:tcPr>
          <w:p w14:paraId="20BAC595" w14:textId="77777777" w:rsidR="00C75B40" w:rsidRDefault="00C75B40" w:rsidP="00736E7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6"/>
              </w:tabs>
              <w:spacing w:line="240" w:lineRule="auto"/>
              <w:ind w:right="-45"/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</w:pPr>
          </w:p>
          <w:p w14:paraId="427F9410" w14:textId="62D85827" w:rsidR="00732C20" w:rsidRPr="00C45988" w:rsidRDefault="004125E3" w:rsidP="00082FE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9"/>
              </w:tabs>
              <w:spacing w:line="240" w:lineRule="auto"/>
              <w:ind w:right="-185"/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</w:pPr>
            <w:r w:rsidRPr="21F8DDE6"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14,476</w:t>
            </w:r>
          </w:p>
        </w:tc>
        <w:tc>
          <w:tcPr>
            <w:tcW w:w="241" w:type="dxa"/>
            <w:gridSpan w:val="2"/>
            <w:shd w:val="clear" w:color="auto" w:fill="FFFFFF" w:themeFill="background1"/>
          </w:tcPr>
          <w:p w14:paraId="335FF51E" w14:textId="77777777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="Angsana New" w:eastAsia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97" w:type="dxa"/>
            <w:gridSpan w:val="2"/>
            <w:shd w:val="clear" w:color="auto" w:fill="FFFFFF" w:themeFill="background1"/>
            <w:vAlign w:val="bottom"/>
          </w:tcPr>
          <w:p w14:paraId="034B486F" w14:textId="1946C0F3" w:rsidR="00732C20" w:rsidRPr="00C45988" w:rsidRDefault="006D665B" w:rsidP="00CB18F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(5,967)</w:t>
            </w:r>
          </w:p>
        </w:tc>
        <w:tc>
          <w:tcPr>
            <w:tcW w:w="271" w:type="dxa"/>
            <w:shd w:val="clear" w:color="auto" w:fill="FFFFFF" w:themeFill="background1"/>
          </w:tcPr>
          <w:p w14:paraId="7A267734" w14:textId="77777777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right="-45"/>
              <w:rPr>
                <w:rFonts w:ascii="Angsana New" w:eastAsia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FFFFFF" w:themeFill="background1"/>
          </w:tcPr>
          <w:p w14:paraId="3E9DBA35" w14:textId="77777777" w:rsidR="00C75B40" w:rsidRDefault="00C75B40" w:rsidP="00732C2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</w:pPr>
          </w:p>
          <w:p w14:paraId="30B7FE87" w14:textId="383AB0CF" w:rsidR="00732C20" w:rsidRPr="00C45988" w:rsidRDefault="004125E3" w:rsidP="00082FE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699"/>
              </w:tabs>
              <w:spacing w:line="240" w:lineRule="auto"/>
              <w:ind w:right="71"/>
              <w:jc w:val="right"/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</w:pPr>
            <w:r w:rsidRPr="21F8DDE6"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4,950</w:t>
            </w:r>
          </w:p>
        </w:tc>
      </w:tr>
      <w:tr w:rsidR="00732C20" w:rsidRPr="00C45988" w14:paraId="2263B8EB" w14:textId="77777777" w:rsidTr="00575E27">
        <w:tc>
          <w:tcPr>
            <w:tcW w:w="4142" w:type="dxa"/>
          </w:tcPr>
          <w:p w14:paraId="57BF64CB" w14:textId="77777777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48A9C81" w14:textId="371F89C6" w:rsidR="00732C20" w:rsidRPr="00C45988" w:rsidRDefault="006D665B" w:rsidP="00082FE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7"/>
              </w:tabs>
              <w:spacing w:line="240" w:lineRule="auto"/>
              <w:ind w:right="67"/>
              <w:jc w:val="righ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  <w:t>4,718,608</w:t>
            </w:r>
          </w:p>
        </w:tc>
        <w:tc>
          <w:tcPr>
            <w:tcW w:w="272" w:type="dxa"/>
            <w:gridSpan w:val="2"/>
            <w:shd w:val="clear" w:color="auto" w:fill="FFFFFF" w:themeFill="background1"/>
          </w:tcPr>
          <w:p w14:paraId="34A2FC1F" w14:textId="77777777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BAF0361" w14:textId="31BA89CF" w:rsidR="00732C20" w:rsidRPr="00C45988" w:rsidRDefault="004125E3" w:rsidP="00082FE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09"/>
              </w:tabs>
              <w:spacing w:line="240" w:lineRule="auto"/>
              <w:ind w:right="61"/>
              <w:jc w:val="righ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21F8DDE6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  <w:t>4,553,894</w:t>
            </w:r>
          </w:p>
        </w:tc>
        <w:tc>
          <w:tcPr>
            <w:tcW w:w="241" w:type="dxa"/>
            <w:gridSpan w:val="2"/>
            <w:shd w:val="clear" w:color="auto" w:fill="FFFFFF" w:themeFill="background1"/>
          </w:tcPr>
          <w:p w14:paraId="3421A370" w14:textId="77777777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987DBA1" w14:textId="6B3EF6B5" w:rsidR="00732C20" w:rsidRPr="00575E27" w:rsidRDefault="006D665B" w:rsidP="00575E2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75E27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  <w:t>4,511,113</w:t>
            </w:r>
          </w:p>
        </w:tc>
        <w:tc>
          <w:tcPr>
            <w:tcW w:w="271" w:type="dxa"/>
            <w:shd w:val="clear" w:color="auto" w:fill="FFFFFF" w:themeFill="background1"/>
          </w:tcPr>
          <w:p w14:paraId="3C015E18" w14:textId="77777777" w:rsidR="00732C20" w:rsidRPr="00C45988" w:rsidRDefault="00732C20" w:rsidP="00732C2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B8397D0" w14:textId="729B7470" w:rsidR="00732C20" w:rsidRPr="00C45988" w:rsidRDefault="004125E3" w:rsidP="00082FE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699"/>
              </w:tabs>
              <w:spacing w:line="240" w:lineRule="auto"/>
              <w:ind w:right="71"/>
              <w:jc w:val="righ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21F8DDE6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 w:bidi="th-TH"/>
              </w:rPr>
              <w:t>4,408,978</w:t>
            </w:r>
          </w:p>
        </w:tc>
      </w:tr>
    </w:tbl>
    <w:p w14:paraId="44FCC54B" w14:textId="77777777" w:rsidR="007C55CA" w:rsidRPr="00CE7041" w:rsidRDefault="007C55CA" w:rsidP="21F8DDE6">
      <w:pPr>
        <w:pStyle w:val="Heading1"/>
        <w:keepLines/>
        <w:shd w:val="clear" w:color="auto" w:fill="auto"/>
        <w:tabs>
          <w:tab w:val="clear" w:pos="414"/>
        </w:tabs>
        <w:ind w:left="518" w:right="-45" w:firstLine="0"/>
        <w:jc w:val="thaiDistribute"/>
        <w:rPr>
          <w:rFonts w:ascii="Angsana New" w:eastAsia="Angsana New" w:hAnsi="Angsana New"/>
          <w:sz w:val="21"/>
          <w:szCs w:val="21"/>
          <w:u w:val="none"/>
          <w:lang w:val="en-US"/>
        </w:rPr>
      </w:pPr>
    </w:p>
    <w:p w14:paraId="09BB4EA9" w14:textId="7384B410" w:rsidR="00D61673" w:rsidRPr="00C45988" w:rsidRDefault="004B36E8" w:rsidP="21F8DDE6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="Angsana New" w:eastAsia="Angsana New" w:hAnsi="Angsana New"/>
          <w:sz w:val="30"/>
          <w:szCs w:val="30"/>
          <w:u w:val="none"/>
          <w:lang w:val="th-TH"/>
        </w:rPr>
      </w:pPr>
      <w:r w:rsidRPr="21F8DDE6">
        <w:rPr>
          <w:rFonts w:ascii="Angsana New" w:eastAsia="Angsana New" w:hAnsi="Angsana New"/>
          <w:sz w:val="30"/>
          <w:szCs w:val="30"/>
          <w:u w:val="none"/>
          <w:cs/>
          <w:lang w:val="th-TH"/>
        </w:rPr>
        <w:t xml:space="preserve">ส่วนปรับปรุงอาคารเช่าและอุปกรณ์ </w:t>
      </w:r>
      <w:r w:rsidR="00F96631" w:rsidRPr="21F8DDE6">
        <w:rPr>
          <w:rFonts w:ascii="Angsana New" w:eastAsia="Angsana New" w:hAnsi="Angsana New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21F8DDE6">
        <w:rPr>
          <w:rFonts w:ascii="Angsana New" w:eastAsia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0E569AAA" w14:textId="77777777" w:rsidR="00B12AB2" w:rsidRPr="00C45988" w:rsidRDefault="00B12AB2" w:rsidP="21F8DD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8"/>
        <w:jc w:val="thaiDistribute"/>
        <w:rPr>
          <w:rFonts w:ascii="Angsana New" w:eastAsia="Angsana New" w:hAnsi="Angsana New"/>
          <w:sz w:val="30"/>
          <w:szCs w:val="30"/>
        </w:rPr>
      </w:pPr>
    </w:p>
    <w:tbl>
      <w:tblPr>
        <w:tblW w:w="9180" w:type="dxa"/>
        <w:jc w:val="right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810"/>
        <w:gridCol w:w="1620"/>
        <w:gridCol w:w="270"/>
        <w:gridCol w:w="1530"/>
      </w:tblGrid>
      <w:tr w:rsidR="001D0FB7" w:rsidRPr="00C45988" w14:paraId="37A0F756" w14:textId="77777777" w:rsidTr="21F8DDE6">
        <w:trPr>
          <w:cantSplit/>
          <w:tblHeader/>
          <w:jc w:val="right"/>
        </w:trPr>
        <w:tc>
          <w:tcPr>
            <w:tcW w:w="4950" w:type="dxa"/>
            <w:vAlign w:val="bottom"/>
          </w:tcPr>
          <w:p w14:paraId="43AA8C24" w14:textId="4B655DD2" w:rsidR="001D0FB7" w:rsidRPr="00B575CF" w:rsidRDefault="00A475A3" w:rsidP="21F8DD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eastAsia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575CF">
              <w:rPr>
                <w:rFonts w:ascii="Angsana New" w:eastAsia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4125E3" w:rsidRPr="00B575CF">
              <w:rPr>
                <w:rFonts w:ascii="Angsana New" w:eastAsia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งวดหก</w:t>
            </w:r>
            <w:r w:rsidR="000D6517" w:rsidRPr="00B575CF">
              <w:rPr>
                <w:rFonts w:ascii="Angsana New" w:eastAsia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B575CF">
              <w:rPr>
                <w:rFonts w:ascii="Angsana New" w:eastAsia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B575CF">
              <w:rPr>
                <w:rFonts w:ascii="Angsana New" w:eastAsia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74983" w:rsidRPr="00B575CF">
              <w:rPr>
                <w:rFonts w:ascii="Angsana New" w:eastAsia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4125E3" w:rsidRPr="00B575CF">
              <w:rPr>
                <w:rFonts w:ascii="Angsana New" w:eastAsia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 w:rsidR="004125E3" w:rsidRPr="00B575CF">
              <w:rPr>
                <w:rFonts w:ascii="Angsana New" w:eastAsia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A0433F" w:rsidRPr="00B575CF">
              <w:rPr>
                <w:rFonts w:ascii="Angsana New" w:eastAsia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74983" w:rsidRPr="00B575CF">
              <w:rPr>
                <w:rFonts w:ascii="Angsana New" w:eastAsia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732C20" w:rsidRPr="00B575CF">
              <w:rPr>
                <w:rFonts w:ascii="Angsana New" w:eastAsia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810" w:type="dxa"/>
            <w:vAlign w:val="bottom"/>
          </w:tcPr>
          <w:p w14:paraId="00CF1753" w14:textId="77777777" w:rsidR="001D0FB7" w:rsidRPr="00C45988" w:rsidRDefault="001D0FB7">
            <w:pPr>
              <w:pStyle w:val="acctmergecolhdg"/>
              <w:spacing w:line="240" w:lineRule="auto"/>
              <w:ind w:left="-83" w:right="-79" w:firstLine="4"/>
              <w:rPr>
                <w:rFonts w:ascii="Angsana New" w:eastAsia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3BE8141" w14:textId="27BF6D72" w:rsidR="001D0FB7" w:rsidRPr="00C45988" w:rsidRDefault="001D0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5E7153A2" w14:textId="77777777" w:rsidR="001D0FB7" w:rsidRPr="00C45988" w:rsidRDefault="001D0FB7">
            <w:pPr>
              <w:pStyle w:val="acctmergecolhdg"/>
              <w:spacing w:line="240" w:lineRule="auto"/>
              <w:rPr>
                <w:rFonts w:ascii="Angsana New" w:eastAsia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BAEAFF4" w14:textId="05EF81ED" w:rsidR="001D0FB7" w:rsidRPr="00C45988" w:rsidRDefault="001D0FB7" w:rsidP="004C639B">
            <w:pPr>
              <w:pStyle w:val="acctmergecolhdg"/>
              <w:spacing w:line="240" w:lineRule="auto"/>
              <w:ind w:firstLine="4"/>
              <w:rPr>
                <w:rFonts w:ascii="Angsana New" w:eastAsia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575CF">
              <w:rPr>
                <w:rFonts w:ascii="Angsana New" w:eastAsia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  <w:r w:rsidR="004C639B">
              <w:rPr>
                <w:rFonts w:ascii="Angsana New" w:eastAsia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 w:rsidR="004C639B" w:rsidRPr="7CA9B02F">
              <w:rPr>
                <w:rFonts w:ascii="Angsana New" w:eastAsia="Angsana New" w:hAnsi="Angsana New" w:cs="Angsana New"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1D0FB7" w:rsidRPr="00C45988" w14:paraId="261AC0DC" w14:textId="77777777" w:rsidTr="21F8DDE6">
        <w:trPr>
          <w:cantSplit/>
          <w:jc w:val="right"/>
        </w:trPr>
        <w:tc>
          <w:tcPr>
            <w:tcW w:w="4950" w:type="dxa"/>
          </w:tcPr>
          <w:p w14:paraId="353D73F6" w14:textId="77777777" w:rsidR="001D0FB7" w:rsidRPr="00C45988" w:rsidRDefault="001D0FB7">
            <w:pPr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196766B" w14:textId="77777777" w:rsidR="001D0FB7" w:rsidRPr="00C45988" w:rsidRDefault="001D0FB7" w:rsidP="21F8DD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eastAsia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420" w:type="dxa"/>
            <w:gridSpan w:val="3"/>
          </w:tcPr>
          <w:p w14:paraId="54499660" w14:textId="4732970B" w:rsidR="001D0FB7" w:rsidRPr="00C45988" w:rsidRDefault="001D0FB7" w:rsidP="21F8DD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21F8DDE6">
              <w:rPr>
                <w:rFonts w:ascii="Angsana New" w:eastAsia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46FC1" w:rsidRPr="21F8DDE6">
              <w:rPr>
                <w:rFonts w:ascii="Angsana New" w:eastAsia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21F8DDE6">
              <w:rPr>
                <w:rFonts w:ascii="Angsana New" w:eastAsia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D0FB7" w:rsidRPr="00C45988" w14:paraId="612E90CD" w14:textId="77777777" w:rsidTr="21F8DDE6">
        <w:trPr>
          <w:cantSplit/>
          <w:jc w:val="right"/>
        </w:trPr>
        <w:tc>
          <w:tcPr>
            <w:tcW w:w="4950" w:type="dxa"/>
          </w:tcPr>
          <w:p w14:paraId="6B65858C" w14:textId="2D47A826" w:rsidR="001D0FB7" w:rsidRPr="00C45988" w:rsidRDefault="001D0FB7">
            <w:pPr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ซื้อ</w:t>
            </w:r>
            <w:r w:rsidR="00AF0523"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อุปกรณ์</w:t>
            </w: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</w:t>
            </w:r>
            <w:r w:rsidR="007C4380" w:rsidRPr="7CA9B02F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810" w:type="dxa"/>
          </w:tcPr>
          <w:p w14:paraId="30C12C98" w14:textId="77777777" w:rsidR="001D0FB7" w:rsidRPr="00C45988" w:rsidRDefault="001D0FB7" w:rsidP="21F8DD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eastAsia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center"/>
          </w:tcPr>
          <w:p w14:paraId="7DD889DF" w14:textId="04EEB87E" w:rsidR="001D0FB7" w:rsidRPr="00575E27" w:rsidRDefault="00E40B40" w:rsidP="00575E2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58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</w:pPr>
            <w:r w:rsidRPr="00575E27"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17,526</w:t>
            </w:r>
          </w:p>
        </w:tc>
        <w:tc>
          <w:tcPr>
            <w:tcW w:w="270" w:type="dxa"/>
            <w:vAlign w:val="center"/>
          </w:tcPr>
          <w:p w14:paraId="772E3B3A" w14:textId="77777777" w:rsidR="001D0FB7" w:rsidRPr="00C45988" w:rsidRDefault="001D0FB7" w:rsidP="005301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3A30CCB" w14:textId="0F7F5D87" w:rsidR="001D0FB7" w:rsidRPr="00575E27" w:rsidRDefault="00E27FC9" w:rsidP="00575E2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71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</w:pPr>
            <w:r w:rsidRPr="00575E27"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0414AA" w:rsidRPr="00575E27"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,3</w:t>
            </w:r>
            <w:r w:rsidRPr="00575E27"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69</w:t>
            </w:r>
          </w:p>
        </w:tc>
      </w:tr>
      <w:tr w:rsidR="001D0FB7" w:rsidRPr="00C45988" w14:paraId="55736D3D" w14:textId="77777777" w:rsidTr="21F8DDE6">
        <w:trPr>
          <w:cantSplit/>
          <w:jc w:val="right"/>
        </w:trPr>
        <w:tc>
          <w:tcPr>
            <w:tcW w:w="4950" w:type="dxa"/>
          </w:tcPr>
          <w:p w14:paraId="5275E622" w14:textId="5EEB7BE8" w:rsidR="001D0FB7" w:rsidRPr="00C45988" w:rsidRDefault="001D0FB7">
            <w:pPr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สินทรัพย์สิทธิการใช้ </w:t>
            </w:r>
            <w:r w:rsidR="007C4380" w:rsidRPr="7CA9B02F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810" w:type="dxa"/>
          </w:tcPr>
          <w:p w14:paraId="100A8224" w14:textId="77777777" w:rsidR="001D0FB7" w:rsidRPr="00C45988" w:rsidRDefault="001D0FB7" w:rsidP="21F8DD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eastAsia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center"/>
          </w:tcPr>
          <w:p w14:paraId="7E2F661B" w14:textId="7F9D13B1" w:rsidR="001D0FB7" w:rsidRPr="00575E27" w:rsidRDefault="00E40B40" w:rsidP="00575E2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58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</w:pPr>
            <w:r w:rsidRPr="00575E27"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129,080</w:t>
            </w:r>
          </w:p>
        </w:tc>
        <w:tc>
          <w:tcPr>
            <w:tcW w:w="270" w:type="dxa"/>
            <w:vAlign w:val="center"/>
          </w:tcPr>
          <w:p w14:paraId="7B6D2180" w14:textId="77777777" w:rsidR="001D0FB7" w:rsidRPr="00C45988" w:rsidRDefault="001D0FB7" w:rsidP="005301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4AB29E8" w14:textId="16FEE68D" w:rsidR="001D0FB7" w:rsidRPr="00575E27" w:rsidRDefault="00E40B40" w:rsidP="00575E2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71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</w:pPr>
            <w:r w:rsidRPr="00575E27"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129,080</w:t>
            </w:r>
          </w:p>
        </w:tc>
      </w:tr>
      <w:tr w:rsidR="001D0FB7" w:rsidRPr="00C45988" w14:paraId="4E13D92C" w14:textId="77777777" w:rsidTr="21F8DDE6">
        <w:trPr>
          <w:cantSplit/>
          <w:jc w:val="right"/>
        </w:trPr>
        <w:tc>
          <w:tcPr>
            <w:tcW w:w="4950" w:type="dxa"/>
          </w:tcPr>
          <w:p w14:paraId="4832B3B2" w14:textId="11163763" w:rsidR="001D0FB7" w:rsidRPr="00C45988" w:rsidRDefault="001D0FB7">
            <w:pPr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จำหน่าย</w:t>
            </w:r>
            <w:r w:rsidR="00AF0523"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อุปกรณ์</w:t>
            </w: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</w:t>
            </w:r>
            <w:r w:rsidR="007C4380" w:rsidRPr="7CA9B02F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810" w:type="dxa"/>
          </w:tcPr>
          <w:p w14:paraId="5C249B23" w14:textId="77777777" w:rsidR="001D0FB7" w:rsidRPr="00C45988" w:rsidRDefault="001D0FB7" w:rsidP="21F8DD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eastAsia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64" w:type="dxa"/>
            <w:vAlign w:val="center"/>
          </w:tcPr>
          <w:p w14:paraId="03608800" w14:textId="4A242B1B" w:rsidR="001D0FB7" w:rsidRPr="00575E27" w:rsidRDefault="00E40B40" w:rsidP="00DB138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58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</w:pPr>
            <w:r w:rsidRPr="00575E27"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(371)</w:t>
            </w:r>
          </w:p>
        </w:tc>
        <w:tc>
          <w:tcPr>
            <w:tcW w:w="270" w:type="dxa"/>
            <w:vAlign w:val="center"/>
          </w:tcPr>
          <w:p w14:paraId="294E2C43" w14:textId="77777777" w:rsidR="001D0FB7" w:rsidRPr="00C45988" w:rsidRDefault="001D0FB7" w:rsidP="005301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center"/>
          </w:tcPr>
          <w:p w14:paraId="3704CC06" w14:textId="3727E9B6" w:rsidR="001D0FB7" w:rsidRPr="00575E27" w:rsidRDefault="00E40B40" w:rsidP="00575E27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271"/>
              </w:tabs>
              <w:spacing w:line="240" w:lineRule="auto"/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</w:pPr>
            <w:r w:rsidRPr="00575E27">
              <w:rPr>
                <w:rFonts w:ascii="Angsana New" w:eastAsia="Angsana New" w:hAnsi="Angsana New" w:cs="Angsana New"/>
                <w:sz w:val="30"/>
                <w:szCs w:val="30"/>
                <w:lang w:val="en-US" w:bidi="th-TH"/>
              </w:rPr>
              <w:t>(371)</w:t>
            </w:r>
          </w:p>
        </w:tc>
      </w:tr>
    </w:tbl>
    <w:p w14:paraId="6AC03A15" w14:textId="77777777" w:rsidR="00937E5A" w:rsidRPr="00A63C1D" w:rsidRDefault="00937E5A" w:rsidP="00864A45">
      <w:pPr>
        <w:spacing w:line="240" w:lineRule="auto"/>
        <w:ind w:left="540" w:right="-27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4AB450C9" w14:textId="5B4B930A" w:rsidR="006E12C5" w:rsidRPr="00A63C1D" w:rsidRDefault="00864A45" w:rsidP="006E12C5">
      <w:pPr>
        <w:ind w:left="540"/>
        <w:rPr>
          <w:rFonts w:ascii="Angsana New" w:eastAsia="Angsana New" w:hAnsi="Angsana New" w:cs="Angsana New"/>
          <w:sz w:val="30"/>
          <w:szCs w:val="30"/>
        </w:rPr>
      </w:pPr>
      <w:r w:rsidRPr="00A63C1D">
        <w:rPr>
          <w:rFonts w:ascii="Angsana New" w:eastAsia="Angsana New" w:hAnsi="Angsana New" w:cs="Angsana New"/>
          <w:sz w:val="30"/>
          <w:szCs w:val="30"/>
          <w:cs/>
        </w:rPr>
        <w:t xml:space="preserve">ในปี </w:t>
      </w:r>
      <w:r w:rsidR="00674983" w:rsidRPr="00A63C1D">
        <w:rPr>
          <w:rFonts w:ascii="Angsana New" w:eastAsia="Angsana New" w:hAnsi="Angsana New" w:cs="Angsana New"/>
          <w:sz w:val="30"/>
          <w:szCs w:val="30"/>
        </w:rPr>
        <w:t>256</w:t>
      </w:r>
      <w:r w:rsidR="00D20C41" w:rsidRPr="00A63C1D">
        <w:rPr>
          <w:rFonts w:ascii="Angsana New" w:eastAsia="Angsana New" w:hAnsi="Angsana New" w:cs="Angsana New"/>
          <w:sz w:val="30"/>
          <w:szCs w:val="30"/>
        </w:rPr>
        <w:t>9</w:t>
      </w:r>
      <w:r w:rsidRPr="00A63C1D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A63C1D">
        <w:rPr>
          <w:rFonts w:ascii="Angsana New" w:eastAsia="Angsana New" w:hAnsi="Angsana New" w:cs="Angsana New"/>
          <w:sz w:val="30"/>
          <w:szCs w:val="30"/>
          <w:cs/>
        </w:rPr>
        <w:t>บริษัทได้เข้าทำสัญญาเช่า</w:t>
      </w:r>
      <w:r w:rsidR="00917CFB" w:rsidRPr="00A63C1D">
        <w:rPr>
          <w:rFonts w:ascii="Angsana New" w:eastAsia="Angsana New" w:hAnsi="Angsana New" w:cs="Angsana New"/>
          <w:sz w:val="30"/>
          <w:szCs w:val="30"/>
          <w:cs/>
        </w:rPr>
        <w:t>พื้นที่</w:t>
      </w:r>
      <w:r w:rsidR="0006137B" w:rsidRPr="00A63C1D">
        <w:rPr>
          <w:rFonts w:ascii="Angsana New" w:eastAsia="Angsana New" w:hAnsi="Angsana New" w:cs="Angsana New"/>
          <w:sz w:val="30"/>
          <w:szCs w:val="30"/>
          <w:cs/>
        </w:rPr>
        <w:t>หลายฉบับ</w:t>
      </w:r>
      <w:r w:rsidRPr="00A63C1D">
        <w:rPr>
          <w:rFonts w:ascii="Angsana New" w:eastAsia="Angsana New" w:hAnsi="Angsana New" w:cs="Angsana New"/>
          <w:sz w:val="30"/>
          <w:szCs w:val="30"/>
          <w:cs/>
        </w:rPr>
        <w:t xml:space="preserve">เป็นระยะเวลา </w:t>
      </w:r>
      <w:r w:rsidR="00674983" w:rsidRPr="00A63C1D">
        <w:rPr>
          <w:rFonts w:ascii="Angsana New" w:eastAsia="Angsana New" w:hAnsi="Angsana New" w:cs="Angsana New"/>
          <w:sz w:val="30"/>
          <w:szCs w:val="30"/>
        </w:rPr>
        <w:t>3</w:t>
      </w:r>
      <w:r w:rsidRPr="00A63C1D">
        <w:rPr>
          <w:rFonts w:ascii="Angsana New" w:eastAsia="Angsana New" w:hAnsi="Angsana New" w:cs="Angsana New"/>
          <w:sz w:val="30"/>
          <w:szCs w:val="30"/>
          <w:cs/>
        </w:rPr>
        <w:t xml:space="preserve"> ปี</w:t>
      </w:r>
    </w:p>
    <w:p w14:paraId="458978BE" w14:textId="028C160D" w:rsidR="006B0307" w:rsidRPr="00C45988" w:rsidRDefault="006B0307" w:rsidP="006E12C5">
      <w:pPr>
        <w:spacing w:line="240" w:lineRule="auto"/>
        <w:ind w:left="540" w:right="-27"/>
        <w:jc w:val="thaiDistribute"/>
        <w:rPr>
          <w:rFonts w:ascii="Angsana New" w:eastAsia="Angsana New" w:hAnsi="Angsana New" w:cs="Angsana New"/>
          <w:sz w:val="21"/>
          <w:szCs w:val="21"/>
        </w:rPr>
      </w:pPr>
    </w:p>
    <w:p w14:paraId="79A59D8C" w14:textId="45F48827" w:rsidR="00792C02" w:rsidRPr="00C45988" w:rsidRDefault="0079023D" w:rsidP="21F8DDE6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="Angsana New" w:eastAsia="Angsana New" w:hAnsi="Angsana New"/>
          <w:sz w:val="30"/>
          <w:szCs w:val="30"/>
          <w:u w:val="none"/>
          <w:cs/>
          <w:lang w:val="th-TH"/>
        </w:rPr>
      </w:pPr>
      <w:bookmarkStart w:id="2" w:name="_Hlk23765408"/>
      <w:r w:rsidRPr="21F8DDE6">
        <w:rPr>
          <w:rFonts w:ascii="Angsana New" w:eastAsia="Angsana New" w:hAnsi="Angsana New"/>
          <w:sz w:val="30"/>
          <w:szCs w:val="30"/>
          <w:u w:val="none"/>
          <w:cs/>
          <w:lang w:val="th-TH"/>
        </w:rPr>
        <w:t>ส่วน</w:t>
      </w:r>
      <w:r w:rsidR="00792C02" w:rsidRPr="21F8DDE6">
        <w:rPr>
          <w:rFonts w:ascii="Angsana New" w:eastAsia="Angsana New" w:hAnsi="Angsana New"/>
          <w:sz w:val="30"/>
          <w:szCs w:val="30"/>
          <w:u w:val="none"/>
          <w:cs/>
          <w:lang w:val="th-TH"/>
        </w:rPr>
        <w:t>งานดำเนินงาน</w:t>
      </w:r>
      <w:r w:rsidR="00AA3F82" w:rsidRPr="21F8DDE6">
        <w:rPr>
          <w:rFonts w:ascii="Angsana New" w:eastAsia="Angsana New" w:hAnsi="Angsana New"/>
          <w:sz w:val="30"/>
          <w:szCs w:val="30"/>
          <w:u w:val="none"/>
          <w:cs/>
          <w:lang w:val="th-TH"/>
        </w:rPr>
        <w:t>และ</w:t>
      </w:r>
      <w:r w:rsidR="00960F80" w:rsidRPr="21F8DDE6">
        <w:rPr>
          <w:rFonts w:ascii="Angsana New" w:eastAsia="Angsana New" w:hAnsi="Angsana New"/>
          <w:sz w:val="30"/>
          <w:szCs w:val="30"/>
          <w:u w:val="none"/>
          <w:cs/>
          <w:lang w:val="th-TH"/>
        </w:rPr>
        <w:t>การจำแนก</w:t>
      </w:r>
      <w:r w:rsidR="00AA3F82" w:rsidRPr="21F8DDE6">
        <w:rPr>
          <w:rFonts w:ascii="Angsana New" w:eastAsia="Angsana New" w:hAnsi="Angsana New"/>
          <w:sz w:val="30"/>
          <w:szCs w:val="30"/>
          <w:u w:val="none"/>
          <w:cs/>
          <w:lang w:val="th-TH"/>
        </w:rPr>
        <w:t>รายได้</w:t>
      </w:r>
      <w:bookmarkEnd w:id="2"/>
    </w:p>
    <w:p w14:paraId="180D78A4" w14:textId="77777777" w:rsidR="000105D6" w:rsidRPr="00C45988" w:rsidRDefault="000105D6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eastAsia="Angsana New" w:hAnsi="Angsana New" w:cs="Angsana New"/>
          <w:sz w:val="26"/>
          <w:szCs w:val="26"/>
        </w:rPr>
      </w:pPr>
    </w:p>
    <w:p w14:paraId="6CA90AD6" w14:textId="206D316A" w:rsidR="004F39B6" w:rsidRPr="00C45988" w:rsidRDefault="004F39B6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7CA9B02F">
        <w:rPr>
          <w:rFonts w:ascii="Angsana New" w:eastAsia="Angsana New" w:hAnsi="Angsana New" w:cs="Angsana New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</w:t>
      </w:r>
      <w:r w:rsidR="00A65058" w:rsidRPr="7CA9B02F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74161F" w:rsidRPr="7CA9B02F">
        <w:rPr>
          <w:rFonts w:ascii="Angsana New" w:eastAsia="Angsana New" w:hAnsi="Angsana New" w:cs="Angsana New"/>
          <w:sz w:val="30"/>
          <w:szCs w:val="30"/>
          <w:cs/>
        </w:rPr>
        <w:t>มือถือ</w:t>
      </w:r>
      <w:r w:rsidRPr="7CA9B02F">
        <w:rPr>
          <w:rFonts w:ascii="Angsana New" w:eastAsia="Angsana New" w:hAnsi="Angsana New" w:cs="Angsana New"/>
          <w:sz w:val="30"/>
          <w:szCs w:val="30"/>
          <w:cs/>
        </w:rPr>
        <w:t>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35EE127A" w14:textId="24497110" w:rsidR="00DF5434" w:rsidRPr="00C45988" w:rsidRDefault="00DF5434" w:rsidP="21F8D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 w:cs="Angsana New"/>
          <w:b/>
          <w:bCs/>
          <w:i/>
          <w:iCs/>
          <w:sz w:val="26"/>
          <w:szCs w:val="26"/>
          <w:cs/>
        </w:rPr>
      </w:pPr>
      <w:r w:rsidRPr="21F8DDE6">
        <w:rPr>
          <w:rFonts w:ascii="Angsana New" w:eastAsia="Angsana New" w:hAnsi="Angsana New" w:cs="Angsana New"/>
          <w:b/>
          <w:bCs/>
          <w:i/>
          <w:iCs/>
          <w:sz w:val="26"/>
          <w:szCs w:val="26"/>
        </w:rPr>
        <w:br w:type="page"/>
      </w:r>
    </w:p>
    <w:p w14:paraId="3B096114" w14:textId="2A69BFC1" w:rsidR="0079023D" w:rsidRPr="00C45988" w:rsidRDefault="00960F80" w:rsidP="21F8D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21F8DDE6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การจำแนก</w:t>
      </w:r>
      <w:r w:rsidR="00792C02" w:rsidRPr="21F8DDE6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>รายได้</w:t>
      </w:r>
    </w:p>
    <w:p w14:paraId="71DE0458" w14:textId="77777777" w:rsidR="00BF6C64" w:rsidRPr="00C45988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eastAsia="Angsana New" w:hAnsi="Angsana New" w:cs="Angsana New"/>
          <w:sz w:val="26"/>
          <w:szCs w:val="26"/>
        </w:rPr>
      </w:pPr>
    </w:p>
    <w:p w14:paraId="6D599A21" w14:textId="49A55865" w:rsidR="00BF6C64" w:rsidRPr="00C45988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4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7CA9B02F">
        <w:rPr>
          <w:rFonts w:ascii="Angsana New" w:eastAsia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รายได้หลักของกลุ่มบริษัทและบริษัทได้มาจากการขายสินค้า</w:t>
      </w:r>
      <w:r w:rsidR="00480EFB" w:rsidRPr="7CA9B02F">
        <w:rPr>
          <w:rFonts w:ascii="Angsana New" w:eastAsia="Angsana New" w:hAnsi="Angsana New" w:cs="Angsana New"/>
          <w:sz w:val="30"/>
          <w:szCs w:val="30"/>
          <w:cs/>
        </w:rPr>
        <w:t>และการให้บริการ</w:t>
      </w:r>
    </w:p>
    <w:p w14:paraId="5D2680CA" w14:textId="707DB521" w:rsidR="00684BD7" w:rsidRPr="00C45988" w:rsidRDefault="00684BD7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eastAsia="Angsana New" w:hAnsi="Angsana New" w:cs="Angsana New"/>
          <w:sz w:val="26"/>
          <w:szCs w:val="26"/>
        </w:rPr>
      </w:pPr>
    </w:p>
    <w:p w14:paraId="47FAB4B4" w14:textId="01094EF3" w:rsidR="00A1213F" w:rsidRPr="00C45988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7CA9B02F">
        <w:rPr>
          <w:rFonts w:ascii="Angsana New" w:eastAsia="Angsana New" w:hAnsi="Angsana New" w:cs="Angsana New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732124" w:rsidRPr="7CA9B02F">
        <w:rPr>
          <w:rFonts w:ascii="Angsana New" w:eastAsia="Angsana New" w:hAnsi="Angsana New" w:cs="Angsana New"/>
          <w:sz w:val="30"/>
          <w:szCs w:val="30"/>
          <w:cs/>
        </w:rPr>
        <w:t>ส่วนงานภูมิศาสตร์หลัก</w:t>
      </w:r>
      <w:r w:rsidR="008F58E6" w:rsidRPr="7CA9B02F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7CA9B02F">
        <w:rPr>
          <w:rFonts w:ascii="Angsana New" w:eastAsia="Angsana New" w:hAnsi="Angsana New" w:cs="Angsana New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30701003" w14:textId="5B3E94F9" w:rsidR="00B775EE" w:rsidRPr="00C45988" w:rsidRDefault="00B775EE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 w:cs="Angsana New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25"/>
        <w:gridCol w:w="270"/>
        <w:gridCol w:w="1205"/>
        <w:gridCol w:w="236"/>
        <w:gridCol w:w="1165"/>
        <w:gridCol w:w="240"/>
        <w:gridCol w:w="1149"/>
      </w:tblGrid>
      <w:tr w:rsidR="00B267CE" w:rsidRPr="00C45988" w14:paraId="42A1C8C3" w14:textId="77777777" w:rsidTr="21F8DDE6">
        <w:tc>
          <w:tcPr>
            <w:tcW w:w="3690" w:type="dxa"/>
            <w:vAlign w:val="bottom"/>
          </w:tcPr>
          <w:p w14:paraId="72B53FD6" w14:textId="77777777" w:rsidR="00B267CE" w:rsidRPr="00C45988" w:rsidRDefault="00B267CE" w:rsidP="00C14CFF">
            <w:pPr>
              <w:spacing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21F8DDE6">
              <w:rPr>
                <w:rFonts w:ascii="Angsana New" w:eastAsia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700" w:type="dxa"/>
            <w:gridSpan w:val="3"/>
          </w:tcPr>
          <w:p w14:paraId="2E5EF8D8" w14:textId="77777777" w:rsidR="00B267CE" w:rsidRPr="00C45988" w:rsidRDefault="00B267CE" w:rsidP="21F8DD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eastAsia="en-GB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0C7D32F0" w14:textId="77777777" w:rsidR="00B267CE" w:rsidRPr="00C45988" w:rsidRDefault="00B267CE" w:rsidP="21F8DD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3A17EB11" w14:textId="77777777" w:rsidR="00B267CE" w:rsidRPr="00C45988" w:rsidRDefault="00B267CE" w:rsidP="21F8DD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eastAsia="en-GB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4125E3" w:rsidRPr="00C45988" w14:paraId="6A7F5B07" w14:textId="77777777" w:rsidTr="21F8DDE6">
        <w:tc>
          <w:tcPr>
            <w:tcW w:w="3690" w:type="dxa"/>
            <w:vAlign w:val="bottom"/>
          </w:tcPr>
          <w:p w14:paraId="539FB5A8" w14:textId="77777777" w:rsidR="004125E3" w:rsidRPr="00C45988" w:rsidRDefault="004125E3" w:rsidP="004125E3">
            <w:pPr>
              <w:spacing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3108DF8D" w14:textId="47D685DD" w:rsidR="004125E3" w:rsidRPr="00C45988" w:rsidRDefault="004125E3" w:rsidP="21F8DD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eastAsia="Angsana New" w:hAnsi="Angsana New"/>
                <w:sz w:val="30"/>
                <w:szCs w:val="30"/>
                <w:lang w:eastAsia="en-GB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eastAsia="en-GB"/>
              </w:rPr>
              <w:t>สำหรับงวดหกเดือนสิ้นสุด</w:t>
            </w:r>
          </w:p>
        </w:tc>
        <w:tc>
          <w:tcPr>
            <w:tcW w:w="236" w:type="dxa"/>
          </w:tcPr>
          <w:p w14:paraId="3C74DED1" w14:textId="77777777" w:rsidR="004125E3" w:rsidRPr="00C45988" w:rsidRDefault="004125E3" w:rsidP="21F8DD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eastAsia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6A94D369" w14:textId="1D4CA52D" w:rsidR="004125E3" w:rsidRPr="00C45988" w:rsidRDefault="004125E3" w:rsidP="21F8DD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eastAsia="Angsana New" w:hAnsi="Angsana New"/>
                <w:sz w:val="30"/>
                <w:szCs w:val="30"/>
                <w:lang w:eastAsia="en-GB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eastAsia="en-GB"/>
              </w:rPr>
              <w:t>สำหรับงวดหกเดือนสิ้นสุด</w:t>
            </w:r>
          </w:p>
        </w:tc>
      </w:tr>
      <w:tr w:rsidR="004125E3" w:rsidRPr="00C45988" w14:paraId="3D6747C9" w14:textId="77777777" w:rsidTr="21F8DDE6">
        <w:tc>
          <w:tcPr>
            <w:tcW w:w="3690" w:type="dxa"/>
            <w:vAlign w:val="bottom"/>
          </w:tcPr>
          <w:p w14:paraId="32D40D5C" w14:textId="77777777" w:rsidR="004125E3" w:rsidRPr="00C45988" w:rsidRDefault="004125E3" w:rsidP="004125E3">
            <w:pPr>
              <w:spacing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0C1158E5" w14:textId="53140130" w:rsidR="004125E3" w:rsidRPr="00C45988" w:rsidRDefault="004125E3" w:rsidP="21F8DD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 w:eastAsia="en-GB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GB"/>
              </w:rPr>
              <w:t>30</w:t>
            </w: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eastAsia="en-GB"/>
              </w:rPr>
              <w:t xml:space="preserve"> มิถุนายน</w:t>
            </w:r>
          </w:p>
        </w:tc>
        <w:tc>
          <w:tcPr>
            <w:tcW w:w="236" w:type="dxa"/>
          </w:tcPr>
          <w:p w14:paraId="108BEDD6" w14:textId="77777777" w:rsidR="004125E3" w:rsidRPr="00C45988" w:rsidRDefault="004125E3" w:rsidP="21F8DD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eastAsia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632FD766" w14:textId="072BFCE1" w:rsidR="004125E3" w:rsidRPr="00C45988" w:rsidRDefault="004125E3" w:rsidP="21F8DD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eastAsia="Angsana New" w:hAnsi="Angsana New"/>
                <w:sz w:val="30"/>
                <w:szCs w:val="30"/>
                <w:lang w:eastAsia="en-GB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GB"/>
              </w:rPr>
              <w:t>30</w:t>
            </w: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eastAsia="en-GB"/>
              </w:rPr>
              <w:t xml:space="preserve"> มิถุนายน</w:t>
            </w:r>
          </w:p>
        </w:tc>
      </w:tr>
      <w:tr w:rsidR="00732C20" w:rsidRPr="00C45988" w14:paraId="0533F440" w14:textId="77777777" w:rsidTr="21F8DDE6">
        <w:tc>
          <w:tcPr>
            <w:tcW w:w="3690" w:type="dxa"/>
            <w:vAlign w:val="bottom"/>
          </w:tcPr>
          <w:p w14:paraId="3E39BACB" w14:textId="77777777" w:rsidR="00732C20" w:rsidRPr="00C45988" w:rsidRDefault="00732C20" w:rsidP="21F8DDE6">
            <w:pPr>
              <w:spacing w:line="240" w:lineRule="auto"/>
              <w:ind w:left="72" w:right="-115" w:hanging="72"/>
              <w:rPr>
                <w:rFonts w:ascii="Angsana New" w:eastAsia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47BFD03E" w14:textId="443BF373" w:rsidR="00732C20" w:rsidRPr="00C45988" w:rsidRDefault="00732C20" w:rsidP="21F8DD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GB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GB"/>
              </w:rPr>
              <w:t>2569</w:t>
            </w:r>
          </w:p>
        </w:tc>
        <w:tc>
          <w:tcPr>
            <w:tcW w:w="270" w:type="dxa"/>
          </w:tcPr>
          <w:p w14:paraId="24A4B3D7" w14:textId="77777777" w:rsidR="00732C20" w:rsidRPr="00C45988" w:rsidRDefault="00732C20" w:rsidP="21F8DD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eastAsia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5D94065C" w14:textId="0D2D879C" w:rsidR="00732C20" w:rsidRPr="00C45988" w:rsidRDefault="00732C20" w:rsidP="21F8DD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GB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GB"/>
              </w:rPr>
              <w:t>2568</w:t>
            </w:r>
          </w:p>
        </w:tc>
        <w:tc>
          <w:tcPr>
            <w:tcW w:w="236" w:type="dxa"/>
          </w:tcPr>
          <w:p w14:paraId="12C4EDA9" w14:textId="77777777" w:rsidR="00732C20" w:rsidRPr="00C45988" w:rsidRDefault="00732C20" w:rsidP="21F8DD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eastAsia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7DE3800" w14:textId="6E13A3FF" w:rsidR="00732C20" w:rsidRPr="00C45988" w:rsidRDefault="00732C20" w:rsidP="21F8DD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GB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GB"/>
              </w:rPr>
              <w:t>2569</w:t>
            </w:r>
          </w:p>
        </w:tc>
        <w:tc>
          <w:tcPr>
            <w:tcW w:w="240" w:type="dxa"/>
          </w:tcPr>
          <w:p w14:paraId="1317160B" w14:textId="77777777" w:rsidR="00732C20" w:rsidRPr="00C45988" w:rsidRDefault="00732C20" w:rsidP="21F8DD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eastAsia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77B566C1" w14:textId="1C54D37B" w:rsidR="00732C20" w:rsidRPr="00C45988" w:rsidRDefault="00732C20" w:rsidP="21F8DD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GB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GB"/>
              </w:rPr>
              <w:t>2568</w:t>
            </w:r>
          </w:p>
        </w:tc>
      </w:tr>
      <w:tr w:rsidR="00A93B9F" w:rsidRPr="00C45988" w14:paraId="79EADA89" w14:textId="77777777" w:rsidTr="21F8DDE6">
        <w:tc>
          <w:tcPr>
            <w:tcW w:w="3690" w:type="dxa"/>
            <w:vAlign w:val="bottom"/>
          </w:tcPr>
          <w:p w14:paraId="352DF1B9" w14:textId="77777777" w:rsidR="00A93B9F" w:rsidRPr="00C45988" w:rsidRDefault="00A93B9F" w:rsidP="21F8DDE6">
            <w:pPr>
              <w:spacing w:line="240" w:lineRule="auto"/>
              <w:ind w:left="72" w:right="-115" w:hanging="72"/>
              <w:rPr>
                <w:rFonts w:ascii="Angsana New" w:eastAsia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490" w:type="dxa"/>
            <w:gridSpan w:val="7"/>
          </w:tcPr>
          <w:p w14:paraId="3E9F2212" w14:textId="30BE6751" w:rsidR="00A93B9F" w:rsidRPr="00C45988" w:rsidRDefault="00D6770F" w:rsidP="21F8DD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lang w:eastAsia="en-GB"/>
              </w:rPr>
            </w:pPr>
            <w:r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="00A93B9F"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พันบาท</w:t>
            </w:r>
            <w:r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A93B9F" w:rsidRPr="00C45988" w14:paraId="54E2F6AA" w14:textId="77777777" w:rsidTr="21F8DDE6">
        <w:tc>
          <w:tcPr>
            <w:tcW w:w="3690" w:type="dxa"/>
            <w:hideMark/>
          </w:tcPr>
          <w:p w14:paraId="41CEBD58" w14:textId="77777777" w:rsidR="00A93B9F" w:rsidRPr="00C45988" w:rsidRDefault="00A93B9F" w:rsidP="00A93B9F">
            <w:pPr>
              <w:spacing w:line="240" w:lineRule="auto"/>
              <w:ind w:left="72" w:right="-115" w:hanging="72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7CA9B02F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7CA9B02F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3342B14F" w14:textId="77777777" w:rsidR="00A93B9F" w:rsidRPr="00C45988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eastAsia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0990376" w14:textId="77777777" w:rsidR="00A93B9F" w:rsidRPr="00C45988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eastAsia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29267E97" w14:textId="77777777" w:rsidR="00A93B9F" w:rsidRPr="00C45988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eastAsia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44D32D96" w14:textId="77777777" w:rsidR="00A93B9F" w:rsidRPr="00C45988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eastAsia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7488BF50" w14:textId="77777777" w:rsidR="00A93B9F" w:rsidRPr="00C45988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eastAsia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3D204883" w14:textId="77777777" w:rsidR="00A93B9F" w:rsidRPr="00C45988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eastAsia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1A8AAB86" w14:textId="77777777" w:rsidR="00A93B9F" w:rsidRPr="00C45988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eastAsia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4125E3" w:rsidRPr="00C45988" w14:paraId="0D9B499F" w14:textId="77777777" w:rsidTr="21F8DDE6">
        <w:tc>
          <w:tcPr>
            <w:tcW w:w="3690" w:type="dxa"/>
            <w:hideMark/>
          </w:tcPr>
          <w:p w14:paraId="221DC06F" w14:textId="77777777" w:rsidR="004125E3" w:rsidRPr="00C45988" w:rsidRDefault="004125E3" w:rsidP="004125E3">
            <w:pPr>
              <w:spacing w:line="240" w:lineRule="auto"/>
              <w:ind w:left="72" w:right="-115" w:hanging="72"/>
              <w:rPr>
                <w:rFonts w:ascii="Angsana New" w:eastAsia="Angsana New" w:hAnsi="Angsana New" w:cs="Angsana New"/>
                <w:sz w:val="30"/>
                <w:szCs w:val="30"/>
                <w:lang w:eastAsia="en-GB" w:bidi="ar-SA"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vAlign w:val="bottom"/>
          </w:tcPr>
          <w:p w14:paraId="6A6C32A5" w14:textId="7E8E4B51" w:rsidR="004125E3" w:rsidRPr="00C45988" w:rsidRDefault="000414AA" w:rsidP="00016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37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5,474,665</w:t>
            </w:r>
          </w:p>
        </w:tc>
        <w:tc>
          <w:tcPr>
            <w:tcW w:w="270" w:type="dxa"/>
            <w:vAlign w:val="bottom"/>
          </w:tcPr>
          <w:p w14:paraId="53DFD95A" w14:textId="77777777" w:rsidR="004125E3" w:rsidRPr="00C45988" w:rsidRDefault="004125E3" w:rsidP="004125E3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eastAsia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vAlign w:val="bottom"/>
          </w:tcPr>
          <w:p w14:paraId="4DA243BC" w14:textId="2B35B216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5,169,623</w:t>
            </w:r>
          </w:p>
        </w:tc>
        <w:tc>
          <w:tcPr>
            <w:tcW w:w="236" w:type="dxa"/>
            <w:vAlign w:val="bottom"/>
          </w:tcPr>
          <w:p w14:paraId="650D6EAB" w14:textId="77777777" w:rsidR="004125E3" w:rsidRPr="00C45988" w:rsidRDefault="004125E3" w:rsidP="004125E3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eastAsia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4F5B7B20" w14:textId="398BF03D" w:rsidR="004125E3" w:rsidRPr="00C45988" w:rsidRDefault="000414AA" w:rsidP="00016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5,124,03</w:t>
            </w:r>
            <w:r w:rsidR="003813B9">
              <w:rPr>
                <w:rFonts w:ascii="Angsana New" w:eastAsia="Angsana New" w:hAnsi="Angsana New" w:hint="cs"/>
                <w:sz w:val="30"/>
                <w:szCs w:val="30"/>
                <w:cs/>
                <w:lang w:val="en-US" w:eastAsia="en-US"/>
              </w:rPr>
              <w:t>9</w:t>
            </w:r>
          </w:p>
        </w:tc>
        <w:tc>
          <w:tcPr>
            <w:tcW w:w="240" w:type="dxa"/>
            <w:vAlign w:val="bottom"/>
          </w:tcPr>
          <w:p w14:paraId="038F4EC6" w14:textId="77777777" w:rsidR="004125E3" w:rsidRPr="00C45988" w:rsidRDefault="004125E3" w:rsidP="004125E3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eastAsia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vAlign w:val="bottom"/>
          </w:tcPr>
          <w:p w14:paraId="2BCDB4BC" w14:textId="5BABEFC4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4,934,239</w:t>
            </w:r>
          </w:p>
        </w:tc>
      </w:tr>
      <w:tr w:rsidR="004125E3" w:rsidRPr="00C45988" w14:paraId="44264970" w14:textId="77777777" w:rsidTr="21F8DDE6">
        <w:tc>
          <w:tcPr>
            <w:tcW w:w="3690" w:type="dxa"/>
            <w:hideMark/>
          </w:tcPr>
          <w:p w14:paraId="19640A84" w14:textId="77777777" w:rsidR="004125E3" w:rsidRPr="00C45988" w:rsidRDefault="004125E3" w:rsidP="004125E3">
            <w:pPr>
              <w:spacing w:line="240" w:lineRule="auto"/>
              <w:ind w:right="-115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7CA9B02F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434CF" w14:textId="7CE44EE2" w:rsidR="004125E3" w:rsidRPr="00C45988" w:rsidRDefault="000414AA" w:rsidP="00016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37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  <w:t>5,474,665</w:t>
            </w:r>
          </w:p>
        </w:tc>
        <w:tc>
          <w:tcPr>
            <w:tcW w:w="270" w:type="dxa"/>
          </w:tcPr>
          <w:p w14:paraId="0C9AAE49" w14:textId="77777777" w:rsidR="004125E3" w:rsidRPr="00C45988" w:rsidRDefault="004125E3" w:rsidP="004125E3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1CEC21" w14:textId="31831970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  <w:t>5,169,623</w:t>
            </w:r>
          </w:p>
        </w:tc>
        <w:tc>
          <w:tcPr>
            <w:tcW w:w="236" w:type="dxa"/>
          </w:tcPr>
          <w:p w14:paraId="619B7E03" w14:textId="77777777" w:rsidR="004125E3" w:rsidRPr="00C45988" w:rsidRDefault="004125E3" w:rsidP="004125E3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3E12A2" w14:textId="430FFBB8" w:rsidR="004125E3" w:rsidRPr="00C45988" w:rsidRDefault="000414AA" w:rsidP="00016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  <w:t>5,124,03</w:t>
            </w:r>
            <w:r w:rsidR="003813B9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9</w:t>
            </w:r>
          </w:p>
        </w:tc>
        <w:tc>
          <w:tcPr>
            <w:tcW w:w="240" w:type="dxa"/>
          </w:tcPr>
          <w:p w14:paraId="595D86A6" w14:textId="77777777" w:rsidR="004125E3" w:rsidRPr="00C45988" w:rsidRDefault="004125E3" w:rsidP="004125E3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3782D" w14:textId="7838B492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  <w:t>4,934,239</w:t>
            </w:r>
          </w:p>
        </w:tc>
      </w:tr>
      <w:tr w:rsidR="00A475A3" w:rsidRPr="00C45988" w14:paraId="3F14D888" w14:textId="77777777" w:rsidTr="21F8DDE6">
        <w:tc>
          <w:tcPr>
            <w:tcW w:w="3690" w:type="dxa"/>
          </w:tcPr>
          <w:p w14:paraId="0BDC2788" w14:textId="77777777" w:rsidR="00A475A3" w:rsidRPr="00C45988" w:rsidRDefault="00A475A3" w:rsidP="00A475A3">
            <w:pPr>
              <w:spacing w:line="240" w:lineRule="auto"/>
              <w:ind w:left="72" w:right="-115" w:hanging="72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25" w:type="dxa"/>
          </w:tcPr>
          <w:p w14:paraId="17E537B8" w14:textId="77777777" w:rsidR="00A475A3" w:rsidRPr="00C45988" w:rsidRDefault="00A475A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F9740DF" w14:textId="77777777" w:rsidR="00A475A3" w:rsidRPr="00C45988" w:rsidRDefault="00A475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eastAsia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205" w:type="dxa"/>
          </w:tcPr>
          <w:p w14:paraId="78A0793C" w14:textId="77777777" w:rsidR="00A475A3" w:rsidRPr="00C45988" w:rsidRDefault="00A475A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</w:tcPr>
          <w:p w14:paraId="3F57E4EA" w14:textId="77777777" w:rsidR="00A475A3" w:rsidRPr="00C45988" w:rsidRDefault="00A475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eastAsia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65" w:type="dxa"/>
          </w:tcPr>
          <w:p w14:paraId="29F5B110" w14:textId="77777777" w:rsidR="00A475A3" w:rsidRPr="00C45988" w:rsidRDefault="00A475A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</w:tcPr>
          <w:p w14:paraId="5196744D" w14:textId="77777777" w:rsidR="00A475A3" w:rsidRPr="00C45988" w:rsidRDefault="00A475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eastAsia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49" w:type="dxa"/>
          </w:tcPr>
          <w:p w14:paraId="13F87E60" w14:textId="77777777" w:rsidR="00A475A3" w:rsidRPr="00C45988" w:rsidRDefault="00A475A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475A3" w:rsidRPr="00C45988" w14:paraId="471DE348" w14:textId="77777777" w:rsidTr="21F8DDE6">
        <w:tc>
          <w:tcPr>
            <w:tcW w:w="3690" w:type="dxa"/>
            <w:hideMark/>
          </w:tcPr>
          <w:p w14:paraId="1DC3A0F7" w14:textId="77777777" w:rsidR="00A475A3" w:rsidRPr="00C45988" w:rsidRDefault="00A475A3" w:rsidP="00A475A3">
            <w:pPr>
              <w:spacing w:line="240" w:lineRule="auto"/>
              <w:ind w:left="72" w:right="-115" w:hanging="72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7CA9B02F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7502E91C" w14:textId="77777777" w:rsidR="00A475A3" w:rsidRPr="00C45988" w:rsidRDefault="00A475A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BB5DF05" w14:textId="77777777" w:rsidR="00A475A3" w:rsidRPr="00C45988" w:rsidRDefault="00A475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eastAsia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5B39826E" w14:textId="77777777" w:rsidR="00A475A3" w:rsidRPr="00C45988" w:rsidRDefault="00A475A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484D97F8" w14:textId="77777777" w:rsidR="00A475A3" w:rsidRPr="00C45988" w:rsidRDefault="00A475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eastAsia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63CBCF0C" w14:textId="77777777" w:rsidR="00A475A3" w:rsidRPr="00C45988" w:rsidRDefault="00A475A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</w:tcPr>
          <w:p w14:paraId="1CD2E3EA" w14:textId="77777777" w:rsidR="00A475A3" w:rsidRPr="00C45988" w:rsidRDefault="00A475A3" w:rsidP="00A475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eastAsia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617E58B4" w14:textId="77777777" w:rsidR="00A475A3" w:rsidRPr="00C45988" w:rsidRDefault="00A475A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125E3" w:rsidRPr="00C45988" w14:paraId="50634313" w14:textId="77777777" w:rsidTr="21F8DDE6">
        <w:trPr>
          <w:trHeight w:val="259"/>
        </w:trPr>
        <w:tc>
          <w:tcPr>
            <w:tcW w:w="3690" w:type="dxa"/>
          </w:tcPr>
          <w:p w14:paraId="3B3664E6" w14:textId="79B1A820" w:rsidR="004125E3" w:rsidRPr="00C45988" w:rsidRDefault="004125E3" w:rsidP="004125E3">
            <w:pPr>
              <w:spacing w:line="240" w:lineRule="auto"/>
              <w:ind w:left="72" w:right="-115" w:hanging="72"/>
              <w:rPr>
                <w:rFonts w:ascii="Angsana New" w:eastAsia="Angsana New" w:hAnsi="Angsana New" w:cs="Angsana New"/>
                <w:sz w:val="30"/>
                <w:szCs w:val="30"/>
                <w:cs/>
                <w:lang w:eastAsia="en-GB"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</w:tcPr>
          <w:p w14:paraId="30C9B0DC" w14:textId="0C3FDBB9" w:rsidR="004125E3" w:rsidRPr="00C45988" w:rsidRDefault="00D40F01" w:rsidP="00016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5,390,379</w:t>
            </w:r>
          </w:p>
        </w:tc>
        <w:tc>
          <w:tcPr>
            <w:tcW w:w="270" w:type="dxa"/>
          </w:tcPr>
          <w:p w14:paraId="4492B194" w14:textId="77777777" w:rsidR="004125E3" w:rsidRPr="00C45988" w:rsidRDefault="004125E3" w:rsidP="004125E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eastAsia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4AB34372" w14:textId="484562F6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5,100,349</w:t>
            </w:r>
          </w:p>
        </w:tc>
        <w:tc>
          <w:tcPr>
            <w:tcW w:w="236" w:type="dxa"/>
          </w:tcPr>
          <w:p w14:paraId="5A2F4D98" w14:textId="77777777" w:rsidR="004125E3" w:rsidRPr="00C45988" w:rsidRDefault="004125E3" w:rsidP="004125E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eastAsia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63C0B09C" w14:textId="37047332" w:rsidR="004125E3" w:rsidRPr="00C45988" w:rsidRDefault="00D40F01" w:rsidP="00016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5,042,135</w:t>
            </w:r>
          </w:p>
        </w:tc>
        <w:tc>
          <w:tcPr>
            <w:tcW w:w="240" w:type="dxa"/>
          </w:tcPr>
          <w:p w14:paraId="72443C31" w14:textId="77777777" w:rsidR="004125E3" w:rsidRPr="00C45988" w:rsidRDefault="004125E3" w:rsidP="004125E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eastAsia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3EC616BE" w14:textId="34830208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4,865,293</w:t>
            </w:r>
          </w:p>
        </w:tc>
      </w:tr>
      <w:tr w:rsidR="004125E3" w:rsidRPr="00C45988" w14:paraId="2C9490BF" w14:textId="77777777" w:rsidTr="21F8DDE6">
        <w:trPr>
          <w:trHeight w:val="254"/>
        </w:trPr>
        <w:tc>
          <w:tcPr>
            <w:tcW w:w="3690" w:type="dxa"/>
            <w:hideMark/>
          </w:tcPr>
          <w:p w14:paraId="55C7E269" w14:textId="22FC5029" w:rsidR="004125E3" w:rsidRPr="00C45988" w:rsidRDefault="004125E3" w:rsidP="004125E3">
            <w:pPr>
              <w:spacing w:line="240" w:lineRule="auto"/>
              <w:ind w:right="-115"/>
              <w:rPr>
                <w:rFonts w:ascii="Angsana New" w:eastAsia="Angsana New" w:hAnsi="Angsana New" w:cs="Angsana New"/>
                <w:sz w:val="30"/>
                <w:szCs w:val="30"/>
                <w:lang w:eastAsia="en-GB"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  <w:lang w:eastAsia="en-GB"/>
              </w:rPr>
              <w:t>ให้บริการซ่อม</w:t>
            </w:r>
          </w:p>
        </w:tc>
        <w:tc>
          <w:tcPr>
            <w:tcW w:w="1225" w:type="dxa"/>
          </w:tcPr>
          <w:p w14:paraId="7045C975" w14:textId="2C802442" w:rsidR="004125E3" w:rsidRPr="00C45988" w:rsidRDefault="00D40F01" w:rsidP="00016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00A529BB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84,2</w:t>
            </w:r>
            <w:r w:rsidR="00924083" w:rsidRPr="00A529BB">
              <w:rPr>
                <w:rFonts w:ascii="Angsana New" w:eastAsia="Angsana New" w:hAnsi="Angsana New" w:hint="cs"/>
                <w:sz w:val="30"/>
                <w:szCs w:val="30"/>
                <w:cs/>
                <w:lang w:val="en-US" w:eastAsia="en-US"/>
              </w:rPr>
              <w:t>8</w:t>
            </w:r>
            <w:r w:rsidR="0077012C" w:rsidRPr="00A529BB">
              <w:rPr>
                <w:rFonts w:ascii="Angsana New" w:eastAsia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270" w:type="dxa"/>
          </w:tcPr>
          <w:p w14:paraId="404E7C40" w14:textId="77777777" w:rsidR="004125E3" w:rsidRPr="00C45988" w:rsidRDefault="004125E3" w:rsidP="004125E3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eastAsia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1E0168B6" w14:textId="71E03E68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69,274</w:t>
            </w:r>
          </w:p>
        </w:tc>
        <w:tc>
          <w:tcPr>
            <w:tcW w:w="236" w:type="dxa"/>
          </w:tcPr>
          <w:p w14:paraId="371AD034" w14:textId="77777777" w:rsidR="004125E3" w:rsidRPr="00C45988" w:rsidRDefault="004125E3" w:rsidP="004125E3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eastAsia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1AB23CAD" w14:textId="30EF6D7A" w:rsidR="004125E3" w:rsidRPr="00C45988" w:rsidRDefault="00D40F01" w:rsidP="00016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81,904</w:t>
            </w:r>
          </w:p>
        </w:tc>
        <w:tc>
          <w:tcPr>
            <w:tcW w:w="240" w:type="dxa"/>
          </w:tcPr>
          <w:p w14:paraId="42CE6DE6" w14:textId="77777777" w:rsidR="004125E3" w:rsidRPr="00C45988" w:rsidRDefault="004125E3" w:rsidP="004125E3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eastAsia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045ADB1D" w14:textId="75FAE3B6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68,946</w:t>
            </w:r>
          </w:p>
        </w:tc>
      </w:tr>
      <w:tr w:rsidR="004125E3" w:rsidRPr="00C45988" w14:paraId="25065EF4" w14:textId="77777777" w:rsidTr="21F8DDE6">
        <w:tc>
          <w:tcPr>
            <w:tcW w:w="3690" w:type="dxa"/>
            <w:hideMark/>
          </w:tcPr>
          <w:p w14:paraId="5A81C57A" w14:textId="77777777" w:rsidR="004125E3" w:rsidRPr="00C45988" w:rsidRDefault="004125E3" w:rsidP="004125E3">
            <w:pPr>
              <w:spacing w:line="240" w:lineRule="auto"/>
              <w:ind w:right="-115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7CA9B02F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1CE35" w14:textId="38685FAC" w:rsidR="004125E3" w:rsidRPr="00C45988" w:rsidRDefault="000414AA" w:rsidP="00016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  <w:t>5,474,665</w:t>
            </w:r>
          </w:p>
        </w:tc>
        <w:tc>
          <w:tcPr>
            <w:tcW w:w="270" w:type="dxa"/>
          </w:tcPr>
          <w:p w14:paraId="71D0AEE1" w14:textId="77777777" w:rsidR="004125E3" w:rsidRPr="00C45988" w:rsidRDefault="004125E3" w:rsidP="004125E3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1CF98" w14:textId="6BA622FF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right="-131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  <w:t>5,169,623</w:t>
            </w:r>
          </w:p>
        </w:tc>
        <w:tc>
          <w:tcPr>
            <w:tcW w:w="236" w:type="dxa"/>
          </w:tcPr>
          <w:p w14:paraId="2515DCC0" w14:textId="77777777" w:rsidR="004125E3" w:rsidRPr="00C45988" w:rsidRDefault="004125E3" w:rsidP="004125E3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C28632" w14:textId="2FA5922C" w:rsidR="004125E3" w:rsidRPr="00C45988" w:rsidRDefault="000414AA" w:rsidP="00016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  <w:t>5,124,03</w:t>
            </w:r>
            <w:r w:rsidR="003813B9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9</w:t>
            </w:r>
          </w:p>
        </w:tc>
        <w:tc>
          <w:tcPr>
            <w:tcW w:w="240" w:type="dxa"/>
          </w:tcPr>
          <w:p w14:paraId="0BA2FAD8" w14:textId="77777777" w:rsidR="004125E3" w:rsidRPr="00C45988" w:rsidRDefault="004125E3" w:rsidP="004125E3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DD94F" w14:textId="2ADD0E1C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  <w:t>4,934,239</w:t>
            </w:r>
          </w:p>
        </w:tc>
      </w:tr>
      <w:tr w:rsidR="00DE0FCC" w:rsidRPr="00C45988" w14:paraId="062E8E3F" w14:textId="77777777" w:rsidTr="21F8DDE6">
        <w:tc>
          <w:tcPr>
            <w:tcW w:w="3690" w:type="dxa"/>
          </w:tcPr>
          <w:p w14:paraId="00757369" w14:textId="77777777" w:rsidR="00DE0FCC" w:rsidRPr="00C45988" w:rsidRDefault="00DE0FCC" w:rsidP="00DE0FCC">
            <w:pPr>
              <w:spacing w:line="240" w:lineRule="auto"/>
              <w:ind w:left="72" w:right="-115" w:hanging="72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25" w:type="dxa"/>
          </w:tcPr>
          <w:p w14:paraId="34D94289" w14:textId="77777777" w:rsidR="00DE0FCC" w:rsidRPr="00C45988" w:rsidRDefault="00DE0FC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DDA4EE0" w14:textId="77777777" w:rsidR="00DE0FCC" w:rsidRPr="00C45988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eastAsia="Angsana 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05" w:type="dxa"/>
          </w:tcPr>
          <w:p w14:paraId="0B10A2D6" w14:textId="77777777" w:rsidR="00DE0FCC" w:rsidRPr="00C45988" w:rsidRDefault="00DE0FC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236" w:type="dxa"/>
          </w:tcPr>
          <w:p w14:paraId="18439119" w14:textId="77777777" w:rsidR="00DE0FCC" w:rsidRPr="00C45988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eastAsia="Angsana 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165" w:type="dxa"/>
          </w:tcPr>
          <w:p w14:paraId="73222164" w14:textId="77777777" w:rsidR="00DE0FCC" w:rsidRPr="00C45988" w:rsidRDefault="00DE0FC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0" w:type="dxa"/>
          </w:tcPr>
          <w:p w14:paraId="7F67EF73" w14:textId="77777777" w:rsidR="00DE0FCC" w:rsidRPr="00C45988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eastAsia="Angsana New" w:hAnsi="Angsana New" w:cs="Angsana New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515A0996" w14:textId="77777777" w:rsidR="00DE0FCC" w:rsidRPr="00C45988" w:rsidRDefault="00DE0FC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E0FCC" w:rsidRPr="00C45988" w14:paraId="263E74D2" w14:textId="77777777" w:rsidTr="21F8DDE6">
        <w:tc>
          <w:tcPr>
            <w:tcW w:w="3690" w:type="dxa"/>
          </w:tcPr>
          <w:p w14:paraId="4313B6B1" w14:textId="77777777" w:rsidR="00DE0FCC" w:rsidRPr="00C45988" w:rsidRDefault="00DE0FCC" w:rsidP="00DE0FCC">
            <w:pPr>
              <w:spacing w:line="240" w:lineRule="auto"/>
              <w:ind w:left="72" w:right="-115" w:hanging="72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7CA9B02F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</w:tcPr>
          <w:p w14:paraId="665479CB" w14:textId="77777777" w:rsidR="00DE0FCC" w:rsidRPr="00C45988" w:rsidRDefault="00DE0FC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1D14440" w14:textId="77777777" w:rsidR="00DE0FCC" w:rsidRPr="00C45988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eastAsia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64342D7B" w14:textId="77777777" w:rsidR="00DE0FCC" w:rsidRPr="00C45988" w:rsidRDefault="00DE0FC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236" w:type="dxa"/>
          </w:tcPr>
          <w:p w14:paraId="40C1A68B" w14:textId="77777777" w:rsidR="00DE0FCC" w:rsidRPr="00C45988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eastAsia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01EFAAF" w14:textId="77777777" w:rsidR="00DE0FCC" w:rsidRPr="00C45988" w:rsidRDefault="00DE0FC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" w:type="dxa"/>
          </w:tcPr>
          <w:p w14:paraId="1F8403C3" w14:textId="77777777" w:rsidR="00DE0FCC" w:rsidRPr="00C45988" w:rsidRDefault="00DE0FCC" w:rsidP="00DE0FCC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eastAsia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269110CE" w14:textId="77777777" w:rsidR="00DE0FCC" w:rsidRPr="00C45988" w:rsidRDefault="00DE0FC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125E3" w:rsidRPr="00C45988" w14:paraId="43761F2A" w14:textId="77777777" w:rsidTr="21F8DDE6">
        <w:tc>
          <w:tcPr>
            <w:tcW w:w="3690" w:type="dxa"/>
            <w:vAlign w:val="bottom"/>
            <w:hideMark/>
          </w:tcPr>
          <w:p w14:paraId="451468CA" w14:textId="77777777" w:rsidR="004125E3" w:rsidRPr="00C45988" w:rsidRDefault="004125E3" w:rsidP="004125E3">
            <w:pPr>
              <w:spacing w:line="240" w:lineRule="auto"/>
              <w:ind w:left="72" w:right="-115" w:hanging="72"/>
              <w:rPr>
                <w:rFonts w:ascii="Angsana New" w:eastAsia="Angsana New" w:hAnsi="Angsana New" w:cs="Angsana New"/>
                <w:sz w:val="30"/>
                <w:szCs w:val="30"/>
                <w:lang w:eastAsia="en-GB" w:bidi="ar-SA"/>
              </w:rPr>
            </w:pPr>
            <w:r w:rsidRPr="7CA9B02F">
              <w:rPr>
                <w:rFonts w:ascii="Angsana New" w:eastAsia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vAlign w:val="bottom"/>
          </w:tcPr>
          <w:p w14:paraId="3B04F8AE" w14:textId="2E846030" w:rsidR="004125E3" w:rsidRPr="00C45988" w:rsidRDefault="000414AA" w:rsidP="00016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5,474,665</w:t>
            </w:r>
          </w:p>
        </w:tc>
        <w:tc>
          <w:tcPr>
            <w:tcW w:w="270" w:type="dxa"/>
            <w:vAlign w:val="bottom"/>
          </w:tcPr>
          <w:p w14:paraId="48C5093F" w14:textId="77777777" w:rsidR="004125E3" w:rsidRPr="00C45988" w:rsidRDefault="004125E3" w:rsidP="004125E3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eastAsia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vAlign w:val="bottom"/>
          </w:tcPr>
          <w:p w14:paraId="4A008E27" w14:textId="2ED86155" w:rsidR="004125E3" w:rsidRPr="00C45988" w:rsidRDefault="004125E3" w:rsidP="00016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5,169,623</w:t>
            </w:r>
          </w:p>
        </w:tc>
        <w:tc>
          <w:tcPr>
            <w:tcW w:w="236" w:type="dxa"/>
            <w:vAlign w:val="bottom"/>
          </w:tcPr>
          <w:p w14:paraId="125A46F6" w14:textId="77777777" w:rsidR="004125E3" w:rsidRPr="00C45988" w:rsidRDefault="004125E3" w:rsidP="004125E3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eastAsia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2C610836" w14:textId="67000881" w:rsidR="004125E3" w:rsidRPr="00C45988" w:rsidRDefault="000414AA" w:rsidP="00016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5,124,03</w:t>
            </w:r>
            <w:r w:rsidR="003813B9">
              <w:rPr>
                <w:rFonts w:ascii="Angsana New" w:eastAsia="Angsana New" w:hAnsi="Angsana New" w:hint="cs"/>
                <w:sz w:val="30"/>
                <w:szCs w:val="30"/>
                <w:cs/>
                <w:lang w:val="en-US" w:eastAsia="en-US"/>
              </w:rPr>
              <w:t>9</w:t>
            </w:r>
          </w:p>
        </w:tc>
        <w:tc>
          <w:tcPr>
            <w:tcW w:w="240" w:type="dxa"/>
            <w:vAlign w:val="bottom"/>
          </w:tcPr>
          <w:p w14:paraId="2184C5FA" w14:textId="77777777" w:rsidR="004125E3" w:rsidRPr="00C45988" w:rsidRDefault="004125E3" w:rsidP="004125E3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eastAsia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vAlign w:val="bottom"/>
          </w:tcPr>
          <w:p w14:paraId="7DABD0CC" w14:textId="697CA7B5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4,934,239</w:t>
            </w:r>
          </w:p>
        </w:tc>
      </w:tr>
      <w:tr w:rsidR="004125E3" w:rsidRPr="00C45988" w14:paraId="7EE9EFB7" w14:textId="77777777" w:rsidTr="21F8DDE6">
        <w:tc>
          <w:tcPr>
            <w:tcW w:w="3690" w:type="dxa"/>
            <w:hideMark/>
          </w:tcPr>
          <w:p w14:paraId="25966E3E" w14:textId="77777777" w:rsidR="004125E3" w:rsidRPr="00C45988" w:rsidRDefault="004125E3" w:rsidP="004125E3">
            <w:pPr>
              <w:spacing w:line="240" w:lineRule="auto"/>
              <w:ind w:right="-115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7CA9B02F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00E27" w14:textId="4EB39AF7" w:rsidR="004125E3" w:rsidRPr="00C45988" w:rsidRDefault="000414AA" w:rsidP="00016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  <w:t>5,474,665</w:t>
            </w:r>
          </w:p>
        </w:tc>
        <w:tc>
          <w:tcPr>
            <w:tcW w:w="270" w:type="dxa"/>
          </w:tcPr>
          <w:p w14:paraId="5DFBA889" w14:textId="77777777" w:rsidR="004125E3" w:rsidRPr="00C45988" w:rsidRDefault="004125E3" w:rsidP="004125E3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7D7CB8" w14:textId="2233F9D1" w:rsidR="004125E3" w:rsidRPr="00C45988" w:rsidRDefault="004125E3" w:rsidP="00016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  <w:t>5,169,623</w:t>
            </w:r>
          </w:p>
        </w:tc>
        <w:tc>
          <w:tcPr>
            <w:tcW w:w="236" w:type="dxa"/>
          </w:tcPr>
          <w:p w14:paraId="5B26565D" w14:textId="77777777" w:rsidR="004125E3" w:rsidRPr="00C45988" w:rsidRDefault="004125E3" w:rsidP="004125E3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CC1E7A" w14:textId="1D272033" w:rsidR="004125E3" w:rsidRPr="00C45988" w:rsidRDefault="000414AA" w:rsidP="00016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  <w:t>5,124,03</w:t>
            </w:r>
            <w:r w:rsidR="003813B9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9</w:t>
            </w:r>
          </w:p>
        </w:tc>
        <w:tc>
          <w:tcPr>
            <w:tcW w:w="240" w:type="dxa"/>
          </w:tcPr>
          <w:p w14:paraId="79BA0F59" w14:textId="77777777" w:rsidR="004125E3" w:rsidRPr="00C45988" w:rsidRDefault="004125E3" w:rsidP="004125E3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EBD226" w14:textId="5C69FA23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lang w:val="en-US" w:eastAsia="en-US"/>
              </w:rPr>
              <w:t>4,934,239</w:t>
            </w:r>
          </w:p>
        </w:tc>
      </w:tr>
    </w:tbl>
    <w:p w14:paraId="6E72B7A5" w14:textId="77777777" w:rsidR="00A81FFD" w:rsidRPr="00C45988" w:rsidRDefault="00A81FFD" w:rsidP="21F8DDE6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18" w:right="-45" w:firstLine="0"/>
        <w:jc w:val="thaiDistribute"/>
        <w:rPr>
          <w:rFonts w:ascii="Angsana New" w:eastAsia="Angsana New" w:hAnsi="Angsana New"/>
          <w:sz w:val="30"/>
          <w:szCs w:val="30"/>
          <w:u w:val="none"/>
        </w:rPr>
      </w:pPr>
    </w:p>
    <w:p w14:paraId="00930098" w14:textId="77777777" w:rsidR="00A81FFD" w:rsidRPr="00C45988" w:rsidRDefault="00A81FFD" w:rsidP="21F8DDE6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18" w:right="-45" w:firstLine="0"/>
        <w:jc w:val="thaiDistribute"/>
        <w:rPr>
          <w:rFonts w:ascii="Angsana New" w:eastAsia="Angsana New" w:hAnsi="Angsana New"/>
          <w:sz w:val="30"/>
          <w:szCs w:val="30"/>
          <w:u w:val="none"/>
        </w:rPr>
      </w:pPr>
    </w:p>
    <w:p w14:paraId="34194148" w14:textId="77777777" w:rsidR="00A81FFD" w:rsidRPr="00C45988" w:rsidRDefault="00A81FFD" w:rsidP="00A81FFD">
      <w:pPr>
        <w:rPr>
          <w:rFonts w:ascii="Angsana New" w:eastAsia="Angsana New" w:hAnsi="Angsana New" w:cs="Angsana New"/>
        </w:rPr>
      </w:pPr>
    </w:p>
    <w:p w14:paraId="7D1EE2A9" w14:textId="77777777" w:rsidR="00A81FFD" w:rsidRPr="00C45988" w:rsidRDefault="00A81FFD" w:rsidP="00A81FFD">
      <w:pPr>
        <w:rPr>
          <w:rFonts w:ascii="Angsana New" w:eastAsia="Angsana New" w:hAnsi="Angsana New" w:cs="Angsana New"/>
        </w:rPr>
      </w:pPr>
    </w:p>
    <w:p w14:paraId="4E958E42" w14:textId="77777777" w:rsidR="00A81FFD" w:rsidRPr="00C45988" w:rsidRDefault="00A81FFD" w:rsidP="00A81FFD">
      <w:pPr>
        <w:rPr>
          <w:rFonts w:ascii="Angsana New" w:eastAsia="Angsana New" w:hAnsi="Angsana New" w:cs="Angsana New"/>
        </w:rPr>
      </w:pPr>
    </w:p>
    <w:p w14:paraId="64A7C91A" w14:textId="77777777" w:rsidR="00A81FFD" w:rsidRPr="00C45988" w:rsidRDefault="00A81FFD" w:rsidP="00A81FFD">
      <w:pPr>
        <w:rPr>
          <w:rFonts w:ascii="Angsana New" w:eastAsia="Angsana New" w:hAnsi="Angsana New" w:cs="Angsana New"/>
        </w:rPr>
      </w:pPr>
    </w:p>
    <w:p w14:paraId="4B9D4B33" w14:textId="77777777" w:rsidR="00A81FFD" w:rsidRPr="00C45988" w:rsidRDefault="00A81FFD" w:rsidP="00A81FFD">
      <w:pPr>
        <w:rPr>
          <w:rFonts w:ascii="Angsana New" w:eastAsia="Angsana New" w:hAnsi="Angsana New" w:cs="Angsana New"/>
        </w:rPr>
      </w:pPr>
    </w:p>
    <w:p w14:paraId="7A88942E" w14:textId="77777777" w:rsidR="00794A7A" w:rsidRPr="00C45988" w:rsidRDefault="00794A7A" w:rsidP="00A81FFD">
      <w:pPr>
        <w:rPr>
          <w:rFonts w:ascii="Angsana New" w:eastAsia="Angsana New" w:hAnsi="Angsana New" w:cs="Angsana New"/>
        </w:rPr>
      </w:pPr>
    </w:p>
    <w:p w14:paraId="305A23AE" w14:textId="77777777" w:rsidR="00A81FFD" w:rsidRPr="00C45988" w:rsidRDefault="00A81FFD" w:rsidP="00A81FFD">
      <w:pPr>
        <w:rPr>
          <w:rFonts w:ascii="Angsana New" w:eastAsia="Angsana New" w:hAnsi="Angsana New" w:cs="Angsana New"/>
        </w:rPr>
      </w:pPr>
    </w:p>
    <w:p w14:paraId="5C183485" w14:textId="669AEA68" w:rsidR="004125E3" w:rsidRPr="00C45988" w:rsidRDefault="004125E3" w:rsidP="21F8DDE6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="Angsana New" w:eastAsia="Angsana New" w:hAnsi="Angsana New"/>
          <w:sz w:val="30"/>
          <w:szCs w:val="30"/>
          <w:u w:val="none"/>
        </w:rPr>
      </w:pPr>
      <w:r w:rsidRPr="21F8DDE6">
        <w:rPr>
          <w:rFonts w:ascii="Angsana New" w:eastAsia="Angsana New" w:hAnsi="Angsana New"/>
          <w:sz w:val="30"/>
          <w:szCs w:val="30"/>
          <w:u w:val="none"/>
          <w:cs/>
        </w:rPr>
        <w:lastRenderedPageBreak/>
        <w:t>เงินปันผล</w:t>
      </w:r>
    </w:p>
    <w:p w14:paraId="2E91AE1A" w14:textId="77777777" w:rsidR="004125E3" w:rsidRPr="00C45988" w:rsidRDefault="004125E3" w:rsidP="004125E3">
      <w:pPr>
        <w:rPr>
          <w:rFonts w:ascii="Angsana New" w:eastAsia="Angsana New" w:hAnsi="Angsana New" w:cs="Angsana New"/>
        </w:rPr>
      </w:pPr>
    </w:p>
    <w:p w14:paraId="276CA40F" w14:textId="77777777" w:rsidR="004125E3" w:rsidRPr="00C45988" w:rsidRDefault="004125E3" w:rsidP="21F8DD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eastAsia="Angsana New" w:hAnsi="Angsana New"/>
          <w:sz w:val="30"/>
          <w:szCs w:val="30"/>
        </w:rPr>
      </w:pPr>
      <w:r w:rsidRPr="21F8DDE6">
        <w:rPr>
          <w:rFonts w:ascii="Angsana New" w:eastAsia="Angsana New" w:hAnsi="Angsana New"/>
          <w:sz w:val="30"/>
          <w:szCs w:val="30"/>
          <w:cs/>
        </w:rPr>
        <w:t>รายละเอียดเงินปันผลในระหว่างปี มีดังนี้</w:t>
      </w:r>
    </w:p>
    <w:p w14:paraId="0DDE98B0" w14:textId="77777777" w:rsidR="004125E3" w:rsidRPr="00C45988" w:rsidRDefault="004125E3" w:rsidP="21F8DD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eastAsia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4"/>
        <w:gridCol w:w="1796"/>
        <w:gridCol w:w="1801"/>
        <w:gridCol w:w="1441"/>
        <w:gridCol w:w="1438"/>
      </w:tblGrid>
      <w:tr w:rsidR="004125E3" w:rsidRPr="00C45988" w14:paraId="123B5590" w14:textId="77777777" w:rsidTr="21F8DDE6">
        <w:trPr>
          <w:trHeight w:val="418"/>
        </w:trPr>
        <w:tc>
          <w:tcPr>
            <w:tcW w:w="1473" w:type="pct"/>
          </w:tcPr>
          <w:p w14:paraId="2F94451F" w14:textId="77777777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78" w:type="pct"/>
            <w:hideMark/>
          </w:tcPr>
          <w:p w14:paraId="662C7E0B" w14:textId="77777777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  <w:t>วันที่อนุมัติ</w:t>
            </w:r>
          </w:p>
        </w:tc>
        <w:tc>
          <w:tcPr>
            <w:tcW w:w="981" w:type="pct"/>
            <w:hideMark/>
          </w:tcPr>
          <w:p w14:paraId="53EC4649" w14:textId="77777777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  <w:t>กำหนดจ่าย</w:t>
            </w:r>
          </w:p>
        </w:tc>
        <w:tc>
          <w:tcPr>
            <w:tcW w:w="785" w:type="pct"/>
            <w:hideMark/>
          </w:tcPr>
          <w:p w14:paraId="2A5133A4" w14:textId="77777777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  <w:t>อัตราต่อหุ้น</w:t>
            </w:r>
          </w:p>
          <w:p w14:paraId="0836DB3F" w14:textId="77777777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</w:t>
            </w:r>
            <w:r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783" w:type="pct"/>
            <w:hideMark/>
          </w:tcPr>
          <w:p w14:paraId="3B85A9FF" w14:textId="77777777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  <w:t>จำนวนเงิน</w:t>
            </w:r>
          </w:p>
          <w:p w14:paraId="11D778A0" w14:textId="77777777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4125E3" w:rsidRPr="00C45988" w14:paraId="656FD52F" w14:textId="77777777" w:rsidTr="21F8DDE6">
        <w:trPr>
          <w:trHeight w:val="418"/>
        </w:trPr>
        <w:tc>
          <w:tcPr>
            <w:tcW w:w="1473" w:type="pct"/>
            <w:hideMark/>
          </w:tcPr>
          <w:p w14:paraId="094E3B13" w14:textId="20BFCB4A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lang w:val="en-US"/>
              </w:rPr>
              <w:t>256</w:t>
            </w:r>
            <w:r w:rsidR="00FA407A"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978" w:type="pct"/>
          </w:tcPr>
          <w:p w14:paraId="193CFF80" w14:textId="77777777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81" w:type="pct"/>
          </w:tcPr>
          <w:p w14:paraId="5422A2CC" w14:textId="77777777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85" w:type="pct"/>
          </w:tcPr>
          <w:p w14:paraId="4FCC4905" w14:textId="77777777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83" w:type="pct"/>
          </w:tcPr>
          <w:p w14:paraId="6B1A27A5" w14:textId="77777777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A407A" w:rsidRPr="00C45988" w14:paraId="2EB01DC6" w14:textId="77777777" w:rsidTr="21F8DDE6">
        <w:trPr>
          <w:trHeight w:val="405"/>
        </w:trPr>
        <w:tc>
          <w:tcPr>
            <w:tcW w:w="1473" w:type="pct"/>
            <w:hideMark/>
          </w:tcPr>
          <w:p w14:paraId="0E5249D0" w14:textId="4069B1FF" w:rsidR="00FA407A" w:rsidRPr="00C45988" w:rsidRDefault="00FA407A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978" w:type="pct"/>
            <w:hideMark/>
          </w:tcPr>
          <w:p w14:paraId="05E66CF5" w14:textId="422807E2" w:rsidR="00FA407A" w:rsidRPr="00C45988" w:rsidRDefault="00BC7A1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5" w:right="-104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23</w:t>
            </w:r>
            <w:r w:rsidR="00FA407A" w:rsidRPr="21F8DD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เมษายน </w:t>
            </w:r>
            <w:r w:rsidR="00FA407A"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981" w:type="pct"/>
            <w:hideMark/>
          </w:tcPr>
          <w:p w14:paraId="73EEB5E9" w14:textId="22E445E0" w:rsidR="00FA407A" w:rsidRPr="00C45988" w:rsidRDefault="00BC7A1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5" w:right="-104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14</w:t>
            </w:r>
            <w:r w:rsidR="00FA407A" w:rsidRPr="21F8DDE6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 w:rsidR="00FA407A" w:rsidRPr="21F8DD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พฤษภาคม </w:t>
            </w:r>
            <w:r w:rsidR="00FA407A"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785" w:type="pct"/>
          </w:tcPr>
          <w:p w14:paraId="27C5B3B7" w14:textId="7530F5EB" w:rsidR="00FA407A" w:rsidRPr="00C45988" w:rsidRDefault="00BC7A16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5" w:right="-281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0.15</w:t>
            </w:r>
          </w:p>
        </w:tc>
        <w:tc>
          <w:tcPr>
            <w:tcW w:w="783" w:type="pct"/>
          </w:tcPr>
          <w:p w14:paraId="668C47EC" w14:textId="0FFB1EC4" w:rsidR="00FA407A" w:rsidRPr="00C45988" w:rsidRDefault="0077012C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5" w:right="-104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90</w:t>
            </w: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000</w:t>
            </w:r>
          </w:p>
        </w:tc>
      </w:tr>
      <w:tr w:rsidR="004125E3" w:rsidRPr="00C45988" w14:paraId="3DEBF069" w14:textId="77777777" w:rsidTr="21F8DDE6">
        <w:trPr>
          <w:trHeight w:val="405"/>
        </w:trPr>
        <w:tc>
          <w:tcPr>
            <w:tcW w:w="1473" w:type="pct"/>
          </w:tcPr>
          <w:p w14:paraId="35730421" w14:textId="77777777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978" w:type="pct"/>
          </w:tcPr>
          <w:p w14:paraId="18723F9B" w14:textId="77777777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81" w:type="pct"/>
          </w:tcPr>
          <w:p w14:paraId="71FEDA13" w14:textId="77777777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5" w:type="pct"/>
          </w:tcPr>
          <w:p w14:paraId="5900F0A7" w14:textId="77777777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3" w:type="pct"/>
          </w:tcPr>
          <w:p w14:paraId="141D2A49" w14:textId="77777777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125E3" w:rsidRPr="00C45988" w14:paraId="687B039E" w14:textId="77777777" w:rsidTr="21F8DDE6">
        <w:trPr>
          <w:trHeight w:val="405"/>
        </w:trPr>
        <w:tc>
          <w:tcPr>
            <w:tcW w:w="1473" w:type="pct"/>
            <w:hideMark/>
          </w:tcPr>
          <w:p w14:paraId="1F72C756" w14:textId="630D2D8F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eastAsia="Angsana New" w:hAnsi="Angsana New"/>
                <w:i/>
                <w:iCs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lang w:val="en-US"/>
              </w:rPr>
              <w:t>256</w:t>
            </w:r>
            <w:r w:rsidR="00FA407A"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978" w:type="pct"/>
          </w:tcPr>
          <w:p w14:paraId="1155E3E5" w14:textId="77777777" w:rsidR="004125E3" w:rsidRPr="00C45988" w:rsidRDefault="0041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420"/>
              </w:tabs>
              <w:spacing w:line="240" w:lineRule="auto"/>
              <w:ind w:left="-129" w:right="-284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1" w:type="pct"/>
          </w:tcPr>
          <w:p w14:paraId="27147DC4" w14:textId="77777777" w:rsidR="004125E3" w:rsidRPr="00C45988" w:rsidRDefault="0041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420"/>
              </w:tabs>
              <w:spacing w:line="240" w:lineRule="auto"/>
              <w:ind w:left="-129" w:right="-284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58299D2C" w14:textId="77777777" w:rsidR="004125E3" w:rsidRPr="00C45988" w:rsidRDefault="0041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420"/>
              </w:tabs>
              <w:spacing w:line="240" w:lineRule="auto"/>
              <w:ind w:left="-129" w:right="-284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783" w:type="pct"/>
          </w:tcPr>
          <w:p w14:paraId="4F7F7A13" w14:textId="77777777" w:rsidR="004125E3" w:rsidRPr="00C45988" w:rsidRDefault="0041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517"/>
              </w:tabs>
              <w:spacing w:line="240" w:lineRule="auto"/>
              <w:ind w:left="-129" w:right="71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4125E3" w:rsidRPr="00C45988" w14:paraId="6A76065F" w14:textId="77777777" w:rsidTr="21F8DDE6">
        <w:trPr>
          <w:trHeight w:val="405"/>
        </w:trPr>
        <w:tc>
          <w:tcPr>
            <w:tcW w:w="1473" w:type="pct"/>
            <w:hideMark/>
          </w:tcPr>
          <w:p w14:paraId="5246A0A2" w14:textId="01663EF8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256</w:t>
            </w:r>
            <w:r w:rsidR="00FA407A"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978" w:type="pct"/>
            <w:hideMark/>
          </w:tcPr>
          <w:p w14:paraId="7A8D57B1" w14:textId="4EE61BEC" w:rsidR="004125E3" w:rsidRPr="00C45988" w:rsidRDefault="00FA407A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5" w:right="-104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</w:rPr>
              <w:t>23</w:t>
            </w:r>
            <w:r w:rsidR="004125E3" w:rsidRPr="21F8DD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เมษายน </w:t>
            </w:r>
            <w:r w:rsidR="004125E3"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256</w:t>
            </w: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981" w:type="pct"/>
            <w:hideMark/>
          </w:tcPr>
          <w:p w14:paraId="1B6A1046" w14:textId="5989500A" w:rsidR="004125E3" w:rsidRPr="00C45988" w:rsidRDefault="00FA407A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5" w:right="-104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</w:rPr>
              <w:t>14</w:t>
            </w:r>
            <w:r w:rsidR="004125E3" w:rsidRPr="21F8DDE6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 w:rsidR="004125E3" w:rsidRPr="21F8DD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พฤษภาคม </w:t>
            </w:r>
            <w:r w:rsidR="004125E3"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256</w:t>
            </w: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785" w:type="pct"/>
            <w:hideMark/>
          </w:tcPr>
          <w:p w14:paraId="4EFF015B" w14:textId="6D684438" w:rsidR="004125E3" w:rsidRPr="00C45988" w:rsidRDefault="004125E3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5" w:right="-281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0</w:t>
            </w:r>
            <w:r w:rsidRPr="21F8DDE6">
              <w:rPr>
                <w:rFonts w:ascii="Angsana New" w:eastAsia="Angsana New" w:hAnsi="Angsana New"/>
                <w:sz w:val="30"/>
                <w:szCs w:val="30"/>
              </w:rPr>
              <w:t>.</w:t>
            </w: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1</w:t>
            </w:r>
            <w:r w:rsidR="00FA407A"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783" w:type="pct"/>
            <w:hideMark/>
          </w:tcPr>
          <w:p w14:paraId="27E3D52E" w14:textId="78015476" w:rsidR="004125E3" w:rsidRPr="00C45988" w:rsidRDefault="00FA407A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5" w:right="-104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72</w:t>
            </w:r>
            <w:r w:rsidR="004125E3"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,000</w:t>
            </w:r>
          </w:p>
        </w:tc>
      </w:tr>
    </w:tbl>
    <w:p w14:paraId="31A16F13" w14:textId="77777777" w:rsidR="004125E3" w:rsidRPr="00C45988" w:rsidRDefault="004125E3" w:rsidP="004125E3">
      <w:pPr>
        <w:rPr>
          <w:rFonts w:ascii="Angsana New" w:eastAsia="Angsana New" w:hAnsi="Angsana New" w:cs="Angsana New"/>
        </w:rPr>
      </w:pPr>
    </w:p>
    <w:p w14:paraId="0DB048D8" w14:textId="75A528B9" w:rsidR="008C4803" w:rsidRPr="00C45988" w:rsidRDefault="008C4803" w:rsidP="21F8DDE6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="Angsana New" w:eastAsia="Angsana New" w:hAnsi="Angsana New"/>
          <w:sz w:val="30"/>
          <w:szCs w:val="30"/>
          <w:u w:val="none"/>
        </w:rPr>
      </w:pPr>
      <w:r w:rsidRPr="21F8DDE6">
        <w:rPr>
          <w:rFonts w:ascii="Angsana New" w:eastAsia="Angsana New" w:hAnsi="Angsana New"/>
          <w:sz w:val="30"/>
          <w:szCs w:val="30"/>
          <w:u w:val="none"/>
          <w:cs/>
        </w:rPr>
        <w:t>ภาระผูกพันกับ</w:t>
      </w:r>
      <w:r w:rsidR="00D56E91" w:rsidRPr="21F8DDE6">
        <w:rPr>
          <w:rFonts w:ascii="Angsana New" w:eastAsia="Angsana New" w:hAnsi="Angsana New"/>
          <w:sz w:val="30"/>
          <w:szCs w:val="30"/>
          <w:u w:val="none"/>
          <w:cs/>
        </w:rPr>
        <w:t>บุคคลหรือกิจการที่ไม่เกี่ยวข้องกัน</w:t>
      </w:r>
    </w:p>
    <w:p w14:paraId="1228026F" w14:textId="77777777" w:rsidR="00D56E91" w:rsidRPr="00C45988" w:rsidRDefault="00D56E91" w:rsidP="00D56E91">
      <w:pPr>
        <w:rPr>
          <w:rFonts w:ascii="Angsana New" w:eastAsia="Angsana New" w:hAnsi="Angsana New" w:cs="Angsana New"/>
        </w:rPr>
      </w:pP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08"/>
        <w:gridCol w:w="270"/>
        <w:gridCol w:w="1062"/>
        <w:gridCol w:w="270"/>
        <w:gridCol w:w="990"/>
        <w:gridCol w:w="270"/>
        <w:gridCol w:w="1069"/>
      </w:tblGrid>
      <w:tr w:rsidR="00D56E91" w:rsidRPr="00C45988" w14:paraId="636D0929" w14:textId="77777777" w:rsidTr="006E1613">
        <w:trPr>
          <w:trHeight w:val="418"/>
        </w:trPr>
        <w:tc>
          <w:tcPr>
            <w:tcW w:w="4230" w:type="dxa"/>
          </w:tcPr>
          <w:p w14:paraId="5B6E3393" w14:textId="77777777" w:rsidR="00D56E91" w:rsidRPr="00C45988" w:rsidRDefault="00D56E91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340" w:type="dxa"/>
            <w:gridSpan w:val="3"/>
          </w:tcPr>
          <w:p w14:paraId="2DBD876A" w14:textId="77777777" w:rsidR="00D56E91" w:rsidRPr="00C45988" w:rsidRDefault="00D56E91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5B00AE65" w14:textId="77777777" w:rsidR="00D56E91" w:rsidRPr="00C45988" w:rsidRDefault="00D56E91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29" w:type="dxa"/>
            <w:gridSpan w:val="3"/>
          </w:tcPr>
          <w:p w14:paraId="442F3E12" w14:textId="77777777" w:rsidR="00D56E91" w:rsidRPr="00C45988" w:rsidRDefault="00D56E91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56E91" w:rsidRPr="00C45988" w14:paraId="6E99A790" w14:textId="77777777" w:rsidTr="006E1613">
        <w:trPr>
          <w:trHeight w:val="418"/>
        </w:trPr>
        <w:tc>
          <w:tcPr>
            <w:tcW w:w="4230" w:type="dxa"/>
          </w:tcPr>
          <w:p w14:paraId="690554D1" w14:textId="77777777" w:rsidR="00D56E91" w:rsidRPr="00C45988" w:rsidRDefault="00D56E91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0C93B77C" w14:textId="452569D7" w:rsidR="00D56E91" w:rsidRPr="00C45988" w:rsidRDefault="00D56E91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3</w:t>
            </w:r>
            <w:r w:rsidR="00FA407A"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>0</w:t>
            </w: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 xml:space="preserve"> </w:t>
            </w: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  <w:t>ม</w:t>
            </w:r>
            <w:r w:rsidR="00FA407A" w:rsidRPr="21F8DDE6"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70" w:type="dxa"/>
          </w:tcPr>
          <w:p w14:paraId="19F2D68F" w14:textId="77777777" w:rsidR="00D56E91" w:rsidRPr="00C45988" w:rsidRDefault="00D56E91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62" w:type="dxa"/>
          </w:tcPr>
          <w:p w14:paraId="141DDC81" w14:textId="77777777" w:rsidR="00D56E91" w:rsidRPr="00C45988" w:rsidRDefault="00D56E91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 xml:space="preserve">31 </w:t>
            </w: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8A10F50" w14:textId="77777777" w:rsidR="00D56E91" w:rsidRPr="00C45988" w:rsidRDefault="00D56E91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5D550B9" w14:textId="5666A68C" w:rsidR="00D56E91" w:rsidRPr="00C45988" w:rsidRDefault="00FA407A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 xml:space="preserve">30 </w:t>
            </w: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38688D2" w14:textId="77777777" w:rsidR="00D56E91" w:rsidRPr="00C45988" w:rsidRDefault="00D56E91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69" w:type="dxa"/>
          </w:tcPr>
          <w:p w14:paraId="6B3BC24B" w14:textId="77777777" w:rsidR="00D56E91" w:rsidRPr="00C45988" w:rsidRDefault="00D56E91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/>
              </w:rPr>
              <w:t xml:space="preserve">31 </w:t>
            </w: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56E91" w:rsidRPr="00C45988" w14:paraId="497DF393" w14:textId="77777777" w:rsidTr="006E1613">
        <w:trPr>
          <w:trHeight w:val="418"/>
        </w:trPr>
        <w:tc>
          <w:tcPr>
            <w:tcW w:w="4230" w:type="dxa"/>
          </w:tcPr>
          <w:p w14:paraId="17BE23F2" w14:textId="77777777" w:rsidR="00D56E91" w:rsidRPr="00C45988" w:rsidRDefault="00D56E91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7475AC4A" w14:textId="77777777" w:rsidR="00D56E91" w:rsidRPr="00C45988" w:rsidRDefault="00D56E91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70" w:type="dxa"/>
          </w:tcPr>
          <w:p w14:paraId="615F879F" w14:textId="77777777" w:rsidR="00D56E91" w:rsidRPr="00C45988" w:rsidRDefault="00D56E91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62" w:type="dxa"/>
          </w:tcPr>
          <w:p w14:paraId="28E2B89A" w14:textId="77777777" w:rsidR="00D56E91" w:rsidRPr="00C45988" w:rsidRDefault="00D56E91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70" w:type="dxa"/>
          </w:tcPr>
          <w:p w14:paraId="1CD0BD9F" w14:textId="77777777" w:rsidR="00D56E91" w:rsidRPr="00C45988" w:rsidRDefault="00D56E91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F072FCB" w14:textId="77777777" w:rsidR="00D56E91" w:rsidRPr="00C45988" w:rsidRDefault="00D56E91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70" w:type="dxa"/>
          </w:tcPr>
          <w:p w14:paraId="21C1269C" w14:textId="77777777" w:rsidR="00D56E91" w:rsidRPr="00C45988" w:rsidRDefault="00D56E91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69" w:type="dxa"/>
          </w:tcPr>
          <w:p w14:paraId="09F2FA6E" w14:textId="77777777" w:rsidR="00D56E91" w:rsidRPr="00C45988" w:rsidRDefault="00D56E91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  <w:t>2568</w:t>
            </w:r>
          </w:p>
        </w:tc>
      </w:tr>
      <w:tr w:rsidR="00D56E91" w:rsidRPr="00C45988" w14:paraId="43ECCD47" w14:textId="77777777" w:rsidTr="21F8DDE6">
        <w:trPr>
          <w:trHeight w:val="434"/>
        </w:trPr>
        <w:tc>
          <w:tcPr>
            <w:tcW w:w="4230" w:type="dxa"/>
          </w:tcPr>
          <w:p w14:paraId="7FF62F48" w14:textId="77777777" w:rsidR="00D56E91" w:rsidRPr="00C45988" w:rsidRDefault="00D56E91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39" w:type="dxa"/>
            <w:gridSpan w:val="7"/>
          </w:tcPr>
          <w:p w14:paraId="2280D80A" w14:textId="77777777" w:rsidR="00D56E91" w:rsidRPr="00C45988" w:rsidRDefault="00D56E91" w:rsidP="21F8D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Angsana New" w:hAnsi="Angsana New"/>
                <w:sz w:val="30"/>
                <w:szCs w:val="30"/>
                <w:lang w:val="en-US" w:eastAsia="en-US"/>
              </w:rPr>
            </w:pPr>
            <w:r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21F8DDE6">
              <w:rPr>
                <w:rFonts w:ascii="Angsana New" w:eastAsia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6E1613" w:rsidRPr="00C45988" w14:paraId="566C0D8C" w14:textId="77777777" w:rsidTr="006E1613">
        <w:trPr>
          <w:trHeight w:val="405"/>
        </w:trPr>
        <w:tc>
          <w:tcPr>
            <w:tcW w:w="4230" w:type="dxa"/>
          </w:tcPr>
          <w:p w14:paraId="7F96E267" w14:textId="6BFD19F9" w:rsidR="006E1613" w:rsidRPr="00C45988" w:rsidRDefault="006E1613" w:rsidP="006E1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21F8DDE6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08" w:type="dxa"/>
            <w:vAlign w:val="center"/>
          </w:tcPr>
          <w:p w14:paraId="5A789276" w14:textId="751571AC" w:rsidR="006E1613" w:rsidRPr="00C45988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979B3F" w14:textId="77777777" w:rsidR="006E1613" w:rsidRPr="00C45988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792BACAE" w14:textId="76F3767C" w:rsidR="006E1613" w:rsidRPr="00C45988" w:rsidRDefault="006E1613" w:rsidP="006E1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B8C8586" w14:textId="77777777" w:rsidR="006E1613" w:rsidRPr="00C45988" w:rsidRDefault="006E1613" w:rsidP="006E1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vAlign w:val="center"/>
          </w:tcPr>
          <w:p w14:paraId="78EB3853" w14:textId="1F400B05" w:rsidR="006E1613" w:rsidRPr="00C45988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DCAF67" w14:textId="77777777" w:rsidR="006E1613" w:rsidRPr="00C45988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1741E7F3" w14:textId="30073319" w:rsidR="006E1613" w:rsidRPr="00C45988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E1613" w:rsidRPr="00C45988" w14:paraId="35C85FBE" w14:textId="77777777" w:rsidTr="006E1613">
        <w:trPr>
          <w:trHeight w:val="405"/>
        </w:trPr>
        <w:tc>
          <w:tcPr>
            <w:tcW w:w="4230" w:type="dxa"/>
          </w:tcPr>
          <w:p w14:paraId="33EB3206" w14:textId="67DA50E7" w:rsidR="006E1613" w:rsidRPr="21F8DDE6" w:rsidRDefault="006E1613" w:rsidP="006E1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cs/>
              </w:rPr>
              <w:t>เครื่องตกแต่ง และติดตั้ง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vAlign w:val="center"/>
          </w:tcPr>
          <w:p w14:paraId="60EAEB11" w14:textId="25318F2F" w:rsidR="006E1613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 w:rsidRPr="006E1613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</w:rPr>
              <w:t>1</w:t>
            </w:r>
            <w:r w:rsidRPr="006E1613"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9,336</w:t>
            </w:r>
          </w:p>
        </w:tc>
        <w:tc>
          <w:tcPr>
            <w:tcW w:w="270" w:type="dxa"/>
            <w:vAlign w:val="center"/>
          </w:tcPr>
          <w:p w14:paraId="2F48D1AE" w14:textId="77777777" w:rsidR="006E1613" w:rsidRPr="00C45988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17A0C646" w14:textId="794EB777" w:rsidR="006E1613" w:rsidRPr="21F8DDE6" w:rsidRDefault="006E1613" w:rsidP="006E1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D54F88">
              <w:rPr>
                <w:rFonts w:ascii="Angsana New" w:eastAsia="Angsana New" w:hAnsi="Angsana New"/>
                <w:b/>
                <w:bCs/>
                <w:sz w:val="28"/>
                <w:szCs w:val="28"/>
                <w:lang w:val="en-US" w:eastAsia="en-US"/>
              </w:rPr>
              <w:t>498</w:t>
            </w:r>
          </w:p>
        </w:tc>
        <w:tc>
          <w:tcPr>
            <w:tcW w:w="270" w:type="dxa"/>
          </w:tcPr>
          <w:p w14:paraId="0DE3188A" w14:textId="77777777" w:rsidR="006E1613" w:rsidRPr="00C45988" w:rsidRDefault="006E1613" w:rsidP="006E1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C3126F2" w14:textId="5BE155AD" w:rsidR="006E1613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 w:rsidRPr="006E1613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</w:rPr>
              <w:t>18</w:t>
            </w:r>
            <w:r w:rsidRPr="006E1613"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,</w:t>
            </w:r>
            <w:r w:rsidRPr="006E1613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</w:rPr>
              <w:t>369</w:t>
            </w:r>
          </w:p>
        </w:tc>
        <w:tc>
          <w:tcPr>
            <w:tcW w:w="270" w:type="dxa"/>
          </w:tcPr>
          <w:p w14:paraId="64AFF052" w14:textId="77777777" w:rsidR="006E1613" w:rsidRPr="00C45988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4CA374E5" w14:textId="6EA0BB04" w:rsidR="006E1613" w:rsidRPr="21F8DDE6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 w:rsidRPr="006E1613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</w:rPr>
              <w:t>498</w:t>
            </w:r>
          </w:p>
        </w:tc>
      </w:tr>
      <w:tr w:rsidR="006E1613" w:rsidRPr="00C45988" w14:paraId="510143AE" w14:textId="77777777" w:rsidTr="006E1613">
        <w:trPr>
          <w:trHeight w:val="405"/>
        </w:trPr>
        <w:tc>
          <w:tcPr>
            <w:tcW w:w="4230" w:type="dxa"/>
          </w:tcPr>
          <w:p w14:paraId="5CC90023" w14:textId="77777777" w:rsidR="006E1613" w:rsidRPr="21F8DDE6" w:rsidRDefault="006E1613" w:rsidP="006E1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center"/>
          </w:tcPr>
          <w:p w14:paraId="26173434" w14:textId="77777777" w:rsidR="006E1613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3A8189" w14:textId="77777777" w:rsidR="006E1613" w:rsidRPr="00C45988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56884C05" w14:textId="77777777" w:rsidR="006E1613" w:rsidRPr="21F8DDE6" w:rsidRDefault="006E1613" w:rsidP="006E1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5D94132" w14:textId="77777777" w:rsidR="006E1613" w:rsidRPr="00C45988" w:rsidRDefault="006E1613" w:rsidP="006E1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3AA6EBCA" w14:textId="77777777" w:rsidR="006E1613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B068F2" w14:textId="77777777" w:rsidR="006E1613" w:rsidRPr="00C45988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7AB6C71B" w14:textId="77777777" w:rsidR="006E1613" w:rsidRPr="21F8DDE6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E1613" w:rsidRPr="00C45988" w14:paraId="00B479F8" w14:textId="77777777" w:rsidTr="001E7A24">
        <w:trPr>
          <w:trHeight w:val="405"/>
        </w:trPr>
        <w:tc>
          <w:tcPr>
            <w:tcW w:w="4230" w:type="dxa"/>
          </w:tcPr>
          <w:p w14:paraId="6DCD9933" w14:textId="073B5252" w:rsidR="006E1613" w:rsidRPr="00D77C04" w:rsidRDefault="006E1613" w:rsidP="006E1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77C04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008" w:type="dxa"/>
          </w:tcPr>
          <w:p w14:paraId="037B1B76" w14:textId="77777777" w:rsidR="006E1613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D940EE" w14:textId="77777777" w:rsidR="006E1613" w:rsidRPr="00C45988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3D9CB3BE" w14:textId="77777777" w:rsidR="006E1613" w:rsidRPr="21F8DDE6" w:rsidRDefault="006E1613" w:rsidP="006E1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FA84C3A" w14:textId="77777777" w:rsidR="006E1613" w:rsidRPr="00C45988" w:rsidRDefault="006E1613" w:rsidP="006E1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vAlign w:val="center"/>
          </w:tcPr>
          <w:p w14:paraId="36811C7F" w14:textId="77777777" w:rsidR="006E1613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2EFC4C" w14:textId="77777777" w:rsidR="006E1613" w:rsidRPr="00C45988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2F91A004" w14:textId="77777777" w:rsidR="006E1613" w:rsidRPr="21F8DDE6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E1613" w:rsidRPr="00C45988" w14:paraId="6E975FDA" w14:textId="77777777" w:rsidTr="006E1613">
        <w:trPr>
          <w:trHeight w:val="405"/>
        </w:trPr>
        <w:tc>
          <w:tcPr>
            <w:tcW w:w="4230" w:type="dxa"/>
          </w:tcPr>
          <w:p w14:paraId="331090FE" w14:textId="09D1C0AD" w:rsidR="006E1613" w:rsidRPr="21F8DDE6" w:rsidRDefault="006E1613" w:rsidP="006E1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</w:pPr>
            <w:r w:rsidRPr="21F8DDE6"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vAlign w:val="center"/>
          </w:tcPr>
          <w:p w14:paraId="1D972788" w14:textId="4ED958C1" w:rsidR="006E1613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229,550</w:t>
            </w:r>
          </w:p>
        </w:tc>
        <w:tc>
          <w:tcPr>
            <w:tcW w:w="270" w:type="dxa"/>
          </w:tcPr>
          <w:p w14:paraId="4AD45C48" w14:textId="77777777" w:rsidR="006E1613" w:rsidRPr="00C45988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4FE501C2" w14:textId="032ECEE4" w:rsidR="006E1613" w:rsidRPr="21F8DDE6" w:rsidRDefault="006E1613" w:rsidP="006E1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lang w:val="en-US"/>
              </w:rPr>
            </w:pPr>
            <w:r w:rsidRPr="21F8DDE6">
              <w:rPr>
                <w:rFonts w:ascii="Angsana New" w:eastAsia="Angsana New" w:hAnsi="Angsana New"/>
                <w:b/>
                <w:bCs/>
                <w:sz w:val="28"/>
                <w:szCs w:val="28"/>
                <w:lang w:val="en-US"/>
              </w:rPr>
              <w:t>229,550</w:t>
            </w:r>
          </w:p>
        </w:tc>
        <w:tc>
          <w:tcPr>
            <w:tcW w:w="270" w:type="dxa"/>
          </w:tcPr>
          <w:p w14:paraId="1F8153E2" w14:textId="77777777" w:rsidR="006E1613" w:rsidRPr="00C45988" w:rsidRDefault="006E1613" w:rsidP="006E1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3F7BC7DD" w14:textId="35C3AE16" w:rsidR="006E1613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229,550</w:t>
            </w:r>
          </w:p>
        </w:tc>
        <w:tc>
          <w:tcPr>
            <w:tcW w:w="270" w:type="dxa"/>
          </w:tcPr>
          <w:p w14:paraId="0AAF3D0F" w14:textId="77777777" w:rsidR="006E1613" w:rsidRPr="00C45988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7FC61EC5" w14:textId="2EFA50BF" w:rsidR="006E1613" w:rsidRPr="21F8DDE6" w:rsidRDefault="006E1613" w:rsidP="006E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 w:rsidRPr="21F8DDE6"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229,550</w:t>
            </w:r>
          </w:p>
        </w:tc>
      </w:tr>
    </w:tbl>
    <w:p w14:paraId="17FEC107" w14:textId="77777777" w:rsidR="00D56E91" w:rsidRPr="00C45988" w:rsidRDefault="00D56E91" w:rsidP="00D56E91">
      <w:pPr>
        <w:rPr>
          <w:rFonts w:ascii="Angsana New" w:eastAsia="Angsana New" w:hAnsi="Angsana New" w:cs="Angsana New"/>
        </w:rPr>
      </w:pPr>
    </w:p>
    <w:p w14:paraId="34064997" w14:textId="7931D015" w:rsidR="00B01AC4" w:rsidRDefault="00B01AC4" w:rsidP="21F8DDE6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="Angsana New" w:eastAsia="Angsana New" w:hAnsi="Angsana New"/>
          <w:sz w:val="30"/>
          <w:szCs w:val="30"/>
          <w:u w:val="none"/>
        </w:rPr>
      </w:pPr>
      <w:r>
        <w:rPr>
          <w:rFonts w:ascii="Angsana New" w:eastAsia="Angsana New" w:hAnsi="Angsana New" w:hint="cs"/>
          <w:sz w:val="30"/>
          <w:szCs w:val="30"/>
          <w:u w:val="none"/>
          <w:cs/>
        </w:rPr>
        <w:t>เหตุการณ์</w:t>
      </w:r>
      <w:r w:rsidRPr="21F8DDE6">
        <w:rPr>
          <w:rFonts w:ascii="Angsana New" w:eastAsia="Angsana New" w:hAnsi="Angsana New"/>
          <w:sz w:val="30"/>
          <w:szCs w:val="30"/>
          <w:u w:val="none"/>
          <w:cs/>
        </w:rPr>
        <w:t>ภายหลังรอบระยะเวลารายงาน</w:t>
      </w:r>
    </w:p>
    <w:p w14:paraId="71601EB7" w14:textId="77777777" w:rsidR="00B01AC4" w:rsidRDefault="00B01AC4" w:rsidP="00B01AC4">
      <w:pPr>
        <w:rPr>
          <w:rFonts w:cstheme="minorBidi"/>
          <w:lang w:val="x-none" w:eastAsia="x-none"/>
        </w:rPr>
      </w:pPr>
    </w:p>
    <w:p w14:paraId="0EB26D3D" w14:textId="3C9726C9" w:rsidR="00B01AC4" w:rsidRPr="00463507" w:rsidRDefault="00B01AC4" w:rsidP="00B01AC4">
      <w:pPr>
        <w:ind w:left="540"/>
        <w:rPr>
          <w:rFonts w:ascii="Angsana New" w:eastAsia="Angsana New" w:hAnsi="Angsana New" w:cs="Angsana New"/>
          <w:sz w:val="30"/>
          <w:szCs w:val="30"/>
        </w:rPr>
      </w:pPr>
      <w:r w:rsidRPr="00463507">
        <w:rPr>
          <w:rFonts w:ascii="Angsana New" w:eastAsia="Angsana New" w:hAnsi="Angsana New" w:cs="Angsana New"/>
          <w:sz w:val="30"/>
          <w:szCs w:val="30"/>
          <w:cs/>
        </w:rPr>
        <w:t xml:space="preserve">เมื่อวันที่ </w:t>
      </w:r>
      <w:r w:rsidRPr="00463507">
        <w:rPr>
          <w:rFonts w:ascii="Angsana New" w:eastAsia="Angsana New" w:hAnsi="Angsana New" w:cs="Angsana New"/>
          <w:sz w:val="30"/>
          <w:szCs w:val="30"/>
        </w:rPr>
        <w:t>7</w:t>
      </w:r>
      <w:r w:rsidRPr="00463507">
        <w:rPr>
          <w:rFonts w:ascii="Angsana New" w:eastAsia="Angsana New" w:hAnsi="Angsana New" w:cs="Angsana New"/>
          <w:sz w:val="30"/>
          <w:szCs w:val="30"/>
          <w:cs/>
        </w:rPr>
        <w:t xml:space="preserve"> สิงหาคม </w:t>
      </w:r>
      <w:r w:rsidRPr="00463507">
        <w:rPr>
          <w:rFonts w:ascii="Angsana New" w:eastAsia="Angsana New" w:hAnsi="Angsana New" w:cs="Angsana New"/>
          <w:sz w:val="30"/>
          <w:szCs w:val="30"/>
        </w:rPr>
        <w:t>2569</w:t>
      </w:r>
      <w:r w:rsidRPr="00463507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ที่ประชุมคณะกรรมการบริษัทมีมติอนุมัติจ่ายเงินปันผลระหว่างกาลปี </w:t>
      </w:r>
      <w:r w:rsidRPr="00463507">
        <w:rPr>
          <w:rFonts w:ascii="Angsana New" w:eastAsia="Angsana New" w:hAnsi="Angsana New" w:cs="Angsana New"/>
          <w:sz w:val="30"/>
          <w:szCs w:val="30"/>
        </w:rPr>
        <w:t>2569</w:t>
      </w:r>
      <w:r w:rsidRPr="00463507">
        <w:rPr>
          <w:rFonts w:ascii="Angsana New" w:eastAsia="Angsana New" w:hAnsi="Angsana New" w:cs="Angsana New"/>
          <w:sz w:val="30"/>
          <w:szCs w:val="30"/>
          <w:cs/>
        </w:rPr>
        <w:t xml:space="preserve"> ในอัตราหุ้นละ </w:t>
      </w:r>
      <w:r w:rsidR="00170C77">
        <w:rPr>
          <w:rFonts w:ascii="Angsana New" w:eastAsia="Angsana New" w:hAnsi="Angsana New" w:cs="Angsana New"/>
          <w:sz w:val="30"/>
          <w:szCs w:val="30"/>
        </w:rPr>
        <w:t>0.08</w:t>
      </w:r>
      <w:r w:rsidRPr="00463507">
        <w:rPr>
          <w:rFonts w:ascii="Angsana New" w:eastAsia="Angsana New" w:hAnsi="Angsana New" w:cs="Angsana New"/>
          <w:sz w:val="30"/>
          <w:szCs w:val="30"/>
          <w:cs/>
        </w:rPr>
        <w:t xml:space="preserve"> บาท เป็นจำนวนเงินทั้งสิ้น </w:t>
      </w:r>
      <w:r w:rsidR="00170C77">
        <w:rPr>
          <w:rFonts w:ascii="Angsana New" w:eastAsia="Angsana New" w:hAnsi="Angsana New" w:cs="Angsana New"/>
          <w:sz w:val="30"/>
          <w:szCs w:val="30"/>
        </w:rPr>
        <w:t>48</w:t>
      </w:r>
      <w:r w:rsidRPr="00463507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โดยกำหนดจ่ายเงินปันผลในวันที่ </w:t>
      </w:r>
      <w:r>
        <w:rPr>
          <w:rFonts w:ascii="Angsana New" w:eastAsia="Angsana New" w:hAnsi="Angsana New" w:cs="Angsana New"/>
          <w:sz w:val="30"/>
          <w:szCs w:val="30"/>
        </w:rPr>
        <w:t>4</w:t>
      </w:r>
      <w:r w:rsidRPr="00463507">
        <w:rPr>
          <w:rFonts w:ascii="Angsana New" w:eastAsia="Angsana New" w:hAnsi="Angsana New" w:cs="Angsana New"/>
          <w:sz w:val="30"/>
          <w:szCs w:val="30"/>
          <w:cs/>
        </w:rPr>
        <w:t xml:space="preserve"> กันยายน </w:t>
      </w:r>
      <w:r>
        <w:rPr>
          <w:rFonts w:ascii="Angsana New" w:eastAsia="Angsana New" w:hAnsi="Angsana New" w:cs="Angsana New"/>
          <w:sz w:val="30"/>
          <w:szCs w:val="30"/>
        </w:rPr>
        <w:t>2569</w:t>
      </w:r>
    </w:p>
    <w:p w14:paraId="511DA7B4" w14:textId="376CD6FC" w:rsidR="00880BF4" w:rsidRDefault="00880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eastAsia="x-none"/>
        </w:rPr>
      </w:pPr>
      <w:r>
        <w:rPr>
          <w:rFonts w:cstheme="minorBidi"/>
          <w:cs/>
          <w:lang w:eastAsia="x-none"/>
        </w:rPr>
        <w:br w:type="page"/>
      </w:r>
    </w:p>
    <w:p w14:paraId="10BB4E0A" w14:textId="520CF251" w:rsidR="00744A55" w:rsidRPr="00C45988" w:rsidRDefault="005D678D" w:rsidP="21F8DDE6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="Angsana New" w:eastAsia="Angsana New" w:hAnsi="Angsana New"/>
          <w:sz w:val="30"/>
          <w:szCs w:val="30"/>
          <w:u w:val="none"/>
        </w:rPr>
      </w:pPr>
      <w:r>
        <w:rPr>
          <w:rFonts w:ascii="Angsana New" w:eastAsia="Angsana New" w:hAnsi="Angsana New" w:hint="cs"/>
          <w:sz w:val="30"/>
          <w:szCs w:val="30"/>
          <w:u w:val="none"/>
          <w:cs/>
        </w:rPr>
        <w:lastRenderedPageBreak/>
        <w:t>มาต</w:t>
      </w:r>
      <w:r w:rsidR="000220B4">
        <w:rPr>
          <w:rFonts w:ascii="Angsana New" w:eastAsia="Angsana New" w:hAnsi="Angsana New" w:hint="cs"/>
          <w:sz w:val="30"/>
          <w:szCs w:val="30"/>
          <w:u w:val="none"/>
          <w:cs/>
        </w:rPr>
        <w:t>รฐาน</w:t>
      </w:r>
      <w:r w:rsidR="000220B4" w:rsidRPr="000220B4">
        <w:rPr>
          <w:rFonts w:ascii="Angsana New" w:eastAsia="Angsana New" w:hAnsi="Angsana New"/>
          <w:sz w:val="30"/>
          <w:szCs w:val="30"/>
          <w:u w:val="none"/>
          <w:cs/>
        </w:rPr>
        <w:t>การรายงานทางการเงินที่ยังไม่ได้ใช้</w:t>
      </w:r>
    </w:p>
    <w:p w14:paraId="456B2C7B" w14:textId="77777777" w:rsidR="00E6122D" w:rsidRPr="00C45988" w:rsidRDefault="00E6122D" w:rsidP="00E6122D">
      <w:pPr>
        <w:rPr>
          <w:rFonts w:ascii="Angsana New" w:eastAsia="Angsana New" w:hAnsi="Angsana New" w:cs="Angsana New"/>
        </w:rPr>
      </w:pPr>
    </w:p>
    <w:p w14:paraId="658EC14F" w14:textId="18AEB690" w:rsidR="00EF5914" w:rsidRDefault="00616E6C" w:rsidP="003D0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DengXian" w:hAnsi="Angsana New" w:cs="Angsana New"/>
          <w:sz w:val="30"/>
          <w:szCs w:val="30"/>
          <w:lang w:eastAsia="zh-CN"/>
        </w:rPr>
      </w:pPr>
      <w:r w:rsidRPr="00616E6C">
        <w:rPr>
          <w:rFonts w:ascii="Angsana New" w:eastAsia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="00621833">
        <w:rPr>
          <w:rFonts w:ascii="Angsana New" w:eastAsia="Angsana New" w:hAnsi="Angsana New" w:cs="Angsana New" w:hint="cs"/>
          <w:sz w:val="30"/>
          <w:szCs w:val="30"/>
          <w:cs/>
        </w:rPr>
        <w:t xml:space="preserve">ฉบับที่ </w:t>
      </w:r>
      <w:r w:rsidR="00621833">
        <w:rPr>
          <w:rFonts w:ascii="Angsana New" w:eastAsia="DengXian" w:hAnsi="Angsana New" w:cs="Angsana New"/>
          <w:sz w:val="30"/>
          <w:szCs w:val="30"/>
          <w:lang w:eastAsia="zh-CN"/>
        </w:rPr>
        <w:t xml:space="preserve">18 </w:t>
      </w:r>
      <w:r w:rsidR="00621833">
        <w:rPr>
          <w:rFonts w:ascii="Angsana New" w:eastAsia="DengXian" w:hAnsi="Angsana New" w:cs="Angsana New" w:hint="cs"/>
          <w:sz w:val="30"/>
          <w:szCs w:val="30"/>
          <w:cs/>
          <w:lang w:eastAsia="zh-CN"/>
        </w:rPr>
        <w:t>การแสดงรายการและการเปิดเผยข้อมูลในงบการเงิน</w:t>
      </w:r>
      <w:r w:rsidRPr="00616E6C">
        <w:rPr>
          <w:rFonts w:ascii="Angsana New" w:eastAsia="Angsana New" w:hAnsi="Angsana New" w:cs="Angsana New"/>
          <w:sz w:val="30"/>
          <w:szCs w:val="30"/>
          <w:cs/>
        </w:rPr>
        <w:t xml:space="preserve">ที่ออกใหม่ซึ่งเกี่ยวกับการดำเนินงานของกลุ่มบริษัท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="009E3B36">
        <w:rPr>
          <w:rFonts w:ascii="Angsana New" w:eastAsia="DengXian" w:hAnsi="Angsana New" w:cs="Angsana New" w:hint="eastAsia"/>
          <w:sz w:val="30"/>
          <w:szCs w:val="30"/>
          <w:lang w:eastAsia="zh-CN"/>
        </w:rPr>
        <w:t>1</w:t>
      </w:r>
      <w:r w:rsidRPr="00616E6C">
        <w:rPr>
          <w:rFonts w:ascii="Angsana New" w:eastAsia="Angsana New" w:hAnsi="Angsana New" w:cs="Angsana New"/>
          <w:sz w:val="30"/>
          <w:szCs w:val="30"/>
          <w:cs/>
        </w:rPr>
        <w:t xml:space="preserve"> มกราคม</w:t>
      </w:r>
      <w:r w:rsidR="00B52F08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B52F08">
        <w:rPr>
          <w:rFonts w:ascii="Angsana New" w:eastAsia="Angsana New" w:hAnsi="Angsana New" w:cs="Angsana New"/>
          <w:sz w:val="30"/>
          <w:szCs w:val="30"/>
        </w:rPr>
        <w:t>2571</w:t>
      </w:r>
      <w:r w:rsidRPr="00616E6C">
        <w:rPr>
          <w:rFonts w:ascii="Angsana New" w:eastAsia="Angsana New" w:hAnsi="Angsana New" w:cs="Angsana New"/>
          <w:sz w:val="30"/>
          <w:szCs w:val="30"/>
          <w:cs/>
        </w:rPr>
        <w:t xml:space="preserve"> และอนุญาตให้นำมาถือปฏิบัติก่อนวันที่มีผลบังคับใช้ได้ อย่างไรก็ตาม กลุ่มบริษัท</w:t>
      </w:r>
      <w:r w:rsidR="00157B2C">
        <w:rPr>
          <w:rFonts w:ascii="Angsana New" w:eastAsia="DengXian" w:hAnsi="Angsana New" w:cs="Angsana New" w:hint="eastAsia"/>
          <w:sz w:val="30"/>
          <w:szCs w:val="30"/>
          <w:lang w:eastAsia="zh-CN"/>
        </w:rPr>
        <w:t xml:space="preserve"> </w:t>
      </w:r>
      <w:r w:rsidRPr="00616E6C">
        <w:rPr>
          <w:rFonts w:ascii="Angsana New" w:eastAsia="Angsana New" w:hAnsi="Angsana New" w:cs="Angsana New"/>
          <w:sz w:val="30"/>
          <w:szCs w:val="30"/>
          <w:cs/>
        </w:rPr>
        <w:t xml:space="preserve">ไม่ได้นำมาตรฐานการรายงานทางการเงินที่ออกใหม่ดังกล่าวมาถือปฏิบัติก่อนวันที่มีผลบังคับใช้ในการจัดทำงบการเงินระหว่างกาลฉบับนี้ </w:t>
      </w:r>
    </w:p>
    <w:p w14:paraId="3C3C318E" w14:textId="77777777" w:rsidR="00D10D0F" w:rsidRPr="00D10D0F" w:rsidRDefault="00D10D0F" w:rsidP="00247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DengXian" w:hAnsi="Angsana New" w:cs="Angsana New"/>
          <w:sz w:val="30"/>
          <w:szCs w:val="30"/>
          <w:lang w:eastAsia="zh-CN"/>
        </w:rPr>
      </w:pPr>
    </w:p>
    <w:p w14:paraId="5DC5F0B2" w14:textId="22A54E14" w:rsidR="00D10D0F" w:rsidRPr="007B251B" w:rsidRDefault="00D10D0F" w:rsidP="00E76D13">
      <w:pPr>
        <w:pStyle w:val="ListParagraph"/>
        <w:numPr>
          <w:ilvl w:val="0"/>
          <w:numId w:val="6"/>
        </w:numPr>
        <w:tabs>
          <w:tab w:val="clear" w:pos="907"/>
        </w:tabs>
        <w:autoSpaceDE w:val="0"/>
        <w:autoSpaceDN w:val="0"/>
        <w:adjustRightInd w:val="0"/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B251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7B251B" w:rsidRPr="007B251B">
        <w:rPr>
          <w:rFonts w:asciiTheme="majorBidi" w:eastAsia="DengXi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18</w:t>
      </w:r>
      <w:r w:rsidRPr="007B251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7B251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0DAFD3E1" w14:textId="77777777" w:rsidR="00D10D0F" w:rsidRPr="007B251B" w:rsidRDefault="00D10D0F" w:rsidP="00D10D0F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D6011D7" w14:textId="20B63D21" w:rsidR="00D10D0F" w:rsidRPr="007B251B" w:rsidRDefault="00D10D0F" w:rsidP="00E76D13">
      <w:pPr>
        <w:pStyle w:val="ListParagraph"/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B251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7B251B" w:rsidRPr="007B251B">
        <w:rPr>
          <w:rFonts w:asciiTheme="majorBidi" w:hAnsiTheme="majorBidi" w:cstheme="majorBidi"/>
          <w:color w:val="000000"/>
          <w:sz w:val="30"/>
          <w:szCs w:val="30"/>
        </w:rPr>
        <w:t>18</w:t>
      </w:r>
      <w:r w:rsidRPr="007B251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B251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จะมาแทนมาตรฐานการบัญชี ฉบับที่ </w:t>
      </w:r>
      <w:r w:rsidR="007B251B" w:rsidRPr="007B251B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7B251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เรื่อง</w:t>
      </w:r>
      <w:r w:rsidRPr="007B251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B251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7B251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B251B">
        <w:rPr>
          <w:rFonts w:asciiTheme="majorBidi" w:hAnsiTheme="majorBidi" w:cstheme="majorBidi"/>
          <w:color w:val="000000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59993A4C" w14:textId="77777777" w:rsidR="00D10D0F" w:rsidRPr="007B251B" w:rsidRDefault="00D10D0F" w:rsidP="00D10D0F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65E639A" w14:textId="4ECADE61" w:rsidR="00D10D0F" w:rsidRPr="007B251B" w:rsidRDefault="00D10D0F" w:rsidP="00D52C44">
      <w:pPr>
        <w:pStyle w:val="ListParagraph"/>
        <w:numPr>
          <w:ilvl w:val="0"/>
          <w:numId w:val="27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 w:hanging="430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7B251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="007B251B" w:rsidRPr="007B251B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7B251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B251B">
        <w:rPr>
          <w:rFonts w:asciiTheme="majorBidi" w:hAnsiTheme="majorBidi" w:cstheme="majorBidi"/>
          <w:color w:val="000000"/>
          <w:sz w:val="30"/>
          <w:szCs w:val="30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7B251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B251B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4E1FFDA9" w14:textId="77777777" w:rsidR="00D10D0F" w:rsidRPr="007B251B" w:rsidRDefault="00D10D0F" w:rsidP="00D52C44">
      <w:pPr>
        <w:pStyle w:val="ListParagraph"/>
        <w:numPr>
          <w:ilvl w:val="0"/>
          <w:numId w:val="27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 w:hanging="43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B251B">
        <w:rPr>
          <w:rFonts w:asciiTheme="majorBidi" w:hAnsiTheme="majorBidi" w:cstheme="majorBidi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7B251B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7B251B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           งบการเงินข้อเดียว</w:t>
      </w:r>
    </w:p>
    <w:p w14:paraId="3C5319C1" w14:textId="77777777" w:rsidR="00D10D0F" w:rsidRPr="007B251B" w:rsidRDefault="00D10D0F" w:rsidP="00D52C44">
      <w:pPr>
        <w:pStyle w:val="ListParagraph"/>
        <w:numPr>
          <w:ilvl w:val="0"/>
          <w:numId w:val="27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 w:hanging="43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B251B">
        <w:rPr>
          <w:rFonts w:asciiTheme="majorBidi" w:hAnsiTheme="majorBidi" w:cstheme="majorBidi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5B0FE764" w14:textId="77777777" w:rsidR="00D10D0F" w:rsidRPr="007B251B" w:rsidRDefault="00D10D0F" w:rsidP="00D10D0F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C2CBED9" w14:textId="77777777" w:rsidR="00D10D0F" w:rsidRPr="007B251B" w:rsidRDefault="00D10D0F" w:rsidP="0057754F">
      <w:pPr>
        <w:pStyle w:val="ListParagraph"/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B251B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ทุกกิจการต้องนำกำไรหรือขาดทุนจากการดำเนินงานที่เป็นยอดรวมย่อยเป็นจุดเริ่มต้นของงบกระแส เงินสด เมื่อกิจการนำเสนอกระแสเงินสดจากกิจกรรมดำเนินงานโดยวิธีทางอ้อม</w:t>
      </w:r>
    </w:p>
    <w:p w14:paraId="77363D7E" w14:textId="77777777" w:rsidR="00D10D0F" w:rsidRDefault="00D10D0F" w:rsidP="00247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DengXian" w:hAnsi="Angsana New" w:cs="Angsana New"/>
          <w:sz w:val="30"/>
          <w:szCs w:val="30"/>
          <w:lang w:eastAsia="zh-CN"/>
        </w:rPr>
      </w:pPr>
    </w:p>
    <w:p w14:paraId="48644B2F" w14:textId="331B57C8" w:rsidR="00DE37B0" w:rsidRPr="00D10D0F" w:rsidRDefault="00DE37B0" w:rsidP="00247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DengXian" w:hAnsi="Angsana New" w:cs="Angsana New"/>
          <w:sz w:val="30"/>
          <w:szCs w:val="30"/>
          <w:lang w:eastAsia="zh-CN"/>
        </w:rPr>
      </w:pPr>
      <w:r w:rsidRPr="00DE37B0">
        <w:rPr>
          <w:rFonts w:ascii="Angsana New" w:eastAsia="DengXian" w:hAnsi="Angsana New" w:cs="Angsana New"/>
          <w:sz w:val="30"/>
          <w:szCs w:val="30"/>
          <w:cs/>
          <w:lang w:eastAsia="zh-CN"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</w:t>
      </w:r>
      <w:r w:rsidR="002F1C83">
        <w:rPr>
          <w:rFonts w:ascii="Angsana New" w:eastAsia="DengXian" w:hAnsi="Angsana New" w:cs="Angsana New" w:hint="cs"/>
          <w:sz w:val="30"/>
          <w:szCs w:val="30"/>
          <w:cs/>
          <w:lang w:eastAsia="zh-CN"/>
        </w:rPr>
        <w:t>ร</w:t>
      </w:r>
      <w:r w:rsidRPr="00DE37B0">
        <w:rPr>
          <w:rFonts w:ascii="Angsana New" w:eastAsia="DengXian" w:hAnsi="Angsana New" w:cs="Angsana New"/>
          <w:sz w:val="30"/>
          <w:szCs w:val="30"/>
          <w:cs/>
          <w:lang w:eastAsia="zh-CN"/>
        </w:rPr>
        <w:t xml:space="preserve">รายงานทางการเงินที่ออกใหม่ดังกล่าวข้างต้น  </w:t>
      </w:r>
    </w:p>
    <w:sectPr w:rsidR="00DE37B0" w:rsidRPr="00D10D0F" w:rsidSect="00034BB0">
      <w:headerReference w:type="default" r:id="rId11"/>
      <w:footerReference w:type="default" r:id="rId12"/>
      <w:headerReference w:type="first" r:id="rId13"/>
      <w:footerReference w:type="first" r:id="rId14"/>
      <w:type w:val="nextColumn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A39EB" w14:textId="77777777" w:rsidR="003723DF" w:rsidRDefault="003723DF">
      <w:r>
        <w:separator/>
      </w:r>
    </w:p>
  </w:endnote>
  <w:endnote w:type="continuationSeparator" w:id="0">
    <w:p w14:paraId="0B5FE6ED" w14:textId="77777777" w:rsidR="003723DF" w:rsidRDefault="003723DF">
      <w:r>
        <w:continuationSeparator/>
      </w:r>
    </w:p>
  </w:endnote>
  <w:endnote w:type="continuationNotice" w:id="1">
    <w:p w14:paraId="77D6767D" w14:textId="77777777" w:rsidR="003723DF" w:rsidRDefault="003723D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73555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2F7512" w14:textId="4F7E7471" w:rsidR="00050B88" w:rsidRPr="00050B88" w:rsidRDefault="00050B8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50B8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50B8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50B8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C4380" w:rsidRPr="007C438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050B8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DD6345B" w14:textId="77777777" w:rsidR="00050B88" w:rsidRDefault="00050B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358CC" w14:textId="695B9EF2" w:rsidR="005266CA" w:rsidRPr="0059016C" w:rsidRDefault="005266CA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59016C">
      <w:rPr>
        <w:rFonts w:asciiTheme="majorBidi" w:hAnsiTheme="majorBidi" w:cstheme="majorBidi"/>
        <w:sz w:val="30"/>
        <w:szCs w:val="30"/>
      </w:rPr>
      <w:fldChar w:fldCharType="begin"/>
    </w:r>
    <w:r w:rsidRPr="0059016C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59016C">
      <w:rPr>
        <w:rFonts w:asciiTheme="majorBidi" w:hAnsiTheme="majorBidi" w:cstheme="majorBidi"/>
        <w:sz w:val="30"/>
        <w:szCs w:val="30"/>
      </w:rPr>
      <w:fldChar w:fldCharType="separate"/>
    </w:r>
    <w:r w:rsidR="007C4380" w:rsidRPr="007C4380">
      <w:rPr>
        <w:rFonts w:asciiTheme="majorBidi" w:hAnsiTheme="majorBidi" w:cstheme="majorBidi"/>
        <w:noProof/>
        <w:sz w:val="30"/>
        <w:szCs w:val="30"/>
        <w:lang w:val="en-US"/>
      </w:rPr>
      <w:t>2</w:t>
    </w:r>
    <w:r w:rsidRPr="0059016C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04528" w14:textId="77777777" w:rsidR="003723DF" w:rsidRDefault="003723DF">
      <w:r>
        <w:separator/>
      </w:r>
    </w:p>
  </w:footnote>
  <w:footnote w:type="continuationSeparator" w:id="0">
    <w:p w14:paraId="59015B34" w14:textId="77777777" w:rsidR="003723DF" w:rsidRDefault="003723DF">
      <w:r>
        <w:continuationSeparator/>
      </w:r>
    </w:p>
  </w:footnote>
  <w:footnote w:type="continuationNotice" w:id="1">
    <w:p w14:paraId="4A56B20F" w14:textId="77777777" w:rsidR="003723DF" w:rsidRDefault="003723D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97EEC" w14:textId="2AEA9F2E" w:rsidR="00050B88" w:rsidRPr="00050B88" w:rsidRDefault="00050B88" w:rsidP="00050B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050B88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 w:rsidRPr="00050B88">
      <w:rPr>
        <w:rFonts w:ascii="Angsana New" w:hAnsi="Angsana New" w:cs="Angsana New"/>
        <w:b/>
        <w:bCs/>
        <w:sz w:val="32"/>
        <w:szCs w:val="32"/>
      </w:rPr>
      <w:t xml:space="preserve"> </w:t>
    </w:r>
    <w:r w:rsidRPr="00050B88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 w:rsidRPr="00050B88">
      <w:rPr>
        <w:rFonts w:ascii="Angsana New" w:hAnsi="Angsana New" w:cs="Angsana New"/>
        <w:b/>
        <w:bCs/>
        <w:sz w:val="32"/>
        <w:szCs w:val="32"/>
      </w:rPr>
      <w:t xml:space="preserve"> </w:t>
    </w:r>
    <w:r w:rsidR="00D6770F" w:rsidRPr="00D6770F">
      <w:rPr>
        <w:rFonts w:ascii="Angsana New" w:hAnsi="Angsana New" w:cs="Angsana New"/>
        <w:b/>
        <w:bCs/>
        <w:sz w:val="32"/>
        <w:szCs w:val="32"/>
      </w:rPr>
      <w:t>(</w:t>
    </w:r>
    <w:r w:rsidRPr="00050B88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="00D6770F" w:rsidRPr="00D6770F">
      <w:rPr>
        <w:rFonts w:ascii="Angsana New" w:hAnsi="Angsana New" w:cs="Angsana New"/>
        <w:b/>
        <w:bCs/>
        <w:sz w:val="32"/>
        <w:szCs w:val="32"/>
      </w:rPr>
      <w:t>)</w:t>
    </w:r>
    <w:r w:rsidRPr="00050B88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26DE2E" w14:textId="77777777" w:rsidR="00050B88" w:rsidRPr="00050B88" w:rsidRDefault="00050B88" w:rsidP="00050B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50B88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050B88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1F8677D" w14:textId="01081668" w:rsidR="004F35A7" w:rsidRPr="00050B88" w:rsidRDefault="004F35A7" w:rsidP="004F35A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050B88">
      <w:rPr>
        <w:rFonts w:ascii="Angsana New" w:hAnsi="Angsana New" w:cs="Angsana New" w:hint="cs"/>
        <w:bCs/>
        <w:sz w:val="32"/>
        <w:szCs w:val="32"/>
        <w:cs/>
        <w:lang w:bidi="th-TH"/>
      </w:rPr>
      <w:t>สำหรับงวดสามเดือน</w:t>
    </w:r>
    <w:r w:rsidR="00034BB0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และหกเดือนสิ้นสุดวันที่ </w:t>
    </w:r>
    <w:r w:rsidR="00034BB0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="00034BB0">
      <w:rPr>
        <w:rFonts w:ascii="Angsana New" w:hAnsi="Angsana New" w:cs="Angsana New" w:hint="cs"/>
        <w:bCs/>
        <w:sz w:val="32"/>
        <w:szCs w:val="32"/>
        <w:cs/>
        <w:lang w:val="en-US" w:bidi="th-TH"/>
      </w:rPr>
      <w:t>มิถุนายน</w:t>
    </w:r>
    <w:r w:rsidR="00034BB0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="00034BB0">
      <w:rPr>
        <w:rFonts w:ascii="Angsana New" w:hAnsi="Angsana New" w:cs="Angsana New"/>
        <w:bCs/>
        <w:sz w:val="32"/>
        <w:szCs w:val="32"/>
        <w:lang w:bidi="th-TH"/>
      </w:rPr>
      <w:t>256</w:t>
    </w:r>
    <w:r w:rsidR="00034BB0">
      <w:rPr>
        <w:rFonts w:ascii="Angsana New" w:hAnsi="Angsana New" w:cs="Angsana New"/>
        <w:bCs/>
        <w:sz w:val="32"/>
        <w:szCs w:val="32"/>
        <w:lang w:val="en-US" w:bidi="th-TH"/>
      </w:rPr>
      <w:t>9</w:t>
    </w:r>
    <w:r w:rsidR="00034BB0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(ไม่ได้ตรวจสอบ)</w:t>
    </w:r>
  </w:p>
  <w:p w14:paraId="68ED18E4" w14:textId="77777777" w:rsidR="00050B88" w:rsidRPr="00050B88" w:rsidRDefault="00050B8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6C9AF" w14:textId="0FBB5971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D50A39">
      <w:rPr>
        <w:rFonts w:ascii="Angsana New" w:hAnsi="Angsana New" w:cs="Angsana New"/>
        <w:b/>
        <w:bCs/>
        <w:sz w:val="32"/>
        <w:szCs w:val="32"/>
        <w:cs/>
      </w:rPr>
      <w:t>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D6770F" w:rsidRPr="00D6770F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="00D6770F" w:rsidRPr="00D6770F">
      <w:rPr>
        <w:rFonts w:ascii="Angsana New" w:hAnsi="Angsana New" w:cs="Angsana New"/>
        <w:b/>
        <w:bCs/>
        <w:sz w:val="32"/>
        <w:szCs w:val="32"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E417BE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34D8F30" w14:textId="20CFD936" w:rsidR="004F35A7" w:rsidRDefault="004F35A7" w:rsidP="004F35A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  <w:lang w:bidi="th-TH"/>
      </w:rPr>
      <w:t>สำหรับงวดสามเดือน</w:t>
    </w:r>
    <w:r w:rsidR="00034BB0">
      <w:rPr>
        <w:rFonts w:ascii="Angsana New" w:hAnsi="Angsana New" w:cs="Angsana New" w:hint="cs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สิ้นสุดวันที่ </w:t>
    </w:r>
    <w:r w:rsidR="00034BB0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="00034BB0">
      <w:rPr>
        <w:rFonts w:ascii="Angsana New" w:hAnsi="Angsana New" w:cs="Angsana New" w:hint="cs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Cs/>
        <w:sz w:val="32"/>
        <w:szCs w:val="32"/>
        <w:lang w:bidi="th-TH"/>
      </w:rPr>
      <w:t>256</w:t>
    </w:r>
    <w:r w:rsidR="000C3A42">
      <w:rPr>
        <w:rFonts w:ascii="Angsana New" w:hAnsi="Angsana New" w:cs="Angsana New"/>
        <w:bCs/>
        <w:sz w:val="32"/>
        <w:szCs w:val="32"/>
        <w:lang w:val="en-US" w:bidi="th-TH"/>
      </w:rPr>
      <w:t>9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(ไม่ได้ตรวจสอบ)</w:t>
    </w:r>
  </w:p>
  <w:p w14:paraId="788E4115" w14:textId="77777777" w:rsidR="005266CA" w:rsidRPr="001F7AA2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D3ACF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D2210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0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4436644"/>
    <w:multiLevelType w:val="hybridMultilevel"/>
    <w:tmpl w:val="453A23F2"/>
    <w:lvl w:ilvl="0" w:tplc="42B6D490">
      <w:numFmt w:val="bullet"/>
      <w:lvlText w:val=""/>
      <w:lvlJc w:val="left"/>
      <w:pPr>
        <w:ind w:left="342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6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20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83619">
    <w:abstractNumId w:val="13"/>
  </w:num>
  <w:num w:numId="2" w16cid:durableId="531117654">
    <w:abstractNumId w:val="24"/>
  </w:num>
  <w:num w:numId="3" w16cid:durableId="889533489">
    <w:abstractNumId w:val="1"/>
  </w:num>
  <w:num w:numId="4" w16cid:durableId="1047950257">
    <w:abstractNumId w:val="19"/>
  </w:num>
  <w:num w:numId="5" w16cid:durableId="798035997">
    <w:abstractNumId w:val="11"/>
  </w:num>
  <w:num w:numId="6" w16cid:durableId="1220826067">
    <w:abstractNumId w:val="2"/>
  </w:num>
  <w:num w:numId="7" w16cid:durableId="1597518016">
    <w:abstractNumId w:val="20"/>
  </w:num>
  <w:num w:numId="8" w16cid:durableId="348408432">
    <w:abstractNumId w:val="5"/>
  </w:num>
  <w:num w:numId="9" w16cid:durableId="853958911">
    <w:abstractNumId w:val="4"/>
  </w:num>
  <w:num w:numId="10" w16cid:durableId="1913008882">
    <w:abstractNumId w:val="25"/>
  </w:num>
  <w:num w:numId="11" w16cid:durableId="767459239">
    <w:abstractNumId w:val="23"/>
  </w:num>
  <w:num w:numId="12" w16cid:durableId="1665476739">
    <w:abstractNumId w:val="17"/>
  </w:num>
  <w:num w:numId="13" w16cid:durableId="1496922158">
    <w:abstractNumId w:val="6"/>
  </w:num>
  <w:num w:numId="14" w16cid:durableId="1647780597">
    <w:abstractNumId w:val="18"/>
  </w:num>
  <w:num w:numId="15" w16cid:durableId="907500588">
    <w:abstractNumId w:val="21"/>
  </w:num>
  <w:num w:numId="16" w16cid:durableId="1237010275">
    <w:abstractNumId w:val="16"/>
  </w:num>
  <w:num w:numId="17" w16cid:durableId="792402417">
    <w:abstractNumId w:val="14"/>
  </w:num>
  <w:num w:numId="18" w16cid:durableId="618026002">
    <w:abstractNumId w:val="7"/>
  </w:num>
  <w:num w:numId="19" w16cid:durableId="1619680823">
    <w:abstractNumId w:val="10"/>
  </w:num>
  <w:num w:numId="20" w16cid:durableId="1839415902">
    <w:abstractNumId w:val="8"/>
  </w:num>
  <w:num w:numId="21" w16cid:durableId="1613321632">
    <w:abstractNumId w:val="12"/>
  </w:num>
  <w:num w:numId="22" w16cid:durableId="1612861186">
    <w:abstractNumId w:val="7"/>
  </w:num>
  <w:num w:numId="23" w16cid:durableId="822502311">
    <w:abstractNumId w:val="22"/>
  </w:num>
  <w:num w:numId="24" w16cid:durableId="361631051">
    <w:abstractNumId w:val="15"/>
  </w:num>
  <w:num w:numId="25" w16cid:durableId="2132043529">
    <w:abstractNumId w:val="3"/>
  </w:num>
  <w:num w:numId="26" w16cid:durableId="1150366868">
    <w:abstractNumId w:val="0"/>
  </w:num>
  <w:num w:numId="27" w16cid:durableId="657731334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80"/>
    <w:rsid w:val="00000794"/>
    <w:rsid w:val="00001175"/>
    <w:rsid w:val="00001BEF"/>
    <w:rsid w:val="00001E92"/>
    <w:rsid w:val="00001FA0"/>
    <w:rsid w:val="0000238E"/>
    <w:rsid w:val="0000257E"/>
    <w:rsid w:val="00002D6B"/>
    <w:rsid w:val="0000362D"/>
    <w:rsid w:val="00003757"/>
    <w:rsid w:val="000039AE"/>
    <w:rsid w:val="0000435C"/>
    <w:rsid w:val="0000464A"/>
    <w:rsid w:val="0000499E"/>
    <w:rsid w:val="00005ACB"/>
    <w:rsid w:val="00005BA6"/>
    <w:rsid w:val="00005BAB"/>
    <w:rsid w:val="00005CD0"/>
    <w:rsid w:val="00005CDB"/>
    <w:rsid w:val="0000610F"/>
    <w:rsid w:val="00006340"/>
    <w:rsid w:val="000063F2"/>
    <w:rsid w:val="00007B57"/>
    <w:rsid w:val="00010374"/>
    <w:rsid w:val="000105D6"/>
    <w:rsid w:val="000106FA"/>
    <w:rsid w:val="00010BEE"/>
    <w:rsid w:val="00010E15"/>
    <w:rsid w:val="000110E8"/>
    <w:rsid w:val="00011182"/>
    <w:rsid w:val="000116E1"/>
    <w:rsid w:val="0001192B"/>
    <w:rsid w:val="00011A5B"/>
    <w:rsid w:val="00011BD6"/>
    <w:rsid w:val="00011F8D"/>
    <w:rsid w:val="00012E83"/>
    <w:rsid w:val="000135F7"/>
    <w:rsid w:val="0001364C"/>
    <w:rsid w:val="00013BF8"/>
    <w:rsid w:val="00013DD6"/>
    <w:rsid w:val="00013EC4"/>
    <w:rsid w:val="00013F59"/>
    <w:rsid w:val="00014453"/>
    <w:rsid w:val="00014580"/>
    <w:rsid w:val="00014EB6"/>
    <w:rsid w:val="00015400"/>
    <w:rsid w:val="000156D3"/>
    <w:rsid w:val="00015C52"/>
    <w:rsid w:val="00016511"/>
    <w:rsid w:val="0001654C"/>
    <w:rsid w:val="000167A3"/>
    <w:rsid w:val="00017047"/>
    <w:rsid w:val="000177D5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0B4"/>
    <w:rsid w:val="00022118"/>
    <w:rsid w:val="00022236"/>
    <w:rsid w:val="00022B88"/>
    <w:rsid w:val="00022E3C"/>
    <w:rsid w:val="00023B4F"/>
    <w:rsid w:val="00023CBC"/>
    <w:rsid w:val="00023CE6"/>
    <w:rsid w:val="000241C7"/>
    <w:rsid w:val="00024389"/>
    <w:rsid w:val="000243A7"/>
    <w:rsid w:val="0002440D"/>
    <w:rsid w:val="0002447E"/>
    <w:rsid w:val="00024953"/>
    <w:rsid w:val="000249CA"/>
    <w:rsid w:val="00024B97"/>
    <w:rsid w:val="00024E37"/>
    <w:rsid w:val="00024F14"/>
    <w:rsid w:val="00024F30"/>
    <w:rsid w:val="00024F9C"/>
    <w:rsid w:val="00024FAF"/>
    <w:rsid w:val="000251F8"/>
    <w:rsid w:val="000255DB"/>
    <w:rsid w:val="00025769"/>
    <w:rsid w:val="00025C3D"/>
    <w:rsid w:val="00025FCC"/>
    <w:rsid w:val="00026132"/>
    <w:rsid w:val="0002666D"/>
    <w:rsid w:val="00027A4F"/>
    <w:rsid w:val="00027F3D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2BD1"/>
    <w:rsid w:val="0003340E"/>
    <w:rsid w:val="00033EFB"/>
    <w:rsid w:val="0003418A"/>
    <w:rsid w:val="000344E2"/>
    <w:rsid w:val="00034643"/>
    <w:rsid w:val="00034BB0"/>
    <w:rsid w:val="00034F14"/>
    <w:rsid w:val="000350E4"/>
    <w:rsid w:val="000351D6"/>
    <w:rsid w:val="000351E8"/>
    <w:rsid w:val="00035302"/>
    <w:rsid w:val="00035A15"/>
    <w:rsid w:val="000364A0"/>
    <w:rsid w:val="00036553"/>
    <w:rsid w:val="000366ED"/>
    <w:rsid w:val="00036C0F"/>
    <w:rsid w:val="00036C24"/>
    <w:rsid w:val="00036D16"/>
    <w:rsid w:val="00036E95"/>
    <w:rsid w:val="00036EAF"/>
    <w:rsid w:val="00037302"/>
    <w:rsid w:val="000375FA"/>
    <w:rsid w:val="00037651"/>
    <w:rsid w:val="00037979"/>
    <w:rsid w:val="00037BA5"/>
    <w:rsid w:val="00037DFC"/>
    <w:rsid w:val="00040306"/>
    <w:rsid w:val="000404E2"/>
    <w:rsid w:val="0004055C"/>
    <w:rsid w:val="00040791"/>
    <w:rsid w:val="00040952"/>
    <w:rsid w:val="00040C98"/>
    <w:rsid w:val="00041166"/>
    <w:rsid w:val="000414AA"/>
    <w:rsid w:val="00041597"/>
    <w:rsid w:val="00041C82"/>
    <w:rsid w:val="00041E72"/>
    <w:rsid w:val="0004211B"/>
    <w:rsid w:val="00042213"/>
    <w:rsid w:val="00042F74"/>
    <w:rsid w:val="000432FE"/>
    <w:rsid w:val="00043355"/>
    <w:rsid w:val="000434F1"/>
    <w:rsid w:val="00043904"/>
    <w:rsid w:val="00043A01"/>
    <w:rsid w:val="00043C72"/>
    <w:rsid w:val="00043DDD"/>
    <w:rsid w:val="00043E1E"/>
    <w:rsid w:val="00043EF5"/>
    <w:rsid w:val="00044253"/>
    <w:rsid w:val="0004445C"/>
    <w:rsid w:val="000444A8"/>
    <w:rsid w:val="00044542"/>
    <w:rsid w:val="00044694"/>
    <w:rsid w:val="00044B94"/>
    <w:rsid w:val="00044C93"/>
    <w:rsid w:val="000451CF"/>
    <w:rsid w:val="00045613"/>
    <w:rsid w:val="00045E6A"/>
    <w:rsid w:val="000463AC"/>
    <w:rsid w:val="00046620"/>
    <w:rsid w:val="00046723"/>
    <w:rsid w:val="00046A73"/>
    <w:rsid w:val="00046A90"/>
    <w:rsid w:val="00046B12"/>
    <w:rsid w:val="00046E17"/>
    <w:rsid w:val="00046EA2"/>
    <w:rsid w:val="00046FC1"/>
    <w:rsid w:val="00047022"/>
    <w:rsid w:val="000471C2"/>
    <w:rsid w:val="000504F2"/>
    <w:rsid w:val="000506CE"/>
    <w:rsid w:val="00050935"/>
    <w:rsid w:val="0005097C"/>
    <w:rsid w:val="00050B88"/>
    <w:rsid w:val="00050D39"/>
    <w:rsid w:val="00050DDE"/>
    <w:rsid w:val="00050F67"/>
    <w:rsid w:val="0005119B"/>
    <w:rsid w:val="0005123E"/>
    <w:rsid w:val="000512BB"/>
    <w:rsid w:val="00051417"/>
    <w:rsid w:val="00052028"/>
    <w:rsid w:val="00052251"/>
    <w:rsid w:val="000529F4"/>
    <w:rsid w:val="00052C19"/>
    <w:rsid w:val="0005331B"/>
    <w:rsid w:val="00053903"/>
    <w:rsid w:val="00053A3A"/>
    <w:rsid w:val="00053DDA"/>
    <w:rsid w:val="0005401D"/>
    <w:rsid w:val="00054433"/>
    <w:rsid w:val="000544EB"/>
    <w:rsid w:val="00054A54"/>
    <w:rsid w:val="00054AA4"/>
    <w:rsid w:val="00055047"/>
    <w:rsid w:val="000551F8"/>
    <w:rsid w:val="0005542F"/>
    <w:rsid w:val="000555D6"/>
    <w:rsid w:val="000558C4"/>
    <w:rsid w:val="00055B09"/>
    <w:rsid w:val="00055B77"/>
    <w:rsid w:val="00056074"/>
    <w:rsid w:val="000561CE"/>
    <w:rsid w:val="0005637A"/>
    <w:rsid w:val="00056B57"/>
    <w:rsid w:val="00057AFD"/>
    <w:rsid w:val="0006008E"/>
    <w:rsid w:val="0006054C"/>
    <w:rsid w:val="00060829"/>
    <w:rsid w:val="00060993"/>
    <w:rsid w:val="00060C7C"/>
    <w:rsid w:val="00060F47"/>
    <w:rsid w:val="00061250"/>
    <w:rsid w:val="0006137B"/>
    <w:rsid w:val="00061440"/>
    <w:rsid w:val="00061B0E"/>
    <w:rsid w:val="00061CD2"/>
    <w:rsid w:val="00061CDD"/>
    <w:rsid w:val="000624EF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2B7"/>
    <w:rsid w:val="0006537A"/>
    <w:rsid w:val="0006543E"/>
    <w:rsid w:val="00065604"/>
    <w:rsid w:val="0006571F"/>
    <w:rsid w:val="00065AA6"/>
    <w:rsid w:val="00065C76"/>
    <w:rsid w:val="0006607C"/>
    <w:rsid w:val="00066597"/>
    <w:rsid w:val="00066CF3"/>
    <w:rsid w:val="000672F9"/>
    <w:rsid w:val="000675C1"/>
    <w:rsid w:val="000677BE"/>
    <w:rsid w:val="00067DEA"/>
    <w:rsid w:val="00070602"/>
    <w:rsid w:val="000707CE"/>
    <w:rsid w:val="00070CBA"/>
    <w:rsid w:val="00070D40"/>
    <w:rsid w:val="000710E3"/>
    <w:rsid w:val="000713A1"/>
    <w:rsid w:val="00071433"/>
    <w:rsid w:val="0007170E"/>
    <w:rsid w:val="00071E82"/>
    <w:rsid w:val="00072320"/>
    <w:rsid w:val="000724F0"/>
    <w:rsid w:val="00072552"/>
    <w:rsid w:val="00072C45"/>
    <w:rsid w:val="00072C5E"/>
    <w:rsid w:val="00072F3C"/>
    <w:rsid w:val="000731CA"/>
    <w:rsid w:val="00073367"/>
    <w:rsid w:val="00073B75"/>
    <w:rsid w:val="00074754"/>
    <w:rsid w:val="00074891"/>
    <w:rsid w:val="00074C76"/>
    <w:rsid w:val="00074F14"/>
    <w:rsid w:val="000752E3"/>
    <w:rsid w:val="000754F4"/>
    <w:rsid w:val="00075907"/>
    <w:rsid w:val="00075927"/>
    <w:rsid w:val="000759DB"/>
    <w:rsid w:val="00075B9F"/>
    <w:rsid w:val="00075FFE"/>
    <w:rsid w:val="000766C6"/>
    <w:rsid w:val="00076D09"/>
    <w:rsid w:val="000771ED"/>
    <w:rsid w:val="00077245"/>
    <w:rsid w:val="00077773"/>
    <w:rsid w:val="00077AEF"/>
    <w:rsid w:val="00077E11"/>
    <w:rsid w:val="0008036A"/>
    <w:rsid w:val="000803DF"/>
    <w:rsid w:val="00080867"/>
    <w:rsid w:val="00080BB0"/>
    <w:rsid w:val="00080E9F"/>
    <w:rsid w:val="0008178F"/>
    <w:rsid w:val="0008193E"/>
    <w:rsid w:val="00081B90"/>
    <w:rsid w:val="000822F7"/>
    <w:rsid w:val="000823FA"/>
    <w:rsid w:val="00082881"/>
    <w:rsid w:val="00082DD0"/>
    <w:rsid w:val="00082FE8"/>
    <w:rsid w:val="0008353E"/>
    <w:rsid w:val="000839BD"/>
    <w:rsid w:val="00083E92"/>
    <w:rsid w:val="00083EB2"/>
    <w:rsid w:val="00084552"/>
    <w:rsid w:val="00084630"/>
    <w:rsid w:val="00084E43"/>
    <w:rsid w:val="00084E93"/>
    <w:rsid w:val="0008535E"/>
    <w:rsid w:val="00085378"/>
    <w:rsid w:val="00085479"/>
    <w:rsid w:val="000856E0"/>
    <w:rsid w:val="000857A9"/>
    <w:rsid w:val="00085B16"/>
    <w:rsid w:val="00085EAB"/>
    <w:rsid w:val="000861CA"/>
    <w:rsid w:val="00086220"/>
    <w:rsid w:val="000864A5"/>
    <w:rsid w:val="00086754"/>
    <w:rsid w:val="00087870"/>
    <w:rsid w:val="00087A6D"/>
    <w:rsid w:val="00087F02"/>
    <w:rsid w:val="000900D2"/>
    <w:rsid w:val="00090144"/>
    <w:rsid w:val="000901E2"/>
    <w:rsid w:val="0009021F"/>
    <w:rsid w:val="00090284"/>
    <w:rsid w:val="000904B7"/>
    <w:rsid w:val="00090B55"/>
    <w:rsid w:val="00090EBA"/>
    <w:rsid w:val="00090F48"/>
    <w:rsid w:val="00091235"/>
    <w:rsid w:val="000913A0"/>
    <w:rsid w:val="000913F9"/>
    <w:rsid w:val="00091549"/>
    <w:rsid w:val="0009217B"/>
    <w:rsid w:val="00092224"/>
    <w:rsid w:val="0009228E"/>
    <w:rsid w:val="00092734"/>
    <w:rsid w:val="00092A0F"/>
    <w:rsid w:val="00092B09"/>
    <w:rsid w:val="00092B29"/>
    <w:rsid w:val="00092D90"/>
    <w:rsid w:val="0009353D"/>
    <w:rsid w:val="000936BB"/>
    <w:rsid w:val="00093931"/>
    <w:rsid w:val="00093B30"/>
    <w:rsid w:val="00093CF2"/>
    <w:rsid w:val="0009417F"/>
    <w:rsid w:val="0009470A"/>
    <w:rsid w:val="00094765"/>
    <w:rsid w:val="00094BAF"/>
    <w:rsid w:val="00094C9A"/>
    <w:rsid w:val="00094D1B"/>
    <w:rsid w:val="00094FB4"/>
    <w:rsid w:val="00095088"/>
    <w:rsid w:val="00095319"/>
    <w:rsid w:val="00095A5F"/>
    <w:rsid w:val="00095E09"/>
    <w:rsid w:val="0009604A"/>
    <w:rsid w:val="0009622E"/>
    <w:rsid w:val="000962A9"/>
    <w:rsid w:val="000965E3"/>
    <w:rsid w:val="000967D6"/>
    <w:rsid w:val="00096972"/>
    <w:rsid w:val="00096F57"/>
    <w:rsid w:val="00097399"/>
    <w:rsid w:val="00097659"/>
    <w:rsid w:val="00097F61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86B"/>
    <w:rsid w:val="000A1E4E"/>
    <w:rsid w:val="000A1EB0"/>
    <w:rsid w:val="000A1F36"/>
    <w:rsid w:val="000A2D75"/>
    <w:rsid w:val="000A2ED9"/>
    <w:rsid w:val="000A2F44"/>
    <w:rsid w:val="000A312C"/>
    <w:rsid w:val="000A3416"/>
    <w:rsid w:val="000A4117"/>
    <w:rsid w:val="000A447D"/>
    <w:rsid w:val="000A48BA"/>
    <w:rsid w:val="000A49A3"/>
    <w:rsid w:val="000A4D19"/>
    <w:rsid w:val="000A4DFB"/>
    <w:rsid w:val="000A5169"/>
    <w:rsid w:val="000A518C"/>
    <w:rsid w:val="000A5B56"/>
    <w:rsid w:val="000A5C96"/>
    <w:rsid w:val="000A65D9"/>
    <w:rsid w:val="000A6B33"/>
    <w:rsid w:val="000A6D5A"/>
    <w:rsid w:val="000A74A7"/>
    <w:rsid w:val="000A74FD"/>
    <w:rsid w:val="000A7701"/>
    <w:rsid w:val="000A78E1"/>
    <w:rsid w:val="000A7BAD"/>
    <w:rsid w:val="000A7E2C"/>
    <w:rsid w:val="000B00A5"/>
    <w:rsid w:val="000B0A54"/>
    <w:rsid w:val="000B0D32"/>
    <w:rsid w:val="000B13F1"/>
    <w:rsid w:val="000B142E"/>
    <w:rsid w:val="000B14A1"/>
    <w:rsid w:val="000B171B"/>
    <w:rsid w:val="000B1A31"/>
    <w:rsid w:val="000B1ACA"/>
    <w:rsid w:val="000B1B9A"/>
    <w:rsid w:val="000B287F"/>
    <w:rsid w:val="000B33FE"/>
    <w:rsid w:val="000B34A1"/>
    <w:rsid w:val="000B3641"/>
    <w:rsid w:val="000B429F"/>
    <w:rsid w:val="000B444E"/>
    <w:rsid w:val="000B471A"/>
    <w:rsid w:val="000B4D59"/>
    <w:rsid w:val="000B53CE"/>
    <w:rsid w:val="000B5543"/>
    <w:rsid w:val="000B57F9"/>
    <w:rsid w:val="000B5A36"/>
    <w:rsid w:val="000B632C"/>
    <w:rsid w:val="000B6CDD"/>
    <w:rsid w:val="000B6D3D"/>
    <w:rsid w:val="000B70DF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2"/>
    <w:rsid w:val="000C37D4"/>
    <w:rsid w:val="000C3858"/>
    <w:rsid w:val="000C3A42"/>
    <w:rsid w:val="000C4292"/>
    <w:rsid w:val="000C4BEF"/>
    <w:rsid w:val="000C4DF0"/>
    <w:rsid w:val="000C4EBA"/>
    <w:rsid w:val="000C539F"/>
    <w:rsid w:val="000C582A"/>
    <w:rsid w:val="000C5849"/>
    <w:rsid w:val="000C58E3"/>
    <w:rsid w:val="000C5F10"/>
    <w:rsid w:val="000C5F69"/>
    <w:rsid w:val="000C616E"/>
    <w:rsid w:val="000C6798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0F1"/>
    <w:rsid w:val="000D165D"/>
    <w:rsid w:val="000D16F5"/>
    <w:rsid w:val="000D1947"/>
    <w:rsid w:val="000D1F12"/>
    <w:rsid w:val="000D2518"/>
    <w:rsid w:val="000D29B4"/>
    <w:rsid w:val="000D3265"/>
    <w:rsid w:val="000D33AC"/>
    <w:rsid w:val="000D3629"/>
    <w:rsid w:val="000D38EA"/>
    <w:rsid w:val="000D3EDE"/>
    <w:rsid w:val="000D3F3E"/>
    <w:rsid w:val="000D406E"/>
    <w:rsid w:val="000D41EC"/>
    <w:rsid w:val="000D44CA"/>
    <w:rsid w:val="000D458E"/>
    <w:rsid w:val="000D48EB"/>
    <w:rsid w:val="000D4A15"/>
    <w:rsid w:val="000D4AED"/>
    <w:rsid w:val="000D4C14"/>
    <w:rsid w:val="000D4CEA"/>
    <w:rsid w:val="000D4E2B"/>
    <w:rsid w:val="000D4E5E"/>
    <w:rsid w:val="000D5035"/>
    <w:rsid w:val="000D5176"/>
    <w:rsid w:val="000D52D5"/>
    <w:rsid w:val="000D59C5"/>
    <w:rsid w:val="000D5A9D"/>
    <w:rsid w:val="000D60C6"/>
    <w:rsid w:val="000D6517"/>
    <w:rsid w:val="000D6696"/>
    <w:rsid w:val="000D6859"/>
    <w:rsid w:val="000D6971"/>
    <w:rsid w:val="000D72B5"/>
    <w:rsid w:val="000D7311"/>
    <w:rsid w:val="000E03EF"/>
    <w:rsid w:val="000E0429"/>
    <w:rsid w:val="000E069E"/>
    <w:rsid w:val="000E06B4"/>
    <w:rsid w:val="000E09BB"/>
    <w:rsid w:val="000E0AE5"/>
    <w:rsid w:val="000E14C0"/>
    <w:rsid w:val="000E16D7"/>
    <w:rsid w:val="000E192D"/>
    <w:rsid w:val="000E199A"/>
    <w:rsid w:val="000E19AA"/>
    <w:rsid w:val="000E20CD"/>
    <w:rsid w:val="000E21B3"/>
    <w:rsid w:val="000E27F1"/>
    <w:rsid w:val="000E2F85"/>
    <w:rsid w:val="000E31D8"/>
    <w:rsid w:val="000E36D7"/>
    <w:rsid w:val="000E3767"/>
    <w:rsid w:val="000E3890"/>
    <w:rsid w:val="000E392E"/>
    <w:rsid w:val="000E39E5"/>
    <w:rsid w:val="000E3A2C"/>
    <w:rsid w:val="000E3C11"/>
    <w:rsid w:val="000E42B7"/>
    <w:rsid w:val="000E4796"/>
    <w:rsid w:val="000E48C0"/>
    <w:rsid w:val="000E4BD7"/>
    <w:rsid w:val="000E52F6"/>
    <w:rsid w:val="000E56AF"/>
    <w:rsid w:val="000E5B65"/>
    <w:rsid w:val="000E5F52"/>
    <w:rsid w:val="000E621C"/>
    <w:rsid w:val="000E622B"/>
    <w:rsid w:val="000E6788"/>
    <w:rsid w:val="000E6C2F"/>
    <w:rsid w:val="000E6F74"/>
    <w:rsid w:val="000E7191"/>
    <w:rsid w:val="000E7873"/>
    <w:rsid w:val="000E7A6C"/>
    <w:rsid w:val="000E7BE0"/>
    <w:rsid w:val="000F072B"/>
    <w:rsid w:val="000F0740"/>
    <w:rsid w:val="000F0BC5"/>
    <w:rsid w:val="000F0BC6"/>
    <w:rsid w:val="000F0E7C"/>
    <w:rsid w:val="000F12D8"/>
    <w:rsid w:val="000F19CC"/>
    <w:rsid w:val="000F1A6F"/>
    <w:rsid w:val="000F1B66"/>
    <w:rsid w:val="000F1F35"/>
    <w:rsid w:val="000F2285"/>
    <w:rsid w:val="000F23F3"/>
    <w:rsid w:val="000F24CC"/>
    <w:rsid w:val="000F2772"/>
    <w:rsid w:val="000F2AC5"/>
    <w:rsid w:val="000F2C64"/>
    <w:rsid w:val="000F2E40"/>
    <w:rsid w:val="000F2EBE"/>
    <w:rsid w:val="000F3AF2"/>
    <w:rsid w:val="000F3B52"/>
    <w:rsid w:val="000F3B53"/>
    <w:rsid w:val="000F3E74"/>
    <w:rsid w:val="000F4B5E"/>
    <w:rsid w:val="000F4C1D"/>
    <w:rsid w:val="000F5F42"/>
    <w:rsid w:val="000F6808"/>
    <w:rsid w:val="000F6D31"/>
    <w:rsid w:val="000F6DE7"/>
    <w:rsid w:val="000F6F02"/>
    <w:rsid w:val="000F70F5"/>
    <w:rsid w:val="00100142"/>
    <w:rsid w:val="0010018E"/>
    <w:rsid w:val="00100649"/>
    <w:rsid w:val="00100743"/>
    <w:rsid w:val="00100A6A"/>
    <w:rsid w:val="0010182B"/>
    <w:rsid w:val="00101B47"/>
    <w:rsid w:val="00101DC0"/>
    <w:rsid w:val="00101E1D"/>
    <w:rsid w:val="00101EA6"/>
    <w:rsid w:val="00102218"/>
    <w:rsid w:val="0010274F"/>
    <w:rsid w:val="00102A15"/>
    <w:rsid w:val="00103875"/>
    <w:rsid w:val="00103D5A"/>
    <w:rsid w:val="00103EA7"/>
    <w:rsid w:val="001043AA"/>
    <w:rsid w:val="0010440C"/>
    <w:rsid w:val="00104960"/>
    <w:rsid w:val="001052F4"/>
    <w:rsid w:val="0010547F"/>
    <w:rsid w:val="001054AC"/>
    <w:rsid w:val="001054ED"/>
    <w:rsid w:val="0010558B"/>
    <w:rsid w:val="00106193"/>
    <w:rsid w:val="00106290"/>
    <w:rsid w:val="001067E9"/>
    <w:rsid w:val="00107005"/>
    <w:rsid w:val="00107596"/>
    <w:rsid w:val="00107BAC"/>
    <w:rsid w:val="00107E7D"/>
    <w:rsid w:val="0011021A"/>
    <w:rsid w:val="00110B83"/>
    <w:rsid w:val="00110C30"/>
    <w:rsid w:val="00110C99"/>
    <w:rsid w:val="00110F68"/>
    <w:rsid w:val="001111E1"/>
    <w:rsid w:val="00111498"/>
    <w:rsid w:val="001115EB"/>
    <w:rsid w:val="001116BF"/>
    <w:rsid w:val="00112677"/>
    <w:rsid w:val="00112C87"/>
    <w:rsid w:val="0011380D"/>
    <w:rsid w:val="00113C05"/>
    <w:rsid w:val="00113CD3"/>
    <w:rsid w:val="00113FF0"/>
    <w:rsid w:val="00114699"/>
    <w:rsid w:val="001146B9"/>
    <w:rsid w:val="00114F22"/>
    <w:rsid w:val="00115D9F"/>
    <w:rsid w:val="001164EE"/>
    <w:rsid w:val="0011673B"/>
    <w:rsid w:val="00116B45"/>
    <w:rsid w:val="00116EC2"/>
    <w:rsid w:val="00116F93"/>
    <w:rsid w:val="00117421"/>
    <w:rsid w:val="001175D6"/>
    <w:rsid w:val="001201B0"/>
    <w:rsid w:val="001202FD"/>
    <w:rsid w:val="00120723"/>
    <w:rsid w:val="00120B65"/>
    <w:rsid w:val="00120C4E"/>
    <w:rsid w:val="0012109A"/>
    <w:rsid w:val="001210C0"/>
    <w:rsid w:val="001215CC"/>
    <w:rsid w:val="00121944"/>
    <w:rsid w:val="0012194F"/>
    <w:rsid w:val="00121B94"/>
    <w:rsid w:val="00121C06"/>
    <w:rsid w:val="0012246B"/>
    <w:rsid w:val="00122503"/>
    <w:rsid w:val="00122D03"/>
    <w:rsid w:val="00122E8F"/>
    <w:rsid w:val="00123587"/>
    <w:rsid w:val="001238A0"/>
    <w:rsid w:val="001239BC"/>
    <w:rsid w:val="00123A32"/>
    <w:rsid w:val="001243EB"/>
    <w:rsid w:val="00124AB3"/>
    <w:rsid w:val="00124E23"/>
    <w:rsid w:val="001250E7"/>
    <w:rsid w:val="00125367"/>
    <w:rsid w:val="001253D7"/>
    <w:rsid w:val="0012558E"/>
    <w:rsid w:val="00125754"/>
    <w:rsid w:val="00125897"/>
    <w:rsid w:val="00125D22"/>
    <w:rsid w:val="00126006"/>
    <w:rsid w:val="00126617"/>
    <w:rsid w:val="00126CAC"/>
    <w:rsid w:val="001271E0"/>
    <w:rsid w:val="00127668"/>
    <w:rsid w:val="001279E7"/>
    <w:rsid w:val="00127C4B"/>
    <w:rsid w:val="00130C96"/>
    <w:rsid w:val="00130D47"/>
    <w:rsid w:val="00130D89"/>
    <w:rsid w:val="00130ED2"/>
    <w:rsid w:val="001311D3"/>
    <w:rsid w:val="001313AD"/>
    <w:rsid w:val="00131864"/>
    <w:rsid w:val="00131892"/>
    <w:rsid w:val="00131B88"/>
    <w:rsid w:val="00131C54"/>
    <w:rsid w:val="00131D82"/>
    <w:rsid w:val="00131EB2"/>
    <w:rsid w:val="00132222"/>
    <w:rsid w:val="001323F6"/>
    <w:rsid w:val="001324DC"/>
    <w:rsid w:val="0013267D"/>
    <w:rsid w:val="00132715"/>
    <w:rsid w:val="0013272D"/>
    <w:rsid w:val="0013274C"/>
    <w:rsid w:val="00132980"/>
    <w:rsid w:val="00132A01"/>
    <w:rsid w:val="00132BA5"/>
    <w:rsid w:val="00132F57"/>
    <w:rsid w:val="001332A0"/>
    <w:rsid w:val="0013370B"/>
    <w:rsid w:val="00134349"/>
    <w:rsid w:val="00134355"/>
    <w:rsid w:val="0013447B"/>
    <w:rsid w:val="0013450B"/>
    <w:rsid w:val="001346D4"/>
    <w:rsid w:val="001347EF"/>
    <w:rsid w:val="00134A64"/>
    <w:rsid w:val="00134A9F"/>
    <w:rsid w:val="00134D5F"/>
    <w:rsid w:val="0013510E"/>
    <w:rsid w:val="00135138"/>
    <w:rsid w:val="0013549D"/>
    <w:rsid w:val="00135763"/>
    <w:rsid w:val="001357F2"/>
    <w:rsid w:val="00135BA3"/>
    <w:rsid w:val="0013657B"/>
    <w:rsid w:val="00136659"/>
    <w:rsid w:val="0013678C"/>
    <w:rsid w:val="00137083"/>
    <w:rsid w:val="0013717D"/>
    <w:rsid w:val="001371F3"/>
    <w:rsid w:val="0013796D"/>
    <w:rsid w:val="00137DF0"/>
    <w:rsid w:val="001400CC"/>
    <w:rsid w:val="001401E0"/>
    <w:rsid w:val="00140292"/>
    <w:rsid w:val="0014045F"/>
    <w:rsid w:val="00140632"/>
    <w:rsid w:val="00140BA9"/>
    <w:rsid w:val="00140DBF"/>
    <w:rsid w:val="001412D2"/>
    <w:rsid w:val="0014184E"/>
    <w:rsid w:val="0014187D"/>
    <w:rsid w:val="00141A20"/>
    <w:rsid w:val="00141D2E"/>
    <w:rsid w:val="00141D86"/>
    <w:rsid w:val="0014220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EA1"/>
    <w:rsid w:val="00143F40"/>
    <w:rsid w:val="0014408E"/>
    <w:rsid w:val="0014430B"/>
    <w:rsid w:val="00144B0F"/>
    <w:rsid w:val="00144C30"/>
    <w:rsid w:val="001450EE"/>
    <w:rsid w:val="0014517B"/>
    <w:rsid w:val="001451D1"/>
    <w:rsid w:val="0014520F"/>
    <w:rsid w:val="0014562F"/>
    <w:rsid w:val="00145F9B"/>
    <w:rsid w:val="001465A7"/>
    <w:rsid w:val="00146694"/>
    <w:rsid w:val="00146706"/>
    <w:rsid w:val="00147230"/>
    <w:rsid w:val="0014738E"/>
    <w:rsid w:val="001476E8"/>
    <w:rsid w:val="001476EA"/>
    <w:rsid w:val="00147E9B"/>
    <w:rsid w:val="00147F14"/>
    <w:rsid w:val="00147FF3"/>
    <w:rsid w:val="00150190"/>
    <w:rsid w:val="00150273"/>
    <w:rsid w:val="001504E8"/>
    <w:rsid w:val="00150681"/>
    <w:rsid w:val="001506BB"/>
    <w:rsid w:val="00150A11"/>
    <w:rsid w:val="00150DDF"/>
    <w:rsid w:val="00151AC4"/>
    <w:rsid w:val="00151C7F"/>
    <w:rsid w:val="00151CA8"/>
    <w:rsid w:val="00151D2B"/>
    <w:rsid w:val="001520C7"/>
    <w:rsid w:val="00152D0A"/>
    <w:rsid w:val="00152E00"/>
    <w:rsid w:val="00152FF7"/>
    <w:rsid w:val="00153848"/>
    <w:rsid w:val="00153E26"/>
    <w:rsid w:val="001544E3"/>
    <w:rsid w:val="0015451C"/>
    <w:rsid w:val="001546A1"/>
    <w:rsid w:val="00154776"/>
    <w:rsid w:val="00154BBB"/>
    <w:rsid w:val="001550B0"/>
    <w:rsid w:val="0015512B"/>
    <w:rsid w:val="00155479"/>
    <w:rsid w:val="0015657D"/>
    <w:rsid w:val="00156F42"/>
    <w:rsid w:val="00157263"/>
    <w:rsid w:val="001573FD"/>
    <w:rsid w:val="00157653"/>
    <w:rsid w:val="00157B2C"/>
    <w:rsid w:val="00157C97"/>
    <w:rsid w:val="00157CDB"/>
    <w:rsid w:val="00157D83"/>
    <w:rsid w:val="00160255"/>
    <w:rsid w:val="0016031D"/>
    <w:rsid w:val="00160769"/>
    <w:rsid w:val="0016082F"/>
    <w:rsid w:val="001608E9"/>
    <w:rsid w:val="00161187"/>
    <w:rsid w:val="0016178C"/>
    <w:rsid w:val="001618A2"/>
    <w:rsid w:val="00161A0D"/>
    <w:rsid w:val="00161AC9"/>
    <w:rsid w:val="0016238B"/>
    <w:rsid w:val="00162451"/>
    <w:rsid w:val="00162E7E"/>
    <w:rsid w:val="00162E95"/>
    <w:rsid w:val="001630D7"/>
    <w:rsid w:val="00163237"/>
    <w:rsid w:val="00163802"/>
    <w:rsid w:val="00163FB1"/>
    <w:rsid w:val="00164460"/>
    <w:rsid w:val="001648FB"/>
    <w:rsid w:val="00164BF3"/>
    <w:rsid w:val="00164F74"/>
    <w:rsid w:val="00164FA7"/>
    <w:rsid w:val="00165180"/>
    <w:rsid w:val="001655A3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67EE5"/>
    <w:rsid w:val="00167FC9"/>
    <w:rsid w:val="0017004C"/>
    <w:rsid w:val="00170386"/>
    <w:rsid w:val="0017045E"/>
    <w:rsid w:val="00170521"/>
    <w:rsid w:val="00170575"/>
    <w:rsid w:val="00170693"/>
    <w:rsid w:val="00170C77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352B"/>
    <w:rsid w:val="00174060"/>
    <w:rsid w:val="00174563"/>
    <w:rsid w:val="00174ACD"/>
    <w:rsid w:val="00174B2E"/>
    <w:rsid w:val="00174D47"/>
    <w:rsid w:val="00174ECF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7E"/>
    <w:rsid w:val="001765EE"/>
    <w:rsid w:val="001766ED"/>
    <w:rsid w:val="00176801"/>
    <w:rsid w:val="00176D33"/>
    <w:rsid w:val="0017704E"/>
    <w:rsid w:val="0017717B"/>
    <w:rsid w:val="001771DA"/>
    <w:rsid w:val="00177335"/>
    <w:rsid w:val="0017765D"/>
    <w:rsid w:val="001776FB"/>
    <w:rsid w:val="00177841"/>
    <w:rsid w:val="00177CEF"/>
    <w:rsid w:val="0018021B"/>
    <w:rsid w:val="00180479"/>
    <w:rsid w:val="0018075B"/>
    <w:rsid w:val="001807BA"/>
    <w:rsid w:val="00181C68"/>
    <w:rsid w:val="00181DD8"/>
    <w:rsid w:val="00181DE0"/>
    <w:rsid w:val="001821AA"/>
    <w:rsid w:val="001825A6"/>
    <w:rsid w:val="001827F3"/>
    <w:rsid w:val="00182829"/>
    <w:rsid w:val="00182AD8"/>
    <w:rsid w:val="00182D71"/>
    <w:rsid w:val="00183254"/>
    <w:rsid w:val="0018390E"/>
    <w:rsid w:val="00183A9B"/>
    <w:rsid w:val="00183CA4"/>
    <w:rsid w:val="00184715"/>
    <w:rsid w:val="001850A3"/>
    <w:rsid w:val="00185228"/>
    <w:rsid w:val="001855D1"/>
    <w:rsid w:val="0018561C"/>
    <w:rsid w:val="00185E45"/>
    <w:rsid w:val="00185EB4"/>
    <w:rsid w:val="00185FDB"/>
    <w:rsid w:val="0018617B"/>
    <w:rsid w:val="0018681D"/>
    <w:rsid w:val="001869EA"/>
    <w:rsid w:val="00186E89"/>
    <w:rsid w:val="00187423"/>
    <w:rsid w:val="00187628"/>
    <w:rsid w:val="00187992"/>
    <w:rsid w:val="0019003D"/>
    <w:rsid w:val="001909D1"/>
    <w:rsid w:val="001909F3"/>
    <w:rsid w:val="00190A62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6DB"/>
    <w:rsid w:val="00193725"/>
    <w:rsid w:val="00193BFA"/>
    <w:rsid w:val="001949BC"/>
    <w:rsid w:val="00194AA6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339"/>
    <w:rsid w:val="0019669B"/>
    <w:rsid w:val="001966D9"/>
    <w:rsid w:val="0019713B"/>
    <w:rsid w:val="001972FF"/>
    <w:rsid w:val="0019739F"/>
    <w:rsid w:val="00197519"/>
    <w:rsid w:val="00197591"/>
    <w:rsid w:val="001978A8"/>
    <w:rsid w:val="00197EE5"/>
    <w:rsid w:val="001A00D6"/>
    <w:rsid w:val="001A08B2"/>
    <w:rsid w:val="001A09D5"/>
    <w:rsid w:val="001A11F9"/>
    <w:rsid w:val="001A1837"/>
    <w:rsid w:val="001A1A01"/>
    <w:rsid w:val="001A1BA6"/>
    <w:rsid w:val="001A2217"/>
    <w:rsid w:val="001A23EA"/>
    <w:rsid w:val="001A262D"/>
    <w:rsid w:val="001A26F7"/>
    <w:rsid w:val="001A272B"/>
    <w:rsid w:val="001A29A6"/>
    <w:rsid w:val="001A2ACE"/>
    <w:rsid w:val="001A33C6"/>
    <w:rsid w:val="001A3AB7"/>
    <w:rsid w:val="001A3F79"/>
    <w:rsid w:val="001A442F"/>
    <w:rsid w:val="001A45B5"/>
    <w:rsid w:val="001A485D"/>
    <w:rsid w:val="001A4954"/>
    <w:rsid w:val="001A4ACB"/>
    <w:rsid w:val="001A50F9"/>
    <w:rsid w:val="001A51FF"/>
    <w:rsid w:val="001A55FD"/>
    <w:rsid w:val="001A5881"/>
    <w:rsid w:val="001A5AE5"/>
    <w:rsid w:val="001A5D60"/>
    <w:rsid w:val="001A5E35"/>
    <w:rsid w:val="001A626F"/>
    <w:rsid w:val="001A636B"/>
    <w:rsid w:val="001A6797"/>
    <w:rsid w:val="001A6BB5"/>
    <w:rsid w:val="001A7198"/>
    <w:rsid w:val="001A754E"/>
    <w:rsid w:val="001A7857"/>
    <w:rsid w:val="001A7B99"/>
    <w:rsid w:val="001A7C47"/>
    <w:rsid w:val="001A7CB1"/>
    <w:rsid w:val="001B0023"/>
    <w:rsid w:val="001B087C"/>
    <w:rsid w:val="001B0E0A"/>
    <w:rsid w:val="001B0E5A"/>
    <w:rsid w:val="001B1480"/>
    <w:rsid w:val="001B15BE"/>
    <w:rsid w:val="001B1AF3"/>
    <w:rsid w:val="001B1BE6"/>
    <w:rsid w:val="001B1EFC"/>
    <w:rsid w:val="001B1F4C"/>
    <w:rsid w:val="001B245E"/>
    <w:rsid w:val="001B24DE"/>
    <w:rsid w:val="001B2627"/>
    <w:rsid w:val="001B2937"/>
    <w:rsid w:val="001B2CCE"/>
    <w:rsid w:val="001B37A1"/>
    <w:rsid w:val="001B38ED"/>
    <w:rsid w:val="001B3A57"/>
    <w:rsid w:val="001B4246"/>
    <w:rsid w:val="001B4367"/>
    <w:rsid w:val="001B49E6"/>
    <w:rsid w:val="001B4DCA"/>
    <w:rsid w:val="001B4EA1"/>
    <w:rsid w:val="001B4F5D"/>
    <w:rsid w:val="001B5033"/>
    <w:rsid w:val="001B5418"/>
    <w:rsid w:val="001B567C"/>
    <w:rsid w:val="001B596B"/>
    <w:rsid w:val="001B59C2"/>
    <w:rsid w:val="001B5D1B"/>
    <w:rsid w:val="001B5F95"/>
    <w:rsid w:val="001B60DC"/>
    <w:rsid w:val="001B662B"/>
    <w:rsid w:val="001B6DC0"/>
    <w:rsid w:val="001B742F"/>
    <w:rsid w:val="001B764A"/>
    <w:rsid w:val="001B76DF"/>
    <w:rsid w:val="001B7900"/>
    <w:rsid w:val="001B7928"/>
    <w:rsid w:val="001B7A52"/>
    <w:rsid w:val="001B7E1F"/>
    <w:rsid w:val="001B7ECC"/>
    <w:rsid w:val="001C069E"/>
    <w:rsid w:val="001C0759"/>
    <w:rsid w:val="001C0A85"/>
    <w:rsid w:val="001C0CE9"/>
    <w:rsid w:val="001C1415"/>
    <w:rsid w:val="001C1946"/>
    <w:rsid w:val="001C1ADF"/>
    <w:rsid w:val="001C246C"/>
    <w:rsid w:val="001C2576"/>
    <w:rsid w:val="001C27D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BAA"/>
    <w:rsid w:val="001C4DC9"/>
    <w:rsid w:val="001C4F7A"/>
    <w:rsid w:val="001C50F2"/>
    <w:rsid w:val="001C57F7"/>
    <w:rsid w:val="001C65E7"/>
    <w:rsid w:val="001C66A8"/>
    <w:rsid w:val="001C6B2D"/>
    <w:rsid w:val="001C6CAA"/>
    <w:rsid w:val="001C7109"/>
    <w:rsid w:val="001C711C"/>
    <w:rsid w:val="001C74C6"/>
    <w:rsid w:val="001C76F1"/>
    <w:rsid w:val="001C7BC3"/>
    <w:rsid w:val="001C7DB7"/>
    <w:rsid w:val="001C7DE7"/>
    <w:rsid w:val="001D0CC8"/>
    <w:rsid w:val="001D0EFA"/>
    <w:rsid w:val="001D0FB7"/>
    <w:rsid w:val="001D1011"/>
    <w:rsid w:val="001D13A9"/>
    <w:rsid w:val="001D16F9"/>
    <w:rsid w:val="001D1889"/>
    <w:rsid w:val="001D1B27"/>
    <w:rsid w:val="001D1FD7"/>
    <w:rsid w:val="001D25E0"/>
    <w:rsid w:val="001D2725"/>
    <w:rsid w:val="001D36DE"/>
    <w:rsid w:val="001D3CF1"/>
    <w:rsid w:val="001D4B96"/>
    <w:rsid w:val="001D522E"/>
    <w:rsid w:val="001D5890"/>
    <w:rsid w:val="001D5D99"/>
    <w:rsid w:val="001D6389"/>
    <w:rsid w:val="001D6ABB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15"/>
    <w:rsid w:val="001E152F"/>
    <w:rsid w:val="001E1705"/>
    <w:rsid w:val="001E1C32"/>
    <w:rsid w:val="001E2637"/>
    <w:rsid w:val="001E30D6"/>
    <w:rsid w:val="001E34C8"/>
    <w:rsid w:val="001E394B"/>
    <w:rsid w:val="001E40C1"/>
    <w:rsid w:val="001E4733"/>
    <w:rsid w:val="001E4828"/>
    <w:rsid w:val="001E4A7D"/>
    <w:rsid w:val="001E4FB5"/>
    <w:rsid w:val="001E5150"/>
    <w:rsid w:val="001E5336"/>
    <w:rsid w:val="001E56F2"/>
    <w:rsid w:val="001E6BC8"/>
    <w:rsid w:val="001E6E8B"/>
    <w:rsid w:val="001E7112"/>
    <w:rsid w:val="001E7427"/>
    <w:rsid w:val="001E7747"/>
    <w:rsid w:val="001E78FD"/>
    <w:rsid w:val="001E7A88"/>
    <w:rsid w:val="001E7EF8"/>
    <w:rsid w:val="001F0671"/>
    <w:rsid w:val="001F07B7"/>
    <w:rsid w:val="001F0845"/>
    <w:rsid w:val="001F0856"/>
    <w:rsid w:val="001F09C3"/>
    <w:rsid w:val="001F0AB1"/>
    <w:rsid w:val="001F0B07"/>
    <w:rsid w:val="001F0EB6"/>
    <w:rsid w:val="001F0FCA"/>
    <w:rsid w:val="001F134A"/>
    <w:rsid w:val="001F1557"/>
    <w:rsid w:val="001F160F"/>
    <w:rsid w:val="001F182C"/>
    <w:rsid w:val="001F18CF"/>
    <w:rsid w:val="001F1B8B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2FA8"/>
    <w:rsid w:val="001F32D3"/>
    <w:rsid w:val="001F393E"/>
    <w:rsid w:val="001F401E"/>
    <w:rsid w:val="001F50F2"/>
    <w:rsid w:val="001F530F"/>
    <w:rsid w:val="001F568E"/>
    <w:rsid w:val="001F574C"/>
    <w:rsid w:val="001F594D"/>
    <w:rsid w:val="001F5A86"/>
    <w:rsid w:val="001F5C19"/>
    <w:rsid w:val="001F5C3D"/>
    <w:rsid w:val="001F624B"/>
    <w:rsid w:val="001F6453"/>
    <w:rsid w:val="001F6556"/>
    <w:rsid w:val="001F680F"/>
    <w:rsid w:val="001F6863"/>
    <w:rsid w:val="001F6DAD"/>
    <w:rsid w:val="001F71DC"/>
    <w:rsid w:val="001F7AA2"/>
    <w:rsid w:val="001F7CA1"/>
    <w:rsid w:val="001F7F80"/>
    <w:rsid w:val="00200861"/>
    <w:rsid w:val="00200B79"/>
    <w:rsid w:val="00200CD1"/>
    <w:rsid w:val="002011EF"/>
    <w:rsid w:val="00201484"/>
    <w:rsid w:val="002014D4"/>
    <w:rsid w:val="00202E9D"/>
    <w:rsid w:val="00203872"/>
    <w:rsid w:val="00203949"/>
    <w:rsid w:val="00203B9F"/>
    <w:rsid w:val="002046EA"/>
    <w:rsid w:val="002047F4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4E4"/>
    <w:rsid w:val="002068FC"/>
    <w:rsid w:val="0020690E"/>
    <w:rsid w:val="002069CF"/>
    <w:rsid w:val="00206C97"/>
    <w:rsid w:val="00206DEC"/>
    <w:rsid w:val="00207168"/>
    <w:rsid w:val="00207231"/>
    <w:rsid w:val="00207444"/>
    <w:rsid w:val="00207B13"/>
    <w:rsid w:val="00207D06"/>
    <w:rsid w:val="00207DD8"/>
    <w:rsid w:val="0021019E"/>
    <w:rsid w:val="002107F4"/>
    <w:rsid w:val="00210EC5"/>
    <w:rsid w:val="00211CAB"/>
    <w:rsid w:val="00211DED"/>
    <w:rsid w:val="00212504"/>
    <w:rsid w:val="0021287D"/>
    <w:rsid w:val="00212EE1"/>
    <w:rsid w:val="0021327E"/>
    <w:rsid w:val="00213291"/>
    <w:rsid w:val="0021349C"/>
    <w:rsid w:val="002134EA"/>
    <w:rsid w:val="002138B9"/>
    <w:rsid w:val="002138D7"/>
    <w:rsid w:val="002139E7"/>
    <w:rsid w:val="00213B00"/>
    <w:rsid w:val="00214175"/>
    <w:rsid w:val="00214177"/>
    <w:rsid w:val="002141F0"/>
    <w:rsid w:val="0021449F"/>
    <w:rsid w:val="0021471E"/>
    <w:rsid w:val="00214876"/>
    <w:rsid w:val="00214BDD"/>
    <w:rsid w:val="00214C30"/>
    <w:rsid w:val="0021507E"/>
    <w:rsid w:val="00215113"/>
    <w:rsid w:val="00215832"/>
    <w:rsid w:val="00215A71"/>
    <w:rsid w:val="00215E9F"/>
    <w:rsid w:val="0021607D"/>
    <w:rsid w:val="002160B7"/>
    <w:rsid w:val="00216313"/>
    <w:rsid w:val="0021647B"/>
    <w:rsid w:val="002166A6"/>
    <w:rsid w:val="00216859"/>
    <w:rsid w:val="002169C2"/>
    <w:rsid w:val="00216B87"/>
    <w:rsid w:val="00216ED9"/>
    <w:rsid w:val="00217424"/>
    <w:rsid w:val="002175E4"/>
    <w:rsid w:val="0021790A"/>
    <w:rsid w:val="00217ABA"/>
    <w:rsid w:val="00217F39"/>
    <w:rsid w:val="002204AD"/>
    <w:rsid w:val="00220540"/>
    <w:rsid w:val="002209FA"/>
    <w:rsid w:val="00220E5B"/>
    <w:rsid w:val="00220F7E"/>
    <w:rsid w:val="00220F81"/>
    <w:rsid w:val="00220FDE"/>
    <w:rsid w:val="00221082"/>
    <w:rsid w:val="0022159F"/>
    <w:rsid w:val="00221624"/>
    <w:rsid w:val="0022167E"/>
    <w:rsid w:val="002217C2"/>
    <w:rsid w:val="00221EB8"/>
    <w:rsid w:val="00221F0A"/>
    <w:rsid w:val="00222080"/>
    <w:rsid w:val="0022230B"/>
    <w:rsid w:val="00222360"/>
    <w:rsid w:val="00222558"/>
    <w:rsid w:val="00222634"/>
    <w:rsid w:val="00222920"/>
    <w:rsid w:val="0022333A"/>
    <w:rsid w:val="0022359D"/>
    <w:rsid w:val="00223650"/>
    <w:rsid w:val="00223AC9"/>
    <w:rsid w:val="00223AEC"/>
    <w:rsid w:val="00223D0C"/>
    <w:rsid w:val="00223F7C"/>
    <w:rsid w:val="00224099"/>
    <w:rsid w:val="00224BB2"/>
    <w:rsid w:val="00224D67"/>
    <w:rsid w:val="002254D7"/>
    <w:rsid w:val="00225800"/>
    <w:rsid w:val="00225CCF"/>
    <w:rsid w:val="00225D4D"/>
    <w:rsid w:val="002265D8"/>
    <w:rsid w:val="0022661A"/>
    <w:rsid w:val="00226884"/>
    <w:rsid w:val="00226899"/>
    <w:rsid w:val="00226C7D"/>
    <w:rsid w:val="0022736F"/>
    <w:rsid w:val="00227398"/>
    <w:rsid w:val="00227426"/>
    <w:rsid w:val="002275DF"/>
    <w:rsid w:val="00227969"/>
    <w:rsid w:val="00227E99"/>
    <w:rsid w:val="00230246"/>
    <w:rsid w:val="00230751"/>
    <w:rsid w:val="0023079E"/>
    <w:rsid w:val="00230A2A"/>
    <w:rsid w:val="00230B50"/>
    <w:rsid w:val="00230FE6"/>
    <w:rsid w:val="002312C8"/>
    <w:rsid w:val="00231648"/>
    <w:rsid w:val="00231765"/>
    <w:rsid w:val="00231C4B"/>
    <w:rsid w:val="0023200A"/>
    <w:rsid w:val="00232028"/>
    <w:rsid w:val="00232417"/>
    <w:rsid w:val="002325B3"/>
    <w:rsid w:val="002325BE"/>
    <w:rsid w:val="0023288E"/>
    <w:rsid w:val="00232A65"/>
    <w:rsid w:val="002338AE"/>
    <w:rsid w:val="0023412E"/>
    <w:rsid w:val="00234148"/>
    <w:rsid w:val="002349D5"/>
    <w:rsid w:val="00234B12"/>
    <w:rsid w:val="0023520B"/>
    <w:rsid w:val="0023525C"/>
    <w:rsid w:val="002354DA"/>
    <w:rsid w:val="00236096"/>
    <w:rsid w:val="00236751"/>
    <w:rsid w:val="002368E8"/>
    <w:rsid w:val="00236EFF"/>
    <w:rsid w:val="00237C8B"/>
    <w:rsid w:val="00237D5A"/>
    <w:rsid w:val="00237DA6"/>
    <w:rsid w:val="00237EF0"/>
    <w:rsid w:val="00237F88"/>
    <w:rsid w:val="00240336"/>
    <w:rsid w:val="002403EE"/>
    <w:rsid w:val="00240583"/>
    <w:rsid w:val="002406B0"/>
    <w:rsid w:val="00240B99"/>
    <w:rsid w:val="00240D9B"/>
    <w:rsid w:val="00240F04"/>
    <w:rsid w:val="00241415"/>
    <w:rsid w:val="00241A1A"/>
    <w:rsid w:val="00241DE9"/>
    <w:rsid w:val="0024228A"/>
    <w:rsid w:val="00242AF0"/>
    <w:rsid w:val="00242F29"/>
    <w:rsid w:val="002430EB"/>
    <w:rsid w:val="002431DA"/>
    <w:rsid w:val="0024351C"/>
    <w:rsid w:val="00243581"/>
    <w:rsid w:val="00243648"/>
    <w:rsid w:val="00243C74"/>
    <w:rsid w:val="00243DB9"/>
    <w:rsid w:val="00244D95"/>
    <w:rsid w:val="00245130"/>
    <w:rsid w:val="002454A5"/>
    <w:rsid w:val="00245805"/>
    <w:rsid w:val="00246AA9"/>
    <w:rsid w:val="00247077"/>
    <w:rsid w:val="00250423"/>
    <w:rsid w:val="00250B66"/>
    <w:rsid w:val="0025105F"/>
    <w:rsid w:val="002514BD"/>
    <w:rsid w:val="0025164D"/>
    <w:rsid w:val="00251B4D"/>
    <w:rsid w:val="00251BB8"/>
    <w:rsid w:val="00251BEC"/>
    <w:rsid w:val="00251EB1"/>
    <w:rsid w:val="00252018"/>
    <w:rsid w:val="002521EB"/>
    <w:rsid w:val="00252319"/>
    <w:rsid w:val="00252647"/>
    <w:rsid w:val="00252A5D"/>
    <w:rsid w:val="00252DD6"/>
    <w:rsid w:val="0025326E"/>
    <w:rsid w:val="00253343"/>
    <w:rsid w:val="002539C6"/>
    <w:rsid w:val="00253ECD"/>
    <w:rsid w:val="00253F7F"/>
    <w:rsid w:val="00253F8D"/>
    <w:rsid w:val="00254129"/>
    <w:rsid w:val="00254201"/>
    <w:rsid w:val="002548AF"/>
    <w:rsid w:val="00254BE5"/>
    <w:rsid w:val="00254FD9"/>
    <w:rsid w:val="00255332"/>
    <w:rsid w:val="00255478"/>
    <w:rsid w:val="00255C1A"/>
    <w:rsid w:val="00255C3F"/>
    <w:rsid w:val="00255F48"/>
    <w:rsid w:val="0025606B"/>
    <w:rsid w:val="00256750"/>
    <w:rsid w:val="002571B5"/>
    <w:rsid w:val="002573B5"/>
    <w:rsid w:val="002574C0"/>
    <w:rsid w:val="00260241"/>
    <w:rsid w:val="002602AD"/>
    <w:rsid w:val="002603B1"/>
    <w:rsid w:val="00260858"/>
    <w:rsid w:val="0026092F"/>
    <w:rsid w:val="00260AB5"/>
    <w:rsid w:val="00260E71"/>
    <w:rsid w:val="00260F18"/>
    <w:rsid w:val="002618F8"/>
    <w:rsid w:val="00262B89"/>
    <w:rsid w:val="00262BC6"/>
    <w:rsid w:val="00262F94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0EB"/>
    <w:rsid w:val="00267187"/>
    <w:rsid w:val="00267877"/>
    <w:rsid w:val="0026796B"/>
    <w:rsid w:val="00267D5B"/>
    <w:rsid w:val="002702F0"/>
    <w:rsid w:val="00270CC8"/>
    <w:rsid w:val="00270F60"/>
    <w:rsid w:val="00271098"/>
    <w:rsid w:val="00271216"/>
    <w:rsid w:val="0027140C"/>
    <w:rsid w:val="00271969"/>
    <w:rsid w:val="00271FE1"/>
    <w:rsid w:val="00272D23"/>
    <w:rsid w:val="00272DAF"/>
    <w:rsid w:val="00272E4B"/>
    <w:rsid w:val="00273145"/>
    <w:rsid w:val="002734AC"/>
    <w:rsid w:val="00273588"/>
    <w:rsid w:val="0027358C"/>
    <w:rsid w:val="0027389A"/>
    <w:rsid w:val="002740F1"/>
    <w:rsid w:val="0027427D"/>
    <w:rsid w:val="0027494D"/>
    <w:rsid w:val="00274A3A"/>
    <w:rsid w:val="00274B49"/>
    <w:rsid w:val="00274F6F"/>
    <w:rsid w:val="002752E5"/>
    <w:rsid w:val="00275B5D"/>
    <w:rsid w:val="00275D10"/>
    <w:rsid w:val="00275ECD"/>
    <w:rsid w:val="00276171"/>
    <w:rsid w:val="0027659C"/>
    <w:rsid w:val="00276CCA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466"/>
    <w:rsid w:val="00283D0D"/>
    <w:rsid w:val="002848CD"/>
    <w:rsid w:val="00284F39"/>
    <w:rsid w:val="00284FE0"/>
    <w:rsid w:val="002850CF"/>
    <w:rsid w:val="00285301"/>
    <w:rsid w:val="002855C6"/>
    <w:rsid w:val="00285E7C"/>
    <w:rsid w:val="002862EB"/>
    <w:rsid w:val="00286617"/>
    <w:rsid w:val="00286671"/>
    <w:rsid w:val="00286AD3"/>
    <w:rsid w:val="00286B01"/>
    <w:rsid w:val="002873E5"/>
    <w:rsid w:val="00287940"/>
    <w:rsid w:val="0028799B"/>
    <w:rsid w:val="00287BD2"/>
    <w:rsid w:val="00290015"/>
    <w:rsid w:val="002900A6"/>
    <w:rsid w:val="002900DF"/>
    <w:rsid w:val="002904B9"/>
    <w:rsid w:val="002906BE"/>
    <w:rsid w:val="00290830"/>
    <w:rsid w:val="00290ADA"/>
    <w:rsid w:val="00290BF1"/>
    <w:rsid w:val="00290E5A"/>
    <w:rsid w:val="002917DD"/>
    <w:rsid w:val="00291FC2"/>
    <w:rsid w:val="002925F7"/>
    <w:rsid w:val="002926FF"/>
    <w:rsid w:val="00292ADE"/>
    <w:rsid w:val="00293041"/>
    <w:rsid w:val="002931A3"/>
    <w:rsid w:val="002934DB"/>
    <w:rsid w:val="0029374E"/>
    <w:rsid w:val="00293B13"/>
    <w:rsid w:val="00293D74"/>
    <w:rsid w:val="0029489D"/>
    <w:rsid w:val="0029490E"/>
    <w:rsid w:val="00294959"/>
    <w:rsid w:val="002949AA"/>
    <w:rsid w:val="00294C8E"/>
    <w:rsid w:val="00294D7F"/>
    <w:rsid w:val="00294FCB"/>
    <w:rsid w:val="00295127"/>
    <w:rsid w:val="0029526C"/>
    <w:rsid w:val="002954CA"/>
    <w:rsid w:val="002965B8"/>
    <w:rsid w:val="00296634"/>
    <w:rsid w:val="0029672F"/>
    <w:rsid w:val="002968DE"/>
    <w:rsid w:val="00296A92"/>
    <w:rsid w:val="0029719B"/>
    <w:rsid w:val="002975B1"/>
    <w:rsid w:val="00297603"/>
    <w:rsid w:val="00297F7E"/>
    <w:rsid w:val="002A0016"/>
    <w:rsid w:val="002A0390"/>
    <w:rsid w:val="002A03F0"/>
    <w:rsid w:val="002A04C8"/>
    <w:rsid w:val="002A0838"/>
    <w:rsid w:val="002A09C2"/>
    <w:rsid w:val="002A1013"/>
    <w:rsid w:val="002A103A"/>
    <w:rsid w:val="002A11D5"/>
    <w:rsid w:val="002A1359"/>
    <w:rsid w:val="002A15D1"/>
    <w:rsid w:val="002A1B39"/>
    <w:rsid w:val="002A247A"/>
    <w:rsid w:val="002A24CE"/>
    <w:rsid w:val="002A27EC"/>
    <w:rsid w:val="002A2D02"/>
    <w:rsid w:val="002A2D24"/>
    <w:rsid w:val="002A2DBB"/>
    <w:rsid w:val="002A39F3"/>
    <w:rsid w:val="002A39FB"/>
    <w:rsid w:val="002A407D"/>
    <w:rsid w:val="002A41AA"/>
    <w:rsid w:val="002A443C"/>
    <w:rsid w:val="002A447F"/>
    <w:rsid w:val="002A4578"/>
    <w:rsid w:val="002A4609"/>
    <w:rsid w:val="002A495F"/>
    <w:rsid w:val="002A4B3E"/>
    <w:rsid w:val="002A4C02"/>
    <w:rsid w:val="002A53DC"/>
    <w:rsid w:val="002A553C"/>
    <w:rsid w:val="002A5751"/>
    <w:rsid w:val="002A5A34"/>
    <w:rsid w:val="002A60F9"/>
    <w:rsid w:val="002A622D"/>
    <w:rsid w:val="002A6394"/>
    <w:rsid w:val="002A65B1"/>
    <w:rsid w:val="002A6930"/>
    <w:rsid w:val="002A6DE8"/>
    <w:rsid w:val="002A7486"/>
    <w:rsid w:val="002A7720"/>
    <w:rsid w:val="002A777B"/>
    <w:rsid w:val="002A77A0"/>
    <w:rsid w:val="002A7BA5"/>
    <w:rsid w:val="002A7D0F"/>
    <w:rsid w:val="002B02ED"/>
    <w:rsid w:val="002B04C8"/>
    <w:rsid w:val="002B163E"/>
    <w:rsid w:val="002B1B2F"/>
    <w:rsid w:val="002B2032"/>
    <w:rsid w:val="002B21D2"/>
    <w:rsid w:val="002B2285"/>
    <w:rsid w:val="002B2C4D"/>
    <w:rsid w:val="002B2CA7"/>
    <w:rsid w:val="002B2DD6"/>
    <w:rsid w:val="002B3072"/>
    <w:rsid w:val="002B32DF"/>
    <w:rsid w:val="002B3523"/>
    <w:rsid w:val="002B35E0"/>
    <w:rsid w:val="002B3750"/>
    <w:rsid w:val="002B3CF6"/>
    <w:rsid w:val="002B3D80"/>
    <w:rsid w:val="002B3DB8"/>
    <w:rsid w:val="002B3EC7"/>
    <w:rsid w:val="002B41AE"/>
    <w:rsid w:val="002B49D1"/>
    <w:rsid w:val="002B5679"/>
    <w:rsid w:val="002B56E6"/>
    <w:rsid w:val="002B5721"/>
    <w:rsid w:val="002B5B13"/>
    <w:rsid w:val="002B5DCF"/>
    <w:rsid w:val="002B5EC1"/>
    <w:rsid w:val="002B64A4"/>
    <w:rsid w:val="002B672A"/>
    <w:rsid w:val="002B68C0"/>
    <w:rsid w:val="002B75DA"/>
    <w:rsid w:val="002B7879"/>
    <w:rsid w:val="002B7C33"/>
    <w:rsid w:val="002B7E4F"/>
    <w:rsid w:val="002C03D9"/>
    <w:rsid w:val="002C08A2"/>
    <w:rsid w:val="002C0B7E"/>
    <w:rsid w:val="002C0C88"/>
    <w:rsid w:val="002C0E3C"/>
    <w:rsid w:val="002C0EED"/>
    <w:rsid w:val="002C1C1C"/>
    <w:rsid w:val="002C26CC"/>
    <w:rsid w:val="002C2AE3"/>
    <w:rsid w:val="002C2BCB"/>
    <w:rsid w:val="002C2E66"/>
    <w:rsid w:val="002C30FE"/>
    <w:rsid w:val="002C33D5"/>
    <w:rsid w:val="002C368E"/>
    <w:rsid w:val="002C39A9"/>
    <w:rsid w:val="002C3C13"/>
    <w:rsid w:val="002C3F5F"/>
    <w:rsid w:val="002C3FD2"/>
    <w:rsid w:val="002C3FE5"/>
    <w:rsid w:val="002C48B8"/>
    <w:rsid w:val="002C5091"/>
    <w:rsid w:val="002C577C"/>
    <w:rsid w:val="002C5D65"/>
    <w:rsid w:val="002C6394"/>
    <w:rsid w:val="002C653B"/>
    <w:rsid w:val="002C668E"/>
    <w:rsid w:val="002C737B"/>
    <w:rsid w:val="002C753D"/>
    <w:rsid w:val="002C755C"/>
    <w:rsid w:val="002C77B8"/>
    <w:rsid w:val="002D0057"/>
    <w:rsid w:val="002D0233"/>
    <w:rsid w:val="002D02C7"/>
    <w:rsid w:val="002D07E9"/>
    <w:rsid w:val="002D084E"/>
    <w:rsid w:val="002D0861"/>
    <w:rsid w:val="002D0E8D"/>
    <w:rsid w:val="002D11B6"/>
    <w:rsid w:val="002D14C5"/>
    <w:rsid w:val="002D2248"/>
    <w:rsid w:val="002D2793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67C"/>
    <w:rsid w:val="002D4A04"/>
    <w:rsid w:val="002D526B"/>
    <w:rsid w:val="002D55E7"/>
    <w:rsid w:val="002D5B85"/>
    <w:rsid w:val="002D5BE0"/>
    <w:rsid w:val="002D5DB7"/>
    <w:rsid w:val="002D60EF"/>
    <w:rsid w:val="002D6581"/>
    <w:rsid w:val="002D671F"/>
    <w:rsid w:val="002D68ED"/>
    <w:rsid w:val="002D6D42"/>
    <w:rsid w:val="002D7384"/>
    <w:rsid w:val="002D7A0A"/>
    <w:rsid w:val="002D7CD8"/>
    <w:rsid w:val="002D7FA1"/>
    <w:rsid w:val="002E00A6"/>
    <w:rsid w:val="002E05B7"/>
    <w:rsid w:val="002E071A"/>
    <w:rsid w:val="002E07B3"/>
    <w:rsid w:val="002E0BE4"/>
    <w:rsid w:val="002E10A1"/>
    <w:rsid w:val="002E1446"/>
    <w:rsid w:val="002E15C5"/>
    <w:rsid w:val="002E15D5"/>
    <w:rsid w:val="002E17FD"/>
    <w:rsid w:val="002E1A8E"/>
    <w:rsid w:val="002E1BBC"/>
    <w:rsid w:val="002E2783"/>
    <w:rsid w:val="002E2AD3"/>
    <w:rsid w:val="002E2F09"/>
    <w:rsid w:val="002E34D3"/>
    <w:rsid w:val="002E3751"/>
    <w:rsid w:val="002E3DC9"/>
    <w:rsid w:val="002E3E7A"/>
    <w:rsid w:val="002E3FC1"/>
    <w:rsid w:val="002E4149"/>
    <w:rsid w:val="002E4347"/>
    <w:rsid w:val="002E4968"/>
    <w:rsid w:val="002E4C88"/>
    <w:rsid w:val="002E4D02"/>
    <w:rsid w:val="002E4EAE"/>
    <w:rsid w:val="002E50A6"/>
    <w:rsid w:val="002E573E"/>
    <w:rsid w:val="002E5B83"/>
    <w:rsid w:val="002E5BEE"/>
    <w:rsid w:val="002E5BFF"/>
    <w:rsid w:val="002E6263"/>
    <w:rsid w:val="002E654A"/>
    <w:rsid w:val="002E6591"/>
    <w:rsid w:val="002E68FC"/>
    <w:rsid w:val="002E6C3E"/>
    <w:rsid w:val="002E6F62"/>
    <w:rsid w:val="002E73C1"/>
    <w:rsid w:val="002E7C18"/>
    <w:rsid w:val="002F0BBB"/>
    <w:rsid w:val="002F0E1D"/>
    <w:rsid w:val="002F0F2C"/>
    <w:rsid w:val="002F12BA"/>
    <w:rsid w:val="002F182A"/>
    <w:rsid w:val="002F1864"/>
    <w:rsid w:val="002F1907"/>
    <w:rsid w:val="002F1A0B"/>
    <w:rsid w:val="002F1C83"/>
    <w:rsid w:val="002F1CCE"/>
    <w:rsid w:val="002F22BB"/>
    <w:rsid w:val="002F2734"/>
    <w:rsid w:val="002F2811"/>
    <w:rsid w:val="002F2F19"/>
    <w:rsid w:val="002F2F73"/>
    <w:rsid w:val="002F3269"/>
    <w:rsid w:val="002F3282"/>
    <w:rsid w:val="002F33BD"/>
    <w:rsid w:val="002F3848"/>
    <w:rsid w:val="002F3855"/>
    <w:rsid w:val="002F3893"/>
    <w:rsid w:val="002F4BAD"/>
    <w:rsid w:val="002F4F33"/>
    <w:rsid w:val="002F54C4"/>
    <w:rsid w:val="002F57D1"/>
    <w:rsid w:val="002F5A0C"/>
    <w:rsid w:val="002F5D87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139"/>
    <w:rsid w:val="003034E8"/>
    <w:rsid w:val="0030378E"/>
    <w:rsid w:val="003038F3"/>
    <w:rsid w:val="00303BF7"/>
    <w:rsid w:val="00303C49"/>
    <w:rsid w:val="00303E79"/>
    <w:rsid w:val="003043A5"/>
    <w:rsid w:val="0030490B"/>
    <w:rsid w:val="00304D20"/>
    <w:rsid w:val="00304D2A"/>
    <w:rsid w:val="00305A4F"/>
    <w:rsid w:val="00305B63"/>
    <w:rsid w:val="00305BD8"/>
    <w:rsid w:val="003066F8"/>
    <w:rsid w:val="00306A89"/>
    <w:rsid w:val="00306D66"/>
    <w:rsid w:val="0030764B"/>
    <w:rsid w:val="003100A2"/>
    <w:rsid w:val="003102D7"/>
    <w:rsid w:val="003102DA"/>
    <w:rsid w:val="00310BAA"/>
    <w:rsid w:val="00310DBE"/>
    <w:rsid w:val="0031133F"/>
    <w:rsid w:val="00311503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28A"/>
    <w:rsid w:val="003143E7"/>
    <w:rsid w:val="00314AD6"/>
    <w:rsid w:val="00314B8A"/>
    <w:rsid w:val="00315C7A"/>
    <w:rsid w:val="00315F55"/>
    <w:rsid w:val="00316405"/>
    <w:rsid w:val="003164E2"/>
    <w:rsid w:val="003167B1"/>
    <w:rsid w:val="003172E7"/>
    <w:rsid w:val="003177CF"/>
    <w:rsid w:val="00317DF0"/>
    <w:rsid w:val="00317E7E"/>
    <w:rsid w:val="00320072"/>
    <w:rsid w:val="0032019F"/>
    <w:rsid w:val="0032044C"/>
    <w:rsid w:val="00320691"/>
    <w:rsid w:val="00320893"/>
    <w:rsid w:val="00320AC9"/>
    <w:rsid w:val="00320FCA"/>
    <w:rsid w:val="0032185C"/>
    <w:rsid w:val="00321924"/>
    <w:rsid w:val="00322044"/>
    <w:rsid w:val="00322C32"/>
    <w:rsid w:val="00324055"/>
    <w:rsid w:val="00324497"/>
    <w:rsid w:val="00324774"/>
    <w:rsid w:val="003248A0"/>
    <w:rsid w:val="00324B27"/>
    <w:rsid w:val="00324F7F"/>
    <w:rsid w:val="0032529C"/>
    <w:rsid w:val="00325407"/>
    <w:rsid w:val="0032573E"/>
    <w:rsid w:val="003259C1"/>
    <w:rsid w:val="00325C89"/>
    <w:rsid w:val="00325FA9"/>
    <w:rsid w:val="003267BF"/>
    <w:rsid w:val="00326801"/>
    <w:rsid w:val="00326F56"/>
    <w:rsid w:val="003272E1"/>
    <w:rsid w:val="003273F1"/>
    <w:rsid w:val="00327557"/>
    <w:rsid w:val="0032783E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2E43"/>
    <w:rsid w:val="00332FAA"/>
    <w:rsid w:val="0033332E"/>
    <w:rsid w:val="00333CDA"/>
    <w:rsid w:val="00333CEF"/>
    <w:rsid w:val="00333E34"/>
    <w:rsid w:val="0033455F"/>
    <w:rsid w:val="00334BDB"/>
    <w:rsid w:val="00334FEB"/>
    <w:rsid w:val="0033508A"/>
    <w:rsid w:val="003352AA"/>
    <w:rsid w:val="00335477"/>
    <w:rsid w:val="003355A9"/>
    <w:rsid w:val="0033590D"/>
    <w:rsid w:val="00335B0F"/>
    <w:rsid w:val="00335B65"/>
    <w:rsid w:val="00335ED4"/>
    <w:rsid w:val="00336320"/>
    <w:rsid w:val="003365F3"/>
    <w:rsid w:val="00336681"/>
    <w:rsid w:val="0033674A"/>
    <w:rsid w:val="00336B92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900"/>
    <w:rsid w:val="00343BAE"/>
    <w:rsid w:val="00343D43"/>
    <w:rsid w:val="00343FFC"/>
    <w:rsid w:val="00344913"/>
    <w:rsid w:val="00344A74"/>
    <w:rsid w:val="00344DD7"/>
    <w:rsid w:val="0034504C"/>
    <w:rsid w:val="003451D6"/>
    <w:rsid w:val="00345545"/>
    <w:rsid w:val="0034576D"/>
    <w:rsid w:val="00345D2B"/>
    <w:rsid w:val="00345F90"/>
    <w:rsid w:val="00345FDC"/>
    <w:rsid w:val="00345FF8"/>
    <w:rsid w:val="003463C0"/>
    <w:rsid w:val="00346782"/>
    <w:rsid w:val="003470F8"/>
    <w:rsid w:val="00347447"/>
    <w:rsid w:val="003474E0"/>
    <w:rsid w:val="003475AD"/>
    <w:rsid w:val="00347707"/>
    <w:rsid w:val="00347CC5"/>
    <w:rsid w:val="00347F14"/>
    <w:rsid w:val="003501A3"/>
    <w:rsid w:val="00350981"/>
    <w:rsid w:val="00350989"/>
    <w:rsid w:val="00350AF4"/>
    <w:rsid w:val="00350C01"/>
    <w:rsid w:val="00350D3C"/>
    <w:rsid w:val="00350FAF"/>
    <w:rsid w:val="00351441"/>
    <w:rsid w:val="0035173D"/>
    <w:rsid w:val="00351862"/>
    <w:rsid w:val="0035281F"/>
    <w:rsid w:val="00352B60"/>
    <w:rsid w:val="003540C5"/>
    <w:rsid w:val="00354205"/>
    <w:rsid w:val="00354368"/>
    <w:rsid w:val="00354618"/>
    <w:rsid w:val="003548E4"/>
    <w:rsid w:val="003549F5"/>
    <w:rsid w:val="00354A28"/>
    <w:rsid w:val="00354A33"/>
    <w:rsid w:val="00354FA6"/>
    <w:rsid w:val="003551D0"/>
    <w:rsid w:val="003555EA"/>
    <w:rsid w:val="0035585D"/>
    <w:rsid w:val="00355CA1"/>
    <w:rsid w:val="00355F3C"/>
    <w:rsid w:val="00356569"/>
    <w:rsid w:val="0035667D"/>
    <w:rsid w:val="00356AF6"/>
    <w:rsid w:val="00356F32"/>
    <w:rsid w:val="003576C7"/>
    <w:rsid w:val="00357D2A"/>
    <w:rsid w:val="00360B10"/>
    <w:rsid w:val="0036170C"/>
    <w:rsid w:val="00361B11"/>
    <w:rsid w:val="00361B2E"/>
    <w:rsid w:val="00361BA2"/>
    <w:rsid w:val="003627C3"/>
    <w:rsid w:val="0036296D"/>
    <w:rsid w:val="00362A1B"/>
    <w:rsid w:val="00362A74"/>
    <w:rsid w:val="00362E50"/>
    <w:rsid w:val="003631D6"/>
    <w:rsid w:val="003633FA"/>
    <w:rsid w:val="003635BE"/>
    <w:rsid w:val="003638C0"/>
    <w:rsid w:val="00363C35"/>
    <w:rsid w:val="00363E3B"/>
    <w:rsid w:val="00363F3D"/>
    <w:rsid w:val="003642E0"/>
    <w:rsid w:val="0036437C"/>
    <w:rsid w:val="00364F5C"/>
    <w:rsid w:val="003650C6"/>
    <w:rsid w:val="003651FC"/>
    <w:rsid w:val="00365305"/>
    <w:rsid w:val="0036575D"/>
    <w:rsid w:val="003657EC"/>
    <w:rsid w:val="003658E3"/>
    <w:rsid w:val="00365C86"/>
    <w:rsid w:val="00365F41"/>
    <w:rsid w:val="003679C8"/>
    <w:rsid w:val="00367DDB"/>
    <w:rsid w:val="00367E22"/>
    <w:rsid w:val="00367E33"/>
    <w:rsid w:val="00367E9C"/>
    <w:rsid w:val="003702BE"/>
    <w:rsid w:val="003705CF"/>
    <w:rsid w:val="00370611"/>
    <w:rsid w:val="003708B1"/>
    <w:rsid w:val="00371122"/>
    <w:rsid w:val="0037131C"/>
    <w:rsid w:val="00371352"/>
    <w:rsid w:val="0037137D"/>
    <w:rsid w:val="00371BBF"/>
    <w:rsid w:val="003723DF"/>
    <w:rsid w:val="0037248A"/>
    <w:rsid w:val="00372619"/>
    <w:rsid w:val="00372A4F"/>
    <w:rsid w:val="00372AAC"/>
    <w:rsid w:val="00372CE2"/>
    <w:rsid w:val="00372DDE"/>
    <w:rsid w:val="00372FB3"/>
    <w:rsid w:val="003730B0"/>
    <w:rsid w:val="0037352F"/>
    <w:rsid w:val="00373E5F"/>
    <w:rsid w:val="00374343"/>
    <w:rsid w:val="003743F7"/>
    <w:rsid w:val="003744FD"/>
    <w:rsid w:val="00374517"/>
    <w:rsid w:val="0037461A"/>
    <w:rsid w:val="0037492A"/>
    <w:rsid w:val="00374998"/>
    <w:rsid w:val="00374A81"/>
    <w:rsid w:val="00374D8C"/>
    <w:rsid w:val="00375105"/>
    <w:rsid w:val="00375348"/>
    <w:rsid w:val="0037556C"/>
    <w:rsid w:val="0037559B"/>
    <w:rsid w:val="003757CE"/>
    <w:rsid w:val="003759BE"/>
    <w:rsid w:val="00375A3F"/>
    <w:rsid w:val="00375E2D"/>
    <w:rsid w:val="00375E9A"/>
    <w:rsid w:val="003760D4"/>
    <w:rsid w:val="003765F3"/>
    <w:rsid w:val="00376738"/>
    <w:rsid w:val="003767B7"/>
    <w:rsid w:val="00376A70"/>
    <w:rsid w:val="00377413"/>
    <w:rsid w:val="0037773C"/>
    <w:rsid w:val="00377833"/>
    <w:rsid w:val="00377CE9"/>
    <w:rsid w:val="0038051B"/>
    <w:rsid w:val="003805FC"/>
    <w:rsid w:val="003807EB"/>
    <w:rsid w:val="003813B9"/>
    <w:rsid w:val="00381A7E"/>
    <w:rsid w:val="00381B8F"/>
    <w:rsid w:val="00381CD2"/>
    <w:rsid w:val="00381E34"/>
    <w:rsid w:val="003820D0"/>
    <w:rsid w:val="00382439"/>
    <w:rsid w:val="00382763"/>
    <w:rsid w:val="00382906"/>
    <w:rsid w:val="00382D54"/>
    <w:rsid w:val="003830F0"/>
    <w:rsid w:val="0038322A"/>
    <w:rsid w:val="00383858"/>
    <w:rsid w:val="00383A98"/>
    <w:rsid w:val="00384653"/>
    <w:rsid w:val="00384667"/>
    <w:rsid w:val="003847A9"/>
    <w:rsid w:val="00384A59"/>
    <w:rsid w:val="00384EA0"/>
    <w:rsid w:val="00385487"/>
    <w:rsid w:val="0038579F"/>
    <w:rsid w:val="00385CFC"/>
    <w:rsid w:val="00385DC9"/>
    <w:rsid w:val="00385E3F"/>
    <w:rsid w:val="00385E60"/>
    <w:rsid w:val="00385EC6"/>
    <w:rsid w:val="003867C3"/>
    <w:rsid w:val="003877C8"/>
    <w:rsid w:val="0039024C"/>
    <w:rsid w:val="003902B9"/>
    <w:rsid w:val="00390628"/>
    <w:rsid w:val="003908B6"/>
    <w:rsid w:val="00390943"/>
    <w:rsid w:val="00391515"/>
    <w:rsid w:val="003916EC"/>
    <w:rsid w:val="00391BA4"/>
    <w:rsid w:val="00391FEB"/>
    <w:rsid w:val="003920EB"/>
    <w:rsid w:val="003924DC"/>
    <w:rsid w:val="00392525"/>
    <w:rsid w:val="00392A7D"/>
    <w:rsid w:val="0039388E"/>
    <w:rsid w:val="003938A6"/>
    <w:rsid w:val="00393A82"/>
    <w:rsid w:val="00393A9B"/>
    <w:rsid w:val="00393B38"/>
    <w:rsid w:val="00393BC2"/>
    <w:rsid w:val="00393D16"/>
    <w:rsid w:val="00393E88"/>
    <w:rsid w:val="00394017"/>
    <w:rsid w:val="00394415"/>
    <w:rsid w:val="00394980"/>
    <w:rsid w:val="0039519B"/>
    <w:rsid w:val="003955B1"/>
    <w:rsid w:val="0039592E"/>
    <w:rsid w:val="00395D09"/>
    <w:rsid w:val="00395FC9"/>
    <w:rsid w:val="0039688F"/>
    <w:rsid w:val="00396930"/>
    <w:rsid w:val="003969E7"/>
    <w:rsid w:val="00396AEA"/>
    <w:rsid w:val="00396DDB"/>
    <w:rsid w:val="00397A63"/>
    <w:rsid w:val="00397F53"/>
    <w:rsid w:val="003A00DB"/>
    <w:rsid w:val="003A0174"/>
    <w:rsid w:val="003A0272"/>
    <w:rsid w:val="003A02A1"/>
    <w:rsid w:val="003A05D5"/>
    <w:rsid w:val="003A0E2D"/>
    <w:rsid w:val="003A0EDD"/>
    <w:rsid w:val="003A0EF4"/>
    <w:rsid w:val="003A1095"/>
    <w:rsid w:val="003A152A"/>
    <w:rsid w:val="003A1B86"/>
    <w:rsid w:val="003A1E89"/>
    <w:rsid w:val="003A20B0"/>
    <w:rsid w:val="003A21C5"/>
    <w:rsid w:val="003A2274"/>
    <w:rsid w:val="003A24E7"/>
    <w:rsid w:val="003A2785"/>
    <w:rsid w:val="003A2C5B"/>
    <w:rsid w:val="003A2EEA"/>
    <w:rsid w:val="003A318B"/>
    <w:rsid w:val="003A32C9"/>
    <w:rsid w:val="003A3354"/>
    <w:rsid w:val="003A3575"/>
    <w:rsid w:val="003A35FF"/>
    <w:rsid w:val="003A3711"/>
    <w:rsid w:val="003A3924"/>
    <w:rsid w:val="003A3B2C"/>
    <w:rsid w:val="003A3FE3"/>
    <w:rsid w:val="003A412D"/>
    <w:rsid w:val="003A44EC"/>
    <w:rsid w:val="003A45A9"/>
    <w:rsid w:val="003A4754"/>
    <w:rsid w:val="003A4876"/>
    <w:rsid w:val="003A52E8"/>
    <w:rsid w:val="003A59A4"/>
    <w:rsid w:val="003A5BD1"/>
    <w:rsid w:val="003A5EDE"/>
    <w:rsid w:val="003A6143"/>
    <w:rsid w:val="003A627A"/>
    <w:rsid w:val="003A6475"/>
    <w:rsid w:val="003A6773"/>
    <w:rsid w:val="003A699A"/>
    <w:rsid w:val="003A6C6E"/>
    <w:rsid w:val="003A6F0C"/>
    <w:rsid w:val="003A7166"/>
    <w:rsid w:val="003A778E"/>
    <w:rsid w:val="003A7923"/>
    <w:rsid w:val="003B05D8"/>
    <w:rsid w:val="003B0777"/>
    <w:rsid w:val="003B0A78"/>
    <w:rsid w:val="003B0BA9"/>
    <w:rsid w:val="003B0BAC"/>
    <w:rsid w:val="003B0BE2"/>
    <w:rsid w:val="003B0CA7"/>
    <w:rsid w:val="003B0E45"/>
    <w:rsid w:val="003B1665"/>
    <w:rsid w:val="003B1682"/>
    <w:rsid w:val="003B1C2F"/>
    <w:rsid w:val="003B1F86"/>
    <w:rsid w:val="003B2682"/>
    <w:rsid w:val="003B2962"/>
    <w:rsid w:val="003B3390"/>
    <w:rsid w:val="003B34D0"/>
    <w:rsid w:val="003B3518"/>
    <w:rsid w:val="003B392D"/>
    <w:rsid w:val="003B39AC"/>
    <w:rsid w:val="003B3A58"/>
    <w:rsid w:val="003B3DF8"/>
    <w:rsid w:val="003B405A"/>
    <w:rsid w:val="003B43B5"/>
    <w:rsid w:val="003B4550"/>
    <w:rsid w:val="003B4752"/>
    <w:rsid w:val="003B4A3B"/>
    <w:rsid w:val="003B50D2"/>
    <w:rsid w:val="003B53F2"/>
    <w:rsid w:val="003B56BE"/>
    <w:rsid w:val="003B57AC"/>
    <w:rsid w:val="003B595F"/>
    <w:rsid w:val="003B5BC3"/>
    <w:rsid w:val="003B68CF"/>
    <w:rsid w:val="003B6BA0"/>
    <w:rsid w:val="003B6E9B"/>
    <w:rsid w:val="003B749E"/>
    <w:rsid w:val="003B77D4"/>
    <w:rsid w:val="003B78FE"/>
    <w:rsid w:val="003B7D16"/>
    <w:rsid w:val="003B7E09"/>
    <w:rsid w:val="003C005A"/>
    <w:rsid w:val="003C05E9"/>
    <w:rsid w:val="003C094B"/>
    <w:rsid w:val="003C0AF6"/>
    <w:rsid w:val="003C0D7F"/>
    <w:rsid w:val="003C0DF1"/>
    <w:rsid w:val="003C15AA"/>
    <w:rsid w:val="003C16EB"/>
    <w:rsid w:val="003C2133"/>
    <w:rsid w:val="003C2274"/>
    <w:rsid w:val="003C284E"/>
    <w:rsid w:val="003C30A8"/>
    <w:rsid w:val="003C30FC"/>
    <w:rsid w:val="003C3236"/>
    <w:rsid w:val="003C37B1"/>
    <w:rsid w:val="003C3A58"/>
    <w:rsid w:val="003C40AB"/>
    <w:rsid w:val="003C4350"/>
    <w:rsid w:val="003C5796"/>
    <w:rsid w:val="003C606E"/>
    <w:rsid w:val="003C64C8"/>
    <w:rsid w:val="003C6FC4"/>
    <w:rsid w:val="003C71E0"/>
    <w:rsid w:val="003C763B"/>
    <w:rsid w:val="003C78F0"/>
    <w:rsid w:val="003C7900"/>
    <w:rsid w:val="003C796F"/>
    <w:rsid w:val="003C7A56"/>
    <w:rsid w:val="003C7ED8"/>
    <w:rsid w:val="003C7FBB"/>
    <w:rsid w:val="003D0087"/>
    <w:rsid w:val="003D0778"/>
    <w:rsid w:val="003D0808"/>
    <w:rsid w:val="003D08E1"/>
    <w:rsid w:val="003D08E7"/>
    <w:rsid w:val="003D0AC3"/>
    <w:rsid w:val="003D0CFC"/>
    <w:rsid w:val="003D0DD8"/>
    <w:rsid w:val="003D0F42"/>
    <w:rsid w:val="003D16BC"/>
    <w:rsid w:val="003D1AF0"/>
    <w:rsid w:val="003D1C00"/>
    <w:rsid w:val="003D1DCB"/>
    <w:rsid w:val="003D1E25"/>
    <w:rsid w:val="003D1F93"/>
    <w:rsid w:val="003D25D6"/>
    <w:rsid w:val="003D2616"/>
    <w:rsid w:val="003D274C"/>
    <w:rsid w:val="003D2EE4"/>
    <w:rsid w:val="003D30E6"/>
    <w:rsid w:val="003D3339"/>
    <w:rsid w:val="003D36A5"/>
    <w:rsid w:val="003D36E9"/>
    <w:rsid w:val="003D3873"/>
    <w:rsid w:val="003D38EF"/>
    <w:rsid w:val="003D3B95"/>
    <w:rsid w:val="003D3BFF"/>
    <w:rsid w:val="003D3C01"/>
    <w:rsid w:val="003D3C3C"/>
    <w:rsid w:val="003D3D3C"/>
    <w:rsid w:val="003D3FB7"/>
    <w:rsid w:val="003D4AFF"/>
    <w:rsid w:val="003D4BB4"/>
    <w:rsid w:val="003D5AFD"/>
    <w:rsid w:val="003D5E31"/>
    <w:rsid w:val="003D66B1"/>
    <w:rsid w:val="003D6A85"/>
    <w:rsid w:val="003D6BA4"/>
    <w:rsid w:val="003D70DD"/>
    <w:rsid w:val="003D79A5"/>
    <w:rsid w:val="003D79F8"/>
    <w:rsid w:val="003D7B34"/>
    <w:rsid w:val="003D7B43"/>
    <w:rsid w:val="003E0154"/>
    <w:rsid w:val="003E0A14"/>
    <w:rsid w:val="003E0FB3"/>
    <w:rsid w:val="003E1346"/>
    <w:rsid w:val="003E1C03"/>
    <w:rsid w:val="003E202C"/>
    <w:rsid w:val="003E2159"/>
    <w:rsid w:val="003E22AD"/>
    <w:rsid w:val="003E24C3"/>
    <w:rsid w:val="003E265E"/>
    <w:rsid w:val="003E2695"/>
    <w:rsid w:val="003E2E45"/>
    <w:rsid w:val="003E2EDC"/>
    <w:rsid w:val="003E2F27"/>
    <w:rsid w:val="003E3824"/>
    <w:rsid w:val="003E3873"/>
    <w:rsid w:val="003E396A"/>
    <w:rsid w:val="003E4111"/>
    <w:rsid w:val="003E4DFE"/>
    <w:rsid w:val="003E4FB7"/>
    <w:rsid w:val="003E5029"/>
    <w:rsid w:val="003E516A"/>
    <w:rsid w:val="003E580F"/>
    <w:rsid w:val="003E58B6"/>
    <w:rsid w:val="003E5C0F"/>
    <w:rsid w:val="003E5DB7"/>
    <w:rsid w:val="003E63A3"/>
    <w:rsid w:val="003E6A5C"/>
    <w:rsid w:val="003E6D58"/>
    <w:rsid w:val="003E7613"/>
    <w:rsid w:val="003E761E"/>
    <w:rsid w:val="003E7ACA"/>
    <w:rsid w:val="003E7D62"/>
    <w:rsid w:val="003F06E0"/>
    <w:rsid w:val="003F0899"/>
    <w:rsid w:val="003F13B0"/>
    <w:rsid w:val="003F148A"/>
    <w:rsid w:val="003F1672"/>
    <w:rsid w:val="003F1C9A"/>
    <w:rsid w:val="003F1E10"/>
    <w:rsid w:val="003F1F0F"/>
    <w:rsid w:val="003F226E"/>
    <w:rsid w:val="003F2371"/>
    <w:rsid w:val="003F2D39"/>
    <w:rsid w:val="003F2DC4"/>
    <w:rsid w:val="003F2E6D"/>
    <w:rsid w:val="003F2E99"/>
    <w:rsid w:val="003F31F5"/>
    <w:rsid w:val="003F337F"/>
    <w:rsid w:val="003F357A"/>
    <w:rsid w:val="003F36EB"/>
    <w:rsid w:val="003F3D32"/>
    <w:rsid w:val="003F3E80"/>
    <w:rsid w:val="003F491D"/>
    <w:rsid w:val="003F4CA6"/>
    <w:rsid w:val="003F4E7A"/>
    <w:rsid w:val="003F5100"/>
    <w:rsid w:val="003F51A4"/>
    <w:rsid w:val="003F549D"/>
    <w:rsid w:val="003F5568"/>
    <w:rsid w:val="003F5E3E"/>
    <w:rsid w:val="003F6E8E"/>
    <w:rsid w:val="003F728F"/>
    <w:rsid w:val="003F759B"/>
    <w:rsid w:val="003F7674"/>
    <w:rsid w:val="003F7692"/>
    <w:rsid w:val="003F7EBF"/>
    <w:rsid w:val="0040009E"/>
    <w:rsid w:val="004003D7"/>
    <w:rsid w:val="00400A0A"/>
    <w:rsid w:val="00400B11"/>
    <w:rsid w:val="00400DE0"/>
    <w:rsid w:val="00400E41"/>
    <w:rsid w:val="004011B4"/>
    <w:rsid w:val="00401222"/>
    <w:rsid w:val="00401310"/>
    <w:rsid w:val="00401335"/>
    <w:rsid w:val="004016A4"/>
    <w:rsid w:val="00401973"/>
    <w:rsid w:val="00401CAE"/>
    <w:rsid w:val="0040209C"/>
    <w:rsid w:val="004023EF"/>
    <w:rsid w:val="0040266A"/>
    <w:rsid w:val="0040297E"/>
    <w:rsid w:val="00402B06"/>
    <w:rsid w:val="0040306B"/>
    <w:rsid w:val="00403344"/>
    <w:rsid w:val="004035B9"/>
    <w:rsid w:val="004036D0"/>
    <w:rsid w:val="004039A5"/>
    <w:rsid w:val="00403A67"/>
    <w:rsid w:val="00403D18"/>
    <w:rsid w:val="0040429E"/>
    <w:rsid w:val="0040443D"/>
    <w:rsid w:val="0040468B"/>
    <w:rsid w:val="004046A6"/>
    <w:rsid w:val="00404B48"/>
    <w:rsid w:val="00405062"/>
    <w:rsid w:val="00405677"/>
    <w:rsid w:val="0040570A"/>
    <w:rsid w:val="0040574F"/>
    <w:rsid w:val="00405E43"/>
    <w:rsid w:val="004060EC"/>
    <w:rsid w:val="00406518"/>
    <w:rsid w:val="004065C3"/>
    <w:rsid w:val="00406E82"/>
    <w:rsid w:val="0040745C"/>
    <w:rsid w:val="00407769"/>
    <w:rsid w:val="00407D55"/>
    <w:rsid w:val="00407EED"/>
    <w:rsid w:val="00410032"/>
    <w:rsid w:val="004104F9"/>
    <w:rsid w:val="00410770"/>
    <w:rsid w:val="00410D5D"/>
    <w:rsid w:val="00410DE7"/>
    <w:rsid w:val="00410E02"/>
    <w:rsid w:val="00410E5B"/>
    <w:rsid w:val="0041106F"/>
    <w:rsid w:val="00411246"/>
    <w:rsid w:val="004119BC"/>
    <w:rsid w:val="00411DD6"/>
    <w:rsid w:val="00411FFE"/>
    <w:rsid w:val="00412237"/>
    <w:rsid w:val="004123F4"/>
    <w:rsid w:val="00412508"/>
    <w:rsid w:val="004125E3"/>
    <w:rsid w:val="00412C32"/>
    <w:rsid w:val="00412CAC"/>
    <w:rsid w:val="00412D33"/>
    <w:rsid w:val="00412F79"/>
    <w:rsid w:val="00413478"/>
    <w:rsid w:val="00413666"/>
    <w:rsid w:val="00413B38"/>
    <w:rsid w:val="00413D5B"/>
    <w:rsid w:val="004143EF"/>
    <w:rsid w:val="00414666"/>
    <w:rsid w:val="004146E0"/>
    <w:rsid w:val="00414843"/>
    <w:rsid w:val="0041487D"/>
    <w:rsid w:val="00414A88"/>
    <w:rsid w:val="00414DCE"/>
    <w:rsid w:val="00415345"/>
    <w:rsid w:val="0041541C"/>
    <w:rsid w:val="00415652"/>
    <w:rsid w:val="004156C7"/>
    <w:rsid w:val="00415A0F"/>
    <w:rsid w:val="00415BA7"/>
    <w:rsid w:val="00415CA1"/>
    <w:rsid w:val="00415E3E"/>
    <w:rsid w:val="004168A3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2F7D"/>
    <w:rsid w:val="00423501"/>
    <w:rsid w:val="004239BE"/>
    <w:rsid w:val="00423CDA"/>
    <w:rsid w:val="00424279"/>
    <w:rsid w:val="0042468B"/>
    <w:rsid w:val="004247D7"/>
    <w:rsid w:val="004248D6"/>
    <w:rsid w:val="004248EA"/>
    <w:rsid w:val="0042491D"/>
    <w:rsid w:val="00424F0A"/>
    <w:rsid w:val="0042507F"/>
    <w:rsid w:val="0042534C"/>
    <w:rsid w:val="0042583D"/>
    <w:rsid w:val="00425AFF"/>
    <w:rsid w:val="00425BC5"/>
    <w:rsid w:val="00425E77"/>
    <w:rsid w:val="00425F4A"/>
    <w:rsid w:val="0042644B"/>
    <w:rsid w:val="00426564"/>
    <w:rsid w:val="0042693F"/>
    <w:rsid w:val="00426D37"/>
    <w:rsid w:val="0042765C"/>
    <w:rsid w:val="00427724"/>
    <w:rsid w:val="0042772D"/>
    <w:rsid w:val="00427D4A"/>
    <w:rsid w:val="00427E5B"/>
    <w:rsid w:val="00427EB9"/>
    <w:rsid w:val="00430490"/>
    <w:rsid w:val="004312F5"/>
    <w:rsid w:val="004313F8"/>
    <w:rsid w:val="00431917"/>
    <w:rsid w:val="004319EC"/>
    <w:rsid w:val="00431E65"/>
    <w:rsid w:val="00431E86"/>
    <w:rsid w:val="00432B27"/>
    <w:rsid w:val="00432CB4"/>
    <w:rsid w:val="0043315F"/>
    <w:rsid w:val="004331EC"/>
    <w:rsid w:val="004332E8"/>
    <w:rsid w:val="004336F9"/>
    <w:rsid w:val="00433C08"/>
    <w:rsid w:val="0043421F"/>
    <w:rsid w:val="004342D5"/>
    <w:rsid w:val="00434652"/>
    <w:rsid w:val="00434A99"/>
    <w:rsid w:val="00434CC9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0805"/>
    <w:rsid w:val="00440CC5"/>
    <w:rsid w:val="00440CCC"/>
    <w:rsid w:val="00441371"/>
    <w:rsid w:val="004414A1"/>
    <w:rsid w:val="004416F2"/>
    <w:rsid w:val="00441AF9"/>
    <w:rsid w:val="00441B6A"/>
    <w:rsid w:val="00441E8F"/>
    <w:rsid w:val="0044231F"/>
    <w:rsid w:val="0044245F"/>
    <w:rsid w:val="00442484"/>
    <w:rsid w:val="004424A7"/>
    <w:rsid w:val="00442E6C"/>
    <w:rsid w:val="0044312A"/>
    <w:rsid w:val="00443210"/>
    <w:rsid w:val="0044342F"/>
    <w:rsid w:val="004434FD"/>
    <w:rsid w:val="00443593"/>
    <w:rsid w:val="00443CF7"/>
    <w:rsid w:val="004444F7"/>
    <w:rsid w:val="00445196"/>
    <w:rsid w:val="004456EC"/>
    <w:rsid w:val="00446209"/>
    <w:rsid w:val="004464BA"/>
    <w:rsid w:val="00446657"/>
    <w:rsid w:val="004466C1"/>
    <w:rsid w:val="00446880"/>
    <w:rsid w:val="00446B86"/>
    <w:rsid w:val="00446C96"/>
    <w:rsid w:val="00446CE8"/>
    <w:rsid w:val="00446EC4"/>
    <w:rsid w:val="00447101"/>
    <w:rsid w:val="00447BB8"/>
    <w:rsid w:val="00447DD2"/>
    <w:rsid w:val="00450081"/>
    <w:rsid w:val="0045017E"/>
    <w:rsid w:val="004505A3"/>
    <w:rsid w:val="004509EE"/>
    <w:rsid w:val="00450A25"/>
    <w:rsid w:val="00450BAC"/>
    <w:rsid w:val="00450C5D"/>
    <w:rsid w:val="00451064"/>
    <w:rsid w:val="004511FA"/>
    <w:rsid w:val="0045127E"/>
    <w:rsid w:val="0045141E"/>
    <w:rsid w:val="0045193E"/>
    <w:rsid w:val="00452029"/>
    <w:rsid w:val="00452351"/>
    <w:rsid w:val="00453514"/>
    <w:rsid w:val="00453F18"/>
    <w:rsid w:val="00454289"/>
    <w:rsid w:val="00454474"/>
    <w:rsid w:val="00454DCF"/>
    <w:rsid w:val="004550BD"/>
    <w:rsid w:val="00455248"/>
    <w:rsid w:val="0045600B"/>
    <w:rsid w:val="004561B5"/>
    <w:rsid w:val="00456251"/>
    <w:rsid w:val="00456270"/>
    <w:rsid w:val="00456337"/>
    <w:rsid w:val="0045656D"/>
    <w:rsid w:val="00456CBE"/>
    <w:rsid w:val="00456D39"/>
    <w:rsid w:val="00457C6E"/>
    <w:rsid w:val="00460722"/>
    <w:rsid w:val="00461119"/>
    <w:rsid w:val="00461139"/>
    <w:rsid w:val="0046129B"/>
    <w:rsid w:val="004613ED"/>
    <w:rsid w:val="0046152A"/>
    <w:rsid w:val="00461642"/>
    <w:rsid w:val="00461885"/>
    <w:rsid w:val="00461EE0"/>
    <w:rsid w:val="004625F9"/>
    <w:rsid w:val="00462970"/>
    <w:rsid w:val="00462A7A"/>
    <w:rsid w:val="00462A98"/>
    <w:rsid w:val="004633C1"/>
    <w:rsid w:val="00463507"/>
    <w:rsid w:val="00464433"/>
    <w:rsid w:val="004648B8"/>
    <w:rsid w:val="00464B00"/>
    <w:rsid w:val="00464BAC"/>
    <w:rsid w:val="00464BF2"/>
    <w:rsid w:val="00464CBA"/>
    <w:rsid w:val="00465193"/>
    <w:rsid w:val="00465258"/>
    <w:rsid w:val="004653A1"/>
    <w:rsid w:val="0046552B"/>
    <w:rsid w:val="004655B7"/>
    <w:rsid w:val="00465BE4"/>
    <w:rsid w:val="00465BEE"/>
    <w:rsid w:val="00465CDD"/>
    <w:rsid w:val="00465F93"/>
    <w:rsid w:val="004661CA"/>
    <w:rsid w:val="00466223"/>
    <w:rsid w:val="0046642E"/>
    <w:rsid w:val="004664D3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5D6"/>
    <w:rsid w:val="00470AC8"/>
    <w:rsid w:val="00470E45"/>
    <w:rsid w:val="00471087"/>
    <w:rsid w:val="004712A2"/>
    <w:rsid w:val="0047156B"/>
    <w:rsid w:val="00471A00"/>
    <w:rsid w:val="00471C79"/>
    <w:rsid w:val="00471DC9"/>
    <w:rsid w:val="00471EA6"/>
    <w:rsid w:val="00471F5D"/>
    <w:rsid w:val="00472011"/>
    <w:rsid w:val="0047202B"/>
    <w:rsid w:val="004725CF"/>
    <w:rsid w:val="00472BB2"/>
    <w:rsid w:val="00472CC1"/>
    <w:rsid w:val="00472CE7"/>
    <w:rsid w:val="004735EE"/>
    <w:rsid w:val="00473842"/>
    <w:rsid w:val="0047391B"/>
    <w:rsid w:val="0047402E"/>
    <w:rsid w:val="004745E7"/>
    <w:rsid w:val="00474AB7"/>
    <w:rsid w:val="00474B64"/>
    <w:rsid w:val="004759A1"/>
    <w:rsid w:val="00475CC9"/>
    <w:rsid w:val="00475DCD"/>
    <w:rsid w:val="00475DED"/>
    <w:rsid w:val="004760B1"/>
    <w:rsid w:val="00476D97"/>
    <w:rsid w:val="00477138"/>
    <w:rsid w:val="0047798B"/>
    <w:rsid w:val="00477A1A"/>
    <w:rsid w:val="00477C7D"/>
    <w:rsid w:val="00480284"/>
    <w:rsid w:val="0048031E"/>
    <w:rsid w:val="00480494"/>
    <w:rsid w:val="004806FA"/>
    <w:rsid w:val="00480709"/>
    <w:rsid w:val="00480DE6"/>
    <w:rsid w:val="00480EFB"/>
    <w:rsid w:val="00480F13"/>
    <w:rsid w:val="00481502"/>
    <w:rsid w:val="00481826"/>
    <w:rsid w:val="0048188C"/>
    <w:rsid w:val="00481ADA"/>
    <w:rsid w:val="00481B6B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47F"/>
    <w:rsid w:val="00483F2A"/>
    <w:rsid w:val="00484690"/>
    <w:rsid w:val="004846F9"/>
    <w:rsid w:val="00484BF8"/>
    <w:rsid w:val="00484D0B"/>
    <w:rsid w:val="00484E5B"/>
    <w:rsid w:val="004850EE"/>
    <w:rsid w:val="004855EA"/>
    <w:rsid w:val="00485AA2"/>
    <w:rsid w:val="00485AD6"/>
    <w:rsid w:val="00485CF1"/>
    <w:rsid w:val="00485ED4"/>
    <w:rsid w:val="00485F7F"/>
    <w:rsid w:val="0048612A"/>
    <w:rsid w:val="0048666C"/>
    <w:rsid w:val="00486725"/>
    <w:rsid w:val="00486E3E"/>
    <w:rsid w:val="00487521"/>
    <w:rsid w:val="00487951"/>
    <w:rsid w:val="00487F3F"/>
    <w:rsid w:val="00490351"/>
    <w:rsid w:val="00490624"/>
    <w:rsid w:val="004906E4"/>
    <w:rsid w:val="00490820"/>
    <w:rsid w:val="00490BF1"/>
    <w:rsid w:val="004910CA"/>
    <w:rsid w:val="004911DD"/>
    <w:rsid w:val="00491409"/>
    <w:rsid w:val="00491E6B"/>
    <w:rsid w:val="00492496"/>
    <w:rsid w:val="0049273B"/>
    <w:rsid w:val="00493061"/>
    <w:rsid w:val="00493BA8"/>
    <w:rsid w:val="00493EEC"/>
    <w:rsid w:val="00493FE9"/>
    <w:rsid w:val="00494348"/>
    <w:rsid w:val="00494370"/>
    <w:rsid w:val="0049473E"/>
    <w:rsid w:val="00495BAF"/>
    <w:rsid w:val="00495D51"/>
    <w:rsid w:val="004960E1"/>
    <w:rsid w:val="0049688E"/>
    <w:rsid w:val="00497162"/>
    <w:rsid w:val="004973AE"/>
    <w:rsid w:val="00497E7B"/>
    <w:rsid w:val="004A03B5"/>
    <w:rsid w:val="004A0898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29E"/>
    <w:rsid w:val="004A2683"/>
    <w:rsid w:val="004A276A"/>
    <w:rsid w:val="004A2982"/>
    <w:rsid w:val="004A2A45"/>
    <w:rsid w:val="004A2B1A"/>
    <w:rsid w:val="004A2E96"/>
    <w:rsid w:val="004A2EAA"/>
    <w:rsid w:val="004A339F"/>
    <w:rsid w:val="004A36A7"/>
    <w:rsid w:val="004A36E5"/>
    <w:rsid w:val="004A38AE"/>
    <w:rsid w:val="004A3FBE"/>
    <w:rsid w:val="004A4A7A"/>
    <w:rsid w:val="004A5300"/>
    <w:rsid w:val="004A5676"/>
    <w:rsid w:val="004A57EE"/>
    <w:rsid w:val="004A5F17"/>
    <w:rsid w:val="004A5F59"/>
    <w:rsid w:val="004A64E4"/>
    <w:rsid w:val="004A6A6B"/>
    <w:rsid w:val="004A6A7D"/>
    <w:rsid w:val="004A72BB"/>
    <w:rsid w:val="004A75DE"/>
    <w:rsid w:val="004A79A3"/>
    <w:rsid w:val="004A79AC"/>
    <w:rsid w:val="004A7B47"/>
    <w:rsid w:val="004A7B84"/>
    <w:rsid w:val="004B0297"/>
    <w:rsid w:val="004B0810"/>
    <w:rsid w:val="004B0C03"/>
    <w:rsid w:val="004B1E0F"/>
    <w:rsid w:val="004B2086"/>
    <w:rsid w:val="004B226C"/>
    <w:rsid w:val="004B2BE8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BE0"/>
    <w:rsid w:val="004B6D09"/>
    <w:rsid w:val="004B6DD6"/>
    <w:rsid w:val="004B6F54"/>
    <w:rsid w:val="004B70B4"/>
    <w:rsid w:val="004B7ACF"/>
    <w:rsid w:val="004B7EE1"/>
    <w:rsid w:val="004C02ED"/>
    <w:rsid w:val="004C067E"/>
    <w:rsid w:val="004C0883"/>
    <w:rsid w:val="004C08CA"/>
    <w:rsid w:val="004C0937"/>
    <w:rsid w:val="004C10B7"/>
    <w:rsid w:val="004C11EE"/>
    <w:rsid w:val="004C19CD"/>
    <w:rsid w:val="004C1B56"/>
    <w:rsid w:val="004C218D"/>
    <w:rsid w:val="004C2855"/>
    <w:rsid w:val="004C2963"/>
    <w:rsid w:val="004C29E3"/>
    <w:rsid w:val="004C2BB0"/>
    <w:rsid w:val="004C2C3B"/>
    <w:rsid w:val="004C2F7F"/>
    <w:rsid w:val="004C2FAC"/>
    <w:rsid w:val="004C30EA"/>
    <w:rsid w:val="004C331E"/>
    <w:rsid w:val="004C343F"/>
    <w:rsid w:val="004C3E0C"/>
    <w:rsid w:val="004C3F86"/>
    <w:rsid w:val="004C4356"/>
    <w:rsid w:val="004C44DC"/>
    <w:rsid w:val="004C455E"/>
    <w:rsid w:val="004C45B6"/>
    <w:rsid w:val="004C466D"/>
    <w:rsid w:val="004C4931"/>
    <w:rsid w:val="004C5026"/>
    <w:rsid w:val="004C521B"/>
    <w:rsid w:val="004C56AA"/>
    <w:rsid w:val="004C6184"/>
    <w:rsid w:val="004C61E4"/>
    <w:rsid w:val="004C639B"/>
    <w:rsid w:val="004C6642"/>
    <w:rsid w:val="004C6871"/>
    <w:rsid w:val="004C73CA"/>
    <w:rsid w:val="004C7873"/>
    <w:rsid w:val="004C7B68"/>
    <w:rsid w:val="004C7B6E"/>
    <w:rsid w:val="004D01C2"/>
    <w:rsid w:val="004D051D"/>
    <w:rsid w:val="004D05C9"/>
    <w:rsid w:val="004D05E1"/>
    <w:rsid w:val="004D0991"/>
    <w:rsid w:val="004D0A3F"/>
    <w:rsid w:val="004D0D96"/>
    <w:rsid w:val="004D116E"/>
    <w:rsid w:val="004D12D9"/>
    <w:rsid w:val="004D142F"/>
    <w:rsid w:val="004D158E"/>
    <w:rsid w:val="004D18FB"/>
    <w:rsid w:val="004D196D"/>
    <w:rsid w:val="004D19CC"/>
    <w:rsid w:val="004D1A83"/>
    <w:rsid w:val="004D1B22"/>
    <w:rsid w:val="004D1C53"/>
    <w:rsid w:val="004D1E33"/>
    <w:rsid w:val="004D1F6E"/>
    <w:rsid w:val="004D2474"/>
    <w:rsid w:val="004D2638"/>
    <w:rsid w:val="004D28AB"/>
    <w:rsid w:val="004D2F54"/>
    <w:rsid w:val="004D3702"/>
    <w:rsid w:val="004D3EB1"/>
    <w:rsid w:val="004D3FA0"/>
    <w:rsid w:val="004D42BD"/>
    <w:rsid w:val="004D478A"/>
    <w:rsid w:val="004D47BF"/>
    <w:rsid w:val="004D4935"/>
    <w:rsid w:val="004D4A16"/>
    <w:rsid w:val="004D521E"/>
    <w:rsid w:val="004D5BD1"/>
    <w:rsid w:val="004D5D02"/>
    <w:rsid w:val="004D5DF6"/>
    <w:rsid w:val="004D6836"/>
    <w:rsid w:val="004D69E8"/>
    <w:rsid w:val="004D74A0"/>
    <w:rsid w:val="004D74E8"/>
    <w:rsid w:val="004D765F"/>
    <w:rsid w:val="004D7A58"/>
    <w:rsid w:val="004D7F6C"/>
    <w:rsid w:val="004E0114"/>
    <w:rsid w:val="004E0299"/>
    <w:rsid w:val="004E030B"/>
    <w:rsid w:val="004E043D"/>
    <w:rsid w:val="004E0503"/>
    <w:rsid w:val="004E0536"/>
    <w:rsid w:val="004E0618"/>
    <w:rsid w:val="004E0B96"/>
    <w:rsid w:val="004E0CBC"/>
    <w:rsid w:val="004E2444"/>
    <w:rsid w:val="004E25EA"/>
    <w:rsid w:val="004E2859"/>
    <w:rsid w:val="004E2B41"/>
    <w:rsid w:val="004E2FA7"/>
    <w:rsid w:val="004E30CC"/>
    <w:rsid w:val="004E31B3"/>
    <w:rsid w:val="004E33C8"/>
    <w:rsid w:val="004E390B"/>
    <w:rsid w:val="004E3A1B"/>
    <w:rsid w:val="004E3D5B"/>
    <w:rsid w:val="004E424E"/>
    <w:rsid w:val="004E45DE"/>
    <w:rsid w:val="004E49B3"/>
    <w:rsid w:val="004E4A39"/>
    <w:rsid w:val="004E5A32"/>
    <w:rsid w:val="004E5D5D"/>
    <w:rsid w:val="004E662D"/>
    <w:rsid w:val="004E69A0"/>
    <w:rsid w:val="004E69B8"/>
    <w:rsid w:val="004E6C10"/>
    <w:rsid w:val="004E6CBE"/>
    <w:rsid w:val="004E70DA"/>
    <w:rsid w:val="004E7651"/>
    <w:rsid w:val="004E7945"/>
    <w:rsid w:val="004E7C71"/>
    <w:rsid w:val="004F04EA"/>
    <w:rsid w:val="004F04F0"/>
    <w:rsid w:val="004F0B86"/>
    <w:rsid w:val="004F0BD5"/>
    <w:rsid w:val="004F1173"/>
    <w:rsid w:val="004F11F7"/>
    <w:rsid w:val="004F1AFE"/>
    <w:rsid w:val="004F1CFC"/>
    <w:rsid w:val="004F2C13"/>
    <w:rsid w:val="004F2E7A"/>
    <w:rsid w:val="004F2F31"/>
    <w:rsid w:val="004F2F6B"/>
    <w:rsid w:val="004F2FA3"/>
    <w:rsid w:val="004F35A7"/>
    <w:rsid w:val="004F3823"/>
    <w:rsid w:val="004F39B6"/>
    <w:rsid w:val="004F3CEB"/>
    <w:rsid w:val="004F3DDA"/>
    <w:rsid w:val="004F3FA9"/>
    <w:rsid w:val="004F473B"/>
    <w:rsid w:val="004F48FA"/>
    <w:rsid w:val="004F49C7"/>
    <w:rsid w:val="004F4D9A"/>
    <w:rsid w:val="004F4F58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B5B"/>
    <w:rsid w:val="00500C77"/>
    <w:rsid w:val="00500D5C"/>
    <w:rsid w:val="00501090"/>
    <w:rsid w:val="00501373"/>
    <w:rsid w:val="00501565"/>
    <w:rsid w:val="005015EB"/>
    <w:rsid w:val="00502336"/>
    <w:rsid w:val="00502565"/>
    <w:rsid w:val="00502CEB"/>
    <w:rsid w:val="00502E9A"/>
    <w:rsid w:val="005033C8"/>
    <w:rsid w:val="005034CC"/>
    <w:rsid w:val="005035B5"/>
    <w:rsid w:val="00503A39"/>
    <w:rsid w:val="00503C23"/>
    <w:rsid w:val="00503F43"/>
    <w:rsid w:val="005049A9"/>
    <w:rsid w:val="005049D1"/>
    <w:rsid w:val="00504DC5"/>
    <w:rsid w:val="00505025"/>
    <w:rsid w:val="0050526C"/>
    <w:rsid w:val="005053F1"/>
    <w:rsid w:val="0050617B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968"/>
    <w:rsid w:val="00510CCA"/>
    <w:rsid w:val="00510E01"/>
    <w:rsid w:val="005112D8"/>
    <w:rsid w:val="005118D4"/>
    <w:rsid w:val="00511A04"/>
    <w:rsid w:val="00511BC5"/>
    <w:rsid w:val="00512282"/>
    <w:rsid w:val="0051239F"/>
    <w:rsid w:val="00512DDB"/>
    <w:rsid w:val="00512FED"/>
    <w:rsid w:val="00513618"/>
    <w:rsid w:val="00513669"/>
    <w:rsid w:val="005137F5"/>
    <w:rsid w:val="00513D41"/>
    <w:rsid w:val="00514B48"/>
    <w:rsid w:val="00515810"/>
    <w:rsid w:val="00515915"/>
    <w:rsid w:val="00515E5C"/>
    <w:rsid w:val="00516DAB"/>
    <w:rsid w:val="00516E47"/>
    <w:rsid w:val="00516E5B"/>
    <w:rsid w:val="005170FF"/>
    <w:rsid w:val="005171A5"/>
    <w:rsid w:val="00517632"/>
    <w:rsid w:val="00517792"/>
    <w:rsid w:val="00517A12"/>
    <w:rsid w:val="00517D59"/>
    <w:rsid w:val="00517E4E"/>
    <w:rsid w:val="00517FB2"/>
    <w:rsid w:val="005200AE"/>
    <w:rsid w:val="00520135"/>
    <w:rsid w:val="0052030B"/>
    <w:rsid w:val="00520AAB"/>
    <w:rsid w:val="00520C2E"/>
    <w:rsid w:val="00520D60"/>
    <w:rsid w:val="00520DFC"/>
    <w:rsid w:val="00520E3D"/>
    <w:rsid w:val="00520ED1"/>
    <w:rsid w:val="0052138F"/>
    <w:rsid w:val="005215C3"/>
    <w:rsid w:val="0052176E"/>
    <w:rsid w:val="00521827"/>
    <w:rsid w:val="00521905"/>
    <w:rsid w:val="00521933"/>
    <w:rsid w:val="00521D4D"/>
    <w:rsid w:val="00521E1E"/>
    <w:rsid w:val="005227A5"/>
    <w:rsid w:val="00522BB3"/>
    <w:rsid w:val="00522C43"/>
    <w:rsid w:val="00522D22"/>
    <w:rsid w:val="00522D68"/>
    <w:rsid w:val="00522F35"/>
    <w:rsid w:val="00522FB2"/>
    <w:rsid w:val="00523102"/>
    <w:rsid w:val="00523A22"/>
    <w:rsid w:val="005240D9"/>
    <w:rsid w:val="00524AAF"/>
    <w:rsid w:val="005250BE"/>
    <w:rsid w:val="00526069"/>
    <w:rsid w:val="00526415"/>
    <w:rsid w:val="005266CA"/>
    <w:rsid w:val="00526CFE"/>
    <w:rsid w:val="005275AF"/>
    <w:rsid w:val="00527A8F"/>
    <w:rsid w:val="00527EC0"/>
    <w:rsid w:val="0053016E"/>
    <w:rsid w:val="005303EA"/>
    <w:rsid w:val="0053084D"/>
    <w:rsid w:val="00530B9F"/>
    <w:rsid w:val="00530CE8"/>
    <w:rsid w:val="00530E18"/>
    <w:rsid w:val="00531196"/>
    <w:rsid w:val="00531793"/>
    <w:rsid w:val="005319C4"/>
    <w:rsid w:val="00531F33"/>
    <w:rsid w:val="00532007"/>
    <w:rsid w:val="00532032"/>
    <w:rsid w:val="005321B6"/>
    <w:rsid w:val="005323BC"/>
    <w:rsid w:val="00532C28"/>
    <w:rsid w:val="00532F8A"/>
    <w:rsid w:val="00533049"/>
    <w:rsid w:val="0053391A"/>
    <w:rsid w:val="00533A4C"/>
    <w:rsid w:val="00533C28"/>
    <w:rsid w:val="00533D9A"/>
    <w:rsid w:val="00534921"/>
    <w:rsid w:val="0053496D"/>
    <w:rsid w:val="00534C7D"/>
    <w:rsid w:val="00535BAF"/>
    <w:rsid w:val="00535BD7"/>
    <w:rsid w:val="005365BA"/>
    <w:rsid w:val="00536919"/>
    <w:rsid w:val="0053712C"/>
    <w:rsid w:val="00537AF8"/>
    <w:rsid w:val="00537B2D"/>
    <w:rsid w:val="00537EB7"/>
    <w:rsid w:val="00540438"/>
    <w:rsid w:val="0054080D"/>
    <w:rsid w:val="00540AF3"/>
    <w:rsid w:val="00540B0B"/>
    <w:rsid w:val="00540D4C"/>
    <w:rsid w:val="00541A47"/>
    <w:rsid w:val="00541A72"/>
    <w:rsid w:val="0054218D"/>
    <w:rsid w:val="005427A5"/>
    <w:rsid w:val="005427D3"/>
    <w:rsid w:val="005432DF"/>
    <w:rsid w:val="005432F0"/>
    <w:rsid w:val="005432F4"/>
    <w:rsid w:val="005434C7"/>
    <w:rsid w:val="00544316"/>
    <w:rsid w:val="00544B13"/>
    <w:rsid w:val="00544E77"/>
    <w:rsid w:val="005457AC"/>
    <w:rsid w:val="00545951"/>
    <w:rsid w:val="00545D68"/>
    <w:rsid w:val="00545EE9"/>
    <w:rsid w:val="0054651A"/>
    <w:rsid w:val="0054667F"/>
    <w:rsid w:val="00546E01"/>
    <w:rsid w:val="00546E7B"/>
    <w:rsid w:val="00546F3E"/>
    <w:rsid w:val="00546FB9"/>
    <w:rsid w:val="0054706F"/>
    <w:rsid w:val="00547258"/>
    <w:rsid w:val="005472AF"/>
    <w:rsid w:val="005473D4"/>
    <w:rsid w:val="005474CF"/>
    <w:rsid w:val="0054788C"/>
    <w:rsid w:val="00547CB2"/>
    <w:rsid w:val="00547FB6"/>
    <w:rsid w:val="00550108"/>
    <w:rsid w:val="005507C0"/>
    <w:rsid w:val="0055090F"/>
    <w:rsid w:val="00550F34"/>
    <w:rsid w:val="005510E4"/>
    <w:rsid w:val="00551171"/>
    <w:rsid w:val="00551B37"/>
    <w:rsid w:val="0055212D"/>
    <w:rsid w:val="00552168"/>
    <w:rsid w:val="005528DF"/>
    <w:rsid w:val="00552C6E"/>
    <w:rsid w:val="00552E94"/>
    <w:rsid w:val="0055332F"/>
    <w:rsid w:val="0055376B"/>
    <w:rsid w:val="00553CBB"/>
    <w:rsid w:val="00553D3B"/>
    <w:rsid w:val="00554469"/>
    <w:rsid w:val="0055449D"/>
    <w:rsid w:val="00554A2A"/>
    <w:rsid w:val="00555108"/>
    <w:rsid w:val="00555EDF"/>
    <w:rsid w:val="00555F77"/>
    <w:rsid w:val="00556047"/>
    <w:rsid w:val="005563F9"/>
    <w:rsid w:val="005565D3"/>
    <w:rsid w:val="005569A0"/>
    <w:rsid w:val="00556F39"/>
    <w:rsid w:val="00557086"/>
    <w:rsid w:val="0055721C"/>
    <w:rsid w:val="005573A1"/>
    <w:rsid w:val="0055781A"/>
    <w:rsid w:val="00557977"/>
    <w:rsid w:val="00557B07"/>
    <w:rsid w:val="00557C8B"/>
    <w:rsid w:val="00557D59"/>
    <w:rsid w:val="00557EB3"/>
    <w:rsid w:val="00560059"/>
    <w:rsid w:val="005600C3"/>
    <w:rsid w:val="005604E2"/>
    <w:rsid w:val="005606A7"/>
    <w:rsid w:val="00560E52"/>
    <w:rsid w:val="00561060"/>
    <w:rsid w:val="0056117C"/>
    <w:rsid w:val="00561F59"/>
    <w:rsid w:val="005622B8"/>
    <w:rsid w:val="00562399"/>
    <w:rsid w:val="00562729"/>
    <w:rsid w:val="00562944"/>
    <w:rsid w:val="005629E6"/>
    <w:rsid w:val="005631FC"/>
    <w:rsid w:val="00563D3B"/>
    <w:rsid w:val="00564129"/>
    <w:rsid w:val="00564279"/>
    <w:rsid w:val="00564A00"/>
    <w:rsid w:val="0056509D"/>
    <w:rsid w:val="005650DE"/>
    <w:rsid w:val="005654C0"/>
    <w:rsid w:val="00565C0A"/>
    <w:rsid w:val="0056643C"/>
    <w:rsid w:val="005664D4"/>
    <w:rsid w:val="00566838"/>
    <w:rsid w:val="00566D21"/>
    <w:rsid w:val="00567E72"/>
    <w:rsid w:val="00570159"/>
    <w:rsid w:val="005707AF"/>
    <w:rsid w:val="00570ECB"/>
    <w:rsid w:val="00570F31"/>
    <w:rsid w:val="00571200"/>
    <w:rsid w:val="0057161B"/>
    <w:rsid w:val="005717B1"/>
    <w:rsid w:val="00571AAF"/>
    <w:rsid w:val="00571F66"/>
    <w:rsid w:val="0057213F"/>
    <w:rsid w:val="00572288"/>
    <w:rsid w:val="00572958"/>
    <w:rsid w:val="0057299C"/>
    <w:rsid w:val="005729CF"/>
    <w:rsid w:val="00572C18"/>
    <w:rsid w:val="005732A5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27"/>
    <w:rsid w:val="00575EE3"/>
    <w:rsid w:val="00576237"/>
    <w:rsid w:val="00576E93"/>
    <w:rsid w:val="00577291"/>
    <w:rsid w:val="005773EC"/>
    <w:rsid w:val="00577525"/>
    <w:rsid w:val="0057754F"/>
    <w:rsid w:val="00577753"/>
    <w:rsid w:val="00577ACA"/>
    <w:rsid w:val="00577B93"/>
    <w:rsid w:val="00577E41"/>
    <w:rsid w:val="0058029F"/>
    <w:rsid w:val="0058078C"/>
    <w:rsid w:val="00580DF7"/>
    <w:rsid w:val="0058116B"/>
    <w:rsid w:val="00581969"/>
    <w:rsid w:val="00581A14"/>
    <w:rsid w:val="00581AAF"/>
    <w:rsid w:val="00581D27"/>
    <w:rsid w:val="00581FE4"/>
    <w:rsid w:val="00582328"/>
    <w:rsid w:val="005829D1"/>
    <w:rsid w:val="00582CB6"/>
    <w:rsid w:val="00582DEB"/>
    <w:rsid w:val="00583736"/>
    <w:rsid w:val="005837FA"/>
    <w:rsid w:val="00583C00"/>
    <w:rsid w:val="00583CF9"/>
    <w:rsid w:val="00584F57"/>
    <w:rsid w:val="00585198"/>
    <w:rsid w:val="00585792"/>
    <w:rsid w:val="00585884"/>
    <w:rsid w:val="005861B9"/>
    <w:rsid w:val="005864B3"/>
    <w:rsid w:val="005867B8"/>
    <w:rsid w:val="00586ABA"/>
    <w:rsid w:val="00586E5B"/>
    <w:rsid w:val="0058724E"/>
    <w:rsid w:val="00587319"/>
    <w:rsid w:val="0058753F"/>
    <w:rsid w:val="00587B8D"/>
    <w:rsid w:val="00587C97"/>
    <w:rsid w:val="00587D5A"/>
    <w:rsid w:val="00587DA3"/>
    <w:rsid w:val="0059012C"/>
    <w:rsid w:val="0059016C"/>
    <w:rsid w:val="00590188"/>
    <w:rsid w:val="0059063A"/>
    <w:rsid w:val="0059084B"/>
    <w:rsid w:val="00590891"/>
    <w:rsid w:val="00590C55"/>
    <w:rsid w:val="005910AB"/>
    <w:rsid w:val="0059192C"/>
    <w:rsid w:val="00591A8D"/>
    <w:rsid w:val="005921B5"/>
    <w:rsid w:val="00592430"/>
    <w:rsid w:val="005929F0"/>
    <w:rsid w:val="00592D70"/>
    <w:rsid w:val="005930FF"/>
    <w:rsid w:val="005932D8"/>
    <w:rsid w:val="0059334C"/>
    <w:rsid w:val="005935CE"/>
    <w:rsid w:val="005937ED"/>
    <w:rsid w:val="00593B7B"/>
    <w:rsid w:val="00594360"/>
    <w:rsid w:val="0059444F"/>
    <w:rsid w:val="00595340"/>
    <w:rsid w:val="00595AC6"/>
    <w:rsid w:val="005963F9"/>
    <w:rsid w:val="00596437"/>
    <w:rsid w:val="00596686"/>
    <w:rsid w:val="005967C0"/>
    <w:rsid w:val="005968FE"/>
    <w:rsid w:val="00596934"/>
    <w:rsid w:val="0059695A"/>
    <w:rsid w:val="00596E7D"/>
    <w:rsid w:val="00596E86"/>
    <w:rsid w:val="00596FD1"/>
    <w:rsid w:val="00597128"/>
    <w:rsid w:val="00597442"/>
    <w:rsid w:val="005977E5"/>
    <w:rsid w:val="00597C0E"/>
    <w:rsid w:val="00597F53"/>
    <w:rsid w:val="00597F95"/>
    <w:rsid w:val="005A0389"/>
    <w:rsid w:val="005A0990"/>
    <w:rsid w:val="005A1437"/>
    <w:rsid w:val="005A1511"/>
    <w:rsid w:val="005A162D"/>
    <w:rsid w:val="005A2674"/>
    <w:rsid w:val="005A27A4"/>
    <w:rsid w:val="005A31A0"/>
    <w:rsid w:val="005A32DD"/>
    <w:rsid w:val="005A33EA"/>
    <w:rsid w:val="005A356F"/>
    <w:rsid w:val="005A3ACE"/>
    <w:rsid w:val="005A3B66"/>
    <w:rsid w:val="005A3BC4"/>
    <w:rsid w:val="005A3F43"/>
    <w:rsid w:val="005A41E8"/>
    <w:rsid w:val="005A4225"/>
    <w:rsid w:val="005A45F1"/>
    <w:rsid w:val="005A468A"/>
    <w:rsid w:val="005A4B77"/>
    <w:rsid w:val="005A4CAF"/>
    <w:rsid w:val="005A4DAC"/>
    <w:rsid w:val="005A513B"/>
    <w:rsid w:val="005A5222"/>
    <w:rsid w:val="005A53CE"/>
    <w:rsid w:val="005A58B4"/>
    <w:rsid w:val="005A5AFC"/>
    <w:rsid w:val="005A6C13"/>
    <w:rsid w:val="005A6CAA"/>
    <w:rsid w:val="005A7402"/>
    <w:rsid w:val="005A777D"/>
    <w:rsid w:val="005B0722"/>
    <w:rsid w:val="005B0784"/>
    <w:rsid w:val="005B0D2C"/>
    <w:rsid w:val="005B0F57"/>
    <w:rsid w:val="005B10E7"/>
    <w:rsid w:val="005B125A"/>
    <w:rsid w:val="005B1578"/>
    <w:rsid w:val="005B16DD"/>
    <w:rsid w:val="005B17A9"/>
    <w:rsid w:val="005B1873"/>
    <w:rsid w:val="005B194B"/>
    <w:rsid w:val="005B1B1E"/>
    <w:rsid w:val="005B2504"/>
    <w:rsid w:val="005B294D"/>
    <w:rsid w:val="005B3130"/>
    <w:rsid w:val="005B33F5"/>
    <w:rsid w:val="005B35AB"/>
    <w:rsid w:val="005B360D"/>
    <w:rsid w:val="005B38B1"/>
    <w:rsid w:val="005B3988"/>
    <w:rsid w:val="005B3C1A"/>
    <w:rsid w:val="005B3ED8"/>
    <w:rsid w:val="005B40EA"/>
    <w:rsid w:val="005B4286"/>
    <w:rsid w:val="005B459C"/>
    <w:rsid w:val="005B45C5"/>
    <w:rsid w:val="005B4701"/>
    <w:rsid w:val="005B4A00"/>
    <w:rsid w:val="005B4F12"/>
    <w:rsid w:val="005B5122"/>
    <w:rsid w:val="005B537B"/>
    <w:rsid w:val="005B55A7"/>
    <w:rsid w:val="005B5606"/>
    <w:rsid w:val="005B5840"/>
    <w:rsid w:val="005B5B41"/>
    <w:rsid w:val="005B5D6C"/>
    <w:rsid w:val="005B6585"/>
    <w:rsid w:val="005B677E"/>
    <w:rsid w:val="005B6F5D"/>
    <w:rsid w:val="005B7352"/>
    <w:rsid w:val="005B762D"/>
    <w:rsid w:val="005B786A"/>
    <w:rsid w:val="005B78A4"/>
    <w:rsid w:val="005B7989"/>
    <w:rsid w:val="005B7A4A"/>
    <w:rsid w:val="005B7D30"/>
    <w:rsid w:val="005B7D56"/>
    <w:rsid w:val="005C0481"/>
    <w:rsid w:val="005C0601"/>
    <w:rsid w:val="005C0AA0"/>
    <w:rsid w:val="005C0AF7"/>
    <w:rsid w:val="005C0E8F"/>
    <w:rsid w:val="005C0F4F"/>
    <w:rsid w:val="005C1723"/>
    <w:rsid w:val="005C174C"/>
    <w:rsid w:val="005C1997"/>
    <w:rsid w:val="005C19B9"/>
    <w:rsid w:val="005C1A6F"/>
    <w:rsid w:val="005C201C"/>
    <w:rsid w:val="005C2545"/>
    <w:rsid w:val="005C2688"/>
    <w:rsid w:val="005C2AAD"/>
    <w:rsid w:val="005C2B83"/>
    <w:rsid w:val="005C2BB6"/>
    <w:rsid w:val="005C2CD3"/>
    <w:rsid w:val="005C2D1A"/>
    <w:rsid w:val="005C322B"/>
    <w:rsid w:val="005C3298"/>
    <w:rsid w:val="005C4256"/>
    <w:rsid w:val="005C478E"/>
    <w:rsid w:val="005C4C72"/>
    <w:rsid w:val="005C4DA6"/>
    <w:rsid w:val="005C5019"/>
    <w:rsid w:val="005C52A1"/>
    <w:rsid w:val="005C55F6"/>
    <w:rsid w:val="005C56C2"/>
    <w:rsid w:val="005C57B1"/>
    <w:rsid w:val="005C5A58"/>
    <w:rsid w:val="005C5D0D"/>
    <w:rsid w:val="005C5DCD"/>
    <w:rsid w:val="005C5EF2"/>
    <w:rsid w:val="005C6272"/>
    <w:rsid w:val="005C6356"/>
    <w:rsid w:val="005C6524"/>
    <w:rsid w:val="005C6B86"/>
    <w:rsid w:val="005C6EBA"/>
    <w:rsid w:val="005C76C7"/>
    <w:rsid w:val="005C76E0"/>
    <w:rsid w:val="005D0CE0"/>
    <w:rsid w:val="005D0F71"/>
    <w:rsid w:val="005D1409"/>
    <w:rsid w:val="005D1A55"/>
    <w:rsid w:val="005D2750"/>
    <w:rsid w:val="005D28A4"/>
    <w:rsid w:val="005D2931"/>
    <w:rsid w:val="005D29A2"/>
    <w:rsid w:val="005D2AA2"/>
    <w:rsid w:val="005D2C18"/>
    <w:rsid w:val="005D2E2B"/>
    <w:rsid w:val="005D34D6"/>
    <w:rsid w:val="005D3953"/>
    <w:rsid w:val="005D3D8E"/>
    <w:rsid w:val="005D438D"/>
    <w:rsid w:val="005D4486"/>
    <w:rsid w:val="005D4595"/>
    <w:rsid w:val="005D4981"/>
    <w:rsid w:val="005D4ED9"/>
    <w:rsid w:val="005D557E"/>
    <w:rsid w:val="005D5C8B"/>
    <w:rsid w:val="005D5FD6"/>
    <w:rsid w:val="005D678D"/>
    <w:rsid w:val="005D6CDE"/>
    <w:rsid w:val="005D706E"/>
    <w:rsid w:val="005D70A5"/>
    <w:rsid w:val="005D70B9"/>
    <w:rsid w:val="005D72AC"/>
    <w:rsid w:val="005D7A38"/>
    <w:rsid w:val="005D7DE5"/>
    <w:rsid w:val="005E00C2"/>
    <w:rsid w:val="005E03A0"/>
    <w:rsid w:val="005E0727"/>
    <w:rsid w:val="005E0793"/>
    <w:rsid w:val="005E0A1E"/>
    <w:rsid w:val="005E16AA"/>
    <w:rsid w:val="005E1B45"/>
    <w:rsid w:val="005E1DE1"/>
    <w:rsid w:val="005E23D9"/>
    <w:rsid w:val="005E23EA"/>
    <w:rsid w:val="005E250F"/>
    <w:rsid w:val="005E259B"/>
    <w:rsid w:val="005E2BC0"/>
    <w:rsid w:val="005E43BC"/>
    <w:rsid w:val="005E4547"/>
    <w:rsid w:val="005E4642"/>
    <w:rsid w:val="005E4647"/>
    <w:rsid w:val="005E464B"/>
    <w:rsid w:val="005E4C17"/>
    <w:rsid w:val="005E4C2A"/>
    <w:rsid w:val="005E4E12"/>
    <w:rsid w:val="005E510E"/>
    <w:rsid w:val="005E54E3"/>
    <w:rsid w:val="005E5773"/>
    <w:rsid w:val="005E5862"/>
    <w:rsid w:val="005E58A7"/>
    <w:rsid w:val="005E61D7"/>
    <w:rsid w:val="005E64EF"/>
    <w:rsid w:val="005E693D"/>
    <w:rsid w:val="005E6B2A"/>
    <w:rsid w:val="005E703A"/>
    <w:rsid w:val="005E7266"/>
    <w:rsid w:val="005E7274"/>
    <w:rsid w:val="005E729E"/>
    <w:rsid w:val="005E7466"/>
    <w:rsid w:val="005E7519"/>
    <w:rsid w:val="005E7734"/>
    <w:rsid w:val="005E78D6"/>
    <w:rsid w:val="005E7A01"/>
    <w:rsid w:val="005E7B4F"/>
    <w:rsid w:val="005F0086"/>
    <w:rsid w:val="005F00A9"/>
    <w:rsid w:val="005F0141"/>
    <w:rsid w:val="005F0984"/>
    <w:rsid w:val="005F0D85"/>
    <w:rsid w:val="005F106F"/>
    <w:rsid w:val="005F14E1"/>
    <w:rsid w:val="005F17FF"/>
    <w:rsid w:val="005F188E"/>
    <w:rsid w:val="005F27FC"/>
    <w:rsid w:val="005F285E"/>
    <w:rsid w:val="005F2DED"/>
    <w:rsid w:val="005F2E48"/>
    <w:rsid w:val="005F3158"/>
    <w:rsid w:val="005F3717"/>
    <w:rsid w:val="005F382B"/>
    <w:rsid w:val="005F3E86"/>
    <w:rsid w:val="005F4259"/>
    <w:rsid w:val="005F4330"/>
    <w:rsid w:val="005F4495"/>
    <w:rsid w:val="005F45C9"/>
    <w:rsid w:val="005F4892"/>
    <w:rsid w:val="005F48AE"/>
    <w:rsid w:val="005F4C7E"/>
    <w:rsid w:val="005F4D0A"/>
    <w:rsid w:val="005F53C4"/>
    <w:rsid w:val="005F5DDB"/>
    <w:rsid w:val="005F5E00"/>
    <w:rsid w:val="005F61CD"/>
    <w:rsid w:val="005F62ED"/>
    <w:rsid w:val="005F66A7"/>
    <w:rsid w:val="005F6740"/>
    <w:rsid w:val="005F6DF6"/>
    <w:rsid w:val="005F6E60"/>
    <w:rsid w:val="005F7038"/>
    <w:rsid w:val="005F7668"/>
    <w:rsid w:val="006001D4"/>
    <w:rsid w:val="00600698"/>
    <w:rsid w:val="0060087D"/>
    <w:rsid w:val="00600ACA"/>
    <w:rsid w:val="00600CE4"/>
    <w:rsid w:val="00600E34"/>
    <w:rsid w:val="00601A61"/>
    <w:rsid w:val="00601BBB"/>
    <w:rsid w:val="00601E38"/>
    <w:rsid w:val="00601E80"/>
    <w:rsid w:val="00602095"/>
    <w:rsid w:val="006021B7"/>
    <w:rsid w:val="00602463"/>
    <w:rsid w:val="00602654"/>
    <w:rsid w:val="00602C00"/>
    <w:rsid w:val="00602F9D"/>
    <w:rsid w:val="00603102"/>
    <w:rsid w:val="00603902"/>
    <w:rsid w:val="00603A3E"/>
    <w:rsid w:val="00603A65"/>
    <w:rsid w:val="00603F19"/>
    <w:rsid w:val="006040AC"/>
    <w:rsid w:val="00604146"/>
    <w:rsid w:val="006048DC"/>
    <w:rsid w:val="00604A5E"/>
    <w:rsid w:val="00605452"/>
    <w:rsid w:val="00605A61"/>
    <w:rsid w:val="00605D80"/>
    <w:rsid w:val="00606275"/>
    <w:rsid w:val="00606428"/>
    <w:rsid w:val="00606493"/>
    <w:rsid w:val="00606AD0"/>
    <w:rsid w:val="00606BA7"/>
    <w:rsid w:val="006072AA"/>
    <w:rsid w:val="00607560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C9B"/>
    <w:rsid w:val="00612DF9"/>
    <w:rsid w:val="006136CE"/>
    <w:rsid w:val="006141B5"/>
    <w:rsid w:val="006141D6"/>
    <w:rsid w:val="006152F1"/>
    <w:rsid w:val="006155DD"/>
    <w:rsid w:val="006155F6"/>
    <w:rsid w:val="006156CC"/>
    <w:rsid w:val="00615C6B"/>
    <w:rsid w:val="00615D73"/>
    <w:rsid w:val="00615F52"/>
    <w:rsid w:val="00615F86"/>
    <w:rsid w:val="00616E6C"/>
    <w:rsid w:val="00617417"/>
    <w:rsid w:val="0061758C"/>
    <w:rsid w:val="00617985"/>
    <w:rsid w:val="006179C5"/>
    <w:rsid w:val="00617A33"/>
    <w:rsid w:val="00617D94"/>
    <w:rsid w:val="00617F1B"/>
    <w:rsid w:val="00620341"/>
    <w:rsid w:val="0062085C"/>
    <w:rsid w:val="00620955"/>
    <w:rsid w:val="00620E8D"/>
    <w:rsid w:val="00621833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A42"/>
    <w:rsid w:val="00626BA6"/>
    <w:rsid w:val="0062761F"/>
    <w:rsid w:val="00627910"/>
    <w:rsid w:val="00627913"/>
    <w:rsid w:val="00627C7B"/>
    <w:rsid w:val="00627D37"/>
    <w:rsid w:val="00627D83"/>
    <w:rsid w:val="00627DA9"/>
    <w:rsid w:val="00627E26"/>
    <w:rsid w:val="00627F1B"/>
    <w:rsid w:val="006304F2"/>
    <w:rsid w:val="0063066B"/>
    <w:rsid w:val="00630A78"/>
    <w:rsid w:val="00630CCC"/>
    <w:rsid w:val="00630D6F"/>
    <w:rsid w:val="00631000"/>
    <w:rsid w:val="0063134C"/>
    <w:rsid w:val="006314A5"/>
    <w:rsid w:val="00631715"/>
    <w:rsid w:val="00631B03"/>
    <w:rsid w:val="00631BAE"/>
    <w:rsid w:val="00631D44"/>
    <w:rsid w:val="00631FEF"/>
    <w:rsid w:val="00632261"/>
    <w:rsid w:val="0063301F"/>
    <w:rsid w:val="006331C7"/>
    <w:rsid w:val="00633939"/>
    <w:rsid w:val="00633DDC"/>
    <w:rsid w:val="00634010"/>
    <w:rsid w:val="0063492D"/>
    <w:rsid w:val="00634B90"/>
    <w:rsid w:val="00634C60"/>
    <w:rsid w:val="00634F15"/>
    <w:rsid w:val="00635965"/>
    <w:rsid w:val="00635BD3"/>
    <w:rsid w:val="00635D6F"/>
    <w:rsid w:val="006361F4"/>
    <w:rsid w:val="006366C3"/>
    <w:rsid w:val="00636869"/>
    <w:rsid w:val="00636DD8"/>
    <w:rsid w:val="00636E66"/>
    <w:rsid w:val="00636EC7"/>
    <w:rsid w:val="00637173"/>
    <w:rsid w:val="00637207"/>
    <w:rsid w:val="006374D4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1C71"/>
    <w:rsid w:val="006426F2"/>
    <w:rsid w:val="0064271F"/>
    <w:rsid w:val="00642A1E"/>
    <w:rsid w:val="00643E7C"/>
    <w:rsid w:val="00643F0D"/>
    <w:rsid w:val="00644097"/>
    <w:rsid w:val="006440B2"/>
    <w:rsid w:val="00644380"/>
    <w:rsid w:val="00645069"/>
    <w:rsid w:val="00645189"/>
    <w:rsid w:val="0064598E"/>
    <w:rsid w:val="00645B13"/>
    <w:rsid w:val="00645DCC"/>
    <w:rsid w:val="00646066"/>
    <w:rsid w:val="006474F4"/>
    <w:rsid w:val="006476CA"/>
    <w:rsid w:val="006506EA"/>
    <w:rsid w:val="00650BD7"/>
    <w:rsid w:val="00650BF6"/>
    <w:rsid w:val="006510B8"/>
    <w:rsid w:val="00651289"/>
    <w:rsid w:val="00651313"/>
    <w:rsid w:val="00651367"/>
    <w:rsid w:val="0065137C"/>
    <w:rsid w:val="006513C5"/>
    <w:rsid w:val="0065165E"/>
    <w:rsid w:val="00651DDC"/>
    <w:rsid w:val="00651E4F"/>
    <w:rsid w:val="006521CF"/>
    <w:rsid w:val="0065301E"/>
    <w:rsid w:val="00653284"/>
    <w:rsid w:val="006532BF"/>
    <w:rsid w:val="006536D3"/>
    <w:rsid w:val="00653744"/>
    <w:rsid w:val="00653873"/>
    <w:rsid w:val="00653A2C"/>
    <w:rsid w:val="00653C66"/>
    <w:rsid w:val="00653D30"/>
    <w:rsid w:val="00653E35"/>
    <w:rsid w:val="006546D5"/>
    <w:rsid w:val="00654A8B"/>
    <w:rsid w:val="00654BA6"/>
    <w:rsid w:val="00654C7E"/>
    <w:rsid w:val="006551B4"/>
    <w:rsid w:val="00655426"/>
    <w:rsid w:val="00655F3F"/>
    <w:rsid w:val="00656017"/>
    <w:rsid w:val="0065619B"/>
    <w:rsid w:val="006564E9"/>
    <w:rsid w:val="0065728B"/>
    <w:rsid w:val="00657294"/>
    <w:rsid w:val="006573FD"/>
    <w:rsid w:val="00657400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58D"/>
    <w:rsid w:val="006615C7"/>
    <w:rsid w:val="00661609"/>
    <w:rsid w:val="00661CFD"/>
    <w:rsid w:val="00661F0C"/>
    <w:rsid w:val="00662445"/>
    <w:rsid w:val="006626AF"/>
    <w:rsid w:val="00662A02"/>
    <w:rsid w:val="00662BB5"/>
    <w:rsid w:val="00662F2D"/>
    <w:rsid w:val="0066372A"/>
    <w:rsid w:val="00663C4E"/>
    <w:rsid w:val="00663FB5"/>
    <w:rsid w:val="0066410D"/>
    <w:rsid w:val="006642C8"/>
    <w:rsid w:val="00664481"/>
    <w:rsid w:val="006652F1"/>
    <w:rsid w:val="00665BD5"/>
    <w:rsid w:val="00665E7C"/>
    <w:rsid w:val="00666276"/>
    <w:rsid w:val="00666935"/>
    <w:rsid w:val="006669C5"/>
    <w:rsid w:val="00666AD6"/>
    <w:rsid w:val="00666C58"/>
    <w:rsid w:val="0066727C"/>
    <w:rsid w:val="0066747C"/>
    <w:rsid w:val="00667662"/>
    <w:rsid w:val="00670072"/>
    <w:rsid w:val="00670169"/>
    <w:rsid w:val="0067024C"/>
    <w:rsid w:val="0067030A"/>
    <w:rsid w:val="00670438"/>
    <w:rsid w:val="00670838"/>
    <w:rsid w:val="0067139B"/>
    <w:rsid w:val="006715D8"/>
    <w:rsid w:val="0067170B"/>
    <w:rsid w:val="006718EF"/>
    <w:rsid w:val="00671F09"/>
    <w:rsid w:val="00672330"/>
    <w:rsid w:val="00672643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983"/>
    <w:rsid w:val="00674CDE"/>
    <w:rsid w:val="00674DC6"/>
    <w:rsid w:val="0067536C"/>
    <w:rsid w:val="0067542F"/>
    <w:rsid w:val="0067588F"/>
    <w:rsid w:val="00675AD7"/>
    <w:rsid w:val="00675C8F"/>
    <w:rsid w:val="0067606B"/>
    <w:rsid w:val="006763EF"/>
    <w:rsid w:val="0067662C"/>
    <w:rsid w:val="006766F8"/>
    <w:rsid w:val="0067693A"/>
    <w:rsid w:val="00676982"/>
    <w:rsid w:val="006769E0"/>
    <w:rsid w:val="00676BE4"/>
    <w:rsid w:val="00676D9D"/>
    <w:rsid w:val="006776B0"/>
    <w:rsid w:val="00677896"/>
    <w:rsid w:val="006778A2"/>
    <w:rsid w:val="00677C9B"/>
    <w:rsid w:val="0068049D"/>
    <w:rsid w:val="006807C8"/>
    <w:rsid w:val="00680EE0"/>
    <w:rsid w:val="00681588"/>
    <w:rsid w:val="006815CF"/>
    <w:rsid w:val="006817C9"/>
    <w:rsid w:val="00682544"/>
    <w:rsid w:val="0068294E"/>
    <w:rsid w:val="00682A24"/>
    <w:rsid w:val="00682A48"/>
    <w:rsid w:val="00682B0F"/>
    <w:rsid w:val="00682EE0"/>
    <w:rsid w:val="006836CC"/>
    <w:rsid w:val="006836E2"/>
    <w:rsid w:val="00683869"/>
    <w:rsid w:val="00683CDE"/>
    <w:rsid w:val="00683FEA"/>
    <w:rsid w:val="0068426B"/>
    <w:rsid w:val="00684291"/>
    <w:rsid w:val="006845A7"/>
    <w:rsid w:val="00684642"/>
    <w:rsid w:val="00684B20"/>
    <w:rsid w:val="00684BD7"/>
    <w:rsid w:val="00685002"/>
    <w:rsid w:val="006851CF"/>
    <w:rsid w:val="006852FE"/>
    <w:rsid w:val="00685444"/>
    <w:rsid w:val="00685725"/>
    <w:rsid w:val="00685B00"/>
    <w:rsid w:val="00685B8F"/>
    <w:rsid w:val="00685C82"/>
    <w:rsid w:val="00685EB5"/>
    <w:rsid w:val="0068628F"/>
    <w:rsid w:val="0068633C"/>
    <w:rsid w:val="006865F0"/>
    <w:rsid w:val="0068669B"/>
    <w:rsid w:val="0068793D"/>
    <w:rsid w:val="00687A27"/>
    <w:rsid w:val="00687AB4"/>
    <w:rsid w:val="00687E1C"/>
    <w:rsid w:val="00687F1A"/>
    <w:rsid w:val="00690435"/>
    <w:rsid w:val="006905A4"/>
    <w:rsid w:val="00691761"/>
    <w:rsid w:val="006921D8"/>
    <w:rsid w:val="006928F4"/>
    <w:rsid w:val="00693E35"/>
    <w:rsid w:val="00693E9F"/>
    <w:rsid w:val="006941D4"/>
    <w:rsid w:val="006943E6"/>
    <w:rsid w:val="006947AF"/>
    <w:rsid w:val="00694B77"/>
    <w:rsid w:val="0069555C"/>
    <w:rsid w:val="0069563B"/>
    <w:rsid w:val="0069563C"/>
    <w:rsid w:val="00695900"/>
    <w:rsid w:val="00695D05"/>
    <w:rsid w:val="00695D08"/>
    <w:rsid w:val="00695EAA"/>
    <w:rsid w:val="00695F87"/>
    <w:rsid w:val="006960F2"/>
    <w:rsid w:val="00696195"/>
    <w:rsid w:val="00696A00"/>
    <w:rsid w:val="00696F0F"/>
    <w:rsid w:val="0069751C"/>
    <w:rsid w:val="00697A5E"/>
    <w:rsid w:val="00697FE3"/>
    <w:rsid w:val="006A0094"/>
    <w:rsid w:val="006A06CA"/>
    <w:rsid w:val="006A0942"/>
    <w:rsid w:val="006A0AB9"/>
    <w:rsid w:val="006A14CC"/>
    <w:rsid w:val="006A1804"/>
    <w:rsid w:val="006A1824"/>
    <w:rsid w:val="006A183F"/>
    <w:rsid w:val="006A1945"/>
    <w:rsid w:val="006A1B0E"/>
    <w:rsid w:val="006A1B37"/>
    <w:rsid w:val="006A1B7A"/>
    <w:rsid w:val="006A2695"/>
    <w:rsid w:val="006A270E"/>
    <w:rsid w:val="006A2A2F"/>
    <w:rsid w:val="006A2C0B"/>
    <w:rsid w:val="006A2F21"/>
    <w:rsid w:val="006A2F74"/>
    <w:rsid w:val="006A3427"/>
    <w:rsid w:val="006A3AD9"/>
    <w:rsid w:val="006A3ED8"/>
    <w:rsid w:val="006A4AD9"/>
    <w:rsid w:val="006A5253"/>
    <w:rsid w:val="006A556E"/>
    <w:rsid w:val="006A61DB"/>
    <w:rsid w:val="006A68A1"/>
    <w:rsid w:val="006A708F"/>
    <w:rsid w:val="006A7A7C"/>
    <w:rsid w:val="006B0307"/>
    <w:rsid w:val="006B0EEF"/>
    <w:rsid w:val="006B105C"/>
    <w:rsid w:val="006B170D"/>
    <w:rsid w:val="006B1C94"/>
    <w:rsid w:val="006B1F70"/>
    <w:rsid w:val="006B2232"/>
    <w:rsid w:val="006B2356"/>
    <w:rsid w:val="006B240B"/>
    <w:rsid w:val="006B27DE"/>
    <w:rsid w:val="006B29EC"/>
    <w:rsid w:val="006B2F26"/>
    <w:rsid w:val="006B31FD"/>
    <w:rsid w:val="006B342F"/>
    <w:rsid w:val="006B34D7"/>
    <w:rsid w:val="006B3754"/>
    <w:rsid w:val="006B377C"/>
    <w:rsid w:val="006B3AE2"/>
    <w:rsid w:val="006B3B4D"/>
    <w:rsid w:val="006B3B4E"/>
    <w:rsid w:val="006B3E7C"/>
    <w:rsid w:val="006B3E81"/>
    <w:rsid w:val="006B3F72"/>
    <w:rsid w:val="006B496E"/>
    <w:rsid w:val="006B4A55"/>
    <w:rsid w:val="006B4B5F"/>
    <w:rsid w:val="006B4C71"/>
    <w:rsid w:val="006B4F57"/>
    <w:rsid w:val="006B5383"/>
    <w:rsid w:val="006B6306"/>
    <w:rsid w:val="006B640E"/>
    <w:rsid w:val="006B6ACF"/>
    <w:rsid w:val="006B6C26"/>
    <w:rsid w:val="006B6F47"/>
    <w:rsid w:val="006B70AE"/>
    <w:rsid w:val="006B7166"/>
    <w:rsid w:val="006B7560"/>
    <w:rsid w:val="006B7898"/>
    <w:rsid w:val="006B7967"/>
    <w:rsid w:val="006C0113"/>
    <w:rsid w:val="006C01F9"/>
    <w:rsid w:val="006C0369"/>
    <w:rsid w:val="006C05E7"/>
    <w:rsid w:val="006C0B2E"/>
    <w:rsid w:val="006C0B66"/>
    <w:rsid w:val="006C0EDD"/>
    <w:rsid w:val="006C19BE"/>
    <w:rsid w:val="006C1C84"/>
    <w:rsid w:val="006C1F19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945"/>
    <w:rsid w:val="006C3C42"/>
    <w:rsid w:val="006C3D5A"/>
    <w:rsid w:val="006C3F17"/>
    <w:rsid w:val="006C3F9D"/>
    <w:rsid w:val="006C47A5"/>
    <w:rsid w:val="006C4B5C"/>
    <w:rsid w:val="006C4F56"/>
    <w:rsid w:val="006C5741"/>
    <w:rsid w:val="006C5958"/>
    <w:rsid w:val="006C5AB6"/>
    <w:rsid w:val="006C5CB9"/>
    <w:rsid w:val="006C76C0"/>
    <w:rsid w:val="006C772C"/>
    <w:rsid w:val="006C7827"/>
    <w:rsid w:val="006C7877"/>
    <w:rsid w:val="006D01AF"/>
    <w:rsid w:val="006D030B"/>
    <w:rsid w:val="006D03D2"/>
    <w:rsid w:val="006D0518"/>
    <w:rsid w:val="006D05FD"/>
    <w:rsid w:val="006D061B"/>
    <w:rsid w:val="006D0C4B"/>
    <w:rsid w:val="006D1067"/>
    <w:rsid w:val="006D13D7"/>
    <w:rsid w:val="006D1512"/>
    <w:rsid w:val="006D17AE"/>
    <w:rsid w:val="006D1FA4"/>
    <w:rsid w:val="006D22A0"/>
    <w:rsid w:val="006D23EA"/>
    <w:rsid w:val="006D25B9"/>
    <w:rsid w:val="006D25CE"/>
    <w:rsid w:val="006D2775"/>
    <w:rsid w:val="006D2A43"/>
    <w:rsid w:val="006D2F99"/>
    <w:rsid w:val="006D3089"/>
    <w:rsid w:val="006D32CA"/>
    <w:rsid w:val="006D32E8"/>
    <w:rsid w:val="006D376F"/>
    <w:rsid w:val="006D3AA0"/>
    <w:rsid w:val="006D3C2D"/>
    <w:rsid w:val="006D3C72"/>
    <w:rsid w:val="006D3DF5"/>
    <w:rsid w:val="006D3DF8"/>
    <w:rsid w:val="006D3ED1"/>
    <w:rsid w:val="006D4582"/>
    <w:rsid w:val="006D45EF"/>
    <w:rsid w:val="006D48FB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612"/>
    <w:rsid w:val="006D665B"/>
    <w:rsid w:val="006D67E7"/>
    <w:rsid w:val="006D6AB4"/>
    <w:rsid w:val="006D6D32"/>
    <w:rsid w:val="006D6F1A"/>
    <w:rsid w:val="006D7274"/>
    <w:rsid w:val="006D7332"/>
    <w:rsid w:val="006D7415"/>
    <w:rsid w:val="006D745C"/>
    <w:rsid w:val="006D7910"/>
    <w:rsid w:val="006D7E58"/>
    <w:rsid w:val="006E023B"/>
    <w:rsid w:val="006E0758"/>
    <w:rsid w:val="006E089F"/>
    <w:rsid w:val="006E1138"/>
    <w:rsid w:val="006E12C5"/>
    <w:rsid w:val="006E15BA"/>
    <w:rsid w:val="006E1613"/>
    <w:rsid w:val="006E1C60"/>
    <w:rsid w:val="006E2023"/>
    <w:rsid w:val="006E21E7"/>
    <w:rsid w:val="006E23B6"/>
    <w:rsid w:val="006E2478"/>
    <w:rsid w:val="006E264A"/>
    <w:rsid w:val="006E288C"/>
    <w:rsid w:val="006E2A0D"/>
    <w:rsid w:val="006E3574"/>
    <w:rsid w:val="006E3615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95B"/>
    <w:rsid w:val="006E6B04"/>
    <w:rsid w:val="006E7356"/>
    <w:rsid w:val="006E754B"/>
    <w:rsid w:val="006E7928"/>
    <w:rsid w:val="006F03F0"/>
    <w:rsid w:val="006F070A"/>
    <w:rsid w:val="006F07AB"/>
    <w:rsid w:val="006F1391"/>
    <w:rsid w:val="006F151F"/>
    <w:rsid w:val="006F1A9C"/>
    <w:rsid w:val="006F1B26"/>
    <w:rsid w:val="006F1BB5"/>
    <w:rsid w:val="006F2113"/>
    <w:rsid w:val="006F2D75"/>
    <w:rsid w:val="006F30BF"/>
    <w:rsid w:val="006F3158"/>
    <w:rsid w:val="006F3442"/>
    <w:rsid w:val="006F347C"/>
    <w:rsid w:val="006F36AC"/>
    <w:rsid w:val="006F3878"/>
    <w:rsid w:val="006F3ABC"/>
    <w:rsid w:val="006F3E3E"/>
    <w:rsid w:val="006F3F05"/>
    <w:rsid w:val="006F43DA"/>
    <w:rsid w:val="006F46DF"/>
    <w:rsid w:val="006F4846"/>
    <w:rsid w:val="006F4973"/>
    <w:rsid w:val="006F4C57"/>
    <w:rsid w:val="006F53D2"/>
    <w:rsid w:val="006F5506"/>
    <w:rsid w:val="006F5CAB"/>
    <w:rsid w:val="006F5D5C"/>
    <w:rsid w:val="006F5D80"/>
    <w:rsid w:val="006F5E33"/>
    <w:rsid w:val="006F6445"/>
    <w:rsid w:val="006F6529"/>
    <w:rsid w:val="006F66B2"/>
    <w:rsid w:val="006F6773"/>
    <w:rsid w:val="006F6959"/>
    <w:rsid w:val="006F6D0F"/>
    <w:rsid w:val="006F6EEE"/>
    <w:rsid w:val="006F7074"/>
    <w:rsid w:val="006F707F"/>
    <w:rsid w:val="006F7397"/>
    <w:rsid w:val="006F7456"/>
    <w:rsid w:val="006F74C7"/>
    <w:rsid w:val="006F7A9C"/>
    <w:rsid w:val="007007B6"/>
    <w:rsid w:val="00700829"/>
    <w:rsid w:val="00701C8E"/>
    <w:rsid w:val="00701D6F"/>
    <w:rsid w:val="00701F4D"/>
    <w:rsid w:val="00702173"/>
    <w:rsid w:val="007029D8"/>
    <w:rsid w:val="00702A9F"/>
    <w:rsid w:val="00702BDE"/>
    <w:rsid w:val="00702EE4"/>
    <w:rsid w:val="00703280"/>
    <w:rsid w:val="00703582"/>
    <w:rsid w:val="0070380A"/>
    <w:rsid w:val="00703952"/>
    <w:rsid w:val="00703B96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480"/>
    <w:rsid w:val="0070562A"/>
    <w:rsid w:val="00705BD2"/>
    <w:rsid w:val="00705CF9"/>
    <w:rsid w:val="00705EFC"/>
    <w:rsid w:val="0070636F"/>
    <w:rsid w:val="007066EB"/>
    <w:rsid w:val="00706900"/>
    <w:rsid w:val="00706E1D"/>
    <w:rsid w:val="00706FAA"/>
    <w:rsid w:val="00707420"/>
    <w:rsid w:val="00707617"/>
    <w:rsid w:val="007076E9"/>
    <w:rsid w:val="0070773F"/>
    <w:rsid w:val="00707754"/>
    <w:rsid w:val="007077B5"/>
    <w:rsid w:val="00707876"/>
    <w:rsid w:val="00707AED"/>
    <w:rsid w:val="00710772"/>
    <w:rsid w:val="007108B1"/>
    <w:rsid w:val="00710AA6"/>
    <w:rsid w:val="00710CE7"/>
    <w:rsid w:val="0071101F"/>
    <w:rsid w:val="0071119A"/>
    <w:rsid w:val="00711215"/>
    <w:rsid w:val="00711316"/>
    <w:rsid w:val="007118A4"/>
    <w:rsid w:val="00712066"/>
    <w:rsid w:val="0071211A"/>
    <w:rsid w:val="00712160"/>
    <w:rsid w:val="007122B4"/>
    <w:rsid w:val="00712F07"/>
    <w:rsid w:val="00712F6E"/>
    <w:rsid w:val="007132DF"/>
    <w:rsid w:val="007134E1"/>
    <w:rsid w:val="007136E4"/>
    <w:rsid w:val="007139BC"/>
    <w:rsid w:val="00713AF9"/>
    <w:rsid w:val="00713BFC"/>
    <w:rsid w:val="00713C50"/>
    <w:rsid w:val="00713D63"/>
    <w:rsid w:val="00713FBD"/>
    <w:rsid w:val="0071407D"/>
    <w:rsid w:val="00714304"/>
    <w:rsid w:val="00714CB7"/>
    <w:rsid w:val="0071520C"/>
    <w:rsid w:val="00715475"/>
    <w:rsid w:val="00715D75"/>
    <w:rsid w:val="00715D8E"/>
    <w:rsid w:val="00715F3D"/>
    <w:rsid w:val="00715FBB"/>
    <w:rsid w:val="007164D9"/>
    <w:rsid w:val="007168CB"/>
    <w:rsid w:val="007169A9"/>
    <w:rsid w:val="00716A80"/>
    <w:rsid w:val="00716C88"/>
    <w:rsid w:val="00716CD8"/>
    <w:rsid w:val="0071734D"/>
    <w:rsid w:val="00717E4A"/>
    <w:rsid w:val="00717E8E"/>
    <w:rsid w:val="007201C9"/>
    <w:rsid w:val="00720422"/>
    <w:rsid w:val="00720458"/>
    <w:rsid w:val="007206D2"/>
    <w:rsid w:val="00720913"/>
    <w:rsid w:val="007209C6"/>
    <w:rsid w:val="00721037"/>
    <w:rsid w:val="00721067"/>
    <w:rsid w:val="00721152"/>
    <w:rsid w:val="007214FE"/>
    <w:rsid w:val="00721723"/>
    <w:rsid w:val="0072199C"/>
    <w:rsid w:val="00721E6C"/>
    <w:rsid w:val="00721E8C"/>
    <w:rsid w:val="00722057"/>
    <w:rsid w:val="007220EE"/>
    <w:rsid w:val="0072260F"/>
    <w:rsid w:val="007226F2"/>
    <w:rsid w:val="00722FA0"/>
    <w:rsid w:val="007232B2"/>
    <w:rsid w:val="00723619"/>
    <w:rsid w:val="00723937"/>
    <w:rsid w:val="0072440E"/>
    <w:rsid w:val="00724952"/>
    <w:rsid w:val="00724ADC"/>
    <w:rsid w:val="00724BCB"/>
    <w:rsid w:val="00724D28"/>
    <w:rsid w:val="00725188"/>
    <w:rsid w:val="007251AE"/>
    <w:rsid w:val="0072560E"/>
    <w:rsid w:val="0072561A"/>
    <w:rsid w:val="00725720"/>
    <w:rsid w:val="00725B26"/>
    <w:rsid w:val="00726220"/>
    <w:rsid w:val="007266DA"/>
    <w:rsid w:val="00726D3A"/>
    <w:rsid w:val="007272AD"/>
    <w:rsid w:val="007276ED"/>
    <w:rsid w:val="007278F3"/>
    <w:rsid w:val="00727BFA"/>
    <w:rsid w:val="00727C3E"/>
    <w:rsid w:val="00727C9C"/>
    <w:rsid w:val="00727E1A"/>
    <w:rsid w:val="00727E20"/>
    <w:rsid w:val="00730323"/>
    <w:rsid w:val="0073048F"/>
    <w:rsid w:val="007307C2"/>
    <w:rsid w:val="00730B4D"/>
    <w:rsid w:val="00730C99"/>
    <w:rsid w:val="00731227"/>
    <w:rsid w:val="00731A3B"/>
    <w:rsid w:val="00731DBF"/>
    <w:rsid w:val="00732124"/>
    <w:rsid w:val="007321CF"/>
    <w:rsid w:val="00732222"/>
    <w:rsid w:val="00732243"/>
    <w:rsid w:val="00732268"/>
    <w:rsid w:val="007324D4"/>
    <w:rsid w:val="0073260A"/>
    <w:rsid w:val="00732C20"/>
    <w:rsid w:val="0073350B"/>
    <w:rsid w:val="00733BE9"/>
    <w:rsid w:val="00733C2E"/>
    <w:rsid w:val="0073453D"/>
    <w:rsid w:val="007345DF"/>
    <w:rsid w:val="00734803"/>
    <w:rsid w:val="007349A7"/>
    <w:rsid w:val="00734A8D"/>
    <w:rsid w:val="00734B3C"/>
    <w:rsid w:val="00734DB0"/>
    <w:rsid w:val="00734EB0"/>
    <w:rsid w:val="0073540A"/>
    <w:rsid w:val="0073586A"/>
    <w:rsid w:val="00735AD5"/>
    <w:rsid w:val="00735FA2"/>
    <w:rsid w:val="00736188"/>
    <w:rsid w:val="00736215"/>
    <w:rsid w:val="007362B4"/>
    <w:rsid w:val="0073669A"/>
    <w:rsid w:val="00736E7B"/>
    <w:rsid w:val="00736F65"/>
    <w:rsid w:val="00737146"/>
    <w:rsid w:val="007371C5"/>
    <w:rsid w:val="007371F5"/>
    <w:rsid w:val="00737B51"/>
    <w:rsid w:val="00737BAD"/>
    <w:rsid w:val="00737CD1"/>
    <w:rsid w:val="0074001C"/>
    <w:rsid w:val="0074035E"/>
    <w:rsid w:val="007408BD"/>
    <w:rsid w:val="0074091C"/>
    <w:rsid w:val="00740BB7"/>
    <w:rsid w:val="00741318"/>
    <w:rsid w:val="0074136C"/>
    <w:rsid w:val="00741486"/>
    <w:rsid w:val="0074161F"/>
    <w:rsid w:val="0074262E"/>
    <w:rsid w:val="00742C89"/>
    <w:rsid w:val="00743106"/>
    <w:rsid w:val="007432D3"/>
    <w:rsid w:val="007432E4"/>
    <w:rsid w:val="007436C9"/>
    <w:rsid w:val="00743970"/>
    <w:rsid w:val="00743992"/>
    <w:rsid w:val="00743F35"/>
    <w:rsid w:val="0074414F"/>
    <w:rsid w:val="007444F0"/>
    <w:rsid w:val="00744503"/>
    <w:rsid w:val="00744A55"/>
    <w:rsid w:val="00744F2E"/>
    <w:rsid w:val="00745AD0"/>
    <w:rsid w:val="00745F93"/>
    <w:rsid w:val="00746202"/>
    <w:rsid w:val="00746218"/>
    <w:rsid w:val="007464D0"/>
    <w:rsid w:val="007467FD"/>
    <w:rsid w:val="00746D72"/>
    <w:rsid w:val="00747354"/>
    <w:rsid w:val="0074764C"/>
    <w:rsid w:val="007477AC"/>
    <w:rsid w:val="0074786B"/>
    <w:rsid w:val="00747D1F"/>
    <w:rsid w:val="00747EB5"/>
    <w:rsid w:val="007501BE"/>
    <w:rsid w:val="00750496"/>
    <w:rsid w:val="0075069D"/>
    <w:rsid w:val="007508BE"/>
    <w:rsid w:val="00750CE4"/>
    <w:rsid w:val="00750EC8"/>
    <w:rsid w:val="007512BD"/>
    <w:rsid w:val="00751825"/>
    <w:rsid w:val="007518C2"/>
    <w:rsid w:val="00751A6B"/>
    <w:rsid w:val="007524D6"/>
    <w:rsid w:val="00752892"/>
    <w:rsid w:val="00752A14"/>
    <w:rsid w:val="00752DCA"/>
    <w:rsid w:val="00752E29"/>
    <w:rsid w:val="00752F95"/>
    <w:rsid w:val="00753237"/>
    <w:rsid w:val="00753242"/>
    <w:rsid w:val="00753594"/>
    <w:rsid w:val="00753A10"/>
    <w:rsid w:val="00753E69"/>
    <w:rsid w:val="00753FE1"/>
    <w:rsid w:val="00754709"/>
    <w:rsid w:val="0075492F"/>
    <w:rsid w:val="00754E32"/>
    <w:rsid w:val="00755055"/>
    <w:rsid w:val="00755579"/>
    <w:rsid w:val="00755A6A"/>
    <w:rsid w:val="00755B7C"/>
    <w:rsid w:val="00755DB4"/>
    <w:rsid w:val="007564C5"/>
    <w:rsid w:val="0075652F"/>
    <w:rsid w:val="007565F7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0952"/>
    <w:rsid w:val="00761009"/>
    <w:rsid w:val="0076118A"/>
    <w:rsid w:val="00761512"/>
    <w:rsid w:val="007618AD"/>
    <w:rsid w:val="0076226D"/>
    <w:rsid w:val="007625C9"/>
    <w:rsid w:val="00762817"/>
    <w:rsid w:val="00762D01"/>
    <w:rsid w:val="00762D0F"/>
    <w:rsid w:val="00762E13"/>
    <w:rsid w:val="00762E1F"/>
    <w:rsid w:val="007633FF"/>
    <w:rsid w:val="00764FAD"/>
    <w:rsid w:val="00765145"/>
    <w:rsid w:val="00765B63"/>
    <w:rsid w:val="00765F11"/>
    <w:rsid w:val="00765FD6"/>
    <w:rsid w:val="007660E5"/>
    <w:rsid w:val="00766351"/>
    <w:rsid w:val="00766F59"/>
    <w:rsid w:val="00767AED"/>
    <w:rsid w:val="0077012C"/>
    <w:rsid w:val="0077029F"/>
    <w:rsid w:val="007704E8"/>
    <w:rsid w:val="00770DEC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3FE0"/>
    <w:rsid w:val="00774191"/>
    <w:rsid w:val="00774752"/>
    <w:rsid w:val="00774985"/>
    <w:rsid w:val="0077542D"/>
    <w:rsid w:val="00775F06"/>
    <w:rsid w:val="0077647D"/>
    <w:rsid w:val="00776941"/>
    <w:rsid w:val="00776DA2"/>
    <w:rsid w:val="00776DA7"/>
    <w:rsid w:val="00776F56"/>
    <w:rsid w:val="007770FA"/>
    <w:rsid w:val="007773CD"/>
    <w:rsid w:val="007778C7"/>
    <w:rsid w:val="00777BE9"/>
    <w:rsid w:val="00777EA0"/>
    <w:rsid w:val="00777EA8"/>
    <w:rsid w:val="00780105"/>
    <w:rsid w:val="00780156"/>
    <w:rsid w:val="00780304"/>
    <w:rsid w:val="007803F2"/>
    <w:rsid w:val="007804D3"/>
    <w:rsid w:val="007807EC"/>
    <w:rsid w:val="00781069"/>
    <w:rsid w:val="0078114B"/>
    <w:rsid w:val="007814B0"/>
    <w:rsid w:val="0078164B"/>
    <w:rsid w:val="00782510"/>
    <w:rsid w:val="00782B7B"/>
    <w:rsid w:val="00782D66"/>
    <w:rsid w:val="00782D91"/>
    <w:rsid w:val="00782E46"/>
    <w:rsid w:val="00782EDE"/>
    <w:rsid w:val="00782F39"/>
    <w:rsid w:val="00782FAC"/>
    <w:rsid w:val="007831B1"/>
    <w:rsid w:val="00783A72"/>
    <w:rsid w:val="00783DEE"/>
    <w:rsid w:val="00783EF1"/>
    <w:rsid w:val="00784321"/>
    <w:rsid w:val="0078589E"/>
    <w:rsid w:val="007859F5"/>
    <w:rsid w:val="00785E02"/>
    <w:rsid w:val="0078614E"/>
    <w:rsid w:val="007863D2"/>
    <w:rsid w:val="0078648C"/>
    <w:rsid w:val="00786729"/>
    <w:rsid w:val="007867ED"/>
    <w:rsid w:val="00786B40"/>
    <w:rsid w:val="00787819"/>
    <w:rsid w:val="00787A5F"/>
    <w:rsid w:val="00787C6A"/>
    <w:rsid w:val="0079023D"/>
    <w:rsid w:val="00790711"/>
    <w:rsid w:val="00790740"/>
    <w:rsid w:val="0079086F"/>
    <w:rsid w:val="00790B12"/>
    <w:rsid w:val="0079139E"/>
    <w:rsid w:val="007916B1"/>
    <w:rsid w:val="007921B2"/>
    <w:rsid w:val="00792B42"/>
    <w:rsid w:val="00792C02"/>
    <w:rsid w:val="00792F88"/>
    <w:rsid w:val="00793293"/>
    <w:rsid w:val="0079348E"/>
    <w:rsid w:val="007934C4"/>
    <w:rsid w:val="007935D8"/>
    <w:rsid w:val="00793B72"/>
    <w:rsid w:val="00793CF7"/>
    <w:rsid w:val="00793ED5"/>
    <w:rsid w:val="0079406C"/>
    <w:rsid w:val="0079442C"/>
    <w:rsid w:val="007945C6"/>
    <w:rsid w:val="00794A7A"/>
    <w:rsid w:val="00794AE5"/>
    <w:rsid w:val="0079509F"/>
    <w:rsid w:val="007952A2"/>
    <w:rsid w:val="00795843"/>
    <w:rsid w:val="007960EB"/>
    <w:rsid w:val="0079648A"/>
    <w:rsid w:val="007967A0"/>
    <w:rsid w:val="00796B1D"/>
    <w:rsid w:val="00797353"/>
    <w:rsid w:val="00797463"/>
    <w:rsid w:val="00797588"/>
    <w:rsid w:val="0079769B"/>
    <w:rsid w:val="00797766"/>
    <w:rsid w:val="007977FF"/>
    <w:rsid w:val="00797EFD"/>
    <w:rsid w:val="00797F99"/>
    <w:rsid w:val="00797FA0"/>
    <w:rsid w:val="007A0174"/>
    <w:rsid w:val="007A03BA"/>
    <w:rsid w:val="007A03FF"/>
    <w:rsid w:val="007A046F"/>
    <w:rsid w:val="007A08C1"/>
    <w:rsid w:val="007A1023"/>
    <w:rsid w:val="007A1785"/>
    <w:rsid w:val="007A1DA3"/>
    <w:rsid w:val="007A1DDE"/>
    <w:rsid w:val="007A1F1B"/>
    <w:rsid w:val="007A20E7"/>
    <w:rsid w:val="007A2521"/>
    <w:rsid w:val="007A25E3"/>
    <w:rsid w:val="007A275A"/>
    <w:rsid w:val="007A2BED"/>
    <w:rsid w:val="007A327F"/>
    <w:rsid w:val="007A3B02"/>
    <w:rsid w:val="007A3BA2"/>
    <w:rsid w:val="007A3CD6"/>
    <w:rsid w:val="007A3DD1"/>
    <w:rsid w:val="007A4273"/>
    <w:rsid w:val="007A4366"/>
    <w:rsid w:val="007A4670"/>
    <w:rsid w:val="007A4883"/>
    <w:rsid w:val="007A4AA0"/>
    <w:rsid w:val="007A4C22"/>
    <w:rsid w:val="007A53E3"/>
    <w:rsid w:val="007A592A"/>
    <w:rsid w:val="007A5E6B"/>
    <w:rsid w:val="007A60F5"/>
    <w:rsid w:val="007A6A6E"/>
    <w:rsid w:val="007A6A9E"/>
    <w:rsid w:val="007A6AC7"/>
    <w:rsid w:val="007A6D95"/>
    <w:rsid w:val="007A6DB2"/>
    <w:rsid w:val="007A757E"/>
    <w:rsid w:val="007A770C"/>
    <w:rsid w:val="007A7A90"/>
    <w:rsid w:val="007A7C5B"/>
    <w:rsid w:val="007A7E12"/>
    <w:rsid w:val="007A7EFD"/>
    <w:rsid w:val="007B080F"/>
    <w:rsid w:val="007B0993"/>
    <w:rsid w:val="007B0ACA"/>
    <w:rsid w:val="007B0B43"/>
    <w:rsid w:val="007B0D41"/>
    <w:rsid w:val="007B0DFC"/>
    <w:rsid w:val="007B1177"/>
    <w:rsid w:val="007B1627"/>
    <w:rsid w:val="007B1801"/>
    <w:rsid w:val="007B189E"/>
    <w:rsid w:val="007B1A3D"/>
    <w:rsid w:val="007B2147"/>
    <w:rsid w:val="007B2165"/>
    <w:rsid w:val="007B2246"/>
    <w:rsid w:val="007B2342"/>
    <w:rsid w:val="007B250B"/>
    <w:rsid w:val="007B251B"/>
    <w:rsid w:val="007B2884"/>
    <w:rsid w:val="007B2BF0"/>
    <w:rsid w:val="007B301B"/>
    <w:rsid w:val="007B3E95"/>
    <w:rsid w:val="007B3EDE"/>
    <w:rsid w:val="007B4809"/>
    <w:rsid w:val="007B52BE"/>
    <w:rsid w:val="007B5544"/>
    <w:rsid w:val="007B5A9B"/>
    <w:rsid w:val="007B5B9D"/>
    <w:rsid w:val="007B5F61"/>
    <w:rsid w:val="007B609E"/>
    <w:rsid w:val="007B6323"/>
    <w:rsid w:val="007B64D4"/>
    <w:rsid w:val="007B68A4"/>
    <w:rsid w:val="007B691A"/>
    <w:rsid w:val="007B6BFD"/>
    <w:rsid w:val="007B6DDF"/>
    <w:rsid w:val="007B6E99"/>
    <w:rsid w:val="007B6FFE"/>
    <w:rsid w:val="007B7B2B"/>
    <w:rsid w:val="007C0141"/>
    <w:rsid w:val="007C022C"/>
    <w:rsid w:val="007C023C"/>
    <w:rsid w:val="007C0276"/>
    <w:rsid w:val="007C031C"/>
    <w:rsid w:val="007C053B"/>
    <w:rsid w:val="007C0671"/>
    <w:rsid w:val="007C0E22"/>
    <w:rsid w:val="007C2014"/>
    <w:rsid w:val="007C25C5"/>
    <w:rsid w:val="007C2630"/>
    <w:rsid w:val="007C2777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380"/>
    <w:rsid w:val="007C444B"/>
    <w:rsid w:val="007C4777"/>
    <w:rsid w:val="007C4E85"/>
    <w:rsid w:val="007C4F29"/>
    <w:rsid w:val="007C55CA"/>
    <w:rsid w:val="007C5CE5"/>
    <w:rsid w:val="007C5CED"/>
    <w:rsid w:val="007C601A"/>
    <w:rsid w:val="007C6179"/>
    <w:rsid w:val="007C681E"/>
    <w:rsid w:val="007C6A8E"/>
    <w:rsid w:val="007C6B06"/>
    <w:rsid w:val="007C6C69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25EB"/>
    <w:rsid w:val="007D28A7"/>
    <w:rsid w:val="007D33B0"/>
    <w:rsid w:val="007D39C8"/>
    <w:rsid w:val="007D3C2B"/>
    <w:rsid w:val="007D3D1F"/>
    <w:rsid w:val="007D3FC2"/>
    <w:rsid w:val="007D40B6"/>
    <w:rsid w:val="007D4155"/>
    <w:rsid w:val="007D44C3"/>
    <w:rsid w:val="007D5091"/>
    <w:rsid w:val="007D517A"/>
    <w:rsid w:val="007D55B3"/>
    <w:rsid w:val="007D56C6"/>
    <w:rsid w:val="007D5BAA"/>
    <w:rsid w:val="007D601F"/>
    <w:rsid w:val="007D6519"/>
    <w:rsid w:val="007D67E5"/>
    <w:rsid w:val="007D6B05"/>
    <w:rsid w:val="007D6E2C"/>
    <w:rsid w:val="007D7242"/>
    <w:rsid w:val="007D758E"/>
    <w:rsid w:val="007D781E"/>
    <w:rsid w:val="007D7B5D"/>
    <w:rsid w:val="007E0298"/>
    <w:rsid w:val="007E03A1"/>
    <w:rsid w:val="007E0455"/>
    <w:rsid w:val="007E0C28"/>
    <w:rsid w:val="007E0F8E"/>
    <w:rsid w:val="007E1172"/>
    <w:rsid w:val="007E122A"/>
    <w:rsid w:val="007E1331"/>
    <w:rsid w:val="007E1B50"/>
    <w:rsid w:val="007E1CA3"/>
    <w:rsid w:val="007E1F44"/>
    <w:rsid w:val="007E1FE9"/>
    <w:rsid w:val="007E21C9"/>
    <w:rsid w:val="007E2AFF"/>
    <w:rsid w:val="007E32E8"/>
    <w:rsid w:val="007E3A3B"/>
    <w:rsid w:val="007E3E99"/>
    <w:rsid w:val="007E40C0"/>
    <w:rsid w:val="007E411D"/>
    <w:rsid w:val="007E44E0"/>
    <w:rsid w:val="007E4D27"/>
    <w:rsid w:val="007E4F02"/>
    <w:rsid w:val="007E5029"/>
    <w:rsid w:val="007E58F3"/>
    <w:rsid w:val="007E5962"/>
    <w:rsid w:val="007E5CFD"/>
    <w:rsid w:val="007E63AD"/>
    <w:rsid w:val="007E6CC6"/>
    <w:rsid w:val="007E6F26"/>
    <w:rsid w:val="007E6FA2"/>
    <w:rsid w:val="007E72B9"/>
    <w:rsid w:val="007E7559"/>
    <w:rsid w:val="007E7D2E"/>
    <w:rsid w:val="007E7E60"/>
    <w:rsid w:val="007F0282"/>
    <w:rsid w:val="007F068D"/>
    <w:rsid w:val="007F173C"/>
    <w:rsid w:val="007F17A5"/>
    <w:rsid w:val="007F1855"/>
    <w:rsid w:val="007F1A7F"/>
    <w:rsid w:val="007F1D87"/>
    <w:rsid w:val="007F228D"/>
    <w:rsid w:val="007F2778"/>
    <w:rsid w:val="007F2939"/>
    <w:rsid w:val="007F2C08"/>
    <w:rsid w:val="007F2F5B"/>
    <w:rsid w:val="007F33C8"/>
    <w:rsid w:val="007F3454"/>
    <w:rsid w:val="007F374D"/>
    <w:rsid w:val="007F3B40"/>
    <w:rsid w:val="007F3CA1"/>
    <w:rsid w:val="007F400E"/>
    <w:rsid w:val="007F4ACF"/>
    <w:rsid w:val="007F5204"/>
    <w:rsid w:val="007F5AB8"/>
    <w:rsid w:val="007F5C56"/>
    <w:rsid w:val="007F60DF"/>
    <w:rsid w:val="007F6171"/>
    <w:rsid w:val="007F71DC"/>
    <w:rsid w:val="007F741B"/>
    <w:rsid w:val="007F74F0"/>
    <w:rsid w:val="007F786A"/>
    <w:rsid w:val="007F78A3"/>
    <w:rsid w:val="007F79DC"/>
    <w:rsid w:val="007F7B9D"/>
    <w:rsid w:val="00800048"/>
    <w:rsid w:val="008012C0"/>
    <w:rsid w:val="008013FC"/>
    <w:rsid w:val="00801583"/>
    <w:rsid w:val="00801663"/>
    <w:rsid w:val="008019DD"/>
    <w:rsid w:val="00801DC1"/>
    <w:rsid w:val="0080231E"/>
    <w:rsid w:val="00802466"/>
    <w:rsid w:val="008024CF"/>
    <w:rsid w:val="00802732"/>
    <w:rsid w:val="00802A5B"/>
    <w:rsid w:val="00802C27"/>
    <w:rsid w:val="008034BB"/>
    <w:rsid w:val="00803800"/>
    <w:rsid w:val="00803A47"/>
    <w:rsid w:val="00803B0B"/>
    <w:rsid w:val="00803D14"/>
    <w:rsid w:val="00804175"/>
    <w:rsid w:val="00804216"/>
    <w:rsid w:val="00804561"/>
    <w:rsid w:val="00804C7F"/>
    <w:rsid w:val="00805110"/>
    <w:rsid w:val="00805429"/>
    <w:rsid w:val="008058F7"/>
    <w:rsid w:val="00805930"/>
    <w:rsid w:val="00805B4A"/>
    <w:rsid w:val="00805D1D"/>
    <w:rsid w:val="00806129"/>
    <w:rsid w:val="008061E2"/>
    <w:rsid w:val="008064AF"/>
    <w:rsid w:val="00806C4D"/>
    <w:rsid w:val="00806C5E"/>
    <w:rsid w:val="00806D6D"/>
    <w:rsid w:val="00806E7E"/>
    <w:rsid w:val="008070E3"/>
    <w:rsid w:val="008071AD"/>
    <w:rsid w:val="008078BD"/>
    <w:rsid w:val="00807B5A"/>
    <w:rsid w:val="00810A27"/>
    <w:rsid w:val="00810C02"/>
    <w:rsid w:val="00810F7C"/>
    <w:rsid w:val="00811823"/>
    <w:rsid w:val="00811848"/>
    <w:rsid w:val="00811A7B"/>
    <w:rsid w:val="008121E7"/>
    <w:rsid w:val="00812218"/>
    <w:rsid w:val="00812268"/>
    <w:rsid w:val="00813ED1"/>
    <w:rsid w:val="00813FA6"/>
    <w:rsid w:val="00814209"/>
    <w:rsid w:val="00814756"/>
    <w:rsid w:val="00814806"/>
    <w:rsid w:val="00814934"/>
    <w:rsid w:val="00814F19"/>
    <w:rsid w:val="00814F94"/>
    <w:rsid w:val="00815005"/>
    <w:rsid w:val="00815B9E"/>
    <w:rsid w:val="00815BCB"/>
    <w:rsid w:val="00815BE1"/>
    <w:rsid w:val="008163D9"/>
    <w:rsid w:val="00816428"/>
    <w:rsid w:val="00816692"/>
    <w:rsid w:val="00817028"/>
    <w:rsid w:val="00817033"/>
    <w:rsid w:val="00817049"/>
    <w:rsid w:val="008172A1"/>
    <w:rsid w:val="008173D6"/>
    <w:rsid w:val="008174D9"/>
    <w:rsid w:val="008176AF"/>
    <w:rsid w:val="00817BD8"/>
    <w:rsid w:val="00817C10"/>
    <w:rsid w:val="00817EAA"/>
    <w:rsid w:val="00820435"/>
    <w:rsid w:val="00820553"/>
    <w:rsid w:val="0082097C"/>
    <w:rsid w:val="0082143C"/>
    <w:rsid w:val="0082169C"/>
    <w:rsid w:val="00821981"/>
    <w:rsid w:val="00821A79"/>
    <w:rsid w:val="008222F5"/>
    <w:rsid w:val="00822988"/>
    <w:rsid w:val="00823687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445"/>
    <w:rsid w:val="0082699B"/>
    <w:rsid w:val="00826AA9"/>
    <w:rsid w:val="00826D28"/>
    <w:rsid w:val="00827023"/>
    <w:rsid w:val="008273A6"/>
    <w:rsid w:val="00827F45"/>
    <w:rsid w:val="0083041D"/>
    <w:rsid w:val="00830657"/>
    <w:rsid w:val="00830EE8"/>
    <w:rsid w:val="0083113D"/>
    <w:rsid w:val="008316E8"/>
    <w:rsid w:val="008316FF"/>
    <w:rsid w:val="008317CC"/>
    <w:rsid w:val="00831915"/>
    <w:rsid w:val="00831B32"/>
    <w:rsid w:val="00831F23"/>
    <w:rsid w:val="0083218C"/>
    <w:rsid w:val="0083243E"/>
    <w:rsid w:val="00832969"/>
    <w:rsid w:val="00833797"/>
    <w:rsid w:val="00833A35"/>
    <w:rsid w:val="00833B3A"/>
    <w:rsid w:val="00833DB5"/>
    <w:rsid w:val="0083413B"/>
    <w:rsid w:val="00834312"/>
    <w:rsid w:val="00834359"/>
    <w:rsid w:val="00834611"/>
    <w:rsid w:val="00834717"/>
    <w:rsid w:val="00834806"/>
    <w:rsid w:val="008349E8"/>
    <w:rsid w:val="00834A06"/>
    <w:rsid w:val="00834A8D"/>
    <w:rsid w:val="00834DE0"/>
    <w:rsid w:val="00834E59"/>
    <w:rsid w:val="008352D7"/>
    <w:rsid w:val="008355E3"/>
    <w:rsid w:val="00835B6E"/>
    <w:rsid w:val="00835E66"/>
    <w:rsid w:val="00835FD9"/>
    <w:rsid w:val="00836AF3"/>
    <w:rsid w:val="00836C77"/>
    <w:rsid w:val="00836D75"/>
    <w:rsid w:val="00837731"/>
    <w:rsid w:val="008377FC"/>
    <w:rsid w:val="00837CE9"/>
    <w:rsid w:val="00840270"/>
    <w:rsid w:val="00840361"/>
    <w:rsid w:val="00840532"/>
    <w:rsid w:val="008405C6"/>
    <w:rsid w:val="008407D1"/>
    <w:rsid w:val="008409E1"/>
    <w:rsid w:val="00840C8B"/>
    <w:rsid w:val="008410C6"/>
    <w:rsid w:val="00841264"/>
    <w:rsid w:val="0084130B"/>
    <w:rsid w:val="008415F4"/>
    <w:rsid w:val="00841636"/>
    <w:rsid w:val="00841D46"/>
    <w:rsid w:val="00842431"/>
    <w:rsid w:val="00842AA8"/>
    <w:rsid w:val="00843043"/>
    <w:rsid w:val="008431DB"/>
    <w:rsid w:val="008433BF"/>
    <w:rsid w:val="00843BC6"/>
    <w:rsid w:val="0084407E"/>
    <w:rsid w:val="00844579"/>
    <w:rsid w:val="008445D5"/>
    <w:rsid w:val="00844793"/>
    <w:rsid w:val="00844B83"/>
    <w:rsid w:val="00844BB4"/>
    <w:rsid w:val="00844E0B"/>
    <w:rsid w:val="00844F03"/>
    <w:rsid w:val="008456F6"/>
    <w:rsid w:val="00845998"/>
    <w:rsid w:val="008459D5"/>
    <w:rsid w:val="00846021"/>
    <w:rsid w:val="00846506"/>
    <w:rsid w:val="00846D2D"/>
    <w:rsid w:val="00847186"/>
    <w:rsid w:val="00847265"/>
    <w:rsid w:val="008474DF"/>
    <w:rsid w:val="008477F7"/>
    <w:rsid w:val="00847836"/>
    <w:rsid w:val="00847A39"/>
    <w:rsid w:val="00847CAE"/>
    <w:rsid w:val="00847EA7"/>
    <w:rsid w:val="00850164"/>
    <w:rsid w:val="008501C9"/>
    <w:rsid w:val="008502B0"/>
    <w:rsid w:val="008505BB"/>
    <w:rsid w:val="00850932"/>
    <w:rsid w:val="00850CA6"/>
    <w:rsid w:val="00850D3B"/>
    <w:rsid w:val="00851069"/>
    <w:rsid w:val="008510B2"/>
    <w:rsid w:val="008519D4"/>
    <w:rsid w:val="00851AAD"/>
    <w:rsid w:val="00851F27"/>
    <w:rsid w:val="008520C6"/>
    <w:rsid w:val="00852174"/>
    <w:rsid w:val="008524F0"/>
    <w:rsid w:val="00852B06"/>
    <w:rsid w:val="008533AF"/>
    <w:rsid w:val="0085380B"/>
    <w:rsid w:val="00853A32"/>
    <w:rsid w:val="00853BC3"/>
    <w:rsid w:val="00853D16"/>
    <w:rsid w:val="00853ECE"/>
    <w:rsid w:val="00853FCB"/>
    <w:rsid w:val="008544D2"/>
    <w:rsid w:val="008547C2"/>
    <w:rsid w:val="0085504B"/>
    <w:rsid w:val="0085523E"/>
    <w:rsid w:val="00855910"/>
    <w:rsid w:val="00855993"/>
    <w:rsid w:val="008559AE"/>
    <w:rsid w:val="008562B4"/>
    <w:rsid w:val="0085643B"/>
    <w:rsid w:val="0085663D"/>
    <w:rsid w:val="00856CF6"/>
    <w:rsid w:val="00856D89"/>
    <w:rsid w:val="00857080"/>
    <w:rsid w:val="00857228"/>
    <w:rsid w:val="0085730E"/>
    <w:rsid w:val="00857318"/>
    <w:rsid w:val="0085758E"/>
    <w:rsid w:val="008579C6"/>
    <w:rsid w:val="0086050C"/>
    <w:rsid w:val="00860B0A"/>
    <w:rsid w:val="00860BE0"/>
    <w:rsid w:val="00860C12"/>
    <w:rsid w:val="00860C89"/>
    <w:rsid w:val="00860DF7"/>
    <w:rsid w:val="008617B7"/>
    <w:rsid w:val="00861A00"/>
    <w:rsid w:val="00861A6E"/>
    <w:rsid w:val="00861F1F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666"/>
    <w:rsid w:val="00863C19"/>
    <w:rsid w:val="0086418B"/>
    <w:rsid w:val="0086445E"/>
    <w:rsid w:val="00864501"/>
    <w:rsid w:val="0086481B"/>
    <w:rsid w:val="00864827"/>
    <w:rsid w:val="00864A45"/>
    <w:rsid w:val="00864E4E"/>
    <w:rsid w:val="008659BC"/>
    <w:rsid w:val="00865A32"/>
    <w:rsid w:val="00865BB3"/>
    <w:rsid w:val="00865DA5"/>
    <w:rsid w:val="008660AA"/>
    <w:rsid w:val="008660B0"/>
    <w:rsid w:val="00866415"/>
    <w:rsid w:val="00866D07"/>
    <w:rsid w:val="00866DAA"/>
    <w:rsid w:val="00866DB8"/>
    <w:rsid w:val="00867953"/>
    <w:rsid w:val="0087014F"/>
    <w:rsid w:val="008708F6"/>
    <w:rsid w:val="0087099E"/>
    <w:rsid w:val="00870DA6"/>
    <w:rsid w:val="008710A1"/>
    <w:rsid w:val="0087113A"/>
    <w:rsid w:val="00871184"/>
    <w:rsid w:val="008714D3"/>
    <w:rsid w:val="008716B8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39EE"/>
    <w:rsid w:val="00873AC4"/>
    <w:rsid w:val="00873DF5"/>
    <w:rsid w:val="008742CE"/>
    <w:rsid w:val="00874729"/>
    <w:rsid w:val="00874CB4"/>
    <w:rsid w:val="008752E4"/>
    <w:rsid w:val="0087534A"/>
    <w:rsid w:val="008753BF"/>
    <w:rsid w:val="00875DDC"/>
    <w:rsid w:val="0087656C"/>
    <w:rsid w:val="0087682A"/>
    <w:rsid w:val="00877B7B"/>
    <w:rsid w:val="008809BC"/>
    <w:rsid w:val="00880B5C"/>
    <w:rsid w:val="00880BF4"/>
    <w:rsid w:val="00880D85"/>
    <w:rsid w:val="0088112A"/>
    <w:rsid w:val="00881AAB"/>
    <w:rsid w:val="00881DE5"/>
    <w:rsid w:val="00881FEB"/>
    <w:rsid w:val="008822F9"/>
    <w:rsid w:val="0088230B"/>
    <w:rsid w:val="00882488"/>
    <w:rsid w:val="008829CD"/>
    <w:rsid w:val="00882CD9"/>
    <w:rsid w:val="00882D48"/>
    <w:rsid w:val="00882FF8"/>
    <w:rsid w:val="008830C9"/>
    <w:rsid w:val="00883191"/>
    <w:rsid w:val="008832E2"/>
    <w:rsid w:val="0088366C"/>
    <w:rsid w:val="008838FB"/>
    <w:rsid w:val="00883BA8"/>
    <w:rsid w:val="00883E13"/>
    <w:rsid w:val="008848BA"/>
    <w:rsid w:val="00884BC6"/>
    <w:rsid w:val="00884EBD"/>
    <w:rsid w:val="008852FA"/>
    <w:rsid w:val="00885673"/>
    <w:rsid w:val="008858E7"/>
    <w:rsid w:val="00885975"/>
    <w:rsid w:val="008859A5"/>
    <w:rsid w:val="00885C0D"/>
    <w:rsid w:val="008862AE"/>
    <w:rsid w:val="00886B5C"/>
    <w:rsid w:val="00886B7F"/>
    <w:rsid w:val="00887052"/>
    <w:rsid w:val="008879A5"/>
    <w:rsid w:val="00887A9B"/>
    <w:rsid w:val="00890104"/>
    <w:rsid w:val="008902C8"/>
    <w:rsid w:val="0089060E"/>
    <w:rsid w:val="008907E2"/>
    <w:rsid w:val="00890861"/>
    <w:rsid w:val="00890D38"/>
    <w:rsid w:val="00890E50"/>
    <w:rsid w:val="00890F40"/>
    <w:rsid w:val="00891242"/>
    <w:rsid w:val="008913DC"/>
    <w:rsid w:val="0089156F"/>
    <w:rsid w:val="0089164E"/>
    <w:rsid w:val="00891932"/>
    <w:rsid w:val="00891D04"/>
    <w:rsid w:val="00891FC4"/>
    <w:rsid w:val="008921A6"/>
    <w:rsid w:val="0089241B"/>
    <w:rsid w:val="00892596"/>
    <w:rsid w:val="008925E3"/>
    <w:rsid w:val="0089272A"/>
    <w:rsid w:val="008927A2"/>
    <w:rsid w:val="00892D9A"/>
    <w:rsid w:val="008930F4"/>
    <w:rsid w:val="0089341D"/>
    <w:rsid w:val="00893B9C"/>
    <w:rsid w:val="00893D9D"/>
    <w:rsid w:val="00893E55"/>
    <w:rsid w:val="008941AA"/>
    <w:rsid w:val="008941B2"/>
    <w:rsid w:val="0089428C"/>
    <w:rsid w:val="008942F2"/>
    <w:rsid w:val="008944F4"/>
    <w:rsid w:val="008948C4"/>
    <w:rsid w:val="00894951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49A"/>
    <w:rsid w:val="008974E0"/>
    <w:rsid w:val="00897783"/>
    <w:rsid w:val="00897795"/>
    <w:rsid w:val="0089785F"/>
    <w:rsid w:val="008978FB"/>
    <w:rsid w:val="00897980"/>
    <w:rsid w:val="00897E86"/>
    <w:rsid w:val="008A06AE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2FF0"/>
    <w:rsid w:val="008A352D"/>
    <w:rsid w:val="008A3BFB"/>
    <w:rsid w:val="008A3C03"/>
    <w:rsid w:val="008A3F84"/>
    <w:rsid w:val="008A3F96"/>
    <w:rsid w:val="008A410E"/>
    <w:rsid w:val="008A4604"/>
    <w:rsid w:val="008A4A90"/>
    <w:rsid w:val="008A4AFB"/>
    <w:rsid w:val="008A4EA8"/>
    <w:rsid w:val="008A4FAD"/>
    <w:rsid w:val="008A515B"/>
    <w:rsid w:val="008A5256"/>
    <w:rsid w:val="008A5398"/>
    <w:rsid w:val="008A5941"/>
    <w:rsid w:val="008A5A0A"/>
    <w:rsid w:val="008A663B"/>
    <w:rsid w:val="008A66B6"/>
    <w:rsid w:val="008A6FFE"/>
    <w:rsid w:val="008A7AFD"/>
    <w:rsid w:val="008A7D7A"/>
    <w:rsid w:val="008B00F7"/>
    <w:rsid w:val="008B0430"/>
    <w:rsid w:val="008B04FB"/>
    <w:rsid w:val="008B06EC"/>
    <w:rsid w:val="008B07F3"/>
    <w:rsid w:val="008B09A3"/>
    <w:rsid w:val="008B0D8C"/>
    <w:rsid w:val="008B10F1"/>
    <w:rsid w:val="008B15A8"/>
    <w:rsid w:val="008B17EE"/>
    <w:rsid w:val="008B1DF8"/>
    <w:rsid w:val="008B1E9B"/>
    <w:rsid w:val="008B22A9"/>
    <w:rsid w:val="008B2471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4C4D"/>
    <w:rsid w:val="008B51D0"/>
    <w:rsid w:val="008B534A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A79"/>
    <w:rsid w:val="008C0F10"/>
    <w:rsid w:val="008C0F81"/>
    <w:rsid w:val="008C1A65"/>
    <w:rsid w:val="008C1AE2"/>
    <w:rsid w:val="008C1B36"/>
    <w:rsid w:val="008C1C25"/>
    <w:rsid w:val="008C1C49"/>
    <w:rsid w:val="008C1D14"/>
    <w:rsid w:val="008C21AF"/>
    <w:rsid w:val="008C2582"/>
    <w:rsid w:val="008C2C97"/>
    <w:rsid w:val="008C3634"/>
    <w:rsid w:val="008C3780"/>
    <w:rsid w:val="008C3AE2"/>
    <w:rsid w:val="008C3BDD"/>
    <w:rsid w:val="008C45E5"/>
    <w:rsid w:val="008C4803"/>
    <w:rsid w:val="008C492A"/>
    <w:rsid w:val="008C4A02"/>
    <w:rsid w:val="008C4BD5"/>
    <w:rsid w:val="008C4BEF"/>
    <w:rsid w:val="008C547F"/>
    <w:rsid w:val="008C5930"/>
    <w:rsid w:val="008C59C3"/>
    <w:rsid w:val="008C5E39"/>
    <w:rsid w:val="008C5F9A"/>
    <w:rsid w:val="008C5FA8"/>
    <w:rsid w:val="008C60D3"/>
    <w:rsid w:val="008C613D"/>
    <w:rsid w:val="008C63B6"/>
    <w:rsid w:val="008C6612"/>
    <w:rsid w:val="008C66C0"/>
    <w:rsid w:val="008C6874"/>
    <w:rsid w:val="008C6B48"/>
    <w:rsid w:val="008C73D2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2F69"/>
    <w:rsid w:val="008D31DB"/>
    <w:rsid w:val="008D3706"/>
    <w:rsid w:val="008D41DA"/>
    <w:rsid w:val="008D4684"/>
    <w:rsid w:val="008D4910"/>
    <w:rsid w:val="008D4E0F"/>
    <w:rsid w:val="008D4E8F"/>
    <w:rsid w:val="008D523E"/>
    <w:rsid w:val="008D5B73"/>
    <w:rsid w:val="008D5D13"/>
    <w:rsid w:val="008D6387"/>
    <w:rsid w:val="008D6398"/>
    <w:rsid w:val="008D647E"/>
    <w:rsid w:val="008D653E"/>
    <w:rsid w:val="008D65C2"/>
    <w:rsid w:val="008D75A9"/>
    <w:rsid w:val="008D7989"/>
    <w:rsid w:val="008D7BB1"/>
    <w:rsid w:val="008D7FD8"/>
    <w:rsid w:val="008E00CF"/>
    <w:rsid w:val="008E01CD"/>
    <w:rsid w:val="008E027F"/>
    <w:rsid w:val="008E03DC"/>
    <w:rsid w:val="008E0433"/>
    <w:rsid w:val="008E0440"/>
    <w:rsid w:val="008E0CFB"/>
    <w:rsid w:val="008E0D4B"/>
    <w:rsid w:val="008E0ED3"/>
    <w:rsid w:val="008E17BA"/>
    <w:rsid w:val="008E1A9E"/>
    <w:rsid w:val="008E1E2D"/>
    <w:rsid w:val="008E252C"/>
    <w:rsid w:val="008E2689"/>
    <w:rsid w:val="008E2DDC"/>
    <w:rsid w:val="008E3003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AFE"/>
    <w:rsid w:val="008E6B8F"/>
    <w:rsid w:val="008E6E0F"/>
    <w:rsid w:val="008E716F"/>
    <w:rsid w:val="008E721A"/>
    <w:rsid w:val="008E7813"/>
    <w:rsid w:val="008E795E"/>
    <w:rsid w:val="008F02E8"/>
    <w:rsid w:val="008F0968"/>
    <w:rsid w:val="008F0B59"/>
    <w:rsid w:val="008F0DC5"/>
    <w:rsid w:val="008F0ED8"/>
    <w:rsid w:val="008F1006"/>
    <w:rsid w:val="008F1011"/>
    <w:rsid w:val="008F106C"/>
    <w:rsid w:val="008F119E"/>
    <w:rsid w:val="008F1559"/>
    <w:rsid w:val="008F1A22"/>
    <w:rsid w:val="008F1B3E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9DE"/>
    <w:rsid w:val="008F3D94"/>
    <w:rsid w:val="008F3F48"/>
    <w:rsid w:val="008F4222"/>
    <w:rsid w:val="008F436C"/>
    <w:rsid w:val="008F49A1"/>
    <w:rsid w:val="008F49B6"/>
    <w:rsid w:val="008F4B67"/>
    <w:rsid w:val="008F4ECF"/>
    <w:rsid w:val="008F550E"/>
    <w:rsid w:val="008F5884"/>
    <w:rsid w:val="008F58E6"/>
    <w:rsid w:val="008F5A0C"/>
    <w:rsid w:val="008F5A23"/>
    <w:rsid w:val="008F5D71"/>
    <w:rsid w:val="008F5D75"/>
    <w:rsid w:val="008F5F2E"/>
    <w:rsid w:val="008F6123"/>
    <w:rsid w:val="008F656C"/>
    <w:rsid w:val="008F6F36"/>
    <w:rsid w:val="008F7144"/>
    <w:rsid w:val="008F751B"/>
    <w:rsid w:val="008F7651"/>
    <w:rsid w:val="008F7B76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195A"/>
    <w:rsid w:val="00902469"/>
    <w:rsid w:val="009025FD"/>
    <w:rsid w:val="009027DB"/>
    <w:rsid w:val="00902D14"/>
    <w:rsid w:val="00903001"/>
    <w:rsid w:val="00903228"/>
    <w:rsid w:val="00903EC7"/>
    <w:rsid w:val="00903F09"/>
    <w:rsid w:val="00903FBF"/>
    <w:rsid w:val="00904007"/>
    <w:rsid w:val="009041B6"/>
    <w:rsid w:val="009045F2"/>
    <w:rsid w:val="00904B74"/>
    <w:rsid w:val="00904E4C"/>
    <w:rsid w:val="009051A3"/>
    <w:rsid w:val="009053AE"/>
    <w:rsid w:val="0090541A"/>
    <w:rsid w:val="00905954"/>
    <w:rsid w:val="00905F9B"/>
    <w:rsid w:val="00906245"/>
    <w:rsid w:val="00906466"/>
    <w:rsid w:val="0090685E"/>
    <w:rsid w:val="009069D2"/>
    <w:rsid w:val="00906B46"/>
    <w:rsid w:val="0090726A"/>
    <w:rsid w:val="00907884"/>
    <w:rsid w:val="009079E5"/>
    <w:rsid w:val="00907AEF"/>
    <w:rsid w:val="00907D80"/>
    <w:rsid w:val="00907E44"/>
    <w:rsid w:val="00907FF5"/>
    <w:rsid w:val="009106AE"/>
    <w:rsid w:val="009109D2"/>
    <w:rsid w:val="00910E2A"/>
    <w:rsid w:val="0091144B"/>
    <w:rsid w:val="00911699"/>
    <w:rsid w:val="0091194D"/>
    <w:rsid w:val="009119E7"/>
    <w:rsid w:val="00911DB1"/>
    <w:rsid w:val="00911EC9"/>
    <w:rsid w:val="00912ED3"/>
    <w:rsid w:val="00912FFE"/>
    <w:rsid w:val="009130EB"/>
    <w:rsid w:val="00913498"/>
    <w:rsid w:val="009139DD"/>
    <w:rsid w:val="00914177"/>
    <w:rsid w:val="009147A6"/>
    <w:rsid w:val="00914F63"/>
    <w:rsid w:val="00915626"/>
    <w:rsid w:val="00915ACC"/>
    <w:rsid w:val="009162ED"/>
    <w:rsid w:val="009163C4"/>
    <w:rsid w:val="009166CE"/>
    <w:rsid w:val="00916B48"/>
    <w:rsid w:val="00916EB1"/>
    <w:rsid w:val="00916F5C"/>
    <w:rsid w:val="00917332"/>
    <w:rsid w:val="009173CE"/>
    <w:rsid w:val="009174B5"/>
    <w:rsid w:val="00917866"/>
    <w:rsid w:val="00917B33"/>
    <w:rsid w:val="00917C5F"/>
    <w:rsid w:val="00917CFB"/>
    <w:rsid w:val="00917FDA"/>
    <w:rsid w:val="00920521"/>
    <w:rsid w:val="00920B27"/>
    <w:rsid w:val="00920E8F"/>
    <w:rsid w:val="00921977"/>
    <w:rsid w:val="00921C74"/>
    <w:rsid w:val="00922772"/>
    <w:rsid w:val="009229CD"/>
    <w:rsid w:val="00922AFA"/>
    <w:rsid w:val="00922CF5"/>
    <w:rsid w:val="00922EE7"/>
    <w:rsid w:val="00922FC5"/>
    <w:rsid w:val="009232AB"/>
    <w:rsid w:val="0092365F"/>
    <w:rsid w:val="00923732"/>
    <w:rsid w:val="00923BEB"/>
    <w:rsid w:val="00924041"/>
    <w:rsid w:val="00924083"/>
    <w:rsid w:val="00924265"/>
    <w:rsid w:val="00924365"/>
    <w:rsid w:val="00924499"/>
    <w:rsid w:val="00924536"/>
    <w:rsid w:val="00924557"/>
    <w:rsid w:val="009249AA"/>
    <w:rsid w:val="0092526C"/>
    <w:rsid w:val="00925299"/>
    <w:rsid w:val="00925694"/>
    <w:rsid w:val="009256B4"/>
    <w:rsid w:val="00925AFE"/>
    <w:rsid w:val="00925B8C"/>
    <w:rsid w:val="00925EFC"/>
    <w:rsid w:val="009261A6"/>
    <w:rsid w:val="00926266"/>
    <w:rsid w:val="009262C6"/>
    <w:rsid w:val="009265BB"/>
    <w:rsid w:val="00926615"/>
    <w:rsid w:val="00926AFC"/>
    <w:rsid w:val="0092719E"/>
    <w:rsid w:val="009271E5"/>
    <w:rsid w:val="00927D54"/>
    <w:rsid w:val="00927FF7"/>
    <w:rsid w:val="0093044F"/>
    <w:rsid w:val="00930746"/>
    <w:rsid w:val="00930E09"/>
    <w:rsid w:val="00930EB7"/>
    <w:rsid w:val="00930F65"/>
    <w:rsid w:val="00930FD9"/>
    <w:rsid w:val="00932053"/>
    <w:rsid w:val="00932438"/>
    <w:rsid w:val="009326D7"/>
    <w:rsid w:val="0093270F"/>
    <w:rsid w:val="00933158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8A3"/>
    <w:rsid w:val="00936992"/>
    <w:rsid w:val="00937252"/>
    <w:rsid w:val="009376B3"/>
    <w:rsid w:val="0093798B"/>
    <w:rsid w:val="00937C2B"/>
    <w:rsid w:val="00937C5D"/>
    <w:rsid w:val="00937C89"/>
    <w:rsid w:val="00937CCD"/>
    <w:rsid w:val="00937DBF"/>
    <w:rsid w:val="00937E5A"/>
    <w:rsid w:val="00937ED3"/>
    <w:rsid w:val="00937F4C"/>
    <w:rsid w:val="00937F80"/>
    <w:rsid w:val="009400DF"/>
    <w:rsid w:val="009404E1"/>
    <w:rsid w:val="009405B9"/>
    <w:rsid w:val="00940666"/>
    <w:rsid w:val="00940877"/>
    <w:rsid w:val="009415A2"/>
    <w:rsid w:val="0094165C"/>
    <w:rsid w:val="00941A6B"/>
    <w:rsid w:val="00942168"/>
    <w:rsid w:val="00942531"/>
    <w:rsid w:val="00942716"/>
    <w:rsid w:val="00942B3B"/>
    <w:rsid w:val="00943921"/>
    <w:rsid w:val="00943CCF"/>
    <w:rsid w:val="009442A5"/>
    <w:rsid w:val="009442EC"/>
    <w:rsid w:val="00944477"/>
    <w:rsid w:val="00944483"/>
    <w:rsid w:val="009444BA"/>
    <w:rsid w:val="00944A9F"/>
    <w:rsid w:val="00944E1C"/>
    <w:rsid w:val="00945103"/>
    <w:rsid w:val="0094511A"/>
    <w:rsid w:val="00945272"/>
    <w:rsid w:val="0094534A"/>
    <w:rsid w:val="00945441"/>
    <w:rsid w:val="0094552A"/>
    <w:rsid w:val="009455CB"/>
    <w:rsid w:val="009460CD"/>
    <w:rsid w:val="009460F4"/>
    <w:rsid w:val="009462E5"/>
    <w:rsid w:val="00946544"/>
    <w:rsid w:val="0094713F"/>
    <w:rsid w:val="00947437"/>
    <w:rsid w:val="009479CA"/>
    <w:rsid w:val="009501F4"/>
    <w:rsid w:val="00950262"/>
    <w:rsid w:val="00950E4A"/>
    <w:rsid w:val="00951236"/>
    <w:rsid w:val="009512BD"/>
    <w:rsid w:val="009517BC"/>
    <w:rsid w:val="00951D51"/>
    <w:rsid w:val="00951F46"/>
    <w:rsid w:val="0095302A"/>
    <w:rsid w:val="00953C3F"/>
    <w:rsid w:val="00953F4F"/>
    <w:rsid w:val="00954266"/>
    <w:rsid w:val="00954446"/>
    <w:rsid w:val="00954970"/>
    <w:rsid w:val="009553B2"/>
    <w:rsid w:val="009554A3"/>
    <w:rsid w:val="00955617"/>
    <w:rsid w:val="00956105"/>
    <w:rsid w:val="00956382"/>
    <w:rsid w:val="009567C6"/>
    <w:rsid w:val="00956C32"/>
    <w:rsid w:val="00956FEE"/>
    <w:rsid w:val="00957553"/>
    <w:rsid w:val="00957775"/>
    <w:rsid w:val="009577E8"/>
    <w:rsid w:val="00957D00"/>
    <w:rsid w:val="00957F81"/>
    <w:rsid w:val="009602FA"/>
    <w:rsid w:val="0096060C"/>
    <w:rsid w:val="00960645"/>
    <w:rsid w:val="0096081B"/>
    <w:rsid w:val="00960AE1"/>
    <w:rsid w:val="00960F80"/>
    <w:rsid w:val="009617BF"/>
    <w:rsid w:val="0096189C"/>
    <w:rsid w:val="00961B5B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3AFA"/>
    <w:rsid w:val="00963EA1"/>
    <w:rsid w:val="00964418"/>
    <w:rsid w:val="00965008"/>
    <w:rsid w:val="009654B8"/>
    <w:rsid w:val="009655DE"/>
    <w:rsid w:val="00965EE7"/>
    <w:rsid w:val="0096606A"/>
    <w:rsid w:val="0096652B"/>
    <w:rsid w:val="00966678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0E3A"/>
    <w:rsid w:val="009717B0"/>
    <w:rsid w:val="00971A94"/>
    <w:rsid w:val="0097253B"/>
    <w:rsid w:val="0097260E"/>
    <w:rsid w:val="0097287F"/>
    <w:rsid w:val="00972B5A"/>
    <w:rsid w:val="00972EF5"/>
    <w:rsid w:val="009731D6"/>
    <w:rsid w:val="0097329E"/>
    <w:rsid w:val="00973A74"/>
    <w:rsid w:val="00974514"/>
    <w:rsid w:val="00974550"/>
    <w:rsid w:val="00974872"/>
    <w:rsid w:val="00974B5C"/>
    <w:rsid w:val="00974E2B"/>
    <w:rsid w:val="00975694"/>
    <w:rsid w:val="00975CA3"/>
    <w:rsid w:val="00975CE6"/>
    <w:rsid w:val="00976183"/>
    <w:rsid w:val="009762D7"/>
    <w:rsid w:val="00976316"/>
    <w:rsid w:val="00976523"/>
    <w:rsid w:val="0097682B"/>
    <w:rsid w:val="00976853"/>
    <w:rsid w:val="0097689D"/>
    <w:rsid w:val="00977F07"/>
    <w:rsid w:val="009801AA"/>
    <w:rsid w:val="00980246"/>
    <w:rsid w:val="009807B5"/>
    <w:rsid w:val="00980875"/>
    <w:rsid w:val="00980C46"/>
    <w:rsid w:val="00980C70"/>
    <w:rsid w:val="0098137F"/>
    <w:rsid w:val="00981477"/>
    <w:rsid w:val="009815B1"/>
    <w:rsid w:val="0098192E"/>
    <w:rsid w:val="00981B1A"/>
    <w:rsid w:val="00981B36"/>
    <w:rsid w:val="00981B9E"/>
    <w:rsid w:val="00981EA3"/>
    <w:rsid w:val="00982385"/>
    <w:rsid w:val="009825A1"/>
    <w:rsid w:val="00982693"/>
    <w:rsid w:val="00982713"/>
    <w:rsid w:val="00982985"/>
    <w:rsid w:val="00982CCC"/>
    <w:rsid w:val="0098396E"/>
    <w:rsid w:val="00983C51"/>
    <w:rsid w:val="00983EEB"/>
    <w:rsid w:val="00983F64"/>
    <w:rsid w:val="00984619"/>
    <w:rsid w:val="00984BFA"/>
    <w:rsid w:val="009854BA"/>
    <w:rsid w:val="00985B47"/>
    <w:rsid w:val="00985DFF"/>
    <w:rsid w:val="00985FAB"/>
    <w:rsid w:val="00986140"/>
    <w:rsid w:val="00986418"/>
    <w:rsid w:val="00986747"/>
    <w:rsid w:val="009869D7"/>
    <w:rsid w:val="00986E30"/>
    <w:rsid w:val="00986F20"/>
    <w:rsid w:val="009870DC"/>
    <w:rsid w:val="00987143"/>
    <w:rsid w:val="00987756"/>
    <w:rsid w:val="00987DE5"/>
    <w:rsid w:val="00987F28"/>
    <w:rsid w:val="00987F2F"/>
    <w:rsid w:val="009902D9"/>
    <w:rsid w:val="009906AE"/>
    <w:rsid w:val="00990DC0"/>
    <w:rsid w:val="00990F85"/>
    <w:rsid w:val="0099121F"/>
    <w:rsid w:val="009914AF"/>
    <w:rsid w:val="0099166A"/>
    <w:rsid w:val="009918B9"/>
    <w:rsid w:val="00991995"/>
    <w:rsid w:val="00991E7B"/>
    <w:rsid w:val="00992246"/>
    <w:rsid w:val="00992F46"/>
    <w:rsid w:val="0099306C"/>
    <w:rsid w:val="009934CB"/>
    <w:rsid w:val="0099360C"/>
    <w:rsid w:val="009936F4"/>
    <w:rsid w:val="009937D0"/>
    <w:rsid w:val="00993A1B"/>
    <w:rsid w:val="0099511E"/>
    <w:rsid w:val="009951D2"/>
    <w:rsid w:val="00995510"/>
    <w:rsid w:val="009956B4"/>
    <w:rsid w:val="009959DE"/>
    <w:rsid w:val="00995AE5"/>
    <w:rsid w:val="00995C97"/>
    <w:rsid w:val="00995CEA"/>
    <w:rsid w:val="00995DE1"/>
    <w:rsid w:val="00996307"/>
    <w:rsid w:val="0099702D"/>
    <w:rsid w:val="00997DBB"/>
    <w:rsid w:val="00997FE2"/>
    <w:rsid w:val="009A011B"/>
    <w:rsid w:val="009A015B"/>
    <w:rsid w:val="009A0945"/>
    <w:rsid w:val="009A0E1E"/>
    <w:rsid w:val="009A0F49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2BD3"/>
    <w:rsid w:val="009A305F"/>
    <w:rsid w:val="009A332D"/>
    <w:rsid w:val="009A3330"/>
    <w:rsid w:val="009A33A9"/>
    <w:rsid w:val="009A3A6A"/>
    <w:rsid w:val="009A3B8B"/>
    <w:rsid w:val="009A3FF6"/>
    <w:rsid w:val="009A4269"/>
    <w:rsid w:val="009A4328"/>
    <w:rsid w:val="009A436D"/>
    <w:rsid w:val="009A4BCC"/>
    <w:rsid w:val="009A4CD3"/>
    <w:rsid w:val="009A4D61"/>
    <w:rsid w:val="009A4D9F"/>
    <w:rsid w:val="009A55CA"/>
    <w:rsid w:val="009A5661"/>
    <w:rsid w:val="009A56EC"/>
    <w:rsid w:val="009A5EFD"/>
    <w:rsid w:val="009A60F1"/>
    <w:rsid w:val="009A6189"/>
    <w:rsid w:val="009A625B"/>
    <w:rsid w:val="009A661F"/>
    <w:rsid w:val="009A6A72"/>
    <w:rsid w:val="009A6CA4"/>
    <w:rsid w:val="009A6F76"/>
    <w:rsid w:val="009A70DB"/>
    <w:rsid w:val="009A7691"/>
    <w:rsid w:val="009A78C9"/>
    <w:rsid w:val="009A7938"/>
    <w:rsid w:val="009A7A53"/>
    <w:rsid w:val="009A7C8C"/>
    <w:rsid w:val="009A7EF8"/>
    <w:rsid w:val="009A7EF9"/>
    <w:rsid w:val="009B0026"/>
    <w:rsid w:val="009B0351"/>
    <w:rsid w:val="009B1623"/>
    <w:rsid w:val="009B196F"/>
    <w:rsid w:val="009B1A97"/>
    <w:rsid w:val="009B1D8C"/>
    <w:rsid w:val="009B1FCD"/>
    <w:rsid w:val="009B242E"/>
    <w:rsid w:val="009B2566"/>
    <w:rsid w:val="009B2673"/>
    <w:rsid w:val="009B2ABC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42C"/>
    <w:rsid w:val="009B6837"/>
    <w:rsid w:val="009B68E0"/>
    <w:rsid w:val="009B69E4"/>
    <w:rsid w:val="009B69EA"/>
    <w:rsid w:val="009B6DB6"/>
    <w:rsid w:val="009B70B2"/>
    <w:rsid w:val="009B7489"/>
    <w:rsid w:val="009B7681"/>
    <w:rsid w:val="009B77C5"/>
    <w:rsid w:val="009B7C22"/>
    <w:rsid w:val="009C03BA"/>
    <w:rsid w:val="009C0CB0"/>
    <w:rsid w:val="009C0E8F"/>
    <w:rsid w:val="009C0FB2"/>
    <w:rsid w:val="009C1029"/>
    <w:rsid w:val="009C1764"/>
    <w:rsid w:val="009C1BB5"/>
    <w:rsid w:val="009C1C22"/>
    <w:rsid w:val="009C2350"/>
    <w:rsid w:val="009C2C50"/>
    <w:rsid w:val="009C2D5B"/>
    <w:rsid w:val="009C33D5"/>
    <w:rsid w:val="009C3479"/>
    <w:rsid w:val="009C384C"/>
    <w:rsid w:val="009C3859"/>
    <w:rsid w:val="009C3F06"/>
    <w:rsid w:val="009C4514"/>
    <w:rsid w:val="009C4539"/>
    <w:rsid w:val="009C49AB"/>
    <w:rsid w:val="009C5EB7"/>
    <w:rsid w:val="009C67B5"/>
    <w:rsid w:val="009C69EB"/>
    <w:rsid w:val="009C6A49"/>
    <w:rsid w:val="009C6B13"/>
    <w:rsid w:val="009C6DF7"/>
    <w:rsid w:val="009C7504"/>
    <w:rsid w:val="009C7580"/>
    <w:rsid w:val="009C781A"/>
    <w:rsid w:val="009C7B6B"/>
    <w:rsid w:val="009C7F72"/>
    <w:rsid w:val="009D01B6"/>
    <w:rsid w:val="009D06C2"/>
    <w:rsid w:val="009D06E0"/>
    <w:rsid w:val="009D07F9"/>
    <w:rsid w:val="009D08A8"/>
    <w:rsid w:val="009D0B59"/>
    <w:rsid w:val="009D0C23"/>
    <w:rsid w:val="009D0F8D"/>
    <w:rsid w:val="009D0FB6"/>
    <w:rsid w:val="009D109F"/>
    <w:rsid w:val="009D16A3"/>
    <w:rsid w:val="009D170B"/>
    <w:rsid w:val="009D1760"/>
    <w:rsid w:val="009D182E"/>
    <w:rsid w:val="009D1902"/>
    <w:rsid w:val="009D1C63"/>
    <w:rsid w:val="009D1D35"/>
    <w:rsid w:val="009D2335"/>
    <w:rsid w:val="009D242C"/>
    <w:rsid w:val="009D2912"/>
    <w:rsid w:val="009D2A49"/>
    <w:rsid w:val="009D2F94"/>
    <w:rsid w:val="009D32E8"/>
    <w:rsid w:val="009D3602"/>
    <w:rsid w:val="009D3949"/>
    <w:rsid w:val="009D4880"/>
    <w:rsid w:val="009D5377"/>
    <w:rsid w:val="009D53B2"/>
    <w:rsid w:val="009D5979"/>
    <w:rsid w:val="009D5D26"/>
    <w:rsid w:val="009D5DD0"/>
    <w:rsid w:val="009D60E5"/>
    <w:rsid w:val="009D6853"/>
    <w:rsid w:val="009D68C8"/>
    <w:rsid w:val="009D6F27"/>
    <w:rsid w:val="009D7190"/>
    <w:rsid w:val="009D72D0"/>
    <w:rsid w:val="009D7ABA"/>
    <w:rsid w:val="009E07C8"/>
    <w:rsid w:val="009E0CB6"/>
    <w:rsid w:val="009E0D5A"/>
    <w:rsid w:val="009E1553"/>
    <w:rsid w:val="009E1593"/>
    <w:rsid w:val="009E17EB"/>
    <w:rsid w:val="009E1880"/>
    <w:rsid w:val="009E1ABA"/>
    <w:rsid w:val="009E1BFF"/>
    <w:rsid w:val="009E1E50"/>
    <w:rsid w:val="009E21E3"/>
    <w:rsid w:val="009E2B14"/>
    <w:rsid w:val="009E2CC1"/>
    <w:rsid w:val="009E2DEC"/>
    <w:rsid w:val="009E2FB1"/>
    <w:rsid w:val="009E3146"/>
    <w:rsid w:val="009E3702"/>
    <w:rsid w:val="009E3910"/>
    <w:rsid w:val="009E3B36"/>
    <w:rsid w:val="009E3C7D"/>
    <w:rsid w:val="009E404B"/>
    <w:rsid w:val="009E42CC"/>
    <w:rsid w:val="009E4442"/>
    <w:rsid w:val="009E4C3C"/>
    <w:rsid w:val="009E4F0F"/>
    <w:rsid w:val="009E5AF2"/>
    <w:rsid w:val="009E5E64"/>
    <w:rsid w:val="009E6066"/>
    <w:rsid w:val="009E60BF"/>
    <w:rsid w:val="009E640E"/>
    <w:rsid w:val="009E6C95"/>
    <w:rsid w:val="009E6D31"/>
    <w:rsid w:val="009E70F5"/>
    <w:rsid w:val="009E719C"/>
    <w:rsid w:val="009E71F2"/>
    <w:rsid w:val="009E7385"/>
    <w:rsid w:val="009E76EC"/>
    <w:rsid w:val="009E7988"/>
    <w:rsid w:val="009E7B18"/>
    <w:rsid w:val="009E7CA3"/>
    <w:rsid w:val="009E7D1A"/>
    <w:rsid w:val="009F0516"/>
    <w:rsid w:val="009F05DC"/>
    <w:rsid w:val="009F080F"/>
    <w:rsid w:val="009F0958"/>
    <w:rsid w:val="009F0A2A"/>
    <w:rsid w:val="009F0B14"/>
    <w:rsid w:val="009F17C9"/>
    <w:rsid w:val="009F184D"/>
    <w:rsid w:val="009F1971"/>
    <w:rsid w:val="009F1DB5"/>
    <w:rsid w:val="009F1DFC"/>
    <w:rsid w:val="009F2932"/>
    <w:rsid w:val="009F2978"/>
    <w:rsid w:val="009F2D8D"/>
    <w:rsid w:val="009F2ECD"/>
    <w:rsid w:val="009F3727"/>
    <w:rsid w:val="009F39A8"/>
    <w:rsid w:val="009F3A05"/>
    <w:rsid w:val="009F3B0B"/>
    <w:rsid w:val="009F3E48"/>
    <w:rsid w:val="009F3E8C"/>
    <w:rsid w:val="009F3EAF"/>
    <w:rsid w:val="009F43D7"/>
    <w:rsid w:val="009F47A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980"/>
    <w:rsid w:val="009F6A28"/>
    <w:rsid w:val="009F6AC3"/>
    <w:rsid w:val="009F6FF6"/>
    <w:rsid w:val="009F7B63"/>
    <w:rsid w:val="009F7BDC"/>
    <w:rsid w:val="009F7FC6"/>
    <w:rsid w:val="00A002BD"/>
    <w:rsid w:val="00A00720"/>
    <w:rsid w:val="00A00922"/>
    <w:rsid w:val="00A00ACF"/>
    <w:rsid w:val="00A00BF2"/>
    <w:rsid w:val="00A01082"/>
    <w:rsid w:val="00A0121C"/>
    <w:rsid w:val="00A012CB"/>
    <w:rsid w:val="00A0141D"/>
    <w:rsid w:val="00A014D0"/>
    <w:rsid w:val="00A01A84"/>
    <w:rsid w:val="00A022E6"/>
    <w:rsid w:val="00A023E6"/>
    <w:rsid w:val="00A02707"/>
    <w:rsid w:val="00A02B75"/>
    <w:rsid w:val="00A02D74"/>
    <w:rsid w:val="00A031CD"/>
    <w:rsid w:val="00A031E2"/>
    <w:rsid w:val="00A0344F"/>
    <w:rsid w:val="00A036AA"/>
    <w:rsid w:val="00A03939"/>
    <w:rsid w:val="00A03F00"/>
    <w:rsid w:val="00A03F72"/>
    <w:rsid w:val="00A04302"/>
    <w:rsid w:val="00A0433F"/>
    <w:rsid w:val="00A0440B"/>
    <w:rsid w:val="00A04498"/>
    <w:rsid w:val="00A04531"/>
    <w:rsid w:val="00A04793"/>
    <w:rsid w:val="00A04954"/>
    <w:rsid w:val="00A04BAD"/>
    <w:rsid w:val="00A05131"/>
    <w:rsid w:val="00A0548B"/>
    <w:rsid w:val="00A054B4"/>
    <w:rsid w:val="00A05905"/>
    <w:rsid w:val="00A059B7"/>
    <w:rsid w:val="00A061B3"/>
    <w:rsid w:val="00A06399"/>
    <w:rsid w:val="00A065C1"/>
    <w:rsid w:val="00A068E5"/>
    <w:rsid w:val="00A06BE3"/>
    <w:rsid w:val="00A06DC7"/>
    <w:rsid w:val="00A06F67"/>
    <w:rsid w:val="00A0707C"/>
    <w:rsid w:val="00A07099"/>
    <w:rsid w:val="00A0753D"/>
    <w:rsid w:val="00A0783C"/>
    <w:rsid w:val="00A07AC3"/>
    <w:rsid w:val="00A07AE2"/>
    <w:rsid w:val="00A07CAB"/>
    <w:rsid w:val="00A07EFB"/>
    <w:rsid w:val="00A07F7E"/>
    <w:rsid w:val="00A100FA"/>
    <w:rsid w:val="00A10193"/>
    <w:rsid w:val="00A10231"/>
    <w:rsid w:val="00A10701"/>
    <w:rsid w:val="00A10AE9"/>
    <w:rsid w:val="00A10C88"/>
    <w:rsid w:val="00A10EDE"/>
    <w:rsid w:val="00A116DA"/>
    <w:rsid w:val="00A11712"/>
    <w:rsid w:val="00A11838"/>
    <w:rsid w:val="00A1187B"/>
    <w:rsid w:val="00A11A51"/>
    <w:rsid w:val="00A11A84"/>
    <w:rsid w:val="00A11F54"/>
    <w:rsid w:val="00A1213F"/>
    <w:rsid w:val="00A121B9"/>
    <w:rsid w:val="00A1249D"/>
    <w:rsid w:val="00A12B5B"/>
    <w:rsid w:val="00A12B60"/>
    <w:rsid w:val="00A12C4E"/>
    <w:rsid w:val="00A132B5"/>
    <w:rsid w:val="00A135C1"/>
    <w:rsid w:val="00A1378D"/>
    <w:rsid w:val="00A13887"/>
    <w:rsid w:val="00A1391A"/>
    <w:rsid w:val="00A13BCA"/>
    <w:rsid w:val="00A141CE"/>
    <w:rsid w:val="00A14231"/>
    <w:rsid w:val="00A144AF"/>
    <w:rsid w:val="00A14996"/>
    <w:rsid w:val="00A15296"/>
    <w:rsid w:val="00A152FB"/>
    <w:rsid w:val="00A153CF"/>
    <w:rsid w:val="00A1544E"/>
    <w:rsid w:val="00A15691"/>
    <w:rsid w:val="00A15928"/>
    <w:rsid w:val="00A15A80"/>
    <w:rsid w:val="00A15CAB"/>
    <w:rsid w:val="00A15D78"/>
    <w:rsid w:val="00A15DDC"/>
    <w:rsid w:val="00A1648D"/>
    <w:rsid w:val="00A16777"/>
    <w:rsid w:val="00A16B0C"/>
    <w:rsid w:val="00A16E6C"/>
    <w:rsid w:val="00A171EB"/>
    <w:rsid w:val="00A1720F"/>
    <w:rsid w:val="00A17675"/>
    <w:rsid w:val="00A17CF7"/>
    <w:rsid w:val="00A17ED2"/>
    <w:rsid w:val="00A20032"/>
    <w:rsid w:val="00A20329"/>
    <w:rsid w:val="00A203B3"/>
    <w:rsid w:val="00A204B5"/>
    <w:rsid w:val="00A20844"/>
    <w:rsid w:val="00A2088B"/>
    <w:rsid w:val="00A20AB4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2B8B"/>
    <w:rsid w:val="00A23351"/>
    <w:rsid w:val="00A234F3"/>
    <w:rsid w:val="00A23800"/>
    <w:rsid w:val="00A23E26"/>
    <w:rsid w:val="00A24602"/>
    <w:rsid w:val="00A24C4E"/>
    <w:rsid w:val="00A256BB"/>
    <w:rsid w:val="00A25F88"/>
    <w:rsid w:val="00A26764"/>
    <w:rsid w:val="00A2728B"/>
    <w:rsid w:val="00A276AC"/>
    <w:rsid w:val="00A27C09"/>
    <w:rsid w:val="00A27E29"/>
    <w:rsid w:val="00A30160"/>
    <w:rsid w:val="00A301AA"/>
    <w:rsid w:val="00A302AA"/>
    <w:rsid w:val="00A3065B"/>
    <w:rsid w:val="00A308B0"/>
    <w:rsid w:val="00A30A24"/>
    <w:rsid w:val="00A30A41"/>
    <w:rsid w:val="00A31324"/>
    <w:rsid w:val="00A3134A"/>
    <w:rsid w:val="00A31591"/>
    <w:rsid w:val="00A31842"/>
    <w:rsid w:val="00A318AB"/>
    <w:rsid w:val="00A31C5A"/>
    <w:rsid w:val="00A31F27"/>
    <w:rsid w:val="00A322D4"/>
    <w:rsid w:val="00A326B0"/>
    <w:rsid w:val="00A32A92"/>
    <w:rsid w:val="00A32AFD"/>
    <w:rsid w:val="00A32DE0"/>
    <w:rsid w:val="00A32E7B"/>
    <w:rsid w:val="00A33271"/>
    <w:rsid w:val="00A332BC"/>
    <w:rsid w:val="00A3358C"/>
    <w:rsid w:val="00A337DA"/>
    <w:rsid w:val="00A337F1"/>
    <w:rsid w:val="00A33E4D"/>
    <w:rsid w:val="00A33EF7"/>
    <w:rsid w:val="00A345FB"/>
    <w:rsid w:val="00A34666"/>
    <w:rsid w:val="00A34775"/>
    <w:rsid w:val="00A34815"/>
    <w:rsid w:val="00A34E33"/>
    <w:rsid w:val="00A34ED6"/>
    <w:rsid w:val="00A3520A"/>
    <w:rsid w:val="00A35740"/>
    <w:rsid w:val="00A35F70"/>
    <w:rsid w:val="00A36A4E"/>
    <w:rsid w:val="00A36FF7"/>
    <w:rsid w:val="00A37361"/>
    <w:rsid w:val="00A3742D"/>
    <w:rsid w:val="00A37552"/>
    <w:rsid w:val="00A3764D"/>
    <w:rsid w:val="00A376F3"/>
    <w:rsid w:val="00A37BC5"/>
    <w:rsid w:val="00A37FB5"/>
    <w:rsid w:val="00A401CC"/>
    <w:rsid w:val="00A406DB"/>
    <w:rsid w:val="00A408D6"/>
    <w:rsid w:val="00A408F9"/>
    <w:rsid w:val="00A40ED4"/>
    <w:rsid w:val="00A41074"/>
    <w:rsid w:val="00A41BFD"/>
    <w:rsid w:val="00A41D8A"/>
    <w:rsid w:val="00A41DB9"/>
    <w:rsid w:val="00A41E84"/>
    <w:rsid w:val="00A4230F"/>
    <w:rsid w:val="00A426D1"/>
    <w:rsid w:val="00A42EBE"/>
    <w:rsid w:val="00A4318A"/>
    <w:rsid w:val="00A438F2"/>
    <w:rsid w:val="00A43ADA"/>
    <w:rsid w:val="00A43F7E"/>
    <w:rsid w:val="00A43FA0"/>
    <w:rsid w:val="00A4429C"/>
    <w:rsid w:val="00A44536"/>
    <w:rsid w:val="00A44AA2"/>
    <w:rsid w:val="00A44CD8"/>
    <w:rsid w:val="00A44ED0"/>
    <w:rsid w:val="00A45039"/>
    <w:rsid w:val="00A4559F"/>
    <w:rsid w:val="00A45CF0"/>
    <w:rsid w:val="00A45D73"/>
    <w:rsid w:val="00A4649A"/>
    <w:rsid w:val="00A464ED"/>
    <w:rsid w:val="00A46657"/>
    <w:rsid w:val="00A46820"/>
    <w:rsid w:val="00A46D5F"/>
    <w:rsid w:val="00A46F91"/>
    <w:rsid w:val="00A471F1"/>
    <w:rsid w:val="00A474D9"/>
    <w:rsid w:val="00A475A3"/>
    <w:rsid w:val="00A47C15"/>
    <w:rsid w:val="00A47C49"/>
    <w:rsid w:val="00A47D8E"/>
    <w:rsid w:val="00A47EF1"/>
    <w:rsid w:val="00A47EF8"/>
    <w:rsid w:val="00A50040"/>
    <w:rsid w:val="00A50766"/>
    <w:rsid w:val="00A507A2"/>
    <w:rsid w:val="00A5138B"/>
    <w:rsid w:val="00A5155C"/>
    <w:rsid w:val="00A5162A"/>
    <w:rsid w:val="00A52172"/>
    <w:rsid w:val="00A52238"/>
    <w:rsid w:val="00A5267C"/>
    <w:rsid w:val="00A5267E"/>
    <w:rsid w:val="00A52863"/>
    <w:rsid w:val="00A528C8"/>
    <w:rsid w:val="00A529BB"/>
    <w:rsid w:val="00A52AB3"/>
    <w:rsid w:val="00A53176"/>
    <w:rsid w:val="00A5411E"/>
    <w:rsid w:val="00A545FC"/>
    <w:rsid w:val="00A547CE"/>
    <w:rsid w:val="00A54C56"/>
    <w:rsid w:val="00A55121"/>
    <w:rsid w:val="00A5536E"/>
    <w:rsid w:val="00A55628"/>
    <w:rsid w:val="00A558DF"/>
    <w:rsid w:val="00A55A05"/>
    <w:rsid w:val="00A55CEA"/>
    <w:rsid w:val="00A55FA3"/>
    <w:rsid w:val="00A5650E"/>
    <w:rsid w:val="00A56591"/>
    <w:rsid w:val="00A56931"/>
    <w:rsid w:val="00A575B9"/>
    <w:rsid w:val="00A57764"/>
    <w:rsid w:val="00A57ACF"/>
    <w:rsid w:val="00A606DE"/>
    <w:rsid w:val="00A60880"/>
    <w:rsid w:val="00A60D06"/>
    <w:rsid w:val="00A61497"/>
    <w:rsid w:val="00A619CC"/>
    <w:rsid w:val="00A61DEF"/>
    <w:rsid w:val="00A61E2B"/>
    <w:rsid w:val="00A62153"/>
    <w:rsid w:val="00A62649"/>
    <w:rsid w:val="00A629EA"/>
    <w:rsid w:val="00A62A6B"/>
    <w:rsid w:val="00A62BAC"/>
    <w:rsid w:val="00A631AE"/>
    <w:rsid w:val="00A63504"/>
    <w:rsid w:val="00A638A3"/>
    <w:rsid w:val="00A638B9"/>
    <w:rsid w:val="00A638FA"/>
    <w:rsid w:val="00A63AD7"/>
    <w:rsid w:val="00A63C1D"/>
    <w:rsid w:val="00A63E4E"/>
    <w:rsid w:val="00A64516"/>
    <w:rsid w:val="00A647A0"/>
    <w:rsid w:val="00A64D20"/>
    <w:rsid w:val="00A65058"/>
    <w:rsid w:val="00A650DF"/>
    <w:rsid w:val="00A6567A"/>
    <w:rsid w:val="00A65732"/>
    <w:rsid w:val="00A659BD"/>
    <w:rsid w:val="00A65A25"/>
    <w:rsid w:val="00A65ADB"/>
    <w:rsid w:val="00A65C5C"/>
    <w:rsid w:val="00A65D2C"/>
    <w:rsid w:val="00A66212"/>
    <w:rsid w:val="00A6677E"/>
    <w:rsid w:val="00A67180"/>
    <w:rsid w:val="00A67833"/>
    <w:rsid w:val="00A678E8"/>
    <w:rsid w:val="00A67A0F"/>
    <w:rsid w:val="00A67DC9"/>
    <w:rsid w:val="00A67E3F"/>
    <w:rsid w:val="00A7013A"/>
    <w:rsid w:val="00A70295"/>
    <w:rsid w:val="00A703E3"/>
    <w:rsid w:val="00A70581"/>
    <w:rsid w:val="00A705CB"/>
    <w:rsid w:val="00A70A73"/>
    <w:rsid w:val="00A70A7D"/>
    <w:rsid w:val="00A71110"/>
    <w:rsid w:val="00A7138C"/>
    <w:rsid w:val="00A71478"/>
    <w:rsid w:val="00A719F3"/>
    <w:rsid w:val="00A71B5D"/>
    <w:rsid w:val="00A71BBB"/>
    <w:rsid w:val="00A71C40"/>
    <w:rsid w:val="00A720C2"/>
    <w:rsid w:val="00A722BE"/>
    <w:rsid w:val="00A7252A"/>
    <w:rsid w:val="00A72706"/>
    <w:rsid w:val="00A72795"/>
    <w:rsid w:val="00A72C93"/>
    <w:rsid w:val="00A72CA4"/>
    <w:rsid w:val="00A72D19"/>
    <w:rsid w:val="00A73617"/>
    <w:rsid w:val="00A73DA4"/>
    <w:rsid w:val="00A74414"/>
    <w:rsid w:val="00A7445B"/>
    <w:rsid w:val="00A74461"/>
    <w:rsid w:val="00A7475D"/>
    <w:rsid w:val="00A74C07"/>
    <w:rsid w:val="00A75558"/>
    <w:rsid w:val="00A75847"/>
    <w:rsid w:val="00A75C38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88F"/>
    <w:rsid w:val="00A81926"/>
    <w:rsid w:val="00A81952"/>
    <w:rsid w:val="00A81995"/>
    <w:rsid w:val="00A81C89"/>
    <w:rsid w:val="00A81EA2"/>
    <w:rsid w:val="00A81FFD"/>
    <w:rsid w:val="00A825BD"/>
    <w:rsid w:val="00A82A83"/>
    <w:rsid w:val="00A82D17"/>
    <w:rsid w:val="00A82D2C"/>
    <w:rsid w:val="00A82DAC"/>
    <w:rsid w:val="00A83320"/>
    <w:rsid w:val="00A834E3"/>
    <w:rsid w:val="00A836C8"/>
    <w:rsid w:val="00A841A8"/>
    <w:rsid w:val="00A8451C"/>
    <w:rsid w:val="00A8494E"/>
    <w:rsid w:val="00A84D16"/>
    <w:rsid w:val="00A84FC4"/>
    <w:rsid w:val="00A858D9"/>
    <w:rsid w:val="00A863B7"/>
    <w:rsid w:val="00A86AB1"/>
    <w:rsid w:val="00A86C1B"/>
    <w:rsid w:val="00A86D37"/>
    <w:rsid w:val="00A86E27"/>
    <w:rsid w:val="00A86FBA"/>
    <w:rsid w:val="00A87B41"/>
    <w:rsid w:val="00A87D50"/>
    <w:rsid w:val="00A9031D"/>
    <w:rsid w:val="00A90438"/>
    <w:rsid w:val="00A90552"/>
    <w:rsid w:val="00A9055D"/>
    <w:rsid w:val="00A905BB"/>
    <w:rsid w:val="00A9082F"/>
    <w:rsid w:val="00A90BB1"/>
    <w:rsid w:val="00A90FA3"/>
    <w:rsid w:val="00A9157F"/>
    <w:rsid w:val="00A9159A"/>
    <w:rsid w:val="00A916D5"/>
    <w:rsid w:val="00A91C84"/>
    <w:rsid w:val="00A91F41"/>
    <w:rsid w:val="00A92AB6"/>
    <w:rsid w:val="00A92B2C"/>
    <w:rsid w:val="00A92BCA"/>
    <w:rsid w:val="00A92EA7"/>
    <w:rsid w:val="00A933BC"/>
    <w:rsid w:val="00A93858"/>
    <w:rsid w:val="00A93B63"/>
    <w:rsid w:val="00A93B9F"/>
    <w:rsid w:val="00A94210"/>
    <w:rsid w:val="00A9493D"/>
    <w:rsid w:val="00A9509F"/>
    <w:rsid w:val="00A954BA"/>
    <w:rsid w:val="00A95CE3"/>
    <w:rsid w:val="00A95D24"/>
    <w:rsid w:val="00A95DF0"/>
    <w:rsid w:val="00A960AE"/>
    <w:rsid w:val="00A9647D"/>
    <w:rsid w:val="00A96859"/>
    <w:rsid w:val="00A96B94"/>
    <w:rsid w:val="00A96DC6"/>
    <w:rsid w:val="00A96E1D"/>
    <w:rsid w:val="00A97979"/>
    <w:rsid w:val="00A979FE"/>
    <w:rsid w:val="00A97CAC"/>
    <w:rsid w:val="00A97F16"/>
    <w:rsid w:val="00AA04F8"/>
    <w:rsid w:val="00AA0DF7"/>
    <w:rsid w:val="00AA1249"/>
    <w:rsid w:val="00AA1284"/>
    <w:rsid w:val="00AA1A60"/>
    <w:rsid w:val="00AA1C99"/>
    <w:rsid w:val="00AA1CCA"/>
    <w:rsid w:val="00AA1D8A"/>
    <w:rsid w:val="00AA1FE6"/>
    <w:rsid w:val="00AA284E"/>
    <w:rsid w:val="00AA2ABA"/>
    <w:rsid w:val="00AA2B8E"/>
    <w:rsid w:val="00AA303C"/>
    <w:rsid w:val="00AA3062"/>
    <w:rsid w:val="00AA3087"/>
    <w:rsid w:val="00AA3592"/>
    <w:rsid w:val="00AA38FD"/>
    <w:rsid w:val="00AA3B40"/>
    <w:rsid w:val="00AA3F82"/>
    <w:rsid w:val="00AA43CF"/>
    <w:rsid w:val="00AA43EE"/>
    <w:rsid w:val="00AA4FDA"/>
    <w:rsid w:val="00AA54D1"/>
    <w:rsid w:val="00AA5852"/>
    <w:rsid w:val="00AA5F9D"/>
    <w:rsid w:val="00AA681D"/>
    <w:rsid w:val="00AA6B6C"/>
    <w:rsid w:val="00AA702E"/>
    <w:rsid w:val="00AA706A"/>
    <w:rsid w:val="00AA71D0"/>
    <w:rsid w:val="00AA7325"/>
    <w:rsid w:val="00AA743A"/>
    <w:rsid w:val="00AA7673"/>
    <w:rsid w:val="00AA79DC"/>
    <w:rsid w:val="00AB024C"/>
    <w:rsid w:val="00AB0319"/>
    <w:rsid w:val="00AB08D7"/>
    <w:rsid w:val="00AB0D99"/>
    <w:rsid w:val="00AB0E78"/>
    <w:rsid w:val="00AB0F6C"/>
    <w:rsid w:val="00AB15B8"/>
    <w:rsid w:val="00AB1EFF"/>
    <w:rsid w:val="00AB2147"/>
    <w:rsid w:val="00AB27C2"/>
    <w:rsid w:val="00AB2BA7"/>
    <w:rsid w:val="00AB337E"/>
    <w:rsid w:val="00AB348F"/>
    <w:rsid w:val="00AB3722"/>
    <w:rsid w:val="00AB39FB"/>
    <w:rsid w:val="00AB3C9D"/>
    <w:rsid w:val="00AB3D17"/>
    <w:rsid w:val="00AB3FD1"/>
    <w:rsid w:val="00AB40DD"/>
    <w:rsid w:val="00AB412C"/>
    <w:rsid w:val="00AB4279"/>
    <w:rsid w:val="00AB436B"/>
    <w:rsid w:val="00AB4561"/>
    <w:rsid w:val="00AB48CA"/>
    <w:rsid w:val="00AB5300"/>
    <w:rsid w:val="00AB53DA"/>
    <w:rsid w:val="00AB5FB8"/>
    <w:rsid w:val="00AB7374"/>
    <w:rsid w:val="00AB7936"/>
    <w:rsid w:val="00AB7AC3"/>
    <w:rsid w:val="00AC0204"/>
    <w:rsid w:val="00AC0544"/>
    <w:rsid w:val="00AC080E"/>
    <w:rsid w:val="00AC09E6"/>
    <w:rsid w:val="00AC0CEA"/>
    <w:rsid w:val="00AC0E42"/>
    <w:rsid w:val="00AC16D0"/>
    <w:rsid w:val="00AC17A9"/>
    <w:rsid w:val="00AC2050"/>
    <w:rsid w:val="00AC2688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C6C"/>
    <w:rsid w:val="00AC4DF0"/>
    <w:rsid w:val="00AC5038"/>
    <w:rsid w:val="00AC504F"/>
    <w:rsid w:val="00AC54F3"/>
    <w:rsid w:val="00AC5539"/>
    <w:rsid w:val="00AC5673"/>
    <w:rsid w:val="00AC58D7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4F0"/>
    <w:rsid w:val="00AD1546"/>
    <w:rsid w:val="00AD1A1A"/>
    <w:rsid w:val="00AD1B00"/>
    <w:rsid w:val="00AD1B19"/>
    <w:rsid w:val="00AD1CAC"/>
    <w:rsid w:val="00AD1D17"/>
    <w:rsid w:val="00AD1D39"/>
    <w:rsid w:val="00AD1E32"/>
    <w:rsid w:val="00AD2289"/>
    <w:rsid w:val="00AD23B9"/>
    <w:rsid w:val="00AD29B3"/>
    <w:rsid w:val="00AD2CF6"/>
    <w:rsid w:val="00AD3000"/>
    <w:rsid w:val="00AD3001"/>
    <w:rsid w:val="00AD307C"/>
    <w:rsid w:val="00AD31F9"/>
    <w:rsid w:val="00AD3283"/>
    <w:rsid w:val="00AD32A7"/>
    <w:rsid w:val="00AD3393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7A5"/>
    <w:rsid w:val="00AD6F74"/>
    <w:rsid w:val="00AD713D"/>
    <w:rsid w:val="00AD76C7"/>
    <w:rsid w:val="00AD7767"/>
    <w:rsid w:val="00AD79A8"/>
    <w:rsid w:val="00AD7A0F"/>
    <w:rsid w:val="00AD7A47"/>
    <w:rsid w:val="00AD7AA5"/>
    <w:rsid w:val="00AD7CB2"/>
    <w:rsid w:val="00AD7F93"/>
    <w:rsid w:val="00AE009D"/>
    <w:rsid w:val="00AE0428"/>
    <w:rsid w:val="00AE0974"/>
    <w:rsid w:val="00AE09A5"/>
    <w:rsid w:val="00AE1620"/>
    <w:rsid w:val="00AE18C0"/>
    <w:rsid w:val="00AE20FA"/>
    <w:rsid w:val="00AE2B3E"/>
    <w:rsid w:val="00AE2BE1"/>
    <w:rsid w:val="00AE2C53"/>
    <w:rsid w:val="00AE35DE"/>
    <w:rsid w:val="00AE373E"/>
    <w:rsid w:val="00AE3ED8"/>
    <w:rsid w:val="00AE4231"/>
    <w:rsid w:val="00AE4298"/>
    <w:rsid w:val="00AE431A"/>
    <w:rsid w:val="00AE4658"/>
    <w:rsid w:val="00AE4BFC"/>
    <w:rsid w:val="00AE4F6D"/>
    <w:rsid w:val="00AE4F9E"/>
    <w:rsid w:val="00AE4FFB"/>
    <w:rsid w:val="00AE58B0"/>
    <w:rsid w:val="00AE5AEA"/>
    <w:rsid w:val="00AE5C21"/>
    <w:rsid w:val="00AE5D55"/>
    <w:rsid w:val="00AE5DF7"/>
    <w:rsid w:val="00AE5E1D"/>
    <w:rsid w:val="00AE644B"/>
    <w:rsid w:val="00AE64BF"/>
    <w:rsid w:val="00AE64E0"/>
    <w:rsid w:val="00AE6608"/>
    <w:rsid w:val="00AE6850"/>
    <w:rsid w:val="00AE6ECD"/>
    <w:rsid w:val="00AE6FFF"/>
    <w:rsid w:val="00AE73C1"/>
    <w:rsid w:val="00AE7900"/>
    <w:rsid w:val="00AE7A80"/>
    <w:rsid w:val="00AE7DA4"/>
    <w:rsid w:val="00AF002D"/>
    <w:rsid w:val="00AF0260"/>
    <w:rsid w:val="00AF02C8"/>
    <w:rsid w:val="00AF0523"/>
    <w:rsid w:val="00AF0647"/>
    <w:rsid w:val="00AF0DAF"/>
    <w:rsid w:val="00AF0DE4"/>
    <w:rsid w:val="00AF0F79"/>
    <w:rsid w:val="00AF0FAA"/>
    <w:rsid w:val="00AF1429"/>
    <w:rsid w:val="00AF188E"/>
    <w:rsid w:val="00AF1B39"/>
    <w:rsid w:val="00AF1D57"/>
    <w:rsid w:val="00AF1EF5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1C5"/>
    <w:rsid w:val="00AF424D"/>
    <w:rsid w:val="00AF4489"/>
    <w:rsid w:val="00AF4E28"/>
    <w:rsid w:val="00AF4FDE"/>
    <w:rsid w:val="00AF51DC"/>
    <w:rsid w:val="00AF5233"/>
    <w:rsid w:val="00AF5298"/>
    <w:rsid w:val="00AF5916"/>
    <w:rsid w:val="00AF5AFB"/>
    <w:rsid w:val="00AF5ED3"/>
    <w:rsid w:val="00AF5FDE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5CE"/>
    <w:rsid w:val="00B016FF"/>
    <w:rsid w:val="00B01949"/>
    <w:rsid w:val="00B01AC4"/>
    <w:rsid w:val="00B01C7C"/>
    <w:rsid w:val="00B0228F"/>
    <w:rsid w:val="00B022D1"/>
    <w:rsid w:val="00B02437"/>
    <w:rsid w:val="00B0243C"/>
    <w:rsid w:val="00B02A39"/>
    <w:rsid w:val="00B03466"/>
    <w:rsid w:val="00B036A2"/>
    <w:rsid w:val="00B0373A"/>
    <w:rsid w:val="00B03B5B"/>
    <w:rsid w:val="00B04047"/>
    <w:rsid w:val="00B0420D"/>
    <w:rsid w:val="00B04276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747"/>
    <w:rsid w:val="00B0698A"/>
    <w:rsid w:val="00B06C0D"/>
    <w:rsid w:val="00B06C23"/>
    <w:rsid w:val="00B06DE6"/>
    <w:rsid w:val="00B06ECC"/>
    <w:rsid w:val="00B06FAA"/>
    <w:rsid w:val="00B07B90"/>
    <w:rsid w:val="00B07D80"/>
    <w:rsid w:val="00B07EFC"/>
    <w:rsid w:val="00B07F86"/>
    <w:rsid w:val="00B10184"/>
    <w:rsid w:val="00B102FA"/>
    <w:rsid w:val="00B104F6"/>
    <w:rsid w:val="00B10A6F"/>
    <w:rsid w:val="00B10E60"/>
    <w:rsid w:val="00B10F4D"/>
    <w:rsid w:val="00B1125A"/>
    <w:rsid w:val="00B112AC"/>
    <w:rsid w:val="00B114E9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AB2"/>
    <w:rsid w:val="00B12C6E"/>
    <w:rsid w:val="00B1398A"/>
    <w:rsid w:val="00B13A8C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D72"/>
    <w:rsid w:val="00B14FD9"/>
    <w:rsid w:val="00B15231"/>
    <w:rsid w:val="00B1562E"/>
    <w:rsid w:val="00B1576D"/>
    <w:rsid w:val="00B15826"/>
    <w:rsid w:val="00B1591A"/>
    <w:rsid w:val="00B15DA0"/>
    <w:rsid w:val="00B15F66"/>
    <w:rsid w:val="00B1656E"/>
    <w:rsid w:val="00B166E7"/>
    <w:rsid w:val="00B167AA"/>
    <w:rsid w:val="00B16898"/>
    <w:rsid w:val="00B16970"/>
    <w:rsid w:val="00B16CCA"/>
    <w:rsid w:val="00B16D1C"/>
    <w:rsid w:val="00B16E03"/>
    <w:rsid w:val="00B17252"/>
    <w:rsid w:val="00B1725D"/>
    <w:rsid w:val="00B172E7"/>
    <w:rsid w:val="00B178A4"/>
    <w:rsid w:val="00B179F9"/>
    <w:rsid w:val="00B17D53"/>
    <w:rsid w:val="00B17D54"/>
    <w:rsid w:val="00B20D3B"/>
    <w:rsid w:val="00B20D54"/>
    <w:rsid w:val="00B20DA9"/>
    <w:rsid w:val="00B213E6"/>
    <w:rsid w:val="00B21FD4"/>
    <w:rsid w:val="00B22555"/>
    <w:rsid w:val="00B22833"/>
    <w:rsid w:val="00B229B5"/>
    <w:rsid w:val="00B22C53"/>
    <w:rsid w:val="00B22C81"/>
    <w:rsid w:val="00B22E96"/>
    <w:rsid w:val="00B230D3"/>
    <w:rsid w:val="00B2323E"/>
    <w:rsid w:val="00B234ED"/>
    <w:rsid w:val="00B23661"/>
    <w:rsid w:val="00B2430C"/>
    <w:rsid w:val="00B243CF"/>
    <w:rsid w:val="00B246DE"/>
    <w:rsid w:val="00B24A55"/>
    <w:rsid w:val="00B24BEC"/>
    <w:rsid w:val="00B24D16"/>
    <w:rsid w:val="00B2557D"/>
    <w:rsid w:val="00B255C6"/>
    <w:rsid w:val="00B259A4"/>
    <w:rsid w:val="00B2607A"/>
    <w:rsid w:val="00B267CE"/>
    <w:rsid w:val="00B26A21"/>
    <w:rsid w:val="00B26AE8"/>
    <w:rsid w:val="00B27934"/>
    <w:rsid w:val="00B27978"/>
    <w:rsid w:val="00B27C6F"/>
    <w:rsid w:val="00B27F53"/>
    <w:rsid w:val="00B27FA1"/>
    <w:rsid w:val="00B30043"/>
    <w:rsid w:val="00B30321"/>
    <w:rsid w:val="00B30747"/>
    <w:rsid w:val="00B3089B"/>
    <w:rsid w:val="00B30DE6"/>
    <w:rsid w:val="00B30ECC"/>
    <w:rsid w:val="00B31150"/>
    <w:rsid w:val="00B3115B"/>
    <w:rsid w:val="00B312A3"/>
    <w:rsid w:val="00B31343"/>
    <w:rsid w:val="00B313D4"/>
    <w:rsid w:val="00B314FF"/>
    <w:rsid w:val="00B317D8"/>
    <w:rsid w:val="00B32567"/>
    <w:rsid w:val="00B325D7"/>
    <w:rsid w:val="00B32E74"/>
    <w:rsid w:val="00B336A9"/>
    <w:rsid w:val="00B33AFF"/>
    <w:rsid w:val="00B34654"/>
    <w:rsid w:val="00B348C3"/>
    <w:rsid w:val="00B34CE4"/>
    <w:rsid w:val="00B34DA3"/>
    <w:rsid w:val="00B34E0C"/>
    <w:rsid w:val="00B351EE"/>
    <w:rsid w:val="00B3531C"/>
    <w:rsid w:val="00B35D32"/>
    <w:rsid w:val="00B35DA9"/>
    <w:rsid w:val="00B35DFC"/>
    <w:rsid w:val="00B36387"/>
    <w:rsid w:val="00B36414"/>
    <w:rsid w:val="00B3687F"/>
    <w:rsid w:val="00B36AD2"/>
    <w:rsid w:val="00B400EA"/>
    <w:rsid w:val="00B4010F"/>
    <w:rsid w:val="00B40ACF"/>
    <w:rsid w:val="00B40C2F"/>
    <w:rsid w:val="00B40D99"/>
    <w:rsid w:val="00B4125D"/>
    <w:rsid w:val="00B414B4"/>
    <w:rsid w:val="00B41BBF"/>
    <w:rsid w:val="00B422F9"/>
    <w:rsid w:val="00B42755"/>
    <w:rsid w:val="00B428C2"/>
    <w:rsid w:val="00B43171"/>
    <w:rsid w:val="00B431B6"/>
    <w:rsid w:val="00B435EA"/>
    <w:rsid w:val="00B43688"/>
    <w:rsid w:val="00B4399A"/>
    <w:rsid w:val="00B43A07"/>
    <w:rsid w:val="00B43B69"/>
    <w:rsid w:val="00B43DAA"/>
    <w:rsid w:val="00B43E90"/>
    <w:rsid w:val="00B43FB9"/>
    <w:rsid w:val="00B440EB"/>
    <w:rsid w:val="00B448B1"/>
    <w:rsid w:val="00B44BE3"/>
    <w:rsid w:val="00B44FBF"/>
    <w:rsid w:val="00B45295"/>
    <w:rsid w:val="00B45421"/>
    <w:rsid w:val="00B45D84"/>
    <w:rsid w:val="00B464BC"/>
    <w:rsid w:val="00B46BA5"/>
    <w:rsid w:val="00B4736C"/>
    <w:rsid w:val="00B478E1"/>
    <w:rsid w:val="00B47F79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1AF2"/>
    <w:rsid w:val="00B51E77"/>
    <w:rsid w:val="00B52003"/>
    <w:rsid w:val="00B5223B"/>
    <w:rsid w:val="00B52371"/>
    <w:rsid w:val="00B52650"/>
    <w:rsid w:val="00B52700"/>
    <w:rsid w:val="00B528DF"/>
    <w:rsid w:val="00B52F08"/>
    <w:rsid w:val="00B53311"/>
    <w:rsid w:val="00B5382C"/>
    <w:rsid w:val="00B53DE5"/>
    <w:rsid w:val="00B54272"/>
    <w:rsid w:val="00B5442C"/>
    <w:rsid w:val="00B54703"/>
    <w:rsid w:val="00B5470F"/>
    <w:rsid w:val="00B5489B"/>
    <w:rsid w:val="00B55038"/>
    <w:rsid w:val="00B5505A"/>
    <w:rsid w:val="00B55152"/>
    <w:rsid w:val="00B55280"/>
    <w:rsid w:val="00B5556B"/>
    <w:rsid w:val="00B55936"/>
    <w:rsid w:val="00B55A7A"/>
    <w:rsid w:val="00B55D74"/>
    <w:rsid w:val="00B5601F"/>
    <w:rsid w:val="00B56712"/>
    <w:rsid w:val="00B56745"/>
    <w:rsid w:val="00B56D68"/>
    <w:rsid w:val="00B56DD4"/>
    <w:rsid w:val="00B56DFF"/>
    <w:rsid w:val="00B57477"/>
    <w:rsid w:val="00B574CE"/>
    <w:rsid w:val="00B575CF"/>
    <w:rsid w:val="00B57991"/>
    <w:rsid w:val="00B601CD"/>
    <w:rsid w:val="00B6022E"/>
    <w:rsid w:val="00B60BBC"/>
    <w:rsid w:val="00B60BC1"/>
    <w:rsid w:val="00B60DA5"/>
    <w:rsid w:val="00B611D8"/>
    <w:rsid w:val="00B6126D"/>
    <w:rsid w:val="00B612DB"/>
    <w:rsid w:val="00B61559"/>
    <w:rsid w:val="00B61D84"/>
    <w:rsid w:val="00B62770"/>
    <w:rsid w:val="00B634AD"/>
    <w:rsid w:val="00B63675"/>
    <w:rsid w:val="00B63D0A"/>
    <w:rsid w:val="00B64902"/>
    <w:rsid w:val="00B651F5"/>
    <w:rsid w:val="00B6664B"/>
    <w:rsid w:val="00B6667E"/>
    <w:rsid w:val="00B67BC4"/>
    <w:rsid w:val="00B67CD2"/>
    <w:rsid w:val="00B70329"/>
    <w:rsid w:val="00B7049E"/>
    <w:rsid w:val="00B70816"/>
    <w:rsid w:val="00B70A5E"/>
    <w:rsid w:val="00B71283"/>
    <w:rsid w:val="00B712D6"/>
    <w:rsid w:val="00B71411"/>
    <w:rsid w:val="00B71AD7"/>
    <w:rsid w:val="00B72695"/>
    <w:rsid w:val="00B728C3"/>
    <w:rsid w:val="00B72C17"/>
    <w:rsid w:val="00B731CF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E9B"/>
    <w:rsid w:val="00B74F70"/>
    <w:rsid w:val="00B75148"/>
    <w:rsid w:val="00B759C8"/>
    <w:rsid w:val="00B75DC1"/>
    <w:rsid w:val="00B75DF7"/>
    <w:rsid w:val="00B76662"/>
    <w:rsid w:val="00B767DF"/>
    <w:rsid w:val="00B76BD8"/>
    <w:rsid w:val="00B76BDF"/>
    <w:rsid w:val="00B76C91"/>
    <w:rsid w:val="00B76CD9"/>
    <w:rsid w:val="00B76E76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61"/>
    <w:rsid w:val="00B82C96"/>
    <w:rsid w:val="00B837F1"/>
    <w:rsid w:val="00B838D2"/>
    <w:rsid w:val="00B83C92"/>
    <w:rsid w:val="00B83EE9"/>
    <w:rsid w:val="00B840CC"/>
    <w:rsid w:val="00B841C8"/>
    <w:rsid w:val="00B8457E"/>
    <w:rsid w:val="00B845E6"/>
    <w:rsid w:val="00B8463E"/>
    <w:rsid w:val="00B847CD"/>
    <w:rsid w:val="00B84898"/>
    <w:rsid w:val="00B85792"/>
    <w:rsid w:val="00B85892"/>
    <w:rsid w:val="00B8597E"/>
    <w:rsid w:val="00B85C9C"/>
    <w:rsid w:val="00B85F17"/>
    <w:rsid w:val="00B861A7"/>
    <w:rsid w:val="00B86323"/>
    <w:rsid w:val="00B86366"/>
    <w:rsid w:val="00B8655C"/>
    <w:rsid w:val="00B86D3D"/>
    <w:rsid w:val="00B872C3"/>
    <w:rsid w:val="00B87792"/>
    <w:rsid w:val="00B87973"/>
    <w:rsid w:val="00B87DC3"/>
    <w:rsid w:val="00B87E2B"/>
    <w:rsid w:val="00B9001A"/>
    <w:rsid w:val="00B901C0"/>
    <w:rsid w:val="00B90348"/>
    <w:rsid w:val="00B9035C"/>
    <w:rsid w:val="00B903CF"/>
    <w:rsid w:val="00B90EB5"/>
    <w:rsid w:val="00B91136"/>
    <w:rsid w:val="00B91353"/>
    <w:rsid w:val="00B9173F"/>
    <w:rsid w:val="00B91BDC"/>
    <w:rsid w:val="00B91DF4"/>
    <w:rsid w:val="00B91E08"/>
    <w:rsid w:val="00B91E38"/>
    <w:rsid w:val="00B92A03"/>
    <w:rsid w:val="00B92BB6"/>
    <w:rsid w:val="00B92DBA"/>
    <w:rsid w:val="00B92E89"/>
    <w:rsid w:val="00B92FF3"/>
    <w:rsid w:val="00B93005"/>
    <w:rsid w:val="00B933F6"/>
    <w:rsid w:val="00B9349B"/>
    <w:rsid w:val="00B939B0"/>
    <w:rsid w:val="00B93D60"/>
    <w:rsid w:val="00B9410C"/>
    <w:rsid w:val="00B9417F"/>
    <w:rsid w:val="00B945E2"/>
    <w:rsid w:val="00B94D9C"/>
    <w:rsid w:val="00B94EC2"/>
    <w:rsid w:val="00B94F57"/>
    <w:rsid w:val="00B95020"/>
    <w:rsid w:val="00B95295"/>
    <w:rsid w:val="00B9578D"/>
    <w:rsid w:val="00B957DD"/>
    <w:rsid w:val="00B95D4B"/>
    <w:rsid w:val="00B96304"/>
    <w:rsid w:val="00B96C7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740"/>
    <w:rsid w:val="00BA0DFB"/>
    <w:rsid w:val="00BA1341"/>
    <w:rsid w:val="00BA1C6E"/>
    <w:rsid w:val="00BA2298"/>
    <w:rsid w:val="00BA22D3"/>
    <w:rsid w:val="00BA26CF"/>
    <w:rsid w:val="00BA2768"/>
    <w:rsid w:val="00BA28C6"/>
    <w:rsid w:val="00BA378A"/>
    <w:rsid w:val="00BA38A7"/>
    <w:rsid w:val="00BA4072"/>
    <w:rsid w:val="00BA418B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664"/>
    <w:rsid w:val="00BA67D6"/>
    <w:rsid w:val="00BA6993"/>
    <w:rsid w:val="00BA699B"/>
    <w:rsid w:val="00BA6D33"/>
    <w:rsid w:val="00BA720D"/>
    <w:rsid w:val="00BA7536"/>
    <w:rsid w:val="00BA7663"/>
    <w:rsid w:val="00BA7786"/>
    <w:rsid w:val="00BA7942"/>
    <w:rsid w:val="00BA7D8D"/>
    <w:rsid w:val="00BA7FDF"/>
    <w:rsid w:val="00BB0576"/>
    <w:rsid w:val="00BB0AEE"/>
    <w:rsid w:val="00BB11C5"/>
    <w:rsid w:val="00BB146A"/>
    <w:rsid w:val="00BB168E"/>
    <w:rsid w:val="00BB16DC"/>
    <w:rsid w:val="00BB1D68"/>
    <w:rsid w:val="00BB1E99"/>
    <w:rsid w:val="00BB2186"/>
    <w:rsid w:val="00BB21B2"/>
    <w:rsid w:val="00BB2552"/>
    <w:rsid w:val="00BB25DB"/>
    <w:rsid w:val="00BB293C"/>
    <w:rsid w:val="00BB29D0"/>
    <w:rsid w:val="00BB2BB3"/>
    <w:rsid w:val="00BB2BDD"/>
    <w:rsid w:val="00BB2DA5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02D"/>
    <w:rsid w:val="00BB5751"/>
    <w:rsid w:val="00BB5B86"/>
    <w:rsid w:val="00BB61EB"/>
    <w:rsid w:val="00BB6286"/>
    <w:rsid w:val="00BB628D"/>
    <w:rsid w:val="00BB662D"/>
    <w:rsid w:val="00BB66B1"/>
    <w:rsid w:val="00BB6756"/>
    <w:rsid w:val="00BB694F"/>
    <w:rsid w:val="00BB6AB2"/>
    <w:rsid w:val="00BB6B58"/>
    <w:rsid w:val="00BB70F1"/>
    <w:rsid w:val="00BB734A"/>
    <w:rsid w:val="00BB7BF9"/>
    <w:rsid w:val="00BB7F0C"/>
    <w:rsid w:val="00BC00D3"/>
    <w:rsid w:val="00BC019B"/>
    <w:rsid w:val="00BC076D"/>
    <w:rsid w:val="00BC0A41"/>
    <w:rsid w:val="00BC0AD9"/>
    <w:rsid w:val="00BC0D6E"/>
    <w:rsid w:val="00BC11AF"/>
    <w:rsid w:val="00BC1241"/>
    <w:rsid w:val="00BC1453"/>
    <w:rsid w:val="00BC1C43"/>
    <w:rsid w:val="00BC1D67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576"/>
    <w:rsid w:val="00BC45D9"/>
    <w:rsid w:val="00BC4CEB"/>
    <w:rsid w:val="00BC4DC9"/>
    <w:rsid w:val="00BC4E4A"/>
    <w:rsid w:val="00BC4EA8"/>
    <w:rsid w:val="00BC591F"/>
    <w:rsid w:val="00BC5DB7"/>
    <w:rsid w:val="00BC5F0F"/>
    <w:rsid w:val="00BC6066"/>
    <w:rsid w:val="00BC60C8"/>
    <w:rsid w:val="00BC63DD"/>
    <w:rsid w:val="00BC694C"/>
    <w:rsid w:val="00BC6991"/>
    <w:rsid w:val="00BC69A6"/>
    <w:rsid w:val="00BC6ADB"/>
    <w:rsid w:val="00BC6E64"/>
    <w:rsid w:val="00BC6F42"/>
    <w:rsid w:val="00BC79B9"/>
    <w:rsid w:val="00BC7A16"/>
    <w:rsid w:val="00BC7A3F"/>
    <w:rsid w:val="00BC7B8B"/>
    <w:rsid w:val="00BC7C1D"/>
    <w:rsid w:val="00BD0337"/>
    <w:rsid w:val="00BD0766"/>
    <w:rsid w:val="00BD0ACA"/>
    <w:rsid w:val="00BD0BF5"/>
    <w:rsid w:val="00BD1405"/>
    <w:rsid w:val="00BD15E9"/>
    <w:rsid w:val="00BD16C9"/>
    <w:rsid w:val="00BD19AA"/>
    <w:rsid w:val="00BD19AD"/>
    <w:rsid w:val="00BD2180"/>
    <w:rsid w:val="00BD2622"/>
    <w:rsid w:val="00BD2985"/>
    <w:rsid w:val="00BD3166"/>
    <w:rsid w:val="00BD31A4"/>
    <w:rsid w:val="00BD3376"/>
    <w:rsid w:val="00BD3456"/>
    <w:rsid w:val="00BD3741"/>
    <w:rsid w:val="00BD3E78"/>
    <w:rsid w:val="00BD4467"/>
    <w:rsid w:val="00BD4A82"/>
    <w:rsid w:val="00BD5A89"/>
    <w:rsid w:val="00BD5B37"/>
    <w:rsid w:val="00BD5B4D"/>
    <w:rsid w:val="00BD5D64"/>
    <w:rsid w:val="00BD63A7"/>
    <w:rsid w:val="00BD6518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65E"/>
    <w:rsid w:val="00BD7D1A"/>
    <w:rsid w:val="00BE000B"/>
    <w:rsid w:val="00BE00C5"/>
    <w:rsid w:val="00BE08DD"/>
    <w:rsid w:val="00BE0A4E"/>
    <w:rsid w:val="00BE0C07"/>
    <w:rsid w:val="00BE1075"/>
    <w:rsid w:val="00BE108B"/>
    <w:rsid w:val="00BE133A"/>
    <w:rsid w:val="00BE1484"/>
    <w:rsid w:val="00BE1FC9"/>
    <w:rsid w:val="00BE22E4"/>
    <w:rsid w:val="00BE24D6"/>
    <w:rsid w:val="00BE2A42"/>
    <w:rsid w:val="00BE2AC1"/>
    <w:rsid w:val="00BE2C6C"/>
    <w:rsid w:val="00BE302B"/>
    <w:rsid w:val="00BE32C6"/>
    <w:rsid w:val="00BE333D"/>
    <w:rsid w:val="00BE3714"/>
    <w:rsid w:val="00BE44EF"/>
    <w:rsid w:val="00BE4804"/>
    <w:rsid w:val="00BE48F9"/>
    <w:rsid w:val="00BE499A"/>
    <w:rsid w:val="00BE544B"/>
    <w:rsid w:val="00BE554B"/>
    <w:rsid w:val="00BE5620"/>
    <w:rsid w:val="00BE588D"/>
    <w:rsid w:val="00BE5C37"/>
    <w:rsid w:val="00BE6136"/>
    <w:rsid w:val="00BE619C"/>
    <w:rsid w:val="00BE6624"/>
    <w:rsid w:val="00BE6860"/>
    <w:rsid w:val="00BE6E9C"/>
    <w:rsid w:val="00BE7955"/>
    <w:rsid w:val="00BE7A4E"/>
    <w:rsid w:val="00BE7AA7"/>
    <w:rsid w:val="00BE7D6D"/>
    <w:rsid w:val="00BF0B71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A06"/>
    <w:rsid w:val="00BF2E5D"/>
    <w:rsid w:val="00BF300E"/>
    <w:rsid w:val="00BF35BC"/>
    <w:rsid w:val="00BF36C3"/>
    <w:rsid w:val="00BF36EC"/>
    <w:rsid w:val="00BF3E16"/>
    <w:rsid w:val="00BF402A"/>
    <w:rsid w:val="00BF41DE"/>
    <w:rsid w:val="00BF431C"/>
    <w:rsid w:val="00BF44F3"/>
    <w:rsid w:val="00BF47CC"/>
    <w:rsid w:val="00BF48C3"/>
    <w:rsid w:val="00BF4D1A"/>
    <w:rsid w:val="00BF4FA8"/>
    <w:rsid w:val="00BF505F"/>
    <w:rsid w:val="00BF5111"/>
    <w:rsid w:val="00BF5734"/>
    <w:rsid w:val="00BF5F4A"/>
    <w:rsid w:val="00BF69EF"/>
    <w:rsid w:val="00BF6C64"/>
    <w:rsid w:val="00BF7414"/>
    <w:rsid w:val="00BF745D"/>
    <w:rsid w:val="00BF74A7"/>
    <w:rsid w:val="00BF7600"/>
    <w:rsid w:val="00BF782D"/>
    <w:rsid w:val="00BF7B91"/>
    <w:rsid w:val="00C00704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2C73"/>
    <w:rsid w:val="00C034BE"/>
    <w:rsid w:val="00C0402B"/>
    <w:rsid w:val="00C04223"/>
    <w:rsid w:val="00C043AD"/>
    <w:rsid w:val="00C04DE0"/>
    <w:rsid w:val="00C04F7F"/>
    <w:rsid w:val="00C05553"/>
    <w:rsid w:val="00C0602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83"/>
    <w:rsid w:val="00C112BE"/>
    <w:rsid w:val="00C11933"/>
    <w:rsid w:val="00C11AC7"/>
    <w:rsid w:val="00C1219E"/>
    <w:rsid w:val="00C126F8"/>
    <w:rsid w:val="00C12810"/>
    <w:rsid w:val="00C12821"/>
    <w:rsid w:val="00C12BC7"/>
    <w:rsid w:val="00C12DFF"/>
    <w:rsid w:val="00C12FA7"/>
    <w:rsid w:val="00C130F0"/>
    <w:rsid w:val="00C133DD"/>
    <w:rsid w:val="00C1372B"/>
    <w:rsid w:val="00C13996"/>
    <w:rsid w:val="00C13A20"/>
    <w:rsid w:val="00C14165"/>
    <w:rsid w:val="00C142AE"/>
    <w:rsid w:val="00C1453F"/>
    <w:rsid w:val="00C14BA7"/>
    <w:rsid w:val="00C14C08"/>
    <w:rsid w:val="00C14C2B"/>
    <w:rsid w:val="00C14CFF"/>
    <w:rsid w:val="00C14FE3"/>
    <w:rsid w:val="00C1570A"/>
    <w:rsid w:val="00C15F3B"/>
    <w:rsid w:val="00C1625E"/>
    <w:rsid w:val="00C16B4D"/>
    <w:rsid w:val="00C16FF5"/>
    <w:rsid w:val="00C170A5"/>
    <w:rsid w:val="00C17189"/>
    <w:rsid w:val="00C1748F"/>
    <w:rsid w:val="00C1751B"/>
    <w:rsid w:val="00C1794A"/>
    <w:rsid w:val="00C17E16"/>
    <w:rsid w:val="00C203CE"/>
    <w:rsid w:val="00C20CED"/>
    <w:rsid w:val="00C210C6"/>
    <w:rsid w:val="00C21314"/>
    <w:rsid w:val="00C21752"/>
    <w:rsid w:val="00C218DC"/>
    <w:rsid w:val="00C21E7C"/>
    <w:rsid w:val="00C221FF"/>
    <w:rsid w:val="00C222A5"/>
    <w:rsid w:val="00C23145"/>
    <w:rsid w:val="00C231AA"/>
    <w:rsid w:val="00C235C8"/>
    <w:rsid w:val="00C237B9"/>
    <w:rsid w:val="00C23869"/>
    <w:rsid w:val="00C23C09"/>
    <w:rsid w:val="00C23CFA"/>
    <w:rsid w:val="00C23EEB"/>
    <w:rsid w:val="00C24143"/>
    <w:rsid w:val="00C242A1"/>
    <w:rsid w:val="00C24ED8"/>
    <w:rsid w:val="00C250BB"/>
    <w:rsid w:val="00C255E2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273A2"/>
    <w:rsid w:val="00C30E14"/>
    <w:rsid w:val="00C31326"/>
    <w:rsid w:val="00C31641"/>
    <w:rsid w:val="00C31828"/>
    <w:rsid w:val="00C3189B"/>
    <w:rsid w:val="00C31BAD"/>
    <w:rsid w:val="00C325D2"/>
    <w:rsid w:val="00C3260E"/>
    <w:rsid w:val="00C326AA"/>
    <w:rsid w:val="00C32F8C"/>
    <w:rsid w:val="00C330A9"/>
    <w:rsid w:val="00C331FD"/>
    <w:rsid w:val="00C33227"/>
    <w:rsid w:val="00C332E1"/>
    <w:rsid w:val="00C333C9"/>
    <w:rsid w:val="00C33799"/>
    <w:rsid w:val="00C33C89"/>
    <w:rsid w:val="00C3402B"/>
    <w:rsid w:val="00C34496"/>
    <w:rsid w:val="00C344C0"/>
    <w:rsid w:val="00C34525"/>
    <w:rsid w:val="00C34844"/>
    <w:rsid w:val="00C34AB5"/>
    <w:rsid w:val="00C350C8"/>
    <w:rsid w:val="00C35193"/>
    <w:rsid w:val="00C35688"/>
    <w:rsid w:val="00C35F09"/>
    <w:rsid w:val="00C36028"/>
    <w:rsid w:val="00C36595"/>
    <w:rsid w:val="00C3663C"/>
    <w:rsid w:val="00C36768"/>
    <w:rsid w:val="00C369AF"/>
    <w:rsid w:val="00C36FEB"/>
    <w:rsid w:val="00C37236"/>
    <w:rsid w:val="00C37475"/>
    <w:rsid w:val="00C376F1"/>
    <w:rsid w:val="00C37A93"/>
    <w:rsid w:val="00C37B8F"/>
    <w:rsid w:val="00C37F8D"/>
    <w:rsid w:val="00C40165"/>
    <w:rsid w:val="00C40440"/>
    <w:rsid w:val="00C40F39"/>
    <w:rsid w:val="00C41057"/>
    <w:rsid w:val="00C41427"/>
    <w:rsid w:val="00C41920"/>
    <w:rsid w:val="00C42649"/>
    <w:rsid w:val="00C42777"/>
    <w:rsid w:val="00C42A03"/>
    <w:rsid w:val="00C43018"/>
    <w:rsid w:val="00C432E7"/>
    <w:rsid w:val="00C437CC"/>
    <w:rsid w:val="00C4391F"/>
    <w:rsid w:val="00C44140"/>
    <w:rsid w:val="00C443CB"/>
    <w:rsid w:val="00C44542"/>
    <w:rsid w:val="00C44622"/>
    <w:rsid w:val="00C44B70"/>
    <w:rsid w:val="00C44FF7"/>
    <w:rsid w:val="00C4510D"/>
    <w:rsid w:val="00C45988"/>
    <w:rsid w:val="00C45D3A"/>
    <w:rsid w:val="00C46064"/>
    <w:rsid w:val="00C461FF"/>
    <w:rsid w:val="00C46409"/>
    <w:rsid w:val="00C4672C"/>
    <w:rsid w:val="00C46787"/>
    <w:rsid w:val="00C471BF"/>
    <w:rsid w:val="00C4795B"/>
    <w:rsid w:val="00C479AE"/>
    <w:rsid w:val="00C47C65"/>
    <w:rsid w:val="00C47C75"/>
    <w:rsid w:val="00C47E5D"/>
    <w:rsid w:val="00C502B4"/>
    <w:rsid w:val="00C504EB"/>
    <w:rsid w:val="00C50667"/>
    <w:rsid w:val="00C50A88"/>
    <w:rsid w:val="00C50E23"/>
    <w:rsid w:val="00C50F40"/>
    <w:rsid w:val="00C50F41"/>
    <w:rsid w:val="00C511A7"/>
    <w:rsid w:val="00C51395"/>
    <w:rsid w:val="00C5147F"/>
    <w:rsid w:val="00C51B2F"/>
    <w:rsid w:val="00C51B5B"/>
    <w:rsid w:val="00C5240A"/>
    <w:rsid w:val="00C52678"/>
    <w:rsid w:val="00C52A56"/>
    <w:rsid w:val="00C52A87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99"/>
    <w:rsid w:val="00C551C8"/>
    <w:rsid w:val="00C55328"/>
    <w:rsid w:val="00C55504"/>
    <w:rsid w:val="00C55E43"/>
    <w:rsid w:val="00C563F8"/>
    <w:rsid w:val="00C564FE"/>
    <w:rsid w:val="00C565FB"/>
    <w:rsid w:val="00C570F6"/>
    <w:rsid w:val="00C5765D"/>
    <w:rsid w:val="00C576CF"/>
    <w:rsid w:val="00C6034F"/>
    <w:rsid w:val="00C60544"/>
    <w:rsid w:val="00C60AD9"/>
    <w:rsid w:val="00C60B19"/>
    <w:rsid w:val="00C60ECD"/>
    <w:rsid w:val="00C60F73"/>
    <w:rsid w:val="00C610D6"/>
    <w:rsid w:val="00C614C0"/>
    <w:rsid w:val="00C615A4"/>
    <w:rsid w:val="00C61646"/>
    <w:rsid w:val="00C61A22"/>
    <w:rsid w:val="00C61BE2"/>
    <w:rsid w:val="00C61D1D"/>
    <w:rsid w:val="00C61DFE"/>
    <w:rsid w:val="00C61F91"/>
    <w:rsid w:val="00C621E7"/>
    <w:rsid w:val="00C6232A"/>
    <w:rsid w:val="00C625A4"/>
    <w:rsid w:val="00C6278E"/>
    <w:rsid w:val="00C642E6"/>
    <w:rsid w:val="00C64487"/>
    <w:rsid w:val="00C644E7"/>
    <w:rsid w:val="00C64B07"/>
    <w:rsid w:val="00C64F45"/>
    <w:rsid w:val="00C65111"/>
    <w:rsid w:val="00C65115"/>
    <w:rsid w:val="00C65AF7"/>
    <w:rsid w:val="00C65CA4"/>
    <w:rsid w:val="00C65F90"/>
    <w:rsid w:val="00C6601C"/>
    <w:rsid w:val="00C661CC"/>
    <w:rsid w:val="00C661E1"/>
    <w:rsid w:val="00C665C5"/>
    <w:rsid w:val="00C66922"/>
    <w:rsid w:val="00C66C1A"/>
    <w:rsid w:val="00C67773"/>
    <w:rsid w:val="00C67D57"/>
    <w:rsid w:val="00C67D79"/>
    <w:rsid w:val="00C67FE9"/>
    <w:rsid w:val="00C70036"/>
    <w:rsid w:val="00C703BE"/>
    <w:rsid w:val="00C709CE"/>
    <w:rsid w:val="00C711CA"/>
    <w:rsid w:val="00C7144A"/>
    <w:rsid w:val="00C716A9"/>
    <w:rsid w:val="00C71950"/>
    <w:rsid w:val="00C71E6A"/>
    <w:rsid w:val="00C71EEF"/>
    <w:rsid w:val="00C71FAF"/>
    <w:rsid w:val="00C72135"/>
    <w:rsid w:val="00C72827"/>
    <w:rsid w:val="00C734BD"/>
    <w:rsid w:val="00C73E54"/>
    <w:rsid w:val="00C7498A"/>
    <w:rsid w:val="00C74D23"/>
    <w:rsid w:val="00C753E8"/>
    <w:rsid w:val="00C75B40"/>
    <w:rsid w:val="00C765FC"/>
    <w:rsid w:val="00C76CDE"/>
    <w:rsid w:val="00C76E5A"/>
    <w:rsid w:val="00C77218"/>
    <w:rsid w:val="00C774EB"/>
    <w:rsid w:val="00C778F9"/>
    <w:rsid w:val="00C77D6C"/>
    <w:rsid w:val="00C77E42"/>
    <w:rsid w:val="00C77F74"/>
    <w:rsid w:val="00C801BF"/>
    <w:rsid w:val="00C802D3"/>
    <w:rsid w:val="00C80570"/>
    <w:rsid w:val="00C805D4"/>
    <w:rsid w:val="00C80601"/>
    <w:rsid w:val="00C80A03"/>
    <w:rsid w:val="00C80FAC"/>
    <w:rsid w:val="00C81200"/>
    <w:rsid w:val="00C814F9"/>
    <w:rsid w:val="00C815AB"/>
    <w:rsid w:val="00C81828"/>
    <w:rsid w:val="00C81E76"/>
    <w:rsid w:val="00C82018"/>
    <w:rsid w:val="00C82093"/>
    <w:rsid w:val="00C82226"/>
    <w:rsid w:val="00C824F7"/>
    <w:rsid w:val="00C827F6"/>
    <w:rsid w:val="00C82B55"/>
    <w:rsid w:val="00C8304B"/>
    <w:rsid w:val="00C83F65"/>
    <w:rsid w:val="00C83F81"/>
    <w:rsid w:val="00C83FF7"/>
    <w:rsid w:val="00C84642"/>
    <w:rsid w:val="00C84767"/>
    <w:rsid w:val="00C85186"/>
    <w:rsid w:val="00C85339"/>
    <w:rsid w:val="00C85403"/>
    <w:rsid w:val="00C858FB"/>
    <w:rsid w:val="00C85A09"/>
    <w:rsid w:val="00C85A84"/>
    <w:rsid w:val="00C85BA0"/>
    <w:rsid w:val="00C860FC"/>
    <w:rsid w:val="00C86145"/>
    <w:rsid w:val="00C86367"/>
    <w:rsid w:val="00C869DD"/>
    <w:rsid w:val="00C86A3E"/>
    <w:rsid w:val="00C87305"/>
    <w:rsid w:val="00C877F6"/>
    <w:rsid w:val="00C87861"/>
    <w:rsid w:val="00C878B2"/>
    <w:rsid w:val="00C879AA"/>
    <w:rsid w:val="00C87A40"/>
    <w:rsid w:val="00C87A58"/>
    <w:rsid w:val="00C87F86"/>
    <w:rsid w:val="00C90957"/>
    <w:rsid w:val="00C90D36"/>
    <w:rsid w:val="00C90E6D"/>
    <w:rsid w:val="00C911E4"/>
    <w:rsid w:val="00C9130D"/>
    <w:rsid w:val="00C9183D"/>
    <w:rsid w:val="00C91A08"/>
    <w:rsid w:val="00C91E5E"/>
    <w:rsid w:val="00C9238F"/>
    <w:rsid w:val="00C92442"/>
    <w:rsid w:val="00C92D9C"/>
    <w:rsid w:val="00C932AB"/>
    <w:rsid w:val="00C934D5"/>
    <w:rsid w:val="00C9390B"/>
    <w:rsid w:val="00C93BB1"/>
    <w:rsid w:val="00C93CC2"/>
    <w:rsid w:val="00C93D52"/>
    <w:rsid w:val="00C93ECE"/>
    <w:rsid w:val="00C9474C"/>
    <w:rsid w:val="00C954C7"/>
    <w:rsid w:val="00C958A0"/>
    <w:rsid w:val="00C95AD9"/>
    <w:rsid w:val="00C95BF7"/>
    <w:rsid w:val="00C95C12"/>
    <w:rsid w:val="00C961BC"/>
    <w:rsid w:val="00C964B3"/>
    <w:rsid w:val="00C96613"/>
    <w:rsid w:val="00C966E8"/>
    <w:rsid w:val="00C96D66"/>
    <w:rsid w:val="00C96E28"/>
    <w:rsid w:val="00C9781C"/>
    <w:rsid w:val="00C97F8B"/>
    <w:rsid w:val="00CA00C9"/>
    <w:rsid w:val="00CA02AB"/>
    <w:rsid w:val="00CA042A"/>
    <w:rsid w:val="00CA0459"/>
    <w:rsid w:val="00CA0956"/>
    <w:rsid w:val="00CA0C52"/>
    <w:rsid w:val="00CA11AA"/>
    <w:rsid w:val="00CA11D5"/>
    <w:rsid w:val="00CA13FC"/>
    <w:rsid w:val="00CA1404"/>
    <w:rsid w:val="00CA162F"/>
    <w:rsid w:val="00CA17BC"/>
    <w:rsid w:val="00CA19C8"/>
    <w:rsid w:val="00CA19D6"/>
    <w:rsid w:val="00CA1A62"/>
    <w:rsid w:val="00CA1A7A"/>
    <w:rsid w:val="00CA1CC3"/>
    <w:rsid w:val="00CA1E5B"/>
    <w:rsid w:val="00CA1E6E"/>
    <w:rsid w:val="00CA2370"/>
    <w:rsid w:val="00CA2DB8"/>
    <w:rsid w:val="00CA2F9C"/>
    <w:rsid w:val="00CA333D"/>
    <w:rsid w:val="00CA344D"/>
    <w:rsid w:val="00CA3708"/>
    <w:rsid w:val="00CA402C"/>
    <w:rsid w:val="00CA46CA"/>
    <w:rsid w:val="00CA4721"/>
    <w:rsid w:val="00CA4974"/>
    <w:rsid w:val="00CA4F56"/>
    <w:rsid w:val="00CA4F7F"/>
    <w:rsid w:val="00CA55BC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D0F"/>
    <w:rsid w:val="00CB0E64"/>
    <w:rsid w:val="00CB0F41"/>
    <w:rsid w:val="00CB113B"/>
    <w:rsid w:val="00CB11EB"/>
    <w:rsid w:val="00CB15C7"/>
    <w:rsid w:val="00CB167A"/>
    <w:rsid w:val="00CB17C6"/>
    <w:rsid w:val="00CB18F3"/>
    <w:rsid w:val="00CB1910"/>
    <w:rsid w:val="00CB1ACC"/>
    <w:rsid w:val="00CB2420"/>
    <w:rsid w:val="00CB246B"/>
    <w:rsid w:val="00CB35A6"/>
    <w:rsid w:val="00CB47DF"/>
    <w:rsid w:val="00CB47E4"/>
    <w:rsid w:val="00CB4C89"/>
    <w:rsid w:val="00CB504E"/>
    <w:rsid w:val="00CB5536"/>
    <w:rsid w:val="00CB55EC"/>
    <w:rsid w:val="00CB5943"/>
    <w:rsid w:val="00CB5A24"/>
    <w:rsid w:val="00CB5BB6"/>
    <w:rsid w:val="00CB5C9E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69A"/>
    <w:rsid w:val="00CC07B8"/>
    <w:rsid w:val="00CC0DD7"/>
    <w:rsid w:val="00CC1020"/>
    <w:rsid w:val="00CC1068"/>
    <w:rsid w:val="00CC1621"/>
    <w:rsid w:val="00CC177A"/>
    <w:rsid w:val="00CC197A"/>
    <w:rsid w:val="00CC1CC1"/>
    <w:rsid w:val="00CC1E88"/>
    <w:rsid w:val="00CC23EB"/>
    <w:rsid w:val="00CC26D4"/>
    <w:rsid w:val="00CC277C"/>
    <w:rsid w:val="00CC2AA4"/>
    <w:rsid w:val="00CC2DBA"/>
    <w:rsid w:val="00CC3312"/>
    <w:rsid w:val="00CC4140"/>
    <w:rsid w:val="00CC464E"/>
    <w:rsid w:val="00CC5586"/>
    <w:rsid w:val="00CC5921"/>
    <w:rsid w:val="00CC5D98"/>
    <w:rsid w:val="00CC5E8A"/>
    <w:rsid w:val="00CC6029"/>
    <w:rsid w:val="00CC6092"/>
    <w:rsid w:val="00CC6109"/>
    <w:rsid w:val="00CC651A"/>
    <w:rsid w:val="00CC6888"/>
    <w:rsid w:val="00CC6A59"/>
    <w:rsid w:val="00CC6D0B"/>
    <w:rsid w:val="00CC6D1F"/>
    <w:rsid w:val="00CC6EDA"/>
    <w:rsid w:val="00CC722B"/>
    <w:rsid w:val="00CC72AD"/>
    <w:rsid w:val="00CC72EE"/>
    <w:rsid w:val="00CC7C03"/>
    <w:rsid w:val="00CD0423"/>
    <w:rsid w:val="00CD04E4"/>
    <w:rsid w:val="00CD0B9D"/>
    <w:rsid w:val="00CD0D95"/>
    <w:rsid w:val="00CD0EA8"/>
    <w:rsid w:val="00CD11F8"/>
    <w:rsid w:val="00CD129C"/>
    <w:rsid w:val="00CD1E43"/>
    <w:rsid w:val="00CD1FE8"/>
    <w:rsid w:val="00CD2310"/>
    <w:rsid w:val="00CD2ABD"/>
    <w:rsid w:val="00CD2BF2"/>
    <w:rsid w:val="00CD2FA6"/>
    <w:rsid w:val="00CD36F3"/>
    <w:rsid w:val="00CD3E20"/>
    <w:rsid w:val="00CD3E55"/>
    <w:rsid w:val="00CD3F51"/>
    <w:rsid w:val="00CD4270"/>
    <w:rsid w:val="00CD46DB"/>
    <w:rsid w:val="00CD4928"/>
    <w:rsid w:val="00CD4CC0"/>
    <w:rsid w:val="00CD4D01"/>
    <w:rsid w:val="00CD4FFC"/>
    <w:rsid w:val="00CD53C6"/>
    <w:rsid w:val="00CD54F6"/>
    <w:rsid w:val="00CD5C19"/>
    <w:rsid w:val="00CD6E59"/>
    <w:rsid w:val="00CD6FEE"/>
    <w:rsid w:val="00CD7521"/>
    <w:rsid w:val="00CD77FF"/>
    <w:rsid w:val="00CD7D0D"/>
    <w:rsid w:val="00CD7DC1"/>
    <w:rsid w:val="00CD7EB9"/>
    <w:rsid w:val="00CE0B27"/>
    <w:rsid w:val="00CE1345"/>
    <w:rsid w:val="00CE16B1"/>
    <w:rsid w:val="00CE1910"/>
    <w:rsid w:val="00CE19C4"/>
    <w:rsid w:val="00CE1F6D"/>
    <w:rsid w:val="00CE1FA0"/>
    <w:rsid w:val="00CE23D6"/>
    <w:rsid w:val="00CE2483"/>
    <w:rsid w:val="00CE30F3"/>
    <w:rsid w:val="00CE323A"/>
    <w:rsid w:val="00CE3243"/>
    <w:rsid w:val="00CE343A"/>
    <w:rsid w:val="00CE362F"/>
    <w:rsid w:val="00CE3B7D"/>
    <w:rsid w:val="00CE3D73"/>
    <w:rsid w:val="00CE40D4"/>
    <w:rsid w:val="00CE4108"/>
    <w:rsid w:val="00CE4414"/>
    <w:rsid w:val="00CE4C1D"/>
    <w:rsid w:val="00CE4CD3"/>
    <w:rsid w:val="00CE51BC"/>
    <w:rsid w:val="00CE52E2"/>
    <w:rsid w:val="00CE551F"/>
    <w:rsid w:val="00CE57E8"/>
    <w:rsid w:val="00CE60ED"/>
    <w:rsid w:val="00CE650E"/>
    <w:rsid w:val="00CE67BC"/>
    <w:rsid w:val="00CE6D43"/>
    <w:rsid w:val="00CE7041"/>
    <w:rsid w:val="00CE70D6"/>
    <w:rsid w:val="00CE7136"/>
    <w:rsid w:val="00CE72F1"/>
    <w:rsid w:val="00CE7340"/>
    <w:rsid w:val="00CE753A"/>
    <w:rsid w:val="00CE7877"/>
    <w:rsid w:val="00CE7BEC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094"/>
    <w:rsid w:val="00CF34C0"/>
    <w:rsid w:val="00CF358E"/>
    <w:rsid w:val="00CF367E"/>
    <w:rsid w:val="00CF3AE4"/>
    <w:rsid w:val="00CF3D0C"/>
    <w:rsid w:val="00CF3E45"/>
    <w:rsid w:val="00CF41A3"/>
    <w:rsid w:val="00CF4342"/>
    <w:rsid w:val="00CF4406"/>
    <w:rsid w:val="00CF451F"/>
    <w:rsid w:val="00CF47B8"/>
    <w:rsid w:val="00CF4B5D"/>
    <w:rsid w:val="00CF4EE1"/>
    <w:rsid w:val="00CF4FF5"/>
    <w:rsid w:val="00CF55A1"/>
    <w:rsid w:val="00CF5835"/>
    <w:rsid w:val="00CF5B41"/>
    <w:rsid w:val="00CF5DD4"/>
    <w:rsid w:val="00CF6370"/>
    <w:rsid w:val="00CF6CBF"/>
    <w:rsid w:val="00CF7019"/>
    <w:rsid w:val="00CF7221"/>
    <w:rsid w:val="00CF72C5"/>
    <w:rsid w:val="00CF73BE"/>
    <w:rsid w:val="00CF765C"/>
    <w:rsid w:val="00CF77EC"/>
    <w:rsid w:val="00CF798E"/>
    <w:rsid w:val="00CF7BEF"/>
    <w:rsid w:val="00CF7EBB"/>
    <w:rsid w:val="00CF7EDF"/>
    <w:rsid w:val="00D00026"/>
    <w:rsid w:val="00D00040"/>
    <w:rsid w:val="00D0023D"/>
    <w:rsid w:val="00D00B0B"/>
    <w:rsid w:val="00D00BE5"/>
    <w:rsid w:val="00D00EB6"/>
    <w:rsid w:val="00D01225"/>
    <w:rsid w:val="00D01312"/>
    <w:rsid w:val="00D01367"/>
    <w:rsid w:val="00D014CB"/>
    <w:rsid w:val="00D01665"/>
    <w:rsid w:val="00D01C9C"/>
    <w:rsid w:val="00D020E3"/>
    <w:rsid w:val="00D026E6"/>
    <w:rsid w:val="00D026EE"/>
    <w:rsid w:val="00D03126"/>
    <w:rsid w:val="00D0354C"/>
    <w:rsid w:val="00D0391F"/>
    <w:rsid w:val="00D03AA9"/>
    <w:rsid w:val="00D0406D"/>
    <w:rsid w:val="00D0438F"/>
    <w:rsid w:val="00D04593"/>
    <w:rsid w:val="00D04699"/>
    <w:rsid w:val="00D04A01"/>
    <w:rsid w:val="00D04E34"/>
    <w:rsid w:val="00D04F83"/>
    <w:rsid w:val="00D05163"/>
    <w:rsid w:val="00D0568E"/>
    <w:rsid w:val="00D05A71"/>
    <w:rsid w:val="00D05AAC"/>
    <w:rsid w:val="00D05C49"/>
    <w:rsid w:val="00D066E4"/>
    <w:rsid w:val="00D06AF5"/>
    <w:rsid w:val="00D06BC1"/>
    <w:rsid w:val="00D06E02"/>
    <w:rsid w:val="00D07205"/>
    <w:rsid w:val="00D07639"/>
    <w:rsid w:val="00D0775A"/>
    <w:rsid w:val="00D07A98"/>
    <w:rsid w:val="00D07D5D"/>
    <w:rsid w:val="00D07E34"/>
    <w:rsid w:val="00D10437"/>
    <w:rsid w:val="00D10495"/>
    <w:rsid w:val="00D104D0"/>
    <w:rsid w:val="00D10725"/>
    <w:rsid w:val="00D107AF"/>
    <w:rsid w:val="00D10D0F"/>
    <w:rsid w:val="00D1125B"/>
    <w:rsid w:val="00D11329"/>
    <w:rsid w:val="00D11FCB"/>
    <w:rsid w:val="00D124E7"/>
    <w:rsid w:val="00D129EB"/>
    <w:rsid w:val="00D12FD9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5FAE"/>
    <w:rsid w:val="00D165D9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17FAC"/>
    <w:rsid w:val="00D2000B"/>
    <w:rsid w:val="00D200CC"/>
    <w:rsid w:val="00D2027B"/>
    <w:rsid w:val="00D205F1"/>
    <w:rsid w:val="00D206AE"/>
    <w:rsid w:val="00D20C41"/>
    <w:rsid w:val="00D20EE7"/>
    <w:rsid w:val="00D213AC"/>
    <w:rsid w:val="00D215B8"/>
    <w:rsid w:val="00D2163D"/>
    <w:rsid w:val="00D218A4"/>
    <w:rsid w:val="00D21F83"/>
    <w:rsid w:val="00D2213E"/>
    <w:rsid w:val="00D22452"/>
    <w:rsid w:val="00D22C5C"/>
    <w:rsid w:val="00D22D59"/>
    <w:rsid w:val="00D23D14"/>
    <w:rsid w:val="00D24270"/>
    <w:rsid w:val="00D24482"/>
    <w:rsid w:val="00D2454A"/>
    <w:rsid w:val="00D249E6"/>
    <w:rsid w:val="00D24E9D"/>
    <w:rsid w:val="00D254E9"/>
    <w:rsid w:val="00D25572"/>
    <w:rsid w:val="00D25D5B"/>
    <w:rsid w:val="00D262A5"/>
    <w:rsid w:val="00D2648F"/>
    <w:rsid w:val="00D26862"/>
    <w:rsid w:val="00D2689F"/>
    <w:rsid w:val="00D269F9"/>
    <w:rsid w:val="00D26AE9"/>
    <w:rsid w:val="00D26FC3"/>
    <w:rsid w:val="00D272E6"/>
    <w:rsid w:val="00D27710"/>
    <w:rsid w:val="00D27799"/>
    <w:rsid w:val="00D30050"/>
    <w:rsid w:val="00D3053D"/>
    <w:rsid w:val="00D3090F"/>
    <w:rsid w:val="00D30AA1"/>
    <w:rsid w:val="00D30EAB"/>
    <w:rsid w:val="00D31286"/>
    <w:rsid w:val="00D31317"/>
    <w:rsid w:val="00D313C7"/>
    <w:rsid w:val="00D3175A"/>
    <w:rsid w:val="00D31877"/>
    <w:rsid w:val="00D31B52"/>
    <w:rsid w:val="00D323C3"/>
    <w:rsid w:val="00D32885"/>
    <w:rsid w:val="00D32E5E"/>
    <w:rsid w:val="00D33068"/>
    <w:rsid w:val="00D331CA"/>
    <w:rsid w:val="00D33741"/>
    <w:rsid w:val="00D33805"/>
    <w:rsid w:val="00D33A13"/>
    <w:rsid w:val="00D33E5F"/>
    <w:rsid w:val="00D340C9"/>
    <w:rsid w:val="00D34202"/>
    <w:rsid w:val="00D3456C"/>
    <w:rsid w:val="00D346EF"/>
    <w:rsid w:val="00D34742"/>
    <w:rsid w:val="00D34833"/>
    <w:rsid w:val="00D34AD9"/>
    <w:rsid w:val="00D34AED"/>
    <w:rsid w:val="00D34B7C"/>
    <w:rsid w:val="00D34EF7"/>
    <w:rsid w:val="00D35774"/>
    <w:rsid w:val="00D35B1E"/>
    <w:rsid w:val="00D36396"/>
    <w:rsid w:val="00D3639B"/>
    <w:rsid w:val="00D36487"/>
    <w:rsid w:val="00D36805"/>
    <w:rsid w:val="00D36C23"/>
    <w:rsid w:val="00D371E6"/>
    <w:rsid w:val="00D37520"/>
    <w:rsid w:val="00D3786F"/>
    <w:rsid w:val="00D37961"/>
    <w:rsid w:val="00D4005C"/>
    <w:rsid w:val="00D40228"/>
    <w:rsid w:val="00D40381"/>
    <w:rsid w:val="00D403AD"/>
    <w:rsid w:val="00D405FB"/>
    <w:rsid w:val="00D40CF3"/>
    <w:rsid w:val="00D40F01"/>
    <w:rsid w:val="00D4138E"/>
    <w:rsid w:val="00D41DE3"/>
    <w:rsid w:val="00D41E75"/>
    <w:rsid w:val="00D42057"/>
    <w:rsid w:val="00D427A2"/>
    <w:rsid w:val="00D42874"/>
    <w:rsid w:val="00D4318E"/>
    <w:rsid w:val="00D43410"/>
    <w:rsid w:val="00D43608"/>
    <w:rsid w:val="00D43654"/>
    <w:rsid w:val="00D438FD"/>
    <w:rsid w:val="00D43CC9"/>
    <w:rsid w:val="00D43D12"/>
    <w:rsid w:val="00D43DE3"/>
    <w:rsid w:val="00D441AF"/>
    <w:rsid w:val="00D445A4"/>
    <w:rsid w:val="00D4465F"/>
    <w:rsid w:val="00D446EC"/>
    <w:rsid w:val="00D44B17"/>
    <w:rsid w:val="00D44F6B"/>
    <w:rsid w:val="00D45286"/>
    <w:rsid w:val="00D45577"/>
    <w:rsid w:val="00D45635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008"/>
    <w:rsid w:val="00D47191"/>
    <w:rsid w:val="00D471F9"/>
    <w:rsid w:val="00D4781F"/>
    <w:rsid w:val="00D501AF"/>
    <w:rsid w:val="00D50321"/>
    <w:rsid w:val="00D50971"/>
    <w:rsid w:val="00D50A39"/>
    <w:rsid w:val="00D50BFC"/>
    <w:rsid w:val="00D50C86"/>
    <w:rsid w:val="00D50CAE"/>
    <w:rsid w:val="00D50D67"/>
    <w:rsid w:val="00D50D84"/>
    <w:rsid w:val="00D51252"/>
    <w:rsid w:val="00D51699"/>
    <w:rsid w:val="00D516E2"/>
    <w:rsid w:val="00D519C2"/>
    <w:rsid w:val="00D51C4C"/>
    <w:rsid w:val="00D51E4F"/>
    <w:rsid w:val="00D51FFA"/>
    <w:rsid w:val="00D52020"/>
    <w:rsid w:val="00D520EE"/>
    <w:rsid w:val="00D524FC"/>
    <w:rsid w:val="00D5265F"/>
    <w:rsid w:val="00D5289A"/>
    <w:rsid w:val="00D52C44"/>
    <w:rsid w:val="00D53756"/>
    <w:rsid w:val="00D539CA"/>
    <w:rsid w:val="00D53E09"/>
    <w:rsid w:val="00D53FD0"/>
    <w:rsid w:val="00D54006"/>
    <w:rsid w:val="00D5408E"/>
    <w:rsid w:val="00D541BD"/>
    <w:rsid w:val="00D54938"/>
    <w:rsid w:val="00D54B18"/>
    <w:rsid w:val="00D54BB6"/>
    <w:rsid w:val="00D54F32"/>
    <w:rsid w:val="00D54F88"/>
    <w:rsid w:val="00D558A2"/>
    <w:rsid w:val="00D55910"/>
    <w:rsid w:val="00D560C8"/>
    <w:rsid w:val="00D56252"/>
    <w:rsid w:val="00D564CA"/>
    <w:rsid w:val="00D567AF"/>
    <w:rsid w:val="00D56E91"/>
    <w:rsid w:val="00D57851"/>
    <w:rsid w:val="00D57987"/>
    <w:rsid w:val="00D604D3"/>
    <w:rsid w:val="00D604F4"/>
    <w:rsid w:val="00D60D5D"/>
    <w:rsid w:val="00D61046"/>
    <w:rsid w:val="00D615B8"/>
    <w:rsid w:val="00D615E5"/>
    <w:rsid w:val="00D61673"/>
    <w:rsid w:val="00D61998"/>
    <w:rsid w:val="00D61C09"/>
    <w:rsid w:val="00D61CC2"/>
    <w:rsid w:val="00D621AB"/>
    <w:rsid w:val="00D62DD4"/>
    <w:rsid w:val="00D63200"/>
    <w:rsid w:val="00D63432"/>
    <w:rsid w:val="00D63466"/>
    <w:rsid w:val="00D63524"/>
    <w:rsid w:val="00D636D8"/>
    <w:rsid w:val="00D637D9"/>
    <w:rsid w:val="00D63A0E"/>
    <w:rsid w:val="00D63A62"/>
    <w:rsid w:val="00D63ECE"/>
    <w:rsid w:val="00D64606"/>
    <w:rsid w:val="00D6474C"/>
    <w:rsid w:val="00D64A76"/>
    <w:rsid w:val="00D65397"/>
    <w:rsid w:val="00D65C2B"/>
    <w:rsid w:val="00D65F3A"/>
    <w:rsid w:val="00D6616F"/>
    <w:rsid w:val="00D664E3"/>
    <w:rsid w:val="00D66CEC"/>
    <w:rsid w:val="00D6714D"/>
    <w:rsid w:val="00D6742A"/>
    <w:rsid w:val="00D6770F"/>
    <w:rsid w:val="00D70494"/>
    <w:rsid w:val="00D705D0"/>
    <w:rsid w:val="00D70A3C"/>
    <w:rsid w:val="00D70DD3"/>
    <w:rsid w:val="00D70FF4"/>
    <w:rsid w:val="00D71471"/>
    <w:rsid w:val="00D71BA8"/>
    <w:rsid w:val="00D72240"/>
    <w:rsid w:val="00D72364"/>
    <w:rsid w:val="00D724A9"/>
    <w:rsid w:val="00D72987"/>
    <w:rsid w:val="00D72A69"/>
    <w:rsid w:val="00D72D0D"/>
    <w:rsid w:val="00D72FDB"/>
    <w:rsid w:val="00D736B1"/>
    <w:rsid w:val="00D73C91"/>
    <w:rsid w:val="00D741FE"/>
    <w:rsid w:val="00D74262"/>
    <w:rsid w:val="00D74488"/>
    <w:rsid w:val="00D744A5"/>
    <w:rsid w:val="00D7478A"/>
    <w:rsid w:val="00D754C9"/>
    <w:rsid w:val="00D758FE"/>
    <w:rsid w:val="00D75910"/>
    <w:rsid w:val="00D75D2C"/>
    <w:rsid w:val="00D75D6E"/>
    <w:rsid w:val="00D75E91"/>
    <w:rsid w:val="00D761F7"/>
    <w:rsid w:val="00D763CC"/>
    <w:rsid w:val="00D766C2"/>
    <w:rsid w:val="00D76863"/>
    <w:rsid w:val="00D7688F"/>
    <w:rsid w:val="00D7694B"/>
    <w:rsid w:val="00D7755E"/>
    <w:rsid w:val="00D775F8"/>
    <w:rsid w:val="00D7792E"/>
    <w:rsid w:val="00D7799A"/>
    <w:rsid w:val="00D77B7B"/>
    <w:rsid w:val="00D77C04"/>
    <w:rsid w:val="00D77D8D"/>
    <w:rsid w:val="00D77F12"/>
    <w:rsid w:val="00D8099E"/>
    <w:rsid w:val="00D80AD4"/>
    <w:rsid w:val="00D80C31"/>
    <w:rsid w:val="00D8199C"/>
    <w:rsid w:val="00D81D72"/>
    <w:rsid w:val="00D827F2"/>
    <w:rsid w:val="00D82C85"/>
    <w:rsid w:val="00D83398"/>
    <w:rsid w:val="00D835B0"/>
    <w:rsid w:val="00D8394C"/>
    <w:rsid w:val="00D83DA2"/>
    <w:rsid w:val="00D84287"/>
    <w:rsid w:val="00D84419"/>
    <w:rsid w:val="00D84465"/>
    <w:rsid w:val="00D84D13"/>
    <w:rsid w:val="00D85060"/>
    <w:rsid w:val="00D8588D"/>
    <w:rsid w:val="00D85C7F"/>
    <w:rsid w:val="00D85E52"/>
    <w:rsid w:val="00D86177"/>
    <w:rsid w:val="00D86624"/>
    <w:rsid w:val="00D8679C"/>
    <w:rsid w:val="00D86CAB"/>
    <w:rsid w:val="00D86CE0"/>
    <w:rsid w:val="00D871C9"/>
    <w:rsid w:val="00D879E6"/>
    <w:rsid w:val="00D87A85"/>
    <w:rsid w:val="00D87B06"/>
    <w:rsid w:val="00D87B64"/>
    <w:rsid w:val="00D90060"/>
    <w:rsid w:val="00D902D1"/>
    <w:rsid w:val="00D903D3"/>
    <w:rsid w:val="00D90A48"/>
    <w:rsid w:val="00D90ABD"/>
    <w:rsid w:val="00D90DDE"/>
    <w:rsid w:val="00D9189A"/>
    <w:rsid w:val="00D91B77"/>
    <w:rsid w:val="00D91BF6"/>
    <w:rsid w:val="00D91E32"/>
    <w:rsid w:val="00D92029"/>
    <w:rsid w:val="00D9238C"/>
    <w:rsid w:val="00D924F6"/>
    <w:rsid w:val="00D92EF3"/>
    <w:rsid w:val="00D92F01"/>
    <w:rsid w:val="00D933C4"/>
    <w:rsid w:val="00D944FC"/>
    <w:rsid w:val="00D945DA"/>
    <w:rsid w:val="00D946AF"/>
    <w:rsid w:val="00D946E0"/>
    <w:rsid w:val="00D94FED"/>
    <w:rsid w:val="00D95440"/>
    <w:rsid w:val="00D95654"/>
    <w:rsid w:val="00D96302"/>
    <w:rsid w:val="00D97014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778"/>
    <w:rsid w:val="00DA0843"/>
    <w:rsid w:val="00DA11D5"/>
    <w:rsid w:val="00DA1355"/>
    <w:rsid w:val="00DA1B47"/>
    <w:rsid w:val="00DA23AE"/>
    <w:rsid w:val="00DA2EB5"/>
    <w:rsid w:val="00DA3204"/>
    <w:rsid w:val="00DA34C2"/>
    <w:rsid w:val="00DA39A3"/>
    <w:rsid w:val="00DA3FD1"/>
    <w:rsid w:val="00DA430B"/>
    <w:rsid w:val="00DA4A2B"/>
    <w:rsid w:val="00DA4CC0"/>
    <w:rsid w:val="00DA4FDF"/>
    <w:rsid w:val="00DA5120"/>
    <w:rsid w:val="00DA53DD"/>
    <w:rsid w:val="00DA59C7"/>
    <w:rsid w:val="00DA5D49"/>
    <w:rsid w:val="00DA6157"/>
    <w:rsid w:val="00DA6228"/>
    <w:rsid w:val="00DA6554"/>
    <w:rsid w:val="00DA6603"/>
    <w:rsid w:val="00DA7CF9"/>
    <w:rsid w:val="00DA7E75"/>
    <w:rsid w:val="00DA7EDD"/>
    <w:rsid w:val="00DB008F"/>
    <w:rsid w:val="00DB0120"/>
    <w:rsid w:val="00DB02D5"/>
    <w:rsid w:val="00DB1063"/>
    <w:rsid w:val="00DB1072"/>
    <w:rsid w:val="00DB1389"/>
    <w:rsid w:val="00DB1D87"/>
    <w:rsid w:val="00DB2227"/>
    <w:rsid w:val="00DB24ED"/>
    <w:rsid w:val="00DB2BA9"/>
    <w:rsid w:val="00DB2BFB"/>
    <w:rsid w:val="00DB34A2"/>
    <w:rsid w:val="00DB3574"/>
    <w:rsid w:val="00DB3D72"/>
    <w:rsid w:val="00DB3D77"/>
    <w:rsid w:val="00DB41F3"/>
    <w:rsid w:val="00DB4213"/>
    <w:rsid w:val="00DB474C"/>
    <w:rsid w:val="00DB4A89"/>
    <w:rsid w:val="00DB4F1C"/>
    <w:rsid w:val="00DB591A"/>
    <w:rsid w:val="00DB59F6"/>
    <w:rsid w:val="00DB5EDC"/>
    <w:rsid w:val="00DB5EF2"/>
    <w:rsid w:val="00DB6234"/>
    <w:rsid w:val="00DB624B"/>
    <w:rsid w:val="00DB66CE"/>
    <w:rsid w:val="00DB678D"/>
    <w:rsid w:val="00DB6B97"/>
    <w:rsid w:val="00DB6D8A"/>
    <w:rsid w:val="00DB7004"/>
    <w:rsid w:val="00DB74F7"/>
    <w:rsid w:val="00DB7DD3"/>
    <w:rsid w:val="00DB7EA8"/>
    <w:rsid w:val="00DC04CC"/>
    <w:rsid w:val="00DC0724"/>
    <w:rsid w:val="00DC09FD"/>
    <w:rsid w:val="00DC0AB4"/>
    <w:rsid w:val="00DC11FD"/>
    <w:rsid w:val="00DC1297"/>
    <w:rsid w:val="00DC13A9"/>
    <w:rsid w:val="00DC18FE"/>
    <w:rsid w:val="00DC23B3"/>
    <w:rsid w:val="00DC24EF"/>
    <w:rsid w:val="00DC2893"/>
    <w:rsid w:val="00DC2A2D"/>
    <w:rsid w:val="00DC2DF0"/>
    <w:rsid w:val="00DC303D"/>
    <w:rsid w:val="00DC306E"/>
    <w:rsid w:val="00DC4089"/>
    <w:rsid w:val="00DC439A"/>
    <w:rsid w:val="00DC46FF"/>
    <w:rsid w:val="00DC4866"/>
    <w:rsid w:val="00DC4A02"/>
    <w:rsid w:val="00DC4A5F"/>
    <w:rsid w:val="00DC5639"/>
    <w:rsid w:val="00DC5651"/>
    <w:rsid w:val="00DC57E0"/>
    <w:rsid w:val="00DC5F43"/>
    <w:rsid w:val="00DC62A8"/>
    <w:rsid w:val="00DC682B"/>
    <w:rsid w:val="00DC6927"/>
    <w:rsid w:val="00DC6BFC"/>
    <w:rsid w:val="00DC6C8C"/>
    <w:rsid w:val="00DC6E02"/>
    <w:rsid w:val="00DC70E8"/>
    <w:rsid w:val="00DC7154"/>
    <w:rsid w:val="00DC7539"/>
    <w:rsid w:val="00DC77E9"/>
    <w:rsid w:val="00DD0572"/>
    <w:rsid w:val="00DD08D1"/>
    <w:rsid w:val="00DD0B12"/>
    <w:rsid w:val="00DD0DC0"/>
    <w:rsid w:val="00DD0E18"/>
    <w:rsid w:val="00DD12B9"/>
    <w:rsid w:val="00DD22A2"/>
    <w:rsid w:val="00DD22F9"/>
    <w:rsid w:val="00DD2489"/>
    <w:rsid w:val="00DD24C7"/>
    <w:rsid w:val="00DD269E"/>
    <w:rsid w:val="00DD2742"/>
    <w:rsid w:val="00DD286E"/>
    <w:rsid w:val="00DD2969"/>
    <w:rsid w:val="00DD2993"/>
    <w:rsid w:val="00DD2D6E"/>
    <w:rsid w:val="00DD32FE"/>
    <w:rsid w:val="00DD33DC"/>
    <w:rsid w:val="00DD34A6"/>
    <w:rsid w:val="00DD36EF"/>
    <w:rsid w:val="00DD38B0"/>
    <w:rsid w:val="00DD3EAC"/>
    <w:rsid w:val="00DD3F91"/>
    <w:rsid w:val="00DD3FD0"/>
    <w:rsid w:val="00DD4B89"/>
    <w:rsid w:val="00DD50E2"/>
    <w:rsid w:val="00DD5272"/>
    <w:rsid w:val="00DD52A2"/>
    <w:rsid w:val="00DD5348"/>
    <w:rsid w:val="00DD5455"/>
    <w:rsid w:val="00DD54F8"/>
    <w:rsid w:val="00DD5564"/>
    <w:rsid w:val="00DD5F3B"/>
    <w:rsid w:val="00DD6193"/>
    <w:rsid w:val="00DD638F"/>
    <w:rsid w:val="00DD664E"/>
    <w:rsid w:val="00DD6E94"/>
    <w:rsid w:val="00DD6E96"/>
    <w:rsid w:val="00DD7023"/>
    <w:rsid w:val="00DD7353"/>
    <w:rsid w:val="00DD73C0"/>
    <w:rsid w:val="00DD7670"/>
    <w:rsid w:val="00DD7AA9"/>
    <w:rsid w:val="00DD7D1F"/>
    <w:rsid w:val="00DE0299"/>
    <w:rsid w:val="00DE0324"/>
    <w:rsid w:val="00DE0C67"/>
    <w:rsid w:val="00DE0FCC"/>
    <w:rsid w:val="00DE1192"/>
    <w:rsid w:val="00DE1614"/>
    <w:rsid w:val="00DE1975"/>
    <w:rsid w:val="00DE1A06"/>
    <w:rsid w:val="00DE1C4D"/>
    <w:rsid w:val="00DE28A6"/>
    <w:rsid w:val="00DE2C37"/>
    <w:rsid w:val="00DE2C5A"/>
    <w:rsid w:val="00DE2DED"/>
    <w:rsid w:val="00DE31B5"/>
    <w:rsid w:val="00DE3298"/>
    <w:rsid w:val="00DE3723"/>
    <w:rsid w:val="00DE376B"/>
    <w:rsid w:val="00DE37AD"/>
    <w:rsid w:val="00DE37B0"/>
    <w:rsid w:val="00DE39E4"/>
    <w:rsid w:val="00DE3B1A"/>
    <w:rsid w:val="00DE3B34"/>
    <w:rsid w:val="00DE3E0C"/>
    <w:rsid w:val="00DE490B"/>
    <w:rsid w:val="00DE4D22"/>
    <w:rsid w:val="00DE52D3"/>
    <w:rsid w:val="00DE54CC"/>
    <w:rsid w:val="00DE58CB"/>
    <w:rsid w:val="00DE592D"/>
    <w:rsid w:val="00DE5971"/>
    <w:rsid w:val="00DE5D25"/>
    <w:rsid w:val="00DE65D6"/>
    <w:rsid w:val="00DE668E"/>
    <w:rsid w:val="00DE6D69"/>
    <w:rsid w:val="00DE6D8B"/>
    <w:rsid w:val="00DE74BA"/>
    <w:rsid w:val="00DE7CC9"/>
    <w:rsid w:val="00DF04BF"/>
    <w:rsid w:val="00DF0DAB"/>
    <w:rsid w:val="00DF106A"/>
    <w:rsid w:val="00DF1350"/>
    <w:rsid w:val="00DF137F"/>
    <w:rsid w:val="00DF16A3"/>
    <w:rsid w:val="00DF1F5C"/>
    <w:rsid w:val="00DF2153"/>
    <w:rsid w:val="00DF21BC"/>
    <w:rsid w:val="00DF21E2"/>
    <w:rsid w:val="00DF244C"/>
    <w:rsid w:val="00DF288A"/>
    <w:rsid w:val="00DF2AAC"/>
    <w:rsid w:val="00DF2B0A"/>
    <w:rsid w:val="00DF3658"/>
    <w:rsid w:val="00DF38EA"/>
    <w:rsid w:val="00DF4038"/>
    <w:rsid w:val="00DF4382"/>
    <w:rsid w:val="00DF457E"/>
    <w:rsid w:val="00DF4C1F"/>
    <w:rsid w:val="00DF50A7"/>
    <w:rsid w:val="00DF5434"/>
    <w:rsid w:val="00DF601D"/>
    <w:rsid w:val="00DF6549"/>
    <w:rsid w:val="00DF6577"/>
    <w:rsid w:val="00DF68AA"/>
    <w:rsid w:val="00DF69A0"/>
    <w:rsid w:val="00DF6B33"/>
    <w:rsid w:val="00DF710F"/>
    <w:rsid w:val="00DF7233"/>
    <w:rsid w:val="00DF74ED"/>
    <w:rsid w:val="00DF750E"/>
    <w:rsid w:val="00DF751F"/>
    <w:rsid w:val="00DF7973"/>
    <w:rsid w:val="00DF7B0A"/>
    <w:rsid w:val="00DF7B4E"/>
    <w:rsid w:val="00DF7B72"/>
    <w:rsid w:val="00DF7CB1"/>
    <w:rsid w:val="00DF7E06"/>
    <w:rsid w:val="00E0035D"/>
    <w:rsid w:val="00E00440"/>
    <w:rsid w:val="00E004B3"/>
    <w:rsid w:val="00E00806"/>
    <w:rsid w:val="00E00979"/>
    <w:rsid w:val="00E00A89"/>
    <w:rsid w:val="00E00BA5"/>
    <w:rsid w:val="00E00F89"/>
    <w:rsid w:val="00E01015"/>
    <w:rsid w:val="00E01267"/>
    <w:rsid w:val="00E01414"/>
    <w:rsid w:val="00E015D3"/>
    <w:rsid w:val="00E01AF5"/>
    <w:rsid w:val="00E01E6D"/>
    <w:rsid w:val="00E02084"/>
    <w:rsid w:val="00E0240D"/>
    <w:rsid w:val="00E02432"/>
    <w:rsid w:val="00E02748"/>
    <w:rsid w:val="00E02E52"/>
    <w:rsid w:val="00E02FC5"/>
    <w:rsid w:val="00E0315A"/>
    <w:rsid w:val="00E032C6"/>
    <w:rsid w:val="00E033A4"/>
    <w:rsid w:val="00E03578"/>
    <w:rsid w:val="00E040DA"/>
    <w:rsid w:val="00E0429F"/>
    <w:rsid w:val="00E042D0"/>
    <w:rsid w:val="00E042D3"/>
    <w:rsid w:val="00E045EF"/>
    <w:rsid w:val="00E0486D"/>
    <w:rsid w:val="00E048C2"/>
    <w:rsid w:val="00E049A1"/>
    <w:rsid w:val="00E04B21"/>
    <w:rsid w:val="00E04BC4"/>
    <w:rsid w:val="00E0521A"/>
    <w:rsid w:val="00E052B3"/>
    <w:rsid w:val="00E0548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6BA3"/>
    <w:rsid w:val="00E06C88"/>
    <w:rsid w:val="00E07355"/>
    <w:rsid w:val="00E0759A"/>
    <w:rsid w:val="00E076CC"/>
    <w:rsid w:val="00E078E2"/>
    <w:rsid w:val="00E07C7A"/>
    <w:rsid w:val="00E07F39"/>
    <w:rsid w:val="00E07F7B"/>
    <w:rsid w:val="00E10341"/>
    <w:rsid w:val="00E10370"/>
    <w:rsid w:val="00E10902"/>
    <w:rsid w:val="00E109A7"/>
    <w:rsid w:val="00E10B49"/>
    <w:rsid w:val="00E10E64"/>
    <w:rsid w:val="00E10ECA"/>
    <w:rsid w:val="00E10F42"/>
    <w:rsid w:val="00E112F3"/>
    <w:rsid w:val="00E118F2"/>
    <w:rsid w:val="00E11986"/>
    <w:rsid w:val="00E11F2E"/>
    <w:rsid w:val="00E12335"/>
    <w:rsid w:val="00E127CE"/>
    <w:rsid w:val="00E128D7"/>
    <w:rsid w:val="00E13644"/>
    <w:rsid w:val="00E1368C"/>
    <w:rsid w:val="00E13722"/>
    <w:rsid w:val="00E13E5E"/>
    <w:rsid w:val="00E14290"/>
    <w:rsid w:val="00E150B6"/>
    <w:rsid w:val="00E1563C"/>
    <w:rsid w:val="00E15647"/>
    <w:rsid w:val="00E157FF"/>
    <w:rsid w:val="00E15D18"/>
    <w:rsid w:val="00E1612D"/>
    <w:rsid w:val="00E1614C"/>
    <w:rsid w:val="00E163C5"/>
    <w:rsid w:val="00E16686"/>
    <w:rsid w:val="00E167AF"/>
    <w:rsid w:val="00E16966"/>
    <w:rsid w:val="00E1697B"/>
    <w:rsid w:val="00E16D12"/>
    <w:rsid w:val="00E1774A"/>
    <w:rsid w:val="00E17A74"/>
    <w:rsid w:val="00E207DE"/>
    <w:rsid w:val="00E2093A"/>
    <w:rsid w:val="00E20E70"/>
    <w:rsid w:val="00E20F4E"/>
    <w:rsid w:val="00E21308"/>
    <w:rsid w:val="00E214D9"/>
    <w:rsid w:val="00E21EA6"/>
    <w:rsid w:val="00E22007"/>
    <w:rsid w:val="00E2253F"/>
    <w:rsid w:val="00E225C0"/>
    <w:rsid w:val="00E22878"/>
    <w:rsid w:val="00E2321D"/>
    <w:rsid w:val="00E237BD"/>
    <w:rsid w:val="00E23850"/>
    <w:rsid w:val="00E23958"/>
    <w:rsid w:val="00E23970"/>
    <w:rsid w:val="00E23A60"/>
    <w:rsid w:val="00E23D73"/>
    <w:rsid w:val="00E23DE1"/>
    <w:rsid w:val="00E24254"/>
    <w:rsid w:val="00E243F9"/>
    <w:rsid w:val="00E2461B"/>
    <w:rsid w:val="00E258C6"/>
    <w:rsid w:val="00E25A5D"/>
    <w:rsid w:val="00E25A73"/>
    <w:rsid w:val="00E25B59"/>
    <w:rsid w:val="00E25C49"/>
    <w:rsid w:val="00E25E93"/>
    <w:rsid w:val="00E2615F"/>
    <w:rsid w:val="00E264D3"/>
    <w:rsid w:val="00E26BB0"/>
    <w:rsid w:val="00E27029"/>
    <w:rsid w:val="00E2770A"/>
    <w:rsid w:val="00E277FD"/>
    <w:rsid w:val="00E27905"/>
    <w:rsid w:val="00E27994"/>
    <w:rsid w:val="00E27C9D"/>
    <w:rsid w:val="00E27D38"/>
    <w:rsid w:val="00E27FC9"/>
    <w:rsid w:val="00E304B2"/>
    <w:rsid w:val="00E3055E"/>
    <w:rsid w:val="00E30DF2"/>
    <w:rsid w:val="00E310C2"/>
    <w:rsid w:val="00E31436"/>
    <w:rsid w:val="00E31957"/>
    <w:rsid w:val="00E319D9"/>
    <w:rsid w:val="00E31A1E"/>
    <w:rsid w:val="00E320DF"/>
    <w:rsid w:val="00E33153"/>
    <w:rsid w:val="00E3322C"/>
    <w:rsid w:val="00E33634"/>
    <w:rsid w:val="00E33ABD"/>
    <w:rsid w:val="00E33C12"/>
    <w:rsid w:val="00E343FA"/>
    <w:rsid w:val="00E34800"/>
    <w:rsid w:val="00E3499E"/>
    <w:rsid w:val="00E34E01"/>
    <w:rsid w:val="00E34EC5"/>
    <w:rsid w:val="00E34EEA"/>
    <w:rsid w:val="00E35648"/>
    <w:rsid w:val="00E3574A"/>
    <w:rsid w:val="00E3581E"/>
    <w:rsid w:val="00E35F98"/>
    <w:rsid w:val="00E36005"/>
    <w:rsid w:val="00E36BD1"/>
    <w:rsid w:val="00E36C45"/>
    <w:rsid w:val="00E37373"/>
    <w:rsid w:val="00E3746E"/>
    <w:rsid w:val="00E3756E"/>
    <w:rsid w:val="00E37769"/>
    <w:rsid w:val="00E37D50"/>
    <w:rsid w:val="00E37DA9"/>
    <w:rsid w:val="00E37E08"/>
    <w:rsid w:val="00E401CC"/>
    <w:rsid w:val="00E40653"/>
    <w:rsid w:val="00E409C0"/>
    <w:rsid w:val="00E40B40"/>
    <w:rsid w:val="00E40CEE"/>
    <w:rsid w:val="00E41305"/>
    <w:rsid w:val="00E418AE"/>
    <w:rsid w:val="00E41C2A"/>
    <w:rsid w:val="00E41E92"/>
    <w:rsid w:val="00E41EE9"/>
    <w:rsid w:val="00E41F34"/>
    <w:rsid w:val="00E42114"/>
    <w:rsid w:val="00E4236B"/>
    <w:rsid w:val="00E426E8"/>
    <w:rsid w:val="00E42837"/>
    <w:rsid w:val="00E4303E"/>
    <w:rsid w:val="00E43465"/>
    <w:rsid w:val="00E4355F"/>
    <w:rsid w:val="00E43588"/>
    <w:rsid w:val="00E437BB"/>
    <w:rsid w:val="00E437D6"/>
    <w:rsid w:val="00E43AD7"/>
    <w:rsid w:val="00E43B9E"/>
    <w:rsid w:val="00E43EC7"/>
    <w:rsid w:val="00E44106"/>
    <w:rsid w:val="00E4412E"/>
    <w:rsid w:val="00E4437A"/>
    <w:rsid w:val="00E4446F"/>
    <w:rsid w:val="00E4459F"/>
    <w:rsid w:val="00E4476E"/>
    <w:rsid w:val="00E44EA6"/>
    <w:rsid w:val="00E44F72"/>
    <w:rsid w:val="00E4515F"/>
    <w:rsid w:val="00E45165"/>
    <w:rsid w:val="00E453E8"/>
    <w:rsid w:val="00E4553F"/>
    <w:rsid w:val="00E45725"/>
    <w:rsid w:val="00E45796"/>
    <w:rsid w:val="00E45BD5"/>
    <w:rsid w:val="00E45FAE"/>
    <w:rsid w:val="00E46A17"/>
    <w:rsid w:val="00E46F53"/>
    <w:rsid w:val="00E471EC"/>
    <w:rsid w:val="00E47B93"/>
    <w:rsid w:val="00E5124C"/>
    <w:rsid w:val="00E51372"/>
    <w:rsid w:val="00E513CD"/>
    <w:rsid w:val="00E5184E"/>
    <w:rsid w:val="00E519FF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3D83"/>
    <w:rsid w:val="00E5409F"/>
    <w:rsid w:val="00E5461B"/>
    <w:rsid w:val="00E54A3A"/>
    <w:rsid w:val="00E54AA6"/>
    <w:rsid w:val="00E54B1E"/>
    <w:rsid w:val="00E54CCD"/>
    <w:rsid w:val="00E54DA9"/>
    <w:rsid w:val="00E54FDC"/>
    <w:rsid w:val="00E552BB"/>
    <w:rsid w:val="00E55508"/>
    <w:rsid w:val="00E55AC4"/>
    <w:rsid w:val="00E55AD8"/>
    <w:rsid w:val="00E561C4"/>
    <w:rsid w:val="00E56321"/>
    <w:rsid w:val="00E5676F"/>
    <w:rsid w:val="00E569CC"/>
    <w:rsid w:val="00E56CD0"/>
    <w:rsid w:val="00E57402"/>
    <w:rsid w:val="00E57423"/>
    <w:rsid w:val="00E575B6"/>
    <w:rsid w:val="00E5760B"/>
    <w:rsid w:val="00E60065"/>
    <w:rsid w:val="00E601B2"/>
    <w:rsid w:val="00E60248"/>
    <w:rsid w:val="00E60775"/>
    <w:rsid w:val="00E60A70"/>
    <w:rsid w:val="00E60D30"/>
    <w:rsid w:val="00E60E19"/>
    <w:rsid w:val="00E60F55"/>
    <w:rsid w:val="00E6122D"/>
    <w:rsid w:val="00E614B9"/>
    <w:rsid w:val="00E615D6"/>
    <w:rsid w:val="00E61754"/>
    <w:rsid w:val="00E617A6"/>
    <w:rsid w:val="00E61FE5"/>
    <w:rsid w:val="00E62163"/>
    <w:rsid w:val="00E6236C"/>
    <w:rsid w:val="00E626A1"/>
    <w:rsid w:val="00E62DAA"/>
    <w:rsid w:val="00E638A5"/>
    <w:rsid w:val="00E63EEC"/>
    <w:rsid w:val="00E63F4A"/>
    <w:rsid w:val="00E6407D"/>
    <w:rsid w:val="00E641FE"/>
    <w:rsid w:val="00E647CB"/>
    <w:rsid w:val="00E64B8C"/>
    <w:rsid w:val="00E64BA3"/>
    <w:rsid w:val="00E64CB8"/>
    <w:rsid w:val="00E6508F"/>
    <w:rsid w:val="00E6541B"/>
    <w:rsid w:val="00E656B4"/>
    <w:rsid w:val="00E65BB2"/>
    <w:rsid w:val="00E65BFC"/>
    <w:rsid w:val="00E6651F"/>
    <w:rsid w:val="00E6681F"/>
    <w:rsid w:val="00E66827"/>
    <w:rsid w:val="00E66BB0"/>
    <w:rsid w:val="00E66CFA"/>
    <w:rsid w:val="00E66E01"/>
    <w:rsid w:val="00E67162"/>
    <w:rsid w:val="00E675D3"/>
    <w:rsid w:val="00E67A98"/>
    <w:rsid w:val="00E67F13"/>
    <w:rsid w:val="00E7042C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2978"/>
    <w:rsid w:val="00E736D8"/>
    <w:rsid w:val="00E737A7"/>
    <w:rsid w:val="00E739DD"/>
    <w:rsid w:val="00E74163"/>
    <w:rsid w:val="00E74CE7"/>
    <w:rsid w:val="00E7569F"/>
    <w:rsid w:val="00E758DE"/>
    <w:rsid w:val="00E75B9F"/>
    <w:rsid w:val="00E76296"/>
    <w:rsid w:val="00E76304"/>
    <w:rsid w:val="00E76769"/>
    <w:rsid w:val="00E76B72"/>
    <w:rsid w:val="00E76D13"/>
    <w:rsid w:val="00E77372"/>
    <w:rsid w:val="00E778DC"/>
    <w:rsid w:val="00E77B69"/>
    <w:rsid w:val="00E77C07"/>
    <w:rsid w:val="00E77C21"/>
    <w:rsid w:val="00E77C5B"/>
    <w:rsid w:val="00E77DFE"/>
    <w:rsid w:val="00E8039D"/>
    <w:rsid w:val="00E804D5"/>
    <w:rsid w:val="00E8099D"/>
    <w:rsid w:val="00E80AEF"/>
    <w:rsid w:val="00E80C3B"/>
    <w:rsid w:val="00E80D37"/>
    <w:rsid w:val="00E8112E"/>
    <w:rsid w:val="00E81317"/>
    <w:rsid w:val="00E81353"/>
    <w:rsid w:val="00E819CC"/>
    <w:rsid w:val="00E819D0"/>
    <w:rsid w:val="00E81C0C"/>
    <w:rsid w:val="00E81C58"/>
    <w:rsid w:val="00E81ED0"/>
    <w:rsid w:val="00E8208A"/>
    <w:rsid w:val="00E8254D"/>
    <w:rsid w:val="00E828D7"/>
    <w:rsid w:val="00E836E3"/>
    <w:rsid w:val="00E83C0D"/>
    <w:rsid w:val="00E842A1"/>
    <w:rsid w:val="00E84461"/>
    <w:rsid w:val="00E84A6F"/>
    <w:rsid w:val="00E84DA8"/>
    <w:rsid w:val="00E8547F"/>
    <w:rsid w:val="00E8584A"/>
    <w:rsid w:val="00E85BC5"/>
    <w:rsid w:val="00E85D79"/>
    <w:rsid w:val="00E86510"/>
    <w:rsid w:val="00E86817"/>
    <w:rsid w:val="00E868EB"/>
    <w:rsid w:val="00E86987"/>
    <w:rsid w:val="00E86B5E"/>
    <w:rsid w:val="00E86EA7"/>
    <w:rsid w:val="00E8735B"/>
    <w:rsid w:val="00E87FDC"/>
    <w:rsid w:val="00E909EB"/>
    <w:rsid w:val="00E91DB6"/>
    <w:rsid w:val="00E91FF9"/>
    <w:rsid w:val="00E9223A"/>
    <w:rsid w:val="00E929A5"/>
    <w:rsid w:val="00E92A27"/>
    <w:rsid w:val="00E92A84"/>
    <w:rsid w:val="00E92E0F"/>
    <w:rsid w:val="00E93A79"/>
    <w:rsid w:val="00E93FAB"/>
    <w:rsid w:val="00E94304"/>
    <w:rsid w:val="00E9430C"/>
    <w:rsid w:val="00E94713"/>
    <w:rsid w:val="00E9482F"/>
    <w:rsid w:val="00E94934"/>
    <w:rsid w:val="00E949BE"/>
    <w:rsid w:val="00E94BAB"/>
    <w:rsid w:val="00E94DEB"/>
    <w:rsid w:val="00E952EC"/>
    <w:rsid w:val="00E95E6D"/>
    <w:rsid w:val="00E9602C"/>
    <w:rsid w:val="00E9619B"/>
    <w:rsid w:val="00E9669E"/>
    <w:rsid w:val="00E969F7"/>
    <w:rsid w:val="00E96BA0"/>
    <w:rsid w:val="00E96CB5"/>
    <w:rsid w:val="00E9717B"/>
    <w:rsid w:val="00E97CDB"/>
    <w:rsid w:val="00EA0412"/>
    <w:rsid w:val="00EA0A6B"/>
    <w:rsid w:val="00EA0C4C"/>
    <w:rsid w:val="00EA0D86"/>
    <w:rsid w:val="00EA1448"/>
    <w:rsid w:val="00EA1649"/>
    <w:rsid w:val="00EA1D1F"/>
    <w:rsid w:val="00EA1DFB"/>
    <w:rsid w:val="00EA2550"/>
    <w:rsid w:val="00EA297B"/>
    <w:rsid w:val="00EA2EB5"/>
    <w:rsid w:val="00EA32BD"/>
    <w:rsid w:val="00EA357D"/>
    <w:rsid w:val="00EA3676"/>
    <w:rsid w:val="00EA3B45"/>
    <w:rsid w:val="00EA3E8C"/>
    <w:rsid w:val="00EA409D"/>
    <w:rsid w:val="00EA42F2"/>
    <w:rsid w:val="00EA4303"/>
    <w:rsid w:val="00EA4668"/>
    <w:rsid w:val="00EA4A90"/>
    <w:rsid w:val="00EA4BB7"/>
    <w:rsid w:val="00EA4C58"/>
    <w:rsid w:val="00EA53D3"/>
    <w:rsid w:val="00EA5A24"/>
    <w:rsid w:val="00EA5F3E"/>
    <w:rsid w:val="00EA6002"/>
    <w:rsid w:val="00EA677D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69A"/>
    <w:rsid w:val="00EB1BDA"/>
    <w:rsid w:val="00EB1C45"/>
    <w:rsid w:val="00EB2AB1"/>
    <w:rsid w:val="00EB2D2A"/>
    <w:rsid w:val="00EB30F6"/>
    <w:rsid w:val="00EB372E"/>
    <w:rsid w:val="00EB3C1D"/>
    <w:rsid w:val="00EB4473"/>
    <w:rsid w:val="00EB49AD"/>
    <w:rsid w:val="00EB49E6"/>
    <w:rsid w:val="00EB4E31"/>
    <w:rsid w:val="00EB4FD8"/>
    <w:rsid w:val="00EB54F0"/>
    <w:rsid w:val="00EB5D0D"/>
    <w:rsid w:val="00EB63D2"/>
    <w:rsid w:val="00EB6D0C"/>
    <w:rsid w:val="00EB7701"/>
    <w:rsid w:val="00EB7861"/>
    <w:rsid w:val="00EC0071"/>
    <w:rsid w:val="00EC038B"/>
    <w:rsid w:val="00EC03C2"/>
    <w:rsid w:val="00EC06C6"/>
    <w:rsid w:val="00EC0AA8"/>
    <w:rsid w:val="00EC0AEF"/>
    <w:rsid w:val="00EC0F4F"/>
    <w:rsid w:val="00EC12FB"/>
    <w:rsid w:val="00EC1482"/>
    <w:rsid w:val="00EC14AD"/>
    <w:rsid w:val="00EC1C78"/>
    <w:rsid w:val="00EC1CBC"/>
    <w:rsid w:val="00EC1E27"/>
    <w:rsid w:val="00EC1E80"/>
    <w:rsid w:val="00EC232A"/>
    <w:rsid w:val="00EC2411"/>
    <w:rsid w:val="00EC2B6C"/>
    <w:rsid w:val="00EC2DB9"/>
    <w:rsid w:val="00EC2FFD"/>
    <w:rsid w:val="00EC3235"/>
    <w:rsid w:val="00EC3BF9"/>
    <w:rsid w:val="00EC3FC0"/>
    <w:rsid w:val="00EC412E"/>
    <w:rsid w:val="00EC414B"/>
    <w:rsid w:val="00EC41BB"/>
    <w:rsid w:val="00EC43D3"/>
    <w:rsid w:val="00EC492E"/>
    <w:rsid w:val="00EC4976"/>
    <w:rsid w:val="00EC49E0"/>
    <w:rsid w:val="00EC4CD4"/>
    <w:rsid w:val="00EC51F7"/>
    <w:rsid w:val="00EC5856"/>
    <w:rsid w:val="00EC59EB"/>
    <w:rsid w:val="00EC61F5"/>
    <w:rsid w:val="00EC62F8"/>
    <w:rsid w:val="00EC6840"/>
    <w:rsid w:val="00EC6872"/>
    <w:rsid w:val="00EC6B04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0FFE"/>
    <w:rsid w:val="00ED1776"/>
    <w:rsid w:val="00ED2034"/>
    <w:rsid w:val="00ED20B8"/>
    <w:rsid w:val="00ED24D1"/>
    <w:rsid w:val="00ED346D"/>
    <w:rsid w:val="00ED38FA"/>
    <w:rsid w:val="00ED39C8"/>
    <w:rsid w:val="00ED3DF4"/>
    <w:rsid w:val="00ED42B5"/>
    <w:rsid w:val="00ED43B1"/>
    <w:rsid w:val="00ED4F07"/>
    <w:rsid w:val="00ED53C8"/>
    <w:rsid w:val="00ED564F"/>
    <w:rsid w:val="00ED5664"/>
    <w:rsid w:val="00ED5695"/>
    <w:rsid w:val="00ED596D"/>
    <w:rsid w:val="00ED5A28"/>
    <w:rsid w:val="00ED5E65"/>
    <w:rsid w:val="00ED6495"/>
    <w:rsid w:val="00ED6AFE"/>
    <w:rsid w:val="00ED6C70"/>
    <w:rsid w:val="00ED6EB2"/>
    <w:rsid w:val="00ED6ED6"/>
    <w:rsid w:val="00ED7072"/>
    <w:rsid w:val="00ED7479"/>
    <w:rsid w:val="00ED7493"/>
    <w:rsid w:val="00ED757A"/>
    <w:rsid w:val="00ED7947"/>
    <w:rsid w:val="00ED797A"/>
    <w:rsid w:val="00EE03E7"/>
    <w:rsid w:val="00EE050A"/>
    <w:rsid w:val="00EE1048"/>
    <w:rsid w:val="00EE1202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28D2"/>
    <w:rsid w:val="00EE31D7"/>
    <w:rsid w:val="00EE37D8"/>
    <w:rsid w:val="00EE3C43"/>
    <w:rsid w:val="00EE41E4"/>
    <w:rsid w:val="00EE47CE"/>
    <w:rsid w:val="00EE4A3C"/>
    <w:rsid w:val="00EE4C11"/>
    <w:rsid w:val="00EE4C20"/>
    <w:rsid w:val="00EE4DA6"/>
    <w:rsid w:val="00EE51A8"/>
    <w:rsid w:val="00EE549A"/>
    <w:rsid w:val="00EE5930"/>
    <w:rsid w:val="00EE5A75"/>
    <w:rsid w:val="00EE652E"/>
    <w:rsid w:val="00EE68C2"/>
    <w:rsid w:val="00EE6DBE"/>
    <w:rsid w:val="00EE71EB"/>
    <w:rsid w:val="00EE73CB"/>
    <w:rsid w:val="00EE742B"/>
    <w:rsid w:val="00EE7510"/>
    <w:rsid w:val="00EE7600"/>
    <w:rsid w:val="00EE77C2"/>
    <w:rsid w:val="00EE7A69"/>
    <w:rsid w:val="00EE7C0C"/>
    <w:rsid w:val="00EF01A2"/>
    <w:rsid w:val="00EF038D"/>
    <w:rsid w:val="00EF039F"/>
    <w:rsid w:val="00EF0A21"/>
    <w:rsid w:val="00EF0B84"/>
    <w:rsid w:val="00EF0B94"/>
    <w:rsid w:val="00EF0C6D"/>
    <w:rsid w:val="00EF1439"/>
    <w:rsid w:val="00EF192D"/>
    <w:rsid w:val="00EF1A23"/>
    <w:rsid w:val="00EF1DDC"/>
    <w:rsid w:val="00EF245F"/>
    <w:rsid w:val="00EF2A39"/>
    <w:rsid w:val="00EF3109"/>
    <w:rsid w:val="00EF322D"/>
    <w:rsid w:val="00EF3741"/>
    <w:rsid w:val="00EF397C"/>
    <w:rsid w:val="00EF3BDB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178"/>
    <w:rsid w:val="00F0039F"/>
    <w:rsid w:val="00F00455"/>
    <w:rsid w:val="00F0073C"/>
    <w:rsid w:val="00F00BC0"/>
    <w:rsid w:val="00F00DE2"/>
    <w:rsid w:val="00F01E44"/>
    <w:rsid w:val="00F01E45"/>
    <w:rsid w:val="00F0233B"/>
    <w:rsid w:val="00F0245D"/>
    <w:rsid w:val="00F0253C"/>
    <w:rsid w:val="00F0284D"/>
    <w:rsid w:val="00F03162"/>
    <w:rsid w:val="00F03698"/>
    <w:rsid w:val="00F03B7F"/>
    <w:rsid w:val="00F03DF9"/>
    <w:rsid w:val="00F04117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66"/>
    <w:rsid w:val="00F1009F"/>
    <w:rsid w:val="00F101D0"/>
    <w:rsid w:val="00F10774"/>
    <w:rsid w:val="00F10CCF"/>
    <w:rsid w:val="00F10E89"/>
    <w:rsid w:val="00F10EC2"/>
    <w:rsid w:val="00F10EE8"/>
    <w:rsid w:val="00F10FC0"/>
    <w:rsid w:val="00F11249"/>
    <w:rsid w:val="00F11803"/>
    <w:rsid w:val="00F11927"/>
    <w:rsid w:val="00F11E70"/>
    <w:rsid w:val="00F1201E"/>
    <w:rsid w:val="00F12314"/>
    <w:rsid w:val="00F124D0"/>
    <w:rsid w:val="00F1273D"/>
    <w:rsid w:val="00F127EA"/>
    <w:rsid w:val="00F12B38"/>
    <w:rsid w:val="00F12C64"/>
    <w:rsid w:val="00F12E4E"/>
    <w:rsid w:val="00F12E94"/>
    <w:rsid w:val="00F13171"/>
    <w:rsid w:val="00F131AD"/>
    <w:rsid w:val="00F13E03"/>
    <w:rsid w:val="00F13E85"/>
    <w:rsid w:val="00F14093"/>
    <w:rsid w:val="00F141E6"/>
    <w:rsid w:val="00F14682"/>
    <w:rsid w:val="00F15451"/>
    <w:rsid w:val="00F15970"/>
    <w:rsid w:val="00F15D49"/>
    <w:rsid w:val="00F15D69"/>
    <w:rsid w:val="00F15DFF"/>
    <w:rsid w:val="00F16021"/>
    <w:rsid w:val="00F164B2"/>
    <w:rsid w:val="00F16969"/>
    <w:rsid w:val="00F16F0C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49C"/>
    <w:rsid w:val="00F22727"/>
    <w:rsid w:val="00F227F0"/>
    <w:rsid w:val="00F22BEB"/>
    <w:rsid w:val="00F22E0F"/>
    <w:rsid w:val="00F2327A"/>
    <w:rsid w:val="00F232E4"/>
    <w:rsid w:val="00F237EC"/>
    <w:rsid w:val="00F239CD"/>
    <w:rsid w:val="00F23B36"/>
    <w:rsid w:val="00F24239"/>
    <w:rsid w:val="00F24532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A6"/>
    <w:rsid w:val="00F26BE1"/>
    <w:rsid w:val="00F271A8"/>
    <w:rsid w:val="00F2769A"/>
    <w:rsid w:val="00F2798C"/>
    <w:rsid w:val="00F27C0D"/>
    <w:rsid w:val="00F27C95"/>
    <w:rsid w:val="00F27EB1"/>
    <w:rsid w:val="00F301D4"/>
    <w:rsid w:val="00F31A73"/>
    <w:rsid w:val="00F31B12"/>
    <w:rsid w:val="00F3202B"/>
    <w:rsid w:val="00F32038"/>
    <w:rsid w:val="00F32106"/>
    <w:rsid w:val="00F32632"/>
    <w:rsid w:val="00F32866"/>
    <w:rsid w:val="00F3320E"/>
    <w:rsid w:val="00F33371"/>
    <w:rsid w:val="00F34438"/>
    <w:rsid w:val="00F34D18"/>
    <w:rsid w:val="00F356E7"/>
    <w:rsid w:val="00F35862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14"/>
    <w:rsid w:val="00F40BF4"/>
    <w:rsid w:val="00F40CCE"/>
    <w:rsid w:val="00F40EF0"/>
    <w:rsid w:val="00F40F79"/>
    <w:rsid w:val="00F413F7"/>
    <w:rsid w:val="00F41962"/>
    <w:rsid w:val="00F41B50"/>
    <w:rsid w:val="00F41C4D"/>
    <w:rsid w:val="00F424B8"/>
    <w:rsid w:val="00F427CB"/>
    <w:rsid w:val="00F428CC"/>
    <w:rsid w:val="00F42978"/>
    <w:rsid w:val="00F429F6"/>
    <w:rsid w:val="00F43043"/>
    <w:rsid w:val="00F430EB"/>
    <w:rsid w:val="00F4323B"/>
    <w:rsid w:val="00F4325F"/>
    <w:rsid w:val="00F43615"/>
    <w:rsid w:val="00F43669"/>
    <w:rsid w:val="00F436CD"/>
    <w:rsid w:val="00F43D28"/>
    <w:rsid w:val="00F43EB3"/>
    <w:rsid w:val="00F43EF6"/>
    <w:rsid w:val="00F44081"/>
    <w:rsid w:val="00F4413E"/>
    <w:rsid w:val="00F44639"/>
    <w:rsid w:val="00F44BE1"/>
    <w:rsid w:val="00F44DF0"/>
    <w:rsid w:val="00F4515C"/>
    <w:rsid w:val="00F4558E"/>
    <w:rsid w:val="00F45B53"/>
    <w:rsid w:val="00F45E3D"/>
    <w:rsid w:val="00F46297"/>
    <w:rsid w:val="00F462F7"/>
    <w:rsid w:val="00F467F7"/>
    <w:rsid w:val="00F46896"/>
    <w:rsid w:val="00F47AA4"/>
    <w:rsid w:val="00F47B0A"/>
    <w:rsid w:val="00F508F1"/>
    <w:rsid w:val="00F511DE"/>
    <w:rsid w:val="00F512FD"/>
    <w:rsid w:val="00F5178C"/>
    <w:rsid w:val="00F518A5"/>
    <w:rsid w:val="00F51AC3"/>
    <w:rsid w:val="00F51AD7"/>
    <w:rsid w:val="00F5220D"/>
    <w:rsid w:val="00F52D5B"/>
    <w:rsid w:val="00F52FAB"/>
    <w:rsid w:val="00F5316C"/>
    <w:rsid w:val="00F53623"/>
    <w:rsid w:val="00F53C02"/>
    <w:rsid w:val="00F53D6A"/>
    <w:rsid w:val="00F541DD"/>
    <w:rsid w:val="00F54B85"/>
    <w:rsid w:val="00F55640"/>
    <w:rsid w:val="00F556E0"/>
    <w:rsid w:val="00F5574E"/>
    <w:rsid w:val="00F55992"/>
    <w:rsid w:val="00F56709"/>
    <w:rsid w:val="00F57111"/>
    <w:rsid w:val="00F5744C"/>
    <w:rsid w:val="00F57C04"/>
    <w:rsid w:val="00F57D6F"/>
    <w:rsid w:val="00F60316"/>
    <w:rsid w:val="00F60634"/>
    <w:rsid w:val="00F6071B"/>
    <w:rsid w:val="00F6077A"/>
    <w:rsid w:val="00F60929"/>
    <w:rsid w:val="00F609DA"/>
    <w:rsid w:val="00F60A95"/>
    <w:rsid w:val="00F60C66"/>
    <w:rsid w:val="00F611FA"/>
    <w:rsid w:val="00F61542"/>
    <w:rsid w:val="00F61A5C"/>
    <w:rsid w:val="00F61C32"/>
    <w:rsid w:val="00F61F4B"/>
    <w:rsid w:val="00F6217E"/>
    <w:rsid w:val="00F6230D"/>
    <w:rsid w:val="00F623BE"/>
    <w:rsid w:val="00F6242C"/>
    <w:rsid w:val="00F625FD"/>
    <w:rsid w:val="00F62B0B"/>
    <w:rsid w:val="00F63E2A"/>
    <w:rsid w:val="00F6416A"/>
    <w:rsid w:val="00F6475A"/>
    <w:rsid w:val="00F648C5"/>
    <w:rsid w:val="00F64DCC"/>
    <w:rsid w:val="00F650E6"/>
    <w:rsid w:val="00F652FE"/>
    <w:rsid w:val="00F6538E"/>
    <w:rsid w:val="00F653E4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6C2"/>
    <w:rsid w:val="00F67E38"/>
    <w:rsid w:val="00F67E48"/>
    <w:rsid w:val="00F702DB"/>
    <w:rsid w:val="00F708C2"/>
    <w:rsid w:val="00F70AC2"/>
    <w:rsid w:val="00F70D9F"/>
    <w:rsid w:val="00F713A1"/>
    <w:rsid w:val="00F7155C"/>
    <w:rsid w:val="00F719C7"/>
    <w:rsid w:val="00F722F6"/>
    <w:rsid w:val="00F72803"/>
    <w:rsid w:val="00F72B65"/>
    <w:rsid w:val="00F72C96"/>
    <w:rsid w:val="00F72F8F"/>
    <w:rsid w:val="00F73073"/>
    <w:rsid w:val="00F73154"/>
    <w:rsid w:val="00F73184"/>
    <w:rsid w:val="00F73509"/>
    <w:rsid w:val="00F7350F"/>
    <w:rsid w:val="00F73576"/>
    <w:rsid w:val="00F735B2"/>
    <w:rsid w:val="00F736FE"/>
    <w:rsid w:val="00F739DB"/>
    <w:rsid w:val="00F73B99"/>
    <w:rsid w:val="00F741C4"/>
    <w:rsid w:val="00F74276"/>
    <w:rsid w:val="00F742EF"/>
    <w:rsid w:val="00F745CA"/>
    <w:rsid w:val="00F7481C"/>
    <w:rsid w:val="00F75184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788"/>
    <w:rsid w:val="00F768CD"/>
    <w:rsid w:val="00F807AD"/>
    <w:rsid w:val="00F80B6E"/>
    <w:rsid w:val="00F80D8F"/>
    <w:rsid w:val="00F81185"/>
    <w:rsid w:val="00F81225"/>
    <w:rsid w:val="00F8132E"/>
    <w:rsid w:val="00F8145B"/>
    <w:rsid w:val="00F81954"/>
    <w:rsid w:val="00F8225D"/>
    <w:rsid w:val="00F82327"/>
    <w:rsid w:val="00F825CD"/>
    <w:rsid w:val="00F8282A"/>
    <w:rsid w:val="00F82EDD"/>
    <w:rsid w:val="00F830C9"/>
    <w:rsid w:val="00F831F3"/>
    <w:rsid w:val="00F83278"/>
    <w:rsid w:val="00F839CD"/>
    <w:rsid w:val="00F83A6D"/>
    <w:rsid w:val="00F83EB4"/>
    <w:rsid w:val="00F83FC6"/>
    <w:rsid w:val="00F8400C"/>
    <w:rsid w:val="00F849EC"/>
    <w:rsid w:val="00F84A36"/>
    <w:rsid w:val="00F84FB8"/>
    <w:rsid w:val="00F853AE"/>
    <w:rsid w:val="00F858A9"/>
    <w:rsid w:val="00F85AA2"/>
    <w:rsid w:val="00F85E16"/>
    <w:rsid w:val="00F85E65"/>
    <w:rsid w:val="00F86556"/>
    <w:rsid w:val="00F8669C"/>
    <w:rsid w:val="00F866DB"/>
    <w:rsid w:val="00F86A76"/>
    <w:rsid w:val="00F86C65"/>
    <w:rsid w:val="00F87005"/>
    <w:rsid w:val="00F872C2"/>
    <w:rsid w:val="00F874A8"/>
    <w:rsid w:val="00F87580"/>
    <w:rsid w:val="00F8760E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A73"/>
    <w:rsid w:val="00F92D76"/>
    <w:rsid w:val="00F9322E"/>
    <w:rsid w:val="00F93383"/>
    <w:rsid w:val="00F934F7"/>
    <w:rsid w:val="00F9363B"/>
    <w:rsid w:val="00F9379F"/>
    <w:rsid w:val="00F93BF8"/>
    <w:rsid w:val="00F93EA0"/>
    <w:rsid w:val="00F94605"/>
    <w:rsid w:val="00F946E7"/>
    <w:rsid w:val="00F94D09"/>
    <w:rsid w:val="00F95223"/>
    <w:rsid w:val="00F95237"/>
    <w:rsid w:val="00F95343"/>
    <w:rsid w:val="00F957E8"/>
    <w:rsid w:val="00F959AD"/>
    <w:rsid w:val="00F95A9C"/>
    <w:rsid w:val="00F95AAB"/>
    <w:rsid w:val="00F96631"/>
    <w:rsid w:val="00F968CD"/>
    <w:rsid w:val="00F968FB"/>
    <w:rsid w:val="00F96ADC"/>
    <w:rsid w:val="00F96BC0"/>
    <w:rsid w:val="00F96C75"/>
    <w:rsid w:val="00F96E32"/>
    <w:rsid w:val="00F97031"/>
    <w:rsid w:val="00F9704A"/>
    <w:rsid w:val="00F97DD8"/>
    <w:rsid w:val="00FA069E"/>
    <w:rsid w:val="00FA06F8"/>
    <w:rsid w:val="00FA11C1"/>
    <w:rsid w:val="00FA16CB"/>
    <w:rsid w:val="00FA1EBD"/>
    <w:rsid w:val="00FA21CF"/>
    <w:rsid w:val="00FA2377"/>
    <w:rsid w:val="00FA25DB"/>
    <w:rsid w:val="00FA2616"/>
    <w:rsid w:val="00FA2E7D"/>
    <w:rsid w:val="00FA35C3"/>
    <w:rsid w:val="00FA3B23"/>
    <w:rsid w:val="00FA407A"/>
    <w:rsid w:val="00FA415A"/>
    <w:rsid w:val="00FA416A"/>
    <w:rsid w:val="00FA41F0"/>
    <w:rsid w:val="00FA4439"/>
    <w:rsid w:val="00FA45B1"/>
    <w:rsid w:val="00FA47D8"/>
    <w:rsid w:val="00FA4A5E"/>
    <w:rsid w:val="00FA4FCD"/>
    <w:rsid w:val="00FA5579"/>
    <w:rsid w:val="00FA582B"/>
    <w:rsid w:val="00FA5CD3"/>
    <w:rsid w:val="00FA5D75"/>
    <w:rsid w:val="00FA65DA"/>
    <w:rsid w:val="00FA676A"/>
    <w:rsid w:val="00FA6C38"/>
    <w:rsid w:val="00FA6E78"/>
    <w:rsid w:val="00FA71E8"/>
    <w:rsid w:val="00FA725B"/>
    <w:rsid w:val="00FA73F8"/>
    <w:rsid w:val="00FA7747"/>
    <w:rsid w:val="00FA793B"/>
    <w:rsid w:val="00FB029E"/>
    <w:rsid w:val="00FB0322"/>
    <w:rsid w:val="00FB0BB5"/>
    <w:rsid w:val="00FB11A9"/>
    <w:rsid w:val="00FB16F6"/>
    <w:rsid w:val="00FB1864"/>
    <w:rsid w:val="00FB1928"/>
    <w:rsid w:val="00FB26DC"/>
    <w:rsid w:val="00FB29D4"/>
    <w:rsid w:val="00FB2D40"/>
    <w:rsid w:val="00FB33FC"/>
    <w:rsid w:val="00FB3496"/>
    <w:rsid w:val="00FB3A67"/>
    <w:rsid w:val="00FB3A80"/>
    <w:rsid w:val="00FB416A"/>
    <w:rsid w:val="00FB421A"/>
    <w:rsid w:val="00FB49B3"/>
    <w:rsid w:val="00FB541A"/>
    <w:rsid w:val="00FB5649"/>
    <w:rsid w:val="00FB56B7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316"/>
    <w:rsid w:val="00FC0604"/>
    <w:rsid w:val="00FC0AA5"/>
    <w:rsid w:val="00FC1077"/>
    <w:rsid w:val="00FC111A"/>
    <w:rsid w:val="00FC166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72B"/>
    <w:rsid w:val="00FC3A90"/>
    <w:rsid w:val="00FC3C36"/>
    <w:rsid w:val="00FC3CA0"/>
    <w:rsid w:val="00FC42E7"/>
    <w:rsid w:val="00FC4ABC"/>
    <w:rsid w:val="00FC50CF"/>
    <w:rsid w:val="00FC5182"/>
    <w:rsid w:val="00FC57A1"/>
    <w:rsid w:val="00FC58FC"/>
    <w:rsid w:val="00FC598E"/>
    <w:rsid w:val="00FC59FA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C7F82"/>
    <w:rsid w:val="00FD0109"/>
    <w:rsid w:val="00FD0300"/>
    <w:rsid w:val="00FD0363"/>
    <w:rsid w:val="00FD0573"/>
    <w:rsid w:val="00FD0C7C"/>
    <w:rsid w:val="00FD128F"/>
    <w:rsid w:val="00FD1491"/>
    <w:rsid w:val="00FD2344"/>
    <w:rsid w:val="00FD269F"/>
    <w:rsid w:val="00FD26B8"/>
    <w:rsid w:val="00FD28F7"/>
    <w:rsid w:val="00FD2D02"/>
    <w:rsid w:val="00FD3097"/>
    <w:rsid w:val="00FD3453"/>
    <w:rsid w:val="00FD4A56"/>
    <w:rsid w:val="00FD51E4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23C8"/>
    <w:rsid w:val="00FE2880"/>
    <w:rsid w:val="00FE2A41"/>
    <w:rsid w:val="00FE332B"/>
    <w:rsid w:val="00FE33BC"/>
    <w:rsid w:val="00FE3512"/>
    <w:rsid w:val="00FE3958"/>
    <w:rsid w:val="00FE3AAC"/>
    <w:rsid w:val="00FE3CFA"/>
    <w:rsid w:val="00FE4293"/>
    <w:rsid w:val="00FE4641"/>
    <w:rsid w:val="00FE46F7"/>
    <w:rsid w:val="00FE4A22"/>
    <w:rsid w:val="00FE4EE2"/>
    <w:rsid w:val="00FE4F16"/>
    <w:rsid w:val="00FE4F74"/>
    <w:rsid w:val="00FE51AE"/>
    <w:rsid w:val="00FE52EA"/>
    <w:rsid w:val="00FE5BCD"/>
    <w:rsid w:val="00FE5EC1"/>
    <w:rsid w:val="00FE600C"/>
    <w:rsid w:val="00FE6819"/>
    <w:rsid w:val="00FE68A9"/>
    <w:rsid w:val="00FE696F"/>
    <w:rsid w:val="00FE6AF3"/>
    <w:rsid w:val="00FE6D3E"/>
    <w:rsid w:val="00FE7009"/>
    <w:rsid w:val="00FE7047"/>
    <w:rsid w:val="00FE715A"/>
    <w:rsid w:val="00FE7591"/>
    <w:rsid w:val="00FE7875"/>
    <w:rsid w:val="00FF09E9"/>
    <w:rsid w:val="00FF0DDB"/>
    <w:rsid w:val="00FF0EEC"/>
    <w:rsid w:val="00FF0F7D"/>
    <w:rsid w:val="00FF0F9A"/>
    <w:rsid w:val="00FF117F"/>
    <w:rsid w:val="00FF149B"/>
    <w:rsid w:val="00FF1838"/>
    <w:rsid w:val="00FF1A6E"/>
    <w:rsid w:val="00FF1CBF"/>
    <w:rsid w:val="00FF215A"/>
    <w:rsid w:val="00FF21CB"/>
    <w:rsid w:val="00FF284C"/>
    <w:rsid w:val="00FF2F9F"/>
    <w:rsid w:val="00FF37E0"/>
    <w:rsid w:val="00FF3897"/>
    <w:rsid w:val="00FF3AE1"/>
    <w:rsid w:val="00FF3F4A"/>
    <w:rsid w:val="00FF4636"/>
    <w:rsid w:val="00FF482C"/>
    <w:rsid w:val="00FF526B"/>
    <w:rsid w:val="00FF531F"/>
    <w:rsid w:val="00FF54CC"/>
    <w:rsid w:val="00FF5573"/>
    <w:rsid w:val="00FF6279"/>
    <w:rsid w:val="00FF6411"/>
    <w:rsid w:val="00FF6560"/>
    <w:rsid w:val="00FF6AB2"/>
    <w:rsid w:val="00FF6BD9"/>
    <w:rsid w:val="00FF757A"/>
    <w:rsid w:val="00FF7999"/>
    <w:rsid w:val="01AA0331"/>
    <w:rsid w:val="092205D3"/>
    <w:rsid w:val="109B397B"/>
    <w:rsid w:val="1812C785"/>
    <w:rsid w:val="18ABEB7D"/>
    <w:rsid w:val="1C019757"/>
    <w:rsid w:val="1FCC236E"/>
    <w:rsid w:val="21F8DDE6"/>
    <w:rsid w:val="2CD0E4BB"/>
    <w:rsid w:val="315EEF77"/>
    <w:rsid w:val="386FBD7C"/>
    <w:rsid w:val="3EFB9200"/>
    <w:rsid w:val="41FB12EC"/>
    <w:rsid w:val="43AA6090"/>
    <w:rsid w:val="44404F3F"/>
    <w:rsid w:val="4BB3B807"/>
    <w:rsid w:val="505157B9"/>
    <w:rsid w:val="5183CD71"/>
    <w:rsid w:val="5D122C0E"/>
    <w:rsid w:val="60619B8F"/>
    <w:rsid w:val="697485DF"/>
    <w:rsid w:val="6A54BD1B"/>
    <w:rsid w:val="6C2E8340"/>
    <w:rsid w:val="6F445F9B"/>
    <w:rsid w:val="739FC8CF"/>
    <w:rsid w:val="7A0EC63F"/>
    <w:rsid w:val="7A6A8E58"/>
    <w:rsid w:val="7CA9B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127E7EA1-F7EB-4E0F-A6AC-5623ABAB2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F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/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39"/>
    <w:rsid w:val="008974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character" w:customStyle="1" w:styleId="normaltextrun">
    <w:name w:val="normaltextrun"/>
    <w:basedOn w:val="DefaultParagraphFont"/>
    <w:rsid w:val="00682544"/>
  </w:style>
  <w:style w:type="character" w:customStyle="1" w:styleId="eop">
    <w:name w:val="eop"/>
    <w:basedOn w:val="DefaultParagraphFont"/>
    <w:rsid w:val="006825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5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BCDA4DA-FFA5-462F-BD62-36CD59D8B0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981B8C-3FD1-4E7E-BA6F-5A0E06E336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B3BCE1-C671-4BCA-BA39-54B33EF15CA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572</TotalTime>
  <Pages>9</Pages>
  <Words>1301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Penchanok, Witchusavett</cp:lastModifiedBy>
  <cp:revision>129</cp:revision>
  <cp:lastPrinted>2026-07-31T04:30:00Z</cp:lastPrinted>
  <dcterms:created xsi:type="dcterms:W3CDTF">2026-07-27T18:55:00Z</dcterms:created>
  <dcterms:modified xsi:type="dcterms:W3CDTF">2026-08-07T10:36:00Z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