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786B" w14:textId="77777777" w:rsidR="0010006E" w:rsidRPr="00E84699" w:rsidRDefault="0010006E" w:rsidP="0010006E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10"/>
          <w:szCs w:val="10"/>
        </w:rPr>
      </w:pPr>
    </w:p>
    <w:p w14:paraId="3CC8947C" w14:textId="555D1043" w:rsidR="0010006E" w:rsidRPr="00351CE2" w:rsidRDefault="00DA2E32" w:rsidP="0010006E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DA2E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อิ๊กดราซิล กรุ๊ป จำกัด (มหาชน) และบริษัทย่อย</w:t>
      </w:r>
    </w:p>
    <w:p w14:paraId="75F53D5F" w14:textId="77777777" w:rsidR="0010006E" w:rsidRPr="00351CE2" w:rsidRDefault="0010006E" w:rsidP="001000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79EB1C8E" w14:textId="513BDF13" w:rsidR="0028793E" w:rsidRPr="0028793E" w:rsidRDefault="0028793E" w:rsidP="00287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ข้อมูลทางการเงินระหว่างกาลรวม</w:t>
      </w:r>
    </w:p>
    <w:p w14:paraId="4BB36FBE" w14:textId="77777777" w:rsidR="0028793E" w:rsidRPr="0028793E" w:rsidRDefault="0028793E" w:rsidP="0028793E">
      <w:pPr>
        <w:pStyle w:val="MacroText"/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และข้อมูลทางการเงินระหว่างกาลเฉพาะกิจการ</w:t>
      </w:r>
    </w:p>
    <w:p w14:paraId="16932E2A" w14:textId="609108E1" w:rsidR="0010006E" w:rsidRPr="00351CE2" w:rsidRDefault="00B362B2" w:rsidP="001000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B362B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วันที่ 30 มิถุนายน 2569</w:t>
      </w:r>
    </w:p>
    <w:p w14:paraId="275ECA7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7A89FC76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AA734C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i/>
          <w:iCs/>
          <w:color w:val="000000"/>
          <w:sz w:val="32"/>
          <w:szCs w:val="32"/>
          <w:u w:val="single"/>
        </w:rPr>
      </w:pPr>
    </w:p>
    <w:p w14:paraId="1BA07E2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7714590F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62A98BCF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D656BAD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56E09FC4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25E0CD5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6D1EE6B2" w14:textId="77777777" w:rsidR="0010006E" w:rsidRPr="00351CE2" w:rsidRDefault="0010006E" w:rsidP="0010006E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  <w:sectPr w:rsidR="0010006E" w:rsidRPr="00351CE2" w:rsidSect="0010006E">
          <w:headerReference w:type="default" r:id="rId8"/>
          <w:pgSz w:w="11906" w:h="16838"/>
          <w:pgMar w:top="6946" w:right="2408" w:bottom="1440" w:left="4395" w:header="709" w:footer="210" w:gutter="0"/>
          <w:pgNumType w:start="1"/>
          <w:cols w:space="708"/>
          <w:docGrid w:linePitch="381"/>
        </w:sectPr>
      </w:pPr>
    </w:p>
    <w:p w14:paraId="487B9B07" w14:textId="77777777" w:rsidR="00274B42" w:rsidRDefault="00274B42" w:rsidP="00274B42">
      <w:pPr>
        <w:rPr>
          <w:rFonts w:ascii="Angsana New" w:hAnsi="Angsana New"/>
          <w:sz w:val="28"/>
          <w:szCs w:val="28"/>
        </w:rPr>
      </w:pPr>
    </w:p>
    <w:p w14:paraId="48F740EC" w14:textId="77777777" w:rsidR="00274B42" w:rsidRDefault="00274B42" w:rsidP="00274B42">
      <w:pPr>
        <w:rPr>
          <w:rFonts w:ascii="Angsana New" w:hAnsi="Angsana New"/>
          <w:sz w:val="28"/>
          <w:szCs w:val="28"/>
        </w:rPr>
      </w:pPr>
    </w:p>
    <w:p w14:paraId="50826E5B" w14:textId="77777777" w:rsidR="00274B42" w:rsidRPr="00D35CE4" w:rsidRDefault="00274B42" w:rsidP="00274B42">
      <w:pPr>
        <w:rPr>
          <w:rFonts w:ascii="Angsana New" w:hAnsi="Angsana New"/>
          <w:sz w:val="28"/>
          <w:szCs w:val="28"/>
        </w:rPr>
      </w:pPr>
    </w:p>
    <w:p w14:paraId="36D083FB" w14:textId="77777777" w:rsidR="00274B42" w:rsidRDefault="00274B42" w:rsidP="00274B42">
      <w:pPr>
        <w:pStyle w:val="Heading5"/>
        <w:jc w:val="thaiDistribute"/>
        <w:rPr>
          <w:rFonts w:ascii="Angsana New" w:hAnsi="Angsana New"/>
          <w:sz w:val="16"/>
          <w:szCs w:val="16"/>
        </w:rPr>
      </w:pPr>
    </w:p>
    <w:p w14:paraId="786415BD" w14:textId="77777777" w:rsidR="00274B42" w:rsidRPr="00CF15BF" w:rsidRDefault="00274B42" w:rsidP="00274B42">
      <w:pPr>
        <w:rPr>
          <w:sz w:val="10"/>
          <w:szCs w:val="10"/>
        </w:rPr>
      </w:pPr>
    </w:p>
    <w:p w14:paraId="32A2E088" w14:textId="77777777" w:rsidR="00274B42" w:rsidRDefault="00274B42" w:rsidP="00274B42">
      <w:pPr>
        <w:pStyle w:val="Heading5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8C9866" w14:textId="77777777" w:rsidR="00274B42" w:rsidRPr="005F3A1B" w:rsidRDefault="00274B42" w:rsidP="00274B42">
      <w:pPr>
        <w:spacing w:line="240" w:lineRule="auto"/>
        <w:rPr>
          <w:rFonts w:ascii="Angsana New" w:hAnsi="Angsana New"/>
          <w:sz w:val="6"/>
          <w:szCs w:val="6"/>
        </w:rPr>
      </w:pPr>
    </w:p>
    <w:p w14:paraId="05BF567A" w14:textId="77777777" w:rsidR="00274B42" w:rsidRPr="003210D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362C69">
        <w:rPr>
          <w:rFonts w:ascii="Angsana New" w:hAnsi="Angsana New"/>
          <w:b/>
          <w:bCs/>
          <w:sz w:val="29"/>
          <w:szCs w:val="29"/>
          <w:cs/>
        </w:rPr>
        <w:t>เสนอผู้ถือหุ้นและคณะกรรมการ</w:t>
      </w:r>
      <w:r w:rsidRPr="009941FC">
        <w:rPr>
          <w:rFonts w:ascii="Angsana New" w:hAnsi="Angsana New"/>
          <w:b/>
          <w:bCs/>
          <w:sz w:val="29"/>
          <w:szCs w:val="29"/>
          <w:cs/>
        </w:rPr>
        <w:t>บริษัท อิ๊กดราซิล กรุ๊ป จำกัด (มหาชน)</w:t>
      </w:r>
    </w:p>
    <w:p w14:paraId="18653C7F" w14:textId="77777777" w:rsidR="00274B42" w:rsidRPr="005F3A1B" w:rsidRDefault="00274B42" w:rsidP="00274B42">
      <w:pPr>
        <w:pStyle w:val="NoSpacing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7ECE941F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6E32AF">
        <w:rPr>
          <w:rFonts w:ascii="Angsana New" w:hAnsi="Angsana New"/>
          <w:sz w:val="29"/>
          <w:szCs w:val="29"/>
          <w:cs/>
        </w:rPr>
        <w:t xml:space="preserve">ข้าพเจ้าได้สอบทานงบการเงินรวมของบริษัท อิ๊กดราซิล กรุ๊ป จำกัด (มหาชน) และบริษัทย่อย ซึ่งประกอบด้วย   </w:t>
      </w:r>
      <w:r>
        <w:rPr>
          <w:rFonts w:ascii="Angsana New" w:hAnsi="Angsana New" w:hint="cs"/>
          <w:sz w:val="29"/>
          <w:szCs w:val="29"/>
          <w:cs/>
        </w:rPr>
        <w:t xml:space="preserve">          </w:t>
      </w:r>
      <w:r w:rsidRPr="006E32AF">
        <w:rPr>
          <w:rFonts w:ascii="Angsana New" w:hAnsi="Angsana New"/>
          <w:sz w:val="29"/>
          <w:szCs w:val="29"/>
          <w:cs/>
        </w:rPr>
        <w:t>งบฐานะการเงินรวม ณ วันที่ 30 มิถุนายน 2569 งบกำไรขาดทุนเบ็ดเสร็จรวม สำหรับงวดสามเดือนและหกเดือน งบการเปลี่ยนแปลงส่วนของผู้ถือหุ้นรวมและงบกระแสเงินสดรวม สำหรับงวดหกเดือนสิ้นสุดวันเดียวกัน และหมายเหตุประกอบข้อมูลทางการเงินระหว่างกาลรวมแบบย่อ และได้สอบทานงบการเงินเฉพาะกิจการของบริษัท อิ๊กดราซิล กรุ๊ป จำกัด (มหาชน) เช่นเดียวกัน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 เรื่อง“การรายงานทางการเงินระหว่างกาล”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156E1C" w14:textId="77777777" w:rsidR="00274B42" w:rsidRPr="00E7110E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F2E03F6" w14:textId="77777777" w:rsidR="00274B42" w:rsidRPr="00362C69" w:rsidRDefault="00274B42" w:rsidP="00274B42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362C69">
        <w:rPr>
          <w:rFonts w:ascii="Angsana New" w:hAnsi="Angsana New" w:cs="Angsana New"/>
          <w:b/>
          <w:bCs/>
          <w:sz w:val="29"/>
          <w:szCs w:val="29"/>
          <w:cs/>
        </w:rPr>
        <w:t>ขอบเขตการสอบทาน</w:t>
      </w:r>
    </w:p>
    <w:p w14:paraId="735ABB65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10"/>
          <w:szCs w:val="10"/>
        </w:rPr>
      </w:pP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ข้าพเจ้าได้ปฏิบัติงานสอบทานตามมาตรฐานงานสอบทาน รหัส </w:t>
      </w:r>
      <w:r w:rsidRPr="002D6A61">
        <w:rPr>
          <w:rFonts w:ascii="Angsana New" w:hAnsi="Angsana New" w:cs="Angsana New"/>
          <w:spacing w:val="2"/>
          <w:sz w:val="29"/>
          <w:szCs w:val="29"/>
        </w:rPr>
        <w:t>2410</w:t>
      </w: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AD41962" w14:textId="77777777" w:rsidR="00274B42" w:rsidRPr="00D67B82" w:rsidRDefault="00274B42" w:rsidP="00274B42">
      <w:pPr>
        <w:pStyle w:val="NoSpacing"/>
        <w:ind w:firstLine="706"/>
        <w:jc w:val="thaiDistribute"/>
        <w:rPr>
          <w:rStyle w:val="Emphasis"/>
          <w:rFonts w:ascii="Angsana New" w:hAnsi="Angsana New" w:cs="Angsana New"/>
          <w:i w:val="0"/>
          <w:iCs w:val="0"/>
        </w:rPr>
      </w:pPr>
    </w:p>
    <w:p w14:paraId="35DEC302" w14:textId="77777777" w:rsidR="00274B42" w:rsidRPr="002C4697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2C4697">
        <w:rPr>
          <w:rFonts w:ascii="Angsana New" w:hAnsi="Angsana New"/>
          <w:b/>
          <w:bCs/>
          <w:sz w:val="29"/>
          <w:szCs w:val="29"/>
          <w:cs/>
        </w:rPr>
        <w:t>ข้อสรุป</w:t>
      </w:r>
    </w:p>
    <w:p w14:paraId="3DEBE7B0" w14:textId="77777777" w:rsidR="00274B42" w:rsidRPr="00A0528B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z w:val="29"/>
          <w:szCs w:val="29"/>
        </w:rPr>
      </w:pPr>
      <w:r w:rsidRPr="00A0528B">
        <w:rPr>
          <w:rFonts w:ascii="Angsana New" w:hAnsi="Angsana New" w:cs="Angsana New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/>
          <w:sz w:val="29"/>
          <w:szCs w:val="29"/>
        </w:rPr>
        <w:br/>
      </w:r>
      <w:r w:rsidRPr="00A0528B">
        <w:rPr>
          <w:rFonts w:ascii="Angsana New" w:hAnsi="Angsana New" w:cs="Angsana New"/>
          <w:sz w:val="29"/>
          <w:szCs w:val="29"/>
          <w:cs/>
        </w:rPr>
        <w:t xml:space="preserve">ฉบับที่ </w:t>
      </w:r>
      <w:r w:rsidRPr="00A0528B">
        <w:rPr>
          <w:rFonts w:ascii="Angsana New" w:hAnsi="Angsana New" w:cs="Angsana New"/>
          <w:sz w:val="29"/>
          <w:szCs w:val="29"/>
        </w:rPr>
        <w:t>34</w:t>
      </w:r>
      <w:r w:rsidRPr="00A0528B">
        <w:rPr>
          <w:rFonts w:ascii="Angsana New" w:hAnsi="Angsana New" w:cs="Angsana New"/>
          <w:sz w:val="29"/>
          <w:szCs w:val="29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1E241B1D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6A30E8A5" w14:textId="77777777" w:rsidR="00274B42" w:rsidRPr="00A0528B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A0528B">
        <w:rPr>
          <w:rFonts w:ascii="Angsana New" w:hAnsi="Angsana New"/>
          <w:b/>
          <w:bCs/>
          <w:sz w:val="29"/>
          <w:szCs w:val="29"/>
          <w:cs/>
        </w:rPr>
        <w:t>ข้อมูลและเหตุการณ์ที่เน้น</w:t>
      </w:r>
    </w:p>
    <w:p w14:paraId="7159FC39" w14:textId="77777777" w:rsidR="00274B42" w:rsidRPr="00A0528B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 w:cs="Cordia New"/>
          <w:sz w:val="10"/>
          <w:szCs w:val="10"/>
        </w:rPr>
      </w:pPr>
    </w:p>
    <w:p w14:paraId="242E0155" w14:textId="77777777" w:rsidR="00274B42" w:rsidRPr="00A0528B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z w:val="29"/>
          <w:szCs w:val="29"/>
        </w:rPr>
      </w:pPr>
      <w:r w:rsidRPr="00A0528B">
        <w:rPr>
          <w:rFonts w:ascii="Angsana New" w:hAnsi="Angsana New" w:cs="Angsana New"/>
          <w:sz w:val="29"/>
          <w:szCs w:val="29"/>
          <w:cs/>
        </w:rPr>
        <w:t>ข้าพเจ้าขอให้ข้อสังเกตหมาย</w:t>
      </w:r>
      <w:r w:rsidRPr="00B47343">
        <w:rPr>
          <w:rFonts w:ascii="Angsana New" w:hAnsi="Angsana New" w:cs="Angsana New"/>
          <w:sz w:val="29"/>
          <w:szCs w:val="29"/>
          <w:cs/>
        </w:rPr>
        <w:t xml:space="preserve">เหตุประกอบข้อมูลทางการเงินระหว่างกาลข้อ </w:t>
      </w:r>
      <w:r w:rsidRPr="00B47343">
        <w:rPr>
          <w:rFonts w:ascii="Angsana New" w:hAnsi="Angsana New" w:cs="Angsana New"/>
          <w:sz w:val="29"/>
          <w:szCs w:val="29"/>
        </w:rPr>
        <w:t>2</w:t>
      </w:r>
      <w:r w:rsidRPr="00B47343">
        <w:rPr>
          <w:rFonts w:ascii="Angsana New" w:hAnsi="Angsana New" w:cs="Angsana New"/>
          <w:sz w:val="29"/>
          <w:szCs w:val="29"/>
          <w:cs/>
        </w:rPr>
        <w:t xml:space="preserve"> เกี่ยวกับการดำเนินงานต่อเนื่อง ซึ่งอธิบายถึงสถานะเกี่ยวกับการขาดสภาพคล่องของกลุ่มกิจการที่มีส่วนของผู้ถือหุ้นรวมน้อยกว่า </w:t>
      </w:r>
      <w:r w:rsidRPr="00B47343">
        <w:rPr>
          <w:rFonts w:ascii="Angsana New" w:hAnsi="Angsana New" w:cs="Angsana New"/>
          <w:sz w:val="29"/>
          <w:szCs w:val="29"/>
        </w:rPr>
        <w:t xml:space="preserve">50% </w:t>
      </w:r>
      <w:r w:rsidRPr="00B47343">
        <w:rPr>
          <w:rFonts w:ascii="Angsana New" w:hAnsi="Angsana New" w:cs="Angsana New"/>
          <w:sz w:val="29"/>
          <w:szCs w:val="29"/>
          <w:cs/>
        </w:rPr>
        <w:t xml:space="preserve">ของทุนชำระแล้ว และมีหนี้สินหมุนเวียนรวมสูงกว่าสินทรัพย์หมุนเวียนรวม </w:t>
      </w:r>
      <w:r>
        <w:rPr>
          <w:rFonts w:ascii="Angsana New" w:hAnsi="Angsana New" w:cs="Angsana New"/>
          <w:sz w:val="29"/>
          <w:szCs w:val="29"/>
        </w:rPr>
        <w:t>14.38</w:t>
      </w:r>
      <w:r w:rsidRPr="00B47343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Pr="00B47343">
        <w:rPr>
          <w:rFonts w:ascii="Angsana New" w:hAnsi="Angsana New" w:cs="Angsana New"/>
          <w:sz w:val="29"/>
          <w:szCs w:val="29"/>
        </w:rPr>
        <w:t xml:space="preserve"> </w:t>
      </w:r>
      <w:r w:rsidRPr="00B47343">
        <w:rPr>
          <w:rFonts w:ascii="Angsana New" w:hAnsi="Angsana New" w:cs="Angsana New"/>
          <w:sz w:val="30"/>
          <w:szCs w:val="30"/>
        </w:rPr>
        <w:t>(</w:t>
      </w:r>
      <w:r w:rsidRPr="00B47343">
        <w:rPr>
          <w:rFonts w:ascii="Angsana New" w:hAnsi="Angsana New" w:cs="Angsana New" w:hint="cs"/>
          <w:sz w:val="30"/>
          <w:szCs w:val="30"/>
          <w:cs/>
        </w:rPr>
        <w:t xml:space="preserve">งบเฉพาะกิจการ </w:t>
      </w:r>
      <w:r w:rsidRPr="00B47343">
        <w:rPr>
          <w:rFonts w:ascii="Angsana New" w:hAnsi="Angsana New" w:cs="Angsana New"/>
          <w:sz w:val="30"/>
          <w:szCs w:val="30"/>
        </w:rPr>
        <w:t xml:space="preserve">: </w:t>
      </w:r>
      <w:r w:rsidRPr="00B4734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B47343">
        <w:rPr>
          <w:rFonts w:ascii="Angsana New" w:hAnsi="Angsana New" w:cs="Angsana New"/>
          <w:sz w:val="30"/>
          <w:szCs w:val="30"/>
        </w:rPr>
        <w:t xml:space="preserve">24.60 </w:t>
      </w:r>
      <w:r w:rsidRPr="00B47343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B47343">
        <w:rPr>
          <w:rFonts w:ascii="Angsana New" w:hAnsi="Angsana New" w:cs="Angsana New"/>
          <w:sz w:val="29"/>
          <w:szCs w:val="29"/>
          <w:cs/>
        </w:rPr>
        <w:t xml:space="preserve"> กลุ่มกิ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</w:t>
      </w:r>
      <w:r w:rsidRPr="00A0528B">
        <w:rPr>
          <w:rFonts w:ascii="Angsana New" w:hAnsi="Angsana New" w:cs="Angsana New"/>
          <w:sz w:val="29"/>
          <w:szCs w:val="29"/>
          <w:cs/>
        </w:rPr>
        <w:t xml:space="preserve"> ดัง</w:t>
      </w:r>
      <w:r w:rsidRPr="007F5D39">
        <w:rPr>
          <w:rFonts w:ascii="Angsana New" w:hAnsi="Angsana New" w:cs="Angsana New"/>
          <w:sz w:val="29"/>
          <w:szCs w:val="29"/>
          <w:cs/>
        </w:rPr>
        <w:t>นั้น การดำเนินธุรกิจได้อย่างต่อเนื่องขึ้นอยู่กับผลความสำเร็จในการดำเนินการตามแผนและปัจจัยต่าง ๆ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3F5DFA4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5A914E2C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1370E5A6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6D26C7DA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03CDD908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0B0BAB80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59BF0BB0" w14:textId="77777777" w:rsidR="00274B42" w:rsidRDefault="00274B42" w:rsidP="00274B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11305600" w14:textId="77777777" w:rsidR="00274B42" w:rsidRPr="006C4BD9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6C4BD9">
        <w:rPr>
          <w:rFonts w:ascii="Angsana New" w:hAnsi="Angsana New"/>
          <w:b/>
          <w:bCs/>
          <w:sz w:val="29"/>
          <w:szCs w:val="29"/>
          <w:cs/>
        </w:rPr>
        <w:t>เรื่องอื่น</w:t>
      </w:r>
    </w:p>
    <w:p w14:paraId="06600988" w14:textId="77777777" w:rsidR="00274B42" w:rsidRPr="008E1FC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6C4BD9">
        <w:rPr>
          <w:rFonts w:ascii="Angsana New" w:hAnsi="Angsana New"/>
          <w:sz w:val="29"/>
          <w:szCs w:val="29"/>
          <w:cs/>
        </w:rPr>
        <w:tab/>
      </w:r>
      <w:r w:rsidRPr="008E1FC2">
        <w:rPr>
          <w:rFonts w:ascii="Angsana New" w:hAnsi="Angsana New"/>
          <w:sz w:val="29"/>
          <w:szCs w:val="29"/>
          <w:cs/>
        </w:rPr>
        <w:t xml:space="preserve">งบฐานะการเงินรวมและงบฐานะการเงินเฉพาะกิจการของบริษัท อิ๊กดราซิล กรุ๊ป จำกัด (มหาชน) และบริษัทย่อย </w:t>
      </w:r>
      <w:r>
        <w:rPr>
          <w:rFonts w:ascii="Angsana New" w:hAnsi="Angsana New" w:hint="cs"/>
          <w:sz w:val="29"/>
          <w:szCs w:val="29"/>
          <w:cs/>
        </w:rPr>
        <w:t xml:space="preserve">    </w:t>
      </w:r>
      <w:r w:rsidRPr="008E1FC2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8E1FC2">
        <w:rPr>
          <w:rFonts w:ascii="Angsana New" w:hAnsi="Angsana New"/>
          <w:sz w:val="29"/>
          <w:szCs w:val="29"/>
        </w:rPr>
        <w:t>31</w:t>
      </w:r>
      <w:r w:rsidRPr="008E1FC2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8E1FC2">
        <w:rPr>
          <w:rFonts w:ascii="Angsana New" w:hAnsi="Angsana New"/>
          <w:sz w:val="29"/>
          <w:szCs w:val="29"/>
        </w:rPr>
        <w:t>2568</w:t>
      </w:r>
      <w:r w:rsidRPr="008E1FC2">
        <w:rPr>
          <w:rFonts w:ascii="Angsana New" w:hAnsi="Angsana New"/>
          <w:sz w:val="29"/>
          <w:szCs w:val="29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 w:rsidRPr="008E1FC2">
        <w:rPr>
          <w:rFonts w:ascii="Angsana New" w:hAnsi="Angsana New"/>
          <w:sz w:val="29"/>
          <w:szCs w:val="29"/>
        </w:rPr>
        <w:t xml:space="preserve">27 </w:t>
      </w:r>
      <w:r w:rsidRPr="008E1FC2">
        <w:rPr>
          <w:rFonts w:ascii="Angsana New" w:hAnsi="Angsana New"/>
          <w:sz w:val="29"/>
          <w:szCs w:val="29"/>
          <w:cs/>
        </w:rPr>
        <w:t xml:space="preserve">กุมภาพันธ์ </w:t>
      </w:r>
      <w:r w:rsidRPr="008E1FC2">
        <w:rPr>
          <w:rFonts w:ascii="Angsana New" w:hAnsi="Angsana New"/>
          <w:sz w:val="29"/>
          <w:szCs w:val="29"/>
        </w:rPr>
        <w:t xml:space="preserve">2569 </w:t>
      </w:r>
      <w:r w:rsidRPr="008E1FC2">
        <w:rPr>
          <w:rFonts w:ascii="Angsana New" w:hAnsi="Angsana New"/>
          <w:sz w:val="29"/>
          <w:szCs w:val="29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8E1FC2">
        <w:rPr>
          <w:rFonts w:ascii="Angsana New" w:hAnsi="Angsana New"/>
          <w:sz w:val="29"/>
          <w:szCs w:val="29"/>
        </w:rPr>
        <w:t>30</w:t>
      </w:r>
      <w:r w:rsidRPr="008E1FC2">
        <w:rPr>
          <w:rFonts w:ascii="Angsana New" w:hAnsi="Angsana New"/>
          <w:sz w:val="29"/>
          <w:szCs w:val="29"/>
          <w:cs/>
        </w:rPr>
        <w:t xml:space="preserve"> มิถุนายน </w:t>
      </w:r>
      <w:r w:rsidRPr="008E1FC2">
        <w:rPr>
          <w:rFonts w:ascii="Angsana New" w:hAnsi="Angsana New"/>
          <w:sz w:val="29"/>
          <w:szCs w:val="29"/>
        </w:rPr>
        <w:t>2568</w:t>
      </w:r>
      <w:r w:rsidRPr="008E1FC2">
        <w:rPr>
          <w:rFonts w:ascii="Angsana New" w:hAnsi="Angsana New"/>
          <w:sz w:val="29"/>
          <w:szCs w:val="29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อิ๊กดราซิล กรุ๊ป จำกัด (มหาชน) และบริษัทย่อย สำหรับงวดหกเดือนสิ้นสุดวันเดียวกัน ที่แสดงเป็นข้อมูลเปรียบเทียบ สอบทานโดยผู้สอบ</w:t>
      </w:r>
      <w:r w:rsidRPr="008E1FC2">
        <w:rPr>
          <w:rFonts w:ascii="Angsana New" w:hAnsi="Angsana New"/>
          <w:spacing w:val="-2"/>
          <w:sz w:val="29"/>
          <w:szCs w:val="29"/>
          <w:cs/>
        </w:rPr>
        <w:t xml:space="preserve">บัญชีอื่น </w:t>
      </w:r>
      <w:r w:rsidRPr="008E1FC2">
        <w:rPr>
          <w:rFonts w:ascii="Angsana New" w:hAnsi="Angsana New"/>
          <w:sz w:val="29"/>
          <w:szCs w:val="29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E1FC2">
        <w:rPr>
          <w:rFonts w:ascii="Angsana New" w:hAnsi="Angsana New"/>
          <w:sz w:val="29"/>
          <w:szCs w:val="29"/>
        </w:rPr>
        <w:t>34</w:t>
      </w:r>
      <w:r w:rsidRPr="008E1FC2">
        <w:rPr>
          <w:rFonts w:ascii="Angsana New" w:hAnsi="Angsana New"/>
          <w:sz w:val="29"/>
          <w:szCs w:val="29"/>
          <w:cs/>
        </w:rPr>
        <w:t xml:space="preserve"> เรื่อง การรายงานทางการเงินระหว่างกาล ตามรายงานลงวันที่ </w:t>
      </w:r>
      <w:r w:rsidRPr="008E1FC2">
        <w:rPr>
          <w:rFonts w:ascii="Angsana New" w:hAnsi="Angsana New"/>
          <w:sz w:val="29"/>
          <w:szCs w:val="29"/>
        </w:rPr>
        <w:t xml:space="preserve">8 </w:t>
      </w:r>
      <w:r w:rsidRPr="008E1FC2">
        <w:rPr>
          <w:rFonts w:ascii="Angsana New" w:hAnsi="Angsana New"/>
          <w:sz w:val="29"/>
          <w:szCs w:val="29"/>
          <w:cs/>
        </w:rPr>
        <w:t xml:space="preserve">สิงหาคม </w:t>
      </w:r>
      <w:r w:rsidRPr="008E1FC2">
        <w:rPr>
          <w:rFonts w:ascii="Angsana New" w:hAnsi="Angsana New"/>
          <w:sz w:val="29"/>
          <w:szCs w:val="29"/>
        </w:rPr>
        <w:t>2568</w:t>
      </w:r>
    </w:p>
    <w:p w14:paraId="2D5A5D7B" w14:textId="77777777" w:rsidR="00274B42" w:rsidRPr="003D066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8"/>
          <w:szCs w:val="8"/>
        </w:rPr>
      </w:pPr>
    </w:p>
    <w:p w14:paraId="7EC0FE90" w14:textId="77777777" w:rsidR="00274B42" w:rsidRPr="00226824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6"/>
          <w:szCs w:val="6"/>
        </w:rPr>
      </w:pPr>
    </w:p>
    <w:p w14:paraId="4CF2D412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ABE96D3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CACDFCA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F1218A2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6447C6EE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30A78EA0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71754C3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451B7F00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4AE40BC0" w14:textId="77777777" w:rsidR="00274B42" w:rsidRPr="0058197F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9A39C0B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04A61CEE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73B07C26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5497A5A8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58BAEE94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65F87B9" w14:textId="77777777" w:rsidR="00274B42" w:rsidRPr="00226824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6"/>
          <w:szCs w:val="6"/>
        </w:rPr>
      </w:pPr>
    </w:p>
    <w:p w14:paraId="69E68385" w14:textId="77777777" w:rsidR="00274B42" w:rsidRPr="00362C69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6096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บริษัท สำนักงาน เอ แอนด์ เอ จำกัด</w:t>
      </w:r>
    </w:p>
    <w:p w14:paraId="4B5071D0" w14:textId="77777777" w:rsidR="00274B42" w:rsidRPr="004524C1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"/>
          <w:szCs w:val="2"/>
        </w:rPr>
      </w:pPr>
    </w:p>
    <w:p w14:paraId="682B1300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5784CA0E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1C4859DF" w14:textId="77777777" w:rsidR="00274B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1EAC913D" w14:textId="77777777" w:rsidR="00274B42" w:rsidRPr="00226824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5D4C80BD" w14:textId="77777777" w:rsidR="00274B42" w:rsidRPr="00B14A42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"/>
          <w:szCs w:val="2"/>
        </w:rPr>
      </w:pPr>
    </w:p>
    <w:p w14:paraId="5AF3B99C" w14:textId="77777777" w:rsidR="00274B42" w:rsidRPr="00362C69" w:rsidRDefault="00274B42" w:rsidP="00274B42">
      <w:pPr>
        <w:pStyle w:val="T"/>
        <w:ind w:left="0" w:right="-22" w:firstLine="6804"/>
        <w:jc w:val="thaiDistribute"/>
        <w:rPr>
          <w:rFonts w:ascii="Angsana New" w:hAnsi="Angsana New"/>
          <w:sz w:val="29"/>
          <w:szCs w:val="29"/>
          <w:lang w:val="en-US"/>
        </w:rPr>
      </w:pPr>
      <w:r w:rsidRPr="00362C69">
        <w:rPr>
          <w:rFonts w:ascii="Angsana New" w:hAnsi="Angsana New"/>
          <w:sz w:val="29"/>
          <w:szCs w:val="29"/>
          <w:cs/>
          <w:lang w:val="en-US"/>
        </w:rPr>
        <w:t>(ดร.ปรีชา   สวน)</w:t>
      </w:r>
    </w:p>
    <w:p w14:paraId="5324858A" w14:textId="77777777" w:rsidR="00274B42" w:rsidRPr="001278BC" w:rsidRDefault="00274B42" w:rsidP="00274B42">
      <w:pPr>
        <w:pStyle w:val="T"/>
        <w:ind w:left="0" w:right="-22" w:firstLine="5954"/>
        <w:jc w:val="thaiDistribute"/>
        <w:rPr>
          <w:rFonts w:ascii="Angsana New" w:hAnsi="Angsana New"/>
          <w:sz w:val="29"/>
          <w:szCs w:val="29"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 xml:space="preserve">ผู้สอบบัญชีรับอนุญาตเลขทะเบียน </w:t>
      </w:r>
      <w:r w:rsidRPr="001278BC">
        <w:rPr>
          <w:rFonts w:ascii="Angsana New" w:hAnsi="Angsana New"/>
          <w:sz w:val="29"/>
          <w:szCs w:val="29"/>
          <w:lang w:val="en-US"/>
        </w:rPr>
        <w:t>6718</w:t>
      </w:r>
    </w:p>
    <w:p w14:paraId="3B23E03E" w14:textId="77777777" w:rsidR="00274B42" w:rsidRPr="001278BC" w:rsidRDefault="00274B42" w:rsidP="00274B42">
      <w:pPr>
        <w:pStyle w:val="T"/>
        <w:ind w:left="0" w:right="-22"/>
        <w:jc w:val="thaiDistribute"/>
        <w:rPr>
          <w:rFonts w:ascii="Angsana New" w:hAnsi="Angsana New"/>
          <w:sz w:val="29"/>
          <w:szCs w:val="29"/>
          <w:cs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>กรุงเทพมหานคร</w:t>
      </w:r>
    </w:p>
    <w:p w14:paraId="6A5E6D95" w14:textId="77777777" w:rsidR="00274B42" w:rsidRPr="00362C69" w:rsidRDefault="00274B42" w:rsidP="0027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  <w:cs/>
        </w:rPr>
      </w:pPr>
      <w:r w:rsidRPr="00E05161">
        <w:rPr>
          <w:rFonts w:ascii="Angsana New" w:hAnsi="Angsana New"/>
          <w:sz w:val="29"/>
          <w:szCs w:val="29"/>
        </w:rPr>
        <w:t xml:space="preserve">11 </w:t>
      </w:r>
      <w:r>
        <w:rPr>
          <w:rFonts w:ascii="Angsana New" w:hAnsi="Angsana New" w:hint="cs"/>
          <w:sz w:val="29"/>
          <w:szCs w:val="29"/>
          <w:cs/>
        </w:rPr>
        <w:t>สิงหาคม</w:t>
      </w:r>
      <w:r w:rsidRPr="00E05161">
        <w:rPr>
          <w:rFonts w:ascii="Angsana New" w:hAnsi="Angsana New" w:hint="cs"/>
          <w:sz w:val="29"/>
          <w:szCs w:val="29"/>
          <w:cs/>
        </w:rPr>
        <w:t xml:space="preserve"> </w:t>
      </w:r>
      <w:r w:rsidRPr="00E05161">
        <w:rPr>
          <w:rFonts w:ascii="Angsana New" w:hAnsi="Angsana New"/>
          <w:sz w:val="29"/>
          <w:szCs w:val="29"/>
        </w:rPr>
        <w:t>256</w:t>
      </w:r>
      <w:r w:rsidRPr="00E05161">
        <w:rPr>
          <w:rFonts w:ascii="Angsana New" w:hAnsi="Angsana New" w:hint="cs"/>
          <w:sz w:val="29"/>
          <w:szCs w:val="29"/>
          <w:cs/>
        </w:rPr>
        <w:t>9</w:t>
      </w:r>
    </w:p>
    <w:sectPr w:rsidR="00274B42" w:rsidRPr="00362C69" w:rsidSect="003F68C8">
      <w:footerReference w:type="default" r:id="rId9"/>
      <w:footerReference w:type="first" r:id="rId10"/>
      <w:pgSz w:w="11909" w:h="16834" w:code="9"/>
      <w:pgMar w:top="1469" w:right="879" w:bottom="284" w:left="1418" w:header="476" w:footer="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D64C" w14:textId="77777777" w:rsidR="00A86A1D" w:rsidRDefault="00A86A1D">
      <w:r>
        <w:separator/>
      </w:r>
    </w:p>
  </w:endnote>
  <w:endnote w:type="continuationSeparator" w:id="0">
    <w:p w14:paraId="5AFCE86B" w14:textId="77777777" w:rsidR="00A86A1D" w:rsidRDefault="00A8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0DF9" w14:textId="77777777" w:rsidR="003F68C8" w:rsidRDefault="003F68C8" w:rsidP="003F68C8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1E9E020E" w14:textId="77777777" w:rsidR="003F68C8" w:rsidRDefault="003F6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67BBA" w14:textId="77777777" w:rsidR="00635E54" w:rsidRDefault="00635E54" w:rsidP="00635E54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03357261" w14:textId="77777777" w:rsidR="00244696" w:rsidRPr="00635E54" w:rsidRDefault="00244696" w:rsidP="00635E54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sz w:val="10"/>
        <w:szCs w:val="10"/>
      </w:rPr>
    </w:pPr>
    <w:r w:rsidRPr="00635E54">
      <w:rPr>
        <w:rStyle w:val="PageNumber"/>
        <w:rFonts w:ascii="Angsana New" w:hAnsi="Angsana New"/>
        <w:sz w:val="10"/>
        <w:szCs w:val="10"/>
      </w:rPr>
      <w:tab/>
    </w:r>
    <w:r w:rsidRPr="00635E54">
      <w:rPr>
        <w:rStyle w:val="PageNumber"/>
        <w:rFonts w:ascii="Angsana New" w:hAnsi="Angsana New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DC35" w14:textId="77777777" w:rsidR="00A86A1D" w:rsidRDefault="00A86A1D">
      <w:r>
        <w:separator/>
      </w:r>
    </w:p>
  </w:footnote>
  <w:footnote w:type="continuationSeparator" w:id="0">
    <w:p w14:paraId="0C73099B" w14:textId="77777777" w:rsidR="00A86A1D" w:rsidRDefault="00A86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3805" w14:textId="77777777" w:rsidR="0010006E" w:rsidRPr="00EA4ECA" w:rsidRDefault="0010006E" w:rsidP="00B00348">
    <w:pPr>
      <w:pStyle w:val="Heading3"/>
      <w:ind w:right="40"/>
      <w:rPr>
        <w:rFonts w:ascii="TH SarabunPSK" w:hAnsi="TH SarabunPSK" w:cs="TH SarabunPSK"/>
      </w:rPr>
    </w:pPr>
    <w:r w:rsidRPr="00057F80">
      <w:rPr>
        <w:rFonts w:ascii="TH SarabunPSK" w:hAnsi="TH SarabunPSK" w:cs="TH SarabunPSK" w:hint="c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186615"/>
    <w:multiLevelType w:val="hybridMultilevel"/>
    <w:tmpl w:val="9FCAA0C6"/>
    <w:lvl w:ilvl="0" w:tplc="4DB21EC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2C656C"/>
    <w:multiLevelType w:val="hybridMultilevel"/>
    <w:tmpl w:val="7CF06046"/>
    <w:lvl w:ilvl="0" w:tplc="0409000F">
      <w:start w:val="1"/>
      <w:numFmt w:val="decimal"/>
      <w:lvlText w:val="%1.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4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9DD6934"/>
    <w:multiLevelType w:val="hybridMultilevel"/>
    <w:tmpl w:val="37CE5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569657364">
    <w:abstractNumId w:val="6"/>
  </w:num>
  <w:num w:numId="2" w16cid:durableId="1190492096">
    <w:abstractNumId w:val="5"/>
  </w:num>
  <w:num w:numId="3" w16cid:durableId="1580090091">
    <w:abstractNumId w:val="9"/>
  </w:num>
  <w:num w:numId="4" w16cid:durableId="1901819430">
    <w:abstractNumId w:val="7"/>
  </w:num>
  <w:num w:numId="5" w16cid:durableId="1372614848">
    <w:abstractNumId w:val="8"/>
  </w:num>
  <w:num w:numId="6" w16cid:durableId="1415274412">
    <w:abstractNumId w:val="3"/>
  </w:num>
  <w:num w:numId="7" w16cid:durableId="372462211">
    <w:abstractNumId w:val="2"/>
  </w:num>
  <w:num w:numId="8" w16cid:durableId="1071268691">
    <w:abstractNumId w:val="0"/>
  </w:num>
  <w:num w:numId="9" w16cid:durableId="392774755">
    <w:abstractNumId w:val="1"/>
  </w:num>
  <w:num w:numId="10" w16cid:durableId="1031034925">
    <w:abstractNumId w:val="4"/>
  </w:num>
  <w:num w:numId="11" w16cid:durableId="1952667218">
    <w:abstractNumId w:val="18"/>
  </w:num>
  <w:num w:numId="12" w16cid:durableId="1266421632">
    <w:abstractNumId w:val="15"/>
  </w:num>
  <w:num w:numId="13" w16cid:durableId="1610312618">
    <w:abstractNumId w:val="27"/>
  </w:num>
  <w:num w:numId="14" w16cid:durableId="539633408">
    <w:abstractNumId w:val="16"/>
  </w:num>
  <w:num w:numId="15" w16cid:durableId="1635674794">
    <w:abstractNumId w:val="21"/>
  </w:num>
  <w:num w:numId="16" w16cid:durableId="1459491772">
    <w:abstractNumId w:val="13"/>
  </w:num>
  <w:num w:numId="17" w16cid:durableId="1421560710">
    <w:abstractNumId w:val="30"/>
  </w:num>
  <w:num w:numId="18" w16cid:durableId="433524390">
    <w:abstractNumId w:val="22"/>
  </w:num>
  <w:num w:numId="19" w16cid:durableId="562565999">
    <w:abstractNumId w:val="10"/>
  </w:num>
  <w:num w:numId="20" w16cid:durableId="914388988">
    <w:abstractNumId w:val="11"/>
  </w:num>
  <w:num w:numId="21" w16cid:durableId="1317611410">
    <w:abstractNumId w:val="14"/>
  </w:num>
  <w:num w:numId="22" w16cid:durableId="1103720937">
    <w:abstractNumId w:val="20"/>
  </w:num>
  <w:num w:numId="23" w16cid:durableId="1329289299">
    <w:abstractNumId w:val="24"/>
  </w:num>
  <w:num w:numId="24" w16cid:durableId="665786437">
    <w:abstractNumId w:val="25"/>
  </w:num>
  <w:num w:numId="25" w16cid:durableId="1066219023">
    <w:abstractNumId w:val="26"/>
  </w:num>
  <w:num w:numId="26" w16cid:durableId="470362929">
    <w:abstractNumId w:val="28"/>
  </w:num>
  <w:num w:numId="27" w16cid:durableId="537200032">
    <w:abstractNumId w:val="12"/>
  </w:num>
  <w:num w:numId="28" w16cid:durableId="1919361385">
    <w:abstractNumId w:val="19"/>
  </w:num>
  <w:num w:numId="29" w16cid:durableId="1638073803">
    <w:abstractNumId w:val="29"/>
  </w:num>
  <w:num w:numId="30" w16cid:durableId="1672298883">
    <w:abstractNumId w:val="17"/>
  </w:num>
  <w:num w:numId="31" w16cid:durableId="2342479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110"/>
    <w:rsid w:val="0000114B"/>
    <w:rsid w:val="00001229"/>
    <w:rsid w:val="000032E3"/>
    <w:rsid w:val="00006967"/>
    <w:rsid w:val="00007E53"/>
    <w:rsid w:val="000117B0"/>
    <w:rsid w:val="00011B30"/>
    <w:rsid w:val="00011C7E"/>
    <w:rsid w:val="000121A1"/>
    <w:rsid w:val="000125C1"/>
    <w:rsid w:val="00012B1E"/>
    <w:rsid w:val="00016A80"/>
    <w:rsid w:val="00017232"/>
    <w:rsid w:val="0001729A"/>
    <w:rsid w:val="00017F82"/>
    <w:rsid w:val="0002004E"/>
    <w:rsid w:val="00021971"/>
    <w:rsid w:val="0002324D"/>
    <w:rsid w:val="000264A4"/>
    <w:rsid w:val="00026F94"/>
    <w:rsid w:val="00037052"/>
    <w:rsid w:val="0004345D"/>
    <w:rsid w:val="00043D46"/>
    <w:rsid w:val="00046FBF"/>
    <w:rsid w:val="00051D0D"/>
    <w:rsid w:val="00053724"/>
    <w:rsid w:val="00056E52"/>
    <w:rsid w:val="00057813"/>
    <w:rsid w:val="00061853"/>
    <w:rsid w:val="000624A8"/>
    <w:rsid w:val="00062BFC"/>
    <w:rsid w:val="00062DAD"/>
    <w:rsid w:val="00067110"/>
    <w:rsid w:val="00071174"/>
    <w:rsid w:val="00071D5B"/>
    <w:rsid w:val="00072EBB"/>
    <w:rsid w:val="0007532D"/>
    <w:rsid w:val="00075CB3"/>
    <w:rsid w:val="00076386"/>
    <w:rsid w:val="00077AA7"/>
    <w:rsid w:val="00077F25"/>
    <w:rsid w:val="00080FC4"/>
    <w:rsid w:val="00081567"/>
    <w:rsid w:val="0008191F"/>
    <w:rsid w:val="00082BBD"/>
    <w:rsid w:val="00084075"/>
    <w:rsid w:val="00084564"/>
    <w:rsid w:val="00085585"/>
    <w:rsid w:val="000857D8"/>
    <w:rsid w:val="00085AD8"/>
    <w:rsid w:val="00090340"/>
    <w:rsid w:val="0009208F"/>
    <w:rsid w:val="000921AB"/>
    <w:rsid w:val="00093783"/>
    <w:rsid w:val="00095F1A"/>
    <w:rsid w:val="00096B04"/>
    <w:rsid w:val="0009714E"/>
    <w:rsid w:val="000A0B9F"/>
    <w:rsid w:val="000A1842"/>
    <w:rsid w:val="000A3CC9"/>
    <w:rsid w:val="000A5EA3"/>
    <w:rsid w:val="000A5EEE"/>
    <w:rsid w:val="000A6D60"/>
    <w:rsid w:val="000A6EEB"/>
    <w:rsid w:val="000B169D"/>
    <w:rsid w:val="000B17EF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760"/>
    <w:rsid w:val="000D09A4"/>
    <w:rsid w:val="000D1510"/>
    <w:rsid w:val="000D2938"/>
    <w:rsid w:val="000D300A"/>
    <w:rsid w:val="000D7100"/>
    <w:rsid w:val="000D78FE"/>
    <w:rsid w:val="000D7B32"/>
    <w:rsid w:val="000E206A"/>
    <w:rsid w:val="000E35FA"/>
    <w:rsid w:val="000E5F97"/>
    <w:rsid w:val="000E64CF"/>
    <w:rsid w:val="000F00E5"/>
    <w:rsid w:val="000F146E"/>
    <w:rsid w:val="000F3C83"/>
    <w:rsid w:val="000F4FD4"/>
    <w:rsid w:val="000F5605"/>
    <w:rsid w:val="000F70F5"/>
    <w:rsid w:val="000F78EA"/>
    <w:rsid w:val="0010006E"/>
    <w:rsid w:val="0010260D"/>
    <w:rsid w:val="001071DD"/>
    <w:rsid w:val="00107F52"/>
    <w:rsid w:val="001114FF"/>
    <w:rsid w:val="0011210F"/>
    <w:rsid w:val="0011308C"/>
    <w:rsid w:val="0011330D"/>
    <w:rsid w:val="00113586"/>
    <w:rsid w:val="001157EA"/>
    <w:rsid w:val="001163BA"/>
    <w:rsid w:val="001252F0"/>
    <w:rsid w:val="0012632F"/>
    <w:rsid w:val="00126C19"/>
    <w:rsid w:val="001278BC"/>
    <w:rsid w:val="0013077C"/>
    <w:rsid w:val="00132D1C"/>
    <w:rsid w:val="00133CEB"/>
    <w:rsid w:val="001354B8"/>
    <w:rsid w:val="00136D15"/>
    <w:rsid w:val="00137484"/>
    <w:rsid w:val="001377EC"/>
    <w:rsid w:val="001403B1"/>
    <w:rsid w:val="0014123F"/>
    <w:rsid w:val="00142199"/>
    <w:rsid w:val="001451C4"/>
    <w:rsid w:val="00145421"/>
    <w:rsid w:val="00145E37"/>
    <w:rsid w:val="00154063"/>
    <w:rsid w:val="0015719D"/>
    <w:rsid w:val="00160768"/>
    <w:rsid w:val="0016161B"/>
    <w:rsid w:val="00161DA0"/>
    <w:rsid w:val="001654A7"/>
    <w:rsid w:val="001656EB"/>
    <w:rsid w:val="001657C2"/>
    <w:rsid w:val="001763B3"/>
    <w:rsid w:val="001763E7"/>
    <w:rsid w:val="00176603"/>
    <w:rsid w:val="001809D1"/>
    <w:rsid w:val="001809E1"/>
    <w:rsid w:val="00180BB7"/>
    <w:rsid w:val="00181D6B"/>
    <w:rsid w:val="00182ABC"/>
    <w:rsid w:val="001865F1"/>
    <w:rsid w:val="00186B9E"/>
    <w:rsid w:val="00190493"/>
    <w:rsid w:val="001904EF"/>
    <w:rsid w:val="00195641"/>
    <w:rsid w:val="00197804"/>
    <w:rsid w:val="001A075B"/>
    <w:rsid w:val="001A0FE8"/>
    <w:rsid w:val="001A36A1"/>
    <w:rsid w:val="001A5955"/>
    <w:rsid w:val="001A5A47"/>
    <w:rsid w:val="001A6BC7"/>
    <w:rsid w:val="001A79EE"/>
    <w:rsid w:val="001B2C21"/>
    <w:rsid w:val="001B2DE7"/>
    <w:rsid w:val="001B407B"/>
    <w:rsid w:val="001B504A"/>
    <w:rsid w:val="001B51C1"/>
    <w:rsid w:val="001B7747"/>
    <w:rsid w:val="001B79CD"/>
    <w:rsid w:val="001C3B14"/>
    <w:rsid w:val="001C4536"/>
    <w:rsid w:val="001C5BB4"/>
    <w:rsid w:val="001C7002"/>
    <w:rsid w:val="001D1426"/>
    <w:rsid w:val="001D353F"/>
    <w:rsid w:val="001D4E20"/>
    <w:rsid w:val="001E10B3"/>
    <w:rsid w:val="001E1F4F"/>
    <w:rsid w:val="001E2696"/>
    <w:rsid w:val="001E781B"/>
    <w:rsid w:val="001E7F51"/>
    <w:rsid w:val="001F2564"/>
    <w:rsid w:val="001F3913"/>
    <w:rsid w:val="001F4316"/>
    <w:rsid w:val="001F4844"/>
    <w:rsid w:val="001F48F7"/>
    <w:rsid w:val="001F4EDE"/>
    <w:rsid w:val="001F5179"/>
    <w:rsid w:val="001F5F2E"/>
    <w:rsid w:val="00200BAF"/>
    <w:rsid w:val="00203093"/>
    <w:rsid w:val="00207349"/>
    <w:rsid w:val="00211B08"/>
    <w:rsid w:val="00213894"/>
    <w:rsid w:val="00214907"/>
    <w:rsid w:val="00214E0B"/>
    <w:rsid w:val="002161C2"/>
    <w:rsid w:val="00216B05"/>
    <w:rsid w:val="00216C65"/>
    <w:rsid w:val="0022320D"/>
    <w:rsid w:val="002234F5"/>
    <w:rsid w:val="0022395A"/>
    <w:rsid w:val="00226824"/>
    <w:rsid w:val="00230ED2"/>
    <w:rsid w:val="0023164A"/>
    <w:rsid w:val="00231E67"/>
    <w:rsid w:val="00233FEA"/>
    <w:rsid w:val="002341A3"/>
    <w:rsid w:val="0023724F"/>
    <w:rsid w:val="00241F21"/>
    <w:rsid w:val="00243DEC"/>
    <w:rsid w:val="00244696"/>
    <w:rsid w:val="00246860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271"/>
    <w:rsid w:val="0027137B"/>
    <w:rsid w:val="00271C87"/>
    <w:rsid w:val="0027206C"/>
    <w:rsid w:val="002722F8"/>
    <w:rsid w:val="002732DE"/>
    <w:rsid w:val="002734F1"/>
    <w:rsid w:val="00274B42"/>
    <w:rsid w:val="00275E9E"/>
    <w:rsid w:val="00276A30"/>
    <w:rsid w:val="00277067"/>
    <w:rsid w:val="00277166"/>
    <w:rsid w:val="00277FA1"/>
    <w:rsid w:val="00280372"/>
    <w:rsid w:val="002806F8"/>
    <w:rsid w:val="00280FCD"/>
    <w:rsid w:val="0028152D"/>
    <w:rsid w:val="002815D4"/>
    <w:rsid w:val="00281866"/>
    <w:rsid w:val="00285912"/>
    <w:rsid w:val="002872D1"/>
    <w:rsid w:val="0028793E"/>
    <w:rsid w:val="002903FF"/>
    <w:rsid w:val="00291E4B"/>
    <w:rsid w:val="00291ECF"/>
    <w:rsid w:val="002924D9"/>
    <w:rsid w:val="002931EC"/>
    <w:rsid w:val="00293227"/>
    <w:rsid w:val="002939A6"/>
    <w:rsid w:val="002947CF"/>
    <w:rsid w:val="0029538B"/>
    <w:rsid w:val="002A0D2A"/>
    <w:rsid w:val="002A17EC"/>
    <w:rsid w:val="002A18B5"/>
    <w:rsid w:val="002A3128"/>
    <w:rsid w:val="002A3A5F"/>
    <w:rsid w:val="002A61B6"/>
    <w:rsid w:val="002B2776"/>
    <w:rsid w:val="002B2DB2"/>
    <w:rsid w:val="002B5241"/>
    <w:rsid w:val="002B6DE6"/>
    <w:rsid w:val="002C08A8"/>
    <w:rsid w:val="002C1921"/>
    <w:rsid w:val="002C2388"/>
    <w:rsid w:val="002C359F"/>
    <w:rsid w:val="002C4697"/>
    <w:rsid w:val="002C4B49"/>
    <w:rsid w:val="002C6470"/>
    <w:rsid w:val="002C7847"/>
    <w:rsid w:val="002D0278"/>
    <w:rsid w:val="002D1623"/>
    <w:rsid w:val="002D5D26"/>
    <w:rsid w:val="002D6A61"/>
    <w:rsid w:val="002D762D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0E2F"/>
    <w:rsid w:val="002F2E12"/>
    <w:rsid w:val="002F2E58"/>
    <w:rsid w:val="002F5A51"/>
    <w:rsid w:val="002F79A9"/>
    <w:rsid w:val="00300875"/>
    <w:rsid w:val="0030490C"/>
    <w:rsid w:val="00304CED"/>
    <w:rsid w:val="00305C18"/>
    <w:rsid w:val="0030698B"/>
    <w:rsid w:val="003069A1"/>
    <w:rsid w:val="0031183B"/>
    <w:rsid w:val="0031231E"/>
    <w:rsid w:val="00313366"/>
    <w:rsid w:val="00313635"/>
    <w:rsid w:val="00313B96"/>
    <w:rsid w:val="00316735"/>
    <w:rsid w:val="00317357"/>
    <w:rsid w:val="003210D2"/>
    <w:rsid w:val="00321484"/>
    <w:rsid w:val="00321D38"/>
    <w:rsid w:val="003220BB"/>
    <w:rsid w:val="003220DC"/>
    <w:rsid w:val="0032285C"/>
    <w:rsid w:val="00322E2B"/>
    <w:rsid w:val="0032319D"/>
    <w:rsid w:val="0032463D"/>
    <w:rsid w:val="00324FA5"/>
    <w:rsid w:val="003305F8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FC0"/>
    <w:rsid w:val="00346980"/>
    <w:rsid w:val="0035161D"/>
    <w:rsid w:val="00351D39"/>
    <w:rsid w:val="00352543"/>
    <w:rsid w:val="0035363E"/>
    <w:rsid w:val="003540C3"/>
    <w:rsid w:val="00355264"/>
    <w:rsid w:val="00357938"/>
    <w:rsid w:val="00360285"/>
    <w:rsid w:val="00362675"/>
    <w:rsid w:val="00362A7B"/>
    <w:rsid w:val="00362C69"/>
    <w:rsid w:val="0036504B"/>
    <w:rsid w:val="00365C79"/>
    <w:rsid w:val="00370A87"/>
    <w:rsid w:val="003732B9"/>
    <w:rsid w:val="00373D9B"/>
    <w:rsid w:val="00373E0C"/>
    <w:rsid w:val="00373EFC"/>
    <w:rsid w:val="00375153"/>
    <w:rsid w:val="00381BDD"/>
    <w:rsid w:val="00382069"/>
    <w:rsid w:val="003829CF"/>
    <w:rsid w:val="0038441A"/>
    <w:rsid w:val="00386BB7"/>
    <w:rsid w:val="00387CBC"/>
    <w:rsid w:val="003916BB"/>
    <w:rsid w:val="00391A89"/>
    <w:rsid w:val="00393D06"/>
    <w:rsid w:val="00393F8C"/>
    <w:rsid w:val="00394C4F"/>
    <w:rsid w:val="003959E5"/>
    <w:rsid w:val="00396F45"/>
    <w:rsid w:val="00397087"/>
    <w:rsid w:val="003974AC"/>
    <w:rsid w:val="00397641"/>
    <w:rsid w:val="003A3FBC"/>
    <w:rsid w:val="003A4D6B"/>
    <w:rsid w:val="003A79A1"/>
    <w:rsid w:val="003B09F8"/>
    <w:rsid w:val="003B0A8E"/>
    <w:rsid w:val="003B0E92"/>
    <w:rsid w:val="003B33BB"/>
    <w:rsid w:val="003B3ED9"/>
    <w:rsid w:val="003B50FF"/>
    <w:rsid w:val="003C0BD9"/>
    <w:rsid w:val="003D065D"/>
    <w:rsid w:val="003D0E09"/>
    <w:rsid w:val="003D3571"/>
    <w:rsid w:val="003D424F"/>
    <w:rsid w:val="003D632E"/>
    <w:rsid w:val="003D7014"/>
    <w:rsid w:val="003D7580"/>
    <w:rsid w:val="003D7712"/>
    <w:rsid w:val="003E0F00"/>
    <w:rsid w:val="003E671F"/>
    <w:rsid w:val="003E772F"/>
    <w:rsid w:val="003E7C6C"/>
    <w:rsid w:val="003F0254"/>
    <w:rsid w:val="003F05A8"/>
    <w:rsid w:val="003F2FE1"/>
    <w:rsid w:val="003F39EF"/>
    <w:rsid w:val="003F4788"/>
    <w:rsid w:val="003F4E22"/>
    <w:rsid w:val="003F622D"/>
    <w:rsid w:val="003F648D"/>
    <w:rsid w:val="003F68C8"/>
    <w:rsid w:val="003F6A44"/>
    <w:rsid w:val="003F6BCD"/>
    <w:rsid w:val="003F76F0"/>
    <w:rsid w:val="003F7F51"/>
    <w:rsid w:val="004011AA"/>
    <w:rsid w:val="00403AD5"/>
    <w:rsid w:val="00403B5B"/>
    <w:rsid w:val="00411EA3"/>
    <w:rsid w:val="00412C48"/>
    <w:rsid w:val="004145F5"/>
    <w:rsid w:val="00414B01"/>
    <w:rsid w:val="004154C6"/>
    <w:rsid w:val="00415ADB"/>
    <w:rsid w:val="00415B73"/>
    <w:rsid w:val="004207CF"/>
    <w:rsid w:val="004221EF"/>
    <w:rsid w:val="00422C68"/>
    <w:rsid w:val="00424D0C"/>
    <w:rsid w:val="0042701C"/>
    <w:rsid w:val="0043021F"/>
    <w:rsid w:val="00431EF0"/>
    <w:rsid w:val="00432681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6F96"/>
    <w:rsid w:val="00447A30"/>
    <w:rsid w:val="004501EB"/>
    <w:rsid w:val="004507D9"/>
    <w:rsid w:val="004524C1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5993"/>
    <w:rsid w:val="0047692B"/>
    <w:rsid w:val="00476D93"/>
    <w:rsid w:val="004809A7"/>
    <w:rsid w:val="00482E68"/>
    <w:rsid w:val="00484549"/>
    <w:rsid w:val="0049162D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5CA7"/>
    <w:rsid w:val="004B693A"/>
    <w:rsid w:val="004B7D4B"/>
    <w:rsid w:val="004C51EA"/>
    <w:rsid w:val="004C55BE"/>
    <w:rsid w:val="004C6FE3"/>
    <w:rsid w:val="004C75B8"/>
    <w:rsid w:val="004D2E77"/>
    <w:rsid w:val="004D3458"/>
    <w:rsid w:val="004E037A"/>
    <w:rsid w:val="004E0E82"/>
    <w:rsid w:val="004E3659"/>
    <w:rsid w:val="004E3E5F"/>
    <w:rsid w:val="004E49DF"/>
    <w:rsid w:val="004E4A53"/>
    <w:rsid w:val="004E519D"/>
    <w:rsid w:val="004E5915"/>
    <w:rsid w:val="004E6508"/>
    <w:rsid w:val="004F01CE"/>
    <w:rsid w:val="004F1A67"/>
    <w:rsid w:val="004F25FD"/>
    <w:rsid w:val="004F532C"/>
    <w:rsid w:val="004F5771"/>
    <w:rsid w:val="004F786F"/>
    <w:rsid w:val="00500233"/>
    <w:rsid w:val="00501E8D"/>
    <w:rsid w:val="00502C52"/>
    <w:rsid w:val="005037EC"/>
    <w:rsid w:val="00503CC9"/>
    <w:rsid w:val="00506E05"/>
    <w:rsid w:val="00510858"/>
    <w:rsid w:val="00511F3E"/>
    <w:rsid w:val="00512408"/>
    <w:rsid w:val="005135A2"/>
    <w:rsid w:val="005135B1"/>
    <w:rsid w:val="00513A91"/>
    <w:rsid w:val="00515921"/>
    <w:rsid w:val="0051632D"/>
    <w:rsid w:val="005165C7"/>
    <w:rsid w:val="005205DE"/>
    <w:rsid w:val="00525313"/>
    <w:rsid w:val="005277BA"/>
    <w:rsid w:val="00530052"/>
    <w:rsid w:val="00533001"/>
    <w:rsid w:val="00533B1F"/>
    <w:rsid w:val="0053505C"/>
    <w:rsid w:val="0053611B"/>
    <w:rsid w:val="0054048F"/>
    <w:rsid w:val="00541C22"/>
    <w:rsid w:val="005422DF"/>
    <w:rsid w:val="005435BA"/>
    <w:rsid w:val="005450D7"/>
    <w:rsid w:val="00545F07"/>
    <w:rsid w:val="005472FC"/>
    <w:rsid w:val="00547D11"/>
    <w:rsid w:val="00550234"/>
    <w:rsid w:val="005554E4"/>
    <w:rsid w:val="005561B5"/>
    <w:rsid w:val="005563C8"/>
    <w:rsid w:val="00557755"/>
    <w:rsid w:val="00557891"/>
    <w:rsid w:val="00560D12"/>
    <w:rsid w:val="00563F39"/>
    <w:rsid w:val="00564664"/>
    <w:rsid w:val="0056484E"/>
    <w:rsid w:val="00564E82"/>
    <w:rsid w:val="00565FDA"/>
    <w:rsid w:val="005663ED"/>
    <w:rsid w:val="005709A9"/>
    <w:rsid w:val="00571CD7"/>
    <w:rsid w:val="00581213"/>
    <w:rsid w:val="005818C7"/>
    <w:rsid w:val="0058197F"/>
    <w:rsid w:val="005860AD"/>
    <w:rsid w:val="00590B8A"/>
    <w:rsid w:val="00590BE0"/>
    <w:rsid w:val="00594EC3"/>
    <w:rsid w:val="0059512E"/>
    <w:rsid w:val="005967DE"/>
    <w:rsid w:val="005969A0"/>
    <w:rsid w:val="00596B68"/>
    <w:rsid w:val="00596B8A"/>
    <w:rsid w:val="00597781"/>
    <w:rsid w:val="005A14C4"/>
    <w:rsid w:val="005A1B18"/>
    <w:rsid w:val="005A3712"/>
    <w:rsid w:val="005A52E6"/>
    <w:rsid w:val="005A74CB"/>
    <w:rsid w:val="005C14C7"/>
    <w:rsid w:val="005C262D"/>
    <w:rsid w:val="005C4803"/>
    <w:rsid w:val="005C4DE2"/>
    <w:rsid w:val="005C5F39"/>
    <w:rsid w:val="005D0CD3"/>
    <w:rsid w:val="005D26F2"/>
    <w:rsid w:val="005D2D37"/>
    <w:rsid w:val="005D6912"/>
    <w:rsid w:val="005E2E24"/>
    <w:rsid w:val="005E46C7"/>
    <w:rsid w:val="005E478A"/>
    <w:rsid w:val="005E6BF9"/>
    <w:rsid w:val="005E794C"/>
    <w:rsid w:val="005F3A1B"/>
    <w:rsid w:val="005F5080"/>
    <w:rsid w:val="006018BE"/>
    <w:rsid w:val="006020AE"/>
    <w:rsid w:val="006046D9"/>
    <w:rsid w:val="006066E6"/>
    <w:rsid w:val="0061097D"/>
    <w:rsid w:val="006109FF"/>
    <w:rsid w:val="00612020"/>
    <w:rsid w:val="0061334B"/>
    <w:rsid w:val="006164F1"/>
    <w:rsid w:val="006174FF"/>
    <w:rsid w:val="00617886"/>
    <w:rsid w:val="00621717"/>
    <w:rsid w:val="0062190E"/>
    <w:rsid w:val="0062799A"/>
    <w:rsid w:val="00631275"/>
    <w:rsid w:val="00633C92"/>
    <w:rsid w:val="006342DC"/>
    <w:rsid w:val="006343F3"/>
    <w:rsid w:val="00635E54"/>
    <w:rsid w:val="00635EC5"/>
    <w:rsid w:val="00640ED8"/>
    <w:rsid w:val="00646C57"/>
    <w:rsid w:val="0064736A"/>
    <w:rsid w:val="00651707"/>
    <w:rsid w:val="00652442"/>
    <w:rsid w:val="00652525"/>
    <w:rsid w:val="00652FDA"/>
    <w:rsid w:val="006549E8"/>
    <w:rsid w:val="00664336"/>
    <w:rsid w:val="006667E1"/>
    <w:rsid w:val="0066712F"/>
    <w:rsid w:val="00667F91"/>
    <w:rsid w:val="00670376"/>
    <w:rsid w:val="0067047D"/>
    <w:rsid w:val="00670B09"/>
    <w:rsid w:val="006712D0"/>
    <w:rsid w:val="00671462"/>
    <w:rsid w:val="006728F4"/>
    <w:rsid w:val="00672D63"/>
    <w:rsid w:val="00676341"/>
    <w:rsid w:val="00682EEC"/>
    <w:rsid w:val="0069143D"/>
    <w:rsid w:val="00691D04"/>
    <w:rsid w:val="00691DA4"/>
    <w:rsid w:val="0069267C"/>
    <w:rsid w:val="0069305F"/>
    <w:rsid w:val="00693136"/>
    <w:rsid w:val="00693D54"/>
    <w:rsid w:val="00694756"/>
    <w:rsid w:val="00694BC0"/>
    <w:rsid w:val="006A0385"/>
    <w:rsid w:val="006A1E35"/>
    <w:rsid w:val="006A2BCC"/>
    <w:rsid w:val="006A6A80"/>
    <w:rsid w:val="006A708C"/>
    <w:rsid w:val="006B07BF"/>
    <w:rsid w:val="006B13E1"/>
    <w:rsid w:val="006B2FE3"/>
    <w:rsid w:val="006B3EAB"/>
    <w:rsid w:val="006B5AAF"/>
    <w:rsid w:val="006B5E31"/>
    <w:rsid w:val="006C4BD9"/>
    <w:rsid w:val="006C5D92"/>
    <w:rsid w:val="006D1819"/>
    <w:rsid w:val="006D3066"/>
    <w:rsid w:val="006D4BED"/>
    <w:rsid w:val="006D5CA6"/>
    <w:rsid w:val="006D79E0"/>
    <w:rsid w:val="006E0910"/>
    <w:rsid w:val="006E1F0C"/>
    <w:rsid w:val="006E754C"/>
    <w:rsid w:val="006E7CD2"/>
    <w:rsid w:val="006E7DB8"/>
    <w:rsid w:val="006F0139"/>
    <w:rsid w:val="006F0208"/>
    <w:rsid w:val="006F1ED5"/>
    <w:rsid w:val="006F2A42"/>
    <w:rsid w:val="006F3741"/>
    <w:rsid w:val="006F5CE1"/>
    <w:rsid w:val="007003BF"/>
    <w:rsid w:val="00702746"/>
    <w:rsid w:val="00702D90"/>
    <w:rsid w:val="0070333E"/>
    <w:rsid w:val="00704BCB"/>
    <w:rsid w:val="00704CDE"/>
    <w:rsid w:val="00704E97"/>
    <w:rsid w:val="00711C12"/>
    <w:rsid w:val="00715BF9"/>
    <w:rsid w:val="00715D62"/>
    <w:rsid w:val="00716D92"/>
    <w:rsid w:val="00721895"/>
    <w:rsid w:val="0072456B"/>
    <w:rsid w:val="007254D7"/>
    <w:rsid w:val="00726053"/>
    <w:rsid w:val="00726218"/>
    <w:rsid w:val="007268B5"/>
    <w:rsid w:val="00726918"/>
    <w:rsid w:val="00726F63"/>
    <w:rsid w:val="00727AE8"/>
    <w:rsid w:val="007323A9"/>
    <w:rsid w:val="0073296C"/>
    <w:rsid w:val="007331B5"/>
    <w:rsid w:val="00735258"/>
    <w:rsid w:val="0073604D"/>
    <w:rsid w:val="00736434"/>
    <w:rsid w:val="00741772"/>
    <w:rsid w:val="0074297F"/>
    <w:rsid w:val="00743995"/>
    <w:rsid w:val="00744248"/>
    <w:rsid w:val="00747884"/>
    <w:rsid w:val="007509A7"/>
    <w:rsid w:val="0075224C"/>
    <w:rsid w:val="00753296"/>
    <w:rsid w:val="00753B4C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6DBC"/>
    <w:rsid w:val="00791D40"/>
    <w:rsid w:val="00792F53"/>
    <w:rsid w:val="00795828"/>
    <w:rsid w:val="00796D99"/>
    <w:rsid w:val="00796DED"/>
    <w:rsid w:val="007A0407"/>
    <w:rsid w:val="007A07E5"/>
    <w:rsid w:val="007A117C"/>
    <w:rsid w:val="007A51AC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451F"/>
    <w:rsid w:val="007D5F84"/>
    <w:rsid w:val="007D6A5D"/>
    <w:rsid w:val="007D7DB2"/>
    <w:rsid w:val="007E2136"/>
    <w:rsid w:val="007E6590"/>
    <w:rsid w:val="007F266A"/>
    <w:rsid w:val="007F40DB"/>
    <w:rsid w:val="007F4333"/>
    <w:rsid w:val="007F471C"/>
    <w:rsid w:val="007F5D39"/>
    <w:rsid w:val="00801EC6"/>
    <w:rsid w:val="008028BA"/>
    <w:rsid w:val="00805C47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10BB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C59"/>
    <w:rsid w:val="00847DE2"/>
    <w:rsid w:val="0085084B"/>
    <w:rsid w:val="008520D2"/>
    <w:rsid w:val="00853288"/>
    <w:rsid w:val="008538C2"/>
    <w:rsid w:val="00854E64"/>
    <w:rsid w:val="00856B89"/>
    <w:rsid w:val="0085770A"/>
    <w:rsid w:val="008603E2"/>
    <w:rsid w:val="00865E27"/>
    <w:rsid w:val="00865FC3"/>
    <w:rsid w:val="00870EA6"/>
    <w:rsid w:val="00871748"/>
    <w:rsid w:val="00872932"/>
    <w:rsid w:val="00872B3D"/>
    <w:rsid w:val="008756FC"/>
    <w:rsid w:val="00875882"/>
    <w:rsid w:val="00875FA0"/>
    <w:rsid w:val="0088281F"/>
    <w:rsid w:val="0088686B"/>
    <w:rsid w:val="00890F8C"/>
    <w:rsid w:val="0089562D"/>
    <w:rsid w:val="00896B68"/>
    <w:rsid w:val="00896BE0"/>
    <w:rsid w:val="00896FB0"/>
    <w:rsid w:val="00897500"/>
    <w:rsid w:val="00897A0B"/>
    <w:rsid w:val="00897C94"/>
    <w:rsid w:val="008A0E36"/>
    <w:rsid w:val="008A199B"/>
    <w:rsid w:val="008A6257"/>
    <w:rsid w:val="008A7C4F"/>
    <w:rsid w:val="008B32FD"/>
    <w:rsid w:val="008C2425"/>
    <w:rsid w:val="008C5F68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2081"/>
    <w:rsid w:val="008F2707"/>
    <w:rsid w:val="008F4127"/>
    <w:rsid w:val="008F4E61"/>
    <w:rsid w:val="00900120"/>
    <w:rsid w:val="009008AE"/>
    <w:rsid w:val="00901D88"/>
    <w:rsid w:val="00902A56"/>
    <w:rsid w:val="0090340B"/>
    <w:rsid w:val="00903D71"/>
    <w:rsid w:val="009070F5"/>
    <w:rsid w:val="009071FC"/>
    <w:rsid w:val="0090741A"/>
    <w:rsid w:val="00910A71"/>
    <w:rsid w:val="00910E41"/>
    <w:rsid w:val="00912ED8"/>
    <w:rsid w:val="0091324A"/>
    <w:rsid w:val="009136EE"/>
    <w:rsid w:val="009153FA"/>
    <w:rsid w:val="00920DE3"/>
    <w:rsid w:val="00921C61"/>
    <w:rsid w:val="00923F1F"/>
    <w:rsid w:val="00924687"/>
    <w:rsid w:val="00926F96"/>
    <w:rsid w:val="0093091E"/>
    <w:rsid w:val="00930C8F"/>
    <w:rsid w:val="00931084"/>
    <w:rsid w:val="00933883"/>
    <w:rsid w:val="00933C2F"/>
    <w:rsid w:val="00934D85"/>
    <w:rsid w:val="00935638"/>
    <w:rsid w:val="00936FB5"/>
    <w:rsid w:val="00937768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6405"/>
    <w:rsid w:val="009577C6"/>
    <w:rsid w:val="00957D0F"/>
    <w:rsid w:val="00961194"/>
    <w:rsid w:val="00961B2A"/>
    <w:rsid w:val="0096368B"/>
    <w:rsid w:val="00971039"/>
    <w:rsid w:val="00971CEB"/>
    <w:rsid w:val="00974520"/>
    <w:rsid w:val="009745D4"/>
    <w:rsid w:val="0097735A"/>
    <w:rsid w:val="00977C21"/>
    <w:rsid w:val="00981C9E"/>
    <w:rsid w:val="0099108F"/>
    <w:rsid w:val="009915DB"/>
    <w:rsid w:val="00992B6A"/>
    <w:rsid w:val="009939AA"/>
    <w:rsid w:val="009941FC"/>
    <w:rsid w:val="00994765"/>
    <w:rsid w:val="00995226"/>
    <w:rsid w:val="009956D2"/>
    <w:rsid w:val="009976B6"/>
    <w:rsid w:val="009A2372"/>
    <w:rsid w:val="009A2E01"/>
    <w:rsid w:val="009A5477"/>
    <w:rsid w:val="009A6FA3"/>
    <w:rsid w:val="009B40D6"/>
    <w:rsid w:val="009B478E"/>
    <w:rsid w:val="009B6700"/>
    <w:rsid w:val="009B690F"/>
    <w:rsid w:val="009B755B"/>
    <w:rsid w:val="009C5E18"/>
    <w:rsid w:val="009D1C05"/>
    <w:rsid w:val="009D4193"/>
    <w:rsid w:val="009D43DF"/>
    <w:rsid w:val="009D4F6A"/>
    <w:rsid w:val="009D6496"/>
    <w:rsid w:val="009E17DF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9F7FA9"/>
    <w:rsid w:val="00A02EDB"/>
    <w:rsid w:val="00A04595"/>
    <w:rsid w:val="00A0479F"/>
    <w:rsid w:val="00A0528B"/>
    <w:rsid w:val="00A0573C"/>
    <w:rsid w:val="00A062BE"/>
    <w:rsid w:val="00A0658B"/>
    <w:rsid w:val="00A071EA"/>
    <w:rsid w:val="00A07373"/>
    <w:rsid w:val="00A11B6F"/>
    <w:rsid w:val="00A120A7"/>
    <w:rsid w:val="00A12E4E"/>
    <w:rsid w:val="00A12FE1"/>
    <w:rsid w:val="00A20C07"/>
    <w:rsid w:val="00A22300"/>
    <w:rsid w:val="00A25ED1"/>
    <w:rsid w:val="00A2770C"/>
    <w:rsid w:val="00A27AF2"/>
    <w:rsid w:val="00A32644"/>
    <w:rsid w:val="00A33767"/>
    <w:rsid w:val="00A338F3"/>
    <w:rsid w:val="00A34B23"/>
    <w:rsid w:val="00A37A62"/>
    <w:rsid w:val="00A40B4F"/>
    <w:rsid w:val="00A42443"/>
    <w:rsid w:val="00A43357"/>
    <w:rsid w:val="00A43D25"/>
    <w:rsid w:val="00A458C2"/>
    <w:rsid w:val="00A45ABF"/>
    <w:rsid w:val="00A45CCD"/>
    <w:rsid w:val="00A46657"/>
    <w:rsid w:val="00A47DF2"/>
    <w:rsid w:val="00A500FF"/>
    <w:rsid w:val="00A51699"/>
    <w:rsid w:val="00A545DB"/>
    <w:rsid w:val="00A54782"/>
    <w:rsid w:val="00A54BDD"/>
    <w:rsid w:val="00A5508F"/>
    <w:rsid w:val="00A55890"/>
    <w:rsid w:val="00A56443"/>
    <w:rsid w:val="00A61FA4"/>
    <w:rsid w:val="00A63039"/>
    <w:rsid w:val="00A72469"/>
    <w:rsid w:val="00A73C3F"/>
    <w:rsid w:val="00A75BAD"/>
    <w:rsid w:val="00A813BB"/>
    <w:rsid w:val="00A82ED6"/>
    <w:rsid w:val="00A8352B"/>
    <w:rsid w:val="00A838F5"/>
    <w:rsid w:val="00A861F6"/>
    <w:rsid w:val="00A869BF"/>
    <w:rsid w:val="00A86A1D"/>
    <w:rsid w:val="00A86DEB"/>
    <w:rsid w:val="00A90519"/>
    <w:rsid w:val="00A90E5E"/>
    <w:rsid w:val="00A9464C"/>
    <w:rsid w:val="00A94BB7"/>
    <w:rsid w:val="00A94C72"/>
    <w:rsid w:val="00A94E26"/>
    <w:rsid w:val="00A97479"/>
    <w:rsid w:val="00A9766F"/>
    <w:rsid w:val="00A97CFC"/>
    <w:rsid w:val="00AA3EEA"/>
    <w:rsid w:val="00AA67D7"/>
    <w:rsid w:val="00AA7472"/>
    <w:rsid w:val="00AB0950"/>
    <w:rsid w:val="00AB14CC"/>
    <w:rsid w:val="00AB2D61"/>
    <w:rsid w:val="00AB4968"/>
    <w:rsid w:val="00AB50DF"/>
    <w:rsid w:val="00AB539E"/>
    <w:rsid w:val="00AB5C6C"/>
    <w:rsid w:val="00AC11C4"/>
    <w:rsid w:val="00AC1D2D"/>
    <w:rsid w:val="00AC442B"/>
    <w:rsid w:val="00AC7D41"/>
    <w:rsid w:val="00AD1121"/>
    <w:rsid w:val="00AD19DA"/>
    <w:rsid w:val="00AD2512"/>
    <w:rsid w:val="00AD4E09"/>
    <w:rsid w:val="00AD6A5B"/>
    <w:rsid w:val="00AD7CC9"/>
    <w:rsid w:val="00AE2197"/>
    <w:rsid w:val="00AE4BD6"/>
    <w:rsid w:val="00AE6849"/>
    <w:rsid w:val="00AF2DA4"/>
    <w:rsid w:val="00AF3AA6"/>
    <w:rsid w:val="00AF51EF"/>
    <w:rsid w:val="00AF5C08"/>
    <w:rsid w:val="00AF657B"/>
    <w:rsid w:val="00AF7A14"/>
    <w:rsid w:val="00AF7C3B"/>
    <w:rsid w:val="00B01084"/>
    <w:rsid w:val="00B015E3"/>
    <w:rsid w:val="00B028BC"/>
    <w:rsid w:val="00B037E9"/>
    <w:rsid w:val="00B03A81"/>
    <w:rsid w:val="00B040F5"/>
    <w:rsid w:val="00B07042"/>
    <w:rsid w:val="00B1230C"/>
    <w:rsid w:val="00B14A42"/>
    <w:rsid w:val="00B14C5E"/>
    <w:rsid w:val="00B15FA9"/>
    <w:rsid w:val="00B163EF"/>
    <w:rsid w:val="00B209F4"/>
    <w:rsid w:val="00B20B5F"/>
    <w:rsid w:val="00B20FA0"/>
    <w:rsid w:val="00B23D6F"/>
    <w:rsid w:val="00B255E5"/>
    <w:rsid w:val="00B27384"/>
    <w:rsid w:val="00B27AAA"/>
    <w:rsid w:val="00B27C41"/>
    <w:rsid w:val="00B325B3"/>
    <w:rsid w:val="00B362B2"/>
    <w:rsid w:val="00B37E8B"/>
    <w:rsid w:val="00B414D3"/>
    <w:rsid w:val="00B41B41"/>
    <w:rsid w:val="00B41CD2"/>
    <w:rsid w:val="00B460B4"/>
    <w:rsid w:val="00B475C6"/>
    <w:rsid w:val="00B50D4F"/>
    <w:rsid w:val="00B53F55"/>
    <w:rsid w:val="00B54AC1"/>
    <w:rsid w:val="00B567ED"/>
    <w:rsid w:val="00B57EB4"/>
    <w:rsid w:val="00B61596"/>
    <w:rsid w:val="00B62530"/>
    <w:rsid w:val="00B6383E"/>
    <w:rsid w:val="00B70741"/>
    <w:rsid w:val="00B72297"/>
    <w:rsid w:val="00B748EA"/>
    <w:rsid w:val="00B75A19"/>
    <w:rsid w:val="00B767D9"/>
    <w:rsid w:val="00B808EA"/>
    <w:rsid w:val="00B80AC5"/>
    <w:rsid w:val="00B80B3F"/>
    <w:rsid w:val="00B8304F"/>
    <w:rsid w:val="00B84720"/>
    <w:rsid w:val="00B84899"/>
    <w:rsid w:val="00B86855"/>
    <w:rsid w:val="00B86BC2"/>
    <w:rsid w:val="00B91791"/>
    <w:rsid w:val="00B91CE9"/>
    <w:rsid w:val="00B9269F"/>
    <w:rsid w:val="00B92FDD"/>
    <w:rsid w:val="00B9354E"/>
    <w:rsid w:val="00B938C8"/>
    <w:rsid w:val="00B95E52"/>
    <w:rsid w:val="00B96D41"/>
    <w:rsid w:val="00B9713F"/>
    <w:rsid w:val="00BA2377"/>
    <w:rsid w:val="00BA4998"/>
    <w:rsid w:val="00BA68E9"/>
    <w:rsid w:val="00BA77C4"/>
    <w:rsid w:val="00BA7DC5"/>
    <w:rsid w:val="00BB4E80"/>
    <w:rsid w:val="00BB6FF6"/>
    <w:rsid w:val="00BC150C"/>
    <w:rsid w:val="00BC278C"/>
    <w:rsid w:val="00BC4CF6"/>
    <w:rsid w:val="00BC4DD8"/>
    <w:rsid w:val="00BC5D2B"/>
    <w:rsid w:val="00BC6198"/>
    <w:rsid w:val="00BC7DD8"/>
    <w:rsid w:val="00BD05FC"/>
    <w:rsid w:val="00BD0C77"/>
    <w:rsid w:val="00BD15AC"/>
    <w:rsid w:val="00BD15BD"/>
    <w:rsid w:val="00BD16A5"/>
    <w:rsid w:val="00BD2EC7"/>
    <w:rsid w:val="00BD5166"/>
    <w:rsid w:val="00BD5258"/>
    <w:rsid w:val="00BD7405"/>
    <w:rsid w:val="00BE4378"/>
    <w:rsid w:val="00BE4C24"/>
    <w:rsid w:val="00BF09DA"/>
    <w:rsid w:val="00BF0B53"/>
    <w:rsid w:val="00BF2E0D"/>
    <w:rsid w:val="00BF5D20"/>
    <w:rsid w:val="00C011DB"/>
    <w:rsid w:val="00C02100"/>
    <w:rsid w:val="00C025B1"/>
    <w:rsid w:val="00C04A62"/>
    <w:rsid w:val="00C050D1"/>
    <w:rsid w:val="00C055C8"/>
    <w:rsid w:val="00C055D7"/>
    <w:rsid w:val="00C0643F"/>
    <w:rsid w:val="00C06CFA"/>
    <w:rsid w:val="00C0708F"/>
    <w:rsid w:val="00C10366"/>
    <w:rsid w:val="00C12C99"/>
    <w:rsid w:val="00C13BDF"/>
    <w:rsid w:val="00C159A5"/>
    <w:rsid w:val="00C15FA2"/>
    <w:rsid w:val="00C20363"/>
    <w:rsid w:val="00C21E7A"/>
    <w:rsid w:val="00C21F19"/>
    <w:rsid w:val="00C22160"/>
    <w:rsid w:val="00C222D2"/>
    <w:rsid w:val="00C249EB"/>
    <w:rsid w:val="00C2511E"/>
    <w:rsid w:val="00C25ECC"/>
    <w:rsid w:val="00C365E6"/>
    <w:rsid w:val="00C36BD0"/>
    <w:rsid w:val="00C405AC"/>
    <w:rsid w:val="00C445D5"/>
    <w:rsid w:val="00C451B7"/>
    <w:rsid w:val="00C46EA6"/>
    <w:rsid w:val="00C475B3"/>
    <w:rsid w:val="00C503B8"/>
    <w:rsid w:val="00C50AC6"/>
    <w:rsid w:val="00C51039"/>
    <w:rsid w:val="00C51713"/>
    <w:rsid w:val="00C52A63"/>
    <w:rsid w:val="00C5433E"/>
    <w:rsid w:val="00C548AB"/>
    <w:rsid w:val="00C55890"/>
    <w:rsid w:val="00C606A4"/>
    <w:rsid w:val="00C63818"/>
    <w:rsid w:val="00C66F5A"/>
    <w:rsid w:val="00C67D41"/>
    <w:rsid w:val="00C67EA5"/>
    <w:rsid w:val="00C719F1"/>
    <w:rsid w:val="00C731A2"/>
    <w:rsid w:val="00C73ECE"/>
    <w:rsid w:val="00C740F7"/>
    <w:rsid w:val="00C754BB"/>
    <w:rsid w:val="00C7662F"/>
    <w:rsid w:val="00C82256"/>
    <w:rsid w:val="00C824B9"/>
    <w:rsid w:val="00C83207"/>
    <w:rsid w:val="00C8354B"/>
    <w:rsid w:val="00C8448B"/>
    <w:rsid w:val="00C855E4"/>
    <w:rsid w:val="00C86747"/>
    <w:rsid w:val="00C86923"/>
    <w:rsid w:val="00C87825"/>
    <w:rsid w:val="00C9190C"/>
    <w:rsid w:val="00C9275F"/>
    <w:rsid w:val="00CA1E0E"/>
    <w:rsid w:val="00CA2B2A"/>
    <w:rsid w:val="00CA3F7D"/>
    <w:rsid w:val="00CA5BF9"/>
    <w:rsid w:val="00CA670B"/>
    <w:rsid w:val="00CA7A48"/>
    <w:rsid w:val="00CA7FC9"/>
    <w:rsid w:val="00CB0185"/>
    <w:rsid w:val="00CB1110"/>
    <w:rsid w:val="00CB29B9"/>
    <w:rsid w:val="00CB2A98"/>
    <w:rsid w:val="00CB44BD"/>
    <w:rsid w:val="00CB6DCD"/>
    <w:rsid w:val="00CC2695"/>
    <w:rsid w:val="00CC30A2"/>
    <w:rsid w:val="00CC4011"/>
    <w:rsid w:val="00CD13ED"/>
    <w:rsid w:val="00CD1E5E"/>
    <w:rsid w:val="00CD3D44"/>
    <w:rsid w:val="00CD3E8F"/>
    <w:rsid w:val="00CD4E2E"/>
    <w:rsid w:val="00CD4E87"/>
    <w:rsid w:val="00CD7D47"/>
    <w:rsid w:val="00CE25D1"/>
    <w:rsid w:val="00CE285F"/>
    <w:rsid w:val="00CE3DB8"/>
    <w:rsid w:val="00CE7870"/>
    <w:rsid w:val="00CF15BF"/>
    <w:rsid w:val="00CF31CC"/>
    <w:rsid w:val="00CF6094"/>
    <w:rsid w:val="00D01D10"/>
    <w:rsid w:val="00D03BCB"/>
    <w:rsid w:val="00D03FE6"/>
    <w:rsid w:val="00D102A3"/>
    <w:rsid w:val="00D1060E"/>
    <w:rsid w:val="00D11101"/>
    <w:rsid w:val="00D128C3"/>
    <w:rsid w:val="00D12E66"/>
    <w:rsid w:val="00D149D0"/>
    <w:rsid w:val="00D166E4"/>
    <w:rsid w:val="00D175BC"/>
    <w:rsid w:val="00D17F23"/>
    <w:rsid w:val="00D22F6E"/>
    <w:rsid w:val="00D24E6E"/>
    <w:rsid w:val="00D2529F"/>
    <w:rsid w:val="00D266BF"/>
    <w:rsid w:val="00D26A17"/>
    <w:rsid w:val="00D26EB0"/>
    <w:rsid w:val="00D31A1B"/>
    <w:rsid w:val="00D35CE4"/>
    <w:rsid w:val="00D36AD3"/>
    <w:rsid w:val="00D36D01"/>
    <w:rsid w:val="00D37BAF"/>
    <w:rsid w:val="00D40824"/>
    <w:rsid w:val="00D46C28"/>
    <w:rsid w:val="00D51E17"/>
    <w:rsid w:val="00D51ECC"/>
    <w:rsid w:val="00D53CDD"/>
    <w:rsid w:val="00D54E72"/>
    <w:rsid w:val="00D62A7B"/>
    <w:rsid w:val="00D64A28"/>
    <w:rsid w:val="00D65EA7"/>
    <w:rsid w:val="00D66359"/>
    <w:rsid w:val="00D670CF"/>
    <w:rsid w:val="00D671F7"/>
    <w:rsid w:val="00D6787D"/>
    <w:rsid w:val="00D67B82"/>
    <w:rsid w:val="00D67D28"/>
    <w:rsid w:val="00D748B6"/>
    <w:rsid w:val="00D75DDC"/>
    <w:rsid w:val="00D77790"/>
    <w:rsid w:val="00D80AB1"/>
    <w:rsid w:val="00D81DEB"/>
    <w:rsid w:val="00D822FA"/>
    <w:rsid w:val="00D85136"/>
    <w:rsid w:val="00D87C33"/>
    <w:rsid w:val="00D90102"/>
    <w:rsid w:val="00D93CD1"/>
    <w:rsid w:val="00D960D1"/>
    <w:rsid w:val="00DA1B59"/>
    <w:rsid w:val="00DA2176"/>
    <w:rsid w:val="00DA2E32"/>
    <w:rsid w:val="00DA2EA9"/>
    <w:rsid w:val="00DA35B7"/>
    <w:rsid w:val="00DA3CDC"/>
    <w:rsid w:val="00DA5397"/>
    <w:rsid w:val="00DA5722"/>
    <w:rsid w:val="00DA7CD9"/>
    <w:rsid w:val="00DB24CE"/>
    <w:rsid w:val="00DB5FD7"/>
    <w:rsid w:val="00DB67A0"/>
    <w:rsid w:val="00DC097F"/>
    <w:rsid w:val="00DC3F1E"/>
    <w:rsid w:val="00DD0DB6"/>
    <w:rsid w:val="00DD36ED"/>
    <w:rsid w:val="00DD4B14"/>
    <w:rsid w:val="00DD50F0"/>
    <w:rsid w:val="00DD6031"/>
    <w:rsid w:val="00DE0541"/>
    <w:rsid w:val="00DE10BE"/>
    <w:rsid w:val="00DE153F"/>
    <w:rsid w:val="00DE1AFF"/>
    <w:rsid w:val="00DE57E6"/>
    <w:rsid w:val="00DF1A28"/>
    <w:rsid w:val="00DF2000"/>
    <w:rsid w:val="00DF2056"/>
    <w:rsid w:val="00DF50B1"/>
    <w:rsid w:val="00DF525E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1BB5"/>
    <w:rsid w:val="00E12168"/>
    <w:rsid w:val="00E126F7"/>
    <w:rsid w:val="00E14C6C"/>
    <w:rsid w:val="00E16E88"/>
    <w:rsid w:val="00E170A8"/>
    <w:rsid w:val="00E20C33"/>
    <w:rsid w:val="00E216BF"/>
    <w:rsid w:val="00E21B94"/>
    <w:rsid w:val="00E23690"/>
    <w:rsid w:val="00E238F3"/>
    <w:rsid w:val="00E24E2A"/>
    <w:rsid w:val="00E25438"/>
    <w:rsid w:val="00E267A0"/>
    <w:rsid w:val="00E309F2"/>
    <w:rsid w:val="00E322BF"/>
    <w:rsid w:val="00E37805"/>
    <w:rsid w:val="00E37E90"/>
    <w:rsid w:val="00E40203"/>
    <w:rsid w:val="00E40E3A"/>
    <w:rsid w:val="00E4164F"/>
    <w:rsid w:val="00E4189D"/>
    <w:rsid w:val="00E42174"/>
    <w:rsid w:val="00E50D75"/>
    <w:rsid w:val="00E520AD"/>
    <w:rsid w:val="00E576B9"/>
    <w:rsid w:val="00E62C70"/>
    <w:rsid w:val="00E641C7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76120"/>
    <w:rsid w:val="00E82DDB"/>
    <w:rsid w:val="00E84053"/>
    <w:rsid w:val="00E84636"/>
    <w:rsid w:val="00E855C1"/>
    <w:rsid w:val="00E859AA"/>
    <w:rsid w:val="00E85C58"/>
    <w:rsid w:val="00E86150"/>
    <w:rsid w:val="00E87B4A"/>
    <w:rsid w:val="00E90939"/>
    <w:rsid w:val="00E91536"/>
    <w:rsid w:val="00E9424E"/>
    <w:rsid w:val="00E956AF"/>
    <w:rsid w:val="00E95F98"/>
    <w:rsid w:val="00E9628B"/>
    <w:rsid w:val="00E97669"/>
    <w:rsid w:val="00E9798B"/>
    <w:rsid w:val="00EA0BF9"/>
    <w:rsid w:val="00EA0FAC"/>
    <w:rsid w:val="00EA2A0E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D163B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2D68"/>
    <w:rsid w:val="00EF3835"/>
    <w:rsid w:val="00EF6EF7"/>
    <w:rsid w:val="00F01064"/>
    <w:rsid w:val="00F01AA5"/>
    <w:rsid w:val="00F02890"/>
    <w:rsid w:val="00F03B11"/>
    <w:rsid w:val="00F03EE1"/>
    <w:rsid w:val="00F04EE3"/>
    <w:rsid w:val="00F0716F"/>
    <w:rsid w:val="00F12135"/>
    <w:rsid w:val="00F13F9F"/>
    <w:rsid w:val="00F142DC"/>
    <w:rsid w:val="00F17277"/>
    <w:rsid w:val="00F23BBE"/>
    <w:rsid w:val="00F25EE8"/>
    <w:rsid w:val="00F300A3"/>
    <w:rsid w:val="00F30171"/>
    <w:rsid w:val="00F30461"/>
    <w:rsid w:val="00F30514"/>
    <w:rsid w:val="00F30FF8"/>
    <w:rsid w:val="00F31B54"/>
    <w:rsid w:val="00F32878"/>
    <w:rsid w:val="00F330CD"/>
    <w:rsid w:val="00F3343E"/>
    <w:rsid w:val="00F33804"/>
    <w:rsid w:val="00F33BB1"/>
    <w:rsid w:val="00F3421A"/>
    <w:rsid w:val="00F370FA"/>
    <w:rsid w:val="00F40237"/>
    <w:rsid w:val="00F41884"/>
    <w:rsid w:val="00F419A3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7C2"/>
    <w:rsid w:val="00F53F13"/>
    <w:rsid w:val="00F56583"/>
    <w:rsid w:val="00F56BE9"/>
    <w:rsid w:val="00F57817"/>
    <w:rsid w:val="00F60374"/>
    <w:rsid w:val="00F60C52"/>
    <w:rsid w:val="00F61430"/>
    <w:rsid w:val="00F66B4C"/>
    <w:rsid w:val="00F71125"/>
    <w:rsid w:val="00F71813"/>
    <w:rsid w:val="00F729BA"/>
    <w:rsid w:val="00F7339A"/>
    <w:rsid w:val="00F73BB1"/>
    <w:rsid w:val="00F7468D"/>
    <w:rsid w:val="00F75661"/>
    <w:rsid w:val="00F7759F"/>
    <w:rsid w:val="00F775DE"/>
    <w:rsid w:val="00F80F93"/>
    <w:rsid w:val="00F821C7"/>
    <w:rsid w:val="00F83761"/>
    <w:rsid w:val="00F84A82"/>
    <w:rsid w:val="00F84F29"/>
    <w:rsid w:val="00F86CE7"/>
    <w:rsid w:val="00F878CA"/>
    <w:rsid w:val="00F87AC1"/>
    <w:rsid w:val="00F942C8"/>
    <w:rsid w:val="00F9782B"/>
    <w:rsid w:val="00FA2A73"/>
    <w:rsid w:val="00FA5DA4"/>
    <w:rsid w:val="00FA6190"/>
    <w:rsid w:val="00FA6C2B"/>
    <w:rsid w:val="00FA6EBE"/>
    <w:rsid w:val="00FB24ED"/>
    <w:rsid w:val="00FB34D9"/>
    <w:rsid w:val="00FB488D"/>
    <w:rsid w:val="00FC1F3C"/>
    <w:rsid w:val="00FC59F4"/>
    <w:rsid w:val="00FD182C"/>
    <w:rsid w:val="00FD1B6A"/>
    <w:rsid w:val="00FD2A47"/>
    <w:rsid w:val="00FD2F52"/>
    <w:rsid w:val="00FD48E1"/>
    <w:rsid w:val="00FD7444"/>
    <w:rsid w:val="00FE0A63"/>
    <w:rsid w:val="00FE328F"/>
    <w:rsid w:val="00FE3833"/>
    <w:rsid w:val="00FE7FC8"/>
    <w:rsid w:val="00FF268A"/>
    <w:rsid w:val="00FF2AF7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9327CB"/>
  <w15:chartTrackingRefBased/>
  <w15:docId w15:val="{8E75E427-2178-478D-A84B-685D1DE7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35E5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F786F"/>
    <w:pPr>
      <w:ind w:left="720"/>
    </w:pPr>
    <w:rPr>
      <w:szCs w:val="22"/>
    </w:rPr>
  </w:style>
  <w:style w:type="character" w:styleId="Emphasis">
    <w:name w:val="Emphasis"/>
    <w:qFormat/>
    <w:rsid w:val="00F60374"/>
    <w:rPr>
      <w:i/>
      <w:iCs/>
    </w:rPr>
  </w:style>
  <w:style w:type="paragraph" w:styleId="MacroText">
    <w:name w:val="macro"/>
    <w:link w:val="MacroTextChar"/>
    <w:rsid w:val="001000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10006E"/>
    <w:rPr>
      <w:rFonts w:ascii="EucrosiaUPC" w:hAnsi="EucrosiaUPC" w:cs="EucrosiaUPC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CBDB9-631B-42FE-9DC7-AB7A76E1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73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Jidarattikan Sanguansot</cp:lastModifiedBy>
  <cp:revision>53</cp:revision>
  <cp:lastPrinted>2026-05-05T10:48:00Z</cp:lastPrinted>
  <dcterms:created xsi:type="dcterms:W3CDTF">2026-04-25T04:20:00Z</dcterms:created>
  <dcterms:modified xsi:type="dcterms:W3CDTF">2026-08-11T03:15:00Z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fecaf21b2c0312fb995538945ac252642ec324b3616b395aa2efacaa955f9a9f</vt:lpwstr>
  </property>
</Properties>
</file>