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5B01D9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_Hlk44506557"/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2DF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8881AD3" w14:textId="692C97E3" w:rsidR="00755935" w:rsidRPr="006B2DF0" w:rsidRDefault="00755935" w:rsidP="005D11DD">
      <w:pPr>
        <w:pStyle w:val="index"/>
        <w:tabs>
          <w:tab w:val="left" w:pos="1134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14033565"/>
    </w:p>
    <w:p w14:paraId="14D5BF13" w14:textId="5680DC16" w:rsidR="00CE1E58" w:rsidRPr="006B2DF0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6B2DF0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75A01BB3" w:rsidR="00CE1E58" w:rsidRPr="006B2DF0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3DFD2E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815795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FECFBD5" w14:textId="6EEF8376" w:rsidR="00255BD8" w:rsidRPr="006B2DF0" w:rsidRDefault="00255BD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1A735B2" w14:textId="21092C3B" w:rsidR="007B48E9" w:rsidRPr="006B2DF0" w:rsidRDefault="007B48E9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4950410" w14:textId="090BD707" w:rsidR="00746315" w:rsidRPr="006B2DF0" w:rsidRDefault="0074631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9836425" w14:textId="77777777" w:rsidR="00F8324E" w:rsidRPr="006B2DF0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6B2DF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72563FD" w14:textId="3B461DE0" w:rsidR="00C73BE7" w:rsidRPr="009459E7" w:rsidRDefault="00C73BE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2B9680B8" w14:textId="45410D12" w:rsidR="009459E7" w:rsidRPr="006B2DF0" w:rsidRDefault="009459E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6B2DF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8953EBD" w:rsidR="00DD4626" w:rsidRPr="006B2DF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6B2DF0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349FEEE6" w14:textId="2BD726DF" w:rsidR="0098050A" w:rsidRDefault="00EF6A22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502D45D" w14:textId="6D119F8A" w:rsidR="00262D91" w:rsidRPr="006B2DF0" w:rsidRDefault="00262D91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2D91">
        <w:rPr>
          <w:rFonts w:ascii="Angsana New" w:hAnsi="Angsana New" w:cs="Angsana New"/>
          <w:sz w:val="30"/>
          <w:szCs w:val="30"/>
          <w:lang w:bidi="th-TH"/>
        </w:rPr>
        <w:tab/>
      </w:r>
      <w:r w:rsidRPr="00262D91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0"/>
    <w:p w14:paraId="786BAE17" w14:textId="77777777" w:rsidR="00FF6771" w:rsidRPr="006B2DF0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1"/>
    <w:p w14:paraId="5602A87B" w14:textId="52E03B0C" w:rsidR="0025275A" w:rsidRPr="006B2DF0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b/>
          <w:bCs/>
        </w:rPr>
        <w:br w:type="page"/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</w:t>
      </w:r>
      <w:r w:rsidR="0025275A" w:rsidRPr="00830736">
        <w:rPr>
          <w:rFonts w:ascii="Angsana New" w:hAnsi="Angsana New" w:cs="Angsana New"/>
          <w:sz w:val="30"/>
          <w:szCs w:val="30"/>
          <w:cs/>
          <w:lang w:val="en-US" w:bidi="th-TH"/>
        </w:rPr>
        <w:t>หนึ่ง</w:t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t>ของงบการเงิน</w:t>
      </w:r>
      <w:r w:rsidR="004B6B6A" w:rsidRPr="006B2DF0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0348E2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68A55F0C" w:rsidR="0025275A" w:rsidRPr="006B2DF0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ab/>
      </w:r>
      <w:r w:rsidR="0025275A" w:rsidRPr="006B2DF0">
        <w:rPr>
          <w:rFonts w:ascii="Angsana New" w:hAnsi="Angsana New"/>
          <w:sz w:val="30"/>
          <w:szCs w:val="30"/>
          <w:cs/>
        </w:rPr>
        <w:t>งบการเงิน</w:t>
      </w:r>
      <w:r w:rsidRPr="006B2DF0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6B2DF0">
        <w:rPr>
          <w:rFonts w:ascii="Angsana New" w:hAnsi="Angsana New"/>
          <w:sz w:val="30"/>
          <w:szCs w:val="30"/>
          <w:cs/>
        </w:rPr>
        <w:t>นี้</w:t>
      </w:r>
      <w:r w:rsidR="0025275A" w:rsidRPr="006B2DF0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6B2DF0">
        <w:rPr>
          <w:rFonts w:ascii="Angsana New" w:hAnsi="Angsana New"/>
          <w:sz w:val="30"/>
          <w:szCs w:val="30"/>
          <w:cs/>
        </w:rPr>
        <w:t>ติ</w:t>
      </w:r>
      <w:r w:rsidR="00C67B97" w:rsidRPr="006B2DF0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6B2DF0">
        <w:rPr>
          <w:rFonts w:ascii="Angsana New" w:hAnsi="Angsana New"/>
          <w:sz w:val="30"/>
          <w:szCs w:val="30"/>
          <w:cs/>
        </w:rPr>
        <w:t>จาก</w:t>
      </w:r>
      <w:r w:rsidR="003D3556" w:rsidRPr="006B2DF0">
        <w:rPr>
          <w:rFonts w:ascii="Angsana New" w:hAnsi="Angsana New"/>
          <w:sz w:val="30"/>
          <w:szCs w:val="30"/>
          <w:cs/>
        </w:rPr>
        <w:t>คณะ</w:t>
      </w:r>
      <w:r w:rsidR="006322AD" w:rsidRPr="006B2DF0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93244C">
        <w:rPr>
          <w:rFonts w:ascii="Angsana New" w:hAnsi="Angsana New"/>
          <w:sz w:val="30"/>
          <w:szCs w:val="30"/>
          <w:cs/>
        </w:rPr>
        <w:t>วันที่</w:t>
      </w:r>
      <w:r w:rsidR="0098050A" w:rsidRPr="0093244C">
        <w:rPr>
          <w:rFonts w:ascii="Angsana New" w:hAnsi="Angsana New" w:hint="cs"/>
          <w:sz w:val="30"/>
          <w:szCs w:val="30"/>
          <w:cs/>
        </w:rPr>
        <w:t xml:space="preserve"> </w:t>
      </w:r>
      <w:r w:rsidR="00F748A4">
        <w:rPr>
          <w:rFonts w:ascii="Angsana New" w:hAnsi="Angsana New"/>
          <w:sz w:val="30"/>
          <w:szCs w:val="30"/>
        </w:rPr>
        <w:t>14</w:t>
      </w:r>
      <w:r w:rsidR="00B143EC" w:rsidRPr="0093244C">
        <w:rPr>
          <w:rFonts w:ascii="Angsana New" w:hAnsi="Angsana New"/>
          <w:sz w:val="30"/>
          <w:szCs w:val="30"/>
        </w:rPr>
        <w:t xml:space="preserve"> </w:t>
      </w:r>
      <w:r w:rsidR="00FF17E7">
        <w:rPr>
          <w:rFonts w:ascii="Angsana New" w:hAnsi="Angsana New" w:hint="cs"/>
          <w:sz w:val="30"/>
          <w:szCs w:val="30"/>
          <w:cs/>
        </w:rPr>
        <w:t>สิงห</w:t>
      </w:r>
      <w:r w:rsidR="005B01D9" w:rsidRPr="0093244C">
        <w:rPr>
          <w:rFonts w:ascii="Angsana New" w:hAnsi="Angsana New" w:hint="cs"/>
          <w:sz w:val="30"/>
          <w:szCs w:val="30"/>
          <w:cs/>
        </w:rPr>
        <w:t>าคม</w:t>
      </w:r>
      <w:r w:rsidR="00E713D8" w:rsidRPr="0093244C">
        <w:rPr>
          <w:rFonts w:ascii="Angsana New" w:hAnsi="Angsana New" w:hint="cs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2569</w:t>
      </w:r>
    </w:p>
    <w:p w14:paraId="1307C1FA" w14:textId="77777777" w:rsidR="00E66B73" w:rsidRPr="000348E2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33B2A97" w14:textId="16E4370C" w:rsidR="00E66B73" w:rsidRPr="006B2DF0" w:rsidRDefault="00E66B73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2" w:name="_Hlk13605220"/>
      <w:r w:rsidRPr="006B2DF0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Pr="006B2DF0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6B2DF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0348E2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358DEAA1" w:rsidR="002944FB" w:rsidRPr="006B2DF0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B2DF0">
        <w:rPr>
          <w:rFonts w:ascii="Angsana New" w:hAnsi="Angsana New"/>
          <w:sz w:val="30"/>
          <w:szCs w:val="30"/>
        </w:rPr>
        <w:t xml:space="preserve"> 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pacing w:val="-6"/>
          <w:sz w:val="30"/>
          <w:szCs w:val="30"/>
        </w:rPr>
        <w:t>34</w:t>
      </w:r>
      <w:r w:rsidRPr="006B2DF0">
        <w:rPr>
          <w:rFonts w:ascii="Angsana New" w:hAnsi="Angsana New"/>
          <w:sz w:val="30"/>
          <w:szCs w:val="30"/>
          <w:cs/>
        </w:rPr>
        <w:t xml:space="preserve"> เรื่อง </w:t>
      </w:r>
      <w:r w:rsidRPr="006B2DF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6B2DF0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Pr="006B2DF0">
        <w:rPr>
          <w:rFonts w:ascii="Angsana New" w:hAnsi="Angsana New" w:hint="cs"/>
          <w:sz w:val="30"/>
          <w:szCs w:val="30"/>
          <w:cs/>
        </w:rPr>
        <w:t xml:space="preserve">    </w:t>
      </w:r>
      <w:r w:rsidRPr="006B2DF0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31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ธันวาคม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2568</w:t>
      </w:r>
    </w:p>
    <w:p w14:paraId="7668B4FB" w14:textId="77777777" w:rsidR="00F82A24" w:rsidRPr="000348E2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349E2">
        <w:rPr>
          <w:rFonts w:ascii="Angsana New" w:hAnsi="Angsana New"/>
          <w:spacing w:val="-2"/>
          <w:sz w:val="28"/>
          <w:szCs w:val="28"/>
        </w:rPr>
        <w:tab/>
      </w:r>
    </w:p>
    <w:p w14:paraId="6F576443" w14:textId="596BFB5F" w:rsidR="00634DE6" w:rsidRPr="006B2DF0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ab/>
      </w:r>
      <w:r w:rsidR="00634DE6" w:rsidRPr="006B2DF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900F4">
        <w:rPr>
          <w:rFonts w:ascii="Angsana New" w:hAnsi="Angsana New" w:hint="cs"/>
          <w:sz w:val="30"/>
          <w:szCs w:val="30"/>
          <w:cs/>
        </w:rPr>
        <w:t>ที่</w:t>
      </w:r>
      <w:r w:rsidR="00634DE6" w:rsidRPr="006B2DF0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</w:t>
      </w:r>
      <w:r w:rsidR="00634DE6" w:rsidRPr="006B2DF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pacing w:val="-6"/>
          <w:sz w:val="30"/>
          <w:szCs w:val="30"/>
        </w:rPr>
        <w:t>31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634DE6" w:rsidRPr="006B2DF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pacing w:val="-6"/>
          <w:sz w:val="30"/>
          <w:szCs w:val="30"/>
        </w:rPr>
        <w:t>2568</w:t>
      </w:r>
    </w:p>
    <w:p w14:paraId="2BC02670" w14:textId="48DB7516" w:rsidR="00253FC6" w:rsidRPr="000348E2" w:rsidRDefault="00253FC6" w:rsidP="00253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550B6FB2" w14:textId="77777777" w:rsidR="000348E2" w:rsidRDefault="00034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0348E00" w14:textId="7B826937" w:rsidR="00E66B73" w:rsidRPr="006B2DF0" w:rsidRDefault="00F96459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58A5CF0" w14:textId="77777777" w:rsidR="008A6992" w:rsidRPr="000348E2" w:rsidRDefault="008A6992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6B2DF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BFF155A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43718FA0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6B2DF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61D40675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14:paraId="2553A662" w14:textId="4D95369F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6" w:type="dxa"/>
          </w:tcPr>
          <w:p w14:paraId="1522D01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2F62DBCE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98984F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49887DD2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B8516A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09780E1F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30F80" w:rsidRPr="006B2DF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80" w:rsidRPr="006B2DF0" w14:paraId="756D98C1" w14:textId="77777777" w:rsidTr="00B51AB6">
        <w:tc>
          <w:tcPr>
            <w:tcW w:w="4050" w:type="dxa"/>
          </w:tcPr>
          <w:p w14:paraId="15F34540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6B2DF0" w14:paraId="6191572C" w14:textId="77777777" w:rsidTr="00B51AB6">
        <w:tc>
          <w:tcPr>
            <w:tcW w:w="4050" w:type="dxa"/>
          </w:tcPr>
          <w:p w14:paraId="088A2AB0" w14:textId="521C7EC9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37945E1B" w14:textId="70C1C90F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40093548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5071C22E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69</w:t>
            </w:r>
            <w:r w:rsidR="009A2AE3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06CB314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095E0078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13</w:t>
            </w:r>
            <w:r w:rsidR="005879A3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FC62D0" w:rsidRPr="007F3EBB" w14:paraId="7BDB28EB" w14:textId="77777777" w:rsidTr="00B51AB6">
        <w:tc>
          <w:tcPr>
            <w:tcW w:w="4050" w:type="dxa"/>
          </w:tcPr>
          <w:p w14:paraId="5415D36E" w14:textId="42474B1A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645D0DA8" w14:textId="3DA45BEC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0E1D90B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50743B" w14:textId="6567442C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7D13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7717" w14:textId="46E2B5D8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</w:t>
            </w:r>
            <w:r w:rsidR="009A2AE3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134F58BE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C2B04" w14:textId="0478E385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2D0" w:rsidRPr="0093430B" w14:paraId="16CBA770" w14:textId="77777777" w:rsidTr="00B51AB6">
        <w:tc>
          <w:tcPr>
            <w:tcW w:w="4050" w:type="dxa"/>
          </w:tcPr>
          <w:p w14:paraId="0B1A6BE5" w14:textId="41072300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3" w:type="dxa"/>
          </w:tcPr>
          <w:p w14:paraId="0FA9EC70" w14:textId="41807EBA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4E039A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10F258" w14:textId="5207482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EDAB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687A" w14:textId="425B12EA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8</w:t>
            </w:r>
            <w:r w:rsidR="009A2AE3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60CBE25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80605" w14:textId="5A1711C8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</w:t>
            </w:r>
            <w:r w:rsidR="005879A3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0348E2" w:rsidRPr="0093430B" w14:paraId="2B5DBB11" w14:textId="77777777" w:rsidTr="00B51AB6">
        <w:tc>
          <w:tcPr>
            <w:tcW w:w="4050" w:type="dxa"/>
          </w:tcPr>
          <w:p w14:paraId="62DA19A3" w14:textId="09844FBB" w:rsidR="000348E2" w:rsidRPr="006B2DF0" w:rsidRDefault="000348E2" w:rsidP="000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64166126" w14:textId="33F36631" w:rsidR="000348E2" w:rsidRPr="006B2DF0" w:rsidRDefault="000348E2" w:rsidP="000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999CDF7" w14:textId="77777777" w:rsidR="000348E2" w:rsidRPr="006B2DF0" w:rsidRDefault="000348E2" w:rsidP="000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7F4A6F" w14:textId="1BA4348E" w:rsidR="000348E2" w:rsidRPr="006B2DF0" w:rsidRDefault="000348E2" w:rsidP="000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745AA" w14:textId="77777777" w:rsidR="000348E2" w:rsidRPr="006B2DF0" w:rsidRDefault="000348E2" w:rsidP="000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84D37" w14:textId="0580DB65" w:rsidR="000348E2" w:rsidRPr="002C471F" w:rsidRDefault="000348E2" w:rsidP="000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D008B">
              <w:rPr>
                <w:rFonts w:ascii="Angsana New" w:hAnsi="Angsana New"/>
                <w:sz w:val="30"/>
                <w:szCs w:val="30"/>
              </w:rPr>
              <w:t>3,309</w:t>
            </w:r>
          </w:p>
        </w:tc>
        <w:tc>
          <w:tcPr>
            <w:tcW w:w="270" w:type="dxa"/>
          </w:tcPr>
          <w:p w14:paraId="4C573B9A" w14:textId="77777777" w:rsidR="000348E2" w:rsidRPr="006B2DF0" w:rsidRDefault="000348E2" w:rsidP="000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67044" w14:textId="3B6D60D2" w:rsidR="000348E2" w:rsidRPr="002C471F" w:rsidRDefault="000348E2" w:rsidP="006E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44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8AE" w:rsidRPr="00D508AE" w14:paraId="74927EF3" w14:textId="77777777" w:rsidTr="00B51AB6">
        <w:tc>
          <w:tcPr>
            <w:tcW w:w="4050" w:type="dxa"/>
          </w:tcPr>
          <w:p w14:paraId="40578F50" w14:textId="5C977ADF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0348E2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083" w:type="dxa"/>
          </w:tcPr>
          <w:p w14:paraId="7A21C6C0" w14:textId="1D832128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CD2BA05" w14:textId="77777777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373ED6" w14:textId="4A9BB5E6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27CAB" w14:textId="77777777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9FA9" w14:textId="0285F479" w:rsidR="00D508AE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E6AF3AF" w14:textId="77777777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33985" w14:textId="7204094A" w:rsidR="00D508AE" w:rsidRPr="006D31BE" w:rsidRDefault="00D508AE" w:rsidP="00D5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8AE" w:rsidRPr="00D508AE" w14:paraId="689BF5AB" w14:textId="77777777" w:rsidTr="00B51AB6">
        <w:tc>
          <w:tcPr>
            <w:tcW w:w="4050" w:type="dxa"/>
          </w:tcPr>
          <w:p w14:paraId="2049FCBF" w14:textId="50C11C68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0348E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3" w:type="dxa"/>
          </w:tcPr>
          <w:p w14:paraId="5171F843" w14:textId="44746D53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C4E0A1E" w14:textId="3DD29CA6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E6EA53" w14:textId="53D065D8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872A7" w14:textId="77777777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35E4A" w14:textId="52CEC588" w:rsidR="00D508AE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</w:t>
            </w:r>
            <w:r w:rsidR="00D508AE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5A150CC1" w14:textId="77777777" w:rsidR="00D508AE" w:rsidRPr="006B2DF0" w:rsidRDefault="00D508AE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3A14" w14:textId="5F19E568" w:rsidR="00D508AE" w:rsidRPr="006D31BE" w:rsidRDefault="00D508AE" w:rsidP="00D5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2D0" w:rsidRPr="0093430B" w14:paraId="43A42497" w14:textId="77777777" w:rsidTr="00B51AB6">
        <w:tc>
          <w:tcPr>
            <w:tcW w:w="4050" w:type="dxa"/>
          </w:tcPr>
          <w:p w14:paraId="2512EDD9" w14:textId="6305440A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3" w:type="dxa"/>
          </w:tcPr>
          <w:p w14:paraId="623B63BE" w14:textId="52786C83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6E4C90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7BF04C" w14:textId="70E7B614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E9875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9C4B" w14:textId="0ED65A7B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35</w:t>
            </w:r>
            <w:r w:rsidR="009A2AE3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35D7B04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27520" w14:textId="0527A4D7" w:rsidR="00FC62D0" w:rsidRPr="006B2DF0" w:rsidRDefault="002C471F" w:rsidP="0058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7</w:t>
            </w:r>
            <w:r w:rsidR="005879A3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003</w:t>
            </w:r>
          </w:p>
        </w:tc>
      </w:tr>
      <w:tr w:rsidR="008449FC" w:rsidRPr="0093430B" w14:paraId="2BDF941E" w14:textId="77777777" w:rsidTr="00B51AB6">
        <w:tc>
          <w:tcPr>
            <w:tcW w:w="4050" w:type="dxa"/>
          </w:tcPr>
          <w:p w14:paraId="63C5917F" w14:textId="22D6B5A8" w:rsidR="008449FC" w:rsidRPr="008449FC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49F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2D6B986B" w14:textId="71A6BD70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3C30E33" w14:textId="77777777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047F63" w14:textId="24BE5BB7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97D007" w14:textId="77777777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49F4C" w14:textId="5D4B72BD" w:rsidR="008449FC" w:rsidRDefault="002C471F" w:rsidP="0000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10</w:t>
            </w:r>
            <w:r w:rsidR="008449FC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312FD8BD" w14:textId="77777777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A91FF" w14:textId="2146D968" w:rsidR="008449FC" w:rsidRPr="0067448F" w:rsidRDefault="002C471F" w:rsidP="00D9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</w:t>
            </w:r>
            <w:r w:rsidR="008449FC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94148B" w:rsidRPr="0093430B" w14:paraId="5A3C666F" w14:textId="77777777" w:rsidTr="00B51AB6">
        <w:tc>
          <w:tcPr>
            <w:tcW w:w="4050" w:type="dxa"/>
          </w:tcPr>
          <w:p w14:paraId="3F693BC8" w14:textId="353C546F" w:rsidR="0094148B" w:rsidRDefault="0094148B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3" w:type="dxa"/>
          </w:tcPr>
          <w:p w14:paraId="43273342" w14:textId="1336F808" w:rsidR="0094148B" w:rsidRPr="006B2DF0" w:rsidRDefault="0094148B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64F61" w14:textId="77777777" w:rsidR="0094148B" w:rsidRPr="006B2DF0" w:rsidRDefault="0094148B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B80255E" w14:textId="3ED60846" w:rsidR="0094148B" w:rsidRPr="006B2DF0" w:rsidRDefault="0094148B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26348E" w14:textId="77777777" w:rsidR="0094148B" w:rsidRPr="006B2DF0" w:rsidRDefault="0094148B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B0846" w14:textId="69130B8A" w:rsidR="0094148B" w:rsidRDefault="002C471F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6</w:t>
            </w:r>
            <w:r w:rsidR="00D924F4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70" w:type="dxa"/>
          </w:tcPr>
          <w:p w14:paraId="6439335A" w14:textId="77777777" w:rsidR="0094148B" w:rsidRPr="006B2DF0" w:rsidRDefault="0094148B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4004E" w14:textId="7EC87433" w:rsidR="0094148B" w:rsidRPr="0067448F" w:rsidRDefault="002C471F" w:rsidP="00D9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7</w:t>
            </w:r>
            <w:r w:rsidR="00D924F4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8449FC" w:rsidRPr="0093430B" w14:paraId="724C123D" w14:textId="77777777" w:rsidTr="00B51AB6">
        <w:tc>
          <w:tcPr>
            <w:tcW w:w="4050" w:type="dxa"/>
          </w:tcPr>
          <w:p w14:paraId="7E930D43" w14:textId="1AC52033" w:rsidR="008449FC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3" w:type="dxa"/>
          </w:tcPr>
          <w:p w14:paraId="6A70C45D" w14:textId="1C5B2FFF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32A1BE6" w14:textId="77777777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17D008E" w14:textId="714D11F1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8AEB55" w14:textId="77777777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2D8A3" w14:textId="14007DDD" w:rsidR="008449FC" w:rsidRDefault="002C471F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17EDDE30" w14:textId="77777777" w:rsidR="008449FC" w:rsidRPr="006B2DF0" w:rsidRDefault="008449FC" w:rsidP="0094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1A823" w14:textId="3B1FF198" w:rsidR="008449FC" w:rsidRDefault="002C471F" w:rsidP="00D9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</w:t>
            </w:r>
            <w:r w:rsidR="008449FC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9A2AE3" w:rsidRPr="0093430B" w14:paraId="22ABE624" w14:textId="77777777" w:rsidTr="00B51AB6">
        <w:tc>
          <w:tcPr>
            <w:tcW w:w="4050" w:type="dxa"/>
          </w:tcPr>
          <w:p w14:paraId="5515CC17" w14:textId="77777777" w:rsidR="009A2AE3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0437C47" w14:textId="77777777" w:rsidR="009A2AE3" w:rsidRPr="006B2DF0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803752C" w14:textId="77777777" w:rsidR="009A2AE3" w:rsidRPr="006B2DF0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B320D5" w14:textId="77777777" w:rsidR="009A2AE3" w:rsidRPr="006B2DF0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F4AFE" w14:textId="77777777" w:rsidR="009A2AE3" w:rsidRPr="006B2DF0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CD447" w14:textId="77777777" w:rsidR="009A2AE3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8981D" w14:textId="77777777" w:rsidR="009A2AE3" w:rsidRPr="006B2DF0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04ECE" w14:textId="77777777" w:rsidR="009A2AE3" w:rsidRPr="0067448F" w:rsidRDefault="009A2AE3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4090B0C9" w14:textId="77777777" w:rsidTr="00FC4A42">
        <w:tc>
          <w:tcPr>
            <w:tcW w:w="4050" w:type="dxa"/>
          </w:tcPr>
          <w:p w14:paraId="74E147E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15E5C140" w14:textId="77777777" w:rsidTr="00B51AB6">
        <w:tc>
          <w:tcPr>
            <w:tcW w:w="4050" w:type="dxa"/>
          </w:tcPr>
          <w:p w14:paraId="09DADC0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6B2DF0" w14:paraId="07ADFDEE" w14:textId="77777777" w:rsidTr="00FC4A42">
        <w:trPr>
          <w:trHeight w:val="307"/>
        </w:trPr>
        <w:tc>
          <w:tcPr>
            <w:tcW w:w="4050" w:type="dxa"/>
          </w:tcPr>
          <w:p w14:paraId="68ADFFCF" w14:textId="77777777" w:rsidR="00FC62D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="0045348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06653FD3" w14:textId="434E067F" w:rsidR="0045348D" w:rsidRPr="006B2DF0" w:rsidRDefault="0045348D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E7AA919" w14:textId="77777777" w:rsidR="00792EA5" w:rsidRPr="003D008B" w:rsidRDefault="00792EA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4E2D55" w14:textId="1098149D" w:rsidR="00FC62D0" w:rsidRPr="003D008B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924F4" w:rsidRPr="003D00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76" w:type="dxa"/>
          </w:tcPr>
          <w:p w14:paraId="532E121C" w14:textId="77777777" w:rsidR="00FC62D0" w:rsidRPr="003D008B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ACF98ED" w14:textId="77777777" w:rsidR="00792EA5" w:rsidRPr="003D008B" w:rsidRDefault="00792EA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799C4E" w14:textId="30BA0210" w:rsidR="00FC62D0" w:rsidRPr="003D008B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879A3" w:rsidRPr="003D00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396E37E6" w14:textId="77777777" w:rsidR="00FC62D0" w:rsidRPr="003D008B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6E5065" w14:textId="77777777" w:rsidR="00792EA5" w:rsidRPr="003D008B" w:rsidRDefault="00792EA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634B0B" w14:textId="1948240D" w:rsidR="00FC62D0" w:rsidRPr="003D008B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924F4" w:rsidRPr="003D00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0042D2B2" w14:textId="77777777" w:rsidR="00FC62D0" w:rsidRPr="003D008B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094058" w14:textId="77777777" w:rsidR="00792EA5" w:rsidRPr="003D008B" w:rsidRDefault="00792EA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99A725" w14:textId="564B4AE7" w:rsidR="00FC62D0" w:rsidRPr="003D008B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879A3" w:rsidRPr="003D00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D008B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</w:tr>
      <w:tr w:rsidR="00FC62D0" w:rsidRPr="006B2DF0" w14:paraId="3F2BE935" w14:textId="77777777" w:rsidTr="004E2A98">
        <w:tc>
          <w:tcPr>
            <w:tcW w:w="4050" w:type="dxa"/>
          </w:tcPr>
          <w:p w14:paraId="025CFFF9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4D4938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2A2C71FF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1E06D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98A0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31D8AF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281C0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4863D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C62D0" w:rsidRPr="006B2DF0" w14:paraId="307D00BE" w14:textId="77777777" w:rsidTr="00B51AB6">
        <w:tc>
          <w:tcPr>
            <w:tcW w:w="4050" w:type="dxa"/>
          </w:tcPr>
          <w:p w14:paraId="38F339E6" w14:textId="622ED25F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C29" w:rsidRPr="006B2DF0" w14:paraId="3ECAFC47" w14:textId="77777777" w:rsidTr="00B51AB6">
        <w:tc>
          <w:tcPr>
            <w:tcW w:w="4050" w:type="dxa"/>
          </w:tcPr>
          <w:p w14:paraId="46925483" w14:textId="46E61A24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76C0F71C" w14:textId="03C69971" w:rsidR="00DB1C29" w:rsidRPr="006B2DF0" w:rsidRDefault="00D924F4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3D4DEFC" w14:textId="7E97C8D9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0CC34BD5" w:rsidR="00DB1C29" w:rsidRPr="006B2DF0" w:rsidRDefault="002C471F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3116421D" w14:textId="77777777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74F9253E" w:rsidR="00DB1C29" w:rsidRPr="006B2DF0" w:rsidRDefault="00D924F4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C432C" w14:textId="77777777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4277CD23" w:rsidR="00DB1C29" w:rsidRPr="006B2DF0" w:rsidRDefault="002C471F" w:rsidP="00A24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</w:tbl>
    <w:p w14:paraId="2F8D603A" w14:textId="2ECD60C4" w:rsidR="0000168F" w:rsidRDefault="00001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80605C0" w14:textId="77777777" w:rsidR="0000168F" w:rsidRDefault="00001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51"/>
        <w:gridCol w:w="9"/>
        <w:gridCol w:w="290"/>
        <w:gridCol w:w="1060"/>
        <w:gridCol w:w="290"/>
        <w:gridCol w:w="1080"/>
      </w:tblGrid>
      <w:tr w:rsidR="005B2070" w:rsidRPr="006B2DF0" w14:paraId="3691AAA3" w14:textId="77777777" w:rsidTr="00BD260C">
        <w:tc>
          <w:tcPr>
            <w:tcW w:w="4050" w:type="dxa"/>
          </w:tcPr>
          <w:p w14:paraId="221BE96D" w14:textId="2474F93D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6A" w:rsidRPr="006B2DF0" w14:paraId="532861F0" w14:textId="77777777" w:rsidTr="007B6D82">
        <w:tc>
          <w:tcPr>
            <w:tcW w:w="4050" w:type="dxa"/>
          </w:tcPr>
          <w:p w14:paraId="0D4C0546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30654" w14:textId="0E21C711" w:rsidR="00B72E6A" w:rsidRPr="006B2DF0" w:rsidRDefault="002C471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A699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69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2FC68B53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6EDBBB94" w14:textId="377977D0" w:rsidR="00B72E6A" w:rsidRPr="006B2DF0" w:rsidRDefault="002C471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EB80117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40ED7F2" w14:textId="03150F01" w:rsidR="00B72E6A" w:rsidRPr="006B2DF0" w:rsidRDefault="002C471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A699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69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7F6435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344ADA" w14:textId="005EBDA3" w:rsidR="00B72E6A" w:rsidRPr="006B2DF0" w:rsidRDefault="002C471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6B2DF0" w14:paraId="7B67831C" w14:textId="77777777" w:rsidTr="007B6D82">
        <w:tc>
          <w:tcPr>
            <w:tcW w:w="4050" w:type="dxa"/>
          </w:tcPr>
          <w:p w14:paraId="4F421EBC" w14:textId="36C15D8A" w:rsidR="00730F80" w:rsidRPr="006B2DF0" w:rsidRDefault="009F2EB3" w:rsidP="009F2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6A1F760" w14:textId="15EC7510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E9BF8F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60C9D51E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</w:tcPr>
          <w:p w14:paraId="1B622EC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41DCD459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0" w:type="dxa"/>
            <w:vAlign w:val="center"/>
          </w:tcPr>
          <w:p w14:paraId="17A8E34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72D45013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30F80" w:rsidRPr="006B2DF0" w14:paraId="7525F1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D1DB70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0802F963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941" w:rsidRPr="006B2DF0" w14:paraId="3546A076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7DDFFA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A24E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2B5A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FEF5BC0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FA24E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23DB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3A7465D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433B4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6B2DF0" w14:paraId="1737151F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869E23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DABA9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5F517B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9C5A26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4A855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DEA870B" w14:textId="40A618C7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008B">
              <w:rPr>
                <w:rFonts w:ascii="Angsana New" w:hAnsi="Angsana New"/>
                <w:sz w:val="30"/>
                <w:szCs w:val="30"/>
              </w:rPr>
              <w:t>58</w:t>
            </w:r>
            <w:r w:rsidR="00D924F4" w:rsidRPr="003D008B">
              <w:rPr>
                <w:rFonts w:ascii="Angsana New" w:hAnsi="Angsana New"/>
                <w:sz w:val="30"/>
                <w:szCs w:val="30"/>
              </w:rPr>
              <w:t>,</w:t>
            </w:r>
            <w:r w:rsidRPr="003D008B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4B7362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64DE4" w14:textId="483F1422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58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7B6D82" w:rsidRPr="006B2DF0" w14:paraId="3BEBB9FA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321251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56EEA" w14:textId="6132A52E" w:rsidR="007B6D82" w:rsidRPr="006B2DF0" w:rsidRDefault="00D924F4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CD767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86CC" w14:textId="694C9D65" w:rsidR="007B6D82" w:rsidRPr="006B2DF0" w:rsidRDefault="002C471F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</w:t>
            </w:r>
            <w:r w:rsidR="00C03E9E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02E08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2AE4B" w14:textId="42E0190E" w:rsidR="007B6D82" w:rsidRPr="006B2DF0" w:rsidRDefault="00D924F4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8652E5E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08BB1" w14:textId="7DB82D92" w:rsidR="007B6D82" w:rsidRPr="006B2DF0" w:rsidRDefault="002C471F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</w:t>
            </w:r>
            <w:r w:rsidR="007B6D82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7B6D82" w:rsidRPr="006B2DF0" w14:paraId="0264A507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4A79E5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32A60" w14:textId="4DFF9637" w:rsidR="007B6D82" w:rsidRPr="007B6D82" w:rsidRDefault="00D924F4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D52BA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BB010" w14:textId="67B11A9C" w:rsidR="007B6D82" w:rsidRPr="00C03E9E" w:rsidRDefault="002C471F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03E9E" w:rsidRPr="00C03E9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E57D1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A618" w14:textId="1A88AF06" w:rsidR="007B6D82" w:rsidRPr="006B2DF0" w:rsidRDefault="002C471F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D924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0FD742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1F86F" w14:textId="465917C9" w:rsidR="007B6D82" w:rsidRPr="006B2DF0" w:rsidRDefault="002C471F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7B6D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</w:tr>
      <w:tr w:rsidR="00526502" w:rsidRPr="0093430B" w14:paraId="22BCDE26" w14:textId="77777777" w:rsidTr="00282BF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48DF07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0DB4D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9BE97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7E1615F" w14:textId="77777777" w:rsidR="00526502" w:rsidRPr="00020E2B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17FE6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745885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74C87A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3BA1D8" w14:textId="77777777" w:rsidR="00526502" w:rsidRPr="006D31BE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6502" w:rsidRPr="0093430B" w14:paraId="18A0FEF4" w14:textId="77777777" w:rsidTr="00282BF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A30E6D" w14:textId="47CC6B0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7D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9A2A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="00A621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D5566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1EFCF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B09DC86" w14:textId="77777777" w:rsidR="00526502" w:rsidRPr="00020E2B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DD221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E53007A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145FC8B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6517D" w14:textId="77777777" w:rsidR="00526502" w:rsidRPr="006D31BE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6502" w:rsidRPr="0093430B" w14:paraId="2822E909" w14:textId="77777777" w:rsidTr="00282BF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61A89C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8E5DF0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67E00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0CC095" w14:textId="77777777" w:rsidR="00526502" w:rsidRPr="00020E2B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4F443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5B89E6" w14:textId="0F516893" w:rsidR="00526502" w:rsidRPr="006B2DF0" w:rsidRDefault="002C471F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5265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EC63B69" w14:textId="77777777" w:rsidR="00526502" w:rsidRPr="006B2DF0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E1F28D" w14:textId="77777777" w:rsidR="00526502" w:rsidRPr="006D31BE" w:rsidRDefault="00526502" w:rsidP="0028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6DE973" w14:textId="77777777" w:rsidR="002C471F" w:rsidRPr="00040B25" w:rsidRDefault="002C471F">
      <w:pPr>
        <w:rPr>
          <w:rFonts w:ascii="Angsana New" w:hAnsi="Angsana New"/>
          <w:sz w:val="30"/>
          <w:szCs w:val="30"/>
        </w:rPr>
      </w:pPr>
    </w:p>
    <w:p w14:paraId="6C6E9E27" w14:textId="4030957B" w:rsidR="002C471F" w:rsidRPr="00A621C8" w:rsidRDefault="002C471F" w:rsidP="00C63F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A621C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621C8">
        <w:rPr>
          <w:rFonts w:ascii="Angsana New" w:hAnsi="Angsana New" w:hint="cs"/>
          <w:sz w:val="30"/>
          <w:szCs w:val="30"/>
        </w:rPr>
        <w:t>30</w:t>
      </w:r>
      <w:r w:rsidRPr="00A621C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A621C8">
        <w:rPr>
          <w:rFonts w:ascii="Angsana New" w:hAnsi="Angsana New" w:hint="cs"/>
          <w:sz w:val="30"/>
          <w:szCs w:val="30"/>
        </w:rPr>
        <w:t>2569</w:t>
      </w:r>
      <w:r w:rsidRPr="00A621C8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บริษัทมีเงินให้กู้ยืมระยะสั้นแก่บริษัทย่อย</w:t>
      </w:r>
      <w:r w:rsidR="0000168F">
        <w:rPr>
          <w:rFonts w:ascii="Angsana New" w:hAnsi="Angsana New" w:hint="cs"/>
          <w:sz w:val="30"/>
          <w:szCs w:val="30"/>
          <w:cs/>
        </w:rPr>
        <w:t>หลาย</w:t>
      </w:r>
      <w:r w:rsidRPr="00A621C8">
        <w:rPr>
          <w:rFonts w:ascii="Angsana New" w:hAnsi="Angsana New" w:hint="cs"/>
          <w:sz w:val="30"/>
          <w:szCs w:val="30"/>
          <w:cs/>
        </w:rPr>
        <w:t xml:space="preserve">แห่งเป็นจำนวนเงิน </w:t>
      </w:r>
      <w:r w:rsidRPr="00A621C8">
        <w:rPr>
          <w:rFonts w:ascii="Angsana New" w:hAnsi="Angsana New" w:hint="cs"/>
          <w:sz w:val="30"/>
          <w:szCs w:val="30"/>
        </w:rPr>
        <w:t>13</w:t>
      </w:r>
      <w:r w:rsidRPr="00A621C8">
        <w:rPr>
          <w:rFonts w:ascii="Angsana New" w:hAnsi="Angsana New" w:hint="cs"/>
          <w:sz w:val="30"/>
          <w:szCs w:val="30"/>
          <w:cs/>
        </w:rPr>
        <w:t>.</w:t>
      </w:r>
      <w:r w:rsidRPr="00A621C8">
        <w:rPr>
          <w:rFonts w:ascii="Angsana New" w:hAnsi="Angsana New" w:hint="cs"/>
          <w:sz w:val="30"/>
          <w:szCs w:val="30"/>
        </w:rPr>
        <w:t>17</w:t>
      </w:r>
      <w:r w:rsidRPr="00A621C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621C8">
        <w:rPr>
          <w:rFonts w:ascii="Angsana New" w:hAnsi="Angsana New" w:hint="cs"/>
          <w:sz w:val="30"/>
          <w:szCs w:val="30"/>
          <w:cs/>
        </w:rPr>
        <w:br/>
      </w:r>
      <w:r w:rsidR="0000168F">
        <w:rPr>
          <w:rFonts w:ascii="Angsana New" w:hAnsi="Angsana New" w:hint="cs"/>
          <w:sz w:val="30"/>
          <w:szCs w:val="30"/>
          <w:cs/>
        </w:rPr>
        <w:t>โดย</w:t>
      </w:r>
      <w:r w:rsidRPr="00A621C8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A621C8" w:rsidRPr="00A621C8">
        <w:rPr>
          <w:rFonts w:ascii="Angsana New" w:hAnsi="Angsana New" w:hint="cs"/>
          <w:sz w:val="30"/>
          <w:szCs w:val="30"/>
        </w:rPr>
        <w:t>5</w:t>
      </w:r>
      <w:r w:rsidRPr="00A621C8">
        <w:rPr>
          <w:rFonts w:ascii="Angsana New" w:hAnsi="Angsana New" w:hint="cs"/>
          <w:sz w:val="30"/>
          <w:szCs w:val="30"/>
        </w:rPr>
        <w:t xml:space="preserve"> </w:t>
      </w:r>
      <w:r w:rsidRPr="00A621C8">
        <w:rPr>
          <w:rFonts w:ascii="Angsana New" w:hAnsi="Angsana New" w:hint="cs"/>
          <w:sz w:val="30"/>
          <w:szCs w:val="30"/>
          <w:cs/>
        </w:rPr>
        <w:t>ต่อปี</w:t>
      </w:r>
      <w:r w:rsidR="00BA6C6B">
        <w:rPr>
          <w:rFonts w:ascii="Angsana New" w:hAnsi="Angsana New"/>
          <w:sz w:val="30"/>
          <w:szCs w:val="30"/>
        </w:rPr>
        <w:t xml:space="preserve"> </w:t>
      </w:r>
      <w:r w:rsidR="00BA6C6B">
        <w:rPr>
          <w:rFonts w:ascii="Angsana New" w:hAnsi="Angsana New" w:hint="cs"/>
          <w:sz w:val="30"/>
          <w:szCs w:val="30"/>
          <w:cs/>
        </w:rPr>
        <w:t>และถึงกำหนดรับชำระเมื่อทวงถาม</w:t>
      </w:r>
    </w:p>
    <w:p w14:paraId="44617D4D" w14:textId="77777777" w:rsidR="002C471F" w:rsidRPr="0000168F" w:rsidRDefault="002C471F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51"/>
        <w:gridCol w:w="9"/>
        <w:gridCol w:w="290"/>
        <w:gridCol w:w="1060"/>
        <w:gridCol w:w="290"/>
        <w:gridCol w:w="1080"/>
      </w:tblGrid>
      <w:tr w:rsidR="002C471F" w:rsidRPr="006B2DF0" w14:paraId="0FF6D80B" w14:textId="77777777" w:rsidTr="000D4344">
        <w:tc>
          <w:tcPr>
            <w:tcW w:w="4050" w:type="dxa"/>
          </w:tcPr>
          <w:p w14:paraId="57227A1D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60B39E73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65D27B8A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DA4E33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71F" w:rsidRPr="006B2DF0" w14:paraId="7004B234" w14:textId="77777777" w:rsidTr="000D4344">
        <w:tc>
          <w:tcPr>
            <w:tcW w:w="4050" w:type="dxa"/>
          </w:tcPr>
          <w:p w14:paraId="0BCAC57D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6F551" w14:textId="32AC1CBE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EFE2B60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7D2BA98" w14:textId="579E07CE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31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A4D4650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018F56E3" w14:textId="258321F0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30504A0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28F56E1" w14:textId="191CA284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31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471F" w:rsidRPr="006B2DF0" w14:paraId="72B68F94" w14:textId="77777777" w:rsidTr="000D4344">
        <w:tc>
          <w:tcPr>
            <w:tcW w:w="4050" w:type="dxa"/>
          </w:tcPr>
          <w:p w14:paraId="7F356521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E75A716" w14:textId="1401099F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4297D9D3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568C3D88" w14:textId="4D97491C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</w:tcPr>
          <w:p w14:paraId="5D2167FD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659F5017" w14:textId="1269F6E1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0" w:type="dxa"/>
            <w:vAlign w:val="center"/>
          </w:tcPr>
          <w:p w14:paraId="2BD073E0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6FA12F7" w14:textId="0CAB26A5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C471F" w:rsidRPr="006B2DF0" w14:paraId="1975E77E" w14:textId="77777777" w:rsidTr="000D434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60AF18B9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38546A11" w14:textId="77777777" w:rsidR="002C471F" w:rsidRPr="006B2DF0" w:rsidRDefault="002C471F" w:rsidP="000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C62D0" w:rsidRPr="006B2DF0" w14:paraId="73C10230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50B74779" w14:textId="499ADF33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3DCBD2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EBBF5B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B580D0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1E668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93430B" w14:paraId="7C4F5A6D" w14:textId="77777777" w:rsidTr="0060330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5D927" w14:textId="46BF4E8F" w:rsidR="00FC62D0" w:rsidRPr="006B2DF0" w:rsidRDefault="009C6CDC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70BC7C" w14:textId="064C3AAD" w:rsidR="00FC62D0" w:rsidRPr="00020E2B" w:rsidRDefault="00020E2B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E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E7AE8B" w14:textId="2BE25A19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BE2D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A92DD0" w14:textId="0C68A11B" w:rsidR="00FC62D0" w:rsidRPr="006B2DF0" w:rsidRDefault="002C471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FC6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</w:tbl>
    <w:p w14:paraId="3B3BFC71" w14:textId="6AB62258" w:rsidR="0094123C" w:rsidRDefault="0094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BA3233" w14:textId="77777777" w:rsidR="000F496F" w:rsidRDefault="000F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BF11C4B" w14:textId="77777777" w:rsidR="000F496F" w:rsidRDefault="000F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F77FDB" w14:textId="77777777" w:rsidR="000F496F" w:rsidRDefault="000F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7967780" w14:textId="77777777" w:rsidR="0012124E" w:rsidRDefault="0012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32AB16" w14:textId="7E672F82" w:rsidR="008C317D" w:rsidRPr="006B2DF0" w:rsidRDefault="008C317D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8764C8" w:rsidRPr="006B2DF0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815795" w:rsidRPr="006B2DF0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8764C8" w:rsidRPr="006B2DF0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0D822FE" w14:textId="77777777" w:rsidR="001853EE" w:rsidRPr="005C50F2" w:rsidRDefault="001853EE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6B2DF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6B2DF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0CF" w:rsidRPr="006B2DF0" w14:paraId="350F96FC" w14:textId="77777777" w:rsidTr="00EB0B0E">
        <w:trPr>
          <w:tblHeader/>
        </w:trPr>
        <w:tc>
          <w:tcPr>
            <w:tcW w:w="1450" w:type="pct"/>
          </w:tcPr>
          <w:p w14:paraId="3423E434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FF67428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D3177F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03D09127" w:rsidR="00B720CF" w:rsidRPr="006B2DF0" w:rsidRDefault="002C471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A699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69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414192E2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577304B8" w:rsidR="00B720CF" w:rsidRPr="006B2DF0" w:rsidRDefault="002C471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EEF1CD4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0AF4CAA9" w:rsidR="00B720CF" w:rsidRPr="006B2DF0" w:rsidRDefault="002C471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A699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69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362D9570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25C409DC" w:rsidR="00B720CF" w:rsidRPr="006B2DF0" w:rsidRDefault="002C471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6B2DF0" w14:paraId="73103493" w14:textId="77777777" w:rsidTr="00EB0B0E">
        <w:trPr>
          <w:tblHeader/>
        </w:trPr>
        <w:tc>
          <w:tcPr>
            <w:tcW w:w="1450" w:type="pct"/>
          </w:tcPr>
          <w:p w14:paraId="32201B2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4BED70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19A9A8E3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  <w:vAlign w:val="center"/>
          </w:tcPr>
          <w:p w14:paraId="498CF97D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1C70E2BD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2AD4E5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2AC9A421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0" w:type="pct"/>
            <w:vAlign w:val="center"/>
          </w:tcPr>
          <w:p w14:paraId="4B4CABA9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5B8C170A" w:rsidR="00730F80" w:rsidRPr="006B2DF0" w:rsidRDefault="002C471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30F80" w:rsidRPr="006B2DF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2767" w:rsidRPr="006B2DF0" w14:paraId="4980632F" w14:textId="77777777" w:rsidTr="00145CC3">
        <w:tc>
          <w:tcPr>
            <w:tcW w:w="2035" w:type="pct"/>
            <w:gridSpan w:val="3"/>
          </w:tcPr>
          <w:p w14:paraId="08DDFCF5" w14:textId="06723701" w:rsidR="00B32767" w:rsidRPr="006B2DF0" w:rsidRDefault="00B32767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473DF3EF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C3E2C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DED22B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17D1C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B996B9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C0960E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498502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3EE" w:rsidRPr="006B2DF0" w14:paraId="60F17495" w14:textId="77777777" w:rsidTr="00145CC3">
        <w:tc>
          <w:tcPr>
            <w:tcW w:w="2035" w:type="pct"/>
            <w:gridSpan w:val="3"/>
          </w:tcPr>
          <w:p w14:paraId="7073D2D6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2DAE00F4" w:rsidR="001853EE" w:rsidRPr="006B2DF0" w:rsidRDefault="002C471F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107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28" w:type="pct"/>
          </w:tcPr>
          <w:p w14:paraId="22AEEBAA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07229C08" w:rsidR="001853EE" w:rsidRPr="006B2DF0" w:rsidRDefault="002C471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87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7" w:type="pct"/>
          </w:tcPr>
          <w:p w14:paraId="5A689E13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0893A313" w:rsidR="001853EE" w:rsidRPr="006B2DF0" w:rsidRDefault="002C471F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82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40" w:type="pct"/>
          </w:tcPr>
          <w:p w14:paraId="60B3CFF1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0AA457C4" w:rsidR="001853EE" w:rsidRPr="006B2DF0" w:rsidRDefault="002C471F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76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1853EE" w:rsidRPr="006B2DF0" w14:paraId="08961AC1" w14:textId="77777777" w:rsidTr="00145CC3">
        <w:tc>
          <w:tcPr>
            <w:tcW w:w="2035" w:type="pct"/>
            <w:gridSpan w:val="3"/>
          </w:tcPr>
          <w:p w14:paraId="2A125A5D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1853EE" w:rsidRPr="006B2DF0" w:rsidRDefault="001853EE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98D" w:rsidRPr="006B2DF0" w14:paraId="18CE8EAD" w14:textId="77777777" w:rsidTr="00145CC3">
        <w:tc>
          <w:tcPr>
            <w:tcW w:w="2035" w:type="pct"/>
            <w:gridSpan w:val="3"/>
          </w:tcPr>
          <w:p w14:paraId="018D1018" w14:textId="5C4EB796" w:rsidR="0056598D" w:rsidRPr="006B2DF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4D7A69C2" w:rsidR="004416C4" w:rsidRPr="006B2DF0" w:rsidRDefault="00584720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28BC919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5DDAA7FE" w:rsidR="0056598D" w:rsidRPr="006B2DF0" w:rsidRDefault="002C471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151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47" w:type="pct"/>
          </w:tcPr>
          <w:p w14:paraId="4A1BD4BE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031B1FED" w:rsidR="0056598D" w:rsidRPr="006B2DF0" w:rsidRDefault="002C471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47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0" w:type="pct"/>
          </w:tcPr>
          <w:p w14:paraId="04FBF3F7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4F56AD78" w:rsidR="0056598D" w:rsidRPr="006B2DF0" w:rsidRDefault="002C471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129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019</w:t>
            </w:r>
          </w:p>
        </w:tc>
      </w:tr>
      <w:tr w:rsidR="0056598D" w:rsidRPr="006B2DF0" w14:paraId="176171D3" w14:textId="77777777" w:rsidTr="00145CC3">
        <w:tc>
          <w:tcPr>
            <w:tcW w:w="2035" w:type="pct"/>
            <w:gridSpan w:val="3"/>
          </w:tcPr>
          <w:p w14:paraId="47443D4B" w14:textId="4B2DD2FA" w:rsidR="0056598D" w:rsidRPr="006B2DF0" w:rsidRDefault="002C471F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C471F">
              <w:rPr>
                <w:rFonts w:ascii="Angsana New" w:hAnsi="Angsana New"/>
                <w:sz w:val="30"/>
                <w:szCs w:val="30"/>
              </w:rPr>
              <w:t>6</w:t>
            </w:r>
            <w:r w:rsidR="0056598D"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2CBA3F49" w:rsidR="0056598D" w:rsidRPr="006B2DF0" w:rsidRDefault="00584720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28" w:type="pct"/>
          </w:tcPr>
          <w:p w14:paraId="5CFFF2D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54F9A9BC" w:rsidR="0056598D" w:rsidRPr="006B2DF0" w:rsidRDefault="002C471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22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7" w:type="pct"/>
          </w:tcPr>
          <w:p w14:paraId="652E4AC6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6AA75AF2" w:rsidR="0056598D" w:rsidRPr="006B2DF0" w:rsidRDefault="002C471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18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0" w:type="pct"/>
          </w:tcPr>
          <w:p w14:paraId="214894B8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072BF296" w:rsidR="0056598D" w:rsidRPr="006B2DF0" w:rsidRDefault="002C471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47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4416C4" w:rsidRPr="006B2DF0" w14:paraId="72DEA705" w14:textId="77777777" w:rsidTr="00145CC3">
        <w:tc>
          <w:tcPr>
            <w:tcW w:w="2035" w:type="pct"/>
            <w:gridSpan w:val="3"/>
          </w:tcPr>
          <w:p w14:paraId="10586B6B" w14:textId="7E8A68F7" w:rsidR="004416C4" w:rsidRPr="006B2DF0" w:rsidRDefault="002C471F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6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471F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7D15680E" w:rsidR="004416C4" w:rsidRPr="006B2DF0" w:rsidRDefault="00584720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28" w:type="pct"/>
          </w:tcPr>
          <w:p w14:paraId="2D2D70DB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384C2398" w:rsidR="004416C4" w:rsidRPr="006B2DF0" w:rsidRDefault="002C471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8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47" w:type="pct"/>
          </w:tcPr>
          <w:p w14:paraId="526A3827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47B3070D" w:rsidR="004416C4" w:rsidRPr="006B2DF0" w:rsidRDefault="002C471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26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0" w:type="pct"/>
          </w:tcPr>
          <w:p w14:paraId="232F3BCD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163B900C" w:rsidR="004416C4" w:rsidRPr="006B2DF0" w:rsidRDefault="002C471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14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4416C4" w:rsidRPr="006B2DF0" w14:paraId="5D35C233" w14:textId="77777777" w:rsidTr="00935668">
        <w:tc>
          <w:tcPr>
            <w:tcW w:w="2035" w:type="pct"/>
            <w:gridSpan w:val="3"/>
          </w:tcPr>
          <w:p w14:paraId="62BA5DC1" w14:textId="26F8665D" w:rsidR="004416C4" w:rsidRPr="006B2DF0" w:rsidRDefault="002C471F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C471F">
              <w:rPr>
                <w:rFonts w:ascii="Angsana New" w:hAnsi="Angsana New"/>
                <w:sz w:val="30"/>
                <w:szCs w:val="30"/>
              </w:rPr>
              <w:t>24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2ABA788" w14:textId="5412AF23" w:rsidR="004416C4" w:rsidRPr="006B2DF0" w:rsidRDefault="002C471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5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28" w:type="pct"/>
          </w:tcPr>
          <w:p w14:paraId="2E46CDE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559A96" w14:textId="2E462DE2" w:rsidR="004416C4" w:rsidRPr="006B2DF0" w:rsidRDefault="002C471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47" w:type="pct"/>
          </w:tcPr>
          <w:p w14:paraId="081868E0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7C20EF" w14:textId="1E1F27D5" w:rsidR="004416C4" w:rsidRPr="006B2DF0" w:rsidRDefault="002C471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5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140" w:type="pct"/>
          </w:tcPr>
          <w:p w14:paraId="5408363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1470BC" w14:textId="5D3978A3" w:rsidR="004416C4" w:rsidRPr="006B2DF0" w:rsidRDefault="002C471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CC4CB4" w:rsidRPr="006B2DF0" w14:paraId="60D0753F" w14:textId="77777777" w:rsidTr="00935668">
        <w:tc>
          <w:tcPr>
            <w:tcW w:w="2035" w:type="pct"/>
            <w:gridSpan w:val="3"/>
          </w:tcPr>
          <w:p w14:paraId="1D616301" w14:textId="7764539F" w:rsidR="00CC4CB4" w:rsidRPr="006B2DF0" w:rsidRDefault="002C471F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24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C471F">
              <w:rPr>
                <w:rFonts w:ascii="Angsana New" w:hAnsi="Angsana New"/>
                <w:sz w:val="30"/>
                <w:szCs w:val="30"/>
              </w:rPr>
              <w:t>36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C4CB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3C1FDAA8" w14:textId="640931C1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28" w:type="pct"/>
          </w:tcPr>
          <w:p w14:paraId="2D1428D6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96F705B" w14:textId="0014AD66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7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47" w:type="pct"/>
          </w:tcPr>
          <w:p w14:paraId="4336525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0284A4" w14:textId="127E8F9B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40" w:type="pct"/>
          </w:tcPr>
          <w:p w14:paraId="79A74CA9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34DB5E" w14:textId="027A9627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7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CC4CB4" w:rsidRPr="006B2DF0" w14:paraId="2EF32211" w14:textId="77777777" w:rsidTr="00935668">
        <w:tc>
          <w:tcPr>
            <w:tcW w:w="2035" w:type="pct"/>
            <w:gridSpan w:val="3"/>
          </w:tcPr>
          <w:p w14:paraId="668935E1" w14:textId="7E61B100" w:rsidR="00CC4CB4" w:rsidRPr="006B2DF0" w:rsidRDefault="00CC4CB4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36</w:t>
            </w:r>
            <w:r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8E4F126" w14:textId="2AA33634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9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28" w:type="pct"/>
          </w:tcPr>
          <w:p w14:paraId="420414AC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199EA78" w14:textId="295DF35B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47" w:type="pct"/>
          </w:tcPr>
          <w:p w14:paraId="78C4CB37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0B50414" w14:textId="040D1EBB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9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0" w:type="pct"/>
          </w:tcPr>
          <w:p w14:paraId="2B6A39E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53CF797" w14:textId="046FD69B" w:rsidR="00CC4CB4" w:rsidRPr="006B2DF0" w:rsidRDefault="002C471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5D22FD" w:rsidRPr="006B2DF0" w14:paraId="5EE4D35A" w14:textId="77777777" w:rsidTr="00145CC3">
        <w:tc>
          <w:tcPr>
            <w:tcW w:w="2035" w:type="pct"/>
            <w:gridSpan w:val="3"/>
          </w:tcPr>
          <w:p w14:paraId="7267F990" w14:textId="3ECB9B38" w:rsidR="005D22FD" w:rsidRPr="006B2DF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45430F46" w:rsidR="005D22FD" w:rsidRPr="006B2DF0" w:rsidRDefault="002C471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 w:rsidR="00761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58472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745C9313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226279E3" w:rsidR="005D22FD" w:rsidRPr="006B2DF0" w:rsidRDefault="002C471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47" w:type="pct"/>
          </w:tcPr>
          <w:p w14:paraId="2D7E2F47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43CA9113" w:rsidR="005D22FD" w:rsidRPr="006B2DF0" w:rsidRDefault="002C471F" w:rsidP="00CC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  <w:r w:rsidR="00761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140" w:type="pct"/>
          </w:tcPr>
          <w:p w14:paraId="5DB72E6A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1A4333C2" w:rsidR="005D22FD" w:rsidRPr="006B2DF0" w:rsidRDefault="002C471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  <w:r w:rsidR="009343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</w:tr>
      <w:tr w:rsidR="00DF6F19" w:rsidRPr="006B2DF0" w14:paraId="6CEBC962" w14:textId="77777777" w:rsidTr="00145CC3">
        <w:tc>
          <w:tcPr>
            <w:tcW w:w="2035" w:type="pct"/>
            <w:gridSpan w:val="3"/>
          </w:tcPr>
          <w:p w14:paraId="52B263B5" w14:textId="1018A4F7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7462CC41" w:rsidR="00DF6F19" w:rsidRPr="006B2DF0" w:rsidRDefault="007611A1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841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4002D5C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3B8CC03F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578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32107AF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57D363A9" w:rsidR="00DF6F19" w:rsidRPr="006B2DF0" w:rsidRDefault="007611A1" w:rsidP="007B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841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03DD399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2B721F66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578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6F19" w:rsidRPr="006B2DF0" w14:paraId="24BB4FCB" w14:textId="77777777" w:rsidTr="001853EE">
        <w:tc>
          <w:tcPr>
            <w:tcW w:w="2035" w:type="pct"/>
            <w:gridSpan w:val="3"/>
          </w:tcPr>
          <w:p w14:paraId="2C999530" w14:textId="5303782D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AFD0B29" w14:textId="7CD3FAA4" w:rsidR="00DF6F19" w:rsidRPr="006B2DF0" w:rsidRDefault="002C471F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  <w:r w:rsidR="00761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58472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78A1EAA0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6B2E7F2" w14:textId="206F4E2D" w:rsidR="00DF6F19" w:rsidRPr="006B2DF0" w:rsidRDefault="002C471F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147" w:type="pct"/>
          </w:tcPr>
          <w:p w14:paraId="48791770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850C83" w14:textId="5048A756" w:rsidR="00DF6F19" w:rsidRPr="006B2DF0" w:rsidRDefault="002C471F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 w:rsidR="00761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140" w:type="pct"/>
          </w:tcPr>
          <w:p w14:paraId="533DDBD9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7280102" w14:textId="2B7DE9FF" w:rsidR="00DF6F19" w:rsidRPr="006B2DF0" w:rsidRDefault="002C471F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</w:tr>
      <w:tr w:rsidR="001853EE" w:rsidRPr="006B2DF0" w14:paraId="0D1031E5" w14:textId="77777777" w:rsidTr="001853EE">
        <w:tc>
          <w:tcPr>
            <w:tcW w:w="2035" w:type="pct"/>
            <w:gridSpan w:val="3"/>
          </w:tcPr>
          <w:p w14:paraId="14BA557E" w14:textId="77777777" w:rsidR="001853EE" w:rsidRPr="006B2DF0" w:rsidRDefault="001853EE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B6E80BD" w14:textId="17B598B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4DB4D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E8DD1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33673C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F0C609C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E30529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49AA2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5F8" w:rsidRPr="006B2DF0" w14:paraId="27B4862C" w14:textId="77777777" w:rsidTr="001853EE">
        <w:tc>
          <w:tcPr>
            <w:tcW w:w="2035" w:type="pct"/>
            <w:gridSpan w:val="3"/>
          </w:tcPr>
          <w:p w14:paraId="0EB9B4C6" w14:textId="66A7F537" w:rsidR="00A725F8" w:rsidRPr="006B2DF0" w:rsidRDefault="00FC59B2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B2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67" w:type="pct"/>
          </w:tcPr>
          <w:p w14:paraId="0558CAFA" w14:textId="14CC8E29" w:rsidR="00A725F8" w:rsidRPr="00817898" w:rsidRDefault="002C471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71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51</w:t>
            </w:r>
            <w:r w:rsidR="005847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3A6F9164" w14:textId="77777777" w:rsidR="00A725F8" w:rsidRPr="00817898" w:rsidRDefault="00A725F8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9887C" w14:textId="0096F5E5" w:rsidR="00A725F8" w:rsidRPr="00817898" w:rsidRDefault="002C471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97</w:t>
            </w:r>
            <w:r w:rsidR="00817898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7" w:type="pct"/>
          </w:tcPr>
          <w:p w14:paraId="0565F11D" w14:textId="77777777" w:rsidR="00A725F8" w:rsidRPr="00817898" w:rsidRDefault="00A725F8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2DFA6E0" w14:textId="0A1E710C" w:rsidR="00A725F8" w:rsidRPr="00817898" w:rsidRDefault="002C471F" w:rsidP="007B3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33</w:t>
            </w:r>
            <w:r w:rsidR="007611A1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41</w:t>
            </w:r>
            <w:r w:rsidR="0058472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4911A1D6" w14:textId="77777777" w:rsidR="00A725F8" w:rsidRPr="00817898" w:rsidRDefault="00A725F8" w:rsidP="007B3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7A6D01" w14:textId="2C22ECCF" w:rsidR="00A725F8" w:rsidRPr="00817898" w:rsidRDefault="002C471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49</w:t>
            </w:r>
            <w:r w:rsidR="00817898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432D05" w:rsidRPr="006B2DF0" w14:paraId="2B6A1A64" w14:textId="77777777" w:rsidTr="00064B8D">
        <w:tc>
          <w:tcPr>
            <w:tcW w:w="2035" w:type="pct"/>
            <w:gridSpan w:val="3"/>
          </w:tcPr>
          <w:p w14:paraId="5C026538" w14:textId="08CE3F81" w:rsidR="00432D05" w:rsidRPr="006B2DF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2F1F8FF" w14:textId="7CC34983" w:rsidR="00432D05" w:rsidRPr="006B2DF0" w:rsidRDefault="002C471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  <w:r w:rsidR="00761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28" w:type="pct"/>
            <w:vAlign w:val="bottom"/>
          </w:tcPr>
          <w:p w14:paraId="77EA3ECD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3B73" w14:textId="66C34FE3" w:rsidR="00432D05" w:rsidRPr="006B2DF0" w:rsidRDefault="002C471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47" w:type="pct"/>
            <w:vAlign w:val="bottom"/>
          </w:tcPr>
          <w:p w14:paraId="4F8DAA14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2B27C" w14:textId="5122F977" w:rsidR="00432D05" w:rsidRPr="006B2DF0" w:rsidRDefault="002C471F" w:rsidP="003C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  <w:r w:rsidR="00761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58472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bottom"/>
          </w:tcPr>
          <w:p w14:paraId="30460422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951F7" w14:textId="467C386F" w:rsidR="00432D05" w:rsidRPr="006B2DF0" w:rsidRDefault="002C471F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9343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</w:tbl>
    <w:p w14:paraId="09BE16EC" w14:textId="77777777" w:rsidR="00F77074" w:rsidRDefault="00F77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E15D39" w14:textId="11FBF3A1" w:rsidR="009919FF" w:rsidRPr="006B2DF0" w:rsidRDefault="009919FF" w:rsidP="009919F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BC22B60" w14:textId="77777777" w:rsidR="009919FF" w:rsidRPr="006B2DF0" w:rsidRDefault="009919FF" w:rsidP="00991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80"/>
        <w:gridCol w:w="1258"/>
      </w:tblGrid>
      <w:tr w:rsidR="009919FF" w:rsidRPr="006B2DF0" w14:paraId="50BD8169" w14:textId="77777777" w:rsidTr="005A1DDE">
        <w:trPr>
          <w:cantSplit/>
          <w:tblHeader/>
        </w:trPr>
        <w:tc>
          <w:tcPr>
            <w:tcW w:w="4950" w:type="dxa"/>
            <w:vAlign w:val="bottom"/>
          </w:tcPr>
          <w:p w14:paraId="5306C948" w14:textId="77777777" w:rsidR="009919FF" w:rsidRPr="006B2DF0" w:rsidRDefault="009919FF" w:rsidP="00D920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4664ACF7" w14:textId="00E4FEA1" w:rsidR="009919FF" w:rsidRPr="006B2DF0" w:rsidRDefault="009F1988" w:rsidP="00D920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8A69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1F4C6975" w14:textId="77777777" w:rsidR="009919FF" w:rsidRPr="006B2DF0" w:rsidRDefault="009919FF" w:rsidP="00D9205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1766C4B" w14:textId="77777777" w:rsidR="009919FF" w:rsidRPr="006B2DF0" w:rsidRDefault="009919FF" w:rsidP="00D9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B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7255B54" w14:textId="77777777" w:rsidR="009919FF" w:rsidRPr="006B2DF0" w:rsidRDefault="009919FF" w:rsidP="00D9205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F2D766F" w14:textId="77777777" w:rsidR="009919FF" w:rsidRPr="006B2DF0" w:rsidRDefault="009919FF" w:rsidP="00D9205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E258720" w14:textId="77777777" w:rsidR="009919FF" w:rsidRPr="006B2DF0" w:rsidRDefault="009919FF" w:rsidP="00D9205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919FF" w:rsidRPr="006B2DF0" w14:paraId="0D00ED20" w14:textId="77777777" w:rsidTr="005A1DDE">
        <w:trPr>
          <w:cantSplit/>
        </w:trPr>
        <w:tc>
          <w:tcPr>
            <w:tcW w:w="4950" w:type="dxa"/>
          </w:tcPr>
          <w:p w14:paraId="111A681F" w14:textId="77777777" w:rsidR="009919FF" w:rsidRPr="006B2DF0" w:rsidRDefault="009919FF" w:rsidP="00D92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1931F9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0A9EE697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19FF" w:rsidRPr="006B2DF0" w14:paraId="45B87362" w14:textId="77777777" w:rsidTr="005A1DDE">
        <w:trPr>
          <w:cantSplit/>
        </w:trPr>
        <w:tc>
          <w:tcPr>
            <w:tcW w:w="4950" w:type="dxa"/>
          </w:tcPr>
          <w:p w14:paraId="37CD15AD" w14:textId="77777777" w:rsidR="009919FF" w:rsidRPr="006B2DF0" w:rsidRDefault="009919FF" w:rsidP="00D92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เอสเอ็มดีไอ จำกัด</w:t>
            </w:r>
          </w:p>
        </w:tc>
        <w:tc>
          <w:tcPr>
            <w:tcW w:w="1350" w:type="dxa"/>
          </w:tcPr>
          <w:p w14:paraId="51C559AD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0E14CC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408C83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5B2C1E" w14:textId="2A465BA7" w:rsidR="009919FF" w:rsidRPr="006B2DF0" w:rsidRDefault="002C471F" w:rsidP="00D920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919F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9919FF" w:rsidRPr="006B2DF0" w14:paraId="0604DDF4" w14:textId="77777777" w:rsidTr="005A1DDE">
        <w:trPr>
          <w:cantSplit/>
        </w:trPr>
        <w:tc>
          <w:tcPr>
            <w:tcW w:w="4950" w:type="dxa"/>
          </w:tcPr>
          <w:p w14:paraId="502F5370" w14:textId="1207F5D9" w:rsidR="009919FF" w:rsidRPr="006B2DF0" w:rsidRDefault="009919FF" w:rsidP="00D92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bookmarkStart w:id="3" w:name="_Hlk197524510"/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เอสเอ็มดี </w:t>
            </w:r>
            <w:r w:rsidR="003340B3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ฟาร์มาติกส์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bookmarkEnd w:id="3"/>
          </w:p>
        </w:tc>
        <w:tc>
          <w:tcPr>
            <w:tcW w:w="1350" w:type="dxa"/>
          </w:tcPr>
          <w:p w14:paraId="42A0CB8D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ADAE39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B019DEA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81418B7" w14:textId="456C6766" w:rsidR="009919FF" w:rsidRPr="006B2DF0" w:rsidRDefault="002C471F" w:rsidP="00D920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</w:tr>
    </w:tbl>
    <w:p w14:paraId="1C629AD3" w14:textId="77777777" w:rsidR="0093244C" w:rsidRPr="003340B3" w:rsidRDefault="0093244C" w:rsidP="003340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557DCA5" w14:textId="59A8C700" w:rsidR="00BD7D02" w:rsidRDefault="00BD7D02" w:rsidP="00BD7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Pr="00221F1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C471F" w:rsidRPr="002C471F">
        <w:rPr>
          <w:rFonts w:ascii="Angsana New" w:hAnsi="Angsana New"/>
          <w:sz w:val="30"/>
          <w:szCs w:val="30"/>
        </w:rPr>
        <w:t>2569</w:t>
      </w:r>
      <w:r w:rsidRPr="00221F17">
        <w:rPr>
          <w:rFonts w:ascii="Angsana New" w:hAnsi="Angsana New"/>
          <w:sz w:val="30"/>
          <w:szCs w:val="30"/>
        </w:rPr>
        <w:t xml:space="preserve"> </w:t>
      </w:r>
      <w:r w:rsidR="00D47E7E" w:rsidRPr="00221F17">
        <w:rPr>
          <w:rFonts w:ascii="Angsana New" w:hAnsi="Angsana New" w:hint="cs"/>
          <w:sz w:val="30"/>
          <w:szCs w:val="30"/>
          <w:cs/>
        </w:rPr>
        <w:t>บริษัท เอสเอ็มดี</w:t>
      </w:r>
      <w:r w:rsidR="00D47E7E" w:rsidRPr="00221F17">
        <w:rPr>
          <w:rFonts w:ascii="Angsana New" w:hAnsi="Angsana New"/>
          <w:sz w:val="30"/>
          <w:szCs w:val="30"/>
        </w:rPr>
        <w:t xml:space="preserve"> </w:t>
      </w:r>
      <w:r w:rsidR="00D47E7E" w:rsidRPr="00221F17">
        <w:rPr>
          <w:rFonts w:ascii="Angsana New" w:hAnsi="Angsana New" w:hint="cs"/>
          <w:sz w:val="30"/>
          <w:szCs w:val="30"/>
          <w:cs/>
        </w:rPr>
        <w:t>ฟาร์มาติกส์ จำกัด ซึ่งเป็นบริษัทย่อย</w:t>
      </w:r>
      <w:r w:rsidRPr="00221F17">
        <w:rPr>
          <w:rFonts w:ascii="Angsana New" w:hAnsi="Angsana New"/>
          <w:sz w:val="30"/>
          <w:szCs w:val="30"/>
          <w:cs/>
        </w:rPr>
        <w:t>ได้</w:t>
      </w:r>
      <w:r w:rsidR="00A02108" w:rsidRPr="00221F17">
        <w:rPr>
          <w:rFonts w:ascii="Angsana New" w:hAnsi="Angsana New" w:hint="cs"/>
          <w:sz w:val="30"/>
          <w:szCs w:val="30"/>
          <w:cs/>
        </w:rPr>
        <w:t>เรียก</w:t>
      </w:r>
      <w:r w:rsidRPr="00221F17">
        <w:rPr>
          <w:rFonts w:ascii="Angsana New" w:hAnsi="Angsana New"/>
          <w:sz w:val="30"/>
          <w:szCs w:val="30"/>
          <w:cs/>
        </w:rPr>
        <w:t>ชำระค่าหุ้น</w:t>
      </w:r>
      <w:r w:rsidR="00A02108" w:rsidRPr="00221F17">
        <w:rPr>
          <w:rFonts w:ascii="Angsana New" w:hAnsi="Angsana New" w:hint="cs"/>
          <w:sz w:val="30"/>
          <w:szCs w:val="30"/>
          <w:cs/>
        </w:rPr>
        <w:t>ส่วน</w:t>
      </w:r>
      <w:r w:rsidR="00A02108">
        <w:rPr>
          <w:rFonts w:ascii="Angsana New" w:hAnsi="Angsana New" w:hint="cs"/>
          <w:sz w:val="30"/>
          <w:szCs w:val="30"/>
          <w:cs/>
        </w:rPr>
        <w:t>ที่เหลือ</w:t>
      </w:r>
      <w:r w:rsidR="00A86511">
        <w:rPr>
          <w:rFonts w:ascii="Angsana New" w:hAnsi="Angsana New"/>
          <w:sz w:val="30"/>
          <w:szCs w:val="30"/>
        </w:rPr>
        <w:br/>
      </w:r>
      <w:r w:rsidR="00A02108" w:rsidRPr="00A0348D">
        <w:rPr>
          <w:rFonts w:ascii="Angsana New" w:hAnsi="Angsana New" w:hint="cs"/>
          <w:spacing w:val="-2"/>
          <w:sz w:val="30"/>
          <w:szCs w:val="30"/>
          <w:cs/>
        </w:rPr>
        <w:t>จนครบจำนวน</w:t>
      </w:r>
      <w:r w:rsidRPr="00A0348D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Pr="00A0348D">
        <w:rPr>
          <w:rFonts w:ascii="Angsana New" w:hAnsi="Angsana New"/>
          <w:spacing w:val="-2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pacing w:val="-2"/>
          <w:sz w:val="30"/>
          <w:szCs w:val="30"/>
        </w:rPr>
        <w:t>0</w:t>
      </w:r>
      <w:r w:rsidRPr="00A0348D">
        <w:rPr>
          <w:rFonts w:ascii="Angsana New" w:hAnsi="Angsana New"/>
          <w:spacing w:val="-2"/>
          <w:sz w:val="30"/>
          <w:szCs w:val="30"/>
        </w:rPr>
        <w:t>.</w:t>
      </w:r>
      <w:r w:rsidR="002C471F" w:rsidRPr="002C471F">
        <w:rPr>
          <w:rFonts w:ascii="Angsana New" w:hAnsi="Angsana New"/>
          <w:spacing w:val="-2"/>
          <w:sz w:val="30"/>
          <w:szCs w:val="30"/>
        </w:rPr>
        <w:t>7</w:t>
      </w:r>
      <w:r w:rsidRPr="00A0348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384BF9" w:rsidRPr="00A0348D">
        <w:rPr>
          <w:rFonts w:ascii="Angsana New" w:hAnsi="Angsana New" w:hint="cs"/>
          <w:spacing w:val="-2"/>
          <w:sz w:val="30"/>
          <w:szCs w:val="30"/>
          <w:cs/>
        </w:rPr>
        <w:t xml:space="preserve"> โดยบริษัทได้ชำระค่าหุ้น</w:t>
      </w:r>
      <w:r w:rsidR="008D3E69" w:rsidRPr="00A0348D">
        <w:rPr>
          <w:rFonts w:ascii="Angsana New" w:hAnsi="Angsana New" w:hint="cs"/>
          <w:spacing w:val="-2"/>
          <w:sz w:val="30"/>
          <w:szCs w:val="30"/>
          <w:cs/>
        </w:rPr>
        <w:t>ส่วนที่เหลือดังกล่า</w:t>
      </w:r>
      <w:r w:rsidR="00FA5A9E" w:rsidRPr="00A0348D">
        <w:rPr>
          <w:rFonts w:ascii="Angsana New" w:hAnsi="Angsana New" w:hint="cs"/>
          <w:spacing w:val="-2"/>
          <w:sz w:val="30"/>
          <w:szCs w:val="30"/>
          <w:cs/>
        </w:rPr>
        <w:t>ว</w:t>
      </w:r>
      <w:r w:rsidRPr="00A0348D">
        <w:rPr>
          <w:rFonts w:ascii="Angsana New" w:hAnsi="Angsana New"/>
          <w:spacing w:val="-2"/>
          <w:sz w:val="30"/>
          <w:szCs w:val="30"/>
          <w:cs/>
        </w:rPr>
        <w:t xml:space="preserve">แล้วเมื่อวันที่ </w:t>
      </w:r>
      <w:r w:rsidR="002C471F" w:rsidRPr="002C471F">
        <w:rPr>
          <w:rFonts w:ascii="Angsana New" w:hAnsi="Angsana New"/>
          <w:spacing w:val="-2"/>
          <w:sz w:val="30"/>
          <w:szCs w:val="30"/>
        </w:rPr>
        <w:t>30</w:t>
      </w:r>
      <w:r w:rsidRPr="00A0348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0348D">
        <w:rPr>
          <w:rFonts w:ascii="Angsana New" w:hAnsi="Angsana New"/>
          <w:spacing w:val="-2"/>
          <w:sz w:val="30"/>
          <w:szCs w:val="30"/>
          <w:cs/>
        </w:rPr>
        <w:t>มกราคม</w:t>
      </w:r>
      <w:r w:rsidR="00A0348D">
        <w:rPr>
          <w:rFonts w:ascii="Angsana New" w:hAnsi="Angsana New"/>
          <w:sz w:val="30"/>
          <w:szCs w:val="30"/>
        </w:rPr>
        <w:br/>
      </w:r>
      <w:r w:rsidR="002C471F" w:rsidRPr="002C471F">
        <w:rPr>
          <w:rFonts w:ascii="Angsana New" w:hAnsi="Angsana New"/>
          <w:sz w:val="30"/>
          <w:szCs w:val="30"/>
        </w:rPr>
        <w:t>2569</w:t>
      </w:r>
      <w:r w:rsidR="00A0348D">
        <w:rPr>
          <w:rFonts w:ascii="Angsana New" w:hAnsi="Angsana New"/>
          <w:sz w:val="30"/>
          <w:szCs w:val="30"/>
        </w:rPr>
        <w:t xml:space="preserve"> </w:t>
      </w:r>
      <w:r w:rsidRPr="005D05DD">
        <w:rPr>
          <w:rFonts w:ascii="Angsana New" w:hAnsi="Angsana New"/>
          <w:sz w:val="30"/>
          <w:szCs w:val="30"/>
          <w:cs/>
        </w:rPr>
        <w:t xml:space="preserve">ส่งผลให้บริษัทยังคงมีส่วนได้เสียในบริษัทย่อยดังกล่าวร้อยละ </w:t>
      </w:r>
      <w:r w:rsidR="002C471F" w:rsidRPr="002C471F">
        <w:rPr>
          <w:rFonts w:ascii="Angsana New" w:hAnsi="Angsana New"/>
          <w:sz w:val="30"/>
          <w:szCs w:val="30"/>
        </w:rPr>
        <w:t>100</w:t>
      </w:r>
      <w:r w:rsidRPr="005D05DD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5099BF97" w14:textId="77777777" w:rsidR="00BD7D02" w:rsidRDefault="00BD7D02" w:rsidP="005D05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9FB9196" w14:textId="517452A8" w:rsidR="0093244C" w:rsidRDefault="00A0348D" w:rsidP="005D05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0348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C471F" w:rsidRPr="002C471F">
        <w:rPr>
          <w:rFonts w:ascii="Angsana New" w:hAnsi="Angsana New"/>
          <w:sz w:val="30"/>
          <w:szCs w:val="30"/>
        </w:rPr>
        <w:t>18</w:t>
      </w:r>
      <w:r w:rsidRPr="00A0348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2C471F" w:rsidRPr="002C471F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="000D5095" w:rsidRPr="000D5095">
        <w:rPr>
          <w:rFonts w:ascii="Angsana New" w:hAnsi="Angsana New"/>
          <w:sz w:val="30"/>
          <w:szCs w:val="30"/>
          <w:cs/>
        </w:rPr>
        <w:t>บริษัทได้ชำระค่าหุ้นเพิ่มเติม</w:t>
      </w:r>
      <w:r w:rsidR="00A062FE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 เอสเอ็มดีไอ จำกัด ซึ่งเป็นบริษัทย่อย</w:t>
      </w:r>
      <w:r>
        <w:rPr>
          <w:rFonts w:ascii="Angsana New" w:hAnsi="Angsana New"/>
          <w:sz w:val="30"/>
          <w:szCs w:val="30"/>
          <w:cs/>
        </w:rPr>
        <w:br/>
      </w:r>
      <w:r w:rsidR="000D5095" w:rsidRPr="000D5095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2C471F" w:rsidRPr="002C471F">
        <w:rPr>
          <w:rFonts w:ascii="Angsana New" w:hAnsi="Angsana New"/>
          <w:sz w:val="30"/>
          <w:szCs w:val="30"/>
        </w:rPr>
        <w:t>4</w:t>
      </w:r>
      <w:r w:rsidR="000D5095" w:rsidRPr="000D5095">
        <w:rPr>
          <w:rFonts w:ascii="Angsana New" w:hAnsi="Angsana New"/>
          <w:sz w:val="30"/>
          <w:szCs w:val="30"/>
          <w:cs/>
        </w:rPr>
        <w:t xml:space="preserve"> ล้านบาท ส่งผลให้บริษัทยังคงมีส่วนได้เสียในบริษัทย่อยดังกล่าวร้อยละ </w:t>
      </w:r>
      <w:r w:rsidR="002C471F" w:rsidRPr="002C471F">
        <w:rPr>
          <w:rFonts w:ascii="Angsana New" w:hAnsi="Angsana New"/>
          <w:sz w:val="30"/>
          <w:szCs w:val="30"/>
        </w:rPr>
        <w:t>100</w:t>
      </w:r>
      <w:r w:rsidR="000D5095" w:rsidRPr="000D5095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1A70CED2" w14:textId="77777777" w:rsidR="00BD7D02" w:rsidRDefault="00BD7D02" w:rsidP="005D05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C2C37C4" w14:textId="72CEC67E" w:rsidR="00145CC3" w:rsidRPr="006B2DF0" w:rsidRDefault="008764C8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5D2B910C" w14:textId="77777777" w:rsidR="00145CC3" w:rsidRPr="0096708D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47"/>
        <w:gridCol w:w="262"/>
        <w:gridCol w:w="1180"/>
      </w:tblGrid>
      <w:tr w:rsidR="00E0257A" w:rsidRPr="006B2DF0" w14:paraId="6E49F599" w14:textId="77777777" w:rsidTr="009F1C57">
        <w:tc>
          <w:tcPr>
            <w:tcW w:w="3466" w:type="pct"/>
            <w:vAlign w:val="bottom"/>
          </w:tcPr>
          <w:p w14:paraId="0739613B" w14:textId="1E50DD3D" w:rsidR="00E0257A" w:rsidRPr="006B2DF0" w:rsidRDefault="009F1988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A69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41" w:type="pct"/>
            <w:vAlign w:val="bottom"/>
          </w:tcPr>
          <w:p w14:paraId="2C5698EA" w14:textId="5D56B027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B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vAlign w:val="bottom"/>
          </w:tcPr>
          <w:p w14:paraId="11350BFF" w14:textId="77777777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61B0B82F" w14:textId="77777777" w:rsidR="00E0257A" w:rsidRPr="006B2DF0" w:rsidRDefault="00E0257A" w:rsidP="00E0257A">
            <w:pPr>
              <w:pStyle w:val="acctmergecolhdg"/>
              <w:spacing w:line="240" w:lineRule="auto"/>
              <w:ind w:left="-105" w:right="-105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B19F7F3" w14:textId="5396D21E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257A" w:rsidRPr="006B2DF0" w14:paraId="45282EE2" w14:textId="77777777" w:rsidTr="00E0257A">
        <w:tc>
          <w:tcPr>
            <w:tcW w:w="3466" w:type="pct"/>
          </w:tcPr>
          <w:p w14:paraId="544FFDB0" w14:textId="77777777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3"/>
          </w:tcPr>
          <w:p w14:paraId="2D30D355" w14:textId="005185D1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57A" w:rsidRPr="006B2DF0" w14:paraId="61D23CA1" w14:textId="77777777" w:rsidTr="00E0257A">
        <w:tc>
          <w:tcPr>
            <w:tcW w:w="3466" w:type="pct"/>
          </w:tcPr>
          <w:p w14:paraId="265FE3FF" w14:textId="26B04D4C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41" w:type="pct"/>
          </w:tcPr>
          <w:p w14:paraId="7A40D5ED" w14:textId="73653159" w:rsidR="00E0257A" w:rsidRPr="00E0257A" w:rsidRDefault="002C471F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52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561B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44" w:type="pct"/>
          </w:tcPr>
          <w:p w14:paraId="245BD69E" w14:textId="77777777" w:rsidR="00E0257A" w:rsidRPr="00E0257A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52611" w14:textId="0AFB10B8" w:rsidR="00E0257A" w:rsidRPr="006B2DF0" w:rsidRDefault="002C471F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E0257A" w:rsidRPr="006B2DF0" w14:paraId="3393111A" w14:textId="77777777" w:rsidTr="00E0257A">
        <w:tc>
          <w:tcPr>
            <w:tcW w:w="3466" w:type="pct"/>
          </w:tcPr>
          <w:p w14:paraId="596CE067" w14:textId="079BD2D3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41" w:type="pct"/>
          </w:tcPr>
          <w:p w14:paraId="14D0344A" w14:textId="58DA867E" w:rsidR="00E0257A" w:rsidRPr="00E0257A" w:rsidRDefault="000528E8" w:rsidP="0000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272BC13" w14:textId="77777777" w:rsidR="00E0257A" w:rsidRPr="00E0257A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A5D96D" w14:textId="1BA143D6" w:rsidR="00E0257A" w:rsidRPr="006B2DF0" w:rsidRDefault="00ED02CE" w:rsidP="0000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ED02CE">
              <w:rPr>
                <w:rFonts w:ascii="Angsana New" w:hAnsi="Angsana New"/>
                <w:sz w:val="30"/>
                <w:szCs w:val="30"/>
              </w:rPr>
              <w:t>(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4</w:t>
            </w:r>
            <w:r w:rsidRPr="00ED02CE">
              <w:rPr>
                <w:rFonts w:ascii="Angsana New" w:hAnsi="Angsana New"/>
                <w:sz w:val="30"/>
                <w:szCs w:val="30"/>
              </w:rPr>
              <w:t>,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029</w:t>
            </w:r>
            <w:r w:rsidRPr="00ED02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257A" w:rsidRPr="006B2DF0" w14:paraId="72BD1795" w14:textId="77777777" w:rsidTr="00E0257A">
        <w:tc>
          <w:tcPr>
            <w:tcW w:w="3466" w:type="pct"/>
          </w:tcPr>
          <w:p w14:paraId="5302555B" w14:textId="7FF3A065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6B2DF0">
              <w:rPr>
                <w:rFonts w:asciiTheme="majorBidi" w:hAnsiTheme="majorBidi" w:hint="cs"/>
                <w:sz w:val="30"/>
                <w:szCs w:val="30"/>
                <w:cs/>
              </w:rPr>
              <w:t>มาจากสินค้าคงเหลือ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1" w:type="pct"/>
          </w:tcPr>
          <w:p w14:paraId="7A5F4126" w14:textId="2762F3B5" w:rsidR="00E0257A" w:rsidRPr="00A86511" w:rsidRDefault="002C471F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52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4" w:type="pct"/>
          </w:tcPr>
          <w:p w14:paraId="33535048" w14:textId="77777777" w:rsidR="00E0257A" w:rsidRPr="00E0257A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E3BAF34" w14:textId="60FB305A" w:rsidR="00E0257A" w:rsidRPr="006B2DF0" w:rsidRDefault="002C471F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6</w:t>
            </w:r>
            <w:r w:rsidR="00ED02CE" w:rsidRPr="00ED02CE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E0257A" w:rsidRPr="00E0257A" w14:paraId="2EB2DE6B" w14:textId="77777777" w:rsidTr="00E0257A">
        <w:tc>
          <w:tcPr>
            <w:tcW w:w="3466" w:type="pct"/>
          </w:tcPr>
          <w:p w14:paraId="1E5B4C22" w14:textId="55AB13A0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6B2DF0">
              <w:rPr>
                <w:rFonts w:asciiTheme="majorBidi" w:hAnsiTheme="majorBidi" w:hint="cs"/>
                <w:sz w:val="30"/>
                <w:szCs w:val="30"/>
                <w:cs/>
              </w:rPr>
              <w:t>ไปสินค้าคงเหลือ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1" w:type="pct"/>
            <w:vAlign w:val="bottom"/>
          </w:tcPr>
          <w:p w14:paraId="20DAD130" w14:textId="485DD68E" w:rsidR="00E0257A" w:rsidRPr="006B2DF0" w:rsidRDefault="000528E8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983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597D836" w14:textId="77777777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E44D1" w14:textId="4C4790EC" w:rsidR="00E0257A" w:rsidRPr="00E0257A" w:rsidRDefault="00ED02CE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ED02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D0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Pr="00ED02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AE2BB55" w14:textId="77777777" w:rsidR="00AD0206" w:rsidRDefault="00AD0206" w:rsidP="003001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7CA8D90" w14:textId="77777777" w:rsidR="0096708D" w:rsidRDefault="00967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5E7A4E" w14:textId="21DDDF41" w:rsidR="00746315" w:rsidRPr="006B2DF0" w:rsidRDefault="00746315" w:rsidP="007463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DF940FE" w14:textId="77777777" w:rsidR="00746315" w:rsidRPr="005E6C51" w:rsidRDefault="00746315" w:rsidP="00D75A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4D273D" w14:textId="786BAA8F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AC880E0" w14:textId="77777777" w:rsidR="00EF5F8D" w:rsidRPr="005E6C51" w:rsidRDefault="00EF5F8D" w:rsidP="00D75A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1932D2" w14:textId="27C7F367" w:rsidR="00AD772C" w:rsidRDefault="00AD772C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C471F" w:rsidRPr="002C471F">
        <w:rPr>
          <w:rFonts w:ascii="Angsana New" w:hAnsi="Angsana New"/>
          <w:sz w:val="30"/>
          <w:szCs w:val="30"/>
        </w:rPr>
        <w:t>30</w:t>
      </w:r>
      <w:r w:rsidR="008A6992">
        <w:rPr>
          <w:rFonts w:ascii="Angsana New" w:hAnsi="Angsana New"/>
          <w:sz w:val="30"/>
          <w:szCs w:val="30"/>
        </w:rPr>
        <w:t xml:space="preserve"> </w:t>
      </w:r>
      <w:r w:rsidR="008A6992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กลุ่มบริษัทและบริษัทมี</w:t>
      </w:r>
      <w:r w:rsidRPr="006B2DF0">
        <w:rPr>
          <w:rFonts w:ascii="Angsana New" w:hAnsi="Angsana New" w:hint="cs"/>
          <w:sz w:val="30"/>
          <w:szCs w:val="30"/>
          <w:cs/>
        </w:rPr>
        <w:t>เงินกู้ยืมระยะสั้นเป็นทรัสต์รีซีทส์กับสถาบันการเงินใน</w:t>
      </w:r>
      <w:r w:rsidRPr="00AD772C">
        <w:rPr>
          <w:rFonts w:ascii="Angsana New" w:hAnsi="Angsana New" w:hint="cs"/>
          <w:sz w:val="30"/>
          <w:szCs w:val="30"/>
          <w:cs/>
        </w:rPr>
        <w:t>ประเทศ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AD772C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0F6B9E">
        <w:rPr>
          <w:rFonts w:ascii="Angsana New" w:hAnsi="Angsana New" w:hint="cs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181</w:t>
      </w:r>
      <w:r w:rsidR="00641BEC">
        <w:rPr>
          <w:rFonts w:ascii="Angsana New" w:hAnsi="Angsana New"/>
          <w:sz w:val="30"/>
          <w:szCs w:val="30"/>
        </w:rPr>
        <w:t>.</w:t>
      </w:r>
      <w:r w:rsidR="002C471F" w:rsidRPr="002C471F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2C471F" w:rsidRPr="002C471F">
        <w:rPr>
          <w:rFonts w:ascii="Angsana New" w:hAnsi="Angsana New"/>
          <w:sz w:val="30"/>
          <w:szCs w:val="30"/>
        </w:rPr>
        <w:t>97</w:t>
      </w:r>
      <w:r w:rsidR="00641BEC">
        <w:rPr>
          <w:rFonts w:ascii="Angsana New" w:hAnsi="Angsana New"/>
          <w:sz w:val="30"/>
          <w:szCs w:val="30"/>
        </w:rPr>
        <w:t>.</w:t>
      </w:r>
      <w:r w:rsidR="002C471F" w:rsidRPr="002C471F">
        <w:rPr>
          <w:rFonts w:ascii="Angsana New" w:hAnsi="Angsana New"/>
          <w:sz w:val="30"/>
          <w:szCs w:val="30"/>
        </w:rPr>
        <w:t>82</w:t>
      </w:r>
      <w:r w:rsidRPr="006B2D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E9007B" w:rsidRPr="00C51B20">
        <w:rPr>
          <w:rFonts w:ascii="Angsana New" w:hAnsi="Angsana New" w:hint="cs"/>
          <w:sz w:val="30"/>
          <w:szCs w:val="30"/>
          <w:cs/>
        </w:rPr>
        <w:t>ทรัสต์รีซีทส์ดังกล่าวมี</w:t>
      </w:r>
      <w:r w:rsidR="00E9007B" w:rsidRPr="00C51B20">
        <w:rPr>
          <w:rFonts w:ascii="Angsana New" w:hAnsi="Angsana New"/>
          <w:sz w:val="30"/>
          <w:szCs w:val="30"/>
          <w:cs/>
        </w:rPr>
        <w:t>อัตราดอกเบี้ยอ้างอิง</w:t>
      </w:r>
      <w:r w:rsidR="002C471F">
        <w:rPr>
          <w:rFonts w:ascii="Angsana New" w:hAnsi="Angsana New"/>
          <w:sz w:val="30"/>
          <w:szCs w:val="30"/>
        </w:rPr>
        <w:t xml:space="preserve"> </w:t>
      </w:r>
      <w:r w:rsidR="00E9007B" w:rsidRPr="00C51B20">
        <w:rPr>
          <w:rFonts w:ascii="Angsana New" w:hAnsi="Angsana New"/>
          <w:sz w:val="30"/>
          <w:szCs w:val="30"/>
          <w:cs/>
        </w:rPr>
        <w:t>ของสถาบันการเงินตามที่ระบุในสัญญา</w:t>
      </w:r>
    </w:p>
    <w:p w14:paraId="2415AB41" w14:textId="77777777" w:rsidR="00DB64DE" w:rsidRPr="000F6B9E" w:rsidRDefault="00DB64DE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E9EEB" w14:textId="7ECDF023" w:rsidR="00DB64DE" w:rsidRPr="00DB64DE" w:rsidRDefault="008835DA" w:rsidP="00DB64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C471F" w:rsidRPr="002C471F">
        <w:rPr>
          <w:rFonts w:ascii="Angsana New" w:hAnsi="Angsana New"/>
          <w:sz w:val="30"/>
          <w:szCs w:val="30"/>
        </w:rPr>
        <w:t>30</w:t>
      </w:r>
      <w:r w:rsidR="008A6992">
        <w:rPr>
          <w:rFonts w:ascii="Angsana New" w:hAnsi="Angsana New"/>
          <w:sz w:val="30"/>
          <w:szCs w:val="30"/>
        </w:rPr>
        <w:t xml:space="preserve"> </w:t>
      </w:r>
      <w:r w:rsidR="008A6992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DB64DE" w:rsidRPr="0016779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DB64DE" w:rsidRPr="00167799">
        <w:rPr>
          <w:rFonts w:ascii="Angsana New" w:hAnsi="Angsana New" w:hint="cs"/>
          <w:sz w:val="30"/>
          <w:szCs w:val="30"/>
          <w:cs/>
        </w:rPr>
        <w:t>สัญญา</w:t>
      </w:r>
      <w:r w:rsidR="006E369A" w:rsidRPr="00167799">
        <w:rPr>
          <w:rFonts w:ascii="Angsana New" w:hAnsi="Angsana New" w:hint="cs"/>
          <w:sz w:val="30"/>
          <w:szCs w:val="30"/>
          <w:cs/>
        </w:rPr>
        <w:t>เงิน</w:t>
      </w:r>
      <w:r w:rsidR="005725FE" w:rsidRPr="00167799">
        <w:rPr>
          <w:rFonts w:ascii="Angsana New" w:hAnsi="Angsana New" w:hint="cs"/>
          <w:sz w:val="30"/>
          <w:szCs w:val="30"/>
          <w:cs/>
        </w:rPr>
        <w:t>กู้ยืมระยะสั้นเป็นตั๋ว</w:t>
      </w:r>
      <w:r w:rsidR="006E369A" w:rsidRPr="00167799">
        <w:rPr>
          <w:rFonts w:ascii="Angsana New" w:hAnsi="Angsana New" w:hint="cs"/>
          <w:sz w:val="30"/>
          <w:szCs w:val="30"/>
          <w:cs/>
        </w:rPr>
        <w:t>สัญญาใช้</w:t>
      </w:r>
      <w:r w:rsidR="005725FE" w:rsidRPr="00167799">
        <w:rPr>
          <w:rFonts w:ascii="Angsana New" w:hAnsi="Angsana New" w:hint="cs"/>
          <w:sz w:val="30"/>
          <w:szCs w:val="30"/>
          <w:cs/>
        </w:rPr>
        <w:t>เงินกับสถาบันการเงินในประเทศ</w:t>
      </w:r>
      <w:r w:rsidR="00167799" w:rsidRPr="00167799">
        <w:rPr>
          <w:rFonts w:ascii="Angsana New" w:hAnsi="Angsana New"/>
          <w:sz w:val="30"/>
          <w:szCs w:val="30"/>
          <w:cs/>
        </w:rPr>
        <w:br/>
      </w:r>
      <w:r w:rsidR="005725FE" w:rsidRPr="00167799">
        <w:rPr>
          <w:rFonts w:ascii="Angsana New" w:hAnsi="Angsana New" w:hint="cs"/>
          <w:sz w:val="30"/>
          <w:szCs w:val="30"/>
          <w:cs/>
        </w:rPr>
        <w:t>แห่งหนึ่ง</w:t>
      </w:r>
      <w:r w:rsidR="00DB64DE" w:rsidRPr="0016779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C471F" w:rsidRPr="002C471F">
        <w:rPr>
          <w:rFonts w:ascii="Angsana New" w:hAnsi="Angsana New"/>
          <w:sz w:val="30"/>
          <w:szCs w:val="30"/>
        </w:rPr>
        <w:t>25</w:t>
      </w:r>
      <w:r w:rsidR="00DB64DE" w:rsidRPr="00167799">
        <w:rPr>
          <w:rFonts w:ascii="Angsana New" w:hAnsi="Angsana New"/>
          <w:sz w:val="30"/>
          <w:szCs w:val="30"/>
        </w:rPr>
        <w:t xml:space="preserve"> </w:t>
      </w:r>
      <w:r w:rsidR="00DB64DE" w:rsidRPr="0016779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E369A" w:rsidRPr="00167799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 </w:t>
      </w:r>
      <w:r w:rsidR="006E369A" w:rsidRPr="00167799">
        <w:rPr>
          <w:rFonts w:ascii="Angsana New" w:hAnsi="Angsana New"/>
          <w:sz w:val="30"/>
          <w:szCs w:val="30"/>
        </w:rPr>
        <w:t>MRR</w:t>
      </w:r>
      <w:r w:rsidR="006E369A" w:rsidRPr="00167799">
        <w:rPr>
          <w:rFonts w:ascii="Angsana New" w:hAnsi="Angsana New" w:hint="cs"/>
          <w:sz w:val="30"/>
          <w:szCs w:val="30"/>
          <w:cs/>
        </w:rPr>
        <w:t xml:space="preserve"> </w:t>
      </w:r>
      <w:r w:rsidR="0068328B" w:rsidRPr="00167799">
        <w:rPr>
          <w:rFonts w:ascii="Angsana New" w:hAnsi="Angsana New" w:hint="cs"/>
          <w:sz w:val="30"/>
          <w:szCs w:val="30"/>
          <w:cs/>
        </w:rPr>
        <w:t>ต่อปี</w:t>
      </w:r>
      <w:r w:rsidR="00BF0C18" w:rsidRPr="00167799">
        <w:rPr>
          <w:rFonts w:ascii="Angsana New" w:hAnsi="Angsana New"/>
          <w:sz w:val="30"/>
          <w:szCs w:val="30"/>
        </w:rPr>
        <w:t xml:space="preserve"> </w:t>
      </w:r>
      <w:r w:rsidR="00DB64DE" w:rsidRPr="00167799">
        <w:rPr>
          <w:rFonts w:ascii="Angsana New" w:hAnsi="Angsana New" w:hint="cs"/>
          <w:sz w:val="30"/>
          <w:szCs w:val="30"/>
          <w:cs/>
        </w:rPr>
        <w:t>และมีกำหนดชำระภายใน</w:t>
      </w:r>
      <w:r w:rsidR="00DB64DE" w:rsidRPr="00641BEC">
        <w:rPr>
          <w:rFonts w:ascii="Angsana New" w:hAnsi="Angsana New" w:hint="cs"/>
          <w:sz w:val="30"/>
          <w:szCs w:val="30"/>
          <w:cs/>
        </w:rPr>
        <w:t>เดือน</w:t>
      </w:r>
      <w:r w:rsidR="002C471F">
        <w:rPr>
          <w:rFonts w:ascii="Angsana New" w:hAnsi="Angsana New" w:hint="cs"/>
          <w:sz w:val="30"/>
          <w:szCs w:val="30"/>
          <w:cs/>
        </w:rPr>
        <w:t>มกราคม</w:t>
      </w:r>
      <w:r w:rsidR="00DB64DE" w:rsidRPr="00641BEC">
        <w:rPr>
          <w:rFonts w:ascii="Angsana New" w:hAnsi="Angsana New" w:hint="cs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</w:t>
      </w:r>
      <w:r w:rsidR="002C471F">
        <w:rPr>
          <w:rFonts w:ascii="Angsana New" w:hAnsi="Angsana New"/>
          <w:sz w:val="30"/>
          <w:szCs w:val="30"/>
        </w:rPr>
        <w:t>70</w:t>
      </w:r>
    </w:p>
    <w:p w14:paraId="468E6A3A" w14:textId="77777777" w:rsidR="006E369A" w:rsidRPr="005E6C51" w:rsidRDefault="006E369A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69EC2D" w14:textId="5612BE4B" w:rsidR="00382E49" w:rsidRDefault="00AA2A1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C471F" w:rsidRPr="002C471F">
        <w:rPr>
          <w:rFonts w:ascii="Angsana New" w:hAnsi="Angsana New"/>
          <w:sz w:val="30"/>
          <w:szCs w:val="30"/>
        </w:rPr>
        <w:t>30</w:t>
      </w:r>
      <w:r w:rsidR="008A6992">
        <w:rPr>
          <w:rFonts w:ascii="Angsana New" w:hAnsi="Angsana New"/>
          <w:sz w:val="30"/>
          <w:szCs w:val="30"/>
        </w:rPr>
        <w:t xml:space="preserve"> </w:t>
      </w:r>
      <w:r w:rsidR="008A6992">
        <w:rPr>
          <w:rFonts w:ascii="Angsana New" w:hAnsi="Angsana New"/>
          <w:sz w:val="30"/>
          <w:szCs w:val="30"/>
          <w:cs/>
        </w:rPr>
        <w:t>มิถุนายน</w:t>
      </w:r>
      <w:r w:rsidR="005A48A0">
        <w:rPr>
          <w:rFonts w:ascii="Angsana New" w:hAnsi="Angsana New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382E49" w:rsidRPr="006E369A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4654B1" w:rsidRPr="006E369A">
        <w:rPr>
          <w:rFonts w:ascii="Angsana New" w:hAnsi="Angsana New" w:hint="cs"/>
          <w:sz w:val="30"/>
          <w:szCs w:val="30"/>
          <w:cs/>
        </w:rPr>
        <w:t>ระยะ</w:t>
      </w:r>
      <w:r w:rsidR="004654B1">
        <w:rPr>
          <w:rFonts w:ascii="Angsana New" w:hAnsi="Angsana New" w:hint="cs"/>
          <w:sz w:val="30"/>
          <w:szCs w:val="30"/>
          <w:cs/>
        </w:rPr>
        <w:t>สั้น</w:t>
      </w:r>
      <w:r w:rsidR="00382E49" w:rsidRPr="00C51B20">
        <w:rPr>
          <w:rFonts w:ascii="Angsana New" w:hAnsi="Angsana New" w:hint="cs"/>
          <w:sz w:val="30"/>
          <w:szCs w:val="30"/>
          <w:cs/>
        </w:rPr>
        <w:t>กับสถาบันการเงินค้ำประกันโดยเงินฝากธนาคารของ</w:t>
      </w:r>
      <w:r w:rsidR="00B022F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82E49" w:rsidRPr="00C51B20">
        <w:rPr>
          <w:rFonts w:ascii="Angsana New" w:hAnsi="Angsana New" w:hint="cs"/>
          <w:sz w:val="30"/>
          <w:szCs w:val="30"/>
          <w:cs/>
        </w:rPr>
        <w:t xml:space="preserve">บริษัทเป็นจำนวนเงิน </w:t>
      </w:r>
      <w:r w:rsidR="002C471F" w:rsidRPr="002C471F">
        <w:rPr>
          <w:rFonts w:ascii="Angsana New" w:hAnsi="Angsana New"/>
          <w:sz w:val="30"/>
          <w:szCs w:val="30"/>
        </w:rPr>
        <w:t>53</w:t>
      </w:r>
      <w:r w:rsidR="00145A0A" w:rsidRPr="00F35A8E">
        <w:rPr>
          <w:rFonts w:ascii="Angsana New" w:hAnsi="Angsana New"/>
          <w:sz w:val="30"/>
          <w:szCs w:val="30"/>
        </w:rPr>
        <w:t xml:space="preserve"> </w:t>
      </w:r>
      <w:r w:rsidR="00382E49" w:rsidRPr="00F35A8E">
        <w:rPr>
          <w:rFonts w:ascii="Angsana New" w:hAnsi="Angsana New" w:hint="cs"/>
          <w:sz w:val="30"/>
          <w:szCs w:val="30"/>
          <w:cs/>
        </w:rPr>
        <w:t>ล้าน</w:t>
      </w:r>
      <w:r w:rsidR="00382E49" w:rsidRPr="00C51B20">
        <w:rPr>
          <w:rFonts w:ascii="Angsana New" w:hAnsi="Angsana New" w:hint="cs"/>
          <w:sz w:val="30"/>
          <w:szCs w:val="30"/>
          <w:cs/>
        </w:rPr>
        <w:t>บาท</w:t>
      </w:r>
      <w:r w:rsidR="00B022F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C471F" w:rsidRPr="002C471F">
        <w:rPr>
          <w:rFonts w:ascii="Angsana New" w:hAnsi="Angsana New"/>
          <w:sz w:val="30"/>
          <w:szCs w:val="30"/>
        </w:rPr>
        <w:t>46</w:t>
      </w:r>
      <w:r w:rsidR="00B022F7" w:rsidRPr="00B52D96">
        <w:rPr>
          <w:rFonts w:ascii="Angsana New" w:hAnsi="Angsana New"/>
          <w:sz w:val="30"/>
          <w:szCs w:val="30"/>
        </w:rPr>
        <w:t xml:space="preserve"> </w:t>
      </w:r>
      <w:r w:rsidR="00B022F7" w:rsidRPr="00B52D96">
        <w:rPr>
          <w:rFonts w:ascii="Angsana New" w:hAnsi="Angsana New" w:hint="cs"/>
          <w:sz w:val="30"/>
          <w:szCs w:val="30"/>
          <w:cs/>
        </w:rPr>
        <w:t>ล้าน</w:t>
      </w:r>
      <w:r w:rsidR="00B022F7" w:rsidRPr="00C51B20">
        <w:rPr>
          <w:rFonts w:ascii="Angsana New" w:hAnsi="Angsana New" w:hint="cs"/>
          <w:sz w:val="30"/>
          <w:szCs w:val="30"/>
          <w:cs/>
        </w:rPr>
        <w:t>บาท</w:t>
      </w:r>
      <w:r w:rsidR="00B022F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C1BA6" w:rsidRPr="006B2DF0">
        <w:rPr>
          <w:rFonts w:ascii="Angsana New" w:hAnsi="Angsana New"/>
          <w:sz w:val="30"/>
          <w:szCs w:val="30"/>
        </w:rPr>
        <w:t xml:space="preserve"> </w:t>
      </w:r>
    </w:p>
    <w:p w14:paraId="11585006" w14:textId="77777777" w:rsidR="00C645B1" w:rsidRPr="005E6C51" w:rsidRDefault="00C645B1" w:rsidP="009039D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29CD3C" w14:textId="69523153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773F799F" w14:textId="77777777" w:rsidR="00EF5F8D" w:rsidRPr="005E6C51" w:rsidRDefault="00EF5F8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61594" w14:textId="10D49959" w:rsidR="00746315" w:rsidRDefault="00390117" w:rsidP="00BB26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C471F" w:rsidRPr="002C471F">
        <w:rPr>
          <w:rFonts w:ascii="Angsana New" w:hAnsi="Angsana New"/>
          <w:sz w:val="30"/>
          <w:szCs w:val="30"/>
        </w:rPr>
        <w:t>30</w:t>
      </w:r>
      <w:r w:rsidR="008A6992">
        <w:rPr>
          <w:rFonts w:ascii="Angsana New" w:hAnsi="Angsana New"/>
          <w:sz w:val="30"/>
          <w:szCs w:val="30"/>
        </w:rPr>
        <w:t xml:space="preserve"> </w:t>
      </w:r>
      <w:r w:rsidR="008A6992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บริษัท</w:t>
      </w:r>
      <w:r w:rsidR="00F772A8" w:rsidRPr="006B2DF0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="00084F8F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125BB2" w:rsidRPr="006B2DF0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AC1446">
        <w:rPr>
          <w:rFonts w:ascii="Angsana New" w:hAnsi="Angsana New" w:hint="cs"/>
          <w:sz w:val="30"/>
          <w:szCs w:val="30"/>
          <w:cs/>
        </w:rPr>
        <w:t>มี</w:t>
      </w:r>
      <w:r w:rsidR="00C645B1" w:rsidRPr="006B2DF0">
        <w:rPr>
          <w:rFonts w:ascii="Angsana New" w:hAnsi="Angsana New" w:hint="cs"/>
          <w:sz w:val="30"/>
          <w:szCs w:val="30"/>
          <w:cs/>
        </w:rPr>
        <w:t>สัญญาเงินกู้ยืมระยะยาว</w:t>
      </w:r>
      <w:r w:rsidR="00A14569" w:rsidRPr="006B2DF0">
        <w:rPr>
          <w:rFonts w:ascii="Angsana New" w:hAnsi="Angsana New"/>
          <w:sz w:val="30"/>
          <w:szCs w:val="30"/>
          <w:cs/>
        </w:rPr>
        <w:br/>
      </w:r>
      <w:r w:rsidR="00C645B1" w:rsidRPr="006B2DF0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="00AC1446" w:rsidRPr="006B2DF0">
        <w:rPr>
          <w:rFonts w:ascii="Angsana New" w:hAnsi="Angsana New" w:hint="cs"/>
          <w:sz w:val="30"/>
          <w:szCs w:val="30"/>
          <w:cs/>
        </w:rPr>
        <w:t>จำนวน</w:t>
      </w:r>
      <w:r w:rsidR="00AC1446" w:rsidRPr="006B2DF0">
        <w:rPr>
          <w:rFonts w:ascii="Angsana New" w:hAnsi="Angsana New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38</w:t>
      </w:r>
      <w:r w:rsidR="00731C15">
        <w:rPr>
          <w:rFonts w:ascii="Angsana New" w:hAnsi="Angsana New"/>
          <w:sz w:val="30"/>
          <w:szCs w:val="30"/>
        </w:rPr>
        <w:t>.</w:t>
      </w:r>
      <w:r w:rsidR="002C471F" w:rsidRPr="002C471F">
        <w:rPr>
          <w:rFonts w:ascii="Angsana New" w:hAnsi="Angsana New"/>
          <w:sz w:val="30"/>
          <w:szCs w:val="30"/>
        </w:rPr>
        <w:t>39</w:t>
      </w:r>
      <w:r w:rsidR="00AC1446" w:rsidRPr="00401E1E">
        <w:rPr>
          <w:rFonts w:ascii="Angsana New" w:hAnsi="Angsana New" w:hint="cs"/>
          <w:sz w:val="30"/>
          <w:szCs w:val="30"/>
          <w:cs/>
        </w:rPr>
        <w:t xml:space="preserve"> </w:t>
      </w:r>
      <w:r w:rsidR="003E36B6" w:rsidRPr="006B2DF0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 </w:t>
      </w:r>
      <w:r w:rsidR="003E36B6" w:rsidRPr="006B2DF0">
        <w:rPr>
          <w:rFonts w:ascii="Angsana New" w:hAnsi="Angsana New"/>
          <w:sz w:val="30"/>
          <w:szCs w:val="30"/>
        </w:rPr>
        <w:t>MLR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E36B6" w:rsidRPr="006B2DF0">
        <w:rPr>
          <w:rFonts w:ascii="Angsana New" w:hAnsi="Angsana New" w:hint="cs"/>
          <w:sz w:val="30"/>
          <w:szCs w:val="30"/>
          <w:cs/>
        </w:rPr>
        <w:t>ลบด้วย</w:t>
      </w:r>
      <w:r w:rsidR="003E36B6" w:rsidRPr="00731C15">
        <w:rPr>
          <w:rFonts w:ascii="Angsana New" w:hAnsi="Angsana New" w:hint="cs"/>
          <w:sz w:val="30"/>
          <w:szCs w:val="30"/>
          <w:cs/>
        </w:rPr>
        <w:t>ร้อยละ</w:t>
      </w:r>
      <w:r w:rsidR="003E36B6" w:rsidRPr="00731C15">
        <w:rPr>
          <w:rFonts w:ascii="Angsana New" w:hAnsi="Angsana New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1</w:t>
      </w:r>
      <w:r w:rsidR="003E36B6" w:rsidRPr="00731C15">
        <w:rPr>
          <w:rFonts w:ascii="Angsana New" w:hAnsi="Angsana New"/>
          <w:sz w:val="30"/>
          <w:szCs w:val="30"/>
        </w:rPr>
        <w:t>.</w:t>
      </w:r>
      <w:r w:rsidR="002C471F" w:rsidRPr="002C471F">
        <w:rPr>
          <w:rFonts w:ascii="Angsana New" w:hAnsi="Angsana New"/>
          <w:sz w:val="30"/>
          <w:szCs w:val="30"/>
        </w:rPr>
        <w:t>975</w:t>
      </w:r>
      <w:r w:rsidR="003E36B6" w:rsidRPr="006B2DF0">
        <w:rPr>
          <w:rFonts w:ascii="Angsana New" w:hAnsi="Angsana New"/>
          <w:sz w:val="30"/>
          <w:szCs w:val="30"/>
        </w:rPr>
        <w:t xml:space="preserve"> </w:t>
      </w:r>
      <w:r w:rsidR="00CA6472">
        <w:rPr>
          <w:rFonts w:ascii="Angsana New" w:hAnsi="Angsana New"/>
          <w:sz w:val="30"/>
          <w:szCs w:val="30"/>
          <w:cs/>
        </w:rPr>
        <w:br/>
      </w:r>
      <w:r w:rsidR="003E36B6" w:rsidRPr="006B2DF0">
        <w:rPr>
          <w:rFonts w:ascii="Angsana New" w:hAnsi="Angsana New" w:hint="cs"/>
          <w:sz w:val="30"/>
          <w:szCs w:val="30"/>
          <w:cs/>
        </w:rPr>
        <w:t>ต่อปี ภายใต้สัญญาเงินกู้ยืมดังกล่าว บริษัท</w:t>
      </w:r>
      <w:r w:rsidR="00444A82">
        <w:rPr>
          <w:rFonts w:ascii="Angsana New" w:hAnsi="Angsana New" w:hint="cs"/>
          <w:sz w:val="30"/>
          <w:szCs w:val="30"/>
          <w:cs/>
        </w:rPr>
        <w:t>ย่อย</w:t>
      </w:r>
      <w:r w:rsidR="003E36B6" w:rsidRPr="006B2DF0">
        <w:rPr>
          <w:rFonts w:ascii="Angsana New" w:hAnsi="Angsana New" w:hint="cs"/>
          <w:sz w:val="30"/>
          <w:szCs w:val="30"/>
          <w:cs/>
        </w:rPr>
        <w:t>ต้องป</w:t>
      </w:r>
      <w:r w:rsidR="00A7765A" w:rsidRPr="006B2DF0">
        <w:rPr>
          <w:rFonts w:ascii="Angsana New" w:hAnsi="Angsana New" w:hint="cs"/>
          <w:sz w:val="30"/>
          <w:szCs w:val="30"/>
          <w:cs/>
        </w:rPr>
        <w:t>ฏิ</w:t>
      </w:r>
      <w:r w:rsidR="003E36B6" w:rsidRPr="006B2DF0">
        <w:rPr>
          <w:rFonts w:ascii="Angsana New" w:hAnsi="Angsana New" w:hint="cs"/>
          <w:sz w:val="30"/>
          <w:szCs w:val="30"/>
          <w:cs/>
        </w:rPr>
        <w:t>บัติตามเงื่อนไขและข้อจำกัดที่กำหนดในสัญญากู้ยืม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เช่น การดำรงอัตราส่วนหนี้สิน</w:t>
      </w:r>
      <w:r w:rsidR="00224497" w:rsidRPr="006B2DF0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="00125BB2" w:rsidRPr="006B2DF0">
        <w:rPr>
          <w:rFonts w:ascii="Angsana New" w:hAnsi="Angsana New" w:hint="cs"/>
          <w:sz w:val="30"/>
          <w:szCs w:val="30"/>
          <w:cs/>
        </w:rPr>
        <w:t>ต่อส่วนของผู้ถือหุ้น</w:t>
      </w:r>
      <w:r w:rsidR="003E36B6" w:rsidRPr="006B2DF0">
        <w:rPr>
          <w:rFonts w:ascii="Angsana New" w:hAnsi="Angsana New" w:hint="cs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4B7174">
        <w:rPr>
          <w:rFonts w:ascii="Angsana New" w:hAnsi="Angsana New"/>
          <w:sz w:val="30"/>
          <w:szCs w:val="30"/>
        </w:rPr>
        <w:br/>
      </w:r>
      <w:r w:rsidR="003E36B6" w:rsidRPr="006B2DF0">
        <w:rPr>
          <w:rFonts w:ascii="Angsana New" w:hAnsi="Angsana New" w:hint="cs"/>
          <w:sz w:val="30"/>
          <w:szCs w:val="30"/>
          <w:cs/>
        </w:rPr>
        <w:t xml:space="preserve">เงินกู้ยืมดังกล่าวค้ำประกันโดยบริษัท </w:t>
      </w:r>
      <w:r w:rsidR="00CC6785">
        <w:rPr>
          <w:rFonts w:ascii="Angsana New" w:hAnsi="Angsana New" w:hint="cs"/>
          <w:sz w:val="30"/>
          <w:szCs w:val="30"/>
          <w:cs/>
        </w:rPr>
        <w:t>และ</w:t>
      </w:r>
      <w:r w:rsidR="003E36B6" w:rsidRPr="00401E1E">
        <w:rPr>
          <w:rFonts w:ascii="Angsana New" w:hAnsi="Angsana New" w:hint="cs"/>
          <w:sz w:val="30"/>
          <w:szCs w:val="30"/>
          <w:cs/>
        </w:rPr>
        <w:t>มีกำหนดชำระ</w:t>
      </w:r>
      <w:r w:rsidR="00125BB2" w:rsidRPr="00401E1E">
        <w:rPr>
          <w:rFonts w:ascii="Angsana New" w:hAnsi="Angsana New" w:hint="cs"/>
          <w:sz w:val="30"/>
          <w:szCs w:val="30"/>
          <w:cs/>
        </w:rPr>
        <w:t>ภายใน</w:t>
      </w:r>
      <w:r w:rsidR="00521CAA" w:rsidRPr="00401E1E">
        <w:rPr>
          <w:rFonts w:ascii="Angsana New" w:hAnsi="Angsana New" w:hint="cs"/>
          <w:sz w:val="30"/>
          <w:szCs w:val="30"/>
          <w:cs/>
        </w:rPr>
        <w:t>เดือน</w:t>
      </w:r>
      <w:r w:rsidR="00540D96">
        <w:rPr>
          <w:rFonts w:ascii="Angsana New" w:hAnsi="Angsana New" w:hint="cs"/>
          <w:sz w:val="30"/>
          <w:szCs w:val="30"/>
          <w:cs/>
        </w:rPr>
        <w:t>ธันวาคม</w:t>
      </w:r>
      <w:r w:rsidR="00521CAA" w:rsidRPr="00731C15">
        <w:rPr>
          <w:rFonts w:ascii="Angsana New" w:hAnsi="Angsana New" w:hint="cs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2571</w:t>
      </w:r>
    </w:p>
    <w:p w14:paraId="1247B999" w14:textId="77777777" w:rsidR="00697D16" w:rsidRPr="005E6C51" w:rsidRDefault="00697D16" w:rsidP="00BB261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FE598" w14:textId="26424111" w:rsidR="00697D16" w:rsidRDefault="006C084F" w:rsidP="00697D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C471F" w:rsidRPr="002C471F">
        <w:rPr>
          <w:rFonts w:ascii="Angsana New" w:hAnsi="Angsana New"/>
          <w:sz w:val="30"/>
          <w:szCs w:val="30"/>
        </w:rPr>
        <w:t>30</w:t>
      </w:r>
      <w:r w:rsidR="008A6992">
        <w:rPr>
          <w:rFonts w:ascii="Angsana New" w:hAnsi="Angsana New"/>
          <w:sz w:val="30"/>
          <w:szCs w:val="30"/>
        </w:rPr>
        <w:t xml:space="preserve"> </w:t>
      </w:r>
      <w:r w:rsidR="008A6992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697D16" w:rsidRPr="002E5604">
        <w:rPr>
          <w:rFonts w:ascii="Angsana New" w:hAnsi="Angsana New"/>
          <w:sz w:val="30"/>
          <w:szCs w:val="30"/>
          <w:cs/>
        </w:rPr>
        <w:t>สัญญาเงินกู้ยืมระยะยาวกับสถาบันการเงินในประเทศแห่งหนึ่ง</w:t>
      </w:r>
      <w:r w:rsidR="00972D59" w:rsidRPr="00207833">
        <w:rPr>
          <w:rFonts w:ascii="Angsana New" w:hAnsi="Angsana New"/>
          <w:sz w:val="30"/>
          <w:szCs w:val="30"/>
          <w:cs/>
        </w:rPr>
        <w:t xml:space="preserve">จำนวน </w:t>
      </w:r>
      <w:r w:rsidR="00972D59">
        <w:rPr>
          <w:rFonts w:ascii="Angsana New" w:hAnsi="Angsana New"/>
          <w:sz w:val="30"/>
          <w:szCs w:val="30"/>
          <w:cs/>
        </w:rPr>
        <w:br/>
      </w:r>
      <w:r w:rsidR="002C471F" w:rsidRPr="002C471F">
        <w:rPr>
          <w:rFonts w:ascii="Angsana New" w:hAnsi="Angsana New"/>
          <w:sz w:val="30"/>
          <w:szCs w:val="30"/>
        </w:rPr>
        <w:t>11</w:t>
      </w:r>
      <w:r w:rsidR="00731C15">
        <w:rPr>
          <w:rFonts w:ascii="Angsana New" w:hAnsi="Angsana New"/>
          <w:sz w:val="30"/>
          <w:szCs w:val="30"/>
        </w:rPr>
        <w:t>.</w:t>
      </w:r>
      <w:r w:rsidR="002C471F" w:rsidRPr="002C471F">
        <w:rPr>
          <w:rFonts w:ascii="Angsana New" w:hAnsi="Angsana New"/>
          <w:sz w:val="30"/>
          <w:szCs w:val="30"/>
        </w:rPr>
        <w:t>68</w:t>
      </w:r>
      <w:r w:rsidR="00972D59" w:rsidRPr="00207833">
        <w:rPr>
          <w:rFonts w:ascii="Angsana New" w:hAnsi="Angsana New"/>
          <w:sz w:val="30"/>
          <w:szCs w:val="30"/>
          <w:cs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>ล้านบาท</w:t>
      </w:r>
      <w:r w:rsidR="00697D16">
        <w:rPr>
          <w:rFonts w:ascii="Angsana New" w:hAnsi="Angsana New" w:hint="cs"/>
          <w:sz w:val="30"/>
          <w:szCs w:val="30"/>
          <w:cs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2C471F" w:rsidRPr="002C471F">
        <w:rPr>
          <w:rFonts w:ascii="Angsana New" w:hAnsi="Angsana New"/>
          <w:sz w:val="30"/>
          <w:szCs w:val="30"/>
        </w:rPr>
        <w:t>2</w:t>
      </w:r>
      <w:r w:rsidR="00697D16" w:rsidRPr="00731C15">
        <w:rPr>
          <w:rFonts w:ascii="Angsana New" w:hAnsi="Angsana New"/>
          <w:sz w:val="30"/>
          <w:szCs w:val="30"/>
        </w:rPr>
        <w:t>.</w:t>
      </w:r>
      <w:r w:rsidR="002C471F" w:rsidRPr="002C471F">
        <w:rPr>
          <w:rFonts w:ascii="Angsana New" w:hAnsi="Angsana New"/>
          <w:sz w:val="30"/>
          <w:szCs w:val="30"/>
        </w:rPr>
        <w:t>35</w:t>
      </w:r>
      <w:r w:rsidR="00697D16" w:rsidRPr="00731C15">
        <w:rPr>
          <w:rFonts w:ascii="Angsana New" w:hAnsi="Angsana New"/>
          <w:sz w:val="30"/>
          <w:szCs w:val="30"/>
          <w:cs/>
        </w:rPr>
        <w:t xml:space="preserve"> ต่อ</w:t>
      </w:r>
      <w:r w:rsidR="00697D16" w:rsidRPr="002E5604">
        <w:rPr>
          <w:rFonts w:ascii="Angsana New" w:hAnsi="Angsana New"/>
          <w:sz w:val="30"/>
          <w:szCs w:val="30"/>
          <w:cs/>
        </w:rPr>
        <w:t>ปี ภายใต้สัญญาเงินกู้ยืมดังกล่าว บริษัทต้องปฏิบัติตามเงื่อนไขและข้อจำกัดที่กำหนดในสัญญากู้ยืม</w:t>
      </w:r>
      <w:r w:rsidR="00697D16">
        <w:rPr>
          <w:rFonts w:ascii="Angsana New" w:hAnsi="Angsana New" w:hint="cs"/>
          <w:sz w:val="30"/>
          <w:szCs w:val="30"/>
          <w:cs/>
        </w:rPr>
        <w:t>เกี่ยวกับ</w:t>
      </w:r>
      <w:r w:rsidR="00697D16" w:rsidRPr="00DB120C">
        <w:rPr>
          <w:rFonts w:ascii="Angsana New" w:hAnsi="Angsana New"/>
          <w:sz w:val="30"/>
          <w:szCs w:val="30"/>
          <w:cs/>
        </w:rPr>
        <w:t>จำนวนผู้ประกันตนในสถานประกอบการ</w:t>
      </w:r>
      <w:r w:rsidR="00697D16">
        <w:rPr>
          <w:rFonts w:ascii="Angsana New" w:hAnsi="Angsana New" w:hint="cs"/>
          <w:sz w:val="30"/>
          <w:szCs w:val="30"/>
          <w:cs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>เงินกู้ยืม</w:t>
      </w:r>
      <w:r w:rsidR="00697D16" w:rsidRPr="00207833">
        <w:rPr>
          <w:rFonts w:ascii="Angsana New" w:hAnsi="Angsana New"/>
          <w:sz w:val="30"/>
          <w:szCs w:val="30"/>
          <w:cs/>
        </w:rPr>
        <w:t>ดังกล่าว</w:t>
      </w:r>
      <w:r w:rsidR="00157DBE">
        <w:rPr>
          <w:rFonts w:ascii="Angsana New" w:hAnsi="Angsana New"/>
          <w:sz w:val="30"/>
          <w:szCs w:val="30"/>
        </w:rPr>
        <w:br/>
      </w:r>
      <w:r w:rsidR="00697D16" w:rsidRPr="00207833">
        <w:rPr>
          <w:rFonts w:ascii="Angsana New" w:hAnsi="Angsana New"/>
          <w:sz w:val="30"/>
          <w:szCs w:val="30"/>
          <w:cs/>
        </w:rPr>
        <w:t>มีกำหนดชำระภายในเดือน</w:t>
      </w:r>
      <w:r w:rsidR="00697D16" w:rsidRPr="00731C15">
        <w:rPr>
          <w:rFonts w:ascii="Angsana New" w:hAnsi="Angsana New"/>
          <w:sz w:val="30"/>
          <w:szCs w:val="30"/>
          <w:cs/>
        </w:rPr>
        <w:t>พฤศจิกายน</w:t>
      </w:r>
      <w:r w:rsidR="00697D16" w:rsidRPr="00731C15">
        <w:rPr>
          <w:rFonts w:ascii="Angsana New" w:hAnsi="Angsana New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2571</w:t>
      </w:r>
    </w:p>
    <w:p w14:paraId="5377C492" w14:textId="77777777" w:rsidR="00697D16" w:rsidRPr="005E6C51" w:rsidRDefault="00697D16" w:rsidP="00697D1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254560" w14:textId="77777777" w:rsidR="009964D7" w:rsidRPr="006B2DF0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6B2DF0" w:rsidSect="009459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287" w:bottom="576" w:left="1152" w:header="720" w:footer="720" w:gutter="0"/>
          <w:pgNumType w:start="14"/>
          <w:cols w:space="708"/>
          <w:docGrid w:linePitch="360"/>
        </w:sectPr>
      </w:pPr>
    </w:p>
    <w:p w14:paraId="0F3E0806" w14:textId="2F4D51A0" w:rsidR="00CD6F2B" w:rsidRPr="006B2DF0" w:rsidRDefault="001C48B4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6B2DF0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6B2DF0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45FDAA84" w14:textId="77777777" w:rsidR="00596EA7" w:rsidRPr="006B2DF0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6B2DF0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72F6EF57" w:rsidR="002B6835" w:rsidRPr="006B2DF0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</w:t>
            </w:r>
            <w:r w:rsidR="008A69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งวดหกเดือน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สิ้นสุด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</w:tcPr>
          <w:p w14:paraId="1E5F02D1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659BE844" w14:textId="2D2FD083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ขายเครื่องมือและ</w:t>
            </w:r>
          </w:p>
          <w:p w14:paraId="292A5564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อุปกรณ์ทางการแพทย์ </w:t>
            </w:r>
          </w:p>
          <w:p w14:paraId="0FB6BCD6" w14:textId="581AAB41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วัสดุการแพทย์</w:t>
            </w:r>
          </w:p>
        </w:tc>
        <w:tc>
          <w:tcPr>
            <w:tcW w:w="178" w:type="dxa"/>
          </w:tcPr>
          <w:p w14:paraId="707712B7" w14:textId="77777777" w:rsidR="002B6835" w:rsidRPr="006B2DF0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D552AD0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5BAC74F4" w14:textId="3DFBBB81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บริการเครื่องมือแพทย์</w:t>
            </w:r>
          </w:p>
          <w:p w14:paraId="2118557E" w14:textId="020F8EA2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ณ ศูนย์ตรวจการนอนหลับและบริการซ่อมแซม</w:t>
            </w:r>
          </w:p>
        </w:tc>
        <w:tc>
          <w:tcPr>
            <w:tcW w:w="180" w:type="dxa"/>
          </w:tcPr>
          <w:p w14:paraId="3D948C94" w14:textId="77777777" w:rsidR="002B6835" w:rsidRPr="006B2DF0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F995684" w14:textId="0FB6B23F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รายได้จากการ</w:t>
            </w:r>
            <w:r w:rsidR="00942A2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ให้เช่า</w:t>
            </w: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เครื่องมือแพทย์</w:t>
            </w:r>
          </w:p>
          <w:p w14:paraId="69E0A86C" w14:textId="4898E902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ณ ศูนย์ดูแลสุขภาพ </w:t>
            </w:r>
          </w:p>
          <w:p w14:paraId="540AE746" w14:textId="6AAA1CE9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และบริการอื่นๆ</w:t>
            </w:r>
          </w:p>
        </w:tc>
        <w:tc>
          <w:tcPr>
            <w:tcW w:w="186" w:type="dxa"/>
          </w:tcPr>
          <w:p w14:paraId="41574CE9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66D64BC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6FC7A6A8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3BB3819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59516C79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77DAEBBD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87E9E1E" w14:textId="77777777" w:rsidR="000F46CD" w:rsidRPr="006B2DF0" w:rsidRDefault="000F46CD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4952378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6B2DF0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30F80" w:rsidRPr="006B2DF0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42BB51A8" w:rsidR="004560D4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2C471F" w:rsidRPr="002C471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30</w:t>
            </w:r>
            <w:r w:rsidR="008A69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8A69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</w:tcPr>
          <w:p w14:paraId="3955EB3F" w14:textId="2B2D693D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302E99EB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69C8B90E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D82DAFB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17C174" w14:textId="79522F86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4A6532C4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70EE9BC8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C16C4B6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54919" w14:textId="5C904FDA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1451E26E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4F27C54B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5314E57C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B4AC5C" w14:textId="67D381F6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25453392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071E208D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7FB5A7D8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F516DB" w14:textId="4B083F7B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337AC679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31199E3A" w:rsidR="00730F80" w:rsidRPr="006B2DF0" w:rsidRDefault="002C471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C471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730F80" w:rsidRPr="006B2DF0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6B2DF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30F80" w:rsidRPr="006B2DF0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1C40FE" w:rsidRPr="006B2DF0" w14:paraId="5DD8F2AB" w14:textId="77777777" w:rsidTr="008977AF">
        <w:trPr>
          <w:cantSplit/>
        </w:trPr>
        <w:tc>
          <w:tcPr>
            <w:tcW w:w="2779" w:type="dxa"/>
          </w:tcPr>
          <w:p w14:paraId="0E21E48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722B32DB" w:rsidR="001C40FE" w:rsidRPr="006B2DF0" w:rsidRDefault="00607DF7" w:rsidP="0098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438,47</w:t>
            </w:r>
            <w:r w:rsidR="00981D49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7194BEFF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70412F" w14:textId="7928BB84" w:rsidR="001C40FE" w:rsidRPr="006B2DF0" w:rsidRDefault="002C471F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282</w:t>
            </w:r>
            <w:r w:rsidR="00427C2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178" w:type="dxa"/>
            <w:vAlign w:val="bottom"/>
          </w:tcPr>
          <w:p w14:paraId="57818E5A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3946F763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33,274</w:t>
            </w:r>
          </w:p>
        </w:tc>
        <w:tc>
          <w:tcPr>
            <w:tcW w:w="180" w:type="dxa"/>
            <w:vAlign w:val="bottom"/>
          </w:tcPr>
          <w:p w14:paraId="28AED953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D400B8" w14:textId="6D85C3C6" w:rsidR="001C40FE" w:rsidRPr="00736D42" w:rsidRDefault="002C471F" w:rsidP="001C40FE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427C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</w:p>
        </w:tc>
        <w:tc>
          <w:tcPr>
            <w:tcW w:w="180" w:type="dxa"/>
            <w:vAlign w:val="bottom"/>
          </w:tcPr>
          <w:p w14:paraId="1E2C7C32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713040C3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22,19</w:t>
            </w:r>
            <w:r w:rsidR="00981D49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7F73B4A4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3516881D" w:rsidR="001C40FE" w:rsidRPr="00736D42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10</w:t>
            </w:r>
            <w:r w:rsidR="00427C2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207</w:t>
            </w:r>
          </w:p>
        </w:tc>
        <w:tc>
          <w:tcPr>
            <w:tcW w:w="186" w:type="dxa"/>
            <w:vAlign w:val="bottom"/>
          </w:tcPr>
          <w:p w14:paraId="53C19806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119044C0" w:rsidR="001C40FE" w:rsidRPr="00736D42" w:rsidRDefault="00607DF7" w:rsidP="001C40F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1C30AB56" w:rsidR="001C40FE" w:rsidRPr="00736D42" w:rsidRDefault="00427C22" w:rsidP="00232EF9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1C4C5B27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493,948</w:t>
            </w:r>
          </w:p>
        </w:tc>
        <w:tc>
          <w:tcPr>
            <w:tcW w:w="180" w:type="dxa"/>
          </w:tcPr>
          <w:p w14:paraId="3687B40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16710DA6" w:rsidR="001C40FE" w:rsidRPr="006B2DF0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313</w:t>
            </w:r>
            <w:r w:rsidR="00427C2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002</w:t>
            </w:r>
          </w:p>
        </w:tc>
      </w:tr>
      <w:tr w:rsidR="001C40FE" w:rsidRPr="006B2DF0" w14:paraId="6E4DA042" w14:textId="77777777" w:rsidTr="00B05F33">
        <w:trPr>
          <w:cantSplit/>
        </w:trPr>
        <w:tc>
          <w:tcPr>
            <w:tcW w:w="2779" w:type="dxa"/>
          </w:tcPr>
          <w:p w14:paraId="66E27F75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1AFD185E" w:rsidR="001C40FE" w:rsidRPr="006B2DF0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105,08</w:t>
            </w:r>
            <w:r w:rsidR="00981D49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ADD74E5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DA59D2" w14:textId="42AEF6C9" w:rsidR="001C40FE" w:rsidRPr="006B2DF0" w:rsidRDefault="002C471F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427C2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</w:p>
        </w:tc>
        <w:tc>
          <w:tcPr>
            <w:tcW w:w="178" w:type="dxa"/>
            <w:vAlign w:val="bottom"/>
          </w:tcPr>
          <w:p w14:paraId="3FB4A4F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728D7032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spacing w:line="240" w:lineRule="auto"/>
              <w:ind w:left="-70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B423F5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55B4EE95" w:rsidR="001C40FE" w:rsidRPr="00736D42" w:rsidRDefault="00427C22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-7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76A1F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55C9CB88" w:rsidR="001C40FE" w:rsidRPr="00736D42" w:rsidRDefault="00607DF7" w:rsidP="00C50F53">
            <w:pPr>
              <w:pStyle w:val="acctfourfigures"/>
              <w:shd w:val="clear" w:color="auto" w:fill="FFFFFF"/>
              <w:tabs>
                <w:tab w:val="clear" w:pos="765"/>
                <w:tab w:val="left" w:pos="610"/>
                <w:tab w:val="decimal" w:pos="650"/>
              </w:tabs>
              <w:spacing w:line="240" w:lineRule="atLeast"/>
              <w:ind w:right="-83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B0D65FD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488D926D" w:rsidR="001C40FE" w:rsidRPr="00736D42" w:rsidRDefault="00427C22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29EB00B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0706AE71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(105,08</w:t>
            </w:r>
            <w:r w:rsidR="00981D49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607DF7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27153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6BEA63D7" w:rsidR="001C40FE" w:rsidRPr="00736D42" w:rsidRDefault="00427C22" w:rsidP="0005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2C471F" w:rsidRPr="002C471F">
              <w:rPr>
                <w:rFonts w:ascii="Angsana New" w:eastAsia="MS Mincho" w:hAnsi="Angsana New"/>
                <w:sz w:val="26"/>
                <w:szCs w:val="26"/>
              </w:rPr>
              <w:t>20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2C471F" w:rsidRPr="002C471F">
              <w:rPr>
                <w:rFonts w:ascii="Angsana New" w:eastAsia="MS Mincho" w:hAnsi="Angsana New"/>
                <w:sz w:val="26"/>
                <w:szCs w:val="26"/>
              </w:rPr>
              <w:t>741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2220A86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3851B3AC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4D2204CF" w:rsidR="001C40FE" w:rsidRPr="006B2DF0" w:rsidRDefault="00427C22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1C40FE" w:rsidRPr="006B2DF0" w14:paraId="6CFEA0E9" w14:textId="77777777" w:rsidTr="008977AF">
        <w:trPr>
          <w:cantSplit/>
        </w:trPr>
        <w:tc>
          <w:tcPr>
            <w:tcW w:w="2779" w:type="dxa"/>
          </w:tcPr>
          <w:p w14:paraId="330A062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57D1AB10" w:rsidR="001C40FE" w:rsidRPr="006B2DF0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543,558</w:t>
            </w:r>
          </w:p>
        </w:tc>
        <w:tc>
          <w:tcPr>
            <w:tcW w:w="180" w:type="dxa"/>
            <w:vAlign w:val="bottom"/>
          </w:tcPr>
          <w:p w14:paraId="05436C0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CFAA" w14:textId="0B230096" w:rsidR="001C40FE" w:rsidRPr="006B2DF0" w:rsidRDefault="002C471F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303</w:t>
            </w:r>
            <w:r w:rsidR="00427C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015</w:t>
            </w:r>
          </w:p>
        </w:tc>
        <w:tc>
          <w:tcPr>
            <w:tcW w:w="178" w:type="dxa"/>
            <w:vAlign w:val="bottom"/>
          </w:tcPr>
          <w:p w14:paraId="6F926A0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04524D16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33,274</w:t>
            </w:r>
          </w:p>
        </w:tc>
        <w:tc>
          <w:tcPr>
            <w:tcW w:w="180" w:type="dxa"/>
            <w:vAlign w:val="bottom"/>
          </w:tcPr>
          <w:p w14:paraId="679A97BC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E735" w14:textId="43A405F7" w:rsidR="001C40FE" w:rsidRPr="00736D42" w:rsidRDefault="002C471F" w:rsidP="001C40FE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20</w:t>
            </w:r>
            <w:r w:rsidR="00427C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521</w:t>
            </w:r>
          </w:p>
        </w:tc>
        <w:tc>
          <w:tcPr>
            <w:tcW w:w="180" w:type="dxa"/>
            <w:vAlign w:val="bottom"/>
          </w:tcPr>
          <w:p w14:paraId="33A1A2EA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79EC8489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22,19</w:t>
            </w:r>
            <w:r w:rsidR="00981D4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0BA59B5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5339E3ED" w:rsidR="001C40FE" w:rsidRPr="00736D42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207</w:t>
            </w:r>
          </w:p>
        </w:tc>
        <w:tc>
          <w:tcPr>
            <w:tcW w:w="186" w:type="dxa"/>
            <w:vAlign w:val="bottom"/>
          </w:tcPr>
          <w:p w14:paraId="45C641D4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1F69276F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(105,08</w:t>
            </w:r>
            <w:r w:rsidR="00981D4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049290C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1D8656BF" w:rsidR="001C40FE" w:rsidRPr="00736D42" w:rsidRDefault="00427C22" w:rsidP="0005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2C471F"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2C471F"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741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31D4BD46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04B0" w14:textId="44766261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29" w:right="5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493,948</w:t>
            </w:r>
          </w:p>
        </w:tc>
        <w:tc>
          <w:tcPr>
            <w:tcW w:w="180" w:type="dxa"/>
            <w:vAlign w:val="bottom"/>
          </w:tcPr>
          <w:p w14:paraId="1CB6C11C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B1B9A" w14:textId="379CEB0E" w:rsidR="001C40FE" w:rsidRPr="006B2DF0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313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002</w:t>
            </w:r>
          </w:p>
        </w:tc>
      </w:tr>
      <w:tr w:rsidR="001C40FE" w:rsidRPr="006B2DF0" w14:paraId="40878816" w14:textId="77777777" w:rsidTr="008215AF">
        <w:trPr>
          <w:cantSplit/>
        </w:trPr>
        <w:tc>
          <w:tcPr>
            <w:tcW w:w="2779" w:type="dxa"/>
          </w:tcPr>
          <w:p w14:paraId="7F6FECC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B80C2F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9FBED42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DB2D99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59642A6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306A1334" w14:textId="77777777" w:rsidTr="008215AF">
        <w:trPr>
          <w:cantSplit/>
        </w:trPr>
        <w:tc>
          <w:tcPr>
            <w:tcW w:w="2779" w:type="dxa"/>
          </w:tcPr>
          <w:p w14:paraId="2A7C8D29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4A96F0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DF7692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7CB465CF" w14:textId="77777777" w:rsidTr="008215AF">
        <w:trPr>
          <w:cantSplit/>
        </w:trPr>
        <w:tc>
          <w:tcPr>
            <w:tcW w:w="2779" w:type="dxa"/>
          </w:tcPr>
          <w:p w14:paraId="706F91C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bookmarkStart w:id="4" w:name="_Hlk192849487"/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CE4E8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9580AC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CFAC9C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29913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0A85FA7B" w14:textId="77777777" w:rsidTr="002F157C">
        <w:trPr>
          <w:cantSplit/>
        </w:trPr>
        <w:tc>
          <w:tcPr>
            <w:tcW w:w="2779" w:type="dxa"/>
            <w:vAlign w:val="bottom"/>
          </w:tcPr>
          <w:p w14:paraId="2FB2A1F3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34B7B888" w:rsidR="001C40FE" w:rsidRPr="006B2DF0" w:rsidRDefault="00607DF7" w:rsidP="00BD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543,558</w:t>
            </w:r>
          </w:p>
        </w:tc>
        <w:tc>
          <w:tcPr>
            <w:tcW w:w="180" w:type="dxa"/>
            <w:vAlign w:val="bottom"/>
          </w:tcPr>
          <w:p w14:paraId="3A97A25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531C367A" w:rsidR="001C40FE" w:rsidRPr="00BC7878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303</w:t>
            </w:r>
            <w:r w:rsidR="00427C2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015</w:t>
            </w:r>
          </w:p>
        </w:tc>
        <w:tc>
          <w:tcPr>
            <w:tcW w:w="178" w:type="dxa"/>
            <w:vAlign w:val="bottom"/>
          </w:tcPr>
          <w:p w14:paraId="16175E34" w14:textId="77777777" w:rsidR="001C40FE" w:rsidRPr="00BC7878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46F53B54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23,604</w:t>
            </w:r>
          </w:p>
        </w:tc>
        <w:tc>
          <w:tcPr>
            <w:tcW w:w="180" w:type="dxa"/>
            <w:vAlign w:val="bottom"/>
          </w:tcPr>
          <w:p w14:paraId="3641C45B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17FB85A3" w:rsidR="001C40FE" w:rsidRPr="00736D42" w:rsidRDefault="002C471F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11</w:t>
            </w:r>
            <w:r w:rsidR="00427C2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555</w:t>
            </w:r>
          </w:p>
        </w:tc>
        <w:tc>
          <w:tcPr>
            <w:tcW w:w="180" w:type="dxa"/>
            <w:vAlign w:val="bottom"/>
          </w:tcPr>
          <w:p w14:paraId="4600340E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21F0DA71" w:rsidR="001C40FE" w:rsidRPr="00736D42" w:rsidRDefault="00607DF7" w:rsidP="00C50F53">
            <w:pPr>
              <w:pStyle w:val="acctfourfigures"/>
              <w:shd w:val="clear" w:color="auto" w:fill="FFFFFF"/>
              <w:tabs>
                <w:tab w:val="clear" w:pos="765"/>
                <w:tab w:val="left" w:pos="610"/>
                <w:tab w:val="decimal" w:pos="650"/>
              </w:tabs>
              <w:spacing w:line="240" w:lineRule="atLeast"/>
              <w:ind w:right="-83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50E835" w14:textId="77777777" w:rsidR="001C40FE" w:rsidRPr="00C50F53" w:rsidRDefault="001C40FE" w:rsidP="00C50F5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2E6A8E0F" w:rsidR="001C40FE" w:rsidRPr="00736D42" w:rsidRDefault="00427C22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" w:type="dxa"/>
            <w:vAlign w:val="bottom"/>
          </w:tcPr>
          <w:p w14:paraId="12951632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353359FB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(105,08</w:t>
            </w:r>
            <w:r w:rsidR="00981D49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607DF7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3D6AF33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BFCFC" w14:textId="24E656D5" w:rsidR="001C40FE" w:rsidRPr="00736D42" w:rsidRDefault="00427C22" w:rsidP="0005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2C471F" w:rsidRPr="002C471F">
              <w:rPr>
                <w:rFonts w:ascii="Angsana New" w:eastAsia="MS Mincho" w:hAnsi="Angsana New"/>
                <w:sz w:val="26"/>
                <w:szCs w:val="26"/>
              </w:rPr>
              <w:t>20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2C471F" w:rsidRPr="002C471F">
              <w:rPr>
                <w:rFonts w:ascii="Angsana New" w:eastAsia="MS Mincho" w:hAnsi="Angsana New"/>
                <w:sz w:val="26"/>
                <w:szCs w:val="26"/>
              </w:rPr>
              <w:t>741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0CF53800" w14:textId="77777777" w:rsidR="001C40FE" w:rsidRPr="00736D42" w:rsidRDefault="001C40FE" w:rsidP="0005168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9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672136B" w14:textId="7EC06A17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  <w:lang w:val="en-GB"/>
              </w:rPr>
              <w:t>462,08</w:t>
            </w:r>
            <w:r w:rsidR="00981D49">
              <w:rPr>
                <w:rFonts w:ascii="Angsana New" w:eastAsia="MS Mincho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0" w:type="dxa"/>
          </w:tcPr>
          <w:p w14:paraId="515FCB48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4B40CC89" w:rsidR="001C40FE" w:rsidRPr="006B2DF0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293</w:t>
            </w:r>
            <w:r w:rsidR="00427C2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829</w:t>
            </w:r>
          </w:p>
        </w:tc>
      </w:tr>
      <w:tr w:rsidR="002B3A27" w:rsidRPr="006B2DF0" w14:paraId="7DE91439" w14:textId="77777777" w:rsidTr="002F157C">
        <w:trPr>
          <w:cantSplit/>
        </w:trPr>
        <w:tc>
          <w:tcPr>
            <w:tcW w:w="2779" w:type="dxa"/>
            <w:vAlign w:val="bottom"/>
          </w:tcPr>
          <w:p w14:paraId="50E6F06A" w14:textId="77777777" w:rsidR="002B3A27" w:rsidRPr="006B2DF0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61C2673B" w:rsidR="002B3A27" w:rsidRPr="006B2DF0" w:rsidRDefault="00607DF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29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42D788" w14:textId="77777777" w:rsidR="002B3A27" w:rsidRPr="006B2DF0" w:rsidRDefault="002B3A27" w:rsidP="002B3A27">
            <w:pPr>
              <w:pStyle w:val="acctfourfigures"/>
              <w:shd w:val="clear" w:color="auto" w:fill="FFFFFF"/>
              <w:tabs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646E8EC7" w:rsidR="002B3A27" w:rsidRPr="00BC7878" w:rsidRDefault="00427C22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  <w:tab w:val="decimal" w:pos="560"/>
                <w:tab w:val="decimal" w:pos="740"/>
              </w:tabs>
              <w:spacing w:line="240" w:lineRule="auto"/>
              <w:ind w:left="-129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F5412B9" w14:textId="77777777" w:rsidR="002B3A27" w:rsidRPr="00BC7878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22772C91" w:rsidR="002B3A27" w:rsidRPr="00736D42" w:rsidRDefault="00607DF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9,670</w:t>
            </w:r>
          </w:p>
        </w:tc>
        <w:tc>
          <w:tcPr>
            <w:tcW w:w="180" w:type="dxa"/>
            <w:vAlign w:val="bottom"/>
          </w:tcPr>
          <w:p w14:paraId="3401A887" w14:textId="77777777" w:rsidR="002B3A27" w:rsidRPr="00736D42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0B96B64E" w:rsidR="002B3A27" w:rsidRPr="00736D42" w:rsidRDefault="002C471F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="00427C2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966</w:t>
            </w:r>
          </w:p>
        </w:tc>
        <w:tc>
          <w:tcPr>
            <w:tcW w:w="180" w:type="dxa"/>
            <w:vAlign w:val="bottom"/>
          </w:tcPr>
          <w:p w14:paraId="44690851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4432F58C" w:rsidR="002B3A27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</w:rPr>
              <w:t>22,19</w:t>
            </w:r>
            <w:r w:rsidR="00981D49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470F858" w14:textId="77777777" w:rsidR="002B3A27" w:rsidRPr="00736D42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4EF15865" w:rsidR="002B3A27" w:rsidRPr="00736D42" w:rsidRDefault="002C471F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10</w:t>
            </w:r>
            <w:r w:rsidR="00427C2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207</w:t>
            </w:r>
          </w:p>
        </w:tc>
        <w:tc>
          <w:tcPr>
            <w:tcW w:w="186" w:type="dxa"/>
            <w:vAlign w:val="bottom"/>
          </w:tcPr>
          <w:p w14:paraId="1FD8504F" w14:textId="77777777" w:rsidR="002B3A27" w:rsidRPr="00736D42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73B9B5C1" w:rsidR="002B3A27" w:rsidRPr="00736D42" w:rsidRDefault="00607DF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270" w:hanging="5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DF2C467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0" w:right="-161" w:hanging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6A75AFF8" w:rsidR="002B3A27" w:rsidRPr="00736D42" w:rsidRDefault="00427C22" w:rsidP="002B3A27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03BF2511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0C06508F" w:rsidR="002B3A27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07DF7">
              <w:rPr>
                <w:rFonts w:ascii="Angsana New" w:eastAsia="MS Mincho" w:hAnsi="Angsana New"/>
                <w:sz w:val="26"/>
                <w:szCs w:val="26"/>
                <w:lang w:val="en-GB"/>
              </w:rPr>
              <w:t>31,86</w:t>
            </w:r>
            <w:r w:rsidR="00981D49">
              <w:rPr>
                <w:rFonts w:ascii="Angsana New" w:eastAsia="MS Mincho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5D496A05" w14:textId="77777777" w:rsidR="002B3A27" w:rsidRPr="006B2DF0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3844C78E" w:rsidR="002B3A27" w:rsidRPr="006B2DF0" w:rsidRDefault="002C471F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19</w:t>
            </w:r>
            <w:r w:rsidR="00427C2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173</w:t>
            </w:r>
          </w:p>
        </w:tc>
      </w:tr>
      <w:tr w:rsidR="002B3A27" w:rsidRPr="006B2DF0" w14:paraId="6791DB94" w14:textId="77777777" w:rsidTr="002F157C">
        <w:trPr>
          <w:cantSplit/>
        </w:trPr>
        <w:tc>
          <w:tcPr>
            <w:tcW w:w="2779" w:type="dxa"/>
          </w:tcPr>
          <w:p w14:paraId="71B9C83D" w14:textId="77777777" w:rsidR="002B3A27" w:rsidRPr="006B2DF0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57F80AC7" w:rsidR="002B3A27" w:rsidRPr="006B2DF0" w:rsidRDefault="00607DF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543,558</w:t>
            </w:r>
          </w:p>
        </w:tc>
        <w:tc>
          <w:tcPr>
            <w:tcW w:w="180" w:type="dxa"/>
            <w:vAlign w:val="bottom"/>
          </w:tcPr>
          <w:p w14:paraId="64DBF65C" w14:textId="77777777" w:rsidR="002B3A27" w:rsidRPr="006B2DF0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3BE7FB46" w:rsidR="002B3A27" w:rsidRPr="006B2DF0" w:rsidRDefault="002C471F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303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015</w:t>
            </w:r>
          </w:p>
        </w:tc>
        <w:tc>
          <w:tcPr>
            <w:tcW w:w="178" w:type="dxa"/>
            <w:vAlign w:val="bottom"/>
          </w:tcPr>
          <w:p w14:paraId="0BDD0440" w14:textId="77777777" w:rsidR="002B3A27" w:rsidRPr="006B2DF0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7EC9CD6A" w:rsidR="002B3A27" w:rsidRPr="00736D42" w:rsidRDefault="00607DF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33,274</w:t>
            </w:r>
          </w:p>
        </w:tc>
        <w:tc>
          <w:tcPr>
            <w:tcW w:w="180" w:type="dxa"/>
          </w:tcPr>
          <w:p w14:paraId="3AA56CA3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7B8A3B43" w:rsidR="002B3A27" w:rsidRPr="00736D42" w:rsidRDefault="002C471F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521</w:t>
            </w:r>
          </w:p>
        </w:tc>
        <w:tc>
          <w:tcPr>
            <w:tcW w:w="180" w:type="dxa"/>
          </w:tcPr>
          <w:p w14:paraId="41C9F5DC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7134B804" w:rsidR="002B3A27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22,19</w:t>
            </w:r>
            <w:r w:rsidR="00981D4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4E84D45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35EB1028" w:rsidR="002B3A27" w:rsidRPr="00736D42" w:rsidRDefault="002C471F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207</w:t>
            </w:r>
          </w:p>
        </w:tc>
        <w:tc>
          <w:tcPr>
            <w:tcW w:w="186" w:type="dxa"/>
          </w:tcPr>
          <w:p w14:paraId="01D6FC82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0C8C10F4" w:rsidR="002B3A27" w:rsidRPr="00736D42" w:rsidRDefault="00607DF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(105,08</w:t>
            </w:r>
            <w:r w:rsidR="00981D4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C224A71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0DC7B1A9" w:rsidR="002B3A27" w:rsidRPr="00736D42" w:rsidRDefault="00427C22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2C471F"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</w:t>
            </w:r>
            <w:r w:rsidRP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2C471F"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741</w:t>
            </w:r>
            <w:r w:rsidRP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EEE169C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9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162E5A45" w:rsidR="002B3A27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29" w:right="5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493,948</w:t>
            </w:r>
          </w:p>
        </w:tc>
        <w:tc>
          <w:tcPr>
            <w:tcW w:w="180" w:type="dxa"/>
          </w:tcPr>
          <w:p w14:paraId="0396AE4C" w14:textId="77777777" w:rsidR="002B3A27" w:rsidRPr="006B2DF0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47B5FB53" w:rsidR="002B3A27" w:rsidRPr="006B2DF0" w:rsidRDefault="002C471F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313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002</w:t>
            </w:r>
          </w:p>
        </w:tc>
      </w:tr>
      <w:bookmarkEnd w:id="4"/>
      <w:tr w:rsidR="001C40FE" w:rsidRPr="006B2DF0" w14:paraId="6B31C80C" w14:textId="77777777" w:rsidTr="008215AF">
        <w:trPr>
          <w:cantSplit/>
        </w:trPr>
        <w:tc>
          <w:tcPr>
            <w:tcW w:w="2779" w:type="dxa"/>
          </w:tcPr>
          <w:p w14:paraId="61A1994D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87A8BE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8656E17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DCB18C" w14:textId="77777777" w:rsidR="001C40FE" w:rsidRPr="00736D42" w:rsidRDefault="001C40FE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29" w:right="5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477A75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6FCD100C" w14:textId="77777777" w:rsidTr="00B53971">
        <w:trPr>
          <w:cantSplit/>
        </w:trPr>
        <w:tc>
          <w:tcPr>
            <w:tcW w:w="2779" w:type="dxa"/>
          </w:tcPr>
          <w:p w14:paraId="46F9D387" w14:textId="525758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CA27B9" w:rsidRPr="006B2D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27B9"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34CFA9" w14:textId="656437E9" w:rsidR="001C40FE" w:rsidRPr="00390498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highlight w:val="yellow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153,24</w:t>
            </w:r>
            <w:r w:rsidR="00981D4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7A0F7CA1" w14:textId="77777777" w:rsidR="001C40FE" w:rsidRPr="0039049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F2D1E9B" w14:textId="17C59DB6" w:rsidR="001C40FE" w:rsidRPr="00E86B8E" w:rsidRDefault="002C471F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98</w:t>
            </w:r>
            <w:r w:rsidR="00427C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571</w:t>
            </w:r>
          </w:p>
        </w:tc>
        <w:tc>
          <w:tcPr>
            <w:tcW w:w="178" w:type="dxa"/>
            <w:vAlign w:val="bottom"/>
          </w:tcPr>
          <w:p w14:paraId="40FBEC5C" w14:textId="77777777" w:rsidR="001C40FE" w:rsidRPr="00E86B8E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A76D46" w14:textId="360F305F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(8,76</w:t>
            </w:r>
            <w:r w:rsidR="00981D4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117E6D5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FF2909" w14:textId="63FD2B84" w:rsidR="001C40FE" w:rsidRPr="00736D42" w:rsidRDefault="002C471F" w:rsidP="006E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711</w:t>
            </w:r>
          </w:p>
        </w:tc>
        <w:tc>
          <w:tcPr>
            <w:tcW w:w="180" w:type="dxa"/>
            <w:vAlign w:val="bottom"/>
          </w:tcPr>
          <w:p w14:paraId="33D605D4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4AA66E7" w14:textId="4634F566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13,926</w:t>
            </w:r>
          </w:p>
        </w:tc>
        <w:tc>
          <w:tcPr>
            <w:tcW w:w="180" w:type="dxa"/>
            <w:vAlign w:val="bottom"/>
          </w:tcPr>
          <w:p w14:paraId="083A75B0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5C1A0E4" w14:textId="25ABF734" w:rsidR="001C40FE" w:rsidRPr="00736D42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411</w:t>
            </w:r>
          </w:p>
        </w:tc>
        <w:tc>
          <w:tcPr>
            <w:tcW w:w="186" w:type="dxa"/>
            <w:vAlign w:val="bottom"/>
          </w:tcPr>
          <w:p w14:paraId="304612A6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B4634F0" w14:textId="78B72A09" w:rsidR="001C40FE" w:rsidRPr="00736D42" w:rsidRDefault="00607DF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698B5E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14671F" w14:textId="14122DC7" w:rsidR="001C40FE" w:rsidRPr="00736D42" w:rsidRDefault="00427C22" w:rsidP="00232EF9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3CC4DF29" w14:textId="77777777" w:rsidR="001C40FE" w:rsidRPr="00736D42" w:rsidRDefault="001C40FE" w:rsidP="00232EF9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B20BFF" w14:textId="58783A24" w:rsidR="001C40FE" w:rsidRPr="00736D42" w:rsidRDefault="00607DF7" w:rsidP="00C5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29" w:right="5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07DF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158,407</w:t>
            </w:r>
          </w:p>
        </w:tc>
        <w:tc>
          <w:tcPr>
            <w:tcW w:w="180" w:type="dxa"/>
            <w:vAlign w:val="bottom"/>
          </w:tcPr>
          <w:p w14:paraId="34832941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6D26082" w14:textId="1D25AB10" w:rsidR="001C40FE" w:rsidRPr="006B2DF0" w:rsidRDefault="002C471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111</w:t>
            </w:r>
            <w:r w:rsidR="00427C2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693</w:t>
            </w:r>
          </w:p>
        </w:tc>
      </w:tr>
      <w:tr w:rsidR="000F46CD" w:rsidRPr="006B2DF0" w14:paraId="1FE861D5" w14:textId="77777777" w:rsidTr="00B53971">
        <w:trPr>
          <w:cantSplit/>
        </w:trPr>
        <w:tc>
          <w:tcPr>
            <w:tcW w:w="2779" w:type="dxa"/>
          </w:tcPr>
          <w:p w14:paraId="28ED9EBD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EF6E3C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4C8C5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F76E04A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8775F7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C551AE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DB6EF4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3C7277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000151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3F6235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A766AB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61A78AD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094546D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5778954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DC2A0A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A45A943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D7B2AE8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29EFA1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DADC50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42C765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F46CD" w:rsidRPr="006B2DF0" w14:paraId="6D704F3D" w14:textId="77777777" w:rsidTr="003D7A76">
        <w:trPr>
          <w:cantSplit/>
        </w:trPr>
        <w:tc>
          <w:tcPr>
            <w:tcW w:w="2779" w:type="dxa"/>
          </w:tcPr>
          <w:p w14:paraId="01B69013" w14:textId="10C9E4E0" w:rsidR="000F46CD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</w:tcPr>
          <w:p w14:paraId="53C1E0F3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DF9F06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E4845E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6E628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88ED5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C5658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096D6B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B7A0F2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66683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B7A082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A956ADF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131F06F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E1C33F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0BF11A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2D222C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E84E6E0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99E0A4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4BAF11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8827EB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24937" w:rsidRPr="006B2DF0" w14:paraId="5752E307" w14:textId="77777777" w:rsidTr="003D7A76">
        <w:trPr>
          <w:cantSplit/>
        </w:trPr>
        <w:tc>
          <w:tcPr>
            <w:tcW w:w="2779" w:type="dxa"/>
          </w:tcPr>
          <w:p w14:paraId="1AAC31D5" w14:textId="16D362A5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080" w:type="dxa"/>
          </w:tcPr>
          <w:p w14:paraId="5B00804F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73EED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45D6F9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54F63C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7254E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DEDC15" w14:textId="77777777" w:rsidR="00024937" w:rsidRPr="00736D42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ADD4B1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55396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44756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D1574F" w14:textId="77777777" w:rsidR="00024937" w:rsidRPr="00736D42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60F2A7C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EDDBBDD" w14:textId="77777777" w:rsidR="00024937" w:rsidRPr="00736D42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B7CE33A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260F05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1B22B0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80E74AF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9F20A3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3D67F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389257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7A2750" w:rsidRPr="006B2DF0" w14:paraId="75762ED2" w14:textId="77777777" w:rsidTr="003D7A76">
        <w:trPr>
          <w:cantSplit/>
        </w:trPr>
        <w:tc>
          <w:tcPr>
            <w:tcW w:w="2779" w:type="dxa"/>
            <w:vAlign w:val="bottom"/>
          </w:tcPr>
          <w:p w14:paraId="089CD472" w14:textId="3AB72509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เอกชน</w:t>
            </w:r>
          </w:p>
        </w:tc>
        <w:tc>
          <w:tcPr>
            <w:tcW w:w="1080" w:type="dxa"/>
          </w:tcPr>
          <w:p w14:paraId="038EC181" w14:textId="2A1AB29D" w:rsidR="007A2750" w:rsidRPr="006B2DF0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260,643</w:t>
            </w:r>
          </w:p>
        </w:tc>
        <w:tc>
          <w:tcPr>
            <w:tcW w:w="180" w:type="dxa"/>
            <w:vAlign w:val="bottom"/>
          </w:tcPr>
          <w:p w14:paraId="16A22C29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4E082" w14:textId="738C8705" w:rsidR="007A2750" w:rsidRPr="006B2DF0" w:rsidRDefault="002C471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154</w:t>
            </w:r>
            <w:r w:rsidR="00CB2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295</w:t>
            </w:r>
          </w:p>
        </w:tc>
        <w:tc>
          <w:tcPr>
            <w:tcW w:w="178" w:type="dxa"/>
            <w:vAlign w:val="bottom"/>
          </w:tcPr>
          <w:p w14:paraId="12A5BD3C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5970BF" w14:textId="3E64E474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4,935</w:t>
            </w:r>
          </w:p>
        </w:tc>
        <w:tc>
          <w:tcPr>
            <w:tcW w:w="180" w:type="dxa"/>
            <w:vAlign w:val="bottom"/>
          </w:tcPr>
          <w:p w14:paraId="31475A4E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603330" w14:textId="3DF0B708" w:rsidR="007A2750" w:rsidRPr="00736D42" w:rsidRDefault="002C471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="00CB210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287</w:t>
            </w:r>
          </w:p>
        </w:tc>
        <w:tc>
          <w:tcPr>
            <w:tcW w:w="180" w:type="dxa"/>
            <w:vAlign w:val="bottom"/>
          </w:tcPr>
          <w:p w14:paraId="1A986B8B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26253" w14:textId="00CF425D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6,82</w:t>
            </w:r>
            <w:r w:rsidR="00CB5664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2D62F826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D69628" w14:textId="17198617" w:rsidR="007A2750" w:rsidRPr="00736D42" w:rsidRDefault="002C471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CB210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742</w:t>
            </w:r>
          </w:p>
        </w:tc>
        <w:tc>
          <w:tcPr>
            <w:tcW w:w="186" w:type="dxa"/>
            <w:vAlign w:val="bottom"/>
          </w:tcPr>
          <w:p w14:paraId="6B4B59E4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C4661B" w14:textId="7922FE63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(105,08</w:t>
            </w:r>
            <w:r w:rsidR="00CB5664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9B7C5B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D8DF166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72BCDC" w14:textId="4ECD5285" w:rsidR="007A2750" w:rsidRPr="00736D42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2C471F" w:rsidRPr="002C471F">
              <w:rPr>
                <w:rFonts w:ascii="Angsana New" w:eastAsia="MS Mincho" w:hAnsi="Angsana New"/>
                <w:sz w:val="26"/>
                <w:szCs w:val="26"/>
              </w:rPr>
              <w:t>20</w:t>
            </w:r>
            <w:r w:rsidR="00CB210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2C471F" w:rsidRPr="002C471F">
              <w:rPr>
                <w:rFonts w:ascii="Angsana New" w:eastAsia="MS Mincho" w:hAnsi="Angsana New"/>
                <w:sz w:val="26"/>
                <w:szCs w:val="26"/>
              </w:rPr>
              <w:t>741</w:t>
            </w:r>
            <w:r w:rsidRPr="00736D4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1C3FF7E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D47C3" w14:textId="4CFBE7CF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167,317</w:t>
            </w:r>
          </w:p>
        </w:tc>
        <w:tc>
          <w:tcPr>
            <w:tcW w:w="180" w:type="dxa"/>
          </w:tcPr>
          <w:p w14:paraId="0F26C628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8C967D" w14:textId="6582CEF0" w:rsidR="007A2750" w:rsidRPr="006B2DF0" w:rsidRDefault="002C471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CB2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583</w:t>
            </w:r>
          </w:p>
        </w:tc>
      </w:tr>
      <w:tr w:rsidR="007A2750" w:rsidRPr="006B2DF0" w14:paraId="48202F33" w14:textId="77777777" w:rsidTr="003D7A76">
        <w:trPr>
          <w:cantSplit/>
        </w:trPr>
        <w:tc>
          <w:tcPr>
            <w:tcW w:w="2779" w:type="dxa"/>
            <w:vAlign w:val="bottom"/>
          </w:tcPr>
          <w:p w14:paraId="51EF2054" w14:textId="00FCD2C9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รัฐบาล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82209" w14:textId="6BDBDFF9" w:rsidR="007A2750" w:rsidRPr="006B2DF0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282,915</w:t>
            </w:r>
          </w:p>
        </w:tc>
        <w:tc>
          <w:tcPr>
            <w:tcW w:w="180" w:type="dxa"/>
            <w:vAlign w:val="bottom"/>
          </w:tcPr>
          <w:p w14:paraId="7BFEA635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3B3184" w14:textId="36765CBA" w:rsidR="007A2750" w:rsidRPr="006B2DF0" w:rsidRDefault="002C471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148</w:t>
            </w:r>
            <w:r w:rsidR="00CB2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78" w:type="dxa"/>
            <w:vAlign w:val="bottom"/>
          </w:tcPr>
          <w:p w14:paraId="40E7954E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57B106" w14:textId="22A1050B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28,339</w:t>
            </w:r>
          </w:p>
        </w:tc>
        <w:tc>
          <w:tcPr>
            <w:tcW w:w="180" w:type="dxa"/>
            <w:vAlign w:val="bottom"/>
          </w:tcPr>
          <w:p w14:paraId="322EE4EF" w14:textId="556CA5CF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16FAD" w14:textId="2358C1B1" w:rsidR="007A2750" w:rsidRPr="00736D42" w:rsidRDefault="002C471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12</w:t>
            </w:r>
            <w:r w:rsidR="00CB210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234</w:t>
            </w:r>
          </w:p>
        </w:tc>
        <w:tc>
          <w:tcPr>
            <w:tcW w:w="180" w:type="dxa"/>
            <w:vAlign w:val="bottom"/>
          </w:tcPr>
          <w:p w14:paraId="53F62B4B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E7C838" w14:textId="4A077460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15,377</w:t>
            </w:r>
          </w:p>
        </w:tc>
        <w:tc>
          <w:tcPr>
            <w:tcW w:w="180" w:type="dxa"/>
            <w:vAlign w:val="bottom"/>
          </w:tcPr>
          <w:p w14:paraId="47F8DC5E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2ADBB0" w14:textId="054D1AF2" w:rsidR="007A2750" w:rsidRPr="00736D42" w:rsidRDefault="002C471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CB210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sz w:val="26"/>
                <w:szCs w:val="26"/>
              </w:rPr>
              <w:t>465</w:t>
            </w:r>
          </w:p>
        </w:tc>
        <w:tc>
          <w:tcPr>
            <w:tcW w:w="186" w:type="dxa"/>
            <w:vAlign w:val="bottom"/>
          </w:tcPr>
          <w:p w14:paraId="543ACB19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8E67F4" w14:textId="5790157B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36EEBA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155C6" w14:textId="54EB22F5" w:rsidR="007A2750" w:rsidRPr="00736D42" w:rsidRDefault="007A2750" w:rsidP="00BB1AE5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7CF45E99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DE1356" w14:textId="7692C238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sz w:val="26"/>
                <w:szCs w:val="26"/>
              </w:rPr>
              <w:t>326,631</w:t>
            </w:r>
          </w:p>
        </w:tc>
        <w:tc>
          <w:tcPr>
            <w:tcW w:w="180" w:type="dxa"/>
            <w:vAlign w:val="bottom"/>
          </w:tcPr>
          <w:p w14:paraId="7398988A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20DF38" w14:textId="27DE7AFC" w:rsidR="007A2750" w:rsidRPr="006B2DF0" w:rsidRDefault="002C471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166</w:t>
            </w:r>
            <w:r w:rsidR="00CB2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/>
              </w:rPr>
              <w:t>419</w:t>
            </w:r>
          </w:p>
        </w:tc>
      </w:tr>
      <w:tr w:rsidR="007A2750" w:rsidRPr="006B2DF0" w14:paraId="13946335" w14:textId="77777777" w:rsidTr="003D7A76">
        <w:trPr>
          <w:cantSplit/>
        </w:trPr>
        <w:tc>
          <w:tcPr>
            <w:tcW w:w="2779" w:type="dxa"/>
          </w:tcPr>
          <w:p w14:paraId="15BF98CA" w14:textId="77777777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52804" w14:textId="45716586" w:rsidR="007A2750" w:rsidRPr="006B2DF0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543,558</w:t>
            </w:r>
          </w:p>
        </w:tc>
        <w:tc>
          <w:tcPr>
            <w:tcW w:w="180" w:type="dxa"/>
            <w:vAlign w:val="bottom"/>
          </w:tcPr>
          <w:p w14:paraId="47ED08DB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98682" w14:textId="4CBDFEFA" w:rsidR="007A2750" w:rsidRPr="006B2DF0" w:rsidRDefault="002C471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303</w:t>
            </w:r>
            <w:r w:rsidR="00CB2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015</w:t>
            </w:r>
          </w:p>
        </w:tc>
        <w:tc>
          <w:tcPr>
            <w:tcW w:w="178" w:type="dxa"/>
            <w:vAlign w:val="bottom"/>
          </w:tcPr>
          <w:p w14:paraId="302A17F9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E670EA" w14:textId="3D7FC224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33,274</w:t>
            </w:r>
          </w:p>
        </w:tc>
        <w:tc>
          <w:tcPr>
            <w:tcW w:w="180" w:type="dxa"/>
          </w:tcPr>
          <w:p w14:paraId="7886A974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CF49" w14:textId="7F721B5C" w:rsidR="007A2750" w:rsidRPr="00736D42" w:rsidRDefault="002C471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</w:t>
            </w:r>
            <w:r w:rsidR="00CB210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521</w:t>
            </w:r>
          </w:p>
        </w:tc>
        <w:tc>
          <w:tcPr>
            <w:tcW w:w="180" w:type="dxa"/>
          </w:tcPr>
          <w:p w14:paraId="1C5FFF02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C6C140" w14:textId="4D1A3D20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22,19</w:t>
            </w:r>
            <w:r w:rsidR="00CB566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8F07FB4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D5FF2DB" w14:textId="00399684" w:rsidR="007A2750" w:rsidRPr="00736D42" w:rsidRDefault="002C471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</w:t>
            </w:r>
            <w:r w:rsidR="00CB210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207</w:t>
            </w:r>
          </w:p>
        </w:tc>
        <w:tc>
          <w:tcPr>
            <w:tcW w:w="186" w:type="dxa"/>
          </w:tcPr>
          <w:p w14:paraId="74F4ACEC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99AD31E" w14:textId="06CEAA83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(105,08</w:t>
            </w:r>
            <w:r w:rsidR="00CB566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9B7C5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3A209A0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583643" w14:textId="6490B214" w:rsidR="007A2750" w:rsidRPr="00736D42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2C471F"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</w:t>
            </w:r>
            <w:r w:rsidR="00CB210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2C471F" w:rsidRPr="002C471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741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5267AFD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8FCCD" w14:textId="6CC68686" w:rsidR="007A2750" w:rsidRPr="00736D42" w:rsidRDefault="009B7C5B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B7C5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493,948</w:t>
            </w:r>
          </w:p>
        </w:tc>
        <w:tc>
          <w:tcPr>
            <w:tcW w:w="180" w:type="dxa"/>
          </w:tcPr>
          <w:p w14:paraId="0B17037E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DA30A" w14:textId="19D723C9" w:rsidR="007A2750" w:rsidRPr="006B2DF0" w:rsidRDefault="002C471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313</w:t>
            </w:r>
            <w:r w:rsidR="00CB2100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002</w:t>
            </w:r>
          </w:p>
        </w:tc>
      </w:tr>
      <w:tr w:rsidR="00CA56FB" w:rsidRPr="006B2DF0" w14:paraId="108655CF" w14:textId="77777777" w:rsidTr="00CA56FB">
        <w:trPr>
          <w:cantSplit/>
        </w:trPr>
        <w:tc>
          <w:tcPr>
            <w:tcW w:w="2779" w:type="dxa"/>
          </w:tcPr>
          <w:p w14:paraId="738D1873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EFF5EE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BA7291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CA0CFB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60A6AB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6AB6B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4ACB4F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6692AE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5F627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9100F2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DE2865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2C0746B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C3F22E3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2A1529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7AB6AA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BE5978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97B35E5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CF9937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3592BE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4B72F7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</w:tbl>
    <w:p w14:paraId="38D9D774" w14:textId="43DEE7AF" w:rsidR="00D22BEA" w:rsidRPr="006B2DF0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 w:rsidRPr="006B2DF0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6B2DF0">
        <w:rPr>
          <w:rFonts w:ascii="Angsana New" w:hAnsi="Angsana New"/>
          <w:sz w:val="30"/>
          <w:szCs w:val="30"/>
          <w:cs/>
        </w:rPr>
        <w:t>ในประเทศ</w:t>
      </w:r>
      <w:r w:rsidR="006C237D" w:rsidRPr="006B2DF0">
        <w:rPr>
          <w:rFonts w:ascii="Angsana New" w:hAnsi="Angsana New" w:hint="cs"/>
          <w:sz w:val="30"/>
          <w:szCs w:val="30"/>
          <w:cs/>
        </w:rPr>
        <w:t>ไทย</w:t>
      </w:r>
      <w:r w:rsidRPr="006B2DF0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Pr="00557A48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4ACC8FA" w14:textId="46345A3A" w:rsidR="004C6EE4" w:rsidRPr="006B2DF0" w:rsidRDefault="004C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6B2DF0">
        <w:rPr>
          <w:rFonts w:ascii="Angsana New" w:hAnsi="Angsana New"/>
          <w:cs/>
        </w:rPr>
        <w:br w:type="page"/>
      </w:r>
    </w:p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080"/>
        <w:gridCol w:w="246"/>
        <w:gridCol w:w="1104"/>
        <w:gridCol w:w="267"/>
        <w:gridCol w:w="1173"/>
        <w:gridCol w:w="273"/>
        <w:gridCol w:w="1167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F55AD" w:rsidRPr="006B2DF0" w14:paraId="30134FFB" w14:textId="311AC33F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6E0CDAEC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</w:tcPr>
          <w:p w14:paraId="6AC11DC1" w14:textId="3B208ED8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F55AD" w:rsidRPr="006B2DF0" w14:paraId="79310642" w14:textId="23CD997D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53F732D7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2FD08AB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ขายเครื่องมือและ</w:t>
            </w:r>
          </w:p>
          <w:p w14:paraId="50426136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อุปกรณ์ทางการแพทย์ </w:t>
            </w:r>
          </w:p>
          <w:p w14:paraId="4D6643BD" w14:textId="1D982D5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วัสดุการแพทย์</w:t>
            </w:r>
          </w:p>
        </w:tc>
        <w:tc>
          <w:tcPr>
            <w:tcW w:w="267" w:type="dxa"/>
          </w:tcPr>
          <w:p w14:paraId="67417722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25F440DF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บริการเครื่องมือแพทย์</w:t>
            </w:r>
          </w:p>
          <w:p w14:paraId="3CE659B8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ณ ศูนย์ตรวจการนอนหลับ</w:t>
            </w:r>
          </w:p>
          <w:p w14:paraId="55844C82" w14:textId="3715082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และบริการซ่อมแซม</w:t>
            </w:r>
          </w:p>
        </w:tc>
        <w:tc>
          <w:tcPr>
            <w:tcW w:w="270" w:type="dxa"/>
          </w:tcPr>
          <w:p w14:paraId="4F780C6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524D64E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C6103A9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8AB92F1" w14:textId="0676CE1B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บริการอื่นๆ</w:t>
            </w:r>
          </w:p>
        </w:tc>
        <w:tc>
          <w:tcPr>
            <w:tcW w:w="270" w:type="dxa"/>
          </w:tcPr>
          <w:p w14:paraId="3E5032A0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B196D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1BCD559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218616FF" w14:textId="41B487F5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F55AD" w:rsidRPr="006B2DF0" w14:paraId="56C30272" w14:textId="302CEC29" w:rsidTr="00BF55AD">
        <w:tc>
          <w:tcPr>
            <w:tcW w:w="3312" w:type="dxa"/>
            <w:vAlign w:val="bottom"/>
          </w:tcPr>
          <w:p w14:paraId="5893C365" w14:textId="1439352B" w:rsidR="00BF55AD" w:rsidRPr="006B2DF0" w:rsidRDefault="00BF55AD" w:rsidP="00BF55AD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="008A699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งวดหกเดือน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30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BBECB5" w14:textId="1022A1F4" w:rsidR="00BF55AD" w:rsidRPr="006B2DF0" w:rsidRDefault="002C471F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46" w:type="dxa"/>
          </w:tcPr>
          <w:p w14:paraId="3F74AEA0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A5C05EA" w14:textId="4D6BBC7D" w:rsidR="00BF55AD" w:rsidRPr="006B2DF0" w:rsidRDefault="002C471F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67" w:type="dxa"/>
          </w:tcPr>
          <w:p w14:paraId="375BE163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AE264B6" w14:textId="2AD102E5" w:rsidR="00BF55AD" w:rsidRPr="006B2DF0" w:rsidRDefault="002C471F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73" w:type="dxa"/>
          </w:tcPr>
          <w:p w14:paraId="3A3E7A7A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09ED646E" w14:textId="3D60A24D" w:rsidR="00BF55AD" w:rsidRPr="006B2DF0" w:rsidRDefault="002C471F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733275B9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DB2906" w14:textId="6380D419" w:rsidR="00BF55AD" w:rsidRPr="006B2DF0" w:rsidRDefault="002C471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70" w:type="dxa"/>
          </w:tcPr>
          <w:p w14:paraId="7FC1BDE4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9ED7A0" w14:textId="78166786" w:rsidR="00BF55AD" w:rsidRPr="006B2DF0" w:rsidRDefault="002C471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D673B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DE23C3" w14:textId="516604E7" w:rsidR="00BF55AD" w:rsidRPr="006B2DF0" w:rsidRDefault="002C471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70" w:type="dxa"/>
          </w:tcPr>
          <w:p w14:paraId="12442666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6CAB39" w14:textId="0C28CEB7" w:rsidR="00BF55AD" w:rsidRPr="006B2DF0" w:rsidRDefault="002C471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</w:tr>
      <w:tr w:rsidR="00BF55AD" w:rsidRPr="006B2DF0" w14:paraId="1112532B" w14:textId="77777777" w:rsidTr="00BF55AD">
        <w:tc>
          <w:tcPr>
            <w:tcW w:w="3312" w:type="dxa"/>
          </w:tcPr>
          <w:p w14:paraId="74DFF499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  <w:vAlign w:val="bottom"/>
          </w:tcPr>
          <w:p w14:paraId="5C42FDE0" w14:textId="2DD922F1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B2DF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BF55AD" w:rsidRPr="006B2DF0" w14:paraId="05134A5F" w14:textId="51F18ABD" w:rsidTr="00BF55AD">
        <w:tc>
          <w:tcPr>
            <w:tcW w:w="3312" w:type="dxa"/>
          </w:tcPr>
          <w:p w14:paraId="1241A9C8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B1360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159834B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26B3688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37BF033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6349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EEFD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3CB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218CF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C859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64571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BF55AD" w:rsidRPr="006B2DF0" w14:paraId="5C09962D" w14:textId="366EE74D" w:rsidTr="00BF55AD">
        <w:tc>
          <w:tcPr>
            <w:tcW w:w="3312" w:type="dxa"/>
          </w:tcPr>
          <w:p w14:paraId="5018D462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98A471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3C80408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24A853C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A3C17B2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3A47F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6C97D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40C9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C43D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E0896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C40C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EF0EFC" w:rsidRPr="006B2DF0" w14:paraId="540160C5" w14:textId="063ECB6C" w:rsidTr="001D0254">
        <w:tc>
          <w:tcPr>
            <w:tcW w:w="3312" w:type="dxa"/>
            <w:vAlign w:val="bottom"/>
          </w:tcPr>
          <w:p w14:paraId="76D32758" w14:textId="77777777" w:rsidR="00EF0EFC" w:rsidRPr="006B2DF0" w:rsidRDefault="00EF0EFC" w:rsidP="00EF0EFC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9437F" w14:textId="02AE4316" w:rsidR="00EF0EFC" w:rsidRPr="006B2DF0" w:rsidRDefault="00607DF7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607DF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198,886</w:t>
            </w:r>
          </w:p>
        </w:tc>
        <w:tc>
          <w:tcPr>
            <w:tcW w:w="246" w:type="dxa"/>
            <w:vAlign w:val="bottom"/>
          </w:tcPr>
          <w:p w14:paraId="1BBF219A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E78C8D8" w14:textId="3ED42F7E" w:rsidR="00EF0EFC" w:rsidRPr="00C526FA" w:rsidRDefault="002C471F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279</w:t>
            </w:r>
            <w:r w:rsidR="002B52BC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334</w:t>
            </w:r>
          </w:p>
        </w:tc>
        <w:tc>
          <w:tcPr>
            <w:tcW w:w="267" w:type="dxa"/>
            <w:vAlign w:val="bottom"/>
          </w:tcPr>
          <w:p w14:paraId="4ABDCD47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E78E938" w14:textId="2827D03B" w:rsidR="00EF0EFC" w:rsidRPr="00C526FA" w:rsidRDefault="00607DF7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sz w:val="26"/>
                <w:szCs w:val="26"/>
                <w:lang w:eastAsia="en-GB"/>
              </w:rPr>
              <w:t>6,654</w:t>
            </w:r>
          </w:p>
        </w:tc>
        <w:tc>
          <w:tcPr>
            <w:tcW w:w="273" w:type="dxa"/>
          </w:tcPr>
          <w:p w14:paraId="2F97EDAD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285C1B6" w14:textId="49F4BB65" w:rsidR="00EF0EFC" w:rsidRPr="00C526FA" w:rsidRDefault="002C471F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</w:t>
            </w:r>
            <w:r w:rsidR="002B52BC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071</w:t>
            </w:r>
          </w:p>
        </w:tc>
        <w:tc>
          <w:tcPr>
            <w:tcW w:w="270" w:type="dxa"/>
            <w:vAlign w:val="bottom"/>
          </w:tcPr>
          <w:p w14:paraId="10656858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0A9F3" w14:textId="0325B7F5" w:rsidR="00EF0EFC" w:rsidRPr="00C526FA" w:rsidRDefault="00607DF7" w:rsidP="00774325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sz w:val="26"/>
                <w:szCs w:val="26"/>
                <w:lang w:eastAsia="en-GB"/>
              </w:rPr>
              <w:t>1,840</w:t>
            </w:r>
          </w:p>
        </w:tc>
        <w:tc>
          <w:tcPr>
            <w:tcW w:w="270" w:type="dxa"/>
            <w:vAlign w:val="bottom"/>
          </w:tcPr>
          <w:p w14:paraId="206488AD" w14:textId="77777777" w:rsidR="00EF0EFC" w:rsidRPr="00C526FA" w:rsidRDefault="00EF0EFC" w:rsidP="00774325">
            <w:pPr>
              <w:pStyle w:val="acctfourfigures"/>
              <w:tabs>
                <w:tab w:val="decimal" w:pos="340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C0D91" w14:textId="5D591223" w:rsidR="00EF0EFC" w:rsidRPr="00C526FA" w:rsidRDefault="002B52BC" w:rsidP="00EF0EF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8F48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A57221" w14:textId="0B919CAA" w:rsidR="00EF0EFC" w:rsidRPr="006B2DF0" w:rsidRDefault="00607DF7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sz w:val="26"/>
                <w:szCs w:val="26"/>
                <w:lang w:eastAsia="en-GB"/>
              </w:rPr>
              <w:t>207,380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B1B0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EA4A2" w14:textId="5E37859B" w:rsidR="00EF0EFC" w:rsidRPr="006B2DF0" w:rsidRDefault="002C471F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287</w:t>
            </w:r>
            <w:r w:rsidR="002B52BC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405</w:t>
            </w:r>
          </w:p>
        </w:tc>
      </w:tr>
      <w:tr w:rsidR="00495E76" w:rsidRPr="006B2DF0" w14:paraId="1DCBDB49" w14:textId="76CEAFBE" w:rsidTr="001D0254">
        <w:tc>
          <w:tcPr>
            <w:tcW w:w="3312" w:type="dxa"/>
            <w:vAlign w:val="bottom"/>
          </w:tcPr>
          <w:p w14:paraId="53EA5163" w14:textId="77777777" w:rsidR="00495E76" w:rsidRPr="006B2DF0" w:rsidRDefault="00495E76" w:rsidP="00495E76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121CC4B7" w:rsidR="00495E76" w:rsidRPr="006B2DF0" w:rsidRDefault="00495E76" w:rsidP="00495E7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495E76" w:rsidRPr="006B2DF0" w:rsidRDefault="00495E76" w:rsidP="00495E76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40C68176" w:rsidR="00495E76" w:rsidRPr="00C526FA" w:rsidRDefault="00495E76" w:rsidP="00495E7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495E76" w:rsidRPr="00C526FA" w:rsidRDefault="00495E76" w:rsidP="00495E76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2B3AE6F2" w:rsidR="00495E76" w:rsidRPr="00C526FA" w:rsidRDefault="00495E76" w:rsidP="00495E7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sz w:val="26"/>
                <w:szCs w:val="26"/>
                <w:lang w:eastAsia="en-GB"/>
              </w:rPr>
              <w:t>2,725</w:t>
            </w:r>
          </w:p>
        </w:tc>
        <w:tc>
          <w:tcPr>
            <w:tcW w:w="273" w:type="dxa"/>
          </w:tcPr>
          <w:p w14:paraId="65B3DE9F" w14:textId="77777777" w:rsidR="00495E76" w:rsidRPr="00C526FA" w:rsidRDefault="00495E76" w:rsidP="00495E76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35C50536" w:rsidR="00495E76" w:rsidRPr="00C526FA" w:rsidRDefault="00495E76" w:rsidP="00495E7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396</w:t>
            </w:r>
          </w:p>
        </w:tc>
        <w:tc>
          <w:tcPr>
            <w:tcW w:w="270" w:type="dxa"/>
            <w:vAlign w:val="bottom"/>
          </w:tcPr>
          <w:p w14:paraId="30AB87F6" w14:textId="77777777" w:rsidR="00495E76" w:rsidRPr="00C526FA" w:rsidRDefault="00495E76" w:rsidP="00495E76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106C505B" w:rsidR="00495E76" w:rsidRPr="00C526FA" w:rsidRDefault="00495E76" w:rsidP="00495E7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sz w:val="26"/>
                <w:szCs w:val="26"/>
                <w:lang w:eastAsia="en-GB"/>
              </w:rPr>
              <w:t>14,417</w:t>
            </w:r>
          </w:p>
        </w:tc>
        <w:tc>
          <w:tcPr>
            <w:tcW w:w="270" w:type="dxa"/>
            <w:vAlign w:val="bottom"/>
          </w:tcPr>
          <w:p w14:paraId="705874E8" w14:textId="77777777" w:rsidR="00495E76" w:rsidRPr="00C526FA" w:rsidRDefault="00495E76" w:rsidP="00495E76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0521C6A4" w:rsidR="00495E76" w:rsidRPr="00C526FA" w:rsidRDefault="00495E76" w:rsidP="00495E7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FDBE3" w14:textId="77777777" w:rsidR="00495E76" w:rsidRPr="006B2DF0" w:rsidRDefault="00495E76" w:rsidP="00495E7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E342D3" w14:textId="7EF3AE45" w:rsidR="00495E76" w:rsidRPr="006B2DF0" w:rsidRDefault="00495E76" w:rsidP="00495E7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sz w:val="26"/>
                <w:szCs w:val="26"/>
                <w:lang w:eastAsia="en-GB"/>
              </w:rPr>
              <w:t>17,142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9114" w14:textId="77777777" w:rsidR="00495E76" w:rsidRPr="006B2DF0" w:rsidRDefault="00495E76" w:rsidP="00495E76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90481" w14:textId="4F5D54E0" w:rsidR="00495E76" w:rsidRPr="006B2DF0" w:rsidRDefault="00495E76" w:rsidP="00495E7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13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577</w:t>
            </w:r>
          </w:p>
        </w:tc>
      </w:tr>
      <w:tr w:rsidR="00EF0EFC" w:rsidRPr="006B2DF0" w14:paraId="17461825" w14:textId="106ECC11" w:rsidTr="001D0254">
        <w:tc>
          <w:tcPr>
            <w:tcW w:w="3312" w:type="dxa"/>
          </w:tcPr>
          <w:p w14:paraId="30A837B8" w14:textId="77777777" w:rsidR="00EF0EFC" w:rsidRPr="006B2DF0" w:rsidRDefault="00EF0EFC" w:rsidP="00EF0EFC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60A6DC80" w:rsidR="00EF0EFC" w:rsidRPr="006B2DF0" w:rsidRDefault="00607DF7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198,886</w:t>
            </w:r>
          </w:p>
        </w:tc>
        <w:tc>
          <w:tcPr>
            <w:tcW w:w="246" w:type="dxa"/>
          </w:tcPr>
          <w:p w14:paraId="621FE933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730A6962" w:rsidR="00EF0EFC" w:rsidRPr="00C526FA" w:rsidRDefault="002C471F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279</w:t>
            </w:r>
            <w:r w:rsidR="002B52BC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334</w:t>
            </w:r>
          </w:p>
        </w:tc>
        <w:tc>
          <w:tcPr>
            <w:tcW w:w="267" w:type="dxa"/>
          </w:tcPr>
          <w:p w14:paraId="6F1F8A20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65BC93FB" w:rsidR="00EF0EFC" w:rsidRPr="00C526FA" w:rsidRDefault="00607DF7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9,379</w:t>
            </w:r>
          </w:p>
        </w:tc>
        <w:tc>
          <w:tcPr>
            <w:tcW w:w="273" w:type="dxa"/>
          </w:tcPr>
          <w:p w14:paraId="124B3CB3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697EC761" w:rsidR="00EF0EFC" w:rsidRPr="00C526FA" w:rsidRDefault="002C471F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15</w:t>
            </w:r>
            <w:r w:rsidR="002B52BC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467</w:t>
            </w:r>
          </w:p>
        </w:tc>
        <w:tc>
          <w:tcPr>
            <w:tcW w:w="270" w:type="dxa"/>
          </w:tcPr>
          <w:p w14:paraId="023C965C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384A6FBF" w:rsidR="00EF0EFC" w:rsidRPr="00C526FA" w:rsidRDefault="00607DF7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16,257</w:t>
            </w:r>
          </w:p>
        </w:tc>
        <w:tc>
          <w:tcPr>
            <w:tcW w:w="270" w:type="dxa"/>
          </w:tcPr>
          <w:p w14:paraId="478366DE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33AD6B0A" w:rsidR="00EF0EFC" w:rsidRPr="00C526FA" w:rsidRDefault="002C471F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6</w:t>
            </w:r>
            <w:r w:rsidR="002B52BC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56D1D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7AB28" w14:textId="41F4DD55" w:rsidR="00EF0EFC" w:rsidRPr="006B2DF0" w:rsidRDefault="00607DF7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07DF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224,522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37728A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75DC1" w14:textId="67A10EB4" w:rsidR="00EF0EFC" w:rsidRPr="006B2DF0" w:rsidRDefault="002C471F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300</w:t>
            </w:r>
            <w:r w:rsidR="002B52BC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2C471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982</w:t>
            </w:r>
          </w:p>
        </w:tc>
      </w:tr>
    </w:tbl>
    <w:p w14:paraId="7718F3B1" w14:textId="77777777" w:rsidR="00F7477C" w:rsidRPr="006B2DF0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424A29B9" w:rsidR="00F7477C" w:rsidRPr="006B2DF0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  <w:cs/>
        </w:rPr>
        <w:sectPr w:rsidR="00F7477C" w:rsidRPr="006B2DF0" w:rsidSect="00CF1A4A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6279C42A" w:rsidR="00DC794B" w:rsidRPr="006B2DF0" w:rsidRDefault="00DC794B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5D11DD" w:rsidRDefault="00DC794B" w:rsidP="005D1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3AD0782" w14:textId="5047BAB8" w:rsidR="00DC794B" w:rsidRPr="006B2DF0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 w:rsidRPr="006B2DF0">
        <w:rPr>
          <w:rFonts w:ascii="Angsana New" w:hAnsi="Angsana New"/>
          <w:sz w:val="30"/>
          <w:szCs w:val="30"/>
        </w:rPr>
        <w:t xml:space="preserve">    </w:t>
      </w:r>
      <w:r w:rsidRPr="006B2DF0">
        <w:rPr>
          <w:rFonts w:ascii="Angsana New" w:hAnsi="Angsana New"/>
          <w:sz w:val="30"/>
          <w:szCs w:val="30"/>
          <w:cs/>
        </w:rPr>
        <w:t>ถ่วงน้ำหนักที่คาดไว้</w:t>
      </w:r>
      <w:r w:rsidR="003323A7">
        <w:rPr>
          <w:rFonts w:ascii="Angsana New" w:hAnsi="Angsana New" w:hint="cs"/>
          <w:sz w:val="30"/>
          <w:szCs w:val="30"/>
          <w:cs/>
        </w:rPr>
        <w:t>จะเกิดขึ้นกับกำไร</w:t>
      </w:r>
      <w:r w:rsidRPr="006B2DF0">
        <w:rPr>
          <w:rFonts w:ascii="Angsana New" w:hAnsi="Angsana New"/>
          <w:sz w:val="30"/>
          <w:szCs w:val="30"/>
          <w:cs/>
        </w:rPr>
        <w:t>ก่อนภาษี</w:t>
      </w:r>
      <w:r w:rsidR="003323A7">
        <w:rPr>
          <w:rFonts w:ascii="Angsana New" w:hAnsi="Angsana New" w:hint="cs"/>
          <w:sz w:val="30"/>
          <w:szCs w:val="30"/>
          <w:cs/>
        </w:rPr>
        <w:t>เงินได้</w:t>
      </w:r>
      <w:r w:rsidRPr="006B2DF0">
        <w:rPr>
          <w:rFonts w:ascii="Angsana New" w:hAnsi="Angsana New"/>
          <w:sz w:val="30"/>
          <w:szCs w:val="30"/>
          <w:cs/>
        </w:rPr>
        <w:t>ของงวดระหว่างกาล อัตราภาษีเงิ</w:t>
      </w:r>
      <w:r w:rsidR="00764D76" w:rsidRPr="006B2DF0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6B2DF0">
        <w:rPr>
          <w:rFonts w:ascii="Angsana New" w:hAnsi="Angsana New"/>
          <w:sz w:val="30"/>
          <w:szCs w:val="30"/>
          <w:cs/>
        </w:rPr>
        <w:t>ของ</w:t>
      </w:r>
      <w:r w:rsidR="003323A7">
        <w:rPr>
          <w:rFonts w:ascii="Angsana New" w:hAnsi="Angsana New"/>
          <w:sz w:val="30"/>
          <w:szCs w:val="30"/>
          <w:cs/>
        </w:rPr>
        <w:br/>
      </w:r>
      <w:r w:rsidR="00614789" w:rsidRPr="006B2DF0">
        <w:rPr>
          <w:rFonts w:ascii="Angsana New" w:hAnsi="Angsana New"/>
          <w:sz w:val="30"/>
          <w:szCs w:val="30"/>
          <w:cs/>
        </w:rPr>
        <w:t>กลุ่มบริษัท</w:t>
      </w:r>
      <w:r w:rsidR="00E70F70" w:rsidRPr="006B2DF0">
        <w:rPr>
          <w:rFonts w:ascii="Angsana New" w:hAnsi="Angsana New"/>
          <w:sz w:val="30"/>
          <w:szCs w:val="30"/>
          <w:cs/>
        </w:rPr>
        <w:t>และบริษัท</w:t>
      </w:r>
      <w:r w:rsidRPr="006B2DF0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8A6992">
        <w:rPr>
          <w:rFonts w:ascii="Angsana New" w:hAnsi="Angsana New" w:hint="cs"/>
          <w:sz w:val="30"/>
          <w:szCs w:val="30"/>
          <w:cs/>
        </w:rPr>
        <w:t>หก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C471F" w:rsidRPr="002C471F">
        <w:rPr>
          <w:rFonts w:ascii="Angsana New" w:hAnsi="Angsana New" w:hint="cs"/>
          <w:sz w:val="30"/>
          <w:szCs w:val="30"/>
        </w:rPr>
        <w:t>30</w:t>
      </w:r>
      <w:r w:rsidR="008A6992">
        <w:rPr>
          <w:rFonts w:ascii="Angsana New" w:hAnsi="Angsana New" w:hint="cs"/>
          <w:sz w:val="30"/>
          <w:szCs w:val="30"/>
        </w:rPr>
        <w:t xml:space="preserve"> </w:t>
      </w:r>
      <w:r w:rsidR="008A6992">
        <w:rPr>
          <w:rFonts w:ascii="Angsana New" w:hAnsi="Angsana New" w:hint="cs"/>
          <w:sz w:val="30"/>
          <w:szCs w:val="30"/>
          <w:cs/>
        </w:rPr>
        <w:t>มิถุนายน</w:t>
      </w:r>
      <w:r w:rsidR="005A48A0">
        <w:rPr>
          <w:rFonts w:ascii="Angsana New" w:hAnsi="Angsana New" w:hint="cs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 w:hint="cs"/>
          <w:sz w:val="30"/>
          <w:szCs w:val="30"/>
        </w:rPr>
        <w:t>2569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B71E6" w:rsidRPr="00907115">
        <w:rPr>
          <w:rFonts w:ascii="Angsana New" w:hAnsi="Angsana New" w:hint="cs"/>
          <w:sz w:val="30"/>
          <w:szCs w:val="30"/>
          <w:cs/>
        </w:rPr>
        <w:t>คือ</w:t>
      </w:r>
      <w:r w:rsidR="00DE0B58">
        <w:rPr>
          <w:rFonts w:ascii="Angsana New" w:hAnsi="Angsana New"/>
          <w:sz w:val="30"/>
          <w:szCs w:val="30"/>
          <w:cs/>
        </w:rPr>
        <w:br/>
      </w:r>
      <w:r w:rsidR="000E27A7" w:rsidRPr="002C471F">
        <w:rPr>
          <w:rFonts w:ascii="Angsana New" w:hAnsi="Angsana New" w:hint="cs"/>
          <w:sz w:val="30"/>
          <w:szCs w:val="30"/>
          <w:cs/>
        </w:rPr>
        <w:t>มากกว่า</w:t>
      </w:r>
      <w:r w:rsidR="003B71E6" w:rsidRPr="002C471F">
        <w:rPr>
          <w:rFonts w:ascii="Angsana New" w:hAnsi="Angsana New" w:hint="cs"/>
          <w:sz w:val="30"/>
          <w:szCs w:val="30"/>
          <w:cs/>
        </w:rPr>
        <w:t>ร้อยละ</w:t>
      </w:r>
      <w:bookmarkStart w:id="5" w:name="_Hlk203571861"/>
      <w:r w:rsidR="000E27A7" w:rsidRPr="002C471F">
        <w:rPr>
          <w:rFonts w:ascii="Angsana New" w:hAnsi="Angsana New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100</w:t>
      </w:r>
      <w:r w:rsidR="00212EA0" w:rsidRPr="006B2DF0">
        <w:rPr>
          <w:rFonts w:ascii="Angsana New" w:hAnsi="Angsana New"/>
          <w:sz w:val="30"/>
          <w:szCs w:val="30"/>
        </w:rPr>
        <w:t xml:space="preserve"> </w:t>
      </w:r>
      <w:bookmarkEnd w:id="5"/>
      <w:r w:rsidR="003B71E6" w:rsidRPr="006B2DF0">
        <w:rPr>
          <w:rFonts w:ascii="Angsana New" w:hAnsi="Angsana New" w:hint="cs"/>
          <w:sz w:val="30"/>
          <w:szCs w:val="30"/>
          <w:cs/>
        </w:rPr>
        <w:t>และร้อยละ</w:t>
      </w:r>
      <w:r w:rsidR="000E27A7">
        <w:rPr>
          <w:rFonts w:ascii="Angsana New" w:hAnsi="Angsana New"/>
          <w:sz w:val="30"/>
          <w:szCs w:val="30"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13</w:t>
      </w:r>
      <w:r w:rsidR="000E27A7">
        <w:rPr>
          <w:rFonts w:ascii="Angsana New" w:hAnsi="Angsana New"/>
          <w:sz w:val="30"/>
          <w:szCs w:val="30"/>
        </w:rPr>
        <w:t>.</w:t>
      </w:r>
      <w:r w:rsidR="002C471F" w:rsidRPr="002C471F">
        <w:rPr>
          <w:rFonts w:ascii="Angsana New" w:hAnsi="Angsana New"/>
          <w:sz w:val="30"/>
          <w:szCs w:val="30"/>
        </w:rPr>
        <w:t>7</w:t>
      </w:r>
      <w:r w:rsidR="002C471F">
        <w:rPr>
          <w:rFonts w:ascii="Angsana New" w:hAnsi="Angsana New"/>
          <w:sz w:val="30"/>
          <w:szCs w:val="30"/>
        </w:rPr>
        <w:t>5</w:t>
      </w:r>
      <w:r w:rsidR="00682C1A" w:rsidRPr="006B2DF0">
        <w:rPr>
          <w:rFonts w:ascii="Angsana New" w:hAnsi="Angsana New"/>
          <w:sz w:val="30"/>
          <w:szCs w:val="30"/>
        </w:rPr>
        <w:t xml:space="preserve"> </w:t>
      </w:r>
      <w:r w:rsidR="003B71E6" w:rsidRPr="006B2DF0">
        <w:rPr>
          <w:rFonts w:ascii="Angsana New" w:hAnsi="Angsana New" w:hint="cs"/>
          <w:sz w:val="30"/>
          <w:szCs w:val="30"/>
          <w:cs/>
        </w:rPr>
        <w:t>ตามลำดับ</w:t>
      </w:r>
      <w:r w:rsidR="008E76F4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6B2DF0">
        <w:rPr>
          <w:rFonts w:ascii="Angsana New" w:hAnsi="Angsana New"/>
          <w:i/>
          <w:iCs/>
          <w:sz w:val="30"/>
          <w:szCs w:val="30"/>
        </w:rPr>
        <w:t>(</w:t>
      </w:r>
      <w:r w:rsidR="002C471F" w:rsidRPr="002C471F">
        <w:rPr>
          <w:rFonts w:ascii="Angsana New" w:hAnsi="Angsana New"/>
          <w:i/>
          <w:iCs/>
          <w:sz w:val="30"/>
          <w:szCs w:val="30"/>
        </w:rPr>
        <w:t>2568</w:t>
      </w:r>
      <w:r w:rsidR="008E76F4" w:rsidRPr="006B2DF0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2C471F" w:rsidRPr="002C471F">
        <w:rPr>
          <w:rFonts w:ascii="Angsana New" w:hAnsi="Angsana New"/>
          <w:i/>
          <w:iCs/>
          <w:sz w:val="30"/>
          <w:szCs w:val="30"/>
        </w:rPr>
        <w:t>2</w:t>
      </w:r>
      <w:r w:rsidR="00F424A1">
        <w:rPr>
          <w:rFonts w:ascii="Angsana New" w:hAnsi="Angsana New"/>
          <w:i/>
          <w:iCs/>
          <w:sz w:val="30"/>
          <w:szCs w:val="30"/>
        </w:rPr>
        <w:t>.</w:t>
      </w:r>
      <w:r w:rsidR="002C471F" w:rsidRPr="002C471F">
        <w:rPr>
          <w:rFonts w:ascii="Angsana New" w:hAnsi="Angsana New"/>
          <w:i/>
          <w:iCs/>
          <w:sz w:val="30"/>
          <w:szCs w:val="30"/>
        </w:rPr>
        <w:t>67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2C471F" w:rsidRPr="002C471F">
        <w:rPr>
          <w:rFonts w:ascii="Angsana New" w:hAnsi="Angsana New"/>
          <w:i/>
          <w:iCs/>
          <w:sz w:val="30"/>
          <w:szCs w:val="30"/>
        </w:rPr>
        <w:t>20</w:t>
      </w:r>
      <w:r w:rsidR="00F424A1">
        <w:rPr>
          <w:rFonts w:ascii="Angsana New" w:hAnsi="Angsana New"/>
          <w:i/>
          <w:iCs/>
          <w:sz w:val="30"/>
          <w:szCs w:val="30"/>
        </w:rPr>
        <w:t>.</w:t>
      </w:r>
      <w:r w:rsidR="002C471F" w:rsidRPr="002C471F">
        <w:rPr>
          <w:rFonts w:ascii="Angsana New" w:hAnsi="Angsana New"/>
          <w:i/>
          <w:iCs/>
          <w:sz w:val="30"/>
          <w:szCs w:val="30"/>
        </w:rPr>
        <w:t>89</w:t>
      </w:r>
      <w:r w:rsidR="008E76F4" w:rsidRPr="006B2DF0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6B2DF0">
        <w:rPr>
          <w:rFonts w:ascii="Angsana New" w:hAnsi="Angsana New"/>
          <w:i/>
          <w:iCs/>
          <w:sz w:val="30"/>
          <w:szCs w:val="30"/>
        </w:rPr>
        <w:t>)</w:t>
      </w:r>
      <w:r w:rsidR="00F3778C" w:rsidRPr="006B2DF0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6B2DF0">
        <w:rPr>
          <w:rFonts w:ascii="Angsana New" w:hAnsi="Angsana New"/>
          <w:sz w:val="30"/>
          <w:szCs w:val="30"/>
          <w:cs/>
        </w:rPr>
        <w:t>การเปลี่ยนแปลง</w:t>
      </w:r>
      <w:r w:rsidR="00082BF5">
        <w:rPr>
          <w:rFonts w:ascii="Angsana New" w:hAnsi="Angsana New"/>
          <w:sz w:val="30"/>
          <w:szCs w:val="30"/>
          <w:cs/>
        </w:rPr>
        <w:br/>
      </w:r>
      <w:r w:rsidR="00614789" w:rsidRPr="006B2DF0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6B2DF0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6B2DF0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2FEADEF7" w14:textId="77777777" w:rsidR="00157CC7" w:rsidRPr="005D11DD" w:rsidRDefault="00157CC7" w:rsidP="005D1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7F94D5C" w14:textId="24DE1C59" w:rsidR="00BD163E" w:rsidRDefault="00BD163E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60F0972" w14:textId="77777777" w:rsidR="00BD163E" w:rsidRPr="00BC28A5" w:rsidRDefault="00BD163E" w:rsidP="00BD16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170"/>
        <w:gridCol w:w="231"/>
        <w:gridCol w:w="1313"/>
      </w:tblGrid>
      <w:tr w:rsidR="00DD6433" w:rsidRPr="00AF35DC" w14:paraId="714F6D1E" w14:textId="77777777" w:rsidTr="00187891">
        <w:trPr>
          <w:tblHeader/>
        </w:trPr>
        <w:tc>
          <w:tcPr>
            <w:tcW w:w="3060" w:type="dxa"/>
            <w:vAlign w:val="bottom"/>
          </w:tcPr>
          <w:p w14:paraId="0944794A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2EDC102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6123B40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5477D1B4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3B4BCDC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17BE0EEE" w14:textId="77777777" w:rsidR="00DD6433" w:rsidRPr="00AF35DC" w:rsidDel="00D43E7A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5D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D6433" w:rsidRPr="00AF35DC" w14:paraId="32A82B67" w14:textId="77777777" w:rsidTr="00187891">
        <w:trPr>
          <w:tblHeader/>
        </w:trPr>
        <w:tc>
          <w:tcPr>
            <w:tcW w:w="3060" w:type="dxa"/>
          </w:tcPr>
          <w:p w14:paraId="0F19FBA2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2D72055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005CB5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F16119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126D1A7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14:paraId="6945B7C7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35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433" w:rsidRPr="00AF35DC" w14:paraId="2C8E108D" w14:textId="77777777" w:rsidTr="00187891">
        <w:tc>
          <w:tcPr>
            <w:tcW w:w="3060" w:type="dxa"/>
          </w:tcPr>
          <w:p w14:paraId="7895EDA6" w14:textId="2FB6C4E6" w:rsidR="00DD6433" w:rsidRPr="003C4E59" w:rsidRDefault="002C471F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10" w:type="dxa"/>
          </w:tcPr>
          <w:p w14:paraId="2ACAF457" w14:textId="77777777" w:rsidR="00DD6433" w:rsidRPr="003C4E59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470C6AF9" w14:textId="77777777" w:rsidR="00DD6433" w:rsidRPr="003C4E59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4270A33B" w14:textId="77777777" w:rsidR="00DD6433" w:rsidRPr="003C4E59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1" w:type="dxa"/>
          </w:tcPr>
          <w:p w14:paraId="7632E0ED" w14:textId="77777777" w:rsidR="00DD6433" w:rsidRPr="003C4E59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</w:tcPr>
          <w:p w14:paraId="18EBE3C7" w14:textId="77777777" w:rsidR="00DD6433" w:rsidRPr="003C4E59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D6433" w:rsidRPr="00AF35DC" w14:paraId="2A410844" w14:textId="77777777" w:rsidTr="00187891">
        <w:tc>
          <w:tcPr>
            <w:tcW w:w="3060" w:type="dxa"/>
          </w:tcPr>
          <w:p w14:paraId="611DC118" w14:textId="03522516" w:rsidR="00DD6433" w:rsidRPr="003C4E59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F08E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F08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D85A7AF" w14:textId="630B7A84" w:rsidR="00DD6433" w:rsidRPr="003C4E59" w:rsidRDefault="002C471F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D6433" w:rsidRPr="00BF08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6433" w:rsidRPr="00BF08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10" w:type="dxa"/>
          </w:tcPr>
          <w:p w14:paraId="1B7EC8FB" w14:textId="13B26562" w:rsidR="00DD6433" w:rsidRPr="003C4E59" w:rsidRDefault="002C471F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D6433" w:rsidRPr="00BF08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10B9" w:rsidRPr="00BF08E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DD6433" w:rsidRPr="00BF08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69F107F1" w14:textId="25A83A5E" w:rsidR="00DD6433" w:rsidRPr="003C4E59" w:rsidRDefault="002C471F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7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D6433" w:rsidRPr="00BF08E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31" w:type="dxa"/>
          </w:tcPr>
          <w:p w14:paraId="5ECAA2AF" w14:textId="77777777" w:rsidR="00DD6433" w:rsidRPr="003C4E59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</w:tcPr>
          <w:p w14:paraId="1ECFF043" w14:textId="0C87C73B" w:rsidR="00DD6433" w:rsidRPr="003C4E59" w:rsidRDefault="002C471F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D6433" w:rsidRPr="00BF08E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DD6433" w:rsidRPr="00AF35DC" w14:paraId="3CC4A068" w14:textId="77777777" w:rsidTr="00187891">
        <w:tc>
          <w:tcPr>
            <w:tcW w:w="3060" w:type="dxa"/>
          </w:tcPr>
          <w:p w14:paraId="1BE6EEF3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699661" w14:textId="77777777" w:rsidR="00DD6433" w:rsidRPr="001004B3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3EBAC042" w14:textId="77777777" w:rsidR="00DD6433" w:rsidRPr="001004B3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1D6E8696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42DDD78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E96082D" w14:textId="77777777" w:rsidR="00DD6433" w:rsidRPr="00AF35DC" w:rsidRDefault="00DD6433" w:rsidP="001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33" w:rsidRPr="00AF35DC" w14:paraId="4AD10093" w14:textId="77777777" w:rsidTr="00187891">
        <w:tc>
          <w:tcPr>
            <w:tcW w:w="3060" w:type="dxa"/>
          </w:tcPr>
          <w:p w14:paraId="5E4A8B7F" w14:textId="2C8FB226" w:rsidR="00DD6433" w:rsidRPr="00AF35DC" w:rsidRDefault="002C471F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6CD67F8B" w14:textId="77777777" w:rsidR="00DD6433" w:rsidRPr="001004B3" w:rsidRDefault="00DD6433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7BE7F3B9" w14:textId="77777777" w:rsidR="00DD6433" w:rsidRPr="001004B3" w:rsidRDefault="00DD6433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0C7E06B5" w14:textId="77777777" w:rsidR="00DD6433" w:rsidRPr="00AF35DC" w:rsidRDefault="00DD6433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9D40307" w14:textId="77777777" w:rsidR="00DD6433" w:rsidRPr="00AF35DC" w:rsidRDefault="00DD6433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5850301" w14:textId="77777777" w:rsidR="00DD6433" w:rsidRPr="00AF35DC" w:rsidRDefault="00DD6433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433" w:rsidRPr="00AF35DC" w14:paraId="64C221E4" w14:textId="77777777" w:rsidTr="00187891">
        <w:tc>
          <w:tcPr>
            <w:tcW w:w="3060" w:type="dxa"/>
          </w:tcPr>
          <w:p w14:paraId="4F0FDE9E" w14:textId="0BF88E7E" w:rsidR="00DD6433" w:rsidRPr="00AF35DC" w:rsidRDefault="00DD6433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35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2EDC3DB9" w14:textId="0F035E2D" w:rsidR="00DD6433" w:rsidRPr="001004B3" w:rsidRDefault="002C471F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6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64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5238B261" w14:textId="3B316538" w:rsidR="00DD6433" w:rsidRPr="001004B3" w:rsidRDefault="002C471F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D6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64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4201AB6" w14:textId="5D4A0F1A" w:rsidR="00DD6433" w:rsidRPr="00AF35DC" w:rsidRDefault="002C471F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7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D6433" w:rsidRPr="00AF35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3EADB267" w14:textId="77777777" w:rsidR="00DD6433" w:rsidRPr="00AF35DC" w:rsidRDefault="00DD6433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8A1DDAE" w14:textId="357A757C" w:rsidR="00DD6433" w:rsidRPr="00AF35DC" w:rsidRDefault="002C471F" w:rsidP="00DD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DD643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C471F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</w:tbl>
    <w:p w14:paraId="1596594F" w14:textId="77777777" w:rsidR="00BD163E" w:rsidRPr="00BC28A5" w:rsidRDefault="00BD163E" w:rsidP="00BD16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233F728" w14:textId="1064D984" w:rsidR="00DA46AF" w:rsidRPr="006B2DF0" w:rsidRDefault="00397A42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7F580D2" w14:textId="77777777" w:rsidR="00E135E0" w:rsidRPr="006B2DF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826D7D" w14:textId="4E2EE434" w:rsidR="00E135E0" w:rsidRPr="006B2DF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DF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FAF3717" w14:textId="77777777" w:rsidR="00E135E0" w:rsidRPr="006B2DF0" w:rsidRDefault="00E135E0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58803F" w14:textId="65421508" w:rsidR="00E135E0" w:rsidRPr="006B2DF0" w:rsidRDefault="004A3884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014C5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รวมถึง</w:t>
      </w:r>
      <w:r w:rsidRPr="006B2DF0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B2DF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FBE308" w14:textId="77777777" w:rsidR="0007775D" w:rsidRPr="006B2DF0" w:rsidRDefault="0007775D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819"/>
        <w:gridCol w:w="281"/>
        <w:gridCol w:w="2054"/>
        <w:gridCol w:w="239"/>
        <w:gridCol w:w="2007"/>
      </w:tblGrid>
      <w:tr w:rsidR="009311AB" w:rsidRPr="006B2DF0" w14:paraId="4AD0F835" w14:textId="77777777" w:rsidTr="00427C53">
        <w:trPr>
          <w:tblHeader/>
        </w:trPr>
        <w:tc>
          <w:tcPr>
            <w:tcW w:w="2059" w:type="pct"/>
          </w:tcPr>
          <w:p w14:paraId="63437E47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2F5048F4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60B8658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3" w:type="pct"/>
            <w:gridSpan w:val="3"/>
          </w:tcPr>
          <w:p w14:paraId="57ED6F3A" w14:textId="04B0E2B0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1AB" w:rsidRPr="006B2DF0" w14:paraId="7CEB4B55" w14:textId="77777777" w:rsidTr="00427C53">
        <w:trPr>
          <w:tblHeader/>
        </w:trPr>
        <w:tc>
          <w:tcPr>
            <w:tcW w:w="2059" w:type="pct"/>
          </w:tcPr>
          <w:p w14:paraId="4DD4544C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65B2D72D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8F5C4F3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pct"/>
          </w:tcPr>
          <w:p w14:paraId="27914B76" w14:textId="5F8F9FF7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0" w:type="pct"/>
            <w:vAlign w:val="center"/>
          </w:tcPr>
          <w:p w14:paraId="0C08B5A7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452D7B98" w14:textId="0C208564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311AB" w:rsidRPr="006B2DF0" w14:paraId="00A92E88" w14:textId="77777777" w:rsidTr="00427C53">
        <w:trPr>
          <w:tblHeader/>
        </w:trPr>
        <w:tc>
          <w:tcPr>
            <w:tcW w:w="2059" w:type="pct"/>
          </w:tcPr>
          <w:p w14:paraId="636DEE06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0B51533F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9F33D0D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pct"/>
          </w:tcPr>
          <w:p w14:paraId="5F4DEA58" w14:textId="1F30859C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  <w:p w14:paraId="6C63A114" w14:textId="77777777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1379F929" w14:textId="334EAD85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30" w:type="pct"/>
            <w:vAlign w:val="center"/>
          </w:tcPr>
          <w:p w14:paraId="495860C7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184D6A3C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232CCA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CE4DB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DB1AF9" w14:textId="7E93B99C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311AB" w:rsidRPr="006B2DF0" w14:paraId="131A49ED" w14:textId="77777777" w:rsidTr="00427C53">
        <w:trPr>
          <w:tblHeader/>
        </w:trPr>
        <w:tc>
          <w:tcPr>
            <w:tcW w:w="2059" w:type="pct"/>
          </w:tcPr>
          <w:p w14:paraId="12E72312" w14:textId="10F53941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48391C1E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51F875AD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3" w:type="pct"/>
            <w:gridSpan w:val="3"/>
          </w:tcPr>
          <w:p w14:paraId="1F151BC9" w14:textId="7582BD8D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311AB" w:rsidRPr="006B2DF0" w14:paraId="22749DD3" w14:textId="77777777" w:rsidTr="00427C53">
        <w:tc>
          <w:tcPr>
            <w:tcW w:w="2656" w:type="pct"/>
            <w:gridSpan w:val="3"/>
          </w:tcPr>
          <w:p w14:paraId="29812E73" w14:textId="4FE4EF9A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19" w:type="pct"/>
          </w:tcPr>
          <w:p w14:paraId="5BDFB4C3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268584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5A158525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291B1073" w14:textId="77777777" w:rsidTr="00427C53">
        <w:tc>
          <w:tcPr>
            <w:tcW w:w="2656" w:type="pct"/>
            <w:gridSpan w:val="3"/>
          </w:tcPr>
          <w:p w14:paraId="6ED75A74" w14:textId="5F8C7BF3" w:rsidR="009311AB" w:rsidRPr="006B2DF0" w:rsidRDefault="00427C5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9311AB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19" w:type="pct"/>
          </w:tcPr>
          <w:p w14:paraId="56B5F3D3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57BDD8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6AC98499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18FD8144" w14:textId="77777777" w:rsidTr="00427C53">
        <w:tc>
          <w:tcPr>
            <w:tcW w:w="2656" w:type="pct"/>
            <w:gridSpan w:val="3"/>
          </w:tcPr>
          <w:p w14:paraId="3A7AF7FD" w14:textId="16531D61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9" w:type="pct"/>
          </w:tcPr>
          <w:p w14:paraId="1A886C2B" w14:textId="5EA998E5" w:rsidR="009311AB" w:rsidRPr="002E6F0B" w:rsidRDefault="002C471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30" w:type="pct"/>
          </w:tcPr>
          <w:p w14:paraId="7EAA7D7E" w14:textId="77777777" w:rsidR="009311AB" w:rsidRPr="002E6F0B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00F545E3" w14:textId="6D3AACD5" w:rsidR="009311AB" w:rsidRPr="002E6F0B" w:rsidRDefault="002C471F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619</w:t>
            </w:r>
          </w:p>
        </w:tc>
      </w:tr>
      <w:tr w:rsidR="009311AB" w:rsidRPr="006B2DF0" w14:paraId="740CECAC" w14:textId="77777777" w:rsidTr="00427C53">
        <w:tc>
          <w:tcPr>
            <w:tcW w:w="2656" w:type="pct"/>
            <w:gridSpan w:val="3"/>
          </w:tcPr>
          <w:p w14:paraId="2E0DEB73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pct"/>
          </w:tcPr>
          <w:p w14:paraId="670E7836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269CDD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04F57768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1F2545C3" w14:textId="77777777" w:rsidTr="00427C53">
        <w:tc>
          <w:tcPr>
            <w:tcW w:w="2656" w:type="pct"/>
            <w:gridSpan w:val="3"/>
          </w:tcPr>
          <w:p w14:paraId="27E7258B" w14:textId="63A8133F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19" w:type="pct"/>
          </w:tcPr>
          <w:p w14:paraId="699805B5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FE426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5501C5B6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7E9B8048" w14:textId="77777777" w:rsidTr="00427C53">
        <w:tc>
          <w:tcPr>
            <w:tcW w:w="2656" w:type="pct"/>
            <w:gridSpan w:val="3"/>
          </w:tcPr>
          <w:p w14:paraId="73F20ACD" w14:textId="646A793D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9" w:type="pct"/>
          </w:tcPr>
          <w:p w14:paraId="279546D2" w14:textId="77777777" w:rsidR="009311AB" w:rsidRPr="006B2DF0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4CAB2F1" w14:textId="77777777" w:rsidR="009311AB" w:rsidRPr="006B2DF0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16F8A090" w14:textId="77777777" w:rsidR="009311AB" w:rsidRPr="006B2DF0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75AE7035" w14:textId="77777777" w:rsidTr="00427C53">
        <w:tc>
          <w:tcPr>
            <w:tcW w:w="2656" w:type="pct"/>
            <w:gridSpan w:val="3"/>
          </w:tcPr>
          <w:p w14:paraId="40A24612" w14:textId="63BA110B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9" w:type="pct"/>
          </w:tcPr>
          <w:p w14:paraId="2C66F895" w14:textId="448EBF63" w:rsidR="009311AB" w:rsidRPr="005825E8" w:rsidRDefault="002C471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055B3005" w14:textId="77777777" w:rsidR="009311AB" w:rsidRPr="005825E8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44AF8E09" w14:textId="4665705D" w:rsidR="009311AB" w:rsidRPr="005825E8" w:rsidRDefault="002C471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48FBE39" w14:textId="77777777" w:rsidR="009311AB" w:rsidRDefault="009311AB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C20138E" w14:textId="298167ED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B2DF0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6B2DF0">
        <w:rPr>
          <w:rFonts w:ascii="Angsana New" w:hAnsi="Angsana New"/>
          <w:spacing w:val="-6"/>
          <w:sz w:val="30"/>
          <w:szCs w:val="30"/>
        </w:rPr>
        <w:t xml:space="preserve">                           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งบฐานะการเงิน</w:t>
      </w:r>
    </w:p>
    <w:p w14:paraId="647A337B" w14:textId="77777777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CC340C" w:rsidRPr="006B2DF0" w14:paraId="43E968A0" w14:textId="77777777" w:rsidTr="003D7A76">
        <w:trPr>
          <w:tblHeader/>
        </w:trPr>
        <w:tc>
          <w:tcPr>
            <w:tcW w:w="2430" w:type="dxa"/>
            <w:vAlign w:val="bottom"/>
          </w:tcPr>
          <w:p w14:paraId="00F24280" w14:textId="77777777" w:rsidR="00CC340C" w:rsidRPr="006B2DF0" w:rsidRDefault="00CC340C" w:rsidP="003D7A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8EDD72E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764DFC6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340C" w:rsidRPr="006B2DF0" w14:paraId="5F9B513B" w14:textId="77777777" w:rsidTr="003D7A76">
        <w:tc>
          <w:tcPr>
            <w:tcW w:w="2430" w:type="dxa"/>
          </w:tcPr>
          <w:p w14:paraId="6C5F96B7" w14:textId="173CB6BF" w:rsidR="00CC340C" w:rsidRPr="006B2DF0" w:rsidRDefault="00CC340C" w:rsidP="003D7A7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3D14AA"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25ED75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C136877" w14:textId="4FF83B97" w:rsidR="00CC340C" w:rsidRPr="006B2DF0" w:rsidRDefault="003D14AA" w:rsidP="003D14AA">
            <w:pPr>
              <w:pStyle w:val="block"/>
              <w:spacing w:after="0" w:line="240" w:lineRule="auto"/>
              <w:ind w:left="200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7FA202" w14:textId="77777777" w:rsidR="00CC340C" w:rsidRPr="006B2DF0" w:rsidRDefault="00CC340C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956650" w14:textId="77777777" w:rsidR="003B5DCE" w:rsidRDefault="003B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32B09FC" w14:textId="7744C70E" w:rsidR="00E479D1" w:rsidRPr="006B2DF0" w:rsidRDefault="00E479D1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652AEFDF" w14:textId="77777777" w:rsidR="00E479D1" w:rsidRPr="00040B25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6B2DF0" w14:paraId="0FC6203E" w14:textId="77777777" w:rsidTr="004D67BE">
        <w:trPr>
          <w:tblHeader/>
        </w:trPr>
        <w:tc>
          <w:tcPr>
            <w:tcW w:w="3367" w:type="pct"/>
          </w:tcPr>
          <w:p w14:paraId="3B412A5C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0BE821F3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9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A48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471F" w:rsidRPr="002C47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42" w:type="pct"/>
          </w:tcPr>
          <w:p w14:paraId="5E226408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6B2DF0" w14:paraId="4FE20957" w14:textId="77777777" w:rsidTr="00014C5A">
        <w:trPr>
          <w:tblHeader/>
        </w:trPr>
        <w:tc>
          <w:tcPr>
            <w:tcW w:w="3367" w:type="pct"/>
          </w:tcPr>
          <w:p w14:paraId="3ECFB65A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6B2DF0" w14:paraId="5DA0AB6A" w14:textId="77777777" w:rsidTr="004D67BE">
        <w:tc>
          <w:tcPr>
            <w:tcW w:w="3367" w:type="pct"/>
          </w:tcPr>
          <w:p w14:paraId="2D8D238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6B2DF0" w14:paraId="3E79099B" w14:textId="77777777" w:rsidTr="00014C5A">
        <w:tc>
          <w:tcPr>
            <w:tcW w:w="3367" w:type="pct"/>
          </w:tcPr>
          <w:p w14:paraId="4DB9F556" w14:textId="4E299146" w:rsidR="005222D6" w:rsidRPr="006B2DF0" w:rsidRDefault="00B6314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14:paraId="7205CFC3" w14:textId="20F39882" w:rsidR="005222D6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27E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63" w:type="pct"/>
          </w:tcPr>
          <w:p w14:paraId="64005EC7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D40EAB4" w14:textId="33BB7A87" w:rsidR="005222D6" w:rsidRPr="006B2DF0" w:rsidRDefault="002C471F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</w:tr>
      <w:tr w:rsidR="0062319F" w:rsidRPr="006B2DF0" w14:paraId="7B6BA367" w14:textId="77777777" w:rsidTr="004D67BE">
        <w:tc>
          <w:tcPr>
            <w:tcW w:w="3367" w:type="pct"/>
          </w:tcPr>
          <w:p w14:paraId="0970A6C5" w14:textId="77777777" w:rsidR="0062319F" w:rsidRPr="006B2DF0" w:rsidRDefault="0062319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1BA919B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2D70D06F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BF90618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6B2DF0" w14:paraId="42A2216F" w14:textId="77777777" w:rsidTr="004D67BE">
        <w:tc>
          <w:tcPr>
            <w:tcW w:w="3367" w:type="pct"/>
          </w:tcPr>
          <w:p w14:paraId="4F4266AD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14DD4C6E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08C9D94D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6B2DF0" w14:paraId="6001C2D5" w14:textId="77777777" w:rsidTr="004D67BE">
        <w:tc>
          <w:tcPr>
            <w:tcW w:w="3367" w:type="pct"/>
          </w:tcPr>
          <w:p w14:paraId="60E97D95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6E291866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3999E562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465C" w:rsidRPr="006B2DF0" w14:paraId="1A6BD138" w14:textId="77777777" w:rsidTr="004E418C">
        <w:tc>
          <w:tcPr>
            <w:tcW w:w="3367" w:type="pct"/>
          </w:tcPr>
          <w:p w14:paraId="3E9C443D" w14:textId="31E419AD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1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14:paraId="0BF2B05B" w14:textId="4348C11B" w:rsidR="007D465C" w:rsidRPr="006B2DF0" w:rsidRDefault="00AA55B2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A55B2">
              <w:rPr>
                <w:rFonts w:ascii="Angsana New" w:hAnsi="Angsana New"/>
                <w:sz w:val="30"/>
                <w:szCs w:val="30"/>
              </w:rPr>
              <w:t>5,693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8BF3548" w14:textId="1CFDB6E9" w:rsidR="007D465C" w:rsidRPr="006B2DF0" w:rsidRDefault="00AA55B2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A55B2">
              <w:rPr>
                <w:rFonts w:ascii="Angsana New" w:hAnsi="Angsana New"/>
                <w:sz w:val="30"/>
                <w:szCs w:val="30"/>
              </w:rPr>
              <w:t>3,504</w:t>
            </w:r>
          </w:p>
        </w:tc>
      </w:tr>
      <w:tr w:rsidR="007D465C" w:rsidRPr="006B2DF0" w14:paraId="4A4739DA" w14:textId="77777777" w:rsidTr="004D67BE">
        <w:tc>
          <w:tcPr>
            <w:tcW w:w="3367" w:type="pct"/>
          </w:tcPr>
          <w:p w14:paraId="3545FE74" w14:textId="7B1ED710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1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471F" w:rsidRPr="002C471F">
              <w:rPr>
                <w:rFonts w:ascii="Angsana New" w:hAnsi="Angsana New"/>
                <w:sz w:val="30"/>
                <w:szCs w:val="30"/>
              </w:rPr>
              <w:t>5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</w:tcPr>
          <w:p w14:paraId="593F68F4" w14:textId="5EE6EDDE" w:rsidR="007D465C" w:rsidRPr="006B2DF0" w:rsidRDefault="002C471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</w:t>
            </w:r>
            <w:r w:rsidR="00327EC6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63" w:type="pct"/>
            <w:vAlign w:val="bottom"/>
          </w:tcPr>
          <w:p w14:paraId="70AA370C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D0EC277" w14:textId="1E5AF34D" w:rsidR="007D465C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</w:t>
            </w:r>
            <w:r w:rsidR="00327EC6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7D465C" w:rsidRPr="006B2DF0" w14:paraId="391CBDC9" w14:textId="77777777" w:rsidTr="004D67BE">
        <w:tc>
          <w:tcPr>
            <w:tcW w:w="3367" w:type="pct"/>
          </w:tcPr>
          <w:p w14:paraId="29834C3E" w14:textId="77777777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521912DD" w:rsidR="007D465C" w:rsidRPr="006B2DF0" w:rsidRDefault="00AA55B2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55B2">
              <w:rPr>
                <w:rFonts w:ascii="Angsana New" w:hAnsi="Angsana New"/>
                <w:b/>
                <w:bCs/>
                <w:sz w:val="30"/>
                <w:szCs w:val="30"/>
              </w:rPr>
              <w:t>8,242</w:t>
            </w:r>
          </w:p>
        </w:tc>
        <w:tc>
          <w:tcPr>
            <w:tcW w:w="163" w:type="pct"/>
            <w:vAlign w:val="bottom"/>
          </w:tcPr>
          <w:p w14:paraId="7643465E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280CE60E" w:rsidR="007D465C" w:rsidRPr="006B2DF0" w:rsidRDefault="00AA55B2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55B2">
              <w:rPr>
                <w:rFonts w:ascii="Angsana New" w:hAnsi="Angsana New"/>
                <w:b/>
                <w:bCs/>
                <w:sz w:val="30"/>
                <w:szCs w:val="30"/>
              </w:rPr>
              <w:t>4,781</w:t>
            </w:r>
          </w:p>
        </w:tc>
      </w:tr>
      <w:tr w:rsidR="007D465C" w:rsidRPr="000D35D5" w14:paraId="35D35D94" w14:textId="77777777" w:rsidTr="004D67BE">
        <w:tc>
          <w:tcPr>
            <w:tcW w:w="3367" w:type="pct"/>
          </w:tcPr>
          <w:p w14:paraId="1EA9AD7A" w14:textId="77777777" w:rsidR="007D465C" w:rsidRPr="000D35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7D465C" w:rsidRPr="000D35D5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7D465C" w:rsidRPr="000D35D5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7D465C" w:rsidRPr="000D35D5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D465C" w:rsidRPr="006B2DF0" w14:paraId="32FC0DB2" w14:textId="77777777" w:rsidTr="004D67BE">
        <w:tc>
          <w:tcPr>
            <w:tcW w:w="3367" w:type="pct"/>
          </w:tcPr>
          <w:p w14:paraId="08B9C00D" w14:textId="1834F521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F824AC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5909588F" w14:textId="77777777" w:rsidR="007D465C" w:rsidRPr="006B2DF0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07A729D2" w14:textId="77777777" w:rsidR="007D465C" w:rsidRPr="006B2DF0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441D" w:rsidRPr="006B2DF0" w14:paraId="5AFE0186" w14:textId="77777777" w:rsidTr="004D67BE">
        <w:tc>
          <w:tcPr>
            <w:tcW w:w="3367" w:type="pct"/>
          </w:tcPr>
          <w:p w14:paraId="7087F36C" w14:textId="773C0A87" w:rsidR="0046441D" w:rsidRPr="006B2DF0" w:rsidRDefault="00014C5A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</w:t>
            </w:r>
            <w:r w:rsidR="00397C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วัสดุตกลงแล้ว</w:t>
            </w:r>
            <w:r w:rsidR="0046441D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2" w:type="pct"/>
            <w:shd w:val="clear" w:color="auto" w:fill="FFFFFF"/>
          </w:tcPr>
          <w:p w14:paraId="2A925788" w14:textId="1F808466" w:rsidR="0046441D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279</w:t>
            </w:r>
            <w:r w:rsidR="00AB4B6E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163" w:type="pct"/>
            <w:vAlign w:val="bottom"/>
          </w:tcPr>
          <w:p w14:paraId="4B34D4BF" w14:textId="77777777" w:rsidR="0046441D" w:rsidRPr="006B2DF0" w:rsidRDefault="0046441D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05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44D28325" w14:textId="37E3C27D" w:rsidR="0046441D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208</w:t>
            </w:r>
            <w:r w:rsidR="00AB4B6E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46441D" w:rsidRPr="006B2DF0" w14:paraId="3DDEB34B" w14:textId="77777777" w:rsidTr="00BA28E0">
        <w:tc>
          <w:tcPr>
            <w:tcW w:w="3367" w:type="pct"/>
          </w:tcPr>
          <w:p w14:paraId="0AA6262E" w14:textId="77777777" w:rsidR="0046441D" w:rsidRPr="006B2DF0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23137540" w14:textId="6B42215A" w:rsidR="0046441D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108</w:t>
            </w:r>
            <w:r w:rsidR="00AB4B6E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63" w:type="pct"/>
            <w:vAlign w:val="bottom"/>
          </w:tcPr>
          <w:p w14:paraId="3C85D71E" w14:textId="77777777" w:rsidR="0046441D" w:rsidRPr="006B2DF0" w:rsidRDefault="0046441D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59A5C95" w14:textId="03DFE39D" w:rsidR="0046441D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C471F">
              <w:rPr>
                <w:rFonts w:ascii="Angsana New" w:hAnsi="Angsana New"/>
                <w:sz w:val="30"/>
                <w:szCs w:val="30"/>
              </w:rPr>
              <w:t>103</w:t>
            </w:r>
            <w:r w:rsidR="00AB4B6E">
              <w:rPr>
                <w:rFonts w:ascii="Angsana New" w:hAnsi="Angsana New"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46441D" w:rsidRPr="006B2DF0" w14:paraId="57BE602A" w14:textId="77777777" w:rsidTr="00BA28E0">
        <w:tc>
          <w:tcPr>
            <w:tcW w:w="3367" w:type="pct"/>
          </w:tcPr>
          <w:p w14:paraId="7945C0F7" w14:textId="4B7128EC" w:rsidR="0046441D" w:rsidRPr="006B2DF0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08C97B" w14:textId="079F5F6A" w:rsidR="0046441D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  <w:r w:rsidR="00AB4B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163" w:type="pct"/>
            <w:vAlign w:val="bottom"/>
          </w:tcPr>
          <w:p w14:paraId="60263000" w14:textId="77777777" w:rsidR="0046441D" w:rsidRPr="006B2DF0" w:rsidRDefault="0046441D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40C524F" w14:textId="5525E722" w:rsidR="0046441D" w:rsidRPr="006B2DF0" w:rsidRDefault="002C471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  <w:r w:rsidR="00AB4B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471F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</w:tbl>
    <w:p w14:paraId="6DE2B3D3" w14:textId="77777777" w:rsidR="0059018E" w:rsidRPr="000D35D5" w:rsidRDefault="005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BDFD599" w14:textId="37118313" w:rsidR="0059018E" w:rsidRPr="006B2DF0" w:rsidRDefault="00D0022E" w:rsidP="0096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 w:hint="cs"/>
          <w:sz w:val="30"/>
          <w:szCs w:val="30"/>
          <w:cs/>
        </w:rPr>
        <w:t xml:space="preserve">ณ 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C471F" w:rsidRPr="002C471F">
        <w:rPr>
          <w:rFonts w:ascii="Angsana New" w:hAnsi="Angsana New" w:hint="cs"/>
          <w:sz w:val="30"/>
          <w:szCs w:val="30"/>
        </w:rPr>
        <w:t>30</w:t>
      </w:r>
      <w:r w:rsidR="008A6992">
        <w:rPr>
          <w:rFonts w:ascii="Angsana New" w:hAnsi="Angsana New" w:hint="cs"/>
          <w:sz w:val="30"/>
          <w:szCs w:val="30"/>
        </w:rPr>
        <w:t xml:space="preserve"> </w:t>
      </w:r>
      <w:r w:rsidR="008A6992">
        <w:rPr>
          <w:rFonts w:ascii="Angsana New" w:hAnsi="Angsana New" w:hint="cs"/>
          <w:sz w:val="30"/>
          <w:szCs w:val="30"/>
          <w:cs/>
        </w:rPr>
        <w:t>มิถุนายน</w:t>
      </w:r>
      <w:r w:rsidR="005A48A0">
        <w:rPr>
          <w:rFonts w:ascii="Angsana New" w:hAnsi="Angsana New" w:hint="cs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 w:hint="cs"/>
          <w:sz w:val="30"/>
          <w:szCs w:val="30"/>
        </w:rPr>
        <w:t>2569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59018E" w:rsidRPr="006B2DF0">
        <w:rPr>
          <w:rFonts w:ascii="Angsana New" w:hAnsi="Angsana New"/>
          <w:sz w:val="30"/>
          <w:szCs w:val="30"/>
          <w:cs/>
        </w:rPr>
        <w:t>บริษัท</w:t>
      </w:r>
      <w:r w:rsidR="002E6091">
        <w:rPr>
          <w:rFonts w:ascii="Angsana New" w:hAnsi="Angsana New" w:hint="cs"/>
          <w:sz w:val="30"/>
          <w:szCs w:val="30"/>
          <w:cs/>
        </w:rPr>
        <w:t>ได้นำ</w:t>
      </w:r>
      <w:r w:rsidR="0059018E" w:rsidRPr="006B2DF0">
        <w:rPr>
          <w:rFonts w:ascii="Angsana New" w:hAnsi="Angsana New"/>
          <w:sz w:val="30"/>
          <w:szCs w:val="30"/>
          <w:cs/>
        </w:rPr>
        <w:t>เงินฝาก</w:t>
      </w:r>
      <w:r w:rsidR="0059018E" w:rsidRPr="00C51B20">
        <w:rPr>
          <w:rFonts w:ascii="Angsana New" w:hAnsi="Angsana New"/>
          <w:sz w:val="30"/>
          <w:szCs w:val="30"/>
          <w:cs/>
        </w:rPr>
        <w:t>ธนาคาร</w:t>
      </w:r>
      <w:r w:rsidR="00631846" w:rsidRPr="006E71A2">
        <w:rPr>
          <w:rFonts w:ascii="Angsana New" w:hAnsi="Angsana New"/>
          <w:sz w:val="30"/>
          <w:szCs w:val="30"/>
          <w:cs/>
        </w:rPr>
        <w:t xml:space="preserve">จำนวน </w:t>
      </w:r>
      <w:r w:rsidR="002C471F" w:rsidRPr="002C471F">
        <w:rPr>
          <w:rFonts w:ascii="Angsana New" w:hAnsi="Angsana New"/>
          <w:sz w:val="30"/>
          <w:szCs w:val="30"/>
        </w:rPr>
        <w:t>25</w:t>
      </w:r>
      <w:r w:rsidR="00C93660" w:rsidRPr="006E71A2">
        <w:rPr>
          <w:rFonts w:ascii="Angsana New" w:hAnsi="Angsana New"/>
          <w:sz w:val="30"/>
          <w:szCs w:val="30"/>
        </w:rPr>
        <w:t xml:space="preserve"> </w:t>
      </w:r>
      <w:r w:rsidR="00C93660" w:rsidRPr="006E71A2">
        <w:rPr>
          <w:rFonts w:ascii="Angsana New" w:hAnsi="Angsana New"/>
          <w:sz w:val="30"/>
          <w:szCs w:val="30"/>
          <w:cs/>
        </w:rPr>
        <w:t>ล้าน</w:t>
      </w:r>
      <w:r w:rsidR="00C93660" w:rsidRPr="00C51B20">
        <w:rPr>
          <w:rFonts w:ascii="Angsana New" w:hAnsi="Angsana New"/>
          <w:sz w:val="30"/>
          <w:szCs w:val="30"/>
          <w:cs/>
        </w:rPr>
        <w:t>บาท</w:t>
      </w:r>
      <w:r w:rsidR="00C93660">
        <w:rPr>
          <w:rFonts w:ascii="Angsana New" w:hAnsi="Angsana New" w:hint="cs"/>
          <w:sz w:val="30"/>
          <w:szCs w:val="30"/>
          <w:cs/>
        </w:rPr>
        <w:t xml:space="preserve"> </w:t>
      </w:r>
      <w:r w:rsidR="0059018E" w:rsidRPr="00C51B20">
        <w:rPr>
          <w:rFonts w:ascii="Angsana New" w:hAnsi="Angsana New"/>
          <w:sz w:val="30"/>
          <w:szCs w:val="30"/>
          <w:cs/>
        </w:rPr>
        <w:t>เป็นหลักทรัพย์ค้ำประกันหนังสือ</w:t>
      </w:r>
      <w:r w:rsidR="00891AA4">
        <w:rPr>
          <w:rFonts w:ascii="Angsana New" w:hAnsi="Angsana New"/>
          <w:sz w:val="30"/>
          <w:szCs w:val="30"/>
          <w:cs/>
        </w:rPr>
        <w:br/>
      </w:r>
      <w:r w:rsidR="0059018E" w:rsidRPr="00C51B20">
        <w:rPr>
          <w:rFonts w:ascii="Angsana New" w:hAnsi="Angsana New"/>
          <w:sz w:val="30"/>
          <w:szCs w:val="30"/>
          <w:cs/>
        </w:rPr>
        <w:t>ค้ำประกันจากธนาคาร</w:t>
      </w:r>
    </w:p>
    <w:p w14:paraId="3E4AA02A" w14:textId="2E21B7E7" w:rsidR="00AF2161" w:rsidRDefault="00AF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30A048" w14:textId="77777777" w:rsidR="00392E5D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2EA974" w14:textId="77777777" w:rsidR="00392E5D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16339D9" w14:textId="77777777" w:rsidR="00392E5D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644B723" w14:textId="77777777" w:rsidR="00392E5D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2366A88" w14:textId="77777777" w:rsidR="00392E5D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956F2F" w14:textId="77777777" w:rsidR="00392E5D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C91FE5" w14:textId="77777777" w:rsidR="00392E5D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4DBB5A" w14:textId="77777777" w:rsidR="00392E5D" w:rsidRPr="000D35D5" w:rsidRDefault="003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5484883D" w14:textId="6443629A" w:rsidR="00730F80" w:rsidRPr="006B2DF0" w:rsidRDefault="00EF6A22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0D4A12D0" w14:textId="77777777" w:rsidR="00174F55" w:rsidRPr="00040B25" w:rsidRDefault="00174F55" w:rsidP="00F70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0"/>
          <w:szCs w:val="30"/>
        </w:rPr>
      </w:pPr>
    </w:p>
    <w:p w14:paraId="5E442136" w14:textId="69623B13" w:rsidR="00EF6A22" w:rsidRDefault="00EF6A22" w:rsidP="002C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EF6A22">
        <w:rPr>
          <w:rFonts w:ascii="Angsana New" w:hAnsi="Angsana New"/>
          <w:sz w:val="30"/>
          <w:szCs w:val="30"/>
          <w:cs/>
        </w:rPr>
        <w:t>รายการบางรายการในงบการเงินสำหรับงวดสามเดือน</w:t>
      </w:r>
      <w:r w:rsidRPr="00EF6A2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F6A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C471F" w:rsidRPr="002C471F">
        <w:rPr>
          <w:rFonts w:ascii="Angsana New" w:hAnsi="Angsana New"/>
          <w:sz w:val="30"/>
          <w:szCs w:val="30"/>
        </w:rPr>
        <w:t>30</w:t>
      </w:r>
      <w:r w:rsidRPr="00EF6A22">
        <w:rPr>
          <w:rFonts w:ascii="Angsana New" w:hAnsi="Angsana New"/>
          <w:sz w:val="30"/>
          <w:szCs w:val="30"/>
          <w:cs/>
        </w:rPr>
        <w:t xml:space="preserve"> </w:t>
      </w:r>
      <w:r w:rsidRPr="00EF6A22">
        <w:rPr>
          <w:rFonts w:ascii="Angsana New" w:hAnsi="Angsana New" w:hint="cs"/>
          <w:sz w:val="30"/>
          <w:szCs w:val="30"/>
          <w:cs/>
        </w:rPr>
        <w:t>มิถุนายน</w:t>
      </w:r>
      <w:r w:rsidRPr="00EF6A22">
        <w:rPr>
          <w:rFonts w:ascii="Angsana New" w:hAnsi="Angsana New"/>
          <w:sz w:val="30"/>
          <w:szCs w:val="30"/>
          <w:cs/>
        </w:rPr>
        <w:t xml:space="preserve"> </w:t>
      </w:r>
      <w:r w:rsidR="002C471F" w:rsidRPr="002C471F">
        <w:rPr>
          <w:rFonts w:ascii="Angsana New" w:hAnsi="Angsana New"/>
          <w:sz w:val="30"/>
          <w:szCs w:val="30"/>
        </w:rPr>
        <w:t>2568</w:t>
      </w:r>
      <w:r w:rsidRPr="00EF6A22">
        <w:rPr>
          <w:rFonts w:ascii="Angsana New" w:hAnsi="Angsana New"/>
          <w:sz w:val="30"/>
          <w:szCs w:val="30"/>
          <w:cs/>
        </w:rPr>
        <w:t xml:space="preserve"> ได้มี</w:t>
      </w:r>
      <w:r w:rsidR="00FA6F6B">
        <w:rPr>
          <w:rFonts w:ascii="Angsana New" w:hAnsi="Angsana New"/>
          <w:sz w:val="30"/>
          <w:szCs w:val="30"/>
          <w:cs/>
        </w:rPr>
        <w:br/>
      </w:r>
      <w:r w:rsidRPr="00EF6A22">
        <w:rPr>
          <w:rFonts w:ascii="Angsana New" w:hAnsi="Angsana New"/>
          <w:sz w:val="30"/>
          <w:szCs w:val="30"/>
          <w:cs/>
        </w:rPr>
        <w:t>การจัดประเภทรายการใหม่เพื่อให้สอดคล้องกับการนำเสนองบการเงินสำหรับงวดสามเดือน</w:t>
      </w:r>
      <w:r w:rsidRPr="00EF6A2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F6A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C471F" w:rsidRPr="002C471F">
        <w:rPr>
          <w:rFonts w:ascii="Angsana New" w:hAnsi="Angsana New"/>
          <w:sz w:val="30"/>
          <w:szCs w:val="30"/>
        </w:rPr>
        <w:t>30</w:t>
      </w:r>
      <w:r w:rsidRPr="00EF6A22">
        <w:rPr>
          <w:rFonts w:ascii="Angsana New" w:hAnsi="Angsana New"/>
          <w:sz w:val="30"/>
          <w:szCs w:val="30"/>
          <w:cs/>
        </w:rPr>
        <w:t xml:space="preserve"> </w:t>
      </w:r>
      <w:r w:rsidRPr="00EF6A2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C471F" w:rsidRPr="002C471F">
        <w:rPr>
          <w:rFonts w:ascii="Angsana New" w:hAnsi="Angsana New"/>
          <w:sz w:val="30"/>
          <w:szCs w:val="30"/>
        </w:rPr>
        <w:t>2569</w:t>
      </w:r>
      <w:r w:rsidRPr="00EF6A22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0CF0D853" w14:textId="77777777" w:rsidR="00040B25" w:rsidRPr="002C568F" w:rsidRDefault="00040B25" w:rsidP="002C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622" w:tblpY="13"/>
        <w:tblW w:w="906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530"/>
        <w:gridCol w:w="183"/>
        <w:gridCol w:w="1530"/>
        <w:gridCol w:w="178"/>
        <w:gridCol w:w="1592"/>
      </w:tblGrid>
      <w:tr w:rsidR="00B76494" w:rsidRPr="007E024F" w14:paraId="0874B23D" w14:textId="77777777" w:rsidTr="00240C2D">
        <w:trPr>
          <w:cantSplit/>
          <w:trHeight w:val="267"/>
        </w:trPr>
        <w:tc>
          <w:tcPr>
            <w:tcW w:w="4050" w:type="dxa"/>
            <w:vAlign w:val="bottom"/>
          </w:tcPr>
          <w:p w14:paraId="7D7A95E1" w14:textId="77777777" w:rsidR="00B76494" w:rsidRPr="007E024F" w:rsidRDefault="00B76494" w:rsidP="00222A1D">
            <w:pPr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013" w:type="dxa"/>
            <w:gridSpan w:val="5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D4C442" w14:textId="2571997E" w:rsidR="00B76494" w:rsidRPr="007E024F" w:rsidRDefault="00B76494" w:rsidP="00222A1D">
            <w:pPr>
              <w:keepNext/>
              <w:tabs>
                <w:tab w:val="clear" w:pos="907"/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E02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240C2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6E09D0" w:rsidRPr="007E024F" w14:paraId="1D20830D" w14:textId="77777777" w:rsidTr="006E09D0">
        <w:trPr>
          <w:cantSplit/>
          <w:trHeight w:val="80"/>
        </w:trPr>
        <w:tc>
          <w:tcPr>
            <w:tcW w:w="4050" w:type="dxa"/>
            <w:vAlign w:val="bottom"/>
          </w:tcPr>
          <w:p w14:paraId="15250AF4" w14:textId="67959C49" w:rsidR="006E09D0" w:rsidRPr="007E024F" w:rsidRDefault="006E09D0" w:rsidP="006E09D0">
            <w:pPr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921E392" w14:textId="25769790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0" w:right="-7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7E024F">
              <w:rPr>
                <w:rFonts w:asciiTheme="majorBidi" w:hAnsiTheme="majorBidi" w:cstheme="majorBidi"/>
                <w:sz w:val="30"/>
                <w:szCs w:val="30"/>
                <w:cs/>
              </w:rPr>
              <w:t>จัด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42422F8" w14:textId="77777777" w:rsidR="006E09D0" w:rsidRPr="007E024F" w:rsidRDefault="006E09D0" w:rsidP="006E09D0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95E5025" w14:textId="1B6AD62E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0" w:right="-7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6235834A" w14:textId="77777777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9FAA4A5" w14:textId="24E0419C" w:rsidR="006E09D0" w:rsidRPr="007E024F" w:rsidRDefault="00684E43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0" w:right="-7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</w:t>
            </w:r>
            <w:r w:rsidR="006E0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6E09D0" w:rsidRPr="007E024F">
              <w:rPr>
                <w:rFonts w:asciiTheme="majorBidi" w:hAnsiTheme="majorBidi" w:cstheme="majorBidi"/>
                <w:sz w:val="30"/>
                <w:szCs w:val="30"/>
                <w:cs/>
              </w:rPr>
              <w:t>จัด</w:t>
            </w:r>
          </w:p>
        </w:tc>
      </w:tr>
      <w:tr w:rsidR="006E09D0" w:rsidRPr="007E024F" w14:paraId="259717FF" w14:textId="77777777" w:rsidTr="006E09D0">
        <w:trPr>
          <w:cantSplit/>
          <w:trHeight w:val="80"/>
        </w:trPr>
        <w:tc>
          <w:tcPr>
            <w:tcW w:w="4050" w:type="dxa"/>
            <w:vAlign w:val="bottom"/>
          </w:tcPr>
          <w:p w14:paraId="25B798AB" w14:textId="77777777" w:rsidR="006E09D0" w:rsidRPr="007E024F" w:rsidRDefault="006E09D0" w:rsidP="006E09D0">
            <w:pPr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F68B02A" w14:textId="1288CEEA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0" w:right="-7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E3AFF25" w14:textId="77777777" w:rsidR="006E09D0" w:rsidRPr="007E024F" w:rsidRDefault="006E09D0" w:rsidP="006E09D0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85AF7A5" w14:textId="08C59609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0" w:right="-7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54DB608A" w14:textId="77777777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1361AD" w14:textId="5608F3F3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0" w:right="-7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6E09D0" w:rsidRPr="007E024F" w14:paraId="74AC3D26" w14:textId="77777777" w:rsidTr="006E09D0">
        <w:trPr>
          <w:cantSplit/>
          <w:trHeight w:val="80"/>
        </w:trPr>
        <w:tc>
          <w:tcPr>
            <w:tcW w:w="4050" w:type="dxa"/>
            <w:vAlign w:val="bottom"/>
          </w:tcPr>
          <w:p w14:paraId="4E0B9DD0" w14:textId="77777777" w:rsidR="006E09D0" w:rsidRPr="007E024F" w:rsidRDefault="006E09D0" w:rsidP="00B76494">
            <w:pPr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013" w:type="dxa"/>
            <w:gridSpan w:val="5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894EF47" w14:textId="2924AFDD" w:rsidR="006E09D0" w:rsidRPr="007E024F" w:rsidRDefault="006E09D0" w:rsidP="006E09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</w:tabs>
              <w:spacing w:line="240" w:lineRule="auto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E09D0" w:rsidRPr="007E024F" w14:paraId="08272EEA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22BCBA72" w14:textId="77777777" w:rsidR="006E09D0" w:rsidRPr="007E024F" w:rsidRDefault="006E09D0" w:rsidP="00B76494">
            <w:pPr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497B2F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  <w:shd w:val="clear" w:color="auto" w:fill="FFFFFF"/>
            <w:vAlign w:val="bottom"/>
          </w:tcPr>
          <w:p w14:paraId="470796C3" w14:textId="77777777" w:rsidR="006E09D0" w:rsidRPr="007E024F" w:rsidRDefault="006E09D0" w:rsidP="00B76494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92F84C5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8" w:type="dxa"/>
            <w:shd w:val="clear" w:color="auto" w:fill="FFFFFF"/>
            <w:vAlign w:val="bottom"/>
          </w:tcPr>
          <w:p w14:paraId="7F052971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413D6E1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</w:tr>
      <w:tr w:rsidR="006E09D0" w:rsidRPr="007E024F" w14:paraId="7723B922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23AFA241" w14:textId="64107CEE" w:rsidR="006E09D0" w:rsidRPr="007E024F" w:rsidRDefault="006E09D0" w:rsidP="00B76494">
            <w:pPr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เบ็ดเสร็จ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3F06E75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  <w:shd w:val="clear" w:color="auto" w:fill="FFFFFF"/>
            <w:vAlign w:val="bottom"/>
          </w:tcPr>
          <w:p w14:paraId="59CA45FC" w14:textId="77777777" w:rsidR="006E09D0" w:rsidRPr="007E024F" w:rsidRDefault="006E09D0" w:rsidP="00B76494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FEBB953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8" w:type="dxa"/>
            <w:shd w:val="clear" w:color="auto" w:fill="FFFFFF"/>
            <w:vAlign w:val="bottom"/>
          </w:tcPr>
          <w:p w14:paraId="51318AC1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A4F3A3" w14:textId="77777777" w:rsidR="006E09D0" w:rsidRPr="007E024F" w:rsidRDefault="006E09D0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</w:tr>
      <w:tr w:rsidR="007E024F" w:rsidRPr="007E024F" w14:paraId="2CA5A813" w14:textId="77777777" w:rsidTr="00240C2D">
        <w:trPr>
          <w:cantSplit/>
          <w:trHeight w:val="80"/>
        </w:trPr>
        <w:tc>
          <w:tcPr>
            <w:tcW w:w="9063" w:type="dxa"/>
            <w:gridSpan w:val="6"/>
            <w:vAlign w:val="bottom"/>
          </w:tcPr>
          <w:p w14:paraId="1DF44AF5" w14:textId="7D1F8804" w:rsidR="007E024F" w:rsidRPr="007E024F" w:rsidRDefault="007E024F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7E02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มิถุนายน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2568</w:t>
            </w:r>
          </w:p>
        </w:tc>
      </w:tr>
      <w:tr w:rsidR="00B76494" w:rsidRPr="007E024F" w14:paraId="5A376C9A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4F07E5BB" w14:textId="004375E4" w:rsidR="00B76494" w:rsidRPr="007E024F" w:rsidRDefault="00B76494" w:rsidP="00690F27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ต้นทุนการให้เช่าและการให้บริการ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AC35C0" w14:textId="2D7DFB1D" w:rsidR="00B76494" w:rsidRPr="007E024F" w:rsidRDefault="002C471F" w:rsidP="00690F2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0F77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946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7A96D74B" w14:textId="77777777" w:rsidR="00B76494" w:rsidRPr="007E024F" w:rsidRDefault="00B76494" w:rsidP="00690F27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CE6291" w14:textId="709D3FB6" w:rsidR="00B76494" w:rsidRPr="007E024F" w:rsidRDefault="002C471F" w:rsidP="00F748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240C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867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13A81425" w14:textId="77777777" w:rsidR="00B76494" w:rsidRPr="007E024F" w:rsidRDefault="00B76494" w:rsidP="00690F2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2197D26" w14:textId="14B9975F" w:rsidR="00B76494" w:rsidRPr="007E024F" w:rsidRDefault="002C471F" w:rsidP="00690F2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7E02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813</w:t>
            </w:r>
          </w:p>
        </w:tc>
      </w:tr>
      <w:tr w:rsidR="00B76494" w:rsidRPr="007E024F" w14:paraId="2257F53C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4C27CD57" w14:textId="77777777" w:rsidR="00B76494" w:rsidRPr="007E024F" w:rsidRDefault="00B76494" w:rsidP="00222A1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FD4DAF" w14:textId="7C9AD612" w:rsidR="00B76494" w:rsidRPr="007E024F" w:rsidRDefault="002C471F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0F77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947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699A0C90" w14:textId="77777777" w:rsidR="00B76494" w:rsidRPr="007E024F" w:rsidRDefault="00B76494" w:rsidP="00222A1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5E0CFEC" w14:textId="4818514E" w:rsidR="00B76494" w:rsidRPr="007E024F" w:rsidRDefault="002C471F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240C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761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2C9561E2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D8EA13" w14:textId="7F01044E" w:rsidR="00B76494" w:rsidRPr="007E024F" w:rsidRDefault="002C471F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  <w:r w:rsidR="007E02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708</w:t>
            </w:r>
          </w:p>
        </w:tc>
      </w:tr>
      <w:tr w:rsidR="00B76494" w:rsidRPr="007E024F" w14:paraId="6F96F04D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766C3738" w14:textId="58B05D5C" w:rsidR="00B76494" w:rsidRPr="007E024F" w:rsidRDefault="00B76494" w:rsidP="00222A1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08F6372" w14:textId="3EBCA9B6" w:rsidR="00B76494" w:rsidRPr="007E024F" w:rsidRDefault="002C471F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  <w:r w:rsidR="000F77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064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07E6C8E3" w14:textId="77777777" w:rsidR="00B76494" w:rsidRPr="007E024F" w:rsidRDefault="00B76494" w:rsidP="00222A1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BB54FFB" w14:textId="7F1B9B91" w:rsidR="00B76494" w:rsidRPr="007E024F" w:rsidRDefault="00240C2D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35CA2DC5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84AB363" w14:textId="711A3347" w:rsidR="00B76494" w:rsidRPr="007E024F" w:rsidRDefault="002C471F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</w:t>
            </w:r>
            <w:r w:rsidR="007E02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436</w:t>
            </w:r>
          </w:p>
        </w:tc>
      </w:tr>
      <w:tr w:rsidR="00B76494" w:rsidRPr="007E024F" w14:paraId="7E0EBE04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64BF135A" w14:textId="77777777" w:rsidR="00B76494" w:rsidRPr="007E024F" w:rsidRDefault="00B76494" w:rsidP="00222A1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564195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  <w:shd w:val="clear" w:color="auto" w:fill="FFFFFF"/>
            <w:vAlign w:val="bottom"/>
          </w:tcPr>
          <w:p w14:paraId="351EBB75" w14:textId="77777777" w:rsidR="00B76494" w:rsidRPr="007E024F" w:rsidRDefault="00B76494" w:rsidP="00222A1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70A5888" w14:textId="168DA34F" w:rsidR="00B76494" w:rsidRPr="000368A0" w:rsidRDefault="007E024F" w:rsidP="000368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368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62F36239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E0C189F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76494" w:rsidRPr="007E024F" w14:paraId="63217908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0323B13E" w14:textId="77777777" w:rsidR="00B76494" w:rsidRPr="007E024F" w:rsidRDefault="00B76494" w:rsidP="00222A1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535C03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  <w:shd w:val="clear" w:color="auto" w:fill="FFFFFF"/>
            <w:vAlign w:val="bottom"/>
          </w:tcPr>
          <w:p w14:paraId="17FD9352" w14:textId="77777777" w:rsidR="00B76494" w:rsidRPr="007E024F" w:rsidRDefault="00B76494" w:rsidP="00222A1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6096C0C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shd w:val="clear" w:color="auto" w:fill="FFFFFF"/>
            <w:vAlign w:val="bottom"/>
          </w:tcPr>
          <w:p w14:paraId="6282ECF3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3C90DC1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E024F" w:rsidRPr="007E024F" w14:paraId="60A177DA" w14:textId="77777777" w:rsidTr="00240C2D">
        <w:trPr>
          <w:cantSplit/>
          <w:trHeight w:val="80"/>
        </w:trPr>
        <w:tc>
          <w:tcPr>
            <w:tcW w:w="9063" w:type="dxa"/>
            <w:gridSpan w:val="6"/>
            <w:vAlign w:val="bottom"/>
          </w:tcPr>
          <w:p w14:paraId="23828127" w14:textId="73C8745C" w:rsidR="007E024F" w:rsidRPr="007E024F" w:rsidRDefault="007E024F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สำหรับงวดหกเดือนสิ้นสุดวันที่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7E02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มิถุนายน </w:t>
            </w:r>
            <w:r w:rsidR="002C471F" w:rsidRPr="002C47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2568</w:t>
            </w:r>
          </w:p>
        </w:tc>
      </w:tr>
      <w:tr w:rsidR="00240C2D" w:rsidRPr="007E024F" w14:paraId="37F3A11D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2D7FD95D" w14:textId="77777777" w:rsidR="00240C2D" w:rsidRPr="007E024F" w:rsidRDefault="00240C2D" w:rsidP="00240C2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ต้นทุนการให้เช่าและการให้บริการ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CC27F3B" w14:textId="4AA1AA79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 w:rsidR="00240C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920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6C97C7FB" w14:textId="77777777" w:rsidR="00240C2D" w:rsidRPr="007E024F" w:rsidRDefault="00240C2D" w:rsidP="00240C2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5DFE850" w14:textId="5CB1E7D8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240C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867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49E00FEA" w14:textId="77777777" w:rsidR="00240C2D" w:rsidRPr="007E024F" w:rsidRDefault="00240C2D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3CF6F75" w14:textId="342726A3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240C2D" w:rsidRPr="007E02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787</w:t>
            </w:r>
          </w:p>
        </w:tc>
      </w:tr>
      <w:tr w:rsidR="00240C2D" w:rsidRPr="007E024F" w14:paraId="2DA51E26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1878A590" w14:textId="77777777" w:rsidR="00240C2D" w:rsidRPr="007E024F" w:rsidRDefault="00240C2D" w:rsidP="00240C2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74387D" w14:textId="3715B9FA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</w:t>
            </w:r>
            <w:r w:rsidR="00240C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688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70A7EF92" w14:textId="77777777" w:rsidR="00240C2D" w:rsidRPr="007E024F" w:rsidRDefault="00240C2D" w:rsidP="00240C2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59E9DE9" w14:textId="4871CF8C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240C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761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611CE6CF" w14:textId="77777777" w:rsidR="00240C2D" w:rsidRPr="007E024F" w:rsidRDefault="00240C2D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CF7415" w14:textId="5D02094A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</w:t>
            </w:r>
            <w:r w:rsidR="00240C2D" w:rsidRPr="007E02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449</w:t>
            </w:r>
          </w:p>
        </w:tc>
      </w:tr>
      <w:tr w:rsidR="00240C2D" w:rsidRPr="007E024F" w14:paraId="311528B6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32826D73" w14:textId="77777777" w:rsidR="00240C2D" w:rsidRPr="007E024F" w:rsidRDefault="00240C2D" w:rsidP="00240C2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E024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AD9FDB" w14:textId="578C7360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</w:t>
            </w:r>
            <w:r w:rsidR="00240C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250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2FDA6E8C" w14:textId="77777777" w:rsidR="00240C2D" w:rsidRPr="007E024F" w:rsidRDefault="00240C2D" w:rsidP="00240C2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CFD077" w14:textId="4C8553A1" w:rsidR="00240C2D" w:rsidRPr="007E024F" w:rsidRDefault="00240C2D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C471F"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647D5CBD" w14:textId="77777777" w:rsidR="00240C2D" w:rsidRPr="007E024F" w:rsidRDefault="00240C2D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85BB400" w14:textId="322B4010" w:rsidR="00240C2D" w:rsidRPr="007E024F" w:rsidRDefault="002C471F" w:rsidP="00240C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 w:rsidR="00240C2D" w:rsidRPr="007E02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7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622</w:t>
            </w:r>
          </w:p>
        </w:tc>
      </w:tr>
      <w:tr w:rsidR="00B76494" w:rsidRPr="007E024F" w14:paraId="2097BD23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13C79740" w14:textId="77777777" w:rsidR="00B76494" w:rsidRPr="007E024F" w:rsidRDefault="00B76494" w:rsidP="00B76494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B023083" w14:textId="77777777" w:rsidR="00B76494" w:rsidRPr="007E024F" w:rsidRDefault="00B76494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  <w:shd w:val="clear" w:color="auto" w:fill="FFFFFF"/>
            <w:vAlign w:val="bottom"/>
          </w:tcPr>
          <w:p w14:paraId="4E0C0F9E" w14:textId="77777777" w:rsidR="00B76494" w:rsidRPr="007E024F" w:rsidRDefault="00B76494" w:rsidP="00B76494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FC00E52" w14:textId="52BED94D" w:rsidR="00B76494" w:rsidRPr="000368A0" w:rsidRDefault="007E024F" w:rsidP="000368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368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45F2252C" w14:textId="77777777" w:rsidR="00B76494" w:rsidRPr="007E024F" w:rsidRDefault="00B76494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588EA77" w14:textId="77777777" w:rsidR="00B76494" w:rsidRPr="007E024F" w:rsidRDefault="00B76494" w:rsidP="00B76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76494" w:rsidRPr="007E024F" w14:paraId="67F99CC5" w14:textId="77777777" w:rsidTr="00240C2D">
        <w:trPr>
          <w:cantSplit/>
          <w:trHeight w:val="80"/>
        </w:trPr>
        <w:tc>
          <w:tcPr>
            <w:tcW w:w="4050" w:type="dxa"/>
            <w:vAlign w:val="bottom"/>
          </w:tcPr>
          <w:p w14:paraId="6C00C261" w14:textId="77777777" w:rsidR="00B76494" w:rsidRPr="007E024F" w:rsidRDefault="00B76494" w:rsidP="00222A1D">
            <w:pPr>
              <w:ind w:left="15" w:right="6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2DE10C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  <w:shd w:val="clear" w:color="auto" w:fill="FFFFFF"/>
            <w:vAlign w:val="bottom"/>
          </w:tcPr>
          <w:p w14:paraId="1F1F7316" w14:textId="77777777" w:rsidR="00B76494" w:rsidRPr="007E024F" w:rsidRDefault="00B76494" w:rsidP="00222A1D">
            <w:pPr>
              <w:keepNext/>
              <w:tabs>
                <w:tab w:val="decimal" w:pos="996"/>
              </w:tabs>
              <w:ind w:right="-4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48ED1DC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shd w:val="clear" w:color="auto" w:fill="FFFFFF"/>
            <w:vAlign w:val="bottom"/>
          </w:tcPr>
          <w:p w14:paraId="4615A79C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9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CBD879" w14:textId="77777777" w:rsidR="00B76494" w:rsidRPr="007E024F" w:rsidRDefault="00B76494" w:rsidP="00B03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14:paraId="0D201BCF" w14:textId="77777777" w:rsidR="00A04A41" w:rsidRDefault="00A04A41" w:rsidP="00F70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2"/>
          <w:szCs w:val="32"/>
        </w:rPr>
      </w:pPr>
    </w:p>
    <w:p w14:paraId="096007C6" w14:textId="77777777" w:rsidR="00A04A41" w:rsidRDefault="00A0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08669C" w14:textId="78FFD374" w:rsidR="00A04A41" w:rsidRDefault="00A04A41" w:rsidP="00A04A4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04A41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36026E3B" w14:textId="77777777" w:rsidR="00A04A41" w:rsidRPr="00BC28A5" w:rsidRDefault="00A04A41" w:rsidP="00BC28A5">
      <w:pPr>
        <w:pStyle w:val="block"/>
        <w:tabs>
          <w:tab w:val="left" w:pos="729"/>
        </w:tabs>
        <w:spacing w:after="0" w:line="240" w:lineRule="atLeast"/>
        <w:ind w:left="540" w:hanging="189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62A5F91" w14:textId="1806ED58" w:rsidR="00A04A41" w:rsidRPr="00BA423F" w:rsidRDefault="00A04A41" w:rsidP="00727E68">
      <w:pPr>
        <w:tabs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BA423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</w:t>
      </w:r>
      <w:r w:rsidR="00032F7F">
        <w:rPr>
          <w:rFonts w:asciiTheme="majorBidi" w:hAnsiTheme="majorBidi" w:cstheme="majorBidi"/>
          <w:sz w:val="30"/>
          <w:szCs w:val="30"/>
        </w:rPr>
        <w:br/>
      </w:r>
      <w:r w:rsidRPr="00BA423F">
        <w:rPr>
          <w:rFonts w:asciiTheme="majorBidi" w:hAnsiTheme="majorBidi" w:cstheme="majorBidi"/>
          <w:sz w:val="30"/>
          <w:szCs w:val="30"/>
          <w:cs/>
        </w:rPr>
        <w:t>มีผลกระทบที่มีสาระสำคัญต่องบการเงินรวมและงบการเงินเฉพาะกิจการของบริษัท เมื่อนำมาถือปฏิบัติเป็นครั้งแรก</w:t>
      </w:r>
      <w:r w:rsidRPr="00BA423F">
        <w:rPr>
          <w:rFonts w:asciiTheme="majorBidi" w:hAnsiTheme="majorBidi" w:cstheme="majorBidi"/>
          <w:sz w:val="30"/>
          <w:szCs w:val="30"/>
        </w:rPr>
        <w:t xml:space="preserve"> </w:t>
      </w:r>
      <w:r w:rsidRPr="00BA423F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2C471F" w:rsidRPr="002C471F">
        <w:rPr>
          <w:rFonts w:asciiTheme="majorBidi" w:hAnsiTheme="majorBidi" w:cstheme="majorBidi"/>
          <w:sz w:val="30"/>
          <w:szCs w:val="30"/>
        </w:rPr>
        <w:t>1</w:t>
      </w:r>
      <w:r w:rsidRPr="00BA423F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BA423F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A423F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BA423F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BA423F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กลุ่มบริษัทไม่ได้นำมาตรฐานการ</w:t>
      </w:r>
      <w:r w:rsidRPr="00BA423F">
        <w:rPr>
          <w:rFonts w:asciiTheme="majorBidi" w:hAnsiTheme="majorBidi" w:cstheme="majorBidi" w:hint="cs"/>
          <w:sz w:val="30"/>
          <w:szCs w:val="30"/>
          <w:cs/>
        </w:rPr>
        <w:t>รายงานที่ออกและ</w:t>
      </w:r>
      <w:r w:rsidRPr="00BA423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BA423F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BA423F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12A0FDF8" w14:textId="77777777" w:rsidR="00A04A41" w:rsidRPr="00D26A2A" w:rsidRDefault="00A04A41" w:rsidP="00D95D81">
      <w:pPr>
        <w:pStyle w:val="block"/>
        <w:tabs>
          <w:tab w:val="left" w:pos="729"/>
        </w:tabs>
        <w:spacing w:after="0" w:line="240" w:lineRule="atLeast"/>
        <w:ind w:left="540" w:hanging="189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Style w:val="TableGrid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230"/>
        <w:gridCol w:w="1334"/>
      </w:tblGrid>
      <w:tr w:rsidR="00A04A41" w:rsidRPr="002101D8" w14:paraId="648FBCA2" w14:textId="77777777" w:rsidTr="00D95D81">
        <w:trPr>
          <w:tblHeader/>
        </w:trPr>
        <w:tc>
          <w:tcPr>
            <w:tcW w:w="3600" w:type="dxa"/>
            <w:vAlign w:val="bottom"/>
          </w:tcPr>
          <w:p w14:paraId="453BC0BA" w14:textId="35F9501E" w:rsidR="00A04A41" w:rsidRPr="00BA423F" w:rsidRDefault="00A04A41" w:rsidP="00D9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hanging="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A423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BA423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205D6ACD" w14:textId="77777777" w:rsidR="00A04A41" w:rsidRPr="00BA423F" w:rsidRDefault="00A04A41" w:rsidP="00D9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hanging="189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423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34" w:type="dxa"/>
            <w:vAlign w:val="bottom"/>
          </w:tcPr>
          <w:p w14:paraId="3AD6FC09" w14:textId="77777777" w:rsidR="00A04A41" w:rsidRPr="00BA423F" w:rsidRDefault="00A04A41" w:rsidP="0072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right="-121" w:hanging="189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423F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A04A41" w:rsidRPr="002101D8" w14:paraId="4381EA60" w14:textId="77777777" w:rsidTr="00D95D81">
        <w:tc>
          <w:tcPr>
            <w:tcW w:w="3600" w:type="dxa"/>
          </w:tcPr>
          <w:p w14:paraId="4241D8AF" w14:textId="64C1A360" w:rsidR="00A04A41" w:rsidRPr="00BA423F" w:rsidRDefault="00A04A41" w:rsidP="00D9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left="162" w:right="-110" w:hanging="1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23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2C471F" w:rsidRPr="002C471F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4230" w:type="dxa"/>
          </w:tcPr>
          <w:p w14:paraId="73227F92" w14:textId="77777777" w:rsidR="00A04A41" w:rsidRPr="00BA423F" w:rsidRDefault="00A04A41" w:rsidP="0057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left="-20" w:right="-180" w:firstLine="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23F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34" w:type="dxa"/>
          </w:tcPr>
          <w:p w14:paraId="0D85079E" w14:textId="422D3131" w:rsidR="00A04A41" w:rsidRPr="00BA423F" w:rsidRDefault="002C471F" w:rsidP="0072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right="-121" w:hanging="18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C471F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A04A41" w:rsidRPr="002101D8" w14:paraId="6ABC2D31" w14:textId="77777777" w:rsidTr="00D95D81">
        <w:tc>
          <w:tcPr>
            <w:tcW w:w="3600" w:type="dxa"/>
          </w:tcPr>
          <w:p w14:paraId="6A0944A2" w14:textId="54D3AF72" w:rsidR="00A04A41" w:rsidRPr="00BA423F" w:rsidRDefault="00A04A41" w:rsidP="00D9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left="162" w:hanging="18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423F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BA42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A42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2C471F" w:rsidRPr="002C471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A42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230" w:type="dxa"/>
          </w:tcPr>
          <w:p w14:paraId="009AD9F1" w14:textId="77777777" w:rsidR="00A04A41" w:rsidRPr="00BA423F" w:rsidRDefault="00A04A41" w:rsidP="0057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firstLine="3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A423F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34" w:type="dxa"/>
          </w:tcPr>
          <w:p w14:paraId="4FA792EB" w14:textId="5939B066" w:rsidR="00A04A41" w:rsidRPr="00BA423F" w:rsidRDefault="002C471F" w:rsidP="0072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9"/>
              </w:tabs>
              <w:spacing w:line="240" w:lineRule="auto"/>
              <w:ind w:right="-121" w:hanging="189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C471F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3A504932" w14:textId="77777777" w:rsidR="00A04A41" w:rsidRPr="00BC28A5" w:rsidRDefault="00A04A41" w:rsidP="00BC28A5">
      <w:pPr>
        <w:pStyle w:val="block"/>
        <w:tabs>
          <w:tab w:val="left" w:pos="729"/>
        </w:tabs>
        <w:spacing w:after="0" w:line="240" w:lineRule="atLeast"/>
        <w:ind w:left="540" w:hanging="189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2483E54" w14:textId="301DE515" w:rsidR="00A04A41" w:rsidRPr="00FA397F" w:rsidRDefault="00A04A41" w:rsidP="00D95D81">
      <w:pPr>
        <w:pStyle w:val="ListParagraph"/>
        <w:tabs>
          <w:tab w:val="clear" w:pos="680"/>
          <w:tab w:val="clear" w:pos="907"/>
          <w:tab w:val="left" w:pos="729"/>
          <w:tab w:val="left" w:pos="990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A397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2C471F" w:rsidRPr="002C471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FA397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FA397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88BDCBB" w14:textId="77777777" w:rsidR="00A04A41" w:rsidRPr="00FA397F" w:rsidRDefault="00A04A41" w:rsidP="00D95D81">
      <w:pPr>
        <w:pStyle w:val="ListParagraph"/>
        <w:tabs>
          <w:tab w:val="clear" w:pos="680"/>
          <w:tab w:val="left" w:pos="729"/>
        </w:tabs>
        <w:autoSpaceDE w:val="0"/>
        <w:autoSpaceDN w:val="0"/>
        <w:adjustRightInd w:val="0"/>
        <w:spacing w:line="240" w:lineRule="auto"/>
        <w:ind w:left="1080" w:hanging="18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89FBEF7" w14:textId="0097E835" w:rsidR="00A04A41" w:rsidRPr="00FA397F" w:rsidRDefault="00A04A41" w:rsidP="00D95D81">
      <w:pPr>
        <w:pStyle w:val="ListParagraph"/>
        <w:tabs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2C471F" w:rsidRPr="002C471F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FA39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="002C471F" w:rsidRPr="002C471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FA39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A397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FA39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436DC9B8" w14:textId="77777777" w:rsidR="00A04A41" w:rsidRPr="00FA397F" w:rsidRDefault="00A04A41" w:rsidP="00D95D81">
      <w:pPr>
        <w:pStyle w:val="ListParagraph"/>
        <w:tabs>
          <w:tab w:val="clear" w:pos="680"/>
          <w:tab w:val="left" w:pos="729"/>
        </w:tabs>
        <w:autoSpaceDE w:val="0"/>
        <w:autoSpaceDN w:val="0"/>
        <w:adjustRightInd w:val="0"/>
        <w:spacing w:line="240" w:lineRule="auto"/>
        <w:ind w:left="1080" w:hanging="18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E07654" w14:textId="5277189A" w:rsidR="00A04A41" w:rsidRPr="00FA397F" w:rsidRDefault="00A04A41" w:rsidP="00D95D81">
      <w:pPr>
        <w:pStyle w:val="ListParagraph"/>
        <w:numPr>
          <w:ilvl w:val="0"/>
          <w:numId w:val="40"/>
        </w:numPr>
        <w:tabs>
          <w:tab w:val="clear" w:pos="680"/>
          <w:tab w:val="clear" w:pos="907"/>
          <w:tab w:val="left" w:pos="1080"/>
          <w:tab w:val="num" w:pos="225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2C471F" w:rsidRPr="002C471F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FA39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</w:t>
      </w:r>
      <w:r w:rsidR="00727E68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การดำเนินงาน หมวดการลงทุน หมวดการจัดหาเงินทุน หมวดการดำเนินงานที่ยกเลิก 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FA39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5888BB8" w14:textId="418BB41A" w:rsidR="00A04A41" w:rsidRPr="00FA397F" w:rsidRDefault="00A04A41" w:rsidP="00D95D81">
      <w:pPr>
        <w:pStyle w:val="ListParagraph"/>
        <w:numPr>
          <w:ilvl w:val="0"/>
          <w:numId w:val="40"/>
        </w:numPr>
        <w:tabs>
          <w:tab w:val="clear" w:pos="680"/>
          <w:tab w:val="clear" w:pos="907"/>
          <w:tab w:val="left" w:pos="1080"/>
          <w:tab w:val="num" w:pos="225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FA397F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9229E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3264C565" w14:textId="77777777" w:rsidR="00A04A41" w:rsidRPr="00FA397F" w:rsidRDefault="00A04A41" w:rsidP="00D95D81">
      <w:pPr>
        <w:pStyle w:val="ListParagraph"/>
        <w:numPr>
          <w:ilvl w:val="0"/>
          <w:numId w:val="40"/>
        </w:numPr>
        <w:tabs>
          <w:tab w:val="clear" w:pos="680"/>
          <w:tab w:val="clear" w:pos="907"/>
          <w:tab w:val="left" w:pos="1080"/>
          <w:tab w:val="num" w:pos="225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5EF58C54" w14:textId="77777777" w:rsidR="00A04A41" w:rsidRPr="00FA397F" w:rsidRDefault="00A04A41" w:rsidP="00D95D81">
      <w:pPr>
        <w:pStyle w:val="ListParagraph"/>
        <w:tabs>
          <w:tab w:val="clear" w:pos="680"/>
          <w:tab w:val="left" w:pos="729"/>
        </w:tabs>
        <w:autoSpaceDE w:val="0"/>
        <w:autoSpaceDN w:val="0"/>
        <w:adjustRightInd w:val="0"/>
        <w:spacing w:line="240" w:lineRule="auto"/>
        <w:ind w:left="1080" w:hanging="18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156E27" w14:textId="46234767" w:rsidR="00A04A41" w:rsidRPr="00FA397F" w:rsidRDefault="00A04A41" w:rsidP="00D95D81">
      <w:pPr>
        <w:pStyle w:val="ListParagraph"/>
        <w:tabs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เป็นจุดเริ่มต้นของงบกระแส</w:t>
      </w:r>
      <w:r w:rsidR="00727E68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FA397F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FA397F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0B402DC4" w14:textId="77777777" w:rsidR="009229EA" w:rsidRPr="00BC28A5" w:rsidRDefault="009229EA" w:rsidP="00BC28A5">
      <w:pPr>
        <w:pStyle w:val="ListParagraph"/>
        <w:tabs>
          <w:tab w:val="clear" w:pos="680"/>
          <w:tab w:val="left" w:pos="729"/>
        </w:tabs>
        <w:autoSpaceDE w:val="0"/>
        <w:autoSpaceDN w:val="0"/>
        <w:adjustRightInd w:val="0"/>
        <w:spacing w:line="240" w:lineRule="auto"/>
        <w:ind w:left="1080" w:hanging="18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8BAF738" w14:textId="56B5512F" w:rsidR="009229EA" w:rsidRPr="009229EA" w:rsidRDefault="009229EA" w:rsidP="00D95D81">
      <w:pPr>
        <w:pStyle w:val="ListParagraph"/>
        <w:tabs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229EA">
        <w:rPr>
          <w:rFonts w:asciiTheme="majorBidi" w:hAnsiTheme="majorBidi" w:cs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Pr="009229EA">
        <w:rPr>
          <w:rFonts w:asciiTheme="majorBidi" w:hAnsiTheme="majorBidi" w:cstheme="majorBidi"/>
          <w:color w:val="000000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sectPr w:rsidR="009229EA" w:rsidRPr="009229EA" w:rsidSect="00621170">
      <w:headerReference w:type="default" r:id="rId16"/>
      <w:footerReference w:type="default" r:id="rId17"/>
      <w:footerReference w:type="first" r:id="rId18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2E617" w14:textId="77777777" w:rsidR="00F26613" w:rsidRDefault="00F26613">
      <w:r>
        <w:separator/>
      </w:r>
    </w:p>
  </w:endnote>
  <w:endnote w:type="continuationSeparator" w:id="0">
    <w:p w14:paraId="318F0049" w14:textId="77777777" w:rsidR="00F26613" w:rsidRDefault="00F2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5BEB5" w14:textId="77777777" w:rsidR="002A628A" w:rsidRDefault="002A6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5EBFB247" w:rsidR="003C4133" w:rsidRPr="007B3D4F" w:rsidRDefault="003C4133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2C471F" w:rsidRPr="002C471F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3C4133" w:rsidRPr="007B715D" w:rsidRDefault="003C4133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D206" w14:textId="77777777" w:rsidR="002A628A" w:rsidRDefault="002A628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5FBE7D36" w:rsidR="003C4133" w:rsidRPr="00CE24D0" w:rsidRDefault="003C4133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C471F" w:rsidRPr="002C471F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3C4133" w:rsidRPr="00AC7B7C" w:rsidRDefault="003C4133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9385CFD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2C471F" w:rsidRPr="002C471F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75480D02" w:rsidR="003C4133" w:rsidRPr="004B7A13" w:rsidRDefault="003C413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0366D">
      <w:rPr>
        <w:rFonts w:ascii="Angsana New" w:hAnsi="Angsana New"/>
        <w:noProof/>
        <w:sz w:val="30"/>
        <w:szCs w:val="30"/>
      </w:rPr>
      <w:t>SMDt</w:t>
    </w:r>
    <w:r w:rsidR="002C471F" w:rsidRPr="002C471F">
      <w:rPr>
        <w:rFonts w:ascii="Angsana New" w:hAnsi="Angsana New"/>
        <w:noProof/>
        <w:sz w:val="30"/>
        <w:szCs w:val="30"/>
      </w:rPr>
      <w:t>3</w:t>
    </w:r>
    <w:r w:rsidR="00B0366D">
      <w:rPr>
        <w:rFonts w:ascii="Angsana New" w:hAnsi="Angsana New"/>
        <w:noProof/>
        <w:sz w:val="30"/>
        <w:szCs w:val="30"/>
      </w:rPr>
      <w:t>-Q</w:t>
    </w:r>
    <w:r w:rsidR="002C471F" w:rsidRPr="002C471F">
      <w:rPr>
        <w:rFonts w:ascii="Angsana New" w:hAnsi="Angsana New"/>
        <w:noProof/>
        <w:sz w:val="30"/>
        <w:szCs w:val="30"/>
      </w:rPr>
      <w:t>2</w:t>
    </w:r>
    <w:r w:rsidR="00B0366D">
      <w:rPr>
        <w:rFonts w:ascii="Angsana New" w:hAnsi="Angsana New"/>
        <w:noProof/>
        <w:sz w:val="30"/>
        <w:szCs w:val="30"/>
      </w:rPr>
      <w:t>'</w:t>
    </w:r>
    <w:r w:rsidR="002C471F" w:rsidRPr="002C471F">
      <w:rPr>
        <w:rFonts w:ascii="Angsana New" w:hAnsi="Angsana New"/>
        <w:noProof/>
        <w:sz w:val="30"/>
        <w:szCs w:val="30"/>
      </w:rPr>
      <w:t>26</w:t>
    </w:r>
    <w:r w:rsidR="00B0366D">
      <w:rPr>
        <w:rFonts w:ascii="Angsana New" w:hAnsi="Angsana New"/>
        <w:noProof/>
        <w:sz w:val="30"/>
        <w:szCs w:val="30"/>
      </w:rPr>
      <w:t>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2C471F" w:rsidRPr="002C471F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36576" w14:textId="77777777" w:rsidR="00F26613" w:rsidRDefault="00F26613">
      <w:r>
        <w:separator/>
      </w:r>
    </w:p>
  </w:footnote>
  <w:footnote w:type="continuationSeparator" w:id="0">
    <w:p w14:paraId="00DB0E01" w14:textId="77777777" w:rsidR="00F26613" w:rsidRDefault="00F26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77777777" w:rsidR="003C4133" w:rsidRDefault="003C4133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6613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732" w14:textId="74E843B0" w:rsidR="003C4133" w:rsidRPr="008D22B2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F4490"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59ED8C8" w14:textId="77777777" w:rsidR="003C4133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6A5E3D46" w:rsidR="003C4133" w:rsidRPr="008D22B2" w:rsidRDefault="009F1988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2C471F" w:rsidRPr="002C471F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2C471F" w:rsidRPr="002C471F">
      <w:rPr>
        <w:sz w:val="22"/>
        <w:szCs w:val="22"/>
        <w:lang w:val="en-US" w:bidi="th-TH"/>
      </w:rPr>
      <w:t>2569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3C413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="003C4133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3C4133" w:rsidRPr="008D22B2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3C4133" w:rsidRPr="004A6A7D" w:rsidRDefault="00F26613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34CA2DED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2C471F" w:rsidRPr="002C471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2C471F" w:rsidRPr="002C471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2C471F" w:rsidRPr="002C471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77777777" w:rsidR="003C4133" w:rsidRPr="004A6A7D" w:rsidRDefault="003C4133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6613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A5F1" w14:textId="0CDFB9C7" w:rsidR="003C4133" w:rsidRDefault="003C413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1F53F4" w:rsidRPr="001F53F4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3C4133" w:rsidRDefault="003C413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059F106E" w:rsidR="003C4133" w:rsidRPr="008D22B2" w:rsidRDefault="009F1988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2C471F" w:rsidRPr="002C471F">
      <w:rPr>
        <w:rFonts w:ascii="Angsana New" w:hAnsi="Angsana New" w:cs="Angsana New" w:hint="cs"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2C471F" w:rsidRPr="002C471F">
      <w:rPr>
        <w:rFonts w:ascii="Angsana New" w:hAnsi="Angsana New" w:cs="Angsana New" w:hint="cs"/>
        <w:sz w:val="32"/>
        <w:szCs w:val="32"/>
        <w:lang w:val="en-US" w:bidi="th-TH"/>
      </w:rPr>
      <w:t>2569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3C413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="003C4133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3C4133" w:rsidRPr="00333087" w:rsidRDefault="003C413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11348B12" w:rsidR="003C4133" w:rsidRPr="008D22B2" w:rsidRDefault="009F1988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2C471F" w:rsidRPr="002C471F">
      <w:rPr>
        <w:rFonts w:ascii="Angsana New" w:hAnsi="Angsana New" w:cs="Angsana New" w:hint="cs"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2C471F" w:rsidRPr="002C471F">
      <w:rPr>
        <w:rFonts w:ascii="Angsana New" w:hAnsi="Angsana New" w:cs="Angsana New" w:hint="cs"/>
        <w:sz w:val="32"/>
        <w:szCs w:val="32"/>
        <w:lang w:val="en-US" w:bidi="th-TH"/>
      </w:rPr>
      <w:t>2569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3C413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="003C4133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926E08"/>
    <w:multiLevelType w:val="hybridMultilevel"/>
    <w:tmpl w:val="D73E26E4"/>
    <w:lvl w:ilvl="0" w:tplc="08B44380">
      <w:start w:val="1"/>
      <w:numFmt w:val="bullet"/>
      <w:lvlText w:val="•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4C1527"/>
    <w:multiLevelType w:val="singleLevel"/>
    <w:tmpl w:val="0310B7D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6DD4A61"/>
    <w:multiLevelType w:val="singleLevel"/>
    <w:tmpl w:val="CAB64F5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A52E9"/>
    <w:multiLevelType w:val="hybridMultilevel"/>
    <w:tmpl w:val="51A0DF90"/>
    <w:lvl w:ilvl="0" w:tplc="C65EAC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2070146"/>
    <w:multiLevelType w:val="multilevel"/>
    <w:tmpl w:val="BE76382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B331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CB52420"/>
    <w:multiLevelType w:val="multilevel"/>
    <w:tmpl w:val="DFE859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8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9"/>
  </w:num>
  <w:num w:numId="12" w16cid:durableId="1361929044">
    <w:abstractNumId w:val="15"/>
  </w:num>
  <w:num w:numId="13" w16cid:durableId="159086236">
    <w:abstractNumId w:val="33"/>
  </w:num>
  <w:num w:numId="14" w16cid:durableId="1511215867">
    <w:abstractNumId w:val="18"/>
  </w:num>
  <w:num w:numId="15" w16cid:durableId="155925367">
    <w:abstractNumId w:val="23"/>
  </w:num>
  <w:num w:numId="16" w16cid:durableId="1545557705">
    <w:abstractNumId w:val="11"/>
  </w:num>
  <w:num w:numId="17" w16cid:durableId="2010281155">
    <w:abstractNumId w:val="16"/>
  </w:num>
  <w:num w:numId="18" w16cid:durableId="901065043">
    <w:abstractNumId w:val="10"/>
  </w:num>
  <w:num w:numId="19" w16cid:durableId="1614677696">
    <w:abstractNumId w:val="38"/>
  </w:num>
  <w:num w:numId="20" w16cid:durableId="1929189420">
    <w:abstractNumId w:val="26"/>
  </w:num>
  <w:num w:numId="21" w16cid:durableId="1013993164">
    <w:abstractNumId w:val="34"/>
  </w:num>
  <w:num w:numId="22" w16cid:durableId="5134069">
    <w:abstractNumId w:val="27"/>
  </w:num>
  <w:num w:numId="23" w16cid:durableId="1015616080">
    <w:abstractNumId w:val="22"/>
  </w:num>
  <w:num w:numId="24" w16cid:durableId="1932274278">
    <w:abstractNumId w:val="14"/>
  </w:num>
  <w:num w:numId="25" w16cid:durableId="614288432">
    <w:abstractNumId w:val="39"/>
  </w:num>
  <w:num w:numId="26" w16cid:durableId="804006199">
    <w:abstractNumId w:val="28"/>
  </w:num>
  <w:num w:numId="27" w16cid:durableId="63840233">
    <w:abstractNumId w:val="25"/>
  </w:num>
  <w:num w:numId="28" w16cid:durableId="557211603">
    <w:abstractNumId w:val="20"/>
  </w:num>
  <w:num w:numId="29" w16cid:durableId="477188955">
    <w:abstractNumId w:val="37"/>
  </w:num>
  <w:num w:numId="30" w16cid:durableId="1162357925">
    <w:abstractNumId w:val="29"/>
  </w:num>
  <w:num w:numId="31" w16cid:durableId="795947590">
    <w:abstractNumId w:val="31"/>
  </w:num>
  <w:num w:numId="32" w16cid:durableId="571156985">
    <w:abstractNumId w:val="40"/>
  </w:num>
  <w:num w:numId="33" w16cid:durableId="1231191558">
    <w:abstractNumId w:val="35"/>
  </w:num>
  <w:num w:numId="34" w16cid:durableId="1675104893">
    <w:abstractNumId w:val="36"/>
  </w:num>
  <w:num w:numId="35" w16cid:durableId="441726943">
    <w:abstractNumId w:val="32"/>
  </w:num>
  <w:num w:numId="36" w16cid:durableId="417215313">
    <w:abstractNumId w:val="30"/>
  </w:num>
  <w:num w:numId="37" w16cid:durableId="657731334">
    <w:abstractNumId w:val="21"/>
  </w:num>
  <w:num w:numId="38" w16cid:durableId="37515345">
    <w:abstractNumId w:val="12"/>
  </w:num>
  <w:num w:numId="39" w16cid:durableId="532813078">
    <w:abstractNumId w:val="13"/>
  </w:num>
  <w:num w:numId="40" w16cid:durableId="104926880">
    <w:abstractNumId w:val="24"/>
  </w:num>
  <w:num w:numId="41" w16cid:durableId="856113325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68F"/>
    <w:rsid w:val="00001A62"/>
    <w:rsid w:val="00001B39"/>
    <w:rsid w:val="00001BAA"/>
    <w:rsid w:val="00001D2E"/>
    <w:rsid w:val="00002123"/>
    <w:rsid w:val="00002263"/>
    <w:rsid w:val="000025E0"/>
    <w:rsid w:val="000026AE"/>
    <w:rsid w:val="00002E4C"/>
    <w:rsid w:val="000035E3"/>
    <w:rsid w:val="0000361A"/>
    <w:rsid w:val="00003B8C"/>
    <w:rsid w:val="00003D19"/>
    <w:rsid w:val="00003EEC"/>
    <w:rsid w:val="00004193"/>
    <w:rsid w:val="00005628"/>
    <w:rsid w:val="00005682"/>
    <w:rsid w:val="000058F6"/>
    <w:rsid w:val="00005B3B"/>
    <w:rsid w:val="000061DE"/>
    <w:rsid w:val="000062F0"/>
    <w:rsid w:val="00006499"/>
    <w:rsid w:val="00006C05"/>
    <w:rsid w:val="00006C56"/>
    <w:rsid w:val="00007078"/>
    <w:rsid w:val="00007083"/>
    <w:rsid w:val="0000749C"/>
    <w:rsid w:val="000076F5"/>
    <w:rsid w:val="0000799A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B85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24F"/>
    <w:rsid w:val="00017B72"/>
    <w:rsid w:val="00020331"/>
    <w:rsid w:val="000204CD"/>
    <w:rsid w:val="00020593"/>
    <w:rsid w:val="000207E3"/>
    <w:rsid w:val="000208D9"/>
    <w:rsid w:val="000209F7"/>
    <w:rsid w:val="00020A03"/>
    <w:rsid w:val="00020BF2"/>
    <w:rsid w:val="00020E0D"/>
    <w:rsid w:val="00020E2B"/>
    <w:rsid w:val="00021CB8"/>
    <w:rsid w:val="00021D0E"/>
    <w:rsid w:val="0002213A"/>
    <w:rsid w:val="000221BA"/>
    <w:rsid w:val="0002244C"/>
    <w:rsid w:val="0002290B"/>
    <w:rsid w:val="00022A1D"/>
    <w:rsid w:val="00022AC3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376"/>
    <w:rsid w:val="000326EA"/>
    <w:rsid w:val="00032918"/>
    <w:rsid w:val="00032A18"/>
    <w:rsid w:val="00032D02"/>
    <w:rsid w:val="00032DD3"/>
    <w:rsid w:val="00032F61"/>
    <w:rsid w:val="00032F7F"/>
    <w:rsid w:val="000335A7"/>
    <w:rsid w:val="0003374D"/>
    <w:rsid w:val="00033A12"/>
    <w:rsid w:val="00033EEF"/>
    <w:rsid w:val="00034224"/>
    <w:rsid w:val="000342DC"/>
    <w:rsid w:val="00034301"/>
    <w:rsid w:val="0003454B"/>
    <w:rsid w:val="00034623"/>
    <w:rsid w:val="000348E2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8A0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0B25"/>
    <w:rsid w:val="00041233"/>
    <w:rsid w:val="000413F1"/>
    <w:rsid w:val="0004164F"/>
    <w:rsid w:val="00041B29"/>
    <w:rsid w:val="00041E15"/>
    <w:rsid w:val="00041E6E"/>
    <w:rsid w:val="0004206D"/>
    <w:rsid w:val="00042070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797"/>
    <w:rsid w:val="00043A5B"/>
    <w:rsid w:val="00043B5A"/>
    <w:rsid w:val="00043E2A"/>
    <w:rsid w:val="000442FC"/>
    <w:rsid w:val="00044391"/>
    <w:rsid w:val="0004444F"/>
    <w:rsid w:val="00044584"/>
    <w:rsid w:val="000447C9"/>
    <w:rsid w:val="000449B1"/>
    <w:rsid w:val="00044C20"/>
    <w:rsid w:val="0004525A"/>
    <w:rsid w:val="000453BA"/>
    <w:rsid w:val="00045530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68B"/>
    <w:rsid w:val="0005184E"/>
    <w:rsid w:val="00051925"/>
    <w:rsid w:val="00051C4C"/>
    <w:rsid w:val="00051CFE"/>
    <w:rsid w:val="00051D11"/>
    <w:rsid w:val="0005208D"/>
    <w:rsid w:val="00052332"/>
    <w:rsid w:val="00052333"/>
    <w:rsid w:val="00052738"/>
    <w:rsid w:val="000527EE"/>
    <w:rsid w:val="000528E8"/>
    <w:rsid w:val="0005298C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69BA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452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52A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7F"/>
    <w:rsid w:val="000711A0"/>
    <w:rsid w:val="000712AB"/>
    <w:rsid w:val="000718EB"/>
    <w:rsid w:val="00071ADA"/>
    <w:rsid w:val="00071DEC"/>
    <w:rsid w:val="00071E45"/>
    <w:rsid w:val="00071E61"/>
    <w:rsid w:val="0007213A"/>
    <w:rsid w:val="00072260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6B"/>
    <w:rsid w:val="00076476"/>
    <w:rsid w:val="000764B2"/>
    <w:rsid w:val="0007655A"/>
    <w:rsid w:val="000765A5"/>
    <w:rsid w:val="00076709"/>
    <w:rsid w:val="00076836"/>
    <w:rsid w:val="000768CA"/>
    <w:rsid w:val="00076A05"/>
    <w:rsid w:val="00076B1B"/>
    <w:rsid w:val="00076DEC"/>
    <w:rsid w:val="00076E7D"/>
    <w:rsid w:val="00076EFB"/>
    <w:rsid w:val="000771EA"/>
    <w:rsid w:val="0007775D"/>
    <w:rsid w:val="000777BB"/>
    <w:rsid w:val="00077C97"/>
    <w:rsid w:val="00077CAF"/>
    <w:rsid w:val="00077E06"/>
    <w:rsid w:val="00077F3F"/>
    <w:rsid w:val="00080546"/>
    <w:rsid w:val="00080553"/>
    <w:rsid w:val="00080900"/>
    <w:rsid w:val="00080D54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BF5"/>
    <w:rsid w:val="00082C3E"/>
    <w:rsid w:val="00082C6E"/>
    <w:rsid w:val="000832C3"/>
    <w:rsid w:val="00083CA4"/>
    <w:rsid w:val="00083EDC"/>
    <w:rsid w:val="00084149"/>
    <w:rsid w:val="0008415F"/>
    <w:rsid w:val="000843FA"/>
    <w:rsid w:val="0008492C"/>
    <w:rsid w:val="00084CAB"/>
    <w:rsid w:val="00084F8F"/>
    <w:rsid w:val="00085638"/>
    <w:rsid w:val="00085CBF"/>
    <w:rsid w:val="00085CD9"/>
    <w:rsid w:val="0008635C"/>
    <w:rsid w:val="000867AA"/>
    <w:rsid w:val="00086C4E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4D6"/>
    <w:rsid w:val="000A6A51"/>
    <w:rsid w:val="000A6BAE"/>
    <w:rsid w:val="000A6EA9"/>
    <w:rsid w:val="000A705A"/>
    <w:rsid w:val="000A7B3B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B4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3E04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399"/>
    <w:rsid w:val="000B5799"/>
    <w:rsid w:val="000B598F"/>
    <w:rsid w:val="000B5A4A"/>
    <w:rsid w:val="000B5E19"/>
    <w:rsid w:val="000B5F36"/>
    <w:rsid w:val="000B687F"/>
    <w:rsid w:val="000B69EE"/>
    <w:rsid w:val="000B6B3D"/>
    <w:rsid w:val="000B6D8D"/>
    <w:rsid w:val="000B6DE0"/>
    <w:rsid w:val="000B7214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761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0DC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5D5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095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7A7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3DA"/>
    <w:rsid w:val="000E44CA"/>
    <w:rsid w:val="000E4913"/>
    <w:rsid w:val="000E4B37"/>
    <w:rsid w:val="000E4B8A"/>
    <w:rsid w:val="000E4C8C"/>
    <w:rsid w:val="000E542C"/>
    <w:rsid w:val="000E56F8"/>
    <w:rsid w:val="000E5939"/>
    <w:rsid w:val="000E598F"/>
    <w:rsid w:val="000E59FA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B97"/>
    <w:rsid w:val="000F2ED0"/>
    <w:rsid w:val="000F2FD8"/>
    <w:rsid w:val="000F32DB"/>
    <w:rsid w:val="000F3725"/>
    <w:rsid w:val="000F387E"/>
    <w:rsid w:val="000F3A0E"/>
    <w:rsid w:val="000F3A17"/>
    <w:rsid w:val="000F3BB5"/>
    <w:rsid w:val="000F3DC3"/>
    <w:rsid w:val="000F3EB2"/>
    <w:rsid w:val="000F46CD"/>
    <w:rsid w:val="000F4962"/>
    <w:rsid w:val="000F496F"/>
    <w:rsid w:val="000F4F1B"/>
    <w:rsid w:val="000F57F9"/>
    <w:rsid w:val="000F5801"/>
    <w:rsid w:val="000F58BC"/>
    <w:rsid w:val="000F5BC7"/>
    <w:rsid w:val="000F5D03"/>
    <w:rsid w:val="000F5E9B"/>
    <w:rsid w:val="000F6774"/>
    <w:rsid w:val="000F6B9E"/>
    <w:rsid w:val="000F6C0A"/>
    <w:rsid w:val="000F72C2"/>
    <w:rsid w:val="000F7423"/>
    <w:rsid w:val="000F760B"/>
    <w:rsid w:val="000F7687"/>
    <w:rsid w:val="000F777A"/>
    <w:rsid w:val="000F7F3F"/>
    <w:rsid w:val="0010002F"/>
    <w:rsid w:val="001001BD"/>
    <w:rsid w:val="001004B3"/>
    <w:rsid w:val="001007A9"/>
    <w:rsid w:val="00100ADB"/>
    <w:rsid w:val="00101020"/>
    <w:rsid w:val="001012DE"/>
    <w:rsid w:val="00101FB1"/>
    <w:rsid w:val="00101FB2"/>
    <w:rsid w:val="001020A3"/>
    <w:rsid w:val="0010227C"/>
    <w:rsid w:val="001032B4"/>
    <w:rsid w:val="001037E8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3BA"/>
    <w:rsid w:val="00110463"/>
    <w:rsid w:val="00110E6E"/>
    <w:rsid w:val="00110E8A"/>
    <w:rsid w:val="0011184D"/>
    <w:rsid w:val="00111922"/>
    <w:rsid w:val="00111C94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C0C"/>
    <w:rsid w:val="00116D85"/>
    <w:rsid w:val="00116DA2"/>
    <w:rsid w:val="0011736C"/>
    <w:rsid w:val="00117CD8"/>
    <w:rsid w:val="00117E16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24E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5BB2"/>
    <w:rsid w:val="00125E7F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9F8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3EDF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4D"/>
    <w:rsid w:val="001428A7"/>
    <w:rsid w:val="00142A5B"/>
    <w:rsid w:val="00142F02"/>
    <w:rsid w:val="001430A7"/>
    <w:rsid w:val="0014311F"/>
    <w:rsid w:val="00143481"/>
    <w:rsid w:val="0014350C"/>
    <w:rsid w:val="001437BD"/>
    <w:rsid w:val="00143975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A0A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41"/>
    <w:rsid w:val="001509F3"/>
    <w:rsid w:val="00150A4A"/>
    <w:rsid w:val="00151379"/>
    <w:rsid w:val="001518C1"/>
    <w:rsid w:val="00151D07"/>
    <w:rsid w:val="00151F34"/>
    <w:rsid w:val="00152182"/>
    <w:rsid w:val="001521BA"/>
    <w:rsid w:val="001524C5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57CC7"/>
    <w:rsid w:val="00157DBE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542"/>
    <w:rsid w:val="001627C9"/>
    <w:rsid w:val="001627FC"/>
    <w:rsid w:val="00162903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799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F55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7781F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630"/>
    <w:rsid w:val="001849FF"/>
    <w:rsid w:val="00184A0C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DD1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5B8"/>
    <w:rsid w:val="001979FC"/>
    <w:rsid w:val="00197B5D"/>
    <w:rsid w:val="00197D2B"/>
    <w:rsid w:val="00197D51"/>
    <w:rsid w:val="001A0338"/>
    <w:rsid w:val="001A0A9F"/>
    <w:rsid w:val="001A0D4C"/>
    <w:rsid w:val="001A0DEB"/>
    <w:rsid w:val="001A110F"/>
    <w:rsid w:val="001A14FB"/>
    <w:rsid w:val="001A17B9"/>
    <w:rsid w:val="001A17CC"/>
    <w:rsid w:val="001A196F"/>
    <w:rsid w:val="001A1AA1"/>
    <w:rsid w:val="001A1ADF"/>
    <w:rsid w:val="001A1D26"/>
    <w:rsid w:val="001A1F80"/>
    <w:rsid w:val="001A2025"/>
    <w:rsid w:val="001A2106"/>
    <w:rsid w:val="001A2117"/>
    <w:rsid w:val="001A2206"/>
    <w:rsid w:val="001A26E4"/>
    <w:rsid w:val="001A2A4D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E2F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DE7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BFC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0FE"/>
    <w:rsid w:val="001C425D"/>
    <w:rsid w:val="001C43CE"/>
    <w:rsid w:val="001C48B4"/>
    <w:rsid w:val="001C4918"/>
    <w:rsid w:val="001C4932"/>
    <w:rsid w:val="001C4F9D"/>
    <w:rsid w:val="001C52F5"/>
    <w:rsid w:val="001C5829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254"/>
    <w:rsid w:val="001D0694"/>
    <w:rsid w:val="001D0970"/>
    <w:rsid w:val="001D0F95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BFD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D7EBF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998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C07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2EF5"/>
    <w:rsid w:val="001F328F"/>
    <w:rsid w:val="001F36EC"/>
    <w:rsid w:val="001F3CB3"/>
    <w:rsid w:val="001F3F81"/>
    <w:rsid w:val="001F40D7"/>
    <w:rsid w:val="001F4130"/>
    <w:rsid w:val="001F4135"/>
    <w:rsid w:val="001F41B8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0FC"/>
    <w:rsid w:val="001F728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24"/>
    <w:rsid w:val="002008E0"/>
    <w:rsid w:val="00200B79"/>
    <w:rsid w:val="00200D4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90A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33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88"/>
    <w:rsid w:val="002111A0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1F17"/>
    <w:rsid w:val="00221FEB"/>
    <w:rsid w:val="002220E0"/>
    <w:rsid w:val="00222618"/>
    <w:rsid w:val="00222625"/>
    <w:rsid w:val="002226C8"/>
    <w:rsid w:val="002227ED"/>
    <w:rsid w:val="00222877"/>
    <w:rsid w:val="00222A01"/>
    <w:rsid w:val="00222A1D"/>
    <w:rsid w:val="00222C1B"/>
    <w:rsid w:val="00222E95"/>
    <w:rsid w:val="00222FDA"/>
    <w:rsid w:val="0022325C"/>
    <w:rsid w:val="00224141"/>
    <w:rsid w:val="00224497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1A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93B"/>
    <w:rsid w:val="00232B28"/>
    <w:rsid w:val="00232BE0"/>
    <w:rsid w:val="00232C9C"/>
    <w:rsid w:val="00232EF9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46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6D"/>
    <w:rsid w:val="002378C6"/>
    <w:rsid w:val="0024010F"/>
    <w:rsid w:val="00240345"/>
    <w:rsid w:val="0024098B"/>
    <w:rsid w:val="00240B5F"/>
    <w:rsid w:val="00240C2D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DF4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0B9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2EDB"/>
    <w:rsid w:val="0025353C"/>
    <w:rsid w:val="00253AC4"/>
    <w:rsid w:val="00253AC7"/>
    <w:rsid w:val="00253D54"/>
    <w:rsid w:val="00253FC6"/>
    <w:rsid w:val="0025402C"/>
    <w:rsid w:val="002540BE"/>
    <w:rsid w:val="00254439"/>
    <w:rsid w:val="00255223"/>
    <w:rsid w:val="00255285"/>
    <w:rsid w:val="002553F6"/>
    <w:rsid w:val="00255781"/>
    <w:rsid w:val="00255840"/>
    <w:rsid w:val="00255AA5"/>
    <w:rsid w:val="00255BD8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1E43"/>
    <w:rsid w:val="002625C8"/>
    <w:rsid w:val="00262600"/>
    <w:rsid w:val="002626FC"/>
    <w:rsid w:val="00262D91"/>
    <w:rsid w:val="00262EE3"/>
    <w:rsid w:val="00262F4F"/>
    <w:rsid w:val="00263138"/>
    <w:rsid w:val="00263197"/>
    <w:rsid w:val="002636E1"/>
    <w:rsid w:val="00263D87"/>
    <w:rsid w:val="00263E46"/>
    <w:rsid w:val="00264353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C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1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A1F"/>
    <w:rsid w:val="00280C48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972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705"/>
    <w:rsid w:val="002A0B6F"/>
    <w:rsid w:val="002A0CAC"/>
    <w:rsid w:val="002A0CB6"/>
    <w:rsid w:val="002A15EB"/>
    <w:rsid w:val="002A17B7"/>
    <w:rsid w:val="002A1851"/>
    <w:rsid w:val="002A1906"/>
    <w:rsid w:val="002A1C48"/>
    <w:rsid w:val="002A1DF4"/>
    <w:rsid w:val="002A1EE5"/>
    <w:rsid w:val="002A1FC2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B10"/>
    <w:rsid w:val="002A5E64"/>
    <w:rsid w:val="002A5F7C"/>
    <w:rsid w:val="002A60D7"/>
    <w:rsid w:val="002A6276"/>
    <w:rsid w:val="002A628A"/>
    <w:rsid w:val="002A6F84"/>
    <w:rsid w:val="002A6FE1"/>
    <w:rsid w:val="002A711B"/>
    <w:rsid w:val="002A75F2"/>
    <w:rsid w:val="002A760B"/>
    <w:rsid w:val="002A76DF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2E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A27"/>
    <w:rsid w:val="002B3C8A"/>
    <w:rsid w:val="002B3DC3"/>
    <w:rsid w:val="002B479C"/>
    <w:rsid w:val="002B49AF"/>
    <w:rsid w:val="002B4CBF"/>
    <w:rsid w:val="002B52BC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82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1F"/>
    <w:rsid w:val="002C4727"/>
    <w:rsid w:val="002C47BA"/>
    <w:rsid w:val="002C4A4A"/>
    <w:rsid w:val="002C5259"/>
    <w:rsid w:val="002C5262"/>
    <w:rsid w:val="002C5348"/>
    <w:rsid w:val="002C53BA"/>
    <w:rsid w:val="002C53C6"/>
    <w:rsid w:val="002C5416"/>
    <w:rsid w:val="002C568F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495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4C3"/>
    <w:rsid w:val="002D3586"/>
    <w:rsid w:val="002D367C"/>
    <w:rsid w:val="002D382D"/>
    <w:rsid w:val="002D3937"/>
    <w:rsid w:val="002D3BD7"/>
    <w:rsid w:val="002D3D85"/>
    <w:rsid w:val="002D411B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963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76C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3DF9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091"/>
    <w:rsid w:val="002E62D0"/>
    <w:rsid w:val="002E63A6"/>
    <w:rsid w:val="002E650C"/>
    <w:rsid w:val="002E68AF"/>
    <w:rsid w:val="002E69CC"/>
    <w:rsid w:val="002E6A8A"/>
    <w:rsid w:val="002E6D1D"/>
    <w:rsid w:val="002E6F0B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27D"/>
    <w:rsid w:val="002F1466"/>
    <w:rsid w:val="002F16A7"/>
    <w:rsid w:val="002F177D"/>
    <w:rsid w:val="002F1988"/>
    <w:rsid w:val="002F1A24"/>
    <w:rsid w:val="002F1ED6"/>
    <w:rsid w:val="002F2002"/>
    <w:rsid w:val="002F20E9"/>
    <w:rsid w:val="002F26C6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6E0"/>
    <w:rsid w:val="002F79A7"/>
    <w:rsid w:val="002F7C46"/>
    <w:rsid w:val="002F7CF5"/>
    <w:rsid w:val="002F7F39"/>
    <w:rsid w:val="00300131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3DF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092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90D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03C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E88"/>
    <w:rsid w:val="00323895"/>
    <w:rsid w:val="00323A7B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EC6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3A7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0B3"/>
    <w:rsid w:val="00334133"/>
    <w:rsid w:val="003346AD"/>
    <w:rsid w:val="00334798"/>
    <w:rsid w:val="00334A7B"/>
    <w:rsid w:val="00334AE8"/>
    <w:rsid w:val="00334E54"/>
    <w:rsid w:val="0033502E"/>
    <w:rsid w:val="0033515B"/>
    <w:rsid w:val="0033566D"/>
    <w:rsid w:val="00335B90"/>
    <w:rsid w:val="00335C1E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37B77"/>
    <w:rsid w:val="00340053"/>
    <w:rsid w:val="003405B3"/>
    <w:rsid w:val="003405C2"/>
    <w:rsid w:val="0034069F"/>
    <w:rsid w:val="00340994"/>
    <w:rsid w:val="00340AAC"/>
    <w:rsid w:val="00340B7E"/>
    <w:rsid w:val="00340D11"/>
    <w:rsid w:val="00340FA4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01C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096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B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D9A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4C3"/>
    <w:rsid w:val="00373609"/>
    <w:rsid w:val="00373DDF"/>
    <w:rsid w:val="00374125"/>
    <w:rsid w:val="0037440E"/>
    <w:rsid w:val="00374BB3"/>
    <w:rsid w:val="00374BD2"/>
    <w:rsid w:val="00374D05"/>
    <w:rsid w:val="00375141"/>
    <w:rsid w:val="0037558C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77F9A"/>
    <w:rsid w:val="00380089"/>
    <w:rsid w:val="003803A9"/>
    <w:rsid w:val="00380501"/>
    <w:rsid w:val="0038068C"/>
    <w:rsid w:val="003806A2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359"/>
    <w:rsid w:val="003846B7"/>
    <w:rsid w:val="0038494E"/>
    <w:rsid w:val="00384BF9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17"/>
    <w:rsid w:val="00390153"/>
    <w:rsid w:val="003902CE"/>
    <w:rsid w:val="00390498"/>
    <w:rsid w:val="003908A3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5D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843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AA"/>
    <w:rsid w:val="00397BFC"/>
    <w:rsid w:val="00397C09"/>
    <w:rsid w:val="00397C13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253"/>
    <w:rsid w:val="003A2670"/>
    <w:rsid w:val="003A2F25"/>
    <w:rsid w:val="003A329F"/>
    <w:rsid w:val="003A36A3"/>
    <w:rsid w:val="003A3943"/>
    <w:rsid w:val="003A3D50"/>
    <w:rsid w:val="003A3F8A"/>
    <w:rsid w:val="003A430B"/>
    <w:rsid w:val="003A432A"/>
    <w:rsid w:val="003A4895"/>
    <w:rsid w:val="003A495F"/>
    <w:rsid w:val="003A4B16"/>
    <w:rsid w:val="003A5158"/>
    <w:rsid w:val="003A520A"/>
    <w:rsid w:val="003A5E5F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994"/>
    <w:rsid w:val="003B101E"/>
    <w:rsid w:val="003B1148"/>
    <w:rsid w:val="003B12CC"/>
    <w:rsid w:val="003B197A"/>
    <w:rsid w:val="003B1E4D"/>
    <w:rsid w:val="003B1E74"/>
    <w:rsid w:val="003B1EDF"/>
    <w:rsid w:val="003B2449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C39"/>
    <w:rsid w:val="003B4D3D"/>
    <w:rsid w:val="003B4DBD"/>
    <w:rsid w:val="003B50E4"/>
    <w:rsid w:val="003B5518"/>
    <w:rsid w:val="003B5529"/>
    <w:rsid w:val="003B5CC2"/>
    <w:rsid w:val="003B5DCE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260"/>
    <w:rsid w:val="003C24C9"/>
    <w:rsid w:val="003C2616"/>
    <w:rsid w:val="003C28E9"/>
    <w:rsid w:val="003C2A77"/>
    <w:rsid w:val="003C2BEE"/>
    <w:rsid w:val="003C30F2"/>
    <w:rsid w:val="003C314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4E59"/>
    <w:rsid w:val="003C5D57"/>
    <w:rsid w:val="003C5F1D"/>
    <w:rsid w:val="003C6026"/>
    <w:rsid w:val="003C63BA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6CF"/>
    <w:rsid w:val="003C787B"/>
    <w:rsid w:val="003C7946"/>
    <w:rsid w:val="003C7CFC"/>
    <w:rsid w:val="003C7EC1"/>
    <w:rsid w:val="003C7FE9"/>
    <w:rsid w:val="003D0064"/>
    <w:rsid w:val="003D008B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A2"/>
    <w:rsid w:val="003D53FD"/>
    <w:rsid w:val="003D5B5B"/>
    <w:rsid w:val="003D5BFF"/>
    <w:rsid w:val="003D5CF8"/>
    <w:rsid w:val="003D6185"/>
    <w:rsid w:val="003D6258"/>
    <w:rsid w:val="003D6644"/>
    <w:rsid w:val="003D6660"/>
    <w:rsid w:val="003D68B2"/>
    <w:rsid w:val="003D6AE2"/>
    <w:rsid w:val="003D6B57"/>
    <w:rsid w:val="003D6CE2"/>
    <w:rsid w:val="003D7336"/>
    <w:rsid w:val="003D74E7"/>
    <w:rsid w:val="003D7709"/>
    <w:rsid w:val="003E004A"/>
    <w:rsid w:val="003E014B"/>
    <w:rsid w:val="003E0511"/>
    <w:rsid w:val="003E0744"/>
    <w:rsid w:val="003E0A41"/>
    <w:rsid w:val="003E0C00"/>
    <w:rsid w:val="003E1077"/>
    <w:rsid w:val="003E11D2"/>
    <w:rsid w:val="003E2306"/>
    <w:rsid w:val="003E2DE9"/>
    <w:rsid w:val="003E2E4D"/>
    <w:rsid w:val="003E36B6"/>
    <w:rsid w:val="003E3A17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A88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B81"/>
    <w:rsid w:val="003F0EA9"/>
    <w:rsid w:val="003F1517"/>
    <w:rsid w:val="003F1B35"/>
    <w:rsid w:val="003F1D44"/>
    <w:rsid w:val="003F1E96"/>
    <w:rsid w:val="003F1FB0"/>
    <w:rsid w:val="003F2174"/>
    <w:rsid w:val="003F2471"/>
    <w:rsid w:val="003F2A26"/>
    <w:rsid w:val="003F2A86"/>
    <w:rsid w:val="003F2B74"/>
    <w:rsid w:val="003F2F09"/>
    <w:rsid w:val="003F32EE"/>
    <w:rsid w:val="003F3617"/>
    <w:rsid w:val="003F3C74"/>
    <w:rsid w:val="003F4013"/>
    <w:rsid w:val="003F4344"/>
    <w:rsid w:val="003F49C2"/>
    <w:rsid w:val="003F4AB1"/>
    <w:rsid w:val="003F4E48"/>
    <w:rsid w:val="003F4EC6"/>
    <w:rsid w:val="003F5185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1D38"/>
    <w:rsid w:val="00401E1E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4E9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AF0"/>
    <w:rsid w:val="00414C6D"/>
    <w:rsid w:val="00414D45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30"/>
    <w:rsid w:val="004165ED"/>
    <w:rsid w:val="00416A3D"/>
    <w:rsid w:val="00416ACD"/>
    <w:rsid w:val="00416E96"/>
    <w:rsid w:val="004172B8"/>
    <w:rsid w:val="0041759F"/>
    <w:rsid w:val="00417758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1F76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A63"/>
    <w:rsid w:val="00426E9B"/>
    <w:rsid w:val="0042791D"/>
    <w:rsid w:val="00427B3A"/>
    <w:rsid w:val="00427C22"/>
    <w:rsid w:val="00427C53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664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54F"/>
    <w:rsid w:val="0043679B"/>
    <w:rsid w:val="00436AC1"/>
    <w:rsid w:val="0043714B"/>
    <w:rsid w:val="0043753F"/>
    <w:rsid w:val="00437A1E"/>
    <w:rsid w:val="00440D5E"/>
    <w:rsid w:val="00441081"/>
    <w:rsid w:val="004416B6"/>
    <w:rsid w:val="004416C4"/>
    <w:rsid w:val="00441756"/>
    <w:rsid w:val="00441DAD"/>
    <w:rsid w:val="00442146"/>
    <w:rsid w:val="004425E0"/>
    <w:rsid w:val="00442676"/>
    <w:rsid w:val="004429E4"/>
    <w:rsid w:val="00442C6C"/>
    <w:rsid w:val="004431E7"/>
    <w:rsid w:val="0044332F"/>
    <w:rsid w:val="004434FB"/>
    <w:rsid w:val="004435CF"/>
    <w:rsid w:val="004437D9"/>
    <w:rsid w:val="0044441E"/>
    <w:rsid w:val="004445D6"/>
    <w:rsid w:val="0044470B"/>
    <w:rsid w:val="00444A73"/>
    <w:rsid w:val="00444A82"/>
    <w:rsid w:val="00444B78"/>
    <w:rsid w:val="00444BE2"/>
    <w:rsid w:val="00444C7D"/>
    <w:rsid w:val="00444E00"/>
    <w:rsid w:val="00445021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17B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48D"/>
    <w:rsid w:val="004535C7"/>
    <w:rsid w:val="004535D7"/>
    <w:rsid w:val="00453990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641"/>
    <w:rsid w:val="00457CA8"/>
    <w:rsid w:val="00457EFE"/>
    <w:rsid w:val="004603CA"/>
    <w:rsid w:val="004607A2"/>
    <w:rsid w:val="00460A48"/>
    <w:rsid w:val="00460B30"/>
    <w:rsid w:val="00460BA8"/>
    <w:rsid w:val="00460D60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2DB6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B1"/>
    <w:rsid w:val="004654D6"/>
    <w:rsid w:val="00465C67"/>
    <w:rsid w:val="00466115"/>
    <w:rsid w:val="00466407"/>
    <w:rsid w:val="00466605"/>
    <w:rsid w:val="0046684D"/>
    <w:rsid w:val="00466963"/>
    <w:rsid w:val="00466E87"/>
    <w:rsid w:val="004670FB"/>
    <w:rsid w:val="00467557"/>
    <w:rsid w:val="00467B16"/>
    <w:rsid w:val="00467CDA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160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0E93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4CB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71D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E76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04A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4325"/>
    <w:rsid w:val="004A5925"/>
    <w:rsid w:val="004A5BBB"/>
    <w:rsid w:val="004A5BFC"/>
    <w:rsid w:val="004A5FE9"/>
    <w:rsid w:val="004A6607"/>
    <w:rsid w:val="004A6634"/>
    <w:rsid w:val="004A6CF6"/>
    <w:rsid w:val="004A7039"/>
    <w:rsid w:val="004A7205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1C"/>
    <w:rsid w:val="004B2B95"/>
    <w:rsid w:val="004B30D4"/>
    <w:rsid w:val="004B33C7"/>
    <w:rsid w:val="004B3642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288"/>
    <w:rsid w:val="004B689B"/>
    <w:rsid w:val="004B6B6A"/>
    <w:rsid w:val="004B7174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09"/>
    <w:rsid w:val="004C22A8"/>
    <w:rsid w:val="004C2651"/>
    <w:rsid w:val="004C2A3B"/>
    <w:rsid w:val="004C2B93"/>
    <w:rsid w:val="004C3015"/>
    <w:rsid w:val="004C346C"/>
    <w:rsid w:val="004C35AE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B0"/>
    <w:rsid w:val="004C65E3"/>
    <w:rsid w:val="004C6697"/>
    <w:rsid w:val="004C68B1"/>
    <w:rsid w:val="004C6BCF"/>
    <w:rsid w:val="004C6D05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37D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23D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95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C6D"/>
    <w:rsid w:val="004E3EA5"/>
    <w:rsid w:val="004E4042"/>
    <w:rsid w:val="004E4135"/>
    <w:rsid w:val="004E418C"/>
    <w:rsid w:val="004E43FE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791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C58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969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41"/>
    <w:rsid w:val="0050273A"/>
    <w:rsid w:val="00502A07"/>
    <w:rsid w:val="00503054"/>
    <w:rsid w:val="0050333C"/>
    <w:rsid w:val="0050389D"/>
    <w:rsid w:val="00503DB1"/>
    <w:rsid w:val="00504866"/>
    <w:rsid w:val="00504B2A"/>
    <w:rsid w:val="00504C87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7DD"/>
    <w:rsid w:val="0051082B"/>
    <w:rsid w:val="00510842"/>
    <w:rsid w:val="00510B97"/>
    <w:rsid w:val="00510E72"/>
    <w:rsid w:val="00510ECC"/>
    <w:rsid w:val="005111A1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73D"/>
    <w:rsid w:val="00513BF8"/>
    <w:rsid w:val="00513D36"/>
    <w:rsid w:val="005140AE"/>
    <w:rsid w:val="00514283"/>
    <w:rsid w:val="005142BE"/>
    <w:rsid w:val="00514410"/>
    <w:rsid w:val="005146FB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913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CAA"/>
    <w:rsid w:val="00521D48"/>
    <w:rsid w:val="00521ED1"/>
    <w:rsid w:val="005222D6"/>
    <w:rsid w:val="0052237B"/>
    <w:rsid w:val="005223C5"/>
    <w:rsid w:val="005223DD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21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02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0D3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4DCE"/>
    <w:rsid w:val="00535011"/>
    <w:rsid w:val="005350C7"/>
    <w:rsid w:val="005355FF"/>
    <w:rsid w:val="00535617"/>
    <w:rsid w:val="0053567E"/>
    <w:rsid w:val="00535890"/>
    <w:rsid w:val="00535CFA"/>
    <w:rsid w:val="00535D1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96"/>
    <w:rsid w:val="00540DB7"/>
    <w:rsid w:val="00540E2F"/>
    <w:rsid w:val="00540EA1"/>
    <w:rsid w:val="00540F98"/>
    <w:rsid w:val="005410D4"/>
    <w:rsid w:val="00541183"/>
    <w:rsid w:val="00541340"/>
    <w:rsid w:val="00541431"/>
    <w:rsid w:val="005414E8"/>
    <w:rsid w:val="00541591"/>
    <w:rsid w:val="005415AB"/>
    <w:rsid w:val="0054162D"/>
    <w:rsid w:val="00541832"/>
    <w:rsid w:val="005419C8"/>
    <w:rsid w:val="00541BA4"/>
    <w:rsid w:val="00541C2F"/>
    <w:rsid w:val="00541D80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CBE"/>
    <w:rsid w:val="00544E33"/>
    <w:rsid w:val="0054553A"/>
    <w:rsid w:val="0054579A"/>
    <w:rsid w:val="00545BD9"/>
    <w:rsid w:val="00545C81"/>
    <w:rsid w:val="00545CB1"/>
    <w:rsid w:val="005461E5"/>
    <w:rsid w:val="00546363"/>
    <w:rsid w:val="005463A7"/>
    <w:rsid w:val="00546576"/>
    <w:rsid w:val="00547084"/>
    <w:rsid w:val="005472D8"/>
    <w:rsid w:val="005475C3"/>
    <w:rsid w:val="00547616"/>
    <w:rsid w:val="00547667"/>
    <w:rsid w:val="00547C96"/>
    <w:rsid w:val="00547CE7"/>
    <w:rsid w:val="00547CFF"/>
    <w:rsid w:val="00550217"/>
    <w:rsid w:val="005508F1"/>
    <w:rsid w:val="00550C05"/>
    <w:rsid w:val="00551589"/>
    <w:rsid w:val="00551707"/>
    <w:rsid w:val="00551808"/>
    <w:rsid w:val="005518D2"/>
    <w:rsid w:val="00551FDB"/>
    <w:rsid w:val="00552412"/>
    <w:rsid w:val="005528DE"/>
    <w:rsid w:val="00552DC8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7FB"/>
    <w:rsid w:val="00555ABB"/>
    <w:rsid w:val="00555CBC"/>
    <w:rsid w:val="0055645F"/>
    <w:rsid w:val="00556A31"/>
    <w:rsid w:val="00556F4D"/>
    <w:rsid w:val="00556F9F"/>
    <w:rsid w:val="0055707C"/>
    <w:rsid w:val="005570DC"/>
    <w:rsid w:val="0055731D"/>
    <w:rsid w:val="005574AA"/>
    <w:rsid w:val="00557547"/>
    <w:rsid w:val="00557894"/>
    <w:rsid w:val="00557A48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50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142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68"/>
    <w:rsid w:val="00570BEE"/>
    <w:rsid w:val="00570D03"/>
    <w:rsid w:val="00570D42"/>
    <w:rsid w:val="00571168"/>
    <w:rsid w:val="005712EF"/>
    <w:rsid w:val="0057141B"/>
    <w:rsid w:val="00571470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5FE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CAD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5E8"/>
    <w:rsid w:val="00582703"/>
    <w:rsid w:val="0058290E"/>
    <w:rsid w:val="0058367B"/>
    <w:rsid w:val="005837AA"/>
    <w:rsid w:val="00583DEB"/>
    <w:rsid w:val="00583E3A"/>
    <w:rsid w:val="00583FAC"/>
    <w:rsid w:val="005843C1"/>
    <w:rsid w:val="00584720"/>
    <w:rsid w:val="0058476B"/>
    <w:rsid w:val="00584A7C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6F6"/>
    <w:rsid w:val="005867A1"/>
    <w:rsid w:val="00586951"/>
    <w:rsid w:val="00586A29"/>
    <w:rsid w:val="00586B18"/>
    <w:rsid w:val="00587221"/>
    <w:rsid w:val="00587654"/>
    <w:rsid w:val="00587661"/>
    <w:rsid w:val="005876EB"/>
    <w:rsid w:val="005879A3"/>
    <w:rsid w:val="00587D43"/>
    <w:rsid w:val="00590168"/>
    <w:rsid w:val="0059018E"/>
    <w:rsid w:val="00590232"/>
    <w:rsid w:val="00590C9E"/>
    <w:rsid w:val="00591138"/>
    <w:rsid w:val="00591148"/>
    <w:rsid w:val="0059128C"/>
    <w:rsid w:val="005912E4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9BE"/>
    <w:rsid w:val="00593D15"/>
    <w:rsid w:val="00593EF3"/>
    <w:rsid w:val="0059407C"/>
    <w:rsid w:val="005942C2"/>
    <w:rsid w:val="005946F4"/>
    <w:rsid w:val="00594BC4"/>
    <w:rsid w:val="00595D77"/>
    <w:rsid w:val="005960F3"/>
    <w:rsid w:val="005961AE"/>
    <w:rsid w:val="00596350"/>
    <w:rsid w:val="0059659E"/>
    <w:rsid w:val="00596743"/>
    <w:rsid w:val="005967F3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0DD3"/>
    <w:rsid w:val="005A106B"/>
    <w:rsid w:val="005A114E"/>
    <w:rsid w:val="005A13BE"/>
    <w:rsid w:val="005A1460"/>
    <w:rsid w:val="005A14CF"/>
    <w:rsid w:val="005A18F7"/>
    <w:rsid w:val="005A1A07"/>
    <w:rsid w:val="005A1C56"/>
    <w:rsid w:val="005A1DDE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A0"/>
    <w:rsid w:val="005A48BF"/>
    <w:rsid w:val="005A49F2"/>
    <w:rsid w:val="005A4B5E"/>
    <w:rsid w:val="005A4DA4"/>
    <w:rsid w:val="005A55C9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1D9"/>
    <w:rsid w:val="005B02CD"/>
    <w:rsid w:val="005B0351"/>
    <w:rsid w:val="005B041A"/>
    <w:rsid w:val="005B0656"/>
    <w:rsid w:val="005B0695"/>
    <w:rsid w:val="005B072A"/>
    <w:rsid w:val="005B11E7"/>
    <w:rsid w:val="005B1276"/>
    <w:rsid w:val="005B1389"/>
    <w:rsid w:val="005B1412"/>
    <w:rsid w:val="005B169B"/>
    <w:rsid w:val="005B1AFE"/>
    <w:rsid w:val="005B1B58"/>
    <w:rsid w:val="005B1B8F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A76"/>
    <w:rsid w:val="005B6BCC"/>
    <w:rsid w:val="005B6C31"/>
    <w:rsid w:val="005B6CC0"/>
    <w:rsid w:val="005B6EEB"/>
    <w:rsid w:val="005B6F45"/>
    <w:rsid w:val="005B7029"/>
    <w:rsid w:val="005B7088"/>
    <w:rsid w:val="005B7367"/>
    <w:rsid w:val="005B73A2"/>
    <w:rsid w:val="005B7C89"/>
    <w:rsid w:val="005B7F03"/>
    <w:rsid w:val="005C02CE"/>
    <w:rsid w:val="005C0453"/>
    <w:rsid w:val="005C04D7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0F2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6999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5DD"/>
    <w:rsid w:val="005D0C2A"/>
    <w:rsid w:val="005D0E9E"/>
    <w:rsid w:val="005D0ED9"/>
    <w:rsid w:val="005D1054"/>
    <w:rsid w:val="005D1191"/>
    <w:rsid w:val="005D11DD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993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177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01"/>
    <w:rsid w:val="005E6533"/>
    <w:rsid w:val="005E6581"/>
    <w:rsid w:val="005E669F"/>
    <w:rsid w:val="005E6803"/>
    <w:rsid w:val="005E6906"/>
    <w:rsid w:val="005E6C51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5DB"/>
    <w:rsid w:val="005F164B"/>
    <w:rsid w:val="005F1AC8"/>
    <w:rsid w:val="005F1B2C"/>
    <w:rsid w:val="005F274F"/>
    <w:rsid w:val="005F2EF2"/>
    <w:rsid w:val="005F2FC3"/>
    <w:rsid w:val="005F2FEA"/>
    <w:rsid w:val="005F3274"/>
    <w:rsid w:val="005F346F"/>
    <w:rsid w:val="005F38BD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95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6B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304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7A2"/>
    <w:rsid w:val="0060680C"/>
    <w:rsid w:val="00606B1E"/>
    <w:rsid w:val="0060735C"/>
    <w:rsid w:val="006073B3"/>
    <w:rsid w:val="006074F3"/>
    <w:rsid w:val="00607A77"/>
    <w:rsid w:val="00607DA6"/>
    <w:rsid w:val="00607DF7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2B2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10"/>
    <w:rsid w:val="006316F6"/>
    <w:rsid w:val="00631846"/>
    <w:rsid w:val="00631BD0"/>
    <w:rsid w:val="006322AD"/>
    <w:rsid w:val="0063231A"/>
    <w:rsid w:val="0063234A"/>
    <w:rsid w:val="00632710"/>
    <w:rsid w:val="00632747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5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6B01"/>
    <w:rsid w:val="00636E1B"/>
    <w:rsid w:val="00636F3F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A6A"/>
    <w:rsid w:val="00640C31"/>
    <w:rsid w:val="00640C83"/>
    <w:rsid w:val="00640F24"/>
    <w:rsid w:val="0064113B"/>
    <w:rsid w:val="00641322"/>
    <w:rsid w:val="006414A5"/>
    <w:rsid w:val="00641AE5"/>
    <w:rsid w:val="00641BEC"/>
    <w:rsid w:val="00641C76"/>
    <w:rsid w:val="006420A5"/>
    <w:rsid w:val="0064212E"/>
    <w:rsid w:val="006429B8"/>
    <w:rsid w:val="00642A08"/>
    <w:rsid w:val="00642D91"/>
    <w:rsid w:val="00642E98"/>
    <w:rsid w:val="00643087"/>
    <w:rsid w:val="00643181"/>
    <w:rsid w:val="00643325"/>
    <w:rsid w:val="00643374"/>
    <w:rsid w:val="006433A9"/>
    <w:rsid w:val="00643941"/>
    <w:rsid w:val="00643E40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C73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56A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5A0"/>
    <w:rsid w:val="006559CC"/>
    <w:rsid w:val="00655E11"/>
    <w:rsid w:val="00656035"/>
    <w:rsid w:val="006560E1"/>
    <w:rsid w:val="006562FC"/>
    <w:rsid w:val="00656778"/>
    <w:rsid w:val="00656EAC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861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6E83"/>
    <w:rsid w:val="0066700A"/>
    <w:rsid w:val="0066711E"/>
    <w:rsid w:val="0066746F"/>
    <w:rsid w:val="00667517"/>
    <w:rsid w:val="00667E75"/>
    <w:rsid w:val="00667EF7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0DA"/>
    <w:rsid w:val="00677701"/>
    <w:rsid w:val="00677967"/>
    <w:rsid w:val="00677A06"/>
    <w:rsid w:val="00677A5A"/>
    <w:rsid w:val="00677DD3"/>
    <w:rsid w:val="00677DE1"/>
    <w:rsid w:val="00680047"/>
    <w:rsid w:val="0068036D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2C1A"/>
    <w:rsid w:val="006831EE"/>
    <w:rsid w:val="0068328B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43"/>
    <w:rsid w:val="00684EC9"/>
    <w:rsid w:val="00685383"/>
    <w:rsid w:val="006854DF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8F5"/>
    <w:rsid w:val="006909FB"/>
    <w:rsid w:val="00690A6F"/>
    <w:rsid w:val="00690F27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16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D99"/>
    <w:rsid w:val="006A7F2E"/>
    <w:rsid w:val="006B0158"/>
    <w:rsid w:val="006B05AC"/>
    <w:rsid w:val="006B08BA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F9"/>
    <w:rsid w:val="006B25B7"/>
    <w:rsid w:val="006B25CB"/>
    <w:rsid w:val="006B26B0"/>
    <w:rsid w:val="006B2751"/>
    <w:rsid w:val="006B2864"/>
    <w:rsid w:val="006B2896"/>
    <w:rsid w:val="006B2C93"/>
    <w:rsid w:val="006B2DF0"/>
    <w:rsid w:val="006B2E45"/>
    <w:rsid w:val="006B2F35"/>
    <w:rsid w:val="006B3154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B7F1A"/>
    <w:rsid w:val="006C0240"/>
    <w:rsid w:val="006C05A1"/>
    <w:rsid w:val="006C084F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1BE"/>
    <w:rsid w:val="006D353A"/>
    <w:rsid w:val="006D35CB"/>
    <w:rsid w:val="006D391F"/>
    <w:rsid w:val="006D3ACC"/>
    <w:rsid w:val="006D3B71"/>
    <w:rsid w:val="006D4039"/>
    <w:rsid w:val="006D441D"/>
    <w:rsid w:val="006D4926"/>
    <w:rsid w:val="006D4E09"/>
    <w:rsid w:val="006D5010"/>
    <w:rsid w:val="006D5157"/>
    <w:rsid w:val="006D5624"/>
    <w:rsid w:val="006D585A"/>
    <w:rsid w:val="006D5C2B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498"/>
    <w:rsid w:val="006E052E"/>
    <w:rsid w:val="006E0877"/>
    <w:rsid w:val="006E09D0"/>
    <w:rsid w:val="006E0AF7"/>
    <w:rsid w:val="006E0D05"/>
    <w:rsid w:val="006E0F4A"/>
    <w:rsid w:val="006E1505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332"/>
    <w:rsid w:val="006E369A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1A2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5F"/>
    <w:rsid w:val="006F0DD7"/>
    <w:rsid w:val="006F0EFC"/>
    <w:rsid w:val="006F0F8B"/>
    <w:rsid w:val="006F1184"/>
    <w:rsid w:val="006F1352"/>
    <w:rsid w:val="006F1737"/>
    <w:rsid w:val="006F17B7"/>
    <w:rsid w:val="006F20D1"/>
    <w:rsid w:val="006F211E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EF1"/>
    <w:rsid w:val="006F3F40"/>
    <w:rsid w:val="006F401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A56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317"/>
    <w:rsid w:val="00701A77"/>
    <w:rsid w:val="00701C6E"/>
    <w:rsid w:val="00701D0F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B63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4A"/>
    <w:rsid w:val="007272AF"/>
    <w:rsid w:val="007273DC"/>
    <w:rsid w:val="00727413"/>
    <w:rsid w:val="00727C4A"/>
    <w:rsid w:val="00727E68"/>
    <w:rsid w:val="00727FF6"/>
    <w:rsid w:val="007301BA"/>
    <w:rsid w:val="00730B2B"/>
    <w:rsid w:val="00730D10"/>
    <w:rsid w:val="00730EF4"/>
    <w:rsid w:val="00730F80"/>
    <w:rsid w:val="007318D9"/>
    <w:rsid w:val="00731C15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505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6D42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8BA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939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1A1"/>
    <w:rsid w:val="0076144D"/>
    <w:rsid w:val="00761A30"/>
    <w:rsid w:val="00761F0C"/>
    <w:rsid w:val="0076200D"/>
    <w:rsid w:val="00762118"/>
    <w:rsid w:val="00762660"/>
    <w:rsid w:val="00762C23"/>
    <w:rsid w:val="00762CA4"/>
    <w:rsid w:val="00763307"/>
    <w:rsid w:val="0076332B"/>
    <w:rsid w:val="00763594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325"/>
    <w:rsid w:val="0077459A"/>
    <w:rsid w:val="00774BC0"/>
    <w:rsid w:val="00774C19"/>
    <w:rsid w:val="00774D6B"/>
    <w:rsid w:val="007751D3"/>
    <w:rsid w:val="0077584C"/>
    <w:rsid w:val="0077599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5C2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36A"/>
    <w:rsid w:val="00790669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B85"/>
    <w:rsid w:val="00792EA1"/>
    <w:rsid w:val="00792EA5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5E7"/>
    <w:rsid w:val="007967DD"/>
    <w:rsid w:val="007967E4"/>
    <w:rsid w:val="00796812"/>
    <w:rsid w:val="00796A0B"/>
    <w:rsid w:val="00796CEC"/>
    <w:rsid w:val="00797183"/>
    <w:rsid w:val="0079718B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750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81F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65A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D6"/>
    <w:rsid w:val="007B69F1"/>
    <w:rsid w:val="007B69FE"/>
    <w:rsid w:val="007B6B73"/>
    <w:rsid w:val="007B6BF4"/>
    <w:rsid w:val="007B6D82"/>
    <w:rsid w:val="007B6E62"/>
    <w:rsid w:val="007B715D"/>
    <w:rsid w:val="007B725B"/>
    <w:rsid w:val="007B73F9"/>
    <w:rsid w:val="007B762F"/>
    <w:rsid w:val="007B788E"/>
    <w:rsid w:val="007C01F8"/>
    <w:rsid w:val="007C029C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2E"/>
    <w:rsid w:val="007C4499"/>
    <w:rsid w:val="007C44FA"/>
    <w:rsid w:val="007C456E"/>
    <w:rsid w:val="007C46F9"/>
    <w:rsid w:val="007C49F2"/>
    <w:rsid w:val="007C4AA8"/>
    <w:rsid w:val="007C4C54"/>
    <w:rsid w:val="007C4C7D"/>
    <w:rsid w:val="007C4D51"/>
    <w:rsid w:val="007C4DBA"/>
    <w:rsid w:val="007C507D"/>
    <w:rsid w:val="007C52F3"/>
    <w:rsid w:val="007C560B"/>
    <w:rsid w:val="007C5668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DD7"/>
    <w:rsid w:val="007C7E5F"/>
    <w:rsid w:val="007C7F0F"/>
    <w:rsid w:val="007C7F91"/>
    <w:rsid w:val="007D007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71D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5D15"/>
    <w:rsid w:val="007D6071"/>
    <w:rsid w:val="007D6566"/>
    <w:rsid w:val="007D6722"/>
    <w:rsid w:val="007D6915"/>
    <w:rsid w:val="007D6EDB"/>
    <w:rsid w:val="007D78D2"/>
    <w:rsid w:val="007D7A43"/>
    <w:rsid w:val="007D7B64"/>
    <w:rsid w:val="007D7C37"/>
    <w:rsid w:val="007D7E66"/>
    <w:rsid w:val="007D7F03"/>
    <w:rsid w:val="007E024F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09C"/>
    <w:rsid w:val="007E51E7"/>
    <w:rsid w:val="007E521C"/>
    <w:rsid w:val="007E53F6"/>
    <w:rsid w:val="007E5690"/>
    <w:rsid w:val="007E5ED4"/>
    <w:rsid w:val="007E5ED6"/>
    <w:rsid w:val="007E6591"/>
    <w:rsid w:val="007E65E8"/>
    <w:rsid w:val="007E69BB"/>
    <w:rsid w:val="007E6F8F"/>
    <w:rsid w:val="007E70C3"/>
    <w:rsid w:val="007E7A6A"/>
    <w:rsid w:val="007E7B8A"/>
    <w:rsid w:val="007E7D04"/>
    <w:rsid w:val="007E7EF0"/>
    <w:rsid w:val="007E7F2E"/>
    <w:rsid w:val="007F0162"/>
    <w:rsid w:val="007F0614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B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D97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7C3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676"/>
    <w:rsid w:val="00801BC2"/>
    <w:rsid w:val="00802A41"/>
    <w:rsid w:val="00802B64"/>
    <w:rsid w:val="00802B87"/>
    <w:rsid w:val="00802FD3"/>
    <w:rsid w:val="00803421"/>
    <w:rsid w:val="0080374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2FE6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5F84"/>
    <w:rsid w:val="00816340"/>
    <w:rsid w:val="008165BF"/>
    <w:rsid w:val="0081671F"/>
    <w:rsid w:val="00816867"/>
    <w:rsid w:val="00816C6B"/>
    <w:rsid w:val="00816FF3"/>
    <w:rsid w:val="0081701D"/>
    <w:rsid w:val="00817051"/>
    <w:rsid w:val="008175F6"/>
    <w:rsid w:val="00817687"/>
    <w:rsid w:val="00817898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01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736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69AA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970"/>
    <w:rsid w:val="00843AFC"/>
    <w:rsid w:val="00843B64"/>
    <w:rsid w:val="00843E84"/>
    <w:rsid w:val="00843F52"/>
    <w:rsid w:val="00844151"/>
    <w:rsid w:val="00844242"/>
    <w:rsid w:val="00844301"/>
    <w:rsid w:val="008449FC"/>
    <w:rsid w:val="00844E9E"/>
    <w:rsid w:val="00845078"/>
    <w:rsid w:val="0084541C"/>
    <w:rsid w:val="0084573C"/>
    <w:rsid w:val="008457AA"/>
    <w:rsid w:val="008457FF"/>
    <w:rsid w:val="00845D31"/>
    <w:rsid w:val="00845DC0"/>
    <w:rsid w:val="0084623E"/>
    <w:rsid w:val="008462C1"/>
    <w:rsid w:val="008463ED"/>
    <w:rsid w:val="00846512"/>
    <w:rsid w:val="0084660E"/>
    <w:rsid w:val="00846684"/>
    <w:rsid w:val="008466EF"/>
    <w:rsid w:val="008467E8"/>
    <w:rsid w:val="00846F1E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0EA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591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BB1"/>
    <w:rsid w:val="00882CB5"/>
    <w:rsid w:val="0088336E"/>
    <w:rsid w:val="008835DA"/>
    <w:rsid w:val="00883650"/>
    <w:rsid w:val="0088397A"/>
    <w:rsid w:val="00883ADC"/>
    <w:rsid w:val="00883B30"/>
    <w:rsid w:val="00883DB4"/>
    <w:rsid w:val="00883EA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373"/>
    <w:rsid w:val="00891AA4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324"/>
    <w:rsid w:val="0089368A"/>
    <w:rsid w:val="00893828"/>
    <w:rsid w:val="008938FF"/>
    <w:rsid w:val="00893F85"/>
    <w:rsid w:val="008946CB"/>
    <w:rsid w:val="008948DE"/>
    <w:rsid w:val="00894FFF"/>
    <w:rsid w:val="0089513B"/>
    <w:rsid w:val="008954DD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1A5"/>
    <w:rsid w:val="00897213"/>
    <w:rsid w:val="00897372"/>
    <w:rsid w:val="008976B7"/>
    <w:rsid w:val="00897745"/>
    <w:rsid w:val="008977AF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EAD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992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BE4"/>
    <w:rsid w:val="008B3C2A"/>
    <w:rsid w:val="008B40CD"/>
    <w:rsid w:val="008B4266"/>
    <w:rsid w:val="008B42CB"/>
    <w:rsid w:val="008B457F"/>
    <w:rsid w:val="008B4645"/>
    <w:rsid w:val="008B46A0"/>
    <w:rsid w:val="008B48EC"/>
    <w:rsid w:val="008B493D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371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0DA7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E69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D5E"/>
    <w:rsid w:val="008D5E33"/>
    <w:rsid w:val="008D60B2"/>
    <w:rsid w:val="008D622F"/>
    <w:rsid w:val="008D634E"/>
    <w:rsid w:val="008D6ADE"/>
    <w:rsid w:val="008D6B5A"/>
    <w:rsid w:val="008D6D0B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323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73A"/>
    <w:rsid w:val="008F5C02"/>
    <w:rsid w:val="008F601C"/>
    <w:rsid w:val="008F624E"/>
    <w:rsid w:val="008F68E5"/>
    <w:rsid w:val="008F6AE3"/>
    <w:rsid w:val="008F6C90"/>
    <w:rsid w:val="008F6CAD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2D1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115"/>
    <w:rsid w:val="00907290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6E9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5EEB"/>
    <w:rsid w:val="00916A82"/>
    <w:rsid w:val="00916B47"/>
    <w:rsid w:val="00916DEC"/>
    <w:rsid w:val="009176E3"/>
    <w:rsid w:val="00917C5B"/>
    <w:rsid w:val="00917EF1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29EA"/>
    <w:rsid w:val="00923176"/>
    <w:rsid w:val="00923183"/>
    <w:rsid w:val="009231B4"/>
    <w:rsid w:val="009236B1"/>
    <w:rsid w:val="00923E74"/>
    <w:rsid w:val="00923FBA"/>
    <w:rsid w:val="0092453F"/>
    <w:rsid w:val="00924A46"/>
    <w:rsid w:val="00924D7F"/>
    <w:rsid w:val="00925094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6F58"/>
    <w:rsid w:val="0092781C"/>
    <w:rsid w:val="00927D42"/>
    <w:rsid w:val="0093001A"/>
    <w:rsid w:val="00930055"/>
    <w:rsid w:val="00930372"/>
    <w:rsid w:val="009306DC"/>
    <w:rsid w:val="00930BE7"/>
    <w:rsid w:val="00930CA3"/>
    <w:rsid w:val="009311AB"/>
    <w:rsid w:val="0093175A"/>
    <w:rsid w:val="00931CB1"/>
    <w:rsid w:val="00932134"/>
    <w:rsid w:val="009321CE"/>
    <w:rsid w:val="0093244C"/>
    <w:rsid w:val="0093267A"/>
    <w:rsid w:val="0093282C"/>
    <w:rsid w:val="00932B2B"/>
    <w:rsid w:val="00932BFC"/>
    <w:rsid w:val="00933864"/>
    <w:rsid w:val="00933DA5"/>
    <w:rsid w:val="00933F3D"/>
    <w:rsid w:val="0093430B"/>
    <w:rsid w:val="0093432D"/>
    <w:rsid w:val="0093435D"/>
    <w:rsid w:val="009343EB"/>
    <w:rsid w:val="0093445B"/>
    <w:rsid w:val="0093472C"/>
    <w:rsid w:val="00934B5F"/>
    <w:rsid w:val="00934C3B"/>
    <w:rsid w:val="00934F74"/>
    <w:rsid w:val="009352AF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3C"/>
    <w:rsid w:val="00941240"/>
    <w:rsid w:val="009412D8"/>
    <w:rsid w:val="00941375"/>
    <w:rsid w:val="0094139A"/>
    <w:rsid w:val="009413F0"/>
    <w:rsid w:val="0094148B"/>
    <w:rsid w:val="009414B7"/>
    <w:rsid w:val="00941978"/>
    <w:rsid w:val="00941C81"/>
    <w:rsid w:val="00942196"/>
    <w:rsid w:val="00942557"/>
    <w:rsid w:val="00942565"/>
    <w:rsid w:val="00942926"/>
    <w:rsid w:val="00942A28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4E79"/>
    <w:rsid w:val="00944FA1"/>
    <w:rsid w:val="0094537A"/>
    <w:rsid w:val="00945597"/>
    <w:rsid w:val="009455B5"/>
    <w:rsid w:val="00945673"/>
    <w:rsid w:val="00945717"/>
    <w:rsid w:val="009459E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B70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BDF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77C"/>
    <w:rsid w:val="00963B26"/>
    <w:rsid w:val="00963B5E"/>
    <w:rsid w:val="00963DA9"/>
    <w:rsid w:val="00964423"/>
    <w:rsid w:val="00964485"/>
    <w:rsid w:val="0096450A"/>
    <w:rsid w:val="00964A7D"/>
    <w:rsid w:val="009657B3"/>
    <w:rsid w:val="00965C59"/>
    <w:rsid w:val="00965D1D"/>
    <w:rsid w:val="00966847"/>
    <w:rsid w:val="00966B96"/>
    <w:rsid w:val="00966BE3"/>
    <w:rsid w:val="00966ED3"/>
    <w:rsid w:val="0096708D"/>
    <w:rsid w:val="00967183"/>
    <w:rsid w:val="009671FD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2D59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45C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1D49"/>
    <w:rsid w:val="00981F54"/>
    <w:rsid w:val="0098213F"/>
    <w:rsid w:val="0098290B"/>
    <w:rsid w:val="00982AA4"/>
    <w:rsid w:val="00982E1C"/>
    <w:rsid w:val="00982F23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265"/>
    <w:rsid w:val="00986340"/>
    <w:rsid w:val="00986DAB"/>
    <w:rsid w:val="00987107"/>
    <w:rsid w:val="0098781A"/>
    <w:rsid w:val="009878B3"/>
    <w:rsid w:val="00987A30"/>
    <w:rsid w:val="00987C46"/>
    <w:rsid w:val="00987F6C"/>
    <w:rsid w:val="00990751"/>
    <w:rsid w:val="0099098A"/>
    <w:rsid w:val="00990A15"/>
    <w:rsid w:val="009910C0"/>
    <w:rsid w:val="00991141"/>
    <w:rsid w:val="0099120F"/>
    <w:rsid w:val="009912E4"/>
    <w:rsid w:val="00991395"/>
    <w:rsid w:val="009913D6"/>
    <w:rsid w:val="0099147A"/>
    <w:rsid w:val="0099155E"/>
    <w:rsid w:val="009916AE"/>
    <w:rsid w:val="0099181E"/>
    <w:rsid w:val="0099192E"/>
    <w:rsid w:val="009919FF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4DAE"/>
    <w:rsid w:val="0099569B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AB"/>
    <w:rsid w:val="009A16D1"/>
    <w:rsid w:val="009A16FF"/>
    <w:rsid w:val="009A178D"/>
    <w:rsid w:val="009A1807"/>
    <w:rsid w:val="009A1F49"/>
    <w:rsid w:val="009A1FB8"/>
    <w:rsid w:val="009A2751"/>
    <w:rsid w:val="009A2AE3"/>
    <w:rsid w:val="009A2F56"/>
    <w:rsid w:val="009A369D"/>
    <w:rsid w:val="009A3CC6"/>
    <w:rsid w:val="009A3D0C"/>
    <w:rsid w:val="009A3D1C"/>
    <w:rsid w:val="009A439F"/>
    <w:rsid w:val="009A44D8"/>
    <w:rsid w:val="009A458B"/>
    <w:rsid w:val="009A4CE2"/>
    <w:rsid w:val="009A5163"/>
    <w:rsid w:val="009A532E"/>
    <w:rsid w:val="009A5DBA"/>
    <w:rsid w:val="009A5DE4"/>
    <w:rsid w:val="009A5EEC"/>
    <w:rsid w:val="009A6820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C6B"/>
    <w:rsid w:val="009B1DF2"/>
    <w:rsid w:val="009B1EA4"/>
    <w:rsid w:val="009B2B52"/>
    <w:rsid w:val="009B376D"/>
    <w:rsid w:val="009B3947"/>
    <w:rsid w:val="009B3D7B"/>
    <w:rsid w:val="009B4023"/>
    <w:rsid w:val="009B43C6"/>
    <w:rsid w:val="009B4788"/>
    <w:rsid w:val="009B4C04"/>
    <w:rsid w:val="009B4CB6"/>
    <w:rsid w:val="009B51E7"/>
    <w:rsid w:val="009B5204"/>
    <w:rsid w:val="009B5261"/>
    <w:rsid w:val="009B5295"/>
    <w:rsid w:val="009B561B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C5B"/>
    <w:rsid w:val="009B7E3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55A"/>
    <w:rsid w:val="009C274A"/>
    <w:rsid w:val="009C2793"/>
    <w:rsid w:val="009C2A58"/>
    <w:rsid w:val="009C2D40"/>
    <w:rsid w:val="009C2DE5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496"/>
    <w:rsid w:val="009C6959"/>
    <w:rsid w:val="009C6AA1"/>
    <w:rsid w:val="009C6CDC"/>
    <w:rsid w:val="009C73E7"/>
    <w:rsid w:val="009C745E"/>
    <w:rsid w:val="009C76EB"/>
    <w:rsid w:val="009C7D97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3E9C"/>
    <w:rsid w:val="009D40D1"/>
    <w:rsid w:val="009D44C5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9D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1E98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88"/>
    <w:rsid w:val="009F19D4"/>
    <w:rsid w:val="009F1D39"/>
    <w:rsid w:val="009F1D7D"/>
    <w:rsid w:val="009F26F8"/>
    <w:rsid w:val="009F282C"/>
    <w:rsid w:val="009F28EA"/>
    <w:rsid w:val="009F2EB3"/>
    <w:rsid w:val="009F3285"/>
    <w:rsid w:val="009F369A"/>
    <w:rsid w:val="009F3F70"/>
    <w:rsid w:val="009F3FF5"/>
    <w:rsid w:val="009F44E1"/>
    <w:rsid w:val="009F468B"/>
    <w:rsid w:val="009F4D8A"/>
    <w:rsid w:val="009F50EB"/>
    <w:rsid w:val="009F544C"/>
    <w:rsid w:val="009F54CB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1DDE"/>
    <w:rsid w:val="00A02108"/>
    <w:rsid w:val="00A02114"/>
    <w:rsid w:val="00A02357"/>
    <w:rsid w:val="00A0246C"/>
    <w:rsid w:val="00A02914"/>
    <w:rsid w:val="00A02AFC"/>
    <w:rsid w:val="00A02B36"/>
    <w:rsid w:val="00A030F1"/>
    <w:rsid w:val="00A0348D"/>
    <w:rsid w:val="00A0389F"/>
    <w:rsid w:val="00A03B3B"/>
    <w:rsid w:val="00A03D4E"/>
    <w:rsid w:val="00A040D4"/>
    <w:rsid w:val="00A04347"/>
    <w:rsid w:val="00A046D3"/>
    <w:rsid w:val="00A048BF"/>
    <w:rsid w:val="00A04A41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2FE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7F"/>
    <w:rsid w:val="00A10B9B"/>
    <w:rsid w:val="00A1147F"/>
    <w:rsid w:val="00A115A6"/>
    <w:rsid w:val="00A11684"/>
    <w:rsid w:val="00A1192D"/>
    <w:rsid w:val="00A11B62"/>
    <w:rsid w:val="00A11C8D"/>
    <w:rsid w:val="00A11FB9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569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0B7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1D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6E59"/>
    <w:rsid w:val="00A371C2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90B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CCA"/>
    <w:rsid w:val="00A45F96"/>
    <w:rsid w:val="00A45FC7"/>
    <w:rsid w:val="00A46325"/>
    <w:rsid w:val="00A46471"/>
    <w:rsid w:val="00A4650C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808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1FAF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1C8"/>
    <w:rsid w:val="00A624A8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44B"/>
    <w:rsid w:val="00A67610"/>
    <w:rsid w:val="00A6772C"/>
    <w:rsid w:val="00A678C7"/>
    <w:rsid w:val="00A67D48"/>
    <w:rsid w:val="00A70236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5F8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1D8"/>
    <w:rsid w:val="00A7765A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B32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1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DC1"/>
    <w:rsid w:val="00A9111F"/>
    <w:rsid w:val="00A9157E"/>
    <w:rsid w:val="00A918D5"/>
    <w:rsid w:val="00A91A38"/>
    <w:rsid w:val="00A9297E"/>
    <w:rsid w:val="00A929FE"/>
    <w:rsid w:val="00A92D25"/>
    <w:rsid w:val="00A92DB6"/>
    <w:rsid w:val="00A9310C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5594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007"/>
    <w:rsid w:val="00AA28EE"/>
    <w:rsid w:val="00AA28EF"/>
    <w:rsid w:val="00AA2A1D"/>
    <w:rsid w:val="00AA2ADB"/>
    <w:rsid w:val="00AA2DC8"/>
    <w:rsid w:val="00AA381A"/>
    <w:rsid w:val="00AA3DAB"/>
    <w:rsid w:val="00AA3F0A"/>
    <w:rsid w:val="00AA417A"/>
    <w:rsid w:val="00AA4219"/>
    <w:rsid w:val="00AA42A3"/>
    <w:rsid w:val="00AA4621"/>
    <w:rsid w:val="00AA46B4"/>
    <w:rsid w:val="00AA4ABE"/>
    <w:rsid w:val="00AA4CF0"/>
    <w:rsid w:val="00AA4D04"/>
    <w:rsid w:val="00AA55B2"/>
    <w:rsid w:val="00AA5622"/>
    <w:rsid w:val="00AA574F"/>
    <w:rsid w:val="00AA5770"/>
    <w:rsid w:val="00AA5FE5"/>
    <w:rsid w:val="00AA682B"/>
    <w:rsid w:val="00AA6E4D"/>
    <w:rsid w:val="00AA752E"/>
    <w:rsid w:val="00AA75E1"/>
    <w:rsid w:val="00AA77B1"/>
    <w:rsid w:val="00AA7C9E"/>
    <w:rsid w:val="00AA7D1B"/>
    <w:rsid w:val="00AA7E35"/>
    <w:rsid w:val="00AB0002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1CC8"/>
    <w:rsid w:val="00AB21FD"/>
    <w:rsid w:val="00AB225D"/>
    <w:rsid w:val="00AB2698"/>
    <w:rsid w:val="00AB292E"/>
    <w:rsid w:val="00AB2CBA"/>
    <w:rsid w:val="00AB2CE4"/>
    <w:rsid w:val="00AB2FDA"/>
    <w:rsid w:val="00AB34D5"/>
    <w:rsid w:val="00AB3790"/>
    <w:rsid w:val="00AB3A58"/>
    <w:rsid w:val="00AB3AFD"/>
    <w:rsid w:val="00AB3D49"/>
    <w:rsid w:val="00AB4124"/>
    <w:rsid w:val="00AB423C"/>
    <w:rsid w:val="00AB43D7"/>
    <w:rsid w:val="00AB46F4"/>
    <w:rsid w:val="00AB4B6E"/>
    <w:rsid w:val="00AB5023"/>
    <w:rsid w:val="00AB519D"/>
    <w:rsid w:val="00AB52AB"/>
    <w:rsid w:val="00AB5825"/>
    <w:rsid w:val="00AB59C3"/>
    <w:rsid w:val="00AB5EA5"/>
    <w:rsid w:val="00AB647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446"/>
    <w:rsid w:val="00AC1892"/>
    <w:rsid w:val="00AC18C8"/>
    <w:rsid w:val="00AC1A04"/>
    <w:rsid w:val="00AC1D15"/>
    <w:rsid w:val="00AC1ED0"/>
    <w:rsid w:val="00AC200A"/>
    <w:rsid w:val="00AC2ACD"/>
    <w:rsid w:val="00AC2FFC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034"/>
    <w:rsid w:val="00AC5237"/>
    <w:rsid w:val="00AC53F5"/>
    <w:rsid w:val="00AC5652"/>
    <w:rsid w:val="00AC6043"/>
    <w:rsid w:val="00AC6166"/>
    <w:rsid w:val="00AC622A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206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296"/>
    <w:rsid w:val="00AD3324"/>
    <w:rsid w:val="00AD39AA"/>
    <w:rsid w:val="00AD39BF"/>
    <w:rsid w:val="00AD40CF"/>
    <w:rsid w:val="00AD4184"/>
    <w:rsid w:val="00AD4204"/>
    <w:rsid w:val="00AD44EC"/>
    <w:rsid w:val="00AD4A25"/>
    <w:rsid w:val="00AD4CBD"/>
    <w:rsid w:val="00AD4CE5"/>
    <w:rsid w:val="00AD4D18"/>
    <w:rsid w:val="00AD53C2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72C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C4A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01C"/>
    <w:rsid w:val="00AF00D0"/>
    <w:rsid w:val="00AF01A7"/>
    <w:rsid w:val="00AF0412"/>
    <w:rsid w:val="00AF042F"/>
    <w:rsid w:val="00AF04A3"/>
    <w:rsid w:val="00AF04C4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C61"/>
    <w:rsid w:val="00AF2F7B"/>
    <w:rsid w:val="00AF314A"/>
    <w:rsid w:val="00AF3211"/>
    <w:rsid w:val="00AF3379"/>
    <w:rsid w:val="00AF352A"/>
    <w:rsid w:val="00AF35DC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111"/>
    <w:rsid w:val="00B0164C"/>
    <w:rsid w:val="00B01679"/>
    <w:rsid w:val="00B018FD"/>
    <w:rsid w:val="00B01A84"/>
    <w:rsid w:val="00B022F7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66D"/>
    <w:rsid w:val="00B038BF"/>
    <w:rsid w:val="00B03EF7"/>
    <w:rsid w:val="00B03F12"/>
    <w:rsid w:val="00B041E6"/>
    <w:rsid w:val="00B045BF"/>
    <w:rsid w:val="00B046B1"/>
    <w:rsid w:val="00B04BB6"/>
    <w:rsid w:val="00B053B6"/>
    <w:rsid w:val="00B05462"/>
    <w:rsid w:val="00B059B2"/>
    <w:rsid w:val="00B059BB"/>
    <w:rsid w:val="00B05C73"/>
    <w:rsid w:val="00B05D6A"/>
    <w:rsid w:val="00B0677C"/>
    <w:rsid w:val="00B067E3"/>
    <w:rsid w:val="00B06CFF"/>
    <w:rsid w:val="00B07002"/>
    <w:rsid w:val="00B0780D"/>
    <w:rsid w:val="00B07812"/>
    <w:rsid w:val="00B07AB8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2F48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5DD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6B99"/>
    <w:rsid w:val="00B17122"/>
    <w:rsid w:val="00B17245"/>
    <w:rsid w:val="00B17BEE"/>
    <w:rsid w:val="00B17E44"/>
    <w:rsid w:val="00B17F7A"/>
    <w:rsid w:val="00B2001F"/>
    <w:rsid w:val="00B20351"/>
    <w:rsid w:val="00B204BC"/>
    <w:rsid w:val="00B20777"/>
    <w:rsid w:val="00B20868"/>
    <w:rsid w:val="00B209C6"/>
    <w:rsid w:val="00B20B55"/>
    <w:rsid w:val="00B212CA"/>
    <w:rsid w:val="00B21302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ECA"/>
    <w:rsid w:val="00B31F42"/>
    <w:rsid w:val="00B32767"/>
    <w:rsid w:val="00B330A4"/>
    <w:rsid w:val="00B3310F"/>
    <w:rsid w:val="00B3373E"/>
    <w:rsid w:val="00B33C26"/>
    <w:rsid w:val="00B344A8"/>
    <w:rsid w:val="00B345E3"/>
    <w:rsid w:val="00B349E2"/>
    <w:rsid w:val="00B34A74"/>
    <w:rsid w:val="00B34E7B"/>
    <w:rsid w:val="00B35FB5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61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45D"/>
    <w:rsid w:val="00B50621"/>
    <w:rsid w:val="00B50C5A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D96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17B"/>
    <w:rsid w:val="00B65218"/>
    <w:rsid w:val="00B6532E"/>
    <w:rsid w:val="00B6556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DFC"/>
    <w:rsid w:val="00B70F50"/>
    <w:rsid w:val="00B71253"/>
    <w:rsid w:val="00B71257"/>
    <w:rsid w:val="00B71399"/>
    <w:rsid w:val="00B713AB"/>
    <w:rsid w:val="00B716C5"/>
    <w:rsid w:val="00B718D5"/>
    <w:rsid w:val="00B71D6C"/>
    <w:rsid w:val="00B7209C"/>
    <w:rsid w:val="00B720CF"/>
    <w:rsid w:val="00B723A8"/>
    <w:rsid w:val="00B723F2"/>
    <w:rsid w:val="00B725CD"/>
    <w:rsid w:val="00B72680"/>
    <w:rsid w:val="00B72A3B"/>
    <w:rsid w:val="00B72E6A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1B"/>
    <w:rsid w:val="00B75A89"/>
    <w:rsid w:val="00B75C41"/>
    <w:rsid w:val="00B75D87"/>
    <w:rsid w:val="00B75F5A"/>
    <w:rsid w:val="00B75F9E"/>
    <w:rsid w:val="00B760C1"/>
    <w:rsid w:val="00B7617D"/>
    <w:rsid w:val="00B76208"/>
    <w:rsid w:val="00B763B6"/>
    <w:rsid w:val="00B76494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0E5"/>
    <w:rsid w:val="00B872A6"/>
    <w:rsid w:val="00B87AC9"/>
    <w:rsid w:val="00B87BD7"/>
    <w:rsid w:val="00B9012A"/>
    <w:rsid w:val="00B90277"/>
    <w:rsid w:val="00B90658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CE2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BF7"/>
    <w:rsid w:val="00BA2FFA"/>
    <w:rsid w:val="00BA3354"/>
    <w:rsid w:val="00BA337F"/>
    <w:rsid w:val="00BA3541"/>
    <w:rsid w:val="00BA380C"/>
    <w:rsid w:val="00BA381C"/>
    <w:rsid w:val="00BA3A10"/>
    <w:rsid w:val="00BA3A6A"/>
    <w:rsid w:val="00BA3B50"/>
    <w:rsid w:val="00BA423F"/>
    <w:rsid w:val="00BA45CC"/>
    <w:rsid w:val="00BA4661"/>
    <w:rsid w:val="00BA488A"/>
    <w:rsid w:val="00BA4D99"/>
    <w:rsid w:val="00BA5287"/>
    <w:rsid w:val="00BA5365"/>
    <w:rsid w:val="00BA53A8"/>
    <w:rsid w:val="00BA543C"/>
    <w:rsid w:val="00BA569E"/>
    <w:rsid w:val="00BA5712"/>
    <w:rsid w:val="00BA5A32"/>
    <w:rsid w:val="00BA5C72"/>
    <w:rsid w:val="00BA5CAE"/>
    <w:rsid w:val="00BA5D08"/>
    <w:rsid w:val="00BA5E40"/>
    <w:rsid w:val="00BA5F7B"/>
    <w:rsid w:val="00BA6102"/>
    <w:rsid w:val="00BA62B2"/>
    <w:rsid w:val="00BA630C"/>
    <w:rsid w:val="00BA69B7"/>
    <w:rsid w:val="00BA6C6B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AE5"/>
    <w:rsid w:val="00BB1D6C"/>
    <w:rsid w:val="00BB1E2B"/>
    <w:rsid w:val="00BB1F28"/>
    <w:rsid w:val="00BB239C"/>
    <w:rsid w:val="00BB2562"/>
    <w:rsid w:val="00BB2614"/>
    <w:rsid w:val="00BB2664"/>
    <w:rsid w:val="00BB26E7"/>
    <w:rsid w:val="00BB2792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B41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38C"/>
    <w:rsid w:val="00BB644F"/>
    <w:rsid w:val="00BB6AAD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BF0"/>
    <w:rsid w:val="00BC1CEE"/>
    <w:rsid w:val="00BC1F42"/>
    <w:rsid w:val="00BC1FA2"/>
    <w:rsid w:val="00BC215B"/>
    <w:rsid w:val="00BC216C"/>
    <w:rsid w:val="00BC240F"/>
    <w:rsid w:val="00BC24EC"/>
    <w:rsid w:val="00BC265A"/>
    <w:rsid w:val="00BC28A5"/>
    <w:rsid w:val="00BC2D90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878"/>
    <w:rsid w:val="00BC796D"/>
    <w:rsid w:val="00BC79DF"/>
    <w:rsid w:val="00BC7F3A"/>
    <w:rsid w:val="00BC7F41"/>
    <w:rsid w:val="00BC7FE3"/>
    <w:rsid w:val="00BD0248"/>
    <w:rsid w:val="00BD0290"/>
    <w:rsid w:val="00BD05DD"/>
    <w:rsid w:val="00BD0E7A"/>
    <w:rsid w:val="00BD0FF7"/>
    <w:rsid w:val="00BD101D"/>
    <w:rsid w:val="00BD1323"/>
    <w:rsid w:val="00BD163E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0"/>
    <w:rsid w:val="00BD5A2F"/>
    <w:rsid w:val="00BD5B0B"/>
    <w:rsid w:val="00BD5E6A"/>
    <w:rsid w:val="00BD5FCE"/>
    <w:rsid w:val="00BD6247"/>
    <w:rsid w:val="00BD6459"/>
    <w:rsid w:val="00BD6BD6"/>
    <w:rsid w:val="00BD6DD9"/>
    <w:rsid w:val="00BD6E10"/>
    <w:rsid w:val="00BD7076"/>
    <w:rsid w:val="00BD7719"/>
    <w:rsid w:val="00BD7757"/>
    <w:rsid w:val="00BD7C8A"/>
    <w:rsid w:val="00BD7D02"/>
    <w:rsid w:val="00BD7F9D"/>
    <w:rsid w:val="00BE01ED"/>
    <w:rsid w:val="00BE0BF8"/>
    <w:rsid w:val="00BE0DBD"/>
    <w:rsid w:val="00BE10B1"/>
    <w:rsid w:val="00BE1291"/>
    <w:rsid w:val="00BE138F"/>
    <w:rsid w:val="00BE16E0"/>
    <w:rsid w:val="00BE1ADC"/>
    <w:rsid w:val="00BE1EF3"/>
    <w:rsid w:val="00BE1F63"/>
    <w:rsid w:val="00BE21BB"/>
    <w:rsid w:val="00BE257E"/>
    <w:rsid w:val="00BE259A"/>
    <w:rsid w:val="00BE2DBE"/>
    <w:rsid w:val="00BE2EB0"/>
    <w:rsid w:val="00BE300A"/>
    <w:rsid w:val="00BE316A"/>
    <w:rsid w:val="00BE3218"/>
    <w:rsid w:val="00BE3772"/>
    <w:rsid w:val="00BE3843"/>
    <w:rsid w:val="00BE3959"/>
    <w:rsid w:val="00BE3AFC"/>
    <w:rsid w:val="00BE3C46"/>
    <w:rsid w:val="00BE3EAB"/>
    <w:rsid w:val="00BE40D9"/>
    <w:rsid w:val="00BE46B7"/>
    <w:rsid w:val="00BE48F9"/>
    <w:rsid w:val="00BE4A7E"/>
    <w:rsid w:val="00BE4E0D"/>
    <w:rsid w:val="00BE5000"/>
    <w:rsid w:val="00BE540A"/>
    <w:rsid w:val="00BE551B"/>
    <w:rsid w:val="00BE5B20"/>
    <w:rsid w:val="00BE6524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E7EDC"/>
    <w:rsid w:val="00BF026B"/>
    <w:rsid w:val="00BF0386"/>
    <w:rsid w:val="00BF08EF"/>
    <w:rsid w:val="00BF09CF"/>
    <w:rsid w:val="00BF0C18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1F2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1E92"/>
    <w:rsid w:val="00C02B27"/>
    <w:rsid w:val="00C02D0C"/>
    <w:rsid w:val="00C02D93"/>
    <w:rsid w:val="00C02F9E"/>
    <w:rsid w:val="00C0305D"/>
    <w:rsid w:val="00C03095"/>
    <w:rsid w:val="00C0311D"/>
    <w:rsid w:val="00C0333F"/>
    <w:rsid w:val="00C0343A"/>
    <w:rsid w:val="00C038A8"/>
    <w:rsid w:val="00C03A62"/>
    <w:rsid w:val="00C03B01"/>
    <w:rsid w:val="00C03E9E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0B57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D2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17"/>
    <w:rsid w:val="00C23440"/>
    <w:rsid w:val="00C237AC"/>
    <w:rsid w:val="00C23BF7"/>
    <w:rsid w:val="00C2406B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2A3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4E22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EFA"/>
    <w:rsid w:val="00C37F42"/>
    <w:rsid w:val="00C4000B"/>
    <w:rsid w:val="00C40105"/>
    <w:rsid w:val="00C40467"/>
    <w:rsid w:val="00C40729"/>
    <w:rsid w:val="00C40946"/>
    <w:rsid w:val="00C40BB4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92D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0F53"/>
    <w:rsid w:val="00C51722"/>
    <w:rsid w:val="00C51AD3"/>
    <w:rsid w:val="00C51B20"/>
    <w:rsid w:val="00C51C9D"/>
    <w:rsid w:val="00C52351"/>
    <w:rsid w:val="00C5257D"/>
    <w:rsid w:val="00C526FA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BFD"/>
    <w:rsid w:val="00C57FEB"/>
    <w:rsid w:val="00C6095B"/>
    <w:rsid w:val="00C60A4D"/>
    <w:rsid w:val="00C61881"/>
    <w:rsid w:val="00C61884"/>
    <w:rsid w:val="00C618B3"/>
    <w:rsid w:val="00C61BCB"/>
    <w:rsid w:val="00C61DB0"/>
    <w:rsid w:val="00C6209A"/>
    <w:rsid w:val="00C6231A"/>
    <w:rsid w:val="00C62B0A"/>
    <w:rsid w:val="00C6301F"/>
    <w:rsid w:val="00C6343B"/>
    <w:rsid w:val="00C63611"/>
    <w:rsid w:val="00C63A49"/>
    <w:rsid w:val="00C63A8C"/>
    <w:rsid w:val="00C63AAC"/>
    <w:rsid w:val="00C63ABC"/>
    <w:rsid w:val="00C63D85"/>
    <w:rsid w:val="00C63DD4"/>
    <w:rsid w:val="00C63E06"/>
    <w:rsid w:val="00C63F9D"/>
    <w:rsid w:val="00C6419F"/>
    <w:rsid w:val="00C645B1"/>
    <w:rsid w:val="00C64DF1"/>
    <w:rsid w:val="00C64FF0"/>
    <w:rsid w:val="00C651EA"/>
    <w:rsid w:val="00C652EC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33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B18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0F4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51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660"/>
    <w:rsid w:val="00C938D3"/>
    <w:rsid w:val="00C93B72"/>
    <w:rsid w:val="00C93BA9"/>
    <w:rsid w:val="00C93D8D"/>
    <w:rsid w:val="00C93E72"/>
    <w:rsid w:val="00C93FBC"/>
    <w:rsid w:val="00C941B5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0E"/>
    <w:rsid w:val="00C95235"/>
    <w:rsid w:val="00C956CC"/>
    <w:rsid w:val="00C95931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7B9"/>
    <w:rsid w:val="00CA2CB9"/>
    <w:rsid w:val="00CA2E64"/>
    <w:rsid w:val="00CA3315"/>
    <w:rsid w:val="00CA3489"/>
    <w:rsid w:val="00CA3600"/>
    <w:rsid w:val="00CA36F8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5FA9"/>
    <w:rsid w:val="00CA61DB"/>
    <w:rsid w:val="00CA6472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66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591"/>
    <w:rsid w:val="00CB16B1"/>
    <w:rsid w:val="00CB1A6E"/>
    <w:rsid w:val="00CB1EA8"/>
    <w:rsid w:val="00CB1EBE"/>
    <w:rsid w:val="00CB201A"/>
    <w:rsid w:val="00CB2034"/>
    <w:rsid w:val="00CB2050"/>
    <w:rsid w:val="00CB2081"/>
    <w:rsid w:val="00CB2100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664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2EDB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3C1A"/>
    <w:rsid w:val="00CC3F69"/>
    <w:rsid w:val="00CC45F7"/>
    <w:rsid w:val="00CC4AAA"/>
    <w:rsid w:val="00CC4CB4"/>
    <w:rsid w:val="00CC4EBF"/>
    <w:rsid w:val="00CC54E8"/>
    <w:rsid w:val="00CC5547"/>
    <w:rsid w:val="00CC5D0E"/>
    <w:rsid w:val="00CC5F93"/>
    <w:rsid w:val="00CC6365"/>
    <w:rsid w:val="00CC6785"/>
    <w:rsid w:val="00CC69B9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4F7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A0C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270"/>
    <w:rsid w:val="00CE33D7"/>
    <w:rsid w:val="00CE3446"/>
    <w:rsid w:val="00CE354A"/>
    <w:rsid w:val="00CE3563"/>
    <w:rsid w:val="00CE3640"/>
    <w:rsid w:val="00CE364C"/>
    <w:rsid w:val="00CE36B9"/>
    <w:rsid w:val="00CE386D"/>
    <w:rsid w:val="00CE3CD4"/>
    <w:rsid w:val="00CE3D4A"/>
    <w:rsid w:val="00CE3EDA"/>
    <w:rsid w:val="00CE4177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2D2"/>
    <w:rsid w:val="00CF1710"/>
    <w:rsid w:val="00CF1907"/>
    <w:rsid w:val="00CF1A4A"/>
    <w:rsid w:val="00CF1A58"/>
    <w:rsid w:val="00CF1C65"/>
    <w:rsid w:val="00CF20C8"/>
    <w:rsid w:val="00CF2335"/>
    <w:rsid w:val="00CF240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132"/>
    <w:rsid w:val="00CF7DE8"/>
    <w:rsid w:val="00D0022E"/>
    <w:rsid w:val="00D00275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42C"/>
    <w:rsid w:val="00D04651"/>
    <w:rsid w:val="00D04A21"/>
    <w:rsid w:val="00D04AD2"/>
    <w:rsid w:val="00D05BBD"/>
    <w:rsid w:val="00D05CE3"/>
    <w:rsid w:val="00D05E93"/>
    <w:rsid w:val="00D06362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2F86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6D71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A2A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39"/>
    <w:rsid w:val="00D465A4"/>
    <w:rsid w:val="00D46884"/>
    <w:rsid w:val="00D46D6C"/>
    <w:rsid w:val="00D470D4"/>
    <w:rsid w:val="00D47394"/>
    <w:rsid w:val="00D47BFA"/>
    <w:rsid w:val="00D47C57"/>
    <w:rsid w:val="00D47DFD"/>
    <w:rsid w:val="00D47E7E"/>
    <w:rsid w:val="00D504D5"/>
    <w:rsid w:val="00D50714"/>
    <w:rsid w:val="00D508AE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16D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4A2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C6F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6FE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05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BE"/>
    <w:rsid w:val="00D75255"/>
    <w:rsid w:val="00D7536C"/>
    <w:rsid w:val="00D755A8"/>
    <w:rsid w:val="00D75A31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5EE"/>
    <w:rsid w:val="00D7774F"/>
    <w:rsid w:val="00D777B4"/>
    <w:rsid w:val="00D77A14"/>
    <w:rsid w:val="00D80266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3A9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1D4D"/>
    <w:rsid w:val="00D924F4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4DE1"/>
    <w:rsid w:val="00D9501C"/>
    <w:rsid w:val="00D95D81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B43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1F46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3FA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C29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4DE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54A"/>
    <w:rsid w:val="00DC49D4"/>
    <w:rsid w:val="00DC4D8C"/>
    <w:rsid w:val="00DC4DAE"/>
    <w:rsid w:val="00DC50ED"/>
    <w:rsid w:val="00DC581B"/>
    <w:rsid w:val="00DC59AC"/>
    <w:rsid w:val="00DC5ECA"/>
    <w:rsid w:val="00DC6304"/>
    <w:rsid w:val="00DC65FC"/>
    <w:rsid w:val="00DC66C5"/>
    <w:rsid w:val="00DC6750"/>
    <w:rsid w:val="00DC6753"/>
    <w:rsid w:val="00DC6806"/>
    <w:rsid w:val="00DC6DD9"/>
    <w:rsid w:val="00DC73A3"/>
    <w:rsid w:val="00DC7453"/>
    <w:rsid w:val="00DC74F7"/>
    <w:rsid w:val="00DC7504"/>
    <w:rsid w:val="00DC7641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722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5F0D"/>
    <w:rsid w:val="00DD6433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B58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4D4"/>
    <w:rsid w:val="00DE5853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A0C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544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6F19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57A"/>
    <w:rsid w:val="00E0260D"/>
    <w:rsid w:val="00E0324D"/>
    <w:rsid w:val="00E034D8"/>
    <w:rsid w:val="00E0368C"/>
    <w:rsid w:val="00E036FB"/>
    <w:rsid w:val="00E038B3"/>
    <w:rsid w:val="00E03918"/>
    <w:rsid w:val="00E03F37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067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21B"/>
    <w:rsid w:val="00E16604"/>
    <w:rsid w:val="00E16932"/>
    <w:rsid w:val="00E16E69"/>
    <w:rsid w:val="00E16EF1"/>
    <w:rsid w:val="00E16FE8"/>
    <w:rsid w:val="00E170AD"/>
    <w:rsid w:val="00E17E18"/>
    <w:rsid w:val="00E208E3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0F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1FA5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87C"/>
    <w:rsid w:val="00E4397D"/>
    <w:rsid w:val="00E440A8"/>
    <w:rsid w:val="00E4443F"/>
    <w:rsid w:val="00E445C3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913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5B9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EF0"/>
    <w:rsid w:val="00E62F64"/>
    <w:rsid w:val="00E6382E"/>
    <w:rsid w:val="00E63C6A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AA3"/>
    <w:rsid w:val="00E70BE3"/>
    <w:rsid w:val="00E70F70"/>
    <w:rsid w:val="00E710BE"/>
    <w:rsid w:val="00E713D8"/>
    <w:rsid w:val="00E71606"/>
    <w:rsid w:val="00E71A98"/>
    <w:rsid w:val="00E71B33"/>
    <w:rsid w:val="00E71D2D"/>
    <w:rsid w:val="00E71E71"/>
    <w:rsid w:val="00E7201A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697"/>
    <w:rsid w:val="00E747E9"/>
    <w:rsid w:val="00E74BAB"/>
    <w:rsid w:val="00E74C79"/>
    <w:rsid w:val="00E74EB7"/>
    <w:rsid w:val="00E74F6B"/>
    <w:rsid w:val="00E750E2"/>
    <w:rsid w:val="00E751E5"/>
    <w:rsid w:val="00E752A1"/>
    <w:rsid w:val="00E75328"/>
    <w:rsid w:val="00E75887"/>
    <w:rsid w:val="00E7591A"/>
    <w:rsid w:val="00E75B19"/>
    <w:rsid w:val="00E75B7B"/>
    <w:rsid w:val="00E76171"/>
    <w:rsid w:val="00E76212"/>
    <w:rsid w:val="00E76702"/>
    <w:rsid w:val="00E768E7"/>
    <w:rsid w:val="00E76949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5BD"/>
    <w:rsid w:val="00E84753"/>
    <w:rsid w:val="00E8475D"/>
    <w:rsid w:val="00E84B02"/>
    <w:rsid w:val="00E8540D"/>
    <w:rsid w:val="00E85638"/>
    <w:rsid w:val="00E8563F"/>
    <w:rsid w:val="00E85CD0"/>
    <w:rsid w:val="00E85E28"/>
    <w:rsid w:val="00E86477"/>
    <w:rsid w:val="00E8649C"/>
    <w:rsid w:val="00E86649"/>
    <w:rsid w:val="00E866ED"/>
    <w:rsid w:val="00E8697F"/>
    <w:rsid w:val="00E86B8E"/>
    <w:rsid w:val="00E86B9A"/>
    <w:rsid w:val="00E86C15"/>
    <w:rsid w:val="00E86C56"/>
    <w:rsid w:val="00E86F0A"/>
    <w:rsid w:val="00E86FB8"/>
    <w:rsid w:val="00E871D7"/>
    <w:rsid w:val="00E874F7"/>
    <w:rsid w:val="00E87A62"/>
    <w:rsid w:val="00E87DF7"/>
    <w:rsid w:val="00E9006F"/>
    <w:rsid w:val="00E9007B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4A8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EED"/>
    <w:rsid w:val="00E97FE4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1C1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A8C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BC3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CC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7B"/>
    <w:rsid w:val="00EC7CD9"/>
    <w:rsid w:val="00EC7CED"/>
    <w:rsid w:val="00EC7FD7"/>
    <w:rsid w:val="00ED01C1"/>
    <w:rsid w:val="00ED0204"/>
    <w:rsid w:val="00ED02CE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79"/>
    <w:rsid w:val="00ED2DC1"/>
    <w:rsid w:val="00ED2E4A"/>
    <w:rsid w:val="00ED36FF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5DF4"/>
    <w:rsid w:val="00EE6129"/>
    <w:rsid w:val="00EE625E"/>
    <w:rsid w:val="00EE6352"/>
    <w:rsid w:val="00EE6503"/>
    <w:rsid w:val="00EE65FC"/>
    <w:rsid w:val="00EE6D9B"/>
    <w:rsid w:val="00EE72BD"/>
    <w:rsid w:val="00EE75D0"/>
    <w:rsid w:val="00EE7933"/>
    <w:rsid w:val="00EE7A35"/>
    <w:rsid w:val="00EE7B13"/>
    <w:rsid w:val="00EE7F43"/>
    <w:rsid w:val="00EF0303"/>
    <w:rsid w:val="00EF071B"/>
    <w:rsid w:val="00EF07FD"/>
    <w:rsid w:val="00EF081C"/>
    <w:rsid w:val="00EF0ABA"/>
    <w:rsid w:val="00EF0B15"/>
    <w:rsid w:val="00EF0B6C"/>
    <w:rsid w:val="00EF0B8A"/>
    <w:rsid w:val="00EF0CC5"/>
    <w:rsid w:val="00EF0EBA"/>
    <w:rsid w:val="00EF0EFC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18D"/>
    <w:rsid w:val="00EF4459"/>
    <w:rsid w:val="00EF477C"/>
    <w:rsid w:val="00EF48FC"/>
    <w:rsid w:val="00EF55D7"/>
    <w:rsid w:val="00EF57D9"/>
    <w:rsid w:val="00EF5BFC"/>
    <w:rsid w:val="00EF5D04"/>
    <w:rsid w:val="00EF5D0F"/>
    <w:rsid w:val="00EF5F8D"/>
    <w:rsid w:val="00EF66BB"/>
    <w:rsid w:val="00EF6A22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966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AA8"/>
    <w:rsid w:val="00F11B29"/>
    <w:rsid w:val="00F11E15"/>
    <w:rsid w:val="00F12266"/>
    <w:rsid w:val="00F122B4"/>
    <w:rsid w:val="00F1251B"/>
    <w:rsid w:val="00F12534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09D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0CBC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740"/>
    <w:rsid w:val="00F2585E"/>
    <w:rsid w:val="00F265CA"/>
    <w:rsid w:val="00F26613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660"/>
    <w:rsid w:val="00F338DC"/>
    <w:rsid w:val="00F33C94"/>
    <w:rsid w:val="00F33EAC"/>
    <w:rsid w:val="00F33F1C"/>
    <w:rsid w:val="00F3408B"/>
    <w:rsid w:val="00F341DB"/>
    <w:rsid w:val="00F344C3"/>
    <w:rsid w:val="00F34D1C"/>
    <w:rsid w:val="00F35411"/>
    <w:rsid w:val="00F35712"/>
    <w:rsid w:val="00F3596F"/>
    <w:rsid w:val="00F35A01"/>
    <w:rsid w:val="00F35A8E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27E"/>
    <w:rsid w:val="00F40B49"/>
    <w:rsid w:val="00F4132B"/>
    <w:rsid w:val="00F4180B"/>
    <w:rsid w:val="00F41DE5"/>
    <w:rsid w:val="00F41EBC"/>
    <w:rsid w:val="00F42001"/>
    <w:rsid w:val="00F424A1"/>
    <w:rsid w:val="00F4259A"/>
    <w:rsid w:val="00F426AE"/>
    <w:rsid w:val="00F42947"/>
    <w:rsid w:val="00F42B29"/>
    <w:rsid w:val="00F42B98"/>
    <w:rsid w:val="00F42D28"/>
    <w:rsid w:val="00F42E43"/>
    <w:rsid w:val="00F4302B"/>
    <w:rsid w:val="00F432D4"/>
    <w:rsid w:val="00F43455"/>
    <w:rsid w:val="00F43971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1E63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046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5DA2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57"/>
    <w:rsid w:val="00F67FCD"/>
    <w:rsid w:val="00F70402"/>
    <w:rsid w:val="00F7063E"/>
    <w:rsid w:val="00F70664"/>
    <w:rsid w:val="00F70B0D"/>
    <w:rsid w:val="00F70BB7"/>
    <w:rsid w:val="00F70BE2"/>
    <w:rsid w:val="00F70C2D"/>
    <w:rsid w:val="00F70CCC"/>
    <w:rsid w:val="00F713DB"/>
    <w:rsid w:val="00F71564"/>
    <w:rsid w:val="00F71616"/>
    <w:rsid w:val="00F717C2"/>
    <w:rsid w:val="00F71896"/>
    <w:rsid w:val="00F7196D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8A4"/>
    <w:rsid w:val="00F74B26"/>
    <w:rsid w:val="00F74B3D"/>
    <w:rsid w:val="00F74E4C"/>
    <w:rsid w:val="00F74FF3"/>
    <w:rsid w:val="00F7545D"/>
    <w:rsid w:val="00F75C25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074"/>
    <w:rsid w:val="00F77136"/>
    <w:rsid w:val="00F772A8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2EF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B54"/>
    <w:rsid w:val="00F87CE9"/>
    <w:rsid w:val="00F87F16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46D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9E2"/>
    <w:rsid w:val="00F949EE"/>
    <w:rsid w:val="00F94A38"/>
    <w:rsid w:val="00F94AD6"/>
    <w:rsid w:val="00F94C70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97F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A9E"/>
    <w:rsid w:val="00FA5B4F"/>
    <w:rsid w:val="00FA5E5A"/>
    <w:rsid w:val="00FA5FC1"/>
    <w:rsid w:val="00FA620E"/>
    <w:rsid w:val="00FA66C6"/>
    <w:rsid w:val="00FA6A93"/>
    <w:rsid w:val="00FA6D49"/>
    <w:rsid w:val="00FA6EFF"/>
    <w:rsid w:val="00FA6F6B"/>
    <w:rsid w:val="00FA6FC4"/>
    <w:rsid w:val="00FA722C"/>
    <w:rsid w:val="00FA7851"/>
    <w:rsid w:val="00FA7CD2"/>
    <w:rsid w:val="00FA7DD0"/>
    <w:rsid w:val="00FB01B6"/>
    <w:rsid w:val="00FB01C7"/>
    <w:rsid w:val="00FB039A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06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3A6"/>
    <w:rsid w:val="00FC3653"/>
    <w:rsid w:val="00FC373D"/>
    <w:rsid w:val="00FC3966"/>
    <w:rsid w:val="00FC3D93"/>
    <w:rsid w:val="00FC3E13"/>
    <w:rsid w:val="00FC3F11"/>
    <w:rsid w:val="00FC41EF"/>
    <w:rsid w:val="00FC4573"/>
    <w:rsid w:val="00FC48D2"/>
    <w:rsid w:val="00FC4A42"/>
    <w:rsid w:val="00FC59B2"/>
    <w:rsid w:val="00FC5AE0"/>
    <w:rsid w:val="00FC5F43"/>
    <w:rsid w:val="00FC60F5"/>
    <w:rsid w:val="00FC6176"/>
    <w:rsid w:val="00FC62D0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B0D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7E7"/>
    <w:rsid w:val="00FF1AA6"/>
    <w:rsid w:val="00FF1AA8"/>
    <w:rsid w:val="00FF1DF9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DBD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58D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362311E-0020-4F05-9231-A435E2314F59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718</TotalTime>
  <Pages>15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Ratikorn, Jiemjitpholchai</cp:lastModifiedBy>
  <cp:revision>144</cp:revision>
  <cp:lastPrinted>2026-08-06T10:16:00Z</cp:lastPrinted>
  <dcterms:created xsi:type="dcterms:W3CDTF">2026-05-11T07:47:00Z</dcterms:created>
  <dcterms:modified xsi:type="dcterms:W3CDTF">2026-08-12T18:03:00Z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