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2B868" w14:textId="0A4C275A" w:rsidR="00DB724B" w:rsidRDefault="00DB724B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cs/>
          <w:lang w:val="en-US" w:bidi="th-TH"/>
        </w:rPr>
      </w:pPr>
    </w:p>
    <w:p w14:paraId="6E228776" w14:textId="3CDCECFE" w:rsidR="009B109C" w:rsidRDefault="009B109C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</w:p>
    <w:p w14:paraId="268E57BA" w14:textId="214D4176" w:rsidR="009B109C" w:rsidRDefault="009E70DA" w:rsidP="00DB724B">
      <w:pPr>
        <w:pStyle w:val="Header"/>
        <w:tabs>
          <w:tab w:val="clear" w:pos="8562"/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52"/>
          <w:szCs w:val="52"/>
          <w:lang w:val="en-US" w:bidi="th-TH"/>
        </w:rPr>
      </w:pPr>
      <w:r>
        <w:rPr>
          <w:rFonts w:ascii="Angsana New" w:hAnsi="Angsana New" w:cs="Angsana New"/>
          <w:b w:val="0"/>
          <w:bCs/>
          <w:noProof/>
          <w:color w:val="000000" w:themeColor="text1"/>
          <w:sz w:val="52"/>
          <w:szCs w:val="52"/>
          <w:lang w:val="en-US"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F64934" wp14:editId="58D985EC">
                <wp:simplePos x="0" y="0"/>
                <wp:positionH relativeFrom="column">
                  <wp:posOffset>438150</wp:posOffset>
                </wp:positionH>
                <wp:positionV relativeFrom="paragraph">
                  <wp:posOffset>207010</wp:posOffset>
                </wp:positionV>
                <wp:extent cx="4800600" cy="0"/>
                <wp:effectExtent l="0" t="0" r="0" b="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7f7f7f [1612]" strokeweight="1.5pt" from="34.5pt,16.3pt" to="412.5pt,16.3pt" w14:anchorId="383737E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"/>
            </w:pict>
          </mc:Fallback>
        </mc:AlternateContent>
      </w:r>
    </w:p>
    <w:p w14:paraId="7DD90E76" w14:textId="77777777" w:rsidR="00F70A1F" w:rsidRDefault="00F70A1F" w:rsidP="00F70A1F">
      <w:pPr>
        <w:pStyle w:val="Header"/>
        <w:tabs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val="en-US" w:bidi="th-TH"/>
        </w:rPr>
        <w:t>รายงานการสอบทานข้อมูลทางการเงินระหว่างกาล</w:t>
      </w: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และ</w:t>
      </w:r>
    </w:p>
    <w:p w14:paraId="0B0CB6C3" w14:textId="77777777" w:rsidR="00F70A1F" w:rsidRDefault="00F70A1F" w:rsidP="00F70A1F">
      <w:pPr>
        <w:pStyle w:val="Header"/>
        <w:tabs>
          <w:tab w:val="left" w:pos="5328"/>
        </w:tabs>
        <w:spacing w:line="276" w:lineRule="auto"/>
        <w:jc w:val="center"/>
        <w:rPr>
          <w:rFonts w:ascii="Angsana New" w:hAnsi="Angsana New" w:cs="Angsana New"/>
          <w:b w:val="0"/>
          <w:bCs/>
          <w:color w:val="000000" w:themeColor="text1"/>
          <w:sz w:val="48"/>
          <w:szCs w:val="48"/>
          <w:lang w:bidi="th-TH"/>
        </w:rPr>
      </w:pPr>
      <w:r>
        <w:rPr>
          <w:rFonts w:ascii="Angsana New" w:hAnsi="Angsana New" w:cs="Angsana New"/>
          <w:b w:val="0"/>
          <w:bCs/>
          <w:color w:val="000000" w:themeColor="text1"/>
          <w:sz w:val="48"/>
          <w:szCs w:val="48"/>
          <w:cs/>
          <w:lang w:bidi="th-TH"/>
        </w:rPr>
        <w:t>รายงานทางการเงินระหว่างกาลของ</w:t>
      </w:r>
    </w:p>
    <w:p w14:paraId="01CC0DEB" w14:textId="77777777" w:rsidR="00F70A1F" w:rsidRDefault="00F70A1F" w:rsidP="00F70A1F">
      <w:pPr>
        <w:jc w:val="center"/>
        <w:rPr>
          <w:rFonts w:ascii="Angsana New" w:hAnsi="Angsana New" w:cs="Angsana New"/>
          <w:b/>
          <w:bCs/>
          <w:sz w:val="16"/>
          <w:szCs w:val="16"/>
          <w:lang w:bidi="th-TH"/>
        </w:rPr>
      </w:pPr>
    </w:p>
    <w:p w14:paraId="4A0640E1" w14:textId="77777777" w:rsidR="00F70A1F" w:rsidRPr="00F66E2B" w:rsidRDefault="00F70A1F" w:rsidP="00F70A1F">
      <w:pPr>
        <w:jc w:val="center"/>
        <w:rPr>
          <w:rFonts w:ascii="Angsana New" w:hAnsi="Angsana New" w:cs="Angsana New"/>
          <w:b/>
          <w:bCs/>
          <w:sz w:val="48"/>
          <w:szCs w:val="48"/>
          <w:lang w:bidi="th-TH"/>
        </w:rPr>
      </w:pPr>
      <w:r w:rsidRPr="00F66E2B">
        <w:rPr>
          <w:rFonts w:ascii="Angsana New" w:hAnsi="Angsana New" w:cs="Angsana New"/>
          <w:b/>
          <w:bCs/>
          <w:spacing w:val="-6"/>
          <w:sz w:val="48"/>
          <w:szCs w:val="48"/>
          <w:cs/>
        </w:rPr>
        <w:t>บริษัท บลูบิค กรุ๊ป จำกัด</w:t>
      </w:r>
      <w:r w:rsidRPr="00F66E2B">
        <w:rPr>
          <w:rFonts w:ascii="Angsana New" w:hAnsi="Angsana New" w:cs="Angsana New"/>
          <w:b/>
          <w:bCs/>
          <w:sz w:val="48"/>
          <w:szCs w:val="48"/>
          <w:cs/>
          <w:lang w:bidi="th-TH"/>
        </w:rPr>
        <w:t xml:space="preserve"> (มหาชน) และบริษัทย่อย</w:t>
      </w:r>
    </w:p>
    <w:p w14:paraId="57494E39" w14:textId="07C636BD" w:rsidR="00F70A1F" w:rsidRPr="00F70A1F" w:rsidRDefault="00F70A1F" w:rsidP="00F70A1F">
      <w:pPr>
        <w:jc w:val="center"/>
        <w:rPr>
          <w:bCs/>
        </w:rPr>
      </w:pPr>
      <w:r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>สำหรับงวดสาม</w:t>
      </w:r>
      <w:r w:rsidR="00146F54">
        <w:rPr>
          <w:rFonts w:ascii="Angsana New" w:hAnsi="Angsana New" w:cs="Angsana New" w:hint="cs"/>
          <w:b/>
          <w:kern w:val="28"/>
          <w:sz w:val="40"/>
          <w:szCs w:val="40"/>
          <w:cs/>
          <w:lang w:val="en-GB" w:bidi="th-TH"/>
        </w:rPr>
        <w:t>และหก</w:t>
      </w:r>
      <w:r>
        <w:rPr>
          <w:rFonts w:ascii="Angsana New" w:hAnsi="Angsana New" w:cs="Angsana New"/>
          <w:b/>
          <w:kern w:val="28"/>
          <w:sz w:val="40"/>
          <w:szCs w:val="40"/>
          <w:cs/>
          <w:lang w:val="en-GB" w:bidi="th-TH"/>
        </w:rPr>
        <w:t xml:space="preserve">เดือนสิ้นสุดวันที่ </w:t>
      </w:r>
      <w:r>
        <w:rPr>
          <w:rFonts w:ascii="Angsana New" w:hAnsi="Angsana New" w:cs="Angsana New"/>
          <w:bCs/>
          <w:kern w:val="28"/>
          <w:sz w:val="40"/>
          <w:szCs w:val="40"/>
          <w:lang w:bidi="th-TH"/>
        </w:rPr>
        <w:t>3</w:t>
      </w:r>
      <w:r w:rsidR="00146F54">
        <w:rPr>
          <w:rFonts w:ascii="Angsana New" w:hAnsi="Angsana New" w:cs="Angsana New"/>
          <w:bCs/>
          <w:kern w:val="28"/>
          <w:sz w:val="40"/>
          <w:szCs w:val="40"/>
          <w:lang w:bidi="th-TH"/>
        </w:rPr>
        <w:t>0</w:t>
      </w:r>
      <w:r>
        <w:rPr>
          <w:rFonts w:ascii="Angsana New" w:hAnsi="Angsana New" w:cs="Angsana New" w:hint="cs"/>
          <w:b/>
          <w:kern w:val="28"/>
          <w:sz w:val="40"/>
          <w:szCs w:val="40"/>
          <w:cs/>
          <w:lang w:bidi="th-TH"/>
        </w:rPr>
        <w:t xml:space="preserve"> ม</w:t>
      </w:r>
      <w:r w:rsidR="00146F54">
        <w:rPr>
          <w:rFonts w:ascii="Angsana New" w:hAnsi="Angsana New" w:cs="Angsana New" w:hint="cs"/>
          <w:b/>
          <w:kern w:val="28"/>
          <w:sz w:val="40"/>
          <w:szCs w:val="40"/>
          <w:cs/>
          <w:lang w:bidi="th-TH"/>
        </w:rPr>
        <w:t>ิถุนายน</w:t>
      </w:r>
      <w:r>
        <w:rPr>
          <w:rFonts w:ascii="Angsana New" w:hAnsi="Angsana New" w:cs="Angsana New" w:hint="cs"/>
          <w:b/>
          <w:kern w:val="28"/>
          <w:sz w:val="40"/>
          <w:szCs w:val="40"/>
          <w:cs/>
          <w:lang w:bidi="th-TH"/>
        </w:rPr>
        <w:t xml:space="preserve"> </w:t>
      </w:r>
      <w:r>
        <w:rPr>
          <w:rFonts w:ascii="Angsana New" w:hAnsi="Angsana New" w:cs="Angsana New"/>
          <w:bCs/>
          <w:kern w:val="28"/>
          <w:sz w:val="40"/>
          <w:szCs w:val="40"/>
          <w:lang w:bidi="th-TH"/>
        </w:rPr>
        <w:t>2569</w:t>
      </w:r>
    </w:p>
    <w:p w14:paraId="2391594B" w14:textId="3B43EBA8" w:rsidR="007B01E4" w:rsidRPr="00FD6D1B" w:rsidRDefault="007B01E4" w:rsidP="00FD6D1B">
      <w:pPr>
        <w:jc w:val="center"/>
      </w:pPr>
    </w:p>
    <w:p w14:paraId="0157550B" w14:textId="28B42F8F" w:rsidR="00194706" w:rsidRDefault="009E70DA" w:rsidP="00390019">
      <w:r>
        <w:rPr>
          <w:rFonts w:ascii="Angsana New" w:hAnsi="Angsana New" w:cs="Angsana New"/>
          <w:b/>
          <w:bCs/>
          <w:noProof/>
          <w:color w:val="000000" w:themeColor="text1"/>
          <w:sz w:val="52"/>
          <w:szCs w:val="52"/>
          <w:lang w:bidi="th-TH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A8A3C2" wp14:editId="251A1133">
                <wp:simplePos x="0" y="0"/>
                <wp:positionH relativeFrom="column">
                  <wp:posOffset>428625</wp:posOffset>
                </wp:positionH>
                <wp:positionV relativeFrom="paragraph">
                  <wp:posOffset>161925</wp:posOffset>
                </wp:positionV>
                <wp:extent cx="480060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0060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7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7f7f7f [1612]" strokeweight="1.5pt" from="33.75pt,12.75pt" to="411.75pt,12.75pt" w14:anchorId="74C98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"/>
            </w:pict>
          </mc:Fallback>
        </mc:AlternateContent>
      </w:r>
    </w:p>
    <w:p w14:paraId="0E664185" w14:textId="4706725B" w:rsidR="00194706" w:rsidRDefault="00194706" w:rsidP="00390019"/>
    <w:p w14:paraId="03EC397A" w14:textId="0F3A4BAB" w:rsidR="00194706" w:rsidRDefault="00194706" w:rsidP="00390019"/>
    <w:p w14:paraId="1865B81B" w14:textId="77777777" w:rsidR="00194706" w:rsidRDefault="00194706" w:rsidP="00390019"/>
    <w:p w14:paraId="1154972D" w14:textId="77777777" w:rsidR="00194706" w:rsidRPr="00390019" w:rsidRDefault="00194706" w:rsidP="00390019">
      <w:pPr>
        <w:sectPr w:rsidR="00194706" w:rsidRPr="00390019" w:rsidSect="009D105E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572" w:right="913" w:bottom="1531" w:left="1843" w:header="680" w:footer="3291" w:gutter="0"/>
          <w:cols w:space="708"/>
          <w:docGrid w:linePitch="360"/>
        </w:sectPr>
      </w:pPr>
    </w:p>
    <w:p w14:paraId="46FFB91E" w14:textId="77777777" w:rsidR="005428F3" w:rsidRDefault="005428F3" w:rsidP="005428F3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คณะกรรมการและผู้ถือหุ้นของบริษัท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บลูบิค กรุ๊ป จำกัด (มหาชน)</w:t>
      </w:r>
    </w:p>
    <w:p w14:paraId="5B6D8D5D" w14:textId="77777777" w:rsidR="005428F3" w:rsidRPr="005428F3" w:rsidRDefault="005428F3" w:rsidP="005428F3">
      <w:pPr>
        <w:pStyle w:val="Header"/>
        <w:jc w:val="thaiDistribute"/>
        <w:rPr>
          <w:rFonts w:ascii="Angsana New" w:hAnsi="Angsana New" w:cs="Angsana New"/>
          <w:color w:val="auto"/>
          <w:sz w:val="40"/>
          <w:szCs w:val="40"/>
          <w:cs/>
        </w:rPr>
      </w:pPr>
    </w:p>
    <w:p w14:paraId="352DCA28" w14:textId="0D2F5A16" w:rsidR="00146F54" w:rsidRP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106C6A">
        <w:rPr>
          <w:rFonts w:ascii="Angsana New" w:hAnsi="Angsana New" w:cs="Angsana New"/>
          <w:color w:val="000000"/>
          <w:spacing w:val="-8"/>
          <w:sz w:val="32"/>
          <w:szCs w:val="32"/>
          <w:cs/>
          <w:lang w:bidi="th-TH"/>
        </w:rPr>
        <w:t>ข้าพเจ้าได้สอบทานงบฐานะการเงินรวมและงบฐานะการเงินเฉพาะ</w:t>
      </w:r>
      <w:r w:rsidRPr="00106C6A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>ของบริษัท</w:t>
      </w:r>
      <w:r w:rsidRPr="00106C6A">
        <w:rPr>
          <w:rFonts w:ascii="Angsana New" w:hAnsi="Angsana New" w:cs="Angsana New"/>
          <w:color w:val="000000"/>
          <w:spacing w:val="-8"/>
          <w:sz w:val="32"/>
          <w:szCs w:val="32"/>
          <w:cs/>
          <w:lang w:bidi="th-TH"/>
        </w:rPr>
        <w:t xml:space="preserve"> ณ วันที่ </w:t>
      </w:r>
      <w:r w:rsidRPr="00106C6A">
        <w:rPr>
          <w:rFonts w:ascii="Angsana New" w:hAnsi="Angsana New" w:cs="Angsana New"/>
          <w:color w:val="000000"/>
          <w:spacing w:val="-8"/>
          <w:sz w:val="32"/>
          <w:szCs w:val="32"/>
          <w:lang w:bidi="th-TH"/>
        </w:rPr>
        <w:t xml:space="preserve">30 </w:t>
      </w:r>
      <w:r w:rsidRPr="00106C6A">
        <w:rPr>
          <w:rFonts w:ascii="Angsana New" w:hAnsi="Angsana New" w:cs="Angsana New"/>
          <w:color w:val="000000"/>
          <w:spacing w:val="-8"/>
          <w:sz w:val="32"/>
          <w:szCs w:val="32"/>
          <w:cs/>
          <w:lang w:bidi="th-TH"/>
        </w:rPr>
        <w:t>มิถุนายน</w:t>
      </w:r>
      <w:r w:rsidRPr="00106C6A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bidi="th-TH"/>
        </w:rPr>
        <w:t xml:space="preserve"> </w:t>
      </w:r>
      <w:r w:rsidRPr="00106C6A">
        <w:rPr>
          <w:rFonts w:ascii="Angsana New" w:hAnsi="Angsana New" w:cs="Angsana New"/>
          <w:color w:val="000000"/>
          <w:spacing w:val="-8"/>
          <w:sz w:val="32"/>
          <w:szCs w:val="32"/>
          <w:lang w:bidi="th-TH"/>
        </w:rPr>
        <w:t>2569</w:t>
      </w:r>
      <w:r w:rsidRPr="00106C6A">
        <w:rPr>
          <w:rFonts w:ascii="Angsana New" w:hAnsi="Angsana New" w:cs="Angsana New"/>
          <w:color w:val="000000"/>
          <w:spacing w:val="-16"/>
          <w:sz w:val="32"/>
          <w:szCs w:val="32"/>
          <w:lang w:bidi="th-TH"/>
        </w:rPr>
        <w:t xml:space="preserve"> </w:t>
      </w:r>
      <w:r w:rsidRPr="00DD0C73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และงบกำไรขาดทุนเบ็ดเสร็จรวมและงบกำไรขาดทุนเบ็ดเสร็จเฉพาะ</w:t>
      </w:r>
      <w:r w:rsidRPr="00DD0C73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ของบริษัท</w:t>
      </w:r>
      <w:r w:rsidRPr="00DD0C73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สำหรับงวดสามเดือน</w:t>
      </w:r>
      <w:r w:rsidRPr="00345E91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 xml:space="preserve">และหกเดือนสิ้นสุดวันที่ </w:t>
      </w:r>
      <w:r w:rsidRPr="00345E91">
        <w:rPr>
          <w:rFonts w:ascii="Angsana New" w:hAnsi="Angsana New" w:cs="Angsana New"/>
          <w:color w:val="000000"/>
          <w:spacing w:val="4"/>
          <w:sz w:val="32"/>
          <w:szCs w:val="32"/>
          <w:lang w:bidi="th-TH"/>
        </w:rPr>
        <w:t xml:space="preserve">30 </w:t>
      </w:r>
      <w:r w:rsidRPr="00345E91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345E91">
        <w:rPr>
          <w:rFonts w:ascii="Angsana New" w:hAnsi="Angsana New" w:cs="Angsana New"/>
          <w:color w:val="000000"/>
          <w:spacing w:val="4"/>
          <w:sz w:val="32"/>
          <w:szCs w:val="32"/>
          <w:lang w:bidi="th-TH"/>
        </w:rPr>
        <w:t xml:space="preserve"> 2569 </w:t>
      </w:r>
      <w:r w:rsidRPr="00345E91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>และงบการเปลี่ยนแปลงส่วนของผู้ถือหุ้นรวมและ</w:t>
      </w:r>
      <w:r w:rsidRPr="00191002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>งบการเปลี่ยนแปลงส่วนของผู้ถือหุ้นเฉพาะ</w:t>
      </w:r>
      <w:r w:rsidRPr="00191002">
        <w:rPr>
          <w:rFonts w:ascii="Angsana New" w:hAnsi="Angsana New" w:cs="Angsana New" w:hint="cs"/>
          <w:color w:val="000000"/>
          <w:spacing w:val="2"/>
          <w:sz w:val="32"/>
          <w:szCs w:val="32"/>
          <w:cs/>
          <w:lang w:bidi="th-TH"/>
        </w:rPr>
        <w:t>ของบริษัท</w:t>
      </w:r>
      <w:r w:rsidRPr="00191002">
        <w:rPr>
          <w:rFonts w:ascii="Angsana New" w:hAnsi="Angsana New" w:cs="Angsana New"/>
          <w:color w:val="000000"/>
          <w:spacing w:val="2"/>
          <w:sz w:val="32"/>
          <w:szCs w:val="32"/>
          <w:cs/>
          <w:lang w:bidi="th-TH"/>
        </w:rPr>
        <w:t xml:space="preserve"> และงบกระแสเงินสดรวมและงบกระแส</w:t>
      </w:r>
      <w:r w:rsidRPr="00146F5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เงินสดเฉพาะ</w:t>
      </w:r>
      <w:r w:rsidRPr="00146F54">
        <w:rPr>
          <w:rFonts w:ascii="Angsana New" w:hAnsi="Angsana New" w:cs="Angsana New" w:hint="cs"/>
          <w:color w:val="000000"/>
          <w:sz w:val="32"/>
          <w:szCs w:val="32"/>
          <w:cs/>
          <w:lang w:bidi="th-TH"/>
        </w:rPr>
        <w:t>ของบริษัท</w:t>
      </w:r>
      <w:r w:rsidRPr="00146F54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สำหรับงวดหกเดือนสิ้นสุดวันเดียวกัน และหมายเหตุประกอบงบการเงิน</w:t>
      </w:r>
      <w:r w:rsidRPr="002944FA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แบบย่อ </w:t>
      </w:r>
      <w:r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2944FA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ของบริษัท </w:t>
      </w:r>
      <w:r w:rsidRPr="00F70A1F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บลูบิค</w:t>
      </w:r>
      <w:r w:rsidRPr="0017293C">
        <w:rPr>
          <w:rFonts w:ascii="Angsana New" w:hAnsi="Angsana New" w:cs="Angsana New"/>
          <w:sz w:val="32"/>
          <w:szCs w:val="32"/>
          <w:cs/>
          <w:lang w:bidi="th-TH"/>
        </w:rPr>
        <w:t xml:space="preserve"> กรุ๊ป</w:t>
      </w:r>
      <w:r w:rsidRPr="002944FA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 xml:space="preserve"> จำกัด (มหาชน) และบริษัทย่อย </w:t>
      </w:r>
      <w:r w:rsidRPr="00146F54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 xml:space="preserve">และของเฉพาะบริษัท </w:t>
      </w:r>
      <w:r w:rsidRPr="00146F5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บลูบิค กรุ๊ป</w:t>
      </w:r>
      <w:r w:rsidRPr="00146F54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 xml:space="preserve"> จำกัด (มหาชน) </w:t>
      </w:r>
      <w:r w:rsidRPr="00146F54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  <w:lang w:bidi="th-TH"/>
        </w:rPr>
        <w:t>ซึ่งผู้บ</w:t>
      </w:r>
      <w:r w:rsidRPr="00146F5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46F54">
        <w:rPr>
          <w:rFonts w:ascii="Angsana New" w:hAnsi="Angsana New" w:cs="Angsana New"/>
          <w:spacing w:val="-4"/>
          <w:sz w:val="32"/>
          <w:szCs w:val="32"/>
          <w:lang w:bidi="th-TH"/>
        </w:rPr>
        <w:t>34</w:t>
      </w:r>
      <w:r w:rsidRPr="00146F5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เรื่อง </w:t>
      </w:r>
      <w:r w:rsidRPr="00146F54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“</w:t>
      </w:r>
      <w:r w:rsidRPr="00146F54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</w:t>
      </w:r>
      <w:r w:rsidRPr="00481D8F">
        <w:rPr>
          <w:rFonts w:ascii="Angsana New" w:hAnsi="Angsana New" w:cs="Angsana New"/>
          <w:sz w:val="32"/>
          <w:szCs w:val="32"/>
          <w:cs/>
          <w:lang w:bidi="th-TH"/>
        </w:rPr>
        <w:t>รายงาน</w:t>
      </w:r>
      <w:r w:rsidRPr="00146F54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</w:t>
      </w:r>
      <w:r w:rsidRPr="00146F54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”</w:t>
      </w:r>
      <w:r w:rsidRPr="00146F54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Pr="00146F54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38B136ED" w14:textId="77777777" w:rsidR="00146F54" w:rsidRPr="006F7673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0194E623" w14:textId="77777777" w:rsidR="00146F54" w:rsidRPr="00A52E1B" w:rsidRDefault="00146F54" w:rsidP="00146F5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484D7D7E" w14:textId="77777777" w:rsidR="00146F54" w:rsidRPr="0049414C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3E673F28" w14:textId="4345F2D6" w:rsidR="005428F3" w:rsidRP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การสอบทานดังกล่าวประกอบด้วยการใช้วิธี</w:t>
      </w:r>
      <w:r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146F54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ซึ่งอาจพบได้จาก</w:t>
      </w:r>
      <w:r w:rsidRPr="00146F54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146F5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</w:t>
      </w:r>
      <w:r w:rsidR="00E7655C">
        <w:rPr>
          <w:rFonts w:ascii="Angsana New" w:hAnsi="Angsana New" w:cs="Angsana New" w:hint="cs"/>
          <w:color w:val="000000" w:themeColor="text1"/>
          <w:sz w:val="32"/>
          <w:szCs w:val="32"/>
          <w:cs/>
          <w:lang w:bidi="th-TH"/>
        </w:rPr>
        <w:t xml:space="preserve"> </w:t>
      </w:r>
      <w:r w:rsidRPr="00146F54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ข้าพเจ้าจึงไม่อาจแสดงความเห็นต่อข้อมูลทางการเงินระหว่างกาล</w:t>
      </w:r>
    </w:p>
    <w:p w14:paraId="248F4364" w14:textId="77777777" w:rsidR="005428F3" w:rsidRPr="00146F54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RPr="00146F54" w:rsidSect="005428F3">
          <w:headerReference w:type="even" r:id="rId16"/>
          <w:headerReference w:type="default" r:id="rId17"/>
          <w:footerReference w:type="default" r:id="rId18"/>
          <w:pgSz w:w="11907" w:h="16840" w:code="9"/>
          <w:pgMar w:top="2160" w:right="1296" w:bottom="576" w:left="2304" w:header="677" w:footer="375" w:gutter="0"/>
          <w:pgNumType w:start="1"/>
          <w:cols w:space="708"/>
          <w:docGrid w:linePitch="360"/>
        </w:sectPr>
      </w:pPr>
    </w:p>
    <w:p w14:paraId="7C2714C2" w14:textId="77777777" w:rsidR="00146F54" w:rsidRPr="00A52E1B" w:rsidRDefault="00146F54" w:rsidP="00146F5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02544CCB" w14:textId="77777777" w:rsidR="00146F54" w:rsidRP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pacing w:val="-2"/>
          <w:sz w:val="24"/>
          <w:szCs w:val="24"/>
        </w:rPr>
      </w:pPr>
    </w:p>
    <w:p w14:paraId="7712B407" w14:textId="77777777" w:rsidR="00146F54" w:rsidRPr="00A52E1B" w:rsidRDefault="00146F54" w:rsidP="00146F54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จากการสอบทาน 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2138F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2138FE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2138F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</w:t>
      </w:r>
      <w:r w:rsidRPr="002138FE">
        <w:rPr>
          <w:rFonts w:ascii="Angsana New" w:hAnsi="Angsana New" w:cs="Angsana New"/>
          <w:spacing w:val="-2"/>
          <w:sz w:val="32"/>
          <w:szCs w:val="32"/>
          <w:lang w:bidi="th-TH"/>
        </w:rPr>
        <w:t>“</w:t>
      </w:r>
      <w:r w:rsidRPr="002138F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การรายงานทางการเงินระหว่างกาล</w:t>
      </w:r>
      <w:r w:rsidRPr="002138FE">
        <w:rPr>
          <w:rFonts w:ascii="Angsana New" w:hAnsi="Angsana New" w:cs="Angsana New"/>
          <w:spacing w:val="-2"/>
          <w:sz w:val="32"/>
          <w:szCs w:val="32"/>
          <w:lang w:bidi="th-TH"/>
        </w:rPr>
        <w:t>”</w:t>
      </w:r>
      <w:r w:rsidRPr="002138FE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ในสาระสำคัญ</w:t>
      </w:r>
    </w:p>
    <w:p w14:paraId="239157CC" w14:textId="77777777" w:rsid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6B500F58" w14:textId="77777777" w:rsidR="00146F54" w:rsidRP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146F54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เรื่องอื่น</w:t>
      </w:r>
    </w:p>
    <w:p w14:paraId="79698B44" w14:textId="77777777" w:rsidR="00146F54" w:rsidRPr="00146F5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pacing w:val="4"/>
          <w:sz w:val="24"/>
          <w:szCs w:val="24"/>
          <w:lang w:bidi="th-TH"/>
        </w:rPr>
      </w:pPr>
    </w:p>
    <w:p w14:paraId="6110A9E9" w14:textId="6D81E4DD" w:rsidR="00146F54" w:rsidRDefault="00146F54" w:rsidP="00146F54">
      <w:pPr>
        <w:spacing w:after="0" w:line="240" w:lineRule="auto"/>
        <w:jc w:val="thaiDistribute"/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</w:pP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งบฐานะการเงินรวมของบริษัท </w:t>
      </w:r>
      <w:r w:rsidRPr="007C53A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บลูบิค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 กรุ๊ป</w:t>
      </w:r>
      <w:r w:rsidRPr="007C53A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>จำกัด (มหาชน) และบริษัทย่อย และงบฐานะ</w:t>
      </w:r>
      <w:r w:rsidRPr="007C53A5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การเงินเฉพาะของ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7C53A5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บลูบิค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 กรุ๊ป</w:t>
      </w:r>
      <w:r w:rsidRPr="007C53A5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 xml:space="preserve"> จำกัด (มหาชน) ณ วันที่</w:t>
      </w:r>
      <w:r w:rsidRPr="007C53A5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 31 </w:t>
      </w:r>
      <w:r w:rsidRPr="007C53A5">
        <w:rPr>
          <w:rFonts w:ascii="Angsana New" w:hAnsi="Angsana New" w:cs="Angsana New" w:hint="cs"/>
          <w:spacing w:val="-8"/>
          <w:sz w:val="32"/>
          <w:szCs w:val="32"/>
          <w:cs/>
          <w:lang w:bidi="th-TH"/>
        </w:rPr>
        <w:t xml:space="preserve">ธันวาคม </w:t>
      </w:r>
      <w:r w:rsidRPr="007C53A5">
        <w:rPr>
          <w:rFonts w:ascii="Angsana New" w:hAnsi="Angsana New" w:cs="Angsana New"/>
          <w:spacing w:val="-8"/>
          <w:sz w:val="32"/>
          <w:szCs w:val="32"/>
          <w:lang w:bidi="th-TH"/>
        </w:rPr>
        <w:t xml:space="preserve">2568 </w:t>
      </w:r>
      <w:r w:rsidRPr="007C53A5">
        <w:rPr>
          <w:rFonts w:ascii="Angsana New" w:hAnsi="Angsana New" w:cs="Angsana New"/>
          <w:spacing w:val="-8"/>
          <w:sz w:val="32"/>
          <w:szCs w:val="32"/>
          <w:cs/>
          <w:lang w:bidi="th-TH"/>
        </w:rPr>
        <w:t>ที่แสดงเป็นข้อมูล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>เปรียบเทียบตรวจสอบโดยผู้สอบบัญชีอื่น</w:t>
      </w:r>
      <w:r w:rsidRPr="007C53A5">
        <w:rPr>
          <w:rFonts w:ascii="Angsana New" w:hAnsi="Angsana New" w:cs="Angsana New" w:hint="cs"/>
          <w:sz w:val="32"/>
          <w:szCs w:val="32"/>
          <w:cs/>
          <w:lang w:bidi="th-TH"/>
        </w:rPr>
        <w:t>ในสำนักงานเดียวกัน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 </w:t>
      </w:r>
      <w:r w:rsidRPr="007C53A5">
        <w:rPr>
          <w:rFonts w:ascii="Angsana New" w:hAnsi="Angsana New" w:cs="Angsana New" w:hint="cs"/>
          <w:sz w:val="32"/>
          <w:szCs w:val="32"/>
          <w:cs/>
          <w:lang w:bidi="th-TH"/>
        </w:rPr>
        <w:t>ซึ่ง</w:t>
      </w:r>
      <w:r w:rsidRPr="007C53A5">
        <w:rPr>
          <w:rFonts w:ascii="Angsana New" w:hAnsi="Angsana New" w:cs="Angsana New"/>
          <w:sz w:val="32"/>
          <w:szCs w:val="32"/>
          <w:cs/>
          <w:lang w:bidi="th-TH"/>
        </w:rPr>
        <w:t>แสดงความเห็นอย่างไม่มีเงื่อนไข</w:t>
      </w:r>
      <w:r w:rsidRPr="007C53A5">
        <w:rPr>
          <w:rStyle w:val="normaltextrun"/>
          <w:rFonts w:ascii="Angsana New" w:hAnsi="Angsana New" w:cs="Angsana New"/>
          <w:color w:val="000000"/>
          <w:sz w:val="30"/>
          <w:szCs w:val="30"/>
          <w:shd w:val="clear" w:color="auto" w:fill="FFFFFF"/>
          <w:cs/>
          <w:lang w:bidi="th-TH"/>
        </w:rPr>
        <w:t>ตามรายงาน</w:t>
      </w:r>
      <w:r w:rsidRPr="007C53A5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>ลงวันที่</w:t>
      </w:r>
      <w:r w:rsidRPr="007C53A5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</w:rPr>
        <w:t xml:space="preserve"> </w:t>
      </w:r>
      <w:r w:rsidRPr="007C53A5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19</w:t>
      </w:r>
      <w:r w:rsidRPr="007C53A5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cs/>
          <w:lang w:bidi="th-TH"/>
        </w:rPr>
        <w:t xml:space="preserve"> กุมภาพันธ์ </w:t>
      </w:r>
      <w:r w:rsidRPr="007C53A5">
        <w:rPr>
          <w:rStyle w:val="normaltextrun"/>
          <w:rFonts w:ascii="Angsana New" w:hAnsi="Angsana New" w:cs="Angsana New"/>
          <w:color w:val="000000"/>
          <w:sz w:val="32"/>
          <w:szCs w:val="32"/>
          <w:shd w:val="clear" w:color="auto" w:fill="FFFFFF"/>
          <w:lang w:bidi="th-TH"/>
        </w:rPr>
        <w:t>2569</w:t>
      </w:r>
    </w:p>
    <w:p w14:paraId="45D135B7" w14:textId="77777777" w:rsidR="007C53A5" w:rsidRPr="00157819" w:rsidRDefault="007C53A5" w:rsidP="00146F54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14:paraId="7EA08E66" w14:textId="6255497F" w:rsidR="00F70A1F" w:rsidRPr="00F128F4" w:rsidRDefault="00146F54" w:rsidP="00146F5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  <w:r w:rsidRPr="00AD521B">
        <w:rPr>
          <w:rFonts w:ascii="Angsana New" w:hAnsi="Angsana New" w:cs="Angsana New"/>
          <w:sz w:val="32"/>
          <w:szCs w:val="32"/>
          <w:cs/>
          <w:lang w:bidi="th-TH"/>
        </w:rPr>
        <w:t>งบกำไรขาดทุนเบ็ดเสร็จรวมและ</w:t>
      </w:r>
      <w:r w:rsidRPr="00AD521B">
        <w:rPr>
          <w:rFonts w:ascii="Angsana New" w:hAnsi="Angsana New" w:cs="Angsana New" w:hint="cs"/>
          <w:sz w:val="32"/>
          <w:szCs w:val="32"/>
          <w:cs/>
          <w:lang w:bidi="th-TH"/>
        </w:rPr>
        <w:t>งบกำไรขาดทุนเบ็ดเสร็จ</w:t>
      </w:r>
      <w:r w:rsidRPr="00AD521B">
        <w:rPr>
          <w:rFonts w:ascii="Angsana New" w:hAnsi="Angsana New" w:cs="Angsana New"/>
          <w:sz w:val="32"/>
          <w:szCs w:val="32"/>
          <w:cs/>
          <w:lang w:bidi="th-TH"/>
        </w:rPr>
        <w:t>เฉพาะ</w:t>
      </w:r>
      <w:r w:rsidRPr="00AD521B">
        <w:rPr>
          <w:rFonts w:ascii="Angsana New" w:hAnsi="Angsana New" w:cs="Angsana New" w:hint="cs"/>
          <w:sz w:val="32"/>
          <w:szCs w:val="32"/>
          <w:cs/>
          <w:lang w:bidi="th-TH"/>
        </w:rPr>
        <w:t>ของบริษัท</w:t>
      </w:r>
      <w:r w:rsidRPr="00AD521B">
        <w:rPr>
          <w:rFonts w:ascii="Angsana New" w:hAnsi="Angsana New" w:cs="Angsana New"/>
          <w:color w:val="000000"/>
          <w:sz w:val="32"/>
          <w:szCs w:val="32"/>
          <w:cs/>
          <w:lang w:bidi="th-TH"/>
        </w:rPr>
        <w:t>สำหรับงวดสามเดือน</w:t>
      </w:r>
      <w:r w:rsidRPr="00AD521B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 xml:space="preserve">และหกเดือนสิ้นสุดวันที่ </w:t>
      </w:r>
      <w:r w:rsidRPr="00AD521B">
        <w:rPr>
          <w:rFonts w:ascii="Angsana New" w:hAnsi="Angsana New" w:cs="Angsana New"/>
          <w:color w:val="000000"/>
          <w:spacing w:val="4"/>
          <w:sz w:val="32"/>
          <w:szCs w:val="32"/>
          <w:lang w:bidi="th-TH"/>
        </w:rPr>
        <w:t xml:space="preserve">30 </w:t>
      </w:r>
      <w:r w:rsidRPr="00AD521B">
        <w:rPr>
          <w:rFonts w:ascii="Angsana New" w:hAnsi="Angsana New" w:cs="Angsana New"/>
          <w:color w:val="000000"/>
          <w:spacing w:val="4"/>
          <w:sz w:val="32"/>
          <w:szCs w:val="32"/>
          <w:cs/>
          <w:lang w:bidi="th-TH"/>
        </w:rPr>
        <w:t>มิถุนายน</w:t>
      </w:r>
      <w:r w:rsidRPr="00AD521B">
        <w:rPr>
          <w:rFonts w:ascii="Angsana New" w:hAnsi="Angsana New" w:cs="Angsana New"/>
          <w:color w:val="000000"/>
          <w:spacing w:val="4"/>
          <w:sz w:val="32"/>
          <w:szCs w:val="32"/>
          <w:lang w:bidi="th-TH"/>
        </w:rPr>
        <w:t xml:space="preserve"> 2568 </w:t>
      </w:r>
      <w:r w:rsidR="00E7655C" w:rsidRPr="00AD521B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bidi="th-TH"/>
        </w:rPr>
        <w:t>และ</w:t>
      </w:r>
      <w:r w:rsidRPr="00AD521B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งบการเปลี่ยนแปลง</w:t>
      </w:r>
      <w:r w:rsidRPr="00AD521B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ส่วนของผู้ถือหุ้น</w:t>
      </w:r>
      <w:r w:rsidRPr="00AD521B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รวมและ</w:t>
      </w:r>
      <w:r w:rsidR="00AD521B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 xml:space="preserve"> 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งบการเปลี่ยนแปลง</w:t>
      </w:r>
      <w:r w:rsidRPr="00AD521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ส่วนของผู้ถือหุ้น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</w:t>
      </w:r>
      <w:r w:rsidRPr="00AD521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ของบริษัท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และงบกระแสเงินสดรวมและ</w:t>
      </w:r>
      <w:r w:rsidRPr="00AD521B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>งบกระแสเงินสด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เฉพาะของบริษัท</w:t>
      </w:r>
      <w:r w:rsidRPr="00AD521B">
        <w:rPr>
          <w:rFonts w:ascii="Angsana New" w:hAnsi="Angsana New" w:cs="Angsana New"/>
          <w:color w:val="000000"/>
          <w:spacing w:val="-4"/>
          <w:sz w:val="32"/>
          <w:szCs w:val="32"/>
          <w:cs/>
          <w:lang w:bidi="th-TH"/>
        </w:rPr>
        <w:t>สำหรับงวดหกเดือนสิ้นสุดวันเดียวกัน</w:t>
      </w:r>
      <w:r w:rsidRPr="00AD521B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bidi="th-TH"/>
        </w:rPr>
        <w:t>ของบริษัท</w:t>
      </w:r>
      <w:r w:rsidRPr="00AD521B">
        <w:rPr>
          <w:rFonts w:ascii="Angsana New" w:hAnsi="Angsana New" w:cs="Angsana New"/>
          <w:color w:val="000000"/>
          <w:spacing w:val="-4"/>
          <w:sz w:val="32"/>
          <w:szCs w:val="32"/>
          <w:lang w:bidi="th-TH"/>
        </w:rPr>
        <w:t xml:space="preserve"> 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บลูบิค กรุ๊ป</w:t>
      </w:r>
      <w:r w:rsidRPr="00AD521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D521B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จำกัด (มหาชน)</w:t>
      </w:r>
      <w:r w:rsidRPr="00AD521B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D521B">
        <w:rPr>
          <w:rFonts w:ascii="Angsana New" w:hAnsi="Angsana New" w:cs="Angsana New"/>
          <w:sz w:val="32"/>
          <w:szCs w:val="32"/>
          <w:cs/>
          <w:lang w:bidi="th-TH"/>
        </w:rPr>
        <w:t xml:space="preserve">และบริษัทย่อย </w:t>
      </w:r>
      <w:r w:rsidRPr="00AD521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และของเฉพาะบริษัท </w:t>
      </w:r>
      <w:r w:rsidRPr="00AD521B">
        <w:rPr>
          <w:rFonts w:ascii="Angsana New" w:hAnsi="Angsana New" w:cs="Angsana New"/>
          <w:sz w:val="32"/>
          <w:szCs w:val="32"/>
          <w:cs/>
          <w:lang w:bidi="th-TH"/>
        </w:rPr>
        <w:t>บลูบิค กรุ๊ป จำกัด (มหาชน)</w:t>
      </w:r>
      <w:r w:rsidRPr="00AD521B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ที่แสดงเปรียบเทียบ</w:t>
      </w:r>
      <w:r w:rsidRPr="00AD521B">
        <w:rPr>
          <w:rFonts w:ascii="Angsana New" w:hAnsi="Angsana New" w:cs="Angsana New"/>
          <w:sz w:val="32"/>
          <w:szCs w:val="32"/>
          <w:cs/>
          <w:lang w:bidi="th-TH"/>
        </w:rPr>
        <w:t>สอบทานโดย</w:t>
      </w:r>
      <w:r w:rsidRPr="00F128F4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ผู้สอบบัญชีอื่น</w:t>
      </w:r>
      <w:r w:rsidRPr="00F128F4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ในสำนักงานเดียวกัน</w:t>
      </w:r>
      <w:r w:rsidRPr="00F128F4">
        <w:rPr>
          <w:rFonts w:ascii="Angsana New" w:hAnsi="Angsana New" w:cs="Angsana New"/>
          <w:spacing w:val="4"/>
          <w:sz w:val="32"/>
          <w:szCs w:val="32"/>
          <w:lang w:bidi="th-TH"/>
        </w:rPr>
        <w:t xml:space="preserve"> </w:t>
      </w:r>
      <w:r w:rsidRPr="00F128F4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ซึ่ง</w:t>
      </w:r>
      <w:r w:rsidRPr="00F128F4">
        <w:rPr>
          <w:rFonts w:ascii="Angsana New" w:hAnsi="Angsana New" w:cs="Angsana New" w:hint="cs"/>
          <w:spacing w:val="4"/>
          <w:sz w:val="32"/>
          <w:szCs w:val="32"/>
          <w:cs/>
          <w:lang w:bidi="th-TH"/>
        </w:rPr>
        <w:t>ได้เสนอรายงานโดยสรุป</w:t>
      </w:r>
      <w:r w:rsidRPr="00F128F4">
        <w:rPr>
          <w:rFonts w:ascii="Angsana New" w:hAnsi="Angsana New" w:cs="Angsana New"/>
          <w:spacing w:val="4"/>
          <w:sz w:val="32"/>
          <w:szCs w:val="32"/>
          <w:cs/>
          <w:lang w:bidi="th-TH"/>
        </w:rPr>
        <w:t>อย่างไม่มีเงื่อนไขตามรายงาน</w:t>
      </w:r>
      <w:r w:rsidRPr="00F128F4">
        <w:rPr>
          <w:rFonts w:ascii="Angsana New" w:hAnsi="Angsana New" w:cs="Angsana New"/>
          <w:sz w:val="32"/>
          <w:szCs w:val="32"/>
          <w:cs/>
          <w:lang w:bidi="th-TH"/>
        </w:rPr>
        <w:t>ลงวันที่</w:t>
      </w:r>
      <w:r w:rsidRPr="00F128F4">
        <w:rPr>
          <w:rFonts w:ascii="Angsana New" w:hAnsi="Angsana New" w:cs="Angsana New"/>
          <w:sz w:val="32"/>
          <w:szCs w:val="32"/>
          <w:lang w:bidi="th-TH"/>
        </w:rPr>
        <w:t xml:space="preserve"> 11 </w:t>
      </w:r>
      <w:r w:rsidRPr="00F128F4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สิงหาคม </w:t>
      </w:r>
      <w:r w:rsidRPr="00F128F4">
        <w:rPr>
          <w:rFonts w:ascii="Angsana New" w:hAnsi="Angsana New" w:cs="Angsana New"/>
          <w:sz w:val="32"/>
          <w:szCs w:val="32"/>
          <w:lang w:bidi="th-TH"/>
        </w:rPr>
        <w:t>2568</w:t>
      </w:r>
    </w:p>
    <w:p w14:paraId="0D5C0049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D83BA2D" w14:textId="77777777" w:rsidR="005428F3" w:rsidRDefault="005428F3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14137AFF" w14:textId="77777777" w:rsidR="008525DA" w:rsidRDefault="008525DA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3943ACB2" w14:textId="77777777" w:rsidR="008525DA" w:rsidRDefault="008525DA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F65ACB0" w14:textId="77777777" w:rsidR="008525DA" w:rsidRDefault="008525DA" w:rsidP="005428F3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54EE7BA9" w14:textId="77777777" w:rsidR="002D2051" w:rsidRPr="00D50B5C" w:rsidRDefault="002D2051" w:rsidP="005428F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D50B5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นายธีรยุทธ  ปัญญาทวีทรัพย์ </w:t>
      </w:r>
    </w:p>
    <w:p w14:paraId="49396863" w14:textId="3C7AFAA6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A6669DE" w14:textId="04B33F2C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="002D2051" w:rsidRPr="00D50B5C">
        <w:rPr>
          <w:rFonts w:ascii="Angsana New" w:hAnsi="Angsana New" w:cs="Angsana New"/>
          <w:sz w:val="32"/>
          <w:szCs w:val="32"/>
          <w:lang w:bidi="th-TH"/>
        </w:rPr>
        <w:t>6553</w:t>
      </w:r>
    </w:p>
    <w:p w14:paraId="05F84391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val="en-GB"/>
        </w:rPr>
      </w:pPr>
    </w:p>
    <w:p w14:paraId="2044C3F4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lang w:bidi="th-TH"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บริษัท พราวด์ อิน โปร จำกัด</w:t>
      </w:r>
    </w:p>
    <w:p w14:paraId="091E3CEA" w14:textId="77777777" w:rsidR="005428F3" w:rsidRPr="00D50B5C" w:rsidRDefault="005428F3" w:rsidP="005428F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D50B5C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5FCE002F" w14:textId="77777777" w:rsidR="005428F3" w:rsidRDefault="005428F3" w:rsidP="006C2F5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  <w:r w:rsidRPr="007C53A5">
        <w:rPr>
          <w:rFonts w:ascii="Angsana New" w:hAnsi="Angsana New" w:cs="Angsana New"/>
          <w:sz w:val="32"/>
          <w:szCs w:val="32"/>
          <w:cs/>
          <w:lang w:bidi="th-TH"/>
        </w:rPr>
        <w:t xml:space="preserve">วันที่ </w:t>
      </w:r>
      <w:r w:rsidR="00F70A1F" w:rsidRPr="007C53A5">
        <w:rPr>
          <w:rFonts w:ascii="Angsana New" w:hAnsi="Angsana New" w:cs="Angsana New"/>
          <w:sz w:val="32"/>
          <w:szCs w:val="32"/>
          <w:lang w:bidi="th-TH"/>
        </w:rPr>
        <w:t>1</w:t>
      </w:r>
      <w:r w:rsidR="007C53A5" w:rsidRPr="007C53A5">
        <w:rPr>
          <w:rFonts w:ascii="Angsana New" w:hAnsi="Angsana New" w:cs="Angsana New"/>
          <w:sz w:val="32"/>
          <w:szCs w:val="32"/>
          <w:lang w:bidi="th-TH"/>
        </w:rPr>
        <w:t>3</w:t>
      </w:r>
      <w:r w:rsidR="00F70A1F" w:rsidRPr="007C53A5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146F54" w:rsidRPr="007C53A5">
        <w:rPr>
          <w:rFonts w:ascii="Angsana New" w:hAnsi="Angsana New" w:cs="Angsana New" w:hint="cs"/>
          <w:sz w:val="32"/>
          <w:szCs w:val="32"/>
          <w:cs/>
          <w:lang w:bidi="th-TH"/>
        </w:rPr>
        <w:t>สิงห</w:t>
      </w:r>
      <w:r w:rsidR="00F70A1F" w:rsidRPr="007C53A5">
        <w:rPr>
          <w:rFonts w:ascii="Angsana New" w:hAnsi="Angsana New" w:cs="Angsana New" w:hint="cs"/>
          <w:sz w:val="32"/>
          <w:szCs w:val="32"/>
          <w:cs/>
          <w:lang w:bidi="th-TH"/>
        </w:rPr>
        <w:t>าคม</w:t>
      </w:r>
      <w:r w:rsidRPr="007C53A5">
        <w:rPr>
          <w:rFonts w:ascii="Angsana New" w:hAnsi="Angsana New" w:cs="Angsana New"/>
          <w:sz w:val="32"/>
          <w:szCs w:val="32"/>
          <w:lang w:bidi="th-TH"/>
        </w:rPr>
        <w:t xml:space="preserve"> 256</w:t>
      </w:r>
      <w:r w:rsidR="00F70A1F" w:rsidRPr="007C53A5">
        <w:rPr>
          <w:rFonts w:ascii="Angsana New" w:hAnsi="Angsana New" w:cs="Angsana New"/>
          <w:sz w:val="32"/>
          <w:szCs w:val="32"/>
          <w:lang w:bidi="th-TH"/>
        </w:rPr>
        <w:t>9</w:t>
      </w:r>
    </w:p>
    <w:sectPr w:rsidR="005428F3" w:rsidSect="00C45B3A">
      <w:headerReference w:type="default" r:id="rId19"/>
      <w:footerReference w:type="default" r:id="rId20"/>
      <w:pgSz w:w="11907" w:h="16840" w:code="9"/>
      <w:pgMar w:top="2160" w:right="1296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FD49A" w14:textId="77777777" w:rsidR="00067089" w:rsidRDefault="00067089">
      <w:r>
        <w:separator/>
      </w:r>
    </w:p>
  </w:endnote>
  <w:endnote w:type="continuationSeparator" w:id="0">
    <w:p w14:paraId="5D1CE669" w14:textId="77777777" w:rsidR="00067089" w:rsidRDefault="0006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60F0A" w14:textId="77777777" w:rsidR="00CF2260" w:rsidRDefault="00CF2260" w:rsidP="0026290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E2235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9BCB0C" w14:textId="77777777" w:rsidR="00CF2260" w:rsidRDefault="00CF2260" w:rsidP="002629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971E8" w14:textId="7F5C0753" w:rsidR="00E1243F" w:rsidRDefault="00E1243F">
    <w:pPr>
      <w:pStyle w:val="Footer"/>
    </w:pPr>
    <w:r w:rsidRPr="00741AAF">
      <w:rPr>
        <w:rFonts w:eastAsiaTheme="minorHAnsi" w:cstheme="minorBidi"/>
        <w:noProof/>
        <w:sz w:val="22"/>
        <w:szCs w:val="22"/>
      </w:rPr>
      <mc:AlternateContent>
        <mc:Choice Requires="wpg">
          <w:drawing>
            <wp:anchor distT="0" distB="0" distL="114300" distR="114300" simplePos="0" relativeHeight="251665920" behindDoc="1" locked="0" layoutInCell="1" allowOverlap="1" wp14:anchorId="089204CD" wp14:editId="607B9B9A">
              <wp:simplePos x="0" y="0"/>
              <wp:positionH relativeFrom="column">
                <wp:posOffset>2622550</wp:posOffset>
              </wp:positionH>
              <wp:positionV relativeFrom="paragraph">
                <wp:posOffset>-25218</wp:posOffset>
              </wp:positionV>
              <wp:extent cx="3095625" cy="863157"/>
              <wp:effectExtent l="0" t="0" r="9525" b="0"/>
              <wp:wrapNone/>
              <wp:docPr id="38" name="Group 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095625" cy="863157"/>
                        <a:chOff x="0" y="-24448"/>
                        <a:chExt cx="3095625" cy="863157"/>
                      </a:xfrm>
                    </wpg:grpSpPr>
                    <pic:pic xmlns:pic="http://schemas.openxmlformats.org/drawingml/2006/picture">
                      <pic:nvPicPr>
                        <pic:cNvPr id="37" name="Picture 37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9559"/>
                          <a:ext cx="3095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28" name="TextBox 23"/>
                      <wps:cNvSpPr txBox="1"/>
                      <wps:spPr>
                        <a:xfrm>
                          <a:off x="596560" y="-24448"/>
                          <a:ext cx="2457450" cy="233872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3E7A32C" w14:textId="77777777" w:rsidR="00E1243F" w:rsidRPr="003E0E7D" w:rsidRDefault="00E1243F" w:rsidP="00E1243F">
                            <w:pPr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</w:pPr>
                            <w:r w:rsidRPr="003E0E7D">
                              <w:rPr>
                                <w:rFonts w:ascii="Grandview" w:hAnsi="Grandview" w:cs="Cordia New"/>
                                <w:kern w:val="24"/>
                                <w:szCs w:val="18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9204CD" id="Group 38" o:spid="_x0000_s1026" style="position:absolute;left:0;text-align:left;margin-left:206.5pt;margin-top:-2pt;width:243.75pt;height:67.95pt;z-index:-251650560;mso-height-relative:margin" coordorigin=",-244" coordsize="30956,86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7" o:spid="_x0000_s1027" type="#_x0000_t75" style="position:absolute;top:195;width:30956;height:8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">
                <v:imagedata r:id="rId3" r:href="rId4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8" type="#_x0000_t202" style="position:absolute;left:5965;top:-244;width:24575;height:23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<v:textbox>
                  <w:txbxContent>
                    <w:p w14:paraId="03E7A32C" w14:textId="77777777" w:rsidR="00E1243F" w:rsidRPr="003E0E7D" w:rsidRDefault="00E1243F" w:rsidP="00E1243F">
                      <w:pPr>
                        <w:rPr>
                          <w:rFonts w:ascii="Grandview" w:hAnsi="Grandview" w:cs="Cordia New"/>
                          <w:kern w:val="24"/>
                          <w:szCs w:val="18"/>
                        </w:rPr>
                      </w:pPr>
                      <w:r w:rsidRPr="003E0E7D">
                        <w:rPr>
                          <w:rFonts w:ascii="Grandview" w:hAnsi="Grandview" w:cs="Cordia New"/>
                          <w:kern w:val="24"/>
                          <w:szCs w:val="18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81" w:rightFromText="181" w:topFromText="170" w:tblpYSpec="bottom"/>
      <w:tblOverlap w:val="never"/>
      <w:tblW w:w="8361" w:type="dxa"/>
      <w:tblBorders>
        <w:top w:val="single" w:sz="12" w:space="0" w:color="4F2D7F" w:themeColor="accent1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5781"/>
      <w:gridCol w:w="227"/>
      <w:gridCol w:w="2353"/>
    </w:tblGrid>
    <w:tr w:rsidR="00C26532" w:rsidRPr="0069090D" w14:paraId="503BD6B9" w14:textId="77777777" w:rsidTr="00354166">
      <w:trPr>
        <w:trHeight w:hRule="exact" w:val="22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6A7F0D20" w14:textId="77777777" w:rsidR="00C26532" w:rsidRPr="008719C2" w:rsidRDefault="00C26532" w:rsidP="00C26532">
          <w:pPr>
            <w:pStyle w:val="LetterFooter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272774CB" w14:textId="77777777" w:rsidR="00C26532" w:rsidRPr="008719C2" w:rsidRDefault="00C26532" w:rsidP="00C26532">
          <w:pPr>
            <w:pStyle w:val="LetterFooter"/>
          </w:pPr>
        </w:p>
      </w:tc>
      <w:tc>
        <w:tcPr>
          <w:tcW w:w="2353" w:type="dxa"/>
          <w:tcBorders>
            <w:top w:val="nil"/>
            <w:bottom w:val="nil"/>
          </w:tcBorders>
          <w:vAlign w:val="bottom"/>
        </w:tcPr>
        <w:p w14:paraId="2FB8665D" w14:textId="77777777" w:rsidR="00C26532" w:rsidRPr="008719C2" w:rsidRDefault="00C26532" w:rsidP="00C26532">
          <w:pPr>
            <w:pStyle w:val="LetterFooter"/>
          </w:pPr>
        </w:p>
      </w:tc>
    </w:tr>
    <w:tr w:rsidR="00C26532" w:rsidRPr="0069090D" w14:paraId="6110F140" w14:textId="77777777" w:rsidTr="00354166">
      <w:trPr>
        <w:trHeight w:val="57"/>
      </w:trPr>
      <w:tc>
        <w:tcPr>
          <w:tcW w:w="5781" w:type="dxa"/>
          <w:tcBorders>
            <w:top w:val="nil"/>
            <w:bottom w:val="nil"/>
          </w:tcBorders>
          <w:vAlign w:val="bottom"/>
        </w:tcPr>
        <w:p w14:paraId="22A9685A" w14:textId="77777777" w:rsidR="00C26532" w:rsidRDefault="00C26532" w:rsidP="00C26532">
          <w:pPr>
            <w:pStyle w:val="LicenceNumber"/>
          </w:pPr>
          <w:bookmarkStart w:id="12" w:name="License_Number"/>
          <w:bookmarkEnd w:id="12"/>
        </w:p>
        <w:p w14:paraId="581502CF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  <w:bottom w:val="nil"/>
          </w:tcBorders>
          <w:vAlign w:val="bottom"/>
        </w:tcPr>
        <w:p w14:paraId="3919AF4B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tcBorders>
            <w:top w:val="nil"/>
            <w:bottom w:val="single" w:sz="12" w:space="0" w:color="4F2D7F" w:themeColor="accent1"/>
          </w:tcBorders>
          <w:vAlign w:val="bottom"/>
        </w:tcPr>
        <w:p w14:paraId="29669FE6" w14:textId="77777777" w:rsidR="00C26532" w:rsidRPr="000D0E98" w:rsidRDefault="00C26532" w:rsidP="00C26532">
          <w:pPr>
            <w:pStyle w:val="Smlspace"/>
            <w:framePr w:hSpace="0" w:wrap="auto" w:vAnchor="margin" w:yAlign="inline"/>
          </w:pPr>
        </w:p>
      </w:tc>
    </w:tr>
    <w:tr w:rsidR="000925DD" w:rsidRPr="0069090D" w14:paraId="50F00818" w14:textId="77777777" w:rsidTr="00354166">
      <w:trPr>
        <w:trHeight w:val="116"/>
      </w:trPr>
      <w:tc>
        <w:tcPr>
          <w:tcW w:w="5781" w:type="dxa"/>
          <w:tcBorders>
            <w:top w:val="nil"/>
          </w:tcBorders>
        </w:tcPr>
        <w:p w14:paraId="62041504" w14:textId="77777777" w:rsidR="000925DD" w:rsidRPr="000D0E98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27" w:type="dxa"/>
          <w:tcBorders>
            <w:top w:val="nil"/>
          </w:tcBorders>
          <w:vAlign w:val="bottom"/>
        </w:tcPr>
        <w:p w14:paraId="51A72274" w14:textId="77777777" w:rsidR="000925DD" w:rsidRPr="0069090D" w:rsidRDefault="000925DD" w:rsidP="000925DD">
          <w:pPr>
            <w:pStyle w:val="Smlspace"/>
            <w:framePr w:hSpace="0" w:wrap="auto" w:vAnchor="margin" w:yAlign="inline"/>
          </w:pPr>
        </w:p>
      </w:tc>
      <w:tc>
        <w:tcPr>
          <w:tcW w:w="2353" w:type="dxa"/>
          <w:vAlign w:val="bottom"/>
        </w:tcPr>
        <w:p w14:paraId="13E19A7A" w14:textId="77777777" w:rsidR="000925DD" w:rsidRPr="00577D61" w:rsidRDefault="000925DD" w:rsidP="000925DD">
          <w:pPr>
            <w:pStyle w:val="Smlspace"/>
            <w:framePr w:hSpace="0" w:wrap="auto" w:vAnchor="margin" w:yAlign="inline"/>
          </w:pPr>
        </w:p>
      </w:tc>
    </w:tr>
    <w:tr w:rsidR="00C26532" w:rsidRPr="0069090D" w14:paraId="12E9D0C4" w14:textId="77777777" w:rsidTr="000925DD">
      <w:trPr>
        <w:trHeight w:val="116"/>
      </w:trPr>
      <w:tc>
        <w:tcPr>
          <w:tcW w:w="5781" w:type="dxa"/>
        </w:tcPr>
        <w:p w14:paraId="23736F64" w14:textId="77777777" w:rsidR="00C26532" w:rsidRDefault="00C26532" w:rsidP="00C26532">
          <w:pPr>
            <w:pStyle w:val="LetterFooter"/>
          </w:pPr>
          <w:bookmarkStart w:id="13" w:name="Footer2_tbl"/>
          <w:bookmarkStart w:id="14" w:name="Footer1_tbl"/>
          <w:bookmarkEnd w:id="13"/>
        </w:p>
      </w:tc>
      <w:tc>
        <w:tcPr>
          <w:tcW w:w="227" w:type="dxa"/>
          <w:tcBorders>
            <w:top w:val="nil"/>
          </w:tcBorders>
          <w:vAlign w:val="bottom"/>
        </w:tcPr>
        <w:p w14:paraId="1E850DAC" w14:textId="77777777" w:rsidR="00C26532" w:rsidRPr="0069090D" w:rsidRDefault="00C26532" w:rsidP="00C26532">
          <w:pPr>
            <w:pStyle w:val="LetterFooter"/>
          </w:pPr>
        </w:p>
      </w:tc>
      <w:tc>
        <w:tcPr>
          <w:tcW w:w="2353" w:type="dxa"/>
        </w:tcPr>
        <w:p w14:paraId="716A37C1" w14:textId="77777777" w:rsidR="00C26532" w:rsidRPr="00577D61" w:rsidRDefault="00C26532" w:rsidP="007F7FAC">
          <w:pPr>
            <w:pStyle w:val="LetterFooterURL"/>
            <w:jc w:val="left"/>
          </w:pPr>
          <w:bookmarkStart w:id="15" w:name="Web"/>
          <w:bookmarkEnd w:id="15"/>
        </w:p>
      </w:tc>
    </w:tr>
    <w:bookmarkEnd w:id="14"/>
  </w:tbl>
  <w:p w14:paraId="2EFAA72D" w14:textId="77777777" w:rsidR="00CF2260" w:rsidRPr="00C13906" w:rsidRDefault="00CF2260" w:rsidP="00C139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60A1" w14:textId="7A9CED59" w:rsidR="005428F3" w:rsidRDefault="005428F3" w:rsidP="005428F3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6FF13F21" wp14:editId="387BA605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36" name="Straight Connector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6" style="position:absolute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b1059d" from=".05pt,9.35pt" to="411.35pt,9.35pt" w14:anchorId="3C79A7D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0256" behindDoc="0" locked="0" layoutInCell="1" allowOverlap="1" wp14:anchorId="150FC66F" wp14:editId="476C310B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35" name="Group 3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44" name="Picture 44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45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3C441A" w14:textId="77777777" w:rsidR="005428F3" w:rsidRDefault="005428F3" w:rsidP="005428F3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50FC66F" id="Group 35" o:spid="_x0000_s1032" style="position:absolute;left:0;text-align:left;margin-left:293.5pt;margin-top:2.15pt;width:132pt;height:39.9pt;z-index:251680256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4" o:spid="_x0000_s1033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4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Fl8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bDKoXrl/gD5PYfAAD//wMAUEsBAi0AFAAGAAgAAAAhANvh9svuAAAAhQEAABMAAAAAAAAAAAAA&#10;AAAAAAAAAFtDb250ZW50X1R5cGVzXS54bWxQSwECLQAUAAYACAAAACEAWvQsW78AAAAVAQAACwAA&#10;AAAAAAAAAAAAAAAfAQAAX3JlbHMvLnJlbHNQSwECLQAUAAYACAAAACEAX0RZfMMAAADbAAAADwAA&#10;AAAAAAAAAAAAAAAHAgAAZHJzL2Rvd25yZXYueG1sUEsFBgAAAAADAAMAtwAAAPcCAAAAAA==&#10;" filled="f" stroked="f">
                <v:textbox>
                  <w:txbxContent>
                    <w:p w14:paraId="193C441A" w14:textId="77777777" w:rsidR="005428F3" w:rsidRDefault="005428F3" w:rsidP="005428F3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7440C964" w14:textId="77777777" w:rsidR="005428F3" w:rsidRDefault="005428F3" w:rsidP="005428F3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747AF76A" w14:textId="77777777" w:rsidR="005428F3" w:rsidRDefault="005428F3" w:rsidP="005428F3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204C" w14:textId="77777777" w:rsidR="00C45B3A" w:rsidRDefault="00C45B3A" w:rsidP="00C45B3A">
    <w:pPr>
      <w:pStyle w:val="Footer"/>
      <w:jc w:val="center"/>
      <w:rPr>
        <w:rFonts w:ascii="Angsana New" w:hAnsi="Angsana New" w:cs="Angsana New"/>
        <w:b/>
        <w:bCs/>
        <w:color w:val="808080" w:themeColor="background1" w:themeShade="80"/>
        <w:sz w:val="14"/>
        <w:szCs w:val="14"/>
        <w:lang w:bidi="th-TH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8448" behindDoc="0" locked="0" layoutInCell="1" allowOverlap="1" wp14:anchorId="749D6F27" wp14:editId="56BE32F0">
              <wp:simplePos x="0" y="0"/>
              <wp:positionH relativeFrom="column">
                <wp:posOffset>635</wp:posOffset>
              </wp:positionH>
              <wp:positionV relativeFrom="paragraph">
                <wp:posOffset>118745</wp:posOffset>
              </wp:positionV>
              <wp:extent cx="5223510" cy="0"/>
              <wp:effectExtent l="0" t="0" r="0" b="0"/>
              <wp:wrapNone/>
              <wp:docPr id="3343988" name="Straight Connector 33439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22351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805C92" id="Straight Connector 3343988" o:spid="_x0000_s1026" style="position:absolute;flip:y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05pt,9.35pt" to="411.3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" strokecolor="#b1059d"/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89472" behindDoc="0" locked="0" layoutInCell="1" allowOverlap="1" wp14:anchorId="59B5001F" wp14:editId="0FD2846D">
              <wp:simplePos x="0" y="0"/>
              <wp:positionH relativeFrom="column">
                <wp:posOffset>3727450</wp:posOffset>
              </wp:positionH>
              <wp:positionV relativeFrom="paragraph">
                <wp:posOffset>27305</wp:posOffset>
              </wp:positionV>
              <wp:extent cx="1676400" cy="506730"/>
              <wp:effectExtent l="0" t="0" r="0" b="7620"/>
              <wp:wrapNone/>
              <wp:docPr id="1193643259" name="Group 119364325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76400" cy="506730"/>
                        <a:chOff x="0" y="0"/>
                        <a:chExt cx="1676400" cy="506730"/>
                      </a:xfrm>
                    </wpg:grpSpPr>
                    <pic:pic xmlns:pic="http://schemas.openxmlformats.org/drawingml/2006/picture">
                      <pic:nvPicPr>
                        <pic:cNvPr id="1460894657" name="Picture 1460894657" descr="A picture containing logo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33350"/>
                          <a:ext cx="1326515" cy="373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095250933" name="TextBox 23"/>
                      <wps:cNvSpPr txBox="1"/>
                      <wps:spPr>
                        <a:xfrm>
                          <a:off x="203200" y="0"/>
                          <a:ext cx="1473200" cy="2381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3415BF" w14:textId="77777777" w:rsidR="00C45B3A" w:rsidRDefault="00C45B3A" w:rsidP="00C45B3A">
                            <w:pP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rFonts w:ascii="Grandview" w:hAnsi="Grandview" w:cs="Cordia New"/>
                                <w:kern w:val="24"/>
                                <w:sz w:val="10"/>
                                <w:szCs w:val="10"/>
                              </w:rPr>
                              <w:t>Member of Russell Bedford International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9B5001F" id="Group 1193643259" o:spid="_x0000_s1035" style="position:absolute;left:0;text-align:left;margin-left:293.5pt;margin-top:2.15pt;width:132pt;height:39.9pt;z-index:251689472;mso-width-relative:margin" coordsize="16764,506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460894657" o:spid="_x0000_s1036" type="#_x0000_t75" alt="A picture containing logo&#10;&#10;Description automatically generated" style="position:absolute;top:1333;width:13265;height:37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">
                <v:imagedata r:id="rId4" r:href="rId3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37" type="#_x0000_t202" style="position:absolute;left:2032;width:14732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" filled="f" stroked="f">
                <v:textbox>
                  <w:txbxContent>
                    <w:p w14:paraId="533415BF" w14:textId="77777777" w:rsidR="00C45B3A" w:rsidRDefault="00C45B3A" w:rsidP="00C45B3A">
                      <w:pP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</w:pPr>
                      <w:r>
                        <w:rPr>
                          <w:rFonts w:ascii="Grandview" w:hAnsi="Grandview" w:cs="Cordia New"/>
                          <w:kern w:val="24"/>
                          <w:sz w:val="10"/>
                          <w:szCs w:val="10"/>
                        </w:rPr>
                        <w:t>Member of Russell Bedford International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146ACA45" w14:textId="77777777" w:rsidR="00C45B3A" w:rsidRDefault="00C45B3A" w:rsidP="00C45B3A">
    <w:pPr>
      <w:pStyle w:val="Footer"/>
      <w:jc w:val="thaiDistribute"/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บริษัท พราวด์ อิน โปร จำกัด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33/62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 อาคารวอลล์สตรีททาวเวอร์ ชั้น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13</w:t>
    </w:r>
  </w:p>
  <w:p w14:paraId="5FDE778E" w14:textId="77777777" w:rsidR="00C45B3A" w:rsidRDefault="00C45B3A" w:rsidP="00C45B3A">
    <w:pPr>
      <w:pStyle w:val="Footer"/>
      <w:jc w:val="thaiDistribute"/>
      <w:rPr>
        <w:lang w:val="en-US" w:bidi="th-TH"/>
      </w:rPr>
    </w:pP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cs/>
        <w:lang w:bidi="th-TH"/>
      </w:rPr>
      <w:t xml:space="preserve">ถนนสุรวงศ์ แขวงสุริยวงศ์ เขตบางรัก กรุงเทพฯ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 xml:space="preserve">10500 </w:t>
    </w:r>
    <w:r>
      <w:rPr>
        <w:rFonts w:ascii="Angsana New" w:hAnsi="Angsana New" w:cs="Angsana New"/>
        <w:b/>
        <w:bCs/>
        <w:color w:val="D60093"/>
        <w:sz w:val="20"/>
        <w:szCs w:val="20"/>
      </w:rPr>
      <w:t>I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</w:rPr>
      <w:t xml:space="preserve"> 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bidi="th-TH"/>
      </w:rPr>
      <w:t>0</w:t>
    </w:r>
    <w:r>
      <w:rPr>
        <w:rFonts w:ascii="Angsana New" w:hAnsi="Angsana New" w:cs="Angsana New"/>
        <w:b/>
        <w:bCs/>
        <w:color w:val="808080" w:themeColor="background1" w:themeShade="80"/>
        <w:sz w:val="20"/>
        <w:szCs w:val="20"/>
        <w:lang w:val="en-US" w:bidi="th-TH"/>
      </w:rPr>
      <w:t>2-235-6950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09599" w14:textId="77777777" w:rsidR="00067089" w:rsidRDefault="00067089">
      <w:r>
        <w:separator/>
      </w:r>
    </w:p>
  </w:footnote>
  <w:footnote w:type="continuationSeparator" w:id="0">
    <w:p w14:paraId="100E7CA4" w14:textId="77777777" w:rsidR="00067089" w:rsidRDefault="0006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273BA" w14:textId="77777777" w:rsidR="00CF2260" w:rsidRPr="008A1CD0" w:rsidRDefault="00C47A39" w:rsidP="008A1CD0">
    <w:pPr>
      <w:pStyle w:val="Header"/>
    </w:pPr>
    <w:r w:rsidRPr="00A145B1">
      <w:rPr>
        <w:noProof/>
        <w:cs/>
        <w:lang w:val="en-US" w:bidi="th-TH"/>
      </w:rPr>
      <w:drawing>
        <wp:inline distT="0" distB="0" distL="0" distR="0" wp14:anchorId="3671B535" wp14:editId="43419562">
          <wp:extent cx="3762375" cy="1590675"/>
          <wp:effectExtent l="0" t="0" r="0" b="0"/>
          <wp:docPr id="16" name="Picture 16" descr="D:\Proud in Pro\Logo\Proud In Pro Logo\Main Lockup\Color\PIP_LOGO_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Proud in Pro\Logo\Proud In Pro Logo\Main Lockup\Color\PIP_LOGO_C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4443" cy="15957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A90F5" w14:textId="77777777" w:rsidR="00CF2260" w:rsidRDefault="00CF2260" w:rsidP="00C13906">
    <w:pPr>
      <w:pStyle w:val="Header"/>
      <w:spacing w:after="1418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460CB65B" wp14:editId="70BC8E28">
              <wp:simplePos x="0" y="0"/>
              <wp:positionH relativeFrom="page">
                <wp:posOffset>1209841</wp:posOffset>
              </wp:positionH>
              <wp:positionV relativeFrom="page">
                <wp:posOffset>485775</wp:posOffset>
              </wp:positionV>
              <wp:extent cx="3884295" cy="774065"/>
              <wp:effectExtent l="0" t="0" r="1905" b="6985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84295" cy="774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611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6118"/>
                          </w:tblGrid>
                          <w:tr w:rsidR="00CF2260" w14:paraId="3E10AFBF" w14:textId="77777777" w:rsidTr="00C13906">
                            <w:tc>
                              <w:tcPr>
                                <w:tcW w:w="6117" w:type="dxa"/>
                              </w:tcPr>
                              <w:p w14:paraId="4376C281" w14:textId="77777777" w:rsidR="00CF2260" w:rsidRPr="00C06939" w:rsidRDefault="008E2235">
                                <w:bookmarkStart w:id="0" w:name="Logo_tbl"/>
                                <w:r>
                                  <w:rPr>
                                    <w:noProof/>
                                    <w:lang w:bidi="th-TH"/>
                                  </w:rPr>
                                  <w:drawing>
                                    <wp:inline distT="0" distB="0" distL="0" distR="0" wp14:anchorId="216771A2" wp14:editId="187F2620">
                                      <wp:extent cx="2036068" cy="627889"/>
                                      <wp:effectExtent l="0" t="0" r="2540" b="1270"/>
                                      <wp:docPr id="17" name="Picture 17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9" name=""/>
                                              <pic:cNvPicPr/>
                                            </pic:nvPicPr>
                                            <pic:blipFill>
                                              <a:blip r:embed="rId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2036068" cy="62788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bookmarkEnd w:id="0"/>
                        </w:tbl>
                        <w:p w14:paraId="213306E8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CB65B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style="position:absolute;margin-left:95.25pt;margin-top:38.25pt;width:305.85pt;height:60.9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" filled="f" stroked="f">
              <v:textbox inset="0,0,0,0">
                <w:txbxContent>
                  <w:tbl>
                    <w:tblPr>
                      <w:tblStyle w:val="TableGrid"/>
                      <w:tblW w:w="6118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6118"/>
                    </w:tblGrid>
                    <w:tr w:rsidR="00CF2260" w14:paraId="3E10AFBF" w14:textId="77777777" w:rsidTr="00C13906">
                      <w:tc>
                        <w:tcPr>
                          <w:tcW w:w="6117" w:type="dxa"/>
                        </w:tcPr>
                        <w:p w14:paraId="4376C281" w14:textId="77777777" w:rsidR="00CF2260" w:rsidRPr="00C06939" w:rsidRDefault="008E2235">
                          <w:bookmarkStart w:id="1" w:name="Logo_tbl"/>
                          <w:r>
                            <w:rPr>
                              <w:noProof/>
                              <w:lang w:bidi="th-TH"/>
                            </w:rPr>
                            <w:drawing>
                              <wp:inline distT="0" distB="0" distL="0" distR="0" wp14:anchorId="216771A2" wp14:editId="187F2620">
                                <wp:extent cx="2036068" cy="627889"/>
                                <wp:effectExtent l="0" t="0" r="2540" b="1270"/>
                                <wp:docPr id="17" name="Picture 17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9" name="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036068" cy="627889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bookmarkEnd w:id="1"/>
                  </w:tbl>
                  <w:p w14:paraId="213306E8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  <w:p w14:paraId="5707CE1C" w14:textId="77777777" w:rsidR="00CF2260" w:rsidRDefault="00CF2260" w:rsidP="00C13906">
    <w:pPr>
      <w:pStyle w:val="Header"/>
    </w:pPr>
  </w:p>
  <w:p w14:paraId="617AF078" w14:textId="77777777" w:rsidR="00CF2260" w:rsidRPr="00C13906" w:rsidRDefault="000925DD" w:rsidP="00C13906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0CA69137" wp14:editId="6D1DA80B">
              <wp:simplePos x="0" y="0"/>
              <wp:positionH relativeFrom="page">
                <wp:posOffset>488731</wp:posOffset>
              </wp:positionH>
              <wp:positionV relativeFrom="page">
                <wp:posOffset>3499946</wp:posOffset>
              </wp:positionV>
              <wp:extent cx="982800" cy="6840000"/>
              <wp:effectExtent l="0" t="0" r="8255" b="18415"/>
              <wp:wrapNone/>
              <wp:docPr id="18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800" cy="684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162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622"/>
                          </w:tblGrid>
                          <w:tr w:rsidR="00CF2260" w:rsidRPr="0069090D" w14:paraId="3F5D8A56" w14:textId="77777777" w:rsidTr="000925DD">
                            <w:trPr>
                              <w:trHeight w:hRule="exact" w:val="10773"/>
                            </w:trPr>
                            <w:tc>
                              <w:tcPr>
                                <w:tcW w:w="1621" w:type="dxa"/>
                                <w:vAlign w:val="bottom"/>
                              </w:tcPr>
                              <w:p w14:paraId="42AE9A2D" w14:textId="77777777" w:rsidR="00CF2260" w:rsidRPr="0069090D" w:rsidRDefault="00CF2260" w:rsidP="000925DD">
                                <w:pPr>
                                  <w:pStyle w:val="LetterFooter"/>
                                </w:pPr>
                                <w:bookmarkStart w:id="2" w:name="Partners"/>
                                <w:bookmarkStart w:id="3" w:name="Endorsements_tbl"/>
                                <w:bookmarkEnd w:id="2"/>
                              </w:p>
                            </w:tc>
                          </w:tr>
                          <w:bookmarkEnd w:id="3"/>
                        </w:tbl>
                        <w:p w14:paraId="0290E4DB" w14:textId="77777777" w:rsidR="00CF2260" w:rsidRDefault="00CF2260" w:rsidP="00C2653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CA69137" id="Text Box 7" o:spid="_x0000_s1030" type="#_x0000_t202" style="position:absolute;margin-left:38.5pt;margin-top:275.6pt;width:77.4pt;height:538.6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" filled="f" stroked="f">
              <v:textbox inset="0,0,0,0">
                <w:txbxContent>
                  <w:tbl>
                    <w:tblPr>
                      <w:tblStyle w:val="TableGrid"/>
                      <w:tblW w:w="162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622"/>
                    </w:tblGrid>
                    <w:tr w:rsidR="00CF2260" w:rsidRPr="0069090D" w14:paraId="3F5D8A56" w14:textId="77777777" w:rsidTr="000925DD">
                      <w:trPr>
                        <w:trHeight w:hRule="exact" w:val="10773"/>
                      </w:trPr>
                      <w:tc>
                        <w:tcPr>
                          <w:tcW w:w="1621" w:type="dxa"/>
                          <w:vAlign w:val="bottom"/>
                        </w:tcPr>
                        <w:p w14:paraId="42AE9A2D" w14:textId="77777777" w:rsidR="00CF2260" w:rsidRPr="0069090D" w:rsidRDefault="00CF2260" w:rsidP="000925DD">
                          <w:pPr>
                            <w:pStyle w:val="LetterFooter"/>
                          </w:pPr>
                          <w:bookmarkStart w:id="4" w:name="Partners"/>
                          <w:bookmarkStart w:id="5" w:name="Endorsements_tbl"/>
                          <w:bookmarkEnd w:id="4"/>
                        </w:p>
                      </w:tc>
                    </w:tr>
                    <w:bookmarkEnd w:id="5"/>
                  </w:tbl>
                  <w:p w14:paraId="0290E4DB" w14:textId="77777777" w:rsidR="00CF2260" w:rsidRDefault="00CF2260" w:rsidP="00C26532"/>
                </w:txbxContent>
              </v:textbox>
              <w10:wrap anchorx="page" anchory="page"/>
            </v:shape>
          </w:pict>
        </mc:Fallback>
      </mc:AlternateContent>
    </w:r>
    <w:r w:rsidR="00CF2260"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5C4AFA0" wp14:editId="059249E5">
              <wp:simplePos x="0" y="0"/>
              <wp:positionH relativeFrom="page">
                <wp:posOffset>5721985</wp:posOffset>
              </wp:positionH>
              <wp:positionV relativeFrom="page">
                <wp:posOffset>1722120</wp:posOffset>
              </wp:positionV>
              <wp:extent cx="1298448" cy="2103120"/>
              <wp:effectExtent l="0" t="0" r="16510" b="1143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98448" cy="2103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Grid"/>
                            <w:tblW w:w="226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265"/>
                          </w:tblGrid>
                          <w:tr w:rsidR="008F7486" w14:paraId="227D1C2E" w14:textId="77777777" w:rsidTr="008F7486">
                            <w:trPr>
                              <w:trHeight w:val="3969"/>
                            </w:trPr>
                            <w:tc>
                              <w:tcPr>
                                <w:tcW w:w="2381" w:type="dxa"/>
                                <w:tcBorders>
                                  <w:top w:val="single" w:sz="12" w:space="0" w:color="4F2D7F" w:themeColor="accent1"/>
                                  <w:left w:val="nil"/>
                                  <w:bottom w:val="nil"/>
                                  <w:right w:val="nil"/>
                                </w:tcBorders>
                              </w:tcPr>
                              <w:p w14:paraId="531F0EF2" w14:textId="77777777" w:rsidR="00354166" w:rsidRDefault="00354166" w:rsidP="00354166">
                                <w:pPr>
                                  <w:pStyle w:val="TradingName"/>
                                </w:pPr>
                                <w:bookmarkStart w:id="6" w:name="Trad_name"/>
                                <w:bookmarkStart w:id="7" w:name="Address_tbl"/>
                                <w:bookmarkEnd w:id="6"/>
                                <w:r>
                                  <w:t>Grant Thornton Limited</w:t>
                                </w:r>
                              </w:p>
                              <w:p w14:paraId="698D359D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18th Floor Capital Tower</w:t>
                                </w:r>
                              </w:p>
                              <w:p w14:paraId="694EC58A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87/1 Wireless Road</w:t>
                                </w:r>
                              </w:p>
                              <w:p w14:paraId="0DFD22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Lumpini</w:t>
                                </w:r>
                                <w:proofErr w:type="spellEnd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 xml:space="preserve">, </w:t>
                                </w:r>
                                <w:proofErr w:type="spellStart"/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Phatumwan</w:t>
                                </w:r>
                                <w:proofErr w:type="spellEnd"/>
                              </w:p>
                              <w:p w14:paraId="4320E9B4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Bangkok, Thailand</w:t>
                                </w:r>
                              </w:p>
                              <w:p w14:paraId="60B2857E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10330</w:t>
                                </w:r>
                              </w:p>
                              <w:p w14:paraId="3BB80A37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</w:p>
                              <w:p w14:paraId="1E6CB8D9" w14:textId="77777777" w:rsidR="00354166" w:rsidRPr="00354166" w:rsidRDefault="00354166" w:rsidP="00354166">
                                <w:pPr>
                                  <w:pStyle w:val="TradingName"/>
                                  <w:rPr>
                                    <w:b w:val="0"/>
                                    <w:bCs/>
                                  </w:rPr>
                                </w:pPr>
                                <w:r w:rsidRPr="00354166">
                                  <w:rPr>
                                    <w:b w:val="0"/>
                                    <w:bCs/>
                                  </w:rPr>
                                  <w:t>T +66 2 205 8222</w:t>
                                </w:r>
                              </w:p>
                              <w:p w14:paraId="4BFC20A4" w14:textId="77777777" w:rsidR="008F7486" w:rsidRPr="008F7486" w:rsidRDefault="00354166" w:rsidP="00354166">
                                <w:pPr>
                                  <w:pStyle w:val="PartnerAddress"/>
                                </w:pPr>
                                <w:r w:rsidRPr="00354166">
                                  <w:rPr>
                                    <w:bCs/>
                                  </w:rPr>
                                  <w:t>F +66 2 654 3339</w:t>
                                </w:r>
                                <w:bookmarkStart w:id="8" w:name="Dual"/>
                                <w:bookmarkEnd w:id="8"/>
                              </w:p>
                            </w:tc>
                          </w:tr>
                          <w:bookmarkEnd w:id="7"/>
                        </w:tbl>
                        <w:p w14:paraId="34AEDA11" w14:textId="77777777" w:rsidR="008F7486" w:rsidRDefault="008F7486" w:rsidP="008F7486"/>
                        <w:p w14:paraId="32F09159" w14:textId="77777777" w:rsidR="00CF2260" w:rsidRDefault="00CF2260" w:rsidP="00C1390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C4AFA0" id="Text Box 11" o:spid="_x0000_s1031" type="#_x0000_t202" style="position:absolute;margin-left:450.55pt;margin-top:135.6pt;width:102.25pt;height:165.6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" filled="f" stroked="f">
              <v:textbox inset="0,0,0,0">
                <w:txbxContent>
                  <w:tbl>
                    <w:tblPr>
                      <w:tblStyle w:val="TableGrid"/>
                      <w:tblW w:w="2265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265"/>
                    </w:tblGrid>
                    <w:tr w:rsidR="008F7486" w14:paraId="227D1C2E" w14:textId="77777777" w:rsidTr="008F7486">
                      <w:trPr>
                        <w:trHeight w:val="3969"/>
                      </w:trPr>
                      <w:tc>
                        <w:tcPr>
                          <w:tcW w:w="2381" w:type="dxa"/>
                          <w:tcBorders>
                            <w:top w:val="single" w:sz="12" w:space="0" w:color="4F2D7F" w:themeColor="accent1"/>
                            <w:left w:val="nil"/>
                            <w:bottom w:val="nil"/>
                            <w:right w:val="nil"/>
                          </w:tcBorders>
                        </w:tcPr>
                        <w:p w14:paraId="531F0EF2" w14:textId="77777777" w:rsidR="00354166" w:rsidRDefault="00354166" w:rsidP="00354166">
                          <w:pPr>
                            <w:pStyle w:val="TradingName"/>
                          </w:pPr>
                          <w:bookmarkStart w:id="9" w:name="Trad_name"/>
                          <w:bookmarkStart w:id="10" w:name="Address_tbl"/>
                          <w:bookmarkEnd w:id="9"/>
                          <w:r>
                            <w:t>Grant Thornton Limited</w:t>
                          </w:r>
                        </w:p>
                        <w:p w14:paraId="698D359D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18th Floor Capital Tower</w:t>
                          </w:r>
                        </w:p>
                        <w:p w14:paraId="694EC58A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87/1 Wireless Road</w:t>
                          </w:r>
                        </w:p>
                        <w:p w14:paraId="0DFD22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Lumpini</w:t>
                          </w:r>
                          <w:proofErr w:type="spellEnd"/>
                          <w:r w:rsidRPr="00354166">
                            <w:rPr>
                              <w:b w:val="0"/>
                              <w:bCs/>
                            </w:rPr>
                            <w:t xml:space="preserve">, </w:t>
                          </w:r>
                          <w:proofErr w:type="spellStart"/>
                          <w:r w:rsidRPr="00354166">
                            <w:rPr>
                              <w:b w:val="0"/>
                              <w:bCs/>
                            </w:rPr>
                            <w:t>Phatumwan</w:t>
                          </w:r>
                          <w:proofErr w:type="spellEnd"/>
                        </w:p>
                        <w:p w14:paraId="4320E9B4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Bangkok, Thailand</w:t>
                          </w:r>
                        </w:p>
                        <w:p w14:paraId="60B2857E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10330</w:t>
                          </w:r>
                        </w:p>
                        <w:p w14:paraId="3BB80A37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</w:p>
                        <w:p w14:paraId="1E6CB8D9" w14:textId="77777777" w:rsidR="00354166" w:rsidRPr="00354166" w:rsidRDefault="00354166" w:rsidP="00354166">
                          <w:pPr>
                            <w:pStyle w:val="TradingName"/>
                            <w:rPr>
                              <w:b w:val="0"/>
                              <w:bCs/>
                            </w:rPr>
                          </w:pPr>
                          <w:r w:rsidRPr="00354166">
                            <w:rPr>
                              <w:b w:val="0"/>
                              <w:bCs/>
                            </w:rPr>
                            <w:t>T +66 2 205 8222</w:t>
                          </w:r>
                        </w:p>
                        <w:p w14:paraId="4BFC20A4" w14:textId="77777777" w:rsidR="008F7486" w:rsidRPr="008F7486" w:rsidRDefault="00354166" w:rsidP="00354166">
                          <w:pPr>
                            <w:pStyle w:val="PartnerAddress"/>
                          </w:pPr>
                          <w:r w:rsidRPr="00354166">
                            <w:rPr>
                              <w:bCs/>
                            </w:rPr>
                            <w:t>F +66 2 654 3339</w:t>
                          </w:r>
                          <w:bookmarkStart w:id="11" w:name="Dual"/>
                          <w:bookmarkEnd w:id="11"/>
                        </w:p>
                      </w:tc>
                    </w:tr>
                    <w:bookmarkEnd w:id="10"/>
                  </w:tbl>
                  <w:p w14:paraId="34AEDA11" w14:textId="77777777" w:rsidR="008F7486" w:rsidRDefault="008F7486" w:rsidP="008F7486"/>
                  <w:p w14:paraId="32F09159" w14:textId="77777777" w:rsidR="00CF2260" w:rsidRDefault="00CF2260" w:rsidP="00C13906"/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6079C95F" w:rsidR="005428F3" w:rsidRDefault="005428F3" w:rsidP="005428F3">
    <w:pPr>
      <w:pStyle w:val="Header"/>
      <w:tabs>
        <w:tab w:val="left" w:pos="5328"/>
      </w:tabs>
      <w:spacing w:after="1320"/>
    </w:pPr>
    <w:r>
      <w:rPr>
        <w:noProof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38BB668B" wp14:editId="0ABF1AF4">
              <wp:simplePos x="0" y="0"/>
              <wp:positionH relativeFrom="column">
                <wp:posOffset>933450</wp:posOffset>
              </wp:positionH>
              <wp:positionV relativeFrom="paragraph">
                <wp:posOffset>854710</wp:posOffset>
              </wp:positionV>
              <wp:extent cx="4328795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328795" cy="0"/>
                      </a:xfrm>
                      <a:prstGeom prst="line">
                        <a:avLst/>
                      </a:prstGeom>
                      <a:ln>
                        <a:solidFill>
                          <a:srgbClr val="B1059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2" style="position:absolute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spid="_x0000_s1026" strokecolor="#b1059d" from="73.5pt,67.3pt" to="414.35pt,67.3pt" w14:anchorId="5B2309D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0859C4F5" wp14:editId="3B040143">
          <wp:extent cx="2641600" cy="1117600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1600" cy="111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207BD2" w14:textId="77777777" w:rsidR="005428F3" w:rsidRDefault="005428F3" w:rsidP="005428F3">
    <w:pPr>
      <w:pStyle w:val="Header"/>
      <w:tabs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รายงานการสอบทานข้อมูลทางการเงินระหว่างกาลโดย</w:t>
    </w:r>
    <w:r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756B5" w14:textId="77777777" w:rsidR="00C45B3A" w:rsidRDefault="00C45B3A" w:rsidP="00C45B3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01563533" wp14:editId="63439807">
              <wp:simplePos x="0" y="0"/>
              <wp:positionH relativeFrom="column">
                <wp:posOffset>486410</wp:posOffset>
              </wp:positionH>
              <wp:positionV relativeFrom="paragraph">
                <wp:posOffset>456565</wp:posOffset>
              </wp:positionV>
              <wp:extent cx="4863465" cy="635"/>
              <wp:effectExtent l="0" t="0" r="32385" b="37465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86346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B1059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891C6B" id="Straight Connector 10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38.3pt,35.95pt" to="421.25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" strokecolor="#b1059d"/>
          </w:pict>
        </mc:Fallback>
      </mc:AlternateContent>
    </w:r>
    <w:r>
      <w:rPr>
        <w:noProof/>
        <w:lang w:val="th-TH" w:bidi="th-TH"/>
      </w:rPr>
      <w:drawing>
        <wp:inline distT="0" distB="0" distL="0" distR="0" wp14:anchorId="332C2EB8" wp14:editId="4109168B">
          <wp:extent cx="1358900" cy="577850"/>
          <wp:effectExtent l="0" t="0" r="0" b="0"/>
          <wp:docPr id="428686860" name="Picture 428686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B395FE" w14:textId="4B8B5A6F" w:rsidR="00C53AB1" w:rsidRPr="00C45B3A" w:rsidRDefault="00C53AB1" w:rsidP="00C45B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BA976CF"/>
    <w:multiLevelType w:val="multilevel"/>
    <w:tmpl w:val="98FC98AC"/>
    <w:numStyleLink w:val="GTListNumber"/>
  </w:abstractNum>
  <w:abstractNum w:abstractNumId="12" w15:restartNumberingAfterBreak="0">
    <w:nsid w:val="48732420"/>
    <w:multiLevelType w:val="multilevel"/>
    <w:tmpl w:val="FAE6F968"/>
    <w:numStyleLink w:val="GTListBullet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453401287">
    <w:abstractNumId w:val="6"/>
  </w:num>
  <w:num w:numId="2" w16cid:durableId="70548866">
    <w:abstractNumId w:val="5"/>
  </w:num>
  <w:num w:numId="3" w16cid:durableId="693192110">
    <w:abstractNumId w:val="5"/>
  </w:num>
  <w:num w:numId="4" w16cid:durableId="1772968176">
    <w:abstractNumId w:val="10"/>
  </w:num>
  <w:num w:numId="5" w16cid:durableId="1440220971">
    <w:abstractNumId w:val="16"/>
  </w:num>
  <w:num w:numId="6" w16cid:durableId="1120877081">
    <w:abstractNumId w:val="15"/>
  </w:num>
  <w:num w:numId="7" w16cid:durableId="235629969">
    <w:abstractNumId w:val="13"/>
  </w:num>
  <w:num w:numId="8" w16cid:durableId="55443791">
    <w:abstractNumId w:val="4"/>
  </w:num>
  <w:num w:numId="9" w16cid:durableId="968316740">
    <w:abstractNumId w:val="8"/>
  </w:num>
  <w:num w:numId="10" w16cid:durableId="1324620212">
    <w:abstractNumId w:val="7"/>
  </w:num>
  <w:num w:numId="11" w16cid:durableId="732313562">
    <w:abstractNumId w:val="8"/>
  </w:num>
  <w:num w:numId="12" w16cid:durableId="1025056874">
    <w:abstractNumId w:val="14"/>
  </w:num>
  <w:num w:numId="13" w16cid:durableId="1542859840">
    <w:abstractNumId w:val="11"/>
  </w:num>
  <w:num w:numId="14" w16cid:durableId="1625500886">
    <w:abstractNumId w:val="3"/>
  </w:num>
  <w:num w:numId="15" w16cid:durableId="439186870">
    <w:abstractNumId w:val="2"/>
  </w:num>
  <w:num w:numId="16" w16cid:durableId="693461953">
    <w:abstractNumId w:val="1"/>
  </w:num>
  <w:num w:numId="17" w16cid:durableId="1754814705">
    <w:abstractNumId w:val="0"/>
  </w:num>
  <w:num w:numId="18" w16cid:durableId="622615573">
    <w:abstractNumId w:val="12"/>
  </w:num>
  <w:num w:numId="19" w16cid:durableId="82843168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6707271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10A43"/>
    <w:rsid w:val="00013749"/>
    <w:rsid w:val="000201A7"/>
    <w:rsid w:val="00036890"/>
    <w:rsid w:val="00043322"/>
    <w:rsid w:val="00045178"/>
    <w:rsid w:val="0005146A"/>
    <w:rsid w:val="00065D66"/>
    <w:rsid w:val="00066577"/>
    <w:rsid w:val="00067089"/>
    <w:rsid w:val="00074284"/>
    <w:rsid w:val="00075825"/>
    <w:rsid w:val="0008398C"/>
    <w:rsid w:val="000925DD"/>
    <w:rsid w:val="000A4DFB"/>
    <w:rsid w:val="000A4EA4"/>
    <w:rsid w:val="000A5471"/>
    <w:rsid w:val="000A752F"/>
    <w:rsid w:val="000B4AB7"/>
    <w:rsid w:val="000B4DFE"/>
    <w:rsid w:val="000C65C6"/>
    <w:rsid w:val="000D59B2"/>
    <w:rsid w:val="000F24FC"/>
    <w:rsid w:val="000F4D95"/>
    <w:rsid w:val="000F5999"/>
    <w:rsid w:val="000F7802"/>
    <w:rsid w:val="000F7D15"/>
    <w:rsid w:val="001052FE"/>
    <w:rsid w:val="00106C6A"/>
    <w:rsid w:val="0012340D"/>
    <w:rsid w:val="0012564E"/>
    <w:rsid w:val="00130B7B"/>
    <w:rsid w:val="00134396"/>
    <w:rsid w:val="001347BC"/>
    <w:rsid w:val="001366D0"/>
    <w:rsid w:val="001370AD"/>
    <w:rsid w:val="00140B5A"/>
    <w:rsid w:val="00143EB2"/>
    <w:rsid w:val="00146F54"/>
    <w:rsid w:val="001558F7"/>
    <w:rsid w:val="00157819"/>
    <w:rsid w:val="00160746"/>
    <w:rsid w:val="0016701C"/>
    <w:rsid w:val="00167CAC"/>
    <w:rsid w:val="0017293C"/>
    <w:rsid w:val="0018474E"/>
    <w:rsid w:val="00186868"/>
    <w:rsid w:val="00187A66"/>
    <w:rsid w:val="00191002"/>
    <w:rsid w:val="00192CE7"/>
    <w:rsid w:val="00194706"/>
    <w:rsid w:val="00197471"/>
    <w:rsid w:val="0019793F"/>
    <w:rsid w:val="001A1193"/>
    <w:rsid w:val="001B485F"/>
    <w:rsid w:val="001B6557"/>
    <w:rsid w:val="001C6AA2"/>
    <w:rsid w:val="001D5D48"/>
    <w:rsid w:val="001D74FF"/>
    <w:rsid w:val="001E7FFB"/>
    <w:rsid w:val="001F1AF0"/>
    <w:rsid w:val="001F282A"/>
    <w:rsid w:val="00203A5E"/>
    <w:rsid w:val="00203B9A"/>
    <w:rsid w:val="00205F8C"/>
    <w:rsid w:val="00223C38"/>
    <w:rsid w:val="00227D43"/>
    <w:rsid w:val="0023112A"/>
    <w:rsid w:val="00232894"/>
    <w:rsid w:val="00235238"/>
    <w:rsid w:val="00237BD1"/>
    <w:rsid w:val="00240935"/>
    <w:rsid w:val="00241406"/>
    <w:rsid w:val="00254B3A"/>
    <w:rsid w:val="002578FF"/>
    <w:rsid w:val="00262326"/>
    <w:rsid w:val="0026290B"/>
    <w:rsid w:val="00271B1E"/>
    <w:rsid w:val="00275092"/>
    <w:rsid w:val="00290ABD"/>
    <w:rsid w:val="002940CA"/>
    <w:rsid w:val="002A2FB2"/>
    <w:rsid w:val="002A54BD"/>
    <w:rsid w:val="002C4B82"/>
    <w:rsid w:val="002D139D"/>
    <w:rsid w:val="002D2051"/>
    <w:rsid w:val="002D2DC5"/>
    <w:rsid w:val="002F2027"/>
    <w:rsid w:val="0030029A"/>
    <w:rsid w:val="00300833"/>
    <w:rsid w:val="003032F4"/>
    <w:rsid w:val="0030362F"/>
    <w:rsid w:val="00320845"/>
    <w:rsid w:val="003213C5"/>
    <w:rsid w:val="003249AD"/>
    <w:rsid w:val="00325122"/>
    <w:rsid w:val="00344313"/>
    <w:rsid w:val="00345E91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A6235"/>
    <w:rsid w:val="003B5657"/>
    <w:rsid w:val="003C1511"/>
    <w:rsid w:val="003C2973"/>
    <w:rsid w:val="003C2CA0"/>
    <w:rsid w:val="003D0767"/>
    <w:rsid w:val="003D0B36"/>
    <w:rsid w:val="003D4067"/>
    <w:rsid w:val="00400DFB"/>
    <w:rsid w:val="00401CB2"/>
    <w:rsid w:val="004035B5"/>
    <w:rsid w:val="00407394"/>
    <w:rsid w:val="00407FBE"/>
    <w:rsid w:val="00422D6F"/>
    <w:rsid w:val="00423D5B"/>
    <w:rsid w:val="00424F6C"/>
    <w:rsid w:val="00425244"/>
    <w:rsid w:val="00435EA1"/>
    <w:rsid w:val="00441D97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D081D"/>
    <w:rsid w:val="004D18B1"/>
    <w:rsid w:val="004D1EB2"/>
    <w:rsid w:val="004E3A82"/>
    <w:rsid w:val="004E5F46"/>
    <w:rsid w:val="004F607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12C4"/>
    <w:rsid w:val="00553170"/>
    <w:rsid w:val="00560836"/>
    <w:rsid w:val="00561C73"/>
    <w:rsid w:val="005625F5"/>
    <w:rsid w:val="00566F09"/>
    <w:rsid w:val="00574544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5A4E"/>
    <w:rsid w:val="005E027C"/>
    <w:rsid w:val="005E6A34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4500"/>
    <w:rsid w:val="00636AED"/>
    <w:rsid w:val="00641CAA"/>
    <w:rsid w:val="0064317C"/>
    <w:rsid w:val="0065033C"/>
    <w:rsid w:val="0066440E"/>
    <w:rsid w:val="0067077B"/>
    <w:rsid w:val="006805D5"/>
    <w:rsid w:val="006909F2"/>
    <w:rsid w:val="00697999"/>
    <w:rsid w:val="006A2200"/>
    <w:rsid w:val="006A713C"/>
    <w:rsid w:val="006B1E0A"/>
    <w:rsid w:val="006C16F2"/>
    <w:rsid w:val="006C2F50"/>
    <w:rsid w:val="006C3454"/>
    <w:rsid w:val="006C53DA"/>
    <w:rsid w:val="006C54B4"/>
    <w:rsid w:val="006D261E"/>
    <w:rsid w:val="006E07FD"/>
    <w:rsid w:val="006E3473"/>
    <w:rsid w:val="00702559"/>
    <w:rsid w:val="00715888"/>
    <w:rsid w:val="00716E71"/>
    <w:rsid w:val="0072591B"/>
    <w:rsid w:val="00733C42"/>
    <w:rsid w:val="0074699B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C53A5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04D75"/>
    <w:rsid w:val="00810BD8"/>
    <w:rsid w:val="00812389"/>
    <w:rsid w:val="00815CCE"/>
    <w:rsid w:val="008204EB"/>
    <w:rsid w:val="00821088"/>
    <w:rsid w:val="0082716D"/>
    <w:rsid w:val="00834B6D"/>
    <w:rsid w:val="00837726"/>
    <w:rsid w:val="00840490"/>
    <w:rsid w:val="008404BE"/>
    <w:rsid w:val="008500F6"/>
    <w:rsid w:val="008525DA"/>
    <w:rsid w:val="008645CA"/>
    <w:rsid w:val="00865924"/>
    <w:rsid w:val="0087203D"/>
    <w:rsid w:val="00875206"/>
    <w:rsid w:val="00876329"/>
    <w:rsid w:val="0087689F"/>
    <w:rsid w:val="008830CE"/>
    <w:rsid w:val="00883359"/>
    <w:rsid w:val="008835B1"/>
    <w:rsid w:val="00885E6B"/>
    <w:rsid w:val="008905D5"/>
    <w:rsid w:val="00890686"/>
    <w:rsid w:val="0089338D"/>
    <w:rsid w:val="00893520"/>
    <w:rsid w:val="0089426D"/>
    <w:rsid w:val="00894F64"/>
    <w:rsid w:val="008A1CD0"/>
    <w:rsid w:val="008B000B"/>
    <w:rsid w:val="008B2355"/>
    <w:rsid w:val="008B2749"/>
    <w:rsid w:val="008B4FBA"/>
    <w:rsid w:val="008B5EAB"/>
    <w:rsid w:val="008C4C70"/>
    <w:rsid w:val="008C52CF"/>
    <w:rsid w:val="008D1328"/>
    <w:rsid w:val="008E2235"/>
    <w:rsid w:val="008F7486"/>
    <w:rsid w:val="00907933"/>
    <w:rsid w:val="00917C14"/>
    <w:rsid w:val="009217F2"/>
    <w:rsid w:val="00923A87"/>
    <w:rsid w:val="00930CD4"/>
    <w:rsid w:val="00933C37"/>
    <w:rsid w:val="00944A04"/>
    <w:rsid w:val="00947FA4"/>
    <w:rsid w:val="00960A6D"/>
    <w:rsid w:val="009623AD"/>
    <w:rsid w:val="00966490"/>
    <w:rsid w:val="00975A6C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12D99"/>
    <w:rsid w:val="00A1326C"/>
    <w:rsid w:val="00A17466"/>
    <w:rsid w:val="00A22FE5"/>
    <w:rsid w:val="00A26140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2E5C"/>
    <w:rsid w:val="00A7530D"/>
    <w:rsid w:val="00A76A26"/>
    <w:rsid w:val="00A90F74"/>
    <w:rsid w:val="00AA0DEB"/>
    <w:rsid w:val="00AA221B"/>
    <w:rsid w:val="00AA3C3B"/>
    <w:rsid w:val="00AA4E5B"/>
    <w:rsid w:val="00AAD9E9"/>
    <w:rsid w:val="00AB080A"/>
    <w:rsid w:val="00AB7963"/>
    <w:rsid w:val="00AD4B7B"/>
    <w:rsid w:val="00AD521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D4D0B"/>
    <w:rsid w:val="00BE06BE"/>
    <w:rsid w:val="00BE2AF3"/>
    <w:rsid w:val="00BE7717"/>
    <w:rsid w:val="00BF2BFC"/>
    <w:rsid w:val="00C06D87"/>
    <w:rsid w:val="00C1089A"/>
    <w:rsid w:val="00C13906"/>
    <w:rsid w:val="00C26532"/>
    <w:rsid w:val="00C33325"/>
    <w:rsid w:val="00C35BE2"/>
    <w:rsid w:val="00C40A43"/>
    <w:rsid w:val="00C45B3A"/>
    <w:rsid w:val="00C4637C"/>
    <w:rsid w:val="00C478E8"/>
    <w:rsid w:val="00C47A39"/>
    <w:rsid w:val="00C53AB1"/>
    <w:rsid w:val="00C53AFB"/>
    <w:rsid w:val="00C6357A"/>
    <w:rsid w:val="00C655EE"/>
    <w:rsid w:val="00C7575E"/>
    <w:rsid w:val="00C77D03"/>
    <w:rsid w:val="00C77DCA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895"/>
    <w:rsid w:val="00D227D2"/>
    <w:rsid w:val="00D25CFF"/>
    <w:rsid w:val="00D329BB"/>
    <w:rsid w:val="00D3637C"/>
    <w:rsid w:val="00D36A79"/>
    <w:rsid w:val="00D431E6"/>
    <w:rsid w:val="00D47D0B"/>
    <w:rsid w:val="00D50B5C"/>
    <w:rsid w:val="00D53953"/>
    <w:rsid w:val="00D54991"/>
    <w:rsid w:val="00D61AD0"/>
    <w:rsid w:val="00D63A04"/>
    <w:rsid w:val="00D63DA3"/>
    <w:rsid w:val="00D65105"/>
    <w:rsid w:val="00D7041E"/>
    <w:rsid w:val="00D93691"/>
    <w:rsid w:val="00D9608F"/>
    <w:rsid w:val="00DA2853"/>
    <w:rsid w:val="00DA2E32"/>
    <w:rsid w:val="00DB2407"/>
    <w:rsid w:val="00DB724B"/>
    <w:rsid w:val="00DC68E7"/>
    <w:rsid w:val="00DC75EE"/>
    <w:rsid w:val="00DD0C73"/>
    <w:rsid w:val="00DD1D27"/>
    <w:rsid w:val="00DD36E0"/>
    <w:rsid w:val="00DD6340"/>
    <w:rsid w:val="00DE0967"/>
    <w:rsid w:val="00DE0F07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30934"/>
    <w:rsid w:val="00E343F3"/>
    <w:rsid w:val="00E448BC"/>
    <w:rsid w:val="00E46B82"/>
    <w:rsid w:val="00E47E4B"/>
    <w:rsid w:val="00E54014"/>
    <w:rsid w:val="00E65C90"/>
    <w:rsid w:val="00E74E1F"/>
    <w:rsid w:val="00E7655C"/>
    <w:rsid w:val="00E83CB7"/>
    <w:rsid w:val="00E9189D"/>
    <w:rsid w:val="00E95BA1"/>
    <w:rsid w:val="00E95DDB"/>
    <w:rsid w:val="00E9696C"/>
    <w:rsid w:val="00EA6719"/>
    <w:rsid w:val="00EB1027"/>
    <w:rsid w:val="00EB57D0"/>
    <w:rsid w:val="00EB7158"/>
    <w:rsid w:val="00EB7DD6"/>
    <w:rsid w:val="00EC42CE"/>
    <w:rsid w:val="00EC470D"/>
    <w:rsid w:val="00ED13F5"/>
    <w:rsid w:val="00ED3871"/>
    <w:rsid w:val="00ED5DA3"/>
    <w:rsid w:val="00EE503E"/>
    <w:rsid w:val="00EF265F"/>
    <w:rsid w:val="00EF37BF"/>
    <w:rsid w:val="00F011A2"/>
    <w:rsid w:val="00F03E7B"/>
    <w:rsid w:val="00F107E3"/>
    <w:rsid w:val="00F10E4E"/>
    <w:rsid w:val="00F128F4"/>
    <w:rsid w:val="00F31C81"/>
    <w:rsid w:val="00F35FDE"/>
    <w:rsid w:val="00F3777C"/>
    <w:rsid w:val="00F411E6"/>
    <w:rsid w:val="00F428D1"/>
    <w:rsid w:val="00F46512"/>
    <w:rsid w:val="00F469D3"/>
    <w:rsid w:val="00F50237"/>
    <w:rsid w:val="00F62BF3"/>
    <w:rsid w:val="00F638C8"/>
    <w:rsid w:val="00F65A78"/>
    <w:rsid w:val="00F66E2B"/>
    <w:rsid w:val="00F70A1F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5C6D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normaltextrun">
    <w:name w:val="normaltextrun"/>
    <w:basedOn w:val="DefaultParagraphFont"/>
    <w:rsid w:val="00F70A1F"/>
  </w:style>
  <w:style w:type="paragraph" w:customStyle="1" w:styleId="paragraph">
    <w:name w:val="paragraph"/>
    <w:basedOn w:val="Normal"/>
    <w:rsid w:val="00F70A1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cid:image001.jpg@01D8A8D4.9FE3CFF0" TargetMode="External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footer5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A8D4.9FE3CFF0" TargetMode="External"/><Relationship Id="rId2" Type="http://schemas.openxmlformats.org/officeDocument/2006/relationships/image" Target="cid:image001.jpg@01D8A8D4.9FE3CFF0" TargetMode="External"/><Relationship Id="rId1" Type="http://schemas.openxmlformats.org/officeDocument/2006/relationships/image" Target="media/image2.jpeg"/><Relationship Id="rId4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4" ma:contentTypeDescription="Create a new document." ma:contentTypeScope="" ma:versionID="60bcb5e4fb244bb9e30f1c78b0761e1b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8f2e397462dddeec2d48c2d76743e143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918758-E965-4A0D-9D09-B7D1B459656B}"/>
</file>

<file path=customXml/itemProps3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4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5</TotalTime>
  <Pages>3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Office 03</cp:lastModifiedBy>
  <cp:revision>2</cp:revision>
  <cp:lastPrinted>2026-05-11T04:33:00Z</cp:lastPrinted>
  <dcterms:created xsi:type="dcterms:W3CDTF">2026-08-13T02:25:00Z</dcterms:created>
  <dcterms:modified xsi:type="dcterms:W3CDTF">2026-08-13T02:25:00Z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0x0101007CB8E7B08818B0438471226110231D13</vt:lpwstr>
  </property>
  <property fmtid="{D5CDD505-2E9C-101B-9397-08002B2CF9AE}" pid="8" name="MediaServiceImageTags">
    <vt:lpwstr/>
  </property>
</Properties>
</file>