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C5F6" w14:textId="45EFDFDB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6B4179C7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799A6BA8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</w:t>
      </w:r>
      <w:r w:rsidR="00DC2F71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900F9">
        <w:rPr>
          <w:rFonts w:ascii="Angsana New" w:hAnsi="Angsana New" w:hint="cs"/>
          <w:sz w:val="26"/>
          <w:szCs w:val="26"/>
          <w:cs/>
        </w:rPr>
        <w:t>ม</w:t>
      </w:r>
      <w:r w:rsidR="00DC2F71">
        <w:rPr>
          <w:rFonts w:ascii="Angsana New" w:hAnsi="Angsana New" w:hint="cs"/>
          <w:sz w:val="26"/>
          <w:szCs w:val="26"/>
          <w:cs/>
        </w:rPr>
        <w:t>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4D58AD">
        <w:rPr>
          <w:rFonts w:ascii="Angsana New" w:hAnsi="Angsana New"/>
          <w:sz w:val="26"/>
          <w:szCs w:val="26"/>
        </w:rPr>
        <w:t>9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4D58AD">
        <w:rPr>
          <w:rFonts w:ascii="Angsana New" w:hAnsi="Angsana New"/>
          <w:sz w:val="26"/>
          <w:szCs w:val="26"/>
        </w:rPr>
        <w:t>8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</w:t>
      </w:r>
      <w:r w:rsidR="006E2D8F" w:rsidRPr="001E5B6F">
        <w:rPr>
          <w:rFonts w:ascii="Angsana New" w:hAnsi="Angsana New" w:hint="cs"/>
          <w:sz w:val="26"/>
          <w:szCs w:val="26"/>
          <w:cs/>
        </w:rPr>
        <w:t>อหุ้นรวมร้อย</w:t>
      </w:r>
      <w:r w:rsidR="006E2D8F" w:rsidRPr="00F7115A">
        <w:rPr>
          <w:rFonts w:ascii="Angsana New" w:hAnsi="Angsana New" w:hint="cs"/>
          <w:sz w:val="26"/>
          <w:szCs w:val="26"/>
          <w:cs/>
        </w:rPr>
        <w:t>ละ</w:t>
      </w:r>
      <w:r w:rsidR="00300671">
        <w:rPr>
          <w:rFonts w:ascii="Angsana New" w:hAnsi="Angsana New"/>
          <w:sz w:val="26"/>
          <w:szCs w:val="26"/>
        </w:rPr>
        <w:t xml:space="preserve"> </w:t>
      </w:r>
      <w:r w:rsidR="004D58AD" w:rsidRPr="004D58AD">
        <w:rPr>
          <w:rFonts w:ascii="Angsana New" w:hAnsi="Angsana New"/>
          <w:sz w:val="26"/>
          <w:szCs w:val="26"/>
        </w:rPr>
        <w:t>47.59</w:t>
      </w:r>
      <w:r w:rsidR="000F3477" w:rsidRPr="00426C5A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F7115A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73C35C59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4D58AD">
        <w:rPr>
          <w:rFonts w:ascii="Angsana New" w:hAnsi="Angsana New"/>
          <w:sz w:val="26"/>
          <w:szCs w:val="26"/>
        </w:rPr>
        <w:t>8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4D58AD">
        <w:rPr>
          <w:rFonts w:ascii="Angsana New" w:hAnsi="Angsana New"/>
          <w:sz w:val="26"/>
          <w:szCs w:val="26"/>
        </w:rPr>
        <w:t>8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248515F0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4D58AD">
        <w:rPr>
          <w:rFonts w:ascii="Angsana New" w:eastAsia="PMingLiU" w:hAnsi="Angsana New"/>
          <w:sz w:val="26"/>
          <w:szCs w:val="26"/>
        </w:rPr>
        <w:t>8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4D58AD">
        <w:rPr>
          <w:rFonts w:ascii="Angsana New" w:eastAsia="PMingLiU" w:hAnsi="Angsana New"/>
          <w:sz w:val="26"/>
          <w:szCs w:val="26"/>
        </w:rPr>
        <w:t>9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14AAF692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4D58AD">
        <w:rPr>
          <w:rFonts w:ascii="Angsana New" w:eastAsia="PMingLiU" w:hAnsi="Angsana New" w:cs="Angsana New"/>
          <w:sz w:val="26"/>
          <w:szCs w:val="26"/>
        </w:rPr>
        <w:t>9</w:t>
      </w:r>
      <w:r w:rsidR="00D97E8A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4D58AD">
        <w:rPr>
          <w:rFonts w:ascii="Angsana New" w:eastAsia="PMingLiU" w:hAnsi="Angsana New" w:cs="Angsana New"/>
          <w:sz w:val="26"/>
          <w:szCs w:val="26"/>
        </w:rPr>
        <w:t>8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13A9ED54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</w:t>
      </w:r>
      <w:r w:rsidR="00B373E1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และหกเดือน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DC2F71">
        <w:rPr>
          <w:rFonts w:ascii="Angsana New" w:eastAsia="PMingLiU" w:hAnsi="Angsana New" w:cs="Angsana New"/>
          <w:sz w:val="26"/>
          <w:szCs w:val="26"/>
        </w:rPr>
        <w:t>30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มิถุนายน</w:t>
      </w:r>
      <w:r w:rsidR="00DC2F71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4D58AD">
        <w:rPr>
          <w:rFonts w:ascii="Angsana New" w:eastAsia="PMingLiU" w:hAnsi="Angsana New" w:cs="Angsana New"/>
          <w:sz w:val="26"/>
          <w:szCs w:val="26"/>
        </w:rPr>
        <w:t>9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23D5BF2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66656A">
        <w:rPr>
          <w:rFonts w:ascii="Angsana New" w:hAnsi="Angsana New" w:hint="cs"/>
          <w:b/>
          <w:bCs/>
          <w:sz w:val="26"/>
          <w:szCs w:val="26"/>
          <w:cs/>
        </w:rPr>
        <w:t>และบุคคล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0B0B9A1B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66656A">
        <w:rPr>
          <w:rFonts w:ascii="Angsana New" w:hAnsi="Angsana New" w:hint="cs"/>
          <w:sz w:val="26"/>
          <w:szCs w:val="26"/>
          <w:cs/>
        </w:rPr>
        <w:t>และบุคคล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35B82049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</w:t>
      </w:r>
      <w:r w:rsidR="0066656A">
        <w:rPr>
          <w:rFonts w:ascii="Angsana New" w:hAnsi="Angsana New" w:hint="cs"/>
          <w:sz w:val="26"/>
          <w:szCs w:val="26"/>
          <w:cs/>
        </w:rPr>
        <w:t>และบุคคล</w:t>
      </w:r>
      <w:r w:rsidRPr="00E97C60">
        <w:rPr>
          <w:rFonts w:ascii="Angsana New" w:hAnsi="Angsana New" w:hint="cs"/>
          <w:sz w:val="26"/>
          <w:szCs w:val="26"/>
          <w:cs/>
        </w:rPr>
        <w:t>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610"/>
        <w:gridCol w:w="136"/>
        <w:gridCol w:w="2582"/>
      </w:tblGrid>
      <w:tr w:rsidR="004D58AD" w:rsidRPr="004D58AD" w14:paraId="3FD04464" w14:textId="77777777" w:rsidTr="00EC4A8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</w:tcPr>
          <w:p w14:paraId="0A5FCFC3" w14:textId="77777777" w:rsidR="004D58AD" w:rsidRPr="004D58AD" w:rsidRDefault="004D58AD" w:rsidP="00EC4A8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D58A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  <w:r w:rsidRPr="004D58AD">
              <w:rPr>
                <w:rFonts w:ascii="Angsana New" w:eastAsia="Batang" w:hAnsi="Angsana New"/>
                <w:sz w:val="26"/>
                <w:szCs w:val="26"/>
              </w:rPr>
              <w:t>/</w:t>
            </w:r>
            <w:r w:rsidRPr="004D58AD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18B2102F" w14:textId="77777777" w:rsidR="004D58AD" w:rsidRPr="004D58AD" w:rsidRDefault="004D58AD" w:rsidP="00EC4A8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23923A" w14:textId="6D11A684" w:rsidR="004D58AD" w:rsidRPr="004D58AD" w:rsidRDefault="004D58AD" w:rsidP="00EC4A8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D58A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  <w:r w:rsidR="0066656A">
              <w:rPr>
                <w:rFonts w:ascii="Angsana New" w:eastAsia="Batang" w:hAnsi="Angsana New"/>
                <w:sz w:val="26"/>
                <w:szCs w:val="26"/>
              </w:rPr>
              <w:t>/</w:t>
            </w:r>
            <w:r w:rsidR="0066656A">
              <w:rPr>
                <w:rFonts w:ascii="Angsana New" w:eastAsia="Batang" w:hAnsi="Angsana New" w:hint="cs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29AD628F" w14:textId="77777777" w:rsidR="004D58AD" w:rsidRPr="004D58AD" w:rsidRDefault="004D58AD" w:rsidP="00EC4A8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7BAAD739" w14:textId="77777777" w:rsidR="004D58AD" w:rsidRPr="004D58AD" w:rsidRDefault="004D58AD" w:rsidP="00EC4A8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D58A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640F9D4A" w14:textId="77777777" w:rsidR="004D58AD" w:rsidRPr="004D58AD" w:rsidRDefault="004D58AD" w:rsidP="00EC4A89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46121C30" w14:textId="77777777" w:rsidR="004D58AD" w:rsidRPr="004D58AD" w:rsidRDefault="004D58AD" w:rsidP="00EC4A8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D58A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D58AD" w:rsidRPr="004D58AD" w14:paraId="36D186B3" w14:textId="77777777" w:rsidTr="00EC4A89">
        <w:trPr>
          <w:trHeight w:val="20"/>
          <w:tblHeader/>
        </w:trPr>
        <w:tc>
          <w:tcPr>
            <w:tcW w:w="2880" w:type="dxa"/>
          </w:tcPr>
          <w:p w14:paraId="33DC79D5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0" w:type="dxa"/>
          </w:tcPr>
          <w:p w14:paraId="2C3AC17D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1D9B78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0" w:type="dxa"/>
          </w:tcPr>
          <w:p w14:paraId="3BE23A3D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70E1025C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" w:type="dxa"/>
          </w:tcPr>
          <w:p w14:paraId="03247937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582" w:type="dxa"/>
          </w:tcPr>
          <w:p w14:paraId="294AD4C6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</w:tr>
      <w:tr w:rsidR="004D58AD" w:rsidRPr="004D58AD" w14:paraId="11794A15" w14:textId="77777777" w:rsidTr="00EC4A89">
        <w:trPr>
          <w:trHeight w:val="20"/>
        </w:trPr>
        <w:tc>
          <w:tcPr>
            <w:tcW w:w="2880" w:type="dxa"/>
          </w:tcPr>
          <w:p w14:paraId="1F29588C" w14:textId="77777777" w:rsidR="004D58AD" w:rsidRPr="00300671" w:rsidRDefault="004D58AD" w:rsidP="00EC4A8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1036AC55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7DF892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B5BBA7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01ECBB81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71E2026D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06840325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4D58AD" w:rsidRPr="004D58AD" w14:paraId="5E9B8411" w14:textId="77777777" w:rsidTr="00EC4A89">
        <w:trPr>
          <w:trHeight w:val="20"/>
        </w:trPr>
        <w:tc>
          <w:tcPr>
            <w:tcW w:w="2880" w:type="dxa"/>
          </w:tcPr>
          <w:p w14:paraId="751BBE79" w14:textId="77777777" w:rsidR="004D58AD" w:rsidRPr="00300671" w:rsidRDefault="004D58AD" w:rsidP="00EC4A8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446726A9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43013A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992F41F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75AC323C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6A1013FE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05DBDC35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4D58AD" w:rsidRPr="004D58AD" w14:paraId="10ADDE33" w14:textId="77777777" w:rsidTr="00EC4A89">
        <w:trPr>
          <w:trHeight w:val="20"/>
        </w:trPr>
        <w:tc>
          <w:tcPr>
            <w:tcW w:w="2880" w:type="dxa"/>
          </w:tcPr>
          <w:p w14:paraId="0F265D77" w14:textId="77777777" w:rsidR="004D58AD" w:rsidRPr="00300671" w:rsidRDefault="004D58AD" w:rsidP="00EC4A8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โฮมเมด (ไทย) จำกัด </w:t>
            </w:r>
          </w:p>
        </w:tc>
        <w:tc>
          <w:tcPr>
            <w:tcW w:w="180" w:type="dxa"/>
          </w:tcPr>
          <w:p w14:paraId="4DDC572D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0934FD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1428702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0421AF0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>ก่อสร้างอาคารที่พักอาศัย</w:t>
            </w:r>
          </w:p>
        </w:tc>
        <w:tc>
          <w:tcPr>
            <w:tcW w:w="136" w:type="dxa"/>
          </w:tcPr>
          <w:p w14:paraId="43104067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618399BD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</w:tr>
      <w:tr w:rsidR="004D58AD" w:rsidRPr="004D58AD" w14:paraId="4283BACA" w14:textId="77777777" w:rsidTr="00EC4A89">
        <w:trPr>
          <w:trHeight w:val="20"/>
        </w:trPr>
        <w:tc>
          <w:tcPr>
            <w:tcW w:w="2880" w:type="dxa"/>
          </w:tcPr>
          <w:p w14:paraId="79320BA3" w14:textId="77777777" w:rsidR="004D58AD" w:rsidRPr="00300671" w:rsidRDefault="004D58AD" w:rsidP="00EC4A8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นา</w:t>
            </w:r>
            <w:r w:rsidRPr="00300671">
              <w:rPr>
                <w:rFonts w:ascii="Angsana New" w:hAnsi="Angsana New"/>
                <w:sz w:val="26"/>
                <w:szCs w:val="26"/>
                <w:cs/>
              </w:rPr>
              <w:t>ยช</w:t>
            </w: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300671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80" w:type="dxa"/>
          </w:tcPr>
          <w:p w14:paraId="0FF56680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46A00C2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1ABFE87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3E5031AC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6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58E68E8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635B5975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4D58AD" w:rsidRPr="00E97C60" w14:paraId="2BDC9D78" w14:textId="77777777" w:rsidTr="00EC4A89">
        <w:trPr>
          <w:trHeight w:val="20"/>
        </w:trPr>
        <w:tc>
          <w:tcPr>
            <w:tcW w:w="2880" w:type="dxa"/>
          </w:tcPr>
          <w:p w14:paraId="52A1B6B1" w14:textId="77777777" w:rsidR="004D58AD" w:rsidRPr="00300671" w:rsidRDefault="004D58AD" w:rsidP="00EC4A8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300671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80" w:type="dxa"/>
          </w:tcPr>
          <w:p w14:paraId="20EA7FF1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3AF9A5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4881883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421572C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6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E19F6F2" w14:textId="77777777" w:rsidR="004D58AD" w:rsidRPr="00300671" w:rsidRDefault="004D58AD" w:rsidP="00EC4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35237217" w14:textId="77777777" w:rsidR="004D58AD" w:rsidRPr="00300671" w:rsidRDefault="004D58AD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00671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บุคคลที่เกี่ยวข้องกันกับกรรมการท่านหนึ่ง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3A332DF8" w:rsidR="0088179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</w:t>
      </w:r>
      <w:r w:rsidR="0066656A">
        <w:rPr>
          <w:rFonts w:ascii="Angsana New" w:hAnsi="Angsana New" w:hint="cs"/>
          <w:sz w:val="26"/>
          <w:szCs w:val="26"/>
          <w:cs/>
        </w:rPr>
        <w:t>และบุคคล</w:t>
      </w:r>
      <w:r w:rsidRPr="00E97C60">
        <w:rPr>
          <w:rFonts w:ascii="Angsana New" w:hAnsi="Angsana New" w:hint="cs"/>
          <w:sz w:val="26"/>
          <w:szCs w:val="26"/>
          <w:cs/>
        </w:rPr>
        <w:t>ที่เกี่ยวข้องกันอธิบายได้ดังต่อไปนี้</w:t>
      </w:r>
    </w:p>
    <w:p w14:paraId="2D123361" w14:textId="77777777" w:rsidR="004D58AD" w:rsidRDefault="004D58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4D58AD" w:rsidRPr="004D58AD" w14:paraId="16B82369" w14:textId="77777777" w:rsidTr="00EC4A89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585C" w14:textId="77777777" w:rsidR="004D58AD" w:rsidRPr="004D58AD" w:rsidRDefault="004D58AD" w:rsidP="00EC4A8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D58AD">
              <w:rPr>
                <w:rFonts w:ascii="Angsana New" w:eastAsia="Batang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9B58562" w14:textId="77777777" w:rsidR="004D58AD" w:rsidRPr="004D58AD" w:rsidRDefault="004D58AD" w:rsidP="00EC4A89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AD0C7" w14:textId="77777777" w:rsidR="004D58AD" w:rsidRPr="004D58AD" w:rsidRDefault="004D58AD" w:rsidP="00EC4A89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4D58A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D58AD" w:rsidRPr="004D58AD" w14:paraId="06D974B1" w14:textId="77777777" w:rsidTr="00EC4A89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20B4" w14:textId="77777777" w:rsidR="004D58AD" w:rsidRPr="004D58AD" w:rsidRDefault="004D58AD" w:rsidP="00EC4A89">
            <w:pPr>
              <w:spacing w:line="360" w:lineRule="auto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450" w:type="dxa"/>
          </w:tcPr>
          <w:p w14:paraId="117A5DA7" w14:textId="77777777" w:rsidR="004D58AD" w:rsidRPr="004D58AD" w:rsidRDefault="004D58AD" w:rsidP="00EC4A89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highlight w:val="yellow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955B" w14:textId="77777777" w:rsidR="004D58AD" w:rsidRPr="004D58AD" w:rsidRDefault="004D58AD" w:rsidP="00EC4A89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highlight w:val="yellow"/>
                <w:cs/>
                <w:lang w:eastAsia="en-US"/>
              </w:rPr>
            </w:pPr>
          </w:p>
        </w:tc>
      </w:tr>
      <w:tr w:rsidR="004D58AD" w:rsidRPr="004D58AD" w14:paraId="48B70C86" w14:textId="77777777" w:rsidTr="00EC4A89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595B" w14:textId="77777777" w:rsidR="004D58AD" w:rsidRPr="0079731A" w:rsidRDefault="004D58AD" w:rsidP="00EC4A8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450" w:type="dxa"/>
          </w:tcPr>
          <w:p w14:paraId="4196D498" w14:textId="77777777" w:rsidR="004D58AD" w:rsidRPr="0079731A" w:rsidRDefault="004D58AD" w:rsidP="00EC4A89">
            <w:pPr>
              <w:pStyle w:val="a4"/>
              <w:spacing w:line="240" w:lineRule="atLeast"/>
              <w:ind w:right="-10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6B192" w14:textId="77777777" w:rsidR="004D58AD" w:rsidRPr="0079731A" w:rsidRDefault="004D58AD" w:rsidP="00EC4A89">
            <w:pPr>
              <w:pStyle w:val="a4"/>
              <w:spacing w:line="240" w:lineRule="atLeast"/>
              <w:ind w:right="-10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7973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ตามที่ตกลงร่วมกัน</w:t>
            </w:r>
          </w:p>
        </w:tc>
      </w:tr>
      <w:tr w:rsidR="004D58AD" w:rsidRPr="004D58AD" w14:paraId="41816D44" w14:textId="77777777" w:rsidTr="00EC4A89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4C65" w14:textId="77777777" w:rsidR="004D58AD" w:rsidRPr="0079731A" w:rsidRDefault="004D58AD" w:rsidP="00EC4A8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09477EC2" w14:textId="77777777" w:rsidR="004D58AD" w:rsidRPr="0079731A" w:rsidRDefault="004D58AD" w:rsidP="00EC4A8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9792" w14:textId="77777777" w:rsidR="004D58AD" w:rsidRPr="0079731A" w:rsidRDefault="004D58AD" w:rsidP="00EC4A8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31A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4D58AD" w:rsidRPr="00E97C60" w14:paraId="7A853864" w14:textId="77777777" w:rsidTr="00EC4A89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B082" w14:textId="77777777" w:rsidR="004D58AD" w:rsidRPr="0079731A" w:rsidRDefault="004D58AD" w:rsidP="00EC4A8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450" w:type="dxa"/>
          </w:tcPr>
          <w:p w14:paraId="2F0526CC" w14:textId="77777777" w:rsidR="004D58AD" w:rsidRPr="0079731A" w:rsidRDefault="004D58AD" w:rsidP="00EC4A8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2318" w14:textId="45D7096D" w:rsidR="004D58AD" w:rsidRPr="0079731A" w:rsidRDefault="004D58AD" w:rsidP="00EC4A8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79731A">
              <w:rPr>
                <w:rFonts w:ascii="Angsana New" w:hAnsi="Angsana New" w:cs="Angsana New"/>
                <w:sz w:val="26"/>
                <w:szCs w:val="26"/>
                <w:cs/>
              </w:rPr>
              <w:t>อัตร</w:t>
            </w:r>
            <w:r w:rsidRPr="0079731A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79731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เงินกู้ยืมร้อยละ </w:t>
            </w:r>
            <w:r w:rsidR="00EE2896" w:rsidRPr="0079731A">
              <w:rPr>
                <w:rFonts w:ascii="Angsana New" w:hAnsi="Angsana New" w:cs="Angsana New"/>
                <w:sz w:val="26"/>
                <w:szCs w:val="26"/>
              </w:rPr>
              <w:t>3.5</w:t>
            </w:r>
            <w:r w:rsidRPr="007973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973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 </w:t>
            </w:r>
            <w:r w:rsidRPr="0079731A">
              <w:rPr>
                <w:rFonts w:ascii="Angsana New" w:hAnsi="Angsana New" w:cs="Angsana New"/>
                <w:sz w:val="26"/>
                <w:szCs w:val="26"/>
              </w:rPr>
              <w:t>4.0</w:t>
            </w:r>
            <w:r w:rsidRPr="007973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2AB5129" w14:textId="66C5EADB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</w:t>
      </w:r>
      <w:r w:rsidR="00D57B7D" w:rsidRPr="00E97C60">
        <w:rPr>
          <w:rFonts w:ascii="Angsana New" w:hAnsi="Angsana New" w:hint="cs"/>
          <w:sz w:val="26"/>
          <w:szCs w:val="26"/>
          <w:cs/>
        </w:rPr>
        <w:t>มีกับ</w:t>
      </w:r>
      <w:r w:rsidR="00D57B7D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B06C63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B06C63">
        <w:rPr>
          <w:rFonts w:ascii="Angsana New" w:hAnsi="Angsana New"/>
          <w:sz w:val="26"/>
          <w:szCs w:val="26"/>
        </w:rPr>
        <w:t>0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900F9">
        <w:rPr>
          <w:rFonts w:ascii="Angsana New" w:hAnsi="Angsana New" w:hint="cs"/>
          <w:sz w:val="26"/>
          <w:szCs w:val="26"/>
          <w:cs/>
        </w:rPr>
        <w:t>ม</w:t>
      </w:r>
      <w:r w:rsidR="00B06C63">
        <w:rPr>
          <w:rFonts w:ascii="Angsana New" w:hAnsi="Angsana New" w:hint="cs"/>
          <w:sz w:val="26"/>
          <w:szCs w:val="26"/>
          <w:cs/>
        </w:rPr>
        <w:t>ิถุนายน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4D58AD">
        <w:rPr>
          <w:rFonts w:ascii="Angsana New" w:hAnsi="Angsana New"/>
          <w:sz w:val="26"/>
          <w:szCs w:val="26"/>
        </w:rPr>
        <w:t>9</w:t>
      </w:r>
      <w:r w:rsidR="00D900F9">
        <w:rPr>
          <w:rFonts w:ascii="Angsana New" w:hAnsi="Angsana New"/>
          <w:sz w:val="26"/>
          <w:szCs w:val="26"/>
        </w:rPr>
        <w:t xml:space="preserve">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4D58AD">
        <w:rPr>
          <w:rFonts w:ascii="Angsana New" w:hAnsi="Angsana New"/>
          <w:sz w:val="26"/>
          <w:szCs w:val="26"/>
        </w:rPr>
        <w:t>8</w:t>
      </w:r>
      <w:r w:rsidR="00300671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DC2F71" w:rsidRPr="00E97C60" w14:paraId="5BD70CDB" w14:textId="77777777" w:rsidTr="0079731A">
        <w:tc>
          <w:tcPr>
            <w:tcW w:w="3960" w:type="dxa"/>
          </w:tcPr>
          <w:p w14:paraId="1A6AB183" w14:textId="77777777" w:rsidR="00DC2F71" w:rsidRPr="00E97C60" w:rsidRDefault="00DC2F7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8645329" w14:textId="453C38FC" w:rsidR="00DC2F71" w:rsidRPr="00E97C60" w:rsidRDefault="00DC2F71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2F71" w:rsidRPr="00E97C60" w14:paraId="3C71544C" w14:textId="77777777" w:rsidTr="0079731A">
        <w:tc>
          <w:tcPr>
            <w:tcW w:w="3960" w:type="dxa"/>
          </w:tcPr>
          <w:p w14:paraId="07B5698B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59EB8BC" w14:textId="1601D53A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21E9D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1142236" w14:textId="5F5DC99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DC2F71" w:rsidRPr="00E97C60" w14:paraId="72CB44D4" w14:textId="77777777" w:rsidTr="0079731A">
        <w:tc>
          <w:tcPr>
            <w:tcW w:w="3960" w:type="dxa"/>
          </w:tcPr>
          <w:p w14:paraId="432E4F4A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A4AF09" w14:textId="2C0B968D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62DBCE59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588239F" w14:textId="539B59E4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bookmarkEnd w:id="0"/>
      <w:tr w:rsidR="00DC2F71" w:rsidRPr="00E97C60" w14:paraId="04A9BF18" w14:textId="77777777" w:rsidTr="0079731A">
        <w:tc>
          <w:tcPr>
            <w:tcW w:w="3960" w:type="dxa"/>
          </w:tcPr>
          <w:p w14:paraId="2EDEFDC0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64576D4E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D58A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408251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42461C9A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D58A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EE4CBD6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659CB984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D58A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53C16212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D58A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D58AD" w:rsidRPr="00E97C60" w14:paraId="780E8AF0" w14:textId="77777777" w:rsidTr="0079731A">
        <w:tc>
          <w:tcPr>
            <w:tcW w:w="3960" w:type="dxa"/>
          </w:tcPr>
          <w:p w14:paraId="424B2A3D" w14:textId="2CD2725A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A032D0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CA2870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7E001E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D757EA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547DC1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693578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352D10" w14:textId="77777777" w:rsidR="004D58AD" w:rsidRPr="00E97C60" w:rsidRDefault="004D58AD" w:rsidP="004D5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896" w:rsidRPr="00E97C60" w14:paraId="11F90621" w14:textId="77777777" w:rsidTr="00D57B7D">
        <w:tc>
          <w:tcPr>
            <w:tcW w:w="3960" w:type="dxa"/>
          </w:tcPr>
          <w:p w14:paraId="640788AB" w14:textId="2079C03D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5AB">
              <w:rPr>
                <w:rFonts w:ascii="Angsana New" w:hAnsi="Angsana New"/>
                <w:sz w:val="26"/>
                <w:szCs w:val="26"/>
                <w:cs/>
              </w:rPr>
              <w:t>บริษัท โฮมเมด (ไทย)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12E556" w14:textId="27EDE579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F4C638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65321B" w14:textId="0DE1A1C0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3FEE88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AE9E23" w14:textId="1676B29E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70" w:type="dxa"/>
          </w:tcPr>
          <w:p w14:paraId="61F59089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B6C039" w14:textId="231C96CE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E2896" w:rsidRPr="00E97C60" w14:paraId="3CD6535C" w14:textId="77777777" w:rsidTr="00D57B7D">
        <w:tc>
          <w:tcPr>
            <w:tcW w:w="3960" w:type="dxa"/>
          </w:tcPr>
          <w:p w14:paraId="3941E0B3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560C58" w14:textId="6717C120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24533B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99A7F1" w14:textId="2386026C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CBA84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1C3E6F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3F20F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B9D2BC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896" w:rsidRPr="00E97C60" w14:paraId="78420FF0" w14:textId="77777777" w:rsidTr="004D58AD">
        <w:tc>
          <w:tcPr>
            <w:tcW w:w="3960" w:type="dxa"/>
          </w:tcPr>
          <w:p w14:paraId="7F14BFE6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896" w:rsidRPr="00E97C60" w14:paraId="33C425C3" w14:textId="77777777" w:rsidTr="00EE2896">
        <w:tc>
          <w:tcPr>
            <w:tcW w:w="3960" w:type="dxa"/>
          </w:tcPr>
          <w:p w14:paraId="371465B8" w14:textId="60EEFBB0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8F16DE" w14:textId="49B2043C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06D0004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A66A3B" w14:textId="783ECC2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2,005</w:t>
            </w:r>
          </w:p>
        </w:tc>
        <w:tc>
          <w:tcPr>
            <w:tcW w:w="270" w:type="dxa"/>
          </w:tcPr>
          <w:p w14:paraId="5B460591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064FE" w14:textId="2AC69D8A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798</w:t>
            </w:r>
          </w:p>
        </w:tc>
        <w:tc>
          <w:tcPr>
            <w:tcW w:w="270" w:type="dxa"/>
          </w:tcPr>
          <w:p w14:paraId="2F3F2B88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75D048" w14:textId="0B425CDF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2,005</w:t>
            </w:r>
          </w:p>
        </w:tc>
      </w:tr>
    </w:tbl>
    <w:p w14:paraId="75DFBC13" w14:textId="77777777" w:rsidR="00EE2896" w:rsidRDefault="00EE2896">
      <w: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79731A" w:rsidRPr="00E97C60" w14:paraId="2DBC8A6F" w14:textId="77777777" w:rsidTr="00841C94">
        <w:tc>
          <w:tcPr>
            <w:tcW w:w="3960" w:type="dxa"/>
          </w:tcPr>
          <w:p w14:paraId="6CD28AC8" w14:textId="77777777" w:rsidR="0079731A" w:rsidRPr="00E97C60" w:rsidRDefault="0079731A" w:rsidP="0084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422FFCF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731A" w:rsidRPr="00E97C60" w14:paraId="3DE8F5C9" w14:textId="77777777" w:rsidTr="00841C94">
        <w:tc>
          <w:tcPr>
            <w:tcW w:w="3960" w:type="dxa"/>
          </w:tcPr>
          <w:p w14:paraId="35177CD2" w14:textId="77777777" w:rsidR="0079731A" w:rsidRPr="00E97C60" w:rsidRDefault="0079731A" w:rsidP="0084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11C5C7A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14AC82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C2AB830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9731A" w:rsidRPr="00E97C60" w14:paraId="1E0CBE5E" w14:textId="77777777" w:rsidTr="00841C94">
        <w:tc>
          <w:tcPr>
            <w:tcW w:w="3960" w:type="dxa"/>
          </w:tcPr>
          <w:p w14:paraId="2D29ECAC" w14:textId="77777777" w:rsidR="0079731A" w:rsidRPr="00E97C60" w:rsidRDefault="0079731A" w:rsidP="0084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C69555B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FC59DA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F0FD935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9731A" w:rsidRPr="00E97C60" w14:paraId="539A5642" w14:textId="77777777" w:rsidTr="000176CA">
        <w:tc>
          <w:tcPr>
            <w:tcW w:w="3960" w:type="dxa"/>
          </w:tcPr>
          <w:p w14:paraId="69EFD637" w14:textId="77777777" w:rsidR="0079731A" w:rsidRPr="00E97C60" w:rsidRDefault="0079731A" w:rsidP="0084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F9F36B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FFC17E0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2CDB93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4F038CC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BFABE6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25C77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1206C4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9731A" w:rsidRPr="00E97C60" w14:paraId="05B3799D" w14:textId="77777777" w:rsidTr="000176CA">
        <w:tc>
          <w:tcPr>
            <w:tcW w:w="3960" w:type="dxa"/>
          </w:tcPr>
          <w:p w14:paraId="21C0E426" w14:textId="18BD0AEC" w:rsidR="0079731A" w:rsidRPr="00E97C60" w:rsidRDefault="0079731A" w:rsidP="0079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7335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FD3E12" w14:textId="77777777" w:rsidR="0079731A" w:rsidRPr="0079731A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3488D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43278E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166BA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DEB607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9F6D2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7EACAF" w14:textId="77777777" w:rsidR="0079731A" w:rsidRPr="00E97C60" w:rsidRDefault="0079731A" w:rsidP="00841C9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2896" w:rsidRPr="00E97C60" w14:paraId="2567BF0A" w14:textId="77777777" w:rsidTr="00D57B7D">
        <w:tc>
          <w:tcPr>
            <w:tcW w:w="3960" w:type="dxa"/>
          </w:tcPr>
          <w:p w14:paraId="64F3ACD7" w14:textId="320756AB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ยช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260" w:type="dxa"/>
          </w:tcPr>
          <w:p w14:paraId="733AAC5D" w14:textId="007B9E9D" w:rsidR="00EE2896" w:rsidRPr="0079731A" w:rsidRDefault="0071468D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20</w:t>
            </w:r>
            <w:r w:rsidR="0090372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CF35A15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D3997F" w14:textId="1440CBD9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B443A6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941F15" w14:textId="5867FA46" w:rsidR="00EE2896" w:rsidRPr="0079731A" w:rsidRDefault="0071468D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</w:tcPr>
          <w:p w14:paraId="4979320F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824396" w14:textId="6FF9DA36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E2896" w:rsidRPr="00E97C60" w14:paraId="57E56C09" w14:textId="77777777" w:rsidTr="00D57B7D">
        <w:tc>
          <w:tcPr>
            <w:tcW w:w="3960" w:type="dxa"/>
          </w:tcPr>
          <w:p w14:paraId="17EFB811" w14:textId="5E94AFDE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753206" w14:textId="69CF5F4F" w:rsidR="00EE2896" w:rsidRPr="0079731A" w:rsidRDefault="0071468D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450D05D1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A50383" w14:textId="14D90373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884713D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F8F0ED" w14:textId="3C589DAC" w:rsidR="00EE2896" w:rsidRPr="0079731A" w:rsidRDefault="0071468D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083F7DAE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C53DED" w14:textId="5F352C99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E2896" w:rsidRPr="00E97C60" w14:paraId="30B20351" w14:textId="77777777" w:rsidTr="00D57B7D">
        <w:tc>
          <w:tcPr>
            <w:tcW w:w="3960" w:type="dxa"/>
          </w:tcPr>
          <w:p w14:paraId="74B0CAC2" w14:textId="092BB803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5F7B20" w14:textId="5D58A1BF" w:rsidR="00EE2896" w:rsidRPr="0079731A" w:rsidRDefault="0071468D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25</w:t>
            </w:r>
            <w:r w:rsidR="0090372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3033DD7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6811F5" w14:textId="64660E6B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985CE53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493CC4" w14:textId="382393D4" w:rsidR="00EE2896" w:rsidRPr="0079731A" w:rsidRDefault="0071468D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270" w:type="dxa"/>
          </w:tcPr>
          <w:p w14:paraId="1DACF35D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00E731" w14:textId="15FCC17A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E2896" w:rsidRPr="00E97C60" w14:paraId="2609B0EC" w14:textId="77777777" w:rsidTr="00D57B7D">
        <w:tc>
          <w:tcPr>
            <w:tcW w:w="3960" w:type="dxa"/>
            <w:vAlign w:val="center"/>
          </w:tcPr>
          <w:p w14:paraId="5225DAB8" w14:textId="77777777" w:rsidR="00EE2896" w:rsidRPr="00412BF3" w:rsidRDefault="00EE2896" w:rsidP="00412BF3">
            <w:pPr>
              <w:spacing w:line="36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44B10B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1348B190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D0AE7D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6EC2CEB1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8061F9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523B6918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3B9D2D" w14:textId="77777777" w:rsidR="00EE2896" w:rsidRPr="00412BF3" w:rsidRDefault="00EE2896" w:rsidP="00412BF3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EE2896" w:rsidRPr="00E97C60" w14:paraId="6E8E5C3A" w14:textId="77777777" w:rsidTr="004D58AD">
        <w:tc>
          <w:tcPr>
            <w:tcW w:w="3960" w:type="dxa"/>
            <w:vAlign w:val="center"/>
          </w:tcPr>
          <w:p w14:paraId="32EDCD93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EE2896" w:rsidRPr="0015324C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082F5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896" w:rsidRPr="00E97C60" w14:paraId="4B3813E0" w14:textId="77777777" w:rsidTr="004D58AD">
        <w:tc>
          <w:tcPr>
            <w:tcW w:w="3960" w:type="dxa"/>
          </w:tcPr>
          <w:p w14:paraId="667504FE" w14:textId="5D07D5D4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416A9A45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2,</w:t>
            </w:r>
            <w:r w:rsidR="005C3CD5" w:rsidRPr="0079731A">
              <w:rPr>
                <w:rFonts w:ascii="Angsana New" w:hAnsi="Angsana New" w:hint="cs"/>
                <w:sz w:val="26"/>
                <w:szCs w:val="26"/>
                <w:cs/>
              </w:rPr>
              <w:t>748</w:t>
            </w:r>
          </w:p>
        </w:tc>
        <w:tc>
          <w:tcPr>
            <w:tcW w:w="270" w:type="dxa"/>
          </w:tcPr>
          <w:p w14:paraId="62841221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B86628" w14:textId="56BE1BE1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2,829</w:t>
            </w:r>
          </w:p>
        </w:tc>
        <w:tc>
          <w:tcPr>
            <w:tcW w:w="270" w:type="dxa"/>
          </w:tcPr>
          <w:p w14:paraId="60341B7E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0FA07E" w14:textId="471D0BDA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5,</w:t>
            </w:r>
            <w:r w:rsidR="005C3CD5" w:rsidRPr="0079731A">
              <w:rPr>
                <w:rFonts w:ascii="Angsana New" w:hAnsi="Angsana New" w:hint="cs"/>
                <w:sz w:val="26"/>
                <w:szCs w:val="26"/>
                <w:cs/>
              </w:rPr>
              <w:t>496</w:t>
            </w:r>
          </w:p>
        </w:tc>
        <w:tc>
          <w:tcPr>
            <w:tcW w:w="270" w:type="dxa"/>
          </w:tcPr>
          <w:p w14:paraId="548CD4F1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21338" w14:textId="5741F1A6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5,364</w:t>
            </w:r>
          </w:p>
        </w:tc>
      </w:tr>
      <w:tr w:rsidR="00EE2896" w:rsidRPr="00E97C60" w14:paraId="1EF225B7" w14:textId="77777777" w:rsidTr="004D58AD">
        <w:tc>
          <w:tcPr>
            <w:tcW w:w="3960" w:type="dxa"/>
          </w:tcPr>
          <w:p w14:paraId="415F4B9F" w14:textId="1EC8E10C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E4E508" w14:textId="766BA03E" w:rsidR="00EE2896" w:rsidRPr="0079731A" w:rsidRDefault="005C3CD5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270" w:type="dxa"/>
          </w:tcPr>
          <w:p w14:paraId="0B334EAF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5E3CE8" w14:textId="01919F3D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1C536600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CE00C" w14:textId="4B21E4D2" w:rsidR="00EE2896" w:rsidRPr="0079731A" w:rsidRDefault="005C3CD5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 w:hint="cs"/>
                <w:sz w:val="26"/>
                <w:szCs w:val="26"/>
                <w:cs/>
              </w:rPr>
              <w:t>132</w:t>
            </w:r>
          </w:p>
        </w:tc>
        <w:tc>
          <w:tcPr>
            <w:tcW w:w="270" w:type="dxa"/>
          </w:tcPr>
          <w:p w14:paraId="3FAC023A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1360B93E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EE2896" w:rsidRPr="00E97C60" w14:paraId="1F013BE9" w14:textId="77777777" w:rsidTr="004D58AD">
        <w:tc>
          <w:tcPr>
            <w:tcW w:w="3960" w:type="dxa"/>
          </w:tcPr>
          <w:p w14:paraId="4A9D97D9" w14:textId="77777777" w:rsidR="00EE2896" w:rsidRPr="00E97C60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D74CC8" w14:textId="0B85C018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2,</w:t>
            </w:r>
            <w:r w:rsidR="005C3CD5" w:rsidRPr="0079731A">
              <w:rPr>
                <w:rFonts w:ascii="Angsana New" w:hAnsi="Angsana New" w:hint="cs"/>
                <w:sz w:val="26"/>
                <w:szCs w:val="26"/>
                <w:cs/>
              </w:rPr>
              <w:t>814</w:t>
            </w:r>
          </w:p>
        </w:tc>
        <w:tc>
          <w:tcPr>
            <w:tcW w:w="270" w:type="dxa"/>
          </w:tcPr>
          <w:p w14:paraId="50A94C2D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C4B0B" w14:textId="1018C0FC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2,953</w:t>
            </w:r>
          </w:p>
        </w:tc>
        <w:tc>
          <w:tcPr>
            <w:tcW w:w="270" w:type="dxa"/>
          </w:tcPr>
          <w:p w14:paraId="63379FAA" w14:textId="77777777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03CB3422" w:rsidR="00EE2896" w:rsidRPr="0079731A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731A">
              <w:rPr>
                <w:rFonts w:ascii="Angsana New" w:hAnsi="Angsana New"/>
                <w:sz w:val="26"/>
                <w:szCs w:val="26"/>
              </w:rPr>
              <w:t>5,62</w:t>
            </w:r>
            <w:r w:rsidR="005C3CD5" w:rsidRPr="0079731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41BB4E62" w14:textId="77777777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5FEA8EA4" w:rsidR="00EE2896" w:rsidRPr="00F26745" w:rsidRDefault="00EE2896" w:rsidP="00EE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5,624</w:t>
            </w:r>
          </w:p>
        </w:tc>
      </w:tr>
    </w:tbl>
    <w:p w14:paraId="043D8DA4" w14:textId="77777777" w:rsidR="0040580D" w:rsidRDefault="0040580D" w:rsidP="00D5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70B173B" w14:textId="3C7678F3" w:rsidR="0031450B" w:rsidRPr="00412BF3" w:rsidRDefault="00662872" w:rsidP="00D5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DC2F71">
        <w:rPr>
          <w:rFonts w:ascii="Angsana New" w:hAnsi="Angsana New"/>
          <w:sz w:val="26"/>
          <w:szCs w:val="26"/>
        </w:rPr>
        <w:t>0</w:t>
      </w:r>
      <w:r w:rsidR="007E1EC9">
        <w:rPr>
          <w:rFonts w:ascii="Angsana New" w:hAnsi="Angsana New"/>
          <w:sz w:val="26"/>
          <w:szCs w:val="26"/>
        </w:rPr>
        <w:t xml:space="preserve"> </w:t>
      </w:r>
      <w:r w:rsidR="00DC2F71">
        <w:rPr>
          <w:rFonts w:ascii="Angsana New" w:hAnsi="Angsana New" w:hint="cs"/>
          <w:sz w:val="26"/>
          <w:szCs w:val="26"/>
          <w:cs/>
        </w:rPr>
        <w:t>มิถุนายน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D57B7D">
        <w:rPr>
          <w:rFonts w:ascii="Angsana New" w:hAnsi="Angsana New"/>
          <w:sz w:val="26"/>
          <w:szCs w:val="26"/>
        </w:rPr>
        <w:t>9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D57B7D">
        <w:rPr>
          <w:rFonts w:ascii="Angsana New" w:hAnsi="Angsana New"/>
          <w:sz w:val="26"/>
          <w:szCs w:val="26"/>
        </w:rPr>
        <w:t>8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</w:t>
      </w:r>
      <w:r w:rsidR="00D57B7D">
        <w:rPr>
          <w:rFonts w:ascii="Angsana New" w:hAnsi="Angsana New" w:hint="cs"/>
          <w:sz w:val="26"/>
          <w:szCs w:val="26"/>
          <w:cs/>
        </w:rPr>
        <w:t>กับบุคคลและ</w:t>
      </w:r>
      <w:r w:rsidR="00D57B7D"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กิจการที่เกี่ยวข้องกันได้แสดงเป็นรายการแยกต่างหากใน</w:t>
      </w:r>
      <w:r w:rsidR="007E273E">
        <w:rPr>
          <w:rFonts w:ascii="Angsana New" w:hAnsi="Angsana New"/>
          <w:sz w:val="26"/>
          <w:szCs w:val="26"/>
        </w:rPr>
        <w:t xml:space="preserve">   </w:t>
      </w:r>
      <w:r w:rsidR="00D57B7D" w:rsidRPr="00E97C60">
        <w:rPr>
          <w:rFonts w:ascii="Angsana New" w:hAnsi="Angsana New" w:hint="cs"/>
          <w:sz w:val="26"/>
          <w:szCs w:val="26"/>
          <w:cs/>
        </w:rPr>
        <w:t>งบฐานะการเงิน</w:t>
      </w:r>
      <w:r w:rsidR="00D57B7D">
        <w:rPr>
          <w:rFonts w:ascii="Angsana New" w:hAnsi="Angsana New"/>
          <w:sz w:val="26"/>
          <w:szCs w:val="26"/>
        </w:rPr>
        <w:t xml:space="preserve"> </w:t>
      </w:r>
      <w:r w:rsidR="00D57B7D" w:rsidRPr="00E97C60">
        <w:rPr>
          <w:rFonts w:ascii="Angsana New" w:hAnsi="Angsana New" w:hint="cs"/>
          <w:sz w:val="26"/>
          <w:szCs w:val="26"/>
          <w:cs/>
        </w:rPr>
        <w:t>ซึ่งมีรายละเอียดดังนี้</w:t>
      </w: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40580D" w:rsidRPr="00E97C60" w14:paraId="01C99CC5" w14:textId="77777777" w:rsidTr="00EC4A89">
        <w:trPr>
          <w:trHeight w:val="20"/>
          <w:tblHeader/>
        </w:trPr>
        <w:tc>
          <w:tcPr>
            <w:tcW w:w="6725" w:type="dxa"/>
          </w:tcPr>
          <w:p w14:paraId="6069A4A1" w14:textId="77777777" w:rsidR="0040580D" w:rsidRPr="00E97C60" w:rsidRDefault="0040580D" w:rsidP="00EC4A89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4FDD8F27" w14:textId="77777777" w:rsidR="0040580D" w:rsidRPr="00E97C60" w:rsidRDefault="0040580D" w:rsidP="00EC4A89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0580D" w:rsidRPr="00E97C60" w14:paraId="66136C94" w14:textId="77777777" w:rsidTr="00EC4A89">
        <w:trPr>
          <w:trHeight w:val="20"/>
          <w:tblHeader/>
        </w:trPr>
        <w:tc>
          <w:tcPr>
            <w:tcW w:w="6725" w:type="dxa"/>
          </w:tcPr>
          <w:p w14:paraId="2E8FDDA0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0361579" w14:textId="2D90F4A3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15E2A557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2EDC10A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0580D" w:rsidRPr="00E97C60" w14:paraId="5471D8A7" w14:textId="77777777" w:rsidTr="00EC4A89">
        <w:trPr>
          <w:trHeight w:val="20"/>
          <w:tblHeader/>
        </w:trPr>
        <w:tc>
          <w:tcPr>
            <w:tcW w:w="6725" w:type="dxa"/>
          </w:tcPr>
          <w:p w14:paraId="7625D5AC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3" w:type="dxa"/>
          </w:tcPr>
          <w:p w14:paraId="2483127C" w14:textId="77777777" w:rsidR="0040580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68E135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9949700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80D" w:rsidRPr="00E97C60" w14:paraId="422208B2" w14:textId="77777777" w:rsidTr="00EC4A89">
        <w:trPr>
          <w:trHeight w:val="20"/>
          <w:tblHeader/>
        </w:trPr>
        <w:tc>
          <w:tcPr>
            <w:tcW w:w="6725" w:type="dxa"/>
          </w:tcPr>
          <w:p w14:paraId="2E917009" w14:textId="77777777" w:rsidR="0040580D" w:rsidRPr="007F5113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511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7F5113">
              <w:rPr>
                <w:rFonts w:ascii="Angsana New" w:hAnsi="Angsana New"/>
                <w:sz w:val="26"/>
                <w:szCs w:val="26"/>
              </w:rPr>
              <w:t>(</w:t>
            </w:r>
            <w:r w:rsidRPr="007F511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7F5113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7F51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1C83DC4B" w14:textId="77777777" w:rsidR="0040580D" w:rsidRPr="007F5113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1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A6E69E" w14:textId="77777777" w:rsidR="0040580D" w:rsidRPr="007F5113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62E9E5CE" w14:textId="77777777" w:rsidR="0040580D" w:rsidRPr="007F5113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113">
              <w:rPr>
                <w:rFonts w:ascii="Angsana New" w:hAnsi="Angsana New"/>
                <w:sz w:val="26"/>
                <w:szCs w:val="26"/>
              </w:rPr>
              <w:t>570</w:t>
            </w:r>
          </w:p>
        </w:tc>
      </w:tr>
      <w:tr w:rsidR="0040580D" w:rsidRPr="00E97C60" w14:paraId="5452896E" w14:textId="77777777" w:rsidTr="00EC4A89">
        <w:trPr>
          <w:trHeight w:val="20"/>
          <w:tblHeader/>
        </w:trPr>
        <w:tc>
          <w:tcPr>
            <w:tcW w:w="6725" w:type="dxa"/>
          </w:tcPr>
          <w:p w14:paraId="2EB46DFB" w14:textId="77777777" w:rsidR="0040580D" w:rsidRPr="00412BF3" w:rsidRDefault="0040580D" w:rsidP="00EC4A89">
            <w:pPr>
              <w:spacing w:line="36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5AEBFD70" w14:textId="77777777" w:rsidR="0040580D" w:rsidRPr="00412BF3" w:rsidRDefault="0040580D" w:rsidP="00EC4A89">
            <w:pPr>
              <w:spacing w:line="36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</w:tcPr>
          <w:p w14:paraId="2A66A7ED" w14:textId="77777777" w:rsidR="0040580D" w:rsidRPr="00412BF3" w:rsidRDefault="0040580D" w:rsidP="00EC4A89">
            <w:pPr>
              <w:spacing w:line="36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3F44FAB3" w14:textId="77777777" w:rsidR="0040580D" w:rsidRPr="00412BF3" w:rsidRDefault="0040580D" w:rsidP="00EC4A89">
            <w:pPr>
              <w:spacing w:line="36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40580D" w:rsidRPr="00E97C60" w14:paraId="58AA1E1E" w14:textId="77777777" w:rsidTr="00EC4A89">
        <w:trPr>
          <w:trHeight w:val="20"/>
        </w:trPr>
        <w:tc>
          <w:tcPr>
            <w:tcW w:w="6725" w:type="dxa"/>
          </w:tcPr>
          <w:p w14:paraId="7D6F2A15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</w:tcPr>
          <w:p w14:paraId="2CAE61C3" w14:textId="77777777" w:rsidR="0040580D" w:rsidRPr="0040580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8E952AD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1592B5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80D" w:rsidRPr="00E97C60" w14:paraId="741D6D9A" w14:textId="77777777" w:rsidTr="00EC4A89">
        <w:trPr>
          <w:trHeight w:val="20"/>
        </w:trPr>
        <w:tc>
          <w:tcPr>
            <w:tcW w:w="6725" w:type="dxa"/>
          </w:tcPr>
          <w:p w14:paraId="1152421D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</w:tcPr>
          <w:p w14:paraId="1BBF0484" w14:textId="2DC505E6" w:rsidR="0040580D" w:rsidRPr="007F5113" w:rsidRDefault="004B1D6B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113"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236" w:type="dxa"/>
          </w:tcPr>
          <w:p w14:paraId="0A1CF55A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3FD366B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</w:tr>
      <w:tr w:rsidR="0040580D" w:rsidRPr="00E97C60" w14:paraId="1E5570A2" w14:textId="77777777" w:rsidTr="00EC4A89">
        <w:trPr>
          <w:trHeight w:val="20"/>
        </w:trPr>
        <w:tc>
          <w:tcPr>
            <w:tcW w:w="6725" w:type="dxa"/>
          </w:tcPr>
          <w:p w14:paraId="280298C5" w14:textId="77777777" w:rsidR="0040580D" w:rsidRPr="00412BF3" w:rsidRDefault="0040580D" w:rsidP="00EC4A89">
            <w:pPr>
              <w:spacing w:line="36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06AB7FBB" w14:textId="77777777" w:rsidR="0040580D" w:rsidRPr="00412BF3" w:rsidRDefault="0040580D" w:rsidP="00EC4A89">
            <w:pPr>
              <w:spacing w:line="360" w:lineRule="auto"/>
              <w:ind w:right="25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</w:tcPr>
          <w:p w14:paraId="7C4FEB51" w14:textId="77777777" w:rsidR="0040580D" w:rsidRPr="00412BF3" w:rsidRDefault="0040580D" w:rsidP="00EC4A89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21038015" w14:textId="77777777" w:rsidR="0040580D" w:rsidRPr="00412BF3" w:rsidRDefault="0040580D" w:rsidP="00EC4A89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40580D" w:rsidRPr="00E97C60" w14:paraId="589D175D" w14:textId="77777777" w:rsidTr="00BC5EFD">
        <w:trPr>
          <w:trHeight w:val="20"/>
        </w:trPr>
        <w:tc>
          <w:tcPr>
            <w:tcW w:w="6725" w:type="dxa"/>
          </w:tcPr>
          <w:p w14:paraId="4ECEC9DF" w14:textId="77777777" w:rsidR="0040580D" w:rsidRPr="00534EEC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4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23" w:type="dxa"/>
          </w:tcPr>
          <w:p w14:paraId="6E2353BD" w14:textId="77777777" w:rsidR="0040580D" w:rsidRPr="004B1D6B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</w:tcPr>
          <w:p w14:paraId="5C5070CB" w14:textId="77777777" w:rsidR="0040580D" w:rsidRPr="00E97C6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50414C2" w14:textId="77777777" w:rsidR="0040580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80D" w:rsidRPr="00E97C60" w14:paraId="11662427" w14:textId="77777777" w:rsidTr="00BC5EFD">
        <w:trPr>
          <w:trHeight w:val="20"/>
        </w:trPr>
        <w:tc>
          <w:tcPr>
            <w:tcW w:w="6725" w:type="dxa"/>
          </w:tcPr>
          <w:p w14:paraId="1D96302A" w14:textId="77777777" w:rsidR="0040580D" w:rsidRPr="00534EEC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DF529F">
              <w:rPr>
                <w:rFonts w:ascii="Angsana New" w:hAnsi="Angsana New"/>
                <w:sz w:val="26"/>
                <w:szCs w:val="26"/>
              </w:rPr>
              <w:t>(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DF529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25C28BE2" w14:textId="77777777" w:rsidR="0040580D" w:rsidRPr="007F5113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11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37D21A9" w14:textId="77777777" w:rsidR="0040580D" w:rsidRPr="007F5113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628131F3" w14:textId="77777777" w:rsidR="0040580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BC5EFD" w:rsidRPr="00E97C60" w14:paraId="55A45090" w14:textId="77777777" w:rsidTr="00BC5EFD">
        <w:trPr>
          <w:trHeight w:val="20"/>
        </w:trPr>
        <w:tc>
          <w:tcPr>
            <w:tcW w:w="6725" w:type="dxa"/>
          </w:tcPr>
          <w:p w14:paraId="1DCDE25B" w14:textId="77777777" w:rsidR="00BC5EFD" w:rsidRPr="00BC5EFD" w:rsidRDefault="00BC5EFD" w:rsidP="00BC5EFD">
            <w:pPr>
              <w:spacing w:line="36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7E718C08" w14:textId="77777777" w:rsidR="00BC5EFD" w:rsidRPr="00BC5EFD" w:rsidRDefault="00BC5EFD" w:rsidP="00BC5EFD">
            <w:pPr>
              <w:spacing w:line="360" w:lineRule="auto"/>
              <w:ind w:right="25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6" w:type="dxa"/>
          </w:tcPr>
          <w:p w14:paraId="6515F9FA" w14:textId="77777777" w:rsidR="00BC5EFD" w:rsidRPr="00BC5EFD" w:rsidRDefault="00BC5EFD" w:rsidP="00BC5EFD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1723DB64" w14:textId="77777777" w:rsidR="00BC5EFD" w:rsidRPr="00BC5EFD" w:rsidRDefault="00BC5EFD" w:rsidP="00BC5EFD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C5EFD" w:rsidRPr="00E97C60" w14:paraId="274D21EF" w14:textId="77777777" w:rsidTr="00BC5EFD">
        <w:trPr>
          <w:trHeight w:val="20"/>
        </w:trPr>
        <w:tc>
          <w:tcPr>
            <w:tcW w:w="6725" w:type="dxa"/>
          </w:tcPr>
          <w:p w14:paraId="2DD14693" w14:textId="1297B621" w:rsidR="00BC5EFD" w:rsidRPr="00BC5EFD" w:rsidRDefault="00BC5EF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5E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23" w:type="dxa"/>
          </w:tcPr>
          <w:p w14:paraId="508D4D11" w14:textId="77777777" w:rsidR="00BC5EFD" w:rsidRPr="007F5113" w:rsidRDefault="00BC5EF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D272F2" w14:textId="77777777" w:rsidR="00BC5EFD" w:rsidRPr="007F5113" w:rsidRDefault="00BC5EF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F908BBA" w14:textId="77777777" w:rsidR="00BC5EFD" w:rsidRDefault="00BC5EF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5EFD" w:rsidRPr="00E97C60" w14:paraId="3F890A3A" w14:textId="77777777" w:rsidTr="00BC5EFD">
        <w:trPr>
          <w:trHeight w:val="20"/>
        </w:trPr>
        <w:tc>
          <w:tcPr>
            <w:tcW w:w="6725" w:type="dxa"/>
          </w:tcPr>
          <w:p w14:paraId="5C8E659B" w14:textId="3958F24F" w:rsidR="00BC5EFD" w:rsidRPr="00DF529F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DF529F">
              <w:rPr>
                <w:rFonts w:ascii="Angsana New" w:hAnsi="Angsana New"/>
                <w:sz w:val="26"/>
                <w:szCs w:val="26"/>
              </w:rPr>
              <w:t>(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DF529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5DDCCCDD" w14:textId="000EB84B" w:rsidR="00BC5EFD" w:rsidRPr="007F5113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36" w:type="dxa"/>
          </w:tcPr>
          <w:p w14:paraId="7AAC2727" w14:textId="77777777" w:rsidR="00BC5EFD" w:rsidRPr="007F5113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39670073" w14:textId="6FA25366" w:rsid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11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2AE4A9C6" w14:textId="3CFAEEDC" w:rsidR="002A04BF" w:rsidRDefault="002A0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40580D" w:rsidRPr="00312F90" w14:paraId="465FDE92" w14:textId="77777777" w:rsidTr="00BC5EFD">
        <w:trPr>
          <w:trHeight w:val="252"/>
          <w:tblHeader/>
        </w:trPr>
        <w:tc>
          <w:tcPr>
            <w:tcW w:w="3610" w:type="dxa"/>
          </w:tcPr>
          <w:p w14:paraId="07D58D14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2691DD0F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312F9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12F9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DA430B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044AD87D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0580D" w:rsidRPr="00312F90" w14:paraId="10BF10B2" w14:textId="77777777" w:rsidTr="007C64EE">
        <w:trPr>
          <w:trHeight w:val="252"/>
          <w:tblHeader/>
        </w:trPr>
        <w:tc>
          <w:tcPr>
            <w:tcW w:w="3610" w:type="dxa"/>
          </w:tcPr>
          <w:p w14:paraId="66EA527D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6B823E" w14:textId="766E646A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704F87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0A7C110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2F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EA6668B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0B8B344" w14:textId="4741FCA5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8C2308F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4CCDDDB4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2F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C5EFD" w:rsidRPr="00312F90" w14:paraId="5E312B37" w14:textId="77777777" w:rsidTr="007C64EE">
        <w:trPr>
          <w:trHeight w:val="143"/>
          <w:tblHeader/>
        </w:trPr>
        <w:tc>
          <w:tcPr>
            <w:tcW w:w="3610" w:type="dxa"/>
          </w:tcPr>
          <w:p w14:paraId="223A23C7" w14:textId="77777777" w:rsidR="00BC5EFD" w:rsidRPr="00BC5EFD" w:rsidRDefault="00BC5EFD" w:rsidP="00BC5EFD">
            <w:pPr>
              <w:spacing w:line="36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7B5652" w14:textId="77777777" w:rsidR="00BC5EFD" w:rsidRPr="00BC5EFD" w:rsidRDefault="00BC5EFD" w:rsidP="00BC5EFD">
            <w:pPr>
              <w:spacing w:line="36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35AB5724" w14:textId="77777777" w:rsidR="00BC5EFD" w:rsidRPr="00BC5EFD" w:rsidRDefault="00BC5EFD" w:rsidP="00BC5EFD">
            <w:pPr>
              <w:spacing w:line="36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93AC145" w14:textId="77777777" w:rsidR="00BC5EFD" w:rsidRPr="00BC5EFD" w:rsidRDefault="00BC5EFD" w:rsidP="00BC5EFD">
            <w:pPr>
              <w:spacing w:line="36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2E152898" w14:textId="77777777" w:rsidR="00BC5EFD" w:rsidRPr="00BC5EFD" w:rsidRDefault="00BC5EFD" w:rsidP="00BC5EFD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CC30F5B" w14:textId="77777777" w:rsidR="00BC5EFD" w:rsidRPr="00BC5EFD" w:rsidRDefault="00BC5EFD" w:rsidP="00BC5EFD">
            <w:pPr>
              <w:spacing w:line="36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55" w:type="dxa"/>
          </w:tcPr>
          <w:p w14:paraId="6231027A" w14:textId="77777777" w:rsidR="00BC5EFD" w:rsidRPr="00BC5EFD" w:rsidRDefault="00BC5EFD" w:rsidP="00BC5EFD">
            <w:pPr>
              <w:spacing w:line="36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D38FC3B" w14:textId="77777777" w:rsidR="00BC5EFD" w:rsidRPr="00BC5EFD" w:rsidRDefault="00BC5EFD" w:rsidP="00BC5EFD">
            <w:pPr>
              <w:spacing w:line="36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40580D" w:rsidRPr="00312F90" w14:paraId="588EAA15" w14:textId="77777777" w:rsidTr="002A04BF">
        <w:trPr>
          <w:trHeight w:val="252"/>
        </w:trPr>
        <w:tc>
          <w:tcPr>
            <w:tcW w:w="3610" w:type="dxa"/>
          </w:tcPr>
          <w:p w14:paraId="0CF02906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4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60" w:type="dxa"/>
          </w:tcPr>
          <w:p w14:paraId="74629308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FA188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0D48930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9FEBC6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624F601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22FE4D7F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10EFBF68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80D" w:rsidRPr="00312F90" w14:paraId="5FCBC751" w14:textId="77777777" w:rsidTr="002A04BF">
        <w:trPr>
          <w:trHeight w:val="252"/>
        </w:trPr>
        <w:tc>
          <w:tcPr>
            <w:tcW w:w="3610" w:type="dxa"/>
          </w:tcPr>
          <w:p w14:paraId="741FD565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2A04BF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</w:tcPr>
          <w:p w14:paraId="044A87DE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 xml:space="preserve">3.5 </w:t>
            </w:r>
          </w:p>
        </w:tc>
        <w:tc>
          <w:tcPr>
            <w:tcW w:w="270" w:type="dxa"/>
          </w:tcPr>
          <w:p w14:paraId="3A4B1302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D2518E1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3851D2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2A7B649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23,900</w:t>
            </w:r>
          </w:p>
        </w:tc>
        <w:tc>
          <w:tcPr>
            <w:tcW w:w="255" w:type="dxa"/>
          </w:tcPr>
          <w:p w14:paraId="5708F5EB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DCF2BB0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113" w:rsidRPr="00312F90" w14:paraId="15DFDFCD" w14:textId="77777777" w:rsidTr="002A04BF">
        <w:trPr>
          <w:trHeight w:val="252"/>
        </w:trPr>
        <w:tc>
          <w:tcPr>
            <w:tcW w:w="3610" w:type="dxa"/>
          </w:tcPr>
          <w:p w14:paraId="030FB3A2" w14:textId="56994FA3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2A04BF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260" w:type="dxa"/>
          </w:tcPr>
          <w:p w14:paraId="0C6B07A0" w14:textId="5290F7CE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270" w:type="dxa"/>
          </w:tcPr>
          <w:p w14:paraId="01103A55" w14:textId="77777777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69A71A2" w14:textId="1E7F80A4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064F96" w14:textId="77777777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32815F1" w14:textId="1C76CF26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55" w:type="dxa"/>
          </w:tcPr>
          <w:p w14:paraId="13DEA056" w14:textId="77777777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EB9B84A" w14:textId="14F5A7CB" w:rsidR="007F5113" w:rsidRPr="002A04BF" w:rsidRDefault="007F5113" w:rsidP="007F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4BF" w:rsidRPr="00312F90" w14:paraId="7AA3EFCE" w14:textId="77777777" w:rsidTr="002A04BF">
        <w:trPr>
          <w:trHeight w:val="252"/>
        </w:trPr>
        <w:tc>
          <w:tcPr>
            <w:tcW w:w="3610" w:type="dxa"/>
          </w:tcPr>
          <w:p w14:paraId="0446C63F" w14:textId="1CEB290A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A3010A4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FB2E6F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F311D69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420AC0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2A35E24" w14:textId="69B6AFD2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28,900</w:t>
            </w:r>
          </w:p>
        </w:tc>
        <w:tc>
          <w:tcPr>
            <w:tcW w:w="255" w:type="dxa"/>
          </w:tcPr>
          <w:p w14:paraId="505F3E41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70E41FC6" w14:textId="427805C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4BF" w:rsidRPr="00312F90" w14:paraId="13D5C0C8" w14:textId="77777777" w:rsidTr="00BC5EFD">
        <w:trPr>
          <w:trHeight w:val="116"/>
        </w:trPr>
        <w:tc>
          <w:tcPr>
            <w:tcW w:w="6746" w:type="dxa"/>
            <w:gridSpan w:val="5"/>
          </w:tcPr>
          <w:p w14:paraId="06E05415" w14:textId="77777777" w:rsidR="002A04BF" w:rsidRPr="00412BF3" w:rsidRDefault="002A04BF" w:rsidP="00412BF3">
            <w:pPr>
              <w:spacing w:line="36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706674B" w14:textId="77777777" w:rsidR="002A04BF" w:rsidRPr="00412BF3" w:rsidRDefault="002A04BF" w:rsidP="00412BF3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55" w:type="dxa"/>
          </w:tcPr>
          <w:p w14:paraId="7BB594E4" w14:textId="77777777" w:rsidR="002A04BF" w:rsidRPr="00412BF3" w:rsidRDefault="002A04BF" w:rsidP="00412BF3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01DD735" w14:textId="77777777" w:rsidR="002A04BF" w:rsidRPr="00412BF3" w:rsidRDefault="002A04BF" w:rsidP="00412BF3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C5EFD" w:rsidRPr="00312F90" w14:paraId="5A29BEDA" w14:textId="77777777" w:rsidTr="00BC5EFD">
        <w:trPr>
          <w:trHeight w:val="116"/>
        </w:trPr>
        <w:tc>
          <w:tcPr>
            <w:tcW w:w="6746" w:type="dxa"/>
            <w:gridSpan w:val="5"/>
          </w:tcPr>
          <w:p w14:paraId="42B19BD7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</w:tcPr>
          <w:p w14:paraId="32B44EAA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4A3A9524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0" w:type="dxa"/>
          </w:tcPr>
          <w:p w14:paraId="4478678F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C5EFD" w:rsidRPr="00312F90" w14:paraId="6AB4F204" w14:textId="77777777" w:rsidTr="00BC5EFD">
        <w:trPr>
          <w:trHeight w:val="116"/>
        </w:trPr>
        <w:tc>
          <w:tcPr>
            <w:tcW w:w="6746" w:type="dxa"/>
            <w:gridSpan w:val="5"/>
          </w:tcPr>
          <w:p w14:paraId="19784EA8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</w:tcPr>
          <w:p w14:paraId="376E38AE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1A814727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0" w:type="dxa"/>
          </w:tcPr>
          <w:p w14:paraId="6C9351C5" w14:textId="77777777" w:rsidR="00BC5EFD" w:rsidRPr="00BC5EFD" w:rsidRDefault="00BC5EFD" w:rsidP="00B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04BF" w:rsidRPr="00312F90" w14:paraId="4D273CAA" w14:textId="77777777" w:rsidTr="002A04BF">
        <w:trPr>
          <w:trHeight w:val="252"/>
        </w:trPr>
        <w:tc>
          <w:tcPr>
            <w:tcW w:w="6746" w:type="dxa"/>
            <w:gridSpan w:val="5"/>
          </w:tcPr>
          <w:p w14:paraId="0A5178CD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ดอกเบี้ยค้างจ่าย</w:t>
            </w:r>
          </w:p>
        </w:tc>
        <w:tc>
          <w:tcPr>
            <w:tcW w:w="1369" w:type="dxa"/>
          </w:tcPr>
          <w:p w14:paraId="7293FE88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3298A44B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4E3AB16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04BF" w:rsidRPr="00312F90" w14:paraId="2B817D44" w14:textId="77777777" w:rsidTr="002A04BF">
        <w:trPr>
          <w:trHeight w:val="252"/>
        </w:trPr>
        <w:tc>
          <w:tcPr>
            <w:tcW w:w="6746" w:type="dxa"/>
            <w:gridSpan w:val="5"/>
          </w:tcPr>
          <w:p w14:paraId="754F1F25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2A04BF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369" w:type="dxa"/>
          </w:tcPr>
          <w:p w14:paraId="776AC307" w14:textId="2870EE41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255" w:type="dxa"/>
          </w:tcPr>
          <w:p w14:paraId="55C8D5A8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14B98073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2A04BF" w:rsidRPr="00312F90" w14:paraId="33C48FD6" w14:textId="77777777" w:rsidTr="002A04BF">
        <w:trPr>
          <w:trHeight w:val="252"/>
        </w:trPr>
        <w:tc>
          <w:tcPr>
            <w:tcW w:w="6746" w:type="dxa"/>
            <w:gridSpan w:val="5"/>
          </w:tcPr>
          <w:p w14:paraId="21AF6A1A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2A04BF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1863D76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55" w:type="dxa"/>
          </w:tcPr>
          <w:p w14:paraId="75F0C5C9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0E09BC5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4BF" w:rsidRPr="00312F90" w14:paraId="4A3B2975" w14:textId="77777777" w:rsidTr="002A04BF">
        <w:trPr>
          <w:trHeight w:val="252"/>
        </w:trPr>
        <w:tc>
          <w:tcPr>
            <w:tcW w:w="6746" w:type="dxa"/>
            <w:gridSpan w:val="5"/>
          </w:tcPr>
          <w:p w14:paraId="16CED239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7638124" w14:textId="0404CC1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4</w:t>
            </w: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>95</w:t>
            </w:r>
          </w:p>
        </w:tc>
        <w:tc>
          <w:tcPr>
            <w:tcW w:w="255" w:type="dxa"/>
          </w:tcPr>
          <w:p w14:paraId="5F5E10E7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36BB4B0E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2A04BF" w:rsidRPr="00312F90" w14:paraId="6E5181A0" w14:textId="77777777" w:rsidTr="002A04BF">
        <w:trPr>
          <w:trHeight w:val="252"/>
        </w:trPr>
        <w:tc>
          <w:tcPr>
            <w:tcW w:w="6746" w:type="dxa"/>
            <w:gridSpan w:val="5"/>
          </w:tcPr>
          <w:p w14:paraId="21AEBA56" w14:textId="2AFCDE60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 w:hint="cs"/>
                <w:sz w:val="26"/>
                <w:szCs w:val="26"/>
                <w:cs/>
              </w:rPr>
              <w:t xml:space="preserve">รวมทั้งสิ้น 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472F3275" w14:textId="6F1604A9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29,395</w:t>
            </w:r>
          </w:p>
        </w:tc>
        <w:tc>
          <w:tcPr>
            <w:tcW w:w="255" w:type="dxa"/>
          </w:tcPr>
          <w:p w14:paraId="78AF9BB3" w14:textId="77777777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03F52322" w14:textId="1ED26665" w:rsidR="002A04BF" w:rsidRPr="002A04BF" w:rsidRDefault="002A04BF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</w:tbl>
    <w:p w14:paraId="7DE49065" w14:textId="77777777" w:rsidR="00BC5EFD" w:rsidRDefault="00BC5EF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CC30C94" w14:textId="5315943B" w:rsidR="0040580D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12F90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รายการเคลื่อนไหวของเงินกู้ยืมจากบุคคลที่เกี่ยวข้องกันสำหรับงวด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312F9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312F90">
        <w:rPr>
          <w:rFonts w:ascii="Angsana New" w:hAnsi="Angsana New"/>
          <w:sz w:val="26"/>
          <w:szCs w:val="26"/>
        </w:rPr>
        <w:t>3</w:t>
      </w:r>
      <w:r w:rsidR="002A04BF">
        <w:rPr>
          <w:rFonts w:ascii="Angsana New" w:hAnsi="Angsana New"/>
          <w:sz w:val="26"/>
          <w:szCs w:val="26"/>
        </w:rPr>
        <w:t>0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มิถุนายน</w:t>
      </w:r>
      <w:r w:rsidRPr="00312F90">
        <w:rPr>
          <w:rFonts w:ascii="Angsana New" w:hAnsi="Angsana New"/>
          <w:sz w:val="26"/>
          <w:szCs w:val="26"/>
          <w:cs/>
        </w:rPr>
        <w:t xml:space="preserve"> </w:t>
      </w:r>
      <w:r w:rsidRPr="00312F90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9</w:t>
      </w:r>
      <w:r w:rsidRPr="00312F90">
        <w:rPr>
          <w:rFonts w:ascii="Angsana New" w:hAnsi="Angsana New"/>
          <w:sz w:val="26"/>
          <w:szCs w:val="26"/>
        </w:rPr>
        <w:t xml:space="preserve">  </w:t>
      </w:r>
      <w:r w:rsidRPr="00312F90">
        <w:rPr>
          <w:rFonts w:ascii="Angsana New" w:hAnsi="Angsana New"/>
          <w:sz w:val="26"/>
          <w:szCs w:val="26"/>
          <w:cs/>
        </w:rPr>
        <w:t>มีดังนี้</w:t>
      </w:r>
    </w:p>
    <w:p w14:paraId="21C66E2C" w14:textId="77777777" w:rsidR="0040580D" w:rsidRPr="00312F90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bidi="ar-SA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40580D" w:rsidRPr="00312F90" w14:paraId="41D8D94F" w14:textId="77777777" w:rsidTr="00EC4A89">
        <w:tc>
          <w:tcPr>
            <w:tcW w:w="6718" w:type="dxa"/>
          </w:tcPr>
          <w:p w14:paraId="547D50BF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</w:tcPr>
          <w:p w14:paraId="668F8328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AA77238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4D59C44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0580D" w:rsidRPr="00312F90" w14:paraId="167F23A6" w14:textId="77777777" w:rsidTr="00EC4A89">
        <w:tc>
          <w:tcPr>
            <w:tcW w:w="6718" w:type="dxa"/>
            <w:vAlign w:val="bottom"/>
          </w:tcPr>
          <w:p w14:paraId="3715883D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423" w:type="dxa"/>
          </w:tcPr>
          <w:p w14:paraId="50184C26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F2E2C4A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3965EE99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80D" w:rsidRPr="00312F90" w14:paraId="04413A41" w14:textId="77777777" w:rsidTr="00EC4A89">
        <w:tc>
          <w:tcPr>
            <w:tcW w:w="6718" w:type="dxa"/>
            <w:vAlign w:val="center"/>
          </w:tcPr>
          <w:p w14:paraId="26875665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312F90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312F90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312F90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312F90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23" w:type="dxa"/>
          </w:tcPr>
          <w:p w14:paraId="310A3849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01E08F5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4B4A80EF" w14:textId="77777777" w:rsidR="0040580D" w:rsidRPr="0040580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058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580D" w:rsidRPr="00312F90" w14:paraId="25A7A8EE" w14:textId="77777777" w:rsidTr="00EC4A89">
        <w:tc>
          <w:tcPr>
            <w:tcW w:w="6718" w:type="dxa"/>
            <w:vAlign w:val="center"/>
          </w:tcPr>
          <w:p w14:paraId="55647287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098A979D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4E70B19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EA1863D" w14:textId="77777777" w:rsidR="0040580D" w:rsidRPr="00300671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671">
              <w:rPr>
                <w:rFonts w:ascii="Angsana New" w:hAnsi="Angsana New"/>
                <w:sz w:val="26"/>
                <w:szCs w:val="26"/>
              </w:rPr>
              <w:t xml:space="preserve">            28,900</w:t>
            </w:r>
          </w:p>
        </w:tc>
      </w:tr>
      <w:tr w:rsidR="0040580D" w:rsidRPr="00312F90" w14:paraId="2B8579D8" w14:textId="77777777" w:rsidTr="00EC4A89">
        <w:tc>
          <w:tcPr>
            <w:tcW w:w="6718" w:type="dxa"/>
            <w:vAlign w:val="center"/>
          </w:tcPr>
          <w:p w14:paraId="2C0872FA" w14:textId="3D0C1BF8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0</w:t>
            </w:r>
            <w:r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23" w:type="dxa"/>
          </w:tcPr>
          <w:p w14:paraId="5B2FA35B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D9ABF49" w14:textId="77777777" w:rsidR="0040580D" w:rsidRPr="00312F90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44A93C92" w14:textId="77777777" w:rsidR="0040580D" w:rsidRPr="00300671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671">
              <w:rPr>
                <w:rFonts w:ascii="Angsana New" w:hAnsi="Angsana New"/>
                <w:sz w:val="26"/>
                <w:szCs w:val="26"/>
              </w:rPr>
              <w:t>28,900</w:t>
            </w:r>
          </w:p>
        </w:tc>
      </w:tr>
    </w:tbl>
    <w:p w14:paraId="3AA00DEA" w14:textId="77777777" w:rsidR="0040580D" w:rsidRPr="00312F90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7E84DE" w14:textId="5B215C81" w:rsidR="0073017A" w:rsidRDefault="0040580D" w:rsidP="0073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F50E1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BF50E1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 xml:space="preserve">0 </w:t>
      </w:r>
      <w:r>
        <w:rPr>
          <w:rFonts w:ascii="Angsana New" w:hAnsi="Angsana New" w:hint="cs"/>
          <w:sz w:val="26"/>
          <w:szCs w:val="26"/>
          <w:cs/>
        </w:rPr>
        <w:t>มิถุนายน</w:t>
      </w:r>
      <w:r w:rsidRPr="00BF50E1">
        <w:rPr>
          <w:rFonts w:ascii="Angsana New" w:hAnsi="Angsana New"/>
          <w:sz w:val="26"/>
          <w:szCs w:val="26"/>
          <w:cs/>
        </w:rPr>
        <w:t xml:space="preserve"> </w:t>
      </w:r>
      <w:r w:rsidRPr="00BF50E1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9</w:t>
      </w:r>
      <w:r w:rsidRPr="00BF50E1">
        <w:rPr>
          <w:rFonts w:ascii="Angsana New" w:hAnsi="Angsana New"/>
          <w:sz w:val="26"/>
          <w:szCs w:val="26"/>
        </w:rPr>
        <w:t xml:space="preserve"> </w:t>
      </w:r>
      <w:r w:rsidRPr="00BF50E1">
        <w:rPr>
          <w:rFonts w:ascii="Angsana New" w:hAnsi="Angsana New"/>
          <w:sz w:val="26"/>
          <w:szCs w:val="26"/>
          <w:cs/>
        </w:rPr>
        <w:t>เงินกู้ยืมจากบุคคลที่เกี่ยวข้องกันดังกล่าว เป็นเงินกู้ยืมที่ไม่มีหลักประกัน</w:t>
      </w:r>
      <w:r w:rsidR="007E273E">
        <w:rPr>
          <w:rFonts w:ascii="Angsana New" w:hAnsi="Angsana New" w:hint="cs"/>
          <w:sz w:val="26"/>
          <w:szCs w:val="26"/>
          <w:cs/>
        </w:rPr>
        <w:t xml:space="preserve"> เงินกู้ยืมจำนวนเงิน </w:t>
      </w:r>
      <w:r w:rsidR="007E273E">
        <w:rPr>
          <w:rFonts w:ascii="Angsana New" w:hAnsi="Angsana New"/>
          <w:sz w:val="26"/>
          <w:szCs w:val="26"/>
        </w:rPr>
        <w:t xml:space="preserve">23.9 </w:t>
      </w:r>
      <w:r w:rsidR="007E273E">
        <w:rPr>
          <w:rFonts w:ascii="Angsana New" w:hAnsi="Angsana New" w:hint="cs"/>
          <w:sz w:val="26"/>
          <w:szCs w:val="26"/>
          <w:cs/>
        </w:rPr>
        <w:t>ล้านบาท</w:t>
      </w:r>
      <w:r w:rsidR="007E273E">
        <w:rPr>
          <w:rFonts w:ascii="Angsana New" w:hAnsi="Angsana New"/>
          <w:sz w:val="26"/>
          <w:szCs w:val="26"/>
        </w:rPr>
        <w:t xml:space="preserve"> </w:t>
      </w:r>
      <w:r w:rsidRPr="00BF50E1">
        <w:rPr>
          <w:rFonts w:ascii="Angsana New" w:hAnsi="Angsana New"/>
          <w:sz w:val="26"/>
          <w:szCs w:val="26"/>
          <w:cs/>
        </w:rPr>
        <w:t>มีกำหนด</w:t>
      </w:r>
      <w:r w:rsidRPr="00412BF3">
        <w:rPr>
          <w:rFonts w:ascii="Angsana New" w:hAnsi="Angsana New"/>
          <w:sz w:val="26"/>
          <w:szCs w:val="26"/>
          <w:cs/>
        </w:rPr>
        <w:t>ชำระคืนเมื่อผู้ให้กู้ทวงถาม</w:t>
      </w:r>
      <w:r w:rsidR="007E273E">
        <w:rPr>
          <w:rFonts w:ascii="Angsana New" w:hAnsi="Angsana New" w:hint="cs"/>
          <w:sz w:val="26"/>
          <w:szCs w:val="26"/>
          <w:cs/>
        </w:rPr>
        <w:t xml:space="preserve"> </w:t>
      </w:r>
      <w:r w:rsidR="0073017A" w:rsidRPr="009422FB">
        <w:rPr>
          <w:rFonts w:ascii="Angsana New" w:hAnsi="Angsana New" w:hint="cs"/>
          <w:sz w:val="26"/>
          <w:szCs w:val="26"/>
          <w:cs/>
        </w:rPr>
        <w:t>และ</w:t>
      </w:r>
      <w:r w:rsidR="007E273E">
        <w:rPr>
          <w:rFonts w:ascii="Angsana New" w:hAnsi="Angsana New" w:hint="cs"/>
          <w:sz w:val="26"/>
          <w:szCs w:val="26"/>
          <w:cs/>
        </w:rPr>
        <w:t xml:space="preserve">เงินกู้ยืมจำนวนเงิน </w:t>
      </w:r>
      <w:r w:rsidR="007E273E">
        <w:rPr>
          <w:rFonts w:ascii="Angsana New" w:hAnsi="Angsana New"/>
          <w:sz w:val="26"/>
          <w:szCs w:val="26"/>
        </w:rPr>
        <w:t>5.0</w:t>
      </w:r>
      <w:r w:rsidR="007E273E" w:rsidRPr="009422FB">
        <w:rPr>
          <w:rFonts w:ascii="Angsana New" w:hAnsi="Angsana New"/>
          <w:sz w:val="26"/>
          <w:szCs w:val="26"/>
        </w:rPr>
        <w:t xml:space="preserve"> </w:t>
      </w:r>
      <w:r w:rsidR="007E273E" w:rsidRPr="009422FB">
        <w:rPr>
          <w:rFonts w:ascii="Angsana New" w:hAnsi="Angsana New" w:hint="cs"/>
          <w:sz w:val="26"/>
          <w:szCs w:val="26"/>
          <w:cs/>
        </w:rPr>
        <w:t>ล้านบาท</w:t>
      </w:r>
      <w:r w:rsidR="007E273E">
        <w:rPr>
          <w:rFonts w:ascii="Angsana New" w:hAnsi="Angsana New" w:hint="cs"/>
          <w:sz w:val="26"/>
          <w:szCs w:val="26"/>
          <w:cs/>
        </w:rPr>
        <w:t xml:space="preserve"> </w:t>
      </w:r>
      <w:r w:rsidR="0073017A" w:rsidRPr="009422FB">
        <w:rPr>
          <w:rFonts w:ascii="Angsana New" w:hAnsi="Angsana New" w:hint="cs"/>
          <w:sz w:val="26"/>
          <w:szCs w:val="26"/>
          <w:cs/>
        </w:rPr>
        <w:t>มีกำหนดจ่ายชำระคืน</w:t>
      </w:r>
      <w:r w:rsidR="0073017A">
        <w:rPr>
          <w:rFonts w:ascii="Angsana New" w:hAnsi="Angsana New" w:hint="cs"/>
          <w:sz w:val="26"/>
          <w:szCs w:val="26"/>
          <w:cs/>
        </w:rPr>
        <w:t xml:space="preserve">ในเดือนมกราคม </w:t>
      </w:r>
      <w:r w:rsidR="0073017A">
        <w:rPr>
          <w:rFonts w:ascii="Angsana New" w:hAnsi="Angsana New"/>
          <w:sz w:val="26"/>
          <w:szCs w:val="26"/>
        </w:rPr>
        <w:t>2572</w:t>
      </w:r>
    </w:p>
    <w:p w14:paraId="4AFBAEBA" w14:textId="77777777" w:rsidR="0073017A" w:rsidRDefault="0073017A" w:rsidP="0073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FE1E35B" w14:textId="34A32A59" w:rsidR="008548E9" w:rsidRPr="00E97C60" w:rsidRDefault="00907131" w:rsidP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4DA363CC" w14:textId="486F8167" w:rsidR="008548E9" w:rsidRPr="0040580D" w:rsidRDefault="002C30DF" w:rsidP="0040580D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>3</w:t>
      </w:r>
      <w:r w:rsidR="00DB0D43">
        <w:rPr>
          <w:rFonts w:ascii="Angsana New" w:hAnsi="Angsana New" w:cs="Angsana New"/>
          <w:sz w:val="26"/>
          <w:szCs w:val="26"/>
          <w:lang w:val="en-US"/>
        </w:rPr>
        <w:t>0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DB0D43">
        <w:rPr>
          <w:rFonts w:ascii="Angsana New" w:hAnsi="Angsana New" w:cs="Angsana New" w:hint="cs"/>
          <w:sz w:val="26"/>
          <w:szCs w:val="26"/>
          <w:cs/>
          <w:lang w:val="en-US"/>
        </w:rPr>
        <w:t>มิถุนายน</w:t>
      </w:r>
      <w:r w:rsidR="009B049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40580D">
        <w:rPr>
          <w:rFonts w:ascii="Angsana New" w:hAnsi="Angsana New" w:cs="Angsana New"/>
          <w:sz w:val="26"/>
          <w:szCs w:val="26"/>
          <w:lang w:val="en-US"/>
        </w:rPr>
        <w:t>9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40580D">
        <w:rPr>
          <w:rFonts w:ascii="Angsana New" w:hAnsi="Angsana New" w:cs="Angsana New"/>
          <w:sz w:val="26"/>
          <w:szCs w:val="26"/>
          <w:lang w:val="en-US"/>
        </w:rPr>
        <w:t>8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6A981DD6" w:rsidR="00A7020A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7131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6912">
              <w:rPr>
                <w:rFonts w:ascii="Angsana New" w:hAnsi="Angsana New"/>
                <w:sz w:val="26"/>
                <w:szCs w:val="26"/>
              </w:rPr>
              <w:t>256</w:t>
            </w:r>
            <w:r w:rsidR="004058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48A9B8BB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580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40580D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0580D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3D1C5BF6" w:rsidR="0040580D" w:rsidRPr="002A04BF" w:rsidRDefault="004B1D6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7,</w:t>
            </w:r>
            <w:r w:rsidR="00D715FB" w:rsidRPr="002A04BF">
              <w:rPr>
                <w:rFonts w:ascii="Angsana New" w:hAnsi="Angsan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269" w:type="dxa"/>
          </w:tcPr>
          <w:p w14:paraId="20B9E36D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247C7055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22,672</w:t>
            </w:r>
          </w:p>
        </w:tc>
      </w:tr>
      <w:tr w:rsidR="0040580D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40580D" w:rsidRPr="002A04BF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0580D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3A5FEC48" w:rsidR="0040580D" w:rsidRPr="002A04BF" w:rsidRDefault="004B1D6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D715FB" w:rsidRPr="002A04BF">
              <w:rPr>
                <w:rFonts w:ascii="Angsana New" w:hAnsi="Angsan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269" w:type="dxa"/>
          </w:tcPr>
          <w:p w14:paraId="631CC1BD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4EB530B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5,912</w:t>
            </w:r>
          </w:p>
        </w:tc>
      </w:tr>
      <w:tr w:rsidR="0040580D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40580D" w:rsidRPr="00E97C60" w:rsidRDefault="0040580D" w:rsidP="0040580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29E5A43B" w:rsidR="0040580D" w:rsidRPr="002A04BF" w:rsidRDefault="004B1D6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269" w:type="dxa"/>
          </w:tcPr>
          <w:p w14:paraId="3111EDD6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5D59ABA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7,400</w:t>
            </w:r>
          </w:p>
        </w:tc>
      </w:tr>
      <w:tr w:rsidR="0040580D" w:rsidRPr="00E97C60" w14:paraId="4DDC24F2" w14:textId="77777777" w:rsidTr="00D518CC">
        <w:trPr>
          <w:trHeight w:val="252"/>
        </w:trPr>
        <w:tc>
          <w:tcPr>
            <w:tcW w:w="6731" w:type="dxa"/>
          </w:tcPr>
          <w:p w14:paraId="2B4B50F8" w14:textId="5B46DDFF" w:rsidR="0040580D" w:rsidRPr="00E97C60" w:rsidRDefault="0040580D" w:rsidP="0040580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036DF584" w14:textId="1942B000" w:rsidR="0040580D" w:rsidRPr="002A04BF" w:rsidRDefault="004B1D6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7,811</w:t>
            </w:r>
          </w:p>
        </w:tc>
        <w:tc>
          <w:tcPr>
            <w:tcW w:w="269" w:type="dxa"/>
          </w:tcPr>
          <w:p w14:paraId="2C707E01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29EB6EA" w14:textId="3ACED75A" w:rsidR="0040580D" w:rsidRPr="003E7B1A" w:rsidRDefault="0040580D" w:rsidP="004B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</w:tr>
      <w:tr w:rsidR="0040580D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40580D" w:rsidRPr="00E97C60" w:rsidRDefault="0040580D" w:rsidP="0040580D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1C71417E" w:rsidR="0040580D" w:rsidRPr="002A04BF" w:rsidRDefault="004B1D6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269" w:type="dxa"/>
          </w:tcPr>
          <w:p w14:paraId="75594A0A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24DADA7D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</w:tr>
      <w:tr w:rsidR="0040580D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40580D" w:rsidRPr="00E97C60" w:rsidRDefault="0040580D" w:rsidP="004058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50D4A7B8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17,182</w:t>
            </w:r>
          </w:p>
        </w:tc>
        <w:tc>
          <w:tcPr>
            <w:tcW w:w="269" w:type="dxa"/>
          </w:tcPr>
          <w:p w14:paraId="648C4BC9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4C60EBD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36,589</w:t>
            </w:r>
          </w:p>
        </w:tc>
      </w:tr>
      <w:tr w:rsidR="0040580D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641584B4" w:rsidR="0040580D" w:rsidRPr="002A04BF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B1D6B" w:rsidRPr="002A04BF">
              <w:rPr>
                <w:rFonts w:ascii="Angsana New" w:hAnsi="Angsana New"/>
                <w:color w:val="000000"/>
                <w:sz w:val="26"/>
                <w:szCs w:val="26"/>
              </w:rPr>
              <w:t>633</w:t>
            </w: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10640A36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(552)</w:t>
            </w:r>
          </w:p>
        </w:tc>
      </w:tr>
      <w:tr w:rsidR="0040580D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21305616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16,549</w:t>
            </w:r>
          </w:p>
        </w:tc>
        <w:tc>
          <w:tcPr>
            <w:tcW w:w="269" w:type="dxa"/>
          </w:tcPr>
          <w:p w14:paraId="30ED494C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3A9961C4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36,037</w:t>
            </w:r>
          </w:p>
        </w:tc>
      </w:tr>
      <w:tr w:rsidR="0040580D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40580D" w:rsidRPr="00D715FB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  <w:highlight w:val="green"/>
              </w:rPr>
            </w:pPr>
          </w:p>
        </w:tc>
        <w:tc>
          <w:tcPr>
            <w:tcW w:w="269" w:type="dxa"/>
          </w:tcPr>
          <w:p w14:paraId="2C767AFC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0580D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464F6AFE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2A558E9D" w:rsidR="0040580D" w:rsidRPr="002A04BF" w:rsidRDefault="00D715FB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04BF">
              <w:rPr>
                <w:rFonts w:ascii="Angsana New" w:hAnsi="Angsan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269" w:type="dxa"/>
          </w:tcPr>
          <w:p w14:paraId="5CEDA943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4B4D4F9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(19)</w:t>
            </w:r>
          </w:p>
        </w:tc>
      </w:tr>
    </w:tbl>
    <w:p w14:paraId="34B0B7AE" w14:textId="77777777" w:rsidR="00D715FB" w:rsidRDefault="00D71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74674E53" w:rsidR="000E5B07" w:rsidRPr="00E97C60" w:rsidRDefault="00D715FB" w:rsidP="007E2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D1C3A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5D01682C" w:rsidR="00DC59F7" w:rsidRPr="00E97C60" w:rsidRDefault="009071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4058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7F1E2034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580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0580D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1833A94B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7,771</w:t>
            </w:r>
          </w:p>
        </w:tc>
        <w:tc>
          <w:tcPr>
            <w:tcW w:w="269" w:type="dxa"/>
          </w:tcPr>
          <w:p w14:paraId="4F16274E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5010EEFC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3,015</w:t>
            </w:r>
          </w:p>
        </w:tc>
      </w:tr>
      <w:tr w:rsidR="0040580D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62F5C938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269" w:type="dxa"/>
          </w:tcPr>
          <w:p w14:paraId="099A3C3F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71880F35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40580D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298A3373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6,580</w:t>
            </w:r>
          </w:p>
        </w:tc>
        <w:tc>
          <w:tcPr>
            <w:tcW w:w="269" w:type="dxa"/>
          </w:tcPr>
          <w:p w14:paraId="221587B3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54BD15CE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5,399</w:t>
            </w:r>
          </w:p>
        </w:tc>
      </w:tr>
      <w:tr w:rsidR="0040580D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6F5A6BDF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9,168</w:t>
            </w:r>
          </w:p>
        </w:tc>
        <w:tc>
          <w:tcPr>
            <w:tcW w:w="269" w:type="dxa"/>
          </w:tcPr>
          <w:p w14:paraId="7F1DC869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452F1DEC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9,042</w:t>
            </w:r>
          </w:p>
        </w:tc>
      </w:tr>
      <w:tr w:rsidR="0040580D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1768335C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15,877</w:t>
            </w:r>
          </w:p>
        </w:tc>
        <w:tc>
          <w:tcPr>
            <w:tcW w:w="269" w:type="dxa"/>
          </w:tcPr>
          <w:p w14:paraId="74521146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618255B6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16,458</w:t>
            </w:r>
          </w:p>
        </w:tc>
      </w:tr>
      <w:tr w:rsidR="0040580D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2F969767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40,483</w:t>
            </w:r>
          </w:p>
        </w:tc>
        <w:tc>
          <w:tcPr>
            <w:tcW w:w="269" w:type="dxa"/>
          </w:tcPr>
          <w:p w14:paraId="5F5DA104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2193FBBF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34,699</w:t>
            </w:r>
          </w:p>
        </w:tc>
      </w:tr>
      <w:tr w:rsidR="0040580D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63FB3357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(3,340)</w:t>
            </w:r>
          </w:p>
        </w:tc>
        <w:tc>
          <w:tcPr>
            <w:tcW w:w="269" w:type="dxa"/>
          </w:tcPr>
          <w:p w14:paraId="7149CF0C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7F45FCA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(1,230)</w:t>
            </w:r>
          </w:p>
        </w:tc>
      </w:tr>
      <w:tr w:rsidR="0040580D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AB1774B" w:rsidR="0040580D" w:rsidRPr="002A04BF" w:rsidRDefault="00D715FB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37,143</w:t>
            </w:r>
          </w:p>
        </w:tc>
        <w:tc>
          <w:tcPr>
            <w:tcW w:w="269" w:type="dxa"/>
          </w:tcPr>
          <w:p w14:paraId="137034F9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423BE68A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33,469</w:t>
            </w:r>
          </w:p>
        </w:tc>
      </w:tr>
      <w:tr w:rsidR="0040580D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40580D" w:rsidRPr="002A04BF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80D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9834C89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2FC443C2" w:rsidR="0040580D" w:rsidRPr="002A04BF" w:rsidRDefault="00D715FB" w:rsidP="002A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04BF">
              <w:rPr>
                <w:rFonts w:ascii="Angsana New" w:hAnsi="Angsana New"/>
                <w:sz w:val="26"/>
                <w:szCs w:val="26"/>
              </w:rPr>
              <w:t>2,110</w:t>
            </w:r>
          </w:p>
        </w:tc>
        <w:tc>
          <w:tcPr>
            <w:tcW w:w="269" w:type="dxa"/>
          </w:tcPr>
          <w:p w14:paraId="261216D5" w14:textId="77777777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45ACD2B4" w:rsidR="0040580D" w:rsidRPr="00E97C60" w:rsidRDefault="0040580D" w:rsidP="0040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(1,003)</w:t>
            </w:r>
          </w:p>
        </w:tc>
      </w:tr>
    </w:tbl>
    <w:p w14:paraId="241A3CD3" w14:textId="77777777" w:rsidR="0040580D" w:rsidRDefault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806E4DE" w14:textId="77777777" w:rsidR="0040580D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>
        <w:rPr>
          <w:rFonts w:ascii="Angsana New" w:hAnsi="Angsana New" w:hint="cs"/>
          <w:b/>
          <w:bCs/>
          <w:sz w:val="26"/>
          <w:szCs w:val="26"/>
          <w:cs/>
        </w:rPr>
        <w:t>.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เงินลงทุนในบริษัทร่วม </w:t>
      </w:r>
    </w:p>
    <w:p w14:paraId="0B86D019" w14:textId="77777777" w:rsidR="0040580D" w:rsidRPr="005E3031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tblpX="-11" w:tblpY="1"/>
        <w:tblOverlap w:val="never"/>
        <w:tblW w:w="9724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890"/>
        <w:gridCol w:w="108"/>
        <w:gridCol w:w="1764"/>
        <w:gridCol w:w="108"/>
        <w:gridCol w:w="796"/>
        <w:gridCol w:w="106"/>
        <w:gridCol w:w="792"/>
        <w:gridCol w:w="108"/>
        <w:gridCol w:w="796"/>
        <w:gridCol w:w="106"/>
        <w:gridCol w:w="810"/>
        <w:gridCol w:w="110"/>
        <w:gridCol w:w="1044"/>
        <w:gridCol w:w="106"/>
        <w:gridCol w:w="1080"/>
      </w:tblGrid>
      <w:tr w:rsidR="0040580D" w:rsidRPr="00414551" w14:paraId="3B50D14A" w14:textId="77777777" w:rsidTr="00EC4A89">
        <w:trPr>
          <w:cantSplit/>
          <w:tblHeader/>
        </w:trPr>
        <w:tc>
          <w:tcPr>
            <w:tcW w:w="1890" w:type="dxa"/>
          </w:tcPr>
          <w:p w14:paraId="4DEA1271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7D25E35" w14:textId="77777777" w:rsidR="0040580D" w:rsidRPr="009546BD" w:rsidRDefault="0040580D" w:rsidP="00EC4A89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4C74D2F9" w14:textId="77777777" w:rsidR="0040580D" w:rsidRPr="009546BD" w:rsidRDefault="0040580D" w:rsidP="00EC4A89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8CE6B61" w14:textId="77777777" w:rsidR="0040580D" w:rsidRPr="009546BD" w:rsidRDefault="0040580D" w:rsidP="00EC4A89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top w:val="nil"/>
              <w:bottom w:val="nil"/>
            </w:tcBorders>
          </w:tcPr>
          <w:p w14:paraId="61FA48AB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9C2BF8E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nil"/>
              <w:bottom w:val="nil"/>
            </w:tcBorders>
          </w:tcPr>
          <w:p w14:paraId="1F3B98F5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4C67B7D5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</w:tcPr>
          <w:p w14:paraId="4204557F" w14:textId="77777777" w:rsidR="0040580D" w:rsidRPr="009546BD" w:rsidRDefault="0040580D" w:rsidP="00EC4A8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มูลค่าเงินลงทุน</w:t>
            </w:r>
            <w:r w:rsidRPr="009546BD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40580D" w:rsidRPr="00414551" w14:paraId="12A8E941" w14:textId="77777777" w:rsidTr="006A53C1">
        <w:trPr>
          <w:cantSplit/>
        </w:trPr>
        <w:tc>
          <w:tcPr>
            <w:tcW w:w="1890" w:type="dxa"/>
            <w:tcBorders>
              <w:bottom w:val="nil"/>
            </w:tcBorders>
          </w:tcPr>
          <w:p w14:paraId="2679C9CB" w14:textId="77777777" w:rsidR="0040580D" w:rsidRPr="009546BD" w:rsidRDefault="0040580D" w:rsidP="00EC4A89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bottom w:val="nil"/>
            </w:tcBorders>
          </w:tcPr>
          <w:p w14:paraId="293F3648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79123135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9F6C247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top w:val="nil"/>
              <w:bottom w:val="single" w:sz="4" w:space="0" w:color="auto"/>
            </w:tcBorders>
          </w:tcPr>
          <w:p w14:paraId="1A87F9BC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6D844FE6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nil"/>
              <w:bottom w:val="single" w:sz="4" w:space="0" w:color="auto"/>
            </w:tcBorders>
          </w:tcPr>
          <w:p w14:paraId="07FA2A03" w14:textId="77777777" w:rsidR="0040580D" w:rsidRPr="009546BD" w:rsidRDefault="0040580D" w:rsidP="00EC4A8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32A6785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nil"/>
              <w:bottom w:val="single" w:sz="4" w:space="0" w:color="auto"/>
            </w:tcBorders>
          </w:tcPr>
          <w:p w14:paraId="2CD21629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</w:tr>
      <w:tr w:rsidR="0040580D" w:rsidRPr="00414551" w14:paraId="2ADE282F" w14:textId="77777777" w:rsidTr="006A53C1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75092B97" w14:textId="1BD705C2" w:rsidR="0040580D" w:rsidRPr="009546BD" w:rsidRDefault="0040580D" w:rsidP="00EC4A89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BDA3CE8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14:paraId="0ED5C70D" w14:textId="77777777" w:rsidR="006A53C1" w:rsidRDefault="006A53C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5F96A0" w14:textId="7823C1FC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4226C31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14:paraId="279D5537" w14:textId="2F9C73E6" w:rsidR="0040580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59DAE869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E12DE49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74E65DB3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546B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4A58B4C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14:paraId="5D122AC7" w14:textId="5BBBC3FC" w:rsidR="0040580D" w:rsidRPr="0040580D" w:rsidRDefault="0040580D" w:rsidP="0040580D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  <w:r w:rsidRPr="009546B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CFFFCD2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392C6AD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546B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0DCB223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C603172" w14:textId="77777777" w:rsidR="0040580D" w:rsidRPr="00F61191" w:rsidRDefault="0040580D" w:rsidP="0040580D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19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6119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5E7A4AC7" w14:textId="43121A8B" w:rsidR="0040580D" w:rsidRPr="00F61191" w:rsidRDefault="00F61191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4939C26" w14:textId="77777777" w:rsidR="0040580D" w:rsidRPr="00F61191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DDA07D6" w14:textId="7C647E47" w:rsidR="0040580D" w:rsidRPr="00F61191" w:rsidRDefault="00F61191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40580D" w:rsidRPr="00F6119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0580D" w:rsidRPr="00F61191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  <w:p w14:paraId="306B9920" w14:textId="1D657769" w:rsidR="0040580D" w:rsidRPr="00F61191" w:rsidRDefault="00F61191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40580D" w:rsidRPr="00414551" w14:paraId="1990B7DF" w14:textId="77777777" w:rsidTr="006A53C1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27B85876" w14:textId="77777777" w:rsidR="0040580D" w:rsidRPr="009546BD" w:rsidRDefault="0040580D" w:rsidP="00EC4A89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662661FC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6989E672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6A5AA4D0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3271B401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F13482E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31C4E0EE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68F5EA97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3D35A4C8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DFF6525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D82A23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4D5578E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78CD06F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024F0BE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346843" w14:textId="77777777" w:rsidR="0040580D" w:rsidRPr="009546BD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580D" w:rsidRPr="00414551" w14:paraId="466C8D4A" w14:textId="77777777" w:rsidTr="00EC4A89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5FEA9E48" w14:textId="77777777" w:rsidR="0040580D" w:rsidRPr="009546BD" w:rsidRDefault="0040580D" w:rsidP="00EC4A89">
            <w:pPr>
              <w:tabs>
                <w:tab w:val="clear" w:pos="227"/>
                <w:tab w:val="clear" w:pos="2807"/>
                <w:tab w:val="left" w:pos="90"/>
                <w:tab w:val="left" w:pos="2898"/>
              </w:tabs>
              <w:ind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  <w:cs/>
              </w:rPr>
              <w:t>บริ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ษัท</w:t>
            </w:r>
            <w:r w:rsidRPr="009546B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546BD">
              <w:rPr>
                <w:rFonts w:ascii="Angsana New" w:hAnsi="Angsana New"/>
                <w:sz w:val="24"/>
                <w:szCs w:val="24"/>
                <w:cs/>
              </w:rPr>
              <w:t>โฮมเมด (ไทย) จำกัด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6C719CE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5F35D205" w14:textId="77777777" w:rsidR="0040580D" w:rsidRPr="009546B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ก่อสร้างอาคารที่พักอาศัย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EC6F005" w14:textId="77777777" w:rsidR="0040580D" w:rsidRPr="0040580D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20F2C05E" w14:textId="77777777" w:rsidR="0040580D" w:rsidRPr="002A04BF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4BF">
              <w:rPr>
                <w:rFonts w:ascii="Angsana New" w:hAnsi="Angsana New"/>
                <w:sz w:val="24"/>
                <w:szCs w:val="24"/>
              </w:rPr>
              <w:t>2</w:t>
            </w:r>
            <w:r w:rsidRPr="002A04BF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BCA93BE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5929F56" w14:textId="77777777" w:rsidR="0040580D" w:rsidRPr="002A04BF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04BF">
              <w:rPr>
                <w:rFonts w:ascii="Angsana New" w:hAnsi="Angsana New"/>
                <w:sz w:val="24"/>
                <w:szCs w:val="24"/>
              </w:rPr>
              <w:t>2</w:t>
            </w:r>
            <w:r w:rsidRPr="002A04BF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4F792BE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8C53719" w14:textId="77777777" w:rsidR="0040580D" w:rsidRPr="002A04BF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4B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2A04B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0DF9D23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9C2680" w14:textId="77777777" w:rsidR="0040580D" w:rsidRPr="002A04BF" w:rsidRDefault="0040580D" w:rsidP="00EC4A89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4B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2A04B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A7DCDB9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bottom w:val="double" w:sz="4" w:space="0" w:color="auto"/>
            </w:tcBorders>
            <w:vAlign w:val="bottom"/>
          </w:tcPr>
          <w:p w14:paraId="274A0827" w14:textId="77777777" w:rsidR="0040580D" w:rsidRPr="002A04BF" w:rsidRDefault="0040580D" w:rsidP="00EC4A89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56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04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E2780C1" w14:textId="77777777" w:rsidR="0040580D" w:rsidRPr="002A04BF" w:rsidRDefault="0040580D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C835BFC" w14:textId="77777777" w:rsidR="0040580D" w:rsidRPr="002A04BF" w:rsidRDefault="0040580D" w:rsidP="00EC4A89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04BF">
              <w:rPr>
                <w:rFonts w:ascii="Angsana New" w:hAnsi="Angsana New"/>
                <w:sz w:val="24"/>
                <w:szCs w:val="24"/>
              </w:rPr>
              <w:t>188</w:t>
            </w:r>
          </w:p>
        </w:tc>
      </w:tr>
    </w:tbl>
    <w:p w14:paraId="4D75394E" w14:textId="77777777" w:rsidR="0040580D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52454FB" w14:textId="77777777" w:rsidR="0040580D" w:rsidRPr="009546BD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595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595C">
        <w:rPr>
          <w:rFonts w:ascii="Angsana New" w:hAnsi="Angsana New"/>
          <w:sz w:val="26"/>
          <w:szCs w:val="26"/>
        </w:rPr>
        <w:t xml:space="preserve">19 </w:t>
      </w:r>
      <w:r w:rsidRPr="00F1595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595C">
        <w:rPr>
          <w:rFonts w:ascii="Angsana New" w:hAnsi="Angsana New"/>
          <w:sz w:val="26"/>
          <w:szCs w:val="26"/>
        </w:rPr>
        <w:t xml:space="preserve">2568 </w:t>
      </w:r>
      <w:r w:rsidRPr="00F1595C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บริษัทได้ทำสัญญาซื้อหุ้นกับผู้ถือหุ้นของบริษัท โฮมเมด </w:t>
      </w:r>
      <w:r w:rsidRPr="00F1595C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ไทย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 xml:space="preserve">จำกัด </w:t>
      </w:r>
      <w:r w:rsidRPr="00F1595C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ซึ่งมีวัตถุประสงค์ที่จะทำธุรกิจเกี่ยวกับการรับเหมาก่อสร้างบ้าน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>เพื่อซื้อหุ้นของบริษัทดังกล่าวจำนวนร้อยละ</w:t>
      </w:r>
      <w:r w:rsidRPr="00F1595C">
        <w:rPr>
          <w:rFonts w:ascii="Angsana New" w:hAnsi="Angsana New"/>
          <w:sz w:val="26"/>
          <w:szCs w:val="26"/>
        </w:rPr>
        <w:t xml:space="preserve"> 15</w:t>
      </w:r>
      <w:r w:rsidRPr="00F1595C">
        <w:rPr>
          <w:rFonts w:ascii="Angsana New" w:hAnsi="Angsana New" w:hint="cs"/>
          <w:sz w:val="26"/>
          <w:szCs w:val="26"/>
          <w:cs/>
        </w:rPr>
        <w:t xml:space="preserve"> ของจำนวนหุ้นทั้งหมดของบริษัทดังกล่าว คิดเป็นจำนวนเงิน</w:t>
      </w:r>
      <w:r w:rsidRPr="00F1595C">
        <w:rPr>
          <w:rFonts w:ascii="Angsana New" w:hAnsi="Angsana New"/>
          <w:sz w:val="26"/>
          <w:szCs w:val="26"/>
        </w:rPr>
        <w:t xml:space="preserve"> 0.8      </w:t>
      </w:r>
      <w:r w:rsidRPr="009546BD">
        <w:rPr>
          <w:rFonts w:ascii="Angsana New" w:hAnsi="Angsana New" w:hint="cs"/>
          <w:sz w:val="26"/>
          <w:szCs w:val="26"/>
          <w:cs/>
        </w:rPr>
        <w:t xml:space="preserve">ล้านบาท เมื่อวันที่ </w:t>
      </w:r>
      <w:r w:rsidRPr="009546BD">
        <w:rPr>
          <w:rFonts w:ascii="Angsana New" w:hAnsi="Angsana New"/>
          <w:sz w:val="26"/>
          <w:szCs w:val="26"/>
        </w:rPr>
        <w:t xml:space="preserve">6 </w:t>
      </w:r>
      <w:r w:rsidRPr="009546BD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9546BD">
        <w:rPr>
          <w:rFonts w:ascii="Angsana New" w:hAnsi="Angsana New"/>
          <w:sz w:val="26"/>
          <w:szCs w:val="26"/>
        </w:rPr>
        <w:t>2568</w:t>
      </w:r>
      <w:r w:rsidRPr="009546BD">
        <w:rPr>
          <w:rFonts w:ascii="Angsana New" w:hAnsi="Angsana New" w:hint="cs"/>
          <w:sz w:val="26"/>
          <w:szCs w:val="26"/>
          <w:cs/>
        </w:rPr>
        <w:t xml:space="preserve"> บริษัทได้ชำระค่าหุ้นบางส่วนเป็นจำนวนเงิน </w:t>
      </w:r>
      <w:r w:rsidRPr="009546BD">
        <w:rPr>
          <w:rFonts w:ascii="Angsana New" w:hAnsi="Angsana New"/>
          <w:sz w:val="26"/>
          <w:szCs w:val="26"/>
        </w:rPr>
        <w:t xml:space="preserve">0.2 </w:t>
      </w:r>
      <w:r w:rsidRPr="009546BD">
        <w:rPr>
          <w:rFonts w:ascii="Angsana New" w:hAnsi="Angsana New" w:hint="cs"/>
          <w:sz w:val="26"/>
          <w:szCs w:val="26"/>
          <w:cs/>
        </w:rPr>
        <w:t>ล้าน</w:t>
      </w:r>
      <w:r w:rsidRPr="00B6134E">
        <w:rPr>
          <w:rFonts w:ascii="Angsana New" w:hAnsi="Angsana New" w:hint="cs"/>
          <w:sz w:val="26"/>
          <w:szCs w:val="26"/>
          <w:cs/>
        </w:rPr>
        <w:t>บาท</w:t>
      </w:r>
      <w:r w:rsidRPr="00B6134E">
        <w:rPr>
          <w:rFonts w:ascii="Angsana New" w:hAnsi="Angsana New"/>
          <w:sz w:val="26"/>
          <w:szCs w:val="26"/>
        </w:rPr>
        <w:t xml:space="preserve"> </w:t>
      </w:r>
      <w:r w:rsidRPr="00B6134E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B6134E">
        <w:rPr>
          <w:rFonts w:ascii="Angsana New" w:hAnsi="Angsana New"/>
          <w:sz w:val="26"/>
          <w:szCs w:val="26"/>
        </w:rPr>
        <w:t xml:space="preserve">31 </w:t>
      </w:r>
      <w:r w:rsidRPr="00B613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B6134E">
        <w:rPr>
          <w:rFonts w:ascii="Angsana New" w:hAnsi="Angsana New"/>
          <w:sz w:val="26"/>
          <w:szCs w:val="26"/>
        </w:rPr>
        <w:t>2569</w:t>
      </w:r>
      <w:r w:rsidRPr="00B6134E">
        <w:rPr>
          <w:rFonts w:ascii="Angsana New" w:hAnsi="Angsana New" w:hint="cs"/>
          <w:sz w:val="26"/>
          <w:szCs w:val="26"/>
          <w:cs/>
        </w:rPr>
        <w:t xml:space="preserve"> บริษัทได้ชำระค่าหุ้นบางส่วนเพิ่มเติม เป็นจำนวนเงิน </w:t>
      </w:r>
      <w:r w:rsidRPr="00B6134E">
        <w:rPr>
          <w:rFonts w:ascii="Angsana New" w:hAnsi="Angsana New"/>
          <w:sz w:val="26"/>
          <w:szCs w:val="26"/>
        </w:rPr>
        <w:t xml:space="preserve">0.1 </w:t>
      </w:r>
      <w:r w:rsidRPr="00B6134E">
        <w:rPr>
          <w:rFonts w:ascii="Angsana New" w:hAnsi="Angsana New" w:hint="cs"/>
          <w:sz w:val="26"/>
          <w:szCs w:val="26"/>
          <w:cs/>
        </w:rPr>
        <w:t>ล้านบาท</w:t>
      </w:r>
      <w:r w:rsidRPr="009546BD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DDCED62" w14:textId="77777777" w:rsidR="0040580D" w:rsidRPr="009546BD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F8BBE64" w14:textId="4E7E706A" w:rsidR="0040580D" w:rsidRPr="007B3D36" w:rsidRDefault="0040580D" w:rsidP="0040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6134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B6134E">
        <w:rPr>
          <w:rFonts w:ascii="Angsana New" w:hAnsi="Angsana New"/>
          <w:sz w:val="26"/>
          <w:szCs w:val="26"/>
        </w:rPr>
        <w:t>3</w:t>
      </w:r>
      <w:r w:rsidR="00B6134E" w:rsidRPr="00B6134E">
        <w:rPr>
          <w:rFonts w:ascii="Angsana New" w:hAnsi="Angsana New"/>
          <w:sz w:val="26"/>
          <w:szCs w:val="26"/>
        </w:rPr>
        <w:t>0</w:t>
      </w:r>
      <w:r w:rsidRPr="00B6134E">
        <w:rPr>
          <w:rFonts w:ascii="Angsana New" w:hAnsi="Angsana New"/>
          <w:sz w:val="26"/>
          <w:szCs w:val="26"/>
        </w:rPr>
        <w:t xml:space="preserve"> </w:t>
      </w:r>
      <w:r w:rsidR="00B6134E" w:rsidRPr="00B6134E">
        <w:rPr>
          <w:rFonts w:ascii="Angsana New" w:hAnsi="Angsana New" w:hint="cs"/>
          <w:sz w:val="26"/>
          <w:szCs w:val="26"/>
          <w:cs/>
        </w:rPr>
        <w:t>มิถุนายน</w:t>
      </w:r>
      <w:r w:rsidRPr="00B6134E">
        <w:rPr>
          <w:rFonts w:ascii="Angsana New" w:hAnsi="Angsana New" w:hint="cs"/>
          <w:sz w:val="26"/>
          <w:szCs w:val="26"/>
          <w:cs/>
        </w:rPr>
        <w:t xml:space="preserve"> </w:t>
      </w:r>
      <w:r w:rsidRPr="00B6134E">
        <w:rPr>
          <w:rFonts w:ascii="Angsana New" w:hAnsi="Angsana New"/>
          <w:sz w:val="26"/>
          <w:szCs w:val="26"/>
        </w:rPr>
        <w:t xml:space="preserve">2569 </w:t>
      </w:r>
      <w:r w:rsidRPr="00B6134E">
        <w:rPr>
          <w:rFonts w:ascii="Angsana New" w:hAnsi="Angsana New" w:hint="cs"/>
          <w:sz w:val="26"/>
          <w:szCs w:val="26"/>
          <w:cs/>
        </w:rPr>
        <w:t>บริษัทร่วมมีขาดทุน</w:t>
      </w:r>
      <w:r w:rsidRPr="00F95DCC">
        <w:rPr>
          <w:rFonts w:ascii="Angsana New" w:hAnsi="Angsana New" w:hint="cs"/>
          <w:sz w:val="26"/>
          <w:szCs w:val="26"/>
          <w:cs/>
        </w:rPr>
        <w:t xml:space="preserve">สะสมจำนวนเงิน </w:t>
      </w:r>
      <w:r w:rsidR="00D715FB" w:rsidRPr="00F95DCC">
        <w:rPr>
          <w:rFonts w:ascii="Angsana New" w:hAnsi="Angsana New"/>
          <w:sz w:val="26"/>
          <w:szCs w:val="26"/>
        </w:rPr>
        <w:t>3.7</w:t>
      </w:r>
      <w:r w:rsidRPr="00F95DCC">
        <w:rPr>
          <w:rFonts w:ascii="Angsana New" w:hAnsi="Angsana New"/>
          <w:sz w:val="26"/>
          <w:szCs w:val="26"/>
        </w:rPr>
        <w:t xml:space="preserve"> </w:t>
      </w:r>
      <w:r w:rsidRPr="00F95DCC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F95DCC">
        <w:rPr>
          <w:rFonts w:ascii="Angsana New" w:hAnsi="Angsana New"/>
          <w:sz w:val="26"/>
          <w:szCs w:val="26"/>
        </w:rPr>
        <w:t>(</w:t>
      </w:r>
      <w:r w:rsidRPr="00F95DCC">
        <w:rPr>
          <w:rFonts w:ascii="Angsana New" w:hAnsi="Angsana New" w:hint="cs"/>
          <w:sz w:val="26"/>
          <w:szCs w:val="26"/>
          <w:cs/>
        </w:rPr>
        <w:t>ยังไม่ได้สอบทาน</w:t>
      </w:r>
      <w:r w:rsidRPr="00F95DCC">
        <w:rPr>
          <w:rFonts w:ascii="Angsana New" w:hAnsi="Angsana New"/>
          <w:sz w:val="26"/>
          <w:szCs w:val="26"/>
        </w:rPr>
        <w:t>/</w:t>
      </w:r>
      <w:r w:rsidRPr="00F95DCC">
        <w:rPr>
          <w:rFonts w:ascii="Angsana New" w:hAnsi="Angsana New" w:hint="cs"/>
          <w:sz w:val="26"/>
          <w:szCs w:val="26"/>
          <w:cs/>
        </w:rPr>
        <w:t>ยังไม่ได้ตรวจสอบ</w:t>
      </w:r>
      <w:r w:rsidRPr="00F95DCC">
        <w:rPr>
          <w:rFonts w:ascii="Angsana New" w:hAnsi="Angsana New"/>
          <w:sz w:val="26"/>
          <w:szCs w:val="26"/>
        </w:rPr>
        <w:t>)</w:t>
      </w:r>
      <w:r w:rsidRPr="00F95DCC">
        <w:rPr>
          <w:rFonts w:ascii="Angsana New" w:hAnsi="Angsana New" w:hint="cs"/>
          <w:sz w:val="26"/>
          <w:szCs w:val="26"/>
          <w:cs/>
        </w:rPr>
        <w:t xml:space="preserve"> </w:t>
      </w:r>
      <w:r w:rsidRPr="00F95DCC">
        <w:rPr>
          <w:rFonts w:ascii="Angsana New" w:hAnsi="Angsana New"/>
          <w:sz w:val="26"/>
          <w:szCs w:val="26"/>
          <w:cs/>
        </w:rPr>
        <w:t>บริษัทรับรู้ส่วนแบ่งผล</w:t>
      </w:r>
      <w:r w:rsidRPr="00F95DCC">
        <w:rPr>
          <w:rFonts w:ascii="Angsana New" w:hAnsi="Angsana New" w:hint="cs"/>
          <w:sz w:val="26"/>
          <w:szCs w:val="26"/>
          <w:cs/>
        </w:rPr>
        <w:t>ขาดทุนจากเงินลงทุน</w:t>
      </w:r>
      <w:r w:rsidRPr="00F95DCC">
        <w:rPr>
          <w:rFonts w:ascii="Angsana New" w:hAnsi="Angsana New"/>
          <w:sz w:val="26"/>
          <w:szCs w:val="26"/>
          <w:cs/>
        </w:rPr>
        <w:t>ในบริษัทร่วมดัง</w:t>
      </w:r>
      <w:r w:rsidRPr="00F95DCC">
        <w:rPr>
          <w:rFonts w:ascii="Angsana New" w:hAnsi="Angsana New" w:hint="cs"/>
          <w:sz w:val="26"/>
          <w:szCs w:val="26"/>
          <w:cs/>
        </w:rPr>
        <w:t xml:space="preserve">กล่าวจำนวนเงิน </w:t>
      </w:r>
      <w:r w:rsidRPr="00F95DCC">
        <w:rPr>
          <w:rFonts w:ascii="Angsana New" w:hAnsi="Angsana New"/>
          <w:sz w:val="26"/>
          <w:szCs w:val="26"/>
        </w:rPr>
        <w:t>0.</w:t>
      </w:r>
      <w:r w:rsidR="001250FA" w:rsidRPr="00F95DCC">
        <w:rPr>
          <w:rFonts w:ascii="Angsana New" w:hAnsi="Angsana New"/>
          <w:sz w:val="26"/>
          <w:szCs w:val="26"/>
        </w:rPr>
        <w:t>3</w:t>
      </w:r>
      <w:r w:rsidRPr="00F95DCC">
        <w:rPr>
          <w:rFonts w:ascii="Angsana New" w:hAnsi="Angsana New"/>
          <w:sz w:val="26"/>
          <w:szCs w:val="26"/>
        </w:rPr>
        <w:t xml:space="preserve"> </w:t>
      </w:r>
      <w:r w:rsidRPr="00F95DCC">
        <w:rPr>
          <w:rFonts w:ascii="Angsana New" w:hAnsi="Angsana New" w:hint="cs"/>
          <w:sz w:val="26"/>
          <w:szCs w:val="26"/>
          <w:cs/>
        </w:rPr>
        <w:t>ล้านบาท</w:t>
      </w:r>
      <w:r w:rsidR="001250FA" w:rsidRPr="00F95DCC">
        <w:rPr>
          <w:rFonts w:ascii="Angsana New" w:hAnsi="Angsana New"/>
          <w:sz w:val="26"/>
          <w:szCs w:val="26"/>
        </w:rPr>
        <w:t xml:space="preserve"> </w:t>
      </w:r>
      <w:r w:rsidR="001250FA" w:rsidRPr="00F95DCC">
        <w:rPr>
          <w:rFonts w:ascii="Angsana New" w:hAnsi="Angsana New" w:hint="cs"/>
          <w:sz w:val="26"/>
          <w:szCs w:val="26"/>
          <w:cs/>
        </w:rPr>
        <w:t>จนมูลค่าตามบัญชี</w:t>
      </w:r>
      <w:r w:rsidR="001250FA">
        <w:rPr>
          <w:rFonts w:ascii="Angsana New" w:hAnsi="Angsana New" w:hint="cs"/>
          <w:sz w:val="26"/>
          <w:szCs w:val="26"/>
          <w:cs/>
        </w:rPr>
        <w:t>ตามวิธีส่วนได้เสียเท่ากับศูนย์และรับรู้ขาดทุนเพิ่มเติมสำหรับเงินทุนจดทะเบียนที่บริษัทยังชำระไม่เต็มมูลค่าหุ้น</w:t>
      </w:r>
      <w:r w:rsidR="000D4B7B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0D4B7B" w:rsidRPr="00F95DCC">
        <w:rPr>
          <w:rFonts w:ascii="Angsana New" w:hAnsi="Angsana New"/>
          <w:sz w:val="26"/>
          <w:szCs w:val="26"/>
        </w:rPr>
        <w:t xml:space="preserve">0.3 </w:t>
      </w:r>
      <w:r w:rsidR="000D4B7B" w:rsidRPr="00F95DCC">
        <w:rPr>
          <w:rFonts w:ascii="Angsana New" w:hAnsi="Angsana New" w:hint="cs"/>
          <w:sz w:val="26"/>
          <w:szCs w:val="26"/>
          <w:cs/>
        </w:rPr>
        <w:t>ล้านบาท</w:t>
      </w:r>
      <w:r w:rsidR="000D4B7B">
        <w:rPr>
          <w:rFonts w:ascii="Angsana New" w:hAnsi="Angsana New" w:hint="cs"/>
          <w:sz w:val="26"/>
          <w:szCs w:val="26"/>
          <w:cs/>
        </w:rPr>
        <w:t xml:space="preserve"> </w:t>
      </w:r>
      <w:r w:rsidRPr="009546BD">
        <w:rPr>
          <w:rFonts w:ascii="Angsana New" w:hAnsi="Angsana New"/>
          <w:sz w:val="26"/>
          <w:szCs w:val="26"/>
        </w:rPr>
        <w:t xml:space="preserve">(2568 : </w:t>
      </w:r>
      <w:r w:rsidRPr="009546BD">
        <w:rPr>
          <w:rFonts w:ascii="Angsana New" w:hAnsi="Angsana New" w:hint="cs"/>
          <w:sz w:val="26"/>
          <w:szCs w:val="26"/>
          <w:cs/>
        </w:rPr>
        <w:t xml:space="preserve">บริษัทร่วมมีผลขาดทุนสุทธิจากการดำเนินงานสำหรับปี </w:t>
      </w:r>
      <w:r w:rsidRPr="009546BD">
        <w:rPr>
          <w:rFonts w:ascii="Angsana New" w:hAnsi="Angsana New"/>
          <w:sz w:val="26"/>
          <w:szCs w:val="26"/>
        </w:rPr>
        <w:t xml:space="preserve">2568 </w:t>
      </w:r>
      <w:r w:rsidRPr="009546BD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9546BD">
        <w:rPr>
          <w:rFonts w:ascii="Angsana New" w:hAnsi="Angsana New"/>
          <w:sz w:val="26"/>
          <w:szCs w:val="26"/>
        </w:rPr>
        <w:t xml:space="preserve">0.53 </w:t>
      </w:r>
      <w:r w:rsidRPr="009546BD">
        <w:rPr>
          <w:rFonts w:ascii="Angsana New" w:hAnsi="Angsana New" w:hint="cs"/>
          <w:sz w:val="26"/>
          <w:szCs w:val="26"/>
          <w:cs/>
        </w:rPr>
        <w:t xml:space="preserve">ล้านบาท ซึ่งบริษัทไม่ได้บันทึกส่วนแบ่งขาดทุนของเงินลงทุนจำนวนเงิน </w:t>
      </w:r>
      <w:r w:rsidRPr="009546BD">
        <w:rPr>
          <w:rFonts w:ascii="Angsana New" w:hAnsi="Angsana New"/>
          <w:sz w:val="26"/>
          <w:szCs w:val="26"/>
        </w:rPr>
        <w:t xml:space="preserve">0.08 </w:t>
      </w:r>
      <w:r w:rsidRPr="009546BD">
        <w:rPr>
          <w:rFonts w:ascii="Angsana New" w:hAnsi="Angsana New" w:hint="cs"/>
          <w:sz w:val="26"/>
          <w:szCs w:val="26"/>
          <w:cs/>
        </w:rPr>
        <w:t xml:space="preserve">ล้านบาท เนื่องจากจำนวนดังกล่าวไม่มีสาระสำคัญต่องบการเงินสำหรับปีสิ้นสุดวันที่ </w:t>
      </w:r>
      <w:r w:rsidRPr="009546BD">
        <w:rPr>
          <w:rFonts w:ascii="Angsana New" w:hAnsi="Angsana New"/>
          <w:sz w:val="26"/>
          <w:szCs w:val="26"/>
        </w:rPr>
        <w:t xml:space="preserve">31 </w:t>
      </w:r>
      <w:r w:rsidRPr="009546B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546BD">
        <w:rPr>
          <w:rFonts w:ascii="Angsana New" w:hAnsi="Angsana New"/>
          <w:sz w:val="26"/>
          <w:szCs w:val="26"/>
        </w:rPr>
        <w:t>2568)</w:t>
      </w:r>
      <w:r w:rsidR="00D715FB">
        <w:rPr>
          <w:rFonts w:ascii="Angsana New" w:hAnsi="Angsana New"/>
          <w:sz w:val="26"/>
          <w:szCs w:val="26"/>
        </w:rPr>
        <w:t xml:space="preserve"> </w:t>
      </w:r>
    </w:p>
    <w:p w14:paraId="328BEAE3" w14:textId="77777777" w:rsidR="00170219" w:rsidRDefault="00170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195A26B7" w:rsidR="0057008A" w:rsidRPr="00E97C60" w:rsidRDefault="0040580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359F0EC9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795351">
        <w:rPr>
          <w:rFonts w:ascii="Angsana New" w:hAnsi="Angsana New" w:hint="cs"/>
          <w:sz w:val="26"/>
          <w:szCs w:val="26"/>
          <w:cs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40580D">
        <w:rPr>
          <w:rFonts w:ascii="Angsana New" w:hAnsi="Angsana New"/>
          <w:sz w:val="26"/>
          <w:szCs w:val="26"/>
        </w:rPr>
        <w:t>9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52D7CAD8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58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246A207A" w14:textId="62CC7A4F" w:rsidR="001520C4" w:rsidRPr="005664BA" w:rsidRDefault="0040580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965,154</w:t>
            </w:r>
          </w:p>
        </w:tc>
      </w:tr>
      <w:tr w:rsidR="00527DE1" w:rsidRPr="00E97C60" w14:paraId="24B201CB" w14:textId="77777777" w:rsidTr="00CC201D">
        <w:tc>
          <w:tcPr>
            <w:tcW w:w="8370" w:type="dxa"/>
          </w:tcPr>
          <w:p w14:paraId="38E0E62D" w14:textId="58DE5048" w:rsidR="00527DE1" w:rsidRPr="00E97C6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788A155A" w:rsidR="00527DE1" w:rsidRPr="005664BA" w:rsidRDefault="00C676CD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8,472</w:t>
            </w:r>
          </w:p>
        </w:tc>
      </w:tr>
      <w:tr w:rsidR="00527DE1" w:rsidRPr="00E97C60" w14:paraId="55C53DCC" w14:textId="77777777" w:rsidTr="006605EA">
        <w:tc>
          <w:tcPr>
            <w:tcW w:w="8370" w:type="dxa"/>
          </w:tcPr>
          <w:p w14:paraId="30F11261" w14:textId="0DB26C04" w:rsidR="00527DE1" w:rsidRPr="00E97C60" w:rsidRDefault="005664BA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="00527DE1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435F4C22" w:rsidR="00527DE1" w:rsidRPr="005664B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(</w:t>
            </w:r>
            <w:r w:rsidR="00C676CD" w:rsidRPr="005664BA">
              <w:rPr>
                <w:rFonts w:ascii="Angsana New" w:hAnsi="Angsana New"/>
                <w:sz w:val="26"/>
                <w:szCs w:val="26"/>
              </w:rPr>
              <w:t>353</w:t>
            </w:r>
            <w:r w:rsidRPr="005664B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7DE1" w:rsidRPr="00E97C60" w14:paraId="45818D0F" w14:textId="77777777" w:rsidTr="00926883">
        <w:tc>
          <w:tcPr>
            <w:tcW w:w="8370" w:type="dxa"/>
          </w:tcPr>
          <w:p w14:paraId="0AE0976D" w14:textId="77777777" w:rsidR="00527DE1" w:rsidRPr="00F27885" w:rsidRDefault="00527DE1" w:rsidP="00527DE1">
            <w:pPr>
              <w:rPr>
                <w:rFonts w:ascii="Angsana New" w:hAnsi="Angsana New"/>
                <w:sz w:val="26"/>
                <w:szCs w:val="26"/>
              </w:rPr>
            </w:pP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F27885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1C614B5A" w:rsidR="00527DE1" w:rsidRPr="005664B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(1</w:t>
            </w:r>
            <w:r w:rsidR="00C676CD" w:rsidRPr="005664BA">
              <w:rPr>
                <w:rFonts w:ascii="Angsana New" w:hAnsi="Angsana New"/>
                <w:sz w:val="26"/>
                <w:szCs w:val="26"/>
              </w:rPr>
              <w:t>9</w:t>
            </w:r>
            <w:r w:rsidRPr="005664BA">
              <w:rPr>
                <w:rFonts w:ascii="Angsana New" w:hAnsi="Angsana New"/>
                <w:sz w:val="26"/>
                <w:szCs w:val="26"/>
              </w:rPr>
              <w:t>,</w:t>
            </w:r>
            <w:r w:rsidR="00C676CD" w:rsidRPr="005664BA">
              <w:rPr>
                <w:rFonts w:ascii="Angsana New" w:hAnsi="Angsana New"/>
                <w:sz w:val="26"/>
                <w:szCs w:val="26"/>
              </w:rPr>
              <w:t>874</w:t>
            </w:r>
            <w:r w:rsidRPr="005664B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7DE1" w:rsidRPr="00E97C60" w14:paraId="2200EDE2" w14:textId="77777777" w:rsidTr="006605EA">
        <w:tc>
          <w:tcPr>
            <w:tcW w:w="8370" w:type="dxa"/>
          </w:tcPr>
          <w:p w14:paraId="160D530A" w14:textId="6E24338D" w:rsidR="00527DE1" w:rsidRPr="00F27885" w:rsidRDefault="00527DE1" w:rsidP="00527DE1">
            <w:pPr>
              <w:rPr>
                <w:rFonts w:ascii="Angsana New" w:hAnsi="Angsana New"/>
                <w:sz w:val="26"/>
                <w:szCs w:val="26"/>
              </w:rPr>
            </w:pP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278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F2788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78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50785228" w:rsidR="00527DE1" w:rsidRPr="005664BA" w:rsidRDefault="00C676CD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953,399</w:t>
            </w:r>
          </w:p>
        </w:tc>
      </w:tr>
      <w:tr w:rsidR="00527DE1" w:rsidRPr="00A636AB" w14:paraId="36DAF7A4" w14:textId="77777777" w:rsidTr="00EC4A89">
        <w:tc>
          <w:tcPr>
            <w:tcW w:w="8370" w:type="dxa"/>
          </w:tcPr>
          <w:p w14:paraId="399530BC" w14:textId="77777777" w:rsidR="00527DE1" w:rsidRPr="00957771" w:rsidRDefault="00527DE1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7B5E3C" w14:textId="77777777" w:rsidR="00527DE1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A636AB" w14:paraId="2E570DDC" w14:textId="77777777" w:rsidTr="00EC4A89">
        <w:tc>
          <w:tcPr>
            <w:tcW w:w="8370" w:type="dxa"/>
          </w:tcPr>
          <w:p w14:paraId="09214EDB" w14:textId="77777777" w:rsidR="00527DE1" w:rsidRPr="00957771" w:rsidRDefault="00527DE1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77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DDACF7E" w14:textId="1CDAD578" w:rsidR="00527DE1" w:rsidRPr="005664BA" w:rsidRDefault="00136D4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940</w:t>
            </w:r>
            <w:r w:rsidR="00527DE1" w:rsidRPr="005664BA">
              <w:rPr>
                <w:rFonts w:ascii="Angsana New" w:hAnsi="Angsana New"/>
                <w:sz w:val="26"/>
                <w:szCs w:val="26"/>
              </w:rPr>
              <w:t>,</w:t>
            </w:r>
            <w:r w:rsidRPr="005664BA">
              <w:rPr>
                <w:rFonts w:ascii="Angsana New" w:hAnsi="Angsana New"/>
                <w:sz w:val="26"/>
                <w:szCs w:val="26"/>
              </w:rPr>
              <w:t>294</w:t>
            </w:r>
          </w:p>
        </w:tc>
      </w:tr>
      <w:tr w:rsidR="00527DE1" w:rsidRPr="00A636AB" w14:paraId="0F003139" w14:textId="77777777" w:rsidTr="00EC4A89">
        <w:tc>
          <w:tcPr>
            <w:tcW w:w="8370" w:type="dxa"/>
          </w:tcPr>
          <w:p w14:paraId="5CBB78C7" w14:textId="77777777" w:rsidR="00527DE1" w:rsidRPr="00E97C60" w:rsidRDefault="00527DE1" w:rsidP="00EC4A8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</w:t>
            </w:r>
            <w:r w:rsidRPr="00DB386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54B8D" w14:textId="61E467DF" w:rsidR="00527DE1" w:rsidRPr="005664B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13,</w:t>
            </w:r>
            <w:r w:rsidR="00136D41" w:rsidRPr="005664BA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527DE1" w:rsidRPr="00A636AB" w14:paraId="648DE5FC" w14:textId="77777777" w:rsidTr="00EC4A89">
        <w:tc>
          <w:tcPr>
            <w:tcW w:w="8370" w:type="dxa"/>
          </w:tcPr>
          <w:p w14:paraId="156D18BF" w14:textId="77777777" w:rsidR="00527DE1" w:rsidRPr="002F077D" w:rsidRDefault="00527DE1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07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5B2457" w14:textId="09AE741E" w:rsidR="00527DE1" w:rsidRPr="005664BA" w:rsidRDefault="00136D4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953,399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10E68F14" w:rsidR="00326C1C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1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C65FA5" w:rsidRPr="007969FA">
        <w:rPr>
          <w:rFonts w:ascii="Angsana New" w:hAnsi="Angsana New"/>
          <w:sz w:val="26"/>
          <w:szCs w:val="26"/>
        </w:rPr>
        <w:t xml:space="preserve"> </w:t>
      </w:r>
      <w:r w:rsidR="00DB0D43">
        <w:rPr>
          <w:rFonts w:ascii="Angsana New" w:hAnsi="Angsana New" w:hint="cs"/>
          <w:sz w:val="26"/>
          <w:szCs w:val="26"/>
          <w:cs/>
        </w:rPr>
        <w:t>มิถุนายน</w:t>
      </w:r>
      <w:r w:rsidR="0086346C">
        <w:rPr>
          <w:rFonts w:ascii="Angsana New" w:hAnsi="Angsana New" w:hint="cs"/>
          <w:sz w:val="26"/>
          <w:szCs w:val="26"/>
          <w:cs/>
        </w:rPr>
        <w:t xml:space="preserve"> </w:t>
      </w:r>
      <w:r w:rsidR="00C65FA5" w:rsidRPr="007969FA">
        <w:rPr>
          <w:rFonts w:ascii="Angsana New" w:hAnsi="Angsana New"/>
          <w:sz w:val="26"/>
          <w:szCs w:val="26"/>
        </w:rPr>
        <w:t>256</w:t>
      </w:r>
      <w:r w:rsidR="0040580D">
        <w:rPr>
          <w:rFonts w:ascii="Angsana New" w:hAnsi="Angsana New"/>
          <w:sz w:val="26"/>
          <w:szCs w:val="26"/>
        </w:rPr>
        <w:t>9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40580D">
        <w:rPr>
          <w:rFonts w:ascii="Angsana New" w:hAnsi="Angsana New"/>
          <w:sz w:val="26"/>
          <w:szCs w:val="26"/>
        </w:rPr>
        <w:t>8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>จำนวนเงิน</w:t>
      </w:r>
      <w:r w:rsidRPr="00665ADB">
        <w:rPr>
          <w:rFonts w:ascii="Angsana New" w:hAnsi="Angsana New" w:hint="cs"/>
          <w:sz w:val="26"/>
          <w:szCs w:val="26"/>
          <w:cs/>
        </w:rPr>
        <w:t xml:space="preserve">รวม </w:t>
      </w:r>
      <w:r w:rsidR="00136D41" w:rsidRPr="00665ADB">
        <w:rPr>
          <w:rFonts w:ascii="Angsana New" w:hAnsi="Angsana New"/>
          <w:sz w:val="26"/>
          <w:szCs w:val="26"/>
        </w:rPr>
        <w:t>614.5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40580D">
        <w:rPr>
          <w:rFonts w:ascii="Angsana New" w:hAnsi="Angsana New"/>
          <w:sz w:val="26"/>
          <w:szCs w:val="26"/>
        </w:rPr>
        <w:t>626.3</w:t>
      </w:r>
      <w:r w:rsidR="00917AEE" w:rsidRPr="009D3D2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ล้านบาท ตามลำดับ ได้จำนองเพื่อใช้เป็นหลักทรัพย์ค้ำประกันวงเงินสินเชื่อตามที่</w:t>
      </w:r>
      <w:r w:rsidRPr="00B926B8">
        <w:rPr>
          <w:rFonts w:ascii="Angsana New" w:hAnsi="Angsana New" w:hint="cs"/>
          <w:sz w:val="26"/>
          <w:szCs w:val="26"/>
          <w:cs/>
        </w:rPr>
        <w:t xml:space="preserve">กล่าวไว้ในหมายเหตุ </w:t>
      </w:r>
      <w:r w:rsidR="00FE4A2B" w:rsidRPr="00B926B8">
        <w:rPr>
          <w:rFonts w:ascii="Angsana New" w:hAnsi="Angsana New"/>
          <w:sz w:val="26"/>
          <w:szCs w:val="26"/>
        </w:rPr>
        <w:t>1</w:t>
      </w:r>
      <w:r w:rsidR="0040580D">
        <w:rPr>
          <w:rFonts w:ascii="Angsana New" w:hAnsi="Angsana New"/>
          <w:sz w:val="26"/>
          <w:szCs w:val="26"/>
        </w:rPr>
        <w:t>2</w:t>
      </w:r>
    </w:p>
    <w:p w14:paraId="0F09881B" w14:textId="77777777" w:rsidR="0040580D" w:rsidRDefault="0040580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2A4E734" w14:textId="77777777" w:rsidR="0040580D" w:rsidRDefault="0040580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97377">
        <w:rPr>
          <w:rFonts w:ascii="Angsana New" w:hAnsi="Angsana New" w:hint="cs"/>
          <w:sz w:val="26"/>
          <w:szCs w:val="26"/>
          <w:cs/>
        </w:rPr>
        <w:t>สินทรัพย์</w:t>
      </w:r>
      <w:r>
        <w:rPr>
          <w:rFonts w:ascii="Angsana New" w:hAnsi="Angsana New" w:hint="cs"/>
          <w:sz w:val="26"/>
          <w:szCs w:val="26"/>
          <w:cs/>
        </w:rPr>
        <w:t>บางส่วน</w:t>
      </w:r>
      <w:r w:rsidRPr="00E97C60">
        <w:rPr>
          <w:rFonts w:ascii="Angsana New" w:hAnsi="Angsana New" w:hint="cs"/>
          <w:sz w:val="26"/>
          <w:szCs w:val="26"/>
          <w:cs/>
        </w:rPr>
        <w:t>ได้มาจากหนี้สินตามสัญญาเช่า</w:t>
      </w:r>
      <w:r>
        <w:rPr>
          <w:rFonts w:ascii="Angsana New" w:hAnsi="Angsana New" w:hint="cs"/>
          <w:sz w:val="26"/>
          <w:szCs w:val="26"/>
          <w:cs/>
        </w:rPr>
        <w:t>ซื้อ</w:t>
      </w:r>
      <w:r w:rsidRPr="00E97C60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7A7067">
        <w:rPr>
          <w:rFonts w:ascii="Angsana New" w:hAnsi="Angsana New" w:hint="cs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4</w:t>
      </w:r>
      <w:bookmarkEnd w:id="1"/>
    </w:p>
    <w:p w14:paraId="6A728838" w14:textId="77777777" w:rsidR="0040580D" w:rsidRDefault="0040580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B0B689A" w14:textId="2D30888F" w:rsidR="003476D3" w:rsidRPr="0040580D" w:rsidRDefault="0040580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</w:t>
      </w:r>
      <w:r w:rsidR="00795351">
        <w:rPr>
          <w:rFonts w:ascii="Angsana New" w:hAnsi="Angsana New"/>
          <w:b/>
          <w:bCs/>
          <w:sz w:val="26"/>
          <w:szCs w:val="26"/>
        </w:rPr>
        <w:t>.</w:t>
      </w:r>
      <w:r w:rsidR="00795351">
        <w:rPr>
          <w:rFonts w:ascii="Angsana New" w:hAnsi="Angsana New"/>
          <w:b/>
          <w:bCs/>
          <w:sz w:val="26"/>
          <w:szCs w:val="26"/>
        </w:rPr>
        <w:tab/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B6134E">
        <w:rPr>
          <w:rFonts w:ascii="Angsana New" w:hAnsi="Angsana New"/>
          <w:b/>
          <w:bCs/>
          <w:sz w:val="26"/>
          <w:szCs w:val="26"/>
        </w:rPr>
        <w:t>-</w:t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7E65F7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B87658" w14:textId="47DC7F8D" w:rsidR="00795351" w:rsidRPr="00E97C60" w:rsidRDefault="00795351" w:rsidP="0079535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795351">
        <w:rPr>
          <w:rFonts w:ascii="Angsana New" w:hAnsi="Angsana New"/>
          <w:sz w:val="26"/>
          <w:szCs w:val="26"/>
          <w:cs/>
        </w:rPr>
        <w:t xml:space="preserve">สินทรัพย์สิทธิการใช้ </w:t>
      </w:r>
      <w:r w:rsidR="003429DB">
        <w:rPr>
          <w:rFonts w:ascii="Angsana New" w:hAnsi="Angsana New"/>
          <w:sz w:val="26"/>
          <w:szCs w:val="26"/>
        </w:rPr>
        <w:t>-</w:t>
      </w:r>
      <w:r w:rsidRPr="00795351">
        <w:rPr>
          <w:rFonts w:ascii="Angsana New" w:hAnsi="Angsana New"/>
          <w:sz w:val="26"/>
          <w:szCs w:val="26"/>
          <w:cs/>
        </w:rPr>
        <w:t xml:space="preserve"> สุทธิ</w:t>
      </w:r>
      <w:r w:rsidRPr="00E97C60">
        <w:rPr>
          <w:rFonts w:ascii="Angsana New" w:hAnsi="Angsana New" w:hint="cs"/>
          <w:sz w:val="26"/>
          <w:szCs w:val="26"/>
          <w:cs/>
        </w:rPr>
        <w:t xml:space="preserve"> ในระหว่างงวด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40580D">
        <w:rPr>
          <w:rFonts w:ascii="Angsana New" w:hAnsi="Angsana New"/>
          <w:sz w:val="26"/>
          <w:szCs w:val="26"/>
        </w:rPr>
        <w:t>9</w:t>
      </w:r>
      <w:r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03E3DA5C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95351" w:rsidRPr="00E97C60" w14:paraId="3A9A20F5" w14:textId="77777777" w:rsidTr="00276D16">
        <w:tc>
          <w:tcPr>
            <w:tcW w:w="8370" w:type="dxa"/>
          </w:tcPr>
          <w:p w14:paraId="29C1016A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00484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5351" w:rsidRPr="00E97C60" w14:paraId="41F1EEC7" w14:textId="77777777" w:rsidTr="00276D16">
        <w:tc>
          <w:tcPr>
            <w:tcW w:w="8370" w:type="dxa"/>
          </w:tcPr>
          <w:p w14:paraId="45EF2B26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5729F9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95351" w:rsidRPr="000D0F15" w14:paraId="501EF028" w14:textId="77777777" w:rsidTr="00276D16">
        <w:tc>
          <w:tcPr>
            <w:tcW w:w="8370" w:type="dxa"/>
          </w:tcPr>
          <w:p w14:paraId="79622068" w14:textId="788EFD5A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58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48226FF" w14:textId="18656AE5" w:rsidR="00795351" w:rsidRPr="005664BA" w:rsidRDefault="0040580D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5,090</w:t>
            </w:r>
          </w:p>
        </w:tc>
      </w:tr>
      <w:tr w:rsidR="00795351" w:rsidRPr="000D0F15" w14:paraId="257ED3D6" w14:textId="77777777" w:rsidTr="00276D16">
        <w:tc>
          <w:tcPr>
            <w:tcW w:w="8370" w:type="dxa"/>
          </w:tcPr>
          <w:p w14:paraId="4DF02179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40EADD" w14:textId="0E5A953E" w:rsidR="00795351" w:rsidRPr="005664BA" w:rsidRDefault="00136D4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12</w:t>
            </w:r>
            <w:r w:rsidR="00795351" w:rsidRPr="005664B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5351" w:rsidRPr="000D0F15" w14:paraId="44A7E685" w14:textId="77777777" w:rsidTr="00276D16">
        <w:tc>
          <w:tcPr>
            <w:tcW w:w="8370" w:type="dxa"/>
          </w:tcPr>
          <w:p w14:paraId="6C937D43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71397770" w14:textId="72B6C30F" w:rsidR="00795351" w:rsidRPr="005664BA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36D41" w:rsidRPr="005664BA">
              <w:rPr>
                <w:rFonts w:ascii="Angsana New" w:hAnsi="Angsana New"/>
                <w:sz w:val="26"/>
                <w:szCs w:val="26"/>
              </w:rPr>
              <w:t>831</w:t>
            </w:r>
            <w:r w:rsidRPr="005664B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36D7099C" w14:textId="77777777" w:rsidTr="00276D16">
        <w:tc>
          <w:tcPr>
            <w:tcW w:w="8370" w:type="dxa"/>
          </w:tcPr>
          <w:p w14:paraId="78434644" w14:textId="71A5F29B" w:rsidR="00795351" w:rsidRPr="00F27885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 w:rsidRPr="00F27885">
              <w:rPr>
                <w:rFonts w:ascii="Angsana New" w:hAnsi="Angsana New"/>
                <w:sz w:val="26"/>
                <w:szCs w:val="26"/>
              </w:rPr>
              <w:t>3</w:t>
            </w:r>
            <w:r w:rsidR="00DB0D43" w:rsidRPr="00F27885">
              <w:rPr>
                <w:rFonts w:ascii="Angsana New" w:hAnsi="Angsana New"/>
                <w:sz w:val="26"/>
                <w:szCs w:val="26"/>
              </w:rPr>
              <w:t>0</w:t>
            </w:r>
            <w:r w:rsidR="00B7164A" w:rsidRPr="00F278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6346C" w:rsidRPr="00F27885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DB0D43" w:rsidRPr="00F27885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B7164A" w:rsidRPr="00F278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 w:rsidRPr="00F27885">
              <w:rPr>
                <w:rFonts w:ascii="Angsana New" w:hAnsi="Angsana New"/>
                <w:sz w:val="26"/>
                <w:szCs w:val="26"/>
              </w:rPr>
              <w:t>256</w:t>
            </w:r>
            <w:r w:rsidR="0040580D" w:rsidRPr="00F278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EBA99F" w14:textId="1AB24E67" w:rsidR="00795351" w:rsidRPr="005664BA" w:rsidRDefault="00136D4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4,271</w:t>
            </w:r>
          </w:p>
        </w:tc>
      </w:tr>
    </w:tbl>
    <w:p w14:paraId="0453D095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8536F3" w14:textId="232B5ABD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40580D">
        <w:rPr>
          <w:rFonts w:ascii="Angsana New" w:hAnsi="Angsana New"/>
          <w:sz w:val="26"/>
          <w:szCs w:val="26"/>
        </w:rPr>
        <w:t>3</w:t>
      </w:r>
    </w:p>
    <w:p w14:paraId="0C09F950" w14:textId="77777777" w:rsidR="00527DE1" w:rsidRDefault="00527DE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BB29C1D" w14:textId="77777777" w:rsidR="00412BF3" w:rsidRDefault="00412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5E91D559" w:rsidR="007F367F" w:rsidRPr="00E97C60" w:rsidRDefault="0040580D" w:rsidP="0086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4BB1BDE" w14:textId="4E535874" w:rsidR="00F113B0" w:rsidRDefault="00F113B0" w:rsidP="009D420B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40580D">
        <w:rPr>
          <w:rFonts w:ascii="Angsana New" w:hAnsi="Angsana New"/>
          <w:sz w:val="26"/>
          <w:szCs w:val="26"/>
        </w:rPr>
        <w:t>9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527DE1" w:rsidRPr="00E97C60" w14:paraId="001BD73C" w14:textId="77777777" w:rsidTr="00EC4A89">
        <w:tc>
          <w:tcPr>
            <w:tcW w:w="8370" w:type="dxa"/>
          </w:tcPr>
          <w:p w14:paraId="0235CFEB" w14:textId="77777777" w:rsidR="00527DE1" w:rsidRPr="00E97C60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622A4" w14:textId="77777777" w:rsidR="00527DE1" w:rsidRPr="00E97C60" w:rsidRDefault="00527DE1" w:rsidP="00EC4A8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27DE1" w:rsidRPr="00E97C60" w14:paraId="620BDE4B" w14:textId="77777777" w:rsidTr="00EC4A89">
        <w:tc>
          <w:tcPr>
            <w:tcW w:w="8370" w:type="dxa"/>
          </w:tcPr>
          <w:p w14:paraId="471CC142" w14:textId="77777777" w:rsidR="00527DE1" w:rsidRPr="00E97C60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352EDE1D" w14:textId="77777777" w:rsidR="00527DE1" w:rsidRPr="00E97C60" w:rsidRDefault="00527DE1" w:rsidP="00EC4A8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27DE1" w:rsidRPr="00E97C60" w14:paraId="5D20357E" w14:textId="77777777" w:rsidTr="00EC4A89">
        <w:tc>
          <w:tcPr>
            <w:tcW w:w="8370" w:type="dxa"/>
          </w:tcPr>
          <w:p w14:paraId="7C5BC254" w14:textId="77777777" w:rsidR="00527DE1" w:rsidRPr="00E97C60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673AFD9C" w14:textId="77777777" w:rsidR="00527DE1" w:rsidRPr="005664B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30,150</w:t>
            </w:r>
          </w:p>
        </w:tc>
      </w:tr>
      <w:tr w:rsidR="00527DE1" w:rsidRPr="00E97C60" w14:paraId="441075D3" w14:textId="77777777" w:rsidTr="00EC4A89">
        <w:tc>
          <w:tcPr>
            <w:tcW w:w="8370" w:type="dxa"/>
          </w:tcPr>
          <w:p w14:paraId="37B10B39" w14:textId="77777777" w:rsidR="00527DE1" w:rsidRPr="00E97C60" w:rsidRDefault="00527DE1" w:rsidP="00EC4A89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86B7E" w14:textId="1A0EDC27" w:rsidR="00527DE1" w:rsidRPr="005664B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(</w:t>
            </w:r>
            <w:r w:rsidR="00136D41" w:rsidRPr="005664BA">
              <w:rPr>
                <w:rFonts w:ascii="Angsana New" w:hAnsi="Angsana New"/>
                <w:sz w:val="26"/>
                <w:szCs w:val="26"/>
              </w:rPr>
              <w:t>1,147</w:t>
            </w:r>
            <w:r w:rsidRPr="005664B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7DE1" w:rsidRPr="00E97C60" w14:paraId="1B54151C" w14:textId="77777777" w:rsidTr="00EC4A89">
        <w:tc>
          <w:tcPr>
            <w:tcW w:w="8370" w:type="dxa"/>
          </w:tcPr>
          <w:p w14:paraId="4684EA35" w14:textId="4EE08145" w:rsidR="00527DE1" w:rsidRPr="00E86202" w:rsidRDefault="00527DE1" w:rsidP="00EC4A89">
            <w:pPr>
              <w:rPr>
                <w:rFonts w:ascii="Angsana New" w:hAnsi="Angsana New"/>
                <w:sz w:val="26"/>
                <w:szCs w:val="26"/>
              </w:rPr>
            </w:pPr>
            <w:r w:rsidRPr="00E8620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8620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620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19C2D3" w14:textId="7425DCFA" w:rsidR="00527DE1" w:rsidRPr="005664BA" w:rsidRDefault="00136D4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29,003</w:t>
            </w:r>
          </w:p>
        </w:tc>
      </w:tr>
      <w:tr w:rsidR="00527DE1" w:rsidRPr="00E97C60" w14:paraId="1C1C8FA2" w14:textId="77777777" w:rsidTr="00EC4A89">
        <w:tc>
          <w:tcPr>
            <w:tcW w:w="8370" w:type="dxa"/>
          </w:tcPr>
          <w:p w14:paraId="03BAA1C7" w14:textId="77777777" w:rsidR="00527DE1" w:rsidRPr="00E97C60" w:rsidRDefault="00527DE1" w:rsidP="00EC4A8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DCF12A" w14:textId="77777777" w:rsidR="00527DE1" w:rsidRPr="00136D41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</w:tr>
      <w:tr w:rsidR="00527DE1" w:rsidRPr="00E97C60" w14:paraId="575B20D1" w14:textId="77777777" w:rsidTr="00EC4A89">
        <w:tc>
          <w:tcPr>
            <w:tcW w:w="8370" w:type="dxa"/>
          </w:tcPr>
          <w:p w14:paraId="0EBEF63F" w14:textId="77777777" w:rsidR="00527DE1" w:rsidRPr="00E97C60" w:rsidRDefault="00527DE1" w:rsidP="00EC4A8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77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F991CC" w14:textId="30D1CAD5" w:rsidR="00527DE1" w:rsidRPr="005664B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2</w:t>
            </w:r>
            <w:r w:rsidR="00136D41" w:rsidRPr="005664BA">
              <w:rPr>
                <w:rFonts w:ascii="Angsana New" w:hAnsi="Angsana New"/>
                <w:sz w:val="26"/>
                <w:szCs w:val="26"/>
              </w:rPr>
              <w:t>4</w:t>
            </w:r>
            <w:r w:rsidRPr="005664BA">
              <w:rPr>
                <w:rFonts w:ascii="Angsana New" w:hAnsi="Angsana New"/>
                <w:sz w:val="26"/>
                <w:szCs w:val="26"/>
              </w:rPr>
              <w:t>,</w:t>
            </w:r>
            <w:r w:rsidR="00136D41" w:rsidRPr="005664BA">
              <w:rPr>
                <w:rFonts w:ascii="Angsana New" w:hAnsi="Angsana New"/>
                <w:sz w:val="26"/>
                <w:szCs w:val="26"/>
              </w:rPr>
              <w:t>983</w:t>
            </w:r>
          </w:p>
        </w:tc>
      </w:tr>
      <w:tr w:rsidR="00527DE1" w:rsidRPr="00E97C60" w14:paraId="050875A4" w14:textId="77777777" w:rsidTr="00EC4A89">
        <w:tc>
          <w:tcPr>
            <w:tcW w:w="8370" w:type="dxa"/>
          </w:tcPr>
          <w:p w14:paraId="5E06C65E" w14:textId="77777777" w:rsidR="00527DE1" w:rsidRPr="00E97C60" w:rsidRDefault="00527DE1" w:rsidP="00EC4A8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</w:t>
            </w:r>
            <w:r w:rsidRPr="00DB386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F4F930" w14:textId="6C87D9D2" w:rsidR="00527DE1" w:rsidRPr="005664BA" w:rsidRDefault="00136D4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4,020</w:t>
            </w:r>
          </w:p>
        </w:tc>
      </w:tr>
      <w:tr w:rsidR="00527DE1" w:rsidRPr="00E97C60" w14:paraId="4DBFB832" w14:textId="77777777" w:rsidTr="00EC4A89">
        <w:tc>
          <w:tcPr>
            <w:tcW w:w="8370" w:type="dxa"/>
          </w:tcPr>
          <w:p w14:paraId="3095C7D5" w14:textId="77777777" w:rsidR="00527DE1" w:rsidRPr="00E86202" w:rsidRDefault="00527DE1" w:rsidP="00EC4A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862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1FF324" w14:textId="6DC478E3" w:rsidR="00527DE1" w:rsidRPr="005664BA" w:rsidRDefault="00136D4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4BA">
              <w:rPr>
                <w:rFonts w:ascii="Angsana New" w:hAnsi="Angsana New"/>
                <w:sz w:val="26"/>
                <w:szCs w:val="26"/>
              </w:rPr>
              <w:t>29</w:t>
            </w:r>
            <w:r w:rsidR="00527DE1" w:rsidRPr="005664BA">
              <w:rPr>
                <w:rFonts w:ascii="Angsana New" w:hAnsi="Angsana New"/>
                <w:sz w:val="26"/>
                <w:szCs w:val="26"/>
              </w:rPr>
              <w:t>,</w:t>
            </w:r>
            <w:r w:rsidRPr="005664BA">
              <w:rPr>
                <w:rFonts w:ascii="Angsana New" w:hAnsi="Angsana New"/>
                <w:sz w:val="26"/>
                <w:szCs w:val="26"/>
              </w:rPr>
              <w:t>003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AA8CA24" w14:textId="77777777" w:rsidR="00527DE1" w:rsidRDefault="00297377" w:rsidP="00527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9737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527DE1">
        <w:rPr>
          <w:rFonts w:ascii="Angsana New" w:hAnsi="Angsana New"/>
          <w:sz w:val="26"/>
          <w:szCs w:val="26"/>
        </w:rPr>
        <w:t>3</w:t>
      </w:r>
    </w:p>
    <w:p w14:paraId="750F672C" w14:textId="77777777" w:rsidR="00527DE1" w:rsidRDefault="00527DE1" w:rsidP="00527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6C904B8" w14:textId="0ACDD175" w:rsidR="00F70EA3" w:rsidRPr="00527DE1" w:rsidRDefault="00527DE1" w:rsidP="00527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10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สินทรัพย์ภาษีเงินได้รอการตัดบัญชี</w:t>
      </w:r>
      <w:r w:rsidR="0066656A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6656A">
        <w:rPr>
          <w:rFonts w:ascii="Angsana New" w:hAnsi="Angsana New"/>
          <w:b/>
          <w:bCs/>
          <w:sz w:val="26"/>
          <w:szCs w:val="26"/>
        </w:rPr>
        <w:t xml:space="preserve">- </w:t>
      </w:r>
      <w:r w:rsidR="0066656A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1A16926D" w14:textId="4D0CD5EE" w:rsidR="003D124D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="00FB6A76">
        <w:rPr>
          <w:rFonts w:ascii="Angsana New" w:hAnsi="Angsana New"/>
          <w:sz w:val="26"/>
          <w:szCs w:val="26"/>
        </w:rPr>
        <w:t xml:space="preserve"> (</w:t>
      </w:r>
      <w:r w:rsidR="00FB6A76">
        <w:rPr>
          <w:rFonts w:ascii="Angsana New" w:hAnsi="Angsana New" w:hint="cs"/>
          <w:sz w:val="26"/>
          <w:szCs w:val="26"/>
          <w:cs/>
        </w:rPr>
        <w:t>รายได้</w:t>
      </w:r>
      <w:r w:rsidR="00FB6A76">
        <w:rPr>
          <w:rFonts w:ascii="Angsana New" w:hAnsi="Angsana New"/>
          <w:sz w:val="26"/>
          <w:szCs w:val="26"/>
        </w:rPr>
        <w:t xml:space="preserve">) 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="007E5A65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Pr="00E97C60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527DE1">
        <w:rPr>
          <w:rFonts w:ascii="Angsana New" w:hAnsi="Angsana New"/>
          <w:sz w:val="26"/>
          <w:szCs w:val="26"/>
        </w:rPr>
        <w:t>9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5981">
        <w:rPr>
          <w:rFonts w:ascii="Angsana New" w:hAnsi="Angsana New"/>
          <w:sz w:val="26"/>
          <w:szCs w:val="26"/>
        </w:rPr>
        <w:t>256</w:t>
      </w:r>
      <w:r w:rsidR="00527DE1">
        <w:rPr>
          <w:rFonts w:ascii="Angsana New" w:hAnsi="Angsana New"/>
          <w:sz w:val="26"/>
          <w:szCs w:val="26"/>
        </w:rPr>
        <w:t>8</w:t>
      </w:r>
      <w:r w:rsidR="00F15981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/>
          <w:sz w:val="26"/>
          <w:szCs w:val="26"/>
          <w:cs/>
        </w:rPr>
        <w:t>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22496AFF" w14:textId="77777777" w:rsidR="009D420B" w:rsidRDefault="009D420B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E5A65" w:rsidRPr="00707C6F" w14:paraId="562A3B74" w14:textId="77777777" w:rsidTr="00C94E4D">
        <w:tc>
          <w:tcPr>
            <w:tcW w:w="3870" w:type="dxa"/>
          </w:tcPr>
          <w:p w14:paraId="7C6993BA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9553DA1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707C6F" w14:paraId="02A95904" w14:textId="77777777" w:rsidTr="00C94E4D">
        <w:tc>
          <w:tcPr>
            <w:tcW w:w="3870" w:type="dxa"/>
          </w:tcPr>
          <w:p w14:paraId="2D37B59F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D3F5E7E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18D76D" w14:textId="77777777" w:rsidR="007E5A65" w:rsidRPr="006447D2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3B0D274C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E5A65" w:rsidRPr="00707C6F" w14:paraId="6A3A210B" w14:textId="77777777" w:rsidTr="00C94E4D">
        <w:tc>
          <w:tcPr>
            <w:tcW w:w="3870" w:type="dxa"/>
          </w:tcPr>
          <w:p w14:paraId="35C8B017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F1840B1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076AB15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38E03F2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E5A65" w:rsidRPr="006447D2" w14:paraId="6FA571A9" w14:textId="77777777" w:rsidTr="00C94E4D">
        <w:tc>
          <w:tcPr>
            <w:tcW w:w="3870" w:type="dxa"/>
          </w:tcPr>
          <w:p w14:paraId="5312A3CC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22AC2B" w14:textId="37EFCB00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33A60C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75C539" w14:textId="0690A0E3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F1BCB49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529679" w14:textId="3E16DA17" w:rsidR="007E5A65" w:rsidRPr="001C0117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3699D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D774B8" w14:textId="213949AE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E5A65" w:rsidRPr="006447D2" w14:paraId="56951298" w14:textId="77777777" w:rsidTr="00C94E4D">
        <w:tc>
          <w:tcPr>
            <w:tcW w:w="3870" w:type="dxa"/>
          </w:tcPr>
          <w:p w14:paraId="390650CA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561A8B" w14:textId="77777777" w:rsidR="007E5A65" w:rsidRPr="006A269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451312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F98BCF" w14:textId="77777777" w:rsidR="007E5A65" w:rsidRPr="006447D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7537D4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EB7943" w14:textId="77777777" w:rsidR="007E5A65" w:rsidRPr="001C0117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97DBFE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DF3F87" w14:textId="77777777" w:rsidR="007E5A65" w:rsidRPr="006447D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27DE1" w:rsidRPr="006447D2" w14:paraId="0604406A" w14:textId="77777777" w:rsidTr="00C94E4D">
        <w:tc>
          <w:tcPr>
            <w:tcW w:w="3870" w:type="dxa"/>
          </w:tcPr>
          <w:p w14:paraId="2FF72CB5" w14:textId="77777777" w:rsidR="00527DE1" w:rsidRPr="006447D2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</w:tcPr>
          <w:p w14:paraId="387AED47" w14:textId="5523017A" w:rsidR="00527DE1" w:rsidRPr="00784250" w:rsidRDefault="00527DE1" w:rsidP="00E1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ED883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90AF5A" w14:textId="0891D76E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EA40110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C995D6" w14:textId="3AFC79EA" w:rsidR="00527DE1" w:rsidRPr="00784250" w:rsidRDefault="00527DE1" w:rsidP="00E1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85F01D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932F1" w14:textId="6B29B59D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DE1" w:rsidRPr="006447D2" w14:paraId="661674FE" w14:textId="77777777" w:rsidTr="00C94E4D">
        <w:tc>
          <w:tcPr>
            <w:tcW w:w="3870" w:type="dxa"/>
          </w:tcPr>
          <w:p w14:paraId="6C27D588" w14:textId="77777777" w:rsidR="00527DE1" w:rsidRPr="006447D2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</w:tcPr>
          <w:p w14:paraId="4F37B6F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2064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B684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593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448DD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32CE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F719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6447D2" w14:paraId="277FDC37" w14:textId="77777777" w:rsidTr="00C94E4D">
        <w:tc>
          <w:tcPr>
            <w:tcW w:w="3870" w:type="dxa"/>
          </w:tcPr>
          <w:p w14:paraId="06930FC4" w14:textId="77777777" w:rsidR="00527DE1" w:rsidRPr="00E97C6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</w:tcPr>
          <w:p w14:paraId="52D07D5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6243D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890EA1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3017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5D11C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07C7A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42517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6447D2" w14:paraId="04655A30" w14:textId="77777777" w:rsidTr="00C94E4D">
        <w:tc>
          <w:tcPr>
            <w:tcW w:w="3870" w:type="dxa"/>
          </w:tcPr>
          <w:p w14:paraId="04A1748C" w14:textId="77777777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</w:tcPr>
          <w:p w14:paraId="4100DF26" w14:textId="72A17441" w:rsidR="00527DE1" w:rsidRPr="00784250" w:rsidRDefault="000809B1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597D88C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F5EBB3" w14:textId="5166040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270" w:type="dxa"/>
          </w:tcPr>
          <w:p w14:paraId="586019F4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D07D01" w14:textId="5FB5E472" w:rsidR="00527DE1" w:rsidRPr="00784250" w:rsidRDefault="00D74B45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</w:tcPr>
          <w:p w14:paraId="4E58879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7CD22" w14:textId="36F3B6E0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527DE1" w:rsidRPr="006447D2" w14:paraId="283D73AF" w14:textId="77777777" w:rsidTr="00C94E4D">
        <w:tc>
          <w:tcPr>
            <w:tcW w:w="3870" w:type="dxa"/>
          </w:tcPr>
          <w:p w14:paraId="3F4185D4" w14:textId="77777777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</w:tcPr>
          <w:p w14:paraId="4FB7FE2A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E7D87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28FF1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8D99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0ECF9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EFC1E1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EDC22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6447D2" w14:paraId="76EF2A70" w14:textId="77777777" w:rsidTr="00C94E4D">
        <w:tc>
          <w:tcPr>
            <w:tcW w:w="3870" w:type="dxa"/>
          </w:tcPr>
          <w:p w14:paraId="588BD88A" w14:textId="77777777" w:rsidR="00527DE1" w:rsidRPr="00E97C6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สินค้าเคลื่อนไหวช้า</w:t>
            </w:r>
          </w:p>
        </w:tc>
        <w:tc>
          <w:tcPr>
            <w:tcW w:w="1260" w:type="dxa"/>
          </w:tcPr>
          <w:p w14:paraId="07FF096B" w14:textId="011E6EE7" w:rsidR="00527DE1" w:rsidRPr="00784250" w:rsidRDefault="000809B1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270" w:type="dxa"/>
          </w:tcPr>
          <w:p w14:paraId="5E18F4D5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57A99" w14:textId="3519F61F" w:rsidR="00527DE1" w:rsidRPr="00784250" w:rsidRDefault="00527DE1" w:rsidP="00B6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70" w:type="dxa"/>
          </w:tcPr>
          <w:p w14:paraId="7BED3D0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4A78A0" w14:textId="07FCD00C" w:rsidR="00527DE1" w:rsidRPr="00784250" w:rsidRDefault="00D74B45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(422)</w:t>
            </w:r>
          </w:p>
        </w:tc>
        <w:tc>
          <w:tcPr>
            <w:tcW w:w="270" w:type="dxa"/>
          </w:tcPr>
          <w:p w14:paraId="5F02788D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79EAC" w14:textId="3A63C1F9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240</w:t>
            </w:r>
          </w:p>
        </w:tc>
      </w:tr>
      <w:tr w:rsidR="00527DE1" w:rsidRPr="006447D2" w14:paraId="12AA4313" w14:textId="77777777" w:rsidTr="00C94E4D">
        <w:tc>
          <w:tcPr>
            <w:tcW w:w="3870" w:type="dxa"/>
          </w:tcPr>
          <w:p w14:paraId="503BF190" w14:textId="77777777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6AF0A4A" w14:textId="1DB85413" w:rsidR="00527DE1" w:rsidRPr="00784250" w:rsidRDefault="000809B1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304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2A7EB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4C176A" w14:textId="6B8BAB0D" w:rsidR="00527DE1" w:rsidRPr="00784250" w:rsidRDefault="00527DE1" w:rsidP="00B6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7842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B2AE45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85FB12" w14:textId="65EE48C7" w:rsidR="00527DE1" w:rsidRPr="00784250" w:rsidRDefault="00D74B45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(4</w:t>
            </w:r>
            <w:r w:rsidR="00A9137B" w:rsidRPr="00784250">
              <w:rPr>
                <w:rFonts w:ascii="Angsana New" w:hAnsi="Angsana New"/>
                <w:sz w:val="26"/>
                <w:szCs w:val="26"/>
              </w:rPr>
              <w:t>8</w:t>
            </w:r>
            <w:r w:rsidRPr="00784250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70" w:type="dxa"/>
          </w:tcPr>
          <w:p w14:paraId="69FDE735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9BDE41" w14:textId="6BAA9CC9" w:rsidR="00527DE1" w:rsidRPr="00784250" w:rsidRDefault="00527DE1" w:rsidP="00B6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78425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27DE1" w:rsidRPr="006447D2" w14:paraId="701C1DF8" w14:textId="77777777" w:rsidTr="00C94E4D">
        <w:tc>
          <w:tcPr>
            <w:tcW w:w="3870" w:type="dxa"/>
          </w:tcPr>
          <w:p w14:paraId="28DBF31D" w14:textId="10F1DE68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</w:t>
            </w:r>
          </w:p>
        </w:tc>
        <w:tc>
          <w:tcPr>
            <w:tcW w:w="1260" w:type="dxa"/>
          </w:tcPr>
          <w:p w14:paraId="190A76C1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A8E13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93F14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5A36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B99429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5AD2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809D37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6447D2" w14:paraId="67DEED6D" w14:textId="77777777" w:rsidTr="00C94E4D">
        <w:tc>
          <w:tcPr>
            <w:tcW w:w="3870" w:type="dxa"/>
          </w:tcPr>
          <w:p w14:paraId="01B6AEE1" w14:textId="2BE03C08" w:rsidR="00527DE1" w:rsidRPr="00E97C6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260" w:type="dxa"/>
          </w:tcPr>
          <w:p w14:paraId="585FA3E9" w14:textId="67449133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DA6E90" w:rsidRPr="00784250">
              <w:rPr>
                <w:rFonts w:ascii="Angsana New" w:hAnsi="Angsana New"/>
                <w:sz w:val="26"/>
                <w:szCs w:val="26"/>
              </w:rPr>
              <w:t>29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82007F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DFB720" w14:textId="4872D9DD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70" w:type="dxa"/>
          </w:tcPr>
          <w:p w14:paraId="34811946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35351" w14:textId="405D792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D74B45" w:rsidRPr="00784250">
              <w:rPr>
                <w:rFonts w:ascii="Angsana New" w:hAnsi="Angsana New"/>
                <w:sz w:val="26"/>
                <w:szCs w:val="26"/>
              </w:rPr>
              <w:t>5</w:t>
            </w:r>
            <w:r w:rsidR="008270E2" w:rsidRPr="00784250">
              <w:rPr>
                <w:rFonts w:ascii="Angsana New" w:hAnsi="Angsana New"/>
                <w:sz w:val="26"/>
                <w:szCs w:val="26"/>
              </w:rPr>
              <w:t>7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902FC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6C275" w14:textId="42FB758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</w:tr>
      <w:tr w:rsidR="00527DE1" w:rsidRPr="006447D2" w14:paraId="6050C606" w14:textId="77777777" w:rsidTr="00C94E4D">
        <w:tc>
          <w:tcPr>
            <w:tcW w:w="3870" w:type="dxa"/>
          </w:tcPr>
          <w:p w14:paraId="645F6A56" w14:textId="16DD0B3A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</w:t>
            </w: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60" w:type="dxa"/>
          </w:tcPr>
          <w:p w14:paraId="3B7F4740" w14:textId="77103CEC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0809B1" w:rsidRPr="00784250">
              <w:rPr>
                <w:rFonts w:ascii="Angsana New" w:hAnsi="Angsana New"/>
                <w:sz w:val="26"/>
                <w:szCs w:val="26"/>
              </w:rPr>
              <w:t>3,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864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DD2C35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F5AB71" w14:textId="62A26307" w:rsidR="00527DE1" w:rsidRPr="00784250" w:rsidRDefault="00527DE1" w:rsidP="00E1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  <w:tc>
          <w:tcPr>
            <w:tcW w:w="270" w:type="dxa"/>
          </w:tcPr>
          <w:p w14:paraId="4ABF051D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3F524" w14:textId="619F1B23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A9137B" w:rsidRPr="00784250">
              <w:rPr>
                <w:rFonts w:ascii="Angsana New" w:hAnsi="Angsana New"/>
                <w:sz w:val="26"/>
                <w:szCs w:val="26"/>
              </w:rPr>
              <w:t>7,201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50241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867C06" w14:textId="15DBD4D7" w:rsidR="00527DE1" w:rsidRPr="00784250" w:rsidRDefault="00527DE1" w:rsidP="00E1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(3,533)</w:t>
            </w:r>
          </w:p>
        </w:tc>
      </w:tr>
      <w:tr w:rsidR="00527DE1" w:rsidRPr="006447D2" w14:paraId="78AF5864" w14:textId="77777777" w:rsidTr="00C94E4D">
        <w:tc>
          <w:tcPr>
            <w:tcW w:w="3870" w:type="dxa"/>
          </w:tcPr>
          <w:p w14:paraId="6E475027" w14:textId="77777777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0DAD50A" w14:textId="5D4470E5" w:rsidR="00527DE1" w:rsidRPr="00784250" w:rsidRDefault="000809B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2BB7A0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304A8A" w14:textId="30CBCB4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5A89309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D8056" w14:textId="1272093C" w:rsidR="00527DE1" w:rsidRPr="00784250" w:rsidRDefault="00D74B45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9D12255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EEE78" w14:textId="4956B790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27DE1" w:rsidRPr="006447D2" w14:paraId="0298F01C" w14:textId="77777777" w:rsidTr="00C94E4D">
        <w:tc>
          <w:tcPr>
            <w:tcW w:w="3870" w:type="dxa"/>
          </w:tcPr>
          <w:p w14:paraId="79DEFC9F" w14:textId="77777777" w:rsidR="00527DE1" w:rsidRPr="00C73FB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8E492F" w14:textId="4F71C2D4" w:rsidR="00527DE1" w:rsidRPr="00784250" w:rsidRDefault="000809B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425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9A7FCB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2561FE" w14:textId="563A9CE4" w:rsidR="00527DE1" w:rsidRPr="00784250" w:rsidRDefault="00527DE1" w:rsidP="00B6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14:paraId="262D1F8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200245" w14:textId="5BA597EE" w:rsidR="00527DE1" w:rsidRPr="00784250" w:rsidRDefault="00D74B45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425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03E4A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6902B0" w14:textId="3849D59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7E5A65" w:rsidRPr="006447D2" w14:paraId="69376DE7" w14:textId="77777777" w:rsidTr="00C94E4D">
        <w:tc>
          <w:tcPr>
            <w:tcW w:w="3870" w:type="dxa"/>
          </w:tcPr>
          <w:p w14:paraId="4040114D" w14:textId="403FBE83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224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2474D">
              <w:rPr>
                <w:rFonts w:ascii="Angsana New" w:hAnsi="Angsana New"/>
                <w:sz w:val="26"/>
                <w:szCs w:val="26"/>
              </w:rPr>
              <w:t>(</w:t>
            </w:r>
            <w:r w:rsidR="0022474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2474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49A7A" w14:textId="64E25449" w:rsidR="007E5A65" w:rsidRPr="00784250" w:rsidRDefault="000809B1" w:rsidP="0008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(4,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481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07338F" w14:textId="77777777" w:rsidR="007E5A65" w:rsidRPr="0078425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51A488" w14:textId="5EA7EB76" w:rsidR="007E5A65" w:rsidRPr="00784250" w:rsidRDefault="009D420B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</w:tcPr>
          <w:p w14:paraId="3321B5FF" w14:textId="77777777" w:rsidR="007E5A65" w:rsidRPr="0078425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4FCCA5" w14:textId="54E27077" w:rsidR="007E5A65" w:rsidRPr="00784250" w:rsidRDefault="00444211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A9137B" w:rsidRPr="00784250">
              <w:rPr>
                <w:rFonts w:ascii="Angsana New" w:hAnsi="Angsana New"/>
                <w:sz w:val="26"/>
                <w:szCs w:val="26"/>
              </w:rPr>
              <w:t>8,175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6A9F56" w14:textId="77777777" w:rsidR="007E5A65" w:rsidRPr="0078425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6F69B7" w14:textId="732B26BC" w:rsidR="007E5A65" w:rsidRPr="00784250" w:rsidRDefault="009D420B" w:rsidP="00B6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(3,163)</w:t>
            </w:r>
          </w:p>
        </w:tc>
      </w:tr>
    </w:tbl>
    <w:p w14:paraId="33674C75" w14:textId="0E5964F6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รายได้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ขาดทุน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7E5A65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7E5A65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7E5A65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527DE1">
        <w:rPr>
          <w:rFonts w:ascii="Angsana New" w:hAnsi="Angsana New"/>
          <w:sz w:val="26"/>
          <w:szCs w:val="26"/>
        </w:rPr>
        <w:t>9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527DE1">
        <w:rPr>
          <w:rFonts w:ascii="Angsana New" w:hAnsi="Angsana New"/>
          <w:sz w:val="26"/>
          <w:szCs w:val="26"/>
        </w:rPr>
        <w:t>8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260"/>
        <w:gridCol w:w="270"/>
        <w:gridCol w:w="1350"/>
      </w:tblGrid>
      <w:tr w:rsidR="007E5A65" w:rsidRPr="00707C6F" w14:paraId="6D382550" w14:textId="77777777" w:rsidTr="007E5A65">
        <w:tc>
          <w:tcPr>
            <w:tcW w:w="3960" w:type="dxa"/>
          </w:tcPr>
          <w:p w14:paraId="2389444A" w14:textId="77777777" w:rsidR="007E5A65" w:rsidRPr="006447D2" w:rsidRDefault="007E5A6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58F157C" w14:textId="75989882" w:rsidR="007E5A65" w:rsidRPr="00707C6F" w:rsidRDefault="007E5A6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707C6F" w14:paraId="24A8EDBF" w14:textId="77777777" w:rsidTr="007E5A65">
        <w:tc>
          <w:tcPr>
            <w:tcW w:w="3960" w:type="dxa"/>
          </w:tcPr>
          <w:p w14:paraId="4F5426A8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6A5BC9B4" w14:textId="34A2BCF3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55F3F4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27CB142" w14:textId="623795E2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E5A65" w:rsidRPr="00707C6F" w14:paraId="04B78222" w14:textId="77777777" w:rsidTr="007E5A65">
        <w:tc>
          <w:tcPr>
            <w:tcW w:w="3960" w:type="dxa"/>
          </w:tcPr>
          <w:p w14:paraId="365A4770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0735FD1" w14:textId="097DF69E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2F9D62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EB584E1" w14:textId="406AB403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E5A65" w:rsidRPr="006447D2" w14:paraId="0527DE99" w14:textId="77777777" w:rsidTr="000B462E">
        <w:tc>
          <w:tcPr>
            <w:tcW w:w="3960" w:type="dxa"/>
          </w:tcPr>
          <w:p w14:paraId="1DFC6427" w14:textId="5E494B4C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9AE9D5" w14:textId="259C7E8E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097D07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0E37B4" w14:textId="17AA90AA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77BDD23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153628F4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7E5A65" w:rsidRPr="0080691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Eucrosi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47AC261B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B04AF" w:rsidRPr="006447D2" w14:paraId="22D11E54" w14:textId="77777777" w:rsidTr="007E5A65">
        <w:tc>
          <w:tcPr>
            <w:tcW w:w="3960" w:type="dxa"/>
          </w:tcPr>
          <w:p w14:paraId="659336F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AFD7ED" w14:textId="77777777" w:rsidR="00EB04AF" w:rsidRPr="006A269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B7C2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6FB4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37A9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1C0117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EC781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27DE1" w:rsidRPr="00EE6220" w14:paraId="55D3B63A" w14:textId="77777777" w:rsidTr="007E5A65">
        <w:tc>
          <w:tcPr>
            <w:tcW w:w="3960" w:type="dxa"/>
          </w:tcPr>
          <w:p w14:paraId="4B8534C9" w14:textId="5358726B" w:rsidR="00527DE1" w:rsidRPr="006447D2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46ECAB" w14:textId="232C60D4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(2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3</w:t>
            </w:r>
            <w:r w:rsidRPr="00784250">
              <w:rPr>
                <w:rFonts w:ascii="Angsana New" w:hAnsi="Angsana New"/>
                <w:sz w:val="26"/>
                <w:szCs w:val="26"/>
              </w:rPr>
              <w:t>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196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F23A4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3A88A" w14:textId="7FA35BD8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2,374</w:t>
            </w:r>
          </w:p>
        </w:tc>
        <w:tc>
          <w:tcPr>
            <w:tcW w:w="270" w:type="dxa"/>
          </w:tcPr>
          <w:p w14:paraId="555586A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3BE1FC54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41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595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F921E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7885DEA8" w:rsidR="00527DE1" w:rsidRPr="00784250" w:rsidRDefault="00527DE1" w:rsidP="0087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(16,232)</w:t>
            </w:r>
          </w:p>
        </w:tc>
      </w:tr>
      <w:tr w:rsidR="00527DE1" w:rsidRPr="00EE6220" w14:paraId="48DF0018" w14:textId="77777777" w:rsidTr="007E5A65">
        <w:trPr>
          <w:trHeight w:val="90"/>
        </w:trPr>
        <w:tc>
          <w:tcPr>
            <w:tcW w:w="3960" w:type="dxa"/>
          </w:tcPr>
          <w:p w14:paraId="3602B220" w14:textId="47D99D20" w:rsidR="00527DE1" w:rsidRPr="00EB04AF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0785469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B115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E6191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5D6E4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582A00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7DE1" w:rsidRPr="00EE6220" w14:paraId="5453E4BF" w14:textId="77777777" w:rsidTr="00EF0C3B">
        <w:tc>
          <w:tcPr>
            <w:tcW w:w="3960" w:type="dxa"/>
          </w:tcPr>
          <w:p w14:paraId="2E136512" w14:textId="53F9001A" w:rsidR="00527DE1" w:rsidRPr="00E97C6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391940E7" w14:textId="42D56885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(4,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639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DB9DD6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2CBE5" w14:textId="6C0A3C9C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270" w:type="dxa"/>
          </w:tcPr>
          <w:p w14:paraId="6994F006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2CD466D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8,319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814C6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3844F1C2" w:rsidR="00527DE1" w:rsidRPr="00784250" w:rsidRDefault="00527DE1" w:rsidP="0087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(3,246)</w:t>
            </w:r>
          </w:p>
        </w:tc>
      </w:tr>
      <w:tr w:rsidR="00527DE1" w:rsidRPr="00EE6220" w14:paraId="1FFF8AC8" w14:textId="77777777" w:rsidTr="007E5A65">
        <w:tc>
          <w:tcPr>
            <w:tcW w:w="3960" w:type="dxa"/>
          </w:tcPr>
          <w:p w14:paraId="317B66ED" w14:textId="48D92077" w:rsidR="00527DE1" w:rsidRPr="006447D2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บวก: ผลกระทบทางภาษีของ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66286F6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E1E9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88348" w14:textId="2F843272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1409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8B0C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1E7A1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FEDB8" w14:textId="72EAA9E2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EE6220" w14:paraId="2F8EBE73" w14:textId="77777777" w:rsidTr="007E5A65">
        <w:tc>
          <w:tcPr>
            <w:tcW w:w="3960" w:type="dxa"/>
          </w:tcPr>
          <w:p w14:paraId="5D76ABF7" w14:textId="6B2AB6C6" w:rsidR="00527DE1" w:rsidRPr="006447D2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6912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004AA" w14:textId="0E4C36AF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15</w:t>
            </w:r>
            <w:r w:rsidR="00487889" w:rsidRPr="0078425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7AFB0B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C51B3" w14:textId="01CF9829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Pr="0078425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84250">
              <w:rPr>
                <w:rFonts w:ascii="Angsana New" w:hAnsi="Angsana New"/>
                <w:sz w:val="26"/>
                <w:szCs w:val="26"/>
              </w:rPr>
              <w:t>90)</w:t>
            </w:r>
          </w:p>
        </w:tc>
        <w:tc>
          <w:tcPr>
            <w:tcW w:w="270" w:type="dxa"/>
          </w:tcPr>
          <w:p w14:paraId="1B77106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4D3FDF3A" w:rsidR="00527DE1" w:rsidRPr="00784250" w:rsidRDefault="00C00692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</w:tcPr>
          <w:p w14:paraId="306AA3F5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136D20FE" w:rsidR="00527DE1" w:rsidRPr="00784250" w:rsidRDefault="00527DE1" w:rsidP="0087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527DE1" w:rsidRPr="00EE6220" w14:paraId="404B1F7F" w14:textId="77777777" w:rsidTr="007E5A65">
        <w:tc>
          <w:tcPr>
            <w:tcW w:w="3960" w:type="dxa"/>
          </w:tcPr>
          <w:p w14:paraId="122D0152" w14:textId="527BC29A" w:rsidR="00527DE1" w:rsidRPr="006447D2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985B76" w14:textId="03472E00" w:rsidR="00527DE1" w:rsidRPr="00784250" w:rsidRDefault="00C65F6F" w:rsidP="00C6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4,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481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F9B24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3A3E85" w14:textId="54B578A0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</w:tcPr>
          <w:p w14:paraId="197D222D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41B2FA56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8</w:t>
            </w:r>
            <w:r w:rsidRPr="00784250">
              <w:rPr>
                <w:rFonts w:ascii="Angsana New" w:hAnsi="Angsana New"/>
                <w:sz w:val="26"/>
                <w:szCs w:val="26"/>
              </w:rPr>
              <w:t>,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1</w:t>
            </w:r>
            <w:r w:rsidR="00DD73C4" w:rsidRPr="00784250">
              <w:rPr>
                <w:rFonts w:ascii="Angsana New" w:hAnsi="Angsana New"/>
                <w:sz w:val="26"/>
                <w:szCs w:val="26"/>
              </w:rPr>
              <w:t>7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5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4DA477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36DD6E4B" w:rsidR="00527DE1" w:rsidRPr="00784250" w:rsidRDefault="00527DE1" w:rsidP="0087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(3,163)</w:t>
            </w:r>
          </w:p>
        </w:tc>
      </w:tr>
    </w:tbl>
    <w:p w14:paraId="22646170" w14:textId="77777777" w:rsidR="00391F53" w:rsidRDefault="00391F53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6116254C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2" w:name="OLE_LINK1"/>
      <w:bookmarkStart w:id="3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2"/>
      <w:bookmarkEnd w:id="3"/>
      <w:r w:rsidR="0066656A">
        <w:rPr>
          <w:rFonts w:ascii="Angsana New" w:hAnsi="Angsana New"/>
          <w:sz w:val="26"/>
          <w:szCs w:val="26"/>
        </w:rPr>
        <w:t xml:space="preserve"> - </w:t>
      </w:r>
      <w:r w:rsidR="0066656A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CC5060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527DE1">
        <w:rPr>
          <w:rFonts w:ascii="Angsana New" w:hAnsi="Angsana New"/>
          <w:sz w:val="26"/>
          <w:szCs w:val="26"/>
        </w:rPr>
        <w:t>9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726E7A28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2ECA2E1E" w:rsidR="00281218" w:rsidRPr="00475A13" w:rsidRDefault="00F15981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687C7CC8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C9FCBB0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9054BD" w:rsidRDefault="00281218" w:rsidP="0090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7DE1" w:rsidRPr="008C4F9A" w14:paraId="3B085CE3" w14:textId="77777777" w:rsidTr="008B6AE6">
        <w:tc>
          <w:tcPr>
            <w:tcW w:w="3780" w:type="dxa"/>
          </w:tcPr>
          <w:p w14:paraId="2FFBCD59" w14:textId="77777777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9F79784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 w:rsidRPr="0078425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588AFF4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7705587" w14:textId="49254B29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vAlign w:val="bottom"/>
          </w:tcPr>
          <w:p w14:paraId="5B8E1D3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500C77B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0A28A1A6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527DE1" w:rsidRPr="00475A13" w14:paraId="4513436D" w14:textId="77777777" w:rsidTr="008B6AE6">
        <w:tc>
          <w:tcPr>
            <w:tcW w:w="3780" w:type="dxa"/>
          </w:tcPr>
          <w:p w14:paraId="4AE0462F" w14:textId="77777777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8063F9" w14:textId="5DF11B83" w:rsidR="00527DE1" w:rsidRPr="00784250" w:rsidRDefault="00527DE1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12A3779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527DE1" w:rsidRPr="00475A13" w14:paraId="57487ED3" w14:textId="77777777" w:rsidTr="008B6AE6">
        <w:tc>
          <w:tcPr>
            <w:tcW w:w="3780" w:type="dxa"/>
          </w:tcPr>
          <w:p w14:paraId="0F0E8F82" w14:textId="77777777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0C1E752D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70" w:type="dxa"/>
          </w:tcPr>
          <w:p w14:paraId="7E54D794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F4453" w14:textId="4F74C409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</w:tcPr>
          <w:p w14:paraId="6B4CEBDB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BC98C94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4D7B3E99" w:rsidR="00527DE1" w:rsidRPr="00784250" w:rsidRDefault="00C00692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668</w:t>
            </w:r>
          </w:p>
        </w:tc>
      </w:tr>
      <w:tr w:rsidR="00527DE1" w:rsidRPr="00475A13" w14:paraId="4889B6F3" w14:textId="77777777" w:rsidTr="008B6AE6">
        <w:tc>
          <w:tcPr>
            <w:tcW w:w="3780" w:type="dxa"/>
          </w:tcPr>
          <w:p w14:paraId="13363A00" w14:textId="77777777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00DF1A9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270" w:type="dxa"/>
          </w:tcPr>
          <w:p w14:paraId="350FD25D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17E5" w14:textId="448E8ED4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4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8</w:t>
            </w:r>
            <w:r w:rsidRPr="0078425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3CF8B6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082C238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74162250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5,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2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527DE1" w:rsidRPr="00475A13" w14:paraId="6BDC0373" w14:textId="77777777" w:rsidTr="008B6AE6">
        <w:tc>
          <w:tcPr>
            <w:tcW w:w="3780" w:type="dxa"/>
          </w:tcPr>
          <w:p w14:paraId="663C6BDB" w14:textId="4219D129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370299C2" w14:textId="319E290B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D508B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B9F12F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475A13" w14:paraId="095A2239" w14:textId="77777777" w:rsidTr="008B6AE6">
        <w:tc>
          <w:tcPr>
            <w:tcW w:w="3780" w:type="dxa"/>
          </w:tcPr>
          <w:p w14:paraId="727D3FDF" w14:textId="7379E48A" w:rsidR="00527DE1" w:rsidRPr="006D2FA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6D2FAA">
              <w:rPr>
                <w:rFonts w:ascii="Angsana New" w:hAnsi="Angsana New" w:hint="cs"/>
                <w:sz w:val="26"/>
                <w:szCs w:val="26"/>
                <w:lang w:val="th-TH"/>
              </w:rPr>
              <w:t xml:space="preserve">   </w:t>
            </w:r>
            <w:r w:rsidRPr="006D2FA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เมื่อเกษียณอายุ</w:t>
            </w:r>
          </w:p>
        </w:tc>
        <w:tc>
          <w:tcPr>
            <w:tcW w:w="1260" w:type="dxa"/>
          </w:tcPr>
          <w:p w14:paraId="4A0839D5" w14:textId="6F0BD7CB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</w:tcPr>
          <w:p w14:paraId="389F88E8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EEAB" w14:textId="2A893B31" w:rsidR="00527DE1" w:rsidRPr="00784250" w:rsidRDefault="00C00692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5</w:t>
            </w:r>
            <w:r w:rsidR="008270E2" w:rsidRPr="007842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DF7ED6A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EC1A463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71F6FE2C" w:rsidR="00527DE1" w:rsidRPr="00784250" w:rsidRDefault="00C00692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82</w:t>
            </w:r>
            <w:r w:rsidR="008270E2" w:rsidRPr="0078425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27DE1" w:rsidRPr="00475A13" w14:paraId="208CC4D7" w14:textId="77777777" w:rsidTr="0022474D">
        <w:tc>
          <w:tcPr>
            <w:tcW w:w="3780" w:type="dxa"/>
          </w:tcPr>
          <w:p w14:paraId="35CB4DED" w14:textId="5F4DC93E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53796027" w14:textId="3EE09811" w:rsidR="00527DE1" w:rsidRPr="00784250" w:rsidRDefault="00527DE1" w:rsidP="0097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6,220</w:t>
            </w:r>
          </w:p>
        </w:tc>
        <w:tc>
          <w:tcPr>
            <w:tcW w:w="270" w:type="dxa"/>
          </w:tcPr>
          <w:p w14:paraId="726A96F3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2DDFDC" w14:textId="2F341C79" w:rsidR="00527DE1" w:rsidRPr="00784250" w:rsidRDefault="004C101B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7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,</w:t>
            </w:r>
            <w:r w:rsidRPr="00784250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</w:tcPr>
          <w:p w14:paraId="40F1F73A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A65319" w14:textId="6249F8F3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0CEB68F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53E4292" w14:textId="35E8B464" w:rsidR="00527DE1" w:rsidRPr="00784250" w:rsidRDefault="00C00692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</w:t>
            </w:r>
            <w:r w:rsidR="00527DE1" w:rsidRPr="00784250">
              <w:rPr>
                <w:rFonts w:ascii="Angsana New" w:hAnsi="Angsana New"/>
                <w:sz w:val="26"/>
                <w:szCs w:val="26"/>
              </w:rPr>
              <w:t>3,</w:t>
            </w:r>
            <w:r w:rsidR="004C101B" w:rsidRPr="00784250">
              <w:rPr>
                <w:rFonts w:ascii="Angsana New" w:hAnsi="Angsana New"/>
                <w:sz w:val="26"/>
                <w:szCs w:val="26"/>
              </w:rPr>
              <w:t>421</w:t>
            </w:r>
          </w:p>
        </w:tc>
      </w:tr>
      <w:tr w:rsidR="00527DE1" w:rsidRPr="00475A13" w14:paraId="020E08C4" w14:textId="77777777" w:rsidTr="0022474D">
        <w:tc>
          <w:tcPr>
            <w:tcW w:w="3780" w:type="dxa"/>
          </w:tcPr>
          <w:p w14:paraId="1B3CE4A3" w14:textId="275F7298" w:rsidR="00527DE1" w:rsidRPr="00475A13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4BF7980D" w:rsidR="00527DE1" w:rsidRPr="00784250" w:rsidRDefault="00527DE1" w:rsidP="0097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6F362892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BF6473" w14:textId="43D04094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3</w:t>
            </w:r>
            <w:r w:rsidRPr="007842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7D498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7B5B6D" w14:textId="28C41FCF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6F16B9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2CC7A4E7" w14:textId="5CF50D24" w:rsidR="00527DE1" w:rsidRPr="00784250" w:rsidRDefault="00C00692" w:rsidP="00C0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527DE1" w:rsidRPr="00475A13" w14:paraId="14D843D8" w14:textId="77777777" w:rsidTr="00426C5A">
        <w:trPr>
          <w:trHeight w:val="58"/>
        </w:trPr>
        <w:tc>
          <w:tcPr>
            <w:tcW w:w="3780" w:type="dxa"/>
          </w:tcPr>
          <w:p w14:paraId="20F9919C" w14:textId="722C4B58" w:rsidR="00527DE1" w:rsidRPr="008B601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53DF0C" w14:textId="5D146324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9A08CE1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494C16" w14:textId="74F7AF7E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F8B240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DAF4F4" w14:textId="50B6195C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EF3F4DA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054295" w14:textId="506513D1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27DE1" w:rsidRPr="00475A13" w14:paraId="541B6F9F" w14:textId="77777777" w:rsidTr="00426C5A">
        <w:tc>
          <w:tcPr>
            <w:tcW w:w="3780" w:type="dxa"/>
          </w:tcPr>
          <w:p w14:paraId="47AF76BB" w14:textId="749E1B11" w:rsidR="00527DE1" w:rsidRPr="008B601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601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6AC5CB" w14:textId="3C1A4D02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12,129</w:t>
            </w:r>
          </w:p>
        </w:tc>
        <w:tc>
          <w:tcPr>
            <w:tcW w:w="270" w:type="dxa"/>
          </w:tcPr>
          <w:p w14:paraId="6832B8C3" w14:textId="77777777" w:rsidR="00527DE1" w:rsidRPr="00784250" w:rsidRDefault="00527DE1" w:rsidP="00527DE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E6FDA2" w14:textId="52F6ADAE" w:rsidR="00527DE1" w:rsidRPr="00784250" w:rsidRDefault="004C101B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8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,1</w:t>
            </w:r>
            <w:r w:rsidR="000D69B0" w:rsidRPr="00784250">
              <w:rPr>
                <w:rFonts w:ascii="Angsana New" w:hAnsi="Angsana New"/>
                <w:sz w:val="26"/>
                <w:szCs w:val="26"/>
              </w:rPr>
              <w:t>7</w:t>
            </w:r>
            <w:r w:rsidRPr="0078425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49D262A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CDEBE7" w14:textId="49EBC615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FE42C" w14:textId="77777777" w:rsidR="00527DE1" w:rsidRPr="00784250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412AFF" w14:textId="3A9E8CC9" w:rsidR="00527DE1" w:rsidRPr="00784250" w:rsidRDefault="004C101B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250">
              <w:rPr>
                <w:rFonts w:ascii="Angsana New" w:hAnsi="Angsana New"/>
                <w:sz w:val="26"/>
                <w:szCs w:val="26"/>
              </w:rPr>
              <w:t>20</w:t>
            </w:r>
            <w:r w:rsidR="00C00692" w:rsidRPr="00784250">
              <w:rPr>
                <w:rFonts w:ascii="Angsana New" w:hAnsi="Angsana New"/>
                <w:sz w:val="26"/>
                <w:szCs w:val="26"/>
              </w:rPr>
              <w:t>,</w:t>
            </w:r>
            <w:r w:rsidRPr="00784250">
              <w:rPr>
                <w:rFonts w:ascii="Angsana New" w:hAnsi="Angsana New"/>
                <w:sz w:val="26"/>
                <w:szCs w:val="26"/>
              </w:rPr>
              <w:t>304</w:t>
            </w:r>
          </w:p>
        </w:tc>
      </w:tr>
    </w:tbl>
    <w:p w14:paraId="18493E38" w14:textId="77777777" w:rsidR="00941815" w:rsidRDefault="00941815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658CBFA" w14:textId="77777777" w:rsidR="00A64B76" w:rsidRDefault="00A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AACE5CE" w14:textId="31766947" w:rsidR="00527DE1" w:rsidRPr="009E631E" w:rsidRDefault="00DD5818" w:rsidP="00527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27DE1">
        <w:rPr>
          <w:rFonts w:ascii="Angsana New" w:hAnsi="Angsana New"/>
          <w:b/>
          <w:bCs/>
          <w:sz w:val="26"/>
          <w:szCs w:val="26"/>
        </w:rPr>
        <w:t>1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</w:r>
      <w:r w:rsidR="00527DE1" w:rsidRPr="00256033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5D150A26" w14:textId="77777777" w:rsidR="008711A1" w:rsidRPr="00970E5C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AA05B7">
        <w:tc>
          <w:tcPr>
            <w:tcW w:w="2772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1A1" w:rsidRPr="009E631E" w14:paraId="59718800" w14:textId="77777777" w:rsidTr="00AA05B7">
        <w:tc>
          <w:tcPr>
            <w:tcW w:w="2772" w:type="dxa"/>
          </w:tcPr>
          <w:p w14:paraId="00565C9A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410434D3" w:rsidR="008711A1" w:rsidRPr="009E631E" w:rsidRDefault="00B7164A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4D5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DAEA6F2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07F03221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</w:tcPr>
          <w:p w14:paraId="2FD1F74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6D16BEF2" w:rsidR="008711A1" w:rsidRPr="009E631E" w:rsidRDefault="005914D5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865C58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7A76092A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27DE1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</w:tr>
      <w:tr w:rsidR="00527DE1" w:rsidRPr="009E631E" w14:paraId="701E1D63" w14:textId="77777777" w:rsidTr="00527DE1">
        <w:tc>
          <w:tcPr>
            <w:tcW w:w="2772" w:type="dxa"/>
          </w:tcPr>
          <w:p w14:paraId="3CA3F281" w14:textId="7A91D6EB" w:rsidR="00527DE1" w:rsidRPr="00E325D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317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789B0AFD" w14:textId="2ACDC23C" w:rsidR="00527DE1" w:rsidRPr="00754DFA" w:rsidRDefault="00E63474" w:rsidP="00527DE1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4DFA">
              <w:rPr>
                <w:rFonts w:ascii="Angsana New" w:hAnsi="Angsana New" w:cs="Angsana New"/>
                <w:sz w:val="26"/>
                <w:szCs w:val="26"/>
              </w:rPr>
              <w:t>6.27</w:t>
            </w:r>
          </w:p>
        </w:tc>
        <w:tc>
          <w:tcPr>
            <w:tcW w:w="270" w:type="dxa"/>
          </w:tcPr>
          <w:p w14:paraId="6F017ABA" w14:textId="77777777" w:rsidR="00527DE1" w:rsidRPr="00BC66FA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CE244A" w14:textId="2D400F5A" w:rsidR="00527DE1" w:rsidRPr="00BC66FA" w:rsidRDefault="00527DE1" w:rsidP="00527DE1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</w:t>
            </w:r>
            <w:r w:rsidRPr="009C317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4D52E1F4" w14:textId="77777777" w:rsidR="00527DE1" w:rsidRPr="00BC66F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B33AE2" w14:textId="627A24C9" w:rsidR="00527DE1" w:rsidRPr="005664BA" w:rsidRDefault="00E63474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4BA">
              <w:rPr>
                <w:rFonts w:ascii="Angsana New" w:hAnsi="Angsana New" w:cs="Angsana New"/>
                <w:sz w:val="26"/>
                <w:szCs w:val="26"/>
              </w:rPr>
              <w:t>4,925</w:t>
            </w:r>
          </w:p>
        </w:tc>
        <w:tc>
          <w:tcPr>
            <w:tcW w:w="270" w:type="dxa"/>
          </w:tcPr>
          <w:p w14:paraId="19E6E9DD" w14:textId="77777777" w:rsidR="00527DE1" w:rsidRPr="009E631E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AA67D34" w14:textId="5B272322" w:rsidR="00527DE1" w:rsidRPr="0052726C" w:rsidRDefault="00AA33BC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334</w:t>
            </w:r>
          </w:p>
        </w:tc>
      </w:tr>
      <w:tr w:rsidR="00527DE1" w:rsidRPr="009E631E" w14:paraId="5A0224FB" w14:textId="77777777" w:rsidTr="00527DE1">
        <w:tc>
          <w:tcPr>
            <w:tcW w:w="2772" w:type="dxa"/>
          </w:tcPr>
          <w:p w14:paraId="703F524A" w14:textId="6B79F109" w:rsidR="00527DE1" w:rsidRPr="00E325D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5D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844E727" w14:textId="56A8BD31" w:rsidR="00527DE1" w:rsidRPr="00754DFA" w:rsidRDefault="00527DE1" w:rsidP="00527DE1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 xml:space="preserve">3.50 </w:t>
            </w: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754DFA">
              <w:rPr>
                <w:rFonts w:ascii="Angsana New" w:hAnsi="Angsana New"/>
                <w:sz w:val="26"/>
                <w:szCs w:val="26"/>
              </w:rPr>
              <w:t>6.27</w:t>
            </w:r>
          </w:p>
        </w:tc>
        <w:tc>
          <w:tcPr>
            <w:tcW w:w="270" w:type="dxa"/>
          </w:tcPr>
          <w:p w14:paraId="1664B031" w14:textId="77777777" w:rsidR="00527DE1" w:rsidRPr="00BC66FA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7E6714FC" w:rsidR="00527DE1" w:rsidRPr="00BC66FA" w:rsidRDefault="00527DE1" w:rsidP="00527DE1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81D">
              <w:rPr>
                <w:rFonts w:ascii="Angsana New" w:hAnsi="Angsana New"/>
                <w:sz w:val="26"/>
                <w:szCs w:val="26"/>
              </w:rPr>
              <w:t xml:space="preserve">3.50 </w:t>
            </w:r>
            <w:r w:rsidRPr="00E7781D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E7781D">
              <w:rPr>
                <w:rFonts w:ascii="Angsana New" w:hAnsi="Angsana New"/>
                <w:sz w:val="26"/>
                <w:szCs w:val="26"/>
              </w:rPr>
              <w:t>6.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7781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A63175" w14:textId="77777777" w:rsidR="00527DE1" w:rsidRPr="00BC66F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C4108D" w14:textId="66C4ABA5" w:rsidR="00527DE1" w:rsidRPr="005664BA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4BA">
              <w:rPr>
                <w:rFonts w:ascii="Angsana New" w:hAnsi="Angsana New" w:cs="Angsana New"/>
                <w:sz w:val="26"/>
                <w:szCs w:val="26"/>
              </w:rPr>
              <w:t>60,790</w:t>
            </w:r>
          </w:p>
        </w:tc>
        <w:tc>
          <w:tcPr>
            <w:tcW w:w="270" w:type="dxa"/>
          </w:tcPr>
          <w:p w14:paraId="55BBA9CB" w14:textId="77777777" w:rsidR="00527DE1" w:rsidRPr="009E631E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B6DAFE8" w14:textId="614FE83E" w:rsidR="00527DE1" w:rsidRPr="009E631E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>60,790</w:t>
            </w:r>
          </w:p>
        </w:tc>
      </w:tr>
      <w:tr w:rsidR="00527DE1" w:rsidRPr="009E631E" w14:paraId="09C7C5CF" w14:textId="77777777" w:rsidTr="00527DE1">
        <w:tc>
          <w:tcPr>
            <w:tcW w:w="2772" w:type="dxa"/>
          </w:tcPr>
          <w:p w14:paraId="0EB83311" w14:textId="4C6D09CB" w:rsidR="00527DE1" w:rsidRPr="00E325D5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4B8BD87C" w14:textId="77777777" w:rsidR="00527DE1" w:rsidRPr="00BC66FA" w:rsidRDefault="00527DE1" w:rsidP="00527DE1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CE78F" w14:textId="77777777" w:rsidR="00527DE1" w:rsidRPr="00BC66FA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74C42F9" w14:textId="77777777" w:rsidR="00527DE1" w:rsidRPr="00BC66FA" w:rsidRDefault="00527DE1" w:rsidP="00527DE1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2251F" w14:textId="77777777" w:rsidR="00527DE1" w:rsidRPr="00BC66FA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46E7DD" w14:textId="44460482" w:rsidR="00527DE1" w:rsidRPr="005664BA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4B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63474" w:rsidRPr="005664B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664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63474" w:rsidRPr="005664BA">
              <w:rPr>
                <w:rFonts w:ascii="Angsana New" w:hAnsi="Angsana New" w:cs="Angsana New"/>
                <w:sz w:val="26"/>
                <w:szCs w:val="26"/>
              </w:rPr>
              <w:t>715</w:t>
            </w:r>
          </w:p>
        </w:tc>
        <w:tc>
          <w:tcPr>
            <w:tcW w:w="270" w:type="dxa"/>
          </w:tcPr>
          <w:p w14:paraId="2F39B558" w14:textId="77777777" w:rsidR="00527DE1" w:rsidRPr="009E631E" w:rsidRDefault="00527DE1" w:rsidP="005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3EEC350" w14:textId="518D84A3" w:rsidR="00527DE1" w:rsidRPr="0052726C" w:rsidRDefault="00527DE1" w:rsidP="00527DE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>61,124</w:t>
            </w:r>
          </w:p>
        </w:tc>
      </w:tr>
    </w:tbl>
    <w:p w14:paraId="2937F4BE" w14:textId="77777777" w:rsidR="008711A1" w:rsidRPr="00970E5C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2B4EFF8" w14:textId="5BDB886B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527DE1">
        <w:rPr>
          <w:rFonts w:ascii="Angsana New" w:hAnsi="Angsana New"/>
          <w:sz w:val="26"/>
          <w:szCs w:val="26"/>
        </w:rPr>
        <w:t>2</w:t>
      </w:r>
    </w:p>
    <w:p w14:paraId="1E26A157" w14:textId="77777777" w:rsidR="00512895" w:rsidRPr="00970E5C" w:rsidRDefault="0051289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14:paraId="38E45629" w14:textId="690EF8C1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527DE1">
        <w:rPr>
          <w:rFonts w:ascii="Angsana New" w:hAnsi="Angsana New"/>
          <w:b/>
          <w:bCs/>
          <w:sz w:val="26"/>
          <w:szCs w:val="26"/>
        </w:rPr>
        <w:t>2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970E5C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440"/>
      </w:tblGrid>
      <w:tr w:rsidR="00527DE1" w:rsidRPr="004B53BF" w14:paraId="43799716" w14:textId="77777777" w:rsidTr="00EC4A89">
        <w:tc>
          <w:tcPr>
            <w:tcW w:w="3600" w:type="dxa"/>
          </w:tcPr>
          <w:p w14:paraId="0A07C2EF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6CE08A3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2E4FCD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0B8253E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27DE1" w:rsidRPr="004B53BF" w14:paraId="2FA9DA06" w14:textId="77777777" w:rsidTr="00EC4A89">
        <w:tc>
          <w:tcPr>
            <w:tcW w:w="3600" w:type="dxa"/>
          </w:tcPr>
          <w:p w14:paraId="2AA5FF7C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46FF61" w14:textId="6FA7ED28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C00314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041C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2018AF3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3C71E1" w14:textId="013DB506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E9AA44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D143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27DE1" w:rsidRPr="004B53BF" w14:paraId="2EB8E836" w14:textId="77777777" w:rsidTr="00EC4A89">
        <w:tc>
          <w:tcPr>
            <w:tcW w:w="3600" w:type="dxa"/>
          </w:tcPr>
          <w:p w14:paraId="488B46AE" w14:textId="77777777" w:rsidR="00527DE1" w:rsidRPr="004B53BF" w:rsidRDefault="00527DE1" w:rsidP="00EC4A8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22234B78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2EE4B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4C99D2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B600AE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44E28F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B46F80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65C89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DE1" w:rsidRPr="004B53BF" w14:paraId="497DE5A2" w14:textId="77777777" w:rsidTr="00EC4A89">
        <w:tc>
          <w:tcPr>
            <w:tcW w:w="3600" w:type="dxa"/>
          </w:tcPr>
          <w:p w14:paraId="06B11D70" w14:textId="77777777" w:rsidR="00527DE1" w:rsidRPr="003F2493" w:rsidRDefault="00527DE1" w:rsidP="00EC4A8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หนึ่ง</w:t>
            </w:r>
          </w:p>
        </w:tc>
        <w:tc>
          <w:tcPr>
            <w:tcW w:w="1350" w:type="dxa"/>
          </w:tcPr>
          <w:p w14:paraId="53C2FF8B" w14:textId="77777777" w:rsidR="00527DE1" w:rsidRPr="00754DF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4.80</w:t>
            </w:r>
          </w:p>
        </w:tc>
        <w:tc>
          <w:tcPr>
            <w:tcW w:w="270" w:type="dxa"/>
          </w:tcPr>
          <w:p w14:paraId="7AD257A0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78970C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4.40</w:t>
            </w:r>
          </w:p>
        </w:tc>
        <w:tc>
          <w:tcPr>
            <w:tcW w:w="270" w:type="dxa"/>
          </w:tcPr>
          <w:p w14:paraId="1747A65E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61321" w14:textId="044E89A3" w:rsidR="00527DE1" w:rsidRPr="00754DFA" w:rsidRDefault="008D6597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233,605</w:t>
            </w:r>
          </w:p>
        </w:tc>
        <w:tc>
          <w:tcPr>
            <w:tcW w:w="270" w:type="dxa"/>
          </w:tcPr>
          <w:p w14:paraId="73D8AE8E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AD680F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241,605</w:t>
            </w:r>
          </w:p>
        </w:tc>
      </w:tr>
      <w:tr w:rsidR="00527DE1" w:rsidRPr="004B53BF" w14:paraId="514E9C71" w14:textId="77777777" w:rsidTr="00EC4A89">
        <w:tc>
          <w:tcPr>
            <w:tcW w:w="3600" w:type="dxa"/>
          </w:tcPr>
          <w:p w14:paraId="7DDF5E0D" w14:textId="77777777" w:rsidR="00527DE1" w:rsidRPr="004B53BF" w:rsidRDefault="00527DE1" w:rsidP="00EC4A8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7D280FA1" w14:textId="77777777" w:rsidR="00527DE1" w:rsidRPr="00754DF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4.80</w:t>
            </w:r>
          </w:p>
        </w:tc>
        <w:tc>
          <w:tcPr>
            <w:tcW w:w="270" w:type="dxa"/>
          </w:tcPr>
          <w:p w14:paraId="04EC9DE3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71AD77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4.90</w:t>
            </w:r>
          </w:p>
        </w:tc>
        <w:tc>
          <w:tcPr>
            <w:tcW w:w="270" w:type="dxa"/>
          </w:tcPr>
          <w:p w14:paraId="181850DA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E26B85" w14:textId="6C4DA973" w:rsidR="00527DE1" w:rsidRPr="00754DFA" w:rsidRDefault="008D6597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237,200</w:t>
            </w:r>
          </w:p>
        </w:tc>
        <w:tc>
          <w:tcPr>
            <w:tcW w:w="270" w:type="dxa"/>
          </w:tcPr>
          <w:p w14:paraId="4443D397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190E82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240,900</w:t>
            </w:r>
          </w:p>
        </w:tc>
      </w:tr>
      <w:tr w:rsidR="00527DE1" w:rsidRPr="004B53BF" w14:paraId="1FFEDCDF" w14:textId="77777777" w:rsidTr="00EC4A89">
        <w:tc>
          <w:tcPr>
            <w:tcW w:w="3600" w:type="dxa"/>
          </w:tcPr>
          <w:p w14:paraId="4FD487C5" w14:textId="77777777" w:rsidR="00527DE1" w:rsidRDefault="00527DE1" w:rsidP="00EC4A8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งที่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</w:tcPr>
          <w:p w14:paraId="27697FE9" w14:textId="77777777" w:rsidR="00527DE1" w:rsidRPr="00754DF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155CE457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B09727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3CA379D3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857881" w14:textId="2BD7B874" w:rsidR="00527DE1" w:rsidRPr="00754DFA" w:rsidRDefault="008D6597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6,</w:t>
            </w:r>
            <w:r w:rsidR="004C5DBA" w:rsidRPr="00754DF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</w:tcPr>
          <w:p w14:paraId="296CD970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E58BB" w14:textId="77777777" w:rsidR="00527DE1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7,294</w:t>
            </w:r>
          </w:p>
        </w:tc>
      </w:tr>
      <w:tr w:rsidR="00527DE1" w:rsidRPr="004B53BF" w14:paraId="5AADF0D4" w14:textId="77777777" w:rsidTr="00EC4A89">
        <w:tc>
          <w:tcPr>
            <w:tcW w:w="3600" w:type="dxa"/>
          </w:tcPr>
          <w:p w14:paraId="0F6C0FD0" w14:textId="77777777" w:rsidR="00527DE1" w:rsidRDefault="00527DE1" w:rsidP="00EC4A8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3FA745E6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17042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AC566F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7CE4F2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68053B" w14:textId="68F3982E" w:rsidR="00527DE1" w:rsidRPr="00754DFA" w:rsidRDefault="008D6597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477,20</w:t>
            </w:r>
            <w:r w:rsidR="004C5DBA" w:rsidRPr="00754D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79DA92A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6F6621" w14:textId="77777777" w:rsidR="00527DE1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489,799</w:t>
            </w:r>
          </w:p>
        </w:tc>
      </w:tr>
      <w:tr w:rsidR="00527DE1" w:rsidRPr="004B53BF" w14:paraId="1E0CA704" w14:textId="77777777" w:rsidTr="00EC4A89">
        <w:tc>
          <w:tcPr>
            <w:tcW w:w="3600" w:type="dxa"/>
          </w:tcPr>
          <w:p w14:paraId="5DFCE3FC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49C314C3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04AFD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9B710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08A8C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CFFD5D" w14:textId="47711CFF" w:rsidR="00527DE1" w:rsidRPr="00754DF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(1,</w:t>
            </w:r>
            <w:r w:rsidR="008D6597" w:rsidRPr="00754DFA">
              <w:rPr>
                <w:rFonts w:ascii="Angsana New" w:hAnsi="Angsana New"/>
                <w:sz w:val="26"/>
                <w:szCs w:val="26"/>
              </w:rPr>
              <w:t>00</w:t>
            </w:r>
            <w:r w:rsidR="004C5DBA" w:rsidRPr="00754DFA">
              <w:rPr>
                <w:rFonts w:ascii="Angsana New" w:hAnsi="Angsana New"/>
                <w:sz w:val="26"/>
                <w:szCs w:val="26"/>
              </w:rPr>
              <w:t>1</w:t>
            </w:r>
            <w:r w:rsidRPr="00754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37D730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736C3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(1,107)</w:t>
            </w:r>
          </w:p>
        </w:tc>
      </w:tr>
      <w:tr w:rsidR="00527DE1" w:rsidRPr="004B53BF" w14:paraId="7876FA95" w14:textId="77777777" w:rsidTr="00EC4A89">
        <w:tc>
          <w:tcPr>
            <w:tcW w:w="3600" w:type="dxa"/>
          </w:tcPr>
          <w:p w14:paraId="66700590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2925F98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A34D7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7A083B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A771B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D81F13" w14:textId="0F350D03" w:rsidR="00527DE1" w:rsidRPr="00754DF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4</w:t>
            </w:r>
            <w:r w:rsidR="008D6597" w:rsidRPr="00754DFA">
              <w:rPr>
                <w:rFonts w:ascii="Angsana New" w:hAnsi="Angsana New"/>
                <w:sz w:val="26"/>
                <w:szCs w:val="26"/>
              </w:rPr>
              <w:t>76,204</w:t>
            </w:r>
          </w:p>
        </w:tc>
        <w:tc>
          <w:tcPr>
            <w:tcW w:w="270" w:type="dxa"/>
          </w:tcPr>
          <w:p w14:paraId="0F2CF4B2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40D81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488,692</w:t>
            </w:r>
          </w:p>
        </w:tc>
      </w:tr>
      <w:tr w:rsidR="00527DE1" w:rsidRPr="004B53BF" w14:paraId="4BF8F937" w14:textId="77777777" w:rsidTr="00EC4A89">
        <w:tc>
          <w:tcPr>
            <w:tcW w:w="3600" w:type="dxa"/>
          </w:tcPr>
          <w:p w14:paraId="0778157A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24DC99CD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14F4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1B96B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33237A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E4BE7D" w14:textId="47F043FB" w:rsidR="00527DE1" w:rsidRPr="00754DFA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(</w:t>
            </w:r>
            <w:r w:rsidR="008D6597" w:rsidRPr="00754DFA">
              <w:rPr>
                <w:rFonts w:ascii="Angsana New" w:hAnsi="Angsana New"/>
                <w:sz w:val="26"/>
                <w:szCs w:val="26"/>
              </w:rPr>
              <w:t>69</w:t>
            </w:r>
            <w:r w:rsidRPr="00754DFA">
              <w:rPr>
                <w:rFonts w:ascii="Angsana New" w:hAnsi="Angsana New"/>
                <w:sz w:val="26"/>
                <w:szCs w:val="26"/>
              </w:rPr>
              <w:t>,</w:t>
            </w:r>
            <w:r w:rsidR="008D6597" w:rsidRPr="00754DFA">
              <w:rPr>
                <w:rFonts w:ascii="Angsana New" w:hAnsi="Angsana New"/>
                <w:sz w:val="26"/>
                <w:szCs w:val="26"/>
              </w:rPr>
              <w:t>030</w:t>
            </w:r>
            <w:r w:rsidRPr="00754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6C799C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8211FD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(483,203)</w:t>
            </w:r>
          </w:p>
        </w:tc>
      </w:tr>
      <w:tr w:rsidR="00527DE1" w:rsidRPr="004B53BF" w14:paraId="11E32426" w14:textId="77777777" w:rsidTr="00EC4A89">
        <w:tc>
          <w:tcPr>
            <w:tcW w:w="3600" w:type="dxa"/>
          </w:tcPr>
          <w:p w14:paraId="297D98CF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5C1145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F5644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6D2C25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435F2E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75C73" w14:textId="58F8B7BE" w:rsidR="00527DE1" w:rsidRPr="00754DFA" w:rsidRDefault="008D6597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407,174</w:t>
            </w:r>
          </w:p>
        </w:tc>
        <w:tc>
          <w:tcPr>
            <w:tcW w:w="270" w:type="dxa"/>
          </w:tcPr>
          <w:p w14:paraId="29928178" w14:textId="77777777" w:rsidR="00527DE1" w:rsidRPr="001A05C7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7D9C53" w14:textId="77777777" w:rsidR="00527DE1" w:rsidRPr="004B53BF" w:rsidRDefault="00527DE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603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5,489</w:t>
            </w:r>
          </w:p>
        </w:tc>
      </w:tr>
    </w:tbl>
    <w:p w14:paraId="0D9FBD3A" w14:textId="77777777" w:rsidR="008711A1" w:rsidRPr="00970E5C" w:rsidRDefault="008711A1" w:rsidP="0097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F8619F6" w14:textId="77777777" w:rsidR="00636621" w:rsidRPr="00FD5197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D0C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ED0CFA">
        <w:rPr>
          <w:rFonts w:ascii="Angsana New" w:hAnsi="Angsana New"/>
          <w:sz w:val="26"/>
          <w:szCs w:val="26"/>
        </w:rPr>
        <w:t>31</w:t>
      </w:r>
      <w:r w:rsidRPr="00ED0C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ED0CFA">
        <w:rPr>
          <w:rFonts w:ascii="Angsana New" w:hAnsi="Angsana New"/>
          <w:sz w:val="26"/>
          <w:szCs w:val="26"/>
        </w:rPr>
        <w:t xml:space="preserve">2568 </w:t>
      </w:r>
      <w:r w:rsidRPr="00ED0CFA">
        <w:rPr>
          <w:rFonts w:ascii="Angsana New" w:hAnsi="Angsana New" w:hint="cs"/>
          <w:sz w:val="26"/>
          <w:szCs w:val="26"/>
          <w:cs/>
        </w:rPr>
        <w:t>บริษัท</w:t>
      </w:r>
      <w:r w:rsidRPr="00ED0CFA">
        <w:rPr>
          <w:rFonts w:ascii="Angsana New" w:hAnsi="Angsana New"/>
          <w:sz w:val="26"/>
          <w:szCs w:val="26"/>
          <w:cs/>
        </w:rPr>
        <w:t>ไม่สามารถปฏิบัติตามข้อกำหนดในการคงอัตราส่วน</w:t>
      </w:r>
      <w:r w:rsidRPr="00ED0CFA">
        <w:rPr>
          <w:rFonts w:ascii="Angsana New" w:hAnsi="Angsana New" w:hint="cs"/>
          <w:sz w:val="26"/>
          <w:szCs w:val="26"/>
          <w:cs/>
        </w:rPr>
        <w:t>ความสามารถในการชำระหนี้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(</w:t>
      </w:r>
      <w:r w:rsidRPr="00ED0CFA">
        <w:rPr>
          <w:rFonts w:ascii="Angsana New" w:hAnsi="Angsana New"/>
          <w:sz w:val="26"/>
          <w:szCs w:val="26"/>
        </w:rPr>
        <w:t>“DSCR”</w:t>
      </w:r>
      <w:r>
        <w:rPr>
          <w:rFonts w:ascii="Angsana New" w:hAnsi="Angsana New"/>
          <w:sz w:val="26"/>
          <w:szCs w:val="26"/>
        </w:rPr>
        <w:t>)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ED0CFA">
        <w:rPr>
          <w:rFonts w:ascii="Angsana New" w:hAnsi="Angsana New"/>
          <w:sz w:val="26"/>
          <w:szCs w:val="26"/>
        </w:rPr>
        <w:fldChar w:fldCharType="begin"/>
      </w:r>
      <w:r w:rsidRPr="00ED0CFA">
        <w:rPr>
          <w:rFonts w:ascii="Angsana New" w:hAnsi="Angsana New"/>
          <w:sz w:val="26"/>
          <w:szCs w:val="26"/>
        </w:rPr>
        <w:instrText xml:space="preserve"> </w:instrText>
      </w:r>
      <w:r w:rsidRPr="00ED0CFA">
        <w:rPr>
          <w:rFonts w:ascii="Angsana New" w:hAnsi="Angsana New"/>
          <w:sz w:val="26"/>
          <w:szCs w:val="26"/>
        </w:rPr>
        <w:fldChar w:fldCharType="begin"/>
      </w:r>
      <w:r w:rsidRPr="00ED0CFA">
        <w:rPr>
          <w:rFonts w:ascii="Angsana New" w:hAnsi="Angsana New"/>
          <w:sz w:val="26"/>
          <w:szCs w:val="26"/>
        </w:rPr>
        <w:instrText xml:space="preserve">  </w:instrText>
      </w:r>
      <w:r w:rsidRPr="00ED0CFA">
        <w:rPr>
          <w:rFonts w:ascii="Angsana New" w:hAnsi="Angsana New"/>
          <w:sz w:val="26"/>
          <w:szCs w:val="26"/>
        </w:rPr>
        <w:fldChar w:fldCharType="separate"/>
      </w:r>
      <w:r w:rsidRPr="00ED0CFA">
        <w:rPr>
          <w:rFonts w:ascii="Angsana New" w:hAnsi="Angsana New"/>
          <w:sz w:val="26"/>
          <w:szCs w:val="26"/>
        </w:rPr>
        <w:fldChar w:fldCharType="end"/>
      </w:r>
      <w:r w:rsidRPr="00ED0CFA">
        <w:rPr>
          <w:rFonts w:ascii="Angsana New" w:hAnsi="Angsana New"/>
          <w:sz w:val="26"/>
          <w:szCs w:val="26"/>
        </w:rPr>
        <w:instrText xml:space="preserve"> </w:instrText>
      </w:r>
      <w:r w:rsidRPr="00ED0CFA">
        <w:rPr>
          <w:rFonts w:ascii="Angsana New" w:hAnsi="Angsana New"/>
          <w:sz w:val="26"/>
          <w:szCs w:val="26"/>
        </w:rPr>
        <w:fldChar w:fldCharType="separate"/>
      </w:r>
      <w:r w:rsidRPr="00ED0CFA">
        <w:rPr>
          <w:rFonts w:ascii="Angsana New" w:hAnsi="Angsana New"/>
          <w:sz w:val="26"/>
          <w:szCs w:val="26"/>
        </w:rPr>
        <w:fldChar w:fldCharType="end"/>
      </w:r>
      <w:r w:rsidRPr="00ED0CFA">
        <w:rPr>
          <w:rFonts w:ascii="Angsana New" w:hAnsi="Angsana New"/>
          <w:sz w:val="26"/>
          <w:szCs w:val="26"/>
          <w:cs/>
        </w:rPr>
        <w:t>ตามที่ระบุไว้ในสัญญาวงเงินสินเชื่อกับสถาบันการเงิน</w:t>
      </w:r>
      <w:r>
        <w:rPr>
          <w:rFonts w:ascii="Angsana New" w:hAnsi="Angsana New" w:hint="cs"/>
          <w:sz w:val="26"/>
          <w:szCs w:val="26"/>
          <w:cs/>
        </w:rPr>
        <w:t>ในประเทศ</w:t>
      </w:r>
      <w:r w:rsidRPr="00ED0CFA">
        <w:rPr>
          <w:rFonts w:ascii="Angsana New" w:hAnsi="Angsana New"/>
          <w:sz w:val="26"/>
          <w:szCs w:val="26"/>
          <w:cs/>
        </w:rPr>
        <w:t>แห่งที่หนึ่ง</w:t>
      </w:r>
      <w:r w:rsidRPr="00ED0CFA">
        <w:rPr>
          <w:rFonts w:ascii="Angsana New" w:hAnsi="Angsana New" w:hint="cs"/>
          <w:sz w:val="26"/>
          <w:szCs w:val="26"/>
          <w:cs/>
        </w:rPr>
        <w:t xml:space="preserve"> ดังนั้น บริษัทจึงได้แสดงเงินกู้ยืมดังกล่าวจำนวนเงินรวม </w:t>
      </w:r>
      <w:r w:rsidRPr="00ED0CFA">
        <w:rPr>
          <w:rFonts w:ascii="Angsana New" w:hAnsi="Angsana New"/>
          <w:sz w:val="26"/>
          <w:szCs w:val="26"/>
        </w:rPr>
        <w:t>481.4</w:t>
      </w:r>
      <w:r w:rsidRPr="00ED0CFA">
        <w:rPr>
          <w:rFonts w:ascii="Angsana New" w:hAnsi="Angsana New" w:hint="cs"/>
          <w:sz w:val="26"/>
          <w:szCs w:val="26"/>
          <w:cs/>
        </w:rPr>
        <w:t xml:space="preserve"> ล้านบาท</w:t>
      </w:r>
      <w:r>
        <w:rPr>
          <w:rFonts w:ascii="Angsana New" w:hAnsi="Angsana New" w:hint="cs"/>
          <w:sz w:val="26"/>
          <w:szCs w:val="26"/>
          <w:cs/>
        </w:rPr>
        <w:t xml:space="preserve">      </w:t>
      </w:r>
      <w:r w:rsidRPr="00ED0CFA">
        <w:rPr>
          <w:rFonts w:ascii="Angsana New" w:hAnsi="Angsana New" w:hint="cs"/>
          <w:sz w:val="26"/>
          <w:szCs w:val="26"/>
          <w:cs/>
        </w:rPr>
        <w:t>ณ 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ED0CFA">
        <w:rPr>
          <w:rFonts w:ascii="Angsana New" w:hAnsi="Angsana New"/>
          <w:sz w:val="26"/>
          <w:szCs w:val="26"/>
        </w:rPr>
        <w:t xml:space="preserve">31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 xml:space="preserve">2568 </w:t>
      </w:r>
      <w:r w:rsidRPr="00ED0CFA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ED0CFA">
        <w:rPr>
          <w:rFonts w:ascii="Angsana New" w:hAnsi="Angsana New"/>
          <w:sz w:val="26"/>
          <w:szCs w:val="26"/>
        </w:rPr>
        <w:t xml:space="preserve"> “</w:t>
      </w:r>
      <w:r w:rsidRPr="00ED0CFA">
        <w:rPr>
          <w:rFonts w:ascii="Angsana New" w:hAnsi="Angsana New"/>
          <w:sz w:val="26"/>
          <w:szCs w:val="26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Pr="00ED0CFA">
        <w:rPr>
          <w:rFonts w:ascii="Angsana New" w:hAnsi="Angsana New"/>
          <w:sz w:val="26"/>
          <w:szCs w:val="26"/>
        </w:rPr>
        <w:t xml:space="preserve">” </w:t>
      </w:r>
      <w:r w:rsidRPr="00ED0CFA">
        <w:rPr>
          <w:rFonts w:ascii="Angsana New" w:hAnsi="Angsana New" w:hint="cs"/>
          <w:sz w:val="26"/>
          <w:szCs w:val="26"/>
          <w:cs/>
        </w:rPr>
        <w:t xml:space="preserve">ภายใต้หนี้สินหมุนเวียนในงบฐานะการเงิน ณ วันที่ </w:t>
      </w:r>
      <w:r w:rsidRPr="00ED0CFA">
        <w:rPr>
          <w:rFonts w:ascii="Angsana New" w:hAnsi="Angsana New"/>
          <w:sz w:val="26"/>
          <w:szCs w:val="26"/>
        </w:rPr>
        <w:t xml:space="preserve">31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>2568</w:t>
      </w:r>
      <w:r>
        <w:rPr>
          <w:rFonts w:ascii="Angsana New" w:hAnsi="Angsana New"/>
          <w:sz w:val="26"/>
          <w:szCs w:val="26"/>
        </w:rPr>
        <w:t xml:space="preserve"> </w:t>
      </w:r>
    </w:p>
    <w:p w14:paraId="269EA805" w14:textId="77777777" w:rsidR="00636621" w:rsidRPr="000E5BC6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FA07D64" w14:textId="1C1D43E0" w:rsidR="00636621" w:rsidRPr="000E5BC6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0E5BC6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0E5BC6">
        <w:rPr>
          <w:rFonts w:ascii="Angsana New" w:hAnsi="Angsana New"/>
          <w:sz w:val="26"/>
          <w:szCs w:val="26"/>
        </w:rPr>
        <w:t xml:space="preserve">25 </w:t>
      </w:r>
      <w:r w:rsidRPr="000E5BC6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บริษัทได้รับหนังสือการผ่อนปรนการไม่สามารถดำรงอัตราส่วน</w:t>
      </w:r>
      <w:r>
        <w:rPr>
          <w:rFonts w:ascii="Angsana New" w:hAnsi="Angsana New"/>
          <w:sz w:val="26"/>
          <w:szCs w:val="26"/>
        </w:rPr>
        <w:t xml:space="preserve"> DSCR </w:t>
      </w:r>
      <w:r w:rsidRPr="000E5BC6">
        <w:rPr>
          <w:rFonts w:ascii="Angsana New" w:hAnsi="Angsana New"/>
          <w:sz w:val="26"/>
          <w:szCs w:val="26"/>
          <w:cs/>
        </w:rPr>
        <w:t>ดังกล่าวสำหรับงบการเงินประจำปี</w:t>
      </w:r>
      <w:r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E5BC6">
        <w:rPr>
          <w:rFonts w:ascii="Angsana New" w:hAnsi="Angsana New"/>
          <w:sz w:val="26"/>
          <w:szCs w:val="26"/>
        </w:rPr>
        <w:t xml:space="preserve">2568 </w:t>
      </w:r>
      <w:r w:rsidRPr="000E5BC6">
        <w:rPr>
          <w:rFonts w:ascii="Angsana New" w:hAnsi="Angsana New"/>
          <w:sz w:val="26"/>
          <w:szCs w:val="26"/>
          <w:cs/>
        </w:rPr>
        <w:t xml:space="preserve">จากสถาบันการเงินดังกล่าว นอกจากนี้ จดหมายผ่อนผันนี้ ยังระบุว่า หากผู้บริหารพิจารณาจากประมาณการงบการเงินสำหรับปี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และคา</w:t>
      </w:r>
      <w:r>
        <w:rPr>
          <w:rFonts w:ascii="Angsana New" w:hAnsi="Angsana New" w:hint="cs"/>
          <w:sz w:val="26"/>
          <w:szCs w:val="26"/>
          <w:cs/>
        </w:rPr>
        <w:t>ด</w:t>
      </w:r>
      <w:r w:rsidRPr="000E5BC6">
        <w:rPr>
          <w:rFonts w:ascii="Angsana New" w:hAnsi="Angsana New"/>
          <w:sz w:val="26"/>
          <w:szCs w:val="26"/>
          <w:cs/>
        </w:rPr>
        <w:t>ว่าบริษัทจะไม่สามารถดำรงอัตราส่วน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DSCR </w:t>
      </w:r>
      <w:r w:rsidRPr="000E5BC6">
        <w:rPr>
          <w:rFonts w:ascii="Angsana New" w:hAnsi="Angsana New"/>
          <w:sz w:val="26"/>
          <w:szCs w:val="26"/>
          <w:cs/>
        </w:rPr>
        <w:t xml:space="preserve">ตามเงื่อนไขได้ (ประมาณเดือนกันยายน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) ขอให้บริษัททำหนังสือแจ้งสถาบันการเงินเพื่อพิจารณาผ่อนผันได้ทันที ในการนี้ ผู้บริหารพิจารณาว่าข้อความที่ระบุไว้ในจดหมายนี้ สถาบันการเงินดังกล่าวจะพิจารณาอัตราส่วนทางการเงินจากงบการเงินประจำปี </w:t>
      </w:r>
      <w:r w:rsidRPr="000E5BC6">
        <w:rPr>
          <w:rFonts w:ascii="Angsana New" w:hAnsi="Angsana New"/>
          <w:sz w:val="26"/>
          <w:szCs w:val="26"/>
        </w:rPr>
        <w:t xml:space="preserve">2569 </w:t>
      </w:r>
      <w:r w:rsidRPr="000E5BC6">
        <w:rPr>
          <w:rFonts w:ascii="Angsana New" w:hAnsi="Angsana New"/>
          <w:sz w:val="26"/>
          <w:szCs w:val="26"/>
          <w:cs/>
        </w:rPr>
        <w:t xml:space="preserve">และแสดงให้เห็นชัดเจนว่าสถาบันการเงินดังกล่าวมีเจตนาที่จะผ่อนผันการดำรงอัตราส่วน </w:t>
      </w:r>
      <w:r w:rsidRPr="000E5BC6">
        <w:rPr>
          <w:rFonts w:ascii="Angsana New" w:hAnsi="Angsana New"/>
          <w:sz w:val="26"/>
          <w:szCs w:val="26"/>
        </w:rPr>
        <w:t>DSCR</w:t>
      </w:r>
      <w:r w:rsidRPr="000E5BC6">
        <w:rPr>
          <w:rFonts w:ascii="Angsana New" w:hAnsi="Angsana New"/>
          <w:sz w:val="26"/>
          <w:szCs w:val="26"/>
          <w:cs/>
        </w:rPr>
        <w:t xml:space="preserve"> ให้บริษัทสำหรับงบการเงินปี </w:t>
      </w:r>
      <w:r w:rsidRPr="000E5BC6">
        <w:rPr>
          <w:rFonts w:ascii="Angsana New" w:hAnsi="Angsana New"/>
          <w:sz w:val="26"/>
          <w:szCs w:val="26"/>
        </w:rPr>
        <w:t>2569 </w:t>
      </w:r>
      <w:r w:rsidRPr="000E5BC6">
        <w:rPr>
          <w:rFonts w:ascii="Angsana New" w:hAnsi="Angsana New"/>
          <w:sz w:val="26"/>
          <w:szCs w:val="26"/>
          <w:cs/>
        </w:rPr>
        <w:t xml:space="preserve"> ดังนั้น ผู้บริหารพิจารณาว่า</w:t>
      </w:r>
      <w:r w:rsidR="0066656A" w:rsidRPr="000E5BC6">
        <w:rPr>
          <w:rFonts w:ascii="Angsana New" w:hAnsi="Angsana New"/>
          <w:sz w:val="26"/>
          <w:szCs w:val="26"/>
          <w:cs/>
        </w:rPr>
        <w:t>เป็นการเหมาะสม</w:t>
      </w:r>
      <w:r w:rsidR="0066656A">
        <w:rPr>
          <w:rFonts w:ascii="Angsana New" w:hAnsi="Angsana New" w:hint="cs"/>
          <w:sz w:val="26"/>
          <w:szCs w:val="26"/>
          <w:cs/>
        </w:rPr>
        <w:t>ใน</w:t>
      </w:r>
      <w:r w:rsidRPr="000E5BC6">
        <w:rPr>
          <w:rFonts w:ascii="Angsana New" w:hAnsi="Angsana New"/>
          <w:sz w:val="26"/>
          <w:szCs w:val="26"/>
          <w:cs/>
        </w:rPr>
        <w:t>การจัดทำงบการเงิน</w:t>
      </w:r>
      <w:r>
        <w:rPr>
          <w:rFonts w:ascii="Angsana New" w:hAnsi="Angsana New" w:hint="cs"/>
          <w:sz w:val="26"/>
          <w:szCs w:val="26"/>
          <w:cs/>
        </w:rPr>
        <w:t>ระหว่างกาล</w:t>
      </w:r>
      <w:r w:rsidRPr="000E5BC6">
        <w:rPr>
          <w:rFonts w:ascii="Angsana New" w:hAnsi="Angsana New"/>
          <w:sz w:val="26"/>
          <w:szCs w:val="26"/>
          <w:cs/>
        </w:rPr>
        <w:t xml:space="preserve">สำหรับแต่ละไตรมาสของบริษัทปี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โดยจัดประเภทเงินกู้ย</w:t>
      </w:r>
      <w:r>
        <w:rPr>
          <w:rFonts w:ascii="Angsana New" w:hAnsi="Angsana New" w:hint="cs"/>
          <w:sz w:val="26"/>
          <w:szCs w:val="26"/>
          <w:cs/>
        </w:rPr>
        <w:t>ื</w:t>
      </w:r>
      <w:r w:rsidRPr="000E5BC6">
        <w:rPr>
          <w:rFonts w:ascii="Angsana New" w:hAnsi="Angsana New"/>
          <w:sz w:val="26"/>
          <w:szCs w:val="26"/>
          <w:cs/>
        </w:rPr>
        <w:t xml:space="preserve">มดังกล่าวตามเงื่อนไขในสัญญาวงเงินสินเชื่อเดิมถึงแม้ว่าบริษัทจะไม่สามารถดำรงอัตราส่วน </w:t>
      </w:r>
      <w:r w:rsidRPr="000E5BC6">
        <w:rPr>
          <w:rFonts w:ascii="Angsana New" w:hAnsi="Angsana New"/>
          <w:sz w:val="26"/>
          <w:szCs w:val="26"/>
        </w:rPr>
        <w:t xml:space="preserve">DSCR </w:t>
      </w:r>
      <w:r w:rsidR="0066656A">
        <w:rPr>
          <w:rFonts w:ascii="Angsana New" w:hAnsi="Angsana New" w:hint="cs"/>
          <w:sz w:val="26"/>
          <w:szCs w:val="26"/>
          <w:cs/>
        </w:rPr>
        <w:t>ณ วันที่ดังกล่าว</w:t>
      </w:r>
      <w:r w:rsidRPr="000E5BC6">
        <w:rPr>
          <w:rFonts w:ascii="Angsana New" w:hAnsi="Angsana New"/>
          <w:sz w:val="26"/>
          <w:szCs w:val="26"/>
          <w:cs/>
        </w:rPr>
        <w:t xml:space="preserve">ได้ </w:t>
      </w:r>
    </w:p>
    <w:p w14:paraId="39844EB3" w14:textId="2D1384F2" w:rsidR="00636621" w:rsidRPr="000E5BC6" w:rsidRDefault="0066656A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 xml:space="preserve">ตามที่กล่าวข้างต้น </w:t>
      </w:r>
      <w:r w:rsidR="00636621" w:rsidRPr="00754DF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36621" w:rsidRPr="00754DFA">
        <w:rPr>
          <w:rFonts w:ascii="Angsana New" w:hAnsi="Angsana New"/>
          <w:sz w:val="26"/>
          <w:szCs w:val="26"/>
        </w:rPr>
        <w:t>30</w:t>
      </w:r>
      <w:r w:rsidR="00636621" w:rsidRPr="00754DFA">
        <w:rPr>
          <w:rFonts w:ascii="Angsana New" w:hAnsi="Angsana New"/>
          <w:sz w:val="26"/>
          <w:szCs w:val="26"/>
          <w:cs/>
        </w:rPr>
        <w:t xml:space="preserve"> </w:t>
      </w:r>
      <w:r w:rsidR="00636621" w:rsidRPr="00754DFA">
        <w:rPr>
          <w:rFonts w:ascii="Angsana New" w:hAnsi="Angsana New" w:hint="cs"/>
          <w:sz w:val="26"/>
          <w:szCs w:val="26"/>
          <w:cs/>
        </w:rPr>
        <w:t>มิถุนายน</w:t>
      </w:r>
      <w:r w:rsidR="00636621" w:rsidRPr="00754DFA">
        <w:rPr>
          <w:rFonts w:ascii="Angsana New" w:hAnsi="Angsana New"/>
          <w:sz w:val="26"/>
          <w:szCs w:val="26"/>
          <w:cs/>
        </w:rPr>
        <w:t xml:space="preserve"> </w:t>
      </w:r>
      <w:r w:rsidR="00636621" w:rsidRPr="00754DFA">
        <w:rPr>
          <w:rFonts w:ascii="Angsana New" w:hAnsi="Angsana New"/>
          <w:sz w:val="26"/>
          <w:szCs w:val="26"/>
        </w:rPr>
        <w:t>2569</w:t>
      </w:r>
      <w:r w:rsidR="00636621" w:rsidRPr="00754DFA">
        <w:rPr>
          <w:rFonts w:ascii="Angsana New" w:hAnsi="Angsana New"/>
          <w:sz w:val="26"/>
          <w:szCs w:val="26"/>
          <w:cs/>
        </w:rPr>
        <w:t xml:space="preserve"> บริษัทไม่สามารถปฏิบัติตามข้อกำหนดในการคงอัตราส่วน </w:t>
      </w:r>
      <w:r w:rsidR="00636621" w:rsidRPr="00754DFA">
        <w:rPr>
          <w:rFonts w:ascii="Angsana New" w:hAnsi="Angsana New"/>
          <w:sz w:val="26"/>
          <w:szCs w:val="26"/>
        </w:rPr>
        <w:t xml:space="preserve">DSCR </w:t>
      </w:r>
      <w:r w:rsidR="00636621" w:rsidRPr="00754DFA">
        <w:rPr>
          <w:rFonts w:ascii="Angsana New" w:hAnsi="Angsana New"/>
          <w:sz w:val="26"/>
          <w:szCs w:val="26"/>
          <w:cs/>
        </w:rPr>
        <w:t>ตามที่ระบุไว้ในสัญญาวงเงินสินเชื่อกับสถาบันการเงินดังกล่าว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636621" w:rsidRPr="00754DFA">
        <w:rPr>
          <w:rFonts w:ascii="Angsana New" w:hAnsi="Angsana New"/>
          <w:sz w:val="26"/>
          <w:szCs w:val="26"/>
          <w:cs/>
        </w:rPr>
        <w:t xml:space="preserve">บริษัทจึงได้แสดงเงินกู้ยืมดังกล่าวในงบฐานะการเงิน ณ วันที่ </w:t>
      </w:r>
      <w:r w:rsidR="00636621" w:rsidRPr="00754DFA">
        <w:rPr>
          <w:rFonts w:ascii="Angsana New" w:hAnsi="Angsana New"/>
          <w:sz w:val="26"/>
          <w:szCs w:val="26"/>
        </w:rPr>
        <w:t xml:space="preserve">30 </w:t>
      </w:r>
      <w:r w:rsidR="00636621" w:rsidRPr="00754DFA">
        <w:rPr>
          <w:rFonts w:ascii="Angsana New" w:hAnsi="Angsana New" w:hint="cs"/>
          <w:sz w:val="26"/>
          <w:szCs w:val="26"/>
          <w:cs/>
        </w:rPr>
        <w:t>มิถุนายน</w:t>
      </w:r>
      <w:r w:rsidR="00636621" w:rsidRPr="00754DFA">
        <w:rPr>
          <w:rFonts w:ascii="Angsana New" w:hAnsi="Angsana New"/>
          <w:sz w:val="26"/>
          <w:szCs w:val="26"/>
          <w:cs/>
        </w:rPr>
        <w:t xml:space="preserve"> </w:t>
      </w:r>
      <w:r w:rsidR="00636621" w:rsidRPr="00754DFA">
        <w:rPr>
          <w:rFonts w:ascii="Angsana New" w:hAnsi="Angsana New"/>
          <w:sz w:val="26"/>
          <w:szCs w:val="26"/>
        </w:rPr>
        <w:t xml:space="preserve">2569 </w:t>
      </w:r>
      <w:r w:rsidR="00636621" w:rsidRPr="00754DFA">
        <w:rPr>
          <w:rFonts w:ascii="Angsana New" w:hAnsi="Angsana New"/>
          <w:sz w:val="26"/>
          <w:szCs w:val="26"/>
          <w:cs/>
        </w:rPr>
        <w:t>ตามเงื่อนไขของสัญญาวงเงินสินเชื่อเดิม</w:t>
      </w:r>
    </w:p>
    <w:p w14:paraId="23CC01BF" w14:textId="77777777" w:rsidR="00636621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46BB242" w14:textId="77777777" w:rsidR="00636621" w:rsidRPr="006B18A4" w:rsidRDefault="00636621" w:rsidP="00636621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นอกจากนี้ </w:t>
      </w:r>
      <w:r w:rsidRPr="00FD519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D5197">
        <w:rPr>
          <w:rFonts w:ascii="Angsana New" w:hAnsi="Angsana New"/>
          <w:sz w:val="26"/>
          <w:szCs w:val="26"/>
        </w:rPr>
        <w:t xml:space="preserve">2 </w:t>
      </w:r>
      <w:r w:rsidRPr="00FD5197">
        <w:rPr>
          <w:rFonts w:ascii="Angsana New" w:hAnsi="Angsana New"/>
          <w:sz w:val="26"/>
          <w:szCs w:val="26"/>
          <w:cs/>
        </w:rPr>
        <w:t xml:space="preserve">มีนาคม </w:t>
      </w:r>
      <w:r w:rsidRPr="00FD5197">
        <w:rPr>
          <w:rFonts w:ascii="Angsana New" w:hAnsi="Angsana New"/>
          <w:sz w:val="26"/>
          <w:szCs w:val="26"/>
        </w:rPr>
        <w:t xml:space="preserve">2569 </w:t>
      </w:r>
      <w:r w:rsidRPr="00FD5197">
        <w:rPr>
          <w:rFonts w:ascii="Angsana New" w:hAnsi="Angsana New"/>
          <w:sz w:val="26"/>
          <w:szCs w:val="26"/>
          <w:cs/>
        </w:rPr>
        <w:t>บริษัทได้ทำสัญญา</w:t>
      </w:r>
      <w:r>
        <w:rPr>
          <w:rFonts w:ascii="Angsana New" w:hAnsi="Angsana New" w:hint="cs"/>
          <w:sz w:val="26"/>
          <w:szCs w:val="26"/>
          <w:cs/>
        </w:rPr>
        <w:t>กับสถาบันการเงินในประเทศแห่งที่หนึ่งเพื่อ</w:t>
      </w:r>
      <w:r w:rsidRPr="00FD5197">
        <w:rPr>
          <w:rFonts w:ascii="Angsana New" w:hAnsi="Angsana New"/>
          <w:sz w:val="26"/>
          <w:szCs w:val="26"/>
          <w:cs/>
        </w:rPr>
        <w:t xml:space="preserve">เปลี่ยนแปลงเงื่อนไขวงเงินสินเชื่อเดิมโดยเปลี่ยนแปลงเงื่อนไขการเบิกใช้วงเงินสินเชื่อ </w:t>
      </w:r>
      <w:r w:rsidRPr="00FD5197">
        <w:rPr>
          <w:rFonts w:ascii="Angsana New" w:hAnsi="Angsana New"/>
          <w:sz w:val="26"/>
          <w:szCs w:val="26"/>
        </w:rPr>
        <w:t xml:space="preserve">B </w:t>
      </w:r>
      <w:r w:rsidRPr="00FD5197">
        <w:rPr>
          <w:rFonts w:ascii="Angsana New" w:hAnsi="Angsana New"/>
          <w:sz w:val="26"/>
          <w:szCs w:val="26"/>
          <w:cs/>
        </w:rPr>
        <w:t xml:space="preserve">ขยายระยะเวลาตั๋วสัญญาใช้เงินวงเงินสินเชื่อ </w:t>
      </w:r>
      <w:r w:rsidRPr="00FD5197">
        <w:rPr>
          <w:rFonts w:ascii="Angsana New" w:hAnsi="Angsana New"/>
          <w:sz w:val="26"/>
          <w:szCs w:val="26"/>
        </w:rPr>
        <w:t xml:space="preserve">D </w:t>
      </w:r>
      <w:r w:rsidRPr="00FD5197">
        <w:rPr>
          <w:rFonts w:ascii="Angsana New" w:hAnsi="Angsana New"/>
          <w:sz w:val="26"/>
          <w:szCs w:val="26"/>
          <w:cs/>
        </w:rPr>
        <w:t>และ</w:t>
      </w:r>
      <w:r w:rsidRPr="00FD5197">
        <w:rPr>
          <w:rFonts w:ascii="Angsana New" w:hAnsi="Angsana New" w:hint="cs"/>
          <w:sz w:val="26"/>
          <w:szCs w:val="26"/>
          <w:cs/>
        </w:rPr>
        <w:t>เปลี่ยนเงื่อนไข</w:t>
      </w:r>
      <w:r w:rsidRPr="00FD5197">
        <w:rPr>
          <w:rFonts w:ascii="Angsana New" w:hAnsi="Angsana New"/>
          <w:sz w:val="26"/>
          <w:szCs w:val="26"/>
          <w:cs/>
        </w:rPr>
        <w:t xml:space="preserve">การผ่อนชำระของวงเงินสินเชื่อ </w:t>
      </w:r>
      <w:r w:rsidRPr="00FD5197">
        <w:rPr>
          <w:rFonts w:ascii="Angsana New" w:hAnsi="Angsana New"/>
          <w:sz w:val="26"/>
          <w:szCs w:val="26"/>
        </w:rPr>
        <w:t xml:space="preserve">A </w:t>
      </w:r>
      <w:r w:rsidRPr="00FD5197">
        <w:rPr>
          <w:rFonts w:ascii="Angsana New" w:hAnsi="Angsana New"/>
          <w:sz w:val="26"/>
          <w:szCs w:val="26"/>
          <w:cs/>
        </w:rPr>
        <w:t xml:space="preserve">และ </w:t>
      </w:r>
      <w:r w:rsidRPr="00FD5197">
        <w:rPr>
          <w:rFonts w:ascii="Angsana New" w:hAnsi="Angsana New"/>
          <w:sz w:val="26"/>
          <w:szCs w:val="26"/>
        </w:rPr>
        <w:t xml:space="preserve">B </w:t>
      </w:r>
      <w:r w:rsidRPr="00FD5197">
        <w:rPr>
          <w:rFonts w:ascii="Angsana New" w:hAnsi="Angsana New"/>
          <w:sz w:val="26"/>
          <w:szCs w:val="26"/>
          <w:cs/>
        </w:rPr>
        <w:t>ตามที่ระบุไว้ในสัญญา</w:t>
      </w:r>
      <w:r>
        <w:rPr>
          <w:rFonts w:ascii="Angsana New" w:hAnsi="Angsana New"/>
          <w:sz w:val="26"/>
          <w:szCs w:val="26"/>
        </w:rPr>
        <w:t xml:space="preserve"> </w:t>
      </w:r>
      <w:r w:rsidRPr="00FD5197">
        <w:rPr>
          <w:rFonts w:ascii="Angsana New" w:hAnsi="Angsana New"/>
          <w:sz w:val="26"/>
          <w:szCs w:val="26"/>
          <w:cs/>
        </w:rPr>
        <w:t>ทั้งนี้ บริษัทต้องชำระดอกเบี้ยต่างหากทุกเดือน</w:t>
      </w:r>
      <w:r w:rsidRPr="00FD5197">
        <w:rPr>
          <w:rFonts w:ascii="Angsana New" w:hAnsi="Angsana New"/>
          <w:sz w:val="26"/>
          <w:szCs w:val="26"/>
        </w:rPr>
        <w:t xml:space="preserve"> </w:t>
      </w:r>
      <w:r w:rsidRPr="00FD5197">
        <w:rPr>
          <w:rFonts w:ascii="Angsana New" w:hAnsi="Angsana New"/>
          <w:sz w:val="26"/>
          <w:szCs w:val="26"/>
          <w:cs/>
        </w:rPr>
        <w:t>โดยให้ชำระหนี้ให้เสร็จภายในกำหนดอายุสัญญาเงินกู้เดิม</w:t>
      </w:r>
    </w:p>
    <w:p w14:paraId="4F2AFC84" w14:textId="4F7F51E0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7E913B54" w14:textId="7836B129" w:rsidR="00636621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>3</w:t>
      </w:r>
      <w:r w:rsidR="00A72774">
        <w:rPr>
          <w:rFonts w:ascii="Angsana New" w:hAnsi="Angsana New"/>
          <w:sz w:val="26"/>
          <w:szCs w:val="26"/>
        </w:rPr>
        <w:t>0</w:t>
      </w:r>
      <w:r>
        <w:rPr>
          <w:rFonts w:ascii="Angsana New" w:hAnsi="Angsana New"/>
          <w:sz w:val="26"/>
          <w:szCs w:val="26"/>
        </w:rPr>
        <w:t xml:space="preserve"> </w:t>
      </w:r>
      <w:r w:rsidR="00A72774">
        <w:rPr>
          <w:rFonts w:ascii="Angsana New" w:hAnsi="Angsana New" w:hint="cs"/>
          <w:sz w:val="26"/>
          <w:szCs w:val="26"/>
          <w:cs/>
        </w:rPr>
        <w:t>มิถุนายน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2569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4B53BF">
        <w:rPr>
          <w:rFonts w:ascii="Angsana New" w:hAnsi="Angsana New" w:hint="cs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5861925" w14:textId="77777777" w:rsidR="002A69E1" w:rsidRDefault="002A69E1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109"/>
        <w:gridCol w:w="180"/>
        <w:gridCol w:w="990"/>
        <w:gridCol w:w="180"/>
        <w:gridCol w:w="983"/>
        <w:gridCol w:w="141"/>
        <w:gridCol w:w="2206"/>
      </w:tblGrid>
      <w:tr w:rsidR="00636621" w:rsidRPr="00475A13" w14:paraId="33B8ED6D" w14:textId="77777777" w:rsidTr="009C1D95">
        <w:trPr>
          <w:trHeight w:val="20"/>
          <w:tblHeader/>
        </w:trPr>
        <w:tc>
          <w:tcPr>
            <w:tcW w:w="704" w:type="dxa"/>
          </w:tcPr>
          <w:p w14:paraId="6B6BA5E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1BC87BA4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09" w:type="dxa"/>
          </w:tcPr>
          <w:p w14:paraId="753C0BA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972384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tcBorders>
              <w:bottom w:val="single" w:sz="4" w:space="0" w:color="auto"/>
            </w:tcBorders>
          </w:tcPr>
          <w:p w14:paraId="103A348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</w:tcPr>
          <w:p w14:paraId="23FDF404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</w:tcPr>
          <w:p w14:paraId="6086F02E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6621" w:rsidRPr="00475A13" w14:paraId="6445EAD8" w14:textId="77777777" w:rsidTr="009C1D95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</w:tcPr>
          <w:p w14:paraId="58794AD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4038BE39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</w:tcPr>
          <w:p w14:paraId="5BE65950" w14:textId="77777777" w:rsidR="0063662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FD2C4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</w:tcPr>
          <w:p w14:paraId="41986DF2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BEA1B4" w14:textId="305430CC" w:rsidR="0063662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F4E202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3334C23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8C6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40A2C294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14:paraId="3F0F70F9" w14:textId="77777777" w:rsidR="0063662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6DC5B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36621" w:rsidRPr="00333C2A" w14:paraId="6DBF2A15" w14:textId="77777777" w:rsidTr="009C1D95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</w:tcPr>
          <w:p w14:paraId="694F4E9C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287B753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109" w:type="dxa"/>
            <w:tcBorders>
              <w:top w:val="single" w:sz="4" w:space="0" w:color="auto"/>
            </w:tcBorders>
          </w:tcPr>
          <w:p w14:paraId="4B90C045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B2CFE19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1CAF31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5F79C7C9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DF253D1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</w:tcPr>
          <w:p w14:paraId="3486650C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22DF5B52" w14:textId="77777777" w:rsidR="00636621" w:rsidRPr="00333C2A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636621" w:rsidRPr="00056A25" w14:paraId="158FBE80" w14:textId="77777777" w:rsidTr="009C1D95">
        <w:trPr>
          <w:trHeight w:val="20"/>
        </w:trPr>
        <w:tc>
          <w:tcPr>
            <w:tcW w:w="704" w:type="dxa"/>
          </w:tcPr>
          <w:p w14:paraId="59BE6AE7" w14:textId="77777777" w:rsidR="00636621" w:rsidRPr="00056A25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791802BF" w14:textId="77777777" w:rsidR="00636621" w:rsidRPr="00056A25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109" w:type="dxa"/>
          </w:tcPr>
          <w:p w14:paraId="292E49A2" w14:textId="77777777" w:rsidR="00636621" w:rsidRPr="00092C38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80" w:type="dxa"/>
          </w:tcPr>
          <w:p w14:paraId="6FCB8339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6D760476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63960C4A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</w:tcPr>
          <w:p w14:paraId="0E62629B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41" w:type="dxa"/>
          </w:tcPr>
          <w:p w14:paraId="6F6D811D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56FF2733" w14:textId="77777777" w:rsidR="00636621" w:rsidRPr="00092C38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636621" w:rsidRPr="00056A25" w14:paraId="2BF309F1" w14:textId="77777777" w:rsidTr="009C1D95">
        <w:trPr>
          <w:trHeight w:val="20"/>
        </w:trPr>
        <w:tc>
          <w:tcPr>
            <w:tcW w:w="704" w:type="dxa"/>
          </w:tcPr>
          <w:p w14:paraId="468BE85A" w14:textId="77777777" w:rsidR="00636621" w:rsidRPr="00056A2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05D92DA" w14:textId="77777777" w:rsidR="00636621" w:rsidRPr="00056A25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109" w:type="dxa"/>
          </w:tcPr>
          <w:p w14:paraId="20D7539E" w14:textId="77777777" w:rsidR="00636621" w:rsidRPr="00092C38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AFA47F" w14:textId="77777777" w:rsidR="00636621" w:rsidRPr="00092C38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0468B09" w14:textId="77777777" w:rsidR="00636621" w:rsidRPr="009C1D95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508526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</w:tcPr>
          <w:p w14:paraId="1510FB71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78AE29C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36245C3B" w14:textId="77777777" w:rsidR="00636621" w:rsidRPr="00092C38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636621" w:rsidRPr="00056A25" w14:paraId="67BD05AC" w14:textId="77777777" w:rsidTr="009C1D95">
        <w:trPr>
          <w:trHeight w:val="20"/>
        </w:trPr>
        <w:tc>
          <w:tcPr>
            <w:tcW w:w="704" w:type="dxa"/>
          </w:tcPr>
          <w:p w14:paraId="25D13978" w14:textId="77777777" w:rsidR="00636621" w:rsidRPr="00056A2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66967F0B" w14:textId="77777777" w:rsidR="00636621" w:rsidRPr="00056A25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109" w:type="dxa"/>
          </w:tcPr>
          <w:p w14:paraId="3694A9A8" w14:textId="77777777" w:rsidR="00636621" w:rsidRPr="00092C38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03D51A6" w14:textId="77777777" w:rsidR="00636621" w:rsidRPr="00092C38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B7208F2" w14:textId="77777777" w:rsidR="00636621" w:rsidRPr="009C1D95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CE1C3B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</w:tcPr>
          <w:p w14:paraId="2E1DF660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E818CED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5B0847F2" w14:textId="77777777" w:rsidR="00636621" w:rsidRPr="00092C38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636621" w:rsidRPr="00333C2A" w14:paraId="4B975CD7" w14:textId="77777777" w:rsidTr="009C1D95">
        <w:trPr>
          <w:trHeight w:val="20"/>
        </w:trPr>
        <w:tc>
          <w:tcPr>
            <w:tcW w:w="704" w:type="dxa"/>
          </w:tcPr>
          <w:p w14:paraId="598F93DD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4287334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109" w:type="dxa"/>
          </w:tcPr>
          <w:p w14:paraId="4ED87DA3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6258B7D8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990" w:type="dxa"/>
          </w:tcPr>
          <w:p w14:paraId="0091CD50" w14:textId="77777777" w:rsidR="00636621" w:rsidRPr="009C1D95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747E227E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983" w:type="dxa"/>
          </w:tcPr>
          <w:p w14:paraId="25FE30F7" w14:textId="77777777" w:rsidR="00636621" w:rsidRPr="00066D9E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23A9360B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2D8B1452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636621" w:rsidRPr="00911D55" w14:paraId="26D08DFD" w14:textId="77777777" w:rsidTr="009C1D95">
        <w:trPr>
          <w:trHeight w:val="20"/>
        </w:trPr>
        <w:tc>
          <w:tcPr>
            <w:tcW w:w="704" w:type="dxa"/>
          </w:tcPr>
          <w:p w14:paraId="08D16FC9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65BA3707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109" w:type="dxa"/>
          </w:tcPr>
          <w:p w14:paraId="33DDEC8C" w14:textId="77777777" w:rsidR="00636621" w:rsidRPr="00BC2C30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เลตเตอร์ออฟเครดิต สัญญาทรัสต์รีซีทส์และเงินกู้ยืม</w:t>
            </w:r>
          </w:p>
        </w:tc>
        <w:tc>
          <w:tcPr>
            <w:tcW w:w="180" w:type="dxa"/>
          </w:tcPr>
          <w:p w14:paraId="63C88B01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F897E88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78C7E0B9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</w:tcPr>
          <w:p w14:paraId="270517B0" w14:textId="77777777" w:rsidR="00636621" w:rsidRPr="00BC2C30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2C3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BC2C3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1" w:type="dxa"/>
          </w:tcPr>
          <w:p w14:paraId="096A85CB" w14:textId="77777777" w:rsidR="00636621" w:rsidRPr="00066D9E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569B81D4" w14:textId="77777777" w:rsidR="00636621" w:rsidRPr="00EA2C9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A2C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636621" w:rsidRPr="00056A25" w14:paraId="1BAF5F0E" w14:textId="77777777" w:rsidTr="009C1D95">
        <w:trPr>
          <w:trHeight w:val="20"/>
        </w:trPr>
        <w:tc>
          <w:tcPr>
            <w:tcW w:w="704" w:type="dxa"/>
          </w:tcPr>
          <w:p w14:paraId="29E3F2EF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28EB945E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109" w:type="dxa"/>
          </w:tcPr>
          <w:p w14:paraId="70A78FF2" w14:textId="77777777" w:rsidR="00636621" w:rsidRPr="00403A95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สำหรับซื้อเครื่องจักร</w:t>
            </w: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(โดยเป็นวงเงินกู้ยืมเพื่อชำระหนี้</w:t>
            </w:r>
          </w:p>
        </w:tc>
        <w:tc>
          <w:tcPr>
            <w:tcW w:w="180" w:type="dxa"/>
          </w:tcPr>
          <w:p w14:paraId="674A20C9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1D8B230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3895E2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</w:tcPr>
          <w:p w14:paraId="42DACCA7" w14:textId="77777777" w:rsidR="00636621" w:rsidRPr="00BC2C30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E9FC6E" w14:textId="77777777" w:rsidR="00636621" w:rsidRPr="00066D9E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5185F907" w14:textId="77777777" w:rsidR="00636621" w:rsidRPr="00066D9E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636621" w:rsidRPr="00056A25" w14:paraId="6A9B1F18" w14:textId="77777777" w:rsidTr="009C1D95">
        <w:trPr>
          <w:trHeight w:val="20"/>
        </w:trPr>
        <w:tc>
          <w:tcPr>
            <w:tcW w:w="704" w:type="dxa"/>
          </w:tcPr>
          <w:p w14:paraId="31DE69F0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C92EB76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109" w:type="dxa"/>
          </w:tcPr>
          <w:p w14:paraId="6B5FEE73" w14:textId="77777777" w:rsidR="00636621" w:rsidRPr="00BC2C30" w:rsidRDefault="00636621" w:rsidP="00EC4A89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ตามสัญญาทรัสต์รีซีทส์ไม่เกิน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350 </w:t>
            </w: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180" w:type="dxa"/>
          </w:tcPr>
          <w:p w14:paraId="5A4B90C9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FFE5526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155C62" w14:textId="77777777" w:rsidR="00636621" w:rsidRPr="00BC2C30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</w:tcPr>
          <w:p w14:paraId="7D8603AC" w14:textId="77777777" w:rsidR="00636621" w:rsidRPr="00BC2C30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47E93A" w14:textId="77777777" w:rsidR="00636621" w:rsidRPr="00066D9E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76CB26C4" w14:textId="77777777" w:rsidR="00636621" w:rsidRPr="00066D9E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636621" w:rsidRPr="00333C2A" w14:paraId="70D33A51" w14:textId="77777777" w:rsidTr="009C1D95">
        <w:trPr>
          <w:trHeight w:val="20"/>
        </w:trPr>
        <w:tc>
          <w:tcPr>
            <w:tcW w:w="704" w:type="dxa"/>
          </w:tcPr>
          <w:p w14:paraId="5C04B927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C3FFA6A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109" w:type="dxa"/>
          </w:tcPr>
          <w:p w14:paraId="7D7687E6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7488920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44C17328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C6B99E6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56FBFAA0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1BCA9F73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4753B1A7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36621" w:rsidRPr="00333C2A" w14:paraId="18712216" w14:textId="77777777" w:rsidTr="009C1D95">
        <w:trPr>
          <w:trHeight w:val="20"/>
        </w:trPr>
        <w:tc>
          <w:tcPr>
            <w:tcW w:w="704" w:type="dxa"/>
          </w:tcPr>
          <w:p w14:paraId="72712FC8" w14:textId="77777777" w:rsidR="00636621" w:rsidRPr="00B252B4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7B42FD52" w14:textId="77777777" w:rsidR="00636621" w:rsidRPr="00B252B4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109" w:type="dxa"/>
          </w:tcPr>
          <w:p w14:paraId="53FD21C2" w14:textId="77777777" w:rsidR="00636621" w:rsidRPr="007A123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80" w:type="dxa"/>
          </w:tcPr>
          <w:p w14:paraId="3104E9C4" w14:textId="77777777" w:rsidR="00636621" w:rsidRPr="007A123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2488D953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80" w:type="dxa"/>
          </w:tcPr>
          <w:p w14:paraId="310605D1" w14:textId="77777777" w:rsidR="00636621" w:rsidRPr="007A123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83" w:type="dxa"/>
          </w:tcPr>
          <w:p w14:paraId="4F19F366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41" w:type="dxa"/>
          </w:tcPr>
          <w:p w14:paraId="319B6D0B" w14:textId="77777777" w:rsidR="00636621" w:rsidRPr="00C6060D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2B3026F" w14:textId="77777777" w:rsidR="00636621" w:rsidRPr="00C6060D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636621" w:rsidRPr="00333C2A" w14:paraId="4DB52C90" w14:textId="77777777" w:rsidTr="009C1D95">
        <w:trPr>
          <w:trHeight w:val="20"/>
        </w:trPr>
        <w:tc>
          <w:tcPr>
            <w:tcW w:w="704" w:type="dxa"/>
          </w:tcPr>
          <w:p w14:paraId="47355D97" w14:textId="77777777" w:rsidR="00636621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5543B27" w14:textId="77777777" w:rsidR="00636621" w:rsidRPr="00B252B4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109" w:type="dxa"/>
          </w:tcPr>
          <w:p w14:paraId="6B6E2414" w14:textId="77777777" w:rsidR="00636621" w:rsidRPr="007A123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80" w:type="dxa"/>
          </w:tcPr>
          <w:p w14:paraId="7B6AF618" w14:textId="77777777" w:rsidR="00636621" w:rsidRPr="007A123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516FE709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FF28E6" w14:textId="77777777" w:rsidR="00636621" w:rsidRPr="007A123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83" w:type="dxa"/>
          </w:tcPr>
          <w:p w14:paraId="73D0D738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DDD6D1D" w14:textId="77777777" w:rsidR="00636621" w:rsidRPr="00C6060D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2AFCF6C" w14:textId="77777777" w:rsidR="00636621" w:rsidRPr="00C6060D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636621" w:rsidRPr="00333C2A" w14:paraId="5862D6BA" w14:textId="77777777" w:rsidTr="009C1D95">
        <w:trPr>
          <w:trHeight w:val="20"/>
        </w:trPr>
        <w:tc>
          <w:tcPr>
            <w:tcW w:w="704" w:type="dxa"/>
          </w:tcPr>
          <w:p w14:paraId="3A7B7158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2CB81F6D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109" w:type="dxa"/>
          </w:tcPr>
          <w:p w14:paraId="2E9A6600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7447D9D3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037C6CF7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76CF634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0A2E04C2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2792E1E" w14:textId="77777777" w:rsidR="00636621" w:rsidRPr="00C6060D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1DEAEBC0" w14:textId="77777777" w:rsidR="00636621" w:rsidRPr="00C6060D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36621" w:rsidRPr="00475A13" w14:paraId="0140576A" w14:textId="77777777" w:rsidTr="009C1D95">
        <w:trPr>
          <w:trHeight w:val="20"/>
        </w:trPr>
        <w:tc>
          <w:tcPr>
            <w:tcW w:w="704" w:type="dxa"/>
          </w:tcPr>
          <w:p w14:paraId="62D47D54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0CD8DE9A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109" w:type="dxa"/>
          </w:tcPr>
          <w:p w14:paraId="76E080AD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</w:tcPr>
          <w:p w14:paraId="1DB558AC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11780A5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65,000</w:t>
            </w:r>
          </w:p>
        </w:tc>
        <w:tc>
          <w:tcPr>
            <w:tcW w:w="180" w:type="dxa"/>
          </w:tcPr>
          <w:p w14:paraId="0DAF22B2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12D2B798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066D9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1" w:type="dxa"/>
          </w:tcPr>
          <w:p w14:paraId="38DA0D26" w14:textId="77777777" w:rsidR="00636621" w:rsidRPr="00C6060D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03736DC" w14:textId="77777777" w:rsidR="00636621" w:rsidRPr="00C6060D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และ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636621" w:rsidRPr="00333C2A" w14:paraId="24724A11" w14:textId="77777777" w:rsidTr="009C1D95">
        <w:trPr>
          <w:trHeight w:val="20"/>
        </w:trPr>
        <w:tc>
          <w:tcPr>
            <w:tcW w:w="704" w:type="dxa"/>
          </w:tcPr>
          <w:p w14:paraId="1C66278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607D585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109" w:type="dxa"/>
          </w:tcPr>
          <w:p w14:paraId="4596FC03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C4ED31F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07062E1F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13241748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6A9DEB96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4763CFCE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B27E468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36621" w:rsidRPr="00475A13" w14:paraId="4058DA94" w14:textId="77777777" w:rsidTr="009C1D95">
        <w:trPr>
          <w:trHeight w:val="20"/>
        </w:trPr>
        <w:tc>
          <w:tcPr>
            <w:tcW w:w="704" w:type="dxa"/>
          </w:tcPr>
          <w:p w14:paraId="4F903150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69C09A4F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1CECB725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</w:tcPr>
          <w:p w14:paraId="403AD63E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39CD29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4080600E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17F1E1D7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3571A609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63FB7232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636621" w:rsidRPr="00A2553C" w14:paraId="25E02A77" w14:textId="77777777" w:rsidTr="009C1D95">
        <w:trPr>
          <w:trHeight w:val="20"/>
        </w:trPr>
        <w:tc>
          <w:tcPr>
            <w:tcW w:w="704" w:type="dxa"/>
          </w:tcPr>
          <w:p w14:paraId="2BC6479E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0B648CB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109" w:type="dxa"/>
          </w:tcPr>
          <w:p w14:paraId="1C139021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58D098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7EB4053D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B39FD01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5AABF557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11EFEC9D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3C550CFD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36621" w:rsidRPr="00475A13" w14:paraId="23624878" w14:textId="77777777" w:rsidTr="009C1D95">
        <w:trPr>
          <w:trHeight w:val="20"/>
        </w:trPr>
        <w:tc>
          <w:tcPr>
            <w:tcW w:w="704" w:type="dxa"/>
          </w:tcPr>
          <w:p w14:paraId="23C9E7EE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13D360FE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2F3CA759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</w:tcPr>
          <w:p w14:paraId="44ECC837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AC9B960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37D97815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2CE0A029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406D1944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46F0D69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636621" w:rsidRPr="00333C2A" w14:paraId="681BA4A9" w14:textId="77777777" w:rsidTr="009C1D95">
        <w:trPr>
          <w:trHeight w:val="20"/>
        </w:trPr>
        <w:tc>
          <w:tcPr>
            <w:tcW w:w="704" w:type="dxa"/>
          </w:tcPr>
          <w:p w14:paraId="0C82D679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26AA040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109" w:type="dxa"/>
          </w:tcPr>
          <w:p w14:paraId="1F9264E2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E34FD54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61E76770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578316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6F0CA7C4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38CF87F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6226085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36621" w:rsidRPr="00475A13" w14:paraId="7157DBD4" w14:textId="77777777" w:rsidTr="009C1D95">
        <w:trPr>
          <w:trHeight w:val="20"/>
        </w:trPr>
        <w:tc>
          <w:tcPr>
            <w:tcW w:w="704" w:type="dxa"/>
          </w:tcPr>
          <w:p w14:paraId="0788CF2D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2680946A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2DCA80A6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80" w:type="dxa"/>
          </w:tcPr>
          <w:p w14:paraId="4CB6277C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315AF52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1F38626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266E43D7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6F2D4606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6E459DA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636621" w:rsidRPr="00333C2A" w14:paraId="7F846744" w14:textId="77777777" w:rsidTr="009C1D95">
        <w:trPr>
          <w:trHeight w:val="20"/>
        </w:trPr>
        <w:tc>
          <w:tcPr>
            <w:tcW w:w="704" w:type="dxa"/>
          </w:tcPr>
          <w:p w14:paraId="529959D6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60185077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109" w:type="dxa"/>
          </w:tcPr>
          <w:p w14:paraId="1FD3CA63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80" w:type="dxa"/>
          </w:tcPr>
          <w:p w14:paraId="1B07F3AF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990" w:type="dxa"/>
          </w:tcPr>
          <w:p w14:paraId="1B1C5180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86F5592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5232931C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942878A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0856A855" w14:textId="77777777" w:rsidR="00636621" w:rsidRPr="001A1784" w:rsidRDefault="00636621" w:rsidP="00EC4A8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636621" w:rsidRPr="00475A13" w14:paraId="323D8F5B" w14:textId="77777777" w:rsidTr="009C1D95">
        <w:trPr>
          <w:trHeight w:val="20"/>
        </w:trPr>
        <w:tc>
          <w:tcPr>
            <w:tcW w:w="704" w:type="dxa"/>
          </w:tcPr>
          <w:p w14:paraId="157AAA38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1DE0EC67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58D9FEE3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80" w:type="dxa"/>
          </w:tcPr>
          <w:p w14:paraId="3E1431A4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7C13EFD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80" w:type="dxa"/>
          </w:tcPr>
          <w:p w14:paraId="3B9A44A8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2848A538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05F71410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72C95E8F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636621" w:rsidRPr="00333C2A" w14:paraId="7AE6B438" w14:textId="77777777" w:rsidTr="009C1D95">
        <w:trPr>
          <w:trHeight w:val="20"/>
        </w:trPr>
        <w:tc>
          <w:tcPr>
            <w:tcW w:w="704" w:type="dxa"/>
          </w:tcPr>
          <w:p w14:paraId="7EB17630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910115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109" w:type="dxa"/>
          </w:tcPr>
          <w:p w14:paraId="7876F56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6B22BF2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7C4C9231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091533F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02334BAB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04EA7FF2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333B0976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C1D95" w:rsidRPr="00333C2A" w14:paraId="520972AC" w14:textId="77777777" w:rsidTr="009C1D95">
        <w:trPr>
          <w:trHeight w:val="20"/>
        </w:trPr>
        <w:tc>
          <w:tcPr>
            <w:tcW w:w="704" w:type="dxa"/>
          </w:tcPr>
          <w:p w14:paraId="3DE2AD21" w14:textId="63ACDD79" w:rsidR="009C1D95" w:rsidRPr="009C1D95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3C18B038" w14:textId="77777777" w:rsidR="009C1D95" w:rsidRPr="009C1D95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1A2D1708" w14:textId="41B997A7" w:rsidR="009C1D95" w:rsidRPr="009C1D95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เฉพาะคราว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4ED95AB5" w14:textId="77777777" w:rsidR="009C1D95" w:rsidRPr="009C1D95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379B291" w14:textId="4692EB71" w:rsidR="009C1D95" w:rsidRPr="009C1D95" w:rsidRDefault="009C1D95" w:rsidP="009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964</w:t>
            </w:r>
          </w:p>
        </w:tc>
        <w:tc>
          <w:tcPr>
            <w:tcW w:w="180" w:type="dxa"/>
          </w:tcPr>
          <w:p w14:paraId="6EC40BDC" w14:textId="77777777" w:rsidR="009C1D95" w:rsidRPr="009C1D95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83" w:type="dxa"/>
          </w:tcPr>
          <w:p w14:paraId="7207F70C" w14:textId="45CBCBDF" w:rsidR="009C1D95" w:rsidRPr="000D4B7B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24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D4B7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" w:type="dxa"/>
          </w:tcPr>
          <w:p w14:paraId="369D7894" w14:textId="77777777" w:rsidR="009C1D95" w:rsidRPr="000D4B7B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2278AEC" w14:textId="7E6F4BC0" w:rsidR="009C1D95" w:rsidRPr="000D4B7B" w:rsidRDefault="009C1D95" w:rsidP="009C1D9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D4B7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9C1D95" w:rsidRPr="00333C2A" w14:paraId="26EF4EFC" w14:textId="77777777" w:rsidTr="009C1D95">
        <w:trPr>
          <w:trHeight w:val="20"/>
        </w:trPr>
        <w:tc>
          <w:tcPr>
            <w:tcW w:w="704" w:type="dxa"/>
          </w:tcPr>
          <w:p w14:paraId="58F09A39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15958F2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109" w:type="dxa"/>
          </w:tcPr>
          <w:p w14:paraId="7BB60664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1120194D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177752E7" w14:textId="77777777" w:rsidR="009C1D95" w:rsidRPr="009C1D95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7B416AC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32D6AB83" w14:textId="77777777" w:rsidR="009C1D95" w:rsidRPr="00A2553C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07E910F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428FEFCC" w14:textId="77777777" w:rsidR="009C1D95" w:rsidRPr="001A1784" w:rsidRDefault="009C1D95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36621" w:rsidRPr="00475A13" w14:paraId="1006570B" w14:textId="77777777" w:rsidTr="009C1D95">
        <w:trPr>
          <w:trHeight w:val="20"/>
        </w:trPr>
        <w:tc>
          <w:tcPr>
            <w:tcW w:w="704" w:type="dxa"/>
          </w:tcPr>
          <w:p w14:paraId="7F9CBA6B" w14:textId="53B67619" w:rsidR="00636621" w:rsidRPr="00475A13" w:rsidRDefault="009C1D95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3AA89D06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719CB649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</w:tcPr>
          <w:p w14:paraId="2409F6D2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D4EAA23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3DE1BE02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18431C89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41" w:type="dxa"/>
          </w:tcPr>
          <w:p w14:paraId="61AA6406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60CC131E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636621" w:rsidRPr="00475A13" w14:paraId="01197D28" w14:textId="77777777" w:rsidTr="009C1D95">
        <w:trPr>
          <w:trHeight w:val="20"/>
        </w:trPr>
        <w:tc>
          <w:tcPr>
            <w:tcW w:w="704" w:type="dxa"/>
          </w:tcPr>
          <w:p w14:paraId="5E45FF1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E58C544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109" w:type="dxa"/>
          </w:tcPr>
          <w:p w14:paraId="6E949159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549906C1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0DA50B09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FA5017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</w:tcPr>
          <w:p w14:paraId="4836A1C7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2E91DD1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429C28C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36621" w:rsidRPr="00475A13" w14:paraId="759910A4" w14:textId="77777777" w:rsidTr="009C1D95">
        <w:trPr>
          <w:trHeight w:val="20"/>
        </w:trPr>
        <w:tc>
          <w:tcPr>
            <w:tcW w:w="704" w:type="dxa"/>
          </w:tcPr>
          <w:p w14:paraId="49E32A97" w14:textId="6391E617" w:rsidR="00636621" w:rsidRDefault="009C1D95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2AE5D280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4DC9502A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</w:tcPr>
          <w:p w14:paraId="3F154907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E9F6F5B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357FB96C" w14:textId="77777777" w:rsidR="00636621" w:rsidRPr="00E37CF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7FF92305" w14:textId="77777777" w:rsidR="00636621" w:rsidRPr="00066D9E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</w:tcPr>
          <w:p w14:paraId="13C17F44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013BFE57" w14:textId="77777777" w:rsidR="00636621" w:rsidRPr="00862ED9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636621" w:rsidRPr="00333C2A" w14:paraId="25578E3A" w14:textId="77777777" w:rsidTr="009C1D95">
        <w:trPr>
          <w:trHeight w:val="20"/>
        </w:trPr>
        <w:tc>
          <w:tcPr>
            <w:tcW w:w="704" w:type="dxa"/>
          </w:tcPr>
          <w:p w14:paraId="0C2056E6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FB2632F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109" w:type="dxa"/>
          </w:tcPr>
          <w:p w14:paraId="0993F3AB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0BF7A8B0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0F18F1" w14:textId="77777777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93CA772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6F0AEB6" w14:textId="77777777" w:rsidR="00636621" w:rsidRPr="00A2553C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A6B3DFA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F35930F" w14:textId="77777777" w:rsidR="00636621" w:rsidRPr="001A1784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36621" w:rsidRPr="00475A13" w14:paraId="261B85FC" w14:textId="77777777" w:rsidTr="009C1D95">
        <w:trPr>
          <w:trHeight w:val="20"/>
        </w:trPr>
        <w:tc>
          <w:tcPr>
            <w:tcW w:w="704" w:type="dxa"/>
          </w:tcPr>
          <w:p w14:paraId="2AF81080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099DD8A4" w14:textId="77777777" w:rsidR="00636621" w:rsidRPr="00475A13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109" w:type="dxa"/>
          </w:tcPr>
          <w:p w14:paraId="078CD2C4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</w:tcPr>
          <w:p w14:paraId="407E4BBF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2CAE1C" w14:textId="0AC9D005" w:rsidR="00636621" w:rsidRPr="009C1D9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D95">
              <w:rPr>
                <w:rFonts w:ascii="Angsana New" w:hAnsi="Angsana New"/>
                <w:sz w:val="26"/>
                <w:szCs w:val="26"/>
              </w:rPr>
              <w:t>9</w:t>
            </w:r>
            <w:r w:rsidR="009C1D95" w:rsidRPr="009C1D95">
              <w:rPr>
                <w:rFonts w:ascii="Angsana New" w:hAnsi="Angsana New"/>
                <w:sz w:val="26"/>
                <w:szCs w:val="26"/>
              </w:rPr>
              <w:t>20,930</w:t>
            </w:r>
          </w:p>
        </w:tc>
        <w:tc>
          <w:tcPr>
            <w:tcW w:w="180" w:type="dxa"/>
          </w:tcPr>
          <w:p w14:paraId="75204C33" w14:textId="77777777" w:rsidR="00636621" w:rsidRPr="006433BD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73182D2C" w14:textId="77777777" w:rsidR="00636621" w:rsidRPr="006433BD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876</w:t>
            </w:r>
            <w:r w:rsidRPr="006433B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1" w:type="dxa"/>
          </w:tcPr>
          <w:p w14:paraId="0189D983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06A390E" w14:textId="77777777" w:rsidR="00636621" w:rsidRPr="00E37CF7" w:rsidRDefault="00636621" w:rsidP="00EC4A89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0E32D501" w14:textId="77777777" w:rsidR="0066656A" w:rsidRDefault="0066656A" w:rsidP="0063662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</w:p>
    <w:p w14:paraId="71F29C59" w14:textId="77777777" w:rsidR="0066656A" w:rsidRDefault="00666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9F9774C" w14:textId="4F224D0C" w:rsidR="00636621" w:rsidRPr="002E4DF3" w:rsidRDefault="00636621" w:rsidP="0063662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lastRenderedPageBreak/>
        <w:t>วงเงินสินเชื่อ</w:t>
      </w:r>
      <w:r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2627FA5" w14:textId="77777777" w:rsidR="00636621" w:rsidRPr="002E4DF3" w:rsidRDefault="00636621" w:rsidP="00636621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2E4DF3">
        <w:rPr>
          <w:rFonts w:ascii="Angsana New" w:hAnsi="Angsana New" w:hint="cs"/>
          <w:sz w:val="26"/>
          <w:szCs w:val="26"/>
          <w:cs/>
        </w:rPr>
        <w:t xml:space="preserve">เครื่องจักรและอุปกรณ์ ตามที่กล่าวไว้ในหมายเหตุ </w:t>
      </w:r>
      <w:r>
        <w:rPr>
          <w:rFonts w:ascii="Angsana New" w:hAnsi="Angsana New"/>
          <w:sz w:val="26"/>
          <w:szCs w:val="26"/>
        </w:rPr>
        <w:t>7</w:t>
      </w:r>
    </w:p>
    <w:p w14:paraId="07C7990A" w14:textId="77777777" w:rsidR="00636621" w:rsidRPr="002E4DF3" w:rsidRDefault="00636621" w:rsidP="00636621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โอนผู้รับประโยชน์ตามกรมธรรม์ในสิ่งปลูกสร้างและเครื่องจักรให้สถาบันการเงิน</w:t>
      </w:r>
    </w:p>
    <w:p w14:paraId="0F46BBAC" w14:textId="77777777" w:rsidR="00636621" w:rsidRPr="002E4DF3" w:rsidRDefault="00636621" w:rsidP="00636621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279A8150" w14:textId="5446541D" w:rsidR="00636621" w:rsidRPr="002E4DF3" w:rsidRDefault="00636621" w:rsidP="00636621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Pr="002E4DF3"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>สำหรับ</w:t>
      </w:r>
      <w:r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9C1D95">
        <w:rPr>
          <w:rFonts w:ascii="Angsana New" w:hAnsi="Angsana New"/>
          <w:sz w:val="26"/>
          <w:szCs w:val="26"/>
        </w:rPr>
        <w:t>J</w:t>
      </w:r>
      <w:r w:rsidRPr="002E4DF3">
        <w:rPr>
          <w:rFonts w:ascii="Angsana New" w:hAnsi="Angsana New"/>
          <w:sz w:val="26"/>
          <w:szCs w:val="26"/>
        </w:rPr>
        <w:t xml:space="preserve"> </w:t>
      </w:r>
      <w:r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636621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017E89F6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</w:t>
      </w:r>
      <w:r w:rsidR="00970E5C">
        <w:rPr>
          <w:rFonts w:ascii="Angsana New" w:hAnsi="Angsana New" w:hint="cs"/>
          <w:sz w:val="26"/>
          <w:szCs w:val="26"/>
          <w:cs/>
        </w:rPr>
        <w:t xml:space="preserve"> </w:t>
      </w:r>
      <w:r w:rsidRPr="002E4DF3">
        <w:rPr>
          <w:rFonts w:ascii="Angsana New" w:hAnsi="Angsana New" w:hint="cs"/>
          <w:sz w:val="26"/>
          <w:szCs w:val="26"/>
          <w:cs/>
        </w:rPr>
        <w:t>และอื่น ๆ</w:t>
      </w:r>
    </w:p>
    <w:p w14:paraId="3A410DAE" w14:textId="04E34E5D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35AA70D" w14:textId="3F71E31E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636621">
        <w:rPr>
          <w:rFonts w:ascii="Angsana New" w:hAnsi="Angsana New"/>
          <w:b/>
          <w:bCs/>
          <w:sz w:val="26"/>
          <w:szCs w:val="26"/>
        </w:rPr>
        <w:t>3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636621" w:rsidRPr="00475A13" w14:paraId="7852D4E6" w14:textId="77777777" w:rsidTr="00EC4A89">
        <w:tc>
          <w:tcPr>
            <w:tcW w:w="6435" w:type="dxa"/>
          </w:tcPr>
          <w:p w14:paraId="68C5859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CA2058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6EBA3366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36621" w:rsidRPr="00475A13" w14:paraId="1D76A28C" w14:textId="77777777" w:rsidTr="00EC4A89">
        <w:tc>
          <w:tcPr>
            <w:tcW w:w="6435" w:type="dxa"/>
            <w:tcBorders>
              <w:bottom w:val="single" w:sz="4" w:space="0" w:color="auto"/>
            </w:tcBorders>
          </w:tcPr>
          <w:p w14:paraId="1CBE7DB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52E94FDC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5BA99338" w14:textId="1B230B0D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81C58E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95E0" w14:textId="77777777" w:rsidR="00636621" w:rsidRPr="006E0946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6621" w:rsidRPr="008D6F57" w14:paraId="197A1A4C" w14:textId="77777777" w:rsidTr="00EC4A89">
        <w:tc>
          <w:tcPr>
            <w:tcW w:w="6435" w:type="dxa"/>
          </w:tcPr>
          <w:p w14:paraId="6B468530" w14:textId="77777777" w:rsidR="00636621" w:rsidRPr="008D6F5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B706259" w14:textId="77777777" w:rsidR="00636621" w:rsidRPr="008D6F5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7179B6FD" w14:textId="77777777" w:rsidR="00636621" w:rsidRPr="008D6F5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6DECC3" w14:textId="77777777" w:rsidR="00636621" w:rsidRPr="008D6F5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4520E190" w14:textId="77777777" w:rsidR="00636621" w:rsidRPr="008D6F5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6621" w:rsidRPr="00475A13" w14:paraId="3DD70C4D" w14:textId="77777777" w:rsidTr="00EC4A89">
        <w:tc>
          <w:tcPr>
            <w:tcW w:w="6435" w:type="dxa"/>
          </w:tcPr>
          <w:p w14:paraId="7C4F85EF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11D22819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6590DBD" w14:textId="5AA936B6" w:rsidR="00636621" w:rsidRPr="00754DFA" w:rsidRDefault="00E91DB8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73</w:t>
            </w:r>
            <w:r w:rsidR="00754DFA" w:rsidRPr="00754D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170F083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4C7BE29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1,494</w:t>
            </w:r>
          </w:p>
        </w:tc>
      </w:tr>
      <w:tr w:rsidR="00636621" w:rsidRPr="00475A13" w14:paraId="451FAE9C" w14:textId="77777777" w:rsidTr="00EC4A89">
        <w:tc>
          <w:tcPr>
            <w:tcW w:w="6435" w:type="dxa"/>
          </w:tcPr>
          <w:p w14:paraId="7DFFC4E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5831D770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B22D7E8" w14:textId="77777777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52C1883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592A062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636621" w:rsidRPr="00475A13" w14:paraId="6C7BCF57" w14:textId="77777777" w:rsidTr="00EC4A89">
        <w:tc>
          <w:tcPr>
            <w:tcW w:w="6435" w:type="dxa"/>
          </w:tcPr>
          <w:p w14:paraId="6B7A7CCC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55128E0D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3E070F3" w14:textId="77777777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1459E72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805AAF1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636621" w:rsidRPr="00475A13" w14:paraId="30DE27A3" w14:textId="77777777" w:rsidTr="00EC4A89">
        <w:tc>
          <w:tcPr>
            <w:tcW w:w="6435" w:type="dxa"/>
          </w:tcPr>
          <w:p w14:paraId="64CE3D1B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570B226D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134A5D5" w14:textId="56A488CF" w:rsidR="00636621" w:rsidRPr="00754DFA" w:rsidRDefault="00E91DB8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1,80</w:t>
            </w:r>
            <w:r w:rsidR="00754DFA" w:rsidRPr="00754D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BCACE5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E5AEA5F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</w:tr>
      <w:tr w:rsidR="00636621" w:rsidRPr="00475A13" w14:paraId="0F445558" w14:textId="77777777" w:rsidTr="00EC4A89">
        <w:tc>
          <w:tcPr>
            <w:tcW w:w="6435" w:type="dxa"/>
          </w:tcPr>
          <w:p w14:paraId="55A36C0F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79755F1A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6CE589D" w14:textId="3C8A9CC5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(</w:t>
            </w:r>
            <w:r w:rsidR="00E91DB8" w:rsidRPr="00754DFA">
              <w:rPr>
                <w:rFonts w:ascii="Angsana New" w:hAnsi="Angsana New"/>
                <w:sz w:val="26"/>
                <w:szCs w:val="26"/>
              </w:rPr>
              <w:t>6</w:t>
            </w:r>
            <w:r w:rsidR="009C442C" w:rsidRPr="00754DFA">
              <w:rPr>
                <w:rFonts w:ascii="Angsana New" w:hAnsi="Angsana New"/>
                <w:sz w:val="26"/>
                <w:szCs w:val="26"/>
              </w:rPr>
              <w:t>3</w:t>
            </w:r>
            <w:r w:rsidRPr="00754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52A55BA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427A07A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</w:tr>
      <w:tr w:rsidR="00636621" w:rsidRPr="00475A13" w14:paraId="3F4BF5CA" w14:textId="77777777" w:rsidTr="00EC4A89">
        <w:tc>
          <w:tcPr>
            <w:tcW w:w="6435" w:type="dxa"/>
          </w:tcPr>
          <w:p w14:paraId="4B8ACF7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2745A814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64DC24F" w14:textId="6F309832" w:rsidR="00636621" w:rsidRPr="00754DFA" w:rsidRDefault="00E91DB8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</w:t>
            </w:r>
            <w:r w:rsidR="00636621" w:rsidRPr="00754DFA">
              <w:rPr>
                <w:rFonts w:ascii="Angsana New" w:hAnsi="Angsana New"/>
                <w:sz w:val="26"/>
                <w:szCs w:val="26"/>
              </w:rPr>
              <w:t>,</w:t>
            </w:r>
            <w:r w:rsidRPr="00754DFA">
              <w:rPr>
                <w:rFonts w:ascii="Angsana New" w:hAnsi="Angsana New"/>
                <w:sz w:val="26"/>
                <w:szCs w:val="26"/>
              </w:rPr>
              <w:t>74</w:t>
            </w:r>
            <w:r w:rsidR="00411E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0242FA2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7443902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2,449</w:t>
            </w:r>
          </w:p>
        </w:tc>
      </w:tr>
      <w:tr w:rsidR="00636621" w:rsidRPr="00475A13" w14:paraId="3DE1D33F" w14:textId="77777777" w:rsidTr="00EC4A89">
        <w:tc>
          <w:tcPr>
            <w:tcW w:w="6435" w:type="dxa"/>
          </w:tcPr>
          <w:p w14:paraId="60212E1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73F1C473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D0A7467" w14:textId="487A46C4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(1,</w:t>
            </w:r>
            <w:r w:rsidR="00E91DB8" w:rsidRPr="00754DFA">
              <w:rPr>
                <w:rFonts w:ascii="Angsana New" w:hAnsi="Angsana New"/>
                <w:sz w:val="26"/>
                <w:szCs w:val="26"/>
              </w:rPr>
              <w:t>291</w:t>
            </w:r>
            <w:r w:rsidRPr="00754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5205A60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537EF3D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(1,401)</w:t>
            </w:r>
          </w:p>
        </w:tc>
      </w:tr>
      <w:tr w:rsidR="00636621" w:rsidRPr="00475A13" w14:paraId="0EABC9AA" w14:textId="77777777" w:rsidTr="00EC4A89">
        <w:tc>
          <w:tcPr>
            <w:tcW w:w="6435" w:type="dxa"/>
          </w:tcPr>
          <w:p w14:paraId="1B71FACB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7EAF0E9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CCFB6B0" w14:textId="74EE5975" w:rsidR="00636621" w:rsidRPr="00754DFA" w:rsidRDefault="00E91DB8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45</w:t>
            </w:r>
            <w:r w:rsidR="00754DFA" w:rsidRPr="00754D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7A02CEA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6E808F1" w14:textId="77777777" w:rsidR="00636621" w:rsidRPr="00911D55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533EE310" w14:textId="77777777" w:rsidR="00636621" w:rsidRDefault="00636621" w:rsidP="0063662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โดยมีสิทธิเลือก</w:t>
      </w:r>
      <w:r w:rsidRPr="004962A0">
        <w:rPr>
          <w:rFonts w:ascii="Angsana New" w:hAnsi="Angsana New" w:hint="cs"/>
          <w:sz w:val="26"/>
          <w:szCs w:val="26"/>
          <w:cs/>
        </w:rPr>
        <w:t>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>
        <w:rPr>
          <w:rFonts w:ascii="Angsana New" w:hAnsi="Angsana New" w:hint="cs"/>
          <w:sz w:val="26"/>
          <w:szCs w:val="26"/>
          <w:cs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8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9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</w:t>
      </w:r>
      <w:r>
        <w:rPr>
          <w:rFonts w:ascii="Angsana New" w:hAnsi="Angsana New" w:hint="cs"/>
          <w:sz w:val="26"/>
          <w:szCs w:val="26"/>
          <w:cs/>
        </w:rPr>
        <w:t>จ่าย</w:t>
      </w:r>
      <w:r w:rsidRPr="004962A0">
        <w:rPr>
          <w:rFonts w:ascii="Angsana New" w:hAnsi="Angsana New"/>
          <w:sz w:val="26"/>
          <w:szCs w:val="26"/>
          <w:cs/>
        </w:rPr>
        <w:t>ชำระ</w:t>
      </w:r>
      <w:r>
        <w:rPr>
          <w:rFonts w:ascii="Angsana New" w:hAnsi="Angsana New" w:hint="cs"/>
          <w:sz w:val="26"/>
          <w:szCs w:val="26"/>
          <w:cs/>
        </w:rPr>
        <w:t>ค่าเช่า</w:t>
      </w:r>
      <w:r w:rsidRPr="004962A0">
        <w:rPr>
          <w:rFonts w:ascii="Angsana New" w:hAnsi="Angsana New"/>
          <w:sz w:val="26"/>
          <w:szCs w:val="26"/>
          <w:cs/>
        </w:rPr>
        <w:t>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Pr="00636621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4F0DB078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C5060">
        <w:rPr>
          <w:rFonts w:ascii="Angsana New" w:hAnsi="Angsana New" w:hint="cs"/>
          <w:sz w:val="26"/>
          <w:szCs w:val="26"/>
          <w:cs/>
        </w:rPr>
        <w:t>และหกเดือน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704830">
        <w:rPr>
          <w:rFonts w:ascii="Angsana New" w:hAnsi="Angsana New" w:hint="cs"/>
          <w:sz w:val="26"/>
          <w:szCs w:val="26"/>
          <w:cs/>
        </w:rPr>
        <w:t>ม</w:t>
      </w:r>
      <w:r w:rsidR="00CC5060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636621">
        <w:rPr>
          <w:rFonts w:ascii="Angsana New" w:hAnsi="Angsana New"/>
          <w:sz w:val="26"/>
          <w:szCs w:val="26"/>
        </w:rPr>
        <w:t>9</w:t>
      </w:r>
      <w:r>
        <w:rPr>
          <w:rFonts w:ascii="Angsana New" w:hAnsi="Angsana New"/>
          <w:sz w:val="26"/>
          <w:szCs w:val="26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="0066656A">
        <w:rPr>
          <w:rFonts w:ascii="Angsana New" w:hAnsi="Angsana New"/>
          <w:sz w:val="26"/>
          <w:szCs w:val="26"/>
        </w:rPr>
        <w:t>2568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870FC" w:rsidRPr="00707C6F" w14:paraId="532DB7BB" w14:textId="77777777" w:rsidTr="007870FC">
        <w:tc>
          <w:tcPr>
            <w:tcW w:w="3870" w:type="dxa"/>
          </w:tcPr>
          <w:p w14:paraId="3C6A5436" w14:textId="77777777" w:rsidR="007870FC" w:rsidRPr="006447D2" w:rsidRDefault="007870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FB7A47A" w14:textId="0C805ED5" w:rsidR="007870FC" w:rsidRPr="00707C6F" w:rsidRDefault="007870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707C6F" w14:paraId="752293FA" w14:textId="77777777" w:rsidTr="007870FC">
        <w:tc>
          <w:tcPr>
            <w:tcW w:w="3870" w:type="dxa"/>
          </w:tcPr>
          <w:p w14:paraId="07625B44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353EA7C" w14:textId="4C19147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578C63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AB176AD" w14:textId="793413C4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870FC" w:rsidRPr="00707C6F" w14:paraId="124C9BAD" w14:textId="77777777" w:rsidTr="007870FC">
        <w:tc>
          <w:tcPr>
            <w:tcW w:w="3870" w:type="dxa"/>
          </w:tcPr>
          <w:p w14:paraId="4EB49A6D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195323A" w14:textId="5DE738EB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B47A64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DC82552" w14:textId="0A7F6CCF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870FC" w:rsidRPr="006447D2" w14:paraId="2E66EBBE" w14:textId="77777777" w:rsidTr="007870FC">
        <w:tc>
          <w:tcPr>
            <w:tcW w:w="3870" w:type="dxa"/>
          </w:tcPr>
          <w:p w14:paraId="1BEE71D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287C5" w14:textId="6CCB0E60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3662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16F66A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C22FEC" w14:textId="4A5C32BE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3662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9B53200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5A7F34EA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3662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5FB9DCC8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3662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72F02" w:rsidRPr="006447D2" w14:paraId="6C9CCCBD" w14:textId="77777777" w:rsidTr="007870FC">
        <w:tc>
          <w:tcPr>
            <w:tcW w:w="387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36621" w:rsidRPr="00EE6220" w14:paraId="468FBADD" w14:textId="77777777" w:rsidTr="00272F02">
        <w:tc>
          <w:tcPr>
            <w:tcW w:w="3870" w:type="dxa"/>
          </w:tcPr>
          <w:p w14:paraId="56675696" w14:textId="04703AB1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9C2901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9C290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9C29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5718FEF" w14:textId="39CC488C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00AB9CB2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A6F61C" w14:textId="55B05262" w:rsidR="00636621" w:rsidRPr="0073017A" w:rsidRDefault="0092374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270" w:type="dxa"/>
          </w:tcPr>
          <w:p w14:paraId="6A3C78C5" w14:textId="77777777" w:rsidR="00636621" w:rsidRPr="0092374C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2CF218C0" w14:textId="25C7EFC0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270" w:type="dxa"/>
          </w:tcPr>
          <w:p w14:paraId="5EAC48E7" w14:textId="77777777" w:rsidR="00636621" w:rsidRPr="0092374C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50" w:type="dxa"/>
          </w:tcPr>
          <w:p w14:paraId="1275A6E1" w14:textId="48A0B18F" w:rsidR="00636621" w:rsidRPr="0073017A" w:rsidRDefault="0092374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959</w:t>
            </w:r>
          </w:p>
        </w:tc>
      </w:tr>
      <w:tr w:rsidR="00636621" w:rsidRPr="00EE6220" w14:paraId="5D1592D0" w14:textId="77777777" w:rsidTr="0001440F">
        <w:tc>
          <w:tcPr>
            <w:tcW w:w="3870" w:type="dxa"/>
          </w:tcPr>
          <w:p w14:paraId="3F03F150" w14:textId="3108625F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</w:tcPr>
          <w:p w14:paraId="154D5AB0" w14:textId="00A4478B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539CD67F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DA7B2" w14:textId="1E8DC735" w:rsidR="00636621" w:rsidRPr="0073017A" w:rsidRDefault="007354B5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4C771E2C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1A6B2BFA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303EF05F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6D73C136" w:rsidR="00636621" w:rsidRPr="0073017A" w:rsidRDefault="0092374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636621" w:rsidRPr="00EE6220" w14:paraId="4BA15CDE" w14:textId="77777777" w:rsidTr="0001440F">
        <w:tc>
          <w:tcPr>
            <w:tcW w:w="3870" w:type="dxa"/>
          </w:tcPr>
          <w:p w14:paraId="1FAE17A5" w14:textId="79BEAE7A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260" w:type="dxa"/>
          </w:tcPr>
          <w:p w14:paraId="74CDE5DC" w14:textId="5FB4A826" w:rsidR="00636621" w:rsidRPr="009C442C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</w:tcPr>
          <w:p w14:paraId="19F82FB8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B76FD" w14:textId="5E9A4778" w:rsidR="00636621" w:rsidRPr="0073017A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0BD40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904F6" w14:textId="6A3A6DFC" w:rsidR="00636621" w:rsidRPr="009C442C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</w:tcPr>
          <w:p w14:paraId="2B101A80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55EC4" w14:textId="50157C71" w:rsidR="00636621" w:rsidRPr="0073017A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6621" w:rsidRPr="00EE6220" w14:paraId="031CFAA9" w14:textId="77777777" w:rsidTr="007870FC">
        <w:tc>
          <w:tcPr>
            <w:tcW w:w="3870" w:type="dxa"/>
          </w:tcPr>
          <w:p w14:paraId="281029CD" w14:textId="233868B6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06BED" w14:textId="3F740D7B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</w:tcPr>
          <w:p w14:paraId="69D91D64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96B4E" w14:textId="6345F46F" w:rsidR="00636621" w:rsidRPr="0073017A" w:rsidRDefault="004B7C4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46</w:t>
            </w:r>
            <w:r w:rsidR="007354B5" w:rsidRPr="007301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0A67158" w14:textId="77777777" w:rsidR="00636621" w:rsidRPr="004B7C4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044CD788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270" w:type="dxa"/>
          </w:tcPr>
          <w:p w14:paraId="21B1704A" w14:textId="77777777" w:rsidR="00636621" w:rsidRPr="004B7C4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34052D1E" w:rsidR="00636621" w:rsidRPr="009054BD" w:rsidRDefault="007354B5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4BD">
              <w:rPr>
                <w:rFonts w:ascii="Angsana New" w:hAnsi="Angsana New"/>
                <w:sz w:val="26"/>
                <w:szCs w:val="26"/>
              </w:rPr>
              <w:t>872</w:t>
            </w:r>
          </w:p>
        </w:tc>
      </w:tr>
      <w:tr w:rsidR="00636621" w:rsidRPr="00EE6220" w14:paraId="7C29FE92" w14:textId="77777777" w:rsidTr="007870FC">
        <w:tc>
          <w:tcPr>
            <w:tcW w:w="3870" w:type="dxa"/>
          </w:tcPr>
          <w:p w14:paraId="08749E6C" w14:textId="35469CDC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EE4CAE" w14:textId="28F51EE8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70" w:type="dxa"/>
          </w:tcPr>
          <w:p w14:paraId="5D0098EF" w14:textId="77777777" w:rsidR="00636621" w:rsidRPr="009C290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7EE0D" w14:textId="7578D7AC" w:rsidR="00636621" w:rsidRPr="0073017A" w:rsidRDefault="0073017A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147451C6" w14:textId="77777777" w:rsidR="00636621" w:rsidRPr="004B7C4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7B1E9961" w:rsidR="00636621" w:rsidRPr="00104267" w:rsidRDefault="009C442C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267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  <w:tc>
          <w:tcPr>
            <w:tcW w:w="270" w:type="dxa"/>
          </w:tcPr>
          <w:p w14:paraId="258CD77C" w14:textId="77777777" w:rsidR="00636621" w:rsidRPr="004B7C41" w:rsidRDefault="0063662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456A8F29" w:rsidR="00636621" w:rsidRPr="0073017A" w:rsidRDefault="004B7C41" w:rsidP="0063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017A">
              <w:rPr>
                <w:rFonts w:ascii="Angsana New" w:hAnsi="Angsana New"/>
                <w:sz w:val="26"/>
                <w:szCs w:val="26"/>
              </w:rPr>
              <w:t>1</w:t>
            </w:r>
            <w:r w:rsidR="00636621" w:rsidRPr="0073017A">
              <w:rPr>
                <w:rFonts w:ascii="Angsana New" w:hAnsi="Angsana New"/>
                <w:sz w:val="26"/>
                <w:szCs w:val="26"/>
              </w:rPr>
              <w:t>,</w:t>
            </w:r>
            <w:r w:rsidR="0073017A" w:rsidRPr="0073017A">
              <w:rPr>
                <w:rFonts w:ascii="Angsana New" w:hAnsi="Angsana New"/>
                <w:sz w:val="26"/>
                <w:szCs w:val="26"/>
              </w:rPr>
              <w:t>961</w:t>
            </w:r>
          </w:p>
        </w:tc>
      </w:tr>
    </w:tbl>
    <w:p w14:paraId="39E0636E" w14:textId="05DF1C4D" w:rsidR="00636621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14.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112F13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หนี้สินตามสัญญาเช่าซื้อ</w:t>
      </w:r>
      <w:r>
        <w:rPr>
          <w:rFonts w:ascii="Angsana New" w:hAnsi="Angsana New"/>
          <w:b/>
          <w:bCs/>
          <w:sz w:val="26"/>
          <w:szCs w:val="26"/>
        </w:rPr>
        <w:t xml:space="preserve"> - </w:t>
      </w:r>
      <w:r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05350EB" w14:textId="77777777" w:rsidR="00636621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636621" w:rsidRPr="00475A13" w14:paraId="6B312C3F" w14:textId="77777777" w:rsidTr="00EC4A89">
        <w:tc>
          <w:tcPr>
            <w:tcW w:w="6435" w:type="dxa"/>
          </w:tcPr>
          <w:p w14:paraId="47543F0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602F2E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3A2CFEA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36621" w:rsidRPr="006E0946" w14:paraId="371315CB" w14:textId="77777777" w:rsidTr="00EC4A89">
        <w:tc>
          <w:tcPr>
            <w:tcW w:w="6435" w:type="dxa"/>
            <w:tcBorders>
              <w:bottom w:val="single" w:sz="4" w:space="0" w:color="auto"/>
            </w:tcBorders>
          </w:tcPr>
          <w:p w14:paraId="587B4AD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0CF3384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69C2E6A3" w14:textId="315AE5E4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876B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16FC2A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C841" w14:textId="77777777" w:rsidR="00636621" w:rsidRPr="006E0946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6621" w:rsidRPr="008D6F57" w14:paraId="49C174F9" w14:textId="77777777" w:rsidTr="00EC4A89">
        <w:tc>
          <w:tcPr>
            <w:tcW w:w="6435" w:type="dxa"/>
          </w:tcPr>
          <w:p w14:paraId="7237DEB7" w14:textId="77777777" w:rsidR="00636621" w:rsidRPr="00C100D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46807BE" w14:textId="77777777" w:rsidR="00636621" w:rsidRPr="00C100D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5FDE835" w14:textId="77777777" w:rsidR="00636621" w:rsidRPr="00C100D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C1E71B" w14:textId="77777777" w:rsidR="00636621" w:rsidRPr="00C100D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41CBFD4E" w14:textId="77777777" w:rsidR="00636621" w:rsidRPr="00C100D1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6621" w:rsidRPr="00475A13" w14:paraId="499EDB7F" w14:textId="77777777" w:rsidTr="00EC4A89">
        <w:tc>
          <w:tcPr>
            <w:tcW w:w="6435" w:type="dxa"/>
          </w:tcPr>
          <w:p w14:paraId="1DB153EB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36ED219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22E2858" w14:textId="2BEF1644" w:rsidR="00636621" w:rsidRPr="00754DFA" w:rsidRDefault="009C442C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</w:t>
            </w:r>
            <w:r w:rsidR="00636621" w:rsidRPr="00754DFA">
              <w:rPr>
                <w:rFonts w:ascii="Angsana New" w:hAnsi="Angsana New"/>
                <w:sz w:val="26"/>
                <w:szCs w:val="26"/>
              </w:rPr>
              <w:t>,</w:t>
            </w:r>
            <w:r w:rsidRPr="00754DFA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</w:tcPr>
          <w:p w14:paraId="7FCEA24A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534E76C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</w:tr>
      <w:tr w:rsidR="00636621" w:rsidRPr="00475A13" w14:paraId="453D6BA4" w14:textId="77777777" w:rsidTr="00EC4A89">
        <w:tc>
          <w:tcPr>
            <w:tcW w:w="6435" w:type="dxa"/>
          </w:tcPr>
          <w:p w14:paraId="6E5778FE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2CC98AA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AD9158A" w14:textId="56281FA4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3,</w:t>
            </w:r>
            <w:r w:rsidR="009C442C" w:rsidRPr="00754DFA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270" w:type="dxa"/>
          </w:tcPr>
          <w:p w14:paraId="051C260E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3EC8F2D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</w:tr>
      <w:tr w:rsidR="00636621" w:rsidRPr="00475A13" w14:paraId="16BC9EE9" w14:textId="77777777" w:rsidTr="00EC4A89">
        <w:tc>
          <w:tcPr>
            <w:tcW w:w="6435" w:type="dxa"/>
          </w:tcPr>
          <w:p w14:paraId="6057588E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11ED219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12E8E2C" w14:textId="77777777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270" w:type="dxa"/>
          </w:tcPr>
          <w:p w14:paraId="0211128B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40108D4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</w:tr>
      <w:tr w:rsidR="00636621" w:rsidRPr="00475A13" w14:paraId="4D3C517D" w14:textId="77777777" w:rsidTr="00EC4A89">
        <w:tc>
          <w:tcPr>
            <w:tcW w:w="6435" w:type="dxa"/>
          </w:tcPr>
          <w:p w14:paraId="5D291EB8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284" w:type="dxa"/>
          </w:tcPr>
          <w:p w14:paraId="0D8C5D0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CD98366" w14:textId="77777777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1F92C03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BE3CD00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636621" w:rsidRPr="00475A13" w14:paraId="70434C75" w14:textId="77777777" w:rsidTr="00EC4A89">
        <w:tc>
          <w:tcPr>
            <w:tcW w:w="6435" w:type="dxa"/>
          </w:tcPr>
          <w:p w14:paraId="1E0F161C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43CFE0A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8EA2E27" w14:textId="7477E8A9" w:rsidR="00636621" w:rsidRPr="00754DFA" w:rsidRDefault="009C442C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7</w:t>
            </w:r>
            <w:r w:rsidR="00636621" w:rsidRPr="00754DFA">
              <w:rPr>
                <w:rFonts w:ascii="Angsana New" w:hAnsi="Angsana New"/>
                <w:sz w:val="26"/>
                <w:szCs w:val="26"/>
              </w:rPr>
              <w:t>,</w:t>
            </w:r>
            <w:r w:rsidRPr="00754DFA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270" w:type="dxa"/>
          </w:tcPr>
          <w:p w14:paraId="6AF94C9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8FBD5BB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9,765</w:t>
            </w:r>
          </w:p>
        </w:tc>
      </w:tr>
      <w:tr w:rsidR="00636621" w:rsidRPr="00475A13" w14:paraId="058F6DF5" w14:textId="77777777" w:rsidTr="00EC4A89">
        <w:tc>
          <w:tcPr>
            <w:tcW w:w="6435" w:type="dxa"/>
          </w:tcPr>
          <w:p w14:paraId="60D92980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0619FD3A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E1458DD" w14:textId="0F240CC3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(</w:t>
            </w:r>
            <w:r w:rsidR="009C442C" w:rsidRPr="00754DFA">
              <w:rPr>
                <w:rFonts w:ascii="Angsana New" w:hAnsi="Angsana New"/>
                <w:sz w:val="26"/>
                <w:szCs w:val="26"/>
              </w:rPr>
              <w:t>437</w:t>
            </w:r>
            <w:r w:rsidRPr="00754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A1D200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402414A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(637)</w:t>
            </w:r>
          </w:p>
        </w:tc>
      </w:tr>
      <w:tr w:rsidR="00636621" w:rsidRPr="00475A13" w14:paraId="0CBCEDD3" w14:textId="77777777" w:rsidTr="00EC4A89">
        <w:tc>
          <w:tcPr>
            <w:tcW w:w="6435" w:type="dxa"/>
          </w:tcPr>
          <w:p w14:paraId="6A79FAB6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6494067C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DC9B23E" w14:textId="6D2E32AA" w:rsidR="00636621" w:rsidRPr="00754DFA" w:rsidRDefault="009C442C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7,055</w:t>
            </w:r>
          </w:p>
        </w:tc>
        <w:tc>
          <w:tcPr>
            <w:tcW w:w="270" w:type="dxa"/>
          </w:tcPr>
          <w:p w14:paraId="5DC7BD47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2B534F1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9,128</w:t>
            </w:r>
          </w:p>
        </w:tc>
      </w:tr>
      <w:tr w:rsidR="00636621" w:rsidRPr="00475A13" w14:paraId="4D6A5B02" w14:textId="77777777" w:rsidTr="00EC4A89">
        <w:tc>
          <w:tcPr>
            <w:tcW w:w="6435" w:type="dxa"/>
          </w:tcPr>
          <w:p w14:paraId="46FC7D30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5F5B637E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004B66F" w14:textId="1F7DB360" w:rsidR="00636621" w:rsidRPr="00754DFA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(4,</w:t>
            </w:r>
            <w:r w:rsidR="009C442C" w:rsidRPr="00754DFA">
              <w:rPr>
                <w:rFonts w:ascii="Angsana New" w:hAnsi="Angsana New"/>
                <w:sz w:val="26"/>
                <w:szCs w:val="26"/>
              </w:rPr>
              <w:t>196</w:t>
            </w:r>
            <w:r w:rsidRPr="00754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D79C1C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D8CCB91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(4,193)</w:t>
            </w:r>
          </w:p>
        </w:tc>
      </w:tr>
      <w:tr w:rsidR="00636621" w:rsidRPr="00475A13" w14:paraId="0F25C27E" w14:textId="77777777" w:rsidTr="00EC4A89">
        <w:tc>
          <w:tcPr>
            <w:tcW w:w="6435" w:type="dxa"/>
          </w:tcPr>
          <w:p w14:paraId="043233C5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4F8D074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2861BB59" w14:textId="21F0BB2F" w:rsidR="00636621" w:rsidRPr="00754DFA" w:rsidRDefault="009C442C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</w:t>
            </w:r>
            <w:r w:rsidR="00636621" w:rsidRPr="00754DFA">
              <w:rPr>
                <w:rFonts w:ascii="Angsana New" w:hAnsi="Angsana New"/>
                <w:sz w:val="26"/>
                <w:szCs w:val="26"/>
              </w:rPr>
              <w:t>,</w:t>
            </w:r>
            <w:r w:rsidRPr="00754DFA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270" w:type="dxa"/>
          </w:tcPr>
          <w:p w14:paraId="485D0A91" w14:textId="77777777" w:rsidR="00636621" w:rsidRPr="00475A13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346B3039" w14:textId="77777777" w:rsidR="00636621" w:rsidRPr="005517E7" w:rsidRDefault="00636621" w:rsidP="00EC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4,935</w:t>
            </w:r>
          </w:p>
        </w:tc>
      </w:tr>
    </w:tbl>
    <w:p w14:paraId="36A30FB3" w14:textId="77777777" w:rsidR="00636621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89E1B26" w14:textId="77777777" w:rsidR="00636621" w:rsidRDefault="00636621" w:rsidP="0063662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</w:t>
      </w:r>
      <w:r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เพื่อซื้อสินทรัพย์เมื่อสิ้นสุดตามสัญญาเช่า</w:t>
      </w:r>
      <w:r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7CF619C" w14:textId="77777777" w:rsidR="00636621" w:rsidRDefault="00636621" w:rsidP="0063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A34AE6D" w14:textId="0D246663" w:rsidR="003F5AD1" w:rsidRPr="004962A0" w:rsidRDefault="000A4787" w:rsidP="0097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636621">
        <w:rPr>
          <w:rFonts w:ascii="Angsana New" w:hAnsi="Angsana New"/>
          <w:b/>
          <w:bCs/>
          <w:sz w:val="26"/>
          <w:szCs w:val="26"/>
        </w:rPr>
        <w:t>5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C100D1" w:rsidRDefault="005C5BD8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6DAB804D" w14:textId="77777777" w:rsidR="005C5BD8" w:rsidRPr="00C100D1" w:rsidRDefault="005C5BD8" w:rsidP="00C100D1">
            <w:pPr>
              <w:pStyle w:val="BodyText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765F545" w14:textId="77777777" w:rsidR="005C5BD8" w:rsidRPr="00C100D1" w:rsidRDefault="005C5BD8" w:rsidP="00C100D1">
            <w:pPr>
              <w:pStyle w:val="BodyText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D7F361A" w14:textId="77777777" w:rsidR="005C5BD8" w:rsidRPr="00C100D1" w:rsidRDefault="005C5BD8" w:rsidP="00C100D1">
            <w:pPr>
              <w:pStyle w:val="BodyText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7885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1CDDB71F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06" w:type="dxa"/>
          </w:tcPr>
          <w:p w14:paraId="7390007C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1A501A14" w:rsidR="00F27885" w:rsidRPr="00F30735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</w:tr>
      <w:tr w:rsidR="00F27885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09111B0D" w:rsidR="00F27885" w:rsidRPr="00754DFA" w:rsidRDefault="00C54F23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244</w:t>
            </w:r>
          </w:p>
        </w:tc>
      </w:tr>
      <w:tr w:rsidR="00F27885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46CDA534" w:rsidR="00F27885" w:rsidRPr="00754DFA" w:rsidRDefault="00C54F23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F27885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6A1144A9" w:rsidR="00F27885" w:rsidRPr="00F27885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F278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2788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F278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2788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06" w:type="dxa"/>
          </w:tcPr>
          <w:p w14:paraId="18547D9B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F27885" w:rsidRPr="00475A13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60C4E7CE" w:rsidR="00F27885" w:rsidRPr="00754DFA" w:rsidRDefault="00C54F23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F27885" w:rsidRPr="00754DFA">
              <w:rPr>
                <w:rFonts w:ascii="Angsana New" w:hAnsi="Angsana New"/>
                <w:sz w:val="26"/>
                <w:szCs w:val="26"/>
              </w:rPr>
              <w:t>,</w:t>
            </w: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113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38FAD41D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7870FC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7870FC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E0946">
        <w:rPr>
          <w:rFonts w:ascii="Angsana New" w:hAnsi="Angsana New" w:hint="cs"/>
          <w:sz w:val="26"/>
          <w:szCs w:val="26"/>
          <w:cs/>
        </w:rPr>
        <w:t>ม</w:t>
      </w:r>
      <w:r w:rsidR="007870FC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27885">
        <w:rPr>
          <w:rFonts w:ascii="Angsana New" w:hAnsi="Angsana New"/>
          <w:sz w:val="26"/>
          <w:szCs w:val="26"/>
        </w:rPr>
        <w:t>9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F27885"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870FC" w:rsidRPr="00707C6F" w14:paraId="1DFA80E1" w14:textId="77777777" w:rsidTr="007870FC">
        <w:tc>
          <w:tcPr>
            <w:tcW w:w="3870" w:type="dxa"/>
          </w:tcPr>
          <w:p w14:paraId="04D3FD65" w14:textId="77777777" w:rsidR="007870FC" w:rsidRPr="006447D2" w:rsidRDefault="007870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555F73C" w14:textId="7C9A0B24" w:rsidR="007870FC" w:rsidRPr="00707C6F" w:rsidRDefault="007870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707C6F" w14:paraId="2B8D3312" w14:textId="77777777" w:rsidTr="007870FC">
        <w:tc>
          <w:tcPr>
            <w:tcW w:w="3870" w:type="dxa"/>
          </w:tcPr>
          <w:p w14:paraId="6C3E4EF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D68EF31" w14:textId="6493771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ACF5F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5F647299" w14:textId="084DB4B6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870FC" w:rsidRPr="00707C6F" w14:paraId="53526BC3" w14:textId="77777777" w:rsidTr="007870FC">
        <w:tc>
          <w:tcPr>
            <w:tcW w:w="3870" w:type="dxa"/>
          </w:tcPr>
          <w:p w14:paraId="48BF966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FA5997" w14:textId="281A526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4BE413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5798E3B" w14:textId="14D9152A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870FC" w:rsidRPr="006447D2" w14:paraId="784D6997" w14:textId="77777777" w:rsidTr="00E71EDE">
        <w:tc>
          <w:tcPr>
            <w:tcW w:w="3870" w:type="dxa"/>
          </w:tcPr>
          <w:p w14:paraId="2E2F078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40FDC4" w14:textId="13C2437E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F278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430B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E3852" w14:textId="120440EA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F2788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923791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1EF08F23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F278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347EC65B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F2788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B1617" w:rsidRPr="006447D2" w14:paraId="69779E0F" w14:textId="77777777" w:rsidTr="00E71EDE">
        <w:tc>
          <w:tcPr>
            <w:tcW w:w="3870" w:type="dxa"/>
          </w:tcPr>
          <w:p w14:paraId="4CD8C23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A065B8" w14:textId="77777777" w:rsidR="00BB1617" w:rsidRPr="006A269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6B093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DD78C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53221F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1C0117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347E9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B1617" w:rsidRPr="00EE6220" w14:paraId="381E25F9" w14:textId="77777777" w:rsidTr="0001440F">
        <w:tc>
          <w:tcPr>
            <w:tcW w:w="3870" w:type="dxa"/>
          </w:tcPr>
          <w:p w14:paraId="2CF785F5" w14:textId="45CC3594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7C1F3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7885" w:rsidRPr="00EE6220" w14:paraId="5EE9CCCA" w14:textId="77777777" w:rsidTr="0057596E">
        <w:trPr>
          <w:trHeight w:val="90"/>
        </w:trPr>
        <w:tc>
          <w:tcPr>
            <w:tcW w:w="3870" w:type="dxa"/>
          </w:tcPr>
          <w:p w14:paraId="77A3821F" w14:textId="6416C0E3" w:rsidR="00F27885" w:rsidRPr="00EB04AF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6C3C6BD" w14:textId="450E4AEB" w:rsidR="00F27885" w:rsidRPr="00754DFA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</w:t>
            </w:r>
            <w:r w:rsidR="00C54F23" w:rsidRPr="00754DFA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270" w:type="dxa"/>
          </w:tcPr>
          <w:p w14:paraId="2FAC14A8" w14:textId="77777777" w:rsidR="00F27885" w:rsidRPr="00EB04AF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13C42" w14:textId="03391CB7" w:rsidR="00F27885" w:rsidRPr="00BB1617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</w:tcPr>
          <w:p w14:paraId="7F9197E6" w14:textId="77777777" w:rsidR="00F27885" w:rsidRPr="00EB04AF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7E850CEC" w:rsidR="00F27885" w:rsidRPr="00754DFA" w:rsidRDefault="00C54F23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244</w:t>
            </w:r>
          </w:p>
        </w:tc>
        <w:tc>
          <w:tcPr>
            <w:tcW w:w="270" w:type="dxa"/>
          </w:tcPr>
          <w:p w14:paraId="5580B25C" w14:textId="77777777" w:rsidR="00F27885" w:rsidRPr="00EB04AF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1E37EC3B" w:rsidR="00F27885" w:rsidRPr="00BB1617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</w:t>
            </w:r>
          </w:p>
        </w:tc>
      </w:tr>
      <w:tr w:rsidR="00F27885" w:rsidRPr="00EE6220" w14:paraId="60028C98" w14:textId="77777777" w:rsidTr="007870FC">
        <w:tc>
          <w:tcPr>
            <w:tcW w:w="3870" w:type="dxa"/>
          </w:tcPr>
          <w:p w14:paraId="4A62517A" w14:textId="14C0A4B4" w:rsidR="00F27885" w:rsidRPr="00E97C6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DC84F8" w14:textId="63242A70" w:rsidR="00F27885" w:rsidRPr="00754DFA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7EE5FB27" w14:textId="77777777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0F7EF" w14:textId="03F5BB44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6C9473E6" w14:textId="77777777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57020B3C" w:rsidR="00F27885" w:rsidRPr="00754DFA" w:rsidRDefault="00C54F23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  <w:tc>
          <w:tcPr>
            <w:tcW w:w="270" w:type="dxa"/>
          </w:tcPr>
          <w:p w14:paraId="297F7894" w14:textId="77777777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3DA2D34C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F27885" w:rsidRPr="00EE6220" w14:paraId="038C6A3A" w14:textId="77777777" w:rsidTr="007870FC">
        <w:tc>
          <w:tcPr>
            <w:tcW w:w="3870" w:type="dxa"/>
          </w:tcPr>
          <w:p w14:paraId="5CD8939C" w14:textId="4042CA7B" w:rsidR="00F27885" w:rsidRPr="006447D2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A3B331" w14:textId="0F47C3FD" w:rsidR="00F27885" w:rsidRPr="00754DFA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</w:t>
            </w:r>
            <w:r w:rsidR="00C54F23" w:rsidRPr="00754DFA">
              <w:rPr>
                <w:rFonts w:ascii="Angsana New" w:hAnsi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270" w:type="dxa"/>
          </w:tcPr>
          <w:p w14:paraId="521E51BD" w14:textId="77777777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32B213" w14:textId="65D0AB25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63E66AC0" w14:textId="77777777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11E90AD8" w:rsidR="00F27885" w:rsidRPr="00754DFA" w:rsidRDefault="00C54F23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754DFA" w:rsidRPr="00754DFA">
              <w:rPr>
                <w:rFonts w:ascii="Angsana New" w:hAnsi="Angsana New"/>
                <w:sz w:val="26"/>
                <w:szCs w:val="26"/>
              </w:rPr>
              <w:t>8</w:t>
            </w: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14:paraId="4D62BD59" w14:textId="77777777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12D56A3F" w:rsidR="00F27885" w:rsidRPr="00EE6220" w:rsidRDefault="00F27885" w:rsidP="00F27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</w:tbl>
    <w:p w14:paraId="4CCA4CA5" w14:textId="2BFF3C0F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27885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4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4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42AE38E3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งวด</w:t>
      </w:r>
      <w:r w:rsidR="00C5668C">
        <w:rPr>
          <w:rFonts w:ascii="Angsana New" w:eastAsia="Times New Roman" w:hAnsi="Angsana New" w:cs="Angsana New" w:hint="cs"/>
          <w:sz w:val="26"/>
          <w:szCs w:val="26"/>
          <w:cs/>
        </w:rPr>
        <w:t>หก</w:t>
      </w:r>
      <w:r w:rsidR="00B7164A">
        <w:rPr>
          <w:rFonts w:ascii="Angsana New" w:eastAsia="Times New Roman" w:hAnsi="Angsana New" w:cs="Angsana New" w:hint="cs"/>
          <w:sz w:val="26"/>
          <w:szCs w:val="26"/>
          <w:cs/>
        </w:rPr>
        <w:t>เดือน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eastAsia="Times New Roman" w:hAnsi="Angsana New" w:cs="Angsana New"/>
          <w:sz w:val="26"/>
          <w:szCs w:val="26"/>
        </w:rPr>
        <w:t>3</w:t>
      </w:r>
      <w:r w:rsidR="00B06C63">
        <w:rPr>
          <w:rFonts w:ascii="Angsana New" w:eastAsia="Times New Roman" w:hAnsi="Angsana New" w:cs="Angsana New"/>
          <w:sz w:val="26"/>
          <w:szCs w:val="26"/>
        </w:rPr>
        <w:t>0</w:t>
      </w:r>
      <w:r w:rsidR="00B7164A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>ม</w:t>
      </w:r>
      <w:r w:rsidR="00B06C63">
        <w:rPr>
          <w:rFonts w:ascii="Angsana New" w:eastAsia="Times New Roman" w:hAnsi="Angsana New" w:cs="Angsana New" w:hint="cs"/>
          <w:sz w:val="26"/>
          <w:szCs w:val="26"/>
          <w:cs/>
        </w:rPr>
        <w:t>ิถุนายน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B7164A">
        <w:rPr>
          <w:rFonts w:ascii="Angsana New" w:eastAsia="Times New Roman" w:hAnsi="Angsana New" w:cs="Angsana New"/>
          <w:sz w:val="26"/>
          <w:szCs w:val="26"/>
        </w:rPr>
        <w:t>256</w:t>
      </w:r>
      <w:r w:rsidR="00F27885">
        <w:rPr>
          <w:rFonts w:ascii="Angsana New" w:eastAsia="Times New Roman" w:hAnsi="Angsana New" w:cs="Angsana New"/>
          <w:sz w:val="26"/>
          <w:szCs w:val="26"/>
        </w:rPr>
        <w:t>9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</w:t>
      </w:r>
      <w:r w:rsidR="00F27885">
        <w:rPr>
          <w:rFonts w:ascii="Angsana New" w:eastAsia="Times New Roman" w:hAnsi="Angsana New" w:cs="Angsana New"/>
          <w:sz w:val="26"/>
          <w:szCs w:val="26"/>
        </w:rPr>
        <w:t>8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2F2FE2CC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278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6FA1F494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2788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DFA" w:rsidRPr="00C2345C" w14:paraId="26198E03" w14:textId="77777777" w:rsidTr="0001440F">
        <w:trPr>
          <w:cantSplit/>
          <w:trHeight w:val="245"/>
        </w:trPr>
        <w:tc>
          <w:tcPr>
            <w:tcW w:w="3346" w:type="dxa"/>
          </w:tcPr>
          <w:p w14:paraId="633484CE" w14:textId="77777777" w:rsidR="00754DFA" w:rsidRPr="00F95EA3" w:rsidRDefault="00754DFA" w:rsidP="00754DFA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754DFA" w:rsidRPr="00C2345C" w:rsidRDefault="00754DFA" w:rsidP="00754DFA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203895CB" w14:textId="77777777" w:rsidR="00754DFA" w:rsidRPr="00C2345C" w:rsidRDefault="00754DFA" w:rsidP="00754DF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35D752CE" w14:textId="7E644A79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907C4F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FDA383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0B146ACE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0B9B1693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4B836283" w:rsidR="00754DFA" w:rsidRPr="00C2345C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54DFA" w:rsidRPr="00CD3B25" w14:paraId="21F30810" w14:textId="77777777" w:rsidTr="00A538B4">
        <w:trPr>
          <w:cantSplit/>
          <w:trHeight w:val="72"/>
        </w:trPr>
        <w:tc>
          <w:tcPr>
            <w:tcW w:w="3346" w:type="dxa"/>
          </w:tcPr>
          <w:p w14:paraId="3D69DE22" w14:textId="77777777" w:rsidR="00754DFA" w:rsidRPr="00A538B4" w:rsidRDefault="00754DFA" w:rsidP="00754DFA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754DFA" w:rsidRPr="00A538B4" w:rsidRDefault="00754DFA" w:rsidP="00754DFA">
            <w:pPr>
              <w:spacing w:line="240" w:lineRule="auto"/>
              <w:ind w:left="180" w:hanging="180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E78F6BE" w14:textId="77777777" w:rsidR="00754DFA" w:rsidRPr="00A538B4" w:rsidRDefault="00754DFA" w:rsidP="00754D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</w:tcPr>
          <w:p w14:paraId="219E8D46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A9E7D63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0D3D1955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C018799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61BC01D9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49FD90C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</w:tcPr>
          <w:p w14:paraId="03565477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754DFA" w:rsidRPr="00C2345C" w14:paraId="3D8B373F" w14:textId="77777777" w:rsidTr="00F95EA3">
        <w:trPr>
          <w:cantSplit/>
          <w:trHeight w:val="245"/>
        </w:trPr>
        <w:tc>
          <w:tcPr>
            <w:tcW w:w="3346" w:type="dxa"/>
          </w:tcPr>
          <w:p w14:paraId="03891573" w14:textId="77777777" w:rsidR="00754DFA" w:rsidRPr="00F95EA3" w:rsidRDefault="00754DFA" w:rsidP="00754DFA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754DFA" w:rsidRPr="00C2345C" w:rsidRDefault="00754DFA" w:rsidP="00754DFA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A8D7691" w14:textId="77777777" w:rsidR="00754DFA" w:rsidRPr="00C2345C" w:rsidRDefault="00754DFA" w:rsidP="00754DF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700A5896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F5705F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4CC57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DFA" w:rsidRPr="00C2345C" w14:paraId="64961208" w14:textId="77777777" w:rsidTr="00F95EA3">
        <w:trPr>
          <w:cantSplit/>
          <w:trHeight w:val="245"/>
        </w:trPr>
        <w:tc>
          <w:tcPr>
            <w:tcW w:w="3346" w:type="dxa"/>
          </w:tcPr>
          <w:p w14:paraId="20D34222" w14:textId="0E9865B7" w:rsidR="00754DFA" w:rsidRPr="00F95EA3" w:rsidRDefault="00754DFA" w:rsidP="00754DFA">
            <w:pPr>
              <w:ind w:right="-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ใบสำคัญแสดงสิทธิหมดอายุ</w:t>
            </w:r>
          </w:p>
        </w:tc>
        <w:tc>
          <w:tcPr>
            <w:tcW w:w="1110" w:type="dxa"/>
          </w:tcPr>
          <w:p w14:paraId="639CC873" w14:textId="77777777" w:rsidR="00754DFA" w:rsidRPr="00C2345C" w:rsidRDefault="00754DFA" w:rsidP="00754DFA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10C2C32A" w14:textId="77777777" w:rsidR="00754DFA" w:rsidRPr="00C2345C" w:rsidRDefault="00754DFA" w:rsidP="00754DF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AC5DE81" w14:textId="2C5F0A6C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4DF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F5AFD7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678EB0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507D737D" w:rsidR="00754DFA" w:rsidRPr="00CC3BE5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7885">
              <w:rPr>
                <w:rFonts w:ascii="Angsana New" w:hAnsi="Angsana New"/>
                <w:sz w:val="26"/>
                <w:szCs w:val="26"/>
                <w:lang w:bidi="th-TH"/>
              </w:rPr>
              <w:t>(28,815)</w:t>
            </w:r>
          </w:p>
        </w:tc>
        <w:tc>
          <w:tcPr>
            <w:tcW w:w="180" w:type="dxa"/>
          </w:tcPr>
          <w:p w14:paraId="080057FB" w14:textId="45ABD70C" w:rsidR="00754DFA" w:rsidRPr="00C2345C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02E7A07C" w:rsidR="00754DFA" w:rsidRPr="00C2345C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54DFA" w:rsidRPr="00CD3B25" w14:paraId="3CCD6EAE" w14:textId="77777777" w:rsidTr="00A538B4">
        <w:trPr>
          <w:cantSplit/>
          <w:trHeight w:val="58"/>
        </w:trPr>
        <w:tc>
          <w:tcPr>
            <w:tcW w:w="3346" w:type="dxa"/>
          </w:tcPr>
          <w:p w14:paraId="6C3EAD5F" w14:textId="77777777" w:rsidR="00754DFA" w:rsidRPr="00A538B4" w:rsidRDefault="00754DFA" w:rsidP="00754DFA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2D5D6D1" w14:textId="77777777" w:rsidR="00754DFA" w:rsidRPr="00A538B4" w:rsidRDefault="00754DFA" w:rsidP="00754D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09F0290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F324B12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76B5A6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0237F6A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AE321B2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754DFA" w:rsidRPr="00A538B4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754DFA" w:rsidRPr="00C2345C" w14:paraId="29A8AF92" w14:textId="77777777" w:rsidTr="0001440F">
        <w:trPr>
          <w:cantSplit/>
          <w:trHeight w:val="245"/>
        </w:trPr>
        <w:tc>
          <w:tcPr>
            <w:tcW w:w="3346" w:type="dxa"/>
          </w:tcPr>
          <w:p w14:paraId="301BDBB5" w14:textId="7DC3B97F" w:rsidR="00754DFA" w:rsidRPr="00F95EA3" w:rsidRDefault="00754DFA" w:rsidP="00754DF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F95E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10" w:type="dxa"/>
          </w:tcPr>
          <w:p w14:paraId="37C88812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318E1CC" w14:textId="77777777" w:rsidR="00754DFA" w:rsidRPr="00C2345C" w:rsidRDefault="00754DFA" w:rsidP="00754DF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0C9B1EFD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007527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A9B1735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754DFA" w:rsidRPr="00CC3BE5" w:rsidRDefault="00754DFA" w:rsidP="00754DF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DFA" w:rsidRPr="00C2345C" w14:paraId="0BD2505A" w14:textId="77777777" w:rsidTr="0001440F">
        <w:trPr>
          <w:cantSplit/>
          <w:trHeight w:val="245"/>
        </w:trPr>
        <w:tc>
          <w:tcPr>
            <w:tcW w:w="3346" w:type="dxa"/>
          </w:tcPr>
          <w:p w14:paraId="47642A36" w14:textId="764B7D08" w:rsidR="00754DFA" w:rsidRPr="00F95EA3" w:rsidRDefault="00754DFA" w:rsidP="00754DFA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754DFA" w:rsidRPr="00C2345C" w:rsidRDefault="00754DFA" w:rsidP="00754DFA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6606EB94" w14:textId="77777777" w:rsidR="00754DFA" w:rsidRPr="00C2345C" w:rsidRDefault="00754DFA" w:rsidP="00754DF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288687B" w14:textId="6922E610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47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1CF6C0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32E2D8" w14:textId="77777777" w:rsidR="00754DFA" w:rsidRPr="00D47C1B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19F5A7BC" w:rsidR="00754DFA" w:rsidRPr="00CC3BE5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534F29" w14:textId="77777777" w:rsidR="00754DFA" w:rsidRPr="00C2345C" w:rsidRDefault="00754DFA" w:rsidP="00754DFA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6F646A05" w:rsidR="00754DFA" w:rsidRPr="00C2345C" w:rsidRDefault="00754DFA" w:rsidP="00754DF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13955035" w14:textId="77777777" w:rsidR="004E09A1" w:rsidRDefault="004E09A1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7F5BF52D" w14:textId="51EB55AF" w:rsidR="00F95EA3" w:rsidRDefault="004E09A1" w:rsidP="00F95EA3">
      <w:pPr>
        <w:jc w:val="thaiDistribute"/>
        <w:rPr>
          <w:rFonts w:ascii="Angsana New" w:hAnsi="Angsana New"/>
          <w:sz w:val="26"/>
          <w:szCs w:val="26"/>
        </w:rPr>
      </w:pPr>
      <w:r w:rsidRPr="00F95EA3">
        <w:rPr>
          <w:rFonts w:ascii="Angsana New" w:hAnsi="Angsana New" w:hint="cs"/>
          <w:sz w:val="26"/>
          <w:szCs w:val="26"/>
          <w:cs/>
        </w:rPr>
        <w:t>เม</w:t>
      </w:r>
      <w:r w:rsidR="00F95EA3" w:rsidRPr="00F95EA3">
        <w:rPr>
          <w:rFonts w:ascii="Angsana New" w:hAnsi="Angsana New" w:hint="cs"/>
          <w:sz w:val="26"/>
          <w:szCs w:val="26"/>
          <w:cs/>
        </w:rPr>
        <w:t>ื่อ</w:t>
      </w:r>
      <w:r w:rsidRPr="00F95EA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F95EA3" w:rsidRPr="00F95EA3">
        <w:rPr>
          <w:rFonts w:ascii="Angsana New" w:hAnsi="Angsana New" w:hint="cs"/>
          <w:sz w:val="26"/>
          <w:szCs w:val="26"/>
        </w:rPr>
        <w:t>1</w:t>
      </w:r>
      <w:r w:rsidR="00C5668C">
        <w:rPr>
          <w:rFonts w:ascii="Angsana New" w:hAnsi="Angsana New"/>
          <w:sz w:val="26"/>
          <w:szCs w:val="26"/>
        </w:rPr>
        <w:t>3</w:t>
      </w:r>
      <w:r w:rsidR="00F95EA3" w:rsidRPr="00F95EA3">
        <w:rPr>
          <w:rFonts w:ascii="Angsana New" w:hAnsi="Angsana New" w:hint="cs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 w:hint="cs"/>
          <w:sz w:val="26"/>
          <w:szCs w:val="26"/>
        </w:rPr>
        <w:t>2568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มี</w:t>
      </w:r>
      <w:r w:rsidR="00F95EA3" w:rsidRPr="00F95EA3">
        <w:rPr>
          <w:rFonts w:ascii="Angsana New" w:hAnsi="Angsana New"/>
          <w:sz w:val="26"/>
          <w:szCs w:val="26"/>
          <w:cs/>
        </w:rPr>
        <w:t>ผู้ใช้สิทธิ</w:t>
      </w:r>
      <w:r w:rsidR="00F95EA3" w:rsidRPr="00F95EA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="00F95EA3" w:rsidRPr="00F95EA3">
        <w:rPr>
          <w:rFonts w:ascii="Angsana New" w:hAnsi="Angsana New"/>
          <w:sz w:val="26"/>
          <w:szCs w:val="26"/>
          <w:cs/>
        </w:rPr>
        <w:t>ของบริษัท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="00F95EA3" w:rsidRPr="00F95EA3">
        <w:rPr>
          <w:rFonts w:ascii="Angsana New" w:hAnsi="Angsana New"/>
          <w:sz w:val="26"/>
          <w:szCs w:val="26"/>
        </w:rPr>
        <w:t xml:space="preserve">CPANEL-W1 </w:t>
      </w:r>
      <w:r w:rsidR="00F95EA3" w:rsidRPr="00F95EA3">
        <w:rPr>
          <w:rFonts w:ascii="Angsana New" w:hAnsi="Angsana New"/>
          <w:sz w:val="26"/>
          <w:szCs w:val="26"/>
          <w:cs/>
        </w:rPr>
        <w:t>จำนวน</w:t>
      </w:r>
      <w:r w:rsidR="00F95EA3" w:rsidRPr="00F95EA3">
        <w:rPr>
          <w:rFonts w:ascii="Angsana New" w:hAnsi="Angsana New"/>
          <w:sz w:val="26"/>
          <w:szCs w:val="26"/>
        </w:rPr>
        <w:t xml:space="preserve"> 10 </w:t>
      </w:r>
      <w:r w:rsidR="00F95EA3" w:rsidRPr="00F95EA3">
        <w:rPr>
          <w:rFonts w:ascii="Angsana New" w:hAnsi="Angsana New"/>
          <w:sz w:val="26"/>
          <w:szCs w:val="26"/>
          <w:cs/>
        </w:rPr>
        <w:t>หน่วย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>ใน</w:t>
      </w:r>
      <w:r w:rsidR="00F95EA3" w:rsidRPr="00F95EA3">
        <w:rPr>
          <w:rFonts w:ascii="Angsana New" w:hAnsi="Angsana New"/>
          <w:sz w:val="26"/>
          <w:szCs w:val="26"/>
          <w:cs/>
        </w:rPr>
        <w:t>ราคาใช้สิทธิ</w:t>
      </w:r>
      <w:r w:rsidR="00795DA6">
        <w:rPr>
          <w:rFonts w:ascii="Angsana New" w:hAnsi="Angsana New"/>
          <w:sz w:val="26"/>
          <w:szCs w:val="26"/>
        </w:rPr>
        <w:t xml:space="preserve">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หน่วยละ </w:t>
      </w:r>
      <w:r w:rsidR="00F95EA3" w:rsidRPr="00F95EA3">
        <w:rPr>
          <w:rFonts w:ascii="Angsana New" w:hAnsi="Angsana New"/>
          <w:sz w:val="26"/>
          <w:szCs w:val="26"/>
        </w:rPr>
        <w:t>5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 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="00F95EA3" w:rsidRPr="00F95EA3">
        <w:rPr>
          <w:rFonts w:ascii="Angsana New" w:hAnsi="Angsana New"/>
          <w:sz w:val="26"/>
          <w:szCs w:val="26"/>
        </w:rPr>
        <w:t xml:space="preserve">50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="00F95EA3" w:rsidRPr="00F95EA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bookmarkStart w:id="5" w:name="_Hlk204700578"/>
      <w:r w:rsidR="00F95EA3" w:rsidRPr="00F95EA3">
        <w:rPr>
          <w:rFonts w:ascii="Angsana New" w:hAnsi="Angsana New"/>
          <w:sz w:val="26"/>
          <w:szCs w:val="26"/>
        </w:rPr>
        <w:t>163,178,563</w:t>
      </w:r>
      <w:bookmarkEnd w:id="5"/>
      <w:r w:rsidR="00E71EDE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2E156D" w:rsidRPr="00F95EA3">
        <w:rPr>
          <w:rFonts w:ascii="Angsana New" w:hAnsi="Angsana New"/>
          <w:sz w:val="26"/>
          <w:szCs w:val="26"/>
        </w:rPr>
        <w:t>163,178,563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>) เป็น</w:t>
      </w:r>
      <w:r w:rsidR="00F95EA3" w:rsidRPr="00F95EA3">
        <w:rPr>
          <w:rFonts w:ascii="Angsana New" w:hAnsi="Angsana New"/>
          <w:sz w:val="26"/>
          <w:szCs w:val="26"/>
        </w:rPr>
        <w:t xml:space="preserve"> 163,178,573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F95EA3" w:rsidRPr="00F95EA3">
        <w:rPr>
          <w:rFonts w:ascii="Angsana New" w:hAnsi="Angsana New"/>
          <w:sz w:val="26"/>
          <w:szCs w:val="26"/>
        </w:rPr>
        <w:t xml:space="preserve">163,178,573 </w:t>
      </w:r>
      <w:r w:rsidR="00F95EA3" w:rsidRPr="00F95EA3">
        <w:rPr>
          <w:rFonts w:ascii="Angsana New" w:hAnsi="Angsana New"/>
          <w:sz w:val="26"/>
          <w:szCs w:val="26"/>
          <w:cs/>
        </w:rPr>
        <w:t>หุ้น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90738E">
        <w:rPr>
          <w:rFonts w:ascii="Angsana New" w:hAnsi="Angsana New"/>
          <w:sz w:val="26"/>
          <w:szCs w:val="26"/>
        </w:rPr>
        <w:t xml:space="preserve">            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บาท)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="00F95EA3" w:rsidRPr="00F95EA3">
        <w:rPr>
          <w:rFonts w:ascii="Angsana New" w:hAnsi="Angsana New"/>
          <w:sz w:val="26"/>
          <w:szCs w:val="26"/>
        </w:rPr>
        <w:t xml:space="preserve">27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/>
          <w:sz w:val="26"/>
          <w:szCs w:val="26"/>
        </w:rPr>
        <w:t>2568</w:t>
      </w:r>
    </w:p>
    <w:p w14:paraId="1B93B1AE" w14:textId="21028BBB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59A8425E" w14:textId="083FCE4D" w:rsidR="00B041A4" w:rsidRDefault="00B041A4" w:rsidP="00B041A4">
      <w:pPr>
        <w:jc w:val="thaiDistribute"/>
        <w:rPr>
          <w:rFonts w:ascii="Angsana New" w:hAnsi="Angsana New"/>
          <w:sz w:val="26"/>
          <w:szCs w:val="26"/>
        </w:rPr>
      </w:pPr>
      <w:r w:rsidRPr="000079BA">
        <w:rPr>
          <w:rFonts w:ascii="Angsana New" w:hAnsi="Angsana New" w:hint="cs"/>
          <w:sz w:val="26"/>
          <w:szCs w:val="26"/>
          <w:cs/>
        </w:rPr>
        <w:lastRenderedPageBreak/>
        <w:t xml:space="preserve">ในที่ประชุมใหญ่สามัญผู้ถือหุ้นของบริษัทเมื่อวันที่ </w:t>
      </w:r>
      <w:r w:rsidRPr="000079BA">
        <w:rPr>
          <w:rFonts w:ascii="Angsana New" w:hAnsi="Angsana New"/>
          <w:sz w:val="26"/>
          <w:szCs w:val="26"/>
        </w:rPr>
        <w:t>28</w:t>
      </w:r>
      <w:r w:rsidRPr="000079BA">
        <w:rPr>
          <w:rFonts w:ascii="Angsana New" w:hAnsi="Angsana New" w:hint="cs"/>
          <w:sz w:val="26"/>
          <w:szCs w:val="26"/>
        </w:rPr>
        <w:t xml:space="preserve"> </w:t>
      </w:r>
      <w:r w:rsidRPr="000079BA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0079BA">
        <w:rPr>
          <w:rFonts w:ascii="Angsana New" w:hAnsi="Angsana New" w:hint="cs"/>
          <w:sz w:val="26"/>
          <w:szCs w:val="26"/>
        </w:rPr>
        <w:t>256</w:t>
      </w:r>
      <w:r w:rsidRPr="000079BA">
        <w:rPr>
          <w:rFonts w:ascii="Angsana New" w:hAnsi="Angsana New"/>
          <w:sz w:val="26"/>
          <w:szCs w:val="26"/>
        </w:rPr>
        <w:t>9</w:t>
      </w:r>
      <w:r w:rsidRPr="000079BA">
        <w:rPr>
          <w:rFonts w:ascii="Angsana New" w:hAnsi="Angsana New" w:hint="cs"/>
          <w:sz w:val="26"/>
          <w:szCs w:val="26"/>
        </w:rPr>
        <w:t xml:space="preserve"> </w:t>
      </w:r>
      <w:r w:rsidRPr="000079BA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ผู้ถือหุ้นได้มีมติอนุมัติให้</w:t>
      </w:r>
      <w:r w:rsidRPr="000079BA">
        <w:rPr>
          <w:rFonts w:ascii="Angsana New" w:hAnsi="Angsana New"/>
          <w:sz w:val="26"/>
          <w:szCs w:val="26"/>
          <w:cs/>
        </w:rPr>
        <w:t>ลดทุนจดทะเบียนของบริษัทจาก</w:t>
      </w:r>
      <w:r w:rsidRPr="000079BA">
        <w:rPr>
          <w:rFonts w:ascii="Angsana New" w:hAnsi="Angsana New" w:hint="cs"/>
          <w:sz w:val="26"/>
          <w:szCs w:val="26"/>
          <w:cs/>
        </w:rPr>
        <w:t xml:space="preserve"> </w:t>
      </w:r>
      <w:r w:rsidRPr="000079BA">
        <w:rPr>
          <w:rFonts w:ascii="Angsana New" w:hAnsi="Angsana New"/>
          <w:sz w:val="26"/>
          <w:szCs w:val="26"/>
        </w:rPr>
        <w:t>197</w:t>
      </w:r>
      <w:r w:rsidR="00754DFA">
        <w:rPr>
          <w:rFonts w:ascii="Angsana New" w:hAnsi="Angsana New"/>
          <w:sz w:val="26"/>
          <w:szCs w:val="26"/>
        </w:rPr>
        <w:t>,</w:t>
      </w:r>
      <w:r w:rsidRPr="000079BA">
        <w:rPr>
          <w:rFonts w:ascii="Angsana New" w:hAnsi="Angsana New"/>
          <w:sz w:val="26"/>
          <w:szCs w:val="26"/>
        </w:rPr>
        <w:t>0</w:t>
      </w:r>
      <w:r w:rsidR="00754DFA">
        <w:rPr>
          <w:rFonts w:ascii="Angsana New" w:hAnsi="Angsana New"/>
          <w:sz w:val="26"/>
          <w:szCs w:val="26"/>
        </w:rPr>
        <w:t>00,000</w:t>
      </w:r>
      <w:r w:rsidRPr="000079BA">
        <w:rPr>
          <w:rFonts w:ascii="Angsana New" w:hAnsi="Angsana New" w:hint="cs"/>
          <w:sz w:val="26"/>
          <w:szCs w:val="26"/>
          <w:cs/>
        </w:rPr>
        <w:t xml:space="preserve">         บาท </w:t>
      </w:r>
      <w:r w:rsidRPr="000079BA">
        <w:rPr>
          <w:rFonts w:ascii="Angsana New" w:hAnsi="Angsana New"/>
          <w:sz w:val="26"/>
          <w:szCs w:val="26"/>
          <w:cs/>
        </w:rPr>
        <w:t xml:space="preserve">(แบ่งเป็นหุ้นสามัญจำนวน </w:t>
      </w:r>
      <w:r w:rsidRPr="000079BA">
        <w:rPr>
          <w:rFonts w:ascii="Angsana New" w:hAnsi="Angsana New"/>
          <w:sz w:val="26"/>
          <w:szCs w:val="26"/>
        </w:rPr>
        <w:t xml:space="preserve">197,000,000 </w:t>
      </w:r>
      <w:r w:rsidRPr="000079BA">
        <w:rPr>
          <w:rFonts w:ascii="Angsana New" w:hAnsi="Angsana New"/>
          <w:sz w:val="26"/>
          <w:szCs w:val="26"/>
          <w:cs/>
        </w:rPr>
        <w:t xml:space="preserve">หุ้น มูลค่าหุ้นละ </w:t>
      </w:r>
      <w:r w:rsidRPr="000079BA">
        <w:rPr>
          <w:rFonts w:ascii="Angsana New" w:hAnsi="Angsana New"/>
          <w:sz w:val="26"/>
          <w:szCs w:val="26"/>
        </w:rPr>
        <w:t>1</w:t>
      </w:r>
      <w:r w:rsidRPr="000079BA">
        <w:rPr>
          <w:rFonts w:ascii="Angsana New" w:hAnsi="Angsana New"/>
          <w:sz w:val="26"/>
          <w:szCs w:val="26"/>
          <w:cs/>
        </w:rPr>
        <w:t xml:space="preserve"> บาท)</w:t>
      </w:r>
      <w:r w:rsidRPr="000079BA">
        <w:rPr>
          <w:rFonts w:ascii="Angsana New" w:hAnsi="Angsana New"/>
          <w:sz w:val="26"/>
          <w:szCs w:val="26"/>
        </w:rPr>
        <w:t xml:space="preserve"> </w:t>
      </w:r>
      <w:r w:rsidRPr="000079BA">
        <w:rPr>
          <w:rFonts w:ascii="Angsana New" w:hAnsi="Angsana New"/>
          <w:sz w:val="26"/>
          <w:szCs w:val="26"/>
          <w:cs/>
        </w:rPr>
        <w:t xml:space="preserve">เป็น </w:t>
      </w:r>
      <w:r w:rsidR="00754DFA" w:rsidRPr="00754DFA">
        <w:rPr>
          <w:rFonts w:ascii="Angsana New" w:hAnsi="Angsana New"/>
          <w:sz w:val="26"/>
          <w:szCs w:val="26"/>
        </w:rPr>
        <w:t xml:space="preserve">163,178,573 </w:t>
      </w:r>
      <w:r w:rsidRPr="000079BA">
        <w:rPr>
          <w:rFonts w:ascii="Angsana New" w:hAnsi="Angsana New"/>
          <w:sz w:val="26"/>
          <w:szCs w:val="26"/>
          <w:cs/>
        </w:rPr>
        <w:t xml:space="preserve">บาท (แบ่งเป็นหุ้นสามัญจำนวน </w:t>
      </w:r>
      <w:r w:rsidRPr="000079BA">
        <w:rPr>
          <w:rFonts w:ascii="Angsana New" w:hAnsi="Angsana New"/>
          <w:sz w:val="26"/>
          <w:szCs w:val="26"/>
        </w:rPr>
        <w:t>163,178,573</w:t>
      </w:r>
      <w:r w:rsidRPr="000079BA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0079BA">
        <w:rPr>
          <w:rFonts w:ascii="Angsana New" w:hAnsi="Angsana New"/>
          <w:sz w:val="26"/>
          <w:szCs w:val="26"/>
        </w:rPr>
        <w:t>1</w:t>
      </w:r>
      <w:r w:rsidRPr="000079BA">
        <w:rPr>
          <w:rFonts w:ascii="Angsana New" w:hAnsi="Angsana New"/>
          <w:sz w:val="26"/>
          <w:szCs w:val="26"/>
          <w:cs/>
        </w:rPr>
        <w:t xml:space="preserve"> บาท)</w:t>
      </w:r>
      <w:r w:rsidRPr="000079BA">
        <w:rPr>
          <w:rFonts w:ascii="Angsana New" w:hAnsi="Angsana New"/>
          <w:sz w:val="26"/>
          <w:szCs w:val="26"/>
        </w:rPr>
        <w:t xml:space="preserve"> </w:t>
      </w:r>
      <w:r w:rsidRPr="000079BA">
        <w:rPr>
          <w:rFonts w:ascii="Angsana New" w:hAnsi="Angsana New"/>
          <w:sz w:val="26"/>
          <w:szCs w:val="26"/>
          <w:cs/>
        </w:rPr>
        <w:t>โดยลดจำนวนหุ้นสามัญที่ไม่มีผู้ถือใบสำคัญแสดงสิทธิ์มาใช้สิทธิ</w:t>
      </w:r>
      <w:r w:rsidRPr="000079BA">
        <w:rPr>
          <w:rFonts w:ascii="Angsana New" w:hAnsi="Angsana New" w:hint="cs"/>
          <w:sz w:val="26"/>
          <w:szCs w:val="26"/>
          <w:cs/>
        </w:rPr>
        <w:t xml:space="preserve"> </w:t>
      </w:r>
      <w:r w:rsidRPr="000079BA">
        <w:rPr>
          <w:rFonts w:ascii="Angsana New" w:hAnsi="Angsana New"/>
          <w:sz w:val="26"/>
          <w:szCs w:val="26"/>
          <w:cs/>
        </w:rPr>
        <w:t xml:space="preserve">บริษัทได้จดทะเบียนลดทุนดังกล่าวกับกระทรวงพาณิชย์แล้วเมื่อวันที่ </w:t>
      </w:r>
      <w:r w:rsidRPr="000079BA">
        <w:rPr>
          <w:rFonts w:ascii="Angsana New" w:hAnsi="Angsana New"/>
          <w:sz w:val="26"/>
          <w:szCs w:val="26"/>
        </w:rPr>
        <w:t>1</w:t>
      </w:r>
      <w:r w:rsidR="00754DFA">
        <w:rPr>
          <w:rFonts w:ascii="Angsana New" w:hAnsi="Angsana New"/>
          <w:sz w:val="26"/>
          <w:szCs w:val="26"/>
        </w:rPr>
        <w:t>4</w:t>
      </w:r>
      <w:r w:rsidRPr="000079BA">
        <w:rPr>
          <w:rFonts w:ascii="Angsana New" w:hAnsi="Angsana New"/>
          <w:sz w:val="26"/>
          <w:szCs w:val="26"/>
          <w:cs/>
        </w:rPr>
        <w:t xml:space="preserve"> </w:t>
      </w:r>
      <w:r w:rsidRPr="000079BA">
        <w:rPr>
          <w:rFonts w:ascii="Angsana New" w:hAnsi="Angsana New" w:hint="cs"/>
          <w:sz w:val="26"/>
          <w:szCs w:val="26"/>
          <w:cs/>
        </w:rPr>
        <w:t>พฤษภาคม</w:t>
      </w:r>
      <w:r w:rsidRPr="000079BA">
        <w:rPr>
          <w:rFonts w:ascii="Angsana New" w:hAnsi="Angsana New"/>
          <w:sz w:val="26"/>
          <w:szCs w:val="26"/>
          <w:cs/>
        </w:rPr>
        <w:t xml:space="preserve"> </w:t>
      </w:r>
      <w:r w:rsidRPr="000079BA">
        <w:rPr>
          <w:rFonts w:ascii="Angsana New" w:hAnsi="Angsana New"/>
          <w:sz w:val="26"/>
          <w:szCs w:val="26"/>
        </w:rPr>
        <w:t>2569</w:t>
      </w:r>
    </w:p>
    <w:p w14:paraId="4C4B6CCD" w14:textId="77777777" w:rsidR="00B041A4" w:rsidRDefault="00B041A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0489A89" w14:textId="581C2F32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E50602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1EF6248F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6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6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 w:rsidR="00360DBA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A538B4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0DC60780" w14:textId="134CCAD1" w:rsidR="00407147" w:rsidRDefault="007E77A4" w:rsidP="0040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407147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407147">
        <w:rPr>
          <w:rFonts w:ascii="Angsana New" w:hAnsi="Angsana New" w:hint="cs"/>
          <w:sz w:val="26"/>
          <w:szCs w:val="26"/>
          <w:cs/>
        </w:rPr>
        <w:t>และหกเดือน</w:t>
      </w:r>
      <w:r w:rsidR="00407147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407147">
        <w:rPr>
          <w:rFonts w:ascii="Angsana New" w:hAnsi="Angsana New" w:hint="cs"/>
          <w:sz w:val="26"/>
          <w:szCs w:val="26"/>
          <w:cs/>
        </w:rPr>
        <w:t xml:space="preserve"> </w:t>
      </w:r>
      <w:r w:rsidR="00407147">
        <w:rPr>
          <w:rFonts w:ascii="Angsana New" w:hAnsi="Angsana New"/>
          <w:sz w:val="26"/>
          <w:szCs w:val="26"/>
        </w:rPr>
        <w:t>30</w:t>
      </w:r>
      <w:r w:rsidR="00407147" w:rsidRPr="004B53BF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>มิถุนายน</w:t>
      </w:r>
      <w:r w:rsidR="00407147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07147" w:rsidRPr="004B53BF">
        <w:rPr>
          <w:rFonts w:ascii="Angsana New" w:hAnsi="Angsana New"/>
          <w:sz w:val="26"/>
          <w:szCs w:val="26"/>
        </w:rPr>
        <w:t>256</w:t>
      </w:r>
      <w:r w:rsidR="00E50602">
        <w:rPr>
          <w:rFonts w:ascii="Angsana New" w:hAnsi="Angsana New"/>
          <w:sz w:val="26"/>
          <w:szCs w:val="26"/>
        </w:rPr>
        <w:t>9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 xml:space="preserve">และ </w:t>
      </w:r>
      <w:r w:rsidR="00407147">
        <w:rPr>
          <w:rFonts w:ascii="Angsana New" w:hAnsi="Angsana New"/>
          <w:sz w:val="26"/>
          <w:szCs w:val="26"/>
        </w:rPr>
        <w:t>256</w:t>
      </w:r>
      <w:r w:rsidR="00E50602">
        <w:rPr>
          <w:rFonts w:ascii="Angsana New" w:hAnsi="Angsana New"/>
          <w:sz w:val="26"/>
          <w:szCs w:val="26"/>
        </w:rPr>
        <w:t>8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011A6B8E" w:rsidR="00025AAC" w:rsidRPr="00A538B4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407147" w:rsidRPr="00475A13" w14:paraId="1A5602D1" w14:textId="77777777" w:rsidTr="00407147">
        <w:tc>
          <w:tcPr>
            <w:tcW w:w="4050" w:type="dxa"/>
          </w:tcPr>
          <w:p w14:paraId="3A2541E1" w14:textId="77777777" w:rsidR="00407147" w:rsidRPr="00475A13" w:rsidRDefault="0040714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576A0BDD" w14:textId="322D35AC" w:rsidR="00407147" w:rsidRPr="00475A13" w:rsidRDefault="0040714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07147" w:rsidRPr="00475A13" w14:paraId="1D2103A4" w14:textId="77777777" w:rsidTr="00407147">
        <w:tc>
          <w:tcPr>
            <w:tcW w:w="4050" w:type="dxa"/>
          </w:tcPr>
          <w:p w14:paraId="442DA0C9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57E1749" w14:textId="1A37313E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50244F" w14:textId="77777777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A8DCDE8" w14:textId="5268CB99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407147" w:rsidRPr="00475A13" w14:paraId="64FB3293" w14:textId="77777777" w:rsidTr="00407147">
        <w:tc>
          <w:tcPr>
            <w:tcW w:w="4050" w:type="dxa"/>
          </w:tcPr>
          <w:p w14:paraId="302F2D1B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CE231FD" w14:textId="19578FA4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CA46DD6" w14:textId="77777777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1663B0" w14:textId="4F2E3F00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07147" w:rsidRPr="00CF009E" w14:paraId="003B3992" w14:textId="77777777" w:rsidTr="00407147">
        <w:tc>
          <w:tcPr>
            <w:tcW w:w="4050" w:type="dxa"/>
          </w:tcPr>
          <w:p w14:paraId="70B6C41F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EBBF2" w14:textId="4B804387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060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4CCEEEF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70D42" w14:textId="5802AFFE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5060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4C46CEE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32A6999C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060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2872DC61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5060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25AAC" w:rsidRPr="004D3C06" w14:paraId="3B76C220" w14:textId="77777777" w:rsidTr="00407147">
        <w:tc>
          <w:tcPr>
            <w:tcW w:w="4050" w:type="dxa"/>
          </w:tcPr>
          <w:p w14:paraId="7B1C3AAD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03F83D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56E18E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17AA34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E94768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7A5E66" w14:textId="77777777" w:rsidR="00025AAC" w:rsidRPr="00C100D1" w:rsidRDefault="00025AAC" w:rsidP="00C1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C100D1" w:rsidRDefault="00025AAC" w:rsidP="00C100D1">
            <w:pPr>
              <w:pStyle w:val="BodyText3"/>
              <w:ind w:lef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5AAC" w:rsidRPr="004D3C06" w14:paraId="7D42D483" w14:textId="77777777" w:rsidTr="00407147">
        <w:tc>
          <w:tcPr>
            <w:tcW w:w="4050" w:type="dxa"/>
          </w:tcPr>
          <w:p w14:paraId="5602253C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5B3FF2" w14:textId="2B3A2B24" w:rsidR="00025AAC" w:rsidRPr="00325F20" w:rsidRDefault="00E57B6D" w:rsidP="00E57B6D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B0F5E3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D5F08A" w14:textId="684DFF27" w:rsidR="00025AAC" w:rsidRPr="00325F20" w:rsidRDefault="00E506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</w:p>
        </w:tc>
        <w:tc>
          <w:tcPr>
            <w:tcW w:w="270" w:type="dxa"/>
          </w:tcPr>
          <w:p w14:paraId="0379A744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299F7" w14:textId="40D74B70" w:rsidR="00025AAC" w:rsidRPr="00C54D6B" w:rsidRDefault="00E57B6D" w:rsidP="00E57B6D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A996C2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0DFCC0B5" w:rsidR="00025AAC" w:rsidRPr="00325F20" w:rsidRDefault="00E506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141</w:t>
            </w:r>
          </w:p>
        </w:tc>
      </w:tr>
    </w:tbl>
    <w:p w14:paraId="402D62D8" w14:textId="77777777" w:rsidR="00E50602" w:rsidRDefault="00E5060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32426459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E50602">
        <w:rPr>
          <w:rFonts w:ascii="Angsana New" w:hAnsi="Angsana New"/>
          <w:b/>
          <w:bCs/>
          <w:sz w:val="26"/>
          <w:szCs w:val="26"/>
        </w:rPr>
        <w:t>8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5171283C" w14:textId="77777777" w:rsidR="00754DFA" w:rsidRDefault="00754DF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6CE85D4" w14:textId="77777777" w:rsidR="00754DFA" w:rsidRDefault="00754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7D216FE4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E50602">
        <w:rPr>
          <w:rFonts w:ascii="Angsana New" w:hAnsi="Angsana New"/>
          <w:b/>
          <w:bCs/>
          <w:sz w:val="26"/>
          <w:szCs w:val="26"/>
        </w:rPr>
        <w:t>9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70A8EF4B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45C91426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ต่อหุ้นขั้นพื้นฐานคำนวณโดยการหารกำไร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2891E72B" w:rsidR="0000761E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407147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407147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96C76">
        <w:rPr>
          <w:rFonts w:ascii="Angsana New" w:hAnsi="Angsana New" w:hint="cs"/>
          <w:sz w:val="26"/>
          <w:szCs w:val="26"/>
          <w:cs/>
        </w:rPr>
        <w:t>ม</w:t>
      </w:r>
      <w:r w:rsidR="00407147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E50602">
        <w:rPr>
          <w:rFonts w:ascii="Angsana New" w:hAnsi="Angsana New"/>
          <w:sz w:val="26"/>
          <w:szCs w:val="26"/>
        </w:rPr>
        <w:t>9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E50602">
        <w:rPr>
          <w:rFonts w:ascii="Angsana New" w:hAnsi="Angsana New"/>
          <w:sz w:val="26"/>
          <w:szCs w:val="26"/>
        </w:rPr>
        <w:t>8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3960"/>
        <w:gridCol w:w="1342"/>
        <w:gridCol w:w="236"/>
        <w:gridCol w:w="1208"/>
        <w:gridCol w:w="236"/>
        <w:gridCol w:w="1204"/>
        <w:gridCol w:w="270"/>
        <w:gridCol w:w="1207"/>
      </w:tblGrid>
      <w:tr w:rsidR="00407147" w:rsidRPr="004B53BF" w14:paraId="63955A4A" w14:textId="77777777" w:rsidTr="00407147">
        <w:tc>
          <w:tcPr>
            <w:tcW w:w="3960" w:type="dxa"/>
          </w:tcPr>
          <w:p w14:paraId="00DC6D43" w14:textId="77777777" w:rsidR="00407147" w:rsidRPr="004B53BF" w:rsidRDefault="00407147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03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99566CC" w14:textId="1822F2C5" w:rsidR="00407147" w:rsidRPr="004B53BF" w:rsidRDefault="00407147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407147" w:rsidRPr="004B53BF" w14:paraId="7288F621" w14:textId="77777777" w:rsidTr="00407147">
        <w:tc>
          <w:tcPr>
            <w:tcW w:w="3960" w:type="dxa"/>
          </w:tcPr>
          <w:p w14:paraId="631B5A43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B62B221" w14:textId="7EC50BF3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86426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E06B635" w14:textId="68685758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407147" w:rsidRPr="004B53BF" w14:paraId="068DA8FB" w14:textId="77777777" w:rsidTr="00407147">
        <w:tc>
          <w:tcPr>
            <w:tcW w:w="3960" w:type="dxa"/>
          </w:tcPr>
          <w:p w14:paraId="26BDCF77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CCDD46" w14:textId="05EBC4BB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051A67E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6CDE01" w14:textId="40E6F3C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07147" w:rsidRPr="004B53BF" w14:paraId="7F94DB50" w14:textId="77777777" w:rsidTr="00E012B3">
        <w:tc>
          <w:tcPr>
            <w:tcW w:w="3960" w:type="dxa"/>
          </w:tcPr>
          <w:p w14:paraId="73B5B796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0F0D4" w14:textId="10475A4F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E5060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33A7E4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BC7A" w14:textId="3527A28B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506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8978EAF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51E2486C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E5060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58EC333C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5060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51B60" w:rsidRPr="004B53BF" w14:paraId="6F13D182" w14:textId="77777777" w:rsidTr="00E012B3">
        <w:tc>
          <w:tcPr>
            <w:tcW w:w="3960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E50602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E50602" w:rsidRPr="0050739A" w14:paraId="7F61E3A3" w14:textId="77777777" w:rsidTr="00407147">
        <w:tc>
          <w:tcPr>
            <w:tcW w:w="3960" w:type="dxa"/>
            <w:hideMark/>
          </w:tcPr>
          <w:p w14:paraId="66594C41" w14:textId="2B55975C" w:rsidR="00E50602" w:rsidRPr="0050739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342" w:type="dxa"/>
            <w:vAlign w:val="bottom"/>
          </w:tcPr>
          <w:p w14:paraId="0ACF4656" w14:textId="2A976911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4CCA1A39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005CD367" w14:textId="5BA01D1D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0426CFF8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04FD63" w14:textId="5ABE95BB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69B5D2B9" w14:textId="43C9AC8D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E50602" w:rsidRPr="0050739A" w14:paraId="7AFF3C72" w14:textId="77777777" w:rsidTr="005916E0">
        <w:trPr>
          <w:trHeight w:val="139"/>
        </w:trPr>
        <w:tc>
          <w:tcPr>
            <w:tcW w:w="3960" w:type="dxa"/>
          </w:tcPr>
          <w:p w14:paraId="7E19BCE4" w14:textId="215C5421" w:rsidR="00E50602" w:rsidRPr="0050739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50739A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342" w:type="dxa"/>
          </w:tcPr>
          <w:p w14:paraId="3C7076F5" w14:textId="18A89396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905FDC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ABA4001" w14:textId="23E4B961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65256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D017D44" w14:textId="4CEBCD62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F733F" w14:textId="77777777" w:rsidR="00E50602" w:rsidRPr="00754DFA" w:rsidRDefault="00E50602" w:rsidP="00E506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064EDAF" w14:textId="43DB3E24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602" w:rsidRPr="0050739A" w14:paraId="03EB9698" w14:textId="77777777" w:rsidTr="005916E0">
        <w:trPr>
          <w:trHeight w:val="139"/>
        </w:trPr>
        <w:tc>
          <w:tcPr>
            <w:tcW w:w="3960" w:type="dxa"/>
          </w:tcPr>
          <w:p w14:paraId="13CC3701" w14:textId="06B9CF8F" w:rsidR="00E50602" w:rsidRPr="0050739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42B9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C66CD46" w14:textId="0DA673CA" w:rsidR="00E50602" w:rsidRPr="007C64EE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64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DDBAD7" w14:textId="77777777" w:rsidR="00E50602" w:rsidRPr="007C64EE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0B559DBB" w14:textId="485BD2BC" w:rsidR="00E50602" w:rsidRPr="007C64EE" w:rsidRDefault="00E50602" w:rsidP="007C64EE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64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90B751" w14:textId="77777777" w:rsidR="00E50602" w:rsidRPr="007C64EE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40D59AF5" w14:textId="5C830019" w:rsidR="00E50602" w:rsidRPr="007C64EE" w:rsidRDefault="00E50602" w:rsidP="007C64EE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64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A67EA5" w14:textId="77777777" w:rsidR="00E50602" w:rsidRPr="007C64EE" w:rsidRDefault="00E50602" w:rsidP="00E506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7557162" w14:textId="72429AE3" w:rsidR="00E50602" w:rsidRPr="007C64EE" w:rsidRDefault="00E50602" w:rsidP="007C64EE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2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64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0602" w:rsidRPr="0050739A" w14:paraId="14CE09BF" w14:textId="77777777" w:rsidTr="005916E0">
        <w:tc>
          <w:tcPr>
            <w:tcW w:w="3960" w:type="dxa"/>
            <w:hideMark/>
          </w:tcPr>
          <w:p w14:paraId="2CBED481" w14:textId="68CFD96A" w:rsidR="00E50602" w:rsidRPr="0050739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32B4" w14:textId="45B4D23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6D04F50F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A4033" w14:textId="58219ED5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3FBDD931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28A79EC4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3DA4B1BC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04FBD854" w14:textId="77777777" w:rsidR="00E50602" w:rsidRDefault="00E50602" w:rsidP="00E5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6674043" w14:textId="05BED4F1" w:rsidR="009D7FF6" w:rsidRPr="0050739A" w:rsidRDefault="009D7FF6" w:rsidP="00E5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EB404EC" w14:textId="5596609B" w:rsidR="009D7FF6" w:rsidRPr="0050739A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5859D589" w:rsidR="00DA0162" w:rsidRPr="00754DFA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54DF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5B6551" w:rsidRPr="00754DFA">
        <w:rPr>
          <w:rFonts w:ascii="Angsana New" w:hAnsi="Angsana New"/>
          <w:sz w:val="26"/>
          <w:szCs w:val="26"/>
        </w:rPr>
        <w:t xml:space="preserve"> (</w:t>
      </w:r>
      <w:r w:rsidR="005B6551" w:rsidRPr="00754DF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754DFA">
        <w:rPr>
          <w:rFonts w:ascii="Angsana New" w:hAnsi="Angsana New"/>
          <w:sz w:val="26"/>
          <w:szCs w:val="26"/>
        </w:rPr>
        <w:t xml:space="preserve">) </w:t>
      </w:r>
      <w:r w:rsidRPr="00754DFA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ต่อหุ้นปรับลดคำนวณโดยหารกำไร</w:t>
      </w:r>
      <w:r w:rsidR="005B6551" w:rsidRPr="00754DFA">
        <w:rPr>
          <w:rFonts w:ascii="Angsana New" w:hAnsi="Angsana New"/>
          <w:sz w:val="26"/>
          <w:szCs w:val="26"/>
        </w:rPr>
        <w:t xml:space="preserve"> (</w:t>
      </w:r>
      <w:r w:rsidR="005B6551" w:rsidRPr="00754DF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754DFA">
        <w:rPr>
          <w:rFonts w:ascii="Angsana New" w:hAnsi="Angsana New"/>
          <w:sz w:val="26"/>
          <w:szCs w:val="26"/>
        </w:rPr>
        <w:t xml:space="preserve">) </w:t>
      </w:r>
      <w:r w:rsidRPr="00754DFA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Pr="00754DFA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754DFA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754DFA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754DFA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754DFA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C0B48C9" w14:textId="565E685C" w:rsidR="001F38C6" w:rsidRPr="00754DFA" w:rsidRDefault="00DA0162" w:rsidP="00E5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</w:rPr>
      </w:pPr>
      <w:r w:rsidRPr="00754DFA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754DFA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754DFA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5916E0" w:rsidRPr="00754DFA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754DFA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 w:rsidRPr="00754DFA">
        <w:rPr>
          <w:rFonts w:ascii="Angsana New" w:hAnsi="Angsana New"/>
          <w:sz w:val="26"/>
          <w:szCs w:val="26"/>
        </w:rPr>
        <w:t>3</w:t>
      </w:r>
      <w:r w:rsidR="00B2600A" w:rsidRPr="00754DFA">
        <w:rPr>
          <w:rFonts w:ascii="Angsana New" w:hAnsi="Angsana New"/>
          <w:sz w:val="26"/>
          <w:szCs w:val="26"/>
        </w:rPr>
        <w:t xml:space="preserve">0 </w:t>
      </w:r>
      <w:r w:rsidR="00B2600A" w:rsidRPr="00754DFA">
        <w:rPr>
          <w:rFonts w:ascii="Angsana New" w:hAnsi="Angsana New" w:hint="cs"/>
          <w:sz w:val="26"/>
          <w:szCs w:val="26"/>
          <w:cs/>
        </w:rPr>
        <w:t>มิถุนายน</w:t>
      </w:r>
      <w:r w:rsidR="00B7164A" w:rsidRPr="00754DFA">
        <w:rPr>
          <w:rFonts w:ascii="Angsana New" w:hAnsi="Angsana New"/>
          <w:sz w:val="26"/>
          <w:szCs w:val="26"/>
          <w:cs/>
        </w:rPr>
        <w:t xml:space="preserve"> </w:t>
      </w:r>
      <w:r w:rsidR="00B7164A" w:rsidRPr="00754DFA">
        <w:rPr>
          <w:rFonts w:ascii="Angsana New" w:hAnsi="Angsana New"/>
          <w:sz w:val="26"/>
          <w:szCs w:val="26"/>
        </w:rPr>
        <w:t>256</w:t>
      </w:r>
      <w:r w:rsidR="00E50602" w:rsidRPr="00754DFA">
        <w:rPr>
          <w:rFonts w:ascii="Angsana New" w:hAnsi="Angsana New"/>
          <w:sz w:val="26"/>
          <w:szCs w:val="26"/>
        </w:rPr>
        <w:t>9</w:t>
      </w:r>
      <w:r w:rsidR="00896C76" w:rsidRPr="00754DFA">
        <w:rPr>
          <w:rFonts w:ascii="Angsana New" w:hAnsi="Angsana New"/>
          <w:sz w:val="26"/>
          <w:szCs w:val="26"/>
        </w:rPr>
        <w:t xml:space="preserve"> </w:t>
      </w:r>
      <w:r w:rsidR="00662872" w:rsidRPr="00754DFA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415252" w:rsidRPr="00754DFA">
        <w:rPr>
          <w:rFonts w:ascii="Angsana New" w:hAnsi="Angsana New"/>
          <w:sz w:val="26"/>
          <w:szCs w:val="26"/>
        </w:rPr>
        <w:t>256</w:t>
      </w:r>
      <w:r w:rsidR="00E50602" w:rsidRPr="00754DFA">
        <w:rPr>
          <w:rFonts w:ascii="Angsana New" w:hAnsi="Angsana New"/>
          <w:sz w:val="26"/>
          <w:szCs w:val="26"/>
        </w:rPr>
        <w:t>8</w:t>
      </w:r>
      <w:r w:rsidR="001F38C6" w:rsidRPr="00754DFA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03FA4E36" w14:textId="77777777" w:rsidR="00E50602" w:rsidRPr="00754DFA" w:rsidRDefault="00E50602" w:rsidP="00E5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70"/>
        <w:gridCol w:w="1346"/>
        <w:gridCol w:w="236"/>
        <w:gridCol w:w="1204"/>
        <w:gridCol w:w="270"/>
        <w:gridCol w:w="1264"/>
      </w:tblGrid>
      <w:tr w:rsidR="005916E0" w:rsidRPr="00754DFA" w14:paraId="0B10C35B" w14:textId="77777777" w:rsidTr="006E1259">
        <w:tc>
          <w:tcPr>
            <w:tcW w:w="3870" w:type="dxa"/>
          </w:tcPr>
          <w:p w14:paraId="565089B6" w14:textId="77777777" w:rsidR="005916E0" w:rsidRPr="00754DFA" w:rsidRDefault="005916E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F7F8" w14:textId="337B1320" w:rsidR="005916E0" w:rsidRPr="00754DFA" w:rsidRDefault="005916E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4DF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5916E0" w:rsidRPr="00754DFA" w14:paraId="7319E076" w14:textId="77777777" w:rsidTr="006E1259">
        <w:tc>
          <w:tcPr>
            <w:tcW w:w="3870" w:type="dxa"/>
          </w:tcPr>
          <w:p w14:paraId="5C027791" w14:textId="77777777" w:rsidR="005916E0" w:rsidRPr="00754DF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5B1DDF9" w14:textId="320AFAC4" w:rsidR="005916E0" w:rsidRPr="00754DF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9D93AA" w14:textId="77777777" w:rsidR="005916E0" w:rsidRPr="00754DF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36C469" w14:textId="6A430366" w:rsidR="005916E0" w:rsidRPr="00754DF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4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5916E0" w:rsidRPr="00754DFA" w14:paraId="62313A7C" w14:textId="77777777" w:rsidTr="006E1259">
        <w:tc>
          <w:tcPr>
            <w:tcW w:w="3870" w:type="dxa"/>
          </w:tcPr>
          <w:p w14:paraId="602DA5B3" w14:textId="77777777" w:rsidR="005916E0" w:rsidRPr="00754DF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AA74E" w14:textId="27E643DC" w:rsidR="005916E0" w:rsidRPr="00754DF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54DF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4D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F314F07" w14:textId="77777777" w:rsidR="005916E0" w:rsidRPr="00754DF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8468" w14:textId="47C626AA" w:rsidR="005916E0" w:rsidRPr="00754DF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4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54DF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4D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51B60" w:rsidRPr="00754DFA" w14:paraId="37DDB1B3" w14:textId="77777777" w:rsidTr="006E1259">
        <w:tc>
          <w:tcPr>
            <w:tcW w:w="3870" w:type="dxa"/>
          </w:tcPr>
          <w:p w14:paraId="1D2340DE" w14:textId="77777777" w:rsidR="00051B60" w:rsidRPr="00754DFA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C5113" w14:textId="11D33BF3" w:rsidR="00051B60" w:rsidRPr="00754DFA" w:rsidRDefault="00B815EA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256</w:t>
            </w:r>
            <w:r w:rsidR="00E50602" w:rsidRPr="00754DF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83F2A3A" w14:textId="77777777" w:rsidR="00051B60" w:rsidRPr="00754DF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3FBAB" w14:textId="3F35BD13" w:rsidR="00051B60" w:rsidRPr="00754DFA" w:rsidRDefault="00B815EA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256</w:t>
            </w:r>
            <w:r w:rsidR="00E50602" w:rsidRPr="00754DF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D1A87B2" w14:textId="77777777" w:rsidR="00051B60" w:rsidRPr="00754DF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15D25063" w:rsidR="00051B60" w:rsidRPr="00754DF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256</w:t>
            </w:r>
            <w:r w:rsidR="00E50602" w:rsidRPr="00754DF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B2C91" w14:textId="77777777" w:rsidR="00051B60" w:rsidRPr="00754DF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231B04EA" w:rsidR="00051B60" w:rsidRPr="00754DF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256</w:t>
            </w:r>
            <w:r w:rsidR="00E50602" w:rsidRPr="00754DF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51B60" w:rsidRPr="00754DFA" w14:paraId="26D4A195" w14:textId="77777777" w:rsidTr="006E1259">
        <w:tc>
          <w:tcPr>
            <w:tcW w:w="3870" w:type="dxa"/>
          </w:tcPr>
          <w:p w14:paraId="4EF6FE5D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038F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5A739E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2592D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754DF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E50602" w:rsidRPr="00754DFA" w14:paraId="4FB5AFD1" w14:textId="77777777" w:rsidTr="006E1259">
        <w:tc>
          <w:tcPr>
            <w:tcW w:w="3870" w:type="dxa"/>
            <w:hideMark/>
          </w:tcPr>
          <w:p w14:paraId="46478CD9" w14:textId="77777777" w:rsidR="00E50602" w:rsidRPr="00754DF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350" w:type="dxa"/>
          </w:tcPr>
          <w:p w14:paraId="41F331C1" w14:textId="390130F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29C8998C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FB760EF" w14:textId="70FD3CDC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090E78D6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3E4C36" w14:textId="7DC0502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6FFE7C5F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hideMark/>
          </w:tcPr>
          <w:p w14:paraId="10F630AA" w14:textId="3F90328F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E50602" w:rsidRPr="00754DFA" w14:paraId="6AD5542A" w14:textId="77777777" w:rsidTr="006E1259">
        <w:tc>
          <w:tcPr>
            <w:tcW w:w="3870" w:type="dxa"/>
          </w:tcPr>
          <w:p w14:paraId="2BBEF5F8" w14:textId="246D1A88" w:rsidR="00E50602" w:rsidRPr="00754DF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350" w:type="dxa"/>
          </w:tcPr>
          <w:p w14:paraId="57EF07B4" w14:textId="19152B6E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771B7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0A22D7C" w14:textId="6598FFA4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7A3C6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129F7A" w14:textId="1C93651C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7CB5CE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</w:tcPr>
          <w:p w14:paraId="4457794D" w14:textId="61643D50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602" w:rsidRPr="00754DFA" w14:paraId="4201FBD1" w14:textId="77777777" w:rsidTr="006E1259">
        <w:tc>
          <w:tcPr>
            <w:tcW w:w="3870" w:type="dxa"/>
          </w:tcPr>
          <w:p w14:paraId="30A1A306" w14:textId="3227301A" w:rsidR="00E50602" w:rsidRPr="00754DF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7F705" w14:textId="498A293E" w:rsidR="00E50602" w:rsidRPr="00754DFA" w:rsidRDefault="00E50602" w:rsidP="00E5060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CC4C7E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A9F30CD" w14:textId="3987817B" w:rsidR="00E50602" w:rsidRPr="00754DFA" w:rsidRDefault="00E50602" w:rsidP="004B0247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81FF6B3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D47FCC8" w14:textId="545D12CD" w:rsidR="00E50602" w:rsidRPr="00754DFA" w:rsidRDefault="00E50602" w:rsidP="004B0247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29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B950A3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5737BD" w14:textId="38A0602D" w:rsidR="00E50602" w:rsidRPr="00754DFA" w:rsidRDefault="00E50602" w:rsidP="004B0247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2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50602" w:rsidRPr="004B53BF" w14:paraId="12BAACD7" w14:textId="77777777" w:rsidTr="006E1259">
        <w:tc>
          <w:tcPr>
            <w:tcW w:w="3870" w:type="dxa"/>
            <w:hideMark/>
          </w:tcPr>
          <w:p w14:paraId="150ABD41" w14:textId="77777777" w:rsidR="00E50602" w:rsidRPr="00754DFA" w:rsidRDefault="00E50602" w:rsidP="00E506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2F7" w14:textId="55CFD736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40AF0B17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957A3" w14:textId="0F8FEEB1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16B3B95F" w14:textId="77777777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B2AFC" w14:textId="218013F4" w:rsidR="00E50602" w:rsidRPr="00754DFA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7E0CC53C" w14:textId="77777777" w:rsidR="00E50602" w:rsidRPr="00754DFA" w:rsidRDefault="00E50602" w:rsidP="00E5060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F777C5" w14:textId="5534AAA1" w:rsidR="00E50602" w:rsidRPr="0075230D" w:rsidRDefault="00E50602" w:rsidP="00E5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F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5B64F5B7" w14:textId="6A19ED1B" w:rsidR="00372855" w:rsidRPr="002E156D" w:rsidRDefault="00B041A4" w:rsidP="0097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50602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0DC3A2AB" w:rsidR="00493C4A" w:rsidRPr="00980E72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815EA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B049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</w:t>
      </w:r>
      <w:r w:rsidR="00B815EA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ิถุนายน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E50602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</w:t>
      </w:r>
      <w:r w:rsidRPr="00980E72">
        <w:rPr>
          <w:rFonts w:ascii="Angsana New" w:hAnsi="Angsana New"/>
          <w:sz w:val="26"/>
          <w:szCs w:val="26"/>
          <w:cs/>
        </w:rPr>
        <w:t>ลูกค้า</w:t>
      </w:r>
      <w:r w:rsidR="007D7397" w:rsidRPr="00980E72">
        <w:rPr>
          <w:rFonts w:ascii="Angsana New" w:hAnsi="Angsana New"/>
          <w:sz w:val="26"/>
          <w:szCs w:val="26"/>
        </w:rPr>
        <w:t xml:space="preserve"> </w:t>
      </w:r>
      <w:r w:rsidR="00980E72" w:rsidRPr="00980E72">
        <w:rPr>
          <w:rFonts w:ascii="Angsana New" w:hAnsi="Angsana New"/>
          <w:sz w:val="26"/>
          <w:szCs w:val="26"/>
        </w:rPr>
        <w:t>4</w:t>
      </w:r>
      <w:r w:rsidR="00C4342D" w:rsidRPr="00980E72">
        <w:rPr>
          <w:rFonts w:ascii="Angsana New" w:hAnsi="Angsana New"/>
          <w:sz w:val="26"/>
          <w:szCs w:val="26"/>
        </w:rPr>
        <w:t xml:space="preserve"> </w:t>
      </w:r>
      <w:r w:rsidRPr="00980E72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E57B6D" w:rsidRPr="00980E72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980E72" w:rsidRPr="00980E7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E57B6D" w:rsidRPr="00980E72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980E72" w:rsidRPr="00980E72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80E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E50602" w:rsidRPr="00980E72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980E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815EA" w:rsidRPr="00980E72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80E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54D6B" w:rsidRPr="00980E72">
        <w:rPr>
          <w:rFonts w:ascii="Angsana New" w:hAnsi="Angsana New"/>
          <w:sz w:val="26"/>
          <w:szCs w:val="26"/>
        </w:rPr>
        <w:t>5</w:t>
      </w:r>
      <w:r w:rsidR="00E50602" w:rsidRPr="00980E72">
        <w:rPr>
          <w:rFonts w:ascii="Angsana New" w:hAnsi="Angsana New"/>
          <w:sz w:val="26"/>
          <w:szCs w:val="26"/>
        </w:rPr>
        <w:t>6.1</w:t>
      </w:r>
      <w:r w:rsidR="00415252" w:rsidRPr="00980E72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980E7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D94C833" w14:textId="77777777" w:rsidR="00B815EA" w:rsidRPr="00980E72" w:rsidRDefault="00B815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86F2CAF" w14:textId="76305084" w:rsidR="00E50602" w:rsidRDefault="00B815EA" w:rsidP="00E50602">
      <w:pPr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80E72">
        <w:rPr>
          <w:rFonts w:ascii="Angsana New" w:hAnsi="Angsana New" w:hint="cs"/>
          <w:sz w:val="26"/>
          <w:szCs w:val="26"/>
          <w:cs/>
        </w:rPr>
        <w:t>ในระหว่าง</w:t>
      </w:r>
      <w:r w:rsidRPr="00980E72">
        <w:rPr>
          <w:rFonts w:ascii="Angsana New" w:hAnsi="Angsana New"/>
          <w:sz w:val="26"/>
          <w:szCs w:val="26"/>
          <w:cs/>
        </w:rPr>
        <w:t>งวด</w:t>
      </w:r>
      <w:r w:rsidRPr="00980E72">
        <w:rPr>
          <w:rFonts w:ascii="Angsana New" w:hAnsi="Angsana New" w:hint="cs"/>
          <w:sz w:val="26"/>
          <w:szCs w:val="26"/>
          <w:cs/>
        </w:rPr>
        <w:t>หก</w:t>
      </w:r>
      <w:r w:rsidRPr="00980E72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980E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980E72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980E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E50602" w:rsidRPr="00980E72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80E7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E57B6D" w:rsidRPr="00980E72">
        <w:rPr>
          <w:rFonts w:ascii="Angsana New" w:hAnsi="Angsana New"/>
          <w:sz w:val="26"/>
          <w:szCs w:val="26"/>
        </w:rPr>
        <w:t>5</w:t>
      </w:r>
      <w:r w:rsidRPr="00980E72">
        <w:rPr>
          <w:rFonts w:ascii="Angsana New" w:hAnsi="Angsana New"/>
          <w:sz w:val="26"/>
          <w:szCs w:val="26"/>
        </w:rPr>
        <w:t xml:space="preserve"> </w:t>
      </w:r>
      <w:r w:rsidRPr="00980E72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E57B6D" w:rsidRPr="00980E72">
        <w:rPr>
          <w:rFonts w:ascii="Angsana New" w:hAnsi="Angsana New"/>
          <w:snapToGrid w:val="0"/>
          <w:sz w:val="26"/>
          <w:szCs w:val="26"/>
          <w:lang w:eastAsia="th-TH"/>
        </w:rPr>
        <w:t>33.8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E50602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E5060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E50602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7AF1D22B" w14:textId="77777777" w:rsidR="00E50602" w:rsidRDefault="00E50602" w:rsidP="00E50602">
      <w:pPr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CF8BCA2" w14:textId="77777777" w:rsidR="00E50602" w:rsidRPr="004B53BF" w:rsidRDefault="00E50602" w:rsidP="00E5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21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61B98601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B06C6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B06C63">
        <w:rPr>
          <w:rFonts w:ascii="Angsana New" w:hAnsi="Angsana New" w:hint="cs"/>
          <w:sz w:val="26"/>
          <w:szCs w:val="26"/>
          <w:cs/>
        </w:rPr>
        <w:t>มิถุนายน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E50602">
        <w:rPr>
          <w:rFonts w:ascii="Angsana New" w:hAnsi="Angsana New"/>
          <w:sz w:val="26"/>
          <w:szCs w:val="26"/>
        </w:rPr>
        <w:t>9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2750B7">
        <w:rPr>
          <w:rFonts w:ascii="Angsana New" w:hAnsi="Angsana New"/>
          <w:sz w:val="26"/>
          <w:szCs w:val="26"/>
        </w:rPr>
        <w:t>2568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FFBF447" w14:textId="62114F87" w:rsidR="0086091E" w:rsidRPr="00C54D6B" w:rsidRDefault="0086091E" w:rsidP="0086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Pr="004B53BF">
        <w:rPr>
          <w:rFonts w:ascii="Angsana New" w:hAnsi="Angsana New" w:hint="cs"/>
          <w:sz w:val="26"/>
          <w:szCs w:val="26"/>
          <w:cs/>
        </w:rPr>
        <w:t xml:space="preserve">หนังสือค้ำประกันที่สถาบันการเงินในประเทศแห่งหนึ่งออกให้กับหน่วยงานรัฐวิสาหกิจแห่งหนึ่งและบริษัทเอกชนหลายแห่ง </w:t>
      </w:r>
      <w:r w:rsidRPr="004B53BF">
        <w:rPr>
          <w:rFonts w:ascii="Angsana New" w:hAnsi="Angsana New" w:hint="cs"/>
          <w:sz w:val="26"/>
          <w:szCs w:val="26"/>
        </w:rPr>
        <w:t xml:space="preserve">   </w:t>
      </w:r>
      <w:r w:rsidRPr="00C54D6B">
        <w:rPr>
          <w:rFonts w:ascii="Angsana New" w:hAnsi="Angsana New" w:hint="cs"/>
          <w:sz w:val="26"/>
          <w:szCs w:val="26"/>
          <w:cs/>
        </w:rPr>
        <w:t>จำนวน</w:t>
      </w:r>
      <w:r w:rsidRPr="001B4500">
        <w:rPr>
          <w:rFonts w:ascii="Angsana New" w:hAnsi="Angsana New" w:hint="cs"/>
          <w:sz w:val="26"/>
          <w:szCs w:val="26"/>
          <w:cs/>
        </w:rPr>
        <w:t>เงิน</w:t>
      </w:r>
      <w:r w:rsidRPr="00980E72">
        <w:rPr>
          <w:rFonts w:ascii="Angsana New" w:hAnsi="Angsana New" w:hint="cs"/>
          <w:sz w:val="26"/>
          <w:szCs w:val="26"/>
          <w:cs/>
        </w:rPr>
        <w:t>รวม</w:t>
      </w:r>
      <w:r w:rsidRPr="00980E72">
        <w:rPr>
          <w:rFonts w:ascii="Angsana New" w:hAnsi="Angsana New" w:hint="cs"/>
          <w:sz w:val="26"/>
          <w:szCs w:val="26"/>
        </w:rPr>
        <w:t xml:space="preserve"> </w:t>
      </w:r>
      <w:r w:rsidR="006702EB" w:rsidRPr="00980E72">
        <w:rPr>
          <w:rFonts w:ascii="Angsana New" w:hAnsi="Angsana New"/>
          <w:snapToGrid w:val="0"/>
          <w:sz w:val="26"/>
          <w:szCs w:val="26"/>
          <w:lang w:eastAsia="th-TH"/>
        </w:rPr>
        <w:t>57.3</w:t>
      </w:r>
      <w:r w:rsidRPr="00980E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980E72">
        <w:rPr>
          <w:rFonts w:ascii="Angsana New" w:hAnsi="Angsana New" w:hint="cs"/>
          <w:sz w:val="26"/>
          <w:szCs w:val="26"/>
          <w:cs/>
        </w:rPr>
        <w:t>ล้านบาท</w:t>
      </w:r>
      <w:r w:rsidRPr="00C54D6B">
        <w:rPr>
          <w:rFonts w:ascii="Angsana New" w:hAnsi="Angsana New" w:hint="cs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61</w:t>
      </w:r>
      <w:r w:rsidRPr="00C54D6B">
        <w:rPr>
          <w:rFonts w:ascii="Angsana New" w:hAnsi="Angsana New" w:hint="cs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1</w:t>
      </w:r>
      <w:r w:rsidRPr="00C54D6B">
        <w:rPr>
          <w:rFonts w:ascii="Angsana New" w:hAnsi="Angsana New" w:hint="cs"/>
          <w:sz w:val="26"/>
          <w:szCs w:val="26"/>
        </w:rPr>
        <w:t xml:space="preserve"> </w:t>
      </w:r>
      <w:r w:rsidRPr="00C54D6B">
        <w:rPr>
          <w:rFonts w:ascii="Angsana New" w:hAnsi="Angsana New" w:hint="cs"/>
          <w:sz w:val="26"/>
          <w:szCs w:val="26"/>
          <w:cs/>
        </w:rPr>
        <w:t xml:space="preserve">ล้านบาท ตามลำดับ ซึ่งค้ำประกันโดยหลักประกันตามที่กล่าวไว้ในหมายเหตุ </w:t>
      </w:r>
      <w:r w:rsidRPr="00C54D6B">
        <w:rPr>
          <w:rFonts w:ascii="Angsana New" w:hAnsi="Angsana New" w:hint="cs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2</w:t>
      </w:r>
    </w:p>
    <w:p w14:paraId="1FD7131A" w14:textId="77777777" w:rsidR="0086091E" w:rsidRPr="00C54D6B" w:rsidRDefault="0086091E" w:rsidP="00860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1904859E" w14:textId="6687FBC5" w:rsidR="0086091E" w:rsidRPr="00C54D6B" w:rsidRDefault="0086091E" w:rsidP="0086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7" w:name="_Hlk39477489"/>
      <w:r w:rsidRPr="00C54D6B">
        <w:rPr>
          <w:rFonts w:ascii="Angsana New" w:hAnsi="Angsana New" w:hint="cs"/>
          <w:sz w:val="26"/>
          <w:szCs w:val="26"/>
          <w:cs/>
        </w:rPr>
        <w:t>ข)</w:t>
      </w:r>
      <w:r w:rsidRPr="00C54D6B">
        <w:rPr>
          <w:rFonts w:ascii="Angsana New" w:hAnsi="Angsana New" w:hint="cs"/>
          <w:sz w:val="26"/>
          <w:szCs w:val="26"/>
          <w:cs/>
        </w:rPr>
        <w:tab/>
        <w:t>ภาระผูกพันตามสัญญาซื้อสินทรัพย์ถาวรและสินทรัพย์ไม่มีตัวตนจำนวน</w:t>
      </w:r>
      <w:r w:rsidRPr="003F78B3">
        <w:rPr>
          <w:rFonts w:ascii="Angsana New" w:hAnsi="Angsana New" w:hint="cs"/>
          <w:sz w:val="26"/>
          <w:szCs w:val="26"/>
          <w:cs/>
        </w:rPr>
        <w:t>เงิน</w:t>
      </w:r>
      <w:r w:rsidRPr="00980E72">
        <w:rPr>
          <w:rFonts w:ascii="Angsana New" w:hAnsi="Angsana New" w:hint="cs"/>
          <w:sz w:val="26"/>
          <w:szCs w:val="26"/>
          <w:cs/>
        </w:rPr>
        <w:t>รวม</w:t>
      </w:r>
      <w:r w:rsidRPr="00980E72">
        <w:rPr>
          <w:rFonts w:ascii="Angsana New" w:hAnsi="Angsana New"/>
          <w:sz w:val="26"/>
          <w:szCs w:val="26"/>
        </w:rPr>
        <w:t xml:space="preserve"> </w:t>
      </w:r>
      <w:r w:rsidR="006702EB" w:rsidRPr="00980E72">
        <w:rPr>
          <w:rFonts w:ascii="Angsana New" w:hAnsi="Angsana New"/>
          <w:sz w:val="26"/>
          <w:szCs w:val="26"/>
        </w:rPr>
        <w:t>51.4</w:t>
      </w:r>
      <w:r w:rsidRPr="00980E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80E72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Pr="00C54D6B">
        <w:rPr>
          <w:rFonts w:ascii="Angsana New" w:hAnsi="Angsana New"/>
          <w:sz w:val="26"/>
          <w:szCs w:val="26"/>
        </w:rPr>
        <w:t>4</w:t>
      </w:r>
      <w:r>
        <w:rPr>
          <w:rFonts w:ascii="Angsana New" w:hAnsi="Angsana New"/>
          <w:sz w:val="26"/>
          <w:szCs w:val="26"/>
        </w:rPr>
        <w:t>2</w:t>
      </w:r>
      <w:r w:rsidRPr="00C54D6B">
        <w:rPr>
          <w:rFonts w:ascii="Angsana New" w:hAnsi="Angsana New" w:hint="cs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5</w:t>
      </w:r>
      <w:r w:rsidRPr="00C54D6B">
        <w:rPr>
          <w:rFonts w:ascii="Angsana New" w:hAnsi="Angsana New" w:hint="cs"/>
          <w:sz w:val="26"/>
          <w:szCs w:val="26"/>
        </w:rPr>
        <w:t xml:space="preserve"> </w:t>
      </w:r>
      <w:r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5D86C893" w14:textId="77777777" w:rsidR="0086091E" w:rsidRPr="00C54D6B" w:rsidRDefault="0086091E" w:rsidP="0086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6C9A8DD" w14:textId="7009A24B" w:rsidR="0086091E" w:rsidRDefault="0086091E" w:rsidP="0086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ค</w:t>
      </w:r>
      <w:r w:rsidRPr="00C54D6B">
        <w:rPr>
          <w:rFonts w:ascii="Angsana New" w:hAnsi="Angsana New"/>
          <w:sz w:val="26"/>
          <w:szCs w:val="26"/>
        </w:rPr>
        <w:t>)</w:t>
      </w:r>
      <w:r w:rsidRPr="00C54D6B">
        <w:rPr>
          <w:rFonts w:ascii="Angsana New" w:hAnsi="Angsana New"/>
          <w:sz w:val="26"/>
          <w:szCs w:val="26"/>
        </w:rPr>
        <w:tab/>
      </w:r>
      <w:r w:rsidRPr="00C54D6B">
        <w:rPr>
          <w:rFonts w:ascii="Angsana New" w:hAnsi="Angsana New"/>
          <w:sz w:val="26"/>
          <w:szCs w:val="26"/>
          <w:cs/>
        </w:rPr>
        <w:t>ภาระผูกพัน</w:t>
      </w:r>
      <w:r w:rsidRPr="00C54D6B">
        <w:rPr>
          <w:rFonts w:ascii="Angsana New" w:hAnsi="Angsana New" w:hint="cs"/>
          <w:sz w:val="26"/>
          <w:szCs w:val="26"/>
          <w:cs/>
        </w:rPr>
        <w:t>ตามสัญญาซื้อวัตถุดิบจำนวน</w:t>
      </w:r>
      <w:r w:rsidRPr="00980E72">
        <w:rPr>
          <w:rFonts w:ascii="Angsana New" w:hAnsi="Angsana New" w:hint="cs"/>
          <w:sz w:val="26"/>
          <w:szCs w:val="26"/>
          <w:cs/>
        </w:rPr>
        <w:t xml:space="preserve">เงิน </w:t>
      </w:r>
      <w:r w:rsidRPr="00980E72">
        <w:rPr>
          <w:rFonts w:ascii="Angsana New" w:hAnsi="Angsana New"/>
          <w:sz w:val="26"/>
          <w:szCs w:val="26"/>
        </w:rPr>
        <w:t>3.</w:t>
      </w:r>
      <w:r w:rsidR="006702EB" w:rsidRPr="00980E72">
        <w:rPr>
          <w:rFonts w:ascii="Angsana New" w:hAnsi="Angsana New"/>
          <w:sz w:val="26"/>
          <w:szCs w:val="26"/>
        </w:rPr>
        <w:t>2</w:t>
      </w:r>
      <w:r w:rsidRPr="00980E72">
        <w:rPr>
          <w:rFonts w:ascii="Angsana New" w:hAnsi="Angsana New" w:hint="cs"/>
          <w:sz w:val="26"/>
          <w:szCs w:val="26"/>
        </w:rPr>
        <w:t xml:space="preserve"> </w:t>
      </w:r>
      <w:r w:rsidRPr="00980E72">
        <w:rPr>
          <w:rFonts w:ascii="Angsana New" w:hAnsi="Angsana New" w:hint="cs"/>
          <w:sz w:val="26"/>
          <w:szCs w:val="26"/>
          <w:cs/>
        </w:rPr>
        <w:t>ล้านบาท</w:t>
      </w:r>
      <w:r w:rsidRPr="00617F69">
        <w:rPr>
          <w:rFonts w:ascii="Angsana New" w:hAnsi="Angsana New"/>
          <w:sz w:val="26"/>
          <w:szCs w:val="26"/>
        </w:rPr>
        <w:t xml:space="preserve"> </w:t>
      </w:r>
      <w:r w:rsidRPr="00617F69"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0</w:t>
      </w:r>
      <w:r w:rsidRPr="00617F69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9</w:t>
      </w:r>
      <w:r w:rsidRPr="00617F69">
        <w:rPr>
          <w:rFonts w:ascii="Angsana New" w:hAnsi="Angsana New"/>
          <w:sz w:val="26"/>
          <w:szCs w:val="26"/>
        </w:rPr>
        <w:t xml:space="preserve"> </w:t>
      </w:r>
      <w:r w:rsidRPr="00617F69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Pr="00617F69">
        <w:rPr>
          <w:rFonts w:ascii="Angsana New" w:hAnsi="Angsana New" w:hint="cs"/>
          <w:sz w:val="26"/>
          <w:szCs w:val="26"/>
          <w:cs/>
        </w:rPr>
        <w:t>ตามลำดับ</w:t>
      </w:r>
    </w:p>
    <w:bookmarkEnd w:id="7"/>
    <w:p w14:paraId="77216B3E" w14:textId="77777777" w:rsidR="00B041A4" w:rsidRPr="004B53BF" w:rsidRDefault="00B041A4" w:rsidP="00C737B0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909B285" w14:textId="53984F0D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B041A4">
        <w:rPr>
          <w:rFonts w:ascii="Angsana New" w:hAnsi="Angsana New"/>
          <w:b/>
          <w:bCs/>
          <w:sz w:val="26"/>
          <w:szCs w:val="26"/>
        </w:rPr>
        <w:t>2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0D6F2E9D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86091E">
        <w:rPr>
          <w:rFonts w:ascii="Angsana New" w:hAnsi="Angsana New"/>
          <w:sz w:val="26"/>
          <w:szCs w:val="26"/>
        </w:rPr>
        <w:t>10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B815EA">
        <w:rPr>
          <w:rFonts w:ascii="Angsana New" w:hAnsi="Angsana New" w:hint="cs"/>
          <w:sz w:val="26"/>
          <w:szCs w:val="26"/>
          <w:cs/>
        </w:rPr>
        <w:t>สิงหาคม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86091E">
        <w:rPr>
          <w:rFonts w:ascii="Angsana New" w:hAnsi="Angsana New"/>
          <w:sz w:val="26"/>
          <w:szCs w:val="26"/>
        </w:rPr>
        <w:t>9</w:t>
      </w:r>
    </w:p>
    <w:sectPr w:rsidR="00907883" w:rsidRPr="004B53BF" w:rsidSect="00B551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5E64" w14:textId="77777777" w:rsidR="000C710D" w:rsidRDefault="000C710D">
      <w:r>
        <w:separator/>
      </w:r>
    </w:p>
  </w:endnote>
  <w:endnote w:type="continuationSeparator" w:id="0">
    <w:p w14:paraId="23B618C1" w14:textId="77777777" w:rsidR="000C710D" w:rsidRDefault="000C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206A4" w14:textId="77777777" w:rsidR="000C710D" w:rsidRDefault="000C710D">
      <w:r>
        <w:separator/>
      </w:r>
    </w:p>
  </w:footnote>
  <w:footnote w:type="continuationSeparator" w:id="0">
    <w:p w14:paraId="43AB7FA4" w14:textId="77777777" w:rsidR="000C710D" w:rsidRDefault="000C7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5F16DF3E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>3</w:t>
    </w:r>
    <w:r w:rsidR="00DB0D43">
      <w:rPr>
        <w:rFonts w:ascii="Angsana New" w:hAnsi="Angsana New"/>
        <w:b/>
        <w:bCs/>
        <w:sz w:val="26"/>
        <w:szCs w:val="26"/>
      </w:rPr>
      <w:t>0</w:t>
    </w:r>
    <w:r w:rsidR="007E1EC9">
      <w:rPr>
        <w:rFonts w:ascii="Angsana New" w:hAnsi="Angsana New"/>
        <w:b/>
        <w:bCs/>
        <w:sz w:val="26"/>
        <w:szCs w:val="26"/>
      </w:rPr>
      <w:t xml:space="preserve"> </w:t>
    </w:r>
    <w:r w:rsidR="00D900F9">
      <w:rPr>
        <w:rFonts w:ascii="Angsana New" w:hAnsi="Angsana New" w:hint="cs"/>
        <w:b/>
        <w:bCs/>
        <w:sz w:val="26"/>
        <w:szCs w:val="26"/>
        <w:cs/>
      </w:rPr>
      <w:t>ม</w:t>
    </w:r>
    <w:r w:rsidR="00DB0D43">
      <w:rPr>
        <w:rFonts w:ascii="Angsana New" w:hAnsi="Angsana New" w:hint="cs"/>
        <w:b/>
        <w:bCs/>
        <w:sz w:val="26"/>
        <w:szCs w:val="26"/>
        <w:cs/>
      </w:rPr>
      <w:t>ิถุนายน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4D58AD">
      <w:rPr>
        <w:rFonts w:ascii="Angsana New" w:hAnsi="Angsana New"/>
        <w:b/>
        <w:bCs/>
        <w:sz w:val="26"/>
        <w:szCs w:val="26"/>
      </w:rPr>
      <w:t>9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2131F6D9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>3</w:t>
    </w:r>
    <w:r w:rsidR="00DC2F71">
      <w:rPr>
        <w:rFonts w:ascii="Angsana New" w:hAnsi="Angsana New"/>
        <w:b/>
        <w:bCs/>
        <w:sz w:val="26"/>
        <w:szCs w:val="26"/>
      </w:rPr>
      <w:t>0</w:t>
    </w:r>
    <w:r w:rsidR="0073466C">
      <w:rPr>
        <w:rFonts w:ascii="Angsana New" w:hAnsi="Angsana New"/>
        <w:b/>
        <w:bCs/>
        <w:sz w:val="26"/>
        <w:szCs w:val="26"/>
      </w:rPr>
      <w:t xml:space="preserve"> </w:t>
    </w:r>
    <w:r w:rsidR="00D900F9">
      <w:rPr>
        <w:rFonts w:ascii="Angsana New" w:hAnsi="Angsana New" w:hint="cs"/>
        <w:b/>
        <w:bCs/>
        <w:sz w:val="26"/>
        <w:szCs w:val="26"/>
        <w:cs/>
      </w:rPr>
      <w:t>ม</w:t>
    </w:r>
    <w:r w:rsidR="00DC2F71">
      <w:rPr>
        <w:rFonts w:ascii="Angsana New" w:hAnsi="Angsana New" w:hint="cs"/>
        <w:b/>
        <w:bCs/>
        <w:sz w:val="26"/>
        <w:szCs w:val="26"/>
        <w:cs/>
      </w:rPr>
      <w:t>ิถุนายน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4D58AD">
      <w:rPr>
        <w:rFonts w:ascii="Angsana New" w:hAnsi="Angsana New"/>
        <w:b/>
        <w:bCs/>
        <w:sz w:val="26"/>
        <w:szCs w:val="26"/>
      </w:rPr>
      <w:t>9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BA"/>
    <w:rsid w:val="000079DB"/>
    <w:rsid w:val="00007AA4"/>
    <w:rsid w:val="00007B9A"/>
    <w:rsid w:val="00007C8F"/>
    <w:rsid w:val="00007D6D"/>
    <w:rsid w:val="0001061C"/>
    <w:rsid w:val="00010FDC"/>
    <w:rsid w:val="00011C12"/>
    <w:rsid w:val="000122E8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6CA"/>
    <w:rsid w:val="0001798B"/>
    <w:rsid w:val="0002029F"/>
    <w:rsid w:val="000202CE"/>
    <w:rsid w:val="00020315"/>
    <w:rsid w:val="00021676"/>
    <w:rsid w:val="0002167B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67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51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4F24"/>
    <w:rsid w:val="000450D4"/>
    <w:rsid w:val="000454AA"/>
    <w:rsid w:val="00045D76"/>
    <w:rsid w:val="00046421"/>
    <w:rsid w:val="00046D54"/>
    <w:rsid w:val="00047203"/>
    <w:rsid w:val="00047BB4"/>
    <w:rsid w:val="00047F91"/>
    <w:rsid w:val="000512FF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7E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D9E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9B1"/>
    <w:rsid w:val="00080ACE"/>
    <w:rsid w:val="00081321"/>
    <w:rsid w:val="000815FA"/>
    <w:rsid w:val="0008172E"/>
    <w:rsid w:val="00082041"/>
    <w:rsid w:val="00082710"/>
    <w:rsid w:val="00082739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6A6"/>
    <w:rsid w:val="00094A11"/>
    <w:rsid w:val="0009502B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0D20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5E8F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0D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4283"/>
    <w:rsid w:val="000D4B7B"/>
    <w:rsid w:val="000D55CE"/>
    <w:rsid w:val="000D5B3E"/>
    <w:rsid w:val="000D6447"/>
    <w:rsid w:val="000D668E"/>
    <w:rsid w:val="000D69B0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6AD"/>
    <w:rsid w:val="000F29FB"/>
    <w:rsid w:val="000F3477"/>
    <w:rsid w:val="000F3954"/>
    <w:rsid w:val="000F40B9"/>
    <w:rsid w:val="000F4344"/>
    <w:rsid w:val="000F4985"/>
    <w:rsid w:val="000F4D16"/>
    <w:rsid w:val="000F4E16"/>
    <w:rsid w:val="000F4F77"/>
    <w:rsid w:val="000F59DB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267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907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0FA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41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4"/>
    <w:rsid w:val="00144C85"/>
    <w:rsid w:val="00144C97"/>
    <w:rsid w:val="0014593C"/>
    <w:rsid w:val="00145D46"/>
    <w:rsid w:val="00146590"/>
    <w:rsid w:val="001467EC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0CD6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29FB"/>
    <w:rsid w:val="0015324C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19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596A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44C"/>
    <w:rsid w:val="001837F3"/>
    <w:rsid w:val="00183899"/>
    <w:rsid w:val="00183FA6"/>
    <w:rsid w:val="0018420A"/>
    <w:rsid w:val="00184277"/>
    <w:rsid w:val="00184298"/>
    <w:rsid w:val="00184FE2"/>
    <w:rsid w:val="001850A7"/>
    <w:rsid w:val="0018554B"/>
    <w:rsid w:val="00186357"/>
    <w:rsid w:val="001863F7"/>
    <w:rsid w:val="00186596"/>
    <w:rsid w:val="00186A89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3B04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05C7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2A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4E8"/>
    <w:rsid w:val="001C297D"/>
    <w:rsid w:val="001C2DC2"/>
    <w:rsid w:val="001C31F3"/>
    <w:rsid w:val="001C35A3"/>
    <w:rsid w:val="001C373B"/>
    <w:rsid w:val="001C3757"/>
    <w:rsid w:val="001C37C2"/>
    <w:rsid w:val="001C3A9D"/>
    <w:rsid w:val="001C3E5A"/>
    <w:rsid w:val="001C46CE"/>
    <w:rsid w:val="001C4903"/>
    <w:rsid w:val="001C4DE1"/>
    <w:rsid w:val="001C4FC5"/>
    <w:rsid w:val="001C50EB"/>
    <w:rsid w:val="001C523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5B6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3DFC"/>
    <w:rsid w:val="00204016"/>
    <w:rsid w:val="00204253"/>
    <w:rsid w:val="00204315"/>
    <w:rsid w:val="00204618"/>
    <w:rsid w:val="002055D1"/>
    <w:rsid w:val="0020594E"/>
    <w:rsid w:val="00205F57"/>
    <w:rsid w:val="00205FA5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42"/>
    <w:rsid w:val="00224272"/>
    <w:rsid w:val="0022474D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456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284"/>
    <w:rsid w:val="00234583"/>
    <w:rsid w:val="0023465E"/>
    <w:rsid w:val="002349BC"/>
    <w:rsid w:val="002355D3"/>
    <w:rsid w:val="002358F8"/>
    <w:rsid w:val="0023591D"/>
    <w:rsid w:val="00235BBE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586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2E7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12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A9C"/>
    <w:rsid w:val="00263C1D"/>
    <w:rsid w:val="00263DAC"/>
    <w:rsid w:val="00263E09"/>
    <w:rsid w:val="002645BA"/>
    <w:rsid w:val="00264834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09E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0B7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03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5F8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77"/>
    <w:rsid w:val="002973B5"/>
    <w:rsid w:val="00297722"/>
    <w:rsid w:val="002978C6"/>
    <w:rsid w:val="00297B95"/>
    <w:rsid w:val="002A0113"/>
    <w:rsid w:val="002A0193"/>
    <w:rsid w:val="002A03D2"/>
    <w:rsid w:val="002A04BF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69E1"/>
    <w:rsid w:val="002A7468"/>
    <w:rsid w:val="002A761A"/>
    <w:rsid w:val="002A7898"/>
    <w:rsid w:val="002B03B8"/>
    <w:rsid w:val="002B0526"/>
    <w:rsid w:val="002B075C"/>
    <w:rsid w:val="002B0A7B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75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1BE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56D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671"/>
    <w:rsid w:val="00300777"/>
    <w:rsid w:val="00300857"/>
    <w:rsid w:val="003013D7"/>
    <w:rsid w:val="00301457"/>
    <w:rsid w:val="0030148E"/>
    <w:rsid w:val="00301A50"/>
    <w:rsid w:val="00301BE2"/>
    <w:rsid w:val="00301EA1"/>
    <w:rsid w:val="003022FD"/>
    <w:rsid w:val="003027E5"/>
    <w:rsid w:val="003029A7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5DCF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4F3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5F20"/>
    <w:rsid w:val="003261B6"/>
    <w:rsid w:val="00326338"/>
    <w:rsid w:val="003265D0"/>
    <w:rsid w:val="00326C1C"/>
    <w:rsid w:val="003270DE"/>
    <w:rsid w:val="00327D56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9DB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6A7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47C61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4F"/>
    <w:rsid w:val="00354152"/>
    <w:rsid w:val="00354921"/>
    <w:rsid w:val="00354BFF"/>
    <w:rsid w:val="003550C6"/>
    <w:rsid w:val="00355416"/>
    <w:rsid w:val="00355795"/>
    <w:rsid w:val="00355890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DB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402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53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913"/>
    <w:rsid w:val="003A4D51"/>
    <w:rsid w:val="003A56B6"/>
    <w:rsid w:val="003A581C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3FD"/>
    <w:rsid w:val="003B142F"/>
    <w:rsid w:val="003B18E3"/>
    <w:rsid w:val="003B1AB4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7BB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6444"/>
    <w:rsid w:val="003C6A10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18B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B1A"/>
    <w:rsid w:val="003E7EEA"/>
    <w:rsid w:val="003F0B01"/>
    <w:rsid w:val="003F0D3C"/>
    <w:rsid w:val="003F156B"/>
    <w:rsid w:val="003F1800"/>
    <w:rsid w:val="003F19DA"/>
    <w:rsid w:val="003F1C16"/>
    <w:rsid w:val="003F219A"/>
    <w:rsid w:val="003F2493"/>
    <w:rsid w:val="003F2B51"/>
    <w:rsid w:val="003F327D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47D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80D"/>
    <w:rsid w:val="00405914"/>
    <w:rsid w:val="00405D3B"/>
    <w:rsid w:val="004062E2"/>
    <w:rsid w:val="00407147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0DB5"/>
    <w:rsid w:val="00411337"/>
    <w:rsid w:val="004116A9"/>
    <w:rsid w:val="00411E1F"/>
    <w:rsid w:val="00412BF3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26C5A"/>
    <w:rsid w:val="00427ED2"/>
    <w:rsid w:val="00430293"/>
    <w:rsid w:val="00430341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1E3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211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B0D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146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889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97E0B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247"/>
    <w:rsid w:val="004B07BF"/>
    <w:rsid w:val="004B0DE0"/>
    <w:rsid w:val="004B1104"/>
    <w:rsid w:val="004B11AC"/>
    <w:rsid w:val="004B1309"/>
    <w:rsid w:val="004B131B"/>
    <w:rsid w:val="004B1688"/>
    <w:rsid w:val="004B1D6B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B7C41"/>
    <w:rsid w:val="004C01B8"/>
    <w:rsid w:val="004C050E"/>
    <w:rsid w:val="004C0B6F"/>
    <w:rsid w:val="004C101B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5DBA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392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58AD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09A1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6C7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39A"/>
    <w:rsid w:val="0051028F"/>
    <w:rsid w:val="00510687"/>
    <w:rsid w:val="00510736"/>
    <w:rsid w:val="00510BE7"/>
    <w:rsid w:val="00510E5C"/>
    <w:rsid w:val="00512895"/>
    <w:rsid w:val="00512C1D"/>
    <w:rsid w:val="00512DEC"/>
    <w:rsid w:val="005134A0"/>
    <w:rsid w:val="00513CA0"/>
    <w:rsid w:val="005140A4"/>
    <w:rsid w:val="0051444B"/>
    <w:rsid w:val="005144D5"/>
    <w:rsid w:val="00514B2B"/>
    <w:rsid w:val="00515793"/>
    <w:rsid w:val="00515BEF"/>
    <w:rsid w:val="00515E8D"/>
    <w:rsid w:val="00515F41"/>
    <w:rsid w:val="005166E7"/>
    <w:rsid w:val="00516757"/>
    <w:rsid w:val="00516772"/>
    <w:rsid w:val="005167D1"/>
    <w:rsid w:val="00516B9F"/>
    <w:rsid w:val="00517A95"/>
    <w:rsid w:val="00517CFF"/>
    <w:rsid w:val="00517E99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449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26C"/>
    <w:rsid w:val="0052756F"/>
    <w:rsid w:val="00527C37"/>
    <w:rsid w:val="00527DE1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6E9"/>
    <w:rsid w:val="0054787F"/>
    <w:rsid w:val="00547B75"/>
    <w:rsid w:val="00547F30"/>
    <w:rsid w:val="00550119"/>
    <w:rsid w:val="0055073D"/>
    <w:rsid w:val="0055088F"/>
    <w:rsid w:val="00550B4D"/>
    <w:rsid w:val="00551BFD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67DE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31B"/>
    <w:rsid w:val="005664BA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427"/>
    <w:rsid w:val="0058350F"/>
    <w:rsid w:val="00583A94"/>
    <w:rsid w:val="0058459E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0ED7"/>
    <w:rsid w:val="005914D5"/>
    <w:rsid w:val="00591532"/>
    <w:rsid w:val="005916E0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74F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4F9F"/>
    <w:rsid w:val="005A5847"/>
    <w:rsid w:val="005A58FB"/>
    <w:rsid w:val="005A5E17"/>
    <w:rsid w:val="005A6C15"/>
    <w:rsid w:val="005A7034"/>
    <w:rsid w:val="005A739C"/>
    <w:rsid w:val="005A7C4C"/>
    <w:rsid w:val="005A7CA1"/>
    <w:rsid w:val="005B03B2"/>
    <w:rsid w:val="005B0607"/>
    <w:rsid w:val="005B06CA"/>
    <w:rsid w:val="005B1230"/>
    <w:rsid w:val="005B15FE"/>
    <w:rsid w:val="005B181F"/>
    <w:rsid w:val="005B1959"/>
    <w:rsid w:val="005B19F8"/>
    <w:rsid w:val="005B1CDE"/>
    <w:rsid w:val="005B22B4"/>
    <w:rsid w:val="005B25FC"/>
    <w:rsid w:val="005B2668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551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D5"/>
    <w:rsid w:val="005C3CF2"/>
    <w:rsid w:val="005C3E05"/>
    <w:rsid w:val="005C4859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1D"/>
    <w:rsid w:val="005C76D0"/>
    <w:rsid w:val="005D03EF"/>
    <w:rsid w:val="005D07E4"/>
    <w:rsid w:val="005D0816"/>
    <w:rsid w:val="005D148D"/>
    <w:rsid w:val="005D1594"/>
    <w:rsid w:val="005D1671"/>
    <w:rsid w:val="005D189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3B0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1EAD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A6F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200B4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862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21"/>
    <w:rsid w:val="00636634"/>
    <w:rsid w:val="006366DD"/>
    <w:rsid w:val="00636B8E"/>
    <w:rsid w:val="00636E32"/>
    <w:rsid w:val="00636E78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3BD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1F9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4F9"/>
    <w:rsid w:val="0065354B"/>
    <w:rsid w:val="00653A11"/>
    <w:rsid w:val="00653CB6"/>
    <w:rsid w:val="00654319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ADB"/>
    <w:rsid w:val="00665D4C"/>
    <w:rsid w:val="00665FB2"/>
    <w:rsid w:val="0066638A"/>
    <w:rsid w:val="0066656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2EB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6F0"/>
    <w:rsid w:val="00674758"/>
    <w:rsid w:val="0067493F"/>
    <w:rsid w:val="00674C35"/>
    <w:rsid w:val="0067561F"/>
    <w:rsid w:val="006767C9"/>
    <w:rsid w:val="00676847"/>
    <w:rsid w:val="00676AFD"/>
    <w:rsid w:val="00677085"/>
    <w:rsid w:val="006777F8"/>
    <w:rsid w:val="006778FC"/>
    <w:rsid w:val="00677E03"/>
    <w:rsid w:val="00677E0A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38B8"/>
    <w:rsid w:val="006843F1"/>
    <w:rsid w:val="00684401"/>
    <w:rsid w:val="006844DE"/>
    <w:rsid w:val="00684795"/>
    <w:rsid w:val="00684D69"/>
    <w:rsid w:val="00685744"/>
    <w:rsid w:val="00686101"/>
    <w:rsid w:val="006861F5"/>
    <w:rsid w:val="006867BC"/>
    <w:rsid w:val="00686E25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756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3C1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A7C7F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00A"/>
    <w:rsid w:val="006B451F"/>
    <w:rsid w:val="006B50A1"/>
    <w:rsid w:val="006B51B1"/>
    <w:rsid w:val="006B59A1"/>
    <w:rsid w:val="006B5B3B"/>
    <w:rsid w:val="006B6063"/>
    <w:rsid w:val="006B6423"/>
    <w:rsid w:val="006B6481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CF7"/>
    <w:rsid w:val="006C0E17"/>
    <w:rsid w:val="006C0F9C"/>
    <w:rsid w:val="006C1118"/>
    <w:rsid w:val="006C14A7"/>
    <w:rsid w:val="006C14D6"/>
    <w:rsid w:val="006C1621"/>
    <w:rsid w:val="006C1A73"/>
    <w:rsid w:val="006C1BCA"/>
    <w:rsid w:val="006C23A6"/>
    <w:rsid w:val="006C2890"/>
    <w:rsid w:val="006C2E08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2FAA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2AC"/>
    <w:rsid w:val="006E055D"/>
    <w:rsid w:val="006E070E"/>
    <w:rsid w:val="006E0946"/>
    <w:rsid w:val="006E0BC7"/>
    <w:rsid w:val="006E1259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830"/>
    <w:rsid w:val="007049EE"/>
    <w:rsid w:val="00704F24"/>
    <w:rsid w:val="00705AD0"/>
    <w:rsid w:val="00706439"/>
    <w:rsid w:val="00706866"/>
    <w:rsid w:val="00706C6D"/>
    <w:rsid w:val="00706C7A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4D5"/>
    <w:rsid w:val="007118CF"/>
    <w:rsid w:val="00711E9D"/>
    <w:rsid w:val="0071257E"/>
    <w:rsid w:val="00713800"/>
    <w:rsid w:val="00713A9C"/>
    <w:rsid w:val="00714082"/>
    <w:rsid w:val="0071468D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17A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66C"/>
    <w:rsid w:val="00734799"/>
    <w:rsid w:val="00734C70"/>
    <w:rsid w:val="00734DB1"/>
    <w:rsid w:val="007354B5"/>
    <w:rsid w:val="00735558"/>
    <w:rsid w:val="00735CFB"/>
    <w:rsid w:val="00735D17"/>
    <w:rsid w:val="007361BA"/>
    <w:rsid w:val="007365BD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0C0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679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4DFA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5B94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B19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7E2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50"/>
    <w:rsid w:val="007842F8"/>
    <w:rsid w:val="007844EE"/>
    <w:rsid w:val="00784898"/>
    <w:rsid w:val="00785B86"/>
    <w:rsid w:val="00786306"/>
    <w:rsid w:val="00786396"/>
    <w:rsid w:val="00786879"/>
    <w:rsid w:val="007870FC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84B"/>
    <w:rsid w:val="00791A03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351"/>
    <w:rsid w:val="0079550D"/>
    <w:rsid w:val="0079574F"/>
    <w:rsid w:val="007959BB"/>
    <w:rsid w:val="00795B2C"/>
    <w:rsid w:val="00795DA6"/>
    <w:rsid w:val="00795DC5"/>
    <w:rsid w:val="007969FA"/>
    <w:rsid w:val="0079731A"/>
    <w:rsid w:val="00797D20"/>
    <w:rsid w:val="007A02D5"/>
    <w:rsid w:val="007A0539"/>
    <w:rsid w:val="007A087A"/>
    <w:rsid w:val="007A08B7"/>
    <w:rsid w:val="007A1739"/>
    <w:rsid w:val="007A21F1"/>
    <w:rsid w:val="007A23D3"/>
    <w:rsid w:val="007A26B2"/>
    <w:rsid w:val="007A2A08"/>
    <w:rsid w:val="007A2A7B"/>
    <w:rsid w:val="007A2E48"/>
    <w:rsid w:val="007A2F7D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1F3E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10"/>
    <w:rsid w:val="007C3D2B"/>
    <w:rsid w:val="007C3D8C"/>
    <w:rsid w:val="007C41DB"/>
    <w:rsid w:val="007C49BF"/>
    <w:rsid w:val="007C56ED"/>
    <w:rsid w:val="007C58D3"/>
    <w:rsid w:val="007C5A0C"/>
    <w:rsid w:val="007C5CEE"/>
    <w:rsid w:val="007C60B2"/>
    <w:rsid w:val="007C6375"/>
    <w:rsid w:val="007C64EE"/>
    <w:rsid w:val="007C670D"/>
    <w:rsid w:val="007C6DF3"/>
    <w:rsid w:val="007C710F"/>
    <w:rsid w:val="007C7955"/>
    <w:rsid w:val="007C7A1E"/>
    <w:rsid w:val="007C7E37"/>
    <w:rsid w:val="007C7F4C"/>
    <w:rsid w:val="007D0A34"/>
    <w:rsid w:val="007D0ABD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1EC9"/>
    <w:rsid w:val="007E206E"/>
    <w:rsid w:val="007E2201"/>
    <w:rsid w:val="007E239A"/>
    <w:rsid w:val="007E273E"/>
    <w:rsid w:val="007E3093"/>
    <w:rsid w:val="007E4879"/>
    <w:rsid w:val="007E4E54"/>
    <w:rsid w:val="007E4ED3"/>
    <w:rsid w:val="007E5187"/>
    <w:rsid w:val="007E57F4"/>
    <w:rsid w:val="007E5A65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113"/>
    <w:rsid w:val="007F5473"/>
    <w:rsid w:val="007F55D0"/>
    <w:rsid w:val="007F56BC"/>
    <w:rsid w:val="007F58EF"/>
    <w:rsid w:val="007F5CF8"/>
    <w:rsid w:val="007F5D45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4BC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5A6E"/>
    <w:rsid w:val="0080612D"/>
    <w:rsid w:val="0080616D"/>
    <w:rsid w:val="00806878"/>
    <w:rsid w:val="00806912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1DDA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B75"/>
    <w:rsid w:val="00822FF0"/>
    <w:rsid w:val="00824374"/>
    <w:rsid w:val="0082446F"/>
    <w:rsid w:val="00824795"/>
    <w:rsid w:val="008250FF"/>
    <w:rsid w:val="00825199"/>
    <w:rsid w:val="008262F3"/>
    <w:rsid w:val="008267FF"/>
    <w:rsid w:val="008270E2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03C"/>
    <w:rsid w:val="00833238"/>
    <w:rsid w:val="00833259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91E"/>
    <w:rsid w:val="00860A45"/>
    <w:rsid w:val="00861070"/>
    <w:rsid w:val="0086180D"/>
    <w:rsid w:val="008621E4"/>
    <w:rsid w:val="0086225D"/>
    <w:rsid w:val="00862FFA"/>
    <w:rsid w:val="0086346C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39B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1A1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6C"/>
    <w:rsid w:val="00875394"/>
    <w:rsid w:val="008753F1"/>
    <w:rsid w:val="00875617"/>
    <w:rsid w:val="0087564A"/>
    <w:rsid w:val="0087569E"/>
    <w:rsid w:val="008758B8"/>
    <w:rsid w:val="00875B2B"/>
    <w:rsid w:val="00875EA6"/>
    <w:rsid w:val="00876162"/>
    <w:rsid w:val="00876302"/>
    <w:rsid w:val="00876790"/>
    <w:rsid w:val="00876995"/>
    <w:rsid w:val="00876A3E"/>
    <w:rsid w:val="00876BE1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6C76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4A6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7CB"/>
    <w:rsid w:val="008B498A"/>
    <w:rsid w:val="008B4B3B"/>
    <w:rsid w:val="008B4EA5"/>
    <w:rsid w:val="008B53E0"/>
    <w:rsid w:val="008B5717"/>
    <w:rsid w:val="008B601A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6BC3"/>
    <w:rsid w:val="008C76FC"/>
    <w:rsid w:val="008C7B81"/>
    <w:rsid w:val="008D0015"/>
    <w:rsid w:val="008D02B7"/>
    <w:rsid w:val="008D0479"/>
    <w:rsid w:val="008D067E"/>
    <w:rsid w:val="008D0AAC"/>
    <w:rsid w:val="008D0CEF"/>
    <w:rsid w:val="008D0DD7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3F6"/>
    <w:rsid w:val="008D491A"/>
    <w:rsid w:val="008D4A9D"/>
    <w:rsid w:val="008D52DA"/>
    <w:rsid w:val="008D5344"/>
    <w:rsid w:val="008D5D40"/>
    <w:rsid w:val="008D63B2"/>
    <w:rsid w:val="008D6425"/>
    <w:rsid w:val="008D650A"/>
    <w:rsid w:val="008D6597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444"/>
    <w:rsid w:val="008F39A8"/>
    <w:rsid w:val="008F40E0"/>
    <w:rsid w:val="008F42B8"/>
    <w:rsid w:val="008F4689"/>
    <w:rsid w:val="008F4857"/>
    <w:rsid w:val="008F4D52"/>
    <w:rsid w:val="008F5460"/>
    <w:rsid w:val="008F6032"/>
    <w:rsid w:val="008F6614"/>
    <w:rsid w:val="008F67AD"/>
    <w:rsid w:val="008F6919"/>
    <w:rsid w:val="008F6AF5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72E"/>
    <w:rsid w:val="00903911"/>
    <w:rsid w:val="00903A2F"/>
    <w:rsid w:val="00903D5B"/>
    <w:rsid w:val="00903FF8"/>
    <w:rsid w:val="009049E3"/>
    <w:rsid w:val="00904F10"/>
    <w:rsid w:val="0090509A"/>
    <w:rsid w:val="009051AD"/>
    <w:rsid w:val="009054BD"/>
    <w:rsid w:val="009054D5"/>
    <w:rsid w:val="009054FB"/>
    <w:rsid w:val="0090560F"/>
    <w:rsid w:val="009056D6"/>
    <w:rsid w:val="00905782"/>
    <w:rsid w:val="00905AB0"/>
    <w:rsid w:val="00905B02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131"/>
    <w:rsid w:val="009072D4"/>
    <w:rsid w:val="0090738E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9A8"/>
    <w:rsid w:val="00916F22"/>
    <w:rsid w:val="009175E5"/>
    <w:rsid w:val="00917AEE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74C"/>
    <w:rsid w:val="00923F98"/>
    <w:rsid w:val="00924003"/>
    <w:rsid w:val="00924138"/>
    <w:rsid w:val="0092423F"/>
    <w:rsid w:val="009244FA"/>
    <w:rsid w:val="009245E8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446"/>
    <w:rsid w:val="00934857"/>
    <w:rsid w:val="00934AA1"/>
    <w:rsid w:val="00934DC2"/>
    <w:rsid w:val="00935902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815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827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9C5"/>
    <w:rsid w:val="00953DE6"/>
    <w:rsid w:val="00953E96"/>
    <w:rsid w:val="00954AD0"/>
    <w:rsid w:val="00955401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A22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02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C7F"/>
    <w:rsid w:val="0096714C"/>
    <w:rsid w:val="00967952"/>
    <w:rsid w:val="0097002A"/>
    <w:rsid w:val="00970C63"/>
    <w:rsid w:val="00970D6B"/>
    <w:rsid w:val="00970E5C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3FC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31"/>
    <w:rsid w:val="009776DE"/>
    <w:rsid w:val="00977C2E"/>
    <w:rsid w:val="00977F91"/>
    <w:rsid w:val="00977F92"/>
    <w:rsid w:val="00980A7D"/>
    <w:rsid w:val="00980DD5"/>
    <w:rsid w:val="00980E72"/>
    <w:rsid w:val="0098106B"/>
    <w:rsid w:val="0098118D"/>
    <w:rsid w:val="009822FD"/>
    <w:rsid w:val="00982BA5"/>
    <w:rsid w:val="00982DFA"/>
    <w:rsid w:val="0098301A"/>
    <w:rsid w:val="00983092"/>
    <w:rsid w:val="0098323C"/>
    <w:rsid w:val="0098332F"/>
    <w:rsid w:val="00983490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6CCC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1AF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16"/>
    <w:rsid w:val="00996847"/>
    <w:rsid w:val="00996D1F"/>
    <w:rsid w:val="00996E2B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181"/>
    <w:rsid w:val="009A6469"/>
    <w:rsid w:val="009A722E"/>
    <w:rsid w:val="009A78F8"/>
    <w:rsid w:val="009A7CD7"/>
    <w:rsid w:val="009A7FEE"/>
    <w:rsid w:val="009B0273"/>
    <w:rsid w:val="009B049F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1D95"/>
    <w:rsid w:val="009C22F6"/>
    <w:rsid w:val="009C2480"/>
    <w:rsid w:val="009C25A7"/>
    <w:rsid w:val="009C2649"/>
    <w:rsid w:val="009C28D2"/>
    <w:rsid w:val="009C2901"/>
    <w:rsid w:val="009C2E97"/>
    <w:rsid w:val="009C368C"/>
    <w:rsid w:val="009C3A2F"/>
    <w:rsid w:val="009C3A95"/>
    <w:rsid w:val="009C3B1A"/>
    <w:rsid w:val="009C3B8B"/>
    <w:rsid w:val="009C43EB"/>
    <w:rsid w:val="009C442C"/>
    <w:rsid w:val="009C45B1"/>
    <w:rsid w:val="009C4694"/>
    <w:rsid w:val="009C4B1C"/>
    <w:rsid w:val="009C5D70"/>
    <w:rsid w:val="009C633E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20B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479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AC"/>
    <w:rsid w:val="009F6BD3"/>
    <w:rsid w:val="009F6C69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194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5FF1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53C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492"/>
    <w:rsid w:val="00A30E56"/>
    <w:rsid w:val="00A30F1F"/>
    <w:rsid w:val="00A31151"/>
    <w:rsid w:val="00A3155A"/>
    <w:rsid w:val="00A31988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C27"/>
    <w:rsid w:val="00A34F39"/>
    <w:rsid w:val="00A35F7C"/>
    <w:rsid w:val="00A35FA1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8B4"/>
    <w:rsid w:val="00A53AC9"/>
    <w:rsid w:val="00A53BA8"/>
    <w:rsid w:val="00A5445F"/>
    <w:rsid w:val="00A545D0"/>
    <w:rsid w:val="00A546E0"/>
    <w:rsid w:val="00A54A48"/>
    <w:rsid w:val="00A553F7"/>
    <w:rsid w:val="00A55D31"/>
    <w:rsid w:val="00A55DFC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B76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77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5B"/>
    <w:rsid w:val="00A750FB"/>
    <w:rsid w:val="00A75600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049"/>
    <w:rsid w:val="00A862D6"/>
    <w:rsid w:val="00A86374"/>
    <w:rsid w:val="00A8647D"/>
    <w:rsid w:val="00A86B15"/>
    <w:rsid w:val="00A87EAB"/>
    <w:rsid w:val="00A907A9"/>
    <w:rsid w:val="00A90A05"/>
    <w:rsid w:val="00A90C9B"/>
    <w:rsid w:val="00A90CAB"/>
    <w:rsid w:val="00A9137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3B8A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5D9"/>
    <w:rsid w:val="00AA19AF"/>
    <w:rsid w:val="00AA1D2D"/>
    <w:rsid w:val="00AA2650"/>
    <w:rsid w:val="00AA2786"/>
    <w:rsid w:val="00AA2815"/>
    <w:rsid w:val="00AA2D7E"/>
    <w:rsid w:val="00AA2E72"/>
    <w:rsid w:val="00AA3390"/>
    <w:rsid w:val="00AA33BC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081"/>
    <w:rsid w:val="00AB45C0"/>
    <w:rsid w:val="00AB4AB3"/>
    <w:rsid w:val="00AB4F90"/>
    <w:rsid w:val="00AB501F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361"/>
    <w:rsid w:val="00AC5BFC"/>
    <w:rsid w:val="00AC5DA6"/>
    <w:rsid w:val="00AC605A"/>
    <w:rsid w:val="00AC68EA"/>
    <w:rsid w:val="00AC6B77"/>
    <w:rsid w:val="00AC7002"/>
    <w:rsid w:val="00AC7C00"/>
    <w:rsid w:val="00AC7F1A"/>
    <w:rsid w:val="00AC7F6D"/>
    <w:rsid w:val="00AD08C9"/>
    <w:rsid w:val="00AD0FB6"/>
    <w:rsid w:val="00AD114A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0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2BC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9C2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B5E"/>
    <w:rsid w:val="00B01EED"/>
    <w:rsid w:val="00B023D3"/>
    <w:rsid w:val="00B0261A"/>
    <w:rsid w:val="00B02625"/>
    <w:rsid w:val="00B02861"/>
    <w:rsid w:val="00B02DDB"/>
    <w:rsid w:val="00B02F74"/>
    <w:rsid w:val="00B03A34"/>
    <w:rsid w:val="00B03F38"/>
    <w:rsid w:val="00B041A4"/>
    <w:rsid w:val="00B046EE"/>
    <w:rsid w:val="00B04F0C"/>
    <w:rsid w:val="00B05112"/>
    <w:rsid w:val="00B051C0"/>
    <w:rsid w:val="00B052EE"/>
    <w:rsid w:val="00B057E0"/>
    <w:rsid w:val="00B057E3"/>
    <w:rsid w:val="00B0597C"/>
    <w:rsid w:val="00B06140"/>
    <w:rsid w:val="00B066AC"/>
    <w:rsid w:val="00B06715"/>
    <w:rsid w:val="00B06C02"/>
    <w:rsid w:val="00B06C63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4D16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00A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1FE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3E1"/>
    <w:rsid w:val="00B37E2C"/>
    <w:rsid w:val="00B37E84"/>
    <w:rsid w:val="00B4081E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8CD"/>
    <w:rsid w:val="00B57996"/>
    <w:rsid w:val="00B57A71"/>
    <w:rsid w:val="00B57C8E"/>
    <w:rsid w:val="00B60049"/>
    <w:rsid w:val="00B6024B"/>
    <w:rsid w:val="00B602B2"/>
    <w:rsid w:val="00B602E4"/>
    <w:rsid w:val="00B60752"/>
    <w:rsid w:val="00B60755"/>
    <w:rsid w:val="00B6128F"/>
    <w:rsid w:val="00B6134E"/>
    <w:rsid w:val="00B61356"/>
    <w:rsid w:val="00B617AD"/>
    <w:rsid w:val="00B61832"/>
    <w:rsid w:val="00B61AA5"/>
    <w:rsid w:val="00B61AF8"/>
    <w:rsid w:val="00B61B2F"/>
    <w:rsid w:val="00B623BD"/>
    <w:rsid w:val="00B623D6"/>
    <w:rsid w:val="00B6372E"/>
    <w:rsid w:val="00B6414F"/>
    <w:rsid w:val="00B64D7A"/>
    <w:rsid w:val="00B64F6C"/>
    <w:rsid w:val="00B65131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B76"/>
    <w:rsid w:val="00B70C1E"/>
    <w:rsid w:val="00B7137F"/>
    <w:rsid w:val="00B715B6"/>
    <w:rsid w:val="00B7164A"/>
    <w:rsid w:val="00B71766"/>
    <w:rsid w:val="00B719F6"/>
    <w:rsid w:val="00B71EA8"/>
    <w:rsid w:val="00B71EF1"/>
    <w:rsid w:val="00B71F7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0F4F"/>
    <w:rsid w:val="00B81270"/>
    <w:rsid w:val="00B815EA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0EEC"/>
    <w:rsid w:val="00B91011"/>
    <w:rsid w:val="00B91756"/>
    <w:rsid w:val="00B9188C"/>
    <w:rsid w:val="00B9191D"/>
    <w:rsid w:val="00B91AD3"/>
    <w:rsid w:val="00B91F56"/>
    <w:rsid w:val="00B92041"/>
    <w:rsid w:val="00B926B8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565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6DE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B4F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2C30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5EFD"/>
    <w:rsid w:val="00BC603D"/>
    <w:rsid w:val="00BC64BF"/>
    <w:rsid w:val="00BC66FA"/>
    <w:rsid w:val="00BC68DC"/>
    <w:rsid w:val="00BC6B59"/>
    <w:rsid w:val="00BC7993"/>
    <w:rsid w:val="00BD0658"/>
    <w:rsid w:val="00BD06CC"/>
    <w:rsid w:val="00BD095C"/>
    <w:rsid w:val="00BD0F30"/>
    <w:rsid w:val="00BD1C3A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00D"/>
    <w:rsid w:val="00BE156D"/>
    <w:rsid w:val="00BE16CF"/>
    <w:rsid w:val="00BE1956"/>
    <w:rsid w:val="00BE1ACB"/>
    <w:rsid w:val="00BE2966"/>
    <w:rsid w:val="00BE2D74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342"/>
    <w:rsid w:val="00BF145A"/>
    <w:rsid w:val="00BF1888"/>
    <w:rsid w:val="00BF1F65"/>
    <w:rsid w:val="00BF2296"/>
    <w:rsid w:val="00BF2515"/>
    <w:rsid w:val="00BF25A4"/>
    <w:rsid w:val="00BF28B6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692"/>
    <w:rsid w:val="00C0076E"/>
    <w:rsid w:val="00C00C7D"/>
    <w:rsid w:val="00C00E23"/>
    <w:rsid w:val="00C00FFB"/>
    <w:rsid w:val="00C01235"/>
    <w:rsid w:val="00C0127F"/>
    <w:rsid w:val="00C012E7"/>
    <w:rsid w:val="00C01582"/>
    <w:rsid w:val="00C017A3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4D8"/>
    <w:rsid w:val="00C07885"/>
    <w:rsid w:val="00C100B1"/>
    <w:rsid w:val="00C100D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46A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CED"/>
    <w:rsid w:val="00C43D64"/>
    <w:rsid w:val="00C43F9D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4D6B"/>
    <w:rsid w:val="00C54F23"/>
    <w:rsid w:val="00C551C7"/>
    <w:rsid w:val="00C55214"/>
    <w:rsid w:val="00C5521A"/>
    <w:rsid w:val="00C55538"/>
    <w:rsid w:val="00C55A84"/>
    <w:rsid w:val="00C561CB"/>
    <w:rsid w:val="00C562E0"/>
    <w:rsid w:val="00C563F0"/>
    <w:rsid w:val="00C5668C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838"/>
    <w:rsid w:val="00C62D26"/>
    <w:rsid w:val="00C6367C"/>
    <w:rsid w:val="00C63831"/>
    <w:rsid w:val="00C640C0"/>
    <w:rsid w:val="00C64262"/>
    <w:rsid w:val="00C657CB"/>
    <w:rsid w:val="00C65A83"/>
    <w:rsid w:val="00C65F6F"/>
    <w:rsid w:val="00C65FA5"/>
    <w:rsid w:val="00C6625D"/>
    <w:rsid w:val="00C662C4"/>
    <w:rsid w:val="00C663EF"/>
    <w:rsid w:val="00C66C98"/>
    <w:rsid w:val="00C671A5"/>
    <w:rsid w:val="00C671D1"/>
    <w:rsid w:val="00C67330"/>
    <w:rsid w:val="00C676CD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7B0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03F"/>
    <w:rsid w:val="00C933FF"/>
    <w:rsid w:val="00C93419"/>
    <w:rsid w:val="00C93C6D"/>
    <w:rsid w:val="00C93F53"/>
    <w:rsid w:val="00C9403A"/>
    <w:rsid w:val="00C944E1"/>
    <w:rsid w:val="00C95066"/>
    <w:rsid w:val="00C951A5"/>
    <w:rsid w:val="00C954E4"/>
    <w:rsid w:val="00C9605E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6E48"/>
    <w:rsid w:val="00CA70A3"/>
    <w:rsid w:val="00CA75A9"/>
    <w:rsid w:val="00CA77C9"/>
    <w:rsid w:val="00CA79AB"/>
    <w:rsid w:val="00CA7CDA"/>
    <w:rsid w:val="00CA7E83"/>
    <w:rsid w:val="00CA7F01"/>
    <w:rsid w:val="00CB0007"/>
    <w:rsid w:val="00CB07B7"/>
    <w:rsid w:val="00CB15CB"/>
    <w:rsid w:val="00CB1BB8"/>
    <w:rsid w:val="00CB1BB9"/>
    <w:rsid w:val="00CB1C1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804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29"/>
    <w:rsid w:val="00CC45CA"/>
    <w:rsid w:val="00CC4BDD"/>
    <w:rsid w:val="00CC5060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4740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41D"/>
    <w:rsid w:val="00CF46E4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3C7"/>
    <w:rsid w:val="00CF771D"/>
    <w:rsid w:val="00CF7862"/>
    <w:rsid w:val="00CF7970"/>
    <w:rsid w:val="00CF7A73"/>
    <w:rsid w:val="00CF7E87"/>
    <w:rsid w:val="00D00038"/>
    <w:rsid w:val="00D007C0"/>
    <w:rsid w:val="00D00CFC"/>
    <w:rsid w:val="00D00D5A"/>
    <w:rsid w:val="00D0115D"/>
    <w:rsid w:val="00D01358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C0"/>
    <w:rsid w:val="00D049E6"/>
    <w:rsid w:val="00D04A24"/>
    <w:rsid w:val="00D055BD"/>
    <w:rsid w:val="00D057BC"/>
    <w:rsid w:val="00D05C66"/>
    <w:rsid w:val="00D05F5B"/>
    <w:rsid w:val="00D06543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8A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153"/>
    <w:rsid w:val="00D152B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58F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A1E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6F7B"/>
    <w:rsid w:val="00D479B3"/>
    <w:rsid w:val="00D47A28"/>
    <w:rsid w:val="00D47C1B"/>
    <w:rsid w:val="00D47CE0"/>
    <w:rsid w:val="00D47E0E"/>
    <w:rsid w:val="00D50841"/>
    <w:rsid w:val="00D50879"/>
    <w:rsid w:val="00D50AB1"/>
    <w:rsid w:val="00D50D7E"/>
    <w:rsid w:val="00D50DA6"/>
    <w:rsid w:val="00D50E41"/>
    <w:rsid w:val="00D5173C"/>
    <w:rsid w:val="00D519AF"/>
    <w:rsid w:val="00D51E34"/>
    <w:rsid w:val="00D52302"/>
    <w:rsid w:val="00D523AF"/>
    <w:rsid w:val="00D526F6"/>
    <w:rsid w:val="00D5287D"/>
    <w:rsid w:val="00D53093"/>
    <w:rsid w:val="00D530FD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7D"/>
    <w:rsid w:val="00D57B85"/>
    <w:rsid w:val="00D57F32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D7"/>
    <w:rsid w:val="00D714F8"/>
    <w:rsid w:val="00D715FB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B4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BEE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0F9"/>
    <w:rsid w:val="00D90153"/>
    <w:rsid w:val="00D90449"/>
    <w:rsid w:val="00D90552"/>
    <w:rsid w:val="00D90554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3ED8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97E8A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3A92"/>
    <w:rsid w:val="00DA40CC"/>
    <w:rsid w:val="00DA459A"/>
    <w:rsid w:val="00DA45C5"/>
    <w:rsid w:val="00DA5B43"/>
    <w:rsid w:val="00DA64EF"/>
    <w:rsid w:val="00DA66B9"/>
    <w:rsid w:val="00DA6B2D"/>
    <w:rsid w:val="00DA6DD0"/>
    <w:rsid w:val="00DA6E90"/>
    <w:rsid w:val="00DA6F15"/>
    <w:rsid w:val="00DA70CB"/>
    <w:rsid w:val="00DA73CA"/>
    <w:rsid w:val="00DA74FB"/>
    <w:rsid w:val="00DA755A"/>
    <w:rsid w:val="00DA7649"/>
    <w:rsid w:val="00DA788E"/>
    <w:rsid w:val="00DA7BB7"/>
    <w:rsid w:val="00DA7C5C"/>
    <w:rsid w:val="00DB04C5"/>
    <w:rsid w:val="00DB0D43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360B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2F71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C7F5C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18"/>
    <w:rsid w:val="00DD58AC"/>
    <w:rsid w:val="00DD5DC8"/>
    <w:rsid w:val="00DD5F2D"/>
    <w:rsid w:val="00DD6E02"/>
    <w:rsid w:val="00DD73C4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692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7FB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2B3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5B3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8AD"/>
    <w:rsid w:val="00E22F75"/>
    <w:rsid w:val="00E23235"/>
    <w:rsid w:val="00E2325F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5D5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816"/>
    <w:rsid w:val="00E41B54"/>
    <w:rsid w:val="00E42109"/>
    <w:rsid w:val="00E42147"/>
    <w:rsid w:val="00E4273E"/>
    <w:rsid w:val="00E42879"/>
    <w:rsid w:val="00E42D98"/>
    <w:rsid w:val="00E43519"/>
    <w:rsid w:val="00E43525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602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9B5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346"/>
    <w:rsid w:val="00E57680"/>
    <w:rsid w:val="00E576D2"/>
    <w:rsid w:val="00E57958"/>
    <w:rsid w:val="00E57B6D"/>
    <w:rsid w:val="00E6031D"/>
    <w:rsid w:val="00E61628"/>
    <w:rsid w:val="00E616D7"/>
    <w:rsid w:val="00E617E7"/>
    <w:rsid w:val="00E61C92"/>
    <w:rsid w:val="00E62436"/>
    <w:rsid w:val="00E62D38"/>
    <w:rsid w:val="00E62E87"/>
    <w:rsid w:val="00E63474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67A4F"/>
    <w:rsid w:val="00E67C7F"/>
    <w:rsid w:val="00E700C3"/>
    <w:rsid w:val="00E701A1"/>
    <w:rsid w:val="00E70BA2"/>
    <w:rsid w:val="00E70C2F"/>
    <w:rsid w:val="00E70C85"/>
    <w:rsid w:val="00E70D22"/>
    <w:rsid w:val="00E70D79"/>
    <w:rsid w:val="00E718CF"/>
    <w:rsid w:val="00E71EDE"/>
    <w:rsid w:val="00E72423"/>
    <w:rsid w:val="00E72BA3"/>
    <w:rsid w:val="00E72BA6"/>
    <w:rsid w:val="00E72DC3"/>
    <w:rsid w:val="00E730D3"/>
    <w:rsid w:val="00E7328A"/>
    <w:rsid w:val="00E734B4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624"/>
    <w:rsid w:val="00E77B00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8E0"/>
    <w:rsid w:val="00E86C20"/>
    <w:rsid w:val="00E86E1F"/>
    <w:rsid w:val="00E87084"/>
    <w:rsid w:val="00E8714F"/>
    <w:rsid w:val="00E87608"/>
    <w:rsid w:val="00E9055D"/>
    <w:rsid w:val="00E907A1"/>
    <w:rsid w:val="00E91D76"/>
    <w:rsid w:val="00E91DB8"/>
    <w:rsid w:val="00E9215D"/>
    <w:rsid w:val="00E92B49"/>
    <w:rsid w:val="00E932C3"/>
    <w:rsid w:val="00E93308"/>
    <w:rsid w:val="00E934AE"/>
    <w:rsid w:val="00E9354D"/>
    <w:rsid w:val="00E937BD"/>
    <w:rsid w:val="00E93ACA"/>
    <w:rsid w:val="00E9407C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8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4D40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8EE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896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3B"/>
    <w:rsid w:val="00EF0CB8"/>
    <w:rsid w:val="00EF10A2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16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1ED0"/>
    <w:rsid w:val="00F0304C"/>
    <w:rsid w:val="00F03AB3"/>
    <w:rsid w:val="00F03AFF"/>
    <w:rsid w:val="00F03F9F"/>
    <w:rsid w:val="00F04A04"/>
    <w:rsid w:val="00F04C88"/>
    <w:rsid w:val="00F053CC"/>
    <w:rsid w:val="00F05D71"/>
    <w:rsid w:val="00F05DCE"/>
    <w:rsid w:val="00F05F8A"/>
    <w:rsid w:val="00F06617"/>
    <w:rsid w:val="00F068AE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981"/>
    <w:rsid w:val="00F15DA6"/>
    <w:rsid w:val="00F15DEB"/>
    <w:rsid w:val="00F15E79"/>
    <w:rsid w:val="00F16DA2"/>
    <w:rsid w:val="00F16FC4"/>
    <w:rsid w:val="00F16FF1"/>
    <w:rsid w:val="00F1733B"/>
    <w:rsid w:val="00F17A96"/>
    <w:rsid w:val="00F17D5C"/>
    <w:rsid w:val="00F20422"/>
    <w:rsid w:val="00F2103B"/>
    <w:rsid w:val="00F21A08"/>
    <w:rsid w:val="00F21D05"/>
    <w:rsid w:val="00F22502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745"/>
    <w:rsid w:val="00F26BA8"/>
    <w:rsid w:val="00F26CE5"/>
    <w:rsid w:val="00F26EBD"/>
    <w:rsid w:val="00F26F93"/>
    <w:rsid w:val="00F2718C"/>
    <w:rsid w:val="00F272AE"/>
    <w:rsid w:val="00F27885"/>
    <w:rsid w:val="00F27A54"/>
    <w:rsid w:val="00F27C52"/>
    <w:rsid w:val="00F27C5A"/>
    <w:rsid w:val="00F27E72"/>
    <w:rsid w:val="00F30364"/>
    <w:rsid w:val="00F30735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3C9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93E"/>
    <w:rsid w:val="00F36E93"/>
    <w:rsid w:val="00F373FD"/>
    <w:rsid w:val="00F37D26"/>
    <w:rsid w:val="00F400D5"/>
    <w:rsid w:val="00F40AAA"/>
    <w:rsid w:val="00F40B1C"/>
    <w:rsid w:val="00F4124D"/>
    <w:rsid w:val="00F412D3"/>
    <w:rsid w:val="00F415B9"/>
    <w:rsid w:val="00F41C5C"/>
    <w:rsid w:val="00F41DB7"/>
    <w:rsid w:val="00F41F4F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6591"/>
    <w:rsid w:val="00F57187"/>
    <w:rsid w:val="00F5787A"/>
    <w:rsid w:val="00F5790C"/>
    <w:rsid w:val="00F57A52"/>
    <w:rsid w:val="00F57AC2"/>
    <w:rsid w:val="00F57B6A"/>
    <w:rsid w:val="00F57D00"/>
    <w:rsid w:val="00F601FE"/>
    <w:rsid w:val="00F61191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6452"/>
    <w:rsid w:val="00F66462"/>
    <w:rsid w:val="00F66688"/>
    <w:rsid w:val="00F6710D"/>
    <w:rsid w:val="00F672BC"/>
    <w:rsid w:val="00F6785B"/>
    <w:rsid w:val="00F679B0"/>
    <w:rsid w:val="00F70102"/>
    <w:rsid w:val="00F7023D"/>
    <w:rsid w:val="00F70543"/>
    <w:rsid w:val="00F708B0"/>
    <w:rsid w:val="00F709C4"/>
    <w:rsid w:val="00F70B5F"/>
    <w:rsid w:val="00F70EA3"/>
    <w:rsid w:val="00F71146"/>
    <w:rsid w:val="00F7115A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470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387E"/>
    <w:rsid w:val="00F83DB9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CC4"/>
    <w:rsid w:val="00F94E4D"/>
    <w:rsid w:val="00F95362"/>
    <w:rsid w:val="00F9547E"/>
    <w:rsid w:val="00F956D4"/>
    <w:rsid w:val="00F95969"/>
    <w:rsid w:val="00F95DCC"/>
    <w:rsid w:val="00F95EA3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5A4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A76"/>
    <w:rsid w:val="00FB6FB1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78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2F7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6D6A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097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customXml/itemProps3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20084</TotalTime>
  <Pages>16</Pages>
  <Words>3911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1180</cp:revision>
  <cp:lastPrinted>2026-07-24T06:11:00Z</cp:lastPrinted>
  <dcterms:created xsi:type="dcterms:W3CDTF">2020-05-08T11:31:00Z</dcterms:created>
  <dcterms:modified xsi:type="dcterms:W3CDTF">2026-08-10T07:57:00Z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