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2980B" w14:textId="77777777" w:rsidR="000A7CB8" w:rsidRPr="00BF1313" w:rsidRDefault="000A7CB8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3B9FAAA6" w14:textId="77777777" w:rsidR="001C469D" w:rsidRPr="00BF1313" w:rsidRDefault="001C469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62752C" w14:textId="77777777" w:rsidR="00BA62BC" w:rsidRPr="00BF1313" w:rsidRDefault="00BA62BC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DF4D55" w14:textId="5396AF3C" w:rsidR="00907537" w:rsidRPr="00BF1313" w:rsidRDefault="00907537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F1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 xml:space="preserve">บีบีจีไอ 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จำกัด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 (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มหาชน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)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>และ</w:t>
      </w:r>
      <w:r w:rsidRPr="00BF1313">
        <w:rPr>
          <w:rFonts w:asciiTheme="majorBidi" w:hAnsiTheme="majorBidi" w:cstheme="majorBidi"/>
          <w:sz w:val="52"/>
          <w:szCs w:val="52"/>
          <w:cs/>
        </w:rPr>
        <w:t>บริษัทย่อย</w:t>
      </w:r>
      <w:r w:rsidRPr="00BF1313">
        <w:rPr>
          <w:rFonts w:asciiTheme="majorBidi" w:hAnsiTheme="majorBidi" w:cstheme="majorBidi"/>
          <w:sz w:val="52"/>
          <w:szCs w:val="52"/>
        </w:rPr>
        <w:t xml:space="preserve"> </w:t>
      </w:r>
    </w:p>
    <w:p w14:paraId="4CA6B87A" w14:textId="133A12A8" w:rsidR="00446E3D" w:rsidRPr="00BF1313" w:rsidRDefault="00446E3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91DF4F" w14:textId="3E3C29B0" w:rsidR="005B0D53" w:rsidRPr="00A4230F" w:rsidRDefault="005B0D53" w:rsidP="005B0D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4448EA">
        <w:rPr>
          <w:rFonts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cs="Angsana New"/>
          <w:b w:val="0"/>
          <w:bCs w:val="0"/>
          <w:sz w:val="32"/>
          <w:szCs w:val="32"/>
          <w:cs/>
        </w:rPr>
        <w:t>การเงิน</w:t>
      </w:r>
      <w:r>
        <w:rPr>
          <w:rFonts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cs="Angsana New"/>
          <w:b w:val="0"/>
          <w:bCs w:val="0"/>
          <w:sz w:val="32"/>
          <w:szCs w:val="32"/>
          <w:cs/>
        </w:rPr>
        <w:t>กาล</w:t>
      </w:r>
      <w:r>
        <w:rPr>
          <w:rFonts w:cs="Angsana New"/>
          <w:b w:val="0"/>
          <w:bCs w:val="0"/>
          <w:sz w:val="32"/>
          <w:szCs w:val="32"/>
          <w:cs/>
        </w:rPr>
        <w:t xml:space="preserve"> </w:t>
      </w:r>
    </w:p>
    <w:p w14:paraId="0B83D231" w14:textId="07F02377" w:rsidR="007F0DFC" w:rsidRPr="00BF1313" w:rsidRDefault="007F0DFC" w:rsidP="007F0D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</w:t>
      </w:r>
      <w:r w:rsidR="0041702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="00D377F6" w:rsidRPr="00D377F6">
        <w:rPr>
          <w:rFonts w:asciiTheme="majorBidi" w:hAnsiTheme="majorBidi" w:cs="Angsana New"/>
          <w:b w:val="0"/>
          <w:bCs w:val="0"/>
          <w:sz w:val="32"/>
          <w:szCs w:val="32"/>
          <w:cs/>
        </w:rPr>
        <w:t>และหกเดือน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057B8E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DE52A6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057B8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DE52A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="00057B8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057B8E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</w:p>
    <w:p w14:paraId="7ACEA263" w14:textId="77777777" w:rsidR="009E45D4" w:rsidRPr="00BF1313" w:rsidRDefault="005C2527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438A4DA" w14:textId="40746D87" w:rsidR="009E45D4" w:rsidRPr="00BF1313" w:rsidRDefault="00FE6E32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6C1926D2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BF32826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5A57F5F9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7B8425D3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7ABFDBA" w14:textId="77777777" w:rsidR="009E45D4" w:rsidRPr="00BF1313" w:rsidRDefault="009E45D4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cs/>
        </w:rPr>
        <w:sectPr w:rsidR="009E45D4" w:rsidRPr="00BF1313" w:rsidSect="009718F2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3C31759A" w14:textId="77777777" w:rsidR="00371489" w:rsidRPr="00BF1313" w:rsidRDefault="00371489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89048BD" w14:textId="77777777" w:rsidR="00CA71F2" w:rsidRPr="00BF1313" w:rsidRDefault="00CA71F2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0797527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903BB2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4F1665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B1B0EC3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8122228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A02F714" w14:textId="5ADE869B" w:rsidR="00B87A90" w:rsidRPr="00BF1313" w:rsidRDefault="00B87A90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</w:t>
      </w:r>
      <w:r w:rsidR="005B0D53">
        <w:rPr>
          <w:rFonts w:asciiTheme="majorBidi" w:hAnsiTheme="majorBidi" w:cstheme="majorBidi" w:hint="cs"/>
          <w:b/>
          <w:bCs/>
          <w:sz w:val="32"/>
          <w:szCs w:val="32"/>
          <w:cs/>
        </w:rPr>
        <w:t>ข้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อมูลทางการเงินระหว่างกาลโดย</w:t>
      </w: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6ECD953A" w14:textId="77777777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5FE2BF8A" w14:textId="1BB65513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  <w:r w:rsidRPr="00BF1313">
        <w:rPr>
          <w:rFonts w:asciiTheme="majorBidi" w:hAnsiTheme="majorBidi" w:cstheme="majorBidi"/>
          <w:b/>
          <w:bCs/>
          <w:cs/>
        </w:rPr>
        <w:t xml:space="preserve">เสนอ </w:t>
      </w:r>
      <w:r w:rsidR="00EC2F40">
        <w:rPr>
          <w:rFonts w:asciiTheme="majorBidi" w:hAnsiTheme="majorBidi" w:cstheme="majorBidi" w:hint="cs"/>
          <w:b/>
          <w:bCs/>
          <w:cs/>
        </w:rPr>
        <w:t>คณะกรรมการ</w:t>
      </w:r>
      <w:r w:rsidRPr="00BF1313">
        <w:rPr>
          <w:rFonts w:asciiTheme="majorBidi" w:hAnsiTheme="majorBidi" w:cstheme="majorBidi"/>
          <w:b/>
          <w:bCs/>
          <w:cs/>
        </w:rPr>
        <w:t xml:space="preserve">บริษัท </w:t>
      </w:r>
      <w:r w:rsidR="00152EE6" w:rsidRPr="00BF1313">
        <w:rPr>
          <w:rFonts w:asciiTheme="majorBidi" w:hAnsiTheme="majorBidi" w:cstheme="majorBidi"/>
          <w:b/>
          <w:bCs/>
          <w:cs/>
        </w:rPr>
        <w:t>บีบีจีไอ จำกัด</w:t>
      </w:r>
      <w:r w:rsidR="00446E3D" w:rsidRPr="00BF1313">
        <w:rPr>
          <w:rFonts w:asciiTheme="majorBidi" w:hAnsiTheme="majorBidi" w:cstheme="majorBidi"/>
          <w:b/>
          <w:bCs/>
        </w:rPr>
        <w:t xml:space="preserve"> (</w:t>
      </w:r>
      <w:r w:rsidR="00446E3D" w:rsidRPr="00BF1313">
        <w:rPr>
          <w:rFonts w:asciiTheme="majorBidi" w:hAnsiTheme="majorBidi" w:cstheme="majorBidi"/>
          <w:b/>
          <w:bCs/>
          <w:cs/>
        </w:rPr>
        <w:t>มหาชน</w:t>
      </w:r>
      <w:r w:rsidR="00446E3D" w:rsidRPr="00BF1313">
        <w:rPr>
          <w:rFonts w:asciiTheme="majorBidi" w:hAnsiTheme="majorBidi" w:cstheme="majorBidi"/>
          <w:b/>
          <w:bCs/>
        </w:rPr>
        <w:t>)</w:t>
      </w:r>
    </w:p>
    <w:p w14:paraId="18DAF983" w14:textId="77777777" w:rsidR="00B87A90" w:rsidRPr="00EC2F40" w:rsidRDefault="00B87A90" w:rsidP="00FD72B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7A1C8F8E" w14:textId="474565A0" w:rsidR="00CA71F2" w:rsidRPr="00D902A1" w:rsidRDefault="00D902A1" w:rsidP="00B81EA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  <w:r w:rsidRPr="00D902A1">
        <w:rPr>
          <w:rFonts w:asciiTheme="majorBidi" w:hAnsiTheme="majorBidi"/>
          <w:cs/>
        </w:rPr>
        <w:t>ข้าพเจ้าได้สอบทาน</w:t>
      </w:r>
      <w:r w:rsidR="00B81EA4">
        <w:rPr>
          <w:rFonts w:asciiTheme="majorBidi" w:hAnsiTheme="majorBidi"/>
          <w:cs/>
        </w:rPr>
        <w:t>งบฐานะการเงิน</w:t>
      </w:r>
      <w:r w:rsidRPr="00D902A1">
        <w:rPr>
          <w:rFonts w:asciiTheme="majorBidi" w:hAnsiTheme="majorBidi"/>
          <w:cs/>
        </w:rPr>
        <w:t>รวมและ</w:t>
      </w:r>
      <w:r w:rsidR="00B81EA4">
        <w:rPr>
          <w:rFonts w:asciiTheme="majorBidi" w:hAnsiTheme="majorBidi"/>
          <w:cs/>
        </w:rPr>
        <w:t>งบฐานะการเงิน</w:t>
      </w:r>
      <w:r w:rsidRPr="00D902A1">
        <w:rPr>
          <w:rFonts w:asciiTheme="majorBidi" w:hAnsiTheme="majorBidi"/>
          <w:cs/>
        </w:rPr>
        <w:t xml:space="preserve">เฉพาะกิจการ ณ วันที่ </w:t>
      </w:r>
      <w:r w:rsidR="00DE52A6">
        <w:rPr>
          <w:rFonts w:asciiTheme="majorBidi" w:hAnsiTheme="majorBidi"/>
        </w:rPr>
        <w:t xml:space="preserve">30 </w:t>
      </w:r>
      <w:r w:rsidR="00DE52A6">
        <w:rPr>
          <w:rFonts w:asciiTheme="majorBidi" w:hAnsiTheme="majorBidi"/>
          <w:cs/>
        </w:rPr>
        <w:t>มิถุนายน</w:t>
      </w:r>
      <w:r w:rsidR="00057B8E">
        <w:rPr>
          <w:rFonts w:asciiTheme="majorBidi" w:hAnsiTheme="majorBidi" w:hint="cs"/>
          <w:cs/>
        </w:rPr>
        <w:t xml:space="preserve"> </w:t>
      </w:r>
      <w:r w:rsidR="00057B8E">
        <w:rPr>
          <w:rFonts w:asciiTheme="majorBidi" w:hAnsiTheme="majorBidi"/>
        </w:rPr>
        <w:t>2569</w:t>
      </w:r>
      <w:r w:rsidRPr="00D902A1">
        <w:rPr>
          <w:rFonts w:asciiTheme="majorBidi" w:hAnsiTheme="majorBidi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7974AA">
        <w:rPr>
          <w:rFonts w:asciiTheme="majorBidi" w:hAnsiTheme="majorBidi" w:hint="cs"/>
          <w:cs/>
        </w:rPr>
        <w:t xml:space="preserve"> </w:t>
      </w:r>
      <w:r w:rsidR="00D377F6" w:rsidRPr="00D377F6">
        <w:rPr>
          <w:rFonts w:asciiTheme="majorBidi" w:hAnsiTheme="majorBidi"/>
          <w:cs/>
        </w:rPr>
        <w:t xml:space="preserve">สำหรับงวดสามเดือนและหกเดือนสิ้นสุดวันที่ </w:t>
      </w:r>
      <w:r w:rsidR="00D377F6">
        <w:rPr>
          <w:rFonts w:asciiTheme="majorBidi" w:hAnsiTheme="majorBidi"/>
        </w:rPr>
        <w:t>30</w:t>
      </w:r>
      <w:r w:rsidR="00D377F6" w:rsidRPr="00D377F6">
        <w:rPr>
          <w:rFonts w:asciiTheme="majorBidi" w:hAnsiTheme="majorBidi"/>
          <w:cs/>
        </w:rPr>
        <w:t xml:space="preserve"> มิถุนายน </w:t>
      </w:r>
      <w:r w:rsidR="00D377F6">
        <w:rPr>
          <w:rFonts w:asciiTheme="majorBidi" w:hAnsiTheme="majorBidi"/>
        </w:rPr>
        <w:t>2569</w:t>
      </w:r>
      <w:r w:rsidR="00D377F6" w:rsidRPr="00D377F6">
        <w:rPr>
          <w:rFonts w:asciiTheme="majorBidi" w:hAnsiTheme="majorBidi"/>
          <w:cs/>
        </w:rPr>
        <w:t xml:space="preserve"> </w:t>
      </w:r>
      <w:r w:rsidR="009078EA">
        <w:rPr>
          <w:rFonts w:asciiTheme="majorBidi" w:hAnsiTheme="majorBidi"/>
          <w:cs/>
        </w:rPr>
        <w:t>งบการเปลี่ยนแปลงส่วนของผู้ถือหุ้น</w:t>
      </w:r>
      <w:r w:rsidRPr="00D902A1">
        <w:rPr>
          <w:rFonts w:asciiTheme="majorBidi" w:hAnsiTheme="majorBidi"/>
          <w:cs/>
        </w:rPr>
        <w:t>รวมและ</w:t>
      </w:r>
      <w:r w:rsidR="009078EA">
        <w:rPr>
          <w:rFonts w:asciiTheme="majorBidi" w:hAnsiTheme="majorBidi"/>
          <w:cs/>
        </w:rPr>
        <w:t>งบการเปลี่ยนแปลงส่วนของผู้ถือหุ้น</w:t>
      </w:r>
      <w:r w:rsidRPr="00D902A1">
        <w:rPr>
          <w:rFonts w:asciiTheme="majorBidi" w:hAnsiTheme="majorBidi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D377F6">
        <w:rPr>
          <w:rFonts w:asciiTheme="majorBidi" w:hAnsiTheme="majorBidi" w:hint="cs"/>
          <w:cs/>
        </w:rPr>
        <w:t>หก</w:t>
      </w:r>
      <w:r w:rsidRPr="00D902A1">
        <w:rPr>
          <w:rFonts w:asciiTheme="majorBidi" w:hAnsiTheme="majorBidi"/>
          <w:cs/>
        </w:rPr>
        <w:t xml:space="preserve">เดือนสิ้นสุดวันที่ </w:t>
      </w:r>
      <w:r w:rsidR="00DE52A6">
        <w:rPr>
          <w:rFonts w:asciiTheme="majorBidi" w:hAnsiTheme="majorBidi"/>
        </w:rPr>
        <w:t xml:space="preserve">30 </w:t>
      </w:r>
      <w:r w:rsidR="00DE52A6">
        <w:rPr>
          <w:rFonts w:asciiTheme="majorBidi" w:hAnsiTheme="majorBidi"/>
          <w:cs/>
        </w:rPr>
        <w:t>มิถุนายน</w:t>
      </w:r>
      <w:r w:rsidR="00057B8E">
        <w:rPr>
          <w:rFonts w:asciiTheme="majorBidi" w:hAnsiTheme="majorBidi" w:hint="cs"/>
          <w:cs/>
        </w:rPr>
        <w:t xml:space="preserve"> </w:t>
      </w:r>
      <w:r w:rsidR="00057B8E">
        <w:rPr>
          <w:rFonts w:asciiTheme="majorBidi" w:hAnsiTheme="majorBidi"/>
        </w:rPr>
        <w:t>2569</w:t>
      </w:r>
      <w:r w:rsidRPr="00D902A1">
        <w:rPr>
          <w:rFonts w:asciiTheme="majorBidi" w:hAnsiTheme="majorBidi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บีบีจีไอ จำกัด (มหาชน) และบริษัทย่อย และของเฉพาะบริษัท บีบีจีไอ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/>
        </w:rPr>
        <w:t>34</w:t>
      </w:r>
      <w:r w:rsidRPr="00D902A1">
        <w:rPr>
          <w:rFonts w:asciiTheme="majorBidi" w:hAnsiTheme="majorBidi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6195F12" w14:textId="77777777" w:rsidR="00D902A1" w:rsidRPr="00BF1313" w:rsidRDefault="00D902A1" w:rsidP="00D902A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3435B5E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t>ขอบเขตการสอบทาน</w:t>
      </w:r>
    </w:p>
    <w:p w14:paraId="0B9143F4" w14:textId="77777777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</w:p>
    <w:p w14:paraId="5EE8AEF9" w14:textId="47FA9A6E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lang w:eastAsia="ja-JP"/>
        </w:rPr>
      </w:pPr>
      <w:r w:rsidRPr="009D45BC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2C02FA">
        <w:rPr>
          <w:rFonts w:asciiTheme="majorBidi" w:hAnsiTheme="majorBidi" w:cstheme="majorBidi"/>
        </w:rPr>
        <w:t>241</w:t>
      </w:r>
      <w:r w:rsidR="00C6181F" w:rsidRPr="00C6181F">
        <w:rPr>
          <w:rFonts w:asciiTheme="majorBidi" w:hAnsiTheme="majorBidi" w:cstheme="majorBidi"/>
        </w:rPr>
        <w:t>0</w:t>
      </w:r>
      <w:r w:rsidRPr="009D45BC">
        <w:rPr>
          <w:rFonts w:asciiTheme="majorBidi" w:hAnsiTheme="majorBidi" w:cstheme="majorBidi"/>
          <w:cs/>
        </w:rPr>
        <w:t xml:space="preserve"> </w:t>
      </w:r>
      <w:r w:rsidRPr="009D45BC">
        <w:rPr>
          <w:rFonts w:asciiTheme="majorBidi" w:hAnsiTheme="majorBidi" w:cstheme="majorBidi"/>
        </w:rPr>
        <w:t>“</w:t>
      </w:r>
      <w:r w:rsidRPr="009D45BC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45BC">
        <w:rPr>
          <w:rFonts w:asciiTheme="majorBidi" w:hAnsiTheme="majorBidi" w:cstheme="majorBidi"/>
        </w:rPr>
        <w:t xml:space="preserve">” </w:t>
      </w:r>
      <w:r w:rsidRPr="009D45BC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1F8D5D4D" w14:textId="77777777" w:rsidR="00EC2F40" w:rsidRPr="009D45BC" w:rsidRDefault="00EC2F40" w:rsidP="00EC2F40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  <w:cs/>
        </w:rPr>
      </w:pPr>
    </w:p>
    <w:p w14:paraId="3D34E887" w14:textId="77777777" w:rsidR="00B87A90" w:rsidRPr="00BF1313" w:rsidRDefault="00B87A90" w:rsidP="0025080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53D8DED6" w14:textId="77777777" w:rsidR="007D11B8" w:rsidRPr="00BF1313" w:rsidRDefault="007D11B8" w:rsidP="00AC5ED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</w:rPr>
      </w:pPr>
    </w:p>
    <w:p w14:paraId="41E9AC1B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3C7C6505" w14:textId="77777777" w:rsidR="00CC42CF" w:rsidRPr="00BF1313" w:rsidRDefault="00CC42C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  <w:cs/>
        </w:rPr>
        <w:sectPr w:rsidR="00CC42CF" w:rsidRPr="00BF1313" w:rsidSect="002431B3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8CD82B8" w14:textId="2D43A7E4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lastRenderedPageBreak/>
        <w:t>ข้อสรุป</w:t>
      </w:r>
    </w:p>
    <w:p w14:paraId="6F1C8C4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353F86C5" w14:textId="56B05C98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  <w:r w:rsidRPr="009D45BC">
        <w:rPr>
          <w:rFonts w:asciiTheme="majorBidi" w:hAnsiTheme="majorBidi" w:cstheme="majorBidi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C02FA">
        <w:rPr>
          <w:rFonts w:asciiTheme="majorBidi" w:hAnsiTheme="majorBidi" w:cstheme="majorBidi"/>
          <w:color w:val="000000"/>
          <w:lang w:eastAsia="ja-JP"/>
        </w:rPr>
        <w:t>34</w:t>
      </w:r>
      <w:r w:rsidRPr="009D45BC">
        <w:rPr>
          <w:rFonts w:asciiTheme="majorBidi" w:hAnsiTheme="majorBidi" w:cstheme="majorBidi"/>
          <w:color w:val="000000"/>
          <w:lang w:eastAsia="ja-JP"/>
        </w:rPr>
        <w:t xml:space="preserve"> </w:t>
      </w:r>
      <w:r w:rsidRPr="009D45BC">
        <w:rPr>
          <w:rFonts w:asciiTheme="majorBidi" w:hAnsiTheme="majorBidi" w:cstheme="majorBidi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B3C4929" w14:textId="66AD42B2" w:rsidR="004C08B2" w:rsidRDefault="004C08B2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1FE4A452" w14:textId="77777777" w:rsidR="00DF6DDB" w:rsidRPr="0045407C" w:rsidRDefault="00DF6DDB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450F31B2" w14:textId="72F254D9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5AE0B35" w14:textId="10F0CC32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38F037C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(</w:t>
      </w:r>
      <w:r w:rsidRPr="005A136E">
        <w:rPr>
          <w:rFonts w:ascii="Angsana New" w:hAnsi="Angsana New" w:cs="Angsana New" w:hint="cs"/>
          <w:cs/>
        </w:rPr>
        <w:t>โศภิษฐ์ พรหมพล</w:t>
      </w:r>
      <w:r w:rsidRPr="005A136E">
        <w:rPr>
          <w:rFonts w:ascii="Angsana New" w:hAnsi="Angsana New" w:cs="Angsana New"/>
          <w:cs/>
        </w:rPr>
        <w:t>)</w:t>
      </w:r>
    </w:p>
    <w:p w14:paraId="30858F54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ผู้สอบบัญชีรับอนุญาต</w:t>
      </w:r>
    </w:p>
    <w:p w14:paraId="0ED856D8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lang w:val="en-US"/>
        </w:rPr>
      </w:pPr>
      <w:r w:rsidRPr="005A136E">
        <w:rPr>
          <w:rFonts w:ascii="Angsana New" w:hAnsi="Angsana New" w:cs="Angsana New"/>
          <w:cs/>
        </w:rPr>
        <w:t xml:space="preserve">เลขทะเบียน </w:t>
      </w:r>
      <w:r w:rsidRPr="00E25BBB">
        <w:rPr>
          <w:rFonts w:ascii="Angsana New" w:hAnsi="Angsana New" w:cs="Angsana New"/>
          <w:lang w:val="en-US"/>
        </w:rPr>
        <w:t>10042</w:t>
      </w:r>
    </w:p>
    <w:p w14:paraId="745C922F" w14:textId="77777777" w:rsidR="00EC2F40" w:rsidRPr="009D45BC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</w:p>
    <w:p w14:paraId="1E61023F" w14:textId="77777777" w:rsidR="00EC2F40" w:rsidRPr="00CE43A8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 w:rsidRPr="009D45BC">
        <w:rPr>
          <w:rFonts w:asciiTheme="majorBidi" w:hAnsiTheme="majorBidi" w:cstheme="majorBidi"/>
          <w:cs/>
        </w:rPr>
        <w:t xml:space="preserve">บริษัท เคพีเอ็มจี ภูมิไชย สอบบัญชี จำกัด </w:t>
      </w:r>
      <w:r w:rsidRPr="009D45BC">
        <w:rPr>
          <w:rFonts w:asciiTheme="majorBidi" w:hAnsiTheme="majorBidi" w:cstheme="majorBidi"/>
          <w:cs/>
        </w:rPr>
        <w:br/>
      </w:r>
      <w:r w:rsidRPr="00CE43A8">
        <w:rPr>
          <w:rFonts w:asciiTheme="majorBidi" w:hAnsiTheme="majorBidi" w:cstheme="majorBidi"/>
          <w:cs/>
        </w:rPr>
        <w:t xml:space="preserve">กรุงเทพมหานคร </w:t>
      </w:r>
    </w:p>
    <w:p w14:paraId="0A9FF764" w14:textId="5EBE30E3" w:rsidR="00EC2F40" w:rsidRPr="009D45BC" w:rsidRDefault="00D377F6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5</w:t>
      </w:r>
      <w:r w:rsidR="00057B8E">
        <w:rPr>
          <w:rFonts w:asciiTheme="majorBidi" w:hAnsiTheme="majorBidi" w:cstheme="majorBidi"/>
          <w:lang w:val="en-US"/>
        </w:rPr>
        <w:t xml:space="preserve"> </w:t>
      </w:r>
      <w:r w:rsidR="00DE52A6">
        <w:rPr>
          <w:rFonts w:asciiTheme="majorBidi" w:hAnsiTheme="majorBidi" w:cstheme="majorBidi" w:hint="cs"/>
          <w:cs/>
          <w:lang w:val="en-US"/>
        </w:rPr>
        <w:t>สิงหา</w:t>
      </w:r>
      <w:r w:rsidR="00057B8E">
        <w:rPr>
          <w:rFonts w:asciiTheme="majorBidi" w:hAnsiTheme="majorBidi" w:cstheme="majorBidi" w:hint="cs"/>
          <w:cs/>
          <w:lang w:val="en-US"/>
        </w:rPr>
        <w:t xml:space="preserve">คม </w:t>
      </w:r>
      <w:r w:rsidR="00057B8E">
        <w:rPr>
          <w:rFonts w:asciiTheme="majorBidi" w:hAnsiTheme="majorBidi" w:cstheme="majorBidi"/>
          <w:lang w:val="en-US"/>
        </w:rPr>
        <w:t>2569</w:t>
      </w:r>
    </w:p>
    <w:p w14:paraId="56E4B3BF" w14:textId="77777777" w:rsidR="00EC2F40" w:rsidRPr="00BF1313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729B5206" w14:textId="1FBA6B60" w:rsidR="003607A9" w:rsidRDefault="003607A9" w:rsidP="00A96A5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D0D0D"/>
        </w:rPr>
      </w:pPr>
    </w:p>
    <w:p w14:paraId="131312C2" w14:textId="2D8EA4EE" w:rsidR="009371C8" w:rsidRPr="003C517F" w:rsidRDefault="009371C8" w:rsidP="009371C8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9371C8">
        <w:rPr>
          <w:color w:val="000000"/>
        </w:rPr>
        <w:cr/>
      </w:r>
    </w:p>
    <w:sectPr w:rsidR="009371C8" w:rsidRPr="003C517F" w:rsidSect="004F4578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B703" w14:textId="77777777" w:rsidR="000B1A4F" w:rsidRDefault="000B1A4F">
      <w:r>
        <w:separator/>
      </w:r>
    </w:p>
    <w:p w14:paraId="3AC6B80B" w14:textId="77777777" w:rsidR="000B1A4F" w:rsidRDefault="000B1A4F"/>
  </w:endnote>
  <w:endnote w:type="continuationSeparator" w:id="0">
    <w:p w14:paraId="3BC48BEC" w14:textId="77777777" w:rsidR="000B1A4F" w:rsidRDefault="000B1A4F">
      <w:r>
        <w:continuationSeparator/>
      </w:r>
    </w:p>
    <w:p w14:paraId="7E38A855" w14:textId="77777777" w:rsidR="000B1A4F" w:rsidRDefault="000B1A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D6605" w14:textId="4EF953A1" w:rsidR="00996947" w:rsidRDefault="00996947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0F2FB0E0" w14:textId="77777777" w:rsidR="00996947" w:rsidRDefault="009969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31855" w14:textId="77777777" w:rsidR="00996947" w:rsidRPr="00FE67F5" w:rsidRDefault="00996947" w:rsidP="00FE67F5">
    <w:pPr>
      <w:pStyle w:val="Footer"/>
      <w:framePr w:w="292" w:h="335" w:hRule="exact" w:wrap="around" w:vAnchor="text" w:hAnchor="margin" w:xAlign="center" w:y="-3"/>
      <w:jc w:val="center"/>
      <w:rPr>
        <w:rStyle w:val="PageNumber"/>
      </w:rPr>
    </w:pPr>
  </w:p>
  <w:p w14:paraId="02394AD3" w14:textId="77777777" w:rsidR="00996947" w:rsidRPr="00FE67F5" w:rsidRDefault="00996947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BB108" w14:textId="7BFE17A5" w:rsidR="00996947" w:rsidRPr="00822BC2" w:rsidRDefault="00996947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1392B" w14:textId="1D165FE5" w:rsidR="00996947" w:rsidRPr="00A90963" w:rsidRDefault="00996947" w:rsidP="00D578D2">
    <w:pPr>
      <w:pStyle w:val="Footer"/>
      <w:jc w:val="center"/>
      <w:rPr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2279C" w14:textId="77777777" w:rsidR="00A90963" w:rsidRPr="00A90963" w:rsidRDefault="00A90963" w:rsidP="00D578D2">
    <w:pPr>
      <w:pStyle w:val="Footer"/>
      <w:jc w:val="center"/>
      <w:rPr>
        <w:i/>
        <w:iCs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7FCCC" w14:textId="77777777" w:rsidR="000B1A4F" w:rsidRDefault="000B1A4F">
      <w:r>
        <w:separator/>
      </w:r>
    </w:p>
    <w:p w14:paraId="0739BE42" w14:textId="77777777" w:rsidR="000B1A4F" w:rsidRDefault="000B1A4F"/>
  </w:footnote>
  <w:footnote w:type="continuationSeparator" w:id="0">
    <w:p w14:paraId="5BE921DB" w14:textId="77777777" w:rsidR="000B1A4F" w:rsidRDefault="000B1A4F">
      <w:r>
        <w:continuationSeparator/>
      </w:r>
    </w:p>
    <w:p w14:paraId="19C4AF38" w14:textId="77777777" w:rsidR="000B1A4F" w:rsidRDefault="000B1A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38FF5" w14:textId="116727AB" w:rsidR="00996947" w:rsidRDefault="00996947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8665F34" w14:textId="77777777" w:rsidR="00996947" w:rsidRDefault="00000000" w:rsidP="0073135B">
    <w:pPr>
      <w:pStyle w:val="Header"/>
      <w:ind w:right="360"/>
    </w:pPr>
    <w:r>
      <w:rPr>
        <w:noProof/>
      </w:rPr>
      <w:pict w14:anchorId="7FC743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044EF" w14:textId="77777777" w:rsidR="00996947" w:rsidRDefault="00996947" w:rsidP="0073135B">
    <w:pPr>
      <w:pStyle w:val="Header"/>
      <w:ind w:right="360"/>
    </w:pPr>
  </w:p>
  <w:p w14:paraId="55715BAA" w14:textId="77777777" w:rsidR="00996947" w:rsidRDefault="00996947" w:rsidP="00BA74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>
      <w:tab/>
    </w:r>
  </w:p>
  <w:p w14:paraId="78D67699" w14:textId="77777777" w:rsidR="00996947" w:rsidRDefault="00996947">
    <w:pPr>
      <w:pStyle w:val="Header"/>
    </w:pPr>
  </w:p>
  <w:p w14:paraId="5690D6B9" w14:textId="77777777" w:rsidR="00996947" w:rsidRDefault="00996947">
    <w:pPr>
      <w:pStyle w:val="Header"/>
    </w:pPr>
  </w:p>
  <w:p w14:paraId="0D8A5CE3" w14:textId="77777777" w:rsidR="00996947" w:rsidRDefault="00996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19E5" w14:textId="77777777" w:rsidR="00996947" w:rsidRDefault="00996947">
    <w:pPr>
      <w:pStyle w:val="Header"/>
    </w:pPr>
  </w:p>
  <w:p w14:paraId="5C756232" w14:textId="77777777" w:rsidR="00996947" w:rsidRPr="00D578D2" w:rsidRDefault="009969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286CB" w14:textId="743DB77A" w:rsidR="00996947" w:rsidRDefault="00996947">
    <w:pPr>
      <w:pStyle w:val="Header"/>
      <w:rPr>
        <w:sz w:val="32"/>
        <w:szCs w:val="32"/>
      </w:rPr>
    </w:pPr>
  </w:p>
  <w:p w14:paraId="7EB4AE2A" w14:textId="748A825B" w:rsidR="002C1242" w:rsidRDefault="002C1242">
    <w:pPr>
      <w:pStyle w:val="Header"/>
      <w:rPr>
        <w:sz w:val="32"/>
        <w:szCs w:val="32"/>
      </w:rPr>
    </w:pPr>
  </w:p>
  <w:p w14:paraId="00B7DC11" w14:textId="28822728" w:rsidR="002C1242" w:rsidRDefault="002C1242">
    <w:pPr>
      <w:pStyle w:val="Header"/>
      <w:rPr>
        <w:sz w:val="32"/>
        <w:szCs w:val="32"/>
      </w:rPr>
    </w:pPr>
  </w:p>
  <w:p w14:paraId="2424FF1A" w14:textId="77777777" w:rsidR="002C1242" w:rsidRPr="002C1242" w:rsidRDefault="002C1242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5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6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1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2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7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8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734561">
    <w:abstractNumId w:val="47"/>
  </w:num>
  <w:num w:numId="2" w16cid:durableId="1437871067">
    <w:abstractNumId w:val="43"/>
  </w:num>
  <w:num w:numId="3" w16cid:durableId="1414083824">
    <w:abstractNumId w:val="97"/>
  </w:num>
  <w:num w:numId="4" w16cid:durableId="435366940">
    <w:abstractNumId w:val="71"/>
  </w:num>
  <w:num w:numId="5" w16cid:durableId="243804804">
    <w:abstractNumId w:val="21"/>
  </w:num>
  <w:num w:numId="6" w16cid:durableId="2144884092">
    <w:abstractNumId w:val="48"/>
  </w:num>
  <w:num w:numId="7" w16cid:durableId="2052070600">
    <w:abstractNumId w:val="31"/>
  </w:num>
  <w:num w:numId="8" w16cid:durableId="1706519997">
    <w:abstractNumId w:val="29"/>
  </w:num>
  <w:num w:numId="9" w16cid:durableId="603074728">
    <w:abstractNumId w:val="118"/>
  </w:num>
  <w:num w:numId="10" w16cid:durableId="603994827">
    <w:abstractNumId w:val="45"/>
  </w:num>
  <w:num w:numId="11" w16cid:durableId="376710373">
    <w:abstractNumId w:val="66"/>
  </w:num>
  <w:num w:numId="12" w16cid:durableId="2090492041">
    <w:abstractNumId w:val="126"/>
  </w:num>
  <w:num w:numId="13" w16cid:durableId="656809803">
    <w:abstractNumId w:val="120"/>
  </w:num>
  <w:num w:numId="14" w16cid:durableId="1060441287">
    <w:abstractNumId w:val="34"/>
  </w:num>
  <w:num w:numId="15" w16cid:durableId="1828473666">
    <w:abstractNumId w:val="62"/>
  </w:num>
  <w:num w:numId="16" w16cid:durableId="2069956854">
    <w:abstractNumId w:val="27"/>
  </w:num>
  <w:num w:numId="17" w16cid:durableId="239142770">
    <w:abstractNumId w:val="28"/>
  </w:num>
  <w:num w:numId="18" w16cid:durableId="1779829772">
    <w:abstractNumId w:val="12"/>
  </w:num>
  <w:num w:numId="19" w16cid:durableId="1424644799">
    <w:abstractNumId w:val="30"/>
  </w:num>
  <w:num w:numId="20" w16cid:durableId="886453519">
    <w:abstractNumId w:val="23"/>
  </w:num>
  <w:num w:numId="21" w16cid:durableId="1298337457">
    <w:abstractNumId w:val="22"/>
  </w:num>
  <w:num w:numId="22" w16cid:durableId="135608565">
    <w:abstractNumId w:val="82"/>
  </w:num>
  <w:num w:numId="23" w16cid:durableId="18969786">
    <w:abstractNumId w:val="125"/>
  </w:num>
  <w:num w:numId="24" w16cid:durableId="1865052836">
    <w:abstractNumId w:val="77"/>
  </w:num>
  <w:num w:numId="25" w16cid:durableId="206767219">
    <w:abstractNumId w:val="146"/>
  </w:num>
  <w:num w:numId="26" w16cid:durableId="1608731826">
    <w:abstractNumId w:val="70"/>
  </w:num>
  <w:num w:numId="27" w16cid:durableId="1691639328">
    <w:abstractNumId w:val="111"/>
  </w:num>
  <w:num w:numId="28" w16cid:durableId="397165589">
    <w:abstractNumId w:val="140"/>
  </w:num>
  <w:num w:numId="29" w16cid:durableId="730035740">
    <w:abstractNumId w:val="78"/>
  </w:num>
  <w:num w:numId="30" w16cid:durableId="1882136061">
    <w:abstractNumId w:val="24"/>
  </w:num>
  <w:num w:numId="31" w16cid:durableId="1283730069">
    <w:abstractNumId w:val="17"/>
  </w:num>
  <w:num w:numId="32" w16cid:durableId="2096700693">
    <w:abstractNumId w:val="7"/>
  </w:num>
  <w:num w:numId="33" w16cid:durableId="1980180766">
    <w:abstractNumId w:val="91"/>
  </w:num>
  <w:num w:numId="34" w16cid:durableId="2084642920">
    <w:abstractNumId w:val="86"/>
  </w:num>
  <w:num w:numId="35" w16cid:durableId="383452967">
    <w:abstractNumId w:val="46"/>
  </w:num>
  <w:num w:numId="36" w16cid:durableId="2080319144">
    <w:abstractNumId w:val="33"/>
  </w:num>
  <w:num w:numId="37" w16cid:durableId="763695576">
    <w:abstractNumId w:val="112"/>
  </w:num>
  <w:num w:numId="38" w16cid:durableId="1952200268">
    <w:abstractNumId w:val="106"/>
  </w:num>
  <w:num w:numId="39" w16cid:durableId="1544753395">
    <w:abstractNumId w:val="13"/>
  </w:num>
  <w:num w:numId="40" w16cid:durableId="1116215997">
    <w:abstractNumId w:val="4"/>
  </w:num>
  <w:num w:numId="41" w16cid:durableId="2083672168">
    <w:abstractNumId w:val="108"/>
  </w:num>
  <w:num w:numId="42" w16cid:durableId="1267925743">
    <w:abstractNumId w:val="69"/>
  </w:num>
  <w:num w:numId="43" w16cid:durableId="742409190">
    <w:abstractNumId w:val="51"/>
  </w:num>
  <w:num w:numId="44" w16cid:durableId="375353876">
    <w:abstractNumId w:val="61"/>
  </w:num>
  <w:num w:numId="45" w16cid:durableId="1369379900">
    <w:abstractNumId w:val="49"/>
  </w:num>
  <w:num w:numId="46" w16cid:durableId="644239933">
    <w:abstractNumId w:val="2"/>
  </w:num>
  <w:num w:numId="47" w16cid:durableId="743533752">
    <w:abstractNumId w:val="38"/>
  </w:num>
  <w:num w:numId="48" w16cid:durableId="584262875">
    <w:abstractNumId w:val="3"/>
  </w:num>
  <w:num w:numId="49" w16cid:durableId="729353955">
    <w:abstractNumId w:val="20"/>
  </w:num>
  <w:num w:numId="50" w16cid:durableId="2132362847">
    <w:abstractNumId w:val="40"/>
  </w:num>
  <w:num w:numId="51" w16cid:durableId="402534971">
    <w:abstractNumId w:val="139"/>
  </w:num>
  <w:num w:numId="52" w16cid:durableId="850029793">
    <w:abstractNumId w:val="9"/>
  </w:num>
  <w:num w:numId="53" w16cid:durableId="963540949">
    <w:abstractNumId w:val="50"/>
  </w:num>
  <w:num w:numId="54" w16cid:durableId="1564825596">
    <w:abstractNumId w:val="16"/>
  </w:num>
  <w:num w:numId="55" w16cid:durableId="429812567">
    <w:abstractNumId w:val="63"/>
  </w:num>
  <w:num w:numId="56" w16cid:durableId="955015982">
    <w:abstractNumId w:val="42"/>
  </w:num>
  <w:num w:numId="57" w16cid:durableId="14813049">
    <w:abstractNumId w:val="59"/>
  </w:num>
  <w:num w:numId="58" w16cid:durableId="902257747">
    <w:abstractNumId w:val="84"/>
  </w:num>
  <w:num w:numId="59" w16cid:durableId="1030035588">
    <w:abstractNumId w:val="15"/>
  </w:num>
  <w:num w:numId="60" w16cid:durableId="276983401">
    <w:abstractNumId w:val="6"/>
  </w:num>
  <w:num w:numId="61" w16cid:durableId="1832986561">
    <w:abstractNumId w:val="5"/>
  </w:num>
  <w:num w:numId="62" w16cid:durableId="1857422186">
    <w:abstractNumId w:val="58"/>
  </w:num>
  <w:num w:numId="63" w16cid:durableId="1646356589">
    <w:abstractNumId w:val="92"/>
  </w:num>
  <w:num w:numId="64" w16cid:durableId="688066464">
    <w:abstractNumId w:val="73"/>
  </w:num>
  <w:num w:numId="65" w16cid:durableId="484585198">
    <w:abstractNumId w:val="117"/>
  </w:num>
  <w:num w:numId="66" w16cid:durableId="27335257">
    <w:abstractNumId w:val="128"/>
  </w:num>
  <w:num w:numId="67" w16cid:durableId="297535513">
    <w:abstractNumId w:val="129"/>
  </w:num>
  <w:num w:numId="68" w16cid:durableId="465439823">
    <w:abstractNumId w:val="10"/>
  </w:num>
  <w:num w:numId="69" w16cid:durableId="2006979799">
    <w:abstractNumId w:val="67"/>
  </w:num>
  <w:num w:numId="70" w16cid:durableId="750392240">
    <w:abstractNumId w:val="130"/>
  </w:num>
  <w:num w:numId="71" w16cid:durableId="24137018">
    <w:abstractNumId w:val="89"/>
  </w:num>
  <w:num w:numId="72" w16cid:durableId="692878088">
    <w:abstractNumId w:val="136"/>
  </w:num>
  <w:num w:numId="73" w16cid:durableId="203563565">
    <w:abstractNumId w:val="103"/>
  </w:num>
  <w:num w:numId="74" w16cid:durableId="494760969">
    <w:abstractNumId w:val="137"/>
  </w:num>
  <w:num w:numId="75" w16cid:durableId="2108111985">
    <w:abstractNumId w:val="53"/>
  </w:num>
  <w:num w:numId="76" w16cid:durableId="267201675">
    <w:abstractNumId w:val="148"/>
  </w:num>
  <w:num w:numId="77" w16cid:durableId="1040665562">
    <w:abstractNumId w:val="124"/>
  </w:num>
  <w:num w:numId="78" w16cid:durableId="398945823">
    <w:abstractNumId w:val="35"/>
  </w:num>
  <w:num w:numId="79" w16cid:durableId="828638136">
    <w:abstractNumId w:val="72"/>
  </w:num>
  <w:num w:numId="80" w16cid:durableId="1890411227">
    <w:abstractNumId w:val="110"/>
  </w:num>
  <w:num w:numId="81" w16cid:durableId="248083224">
    <w:abstractNumId w:val="133"/>
  </w:num>
  <w:num w:numId="82" w16cid:durableId="1834369371">
    <w:abstractNumId w:val="131"/>
  </w:num>
  <w:num w:numId="83" w16cid:durableId="533857131">
    <w:abstractNumId w:val="1"/>
  </w:num>
  <w:num w:numId="84" w16cid:durableId="429854804">
    <w:abstractNumId w:val="96"/>
  </w:num>
  <w:num w:numId="85" w16cid:durableId="1137333308">
    <w:abstractNumId w:val="113"/>
  </w:num>
  <w:num w:numId="86" w16cid:durableId="1449816002">
    <w:abstractNumId w:val="98"/>
  </w:num>
  <w:num w:numId="87" w16cid:durableId="60252326">
    <w:abstractNumId w:val="139"/>
  </w:num>
  <w:num w:numId="88" w16cid:durableId="359361568">
    <w:abstractNumId w:val="88"/>
  </w:num>
  <w:num w:numId="89" w16cid:durableId="131487483">
    <w:abstractNumId w:val="0"/>
  </w:num>
  <w:num w:numId="90" w16cid:durableId="1225945537">
    <w:abstractNumId w:val="19"/>
  </w:num>
  <w:num w:numId="91" w16cid:durableId="1173686848">
    <w:abstractNumId w:val="127"/>
  </w:num>
  <w:num w:numId="92" w16cid:durableId="1620914044">
    <w:abstractNumId w:val="79"/>
  </w:num>
  <w:num w:numId="93" w16cid:durableId="581336640">
    <w:abstractNumId w:val="105"/>
  </w:num>
  <w:num w:numId="94" w16cid:durableId="709189236">
    <w:abstractNumId w:val="81"/>
  </w:num>
  <w:num w:numId="95" w16cid:durableId="2119524604">
    <w:abstractNumId w:val="76"/>
  </w:num>
  <w:num w:numId="96" w16cid:durableId="765614977">
    <w:abstractNumId w:val="116"/>
  </w:num>
  <w:num w:numId="97" w16cid:durableId="365910650">
    <w:abstractNumId w:val="18"/>
  </w:num>
  <w:num w:numId="98" w16cid:durableId="1113865189">
    <w:abstractNumId w:val="121"/>
  </w:num>
  <w:num w:numId="99" w16cid:durableId="100036084">
    <w:abstractNumId w:val="36"/>
  </w:num>
  <w:num w:numId="100" w16cid:durableId="1035042420">
    <w:abstractNumId w:val="68"/>
  </w:num>
  <w:num w:numId="101" w16cid:durableId="973097085">
    <w:abstractNumId w:val="52"/>
  </w:num>
  <w:num w:numId="102" w16cid:durableId="1081098371">
    <w:abstractNumId w:val="57"/>
  </w:num>
  <w:num w:numId="103" w16cid:durableId="89351994">
    <w:abstractNumId w:val="54"/>
  </w:num>
  <w:num w:numId="104" w16cid:durableId="919218596">
    <w:abstractNumId w:val="56"/>
  </w:num>
  <w:num w:numId="105" w16cid:durableId="810708746">
    <w:abstractNumId w:val="83"/>
  </w:num>
  <w:num w:numId="106" w16cid:durableId="496725912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86810324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286547155">
    <w:abstractNumId w:val="99"/>
  </w:num>
  <w:num w:numId="109" w16cid:durableId="1069693238">
    <w:abstractNumId w:val="60"/>
  </w:num>
  <w:num w:numId="110" w16cid:durableId="1172329398">
    <w:abstractNumId w:val="115"/>
  </w:num>
  <w:num w:numId="111" w16cid:durableId="581110050">
    <w:abstractNumId w:val="100"/>
  </w:num>
  <w:num w:numId="112" w16cid:durableId="216473582">
    <w:abstractNumId w:val="75"/>
  </w:num>
  <w:num w:numId="113" w16cid:durableId="956447029">
    <w:abstractNumId w:val="41"/>
  </w:num>
  <w:num w:numId="114" w16cid:durableId="1397824546">
    <w:abstractNumId w:val="102"/>
  </w:num>
  <w:num w:numId="115" w16cid:durableId="1948005383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1486778304">
    <w:abstractNumId w:val="109"/>
  </w:num>
  <w:num w:numId="117" w16cid:durableId="800419601">
    <w:abstractNumId w:val="14"/>
  </w:num>
  <w:num w:numId="118" w16cid:durableId="1766225328">
    <w:abstractNumId w:val="65"/>
  </w:num>
  <w:num w:numId="119" w16cid:durableId="760874980">
    <w:abstractNumId w:val="142"/>
  </w:num>
  <w:num w:numId="120" w16cid:durableId="1219587932">
    <w:abstractNumId w:val="94"/>
  </w:num>
  <w:num w:numId="121" w16cid:durableId="2033531310">
    <w:abstractNumId w:val="114"/>
  </w:num>
  <w:num w:numId="122" w16cid:durableId="137187240">
    <w:abstractNumId w:val="145"/>
  </w:num>
  <w:num w:numId="123" w16cid:durableId="159665945">
    <w:abstractNumId w:val="25"/>
  </w:num>
  <w:num w:numId="124" w16cid:durableId="839348643">
    <w:abstractNumId w:val="143"/>
  </w:num>
  <w:num w:numId="125" w16cid:durableId="1355959782">
    <w:abstractNumId w:val="32"/>
  </w:num>
  <w:num w:numId="126" w16cid:durableId="1175461699">
    <w:abstractNumId w:val="87"/>
  </w:num>
  <w:num w:numId="127" w16cid:durableId="1423801164">
    <w:abstractNumId w:val="44"/>
  </w:num>
  <w:num w:numId="128" w16cid:durableId="894774128">
    <w:abstractNumId w:val="85"/>
  </w:num>
  <w:num w:numId="129" w16cid:durableId="182671692">
    <w:abstractNumId w:val="144"/>
  </w:num>
  <w:num w:numId="130" w16cid:durableId="1010569762">
    <w:abstractNumId w:val="134"/>
  </w:num>
  <w:num w:numId="131" w16cid:durableId="1490633457">
    <w:abstractNumId w:val="107"/>
  </w:num>
  <w:num w:numId="132" w16cid:durableId="960108474">
    <w:abstractNumId w:val="138"/>
  </w:num>
  <w:num w:numId="133" w16cid:durableId="1717509297">
    <w:abstractNumId w:val="39"/>
  </w:num>
  <w:num w:numId="134" w16cid:durableId="1454861475">
    <w:abstractNumId w:val="101"/>
  </w:num>
  <w:num w:numId="135" w16cid:durableId="1983728681">
    <w:abstractNumId w:val="141"/>
  </w:num>
  <w:num w:numId="136" w16cid:durableId="2132044679">
    <w:abstractNumId w:val="11"/>
  </w:num>
  <w:num w:numId="137" w16cid:durableId="1508054590">
    <w:abstractNumId w:val="26"/>
  </w:num>
  <w:num w:numId="138" w16cid:durableId="543519143">
    <w:abstractNumId w:val="123"/>
  </w:num>
  <w:num w:numId="139" w16cid:durableId="1404184271">
    <w:abstractNumId w:val="132"/>
  </w:num>
  <w:num w:numId="140" w16cid:durableId="1143886850">
    <w:abstractNumId w:val="90"/>
  </w:num>
  <w:num w:numId="141" w16cid:durableId="1861774291">
    <w:abstractNumId w:val="80"/>
  </w:num>
  <w:num w:numId="142" w16cid:durableId="2120106531">
    <w:abstractNumId w:val="95"/>
  </w:num>
  <w:num w:numId="143" w16cid:durableId="2101901634">
    <w:abstractNumId w:val="104"/>
  </w:num>
  <w:num w:numId="144" w16cid:durableId="1689866159">
    <w:abstractNumId w:val="64"/>
  </w:num>
  <w:num w:numId="145" w16cid:durableId="1083179879">
    <w:abstractNumId w:val="8"/>
  </w:num>
  <w:num w:numId="146" w16cid:durableId="1935477671">
    <w:abstractNumId w:val="119"/>
  </w:num>
  <w:num w:numId="147" w16cid:durableId="1617517790">
    <w:abstractNumId w:val="37"/>
  </w:num>
  <w:num w:numId="148" w16cid:durableId="1986542104">
    <w:abstractNumId w:val="147"/>
  </w:num>
  <w:num w:numId="149" w16cid:durableId="981040479">
    <w:abstractNumId w:val="74"/>
  </w:num>
  <w:num w:numId="150" w16cid:durableId="939339229">
    <w:abstractNumId w:val="55"/>
  </w:num>
  <w:num w:numId="151" w16cid:durableId="1606233965">
    <w:abstractNumId w:val="135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8AF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3016C"/>
    <w:rsid w:val="00030344"/>
    <w:rsid w:val="00030354"/>
    <w:rsid w:val="0003053C"/>
    <w:rsid w:val="0003059E"/>
    <w:rsid w:val="0003078C"/>
    <w:rsid w:val="000307B1"/>
    <w:rsid w:val="00030B64"/>
    <w:rsid w:val="00030EF2"/>
    <w:rsid w:val="00030FB5"/>
    <w:rsid w:val="00031008"/>
    <w:rsid w:val="000312C2"/>
    <w:rsid w:val="000316C8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B8E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4F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2689"/>
    <w:rsid w:val="000D2C5B"/>
    <w:rsid w:val="000D3059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3C5"/>
    <w:rsid w:val="000E57FD"/>
    <w:rsid w:val="000E5902"/>
    <w:rsid w:val="000E5AFD"/>
    <w:rsid w:val="000E60D3"/>
    <w:rsid w:val="000E61DB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B0"/>
    <w:rsid w:val="00143DC3"/>
    <w:rsid w:val="001441FF"/>
    <w:rsid w:val="001445D5"/>
    <w:rsid w:val="00144779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6DC"/>
    <w:rsid w:val="001778B5"/>
    <w:rsid w:val="0017797B"/>
    <w:rsid w:val="001779EC"/>
    <w:rsid w:val="00177FB9"/>
    <w:rsid w:val="001800B3"/>
    <w:rsid w:val="0018014A"/>
    <w:rsid w:val="00180255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4C5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D25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ECF"/>
    <w:rsid w:val="001F511F"/>
    <w:rsid w:val="001F5470"/>
    <w:rsid w:val="001F568E"/>
    <w:rsid w:val="001F5BAC"/>
    <w:rsid w:val="001F5C3D"/>
    <w:rsid w:val="001F5CA5"/>
    <w:rsid w:val="001F5E6E"/>
    <w:rsid w:val="001F61C7"/>
    <w:rsid w:val="001F6556"/>
    <w:rsid w:val="001F6573"/>
    <w:rsid w:val="001F69C9"/>
    <w:rsid w:val="001F6DAD"/>
    <w:rsid w:val="001F741E"/>
    <w:rsid w:val="001F769D"/>
    <w:rsid w:val="0020027C"/>
    <w:rsid w:val="002002B7"/>
    <w:rsid w:val="002004F3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07C15"/>
    <w:rsid w:val="00210090"/>
    <w:rsid w:val="0021026E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2EE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42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E57"/>
    <w:rsid w:val="00311195"/>
    <w:rsid w:val="00311591"/>
    <w:rsid w:val="00311727"/>
    <w:rsid w:val="00311A0B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463"/>
    <w:rsid w:val="00384509"/>
    <w:rsid w:val="00384667"/>
    <w:rsid w:val="00384874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B4E"/>
    <w:rsid w:val="003D3D3A"/>
    <w:rsid w:val="003D3EE1"/>
    <w:rsid w:val="003D3F3E"/>
    <w:rsid w:val="003D428B"/>
    <w:rsid w:val="003D437C"/>
    <w:rsid w:val="003D44A4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A85"/>
    <w:rsid w:val="003D7DAB"/>
    <w:rsid w:val="003D7EDD"/>
    <w:rsid w:val="003D7F24"/>
    <w:rsid w:val="003E0010"/>
    <w:rsid w:val="003E03D0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B55"/>
    <w:rsid w:val="00416BA7"/>
    <w:rsid w:val="00416D9A"/>
    <w:rsid w:val="00417028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1D85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B8D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53AE"/>
    <w:rsid w:val="004B54DA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272"/>
    <w:rsid w:val="004F534B"/>
    <w:rsid w:val="004F5658"/>
    <w:rsid w:val="004F5B6B"/>
    <w:rsid w:val="004F6845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36A6"/>
    <w:rsid w:val="00523820"/>
    <w:rsid w:val="00523A6E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404"/>
    <w:rsid w:val="0053544B"/>
    <w:rsid w:val="005356E4"/>
    <w:rsid w:val="00535AEB"/>
    <w:rsid w:val="00535B02"/>
    <w:rsid w:val="00535B8E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B62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86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3FE6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657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BB"/>
    <w:rsid w:val="0064350E"/>
    <w:rsid w:val="006435EC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CFE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F1D"/>
    <w:rsid w:val="00680F8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0E5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FD"/>
    <w:rsid w:val="00700342"/>
    <w:rsid w:val="00700657"/>
    <w:rsid w:val="00700A14"/>
    <w:rsid w:val="00700FB0"/>
    <w:rsid w:val="00701002"/>
    <w:rsid w:val="0070125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EB7"/>
    <w:rsid w:val="00713FBC"/>
    <w:rsid w:val="007144A7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F5D"/>
    <w:rsid w:val="00741F61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691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603"/>
    <w:rsid w:val="0078666A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1F2A"/>
    <w:rsid w:val="00792185"/>
    <w:rsid w:val="007923F7"/>
    <w:rsid w:val="00792497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4AA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6C4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BC2"/>
    <w:rsid w:val="007A5CDC"/>
    <w:rsid w:val="007A5CE7"/>
    <w:rsid w:val="007A5D5E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B58"/>
    <w:rsid w:val="007C5DF4"/>
    <w:rsid w:val="007C6400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2C2"/>
    <w:rsid w:val="007E02FE"/>
    <w:rsid w:val="007E0CB4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55"/>
    <w:rsid w:val="007E3977"/>
    <w:rsid w:val="007E3C2D"/>
    <w:rsid w:val="007E3D3D"/>
    <w:rsid w:val="007E4B07"/>
    <w:rsid w:val="007E4BF2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60E"/>
    <w:rsid w:val="007F5921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844"/>
    <w:rsid w:val="007F7B2F"/>
    <w:rsid w:val="007F7B4F"/>
    <w:rsid w:val="007F7BA7"/>
    <w:rsid w:val="007F7CCC"/>
    <w:rsid w:val="007F7F4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457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7AA"/>
    <w:rsid w:val="0083491F"/>
    <w:rsid w:val="00834991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B46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609"/>
    <w:rsid w:val="00873AE4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4C9A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842"/>
    <w:rsid w:val="008D6C13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88D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79C"/>
    <w:rsid w:val="008F7C0F"/>
    <w:rsid w:val="009000D0"/>
    <w:rsid w:val="009005B7"/>
    <w:rsid w:val="00900774"/>
    <w:rsid w:val="0090085C"/>
    <w:rsid w:val="009009EF"/>
    <w:rsid w:val="00901086"/>
    <w:rsid w:val="009016D2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A"/>
    <w:rsid w:val="009078ED"/>
    <w:rsid w:val="009078EE"/>
    <w:rsid w:val="009079E5"/>
    <w:rsid w:val="00907B02"/>
    <w:rsid w:val="00907B5F"/>
    <w:rsid w:val="00907CAE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C55"/>
    <w:rsid w:val="00960F40"/>
    <w:rsid w:val="00961781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938"/>
    <w:rsid w:val="00976BD4"/>
    <w:rsid w:val="0097706A"/>
    <w:rsid w:val="009775F0"/>
    <w:rsid w:val="0097784A"/>
    <w:rsid w:val="00977DD0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4EB"/>
    <w:rsid w:val="00990571"/>
    <w:rsid w:val="00990811"/>
    <w:rsid w:val="00990A5D"/>
    <w:rsid w:val="00990A60"/>
    <w:rsid w:val="00990D60"/>
    <w:rsid w:val="0099101E"/>
    <w:rsid w:val="00991141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947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D2"/>
    <w:rsid w:val="009A1AEA"/>
    <w:rsid w:val="009A1E50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9"/>
    <w:rsid w:val="009C41ED"/>
    <w:rsid w:val="009C4476"/>
    <w:rsid w:val="009C467F"/>
    <w:rsid w:val="009C46CE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F0"/>
    <w:rsid w:val="00A328E3"/>
    <w:rsid w:val="00A32994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AE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63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199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9FE"/>
    <w:rsid w:val="00AA0CAD"/>
    <w:rsid w:val="00AA1332"/>
    <w:rsid w:val="00AA15B2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A93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8A9"/>
    <w:rsid w:val="00AC5AEE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243"/>
    <w:rsid w:val="00AF53B2"/>
    <w:rsid w:val="00AF5464"/>
    <w:rsid w:val="00AF54E7"/>
    <w:rsid w:val="00AF5D29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ABE"/>
    <w:rsid w:val="00B50D2D"/>
    <w:rsid w:val="00B51010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234"/>
    <w:rsid w:val="00B63590"/>
    <w:rsid w:val="00B635DF"/>
    <w:rsid w:val="00B63726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EA4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3A6"/>
    <w:rsid w:val="00BC7C3D"/>
    <w:rsid w:val="00BD00EA"/>
    <w:rsid w:val="00BD0663"/>
    <w:rsid w:val="00BD06C6"/>
    <w:rsid w:val="00BD0B21"/>
    <w:rsid w:val="00BD0BED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3B1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473"/>
    <w:rsid w:val="00C70666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121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4F8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756"/>
    <w:rsid w:val="00CB48B1"/>
    <w:rsid w:val="00CB48BA"/>
    <w:rsid w:val="00CB4C72"/>
    <w:rsid w:val="00CB51A7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2A74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481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7F6"/>
    <w:rsid w:val="00D379F7"/>
    <w:rsid w:val="00D37B5C"/>
    <w:rsid w:val="00D37B8E"/>
    <w:rsid w:val="00D40014"/>
    <w:rsid w:val="00D408A0"/>
    <w:rsid w:val="00D40E4A"/>
    <w:rsid w:val="00D40EB9"/>
    <w:rsid w:val="00D40FCB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AEF"/>
    <w:rsid w:val="00D820F2"/>
    <w:rsid w:val="00D82546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4AE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D44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65C"/>
    <w:rsid w:val="00DE3856"/>
    <w:rsid w:val="00DE3880"/>
    <w:rsid w:val="00DE42A7"/>
    <w:rsid w:val="00DE468D"/>
    <w:rsid w:val="00DE4961"/>
    <w:rsid w:val="00DE4B1C"/>
    <w:rsid w:val="00DE4F06"/>
    <w:rsid w:val="00DE4F4B"/>
    <w:rsid w:val="00DE4FD4"/>
    <w:rsid w:val="00DE528A"/>
    <w:rsid w:val="00DE52A6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3F39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F3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9FF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42A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522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39D"/>
    <w:rsid w:val="00F37492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B83"/>
    <w:rsid w:val="00F43BAF"/>
    <w:rsid w:val="00F44449"/>
    <w:rsid w:val="00F4451E"/>
    <w:rsid w:val="00F44537"/>
    <w:rsid w:val="00F4454D"/>
    <w:rsid w:val="00F44572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C20"/>
    <w:rsid w:val="00F72D38"/>
    <w:rsid w:val="00F72D7D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575"/>
    <w:rsid w:val="00FA5665"/>
    <w:rsid w:val="00FA56E1"/>
    <w:rsid w:val="00FA5D75"/>
    <w:rsid w:val="00FA5E35"/>
    <w:rsid w:val="00FA5E3B"/>
    <w:rsid w:val="00FA601C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A3B"/>
    <w:rsid w:val="00FB6C81"/>
    <w:rsid w:val="00FB6F91"/>
    <w:rsid w:val="00FB6FE0"/>
    <w:rsid w:val="00FB732B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D7E"/>
    <w:rsid w:val="00FD3DBE"/>
    <w:rsid w:val="00FD4274"/>
    <w:rsid w:val="00FD45FA"/>
    <w:rsid w:val="00FD4904"/>
    <w:rsid w:val="00FD4983"/>
    <w:rsid w:val="00FD4A24"/>
    <w:rsid w:val="00FD4C7B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47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CC9"/>
    <w:rsid w:val="00FE3D40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188667-01E4-4787-BCF6-E0947FA9B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DFC05B4-3F66-4F98-94AB-9AEC68EE32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21</TotalTime>
  <Pages>3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Anocha, Sansa-ard</dc:creator>
  <cp:keywords/>
  <dc:description/>
  <cp:lastModifiedBy>Kongwattananon, Phuridet</cp:lastModifiedBy>
  <cp:revision>16</cp:revision>
  <cp:lastPrinted>2022-05-03T06:27:00Z</cp:lastPrinted>
  <dcterms:created xsi:type="dcterms:W3CDTF">2025-04-26T15:08:00Z</dcterms:created>
  <dcterms:modified xsi:type="dcterms:W3CDTF">2026-07-21T02:22:00Z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