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3ACAE" w14:textId="13ABB70E" w:rsidR="009E45D4" w:rsidRPr="00AF40BF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AF40BF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AF40BF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AF40BF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AF40BF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AF40BF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666BB8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66B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3FCACF9F" w14:textId="55C46DAD" w:rsidR="00AA3F0D" w:rsidRPr="00666BB8" w:rsidRDefault="001E10B6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66BB8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สินทรัพย์ทางการเงิน</w:t>
      </w:r>
      <w:r w:rsidR="001936B5" w:rsidRPr="00666BB8">
        <w:rPr>
          <w:rFonts w:asciiTheme="majorBidi" w:hAnsiTheme="majorBidi"/>
          <w:sz w:val="30"/>
          <w:szCs w:val="30"/>
          <w:cs/>
          <w:lang w:bidi="th-TH"/>
        </w:rPr>
        <w:t>ไม่หมุนเวียนอื่น</w:t>
      </w:r>
    </w:p>
    <w:p w14:paraId="55C57F31" w14:textId="159EEDEE" w:rsidR="005A210C" w:rsidRPr="00666BB8" w:rsidRDefault="00E1331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66BB8">
        <w:rPr>
          <w:rFonts w:asciiTheme="majorBidi" w:hAnsiTheme="majorBidi" w:hint="cs"/>
          <w:sz w:val="30"/>
          <w:szCs w:val="30"/>
          <w:cs/>
          <w:lang w:bidi="th-TH"/>
        </w:rPr>
        <w:t>เงินลงทุนในบริษัทย่อย</w:t>
      </w:r>
      <w:r w:rsidR="00A97F20" w:rsidRPr="00666BB8">
        <w:rPr>
          <w:rFonts w:asciiTheme="majorBidi" w:hAnsiTheme="majorBidi" w:hint="cs"/>
          <w:sz w:val="30"/>
          <w:szCs w:val="30"/>
          <w:cs/>
          <w:lang w:bidi="th-TH"/>
        </w:rPr>
        <w:t>และบริษัทร่วม</w:t>
      </w:r>
    </w:p>
    <w:p w14:paraId="5E1EB589" w14:textId="64E64521" w:rsidR="00E533B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18A484" w14:textId="7A78873B" w:rsidR="00C45349" w:rsidRPr="00AF40BF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2711E5DD" w14:textId="2871E062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4A94025" w14:textId="7B555E4E" w:rsidR="000B75BA" w:rsidRPr="00AF40BF" w:rsidRDefault="000B75BA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87343DF" w14:textId="709D865E" w:rsidR="001C2C9E" w:rsidRPr="00AF40BF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3430E122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2268F5" w:rsidRPr="00D7384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5A963854" w14:textId="02C10E74" w:rsidR="00675E97" w:rsidRDefault="00675E97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p w14:paraId="6BE2D8DD" w14:textId="6991640C" w:rsidR="00642F5B" w:rsidRPr="00AF40BF" w:rsidRDefault="00642F5B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42F5B">
        <w:rPr>
          <w:rFonts w:asciiTheme="majorBidi" w:hAnsiTheme="majorBidi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bookmarkEnd w:id="1"/>
    <w:p w14:paraId="7E00FD58" w14:textId="61B4E6D1" w:rsidR="00404D39" w:rsidRPr="00AF40BF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bookmarkEnd w:id="0"/>
    <w:p w14:paraId="1CF03CFC" w14:textId="3E54DC25" w:rsidR="009E45D4" w:rsidRPr="00AF40BF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br w:type="page"/>
      </w:r>
      <w:r w:rsidRPr="00AF40BF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AF40BF">
        <w:rPr>
          <w:rFonts w:asciiTheme="majorBidi" w:hAnsiTheme="majorBidi" w:cstheme="majorBidi" w:hint="cs"/>
          <w:cs/>
        </w:rPr>
        <w:t>ระหว่างกาล</w:t>
      </w:r>
      <w:r w:rsidRPr="00AF40BF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AF40BF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5A26EFAF" w:rsidR="009E45D4" w:rsidRPr="00031E8C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AF40BF">
        <w:rPr>
          <w:rFonts w:asciiTheme="majorBidi" w:hAnsiTheme="majorBidi" w:cstheme="majorBidi"/>
          <w:cs/>
        </w:rPr>
        <w:t>งบการเงิน</w:t>
      </w:r>
      <w:r w:rsidR="00C17493" w:rsidRPr="00AF40BF">
        <w:rPr>
          <w:rFonts w:asciiTheme="majorBidi" w:hAnsiTheme="majorBidi" w:cstheme="majorBidi" w:hint="cs"/>
          <w:cs/>
        </w:rPr>
        <w:t>ระหว่างกาล</w:t>
      </w:r>
      <w:r w:rsidRPr="00AF40BF">
        <w:rPr>
          <w:rFonts w:asciiTheme="majorBidi" w:hAnsiTheme="majorBidi" w:cstheme="majorBidi"/>
          <w:cs/>
        </w:rPr>
        <w:t>นี้ได้รับอนุมัติให้ออกงบการเงินจาก</w:t>
      </w:r>
      <w:r w:rsidRPr="00EC1F6A">
        <w:rPr>
          <w:rFonts w:asciiTheme="majorBidi" w:hAnsiTheme="majorBidi"/>
          <w:cs/>
        </w:rPr>
        <w:t>คณะกรรมการ</w:t>
      </w:r>
      <w:r w:rsidR="00583325" w:rsidRPr="00EC1F6A">
        <w:rPr>
          <w:rFonts w:asciiTheme="majorBidi" w:hAnsiTheme="majorBidi"/>
          <w:cs/>
        </w:rPr>
        <w:t>ตรวจสอบ</w:t>
      </w:r>
      <w:r w:rsidR="00145A1B" w:rsidRPr="00EC1F6A">
        <w:rPr>
          <w:rFonts w:asciiTheme="majorBidi" w:hAnsiTheme="majorBidi"/>
          <w:cs/>
        </w:rPr>
        <w:t>ตามการมอบหมายจาก</w:t>
      </w:r>
      <w:r w:rsidR="00EC1F6A" w:rsidRPr="00EC1F6A">
        <w:rPr>
          <w:rFonts w:asciiTheme="majorBidi" w:hAnsiTheme="majorBidi"/>
          <w:cs/>
        </w:rPr>
        <w:t>คณะกรรมการบริษัท</w:t>
      </w:r>
      <w:r w:rsidRPr="00AF40BF">
        <w:rPr>
          <w:rFonts w:asciiTheme="majorBidi" w:hAnsiTheme="majorBidi" w:cstheme="majorBidi"/>
          <w:cs/>
        </w:rPr>
        <w:t>เมื่อ</w:t>
      </w:r>
      <w:r w:rsidRPr="00310A87">
        <w:rPr>
          <w:rFonts w:asciiTheme="majorBidi" w:hAnsiTheme="majorBidi" w:cstheme="majorBidi"/>
          <w:cs/>
        </w:rPr>
        <w:t>วันที่</w:t>
      </w:r>
      <w:r w:rsidR="001305FE" w:rsidRPr="00310A87">
        <w:rPr>
          <w:rFonts w:asciiTheme="majorBidi" w:hAnsiTheme="majorBidi" w:cstheme="majorBidi"/>
        </w:rPr>
        <w:t xml:space="preserve"> </w:t>
      </w:r>
      <w:r w:rsidR="00310A87" w:rsidRPr="00310A87">
        <w:rPr>
          <w:rFonts w:asciiTheme="majorBidi" w:hAnsiTheme="majorBidi" w:cstheme="majorBidi"/>
        </w:rPr>
        <w:t>5</w:t>
      </w:r>
      <w:r w:rsidR="00FE0872" w:rsidRPr="00310A87">
        <w:rPr>
          <w:rFonts w:asciiTheme="majorBidi" w:hAnsiTheme="majorBidi" w:cstheme="majorBidi"/>
          <w:cs/>
        </w:rPr>
        <w:t xml:space="preserve"> </w:t>
      </w:r>
      <w:r w:rsidR="00C22279" w:rsidRPr="00310A87">
        <w:rPr>
          <w:rFonts w:asciiTheme="majorBidi" w:hAnsiTheme="majorBidi" w:cstheme="majorBidi" w:hint="cs"/>
          <w:cs/>
        </w:rPr>
        <w:t>สิงหา</w:t>
      </w:r>
      <w:r w:rsidR="00FE0872" w:rsidRPr="00310A87">
        <w:rPr>
          <w:rFonts w:asciiTheme="majorBidi" w:hAnsiTheme="majorBidi" w:cstheme="majorBidi"/>
          <w:cs/>
        </w:rPr>
        <w:t>ค</w:t>
      </w:r>
      <w:r w:rsidR="001305FE" w:rsidRPr="00310A87">
        <w:rPr>
          <w:rFonts w:asciiTheme="majorBidi" w:hAnsiTheme="majorBidi" w:cstheme="majorBidi"/>
          <w:cs/>
        </w:rPr>
        <w:t xml:space="preserve">ม </w:t>
      </w:r>
      <w:r w:rsidR="00310A87" w:rsidRPr="00310A87">
        <w:rPr>
          <w:rFonts w:asciiTheme="majorBidi" w:hAnsiTheme="majorBidi" w:cstheme="majorBidi"/>
        </w:rPr>
        <w:t>2569</w:t>
      </w:r>
    </w:p>
    <w:p w14:paraId="2A1AD09A" w14:textId="77777777" w:rsidR="00626A0F" w:rsidRPr="00AF40BF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BC7F39D" w14:textId="502A285E" w:rsidR="00AB0686" w:rsidRPr="00AF40BF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AF40B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04F9CE79" w14:textId="77777777" w:rsidR="00D4157E" w:rsidRPr="00AF40BF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1A0FA6F5" w14:textId="4A950610" w:rsidR="00C17493" w:rsidRPr="00AF40BF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AF40BF">
        <w:rPr>
          <w:cs/>
        </w:rPr>
        <w:t>งบการเงินระหว่างกาล</w:t>
      </w:r>
      <w:r w:rsidR="007A5741" w:rsidRPr="00AF40BF">
        <w:rPr>
          <w:rFonts w:hint="cs"/>
          <w:cs/>
        </w:rPr>
        <w:t>แบบย่อ</w:t>
      </w:r>
      <w:r w:rsidRPr="00AF40BF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 w:rsidRPr="00AF40BF">
        <w:br/>
      </w:r>
      <w:r w:rsidRPr="00AF40BF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 w:rsidRPr="00AF40BF">
        <w:t>34</w:t>
      </w:r>
      <w:r w:rsidRPr="00AF40BF">
        <w:t xml:space="preserve"> </w:t>
      </w:r>
      <w:r w:rsidRPr="00AF40BF">
        <w:rPr>
          <w:cs/>
        </w:rPr>
        <w:t xml:space="preserve">เรื่อง </w:t>
      </w:r>
      <w:r w:rsidRPr="00AF40BF">
        <w:rPr>
          <w:i/>
          <w:iCs/>
          <w:cs/>
        </w:rPr>
        <w:t>การรายงานทางการเงินระหว่างกาล</w:t>
      </w:r>
      <w:r w:rsidRPr="00AF40BF">
        <w:rPr>
          <w:cs/>
        </w:rPr>
        <w:t xml:space="preserve"> </w:t>
      </w:r>
      <w:r w:rsidRPr="00AF40BF">
        <w:t xml:space="preserve"> </w:t>
      </w:r>
      <w:r w:rsidRPr="00AF40BF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D73840">
        <w:rPr>
          <w:cs/>
        </w:rPr>
        <w:t xml:space="preserve"> </w:t>
      </w:r>
      <w:r w:rsidRPr="00AF40BF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F40BF">
        <w:t xml:space="preserve"> </w:t>
      </w:r>
      <w:r w:rsidR="001347F2" w:rsidRPr="00AF40BF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AF40BF">
        <w:t xml:space="preserve">31 </w:t>
      </w:r>
      <w:r w:rsidR="001347F2" w:rsidRPr="00AF40BF">
        <w:rPr>
          <w:cs/>
        </w:rPr>
        <w:t xml:space="preserve">ธันวาคม </w:t>
      </w:r>
      <w:r w:rsidR="001347F2" w:rsidRPr="00E40F9C">
        <w:t>2</w:t>
      </w:r>
      <w:r w:rsidR="00C6181F" w:rsidRPr="00E40F9C">
        <w:t>5</w:t>
      </w:r>
      <w:r w:rsidR="001347F2" w:rsidRPr="00E40F9C">
        <w:t>6</w:t>
      </w:r>
      <w:r w:rsidR="00031E8C" w:rsidRPr="00E40F9C">
        <w:t>8</w:t>
      </w:r>
    </w:p>
    <w:p w14:paraId="0CACE023" w14:textId="5F1F5E8D" w:rsidR="00340DB7" w:rsidRPr="00AF40BF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1D5A0CE" w14:textId="52166E1A" w:rsidR="00DA35B4" w:rsidRPr="00AF40BF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AF40BF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AF40BF">
        <w:rPr>
          <w:rFonts w:hint="cs"/>
          <w:cs/>
        </w:rPr>
        <w:t>จ</w:t>
      </w:r>
      <w:r w:rsidRPr="00AF40BF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AF40BF">
        <w:rPr>
          <w:rFonts w:hint="cs"/>
          <w:cs/>
        </w:rPr>
        <w:t>ไม่แตกต่างจากที่ได้อธิบายไว้ใน</w:t>
      </w:r>
      <w:r w:rsidRPr="00AF40BF">
        <w:rPr>
          <w:cs/>
        </w:rPr>
        <w:t xml:space="preserve">งบการเงินสำหรับปีสิ้นสุดวันที่ </w:t>
      </w:r>
      <w:r w:rsidRPr="00AF40BF">
        <w:t xml:space="preserve">31 </w:t>
      </w:r>
      <w:r w:rsidRPr="00AF40BF">
        <w:rPr>
          <w:rFonts w:hint="cs"/>
          <w:cs/>
        </w:rPr>
        <w:t xml:space="preserve">ธันวาคม </w:t>
      </w:r>
      <w:r w:rsidRPr="00E40F9C">
        <w:t>2</w:t>
      </w:r>
      <w:r w:rsidR="00C6181F" w:rsidRPr="00E40F9C">
        <w:t>5</w:t>
      </w:r>
      <w:r w:rsidRPr="00E40F9C">
        <w:t>6</w:t>
      </w:r>
      <w:r w:rsidR="00031E8C" w:rsidRPr="00E40F9C">
        <w:t>8</w:t>
      </w:r>
    </w:p>
    <w:p w14:paraId="1668EE18" w14:textId="53CE5720" w:rsidR="00340DB7" w:rsidRPr="00AF40BF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AF40BF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AF40BF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189EEDD4" w:rsidR="0025112D" w:rsidRPr="00AF40BF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 w:rsidRPr="00AF40BF">
        <w:rPr>
          <w:rFonts w:asciiTheme="majorBidi" w:hAnsiTheme="majorBidi" w:cstheme="majorBidi" w:hint="cs"/>
          <w:cs/>
        </w:rPr>
        <w:t>งวด</w:t>
      </w:r>
      <w:r w:rsidR="00076C27">
        <w:rPr>
          <w:rFonts w:asciiTheme="majorBidi" w:hAnsiTheme="majorBidi" w:cstheme="majorBidi" w:hint="cs"/>
          <w:cs/>
        </w:rPr>
        <w:t>หก</w:t>
      </w:r>
      <w:r w:rsidRPr="00AF40BF">
        <w:rPr>
          <w:rFonts w:asciiTheme="majorBidi" w:hAnsiTheme="majorBidi" w:cstheme="majorBidi" w:hint="cs"/>
          <w:cs/>
        </w:rPr>
        <w:t>เดือน</w:t>
      </w:r>
      <w:r w:rsidRPr="00AF40BF">
        <w:rPr>
          <w:rFonts w:asciiTheme="majorBidi" w:hAnsiTheme="majorBidi" w:cstheme="majorBidi"/>
          <w:cs/>
        </w:rPr>
        <w:t xml:space="preserve">สิ้นสุดวันที่ </w:t>
      </w:r>
      <w:r w:rsidR="00044DC8" w:rsidRPr="00AF40BF">
        <w:rPr>
          <w:rFonts w:asciiTheme="majorBidi" w:hAnsiTheme="majorBidi" w:cstheme="majorBidi"/>
        </w:rPr>
        <w:t>3</w:t>
      </w:r>
      <w:r w:rsidR="003860DD">
        <w:rPr>
          <w:rFonts w:asciiTheme="majorBidi" w:hAnsiTheme="majorBidi" w:cstheme="majorBidi"/>
        </w:rPr>
        <w:t>0</w:t>
      </w:r>
      <w:r w:rsidR="00044DC8" w:rsidRPr="00AF40BF">
        <w:rPr>
          <w:rFonts w:asciiTheme="majorBidi" w:hAnsiTheme="majorBidi" w:cstheme="majorBidi"/>
        </w:rPr>
        <w:t xml:space="preserve"> </w:t>
      </w:r>
      <w:r w:rsidR="003860DD">
        <w:rPr>
          <w:rFonts w:asciiTheme="majorBidi" w:hAnsiTheme="majorBidi" w:cstheme="majorBidi" w:hint="cs"/>
          <w:cs/>
        </w:rPr>
        <w:t xml:space="preserve">มิถุนายน </w:t>
      </w:r>
      <w:r w:rsidRPr="00AF40BF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AF40BF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</w:p>
    <w:p w14:paraId="795CB1DF" w14:textId="77777777" w:rsidR="00044DC8" w:rsidRPr="00AF40BF" w:rsidRDefault="00044DC8">
      <w:r w:rsidRPr="00AF40BF"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AF40BF" w:rsidRPr="00AF40BF" w14:paraId="457E5B12" w14:textId="77777777" w:rsidTr="0010431F">
        <w:trPr>
          <w:tblHeader/>
        </w:trPr>
        <w:tc>
          <w:tcPr>
            <w:tcW w:w="2267" w:type="pct"/>
          </w:tcPr>
          <w:p w14:paraId="213E8FD2" w14:textId="77777777" w:rsidR="00044DC8" w:rsidRPr="00AF40BF" w:rsidRDefault="00044DC8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</w:tcPr>
          <w:p w14:paraId="78203E75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738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</w:tcPr>
          <w:p w14:paraId="0809002D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</w:tcPr>
          <w:p w14:paraId="5C586097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31E8C" w:rsidRPr="00AF40BF" w14:paraId="2B874E9E" w14:textId="77777777" w:rsidTr="0010431F">
        <w:trPr>
          <w:tblHeader/>
        </w:trPr>
        <w:tc>
          <w:tcPr>
            <w:tcW w:w="2267" w:type="pct"/>
          </w:tcPr>
          <w:p w14:paraId="1B788FB1" w14:textId="6BE5276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076C27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AF40BF">
              <w:rPr>
                <w:rFonts w:asciiTheme="majorBidi" w:hAnsiTheme="majorBidi"/>
                <w:b/>
                <w:bCs/>
                <w:i/>
                <w:iCs/>
              </w:rPr>
              <w:t xml:space="preserve"> 3</w:t>
            </w:r>
            <w:r w:rsidR="003860DD">
              <w:rPr>
                <w:rFonts w:asciiTheme="majorBidi" w:hAnsiTheme="majorBidi"/>
                <w:b/>
                <w:bCs/>
                <w:i/>
                <w:iCs/>
              </w:rPr>
              <w:t>0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cs/>
              </w:rPr>
              <w:t>ม</w:t>
            </w:r>
            <w:r w:rsidR="003860DD">
              <w:rPr>
                <w:rFonts w:asciiTheme="majorBidi" w:hAnsiTheme="majorBidi"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577" w:type="pct"/>
          </w:tcPr>
          <w:p w14:paraId="7B2D3E15" w14:textId="3CC9FDC5" w:rsidR="00031E8C" w:rsidRPr="00310A87" w:rsidRDefault="005E4863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3" w:type="pct"/>
          </w:tcPr>
          <w:p w14:paraId="11B3A218" w14:textId="77777777" w:rsidR="00031E8C" w:rsidRPr="00310A87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</w:tcPr>
          <w:p w14:paraId="335E2CF0" w14:textId="00A46B58" w:rsidR="00031E8C" w:rsidRPr="00310A87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310A8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" w:type="pct"/>
          </w:tcPr>
          <w:p w14:paraId="3EEED232" w14:textId="77777777" w:rsidR="00031E8C" w:rsidRPr="00310A87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B02AE4A" w14:textId="623D80F8" w:rsidR="00031E8C" w:rsidRPr="00310A87" w:rsidRDefault="005E4863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6" w:type="pct"/>
          </w:tcPr>
          <w:p w14:paraId="60E53CD3" w14:textId="77777777" w:rsidR="00031E8C" w:rsidRPr="00310A87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55B52E0" w14:textId="02E71142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1FC7726A" w14:textId="77777777" w:rsidTr="0010431F">
        <w:trPr>
          <w:tblHeader/>
        </w:trPr>
        <w:tc>
          <w:tcPr>
            <w:tcW w:w="2267" w:type="pct"/>
          </w:tcPr>
          <w:p w14:paraId="00DFC4D1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38E28FF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7801907B" w14:textId="77777777" w:rsidTr="0010431F">
        <w:tc>
          <w:tcPr>
            <w:tcW w:w="2267" w:type="pct"/>
          </w:tcPr>
          <w:p w14:paraId="417D1F31" w14:textId="0538AE5B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951DDB" w:rsidRPr="00AF40BF">
              <w:rPr>
                <w:rFonts w:asciiTheme="majorBidi" w:hAnsiTheme="majorBidi" w:cstheme="majorBidi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7822725A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C89DD3B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F90810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B7094D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CD7B8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1C745A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6A8779D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31E8C" w:rsidRPr="00AF40BF" w14:paraId="285B10FF" w14:textId="77777777" w:rsidTr="0010431F">
        <w:tc>
          <w:tcPr>
            <w:tcW w:w="2267" w:type="pct"/>
          </w:tcPr>
          <w:p w14:paraId="6F10C5B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17D7084" w14:textId="75ADA2DB" w:rsidR="00031E8C" w:rsidRPr="000A6F32" w:rsidRDefault="000C415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0E00BE">
              <w:rPr>
                <w:rFonts w:asciiTheme="majorBidi" w:hAnsiTheme="majorBidi" w:cstheme="majorBidi"/>
              </w:rPr>
              <w:t>,</w:t>
            </w:r>
            <w:r w:rsidR="000E00BE">
              <w:rPr>
                <w:rFonts w:asciiTheme="majorBidi" w:hAnsiTheme="majorBidi" w:cstheme="majorBidi" w:hint="cs"/>
                <w:cs/>
              </w:rPr>
              <w:t>003.74</w:t>
            </w:r>
          </w:p>
        </w:tc>
        <w:tc>
          <w:tcPr>
            <w:tcW w:w="144" w:type="pct"/>
            <w:gridSpan w:val="2"/>
          </w:tcPr>
          <w:p w14:paraId="745267F8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6B8437" w14:textId="1D27ADBE" w:rsidR="00031E8C" w:rsidRPr="000A6F32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4,933.46</w:t>
            </w:r>
          </w:p>
        </w:tc>
        <w:tc>
          <w:tcPr>
            <w:tcW w:w="144" w:type="pct"/>
          </w:tcPr>
          <w:p w14:paraId="6FBBF3D7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867259" w14:textId="214DAD56" w:rsidR="00031E8C" w:rsidRPr="00AF40BF" w:rsidRDefault="000C415D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78DD81E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CD058E" w14:textId="60F84C6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31E8C" w:rsidRPr="00AF40BF" w14:paraId="10D2AE04" w14:textId="77777777" w:rsidTr="0010431F">
        <w:tc>
          <w:tcPr>
            <w:tcW w:w="2267" w:type="pct"/>
          </w:tcPr>
          <w:p w14:paraId="48A7DC8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AC320D8" w14:textId="6EBF0476" w:rsidR="00031E8C" w:rsidRPr="000A6F32" w:rsidRDefault="000C415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35.24</w:t>
            </w:r>
          </w:p>
        </w:tc>
        <w:tc>
          <w:tcPr>
            <w:tcW w:w="144" w:type="pct"/>
            <w:gridSpan w:val="2"/>
          </w:tcPr>
          <w:p w14:paraId="5ACFF275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695533C" w14:textId="7AB89352" w:rsidR="00031E8C" w:rsidRPr="005E288D" w:rsidRDefault="005E288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21.66</w:t>
            </w:r>
          </w:p>
        </w:tc>
        <w:tc>
          <w:tcPr>
            <w:tcW w:w="144" w:type="pct"/>
          </w:tcPr>
          <w:p w14:paraId="59A711BE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0840E" w14:textId="3BFF86CC" w:rsidR="00031E8C" w:rsidRPr="00AF40BF" w:rsidRDefault="000C415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6B70BB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49446C" w14:textId="0248325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2E586E">
              <w:rPr>
                <w:rFonts w:asciiTheme="majorBidi" w:hAnsiTheme="majorBidi" w:cstheme="majorBidi"/>
              </w:rPr>
              <w:t>-</w:t>
            </w:r>
          </w:p>
        </w:tc>
      </w:tr>
      <w:tr w:rsidR="00031E8C" w:rsidRPr="00AF40BF" w14:paraId="144C6D4D" w14:textId="77777777" w:rsidTr="0010431F">
        <w:tc>
          <w:tcPr>
            <w:tcW w:w="2267" w:type="pct"/>
          </w:tcPr>
          <w:p w14:paraId="3AE4CECF" w14:textId="442B9A6F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6DEAF31" w14:textId="19873E2A" w:rsidR="00031E8C" w:rsidRPr="000A6F32" w:rsidRDefault="00AA61AB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3.51</w:t>
            </w:r>
          </w:p>
        </w:tc>
        <w:tc>
          <w:tcPr>
            <w:tcW w:w="144" w:type="pct"/>
            <w:gridSpan w:val="2"/>
          </w:tcPr>
          <w:p w14:paraId="57F3DC64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AD041" w14:textId="073CDDE6" w:rsidR="00031E8C" w:rsidRPr="005E288D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5E288D">
              <w:rPr>
                <w:rFonts w:asciiTheme="majorBidi" w:hAnsiTheme="majorBidi" w:cstheme="majorBidi" w:hint="cs"/>
                <w:cs/>
              </w:rPr>
              <w:t>5.33</w:t>
            </w:r>
          </w:p>
        </w:tc>
        <w:tc>
          <w:tcPr>
            <w:tcW w:w="144" w:type="pct"/>
          </w:tcPr>
          <w:p w14:paraId="53F424FB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83B8314" w14:textId="2BA680A7" w:rsidR="00031E8C" w:rsidRPr="00AF40BF" w:rsidRDefault="00AA61AB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3.51</w:t>
            </w:r>
          </w:p>
        </w:tc>
        <w:tc>
          <w:tcPr>
            <w:tcW w:w="146" w:type="pct"/>
          </w:tcPr>
          <w:p w14:paraId="7E20848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08A4A2D" w14:textId="2B8A484D" w:rsidR="00031E8C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5.11</w:t>
            </w:r>
          </w:p>
        </w:tc>
      </w:tr>
      <w:tr w:rsidR="00031E8C" w:rsidRPr="00AF40BF" w14:paraId="55CC7DAC" w14:textId="77777777" w:rsidTr="0010431F">
        <w:tc>
          <w:tcPr>
            <w:tcW w:w="2267" w:type="pct"/>
          </w:tcPr>
          <w:p w14:paraId="754750A3" w14:textId="77777777" w:rsidR="00031E8C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  <w:p w14:paraId="7D6A8D91" w14:textId="368CCDFE" w:rsidR="003860DD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66BB7D3B" w14:textId="77777777" w:rsidR="00031E8C" w:rsidRDefault="003D5555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50.74</w:t>
            </w:r>
          </w:p>
          <w:p w14:paraId="7BC5E3C4" w14:textId="66F7B611" w:rsidR="00883905" w:rsidRPr="000A6F32" w:rsidRDefault="00883905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97.61</w:t>
            </w:r>
          </w:p>
        </w:tc>
        <w:tc>
          <w:tcPr>
            <w:tcW w:w="144" w:type="pct"/>
            <w:gridSpan w:val="2"/>
          </w:tcPr>
          <w:p w14:paraId="71BFCC36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5AB0749" w14:textId="4C7E8F12" w:rsidR="00031E8C" w:rsidRPr="005E288D" w:rsidRDefault="005E288D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30.73</w:t>
            </w:r>
          </w:p>
          <w:p w14:paraId="660A371D" w14:textId="4314FED1" w:rsidR="003860DD" w:rsidRPr="005E288D" w:rsidRDefault="003860DD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5E288D">
              <w:rPr>
                <w:rFonts w:asciiTheme="majorBidi" w:hAnsiTheme="majorBidi" w:cstheme="majorBidi"/>
              </w:rPr>
              <w:t>65.07</w:t>
            </w:r>
          </w:p>
        </w:tc>
        <w:tc>
          <w:tcPr>
            <w:tcW w:w="144" w:type="pct"/>
          </w:tcPr>
          <w:p w14:paraId="30F14B59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193465A" w14:textId="77777777" w:rsidR="00031E8C" w:rsidRDefault="003D5555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12.12</w:t>
            </w:r>
          </w:p>
          <w:p w14:paraId="33E459D1" w14:textId="775CB071" w:rsidR="00883905" w:rsidRPr="00AF40BF" w:rsidRDefault="00883905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97.61</w:t>
            </w:r>
          </w:p>
        </w:tc>
        <w:tc>
          <w:tcPr>
            <w:tcW w:w="146" w:type="pct"/>
          </w:tcPr>
          <w:p w14:paraId="5A56818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817612A" w14:textId="77777777" w:rsidR="00031E8C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9.67</w:t>
            </w:r>
          </w:p>
          <w:p w14:paraId="43B36F95" w14:textId="372FBA54" w:rsidR="003860DD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65.07</w:t>
            </w:r>
          </w:p>
        </w:tc>
      </w:tr>
      <w:tr w:rsidR="00031E8C" w:rsidRPr="00AF40BF" w14:paraId="202460FF" w14:textId="77777777" w:rsidTr="0010431F">
        <w:tc>
          <w:tcPr>
            <w:tcW w:w="2267" w:type="pct"/>
          </w:tcPr>
          <w:p w14:paraId="68F36BA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5D75118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6F2E1C3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6FC6DD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2D0E126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FE45EE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4719457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2F8BC57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1E8C" w:rsidRPr="00AF40BF" w14:paraId="526D68DA" w14:textId="77777777" w:rsidTr="0010431F">
        <w:tc>
          <w:tcPr>
            <w:tcW w:w="2267" w:type="pct"/>
          </w:tcPr>
          <w:p w14:paraId="20FE017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4B8AB46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337B78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B885CE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961FAB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EDC19A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CD1912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B9A14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7E96D51A" w14:textId="77777777" w:rsidTr="0010431F">
        <w:tc>
          <w:tcPr>
            <w:tcW w:w="2267" w:type="pct"/>
          </w:tcPr>
          <w:p w14:paraId="4A5C4C4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1E7653C" w14:textId="0BCBECB2" w:rsidR="00031E8C" w:rsidRPr="00AF40BF" w:rsidRDefault="00C4285B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303.23</w:t>
            </w:r>
          </w:p>
        </w:tc>
        <w:tc>
          <w:tcPr>
            <w:tcW w:w="144" w:type="pct"/>
            <w:gridSpan w:val="2"/>
          </w:tcPr>
          <w:p w14:paraId="35238B0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99A2C0" w14:textId="7400236B" w:rsidR="00031E8C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527.13</w:t>
            </w:r>
          </w:p>
        </w:tc>
        <w:tc>
          <w:tcPr>
            <w:tcW w:w="144" w:type="pct"/>
          </w:tcPr>
          <w:p w14:paraId="3405685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814546" w14:textId="294421B0" w:rsidR="00031E8C" w:rsidRPr="00AF40BF" w:rsidRDefault="00C4285B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504B5C9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2B84E9" w14:textId="0B122EB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2E586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31E8C" w:rsidRPr="00AF40BF" w14:paraId="421079B4" w14:textId="77777777" w:rsidTr="0010431F">
        <w:tc>
          <w:tcPr>
            <w:tcW w:w="2267" w:type="pct"/>
          </w:tcPr>
          <w:p w14:paraId="0A377106" w14:textId="77777777" w:rsidR="00031E8C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  <w:p w14:paraId="7B7A4D63" w14:textId="01DD8DFF" w:rsidR="003860DD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158A36F3" w14:textId="77777777" w:rsidR="00031E8C" w:rsidRDefault="00055971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3.16</w:t>
            </w:r>
          </w:p>
          <w:p w14:paraId="1DF7D46A" w14:textId="579B1575" w:rsidR="00055971" w:rsidRPr="00AF40BF" w:rsidRDefault="00055971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65.07</w:t>
            </w:r>
          </w:p>
        </w:tc>
        <w:tc>
          <w:tcPr>
            <w:tcW w:w="144" w:type="pct"/>
            <w:gridSpan w:val="2"/>
          </w:tcPr>
          <w:p w14:paraId="479CAD5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8CE64E3" w14:textId="77777777" w:rsidR="00031E8C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0.39</w:t>
            </w:r>
          </w:p>
          <w:p w14:paraId="60B1C8DA" w14:textId="3266AE30" w:rsidR="003860DD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43.38</w:t>
            </w:r>
          </w:p>
        </w:tc>
        <w:tc>
          <w:tcPr>
            <w:tcW w:w="144" w:type="pct"/>
          </w:tcPr>
          <w:p w14:paraId="1F73378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E1BA8CA" w14:textId="77777777" w:rsidR="00031E8C" w:rsidRDefault="00055971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  <w:p w14:paraId="2225F1D7" w14:textId="2BE7E531" w:rsidR="00055971" w:rsidRPr="00AF40BF" w:rsidRDefault="00055971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65.07</w:t>
            </w:r>
          </w:p>
        </w:tc>
        <w:tc>
          <w:tcPr>
            <w:tcW w:w="146" w:type="pct"/>
          </w:tcPr>
          <w:p w14:paraId="24BB76A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EE56CF" w14:textId="77777777" w:rsidR="00031E8C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2E586E">
              <w:rPr>
                <w:rFonts w:asciiTheme="majorBidi" w:hAnsiTheme="majorBidi" w:cstheme="majorBidi" w:hint="cs"/>
                <w:cs/>
              </w:rPr>
              <w:t>-</w:t>
            </w:r>
          </w:p>
          <w:p w14:paraId="46C3012A" w14:textId="422C2CC7" w:rsidR="003860DD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43.38</w:t>
            </w:r>
          </w:p>
        </w:tc>
      </w:tr>
      <w:tr w:rsidR="00031E8C" w:rsidRPr="00AF40BF" w14:paraId="52036536" w14:textId="77777777" w:rsidTr="0010431F">
        <w:tc>
          <w:tcPr>
            <w:tcW w:w="2267" w:type="pct"/>
          </w:tcPr>
          <w:p w14:paraId="0D19D93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33AFD3C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7B5B376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75685AC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14:paraId="3F6F7CB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330FDB5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025E32D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72D0DEE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1E8C" w:rsidRPr="00AF40BF" w14:paraId="46B25633" w14:textId="77777777" w:rsidTr="0010431F">
        <w:tc>
          <w:tcPr>
            <w:tcW w:w="2267" w:type="pct"/>
          </w:tcPr>
          <w:p w14:paraId="674EA2C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EC6B3A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E7234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4210B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8760B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9552F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59BF64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444FB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25820C14" w14:textId="77777777" w:rsidTr="0010431F">
        <w:tc>
          <w:tcPr>
            <w:tcW w:w="2267" w:type="pct"/>
          </w:tcPr>
          <w:p w14:paraId="2BFEFE1B" w14:textId="72347C1B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0670E93" w14:textId="13B5C92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CA7032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E30E2C8" w14:textId="3FF2C89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C204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478F6E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A523FC" w14:textId="42C3D980" w:rsidR="00031E8C" w:rsidRPr="00AF40BF" w:rsidRDefault="007426B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4527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103.32</w:t>
            </w:r>
          </w:p>
        </w:tc>
        <w:tc>
          <w:tcPr>
            <w:tcW w:w="146" w:type="pct"/>
          </w:tcPr>
          <w:p w14:paraId="4D623E2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CF6720C" w14:textId="6946251A" w:rsidR="00031E8C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2,007.86</w:t>
            </w:r>
          </w:p>
        </w:tc>
      </w:tr>
      <w:tr w:rsidR="00031E8C" w:rsidRPr="00AF40BF" w14:paraId="0059D0AA" w14:textId="77777777" w:rsidTr="0010431F">
        <w:tc>
          <w:tcPr>
            <w:tcW w:w="2267" w:type="pct"/>
          </w:tcPr>
          <w:p w14:paraId="050A1F19" w14:textId="5D79E79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7057B94D" w14:textId="2A97FE4A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06CBA2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62E5BB0" w14:textId="2403390C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C204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0B80299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C901C4" w14:textId="33FCE3ED" w:rsidR="00031E8C" w:rsidRPr="00AF40BF" w:rsidRDefault="009A7D9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3737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288.82</w:t>
            </w:r>
          </w:p>
        </w:tc>
        <w:tc>
          <w:tcPr>
            <w:tcW w:w="146" w:type="pct"/>
          </w:tcPr>
          <w:p w14:paraId="1055899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CCB23" w14:textId="6F732651" w:rsidR="00031E8C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>
              <w:rPr>
                <w:rFonts w:asciiTheme="majorBidi" w:hAnsiTheme="majorBidi" w:cstheme="majorBidi"/>
              </w:rPr>
              <w:t>,240.07</w:t>
            </w:r>
          </w:p>
        </w:tc>
      </w:tr>
      <w:tr w:rsidR="00031E8C" w:rsidRPr="00AF40BF" w14:paraId="323A55C1" w14:textId="77777777" w:rsidTr="0010431F">
        <w:tc>
          <w:tcPr>
            <w:tcW w:w="2267" w:type="pct"/>
          </w:tcPr>
          <w:p w14:paraId="42A1CA0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3CF5C48" w14:textId="39B68B8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1420C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3A5E58" w14:textId="2B127F2C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C204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A42069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03F101" w14:textId="33BB6288" w:rsidR="00031E8C" w:rsidRPr="00AF40BF" w:rsidRDefault="009A7D9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44.19</w:t>
            </w:r>
          </w:p>
        </w:tc>
        <w:tc>
          <w:tcPr>
            <w:tcW w:w="146" w:type="pct"/>
          </w:tcPr>
          <w:p w14:paraId="5C4177E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6A27A4A" w14:textId="155F3FB2" w:rsidR="00031E8C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24.29</w:t>
            </w:r>
          </w:p>
        </w:tc>
      </w:tr>
      <w:tr w:rsidR="00031E8C" w:rsidRPr="00AF40BF" w14:paraId="4C98DE0A" w14:textId="77777777" w:rsidTr="0010431F">
        <w:tc>
          <w:tcPr>
            <w:tcW w:w="2267" w:type="pct"/>
          </w:tcPr>
          <w:p w14:paraId="7D5A4032" w14:textId="77777777" w:rsidR="00031E8C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  <w:p w14:paraId="02F8A409" w14:textId="4115DDFC" w:rsidR="00F237B6" w:rsidRPr="00AF40BF" w:rsidRDefault="00F237B6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21C40E44" w14:textId="77777777" w:rsidR="00031E8C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  <w:p w14:paraId="17B9955C" w14:textId="79641B72" w:rsidR="00F237B6" w:rsidRPr="00AF40BF" w:rsidRDefault="00F237B6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A3A4B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5799898" w14:textId="77777777" w:rsidR="00031E8C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C20485">
              <w:rPr>
                <w:rFonts w:asciiTheme="majorBidi" w:hAnsiTheme="majorBidi" w:cstheme="majorBidi" w:hint="cs"/>
                <w:cs/>
              </w:rPr>
              <w:t>-</w:t>
            </w:r>
          </w:p>
          <w:p w14:paraId="31F2FD76" w14:textId="64DFE844" w:rsidR="00F237B6" w:rsidRPr="00AF40BF" w:rsidRDefault="00F237B6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1F270C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BDD0474" w14:textId="77777777" w:rsidR="00031E8C" w:rsidRDefault="008122AE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</w:t>
            </w:r>
            <w:r w:rsidR="00320847">
              <w:rPr>
                <w:rFonts w:asciiTheme="majorBidi" w:hAnsiTheme="majorBidi" w:cstheme="majorBidi"/>
              </w:rPr>
              <w:t>8</w:t>
            </w:r>
            <w:r w:rsidRPr="00E40F9C">
              <w:rPr>
                <w:rFonts w:asciiTheme="majorBidi" w:hAnsiTheme="majorBidi" w:cstheme="majorBidi"/>
              </w:rPr>
              <w:t>.</w:t>
            </w:r>
            <w:r w:rsidR="00320847">
              <w:rPr>
                <w:rFonts w:asciiTheme="majorBidi" w:hAnsiTheme="majorBidi" w:cstheme="majorBidi"/>
              </w:rPr>
              <w:t>74</w:t>
            </w:r>
          </w:p>
          <w:p w14:paraId="5CDE7FFA" w14:textId="37195D0C" w:rsidR="00F237B6" w:rsidRPr="00AF40BF" w:rsidRDefault="00F237B6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5A3353">
              <w:rPr>
                <w:rFonts w:asciiTheme="majorBidi" w:hAnsiTheme="majorBidi" w:cstheme="majorBidi"/>
              </w:rPr>
              <w:t>10.00</w:t>
            </w:r>
          </w:p>
        </w:tc>
        <w:tc>
          <w:tcPr>
            <w:tcW w:w="146" w:type="pct"/>
          </w:tcPr>
          <w:p w14:paraId="5EE07E4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ACBF2A3" w14:textId="77777777" w:rsidR="00031E8C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39.63</w:t>
            </w:r>
          </w:p>
          <w:p w14:paraId="655A19B3" w14:textId="7D2850E5" w:rsidR="005A3353" w:rsidRPr="00AF40BF" w:rsidRDefault="005A3353" w:rsidP="005A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31E8C" w:rsidRPr="00AF40BF" w14:paraId="4177D03F" w14:textId="77777777" w:rsidTr="0010431F">
        <w:tc>
          <w:tcPr>
            <w:tcW w:w="2267" w:type="pct"/>
          </w:tcPr>
          <w:p w14:paraId="0289700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6D9B91E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0438870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7A13F7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500C478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2206EE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314AF5C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23C46C3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1E8C" w:rsidRPr="00AF40BF" w14:paraId="601F16B5" w14:textId="77777777" w:rsidTr="0010431F">
        <w:tc>
          <w:tcPr>
            <w:tcW w:w="2267" w:type="pct"/>
          </w:tcPr>
          <w:p w14:paraId="2C7CD40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BE00EC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DA2CAA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944EF3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498D6C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674A86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46D208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86B6C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679B8525" w14:textId="77777777" w:rsidTr="0010431F">
        <w:tc>
          <w:tcPr>
            <w:tcW w:w="2267" w:type="pct"/>
          </w:tcPr>
          <w:p w14:paraId="23B707D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FB517D4" w14:textId="4DF473FC" w:rsidR="00031E8C" w:rsidRPr="00AF40BF" w:rsidRDefault="008F1063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4,592.80</w:t>
            </w:r>
          </w:p>
        </w:tc>
        <w:tc>
          <w:tcPr>
            <w:tcW w:w="144" w:type="pct"/>
            <w:gridSpan w:val="2"/>
          </w:tcPr>
          <w:p w14:paraId="215FED7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6CD91" w14:textId="2BDF207E" w:rsidR="00031E8C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3,774.71</w:t>
            </w:r>
          </w:p>
        </w:tc>
        <w:tc>
          <w:tcPr>
            <w:tcW w:w="144" w:type="pct"/>
          </w:tcPr>
          <w:p w14:paraId="03A928D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91836D" w14:textId="389B7E25" w:rsidR="00031E8C" w:rsidRPr="00AF40BF" w:rsidRDefault="008F1063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2F197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493</w:t>
            </w:r>
            <w:r w:rsidR="002F197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6" w:type="pct"/>
          </w:tcPr>
          <w:p w14:paraId="686B979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2A3F931" w14:textId="7CEA376F" w:rsidR="00031E8C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2,714.48</w:t>
            </w:r>
          </w:p>
        </w:tc>
      </w:tr>
      <w:tr w:rsidR="00031E8C" w:rsidRPr="00AF40BF" w14:paraId="3F1E69A3" w14:textId="77777777" w:rsidTr="0010431F">
        <w:tc>
          <w:tcPr>
            <w:tcW w:w="2267" w:type="pct"/>
          </w:tcPr>
          <w:p w14:paraId="544FCD0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47AA985" w14:textId="50A3F030" w:rsidR="00031E8C" w:rsidRPr="00AF40BF" w:rsidRDefault="00F63DA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453.41</w:t>
            </w:r>
          </w:p>
        </w:tc>
        <w:tc>
          <w:tcPr>
            <w:tcW w:w="144" w:type="pct"/>
            <w:gridSpan w:val="2"/>
          </w:tcPr>
          <w:p w14:paraId="40C60A7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8C4516" w14:textId="7F8E8962" w:rsidR="00031E8C" w:rsidRPr="00AF40BF" w:rsidRDefault="003860D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399.98</w:t>
            </w:r>
          </w:p>
        </w:tc>
        <w:tc>
          <w:tcPr>
            <w:tcW w:w="144" w:type="pct"/>
          </w:tcPr>
          <w:p w14:paraId="084305E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464F81" w14:textId="69AB931E" w:rsidR="00031E8C" w:rsidRPr="00AF40BF" w:rsidRDefault="000E584A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A64C08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3A215B" w14:textId="03250F86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2E586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31E8C" w:rsidRPr="00AF40BF" w14:paraId="5D451740" w14:textId="77777777" w:rsidTr="0010431F">
        <w:tc>
          <w:tcPr>
            <w:tcW w:w="2267" w:type="pct"/>
          </w:tcPr>
          <w:p w14:paraId="37115DCC" w14:textId="791B7F61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30481ABA" w14:textId="16770039" w:rsidR="00031E8C" w:rsidRPr="00AF40BF" w:rsidRDefault="009E224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102.34</w:t>
            </w:r>
          </w:p>
        </w:tc>
        <w:tc>
          <w:tcPr>
            <w:tcW w:w="144" w:type="pct"/>
            <w:gridSpan w:val="2"/>
          </w:tcPr>
          <w:p w14:paraId="59360D3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9A5C0F0" w14:textId="56AC428C" w:rsidR="00031E8C" w:rsidRPr="00AF40BF" w:rsidRDefault="007139A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63.26</w:t>
            </w:r>
          </w:p>
        </w:tc>
        <w:tc>
          <w:tcPr>
            <w:tcW w:w="144" w:type="pct"/>
          </w:tcPr>
          <w:p w14:paraId="36E7756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88EDAEF" w14:textId="6E50599B" w:rsidR="00031E8C" w:rsidRPr="00AF40BF" w:rsidRDefault="009E224D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B71F4B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DC5EDEA" w14:textId="59FFBC3B" w:rsidR="00031E8C" w:rsidRPr="00AF40BF" w:rsidRDefault="007139A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20.48</w:t>
            </w:r>
          </w:p>
        </w:tc>
      </w:tr>
      <w:tr w:rsidR="00031E8C" w:rsidRPr="00AF40BF" w14:paraId="2621C17D" w14:textId="77777777" w:rsidTr="0010431F">
        <w:tc>
          <w:tcPr>
            <w:tcW w:w="2267" w:type="pct"/>
          </w:tcPr>
          <w:p w14:paraId="23DDECAA" w14:textId="68FAE1B3" w:rsidR="00291E72" w:rsidRPr="00291E7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13CCF9A5" w14:textId="2D837C63" w:rsidR="00031E8C" w:rsidRPr="00AF40BF" w:rsidRDefault="009E224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1.58</w:t>
            </w:r>
          </w:p>
        </w:tc>
        <w:tc>
          <w:tcPr>
            <w:tcW w:w="144" w:type="pct"/>
            <w:gridSpan w:val="2"/>
          </w:tcPr>
          <w:p w14:paraId="3991F82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E98F0A" w14:textId="61A371D9" w:rsidR="00031E8C" w:rsidRPr="00AF40BF" w:rsidRDefault="007139A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8.07</w:t>
            </w:r>
          </w:p>
        </w:tc>
        <w:tc>
          <w:tcPr>
            <w:tcW w:w="144" w:type="pct"/>
          </w:tcPr>
          <w:p w14:paraId="2E21462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D8E1A7E" w14:textId="795248AD" w:rsidR="00031E8C" w:rsidRPr="00AF40BF" w:rsidRDefault="009E224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1.58</w:t>
            </w:r>
          </w:p>
        </w:tc>
        <w:tc>
          <w:tcPr>
            <w:tcW w:w="146" w:type="pct"/>
          </w:tcPr>
          <w:p w14:paraId="5F9B2E0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F42F0EE" w14:textId="662D15B0" w:rsidR="00031E8C" w:rsidRPr="00AF40BF" w:rsidRDefault="007139A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8.07</w:t>
            </w:r>
          </w:p>
        </w:tc>
      </w:tr>
      <w:tr w:rsidR="00031E8C" w:rsidRPr="00AF40BF" w14:paraId="72D79B51" w14:textId="77777777" w:rsidTr="0010431F">
        <w:tc>
          <w:tcPr>
            <w:tcW w:w="2267" w:type="pct"/>
          </w:tcPr>
          <w:p w14:paraId="63A583E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C2E91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375414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456B29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0E044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DC5EA5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CBBABF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6C15B4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1E8C" w:rsidRPr="00AF40BF" w14:paraId="0EEC4263" w14:textId="77777777" w:rsidTr="0010431F">
        <w:tc>
          <w:tcPr>
            <w:tcW w:w="2267" w:type="pct"/>
          </w:tcPr>
          <w:p w14:paraId="512BC15E" w14:textId="6C5DBA25" w:rsidR="00031E8C" w:rsidRPr="00AF40BF" w:rsidRDefault="00B343B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16A6248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ED3AEF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19EC6A3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B2844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6489BDF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34A41B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2C8DDA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1E8C" w:rsidRPr="00AF40BF" w14:paraId="2CF720F1" w14:textId="77777777" w:rsidTr="0010431F">
        <w:tc>
          <w:tcPr>
            <w:tcW w:w="2267" w:type="pct"/>
          </w:tcPr>
          <w:p w14:paraId="743C5A25" w14:textId="2CF10581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4A5B39E6" w14:textId="6BFCE9AD" w:rsidR="00031E8C" w:rsidRPr="00AF40BF" w:rsidRDefault="00E3388B" w:rsidP="00E3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gridSpan w:val="2"/>
          </w:tcPr>
          <w:p w14:paraId="28C8FB2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7F5C3" w14:textId="49DA5FFB" w:rsidR="00031E8C" w:rsidRPr="00AF40BF" w:rsidRDefault="007139A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2.73</w:t>
            </w:r>
          </w:p>
        </w:tc>
        <w:tc>
          <w:tcPr>
            <w:tcW w:w="144" w:type="pct"/>
          </w:tcPr>
          <w:p w14:paraId="667C179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1A14528" w14:textId="33EAB749" w:rsidR="00031E8C" w:rsidRPr="00AF40BF" w:rsidRDefault="00E3388B" w:rsidP="00E3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62E6F8C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1E3D88B" w14:textId="6D2863BF" w:rsidR="00031E8C" w:rsidRPr="00AF40BF" w:rsidRDefault="007139A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2.73</w:t>
            </w:r>
          </w:p>
        </w:tc>
      </w:tr>
      <w:tr w:rsidR="00D87492" w:rsidRPr="00AF40BF" w14:paraId="61552666" w14:textId="77777777">
        <w:tc>
          <w:tcPr>
            <w:tcW w:w="2267" w:type="pct"/>
          </w:tcPr>
          <w:p w14:paraId="72830577" w14:textId="77777777" w:rsidR="00D87492" w:rsidRDefault="00D8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73F0A0" w14:textId="77777777" w:rsidR="00DA3611" w:rsidRDefault="00DA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F2D4AA" w14:textId="77777777" w:rsidR="00DA3611" w:rsidRDefault="00DA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C82EB0" w14:textId="77777777" w:rsidR="00DA3611" w:rsidRDefault="00DA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C2D309" w14:textId="77777777" w:rsidR="00DA3611" w:rsidRPr="00AF40BF" w:rsidRDefault="00DA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726B4A5" w14:textId="77777777" w:rsidR="00D87492" w:rsidRPr="00AF40BF" w:rsidRDefault="00D8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2ECF683" w14:textId="77777777" w:rsidR="00D87492" w:rsidRPr="00AF40BF" w:rsidRDefault="00D8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7B9A787" w14:textId="77777777" w:rsidR="00D87492" w:rsidRPr="00AF40BF" w:rsidRDefault="00D8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085CB8C5" w14:textId="77777777" w:rsidR="00D87492" w:rsidRPr="00AF40BF" w:rsidRDefault="00D8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6829160F" w14:textId="77777777" w:rsidR="00D87492" w:rsidRPr="00AF40BF" w:rsidRDefault="00D8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B403C02" w14:textId="77777777" w:rsidR="00D87492" w:rsidRPr="00AF40BF" w:rsidRDefault="00D8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3A4AC430" w14:textId="77777777" w:rsidR="00D87492" w:rsidRPr="00AF40BF" w:rsidRDefault="00D8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1E8C" w:rsidRPr="00AF40BF" w14:paraId="31AA270D" w14:textId="77777777" w:rsidTr="0010431F">
        <w:trPr>
          <w:trHeight w:val="398"/>
        </w:trPr>
        <w:tc>
          <w:tcPr>
            <w:tcW w:w="2267" w:type="pct"/>
          </w:tcPr>
          <w:p w14:paraId="546E5B4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28AF849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07E3C4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35DAEB6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A84804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383A7C7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6C6869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92593F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1E8C" w:rsidRPr="00AF40BF" w14:paraId="50D2B273" w14:textId="77777777" w:rsidTr="0010431F">
        <w:tc>
          <w:tcPr>
            <w:tcW w:w="2267" w:type="pct"/>
          </w:tcPr>
          <w:p w14:paraId="67A8D9B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3B6147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B3B9C7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DE0B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D2866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F7AE08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80577D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D314D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05CC2680" w14:textId="77777777" w:rsidTr="0010431F">
        <w:tc>
          <w:tcPr>
            <w:tcW w:w="2267" w:type="pct"/>
          </w:tcPr>
          <w:p w14:paraId="3E14D0C6" w14:textId="77777777" w:rsidR="00031E8C" w:rsidRPr="00DB40BB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40BB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F9A2474" w14:textId="681EFDA0" w:rsidR="00031E8C" w:rsidRPr="00AF40BF" w:rsidRDefault="008D0E6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30.85</w:t>
            </w:r>
          </w:p>
        </w:tc>
        <w:tc>
          <w:tcPr>
            <w:tcW w:w="144" w:type="pct"/>
            <w:gridSpan w:val="2"/>
          </w:tcPr>
          <w:p w14:paraId="17755EE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CC6281F" w14:textId="0C9ECB0A" w:rsidR="00031E8C" w:rsidRPr="00AF40BF" w:rsidRDefault="00FB619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25.75</w:t>
            </w:r>
          </w:p>
        </w:tc>
        <w:tc>
          <w:tcPr>
            <w:tcW w:w="144" w:type="pct"/>
          </w:tcPr>
          <w:p w14:paraId="28FDF83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273BDB" w14:textId="7B42EA9D" w:rsidR="00031E8C" w:rsidRPr="00AF40BF" w:rsidRDefault="008D0E6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18.41</w:t>
            </w:r>
          </w:p>
        </w:tc>
        <w:tc>
          <w:tcPr>
            <w:tcW w:w="146" w:type="pct"/>
          </w:tcPr>
          <w:p w14:paraId="2630020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CB56C3" w14:textId="10C22176" w:rsidR="00031E8C" w:rsidRPr="00AF40BF" w:rsidRDefault="00FB619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17.78</w:t>
            </w:r>
          </w:p>
        </w:tc>
      </w:tr>
      <w:tr w:rsidR="00031E8C" w:rsidRPr="00AF40BF" w14:paraId="2E6059FC" w14:textId="77777777" w:rsidTr="0010431F">
        <w:tc>
          <w:tcPr>
            <w:tcW w:w="2267" w:type="pct"/>
          </w:tcPr>
          <w:p w14:paraId="03ED9DB2" w14:textId="77777777" w:rsidR="00031E8C" w:rsidRPr="00DB40BB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40BB">
              <w:rPr>
                <w:rFonts w:asciiTheme="majorBidi" w:hAnsiTheme="majorBidi" w:cstheme="majorBidi"/>
              </w:rPr>
              <w:t xml:space="preserve">     </w:t>
            </w:r>
            <w:r w:rsidRPr="00DB40BB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4DC77B0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8C85CD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9E8A0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2149C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7B24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21F31F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CCF1A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4DC1A158" w14:textId="77777777" w:rsidTr="0010431F">
        <w:tc>
          <w:tcPr>
            <w:tcW w:w="2267" w:type="pct"/>
          </w:tcPr>
          <w:p w14:paraId="4168E4BF" w14:textId="77777777" w:rsidR="00031E8C" w:rsidRPr="00DB40BB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40BB">
              <w:rPr>
                <w:rFonts w:asciiTheme="majorBidi" w:hAnsiTheme="majorBidi" w:cstheme="majorBidi"/>
              </w:rPr>
              <w:t xml:space="preserve">        </w:t>
            </w:r>
            <w:r w:rsidRPr="00DB40BB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1C3B2A" w14:textId="3E2A0585" w:rsidR="00031E8C" w:rsidRPr="00AF40BF" w:rsidRDefault="0032647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1.17</w:t>
            </w:r>
          </w:p>
        </w:tc>
        <w:tc>
          <w:tcPr>
            <w:tcW w:w="144" w:type="pct"/>
            <w:gridSpan w:val="2"/>
          </w:tcPr>
          <w:p w14:paraId="0616BAE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D51D7" w14:textId="5DFB4B51" w:rsidR="00031E8C" w:rsidRPr="00AF40BF" w:rsidRDefault="00FB619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1.17</w:t>
            </w:r>
          </w:p>
        </w:tc>
        <w:tc>
          <w:tcPr>
            <w:tcW w:w="144" w:type="pct"/>
          </w:tcPr>
          <w:p w14:paraId="67096CB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9D5B02" w14:textId="7AAF405F" w:rsidR="00031E8C" w:rsidRPr="00AF40BF" w:rsidRDefault="0032647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</w:t>
            </w:r>
            <w:r w:rsidR="00F144D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" w:type="pct"/>
          </w:tcPr>
          <w:p w14:paraId="02B95F7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8FA535" w14:textId="455A1F24" w:rsidR="00031E8C" w:rsidRPr="00AF40BF" w:rsidRDefault="00FB619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0.91</w:t>
            </w:r>
          </w:p>
        </w:tc>
      </w:tr>
      <w:tr w:rsidR="00031E8C" w:rsidRPr="00AF40BF" w14:paraId="67A18EAB" w14:textId="77777777" w:rsidTr="0010431F">
        <w:tc>
          <w:tcPr>
            <w:tcW w:w="2267" w:type="pct"/>
          </w:tcPr>
          <w:p w14:paraId="18579B91" w14:textId="77777777" w:rsidR="00031E8C" w:rsidRPr="00DB40BB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DB40BB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F7C10C" w14:textId="36C40F41" w:rsidR="00031E8C" w:rsidRPr="00AF40BF" w:rsidRDefault="0032647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32.02</w:t>
            </w:r>
          </w:p>
        </w:tc>
        <w:tc>
          <w:tcPr>
            <w:tcW w:w="144" w:type="pct"/>
            <w:gridSpan w:val="2"/>
          </w:tcPr>
          <w:p w14:paraId="02B5CC1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3645DF6" w14:textId="191FBB19" w:rsidR="00031E8C" w:rsidRPr="00AF40BF" w:rsidRDefault="00FB619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26.92</w:t>
            </w:r>
          </w:p>
        </w:tc>
        <w:tc>
          <w:tcPr>
            <w:tcW w:w="144" w:type="pct"/>
          </w:tcPr>
          <w:p w14:paraId="0C756FA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0491683" w14:textId="42A4CB4E" w:rsidR="00031E8C" w:rsidRPr="00AF40BF" w:rsidRDefault="0032647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19.35</w:t>
            </w:r>
          </w:p>
        </w:tc>
        <w:tc>
          <w:tcPr>
            <w:tcW w:w="146" w:type="pct"/>
          </w:tcPr>
          <w:p w14:paraId="5EF165F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DE0E441" w14:textId="768518E0" w:rsidR="00031E8C" w:rsidRPr="00AF40BF" w:rsidRDefault="00FB619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18.69</w:t>
            </w:r>
          </w:p>
        </w:tc>
      </w:tr>
    </w:tbl>
    <w:p w14:paraId="1E402ABF" w14:textId="77777777" w:rsidR="00D471D5" w:rsidRDefault="00D471D5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023859F8" w14:textId="6A20EA6E" w:rsidR="00871A4A" w:rsidRPr="00AF40BF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AF40BF">
        <w:rPr>
          <w:rFonts w:asciiTheme="majorBidi" w:hAnsiTheme="majorBidi"/>
          <w:cs/>
        </w:rPr>
        <w:t xml:space="preserve">ยอดคงเหลือกับกิจการที่เกี่ยวข้องกัน ณ วันที่ </w:t>
      </w:r>
      <w:r w:rsidR="00C37398" w:rsidRPr="00AF40BF">
        <w:t>3</w:t>
      </w:r>
      <w:r w:rsidR="00FB6199">
        <w:t>0</w:t>
      </w:r>
      <w:r w:rsidR="00C37398" w:rsidRPr="00AF40BF">
        <w:t xml:space="preserve"> </w:t>
      </w:r>
      <w:r w:rsidR="00FB6199">
        <w:rPr>
          <w:rFonts w:hint="cs"/>
          <w:cs/>
        </w:rPr>
        <w:t>มิถุนายน</w:t>
      </w:r>
      <w:r w:rsidR="00594AE6" w:rsidRPr="00AF40BF">
        <w:rPr>
          <w:rFonts w:hint="cs"/>
          <w:cs/>
        </w:rPr>
        <w:t xml:space="preserve"> </w:t>
      </w:r>
      <w:r w:rsidRPr="00E40F9C">
        <w:rPr>
          <w:rFonts w:asciiTheme="majorBidi" w:hAnsiTheme="majorBidi"/>
        </w:rPr>
        <w:t>256</w:t>
      </w:r>
      <w:r w:rsidR="00031E8C" w:rsidRPr="00E40F9C">
        <w:rPr>
          <w:rFonts w:asciiTheme="majorBidi" w:hAnsiTheme="majorBidi"/>
        </w:rPr>
        <w:t>9</w:t>
      </w:r>
      <w:r w:rsidRPr="00AF40BF">
        <w:rPr>
          <w:rFonts w:asciiTheme="majorBidi" w:hAnsiTheme="majorBidi"/>
          <w:cs/>
        </w:rPr>
        <w:t xml:space="preserve"> และ </w:t>
      </w:r>
      <w:r w:rsidRPr="00AF40BF">
        <w:rPr>
          <w:rFonts w:asciiTheme="majorBidi" w:hAnsiTheme="majorBidi"/>
        </w:rPr>
        <w:t>31</w:t>
      </w:r>
      <w:r w:rsidRPr="00AF40BF">
        <w:rPr>
          <w:rFonts w:asciiTheme="majorBidi" w:hAnsiTheme="majorBidi"/>
          <w:cs/>
        </w:rPr>
        <w:t xml:space="preserve"> ธันวาคม </w:t>
      </w:r>
      <w:r w:rsidRPr="00E40F9C">
        <w:rPr>
          <w:rFonts w:asciiTheme="majorBidi" w:hAnsiTheme="majorBidi"/>
        </w:rPr>
        <w:t>256</w:t>
      </w:r>
      <w:r w:rsidR="00031E8C" w:rsidRPr="00E40F9C">
        <w:rPr>
          <w:rFonts w:asciiTheme="majorBidi" w:hAnsiTheme="majorBidi"/>
        </w:rPr>
        <w:t>8</w:t>
      </w:r>
      <w:r w:rsidRPr="00AF40BF">
        <w:rPr>
          <w:rFonts w:asciiTheme="majorBidi" w:hAnsiTheme="majorBidi"/>
          <w:cs/>
        </w:rPr>
        <w:t xml:space="preserve"> มีดังนี้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AF40BF" w:rsidRPr="00AF40BF" w14:paraId="63CE2F01" w14:textId="77777777" w:rsidTr="00CE321B">
        <w:trPr>
          <w:tblHeader/>
        </w:trPr>
        <w:tc>
          <w:tcPr>
            <w:tcW w:w="2232" w:type="pct"/>
          </w:tcPr>
          <w:p w14:paraId="622484D7" w14:textId="77777777" w:rsidR="00187C66" w:rsidRPr="00AF40BF" w:rsidRDefault="00187C66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</w:tcPr>
          <w:p w14:paraId="2E09080B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738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</w:tcPr>
          <w:p w14:paraId="2B8662F7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5D8F76D2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6C3F60A9" w14:textId="77777777" w:rsidTr="00CE321B">
        <w:trPr>
          <w:tblHeader/>
        </w:trPr>
        <w:tc>
          <w:tcPr>
            <w:tcW w:w="2232" w:type="pct"/>
          </w:tcPr>
          <w:p w14:paraId="6FFA2F42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6BF3E040" w14:textId="34A2C953" w:rsidR="00187C66" w:rsidRPr="00F144D7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F144D7">
              <w:rPr>
                <w:rFonts w:asciiTheme="majorBidi" w:hAnsiTheme="majorBidi" w:cstheme="majorBidi"/>
              </w:rPr>
              <w:t>3</w:t>
            </w:r>
            <w:r w:rsidR="00FB6199" w:rsidRPr="00F144D7">
              <w:rPr>
                <w:rFonts w:asciiTheme="majorBidi" w:hAnsiTheme="majorBidi" w:cstheme="majorBidi"/>
              </w:rPr>
              <w:t>0</w:t>
            </w:r>
            <w:r w:rsidRPr="00F144D7">
              <w:rPr>
                <w:rFonts w:asciiTheme="majorBidi" w:hAnsiTheme="majorBidi" w:cstheme="majorBidi"/>
              </w:rPr>
              <w:t xml:space="preserve"> </w:t>
            </w:r>
            <w:r w:rsidR="00FB6199" w:rsidRPr="00F144D7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34" w:type="pct"/>
          </w:tcPr>
          <w:p w14:paraId="05EED90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3708E365" w14:textId="1D702BDD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6B086B36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D05E86F" w14:textId="096F3352" w:rsidR="00187C66" w:rsidRPr="00F144D7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F144D7">
              <w:rPr>
                <w:rFonts w:asciiTheme="majorBidi" w:hAnsiTheme="majorBidi" w:cstheme="majorBidi"/>
              </w:rPr>
              <w:t>3</w:t>
            </w:r>
            <w:r w:rsidR="00FB6199" w:rsidRPr="00F144D7">
              <w:rPr>
                <w:rFonts w:asciiTheme="majorBidi" w:hAnsiTheme="majorBidi" w:cstheme="majorBidi"/>
              </w:rPr>
              <w:t xml:space="preserve">0 </w:t>
            </w:r>
            <w:r w:rsidR="00FB6199" w:rsidRPr="00F144D7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50" w:type="pct"/>
          </w:tcPr>
          <w:p w14:paraId="26B2C0DE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29DD69F" w14:textId="5F7A8D6E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31E8C" w:rsidRPr="00AF40BF" w14:paraId="35D2F1F8" w14:textId="77777777" w:rsidTr="00CE321B">
        <w:trPr>
          <w:tblHeader/>
        </w:trPr>
        <w:tc>
          <w:tcPr>
            <w:tcW w:w="2232" w:type="pct"/>
          </w:tcPr>
          <w:p w14:paraId="77EE159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03BF7F6E" w14:textId="23EBAC85" w:rsidR="00031E8C" w:rsidRPr="00F144D7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F144D7">
              <w:rPr>
                <w:rFonts w:asciiTheme="majorBidi" w:hAnsiTheme="majorBidi" w:cstheme="majorBidi"/>
              </w:rPr>
              <w:t>256</w:t>
            </w:r>
            <w:r w:rsidRPr="00F144D7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34" w:type="pct"/>
          </w:tcPr>
          <w:p w14:paraId="6488415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5A4001D8" w14:textId="23462536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6" w:type="pct"/>
          </w:tcPr>
          <w:p w14:paraId="6493A7B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F96E98F" w14:textId="550E599D" w:rsidR="00031E8C" w:rsidRPr="00F144D7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F144D7">
              <w:rPr>
                <w:rFonts w:asciiTheme="majorBidi" w:hAnsiTheme="majorBidi" w:cstheme="majorBidi"/>
              </w:rPr>
              <w:t>256</w:t>
            </w:r>
            <w:r w:rsidRPr="00F144D7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50" w:type="pct"/>
          </w:tcPr>
          <w:p w14:paraId="2B8ADC0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926F007" w14:textId="2290C37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14AEF90C" w14:textId="77777777" w:rsidTr="00CE321B">
        <w:trPr>
          <w:tblHeader/>
        </w:trPr>
        <w:tc>
          <w:tcPr>
            <w:tcW w:w="2232" w:type="pct"/>
          </w:tcPr>
          <w:p w14:paraId="78997E1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338872F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45B012FC" w14:textId="77777777" w:rsidTr="00CE321B">
        <w:tc>
          <w:tcPr>
            <w:tcW w:w="2232" w:type="pct"/>
          </w:tcPr>
          <w:p w14:paraId="1795053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AF70B17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2715CF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207D02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0CA893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4FF1AA3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09ADAB4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0378D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D2D3C" w:rsidRPr="00AF40BF" w14:paraId="6F3D49FF" w14:textId="77777777" w:rsidTr="00CE321B">
        <w:tc>
          <w:tcPr>
            <w:tcW w:w="2232" w:type="pct"/>
          </w:tcPr>
          <w:p w14:paraId="0ED52391" w14:textId="6BAE00F6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21C2393C" w14:textId="0C79ED2F" w:rsidR="00ED2D3C" w:rsidRPr="00AF40BF" w:rsidRDefault="000B070D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832.91</w:t>
            </w:r>
          </w:p>
        </w:tc>
        <w:tc>
          <w:tcPr>
            <w:tcW w:w="145" w:type="pct"/>
            <w:gridSpan w:val="2"/>
          </w:tcPr>
          <w:p w14:paraId="331A782E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9815E32" w14:textId="59A297F5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6C29">
              <w:t>552.</w:t>
            </w:r>
            <w:r w:rsidRPr="00E40F9C">
              <w:t>68</w:t>
            </w:r>
          </w:p>
        </w:tc>
        <w:tc>
          <w:tcPr>
            <w:tcW w:w="146" w:type="pct"/>
          </w:tcPr>
          <w:p w14:paraId="130763B5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D88CB6E" w14:textId="3C8CE8DC" w:rsidR="00ED2D3C" w:rsidRPr="00AF40BF" w:rsidRDefault="000B070D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23F1090A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F48272" w14:textId="6D5E305C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4D60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06E9A177" w14:textId="77777777" w:rsidTr="00CE321B">
        <w:tc>
          <w:tcPr>
            <w:tcW w:w="2232" w:type="pct"/>
          </w:tcPr>
          <w:p w14:paraId="1D4C9BC6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F00B035" w14:textId="5D2DF86A" w:rsidR="00ED2D3C" w:rsidRPr="00AF40BF" w:rsidRDefault="00C94538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78749A59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C5231E8" w14:textId="22C6A728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B949AD">
              <w:rPr>
                <w:cs/>
              </w:rPr>
              <w:t>-</w:t>
            </w:r>
          </w:p>
        </w:tc>
        <w:tc>
          <w:tcPr>
            <w:tcW w:w="146" w:type="pct"/>
          </w:tcPr>
          <w:p w14:paraId="6851689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259A55" w14:textId="59779F7A" w:rsidR="00ED2D3C" w:rsidRPr="00AF40BF" w:rsidRDefault="00C94538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349.06</w:t>
            </w:r>
          </w:p>
        </w:tc>
        <w:tc>
          <w:tcPr>
            <w:tcW w:w="150" w:type="pct"/>
          </w:tcPr>
          <w:p w14:paraId="3B9E7AEF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DEE450" w14:textId="47570999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328.</w:t>
            </w:r>
            <w:r w:rsidRPr="00E40F9C">
              <w:rPr>
                <w:rFonts w:asciiTheme="majorBidi" w:hAnsiTheme="majorBidi" w:cstheme="majorBidi"/>
              </w:rPr>
              <w:t>66</w:t>
            </w:r>
          </w:p>
        </w:tc>
      </w:tr>
      <w:tr w:rsidR="00ED2D3C" w:rsidRPr="00AF40BF" w14:paraId="19B40B50" w14:textId="77777777" w:rsidTr="00CE321B">
        <w:tc>
          <w:tcPr>
            <w:tcW w:w="2232" w:type="pct"/>
          </w:tcPr>
          <w:p w14:paraId="4BE401E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292906" w14:textId="6DC43578" w:rsidR="00ED2D3C" w:rsidRPr="00AF40BF" w:rsidRDefault="00566B55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1,090.6</w:t>
            </w:r>
            <w:r w:rsidR="003953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" w:type="pct"/>
            <w:gridSpan w:val="2"/>
          </w:tcPr>
          <w:p w14:paraId="17179091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11C5CA" w14:textId="41904931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6C29">
              <w:t>580.</w:t>
            </w:r>
            <w:r w:rsidRPr="00E40F9C">
              <w:t>00</w:t>
            </w:r>
          </w:p>
        </w:tc>
        <w:tc>
          <w:tcPr>
            <w:tcW w:w="146" w:type="pct"/>
          </w:tcPr>
          <w:p w14:paraId="0ADDE2A7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4CD557" w14:textId="0E667971" w:rsidR="00ED2D3C" w:rsidRPr="00AF40BF" w:rsidRDefault="00566B55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859.52</w:t>
            </w:r>
          </w:p>
        </w:tc>
        <w:tc>
          <w:tcPr>
            <w:tcW w:w="150" w:type="pct"/>
          </w:tcPr>
          <w:p w14:paraId="07A15F0C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C80D53" w14:textId="690EF651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426.</w:t>
            </w:r>
            <w:r w:rsidRPr="00E40F9C">
              <w:rPr>
                <w:rFonts w:asciiTheme="majorBidi" w:hAnsiTheme="majorBidi" w:cstheme="majorBidi"/>
              </w:rPr>
              <w:t>05</w:t>
            </w:r>
          </w:p>
        </w:tc>
      </w:tr>
      <w:tr w:rsidR="00ED2D3C" w:rsidRPr="00AF40BF" w14:paraId="5EE88660" w14:textId="77777777" w:rsidTr="00CE321B">
        <w:tc>
          <w:tcPr>
            <w:tcW w:w="2232" w:type="pct"/>
          </w:tcPr>
          <w:p w14:paraId="2B22AD97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C6A562A" w14:textId="23E5CF8C" w:rsidR="00ED2D3C" w:rsidRPr="00AF40BF" w:rsidRDefault="00124B98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</w:t>
            </w:r>
            <w:r w:rsidR="00D96423">
              <w:rPr>
                <w:rFonts w:asciiTheme="majorBidi" w:hAnsiTheme="majorBidi" w:cstheme="majorBidi"/>
                <w:b/>
                <w:bCs/>
              </w:rPr>
              <w:t>923.5</w:t>
            </w:r>
            <w:r w:rsidR="00395324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45" w:type="pct"/>
            <w:gridSpan w:val="2"/>
          </w:tcPr>
          <w:p w14:paraId="46788111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7FC541A" w14:textId="7C539D79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b/>
                <w:bCs/>
              </w:rPr>
              <w:t>1,132.68</w:t>
            </w:r>
          </w:p>
        </w:tc>
        <w:tc>
          <w:tcPr>
            <w:tcW w:w="146" w:type="pct"/>
          </w:tcPr>
          <w:p w14:paraId="463324A3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3116E16" w14:textId="0ACAA67B" w:rsidR="00ED2D3C" w:rsidRPr="00AF40BF" w:rsidRDefault="00D96423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1,208.58</w:t>
            </w:r>
          </w:p>
        </w:tc>
        <w:tc>
          <w:tcPr>
            <w:tcW w:w="150" w:type="pct"/>
          </w:tcPr>
          <w:p w14:paraId="3EB918E9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FD7118" w14:textId="671B2C2F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</w:tr>
      <w:tr w:rsidR="00ED2D3C" w:rsidRPr="00AF40BF" w14:paraId="4DE834C3" w14:textId="77777777" w:rsidTr="00CE321B">
        <w:tc>
          <w:tcPr>
            <w:tcW w:w="2232" w:type="pct"/>
          </w:tcPr>
          <w:p w14:paraId="1977F6DB" w14:textId="77777777" w:rsidR="00ED2D3C" w:rsidRPr="00AF40BF" w:rsidRDefault="00ED2D3C" w:rsidP="00ED2D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45EB34" w14:textId="1B616872" w:rsidR="00ED2D3C" w:rsidRPr="00AF40BF" w:rsidRDefault="00D96423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575CF3D8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038A06" w14:textId="4012C026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B949AD">
              <w:rPr>
                <w:cs/>
              </w:rPr>
              <w:t>-</w:t>
            </w:r>
          </w:p>
        </w:tc>
        <w:tc>
          <w:tcPr>
            <w:tcW w:w="146" w:type="pct"/>
          </w:tcPr>
          <w:p w14:paraId="36D2D8E1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1D6FB44" w14:textId="02F093E4" w:rsidR="00ED2D3C" w:rsidRPr="00AF40BF" w:rsidRDefault="00D96423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3F723D24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CA054F6" w14:textId="19C0165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4D60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567BDC0A" w14:textId="77777777" w:rsidTr="00CE321B">
        <w:tc>
          <w:tcPr>
            <w:tcW w:w="2232" w:type="pct"/>
          </w:tcPr>
          <w:p w14:paraId="603CFD0C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C497E4" w14:textId="26BE265D" w:rsidR="00ED2D3C" w:rsidRPr="00AF40BF" w:rsidRDefault="00D96423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1,923.56</w:t>
            </w:r>
          </w:p>
        </w:tc>
        <w:tc>
          <w:tcPr>
            <w:tcW w:w="145" w:type="pct"/>
            <w:gridSpan w:val="2"/>
          </w:tcPr>
          <w:p w14:paraId="7703DA3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9D69E3B" w14:textId="7FC910F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b/>
                <w:bCs/>
              </w:rPr>
              <w:t>1,132.68</w:t>
            </w:r>
          </w:p>
        </w:tc>
        <w:tc>
          <w:tcPr>
            <w:tcW w:w="146" w:type="pct"/>
          </w:tcPr>
          <w:p w14:paraId="69813731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2F3303" w14:textId="22D5F1CE" w:rsidR="00ED2D3C" w:rsidRPr="00AF40BF" w:rsidRDefault="00D96423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1,208.58</w:t>
            </w:r>
          </w:p>
        </w:tc>
        <w:tc>
          <w:tcPr>
            <w:tcW w:w="150" w:type="pct"/>
          </w:tcPr>
          <w:p w14:paraId="36C4B64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90D659" w14:textId="729E5693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</w:tr>
      <w:tr w:rsidR="00AF40BF" w:rsidRPr="00AF40BF" w14:paraId="4128751C" w14:textId="77777777" w:rsidTr="00CE321B">
        <w:tc>
          <w:tcPr>
            <w:tcW w:w="2232" w:type="pct"/>
          </w:tcPr>
          <w:p w14:paraId="68B53EF3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3CEFE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18CB7165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FC9DD52" w14:textId="77777777" w:rsidR="006B385B" w:rsidRPr="00DB40BB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E3C846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AF652A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DC8D39F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C6B7305" w14:textId="77777777" w:rsidR="006B385B" w:rsidRPr="00DB40BB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42D6547F" w14:textId="77777777" w:rsidTr="00CE321B">
        <w:tc>
          <w:tcPr>
            <w:tcW w:w="2232" w:type="pct"/>
          </w:tcPr>
          <w:p w14:paraId="48219B66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4C5364EE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653E63D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B47B97" w14:textId="77777777" w:rsidR="006B385B" w:rsidRPr="00DB40BB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F629FE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FB5E2D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FCB5B31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765CE3" w14:textId="77777777" w:rsidR="006B385B" w:rsidRPr="00DB40BB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ED2D3C" w:rsidRPr="00AF40BF" w14:paraId="130BC24B" w14:textId="77777777" w:rsidTr="00CE321B">
        <w:tc>
          <w:tcPr>
            <w:tcW w:w="2232" w:type="pct"/>
          </w:tcPr>
          <w:p w14:paraId="1F19BAB2" w14:textId="134EA846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391BF331" w14:textId="0F78647A" w:rsidR="00ED2D3C" w:rsidRPr="00AF40BF" w:rsidRDefault="003F70B8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</w:t>
            </w:r>
            <w:r w:rsidR="005302A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5" w:type="pct"/>
            <w:gridSpan w:val="2"/>
          </w:tcPr>
          <w:p w14:paraId="004D5EF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340099C" w14:textId="334A9003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lang w:bidi="th"/>
              </w:rPr>
              <w:t>0.55</w:t>
            </w:r>
          </w:p>
        </w:tc>
        <w:tc>
          <w:tcPr>
            <w:tcW w:w="146" w:type="pct"/>
          </w:tcPr>
          <w:p w14:paraId="3ABD7925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1DD4FA5" w14:textId="62743985" w:rsidR="00ED2D3C" w:rsidRPr="00AF40BF" w:rsidRDefault="003F70B8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</w:t>
            </w:r>
            <w:r w:rsidR="0068797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0" w:type="pct"/>
          </w:tcPr>
          <w:p w14:paraId="72452031" w14:textId="450323D2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0F0DAEE" w14:textId="273FA9A1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0.55</w:t>
            </w:r>
          </w:p>
        </w:tc>
      </w:tr>
      <w:tr w:rsidR="00ED2D3C" w:rsidRPr="00AF40BF" w14:paraId="637D8D7E" w14:textId="77777777" w:rsidTr="00CE321B">
        <w:tc>
          <w:tcPr>
            <w:tcW w:w="2232" w:type="pct"/>
          </w:tcPr>
          <w:p w14:paraId="3374526C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08ABB40" w14:textId="2A550AD7" w:rsidR="00ED2D3C" w:rsidRPr="00AF40BF" w:rsidRDefault="003F70B8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53E3AB3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EC490" w14:textId="5B4E17BB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9345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61A7927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ABBEDE" w14:textId="7A0EEA83" w:rsidR="00ED2D3C" w:rsidRPr="00AF40BF" w:rsidRDefault="003F70B8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43.4</w:t>
            </w:r>
            <w:r w:rsidR="0068797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0" w:type="pct"/>
          </w:tcPr>
          <w:p w14:paraId="7BC63558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F963FB" w14:textId="0CC15493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5.89</w:t>
            </w:r>
          </w:p>
        </w:tc>
      </w:tr>
      <w:tr w:rsidR="00ED2D3C" w:rsidRPr="00AF40BF" w14:paraId="501C654F" w14:textId="77777777" w:rsidTr="00CE321B">
        <w:tc>
          <w:tcPr>
            <w:tcW w:w="2232" w:type="pct"/>
          </w:tcPr>
          <w:p w14:paraId="6ED7AAA3" w14:textId="3CC8E6F9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62BA2EAB" w14:textId="505F526B" w:rsidR="00ED2D3C" w:rsidRPr="00AF40BF" w:rsidRDefault="0038350B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44.19</w:t>
            </w:r>
          </w:p>
        </w:tc>
        <w:tc>
          <w:tcPr>
            <w:tcW w:w="145" w:type="pct"/>
            <w:gridSpan w:val="2"/>
          </w:tcPr>
          <w:p w14:paraId="1B9D2EEA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81D83D9" w14:textId="0C4D8BD9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93.97</w:t>
            </w:r>
          </w:p>
        </w:tc>
        <w:tc>
          <w:tcPr>
            <w:tcW w:w="146" w:type="pct"/>
          </w:tcPr>
          <w:p w14:paraId="1F58088E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F4CF8A5" w14:textId="73E9BA7E" w:rsidR="00ED2D3C" w:rsidRPr="00AF40BF" w:rsidRDefault="0038350B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16EB893E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4FCC4F2" w14:textId="50EC45A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C5659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1906505F" w14:textId="77777777" w:rsidTr="00CE321B">
        <w:tc>
          <w:tcPr>
            <w:tcW w:w="2232" w:type="pct"/>
          </w:tcPr>
          <w:p w14:paraId="3A755A3E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313DEAE" w14:textId="322015BF" w:rsidR="00ED2D3C" w:rsidRPr="00AF40BF" w:rsidRDefault="0038350B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43.0</w:t>
            </w:r>
            <w:r w:rsidR="005302A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" w:type="pct"/>
            <w:gridSpan w:val="2"/>
          </w:tcPr>
          <w:p w14:paraId="6C529119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6956EC2" w14:textId="63F596C7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106.</w:t>
            </w:r>
            <w:r w:rsidRPr="00E40F9C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6" w:type="pct"/>
          </w:tcPr>
          <w:p w14:paraId="1DC6D9E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A31D94" w14:textId="20B2912E" w:rsidR="00ED2D3C" w:rsidRPr="00AF40BF" w:rsidRDefault="0038350B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3CB2B7B8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3ED88C" w14:textId="07A7C9A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C5659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7CC64DA5" w14:textId="77777777" w:rsidTr="00CE321B">
        <w:tc>
          <w:tcPr>
            <w:tcW w:w="2232" w:type="pct"/>
            <w:vAlign w:val="center"/>
          </w:tcPr>
          <w:p w14:paraId="22461A5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66E310E" w14:textId="1BCA9782" w:rsidR="00ED2D3C" w:rsidRPr="00AF40BF" w:rsidRDefault="00A72CF6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87.</w:t>
            </w:r>
            <w:r w:rsidR="00395324">
              <w:rPr>
                <w:rFonts w:asciiTheme="majorBidi" w:hAnsiTheme="majorBidi" w:cstheme="majorBidi"/>
                <w:b/>
                <w:bCs/>
              </w:rPr>
              <w:t>9</w:t>
            </w:r>
            <w:r w:rsidR="00A9485D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45" w:type="pct"/>
            <w:gridSpan w:val="2"/>
          </w:tcPr>
          <w:p w14:paraId="7C5CED07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3FE2AFE" w14:textId="44A7F433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200.</w:t>
            </w:r>
            <w:r w:rsidRPr="00E40F9C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146" w:type="pct"/>
          </w:tcPr>
          <w:p w14:paraId="18C41915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603070F" w14:textId="632109B5" w:rsidR="00ED2D3C" w:rsidRPr="00AF40BF" w:rsidRDefault="00395324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44.09</w:t>
            </w:r>
          </w:p>
        </w:tc>
        <w:tc>
          <w:tcPr>
            <w:tcW w:w="150" w:type="pct"/>
          </w:tcPr>
          <w:p w14:paraId="2D32886B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A82CAB" w14:textId="707F7398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6.44</w:t>
            </w:r>
          </w:p>
        </w:tc>
      </w:tr>
      <w:tr w:rsidR="00ED2D3C" w:rsidRPr="00AF40BF" w14:paraId="65364618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5E9DB59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4D3FD8" w14:textId="265A7D30" w:rsidR="00ED2D3C" w:rsidRPr="00AF40BF" w:rsidRDefault="00A9485D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25972C5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8BFA04" w14:textId="7ADBCDD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 w:rsidDel="0093454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1C033616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3E9A2C" w14:textId="4F05A367" w:rsidR="00ED2D3C" w:rsidRPr="00AF40BF" w:rsidRDefault="00A9485D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6AD5BF4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3AD94E7" w14:textId="36E3F7C7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C5659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4EC3D1CE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6E2C0160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3DA6FA" w14:textId="2BD072F2" w:rsidR="00ED2D3C" w:rsidRPr="00AF40BF" w:rsidRDefault="00A9485D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87.90</w:t>
            </w:r>
          </w:p>
        </w:tc>
        <w:tc>
          <w:tcPr>
            <w:tcW w:w="145" w:type="pct"/>
            <w:gridSpan w:val="2"/>
          </w:tcPr>
          <w:p w14:paraId="3D3B9C43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E68F35" w14:textId="7E07F9CE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200.</w:t>
            </w:r>
            <w:r w:rsidRPr="00E40F9C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146" w:type="pct"/>
          </w:tcPr>
          <w:p w14:paraId="5210A810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0C5669" w14:textId="7BBDB48B" w:rsidR="00ED2D3C" w:rsidRPr="00AF40BF" w:rsidRDefault="00A9485D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44.09</w:t>
            </w:r>
          </w:p>
        </w:tc>
        <w:tc>
          <w:tcPr>
            <w:tcW w:w="150" w:type="pct"/>
          </w:tcPr>
          <w:p w14:paraId="485BE9D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279676" w14:textId="1AF937C4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6.44</w:t>
            </w:r>
          </w:p>
        </w:tc>
      </w:tr>
    </w:tbl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AF40BF" w:rsidRPr="00AF40BF" w14:paraId="2A1455B8" w14:textId="77777777">
        <w:trPr>
          <w:tblHeader/>
        </w:trPr>
        <w:tc>
          <w:tcPr>
            <w:tcW w:w="4126" w:type="dxa"/>
            <w:vAlign w:val="bottom"/>
          </w:tcPr>
          <w:p w14:paraId="55041B54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9995310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40AA0CE6" w14:textId="77777777">
        <w:trPr>
          <w:tblHeader/>
        </w:trPr>
        <w:tc>
          <w:tcPr>
            <w:tcW w:w="4126" w:type="dxa"/>
            <w:vAlign w:val="bottom"/>
          </w:tcPr>
          <w:p w14:paraId="69294391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6F11F5B4" w14:textId="77777777" w:rsidR="004963DA" w:rsidRPr="00AF40BF" w:rsidRDefault="004963DA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F0BE70A" w14:textId="77777777" w:rsidR="004963DA" w:rsidRPr="00AF40BF" w:rsidRDefault="004963DA">
            <w:pPr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6AB2CCC" w14:textId="65DD0ECD" w:rsidR="004963DA" w:rsidRPr="00AF40BF" w:rsidRDefault="004963D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bottom"/>
          </w:tcPr>
          <w:p w14:paraId="0FE25080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7836EF6D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E8C19E3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0FCA0BE2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55369EAA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B71B720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48B1886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2738949D" w14:textId="6C8DBBF1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8</w:t>
            </w:r>
          </w:p>
        </w:tc>
      </w:tr>
      <w:tr w:rsidR="00AF40BF" w:rsidRPr="00AF40BF" w14:paraId="4B8AB317" w14:textId="77777777">
        <w:trPr>
          <w:tblHeader/>
        </w:trPr>
        <w:tc>
          <w:tcPr>
            <w:tcW w:w="4126" w:type="dxa"/>
            <w:vAlign w:val="bottom"/>
          </w:tcPr>
          <w:p w14:paraId="56BDA06E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43C083BD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08D670B3" w14:textId="77777777">
        <w:trPr>
          <w:tblHeader/>
        </w:trPr>
        <w:tc>
          <w:tcPr>
            <w:tcW w:w="4126" w:type="dxa"/>
            <w:vAlign w:val="bottom"/>
          </w:tcPr>
          <w:p w14:paraId="2305537F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1E60F652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31E8C" w:rsidRPr="00AF40BF" w14:paraId="5773B4D8" w14:textId="77777777">
        <w:tc>
          <w:tcPr>
            <w:tcW w:w="4126" w:type="dxa"/>
          </w:tcPr>
          <w:p w14:paraId="25AE2C6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25E9B5FF" w14:textId="146FF4DB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t>3,959.</w:t>
            </w:r>
            <w:r w:rsidRPr="00E40F9C">
              <w:t>95</w:t>
            </w:r>
          </w:p>
        </w:tc>
        <w:tc>
          <w:tcPr>
            <w:tcW w:w="236" w:type="dxa"/>
          </w:tcPr>
          <w:p w14:paraId="11F7BDE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683DC8BE" w14:textId="7A7A1A49" w:rsidR="00031E8C" w:rsidRPr="00AF40BF" w:rsidRDefault="001D2C78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1,300.00</w:t>
            </w:r>
          </w:p>
        </w:tc>
        <w:tc>
          <w:tcPr>
            <w:tcW w:w="236" w:type="dxa"/>
          </w:tcPr>
          <w:p w14:paraId="254B223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4E6BDE0F" w14:textId="5F549DF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(</w:t>
            </w:r>
            <w:r w:rsidR="006948E9" w:rsidRPr="00E40F9C">
              <w:rPr>
                <w:rFonts w:asciiTheme="majorBidi" w:hAnsiTheme="majorBidi" w:cstheme="majorBidi"/>
              </w:rPr>
              <w:t>2</w:t>
            </w:r>
            <w:r w:rsidRPr="00E40F9C">
              <w:rPr>
                <w:rFonts w:asciiTheme="majorBidi" w:hAnsiTheme="majorBidi" w:cstheme="majorBidi" w:hint="cs"/>
                <w:cs/>
              </w:rPr>
              <w:t>,</w:t>
            </w:r>
            <w:r w:rsidR="006948E9" w:rsidRPr="00E40F9C">
              <w:rPr>
                <w:rFonts w:asciiTheme="majorBidi" w:hAnsiTheme="majorBidi" w:cstheme="majorBidi"/>
              </w:rPr>
              <w:t>505.95</w:t>
            </w:r>
            <w:r w:rsidRPr="00E40F9C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9" w:type="dxa"/>
          </w:tcPr>
          <w:p w14:paraId="1B32D5F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48445F" w14:textId="1AFC86F6" w:rsidR="00031E8C" w:rsidRPr="00AF40BF" w:rsidRDefault="000B413F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</w:t>
            </w:r>
            <w:r w:rsidR="004C69A4" w:rsidRPr="00E40F9C">
              <w:rPr>
                <w:rFonts w:asciiTheme="majorBidi" w:hAnsiTheme="majorBidi" w:cstheme="majorBidi"/>
              </w:rPr>
              <w:t>,</w:t>
            </w:r>
            <w:r w:rsidR="00F909B3" w:rsidRPr="00E40F9C">
              <w:rPr>
                <w:rFonts w:asciiTheme="majorBidi" w:hAnsiTheme="majorBidi" w:cstheme="majorBidi"/>
              </w:rPr>
              <w:t>754</w:t>
            </w:r>
            <w:r w:rsidR="00031E8C" w:rsidRPr="00E40F9C">
              <w:rPr>
                <w:rFonts w:asciiTheme="majorBidi" w:hAnsiTheme="majorBidi" w:cstheme="majorBidi" w:hint="cs"/>
                <w:cs/>
              </w:rPr>
              <w:t>.</w:t>
            </w:r>
            <w:r w:rsidR="007077A4" w:rsidRPr="00E40F9C">
              <w:rPr>
                <w:rFonts w:asciiTheme="majorBidi" w:hAnsiTheme="majorBidi" w:cstheme="majorBidi"/>
              </w:rPr>
              <w:t>00</w:t>
            </w:r>
          </w:p>
        </w:tc>
      </w:tr>
      <w:tr w:rsidR="00031E8C" w:rsidRPr="00AF40BF" w14:paraId="6DC1562D" w14:textId="77777777">
        <w:tc>
          <w:tcPr>
            <w:tcW w:w="4126" w:type="dxa"/>
          </w:tcPr>
          <w:p w14:paraId="0CEDB57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65828EC" w14:textId="64D25911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911D9E">
              <w:t>-</w:t>
            </w:r>
          </w:p>
        </w:tc>
        <w:tc>
          <w:tcPr>
            <w:tcW w:w="236" w:type="dxa"/>
          </w:tcPr>
          <w:p w14:paraId="4F26952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6354547" w14:textId="74AFC8E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E40F9C" w:rsidDel="00911D9E">
              <w:t>-</w:t>
            </w:r>
          </w:p>
        </w:tc>
        <w:tc>
          <w:tcPr>
            <w:tcW w:w="236" w:type="dxa"/>
          </w:tcPr>
          <w:p w14:paraId="14AF602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7097EB5" w14:textId="16BA2234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40F9C" w:rsidDel="00911D9E">
              <w:t>-</w:t>
            </w:r>
          </w:p>
        </w:tc>
        <w:tc>
          <w:tcPr>
            <w:tcW w:w="279" w:type="dxa"/>
          </w:tcPr>
          <w:p w14:paraId="324EAFD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D570D" w14:textId="7DBEDCDC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40F9C" w:rsidDel="00911D9E">
              <w:t>-</w:t>
            </w:r>
          </w:p>
        </w:tc>
      </w:tr>
      <w:tr w:rsidR="00031E8C" w:rsidRPr="00AF40BF" w14:paraId="71F5F76D" w14:textId="77777777">
        <w:tc>
          <w:tcPr>
            <w:tcW w:w="4126" w:type="dxa"/>
          </w:tcPr>
          <w:p w14:paraId="2D13EEF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0C43673" w14:textId="1E2BD81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b/>
                <w:bCs/>
              </w:rPr>
              <w:t>3,959.</w:t>
            </w:r>
            <w:r w:rsidRPr="00E40F9C">
              <w:rPr>
                <w:b/>
                <w:bCs/>
              </w:rPr>
              <w:t>95</w:t>
            </w:r>
          </w:p>
        </w:tc>
        <w:tc>
          <w:tcPr>
            <w:tcW w:w="236" w:type="dxa"/>
          </w:tcPr>
          <w:p w14:paraId="3269D21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0AE7196" w14:textId="67537157" w:rsidR="00031E8C" w:rsidRPr="00AF40BF" w:rsidRDefault="007077A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/>
                <w:b/>
                <w:bCs/>
                <w:cs/>
              </w:rPr>
              <w:t>1</w:t>
            </w:r>
            <w:r w:rsidRPr="00E40F9C">
              <w:rPr>
                <w:rFonts w:asciiTheme="majorBidi" w:hAnsiTheme="majorBidi" w:cstheme="majorBidi"/>
                <w:b/>
                <w:bCs/>
              </w:rPr>
              <w:t>,</w:t>
            </w:r>
            <w:r w:rsidRPr="00E40F9C">
              <w:rPr>
                <w:rFonts w:asciiTheme="majorBidi" w:hAnsiTheme="majorBidi"/>
                <w:b/>
                <w:bCs/>
                <w:cs/>
              </w:rPr>
              <w:t>300.00</w:t>
            </w:r>
          </w:p>
        </w:tc>
        <w:tc>
          <w:tcPr>
            <w:tcW w:w="236" w:type="dxa"/>
          </w:tcPr>
          <w:p w14:paraId="5F48532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4AB83FE" w14:textId="74D5FC50" w:rsidR="00031E8C" w:rsidRPr="00AF40BF" w:rsidRDefault="00E468A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/>
                <w:b/>
                <w:bCs/>
                <w:cs/>
              </w:rPr>
              <w:t>(2</w:t>
            </w:r>
            <w:r w:rsidRPr="00E40F9C">
              <w:rPr>
                <w:rFonts w:asciiTheme="majorBidi" w:hAnsiTheme="majorBidi" w:cstheme="majorBidi"/>
                <w:b/>
                <w:bCs/>
              </w:rPr>
              <w:t>,</w:t>
            </w:r>
            <w:r w:rsidRPr="00E40F9C">
              <w:rPr>
                <w:rFonts w:asciiTheme="majorBidi" w:hAnsiTheme="majorBidi"/>
                <w:b/>
                <w:bCs/>
                <w:cs/>
              </w:rPr>
              <w:t>505.95)</w:t>
            </w:r>
            <w:r w:rsidRPr="00E40F9C" w:rsidDel="00E468AD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279" w:type="dxa"/>
          </w:tcPr>
          <w:p w14:paraId="72F38C4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5953F1" w14:textId="62F31105" w:rsidR="00031E8C" w:rsidRPr="00AF40BF" w:rsidRDefault="00E468A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/>
                <w:b/>
                <w:bCs/>
                <w:cs/>
              </w:rPr>
              <w:t>2</w:t>
            </w:r>
            <w:r w:rsidRPr="00E40F9C">
              <w:rPr>
                <w:rFonts w:asciiTheme="majorBidi" w:hAnsiTheme="majorBidi" w:cstheme="majorBidi"/>
                <w:b/>
                <w:bCs/>
              </w:rPr>
              <w:t>,</w:t>
            </w:r>
            <w:r w:rsidRPr="00E40F9C">
              <w:rPr>
                <w:rFonts w:asciiTheme="majorBidi" w:hAnsiTheme="majorBidi"/>
                <w:b/>
                <w:bCs/>
                <w:cs/>
              </w:rPr>
              <w:t>754.00</w:t>
            </w:r>
          </w:p>
        </w:tc>
      </w:tr>
    </w:tbl>
    <w:p w14:paraId="108C1110" w14:textId="77777777" w:rsidR="009441AA" w:rsidRPr="00AF40BF" w:rsidRDefault="009441A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AF40BF" w:rsidRPr="00AF40BF" w14:paraId="44630D3B" w14:textId="77777777">
        <w:trPr>
          <w:tblHeader/>
        </w:trPr>
        <w:tc>
          <w:tcPr>
            <w:tcW w:w="4126" w:type="dxa"/>
            <w:vAlign w:val="bottom"/>
          </w:tcPr>
          <w:p w14:paraId="1D6C516D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5F7C7360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0602266D" w14:textId="77777777">
        <w:trPr>
          <w:tblHeader/>
        </w:trPr>
        <w:tc>
          <w:tcPr>
            <w:tcW w:w="4126" w:type="dxa"/>
            <w:vAlign w:val="bottom"/>
          </w:tcPr>
          <w:p w14:paraId="26FF64BB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74D94E13" w14:textId="77777777" w:rsidR="00A13C51" w:rsidRPr="00AF40BF" w:rsidRDefault="00A13C51" w:rsidP="00A13C51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F951747" w14:textId="77777777" w:rsidR="00A13C51" w:rsidRPr="00AF40BF" w:rsidRDefault="00A13C51" w:rsidP="00A13C51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0FD3CFF7" w14:textId="21E0CB3A" w:rsidR="00A13C51" w:rsidRPr="00AF40BF" w:rsidRDefault="00031E8C" w:rsidP="00A13C5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36" w:type="dxa"/>
            <w:vAlign w:val="bottom"/>
          </w:tcPr>
          <w:p w14:paraId="4BDDFA8A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1DE168BC" w14:textId="5DA00889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B7BBDA6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052782D8" w14:textId="10042020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57D33D8F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F5B9853" w14:textId="77777777" w:rsidR="00FB6199" w:rsidRPr="00FB6199" w:rsidRDefault="00A13C51" w:rsidP="00FB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FB6199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7A9659F" w14:textId="475250BF" w:rsidR="00A13C51" w:rsidRPr="00A9485D" w:rsidRDefault="00A13C51" w:rsidP="00FB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  <w:cs/>
              </w:rPr>
            </w:pPr>
            <w:r w:rsidRPr="00A9485D">
              <w:rPr>
                <w:rFonts w:asciiTheme="majorBidi" w:hAnsiTheme="majorBidi" w:cstheme="majorBidi"/>
              </w:rPr>
              <w:t>3</w:t>
            </w:r>
            <w:r w:rsidR="00FB6199" w:rsidRPr="00A9485D">
              <w:rPr>
                <w:rFonts w:asciiTheme="majorBidi" w:hAnsiTheme="majorBidi" w:cstheme="majorBidi"/>
              </w:rPr>
              <w:t>0</w:t>
            </w:r>
            <w:r w:rsidRPr="00A9485D">
              <w:rPr>
                <w:rFonts w:asciiTheme="majorBidi" w:hAnsiTheme="majorBidi" w:cstheme="majorBidi"/>
              </w:rPr>
              <w:t xml:space="preserve"> </w:t>
            </w:r>
            <w:r w:rsidR="00FB6199" w:rsidRPr="00A9485D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17DCA066" w14:textId="47E144D0" w:rsidR="00A13C51" w:rsidRPr="00FB6199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EE0000"/>
                <w:cs/>
              </w:rPr>
            </w:pPr>
            <w:r w:rsidRPr="00FB6199">
              <w:rPr>
                <w:rFonts w:asciiTheme="majorBidi" w:hAnsiTheme="majorBidi" w:cstheme="majorBidi"/>
              </w:rPr>
              <w:t>256</w:t>
            </w:r>
            <w:r w:rsidR="00031E8C" w:rsidRPr="00FB6199">
              <w:rPr>
                <w:rFonts w:asciiTheme="majorBidi" w:hAnsiTheme="majorBidi" w:cstheme="majorBidi"/>
              </w:rPr>
              <w:t>9</w:t>
            </w:r>
          </w:p>
        </w:tc>
      </w:tr>
      <w:tr w:rsidR="00AF40BF" w:rsidRPr="00AF40BF" w14:paraId="31F36506" w14:textId="77777777">
        <w:trPr>
          <w:tblHeader/>
        </w:trPr>
        <w:tc>
          <w:tcPr>
            <w:tcW w:w="4126" w:type="dxa"/>
            <w:vAlign w:val="bottom"/>
          </w:tcPr>
          <w:p w14:paraId="1B88CE02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6A53F538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229165EB" w14:textId="77777777">
        <w:trPr>
          <w:tblHeader/>
        </w:trPr>
        <w:tc>
          <w:tcPr>
            <w:tcW w:w="4126" w:type="dxa"/>
            <w:vAlign w:val="bottom"/>
          </w:tcPr>
          <w:p w14:paraId="61775E6F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3B6EBE90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A22DF" w:rsidRPr="00AF40BF" w14:paraId="29B2F735" w14:textId="77777777">
        <w:tc>
          <w:tcPr>
            <w:tcW w:w="4126" w:type="dxa"/>
          </w:tcPr>
          <w:p w14:paraId="3EFFA66A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709FF344" w14:textId="2819CA1D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2,754.</w:t>
            </w:r>
            <w:r w:rsidRPr="00E40F9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</w:tcPr>
          <w:p w14:paraId="434471D6" w14:textId="7777777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33CFFB94" w14:textId="5AD377B2" w:rsidR="001A22DF" w:rsidRPr="00AD632C" w:rsidRDefault="007F7F0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481</w:t>
            </w:r>
            <w:r w:rsidR="007A71B0" w:rsidRPr="00E40F9C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="001A22DF" w:rsidRPr="00AD632C" w:rsidDel="001A22DF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236" w:type="dxa"/>
          </w:tcPr>
          <w:p w14:paraId="4CF338A1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29D0467E" w14:textId="56F26D0F" w:rsidR="001A22DF" w:rsidRPr="00AD632C" w:rsidRDefault="00836995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(</w:t>
            </w:r>
            <w:r w:rsidR="007F7F0F">
              <w:rPr>
                <w:rFonts w:asciiTheme="majorBidi" w:hAnsiTheme="majorBidi" w:cstheme="majorBidi"/>
              </w:rPr>
              <w:t>630</w:t>
            </w:r>
            <w:r w:rsidR="008F537F" w:rsidRPr="00E40F9C">
              <w:rPr>
                <w:rFonts w:asciiTheme="majorBidi" w:hAnsiTheme="majorBidi" w:cstheme="majorBidi"/>
              </w:rPr>
              <w:t>.</w:t>
            </w:r>
            <w:r w:rsidR="007F7F0F">
              <w:rPr>
                <w:rFonts w:asciiTheme="majorBidi" w:hAnsiTheme="majorBidi" w:cstheme="majorBidi"/>
              </w:rPr>
              <w:t>5</w:t>
            </w:r>
            <w:r w:rsidR="008F537F" w:rsidRPr="00E40F9C">
              <w:rPr>
                <w:rFonts w:asciiTheme="majorBidi" w:hAnsiTheme="majorBidi" w:cstheme="majorBidi"/>
              </w:rPr>
              <w:t>0</w:t>
            </w:r>
            <w:r w:rsidR="001A22DF" w:rsidRPr="00AD632C" w:rsidDel="001A22D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9" w:type="dxa"/>
          </w:tcPr>
          <w:p w14:paraId="362D069F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63DA19" w14:textId="1EA82C94" w:rsidR="001A22DF" w:rsidRPr="00AD632C" w:rsidRDefault="00AD632C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2,</w:t>
            </w:r>
            <w:r w:rsidR="00C91052">
              <w:rPr>
                <w:rFonts w:asciiTheme="majorBidi" w:hAnsiTheme="majorBidi" w:cstheme="majorBidi"/>
              </w:rPr>
              <w:t>605</w:t>
            </w:r>
            <w:r w:rsidRPr="00E40F9C">
              <w:rPr>
                <w:rFonts w:asciiTheme="majorBidi" w:hAnsiTheme="majorBidi" w:cstheme="majorBidi"/>
              </w:rPr>
              <w:t>.00</w:t>
            </w:r>
          </w:p>
        </w:tc>
      </w:tr>
      <w:tr w:rsidR="001A22DF" w:rsidRPr="00AF40BF" w14:paraId="2132627A" w14:textId="77777777">
        <w:tc>
          <w:tcPr>
            <w:tcW w:w="4126" w:type="dxa"/>
          </w:tcPr>
          <w:p w14:paraId="51C2652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9AE514C" w14:textId="77832A93" w:rsidR="001A22DF" w:rsidRPr="00DB40BB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40F9C" w:rsidDel="005410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F718DD4" w14:textId="7777777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5AC0DA" w14:textId="27C6C275" w:rsidR="001A22DF" w:rsidRPr="00AD632C" w:rsidRDefault="00AD632C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D632C">
              <w:t>-</w:t>
            </w:r>
          </w:p>
        </w:tc>
        <w:tc>
          <w:tcPr>
            <w:tcW w:w="236" w:type="dxa"/>
          </w:tcPr>
          <w:p w14:paraId="4EA545EF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78BA64" w14:textId="69CFD376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D632C">
              <w:t>-</w:t>
            </w:r>
          </w:p>
        </w:tc>
        <w:tc>
          <w:tcPr>
            <w:tcW w:w="279" w:type="dxa"/>
          </w:tcPr>
          <w:p w14:paraId="73935CA0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55F35" w14:textId="23E9D1FD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D632C">
              <w:t>-</w:t>
            </w:r>
          </w:p>
        </w:tc>
      </w:tr>
      <w:tr w:rsidR="001A22DF" w:rsidRPr="00AF40BF" w14:paraId="0166E028" w14:textId="77777777">
        <w:tc>
          <w:tcPr>
            <w:tcW w:w="4126" w:type="dxa"/>
          </w:tcPr>
          <w:p w14:paraId="24F89D4A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0B6F7D9" w14:textId="7E0535AC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2,754.</w:t>
            </w:r>
            <w:r w:rsidRPr="00E40F9C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36" w:type="dxa"/>
          </w:tcPr>
          <w:p w14:paraId="364F231D" w14:textId="7777777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502DCF0" w14:textId="3DDC3E3C" w:rsidR="001A22DF" w:rsidRPr="00AD632C" w:rsidRDefault="0079589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95891">
              <w:rPr>
                <w:rFonts w:asciiTheme="majorBidi" w:hAnsiTheme="majorBidi" w:cstheme="majorBidi"/>
                <w:b/>
                <w:bCs/>
              </w:rPr>
              <w:t>481.50</w:t>
            </w:r>
          </w:p>
        </w:tc>
        <w:tc>
          <w:tcPr>
            <w:tcW w:w="236" w:type="dxa"/>
          </w:tcPr>
          <w:p w14:paraId="29E2AF04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860FF65" w14:textId="1DB35457" w:rsidR="001A22DF" w:rsidRPr="00AD632C" w:rsidRDefault="0079589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795891">
              <w:rPr>
                <w:rFonts w:asciiTheme="majorBidi" w:hAnsiTheme="majorBidi"/>
                <w:b/>
                <w:bCs/>
                <w:cs/>
              </w:rPr>
              <w:t>(630.50)</w:t>
            </w:r>
          </w:p>
        </w:tc>
        <w:tc>
          <w:tcPr>
            <w:tcW w:w="279" w:type="dxa"/>
          </w:tcPr>
          <w:p w14:paraId="3C32C8D1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4ECEF9" w14:textId="5FF3CF5C" w:rsidR="001A22DF" w:rsidRPr="00AD632C" w:rsidRDefault="00AD632C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D632C">
              <w:rPr>
                <w:rFonts w:asciiTheme="majorBidi" w:hAnsiTheme="majorBidi"/>
                <w:b/>
                <w:bCs/>
                <w:cs/>
              </w:rPr>
              <w:t>2</w:t>
            </w:r>
            <w:r w:rsidRPr="00AD632C">
              <w:rPr>
                <w:rFonts w:asciiTheme="majorBidi" w:hAnsiTheme="majorBidi" w:cstheme="majorBidi"/>
                <w:b/>
                <w:bCs/>
              </w:rPr>
              <w:t>,</w:t>
            </w:r>
            <w:r w:rsidR="00C91052">
              <w:rPr>
                <w:rFonts w:asciiTheme="majorBidi" w:hAnsiTheme="majorBidi"/>
                <w:b/>
                <w:bCs/>
              </w:rPr>
              <w:t>605</w:t>
            </w:r>
            <w:r w:rsidRPr="00AD632C">
              <w:rPr>
                <w:rFonts w:asciiTheme="majorBidi" w:hAnsiTheme="majorBidi"/>
                <w:b/>
                <w:bCs/>
                <w:cs/>
              </w:rPr>
              <w:t>.</w:t>
            </w:r>
            <w:r w:rsidRPr="00E40F9C">
              <w:rPr>
                <w:rFonts w:asciiTheme="majorBidi" w:hAnsiTheme="majorBidi"/>
                <w:b/>
                <w:bCs/>
                <w:cs/>
              </w:rPr>
              <w:t>00</w:t>
            </w:r>
          </w:p>
        </w:tc>
      </w:tr>
    </w:tbl>
    <w:p w14:paraId="6F9B5DF8" w14:textId="77777777" w:rsidR="00A13C51" w:rsidRPr="00AF40BF" w:rsidRDefault="00A13C51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1"/>
        <w:gridCol w:w="1079"/>
        <w:gridCol w:w="271"/>
        <w:gridCol w:w="1079"/>
        <w:gridCol w:w="271"/>
        <w:gridCol w:w="1079"/>
        <w:gridCol w:w="417"/>
      </w:tblGrid>
      <w:tr w:rsidR="00AF40BF" w:rsidRPr="00AF40BF" w14:paraId="2B18E58B" w14:textId="77777777" w:rsidTr="00111015">
        <w:trPr>
          <w:gridAfter w:val="1"/>
          <w:wAfter w:w="215" w:type="pct"/>
          <w:tblHeader/>
        </w:trPr>
        <w:tc>
          <w:tcPr>
            <w:tcW w:w="2136" w:type="pct"/>
          </w:tcPr>
          <w:p w14:paraId="629D5275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55" w:type="pct"/>
            <w:gridSpan w:val="3"/>
          </w:tcPr>
          <w:p w14:paraId="48714299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C14B73B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pct"/>
            <w:gridSpan w:val="3"/>
          </w:tcPr>
          <w:p w14:paraId="01C62F80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F40BF" w:rsidRPr="00AF40BF" w14:paraId="14DC67ED" w14:textId="77777777" w:rsidTr="00111015">
        <w:trPr>
          <w:gridAfter w:val="1"/>
          <w:wAfter w:w="215" w:type="pct"/>
          <w:tblHeader/>
        </w:trPr>
        <w:tc>
          <w:tcPr>
            <w:tcW w:w="2136" w:type="pct"/>
          </w:tcPr>
          <w:p w14:paraId="121FE91D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8" w:type="pct"/>
          </w:tcPr>
          <w:p w14:paraId="6D3EAAB7" w14:textId="3B391D5C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2713C6">
              <w:rPr>
                <w:rFonts w:asciiTheme="majorBidi" w:hAnsiTheme="majorBidi" w:cstheme="majorBidi"/>
              </w:rPr>
              <w:t>3</w:t>
            </w:r>
            <w:r w:rsidR="00FB6199" w:rsidRPr="002713C6">
              <w:rPr>
                <w:rFonts w:asciiTheme="majorBidi" w:hAnsiTheme="majorBidi" w:cstheme="majorBidi"/>
              </w:rPr>
              <w:t>0</w:t>
            </w:r>
            <w:r w:rsidRPr="002713C6">
              <w:rPr>
                <w:rFonts w:asciiTheme="majorBidi" w:hAnsiTheme="majorBidi" w:cstheme="majorBidi"/>
              </w:rPr>
              <w:t xml:space="preserve"> </w:t>
            </w:r>
            <w:r w:rsidR="00FB6199" w:rsidRPr="002713C6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40" w:type="pct"/>
          </w:tcPr>
          <w:p w14:paraId="18281CA1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5DF0090" w14:textId="36C6CCA4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0" w:type="pct"/>
          </w:tcPr>
          <w:p w14:paraId="6725775E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3612FEF" w14:textId="48518066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2713C6">
              <w:rPr>
                <w:rFonts w:asciiTheme="majorBidi" w:hAnsiTheme="majorBidi" w:cstheme="majorBidi"/>
              </w:rPr>
              <w:t>3</w:t>
            </w:r>
            <w:r w:rsidR="00FB6199" w:rsidRPr="002713C6">
              <w:rPr>
                <w:rFonts w:asciiTheme="majorBidi" w:hAnsiTheme="majorBidi" w:cstheme="majorBidi"/>
              </w:rPr>
              <w:t xml:space="preserve">0 </w:t>
            </w:r>
            <w:r w:rsidR="00FB6199" w:rsidRPr="002713C6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40" w:type="pct"/>
          </w:tcPr>
          <w:p w14:paraId="6278B50B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BC6634D" w14:textId="7F81ABF4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31E8C" w:rsidRPr="00AF40BF" w14:paraId="1617B884" w14:textId="77777777" w:rsidTr="00111015">
        <w:trPr>
          <w:gridAfter w:val="1"/>
          <w:wAfter w:w="215" w:type="pct"/>
          <w:tblHeader/>
        </w:trPr>
        <w:tc>
          <w:tcPr>
            <w:tcW w:w="2136" w:type="pct"/>
          </w:tcPr>
          <w:p w14:paraId="752AC72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8" w:type="pct"/>
          </w:tcPr>
          <w:p w14:paraId="052658B1" w14:textId="76F97DC2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0" w:type="pct"/>
          </w:tcPr>
          <w:p w14:paraId="2B25432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F8E52F6" w14:textId="5C5A699F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pct"/>
          </w:tcPr>
          <w:p w14:paraId="221183C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4F85B88" w14:textId="1392D334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0" w:type="pct"/>
          </w:tcPr>
          <w:p w14:paraId="16DC30C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847D088" w14:textId="02BD2E96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1BD41924" w14:textId="77777777" w:rsidTr="00111015">
        <w:trPr>
          <w:tblHeader/>
        </w:trPr>
        <w:tc>
          <w:tcPr>
            <w:tcW w:w="2136" w:type="pct"/>
          </w:tcPr>
          <w:p w14:paraId="270E61E4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64" w:type="pct"/>
            <w:gridSpan w:val="8"/>
          </w:tcPr>
          <w:p w14:paraId="6DCE3BAC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4B5A402C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32D5440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58" w:type="pct"/>
          </w:tcPr>
          <w:p w14:paraId="3A9FCB76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1F4D3E91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1660C33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72EF0453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685D17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66C1E96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3823AAB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1A22DF" w:rsidRPr="00AF40BF" w14:paraId="2C006760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605CA934" w14:textId="72C06C3A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58" w:type="pct"/>
          </w:tcPr>
          <w:p w14:paraId="5DD42C32" w14:textId="28ABB93B" w:rsidR="001A22DF" w:rsidRPr="00AF40BF" w:rsidRDefault="002713C6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4.77</w:t>
            </w:r>
          </w:p>
        </w:tc>
        <w:tc>
          <w:tcPr>
            <w:tcW w:w="140" w:type="pct"/>
          </w:tcPr>
          <w:p w14:paraId="2FB0611E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C8A8568" w14:textId="53E42A3B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5.37</w:t>
            </w:r>
          </w:p>
        </w:tc>
        <w:tc>
          <w:tcPr>
            <w:tcW w:w="140" w:type="pct"/>
          </w:tcPr>
          <w:p w14:paraId="092CA187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03D7B1B" w14:textId="60D52132" w:rsidR="001A22DF" w:rsidRPr="00AF40BF" w:rsidRDefault="002713C6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21A88417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8E0328E" w14:textId="5442951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 w:rsidDel="00E654CD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3A748337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74C5A71D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73840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558" w:type="pct"/>
          </w:tcPr>
          <w:p w14:paraId="5DA8F8B9" w14:textId="68353EF0" w:rsidR="001A22DF" w:rsidRPr="00AF40BF" w:rsidRDefault="00625C26" w:rsidP="006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365AAE5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FDF3757" w14:textId="07FD6F8C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 w:rsidDel="00D46B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415AE87C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795BBC1" w14:textId="1027F6D7" w:rsidR="001A22DF" w:rsidRPr="00AF40BF" w:rsidRDefault="00625C26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414.81</w:t>
            </w:r>
          </w:p>
        </w:tc>
        <w:tc>
          <w:tcPr>
            <w:tcW w:w="140" w:type="pct"/>
          </w:tcPr>
          <w:p w14:paraId="2650CBBB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4A49F00" w14:textId="28C58A28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391.</w:t>
            </w:r>
            <w:r w:rsidRPr="00E40F9C">
              <w:rPr>
                <w:rFonts w:asciiTheme="majorBidi" w:hAnsiTheme="majorBidi" w:cstheme="majorBidi"/>
              </w:rPr>
              <w:t>02</w:t>
            </w:r>
          </w:p>
        </w:tc>
      </w:tr>
      <w:tr w:rsidR="001A22DF" w:rsidRPr="00AF40BF" w14:paraId="22F6ABC3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00E670E2" w14:textId="3114707B" w:rsidR="001A22DF" w:rsidRPr="00D73840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58" w:type="pct"/>
          </w:tcPr>
          <w:p w14:paraId="238551C4" w14:textId="5A6C8AEC" w:rsidR="001A22DF" w:rsidRPr="00AF40BF" w:rsidRDefault="00625C26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79.21</w:t>
            </w:r>
          </w:p>
        </w:tc>
        <w:tc>
          <w:tcPr>
            <w:tcW w:w="140" w:type="pct"/>
          </w:tcPr>
          <w:p w14:paraId="4C9E8081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7B4B1F5" w14:textId="0A5E3E73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29.09</w:t>
            </w:r>
          </w:p>
        </w:tc>
        <w:tc>
          <w:tcPr>
            <w:tcW w:w="140" w:type="pct"/>
          </w:tcPr>
          <w:p w14:paraId="6A1C0B7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0F10A61" w14:textId="111A56E1" w:rsidR="001A22DF" w:rsidRPr="00AF40BF" w:rsidRDefault="00625C26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4A281AE2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F9C1C4D" w14:textId="60ED0802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 w:rsidDel="00E654CD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5334FDFB" w14:textId="77777777" w:rsidTr="00E40F9C">
        <w:trPr>
          <w:gridAfter w:val="1"/>
          <w:wAfter w:w="215" w:type="pct"/>
        </w:trPr>
        <w:tc>
          <w:tcPr>
            <w:tcW w:w="2136" w:type="pct"/>
          </w:tcPr>
          <w:p w14:paraId="2B2EE791" w14:textId="77D511B3" w:rsidR="001A22DF" w:rsidRPr="00D73840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1766CA2" w14:textId="10EAB417" w:rsidR="001A22DF" w:rsidRPr="00AF40BF" w:rsidRDefault="00EE4A87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103.61</w:t>
            </w:r>
          </w:p>
        </w:tc>
        <w:tc>
          <w:tcPr>
            <w:tcW w:w="140" w:type="pct"/>
          </w:tcPr>
          <w:p w14:paraId="77325D3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622EE311" w14:textId="74375AD8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8.77</w:t>
            </w:r>
          </w:p>
        </w:tc>
        <w:tc>
          <w:tcPr>
            <w:tcW w:w="140" w:type="pct"/>
          </w:tcPr>
          <w:p w14:paraId="3BC9E62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B8F6459" w14:textId="5337EA22" w:rsidR="001A22DF" w:rsidRPr="00AF40BF" w:rsidRDefault="00EE4A87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57097FAD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273E56B" w14:textId="781906A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 w:rsidDel="00E654CD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4C087E12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22DAA202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59DECBA9" w:rsidR="001A22DF" w:rsidRPr="00AF40BF" w:rsidRDefault="00EE4A87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187.59</w:t>
            </w:r>
          </w:p>
        </w:tc>
        <w:tc>
          <w:tcPr>
            <w:tcW w:w="140" w:type="pct"/>
          </w:tcPr>
          <w:p w14:paraId="063E1E7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8232308" w14:textId="584FEADD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43.23</w:t>
            </w:r>
          </w:p>
        </w:tc>
        <w:tc>
          <w:tcPr>
            <w:tcW w:w="140" w:type="pct"/>
          </w:tcPr>
          <w:p w14:paraId="1703AA0C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5120D5C8" w:rsidR="001A22DF" w:rsidRPr="00AF40BF" w:rsidRDefault="00EE4A87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414.81</w:t>
            </w:r>
          </w:p>
        </w:tc>
        <w:tc>
          <w:tcPr>
            <w:tcW w:w="140" w:type="pct"/>
          </w:tcPr>
          <w:p w14:paraId="3576605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3B9C5DB6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391.</w:t>
            </w:r>
            <w:r w:rsidRPr="00E40F9C">
              <w:rPr>
                <w:rFonts w:asciiTheme="majorBidi" w:hAnsiTheme="majorBidi" w:cstheme="majorBidi"/>
                <w:b/>
                <w:bCs/>
              </w:rPr>
              <w:t>02</w:t>
            </w:r>
          </w:p>
        </w:tc>
      </w:tr>
      <w:tr w:rsidR="00AF40BF" w:rsidRPr="00AF40BF" w14:paraId="317183CB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05C26118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  <w:p w14:paraId="7CD94437" w14:textId="77777777" w:rsidR="00D574F1" w:rsidRPr="00AF40BF" w:rsidRDefault="00D574F1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361ADD5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3FAAAAC6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1166490C" w14:textId="2A140568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pct"/>
          </w:tcPr>
          <w:p w14:paraId="1C0D000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39C75FB1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30AEDDE5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3F8376CE" w14:textId="77777777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0BF" w:rsidRPr="00AF40BF" w14:paraId="72F2177F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6AD9DD1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58" w:type="pct"/>
          </w:tcPr>
          <w:p w14:paraId="43045742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189461F6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F7ECBD3" w14:textId="27E95C41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0E5E0CA3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917786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24738B59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FB58D13" w14:textId="77777777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1A22DF" w:rsidRPr="00AF40BF" w14:paraId="60BE088D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4C7C5E3E" w14:textId="6A8022C3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58" w:type="pct"/>
          </w:tcPr>
          <w:p w14:paraId="5A385B25" w14:textId="0FF9C163" w:rsidR="001A22DF" w:rsidRPr="00AF40BF" w:rsidRDefault="007743AA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17.59</w:t>
            </w:r>
          </w:p>
        </w:tc>
        <w:tc>
          <w:tcPr>
            <w:tcW w:w="140" w:type="pct"/>
          </w:tcPr>
          <w:p w14:paraId="3F0D867D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4ED4068" w14:textId="66F6CD01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8.25</w:t>
            </w:r>
          </w:p>
        </w:tc>
        <w:tc>
          <w:tcPr>
            <w:tcW w:w="140" w:type="pct"/>
          </w:tcPr>
          <w:p w14:paraId="1CCC84D7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6D10E247" w14:textId="1C9FF5D3" w:rsidR="001A22DF" w:rsidRPr="00AF40BF" w:rsidRDefault="007743AA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11.98</w:t>
            </w:r>
          </w:p>
        </w:tc>
        <w:tc>
          <w:tcPr>
            <w:tcW w:w="140" w:type="pct"/>
          </w:tcPr>
          <w:p w14:paraId="3BC5A42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836FE14" w14:textId="60548A60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1.61</w:t>
            </w:r>
          </w:p>
        </w:tc>
      </w:tr>
      <w:tr w:rsidR="001A22DF" w:rsidRPr="00AF40BF" w14:paraId="516521C3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755AE76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58" w:type="pct"/>
          </w:tcPr>
          <w:p w14:paraId="3B6C66FC" w14:textId="42C75CD9" w:rsidR="001A22DF" w:rsidRPr="00AF40BF" w:rsidRDefault="007743AA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0.42</w:t>
            </w:r>
          </w:p>
        </w:tc>
        <w:tc>
          <w:tcPr>
            <w:tcW w:w="140" w:type="pct"/>
          </w:tcPr>
          <w:p w14:paraId="48B7A21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7D256AC" w14:textId="03BE270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0.16</w:t>
            </w:r>
          </w:p>
        </w:tc>
        <w:tc>
          <w:tcPr>
            <w:tcW w:w="140" w:type="pct"/>
          </w:tcPr>
          <w:p w14:paraId="6B53EA2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D4B1365" w14:textId="7541D695" w:rsidR="001A22DF" w:rsidRPr="00AF40BF" w:rsidRDefault="007743AA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1433BDC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003EB43" w14:textId="12968ACD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 w:rsidDel="0060607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A22DF" w:rsidRPr="00AF40BF" w14:paraId="16FF362E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2FCD071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794C6C1" w14:textId="736F2964" w:rsidR="001A22DF" w:rsidRPr="00AF40BF" w:rsidRDefault="00DF0B64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40.54</w:t>
            </w:r>
          </w:p>
        </w:tc>
        <w:tc>
          <w:tcPr>
            <w:tcW w:w="140" w:type="pct"/>
          </w:tcPr>
          <w:p w14:paraId="5199C11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29072AF" w14:textId="1DCDD660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41.64</w:t>
            </w:r>
          </w:p>
        </w:tc>
        <w:tc>
          <w:tcPr>
            <w:tcW w:w="140" w:type="pct"/>
          </w:tcPr>
          <w:p w14:paraId="4A8C5E51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60B32DB" w14:textId="0A93E641" w:rsidR="001A22DF" w:rsidRPr="00AF40BF" w:rsidRDefault="00DF0B64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76AA9E7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A8E7A87" w14:textId="01CA671F" w:rsidR="001A22DF" w:rsidRPr="00DB40BB" w:rsidRDefault="001A22DF" w:rsidP="00EC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0.13</w:t>
            </w:r>
          </w:p>
        </w:tc>
      </w:tr>
      <w:tr w:rsidR="001A22DF" w:rsidRPr="00AF40BF" w14:paraId="691053C0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57CE51D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72BFC5C1" w:rsidR="001A22DF" w:rsidRPr="00AF40BF" w:rsidRDefault="00DF0B64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58.55</w:t>
            </w:r>
          </w:p>
        </w:tc>
        <w:tc>
          <w:tcPr>
            <w:tcW w:w="140" w:type="pct"/>
          </w:tcPr>
          <w:p w14:paraId="560D2A37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219655C" w14:textId="3070D2D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50.05</w:t>
            </w:r>
          </w:p>
        </w:tc>
        <w:tc>
          <w:tcPr>
            <w:tcW w:w="140" w:type="pct"/>
          </w:tcPr>
          <w:p w14:paraId="33524B0C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7715CFEA" w14:textId="16A7FA71" w:rsidR="001A22DF" w:rsidRPr="00AF40BF" w:rsidRDefault="00DF0B64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11.98</w:t>
            </w:r>
          </w:p>
        </w:tc>
        <w:tc>
          <w:tcPr>
            <w:tcW w:w="140" w:type="pct"/>
          </w:tcPr>
          <w:p w14:paraId="1AD64BEE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5B7F29A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1.74</w:t>
            </w:r>
          </w:p>
        </w:tc>
      </w:tr>
    </w:tbl>
    <w:p w14:paraId="595925CD" w14:textId="77777777" w:rsidR="00187C66" w:rsidRPr="00AF40BF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1080"/>
        <w:gridCol w:w="270"/>
        <w:gridCol w:w="1008"/>
        <w:gridCol w:w="270"/>
        <w:gridCol w:w="1152"/>
        <w:gridCol w:w="270"/>
        <w:gridCol w:w="1111"/>
        <w:gridCol w:w="41"/>
      </w:tblGrid>
      <w:tr w:rsidR="00AF40BF" w:rsidRPr="00AF40BF" w14:paraId="36E20BA6" w14:textId="77777777" w:rsidTr="00443DE7">
        <w:trPr>
          <w:gridAfter w:val="1"/>
          <w:wAfter w:w="41" w:type="dxa"/>
          <w:tblHeader/>
        </w:trPr>
        <w:tc>
          <w:tcPr>
            <w:tcW w:w="4140" w:type="dxa"/>
            <w:vAlign w:val="bottom"/>
          </w:tcPr>
          <w:p w14:paraId="22BE2611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73C710F2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194937D9" w14:textId="77777777" w:rsidTr="00443DE7">
        <w:trPr>
          <w:tblHeader/>
        </w:trPr>
        <w:tc>
          <w:tcPr>
            <w:tcW w:w="4140" w:type="dxa"/>
            <w:vAlign w:val="bottom"/>
          </w:tcPr>
          <w:p w14:paraId="18E5C356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41838086" w14:textId="77777777" w:rsidR="004963DA" w:rsidRPr="00AF40BF" w:rsidRDefault="004963DA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CE67D0D" w14:textId="77777777" w:rsidR="004963DA" w:rsidRPr="00AF40BF" w:rsidRDefault="004963DA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61585CE6" w14:textId="386F065A" w:rsidR="004963DA" w:rsidRPr="00AF40BF" w:rsidRDefault="004963DA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bottom"/>
          </w:tcPr>
          <w:p w14:paraId="15F0C317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0791389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EF41DD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8BEA5FC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4F28133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6535466" w14:textId="77777777" w:rsidR="004963DA" w:rsidRPr="00AF40BF" w:rsidRDefault="004963DA" w:rsidP="00443DE7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5D9A2D9" w14:textId="16537421" w:rsidR="004963DA" w:rsidRPr="00AF40BF" w:rsidRDefault="004963DA" w:rsidP="00443DE7">
            <w:pPr>
              <w:ind w:hanging="42"/>
              <w:jc w:val="center"/>
              <w:rPr>
                <w:rFonts w:asciiTheme="majorBidi" w:hAnsiTheme="majorBidi" w:cstheme="majorBidi"/>
                <w:cs/>
              </w:rPr>
            </w:pPr>
            <w:r w:rsidRPr="00443DE7">
              <w:rPr>
                <w:rFonts w:asciiTheme="majorBidi" w:hAnsiTheme="majorBidi" w:cstheme="majorBidi"/>
              </w:rPr>
              <w:t xml:space="preserve">31 </w:t>
            </w:r>
            <w:r w:rsidRPr="00443DE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 w:hint="cs"/>
                <w:cs/>
              </w:rPr>
              <w:t>8</w:t>
            </w:r>
          </w:p>
        </w:tc>
      </w:tr>
      <w:tr w:rsidR="00AF40BF" w:rsidRPr="00AF40BF" w14:paraId="2A5E44BB" w14:textId="77777777" w:rsidTr="00443DE7">
        <w:trPr>
          <w:gridAfter w:val="1"/>
          <w:wAfter w:w="41" w:type="dxa"/>
          <w:tblHeader/>
        </w:trPr>
        <w:tc>
          <w:tcPr>
            <w:tcW w:w="4140" w:type="dxa"/>
            <w:vAlign w:val="bottom"/>
          </w:tcPr>
          <w:p w14:paraId="28F05195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26767B20" w14:textId="77777777" w:rsidR="004963DA" w:rsidRPr="00AF40BF" w:rsidRDefault="004963DA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4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597D0F6B" w14:textId="77777777" w:rsidTr="00443DE7">
        <w:trPr>
          <w:gridAfter w:val="1"/>
          <w:wAfter w:w="41" w:type="dxa"/>
          <w:tblHeader/>
        </w:trPr>
        <w:tc>
          <w:tcPr>
            <w:tcW w:w="4140" w:type="dxa"/>
            <w:vAlign w:val="bottom"/>
          </w:tcPr>
          <w:p w14:paraId="7D7F860F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2046DC45" w14:textId="77777777" w:rsidR="004963DA" w:rsidRPr="00AF40BF" w:rsidRDefault="004963DA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4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31E8C" w:rsidRPr="00AF40BF" w14:paraId="06CB6C63" w14:textId="77777777" w:rsidTr="00443DE7">
        <w:tc>
          <w:tcPr>
            <w:tcW w:w="4140" w:type="dxa"/>
          </w:tcPr>
          <w:p w14:paraId="2DC5593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4" w:name="_Hlk180742694"/>
            <w:r w:rsidRPr="00AF40BF">
              <w:rPr>
                <w:rFonts w:asciiTheme="majorBidi" w:hAnsiTheme="majorBidi"/>
                <w:cs/>
              </w:rPr>
              <w:t>กิจการ</w:t>
            </w:r>
            <w:r w:rsidRPr="00AF40BF">
              <w:rPr>
                <w:rFonts w:asciiTheme="majorBidi" w:hAnsiTheme="majorBidi" w:hint="cs"/>
                <w:cs/>
              </w:rPr>
              <w:t>อื่น</w:t>
            </w:r>
            <w:r w:rsidRPr="00AF40BF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6FD12B7" w14:textId="1A9AC9C4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1,200</w:t>
            </w:r>
            <w:r w:rsidRPr="00AF40BF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70" w:type="dxa"/>
          </w:tcPr>
          <w:p w14:paraId="35C3A7A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E02D1B0" w14:textId="76DE63BB" w:rsidR="00031E8C" w:rsidRPr="00AF40BF" w:rsidRDefault="00B44B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637.00</w:t>
            </w:r>
          </w:p>
        </w:tc>
        <w:tc>
          <w:tcPr>
            <w:tcW w:w="270" w:type="dxa"/>
          </w:tcPr>
          <w:p w14:paraId="3D330CA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A783F19" w14:textId="73CA455A" w:rsidR="00031E8C" w:rsidRPr="00AF40BF" w:rsidRDefault="00B44B8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1,480.00</w:t>
            </w:r>
            <w:r w:rsidR="00031E8C" w:rsidRPr="00AF40BF" w:rsidDel="00495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22198E4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14:paraId="49741EB9" w14:textId="464E18B4" w:rsidR="00031E8C" w:rsidRPr="00AF40BF" w:rsidRDefault="00B44B8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357</w:t>
            </w:r>
            <w:r w:rsidR="00031E8C" w:rsidRPr="00E40F9C">
              <w:rPr>
                <w:rFonts w:asciiTheme="majorBidi" w:hAnsiTheme="majorBidi" w:cstheme="majorBidi" w:hint="cs"/>
                <w:cs/>
              </w:rPr>
              <w:t>.00</w:t>
            </w:r>
          </w:p>
        </w:tc>
      </w:tr>
      <w:bookmarkEnd w:id="4"/>
      <w:tr w:rsidR="00031E8C" w:rsidRPr="00AF40BF" w14:paraId="4F0DE365" w14:textId="77777777" w:rsidTr="00443DE7">
        <w:tc>
          <w:tcPr>
            <w:tcW w:w="4140" w:type="dxa"/>
          </w:tcPr>
          <w:p w14:paraId="4509C8E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6C8BC7" w14:textId="3D1692DF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1,200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70" w:type="dxa"/>
          </w:tcPr>
          <w:p w14:paraId="163B069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177C822" w14:textId="7A6D006E" w:rsidR="00031E8C" w:rsidRPr="00AF40BF" w:rsidRDefault="00B44B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637.00</w:t>
            </w:r>
          </w:p>
        </w:tc>
        <w:tc>
          <w:tcPr>
            <w:tcW w:w="270" w:type="dxa"/>
          </w:tcPr>
          <w:p w14:paraId="1B45A9E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94C063" w14:textId="581500A2" w:rsidR="00031E8C" w:rsidRPr="00AF40BF" w:rsidRDefault="00B44B8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44B8C">
              <w:rPr>
                <w:rFonts w:asciiTheme="majorBidi" w:hAnsiTheme="majorBidi"/>
                <w:b/>
                <w:bCs/>
                <w:cs/>
              </w:rPr>
              <w:t>(1</w:t>
            </w:r>
            <w:r w:rsidRPr="00B44B8C">
              <w:rPr>
                <w:rFonts w:asciiTheme="majorBidi" w:hAnsiTheme="majorBidi" w:cstheme="majorBidi"/>
                <w:b/>
                <w:bCs/>
              </w:rPr>
              <w:t>,</w:t>
            </w:r>
            <w:r w:rsidRPr="00443DE7">
              <w:rPr>
                <w:rFonts w:asciiTheme="majorBidi" w:hAnsiTheme="majorBidi" w:cstheme="majorBidi"/>
                <w:b/>
                <w:bCs/>
                <w:cs/>
              </w:rPr>
              <w:t>480</w:t>
            </w:r>
            <w:r w:rsidRPr="00B44B8C">
              <w:rPr>
                <w:rFonts w:asciiTheme="majorBidi" w:hAnsiTheme="majorBidi"/>
                <w:b/>
                <w:bCs/>
                <w:cs/>
              </w:rPr>
              <w:t>.00)</w:t>
            </w:r>
            <w:r w:rsidRPr="00B44B8C" w:rsidDel="00B44B8C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270" w:type="dxa"/>
          </w:tcPr>
          <w:p w14:paraId="17A5874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42BB07" w14:textId="3FC8A858" w:rsidR="00031E8C" w:rsidRPr="006B5297" w:rsidRDefault="00B44B8C" w:rsidP="0087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B5297">
              <w:rPr>
                <w:rFonts w:asciiTheme="majorBidi" w:hAnsiTheme="majorBidi" w:cstheme="majorBidi"/>
                <w:b/>
                <w:bCs/>
              </w:rPr>
              <w:t>357</w:t>
            </w:r>
            <w:r w:rsidR="00031E8C" w:rsidRPr="006B5297">
              <w:rPr>
                <w:rFonts w:asciiTheme="majorBidi" w:hAnsiTheme="majorBidi" w:cstheme="majorBidi" w:hint="cs"/>
                <w:b/>
                <w:bCs/>
                <w:cs/>
              </w:rPr>
              <w:t>.00</w:t>
            </w:r>
          </w:p>
        </w:tc>
      </w:tr>
    </w:tbl>
    <w:p w14:paraId="609553B2" w14:textId="77777777" w:rsidR="00327E37" w:rsidRPr="00AF40BF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990"/>
        <w:gridCol w:w="271"/>
        <w:gridCol w:w="1200"/>
      </w:tblGrid>
      <w:tr w:rsidR="00AF40BF" w:rsidRPr="00AF40BF" w14:paraId="5DD33F3B" w14:textId="77777777" w:rsidTr="00111015">
        <w:trPr>
          <w:tblHeader/>
        </w:trPr>
        <w:tc>
          <w:tcPr>
            <w:tcW w:w="4140" w:type="dxa"/>
            <w:vAlign w:val="bottom"/>
          </w:tcPr>
          <w:p w14:paraId="2EEE4618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0603E0C9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45AC5194" w14:textId="77777777" w:rsidTr="00111015">
        <w:trPr>
          <w:tblHeader/>
        </w:trPr>
        <w:tc>
          <w:tcPr>
            <w:tcW w:w="4140" w:type="dxa"/>
            <w:vAlign w:val="bottom"/>
          </w:tcPr>
          <w:p w14:paraId="0C2DADD4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4F724700" w14:textId="77777777" w:rsidR="004963DA" w:rsidRPr="00AF40BF" w:rsidRDefault="004963DA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E1AB28C" w14:textId="77777777" w:rsidR="004963DA" w:rsidRPr="00AF40BF" w:rsidRDefault="004963DA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1140A61D" w14:textId="0FEF2092" w:rsidR="004963DA" w:rsidRPr="00AF40BF" w:rsidRDefault="004963DA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0" w:type="dxa"/>
            <w:vAlign w:val="bottom"/>
          </w:tcPr>
          <w:p w14:paraId="783166BF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A3FA0C7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607C1A5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9C9821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1" w:type="dxa"/>
            <w:vAlign w:val="bottom"/>
          </w:tcPr>
          <w:p w14:paraId="0C8504E1" w14:textId="77777777" w:rsidR="004963DA" w:rsidRPr="00DF0B64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6618EBE0" w14:textId="77777777" w:rsidR="004963DA" w:rsidRPr="00DF0B64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DF0B64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51DDCCB" w14:textId="74C1A6F3" w:rsidR="004963DA" w:rsidRPr="00DF0B64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F0B64">
              <w:t>3</w:t>
            </w:r>
            <w:r w:rsidR="00FB6199" w:rsidRPr="00DF0B64">
              <w:t>0</w:t>
            </w:r>
            <w:r w:rsidRPr="00DF0B64">
              <w:t xml:space="preserve"> </w:t>
            </w:r>
            <w:r w:rsidR="00FB6199" w:rsidRPr="00DF0B64">
              <w:rPr>
                <w:rFonts w:hint="cs"/>
                <w:cs/>
              </w:rPr>
              <w:t>มิถุนายน</w:t>
            </w:r>
            <w:r w:rsidRPr="00DF0B64">
              <w:rPr>
                <w:rFonts w:hint="cs"/>
                <w:cs/>
              </w:rPr>
              <w:t xml:space="preserve"> </w:t>
            </w:r>
            <w:r w:rsidRPr="00DF0B64">
              <w:rPr>
                <w:rFonts w:asciiTheme="majorBidi" w:hAnsiTheme="majorBidi" w:cstheme="majorBidi"/>
              </w:rPr>
              <w:t>256</w:t>
            </w:r>
            <w:r w:rsidR="00031E8C" w:rsidRPr="00DF0B64">
              <w:rPr>
                <w:rFonts w:asciiTheme="majorBidi" w:hAnsiTheme="majorBidi" w:cstheme="majorBidi"/>
              </w:rPr>
              <w:t>9</w:t>
            </w:r>
          </w:p>
        </w:tc>
      </w:tr>
      <w:tr w:rsidR="00AF40BF" w:rsidRPr="00AF40BF" w14:paraId="20332A1D" w14:textId="77777777" w:rsidTr="00111015">
        <w:trPr>
          <w:tblHeader/>
        </w:trPr>
        <w:tc>
          <w:tcPr>
            <w:tcW w:w="4140" w:type="dxa"/>
            <w:vAlign w:val="bottom"/>
          </w:tcPr>
          <w:p w14:paraId="7EC281F0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06FFD8F7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787841D8" w14:textId="77777777" w:rsidTr="00111015">
        <w:trPr>
          <w:tblHeader/>
        </w:trPr>
        <w:tc>
          <w:tcPr>
            <w:tcW w:w="4140" w:type="dxa"/>
            <w:vAlign w:val="bottom"/>
          </w:tcPr>
          <w:p w14:paraId="65E35EB8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5EB59DEC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A22DF" w:rsidRPr="00AF40BF" w14:paraId="0A073CD5" w14:textId="77777777" w:rsidTr="00111015">
        <w:tc>
          <w:tcPr>
            <w:tcW w:w="4140" w:type="dxa"/>
          </w:tcPr>
          <w:p w14:paraId="3882F6E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/>
                <w:cs/>
              </w:rPr>
              <w:t>กิจการ</w:t>
            </w:r>
            <w:r w:rsidRPr="00AF40BF">
              <w:rPr>
                <w:rFonts w:asciiTheme="majorBidi" w:hAnsiTheme="majorBidi" w:hint="cs"/>
                <w:cs/>
              </w:rPr>
              <w:t>อื่น</w:t>
            </w:r>
            <w:r w:rsidRPr="00AF40BF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345CF83" w14:textId="57190496" w:rsidR="001A22DF" w:rsidRPr="00B727E5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727E5">
              <w:rPr>
                <w:rFonts w:asciiTheme="majorBidi" w:hAnsiTheme="majorBidi" w:cstheme="majorBidi"/>
              </w:rPr>
              <w:t>357.</w:t>
            </w:r>
            <w:r w:rsidRPr="00B727E5" w:rsidDel="00D052F9">
              <w:rPr>
                <w:rFonts w:asciiTheme="majorBidi" w:hAnsiTheme="majorBidi" w:cstheme="majorBidi"/>
                <w:cs/>
              </w:rPr>
              <w:t>00</w:t>
            </w:r>
          </w:p>
        </w:tc>
        <w:tc>
          <w:tcPr>
            <w:tcW w:w="270" w:type="dxa"/>
          </w:tcPr>
          <w:p w14:paraId="783689C9" w14:textId="77777777" w:rsidR="001A22DF" w:rsidRPr="00B727E5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50E2DF" w14:textId="63BEC396" w:rsidR="001A22DF" w:rsidRPr="003F336D" w:rsidRDefault="008A7AC8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C06279" w:rsidRPr="00E40F9C">
              <w:rPr>
                <w:rFonts w:asciiTheme="majorBidi" w:hAnsiTheme="majorBidi" w:cstheme="majorBidi"/>
              </w:rPr>
              <w:t>85.00</w:t>
            </w:r>
          </w:p>
        </w:tc>
        <w:tc>
          <w:tcPr>
            <w:tcW w:w="270" w:type="dxa"/>
          </w:tcPr>
          <w:p w14:paraId="3D1C72C8" w14:textId="77777777" w:rsidR="001A22DF" w:rsidRPr="003F336D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76C4078" w14:textId="4550DE64" w:rsidR="001A22DF" w:rsidRPr="003F336D" w:rsidRDefault="00C06279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(</w:t>
            </w:r>
            <w:r w:rsidR="008A7AC8">
              <w:rPr>
                <w:rFonts w:asciiTheme="majorBidi" w:hAnsiTheme="majorBidi" w:cstheme="majorBidi"/>
              </w:rPr>
              <w:t>642</w:t>
            </w:r>
            <w:r w:rsidRPr="00E40F9C">
              <w:rPr>
                <w:rFonts w:asciiTheme="majorBidi" w:hAnsiTheme="majorBidi" w:cstheme="majorBidi"/>
              </w:rPr>
              <w:t>.00</w:t>
            </w:r>
            <w:r w:rsidR="001A22DF" w:rsidRPr="003F336D" w:rsidDel="001A22D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1" w:type="dxa"/>
          </w:tcPr>
          <w:p w14:paraId="5EF1FEF4" w14:textId="77777777" w:rsidR="001A22DF" w:rsidRPr="003F336D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4CEBBCC" w14:textId="0B73F153" w:rsidR="001A22DF" w:rsidRPr="003F336D" w:rsidRDefault="008A7AC8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662D15C8" w14:textId="77777777" w:rsidTr="00111015">
        <w:tc>
          <w:tcPr>
            <w:tcW w:w="4140" w:type="dxa"/>
          </w:tcPr>
          <w:p w14:paraId="52B561F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7B14A0" w14:textId="1A25DFAC" w:rsidR="001A22DF" w:rsidRPr="00B727E5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27E5">
              <w:rPr>
                <w:rFonts w:asciiTheme="majorBidi" w:hAnsiTheme="majorBidi" w:cstheme="majorBidi"/>
                <w:b/>
                <w:bCs/>
              </w:rPr>
              <w:t>357.</w:t>
            </w:r>
            <w:r w:rsidRPr="00B727E5" w:rsidDel="00D052F9">
              <w:rPr>
                <w:rFonts w:asciiTheme="majorBidi" w:hAnsiTheme="majorBidi" w:cstheme="majorBidi"/>
                <w:b/>
                <w:bCs/>
                <w:cs/>
              </w:rPr>
              <w:t>00</w:t>
            </w:r>
          </w:p>
        </w:tc>
        <w:tc>
          <w:tcPr>
            <w:tcW w:w="270" w:type="dxa"/>
          </w:tcPr>
          <w:p w14:paraId="73D2E8D5" w14:textId="77777777" w:rsidR="001A22DF" w:rsidRPr="00B727E5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B21BF" w14:textId="5E8BCF58" w:rsidR="001A22DF" w:rsidRPr="003F336D" w:rsidRDefault="008A7AC8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3F336D" w:rsidRPr="00E40F9C">
              <w:rPr>
                <w:rFonts w:asciiTheme="majorBidi" w:hAnsiTheme="majorBidi" w:cstheme="majorBidi"/>
                <w:b/>
                <w:bCs/>
              </w:rPr>
              <w:t>85.00</w:t>
            </w:r>
          </w:p>
        </w:tc>
        <w:tc>
          <w:tcPr>
            <w:tcW w:w="270" w:type="dxa"/>
          </w:tcPr>
          <w:p w14:paraId="608A8BA7" w14:textId="77777777" w:rsidR="001A22DF" w:rsidRPr="003F336D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1C7BD5" w14:textId="581190FB" w:rsidR="001A22DF" w:rsidRPr="003F336D" w:rsidRDefault="003F336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F336D">
              <w:rPr>
                <w:rFonts w:asciiTheme="majorBidi" w:hAnsiTheme="majorBidi"/>
                <w:b/>
                <w:bCs/>
                <w:cs/>
              </w:rPr>
              <w:t>(</w:t>
            </w:r>
            <w:r w:rsidR="008A7AC8">
              <w:rPr>
                <w:rFonts w:asciiTheme="majorBidi" w:hAnsiTheme="majorBidi"/>
                <w:b/>
                <w:bCs/>
              </w:rPr>
              <w:t>642</w:t>
            </w:r>
            <w:r w:rsidRPr="003F336D">
              <w:rPr>
                <w:rFonts w:asciiTheme="majorBidi" w:hAnsiTheme="majorBidi"/>
                <w:b/>
                <w:bCs/>
                <w:cs/>
              </w:rPr>
              <w:t>.00)</w:t>
            </w:r>
            <w:r w:rsidRPr="00E40F9C" w:rsidDel="001A22DF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271" w:type="dxa"/>
          </w:tcPr>
          <w:p w14:paraId="65C75F03" w14:textId="77777777" w:rsidR="001A22DF" w:rsidRPr="003F336D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C94DE9E" w14:textId="138ACC61" w:rsidR="001A22DF" w:rsidRPr="003F336D" w:rsidRDefault="008A7AC8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</w:rPr>
              <w:t>-</w:t>
            </w:r>
          </w:p>
        </w:tc>
      </w:tr>
    </w:tbl>
    <w:p w14:paraId="3BAB1FC3" w14:textId="77777777" w:rsidR="004963DA" w:rsidRPr="00AF40BF" w:rsidRDefault="004963DA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5805826B" w14:textId="77777777" w:rsidR="00754EF9" w:rsidRPr="00AF40BF" w:rsidRDefault="00754EF9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2BB33E24" w14:textId="77777777" w:rsidR="00557181" w:rsidRPr="00AF40BF" w:rsidRDefault="00557181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3591DE7A" w14:textId="77777777" w:rsidR="00780A4A" w:rsidRPr="00AF40BF" w:rsidRDefault="00780A4A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45C6F41" w14:textId="43E48912" w:rsidR="00870CCC" w:rsidRPr="00AF40BF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ลูกหนี้การค้า </w:t>
      </w:r>
    </w:p>
    <w:p w14:paraId="6924CEE0" w14:textId="62C35CFE" w:rsidR="009E45D4" w:rsidRPr="00AF40BF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444"/>
        <w:gridCol w:w="990"/>
        <w:gridCol w:w="269"/>
        <w:gridCol w:w="1081"/>
        <w:gridCol w:w="271"/>
        <w:gridCol w:w="988"/>
        <w:gridCol w:w="271"/>
        <w:gridCol w:w="1170"/>
      </w:tblGrid>
      <w:tr w:rsidR="00AF40BF" w:rsidRPr="00AF40BF" w14:paraId="675BB4AB" w14:textId="77777777" w:rsidTr="00111015">
        <w:tc>
          <w:tcPr>
            <w:tcW w:w="1503" w:type="pct"/>
          </w:tcPr>
          <w:p w14:paraId="290BA0E1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7DB579AC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pct"/>
            <w:gridSpan w:val="3"/>
          </w:tcPr>
          <w:p w14:paraId="3E27A630" w14:textId="20C697AD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1F6019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pct"/>
            <w:gridSpan w:val="3"/>
          </w:tcPr>
          <w:p w14:paraId="58B65EB2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F40BF" w:rsidRPr="00AF40BF" w14:paraId="55664C69" w14:textId="77777777" w:rsidTr="00111015">
        <w:tc>
          <w:tcPr>
            <w:tcW w:w="1503" w:type="pct"/>
          </w:tcPr>
          <w:p w14:paraId="60169692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2D3E8E73" w14:textId="7AC22619" w:rsidR="0023290C" w:rsidRPr="004F6D99" w:rsidRDefault="0023290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</w:tcPr>
          <w:p w14:paraId="5D9B4FBB" w14:textId="65E25A09" w:rsidR="0023290C" w:rsidRPr="004F6D99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4F6D99">
              <w:rPr>
                <w:rFonts w:asciiTheme="majorBidi" w:hAnsiTheme="majorBidi" w:cstheme="majorBidi"/>
              </w:rPr>
              <w:t>3</w:t>
            </w:r>
            <w:r w:rsidR="00FB6199" w:rsidRPr="004F6D99">
              <w:rPr>
                <w:rFonts w:asciiTheme="majorBidi" w:hAnsiTheme="majorBidi" w:cstheme="majorBidi"/>
              </w:rPr>
              <w:t>0</w:t>
            </w:r>
            <w:r w:rsidRPr="004F6D99">
              <w:rPr>
                <w:rFonts w:asciiTheme="majorBidi" w:hAnsiTheme="majorBidi" w:cstheme="majorBidi"/>
              </w:rPr>
              <w:t xml:space="preserve"> </w:t>
            </w:r>
            <w:r w:rsidR="00FB6199" w:rsidRPr="004F6D9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45" w:type="pct"/>
          </w:tcPr>
          <w:p w14:paraId="2A4E99F8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24757B30" w14:textId="3D246431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4A03ADD7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0A30DCF0" w14:textId="30626456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4F6D99">
              <w:rPr>
                <w:rFonts w:asciiTheme="majorBidi" w:hAnsiTheme="majorBidi" w:cstheme="majorBidi"/>
              </w:rPr>
              <w:t>3</w:t>
            </w:r>
            <w:r w:rsidR="00FB6199" w:rsidRPr="004F6D99">
              <w:rPr>
                <w:rFonts w:asciiTheme="majorBidi" w:hAnsiTheme="majorBidi" w:cstheme="majorBidi"/>
              </w:rPr>
              <w:t>0</w:t>
            </w:r>
            <w:r w:rsidRPr="004F6D99">
              <w:rPr>
                <w:rFonts w:asciiTheme="majorBidi" w:hAnsiTheme="majorBidi" w:cstheme="majorBidi"/>
              </w:rPr>
              <w:t xml:space="preserve"> </w:t>
            </w:r>
            <w:r w:rsidR="00FB6199" w:rsidRPr="004F6D9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46" w:type="pct"/>
          </w:tcPr>
          <w:p w14:paraId="0F988FC6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6AD05553" w14:textId="6D89465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F40BF" w:rsidRPr="00AF40BF" w14:paraId="5C2F377C" w14:textId="77777777" w:rsidTr="00111015">
        <w:tc>
          <w:tcPr>
            <w:tcW w:w="1503" w:type="pct"/>
          </w:tcPr>
          <w:p w14:paraId="442EF470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1029E058" w14:textId="212392C7" w:rsidR="00784453" w:rsidRPr="00AC7961" w:rsidRDefault="00445119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C7961">
              <w:rPr>
                <w:rFonts w:asciiTheme="majorBidi" w:hAnsiTheme="majorBidi" w:cstheme="majorBidi"/>
                <w:i/>
                <w:iCs/>
                <w:cs/>
              </w:rPr>
              <w:t>หมาย</w:t>
            </w:r>
            <w:r w:rsidRPr="00AC7961">
              <w:rPr>
                <w:rFonts w:asciiTheme="majorBidi" w:hAnsiTheme="majorBidi"/>
                <w:i/>
                <w:iCs/>
                <w:cs/>
              </w:rPr>
              <w:t>เหตุ</w:t>
            </w:r>
          </w:p>
        </w:tc>
        <w:tc>
          <w:tcPr>
            <w:tcW w:w="534" w:type="pct"/>
          </w:tcPr>
          <w:p w14:paraId="5864513D" w14:textId="319B773A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632B20" w:rsidRPr="00E40F9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5" w:type="pct"/>
          </w:tcPr>
          <w:p w14:paraId="1B8D8839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FAFBE3D" w14:textId="3439BCB2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632B20" w:rsidRPr="00E40F9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6" w:type="pct"/>
          </w:tcPr>
          <w:p w14:paraId="3421E13C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12CA81AF" w14:textId="2608BD3A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632B20" w:rsidRPr="00E40F9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6" w:type="pct"/>
          </w:tcPr>
          <w:p w14:paraId="7DDDC39A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3FA5F184" w14:textId="38501544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</w:t>
            </w:r>
            <w:r w:rsidR="00A62001" w:rsidRPr="00E40F9C">
              <w:rPr>
                <w:rFonts w:asciiTheme="majorBidi" w:hAnsiTheme="majorBidi" w:cstheme="majorBidi"/>
              </w:rPr>
              <w:t>6</w:t>
            </w:r>
            <w:r w:rsidR="00632B20" w:rsidRPr="00E40F9C">
              <w:rPr>
                <w:rFonts w:asciiTheme="majorBidi" w:hAnsiTheme="majorBidi" w:cstheme="majorBidi"/>
              </w:rPr>
              <w:t>8</w:t>
            </w:r>
          </w:p>
        </w:tc>
      </w:tr>
      <w:tr w:rsidR="00AF40BF" w:rsidRPr="00AF40BF" w14:paraId="138D1517" w14:textId="77777777" w:rsidTr="00111015">
        <w:trPr>
          <w:trHeight w:val="353"/>
        </w:trPr>
        <w:tc>
          <w:tcPr>
            <w:tcW w:w="1503" w:type="pct"/>
          </w:tcPr>
          <w:p w14:paraId="1A70646B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0915FFF5" w14:textId="0F1EDD65" w:rsidR="0023290C" w:rsidRPr="00AF40BF" w:rsidRDefault="0023290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18" w:type="pct"/>
            <w:gridSpan w:val="7"/>
          </w:tcPr>
          <w:p w14:paraId="64C92493" w14:textId="319054E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2C81A048" w14:textId="77777777" w:rsidTr="00111015">
        <w:tc>
          <w:tcPr>
            <w:tcW w:w="1503" w:type="pct"/>
          </w:tcPr>
          <w:p w14:paraId="266EC63C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779" w:type="pct"/>
          </w:tcPr>
          <w:p w14:paraId="721A9C12" w14:textId="72CEBCF6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534" w:type="pct"/>
          </w:tcPr>
          <w:p w14:paraId="02B7AC17" w14:textId="2C090BE8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5B519BFC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4DA0423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ADDB1A5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45F4D53E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CA57E3E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53E8FEBE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A22DF" w:rsidRPr="00AF40BF" w14:paraId="756726F6" w14:textId="77777777" w:rsidTr="00111015">
        <w:tc>
          <w:tcPr>
            <w:tcW w:w="1503" w:type="pct"/>
          </w:tcPr>
          <w:p w14:paraId="03EEBB2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ยังไม่</w:t>
            </w:r>
            <w:r w:rsidRPr="00AF40BF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600102BE" w14:textId="74B5857B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788EAE91" w14:textId="6E859162" w:rsidR="001A22DF" w:rsidRPr="00AF40BF" w:rsidRDefault="00B8395B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D26F7F">
              <w:rPr>
                <w:rFonts w:asciiTheme="majorBidi" w:hAnsiTheme="majorBidi" w:cstheme="majorBidi"/>
              </w:rPr>
              <w:t>923.56</w:t>
            </w:r>
          </w:p>
        </w:tc>
        <w:tc>
          <w:tcPr>
            <w:tcW w:w="145" w:type="pct"/>
          </w:tcPr>
          <w:p w14:paraId="14CBE3FE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CF64FBA" w14:textId="11595901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1,132.</w:t>
            </w:r>
            <w:r w:rsidRPr="00E40F9C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6" w:type="pct"/>
          </w:tcPr>
          <w:p w14:paraId="405D853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5ECC3F28" w14:textId="568A6355" w:rsidR="001A22DF" w:rsidRPr="00AF40BF" w:rsidRDefault="00D26F7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1,208.</w:t>
            </w:r>
            <w:r w:rsidR="00082915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46" w:type="pct"/>
          </w:tcPr>
          <w:p w14:paraId="5C9FD9DD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7B75E88B" w14:textId="5ADDDEA5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754.71</w:t>
            </w:r>
          </w:p>
        </w:tc>
      </w:tr>
      <w:tr w:rsidR="001A22DF" w:rsidRPr="00AF40BF" w14:paraId="5AC0AD32" w14:textId="77777777" w:rsidTr="00111015">
        <w:tc>
          <w:tcPr>
            <w:tcW w:w="1503" w:type="pct"/>
          </w:tcPr>
          <w:p w14:paraId="3EB1C3E0" w14:textId="7013A44B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AF40BF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AF40BF">
              <w:rPr>
                <w:rFonts w:asciiTheme="majorBidi" w:hAnsiTheme="majorBidi" w:cstheme="majorBidi"/>
              </w:rPr>
              <w:br/>
              <w:t xml:space="preserve">   </w:t>
            </w:r>
            <w:r w:rsidRPr="00AF40BF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3BDA5DD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4CA9094" w14:textId="77777777" w:rsidR="001A22D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</w:rPr>
            </w:pPr>
          </w:p>
          <w:p w14:paraId="44B44330" w14:textId="2A195D3A" w:rsidR="00D26F7F" w:rsidRPr="00AF40BF" w:rsidRDefault="00D26F7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vAlign w:val="bottom"/>
          </w:tcPr>
          <w:p w14:paraId="528267F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DC7D49C" w14:textId="77777777" w:rsidR="001A22D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FDB85A2" w14:textId="6ECAE903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40F9C" w:rsidDel="00B2451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53A2914F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C9BA4D1" w14:textId="77777777" w:rsidR="001A22D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</w:rPr>
            </w:pPr>
          </w:p>
          <w:p w14:paraId="1EAD6E79" w14:textId="3A0EAB76" w:rsidR="00082915" w:rsidRPr="00AF40BF" w:rsidRDefault="00082915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vAlign w:val="bottom"/>
          </w:tcPr>
          <w:p w14:paraId="7E73EB93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C2C495D" w14:textId="77777777" w:rsidR="001A22D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40215B84" w14:textId="2FE0D559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4576B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A22DF" w:rsidRPr="00AF40BF" w14:paraId="11EFD8FB" w14:textId="77777777" w:rsidTr="00111015">
        <w:tc>
          <w:tcPr>
            <w:tcW w:w="1503" w:type="pct"/>
          </w:tcPr>
          <w:p w14:paraId="2CC133A1" w14:textId="233E5070" w:rsidR="001A22DF" w:rsidRPr="00AF40BF" w:rsidRDefault="00C47EE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47EED">
              <w:rPr>
                <w:b/>
                <w:bCs/>
                <w:cs/>
              </w:rPr>
              <w:t>สุทธิ</w:t>
            </w:r>
          </w:p>
        </w:tc>
        <w:tc>
          <w:tcPr>
            <w:tcW w:w="779" w:type="pct"/>
          </w:tcPr>
          <w:p w14:paraId="487F0A8B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0AE66083" w14:textId="736AC84D" w:rsidR="001A22DF" w:rsidRPr="00AF40BF" w:rsidRDefault="00D26F7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1,923.56</w:t>
            </w:r>
          </w:p>
        </w:tc>
        <w:tc>
          <w:tcPr>
            <w:tcW w:w="145" w:type="pct"/>
          </w:tcPr>
          <w:p w14:paraId="43113DD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077DEFB8" w14:textId="19C2CF66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1,132.</w:t>
            </w:r>
            <w:r w:rsidRPr="00E40F9C">
              <w:rPr>
                <w:rFonts w:asciiTheme="majorBidi" w:hAnsiTheme="majorBidi" w:cstheme="majorBidi"/>
                <w:b/>
                <w:bCs/>
              </w:rPr>
              <w:t>68</w:t>
            </w:r>
          </w:p>
        </w:tc>
        <w:tc>
          <w:tcPr>
            <w:tcW w:w="146" w:type="pct"/>
          </w:tcPr>
          <w:p w14:paraId="0562296F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21DC34A8" w14:textId="068C52DA" w:rsidR="001A22DF" w:rsidRPr="00AF40BF" w:rsidRDefault="00082915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1,208.58</w:t>
            </w:r>
          </w:p>
        </w:tc>
        <w:tc>
          <w:tcPr>
            <w:tcW w:w="146" w:type="pct"/>
          </w:tcPr>
          <w:p w14:paraId="17DCE6C1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108D25CD" w14:textId="64C82EE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</w:tr>
      <w:tr w:rsidR="00AF40BF" w:rsidRPr="00AF40BF" w14:paraId="0DE7CC9B" w14:textId="77777777" w:rsidTr="00111015">
        <w:tc>
          <w:tcPr>
            <w:tcW w:w="1503" w:type="pct"/>
          </w:tcPr>
          <w:p w14:paraId="1A972287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9" w:type="pct"/>
          </w:tcPr>
          <w:p w14:paraId="331458B4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E9BCC0E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" w:type="pct"/>
          </w:tcPr>
          <w:p w14:paraId="29F006AF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83D39FE" w14:textId="77777777" w:rsidR="00D25C96" w:rsidRPr="00DB40BB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5FE6BDFB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2133800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26582E78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1FFB7C99" w14:textId="77777777" w:rsidR="00D25C96" w:rsidRPr="00DB40BB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0BF" w:rsidRPr="00AF40BF" w14:paraId="4AB0B4B4" w14:textId="77777777" w:rsidTr="00111015">
        <w:trPr>
          <w:trHeight w:val="353"/>
        </w:trPr>
        <w:tc>
          <w:tcPr>
            <w:tcW w:w="1503" w:type="pct"/>
          </w:tcPr>
          <w:p w14:paraId="4DDD8E82" w14:textId="61E9610D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779" w:type="pct"/>
          </w:tcPr>
          <w:p w14:paraId="47B0E7FE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18" w:type="pct"/>
            <w:gridSpan w:val="7"/>
          </w:tcPr>
          <w:p w14:paraId="68C0E226" w14:textId="77777777" w:rsidR="00D25C96" w:rsidRPr="00DB40BB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A22DF" w:rsidRPr="00AF40BF" w14:paraId="539188D7" w14:textId="77777777" w:rsidTr="00111015">
        <w:tc>
          <w:tcPr>
            <w:tcW w:w="1503" w:type="pct"/>
          </w:tcPr>
          <w:p w14:paraId="64FA1862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ยังไม่</w:t>
            </w:r>
            <w:r w:rsidRPr="00AF40BF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54DFA4F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69866747" w14:textId="336A6D6C" w:rsidR="001A22DF" w:rsidRPr="00AF40BF" w:rsidRDefault="008D5C9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73.99</w:t>
            </w:r>
          </w:p>
        </w:tc>
        <w:tc>
          <w:tcPr>
            <w:tcW w:w="145" w:type="pct"/>
          </w:tcPr>
          <w:p w14:paraId="6434FC6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5FC43E61" w14:textId="728E274A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21.54</w:t>
            </w:r>
          </w:p>
        </w:tc>
        <w:tc>
          <w:tcPr>
            <w:tcW w:w="146" w:type="pct"/>
          </w:tcPr>
          <w:p w14:paraId="069A013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5D2D0C4B" w14:textId="14F48F6B" w:rsidR="001A22DF" w:rsidRPr="00AF40BF" w:rsidRDefault="008D5C9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43D825F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66BF4A48" w14:textId="52863100" w:rsidR="001A22DF" w:rsidRPr="001A22D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777C0C51" w14:textId="77777777" w:rsidTr="00E40F9C">
        <w:tc>
          <w:tcPr>
            <w:tcW w:w="1503" w:type="pct"/>
          </w:tcPr>
          <w:p w14:paraId="6F8B83A8" w14:textId="011C3314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AF40BF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AF40BF">
              <w:rPr>
                <w:rFonts w:asciiTheme="majorBidi" w:hAnsiTheme="majorBidi" w:cstheme="majorBidi"/>
              </w:rPr>
              <w:br/>
              <w:t xml:space="preserve">            </w:t>
            </w:r>
            <w:r w:rsidRPr="00AF40BF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7AC5ED3B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5646C043" w14:textId="052EC4C8" w:rsidR="001A22DF" w:rsidRPr="00AF40BF" w:rsidRDefault="008D5C9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vAlign w:val="bottom"/>
          </w:tcPr>
          <w:p w14:paraId="734AAA7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C2F02F1" w14:textId="7777777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127ABF86" w14:textId="0290984B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DD691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0A1229F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75E07145" w14:textId="6E3FD604" w:rsidR="001A22DF" w:rsidRPr="00AF40BF" w:rsidRDefault="008D5C9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vAlign w:val="bottom"/>
          </w:tcPr>
          <w:p w14:paraId="3E66590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77725036" w14:textId="340B283A" w:rsidR="001A22DF" w:rsidRPr="001A22D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1A22DF" w:rsidDel="00EA522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A22DF" w:rsidRPr="00AF40BF" w14:paraId="70F2C0D0" w14:textId="77777777" w:rsidTr="00111015">
        <w:tc>
          <w:tcPr>
            <w:tcW w:w="1503" w:type="pct"/>
          </w:tcPr>
          <w:p w14:paraId="6CF1846C" w14:textId="36F961B5" w:rsidR="001A22DF" w:rsidRPr="00AF40BF" w:rsidRDefault="00C47EE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C47EED">
              <w:rPr>
                <w:b/>
                <w:bCs/>
                <w:cs/>
              </w:rPr>
              <w:t>สุทธิ</w:t>
            </w:r>
          </w:p>
        </w:tc>
        <w:tc>
          <w:tcPr>
            <w:tcW w:w="779" w:type="pct"/>
          </w:tcPr>
          <w:p w14:paraId="07393C2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08720CF6" w14:textId="7E87EDF3" w:rsidR="001A22DF" w:rsidRPr="00AF40BF" w:rsidRDefault="008D5C9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73.99</w:t>
            </w:r>
          </w:p>
        </w:tc>
        <w:tc>
          <w:tcPr>
            <w:tcW w:w="145" w:type="pct"/>
          </w:tcPr>
          <w:p w14:paraId="1A67F83C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1AAD87C" w14:textId="16841DEA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21.54</w:t>
            </w:r>
          </w:p>
        </w:tc>
        <w:tc>
          <w:tcPr>
            <w:tcW w:w="146" w:type="pct"/>
          </w:tcPr>
          <w:p w14:paraId="323FD9D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56953AA3" w14:textId="22023B7C" w:rsidR="001A22DF" w:rsidRPr="00AF40BF" w:rsidRDefault="008D5C9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35F77321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10892C0" w14:textId="657C4DB5" w:rsidR="001A22DF" w:rsidRPr="001A22D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A22DF" w:rsidRPr="00AF40BF" w14:paraId="6F012E0A" w14:textId="77777777" w:rsidTr="00643B50">
        <w:trPr>
          <w:trHeight w:val="451"/>
        </w:trPr>
        <w:tc>
          <w:tcPr>
            <w:tcW w:w="1503" w:type="pct"/>
          </w:tcPr>
          <w:p w14:paraId="617FF926" w14:textId="18263B2B" w:rsidR="001A22DF" w:rsidRPr="00AF40BF" w:rsidRDefault="00C47EE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47EED">
              <w:rPr>
                <w:rFonts w:asciiTheme="majorBidi" w:hAnsiTheme="majorBidi"/>
                <w:b/>
                <w:bCs/>
                <w:cs/>
              </w:rPr>
              <w:t>รวม</w:t>
            </w:r>
          </w:p>
        </w:tc>
        <w:tc>
          <w:tcPr>
            <w:tcW w:w="779" w:type="pct"/>
          </w:tcPr>
          <w:p w14:paraId="0B809ED3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5861062" w14:textId="6284D093" w:rsidR="001A22DF" w:rsidRPr="00AF40BF" w:rsidRDefault="008D5C9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1,997.55</w:t>
            </w:r>
          </w:p>
        </w:tc>
        <w:tc>
          <w:tcPr>
            <w:tcW w:w="145" w:type="pct"/>
          </w:tcPr>
          <w:p w14:paraId="032F307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462BC77" w14:textId="1F5EFB0B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71797">
              <w:rPr>
                <w:rFonts w:asciiTheme="majorBidi" w:hAnsiTheme="majorBidi" w:cstheme="majorBidi"/>
                <w:b/>
                <w:bCs/>
              </w:rPr>
              <w:t>1,154.</w:t>
            </w:r>
            <w:r w:rsidRPr="00E40F9C"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  <w:tc>
          <w:tcPr>
            <w:tcW w:w="146" w:type="pct"/>
          </w:tcPr>
          <w:p w14:paraId="1AE4F16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C0DFAE5" w14:textId="21CC5C4E" w:rsidR="001A22DF" w:rsidRPr="00AF40BF" w:rsidRDefault="00105AFC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1,208.58</w:t>
            </w:r>
          </w:p>
        </w:tc>
        <w:tc>
          <w:tcPr>
            <w:tcW w:w="146" w:type="pct"/>
          </w:tcPr>
          <w:p w14:paraId="1F5F146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D9EC53B" w14:textId="5FCAD0CD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</w:tr>
    </w:tbl>
    <w:p w14:paraId="0E8F40C4" w14:textId="77777777" w:rsidR="0023290C" w:rsidRPr="00AF40BF" w:rsidRDefault="0023290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  <w:lang w:val="th-TH"/>
        </w:rPr>
      </w:pPr>
    </w:p>
    <w:p w14:paraId="30C4E37E" w14:textId="0DB88F01" w:rsidR="009110AD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AF40BF">
        <w:rPr>
          <w:rFonts w:asciiTheme="majorBidi" w:hAnsiTheme="majorBidi" w:cstheme="majorBidi"/>
          <w:cs/>
        </w:rPr>
        <w:t>กลุ่ม</w:t>
      </w:r>
      <w:r w:rsidRPr="00AF40BF">
        <w:rPr>
          <w:rFonts w:asciiTheme="majorBidi" w:hAnsiTheme="majorBidi" w:cstheme="majorBidi"/>
          <w:cs/>
          <w:lang w:val="th-TH"/>
        </w:rPr>
        <w:t>บริษัท</w:t>
      </w:r>
      <w:r w:rsidRPr="00AF40BF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 w:rsidRPr="00AF40BF">
        <w:rPr>
          <w:rFonts w:asciiTheme="majorBidi" w:hAnsiTheme="majorBidi" w:cstheme="majorBidi"/>
        </w:rPr>
        <w:t>7</w:t>
      </w:r>
      <w:r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cs/>
        </w:rPr>
        <w:t>วัน</w:t>
      </w:r>
      <w:r w:rsidR="0001373F" w:rsidRPr="00AF40BF">
        <w:rPr>
          <w:rFonts w:asciiTheme="majorBidi" w:hAnsiTheme="majorBidi" w:cstheme="majorBidi" w:hint="cs"/>
          <w:cs/>
        </w:rPr>
        <w:t xml:space="preserve">ถึง </w:t>
      </w:r>
      <w:r w:rsidR="0001373F" w:rsidRPr="00AF40BF">
        <w:rPr>
          <w:rFonts w:asciiTheme="majorBidi" w:hAnsiTheme="majorBidi" w:cstheme="majorBidi"/>
        </w:rPr>
        <w:t xml:space="preserve">60 </w:t>
      </w:r>
      <w:r w:rsidR="0001373F" w:rsidRPr="00AF40BF">
        <w:rPr>
          <w:rFonts w:asciiTheme="majorBidi" w:hAnsiTheme="majorBidi" w:cstheme="majorBidi" w:hint="cs"/>
          <w:cs/>
        </w:rPr>
        <w:t>วัน</w:t>
      </w:r>
    </w:p>
    <w:p w14:paraId="6BFBC4F5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3ECF431C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4853719E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7279065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22FB0B35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FCBE0F2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5E3FFE52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3D22BA86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3448656D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7F49711E" w14:textId="77777777" w:rsidR="0076125E" w:rsidRDefault="0076125E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04CC394E" w14:textId="77777777" w:rsidR="009110AD" w:rsidRPr="00AF40BF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6B5827B2" w14:textId="77777777" w:rsidR="00A33A80" w:rsidRPr="00AF40BF" w:rsidRDefault="00A33A80" w:rsidP="00EF1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</w:rPr>
      </w:pPr>
    </w:p>
    <w:p w14:paraId="10F9CE22" w14:textId="7B3BEC64" w:rsidR="009E45D4" w:rsidRPr="00AF40BF" w:rsidRDefault="004762B0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951"/>
        <w:gridCol w:w="1072"/>
        <w:gridCol w:w="270"/>
        <w:gridCol w:w="1083"/>
        <w:gridCol w:w="266"/>
        <w:gridCol w:w="1036"/>
        <w:gridCol w:w="237"/>
        <w:gridCol w:w="1114"/>
      </w:tblGrid>
      <w:tr w:rsidR="00AF40BF" w:rsidRPr="00AF40BF" w14:paraId="46AE4A95" w14:textId="77777777" w:rsidTr="00111015">
        <w:trPr>
          <w:trHeight w:val="408"/>
        </w:trPr>
        <w:tc>
          <w:tcPr>
            <w:tcW w:w="1716" w:type="pct"/>
          </w:tcPr>
          <w:p w14:paraId="23749B3F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4B747BAE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EB99A1A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159B3C2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951EAED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606D5D6A" w14:textId="77777777" w:rsidTr="00111015">
        <w:trPr>
          <w:trHeight w:val="408"/>
        </w:trPr>
        <w:tc>
          <w:tcPr>
            <w:tcW w:w="1716" w:type="pct"/>
          </w:tcPr>
          <w:p w14:paraId="4490D4D6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0341F175" w14:textId="77777777" w:rsidR="00B509A6" w:rsidRPr="00D43A3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3D8D592" w14:textId="299B36C9" w:rsidR="00B509A6" w:rsidRPr="00D43A3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A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B6199" w:rsidRPr="00D43A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43A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199" w:rsidRPr="00D43A3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00860123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E63D95" w14:textId="2408D7CC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ED55ADE" w14:textId="77777777" w:rsidR="00B509A6" w:rsidRPr="00D43A3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A0BBE8B" w14:textId="2988CE7C" w:rsidR="00B509A6" w:rsidRPr="00D43A3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A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B6199" w:rsidRPr="00D43A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43A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199" w:rsidRPr="00D43A3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F99AC0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56A773F" w14:textId="384B4515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32B20" w:rsidRPr="00AF40BF" w14:paraId="418F5D86" w14:textId="77777777" w:rsidTr="00111015">
        <w:trPr>
          <w:trHeight w:val="408"/>
        </w:trPr>
        <w:tc>
          <w:tcPr>
            <w:tcW w:w="1716" w:type="pct"/>
          </w:tcPr>
          <w:p w14:paraId="277010B8" w14:textId="77777777" w:rsidR="00632B20" w:rsidRPr="00AF40BF" w:rsidRDefault="00632B20" w:rsidP="00632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113E2D7A" w14:textId="77777777" w:rsidR="00632B20" w:rsidRPr="00AF40BF" w:rsidRDefault="00632B20" w:rsidP="00632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19635180" w14:textId="02B92FA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7" w:type="pct"/>
          </w:tcPr>
          <w:p w14:paraId="123A6D7A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68689DB" w14:textId="1565D1B8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" w:type="pct"/>
          </w:tcPr>
          <w:p w14:paraId="52637AA9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D659902" w14:textId="7E2B2E39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9" w:type="pct"/>
          </w:tcPr>
          <w:p w14:paraId="4DABC5FB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1D7095F" w14:textId="59994242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1C977EE1" w14:textId="77777777" w:rsidTr="00111015">
        <w:trPr>
          <w:trHeight w:val="408"/>
        </w:trPr>
        <w:tc>
          <w:tcPr>
            <w:tcW w:w="1716" w:type="pct"/>
          </w:tcPr>
          <w:p w14:paraId="3403B99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0DF4B75F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002B6A3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22DF" w:rsidRPr="00AF40BF" w14:paraId="751046C5" w14:textId="77777777" w:rsidTr="00111015">
        <w:trPr>
          <w:trHeight w:val="408"/>
        </w:trPr>
        <w:tc>
          <w:tcPr>
            <w:tcW w:w="1716" w:type="pct"/>
          </w:tcPr>
          <w:p w14:paraId="7AEB339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8" w:type="pct"/>
          </w:tcPr>
          <w:p w14:paraId="2C27E6E7" w14:textId="0938503A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4" w:type="pct"/>
          </w:tcPr>
          <w:p w14:paraId="11D1EFE2" w14:textId="1A445A98" w:rsidR="001A22DF" w:rsidRPr="00AF40BF" w:rsidRDefault="004235E7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87.90</w:t>
            </w:r>
          </w:p>
        </w:tc>
        <w:tc>
          <w:tcPr>
            <w:tcW w:w="147" w:type="pct"/>
          </w:tcPr>
          <w:p w14:paraId="3DEC5AE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F68841F" w14:textId="0FE1DAB9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200.</w:t>
            </w: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45" w:type="pct"/>
          </w:tcPr>
          <w:p w14:paraId="57A16D2E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6E66855" w14:textId="226FBBF8" w:rsidR="001A22DF" w:rsidRPr="00AF40BF" w:rsidRDefault="004235E7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44.0</w:t>
            </w:r>
            <w:r w:rsidR="00E9225D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9" w:type="pct"/>
          </w:tcPr>
          <w:p w14:paraId="303D70ED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0220B17" w14:textId="53CB80C4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6.44</w:t>
            </w:r>
          </w:p>
        </w:tc>
      </w:tr>
      <w:tr w:rsidR="001A22DF" w:rsidRPr="00AF40BF" w14:paraId="41137B17" w14:textId="77777777" w:rsidTr="00111015">
        <w:trPr>
          <w:trHeight w:val="408"/>
        </w:trPr>
        <w:tc>
          <w:tcPr>
            <w:tcW w:w="1716" w:type="pct"/>
          </w:tcPr>
          <w:p w14:paraId="0C77F678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18" w:type="pct"/>
          </w:tcPr>
          <w:p w14:paraId="713719A8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9E0277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5797C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666EEC2" w14:textId="77777777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E2622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8DCCF5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A0BB7B0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E92CEC6" w14:textId="77777777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DF" w:rsidRPr="00AF40BF" w14:paraId="07E5851D" w14:textId="77777777" w:rsidTr="00111015">
        <w:trPr>
          <w:trHeight w:val="408"/>
        </w:trPr>
        <w:tc>
          <w:tcPr>
            <w:tcW w:w="1716" w:type="pct"/>
          </w:tcPr>
          <w:p w14:paraId="2365F02F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18" w:type="pct"/>
          </w:tcPr>
          <w:p w14:paraId="18BBF1D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D39E333" w14:textId="04D14AE5" w:rsidR="001A22DF" w:rsidRPr="00AF40BF" w:rsidRDefault="000B2F4E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360.21</w:t>
            </w:r>
          </w:p>
        </w:tc>
        <w:tc>
          <w:tcPr>
            <w:tcW w:w="147" w:type="pct"/>
          </w:tcPr>
          <w:p w14:paraId="30CE25C5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8BD559" w14:textId="457074B0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658.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5" w:type="pct"/>
          </w:tcPr>
          <w:p w14:paraId="6284AEE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7374351" w14:textId="5D4DFABA" w:rsidR="004A78DA" w:rsidRPr="00AF40BF" w:rsidRDefault="004A78DA" w:rsidP="007C2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</w:t>
            </w:r>
            <w:r w:rsidR="007C2F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E1E3B04" w14:textId="77777777" w:rsidR="001A22DF" w:rsidRPr="00AF40BF" w:rsidRDefault="001A22DF" w:rsidP="004A7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8CAD1F6" w14:textId="5FCA043E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40843">
              <w:rPr>
                <w:rFonts w:asciiTheme="majorBidi" w:hAnsiTheme="majorBidi" w:cstheme="majorBidi"/>
              </w:rPr>
              <w:t>0.47</w:t>
            </w:r>
          </w:p>
        </w:tc>
      </w:tr>
      <w:tr w:rsidR="001A22DF" w:rsidRPr="00AF40BF" w14:paraId="6AECAA06" w14:textId="77777777" w:rsidTr="00111015">
        <w:trPr>
          <w:trHeight w:val="408"/>
        </w:trPr>
        <w:tc>
          <w:tcPr>
            <w:tcW w:w="1716" w:type="pct"/>
          </w:tcPr>
          <w:p w14:paraId="0B306C9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18" w:type="pct"/>
          </w:tcPr>
          <w:p w14:paraId="5BC2F2D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0EBD47C" w14:textId="100740F8" w:rsidR="001A22DF" w:rsidRPr="00AF40BF" w:rsidRDefault="004A78DA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32.22</w:t>
            </w:r>
          </w:p>
        </w:tc>
        <w:tc>
          <w:tcPr>
            <w:tcW w:w="147" w:type="pct"/>
          </w:tcPr>
          <w:p w14:paraId="52438ED5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4CB6FE7" w14:textId="13EC23FE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37.02</w:t>
            </w:r>
          </w:p>
        </w:tc>
        <w:tc>
          <w:tcPr>
            <w:tcW w:w="145" w:type="pct"/>
          </w:tcPr>
          <w:p w14:paraId="0B90A15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689ADAA" w14:textId="085FF3EF" w:rsidR="001A22DF" w:rsidRPr="00AF40BF" w:rsidRDefault="004A78DA" w:rsidP="004A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0.26</w:t>
            </w:r>
          </w:p>
        </w:tc>
        <w:tc>
          <w:tcPr>
            <w:tcW w:w="129" w:type="pct"/>
          </w:tcPr>
          <w:p w14:paraId="2AD83BA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4758142" w14:textId="1DB0DF14" w:rsidR="001A22DF" w:rsidRPr="00DB40BB" w:rsidRDefault="001A22DF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0.01</w:t>
            </w:r>
          </w:p>
        </w:tc>
      </w:tr>
      <w:tr w:rsidR="001A22DF" w:rsidRPr="00AF40BF" w14:paraId="03340E2F" w14:textId="77777777" w:rsidTr="00111015">
        <w:trPr>
          <w:trHeight w:val="408"/>
        </w:trPr>
        <w:tc>
          <w:tcPr>
            <w:tcW w:w="1716" w:type="pct"/>
          </w:tcPr>
          <w:p w14:paraId="14439B5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18" w:type="pct"/>
          </w:tcPr>
          <w:p w14:paraId="00AB5FD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98902B7" w14:textId="1237A2FE" w:rsidR="001A22DF" w:rsidRPr="00AF40BF" w:rsidRDefault="00392BDD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46.05</w:t>
            </w:r>
          </w:p>
        </w:tc>
        <w:tc>
          <w:tcPr>
            <w:tcW w:w="147" w:type="pct"/>
          </w:tcPr>
          <w:p w14:paraId="2839FC20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38A2E2B" w14:textId="0C0FB193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19.00</w:t>
            </w:r>
          </w:p>
        </w:tc>
        <w:tc>
          <w:tcPr>
            <w:tcW w:w="145" w:type="pct"/>
          </w:tcPr>
          <w:p w14:paraId="7719F99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A890B1E" w14:textId="3714B3B0" w:rsidR="001A22DF" w:rsidRPr="00AF40BF" w:rsidRDefault="007C2F1A" w:rsidP="00593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2.73</w:t>
            </w:r>
          </w:p>
        </w:tc>
        <w:tc>
          <w:tcPr>
            <w:tcW w:w="129" w:type="pct"/>
          </w:tcPr>
          <w:p w14:paraId="367C6214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CCB6D7C" w14:textId="3D108145" w:rsidR="001A22DF" w:rsidRPr="00DB40BB" w:rsidRDefault="001A22DF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A22DF" w:rsidRPr="00AF40BF" w14:paraId="64E493D9" w14:textId="77777777" w:rsidTr="00114E3B">
        <w:trPr>
          <w:trHeight w:val="408"/>
        </w:trPr>
        <w:tc>
          <w:tcPr>
            <w:tcW w:w="1716" w:type="pct"/>
          </w:tcPr>
          <w:p w14:paraId="7F10D645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8" w:type="pct"/>
          </w:tcPr>
          <w:p w14:paraId="43F913E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57E2312" w14:textId="7B84C5B4" w:rsidR="001A22DF" w:rsidRPr="00AF40BF" w:rsidRDefault="00E3688B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526.38</w:t>
            </w:r>
          </w:p>
        </w:tc>
        <w:tc>
          <w:tcPr>
            <w:tcW w:w="147" w:type="pct"/>
          </w:tcPr>
          <w:p w14:paraId="1314375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99AE6BC" w14:textId="44728901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915.</w:t>
            </w: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169278A4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C2AE3DA" w14:textId="4ADFDE1A" w:rsidR="001A22DF" w:rsidRPr="00AF40BF" w:rsidRDefault="00E3688B" w:rsidP="00C4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47.08</w:t>
            </w:r>
          </w:p>
        </w:tc>
        <w:tc>
          <w:tcPr>
            <w:tcW w:w="129" w:type="pct"/>
          </w:tcPr>
          <w:p w14:paraId="6473E57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D377DDE" w14:textId="61252A75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6.92</w:t>
            </w:r>
          </w:p>
        </w:tc>
      </w:tr>
    </w:tbl>
    <w:p w14:paraId="70E460A5" w14:textId="120A28F1" w:rsidR="009E63E1" w:rsidRPr="00443DE7" w:rsidRDefault="009E63E1" w:rsidP="00443DE7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E5ECFDF" w14:textId="77777777" w:rsidR="00EB5157" w:rsidRPr="00443DE7" w:rsidRDefault="00EB5157" w:rsidP="00443DE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43DE7">
        <w:rPr>
          <w:rFonts w:asciiTheme="majorBidi" w:hAnsiTheme="majorBidi"/>
          <w:b/>
          <w:bCs/>
          <w:sz w:val="30"/>
          <w:szCs w:val="30"/>
          <w:cs/>
          <w:lang w:bidi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718"/>
        <w:gridCol w:w="18"/>
        <w:gridCol w:w="1070"/>
        <w:gridCol w:w="259"/>
        <w:gridCol w:w="13"/>
        <w:gridCol w:w="1074"/>
        <w:gridCol w:w="263"/>
        <w:gridCol w:w="20"/>
        <w:gridCol w:w="979"/>
        <w:gridCol w:w="270"/>
        <w:gridCol w:w="1078"/>
      </w:tblGrid>
      <w:tr w:rsidR="00AF40BF" w:rsidRPr="00AF40BF" w14:paraId="5BB08980" w14:textId="77777777" w:rsidTr="001A22DF">
        <w:trPr>
          <w:trHeight w:val="408"/>
        </w:trPr>
        <w:tc>
          <w:tcPr>
            <w:tcW w:w="1862" w:type="pct"/>
          </w:tcPr>
          <w:p w14:paraId="7C810422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7C889265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5"/>
          </w:tcPr>
          <w:p w14:paraId="1E652B3F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38E1C9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4"/>
          </w:tcPr>
          <w:p w14:paraId="633AA3F3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4924E68B" w14:textId="77777777" w:rsidTr="001A22DF">
        <w:trPr>
          <w:trHeight w:val="408"/>
        </w:trPr>
        <w:tc>
          <w:tcPr>
            <w:tcW w:w="1862" w:type="pct"/>
          </w:tcPr>
          <w:p w14:paraId="48C84FE0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47AD209D" w14:textId="77777777" w:rsidR="00B509A6" w:rsidRPr="00E9225D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7C8F183" w14:textId="02FF05C5" w:rsidR="00B509A6" w:rsidRPr="00E9225D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0D95" w:rsidRPr="00E922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922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0D95" w:rsidRPr="00E922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52E61D8F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108D129" w14:textId="438E92D8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2A4D0669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67FBAEED" w14:textId="7BF61332" w:rsidR="00B509A6" w:rsidRPr="00EE0D95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color w:val="EE0000"/>
                <w:sz w:val="30"/>
                <w:szCs w:val="30"/>
                <w:cs/>
              </w:rPr>
            </w:pPr>
            <w:r w:rsidRPr="00E922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0D95" w:rsidRPr="00E922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922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0D95" w:rsidRPr="00E922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D72B08F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EC3E74" w14:textId="6B6B440D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32B20" w:rsidRPr="00AF40BF" w14:paraId="72825585" w14:textId="77777777" w:rsidTr="001A22DF">
        <w:trPr>
          <w:trHeight w:val="408"/>
        </w:trPr>
        <w:tc>
          <w:tcPr>
            <w:tcW w:w="1862" w:type="pct"/>
          </w:tcPr>
          <w:p w14:paraId="1E97E6BE" w14:textId="77777777" w:rsidR="00632B20" w:rsidRPr="00AF40BF" w:rsidRDefault="00632B20" w:rsidP="00632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447BC870" w14:textId="77777777" w:rsidR="00632B20" w:rsidRPr="00AF40BF" w:rsidRDefault="00632B20" w:rsidP="00632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BC53A1E" w14:textId="69DAB43A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" w:type="pct"/>
          </w:tcPr>
          <w:p w14:paraId="38536B0A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</w:tcPr>
          <w:p w14:paraId="733E25D0" w14:textId="0640FA3A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" w:type="pct"/>
          </w:tcPr>
          <w:p w14:paraId="323D8BD5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4" w:type="pct"/>
            <w:gridSpan w:val="2"/>
          </w:tcPr>
          <w:p w14:paraId="7E2A3A2D" w14:textId="05CC3ECB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7" w:type="pct"/>
          </w:tcPr>
          <w:p w14:paraId="3506BB59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5E4E077E" w14:textId="07919C4F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7686F431" w14:textId="77777777" w:rsidTr="00632B20">
        <w:trPr>
          <w:trHeight w:val="408"/>
        </w:trPr>
        <w:tc>
          <w:tcPr>
            <w:tcW w:w="1862" w:type="pct"/>
          </w:tcPr>
          <w:p w14:paraId="0D17CCF9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651F3775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7" w:type="pct"/>
            <w:gridSpan w:val="10"/>
          </w:tcPr>
          <w:p w14:paraId="799F7CE2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22DF" w:rsidRPr="00AF40BF" w14:paraId="25CA48D2" w14:textId="77777777" w:rsidTr="001A22DF">
        <w:trPr>
          <w:trHeight w:val="408"/>
        </w:trPr>
        <w:tc>
          <w:tcPr>
            <w:tcW w:w="1862" w:type="pct"/>
          </w:tcPr>
          <w:p w14:paraId="3252F30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91" w:type="pct"/>
          </w:tcPr>
          <w:p w14:paraId="334193A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5C963A6" w14:textId="75E43290" w:rsidR="001A22DF" w:rsidRPr="00AF40BF" w:rsidRDefault="00BD5F39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716.0</w:t>
            </w:r>
            <w:r w:rsidR="00F0660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4A00C12E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FFCE84" w14:textId="6DF622A3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296.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14:paraId="05A2586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40260E9B" w14:textId="169BB5BD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AF40BF" w:rsidDel="00632B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0F0B2A1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59E59B" w14:textId="6E97C423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40F9C" w:rsidDel="000B13C7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684E4DF5" w14:textId="77777777" w:rsidTr="001A22DF">
        <w:trPr>
          <w:trHeight w:val="408"/>
        </w:trPr>
        <w:tc>
          <w:tcPr>
            <w:tcW w:w="1862" w:type="pct"/>
          </w:tcPr>
          <w:p w14:paraId="5C586E2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91" w:type="pct"/>
          </w:tcPr>
          <w:p w14:paraId="47862A5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1139F48" w14:textId="671E0E85" w:rsidR="001A22DF" w:rsidRPr="00AF40BF" w:rsidRDefault="00105AE5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574.</w:t>
            </w:r>
            <w:r w:rsidR="00637283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1" w:type="pct"/>
          </w:tcPr>
          <w:p w14:paraId="68D245CD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5CCAF99" w14:textId="402132E1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514.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3" w:type="pct"/>
          </w:tcPr>
          <w:p w14:paraId="78797BF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679678F7" w14:textId="54A9AEEA" w:rsidR="001A22DF" w:rsidRPr="00AF40BF" w:rsidRDefault="00061E22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12AB96D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C67A4A" w14:textId="0CA8244C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0.02</w:t>
            </w:r>
          </w:p>
        </w:tc>
      </w:tr>
      <w:tr w:rsidR="001A22DF" w:rsidRPr="00AF40BF" w14:paraId="43006AA3" w14:textId="77777777" w:rsidTr="001A22DF">
        <w:trPr>
          <w:trHeight w:val="408"/>
        </w:trPr>
        <w:tc>
          <w:tcPr>
            <w:tcW w:w="1862" w:type="pct"/>
          </w:tcPr>
          <w:p w14:paraId="1F11B17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91" w:type="pct"/>
          </w:tcPr>
          <w:p w14:paraId="04D290B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D070FA1" w14:textId="45784FD0" w:rsidR="001A22DF" w:rsidRPr="00AF40BF" w:rsidRDefault="00637283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116.49</w:t>
            </w:r>
          </w:p>
        </w:tc>
        <w:tc>
          <w:tcPr>
            <w:tcW w:w="141" w:type="pct"/>
          </w:tcPr>
          <w:p w14:paraId="32EF6815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578CA3E" w14:textId="75A49338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117.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3" w:type="pct"/>
          </w:tcPr>
          <w:p w14:paraId="25F3737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7A2100D" w14:textId="45B0D12A" w:rsidR="001A22DF" w:rsidRPr="00AF40BF" w:rsidRDefault="007C441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F4E7872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6F9052" w14:textId="2B5521FC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391201B5" w14:textId="77777777" w:rsidTr="001A22DF">
        <w:trPr>
          <w:trHeight w:val="408"/>
        </w:trPr>
        <w:tc>
          <w:tcPr>
            <w:tcW w:w="1862" w:type="pct"/>
          </w:tcPr>
          <w:p w14:paraId="0207C8AF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91" w:type="pct"/>
          </w:tcPr>
          <w:p w14:paraId="7FAA906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4D72AD6A" w14:textId="09C8DE3D" w:rsidR="001A22DF" w:rsidRPr="00AF40BF" w:rsidRDefault="005250FA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56.12</w:t>
            </w:r>
          </w:p>
        </w:tc>
        <w:tc>
          <w:tcPr>
            <w:tcW w:w="141" w:type="pct"/>
          </w:tcPr>
          <w:p w14:paraId="43739EF0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53873" w14:textId="79F2E852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58.70</w:t>
            </w:r>
          </w:p>
        </w:tc>
        <w:tc>
          <w:tcPr>
            <w:tcW w:w="143" w:type="pct"/>
          </w:tcPr>
          <w:p w14:paraId="6E7376C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5E9FC84A" w14:textId="76C78926" w:rsidR="001A22DF" w:rsidRPr="00AF40B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AF40BF" w:rsidDel="00632B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2D3BA9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A086C" w14:textId="5FE55E4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40F9C" w:rsidDel="000B13C7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1DEE73D2" w14:textId="77777777" w:rsidTr="001A22DF">
        <w:trPr>
          <w:trHeight w:val="408"/>
        </w:trPr>
        <w:tc>
          <w:tcPr>
            <w:tcW w:w="1862" w:type="pct"/>
          </w:tcPr>
          <w:p w14:paraId="02D85AF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41258F64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58FABFE1" w14:textId="336F6264" w:rsidR="001A22DF" w:rsidRPr="00AF40BF" w:rsidRDefault="00077A49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1,463.25</w:t>
            </w:r>
          </w:p>
        </w:tc>
        <w:tc>
          <w:tcPr>
            <w:tcW w:w="141" w:type="pct"/>
          </w:tcPr>
          <w:p w14:paraId="269FEF56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D6C7D" w14:textId="3797D766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986.66</w:t>
            </w:r>
          </w:p>
        </w:tc>
        <w:tc>
          <w:tcPr>
            <w:tcW w:w="143" w:type="pct"/>
          </w:tcPr>
          <w:p w14:paraId="7827E4B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14:paraId="2D7EB44C" w14:textId="572F259E" w:rsidR="001A22DF" w:rsidRPr="00AF40BF" w:rsidRDefault="00987BE1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7" w:type="pct"/>
          </w:tcPr>
          <w:p w14:paraId="70D7A3D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58650" w14:textId="46C2F5C4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0.02</w:t>
            </w:r>
          </w:p>
        </w:tc>
      </w:tr>
      <w:tr w:rsidR="001A22DF" w:rsidRPr="00AF40BF" w14:paraId="2C0BE443" w14:textId="77777777" w:rsidTr="001A22DF">
        <w:trPr>
          <w:trHeight w:val="408"/>
        </w:trPr>
        <w:tc>
          <w:tcPr>
            <w:tcW w:w="1862" w:type="pct"/>
          </w:tcPr>
          <w:p w14:paraId="5FDE011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91" w:type="pct"/>
          </w:tcPr>
          <w:p w14:paraId="62DC222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3217DDE2" w14:textId="531E6886" w:rsidR="001A22DF" w:rsidRPr="00AF40BF" w:rsidRDefault="00077A49" w:rsidP="0007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</w:tcPr>
          <w:p w14:paraId="58A7F028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50C31" w14:textId="059DD761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 w:hint="cs"/>
                <w:cs/>
              </w:rPr>
              <w:t>(</w:t>
            </w:r>
            <w:r w:rsidRPr="00543D02">
              <w:rPr>
                <w:rFonts w:asciiTheme="majorBidi" w:hAnsiTheme="majorBidi" w:cstheme="majorBidi"/>
              </w:rPr>
              <w:t>3.85</w:t>
            </w:r>
            <w:r w:rsidRPr="00E40F9C" w:rsidDel="00CF6A2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pct"/>
          </w:tcPr>
          <w:p w14:paraId="65A18F96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020E5AE4" w14:textId="135C661A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F40BF" w:rsidDel="00632B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7BC197CB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94514" w14:textId="5AC5C052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40F9C" w:rsidDel="000B13C7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1820D26F" w14:textId="77777777" w:rsidTr="001A22DF">
        <w:trPr>
          <w:trHeight w:val="408"/>
        </w:trPr>
        <w:tc>
          <w:tcPr>
            <w:tcW w:w="1862" w:type="pct"/>
          </w:tcPr>
          <w:p w14:paraId="5F40A99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91" w:type="pct"/>
          </w:tcPr>
          <w:p w14:paraId="4EB6079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4E7650" w14:textId="6F380661" w:rsidR="001A22DF" w:rsidRPr="00AF40BF" w:rsidRDefault="00F0132B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1,463.25</w:t>
            </w:r>
          </w:p>
        </w:tc>
        <w:tc>
          <w:tcPr>
            <w:tcW w:w="141" w:type="pct"/>
          </w:tcPr>
          <w:p w14:paraId="351DACF6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1214C" w14:textId="090412F3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982.81</w:t>
            </w:r>
          </w:p>
        </w:tc>
        <w:tc>
          <w:tcPr>
            <w:tcW w:w="143" w:type="pct"/>
          </w:tcPr>
          <w:p w14:paraId="4AE748D6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2069F" w14:textId="7C57BB75" w:rsidR="001A22DF" w:rsidRPr="00AF40BF" w:rsidRDefault="00987BE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7" w:type="pct"/>
          </w:tcPr>
          <w:p w14:paraId="6B24C32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05EC6" w14:textId="4CBF66C6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0.02</w:t>
            </w:r>
          </w:p>
        </w:tc>
      </w:tr>
      <w:tr w:rsidR="00AF40BF" w:rsidRPr="00AF40BF" w14:paraId="2A380AC3" w14:textId="77777777" w:rsidTr="00632B20">
        <w:trPr>
          <w:trHeight w:val="287"/>
        </w:trPr>
        <w:tc>
          <w:tcPr>
            <w:tcW w:w="2263" w:type="pct"/>
            <w:gridSpan w:val="3"/>
          </w:tcPr>
          <w:p w14:paraId="2E374BEB" w14:textId="77777777" w:rsidR="00E21B69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A2DA740" w14:textId="77777777" w:rsidR="00EF10C5" w:rsidRDefault="00EF10C5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268A34B8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6EABDDF4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34F717A7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2010B5D3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3656EA4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2E63876F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59B56BE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3E35B395" w14:textId="77777777" w:rsidR="000D2EE6" w:rsidRPr="00AF40BF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83" w:type="pct"/>
          </w:tcPr>
          <w:p w14:paraId="2D372B01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8" w:type="pct"/>
            <w:gridSpan w:val="2"/>
          </w:tcPr>
          <w:p w14:paraId="387990F7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5" w:type="pct"/>
          </w:tcPr>
          <w:p w14:paraId="2ABB3823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4" w:type="pct"/>
            <w:gridSpan w:val="2"/>
          </w:tcPr>
          <w:p w14:paraId="6B655979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33" w:type="pct"/>
          </w:tcPr>
          <w:p w14:paraId="2A267118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7" w:type="pct"/>
          </w:tcPr>
          <w:p w14:paraId="1FCD5C32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7" w:type="pct"/>
          </w:tcPr>
          <w:p w14:paraId="24569FAA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</w:tbl>
    <w:p w14:paraId="4B183B46" w14:textId="36E579ED" w:rsidR="00AA1012" w:rsidRPr="00D73840" w:rsidRDefault="00AA1012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pacing w:val="-4"/>
          <w:sz w:val="20"/>
        </w:rPr>
      </w:pPr>
      <w:bookmarkStart w:id="5" w:name="OLE_LINK11"/>
      <w:bookmarkStart w:id="6" w:name="OLE_LINK12"/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สินทรัพย์ทางการเงิน</w:t>
      </w:r>
      <w:r w:rsidR="00613F2A"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ไม่หมุ</w:t>
      </w:r>
      <w:r w:rsidR="005B78C9"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นเวียน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อื่น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  <w:lang w:bidi="th-TH"/>
        </w:rPr>
        <w:tab/>
      </w:r>
    </w:p>
    <w:p w14:paraId="4D264013" w14:textId="77777777" w:rsidR="0000466E" w:rsidRPr="00AF40BF" w:rsidRDefault="0000466E" w:rsidP="00443DE7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6B6622EA" w14:textId="21F811C2" w:rsidR="00AA1012" w:rsidRDefault="004838D0" w:rsidP="00895BA6">
      <w:pPr>
        <w:pStyle w:val="index"/>
        <w:tabs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</w:t>
      </w:r>
      <w:r w:rsidR="007710E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วันที่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12" w:rsidRPr="00AF40B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E0D95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E0D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12" w:rsidRPr="00E40F9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32B20" w:rsidRPr="00E40F9C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สินทรัพย์ทางการเงิน</w:t>
      </w:r>
      <w:r w:rsidR="00AB2BFC"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ไม่หมุนเวียน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อื่นของบริษัทมีการ</w:t>
      </w:r>
      <w:r w:rsidR="00AA1012" w:rsidRPr="008B47C9">
        <w:rPr>
          <w:rFonts w:asciiTheme="majorBidi" w:hAnsiTheme="majorBidi" w:cstheme="majorBidi"/>
          <w:sz w:val="30"/>
          <w:szCs w:val="30"/>
          <w:cs/>
          <w:lang w:val="en-US" w:bidi="th-TH"/>
        </w:rPr>
        <w:t>ปรับ</w:t>
      </w:r>
      <w:r w:rsidR="00C73187" w:rsidRPr="008B47C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เพิ่ม</w:t>
      </w:r>
      <w:r w:rsidR="00AA1012" w:rsidRPr="008B47C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มูลค่ายุติธรรมจำนวน </w:t>
      </w:r>
      <w:r w:rsidR="00423D91" w:rsidRPr="00423D91">
        <w:rPr>
          <w:rFonts w:asciiTheme="majorBidi" w:hAnsiTheme="majorBidi" w:cstheme="majorBidi"/>
          <w:sz w:val="30"/>
          <w:szCs w:val="30"/>
          <w:lang w:val="en-US" w:bidi="th-TH"/>
        </w:rPr>
        <w:t>48.51</w:t>
      </w:r>
      <w:r w:rsidR="00AA1012" w:rsidRPr="00423D9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เนื่องจากเหตุผลทางด้านเศรษฐกิจและสภาวะตลาด</w:t>
      </w:r>
      <w:r w:rsidR="00AA1012" w:rsidRPr="00AF40B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โดยรับรู้ผล</w:t>
      </w:r>
      <w:r w:rsidR="00A937D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กำไร (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ขาดทุน</w:t>
      </w:r>
      <w:r w:rsidR="00A937D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) 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ที่ยังไม่เกิดขึ้นจากการวัดมูลค่ายุติธรรมผ่านกำไรขาดทุนเบ็ดเสร็จอื่น</w:t>
      </w:r>
    </w:p>
    <w:p w14:paraId="1CDC63C2" w14:textId="77777777" w:rsidR="0010473C" w:rsidRDefault="0010473C" w:rsidP="00AA1012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46444ED" w14:textId="3E1E352A" w:rsidR="00522E09" w:rsidRPr="00443DE7" w:rsidRDefault="00522E09" w:rsidP="00D66B9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43DE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</w:t>
      </w:r>
      <w:r w:rsidRPr="00443DE7">
        <w:rPr>
          <w:rFonts w:asciiTheme="majorBidi" w:hAnsiTheme="majorBidi"/>
          <w:b/>
          <w:bCs/>
          <w:sz w:val="30"/>
          <w:szCs w:val="30"/>
          <w:cs/>
          <w:lang w:bidi="th-TH"/>
        </w:rPr>
        <w:t>ลงทุนในบริษัทย่อ</w:t>
      </w:r>
      <w:r w:rsidR="00D66B9A" w:rsidRPr="00443DE7">
        <w:rPr>
          <w:rFonts w:asciiTheme="majorBidi" w:hAnsiTheme="majorBidi"/>
          <w:b/>
          <w:bCs/>
          <w:sz w:val="30"/>
          <w:szCs w:val="30"/>
          <w:cs/>
          <w:lang w:bidi="th-TH"/>
        </w:rPr>
        <w:t>ย</w:t>
      </w:r>
      <w:r w:rsidR="00666BB8" w:rsidRPr="00666BB8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และบริษัทร่วม</w:t>
      </w:r>
    </w:p>
    <w:p w14:paraId="68A030F8" w14:textId="77777777" w:rsidR="000D79BA" w:rsidRDefault="000D79BA" w:rsidP="00C65B1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6066ECD5" w14:textId="3EC4C148" w:rsidR="002C2309" w:rsidRPr="002C2309" w:rsidRDefault="002C2309" w:rsidP="00C65B1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sz w:val="30"/>
          <w:szCs w:val="30"/>
          <w:lang w:val="th-TH" w:bidi="th-TH"/>
        </w:rPr>
      </w:pPr>
      <w:r w:rsidRPr="002C2309">
        <w:rPr>
          <w:rFonts w:asciiTheme="majorBidi" w:hAnsiTheme="majorBidi" w:hint="cs"/>
          <w:sz w:val="30"/>
          <w:szCs w:val="30"/>
          <w:cs/>
          <w:lang w:val="th-TH" w:bidi="th-TH"/>
        </w:rPr>
        <w:t>บริษัทย่อย</w:t>
      </w:r>
    </w:p>
    <w:p w14:paraId="00F6512A" w14:textId="77777777" w:rsidR="002C2309" w:rsidRDefault="002C2309" w:rsidP="00C65B1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cs/>
          <w:lang w:bidi="th-TH"/>
        </w:rPr>
      </w:pPr>
    </w:p>
    <w:p w14:paraId="3D7F2B95" w14:textId="21878FB1" w:rsidR="00C65B10" w:rsidRPr="00443DE7" w:rsidRDefault="000D79BA" w:rsidP="00C65B1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i/>
          <w:iCs/>
          <w:sz w:val="30"/>
          <w:szCs w:val="30"/>
          <w:lang w:bidi="th-TH"/>
        </w:rPr>
      </w:pPr>
      <w:r w:rsidRPr="00443DE7">
        <w:rPr>
          <w:rFonts w:asciiTheme="majorBidi" w:hAnsiTheme="majorBidi"/>
          <w:i/>
          <w:iCs/>
          <w:sz w:val="30"/>
          <w:szCs w:val="30"/>
          <w:cs/>
          <w:lang w:bidi="th-TH"/>
        </w:rPr>
        <w:t>บริษัท วิน อินกรีเดียนส์ จำกัด</w:t>
      </w:r>
    </w:p>
    <w:p w14:paraId="57454163" w14:textId="77777777" w:rsidR="000D79BA" w:rsidRPr="00443DE7" w:rsidRDefault="000D79BA" w:rsidP="00443DE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05CFE4B" w14:textId="5B5F662B" w:rsidR="00FA060F" w:rsidRDefault="00D44DA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>
        <w:rPr>
          <w:rFonts w:asciiTheme="majorBidi" w:hAnsiTheme="majorBidi" w:hint="cs"/>
          <w:cs/>
          <w:lang w:val="th-TH"/>
        </w:rPr>
        <w:t>เมื่อ</w:t>
      </w:r>
      <w:r w:rsidR="00C65B10" w:rsidRPr="00C65B10">
        <w:rPr>
          <w:rFonts w:asciiTheme="majorBidi" w:hAnsiTheme="majorBidi"/>
          <w:cs/>
          <w:lang w:val="th-TH"/>
        </w:rPr>
        <w:t xml:space="preserve">วันที่ </w:t>
      </w:r>
      <w:r w:rsidR="0000379A">
        <w:rPr>
          <w:rFonts w:asciiTheme="majorBidi" w:hAnsiTheme="majorBidi"/>
        </w:rPr>
        <w:t>12</w:t>
      </w:r>
      <w:r w:rsidR="00C65B10" w:rsidRPr="00C65B10">
        <w:rPr>
          <w:rFonts w:asciiTheme="majorBidi" w:hAnsiTheme="majorBidi"/>
          <w:cs/>
          <w:lang w:val="th-TH"/>
        </w:rPr>
        <w:t xml:space="preserve"> กุมภาพันธ์ </w:t>
      </w:r>
      <w:r w:rsidR="0000379A">
        <w:rPr>
          <w:rFonts w:asciiTheme="majorBidi" w:hAnsiTheme="majorBidi"/>
        </w:rPr>
        <w:t>2569</w:t>
      </w:r>
      <w:r w:rsidR="00C65B10" w:rsidRPr="00C65B10">
        <w:rPr>
          <w:rFonts w:asciiTheme="majorBidi" w:hAnsiTheme="majorBidi"/>
          <w:cs/>
          <w:lang w:val="th-TH"/>
        </w:rPr>
        <w:t xml:space="preserve"> บริษัท วินอินกรีเดียนส์ สิงคโปร์ ไพรเวท ลิมิเต็ด เป็นบริษัทย่อยทางอ้อมของบริษัท </w:t>
      </w:r>
      <w:r w:rsidR="003C65EF">
        <w:rPr>
          <w:rFonts w:asciiTheme="majorBidi" w:hAnsiTheme="majorBidi"/>
        </w:rPr>
        <w:t xml:space="preserve"> </w:t>
      </w:r>
      <w:r w:rsidR="00C65B10" w:rsidRPr="00C65B10">
        <w:rPr>
          <w:rFonts w:asciiTheme="majorBidi" w:hAnsiTheme="majorBidi"/>
          <w:cs/>
          <w:lang w:val="th-TH"/>
        </w:rPr>
        <w:t>ได้ดำเนินการจดทะเบียนเลิกกิจการกับหน่วยงานกำกับดูแลการบัญชีและองค์กรธุรกิจของประเทศสิงคโปร์ (</w:t>
      </w:r>
      <w:r w:rsidR="00C65B10" w:rsidRPr="00C65B10">
        <w:rPr>
          <w:rFonts w:asciiTheme="majorBidi" w:hAnsiTheme="majorBidi"/>
          <w:lang w:val="th-TH"/>
        </w:rPr>
        <w:t>Accou</w:t>
      </w:r>
      <w:r w:rsidR="0074195C">
        <w:rPr>
          <w:rFonts w:asciiTheme="majorBidi" w:hAnsiTheme="majorBidi"/>
        </w:rPr>
        <w:t>n</w:t>
      </w:r>
      <w:r w:rsidR="00C65B10" w:rsidRPr="00C65B10">
        <w:rPr>
          <w:rFonts w:asciiTheme="majorBidi" w:hAnsiTheme="majorBidi"/>
          <w:lang w:val="th-TH"/>
        </w:rPr>
        <w:t xml:space="preserve">ting and Corporate Regulatory Authority: ACRA) </w:t>
      </w:r>
      <w:r w:rsidR="00C65B10" w:rsidRPr="00C65B10">
        <w:rPr>
          <w:rFonts w:asciiTheme="majorBidi" w:hAnsiTheme="majorBidi"/>
          <w:cs/>
          <w:lang w:val="th-TH"/>
        </w:rPr>
        <w:t>เป็นที่เรียบร้อย</w:t>
      </w:r>
    </w:p>
    <w:p w14:paraId="245C7BE8" w14:textId="77777777" w:rsidR="00702296" w:rsidRDefault="00702296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7DC677E9" w14:textId="1C436403" w:rsidR="002C2309" w:rsidRDefault="002C2309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>
        <w:rPr>
          <w:rFonts w:asciiTheme="majorBidi" w:hAnsiTheme="majorBidi" w:hint="cs"/>
          <w:cs/>
          <w:lang w:val="th-TH"/>
        </w:rPr>
        <w:t>บริษัทร่วม</w:t>
      </w:r>
    </w:p>
    <w:p w14:paraId="7289C47B" w14:textId="77777777" w:rsidR="002C2309" w:rsidRDefault="002C2309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211B9F87" w14:textId="352B46DC" w:rsidR="00702296" w:rsidRDefault="00991307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lang w:val="en-GB"/>
        </w:rPr>
      </w:pPr>
      <w:r>
        <w:rPr>
          <w:rFonts w:asciiTheme="majorBidi" w:hAnsiTheme="majorBidi" w:hint="cs"/>
          <w:i/>
          <w:iCs/>
          <w:cs/>
          <w:lang w:val="en-GB"/>
        </w:rPr>
        <w:t>การ</w:t>
      </w:r>
      <w:r w:rsidRPr="00991307">
        <w:rPr>
          <w:rFonts w:asciiTheme="majorBidi" w:hAnsiTheme="majorBidi"/>
          <w:i/>
          <w:iCs/>
          <w:cs/>
          <w:lang w:val="en-GB"/>
        </w:rPr>
        <w:t>ทดสอบการด้อยค่าของเงินลงทุนในบริษัท ไบโอม จำกัด</w:t>
      </w:r>
    </w:p>
    <w:p w14:paraId="59A65F06" w14:textId="77777777" w:rsidR="00D570B7" w:rsidRDefault="00D570B7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lang w:val="en-GB"/>
        </w:rPr>
      </w:pPr>
    </w:p>
    <w:p w14:paraId="13822F99" w14:textId="36C35639" w:rsidR="0000379A" w:rsidRDefault="00090A41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090A41">
        <w:rPr>
          <w:rFonts w:asciiTheme="majorBidi" w:hAnsiTheme="majorBidi"/>
          <w:cs/>
        </w:rPr>
        <w:t xml:space="preserve">ในระหว่างงวดสิ้นสุดวันที่ </w:t>
      </w:r>
      <w:r>
        <w:rPr>
          <w:rFonts w:asciiTheme="majorBidi" w:hAnsiTheme="majorBidi"/>
        </w:rPr>
        <w:t>30</w:t>
      </w:r>
      <w:r w:rsidRPr="00090A41">
        <w:rPr>
          <w:rFonts w:asciiTheme="majorBidi" w:hAnsiTheme="majorBidi"/>
          <w:cs/>
        </w:rPr>
        <w:t xml:space="preserve"> มิถุนายน </w:t>
      </w:r>
      <w:r>
        <w:rPr>
          <w:rFonts w:asciiTheme="majorBidi" w:hAnsiTheme="majorBidi"/>
        </w:rPr>
        <w:t>2569</w:t>
      </w:r>
      <w:r w:rsidRPr="00090A41">
        <w:rPr>
          <w:rFonts w:asciiTheme="majorBidi" w:hAnsiTheme="majorBidi"/>
          <w:cs/>
        </w:rPr>
        <w:t xml:space="preserve"> ผู้บริหารของบริษัทได้พิจารณาผลการดำเนินงานของ</w:t>
      </w:r>
      <w:r w:rsidR="003C65EF">
        <w:rPr>
          <w:rFonts w:asciiTheme="majorBidi" w:hAnsiTheme="majorBidi"/>
        </w:rPr>
        <w:t xml:space="preserve">                        </w:t>
      </w:r>
      <w:r w:rsidRPr="00090A41">
        <w:rPr>
          <w:rFonts w:asciiTheme="majorBidi" w:hAnsiTheme="majorBidi"/>
          <w:cs/>
        </w:rPr>
        <w:t xml:space="preserve">บริษัท ไบโอม จำกัด (“ไบโอม”) (ปัจจุบันบริษัทถือหุ้นในสัดส่วนร้อยละ </w:t>
      </w:r>
      <w:r>
        <w:rPr>
          <w:rFonts w:asciiTheme="majorBidi" w:hAnsiTheme="majorBidi"/>
        </w:rPr>
        <w:t>20</w:t>
      </w:r>
      <w:r w:rsidRPr="00090A41">
        <w:rPr>
          <w:rFonts w:asciiTheme="majorBidi" w:hAnsiTheme="majorBidi"/>
          <w:cs/>
        </w:rPr>
        <w:t xml:space="preserve">)  ซึ่งมีผลขาดทุนอย่างต่อเนื่อง เป็นข้อบ่งชี้ว่าเงินลงทุนในไบโอมอาจเกิดการด้อยค่า บริษัทจึงทำการทดสอบการด้อยค่าของเงินลงทุนดังกล่าว จากผลการทดสอบการด้อยค่า บริษัทรับรู้ผลขาดทุนจากการด้อยค่าเงินลงทุนในไบโอมจำนวน </w:t>
      </w:r>
      <w:r>
        <w:rPr>
          <w:rFonts w:asciiTheme="majorBidi" w:hAnsiTheme="majorBidi"/>
        </w:rPr>
        <w:t>19.25</w:t>
      </w:r>
      <w:r w:rsidRPr="00090A41">
        <w:rPr>
          <w:rFonts w:asciiTheme="majorBidi" w:hAnsiTheme="majorBidi"/>
          <w:cs/>
        </w:rPr>
        <w:t xml:space="preserve"> ล้านบาท โดยแสดงรายการดังกล่าวเป็น ขาดทุนจากการด้อยค่าในงบการเงินรวมและงบการเงินเฉพาะกิจการ</w:t>
      </w:r>
    </w:p>
    <w:p w14:paraId="0A9BF2A4" w14:textId="77777777" w:rsidR="00895FCF" w:rsidRDefault="00895FCF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06D3DA04" w14:textId="77777777" w:rsidR="00895FCF" w:rsidRDefault="00895FCF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5219E2E6" w14:textId="77777777" w:rsidR="00090A41" w:rsidRDefault="00090A41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43AA68C3" w14:textId="77777777" w:rsidR="0000379A" w:rsidRPr="00F826A6" w:rsidRDefault="0000379A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</w:p>
    <w:p w14:paraId="4080ED71" w14:textId="77777777" w:rsidR="0000379A" w:rsidRDefault="0000379A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08BE2FAD" w14:textId="77777777" w:rsidR="0000379A" w:rsidRDefault="0000379A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09E49478" w14:textId="77777777" w:rsidR="0000379A" w:rsidRPr="00443DE7" w:rsidRDefault="0000379A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</w:p>
    <w:p w14:paraId="2C760C61" w14:textId="454F886E" w:rsidR="00B42BF9" w:rsidRPr="00D73840" w:rsidRDefault="007D5111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Cs w:val="22"/>
        </w:rPr>
      </w:pPr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</w:rPr>
        <w:t xml:space="preserve"> 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38"/>
        <w:gridCol w:w="1563"/>
      </w:tblGrid>
      <w:tr w:rsidR="00AF40BF" w:rsidRPr="00AF40BF" w14:paraId="5F74DB58" w14:textId="77777777" w:rsidTr="00111015">
        <w:trPr>
          <w:trHeight w:val="722"/>
          <w:tblHeader/>
        </w:trPr>
        <w:tc>
          <w:tcPr>
            <w:tcW w:w="3118" w:type="pct"/>
          </w:tcPr>
          <w:p w14:paraId="54C13A48" w14:textId="004C7106" w:rsidR="00987710" w:rsidRPr="00AF40BF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AF40BF">
              <w:rPr>
                <w:b/>
                <w:bCs/>
                <w:i/>
                <w:iCs/>
                <w:cs/>
              </w:rPr>
              <w:br/>
            </w:r>
            <w:r w:rsidR="005407B5" w:rsidRPr="00AF40BF">
              <w:rPr>
                <w:b/>
                <w:bCs/>
                <w:i/>
                <w:iCs/>
                <w:cs/>
              </w:rPr>
              <w:t>สำหรับงวด</w:t>
            </w:r>
            <w:r w:rsidR="000B75BA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="001449D3" w:rsidRPr="00AF40BF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="004732C0" w:rsidRPr="00AF40BF">
              <w:rPr>
                <w:b/>
                <w:bCs/>
                <w:i/>
                <w:iCs/>
                <w:cs/>
              </w:rPr>
              <w:t>สิ้นสุด</w:t>
            </w:r>
            <w:r w:rsidR="004732C0" w:rsidRPr="007878D9">
              <w:rPr>
                <w:b/>
                <w:bCs/>
                <w:i/>
                <w:iCs/>
                <w:cs/>
              </w:rPr>
              <w:t>วันที่</w:t>
            </w:r>
            <w:r w:rsidR="004732C0" w:rsidRPr="007878D9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1449D3" w:rsidRPr="007878D9">
              <w:rPr>
                <w:b/>
                <w:bCs/>
                <w:i/>
                <w:iCs/>
              </w:rPr>
              <w:t>3</w:t>
            </w:r>
            <w:r w:rsidR="00EE0D95" w:rsidRPr="007878D9">
              <w:rPr>
                <w:b/>
                <w:bCs/>
                <w:i/>
                <w:iCs/>
              </w:rPr>
              <w:t>0</w:t>
            </w:r>
            <w:r w:rsidR="001449D3" w:rsidRPr="007878D9">
              <w:rPr>
                <w:b/>
                <w:bCs/>
                <w:i/>
                <w:iCs/>
              </w:rPr>
              <w:t xml:space="preserve"> </w:t>
            </w:r>
            <w:r w:rsidR="00EE0D95" w:rsidRPr="007878D9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  <w:r w:rsidR="001449D3" w:rsidRPr="007878D9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9F5958" w:rsidRPr="007878D9">
              <w:rPr>
                <w:b/>
                <w:bCs/>
                <w:i/>
                <w:iCs/>
              </w:rPr>
              <w:t>25</w:t>
            </w:r>
            <w:r w:rsidR="00632B20" w:rsidRPr="007878D9">
              <w:rPr>
                <w:b/>
                <w:bCs/>
                <w:i/>
                <w:iCs/>
              </w:rPr>
              <w:t>69</w:t>
            </w:r>
          </w:p>
        </w:tc>
        <w:tc>
          <w:tcPr>
            <w:tcW w:w="891" w:type="pct"/>
          </w:tcPr>
          <w:p w14:paraId="3A7B9959" w14:textId="77777777" w:rsidR="00987710" w:rsidRPr="00AF40BF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AF40BF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40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609A843" w14:textId="77777777" w:rsidR="00987710" w:rsidRPr="00AF40BF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0" w:type="pct"/>
          </w:tcPr>
          <w:p w14:paraId="02AAC67E" w14:textId="59677A14" w:rsidR="00987710" w:rsidRPr="00AF40BF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0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3182690B" w14:textId="77777777" w:rsidTr="00111015">
        <w:trPr>
          <w:trHeight w:val="308"/>
          <w:tblHeader/>
        </w:trPr>
        <w:tc>
          <w:tcPr>
            <w:tcW w:w="3118" w:type="pct"/>
          </w:tcPr>
          <w:p w14:paraId="47A53CB2" w14:textId="77777777" w:rsidR="00987710" w:rsidRPr="00AF40BF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882" w:type="pct"/>
            <w:gridSpan w:val="3"/>
            <w:vAlign w:val="bottom"/>
          </w:tcPr>
          <w:p w14:paraId="1A9DC45A" w14:textId="0D03EDC4" w:rsidR="00987710" w:rsidRPr="00AF40BF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F40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F40BF" w:rsidRPr="00AF40BF" w14:paraId="5C5BB896" w14:textId="77777777" w:rsidTr="00111015">
        <w:trPr>
          <w:tblHeader/>
        </w:trPr>
        <w:tc>
          <w:tcPr>
            <w:tcW w:w="3118" w:type="pct"/>
          </w:tcPr>
          <w:p w14:paraId="3E3EC6E4" w14:textId="34F174D3" w:rsidR="008258C2" w:rsidRPr="00AF40BF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AF40BF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8546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F40B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91" w:type="pct"/>
          </w:tcPr>
          <w:p w14:paraId="0960F18C" w14:textId="7E15075D" w:rsidR="008258C2" w:rsidRPr="008B47C9" w:rsidRDefault="005F67BB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>
              <w:t>40.3</w:t>
            </w:r>
            <w:r w:rsidR="00D15F0A">
              <w:t>0</w:t>
            </w:r>
          </w:p>
        </w:tc>
        <w:tc>
          <w:tcPr>
            <w:tcW w:w="131" w:type="pct"/>
          </w:tcPr>
          <w:p w14:paraId="671F3DBB" w14:textId="77777777" w:rsidR="008258C2" w:rsidRPr="008B47C9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860" w:type="pct"/>
          </w:tcPr>
          <w:p w14:paraId="34901FC7" w14:textId="1CC971E4" w:rsidR="008258C2" w:rsidRPr="008B47C9" w:rsidRDefault="009A1355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cs/>
              </w:rPr>
            </w:pPr>
            <w:r w:rsidRPr="00E40F9C">
              <w:t>-</w:t>
            </w:r>
          </w:p>
        </w:tc>
      </w:tr>
      <w:tr w:rsidR="00AF40BF" w:rsidRPr="00AF40BF" w14:paraId="1D9C43AA" w14:textId="77777777" w:rsidTr="00111015">
        <w:trPr>
          <w:trHeight w:val="68"/>
          <w:tblHeader/>
        </w:trPr>
        <w:tc>
          <w:tcPr>
            <w:tcW w:w="3118" w:type="pct"/>
          </w:tcPr>
          <w:p w14:paraId="3A2C7649" w14:textId="36608C02" w:rsidR="008258C2" w:rsidRPr="00AF40BF" w:rsidRDefault="00305C60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305C60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ขาดทุนจากการด้อยค่าและตัดจำหน่ายสินทรัพย์ - ราคาตามบัญชีสุทธิ</w:t>
            </w:r>
          </w:p>
        </w:tc>
        <w:tc>
          <w:tcPr>
            <w:tcW w:w="891" w:type="pct"/>
          </w:tcPr>
          <w:p w14:paraId="56C29148" w14:textId="7257FC57" w:rsidR="008258C2" w:rsidRPr="008B47C9" w:rsidRDefault="00E57D7E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AB7CEE">
              <w:rPr>
                <w:rFonts w:hint="cs"/>
                <w:cs/>
              </w:rPr>
              <w:t>15</w:t>
            </w:r>
            <w:r w:rsidR="00514493">
              <w:t>0</w:t>
            </w:r>
            <w:r w:rsidR="00AB7CEE">
              <w:rPr>
                <w:rFonts w:hint="cs"/>
                <w:cs/>
              </w:rPr>
              <w:t>.9</w:t>
            </w:r>
            <w:r w:rsidR="00514493">
              <w:t>5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31" w:type="pct"/>
          </w:tcPr>
          <w:p w14:paraId="014C4AEE" w14:textId="77777777" w:rsidR="008258C2" w:rsidRPr="008B47C9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860" w:type="pct"/>
          </w:tcPr>
          <w:p w14:paraId="66E342C8" w14:textId="13254FF1" w:rsidR="008258C2" w:rsidRPr="008B47C9" w:rsidRDefault="00087943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8B47C9" w:rsidDel="001A22DF">
              <w:t>-</w:t>
            </w:r>
          </w:p>
        </w:tc>
      </w:tr>
    </w:tbl>
    <w:p w14:paraId="20B7594B" w14:textId="77777777" w:rsidR="00C21CD6" w:rsidRPr="00AF40BF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Pr="00AF40BF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6076AC3C" w14:textId="5C3E8B92" w:rsidR="00722D01" w:rsidRDefault="004B57D0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4B57D0">
        <w:rPr>
          <w:rFonts w:asciiTheme="majorBidi" w:hAnsiTheme="majorBidi"/>
          <w:cs/>
          <w:lang w:val="th-TH"/>
        </w:rPr>
        <w:t xml:space="preserve">ในไตรมาสที่ </w:t>
      </w:r>
      <w:r w:rsidR="00B61139">
        <w:rPr>
          <w:rFonts w:asciiTheme="majorBidi" w:hAnsiTheme="majorBidi"/>
        </w:rPr>
        <w:t>2</w:t>
      </w:r>
      <w:r w:rsidRPr="004B57D0">
        <w:rPr>
          <w:rFonts w:asciiTheme="majorBidi" w:hAnsiTheme="majorBidi"/>
          <w:cs/>
          <w:lang w:val="th-TH"/>
        </w:rPr>
        <w:t xml:space="preserve"> กลุ่มบริษัท</w:t>
      </w:r>
      <w:r w:rsidR="00B61139" w:rsidRPr="00B61139">
        <w:rPr>
          <w:rFonts w:asciiTheme="majorBidi" w:hAnsiTheme="majorBidi"/>
          <w:cs/>
          <w:lang w:val="th-TH"/>
        </w:rPr>
        <w:t>ได้ทบทวนแผนการใช้ประโยชน์จากสินทรัพย์บางรายการ เพื่อให้สอดคล้องกับทิศทาง</w:t>
      </w:r>
      <w:r w:rsidR="006F3AA2">
        <w:rPr>
          <w:rFonts w:asciiTheme="majorBidi" w:hAnsiTheme="majorBidi"/>
        </w:rPr>
        <w:t xml:space="preserve"> </w:t>
      </w:r>
      <w:r w:rsidR="00B61139" w:rsidRPr="00B61139">
        <w:rPr>
          <w:rFonts w:asciiTheme="majorBidi" w:hAnsiTheme="majorBidi"/>
          <w:cs/>
          <w:lang w:val="th-TH"/>
        </w:rPr>
        <w:t>กลยุทธ์และ</w:t>
      </w:r>
      <w:r w:rsidR="00E1300A">
        <w:rPr>
          <w:rFonts w:asciiTheme="majorBidi" w:hAnsiTheme="majorBidi" w:hint="cs"/>
          <w:cs/>
        </w:rPr>
        <w:t>แผนดำเนินการในอนาคต</w:t>
      </w:r>
      <w:r w:rsidR="00B61139" w:rsidRPr="00B61139">
        <w:rPr>
          <w:rFonts w:asciiTheme="majorBidi" w:hAnsiTheme="majorBidi"/>
          <w:cs/>
          <w:lang w:val="th-TH"/>
        </w:rPr>
        <w:t xml:space="preserve"> ส่งผลให้มีการบันทึกรายการด้อยค่าของสินทรัพย์จำนวน </w:t>
      </w:r>
      <w:r w:rsidR="00B61139">
        <w:rPr>
          <w:rFonts w:asciiTheme="majorBidi" w:hAnsiTheme="majorBidi"/>
        </w:rPr>
        <w:t>7</w:t>
      </w:r>
      <w:r w:rsidR="00B16D00">
        <w:rPr>
          <w:rFonts w:asciiTheme="majorBidi" w:hAnsiTheme="majorBidi"/>
        </w:rPr>
        <w:t>0</w:t>
      </w:r>
      <w:r w:rsidR="00B61139">
        <w:rPr>
          <w:rFonts w:asciiTheme="majorBidi" w:hAnsiTheme="majorBidi"/>
        </w:rPr>
        <w:t>.0</w:t>
      </w:r>
      <w:r w:rsidR="00B16D00">
        <w:rPr>
          <w:rFonts w:asciiTheme="majorBidi" w:hAnsiTheme="majorBidi"/>
        </w:rPr>
        <w:t>9</w:t>
      </w:r>
      <w:r w:rsidR="00B61139" w:rsidRPr="00B61139">
        <w:rPr>
          <w:rFonts w:asciiTheme="majorBidi" w:hAnsiTheme="majorBidi"/>
          <w:cs/>
          <w:lang w:val="th-TH"/>
        </w:rPr>
        <w:t xml:space="preserve"> ล้านบาท และรายการตัดจำหน่ายสินทรัพย์จำนวน </w:t>
      </w:r>
      <w:r w:rsidR="00B61139">
        <w:rPr>
          <w:rFonts w:asciiTheme="majorBidi" w:hAnsiTheme="majorBidi"/>
        </w:rPr>
        <w:t>8</w:t>
      </w:r>
      <w:r w:rsidR="00477150">
        <w:rPr>
          <w:rFonts w:asciiTheme="majorBidi" w:hAnsiTheme="majorBidi"/>
        </w:rPr>
        <w:t>0</w:t>
      </w:r>
      <w:r w:rsidR="00B16D00">
        <w:rPr>
          <w:rFonts w:asciiTheme="majorBidi" w:hAnsiTheme="majorBidi"/>
        </w:rPr>
        <w:t>.8</w:t>
      </w:r>
      <w:r w:rsidR="00477150">
        <w:rPr>
          <w:rFonts w:asciiTheme="majorBidi" w:hAnsiTheme="majorBidi"/>
        </w:rPr>
        <w:t>6</w:t>
      </w:r>
      <w:r w:rsidR="00B61139" w:rsidRPr="00B61139">
        <w:rPr>
          <w:rFonts w:asciiTheme="majorBidi" w:hAnsiTheme="majorBidi"/>
          <w:cs/>
          <w:lang w:val="th-TH"/>
        </w:rPr>
        <w:t xml:space="preserve"> ล้านบาท โดยแสดงรายการดังกล่าวเป็นขาดทุนจากการด้อยค่าและ</w:t>
      </w:r>
      <w:r w:rsidR="00A6267E">
        <w:rPr>
          <w:rFonts w:asciiTheme="majorBidi" w:hAnsiTheme="majorBidi"/>
        </w:rPr>
        <w:t xml:space="preserve">       </w:t>
      </w:r>
      <w:r w:rsidR="00B61139" w:rsidRPr="00B61139">
        <w:rPr>
          <w:rFonts w:asciiTheme="majorBidi" w:hAnsiTheme="majorBidi"/>
          <w:cs/>
          <w:lang w:val="th-TH"/>
        </w:rPr>
        <w:t>ตัดจำหน่ายสินทรัพย์ในงบการเงินรวม</w:t>
      </w:r>
    </w:p>
    <w:p w14:paraId="1670FEB1" w14:textId="77777777" w:rsidR="004B57D0" w:rsidRDefault="004B57D0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2315B4F9" w14:textId="336143A0" w:rsidR="00C21CD6" w:rsidRPr="00AF40BF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AF40BF">
        <w:rPr>
          <w:rFonts w:asciiTheme="majorBidi" w:hAnsiTheme="majorBidi"/>
          <w:cs/>
          <w:lang w:val="th-TH"/>
        </w:rPr>
        <w:t xml:space="preserve">ณ วันที่ </w:t>
      </w:r>
      <w:r w:rsidR="001449D3" w:rsidRPr="00AF40BF">
        <w:t>3</w:t>
      </w:r>
      <w:r w:rsidR="00EE0D95">
        <w:t>0</w:t>
      </w:r>
      <w:r w:rsidR="001449D3" w:rsidRPr="00AF40BF">
        <w:t xml:space="preserve"> </w:t>
      </w:r>
      <w:r w:rsidR="00EE0D95">
        <w:rPr>
          <w:rFonts w:hint="cs"/>
          <w:cs/>
        </w:rPr>
        <w:t>มิถุนายน</w:t>
      </w:r>
      <w:r w:rsidR="001449D3" w:rsidRPr="00AF40BF">
        <w:rPr>
          <w:rFonts w:hint="cs"/>
          <w:cs/>
        </w:rPr>
        <w:t xml:space="preserve"> </w:t>
      </w:r>
      <w:r w:rsidR="00D8320E" w:rsidRPr="00E40F9C">
        <w:rPr>
          <w:rFonts w:asciiTheme="majorBidi" w:hAnsiTheme="majorBidi"/>
        </w:rPr>
        <w:t>256</w:t>
      </w:r>
      <w:r w:rsidR="00632B20" w:rsidRPr="00E40F9C">
        <w:rPr>
          <w:rFonts w:asciiTheme="majorBidi" w:hAnsiTheme="majorBidi"/>
        </w:rPr>
        <w:t>9</w:t>
      </w:r>
      <w:r w:rsidRPr="00AF40BF">
        <w:rPr>
          <w:rFonts w:asciiTheme="majorBidi" w:hAnsiTheme="majorBidi"/>
          <w:cs/>
          <w:lang w:val="th-TH"/>
        </w:rPr>
        <w:t xml:space="preserve"> </w:t>
      </w:r>
      <w:r w:rsidRPr="00AF40BF">
        <w:rPr>
          <w:rFonts w:asciiTheme="majorBidi" w:hAnsiTheme="majorBidi" w:hint="cs"/>
          <w:cs/>
          <w:lang w:val="th-TH"/>
        </w:rPr>
        <w:t>ทรัพย์สิน</w:t>
      </w:r>
      <w:r w:rsidRPr="00AF40BF">
        <w:rPr>
          <w:rFonts w:asciiTheme="majorBidi" w:hAnsiTheme="majorBidi"/>
          <w:cs/>
          <w:lang w:val="th-TH"/>
        </w:rPr>
        <w:t>ขอ</w:t>
      </w:r>
      <w:r w:rsidR="00AD45ED" w:rsidRPr="00AF40BF">
        <w:rPr>
          <w:rFonts w:asciiTheme="majorBidi" w:hAnsiTheme="majorBidi"/>
          <w:cs/>
          <w:lang w:val="th-TH"/>
        </w:rPr>
        <w:t>งกลุ่มบริษัทมูลค่า</w:t>
      </w:r>
      <w:r w:rsidR="00AD45ED" w:rsidRPr="007878D9">
        <w:rPr>
          <w:rFonts w:asciiTheme="majorBidi" w:hAnsiTheme="majorBidi"/>
          <w:cs/>
          <w:lang w:val="th-TH"/>
        </w:rPr>
        <w:t>ตามบัญชีจำนว</w:t>
      </w:r>
      <w:r w:rsidR="00416E21" w:rsidRPr="007878D9">
        <w:rPr>
          <w:rFonts w:asciiTheme="majorBidi" w:hAnsiTheme="majorBidi"/>
          <w:cs/>
          <w:lang w:val="th-TH"/>
        </w:rPr>
        <w:t xml:space="preserve">น </w:t>
      </w:r>
      <w:r w:rsidR="004D7E93" w:rsidRPr="007878D9">
        <w:rPr>
          <w:rFonts w:asciiTheme="majorBidi" w:hAnsiTheme="majorBidi"/>
        </w:rPr>
        <w:t>1,</w:t>
      </w:r>
      <w:r w:rsidR="009C7D81" w:rsidRPr="007878D9">
        <w:rPr>
          <w:rFonts w:asciiTheme="majorBidi" w:hAnsiTheme="majorBidi"/>
        </w:rPr>
        <w:t>3</w:t>
      </w:r>
      <w:r w:rsidR="00E30D65">
        <w:rPr>
          <w:rFonts w:asciiTheme="majorBidi" w:hAnsiTheme="majorBidi"/>
        </w:rPr>
        <w:t>11</w:t>
      </w:r>
      <w:r w:rsidR="009C7D81" w:rsidRPr="007878D9">
        <w:rPr>
          <w:rFonts w:asciiTheme="majorBidi" w:hAnsiTheme="majorBidi"/>
        </w:rPr>
        <w:t>.</w:t>
      </w:r>
      <w:r w:rsidR="00E30D65">
        <w:rPr>
          <w:rFonts w:asciiTheme="majorBidi" w:hAnsiTheme="majorBidi"/>
        </w:rPr>
        <w:t>32</w:t>
      </w:r>
      <w:r w:rsidR="0001796B" w:rsidRPr="007878D9">
        <w:rPr>
          <w:rFonts w:asciiTheme="majorBidi" w:hAnsiTheme="majorBidi" w:hint="cs"/>
          <w:cs/>
          <w:lang w:val="th-TH"/>
        </w:rPr>
        <w:t xml:space="preserve"> </w:t>
      </w:r>
      <w:r w:rsidRPr="007878D9">
        <w:rPr>
          <w:rFonts w:asciiTheme="majorBidi" w:hAnsiTheme="majorBidi"/>
          <w:cs/>
          <w:lang w:val="th-TH"/>
        </w:rPr>
        <w:t xml:space="preserve">ล้านบาท </w:t>
      </w:r>
      <w:r w:rsidRPr="00AF40BF">
        <w:rPr>
          <w:rFonts w:asciiTheme="majorBidi" w:hAnsiTheme="majorBidi"/>
          <w:cs/>
          <w:lang w:val="th-TH"/>
        </w:rPr>
        <w:t>ได้จดทะเบียน</w:t>
      </w:r>
      <w:r w:rsidR="002837DF">
        <w:rPr>
          <w:rFonts w:asciiTheme="majorBidi" w:hAnsiTheme="majorBidi"/>
        </w:rPr>
        <w:t xml:space="preserve">          </w:t>
      </w:r>
      <w:r w:rsidRPr="00AF40BF">
        <w:rPr>
          <w:rFonts w:asciiTheme="majorBidi" w:hAnsiTheme="majorBidi"/>
          <w:cs/>
          <w:lang w:val="th-TH"/>
        </w:rPr>
        <w:t xml:space="preserve">เพื่อเป็นหลักประกันเงินกู้ยืมสถาบันการเงิน </w:t>
      </w:r>
      <w:r w:rsidRPr="00AF40BF">
        <w:rPr>
          <w:rFonts w:asciiTheme="majorBidi" w:hAnsiTheme="majorBidi"/>
          <w:i/>
          <w:iCs/>
          <w:cs/>
          <w:lang w:val="th-TH"/>
        </w:rPr>
        <w:t>(</w:t>
      </w:r>
      <w:r w:rsidR="00D8320E" w:rsidRPr="00AF40BF">
        <w:rPr>
          <w:rFonts w:asciiTheme="majorBidi" w:hAnsiTheme="majorBidi"/>
          <w:i/>
          <w:iCs/>
        </w:rPr>
        <w:t>31</w:t>
      </w:r>
      <w:r w:rsidRPr="00AF40BF">
        <w:rPr>
          <w:rFonts w:asciiTheme="majorBidi" w:hAnsiTheme="majorBidi"/>
          <w:i/>
          <w:iCs/>
          <w:cs/>
          <w:lang w:val="th-TH"/>
        </w:rPr>
        <w:t xml:space="preserve"> </w:t>
      </w:r>
      <w:r w:rsidRPr="00AF40BF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E40F9C">
        <w:rPr>
          <w:rFonts w:asciiTheme="majorBidi" w:hAnsiTheme="majorBidi"/>
          <w:i/>
          <w:iCs/>
        </w:rPr>
        <w:t>256</w:t>
      </w:r>
      <w:r w:rsidR="00632B20" w:rsidRPr="00E40F9C">
        <w:rPr>
          <w:rFonts w:asciiTheme="majorBidi" w:hAnsiTheme="majorBidi" w:hint="cs"/>
          <w:i/>
          <w:iCs/>
          <w:cs/>
        </w:rPr>
        <w:t>8</w:t>
      </w:r>
      <w:r w:rsidR="0001373F" w:rsidRPr="00AF40BF">
        <w:rPr>
          <w:rFonts w:asciiTheme="majorBidi" w:hAnsiTheme="majorBidi"/>
          <w:i/>
          <w:iCs/>
        </w:rPr>
        <w:t xml:space="preserve">: </w:t>
      </w:r>
      <w:r w:rsidR="00632B20" w:rsidRPr="00632B20">
        <w:rPr>
          <w:rFonts w:asciiTheme="majorBidi" w:hAnsiTheme="majorBidi"/>
          <w:i/>
          <w:iCs/>
        </w:rPr>
        <w:t>1,</w:t>
      </w:r>
      <w:r w:rsidR="005F2A48">
        <w:rPr>
          <w:rFonts w:asciiTheme="majorBidi" w:hAnsiTheme="majorBidi"/>
          <w:i/>
          <w:iCs/>
        </w:rPr>
        <w:t>412.36</w:t>
      </w:r>
      <w:r w:rsidR="00632B20">
        <w:rPr>
          <w:rFonts w:asciiTheme="majorBidi" w:hAnsiTheme="majorBidi"/>
          <w:i/>
          <w:iCs/>
        </w:rPr>
        <w:t xml:space="preserve"> </w:t>
      </w:r>
      <w:r w:rsidRPr="00AF40BF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Pr="00AF40BF">
        <w:rPr>
          <w:rFonts w:asciiTheme="majorBidi" w:hAnsiTheme="majorBidi"/>
          <w:i/>
          <w:iCs/>
          <w:cs/>
          <w:lang w:val="th-TH"/>
        </w:rPr>
        <w:t>)</w:t>
      </w:r>
    </w:p>
    <w:p w14:paraId="22F19C89" w14:textId="77777777" w:rsidR="00AD34A8" w:rsidRPr="00AF40BF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AF40BF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AF40BF">
        <w:rPr>
          <w:rFonts w:asciiTheme="majorBidi" w:eastAsia="Arial" w:hAnsiTheme="majorBidi" w:cstheme="majorBidi"/>
          <w:sz w:val="2"/>
          <w:szCs w:val="2"/>
        </w:rPr>
        <w:tab/>
      </w:r>
    </w:p>
    <w:bookmarkEnd w:id="5"/>
    <w:bookmarkEnd w:id="6"/>
    <w:p w14:paraId="07E6464E" w14:textId="2688B0C0" w:rsidR="007E392F" w:rsidRPr="00BC6168" w:rsidRDefault="007E392F" w:rsidP="00C0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  <w:sectPr w:rsidR="007E392F" w:rsidRPr="00BC6168" w:rsidSect="0080235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2328B282" w14:textId="7E37786E" w:rsidR="00892BEA" w:rsidRPr="00AF40BF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767CAEE3" w14:textId="77777777" w:rsidR="0092726C" w:rsidRPr="00742BD7" w:rsidRDefault="0092726C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tbl>
      <w:tblPr>
        <w:tblW w:w="1544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12"/>
        <w:gridCol w:w="956"/>
        <w:gridCol w:w="178"/>
        <w:gridCol w:w="980"/>
        <w:gridCol w:w="8"/>
        <w:gridCol w:w="174"/>
        <w:gridCol w:w="8"/>
        <w:gridCol w:w="14"/>
        <w:gridCol w:w="973"/>
        <w:gridCol w:w="193"/>
        <w:gridCol w:w="1056"/>
        <w:gridCol w:w="11"/>
        <w:gridCol w:w="172"/>
        <w:gridCol w:w="11"/>
        <w:gridCol w:w="987"/>
        <w:gridCol w:w="182"/>
        <w:gridCol w:w="1042"/>
        <w:gridCol w:w="183"/>
        <w:gridCol w:w="983"/>
        <w:gridCol w:w="183"/>
        <w:gridCol w:w="981"/>
        <w:gridCol w:w="6"/>
        <w:gridCol w:w="177"/>
        <w:gridCol w:w="6"/>
        <w:gridCol w:w="942"/>
        <w:gridCol w:w="228"/>
        <w:gridCol w:w="985"/>
        <w:gridCol w:w="13"/>
      </w:tblGrid>
      <w:tr w:rsidR="00AF40BF" w:rsidRPr="00AF40BF" w14:paraId="7814303B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 w:val="restart"/>
          </w:tcPr>
          <w:p w14:paraId="02FFBF84" w14:textId="77777777" w:rsidR="002629DB" w:rsidRPr="00AF40BF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862EC24" w14:textId="77777777" w:rsidR="002629DB" w:rsidRPr="00AF40BF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9" w:type="dxa"/>
            <w:gridSpan w:val="26"/>
            <w:vAlign w:val="bottom"/>
          </w:tcPr>
          <w:p w14:paraId="7609FBF7" w14:textId="77777777" w:rsidR="002629DB" w:rsidRPr="00D73840" w:rsidRDefault="002629DB" w:rsidP="00CE321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</w:pPr>
            <w:r w:rsidRPr="00D73840"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AF40BF" w:rsidRPr="00AF40BF" w14:paraId="49C51887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/>
          </w:tcPr>
          <w:p w14:paraId="398B513A" w14:textId="77777777" w:rsidR="002629DB" w:rsidRPr="00D73840" w:rsidRDefault="002629DB" w:rsidP="00CE321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114" w:type="dxa"/>
            <w:gridSpan w:val="3"/>
            <w:vAlign w:val="bottom"/>
          </w:tcPr>
          <w:p w14:paraId="30B7F969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ธุรกิจไบโอดีเซล</w:t>
            </w:r>
          </w:p>
        </w:tc>
        <w:tc>
          <w:tcPr>
            <w:tcW w:w="182" w:type="dxa"/>
            <w:gridSpan w:val="2"/>
            <w:vAlign w:val="bottom"/>
          </w:tcPr>
          <w:p w14:paraId="1CE7F4BB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44" w:type="dxa"/>
            <w:gridSpan w:val="5"/>
            <w:vAlign w:val="bottom"/>
          </w:tcPr>
          <w:p w14:paraId="09A47DA2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gridSpan w:val="2"/>
            <w:vAlign w:val="bottom"/>
          </w:tcPr>
          <w:p w14:paraId="06745F36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22" w:type="dxa"/>
            <w:gridSpan w:val="4"/>
            <w:vAlign w:val="bottom"/>
          </w:tcPr>
          <w:p w14:paraId="3975464D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6316CDD7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47" w:type="dxa"/>
            <w:gridSpan w:val="3"/>
            <w:vAlign w:val="bottom"/>
          </w:tcPr>
          <w:p w14:paraId="7CE39116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รายการตัดบัญชี</w:t>
            </w:r>
          </w:p>
          <w:p w14:paraId="4141ECFB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gridSpan w:val="2"/>
            <w:vAlign w:val="bottom"/>
          </w:tcPr>
          <w:p w14:paraId="192D39EB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61" w:type="dxa"/>
            <w:gridSpan w:val="4"/>
            <w:vAlign w:val="bottom"/>
          </w:tcPr>
          <w:p w14:paraId="7713B2F3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AF40B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2B20" w:rsidRPr="00AF40BF" w14:paraId="0ADEFA98" w14:textId="77777777" w:rsidTr="00C06BA1">
        <w:trPr>
          <w:cantSplit/>
        </w:trPr>
        <w:tc>
          <w:tcPr>
            <w:tcW w:w="3812" w:type="dxa"/>
          </w:tcPr>
          <w:p w14:paraId="294ABD73" w14:textId="7C6BD853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742B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หก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</w:t>
            </w:r>
            <w:r w:rsidR="00742B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0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 w:rsidR="000B75BA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มิถุนายน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956" w:type="dxa"/>
            <w:vAlign w:val="center"/>
          </w:tcPr>
          <w:p w14:paraId="3352A66A" w14:textId="504C3C77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D56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center"/>
          </w:tcPr>
          <w:p w14:paraId="04C70ED9" w14:textId="77777777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6391423E" w14:textId="17B88E1B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6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  <w:gridSpan w:val="2"/>
          </w:tcPr>
          <w:p w14:paraId="56A73331" w14:textId="77777777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763C381" w14:textId="1E30525D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6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93" w:type="dxa"/>
            <w:vAlign w:val="center"/>
          </w:tcPr>
          <w:p w14:paraId="79500A7F" w14:textId="77777777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EAF93CA" w14:textId="3ED4883C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6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3" w:type="dxa"/>
            <w:gridSpan w:val="2"/>
          </w:tcPr>
          <w:p w14:paraId="00C5645C" w14:textId="77777777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FA7C4D6" w14:textId="7A7B4673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6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2" w:type="dxa"/>
            <w:vAlign w:val="center"/>
          </w:tcPr>
          <w:p w14:paraId="52370E0C" w14:textId="77777777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2522D291" w14:textId="664AB61E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6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43F4CB8F" w14:textId="77777777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21320059" w14:textId="5B397EFA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6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3" w:type="dxa"/>
            <w:vAlign w:val="center"/>
          </w:tcPr>
          <w:p w14:paraId="1644102E" w14:textId="77777777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4C2D70E1" w14:textId="47C9341B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6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3" w:type="dxa"/>
            <w:gridSpan w:val="2"/>
          </w:tcPr>
          <w:p w14:paraId="06503C1D" w14:textId="77777777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4F1EC5E1" w14:textId="0CE0D03F" w:rsidR="00632B20" w:rsidRPr="000D5645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6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28" w:type="dxa"/>
            <w:vAlign w:val="center"/>
          </w:tcPr>
          <w:p w14:paraId="6A9A1C0E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center"/>
          </w:tcPr>
          <w:p w14:paraId="353344B1" w14:textId="27A1AB99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</w:tr>
      <w:tr w:rsidR="00AF40BF" w:rsidRPr="00AF40BF" w14:paraId="3949EB29" w14:textId="77777777" w:rsidTr="00C06BA1">
        <w:trPr>
          <w:gridAfter w:val="1"/>
          <w:wAfter w:w="13" w:type="dxa"/>
          <w:cantSplit/>
        </w:trPr>
        <w:tc>
          <w:tcPr>
            <w:tcW w:w="3812" w:type="dxa"/>
          </w:tcPr>
          <w:p w14:paraId="274046DA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19" w:type="dxa"/>
            <w:gridSpan w:val="26"/>
            <w:vAlign w:val="center"/>
          </w:tcPr>
          <w:p w14:paraId="67EAE46C" w14:textId="77777777" w:rsidR="002629DB" w:rsidRPr="00D73840" w:rsidRDefault="002629DB" w:rsidP="002629D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D73840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AF40BF" w:rsidRPr="00AF40BF" w14:paraId="33E81BE6" w14:textId="77777777" w:rsidTr="00C06BA1">
        <w:trPr>
          <w:cantSplit/>
        </w:trPr>
        <w:tc>
          <w:tcPr>
            <w:tcW w:w="3812" w:type="dxa"/>
          </w:tcPr>
          <w:p w14:paraId="63CF5B42" w14:textId="77777777" w:rsidR="002629DB" w:rsidRPr="00D73840" w:rsidRDefault="002629DB" w:rsidP="002629D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D7384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56" w:type="dxa"/>
            <w:vAlign w:val="center"/>
          </w:tcPr>
          <w:p w14:paraId="24ECEB3D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0094B18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6F929994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61AB60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9C52C4A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vAlign w:val="center"/>
          </w:tcPr>
          <w:p w14:paraId="0C40EA4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1676B26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78658BC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8070C86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31783D8F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6CDE585C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28F0B137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4CB651F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79F31D7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7EBD675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3318496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5DB85990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8" w:type="dxa"/>
            <w:vAlign w:val="center"/>
          </w:tcPr>
          <w:p w14:paraId="0450D8CF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center"/>
          </w:tcPr>
          <w:p w14:paraId="2C9A3B77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32B20" w:rsidRPr="00AF40BF" w14:paraId="61F6D85C" w14:textId="77777777">
        <w:trPr>
          <w:cantSplit/>
        </w:trPr>
        <w:tc>
          <w:tcPr>
            <w:tcW w:w="3812" w:type="dxa"/>
          </w:tcPr>
          <w:p w14:paraId="6A830DF6" w14:textId="77777777" w:rsidR="00632B20" w:rsidRPr="00C03890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38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56" w:type="dxa"/>
            <w:vAlign w:val="bottom"/>
          </w:tcPr>
          <w:p w14:paraId="40BB742D" w14:textId="3CC98CAF" w:rsidR="00632B20" w:rsidRPr="00AF40BF" w:rsidRDefault="003A3644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8,321.</w:t>
            </w:r>
            <w:r w:rsidR="00F70A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</w:t>
            </w:r>
          </w:p>
        </w:tc>
        <w:tc>
          <w:tcPr>
            <w:tcW w:w="178" w:type="dxa"/>
            <w:vAlign w:val="bottom"/>
          </w:tcPr>
          <w:p w14:paraId="7264CC12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FF5B3B2" w14:textId="6B06CA06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</w:t>
            </w:r>
            <w:r w:rsidR="00632B20"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789.09</w:t>
            </w:r>
          </w:p>
        </w:tc>
        <w:tc>
          <w:tcPr>
            <w:tcW w:w="196" w:type="dxa"/>
            <w:gridSpan w:val="3"/>
            <w:vAlign w:val="bottom"/>
          </w:tcPr>
          <w:p w14:paraId="2FFB6F88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</w:tcPr>
          <w:p w14:paraId="5BF29344" w14:textId="3C8FC568" w:rsidR="00632B20" w:rsidRPr="00AF40BF" w:rsidRDefault="006F0F4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2,915.35</w:t>
            </w:r>
          </w:p>
        </w:tc>
        <w:tc>
          <w:tcPr>
            <w:tcW w:w="193" w:type="dxa"/>
          </w:tcPr>
          <w:p w14:paraId="04086FE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7" w:type="dxa"/>
            <w:gridSpan w:val="2"/>
          </w:tcPr>
          <w:p w14:paraId="52B97603" w14:textId="6880CAAA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 w:rsidR="00632B20" w:rsidRPr="00D7384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383.14</w:t>
            </w:r>
          </w:p>
        </w:tc>
        <w:tc>
          <w:tcPr>
            <w:tcW w:w="183" w:type="dxa"/>
            <w:gridSpan w:val="2"/>
            <w:vAlign w:val="bottom"/>
          </w:tcPr>
          <w:p w14:paraId="2FF1386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E26DA" w14:textId="31D38E15" w:rsidR="00632B20" w:rsidRPr="00E40F9C" w:rsidRDefault="009A2B7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DF56C10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0B3F66C0" w14:textId="19C14DA9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4.40</w:t>
            </w:r>
          </w:p>
        </w:tc>
        <w:tc>
          <w:tcPr>
            <w:tcW w:w="183" w:type="dxa"/>
            <w:vAlign w:val="bottom"/>
          </w:tcPr>
          <w:p w14:paraId="1A558B6D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ED28680" w14:textId="7DE720D6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7EB54A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0FDBB17" w14:textId="0D4F1596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 w:rsidDel="00F573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0FF27B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07A36077" w14:textId="5A50A018" w:rsidR="00632B20" w:rsidRPr="00AF40BF" w:rsidRDefault="00EA5BAD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11,237.22</w:t>
            </w:r>
          </w:p>
        </w:tc>
        <w:tc>
          <w:tcPr>
            <w:tcW w:w="228" w:type="dxa"/>
            <w:vAlign w:val="bottom"/>
          </w:tcPr>
          <w:p w14:paraId="21B865B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A22BE99" w14:textId="6E62DEC8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9</w:t>
            </w:r>
            <w:r w:rsidR="00632B20" w:rsidRPr="00AF40B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176.63</w:t>
            </w:r>
          </w:p>
        </w:tc>
      </w:tr>
      <w:tr w:rsidR="00632B20" w:rsidRPr="00AF40BF" w14:paraId="3DB1783E" w14:textId="77777777" w:rsidTr="00C06BA1">
        <w:trPr>
          <w:cantSplit/>
        </w:trPr>
        <w:tc>
          <w:tcPr>
            <w:tcW w:w="3812" w:type="dxa"/>
          </w:tcPr>
          <w:p w14:paraId="55D72706" w14:textId="77777777" w:rsidR="00632B20" w:rsidRPr="00C03890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38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A00F6B5" w14:textId="1B26F662" w:rsidR="00632B20" w:rsidRPr="00AF40BF" w:rsidRDefault="00F70A16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055C50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32B34BBF" w14:textId="354FDD7E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 w:rsidDel="007C666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" w:type="dxa"/>
            <w:gridSpan w:val="3"/>
            <w:vAlign w:val="bottom"/>
          </w:tcPr>
          <w:p w14:paraId="236D9A55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EC66E58" w14:textId="7294F1EE" w:rsidR="00632B20" w:rsidRPr="00AF40BF" w:rsidRDefault="006F0F4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5D83FA09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bottom"/>
          </w:tcPr>
          <w:p w14:paraId="2B1C23D5" w14:textId="53F1018A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1975FD1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743D307" w14:textId="0EC80D55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003A85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75E8BB8" w14:textId="5FD4F202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 w:rsidDel="00B805E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122D175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FCA5783" w14:textId="4B265F45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08C068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26E3E70D" w14:textId="07551FA1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1023AE6C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3E730C3" w14:textId="621AA909" w:rsidR="00632B20" w:rsidRPr="00AF40BF" w:rsidRDefault="00EA5BAD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28" w:type="dxa"/>
            <w:vAlign w:val="bottom"/>
          </w:tcPr>
          <w:p w14:paraId="17468647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079A18AE" w14:textId="67AB225A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 w:rsidDel="003A0CB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32B20" w:rsidRPr="00AF40BF" w14:paraId="0F2E4D59" w14:textId="77777777">
        <w:trPr>
          <w:cantSplit/>
        </w:trPr>
        <w:tc>
          <w:tcPr>
            <w:tcW w:w="3812" w:type="dxa"/>
          </w:tcPr>
          <w:p w14:paraId="5C5EC2BB" w14:textId="77777777" w:rsidR="00632B20" w:rsidRPr="00C03890" w:rsidRDefault="00632B20" w:rsidP="00632B2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38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C0389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6277" w14:textId="3568AB2E" w:rsidR="00632B20" w:rsidRPr="00AF40BF" w:rsidRDefault="00F70A16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8,321.87</w:t>
            </w:r>
          </w:p>
        </w:tc>
        <w:tc>
          <w:tcPr>
            <w:tcW w:w="178" w:type="dxa"/>
            <w:vAlign w:val="bottom"/>
          </w:tcPr>
          <w:p w14:paraId="450B439A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32A6" w14:textId="62A5159A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  <w:r w:rsidR="00632B20"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789.09</w:t>
            </w:r>
          </w:p>
        </w:tc>
        <w:tc>
          <w:tcPr>
            <w:tcW w:w="196" w:type="dxa"/>
            <w:gridSpan w:val="3"/>
            <w:vAlign w:val="bottom"/>
          </w:tcPr>
          <w:p w14:paraId="4CFD03FD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EDA27" w14:textId="0E24DF4D" w:rsidR="00632B20" w:rsidRPr="00AF40BF" w:rsidRDefault="006F0F4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2,915.35</w:t>
            </w:r>
          </w:p>
        </w:tc>
        <w:tc>
          <w:tcPr>
            <w:tcW w:w="193" w:type="dxa"/>
            <w:vAlign w:val="bottom"/>
          </w:tcPr>
          <w:p w14:paraId="0053CA7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ABE80" w14:textId="365FA730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  <w:r w:rsidR="00632B20" w:rsidRPr="00AF40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383.14</w:t>
            </w:r>
          </w:p>
        </w:tc>
        <w:tc>
          <w:tcPr>
            <w:tcW w:w="183" w:type="dxa"/>
            <w:gridSpan w:val="2"/>
            <w:vAlign w:val="bottom"/>
          </w:tcPr>
          <w:p w14:paraId="4ABAFFB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178E3" w14:textId="5B585F3C" w:rsidR="00632B20" w:rsidRPr="00AF40BF" w:rsidRDefault="009A2B7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4B748AD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CEC6" w14:textId="0746FB9E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  <w:r w:rsidR="00632B20" w:rsidRPr="00E40F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40</w:t>
            </w:r>
          </w:p>
        </w:tc>
        <w:tc>
          <w:tcPr>
            <w:tcW w:w="183" w:type="dxa"/>
            <w:vAlign w:val="bottom"/>
          </w:tcPr>
          <w:p w14:paraId="70E835B1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760CBF4" w14:textId="0B4B93F3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t>-</w:t>
            </w:r>
          </w:p>
        </w:tc>
        <w:tc>
          <w:tcPr>
            <w:tcW w:w="183" w:type="dxa"/>
          </w:tcPr>
          <w:p w14:paraId="777D1DF0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F27946" w14:textId="7B5EDA7A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0F9C"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12233A4A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FE3C6" w14:textId="5E5BD503" w:rsidR="00632B20" w:rsidRPr="00AF40BF" w:rsidRDefault="00EA5BAD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11,237.22</w:t>
            </w:r>
          </w:p>
        </w:tc>
        <w:tc>
          <w:tcPr>
            <w:tcW w:w="228" w:type="dxa"/>
            <w:vAlign w:val="bottom"/>
          </w:tcPr>
          <w:p w14:paraId="01521A4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7705C" w14:textId="3B790F74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9</w:t>
            </w:r>
            <w:r w:rsidR="00632B20"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176.63</w:t>
            </w:r>
          </w:p>
        </w:tc>
      </w:tr>
      <w:tr w:rsidR="00632B20" w:rsidRPr="00AF40BF" w14:paraId="520583F1" w14:textId="77777777" w:rsidTr="00C06BA1">
        <w:trPr>
          <w:cantSplit/>
          <w:trHeight w:val="285"/>
        </w:trPr>
        <w:tc>
          <w:tcPr>
            <w:tcW w:w="3812" w:type="dxa"/>
          </w:tcPr>
          <w:p w14:paraId="7E59F8B0" w14:textId="77777777" w:rsidR="00632B20" w:rsidRPr="00AF40BF" w:rsidRDefault="00632B20" w:rsidP="00632B20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5CA68254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E2BD3C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vAlign w:val="bottom"/>
          </w:tcPr>
          <w:p w14:paraId="67829623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gridSpan w:val="3"/>
            <w:vAlign w:val="bottom"/>
          </w:tcPr>
          <w:p w14:paraId="17C6B9EC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DD75A37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vAlign w:val="bottom"/>
          </w:tcPr>
          <w:p w14:paraId="09ACD4C3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bottom"/>
          </w:tcPr>
          <w:p w14:paraId="466AFC14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15570CC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5D4FA4F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6936505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7F972CC1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59CF44D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155287B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AFECFD9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  <w:vAlign w:val="bottom"/>
          </w:tcPr>
          <w:p w14:paraId="2C789784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9597B12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bottom"/>
          </w:tcPr>
          <w:p w14:paraId="68D32C64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8" w:type="dxa"/>
            <w:vAlign w:val="bottom"/>
          </w:tcPr>
          <w:p w14:paraId="085AE3C7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vAlign w:val="bottom"/>
          </w:tcPr>
          <w:p w14:paraId="21E10EE7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2B20" w:rsidRPr="00AF40BF" w14:paraId="6653FE6B" w14:textId="77777777" w:rsidTr="00C06BA1">
        <w:trPr>
          <w:cantSplit/>
          <w:trHeight w:val="285"/>
        </w:trPr>
        <w:tc>
          <w:tcPr>
            <w:tcW w:w="3812" w:type="dxa"/>
          </w:tcPr>
          <w:p w14:paraId="38A38E17" w14:textId="4A8C48C0" w:rsidR="00632B20" w:rsidRPr="00AF40BF" w:rsidRDefault="00632B20" w:rsidP="00632B20">
            <w:pPr>
              <w:pStyle w:val="NoSpacing"/>
              <w:ind w:left="155" w:right="-171" w:hanging="155"/>
              <w:rPr>
                <w:rFonts w:asciiTheme="majorBidi" w:hAnsiTheme="majorBidi" w:cstheme="majorBidi"/>
                <w:position w:val="-4"/>
                <w:sz w:val="26"/>
                <w:szCs w:val="26"/>
                <w:cs/>
              </w:rPr>
            </w:pPr>
            <w:r w:rsidRPr="00AF40BF">
              <w:rPr>
                <w:rFonts w:asciiTheme="majorBidi" w:hAnsiTheme="majorBidi"/>
                <w:position w:val="-4"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56" w:type="dxa"/>
            <w:vAlign w:val="bottom"/>
          </w:tcPr>
          <w:p w14:paraId="758EE484" w14:textId="23A7DB7A" w:rsidR="00632B20" w:rsidRPr="00226A31" w:rsidRDefault="00F2390E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6A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8D607B" w:rsidRPr="00226A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Pr="00226A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8D607B" w:rsidRPr="00226A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</w:t>
            </w:r>
          </w:p>
        </w:tc>
        <w:tc>
          <w:tcPr>
            <w:tcW w:w="178" w:type="dxa"/>
            <w:vAlign w:val="bottom"/>
          </w:tcPr>
          <w:p w14:paraId="05E185D5" w14:textId="77777777" w:rsidR="00632B20" w:rsidRPr="00226A31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7D7E2D1" w14:textId="6DAA3080" w:rsidR="00632B20" w:rsidRPr="00226A31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6A3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18</w:t>
            </w:r>
            <w:r w:rsidR="00742BD7" w:rsidRPr="00226A3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</w:t>
            </w:r>
            <w:r w:rsidR="00E74A4C" w:rsidRPr="00226A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="00742BD7" w:rsidRPr="00226A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43</w:t>
            </w:r>
          </w:p>
        </w:tc>
        <w:tc>
          <w:tcPr>
            <w:tcW w:w="196" w:type="dxa"/>
            <w:gridSpan w:val="3"/>
            <w:vAlign w:val="bottom"/>
          </w:tcPr>
          <w:p w14:paraId="70254CBB" w14:textId="77777777" w:rsidR="00632B20" w:rsidRPr="00226A31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1FD95D9" w14:textId="268B5D00" w:rsidR="00632B20" w:rsidRPr="00226A31" w:rsidRDefault="00F2390E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26A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213.99</w:t>
            </w:r>
          </w:p>
        </w:tc>
        <w:tc>
          <w:tcPr>
            <w:tcW w:w="193" w:type="dxa"/>
            <w:vAlign w:val="bottom"/>
          </w:tcPr>
          <w:p w14:paraId="586A7FAB" w14:textId="77777777" w:rsidR="00632B20" w:rsidRPr="00226A31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08B0BB29" w14:textId="4E226298" w:rsidR="00632B20" w:rsidRPr="00226A31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6A3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742BD7" w:rsidRPr="00226A3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137.61</w:t>
            </w:r>
            <w:r w:rsidRPr="00226A3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7F08C6EB" w14:textId="77777777" w:rsidR="00632B20" w:rsidRPr="00226A31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EC419F6" w14:textId="00D90CF7" w:rsidR="00632B20" w:rsidRPr="00226A31" w:rsidRDefault="0042097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6A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129.56</w:t>
            </w:r>
          </w:p>
        </w:tc>
        <w:tc>
          <w:tcPr>
            <w:tcW w:w="182" w:type="dxa"/>
            <w:vAlign w:val="bottom"/>
          </w:tcPr>
          <w:p w14:paraId="1424BE1F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609E773D" w14:textId="67D1C7C8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53.30</w:t>
            </w:r>
          </w:p>
        </w:tc>
        <w:tc>
          <w:tcPr>
            <w:tcW w:w="183" w:type="dxa"/>
            <w:vAlign w:val="bottom"/>
          </w:tcPr>
          <w:p w14:paraId="3A51400B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vAlign w:val="bottom"/>
          </w:tcPr>
          <w:p w14:paraId="5A12BA84" w14:textId="3F297D6F" w:rsidR="00632B20" w:rsidRPr="00AF40BF" w:rsidRDefault="00EB4B88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0.0</w:t>
            </w:r>
            <w:r w:rsidR="00FE345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1B8A2F99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F50CBAA" w14:textId="0274F42A" w:rsidR="00632B20" w:rsidRPr="00AF40BF" w:rsidRDefault="002D5B64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320E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</w:t>
            </w:r>
            <w:r w:rsidR="00742B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79A1EC61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53F64B36" w14:textId="5551E777" w:rsidR="00632B20" w:rsidRPr="00AF40BF" w:rsidRDefault="00EB4B88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764.69</w:t>
            </w:r>
          </w:p>
        </w:tc>
        <w:tc>
          <w:tcPr>
            <w:tcW w:w="228" w:type="dxa"/>
            <w:vAlign w:val="bottom"/>
          </w:tcPr>
          <w:p w14:paraId="2AB027C4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2F2592D" w14:textId="1C0A53A6" w:rsidR="00632B20" w:rsidRPr="00AF40BF" w:rsidRDefault="00742BD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101.89</w:t>
            </w:r>
          </w:p>
        </w:tc>
      </w:tr>
    </w:tbl>
    <w:p w14:paraId="67BE1A31" w14:textId="2EDCABB4" w:rsidR="002629DB" w:rsidRPr="00AF40BF" w:rsidRDefault="002629DB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0681798A" w14:textId="77777777" w:rsidR="000508EF" w:rsidRPr="00AF40B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107D624C" w14:textId="77777777" w:rsidR="00F101ED" w:rsidRPr="00AF40BF" w:rsidRDefault="00F101E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</w:pPr>
    </w:p>
    <w:p w14:paraId="1BAE6093" w14:textId="77777777" w:rsidR="008B5F3D" w:rsidRPr="00D73840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7" w:name="_Hlk30165379"/>
    </w:p>
    <w:bookmarkEnd w:id="7"/>
    <w:p w14:paraId="0BBBA2F9" w14:textId="77777777" w:rsidR="008B5F3D" w:rsidRPr="00AF40BF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67ED72" w14:textId="149A688F" w:rsidR="008B5F3D" w:rsidRPr="00AF40BF" w:rsidRDefault="004F5644" w:rsidP="008B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  <w:r w:rsidRPr="004F5644">
        <w:rPr>
          <w:rFonts w:asciiTheme="majorBidi" w:hAnsiTheme="majorBidi"/>
          <w:cs/>
        </w:rPr>
        <w:t>สำหรับงว</w:t>
      </w:r>
      <w:r w:rsidR="00742BD7">
        <w:rPr>
          <w:rFonts w:asciiTheme="majorBidi" w:hAnsiTheme="majorBidi" w:hint="cs"/>
          <w:cs/>
        </w:rPr>
        <w:t>ดหก</w:t>
      </w:r>
      <w:r w:rsidRPr="004F5644">
        <w:rPr>
          <w:rFonts w:asciiTheme="majorBidi" w:hAnsiTheme="majorBidi"/>
          <w:cs/>
        </w:rPr>
        <w:t xml:space="preserve">เดือนสิ้นสุดวันที่ </w:t>
      </w:r>
      <w:r>
        <w:rPr>
          <w:rFonts w:asciiTheme="majorBidi" w:hAnsiTheme="majorBidi"/>
        </w:rPr>
        <w:t>3</w:t>
      </w:r>
      <w:r w:rsidR="00742BD7">
        <w:rPr>
          <w:rFonts w:asciiTheme="majorBidi" w:hAnsiTheme="majorBidi"/>
        </w:rPr>
        <w:t>0</w:t>
      </w:r>
      <w:r w:rsidRPr="004F5644">
        <w:rPr>
          <w:rFonts w:asciiTheme="majorBidi" w:hAnsiTheme="majorBidi"/>
          <w:cs/>
        </w:rPr>
        <w:t xml:space="preserve"> </w:t>
      </w:r>
      <w:r w:rsidR="00742BD7">
        <w:rPr>
          <w:rFonts w:asciiTheme="majorBidi" w:hAnsiTheme="majorBidi" w:hint="cs"/>
          <w:cs/>
        </w:rPr>
        <w:t>มิถุนายน</w:t>
      </w:r>
      <w:r w:rsidRPr="004F5644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2569</w:t>
      </w:r>
      <w:r w:rsidRPr="004F5644">
        <w:rPr>
          <w:rFonts w:asciiTheme="majorBidi" w:hAnsiTheme="majorBidi" w:cstheme="majorBidi"/>
        </w:rPr>
        <w:t xml:space="preserve"> </w:t>
      </w:r>
      <w:r w:rsidR="008B5F3D" w:rsidRPr="00AF40BF">
        <w:rPr>
          <w:rFonts w:asciiTheme="majorBidi" w:hAnsiTheme="majorBidi" w:cstheme="majorBidi"/>
          <w:cs/>
        </w:rPr>
        <w:t>รายได้จากลูกค้าราย</w:t>
      </w:r>
      <w:r w:rsidR="00F0110C" w:rsidRPr="00AF40BF">
        <w:rPr>
          <w:rFonts w:asciiTheme="majorBidi" w:hAnsiTheme="majorBidi" w:cstheme="majorBidi" w:hint="cs"/>
          <w:cs/>
        </w:rPr>
        <w:t>ใหญ่</w:t>
      </w:r>
      <w:r w:rsidR="008B5F3D" w:rsidRPr="00AF40BF">
        <w:rPr>
          <w:rFonts w:asciiTheme="majorBidi" w:hAnsiTheme="majorBidi" w:cstheme="majorBidi"/>
          <w:cs/>
        </w:rPr>
        <w:t xml:space="preserve">จากส่วนงานที่ </w:t>
      </w:r>
      <w:r w:rsidR="008B5F3D" w:rsidRPr="00AF40BF">
        <w:rPr>
          <w:rFonts w:asciiTheme="majorBidi" w:hAnsiTheme="majorBidi" w:cstheme="majorBidi"/>
        </w:rPr>
        <w:t xml:space="preserve">1 </w:t>
      </w:r>
      <w:r w:rsidR="008B5F3D" w:rsidRPr="00AF40BF">
        <w:rPr>
          <w:rFonts w:asciiTheme="majorBidi" w:hAnsiTheme="majorBidi" w:cstheme="majorBidi"/>
          <w:cs/>
        </w:rPr>
        <w:t xml:space="preserve">และ </w:t>
      </w:r>
      <w:r w:rsidR="008B5F3D" w:rsidRPr="00AF40BF">
        <w:rPr>
          <w:rFonts w:asciiTheme="majorBidi" w:hAnsiTheme="majorBidi" w:cstheme="majorBidi"/>
        </w:rPr>
        <w:t xml:space="preserve">2 </w:t>
      </w:r>
      <w:r w:rsidR="008B5F3D" w:rsidRPr="00AF40BF">
        <w:rPr>
          <w:rFonts w:asciiTheme="majorBidi" w:hAnsiTheme="majorBidi" w:cstheme="majorBidi"/>
          <w:cs/>
        </w:rPr>
        <w:t>ของกลุ่มบริษัทเป็นจำนวนเงิน</w:t>
      </w:r>
      <w:r w:rsidR="008B5F3D" w:rsidRPr="00851109">
        <w:rPr>
          <w:rFonts w:asciiTheme="majorBidi" w:hAnsiTheme="majorBidi" w:cstheme="majorBidi"/>
          <w:cs/>
        </w:rPr>
        <w:t>ประมาณ</w:t>
      </w:r>
      <w:r w:rsidR="008B5F3D" w:rsidRPr="00851109">
        <w:rPr>
          <w:rFonts w:asciiTheme="majorBidi" w:hAnsiTheme="majorBidi" w:cstheme="majorBidi"/>
        </w:rPr>
        <w:t xml:space="preserve"> </w:t>
      </w:r>
      <w:r w:rsidR="00851109" w:rsidRPr="00851109">
        <w:rPr>
          <w:rFonts w:asciiTheme="majorBidi" w:hAnsiTheme="majorBidi" w:cstheme="majorBidi"/>
        </w:rPr>
        <w:t>10</w:t>
      </w:r>
      <w:r w:rsidR="004A64EC" w:rsidRPr="00851109">
        <w:rPr>
          <w:rFonts w:asciiTheme="majorBidi" w:hAnsiTheme="majorBidi" w:cstheme="majorBidi"/>
        </w:rPr>
        <w:t>,</w:t>
      </w:r>
      <w:r w:rsidR="00851109" w:rsidRPr="00851109">
        <w:rPr>
          <w:rFonts w:asciiTheme="majorBidi" w:hAnsiTheme="majorBidi" w:cstheme="majorBidi"/>
        </w:rPr>
        <w:t>595</w:t>
      </w:r>
      <w:r w:rsidR="008B5F3D" w:rsidRPr="00851109">
        <w:rPr>
          <w:rFonts w:asciiTheme="majorBidi" w:hAnsiTheme="majorBidi" w:cstheme="majorBidi"/>
        </w:rPr>
        <w:t xml:space="preserve"> </w:t>
      </w:r>
      <w:r w:rsidR="008B5F3D" w:rsidRPr="00851109">
        <w:rPr>
          <w:rFonts w:asciiTheme="majorBidi" w:hAnsiTheme="majorBidi" w:cstheme="majorBidi"/>
          <w:cs/>
        </w:rPr>
        <w:t xml:space="preserve">ล้านบาท </w:t>
      </w:r>
      <w:r w:rsidR="008B5F3D" w:rsidRPr="00AF40BF">
        <w:rPr>
          <w:rFonts w:asciiTheme="majorBidi" w:hAnsiTheme="majorBidi" w:cstheme="majorBidi"/>
          <w:i/>
          <w:iCs/>
          <w:cs/>
        </w:rPr>
        <w:t>(</w:t>
      </w:r>
      <w:r w:rsidRPr="004F5644">
        <w:rPr>
          <w:rFonts w:asciiTheme="majorBidi" w:hAnsiTheme="majorBidi"/>
          <w:i/>
          <w:iCs/>
          <w:cs/>
        </w:rPr>
        <w:t>สำหรับงวด</w:t>
      </w:r>
      <w:r w:rsidR="00742BD7">
        <w:rPr>
          <w:rFonts w:asciiTheme="majorBidi" w:hAnsiTheme="majorBidi" w:hint="cs"/>
          <w:i/>
          <w:iCs/>
          <w:cs/>
        </w:rPr>
        <w:t>หก</w:t>
      </w:r>
      <w:r w:rsidRPr="004F5644">
        <w:rPr>
          <w:rFonts w:asciiTheme="majorBidi" w:hAnsiTheme="majorBidi"/>
          <w:i/>
          <w:iCs/>
          <w:cs/>
        </w:rPr>
        <w:t xml:space="preserve">เดือนสิ้นสุดวันที่ </w:t>
      </w:r>
      <w:r>
        <w:rPr>
          <w:rFonts w:asciiTheme="majorBidi" w:hAnsiTheme="majorBidi"/>
          <w:i/>
          <w:iCs/>
        </w:rPr>
        <w:t>3</w:t>
      </w:r>
      <w:r w:rsidR="00742BD7">
        <w:rPr>
          <w:rFonts w:asciiTheme="majorBidi" w:hAnsiTheme="majorBidi"/>
          <w:i/>
          <w:iCs/>
        </w:rPr>
        <w:t>0</w:t>
      </w:r>
      <w:r w:rsidRPr="004F5644">
        <w:rPr>
          <w:rFonts w:asciiTheme="majorBidi" w:hAnsiTheme="majorBidi"/>
          <w:i/>
          <w:iCs/>
          <w:cs/>
        </w:rPr>
        <w:t xml:space="preserve"> </w:t>
      </w:r>
      <w:r w:rsidR="00742BD7">
        <w:rPr>
          <w:rFonts w:asciiTheme="majorBidi" w:hAnsiTheme="majorBidi" w:hint="cs"/>
          <w:i/>
          <w:iCs/>
          <w:cs/>
        </w:rPr>
        <w:t>มิถุนายน</w:t>
      </w:r>
      <w:r w:rsidRPr="004F5644">
        <w:rPr>
          <w:rFonts w:asciiTheme="majorBidi" w:hAnsiTheme="majorBidi"/>
          <w:i/>
          <w:iCs/>
          <w:cs/>
        </w:rPr>
        <w:t xml:space="preserve"> </w:t>
      </w:r>
      <w:r w:rsidR="008B5F3D" w:rsidRPr="00E40F9C">
        <w:rPr>
          <w:rFonts w:asciiTheme="majorBidi" w:hAnsiTheme="majorBidi" w:cstheme="majorBidi"/>
          <w:i/>
          <w:iCs/>
        </w:rPr>
        <w:t>256</w:t>
      </w:r>
      <w:r w:rsidR="00632B20" w:rsidRPr="00E40F9C">
        <w:rPr>
          <w:rFonts w:asciiTheme="majorBidi" w:hAnsiTheme="majorBidi" w:cstheme="majorBidi"/>
          <w:i/>
          <w:iCs/>
        </w:rPr>
        <w:t>8</w:t>
      </w:r>
      <w:r w:rsidR="008B5F3D" w:rsidRPr="001C382C">
        <w:rPr>
          <w:rFonts w:asciiTheme="majorBidi" w:hAnsiTheme="majorBidi" w:cstheme="majorBidi"/>
          <w:i/>
          <w:iCs/>
        </w:rPr>
        <w:t xml:space="preserve"> : </w:t>
      </w:r>
      <w:r w:rsidR="001C382C" w:rsidRPr="001C382C">
        <w:rPr>
          <w:rFonts w:asciiTheme="majorBidi" w:hAnsiTheme="majorBidi" w:cstheme="majorBidi"/>
          <w:i/>
          <w:iCs/>
        </w:rPr>
        <w:t>8</w:t>
      </w:r>
      <w:r w:rsidR="00632B20" w:rsidRPr="001C382C">
        <w:rPr>
          <w:rFonts w:asciiTheme="majorBidi" w:hAnsiTheme="majorBidi" w:cstheme="majorBidi"/>
          <w:i/>
          <w:iCs/>
        </w:rPr>
        <w:t>,</w:t>
      </w:r>
      <w:r w:rsidR="001C382C" w:rsidRPr="001C382C">
        <w:rPr>
          <w:rFonts w:asciiTheme="majorBidi" w:hAnsiTheme="majorBidi" w:cstheme="majorBidi"/>
          <w:i/>
          <w:iCs/>
        </w:rPr>
        <w:t>706</w:t>
      </w:r>
      <w:r w:rsidR="00632B20" w:rsidRPr="001C382C">
        <w:rPr>
          <w:rFonts w:asciiTheme="majorBidi" w:hAnsiTheme="majorBidi" w:cstheme="majorBidi"/>
          <w:i/>
          <w:iCs/>
        </w:rPr>
        <w:t xml:space="preserve"> </w:t>
      </w:r>
      <w:r w:rsidR="008B5F3D" w:rsidRPr="001C382C">
        <w:rPr>
          <w:rFonts w:asciiTheme="majorBidi" w:hAnsiTheme="majorBidi" w:cstheme="majorBidi"/>
          <w:i/>
          <w:iCs/>
          <w:cs/>
        </w:rPr>
        <w:t>ล้านบาท</w:t>
      </w:r>
      <w:r w:rsidR="008B5F3D" w:rsidRPr="00AF40BF">
        <w:rPr>
          <w:rFonts w:asciiTheme="majorBidi" w:hAnsiTheme="majorBidi" w:cstheme="majorBidi"/>
          <w:i/>
          <w:iCs/>
          <w:cs/>
        </w:rPr>
        <w:t xml:space="preserve">) </w:t>
      </w:r>
      <w:r w:rsidR="008B5F3D" w:rsidRPr="00AF40BF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4B58AB53" w14:textId="77777777" w:rsidR="008B5F3D" w:rsidRPr="00AF40BF" w:rsidRDefault="008B5F3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8B5F3D" w:rsidRPr="00AF40BF" w:rsidSect="003A409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CA944E5" w14:textId="10154BA1" w:rsidR="001167A1" w:rsidRPr="00AF40BF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D73840" w:rsidRDefault="0017797B" w:rsidP="00D7384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hd w:val="clear" w:color="auto" w:fill="D9D9D9"/>
          <w:cs/>
        </w:rPr>
      </w:pPr>
    </w:p>
    <w:p w14:paraId="5046433F" w14:textId="22643B87" w:rsidR="000B75BA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AF40BF">
        <w:rPr>
          <w:rFonts w:asciiTheme="majorBidi" w:hAnsiTheme="majorBidi" w:cstheme="majorBidi" w:hint="cs"/>
          <w:cs/>
        </w:rPr>
        <w:t xml:space="preserve">     </w:t>
      </w:r>
      <w:r w:rsidRPr="00AF40BF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cs/>
        </w:rPr>
        <w:t>ที่แท้จริงรวมของกลุ่มบริษัท</w:t>
      </w:r>
      <w:r w:rsidR="00153060">
        <w:rPr>
          <w:rFonts w:asciiTheme="majorBidi" w:hAnsiTheme="majorBidi" w:cstheme="majorBidi" w:hint="cs"/>
          <w:cs/>
        </w:rPr>
        <w:t>และบริษัท</w:t>
      </w:r>
      <w:r w:rsidRPr="00AF40BF">
        <w:rPr>
          <w:rFonts w:asciiTheme="majorBidi" w:hAnsiTheme="majorBidi" w:cstheme="majorBidi"/>
          <w:cs/>
        </w:rPr>
        <w:t>ในการดำเนินงานต่อเนื่องเป็นระยะเวลา</w:t>
      </w:r>
      <w:r w:rsidR="000B75BA">
        <w:rPr>
          <w:rFonts w:asciiTheme="majorBidi" w:hAnsiTheme="majorBidi" w:cstheme="majorBidi" w:hint="cs"/>
          <w:cs/>
        </w:rPr>
        <w:t>หก</w:t>
      </w:r>
      <w:r w:rsidRPr="00AF40BF">
        <w:rPr>
          <w:rFonts w:asciiTheme="majorBidi" w:hAnsiTheme="majorBidi" w:cstheme="majorBidi" w:hint="cs"/>
          <w:cs/>
        </w:rPr>
        <w:t>เดือน</w:t>
      </w:r>
      <w:r w:rsidRPr="00AF40BF">
        <w:rPr>
          <w:rFonts w:asciiTheme="majorBidi" w:hAnsiTheme="majorBidi" w:cstheme="majorBidi"/>
          <w:cs/>
        </w:rPr>
        <w:t xml:space="preserve">สิ้นสุดวันที่ </w:t>
      </w:r>
      <w:r w:rsidR="002629DB" w:rsidRPr="00AF40BF">
        <w:rPr>
          <w:rFonts w:asciiTheme="majorBidi" w:hAnsiTheme="majorBidi" w:cstheme="majorBidi"/>
        </w:rPr>
        <w:t>3</w:t>
      </w:r>
      <w:r w:rsidR="000B75BA">
        <w:rPr>
          <w:rFonts w:asciiTheme="majorBidi" w:hAnsiTheme="majorBidi" w:cstheme="majorBidi"/>
        </w:rPr>
        <w:t>0</w:t>
      </w:r>
      <w:r w:rsidR="002629DB" w:rsidRPr="00AF40BF">
        <w:rPr>
          <w:rFonts w:asciiTheme="majorBidi" w:hAnsiTheme="majorBidi" w:cstheme="majorBidi" w:hint="cs"/>
          <w:cs/>
        </w:rPr>
        <w:t xml:space="preserve"> </w:t>
      </w:r>
      <w:r w:rsidR="000B75BA">
        <w:rPr>
          <w:rFonts w:asciiTheme="majorBidi" w:hAnsiTheme="majorBidi" w:cstheme="majorBidi" w:hint="cs"/>
          <w:cs/>
        </w:rPr>
        <w:t>มิถุนายน</w:t>
      </w:r>
      <w:r w:rsidR="002629DB" w:rsidRPr="00AF40BF">
        <w:rPr>
          <w:rFonts w:asciiTheme="majorBidi" w:hAnsiTheme="majorBidi" w:cstheme="majorBidi" w:hint="cs"/>
          <w:cs/>
        </w:rPr>
        <w:t xml:space="preserve"> </w:t>
      </w:r>
      <w:r w:rsidRPr="00E40F9C">
        <w:rPr>
          <w:rFonts w:asciiTheme="majorBidi" w:hAnsiTheme="majorBidi" w:cstheme="majorBidi"/>
        </w:rPr>
        <w:t>256</w:t>
      </w:r>
      <w:r w:rsidR="002365A7" w:rsidRPr="00E40F9C">
        <w:rPr>
          <w:rFonts w:asciiTheme="majorBidi" w:hAnsiTheme="majorBidi" w:cstheme="majorBidi"/>
        </w:rPr>
        <w:t>9</w:t>
      </w:r>
      <w:r w:rsidR="008D582E">
        <w:rPr>
          <w:rFonts w:asciiTheme="majorBidi" w:hAnsiTheme="majorBidi" w:cstheme="majorBidi" w:hint="cs"/>
          <w:cs/>
        </w:rPr>
        <w:t xml:space="preserve"> </w:t>
      </w:r>
      <w:r w:rsidRPr="00AF40BF">
        <w:rPr>
          <w:rFonts w:asciiTheme="majorBidi" w:hAnsiTheme="majorBidi" w:cstheme="majorBidi"/>
          <w:cs/>
        </w:rPr>
        <w:t>คือ</w:t>
      </w:r>
      <w:r w:rsidR="000F1EEF">
        <w:rPr>
          <w:rFonts w:asciiTheme="majorBidi" w:hAnsiTheme="majorBidi" w:cstheme="majorBidi" w:hint="cs"/>
          <w:cs/>
        </w:rPr>
        <w:t>ค่าใช้จ่าย</w:t>
      </w:r>
      <w:r w:rsidR="008B258A">
        <w:rPr>
          <w:rFonts w:asciiTheme="majorBidi" w:hAnsiTheme="majorBidi" w:cstheme="majorBidi" w:hint="cs"/>
          <w:cs/>
        </w:rPr>
        <w:t>ภาษี</w:t>
      </w:r>
      <w:r w:rsidR="008B258A" w:rsidRPr="00264FF1">
        <w:rPr>
          <w:rFonts w:asciiTheme="majorBidi" w:hAnsiTheme="majorBidi" w:cstheme="majorBidi" w:hint="cs"/>
          <w:cs/>
        </w:rPr>
        <w:t>เงินได้</w:t>
      </w:r>
      <w:r w:rsidRPr="00264FF1">
        <w:rPr>
          <w:rFonts w:asciiTheme="majorBidi" w:hAnsiTheme="majorBidi" w:cstheme="majorBidi" w:hint="cs"/>
          <w:cs/>
        </w:rPr>
        <w:t>ร้อย</w:t>
      </w:r>
      <w:r w:rsidRPr="00264FF1">
        <w:rPr>
          <w:rFonts w:asciiTheme="majorBidi" w:hAnsiTheme="majorBidi" w:cstheme="majorBidi"/>
          <w:cs/>
        </w:rPr>
        <w:t>ละ</w:t>
      </w:r>
      <w:r w:rsidR="0001373F" w:rsidRPr="00264FF1">
        <w:rPr>
          <w:rFonts w:asciiTheme="majorBidi" w:hAnsiTheme="majorBidi" w:cstheme="majorBidi"/>
        </w:rPr>
        <w:t xml:space="preserve"> </w:t>
      </w:r>
      <w:r w:rsidR="00BE160D" w:rsidRPr="00264FF1">
        <w:rPr>
          <w:rFonts w:asciiTheme="majorBidi" w:hAnsiTheme="majorBidi" w:cstheme="majorBidi"/>
        </w:rPr>
        <w:t>2.94</w:t>
      </w:r>
      <w:r w:rsidR="000937E8" w:rsidRPr="00264FF1">
        <w:rPr>
          <w:rFonts w:asciiTheme="majorBidi" w:hAnsiTheme="majorBidi" w:cstheme="majorBidi"/>
        </w:rPr>
        <w:t xml:space="preserve"> </w:t>
      </w:r>
      <w:r w:rsidR="00F42E3D" w:rsidRPr="00264FF1">
        <w:rPr>
          <w:rFonts w:asciiTheme="majorBidi" w:hAnsiTheme="majorBidi" w:cstheme="majorBidi" w:hint="cs"/>
          <w:cs/>
        </w:rPr>
        <w:t>และ</w:t>
      </w:r>
      <w:r w:rsidR="008B258A" w:rsidRPr="00264FF1">
        <w:rPr>
          <w:rFonts w:asciiTheme="majorBidi" w:hAnsiTheme="majorBidi" w:cstheme="majorBidi" w:hint="cs"/>
          <w:cs/>
        </w:rPr>
        <w:t>รายได้</w:t>
      </w:r>
      <w:r w:rsidR="007741DD" w:rsidRPr="00264FF1">
        <w:rPr>
          <w:rFonts w:asciiTheme="majorBidi" w:hAnsiTheme="majorBidi" w:cstheme="majorBidi" w:hint="cs"/>
          <w:cs/>
        </w:rPr>
        <w:t>ภาษีเงินได้</w:t>
      </w:r>
      <w:r w:rsidR="00F42E3D" w:rsidRPr="00264FF1">
        <w:rPr>
          <w:rFonts w:asciiTheme="majorBidi" w:hAnsiTheme="majorBidi" w:cstheme="majorBidi" w:hint="cs"/>
          <w:cs/>
        </w:rPr>
        <w:t xml:space="preserve">ร้อยละ </w:t>
      </w:r>
      <w:r w:rsidR="00BD6E43" w:rsidRPr="00264FF1">
        <w:rPr>
          <w:rFonts w:asciiTheme="majorBidi" w:hAnsiTheme="majorBidi" w:cstheme="majorBidi" w:hint="cs"/>
          <w:cs/>
        </w:rPr>
        <w:t>(</w:t>
      </w:r>
      <w:r w:rsidR="001A063E" w:rsidRPr="00264FF1">
        <w:rPr>
          <w:rFonts w:asciiTheme="majorBidi" w:hAnsiTheme="majorBidi" w:cstheme="majorBidi"/>
        </w:rPr>
        <w:t>0.</w:t>
      </w:r>
      <w:r w:rsidR="00BE160D" w:rsidRPr="00264FF1">
        <w:rPr>
          <w:rFonts w:asciiTheme="majorBidi" w:hAnsiTheme="majorBidi" w:cstheme="majorBidi"/>
        </w:rPr>
        <w:t>56</w:t>
      </w:r>
      <w:r w:rsidR="00BD6E43" w:rsidRPr="00264FF1">
        <w:rPr>
          <w:rFonts w:asciiTheme="majorBidi" w:hAnsiTheme="majorBidi" w:cstheme="majorBidi" w:hint="cs"/>
          <w:cs/>
        </w:rPr>
        <w:t>)</w:t>
      </w:r>
      <w:r w:rsidR="006B10BB" w:rsidRPr="00264FF1">
        <w:rPr>
          <w:rFonts w:asciiTheme="majorBidi" w:hAnsiTheme="majorBidi" w:cstheme="majorBidi"/>
        </w:rPr>
        <w:t xml:space="preserve"> </w:t>
      </w:r>
      <w:r w:rsidR="00BB7CC1">
        <w:rPr>
          <w:rFonts w:asciiTheme="majorBidi" w:hAnsiTheme="majorBidi" w:cstheme="majorBidi" w:hint="cs"/>
          <w:cs/>
        </w:rPr>
        <w:t xml:space="preserve">ตามลำดับ </w:t>
      </w:r>
      <w:r w:rsidRPr="00AF40BF">
        <w:rPr>
          <w:rFonts w:asciiTheme="majorBidi" w:hAnsiTheme="majorBidi" w:cstheme="majorBidi"/>
          <w:i/>
          <w:iCs/>
          <w:lang w:val="en-GB" w:bidi="ar-SA"/>
        </w:rPr>
        <w:t>(</w:t>
      </w:r>
      <w:r w:rsidRPr="00AF40BF">
        <w:rPr>
          <w:rFonts w:asciiTheme="majorBidi" w:hAnsiTheme="majorBidi" w:cstheme="majorBidi" w:hint="cs"/>
          <w:i/>
          <w:iCs/>
          <w:cs/>
        </w:rPr>
        <w:t>รอบระยะเวลา</w:t>
      </w:r>
      <w:r w:rsidR="000B75BA">
        <w:rPr>
          <w:rFonts w:asciiTheme="majorBidi" w:hAnsiTheme="majorBidi" w:cstheme="majorBidi" w:hint="cs"/>
          <w:i/>
          <w:iCs/>
          <w:cs/>
        </w:rPr>
        <w:t>หก</w:t>
      </w:r>
      <w:r w:rsidRPr="00AF40BF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 w:rsidR="002629DB" w:rsidRPr="00AF40BF">
        <w:rPr>
          <w:rFonts w:asciiTheme="majorBidi" w:hAnsiTheme="majorBidi" w:cstheme="majorBidi"/>
          <w:i/>
          <w:iCs/>
        </w:rPr>
        <w:t>3</w:t>
      </w:r>
      <w:r w:rsidR="000B75BA">
        <w:rPr>
          <w:rFonts w:asciiTheme="majorBidi" w:hAnsiTheme="majorBidi" w:cstheme="majorBidi"/>
          <w:i/>
          <w:iCs/>
        </w:rPr>
        <w:t>0</w:t>
      </w:r>
      <w:r w:rsidR="002629DB" w:rsidRPr="00AF40BF">
        <w:rPr>
          <w:rFonts w:asciiTheme="majorBidi" w:hAnsiTheme="majorBidi" w:cstheme="majorBidi"/>
          <w:i/>
          <w:iCs/>
        </w:rPr>
        <w:t xml:space="preserve"> </w:t>
      </w:r>
      <w:r w:rsidR="002629DB" w:rsidRPr="00AF40BF">
        <w:rPr>
          <w:rFonts w:asciiTheme="majorBidi" w:hAnsiTheme="majorBidi" w:cstheme="majorBidi" w:hint="cs"/>
          <w:i/>
          <w:iCs/>
          <w:cs/>
        </w:rPr>
        <w:t>ม</w:t>
      </w:r>
      <w:r w:rsidR="000B75BA">
        <w:rPr>
          <w:rFonts w:asciiTheme="majorBidi" w:hAnsiTheme="majorBidi" w:cstheme="majorBidi" w:hint="cs"/>
          <w:i/>
          <w:iCs/>
          <w:cs/>
        </w:rPr>
        <w:t>ิถุนายน</w:t>
      </w:r>
      <w:r w:rsidR="002629DB" w:rsidRPr="00AF40BF">
        <w:rPr>
          <w:rFonts w:asciiTheme="majorBidi" w:hAnsiTheme="majorBidi" w:cstheme="majorBidi" w:hint="cs"/>
          <w:i/>
          <w:iCs/>
          <w:cs/>
        </w:rPr>
        <w:t xml:space="preserve"> </w:t>
      </w:r>
      <w:r w:rsidRPr="00E40F9C">
        <w:rPr>
          <w:rFonts w:asciiTheme="majorBidi" w:hAnsiTheme="majorBidi" w:cstheme="majorBidi"/>
          <w:i/>
          <w:iCs/>
        </w:rPr>
        <w:t>256</w:t>
      </w:r>
      <w:r w:rsidR="002365A7" w:rsidRPr="00E40F9C">
        <w:rPr>
          <w:rFonts w:asciiTheme="majorBidi" w:hAnsiTheme="majorBidi" w:cstheme="majorBidi"/>
          <w:i/>
          <w:iCs/>
        </w:rPr>
        <w:t>8</w:t>
      </w:r>
      <w:r w:rsidRPr="00AF40BF">
        <w:rPr>
          <w:rFonts w:asciiTheme="majorBidi" w:hAnsiTheme="majorBidi" w:cstheme="majorBidi"/>
          <w:i/>
          <w:iCs/>
        </w:rPr>
        <w:t xml:space="preserve">: </w:t>
      </w:r>
      <w:r w:rsidR="007741DD">
        <w:rPr>
          <w:rFonts w:asciiTheme="majorBidi" w:hAnsiTheme="majorBidi" w:cstheme="majorBidi" w:hint="cs"/>
          <w:i/>
          <w:iCs/>
          <w:cs/>
        </w:rPr>
        <w:t>ค่าใช้จ่าย</w:t>
      </w:r>
      <w:r w:rsidR="00D01204">
        <w:rPr>
          <w:rFonts w:asciiTheme="majorBidi" w:hAnsiTheme="majorBidi" w:cstheme="majorBidi" w:hint="cs"/>
          <w:i/>
          <w:iCs/>
          <w:cs/>
        </w:rPr>
        <w:t>ภาษีเงินได้</w:t>
      </w:r>
      <w:r w:rsidR="00CA5439">
        <w:rPr>
          <w:rFonts w:asciiTheme="majorBidi" w:hAnsiTheme="majorBidi" w:cstheme="majorBidi" w:hint="cs"/>
          <w:i/>
          <w:iCs/>
          <w:cs/>
        </w:rPr>
        <w:t xml:space="preserve">ร้อยละ </w:t>
      </w:r>
      <w:r w:rsidR="000B75BA">
        <w:rPr>
          <w:rFonts w:asciiTheme="majorBidi" w:hAnsiTheme="majorBidi" w:cstheme="majorBidi"/>
          <w:i/>
          <w:iCs/>
        </w:rPr>
        <w:t>14.13</w:t>
      </w:r>
      <w:r w:rsidR="00CA5439">
        <w:rPr>
          <w:rFonts w:asciiTheme="majorBidi" w:hAnsiTheme="majorBidi" w:cstheme="majorBidi" w:hint="cs"/>
          <w:i/>
          <w:iCs/>
          <w:cs/>
        </w:rPr>
        <w:t xml:space="preserve"> และ</w:t>
      </w:r>
      <w:r w:rsidR="00D01204">
        <w:rPr>
          <w:rFonts w:asciiTheme="majorBidi" w:hAnsiTheme="majorBidi" w:cstheme="majorBidi" w:hint="cs"/>
          <w:i/>
          <w:iCs/>
          <w:cs/>
        </w:rPr>
        <w:t>รายได้ภาษีเงินได้</w:t>
      </w:r>
      <w:r w:rsidR="00CA5439">
        <w:rPr>
          <w:rFonts w:asciiTheme="majorBidi" w:hAnsiTheme="majorBidi" w:cstheme="majorBidi" w:hint="cs"/>
          <w:i/>
          <w:iCs/>
          <w:cs/>
        </w:rPr>
        <w:t xml:space="preserve">ร้อยละ </w:t>
      </w:r>
      <w:r w:rsidR="00BD6E43">
        <w:rPr>
          <w:rFonts w:asciiTheme="majorBidi" w:hAnsiTheme="majorBidi" w:cstheme="majorBidi" w:hint="cs"/>
          <w:i/>
          <w:iCs/>
          <w:cs/>
        </w:rPr>
        <w:t>(</w:t>
      </w:r>
      <w:r w:rsidR="00207E82">
        <w:rPr>
          <w:rFonts w:asciiTheme="majorBidi" w:hAnsiTheme="majorBidi" w:cstheme="majorBidi"/>
          <w:i/>
          <w:iCs/>
        </w:rPr>
        <w:t>0.</w:t>
      </w:r>
      <w:r w:rsidR="000B75BA">
        <w:rPr>
          <w:rFonts w:asciiTheme="majorBidi" w:hAnsiTheme="majorBidi" w:cstheme="majorBidi"/>
          <w:i/>
          <w:iCs/>
        </w:rPr>
        <w:t>3</w:t>
      </w:r>
      <w:r w:rsidR="00681E74">
        <w:rPr>
          <w:rFonts w:asciiTheme="majorBidi" w:hAnsiTheme="majorBidi" w:cstheme="majorBidi"/>
          <w:i/>
          <w:iCs/>
        </w:rPr>
        <w:t>4</w:t>
      </w:r>
      <w:r w:rsidR="00BD6E43">
        <w:rPr>
          <w:rFonts w:asciiTheme="majorBidi" w:hAnsiTheme="majorBidi" w:cstheme="majorBidi" w:hint="cs"/>
          <w:i/>
          <w:iCs/>
          <w:cs/>
        </w:rPr>
        <w:t>)</w:t>
      </w:r>
      <w:r w:rsidR="00CA5439">
        <w:rPr>
          <w:rFonts w:asciiTheme="majorBidi" w:hAnsiTheme="majorBidi" w:cstheme="majorBidi" w:hint="cs"/>
          <w:i/>
          <w:iCs/>
          <w:cs/>
        </w:rPr>
        <w:t xml:space="preserve"> ตามลำดับ</w:t>
      </w:r>
      <w:r w:rsidRPr="00AF40BF">
        <w:rPr>
          <w:rFonts w:asciiTheme="majorBidi" w:hAnsiTheme="majorBidi" w:cstheme="majorBidi"/>
          <w:i/>
          <w:iCs/>
        </w:rPr>
        <w:t xml:space="preserve">) </w:t>
      </w:r>
      <w:r w:rsidR="00E90E86" w:rsidRPr="00E90E86">
        <w:rPr>
          <w:rFonts w:asciiTheme="majorBidi" w:hAnsiTheme="majorBidi"/>
          <w:cs/>
        </w:rPr>
        <w:t>อัตราภาษีเงินได้ที่แท้จริงของกลุ่มบริษัทและบริษัทแตกต่างจากอัตราภาษีเงินได้ปกติมีสาเหตุหลักมาจากการที่</w:t>
      </w:r>
      <w:r w:rsidR="00470855" w:rsidRPr="00470855">
        <w:rPr>
          <w:rFonts w:asciiTheme="majorBidi" w:hAnsiTheme="majorBidi"/>
          <w:cs/>
        </w:rPr>
        <w:t>กลุ่มบริษัทมีกำไรสุทธิบางส่วน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 และเป็นผลมาจากการใช้ขาดทุนสุทธิทางภาษียกมา ในส่วนของบริษัทมีผลแตกต่างของรายได้และรายจ่ายทางบัญชีและภาษี อีกทั้งเป็นผลมาจากการใช้ขาดทุนสุทธิ</w:t>
      </w:r>
      <w:r w:rsidR="002837DF">
        <w:rPr>
          <w:rFonts w:asciiTheme="majorBidi" w:hAnsiTheme="majorBidi"/>
        </w:rPr>
        <w:t xml:space="preserve">  </w:t>
      </w:r>
      <w:r w:rsidR="00470855" w:rsidRPr="00470855">
        <w:rPr>
          <w:rFonts w:asciiTheme="majorBidi" w:hAnsiTheme="majorBidi"/>
          <w:cs/>
        </w:rPr>
        <w:t>ทางภาษียกมา</w:t>
      </w:r>
    </w:p>
    <w:p w14:paraId="41D077B5" w14:textId="77777777" w:rsidR="00470855" w:rsidRDefault="00470855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</w:p>
    <w:p w14:paraId="52FF71C6" w14:textId="77777777" w:rsidR="000B75BA" w:rsidRPr="00E10ABD" w:rsidRDefault="000B75BA" w:rsidP="000B75B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0B75BA" w:rsidRPr="00E10ABD" w14:paraId="7253ED51" w14:textId="77777777">
        <w:trPr>
          <w:tblHeader/>
        </w:trPr>
        <w:tc>
          <w:tcPr>
            <w:tcW w:w="2970" w:type="dxa"/>
            <w:vAlign w:val="bottom"/>
          </w:tcPr>
          <w:p w14:paraId="2574A785" w14:textId="77777777" w:rsidR="000B75BA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  <w:p w14:paraId="05B9E071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  <w:hideMark/>
          </w:tcPr>
          <w:p w14:paraId="46E40141" w14:textId="77777777" w:rsidR="000B75BA" w:rsidRPr="00E10ABD" w:rsidRDefault="000B75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3410F469" w14:textId="77777777" w:rsidR="000B75BA" w:rsidRPr="00E10ABD" w:rsidRDefault="000B75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097D39EA" w14:textId="77777777" w:rsidR="000B75BA" w:rsidRPr="00E10ABD" w:rsidRDefault="000B75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4236A5A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DB3B5D7" w14:textId="77777777" w:rsidR="000B75BA" w:rsidRPr="00E10ABD" w:rsidRDefault="000B75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0B75BA" w:rsidRPr="00E10ABD" w14:paraId="4CF1F140" w14:textId="77777777">
        <w:trPr>
          <w:tblHeader/>
        </w:trPr>
        <w:tc>
          <w:tcPr>
            <w:tcW w:w="2970" w:type="dxa"/>
          </w:tcPr>
          <w:p w14:paraId="18C43224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39C45057" w14:textId="77777777" w:rsidR="000B75BA" w:rsidRPr="00E10ABD" w:rsidRDefault="000B75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3B4AFB76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  <w:hideMark/>
          </w:tcPr>
          <w:p w14:paraId="469DC03F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10ABD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2CE51DAF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  <w:hideMark/>
          </w:tcPr>
          <w:p w14:paraId="6CB09285" w14:textId="77777777" w:rsidR="000B75BA" w:rsidRPr="00E10ABD" w:rsidRDefault="000B75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10ABD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0B75BA" w:rsidRPr="00E10ABD" w14:paraId="777544D2" w14:textId="77777777">
        <w:trPr>
          <w:tblHeader/>
        </w:trPr>
        <w:tc>
          <w:tcPr>
            <w:tcW w:w="2970" w:type="dxa"/>
          </w:tcPr>
          <w:p w14:paraId="78C104AE" w14:textId="455DDD69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9</w:t>
            </w:r>
          </w:p>
        </w:tc>
        <w:tc>
          <w:tcPr>
            <w:tcW w:w="1890" w:type="dxa"/>
          </w:tcPr>
          <w:p w14:paraId="1FDD7EA6" w14:textId="77777777" w:rsidR="000B75BA" w:rsidRPr="00E10ABD" w:rsidRDefault="000B75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0F506E77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</w:tcPr>
          <w:p w14:paraId="1BAA7BA3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1" w:type="dxa"/>
          </w:tcPr>
          <w:p w14:paraId="7655DCBA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</w:tcPr>
          <w:p w14:paraId="5701B478" w14:textId="77777777" w:rsidR="000B75BA" w:rsidRPr="00E10ABD" w:rsidRDefault="000B75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0B75BA" w:rsidRPr="00E10ABD" w14:paraId="73E256A2" w14:textId="77777777">
        <w:tc>
          <w:tcPr>
            <w:tcW w:w="2970" w:type="dxa"/>
          </w:tcPr>
          <w:p w14:paraId="68DE1556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</w:tcPr>
          <w:p w14:paraId="2AE5778F" w14:textId="2D9148F3" w:rsidR="000B75BA" w:rsidRPr="00083A3B" w:rsidRDefault="00F202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 w:rsidRPr="00083A3B">
              <w:t>8</w:t>
            </w:r>
            <w:r w:rsidR="000B75BA" w:rsidRPr="00083A3B">
              <w:t xml:space="preserve"> </w:t>
            </w:r>
            <w:r w:rsidR="000B75BA" w:rsidRPr="00083A3B">
              <w:rPr>
                <w:cs/>
              </w:rPr>
              <w:t xml:space="preserve">เมษายน </w:t>
            </w:r>
            <w:r w:rsidR="000B75BA" w:rsidRPr="00083A3B">
              <w:t>256</w:t>
            </w:r>
            <w:r w:rsidR="00681E74" w:rsidRPr="00083A3B">
              <w:t>9</w:t>
            </w:r>
          </w:p>
        </w:tc>
        <w:tc>
          <w:tcPr>
            <w:tcW w:w="1656" w:type="dxa"/>
          </w:tcPr>
          <w:p w14:paraId="40287155" w14:textId="71B63110" w:rsidR="000B75BA" w:rsidRPr="00083A3B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083A3B">
              <w:t xml:space="preserve">30 </w:t>
            </w:r>
            <w:r w:rsidRPr="00083A3B">
              <w:rPr>
                <w:rFonts w:hint="cs"/>
                <w:cs/>
              </w:rPr>
              <w:t>เมษายน</w:t>
            </w:r>
            <w:r w:rsidRPr="00083A3B">
              <w:t xml:space="preserve"> </w:t>
            </w:r>
            <w:r w:rsidRPr="00083A3B">
              <w:rPr>
                <w:cs/>
              </w:rPr>
              <w:t>256</w:t>
            </w:r>
            <w:r w:rsidR="00681E74" w:rsidRPr="00083A3B">
              <w:rPr>
                <w:rFonts w:hint="cs"/>
                <w:cs/>
              </w:rPr>
              <w:t>9</w:t>
            </w:r>
          </w:p>
        </w:tc>
        <w:tc>
          <w:tcPr>
            <w:tcW w:w="1066" w:type="dxa"/>
          </w:tcPr>
          <w:p w14:paraId="6A908F2F" w14:textId="0B3D641C" w:rsidR="000B75BA" w:rsidRPr="00083A3B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083A3B">
              <w:rPr>
                <w:rFonts w:asciiTheme="majorBidi" w:hAnsiTheme="majorBidi" w:cstheme="majorBidi"/>
              </w:rPr>
              <w:t>0.1</w:t>
            </w:r>
            <w:r w:rsidR="00F202A1" w:rsidRPr="00083A3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1" w:type="dxa"/>
          </w:tcPr>
          <w:p w14:paraId="46D1FEF3" w14:textId="77777777" w:rsidR="000B75BA" w:rsidRPr="00083A3B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12E9A4E" w14:textId="234AC5E9" w:rsidR="000B75BA" w:rsidRPr="00083A3B" w:rsidRDefault="00F202A1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083A3B">
              <w:rPr>
                <w:rFonts w:asciiTheme="majorBidi" w:hAnsiTheme="majorBidi" w:cstheme="majorBidi"/>
              </w:rPr>
              <w:t>216.90</w:t>
            </w:r>
          </w:p>
        </w:tc>
      </w:tr>
      <w:tr w:rsidR="000B75BA" w:rsidRPr="00E10ABD" w14:paraId="7B93581E" w14:textId="77777777">
        <w:tc>
          <w:tcPr>
            <w:tcW w:w="2970" w:type="dxa"/>
          </w:tcPr>
          <w:p w14:paraId="4D227CD0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F1B1599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0D1866DA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7C2E6B9E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BE395F8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4FD1175" w14:textId="77777777" w:rsidR="000B75BA" w:rsidRPr="00E10ABD" w:rsidRDefault="000B75B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0B75BA" w:rsidRPr="00E10ABD" w14:paraId="7A8C8647" w14:textId="77777777">
        <w:tc>
          <w:tcPr>
            <w:tcW w:w="2970" w:type="dxa"/>
            <w:hideMark/>
          </w:tcPr>
          <w:p w14:paraId="5EA873F4" w14:textId="711DFEC6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8</w:t>
            </w:r>
          </w:p>
        </w:tc>
        <w:tc>
          <w:tcPr>
            <w:tcW w:w="1890" w:type="dxa"/>
          </w:tcPr>
          <w:p w14:paraId="7F75379F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4EE3C2C0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12B3207C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CF1FBA0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A4F2D5F" w14:textId="77777777" w:rsidR="000B75BA" w:rsidRPr="00E10ABD" w:rsidRDefault="000B75B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0B75BA" w:rsidRPr="00E10ABD" w14:paraId="142F9FA1" w14:textId="77777777">
        <w:tc>
          <w:tcPr>
            <w:tcW w:w="2970" w:type="dxa"/>
            <w:hideMark/>
          </w:tcPr>
          <w:p w14:paraId="7C0839CA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hideMark/>
          </w:tcPr>
          <w:p w14:paraId="629DFF14" w14:textId="058E1C9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>
              <w:t>4</w:t>
            </w:r>
            <w:r w:rsidRPr="00E10ABD">
              <w:t xml:space="preserve"> </w:t>
            </w:r>
            <w:r w:rsidRPr="00E10ABD">
              <w:rPr>
                <w:cs/>
              </w:rPr>
              <w:t xml:space="preserve">เมษายน </w:t>
            </w:r>
            <w:r w:rsidRPr="00E10ABD">
              <w:t>256</w:t>
            </w:r>
            <w:r>
              <w:t>8</w:t>
            </w:r>
          </w:p>
        </w:tc>
        <w:tc>
          <w:tcPr>
            <w:tcW w:w="1656" w:type="dxa"/>
            <w:hideMark/>
          </w:tcPr>
          <w:p w14:paraId="624F967A" w14:textId="33977823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  <w:r w:rsidRPr="00E10ABD">
              <w:t>3</w:t>
            </w:r>
            <w:r>
              <w:t>0</w:t>
            </w:r>
            <w:r w:rsidRPr="00E10ABD">
              <w:t xml:space="preserve"> </w:t>
            </w:r>
            <w:r>
              <w:rPr>
                <w:rFonts w:hint="cs"/>
                <w:cs/>
              </w:rPr>
              <w:t>เมษายน</w:t>
            </w:r>
            <w:r w:rsidRPr="00E10ABD">
              <w:t xml:space="preserve"> </w:t>
            </w:r>
            <w:r w:rsidRPr="00E10ABD">
              <w:rPr>
                <w:cs/>
              </w:rPr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066" w:type="dxa"/>
            <w:hideMark/>
          </w:tcPr>
          <w:p w14:paraId="224CBBF6" w14:textId="61E7BD3B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0.</w:t>
            </w: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1" w:type="dxa"/>
          </w:tcPr>
          <w:p w14:paraId="74D38695" w14:textId="77777777" w:rsidR="000B75BA" w:rsidRPr="00E10ABD" w:rsidRDefault="000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71DF0780" w14:textId="4C369F11" w:rsidR="000B75BA" w:rsidRPr="00E10ABD" w:rsidRDefault="000B75B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  <w:r>
              <w:rPr>
                <w:rFonts w:hint="cs"/>
                <w:cs/>
              </w:rPr>
              <w:t>144.56</w:t>
            </w:r>
          </w:p>
        </w:tc>
      </w:tr>
    </w:tbl>
    <w:p w14:paraId="62ED11B2" w14:textId="77777777" w:rsidR="00DF30CD" w:rsidRPr="00AF40BF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0669243" w14:textId="51447E13" w:rsidR="001E6920" w:rsidRPr="00AF40BF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AF40BF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AF40BF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F40B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F40BF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AF40BF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Pr="00AF40BF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F40BF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 w:rsidRPr="00AF40BF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B5FEF1" w14:textId="77777777" w:rsidR="007E392F" w:rsidRPr="00AF40B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447B0A0" w14:textId="2B023D17" w:rsidR="007E392F" w:rsidRPr="00AF40B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7E392F" w:rsidRPr="00AF40BF" w:rsidSect="003A4097">
          <w:headerReference w:type="default" r:id="rId23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AF40BF" w:rsidRPr="00AF40BF" w14:paraId="3E0BCD71" w14:textId="77777777" w:rsidTr="00DD1709">
        <w:tc>
          <w:tcPr>
            <w:tcW w:w="3960" w:type="dxa"/>
            <w:vAlign w:val="bottom"/>
          </w:tcPr>
          <w:p w14:paraId="706D0BD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0822E73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F40BF" w:rsidRPr="00AF40BF" w14:paraId="72CDB0FF" w14:textId="77777777" w:rsidTr="00DD1709">
        <w:tc>
          <w:tcPr>
            <w:tcW w:w="3960" w:type="dxa"/>
            <w:vAlign w:val="bottom"/>
          </w:tcPr>
          <w:p w14:paraId="65D539F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2FDEC47B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0246F9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0D8A8B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AF40BF" w:rsidRPr="00AF40BF" w14:paraId="5A26BB6A" w14:textId="77777777" w:rsidTr="00DD1709">
        <w:tc>
          <w:tcPr>
            <w:tcW w:w="3960" w:type="dxa"/>
            <w:vAlign w:val="bottom"/>
          </w:tcPr>
          <w:p w14:paraId="580C272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6914E1D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F6EA08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721032E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727DB10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FDC6D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F40B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54C209D6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3002784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F40B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27F8C57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BBA61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F40B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72DFADF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221FB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40BF" w:rsidRPr="00AF40BF" w14:paraId="7F938EA4" w14:textId="77777777" w:rsidTr="00DD1709">
        <w:tc>
          <w:tcPr>
            <w:tcW w:w="3960" w:type="dxa"/>
            <w:vAlign w:val="bottom"/>
          </w:tcPr>
          <w:p w14:paraId="1AF0C3D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1BA40D0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16C1C45C" w14:textId="77777777" w:rsidTr="00DD1709">
        <w:tc>
          <w:tcPr>
            <w:tcW w:w="3960" w:type="dxa"/>
            <w:vAlign w:val="bottom"/>
          </w:tcPr>
          <w:p w14:paraId="5AD41B05" w14:textId="6D6EDCF1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083A3B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0B75BA" w:rsidRPr="00083A3B">
              <w:rPr>
                <w:rFonts w:asciiTheme="majorBidi" w:hAnsiTheme="majorBidi" w:cstheme="majorBidi"/>
                <w:b/>
                <w:bCs/>
                <w:i/>
                <w:iCs/>
              </w:rPr>
              <w:t>0</w:t>
            </w:r>
            <w:r w:rsidRPr="00083A3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0B75BA" w:rsidRPr="00083A3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083A3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083A3B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365A7" w:rsidRPr="00083A3B">
              <w:rPr>
                <w:rFonts w:asciiTheme="majorBidi" w:hAnsiTheme="majorBidi" w:cstheme="majorBidi"/>
                <w:b/>
                <w:bCs/>
                <w:i/>
                <w:iCs/>
              </w:rPr>
              <w:t>9</w:t>
            </w:r>
          </w:p>
        </w:tc>
        <w:tc>
          <w:tcPr>
            <w:tcW w:w="1890" w:type="dxa"/>
          </w:tcPr>
          <w:p w14:paraId="0150463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1685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E2CC7B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6F5C0D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F4F05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BB4544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12F80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C0CC4D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96A779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479EE7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BDF736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7A79BA22" w14:textId="77777777" w:rsidTr="00DD1709">
        <w:tc>
          <w:tcPr>
            <w:tcW w:w="3960" w:type="dxa"/>
            <w:vAlign w:val="bottom"/>
          </w:tcPr>
          <w:p w14:paraId="2296CCE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337F29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618BE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41E87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48060F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C13E87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CA4B9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5C2AD6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83488B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F82ED9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CE08AD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A8E8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0316128D" w14:textId="77777777" w:rsidTr="00DD1709">
        <w:tc>
          <w:tcPr>
            <w:tcW w:w="3960" w:type="dxa"/>
            <w:vAlign w:val="bottom"/>
          </w:tcPr>
          <w:p w14:paraId="2AE6B173" w14:textId="638D262E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="00B67FE4" w:rsidRPr="00AF40BF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="00EC747C" w:rsidRPr="00AF40BF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890" w:type="dxa"/>
          </w:tcPr>
          <w:p w14:paraId="781E3A2D" w14:textId="5BD435C9" w:rsidR="00DD1709" w:rsidRPr="00480ED1" w:rsidRDefault="00BE1481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405.</w:t>
            </w:r>
            <w:r w:rsidR="00325B52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270" w:type="dxa"/>
          </w:tcPr>
          <w:p w14:paraId="3AAABD12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3242498" w14:textId="73830C3F" w:rsidR="00DD1709" w:rsidRPr="00480ED1" w:rsidRDefault="00DF2C76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80ED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9CB8E1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6D6B88" w14:textId="5144E317" w:rsidR="00DD1709" w:rsidRPr="00480ED1" w:rsidRDefault="00325B52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261.98</w:t>
            </w:r>
          </w:p>
        </w:tc>
        <w:tc>
          <w:tcPr>
            <w:tcW w:w="270" w:type="dxa"/>
            <w:vAlign w:val="bottom"/>
          </w:tcPr>
          <w:p w14:paraId="17C2E114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41773C" w14:textId="0579B68A" w:rsidR="00DD1709" w:rsidRPr="00480ED1" w:rsidRDefault="00DF2C76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80ED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8810C4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F7EC1E" w14:textId="53A3E703" w:rsidR="00DD1709" w:rsidRPr="00480ED1" w:rsidRDefault="00792295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480ED1">
              <w:rPr>
                <w:rFonts w:asciiTheme="majorBidi" w:hAnsiTheme="majorBidi" w:cstheme="majorBidi"/>
                <w:cs/>
              </w:rPr>
              <w:t>143.28</w:t>
            </w:r>
          </w:p>
        </w:tc>
        <w:tc>
          <w:tcPr>
            <w:tcW w:w="236" w:type="dxa"/>
            <w:vAlign w:val="bottom"/>
          </w:tcPr>
          <w:p w14:paraId="142A2E97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14A1BB7" w14:textId="6C690AF9" w:rsidR="00DD1709" w:rsidRPr="00480ED1" w:rsidRDefault="00325B52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405.26</w:t>
            </w:r>
          </w:p>
        </w:tc>
      </w:tr>
      <w:tr w:rsidR="00AF40BF" w:rsidRPr="00AF40BF" w14:paraId="149CA587" w14:textId="77777777" w:rsidTr="00DD1709">
        <w:tc>
          <w:tcPr>
            <w:tcW w:w="3960" w:type="dxa"/>
            <w:vAlign w:val="bottom"/>
          </w:tcPr>
          <w:p w14:paraId="00D2614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6D235B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962D2C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7F3D0E11" w14:textId="77777777" w:rsidR="00DD1709" w:rsidRPr="00AF40BF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451AEB4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CA80FAD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66E22F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A40EDC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EF733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22EE9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F284EA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5E4C2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40BF" w:rsidRPr="00AF40BF" w14:paraId="4BA7647B" w14:textId="77777777" w:rsidTr="00DD1709">
        <w:tc>
          <w:tcPr>
            <w:tcW w:w="3960" w:type="dxa"/>
            <w:vAlign w:val="bottom"/>
          </w:tcPr>
          <w:p w14:paraId="7CFF2375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A73A1B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10EE20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3015759" w14:textId="77777777" w:rsidR="00DD1709" w:rsidRPr="00AF40BF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580A50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480A7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DC7041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6F41C40" w14:textId="77777777" w:rsidR="00DD1709" w:rsidRPr="00AF40BF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DECAAC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B61558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1A50A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C956DF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40BF" w:rsidRPr="00AF40BF" w14:paraId="079195C4" w14:textId="77777777" w:rsidTr="00CE321B">
        <w:tc>
          <w:tcPr>
            <w:tcW w:w="3960" w:type="dxa"/>
            <w:vAlign w:val="bottom"/>
          </w:tcPr>
          <w:p w14:paraId="45AEBC96" w14:textId="04165578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C66D37"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E40F9C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365A7" w:rsidRPr="00E40F9C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890" w:type="dxa"/>
          </w:tcPr>
          <w:p w14:paraId="5B859457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98C33F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587021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768A4D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87CC0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ABFEA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955A7D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6147BA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D9B23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C974A3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05FB97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640B68C9" w14:textId="77777777" w:rsidTr="00CE321B">
        <w:tc>
          <w:tcPr>
            <w:tcW w:w="3960" w:type="dxa"/>
            <w:vAlign w:val="bottom"/>
          </w:tcPr>
          <w:p w14:paraId="772B45BC" w14:textId="275D20C6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21F2CB7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034638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5A98EB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4D5AB93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423E1B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F9830D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C962A0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7D82A4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ADB0C2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06D577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C1EF71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365A7" w:rsidRPr="00AF40BF" w14:paraId="0787A9A8" w14:textId="77777777" w:rsidTr="00CE321B">
        <w:tc>
          <w:tcPr>
            <w:tcW w:w="3960" w:type="dxa"/>
            <w:vAlign w:val="bottom"/>
          </w:tcPr>
          <w:p w14:paraId="24BFE3B4" w14:textId="5132D295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Pr="00AF40BF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708F2D74" w14:textId="6C486CDB" w:rsidR="002365A7" w:rsidRPr="00AF40BF" w:rsidRDefault="009F444C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356.74</w:t>
            </w:r>
          </w:p>
        </w:tc>
        <w:tc>
          <w:tcPr>
            <w:tcW w:w="270" w:type="dxa"/>
          </w:tcPr>
          <w:p w14:paraId="3FCFBCC4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F898E56" w14:textId="0E5FD800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F40BF" w:rsidDel="00C5666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B2638A1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4576BF5" w14:textId="3184FFFA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</w:t>
            </w:r>
            <w:r w:rsidR="009F444C">
              <w:rPr>
                <w:rFonts w:asciiTheme="majorBidi" w:hAnsiTheme="majorBidi" w:cstheme="majorBidi"/>
              </w:rPr>
              <w:t>13.46</w:t>
            </w:r>
          </w:p>
        </w:tc>
        <w:tc>
          <w:tcPr>
            <w:tcW w:w="270" w:type="dxa"/>
            <w:vAlign w:val="bottom"/>
          </w:tcPr>
          <w:p w14:paraId="28D54609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8EC8B4F" w14:textId="07EC57A1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F40BF" w:rsidDel="00C5666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A9067A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6A59AE" w14:textId="10EA7975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143.28</w:t>
            </w:r>
          </w:p>
        </w:tc>
        <w:tc>
          <w:tcPr>
            <w:tcW w:w="236" w:type="dxa"/>
            <w:vAlign w:val="bottom"/>
          </w:tcPr>
          <w:p w14:paraId="0AFF1625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7014A2D" w14:textId="565CDB62" w:rsidR="002365A7" w:rsidRPr="00AF40BF" w:rsidRDefault="009F444C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356.74</w:t>
            </w:r>
          </w:p>
        </w:tc>
      </w:tr>
      <w:tr w:rsidR="00AF40BF" w:rsidRPr="00AF40BF" w14:paraId="797B5D5C" w14:textId="77777777" w:rsidTr="00CE321B">
        <w:tc>
          <w:tcPr>
            <w:tcW w:w="3960" w:type="dxa"/>
            <w:vAlign w:val="bottom"/>
          </w:tcPr>
          <w:p w14:paraId="7A84534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417C461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79A35F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52158C3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FAFFB8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D507D8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3ED3D1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F4DCEB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0D64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629C67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BAFF7E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68C5708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40BF" w:rsidRPr="00AF40BF" w14:paraId="16A86857" w14:textId="77777777" w:rsidTr="00CE321B">
        <w:tc>
          <w:tcPr>
            <w:tcW w:w="3960" w:type="dxa"/>
            <w:vAlign w:val="bottom"/>
          </w:tcPr>
          <w:p w14:paraId="0CB97C99" w14:textId="6ACB28A3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90" w:type="dxa"/>
          </w:tcPr>
          <w:p w14:paraId="42EDBBE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4E1084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EDC6701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8685D0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C6340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CC5EF5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07CBD4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C76BF6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299FED4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D1E32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035A3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14E4D19E" w14:textId="77777777" w:rsidTr="00CE321B">
        <w:tc>
          <w:tcPr>
            <w:tcW w:w="3960" w:type="dxa"/>
            <w:vAlign w:val="bottom"/>
          </w:tcPr>
          <w:p w14:paraId="55B79736" w14:textId="563F797F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F30E900" w14:textId="554BC132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267A4E8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2E0E28" w14:textId="776E15EB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AE1DF0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6353EB2" w14:textId="151F9399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3B30CE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701E1E3" w14:textId="36131529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4E43AC9D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541D323" w14:textId="2F8FAE00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94D9FDD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1FA92F6" w14:textId="0EE2D846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F51FE" w:rsidRPr="00AF40BF" w14:paraId="4A0C842B" w14:textId="77777777" w:rsidTr="00CE321B">
        <w:tc>
          <w:tcPr>
            <w:tcW w:w="3960" w:type="dxa"/>
            <w:vAlign w:val="bottom"/>
          </w:tcPr>
          <w:p w14:paraId="294A639B" w14:textId="436C9CE0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25DBF68B" w14:textId="15784E9D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28E060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D8A9BC8" w14:textId="0FADB152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986FB9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A6E6F3F" w14:textId="5888B5A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9AEC83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1439111" w14:textId="5A8918C9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20FDB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B2F6DC" w14:textId="1048F91A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0B4F61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950C118" w14:textId="5C24F146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3A66E3D" w14:textId="77777777" w:rsidR="007E35AF" w:rsidRPr="00AF40BF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RPr="00AF40BF" w:rsidSect="003A409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541E0FF" w14:textId="6EBE3D7F" w:rsidR="00AE20A0" w:rsidRPr="00AF40BF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F40BF">
        <w:rPr>
          <w:rFonts w:hint="cs"/>
          <w:cs/>
        </w:rPr>
        <w:lastRenderedPageBreak/>
        <w:t xml:space="preserve">มูลค่ายุติธรรมระดับ </w:t>
      </w:r>
      <w:r w:rsidRPr="00AF40BF">
        <w:t xml:space="preserve">3 </w:t>
      </w:r>
      <w:r w:rsidRPr="00AF40BF"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Pr="00AF40BF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42BF25DC" w:rsidR="001167A1" w:rsidRPr="00AF40BF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</w:t>
      </w:r>
      <w:r w:rsidR="00C90CAF"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บุคคลหรือ</w:t>
      </w: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กิจการที่ไม่เกี่ยวข้องกัน</w:t>
      </w:r>
    </w:p>
    <w:p w14:paraId="713C2EF2" w14:textId="77777777" w:rsidR="00CA5974" w:rsidRPr="00AF40BF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AF40BF" w:rsidRPr="00AF40BF" w14:paraId="0EE34874" w14:textId="77777777" w:rsidTr="00FE6063">
        <w:trPr>
          <w:tblHeader/>
        </w:trPr>
        <w:tc>
          <w:tcPr>
            <w:tcW w:w="5022" w:type="dxa"/>
          </w:tcPr>
          <w:p w14:paraId="3F391E1E" w14:textId="00F7776C" w:rsidR="001C4032" w:rsidRPr="00AF40BF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4732C0" w:rsidRPr="00325B52">
              <w:rPr>
                <w:b/>
                <w:bCs/>
                <w:i/>
                <w:iCs/>
              </w:rPr>
              <w:t>3</w:t>
            </w:r>
            <w:r w:rsidR="000237E7" w:rsidRPr="00325B52">
              <w:rPr>
                <w:b/>
                <w:bCs/>
                <w:i/>
                <w:iCs/>
              </w:rPr>
              <w:t>0</w:t>
            </w:r>
            <w:r w:rsidR="00F84FC5" w:rsidRPr="00325B52">
              <w:rPr>
                <w:b/>
                <w:bCs/>
                <w:i/>
                <w:iCs/>
              </w:rPr>
              <w:t xml:space="preserve"> </w:t>
            </w:r>
            <w:r w:rsidR="000237E7" w:rsidRPr="00325B52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  <w:r w:rsidR="00F84FC5" w:rsidRPr="00325B52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325B52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365A7" w:rsidRPr="00325B52">
              <w:rPr>
                <w:rFonts w:asciiTheme="majorBidi" w:hAnsiTheme="majorBidi" w:cstheme="majorBidi"/>
                <w:b/>
                <w:bCs/>
                <w:i/>
                <w:iCs/>
              </w:rPr>
              <w:t>9</w:t>
            </w:r>
          </w:p>
        </w:tc>
        <w:tc>
          <w:tcPr>
            <w:tcW w:w="1890" w:type="dxa"/>
          </w:tcPr>
          <w:p w14:paraId="0D454423" w14:textId="70A77317" w:rsidR="001C4032" w:rsidRPr="00AF40BF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53A106" w14:textId="77777777" w:rsidR="001C4032" w:rsidRPr="00AF40BF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D772492" w14:textId="123664B4" w:rsidR="001C4032" w:rsidRPr="00AF40BF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AF40BF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</w:tcPr>
          <w:p w14:paraId="30604493" w14:textId="5FFC9FCB" w:rsidR="00284A04" w:rsidRPr="00AF40BF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40BF" w:rsidRPr="00AF40BF" w14:paraId="3C43B11E" w14:textId="77777777" w:rsidTr="00FE6063">
        <w:tc>
          <w:tcPr>
            <w:tcW w:w="5022" w:type="dxa"/>
          </w:tcPr>
          <w:p w14:paraId="326D927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63077FC6" w14:textId="77777777" w:rsidTr="00FE6063">
        <w:tc>
          <w:tcPr>
            <w:tcW w:w="5022" w:type="dxa"/>
          </w:tcPr>
          <w:p w14:paraId="0BEE94E2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2762CCFB" w:rsidR="001C4032" w:rsidRPr="001B1A20" w:rsidRDefault="007B4196" w:rsidP="00A45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55.39</w:t>
            </w:r>
          </w:p>
        </w:tc>
        <w:tc>
          <w:tcPr>
            <w:tcW w:w="270" w:type="dxa"/>
          </w:tcPr>
          <w:p w14:paraId="51B125DE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44A6C188" w:rsidR="001C4032" w:rsidRPr="001B1A2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1A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F40BF" w:rsidRPr="00AF40BF" w14:paraId="33921E83" w14:textId="77777777" w:rsidTr="00FE6063">
        <w:tc>
          <w:tcPr>
            <w:tcW w:w="5022" w:type="dxa"/>
          </w:tcPr>
          <w:p w14:paraId="5F04B71D" w14:textId="3F4D840B" w:rsidR="00EA1673" w:rsidRPr="00AF40BF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F1B936" w14:textId="7F6BBFC4" w:rsidR="00EA1673" w:rsidRPr="001B1A20" w:rsidRDefault="00D66FE4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D51F5">
              <w:rPr>
                <w:rFonts w:asciiTheme="majorBidi" w:hAnsiTheme="majorBidi" w:cstheme="majorBidi"/>
                <w:sz w:val="30"/>
                <w:szCs w:val="30"/>
              </w:rPr>
              <w:t>5.18</w:t>
            </w:r>
          </w:p>
        </w:tc>
        <w:tc>
          <w:tcPr>
            <w:tcW w:w="270" w:type="dxa"/>
          </w:tcPr>
          <w:p w14:paraId="1E5B391E" w14:textId="77777777" w:rsidR="00EA1673" w:rsidRPr="001B1A2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AAE7FA" w14:textId="4C5B4EA7" w:rsidR="00EA1673" w:rsidRPr="001B1A2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A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F40BF" w:rsidRPr="00AF40BF" w14:paraId="615DF841" w14:textId="77777777" w:rsidTr="00FE6063">
        <w:tc>
          <w:tcPr>
            <w:tcW w:w="5022" w:type="dxa"/>
          </w:tcPr>
          <w:p w14:paraId="75E55F2A" w14:textId="2E93645D" w:rsidR="00EA1673" w:rsidRPr="00C96CD4" w:rsidRDefault="00C96CD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6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80D606" w14:textId="1C7CE156" w:rsidR="00EA1673" w:rsidRPr="001B1A20" w:rsidRDefault="00F220F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100.57</w:t>
            </w:r>
          </w:p>
        </w:tc>
        <w:tc>
          <w:tcPr>
            <w:tcW w:w="270" w:type="dxa"/>
          </w:tcPr>
          <w:p w14:paraId="189FA97B" w14:textId="77777777" w:rsidR="00EA1673" w:rsidRPr="001B1A2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358C8E" w14:textId="65E54B1C" w:rsidR="00EA1673" w:rsidRPr="001B1A2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F40BF" w:rsidRPr="00AF40BF" w14:paraId="1216CD8C" w14:textId="77777777" w:rsidTr="00FE6063">
        <w:tc>
          <w:tcPr>
            <w:tcW w:w="5022" w:type="dxa"/>
          </w:tcPr>
          <w:p w14:paraId="21744E2E" w14:textId="6693F82A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01011EE3" w14:textId="77777777" w:rsidTr="00FE6063">
        <w:tc>
          <w:tcPr>
            <w:tcW w:w="5022" w:type="dxa"/>
          </w:tcPr>
          <w:p w14:paraId="0760512B" w14:textId="259D233F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640BC985" w14:textId="77777777" w:rsidTr="00FE6063">
        <w:tc>
          <w:tcPr>
            <w:tcW w:w="5022" w:type="dxa"/>
          </w:tcPr>
          <w:p w14:paraId="35BBC4E7" w14:textId="7FFB51CE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62B72FAB" w14:textId="77777777" w:rsidTr="00FE6063">
        <w:tc>
          <w:tcPr>
            <w:tcW w:w="5022" w:type="dxa"/>
          </w:tcPr>
          <w:p w14:paraId="0400C4C3" w14:textId="0896F1CE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</w:tcPr>
          <w:p w14:paraId="2C891275" w14:textId="44779503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14.</w:t>
            </w:r>
            <w:r w:rsidR="00F220F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2195CD06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E733B4" w14:textId="3E286477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4.</w:t>
            </w:r>
            <w:r w:rsidR="001C47B0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</w:tr>
      <w:tr w:rsidR="00AF40BF" w:rsidRPr="00AF40BF" w14:paraId="498AF832" w14:textId="77777777" w:rsidTr="00FE6063">
        <w:tc>
          <w:tcPr>
            <w:tcW w:w="5022" w:type="dxa"/>
          </w:tcPr>
          <w:p w14:paraId="4AB50A75" w14:textId="13C211C3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890" w:type="dxa"/>
          </w:tcPr>
          <w:p w14:paraId="1E5F00F9" w14:textId="44231C06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20F7">
              <w:rPr>
                <w:rFonts w:asciiTheme="majorBidi" w:hAnsiTheme="majorBidi" w:cstheme="majorBidi"/>
                <w:sz w:val="30"/>
                <w:szCs w:val="30"/>
              </w:rPr>
              <w:t>4.8</w:t>
            </w:r>
            <w:r w:rsidR="001C47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B51B76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B50E3" w14:textId="50EF615E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1C47B0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AF40BF" w:rsidRPr="00AF40BF" w14:paraId="668D1EC5" w14:textId="77777777" w:rsidTr="00FE6063">
        <w:tc>
          <w:tcPr>
            <w:tcW w:w="5022" w:type="dxa"/>
          </w:tcPr>
          <w:p w14:paraId="645A3DF3" w14:textId="172ECC82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522700E4" w:rsidR="001C4032" w:rsidRPr="001B1A20" w:rsidRDefault="00F220F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29.33</w:t>
            </w:r>
          </w:p>
        </w:tc>
        <w:tc>
          <w:tcPr>
            <w:tcW w:w="270" w:type="dxa"/>
          </w:tcPr>
          <w:p w14:paraId="39EEDE31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6ECA44D8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C4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</w:tr>
      <w:tr w:rsidR="00AF40BF" w:rsidRPr="00AF40BF" w14:paraId="2147CCB3" w14:textId="77777777" w:rsidTr="00FE6063">
        <w:tc>
          <w:tcPr>
            <w:tcW w:w="5022" w:type="dxa"/>
          </w:tcPr>
          <w:p w14:paraId="374508D3" w14:textId="77777777" w:rsidR="00216F2E" w:rsidRPr="00AF40BF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1B1A20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1B1A20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1B1A20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0BF" w:rsidRPr="00AF40BF" w14:paraId="304D61E2" w14:textId="77777777" w:rsidTr="00FE6063">
        <w:tc>
          <w:tcPr>
            <w:tcW w:w="5022" w:type="dxa"/>
          </w:tcPr>
          <w:p w14:paraId="695995D0" w14:textId="7E6503FC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12C170FD" w14:textId="77777777" w:rsidTr="00CB4B38">
        <w:tc>
          <w:tcPr>
            <w:tcW w:w="5022" w:type="dxa"/>
          </w:tcPr>
          <w:p w14:paraId="7199D9B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61110E5C" w:rsidR="001C4032" w:rsidRPr="001B1A20" w:rsidRDefault="001A0DD1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24.45</w:t>
            </w:r>
          </w:p>
        </w:tc>
        <w:tc>
          <w:tcPr>
            <w:tcW w:w="270" w:type="dxa"/>
          </w:tcPr>
          <w:p w14:paraId="5116C20E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6660B97C" w:rsidR="001C4032" w:rsidRPr="001B1A2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A20" w:rsidDel="001A22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Pr="00AF40BF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022FF3F0" w14:textId="77777777" w:rsidR="00826453" w:rsidRPr="00AF40BF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0C946D9" w14:textId="77777777" w:rsidR="00826453" w:rsidRPr="00AF40BF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EBD332C" w14:textId="77777777" w:rsidR="00E53CC9" w:rsidRDefault="00E53CC9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F62E1F9" w14:textId="77777777" w:rsidR="00E53CC9" w:rsidRDefault="00E53CC9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73A939A" w14:textId="77777777" w:rsidR="00C43D8C" w:rsidRDefault="00C43D8C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5BCDB387" w14:textId="77777777" w:rsidR="00C43D8C" w:rsidRDefault="00C43D8C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416CC47" w14:textId="77777777" w:rsidR="00C43D8C" w:rsidRDefault="00C43D8C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461F81FE" w14:textId="77777777" w:rsidR="00C43D8C" w:rsidRDefault="00C43D8C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2BDB1E45" w14:textId="77777777" w:rsidR="00E53CC9" w:rsidRPr="00AF40BF" w:rsidRDefault="00E53CC9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43961FA7" w14:textId="77777777" w:rsidR="00795A83" w:rsidRDefault="00795A8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5CF9DAF7" w14:textId="59DBE181" w:rsidR="00D223F6" w:rsidRDefault="00E53CC9" w:rsidP="00E40F9C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คดีความ</w:t>
      </w:r>
    </w:p>
    <w:p w14:paraId="74092DCE" w14:textId="77777777" w:rsidR="00C61777" w:rsidRPr="00AF40BF" w:rsidRDefault="00C61777" w:rsidP="00443DE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0F6961B" w14:textId="1271A1CC" w:rsidR="00396620" w:rsidRPr="008E01FF" w:rsidRDefault="00043C72" w:rsidP="006F551A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43DE7">
        <w:rPr>
          <w:rFonts w:asciiTheme="majorBidi" w:hAnsiTheme="majorBidi"/>
          <w:sz w:val="30"/>
          <w:szCs w:val="30"/>
        </w:rPr>
        <w:t>1</w:t>
      </w:r>
      <w:r w:rsidR="000237E7">
        <w:rPr>
          <w:rFonts w:asciiTheme="majorBidi" w:hAnsiTheme="majorBidi" w:hint="cs"/>
          <w:sz w:val="30"/>
          <w:szCs w:val="30"/>
          <w:cs/>
          <w:lang w:bidi="th-TH"/>
        </w:rPr>
        <w:t>4</w:t>
      </w:r>
      <w:r w:rsidRPr="00443DE7">
        <w:rPr>
          <w:rFonts w:asciiTheme="majorBidi" w:hAnsiTheme="majorBidi"/>
          <w:sz w:val="30"/>
          <w:szCs w:val="30"/>
        </w:rPr>
        <w:t>.1</w:t>
      </w:r>
      <w:r>
        <w:rPr>
          <w:rFonts w:asciiTheme="majorBidi" w:hAnsiTheme="majorBidi"/>
        </w:rPr>
        <w:t xml:space="preserve"> </w:t>
      </w:r>
      <w:r w:rsidR="006F551A">
        <w:rPr>
          <w:rFonts w:asciiTheme="majorBidi" w:hAnsiTheme="majorBidi"/>
        </w:rPr>
        <w:tab/>
      </w:r>
      <w:r w:rsidR="00396620" w:rsidRPr="004207C7">
        <w:rPr>
          <w:rFonts w:asciiTheme="majorBidi" w:hAnsiTheme="majorBidi"/>
          <w:sz w:val="30"/>
          <w:szCs w:val="30"/>
          <w:cs/>
          <w:lang w:bidi="th-TH"/>
        </w:rPr>
        <w:t>บริษัทคู่สัญญา ซึ่งเป็นผู้รับจ้างเหมาก่อสร้างโรงกลั่นชีวภาพในโครงการพัฒนาเชื้อเพลิงยั่งยืน (</w:t>
      </w:r>
      <w:r w:rsidR="00396620" w:rsidRPr="004207C7">
        <w:rPr>
          <w:rFonts w:asciiTheme="majorBidi" w:hAnsiTheme="majorBidi"/>
          <w:sz w:val="30"/>
          <w:szCs w:val="30"/>
        </w:rPr>
        <w:t xml:space="preserve">Sustainable Fuel Development Project (SFP)) </w:t>
      </w:r>
      <w:r w:rsidR="00396620" w:rsidRPr="004207C7">
        <w:rPr>
          <w:rFonts w:asciiTheme="majorBidi" w:hAnsiTheme="majorBidi"/>
          <w:sz w:val="30"/>
          <w:szCs w:val="30"/>
          <w:cs/>
          <w:lang w:bidi="th-TH"/>
        </w:rPr>
        <w:t xml:space="preserve">ได้ยื่นฟ้องบริษัทร่วมของบริษัท (ซึ่งปัจจุบันบริษัทถือหุ้นในสัดส่วนร้อยละ </w:t>
      </w:r>
      <w:r w:rsidR="00396620" w:rsidRPr="004207C7">
        <w:rPr>
          <w:rFonts w:asciiTheme="majorBidi" w:hAnsiTheme="majorBidi"/>
          <w:sz w:val="30"/>
          <w:szCs w:val="30"/>
        </w:rPr>
        <w:t xml:space="preserve">20) </w:t>
      </w:r>
      <w:r w:rsidR="002837DF">
        <w:rPr>
          <w:rFonts w:asciiTheme="majorBidi" w:hAnsiTheme="majorBidi"/>
          <w:sz w:val="30"/>
          <w:szCs w:val="30"/>
        </w:rPr>
        <w:t xml:space="preserve">        </w:t>
      </w:r>
      <w:r w:rsidR="00396620" w:rsidRPr="004207C7">
        <w:rPr>
          <w:rFonts w:asciiTheme="majorBidi" w:hAnsiTheme="majorBidi"/>
          <w:sz w:val="30"/>
          <w:szCs w:val="30"/>
          <w:cs/>
          <w:lang w:bidi="th-TH"/>
        </w:rPr>
        <w:t xml:space="preserve">ต่อศาลแพ่งพระโขนง เมื่อวันที่ </w:t>
      </w:r>
      <w:r w:rsidR="00701BAD" w:rsidRPr="004207C7">
        <w:rPr>
          <w:rFonts w:asciiTheme="majorBidi" w:hAnsiTheme="majorBidi"/>
          <w:sz w:val="30"/>
          <w:szCs w:val="30"/>
        </w:rPr>
        <w:t>16</w:t>
      </w:r>
      <w:r w:rsidR="00396620" w:rsidRPr="004207C7">
        <w:rPr>
          <w:rFonts w:asciiTheme="majorBidi" w:hAnsiTheme="majorBidi"/>
          <w:sz w:val="30"/>
          <w:szCs w:val="30"/>
          <w:cs/>
          <w:lang w:bidi="th-TH"/>
        </w:rPr>
        <w:t xml:space="preserve"> มิถุนายน </w:t>
      </w:r>
      <w:r w:rsidR="00701BAD" w:rsidRPr="004207C7">
        <w:rPr>
          <w:rFonts w:asciiTheme="majorBidi" w:hAnsiTheme="majorBidi"/>
          <w:sz w:val="30"/>
          <w:szCs w:val="30"/>
        </w:rPr>
        <w:t>2568</w:t>
      </w:r>
      <w:r w:rsidR="00396620" w:rsidRPr="004207C7">
        <w:rPr>
          <w:rFonts w:asciiTheme="majorBidi" w:hAnsiTheme="majorBidi"/>
          <w:sz w:val="30"/>
          <w:szCs w:val="30"/>
          <w:cs/>
          <w:lang w:bidi="th-TH"/>
        </w:rPr>
        <w:t xml:space="preserve"> เป็นคดีแพ่งเรื่องผิดสัญญา เรียกค่าเสียหายภายใต้สัญญาจ้างเหมาก่อสร้าง</w:t>
      </w:r>
      <w:r w:rsidR="00396620" w:rsidRPr="008E01FF">
        <w:rPr>
          <w:rFonts w:asciiTheme="majorBidi" w:hAnsiTheme="majorBidi"/>
          <w:sz w:val="30"/>
          <w:szCs w:val="30"/>
          <w:cs/>
          <w:lang w:bidi="th-TH"/>
        </w:rPr>
        <w:t>ข</w:t>
      </w:r>
      <w:r w:rsidR="008A7FFA" w:rsidRPr="008E01FF">
        <w:rPr>
          <w:rFonts w:asciiTheme="majorBidi" w:hAnsiTheme="majorBidi"/>
          <w:sz w:val="30"/>
          <w:szCs w:val="30"/>
          <w:cs/>
          <w:lang w:bidi="th-TH"/>
        </w:rPr>
        <w:t>อ</w:t>
      </w:r>
      <w:r w:rsidR="004207C7" w:rsidRPr="00BC6168">
        <w:rPr>
          <w:rFonts w:asciiTheme="majorBidi" w:hAnsiTheme="majorBidi"/>
          <w:sz w:val="30"/>
          <w:szCs w:val="30"/>
          <w:cs/>
          <w:lang w:bidi="th-TH"/>
        </w:rPr>
        <w:t>ง</w:t>
      </w:r>
      <w:r w:rsidR="00396620" w:rsidRPr="008E01FF">
        <w:rPr>
          <w:rFonts w:asciiTheme="majorBidi" w:hAnsiTheme="majorBidi"/>
          <w:sz w:val="30"/>
          <w:szCs w:val="30"/>
          <w:cs/>
          <w:lang w:bidi="th-TH"/>
        </w:rPr>
        <w:t xml:space="preserve">โครงการดังกล่าว จำนวน </w:t>
      </w:r>
      <w:r w:rsidR="00701BAD" w:rsidRPr="008E01FF">
        <w:rPr>
          <w:rFonts w:asciiTheme="majorBidi" w:hAnsiTheme="majorBidi"/>
          <w:sz w:val="30"/>
          <w:szCs w:val="30"/>
        </w:rPr>
        <w:t>3</w:t>
      </w:r>
      <w:r w:rsidR="00396620" w:rsidRPr="008E01FF">
        <w:rPr>
          <w:rFonts w:asciiTheme="majorBidi" w:hAnsiTheme="majorBidi"/>
          <w:sz w:val="30"/>
          <w:szCs w:val="30"/>
          <w:cs/>
          <w:lang w:bidi="th-TH"/>
        </w:rPr>
        <w:t xml:space="preserve"> สัญญา (รวมเรียกว่า "สัญญาจ้างเหมาก่อสร้าง") โดยได้ฟ้องเรียกให้บริษัทร่วมของบริษัทชำระค่าจ้าง ค่าจ้างเพิ่มเติม คืนเงินประกันผลงาน และเรียกให้ส่งมอบคืนหนังสือค้ำประกัน รวมเป็นทุนทรัพย์จำนวนประมาณ </w:t>
      </w:r>
      <w:r w:rsidR="00701BAD" w:rsidRPr="008E01FF">
        <w:rPr>
          <w:rFonts w:asciiTheme="majorBidi" w:hAnsiTheme="majorBidi"/>
          <w:sz w:val="30"/>
          <w:szCs w:val="30"/>
        </w:rPr>
        <w:t>3</w:t>
      </w:r>
      <w:r w:rsidR="00396620" w:rsidRPr="008E01FF">
        <w:rPr>
          <w:rFonts w:asciiTheme="majorBidi" w:hAnsiTheme="majorBidi"/>
          <w:sz w:val="30"/>
          <w:szCs w:val="30"/>
        </w:rPr>
        <w:t>,</w:t>
      </w:r>
      <w:r w:rsidR="00701BAD" w:rsidRPr="008E01FF">
        <w:rPr>
          <w:rFonts w:asciiTheme="majorBidi" w:hAnsiTheme="majorBidi"/>
          <w:sz w:val="30"/>
          <w:szCs w:val="30"/>
        </w:rPr>
        <w:t>300</w:t>
      </w:r>
      <w:r w:rsidR="00396620" w:rsidRPr="008E01FF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พร้อมดอกเบี้ยจนกว่าบริษัทร่วมของบริษัทจะชำระเงินแก่บริษัทคู่สัญญาเสร็จสิ้นครบถ้วน </w:t>
      </w:r>
    </w:p>
    <w:p w14:paraId="58CAF5D2" w14:textId="77777777" w:rsidR="006F551A" w:rsidRPr="008E01FF" w:rsidRDefault="006F551A" w:rsidP="006F551A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</w:rPr>
      </w:pPr>
    </w:p>
    <w:p w14:paraId="48B6307B" w14:textId="1D8B1694" w:rsidR="006F551A" w:rsidRPr="008E01FF" w:rsidRDefault="006F551A" w:rsidP="006F551A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8E01FF">
        <w:rPr>
          <w:rFonts w:asciiTheme="majorBidi" w:hAnsiTheme="majorBidi"/>
        </w:rPr>
        <w:tab/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8E01FF">
        <w:rPr>
          <w:rFonts w:asciiTheme="majorBidi" w:hAnsiTheme="majorBidi"/>
          <w:sz w:val="30"/>
          <w:szCs w:val="30"/>
        </w:rPr>
        <w:t xml:space="preserve">3 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กรกฎาคม </w:t>
      </w:r>
      <w:r w:rsidRPr="008E01FF">
        <w:rPr>
          <w:rFonts w:asciiTheme="majorBidi" w:hAnsiTheme="majorBidi"/>
          <w:sz w:val="30"/>
          <w:szCs w:val="30"/>
        </w:rPr>
        <w:t xml:space="preserve">2568 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บริษัทร่วมของบริษัทได้ยื่นคำให้การและฟ้องแย้งไปในคดีเดียวกัน เพื่อปฏิเสธคำฟ้องของบริษัทคู่สัญญา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โดยมีทุนทรัพย์รวมประมาณ </w:t>
      </w:r>
      <w:r w:rsidRPr="008E01FF">
        <w:rPr>
          <w:rFonts w:asciiTheme="majorBidi" w:hAnsiTheme="majorBidi"/>
          <w:sz w:val="30"/>
          <w:szCs w:val="30"/>
        </w:rPr>
        <w:t xml:space="preserve">5,700 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ล้านบาท ต่อมาเมื่อวันที่ </w:t>
      </w:r>
      <w:r w:rsidRPr="008E01FF">
        <w:rPr>
          <w:rFonts w:asciiTheme="majorBidi" w:hAnsiTheme="majorBidi"/>
          <w:sz w:val="30"/>
          <w:szCs w:val="30"/>
        </w:rPr>
        <w:t xml:space="preserve">6 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ตุลาคม </w:t>
      </w:r>
      <w:r w:rsidRPr="008E01FF">
        <w:rPr>
          <w:rFonts w:asciiTheme="majorBidi" w:hAnsiTheme="majorBidi"/>
          <w:sz w:val="30"/>
          <w:szCs w:val="30"/>
        </w:rPr>
        <w:t xml:space="preserve">2568 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บริษัทร่วมของบริษัทได้ยื่นคำให้การและฟ้องแย้งฉบับแก้ไขเพิ่มเติม โดยทุนทรัพย์ตามฟ้องแย้งคงเหลือเป็นจำนวนประมาณ </w:t>
      </w:r>
      <w:r w:rsidRPr="008E01FF">
        <w:rPr>
          <w:rFonts w:asciiTheme="majorBidi" w:hAnsiTheme="majorBidi"/>
          <w:sz w:val="30"/>
          <w:szCs w:val="30"/>
        </w:rPr>
        <w:t xml:space="preserve">4,184 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>ล้านบาท พร้อมดอกเบี้ยจนกว่าบริษัทคู่สัญญาจะชำระเงินแก่บริษัทร่วมของบริษัทเสร็จสิ้นครบถ้วน ณ ปัจจุบัน คดีอยู่ในระหว่างการพิจารณาของศาล</w:t>
      </w:r>
    </w:p>
    <w:p w14:paraId="7BC04614" w14:textId="77777777" w:rsidR="006F551A" w:rsidRPr="008E01FF" w:rsidRDefault="006F551A" w:rsidP="006F551A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182453E8" w14:textId="27929213" w:rsidR="006F551A" w:rsidRPr="004207C7" w:rsidRDefault="006F551A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8E01FF">
        <w:rPr>
          <w:rFonts w:asciiTheme="majorBidi" w:hAnsiTheme="majorBidi"/>
          <w:sz w:val="30"/>
          <w:szCs w:val="30"/>
          <w:lang w:bidi="th-TH"/>
        </w:rPr>
        <w:tab/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8E01FF">
        <w:rPr>
          <w:rFonts w:asciiTheme="majorBidi" w:hAnsiTheme="majorBidi"/>
          <w:sz w:val="30"/>
          <w:szCs w:val="30"/>
          <w:lang w:bidi="th-TH"/>
        </w:rPr>
        <w:t>31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 ตุลาคม </w:t>
      </w:r>
      <w:r w:rsidRPr="008E01FF">
        <w:rPr>
          <w:rFonts w:asciiTheme="majorBidi" w:hAnsiTheme="majorBidi"/>
          <w:sz w:val="30"/>
          <w:szCs w:val="30"/>
          <w:lang w:bidi="th-TH"/>
        </w:rPr>
        <w:t>256</w:t>
      </w:r>
      <w:r w:rsidR="00701BAD" w:rsidRPr="008E01FF">
        <w:rPr>
          <w:rFonts w:asciiTheme="majorBidi" w:hAnsiTheme="majorBidi"/>
          <w:sz w:val="30"/>
          <w:szCs w:val="30"/>
          <w:lang w:bidi="th-TH"/>
        </w:rPr>
        <w:t>8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 บริษัทคู่สัญญายื่นคำร้องขอพื้นฟูกิจการต่อศาลล้มละลายกลาง ต่อมาเมื่อวันที่ </w:t>
      </w:r>
      <w:r w:rsidRPr="008E01FF">
        <w:rPr>
          <w:rFonts w:asciiTheme="majorBidi" w:hAnsiTheme="majorBidi"/>
          <w:sz w:val="30"/>
          <w:szCs w:val="30"/>
          <w:lang w:bidi="th-TH"/>
        </w:rPr>
        <w:t>4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 พฤศจิกายน </w:t>
      </w:r>
      <w:r w:rsidR="00701BAD" w:rsidRPr="008E01FF">
        <w:rPr>
          <w:rFonts w:asciiTheme="majorBidi" w:hAnsiTheme="majorBidi"/>
          <w:sz w:val="30"/>
          <w:szCs w:val="30"/>
          <w:lang w:bidi="th-TH"/>
        </w:rPr>
        <w:t>2568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 ศาลล้มละลายกลางได้รับคำร้องขอฟื้นฟูกิจการ และได้กำหนดวันไต่สวนคำร้องครั้งแรกในวันที่ </w:t>
      </w:r>
      <w:r w:rsidRPr="008E01FF">
        <w:rPr>
          <w:rFonts w:asciiTheme="majorBidi" w:hAnsiTheme="majorBidi"/>
          <w:sz w:val="30"/>
          <w:szCs w:val="30"/>
          <w:lang w:bidi="th-TH"/>
        </w:rPr>
        <w:t>28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 มกราคม </w:t>
      </w:r>
      <w:r w:rsidRPr="008E01FF">
        <w:rPr>
          <w:rFonts w:asciiTheme="majorBidi" w:hAnsiTheme="majorBidi"/>
          <w:sz w:val="30"/>
          <w:szCs w:val="30"/>
          <w:lang w:bidi="th-TH"/>
        </w:rPr>
        <w:t>2569</w:t>
      </w:r>
      <w:r w:rsidRPr="008E01F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0911E6" w:rsidRPr="008E01FF">
        <w:rPr>
          <w:rFonts w:asciiTheme="majorBidi" w:hAnsiTheme="majorBidi" w:hint="cs"/>
          <w:sz w:val="30"/>
          <w:szCs w:val="30"/>
          <w:cs/>
          <w:lang w:bidi="th-TH"/>
        </w:rPr>
        <w:t>ขณะ</w:t>
      </w:r>
      <w:r w:rsidR="00D0339D" w:rsidRPr="008E01FF">
        <w:rPr>
          <w:rFonts w:asciiTheme="majorBidi" w:hAnsiTheme="majorBidi" w:hint="cs"/>
          <w:sz w:val="30"/>
          <w:szCs w:val="30"/>
          <w:cs/>
          <w:lang w:bidi="th-TH"/>
        </w:rPr>
        <w:t>นี้อยู่ระหว่างการ</w:t>
      </w:r>
      <w:r w:rsidR="00395AD8" w:rsidRPr="008E01FF">
        <w:rPr>
          <w:rFonts w:asciiTheme="majorBidi" w:hAnsiTheme="majorBidi"/>
          <w:sz w:val="30"/>
          <w:szCs w:val="30"/>
          <w:cs/>
          <w:lang w:bidi="th-TH"/>
        </w:rPr>
        <w:t>พิจารณาของศาลล้มละลายกลางโดยศาลได้กำหนดนัดสืบพยานบริษัทคู่สัญญาและผู้คัดค้านต่อเนื่อง</w:t>
      </w:r>
      <w:r w:rsidR="004207C7" w:rsidRPr="00BC6168">
        <w:rPr>
          <w:rFonts w:asciiTheme="majorBidi" w:hAnsiTheme="majorBidi"/>
          <w:sz w:val="30"/>
          <w:szCs w:val="30"/>
          <w:cs/>
          <w:lang w:bidi="th-TH"/>
        </w:rPr>
        <w:t xml:space="preserve">เพิ่มเติม </w:t>
      </w:r>
      <w:r w:rsidR="00395AD8" w:rsidRPr="00BC6168">
        <w:rPr>
          <w:rFonts w:asciiTheme="majorBidi" w:hAnsiTheme="majorBidi"/>
          <w:sz w:val="30"/>
          <w:szCs w:val="30"/>
          <w:cs/>
          <w:lang w:bidi="th-TH"/>
        </w:rPr>
        <w:t xml:space="preserve">จนถึงวันที่ </w:t>
      </w:r>
      <w:r w:rsidR="00395AD8" w:rsidRPr="00BC6168">
        <w:rPr>
          <w:rFonts w:asciiTheme="majorBidi" w:hAnsiTheme="majorBidi"/>
          <w:sz w:val="30"/>
          <w:szCs w:val="30"/>
          <w:cs/>
          <w:lang w:bidi="th-TH"/>
        </w:rPr>
        <w:tab/>
      </w:r>
      <w:r w:rsidR="00395AD8" w:rsidRPr="00BC6168">
        <w:rPr>
          <w:rFonts w:asciiTheme="majorBidi" w:hAnsiTheme="majorBidi"/>
          <w:sz w:val="30"/>
          <w:szCs w:val="30"/>
          <w:cs/>
          <w:lang w:bidi="th-TH"/>
        </w:rPr>
        <w:tab/>
      </w:r>
      <w:r w:rsidR="004207C7" w:rsidRPr="00BC6168">
        <w:rPr>
          <w:rFonts w:asciiTheme="majorBidi" w:hAnsiTheme="majorBidi"/>
          <w:sz w:val="30"/>
          <w:szCs w:val="30"/>
          <w:lang w:val="en-US" w:bidi="th-TH"/>
        </w:rPr>
        <w:t xml:space="preserve">7 </w:t>
      </w:r>
      <w:r w:rsidR="004207C7" w:rsidRPr="00BC6168">
        <w:rPr>
          <w:rFonts w:asciiTheme="majorBidi" w:hAnsiTheme="majorBidi"/>
          <w:sz w:val="30"/>
          <w:szCs w:val="30"/>
          <w:cs/>
          <w:lang w:val="en-US" w:bidi="th-TH"/>
        </w:rPr>
        <w:t>ตุลาคม</w:t>
      </w:r>
      <w:r w:rsidR="00395AD8" w:rsidRPr="00BC616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FE3479" w:rsidRPr="00BC6168">
        <w:rPr>
          <w:rFonts w:asciiTheme="majorBidi" w:hAnsiTheme="majorBidi"/>
          <w:sz w:val="30"/>
          <w:szCs w:val="30"/>
          <w:lang w:bidi="th-TH"/>
        </w:rPr>
        <w:t>2569</w:t>
      </w:r>
    </w:p>
    <w:p w14:paraId="61CFAF29" w14:textId="77777777" w:rsidR="00FE3479" w:rsidRPr="004207C7" w:rsidRDefault="00FE3479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59AD0935" w14:textId="6DA4DEA4" w:rsidR="00FE3479" w:rsidRPr="006F551A" w:rsidRDefault="00FE3479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cs/>
          <w:lang w:bidi="th-TH"/>
        </w:rPr>
      </w:pPr>
      <w:r w:rsidRPr="004207C7">
        <w:rPr>
          <w:rFonts w:asciiTheme="majorBidi" w:hAnsiTheme="majorBidi"/>
          <w:sz w:val="30"/>
          <w:szCs w:val="30"/>
          <w:lang w:bidi="th-TH"/>
        </w:rPr>
        <w:tab/>
      </w:r>
      <w:r w:rsidRPr="004207C7">
        <w:rPr>
          <w:rFonts w:asciiTheme="majorBidi" w:hAnsiTheme="majorBidi" w:hint="cs"/>
          <w:sz w:val="30"/>
          <w:szCs w:val="30"/>
          <w:cs/>
          <w:lang w:bidi="th-TH"/>
        </w:rPr>
        <w:t>เมื่อ</w:t>
      </w:r>
      <w:r w:rsidRPr="004207C7">
        <w:rPr>
          <w:rFonts w:asciiTheme="majorBidi" w:hAnsiTheme="majorBidi"/>
          <w:sz w:val="30"/>
          <w:szCs w:val="30"/>
          <w:cs/>
          <w:lang w:bidi="th-TH"/>
        </w:rPr>
        <w:t xml:space="preserve">ศาลล้มละลายกลางมีคำสั่งรับคำร้องขอฟื้นฟูกิจการของบริษัทคู่สัญญาไว้เพื่อพิจารณาแล้ว ศาลแพ่งพระโขนงจึงไม่อาจดำเนินกระบวนพิจารณาต่อไปได้ตามพระราชบัญญัติล้มละลาย พ.ศ. </w:t>
      </w:r>
      <w:r w:rsidRPr="004207C7">
        <w:rPr>
          <w:rFonts w:asciiTheme="majorBidi" w:hAnsiTheme="majorBidi"/>
          <w:sz w:val="30"/>
          <w:szCs w:val="30"/>
          <w:lang w:bidi="th-TH"/>
        </w:rPr>
        <w:t>2483</w:t>
      </w:r>
      <w:r w:rsidRPr="004207C7">
        <w:rPr>
          <w:rFonts w:asciiTheme="majorBidi" w:hAnsiTheme="majorBidi"/>
          <w:sz w:val="30"/>
          <w:szCs w:val="30"/>
          <w:cs/>
          <w:lang w:bidi="th-TH"/>
        </w:rPr>
        <w:t xml:space="preserve"> มาตรา </w:t>
      </w:r>
      <w:r w:rsidRPr="004207C7">
        <w:rPr>
          <w:rFonts w:asciiTheme="majorBidi" w:hAnsiTheme="majorBidi"/>
          <w:sz w:val="30"/>
          <w:szCs w:val="30"/>
          <w:lang w:bidi="th-TH"/>
        </w:rPr>
        <w:t>90</w:t>
      </w:r>
      <w:r w:rsidRPr="004207C7">
        <w:rPr>
          <w:rFonts w:asciiTheme="majorBidi" w:hAnsiTheme="majorBidi"/>
          <w:sz w:val="30"/>
          <w:szCs w:val="30"/>
          <w:cs/>
          <w:lang w:bidi="th-TH"/>
        </w:rPr>
        <w:t>/</w:t>
      </w:r>
      <w:r w:rsidRPr="004207C7">
        <w:rPr>
          <w:rFonts w:asciiTheme="majorBidi" w:hAnsiTheme="majorBidi"/>
          <w:sz w:val="30"/>
          <w:szCs w:val="30"/>
          <w:lang w:bidi="th-TH"/>
        </w:rPr>
        <w:t>12</w:t>
      </w:r>
      <w:r w:rsidRPr="004207C7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Pr="004207C7">
        <w:rPr>
          <w:rFonts w:asciiTheme="majorBidi" w:hAnsiTheme="majorBidi"/>
          <w:sz w:val="30"/>
          <w:szCs w:val="30"/>
          <w:lang w:bidi="th-TH"/>
        </w:rPr>
        <w:t>4</w:t>
      </w:r>
      <w:r w:rsidRPr="004207C7">
        <w:rPr>
          <w:rFonts w:asciiTheme="majorBidi" w:hAnsiTheme="majorBidi"/>
          <w:sz w:val="30"/>
          <w:szCs w:val="30"/>
          <w:cs/>
          <w:lang w:bidi="th-TH"/>
        </w:rPr>
        <w:t xml:space="preserve">) ดังนั้น เมื่อวันที่ </w:t>
      </w:r>
      <w:r w:rsidRPr="004207C7">
        <w:rPr>
          <w:rFonts w:asciiTheme="majorBidi" w:hAnsiTheme="majorBidi"/>
          <w:sz w:val="30"/>
          <w:szCs w:val="30"/>
          <w:lang w:bidi="th-TH"/>
        </w:rPr>
        <w:t>24</w:t>
      </w:r>
      <w:r w:rsidRPr="004207C7">
        <w:rPr>
          <w:rFonts w:asciiTheme="majorBidi" w:hAnsiTheme="majorBidi"/>
          <w:sz w:val="30"/>
          <w:szCs w:val="30"/>
          <w:cs/>
          <w:lang w:bidi="th-TH"/>
        </w:rPr>
        <w:t xml:space="preserve"> พฤศจิกายน </w:t>
      </w:r>
      <w:r w:rsidRPr="004207C7">
        <w:rPr>
          <w:rFonts w:asciiTheme="majorBidi" w:hAnsiTheme="majorBidi"/>
          <w:sz w:val="30"/>
          <w:szCs w:val="30"/>
          <w:lang w:bidi="th-TH"/>
        </w:rPr>
        <w:t>2568</w:t>
      </w:r>
      <w:r w:rsidRPr="004207C7">
        <w:rPr>
          <w:rFonts w:asciiTheme="majorBidi" w:hAnsiTheme="majorBidi"/>
          <w:sz w:val="30"/>
          <w:szCs w:val="30"/>
          <w:cs/>
          <w:lang w:bidi="th-TH"/>
        </w:rPr>
        <w:t xml:space="preserve"> ศาลแพ่งพระโขนงจึงมีคำสั่งให้จำหน่ายคดีชั่วคราว โดยเลื่อนคดีไปนัดพร้อมเพื่อฟังผลคำสั่งของศาลล้มละลายกลางในวันที่ </w:t>
      </w:r>
      <w:r w:rsidRPr="004207C7">
        <w:rPr>
          <w:rFonts w:asciiTheme="majorBidi" w:hAnsiTheme="majorBidi"/>
          <w:sz w:val="30"/>
          <w:szCs w:val="30"/>
          <w:lang w:bidi="th-TH"/>
        </w:rPr>
        <w:t>15</w:t>
      </w:r>
      <w:r w:rsidRPr="004207C7">
        <w:rPr>
          <w:rFonts w:asciiTheme="majorBidi" w:hAnsiTheme="majorBidi"/>
          <w:sz w:val="30"/>
          <w:szCs w:val="30"/>
          <w:cs/>
          <w:lang w:bidi="th-TH"/>
        </w:rPr>
        <w:t xml:space="preserve"> ธันวาคม </w:t>
      </w:r>
      <w:r w:rsidRPr="004207C7">
        <w:rPr>
          <w:rFonts w:asciiTheme="majorBidi" w:hAnsiTheme="majorBidi"/>
          <w:sz w:val="30"/>
          <w:szCs w:val="30"/>
          <w:lang w:bidi="th-TH"/>
        </w:rPr>
        <w:t>2569</w:t>
      </w:r>
    </w:p>
    <w:p w14:paraId="44B3BB4E" w14:textId="77777777" w:rsidR="006F551A" w:rsidRDefault="006F551A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77434ADE" w14:textId="77777777" w:rsid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3C22D8C8" w14:textId="77777777" w:rsid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664A7138" w14:textId="77777777" w:rsid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1C740127" w14:textId="77777777" w:rsid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07BAEE1A" w14:textId="77777777" w:rsidR="0081451B" w:rsidRP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00B643F2" w14:textId="2349BA4C" w:rsidR="00BA17D6" w:rsidRPr="00BC6168" w:rsidRDefault="006F551A" w:rsidP="00E93B12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6F551A">
        <w:rPr>
          <w:rFonts w:asciiTheme="majorBidi" w:hAnsiTheme="majorBidi"/>
          <w:sz w:val="30"/>
          <w:szCs w:val="30"/>
          <w:lang w:bidi="th-TH"/>
        </w:rPr>
        <w:lastRenderedPageBreak/>
        <w:t>1</w:t>
      </w:r>
      <w:r w:rsidR="000237E7">
        <w:rPr>
          <w:rFonts w:asciiTheme="majorBidi" w:hAnsiTheme="majorBidi" w:hint="cs"/>
          <w:sz w:val="30"/>
          <w:szCs w:val="30"/>
          <w:cs/>
          <w:lang w:bidi="th-TH"/>
        </w:rPr>
        <w:t>4</w:t>
      </w:r>
      <w:r w:rsidRPr="006F551A">
        <w:rPr>
          <w:rFonts w:asciiTheme="majorBidi" w:hAnsiTheme="majorBidi"/>
          <w:sz w:val="30"/>
          <w:szCs w:val="30"/>
          <w:lang w:bidi="th-TH"/>
        </w:rPr>
        <w:t xml:space="preserve">.2 </w:t>
      </w:r>
      <w:r w:rsidRPr="006F551A">
        <w:rPr>
          <w:rFonts w:asciiTheme="majorBidi" w:hAnsiTheme="majorBidi"/>
          <w:sz w:val="30"/>
          <w:szCs w:val="30"/>
          <w:lang w:bidi="th-TH"/>
        </w:rPr>
        <w:tab/>
      </w:r>
      <w:r w:rsidRPr="00243098">
        <w:rPr>
          <w:rFonts w:asciiTheme="majorBidi" w:hAnsiTheme="majorBidi"/>
          <w:sz w:val="30"/>
          <w:szCs w:val="30"/>
          <w:cs/>
          <w:lang w:bidi="th-TH"/>
        </w:rPr>
        <w:t xml:space="preserve">ในเดือนพฤศจิกายน </w:t>
      </w:r>
      <w:r w:rsidRPr="00243098">
        <w:rPr>
          <w:rFonts w:asciiTheme="majorBidi" w:hAnsiTheme="majorBidi"/>
          <w:sz w:val="30"/>
          <w:szCs w:val="30"/>
          <w:lang w:bidi="th-TH"/>
        </w:rPr>
        <w:t>2568</w:t>
      </w:r>
      <w:r w:rsidRPr="00243098">
        <w:rPr>
          <w:rFonts w:asciiTheme="majorBidi" w:hAnsiTheme="majorBidi"/>
          <w:sz w:val="30"/>
          <w:szCs w:val="30"/>
          <w:cs/>
          <w:lang w:bidi="th-TH"/>
        </w:rPr>
        <w:t xml:space="preserve"> บริษัทคู่สัญญาร่วมลงทุนได้เริ่มข้อพิพาทต่อศูนย์อนุญาโตตุลาการระหว่างประเทศสิงคโปร์ โดยกล่าวหาว่าบริษัท และบริษัทย่อยผิดสัญญาและยกเลิกสัญญาโดยมิชอบ และเรียกค่าเสียหายรวมประมาณ </w:t>
      </w:r>
      <w:r w:rsidRPr="00243098">
        <w:rPr>
          <w:rFonts w:asciiTheme="majorBidi" w:hAnsiTheme="majorBidi"/>
          <w:sz w:val="30"/>
          <w:szCs w:val="30"/>
          <w:lang w:bidi="th-TH"/>
        </w:rPr>
        <w:t>4.53</w:t>
      </w:r>
      <w:r w:rsidRPr="00243098">
        <w:rPr>
          <w:rFonts w:asciiTheme="majorBidi" w:hAnsiTheme="majorBidi"/>
          <w:sz w:val="30"/>
          <w:szCs w:val="30"/>
          <w:cs/>
          <w:lang w:bidi="th-TH"/>
        </w:rPr>
        <w:t xml:space="preserve"> ล้านดอลลาร์สหรัฐ (หรือเทียบเท่า </w:t>
      </w:r>
      <w:r w:rsidRPr="00243098">
        <w:rPr>
          <w:rFonts w:asciiTheme="majorBidi" w:hAnsiTheme="majorBidi"/>
          <w:sz w:val="30"/>
          <w:szCs w:val="30"/>
          <w:lang w:bidi="th-TH"/>
        </w:rPr>
        <w:t>1</w:t>
      </w:r>
      <w:r w:rsidR="00BF757E">
        <w:rPr>
          <w:rFonts w:asciiTheme="majorBidi" w:hAnsiTheme="majorBidi"/>
          <w:sz w:val="30"/>
          <w:szCs w:val="30"/>
          <w:lang w:val="en-US" w:bidi="th-TH"/>
        </w:rPr>
        <w:t>51.</w:t>
      </w:r>
      <w:r w:rsidR="009A487A">
        <w:rPr>
          <w:rFonts w:asciiTheme="majorBidi" w:hAnsiTheme="majorBidi"/>
          <w:sz w:val="30"/>
          <w:szCs w:val="30"/>
          <w:lang w:val="en-US" w:bidi="th-TH"/>
        </w:rPr>
        <w:t>4</w:t>
      </w:r>
      <w:r w:rsidR="001B15E8">
        <w:rPr>
          <w:rFonts w:asciiTheme="majorBidi" w:hAnsiTheme="majorBidi"/>
          <w:sz w:val="30"/>
          <w:szCs w:val="30"/>
          <w:lang w:val="en-US" w:bidi="th-TH"/>
        </w:rPr>
        <w:t>3</w:t>
      </w:r>
      <w:r w:rsidRPr="00243098">
        <w:rPr>
          <w:rFonts w:asciiTheme="majorBidi" w:hAnsiTheme="majorBidi"/>
          <w:sz w:val="30"/>
          <w:szCs w:val="30"/>
          <w:cs/>
          <w:lang w:bidi="th-TH"/>
        </w:rPr>
        <w:t xml:space="preserve"> ล้านบาท) รวมทั้งดอกเบี้ยและค่าดำเนินการ โดยในเดือนธันวาคม </w:t>
      </w:r>
      <w:r w:rsidRPr="00243098">
        <w:rPr>
          <w:rFonts w:asciiTheme="majorBidi" w:hAnsiTheme="majorBidi"/>
          <w:sz w:val="30"/>
          <w:szCs w:val="30"/>
          <w:lang w:bidi="th-TH"/>
        </w:rPr>
        <w:t>2568</w:t>
      </w:r>
      <w:r w:rsidRPr="00243098">
        <w:rPr>
          <w:rFonts w:asciiTheme="majorBidi" w:hAnsiTheme="majorBidi"/>
          <w:sz w:val="30"/>
          <w:szCs w:val="30"/>
          <w:cs/>
          <w:lang w:bidi="th-TH"/>
        </w:rPr>
        <w:t xml:space="preserve"> บริษัทและบริษัทย่อยได้ยื่นคำตอบรับคำขอเริ่มต้นคดี พร้อมข้อเรียกร้องแย้ง รวมถึงค่าเสียหายต่างๆ กับบริษัทคู่สัญญาร่วมลงทุน ต่อศูนย์อนุญาโตตุลาการดังกล่าวแล้ว </w:t>
      </w:r>
      <w:r w:rsidR="0081451B" w:rsidRPr="00243098">
        <w:rPr>
          <w:rFonts w:asciiTheme="majorBidi" w:hAnsiTheme="majorBidi"/>
          <w:sz w:val="30"/>
          <w:szCs w:val="30"/>
          <w:cs/>
          <w:lang w:bidi="th-TH"/>
        </w:rPr>
        <w:t>ณ ปัจจุบันคณะอนุญาโตตุลาการได้ถูกจัดตั้งขึ้นเรียบร้อยแล้ว สำหรับคดีพิพาทดังกล่าว โดยคณะอนุญาโตตุลาการมีกำหนดจัดการประชุมบริหาร</w:t>
      </w:r>
      <w:r w:rsidR="0081451B" w:rsidRPr="008E01FF">
        <w:rPr>
          <w:rFonts w:asciiTheme="majorBidi" w:hAnsiTheme="majorBidi"/>
          <w:sz w:val="30"/>
          <w:szCs w:val="30"/>
          <w:cs/>
          <w:lang w:bidi="th-TH"/>
        </w:rPr>
        <w:t xml:space="preserve">คดีครั้งที่ </w:t>
      </w:r>
      <w:r w:rsidR="003211DB" w:rsidRPr="00BC6168">
        <w:rPr>
          <w:rFonts w:asciiTheme="majorBidi" w:hAnsiTheme="majorBidi"/>
          <w:sz w:val="30"/>
          <w:szCs w:val="30"/>
          <w:lang w:bidi="th-TH"/>
        </w:rPr>
        <w:t>1</w:t>
      </w:r>
      <w:r w:rsidR="0081451B" w:rsidRPr="00BC6168">
        <w:rPr>
          <w:rFonts w:asciiTheme="majorBidi" w:hAnsiTheme="majorBidi"/>
          <w:sz w:val="30"/>
          <w:szCs w:val="30"/>
          <w:cs/>
          <w:lang w:bidi="th-TH"/>
        </w:rPr>
        <w:t xml:space="preserve"> ใน</w:t>
      </w:r>
      <w:r w:rsidR="0081451B" w:rsidRPr="008E01FF">
        <w:rPr>
          <w:rFonts w:asciiTheme="majorBidi" w:hAnsiTheme="majorBidi"/>
          <w:sz w:val="30"/>
          <w:szCs w:val="30"/>
          <w:cs/>
          <w:lang w:bidi="th-TH"/>
        </w:rPr>
        <w:t xml:space="preserve">วันที่ </w:t>
      </w:r>
      <w:r w:rsidR="003211DB" w:rsidRPr="008E01FF">
        <w:rPr>
          <w:rFonts w:asciiTheme="majorBidi" w:hAnsiTheme="majorBidi"/>
          <w:sz w:val="30"/>
          <w:szCs w:val="30"/>
          <w:lang w:bidi="th-TH"/>
        </w:rPr>
        <w:t>11</w:t>
      </w:r>
      <w:r w:rsidR="0081451B" w:rsidRPr="008E01FF">
        <w:rPr>
          <w:rFonts w:asciiTheme="majorBidi" w:hAnsiTheme="majorBidi"/>
          <w:sz w:val="30"/>
          <w:szCs w:val="30"/>
          <w:cs/>
          <w:lang w:bidi="th-TH"/>
        </w:rPr>
        <w:t xml:space="preserve"> พฤษภาคม </w:t>
      </w:r>
      <w:r w:rsidR="003211DB" w:rsidRPr="008E01FF">
        <w:rPr>
          <w:rFonts w:asciiTheme="majorBidi" w:hAnsiTheme="majorBidi"/>
          <w:sz w:val="30"/>
          <w:szCs w:val="30"/>
          <w:lang w:bidi="th-TH"/>
        </w:rPr>
        <w:t>2569</w:t>
      </w:r>
      <w:r w:rsidR="0081451B" w:rsidRPr="008E01FF">
        <w:rPr>
          <w:rFonts w:asciiTheme="majorBidi" w:hAnsiTheme="majorBidi"/>
          <w:sz w:val="30"/>
          <w:szCs w:val="30"/>
          <w:cs/>
          <w:lang w:bidi="th-TH"/>
        </w:rPr>
        <w:t xml:space="preserve"> เพื่อกำหนดขั้นตอนกระบวนพิจารณาที่ยังคงเหลือ และกำหนดกรอบเวลาของกระบวนพิจารณาโดยรวมของคดี</w:t>
      </w:r>
      <w:r w:rsidR="00E93B12" w:rsidRPr="008E01FF">
        <w:rPr>
          <w:rFonts w:asciiTheme="majorBidi" w:hAnsiTheme="majorBidi" w:hint="cs"/>
          <w:sz w:val="30"/>
          <w:szCs w:val="30"/>
          <w:cs/>
          <w:lang w:bidi="th-TH"/>
        </w:rPr>
        <w:t xml:space="preserve">  </w:t>
      </w:r>
    </w:p>
    <w:p w14:paraId="311635F9" w14:textId="77777777" w:rsidR="00BA17D6" w:rsidRPr="008E01FF" w:rsidRDefault="00BA17D6" w:rsidP="00E93B12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8E01FF">
        <w:rPr>
          <w:rFonts w:asciiTheme="majorBidi" w:hAnsiTheme="majorBidi"/>
          <w:sz w:val="30"/>
          <w:szCs w:val="30"/>
          <w:cs/>
          <w:lang w:bidi="th-TH"/>
        </w:rPr>
        <w:tab/>
      </w:r>
      <w:r w:rsidRPr="008E01FF">
        <w:rPr>
          <w:rFonts w:asciiTheme="majorBidi" w:hAnsiTheme="majorBidi"/>
          <w:sz w:val="30"/>
          <w:szCs w:val="30"/>
          <w:cs/>
          <w:lang w:bidi="th-TH"/>
        </w:rPr>
        <w:tab/>
      </w:r>
      <w:r w:rsidRPr="008E01FF">
        <w:rPr>
          <w:rFonts w:asciiTheme="majorBidi" w:hAnsiTheme="majorBidi"/>
          <w:sz w:val="30"/>
          <w:szCs w:val="30"/>
          <w:cs/>
          <w:lang w:bidi="th-TH"/>
        </w:rPr>
        <w:tab/>
      </w:r>
    </w:p>
    <w:p w14:paraId="07BF4003" w14:textId="568A6C0D" w:rsidR="00D91C9B" w:rsidRPr="008E01FF" w:rsidRDefault="00BA17D6" w:rsidP="0048500D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cs/>
          <w:lang w:bidi="th-TH"/>
        </w:rPr>
      </w:pPr>
      <w:r w:rsidRPr="008E01FF">
        <w:rPr>
          <w:rFonts w:asciiTheme="majorBidi" w:hAnsiTheme="majorBidi"/>
          <w:sz w:val="30"/>
          <w:szCs w:val="30"/>
          <w:cs/>
          <w:lang w:bidi="th-TH"/>
        </w:rPr>
        <w:tab/>
      </w:r>
      <w:r w:rsidR="00B16D00" w:rsidRPr="00BC6168">
        <w:rPr>
          <w:rFonts w:asciiTheme="majorBidi" w:hAnsiTheme="majorBidi"/>
          <w:sz w:val="30"/>
          <w:szCs w:val="30"/>
          <w:cs/>
          <w:lang w:bidi="th-TH"/>
        </w:rPr>
        <w:t>ต่อมา</w:t>
      </w:r>
      <w:r w:rsidR="004125BE" w:rsidRPr="008E01FF">
        <w:rPr>
          <w:rFonts w:asciiTheme="majorBidi" w:hAnsiTheme="majorBidi"/>
          <w:sz w:val="30"/>
          <w:szCs w:val="30"/>
          <w:cs/>
          <w:lang w:bidi="th-TH"/>
        </w:rPr>
        <w:t>คณะอนุญาโตตุลาการ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>ได้ออกคำสั่งว่าด้วยกระบวนพิจารณา</w:t>
      </w:r>
      <w:r w:rsidR="00C740D5" w:rsidRPr="008E01FF">
        <w:rPr>
          <w:rFonts w:asciiTheme="majorBidi" w:hAnsiTheme="majorBidi" w:hint="cs"/>
          <w:sz w:val="30"/>
          <w:szCs w:val="30"/>
          <w:cs/>
          <w:lang w:bidi="th-TH"/>
        </w:rPr>
        <w:t>คดี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ฉบับที่ </w:t>
      </w:r>
      <w:r w:rsidR="0095174C" w:rsidRPr="008E01FF">
        <w:rPr>
          <w:rFonts w:asciiTheme="majorBidi" w:hAnsiTheme="majorBidi"/>
          <w:sz w:val="30"/>
          <w:szCs w:val="30"/>
          <w:lang w:bidi="th-TH"/>
        </w:rPr>
        <w:t>1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="0095174C" w:rsidRPr="008E01FF">
        <w:rPr>
          <w:rFonts w:asciiTheme="majorBidi" w:hAnsiTheme="majorBidi"/>
          <w:sz w:val="30"/>
          <w:szCs w:val="30"/>
          <w:lang w:bidi="th-TH"/>
        </w:rPr>
        <w:t xml:space="preserve">First Procedural Order) 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ลงวันที่ </w:t>
      </w:r>
      <w:r w:rsidR="00C740D5" w:rsidRPr="008E01FF">
        <w:rPr>
          <w:rFonts w:asciiTheme="majorBidi" w:hAnsiTheme="majorBidi" w:hint="cs"/>
          <w:sz w:val="30"/>
          <w:szCs w:val="30"/>
          <w:cs/>
          <w:lang w:bidi="th-TH"/>
        </w:rPr>
        <w:t xml:space="preserve">       </w:t>
      </w:r>
      <w:r w:rsidR="0095174C" w:rsidRPr="008E01FF">
        <w:rPr>
          <w:rFonts w:asciiTheme="majorBidi" w:hAnsiTheme="majorBidi"/>
          <w:sz w:val="30"/>
          <w:szCs w:val="30"/>
          <w:lang w:bidi="th-TH"/>
        </w:rPr>
        <w:t>29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 มิถุนายน </w:t>
      </w:r>
      <w:r w:rsidR="0095174C" w:rsidRPr="008E01FF">
        <w:rPr>
          <w:rFonts w:asciiTheme="majorBidi" w:hAnsiTheme="majorBidi"/>
          <w:sz w:val="30"/>
          <w:szCs w:val="30"/>
          <w:lang w:bidi="th-TH"/>
        </w:rPr>
        <w:t>2569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 เพื่อกำหนดขั้นตอนและกรอบเวลาของกระบวนพิจารณา </w:t>
      </w:r>
      <w:r w:rsidR="00F82E71" w:rsidRPr="008E01FF">
        <w:rPr>
          <w:rFonts w:asciiTheme="majorBidi" w:hAnsiTheme="majorBidi" w:hint="cs"/>
          <w:sz w:val="30"/>
          <w:szCs w:val="30"/>
          <w:cs/>
          <w:lang w:bidi="th-TH"/>
        </w:rPr>
        <w:t>ใน</w:t>
      </w:r>
      <w:r w:rsidR="00F82E71" w:rsidRPr="008E01FF">
        <w:rPr>
          <w:rFonts w:asciiTheme="majorBidi" w:hAnsiTheme="majorBidi"/>
          <w:sz w:val="30"/>
          <w:szCs w:val="30"/>
          <w:cs/>
          <w:lang w:bidi="th-TH"/>
        </w:rPr>
        <w:t xml:space="preserve">วันที่ </w:t>
      </w:r>
      <w:r w:rsidR="00F82E71" w:rsidRPr="008E01FF">
        <w:rPr>
          <w:rFonts w:asciiTheme="majorBidi" w:hAnsiTheme="majorBidi"/>
          <w:sz w:val="30"/>
          <w:szCs w:val="30"/>
          <w:lang w:bidi="th-TH"/>
        </w:rPr>
        <w:t>6</w:t>
      </w:r>
      <w:r w:rsidR="00F82E71" w:rsidRPr="008E01FF">
        <w:rPr>
          <w:rFonts w:asciiTheme="majorBidi" w:hAnsiTheme="majorBidi"/>
          <w:sz w:val="30"/>
          <w:szCs w:val="30"/>
          <w:cs/>
          <w:lang w:bidi="th-TH"/>
        </w:rPr>
        <w:t xml:space="preserve"> กรกฎาคม </w:t>
      </w:r>
      <w:r w:rsidR="00F82E71" w:rsidRPr="008E01FF">
        <w:rPr>
          <w:rFonts w:asciiTheme="majorBidi" w:hAnsiTheme="majorBidi"/>
          <w:sz w:val="30"/>
          <w:szCs w:val="30"/>
          <w:lang w:bidi="th-TH"/>
        </w:rPr>
        <w:t>2569</w:t>
      </w:r>
      <w:r w:rsidR="00F82E71" w:rsidRPr="008E01F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>คู่สัญญาร่วมทุนได้ยื่นคำฟ้อง (</w:t>
      </w:r>
      <w:r w:rsidR="0095174C" w:rsidRPr="008E01FF">
        <w:rPr>
          <w:rFonts w:asciiTheme="majorBidi" w:hAnsiTheme="majorBidi"/>
          <w:sz w:val="30"/>
          <w:szCs w:val="30"/>
          <w:lang w:bidi="th-TH"/>
        </w:rPr>
        <w:t xml:space="preserve">Statement of Claim) 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 โดยเรียกร้องค่าเสียหาย</w:t>
      </w:r>
      <w:r w:rsidR="00B16D00" w:rsidRPr="00BC6168">
        <w:rPr>
          <w:rFonts w:asciiTheme="majorBidi" w:hAnsiTheme="majorBidi"/>
          <w:sz w:val="30"/>
          <w:szCs w:val="30"/>
          <w:cs/>
          <w:lang w:bidi="th-TH"/>
        </w:rPr>
        <w:t>รวมประมาณ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95174C" w:rsidRPr="00BC6168">
        <w:rPr>
          <w:rFonts w:asciiTheme="majorBidi" w:hAnsiTheme="majorBidi"/>
          <w:sz w:val="30"/>
          <w:szCs w:val="30"/>
          <w:lang w:bidi="th-TH"/>
        </w:rPr>
        <w:t>4.5</w:t>
      </w:r>
      <w:r w:rsidR="00B16D00" w:rsidRPr="00BC6168">
        <w:rPr>
          <w:rFonts w:asciiTheme="majorBidi" w:hAnsiTheme="majorBidi"/>
          <w:sz w:val="30"/>
          <w:szCs w:val="30"/>
          <w:lang w:bidi="th-TH"/>
        </w:rPr>
        <w:t>3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 ล้านดอลลาร์สหรัฐ (หรือเทียบเท่า</w:t>
      </w:r>
      <w:r w:rsidR="0046500C" w:rsidRPr="008E01FF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46500C" w:rsidRPr="00BC6168">
        <w:rPr>
          <w:rFonts w:asciiTheme="majorBidi" w:hAnsiTheme="majorBidi"/>
          <w:sz w:val="30"/>
          <w:szCs w:val="30"/>
          <w:lang w:bidi="th-TH"/>
        </w:rPr>
        <w:t>151.</w:t>
      </w:r>
      <w:r w:rsidR="00B16D00" w:rsidRPr="00BC6168">
        <w:rPr>
          <w:rFonts w:asciiTheme="majorBidi" w:hAnsiTheme="majorBidi"/>
          <w:sz w:val="30"/>
          <w:szCs w:val="30"/>
          <w:lang w:bidi="th-TH"/>
        </w:rPr>
        <w:t>43</w:t>
      </w:r>
      <w:r w:rsidR="0095174C" w:rsidRPr="008E01FF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B56BE5" w:rsidRPr="008E01FF">
        <w:rPr>
          <w:rFonts w:asciiTheme="majorBidi" w:hAnsiTheme="majorBidi" w:hint="cs"/>
          <w:sz w:val="30"/>
          <w:szCs w:val="30"/>
          <w:cs/>
          <w:lang w:bidi="th-TH"/>
        </w:rPr>
        <w:t>ล้าน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>บาท) ทั้งนี้ บริษัทอยู่ระหว่างการจัดทำคำ</w:t>
      </w:r>
      <w:r w:rsidR="00DC4CEC" w:rsidRPr="008E01FF">
        <w:rPr>
          <w:rFonts w:asciiTheme="majorBidi" w:hAnsiTheme="majorBidi" w:hint="cs"/>
          <w:sz w:val="30"/>
          <w:szCs w:val="30"/>
          <w:cs/>
          <w:lang w:bidi="th-TH"/>
        </w:rPr>
        <w:t>คัดค้าน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>คำฟ้อง (</w:t>
      </w:r>
      <w:r w:rsidR="0095174C" w:rsidRPr="008E01FF">
        <w:rPr>
          <w:rFonts w:asciiTheme="majorBidi" w:hAnsiTheme="majorBidi"/>
          <w:sz w:val="30"/>
          <w:szCs w:val="30"/>
          <w:lang w:bidi="th-TH"/>
        </w:rPr>
        <w:t>Statement of</w:t>
      </w:r>
      <w:r w:rsidR="004279D5">
        <w:rPr>
          <w:rFonts w:asciiTheme="majorBidi" w:hAnsiTheme="majorBidi"/>
          <w:sz w:val="30"/>
          <w:szCs w:val="30"/>
          <w:lang w:bidi="th-TH"/>
        </w:rPr>
        <w:t xml:space="preserve"> </w:t>
      </w:r>
      <w:proofErr w:type="spellStart"/>
      <w:r w:rsidR="0095174C" w:rsidRPr="008E01FF">
        <w:rPr>
          <w:rFonts w:asciiTheme="majorBidi" w:hAnsiTheme="majorBidi"/>
          <w:sz w:val="30"/>
          <w:szCs w:val="30"/>
          <w:lang w:bidi="th-TH"/>
        </w:rPr>
        <w:t>Defense</w:t>
      </w:r>
      <w:proofErr w:type="spellEnd"/>
      <w:r w:rsidR="0095174C" w:rsidRPr="008E01FF">
        <w:rPr>
          <w:rFonts w:asciiTheme="majorBidi" w:hAnsiTheme="majorBidi"/>
          <w:sz w:val="30"/>
          <w:szCs w:val="30"/>
          <w:lang w:bidi="th-TH"/>
        </w:rPr>
        <w:t xml:space="preserve">) 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>ซึ่งมีกำหนดยื่นต่อ</w:t>
      </w:r>
      <w:r w:rsidR="003E752A">
        <w:rPr>
          <w:rFonts w:asciiTheme="majorBidi" w:hAnsiTheme="majorBidi"/>
          <w:sz w:val="30"/>
          <w:szCs w:val="30"/>
          <w:lang w:bidi="th-TH"/>
        </w:rPr>
        <w:t xml:space="preserve">    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คณะอนุญาโตตุลาการภายในวันที่ </w:t>
      </w:r>
      <w:r w:rsidR="007B4234" w:rsidRPr="008E01FF">
        <w:rPr>
          <w:rFonts w:asciiTheme="majorBidi" w:hAnsiTheme="majorBidi"/>
          <w:sz w:val="30"/>
          <w:szCs w:val="30"/>
          <w:lang w:bidi="th-TH"/>
        </w:rPr>
        <w:t>31</w:t>
      </w:r>
      <w:r w:rsidR="0095174C" w:rsidRPr="008E01FF">
        <w:rPr>
          <w:rFonts w:asciiTheme="majorBidi" w:hAnsiTheme="majorBidi"/>
          <w:sz w:val="30"/>
          <w:szCs w:val="30"/>
          <w:cs/>
          <w:lang w:bidi="th-TH"/>
        </w:rPr>
        <w:t xml:space="preserve"> สิงหาคม </w:t>
      </w:r>
      <w:r w:rsidR="007B4234" w:rsidRPr="008E01FF">
        <w:rPr>
          <w:rFonts w:asciiTheme="majorBidi" w:hAnsiTheme="majorBidi"/>
          <w:sz w:val="30"/>
          <w:szCs w:val="30"/>
          <w:lang w:bidi="th-TH"/>
        </w:rPr>
        <w:t>2569</w:t>
      </w:r>
    </w:p>
    <w:p w14:paraId="6B01EE51" w14:textId="77777777" w:rsidR="00D91C9B" w:rsidRDefault="00D91C9B" w:rsidP="00E93B12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036E65E5" w14:textId="04008FCC" w:rsidR="00260C3B" w:rsidRPr="00F333D9" w:rsidRDefault="00BA17D6" w:rsidP="00BC6168">
      <w:pPr>
        <w:pStyle w:val="ListParagraph"/>
        <w:numPr>
          <w:ilvl w:val="0"/>
          <w:numId w:val="4"/>
        </w:numPr>
        <w:tabs>
          <w:tab w:val="left" w:pos="270"/>
        </w:tabs>
        <w:ind w:left="540" w:hanging="540"/>
        <w:rPr>
          <w:rFonts w:asciiTheme="majorBidi" w:eastAsia="Times New Roman" w:hAnsiTheme="majorBidi" w:cstheme="majorBidi"/>
          <w:b/>
          <w:bCs/>
          <w:sz w:val="30"/>
          <w:szCs w:val="30"/>
          <w:lang w:val="en-GB"/>
        </w:rPr>
      </w:pPr>
      <w:r w:rsidRPr="00260C3B">
        <w:rPr>
          <w:rFonts w:asciiTheme="majorBidi" w:hAnsiTheme="majorBidi"/>
          <w:sz w:val="30"/>
          <w:szCs w:val="30"/>
          <w:cs/>
        </w:rPr>
        <w:tab/>
      </w:r>
      <w:r w:rsidR="00260C3B" w:rsidRPr="00260C3B">
        <w:rPr>
          <w:rFonts w:asciiTheme="majorBidi" w:hAnsiTheme="majorBidi" w:cstheme="majorBidi" w:hint="cs"/>
          <w:b/>
          <w:bCs/>
          <w:sz w:val="30"/>
          <w:szCs w:val="30"/>
          <w:cs/>
        </w:rPr>
        <w:t>มาตร</w:t>
      </w:r>
      <w:r w:rsidR="00260C3B" w:rsidRPr="00260C3B">
        <w:rPr>
          <w:rFonts w:asciiTheme="majorBidi" w:eastAsia="Times New Roman" w:hAnsiTheme="majorBidi"/>
          <w:b/>
          <w:bCs/>
          <w:sz w:val="30"/>
          <w:szCs w:val="30"/>
          <w:cs/>
          <w:lang w:val="en-GB"/>
        </w:rPr>
        <w:t>ฐานการรายงานทางการเงินที่ยังไม่ได้ใช้</w:t>
      </w:r>
    </w:p>
    <w:p w14:paraId="53E5C2F0" w14:textId="77777777" w:rsidR="00F333D9" w:rsidRDefault="00F333D9" w:rsidP="00F333D9">
      <w:pPr>
        <w:pStyle w:val="ListParagraph"/>
        <w:ind w:left="360"/>
        <w:rPr>
          <w:rFonts w:asciiTheme="majorBidi" w:eastAsia="Times New Roman" w:hAnsiTheme="majorBidi"/>
          <w:b/>
          <w:bCs/>
          <w:sz w:val="30"/>
          <w:szCs w:val="30"/>
          <w:lang w:val="en-GB"/>
        </w:rPr>
      </w:pPr>
    </w:p>
    <w:p w14:paraId="76124948" w14:textId="77777777" w:rsidR="0048500D" w:rsidRPr="0048500D" w:rsidRDefault="0048500D" w:rsidP="00BC6168">
      <w:pPr>
        <w:tabs>
          <w:tab w:val="clear" w:pos="68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48500D">
        <w:rPr>
          <w:rFonts w:asciiTheme="majorBidi" w:hAnsiTheme="majorBidi" w:cstheme="majorBidi"/>
          <w:cs/>
        </w:rPr>
        <w:t xml:space="preserve">มาตรฐานการรายงานทางการเงินฉบับที่ </w:t>
      </w:r>
      <w:r w:rsidRPr="0048500D">
        <w:rPr>
          <w:rFonts w:asciiTheme="majorBidi" w:hAnsiTheme="majorBidi" w:cstheme="majorBidi"/>
        </w:rPr>
        <w:t xml:space="preserve">18 </w:t>
      </w:r>
      <w:r w:rsidRPr="0048500D">
        <w:rPr>
          <w:rFonts w:asciiTheme="majorBidi" w:hAnsiTheme="majorBidi" w:cstheme="majorBidi"/>
          <w:cs/>
        </w:rPr>
        <w:t>การแสดงรายการและการเปิดเผยข้อมูลในงบการเงินที่ออก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ของบริษัท</w:t>
      </w:r>
      <w:r w:rsidRPr="0048500D">
        <w:rPr>
          <w:rFonts w:asciiTheme="majorBidi" w:hAnsiTheme="majorBidi" w:cstheme="majorBidi"/>
        </w:rPr>
        <w:t xml:space="preserve"> </w:t>
      </w:r>
      <w:r w:rsidRPr="0048500D">
        <w:rPr>
          <w:rFonts w:asciiTheme="majorBidi" w:hAnsiTheme="majorBidi" w:cstheme="majorBidi"/>
          <w:cs/>
        </w:rPr>
        <w:t>เมื่อนำมาถือปฏิบัติเป็นครั้งแรก</w:t>
      </w:r>
      <w:r w:rsidRPr="0048500D">
        <w:rPr>
          <w:rFonts w:asciiTheme="majorBidi" w:hAnsiTheme="majorBidi" w:cstheme="majorBidi"/>
        </w:rPr>
        <w:t xml:space="preserve"> </w:t>
      </w:r>
      <w:r w:rsidRPr="0048500D">
        <w:rPr>
          <w:rFonts w:asciiTheme="majorBidi" w:hAnsiTheme="majorBidi" w:cstheme="majorBidi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48500D">
        <w:rPr>
          <w:rFonts w:asciiTheme="majorBidi" w:hAnsiTheme="majorBidi" w:cstheme="majorBidi"/>
        </w:rPr>
        <w:t>1</w:t>
      </w:r>
      <w:r w:rsidRPr="0048500D">
        <w:rPr>
          <w:rFonts w:asciiTheme="majorBidi" w:hAnsiTheme="majorBidi" w:cstheme="majorBidi"/>
          <w:cs/>
        </w:rPr>
        <w:t xml:space="preserve"> มกราคม</w:t>
      </w:r>
      <w:r w:rsidRPr="0048500D">
        <w:rPr>
          <w:rFonts w:asciiTheme="majorBidi" w:hAnsiTheme="majorBidi" w:cstheme="majorBidi"/>
        </w:rPr>
        <w:t xml:space="preserve"> 2571</w:t>
      </w:r>
      <w:r w:rsidRPr="0048500D">
        <w:rPr>
          <w:rFonts w:asciiTheme="majorBidi" w:hAnsiTheme="majorBidi" w:cstheme="majorBidi"/>
          <w:cs/>
        </w:rPr>
        <w:t xml:space="preserve"> และอนุญาตให้นำมาถือปฏิบัติก่อนวันที่มีผลบังคับใช้ได้ อย่างไรก็ตาม กลุ่มบริษัท ไม่ได้นำมาตรฐานการรายงานทางการเงินที่ออก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48500D">
        <w:rPr>
          <w:rFonts w:asciiTheme="majorBidi" w:hAnsiTheme="majorBidi" w:cstheme="majorBidi"/>
        </w:rPr>
        <w:t xml:space="preserve"> </w:t>
      </w:r>
    </w:p>
    <w:p w14:paraId="36924060" w14:textId="77777777" w:rsidR="0048500D" w:rsidRPr="00BC6168" w:rsidRDefault="0048500D" w:rsidP="0048500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</w:rPr>
      </w:pPr>
    </w:p>
    <w:p w14:paraId="23BC6809" w14:textId="77777777" w:rsidR="0048500D" w:rsidRPr="0048500D" w:rsidRDefault="0048500D" w:rsidP="00BC6168">
      <w:pPr>
        <w:pStyle w:val="ListParagraph"/>
        <w:numPr>
          <w:ilvl w:val="0"/>
          <w:numId w:val="54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8500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8500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48500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0DEFEDDA" w14:textId="77777777" w:rsidR="0048500D" w:rsidRPr="0048500D" w:rsidRDefault="0048500D" w:rsidP="0048500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88469BC" w14:textId="77777777" w:rsidR="0048500D" w:rsidRPr="0048500D" w:rsidRDefault="0048500D" w:rsidP="00BC6168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8500D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48500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4850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8500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4850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1AD92B37" w14:textId="77777777" w:rsidR="0048500D" w:rsidRDefault="0048500D" w:rsidP="0048500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F1B2FF" w14:textId="77777777" w:rsidR="003C54EA" w:rsidRDefault="003C54EA" w:rsidP="0048500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6EDF12" w14:textId="77777777" w:rsidR="003C54EA" w:rsidRPr="0048500D" w:rsidRDefault="003C54EA" w:rsidP="0048500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5B8F43" w14:textId="77777777" w:rsidR="0048500D" w:rsidRPr="0048500D" w:rsidRDefault="0048500D" w:rsidP="00BC6168">
      <w:pPr>
        <w:pStyle w:val="ListParagraph"/>
        <w:numPr>
          <w:ilvl w:val="0"/>
          <w:numId w:val="154"/>
        </w:numPr>
        <w:tabs>
          <w:tab w:val="clear" w:pos="2320"/>
          <w:tab w:val="left" w:pos="227"/>
          <w:tab w:val="num" w:pos="34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48500D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4850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0B93AC40" w14:textId="0AB3BCBB" w:rsidR="0048500D" w:rsidRPr="0048500D" w:rsidRDefault="0048500D" w:rsidP="00BC6168">
      <w:pPr>
        <w:pStyle w:val="ListParagraph"/>
        <w:numPr>
          <w:ilvl w:val="0"/>
          <w:numId w:val="154"/>
        </w:numPr>
        <w:tabs>
          <w:tab w:val="clear" w:pos="2320"/>
          <w:tab w:val="left" w:pos="227"/>
          <w:tab w:val="num" w:pos="34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48500D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D75DD0">
        <w:rPr>
          <w:rFonts w:asciiTheme="majorBidi" w:hAnsiTheme="majorBidi" w:cstheme="majorBidi"/>
          <w:color w:val="000000"/>
          <w:sz w:val="30"/>
          <w:szCs w:val="30"/>
        </w:rPr>
        <w:t xml:space="preserve">   </w:t>
      </w: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3B43BB7D" w14:textId="77777777" w:rsidR="0048500D" w:rsidRPr="0048500D" w:rsidRDefault="0048500D" w:rsidP="00BC6168">
      <w:pPr>
        <w:pStyle w:val="ListParagraph"/>
        <w:numPr>
          <w:ilvl w:val="0"/>
          <w:numId w:val="154"/>
        </w:numPr>
        <w:tabs>
          <w:tab w:val="clear" w:pos="2320"/>
          <w:tab w:val="left" w:pos="227"/>
          <w:tab w:val="num" w:pos="34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307C72A4" w14:textId="77777777" w:rsidR="0048500D" w:rsidRPr="0048500D" w:rsidRDefault="0048500D" w:rsidP="0048500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146DB51" w14:textId="0E3F707A" w:rsidR="0048500D" w:rsidRPr="0048500D" w:rsidRDefault="0048500D" w:rsidP="00BC6168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D75DD0">
        <w:rPr>
          <w:rFonts w:asciiTheme="majorBidi" w:hAnsiTheme="majorBidi" w:cstheme="majorBidi"/>
          <w:color w:val="000000"/>
          <w:sz w:val="30"/>
          <w:szCs w:val="30"/>
        </w:rPr>
        <w:t xml:space="preserve">             </w:t>
      </w:r>
      <w:r w:rsidRPr="0048500D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06586ED2" w14:textId="77777777" w:rsidR="0048500D" w:rsidRPr="0048500D" w:rsidRDefault="0048500D" w:rsidP="0048500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09A03134" w14:textId="70A5074E" w:rsidR="0048500D" w:rsidRPr="0048500D" w:rsidRDefault="0048500D" w:rsidP="00BC6168">
      <w:pPr>
        <w:tabs>
          <w:tab w:val="clear" w:pos="454"/>
          <w:tab w:val="clear" w:pos="680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48500D">
        <w:rPr>
          <w:rFonts w:asciiTheme="majorBidi" w:hAnsiTheme="majorBidi" w:cstheme="majorBidi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D75DD0">
        <w:rPr>
          <w:rFonts w:asciiTheme="majorBidi" w:hAnsiTheme="majorBidi" w:cstheme="majorBidi"/>
        </w:rPr>
        <w:t xml:space="preserve">            </w:t>
      </w:r>
      <w:r w:rsidRPr="0048500D">
        <w:rPr>
          <w:rFonts w:asciiTheme="majorBidi" w:hAnsiTheme="majorBidi" w:cstheme="majorBidi"/>
          <w:cs/>
        </w:rPr>
        <w:t xml:space="preserve">การรายงานทางการเงินที่ออกและปรับปรุงใหม่ดังกล่าวข้างต้น  </w:t>
      </w:r>
    </w:p>
    <w:p w14:paraId="56B3168E" w14:textId="77777777" w:rsidR="005E32B7" w:rsidRPr="00BC6168" w:rsidRDefault="005E32B7" w:rsidP="00BC6168">
      <w:pPr>
        <w:pStyle w:val="ListParagraph"/>
        <w:tabs>
          <w:tab w:val="left" w:pos="9450"/>
        </w:tabs>
        <w:ind w:left="360" w:right="153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517FC621" w14:textId="528A6797" w:rsidR="00EC652A" w:rsidRPr="00BC6168" w:rsidRDefault="00EC652A" w:rsidP="00BC6168">
      <w:pPr>
        <w:pStyle w:val="ListParagraph"/>
        <w:ind w:left="36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54350D5C" w14:textId="3D47B405" w:rsidR="00413D92" w:rsidRPr="00BC6168" w:rsidRDefault="00413D92" w:rsidP="00E93B12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val="en-US" w:bidi="th-TH"/>
        </w:rPr>
      </w:pPr>
    </w:p>
    <w:p w14:paraId="21DDBC6B" w14:textId="1E828E4A" w:rsidR="001B71A7" w:rsidRDefault="001B71A7" w:rsidP="00443DE7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lang w:bidi="th-TH"/>
        </w:rPr>
      </w:pPr>
    </w:p>
    <w:p w14:paraId="131312C2" w14:textId="5AD81F8E" w:rsidR="009371C8" w:rsidRPr="00D73840" w:rsidRDefault="009371C8" w:rsidP="0044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</w:pPr>
    </w:p>
    <w:sectPr w:rsidR="009371C8" w:rsidRPr="00D73840" w:rsidSect="003A4097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3591D" w14:textId="77777777" w:rsidR="000C71F3" w:rsidRDefault="000C71F3">
      <w:r>
        <w:separator/>
      </w:r>
    </w:p>
    <w:p w14:paraId="5DBE807B" w14:textId="77777777" w:rsidR="000C71F3" w:rsidRDefault="000C71F3"/>
  </w:endnote>
  <w:endnote w:type="continuationSeparator" w:id="0">
    <w:p w14:paraId="59B0A94E" w14:textId="77777777" w:rsidR="000C71F3" w:rsidRDefault="000C71F3">
      <w:r>
        <w:continuationSeparator/>
      </w:r>
    </w:p>
    <w:p w14:paraId="695C0DE5" w14:textId="77777777" w:rsidR="000C71F3" w:rsidRDefault="000C71F3"/>
  </w:endnote>
  <w:endnote w:type="continuationNotice" w:id="1">
    <w:p w14:paraId="5EF02760" w14:textId="77777777" w:rsidR="000C71F3" w:rsidRDefault="000C71F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23D1F" w14:textId="77777777" w:rsidR="005E4863" w:rsidRDefault="005E48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894D" w14:textId="77777777" w:rsidR="00DB59C3" w:rsidRDefault="00DB59C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C1405" w14:textId="77777777" w:rsidR="000C71F3" w:rsidRDefault="000C71F3">
      <w:r>
        <w:separator/>
      </w:r>
    </w:p>
    <w:p w14:paraId="1458E48D" w14:textId="77777777" w:rsidR="000C71F3" w:rsidRDefault="000C71F3"/>
  </w:footnote>
  <w:footnote w:type="continuationSeparator" w:id="0">
    <w:p w14:paraId="34E5ABB9" w14:textId="77777777" w:rsidR="000C71F3" w:rsidRDefault="000C71F3">
      <w:r>
        <w:continuationSeparator/>
      </w:r>
    </w:p>
    <w:p w14:paraId="69F9A289" w14:textId="77777777" w:rsidR="000C71F3" w:rsidRDefault="000C71F3"/>
  </w:footnote>
  <w:footnote w:type="continuationNotice" w:id="1">
    <w:p w14:paraId="4B5894EE" w14:textId="77777777" w:rsidR="000C71F3" w:rsidRDefault="000C71F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6C057" w14:textId="77777777" w:rsidR="005E4863" w:rsidRDefault="005E48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C141" w14:textId="77777777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01C3295A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</w:t>
    </w:r>
    <w:r w:rsidR="00076C27">
      <w:rPr>
        <w:rFonts w:hint="cs"/>
        <w:b/>
        <w:bCs/>
        <w:sz w:val="32"/>
        <w:szCs w:val="32"/>
        <w:cs/>
      </w:rPr>
      <w:t>สามเดือนและ</w:t>
    </w:r>
    <w:r w:rsidR="003860DD">
      <w:rPr>
        <w:rFonts w:hint="cs"/>
        <w:b/>
        <w:bCs/>
        <w:sz w:val="32"/>
        <w:szCs w:val="32"/>
        <w:cs/>
      </w:rPr>
      <w:t>หก</w:t>
    </w:r>
    <w:r>
      <w:rPr>
        <w:rFonts w:hint="cs"/>
        <w:b/>
        <w:bCs/>
        <w:sz w:val="32"/>
        <w:szCs w:val="32"/>
        <w:cs/>
      </w:rPr>
      <w:t>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044DC8">
      <w:rPr>
        <w:b/>
        <w:bCs/>
        <w:sz w:val="32"/>
        <w:szCs w:val="32"/>
      </w:rPr>
      <w:t>3</w:t>
    </w:r>
    <w:r w:rsidR="003860DD">
      <w:rPr>
        <w:b/>
        <w:bCs/>
        <w:sz w:val="32"/>
        <w:szCs w:val="32"/>
      </w:rPr>
      <w:t>0</w:t>
    </w:r>
    <w:r w:rsidR="00044DC8">
      <w:rPr>
        <w:b/>
        <w:bCs/>
        <w:sz w:val="32"/>
        <w:szCs w:val="32"/>
      </w:rPr>
      <w:t xml:space="preserve"> </w:t>
    </w:r>
    <w:r w:rsidR="00044DC8">
      <w:rPr>
        <w:rFonts w:hint="cs"/>
        <w:b/>
        <w:bCs/>
        <w:sz w:val="32"/>
        <w:szCs w:val="32"/>
        <w:cs/>
      </w:rPr>
      <w:t>ม</w:t>
    </w:r>
    <w:r w:rsidR="003860DD">
      <w:rPr>
        <w:rFonts w:hint="cs"/>
        <w:b/>
        <w:bCs/>
        <w:sz w:val="32"/>
        <w:szCs w:val="32"/>
        <w:cs/>
      </w:rPr>
      <w:t>ิถุนายน</w:t>
    </w:r>
    <w:r w:rsidR="00044DC8">
      <w:rPr>
        <w:b/>
        <w:bCs/>
        <w:sz w:val="32"/>
        <w:szCs w:val="32"/>
      </w:rPr>
      <w:t xml:space="preserve"> </w:t>
    </w:r>
    <w:r>
      <w:rPr>
        <w:b/>
        <w:bCs/>
        <w:sz w:val="32"/>
        <w:szCs w:val="32"/>
      </w:rPr>
      <w:t>256</w:t>
    </w:r>
    <w:r w:rsidR="00031E8C">
      <w:rPr>
        <w:b/>
        <w:bCs/>
        <w:sz w:val="32"/>
        <w:szCs w:val="32"/>
      </w:rPr>
      <w:t>9</w:t>
    </w:r>
    <w:r w:rsidR="00044DC8"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4C3D" w14:textId="77777777" w:rsidR="005E4863" w:rsidRDefault="005E48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487F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1E92638" w14:textId="73F090F1" w:rsidR="00DB59C3" w:rsidRPr="002C284C" w:rsidRDefault="001449D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</w:t>
    </w:r>
    <w:r w:rsidR="00076C27">
      <w:rPr>
        <w:rFonts w:hint="cs"/>
        <w:b/>
        <w:bCs/>
        <w:sz w:val="32"/>
        <w:szCs w:val="32"/>
        <w:cs/>
      </w:rPr>
      <w:t>สามเดือนและ</w:t>
    </w:r>
    <w:r w:rsidR="00EE0D95">
      <w:rPr>
        <w:rFonts w:hint="cs"/>
        <w:b/>
        <w:bCs/>
        <w:sz w:val="32"/>
        <w:szCs w:val="32"/>
        <w:cs/>
      </w:rPr>
      <w:t>หก</w:t>
    </w:r>
    <w:r>
      <w:rPr>
        <w:rFonts w:hint="cs"/>
        <w:b/>
        <w:bCs/>
        <w:sz w:val="32"/>
        <w:szCs w:val="32"/>
        <w:cs/>
      </w:rPr>
      <w:t>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>3</w:t>
    </w:r>
    <w:r w:rsidR="00EE0D95">
      <w:rPr>
        <w:b/>
        <w:bCs/>
        <w:sz w:val="32"/>
        <w:szCs w:val="32"/>
      </w:rPr>
      <w:t>0</w:t>
    </w:r>
    <w:r>
      <w:rPr>
        <w:b/>
        <w:bCs/>
        <w:sz w:val="32"/>
        <w:szCs w:val="32"/>
      </w:rPr>
      <w:t xml:space="preserve"> </w:t>
    </w:r>
    <w:r w:rsidR="00EE0D95">
      <w:rPr>
        <w:rFonts w:hint="cs"/>
        <w:b/>
        <w:bCs/>
        <w:sz w:val="32"/>
        <w:szCs w:val="32"/>
        <w:cs/>
      </w:rPr>
      <w:t>มิถุนายน</w:t>
    </w:r>
    <w:r>
      <w:rPr>
        <w:b/>
        <w:bCs/>
        <w:sz w:val="32"/>
        <w:szCs w:val="32"/>
      </w:rPr>
      <w:t xml:space="preserve"> 256</w:t>
    </w:r>
    <w:r w:rsidR="002365A7">
      <w:rPr>
        <w:b/>
        <w:bCs/>
        <w:sz w:val="32"/>
        <w:szCs w:val="32"/>
      </w:rPr>
      <w:t>9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61E4" w14:textId="77777777" w:rsidR="00DB59C3" w:rsidRDefault="00DB59C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00C1F9F" w14:textId="381326DC" w:rsidR="00DB59C3" w:rsidRDefault="002629DB" w:rsidP="00AC5E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</w:t>
    </w:r>
    <w:r w:rsidR="001C382C">
      <w:rPr>
        <w:rFonts w:hint="cs"/>
        <w:b/>
        <w:bCs/>
        <w:sz w:val="32"/>
        <w:szCs w:val="32"/>
        <w:cs/>
      </w:rPr>
      <w:t>สามเดือนและ</w:t>
    </w:r>
    <w:r w:rsidR="00742BD7">
      <w:rPr>
        <w:rFonts w:hint="cs"/>
        <w:b/>
        <w:bCs/>
        <w:sz w:val="32"/>
        <w:szCs w:val="32"/>
        <w:cs/>
      </w:rPr>
      <w:t>หก</w:t>
    </w:r>
    <w:r>
      <w:rPr>
        <w:rFonts w:hint="cs"/>
        <w:b/>
        <w:bCs/>
        <w:sz w:val="32"/>
        <w:szCs w:val="32"/>
        <w:cs/>
      </w:rPr>
      <w:t>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>3</w:t>
    </w:r>
    <w:r w:rsidR="00742BD7">
      <w:rPr>
        <w:b/>
        <w:bCs/>
        <w:sz w:val="32"/>
        <w:szCs w:val="32"/>
      </w:rPr>
      <w:t>0</w:t>
    </w:r>
    <w:r>
      <w:rPr>
        <w:b/>
        <w:bCs/>
        <w:sz w:val="32"/>
        <w:szCs w:val="32"/>
      </w:rPr>
      <w:t xml:space="preserve"> </w:t>
    </w:r>
    <w:r w:rsidR="00742BD7">
      <w:rPr>
        <w:rFonts w:hint="cs"/>
        <w:b/>
        <w:bCs/>
        <w:sz w:val="32"/>
        <w:szCs w:val="32"/>
        <w:cs/>
      </w:rPr>
      <w:t>มิถุนายน</w:t>
    </w:r>
    <w:r>
      <w:rPr>
        <w:b/>
        <w:bCs/>
        <w:sz w:val="32"/>
        <w:szCs w:val="32"/>
      </w:rPr>
      <w:t xml:space="preserve"> 256</w:t>
    </w:r>
    <w:r w:rsidR="002365A7">
      <w:rPr>
        <w:b/>
        <w:bCs/>
        <w:sz w:val="32"/>
        <w:szCs w:val="32"/>
      </w:rPr>
      <w:t>9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6C1E42FE"/>
    <w:lvl w:ilvl="0" w:tplc="850489DE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BFC5687"/>
    <w:multiLevelType w:val="hybridMultilevel"/>
    <w:tmpl w:val="A6BE4DC4"/>
    <w:lvl w:ilvl="0" w:tplc="FFFFFFFF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2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5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0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3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1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2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2320"/>
        </w:tabs>
        <w:ind w:left="2320" w:hanging="340"/>
      </w:pPr>
      <w:rPr>
        <w:rFonts w:ascii="Arial" w:hAnsi="Arial" w:cs="Arial" w:hint="default"/>
        <w:color w:val="auto"/>
        <w:sz w:val="24"/>
      </w:rPr>
    </w:lvl>
  </w:abstractNum>
  <w:abstractNum w:abstractNumId="63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6" w15:restartNumberingAfterBreak="0">
    <w:nsid w:val="3DA7791A"/>
    <w:multiLevelType w:val="hybridMultilevel"/>
    <w:tmpl w:val="3C4ED6B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3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4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0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5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6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7" w15:restartNumberingAfterBreak="0">
    <w:nsid w:val="4B5122A9"/>
    <w:multiLevelType w:val="hybridMultilevel"/>
    <w:tmpl w:val="6BA2BD98"/>
    <w:lvl w:ilvl="0" w:tplc="8F121718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0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2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3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5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2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4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6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0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2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3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4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6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1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3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4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6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1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2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9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40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5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6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9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1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52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8"/>
  </w:num>
  <w:num w:numId="2" w16cid:durableId="914437836">
    <w:abstractNumId w:val="44"/>
  </w:num>
  <w:num w:numId="3" w16cid:durableId="428352781">
    <w:abstractNumId w:val="101"/>
  </w:num>
  <w:num w:numId="4" w16cid:durableId="1284457299">
    <w:abstractNumId w:val="74"/>
  </w:num>
  <w:num w:numId="5" w16cid:durableId="740176331">
    <w:abstractNumId w:val="21"/>
  </w:num>
  <w:num w:numId="6" w16cid:durableId="213080336">
    <w:abstractNumId w:val="49"/>
  </w:num>
  <w:num w:numId="7" w16cid:durableId="279998819">
    <w:abstractNumId w:val="32"/>
  </w:num>
  <w:num w:numId="8" w16cid:durableId="167136242">
    <w:abstractNumId w:val="30"/>
  </w:num>
  <w:num w:numId="9" w16cid:durableId="440880008">
    <w:abstractNumId w:val="122"/>
  </w:num>
  <w:num w:numId="10" w16cid:durableId="608702145">
    <w:abstractNumId w:val="46"/>
  </w:num>
  <w:num w:numId="11" w16cid:durableId="1802308787">
    <w:abstractNumId w:val="69"/>
  </w:num>
  <w:num w:numId="12" w16cid:durableId="1183931344">
    <w:abstractNumId w:val="130"/>
  </w:num>
  <w:num w:numId="13" w16cid:durableId="791217446">
    <w:abstractNumId w:val="124"/>
  </w:num>
  <w:num w:numId="14" w16cid:durableId="849221683">
    <w:abstractNumId w:val="35"/>
  </w:num>
  <w:num w:numId="15" w16cid:durableId="534583384">
    <w:abstractNumId w:val="64"/>
  </w:num>
  <w:num w:numId="16" w16cid:durableId="1846357655">
    <w:abstractNumId w:val="28"/>
  </w:num>
  <w:num w:numId="17" w16cid:durableId="988946824">
    <w:abstractNumId w:val="29"/>
  </w:num>
  <w:num w:numId="18" w16cid:durableId="1195650605">
    <w:abstractNumId w:val="12"/>
  </w:num>
  <w:num w:numId="19" w16cid:durableId="2034643803">
    <w:abstractNumId w:val="31"/>
  </w:num>
  <w:num w:numId="20" w16cid:durableId="1261569939">
    <w:abstractNumId w:val="23"/>
  </w:num>
  <w:num w:numId="21" w16cid:durableId="1880513696">
    <w:abstractNumId w:val="22"/>
  </w:num>
  <w:num w:numId="22" w16cid:durableId="1396467301">
    <w:abstractNumId w:val="85"/>
  </w:num>
  <w:num w:numId="23" w16cid:durableId="815147736">
    <w:abstractNumId w:val="129"/>
  </w:num>
  <w:num w:numId="24" w16cid:durableId="1795446516">
    <w:abstractNumId w:val="80"/>
  </w:num>
  <w:num w:numId="25" w16cid:durableId="1088114610">
    <w:abstractNumId w:val="150"/>
  </w:num>
  <w:num w:numId="26" w16cid:durableId="166753292">
    <w:abstractNumId w:val="73"/>
  </w:num>
  <w:num w:numId="27" w16cid:durableId="285501619">
    <w:abstractNumId w:val="115"/>
  </w:num>
  <w:num w:numId="28" w16cid:durableId="1099787559">
    <w:abstractNumId w:val="144"/>
  </w:num>
  <w:num w:numId="29" w16cid:durableId="1067220741">
    <w:abstractNumId w:val="81"/>
  </w:num>
  <w:num w:numId="30" w16cid:durableId="1059860205">
    <w:abstractNumId w:val="24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5"/>
  </w:num>
  <w:num w:numId="34" w16cid:durableId="561141151">
    <w:abstractNumId w:val="90"/>
  </w:num>
  <w:num w:numId="35" w16cid:durableId="211962160">
    <w:abstractNumId w:val="47"/>
  </w:num>
  <w:num w:numId="36" w16cid:durableId="2088305102">
    <w:abstractNumId w:val="34"/>
  </w:num>
  <w:num w:numId="37" w16cid:durableId="414936803">
    <w:abstractNumId w:val="116"/>
  </w:num>
  <w:num w:numId="38" w16cid:durableId="1776635034">
    <w:abstractNumId w:val="110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12"/>
  </w:num>
  <w:num w:numId="42" w16cid:durableId="230310809">
    <w:abstractNumId w:val="72"/>
  </w:num>
  <w:num w:numId="43" w16cid:durableId="2023817465">
    <w:abstractNumId w:val="52"/>
  </w:num>
  <w:num w:numId="44" w16cid:durableId="2114586998">
    <w:abstractNumId w:val="63"/>
  </w:num>
  <w:num w:numId="45" w16cid:durableId="987706277">
    <w:abstractNumId w:val="50"/>
  </w:num>
  <w:num w:numId="46" w16cid:durableId="1852798295">
    <w:abstractNumId w:val="2"/>
  </w:num>
  <w:num w:numId="47" w16cid:durableId="931401878">
    <w:abstractNumId w:val="39"/>
  </w:num>
  <w:num w:numId="48" w16cid:durableId="477919661">
    <w:abstractNumId w:val="3"/>
  </w:num>
  <w:num w:numId="49" w16cid:durableId="2020811213">
    <w:abstractNumId w:val="20"/>
  </w:num>
  <w:num w:numId="50" w16cid:durableId="423456174">
    <w:abstractNumId w:val="41"/>
  </w:num>
  <w:num w:numId="51" w16cid:durableId="1377586163">
    <w:abstractNumId w:val="143"/>
  </w:num>
  <w:num w:numId="52" w16cid:durableId="584537107">
    <w:abstractNumId w:val="9"/>
  </w:num>
  <w:num w:numId="53" w16cid:durableId="1328945214">
    <w:abstractNumId w:val="51"/>
  </w:num>
  <w:num w:numId="54" w16cid:durableId="871772993">
    <w:abstractNumId w:val="16"/>
  </w:num>
  <w:num w:numId="55" w16cid:durableId="362558445">
    <w:abstractNumId w:val="65"/>
  </w:num>
  <w:num w:numId="56" w16cid:durableId="1069034596">
    <w:abstractNumId w:val="43"/>
  </w:num>
  <w:num w:numId="57" w16cid:durableId="1624731824">
    <w:abstractNumId w:val="60"/>
  </w:num>
  <w:num w:numId="58" w16cid:durableId="871460372">
    <w:abstractNumId w:val="88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9"/>
  </w:num>
  <w:num w:numId="63" w16cid:durableId="684214509">
    <w:abstractNumId w:val="96"/>
  </w:num>
  <w:num w:numId="64" w16cid:durableId="481166593">
    <w:abstractNumId w:val="76"/>
  </w:num>
  <w:num w:numId="65" w16cid:durableId="1657294772">
    <w:abstractNumId w:val="121"/>
  </w:num>
  <w:num w:numId="66" w16cid:durableId="953512151">
    <w:abstractNumId w:val="132"/>
  </w:num>
  <w:num w:numId="67" w16cid:durableId="1824933154">
    <w:abstractNumId w:val="133"/>
  </w:num>
  <w:num w:numId="68" w16cid:durableId="2034569255">
    <w:abstractNumId w:val="10"/>
  </w:num>
  <w:num w:numId="69" w16cid:durableId="1317538766">
    <w:abstractNumId w:val="70"/>
  </w:num>
  <w:num w:numId="70" w16cid:durableId="317928126">
    <w:abstractNumId w:val="134"/>
  </w:num>
  <w:num w:numId="71" w16cid:durableId="1597471913">
    <w:abstractNumId w:val="93"/>
  </w:num>
  <w:num w:numId="72" w16cid:durableId="659885779">
    <w:abstractNumId w:val="140"/>
  </w:num>
  <w:num w:numId="73" w16cid:durableId="311374028">
    <w:abstractNumId w:val="107"/>
  </w:num>
  <w:num w:numId="74" w16cid:durableId="1135876053">
    <w:abstractNumId w:val="141"/>
  </w:num>
  <w:num w:numId="75" w16cid:durableId="699161838">
    <w:abstractNumId w:val="54"/>
  </w:num>
  <w:num w:numId="76" w16cid:durableId="226649648">
    <w:abstractNumId w:val="152"/>
  </w:num>
  <w:num w:numId="77" w16cid:durableId="838275478">
    <w:abstractNumId w:val="128"/>
  </w:num>
  <w:num w:numId="78" w16cid:durableId="1975212851">
    <w:abstractNumId w:val="36"/>
  </w:num>
  <w:num w:numId="79" w16cid:durableId="236208920">
    <w:abstractNumId w:val="75"/>
  </w:num>
  <w:num w:numId="80" w16cid:durableId="1126779546">
    <w:abstractNumId w:val="114"/>
  </w:num>
  <w:num w:numId="81" w16cid:durableId="61216931">
    <w:abstractNumId w:val="137"/>
  </w:num>
  <w:num w:numId="82" w16cid:durableId="1626739811">
    <w:abstractNumId w:val="135"/>
  </w:num>
  <w:num w:numId="83" w16cid:durableId="2123721080">
    <w:abstractNumId w:val="1"/>
  </w:num>
  <w:num w:numId="84" w16cid:durableId="1248343448">
    <w:abstractNumId w:val="100"/>
  </w:num>
  <w:num w:numId="85" w16cid:durableId="1308782088">
    <w:abstractNumId w:val="117"/>
  </w:num>
  <w:num w:numId="86" w16cid:durableId="1362364336">
    <w:abstractNumId w:val="102"/>
  </w:num>
  <w:num w:numId="87" w16cid:durableId="1241913703">
    <w:abstractNumId w:val="143"/>
  </w:num>
  <w:num w:numId="88" w16cid:durableId="417795615">
    <w:abstractNumId w:val="92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31"/>
  </w:num>
  <w:num w:numId="92" w16cid:durableId="1678731644">
    <w:abstractNumId w:val="82"/>
  </w:num>
  <w:num w:numId="93" w16cid:durableId="706218650">
    <w:abstractNumId w:val="109"/>
  </w:num>
  <w:num w:numId="94" w16cid:durableId="1057050406">
    <w:abstractNumId w:val="84"/>
  </w:num>
  <w:num w:numId="95" w16cid:durableId="1899243099">
    <w:abstractNumId w:val="79"/>
  </w:num>
  <w:num w:numId="96" w16cid:durableId="319116049">
    <w:abstractNumId w:val="120"/>
  </w:num>
  <w:num w:numId="97" w16cid:durableId="588655452">
    <w:abstractNumId w:val="18"/>
  </w:num>
  <w:num w:numId="98" w16cid:durableId="1021056517">
    <w:abstractNumId w:val="125"/>
  </w:num>
  <w:num w:numId="99" w16cid:durableId="139227557">
    <w:abstractNumId w:val="37"/>
  </w:num>
  <w:num w:numId="100" w16cid:durableId="1097020593">
    <w:abstractNumId w:val="71"/>
  </w:num>
  <w:num w:numId="101" w16cid:durableId="1824276679">
    <w:abstractNumId w:val="53"/>
  </w:num>
  <w:num w:numId="102" w16cid:durableId="1417944254">
    <w:abstractNumId w:val="58"/>
  </w:num>
  <w:num w:numId="103" w16cid:durableId="2074306794">
    <w:abstractNumId w:val="55"/>
  </w:num>
  <w:num w:numId="104" w16cid:durableId="740324845">
    <w:abstractNumId w:val="57"/>
  </w:num>
  <w:num w:numId="105" w16cid:durableId="949239237">
    <w:abstractNumId w:val="86"/>
  </w:num>
  <w:num w:numId="106" w16cid:durableId="210383451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103"/>
  </w:num>
  <w:num w:numId="109" w16cid:durableId="560293111">
    <w:abstractNumId w:val="61"/>
  </w:num>
  <w:num w:numId="110" w16cid:durableId="1602446724">
    <w:abstractNumId w:val="119"/>
  </w:num>
  <w:num w:numId="111" w16cid:durableId="1447652160">
    <w:abstractNumId w:val="104"/>
  </w:num>
  <w:num w:numId="112" w16cid:durableId="640577212">
    <w:abstractNumId w:val="78"/>
  </w:num>
  <w:num w:numId="113" w16cid:durableId="763185249">
    <w:abstractNumId w:val="42"/>
  </w:num>
  <w:num w:numId="114" w16cid:durableId="1813205806">
    <w:abstractNumId w:val="106"/>
  </w:num>
  <w:num w:numId="115" w16cid:durableId="17777955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13"/>
  </w:num>
  <w:num w:numId="117" w16cid:durableId="1538271615">
    <w:abstractNumId w:val="14"/>
  </w:num>
  <w:num w:numId="118" w16cid:durableId="771707458">
    <w:abstractNumId w:val="68"/>
  </w:num>
  <w:num w:numId="119" w16cid:durableId="1587030636">
    <w:abstractNumId w:val="146"/>
  </w:num>
  <w:num w:numId="120" w16cid:durableId="975258317">
    <w:abstractNumId w:val="98"/>
  </w:num>
  <w:num w:numId="121" w16cid:durableId="1428696597">
    <w:abstractNumId w:val="118"/>
  </w:num>
  <w:num w:numId="122" w16cid:durableId="961418154">
    <w:abstractNumId w:val="149"/>
  </w:num>
  <w:num w:numId="123" w16cid:durableId="1165247721">
    <w:abstractNumId w:val="26"/>
  </w:num>
  <w:num w:numId="124" w16cid:durableId="390350055">
    <w:abstractNumId w:val="147"/>
  </w:num>
  <w:num w:numId="125" w16cid:durableId="167214237">
    <w:abstractNumId w:val="33"/>
  </w:num>
  <w:num w:numId="126" w16cid:durableId="118382178">
    <w:abstractNumId w:val="91"/>
  </w:num>
  <w:num w:numId="127" w16cid:durableId="1135566288">
    <w:abstractNumId w:val="45"/>
  </w:num>
  <w:num w:numId="128" w16cid:durableId="802620926">
    <w:abstractNumId w:val="89"/>
  </w:num>
  <w:num w:numId="129" w16cid:durableId="21830903">
    <w:abstractNumId w:val="148"/>
  </w:num>
  <w:num w:numId="130" w16cid:durableId="1427966353">
    <w:abstractNumId w:val="138"/>
  </w:num>
  <w:num w:numId="131" w16cid:durableId="1228034948">
    <w:abstractNumId w:val="111"/>
  </w:num>
  <w:num w:numId="132" w16cid:durableId="1113785557">
    <w:abstractNumId w:val="142"/>
  </w:num>
  <w:num w:numId="133" w16cid:durableId="1373844005">
    <w:abstractNumId w:val="40"/>
  </w:num>
  <w:num w:numId="134" w16cid:durableId="187640686">
    <w:abstractNumId w:val="105"/>
  </w:num>
  <w:num w:numId="135" w16cid:durableId="1702705279">
    <w:abstractNumId w:val="145"/>
  </w:num>
  <w:num w:numId="136" w16cid:durableId="1632318534">
    <w:abstractNumId w:val="11"/>
  </w:num>
  <w:num w:numId="137" w16cid:durableId="885723619">
    <w:abstractNumId w:val="27"/>
  </w:num>
  <w:num w:numId="138" w16cid:durableId="1180898859">
    <w:abstractNumId w:val="127"/>
  </w:num>
  <w:num w:numId="139" w16cid:durableId="2051760605">
    <w:abstractNumId w:val="136"/>
  </w:num>
  <w:num w:numId="140" w16cid:durableId="1294824194">
    <w:abstractNumId w:val="94"/>
  </w:num>
  <w:num w:numId="141" w16cid:durableId="1501653300">
    <w:abstractNumId w:val="83"/>
  </w:num>
  <w:num w:numId="142" w16cid:durableId="541407602">
    <w:abstractNumId w:val="99"/>
  </w:num>
  <w:num w:numId="143" w16cid:durableId="1420448217">
    <w:abstractNumId w:val="108"/>
  </w:num>
  <w:num w:numId="144" w16cid:durableId="1383820887">
    <w:abstractNumId w:val="67"/>
  </w:num>
  <w:num w:numId="145" w16cid:durableId="1085877708">
    <w:abstractNumId w:val="8"/>
  </w:num>
  <w:num w:numId="146" w16cid:durableId="51850669">
    <w:abstractNumId w:val="123"/>
  </w:num>
  <w:num w:numId="147" w16cid:durableId="1669601676">
    <w:abstractNumId w:val="38"/>
  </w:num>
  <w:num w:numId="148" w16cid:durableId="44526914">
    <w:abstractNumId w:val="151"/>
  </w:num>
  <w:num w:numId="149" w16cid:durableId="1783571051">
    <w:abstractNumId w:val="77"/>
  </w:num>
  <w:num w:numId="150" w16cid:durableId="1904873153">
    <w:abstractNumId w:val="56"/>
  </w:num>
  <w:num w:numId="151" w16cid:durableId="1783962332">
    <w:abstractNumId w:val="139"/>
  </w:num>
  <w:num w:numId="152" w16cid:durableId="959916393">
    <w:abstractNumId w:val="25"/>
  </w:num>
  <w:num w:numId="153" w16cid:durableId="1961914599">
    <w:abstractNumId w:val="66"/>
  </w:num>
  <w:num w:numId="154" w16cid:durableId="657731334">
    <w:abstractNumId w:val="62"/>
  </w:num>
  <w:num w:numId="155" w16cid:durableId="1494417876">
    <w:abstractNumId w:val="87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30"/>
    <w:rsid w:val="00002961"/>
    <w:rsid w:val="00002DA3"/>
    <w:rsid w:val="000030A1"/>
    <w:rsid w:val="000030AC"/>
    <w:rsid w:val="00003275"/>
    <w:rsid w:val="00003361"/>
    <w:rsid w:val="00003588"/>
    <w:rsid w:val="000035CD"/>
    <w:rsid w:val="0000379A"/>
    <w:rsid w:val="000037B1"/>
    <w:rsid w:val="0000389B"/>
    <w:rsid w:val="00003B6B"/>
    <w:rsid w:val="00003BA4"/>
    <w:rsid w:val="00003C28"/>
    <w:rsid w:val="00003C8C"/>
    <w:rsid w:val="000040D7"/>
    <w:rsid w:val="00004476"/>
    <w:rsid w:val="0000466E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38"/>
    <w:rsid w:val="00005CEC"/>
    <w:rsid w:val="00005FCD"/>
    <w:rsid w:val="00006129"/>
    <w:rsid w:val="00006172"/>
    <w:rsid w:val="000061E3"/>
    <w:rsid w:val="0000688B"/>
    <w:rsid w:val="00006CAA"/>
    <w:rsid w:val="00006D38"/>
    <w:rsid w:val="00006FAC"/>
    <w:rsid w:val="00007163"/>
    <w:rsid w:val="0000717C"/>
    <w:rsid w:val="0000722C"/>
    <w:rsid w:val="00007B57"/>
    <w:rsid w:val="00007EED"/>
    <w:rsid w:val="0001007D"/>
    <w:rsid w:val="0001045F"/>
    <w:rsid w:val="00010522"/>
    <w:rsid w:val="000106B0"/>
    <w:rsid w:val="00010D81"/>
    <w:rsid w:val="00010DB5"/>
    <w:rsid w:val="000110B2"/>
    <w:rsid w:val="0001142A"/>
    <w:rsid w:val="00011581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77D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5BF"/>
    <w:rsid w:val="0002286D"/>
    <w:rsid w:val="00022AB7"/>
    <w:rsid w:val="00022B44"/>
    <w:rsid w:val="00022E7E"/>
    <w:rsid w:val="00023310"/>
    <w:rsid w:val="0002378F"/>
    <w:rsid w:val="000237E7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588A"/>
    <w:rsid w:val="00025B23"/>
    <w:rsid w:val="000260F9"/>
    <w:rsid w:val="0002616A"/>
    <w:rsid w:val="0002655C"/>
    <w:rsid w:val="0002666D"/>
    <w:rsid w:val="0002669B"/>
    <w:rsid w:val="0002670C"/>
    <w:rsid w:val="0002678A"/>
    <w:rsid w:val="00026AF3"/>
    <w:rsid w:val="00026E4E"/>
    <w:rsid w:val="000277CD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E8C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9"/>
    <w:rsid w:val="00033A4B"/>
    <w:rsid w:val="00033EFB"/>
    <w:rsid w:val="000344FF"/>
    <w:rsid w:val="00034528"/>
    <w:rsid w:val="00034599"/>
    <w:rsid w:val="000345BF"/>
    <w:rsid w:val="00034627"/>
    <w:rsid w:val="00034694"/>
    <w:rsid w:val="000346E6"/>
    <w:rsid w:val="000348C6"/>
    <w:rsid w:val="00034AE1"/>
    <w:rsid w:val="00034C55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560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ABE"/>
    <w:rsid w:val="00043B68"/>
    <w:rsid w:val="00043C72"/>
    <w:rsid w:val="00043F68"/>
    <w:rsid w:val="0004422E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8B9"/>
    <w:rsid w:val="00045947"/>
    <w:rsid w:val="000459B7"/>
    <w:rsid w:val="00045A16"/>
    <w:rsid w:val="00045CA2"/>
    <w:rsid w:val="00045FC3"/>
    <w:rsid w:val="00046013"/>
    <w:rsid w:val="00046416"/>
    <w:rsid w:val="00046447"/>
    <w:rsid w:val="0004649E"/>
    <w:rsid w:val="00046926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6AE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06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04B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971"/>
    <w:rsid w:val="00055AD4"/>
    <w:rsid w:val="00055B4F"/>
    <w:rsid w:val="00055D4A"/>
    <w:rsid w:val="00055DCD"/>
    <w:rsid w:val="0005619E"/>
    <w:rsid w:val="00056603"/>
    <w:rsid w:val="00056A2E"/>
    <w:rsid w:val="00056A46"/>
    <w:rsid w:val="00056BF6"/>
    <w:rsid w:val="00056F59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1CC"/>
    <w:rsid w:val="00061325"/>
    <w:rsid w:val="000614C7"/>
    <w:rsid w:val="0006161C"/>
    <w:rsid w:val="00061968"/>
    <w:rsid w:val="00061B46"/>
    <w:rsid w:val="00061B60"/>
    <w:rsid w:val="00061CC0"/>
    <w:rsid w:val="00061E22"/>
    <w:rsid w:val="00062766"/>
    <w:rsid w:val="0006276B"/>
    <w:rsid w:val="00062825"/>
    <w:rsid w:val="0006292C"/>
    <w:rsid w:val="00062A82"/>
    <w:rsid w:val="00062BE1"/>
    <w:rsid w:val="00062E71"/>
    <w:rsid w:val="0006307E"/>
    <w:rsid w:val="000636A1"/>
    <w:rsid w:val="0006376B"/>
    <w:rsid w:val="000639A9"/>
    <w:rsid w:val="00063AAE"/>
    <w:rsid w:val="00063AFB"/>
    <w:rsid w:val="00063D2D"/>
    <w:rsid w:val="00063DFF"/>
    <w:rsid w:val="00063E7C"/>
    <w:rsid w:val="00063EAB"/>
    <w:rsid w:val="00064083"/>
    <w:rsid w:val="00064160"/>
    <w:rsid w:val="00064703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CBC"/>
    <w:rsid w:val="000710F9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6E4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5F03"/>
    <w:rsid w:val="000761C2"/>
    <w:rsid w:val="00076599"/>
    <w:rsid w:val="00076BB7"/>
    <w:rsid w:val="00076C27"/>
    <w:rsid w:val="00076C2D"/>
    <w:rsid w:val="00076C4D"/>
    <w:rsid w:val="00076ECB"/>
    <w:rsid w:val="00076F5C"/>
    <w:rsid w:val="00077019"/>
    <w:rsid w:val="00077192"/>
    <w:rsid w:val="00077244"/>
    <w:rsid w:val="000772CD"/>
    <w:rsid w:val="00077796"/>
    <w:rsid w:val="000777BB"/>
    <w:rsid w:val="000777D1"/>
    <w:rsid w:val="00077A49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915"/>
    <w:rsid w:val="00082D0B"/>
    <w:rsid w:val="00082DC5"/>
    <w:rsid w:val="000830D9"/>
    <w:rsid w:val="000838BF"/>
    <w:rsid w:val="000838E3"/>
    <w:rsid w:val="00083A3B"/>
    <w:rsid w:val="00083F82"/>
    <w:rsid w:val="0008401E"/>
    <w:rsid w:val="00084189"/>
    <w:rsid w:val="000847D1"/>
    <w:rsid w:val="00084D3B"/>
    <w:rsid w:val="00084D6C"/>
    <w:rsid w:val="00084DDD"/>
    <w:rsid w:val="00084EAD"/>
    <w:rsid w:val="0008529C"/>
    <w:rsid w:val="00085591"/>
    <w:rsid w:val="00085887"/>
    <w:rsid w:val="00085B5E"/>
    <w:rsid w:val="00085E6B"/>
    <w:rsid w:val="00085EAB"/>
    <w:rsid w:val="00085EB0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943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A41"/>
    <w:rsid w:val="00090CD8"/>
    <w:rsid w:val="00090DCB"/>
    <w:rsid w:val="0009104D"/>
    <w:rsid w:val="0009108F"/>
    <w:rsid w:val="0009109A"/>
    <w:rsid w:val="000911E6"/>
    <w:rsid w:val="00091373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7E8"/>
    <w:rsid w:val="00093DC6"/>
    <w:rsid w:val="00093F3E"/>
    <w:rsid w:val="00093FAC"/>
    <w:rsid w:val="00094ACC"/>
    <w:rsid w:val="00094BAF"/>
    <w:rsid w:val="00094C27"/>
    <w:rsid w:val="00094C59"/>
    <w:rsid w:val="00094D5D"/>
    <w:rsid w:val="00094D77"/>
    <w:rsid w:val="00094FA8"/>
    <w:rsid w:val="00094FAA"/>
    <w:rsid w:val="0009512C"/>
    <w:rsid w:val="00095255"/>
    <w:rsid w:val="000955A7"/>
    <w:rsid w:val="000959F3"/>
    <w:rsid w:val="00095A5F"/>
    <w:rsid w:val="00095E21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97DBF"/>
    <w:rsid w:val="000A00BE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478"/>
    <w:rsid w:val="000A163E"/>
    <w:rsid w:val="000A171A"/>
    <w:rsid w:val="000A1863"/>
    <w:rsid w:val="000A18DB"/>
    <w:rsid w:val="000A19C7"/>
    <w:rsid w:val="000A1B30"/>
    <w:rsid w:val="000A1FF5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760"/>
    <w:rsid w:val="000A37D1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7A"/>
    <w:rsid w:val="000A60FF"/>
    <w:rsid w:val="000A64CB"/>
    <w:rsid w:val="000A69BB"/>
    <w:rsid w:val="000A6CAE"/>
    <w:rsid w:val="000A6E95"/>
    <w:rsid w:val="000A6F32"/>
    <w:rsid w:val="000A713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0D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2F4E"/>
    <w:rsid w:val="000B300F"/>
    <w:rsid w:val="000B33FE"/>
    <w:rsid w:val="000B37FD"/>
    <w:rsid w:val="000B390B"/>
    <w:rsid w:val="000B413F"/>
    <w:rsid w:val="000B4358"/>
    <w:rsid w:val="000B4D92"/>
    <w:rsid w:val="000B4EE9"/>
    <w:rsid w:val="000B52CF"/>
    <w:rsid w:val="000B5361"/>
    <w:rsid w:val="000B53D6"/>
    <w:rsid w:val="000B545B"/>
    <w:rsid w:val="000B55C3"/>
    <w:rsid w:val="000B57F9"/>
    <w:rsid w:val="000B5996"/>
    <w:rsid w:val="000B5A0A"/>
    <w:rsid w:val="000B5C6D"/>
    <w:rsid w:val="000B5D93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5BA"/>
    <w:rsid w:val="000B7638"/>
    <w:rsid w:val="000B769E"/>
    <w:rsid w:val="000B7A7E"/>
    <w:rsid w:val="000B7AE4"/>
    <w:rsid w:val="000B7D3C"/>
    <w:rsid w:val="000C00BB"/>
    <w:rsid w:val="000C00FE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15D"/>
    <w:rsid w:val="000C42FC"/>
    <w:rsid w:val="000C4465"/>
    <w:rsid w:val="000C44FC"/>
    <w:rsid w:val="000C45B1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683"/>
    <w:rsid w:val="000C575D"/>
    <w:rsid w:val="000C583D"/>
    <w:rsid w:val="000C58AF"/>
    <w:rsid w:val="000C628B"/>
    <w:rsid w:val="000C6622"/>
    <w:rsid w:val="000C690B"/>
    <w:rsid w:val="000C69C7"/>
    <w:rsid w:val="000C6B3B"/>
    <w:rsid w:val="000C6B72"/>
    <w:rsid w:val="000C6E34"/>
    <w:rsid w:val="000C6F11"/>
    <w:rsid w:val="000C71B7"/>
    <w:rsid w:val="000C71F3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E47"/>
    <w:rsid w:val="000D1F85"/>
    <w:rsid w:val="000D1FC2"/>
    <w:rsid w:val="000D214F"/>
    <w:rsid w:val="000D2689"/>
    <w:rsid w:val="000D2C5B"/>
    <w:rsid w:val="000D2EE6"/>
    <w:rsid w:val="000D3059"/>
    <w:rsid w:val="000D31FF"/>
    <w:rsid w:val="000D32A6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645"/>
    <w:rsid w:val="000D57F4"/>
    <w:rsid w:val="000D5A54"/>
    <w:rsid w:val="000D5A61"/>
    <w:rsid w:val="000D60A2"/>
    <w:rsid w:val="000D65F3"/>
    <w:rsid w:val="000D6696"/>
    <w:rsid w:val="000D6971"/>
    <w:rsid w:val="000D6D15"/>
    <w:rsid w:val="000D7450"/>
    <w:rsid w:val="000D7574"/>
    <w:rsid w:val="000D7602"/>
    <w:rsid w:val="000D79BA"/>
    <w:rsid w:val="000D79DE"/>
    <w:rsid w:val="000D7E99"/>
    <w:rsid w:val="000E00A2"/>
    <w:rsid w:val="000E00BE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4825"/>
    <w:rsid w:val="000E51C9"/>
    <w:rsid w:val="000E51CF"/>
    <w:rsid w:val="000E5217"/>
    <w:rsid w:val="000E526C"/>
    <w:rsid w:val="000E53C5"/>
    <w:rsid w:val="000E57FD"/>
    <w:rsid w:val="000E584A"/>
    <w:rsid w:val="000E5902"/>
    <w:rsid w:val="000E5959"/>
    <w:rsid w:val="000E5AFD"/>
    <w:rsid w:val="000E5E80"/>
    <w:rsid w:val="000E5FC5"/>
    <w:rsid w:val="000E6084"/>
    <w:rsid w:val="000E60D3"/>
    <w:rsid w:val="000E65A5"/>
    <w:rsid w:val="000E676C"/>
    <w:rsid w:val="000E6788"/>
    <w:rsid w:val="000E696D"/>
    <w:rsid w:val="000E6B6F"/>
    <w:rsid w:val="000E6BFD"/>
    <w:rsid w:val="000E6D39"/>
    <w:rsid w:val="000E6E65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463"/>
    <w:rsid w:val="000F177E"/>
    <w:rsid w:val="000F18DE"/>
    <w:rsid w:val="000F1920"/>
    <w:rsid w:val="000F1EED"/>
    <w:rsid w:val="000F1EEF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6"/>
    <w:rsid w:val="000F44AB"/>
    <w:rsid w:val="000F44F6"/>
    <w:rsid w:val="000F458C"/>
    <w:rsid w:val="000F45B4"/>
    <w:rsid w:val="000F4876"/>
    <w:rsid w:val="000F4CF5"/>
    <w:rsid w:val="000F4EC1"/>
    <w:rsid w:val="000F4F1E"/>
    <w:rsid w:val="000F4FD3"/>
    <w:rsid w:val="000F55C8"/>
    <w:rsid w:val="000F5737"/>
    <w:rsid w:val="000F5767"/>
    <w:rsid w:val="000F63C6"/>
    <w:rsid w:val="000F64B5"/>
    <w:rsid w:val="000F680E"/>
    <w:rsid w:val="000F688E"/>
    <w:rsid w:val="000F690D"/>
    <w:rsid w:val="000F6CC0"/>
    <w:rsid w:val="000F6E6F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56E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B62"/>
    <w:rsid w:val="00103D5B"/>
    <w:rsid w:val="0010408B"/>
    <w:rsid w:val="001041C1"/>
    <w:rsid w:val="00104306"/>
    <w:rsid w:val="0010431F"/>
    <w:rsid w:val="0010473C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AE5"/>
    <w:rsid w:val="00105AFC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15"/>
    <w:rsid w:val="00111084"/>
    <w:rsid w:val="001111FD"/>
    <w:rsid w:val="00111215"/>
    <w:rsid w:val="001112A0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7E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4E3B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6D3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2DE6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4B98"/>
    <w:rsid w:val="001250BC"/>
    <w:rsid w:val="00125172"/>
    <w:rsid w:val="001253F1"/>
    <w:rsid w:val="0012560D"/>
    <w:rsid w:val="0012597D"/>
    <w:rsid w:val="00125D8A"/>
    <w:rsid w:val="00125F81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2B4"/>
    <w:rsid w:val="0013240C"/>
    <w:rsid w:val="00132681"/>
    <w:rsid w:val="00132712"/>
    <w:rsid w:val="00132B1A"/>
    <w:rsid w:val="00132BD3"/>
    <w:rsid w:val="00132E78"/>
    <w:rsid w:val="00132F57"/>
    <w:rsid w:val="0013300D"/>
    <w:rsid w:val="001330E6"/>
    <w:rsid w:val="00133109"/>
    <w:rsid w:val="00133187"/>
    <w:rsid w:val="00133323"/>
    <w:rsid w:val="001337FD"/>
    <w:rsid w:val="00133810"/>
    <w:rsid w:val="00133A71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BBF"/>
    <w:rsid w:val="00135C3F"/>
    <w:rsid w:val="00135C63"/>
    <w:rsid w:val="00135C95"/>
    <w:rsid w:val="00136001"/>
    <w:rsid w:val="0013627B"/>
    <w:rsid w:val="0013641D"/>
    <w:rsid w:val="0013657B"/>
    <w:rsid w:val="001369EC"/>
    <w:rsid w:val="00136A77"/>
    <w:rsid w:val="00136BC3"/>
    <w:rsid w:val="00136C4A"/>
    <w:rsid w:val="00136F3C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7A9"/>
    <w:rsid w:val="0014094E"/>
    <w:rsid w:val="001409DD"/>
    <w:rsid w:val="00140A53"/>
    <w:rsid w:val="00140BB0"/>
    <w:rsid w:val="001410AF"/>
    <w:rsid w:val="0014192F"/>
    <w:rsid w:val="001419E2"/>
    <w:rsid w:val="00141B22"/>
    <w:rsid w:val="00141C40"/>
    <w:rsid w:val="00141DA9"/>
    <w:rsid w:val="001420D1"/>
    <w:rsid w:val="001422FE"/>
    <w:rsid w:val="00142737"/>
    <w:rsid w:val="00142779"/>
    <w:rsid w:val="00142D2F"/>
    <w:rsid w:val="00142D3A"/>
    <w:rsid w:val="00142D9E"/>
    <w:rsid w:val="00142EAF"/>
    <w:rsid w:val="00142EE7"/>
    <w:rsid w:val="00142EF8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501D"/>
    <w:rsid w:val="0014517B"/>
    <w:rsid w:val="00145648"/>
    <w:rsid w:val="00145680"/>
    <w:rsid w:val="001457C7"/>
    <w:rsid w:val="00145A1B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0A7"/>
    <w:rsid w:val="00147294"/>
    <w:rsid w:val="001472DE"/>
    <w:rsid w:val="001473E0"/>
    <w:rsid w:val="00147676"/>
    <w:rsid w:val="0014793E"/>
    <w:rsid w:val="00147965"/>
    <w:rsid w:val="00147ACC"/>
    <w:rsid w:val="00147BF8"/>
    <w:rsid w:val="00147C30"/>
    <w:rsid w:val="00147C90"/>
    <w:rsid w:val="00147F8D"/>
    <w:rsid w:val="00147FD4"/>
    <w:rsid w:val="00147FE1"/>
    <w:rsid w:val="00150180"/>
    <w:rsid w:val="00150282"/>
    <w:rsid w:val="00150518"/>
    <w:rsid w:val="0015073E"/>
    <w:rsid w:val="00150779"/>
    <w:rsid w:val="00150D1A"/>
    <w:rsid w:val="00150D3A"/>
    <w:rsid w:val="00150DBB"/>
    <w:rsid w:val="00150F18"/>
    <w:rsid w:val="00151149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060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378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96D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329"/>
    <w:rsid w:val="001634DD"/>
    <w:rsid w:val="00163902"/>
    <w:rsid w:val="0016418C"/>
    <w:rsid w:val="00164448"/>
    <w:rsid w:val="0016456E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6E17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2E5"/>
    <w:rsid w:val="00175466"/>
    <w:rsid w:val="001757D0"/>
    <w:rsid w:val="00175891"/>
    <w:rsid w:val="00175CBC"/>
    <w:rsid w:val="00175DCD"/>
    <w:rsid w:val="00175F20"/>
    <w:rsid w:val="00175F62"/>
    <w:rsid w:val="001762C9"/>
    <w:rsid w:val="00177503"/>
    <w:rsid w:val="00177563"/>
    <w:rsid w:val="001776DC"/>
    <w:rsid w:val="001778B5"/>
    <w:rsid w:val="0017797B"/>
    <w:rsid w:val="001779EC"/>
    <w:rsid w:val="00177FB9"/>
    <w:rsid w:val="00180099"/>
    <w:rsid w:val="001800B3"/>
    <w:rsid w:val="0018014A"/>
    <w:rsid w:val="00180255"/>
    <w:rsid w:val="00180720"/>
    <w:rsid w:val="001807AE"/>
    <w:rsid w:val="001808AD"/>
    <w:rsid w:val="00180C51"/>
    <w:rsid w:val="00180E18"/>
    <w:rsid w:val="00181380"/>
    <w:rsid w:val="0018164B"/>
    <w:rsid w:val="00181AB8"/>
    <w:rsid w:val="00181BC5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3A0"/>
    <w:rsid w:val="00186403"/>
    <w:rsid w:val="0018681D"/>
    <w:rsid w:val="00186E89"/>
    <w:rsid w:val="00186F3E"/>
    <w:rsid w:val="001876DD"/>
    <w:rsid w:val="00187795"/>
    <w:rsid w:val="00187C66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6B5"/>
    <w:rsid w:val="00193868"/>
    <w:rsid w:val="001938C9"/>
    <w:rsid w:val="001939AE"/>
    <w:rsid w:val="00193AB4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1B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3E"/>
    <w:rsid w:val="001A069F"/>
    <w:rsid w:val="001A0871"/>
    <w:rsid w:val="001A0DD1"/>
    <w:rsid w:val="001A0ED9"/>
    <w:rsid w:val="001A10FC"/>
    <w:rsid w:val="001A1270"/>
    <w:rsid w:val="001A1290"/>
    <w:rsid w:val="001A19BD"/>
    <w:rsid w:val="001A1AFC"/>
    <w:rsid w:val="001A1B98"/>
    <w:rsid w:val="001A1CB7"/>
    <w:rsid w:val="001A1F5B"/>
    <w:rsid w:val="001A20B2"/>
    <w:rsid w:val="001A2141"/>
    <w:rsid w:val="001A22DF"/>
    <w:rsid w:val="001A248B"/>
    <w:rsid w:val="001A25F3"/>
    <w:rsid w:val="001A2623"/>
    <w:rsid w:val="001A2951"/>
    <w:rsid w:val="001A2B38"/>
    <w:rsid w:val="001A2BB2"/>
    <w:rsid w:val="001A2CE9"/>
    <w:rsid w:val="001A2D20"/>
    <w:rsid w:val="001A2DF8"/>
    <w:rsid w:val="001A2FF3"/>
    <w:rsid w:val="001A3412"/>
    <w:rsid w:val="001A3597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60C"/>
    <w:rsid w:val="001A5A0F"/>
    <w:rsid w:val="001A5A5E"/>
    <w:rsid w:val="001A5B33"/>
    <w:rsid w:val="001A5CAD"/>
    <w:rsid w:val="001A60B6"/>
    <w:rsid w:val="001A6140"/>
    <w:rsid w:val="001A6156"/>
    <w:rsid w:val="001A6323"/>
    <w:rsid w:val="001A6329"/>
    <w:rsid w:val="001A653D"/>
    <w:rsid w:val="001A67EA"/>
    <w:rsid w:val="001A69EC"/>
    <w:rsid w:val="001A6AB1"/>
    <w:rsid w:val="001A6BB5"/>
    <w:rsid w:val="001A6C22"/>
    <w:rsid w:val="001A6C3A"/>
    <w:rsid w:val="001A6CE8"/>
    <w:rsid w:val="001A6D51"/>
    <w:rsid w:val="001A6D7A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AE9"/>
    <w:rsid w:val="001B0D49"/>
    <w:rsid w:val="001B1480"/>
    <w:rsid w:val="001B15E8"/>
    <w:rsid w:val="001B1694"/>
    <w:rsid w:val="001B17D1"/>
    <w:rsid w:val="001B1A20"/>
    <w:rsid w:val="001B1A29"/>
    <w:rsid w:val="001B1C5E"/>
    <w:rsid w:val="001B1D7D"/>
    <w:rsid w:val="001B1E2F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2C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785"/>
    <w:rsid w:val="001B5C00"/>
    <w:rsid w:val="001B5C08"/>
    <w:rsid w:val="001B5ED4"/>
    <w:rsid w:val="001B6142"/>
    <w:rsid w:val="001B631E"/>
    <w:rsid w:val="001B633A"/>
    <w:rsid w:val="001B6470"/>
    <w:rsid w:val="001B662B"/>
    <w:rsid w:val="001B669D"/>
    <w:rsid w:val="001B68AA"/>
    <w:rsid w:val="001B6A30"/>
    <w:rsid w:val="001B6A36"/>
    <w:rsid w:val="001B6E53"/>
    <w:rsid w:val="001B6EAF"/>
    <w:rsid w:val="001B6ECE"/>
    <w:rsid w:val="001B71A7"/>
    <w:rsid w:val="001B7249"/>
    <w:rsid w:val="001B7900"/>
    <w:rsid w:val="001B7C6D"/>
    <w:rsid w:val="001B7E3A"/>
    <w:rsid w:val="001C0194"/>
    <w:rsid w:val="001C03C8"/>
    <w:rsid w:val="001C03ED"/>
    <w:rsid w:val="001C044B"/>
    <w:rsid w:val="001C048A"/>
    <w:rsid w:val="001C0672"/>
    <w:rsid w:val="001C069E"/>
    <w:rsid w:val="001C08EF"/>
    <w:rsid w:val="001C0AE8"/>
    <w:rsid w:val="001C0B22"/>
    <w:rsid w:val="001C0F8C"/>
    <w:rsid w:val="001C122A"/>
    <w:rsid w:val="001C123F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7"/>
    <w:rsid w:val="001C326F"/>
    <w:rsid w:val="001C364B"/>
    <w:rsid w:val="001C369C"/>
    <w:rsid w:val="001C3788"/>
    <w:rsid w:val="001C382C"/>
    <w:rsid w:val="001C3B39"/>
    <w:rsid w:val="001C3DA7"/>
    <w:rsid w:val="001C3F54"/>
    <w:rsid w:val="001C3FEB"/>
    <w:rsid w:val="001C4032"/>
    <w:rsid w:val="001C4135"/>
    <w:rsid w:val="001C4354"/>
    <w:rsid w:val="001C469D"/>
    <w:rsid w:val="001C47B0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3E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752"/>
    <w:rsid w:val="001D28F3"/>
    <w:rsid w:val="001D2AF5"/>
    <w:rsid w:val="001D2B4D"/>
    <w:rsid w:val="001D2C78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4F3C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0B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0B6"/>
    <w:rsid w:val="001E14FC"/>
    <w:rsid w:val="001E152F"/>
    <w:rsid w:val="001E16D1"/>
    <w:rsid w:val="001E1876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253"/>
    <w:rsid w:val="001E354C"/>
    <w:rsid w:val="001E35A8"/>
    <w:rsid w:val="001E35B7"/>
    <w:rsid w:val="001E36EB"/>
    <w:rsid w:val="001E3AB2"/>
    <w:rsid w:val="001E3D06"/>
    <w:rsid w:val="001E3E3B"/>
    <w:rsid w:val="001E3ED5"/>
    <w:rsid w:val="001E443E"/>
    <w:rsid w:val="001E44E8"/>
    <w:rsid w:val="001E47F2"/>
    <w:rsid w:val="001E5221"/>
    <w:rsid w:val="001E524A"/>
    <w:rsid w:val="001E5298"/>
    <w:rsid w:val="001E532B"/>
    <w:rsid w:val="001E56F2"/>
    <w:rsid w:val="001E57D7"/>
    <w:rsid w:val="001E5A95"/>
    <w:rsid w:val="001E5DBA"/>
    <w:rsid w:val="001E5DF3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0C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71D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1F7E8B"/>
    <w:rsid w:val="002000E9"/>
    <w:rsid w:val="0020027C"/>
    <w:rsid w:val="002002B7"/>
    <w:rsid w:val="002004F3"/>
    <w:rsid w:val="0020056D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CEC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284"/>
    <w:rsid w:val="002043C6"/>
    <w:rsid w:val="002044D8"/>
    <w:rsid w:val="00204594"/>
    <w:rsid w:val="002045B3"/>
    <w:rsid w:val="002045D4"/>
    <w:rsid w:val="0020462F"/>
    <w:rsid w:val="00204739"/>
    <w:rsid w:val="002047AA"/>
    <w:rsid w:val="00204F14"/>
    <w:rsid w:val="0020504D"/>
    <w:rsid w:val="002050D4"/>
    <w:rsid w:val="002052A2"/>
    <w:rsid w:val="002052F2"/>
    <w:rsid w:val="002054D4"/>
    <w:rsid w:val="00205560"/>
    <w:rsid w:val="00205699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577"/>
    <w:rsid w:val="00207832"/>
    <w:rsid w:val="002078E6"/>
    <w:rsid w:val="002079C2"/>
    <w:rsid w:val="00207B1F"/>
    <w:rsid w:val="00207B9F"/>
    <w:rsid w:val="00207C15"/>
    <w:rsid w:val="00207E82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A5C"/>
    <w:rsid w:val="00213B00"/>
    <w:rsid w:val="00213C56"/>
    <w:rsid w:val="00214018"/>
    <w:rsid w:val="00214869"/>
    <w:rsid w:val="00214A90"/>
    <w:rsid w:val="00214BB0"/>
    <w:rsid w:val="00214D68"/>
    <w:rsid w:val="00214DC4"/>
    <w:rsid w:val="00214EC2"/>
    <w:rsid w:val="0021508A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417"/>
    <w:rsid w:val="00216934"/>
    <w:rsid w:val="00216944"/>
    <w:rsid w:val="00216A22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12"/>
    <w:rsid w:val="00223349"/>
    <w:rsid w:val="00223386"/>
    <w:rsid w:val="0022348E"/>
    <w:rsid w:val="00223512"/>
    <w:rsid w:val="00223650"/>
    <w:rsid w:val="00223A5F"/>
    <w:rsid w:val="00223AEC"/>
    <w:rsid w:val="00223C3A"/>
    <w:rsid w:val="00223F85"/>
    <w:rsid w:val="002245F8"/>
    <w:rsid w:val="00224753"/>
    <w:rsid w:val="00224855"/>
    <w:rsid w:val="002249CF"/>
    <w:rsid w:val="00224BB2"/>
    <w:rsid w:val="00224EC3"/>
    <w:rsid w:val="00224F19"/>
    <w:rsid w:val="002253FE"/>
    <w:rsid w:val="00225D19"/>
    <w:rsid w:val="00225DC9"/>
    <w:rsid w:val="00226311"/>
    <w:rsid w:val="002268F5"/>
    <w:rsid w:val="00226958"/>
    <w:rsid w:val="00226A31"/>
    <w:rsid w:val="00226B21"/>
    <w:rsid w:val="00227123"/>
    <w:rsid w:val="002271AA"/>
    <w:rsid w:val="002272E8"/>
    <w:rsid w:val="0022736F"/>
    <w:rsid w:val="002273EE"/>
    <w:rsid w:val="00227545"/>
    <w:rsid w:val="00227646"/>
    <w:rsid w:val="00227785"/>
    <w:rsid w:val="00227933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10"/>
    <w:rsid w:val="00231B42"/>
    <w:rsid w:val="00231CC9"/>
    <w:rsid w:val="00231D73"/>
    <w:rsid w:val="00231E1B"/>
    <w:rsid w:val="00231E3E"/>
    <w:rsid w:val="00231F00"/>
    <w:rsid w:val="0023217F"/>
    <w:rsid w:val="002321E8"/>
    <w:rsid w:val="002326F2"/>
    <w:rsid w:val="0023290C"/>
    <w:rsid w:val="00232B52"/>
    <w:rsid w:val="00232C47"/>
    <w:rsid w:val="00232E65"/>
    <w:rsid w:val="00233012"/>
    <w:rsid w:val="002330D7"/>
    <w:rsid w:val="00233214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21A"/>
    <w:rsid w:val="0023564E"/>
    <w:rsid w:val="00235682"/>
    <w:rsid w:val="002358B1"/>
    <w:rsid w:val="00235999"/>
    <w:rsid w:val="00235A6E"/>
    <w:rsid w:val="00235AA1"/>
    <w:rsid w:val="002362C6"/>
    <w:rsid w:val="00236319"/>
    <w:rsid w:val="002365A7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37FB8"/>
    <w:rsid w:val="00240379"/>
    <w:rsid w:val="002404A9"/>
    <w:rsid w:val="002405F0"/>
    <w:rsid w:val="00240937"/>
    <w:rsid w:val="0024098A"/>
    <w:rsid w:val="00240DA0"/>
    <w:rsid w:val="00240DC2"/>
    <w:rsid w:val="00240DDF"/>
    <w:rsid w:val="00240FE9"/>
    <w:rsid w:val="002411DE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098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0E4"/>
    <w:rsid w:val="002441CE"/>
    <w:rsid w:val="00244205"/>
    <w:rsid w:val="002442F8"/>
    <w:rsid w:val="00244360"/>
    <w:rsid w:val="00244522"/>
    <w:rsid w:val="0024461F"/>
    <w:rsid w:val="002446BB"/>
    <w:rsid w:val="002446BD"/>
    <w:rsid w:val="00244720"/>
    <w:rsid w:val="00244786"/>
    <w:rsid w:val="002447D6"/>
    <w:rsid w:val="00244B06"/>
    <w:rsid w:val="00244CA0"/>
    <w:rsid w:val="00244CDC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47CD2"/>
    <w:rsid w:val="00250096"/>
    <w:rsid w:val="0025015B"/>
    <w:rsid w:val="00250423"/>
    <w:rsid w:val="0025048D"/>
    <w:rsid w:val="0025049E"/>
    <w:rsid w:val="002505DE"/>
    <w:rsid w:val="00250803"/>
    <w:rsid w:val="0025083E"/>
    <w:rsid w:val="002508F1"/>
    <w:rsid w:val="00250DFD"/>
    <w:rsid w:val="0025103F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1E9"/>
    <w:rsid w:val="0025229B"/>
    <w:rsid w:val="0025238C"/>
    <w:rsid w:val="00252647"/>
    <w:rsid w:val="00252982"/>
    <w:rsid w:val="00252989"/>
    <w:rsid w:val="00252A5D"/>
    <w:rsid w:val="00252C0F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5F"/>
    <w:rsid w:val="00257EC8"/>
    <w:rsid w:val="0026050B"/>
    <w:rsid w:val="00260C3B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32"/>
    <w:rsid w:val="002622EE"/>
    <w:rsid w:val="0026244A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AF0"/>
    <w:rsid w:val="00263F59"/>
    <w:rsid w:val="00263FC8"/>
    <w:rsid w:val="0026409F"/>
    <w:rsid w:val="002643A6"/>
    <w:rsid w:val="00264686"/>
    <w:rsid w:val="00264FF1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83"/>
    <w:rsid w:val="00267396"/>
    <w:rsid w:val="0026743F"/>
    <w:rsid w:val="0026752C"/>
    <w:rsid w:val="0026753E"/>
    <w:rsid w:val="00267727"/>
    <w:rsid w:val="00267975"/>
    <w:rsid w:val="0027104F"/>
    <w:rsid w:val="002710E8"/>
    <w:rsid w:val="002713C6"/>
    <w:rsid w:val="00271D6F"/>
    <w:rsid w:val="00271E2F"/>
    <w:rsid w:val="0027214E"/>
    <w:rsid w:val="002725B0"/>
    <w:rsid w:val="002728D3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179"/>
    <w:rsid w:val="002761A2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4DA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11"/>
    <w:rsid w:val="002811F0"/>
    <w:rsid w:val="0028139E"/>
    <w:rsid w:val="002814E1"/>
    <w:rsid w:val="0028168A"/>
    <w:rsid w:val="00281690"/>
    <w:rsid w:val="00281802"/>
    <w:rsid w:val="00281AD4"/>
    <w:rsid w:val="00281C4D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7DF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4B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6AD"/>
    <w:rsid w:val="00291779"/>
    <w:rsid w:val="002917DD"/>
    <w:rsid w:val="002918CB"/>
    <w:rsid w:val="0029198F"/>
    <w:rsid w:val="00291C91"/>
    <w:rsid w:val="00291E2A"/>
    <w:rsid w:val="00291E72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369"/>
    <w:rsid w:val="0029340F"/>
    <w:rsid w:val="00293475"/>
    <w:rsid w:val="002938FD"/>
    <w:rsid w:val="00293AC0"/>
    <w:rsid w:val="00293DAA"/>
    <w:rsid w:val="0029414D"/>
    <w:rsid w:val="002941BC"/>
    <w:rsid w:val="00294264"/>
    <w:rsid w:val="002944EB"/>
    <w:rsid w:val="00294959"/>
    <w:rsid w:val="002949CF"/>
    <w:rsid w:val="00294A67"/>
    <w:rsid w:val="00294B16"/>
    <w:rsid w:val="00294C8E"/>
    <w:rsid w:val="0029524F"/>
    <w:rsid w:val="00295264"/>
    <w:rsid w:val="002954F6"/>
    <w:rsid w:val="00295933"/>
    <w:rsid w:val="00295995"/>
    <w:rsid w:val="00295B58"/>
    <w:rsid w:val="00295B75"/>
    <w:rsid w:val="00295FEC"/>
    <w:rsid w:val="0029610B"/>
    <w:rsid w:val="002963E1"/>
    <w:rsid w:val="002966C7"/>
    <w:rsid w:val="002966CD"/>
    <w:rsid w:val="00296B0F"/>
    <w:rsid w:val="00296C31"/>
    <w:rsid w:val="00296F98"/>
    <w:rsid w:val="002975B1"/>
    <w:rsid w:val="00297A7E"/>
    <w:rsid w:val="00297CAC"/>
    <w:rsid w:val="002A0071"/>
    <w:rsid w:val="002A04B9"/>
    <w:rsid w:val="002A04C7"/>
    <w:rsid w:val="002A09D5"/>
    <w:rsid w:val="002A0A15"/>
    <w:rsid w:val="002A0D3D"/>
    <w:rsid w:val="002A0E5D"/>
    <w:rsid w:val="002A1331"/>
    <w:rsid w:val="002A1539"/>
    <w:rsid w:val="002A16A1"/>
    <w:rsid w:val="002A1CD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5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0B9"/>
    <w:rsid w:val="002A62BD"/>
    <w:rsid w:val="002A6930"/>
    <w:rsid w:val="002A69F3"/>
    <w:rsid w:val="002A6A7C"/>
    <w:rsid w:val="002A6D18"/>
    <w:rsid w:val="002A6EA2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58A"/>
    <w:rsid w:val="002B462A"/>
    <w:rsid w:val="002B48D0"/>
    <w:rsid w:val="002B4AB6"/>
    <w:rsid w:val="002B4C90"/>
    <w:rsid w:val="002B4CB8"/>
    <w:rsid w:val="002B4D08"/>
    <w:rsid w:val="002B4D0B"/>
    <w:rsid w:val="002B4D66"/>
    <w:rsid w:val="002B5243"/>
    <w:rsid w:val="002B5252"/>
    <w:rsid w:val="002B55EC"/>
    <w:rsid w:val="002B5649"/>
    <w:rsid w:val="002B565B"/>
    <w:rsid w:val="002B5848"/>
    <w:rsid w:val="002B5BBC"/>
    <w:rsid w:val="002B5D2C"/>
    <w:rsid w:val="002B5D45"/>
    <w:rsid w:val="002B5EB4"/>
    <w:rsid w:val="002B61D8"/>
    <w:rsid w:val="002B61F0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0CC"/>
    <w:rsid w:val="002C2232"/>
    <w:rsid w:val="002C2309"/>
    <w:rsid w:val="002C2464"/>
    <w:rsid w:val="002C2625"/>
    <w:rsid w:val="002C2D19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4B8"/>
    <w:rsid w:val="002C4620"/>
    <w:rsid w:val="002C47E9"/>
    <w:rsid w:val="002C4A99"/>
    <w:rsid w:val="002C4D4A"/>
    <w:rsid w:val="002C4EE1"/>
    <w:rsid w:val="002C50BE"/>
    <w:rsid w:val="002C514D"/>
    <w:rsid w:val="002C52A1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5B64"/>
    <w:rsid w:val="002D6172"/>
    <w:rsid w:val="002D68A2"/>
    <w:rsid w:val="002D68B4"/>
    <w:rsid w:val="002D6D42"/>
    <w:rsid w:val="002D6F06"/>
    <w:rsid w:val="002D7019"/>
    <w:rsid w:val="002D7052"/>
    <w:rsid w:val="002D7384"/>
    <w:rsid w:val="002D76A5"/>
    <w:rsid w:val="002D7C30"/>
    <w:rsid w:val="002D7D91"/>
    <w:rsid w:val="002D7E63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513"/>
    <w:rsid w:val="002E2641"/>
    <w:rsid w:val="002E27E0"/>
    <w:rsid w:val="002E2A3F"/>
    <w:rsid w:val="002E2BAF"/>
    <w:rsid w:val="002E2CC0"/>
    <w:rsid w:val="002E2D2D"/>
    <w:rsid w:val="002E2D90"/>
    <w:rsid w:val="002E2F7E"/>
    <w:rsid w:val="002E3039"/>
    <w:rsid w:val="002E3595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A40"/>
    <w:rsid w:val="002E5BA9"/>
    <w:rsid w:val="002E5D25"/>
    <w:rsid w:val="002E5F7F"/>
    <w:rsid w:val="002E6263"/>
    <w:rsid w:val="002E62FD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319"/>
    <w:rsid w:val="002F070D"/>
    <w:rsid w:val="002F0A19"/>
    <w:rsid w:val="002F0BCF"/>
    <w:rsid w:val="002F0D26"/>
    <w:rsid w:val="002F0E38"/>
    <w:rsid w:val="002F0EA8"/>
    <w:rsid w:val="002F0FC5"/>
    <w:rsid w:val="002F10CD"/>
    <w:rsid w:val="002F133F"/>
    <w:rsid w:val="002F13FA"/>
    <w:rsid w:val="002F182A"/>
    <w:rsid w:val="002F197B"/>
    <w:rsid w:val="002F1BBE"/>
    <w:rsid w:val="002F1C50"/>
    <w:rsid w:val="002F1CB4"/>
    <w:rsid w:val="002F1CCE"/>
    <w:rsid w:val="002F1CED"/>
    <w:rsid w:val="002F2067"/>
    <w:rsid w:val="002F208F"/>
    <w:rsid w:val="002F20F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820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016"/>
    <w:rsid w:val="002F7309"/>
    <w:rsid w:val="002F7530"/>
    <w:rsid w:val="002F79EC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77D"/>
    <w:rsid w:val="00300944"/>
    <w:rsid w:val="0030094B"/>
    <w:rsid w:val="003009B8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1"/>
    <w:rsid w:val="003051B6"/>
    <w:rsid w:val="0030530E"/>
    <w:rsid w:val="00305451"/>
    <w:rsid w:val="00305521"/>
    <w:rsid w:val="003056A8"/>
    <w:rsid w:val="00305A79"/>
    <w:rsid w:val="00305B63"/>
    <w:rsid w:val="00305C60"/>
    <w:rsid w:val="00305DDF"/>
    <w:rsid w:val="00305E64"/>
    <w:rsid w:val="00306378"/>
    <w:rsid w:val="003063EB"/>
    <w:rsid w:val="003063F7"/>
    <w:rsid w:val="00306413"/>
    <w:rsid w:val="003064B8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60F"/>
    <w:rsid w:val="0031073A"/>
    <w:rsid w:val="003107E2"/>
    <w:rsid w:val="00310A87"/>
    <w:rsid w:val="00310C88"/>
    <w:rsid w:val="00310E57"/>
    <w:rsid w:val="00311195"/>
    <w:rsid w:val="00311591"/>
    <w:rsid w:val="00311727"/>
    <w:rsid w:val="00311850"/>
    <w:rsid w:val="00311A0B"/>
    <w:rsid w:val="00311DBD"/>
    <w:rsid w:val="00311E3F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A4D"/>
    <w:rsid w:val="00314D90"/>
    <w:rsid w:val="00314F86"/>
    <w:rsid w:val="00314FCF"/>
    <w:rsid w:val="00315835"/>
    <w:rsid w:val="00316171"/>
    <w:rsid w:val="003162DC"/>
    <w:rsid w:val="003163D4"/>
    <w:rsid w:val="003163DB"/>
    <w:rsid w:val="003168DE"/>
    <w:rsid w:val="0031692F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091"/>
    <w:rsid w:val="00320221"/>
    <w:rsid w:val="003204DB"/>
    <w:rsid w:val="00320571"/>
    <w:rsid w:val="00320847"/>
    <w:rsid w:val="00320899"/>
    <w:rsid w:val="00320E4A"/>
    <w:rsid w:val="00320F0C"/>
    <w:rsid w:val="00320F2B"/>
    <w:rsid w:val="0032100E"/>
    <w:rsid w:val="003211DB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52"/>
    <w:rsid w:val="00325B83"/>
    <w:rsid w:val="00325BFD"/>
    <w:rsid w:val="00325C0C"/>
    <w:rsid w:val="00325C3D"/>
    <w:rsid w:val="00325C89"/>
    <w:rsid w:val="00325D94"/>
    <w:rsid w:val="0032635F"/>
    <w:rsid w:val="00326474"/>
    <w:rsid w:val="00326AB9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E37"/>
    <w:rsid w:val="00327FD2"/>
    <w:rsid w:val="00330069"/>
    <w:rsid w:val="00330286"/>
    <w:rsid w:val="0033029E"/>
    <w:rsid w:val="003306A5"/>
    <w:rsid w:val="00330C36"/>
    <w:rsid w:val="00330DAB"/>
    <w:rsid w:val="00330F21"/>
    <w:rsid w:val="00331012"/>
    <w:rsid w:val="0033128D"/>
    <w:rsid w:val="0033199A"/>
    <w:rsid w:val="00331A8B"/>
    <w:rsid w:val="00331F98"/>
    <w:rsid w:val="003321C2"/>
    <w:rsid w:val="00332209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2B5"/>
    <w:rsid w:val="0033545F"/>
    <w:rsid w:val="00335685"/>
    <w:rsid w:val="003357CE"/>
    <w:rsid w:val="0033594C"/>
    <w:rsid w:val="00335B1E"/>
    <w:rsid w:val="00335C7E"/>
    <w:rsid w:val="00335FCD"/>
    <w:rsid w:val="0033606D"/>
    <w:rsid w:val="0033708B"/>
    <w:rsid w:val="003370DD"/>
    <w:rsid w:val="003371BE"/>
    <w:rsid w:val="003374BE"/>
    <w:rsid w:val="00337711"/>
    <w:rsid w:val="0033781D"/>
    <w:rsid w:val="00337DAE"/>
    <w:rsid w:val="003400AA"/>
    <w:rsid w:val="00340220"/>
    <w:rsid w:val="00340488"/>
    <w:rsid w:val="00340657"/>
    <w:rsid w:val="00340693"/>
    <w:rsid w:val="00340798"/>
    <w:rsid w:val="00340AB5"/>
    <w:rsid w:val="00340AB7"/>
    <w:rsid w:val="00340BF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47"/>
    <w:rsid w:val="00343F48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7A3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AB"/>
    <w:rsid w:val="003509F7"/>
    <w:rsid w:val="00350B03"/>
    <w:rsid w:val="00350B80"/>
    <w:rsid w:val="00350D0F"/>
    <w:rsid w:val="0035156C"/>
    <w:rsid w:val="0035160D"/>
    <w:rsid w:val="00351862"/>
    <w:rsid w:val="003519A5"/>
    <w:rsid w:val="003519B6"/>
    <w:rsid w:val="00351BC7"/>
    <w:rsid w:val="00351F2F"/>
    <w:rsid w:val="00351FE8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39F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95F"/>
    <w:rsid w:val="00357AA5"/>
    <w:rsid w:val="00357DE6"/>
    <w:rsid w:val="00357F7C"/>
    <w:rsid w:val="00360476"/>
    <w:rsid w:val="003604DC"/>
    <w:rsid w:val="003607A9"/>
    <w:rsid w:val="003607C7"/>
    <w:rsid w:val="00360AE2"/>
    <w:rsid w:val="00360B13"/>
    <w:rsid w:val="00360C3F"/>
    <w:rsid w:val="003612D3"/>
    <w:rsid w:val="00361505"/>
    <w:rsid w:val="003618DE"/>
    <w:rsid w:val="00361900"/>
    <w:rsid w:val="00361B11"/>
    <w:rsid w:val="00361EF9"/>
    <w:rsid w:val="0036212A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3EA8"/>
    <w:rsid w:val="00364198"/>
    <w:rsid w:val="003641D7"/>
    <w:rsid w:val="003642E0"/>
    <w:rsid w:val="00364607"/>
    <w:rsid w:val="003648DE"/>
    <w:rsid w:val="00364BE9"/>
    <w:rsid w:val="00364CA4"/>
    <w:rsid w:val="00365002"/>
    <w:rsid w:val="0036509A"/>
    <w:rsid w:val="003650FF"/>
    <w:rsid w:val="003652E2"/>
    <w:rsid w:val="003653C0"/>
    <w:rsid w:val="003653CE"/>
    <w:rsid w:val="00365443"/>
    <w:rsid w:val="0036548A"/>
    <w:rsid w:val="00365BBC"/>
    <w:rsid w:val="00366506"/>
    <w:rsid w:val="003669F0"/>
    <w:rsid w:val="00366EC9"/>
    <w:rsid w:val="00366FDD"/>
    <w:rsid w:val="003670F0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0B2D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018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10C"/>
    <w:rsid w:val="003754AB"/>
    <w:rsid w:val="0037559B"/>
    <w:rsid w:val="003759BA"/>
    <w:rsid w:val="00375B8B"/>
    <w:rsid w:val="00375BAB"/>
    <w:rsid w:val="00375E4B"/>
    <w:rsid w:val="00375F2D"/>
    <w:rsid w:val="00376302"/>
    <w:rsid w:val="0037634F"/>
    <w:rsid w:val="0037685F"/>
    <w:rsid w:val="00376B4C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938"/>
    <w:rsid w:val="00380A33"/>
    <w:rsid w:val="00380D20"/>
    <w:rsid w:val="00380D9C"/>
    <w:rsid w:val="00380DC0"/>
    <w:rsid w:val="003813DD"/>
    <w:rsid w:val="003816E0"/>
    <w:rsid w:val="003817E2"/>
    <w:rsid w:val="00381BAD"/>
    <w:rsid w:val="00381BBD"/>
    <w:rsid w:val="00381EA3"/>
    <w:rsid w:val="003821AE"/>
    <w:rsid w:val="00382A2B"/>
    <w:rsid w:val="00382CD3"/>
    <w:rsid w:val="00382D03"/>
    <w:rsid w:val="00382FFC"/>
    <w:rsid w:val="0038350B"/>
    <w:rsid w:val="0038368E"/>
    <w:rsid w:val="00383727"/>
    <w:rsid w:val="0038381F"/>
    <w:rsid w:val="00383AD3"/>
    <w:rsid w:val="00383EE3"/>
    <w:rsid w:val="003840E0"/>
    <w:rsid w:val="00384509"/>
    <w:rsid w:val="00384667"/>
    <w:rsid w:val="00384874"/>
    <w:rsid w:val="0038487F"/>
    <w:rsid w:val="00384971"/>
    <w:rsid w:val="00384CB6"/>
    <w:rsid w:val="00384FD6"/>
    <w:rsid w:val="0038519D"/>
    <w:rsid w:val="003851D3"/>
    <w:rsid w:val="00385221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0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366"/>
    <w:rsid w:val="003914B9"/>
    <w:rsid w:val="003915D3"/>
    <w:rsid w:val="00391648"/>
    <w:rsid w:val="00391AA9"/>
    <w:rsid w:val="00391CFC"/>
    <w:rsid w:val="00392038"/>
    <w:rsid w:val="0039293C"/>
    <w:rsid w:val="00392BDD"/>
    <w:rsid w:val="00392E86"/>
    <w:rsid w:val="0039315B"/>
    <w:rsid w:val="0039342B"/>
    <w:rsid w:val="003934FC"/>
    <w:rsid w:val="003936BC"/>
    <w:rsid w:val="003938C9"/>
    <w:rsid w:val="00393BC2"/>
    <w:rsid w:val="00393C3C"/>
    <w:rsid w:val="00393EF7"/>
    <w:rsid w:val="00394318"/>
    <w:rsid w:val="0039498F"/>
    <w:rsid w:val="00394CA0"/>
    <w:rsid w:val="00394D88"/>
    <w:rsid w:val="00394F04"/>
    <w:rsid w:val="00394F1E"/>
    <w:rsid w:val="003952AD"/>
    <w:rsid w:val="00395324"/>
    <w:rsid w:val="003953E5"/>
    <w:rsid w:val="003956CC"/>
    <w:rsid w:val="003959EC"/>
    <w:rsid w:val="00395AD8"/>
    <w:rsid w:val="00395B4B"/>
    <w:rsid w:val="00395D09"/>
    <w:rsid w:val="00395DA9"/>
    <w:rsid w:val="00395F90"/>
    <w:rsid w:val="00395FDE"/>
    <w:rsid w:val="0039607E"/>
    <w:rsid w:val="003960A5"/>
    <w:rsid w:val="00396329"/>
    <w:rsid w:val="0039652E"/>
    <w:rsid w:val="0039653C"/>
    <w:rsid w:val="0039653D"/>
    <w:rsid w:val="00396620"/>
    <w:rsid w:val="003966F2"/>
    <w:rsid w:val="00396871"/>
    <w:rsid w:val="00396930"/>
    <w:rsid w:val="00396DDB"/>
    <w:rsid w:val="00396F13"/>
    <w:rsid w:val="00397140"/>
    <w:rsid w:val="003973DD"/>
    <w:rsid w:val="0039740B"/>
    <w:rsid w:val="003974B4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85"/>
    <w:rsid w:val="003A2AE0"/>
    <w:rsid w:val="003A3593"/>
    <w:rsid w:val="003A3644"/>
    <w:rsid w:val="003A38A3"/>
    <w:rsid w:val="003A38C0"/>
    <w:rsid w:val="003A38D5"/>
    <w:rsid w:val="003A39F8"/>
    <w:rsid w:val="003A3B2C"/>
    <w:rsid w:val="003A3BE2"/>
    <w:rsid w:val="003A3CEC"/>
    <w:rsid w:val="003A3E52"/>
    <w:rsid w:val="003A3ECD"/>
    <w:rsid w:val="003A4097"/>
    <w:rsid w:val="003A412D"/>
    <w:rsid w:val="003A45F7"/>
    <w:rsid w:val="003A4653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BC6"/>
    <w:rsid w:val="003A7D23"/>
    <w:rsid w:val="003A7DEB"/>
    <w:rsid w:val="003A7E99"/>
    <w:rsid w:val="003A7EC9"/>
    <w:rsid w:val="003B05B4"/>
    <w:rsid w:val="003B0809"/>
    <w:rsid w:val="003B0947"/>
    <w:rsid w:val="003B0985"/>
    <w:rsid w:val="003B0B0A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61C"/>
    <w:rsid w:val="003B28AB"/>
    <w:rsid w:val="003B2B8E"/>
    <w:rsid w:val="003B2E13"/>
    <w:rsid w:val="003B3028"/>
    <w:rsid w:val="003B304E"/>
    <w:rsid w:val="003B31B0"/>
    <w:rsid w:val="003B36BF"/>
    <w:rsid w:val="003B38DA"/>
    <w:rsid w:val="003B3BA3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780"/>
    <w:rsid w:val="003B593C"/>
    <w:rsid w:val="003B5CC5"/>
    <w:rsid w:val="003B5D80"/>
    <w:rsid w:val="003B605D"/>
    <w:rsid w:val="003B62DF"/>
    <w:rsid w:val="003B63D4"/>
    <w:rsid w:val="003B64D1"/>
    <w:rsid w:val="003B6775"/>
    <w:rsid w:val="003B6A8D"/>
    <w:rsid w:val="003B6CF8"/>
    <w:rsid w:val="003B6D54"/>
    <w:rsid w:val="003B7172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1D9"/>
    <w:rsid w:val="003C1796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4EA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5EF"/>
    <w:rsid w:val="003C667E"/>
    <w:rsid w:val="003C6699"/>
    <w:rsid w:val="003C676A"/>
    <w:rsid w:val="003C68DA"/>
    <w:rsid w:val="003C695F"/>
    <w:rsid w:val="003C6A8F"/>
    <w:rsid w:val="003C6C41"/>
    <w:rsid w:val="003C7005"/>
    <w:rsid w:val="003C70C8"/>
    <w:rsid w:val="003C71F5"/>
    <w:rsid w:val="003C7A5A"/>
    <w:rsid w:val="003C7B79"/>
    <w:rsid w:val="003C7F95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5F6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514F"/>
    <w:rsid w:val="003D5256"/>
    <w:rsid w:val="003D54DB"/>
    <w:rsid w:val="003D54FD"/>
    <w:rsid w:val="003D5555"/>
    <w:rsid w:val="003D566F"/>
    <w:rsid w:val="003D613D"/>
    <w:rsid w:val="003D6141"/>
    <w:rsid w:val="003D6907"/>
    <w:rsid w:val="003D692D"/>
    <w:rsid w:val="003D6959"/>
    <w:rsid w:val="003D6A0C"/>
    <w:rsid w:val="003D6AF0"/>
    <w:rsid w:val="003D6BA4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2F4"/>
    <w:rsid w:val="003E03D0"/>
    <w:rsid w:val="003E06B1"/>
    <w:rsid w:val="003E0AD5"/>
    <w:rsid w:val="003E10A9"/>
    <w:rsid w:val="003E138C"/>
    <w:rsid w:val="003E158D"/>
    <w:rsid w:val="003E1815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881"/>
    <w:rsid w:val="003E4903"/>
    <w:rsid w:val="003E4B57"/>
    <w:rsid w:val="003E4C5E"/>
    <w:rsid w:val="003E504F"/>
    <w:rsid w:val="003E535C"/>
    <w:rsid w:val="003E5707"/>
    <w:rsid w:val="003E5A71"/>
    <w:rsid w:val="003E5D90"/>
    <w:rsid w:val="003E5DC2"/>
    <w:rsid w:val="003E6515"/>
    <w:rsid w:val="003E6718"/>
    <w:rsid w:val="003E6863"/>
    <w:rsid w:val="003E68E8"/>
    <w:rsid w:val="003E70F3"/>
    <w:rsid w:val="003E732D"/>
    <w:rsid w:val="003E752A"/>
    <w:rsid w:val="003E757D"/>
    <w:rsid w:val="003E7740"/>
    <w:rsid w:val="003F030D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585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2F3"/>
    <w:rsid w:val="003F336D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0B8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236"/>
    <w:rsid w:val="00404546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6D2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A6A"/>
    <w:rsid w:val="00411DB0"/>
    <w:rsid w:val="00412004"/>
    <w:rsid w:val="004125BE"/>
    <w:rsid w:val="004126C6"/>
    <w:rsid w:val="0041280E"/>
    <w:rsid w:val="00412D31"/>
    <w:rsid w:val="00412E20"/>
    <w:rsid w:val="0041310D"/>
    <w:rsid w:val="00413140"/>
    <w:rsid w:val="004132DF"/>
    <w:rsid w:val="00413666"/>
    <w:rsid w:val="00413B39"/>
    <w:rsid w:val="00413D92"/>
    <w:rsid w:val="00414685"/>
    <w:rsid w:val="0041469F"/>
    <w:rsid w:val="004146E0"/>
    <w:rsid w:val="00414842"/>
    <w:rsid w:val="00414843"/>
    <w:rsid w:val="004148B4"/>
    <w:rsid w:val="0041490B"/>
    <w:rsid w:val="00414AE9"/>
    <w:rsid w:val="0041541C"/>
    <w:rsid w:val="00415581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8E6"/>
    <w:rsid w:val="00416B55"/>
    <w:rsid w:val="00416BA7"/>
    <w:rsid w:val="00416D9A"/>
    <w:rsid w:val="00416E21"/>
    <w:rsid w:val="0041703A"/>
    <w:rsid w:val="004173A4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7C7"/>
    <w:rsid w:val="0042084F"/>
    <w:rsid w:val="00420977"/>
    <w:rsid w:val="00420978"/>
    <w:rsid w:val="00420A9D"/>
    <w:rsid w:val="00420B25"/>
    <w:rsid w:val="00420B5E"/>
    <w:rsid w:val="00420BC8"/>
    <w:rsid w:val="00420DFC"/>
    <w:rsid w:val="004210F2"/>
    <w:rsid w:val="00421255"/>
    <w:rsid w:val="00421440"/>
    <w:rsid w:val="0042163B"/>
    <w:rsid w:val="0042164E"/>
    <w:rsid w:val="00421D85"/>
    <w:rsid w:val="00422130"/>
    <w:rsid w:val="00422790"/>
    <w:rsid w:val="00422A09"/>
    <w:rsid w:val="00422AB7"/>
    <w:rsid w:val="00422B54"/>
    <w:rsid w:val="00422C3A"/>
    <w:rsid w:val="00422F60"/>
    <w:rsid w:val="004230CE"/>
    <w:rsid w:val="004235E7"/>
    <w:rsid w:val="00423959"/>
    <w:rsid w:val="004239D3"/>
    <w:rsid w:val="00423A12"/>
    <w:rsid w:val="00423D91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9D5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EC6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ED8"/>
    <w:rsid w:val="00433F36"/>
    <w:rsid w:val="00434186"/>
    <w:rsid w:val="0043422F"/>
    <w:rsid w:val="00434419"/>
    <w:rsid w:val="00434551"/>
    <w:rsid w:val="00434806"/>
    <w:rsid w:val="00434B84"/>
    <w:rsid w:val="00434BFE"/>
    <w:rsid w:val="00434D50"/>
    <w:rsid w:val="004350B0"/>
    <w:rsid w:val="004353E7"/>
    <w:rsid w:val="004354FE"/>
    <w:rsid w:val="00435550"/>
    <w:rsid w:val="0043579A"/>
    <w:rsid w:val="004359E5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5B7"/>
    <w:rsid w:val="00437741"/>
    <w:rsid w:val="00437845"/>
    <w:rsid w:val="004378B0"/>
    <w:rsid w:val="00437BAF"/>
    <w:rsid w:val="00437BC1"/>
    <w:rsid w:val="00437C46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C98"/>
    <w:rsid w:val="00443D7C"/>
    <w:rsid w:val="00443D8B"/>
    <w:rsid w:val="00443DE7"/>
    <w:rsid w:val="00444326"/>
    <w:rsid w:val="00444384"/>
    <w:rsid w:val="004445CA"/>
    <w:rsid w:val="00444D43"/>
    <w:rsid w:val="00444EAE"/>
    <w:rsid w:val="0044505E"/>
    <w:rsid w:val="004450BA"/>
    <w:rsid w:val="004450E9"/>
    <w:rsid w:val="00445119"/>
    <w:rsid w:val="00445139"/>
    <w:rsid w:val="0044531B"/>
    <w:rsid w:val="0044573C"/>
    <w:rsid w:val="00445B8D"/>
    <w:rsid w:val="00445CA6"/>
    <w:rsid w:val="0044618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5AA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3E3"/>
    <w:rsid w:val="0045245D"/>
    <w:rsid w:val="004527B0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E9C"/>
    <w:rsid w:val="00455FD0"/>
    <w:rsid w:val="004563B2"/>
    <w:rsid w:val="0045643F"/>
    <w:rsid w:val="0045652F"/>
    <w:rsid w:val="00456603"/>
    <w:rsid w:val="004566F9"/>
    <w:rsid w:val="00456A3C"/>
    <w:rsid w:val="00456B17"/>
    <w:rsid w:val="00456B4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70"/>
    <w:rsid w:val="004634E4"/>
    <w:rsid w:val="004635F9"/>
    <w:rsid w:val="00463634"/>
    <w:rsid w:val="00463A00"/>
    <w:rsid w:val="00463B01"/>
    <w:rsid w:val="00464064"/>
    <w:rsid w:val="004640CE"/>
    <w:rsid w:val="0046448E"/>
    <w:rsid w:val="004645FB"/>
    <w:rsid w:val="00464995"/>
    <w:rsid w:val="004649FC"/>
    <w:rsid w:val="00464ACE"/>
    <w:rsid w:val="00464E3F"/>
    <w:rsid w:val="00464ED8"/>
    <w:rsid w:val="00464FB4"/>
    <w:rsid w:val="0046500C"/>
    <w:rsid w:val="004651FF"/>
    <w:rsid w:val="004654DC"/>
    <w:rsid w:val="004655B7"/>
    <w:rsid w:val="00465636"/>
    <w:rsid w:val="00465676"/>
    <w:rsid w:val="0046569B"/>
    <w:rsid w:val="004659F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855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429E"/>
    <w:rsid w:val="004745E7"/>
    <w:rsid w:val="00474D09"/>
    <w:rsid w:val="00474DA0"/>
    <w:rsid w:val="00474F58"/>
    <w:rsid w:val="00474F72"/>
    <w:rsid w:val="0047507B"/>
    <w:rsid w:val="00475265"/>
    <w:rsid w:val="004753D2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AB8"/>
    <w:rsid w:val="00476D8C"/>
    <w:rsid w:val="00476EBA"/>
    <w:rsid w:val="004770D0"/>
    <w:rsid w:val="0047715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ED1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38F"/>
    <w:rsid w:val="00483581"/>
    <w:rsid w:val="00483629"/>
    <w:rsid w:val="00483644"/>
    <w:rsid w:val="0048373C"/>
    <w:rsid w:val="004838D0"/>
    <w:rsid w:val="00483A6E"/>
    <w:rsid w:val="00483B21"/>
    <w:rsid w:val="00483F32"/>
    <w:rsid w:val="004841B0"/>
    <w:rsid w:val="00484522"/>
    <w:rsid w:val="00484606"/>
    <w:rsid w:val="00484641"/>
    <w:rsid w:val="0048496F"/>
    <w:rsid w:val="004849EB"/>
    <w:rsid w:val="00484A1B"/>
    <w:rsid w:val="00484E64"/>
    <w:rsid w:val="00484FDB"/>
    <w:rsid w:val="0048500D"/>
    <w:rsid w:val="004850EE"/>
    <w:rsid w:val="0048523F"/>
    <w:rsid w:val="004852E2"/>
    <w:rsid w:val="00485477"/>
    <w:rsid w:val="004856C8"/>
    <w:rsid w:val="0048588D"/>
    <w:rsid w:val="004859E0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21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0B"/>
    <w:rsid w:val="00493113"/>
    <w:rsid w:val="004931AE"/>
    <w:rsid w:val="004932F8"/>
    <w:rsid w:val="00493738"/>
    <w:rsid w:val="004937B7"/>
    <w:rsid w:val="0049382D"/>
    <w:rsid w:val="00493A25"/>
    <w:rsid w:val="00493A6F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331"/>
    <w:rsid w:val="004955DB"/>
    <w:rsid w:val="004959E0"/>
    <w:rsid w:val="00495B0C"/>
    <w:rsid w:val="00495D4C"/>
    <w:rsid w:val="00495D5F"/>
    <w:rsid w:val="00495E97"/>
    <w:rsid w:val="004960A8"/>
    <w:rsid w:val="004960AC"/>
    <w:rsid w:val="00496348"/>
    <w:rsid w:val="00496381"/>
    <w:rsid w:val="004963DA"/>
    <w:rsid w:val="00496541"/>
    <w:rsid w:val="0049657A"/>
    <w:rsid w:val="00496DD5"/>
    <w:rsid w:val="00496DDF"/>
    <w:rsid w:val="00497102"/>
    <w:rsid w:val="00497384"/>
    <w:rsid w:val="004973AE"/>
    <w:rsid w:val="0049786B"/>
    <w:rsid w:val="00497B4A"/>
    <w:rsid w:val="00497C99"/>
    <w:rsid w:val="00497DB0"/>
    <w:rsid w:val="004A03B5"/>
    <w:rsid w:val="004A0801"/>
    <w:rsid w:val="004A08A0"/>
    <w:rsid w:val="004A08A6"/>
    <w:rsid w:val="004A08B4"/>
    <w:rsid w:val="004A0A42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A35"/>
    <w:rsid w:val="004A2CA5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676"/>
    <w:rsid w:val="004A5D50"/>
    <w:rsid w:val="004A5EF7"/>
    <w:rsid w:val="004A63A8"/>
    <w:rsid w:val="004A63D3"/>
    <w:rsid w:val="004A64EC"/>
    <w:rsid w:val="004A67CA"/>
    <w:rsid w:val="004A683E"/>
    <w:rsid w:val="004A6985"/>
    <w:rsid w:val="004A6995"/>
    <w:rsid w:val="004A6E84"/>
    <w:rsid w:val="004A7121"/>
    <w:rsid w:val="004A7365"/>
    <w:rsid w:val="004A75C9"/>
    <w:rsid w:val="004A7603"/>
    <w:rsid w:val="004A7642"/>
    <w:rsid w:val="004A78DA"/>
    <w:rsid w:val="004A79A3"/>
    <w:rsid w:val="004A7B84"/>
    <w:rsid w:val="004A7DBF"/>
    <w:rsid w:val="004A7E74"/>
    <w:rsid w:val="004B010C"/>
    <w:rsid w:val="004B0183"/>
    <w:rsid w:val="004B01CD"/>
    <w:rsid w:val="004B0986"/>
    <w:rsid w:val="004B09C1"/>
    <w:rsid w:val="004B0B26"/>
    <w:rsid w:val="004B0CCD"/>
    <w:rsid w:val="004B0CD2"/>
    <w:rsid w:val="004B0DE6"/>
    <w:rsid w:val="004B0E2B"/>
    <w:rsid w:val="004B0E9C"/>
    <w:rsid w:val="004B0EE2"/>
    <w:rsid w:val="004B1204"/>
    <w:rsid w:val="004B1438"/>
    <w:rsid w:val="004B15A3"/>
    <w:rsid w:val="004B1836"/>
    <w:rsid w:val="004B1933"/>
    <w:rsid w:val="004B1DAC"/>
    <w:rsid w:val="004B1DFE"/>
    <w:rsid w:val="004B1EF6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155"/>
    <w:rsid w:val="004B330E"/>
    <w:rsid w:val="004B3784"/>
    <w:rsid w:val="004B3801"/>
    <w:rsid w:val="004B3A41"/>
    <w:rsid w:val="004B3B12"/>
    <w:rsid w:val="004B4198"/>
    <w:rsid w:val="004B42C7"/>
    <w:rsid w:val="004B4356"/>
    <w:rsid w:val="004B474D"/>
    <w:rsid w:val="004B4C91"/>
    <w:rsid w:val="004B4D20"/>
    <w:rsid w:val="004B53AE"/>
    <w:rsid w:val="004B54DA"/>
    <w:rsid w:val="004B54F1"/>
    <w:rsid w:val="004B575C"/>
    <w:rsid w:val="004B57D0"/>
    <w:rsid w:val="004B5A21"/>
    <w:rsid w:val="004B5A6C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298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BC1"/>
    <w:rsid w:val="004C0C6B"/>
    <w:rsid w:val="004C0CF2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2CC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D37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7A6"/>
    <w:rsid w:val="004C69A4"/>
    <w:rsid w:val="004C6B27"/>
    <w:rsid w:val="004C6BF0"/>
    <w:rsid w:val="004C6EED"/>
    <w:rsid w:val="004C70C2"/>
    <w:rsid w:val="004C7172"/>
    <w:rsid w:val="004C72A9"/>
    <w:rsid w:val="004C75A2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8A1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CDF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AFC"/>
    <w:rsid w:val="004D7B75"/>
    <w:rsid w:val="004D7D51"/>
    <w:rsid w:val="004D7E93"/>
    <w:rsid w:val="004E0646"/>
    <w:rsid w:val="004E0712"/>
    <w:rsid w:val="004E095F"/>
    <w:rsid w:val="004E0B4D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3FF"/>
    <w:rsid w:val="004E3595"/>
    <w:rsid w:val="004E35AE"/>
    <w:rsid w:val="004E363D"/>
    <w:rsid w:val="004E3672"/>
    <w:rsid w:val="004E36C1"/>
    <w:rsid w:val="004E36E4"/>
    <w:rsid w:val="004E390B"/>
    <w:rsid w:val="004E399F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1A"/>
    <w:rsid w:val="004E5975"/>
    <w:rsid w:val="004E5A67"/>
    <w:rsid w:val="004E5DDC"/>
    <w:rsid w:val="004E60E0"/>
    <w:rsid w:val="004E61C7"/>
    <w:rsid w:val="004E6319"/>
    <w:rsid w:val="004E633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867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19"/>
    <w:rsid w:val="004F1FE8"/>
    <w:rsid w:val="004F2068"/>
    <w:rsid w:val="004F23E0"/>
    <w:rsid w:val="004F27A8"/>
    <w:rsid w:val="004F2D6D"/>
    <w:rsid w:val="004F2E95"/>
    <w:rsid w:val="004F3060"/>
    <w:rsid w:val="004F3125"/>
    <w:rsid w:val="004F329E"/>
    <w:rsid w:val="004F35E2"/>
    <w:rsid w:val="004F3823"/>
    <w:rsid w:val="004F389C"/>
    <w:rsid w:val="004F3AE6"/>
    <w:rsid w:val="004F4040"/>
    <w:rsid w:val="004F4199"/>
    <w:rsid w:val="004F4578"/>
    <w:rsid w:val="004F46D2"/>
    <w:rsid w:val="004F49C5"/>
    <w:rsid w:val="004F4E97"/>
    <w:rsid w:val="004F516C"/>
    <w:rsid w:val="004F5272"/>
    <w:rsid w:val="004F5644"/>
    <w:rsid w:val="004F5658"/>
    <w:rsid w:val="004F5B6B"/>
    <w:rsid w:val="004F6845"/>
    <w:rsid w:val="004F696D"/>
    <w:rsid w:val="004F6D99"/>
    <w:rsid w:val="004F6E0A"/>
    <w:rsid w:val="004F6E5F"/>
    <w:rsid w:val="004F730D"/>
    <w:rsid w:val="004F7411"/>
    <w:rsid w:val="004F77F8"/>
    <w:rsid w:val="004F78E9"/>
    <w:rsid w:val="004F7A51"/>
    <w:rsid w:val="004F7CF3"/>
    <w:rsid w:val="004F7DDC"/>
    <w:rsid w:val="00500264"/>
    <w:rsid w:val="005006C7"/>
    <w:rsid w:val="00500786"/>
    <w:rsid w:val="00500CB9"/>
    <w:rsid w:val="00500F0C"/>
    <w:rsid w:val="00500FBF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6BD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DEB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21F"/>
    <w:rsid w:val="005103C4"/>
    <w:rsid w:val="00510850"/>
    <w:rsid w:val="00510BE9"/>
    <w:rsid w:val="00510DE2"/>
    <w:rsid w:val="00510E13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2D58"/>
    <w:rsid w:val="00512DA3"/>
    <w:rsid w:val="00512FC8"/>
    <w:rsid w:val="005132D5"/>
    <w:rsid w:val="00513312"/>
    <w:rsid w:val="005133CE"/>
    <w:rsid w:val="005134EC"/>
    <w:rsid w:val="0051363E"/>
    <w:rsid w:val="005136D3"/>
    <w:rsid w:val="0051380E"/>
    <w:rsid w:val="005138B5"/>
    <w:rsid w:val="005142D6"/>
    <w:rsid w:val="0051437A"/>
    <w:rsid w:val="0051438E"/>
    <w:rsid w:val="00514392"/>
    <w:rsid w:val="00514493"/>
    <w:rsid w:val="005144D8"/>
    <w:rsid w:val="0051477E"/>
    <w:rsid w:val="0051489E"/>
    <w:rsid w:val="00514B27"/>
    <w:rsid w:val="00514B49"/>
    <w:rsid w:val="00514E6D"/>
    <w:rsid w:val="00514F93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43"/>
    <w:rsid w:val="00517E5F"/>
    <w:rsid w:val="00520042"/>
    <w:rsid w:val="005200AE"/>
    <w:rsid w:val="005203FC"/>
    <w:rsid w:val="005205AE"/>
    <w:rsid w:val="0052062F"/>
    <w:rsid w:val="00520C78"/>
    <w:rsid w:val="0052104B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2E09"/>
    <w:rsid w:val="005230B2"/>
    <w:rsid w:val="005236A6"/>
    <w:rsid w:val="00523820"/>
    <w:rsid w:val="00523A6E"/>
    <w:rsid w:val="00523FD8"/>
    <w:rsid w:val="00524560"/>
    <w:rsid w:val="0052495C"/>
    <w:rsid w:val="00524CB6"/>
    <w:rsid w:val="00524F9F"/>
    <w:rsid w:val="005250FA"/>
    <w:rsid w:val="00525111"/>
    <w:rsid w:val="00525134"/>
    <w:rsid w:val="00525174"/>
    <w:rsid w:val="0052517B"/>
    <w:rsid w:val="0052549D"/>
    <w:rsid w:val="0052561A"/>
    <w:rsid w:val="00525907"/>
    <w:rsid w:val="005259A6"/>
    <w:rsid w:val="00525B7C"/>
    <w:rsid w:val="00526035"/>
    <w:rsid w:val="00526089"/>
    <w:rsid w:val="00526B35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A9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D45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8B"/>
    <w:rsid w:val="005330C1"/>
    <w:rsid w:val="005337E0"/>
    <w:rsid w:val="00533AD7"/>
    <w:rsid w:val="00533D9A"/>
    <w:rsid w:val="00533DA7"/>
    <w:rsid w:val="00534108"/>
    <w:rsid w:val="0053442B"/>
    <w:rsid w:val="00534C48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AD9"/>
    <w:rsid w:val="00536DF1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1A5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DE0"/>
    <w:rsid w:val="00543E2D"/>
    <w:rsid w:val="005443E5"/>
    <w:rsid w:val="00544504"/>
    <w:rsid w:val="005448D2"/>
    <w:rsid w:val="0054517F"/>
    <w:rsid w:val="00545676"/>
    <w:rsid w:val="0054587D"/>
    <w:rsid w:val="00545A41"/>
    <w:rsid w:val="00545AC7"/>
    <w:rsid w:val="00545D04"/>
    <w:rsid w:val="00545E69"/>
    <w:rsid w:val="00545F3D"/>
    <w:rsid w:val="005460A7"/>
    <w:rsid w:val="0054657D"/>
    <w:rsid w:val="005466F0"/>
    <w:rsid w:val="005469EB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09D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16"/>
    <w:rsid w:val="00552639"/>
    <w:rsid w:val="005528DF"/>
    <w:rsid w:val="00552AE5"/>
    <w:rsid w:val="00552B0D"/>
    <w:rsid w:val="00552C6E"/>
    <w:rsid w:val="00553039"/>
    <w:rsid w:val="00553203"/>
    <w:rsid w:val="005533CA"/>
    <w:rsid w:val="005533FE"/>
    <w:rsid w:val="00553584"/>
    <w:rsid w:val="00553A83"/>
    <w:rsid w:val="00553B61"/>
    <w:rsid w:val="00553B89"/>
    <w:rsid w:val="00553D1A"/>
    <w:rsid w:val="00553EAE"/>
    <w:rsid w:val="00554032"/>
    <w:rsid w:val="00554061"/>
    <w:rsid w:val="00554112"/>
    <w:rsid w:val="0055431B"/>
    <w:rsid w:val="00554531"/>
    <w:rsid w:val="0055464B"/>
    <w:rsid w:val="00554843"/>
    <w:rsid w:val="00554BE6"/>
    <w:rsid w:val="00554E22"/>
    <w:rsid w:val="005550A5"/>
    <w:rsid w:val="005550F3"/>
    <w:rsid w:val="0055579C"/>
    <w:rsid w:val="00555857"/>
    <w:rsid w:val="00555B4B"/>
    <w:rsid w:val="00555C3F"/>
    <w:rsid w:val="00555D73"/>
    <w:rsid w:val="005561B1"/>
    <w:rsid w:val="005563BA"/>
    <w:rsid w:val="005564B6"/>
    <w:rsid w:val="0055689A"/>
    <w:rsid w:val="00556C91"/>
    <w:rsid w:val="00556DF7"/>
    <w:rsid w:val="00556E3E"/>
    <w:rsid w:val="00556F49"/>
    <w:rsid w:val="00556F4C"/>
    <w:rsid w:val="005570A3"/>
    <w:rsid w:val="00557181"/>
    <w:rsid w:val="005575A1"/>
    <w:rsid w:val="005575E7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1F86"/>
    <w:rsid w:val="00562409"/>
    <w:rsid w:val="00562642"/>
    <w:rsid w:val="00562715"/>
    <w:rsid w:val="00562729"/>
    <w:rsid w:val="00562AE9"/>
    <w:rsid w:val="00562FF5"/>
    <w:rsid w:val="0056312B"/>
    <w:rsid w:val="0056322E"/>
    <w:rsid w:val="005638F2"/>
    <w:rsid w:val="00563935"/>
    <w:rsid w:val="00563AE3"/>
    <w:rsid w:val="00563D75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55"/>
    <w:rsid w:val="00566BD7"/>
    <w:rsid w:val="00566C06"/>
    <w:rsid w:val="00566C53"/>
    <w:rsid w:val="00566EDC"/>
    <w:rsid w:val="005672DA"/>
    <w:rsid w:val="00567935"/>
    <w:rsid w:val="00567950"/>
    <w:rsid w:val="00567A25"/>
    <w:rsid w:val="00567AFC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CCC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81B"/>
    <w:rsid w:val="00573B5D"/>
    <w:rsid w:val="00573B84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163"/>
    <w:rsid w:val="0057663C"/>
    <w:rsid w:val="00576C1F"/>
    <w:rsid w:val="00577136"/>
    <w:rsid w:val="0057714D"/>
    <w:rsid w:val="0057730C"/>
    <w:rsid w:val="005773EB"/>
    <w:rsid w:val="0057741C"/>
    <w:rsid w:val="0057743E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325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5FE3"/>
    <w:rsid w:val="00586399"/>
    <w:rsid w:val="0058677E"/>
    <w:rsid w:val="005867B8"/>
    <w:rsid w:val="005867C0"/>
    <w:rsid w:val="005869E6"/>
    <w:rsid w:val="00586A42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75"/>
    <w:rsid w:val="005911B2"/>
    <w:rsid w:val="005912B5"/>
    <w:rsid w:val="00591303"/>
    <w:rsid w:val="005913F6"/>
    <w:rsid w:val="00591958"/>
    <w:rsid w:val="00591D9B"/>
    <w:rsid w:val="00591EE8"/>
    <w:rsid w:val="00591FF7"/>
    <w:rsid w:val="00592214"/>
    <w:rsid w:val="0059230B"/>
    <w:rsid w:val="00592742"/>
    <w:rsid w:val="00592A43"/>
    <w:rsid w:val="00592D1C"/>
    <w:rsid w:val="005932BE"/>
    <w:rsid w:val="0059334C"/>
    <w:rsid w:val="005937E5"/>
    <w:rsid w:val="005938CA"/>
    <w:rsid w:val="00593ABD"/>
    <w:rsid w:val="00593AF3"/>
    <w:rsid w:val="00593D03"/>
    <w:rsid w:val="00593F0E"/>
    <w:rsid w:val="0059462B"/>
    <w:rsid w:val="00594793"/>
    <w:rsid w:val="0059491B"/>
    <w:rsid w:val="00594AE6"/>
    <w:rsid w:val="00594E89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540"/>
    <w:rsid w:val="005968C3"/>
    <w:rsid w:val="00596934"/>
    <w:rsid w:val="00596A1F"/>
    <w:rsid w:val="00596B2C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B3D"/>
    <w:rsid w:val="00597C7A"/>
    <w:rsid w:val="00597F53"/>
    <w:rsid w:val="005A0C67"/>
    <w:rsid w:val="005A0D28"/>
    <w:rsid w:val="005A0E12"/>
    <w:rsid w:val="005A0F6A"/>
    <w:rsid w:val="005A1149"/>
    <w:rsid w:val="005A12AB"/>
    <w:rsid w:val="005A1346"/>
    <w:rsid w:val="005A1437"/>
    <w:rsid w:val="005A1797"/>
    <w:rsid w:val="005A198D"/>
    <w:rsid w:val="005A1D8F"/>
    <w:rsid w:val="005A1E20"/>
    <w:rsid w:val="005A1E33"/>
    <w:rsid w:val="005A1E84"/>
    <w:rsid w:val="005A208F"/>
    <w:rsid w:val="005A20C5"/>
    <w:rsid w:val="005A20EB"/>
    <w:rsid w:val="005A210C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353"/>
    <w:rsid w:val="005A3464"/>
    <w:rsid w:val="005A356F"/>
    <w:rsid w:val="005A35A4"/>
    <w:rsid w:val="005A3A43"/>
    <w:rsid w:val="005A3B06"/>
    <w:rsid w:val="005A3B66"/>
    <w:rsid w:val="005A3DC2"/>
    <w:rsid w:val="005A3E8C"/>
    <w:rsid w:val="005A3F43"/>
    <w:rsid w:val="005A3F44"/>
    <w:rsid w:val="005A40AE"/>
    <w:rsid w:val="005A4461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516"/>
    <w:rsid w:val="005A6686"/>
    <w:rsid w:val="005A6829"/>
    <w:rsid w:val="005A682B"/>
    <w:rsid w:val="005A6B62"/>
    <w:rsid w:val="005A6D04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2D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8C9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D97"/>
    <w:rsid w:val="005C2E2B"/>
    <w:rsid w:val="005C2EFC"/>
    <w:rsid w:val="005C2F7E"/>
    <w:rsid w:val="005C30E0"/>
    <w:rsid w:val="005C310B"/>
    <w:rsid w:val="005C3258"/>
    <w:rsid w:val="005C3285"/>
    <w:rsid w:val="005C3298"/>
    <w:rsid w:val="005C3692"/>
    <w:rsid w:val="005C3830"/>
    <w:rsid w:val="005C3B9D"/>
    <w:rsid w:val="005C3D5B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6D3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44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3BB"/>
    <w:rsid w:val="005D245A"/>
    <w:rsid w:val="005D2620"/>
    <w:rsid w:val="005D2748"/>
    <w:rsid w:val="005D275C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79A"/>
    <w:rsid w:val="005D49A6"/>
    <w:rsid w:val="005D4B71"/>
    <w:rsid w:val="005D4D2F"/>
    <w:rsid w:val="005D4D5A"/>
    <w:rsid w:val="005D4E43"/>
    <w:rsid w:val="005D4FFF"/>
    <w:rsid w:val="005D506E"/>
    <w:rsid w:val="005D534A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4"/>
    <w:rsid w:val="005E0B75"/>
    <w:rsid w:val="005E0C3C"/>
    <w:rsid w:val="005E0DB9"/>
    <w:rsid w:val="005E10BC"/>
    <w:rsid w:val="005E12AF"/>
    <w:rsid w:val="005E1412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8D"/>
    <w:rsid w:val="005E28CB"/>
    <w:rsid w:val="005E28F2"/>
    <w:rsid w:val="005E2A83"/>
    <w:rsid w:val="005E2ABB"/>
    <w:rsid w:val="005E2B3C"/>
    <w:rsid w:val="005E32B7"/>
    <w:rsid w:val="005E347C"/>
    <w:rsid w:val="005E3B8F"/>
    <w:rsid w:val="005E3C22"/>
    <w:rsid w:val="005E4175"/>
    <w:rsid w:val="005E421D"/>
    <w:rsid w:val="005E45DD"/>
    <w:rsid w:val="005E47A9"/>
    <w:rsid w:val="005E4860"/>
    <w:rsid w:val="005E4863"/>
    <w:rsid w:val="005E48BF"/>
    <w:rsid w:val="005E48D9"/>
    <w:rsid w:val="005E49D0"/>
    <w:rsid w:val="005E4A27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031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AAD"/>
    <w:rsid w:val="005F1DC6"/>
    <w:rsid w:val="005F1EAB"/>
    <w:rsid w:val="005F22A7"/>
    <w:rsid w:val="005F26C5"/>
    <w:rsid w:val="005F2A48"/>
    <w:rsid w:val="005F2CE0"/>
    <w:rsid w:val="005F2D1D"/>
    <w:rsid w:val="005F306D"/>
    <w:rsid w:val="005F306E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29C"/>
    <w:rsid w:val="005F4495"/>
    <w:rsid w:val="005F44AF"/>
    <w:rsid w:val="005F4687"/>
    <w:rsid w:val="005F4739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1C"/>
    <w:rsid w:val="005F6252"/>
    <w:rsid w:val="005F6293"/>
    <w:rsid w:val="005F6605"/>
    <w:rsid w:val="005F67BB"/>
    <w:rsid w:val="005F690C"/>
    <w:rsid w:val="005F6969"/>
    <w:rsid w:val="005F6B05"/>
    <w:rsid w:val="005F6B97"/>
    <w:rsid w:val="005F6C4C"/>
    <w:rsid w:val="005F6E07"/>
    <w:rsid w:val="005F6E7A"/>
    <w:rsid w:val="005F7093"/>
    <w:rsid w:val="005F7563"/>
    <w:rsid w:val="005F783F"/>
    <w:rsid w:val="005F7894"/>
    <w:rsid w:val="005F7967"/>
    <w:rsid w:val="005F7997"/>
    <w:rsid w:val="005F7DC2"/>
    <w:rsid w:val="00600304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2ED8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16F"/>
    <w:rsid w:val="00611314"/>
    <w:rsid w:val="00611403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814"/>
    <w:rsid w:val="0061397C"/>
    <w:rsid w:val="00613A13"/>
    <w:rsid w:val="00613A94"/>
    <w:rsid w:val="00613ECB"/>
    <w:rsid w:val="00613EF7"/>
    <w:rsid w:val="00613F0E"/>
    <w:rsid w:val="00613F2A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27F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15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A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C26"/>
    <w:rsid w:val="00625D4E"/>
    <w:rsid w:val="00625DA7"/>
    <w:rsid w:val="006263A0"/>
    <w:rsid w:val="006265B1"/>
    <w:rsid w:val="00626A0F"/>
    <w:rsid w:val="00626BFC"/>
    <w:rsid w:val="00626C94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1EF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E05"/>
    <w:rsid w:val="006321D0"/>
    <w:rsid w:val="00632B20"/>
    <w:rsid w:val="00632C9F"/>
    <w:rsid w:val="00632D0C"/>
    <w:rsid w:val="00632DFE"/>
    <w:rsid w:val="006333FB"/>
    <w:rsid w:val="006335FA"/>
    <w:rsid w:val="00633633"/>
    <w:rsid w:val="00633C4F"/>
    <w:rsid w:val="00633EBE"/>
    <w:rsid w:val="006343B8"/>
    <w:rsid w:val="0063445A"/>
    <w:rsid w:val="0063450A"/>
    <w:rsid w:val="006347A2"/>
    <w:rsid w:val="00634CD4"/>
    <w:rsid w:val="00634D99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BE4"/>
    <w:rsid w:val="00636D92"/>
    <w:rsid w:val="00636DD8"/>
    <w:rsid w:val="00636FFA"/>
    <w:rsid w:val="006370A1"/>
    <w:rsid w:val="006371E2"/>
    <w:rsid w:val="00637283"/>
    <w:rsid w:val="006372E3"/>
    <w:rsid w:val="00637377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760"/>
    <w:rsid w:val="00642F5B"/>
    <w:rsid w:val="00642F96"/>
    <w:rsid w:val="00643256"/>
    <w:rsid w:val="006432C1"/>
    <w:rsid w:val="0064330B"/>
    <w:rsid w:val="006433BB"/>
    <w:rsid w:val="0064350E"/>
    <w:rsid w:val="006435EC"/>
    <w:rsid w:val="00643B50"/>
    <w:rsid w:val="00643C6A"/>
    <w:rsid w:val="00643F65"/>
    <w:rsid w:val="006442C7"/>
    <w:rsid w:val="00644844"/>
    <w:rsid w:val="00644D37"/>
    <w:rsid w:val="00644E62"/>
    <w:rsid w:val="00644F67"/>
    <w:rsid w:val="006450E7"/>
    <w:rsid w:val="00645295"/>
    <w:rsid w:val="006453D5"/>
    <w:rsid w:val="00645605"/>
    <w:rsid w:val="00645A7F"/>
    <w:rsid w:val="00645DEF"/>
    <w:rsid w:val="00645E02"/>
    <w:rsid w:val="00645EC1"/>
    <w:rsid w:val="00646153"/>
    <w:rsid w:val="006461EB"/>
    <w:rsid w:val="006464CE"/>
    <w:rsid w:val="00646BC6"/>
    <w:rsid w:val="00646DDD"/>
    <w:rsid w:val="00647089"/>
    <w:rsid w:val="00647262"/>
    <w:rsid w:val="0064741F"/>
    <w:rsid w:val="00647591"/>
    <w:rsid w:val="006478A5"/>
    <w:rsid w:val="006478EC"/>
    <w:rsid w:val="00647BE4"/>
    <w:rsid w:val="00647E73"/>
    <w:rsid w:val="0065003B"/>
    <w:rsid w:val="0065006D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2E13"/>
    <w:rsid w:val="006532C4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7C5"/>
    <w:rsid w:val="006608CB"/>
    <w:rsid w:val="00660979"/>
    <w:rsid w:val="00660A9A"/>
    <w:rsid w:val="00660B8C"/>
    <w:rsid w:val="0066108E"/>
    <w:rsid w:val="0066140F"/>
    <w:rsid w:val="00661884"/>
    <w:rsid w:val="00661C39"/>
    <w:rsid w:val="00661F6A"/>
    <w:rsid w:val="006622FE"/>
    <w:rsid w:val="00662A77"/>
    <w:rsid w:val="00662BB5"/>
    <w:rsid w:val="00662E4F"/>
    <w:rsid w:val="00662F7A"/>
    <w:rsid w:val="0066311C"/>
    <w:rsid w:val="0066313E"/>
    <w:rsid w:val="0066338E"/>
    <w:rsid w:val="00663A07"/>
    <w:rsid w:val="00663CFE"/>
    <w:rsid w:val="00663D00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B8"/>
    <w:rsid w:val="00666BD8"/>
    <w:rsid w:val="00666C77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5E97"/>
    <w:rsid w:val="00675F0A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4E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890"/>
    <w:rsid w:val="00680F1D"/>
    <w:rsid w:val="00680F83"/>
    <w:rsid w:val="00680FB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1E74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A3C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A95"/>
    <w:rsid w:val="00686B9A"/>
    <w:rsid w:val="00686D73"/>
    <w:rsid w:val="00686E7F"/>
    <w:rsid w:val="00687014"/>
    <w:rsid w:val="006872DA"/>
    <w:rsid w:val="00687341"/>
    <w:rsid w:val="00687557"/>
    <w:rsid w:val="00687564"/>
    <w:rsid w:val="00687975"/>
    <w:rsid w:val="00687BBC"/>
    <w:rsid w:val="00687E7B"/>
    <w:rsid w:val="00687EAD"/>
    <w:rsid w:val="00687F2D"/>
    <w:rsid w:val="006901D9"/>
    <w:rsid w:val="00690200"/>
    <w:rsid w:val="00690218"/>
    <w:rsid w:val="0069024B"/>
    <w:rsid w:val="006902E0"/>
    <w:rsid w:val="006905A4"/>
    <w:rsid w:val="006905A7"/>
    <w:rsid w:val="006905C6"/>
    <w:rsid w:val="006905DD"/>
    <w:rsid w:val="006908F0"/>
    <w:rsid w:val="00690954"/>
    <w:rsid w:val="00690B8C"/>
    <w:rsid w:val="00690C4B"/>
    <w:rsid w:val="0069107A"/>
    <w:rsid w:val="006911E0"/>
    <w:rsid w:val="0069129F"/>
    <w:rsid w:val="006916D7"/>
    <w:rsid w:val="00691BB6"/>
    <w:rsid w:val="0069212D"/>
    <w:rsid w:val="006924EE"/>
    <w:rsid w:val="00692606"/>
    <w:rsid w:val="00692A47"/>
    <w:rsid w:val="00692B06"/>
    <w:rsid w:val="00692BB0"/>
    <w:rsid w:val="006930F8"/>
    <w:rsid w:val="0069389C"/>
    <w:rsid w:val="00693A7A"/>
    <w:rsid w:val="0069417F"/>
    <w:rsid w:val="006941D8"/>
    <w:rsid w:val="0069445E"/>
    <w:rsid w:val="006944AF"/>
    <w:rsid w:val="006948E9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339"/>
    <w:rsid w:val="00697445"/>
    <w:rsid w:val="0069780E"/>
    <w:rsid w:val="00697B76"/>
    <w:rsid w:val="00697D3E"/>
    <w:rsid w:val="006A004B"/>
    <w:rsid w:val="006A0094"/>
    <w:rsid w:val="006A0112"/>
    <w:rsid w:val="006A0181"/>
    <w:rsid w:val="006A039C"/>
    <w:rsid w:val="006A08A0"/>
    <w:rsid w:val="006A09A7"/>
    <w:rsid w:val="006A0AF5"/>
    <w:rsid w:val="006A0B39"/>
    <w:rsid w:val="006A0CD2"/>
    <w:rsid w:val="006A0EA2"/>
    <w:rsid w:val="006A1092"/>
    <w:rsid w:val="006A10B8"/>
    <w:rsid w:val="006A1197"/>
    <w:rsid w:val="006A130C"/>
    <w:rsid w:val="006A132D"/>
    <w:rsid w:val="006A1411"/>
    <w:rsid w:val="006A1622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73D"/>
    <w:rsid w:val="006A483F"/>
    <w:rsid w:val="006A4879"/>
    <w:rsid w:val="006A4A15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0BB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4B"/>
    <w:rsid w:val="006B2E93"/>
    <w:rsid w:val="006B312B"/>
    <w:rsid w:val="006B3609"/>
    <w:rsid w:val="006B3683"/>
    <w:rsid w:val="006B385B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7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B60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B7B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AE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7AC"/>
    <w:rsid w:val="006C3D1E"/>
    <w:rsid w:val="006C41C1"/>
    <w:rsid w:val="006C434B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DD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293"/>
    <w:rsid w:val="006C75CD"/>
    <w:rsid w:val="006C75FD"/>
    <w:rsid w:val="006C7638"/>
    <w:rsid w:val="006C7A31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6A0"/>
    <w:rsid w:val="006D1980"/>
    <w:rsid w:val="006D1995"/>
    <w:rsid w:val="006D1AF0"/>
    <w:rsid w:val="006D1E9D"/>
    <w:rsid w:val="006D1F89"/>
    <w:rsid w:val="006D1FF5"/>
    <w:rsid w:val="006D2212"/>
    <w:rsid w:val="006D2375"/>
    <w:rsid w:val="006D24C6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6E1"/>
    <w:rsid w:val="006D47B0"/>
    <w:rsid w:val="006D4D59"/>
    <w:rsid w:val="006D4E1D"/>
    <w:rsid w:val="006D4E26"/>
    <w:rsid w:val="006D59BC"/>
    <w:rsid w:val="006D5BD7"/>
    <w:rsid w:val="006D5E4E"/>
    <w:rsid w:val="006D6141"/>
    <w:rsid w:val="006D646B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875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3C5"/>
    <w:rsid w:val="006E4AE9"/>
    <w:rsid w:val="006E4C50"/>
    <w:rsid w:val="006E4EDB"/>
    <w:rsid w:val="006E50C3"/>
    <w:rsid w:val="006E5212"/>
    <w:rsid w:val="006E52D1"/>
    <w:rsid w:val="006E5738"/>
    <w:rsid w:val="006E5A53"/>
    <w:rsid w:val="006E5C1C"/>
    <w:rsid w:val="006E5EDC"/>
    <w:rsid w:val="006E601A"/>
    <w:rsid w:val="006E62BC"/>
    <w:rsid w:val="006E6471"/>
    <w:rsid w:val="006E68F8"/>
    <w:rsid w:val="006E68FF"/>
    <w:rsid w:val="006E6B15"/>
    <w:rsid w:val="006E6CF6"/>
    <w:rsid w:val="006E6FAC"/>
    <w:rsid w:val="006E7265"/>
    <w:rsid w:val="006E7292"/>
    <w:rsid w:val="006E74F9"/>
    <w:rsid w:val="006E75F3"/>
    <w:rsid w:val="006E791B"/>
    <w:rsid w:val="006E7A71"/>
    <w:rsid w:val="006E7E75"/>
    <w:rsid w:val="006E7E84"/>
    <w:rsid w:val="006E7E87"/>
    <w:rsid w:val="006F082C"/>
    <w:rsid w:val="006F08E7"/>
    <w:rsid w:val="006F0B51"/>
    <w:rsid w:val="006F0C4E"/>
    <w:rsid w:val="006F0E1D"/>
    <w:rsid w:val="006F0E4B"/>
    <w:rsid w:val="006F0E9B"/>
    <w:rsid w:val="006F0F40"/>
    <w:rsid w:val="006F10F0"/>
    <w:rsid w:val="006F145F"/>
    <w:rsid w:val="006F177E"/>
    <w:rsid w:val="006F1B26"/>
    <w:rsid w:val="006F1EBC"/>
    <w:rsid w:val="006F22BA"/>
    <w:rsid w:val="006F2384"/>
    <w:rsid w:val="006F2D53"/>
    <w:rsid w:val="006F2EBD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AA2"/>
    <w:rsid w:val="006F3CCC"/>
    <w:rsid w:val="006F3EBB"/>
    <w:rsid w:val="006F3F2C"/>
    <w:rsid w:val="006F4310"/>
    <w:rsid w:val="006F435F"/>
    <w:rsid w:val="006F43F4"/>
    <w:rsid w:val="006F44DF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51A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13"/>
    <w:rsid w:val="006F707F"/>
    <w:rsid w:val="006F7243"/>
    <w:rsid w:val="006F75F1"/>
    <w:rsid w:val="006F7620"/>
    <w:rsid w:val="006F7699"/>
    <w:rsid w:val="006F7A85"/>
    <w:rsid w:val="006F7AF8"/>
    <w:rsid w:val="006F7F62"/>
    <w:rsid w:val="0070007E"/>
    <w:rsid w:val="007000FD"/>
    <w:rsid w:val="0070031A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BAD"/>
    <w:rsid w:val="00701D0C"/>
    <w:rsid w:val="00701F36"/>
    <w:rsid w:val="00701F99"/>
    <w:rsid w:val="00702296"/>
    <w:rsid w:val="00702877"/>
    <w:rsid w:val="00702A9F"/>
    <w:rsid w:val="00702AC5"/>
    <w:rsid w:val="00702DE1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5F99"/>
    <w:rsid w:val="00706073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3FC"/>
    <w:rsid w:val="007075F5"/>
    <w:rsid w:val="007076A9"/>
    <w:rsid w:val="007076E9"/>
    <w:rsid w:val="007077A4"/>
    <w:rsid w:val="007077B5"/>
    <w:rsid w:val="00707938"/>
    <w:rsid w:val="00707979"/>
    <w:rsid w:val="00707998"/>
    <w:rsid w:val="00707F21"/>
    <w:rsid w:val="0071038C"/>
    <w:rsid w:val="00710391"/>
    <w:rsid w:val="0071048E"/>
    <w:rsid w:val="0071060F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54"/>
    <w:rsid w:val="00712390"/>
    <w:rsid w:val="007123D5"/>
    <w:rsid w:val="007126F4"/>
    <w:rsid w:val="007127C9"/>
    <w:rsid w:val="0071292C"/>
    <w:rsid w:val="0071365C"/>
    <w:rsid w:val="0071374E"/>
    <w:rsid w:val="00713968"/>
    <w:rsid w:val="007139A4"/>
    <w:rsid w:val="007139BC"/>
    <w:rsid w:val="007139E4"/>
    <w:rsid w:val="00713A1D"/>
    <w:rsid w:val="00713AD2"/>
    <w:rsid w:val="00713AF3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018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8"/>
    <w:rsid w:val="00720039"/>
    <w:rsid w:val="0072026C"/>
    <w:rsid w:val="007202A6"/>
    <w:rsid w:val="007203C5"/>
    <w:rsid w:val="00720458"/>
    <w:rsid w:val="00720675"/>
    <w:rsid w:val="00720973"/>
    <w:rsid w:val="007211A5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01"/>
    <w:rsid w:val="00722DC5"/>
    <w:rsid w:val="00722DC8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094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349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0FD"/>
    <w:rsid w:val="0073132B"/>
    <w:rsid w:val="0073135B"/>
    <w:rsid w:val="00731690"/>
    <w:rsid w:val="0073175C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56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D4F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79C"/>
    <w:rsid w:val="0074186C"/>
    <w:rsid w:val="007418DA"/>
    <w:rsid w:val="0074195C"/>
    <w:rsid w:val="00741A01"/>
    <w:rsid w:val="00741F5D"/>
    <w:rsid w:val="00741F61"/>
    <w:rsid w:val="00742603"/>
    <w:rsid w:val="007426BC"/>
    <w:rsid w:val="007428D9"/>
    <w:rsid w:val="00742B4E"/>
    <w:rsid w:val="00742BBB"/>
    <w:rsid w:val="00742BD7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31"/>
    <w:rsid w:val="00743FE9"/>
    <w:rsid w:val="0074450F"/>
    <w:rsid w:val="00744529"/>
    <w:rsid w:val="00744F2E"/>
    <w:rsid w:val="00744F56"/>
    <w:rsid w:val="007451AA"/>
    <w:rsid w:val="007451E4"/>
    <w:rsid w:val="007454A3"/>
    <w:rsid w:val="00745693"/>
    <w:rsid w:val="0074577C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0D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EF9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9B"/>
    <w:rsid w:val="007601A2"/>
    <w:rsid w:val="00760283"/>
    <w:rsid w:val="0076031D"/>
    <w:rsid w:val="00760486"/>
    <w:rsid w:val="0076075F"/>
    <w:rsid w:val="00760BB1"/>
    <w:rsid w:val="0076105A"/>
    <w:rsid w:val="0076125E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9C5"/>
    <w:rsid w:val="00763A67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8C1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0EA8"/>
    <w:rsid w:val="00771018"/>
    <w:rsid w:val="007710E3"/>
    <w:rsid w:val="0077119C"/>
    <w:rsid w:val="007711EB"/>
    <w:rsid w:val="007718AC"/>
    <w:rsid w:val="00771AC5"/>
    <w:rsid w:val="00771BB4"/>
    <w:rsid w:val="00771C04"/>
    <w:rsid w:val="00771C85"/>
    <w:rsid w:val="00771DEC"/>
    <w:rsid w:val="00771EB8"/>
    <w:rsid w:val="0077236D"/>
    <w:rsid w:val="007726D3"/>
    <w:rsid w:val="007726D9"/>
    <w:rsid w:val="00772712"/>
    <w:rsid w:val="007727C2"/>
    <w:rsid w:val="007729B7"/>
    <w:rsid w:val="00772CB5"/>
    <w:rsid w:val="00772FE0"/>
    <w:rsid w:val="00773168"/>
    <w:rsid w:val="00773559"/>
    <w:rsid w:val="007737C1"/>
    <w:rsid w:val="00773A21"/>
    <w:rsid w:val="00773B13"/>
    <w:rsid w:val="00773B76"/>
    <w:rsid w:val="00773E40"/>
    <w:rsid w:val="007741DD"/>
    <w:rsid w:val="007742CB"/>
    <w:rsid w:val="007743AA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A4A"/>
    <w:rsid w:val="00780F60"/>
    <w:rsid w:val="00780FD8"/>
    <w:rsid w:val="0078108B"/>
    <w:rsid w:val="00781252"/>
    <w:rsid w:val="007813EB"/>
    <w:rsid w:val="007814B0"/>
    <w:rsid w:val="007816A1"/>
    <w:rsid w:val="00781772"/>
    <w:rsid w:val="00781A08"/>
    <w:rsid w:val="00781A7B"/>
    <w:rsid w:val="00781BE8"/>
    <w:rsid w:val="00781FEE"/>
    <w:rsid w:val="007822BD"/>
    <w:rsid w:val="007822D1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10F"/>
    <w:rsid w:val="007842B8"/>
    <w:rsid w:val="00784453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6E1D"/>
    <w:rsid w:val="0078704D"/>
    <w:rsid w:val="0078709E"/>
    <w:rsid w:val="007870C9"/>
    <w:rsid w:val="007877CC"/>
    <w:rsid w:val="00787819"/>
    <w:rsid w:val="00787843"/>
    <w:rsid w:val="007878D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0E33"/>
    <w:rsid w:val="007910DA"/>
    <w:rsid w:val="007910E4"/>
    <w:rsid w:val="00791165"/>
    <w:rsid w:val="007913F4"/>
    <w:rsid w:val="00791546"/>
    <w:rsid w:val="0079166A"/>
    <w:rsid w:val="0079177F"/>
    <w:rsid w:val="007918B7"/>
    <w:rsid w:val="007919B5"/>
    <w:rsid w:val="00791A08"/>
    <w:rsid w:val="00791AB9"/>
    <w:rsid w:val="00791BC3"/>
    <w:rsid w:val="00791D05"/>
    <w:rsid w:val="00791F2A"/>
    <w:rsid w:val="00792185"/>
    <w:rsid w:val="00792295"/>
    <w:rsid w:val="007923F7"/>
    <w:rsid w:val="00792497"/>
    <w:rsid w:val="00792860"/>
    <w:rsid w:val="00792969"/>
    <w:rsid w:val="00792D92"/>
    <w:rsid w:val="00793090"/>
    <w:rsid w:val="007930DC"/>
    <w:rsid w:val="007932A6"/>
    <w:rsid w:val="00793421"/>
    <w:rsid w:val="0079361B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8D"/>
    <w:rsid w:val="007953F0"/>
    <w:rsid w:val="0079571D"/>
    <w:rsid w:val="00795891"/>
    <w:rsid w:val="00795A83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998"/>
    <w:rsid w:val="007A4B79"/>
    <w:rsid w:val="007A4C22"/>
    <w:rsid w:val="007A4C79"/>
    <w:rsid w:val="007A4D05"/>
    <w:rsid w:val="007A4DE2"/>
    <w:rsid w:val="007A4F0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359"/>
    <w:rsid w:val="007A6395"/>
    <w:rsid w:val="007A686E"/>
    <w:rsid w:val="007A6B33"/>
    <w:rsid w:val="007A6F71"/>
    <w:rsid w:val="007A7177"/>
    <w:rsid w:val="007A71B0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9CA"/>
    <w:rsid w:val="007B3E38"/>
    <w:rsid w:val="007B3FC7"/>
    <w:rsid w:val="007B4196"/>
    <w:rsid w:val="007B4234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10"/>
    <w:rsid w:val="007B6186"/>
    <w:rsid w:val="007B650D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9"/>
    <w:rsid w:val="007C031C"/>
    <w:rsid w:val="007C0444"/>
    <w:rsid w:val="007C0518"/>
    <w:rsid w:val="007C06AA"/>
    <w:rsid w:val="007C0830"/>
    <w:rsid w:val="007C08D9"/>
    <w:rsid w:val="007C0957"/>
    <w:rsid w:val="007C0B89"/>
    <w:rsid w:val="007C0C04"/>
    <w:rsid w:val="007C0D6E"/>
    <w:rsid w:val="007C0EFE"/>
    <w:rsid w:val="007C113C"/>
    <w:rsid w:val="007C137F"/>
    <w:rsid w:val="007C1438"/>
    <w:rsid w:val="007C2344"/>
    <w:rsid w:val="007C2784"/>
    <w:rsid w:val="007C27DC"/>
    <w:rsid w:val="007C2E33"/>
    <w:rsid w:val="007C2F1A"/>
    <w:rsid w:val="007C353E"/>
    <w:rsid w:val="007C3559"/>
    <w:rsid w:val="007C3640"/>
    <w:rsid w:val="007C3A18"/>
    <w:rsid w:val="007C3B91"/>
    <w:rsid w:val="007C3E23"/>
    <w:rsid w:val="007C40EC"/>
    <w:rsid w:val="007C412E"/>
    <w:rsid w:val="007C4301"/>
    <w:rsid w:val="007C4411"/>
    <w:rsid w:val="007C4470"/>
    <w:rsid w:val="007C4650"/>
    <w:rsid w:val="007C4845"/>
    <w:rsid w:val="007C48A3"/>
    <w:rsid w:val="007C4B81"/>
    <w:rsid w:val="007C4FEE"/>
    <w:rsid w:val="007C5614"/>
    <w:rsid w:val="007C5A5C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F0"/>
    <w:rsid w:val="007D0A70"/>
    <w:rsid w:val="007D0BBB"/>
    <w:rsid w:val="007D0BC4"/>
    <w:rsid w:val="007D0E53"/>
    <w:rsid w:val="007D0EFC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AF0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BAA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4FB1"/>
    <w:rsid w:val="007D50E3"/>
    <w:rsid w:val="007D5111"/>
    <w:rsid w:val="007D51DE"/>
    <w:rsid w:val="007D51E7"/>
    <w:rsid w:val="007D5445"/>
    <w:rsid w:val="007D5A28"/>
    <w:rsid w:val="007D5AE0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D7D26"/>
    <w:rsid w:val="007E00D9"/>
    <w:rsid w:val="007E02C2"/>
    <w:rsid w:val="007E02FE"/>
    <w:rsid w:val="007E0CB4"/>
    <w:rsid w:val="007E0EA6"/>
    <w:rsid w:val="007E0EE8"/>
    <w:rsid w:val="007E0F48"/>
    <w:rsid w:val="007E1331"/>
    <w:rsid w:val="007E1369"/>
    <w:rsid w:val="007E1388"/>
    <w:rsid w:val="007E1746"/>
    <w:rsid w:val="007E1873"/>
    <w:rsid w:val="007E1C3F"/>
    <w:rsid w:val="007E1E4A"/>
    <w:rsid w:val="007E1F1F"/>
    <w:rsid w:val="007E21D1"/>
    <w:rsid w:val="007E2318"/>
    <w:rsid w:val="007E2566"/>
    <w:rsid w:val="007E2800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90C"/>
    <w:rsid w:val="007E4B07"/>
    <w:rsid w:val="007E4BF2"/>
    <w:rsid w:val="007E4C1A"/>
    <w:rsid w:val="007E5077"/>
    <w:rsid w:val="007E55ED"/>
    <w:rsid w:val="007E59C0"/>
    <w:rsid w:val="007E5BC6"/>
    <w:rsid w:val="007E612F"/>
    <w:rsid w:val="007E6199"/>
    <w:rsid w:val="007E63AD"/>
    <w:rsid w:val="007E652B"/>
    <w:rsid w:val="007E6E02"/>
    <w:rsid w:val="007E6F26"/>
    <w:rsid w:val="007E726E"/>
    <w:rsid w:val="007E7272"/>
    <w:rsid w:val="007E7559"/>
    <w:rsid w:val="007E759B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0F64"/>
    <w:rsid w:val="007F1048"/>
    <w:rsid w:val="007F10D2"/>
    <w:rsid w:val="007F1164"/>
    <w:rsid w:val="007F121B"/>
    <w:rsid w:val="007F1778"/>
    <w:rsid w:val="007F1800"/>
    <w:rsid w:val="007F1914"/>
    <w:rsid w:val="007F1968"/>
    <w:rsid w:val="007F1C73"/>
    <w:rsid w:val="007F1EDB"/>
    <w:rsid w:val="007F2319"/>
    <w:rsid w:val="007F24D5"/>
    <w:rsid w:val="007F26C3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165"/>
    <w:rsid w:val="007F560E"/>
    <w:rsid w:val="007F5921"/>
    <w:rsid w:val="007F594B"/>
    <w:rsid w:val="007F5A0F"/>
    <w:rsid w:val="007F5C24"/>
    <w:rsid w:val="007F5E4E"/>
    <w:rsid w:val="007F625E"/>
    <w:rsid w:val="007F64CC"/>
    <w:rsid w:val="007F667A"/>
    <w:rsid w:val="007F66C9"/>
    <w:rsid w:val="007F6C67"/>
    <w:rsid w:val="007F6D90"/>
    <w:rsid w:val="007F6DA7"/>
    <w:rsid w:val="007F6E89"/>
    <w:rsid w:val="007F7068"/>
    <w:rsid w:val="007F7107"/>
    <w:rsid w:val="007F7566"/>
    <w:rsid w:val="007F7844"/>
    <w:rsid w:val="007F7AA7"/>
    <w:rsid w:val="007F7B2F"/>
    <w:rsid w:val="007F7B4F"/>
    <w:rsid w:val="007F7BA7"/>
    <w:rsid w:val="007F7CCC"/>
    <w:rsid w:val="007F7F0F"/>
    <w:rsid w:val="007F7F4E"/>
    <w:rsid w:val="0080040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1FC6"/>
    <w:rsid w:val="0080231E"/>
    <w:rsid w:val="0080235A"/>
    <w:rsid w:val="00802449"/>
    <w:rsid w:val="0080267C"/>
    <w:rsid w:val="008027B6"/>
    <w:rsid w:val="0080290A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93"/>
    <w:rsid w:val="008044BE"/>
    <w:rsid w:val="00804884"/>
    <w:rsid w:val="008048C0"/>
    <w:rsid w:val="00804E48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2F5"/>
    <w:rsid w:val="00806493"/>
    <w:rsid w:val="0080663D"/>
    <w:rsid w:val="0080673A"/>
    <w:rsid w:val="00806926"/>
    <w:rsid w:val="00806B54"/>
    <w:rsid w:val="00806E28"/>
    <w:rsid w:val="00806F1B"/>
    <w:rsid w:val="0080732C"/>
    <w:rsid w:val="008073DE"/>
    <w:rsid w:val="00807521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0EC2"/>
    <w:rsid w:val="00810FB5"/>
    <w:rsid w:val="0081145F"/>
    <w:rsid w:val="0081152E"/>
    <w:rsid w:val="00811835"/>
    <w:rsid w:val="00811ABE"/>
    <w:rsid w:val="00811C85"/>
    <w:rsid w:val="00811D3C"/>
    <w:rsid w:val="00811DBD"/>
    <w:rsid w:val="00811E64"/>
    <w:rsid w:val="008122AE"/>
    <w:rsid w:val="008123EE"/>
    <w:rsid w:val="00812613"/>
    <w:rsid w:val="00812B1B"/>
    <w:rsid w:val="00812C3D"/>
    <w:rsid w:val="00812E96"/>
    <w:rsid w:val="0081305C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51B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251"/>
    <w:rsid w:val="00815311"/>
    <w:rsid w:val="008153F1"/>
    <w:rsid w:val="008155B1"/>
    <w:rsid w:val="0081578C"/>
    <w:rsid w:val="008159F4"/>
    <w:rsid w:val="00815BE1"/>
    <w:rsid w:val="00815C86"/>
    <w:rsid w:val="00816243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7C"/>
    <w:rsid w:val="00820DA4"/>
    <w:rsid w:val="00820DCC"/>
    <w:rsid w:val="008212AA"/>
    <w:rsid w:val="0082143C"/>
    <w:rsid w:val="008216A7"/>
    <w:rsid w:val="008218A5"/>
    <w:rsid w:val="008218E0"/>
    <w:rsid w:val="00821C9F"/>
    <w:rsid w:val="00821D62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30"/>
    <w:rsid w:val="0082357C"/>
    <w:rsid w:val="00823692"/>
    <w:rsid w:val="008237B7"/>
    <w:rsid w:val="00823928"/>
    <w:rsid w:val="00823BCF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6F"/>
    <w:rsid w:val="008261E4"/>
    <w:rsid w:val="00826366"/>
    <w:rsid w:val="00826453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DE6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11"/>
    <w:rsid w:val="008347AA"/>
    <w:rsid w:val="0083491F"/>
    <w:rsid w:val="0083492A"/>
    <w:rsid w:val="00834991"/>
    <w:rsid w:val="00834A92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995"/>
    <w:rsid w:val="00836B9C"/>
    <w:rsid w:val="00836DAD"/>
    <w:rsid w:val="00836E80"/>
    <w:rsid w:val="00836FB6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C"/>
    <w:rsid w:val="00837E0F"/>
    <w:rsid w:val="00837E2E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838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630"/>
    <w:rsid w:val="00844745"/>
    <w:rsid w:val="0084478E"/>
    <w:rsid w:val="0084490E"/>
    <w:rsid w:val="00844B99"/>
    <w:rsid w:val="008454CE"/>
    <w:rsid w:val="00845737"/>
    <w:rsid w:val="0084593A"/>
    <w:rsid w:val="00845964"/>
    <w:rsid w:val="0084596E"/>
    <w:rsid w:val="00845987"/>
    <w:rsid w:val="008459B1"/>
    <w:rsid w:val="00845A1E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47F75"/>
    <w:rsid w:val="00850091"/>
    <w:rsid w:val="008501C9"/>
    <w:rsid w:val="00850292"/>
    <w:rsid w:val="0085042D"/>
    <w:rsid w:val="008506A0"/>
    <w:rsid w:val="008509AD"/>
    <w:rsid w:val="008509B3"/>
    <w:rsid w:val="00850D3B"/>
    <w:rsid w:val="00851109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2F79"/>
    <w:rsid w:val="00853388"/>
    <w:rsid w:val="008533CB"/>
    <w:rsid w:val="0085380A"/>
    <w:rsid w:val="008542D6"/>
    <w:rsid w:val="008543C1"/>
    <w:rsid w:val="0085452E"/>
    <w:rsid w:val="0085464E"/>
    <w:rsid w:val="0085470F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D50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1310"/>
    <w:rsid w:val="0086156A"/>
    <w:rsid w:val="008616B6"/>
    <w:rsid w:val="00861836"/>
    <w:rsid w:val="00861967"/>
    <w:rsid w:val="008619B7"/>
    <w:rsid w:val="00861B98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4C3"/>
    <w:rsid w:val="00863BD0"/>
    <w:rsid w:val="0086412A"/>
    <w:rsid w:val="008641B4"/>
    <w:rsid w:val="0086428F"/>
    <w:rsid w:val="00864624"/>
    <w:rsid w:val="0086465D"/>
    <w:rsid w:val="00864750"/>
    <w:rsid w:val="00864E4E"/>
    <w:rsid w:val="00864E53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9"/>
    <w:rsid w:val="0086648C"/>
    <w:rsid w:val="00866991"/>
    <w:rsid w:val="00866F94"/>
    <w:rsid w:val="0086701D"/>
    <w:rsid w:val="008671A1"/>
    <w:rsid w:val="00867448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E23"/>
    <w:rsid w:val="00871FA1"/>
    <w:rsid w:val="0087217A"/>
    <w:rsid w:val="0087221D"/>
    <w:rsid w:val="00872246"/>
    <w:rsid w:val="008727F5"/>
    <w:rsid w:val="00872CD7"/>
    <w:rsid w:val="00872FF3"/>
    <w:rsid w:val="00873205"/>
    <w:rsid w:val="00873291"/>
    <w:rsid w:val="0087345F"/>
    <w:rsid w:val="00873609"/>
    <w:rsid w:val="00873AE4"/>
    <w:rsid w:val="00873D70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477"/>
    <w:rsid w:val="00875EF4"/>
    <w:rsid w:val="00875FCB"/>
    <w:rsid w:val="0087618A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BDD"/>
    <w:rsid w:val="00877F05"/>
    <w:rsid w:val="00877FAD"/>
    <w:rsid w:val="0088053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18"/>
    <w:rsid w:val="00881A7F"/>
    <w:rsid w:val="00881AAB"/>
    <w:rsid w:val="00881B0B"/>
    <w:rsid w:val="00881ED8"/>
    <w:rsid w:val="00881EF4"/>
    <w:rsid w:val="00882082"/>
    <w:rsid w:val="00882119"/>
    <w:rsid w:val="008822F9"/>
    <w:rsid w:val="00882330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905"/>
    <w:rsid w:val="00883AF3"/>
    <w:rsid w:val="00883CDC"/>
    <w:rsid w:val="00883F0A"/>
    <w:rsid w:val="00883F85"/>
    <w:rsid w:val="00883FB1"/>
    <w:rsid w:val="008849A1"/>
    <w:rsid w:val="00884AFD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6E57"/>
    <w:rsid w:val="00887048"/>
    <w:rsid w:val="00887476"/>
    <w:rsid w:val="008876A2"/>
    <w:rsid w:val="0088772E"/>
    <w:rsid w:val="00887F7E"/>
    <w:rsid w:val="00890058"/>
    <w:rsid w:val="008900B3"/>
    <w:rsid w:val="008902C8"/>
    <w:rsid w:val="008907B0"/>
    <w:rsid w:val="00890857"/>
    <w:rsid w:val="00890905"/>
    <w:rsid w:val="00890B11"/>
    <w:rsid w:val="00890CF0"/>
    <w:rsid w:val="00890D9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4097"/>
    <w:rsid w:val="008941DB"/>
    <w:rsid w:val="008943CD"/>
    <w:rsid w:val="008945A7"/>
    <w:rsid w:val="008945E6"/>
    <w:rsid w:val="008949F7"/>
    <w:rsid w:val="00894B20"/>
    <w:rsid w:val="00894B2A"/>
    <w:rsid w:val="00894B75"/>
    <w:rsid w:val="00894C9A"/>
    <w:rsid w:val="00894D0D"/>
    <w:rsid w:val="00894F69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BA6"/>
    <w:rsid w:val="00895C1C"/>
    <w:rsid w:val="00895E3B"/>
    <w:rsid w:val="00895FCF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1C7"/>
    <w:rsid w:val="00897277"/>
    <w:rsid w:val="0089737E"/>
    <w:rsid w:val="008973FD"/>
    <w:rsid w:val="00897795"/>
    <w:rsid w:val="00897B88"/>
    <w:rsid w:val="00897C33"/>
    <w:rsid w:val="00897EF0"/>
    <w:rsid w:val="008A0027"/>
    <w:rsid w:val="008A016D"/>
    <w:rsid w:val="008A02CC"/>
    <w:rsid w:val="008A0585"/>
    <w:rsid w:val="008A058E"/>
    <w:rsid w:val="008A05A3"/>
    <w:rsid w:val="008A0A0A"/>
    <w:rsid w:val="008A0B30"/>
    <w:rsid w:val="008A0E81"/>
    <w:rsid w:val="008A1181"/>
    <w:rsid w:val="008A1189"/>
    <w:rsid w:val="008A11F1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190"/>
    <w:rsid w:val="008A2385"/>
    <w:rsid w:val="008A2AD0"/>
    <w:rsid w:val="008A2ADA"/>
    <w:rsid w:val="008A2BC7"/>
    <w:rsid w:val="008A322A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5D88"/>
    <w:rsid w:val="008A663B"/>
    <w:rsid w:val="008A6780"/>
    <w:rsid w:val="008A681C"/>
    <w:rsid w:val="008A6A6E"/>
    <w:rsid w:val="008A6B4B"/>
    <w:rsid w:val="008A6B64"/>
    <w:rsid w:val="008A6B85"/>
    <w:rsid w:val="008A6D3E"/>
    <w:rsid w:val="008A6DEC"/>
    <w:rsid w:val="008A6E2A"/>
    <w:rsid w:val="008A75DE"/>
    <w:rsid w:val="008A7740"/>
    <w:rsid w:val="008A790C"/>
    <w:rsid w:val="008A7938"/>
    <w:rsid w:val="008A7979"/>
    <w:rsid w:val="008A7ABC"/>
    <w:rsid w:val="008A7AC8"/>
    <w:rsid w:val="008A7B10"/>
    <w:rsid w:val="008A7B2A"/>
    <w:rsid w:val="008A7C44"/>
    <w:rsid w:val="008A7D7A"/>
    <w:rsid w:val="008A7DA0"/>
    <w:rsid w:val="008A7FFA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58A"/>
    <w:rsid w:val="008B29BD"/>
    <w:rsid w:val="008B29FD"/>
    <w:rsid w:val="008B2F3C"/>
    <w:rsid w:val="008B3644"/>
    <w:rsid w:val="008B36F0"/>
    <w:rsid w:val="008B386B"/>
    <w:rsid w:val="008B3A33"/>
    <w:rsid w:val="008B3B4B"/>
    <w:rsid w:val="008B3FA1"/>
    <w:rsid w:val="008B40B6"/>
    <w:rsid w:val="008B4316"/>
    <w:rsid w:val="008B47C9"/>
    <w:rsid w:val="008B48E1"/>
    <w:rsid w:val="008B490D"/>
    <w:rsid w:val="008B4975"/>
    <w:rsid w:val="008B4AA0"/>
    <w:rsid w:val="008B4F20"/>
    <w:rsid w:val="008B5068"/>
    <w:rsid w:val="008B5455"/>
    <w:rsid w:val="008B5D39"/>
    <w:rsid w:val="008B5F3D"/>
    <w:rsid w:val="008B60E0"/>
    <w:rsid w:val="008B6145"/>
    <w:rsid w:val="008B62BC"/>
    <w:rsid w:val="008B665E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66D"/>
    <w:rsid w:val="008C0846"/>
    <w:rsid w:val="008C0938"/>
    <w:rsid w:val="008C0D59"/>
    <w:rsid w:val="008C1031"/>
    <w:rsid w:val="008C11B3"/>
    <w:rsid w:val="008C11BA"/>
    <w:rsid w:val="008C1DF8"/>
    <w:rsid w:val="008C1DFF"/>
    <w:rsid w:val="008C22AD"/>
    <w:rsid w:val="008C2490"/>
    <w:rsid w:val="008C2839"/>
    <w:rsid w:val="008C2DBA"/>
    <w:rsid w:val="008C2E86"/>
    <w:rsid w:val="008C313A"/>
    <w:rsid w:val="008C31EF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87D"/>
    <w:rsid w:val="008C68E6"/>
    <w:rsid w:val="008C6A8D"/>
    <w:rsid w:val="008C6ABC"/>
    <w:rsid w:val="008C6B39"/>
    <w:rsid w:val="008C6B48"/>
    <w:rsid w:val="008C6B54"/>
    <w:rsid w:val="008C6D40"/>
    <w:rsid w:val="008C6DA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75"/>
    <w:rsid w:val="008D09C5"/>
    <w:rsid w:val="008D0E64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1D7"/>
    <w:rsid w:val="008D44CF"/>
    <w:rsid w:val="008D455A"/>
    <w:rsid w:val="008D4599"/>
    <w:rsid w:val="008D4747"/>
    <w:rsid w:val="008D47E8"/>
    <w:rsid w:val="008D48DA"/>
    <w:rsid w:val="008D4C49"/>
    <w:rsid w:val="008D4EAE"/>
    <w:rsid w:val="008D4F57"/>
    <w:rsid w:val="008D4FA9"/>
    <w:rsid w:val="008D513D"/>
    <w:rsid w:val="008D517B"/>
    <w:rsid w:val="008D519D"/>
    <w:rsid w:val="008D52D5"/>
    <w:rsid w:val="008D5551"/>
    <w:rsid w:val="008D582E"/>
    <w:rsid w:val="008D5C9D"/>
    <w:rsid w:val="008D5FF8"/>
    <w:rsid w:val="008D607B"/>
    <w:rsid w:val="008D6387"/>
    <w:rsid w:val="008D63EC"/>
    <w:rsid w:val="008D6842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1FF"/>
    <w:rsid w:val="008E045C"/>
    <w:rsid w:val="008E04D2"/>
    <w:rsid w:val="008E0767"/>
    <w:rsid w:val="008E0799"/>
    <w:rsid w:val="008E0AAE"/>
    <w:rsid w:val="008E0B98"/>
    <w:rsid w:val="008E0D4B"/>
    <w:rsid w:val="008E0F51"/>
    <w:rsid w:val="008E0F78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AE7"/>
    <w:rsid w:val="008E2B13"/>
    <w:rsid w:val="008E2E2F"/>
    <w:rsid w:val="008E2F92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559"/>
    <w:rsid w:val="008E5745"/>
    <w:rsid w:val="008E5AA3"/>
    <w:rsid w:val="008E5F7B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87"/>
    <w:rsid w:val="008E7591"/>
    <w:rsid w:val="008E763B"/>
    <w:rsid w:val="008E77FC"/>
    <w:rsid w:val="008E7A7B"/>
    <w:rsid w:val="008E7B9F"/>
    <w:rsid w:val="008E7C59"/>
    <w:rsid w:val="008E7CD3"/>
    <w:rsid w:val="008F0294"/>
    <w:rsid w:val="008F0418"/>
    <w:rsid w:val="008F07A8"/>
    <w:rsid w:val="008F0B59"/>
    <w:rsid w:val="008F0D49"/>
    <w:rsid w:val="008F0DCA"/>
    <w:rsid w:val="008F0ED8"/>
    <w:rsid w:val="008F1063"/>
    <w:rsid w:val="008F1108"/>
    <w:rsid w:val="008F1171"/>
    <w:rsid w:val="008F127A"/>
    <w:rsid w:val="008F145C"/>
    <w:rsid w:val="008F14D7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37F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D6D"/>
    <w:rsid w:val="008F6F20"/>
    <w:rsid w:val="008F718C"/>
    <w:rsid w:val="008F72D5"/>
    <w:rsid w:val="008F7489"/>
    <w:rsid w:val="008F7509"/>
    <w:rsid w:val="008F779C"/>
    <w:rsid w:val="008F7B0B"/>
    <w:rsid w:val="008F7C0F"/>
    <w:rsid w:val="009000D0"/>
    <w:rsid w:val="009005B7"/>
    <w:rsid w:val="00900774"/>
    <w:rsid w:val="0090085C"/>
    <w:rsid w:val="009009EF"/>
    <w:rsid w:val="00901086"/>
    <w:rsid w:val="009016D2"/>
    <w:rsid w:val="00901939"/>
    <w:rsid w:val="00901C55"/>
    <w:rsid w:val="00901F07"/>
    <w:rsid w:val="00901FCF"/>
    <w:rsid w:val="00902039"/>
    <w:rsid w:val="009020CC"/>
    <w:rsid w:val="009020ED"/>
    <w:rsid w:val="009025FD"/>
    <w:rsid w:val="0090289E"/>
    <w:rsid w:val="00902AEB"/>
    <w:rsid w:val="00902C02"/>
    <w:rsid w:val="00903001"/>
    <w:rsid w:val="009031BA"/>
    <w:rsid w:val="00903293"/>
    <w:rsid w:val="0090340E"/>
    <w:rsid w:val="0090375E"/>
    <w:rsid w:val="009037B9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0F"/>
    <w:rsid w:val="00907CAE"/>
    <w:rsid w:val="00907CD1"/>
    <w:rsid w:val="00907E9C"/>
    <w:rsid w:val="00907ED7"/>
    <w:rsid w:val="0091015F"/>
    <w:rsid w:val="009104F8"/>
    <w:rsid w:val="00910667"/>
    <w:rsid w:val="0091093C"/>
    <w:rsid w:val="00910B30"/>
    <w:rsid w:val="00910E4C"/>
    <w:rsid w:val="009110AD"/>
    <w:rsid w:val="00911101"/>
    <w:rsid w:val="00911336"/>
    <w:rsid w:val="009113BC"/>
    <w:rsid w:val="009113F2"/>
    <w:rsid w:val="00911699"/>
    <w:rsid w:val="009116A3"/>
    <w:rsid w:val="009116E2"/>
    <w:rsid w:val="00911D99"/>
    <w:rsid w:val="00911DB1"/>
    <w:rsid w:val="00911DC9"/>
    <w:rsid w:val="00911E55"/>
    <w:rsid w:val="00911EC9"/>
    <w:rsid w:val="00912587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897"/>
    <w:rsid w:val="00915947"/>
    <w:rsid w:val="00915B12"/>
    <w:rsid w:val="00915BE3"/>
    <w:rsid w:val="00915D60"/>
    <w:rsid w:val="00915F77"/>
    <w:rsid w:val="009162CD"/>
    <w:rsid w:val="00916B3C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6FD"/>
    <w:rsid w:val="00920770"/>
    <w:rsid w:val="00920AC4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3F6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6C"/>
    <w:rsid w:val="0092727E"/>
    <w:rsid w:val="009272B8"/>
    <w:rsid w:val="00927575"/>
    <w:rsid w:val="009276DA"/>
    <w:rsid w:val="00927978"/>
    <w:rsid w:val="009279C6"/>
    <w:rsid w:val="009279DA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4DB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883"/>
    <w:rsid w:val="009329B3"/>
    <w:rsid w:val="009329EC"/>
    <w:rsid w:val="009329F1"/>
    <w:rsid w:val="0093315B"/>
    <w:rsid w:val="009331B7"/>
    <w:rsid w:val="00933437"/>
    <w:rsid w:val="00933C61"/>
    <w:rsid w:val="00933C98"/>
    <w:rsid w:val="00933D43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5D"/>
    <w:rsid w:val="00935D1B"/>
    <w:rsid w:val="00935D40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55C"/>
    <w:rsid w:val="0094363A"/>
    <w:rsid w:val="009436F2"/>
    <w:rsid w:val="00943875"/>
    <w:rsid w:val="00943905"/>
    <w:rsid w:val="0094394D"/>
    <w:rsid w:val="00943B12"/>
    <w:rsid w:val="00943D11"/>
    <w:rsid w:val="00943D88"/>
    <w:rsid w:val="00943EFF"/>
    <w:rsid w:val="00943F32"/>
    <w:rsid w:val="0094402A"/>
    <w:rsid w:val="009440B5"/>
    <w:rsid w:val="009440DA"/>
    <w:rsid w:val="009441AA"/>
    <w:rsid w:val="00944477"/>
    <w:rsid w:val="0094447E"/>
    <w:rsid w:val="009444BA"/>
    <w:rsid w:val="0094452A"/>
    <w:rsid w:val="0094473D"/>
    <w:rsid w:val="00944765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757"/>
    <w:rsid w:val="00945D1D"/>
    <w:rsid w:val="00945EEA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4BC"/>
    <w:rsid w:val="009478B0"/>
    <w:rsid w:val="009478B3"/>
    <w:rsid w:val="009479CA"/>
    <w:rsid w:val="00947A3E"/>
    <w:rsid w:val="00947ACE"/>
    <w:rsid w:val="00947AF8"/>
    <w:rsid w:val="00947CBF"/>
    <w:rsid w:val="00947D20"/>
    <w:rsid w:val="00947F3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63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74C"/>
    <w:rsid w:val="00951B50"/>
    <w:rsid w:val="00951B74"/>
    <w:rsid w:val="00951CCF"/>
    <w:rsid w:val="00951D02"/>
    <w:rsid w:val="00951DDB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2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415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D7C"/>
    <w:rsid w:val="00956EF9"/>
    <w:rsid w:val="00957228"/>
    <w:rsid w:val="00957403"/>
    <w:rsid w:val="0095741B"/>
    <w:rsid w:val="00957775"/>
    <w:rsid w:val="009577E5"/>
    <w:rsid w:val="009577F0"/>
    <w:rsid w:val="00957A07"/>
    <w:rsid w:val="00957A7C"/>
    <w:rsid w:val="00957AF4"/>
    <w:rsid w:val="00957B16"/>
    <w:rsid w:val="00957DFF"/>
    <w:rsid w:val="00957E2D"/>
    <w:rsid w:val="00960095"/>
    <w:rsid w:val="00960108"/>
    <w:rsid w:val="009607FF"/>
    <w:rsid w:val="00960C55"/>
    <w:rsid w:val="00960F40"/>
    <w:rsid w:val="00961781"/>
    <w:rsid w:val="00961AB7"/>
    <w:rsid w:val="00961B14"/>
    <w:rsid w:val="00961BA5"/>
    <w:rsid w:val="00961C44"/>
    <w:rsid w:val="00962027"/>
    <w:rsid w:val="009627B7"/>
    <w:rsid w:val="009629F4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307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67B10"/>
    <w:rsid w:val="00967D8E"/>
    <w:rsid w:val="00970472"/>
    <w:rsid w:val="00970538"/>
    <w:rsid w:val="009709A1"/>
    <w:rsid w:val="00970ED2"/>
    <w:rsid w:val="00970FBB"/>
    <w:rsid w:val="00970FF0"/>
    <w:rsid w:val="00971048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3F63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CFE"/>
    <w:rsid w:val="00974D6E"/>
    <w:rsid w:val="00974F7F"/>
    <w:rsid w:val="0097505C"/>
    <w:rsid w:val="0097568C"/>
    <w:rsid w:val="009759B9"/>
    <w:rsid w:val="009761A4"/>
    <w:rsid w:val="0097623F"/>
    <w:rsid w:val="00976938"/>
    <w:rsid w:val="00976BD4"/>
    <w:rsid w:val="0097706A"/>
    <w:rsid w:val="009775F0"/>
    <w:rsid w:val="0097784A"/>
    <w:rsid w:val="00977902"/>
    <w:rsid w:val="00977A33"/>
    <w:rsid w:val="00977DD0"/>
    <w:rsid w:val="009805CB"/>
    <w:rsid w:val="00980645"/>
    <w:rsid w:val="00980696"/>
    <w:rsid w:val="00980BC6"/>
    <w:rsid w:val="00980EB8"/>
    <w:rsid w:val="009811C2"/>
    <w:rsid w:val="00981851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A1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705"/>
    <w:rsid w:val="009869D7"/>
    <w:rsid w:val="00986D17"/>
    <w:rsid w:val="0098767D"/>
    <w:rsid w:val="00987710"/>
    <w:rsid w:val="0098773F"/>
    <w:rsid w:val="00987804"/>
    <w:rsid w:val="00987969"/>
    <w:rsid w:val="009879A2"/>
    <w:rsid w:val="00987B6C"/>
    <w:rsid w:val="00987BE1"/>
    <w:rsid w:val="00987EDC"/>
    <w:rsid w:val="00990199"/>
    <w:rsid w:val="00990385"/>
    <w:rsid w:val="009904EB"/>
    <w:rsid w:val="00990571"/>
    <w:rsid w:val="00990811"/>
    <w:rsid w:val="00990A5D"/>
    <w:rsid w:val="00990A60"/>
    <w:rsid w:val="00990D60"/>
    <w:rsid w:val="0099101E"/>
    <w:rsid w:val="00991141"/>
    <w:rsid w:val="009911B7"/>
    <w:rsid w:val="00991307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4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1E2"/>
    <w:rsid w:val="0099538F"/>
    <w:rsid w:val="009953FA"/>
    <w:rsid w:val="00995407"/>
    <w:rsid w:val="0099585F"/>
    <w:rsid w:val="00995895"/>
    <w:rsid w:val="00995B88"/>
    <w:rsid w:val="00995E57"/>
    <w:rsid w:val="009961CB"/>
    <w:rsid w:val="00996947"/>
    <w:rsid w:val="00996A3E"/>
    <w:rsid w:val="00996ADA"/>
    <w:rsid w:val="0099709F"/>
    <w:rsid w:val="0099757A"/>
    <w:rsid w:val="009978BD"/>
    <w:rsid w:val="0099797D"/>
    <w:rsid w:val="00997997"/>
    <w:rsid w:val="009979B1"/>
    <w:rsid w:val="00997C6E"/>
    <w:rsid w:val="009A0068"/>
    <w:rsid w:val="009A00A7"/>
    <w:rsid w:val="009A04DE"/>
    <w:rsid w:val="009A0569"/>
    <w:rsid w:val="009A0659"/>
    <w:rsid w:val="009A0944"/>
    <w:rsid w:val="009A0E1E"/>
    <w:rsid w:val="009A1355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32"/>
    <w:rsid w:val="009A23D4"/>
    <w:rsid w:val="009A267F"/>
    <w:rsid w:val="009A2A72"/>
    <w:rsid w:val="009A2B70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814"/>
    <w:rsid w:val="009A4816"/>
    <w:rsid w:val="009A487A"/>
    <w:rsid w:val="009A4B0B"/>
    <w:rsid w:val="009A4C26"/>
    <w:rsid w:val="009A4CD3"/>
    <w:rsid w:val="009A4E61"/>
    <w:rsid w:val="009A50F4"/>
    <w:rsid w:val="009A567C"/>
    <w:rsid w:val="009A56BE"/>
    <w:rsid w:val="009A57AE"/>
    <w:rsid w:val="009A5844"/>
    <w:rsid w:val="009A59E1"/>
    <w:rsid w:val="009A59EF"/>
    <w:rsid w:val="009A5B8A"/>
    <w:rsid w:val="009A5BA0"/>
    <w:rsid w:val="009A5D97"/>
    <w:rsid w:val="009A5F04"/>
    <w:rsid w:val="009A616F"/>
    <w:rsid w:val="009A6189"/>
    <w:rsid w:val="009A66C8"/>
    <w:rsid w:val="009A66F8"/>
    <w:rsid w:val="009A6B75"/>
    <w:rsid w:val="009A6F7C"/>
    <w:rsid w:val="009A71E9"/>
    <w:rsid w:val="009A7248"/>
    <w:rsid w:val="009A7529"/>
    <w:rsid w:val="009A795F"/>
    <w:rsid w:val="009A796D"/>
    <w:rsid w:val="009A797F"/>
    <w:rsid w:val="009A7D90"/>
    <w:rsid w:val="009A7EF8"/>
    <w:rsid w:val="009B0006"/>
    <w:rsid w:val="009B0351"/>
    <w:rsid w:val="009B0357"/>
    <w:rsid w:val="009B041A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18B"/>
    <w:rsid w:val="009B24CA"/>
    <w:rsid w:val="009B278C"/>
    <w:rsid w:val="009B27B3"/>
    <w:rsid w:val="009B2838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EA2"/>
    <w:rsid w:val="009B4F6A"/>
    <w:rsid w:val="009B50AA"/>
    <w:rsid w:val="009B52A9"/>
    <w:rsid w:val="009B547B"/>
    <w:rsid w:val="009B5520"/>
    <w:rsid w:val="009B55A0"/>
    <w:rsid w:val="009B55E4"/>
    <w:rsid w:val="009B565F"/>
    <w:rsid w:val="009B5827"/>
    <w:rsid w:val="009B5A16"/>
    <w:rsid w:val="009B5A9F"/>
    <w:rsid w:val="009B5AFA"/>
    <w:rsid w:val="009B5F0C"/>
    <w:rsid w:val="009B5F1D"/>
    <w:rsid w:val="009B61C3"/>
    <w:rsid w:val="009B62A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0DB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0ED5"/>
    <w:rsid w:val="009C103A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1FF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3F9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9FE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81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CC0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23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A06"/>
    <w:rsid w:val="009D5B8D"/>
    <w:rsid w:val="009D5D00"/>
    <w:rsid w:val="009D5DA3"/>
    <w:rsid w:val="009D5DF9"/>
    <w:rsid w:val="009D5F34"/>
    <w:rsid w:val="009D60E5"/>
    <w:rsid w:val="009D61E9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50"/>
    <w:rsid w:val="009E19A2"/>
    <w:rsid w:val="009E1A12"/>
    <w:rsid w:val="009E1E09"/>
    <w:rsid w:val="009E1E56"/>
    <w:rsid w:val="009E1E96"/>
    <w:rsid w:val="009E21C2"/>
    <w:rsid w:val="009E222D"/>
    <w:rsid w:val="009E224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93"/>
    <w:rsid w:val="009E37C8"/>
    <w:rsid w:val="009E37CF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5B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5EC"/>
    <w:rsid w:val="009F183B"/>
    <w:rsid w:val="009F1971"/>
    <w:rsid w:val="009F1A2E"/>
    <w:rsid w:val="009F2321"/>
    <w:rsid w:val="009F2572"/>
    <w:rsid w:val="009F2598"/>
    <w:rsid w:val="009F25FC"/>
    <w:rsid w:val="009F2610"/>
    <w:rsid w:val="009F26C4"/>
    <w:rsid w:val="009F2FAA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44C"/>
    <w:rsid w:val="009F46AA"/>
    <w:rsid w:val="009F4CDA"/>
    <w:rsid w:val="009F5051"/>
    <w:rsid w:val="009F5067"/>
    <w:rsid w:val="009F51E8"/>
    <w:rsid w:val="009F5779"/>
    <w:rsid w:val="009F5958"/>
    <w:rsid w:val="009F5D63"/>
    <w:rsid w:val="009F5DA2"/>
    <w:rsid w:val="009F60E3"/>
    <w:rsid w:val="009F6114"/>
    <w:rsid w:val="009F635A"/>
    <w:rsid w:val="009F6483"/>
    <w:rsid w:val="009F6763"/>
    <w:rsid w:val="009F67E7"/>
    <w:rsid w:val="009F686A"/>
    <w:rsid w:val="009F69F6"/>
    <w:rsid w:val="009F6A28"/>
    <w:rsid w:val="009F6AD9"/>
    <w:rsid w:val="009F6B83"/>
    <w:rsid w:val="009F6CC1"/>
    <w:rsid w:val="009F6E14"/>
    <w:rsid w:val="009F6F03"/>
    <w:rsid w:val="009F73A5"/>
    <w:rsid w:val="009F7543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216"/>
    <w:rsid w:val="00A018DD"/>
    <w:rsid w:val="00A01B35"/>
    <w:rsid w:val="00A01CC8"/>
    <w:rsid w:val="00A01D18"/>
    <w:rsid w:val="00A020B3"/>
    <w:rsid w:val="00A020D1"/>
    <w:rsid w:val="00A02580"/>
    <w:rsid w:val="00A0276E"/>
    <w:rsid w:val="00A02794"/>
    <w:rsid w:val="00A02CD6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93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DBC"/>
    <w:rsid w:val="00A07E77"/>
    <w:rsid w:val="00A10021"/>
    <w:rsid w:val="00A10180"/>
    <w:rsid w:val="00A102D7"/>
    <w:rsid w:val="00A104A7"/>
    <w:rsid w:val="00A105D8"/>
    <w:rsid w:val="00A10C23"/>
    <w:rsid w:val="00A110A8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3C51"/>
    <w:rsid w:val="00A1415E"/>
    <w:rsid w:val="00A1421F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CF4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25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20"/>
    <w:rsid w:val="00A27EAA"/>
    <w:rsid w:val="00A3003D"/>
    <w:rsid w:val="00A3008D"/>
    <w:rsid w:val="00A30241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754"/>
    <w:rsid w:val="00A328E3"/>
    <w:rsid w:val="00A32994"/>
    <w:rsid w:val="00A329FE"/>
    <w:rsid w:val="00A32A84"/>
    <w:rsid w:val="00A32D16"/>
    <w:rsid w:val="00A32EAE"/>
    <w:rsid w:val="00A32F51"/>
    <w:rsid w:val="00A3320D"/>
    <w:rsid w:val="00A33442"/>
    <w:rsid w:val="00A3367E"/>
    <w:rsid w:val="00A337EE"/>
    <w:rsid w:val="00A338E7"/>
    <w:rsid w:val="00A33A80"/>
    <w:rsid w:val="00A33C1A"/>
    <w:rsid w:val="00A342CD"/>
    <w:rsid w:val="00A34333"/>
    <w:rsid w:val="00A34CD1"/>
    <w:rsid w:val="00A34F92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952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1ECA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41D"/>
    <w:rsid w:val="00A4445B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3D"/>
    <w:rsid w:val="00A4524D"/>
    <w:rsid w:val="00A45403"/>
    <w:rsid w:val="00A45586"/>
    <w:rsid w:val="00A45806"/>
    <w:rsid w:val="00A4584D"/>
    <w:rsid w:val="00A45956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2C"/>
    <w:rsid w:val="00A478FF"/>
    <w:rsid w:val="00A4793F"/>
    <w:rsid w:val="00A47991"/>
    <w:rsid w:val="00A4799C"/>
    <w:rsid w:val="00A47A42"/>
    <w:rsid w:val="00A5026A"/>
    <w:rsid w:val="00A50619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8B5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4A6"/>
    <w:rsid w:val="00A545FC"/>
    <w:rsid w:val="00A545FE"/>
    <w:rsid w:val="00A5485F"/>
    <w:rsid w:val="00A54AF7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001"/>
    <w:rsid w:val="00A6267E"/>
    <w:rsid w:val="00A62AD1"/>
    <w:rsid w:val="00A62BA6"/>
    <w:rsid w:val="00A62C4C"/>
    <w:rsid w:val="00A62C6A"/>
    <w:rsid w:val="00A62DD4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6E"/>
    <w:rsid w:val="00A65CCD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1BB6"/>
    <w:rsid w:val="00A721C1"/>
    <w:rsid w:val="00A72297"/>
    <w:rsid w:val="00A7282B"/>
    <w:rsid w:val="00A728A4"/>
    <w:rsid w:val="00A72CF6"/>
    <w:rsid w:val="00A72D19"/>
    <w:rsid w:val="00A72E37"/>
    <w:rsid w:val="00A73328"/>
    <w:rsid w:val="00A73BFF"/>
    <w:rsid w:val="00A73C6E"/>
    <w:rsid w:val="00A73F50"/>
    <w:rsid w:val="00A74461"/>
    <w:rsid w:val="00A7450D"/>
    <w:rsid w:val="00A747CF"/>
    <w:rsid w:val="00A74AF4"/>
    <w:rsid w:val="00A74C42"/>
    <w:rsid w:val="00A74E49"/>
    <w:rsid w:val="00A74F12"/>
    <w:rsid w:val="00A74F49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2F3"/>
    <w:rsid w:val="00A7733D"/>
    <w:rsid w:val="00A77662"/>
    <w:rsid w:val="00A77826"/>
    <w:rsid w:val="00A77A3B"/>
    <w:rsid w:val="00A77E54"/>
    <w:rsid w:val="00A77F73"/>
    <w:rsid w:val="00A8009B"/>
    <w:rsid w:val="00A8022C"/>
    <w:rsid w:val="00A80275"/>
    <w:rsid w:val="00A80ABD"/>
    <w:rsid w:val="00A80DF1"/>
    <w:rsid w:val="00A80F92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1BB"/>
    <w:rsid w:val="00A84407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685"/>
    <w:rsid w:val="00A90806"/>
    <w:rsid w:val="00A909E5"/>
    <w:rsid w:val="00A909F1"/>
    <w:rsid w:val="00A90AAB"/>
    <w:rsid w:val="00A90E51"/>
    <w:rsid w:val="00A910EB"/>
    <w:rsid w:val="00A91134"/>
    <w:rsid w:val="00A911FD"/>
    <w:rsid w:val="00A917C3"/>
    <w:rsid w:val="00A918AF"/>
    <w:rsid w:val="00A91A85"/>
    <w:rsid w:val="00A91BB4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7DF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85D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86"/>
    <w:rsid w:val="00A96EAE"/>
    <w:rsid w:val="00A97010"/>
    <w:rsid w:val="00A97042"/>
    <w:rsid w:val="00A979FE"/>
    <w:rsid w:val="00A97A04"/>
    <w:rsid w:val="00A97BF2"/>
    <w:rsid w:val="00A97C0E"/>
    <w:rsid w:val="00A97CAC"/>
    <w:rsid w:val="00A97F20"/>
    <w:rsid w:val="00AA0117"/>
    <w:rsid w:val="00AA0537"/>
    <w:rsid w:val="00AA0660"/>
    <w:rsid w:val="00AA09FE"/>
    <w:rsid w:val="00AA0CAD"/>
    <w:rsid w:val="00AA0E7C"/>
    <w:rsid w:val="00AA1012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5A0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3F0D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5FD5"/>
    <w:rsid w:val="00AA61AB"/>
    <w:rsid w:val="00AA62DD"/>
    <w:rsid w:val="00AA632E"/>
    <w:rsid w:val="00AA661D"/>
    <w:rsid w:val="00AA6B30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AC8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1F3C"/>
    <w:rsid w:val="00AB2728"/>
    <w:rsid w:val="00AB27EF"/>
    <w:rsid w:val="00AB28FF"/>
    <w:rsid w:val="00AB2AC7"/>
    <w:rsid w:val="00AB2BFC"/>
    <w:rsid w:val="00AB2E76"/>
    <w:rsid w:val="00AB32B7"/>
    <w:rsid w:val="00AB3450"/>
    <w:rsid w:val="00AB39B8"/>
    <w:rsid w:val="00AB3D6D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B88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0D"/>
    <w:rsid w:val="00AB73AF"/>
    <w:rsid w:val="00AB76FA"/>
    <w:rsid w:val="00AB7AC3"/>
    <w:rsid w:val="00AB7B13"/>
    <w:rsid w:val="00AB7C6A"/>
    <w:rsid w:val="00AB7CEE"/>
    <w:rsid w:val="00AB7E89"/>
    <w:rsid w:val="00AB7EF0"/>
    <w:rsid w:val="00AC00F5"/>
    <w:rsid w:val="00AC03E7"/>
    <w:rsid w:val="00AC0600"/>
    <w:rsid w:val="00AC0691"/>
    <w:rsid w:val="00AC06C9"/>
    <w:rsid w:val="00AC08C1"/>
    <w:rsid w:val="00AC09E6"/>
    <w:rsid w:val="00AC0AFB"/>
    <w:rsid w:val="00AC14F3"/>
    <w:rsid w:val="00AC1A93"/>
    <w:rsid w:val="00AC1BA0"/>
    <w:rsid w:val="00AC1FC8"/>
    <w:rsid w:val="00AC21A5"/>
    <w:rsid w:val="00AC21EF"/>
    <w:rsid w:val="00AC2252"/>
    <w:rsid w:val="00AC238E"/>
    <w:rsid w:val="00AC2A05"/>
    <w:rsid w:val="00AC2CEE"/>
    <w:rsid w:val="00AC2DA4"/>
    <w:rsid w:val="00AC2ED0"/>
    <w:rsid w:val="00AC318B"/>
    <w:rsid w:val="00AC3265"/>
    <w:rsid w:val="00AC337F"/>
    <w:rsid w:val="00AC3592"/>
    <w:rsid w:val="00AC3860"/>
    <w:rsid w:val="00AC3A51"/>
    <w:rsid w:val="00AC3C4A"/>
    <w:rsid w:val="00AC3D06"/>
    <w:rsid w:val="00AC4305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961"/>
    <w:rsid w:val="00AC7E84"/>
    <w:rsid w:val="00AD0007"/>
    <w:rsid w:val="00AD006E"/>
    <w:rsid w:val="00AD007D"/>
    <w:rsid w:val="00AD0140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0DB"/>
    <w:rsid w:val="00AD4109"/>
    <w:rsid w:val="00AD45ED"/>
    <w:rsid w:val="00AD489D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2E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32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925"/>
    <w:rsid w:val="00AE0B99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0A0"/>
    <w:rsid w:val="00AE231D"/>
    <w:rsid w:val="00AE2444"/>
    <w:rsid w:val="00AE27A3"/>
    <w:rsid w:val="00AE297C"/>
    <w:rsid w:val="00AE2AEA"/>
    <w:rsid w:val="00AE2B23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27"/>
    <w:rsid w:val="00AE3F4A"/>
    <w:rsid w:val="00AE4333"/>
    <w:rsid w:val="00AE4521"/>
    <w:rsid w:val="00AE4790"/>
    <w:rsid w:val="00AE4BBE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57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07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0BF"/>
    <w:rsid w:val="00AF4170"/>
    <w:rsid w:val="00AF4208"/>
    <w:rsid w:val="00AF446C"/>
    <w:rsid w:val="00AF4536"/>
    <w:rsid w:val="00AF491A"/>
    <w:rsid w:val="00AF4924"/>
    <w:rsid w:val="00AF5174"/>
    <w:rsid w:val="00AF5243"/>
    <w:rsid w:val="00AF53B2"/>
    <w:rsid w:val="00AF5464"/>
    <w:rsid w:val="00AF54E7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AF7E77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5F4"/>
    <w:rsid w:val="00B01751"/>
    <w:rsid w:val="00B01CD8"/>
    <w:rsid w:val="00B01FD4"/>
    <w:rsid w:val="00B02704"/>
    <w:rsid w:val="00B02932"/>
    <w:rsid w:val="00B02C2D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0BF"/>
    <w:rsid w:val="00B04A67"/>
    <w:rsid w:val="00B04B21"/>
    <w:rsid w:val="00B04E89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483"/>
    <w:rsid w:val="00B15593"/>
    <w:rsid w:val="00B15991"/>
    <w:rsid w:val="00B15CC3"/>
    <w:rsid w:val="00B15D16"/>
    <w:rsid w:val="00B15DD4"/>
    <w:rsid w:val="00B15DF1"/>
    <w:rsid w:val="00B15E35"/>
    <w:rsid w:val="00B161BE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D00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4F0"/>
    <w:rsid w:val="00B218B4"/>
    <w:rsid w:val="00B21C36"/>
    <w:rsid w:val="00B2234A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6D1D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0C"/>
    <w:rsid w:val="00B309DF"/>
    <w:rsid w:val="00B30BC7"/>
    <w:rsid w:val="00B30DE6"/>
    <w:rsid w:val="00B3109A"/>
    <w:rsid w:val="00B3113C"/>
    <w:rsid w:val="00B31182"/>
    <w:rsid w:val="00B311AF"/>
    <w:rsid w:val="00B3128D"/>
    <w:rsid w:val="00B313D5"/>
    <w:rsid w:val="00B317D8"/>
    <w:rsid w:val="00B319EB"/>
    <w:rsid w:val="00B31ACB"/>
    <w:rsid w:val="00B31FDA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3B4"/>
    <w:rsid w:val="00B34619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792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8D7"/>
    <w:rsid w:val="00B36A89"/>
    <w:rsid w:val="00B36AD2"/>
    <w:rsid w:val="00B36E5B"/>
    <w:rsid w:val="00B36F54"/>
    <w:rsid w:val="00B37197"/>
    <w:rsid w:val="00B37199"/>
    <w:rsid w:val="00B3746C"/>
    <w:rsid w:val="00B37708"/>
    <w:rsid w:val="00B3776C"/>
    <w:rsid w:val="00B377AF"/>
    <w:rsid w:val="00B3784E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00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B8C"/>
    <w:rsid w:val="00B44C33"/>
    <w:rsid w:val="00B44D29"/>
    <w:rsid w:val="00B44FBF"/>
    <w:rsid w:val="00B4502E"/>
    <w:rsid w:val="00B450C7"/>
    <w:rsid w:val="00B45291"/>
    <w:rsid w:val="00B453EF"/>
    <w:rsid w:val="00B4545D"/>
    <w:rsid w:val="00B45581"/>
    <w:rsid w:val="00B45707"/>
    <w:rsid w:val="00B4570F"/>
    <w:rsid w:val="00B4598A"/>
    <w:rsid w:val="00B459BA"/>
    <w:rsid w:val="00B45E21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8EB"/>
    <w:rsid w:val="00B509A6"/>
    <w:rsid w:val="00B50ABE"/>
    <w:rsid w:val="00B50C75"/>
    <w:rsid w:val="00B50D2D"/>
    <w:rsid w:val="00B51010"/>
    <w:rsid w:val="00B5101E"/>
    <w:rsid w:val="00B515C9"/>
    <w:rsid w:val="00B515E7"/>
    <w:rsid w:val="00B51D88"/>
    <w:rsid w:val="00B5274C"/>
    <w:rsid w:val="00B528FA"/>
    <w:rsid w:val="00B52BBB"/>
    <w:rsid w:val="00B52D00"/>
    <w:rsid w:val="00B52D22"/>
    <w:rsid w:val="00B52F3A"/>
    <w:rsid w:val="00B5320D"/>
    <w:rsid w:val="00B53311"/>
    <w:rsid w:val="00B533A5"/>
    <w:rsid w:val="00B53479"/>
    <w:rsid w:val="00B53485"/>
    <w:rsid w:val="00B53AAC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4"/>
    <w:rsid w:val="00B54B79"/>
    <w:rsid w:val="00B54DAD"/>
    <w:rsid w:val="00B54F04"/>
    <w:rsid w:val="00B54F59"/>
    <w:rsid w:val="00B55036"/>
    <w:rsid w:val="00B5511A"/>
    <w:rsid w:val="00B553DB"/>
    <w:rsid w:val="00B55461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A70"/>
    <w:rsid w:val="00B56BE5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60C"/>
    <w:rsid w:val="00B60741"/>
    <w:rsid w:val="00B608A7"/>
    <w:rsid w:val="00B60A42"/>
    <w:rsid w:val="00B60AF1"/>
    <w:rsid w:val="00B60CD8"/>
    <w:rsid w:val="00B61139"/>
    <w:rsid w:val="00B6127C"/>
    <w:rsid w:val="00B61375"/>
    <w:rsid w:val="00B6166D"/>
    <w:rsid w:val="00B61C1B"/>
    <w:rsid w:val="00B61E85"/>
    <w:rsid w:val="00B62102"/>
    <w:rsid w:val="00B62317"/>
    <w:rsid w:val="00B62B00"/>
    <w:rsid w:val="00B62B43"/>
    <w:rsid w:val="00B63033"/>
    <w:rsid w:val="00B63234"/>
    <w:rsid w:val="00B63590"/>
    <w:rsid w:val="00B635DF"/>
    <w:rsid w:val="00B63726"/>
    <w:rsid w:val="00B63A81"/>
    <w:rsid w:val="00B643E2"/>
    <w:rsid w:val="00B6489C"/>
    <w:rsid w:val="00B64918"/>
    <w:rsid w:val="00B649A2"/>
    <w:rsid w:val="00B64C0E"/>
    <w:rsid w:val="00B64CAE"/>
    <w:rsid w:val="00B64CFF"/>
    <w:rsid w:val="00B64E11"/>
    <w:rsid w:val="00B6517D"/>
    <w:rsid w:val="00B6524B"/>
    <w:rsid w:val="00B6533A"/>
    <w:rsid w:val="00B65651"/>
    <w:rsid w:val="00B656B6"/>
    <w:rsid w:val="00B65B01"/>
    <w:rsid w:val="00B65E04"/>
    <w:rsid w:val="00B661E1"/>
    <w:rsid w:val="00B66265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67FE4"/>
    <w:rsid w:val="00B705CF"/>
    <w:rsid w:val="00B70BD4"/>
    <w:rsid w:val="00B70D1F"/>
    <w:rsid w:val="00B710AA"/>
    <w:rsid w:val="00B71526"/>
    <w:rsid w:val="00B715A3"/>
    <w:rsid w:val="00B71608"/>
    <w:rsid w:val="00B71663"/>
    <w:rsid w:val="00B71711"/>
    <w:rsid w:val="00B71AAD"/>
    <w:rsid w:val="00B71C44"/>
    <w:rsid w:val="00B720F8"/>
    <w:rsid w:val="00B724E9"/>
    <w:rsid w:val="00B72781"/>
    <w:rsid w:val="00B727E5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0B6"/>
    <w:rsid w:val="00B76702"/>
    <w:rsid w:val="00B767DF"/>
    <w:rsid w:val="00B76A16"/>
    <w:rsid w:val="00B77057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25B"/>
    <w:rsid w:val="00B8234D"/>
    <w:rsid w:val="00B82887"/>
    <w:rsid w:val="00B82E0D"/>
    <w:rsid w:val="00B82FEB"/>
    <w:rsid w:val="00B833B4"/>
    <w:rsid w:val="00B836AD"/>
    <w:rsid w:val="00B8395B"/>
    <w:rsid w:val="00B83A7B"/>
    <w:rsid w:val="00B83D02"/>
    <w:rsid w:val="00B842E5"/>
    <w:rsid w:val="00B84952"/>
    <w:rsid w:val="00B84D35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D7C"/>
    <w:rsid w:val="00B87E2B"/>
    <w:rsid w:val="00B87E71"/>
    <w:rsid w:val="00B87FB9"/>
    <w:rsid w:val="00B90069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1E0C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7E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97EDF"/>
    <w:rsid w:val="00BA0146"/>
    <w:rsid w:val="00BA0223"/>
    <w:rsid w:val="00BA06AC"/>
    <w:rsid w:val="00BA088C"/>
    <w:rsid w:val="00BA0920"/>
    <w:rsid w:val="00BA0A0F"/>
    <w:rsid w:val="00BA11FC"/>
    <w:rsid w:val="00BA1351"/>
    <w:rsid w:val="00BA13A6"/>
    <w:rsid w:val="00BA17D6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18F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A8E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2D11"/>
    <w:rsid w:val="00BB3031"/>
    <w:rsid w:val="00BB31BE"/>
    <w:rsid w:val="00BB32E1"/>
    <w:rsid w:val="00BB349B"/>
    <w:rsid w:val="00BB3830"/>
    <w:rsid w:val="00BB3886"/>
    <w:rsid w:val="00BB3BAF"/>
    <w:rsid w:val="00BB3CA0"/>
    <w:rsid w:val="00BB3FF5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5FB6"/>
    <w:rsid w:val="00BB6015"/>
    <w:rsid w:val="00BB607E"/>
    <w:rsid w:val="00BB61EB"/>
    <w:rsid w:val="00BB6205"/>
    <w:rsid w:val="00BB63E7"/>
    <w:rsid w:val="00BB6CAE"/>
    <w:rsid w:val="00BB6D8F"/>
    <w:rsid w:val="00BB6FC5"/>
    <w:rsid w:val="00BB709F"/>
    <w:rsid w:val="00BB724C"/>
    <w:rsid w:val="00BB7345"/>
    <w:rsid w:val="00BB734A"/>
    <w:rsid w:val="00BB739C"/>
    <w:rsid w:val="00BB739D"/>
    <w:rsid w:val="00BB7644"/>
    <w:rsid w:val="00BB7AF1"/>
    <w:rsid w:val="00BB7CC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196"/>
    <w:rsid w:val="00BC321B"/>
    <w:rsid w:val="00BC3226"/>
    <w:rsid w:val="00BC36A5"/>
    <w:rsid w:val="00BC3797"/>
    <w:rsid w:val="00BC3EC7"/>
    <w:rsid w:val="00BC421E"/>
    <w:rsid w:val="00BC422F"/>
    <w:rsid w:val="00BC4487"/>
    <w:rsid w:val="00BC463D"/>
    <w:rsid w:val="00BC4714"/>
    <w:rsid w:val="00BC495C"/>
    <w:rsid w:val="00BC4CDB"/>
    <w:rsid w:val="00BC51BD"/>
    <w:rsid w:val="00BC5241"/>
    <w:rsid w:val="00BC5382"/>
    <w:rsid w:val="00BC53AE"/>
    <w:rsid w:val="00BC5486"/>
    <w:rsid w:val="00BC5911"/>
    <w:rsid w:val="00BC59AA"/>
    <w:rsid w:val="00BC5A27"/>
    <w:rsid w:val="00BC5CCC"/>
    <w:rsid w:val="00BC5FDB"/>
    <w:rsid w:val="00BC600F"/>
    <w:rsid w:val="00BC6168"/>
    <w:rsid w:val="00BC6180"/>
    <w:rsid w:val="00BC66CC"/>
    <w:rsid w:val="00BC68E2"/>
    <w:rsid w:val="00BC6931"/>
    <w:rsid w:val="00BC6B04"/>
    <w:rsid w:val="00BC6DF2"/>
    <w:rsid w:val="00BC6E05"/>
    <w:rsid w:val="00BC6EF5"/>
    <w:rsid w:val="00BC73A6"/>
    <w:rsid w:val="00BC7C3D"/>
    <w:rsid w:val="00BD00EA"/>
    <w:rsid w:val="00BD012D"/>
    <w:rsid w:val="00BD0663"/>
    <w:rsid w:val="00BD06C6"/>
    <w:rsid w:val="00BD0B21"/>
    <w:rsid w:val="00BD0BED"/>
    <w:rsid w:val="00BD0C04"/>
    <w:rsid w:val="00BD0CF7"/>
    <w:rsid w:val="00BD0D71"/>
    <w:rsid w:val="00BD0DB3"/>
    <w:rsid w:val="00BD1244"/>
    <w:rsid w:val="00BD133C"/>
    <w:rsid w:val="00BD1390"/>
    <w:rsid w:val="00BD15E9"/>
    <w:rsid w:val="00BD18D3"/>
    <w:rsid w:val="00BD196E"/>
    <w:rsid w:val="00BD1AED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14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1F5"/>
    <w:rsid w:val="00BD5597"/>
    <w:rsid w:val="00BD5669"/>
    <w:rsid w:val="00BD5A42"/>
    <w:rsid w:val="00BD5B4D"/>
    <w:rsid w:val="00BD5BF7"/>
    <w:rsid w:val="00BD5F39"/>
    <w:rsid w:val="00BD6079"/>
    <w:rsid w:val="00BD60C5"/>
    <w:rsid w:val="00BD64B0"/>
    <w:rsid w:val="00BD651F"/>
    <w:rsid w:val="00BD653E"/>
    <w:rsid w:val="00BD6930"/>
    <w:rsid w:val="00BD6998"/>
    <w:rsid w:val="00BD6C50"/>
    <w:rsid w:val="00BD6D62"/>
    <w:rsid w:val="00BD6E43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81"/>
    <w:rsid w:val="00BE1499"/>
    <w:rsid w:val="00BE14F7"/>
    <w:rsid w:val="00BE160D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2C91"/>
    <w:rsid w:val="00BE320E"/>
    <w:rsid w:val="00BE32C3"/>
    <w:rsid w:val="00BE36DF"/>
    <w:rsid w:val="00BE3906"/>
    <w:rsid w:val="00BE3E7F"/>
    <w:rsid w:val="00BE3EA4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81A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17"/>
    <w:rsid w:val="00BE779C"/>
    <w:rsid w:val="00BE7B6D"/>
    <w:rsid w:val="00BE7C5A"/>
    <w:rsid w:val="00BE7D51"/>
    <w:rsid w:val="00BE7D6D"/>
    <w:rsid w:val="00BF01C8"/>
    <w:rsid w:val="00BF0871"/>
    <w:rsid w:val="00BF0C02"/>
    <w:rsid w:val="00BF0DB6"/>
    <w:rsid w:val="00BF11DE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7E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D44"/>
    <w:rsid w:val="00C02F66"/>
    <w:rsid w:val="00C030EB"/>
    <w:rsid w:val="00C03890"/>
    <w:rsid w:val="00C03952"/>
    <w:rsid w:val="00C03AD8"/>
    <w:rsid w:val="00C03D34"/>
    <w:rsid w:val="00C03FF8"/>
    <w:rsid w:val="00C04269"/>
    <w:rsid w:val="00C04875"/>
    <w:rsid w:val="00C048EC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279"/>
    <w:rsid w:val="00C063AC"/>
    <w:rsid w:val="00C06501"/>
    <w:rsid w:val="00C06843"/>
    <w:rsid w:val="00C06987"/>
    <w:rsid w:val="00C06BA1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38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2F7"/>
    <w:rsid w:val="00C1453F"/>
    <w:rsid w:val="00C14572"/>
    <w:rsid w:val="00C1461C"/>
    <w:rsid w:val="00C14890"/>
    <w:rsid w:val="00C14B7A"/>
    <w:rsid w:val="00C14FCF"/>
    <w:rsid w:val="00C154FE"/>
    <w:rsid w:val="00C1556E"/>
    <w:rsid w:val="00C156F1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79"/>
    <w:rsid w:val="00C222CA"/>
    <w:rsid w:val="00C223FE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974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3D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29"/>
    <w:rsid w:val="00C30F59"/>
    <w:rsid w:val="00C31326"/>
    <w:rsid w:val="00C316FE"/>
    <w:rsid w:val="00C3178D"/>
    <w:rsid w:val="00C31BAD"/>
    <w:rsid w:val="00C31F07"/>
    <w:rsid w:val="00C3204A"/>
    <w:rsid w:val="00C320C4"/>
    <w:rsid w:val="00C3217C"/>
    <w:rsid w:val="00C322E4"/>
    <w:rsid w:val="00C3248E"/>
    <w:rsid w:val="00C32495"/>
    <w:rsid w:val="00C33074"/>
    <w:rsid w:val="00C332E6"/>
    <w:rsid w:val="00C3345C"/>
    <w:rsid w:val="00C33470"/>
    <w:rsid w:val="00C33799"/>
    <w:rsid w:val="00C33893"/>
    <w:rsid w:val="00C338D4"/>
    <w:rsid w:val="00C33B42"/>
    <w:rsid w:val="00C33D29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67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285B"/>
    <w:rsid w:val="00C43262"/>
    <w:rsid w:val="00C432E7"/>
    <w:rsid w:val="00C43560"/>
    <w:rsid w:val="00C43D8C"/>
    <w:rsid w:val="00C43DF2"/>
    <w:rsid w:val="00C43F24"/>
    <w:rsid w:val="00C44003"/>
    <w:rsid w:val="00C44542"/>
    <w:rsid w:val="00C44622"/>
    <w:rsid w:val="00C44AB3"/>
    <w:rsid w:val="00C44D1D"/>
    <w:rsid w:val="00C44E67"/>
    <w:rsid w:val="00C44EAF"/>
    <w:rsid w:val="00C4506B"/>
    <w:rsid w:val="00C451FD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24A"/>
    <w:rsid w:val="00C478C6"/>
    <w:rsid w:val="00C47C3A"/>
    <w:rsid w:val="00C47CD1"/>
    <w:rsid w:val="00C47EED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C9A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AF9"/>
    <w:rsid w:val="00C54EAF"/>
    <w:rsid w:val="00C54ECE"/>
    <w:rsid w:val="00C54F01"/>
    <w:rsid w:val="00C54F96"/>
    <w:rsid w:val="00C55029"/>
    <w:rsid w:val="00C552C7"/>
    <w:rsid w:val="00C55353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4D2"/>
    <w:rsid w:val="00C57574"/>
    <w:rsid w:val="00C576CF"/>
    <w:rsid w:val="00C57AD0"/>
    <w:rsid w:val="00C57B5E"/>
    <w:rsid w:val="00C603F7"/>
    <w:rsid w:val="00C60A8B"/>
    <w:rsid w:val="00C60CBC"/>
    <w:rsid w:val="00C60ECC"/>
    <w:rsid w:val="00C61777"/>
    <w:rsid w:val="00C6181F"/>
    <w:rsid w:val="00C61975"/>
    <w:rsid w:val="00C619B7"/>
    <w:rsid w:val="00C61BCD"/>
    <w:rsid w:val="00C61D1D"/>
    <w:rsid w:val="00C61F9B"/>
    <w:rsid w:val="00C625A4"/>
    <w:rsid w:val="00C6265D"/>
    <w:rsid w:val="00C62778"/>
    <w:rsid w:val="00C62875"/>
    <w:rsid w:val="00C62AF0"/>
    <w:rsid w:val="00C62B80"/>
    <w:rsid w:val="00C62C6C"/>
    <w:rsid w:val="00C62CAA"/>
    <w:rsid w:val="00C62D54"/>
    <w:rsid w:val="00C6321C"/>
    <w:rsid w:val="00C63248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829"/>
    <w:rsid w:val="00C65A25"/>
    <w:rsid w:val="00C65B10"/>
    <w:rsid w:val="00C6618C"/>
    <w:rsid w:val="00C66866"/>
    <w:rsid w:val="00C669BF"/>
    <w:rsid w:val="00C66A64"/>
    <w:rsid w:val="00C66BC9"/>
    <w:rsid w:val="00C66C38"/>
    <w:rsid w:val="00C66D37"/>
    <w:rsid w:val="00C67444"/>
    <w:rsid w:val="00C67598"/>
    <w:rsid w:val="00C67A59"/>
    <w:rsid w:val="00C67D57"/>
    <w:rsid w:val="00C67FE9"/>
    <w:rsid w:val="00C701FD"/>
    <w:rsid w:val="00C70473"/>
    <w:rsid w:val="00C70666"/>
    <w:rsid w:val="00C7072A"/>
    <w:rsid w:val="00C708C8"/>
    <w:rsid w:val="00C708F5"/>
    <w:rsid w:val="00C70905"/>
    <w:rsid w:val="00C709E6"/>
    <w:rsid w:val="00C70B53"/>
    <w:rsid w:val="00C70C7D"/>
    <w:rsid w:val="00C70D33"/>
    <w:rsid w:val="00C712CE"/>
    <w:rsid w:val="00C71489"/>
    <w:rsid w:val="00C718F0"/>
    <w:rsid w:val="00C71929"/>
    <w:rsid w:val="00C71E4E"/>
    <w:rsid w:val="00C7232B"/>
    <w:rsid w:val="00C723CC"/>
    <w:rsid w:val="00C72431"/>
    <w:rsid w:val="00C7249A"/>
    <w:rsid w:val="00C724B4"/>
    <w:rsid w:val="00C7260F"/>
    <w:rsid w:val="00C727D7"/>
    <w:rsid w:val="00C729D9"/>
    <w:rsid w:val="00C72A43"/>
    <w:rsid w:val="00C72E61"/>
    <w:rsid w:val="00C73187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0D5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59D"/>
    <w:rsid w:val="00C76B20"/>
    <w:rsid w:val="00C76B66"/>
    <w:rsid w:val="00C76F4C"/>
    <w:rsid w:val="00C7717B"/>
    <w:rsid w:val="00C77597"/>
    <w:rsid w:val="00C7767C"/>
    <w:rsid w:val="00C778B0"/>
    <w:rsid w:val="00C77931"/>
    <w:rsid w:val="00C77A08"/>
    <w:rsid w:val="00C77B39"/>
    <w:rsid w:val="00C77C1C"/>
    <w:rsid w:val="00C77CB3"/>
    <w:rsid w:val="00C77D6C"/>
    <w:rsid w:val="00C77F2A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49"/>
    <w:rsid w:val="00C821E8"/>
    <w:rsid w:val="00C82EF8"/>
    <w:rsid w:val="00C830E4"/>
    <w:rsid w:val="00C830F4"/>
    <w:rsid w:val="00C83689"/>
    <w:rsid w:val="00C83A77"/>
    <w:rsid w:val="00C83DE6"/>
    <w:rsid w:val="00C83E05"/>
    <w:rsid w:val="00C83E76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565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782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B5B"/>
    <w:rsid w:val="00C90C48"/>
    <w:rsid w:val="00C90C88"/>
    <w:rsid w:val="00C90C93"/>
    <w:rsid w:val="00C90CAF"/>
    <w:rsid w:val="00C90CC1"/>
    <w:rsid w:val="00C90D36"/>
    <w:rsid w:val="00C90FED"/>
    <w:rsid w:val="00C91052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0A5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538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C5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6CD4"/>
    <w:rsid w:val="00C9738F"/>
    <w:rsid w:val="00C973ED"/>
    <w:rsid w:val="00C97417"/>
    <w:rsid w:val="00C9767A"/>
    <w:rsid w:val="00C977CD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A15"/>
    <w:rsid w:val="00CA1D22"/>
    <w:rsid w:val="00CA1E10"/>
    <w:rsid w:val="00CA1E6E"/>
    <w:rsid w:val="00CA220B"/>
    <w:rsid w:val="00CA22C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9E6"/>
    <w:rsid w:val="00CA3AF0"/>
    <w:rsid w:val="00CA4144"/>
    <w:rsid w:val="00CA4756"/>
    <w:rsid w:val="00CA4768"/>
    <w:rsid w:val="00CA47CB"/>
    <w:rsid w:val="00CA4974"/>
    <w:rsid w:val="00CA4E09"/>
    <w:rsid w:val="00CA5439"/>
    <w:rsid w:val="00CA54FB"/>
    <w:rsid w:val="00CA5554"/>
    <w:rsid w:val="00CA5591"/>
    <w:rsid w:val="00CA55AE"/>
    <w:rsid w:val="00CA5974"/>
    <w:rsid w:val="00CA59F3"/>
    <w:rsid w:val="00CA5A79"/>
    <w:rsid w:val="00CA5AFC"/>
    <w:rsid w:val="00CA5B5E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4DE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B38"/>
    <w:rsid w:val="00CB4C72"/>
    <w:rsid w:val="00CB4D98"/>
    <w:rsid w:val="00CB4E7B"/>
    <w:rsid w:val="00CB51A7"/>
    <w:rsid w:val="00CB5232"/>
    <w:rsid w:val="00CB5314"/>
    <w:rsid w:val="00CB57A9"/>
    <w:rsid w:val="00CB6185"/>
    <w:rsid w:val="00CB61D9"/>
    <w:rsid w:val="00CB6890"/>
    <w:rsid w:val="00CB69F6"/>
    <w:rsid w:val="00CB6D05"/>
    <w:rsid w:val="00CB6D2F"/>
    <w:rsid w:val="00CB6E03"/>
    <w:rsid w:val="00CB6FD1"/>
    <w:rsid w:val="00CB724F"/>
    <w:rsid w:val="00CB7250"/>
    <w:rsid w:val="00CB7256"/>
    <w:rsid w:val="00CB744E"/>
    <w:rsid w:val="00CB799E"/>
    <w:rsid w:val="00CB79B9"/>
    <w:rsid w:val="00CB7BA1"/>
    <w:rsid w:val="00CB7CA1"/>
    <w:rsid w:val="00CB7E11"/>
    <w:rsid w:val="00CC0201"/>
    <w:rsid w:val="00CC0598"/>
    <w:rsid w:val="00CC0806"/>
    <w:rsid w:val="00CC0C99"/>
    <w:rsid w:val="00CC0D46"/>
    <w:rsid w:val="00CC0FD2"/>
    <w:rsid w:val="00CC1360"/>
    <w:rsid w:val="00CC1797"/>
    <w:rsid w:val="00CC180A"/>
    <w:rsid w:val="00CC1A07"/>
    <w:rsid w:val="00CC1AED"/>
    <w:rsid w:val="00CC1C71"/>
    <w:rsid w:val="00CC1E88"/>
    <w:rsid w:val="00CC1F1C"/>
    <w:rsid w:val="00CC208F"/>
    <w:rsid w:val="00CC2230"/>
    <w:rsid w:val="00CC22C4"/>
    <w:rsid w:val="00CC23FE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7A6"/>
    <w:rsid w:val="00CC6965"/>
    <w:rsid w:val="00CC69FC"/>
    <w:rsid w:val="00CC6A10"/>
    <w:rsid w:val="00CC6CC9"/>
    <w:rsid w:val="00CC72EE"/>
    <w:rsid w:val="00CC75FB"/>
    <w:rsid w:val="00CC765C"/>
    <w:rsid w:val="00CC7975"/>
    <w:rsid w:val="00CC7B9E"/>
    <w:rsid w:val="00CC7C6C"/>
    <w:rsid w:val="00CC7E58"/>
    <w:rsid w:val="00CC7E6F"/>
    <w:rsid w:val="00CC7F42"/>
    <w:rsid w:val="00CD00A4"/>
    <w:rsid w:val="00CD039E"/>
    <w:rsid w:val="00CD0467"/>
    <w:rsid w:val="00CD04DE"/>
    <w:rsid w:val="00CD0577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266"/>
    <w:rsid w:val="00CD33F4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6C2"/>
    <w:rsid w:val="00CD4713"/>
    <w:rsid w:val="00CD48DF"/>
    <w:rsid w:val="00CD4921"/>
    <w:rsid w:val="00CD4968"/>
    <w:rsid w:val="00CD521C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6C6A"/>
    <w:rsid w:val="00CD7458"/>
    <w:rsid w:val="00CD7CB0"/>
    <w:rsid w:val="00CD7DD6"/>
    <w:rsid w:val="00CD7E70"/>
    <w:rsid w:val="00CE01BC"/>
    <w:rsid w:val="00CE0210"/>
    <w:rsid w:val="00CE03B9"/>
    <w:rsid w:val="00CE03F4"/>
    <w:rsid w:val="00CE0624"/>
    <w:rsid w:val="00CE0C31"/>
    <w:rsid w:val="00CE0C82"/>
    <w:rsid w:val="00CE0FE3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B35"/>
    <w:rsid w:val="00CE2ED2"/>
    <w:rsid w:val="00CE3003"/>
    <w:rsid w:val="00CE321B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447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7D1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FBA"/>
    <w:rsid w:val="00CF1116"/>
    <w:rsid w:val="00CF1764"/>
    <w:rsid w:val="00CF176B"/>
    <w:rsid w:val="00CF1B57"/>
    <w:rsid w:val="00CF21A3"/>
    <w:rsid w:val="00CF223B"/>
    <w:rsid w:val="00CF229D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4D4"/>
    <w:rsid w:val="00CF46C7"/>
    <w:rsid w:val="00CF4779"/>
    <w:rsid w:val="00CF49A9"/>
    <w:rsid w:val="00CF4C0C"/>
    <w:rsid w:val="00CF4D17"/>
    <w:rsid w:val="00CF5062"/>
    <w:rsid w:val="00CF55A1"/>
    <w:rsid w:val="00CF55DA"/>
    <w:rsid w:val="00CF5916"/>
    <w:rsid w:val="00CF597B"/>
    <w:rsid w:val="00CF5997"/>
    <w:rsid w:val="00CF599F"/>
    <w:rsid w:val="00CF5A2C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204"/>
    <w:rsid w:val="00D01312"/>
    <w:rsid w:val="00D01367"/>
    <w:rsid w:val="00D01517"/>
    <w:rsid w:val="00D01692"/>
    <w:rsid w:val="00D018DE"/>
    <w:rsid w:val="00D01B6E"/>
    <w:rsid w:val="00D02081"/>
    <w:rsid w:val="00D020F6"/>
    <w:rsid w:val="00D021D2"/>
    <w:rsid w:val="00D02B45"/>
    <w:rsid w:val="00D02F03"/>
    <w:rsid w:val="00D02FEF"/>
    <w:rsid w:val="00D03050"/>
    <w:rsid w:val="00D03101"/>
    <w:rsid w:val="00D03118"/>
    <w:rsid w:val="00D03358"/>
    <w:rsid w:val="00D0339D"/>
    <w:rsid w:val="00D0363E"/>
    <w:rsid w:val="00D038B7"/>
    <w:rsid w:val="00D039E1"/>
    <w:rsid w:val="00D03A5B"/>
    <w:rsid w:val="00D03B65"/>
    <w:rsid w:val="00D0403B"/>
    <w:rsid w:val="00D040D6"/>
    <w:rsid w:val="00D047DB"/>
    <w:rsid w:val="00D04A96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D4D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A20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5E4A"/>
    <w:rsid w:val="00D15F0A"/>
    <w:rsid w:val="00D16165"/>
    <w:rsid w:val="00D16534"/>
    <w:rsid w:val="00D165FE"/>
    <w:rsid w:val="00D1672F"/>
    <w:rsid w:val="00D167A2"/>
    <w:rsid w:val="00D16953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44"/>
    <w:rsid w:val="00D20B68"/>
    <w:rsid w:val="00D20E04"/>
    <w:rsid w:val="00D20EB2"/>
    <w:rsid w:val="00D210F2"/>
    <w:rsid w:val="00D21200"/>
    <w:rsid w:val="00D21481"/>
    <w:rsid w:val="00D21565"/>
    <w:rsid w:val="00D21707"/>
    <w:rsid w:val="00D22263"/>
    <w:rsid w:val="00D223DF"/>
    <w:rsid w:val="00D223F6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8E1"/>
    <w:rsid w:val="00D23A6C"/>
    <w:rsid w:val="00D23BE6"/>
    <w:rsid w:val="00D23E75"/>
    <w:rsid w:val="00D24494"/>
    <w:rsid w:val="00D2454A"/>
    <w:rsid w:val="00D24596"/>
    <w:rsid w:val="00D248BD"/>
    <w:rsid w:val="00D24973"/>
    <w:rsid w:val="00D24CA7"/>
    <w:rsid w:val="00D24FA0"/>
    <w:rsid w:val="00D2504C"/>
    <w:rsid w:val="00D254E9"/>
    <w:rsid w:val="00D25572"/>
    <w:rsid w:val="00D259C5"/>
    <w:rsid w:val="00D25C96"/>
    <w:rsid w:val="00D25D99"/>
    <w:rsid w:val="00D26245"/>
    <w:rsid w:val="00D262A5"/>
    <w:rsid w:val="00D26712"/>
    <w:rsid w:val="00D26A1E"/>
    <w:rsid w:val="00D26A9A"/>
    <w:rsid w:val="00D26EDB"/>
    <w:rsid w:val="00D26F26"/>
    <w:rsid w:val="00D26F7F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279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C2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81C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5ED0"/>
    <w:rsid w:val="00D36499"/>
    <w:rsid w:val="00D364DE"/>
    <w:rsid w:val="00D36847"/>
    <w:rsid w:val="00D368B2"/>
    <w:rsid w:val="00D3692A"/>
    <w:rsid w:val="00D36FC2"/>
    <w:rsid w:val="00D372A8"/>
    <w:rsid w:val="00D37419"/>
    <w:rsid w:val="00D37647"/>
    <w:rsid w:val="00D379F7"/>
    <w:rsid w:val="00D37B5C"/>
    <w:rsid w:val="00D37B8E"/>
    <w:rsid w:val="00D37BF6"/>
    <w:rsid w:val="00D37EE8"/>
    <w:rsid w:val="00D40014"/>
    <w:rsid w:val="00D40532"/>
    <w:rsid w:val="00D40598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7E4"/>
    <w:rsid w:val="00D42ADB"/>
    <w:rsid w:val="00D42D1B"/>
    <w:rsid w:val="00D43998"/>
    <w:rsid w:val="00D43A33"/>
    <w:rsid w:val="00D43B25"/>
    <w:rsid w:val="00D43BCA"/>
    <w:rsid w:val="00D43E18"/>
    <w:rsid w:val="00D43E3D"/>
    <w:rsid w:val="00D44238"/>
    <w:rsid w:val="00D44545"/>
    <w:rsid w:val="00D445A4"/>
    <w:rsid w:val="00D4467C"/>
    <w:rsid w:val="00D44936"/>
    <w:rsid w:val="00D44BE1"/>
    <w:rsid w:val="00D44DA3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6C"/>
    <w:rsid w:val="00D469A1"/>
    <w:rsid w:val="00D469B7"/>
    <w:rsid w:val="00D46A5B"/>
    <w:rsid w:val="00D46B52"/>
    <w:rsid w:val="00D46C09"/>
    <w:rsid w:val="00D4704F"/>
    <w:rsid w:val="00D471D5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187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D15"/>
    <w:rsid w:val="00D53EF4"/>
    <w:rsid w:val="00D53F12"/>
    <w:rsid w:val="00D53FD0"/>
    <w:rsid w:val="00D54006"/>
    <w:rsid w:val="00D54089"/>
    <w:rsid w:val="00D54100"/>
    <w:rsid w:val="00D546C7"/>
    <w:rsid w:val="00D549B4"/>
    <w:rsid w:val="00D54C9E"/>
    <w:rsid w:val="00D54DBB"/>
    <w:rsid w:val="00D54FB1"/>
    <w:rsid w:val="00D550DA"/>
    <w:rsid w:val="00D550EA"/>
    <w:rsid w:val="00D5529D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0B7"/>
    <w:rsid w:val="00D57232"/>
    <w:rsid w:val="00D572A1"/>
    <w:rsid w:val="00D574E4"/>
    <w:rsid w:val="00D574F1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0F6F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0EA"/>
    <w:rsid w:val="00D666BD"/>
    <w:rsid w:val="00D66875"/>
    <w:rsid w:val="00D66A8F"/>
    <w:rsid w:val="00D66AB9"/>
    <w:rsid w:val="00D66AD3"/>
    <w:rsid w:val="00D66B9A"/>
    <w:rsid w:val="00D66C2C"/>
    <w:rsid w:val="00D66D6F"/>
    <w:rsid w:val="00D66F4B"/>
    <w:rsid w:val="00D66FE4"/>
    <w:rsid w:val="00D672D8"/>
    <w:rsid w:val="00D673F5"/>
    <w:rsid w:val="00D67778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2CD6"/>
    <w:rsid w:val="00D73032"/>
    <w:rsid w:val="00D73084"/>
    <w:rsid w:val="00D7348A"/>
    <w:rsid w:val="00D735A6"/>
    <w:rsid w:val="00D736B1"/>
    <w:rsid w:val="00D73840"/>
    <w:rsid w:val="00D739D8"/>
    <w:rsid w:val="00D73AC0"/>
    <w:rsid w:val="00D73AD5"/>
    <w:rsid w:val="00D73C50"/>
    <w:rsid w:val="00D73C91"/>
    <w:rsid w:val="00D74020"/>
    <w:rsid w:val="00D742AF"/>
    <w:rsid w:val="00D743B6"/>
    <w:rsid w:val="00D7456B"/>
    <w:rsid w:val="00D7468C"/>
    <w:rsid w:val="00D74ADE"/>
    <w:rsid w:val="00D74B4E"/>
    <w:rsid w:val="00D74D5A"/>
    <w:rsid w:val="00D74F27"/>
    <w:rsid w:val="00D7509B"/>
    <w:rsid w:val="00D7514D"/>
    <w:rsid w:val="00D7518A"/>
    <w:rsid w:val="00D7533B"/>
    <w:rsid w:val="00D754F8"/>
    <w:rsid w:val="00D75505"/>
    <w:rsid w:val="00D75588"/>
    <w:rsid w:val="00D75658"/>
    <w:rsid w:val="00D75757"/>
    <w:rsid w:val="00D75DD0"/>
    <w:rsid w:val="00D75DFA"/>
    <w:rsid w:val="00D761C9"/>
    <w:rsid w:val="00D7642F"/>
    <w:rsid w:val="00D7726E"/>
    <w:rsid w:val="00D772C9"/>
    <w:rsid w:val="00D772E2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E7"/>
    <w:rsid w:val="00D81597"/>
    <w:rsid w:val="00D8166D"/>
    <w:rsid w:val="00D816FF"/>
    <w:rsid w:val="00D817C1"/>
    <w:rsid w:val="00D81A2E"/>
    <w:rsid w:val="00D81AEF"/>
    <w:rsid w:val="00D820F2"/>
    <w:rsid w:val="00D82546"/>
    <w:rsid w:val="00D8276C"/>
    <w:rsid w:val="00D8295F"/>
    <w:rsid w:val="00D82FD9"/>
    <w:rsid w:val="00D82FDE"/>
    <w:rsid w:val="00D8320E"/>
    <w:rsid w:val="00D83718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1CA"/>
    <w:rsid w:val="00D8526B"/>
    <w:rsid w:val="00D85464"/>
    <w:rsid w:val="00D85DCD"/>
    <w:rsid w:val="00D86014"/>
    <w:rsid w:val="00D86101"/>
    <w:rsid w:val="00D8617E"/>
    <w:rsid w:val="00D86365"/>
    <w:rsid w:val="00D86413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27F"/>
    <w:rsid w:val="00D87492"/>
    <w:rsid w:val="00D87598"/>
    <w:rsid w:val="00D877A0"/>
    <w:rsid w:val="00D87A21"/>
    <w:rsid w:val="00D87E3E"/>
    <w:rsid w:val="00D87E93"/>
    <w:rsid w:val="00D87EDB"/>
    <w:rsid w:val="00D9007F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1C9B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EC4"/>
    <w:rsid w:val="00D92F01"/>
    <w:rsid w:val="00D92FEB"/>
    <w:rsid w:val="00D9300C"/>
    <w:rsid w:val="00D9302B"/>
    <w:rsid w:val="00D93251"/>
    <w:rsid w:val="00D93C5E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721"/>
    <w:rsid w:val="00D95A92"/>
    <w:rsid w:val="00D95B46"/>
    <w:rsid w:val="00D95E92"/>
    <w:rsid w:val="00D95F60"/>
    <w:rsid w:val="00D95F65"/>
    <w:rsid w:val="00D96351"/>
    <w:rsid w:val="00D96423"/>
    <w:rsid w:val="00D96558"/>
    <w:rsid w:val="00D96713"/>
    <w:rsid w:val="00D968E8"/>
    <w:rsid w:val="00D96B07"/>
    <w:rsid w:val="00D96B2C"/>
    <w:rsid w:val="00D96E90"/>
    <w:rsid w:val="00D971B4"/>
    <w:rsid w:val="00D97269"/>
    <w:rsid w:val="00D9763D"/>
    <w:rsid w:val="00D97922"/>
    <w:rsid w:val="00D97B4F"/>
    <w:rsid w:val="00D97B57"/>
    <w:rsid w:val="00D97F11"/>
    <w:rsid w:val="00D97F22"/>
    <w:rsid w:val="00D97FA3"/>
    <w:rsid w:val="00D97FE1"/>
    <w:rsid w:val="00DA08C9"/>
    <w:rsid w:val="00DA0923"/>
    <w:rsid w:val="00DA0AE1"/>
    <w:rsid w:val="00DA0BD9"/>
    <w:rsid w:val="00DA0C03"/>
    <w:rsid w:val="00DA0E86"/>
    <w:rsid w:val="00DA0FA8"/>
    <w:rsid w:val="00DA107B"/>
    <w:rsid w:val="00DA115E"/>
    <w:rsid w:val="00DA120F"/>
    <w:rsid w:val="00DA14E5"/>
    <w:rsid w:val="00DA17B1"/>
    <w:rsid w:val="00DA1BE5"/>
    <w:rsid w:val="00DA1C88"/>
    <w:rsid w:val="00DA1C96"/>
    <w:rsid w:val="00DA1D06"/>
    <w:rsid w:val="00DA2005"/>
    <w:rsid w:val="00DA22B5"/>
    <w:rsid w:val="00DA24CF"/>
    <w:rsid w:val="00DA2673"/>
    <w:rsid w:val="00DA271A"/>
    <w:rsid w:val="00DA2748"/>
    <w:rsid w:val="00DA2D64"/>
    <w:rsid w:val="00DA3235"/>
    <w:rsid w:val="00DA334D"/>
    <w:rsid w:val="00DA3375"/>
    <w:rsid w:val="00DA35B4"/>
    <w:rsid w:val="00DA3611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60"/>
    <w:rsid w:val="00DA5CBB"/>
    <w:rsid w:val="00DA5D59"/>
    <w:rsid w:val="00DA65A5"/>
    <w:rsid w:val="00DA663D"/>
    <w:rsid w:val="00DA6666"/>
    <w:rsid w:val="00DA6846"/>
    <w:rsid w:val="00DA6A9F"/>
    <w:rsid w:val="00DA6D29"/>
    <w:rsid w:val="00DA6D9E"/>
    <w:rsid w:val="00DA6E21"/>
    <w:rsid w:val="00DA6E87"/>
    <w:rsid w:val="00DA708B"/>
    <w:rsid w:val="00DA749C"/>
    <w:rsid w:val="00DA77F1"/>
    <w:rsid w:val="00DA79D8"/>
    <w:rsid w:val="00DA79D9"/>
    <w:rsid w:val="00DA79DC"/>
    <w:rsid w:val="00DA7A5D"/>
    <w:rsid w:val="00DA7EAE"/>
    <w:rsid w:val="00DB008F"/>
    <w:rsid w:val="00DB0120"/>
    <w:rsid w:val="00DB0208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28E"/>
    <w:rsid w:val="00DB343A"/>
    <w:rsid w:val="00DB3501"/>
    <w:rsid w:val="00DB36AD"/>
    <w:rsid w:val="00DB38E8"/>
    <w:rsid w:val="00DB3A01"/>
    <w:rsid w:val="00DB3AC0"/>
    <w:rsid w:val="00DB3DBF"/>
    <w:rsid w:val="00DB3FD3"/>
    <w:rsid w:val="00DB40BB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47B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3F71"/>
    <w:rsid w:val="00DC4077"/>
    <w:rsid w:val="00DC4089"/>
    <w:rsid w:val="00DC44AE"/>
    <w:rsid w:val="00DC46A5"/>
    <w:rsid w:val="00DC47EF"/>
    <w:rsid w:val="00DC4B82"/>
    <w:rsid w:val="00DC4C68"/>
    <w:rsid w:val="00DC4CD6"/>
    <w:rsid w:val="00DC4CEC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10"/>
    <w:rsid w:val="00DC625D"/>
    <w:rsid w:val="00DC6462"/>
    <w:rsid w:val="00DC651F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EDC"/>
    <w:rsid w:val="00DD2F9F"/>
    <w:rsid w:val="00DD312B"/>
    <w:rsid w:val="00DD3396"/>
    <w:rsid w:val="00DD33C4"/>
    <w:rsid w:val="00DD3481"/>
    <w:rsid w:val="00DD380F"/>
    <w:rsid w:val="00DD391D"/>
    <w:rsid w:val="00DD3941"/>
    <w:rsid w:val="00DD3B6E"/>
    <w:rsid w:val="00DD3C3D"/>
    <w:rsid w:val="00DD449A"/>
    <w:rsid w:val="00DD4878"/>
    <w:rsid w:val="00DD4EF7"/>
    <w:rsid w:val="00DD50E2"/>
    <w:rsid w:val="00DD53A4"/>
    <w:rsid w:val="00DD5426"/>
    <w:rsid w:val="00DD5A13"/>
    <w:rsid w:val="00DD5F3B"/>
    <w:rsid w:val="00DD5F53"/>
    <w:rsid w:val="00DD5F84"/>
    <w:rsid w:val="00DD5FB1"/>
    <w:rsid w:val="00DD6330"/>
    <w:rsid w:val="00DD63DE"/>
    <w:rsid w:val="00DD64B6"/>
    <w:rsid w:val="00DD65BC"/>
    <w:rsid w:val="00DD6915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992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10B"/>
    <w:rsid w:val="00DE33AA"/>
    <w:rsid w:val="00DE365C"/>
    <w:rsid w:val="00DE3856"/>
    <w:rsid w:val="00DE3880"/>
    <w:rsid w:val="00DE3983"/>
    <w:rsid w:val="00DE3CB8"/>
    <w:rsid w:val="00DE42A7"/>
    <w:rsid w:val="00DE468D"/>
    <w:rsid w:val="00DE4961"/>
    <w:rsid w:val="00DE4B1C"/>
    <w:rsid w:val="00DE4C6C"/>
    <w:rsid w:val="00DE4F06"/>
    <w:rsid w:val="00DE4F4B"/>
    <w:rsid w:val="00DE4FD4"/>
    <w:rsid w:val="00DE528A"/>
    <w:rsid w:val="00DE549B"/>
    <w:rsid w:val="00DE554C"/>
    <w:rsid w:val="00DE55EB"/>
    <w:rsid w:val="00DE57F6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9F3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B64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1D47"/>
    <w:rsid w:val="00DF2130"/>
    <w:rsid w:val="00DF214E"/>
    <w:rsid w:val="00DF21EF"/>
    <w:rsid w:val="00DF2494"/>
    <w:rsid w:val="00DF266B"/>
    <w:rsid w:val="00DF26FF"/>
    <w:rsid w:val="00DF284D"/>
    <w:rsid w:val="00DF2AA2"/>
    <w:rsid w:val="00DF2C31"/>
    <w:rsid w:val="00DF2C5C"/>
    <w:rsid w:val="00DF2C76"/>
    <w:rsid w:val="00DF2F25"/>
    <w:rsid w:val="00DF30CD"/>
    <w:rsid w:val="00DF3B0B"/>
    <w:rsid w:val="00DF3BEB"/>
    <w:rsid w:val="00DF4104"/>
    <w:rsid w:val="00DF425B"/>
    <w:rsid w:val="00DF458F"/>
    <w:rsid w:val="00DF47CE"/>
    <w:rsid w:val="00DF4905"/>
    <w:rsid w:val="00DF4FB7"/>
    <w:rsid w:val="00DF51FE"/>
    <w:rsid w:val="00DF52FD"/>
    <w:rsid w:val="00DF538A"/>
    <w:rsid w:val="00DF5445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0D9E"/>
    <w:rsid w:val="00E01012"/>
    <w:rsid w:val="00E012B1"/>
    <w:rsid w:val="00E013D1"/>
    <w:rsid w:val="00E01438"/>
    <w:rsid w:val="00E01639"/>
    <w:rsid w:val="00E017EB"/>
    <w:rsid w:val="00E01936"/>
    <w:rsid w:val="00E01B09"/>
    <w:rsid w:val="00E01D01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674"/>
    <w:rsid w:val="00E04827"/>
    <w:rsid w:val="00E04DFB"/>
    <w:rsid w:val="00E05592"/>
    <w:rsid w:val="00E056D8"/>
    <w:rsid w:val="00E057C4"/>
    <w:rsid w:val="00E05880"/>
    <w:rsid w:val="00E05D16"/>
    <w:rsid w:val="00E05DFD"/>
    <w:rsid w:val="00E062EF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6C8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2F12"/>
    <w:rsid w:val="00E1300A"/>
    <w:rsid w:val="00E13315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192"/>
    <w:rsid w:val="00E202A4"/>
    <w:rsid w:val="00E20A74"/>
    <w:rsid w:val="00E21292"/>
    <w:rsid w:val="00E21421"/>
    <w:rsid w:val="00E2148F"/>
    <w:rsid w:val="00E2152F"/>
    <w:rsid w:val="00E217E2"/>
    <w:rsid w:val="00E21B69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730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380"/>
    <w:rsid w:val="00E276D4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65"/>
    <w:rsid w:val="00E30DDF"/>
    <w:rsid w:val="00E30E31"/>
    <w:rsid w:val="00E31192"/>
    <w:rsid w:val="00E31197"/>
    <w:rsid w:val="00E3124B"/>
    <w:rsid w:val="00E3193E"/>
    <w:rsid w:val="00E31940"/>
    <w:rsid w:val="00E31FA6"/>
    <w:rsid w:val="00E3216B"/>
    <w:rsid w:val="00E32251"/>
    <w:rsid w:val="00E322D6"/>
    <w:rsid w:val="00E32461"/>
    <w:rsid w:val="00E3266F"/>
    <w:rsid w:val="00E326D3"/>
    <w:rsid w:val="00E32820"/>
    <w:rsid w:val="00E328F4"/>
    <w:rsid w:val="00E32FD4"/>
    <w:rsid w:val="00E3314C"/>
    <w:rsid w:val="00E333D0"/>
    <w:rsid w:val="00E33460"/>
    <w:rsid w:val="00E3388B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88B"/>
    <w:rsid w:val="00E36A04"/>
    <w:rsid w:val="00E36AFD"/>
    <w:rsid w:val="00E36C5B"/>
    <w:rsid w:val="00E36EF2"/>
    <w:rsid w:val="00E37156"/>
    <w:rsid w:val="00E371E2"/>
    <w:rsid w:val="00E374C7"/>
    <w:rsid w:val="00E375F1"/>
    <w:rsid w:val="00E37616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9C"/>
    <w:rsid w:val="00E40FBB"/>
    <w:rsid w:val="00E410B7"/>
    <w:rsid w:val="00E410D4"/>
    <w:rsid w:val="00E41202"/>
    <w:rsid w:val="00E41836"/>
    <w:rsid w:val="00E41856"/>
    <w:rsid w:val="00E418AE"/>
    <w:rsid w:val="00E41A55"/>
    <w:rsid w:val="00E41CD2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8AD"/>
    <w:rsid w:val="00E46A5A"/>
    <w:rsid w:val="00E46EFD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8D8"/>
    <w:rsid w:val="00E51AB3"/>
    <w:rsid w:val="00E51D8E"/>
    <w:rsid w:val="00E51E2A"/>
    <w:rsid w:val="00E521B5"/>
    <w:rsid w:val="00E524CA"/>
    <w:rsid w:val="00E5278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C7D"/>
    <w:rsid w:val="00E53CC9"/>
    <w:rsid w:val="00E53EE7"/>
    <w:rsid w:val="00E5409F"/>
    <w:rsid w:val="00E541E7"/>
    <w:rsid w:val="00E5456E"/>
    <w:rsid w:val="00E54628"/>
    <w:rsid w:val="00E546BE"/>
    <w:rsid w:val="00E547FF"/>
    <w:rsid w:val="00E54905"/>
    <w:rsid w:val="00E54BD2"/>
    <w:rsid w:val="00E54CAB"/>
    <w:rsid w:val="00E55156"/>
    <w:rsid w:val="00E551B3"/>
    <w:rsid w:val="00E553D8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CB"/>
    <w:rsid w:val="00E56AFC"/>
    <w:rsid w:val="00E56B7B"/>
    <w:rsid w:val="00E57125"/>
    <w:rsid w:val="00E573CD"/>
    <w:rsid w:val="00E5760B"/>
    <w:rsid w:val="00E57812"/>
    <w:rsid w:val="00E57A13"/>
    <w:rsid w:val="00E57AD8"/>
    <w:rsid w:val="00E57D1C"/>
    <w:rsid w:val="00E57D7E"/>
    <w:rsid w:val="00E57FEA"/>
    <w:rsid w:val="00E60066"/>
    <w:rsid w:val="00E6009A"/>
    <w:rsid w:val="00E601B2"/>
    <w:rsid w:val="00E601E4"/>
    <w:rsid w:val="00E60333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05"/>
    <w:rsid w:val="00E63DB8"/>
    <w:rsid w:val="00E63E7A"/>
    <w:rsid w:val="00E63F98"/>
    <w:rsid w:val="00E643E8"/>
    <w:rsid w:val="00E64684"/>
    <w:rsid w:val="00E64826"/>
    <w:rsid w:val="00E64939"/>
    <w:rsid w:val="00E64B30"/>
    <w:rsid w:val="00E64E25"/>
    <w:rsid w:val="00E64EF6"/>
    <w:rsid w:val="00E64FFF"/>
    <w:rsid w:val="00E650C8"/>
    <w:rsid w:val="00E6518D"/>
    <w:rsid w:val="00E659C7"/>
    <w:rsid w:val="00E65ADA"/>
    <w:rsid w:val="00E65BFC"/>
    <w:rsid w:val="00E65E75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3E1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A4C"/>
    <w:rsid w:val="00E74BCA"/>
    <w:rsid w:val="00E74BF4"/>
    <w:rsid w:val="00E74FB0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E5C"/>
    <w:rsid w:val="00E77F2E"/>
    <w:rsid w:val="00E77FBC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480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52D"/>
    <w:rsid w:val="00E85640"/>
    <w:rsid w:val="00E859CD"/>
    <w:rsid w:val="00E85A18"/>
    <w:rsid w:val="00E85AAF"/>
    <w:rsid w:val="00E85DB8"/>
    <w:rsid w:val="00E85FF3"/>
    <w:rsid w:val="00E8677E"/>
    <w:rsid w:val="00E86812"/>
    <w:rsid w:val="00E86D53"/>
    <w:rsid w:val="00E86FC6"/>
    <w:rsid w:val="00E8704D"/>
    <w:rsid w:val="00E87246"/>
    <w:rsid w:val="00E8759D"/>
    <w:rsid w:val="00E875F2"/>
    <w:rsid w:val="00E8760E"/>
    <w:rsid w:val="00E876CF"/>
    <w:rsid w:val="00E8770D"/>
    <w:rsid w:val="00E877DF"/>
    <w:rsid w:val="00E87906"/>
    <w:rsid w:val="00E8796D"/>
    <w:rsid w:val="00E879B0"/>
    <w:rsid w:val="00E87D22"/>
    <w:rsid w:val="00E87E3A"/>
    <w:rsid w:val="00E90166"/>
    <w:rsid w:val="00E90CF4"/>
    <w:rsid w:val="00E90DEA"/>
    <w:rsid w:val="00E90E86"/>
    <w:rsid w:val="00E90E94"/>
    <w:rsid w:val="00E90F8F"/>
    <w:rsid w:val="00E91361"/>
    <w:rsid w:val="00E91F11"/>
    <w:rsid w:val="00E92091"/>
    <w:rsid w:val="00E9225D"/>
    <w:rsid w:val="00E92A59"/>
    <w:rsid w:val="00E92C7F"/>
    <w:rsid w:val="00E934E1"/>
    <w:rsid w:val="00E93678"/>
    <w:rsid w:val="00E937DE"/>
    <w:rsid w:val="00E93B12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CE3"/>
    <w:rsid w:val="00E96DFA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A7A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0F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4CC"/>
    <w:rsid w:val="00EA55D5"/>
    <w:rsid w:val="00EA5728"/>
    <w:rsid w:val="00EA57F7"/>
    <w:rsid w:val="00EA586B"/>
    <w:rsid w:val="00EA5B68"/>
    <w:rsid w:val="00EA5BAD"/>
    <w:rsid w:val="00EA612F"/>
    <w:rsid w:val="00EA6472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7D2"/>
    <w:rsid w:val="00EB07FF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721"/>
    <w:rsid w:val="00EB2A0F"/>
    <w:rsid w:val="00EB2AB1"/>
    <w:rsid w:val="00EB2BE5"/>
    <w:rsid w:val="00EB2D2A"/>
    <w:rsid w:val="00EB2D4F"/>
    <w:rsid w:val="00EB2E9C"/>
    <w:rsid w:val="00EB30F6"/>
    <w:rsid w:val="00EB338A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B88"/>
    <w:rsid w:val="00EB4C75"/>
    <w:rsid w:val="00EB50A8"/>
    <w:rsid w:val="00EB5157"/>
    <w:rsid w:val="00EB5160"/>
    <w:rsid w:val="00EB563B"/>
    <w:rsid w:val="00EB56A1"/>
    <w:rsid w:val="00EB56F7"/>
    <w:rsid w:val="00EB5C13"/>
    <w:rsid w:val="00EB60A7"/>
    <w:rsid w:val="00EB676E"/>
    <w:rsid w:val="00EB682A"/>
    <w:rsid w:val="00EB68CB"/>
    <w:rsid w:val="00EB6CE1"/>
    <w:rsid w:val="00EB71D7"/>
    <w:rsid w:val="00EB73B1"/>
    <w:rsid w:val="00EB74EC"/>
    <w:rsid w:val="00EB75FC"/>
    <w:rsid w:val="00EB761D"/>
    <w:rsid w:val="00EB763E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2C"/>
    <w:rsid w:val="00EC1F56"/>
    <w:rsid w:val="00EC1F6A"/>
    <w:rsid w:val="00EC262D"/>
    <w:rsid w:val="00EC2731"/>
    <w:rsid w:val="00EC286D"/>
    <w:rsid w:val="00EC2C25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5A05"/>
    <w:rsid w:val="00EC5B64"/>
    <w:rsid w:val="00EC648D"/>
    <w:rsid w:val="00EC652A"/>
    <w:rsid w:val="00EC66CF"/>
    <w:rsid w:val="00EC6929"/>
    <w:rsid w:val="00EC6A50"/>
    <w:rsid w:val="00EC6CC0"/>
    <w:rsid w:val="00EC6DA8"/>
    <w:rsid w:val="00EC6E61"/>
    <w:rsid w:val="00EC6F7F"/>
    <w:rsid w:val="00EC707D"/>
    <w:rsid w:val="00EC71F3"/>
    <w:rsid w:val="00EC73D0"/>
    <w:rsid w:val="00EC747C"/>
    <w:rsid w:val="00EC75F6"/>
    <w:rsid w:val="00EC785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4C"/>
    <w:rsid w:val="00ED0BD5"/>
    <w:rsid w:val="00ED0D50"/>
    <w:rsid w:val="00ED0D59"/>
    <w:rsid w:val="00ED10FB"/>
    <w:rsid w:val="00ED1BC3"/>
    <w:rsid w:val="00ED2254"/>
    <w:rsid w:val="00ED229F"/>
    <w:rsid w:val="00ED24D8"/>
    <w:rsid w:val="00ED2694"/>
    <w:rsid w:val="00ED27EF"/>
    <w:rsid w:val="00ED2CD5"/>
    <w:rsid w:val="00ED2D3C"/>
    <w:rsid w:val="00ED2E53"/>
    <w:rsid w:val="00ED2E96"/>
    <w:rsid w:val="00ED2ECC"/>
    <w:rsid w:val="00ED2F43"/>
    <w:rsid w:val="00ED2F4F"/>
    <w:rsid w:val="00ED304A"/>
    <w:rsid w:val="00ED3298"/>
    <w:rsid w:val="00ED355E"/>
    <w:rsid w:val="00ED3882"/>
    <w:rsid w:val="00ED39DB"/>
    <w:rsid w:val="00ED39FD"/>
    <w:rsid w:val="00ED3A8C"/>
    <w:rsid w:val="00ED3AED"/>
    <w:rsid w:val="00ED3BC4"/>
    <w:rsid w:val="00ED3C1A"/>
    <w:rsid w:val="00ED3E72"/>
    <w:rsid w:val="00ED3EC3"/>
    <w:rsid w:val="00ED40AA"/>
    <w:rsid w:val="00ED41F9"/>
    <w:rsid w:val="00ED4316"/>
    <w:rsid w:val="00ED43A5"/>
    <w:rsid w:val="00ED442E"/>
    <w:rsid w:val="00ED46FC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66C"/>
    <w:rsid w:val="00ED67FE"/>
    <w:rsid w:val="00ED6972"/>
    <w:rsid w:val="00ED69C4"/>
    <w:rsid w:val="00ED6A39"/>
    <w:rsid w:val="00ED6ABD"/>
    <w:rsid w:val="00ED6AD3"/>
    <w:rsid w:val="00ED6B22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D9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8E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3C83"/>
    <w:rsid w:val="00EE403B"/>
    <w:rsid w:val="00EE42DD"/>
    <w:rsid w:val="00EE43D6"/>
    <w:rsid w:val="00EE44E3"/>
    <w:rsid w:val="00EE4913"/>
    <w:rsid w:val="00EE4A87"/>
    <w:rsid w:val="00EE4ADD"/>
    <w:rsid w:val="00EE4B35"/>
    <w:rsid w:val="00EE4CBE"/>
    <w:rsid w:val="00EE4CE8"/>
    <w:rsid w:val="00EE4E89"/>
    <w:rsid w:val="00EE4EBD"/>
    <w:rsid w:val="00EE5048"/>
    <w:rsid w:val="00EE5252"/>
    <w:rsid w:val="00EE5522"/>
    <w:rsid w:val="00EE5658"/>
    <w:rsid w:val="00EE59C6"/>
    <w:rsid w:val="00EE5C43"/>
    <w:rsid w:val="00EE5DB6"/>
    <w:rsid w:val="00EE66C0"/>
    <w:rsid w:val="00EE6E46"/>
    <w:rsid w:val="00EE70E2"/>
    <w:rsid w:val="00EE742B"/>
    <w:rsid w:val="00EE745C"/>
    <w:rsid w:val="00EE7510"/>
    <w:rsid w:val="00EE7624"/>
    <w:rsid w:val="00EE7698"/>
    <w:rsid w:val="00EE7936"/>
    <w:rsid w:val="00EE7E04"/>
    <w:rsid w:val="00EE7F05"/>
    <w:rsid w:val="00EF01AD"/>
    <w:rsid w:val="00EF0362"/>
    <w:rsid w:val="00EF0697"/>
    <w:rsid w:val="00EF0AA1"/>
    <w:rsid w:val="00EF0B7F"/>
    <w:rsid w:val="00EF0F62"/>
    <w:rsid w:val="00EF10C5"/>
    <w:rsid w:val="00EF114F"/>
    <w:rsid w:val="00EF148A"/>
    <w:rsid w:val="00EF15A9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5EB0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0AD"/>
    <w:rsid w:val="00F00111"/>
    <w:rsid w:val="00F0033C"/>
    <w:rsid w:val="00F004D8"/>
    <w:rsid w:val="00F00539"/>
    <w:rsid w:val="00F00971"/>
    <w:rsid w:val="00F00BC0"/>
    <w:rsid w:val="00F00C4C"/>
    <w:rsid w:val="00F00DE1"/>
    <w:rsid w:val="00F0110C"/>
    <w:rsid w:val="00F01115"/>
    <w:rsid w:val="00F011F6"/>
    <w:rsid w:val="00F0132B"/>
    <w:rsid w:val="00F01400"/>
    <w:rsid w:val="00F01BA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35D"/>
    <w:rsid w:val="00F034F6"/>
    <w:rsid w:val="00F035C6"/>
    <w:rsid w:val="00F036AA"/>
    <w:rsid w:val="00F036D1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DFB"/>
    <w:rsid w:val="00F04E59"/>
    <w:rsid w:val="00F053DF"/>
    <w:rsid w:val="00F05401"/>
    <w:rsid w:val="00F0542B"/>
    <w:rsid w:val="00F057FC"/>
    <w:rsid w:val="00F05895"/>
    <w:rsid w:val="00F0598C"/>
    <w:rsid w:val="00F05A0E"/>
    <w:rsid w:val="00F05CBD"/>
    <w:rsid w:val="00F05CDD"/>
    <w:rsid w:val="00F05F3E"/>
    <w:rsid w:val="00F06112"/>
    <w:rsid w:val="00F061FC"/>
    <w:rsid w:val="00F0635E"/>
    <w:rsid w:val="00F0660F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1ED"/>
    <w:rsid w:val="00F10D3F"/>
    <w:rsid w:val="00F10D94"/>
    <w:rsid w:val="00F10E38"/>
    <w:rsid w:val="00F10F35"/>
    <w:rsid w:val="00F10F8B"/>
    <w:rsid w:val="00F111D0"/>
    <w:rsid w:val="00F112F8"/>
    <w:rsid w:val="00F1137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044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C3E"/>
    <w:rsid w:val="00F13E66"/>
    <w:rsid w:val="00F1401C"/>
    <w:rsid w:val="00F144D7"/>
    <w:rsid w:val="00F144DF"/>
    <w:rsid w:val="00F14906"/>
    <w:rsid w:val="00F14999"/>
    <w:rsid w:val="00F14E75"/>
    <w:rsid w:val="00F1511C"/>
    <w:rsid w:val="00F15451"/>
    <w:rsid w:val="00F155FB"/>
    <w:rsid w:val="00F1581B"/>
    <w:rsid w:val="00F15AA1"/>
    <w:rsid w:val="00F15DCF"/>
    <w:rsid w:val="00F16395"/>
    <w:rsid w:val="00F16587"/>
    <w:rsid w:val="00F16969"/>
    <w:rsid w:val="00F16A95"/>
    <w:rsid w:val="00F16D12"/>
    <w:rsid w:val="00F16DED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14D"/>
    <w:rsid w:val="00F2029E"/>
    <w:rsid w:val="00F202A1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0F7"/>
    <w:rsid w:val="00F224B2"/>
    <w:rsid w:val="00F225BE"/>
    <w:rsid w:val="00F22932"/>
    <w:rsid w:val="00F22A16"/>
    <w:rsid w:val="00F2302A"/>
    <w:rsid w:val="00F231E4"/>
    <w:rsid w:val="00F231EF"/>
    <w:rsid w:val="00F2322C"/>
    <w:rsid w:val="00F2327A"/>
    <w:rsid w:val="00F23578"/>
    <w:rsid w:val="00F23756"/>
    <w:rsid w:val="00F237B6"/>
    <w:rsid w:val="00F2390E"/>
    <w:rsid w:val="00F239B5"/>
    <w:rsid w:val="00F239C4"/>
    <w:rsid w:val="00F239CD"/>
    <w:rsid w:val="00F23CE0"/>
    <w:rsid w:val="00F240C5"/>
    <w:rsid w:val="00F2469E"/>
    <w:rsid w:val="00F24867"/>
    <w:rsid w:val="00F248E6"/>
    <w:rsid w:val="00F24DD8"/>
    <w:rsid w:val="00F24EDE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C1D"/>
    <w:rsid w:val="00F32D42"/>
    <w:rsid w:val="00F32EBE"/>
    <w:rsid w:val="00F32F00"/>
    <w:rsid w:val="00F333D9"/>
    <w:rsid w:val="00F334B2"/>
    <w:rsid w:val="00F33706"/>
    <w:rsid w:val="00F3373D"/>
    <w:rsid w:val="00F33896"/>
    <w:rsid w:val="00F338F4"/>
    <w:rsid w:val="00F339B0"/>
    <w:rsid w:val="00F33ADF"/>
    <w:rsid w:val="00F33B4D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15D"/>
    <w:rsid w:val="00F36451"/>
    <w:rsid w:val="00F3645F"/>
    <w:rsid w:val="00F36632"/>
    <w:rsid w:val="00F368B4"/>
    <w:rsid w:val="00F368E7"/>
    <w:rsid w:val="00F36926"/>
    <w:rsid w:val="00F36AAD"/>
    <w:rsid w:val="00F36FF5"/>
    <w:rsid w:val="00F37015"/>
    <w:rsid w:val="00F3704D"/>
    <w:rsid w:val="00F37305"/>
    <w:rsid w:val="00F3739D"/>
    <w:rsid w:val="00F37492"/>
    <w:rsid w:val="00F3764B"/>
    <w:rsid w:val="00F37B14"/>
    <w:rsid w:val="00F37B3E"/>
    <w:rsid w:val="00F37C96"/>
    <w:rsid w:val="00F405C6"/>
    <w:rsid w:val="00F407C4"/>
    <w:rsid w:val="00F40D78"/>
    <w:rsid w:val="00F40E63"/>
    <w:rsid w:val="00F40F16"/>
    <w:rsid w:val="00F4115F"/>
    <w:rsid w:val="00F411D1"/>
    <w:rsid w:val="00F412FB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39"/>
    <w:rsid w:val="00F42D58"/>
    <w:rsid w:val="00F42DD9"/>
    <w:rsid w:val="00F42E3D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3F67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47E7F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371"/>
    <w:rsid w:val="00F51544"/>
    <w:rsid w:val="00F5154F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DE8"/>
    <w:rsid w:val="00F53EA8"/>
    <w:rsid w:val="00F5401F"/>
    <w:rsid w:val="00F54363"/>
    <w:rsid w:val="00F544B6"/>
    <w:rsid w:val="00F5479A"/>
    <w:rsid w:val="00F54887"/>
    <w:rsid w:val="00F54A37"/>
    <w:rsid w:val="00F54B98"/>
    <w:rsid w:val="00F54DAC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619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253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DAD"/>
    <w:rsid w:val="00F63EF2"/>
    <w:rsid w:val="00F63FA7"/>
    <w:rsid w:val="00F6435D"/>
    <w:rsid w:val="00F64491"/>
    <w:rsid w:val="00F64502"/>
    <w:rsid w:val="00F6470E"/>
    <w:rsid w:val="00F64A17"/>
    <w:rsid w:val="00F64C17"/>
    <w:rsid w:val="00F64CE4"/>
    <w:rsid w:val="00F65108"/>
    <w:rsid w:val="00F6525F"/>
    <w:rsid w:val="00F652F7"/>
    <w:rsid w:val="00F654B8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17"/>
    <w:rsid w:val="00F7049A"/>
    <w:rsid w:val="00F70558"/>
    <w:rsid w:val="00F70670"/>
    <w:rsid w:val="00F706B2"/>
    <w:rsid w:val="00F7085B"/>
    <w:rsid w:val="00F70A0B"/>
    <w:rsid w:val="00F70A16"/>
    <w:rsid w:val="00F70F67"/>
    <w:rsid w:val="00F71189"/>
    <w:rsid w:val="00F71196"/>
    <w:rsid w:val="00F7140A"/>
    <w:rsid w:val="00F71508"/>
    <w:rsid w:val="00F716C9"/>
    <w:rsid w:val="00F716DB"/>
    <w:rsid w:val="00F71AE6"/>
    <w:rsid w:val="00F71D48"/>
    <w:rsid w:val="00F71D9B"/>
    <w:rsid w:val="00F724E6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341"/>
    <w:rsid w:val="00F744E7"/>
    <w:rsid w:val="00F74602"/>
    <w:rsid w:val="00F748BA"/>
    <w:rsid w:val="00F74CD1"/>
    <w:rsid w:val="00F74DA6"/>
    <w:rsid w:val="00F74E5F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73"/>
    <w:rsid w:val="00F77FA6"/>
    <w:rsid w:val="00F80000"/>
    <w:rsid w:val="00F8006C"/>
    <w:rsid w:val="00F8009B"/>
    <w:rsid w:val="00F80160"/>
    <w:rsid w:val="00F80C27"/>
    <w:rsid w:val="00F810D9"/>
    <w:rsid w:val="00F811C2"/>
    <w:rsid w:val="00F815DD"/>
    <w:rsid w:val="00F81819"/>
    <w:rsid w:val="00F8182C"/>
    <w:rsid w:val="00F81A7D"/>
    <w:rsid w:val="00F81B91"/>
    <w:rsid w:val="00F81D9E"/>
    <w:rsid w:val="00F81E07"/>
    <w:rsid w:val="00F81E0B"/>
    <w:rsid w:val="00F81EA7"/>
    <w:rsid w:val="00F8212C"/>
    <w:rsid w:val="00F826A6"/>
    <w:rsid w:val="00F8282A"/>
    <w:rsid w:val="00F82969"/>
    <w:rsid w:val="00F82A65"/>
    <w:rsid w:val="00F82A91"/>
    <w:rsid w:val="00F82E71"/>
    <w:rsid w:val="00F82F19"/>
    <w:rsid w:val="00F82F89"/>
    <w:rsid w:val="00F83033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3E9"/>
    <w:rsid w:val="00F84AB5"/>
    <w:rsid w:val="00F84E14"/>
    <w:rsid w:val="00F84E37"/>
    <w:rsid w:val="00F84FC5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C67"/>
    <w:rsid w:val="00F87D1C"/>
    <w:rsid w:val="00F87E18"/>
    <w:rsid w:val="00F9011A"/>
    <w:rsid w:val="00F901B8"/>
    <w:rsid w:val="00F909B3"/>
    <w:rsid w:val="00F91159"/>
    <w:rsid w:val="00F912E5"/>
    <w:rsid w:val="00F91404"/>
    <w:rsid w:val="00F91681"/>
    <w:rsid w:val="00F91924"/>
    <w:rsid w:val="00F91B28"/>
    <w:rsid w:val="00F91B4A"/>
    <w:rsid w:val="00F91F07"/>
    <w:rsid w:val="00F91FA3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7FB"/>
    <w:rsid w:val="00F9486F"/>
    <w:rsid w:val="00F949CC"/>
    <w:rsid w:val="00F94C57"/>
    <w:rsid w:val="00F9536F"/>
    <w:rsid w:val="00F954B4"/>
    <w:rsid w:val="00F956DE"/>
    <w:rsid w:val="00F95A3A"/>
    <w:rsid w:val="00F95AFA"/>
    <w:rsid w:val="00F95C05"/>
    <w:rsid w:val="00F962F9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55"/>
    <w:rsid w:val="00F974AF"/>
    <w:rsid w:val="00F97606"/>
    <w:rsid w:val="00F976E1"/>
    <w:rsid w:val="00F9775D"/>
    <w:rsid w:val="00F979CC"/>
    <w:rsid w:val="00F97A5E"/>
    <w:rsid w:val="00F97BED"/>
    <w:rsid w:val="00F97CF5"/>
    <w:rsid w:val="00F97DC2"/>
    <w:rsid w:val="00F97DD8"/>
    <w:rsid w:val="00FA01A7"/>
    <w:rsid w:val="00FA0201"/>
    <w:rsid w:val="00FA031B"/>
    <w:rsid w:val="00FA060F"/>
    <w:rsid w:val="00FA0A54"/>
    <w:rsid w:val="00FA1094"/>
    <w:rsid w:val="00FA117B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451"/>
    <w:rsid w:val="00FA2A3C"/>
    <w:rsid w:val="00FA2DBB"/>
    <w:rsid w:val="00FA2DC9"/>
    <w:rsid w:val="00FA311C"/>
    <w:rsid w:val="00FA31F7"/>
    <w:rsid w:val="00FA3218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A4A"/>
    <w:rsid w:val="00FA4B86"/>
    <w:rsid w:val="00FA4C75"/>
    <w:rsid w:val="00FA4E8B"/>
    <w:rsid w:val="00FA528F"/>
    <w:rsid w:val="00FA53E8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61E"/>
    <w:rsid w:val="00FA68AF"/>
    <w:rsid w:val="00FA6A26"/>
    <w:rsid w:val="00FA6B2C"/>
    <w:rsid w:val="00FA6CDC"/>
    <w:rsid w:val="00FA6DC8"/>
    <w:rsid w:val="00FA6EFC"/>
    <w:rsid w:val="00FA6F7F"/>
    <w:rsid w:val="00FA7070"/>
    <w:rsid w:val="00FA7274"/>
    <w:rsid w:val="00FA7284"/>
    <w:rsid w:val="00FA729A"/>
    <w:rsid w:val="00FA7504"/>
    <w:rsid w:val="00FA784F"/>
    <w:rsid w:val="00FA7A97"/>
    <w:rsid w:val="00FA7BC2"/>
    <w:rsid w:val="00FA7CE7"/>
    <w:rsid w:val="00FA7D6E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7A5"/>
    <w:rsid w:val="00FB2929"/>
    <w:rsid w:val="00FB293B"/>
    <w:rsid w:val="00FB2E13"/>
    <w:rsid w:val="00FB2E44"/>
    <w:rsid w:val="00FB2EFE"/>
    <w:rsid w:val="00FB3049"/>
    <w:rsid w:val="00FB3321"/>
    <w:rsid w:val="00FB3568"/>
    <w:rsid w:val="00FB37B9"/>
    <w:rsid w:val="00FB3B48"/>
    <w:rsid w:val="00FB3E98"/>
    <w:rsid w:val="00FB416A"/>
    <w:rsid w:val="00FB4231"/>
    <w:rsid w:val="00FB4297"/>
    <w:rsid w:val="00FB4305"/>
    <w:rsid w:val="00FB484A"/>
    <w:rsid w:val="00FB4C11"/>
    <w:rsid w:val="00FB4EB6"/>
    <w:rsid w:val="00FB5732"/>
    <w:rsid w:val="00FB57BF"/>
    <w:rsid w:val="00FB5BE7"/>
    <w:rsid w:val="00FB5F5E"/>
    <w:rsid w:val="00FB6199"/>
    <w:rsid w:val="00FB6367"/>
    <w:rsid w:val="00FB6640"/>
    <w:rsid w:val="00FB68D4"/>
    <w:rsid w:val="00FB6A3B"/>
    <w:rsid w:val="00FB6C81"/>
    <w:rsid w:val="00FB6F91"/>
    <w:rsid w:val="00FB6FE0"/>
    <w:rsid w:val="00FB732B"/>
    <w:rsid w:val="00FB76AD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B09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FC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7C"/>
    <w:rsid w:val="00FD04C1"/>
    <w:rsid w:val="00FD06BC"/>
    <w:rsid w:val="00FD06FA"/>
    <w:rsid w:val="00FD0B51"/>
    <w:rsid w:val="00FD0DEF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0F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02A"/>
    <w:rsid w:val="00FD56EF"/>
    <w:rsid w:val="00FD593B"/>
    <w:rsid w:val="00FD5A38"/>
    <w:rsid w:val="00FD5DD4"/>
    <w:rsid w:val="00FD5E06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499"/>
    <w:rsid w:val="00FE2653"/>
    <w:rsid w:val="00FE2689"/>
    <w:rsid w:val="00FE283E"/>
    <w:rsid w:val="00FE286F"/>
    <w:rsid w:val="00FE2A12"/>
    <w:rsid w:val="00FE2CF2"/>
    <w:rsid w:val="00FE3452"/>
    <w:rsid w:val="00FE3479"/>
    <w:rsid w:val="00FE35CF"/>
    <w:rsid w:val="00FE393D"/>
    <w:rsid w:val="00FE3B35"/>
    <w:rsid w:val="00FE3B43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783"/>
    <w:rsid w:val="00FE7B7F"/>
    <w:rsid w:val="00FE7D97"/>
    <w:rsid w:val="00FE7E37"/>
    <w:rsid w:val="00FE7E8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D7C"/>
    <w:rsid w:val="00FF3E07"/>
    <w:rsid w:val="00FF3E54"/>
    <w:rsid w:val="00FF3FA7"/>
    <w:rsid w:val="00FF4048"/>
    <w:rsid w:val="00FF40A3"/>
    <w:rsid w:val="00FF413E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6DF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ECF56D43-0D6A-4632-9680-AC0C25C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  <w:style w:type="character" w:styleId="BookTitle">
    <w:name w:val="Book Title"/>
    <w:basedOn w:val="DefaultParagraphFont"/>
    <w:uiPriority w:val="33"/>
    <w:qFormat/>
    <w:rsid w:val="001E1876"/>
    <w:rPr>
      <w:b/>
      <w:bCs/>
      <w:i/>
      <w:iCs/>
      <w:spacing w:val="5"/>
    </w:rPr>
  </w:style>
  <w:style w:type="character" w:styleId="IntenseEmphasis">
    <w:name w:val="Intense Emphasis"/>
    <w:basedOn w:val="DefaultParagraphFont"/>
    <w:uiPriority w:val="21"/>
    <w:qFormat/>
    <w:rsid w:val="001E1876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18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1876"/>
    <w:rPr>
      <w:i/>
      <w:iCs/>
      <w:color w:val="5B9BD5" w:themeColor="accent1"/>
      <w:sz w:val="30"/>
      <w:szCs w:val="38"/>
    </w:rPr>
  </w:style>
  <w:style w:type="character" w:styleId="IntenseReference">
    <w:name w:val="Intense Reference"/>
    <w:basedOn w:val="DefaultParagraphFont"/>
    <w:uiPriority w:val="32"/>
    <w:qFormat/>
    <w:rsid w:val="001E1876"/>
    <w:rPr>
      <w:b/>
      <w:bCs/>
      <w:smallCaps/>
      <w:color w:val="5B9BD5" w:themeColor="accent1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1E187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8"/>
    </w:rPr>
  </w:style>
  <w:style w:type="character" w:customStyle="1" w:styleId="QuoteChar">
    <w:name w:val="Quote Char"/>
    <w:basedOn w:val="DefaultParagraphFont"/>
    <w:link w:val="Quote"/>
    <w:uiPriority w:val="29"/>
    <w:rsid w:val="001E1876"/>
    <w:rPr>
      <w:i/>
      <w:iCs/>
      <w:color w:val="404040" w:themeColor="text1" w:themeTint="BF"/>
      <w:sz w:val="30"/>
      <w:szCs w:val="38"/>
    </w:rPr>
  </w:style>
  <w:style w:type="paragraph" w:styleId="Subtitle">
    <w:name w:val="Subtitle"/>
    <w:basedOn w:val="Normal"/>
    <w:next w:val="Normal"/>
    <w:link w:val="SubtitleChar"/>
    <w:qFormat/>
    <w:rsid w:val="001E18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1E18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styleId="SubtleEmphasis">
    <w:name w:val="Subtle Emphasis"/>
    <w:basedOn w:val="DefaultParagraphFont"/>
    <w:uiPriority w:val="19"/>
    <w:qFormat/>
    <w:rsid w:val="001E1876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1E1876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1E187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1E187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187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86BC59CEC11EA4FA18C640266C59BAF" ma:contentTypeVersion="14" ma:contentTypeDescription="สร้างเอกสารใหม่" ma:contentTypeScope="" ma:versionID="c46b957f77a7b0647ec1fae336973350">
  <xsd:schema xmlns:xsd="http://www.w3.org/2001/XMLSchema" xmlns:xs="http://www.w3.org/2001/XMLSchema" xmlns:p="http://schemas.microsoft.com/office/2006/metadata/properties" xmlns:ns2="c6e0d948-3173-4f36-85b3-6d45828d128f" xmlns:ns3="b33acc88-960f-4983-a496-34866889f303" targetNamespace="http://schemas.microsoft.com/office/2006/metadata/properties" ma:root="true" ma:fieldsID="18ea454b1012b64d772663bc5fc01b40" ns2:_="" ns3:_="">
    <xsd:import namespace="c6e0d948-3173-4f36-85b3-6d45828d128f"/>
    <xsd:import namespace="b33acc88-960f-4983-a496-34866889f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0d948-3173-4f36-85b3-6d45828d1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9438b039-df2c-4423-bcc4-369c22712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acc88-960f-4983-a496-34866889f3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21c50d-9353-4a0c-91f8-aa4a784f45e9}" ma:internalName="TaxCatchAll" ma:showField="CatchAllData" ma:web="b33acc88-960f-4983-a496-34866889f3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e0d948-3173-4f36-85b3-6d45828d128f">
      <Terms xmlns="http://schemas.microsoft.com/office/infopath/2007/PartnerControls"/>
    </lcf76f155ced4ddcb4097134ff3c332f>
    <TaxCatchAll xmlns="b33acc88-960f-4983-a496-34866889f303" xsi:nil="true"/>
  </documentManagement>
</p:properties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B8944E-66F2-4D52-AE66-2B7E6742F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e0d948-3173-4f36-85b3-6d45828d128f"/>
    <ds:schemaRef ds:uri="b33acc88-960f-4983-a496-34866889f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c6e0d948-3173-4f36-85b3-6d45828d128f"/>
    <ds:schemaRef ds:uri="b33acc88-960f-4983-a496-34866889f30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721</TotalTime>
  <Pages>1</Pages>
  <Words>2627</Words>
  <Characters>14976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Kongwattananon, Phuridet</cp:lastModifiedBy>
  <cp:revision>249</cp:revision>
  <cp:lastPrinted>2026-07-29T07:48:00Z</cp:lastPrinted>
  <dcterms:created xsi:type="dcterms:W3CDTF">2026-06-22T09:14:00Z</dcterms:created>
  <dcterms:modified xsi:type="dcterms:W3CDTF">2026-08-05T05:08:00Z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0x010100686BC59CEC11EA4FA18C640266C59BAF</vt:lpwstr>
  </property>
  <property fmtid="{D5CDD505-2E9C-101B-9397-08002B2CF9AE}" pid="6" name="MediaServiceImageTags">
    <vt:lpwstr/>
  </property>
</Properties>
</file>