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6E090" w14:textId="651D309C" w:rsidR="00783E92" w:rsidRPr="00AE1021" w:rsidRDefault="00783E92" w:rsidP="00783E92">
      <w:pPr>
        <w:pStyle w:val="IndexHeading1"/>
        <w:spacing w:after="0" w:line="240" w:lineRule="atLeast"/>
        <w:ind w:left="1100" w:hanging="1100"/>
        <w:outlineLvl w:val="0"/>
        <w:rPr>
          <w:rFonts w:cstheme="minorBidi"/>
          <w:cs/>
          <w:lang w:bidi="th-TH"/>
        </w:rPr>
      </w:pPr>
      <w:r w:rsidRPr="00AE1021">
        <w:rPr>
          <w:rFonts w:cs="Times New Roman"/>
        </w:rPr>
        <w:t>Note</w:t>
      </w:r>
      <w:r w:rsidRPr="00AE1021">
        <w:rPr>
          <w:rFonts w:cs="Times New Roman"/>
        </w:rPr>
        <w:tab/>
      </w:r>
      <w:r w:rsidRPr="00AE1021">
        <w:rPr>
          <w:rFonts w:cs="Times New Roman"/>
          <w:shd w:val="clear" w:color="auto" w:fill="FFFFFF"/>
        </w:rPr>
        <w:t xml:space="preserve">Contents </w:t>
      </w:r>
    </w:p>
    <w:p w14:paraId="3E11EE39" w14:textId="77777777" w:rsidR="00783E92" w:rsidRPr="00AE1021" w:rsidRDefault="00783E92" w:rsidP="00783E92">
      <w:pPr>
        <w:pStyle w:val="IndexHeading1"/>
        <w:spacing w:after="0" w:line="240" w:lineRule="atLeast"/>
        <w:outlineLvl w:val="0"/>
        <w:rPr>
          <w:rFonts w:cs="Times New Roman"/>
        </w:rPr>
      </w:pPr>
    </w:p>
    <w:p w14:paraId="26D71D92" w14:textId="3874C972" w:rsidR="00973AED" w:rsidRPr="00AE1021" w:rsidRDefault="00783E92" w:rsidP="008F185D">
      <w:pPr>
        <w:pStyle w:val="index"/>
        <w:numPr>
          <w:ilvl w:val="0"/>
          <w:numId w:val="2"/>
        </w:numPr>
        <w:tabs>
          <w:tab w:val="left" w:pos="1100"/>
        </w:tabs>
        <w:spacing w:after="0" w:line="240" w:lineRule="atLeast"/>
        <w:ind w:left="1100" w:hanging="990"/>
        <w:outlineLvl w:val="0"/>
        <w:rPr>
          <w:rFonts w:cs="Times New Roman"/>
        </w:rPr>
      </w:pPr>
      <w:r w:rsidRPr="00AE1021">
        <w:rPr>
          <w:rFonts w:cs="Times New Roman"/>
        </w:rPr>
        <w:t xml:space="preserve">Basis of preparation of the </w:t>
      </w:r>
      <w:r w:rsidR="00FA4DAE" w:rsidRPr="00AE1021">
        <w:rPr>
          <w:rFonts w:cs="Times New Roman"/>
        </w:rPr>
        <w:t xml:space="preserve">interim </w:t>
      </w:r>
      <w:r w:rsidRPr="00AE1021">
        <w:rPr>
          <w:rFonts w:cs="Times New Roman"/>
        </w:rPr>
        <w:t>financial statements</w:t>
      </w:r>
    </w:p>
    <w:p w14:paraId="0F63AFAD" w14:textId="77777777" w:rsidR="00783E92" w:rsidRPr="00AE1021" w:rsidRDefault="00783E92" w:rsidP="00783E92">
      <w:pPr>
        <w:pStyle w:val="index"/>
        <w:numPr>
          <w:ilvl w:val="0"/>
          <w:numId w:val="2"/>
        </w:numPr>
        <w:tabs>
          <w:tab w:val="clear" w:pos="2770"/>
          <w:tab w:val="left" w:pos="1100"/>
          <w:tab w:val="num" w:pos="2500"/>
        </w:tabs>
        <w:spacing w:after="0" w:line="240" w:lineRule="atLeast"/>
        <w:ind w:left="1100" w:hanging="990"/>
        <w:outlineLvl w:val="0"/>
        <w:rPr>
          <w:rFonts w:cs="Times New Roman"/>
          <w:szCs w:val="22"/>
        </w:rPr>
      </w:pPr>
      <w:r w:rsidRPr="00AE1021">
        <w:rPr>
          <w:rFonts w:cs="Times New Roman"/>
          <w:szCs w:val="22"/>
        </w:rPr>
        <w:t xml:space="preserve">Related parties </w:t>
      </w:r>
    </w:p>
    <w:p w14:paraId="7E57266F" w14:textId="77777777" w:rsidR="00783E92" w:rsidRPr="00AE1021" w:rsidRDefault="00783E92" w:rsidP="00783E92">
      <w:pPr>
        <w:pStyle w:val="index"/>
        <w:numPr>
          <w:ilvl w:val="0"/>
          <w:numId w:val="2"/>
        </w:numPr>
        <w:tabs>
          <w:tab w:val="left" w:pos="1100"/>
        </w:tabs>
        <w:spacing w:after="0" w:line="240" w:lineRule="atLeast"/>
        <w:ind w:left="1100" w:hanging="990"/>
        <w:outlineLvl w:val="0"/>
        <w:rPr>
          <w:rFonts w:cs="Times New Roman"/>
        </w:rPr>
      </w:pPr>
      <w:r w:rsidRPr="00AE1021">
        <w:rPr>
          <w:rFonts w:cs="Times New Roman"/>
        </w:rPr>
        <w:t>Trade accounts receivable</w:t>
      </w:r>
    </w:p>
    <w:p w14:paraId="706A5F11" w14:textId="066A0D4F" w:rsidR="0019519F" w:rsidRPr="00AE1021" w:rsidRDefault="0019519F" w:rsidP="0019519F">
      <w:pPr>
        <w:pStyle w:val="index"/>
        <w:numPr>
          <w:ilvl w:val="0"/>
          <w:numId w:val="2"/>
        </w:numPr>
        <w:tabs>
          <w:tab w:val="left" w:pos="1100"/>
        </w:tabs>
        <w:spacing w:after="0" w:line="240" w:lineRule="atLeast"/>
        <w:ind w:left="1100" w:hanging="990"/>
        <w:outlineLvl w:val="0"/>
        <w:rPr>
          <w:rFonts w:cs="Times New Roman"/>
        </w:rPr>
      </w:pPr>
      <w:r w:rsidRPr="00AE1021">
        <w:rPr>
          <w:rFonts w:cs="Times New Roman"/>
        </w:rPr>
        <w:t>Other</w:t>
      </w:r>
      <w:r w:rsidR="00205666" w:rsidRPr="00AE1021">
        <w:rPr>
          <w:rFonts w:cs="Times New Roman"/>
        </w:rPr>
        <w:t xml:space="preserve"> current</w:t>
      </w:r>
      <w:r w:rsidRPr="00AE1021">
        <w:rPr>
          <w:rFonts w:cs="Times New Roman"/>
        </w:rPr>
        <w:t xml:space="preserve"> receivable</w:t>
      </w:r>
      <w:r w:rsidR="00E27665" w:rsidRPr="00AE1021">
        <w:rPr>
          <w:rFonts w:cs="Times New Roman"/>
        </w:rPr>
        <w:t>s</w:t>
      </w:r>
    </w:p>
    <w:p w14:paraId="3BCDFB00" w14:textId="77777777" w:rsidR="00783E92" w:rsidRPr="00AE1021" w:rsidRDefault="00783E92" w:rsidP="00783E92">
      <w:pPr>
        <w:pStyle w:val="index"/>
        <w:numPr>
          <w:ilvl w:val="0"/>
          <w:numId w:val="2"/>
        </w:numPr>
        <w:tabs>
          <w:tab w:val="left" w:pos="1100"/>
        </w:tabs>
        <w:spacing w:after="0" w:line="240" w:lineRule="atLeast"/>
        <w:ind w:left="1100" w:hanging="990"/>
        <w:outlineLvl w:val="0"/>
        <w:rPr>
          <w:rFonts w:cs="Times New Roman"/>
        </w:rPr>
      </w:pPr>
      <w:r w:rsidRPr="00AE1021">
        <w:rPr>
          <w:rFonts w:cs="Times New Roman"/>
        </w:rPr>
        <w:t>Inventories</w:t>
      </w:r>
    </w:p>
    <w:p w14:paraId="15137F4A" w14:textId="77777777" w:rsidR="003E4884" w:rsidRDefault="00050245" w:rsidP="003E4884">
      <w:pPr>
        <w:pStyle w:val="index"/>
        <w:numPr>
          <w:ilvl w:val="0"/>
          <w:numId w:val="2"/>
        </w:numPr>
        <w:tabs>
          <w:tab w:val="left" w:pos="1100"/>
        </w:tabs>
        <w:spacing w:after="0" w:line="240" w:lineRule="atLeast"/>
        <w:ind w:left="1100" w:hanging="990"/>
        <w:outlineLvl w:val="0"/>
        <w:rPr>
          <w:rFonts w:cs="Times New Roman"/>
        </w:rPr>
      </w:pPr>
      <w:r w:rsidRPr="00AE1021">
        <w:rPr>
          <w:rFonts w:cs="Times New Roman"/>
        </w:rPr>
        <w:t>Other non-current financial assets</w:t>
      </w:r>
    </w:p>
    <w:p w14:paraId="0499C49B" w14:textId="7E96CC0F" w:rsidR="00D329A0" w:rsidRPr="003E4884" w:rsidRDefault="00AE5267" w:rsidP="003E4884">
      <w:pPr>
        <w:pStyle w:val="index"/>
        <w:numPr>
          <w:ilvl w:val="0"/>
          <w:numId w:val="2"/>
        </w:numPr>
        <w:tabs>
          <w:tab w:val="left" w:pos="1100"/>
        </w:tabs>
        <w:spacing w:after="0" w:line="240" w:lineRule="atLeast"/>
        <w:ind w:left="1100" w:hanging="990"/>
        <w:outlineLvl w:val="0"/>
        <w:rPr>
          <w:rFonts w:cs="Times New Roman"/>
        </w:rPr>
      </w:pPr>
      <w:r w:rsidRPr="003E4884">
        <w:rPr>
          <w:lang w:val="en-US" w:bidi="th-TH"/>
        </w:rPr>
        <w:t>In</w:t>
      </w:r>
      <w:r w:rsidR="003E4884" w:rsidRPr="003E4884">
        <w:rPr>
          <w:lang w:val="en-US" w:bidi="th-TH"/>
        </w:rPr>
        <w:t>vestment in subsidiaries</w:t>
      </w:r>
      <w:r w:rsidR="00185BD8">
        <w:rPr>
          <w:rFonts w:hint="cs"/>
          <w:cs/>
          <w:lang w:val="en-US" w:bidi="th-TH"/>
        </w:rPr>
        <w:t xml:space="preserve"> </w:t>
      </w:r>
      <w:r w:rsidR="00185BD8">
        <w:rPr>
          <w:lang w:val="en-US" w:bidi="th-TH"/>
        </w:rPr>
        <w:t xml:space="preserve">and </w:t>
      </w:r>
      <w:r w:rsidR="00A115EB">
        <w:rPr>
          <w:lang w:val="en-US" w:bidi="th-TH"/>
        </w:rPr>
        <w:t>associates</w:t>
      </w:r>
    </w:p>
    <w:p w14:paraId="235B833C" w14:textId="2F7CFEA3" w:rsidR="00783E92" w:rsidRPr="00AE1021" w:rsidRDefault="00783E92" w:rsidP="00BA3D8F">
      <w:pPr>
        <w:pStyle w:val="index"/>
        <w:numPr>
          <w:ilvl w:val="0"/>
          <w:numId w:val="2"/>
        </w:numPr>
        <w:tabs>
          <w:tab w:val="left" w:pos="1100"/>
        </w:tabs>
        <w:spacing w:after="0" w:line="240" w:lineRule="atLeast"/>
        <w:ind w:left="1100" w:hanging="990"/>
        <w:outlineLvl w:val="0"/>
        <w:rPr>
          <w:rFonts w:cs="Times New Roman"/>
        </w:rPr>
      </w:pPr>
      <w:r w:rsidRPr="00AE1021">
        <w:rPr>
          <w:rFonts w:cs="Times New Roman"/>
        </w:rPr>
        <w:t>Property, plant and equipment</w:t>
      </w:r>
    </w:p>
    <w:p w14:paraId="3B30719D" w14:textId="77777777" w:rsidR="00783E92" w:rsidRPr="00AE1021" w:rsidRDefault="000E7581" w:rsidP="00783E92">
      <w:pPr>
        <w:pStyle w:val="index"/>
        <w:numPr>
          <w:ilvl w:val="0"/>
          <w:numId w:val="2"/>
        </w:numPr>
        <w:tabs>
          <w:tab w:val="left" w:pos="1100"/>
        </w:tabs>
        <w:spacing w:after="0" w:line="240" w:lineRule="atLeast"/>
        <w:ind w:left="1100" w:hanging="990"/>
        <w:outlineLvl w:val="0"/>
        <w:rPr>
          <w:rFonts w:cs="Times New Roman"/>
        </w:rPr>
      </w:pPr>
      <w:r w:rsidRPr="00AE1021">
        <w:rPr>
          <w:rFonts w:cs="Times New Roman"/>
          <w:szCs w:val="24"/>
        </w:rPr>
        <w:t>S</w:t>
      </w:r>
      <w:r w:rsidR="00237E29" w:rsidRPr="00AE1021">
        <w:rPr>
          <w:rFonts w:cs="Times New Roman"/>
          <w:szCs w:val="24"/>
        </w:rPr>
        <w:t>egment</w:t>
      </w:r>
      <w:r w:rsidRPr="00AE1021">
        <w:rPr>
          <w:rFonts w:cs="Times New Roman"/>
          <w:szCs w:val="24"/>
        </w:rPr>
        <w:t xml:space="preserve"> information</w:t>
      </w:r>
    </w:p>
    <w:p w14:paraId="4C83646F" w14:textId="4BDC4115" w:rsidR="00783E92" w:rsidRDefault="007E57BF" w:rsidP="00783E92">
      <w:pPr>
        <w:pStyle w:val="index"/>
        <w:numPr>
          <w:ilvl w:val="0"/>
          <w:numId w:val="2"/>
        </w:numPr>
        <w:tabs>
          <w:tab w:val="left" w:pos="1100"/>
        </w:tabs>
        <w:spacing w:after="0" w:line="240" w:lineRule="atLeast"/>
        <w:ind w:left="1100" w:hanging="990"/>
        <w:outlineLvl w:val="0"/>
        <w:rPr>
          <w:rFonts w:cs="Times New Roman"/>
        </w:rPr>
      </w:pPr>
      <w:r w:rsidRPr="00AE1021">
        <w:rPr>
          <w:rFonts w:cs="Times New Roman"/>
        </w:rPr>
        <w:t>Income tax</w:t>
      </w:r>
      <w:r w:rsidR="001968BE">
        <w:rPr>
          <w:rFonts w:cstheme="minorBidi" w:hint="cs"/>
          <w:cs/>
          <w:lang w:bidi="th-TH"/>
        </w:rPr>
        <w:t xml:space="preserve"> </w:t>
      </w:r>
      <w:r w:rsidR="001968BE">
        <w:rPr>
          <w:noProof/>
        </w:rPr>
        <w:t>expense</w:t>
      </w:r>
    </w:p>
    <w:p w14:paraId="5C2B3354" w14:textId="2A41BF07" w:rsidR="00C210D0" w:rsidRPr="00AE1021" w:rsidRDefault="00C210D0" w:rsidP="00783E92">
      <w:pPr>
        <w:pStyle w:val="index"/>
        <w:numPr>
          <w:ilvl w:val="0"/>
          <w:numId w:val="2"/>
        </w:numPr>
        <w:tabs>
          <w:tab w:val="left" w:pos="1100"/>
        </w:tabs>
        <w:spacing w:after="0" w:line="240" w:lineRule="atLeast"/>
        <w:ind w:left="1100" w:hanging="990"/>
        <w:outlineLvl w:val="0"/>
        <w:rPr>
          <w:rFonts w:cs="Times New Roman"/>
        </w:rPr>
      </w:pPr>
      <w:r w:rsidRPr="002C1FAA">
        <w:rPr>
          <w:rFonts w:cs="Times New Roman"/>
          <w:color w:val="000000" w:themeColor="text1"/>
        </w:rPr>
        <w:t>Dividends</w:t>
      </w:r>
    </w:p>
    <w:p w14:paraId="67B0CC57" w14:textId="77777777" w:rsidR="00783E92" w:rsidRPr="00AE1021" w:rsidRDefault="00D703E6" w:rsidP="00783E92">
      <w:pPr>
        <w:pStyle w:val="index"/>
        <w:numPr>
          <w:ilvl w:val="0"/>
          <w:numId w:val="2"/>
        </w:numPr>
        <w:tabs>
          <w:tab w:val="left" w:pos="1100"/>
        </w:tabs>
        <w:spacing w:after="0" w:line="240" w:lineRule="atLeast"/>
        <w:ind w:left="1100" w:hanging="990"/>
        <w:outlineLvl w:val="0"/>
        <w:rPr>
          <w:rFonts w:cs="Times New Roman"/>
        </w:rPr>
      </w:pPr>
      <w:r w:rsidRPr="00AE1021">
        <w:rPr>
          <w:rFonts w:cs="Times New Roman"/>
        </w:rPr>
        <w:t>Financial instruments</w:t>
      </w:r>
    </w:p>
    <w:p w14:paraId="049C1387" w14:textId="77777777" w:rsidR="00F3048C" w:rsidRDefault="00783E92" w:rsidP="00F3048C">
      <w:pPr>
        <w:pStyle w:val="index"/>
        <w:numPr>
          <w:ilvl w:val="0"/>
          <w:numId w:val="2"/>
        </w:numPr>
        <w:tabs>
          <w:tab w:val="left" w:pos="1100"/>
        </w:tabs>
        <w:spacing w:after="0" w:line="240" w:lineRule="atLeast"/>
        <w:ind w:left="1100" w:hanging="990"/>
        <w:outlineLvl w:val="0"/>
        <w:rPr>
          <w:rFonts w:cs="Times New Roman"/>
        </w:rPr>
      </w:pPr>
      <w:r w:rsidRPr="00AE1021">
        <w:rPr>
          <w:rFonts w:cs="Times New Roman"/>
        </w:rPr>
        <w:t>Commitments with non-related parties</w:t>
      </w:r>
    </w:p>
    <w:p w14:paraId="1FF5628F" w14:textId="77777777" w:rsidR="00F41B69" w:rsidRPr="00F41B69" w:rsidRDefault="00F3048C" w:rsidP="00F41B69">
      <w:pPr>
        <w:pStyle w:val="index"/>
        <w:numPr>
          <w:ilvl w:val="0"/>
          <w:numId w:val="2"/>
        </w:numPr>
        <w:tabs>
          <w:tab w:val="left" w:pos="1100"/>
        </w:tabs>
        <w:spacing w:after="0" w:line="240" w:lineRule="atLeast"/>
        <w:ind w:left="1100" w:hanging="990"/>
        <w:outlineLvl w:val="0"/>
        <w:rPr>
          <w:rFonts w:cs="Times New Roman"/>
        </w:rPr>
      </w:pPr>
      <w:r w:rsidRPr="00F3048C">
        <w:t>Litigation</w:t>
      </w:r>
    </w:p>
    <w:p w14:paraId="0BC26044" w14:textId="4E922227" w:rsidR="00F41B69" w:rsidRPr="00F41B69" w:rsidRDefault="00F41B69" w:rsidP="00F41B69">
      <w:pPr>
        <w:pStyle w:val="index"/>
        <w:numPr>
          <w:ilvl w:val="0"/>
          <w:numId w:val="2"/>
        </w:numPr>
        <w:tabs>
          <w:tab w:val="left" w:pos="1100"/>
        </w:tabs>
        <w:spacing w:after="0" w:line="240" w:lineRule="atLeast"/>
        <w:ind w:left="1100" w:hanging="990"/>
        <w:outlineLvl w:val="0"/>
        <w:rPr>
          <w:rFonts w:cs="Times New Roman"/>
        </w:rPr>
      </w:pPr>
      <w:r w:rsidRPr="00F41B69">
        <w:t xml:space="preserve">Thai </w:t>
      </w:r>
      <w:r w:rsidR="00A00C9F" w:rsidRPr="00A00C9F">
        <w:t>Financial Reporting Standards (TFRS) not yet adopted</w:t>
      </w:r>
    </w:p>
    <w:p w14:paraId="2D58CCA0" w14:textId="3AF3CAFF" w:rsidR="00053788" w:rsidRPr="00F3048C" w:rsidRDefault="00053788" w:rsidP="00F41B69">
      <w:pPr>
        <w:pStyle w:val="index"/>
        <w:tabs>
          <w:tab w:val="clear" w:pos="567"/>
          <w:tab w:val="left" w:pos="1100"/>
        </w:tabs>
        <w:spacing w:after="0" w:line="240" w:lineRule="atLeast"/>
        <w:ind w:left="1100" w:firstLine="0"/>
        <w:outlineLvl w:val="0"/>
        <w:rPr>
          <w:rFonts w:cs="Times New Roman"/>
        </w:rPr>
      </w:pPr>
    </w:p>
    <w:p w14:paraId="7103B089" w14:textId="081AB182" w:rsidR="00FE0881" w:rsidRPr="00AE1021" w:rsidRDefault="00FE0881" w:rsidP="009A763B">
      <w:pPr>
        <w:pStyle w:val="index"/>
        <w:tabs>
          <w:tab w:val="clear" w:pos="567"/>
          <w:tab w:val="left" w:pos="1100"/>
        </w:tabs>
        <w:spacing w:after="0" w:line="240" w:lineRule="atLeast"/>
        <w:ind w:left="1100" w:firstLine="0"/>
        <w:outlineLvl w:val="0"/>
        <w:rPr>
          <w:rFonts w:cs="Times New Roman"/>
        </w:rPr>
      </w:pPr>
    </w:p>
    <w:p w14:paraId="0544968C" w14:textId="77777777" w:rsidR="00FE0881" w:rsidRPr="00AE1021" w:rsidRDefault="00FE0881" w:rsidP="00CB5F89">
      <w:pPr>
        <w:pStyle w:val="index"/>
        <w:tabs>
          <w:tab w:val="clear" w:pos="567"/>
          <w:tab w:val="left" w:pos="1100"/>
        </w:tabs>
        <w:spacing w:after="0" w:line="240" w:lineRule="atLeast"/>
        <w:ind w:left="0" w:firstLine="0"/>
        <w:outlineLvl w:val="0"/>
        <w:rPr>
          <w:rFonts w:cstheme="minorBidi"/>
          <w:lang w:bidi="th-TH"/>
        </w:rPr>
      </w:pPr>
    </w:p>
    <w:p w14:paraId="1BDB03AD" w14:textId="77777777" w:rsidR="00962DE5" w:rsidRPr="00AE1021" w:rsidRDefault="00962DE5" w:rsidP="00CB5F89">
      <w:pPr>
        <w:pStyle w:val="index"/>
        <w:tabs>
          <w:tab w:val="clear" w:pos="567"/>
          <w:tab w:val="left" w:pos="1100"/>
        </w:tabs>
        <w:spacing w:after="0" w:line="240" w:lineRule="atLeast"/>
        <w:ind w:left="0" w:firstLine="0"/>
        <w:outlineLvl w:val="0"/>
        <w:rPr>
          <w:rFonts w:cstheme="minorBidi"/>
          <w:cs/>
          <w:lang w:bidi="th-TH"/>
        </w:rPr>
        <w:sectPr w:rsidR="00962DE5" w:rsidRPr="00AE1021" w:rsidSect="00E76BB2">
          <w:headerReference w:type="default" r:id="rId11"/>
          <w:footerReference w:type="default" r:id="rId12"/>
          <w:pgSz w:w="11907" w:h="16840"/>
          <w:pgMar w:top="691" w:right="1152" w:bottom="576" w:left="1152" w:header="720" w:footer="720" w:gutter="0"/>
          <w:pgNumType w:start="15"/>
          <w:cols w:space="720"/>
        </w:sectPr>
      </w:pPr>
    </w:p>
    <w:p w14:paraId="23A43F3F" w14:textId="0C1897E0" w:rsidR="00783E92" w:rsidRPr="00AE1021" w:rsidRDefault="00783E92" w:rsidP="00783E92">
      <w:pPr>
        <w:spacing w:line="240" w:lineRule="atLeast"/>
        <w:ind w:firstLine="540"/>
        <w:rPr>
          <w:rFonts w:cs="Times New Roman"/>
        </w:rPr>
      </w:pPr>
      <w:r w:rsidRPr="00AE1021">
        <w:rPr>
          <w:rFonts w:cs="Times New Roman"/>
        </w:rPr>
        <w:lastRenderedPageBreak/>
        <w:t xml:space="preserve">These notes form an integral part of the </w:t>
      </w:r>
      <w:r w:rsidR="00735EC3" w:rsidRPr="00AE1021">
        <w:rPr>
          <w:rFonts w:cs="Times New Roman"/>
        </w:rPr>
        <w:t xml:space="preserve">interim </w:t>
      </w:r>
      <w:r w:rsidRPr="00AE1021">
        <w:rPr>
          <w:rFonts w:cs="Times New Roman"/>
        </w:rPr>
        <w:t>financial statements.</w:t>
      </w:r>
    </w:p>
    <w:p w14:paraId="6F1B0F87" w14:textId="77777777" w:rsidR="00783E92" w:rsidRPr="00AE1021" w:rsidRDefault="00783E92" w:rsidP="00783E92">
      <w:pPr>
        <w:spacing w:line="240" w:lineRule="atLeast"/>
        <w:ind w:left="540"/>
        <w:rPr>
          <w:rFonts w:cs="Times New Roman"/>
          <w:szCs w:val="22"/>
        </w:rPr>
      </w:pPr>
    </w:p>
    <w:p w14:paraId="49DB140D" w14:textId="404C2A44" w:rsidR="00783E92" w:rsidRPr="006E513A" w:rsidRDefault="0000446B" w:rsidP="0091735C">
      <w:pPr>
        <w:spacing w:line="240" w:lineRule="atLeast"/>
        <w:ind w:left="540"/>
        <w:jc w:val="both"/>
        <w:rPr>
          <w:rFonts w:cstheme="minorBidi"/>
          <w:cs/>
          <w:lang w:bidi="th-TH"/>
        </w:rPr>
      </w:pPr>
      <w:r w:rsidRPr="00AE1021">
        <w:t xml:space="preserve">The interim financial statements </w:t>
      </w:r>
      <w:r w:rsidR="00250175" w:rsidRPr="00AE1021">
        <w:t xml:space="preserve">issued for Thai regulatory reporting purposes are prepared in the Thai language. These English language financial statements have been prepared from the Thai language </w:t>
      </w:r>
      <w:r w:rsidR="00BA4502" w:rsidRPr="00AE1021">
        <w:t xml:space="preserve">statutory </w:t>
      </w:r>
      <w:r w:rsidR="00250175" w:rsidRPr="00AE1021">
        <w:t xml:space="preserve">financial statements and </w:t>
      </w:r>
      <w:r w:rsidRPr="00AE1021">
        <w:t>were approved and authori</w:t>
      </w:r>
      <w:r w:rsidR="005B48C8" w:rsidRPr="00AE1021">
        <w:t>s</w:t>
      </w:r>
      <w:r w:rsidRPr="00AE1021">
        <w:t xml:space="preserve">ed for issue by </w:t>
      </w:r>
      <w:r w:rsidR="00392CFE" w:rsidRPr="00392CFE">
        <w:t xml:space="preserve">the </w:t>
      </w:r>
      <w:r w:rsidR="001572E3" w:rsidRPr="00392CFE">
        <w:rPr>
          <w:lang w:val="en-US" w:bidi="th-TH"/>
        </w:rPr>
        <w:t>Au</w:t>
      </w:r>
      <w:r w:rsidR="00527D63" w:rsidRPr="00392CFE">
        <w:rPr>
          <w:lang w:val="en-US" w:bidi="th-TH"/>
        </w:rPr>
        <w:t>d</w:t>
      </w:r>
      <w:r w:rsidR="00575884" w:rsidRPr="00392CFE">
        <w:rPr>
          <w:lang w:val="en-US" w:bidi="th-TH"/>
        </w:rPr>
        <w:t xml:space="preserve">it </w:t>
      </w:r>
      <w:r w:rsidR="00A9102D" w:rsidRPr="00392CFE">
        <w:rPr>
          <w:lang w:val="en-US" w:bidi="th-TH"/>
        </w:rPr>
        <w:t>Commit</w:t>
      </w:r>
      <w:r w:rsidR="005579B7" w:rsidRPr="00392CFE">
        <w:rPr>
          <w:lang w:val="en-US" w:bidi="th-TH"/>
        </w:rPr>
        <w:t>tee</w:t>
      </w:r>
      <w:r w:rsidR="008F2DAE">
        <w:rPr>
          <w:lang w:val="en-US" w:bidi="th-TH"/>
        </w:rPr>
        <w:t>, as</w:t>
      </w:r>
      <w:r w:rsidR="005579B7" w:rsidRPr="00392CFE">
        <w:rPr>
          <w:lang w:val="en-US" w:bidi="th-TH"/>
        </w:rPr>
        <w:t xml:space="preserve"> </w:t>
      </w:r>
      <w:r w:rsidR="00765CA4">
        <w:rPr>
          <w:lang w:val="en-US" w:bidi="th-TH"/>
        </w:rPr>
        <w:t>a</w:t>
      </w:r>
      <w:r w:rsidR="0064622B" w:rsidRPr="00392CFE">
        <w:rPr>
          <w:lang w:val="en-US" w:bidi="th-TH"/>
        </w:rPr>
        <w:t>ppoin</w:t>
      </w:r>
      <w:r w:rsidR="00DD1E7D" w:rsidRPr="00392CFE">
        <w:rPr>
          <w:lang w:val="en-US" w:bidi="th-TH"/>
        </w:rPr>
        <w:t>ted</w:t>
      </w:r>
      <w:r w:rsidR="00F13726" w:rsidRPr="00392CFE">
        <w:rPr>
          <w:lang w:val="en-US" w:bidi="th-TH"/>
        </w:rPr>
        <w:t xml:space="preserve"> </w:t>
      </w:r>
      <w:r w:rsidR="00DD1E7D" w:rsidRPr="00392CFE">
        <w:rPr>
          <w:lang w:val="en-US" w:bidi="th-TH"/>
        </w:rPr>
        <w:t>by the</w:t>
      </w:r>
      <w:r w:rsidR="00216708" w:rsidRPr="00392CFE">
        <w:rPr>
          <w:lang w:val="en-US" w:bidi="th-TH"/>
        </w:rPr>
        <w:t xml:space="preserve"> </w:t>
      </w:r>
      <w:r w:rsidRPr="00392CFE">
        <w:t>Board</w:t>
      </w:r>
      <w:r w:rsidR="00F13726" w:rsidRPr="00392CFE">
        <w:t xml:space="preserve"> </w:t>
      </w:r>
      <w:r w:rsidRPr="00392CFE">
        <w:t>of</w:t>
      </w:r>
      <w:r w:rsidR="00F13726" w:rsidRPr="00392CFE">
        <w:t xml:space="preserve"> </w:t>
      </w:r>
      <w:r w:rsidRPr="00392CFE">
        <w:t>Directors</w:t>
      </w:r>
      <w:r w:rsidR="00392CFE" w:rsidRPr="00392CFE">
        <w:t xml:space="preserve"> </w:t>
      </w:r>
      <w:r w:rsidR="00632A41">
        <w:t xml:space="preserve">of the Company </w:t>
      </w:r>
      <w:r w:rsidRPr="00756791">
        <w:t>o</w:t>
      </w:r>
      <w:r w:rsidR="0033681F" w:rsidRPr="00756791">
        <w:rPr>
          <w:rFonts w:cs="Times New Roman"/>
        </w:rPr>
        <w:t>n</w:t>
      </w:r>
      <w:r w:rsidR="00B93857" w:rsidRPr="00756791">
        <w:rPr>
          <w:rFonts w:cstheme="minorBidi"/>
          <w:cs/>
          <w:lang w:bidi="th-TH"/>
        </w:rPr>
        <w:t xml:space="preserve"> </w:t>
      </w:r>
      <w:r w:rsidR="003F6EE7" w:rsidRPr="00756791">
        <w:rPr>
          <w:rFonts w:cstheme="minorBidi"/>
          <w:lang w:val="en-US" w:bidi="th-TH"/>
        </w:rPr>
        <w:t>5</w:t>
      </w:r>
      <w:r w:rsidR="00A165C8" w:rsidRPr="00756791">
        <w:rPr>
          <w:rFonts w:cstheme="minorBidi"/>
          <w:lang w:val="en-US" w:bidi="th-TH"/>
        </w:rPr>
        <w:t xml:space="preserve"> </w:t>
      </w:r>
      <w:r w:rsidR="003F6EE7" w:rsidRPr="00756791">
        <w:rPr>
          <w:rFonts w:cstheme="minorBidi"/>
          <w:lang w:val="en-US" w:bidi="th-TH"/>
        </w:rPr>
        <w:t>August</w:t>
      </w:r>
      <w:r w:rsidR="00476AC3" w:rsidRPr="00756791">
        <w:rPr>
          <w:rFonts w:cstheme="minorBidi"/>
          <w:lang w:val="en-US" w:bidi="th-TH"/>
        </w:rPr>
        <w:t xml:space="preserve"> </w:t>
      </w:r>
      <w:r w:rsidR="00A165C8" w:rsidRPr="00756791">
        <w:rPr>
          <w:rFonts w:cstheme="minorBidi"/>
          <w:lang w:val="en-US" w:bidi="th-TH"/>
        </w:rPr>
        <w:t>202</w:t>
      </w:r>
      <w:r w:rsidR="00822D18" w:rsidRPr="00756791">
        <w:rPr>
          <w:rFonts w:cstheme="minorBidi"/>
          <w:lang w:val="en-US" w:bidi="th-TH"/>
        </w:rPr>
        <w:t>6</w:t>
      </w:r>
      <w:r w:rsidR="00476AC3" w:rsidRPr="00756791">
        <w:rPr>
          <w:rFonts w:cs="Times New Roman"/>
        </w:rPr>
        <w:t>.</w:t>
      </w:r>
    </w:p>
    <w:p w14:paraId="154818FF" w14:textId="77777777" w:rsidR="00916BDA" w:rsidRPr="00AE1021" w:rsidRDefault="00916BDA" w:rsidP="00916BDA">
      <w:pPr>
        <w:pStyle w:val="BodyText"/>
        <w:spacing w:after="0" w:line="240" w:lineRule="atLeast"/>
        <w:ind w:left="540"/>
        <w:jc w:val="thaiDistribute"/>
        <w:rPr>
          <w:rFonts w:cs="Times New Roman"/>
          <w:szCs w:val="22"/>
          <w:lang w:val="en-GB" w:bidi="th-TH"/>
        </w:rPr>
      </w:pPr>
    </w:p>
    <w:p w14:paraId="09F3B047" w14:textId="7D3D4498" w:rsidR="00783E92" w:rsidRPr="00AE1021" w:rsidRDefault="00783E92" w:rsidP="001A05EE">
      <w:pPr>
        <w:pStyle w:val="Heading1"/>
        <w:numPr>
          <w:ilvl w:val="0"/>
          <w:numId w:val="3"/>
        </w:numPr>
        <w:spacing w:before="0" w:after="0" w:line="240" w:lineRule="atLeast"/>
        <w:ind w:left="540"/>
        <w:rPr>
          <w:rFonts w:cs="Times New Roman"/>
          <w:szCs w:val="24"/>
        </w:rPr>
      </w:pPr>
      <w:r w:rsidRPr="00AE1021">
        <w:rPr>
          <w:rFonts w:cs="Times New Roman"/>
          <w:szCs w:val="24"/>
        </w:rPr>
        <w:t xml:space="preserve">Basis of preparation of the </w:t>
      </w:r>
      <w:r w:rsidR="00367056" w:rsidRPr="00AE1021">
        <w:rPr>
          <w:rFonts w:cs="Times New Roman"/>
          <w:szCs w:val="24"/>
        </w:rPr>
        <w:t xml:space="preserve">interim </w:t>
      </w:r>
      <w:r w:rsidRPr="00AE1021">
        <w:rPr>
          <w:rFonts w:cs="Times New Roman"/>
          <w:szCs w:val="24"/>
        </w:rPr>
        <w:t>financial statements</w:t>
      </w:r>
    </w:p>
    <w:p w14:paraId="47D4447D" w14:textId="77777777" w:rsidR="00783E92" w:rsidRPr="00AE1021" w:rsidRDefault="00783E92" w:rsidP="0091735C">
      <w:pPr>
        <w:pStyle w:val="BodyText"/>
        <w:spacing w:after="0" w:line="240" w:lineRule="atLeast"/>
        <w:ind w:left="540"/>
        <w:jc w:val="thaiDistribute"/>
        <w:rPr>
          <w:rFonts w:cs="Times New Roman"/>
          <w:szCs w:val="22"/>
          <w:lang w:val="en-GB"/>
        </w:rPr>
      </w:pPr>
    </w:p>
    <w:p w14:paraId="39FEB429" w14:textId="328CA1BB" w:rsidR="0033681F" w:rsidRPr="00AE1021" w:rsidRDefault="00EA6F24" w:rsidP="0091735C">
      <w:pPr>
        <w:pStyle w:val="BodyText"/>
        <w:spacing w:after="0" w:line="240" w:lineRule="atLeast"/>
        <w:ind w:left="540"/>
        <w:jc w:val="thaiDistribute"/>
      </w:pPr>
      <w:r w:rsidRPr="00AE1021">
        <w:t xml:space="preserve">The </w:t>
      </w:r>
      <w:r w:rsidR="00BA4502" w:rsidRPr="00AE1021">
        <w:t xml:space="preserve">condensed </w:t>
      </w:r>
      <w:r w:rsidRPr="00AE1021">
        <w:t xml:space="preserve">interim financial statements are presented in the same format as the annual financial statements </w:t>
      </w:r>
      <w:r w:rsidR="00BA4502" w:rsidRPr="00AE1021">
        <w:t>together with</w:t>
      </w:r>
      <w:r w:rsidRPr="00AE1021">
        <w:t xml:space="preserve"> notes to the interim financial statements on a condensed basis (“interim financial statements”) in accordance with Thai Accounting Standard (TAS) No. 34 </w:t>
      </w:r>
      <w:r w:rsidRPr="00AE1021">
        <w:rPr>
          <w:i/>
          <w:iCs/>
        </w:rPr>
        <w:t>Interim Financial Reporting</w:t>
      </w:r>
      <w:r w:rsidRPr="00AE1021">
        <w:t>, guidelines promulgated by the Federation of Accounting Professions and applicable rules and regulations of the Thai Securities and Exchange Commission</w:t>
      </w:r>
      <w:r w:rsidR="0033681F" w:rsidRPr="00AE1021">
        <w:t xml:space="preserve">. </w:t>
      </w:r>
      <w:r w:rsidRPr="00AE1021">
        <w:t>The interim financial statements focus on new activities, events and circumstances to avoid repetition of information previously reported</w:t>
      </w:r>
      <w:r w:rsidR="00BA4502" w:rsidRPr="00AE1021">
        <w:t xml:space="preserve"> in annual financial statement</w:t>
      </w:r>
      <w:r w:rsidR="00AC6A2C" w:rsidRPr="00AE1021">
        <w:t>s</w:t>
      </w:r>
      <w:r w:rsidRPr="00AE1021">
        <w:t xml:space="preserve">. Accordingly, these interim financial statements should be read in conjunction with the financial statements of the Company and its subsidiaries for the year ended 31 December </w:t>
      </w:r>
      <w:r w:rsidR="00A165C8" w:rsidRPr="00AE1021">
        <w:t>202</w:t>
      </w:r>
      <w:r w:rsidR="00822D18">
        <w:rPr>
          <w:lang w:val="en-US" w:bidi="th-TH"/>
        </w:rPr>
        <w:t>5</w:t>
      </w:r>
      <w:r w:rsidRPr="00AE1021">
        <w:t>.</w:t>
      </w:r>
    </w:p>
    <w:p w14:paraId="1FF9D5FE" w14:textId="77777777" w:rsidR="00783E92" w:rsidRPr="00AE1021" w:rsidRDefault="00783E92" w:rsidP="009F2DA4">
      <w:pPr>
        <w:pStyle w:val="block"/>
        <w:tabs>
          <w:tab w:val="left" w:pos="630"/>
        </w:tabs>
        <w:spacing w:after="0" w:line="240" w:lineRule="atLeast"/>
        <w:ind w:left="630"/>
        <w:jc w:val="both"/>
        <w:rPr>
          <w:rFonts w:cs="Times New Roman"/>
          <w:sz w:val="18"/>
          <w:szCs w:val="22"/>
          <w:cs/>
          <w:lang w:bidi="th-TH"/>
        </w:rPr>
      </w:pPr>
    </w:p>
    <w:p w14:paraId="4E933994" w14:textId="2D537EDE" w:rsidR="00C66F45" w:rsidRPr="00AE1021" w:rsidRDefault="00EA6F24" w:rsidP="00C66F45">
      <w:pPr>
        <w:pStyle w:val="BodyText"/>
        <w:spacing w:after="0" w:line="240" w:lineRule="atLeast"/>
        <w:ind w:left="540"/>
        <w:jc w:val="thaiDistribute"/>
        <w:rPr>
          <w:szCs w:val="22"/>
        </w:rPr>
      </w:pPr>
      <w:r w:rsidRPr="00AE1021">
        <w:rPr>
          <w:szCs w:val="22"/>
        </w:rPr>
        <w:t>In preparing these interim financial statements, judgements and estimates are made by management in applying the Group’s accounting policies. Actual results may differ from these estimates.</w:t>
      </w:r>
      <w:r w:rsidR="00C12B1D" w:rsidRPr="00AE1021">
        <w:rPr>
          <w:szCs w:val="22"/>
        </w:rPr>
        <w:t xml:space="preserve"> </w:t>
      </w:r>
      <w:r w:rsidRPr="00AE1021">
        <w:rPr>
          <w:szCs w:val="22"/>
        </w:rPr>
        <w:t xml:space="preserve">The accounting policies, methods of computation and the key sources of estimation uncertainty were the same as those that described in the financial statements for the year ended 31 December </w:t>
      </w:r>
      <w:r w:rsidR="00A165C8" w:rsidRPr="00AE1021">
        <w:rPr>
          <w:szCs w:val="22"/>
        </w:rPr>
        <w:t>202</w:t>
      </w:r>
      <w:r w:rsidR="00822D18">
        <w:rPr>
          <w:szCs w:val="22"/>
        </w:rPr>
        <w:t>5</w:t>
      </w:r>
      <w:r w:rsidR="008433D0" w:rsidRPr="00AE1021">
        <w:rPr>
          <w:szCs w:val="22"/>
        </w:rPr>
        <w:t>.</w:t>
      </w:r>
    </w:p>
    <w:p w14:paraId="0114C779" w14:textId="77777777" w:rsidR="00FC79EB" w:rsidRPr="00AE1021" w:rsidRDefault="00FC79EB" w:rsidP="00E573B0">
      <w:pPr>
        <w:pStyle w:val="BodyText"/>
        <w:spacing w:after="0" w:line="240" w:lineRule="atLeast"/>
        <w:ind w:left="540"/>
        <w:jc w:val="thaiDistribute"/>
        <w:rPr>
          <w:szCs w:val="22"/>
        </w:rPr>
      </w:pPr>
    </w:p>
    <w:p w14:paraId="171924B8" w14:textId="77777777" w:rsidR="00783E92" w:rsidRPr="00AE1021" w:rsidRDefault="00783E92" w:rsidP="001A05EE">
      <w:pPr>
        <w:pStyle w:val="Heading1"/>
        <w:numPr>
          <w:ilvl w:val="0"/>
          <w:numId w:val="3"/>
        </w:numPr>
        <w:spacing w:before="0" w:after="0" w:line="240" w:lineRule="atLeast"/>
        <w:ind w:left="540"/>
        <w:rPr>
          <w:rFonts w:cs="Times New Roman"/>
          <w:sz w:val="22"/>
          <w:szCs w:val="22"/>
        </w:rPr>
      </w:pPr>
      <w:r w:rsidRPr="00AE1021">
        <w:rPr>
          <w:rFonts w:cs="Times New Roman"/>
          <w:szCs w:val="24"/>
        </w:rPr>
        <w:t>Related parties</w:t>
      </w:r>
    </w:p>
    <w:p w14:paraId="702FD376" w14:textId="77777777" w:rsidR="00C12B1D" w:rsidRPr="00AE1021" w:rsidRDefault="00C12B1D" w:rsidP="00B426BE">
      <w:pPr>
        <w:spacing w:line="240" w:lineRule="atLeast"/>
        <w:jc w:val="thaiDistribute"/>
        <w:rPr>
          <w:szCs w:val="22"/>
        </w:rPr>
      </w:pPr>
    </w:p>
    <w:p w14:paraId="5EEEAA8A" w14:textId="57E062F4" w:rsidR="00E573B0" w:rsidRPr="00AE1021" w:rsidRDefault="00E573B0" w:rsidP="00E573B0">
      <w:pPr>
        <w:spacing w:line="240" w:lineRule="atLeast"/>
        <w:ind w:left="547"/>
        <w:jc w:val="thaiDistribute"/>
      </w:pPr>
      <w:r w:rsidRPr="00AE1021">
        <w:t xml:space="preserve">Significant transactions for the </w:t>
      </w:r>
      <w:r w:rsidR="00C210D0">
        <w:t>six</w:t>
      </w:r>
      <w:r w:rsidRPr="00AE1021">
        <w:t>-month period ended 3</w:t>
      </w:r>
      <w:r w:rsidR="00C210D0">
        <w:t>0</w:t>
      </w:r>
      <w:r w:rsidR="007B6FF1" w:rsidRPr="00AE1021">
        <w:t xml:space="preserve"> </w:t>
      </w:r>
      <w:r w:rsidR="00C210D0">
        <w:t>June</w:t>
      </w:r>
      <w:r w:rsidR="007B6FF1" w:rsidRPr="00AE1021">
        <w:t xml:space="preserve"> </w:t>
      </w:r>
      <w:r w:rsidRPr="00AE1021">
        <w:t>with related parties were as</w:t>
      </w:r>
      <w:r w:rsidRPr="00AE1021">
        <w:rPr>
          <w:rFonts w:hint="cs"/>
          <w:cs/>
          <w:lang w:bidi="th-TH"/>
        </w:rPr>
        <w:t xml:space="preserve"> </w:t>
      </w:r>
      <w:r w:rsidRPr="00AE1021">
        <w:t xml:space="preserve">follows; </w:t>
      </w:r>
    </w:p>
    <w:p w14:paraId="7E2D226B" w14:textId="09674E1A" w:rsidR="007B6FF1" w:rsidRPr="00AE1021" w:rsidRDefault="007B6FF1" w:rsidP="00E573B0">
      <w:pPr>
        <w:spacing w:line="240" w:lineRule="atLeast"/>
        <w:ind w:left="547"/>
        <w:jc w:val="thaiDistribute"/>
      </w:pPr>
    </w:p>
    <w:tbl>
      <w:tblPr>
        <w:tblStyle w:val="TableGrid"/>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411"/>
        <w:gridCol w:w="1151"/>
        <w:gridCol w:w="236"/>
        <w:gridCol w:w="1157"/>
        <w:gridCol w:w="236"/>
        <w:gridCol w:w="1141"/>
        <w:gridCol w:w="240"/>
        <w:gridCol w:w="1148"/>
      </w:tblGrid>
      <w:tr w:rsidR="00AE1021" w:rsidRPr="00AE1021" w14:paraId="36152BC1" w14:textId="77777777" w:rsidTr="00756791">
        <w:trPr>
          <w:trHeight w:val="270"/>
        </w:trPr>
        <w:tc>
          <w:tcPr>
            <w:tcW w:w="4411" w:type="dxa"/>
          </w:tcPr>
          <w:p w14:paraId="1E7F7FE7" w14:textId="1691C319" w:rsidR="003014DB" w:rsidRPr="00AE1021" w:rsidRDefault="00126ACE" w:rsidP="00126ACE">
            <w:pPr>
              <w:pStyle w:val="acctfourfigures"/>
              <w:tabs>
                <w:tab w:val="clear" w:pos="765"/>
                <w:tab w:val="left" w:pos="460"/>
              </w:tabs>
              <w:spacing w:line="240" w:lineRule="atLeast"/>
              <w:rPr>
                <w:b/>
                <w:bCs/>
                <w:i/>
                <w:iCs/>
                <w:lang w:val="en-US" w:bidi="th-TH"/>
              </w:rPr>
            </w:pPr>
            <w:r w:rsidRPr="00AE1021">
              <w:rPr>
                <w:b/>
                <w:bCs/>
                <w:i/>
                <w:iCs/>
                <w:lang w:val="en-US" w:bidi="th-TH"/>
              </w:rPr>
              <w:t xml:space="preserve">    </w:t>
            </w:r>
            <w:r w:rsidRPr="00AE1021">
              <w:rPr>
                <w:b/>
                <w:bCs/>
                <w:i/>
                <w:iCs/>
                <w:lang w:val="en-US" w:bidi="th-TH"/>
              </w:rPr>
              <w:tab/>
              <w:t xml:space="preserve"> </w:t>
            </w:r>
          </w:p>
          <w:p w14:paraId="661E7848" w14:textId="5585D171" w:rsidR="007B6FF1" w:rsidRPr="00AE1021" w:rsidRDefault="003014DB" w:rsidP="00126ACE">
            <w:pPr>
              <w:pStyle w:val="acctfourfigures"/>
              <w:tabs>
                <w:tab w:val="clear" w:pos="765"/>
                <w:tab w:val="left" w:pos="460"/>
              </w:tabs>
              <w:spacing w:line="240" w:lineRule="atLeast"/>
              <w:rPr>
                <w:rFonts w:cs="Times New Roman"/>
                <w:i/>
                <w:iCs/>
              </w:rPr>
            </w:pPr>
            <w:r w:rsidRPr="00AE1021">
              <w:rPr>
                <w:b/>
                <w:bCs/>
                <w:i/>
                <w:iCs/>
                <w:lang w:val="en-US" w:bidi="th-TH"/>
              </w:rPr>
              <w:t xml:space="preserve">      </w:t>
            </w:r>
            <w:r w:rsidR="000578AE" w:rsidRPr="00AE1021">
              <w:rPr>
                <w:b/>
                <w:bCs/>
                <w:i/>
                <w:iCs/>
                <w:lang w:val="en-US" w:bidi="th-TH"/>
              </w:rPr>
              <w:t xml:space="preserve">  For the </w:t>
            </w:r>
            <w:r w:rsidR="00E67204">
              <w:rPr>
                <w:b/>
                <w:bCs/>
                <w:i/>
                <w:iCs/>
                <w:lang w:val="en-US" w:bidi="th-TH"/>
              </w:rPr>
              <w:t>six</w:t>
            </w:r>
            <w:r w:rsidR="000578AE" w:rsidRPr="00AE1021">
              <w:rPr>
                <w:b/>
                <w:bCs/>
                <w:i/>
                <w:iCs/>
                <w:lang w:val="en-US" w:bidi="th-TH"/>
              </w:rPr>
              <w:t xml:space="preserve">-month period  </w:t>
            </w:r>
          </w:p>
        </w:tc>
        <w:tc>
          <w:tcPr>
            <w:tcW w:w="2544" w:type="dxa"/>
            <w:gridSpan w:val="3"/>
          </w:tcPr>
          <w:p w14:paraId="39F9583E" w14:textId="77777777" w:rsidR="007B6FF1" w:rsidRPr="00AE1021" w:rsidRDefault="007B6FF1" w:rsidP="007B6FF1">
            <w:pPr>
              <w:pStyle w:val="acctmergecolhdg"/>
              <w:spacing w:line="240" w:lineRule="atLeast"/>
              <w:rPr>
                <w:rFonts w:cs="Times New Roman"/>
              </w:rPr>
            </w:pPr>
            <w:r w:rsidRPr="00AE1021">
              <w:rPr>
                <w:rFonts w:cs="Times New Roman"/>
              </w:rPr>
              <w:t xml:space="preserve">Consolidated  </w:t>
            </w:r>
          </w:p>
          <w:p w14:paraId="2DBB268E" w14:textId="77777777" w:rsidR="007B6FF1" w:rsidRPr="00AE1021" w:rsidRDefault="007B6FF1" w:rsidP="007B6FF1">
            <w:pPr>
              <w:pStyle w:val="acctmergecolhdg"/>
              <w:spacing w:line="240" w:lineRule="atLeast"/>
              <w:rPr>
                <w:rFonts w:cs="Times New Roman"/>
              </w:rPr>
            </w:pPr>
            <w:r w:rsidRPr="00AE1021">
              <w:rPr>
                <w:rFonts w:cs="Times New Roman"/>
              </w:rPr>
              <w:t>financial statements</w:t>
            </w:r>
          </w:p>
        </w:tc>
        <w:tc>
          <w:tcPr>
            <w:tcW w:w="236" w:type="dxa"/>
          </w:tcPr>
          <w:p w14:paraId="7FC2DBDD" w14:textId="77777777" w:rsidR="007B6FF1" w:rsidRPr="00AE1021" w:rsidRDefault="007B6FF1" w:rsidP="007B6FF1">
            <w:pPr>
              <w:pStyle w:val="acctmergecolhdg"/>
              <w:spacing w:line="240" w:lineRule="atLeast"/>
              <w:rPr>
                <w:rFonts w:cs="Times New Roman"/>
              </w:rPr>
            </w:pPr>
          </w:p>
        </w:tc>
        <w:tc>
          <w:tcPr>
            <w:tcW w:w="2529" w:type="dxa"/>
            <w:gridSpan w:val="3"/>
          </w:tcPr>
          <w:p w14:paraId="7179BC05" w14:textId="77777777" w:rsidR="007B6FF1" w:rsidRPr="00AE1021" w:rsidRDefault="007B6FF1" w:rsidP="007B6FF1">
            <w:pPr>
              <w:pStyle w:val="acctmergecolhdg"/>
              <w:spacing w:line="240" w:lineRule="atLeast"/>
              <w:rPr>
                <w:rFonts w:cs="Times New Roman"/>
              </w:rPr>
            </w:pPr>
            <w:r w:rsidRPr="00AE1021">
              <w:rPr>
                <w:rFonts w:cs="Times New Roman"/>
              </w:rPr>
              <w:t xml:space="preserve">Separate </w:t>
            </w:r>
          </w:p>
          <w:p w14:paraId="662F0D11" w14:textId="77777777" w:rsidR="007B6FF1" w:rsidRPr="00AE1021" w:rsidRDefault="007B6FF1" w:rsidP="007B6FF1">
            <w:pPr>
              <w:pStyle w:val="acctmergecolhdg"/>
              <w:spacing w:line="240" w:lineRule="atLeast"/>
              <w:rPr>
                <w:rFonts w:cs="Times New Roman"/>
              </w:rPr>
            </w:pPr>
            <w:r w:rsidRPr="00AE1021">
              <w:rPr>
                <w:rFonts w:cs="Times New Roman"/>
              </w:rPr>
              <w:t>financial statements</w:t>
            </w:r>
          </w:p>
        </w:tc>
      </w:tr>
      <w:tr w:rsidR="00AE1021" w:rsidRPr="00AE1021" w14:paraId="6CFAA272" w14:textId="77777777" w:rsidTr="00756791">
        <w:tc>
          <w:tcPr>
            <w:tcW w:w="4411" w:type="dxa"/>
          </w:tcPr>
          <w:p w14:paraId="653C5823" w14:textId="4CDF95E8" w:rsidR="007B6FF1" w:rsidRPr="00AE1021" w:rsidRDefault="000578AE" w:rsidP="007B6FF1">
            <w:pPr>
              <w:spacing w:line="240" w:lineRule="atLeast"/>
              <w:ind w:left="540" w:hanging="78"/>
              <w:rPr>
                <w:b/>
                <w:bCs/>
                <w:i/>
                <w:iCs/>
                <w:lang w:val="en-US" w:bidi="th-TH"/>
              </w:rPr>
            </w:pPr>
            <w:r w:rsidRPr="00AE1021">
              <w:rPr>
                <w:b/>
                <w:bCs/>
                <w:i/>
                <w:iCs/>
                <w:lang w:val="en-US" w:bidi="th-TH"/>
              </w:rPr>
              <w:t>ended 3</w:t>
            </w:r>
            <w:r w:rsidR="00E67204">
              <w:rPr>
                <w:b/>
                <w:bCs/>
                <w:i/>
                <w:iCs/>
                <w:lang w:val="en-US" w:bidi="th-TH"/>
              </w:rPr>
              <w:t>0</w:t>
            </w:r>
            <w:r w:rsidRPr="00AE1021">
              <w:rPr>
                <w:b/>
                <w:bCs/>
                <w:i/>
                <w:iCs/>
                <w:lang w:val="en-US" w:bidi="th-TH"/>
              </w:rPr>
              <w:t xml:space="preserve"> </w:t>
            </w:r>
            <w:r w:rsidR="00E67204">
              <w:rPr>
                <w:b/>
                <w:bCs/>
                <w:i/>
                <w:iCs/>
                <w:lang w:val="en-US" w:bidi="th-TH"/>
              </w:rPr>
              <w:t>June</w:t>
            </w:r>
            <w:r w:rsidRPr="00AE1021">
              <w:rPr>
                <w:b/>
                <w:bCs/>
                <w:i/>
                <w:iCs/>
                <w:lang w:val="en-US" w:bidi="th-TH"/>
              </w:rPr>
              <w:t xml:space="preserve">               </w:t>
            </w:r>
          </w:p>
        </w:tc>
        <w:tc>
          <w:tcPr>
            <w:tcW w:w="1151" w:type="dxa"/>
          </w:tcPr>
          <w:p w14:paraId="570E2C6D" w14:textId="33B46BE1" w:rsidR="007B6FF1" w:rsidRPr="00AE1021" w:rsidRDefault="007B6FF1" w:rsidP="007B6FF1">
            <w:pPr>
              <w:pStyle w:val="acctfourfigures"/>
              <w:tabs>
                <w:tab w:val="clear" w:pos="765"/>
              </w:tabs>
              <w:spacing w:line="240" w:lineRule="atLeast"/>
              <w:ind w:left="-440" w:right="190"/>
              <w:jc w:val="right"/>
              <w:rPr>
                <w:rFonts w:cs="Times New Roman"/>
              </w:rPr>
            </w:pPr>
            <w:r w:rsidRPr="00AE1021">
              <w:rPr>
                <w:rFonts w:cs="Times New Roman"/>
              </w:rPr>
              <w:t>202</w:t>
            </w:r>
            <w:r w:rsidR="00822D18">
              <w:rPr>
                <w:rFonts w:cs="Times New Roman"/>
              </w:rPr>
              <w:t>6</w:t>
            </w:r>
          </w:p>
        </w:tc>
        <w:tc>
          <w:tcPr>
            <w:tcW w:w="236" w:type="dxa"/>
          </w:tcPr>
          <w:p w14:paraId="55CB3926" w14:textId="77777777" w:rsidR="007B6FF1" w:rsidRPr="00AE1021" w:rsidRDefault="007B6FF1" w:rsidP="007B6FF1">
            <w:pPr>
              <w:pStyle w:val="acctfourfigures"/>
              <w:tabs>
                <w:tab w:val="clear" w:pos="765"/>
                <w:tab w:val="decimal" w:pos="659"/>
              </w:tabs>
              <w:spacing w:line="240" w:lineRule="atLeast"/>
              <w:ind w:left="-79" w:right="-79"/>
              <w:rPr>
                <w:rFonts w:cs="Times New Roman"/>
              </w:rPr>
            </w:pPr>
          </w:p>
        </w:tc>
        <w:tc>
          <w:tcPr>
            <w:tcW w:w="1157" w:type="dxa"/>
          </w:tcPr>
          <w:p w14:paraId="705C41B1" w14:textId="05406F2F" w:rsidR="007B6FF1" w:rsidRPr="00AE1021" w:rsidRDefault="007B6FF1" w:rsidP="007B6FF1">
            <w:pPr>
              <w:pStyle w:val="acctfourfigures"/>
              <w:tabs>
                <w:tab w:val="clear" w:pos="765"/>
              </w:tabs>
              <w:spacing w:line="240" w:lineRule="atLeast"/>
              <w:ind w:left="-79" w:right="269"/>
              <w:jc w:val="right"/>
              <w:rPr>
                <w:rFonts w:cs="Times New Roman"/>
              </w:rPr>
            </w:pPr>
            <w:r w:rsidRPr="00AE1021">
              <w:rPr>
                <w:rFonts w:cs="Times New Roman"/>
              </w:rPr>
              <w:t>202</w:t>
            </w:r>
            <w:r w:rsidR="00822D18">
              <w:rPr>
                <w:rFonts w:cs="Times New Roman"/>
              </w:rPr>
              <w:t>5</w:t>
            </w:r>
          </w:p>
        </w:tc>
        <w:tc>
          <w:tcPr>
            <w:tcW w:w="236" w:type="dxa"/>
          </w:tcPr>
          <w:p w14:paraId="1E5109CE" w14:textId="77777777" w:rsidR="007B6FF1" w:rsidRPr="00AE1021" w:rsidRDefault="007B6FF1" w:rsidP="007B6FF1">
            <w:pPr>
              <w:pStyle w:val="acctfourfigures"/>
              <w:tabs>
                <w:tab w:val="clear" w:pos="765"/>
                <w:tab w:val="decimal" w:pos="659"/>
              </w:tabs>
              <w:spacing w:line="240" w:lineRule="atLeast"/>
              <w:ind w:left="-79" w:right="-79"/>
              <w:rPr>
                <w:rFonts w:cs="Times New Roman"/>
              </w:rPr>
            </w:pPr>
          </w:p>
        </w:tc>
        <w:tc>
          <w:tcPr>
            <w:tcW w:w="1141" w:type="dxa"/>
          </w:tcPr>
          <w:p w14:paraId="25F1E9E5" w14:textId="60BEAEE5" w:rsidR="007B6FF1" w:rsidRPr="00AE1021" w:rsidRDefault="007B6FF1" w:rsidP="007B6FF1">
            <w:pPr>
              <w:pStyle w:val="acctfourfigures"/>
              <w:tabs>
                <w:tab w:val="clear" w:pos="765"/>
                <w:tab w:val="decimal" w:pos="659"/>
              </w:tabs>
              <w:spacing w:line="240" w:lineRule="atLeast"/>
              <w:ind w:left="-79" w:right="-79"/>
              <w:rPr>
                <w:rFonts w:cs="Times New Roman"/>
              </w:rPr>
            </w:pPr>
            <w:r w:rsidRPr="00AE1021">
              <w:rPr>
                <w:rFonts w:cs="Times New Roman"/>
              </w:rPr>
              <w:t>202</w:t>
            </w:r>
            <w:r w:rsidR="00822D18">
              <w:rPr>
                <w:rFonts w:cs="Times New Roman"/>
              </w:rPr>
              <w:t>6</w:t>
            </w:r>
          </w:p>
        </w:tc>
        <w:tc>
          <w:tcPr>
            <w:tcW w:w="240" w:type="dxa"/>
          </w:tcPr>
          <w:p w14:paraId="4CA6C9A9" w14:textId="77777777" w:rsidR="007B6FF1" w:rsidRPr="00AE1021" w:rsidRDefault="007B6FF1" w:rsidP="007B6FF1">
            <w:pPr>
              <w:pStyle w:val="acctfourfigures"/>
              <w:tabs>
                <w:tab w:val="clear" w:pos="765"/>
                <w:tab w:val="decimal" w:pos="659"/>
              </w:tabs>
              <w:spacing w:line="240" w:lineRule="atLeast"/>
              <w:ind w:left="-79" w:right="-79"/>
              <w:rPr>
                <w:rFonts w:cs="Times New Roman"/>
              </w:rPr>
            </w:pPr>
          </w:p>
        </w:tc>
        <w:tc>
          <w:tcPr>
            <w:tcW w:w="1148" w:type="dxa"/>
          </w:tcPr>
          <w:p w14:paraId="35933F92" w14:textId="0C5463D6" w:rsidR="007B6FF1" w:rsidRPr="00AE1021" w:rsidRDefault="007B6FF1" w:rsidP="007B6FF1">
            <w:pPr>
              <w:pStyle w:val="acctfourfigures"/>
              <w:tabs>
                <w:tab w:val="clear" w:pos="765"/>
                <w:tab w:val="decimal" w:pos="659"/>
              </w:tabs>
              <w:spacing w:line="240" w:lineRule="atLeast"/>
              <w:ind w:left="-90" w:right="-79" w:firstLine="11"/>
              <w:rPr>
                <w:rFonts w:cs="Times New Roman"/>
                <w:lang w:val="en-US"/>
              </w:rPr>
            </w:pPr>
            <w:r w:rsidRPr="00AE1021">
              <w:rPr>
                <w:rFonts w:cs="Times New Roman"/>
              </w:rPr>
              <w:t>202</w:t>
            </w:r>
            <w:r w:rsidR="00822D18">
              <w:rPr>
                <w:rFonts w:cs="Times New Roman"/>
              </w:rPr>
              <w:t>5</w:t>
            </w:r>
          </w:p>
        </w:tc>
      </w:tr>
      <w:tr w:rsidR="00AE1021" w:rsidRPr="00AE1021" w14:paraId="380F153C" w14:textId="77777777" w:rsidTr="00756791">
        <w:tc>
          <w:tcPr>
            <w:tcW w:w="4411" w:type="dxa"/>
          </w:tcPr>
          <w:p w14:paraId="6636EA85" w14:textId="77777777" w:rsidR="007B6FF1" w:rsidRPr="00AE1021" w:rsidRDefault="007B6FF1" w:rsidP="007B6FF1">
            <w:pPr>
              <w:pStyle w:val="acctfourfigures"/>
              <w:tabs>
                <w:tab w:val="clear" w:pos="765"/>
              </w:tabs>
              <w:spacing w:line="240" w:lineRule="atLeast"/>
              <w:ind w:left="540" w:hanging="78"/>
              <w:rPr>
                <w:rFonts w:cs="Times New Roman"/>
              </w:rPr>
            </w:pPr>
          </w:p>
        </w:tc>
        <w:tc>
          <w:tcPr>
            <w:tcW w:w="5309" w:type="dxa"/>
            <w:gridSpan w:val="7"/>
          </w:tcPr>
          <w:p w14:paraId="63CFDAF0" w14:textId="77777777" w:rsidR="007B6FF1" w:rsidRPr="00AE1021" w:rsidRDefault="007B6FF1" w:rsidP="007B6FF1">
            <w:pPr>
              <w:pStyle w:val="acctfourfigures"/>
              <w:tabs>
                <w:tab w:val="clear" w:pos="765"/>
                <w:tab w:val="decimal" w:pos="659"/>
              </w:tabs>
              <w:spacing w:line="240" w:lineRule="atLeast"/>
              <w:ind w:left="-79" w:right="-79"/>
              <w:jc w:val="center"/>
              <w:rPr>
                <w:rFonts w:cs="Times New Roman"/>
              </w:rPr>
            </w:pPr>
            <w:r w:rsidRPr="00AE1021">
              <w:rPr>
                <w:rFonts w:cs="Times New Roman"/>
                <w:i/>
                <w:iCs/>
              </w:rPr>
              <w:t>(in million Baht)</w:t>
            </w:r>
          </w:p>
        </w:tc>
      </w:tr>
      <w:tr w:rsidR="00AE1021" w:rsidRPr="00AE1021" w14:paraId="318659DD" w14:textId="77777777" w:rsidTr="00756791">
        <w:tc>
          <w:tcPr>
            <w:tcW w:w="4411" w:type="dxa"/>
          </w:tcPr>
          <w:p w14:paraId="35AE75CA" w14:textId="50EF1270" w:rsidR="007B6FF1" w:rsidRPr="00AE1021" w:rsidRDefault="007B6FF1" w:rsidP="007B6FF1">
            <w:pPr>
              <w:spacing w:line="240" w:lineRule="atLeast"/>
              <w:ind w:left="540" w:hanging="78"/>
              <w:rPr>
                <w:b/>
                <w:bCs/>
                <w:lang w:val="en-US" w:bidi="th-TH"/>
              </w:rPr>
            </w:pPr>
            <w:r w:rsidRPr="00AE1021">
              <w:rPr>
                <w:rFonts w:cs="Times New Roman"/>
                <w:b/>
                <w:bCs/>
              </w:rPr>
              <w:t xml:space="preserve">Parent </w:t>
            </w:r>
            <w:r w:rsidR="0041063C" w:rsidRPr="00AE1021">
              <w:rPr>
                <w:b/>
                <w:bCs/>
                <w:lang w:val="en-US" w:bidi="th-TH"/>
              </w:rPr>
              <w:t xml:space="preserve">of the </w:t>
            </w:r>
            <w:r w:rsidR="009A6786" w:rsidRPr="00AE1021">
              <w:rPr>
                <w:b/>
                <w:bCs/>
                <w:lang w:val="en-US" w:bidi="th-TH"/>
              </w:rPr>
              <w:t>Group</w:t>
            </w:r>
          </w:p>
        </w:tc>
        <w:tc>
          <w:tcPr>
            <w:tcW w:w="1151" w:type="dxa"/>
          </w:tcPr>
          <w:p w14:paraId="00E99BCE" w14:textId="066A4D38" w:rsidR="007B6FF1" w:rsidRPr="009B38CC" w:rsidRDefault="007B6FF1" w:rsidP="007B6FF1">
            <w:pPr>
              <w:pStyle w:val="acctfourfigures"/>
              <w:tabs>
                <w:tab w:val="clear" w:pos="765"/>
                <w:tab w:val="decimal" w:pos="644"/>
              </w:tabs>
              <w:spacing w:line="240" w:lineRule="atLeast"/>
              <w:ind w:left="-79" w:right="-79"/>
              <w:rPr>
                <w:rFonts w:cstheme="minorBidi"/>
                <w:lang w:bidi="th-TH"/>
              </w:rPr>
            </w:pPr>
          </w:p>
        </w:tc>
        <w:tc>
          <w:tcPr>
            <w:tcW w:w="236" w:type="dxa"/>
          </w:tcPr>
          <w:p w14:paraId="1D0AE403" w14:textId="77777777" w:rsidR="007B6FF1" w:rsidRPr="00AE1021" w:rsidRDefault="007B6FF1" w:rsidP="007B6FF1">
            <w:pPr>
              <w:pStyle w:val="acctfourfigures"/>
              <w:tabs>
                <w:tab w:val="clear" w:pos="765"/>
                <w:tab w:val="decimal" w:pos="644"/>
              </w:tabs>
              <w:spacing w:line="240" w:lineRule="atLeast"/>
              <w:ind w:left="-79" w:right="-79"/>
              <w:rPr>
                <w:rFonts w:cs="Times New Roman"/>
              </w:rPr>
            </w:pPr>
          </w:p>
        </w:tc>
        <w:tc>
          <w:tcPr>
            <w:tcW w:w="1157" w:type="dxa"/>
          </w:tcPr>
          <w:p w14:paraId="45DA0714" w14:textId="77777777" w:rsidR="007B6FF1" w:rsidRPr="00AE1021" w:rsidRDefault="007B6FF1" w:rsidP="007B6FF1">
            <w:pPr>
              <w:tabs>
                <w:tab w:val="decimal" w:pos="644"/>
              </w:tabs>
              <w:spacing w:line="240" w:lineRule="atLeast"/>
              <w:ind w:left="-79" w:right="-79"/>
            </w:pPr>
          </w:p>
        </w:tc>
        <w:tc>
          <w:tcPr>
            <w:tcW w:w="236" w:type="dxa"/>
          </w:tcPr>
          <w:p w14:paraId="584E7440" w14:textId="77777777" w:rsidR="007B6FF1" w:rsidRPr="00AE1021" w:rsidRDefault="007B6FF1" w:rsidP="007B6FF1">
            <w:pPr>
              <w:pStyle w:val="acctfourfigures"/>
              <w:tabs>
                <w:tab w:val="clear" w:pos="765"/>
                <w:tab w:val="decimal" w:pos="644"/>
              </w:tabs>
              <w:spacing w:line="240" w:lineRule="atLeast"/>
              <w:ind w:left="-79" w:right="-79"/>
              <w:rPr>
                <w:rFonts w:cs="Times New Roman"/>
              </w:rPr>
            </w:pPr>
          </w:p>
        </w:tc>
        <w:tc>
          <w:tcPr>
            <w:tcW w:w="1141" w:type="dxa"/>
          </w:tcPr>
          <w:p w14:paraId="54CEA5A6" w14:textId="77777777" w:rsidR="007B6FF1" w:rsidRPr="00AE1021" w:rsidRDefault="007B6FF1" w:rsidP="007B6FF1">
            <w:pPr>
              <w:pStyle w:val="acctfourfigures"/>
              <w:tabs>
                <w:tab w:val="clear" w:pos="765"/>
                <w:tab w:val="decimal" w:pos="644"/>
              </w:tabs>
              <w:spacing w:line="240" w:lineRule="atLeast"/>
              <w:ind w:left="-79" w:right="-79"/>
              <w:rPr>
                <w:rFonts w:cs="Times New Roman"/>
              </w:rPr>
            </w:pPr>
          </w:p>
        </w:tc>
        <w:tc>
          <w:tcPr>
            <w:tcW w:w="240" w:type="dxa"/>
          </w:tcPr>
          <w:p w14:paraId="16B5A873" w14:textId="77777777" w:rsidR="007B6FF1" w:rsidRPr="00AE1021" w:rsidRDefault="007B6FF1" w:rsidP="007B6FF1">
            <w:pPr>
              <w:pStyle w:val="acctfourfigures"/>
              <w:tabs>
                <w:tab w:val="clear" w:pos="765"/>
                <w:tab w:val="decimal" w:pos="644"/>
              </w:tabs>
              <w:spacing w:line="240" w:lineRule="atLeast"/>
              <w:ind w:left="-79" w:right="-79"/>
              <w:rPr>
                <w:rFonts w:cs="Times New Roman"/>
              </w:rPr>
            </w:pPr>
          </w:p>
        </w:tc>
        <w:tc>
          <w:tcPr>
            <w:tcW w:w="1148" w:type="dxa"/>
          </w:tcPr>
          <w:p w14:paraId="520C00C5" w14:textId="77777777" w:rsidR="007B6FF1" w:rsidRPr="00AE1021" w:rsidRDefault="007B6FF1" w:rsidP="007B6FF1">
            <w:pPr>
              <w:tabs>
                <w:tab w:val="decimal" w:pos="644"/>
              </w:tabs>
              <w:spacing w:line="240" w:lineRule="atLeast"/>
              <w:ind w:left="-79" w:right="-79"/>
            </w:pPr>
          </w:p>
        </w:tc>
      </w:tr>
      <w:tr w:rsidR="00AE1021" w:rsidRPr="00AE1021" w14:paraId="174F8F48" w14:textId="77777777" w:rsidTr="00756791">
        <w:trPr>
          <w:trHeight w:val="252"/>
        </w:trPr>
        <w:tc>
          <w:tcPr>
            <w:tcW w:w="4411" w:type="dxa"/>
          </w:tcPr>
          <w:p w14:paraId="0A323407" w14:textId="77777777" w:rsidR="00FC518E" w:rsidRPr="00AE1021" w:rsidRDefault="00FC518E" w:rsidP="00FC518E">
            <w:pPr>
              <w:spacing w:line="240" w:lineRule="atLeast"/>
              <w:ind w:left="540" w:hanging="78"/>
              <w:rPr>
                <w:rFonts w:cs="Times New Roman"/>
              </w:rPr>
            </w:pPr>
            <w:r w:rsidRPr="00AE1021">
              <w:rPr>
                <w:rFonts w:cs="Times New Roman"/>
              </w:rPr>
              <w:t>Sales of goods</w:t>
            </w:r>
          </w:p>
        </w:tc>
        <w:tc>
          <w:tcPr>
            <w:tcW w:w="1151" w:type="dxa"/>
          </w:tcPr>
          <w:p w14:paraId="4302A19F" w14:textId="61EAACBF" w:rsidR="00FC518E" w:rsidRPr="0010373F" w:rsidRDefault="001D5D88" w:rsidP="00822D18">
            <w:pPr>
              <w:tabs>
                <w:tab w:val="decimal" w:pos="644"/>
              </w:tabs>
              <w:spacing w:line="240" w:lineRule="atLeast"/>
              <w:ind w:right="-79"/>
              <w:rPr>
                <w:rFonts w:cstheme="minorBidi"/>
                <w:szCs w:val="28"/>
                <w:lang w:val="en-US" w:bidi="th-TH"/>
              </w:rPr>
            </w:pPr>
            <w:r w:rsidRPr="001D5D88">
              <w:rPr>
                <w:rFonts w:cstheme="minorBidi"/>
                <w:szCs w:val="28"/>
                <w:lang w:val="en-US" w:bidi="th-TH"/>
              </w:rPr>
              <w:t>6,003.74</w:t>
            </w:r>
          </w:p>
        </w:tc>
        <w:tc>
          <w:tcPr>
            <w:tcW w:w="236" w:type="dxa"/>
          </w:tcPr>
          <w:p w14:paraId="56FF29A0" w14:textId="77777777" w:rsidR="00FC518E" w:rsidRPr="00AE1021" w:rsidRDefault="00FC518E" w:rsidP="00FC518E">
            <w:pPr>
              <w:tabs>
                <w:tab w:val="decimal" w:pos="644"/>
              </w:tabs>
              <w:spacing w:line="240" w:lineRule="atLeast"/>
              <w:ind w:left="-79" w:right="-79"/>
              <w:rPr>
                <w:rFonts w:cs="Times New Roman"/>
                <w:szCs w:val="22"/>
              </w:rPr>
            </w:pPr>
          </w:p>
        </w:tc>
        <w:tc>
          <w:tcPr>
            <w:tcW w:w="1157" w:type="dxa"/>
          </w:tcPr>
          <w:p w14:paraId="15ECC94D" w14:textId="20E55BBB" w:rsidR="00FC518E" w:rsidRPr="00E67204" w:rsidRDefault="00E67204" w:rsidP="00FC518E">
            <w:pPr>
              <w:tabs>
                <w:tab w:val="decimal" w:pos="644"/>
              </w:tabs>
              <w:spacing w:line="240" w:lineRule="atLeast"/>
              <w:ind w:left="-79" w:right="-79"/>
              <w:rPr>
                <w:rFonts w:cstheme="minorBidi"/>
                <w:szCs w:val="28"/>
                <w:cs/>
                <w:lang w:val="en-US" w:bidi="th-TH"/>
              </w:rPr>
            </w:pPr>
            <w:r>
              <w:rPr>
                <w:rFonts w:cs="Times New Roman"/>
                <w:szCs w:val="22"/>
                <w:lang w:val="en-US"/>
              </w:rPr>
              <w:t>4,933.46</w:t>
            </w:r>
          </w:p>
        </w:tc>
        <w:tc>
          <w:tcPr>
            <w:tcW w:w="236" w:type="dxa"/>
          </w:tcPr>
          <w:p w14:paraId="37F35136" w14:textId="77777777" w:rsidR="00FC518E" w:rsidRPr="00AE1021" w:rsidRDefault="00FC518E" w:rsidP="00FC518E">
            <w:pPr>
              <w:tabs>
                <w:tab w:val="decimal" w:pos="644"/>
              </w:tabs>
              <w:spacing w:line="240" w:lineRule="atLeast"/>
              <w:ind w:left="-79" w:right="-79"/>
              <w:rPr>
                <w:rFonts w:cs="Times New Roman"/>
                <w:szCs w:val="22"/>
              </w:rPr>
            </w:pPr>
          </w:p>
        </w:tc>
        <w:tc>
          <w:tcPr>
            <w:tcW w:w="1141" w:type="dxa"/>
          </w:tcPr>
          <w:p w14:paraId="0C7F4DFA" w14:textId="50E3B82B" w:rsidR="00FC518E" w:rsidRPr="00AE1021" w:rsidRDefault="00526DF4" w:rsidP="002F7AE0">
            <w:pPr>
              <w:pStyle w:val="BodyText"/>
              <w:tabs>
                <w:tab w:val="decimal" w:pos="644"/>
              </w:tabs>
              <w:spacing w:after="0" w:line="240" w:lineRule="atLeast"/>
              <w:ind w:left="-79" w:right="-79"/>
              <w:jc w:val="center"/>
              <w:rPr>
                <w:rFonts w:cs="Times New Roman"/>
                <w:szCs w:val="22"/>
              </w:rPr>
            </w:pPr>
            <w:r>
              <w:rPr>
                <w:rFonts w:cs="Times New Roman"/>
                <w:szCs w:val="22"/>
              </w:rPr>
              <w:t>-</w:t>
            </w:r>
          </w:p>
        </w:tc>
        <w:tc>
          <w:tcPr>
            <w:tcW w:w="240" w:type="dxa"/>
          </w:tcPr>
          <w:p w14:paraId="0ADF1CA2" w14:textId="3708E17F" w:rsidR="00FC518E" w:rsidRPr="00AE1021" w:rsidRDefault="00FC518E" w:rsidP="00FC518E">
            <w:pPr>
              <w:tabs>
                <w:tab w:val="decimal" w:pos="644"/>
              </w:tabs>
              <w:spacing w:line="240" w:lineRule="atLeast"/>
              <w:ind w:left="-79" w:right="-79"/>
              <w:rPr>
                <w:rFonts w:cs="Times New Roman"/>
                <w:szCs w:val="22"/>
              </w:rPr>
            </w:pPr>
          </w:p>
        </w:tc>
        <w:tc>
          <w:tcPr>
            <w:tcW w:w="1148" w:type="dxa"/>
          </w:tcPr>
          <w:p w14:paraId="2C5A17CB" w14:textId="6E3DBD66" w:rsidR="00822D18" w:rsidRPr="00822D18" w:rsidRDefault="00822D18" w:rsidP="00822D18">
            <w:pPr>
              <w:pStyle w:val="BodyText"/>
              <w:tabs>
                <w:tab w:val="decimal" w:pos="644"/>
              </w:tabs>
              <w:spacing w:after="0" w:line="240" w:lineRule="atLeast"/>
              <w:ind w:left="-79" w:right="-79"/>
              <w:jc w:val="center"/>
              <w:rPr>
                <w:rFonts w:cs="Times New Roman"/>
                <w:szCs w:val="22"/>
                <w:lang w:val="en-US"/>
              </w:rPr>
            </w:pPr>
            <w:r>
              <w:rPr>
                <w:rFonts w:cs="Times New Roman"/>
                <w:szCs w:val="22"/>
                <w:lang w:val="en-US"/>
              </w:rPr>
              <w:t>-</w:t>
            </w:r>
          </w:p>
        </w:tc>
      </w:tr>
      <w:tr w:rsidR="00AE1021" w:rsidRPr="00AE1021" w14:paraId="38F54C19" w14:textId="77777777" w:rsidTr="00756791">
        <w:tc>
          <w:tcPr>
            <w:tcW w:w="4411" w:type="dxa"/>
          </w:tcPr>
          <w:p w14:paraId="62386A09" w14:textId="77777777" w:rsidR="00FC518E" w:rsidRPr="00AE1021" w:rsidRDefault="00FC518E" w:rsidP="00FC518E">
            <w:pPr>
              <w:spacing w:line="240" w:lineRule="atLeast"/>
              <w:ind w:left="540" w:hanging="78"/>
              <w:rPr>
                <w:rFonts w:cs="Times New Roman"/>
              </w:rPr>
            </w:pPr>
            <w:r w:rsidRPr="00AE1021">
              <w:rPr>
                <w:rFonts w:cs="Times New Roman"/>
              </w:rPr>
              <w:t>Purchases of goods</w:t>
            </w:r>
          </w:p>
        </w:tc>
        <w:tc>
          <w:tcPr>
            <w:tcW w:w="1151" w:type="dxa"/>
          </w:tcPr>
          <w:p w14:paraId="2948D3E8" w14:textId="3D4D206A" w:rsidR="00FC518E" w:rsidRPr="009B38CC" w:rsidRDefault="00AA63AF" w:rsidP="00822D18">
            <w:pPr>
              <w:tabs>
                <w:tab w:val="decimal" w:pos="644"/>
              </w:tabs>
              <w:spacing w:line="240" w:lineRule="atLeast"/>
              <w:ind w:right="-79"/>
              <w:rPr>
                <w:rFonts w:cstheme="minorBidi"/>
                <w:szCs w:val="28"/>
                <w:lang w:bidi="th-TH"/>
              </w:rPr>
            </w:pPr>
            <w:r w:rsidRPr="00AA63AF">
              <w:rPr>
                <w:rFonts w:cstheme="minorBidi"/>
                <w:szCs w:val="28"/>
                <w:lang w:bidi="th-TH"/>
              </w:rPr>
              <w:t>35.24</w:t>
            </w:r>
          </w:p>
        </w:tc>
        <w:tc>
          <w:tcPr>
            <w:tcW w:w="236" w:type="dxa"/>
          </w:tcPr>
          <w:p w14:paraId="69F62FB0" w14:textId="77777777" w:rsidR="00FC518E" w:rsidRPr="00AE1021" w:rsidRDefault="00FC518E" w:rsidP="00FC518E">
            <w:pPr>
              <w:tabs>
                <w:tab w:val="decimal" w:pos="644"/>
              </w:tabs>
              <w:spacing w:line="240" w:lineRule="atLeast"/>
              <w:ind w:left="-79" w:right="-79"/>
              <w:rPr>
                <w:rFonts w:cs="Times New Roman"/>
                <w:szCs w:val="22"/>
              </w:rPr>
            </w:pPr>
          </w:p>
        </w:tc>
        <w:tc>
          <w:tcPr>
            <w:tcW w:w="1157" w:type="dxa"/>
          </w:tcPr>
          <w:p w14:paraId="24906CEC" w14:textId="57350C88" w:rsidR="00FC518E" w:rsidRPr="00822D18" w:rsidRDefault="00463BF7" w:rsidP="00FC518E">
            <w:pPr>
              <w:tabs>
                <w:tab w:val="decimal" w:pos="644"/>
              </w:tabs>
              <w:spacing w:line="240" w:lineRule="atLeast"/>
              <w:ind w:left="-79" w:right="-79"/>
              <w:rPr>
                <w:rFonts w:cs="Times New Roman"/>
                <w:szCs w:val="22"/>
                <w:lang w:val="en-US"/>
              </w:rPr>
            </w:pPr>
            <w:r>
              <w:rPr>
                <w:rFonts w:cs="Times New Roman"/>
                <w:szCs w:val="22"/>
                <w:lang w:val="en-US"/>
              </w:rPr>
              <w:t>21.66</w:t>
            </w:r>
          </w:p>
        </w:tc>
        <w:tc>
          <w:tcPr>
            <w:tcW w:w="236" w:type="dxa"/>
          </w:tcPr>
          <w:p w14:paraId="53AF687C" w14:textId="77777777" w:rsidR="00FC518E" w:rsidRPr="00AE1021" w:rsidRDefault="00FC518E" w:rsidP="00FC518E">
            <w:pPr>
              <w:tabs>
                <w:tab w:val="decimal" w:pos="644"/>
              </w:tabs>
              <w:spacing w:line="240" w:lineRule="atLeast"/>
              <w:ind w:left="-79" w:right="-79"/>
              <w:rPr>
                <w:rFonts w:cs="Times New Roman"/>
                <w:szCs w:val="22"/>
              </w:rPr>
            </w:pPr>
          </w:p>
        </w:tc>
        <w:tc>
          <w:tcPr>
            <w:tcW w:w="1141" w:type="dxa"/>
          </w:tcPr>
          <w:p w14:paraId="0B483338" w14:textId="4B1D1DB1" w:rsidR="00FC518E" w:rsidRPr="00AE1021" w:rsidRDefault="00526DF4" w:rsidP="00FC518E">
            <w:pPr>
              <w:pStyle w:val="BodyText"/>
              <w:tabs>
                <w:tab w:val="decimal" w:pos="644"/>
              </w:tabs>
              <w:spacing w:after="0" w:line="240" w:lineRule="atLeast"/>
              <w:ind w:left="-79" w:right="-79"/>
              <w:jc w:val="center"/>
              <w:rPr>
                <w:rFonts w:cs="Times New Roman"/>
                <w:szCs w:val="22"/>
              </w:rPr>
            </w:pPr>
            <w:r>
              <w:rPr>
                <w:rFonts w:cs="Times New Roman"/>
                <w:szCs w:val="22"/>
              </w:rPr>
              <w:t>-</w:t>
            </w:r>
          </w:p>
        </w:tc>
        <w:tc>
          <w:tcPr>
            <w:tcW w:w="240" w:type="dxa"/>
          </w:tcPr>
          <w:p w14:paraId="6BE19A79" w14:textId="6ABFA8F0" w:rsidR="00FC518E" w:rsidRPr="00AE1021" w:rsidRDefault="00FC518E" w:rsidP="00FC518E">
            <w:pPr>
              <w:tabs>
                <w:tab w:val="decimal" w:pos="644"/>
              </w:tabs>
              <w:spacing w:line="240" w:lineRule="atLeast"/>
              <w:ind w:left="-79" w:right="-79"/>
              <w:rPr>
                <w:rFonts w:cs="Times New Roman"/>
                <w:szCs w:val="22"/>
              </w:rPr>
            </w:pPr>
          </w:p>
        </w:tc>
        <w:tc>
          <w:tcPr>
            <w:tcW w:w="1148" w:type="dxa"/>
          </w:tcPr>
          <w:p w14:paraId="48EFF776" w14:textId="0A838A7D" w:rsidR="00FC518E" w:rsidRPr="00AE1021" w:rsidRDefault="00FC518E" w:rsidP="00FC518E">
            <w:pPr>
              <w:pStyle w:val="BodyText"/>
              <w:tabs>
                <w:tab w:val="decimal" w:pos="644"/>
              </w:tabs>
              <w:spacing w:after="0" w:line="240" w:lineRule="atLeast"/>
              <w:ind w:left="-79" w:right="-79"/>
              <w:jc w:val="center"/>
              <w:rPr>
                <w:rFonts w:cs="Times New Roman"/>
                <w:szCs w:val="22"/>
              </w:rPr>
            </w:pPr>
            <w:r w:rsidRPr="00AE1021">
              <w:rPr>
                <w:rFonts w:cs="Times New Roman"/>
                <w:szCs w:val="22"/>
                <w:cs/>
              </w:rPr>
              <w:t>-</w:t>
            </w:r>
          </w:p>
        </w:tc>
      </w:tr>
      <w:tr w:rsidR="00AE1021" w:rsidRPr="00AE1021" w14:paraId="350AA76D" w14:textId="77777777" w:rsidTr="00756791">
        <w:tc>
          <w:tcPr>
            <w:tcW w:w="4411" w:type="dxa"/>
          </w:tcPr>
          <w:p w14:paraId="70CFD945" w14:textId="354A6C49" w:rsidR="00FC518E" w:rsidRPr="00AE1021" w:rsidRDefault="00FC518E" w:rsidP="00FC518E">
            <w:pPr>
              <w:spacing w:line="240" w:lineRule="atLeast"/>
              <w:ind w:left="540" w:hanging="78"/>
              <w:rPr>
                <w:rFonts w:cs="Times New Roman"/>
                <w:lang w:val="en-US"/>
              </w:rPr>
            </w:pPr>
            <w:r w:rsidRPr="00AE1021">
              <w:rPr>
                <w:rFonts w:cs="Times New Roman"/>
              </w:rPr>
              <w:t>Other income</w:t>
            </w:r>
          </w:p>
        </w:tc>
        <w:tc>
          <w:tcPr>
            <w:tcW w:w="1151" w:type="dxa"/>
          </w:tcPr>
          <w:p w14:paraId="70CF0F92" w14:textId="3B3E1C72" w:rsidR="00FC518E" w:rsidRPr="00AE1021" w:rsidRDefault="00526DF4" w:rsidP="00FC518E">
            <w:pPr>
              <w:tabs>
                <w:tab w:val="decimal" w:pos="644"/>
              </w:tabs>
              <w:spacing w:line="240" w:lineRule="atLeast"/>
              <w:ind w:left="-79" w:right="-79"/>
              <w:rPr>
                <w:rFonts w:cs="Times New Roman"/>
                <w:szCs w:val="22"/>
              </w:rPr>
            </w:pPr>
            <w:r>
              <w:rPr>
                <w:rFonts w:cs="Times New Roman"/>
                <w:szCs w:val="22"/>
              </w:rPr>
              <w:t>3.51</w:t>
            </w:r>
          </w:p>
        </w:tc>
        <w:tc>
          <w:tcPr>
            <w:tcW w:w="236" w:type="dxa"/>
          </w:tcPr>
          <w:p w14:paraId="52953645" w14:textId="77777777" w:rsidR="00FC518E" w:rsidRPr="00AE1021" w:rsidRDefault="00FC518E" w:rsidP="00FC518E">
            <w:pPr>
              <w:tabs>
                <w:tab w:val="decimal" w:pos="644"/>
              </w:tabs>
              <w:spacing w:line="240" w:lineRule="atLeast"/>
              <w:ind w:left="-79" w:right="-79"/>
              <w:rPr>
                <w:rFonts w:cs="Times New Roman"/>
                <w:szCs w:val="22"/>
              </w:rPr>
            </w:pPr>
          </w:p>
        </w:tc>
        <w:tc>
          <w:tcPr>
            <w:tcW w:w="1157" w:type="dxa"/>
          </w:tcPr>
          <w:p w14:paraId="414FD400" w14:textId="21B40CF9" w:rsidR="00FC518E" w:rsidRPr="00822D18" w:rsidRDefault="00E67204" w:rsidP="002F7AE0">
            <w:pPr>
              <w:pStyle w:val="BodyText"/>
              <w:tabs>
                <w:tab w:val="decimal" w:pos="644"/>
              </w:tabs>
              <w:spacing w:after="0" w:line="240" w:lineRule="atLeast"/>
              <w:ind w:left="-79" w:right="-79"/>
              <w:rPr>
                <w:rFonts w:cstheme="minorBidi"/>
                <w:szCs w:val="28"/>
                <w:cs/>
                <w:lang w:bidi="th-TH"/>
              </w:rPr>
            </w:pPr>
            <w:r>
              <w:rPr>
                <w:rFonts w:cs="Times New Roman"/>
                <w:szCs w:val="22"/>
              </w:rPr>
              <w:t>5.33</w:t>
            </w:r>
          </w:p>
        </w:tc>
        <w:tc>
          <w:tcPr>
            <w:tcW w:w="236" w:type="dxa"/>
          </w:tcPr>
          <w:p w14:paraId="2E84E329" w14:textId="77777777" w:rsidR="00FC518E" w:rsidRPr="00AE1021" w:rsidRDefault="00FC518E" w:rsidP="00FC518E">
            <w:pPr>
              <w:tabs>
                <w:tab w:val="decimal" w:pos="644"/>
              </w:tabs>
              <w:spacing w:line="240" w:lineRule="atLeast"/>
              <w:ind w:left="-79" w:right="-79"/>
              <w:rPr>
                <w:rFonts w:cs="Times New Roman"/>
                <w:szCs w:val="22"/>
              </w:rPr>
            </w:pPr>
          </w:p>
        </w:tc>
        <w:tc>
          <w:tcPr>
            <w:tcW w:w="1141" w:type="dxa"/>
          </w:tcPr>
          <w:p w14:paraId="3B0B6999" w14:textId="2CD8999B" w:rsidR="00FC518E" w:rsidRPr="00822D18" w:rsidRDefault="00526DF4" w:rsidP="00756791">
            <w:pPr>
              <w:tabs>
                <w:tab w:val="decimal" w:pos="644"/>
              </w:tabs>
              <w:spacing w:line="240" w:lineRule="atLeast"/>
              <w:ind w:left="-79" w:right="-79"/>
              <w:rPr>
                <w:rFonts w:cs="Times New Roman"/>
                <w:szCs w:val="22"/>
                <w:lang w:val="en-US"/>
              </w:rPr>
            </w:pPr>
            <w:r>
              <w:rPr>
                <w:rFonts w:cs="Times New Roman"/>
                <w:szCs w:val="22"/>
                <w:lang w:val="en-US"/>
              </w:rPr>
              <w:t>3.51</w:t>
            </w:r>
          </w:p>
        </w:tc>
        <w:tc>
          <w:tcPr>
            <w:tcW w:w="240" w:type="dxa"/>
          </w:tcPr>
          <w:p w14:paraId="3FDED3EB" w14:textId="77777777" w:rsidR="00FC518E" w:rsidRPr="00AE1021" w:rsidRDefault="00FC518E" w:rsidP="00FC518E">
            <w:pPr>
              <w:tabs>
                <w:tab w:val="decimal" w:pos="644"/>
              </w:tabs>
              <w:spacing w:line="240" w:lineRule="atLeast"/>
              <w:ind w:left="-79" w:right="-79"/>
              <w:rPr>
                <w:rFonts w:cs="Times New Roman"/>
                <w:szCs w:val="22"/>
              </w:rPr>
            </w:pPr>
          </w:p>
        </w:tc>
        <w:tc>
          <w:tcPr>
            <w:tcW w:w="1148" w:type="dxa"/>
          </w:tcPr>
          <w:p w14:paraId="6274C732" w14:textId="1E2C7A5C" w:rsidR="00FC518E" w:rsidRPr="00822D18" w:rsidRDefault="00E67204" w:rsidP="002F7AE0">
            <w:pPr>
              <w:pStyle w:val="BodyText"/>
              <w:tabs>
                <w:tab w:val="decimal" w:pos="644"/>
              </w:tabs>
              <w:spacing w:after="0" w:line="240" w:lineRule="atLeast"/>
              <w:ind w:left="-79" w:right="-79"/>
              <w:rPr>
                <w:rFonts w:cs="Times New Roman"/>
                <w:szCs w:val="22"/>
                <w:lang w:val="en-US"/>
              </w:rPr>
            </w:pPr>
            <w:r>
              <w:rPr>
                <w:rFonts w:cs="Times New Roman"/>
                <w:szCs w:val="22"/>
                <w:lang w:val="en-US"/>
              </w:rPr>
              <w:t>5.11</w:t>
            </w:r>
          </w:p>
        </w:tc>
      </w:tr>
      <w:tr w:rsidR="00AE1021" w:rsidRPr="00AE1021" w14:paraId="525CF1B5" w14:textId="77777777" w:rsidTr="00756791">
        <w:tc>
          <w:tcPr>
            <w:tcW w:w="4411" w:type="dxa"/>
          </w:tcPr>
          <w:p w14:paraId="11FE4408" w14:textId="77777777" w:rsidR="00FC518E" w:rsidRDefault="00FC518E" w:rsidP="00FC518E">
            <w:pPr>
              <w:spacing w:line="240" w:lineRule="atLeast"/>
              <w:ind w:left="540" w:hanging="78"/>
              <w:rPr>
                <w:rFonts w:cstheme="minorBidi"/>
                <w:lang w:bidi="th-TH"/>
              </w:rPr>
            </w:pPr>
            <w:r w:rsidRPr="00AE1021">
              <w:rPr>
                <w:rFonts w:cs="Times New Roman"/>
              </w:rPr>
              <w:t>Other expenses</w:t>
            </w:r>
          </w:p>
          <w:p w14:paraId="357539F1" w14:textId="141F3F78" w:rsidR="00E67204" w:rsidRPr="00AE1021" w:rsidRDefault="00E67204" w:rsidP="00FC518E">
            <w:pPr>
              <w:spacing w:line="240" w:lineRule="atLeast"/>
              <w:ind w:left="540" w:hanging="78"/>
              <w:rPr>
                <w:rFonts w:cstheme="minorBidi"/>
                <w:cs/>
                <w:lang w:bidi="th-TH"/>
              </w:rPr>
            </w:pPr>
            <w:r w:rsidRPr="002C1FAA">
              <w:rPr>
                <w:rFonts w:cs="Times New Roman"/>
                <w:color w:val="000000" w:themeColor="text1"/>
                <w:szCs w:val="22"/>
              </w:rPr>
              <w:t>Dividends paid</w:t>
            </w:r>
          </w:p>
        </w:tc>
        <w:tc>
          <w:tcPr>
            <w:tcW w:w="1151" w:type="dxa"/>
          </w:tcPr>
          <w:p w14:paraId="6500E54A" w14:textId="77777777" w:rsidR="00526DF4" w:rsidRDefault="00526DF4" w:rsidP="00822D18">
            <w:pPr>
              <w:tabs>
                <w:tab w:val="decimal" w:pos="644"/>
              </w:tabs>
              <w:spacing w:line="240" w:lineRule="atLeast"/>
              <w:ind w:right="-79"/>
              <w:rPr>
                <w:rFonts w:cstheme="minorBidi"/>
                <w:szCs w:val="28"/>
                <w:lang w:bidi="th-TH"/>
              </w:rPr>
            </w:pPr>
            <w:r>
              <w:rPr>
                <w:rFonts w:cstheme="minorBidi"/>
                <w:szCs w:val="28"/>
                <w:lang w:bidi="th-TH"/>
              </w:rPr>
              <w:t>50.74</w:t>
            </w:r>
          </w:p>
          <w:p w14:paraId="6D3CAABD" w14:textId="1BA04E9C" w:rsidR="003A2CF3" w:rsidRPr="00822D18" w:rsidRDefault="003A2CF3" w:rsidP="00822D18">
            <w:pPr>
              <w:tabs>
                <w:tab w:val="decimal" w:pos="644"/>
              </w:tabs>
              <w:spacing w:line="240" w:lineRule="atLeast"/>
              <w:ind w:right="-79"/>
              <w:rPr>
                <w:rFonts w:cstheme="minorBidi"/>
                <w:szCs w:val="28"/>
                <w:cs/>
                <w:lang w:bidi="th-TH"/>
              </w:rPr>
            </w:pPr>
            <w:r>
              <w:rPr>
                <w:rFonts w:cstheme="minorBidi"/>
                <w:szCs w:val="28"/>
                <w:lang w:bidi="th-TH"/>
              </w:rPr>
              <w:t>97.61</w:t>
            </w:r>
          </w:p>
        </w:tc>
        <w:tc>
          <w:tcPr>
            <w:tcW w:w="236" w:type="dxa"/>
          </w:tcPr>
          <w:p w14:paraId="4B6F0CD8" w14:textId="77777777" w:rsidR="00FC518E" w:rsidRPr="003F6EE7" w:rsidRDefault="00FC518E" w:rsidP="00FC518E">
            <w:pPr>
              <w:tabs>
                <w:tab w:val="decimal" w:pos="644"/>
              </w:tabs>
              <w:spacing w:line="240" w:lineRule="atLeast"/>
              <w:ind w:left="-79" w:right="-79"/>
              <w:rPr>
                <w:rFonts w:cs="Times New Roman"/>
                <w:szCs w:val="22"/>
                <w:lang w:val="en-US"/>
              </w:rPr>
            </w:pPr>
          </w:p>
        </w:tc>
        <w:tc>
          <w:tcPr>
            <w:tcW w:w="1157" w:type="dxa"/>
          </w:tcPr>
          <w:p w14:paraId="2A8345A4" w14:textId="292E997F" w:rsidR="00FC518E" w:rsidRDefault="00463BF7" w:rsidP="00FC518E">
            <w:pPr>
              <w:tabs>
                <w:tab w:val="decimal" w:pos="644"/>
              </w:tabs>
              <w:spacing w:line="240" w:lineRule="atLeast"/>
              <w:ind w:left="-79" w:right="-79"/>
              <w:rPr>
                <w:rFonts w:cs="Times New Roman"/>
                <w:szCs w:val="22"/>
                <w:lang w:val="en-US"/>
              </w:rPr>
            </w:pPr>
            <w:r>
              <w:rPr>
                <w:rFonts w:cs="Times New Roman"/>
                <w:szCs w:val="22"/>
                <w:lang w:val="en-US"/>
              </w:rPr>
              <w:t>30.73</w:t>
            </w:r>
          </w:p>
          <w:p w14:paraId="7E4CA1CB" w14:textId="1A3D7F9F" w:rsidR="00E67204" w:rsidRPr="00822D18" w:rsidRDefault="00E67204" w:rsidP="00FC518E">
            <w:pPr>
              <w:tabs>
                <w:tab w:val="decimal" w:pos="644"/>
              </w:tabs>
              <w:spacing w:line="240" w:lineRule="atLeast"/>
              <w:ind w:left="-79" w:right="-79"/>
              <w:rPr>
                <w:rFonts w:cs="Times New Roman"/>
                <w:szCs w:val="22"/>
                <w:lang w:val="en-US"/>
              </w:rPr>
            </w:pPr>
            <w:r>
              <w:rPr>
                <w:rFonts w:cs="Times New Roman"/>
                <w:szCs w:val="22"/>
                <w:lang w:val="en-US"/>
              </w:rPr>
              <w:t>65.07</w:t>
            </w:r>
          </w:p>
        </w:tc>
        <w:tc>
          <w:tcPr>
            <w:tcW w:w="236" w:type="dxa"/>
          </w:tcPr>
          <w:p w14:paraId="5CE7D517" w14:textId="77777777" w:rsidR="00FC518E" w:rsidRPr="00AE1021" w:rsidRDefault="00FC518E" w:rsidP="00FC518E">
            <w:pPr>
              <w:tabs>
                <w:tab w:val="decimal" w:pos="644"/>
              </w:tabs>
              <w:spacing w:line="240" w:lineRule="atLeast"/>
              <w:ind w:left="-79" w:right="-79"/>
              <w:rPr>
                <w:rFonts w:cs="Times New Roman"/>
                <w:szCs w:val="22"/>
              </w:rPr>
            </w:pPr>
          </w:p>
        </w:tc>
        <w:tc>
          <w:tcPr>
            <w:tcW w:w="1141" w:type="dxa"/>
          </w:tcPr>
          <w:p w14:paraId="465AD0C5" w14:textId="77777777" w:rsidR="00FC518E" w:rsidRDefault="003A2CF3" w:rsidP="00756791">
            <w:pPr>
              <w:tabs>
                <w:tab w:val="decimal" w:pos="644"/>
              </w:tabs>
              <w:spacing w:line="240" w:lineRule="atLeast"/>
              <w:ind w:left="-79" w:right="-79"/>
              <w:rPr>
                <w:rFonts w:cs="Times New Roman"/>
                <w:szCs w:val="22"/>
                <w:lang w:val="en-US"/>
              </w:rPr>
            </w:pPr>
            <w:r>
              <w:rPr>
                <w:rFonts w:cs="Times New Roman"/>
                <w:szCs w:val="22"/>
                <w:lang w:val="en-US"/>
              </w:rPr>
              <w:t>12.12</w:t>
            </w:r>
          </w:p>
          <w:p w14:paraId="44E6C65F" w14:textId="620E590D" w:rsidR="003A2CF3" w:rsidRPr="00822D18" w:rsidRDefault="003A2CF3" w:rsidP="00756791">
            <w:pPr>
              <w:tabs>
                <w:tab w:val="decimal" w:pos="644"/>
              </w:tabs>
              <w:spacing w:line="240" w:lineRule="atLeast"/>
              <w:ind w:left="-79" w:right="-79"/>
              <w:rPr>
                <w:rFonts w:cs="Times New Roman"/>
                <w:szCs w:val="22"/>
                <w:lang w:val="en-US"/>
              </w:rPr>
            </w:pPr>
            <w:r>
              <w:rPr>
                <w:rFonts w:cs="Times New Roman"/>
                <w:szCs w:val="22"/>
                <w:lang w:val="en-US"/>
              </w:rPr>
              <w:t>97.61</w:t>
            </w:r>
          </w:p>
        </w:tc>
        <w:tc>
          <w:tcPr>
            <w:tcW w:w="240" w:type="dxa"/>
          </w:tcPr>
          <w:p w14:paraId="6454FD61" w14:textId="77777777" w:rsidR="00FC518E" w:rsidRPr="00AE1021" w:rsidRDefault="00FC518E" w:rsidP="00FC518E">
            <w:pPr>
              <w:tabs>
                <w:tab w:val="decimal" w:pos="644"/>
              </w:tabs>
              <w:spacing w:line="240" w:lineRule="atLeast"/>
              <w:ind w:left="-79" w:right="-79"/>
              <w:rPr>
                <w:rFonts w:cs="Times New Roman"/>
                <w:szCs w:val="22"/>
              </w:rPr>
            </w:pPr>
          </w:p>
        </w:tc>
        <w:tc>
          <w:tcPr>
            <w:tcW w:w="1148" w:type="dxa"/>
          </w:tcPr>
          <w:p w14:paraId="33F6B4E0" w14:textId="77777777" w:rsidR="00FC518E" w:rsidRDefault="00E67204" w:rsidP="00FC518E">
            <w:pPr>
              <w:tabs>
                <w:tab w:val="decimal" w:pos="644"/>
              </w:tabs>
              <w:spacing w:line="240" w:lineRule="atLeast"/>
              <w:ind w:left="-79" w:right="-79"/>
              <w:rPr>
                <w:rFonts w:cs="Times New Roman"/>
                <w:szCs w:val="22"/>
                <w:lang w:val="en-US"/>
              </w:rPr>
            </w:pPr>
            <w:r>
              <w:rPr>
                <w:rFonts w:cs="Times New Roman"/>
                <w:szCs w:val="22"/>
                <w:lang w:val="en-US"/>
              </w:rPr>
              <w:t>9.67</w:t>
            </w:r>
          </w:p>
          <w:p w14:paraId="2B896E65" w14:textId="3AEBF7D8" w:rsidR="00E67204" w:rsidRPr="00822D18" w:rsidRDefault="00E67204" w:rsidP="00FC518E">
            <w:pPr>
              <w:tabs>
                <w:tab w:val="decimal" w:pos="644"/>
              </w:tabs>
              <w:spacing w:line="240" w:lineRule="atLeast"/>
              <w:ind w:left="-79" w:right="-79"/>
              <w:rPr>
                <w:rFonts w:cs="Times New Roman"/>
                <w:szCs w:val="22"/>
                <w:lang w:val="en-US"/>
              </w:rPr>
            </w:pPr>
            <w:r>
              <w:rPr>
                <w:rFonts w:cs="Times New Roman"/>
                <w:szCs w:val="22"/>
                <w:lang w:val="en-US"/>
              </w:rPr>
              <w:t>65.07</w:t>
            </w:r>
          </w:p>
        </w:tc>
      </w:tr>
      <w:tr w:rsidR="00AE1021" w:rsidRPr="00AE1021" w14:paraId="6D4DFAC2" w14:textId="77777777" w:rsidTr="00756791">
        <w:trPr>
          <w:trHeight w:val="213"/>
        </w:trPr>
        <w:tc>
          <w:tcPr>
            <w:tcW w:w="4411" w:type="dxa"/>
          </w:tcPr>
          <w:p w14:paraId="52B17E80" w14:textId="77777777" w:rsidR="007B6FF1" w:rsidRPr="00AE1021" w:rsidRDefault="007B6FF1" w:rsidP="007B6FF1">
            <w:pPr>
              <w:spacing w:line="240" w:lineRule="atLeast"/>
              <w:ind w:left="540" w:hanging="78"/>
              <w:rPr>
                <w:rFonts w:cs="Times New Roman"/>
                <w:b/>
                <w:bCs/>
                <w:szCs w:val="22"/>
              </w:rPr>
            </w:pPr>
          </w:p>
        </w:tc>
        <w:tc>
          <w:tcPr>
            <w:tcW w:w="1151" w:type="dxa"/>
          </w:tcPr>
          <w:p w14:paraId="7E4ED4DB" w14:textId="77777777" w:rsidR="007B6FF1" w:rsidRPr="00AE1021" w:rsidRDefault="007B6FF1" w:rsidP="007B6FF1">
            <w:pPr>
              <w:tabs>
                <w:tab w:val="decimal" w:pos="644"/>
              </w:tabs>
              <w:spacing w:line="240" w:lineRule="atLeast"/>
              <w:ind w:left="-79" w:right="-79"/>
              <w:rPr>
                <w:rFonts w:cs="Times New Roman"/>
                <w:szCs w:val="22"/>
                <w:cs/>
              </w:rPr>
            </w:pPr>
          </w:p>
        </w:tc>
        <w:tc>
          <w:tcPr>
            <w:tcW w:w="236" w:type="dxa"/>
          </w:tcPr>
          <w:p w14:paraId="3148C607" w14:textId="77777777" w:rsidR="007B6FF1" w:rsidRPr="00AE1021" w:rsidRDefault="007B6FF1" w:rsidP="007B6FF1">
            <w:pPr>
              <w:pStyle w:val="BodyText"/>
              <w:tabs>
                <w:tab w:val="decimal" w:pos="644"/>
              </w:tabs>
              <w:spacing w:after="0" w:line="240" w:lineRule="atLeast"/>
              <w:ind w:left="-79" w:right="-79"/>
              <w:rPr>
                <w:rFonts w:cs="Times New Roman"/>
                <w:szCs w:val="22"/>
                <w:lang w:val="en-GB"/>
              </w:rPr>
            </w:pPr>
          </w:p>
        </w:tc>
        <w:tc>
          <w:tcPr>
            <w:tcW w:w="1157" w:type="dxa"/>
          </w:tcPr>
          <w:p w14:paraId="4FE1C6BF" w14:textId="77777777" w:rsidR="007B6FF1" w:rsidRPr="00AE1021" w:rsidRDefault="007B6FF1" w:rsidP="007B6FF1">
            <w:pPr>
              <w:pStyle w:val="BodyText"/>
              <w:tabs>
                <w:tab w:val="decimal" w:pos="644"/>
              </w:tabs>
              <w:spacing w:after="0" w:line="240" w:lineRule="atLeast"/>
              <w:ind w:left="-79" w:right="-79"/>
              <w:rPr>
                <w:rFonts w:cs="Times New Roman"/>
                <w:szCs w:val="22"/>
                <w:cs/>
                <w:lang w:val="en-GB"/>
              </w:rPr>
            </w:pPr>
          </w:p>
        </w:tc>
        <w:tc>
          <w:tcPr>
            <w:tcW w:w="236" w:type="dxa"/>
          </w:tcPr>
          <w:p w14:paraId="23925CD0" w14:textId="77777777" w:rsidR="007B6FF1" w:rsidRPr="00AE1021" w:rsidRDefault="007B6FF1" w:rsidP="007B6FF1">
            <w:pPr>
              <w:pStyle w:val="BodyText"/>
              <w:tabs>
                <w:tab w:val="decimal" w:pos="644"/>
              </w:tabs>
              <w:spacing w:after="0" w:line="240" w:lineRule="atLeast"/>
              <w:ind w:left="-79" w:right="-79"/>
              <w:rPr>
                <w:rFonts w:cs="Times New Roman"/>
                <w:szCs w:val="22"/>
                <w:lang w:val="en-GB"/>
              </w:rPr>
            </w:pPr>
          </w:p>
        </w:tc>
        <w:tc>
          <w:tcPr>
            <w:tcW w:w="1141" w:type="dxa"/>
          </w:tcPr>
          <w:p w14:paraId="40FF5FB8" w14:textId="77777777" w:rsidR="007B6FF1" w:rsidRPr="00AE1021" w:rsidRDefault="007B6FF1" w:rsidP="007B6FF1">
            <w:pPr>
              <w:tabs>
                <w:tab w:val="decimal" w:pos="644"/>
              </w:tabs>
              <w:spacing w:line="240" w:lineRule="atLeast"/>
              <w:ind w:left="-79" w:right="-79"/>
              <w:rPr>
                <w:rFonts w:cs="Times New Roman"/>
                <w:szCs w:val="22"/>
              </w:rPr>
            </w:pPr>
          </w:p>
        </w:tc>
        <w:tc>
          <w:tcPr>
            <w:tcW w:w="240" w:type="dxa"/>
          </w:tcPr>
          <w:p w14:paraId="2007EC9D" w14:textId="77777777" w:rsidR="007B6FF1" w:rsidRPr="00AE1021" w:rsidRDefault="007B6FF1" w:rsidP="007B6FF1">
            <w:pPr>
              <w:pStyle w:val="BodyText"/>
              <w:tabs>
                <w:tab w:val="decimal" w:pos="644"/>
              </w:tabs>
              <w:spacing w:after="0" w:line="240" w:lineRule="atLeast"/>
              <w:ind w:left="-79" w:right="-79"/>
              <w:rPr>
                <w:rFonts w:cs="Times New Roman"/>
                <w:szCs w:val="22"/>
                <w:lang w:val="en-GB"/>
              </w:rPr>
            </w:pPr>
          </w:p>
        </w:tc>
        <w:tc>
          <w:tcPr>
            <w:tcW w:w="1148" w:type="dxa"/>
          </w:tcPr>
          <w:p w14:paraId="6B0D038C" w14:textId="77777777" w:rsidR="007B6FF1" w:rsidRPr="00AE1021" w:rsidRDefault="007B6FF1" w:rsidP="007B6FF1">
            <w:pPr>
              <w:pStyle w:val="BodyText"/>
              <w:tabs>
                <w:tab w:val="decimal" w:pos="644"/>
              </w:tabs>
              <w:spacing w:after="0" w:line="240" w:lineRule="atLeast"/>
              <w:ind w:left="-79" w:right="-79"/>
              <w:rPr>
                <w:rFonts w:cs="Times New Roman"/>
                <w:szCs w:val="22"/>
                <w:cs/>
                <w:lang w:val="en-GB"/>
              </w:rPr>
            </w:pPr>
          </w:p>
        </w:tc>
      </w:tr>
      <w:tr w:rsidR="00AE1021" w:rsidRPr="00AE1021" w14:paraId="05B0EB90" w14:textId="77777777" w:rsidTr="00756791">
        <w:tc>
          <w:tcPr>
            <w:tcW w:w="4411" w:type="dxa"/>
          </w:tcPr>
          <w:p w14:paraId="6399C9B4" w14:textId="77777777" w:rsidR="007B6FF1" w:rsidRPr="00AE1021" w:rsidRDefault="007B6FF1" w:rsidP="007B6FF1">
            <w:pPr>
              <w:spacing w:line="240" w:lineRule="atLeast"/>
              <w:ind w:left="540" w:hanging="78"/>
              <w:rPr>
                <w:rFonts w:cs="Times New Roman"/>
                <w:b/>
                <w:bCs/>
              </w:rPr>
            </w:pPr>
            <w:r w:rsidRPr="00AE1021">
              <w:rPr>
                <w:rFonts w:cs="Times New Roman"/>
                <w:b/>
                <w:bCs/>
              </w:rPr>
              <w:t>Other shareholder</w:t>
            </w:r>
          </w:p>
        </w:tc>
        <w:tc>
          <w:tcPr>
            <w:tcW w:w="1151" w:type="dxa"/>
          </w:tcPr>
          <w:p w14:paraId="1DDBE784" w14:textId="77777777" w:rsidR="007B6FF1" w:rsidRPr="00AE1021" w:rsidRDefault="007B6FF1" w:rsidP="007B6FF1">
            <w:pPr>
              <w:tabs>
                <w:tab w:val="decimal" w:pos="644"/>
              </w:tabs>
              <w:spacing w:line="240" w:lineRule="atLeast"/>
              <w:ind w:left="-79" w:right="-79"/>
              <w:rPr>
                <w:rFonts w:cs="Times New Roman"/>
                <w:szCs w:val="22"/>
                <w:cs/>
              </w:rPr>
            </w:pPr>
          </w:p>
        </w:tc>
        <w:tc>
          <w:tcPr>
            <w:tcW w:w="236" w:type="dxa"/>
          </w:tcPr>
          <w:p w14:paraId="184D86BA" w14:textId="77777777" w:rsidR="007B6FF1" w:rsidRPr="00AE1021" w:rsidRDefault="007B6FF1" w:rsidP="007B6FF1">
            <w:pPr>
              <w:pStyle w:val="BodyText"/>
              <w:tabs>
                <w:tab w:val="decimal" w:pos="644"/>
              </w:tabs>
              <w:spacing w:after="0" w:line="240" w:lineRule="atLeast"/>
              <w:ind w:left="-79" w:right="-79"/>
              <w:rPr>
                <w:rFonts w:cs="Times New Roman"/>
                <w:szCs w:val="22"/>
                <w:lang w:val="en-GB"/>
              </w:rPr>
            </w:pPr>
          </w:p>
        </w:tc>
        <w:tc>
          <w:tcPr>
            <w:tcW w:w="1157" w:type="dxa"/>
          </w:tcPr>
          <w:p w14:paraId="713643E4" w14:textId="77777777" w:rsidR="007B6FF1" w:rsidRPr="00AE1021" w:rsidRDefault="007B6FF1" w:rsidP="007B6FF1">
            <w:pPr>
              <w:pStyle w:val="BodyText"/>
              <w:tabs>
                <w:tab w:val="decimal" w:pos="644"/>
              </w:tabs>
              <w:spacing w:after="0" w:line="240" w:lineRule="atLeast"/>
              <w:ind w:left="-79" w:right="-79"/>
              <w:rPr>
                <w:rFonts w:cs="Times New Roman"/>
                <w:szCs w:val="22"/>
                <w:cs/>
                <w:lang w:val="en-GB"/>
              </w:rPr>
            </w:pPr>
          </w:p>
        </w:tc>
        <w:tc>
          <w:tcPr>
            <w:tcW w:w="236" w:type="dxa"/>
          </w:tcPr>
          <w:p w14:paraId="49D7761E" w14:textId="77777777" w:rsidR="007B6FF1" w:rsidRPr="00AE1021" w:rsidRDefault="007B6FF1" w:rsidP="007B6FF1">
            <w:pPr>
              <w:pStyle w:val="BodyText"/>
              <w:tabs>
                <w:tab w:val="decimal" w:pos="644"/>
              </w:tabs>
              <w:spacing w:after="0" w:line="240" w:lineRule="atLeast"/>
              <w:ind w:left="-79" w:right="-79"/>
              <w:rPr>
                <w:rFonts w:cs="Times New Roman"/>
                <w:szCs w:val="22"/>
                <w:lang w:val="en-GB"/>
              </w:rPr>
            </w:pPr>
          </w:p>
        </w:tc>
        <w:tc>
          <w:tcPr>
            <w:tcW w:w="1141" w:type="dxa"/>
          </w:tcPr>
          <w:p w14:paraId="69DB3324" w14:textId="77777777" w:rsidR="007B6FF1" w:rsidRPr="00AE1021" w:rsidRDefault="007B6FF1" w:rsidP="007B6FF1">
            <w:pPr>
              <w:tabs>
                <w:tab w:val="decimal" w:pos="644"/>
              </w:tabs>
              <w:spacing w:line="240" w:lineRule="atLeast"/>
              <w:ind w:left="-79" w:right="-79"/>
              <w:rPr>
                <w:rFonts w:cs="Times New Roman"/>
                <w:szCs w:val="22"/>
              </w:rPr>
            </w:pPr>
          </w:p>
        </w:tc>
        <w:tc>
          <w:tcPr>
            <w:tcW w:w="240" w:type="dxa"/>
          </w:tcPr>
          <w:p w14:paraId="1945C88B" w14:textId="77777777" w:rsidR="007B6FF1" w:rsidRPr="00AE1021" w:rsidRDefault="007B6FF1" w:rsidP="007B6FF1">
            <w:pPr>
              <w:pStyle w:val="BodyText"/>
              <w:tabs>
                <w:tab w:val="decimal" w:pos="644"/>
              </w:tabs>
              <w:spacing w:after="0" w:line="240" w:lineRule="atLeast"/>
              <w:ind w:left="-79" w:right="-79"/>
              <w:rPr>
                <w:rFonts w:cs="Times New Roman"/>
                <w:szCs w:val="22"/>
                <w:lang w:val="en-GB"/>
              </w:rPr>
            </w:pPr>
          </w:p>
        </w:tc>
        <w:tc>
          <w:tcPr>
            <w:tcW w:w="1148" w:type="dxa"/>
          </w:tcPr>
          <w:p w14:paraId="252B3585" w14:textId="77777777" w:rsidR="007B6FF1" w:rsidRPr="00AE1021" w:rsidRDefault="007B6FF1" w:rsidP="007B6FF1">
            <w:pPr>
              <w:pStyle w:val="BodyText"/>
              <w:tabs>
                <w:tab w:val="decimal" w:pos="644"/>
              </w:tabs>
              <w:spacing w:after="0" w:line="240" w:lineRule="atLeast"/>
              <w:ind w:left="-79" w:right="-79"/>
              <w:rPr>
                <w:rFonts w:cs="Times New Roman"/>
                <w:szCs w:val="22"/>
                <w:cs/>
                <w:lang w:val="en-GB"/>
              </w:rPr>
            </w:pPr>
          </w:p>
        </w:tc>
      </w:tr>
      <w:tr w:rsidR="00AE1021" w:rsidRPr="00AE1021" w14:paraId="2822D0A3" w14:textId="77777777" w:rsidTr="00756791">
        <w:tc>
          <w:tcPr>
            <w:tcW w:w="4411" w:type="dxa"/>
          </w:tcPr>
          <w:p w14:paraId="6F49A849" w14:textId="77777777" w:rsidR="00FC518E" w:rsidRPr="00AE1021" w:rsidRDefault="00FC518E" w:rsidP="00FC518E">
            <w:pPr>
              <w:spacing w:line="240" w:lineRule="atLeast"/>
              <w:ind w:left="540" w:hanging="78"/>
              <w:rPr>
                <w:rFonts w:cs="Times New Roman"/>
              </w:rPr>
            </w:pPr>
            <w:r w:rsidRPr="00AE1021">
              <w:rPr>
                <w:rFonts w:cs="Times New Roman"/>
              </w:rPr>
              <w:t>Purchases of goods</w:t>
            </w:r>
          </w:p>
        </w:tc>
        <w:tc>
          <w:tcPr>
            <w:tcW w:w="1151" w:type="dxa"/>
          </w:tcPr>
          <w:p w14:paraId="77C9E277" w14:textId="186992A7" w:rsidR="00FC518E" w:rsidRPr="00822D18" w:rsidRDefault="003A2CF3" w:rsidP="00FC518E">
            <w:pPr>
              <w:tabs>
                <w:tab w:val="decimal" w:pos="644"/>
              </w:tabs>
              <w:spacing w:line="240" w:lineRule="atLeast"/>
              <w:ind w:left="-79" w:right="-79"/>
              <w:rPr>
                <w:rFonts w:cstheme="minorBidi"/>
                <w:szCs w:val="28"/>
                <w:lang w:bidi="th-TH"/>
              </w:rPr>
            </w:pPr>
            <w:r>
              <w:rPr>
                <w:rFonts w:cstheme="minorBidi"/>
                <w:szCs w:val="28"/>
                <w:lang w:bidi="th-TH"/>
              </w:rPr>
              <w:t>303.23</w:t>
            </w:r>
          </w:p>
        </w:tc>
        <w:tc>
          <w:tcPr>
            <w:tcW w:w="236" w:type="dxa"/>
          </w:tcPr>
          <w:p w14:paraId="1701E971" w14:textId="77777777" w:rsidR="00FC518E" w:rsidRPr="00AE1021" w:rsidRDefault="00FC518E" w:rsidP="00FC518E">
            <w:pPr>
              <w:pStyle w:val="BodyText"/>
              <w:tabs>
                <w:tab w:val="decimal" w:pos="644"/>
              </w:tabs>
              <w:spacing w:after="0" w:line="240" w:lineRule="atLeast"/>
              <w:ind w:left="-79" w:right="-79"/>
              <w:rPr>
                <w:rFonts w:cs="Times New Roman"/>
                <w:szCs w:val="22"/>
                <w:lang w:val="en-GB"/>
              </w:rPr>
            </w:pPr>
          </w:p>
        </w:tc>
        <w:tc>
          <w:tcPr>
            <w:tcW w:w="1157" w:type="dxa"/>
          </w:tcPr>
          <w:p w14:paraId="3F65516B" w14:textId="7ABE4F63" w:rsidR="00FC518E" w:rsidRPr="00E67204" w:rsidRDefault="00E67204" w:rsidP="00822D18">
            <w:pPr>
              <w:tabs>
                <w:tab w:val="decimal" w:pos="644"/>
              </w:tabs>
              <w:spacing w:line="240" w:lineRule="atLeast"/>
              <w:ind w:left="-79" w:right="-79"/>
              <w:rPr>
                <w:rFonts w:cs="Times New Roman"/>
                <w:szCs w:val="22"/>
                <w:cs/>
                <w:lang w:val="en-US" w:bidi="th-TH"/>
              </w:rPr>
            </w:pPr>
            <w:r w:rsidRPr="00E67204">
              <w:rPr>
                <w:rFonts w:cs="Times New Roman" w:hint="cs"/>
                <w:szCs w:val="22"/>
                <w:cs/>
                <w:lang w:val="en-US" w:bidi="th-TH"/>
              </w:rPr>
              <w:t>527.13</w:t>
            </w:r>
          </w:p>
        </w:tc>
        <w:tc>
          <w:tcPr>
            <w:tcW w:w="236" w:type="dxa"/>
          </w:tcPr>
          <w:p w14:paraId="2CF146A5" w14:textId="77777777" w:rsidR="00FC518E" w:rsidRPr="00822D18" w:rsidRDefault="00FC518E" w:rsidP="00FC518E">
            <w:pPr>
              <w:pStyle w:val="BodyText"/>
              <w:tabs>
                <w:tab w:val="decimal" w:pos="644"/>
              </w:tabs>
              <w:spacing w:after="0" w:line="240" w:lineRule="atLeast"/>
              <w:ind w:left="-79" w:right="-79"/>
              <w:rPr>
                <w:rFonts w:cs="Times New Roman"/>
                <w:szCs w:val="22"/>
                <w:lang w:val="en-US"/>
              </w:rPr>
            </w:pPr>
          </w:p>
        </w:tc>
        <w:tc>
          <w:tcPr>
            <w:tcW w:w="1141" w:type="dxa"/>
          </w:tcPr>
          <w:p w14:paraId="3F2FFA70" w14:textId="6DC2D26A" w:rsidR="00FC518E" w:rsidRPr="00BD179B" w:rsidRDefault="003A2CF3" w:rsidP="00FC518E">
            <w:pPr>
              <w:pStyle w:val="BodyText"/>
              <w:tabs>
                <w:tab w:val="decimal" w:pos="644"/>
              </w:tabs>
              <w:spacing w:after="0" w:line="240" w:lineRule="atLeast"/>
              <w:ind w:left="-79" w:right="-79"/>
              <w:jc w:val="center"/>
              <w:rPr>
                <w:rFonts w:cstheme="minorBidi"/>
                <w:szCs w:val="28"/>
                <w:lang w:val="en-US" w:bidi="th-TH"/>
              </w:rPr>
            </w:pPr>
            <w:r>
              <w:rPr>
                <w:rFonts w:cstheme="minorBidi"/>
                <w:szCs w:val="28"/>
                <w:lang w:val="en-US" w:bidi="th-TH"/>
              </w:rPr>
              <w:t>-</w:t>
            </w:r>
          </w:p>
        </w:tc>
        <w:tc>
          <w:tcPr>
            <w:tcW w:w="240" w:type="dxa"/>
          </w:tcPr>
          <w:p w14:paraId="2EA77401" w14:textId="77777777" w:rsidR="00FC518E" w:rsidRPr="00AE1021" w:rsidRDefault="00FC518E" w:rsidP="00FC518E">
            <w:pPr>
              <w:pStyle w:val="BodyText"/>
              <w:tabs>
                <w:tab w:val="decimal" w:pos="644"/>
              </w:tabs>
              <w:spacing w:after="0" w:line="240" w:lineRule="atLeast"/>
              <w:ind w:left="-79" w:right="-79"/>
              <w:rPr>
                <w:rFonts w:cs="Times New Roman"/>
                <w:szCs w:val="22"/>
                <w:lang w:val="en-GB"/>
              </w:rPr>
            </w:pPr>
          </w:p>
        </w:tc>
        <w:tc>
          <w:tcPr>
            <w:tcW w:w="1148" w:type="dxa"/>
          </w:tcPr>
          <w:p w14:paraId="691A119E" w14:textId="409EFA47" w:rsidR="00FC518E" w:rsidRPr="00AE1021" w:rsidRDefault="00FC518E" w:rsidP="00FC518E">
            <w:pPr>
              <w:tabs>
                <w:tab w:val="decimal" w:pos="644"/>
              </w:tabs>
              <w:spacing w:line="240" w:lineRule="atLeast"/>
              <w:ind w:left="-79" w:right="-79"/>
              <w:jc w:val="center"/>
              <w:rPr>
                <w:rFonts w:cs="Times New Roman"/>
                <w:szCs w:val="22"/>
              </w:rPr>
            </w:pPr>
            <w:r w:rsidRPr="00AE1021">
              <w:rPr>
                <w:rFonts w:cs="Times New Roman"/>
                <w:szCs w:val="22"/>
              </w:rPr>
              <w:t>-</w:t>
            </w:r>
          </w:p>
        </w:tc>
      </w:tr>
      <w:tr w:rsidR="00AE1021" w:rsidRPr="00AE1021" w14:paraId="79DB46A3" w14:textId="77777777" w:rsidTr="00756791">
        <w:tc>
          <w:tcPr>
            <w:tcW w:w="4411" w:type="dxa"/>
          </w:tcPr>
          <w:p w14:paraId="70519AA1" w14:textId="77777777" w:rsidR="00FC518E" w:rsidRDefault="00FC518E" w:rsidP="00FC518E">
            <w:pPr>
              <w:spacing w:line="240" w:lineRule="atLeast"/>
              <w:ind w:left="540" w:hanging="78"/>
              <w:rPr>
                <w:rFonts w:cstheme="minorBidi"/>
                <w:lang w:bidi="th-TH"/>
              </w:rPr>
            </w:pPr>
            <w:r w:rsidRPr="00AE1021">
              <w:rPr>
                <w:rFonts w:cs="Times New Roman"/>
              </w:rPr>
              <w:t>Other expenses</w:t>
            </w:r>
          </w:p>
          <w:p w14:paraId="5AAAC8D1" w14:textId="1519200F" w:rsidR="00E67204" w:rsidRPr="00E67204" w:rsidRDefault="00E67204" w:rsidP="00FC518E">
            <w:pPr>
              <w:spacing w:line="240" w:lineRule="atLeast"/>
              <w:ind w:left="540" w:hanging="78"/>
              <w:rPr>
                <w:rFonts w:cstheme="minorBidi"/>
                <w:b/>
                <w:bCs/>
                <w:lang w:bidi="th-TH"/>
              </w:rPr>
            </w:pPr>
            <w:r w:rsidRPr="002C1FAA">
              <w:rPr>
                <w:rFonts w:cs="Times New Roman"/>
                <w:color w:val="000000" w:themeColor="text1"/>
                <w:szCs w:val="22"/>
              </w:rPr>
              <w:t>Dividends paid</w:t>
            </w:r>
          </w:p>
        </w:tc>
        <w:tc>
          <w:tcPr>
            <w:tcW w:w="1151" w:type="dxa"/>
          </w:tcPr>
          <w:p w14:paraId="7F1211E9" w14:textId="77777777" w:rsidR="00FC518E" w:rsidRDefault="003A2CF3" w:rsidP="00FC518E">
            <w:pPr>
              <w:tabs>
                <w:tab w:val="decimal" w:pos="644"/>
              </w:tabs>
              <w:spacing w:line="240" w:lineRule="atLeast"/>
              <w:ind w:left="-79" w:right="-79"/>
              <w:rPr>
                <w:rFonts w:cstheme="minorBidi"/>
                <w:szCs w:val="28"/>
                <w:lang w:bidi="th-TH"/>
              </w:rPr>
            </w:pPr>
            <w:r>
              <w:rPr>
                <w:rFonts w:cstheme="minorBidi"/>
                <w:szCs w:val="28"/>
                <w:lang w:bidi="th-TH"/>
              </w:rPr>
              <w:t>3.16</w:t>
            </w:r>
          </w:p>
          <w:p w14:paraId="64E6DE54" w14:textId="08E5AA4C" w:rsidR="003A2CF3" w:rsidRPr="00822D18" w:rsidRDefault="003A2CF3" w:rsidP="00FC518E">
            <w:pPr>
              <w:tabs>
                <w:tab w:val="decimal" w:pos="644"/>
              </w:tabs>
              <w:spacing w:line="240" w:lineRule="atLeast"/>
              <w:ind w:left="-79" w:right="-79"/>
              <w:rPr>
                <w:rFonts w:cstheme="minorBidi"/>
                <w:szCs w:val="28"/>
                <w:lang w:bidi="th-TH"/>
              </w:rPr>
            </w:pPr>
            <w:r>
              <w:rPr>
                <w:rFonts w:cstheme="minorBidi"/>
                <w:szCs w:val="28"/>
                <w:lang w:bidi="th-TH"/>
              </w:rPr>
              <w:t>65.07</w:t>
            </w:r>
          </w:p>
        </w:tc>
        <w:tc>
          <w:tcPr>
            <w:tcW w:w="236" w:type="dxa"/>
          </w:tcPr>
          <w:p w14:paraId="07EC25A5" w14:textId="77777777" w:rsidR="00FC518E" w:rsidRPr="00AE1021" w:rsidRDefault="00FC518E" w:rsidP="00FC518E">
            <w:pPr>
              <w:pStyle w:val="BodyText"/>
              <w:tabs>
                <w:tab w:val="decimal" w:pos="644"/>
              </w:tabs>
              <w:spacing w:after="0" w:line="240" w:lineRule="atLeast"/>
              <w:ind w:left="-79" w:right="-79"/>
              <w:rPr>
                <w:rFonts w:cs="Times New Roman"/>
                <w:szCs w:val="22"/>
                <w:lang w:val="en-GB"/>
              </w:rPr>
            </w:pPr>
          </w:p>
        </w:tc>
        <w:tc>
          <w:tcPr>
            <w:tcW w:w="1157" w:type="dxa"/>
          </w:tcPr>
          <w:p w14:paraId="3558A84B" w14:textId="77777777" w:rsidR="00FC518E" w:rsidRDefault="00E67204" w:rsidP="00FC518E">
            <w:pPr>
              <w:tabs>
                <w:tab w:val="decimal" w:pos="644"/>
              </w:tabs>
              <w:spacing w:line="240" w:lineRule="atLeast"/>
              <w:ind w:left="-79" w:right="-79"/>
              <w:rPr>
                <w:rFonts w:cs="Times New Roman"/>
                <w:szCs w:val="22"/>
                <w:lang w:val="en-US"/>
              </w:rPr>
            </w:pPr>
            <w:r w:rsidRPr="00E67204">
              <w:rPr>
                <w:rFonts w:cs="Times New Roman" w:hint="cs"/>
                <w:szCs w:val="22"/>
                <w:cs/>
                <w:lang w:val="en-US" w:bidi="th-TH"/>
              </w:rPr>
              <w:t>0.39</w:t>
            </w:r>
          </w:p>
          <w:p w14:paraId="096CD85A" w14:textId="7D4463C8" w:rsidR="00E67204" w:rsidRPr="00E67204" w:rsidRDefault="00E67204" w:rsidP="00FC518E">
            <w:pPr>
              <w:tabs>
                <w:tab w:val="decimal" w:pos="644"/>
              </w:tabs>
              <w:spacing w:line="240" w:lineRule="atLeast"/>
              <w:ind w:left="-79" w:right="-79"/>
              <w:rPr>
                <w:rFonts w:cs="Times New Roman"/>
                <w:szCs w:val="22"/>
                <w:lang w:val="en-US"/>
              </w:rPr>
            </w:pPr>
            <w:r>
              <w:rPr>
                <w:rFonts w:cs="Times New Roman"/>
                <w:szCs w:val="22"/>
                <w:lang w:val="en-US"/>
              </w:rPr>
              <w:t>43.38</w:t>
            </w:r>
          </w:p>
        </w:tc>
        <w:tc>
          <w:tcPr>
            <w:tcW w:w="236" w:type="dxa"/>
          </w:tcPr>
          <w:p w14:paraId="2FB4AB05" w14:textId="77777777" w:rsidR="00FC518E" w:rsidRPr="00AE1021" w:rsidRDefault="00FC518E" w:rsidP="00FC518E">
            <w:pPr>
              <w:pStyle w:val="BodyText"/>
              <w:tabs>
                <w:tab w:val="decimal" w:pos="644"/>
              </w:tabs>
              <w:spacing w:after="0" w:line="240" w:lineRule="atLeast"/>
              <w:ind w:left="-79" w:right="-79"/>
              <w:rPr>
                <w:rFonts w:cs="Times New Roman"/>
                <w:szCs w:val="22"/>
                <w:lang w:val="en-GB"/>
              </w:rPr>
            </w:pPr>
          </w:p>
        </w:tc>
        <w:tc>
          <w:tcPr>
            <w:tcW w:w="1141" w:type="dxa"/>
          </w:tcPr>
          <w:p w14:paraId="38A910C0" w14:textId="77777777" w:rsidR="00FC518E" w:rsidRDefault="000D528A" w:rsidP="00FC518E">
            <w:pPr>
              <w:pStyle w:val="BodyText"/>
              <w:tabs>
                <w:tab w:val="decimal" w:pos="644"/>
              </w:tabs>
              <w:spacing w:after="0" w:line="240" w:lineRule="atLeast"/>
              <w:ind w:left="-79" w:right="-79"/>
              <w:jc w:val="center"/>
              <w:rPr>
                <w:rFonts w:cstheme="minorBidi"/>
                <w:szCs w:val="28"/>
                <w:lang w:bidi="th-TH"/>
              </w:rPr>
            </w:pPr>
            <w:r>
              <w:rPr>
                <w:rFonts w:cstheme="minorBidi"/>
                <w:szCs w:val="28"/>
                <w:lang w:bidi="th-TH"/>
              </w:rPr>
              <w:t>-</w:t>
            </w:r>
          </w:p>
          <w:p w14:paraId="4111ACBE" w14:textId="453024C1" w:rsidR="000D528A" w:rsidRPr="00BD179B" w:rsidRDefault="000D528A" w:rsidP="00756791">
            <w:pPr>
              <w:tabs>
                <w:tab w:val="decimal" w:pos="644"/>
              </w:tabs>
              <w:spacing w:line="240" w:lineRule="atLeast"/>
              <w:ind w:left="-79" w:right="-79"/>
              <w:rPr>
                <w:rFonts w:cstheme="minorBidi"/>
                <w:szCs w:val="28"/>
                <w:lang w:bidi="th-TH"/>
              </w:rPr>
            </w:pPr>
            <w:r>
              <w:rPr>
                <w:rFonts w:cstheme="minorBidi"/>
                <w:szCs w:val="28"/>
                <w:lang w:bidi="th-TH"/>
              </w:rPr>
              <w:t>65.07</w:t>
            </w:r>
          </w:p>
        </w:tc>
        <w:tc>
          <w:tcPr>
            <w:tcW w:w="240" w:type="dxa"/>
          </w:tcPr>
          <w:p w14:paraId="5E1CCB44" w14:textId="77777777" w:rsidR="00FC518E" w:rsidRPr="00AE1021" w:rsidRDefault="00FC518E" w:rsidP="00FC518E">
            <w:pPr>
              <w:pStyle w:val="BodyText"/>
              <w:tabs>
                <w:tab w:val="decimal" w:pos="644"/>
              </w:tabs>
              <w:spacing w:after="0" w:line="240" w:lineRule="atLeast"/>
              <w:ind w:left="-79" w:right="-79"/>
              <w:rPr>
                <w:rFonts w:cs="Times New Roman"/>
                <w:szCs w:val="22"/>
                <w:lang w:val="en-GB"/>
              </w:rPr>
            </w:pPr>
          </w:p>
        </w:tc>
        <w:tc>
          <w:tcPr>
            <w:tcW w:w="1148" w:type="dxa"/>
          </w:tcPr>
          <w:p w14:paraId="0C7CFE0A" w14:textId="77777777" w:rsidR="00FC518E" w:rsidRDefault="0084084D" w:rsidP="002F7AE0">
            <w:pPr>
              <w:tabs>
                <w:tab w:val="decimal" w:pos="644"/>
              </w:tabs>
              <w:spacing w:line="240" w:lineRule="atLeast"/>
              <w:ind w:left="-79" w:right="-79"/>
              <w:jc w:val="center"/>
              <w:rPr>
                <w:rFonts w:cs="Times New Roman"/>
                <w:szCs w:val="22"/>
              </w:rPr>
            </w:pPr>
            <w:r w:rsidRPr="00AE1021">
              <w:rPr>
                <w:rFonts w:cs="Times New Roman"/>
                <w:szCs w:val="22"/>
              </w:rPr>
              <w:t>-</w:t>
            </w:r>
          </w:p>
          <w:p w14:paraId="11AECC2B" w14:textId="7629CFC9" w:rsidR="00E67204" w:rsidRPr="00AE1021" w:rsidRDefault="00E67204" w:rsidP="002F7AE0">
            <w:pPr>
              <w:tabs>
                <w:tab w:val="decimal" w:pos="644"/>
              </w:tabs>
              <w:spacing w:line="240" w:lineRule="atLeast"/>
              <w:ind w:left="-79" w:right="-79"/>
              <w:jc w:val="center"/>
              <w:rPr>
                <w:rFonts w:cs="Times New Roman"/>
                <w:szCs w:val="22"/>
              </w:rPr>
            </w:pPr>
            <w:r>
              <w:rPr>
                <w:rFonts w:cs="Times New Roman"/>
                <w:szCs w:val="22"/>
              </w:rPr>
              <w:t>43.38</w:t>
            </w:r>
          </w:p>
        </w:tc>
      </w:tr>
      <w:tr w:rsidR="00AE1021" w:rsidRPr="00AE1021" w14:paraId="6544D137" w14:textId="77777777" w:rsidTr="00756791">
        <w:tc>
          <w:tcPr>
            <w:tcW w:w="4411" w:type="dxa"/>
          </w:tcPr>
          <w:p w14:paraId="6C31E42E" w14:textId="77777777" w:rsidR="007B6FF1" w:rsidRPr="00AE1021" w:rsidRDefault="007B6FF1" w:rsidP="007B6FF1">
            <w:pPr>
              <w:spacing w:line="240" w:lineRule="atLeast"/>
              <w:ind w:left="540" w:hanging="78"/>
              <w:rPr>
                <w:rFonts w:cs="Times New Roman"/>
                <w:b/>
                <w:bCs/>
                <w:szCs w:val="22"/>
              </w:rPr>
            </w:pPr>
          </w:p>
        </w:tc>
        <w:tc>
          <w:tcPr>
            <w:tcW w:w="1151" w:type="dxa"/>
          </w:tcPr>
          <w:p w14:paraId="510BBA69" w14:textId="77777777" w:rsidR="007B6FF1" w:rsidRPr="00AE1021" w:rsidRDefault="007B6FF1" w:rsidP="007B6FF1">
            <w:pPr>
              <w:tabs>
                <w:tab w:val="decimal" w:pos="644"/>
              </w:tabs>
              <w:spacing w:line="240" w:lineRule="atLeast"/>
              <w:ind w:left="-79" w:right="-79"/>
              <w:rPr>
                <w:rFonts w:cs="Times New Roman"/>
                <w:szCs w:val="22"/>
              </w:rPr>
            </w:pPr>
          </w:p>
        </w:tc>
        <w:tc>
          <w:tcPr>
            <w:tcW w:w="236" w:type="dxa"/>
          </w:tcPr>
          <w:p w14:paraId="49FB382B" w14:textId="77777777" w:rsidR="007B6FF1" w:rsidRPr="00AE1021" w:rsidRDefault="007B6FF1" w:rsidP="007B6FF1">
            <w:pPr>
              <w:pStyle w:val="BodyText"/>
              <w:tabs>
                <w:tab w:val="decimal" w:pos="644"/>
              </w:tabs>
              <w:spacing w:after="0" w:line="240" w:lineRule="atLeast"/>
              <w:ind w:left="-79" w:right="-79"/>
              <w:rPr>
                <w:rFonts w:cs="Times New Roman"/>
                <w:szCs w:val="22"/>
                <w:lang w:val="en-GB"/>
              </w:rPr>
            </w:pPr>
          </w:p>
        </w:tc>
        <w:tc>
          <w:tcPr>
            <w:tcW w:w="1157" w:type="dxa"/>
          </w:tcPr>
          <w:p w14:paraId="45A6A449" w14:textId="77777777" w:rsidR="007B6FF1" w:rsidRPr="00E67204" w:rsidRDefault="007B6FF1" w:rsidP="007B6FF1">
            <w:pPr>
              <w:pStyle w:val="BodyText"/>
              <w:tabs>
                <w:tab w:val="decimal" w:pos="644"/>
              </w:tabs>
              <w:spacing w:after="0" w:line="240" w:lineRule="atLeast"/>
              <w:ind w:left="-79" w:right="-79"/>
              <w:rPr>
                <w:rFonts w:cstheme="minorBidi"/>
                <w:szCs w:val="28"/>
                <w:cs/>
                <w:lang w:val="en-GB" w:bidi="th-TH"/>
              </w:rPr>
            </w:pPr>
          </w:p>
        </w:tc>
        <w:tc>
          <w:tcPr>
            <w:tcW w:w="236" w:type="dxa"/>
          </w:tcPr>
          <w:p w14:paraId="24F9561E" w14:textId="77777777" w:rsidR="007B6FF1" w:rsidRPr="00AE1021" w:rsidRDefault="007B6FF1" w:rsidP="007B6FF1">
            <w:pPr>
              <w:pStyle w:val="BodyText"/>
              <w:tabs>
                <w:tab w:val="decimal" w:pos="644"/>
              </w:tabs>
              <w:spacing w:after="0" w:line="240" w:lineRule="atLeast"/>
              <w:ind w:left="-79" w:right="-79"/>
              <w:rPr>
                <w:rFonts w:cs="Times New Roman"/>
                <w:szCs w:val="22"/>
                <w:lang w:val="en-GB"/>
              </w:rPr>
            </w:pPr>
          </w:p>
        </w:tc>
        <w:tc>
          <w:tcPr>
            <w:tcW w:w="1141" w:type="dxa"/>
          </w:tcPr>
          <w:p w14:paraId="0C698F53" w14:textId="77777777" w:rsidR="007B6FF1" w:rsidRPr="00AE1021" w:rsidRDefault="007B6FF1" w:rsidP="007B6FF1">
            <w:pPr>
              <w:tabs>
                <w:tab w:val="decimal" w:pos="644"/>
              </w:tabs>
              <w:spacing w:line="240" w:lineRule="atLeast"/>
              <w:ind w:left="-79" w:right="-79"/>
              <w:rPr>
                <w:rFonts w:cs="Times New Roman"/>
                <w:szCs w:val="22"/>
              </w:rPr>
            </w:pPr>
          </w:p>
        </w:tc>
        <w:tc>
          <w:tcPr>
            <w:tcW w:w="240" w:type="dxa"/>
          </w:tcPr>
          <w:p w14:paraId="48AC0F23" w14:textId="77777777" w:rsidR="007B6FF1" w:rsidRPr="00AE1021" w:rsidRDefault="007B6FF1" w:rsidP="007B6FF1">
            <w:pPr>
              <w:pStyle w:val="BodyText"/>
              <w:tabs>
                <w:tab w:val="decimal" w:pos="644"/>
              </w:tabs>
              <w:spacing w:after="0" w:line="240" w:lineRule="atLeast"/>
              <w:ind w:left="-79" w:right="-79"/>
              <w:rPr>
                <w:rFonts w:cs="Times New Roman"/>
                <w:szCs w:val="22"/>
                <w:lang w:val="en-GB"/>
              </w:rPr>
            </w:pPr>
          </w:p>
        </w:tc>
        <w:tc>
          <w:tcPr>
            <w:tcW w:w="1148" w:type="dxa"/>
          </w:tcPr>
          <w:p w14:paraId="0BCD7D19" w14:textId="77777777" w:rsidR="007B6FF1" w:rsidRPr="00AE1021" w:rsidRDefault="007B6FF1" w:rsidP="007B6FF1">
            <w:pPr>
              <w:tabs>
                <w:tab w:val="decimal" w:pos="644"/>
              </w:tabs>
              <w:spacing w:line="240" w:lineRule="atLeast"/>
              <w:ind w:left="-79" w:right="-79"/>
              <w:rPr>
                <w:rFonts w:cs="Times New Roman"/>
                <w:szCs w:val="22"/>
              </w:rPr>
            </w:pPr>
          </w:p>
        </w:tc>
      </w:tr>
      <w:tr w:rsidR="00AE1021" w:rsidRPr="00AE1021" w14:paraId="26A40F44" w14:textId="77777777" w:rsidTr="00756791">
        <w:tc>
          <w:tcPr>
            <w:tcW w:w="4411" w:type="dxa"/>
          </w:tcPr>
          <w:p w14:paraId="1C1B2078" w14:textId="77777777" w:rsidR="007B6FF1" w:rsidRPr="00AE1021" w:rsidRDefault="007B6FF1" w:rsidP="007B6FF1">
            <w:pPr>
              <w:spacing w:line="240" w:lineRule="atLeast"/>
              <w:ind w:left="540" w:hanging="78"/>
              <w:rPr>
                <w:rFonts w:cs="Times New Roman"/>
              </w:rPr>
            </w:pPr>
            <w:r w:rsidRPr="00AE1021">
              <w:rPr>
                <w:rFonts w:cs="Times New Roman"/>
                <w:b/>
                <w:bCs/>
              </w:rPr>
              <w:t>Subsidiaries</w:t>
            </w:r>
          </w:p>
        </w:tc>
        <w:tc>
          <w:tcPr>
            <w:tcW w:w="1151" w:type="dxa"/>
          </w:tcPr>
          <w:p w14:paraId="57B96E3D" w14:textId="77777777" w:rsidR="007B6FF1" w:rsidRPr="00AE1021" w:rsidRDefault="007B6FF1" w:rsidP="007B6FF1">
            <w:pPr>
              <w:tabs>
                <w:tab w:val="decimal" w:pos="644"/>
              </w:tabs>
              <w:spacing w:line="240" w:lineRule="atLeast"/>
              <w:ind w:left="-79" w:right="-79"/>
              <w:rPr>
                <w:rFonts w:cs="Times New Roman"/>
                <w:szCs w:val="22"/>
              </w:rPr>
            </w:pPr>
          </w:p>
        </w:tc>
        <w:tc>
          <w:tcPr>
            <w:tcW w:w="236" w:type="dxa"/>
          </w:tcPr>
          <w:p w14:paraId="7FC70168" w14:textId="77777777" w:rsidR="007B6FF1" w:rsidRPr="00AE1021" w:rsidRDefault="007B6FF1" w:rsidP="007B6FF1">
            <w:pPr>
              <w:pStyle w:val="BodyText"/>
              <w:tabs>
                <w:tab w:val="decimal" w:pos="644"/>
              </w:tabs>
              <w:spacing w:after="0" w:line="240" w:lineRule="atLeast"/>
              <w:ind w:left="-79" w:right="-79"/>
              <w:rPr>
                <w:rFonts w:cs="Times New Roman"/>
                <w:szCs w:val="22"/>
                <w:lang w:val="en-GB"/>
              </w:rPr>
            </w:pPr>
          </w:p>
        </w:tc>
        <w:tc>
          <w:tcPr>
            <w:tcW w:w="1157" w:type="dxa"/>
          </w:tcPr>
          <w:p w14:paraId="108DFE87" w14:textId="77777777" w:rsidR="007B6FF1" w:rsidRPr="00AE1021" w:rsidRDefault="007B6FF1" w:rsidP="007B6FF1">
            <w:pPr>
              <w:pStyle w:val="BodyText"/>
              <w:tabs>
                <w:tab w:val="decimal" w:pos="644"/>
              </w:tabs>
              <w:spacing w:after="0" w:line="240" w:lineRule="atLeast"/>
              <w:ind w:left="-79" w:right="-79"/>
              <w:rPr>
                <w:rFonts w:cs="Times New Roman"/>
                <w:szCs w:val="22"/>
                <w:lang w:val="en-GB"/>
              </w:rPr>
            </w:pPr>
          </w:p>
        </w:tc>
        <w:tc>
          <w:tcPr>
            <w:tcW w:w="236" w:type="dxa"/>
          </w:tcPr>
          <w:p w14:paraId="326A2B61" w14:textId="77777777" w:rsidR="007B6FF1" w:rsidRPr="00AE1021" w:rsidRDefault="007B6FF1" w:rsidP="007B6FF1">
            <w:pPr>
              <w:pStyle w:val="BodyText"/>
              <w:tabs>
                <w:tab w:val="decimal" w:pos="644"/>
              </w:tabs>
              <w:spacing w:after="0" w:line="240" w:lineRule="atLeast"/>
              <w:ind w:left="-79" w:right="-79"/>
              <w:rPr>
                <w:rFonts w:cs="Times New Roman"/>
                <w:szCs w:val="22"/>
                <w:lang w:val="en-GB"/>
              </w:rPr>
            </w:pPr>
          </w:p>
        </w:tc>
        <w:tc>
          <w:tcPr>
            <w:tcW w:w="1141" w:type="dxa"/>
          </w:tcPr>
          <w:p w14:paraId="2E0EF3C4" w14:textId="77777777" w:rsidR="007B6FF1" w:rsidRPr="00AE1021" w:rsidRDefault="007B6FF1" w:rsidP="007B6FF1">
            <w:pPr>
              <w:tabs>
                <w:tab w:val="decimal" w:pos="644"/>
              </w:tabs>
              <w:spacing w:line="240" w:lineRule="atLeast"/>
              <w:ind w:left="-79" w:right="-79"/>
              <w:rPr>
                <w:rFonts w:cs="Times New Roman"/>
                <w:szCs w:val="22"/>
              </w:rPr>
            </w:pPr>
          </w:p>
        </w:tc>
        <w:tc>
          <w:tcPr>
            <w:tcW w:w="240" w:type="dxa"/>
          </w:tcPr>
          <w:p w14:paraId="0EAA83A4" w14:textId="77777777" w:rsidR="007B6FF1" w:rsidRPr="00AE1021" w:rsidRDefault="007B6FF1" w:rsidP="007B6FF1">
            <w:pPr>
              <w:pStyle w:val="BodyText"/>
              <w:tabs>
                <w:tab w:val="decimal" w:pos="644"/>
              </w:tabs>
              <w:spacing w:after="0" w:line="240" w:lineRule="atLeast"/>
              <w:ind w:left="-79" w:right="-79"/>
              <w:rPr>
                <w:rFonts w:cs="Times New Roman"/>
                <w:szCs w:val="22"/>
                <w:lang w:val="en-GB"/>
              </w:rPr>
            </w:pPr>
          </w:p>
        </w:tc>
        <w:tc>
          <w:tcPr>
            <w:tcW w:w="1148" w:type="dxa"/>
          </w:tcPr>
          <w:p w14:paraId="3E88F176" w14:textId="77777777" w:rsidR="007B6FF1" w:rsidRPr="00AE1021" w:rsidRDefault="007B6FF1" w:rsidP="007B6FF1">
            <w:pPr>
              <w:tabs>
                <w:tab w:val="decimal" w:pos="644"/>
              </w:tabs>
              <w:spacing w:line="240" w:lineRule="atLeast"/>
              <w:ind w:left="-79" w:right="-79"/>
              <w:rPr>
                <w:rFonts w:cs="Times New Roman"/>
                <w:szCs w:val="22"/>
              </w:rPr>
            </w:pPr>
          </w:p>
        </w:tc>
      </w:tr>
      <w:tr w:rsidR="00AE1021" w:rsidRPr="00AE1021" w14:paraId="787D2176" w14:textId="77777777" w:rsidTr="00756791">
        <w:tc>
          <w:tcPr>
            <w:tcW w:w="4411" w:type="dxa"/>
          </w:tcPr>
          <w:p w14:paraId="6A39F47A" w14:textId="6E7564CD" w:rsidR="008E6132" w:rsidRPr="00AE1021" w:rsidRDefault="008E6132" w:rsidP="008E6132">
            <w:pPr>
              <w:spacing w:line="240" w:lineRule="atLeast"/>
              <w:ind w:left="540" w:hanging="78"/>
              <w:rPr>
                <w:rFonts w:cs="Times New Roman"/>
                <w:b/>
                <w:bCs/>
              </w:rPr>
            </w:pPr>
            <w:r w:rsidRPr="00AE1021">
              <w:rPr>
                <w:rFonts w:cs="Times New Roman"/>
              </w:rPr>
              <w:t>Sales of goods</w:t>
            </w:r>
          </w:p>
        </w:tc>
        <w:tc>
          <w:tcPr>
            <w:tcW w:w="1151" w:type="dxa"/>
          </w:tcPr>
          <w:p w14:paraId="4C64C961" w14:textId="2CF2433F" w:rsidR="008E6132" w:rsidRPr="00AE1021" w:rsidRDefault="00952C72" w:rsidP="008E6132">
            <w:pPr>
              <w:tabs>
                <w:tab w:val="decimal" w:pos="644"/>
              </w:tabs>
              <w:spacing w:line="240" w:lineRule="atLeast"/>
              <w:ind w:left="-79" w:right="-79"/>
              <w:jc w:val="center"/>
              <w:rPr>
                <w:rFonts w:cs="Times New Roman"/>
                <w:szCs w:val="22"/>
              </w:rPr>
            </w:pPr>
            <w:r>
              <w:rPr>
                <w:rFonts w:cs="Times New Roman"/>
                <w:szCs w:val="22"/>
              </w:rPr>
              <w:t>-</w:t>
            </w:r>
          </w:p>
        </w:tc>
        <w:tc>
          <w:tcPr>
            <w:tcW w:w="236" w:type="dxa"/>
          </w:tcPr>
          <w:p w14:paraId="518E7F01" w14:textId="77777777" w:rsidR="008E6132" w:rsidRPr="00AE1021" w:rsidRDefault="008E6132" w:rsidP="008E6132">
            <w:pPr>
              <w:pStyle w:val="BodyText"/>
              <w:tabs>
                <w:tab w:val="decimal" w:pos="644"/>
              </w:tabs>
              <w:spacing w:after="0" w:line="240" w:lineRule="atLeast"/>
              <w:ind w:left="-79" w:right="-79"/>
              <w:rPr>
                <w:rFonts w:cs="Times New Roman"/>
                <w:szCs w:val="22"/>
                <w:lang w:val="en-GB"/>
              </w:rPr>
            </w:pPr>
          </w:p>
        </w:tc>
        <w:tc>
          <w:tcPr>
            <w:tcW w:w="1157" w:type="dxa"/>
          </w:tcPr>
          <w:p w14:paraId="62AB315D" w14:textId="05CA1F88" w:rsidR="008E6132" w:rsidRPr="00822D18" w:rsidRDefault="008E6132" w:rsidP="008E6132">
            <w:pPr>
              <w:pStyle w:val="BodyText"/>
              <w:tabs>
                <w:tab w:val="decimal" w:pos="644"/>
              </w:tabs>
              <w:spacing w:after="0" w:line="240" w:lineRule="atLeast"/>
              <w:ind w:left="-79" w:right="-79"/>
              <w:jc w:val="center"/>
              <w:rPr>
                <w:rFonts w:cstheme="minorBidi"/>
                <w:szCs w:val="28"/>
                <w:lang w:val="en-GB" w:bidi="th-TH"/>
              </w:rPr>
            </w:pPr>
            <w:r w:rsidRPr="00AE1021">
              <w:rPr>
                <w:rFonts w:cs="Times New Roman"/>
                <w:szCs w:val="22"/>
                <w:cs/>
                <w:lang w:val="en-GB"/>
              </w:rPr>
              <w:t>-</w:t>
            </w:r>
          </w:p>
        </w:tc>
        <w:tc>
          <w:tcPr>
            <w:tcW w:w="236" w:type="dxa"/>
          </w:tcPr>
          <w:p w14:paraId="5C919B1E" w14:textId="77777777" w:rsidR="008E6132" w:rsidRPr="00AE1021" w:rsidRDefault="008E6132" w:rsidP="008E6132">
            <w:pPr>
              <w:pStyle w:val="BodyText"/>
              <w:tabs>
                <w:tab w:val="decimal" w:pos="644"/>
              </w:tabs>
              <w:spacing w:after="0" w:line="240" w:lineRule="atLeast"/>
              <w:ind w:left="-79" w:right="-79"/>
              <w:rPr>
                <w:rFonts w:cs="Times New Roman"/>
                <w:szCs w:val="22"/>
                <w:lang w:val="en-GB"/>
              </w:rPr>
            </w:pPr>
          </w:p>
        </w:tc>
        <w:tc>
          <w:tcPr>
            <w:tcW w:w="1141" w:type="dxa"/>
          </w:tcPr>
          <w:p w14:paraId="58F8C209" w14:textId="081A8A53" w:rsidR="008E6132" w:rsidRPr="00AE1021" w:rsidRDefault="00606F3F" w:rsidP="008E6132">
            <w:pPr>
              <w:tabs>
                <w:tab w:val="decimal" w:pos="644"/>
              </w:tabs>
              <w:spacing w:line="240" w:lineRule="atLeast"/>
              <w:ind w:left="-79" w:right="-79"/>
              <w:rPr>
                <w:rFonts w:cs="Times New Roman"/>
                <w:szCs w:val="22"/>
                <w:lang w:val="en-US"/>
              </w:rPr>
            </w:pPr>
            <w:r w:rsidRPr="00606F3F">
              <w:rPr>
                <w:rFonts w:cs="Times New Roman"/>
                <w:szCs w:val="22"/>
                <w:lang w:val="en-US"/>
              </w:rPr>
              <w:t>2,103.32</w:t>
            </w:r>
          </w:p>
        </w:tc>
        <w:tc>
          <w:tcPr>
            <w:tcW w:w="240" w:type="dxa"/>
          </w:tcPr>
          <w:p w14:paraId="5A38C1F0" w14:textId="77777777" w:rsidR="008E6132" w:rsidRPr="00AE1021" w:rsidRDefault="008E6132" w:rsidP="008E6132">
            <w:pPr>
              <w:pStyle w:val="BodyText"/>
              <w:tabs>
                <w:tab w:val="decimal" w:pos="644"/>
              </w:tabs>
              <w:spacing w:after="0" w:line="240" w:lineRule="atLeast"/>
              <w:ind w:left="-79" w:right="-79"/>
              <w:rPr>
                <w:rFonts w:cs="Times New Roman"/>
                <w:szCs w:val="22"/>
                <w:lang w:val="en-GB"/>
              </w:rPr>
            </w:pPr>
          </w:p>
        </w:tc>
        <w:tc>
          <w:tcPr>
            <w:tcW w:w="1148" w:type="dxa"/>
          </w:tcPr>
          <w:p w14:paraId="4E74F8E4" w14:textId="15F821E6" w:rsidR="008E6132" w:rsidRPr="00AE1021" w:rsidRDefault="00E67204" w:rsidP="002F7AE0">
            <w:pPr>
              <w:tabs>
                <w:tab w:val="decimal" w:pos="644"/>
              </w:tabs>
              <w:spacing w:line="240" w:lineRule="atLeast"/>
              <w:ind w:left="-79" w:right="-79"/>
              <w:rPr>
                <w:rFonts w:cs="Times New Roman"/>
                <w:szCs w:val="22"/>
              </w:rPr>
            </w:pPr>
            <w:r>
              <w:rPr>
                <w:rFonts w:cs="Times New Roman"/>
                <w:szCs w:val="22"/>
                <w:lang w:val="en-US"/>
              </w:rPr>
              <w:t>2</w:t>
            </w:r>
            <w:r w:rsidR="00822D18">
              <w:rPr>
                <w:rFonts w:cs="Times New Roman"/>
                <w:szCs w:val="22"/>
              </w:rPr>
              <w:t>,</w:t>
            </w:r>
            <w:r>
              <w:rPr>
                <w:rFonts w:cs="Times New Roman"/>
                <w:szCs w:val="22"/>
              </w:rPr>
              <w:t>007.86</w:t>
            </w:r>
          </w:p>
        </w:tc>
      </w:tr>
      <w:tr w:rsidR="00AE1021" w:rsidRPr="00AE1021" w14:paraId="02FE6A8C" w14:textId="77777777" w:rsidTr="00756791">
        <w:tc>
          <w:tcPr>
            <w:tcW w:w="4411" w:type="dxa"/>
          </w:tcPr>
          <w:p w14:paraId="20480BC9" w14:textId="3855C880" w:rsidR="008E6132" w:rsidRPr="00AE1021" w:rsidRDefault="008E6132" w:rsidP="008E6132">
            <w:pPr>
              <w:spacing w:line="240" w:lineRule="atLeast"/>
              <w:ind w:left="540" w:hanging="78"/>
              <w:rPr>
                <w:rFonts w:cs="Times New Roman"/>
                <w:b/>
                <w:bCs/>
              </w:rPr>
            </w:pPr>
            <w:r w:rsidRPr="00AE1021">
              <w:rPr>
                <w:rFonts w:cs="Times New Roman"/>
              </w:rPr>
              <w:t>Purchases of goods</w:t>
            </w:r>
          </w:p>
        </w:tc>
        <w:tc>
          <w:tcPr>
            <w:tcW w:w="1151" w:type="dxa"/>
          </w:tcPr>
          <w:p w14:paraId="06F8DED6" w14:textId="650AA0AD" w:rsidR="008E6132" w:rsidRPr="00AE1021" w:rsidRDefault="00952C72" w:rsidP="008E6132">
            <w:pPr>
              <w:tabs>
                <w:tab w:val="decimal" w:pos="644"/>
              </w:tabs>
              <w:spacing w:line="240" w:lineRule="atLeast"/>
              <w:ind w:left="-79" w:right="-79"/>
              <w:jc w:val="center"/>
              <w:rPr>
                <w:rFonts w:cs="Times New Roman"/>
                <w:szCs w:val="22"/>
              </w:rPr>
            </w:pPr>
            <w:r>
              <w:rPr>
                <w:rFonts w:cs="Times New Roman"/>
                <w:szCs w:val="22"/>
              </w:rPr>
              <w:t>-</w:t>
            </w:r>
          </w:p>
        </w:tc>
        <w:tc>
          <w:tcPr>
            <w:tcW w:w="236" w:type="dxa"/>
          </w:tcPr>
          <w:p w14:paraId="14896FCB" w14:textId="77777777" w:rsidR="008E6132" w:rsidRPr="00AE1021" w:rsidRDefault="008E6132" w:rsidP="008E6132">
            <w:pPr>
              <w:pStyle w:val="BodyText"/>
              <w:tabs>
                <w:tab w:val="decimal" w:pos="644"/>
              </w:tabs>
              <w:spacing w:after="0" w:line="240" w:lineRule="atLeast"/>
              <w:ind w:left="-79" w:right="-79"/>
              <w:jc w:val="center"/>
              <w:rPr>
                <w:rFonts w:cs="Times New Roman"/>
                <w:szCs w:val="22"/>
                <w:lang w:val="en-GB"/>
              </w:rPr>
            </w:pPr>
          </w:p>
        </w:tc>
        <w:tc>
          <w:tcPr>
            <w:tcW w:w="1157" w:type="dxa"/>
          </w:tcPr>
          <w:p w14:paraId="77926D20" w14:textId="0F552968" w:rsidR="008E6132" w:rsidRPr="00822D18" w:rsidRDefault="008E6132" w:rsidP="008E6132">
            <w:pPr>
              <w:pStyle w:val="BodyText"/>
              <w:tabs>
                <w:tab w:val="decimal" w:pos="644"/>
              </w:tabs>
              <w:spacing w:after="0" w:line="240" w:lineRule="atLeast"/>
              <w:ind w:left="-79" w:right="-79"/>
              <w:jc w:val="center"/>
              <w:rPr>
                <w:rFonts w:cstheme="minorBidi"/>
                <w:szCs w:val="28"/>
                <w:lang w:val="en-GB" w:bidi="th-TH"/>
              </w:rPr>
            </w:pPr>
            <w:r w:rsidRPr="00AE1021">
              <w:rPr>
                <w:rFonts w:cs="Times New Roman"/>
                <w:szCs w:val="22"/>
                <w:cs/>
                <w:lang w:val="en-GB"/>
              </w:rPr>
              <w:t>-</w:t>
            </w:r>
          </w:p>
        </w:tc>
        <w:tc>
          <w:tcPr>
            <w:tcW w:w="236" w:type="dxa"/>
          </w:tcPr>
          <w:p w14:paraId="47714F2C" w14:textId="77777777" w:rsidR="008E6132" w:rsidRPr="00AE1021" w:rsidRDefault="008E6132" w:rsidP="008E6132">
            <w:pPr>
              <w:pStyle w:val="BodyText"/>
              <w:tabs>
                <w:tab w:val="decimal" w:pos="644"/>
              </w:tabs>
              <w:spacing w:after="0" w:line="240" w:lineRule="atLeast"/>
              <w:ind w:left="-79" w:right="-79"/>
              <w:rPr>
                <w:rFonts w:cs="Times New Roman"/>
                <w:szCs w:val="22"/>
                <w:lang w:val="en-GB"/>
              </w:rPr>
            </w:pPr>
          </w:p>
        </w:tc>
        <w:tc>
          <w:tcPr>
            <w:tcW w:w="1141" w:type="dxa"/>
          </w:tcPr>
          <w:p w14:paraId="60F73036" w14:textId="2DD561B8" w:rsidR="008E6132" w:rsidRPr="00822D18" w:rsidRDefault="007F20ED" w:rsidP="008E6132">
            <w:pPr>
              <w:tabs>
                <w:tab w:val="decimal" w:pos="644"/>
              </w:tabs>
              <w:spacing w:line="240" w:lineRule="atLeast"/>
              <w:ind w:left="-79" w:right="-79"/>
              <w:rPr>
                <w:rFonts w:cstheme="minorBidi"/>
                <w:szCs w:val="28"/>
                <w:lang w:bidi="th-TH"/>
              </w:rPr>
            </w:pPr>
            <w:r w:rsidRPr="007F20ED">
              <w:rPr>
                <w:rFonts w:cstheme="minorBidi"/>
                <w:szCs w:val="28"/>
                <w:lang w:bidi="th-TH"/>
              </w:rPr>
              <w:t>2,288.82</w:t>
            </w:r>
          </w:p>
        </w:tc>
        <w:tc>
          <w:tcPr>
            <w:tcW w:w="240" w:type="dxa"/>
          </w:tcPr>
          <w:p w14:paraId="060170AC" w14:textId="77777777" w:rsidR="008E6132" w:rsidRPr="00AE1021" w:rsidRDefault="008E6132" w:rsidP="008E6132">
            <w:pPr>
              <w:pStyle w:val="BodyText"/>
              <w:tabs>
                <w:tab w:val="decimal" w:pos="644"/>
              </w:tabs>
              <w:spacing w:after="0" w:line="240" w:lineRule="atLeast"/>
              <w:ind w:left="-79" w:right="-79"/>
              <w:rPr>
                <w:rFonts w:cs="Times New Roman"/>
                <w:szCs w:val="22"/>
                <w:lang w:val="en-GB"/>
              </w:rPr>
            </w:pPr>
          </w:p>
        </w:tc>
        <w:tc>
          <w:tcPr>
            <w:tcW w:w="1148" w:type="dxa"/>
          </w:tcPr>
          <w:p w14:paraId="004C1CED" w14:textId="5596684E" w:rsidR="008E6132" w:rsidRPr="00822D18" w:rsidRDefault="00E67204" w:rsidP="002F7AE0">
            <w:pPr>
              <w:tabs>
                <w:tab w:val="decimal" w:pos="644"/>
              </w:tabs>
              <w:spacing w:line="240" w:lineRule="atLeast"/>
              <w:ind w:left="-79" w:right="-79"/>
              <w:rPr>
                <w:rFonts w:cstheme="minorBidi"/>
                <w:szCs w:val="28"/>
                <w:cs/>
                <w:lang w:bidi="th-TH"/>
              </w:rPr>
            </w:pPr>
            <w:r>
              <w:rPr>
                <w:rFonts w:cs="Times New Roman"/>
                <w:szCs w:val="22"/>
                <w:lang w:val="en-US"/>
              </w:rPr>
              <w:t>2</w:t>
            </w:r>
            <w:r w:rsidR="00626AF1" w:rsidRPr="00AE1021">
              <w:rPr>
                <w:rFonts w:cs="Times New Roman"/>
                <w:szCs w:val="22"/>
              </w:rPr>
              <w:t>,</w:t>
            </w:r>
            <w:r>
              <w:rPr>
                <w:rFonts w:cs="Times New Roman"/>
                <w:szCs w:val="22"/>
              </w:rPr>
              <w:t>240.07</w:t>
            </w:r>
          </w:p>
        </w:tc>
      </w:tr>
      <w:tr w:rsidR="00AE1021" w:rsidRPr="00AE1021" w14:paraId="59B44C82" w14:textId="77777777" w:rsidTr="00756791">
        <w:tc>
          <w:tcPr>
            <w:tcW w:w="4411" w:type="dxa"/>
          </w:tcPr>
          <w:p w14:paraId="7EEA5D8B" w14:textId="77777777" w:rsidR="008E6132" w:rsidRPr="00AE1021" w:rsidRDefault="008E6132" w:rsidP="008E6132">
            <w:pPr>
              <w:spacing w:line="240" w:lineRule="atLeast"/>
              <w:ind w:left="540" w:hanging="78"/>
              <w:rPr>
                <w:rFonts w:cs="Times New Roman"/>
              </w:rPr>
            </w:pPr>
            <w:r w:rsidRPr="00AE1021">
              <w:rPr>
                <w:rFonts w:cs="Times New Roman"/>
              </w:rPr>
              <w:t>Other income</w:t>
            </w:r>
          </w:p>
        </w:tc>
        <w:tc>
          <w:tcPr>
            <w:tcW w:w="1151" w:type="dxa"/>
          </w:tcPr>
          <w:p w14:paraId="0013A665" w14:textId="63C2F00D" w:rsidR="008E6132" w:rsidRPr="00AE1021" w:rsidRDefault="00952C72" w:rsidP="008E6132">
            <w:pPr>
              <w:tabs>
                <w:tab w:val="decimal" w:pos="644"/>
              </w:tabs>
              <w:spacing w:line="240" w:lineRule="atLeast"/>
              <w:ind w:left="-79" w:right="-79"/>
              <w:jc w:val="center"/>
              <w:rPr>
                <w:rFonts w:cs="Times New Roman"/>
                <w:szCs w:val="22"/>
              </w:rPr>
            </w:pPr>
            <w:r>
              <w:rPr>
                <w:rFonts w:cs="Times New Roman"/>
                <w:szCs w:val="22"/>
              </w:rPr>
              <w:t>-</w:t>
            </w:r>
          </w:p>
        </w:tc>
        <w:tc>
          <w:tcPr>
            <w:tcW w:w="236" w:type="dxa"/>
          </w:tcPr>
          <w:p w14:paraId="0CE31EC7" w14:textId="77777777" w:rsidR="008E6132" w:rsidRPr="00AE1021" w:rsidRDefault="008E6132" w:rsidP="008E6132">
            <w:pPr>
              <w:pStyle w:val="BodyText"/>
              <w:tabs>
                <w:tab w:val="decimal" w:pos="644"/>
              </w:tabs>
              <w:spacing w:after="0" w:line="240" w:lineRule="atLeast"/>
              <w:ind w:left="-79" w:right="-79"/>
              <w:rPr>
                <w:rFonts w:cs="Times New Roman"/>
                <w:szCs w:val="22"/>
                <w:lang w:val="en-GB"/>
              </w:rPr>
            </w:pPr>
          </w:p>
        </w:tc>
        <w:tc>
          <w:tcPr>
            <w:tcW w:w="1157" w:type="dxa"/>
          </w:tcPr>
          <w:p w14:paraId="0020609C" w14:textId="20C6CB5C" w:rsidR="008E6132" w:rsidRPr="00822D18" w:rsidRDefault="008E6132" w:rsidP="008E6132">
            <w:pPr>
              <w:tabs>
                <w:tab w:val="decimal" w:pos="644"/>
              </w:tabs>
              <w:spacing w:line="240" w:lineRule="atLeast"/>
              <w:ind w:left="-79" w:right="-79"/>
              <w:jc w:val="center"/>
              <w:rPr>
                <w:rFonts w:cstheme="minorBidi"/>
                <w:szCs w:val="28"/>
                <w:lang w:bidi="th-TH"/>
              </w:rPr>
            </w:pPr>
            <w:r w:rsidRPr="00AE1021">
              <w:rPr>
                <w:rFonts w:cs="Times New Roman"/>
                <w:szCs w:val="22"/>
                <w:cs/>
              </w:rPr>
              <w:t>-</w:t>
            </w:r>
          </w:p>
        </w:tc>
        <w:tc>
          <w:tcPr>
            <w:tcW w:w="236" w:type="dxa"/>
          </w:tcPr>
          <w:p w14:paraId="7526F729" w14:textId="77777777" w:rsidR="008E6132" w:rsidRPr="00AE1021" w:rsidRDefault="008E6132" w:rsidP="008E6132">
            <w:pPr>
              <w:pStyle w:val="BodyText"/>
              <w:tabs>
                <w:tab w:val="decimal" w:pos="644"/>
              </w:tabs>
              <w:spacing w:after="0" w:line="240" w:lineRule="atLeast"/>
              <w:ind w:left="-79" w:right="-79"/>
              <w:rPr>
                <w:rFonts w:cs="Times New Roman"/>
                <w:szCs w:val="22"/>
                <w:lang w:val="en-GB"/>
              </w:rPr>
            </w:pPr>
          </w:p>
        </w:tc>
        <w:tc>
          <w:tcPr>
            <w:tcW w:w="1141" w:type="dxa"/>
          </w:tcPr>
          <w:p w14:paraId="72E4DA45" w14:textId="17485D0E" w:rsidR="008E6132" w:rsidRPr="00822D18" w:rsidRDefault="006C2288" w:rsidP="008E6132">
            <w:pPr>
              <w:tabs>
                <w:tab w:val="decimal" w:pos="644"/>
              </w:tabs>
              <w:spacing w:line="240" w:lineRule="atLeast"/>
              <w:ind w:left="-79" w:right="-79"/>
              <w:rPr>
                <w:rFonts w:cstheme="minorBidi"/>
                <w:szCs w:val="28"/>
                <w:cs/>
                <w:lang w:val="en-US" w:bidi="th-TH"/>
              </w:rPr>
            </w:pPr>
            <w:r w:rsidRPr="006C2288">
              <w:rPr>
                <w:rFonts w:cstheme="minorBidi"/>
                <w:szCs w:val="28"/>
                <w:lang w:val="en-US" w:bidi="th-TH"/>
              </w:rPr>
              <w:t>44.19</w:t>
            </w:r>
          </w:p>
        </w:tc>
        <w:tc>
          <w:tcPr>
            <w:tcW w:w="240" w:type="dxa"/>
          </w:tcPr>
          <w:p w14:paraId="50968153" w14:textId="77777777" w:rsidR="008E6132" w:rsidRPr="00AE1021" w:rsidRDefault="008E6132" w:rsidP="008E6132">
            <w:pPr>
              <w:pStyle w:val="BodyText"/>
              <w:tabs>
                <w:tab w:val="decimal" w:pos="644"/>
              </w:tabs>
              <w:spacing w:after="0" w:line="240" w:lineRule="atLeast"/>
              <w:ind w:left="-79" w:right="-79"/>
              <w:rPr>
                <w:rFonts w:cs="Times New Roman"/>
                <w:szCs w:val="22"/>
                <w:lang w:val="en-GB"/>
              </w:rPr>
            </w:pPr>
          </w:p>
        </w:tc>
        <w:tc>
          <w:tcPr>
            <w:tcW w:w="1148" w:type="dxa"/>
          </w:tcPr>
          <w:p w14:paraId="38EC3B86" w14:textId="475789C7" w:rsidR="008E6132" w:rsidRPr="00E67204" w:rsidRDefault="00E67204" w:rsidP="008E6132">
            <w:pPr>
              <w:tabs>
                <w:tab w:val="decimal" w:pos="644"/>
              </w:tabs>
              <w:spacing w:line="240" w:lineRule="atLeast"/>
              <w:ind w:left="-79" w:right="-79"/>
              <w:rPr>
                <w:rFonts w:cs="Times New Roman"/>
                <w:szCs w:val="22"/>
                <w:lang w:val="en-US"/>
              </w:rPr>
            </w:pPr>
            <w:r>
              <w:rPr>
                <w:rFonts w:cs="Times New Roman"/>
                <w:szCs w:val="22"/>
                <w:lang w:val="en-US"/>
              </w:rPr>
              <w:t>24.29</w:t>
            </w:r>
          </w:p>
        </w:tc>
      </w:tr>
      <w:tr w:rsidR="00AE1021" w:rsidRPr="00AE1021" w14:paraId="05BD774A" w14:textId="77777777" w:rsidTr="00756791">
        <w:tc>
          <w:tcPr>
            <w:tcW w:w="4411" w:type="dxa"/>
          </w:tcPr>
          <w:p w14:paraId="74E80658" w14:textId="77777777" w:rsidR="008E6132" w:rsidRPr="00AE1021" w:rsidRDefault="008E6132" w:rsidP="008E6132">
            <w:pPr>
              <w:spacing w:line="240" w:lineRule="atLeast"/>
              <w:ind w:left="540" w:hanging="78"/>
              <w:rPr>
                <w:rFonts w:cs="Times New Roman"/>
              </w:rPr>
            </w:pPr>
            <w:r w:rsidRPr="00AE1021">
              <w:rPr>
                <w:rFonts w:cs="Times New Roman"/>
              </w:rPr>
              <w:t>Interest income</w:t>
            </w:r>
          </w:p>
        </w:tc>
        <w:tc>
          <w:tcPr>
            <w:tcW w:w="1151" w:type="dxa"/>
          </w:tcPr>
          <w:p w14:paraId="04484620" w14:textId="48800F72" w:rsidR="008E6132" w:rsidRPr="00AE1021" w:rsidRDefault="00952C72" w:rsidP="008E6132">
            <w:pPr>
              <w:tabs>
                <w:tab w:val="decimal" w:pos="644"/>
              </w:tabs>
              <w:spacing w:line="240" w:lineRule="atLeast"/>
              <w:ind w:left="-79" w:right="-79"/>
              <w:jc w:val="center"/>
              <w:rPr>
                <w:rFonts w:cs="Times New Roman"/>
                <w:szCs w:val="22"/>
              </w:rPr>
            </w:pPr>
            <w:r>
              <w:rPr>
                <w:rFonts w:cs="Times New Roman"/>
                <w:szCs w:val="22"/>
              </w:rPr>
              <w:t>-</w:t>
            </w:r>
          </w:p>
        </w:tc>
        <w:tc>
          <w:tcPr>
            <w:tcW w:w="236" w:type="dxa"/>
          </w:tcPr>
          <w:p w14:paraId="63B6D951" w14:textId="77777777" w:rsidR="008E6132" w:rsidRPr="00AE1021" w:rsidRDefault="008E6132" w:rsidP="008E6132">
            <w:pPr>
              <w:pStyle w:val="BodyText"/>
              <w:tabs>
                <w:tab w:val="decimal" w:pos="644"/>
              </w:tabs>
              <w:spacing w:after="0" w:line="240" w:lineRule="atLeast"/>
              <w:ind w:left="-79" w:right="-79"/>
              <w:rPr>
                <w:rFonts w:cs="Times New Roman"/>
                <w:szCs w:val="22"/>
                <w:lang w:val="en-GB"/>
              </w:rPr>
            </w:pPr>
          </w:p>
        </w:tc>
        <w:tc>
          <w:tcPr>
            <w:tcW w:w="1157" w:type="dxa"/>
          </w:tcPr>
          <w:p w14:paraId="78BBF242" w14:textId="7D58B50B" w:rsidR="008E6132" w:rsidRPr="00822D18" w:rsidRDefault="008E6132" w:rsidP="008E6132">
            <w:pPr>
              <w:tabs>
                <w:tab w:val="decimal" w:pos="644"/>
              </w:tabs>
              <w:spacing w:line="240" w:lineRule="atLeast"/>
              <w:ind w:left="-79" w:right="-79"/>
              <w:jc w:val="center"/>
              <w:rPr>
                <w:rFonts w:cstheme="minorBidi"/>
                <w:szCs w:val="28"/>
                <w:lang w:bidi="th-TH"/>
              </w:rPr>
            </w:pPr>
            <w:r w:rsidRPr="00AE1021">
              <w:rPr>
                <w:rFonts w:cs="Times New Roman"/>
                <w:szCs w:val="22"/>
                <w:cs/>
              </w:rPr>
              <w:t>-</w:t>
            </w:r>
          </w:p>
        </w:tc>
        <w:tc>
          <w:tcPr>
            <w:tcW w:w="236" w:type="dxa"/>
          </w:tcPr>
          <w:p w14:paraId="5D49B527" w14:textId="77777777" w:rsidR="008E6132" w:rsidRPr="00AE1021" w:rsidRDefault="008E6132" w:rsidP="008E6132">
            <w:pPr>
              <w:pStyle w:val="BodyText"/>
              <w:tabs>
                <w:tab w:val="decimal" w:pos="644"/>
              </w:tabs>
              <w:spacing w:after="0" w:line="240" w:lineRule="atLeast"/>
              <w:ind w:left="-79" w:right="-79"/>
              <w:rPr>
                <w:rFonts w:cs="Times New Roman"/>
                <w:szCs w:val="22"/>
                <w:lang w:val="en-GB"/>
              </w:rPr>
            </w:pPr>
          </w:p>
        </w:tc>
        <w:tc>
          <w:tcPr>
            <w:tcW w:w="1141" w:type="dxa"/>
          </w:tcPr>
          <w:p w14:paraId="6FB777A6" w14:textId="71A70D82" w:rsidR="008E6132" w:rsidRPr="00822D18" w:rsidRDefault="004C1EA1" w:rsidP="008E6132">
            <w:pPr>
              <w:tabs>
                <w:tab w:val="decimal" w:pos="644"/>
              </w:tabs>
              <w:spacing w:line="240" w:lineRule="atLeast"/>
              <w:ind w:left="-79" w:right="-79"/>
              <w:rPr>
                <w:rFonts w:cstheme="minorBidi"/>
                <w:szCs w:val="28"/>
                <w:cs/>
                <w:lang w:val="en-US" w:bidi="th-TH"/>
              </w:rPr>
            </w:pPr>
            <w:r w:rsidRPr="004C1EA1">
              <w:rPr>
                <w:rFonts w:cstheme="minorBidi"/>
                <w:szCs w:val="28"/>
                <w:lang w:val="en-US" w:bidi="th-TH"/>
              </w:rPr>
              <w:t>18.74</w:t>
            </w:r>
          </w:p>
        </w:tc>
        <w:tc>
          <w:tcPr>
            <w:tcW w:w="240" w:type="dxa"/>
          </w:tcPr>
          <w:p w14:paraId="6C761D61" w14:textId="77777777" w:rsidR="008E6132" w:rsidRPr="00AE1021" w:rsidRDefault="008E6132" w:rsidP="008E6132">
            <w:pPr>
              <w:pStyle w:val="BodyText"/>
              <w:tabs>
                <w:tab w:val="decimal" w:pos="644"/>
              </w:tabs>
              <w:spacing w:after="0" w:line="240" w:lineRule="atLeast"/>
              <w:ind w:left="-79" w:right="-79"/>
              <w:rPr>
                <w:rFonts w:cs="Times New Roman"/>
                <w:szCs w:val="22"/>
                <w:lang w:val="en-GB"/>
              </w:rPr>
            </w:pPr>
          </w:p>
        </w:tc>
        <w:tc>
          <w:tcPr>
            <w:tcW w:w="1148" w:type="dxa"/>
          </w:tcPr>
          <w:p w14:paraId="0A51F8AB" w14:textId="16E84A2A" w:rsidR="008E6132" w:rsidRPr="00E67204" w:rsidRDefault="00E67204" w:rsidP="008E6132">
            <w:pPr>
              <w:tabs>
                <w:tab w:val="decimal" w:pos="644"/>
              </w:tabs>
              <w:spacing w:line="240" w:lineRule="atLeast"/>
              <w:ind w:left="-79" w:right="-79"/>
              <w:rPr>
                <w:rFonts w:cs="Times New Roman"/>
                <w:szCs w:val="22"/>
                <w:lang w:val="en-US"/>
              </w:rPr>
            </w:pPr>
            <w:r>
              <w:rPr>
                <w:rFonts w:cs="Times New Roman"/>
                <w:szCs w:val="22"/>
                <w:lang w:val="en-US"/>
              </w:rPr>
              <w:t>39.63</w:t>
            </w:r>
          </w:p>
        </w:tc>
      </w:tr>
      <w:tr w:rsidR="00AE1021" w:rsidRPr="00AE1021" w14:paraId="30C2508C" w14:textId="77777777" w:rsidTr="00756791">
        <w:tc>
          <w:tcPr>
            <w:tcW w:w="4411" w:type="dxa"/>
          </w:tcPr>
          <w:p w14:paraId="50960A14" w14:textId="366296C7" w:rsidR="008E6132" w:rsidRPr="00AE1021" w:rsidRDefault="00481463" w:rsidP="008E6132">
            <w:pPr>
              <w:spacing w:line="240" w:lineRule="atLeast"/>
              <w:ind w:left="540" w:hanging="78"/>
              <w:rPr>
                <w:rFonts w:cs="Times New Roman"/>
              </w:rPr>
            </w:pPr>
            <w:r w:rsidRPr="00481463">
              <w:rPr>
                <w:rFonts w:cs="Times New Roman"/>
              </w:rPr>
              <w:t xml:space="preserve">Dividends </w:t>
            </w:r>
            <w:r w:rsidR="00C37B67">
              <w:rPr>
                <w:rFonts w:cs="Times New Roman"/>
              </w:rPr>
              <w:t>income</w:t>
            </w:r>
          </w:p>
        </w:tc>
        <w:tc>
          <w:tcPr>
            <w:tcW w:w="1151" w:type="dxa"/>
          </w:tcPr>
          <w:p w14:paraId="270D83F3" w14:textId="4E77D940" w:rsidR="008E6132" w:rsidRPr="00AE1021" w:rsidRDefault="00481463" w:rsidP="008E6132">
            <w:pPr>
              <w:tabs>
                <w:tab w:val="decimal" w:pos="644"/>
              </w:tabs>
              <w:spacing w:line="240" w:lineRule="atLeast"/>
              <w:ind w:left="-79" w:right="-79"/>
              <w:jc w:val="center"/>
            </w:pPr>
            <w:r>
              <w:t>-</w:t>
            </w:r>
          </w:p>
        </w:tc>
        <w:tc>
          <w:tcPr>
            <w:tcW w:w="236" w:type="dxa"/>
          </w:tcPr>
          <w:p w14:paraId="4C8BBD38" w14:textId="77777777" w:rsidR="008E6132" w:rsidRPr="00AE1021" w:rsidRDefault="008E6132" w:rsidP="008E6132">
            <w:pPr>
              <w:pStyle w:val="BodyText"/>
              <w:tabs>
                <w:tab w:val="decimal" w:pos="644"/>
              </w:tabs>
              <w:spacing w:after="0" w:line="240" w:lineRule="atLeast"/>
              <w:ind w:left="-79" w:right="-79"/>
              <w:rPr>
                <w:rFonts w:cs="Times New Roman"/>
                <w:lang w:val="en-GB"/>
              </w:rPr>
            </w:pPr>
          </w:p>
        </w:tc>
        <w:tc>
          <w:tcPr>
            <w:tcW w:w="1157" w:type="dxa"/>
          </w:tcPr>
          <w:p w14:paraId="27E6F32C" w14:textId="6364CBC3" w:rsidR="008E6132" w:rsidRPr="00AE1021" w:rsidRDefault="004A4799" w:rsidP="008E6132">
            <w:pPr>
              <w:tabs>
                <w:tab w:val="decimal" w:pos="644"/>
              </w:tabs>
              <w:spacing w:line="240" w:lineRule="atLeast"/>
              <w:ind w:left="-79" w:right="-79"/>
              <w:jc w:val="center"/>
            </w:pPr>
            <w:r>
              <w:t>-</w:t>
            </w:r>
          </w:p>
        </w:tc>
        <w:tc>
          <w:tcPr>
            <w:tcW w:w="236" w:type="dxa"/>
          </w:tcPr>
          <w:p w14:paraId="620BB30D" w14:textId="77777777" w:rsidR="008E6132" w:rsidRPr="00AE1021" w:rsidRDefault="008E6132" w:rsidP="008E6132">
            <w:pPr>
              <w:pStyle w:val="BodyText"/>
              <w:tabs>
                <w:tab w:val="decimal" w:pos="644"/>
              </w:tabs>
              <w:spacing w:after="0" w:line="240" w:lineRule="atLeast"/>
              <w:ind w:left="-79" w:right="-79"/>
              <w:rPr>
                <w:rFonts w:cs="Times New Roman"/>
                <w:lang w:val="en-GB"/>
              </w:rPr>
            </w:pPr>
          </w:p>
        </w:tc>
        <w:tc>
          <w:tcPr>
            <w:tcW w:w="1141" w:type="dxa"/>
          </w:tcPr>
          <w:p w14:paraId="75E0F248" w14:textId="3EB3ADF9" w:rsidR="008E6132" w:rsidRPr="00AE1021" w:rsidRDefault="004A4799" w:rsidP="00756791">
            <w:pPr>
              <w:tabs>
                <w:tab w:val="decimal" w:pos="644"/>
              </w:tabs>
              <w:spacing w:line="240" w:lineRule="atLeast"/>
              <w:ind w:left="-79" w:right="-79"/>
            </w:pPr>
            <w:r w:rsidRPr="004A4799">
              <w:t>410.00</w:t>
            </w:r>
          </w:p>
        </w:tc>
        <w:tc>
          <w:tcPr>
            <w:tcW w:w="240" w:type="dxa"/>
          </w:tcPr>
          <w:p w14:paraId="51BB97F6" w14:textId="77777777" w:rsidR="008E6132" w:rsidRPr="00AE1021" w:rsidRDefault="008E6132" w:rsidP="008E6132">
            <w:pPr>
              <w:pStyle w:val="BodyText"/>
              <w:tabs>
                <w:tab w:val="decimal" w:pos="644"/>
              </w:tabs>
              <w:spacing w:after="0" w:line="240" w:lineRule="atLeast"/>
              <w:ind w:left="-79" w:right="-79"/>
              <w:rPr>
                <w:rFonts w:cs="Times New Roman"/>
                <w:lang w:val="en-GB"/>
              </w:rPr>
            </w:pPr>
          </w:p>
        </w:tc>
        <w:tc>
          <w:tcPr>
            <w:tcW w:w="1148" w:type="dxa"/>
          </w:tcPr>
          <w:p w14:paraId="24C1901C" w14:textId="0E260399" w:rsidR="008E6132" w:rsidRPr="00AE1021" w:rsidRDefault="004A4799" w:rsidP="008E6132">
            <w:pPr>
              <w:tabs>
                <w:tab w:val="decimal" w:pos="644"/>
              </w:tabs>
              <w:spacing w:line="240" w:lineRule="atLeast"/>
              <w:ind w:left="-79" w:right="-79"/>
              <w:jc w:val="center"/>
            </w:pPr>
            <w:r>
              <w:t>-</w:t>
            </w:r>
          </w:p>
        </w:tc>
      </w:tr>
      <w:tr w:rsidR="00AE1021" w:rsidRPr="00AE1021" w14:paraId="6E19267F" w14:textId="77777777" w:rsidTr="00756791">
        <w:tc>
          <w:tcPr>
            <w:tcW w:w="4411" w:type="dxa"/>
          </w:tcPr>
          <w:p w14:paraId="2BE2B8B6" w14:textId="77777777" w:rsidR="008E6132" w:rsidRPr="00AE1021" w:rsidRDefault="008E6132" w:rsidP="008E6132">
            <w:pPr>
              <w:spacing w:line="240" w:lineRule="atLeast"/>
              <w:ind w:left="540" w:hanging="78"/>
              <w:rPr>
                <w:rFonts w:cs="Times New Roman"/>
              </w:rPr>
            </w:pPr>
          </w:p>
        </w:tc>
        <w:tc>
          <w:tcPr>
            <w:tcW w:w="1151" w:type="dxa"/>
          </w:tcPr>
          <w:p w14:paraId="33D4E66D" w14:textId="77777777" w:rsidR="008E6132" w:rsidRPr="00AE1021" w:rsidRDefault="008E6132" w:rsidP="008E6132">
            <w:pPr>
              <w:tabs>
                <w:tab w:val="decimal" w:pos="644"/>
              </w:tabs>
              <w:spacing w:line="240" w:lineRule="atLeast"/>
              <w:ind w:left="-79" w:right="-79"/>
              <w:jc w:val="center"/>
            </w:pPr>
          </w:p>
        </w:tc>
        <w:tc>
          <w:tcPr>
            <w:tcW w:w="236" w:type="dxa"/>
          </w:tcPr>
          <w:p w14:paraId="3E4AD99E" w14:textId="77777777" w:rsidR="008E6132" w:rsidRPr="00AE1021" w:rsidRDefault="008E6132" w:rsidP="008E6132">
            <w:pPr>
              <w:pStyle w:val="BodyText"/>
              <w:tabs>
                <w:tab w:val="decimal" w:pos="644"/>
              </w:tabs>
              <w:spacing w:after="0" w:line="240" w:lineRule="atLeast"/>
              <w:ind w:left="-79" w:right="-79"/>
              <w:rPr>
                <w:rFonts w:cs="Times New Roman"/>
                <w:lang w:val="en-GB"/>
              </w:rPr>
            </w:pPr>
          </w:p>
          <w:p w14:paraId="0998A1F1" w14:textId="77777777" w:rsidR="005B1CD4" w:rsidRPr="00AE1021" w:rsidRDefault="005B1CD4" w:rsidP="008E6132">
            <w:pPr>
              <w:pStyle w:val="BodyText"/>
              <w:tabs>
                <w:tab w:val="decimal" w:pos="644"/>
              </w:tabs>
              <w:spacing w:after="0" w:line="240" w:lineRule="atLeast"/>
              <w:ind w:left="-79" w:right="-79"/>
              <w:rPr>
                <w:rFonts w:cs="Times New Roman"/>
                <w:lang w:val="en-GB"/>
              </w:rPr>
            </w:pPr>
          </w:p>
        </w:tc>
        <w:tc>
          <w:tcPr>
            <w:tcW w:w="1157" w:type="dxa"/>
          </w:tcPr>
          <w:p w14:paraId="3F8952D3" w14:textId="77777777" w:rsidR="008E6132" w:rsidRPr="00AE1021" w:rsidRDefault="008E6132" w:rsidP="008E6132">
            <w:pPr>
              <w:tabs>
                <w:tab w:val="decimal" w:pos="644"/>
              </w:tabs>
              <w:spacing w:line="240" w:lineRule="atLeast"/>
              <w:ind w:left="-79" w:right="-79"/>
              <w:jc w:val="center"/>
            </w:pPr>
          </w:p>
        </w:tc>
        <w:tc>
          <w:tcPr>
            <w:tcW w:w="236" w:type="dxa"/>
          </w:tcPr>
          <w:p w14:paraId="123B2BF1" w14:textId="77777777" w:rsidR="008E6132" w:rsidRPr="00AE1021" w:rsidRDefault="008E6132" w:rsidP="008E6132">
            <w:pPr>
              <w:pStyle w:val="BodyText"/>
              <w:tabs>
                <w:tab w:val="decimal" w:pos="644"/>
              </w:tabs>
              <w:spacing w:after="0" w:line="240" w:lineRule="atLeast"/>
              <w:ind w:left="-79" w:right="-79"/>
              <w:rPr>
                <w:rFonts w:cs="Times New Roman"/>
                <w:lang w:val="en-GB"/>
              </w:rPr>
            </w:pPr>
          </w:p>
        </w:tc>
        <w:tc>
          <w:tcPr>
            <w:tcW w:w="1141" w:type="dxa"/>
          </w:tcPr>
          <w:p w14:paraId="03117460" w14:textId="77777777" w:rsidR="008E6132" w:rsidRPr="00AE1021" w:rsidRDefault="008E6132" w:rsidP="008E6132">
            <w:pPr>
              <w:tabs>
                <w:tab w:val="decimal" w:pos="644"/>
              </w:tabs>
              <w:spacing w:line="240" w:lineRule="atLeast"/>
              <w:ind w:left="-79" w:right="-79"/>
              <w:jc w:val="center"/>
            </w:pPr>
          </w:p>
        </w:tc>
        <w:tc>
          <w:tcPr>
            <w:tcW w:w="240" w:type="dxa"/>
          </w:tcPr>
          <w:p w14:paraId="4FAA46B7" w14:textId="77777777" w:rsidR="008E6132" w:rsidRPr="00AE1021" w:rsidRDefault="008E6132" w:rsidP="008E6132">
            <w:pPr>
              <w:pStyle w:val="BodyText"/>
              <w:tabs>
                <w:tab w:val="decimal" w:pos="644"/>
              </w:tabs>
              <w:spacing w:after="0" w:line="240" w:lineRule="atLeast"/>
              <w:ind w:left="-79" w:right="-79"/>
              <w:rPr>
                <w:rFonts w:cs="Times New Roman"/>
                <w:lang w:val="en-GB"/>
              </w:rPr>
            </w:pPr>
          </w:p>
        </w:tc>
        <w:tc>
          <w:tcPr>
            <w:tcW w:w="1148" w:type="dxa"/>
          </w:tcPr>
          <w:p w14:paraId="5267AB08" w14:textId="77777777" w:rsidR="008E6132" w:rsidRPr="00AE1021" w:rsidRDefault="008E6132" w:rsidP="008E6132">
            <w:pPr>
              <w:tabs>
                <w:tab w:val="decimal" w:pos="644"/>
              </w:tabs>
              <w:spacing w:line="240" w:lineRule="atLeast"/>
              <w:ind w:left="-79" w:right="-79"/>
              <w:jc w:val="center"/>
            </w:pPr>
          </w:p>
        </w:tc>
      </w:tr>
      <w:tr w:rsidR="00AE1021" w:rsidRPr="00AE1021" w14:paraId="597C479E" w14:textId="77777777" w:rsidTr="00756791">
        <w:tc>
          <w:tcPr>
            <w:tcW w:w="4411" w:type="dxa"/>
          </w:tcPr>
          <w:p w14:paraId="66389409" w14:textId="77777777" w:rsidR="0006729A" w:rsidRPr="00AE1021" w:rsidRDefault="0006729A" w:rsidP="008E6132">
            <w:pPr>
              <w:spacing w:line="240" w:lineRule="atLeast"/>
              <w:ind w:left="540" w:hanging="78"/>
              <w:rPr>
                <w:rFonts w:cs="Times New Roman"/>
                <w:b/>
                <w:bCs/>
              </w:rPr>
            </w:pPr>
          </w:p>
        </w:tc>
        <w:tc>
          <w:tcPr>
            <w:tcW w:w="2544" w:type="dxa"/>
            <w:gridSpan w:val="3"/>
          </w:tcPr>
          <w:p w14:paraId="30D83DCE" w14:textId="1311DCCF" w:rsidR="0006729A" w:rsidRPr="00AE1021" w:rsidRDefault="0006729A" w:rsidP="00AE1021">
            <w:pPr>
              <w:pStyle w:val="BodyText"/>
              <w:tabs>
                <w:tab w:val="decimal" w:pos="644"/>
              </w:tabs>
              <w:spacing w:after="0" w:line="240" w:lineRule="atLeast"/>
              <w:ind w:left="-79" w:right="-79"/>
              <w:jc w:val="center"/>
              <w:rPr>
                <w:rFonts w:cs="Times New Roman"/>
                <w:b/>
                <w:bCs/>
                <w:cs/>
                <w:lang w:val="en-GB"/>
              </w:rPr>
            </w:pPr>
            <w:r w:rsidRPr="00AE1021">
              <w:rPr>
                <w:rFonts w:cs="Times New Roman"/>
                <w:b/>
                <w:bCs/>
                <w:lang w:val="en-GB"/>
              </w:rPr>
              <w:t>Consolidated</w:t>
            </w:r>
          </w:p>
        </w:tc>
        <w:tc>
          <w:tcPr>
            <w:tcW w:w="236" w:type="dxa"/>
          </w:tcPr>
          <w:p w14:paraId="72C7DBC1" w14:textId="77777777" w:rsidR="0006729A" w:rsidRPr="00AE1021" w:rsidRDefault="0006729A" w:rsidP="008E6132">
            <w:pPr>
              <w:pStyle w:val="acctfourfigures"/>
              <w:tabs>
                <w:tab w:val="clear" w:pos="765"/>
                <w:tab w:val="decimal" w:pos="644"/>
              </w:tabs>
              <w:spacing w:line="240" w:lineRule="atLeast"/>
              <w:ind w:left="-79" w:right="-79"/>
              <w:rPr>
                <w:rFonts w:cs="Times New Roman"/>
              </w:rPr>
            </w:pPr>
          </w:p>
        </w:tc>
        <w:tc>
          <w:tcPr>
            <w:tcW w:w="2529" w:type="dxa"/>
            <w:gridSpan w:val="3"/>
          </w:tcPr>
          <w:p w14:paraId="74AADA0E" w14:textId="44BF8E6E" w:rsidR="0006729A" w:rsidRPr="00AE1021" w:rsidRDefault="0006729A" w:rsidP="00AE1021">
            <w:pPr>
              <w:tabs>
                <w:tab w:val="decimal" w:pos="644"/>
              </w:tabs>
              <w:spacing w:line="240" w:lineRule="atLeast"/>
              <w:ind w:left="-79" w:right="-79"/>
              <w:jc w:val="center"/>
              <w:rPr>
                <w:b/>
                <w:bCs/>
                <w:cs/>
              </w:rPr>
            </w:pPr>
            <w:r w:rsidRPr="00AE1021">
              <w:rPr>
                <w:b/>
                <w:bCs/>
              </w:rPr>
              <w:t>Separate</w:t>
            </w:r>
          </w:p>
        </w:tc>
      </w:tr>
      <w:tr w:rsidR="00AE1021" w:rsidRPr="00AE1021" w14:paraId="312AC00E" w14:textId="77777777" w:rsidTr="00756791">
        <w:tc>
          <w:tcPr>
            <w:tcW w:w="4411" w:type="dxa"/>
          </w:tcPr>
          <w:p w14:paraId="0FD44E0B" w14:textId="2E13E5FC" w:rsidR="0006729A" w:rsidRPr="00AE1021" w:rsidRDefault="0006729A" w:rsidP="008E6132">
            <w:pPr>
              <w:spacing w:line="240" w:lineRule="atLeast"/>
              <w:ind w:left="540" w:hanging="78"/>
              <w:rPr>
                <w:rFonts w:cs="Times New Roman"/>
                <w:b/>
                <w:bCs/>
                <w:i/>
                <w:iCs/>
              </w:rPr>
            </w:pPr>
            <w:r w:rsidRPr="00AE1021">
              <w:rPr>
                <w:rFonts w:cs="Times New Roman"/>
                <w:b/>
                <w:bCs/>
                <w:i/>
                <w:iCs/>
              </w:rPr>
              <w:t xml:space="preserve">For the </w:t>
            </w:r>
            <w:r w:rsidR="00E67204">
              <w:rPr>
                <w:rFonts w:cs="Times New Roman"/>
                <w:b/>
                <w:bCs/>
                <w:i/>
                <w:iCs/>
              </w:rPr>
              <w:t>six</w:t>
            </w:r>
            <w:r w:rsidRPr="00AE1021">
              <w:rPr>
                <w:rFonts w:cs="Times New Roman"/>
                <w:b/>
                <w:bCs/>
                <w:i/>
                <w:iCs/>
              </w:rPr>
              <w:t xml:space="preserve">-month period  </w:t>
            </w:r>
          </w:p>
        </w:tc>
        <w:tc>
          <w:tcPr>
            <w:tcW w:w="2544" w:type="dxa"/>
            <w:gridSpan w:val="3"/>
          </w:tcPr>
          <w:p w14:paraId="7127F36F" w14:textId="62254DD5" w:rsidR="0006729A" w:rsidRPr="00AE1021" w:rsidRDefault="0006729A" w:rsidP="00AE1021">
            <w:pPr>
              <w:pStyle w:val="BodyText"/>
              <w:tabs>
                <w:tab w:val="decimal" w:pos="644"/>
              </w:tabs>
              <w:spacing w:after="0" w:line="240" w:lineRule="atLeast"/>
              <w:ind w:left="-79" w:right="-79"/>
              <w:jc w:val="center"/>
              <w:rPr>
                <w:rFonts w:cs="Times New Roman"/>
                <w:b/>
                <w:bCs/>
                <w:cs/>
                <w:lang w:val="en-GB"/>
              </w:rPr>
            </w:pPr>
            <w:r w:rsidRPr="00AE1021">
              <w:rPr>
                <w:b/>
                <w:bCs/>
              </w:rPr>
              <w:t>financial statements</w:t>
            </w:r>
          </w:p>
        </w:tc>
        <w:tc>
          <w:tcPr>
            <w:tcW w:w="236" w:type="dxa"/>
          </w:tcPr>
          <w:p w14:paraId="24B2E0D6" w14:textId="77777777" w:rsidR="0006729A" w:rsidRPr="00AE1021" w:rsidRDefault="0006729A" w:rsidP="008E6132">
            <w:pPr>
              <w:pStyle w:val="acctfourfigures"/>
              <w:tabs>
                <w:tab w:val="clear" w:pos="765"/>
                <w:tab w:val="decimal" w:pos="644"/>
              </w:tabs>
              <w:spacing w:line="240" w:lineRule="atLeast"/>
              <w:ind w:left="-79" w:right="-79"/>
              <w:rPr>
                <w:rFonts w:cs="Times New Roman"/>
              </w:rPr>
            </w:pPr>
          </w:p>
        </w:tc>
        <w:tc>
          <w:tcPr>
            <w:tcW w:w="2529" w:type="dxa"/>
            <w:gridSpan w:val="3"/>
          </w:tcPr>
          <w:p w14:paraId="121455C2" w14:textId="031B0D48" w:rsidR="0006729A" w:rsidRPr="00AE1021" w:rsidRDefault="0006729A" w:rsidP="00AE1021">
            <w:pPr>
              <w:tabs>
                <w:tab w:val="decimal" w:pos="644"/>
              </w:tabs>
              <w:spacing w:line="240" w:lineRule="atLeast"/>
              <w:ind w:left="-79" w:right="-79"/>
              <w:jc w:val="center"/>
              <w:rPr>
                <w:cs/>
              </w:rPr>
            </w:pPr>
            <w:r w:rsidRPr="00AE1021">
              <w:rPr>
                <w:b/>
                <w:bCs/>
              </w:rPr>
              <w:t>financial statements</w:t>
            </w:r>
          </w:p>
        </w:tc>
      </w:tr>
      <w:tr w:rsidR="00AE1021" w:rsidRPr="00AE1021" w14:paraId="3470FBD1" w14:textId="77777777" w:rsidTr="00756791">
        <w:tc>
          <w:tcPr>
            <w:tcW w:w="4411" w:type="dxa"/>
          </w:tcPr>
          <w:p w14:paraId="5016A4FD" w14:textId="5A1C0EAB" w:rsidR="0006729A" w:rsidRPr="00AE1021" w:rsidRDefault="0006729A" w:rsidP="008E6132">
            <w:pPr>
              <w:spacing w:line="240" w:lineRule="atLeast"/>
              <w:ind w:left="540" w:hanging="78"/>
              <w:rPr>
                <w:rFonts w:cs="Times New Roman"/>
                <w:b/>
                <w:bCs/>
                <w:i/>
                <w:iCs/>
              </w:rPr>
            </w:pPr>
            <w:r w:rsidRPr="00AE1021">
              <w:rPr>
                <w:rFonts w:cs="Times New Roman"/>
                <w:b/>
                <w:bCs/>
                <w:i/>
                <w:iCs/>
              </w:rPr>
              <w:t xml:space="preserve">ended </w:t>
            </w:r>
            <w:r w:rsidR="00E67204">
              <w:rPr>
                <w:rFonts w:cs="Times New Roman"/>
                <w:b/>
                <w:bCs/>
                <w:i/>
                <w:iCs/>
              </w:rPr>
              <w:t>30</w:t>
            </w:r>
            <w:r w:rsidRPr="00AE1021">
              <w:rPr>
                <w:rFonts w:cs="Times New Roman"/>
                <w:b/>
                <w:bCs/>
                <w:i/>
                <w:iCs/>
              </w:rPr>
              <w:t xml:space="preserve"> </w:t>
            </w:r>
            <w:r w:rsidR="00E67204">
              <w:rPr>
                <w:rFonts w:cs="Times New Roman"/>
                <w:b/>
                <w:bCs/>
                <w:i/>
                <w:iCs/>
              </w:rPr>
              <w:t>June</w:t>
            </w:r>
            <w:r w:rsidRPr="00AE1021">
              <w:rPr>
                <w:rFonts w:cs="Times New Roman"/>
                <w:b/>
                <w:bCs/>
                <w:i/>
                <w:iCs/>
              </w:rPr>
              <w:t xml:space="preserve">               </w:t>
            </w:r>
          </w:p>
        </w:tc>
        <w:tc>
          <w:tcPr>
            <w:tcW w:w="1151" w:type="dxa"/>
          </w:tcPr>
          <w:p w14:paraId="0FC457D4" w14:textId="6306A8EA" w:rsidR="0006729A" w:rsidRPr="00822D18" w:rsidRDefault="007B7C66" w:rsidP="008E6132">
            <w:pPr>
              <w:tabs>
                <w:tab w:val="decimal" w:pos="644"/>
              </w:tabs>
              <w:spacing w:line="240" w:lineRule="atLeast"/>
              <w:ind w:left="-79" w:right="-79"/>
              <w:rPr>
                <w:rFonts w:cs="Times New Roman"/>
                <w:szCs w:val="22"/>
                <w:cs/>
                <w:lang w:bidi="th-TH"/>
              </w:rPr>
            </w:pPr>
            <w:r w:rsidRPr="00822D18">
              <w:rPr>
                <w:rFonts w:cs="Times New Roman"/>
                <w:szCs w:val="22"/>
              </w:rPr>
              <w:t>202</w:t>
            </w:r>
            <w:r w:rsidR="00822D18" w:rsidRPr="00822D18">
              <w:rPr>
                <w:rFonts w:cs="Times New Roman"/>
                <w:szCs w:val="22"/>
                <w:cs/>
                <w:lang w:bidi="th-TH"/>
              </w:rPr>
              <w:t>6</w:t>
            </w:r>
          </w:p>
        </w:tc>
        <w:tc>
          <w:tcPr>
            <w:tcW w:w="236" w:type="dxa"/>
          </w:tcPr>
          <w:p w14:paraId="7A6A124A" w14:textId="77777777" w:rsidR="0006729A" w:rsidRPr="00AE1021" w:rsidRDefault="0006729A" w:rsidP="008E6132">
            <w:pPr>
              <w:pStyle w:val="acctfourfigures"/>
              <w:tabs>
                <w:tab w:val="clear" w:pos="765"/>
                <w:tab w:val="decimal" w:pos="644"/>
              </w:tabs>
              <w:spacing w:line="240" w:lineRule="atLeast"/>
              <w:ind w:left="-79" w:right="-79"/>
              <w:rPr>
                <w:rFonts w:cs="Times New Roman"/>
              </w:rPr>
            </w:pPr>
          </w:p>
        </w:tc>
        <w:tc>
          <w:tcPr>
            <w:tcW w:w="1157" w:type="dxa"/>
          </w:tcPr>
          <w:p w14:paraId="524C9C84" w14:textId="746A46C6" w:rsidR="0006729A" w:rsidRPr="00822D18" w:rsidRDefault="007B7C66" w:rsidP="008E6132">
            <w:pPr>
              <w:pStyle w:val="BodyText"/>
              <w:tabs>
                <w:tab w:val="decimal" w:pos="644"/>
              </w:tabs>
              <w:spacing w:after="0" w:line="240" w:lineRule="atLeast"/>
              <w:ind w:left="-79" w:right="-79"/>
              <w:rPr>
                <w:rFonts w:cs="Times New Roman"/>
                <w:szCs w:val="22"/>
                <w:cs/>
                <w:lang w:val="en-GB" w:bidi="th-TH"/>
              </w:rPr>
            </w:pPr>
            <w:r w:rsidRPr="00822D18">
              <w:rPr>
                <w:rFonts w:cs="Times New Roman"/>
                <w:szCs w:val="22"/>
                <w:lang w:val="en-GB"/>
              </w:rPr>
              <w:t>202</w:t>
            </w:r>
            <w:r w:rsidR="00822D18" w:rsidRPr="00822D18">
              <w:rPr>
                <w:rFonts w:cs="Times New Roman"/>
                <w:szCs w:val="22"/>
                <w:cs/>
                <w:lang w:val="en-GB" w:bidi="th-TH"/>
              </w:rPr>
              <w:t>5</w:t>
            </w:r>
          </w:p>
        </w:tc>
        <w:tc>
          <w:tcPr>
            <w:tcW w:w="236" w:type="dxa"/>
          </w:tcPr>
          <w:p w14:paraId="601D42B3" w14:textId="77777777" w:rsidR="0006729A" w:rsidRPr="00AE1021" w:rsidRDefault="0006729A" w:rsidP="008E6132">
            <w:pPr>
              <w:pStyle w:val="acctfourfigures"/>
              <w:tabs>
                <w:tab w:val="clear" w:pos="765"/>
                <w:tab w:val="decimal" w:pos="644"/>
              </w:tabs>
              <w:spacing w:line="240" w:lineRule="atLeast"/>
              <w:ind w:left="-79" w:right="-79"/>
              <w:rPr>
                <w:rFonts w:cs="Times New Roman"/>
              </w:rPr>
            </w:pPr>
          </w:p>
        </w:tc>
        <w:tc>
          <w:tcPr>
            <w:tcW w:w="1141" w:type="dxa"/>
          </w:tcPr>
          <w:p w14:paraId="5D94C98F" w14:textId="1F213E89" w:rsidR="0006729A" w:rsidRPr="00822D18" w:rsidRDefault="007B7C66" w:rsidP="008E6132">
            <w:pPr>
              <w:tabs>
                <w:tab w:val="decimal" w:pos="644"/>
              </w:tabs>
              <w:spacing w:line="240" w:lineRule="atLeast"/>
              <w:ind w:left="-79" w:right="-79"/>
              <w:rPr>
                <w:rFonts w:cs="Times New Roman"/>
                <w:szCs w:val="22"/>
                <w:cs/>
                <w:lang w:bidi="th-TH"/>
              </w:rPr>
            </w:pPr>
            <w:r w:rsidRPr="00822D18">
              <w:rPr>
                <w:rFonts w:cs="Times New Roman"/>
                <w:szCs w:val="22"/>
              </w:rPr>
              <w:t>202</w:t>
            </w:r>
            <w:r w:rsidR="00822D18" w:rsidRPr="00822D18">
              <w:rPr>
                <w:rFonts w:cs="Times New Roman"/>
                <w:szCs w:val="22"/>
                <w:cs/>
                <w:lang w:bidi="th-TH"/>
              </w:rPr>
              <w:t>6</w:t>
            </w:r>
          </w:p>
        </w:tc>
        <w:tc>
          <w:tcPr>
            <w:tcW w:w="240" w:type="dxa"/>
          </w:tcPr>
          <w:p w14:paraId="30054872" w14:textId="77777777" w:rsidR="0006729A" w:rsidRPr="00AE1021" w:rsidRDefault="0006729A" w:rsidP="008E6132">
            <w:pPr>
              <w:pStyle w:val="acctfourfigures"/>
              <w:tabs>
                <w:tab w:val="clear" w:pos="765"/>
                <w:tab w:val="decimal" w:pos="644"/>
              </w:tabs>
              <w:spacing w:line="240" w:lineRule="atLeast"/>
              <w:ind w:left="-79" w:right="-79"/>
              <w:rPr>
                <w:rFonts w:cs="Times New Roman"/>
              </w:rPr>
            </w:pPr>
          </w:p>
        </w:tc>
        <w:tc>
          <w:tcPr>
            <w:tcW w:w="1148" w:type="dxa"/>
          </w:tcPr>
          <w:p w14:paraId="55B8FA8E" w14:textId="395FAA3B" w:rsidR="0006729A" w:rsidRPr="00822D18" w:rsidRDefault="007B7C66" w:rsidP="008E6132">
            <w:pPr>
              <w:tabs>
                <w:tab w:val="decimal" w:pos="644"/>
              </w:tabs>
              <w:spacing w:line="240" w:lineRule="atLeast"/>
              <w:ind w:left="-79" w:right="-79"/>
              <w:rPr>
                <w:rFonts w:cs="Times New Roman"/>
                <w:szCs w:val="22"/>
                <w:cs/>
                <w:lang w:bidi="th-TH"/>
              </w:rPr>
            </w:pPr>
            <w:r w:rsidRPr="00822D18">
              <w:rPr>
                <w:rFonts w:cs="Times New Roman"/>
                <w:szCs w:val="22"/>
              </w:rPr>
              <w:t>202</w:t>
            </w:r>
            <w:r w:rsidR="00822D18" w:rsidRPr="00822D18">
              <w:rPr>
                <w:rFonts w:cs="Times New Roman"/>
                <w:szCs w:val="22"/>
                <w:cs/>
                <w:lang w:bidi="th-TH"/>
              </w:rPr>
              <w:t>5</w:t>
            </w:r>
          </w:p>
        </w:tc>
      </w:tr>
      <w:tr w:rsidR="00AE1021" w:rsidRPr="00AE1021" w14:paraId="517B1E4C" w14:textId="77777777" w:rsidTr="00756791">
        <w:tc>
          <w:tcPr>
            <w:tcW w:w="4411" w:type="dxa"/>
          </w:tcPr>
          <w:p w14:paraId="6D795FC8" w14:textId="77777777" w:rsidR="00C71148" w:rsidRPr="00AE1021" w:rsidRDefault="00C71148" w:rsidP="008E6132">
            <w:pPr>
              <w:spacing w:line="240" w:lineRule="atLeast"/>
              <w:ind w:left="540" w:hanging="78"/>
              <w:rPr>
                <w:rFonts w:cs="Times New Roman"/>
                <w:b/>
                <w:bCs/>
              </w:rPr>
            </w:pPr>
          </w:p>
        </w:tc>
        <w:tc>
          <w:tcPr>
            <w:tcW w:w="5309" w:type="dxa"/>
            <w:gridSpan w:val="7"/>
          </w:tcPr>
          <w:p w14:paraId="7B67A03C" w14:textId="2A63154E" w:rsidR="00C71148" w:rsidRPr="00AE1021" w:rsidRDefault="00C71148" w:rsidP="00AE1021">
            <w:pPr>
              <w:tabs>
                <w:tab w:val="decimal" w:pos="644"/>
              </w:tabs>
              <w:spacing w:line="240" w:lineRule="atLeast"/>
              <w:ind w:left="-79" w:right="-79"/>
              <w:jc w:val="center"/>
              <w:rPr>
                <w:i/>
                <w:iCs/>
                <w:cs/>
              </w:rPr>
            </w:pPr>
            <w:r w:rsidRPr="00AE1021">
              <w:rPr>
                <w:i/>
                <w:iCs/>
              </w:rPr>
              <w:t>(in million Baht)</w:t>
            </w:r>
          </w:p>
        </w:tc>
      </w:tr>
      <w:tr w:rsidR="00AE1021" w:rsidRPr="00AE1021" w14:paraId="1F0A0785" w14:textId="77777777" w:rsidTr="00756791">
        <w:tc>
          <w:tcPr>
            <w:tcW w:w="4411" w:type="dxa"/>
          </w:tcPr>
          <w:p w14:paraId="2FACC866" w14:textId="77777777" w:rsidR="008E6132" w:rsidRPr="00AE1021" w:rsidRDefault="008E6132" w:rsidP="008E6132">
            <w:pPr>
              <w:spacing w:line="240" w:lineRule="atLeast"/>
              <w:ind w:left="540" w:hanging="78"/>
              <w:rPr>
                <w:rFonts w:cs="Times New Roman"/>
                <w:b/>
                <w:bCs/>
              </w:rPr>
            </w:pPr>
            <w:r w:rsidRPr="00AE1021">
              <w:rPr>
                <w:rFonts w:cs="Times New Roman"/>
                <w:b/>
                <w:bCs/>
              </w:rPr>
              <w:t>Other related parties</w:t>
            </w:r>
          </w:p>
        </w:tc>
        <w:tc>
          <w:tcPr>
            <w:tcW w:w="1151" w:type="dxa"/>
          </w:tcPr>
          <w:p w14:paraId="1290B9E3" w14:textId="77777777" w:rsidR="008E6132" w:rsidRPr="00AE1021" w:rsidRDefault="008E6132" w:rsidP="008E6132">
            <w:pPr>
              <w:tabs>
                <w:tab w:val="decimal" w:pos="644"/>
              </w:tabs>
              <w:spacing w:line="240" w:lineRule="atLeast"/>
              <w:ind w:left="-79" w:right="-79"/>
              <w:rPr>
                <w:cs/>
              </w:rPr>
            </w:pPr>
          </w:p>
        </w:tc>
        <w:tc>
          <w:tcPr>
            <w:tcW w:w="236" w:type="dxa"/>
          </w:tcPr>
          <w:p w14:paraId="55380238" w14:textId="77777777" w:rsidR="008E6132" w:rsidRPr="00AE1021" w:rsidRDefault="008E6132" w:rsidP="008E6132">
            <w:pPr>
              <w:pStyle w:val="acctfourfigures"/>
              <w:tabs>
                <w:tab w:val="clear" w:pos="765"/>
                <w:tab w:val="decimal" w:pos="644"/>
              </w:tabs>
              <w:spacing w:line="240" w:lineRule="atLeast"/>
              <w:ind w:left="-79" w:right="-79"/>
              <w:rPr>
                <w:rFonts w:cs="Times New Roman"/>
              </w:rPr>
            </w:pPr>
          </w:p>
        </w:tc>
        <w:tc>
          <w:tcPr>
            <w:tcW w:w="1157" w:type="dxa"/>
          </w:tcPr>
          <w:p w14:paraId="60BA067E" w14:textId="77777777" w:rsidR="008E6132" w:rsidRPr="00AE1021" w:rsidRDefault="008E6132" w:rsidP="008E6132">
            <w:pPr>
              <w:pStyle w:val="BodyText"/>
              <w:tabs>
                <w:tab w:val="decimal" w:pos="644"/>
              </w:tabs>
              <w:spacing w:after="0" w:line="240" w:lineRule="atLeast"/>
              <w:ind w:left="-79" w:right="-79"/>
              <w:rPr>
                <w:rFonts w:cs="Times New Roman"/>
                <w:cs/>
                <w:lang w:val="en-GB"/>
              </w:rPr>
            </w:pPr>
          </w:p>
        </w:tc>
        <w:tc>
          <w:tcPr>
            <w:tcW w:w="236" w:type="dxa"/>
          </w:tcPr>
          <w:p w14:paraId="5B97FC0B" w14:textId="77777777" w:rsidR="008E6132" w:rsidRPr="00AE1021" w:rsidRDefault="008E6132" w:rsidP="008E6132">
            <w:pPr>
              <w:pStyle w:val="acctfourfigures"/>
              <w:tabs>
                <w:tab w:val="clear" w:pos="765"/>
                <w:tab w:val="decimal" w:pos="644"/>
              </w:tabs>
              <w:spacing w:line="240" w:lineRule="atLeast"/>
              <w:ind w:left="-79" w:right="-79"/>
              <w:rPr>
                <w:rFonts w:cs="Times New Roman"/>
              </w:rPr>
            </w:pPr>
          </w:p>
        </w:tc>
        <w:tc>
          <w:tcPr>
            <w:tcW w:w="1141" w:type="dxa"/>
          </w:tcPr>
          <w:p w14:paraId="70AD1DE4" w14:textId="77777777" w:rsidR="008E6132" w:rsidRPr="00AE1021" w:rsidRDefault="008E6132" w:rsidP="008E6132">
            <w:pPr>
              <w:tabs>
                <w:tab w:val="decimal" w:pos="644"/>
              </w:tabs>
              <w:spacing w:line="240" w:lineRule="atLeast"/>
              <w:ind w:left="-79" w:right="-79"/>
              <w:rPr>
                <w:cs/>
              </w:rPr>
            </w:pPr>
          </w:p>
        </w:tc>
        <w:tc>
          <w:tcPr>
            <w:tcW w:w="240" w:type="dxa"/>
          </w:tcPr>
          <w:p w14:paraId="3C60A33F" w14:textId="77777777" w:rsidR="008E6132" w:rsidRPr="00AE1021" w:rsidRDefault="008E6132" w:rsidP="008E6132">
            <w:pPr>
              <w:pStyle w:val="acctfourfigures"/>
              <w:tabs>
                <w:tab w:val="clear" w:pos="765"/>
                <w:tab w:val="decimal" w:pos="644"/>
              </w:tabs>
              <w:spacing w:line="240" w:lineRule="atLeast"/>
              <w:ind w:left="-79" w:right="-79"/>
              <w:rPr>
                <w:rFonts w:cs="Times New Roman"/>
              </w:rPr>
            </w:pPr>
          </w:p>
        </w:tc>
        <w:tc>
          <w:tcPr>
            <w:tcW w:w="1148" w:type="dxa"/>
          </w:tcPr>
          <w:p w14:paraId="6263859F" w14:textId="77777777" w:rsidR="008E6132" w:rsidRPr="00AE1021" w:rsidRDefault="008E6132" w:rsidP="008E6132">
            <w:pPr>
              <w:tabs>
                <w:tab w:val="decimal" w:pos="644"/>
              </w:tabs>
              <w:spacing w:line="240" w:lineRule="atLeast"/>
              <w:ind w:left="-79" w:right="-79"/>
              <w:rPr>
                <w:cs/>
              </w:rPr>
            </w:pPr>
          </w:p>
        </w:tc>
      </w:tr>
      <w:tr w:rsidR="00AE1021" w:rsidRPr="00AE1021" w14:paraId="1E752273" w14:textId="77777777" w:rsidTr="00756791">
        <w:tc>
          <w:tcPr>
            <w:tcW w:w="4411" w:type="dxa"/>
          </w:tcPr>
          <w:p w14:paraId="5ECF3C3A" w14:textId="77777777" w:rsidR="008E6132" w:rsidRPr="00AE1021" w:rsidRDefault="008E6132" w:rsidP="008E6132">
            <w:pPr>
              <w:spacing w:line="240" w:lineRule="atLeast"/>
              <w:ind w:left="540" w:hanging="78"/>
              <w:rPr>
                <w:rFonts w:cs="Times New Roman"/>
              </w:rPr>
            </w:pPr>
            <w:r w:rsidRPr="00AE1021">
              <w:rPr>
                <w:rFonts w:cs="Times New Roman"/>
              </w:rPr>
              <w:t xml:space="preserve">Sales of goods </w:t>
            </w:r>
          </w:p>
        </w:tc>
        <w:tc>
          <w:tcPr>
            <w:tcW w:w="1151" w:type="dxa"/>
          </w:tcPr>
          <w:p w14:paraId="4F465EC7" w14:textId="61909ADA" w:rsidR="008E6132" w:rsidRPr="00AE1021" w:rsidRDefault="00A03BB3" w:rsidP="008E6132">
            <w:pPr>
              <w:tabs>
                <w:tab w:val="decimal" w:pos="644"/>
              </w:tabs>
              <w:spacing w:line="240" w:lineRule="atLeast"/>
              <w:ind w:left="-79" w:right="-79"/>
              <w:rPr>
                <w:cs/>
              </w:rPr>
            </w:pPr>
            <w:r w:rsidRPr="00A03BB3">
              <w:t>4,592.80</w:t>
            </w:r>
          </w:p>
        </w:tc>
        <w:tc>
          <w:tcPr>
            <w:tcW w:w="236" w:type="dxa"/>
          </w:tcPr>
          <w:p w14:paraId="59AECCBC" w14:textId="77777777" w:rsidR="008E6132" w:rsidRPr="00AE1021" w:rsidRDefault="008E6132" w:rsidP="008E6132">
            <w:pPr>
              <w:pStyle w:val="acctfourfigures"/>
              <w:tabs>
                <w:tab w:val="clear" w:pos="765"/>
                <w:tab w:val="decimal" w:pos="644"/>
              </w:tabs>
              <w:spacing w:line="240" w:lineRule="atLeast"/>
              <w:ind w:left="-79" w:right="-79"/>
              <w:rPr>
                <w:rFonts w:cs="Times New Roman"/>
              </w:rPr>
            </w:pPr>
          </w:p>
        </w:tc>
        <w:tc>
          <w:tcPr>
            <w:tcW w:w="1157" w:type="dxa"/>
          </w:tcPr>
          <w:p w14:paraId="21F13D56" w14:textId="285E3A9F" w:rsidR="008E6132" w:rsidRPr="00E67204" w:rsidRDefault="00E67204" w:rsidP="003F058F">
            <w:pPr>
              <w:tabs>
                <w:tab w:val="decimal" w:pos="644"/>
              </w:tabs>
              <w:spacing w:line="240" w:lineRule="atLeast"/>
              <w:ind w:left="-79" w:right="-79"/>
              <w:jc w:val="center"/>
              <w:rPr>
                <w:rFonts w:cs="Times New Roman"/>
                <w:szCs w:val="22"/>
                <w:lang w:bidi="th-TH"/>
              </w:rPr>
            </w:pPr>
            <w:r w:rsidRPr="00E67204">
              <w:rPr>
                <w:rFonts w:cs="Times New Roman" w:hint="cs"/>
                <w:szCs w:val="22"/>
                <w:cs/>
                <w:lang w:bidi="th-TH"/>
              </w:rPr>
              <w:t>3</w:t>
            </w:r>
            <w:r w:rsidR="00770AE1" w:rsidRPr="00323EC8">
              <w:rPr>
                <w:rFonts w:cs="Times New Roman"/>
                <w:szCs w:val="22"/>
                <w:lang w:bidi="th-TH"/>
              </w:rPr>
              <w:t>,</w:t>
            </w:r>
            <w:r w:rsidRPr="00E67204">
              <w:rPr>
                <w:rFonts w:cs="Times New Roman" w:hint="cs"/>
                <w:szCs w:val="22"/>
                <w:cs/>
                <w:lang w:bidi="th-TH"/>
              </w:rPr>
              <w:t>774.71</w:t>
            </w:r>
          </w:p>
        </w:tc>
        <w:tc>
          <w:tcPr>
            <w:tcW w:w="236" w:type="dxa"/>
          </w:tcPr>
          <w:p w14:paraId="3ECADB71" w14:textId="77777777" w:rsidR="008E6132" w:rsidRPr="00AE1021" w:rsidRDefault="008E6132" w:rsidP="008E6132">
            <w:pPr>
              <w:pStyle w:val="acctfourfigures"/>
              <w:tabs>
                <w:tab w:val="clear" w:pos="765"/>
                <w:tab w:val="decimal" w:pos="644"/>
              </w:tabs>
              <w:spacing w:line="240" w:lineRule="atLeast"/>
              <w:ind w:left="-79" w:right="-79"/>
              <w:rPr>
                <w:rFonts w:cs="Times New Roman"/>
              </w:rPr>
            </w:pPr>
          </w:p>
        </w:tc>
        <w:tc>
          <w:tcPr>
            <w:tcW w:w="1141" w:type="dxa"/>
          </w:tcPr>
          <w:p w14:paraId="075157AB" w14:textId="4B877BD0" w:rsidR="008E6132" w:rsidRPr="00AE1021" w:rsidRDefault="00DE09B3" w:rsidP="003F058F">
            <w:pPr>
              <w:tabs>
                <w:tab w:val="decimal" w:pos="644"/>
              </w:tabs>
              <w:spacing w:line="240" w:lineRule="atLeast"/>
              <w:ind w:left="-79" w:right="-79"/>
              <w:jc w:val="center"/>
              <w:rPr>
                <w:cs/>
              </w:rPr>
            </w:pPr>
            <w:r w:rsidRPr="00DE09B3">
              <w:t>3,493.68</w:t>
            </w:r>
          </w:p>
        </w:tc>
        <w:tc>
          <w:tcPr>
            <w:tcW w:w="240" w:type="dxa"/>
          </w:tcPr>
          <w:p w14:paraId="569CF7E3" w14:textId="77777777" w:rsidR="008E6132" w:rsidRPr="00AE1021" w:rsidRDefault="008E6132" w:rsidP="008E6132">
            <w:pPr>
              <w:pStyle w:val="acctfourfigures"/>
              <w:tabs>
                <w:tab w:val="clear" w:pos="765"/>
                <w:tab w:val="decimal" w:pos="644"/>
              </w:tabs>
              <w:spacing w:line="240" w:lineRule="atLeast"/>
              <w:ind w:left="-79" w:right="-79"/>
              <w:rPr>
                <w:rFonts w:cs="Times New Roman"/>
              </w:rPr>
            </w:pPr>
          </w:p>
        </w:tc>
        <w:tc>
          <w:tcPr>
            <w:tcW w:w="1148" w:type="dxa"/>
          </w:tcPr>
          <w:p w14:paraId="5EDEA537" w14:textId="2F74BB36" w:rsidR="008E6132" w:rsidRPr="00323EC8" w:rsidRDefault="00E67204" w:rsidP="003F058F">
            <w:pPr>
              <w:tabs>
                <w:tab w:val="decimal" w:pos="644"/>
              </w:tabs>
              <w:spacing w:line="240" w:lineRule="atLeast"/>
              <w:ind w:left="-79" w:right="-79"/>
              <w:jc w:val="center"/>
              <w:rPr>
                <w:rFonts w:cstheme="minorBidi"/>
                <w:szCs w:val="28"/>
                <w:lang w:val="en-US" w:bidi="th-TH"/>
              </w:rPr>
            </w:pPr>
            <w:r>
              <w:rPr>
                <w:rFonts w:cstheme="minorBidi"/>
                <w:szCs w:val="28"/>
                <w:lang w:val="en-US" w:bidi="th-TH"/>
              </w:rPr>
              <w:t>2</w:t>
            </w:r>
            <w:r w:rsidR="00323EC8">
              <w:rPr>
                <w:rFonts w:cstheme="minorBidi"/>
                <w:szCs w:val="28"/>
                <w:lang w:val="en-US" w:bidi="th-TH"/>
              </w:rPr>
              <w:t>,</w:t>
            </w:r>
            <w:r>
              <w:rPr>
                <w:rFonts w:cstheme="minorBidi"/>
                <w:szCs w:val="28"/>
                <w:lang w:val="en-US" w:bidi="th-TH"/>
              </w:rPr>
              <w:t>714.48</w:t>
            </w:r>
          </w:p>
        </w:tc>
      </w:tr>
      <w:tr w:rsidR="00AE1021" w:rsidRPr="00AE1021" w14:paraId="32A97DCE" w14:textId="77777777" w:rsidTr="00756791">
        <w:tc>
          <w:tcPr>
            <w:tcW w:w="4411" w:type="dxa"/>
          </w:tcPr>
          <w:p w14:paraId="0EB745BC" w14:textId="77777777" w:rsidR="008E6132" w:rsidRPr="00AE1021" w:rsidRDefault="008E6132" w:rsidP="008E6132">
            <w:pPr>
              <w:spacing w:line="240" w:lineRule="atLeast"/>
              <w:ind w:left="540" w:hanging="78"/>
              <w:rPr>
                <w:rFonts w:cs="Times New Roman"/>
              </w:rPr>
            </w:pPr>
            <w:r w:rsidRPr="00AE1021">
              <w:rPr>
                <w:rFonts w:cs="Times New Roman"/>
              </w:rPr>
              <w:t>Purchases of goods</w:t>
            </w:r>
          </w:p>
        </w:tc>
        <w:tc>
          <w:tcPr>
            <w:tcW w:w="1151" w:type="dxa"/>
          </w:tcPr>
          <w:p w14:paraId="27FAFA5D" w14:textId="330B2395" w:rsidR="008E6132" w:rsidRPr="00AE1021" w:rsidRDefault="00FB10EB" w:rsidP="00323EC8">
            <w:pPr>
              <w:tabs>
                <w:tab w:val="decimal" w:pos="644"/>
              </w:tabs>
              <w:spacing w:line="240" w:lineRule="atLeast"/>
              <w:ind w:right="-79"/>
            </w:pPr>
            <w:r w:rsidRPr="00FB10EB">
              <w:t>453.41</w:t>
            </w:r>
          </w:p>
        </w:tc>
        <w:tc>
          <w:tcPr>
            <w:tcW w:w="236" w:type="dxa"/>
          </w:tcPr>
          <w:p w14:paraId="62639D0C" w14:textId="77777777" w:rsidR="008E6132" w:rsidRPr="00AE1021" w:rsidRDefault="008E6132" w:rsidP="008E6132">
            <w:pPr>
              <w:pStyle w:val="acctfourfigures"/>
              <w:tabs>
                <w:tab w:val="clear" w:pos="765"/>
                <w:tab w:val="decimal" w:pos="644"/>
              </w:tabs>
              <w:spacing w:line="240" w:lineRule="atLeast"/>
              <w:ind w:left="-79" w:right="-79"/>
              <w:rPr>
                <w:rFonts w:cs="Times New Roman"/>
              </w:rPr>
            </w:pPr>
          </w:p>
        </w:tc>
        <w:tc>
          <w:tcPr>
            <w:tcW w:w="1157" w:type="dxa"/>
          </w:tcPr>
          <w:p w14:paraId="228CB857" w14:textId="13CED8A2" w:rsidR="008E6132" w:rsidRPr="00E67204" w:rsidRDefault="00E67204" w:rsidP="003F058F">
            <w:pPr>
              <w:tabs>
                <w:tab w:val="decimal" w:pos="644"/>
              </w:tabs>
              <w:spacing w:line="240" w:lineRule="atLeast"/>
              <w:ind w:left="-79" w:right="-79"/>
              <w:jc w:val="center"/>
              <w:rPr>
                <w:rFonts w:cstheme="minorBidi"/>
                <w:szCs w:val="22"/>
                <w:lang w:bidi="th-TH"/>
              </w:rPr>
            </w:pPr>
            <w:r w:rsidRPr="00E67204">
              <w:rPr>
                <w:rFonts w:cs="Times New Roman" w:hint="cs"/>
                <w:szCs w:val="22"/>
                <w:cs/>
                <w:lang w:bidi="th-TH"/>
              </w:rPr>
              <w:t>399.98</w:t>
            </w:r>
          </w:p>
        </w:tc>
        <w:tc>
          <w:tcPr>
            <w:tcW w:w="236" w:type="dxa"/>
          </w:tcPr>
          <w:p w14:paraId="0B88B96D" w14:textId="77777777" w:rsidR="008E6132" w:rsidRPr="00AE1021" w:rsidRDefault="008E6132" w:rsidP="008E6132">
            <w:pPr>
              <w:pStyle w:val="acctfourfigures"/>
              <w:tabs>
                <w:tab w:val="clear" w:pos="765"/>
                <w:tab w:val="decimal" w:pos="644"/>
              </w:tabs>
              <w:spacing w:line="240" w:lineRule="atLeast"/>
              <w:ind w:left="-79" w:right="-79"/>
              <w:rPr>
                <w:rFonts w:cs="Times New Roman"/>
              </w:rPr>
            </w:pPr>
          </w:p>
        </w:tc>
        <w:tc>
          <w:tcPr>
            <w:tcW w:w="1141" w:type="dxa"/>
          </w:tcPr>
          <w:p w14:paraId="173E3995" w14:textId="7415E688" w:rsidR="008E6132" w:rsidRPr="00AE1021" w:rsidRDefault="00BA74D2" w:rsidP="00585C3C">
            <w:pPr>
              <w:tabs>
                <w:tab w:val="decimal" w:pos="644"/>
              </w:tabs>
              <w:spacing w:line="240" w:lineRule="atLeast"/>
              <w:ind w:left="-79" w:right="-79"/>
              <w:jc w:val="center"/>
              <w:rPr>
                <w:lang w:val="en-US"/>
              </w:rPr>
            </w:pPr>
            <w:r>
              <w:rPr>
                <w:lang w:val="en-US"/>
              </w:rPr>
              <w:t>-</w:t>
            </w:r>
          </w:p>
        </w:tc>
        <w:tc>
          <w:tcPr>
            <w:tcW w:w="240" w:type="dxa"/>
          </w:tcPr>
          <w:p w14:paraId="4933B855" w14:textId="77777777" w:rsidR="008E6132" w:rsidRPr="00AE1021" w:rsidRDefault="008E6132" w:rsidP="008E6132">
            <w:pPr>
              <w:pStyle w:val="acctfourfigures"/>
              <w:tabs>
                <w:tab w:val="clear" w:pos="765"/>
                <w:tab w:val="decimal" w:pos="644"/>
              </w:tabs>
              <w:spacing w:line="240" w:lineRule="atLeast"/>
              <w:ind w:left="-79" w:right="-79"/>
              <w:rPr>
                <w:rFonts w:cs="Times New Roman"/>
              </w:rPr>
            </w:pPr>
          </w:p>
        </w:tc>
        <w:tc>
          <w:tcPr>
            <w:tcW w:w="1148" w:type="dxa"/>
          </w:tcPr>
          <w:p w14:paraId="60337F5A" w14:textId="27AA1CE0" w:rsidR="008E6132" w:rsidRPr="00AE1021" w:rsidRDefault="008E6132" w:rsidP="00585C3C">
            <w:pPr>
              <w:tabs>
                <w:tab w:val="decimal" w:pos="644"/>
              </w:tabs>
              <w:spacing w:line="240" w:lineRule="atLeast"/>
              <w:ind w:left="-79" w:right="-79"/>
              <w:jc w:val="center"/>
              <w:rPr>
                <w:rFonts w:cs="Times New Roman"/>
                <w:szCs w:val="22"/>
              </w:rPr>
            </w:pPr>
            <w:r w:rsidRPr="00AE1021">
              <w:rPr>
                <w:rFonts w:cs="Times New Roman"/>
                <w:szCs w:val="22"/>
              </w:rPr>
              <w:t>-</w:t>
            </w:r>
          </w:p>
        </w:tc>
      </w:tr>
      <w:tr w:rsidR="00AE1021" w:rsidRPr="00AE1021" w14:paraId="46C9C520" w14:textId="77777777" w:rsidTr="00756791">
        <w:tc>
          <w:tcPr>
            <w:tcW w:w="4411" w:type="dxa"/>
          </w:tcPr>
          <w:p w14:paraId="42FE8F80" w14:textId="43A60257" w:rsidR="008E6132" w:rsidRPr="00AE1021" w:rsidRDefault="008E6132" w:rsidP="008E6132">
            <w:pPr>
              <w:spacing w:line="240" w:lineRule="atLeast"/>
              <w:ind w:left="540" w:hanging="78"/>
              <w:rPr>
                <w:rFonts w:cs="Times New Roman"/>
              </w:rPr>
            </w:pPr>
            <w:r w:rsidRPr="00AE1021">
              <w:rPr>
                <w:rFonts w:cs="Times New Roman"/>
              </w:rPr>
              <w:t>Other expenses</w:t>
            </w:r>
          </w:p>
        </w:tc>
        <w:tc>
          <w:tcPr>
            <w:tcW w:w="1151" w:type="dxa"/>
          </w:tcPr>
          <w:p w14:paraId="3AD3F69F" w14:textId="36373142" w:rsidR="008E6132" w:rsidRPr="00AE1021" w:rsidRDefault="007235C5" w:rsidP="00323EC8">
            <w:pPr>
              <w:tabs>
                <w:tab w:val="decimal" w:pos="644"/>
              </w:tabs>
              <w:spacing w:line="240" w:lineRule="atLeast"/>
              <w:ind w:right="-79"/>
              <w:rPr>
                <w:cs/>
              </w:rPr>
            </w:pPr>
            <w:r w:rsidRPr="007235C5">
              <w:t>102.34</w:t>
            </w:r>
          </w:p>
        </w:tc>
        <w:tc>
          <w:tcPr>
            <w:tcW w:w="236" w:type="dxa"/>
          </w:tcPr>
          <w:p w14:paraId="70A8F26C" w14:textId="77777777" w:rsidR="008E6132" w:rsidRPr="00AE1021" w:rsidRDefault="008E6132" w:rsidP="008E6132">
            <w:pPr>
              <w:pStyle w:val="acctfourfigures"/>
              <w:tabs>
                <w:tab w:val="clear" w:pos="765"/>
                <w:tab w:val="decimal" w:pos="644"/>
              </w:tabs>
              <w:spacing w:line="240" w:lineRule="atLeast"/>
              <w:ind w:left="-79" w:right="-79"/>
              <w:rPr>
                <w:rFonts w:cs="Times New Roman"/>
              </w:rPr>
            </w:pPr>
          </w:p>
        </w:tc>
        <w:tc>
          <w:tcPr>
            <w:tcW w:w="1157" w:type="dxa"/>
          </w:tcPr>
          <w:p w14:paraId="1C691013" w14:textId="0708354B" w:rsidR="008E6132" w:rsidRPr="00323EC8" w:rsidRDefault="00E67204" w:rsidP="003F058F">
            <w:pPr>
              <w:tabs>
                <w:tab w:val="decimal" w:pos="644"/>
              </w:tabs>
              <w:spacing w:line="240" w:lineRule="atLeast"/>
              <w:ind w:left="-79" w:right="-79"/>
              <w:jc w:val="center"/>
              <w:rPr>
                <w:lang w:val="en-US" w:bidi="th-TH"/>
              </w:rPr>
            </w:pPr>
            <w:r>
              <w:rPr>
                <w:lang w:val="en-US" w:bidi="th-TH"/>
              </w:rPr>
              <w:t>63.26</w:t>
            </w:r>
          </w:p>
        </w:tc>
        <w:tc>
          <w:tcPr>
            <w:tcW w:w="236" w:type="dxa"/>
          </w:tcPr>
          <w:p w14:paraId="059A5FAE" w14:textId="77777777" w:rsidR="008E6132" w:rsidRPr="00AE1021" w:rsidRDefault="008E6132" w:rsidP="008E6132">
            <w:pPr>
              <w:pStyle w:val="acctfourfigures"/>
              <w:tabs>
                <w:tab w:val="clear" w:pos="765"/>
                <w:tab w:val="decimal" w:pos="644"/>
              </w:tabs>
              <w:spacing w:line="240" w:lineRule="atLeast"/>
              <w:ind w:left="-79" w:right="-79"/>
              <w:rPr>
                <w:rFonts w:cs="Times New Roman"/>
              </w:rPr>
            </w:pPr>
          </w:p>
        </w:tc>
        <w:tc>
          <w:tcPr>
            <w:tcW w:w="1141" w:type="dxa"/>
          </w:tcPr>
          <w:p w14:paraId="0E554139" w14:textId="0739EF03" w:rsidR="008E6132" w:rsidRPr="00AE1021" w:rsidRDefault="00BA74D2" w:rsidP="00585C3C">
            <w:pPr>
              <w:tabs>
                <w:tab w:val="decimal" w:pos="644"/>
              </w:tabs>
              <w:spacing w:line="240" w:lineRule="atLeast"/>
              <w:ind w:left="-79" w:right="-79"/>
              <w:jc w:val="center"/>
              <w:rPr>
                <w:cs/>
              </w:rPr>
            </w:pPr>
            <w:r>
              <w:t>-</w:t>
            </w:r>
          </w:p>
        </w:tc>
        <w:tc>
          <w:tcPr>
            <w:tcW w:w="240" w:type="dxa"/>
          </w:tcPr>
          <w:p w14:paraId="77B3E538" w14:textId="77777777" w:rsidR="008E6132" w:rsidRPr="00AE1021" w:rsidRDefault="008E6132" w:rsidP="008E6132">
            <w:pPr>
              <w:pStyle w:val="acctfourfigures"/>
              <w:tabs>
                <w:tab w:val="clear" w:pos="765"/>
                <w:tab w:val="decimal" w:pos="644"/>
              </w:tabs>
              <w:spacing w:line="240" w:lineRule="atLeast"/>
              <w:ind w:left="-79" w:right="-79"/>
              <w:rPr>
                <w:rFonts w:cs="Times New Roman"/>
              </w:rPr>
            </w:pPr>
          </w:p>
        </w:tc>
        <w:tc>
          <w:tcPr>
            <w:tcW w:w="1148" w:type="dxa"/>
          </w:tcPr>
          <w:p w14:paraId="4B6D9A6B" w14:textId="414A4B43" w:rsidR="008E6132" w:rsidRPr="00AE1021" w:rsidRDefault="00E67204" w:rsidP="003F058F">
            <w:pPr>
              <w:tabs>
                <w:tab w:val="decimal" w:pos="644"/>
              </w:tabs>
              <w:spacing w:line="240" w:lineRule="atLeast"/>
              <w:ind w:left="-79" w:right="-79"/>
              <w:jc w:val="center"/>
              <w:rPr>
                <w:rFonts w:cs="Times New Roman"/>
                <w:szCs w:val="22"/>
              </w:rPr>
            </w:pPr>
            <w:r>
              <w:rPr>
                <w:rFonts w:cs="Times New Roman"/>
                <w:szCs w:val="22"/>
              </w:rPr>
              <w:t>20.48</w:t>
            </w:r>
          </w:p>
        </w:tc>
      </w:tr>
      <w:tr w:rsidR="00AE1021" w:rsidRPr="00AE1021" w14:paraId="5D4B55B0" w14:textId="77777777" w:rsidTr="00756791">
        <w:tc>
          <w:tcPr>
            <w:tcW w:w="4411" w:type="dxa"/>
          </w:tcPr>
          <w:p w14:paraId="043E1142" w14:textId="7FF7527E" w:rsidR="000160CC" w:rsidRPr="00AE1021" w:rsidRDefault="00C433EC" w:rsidP="008E6132">
            <w:pPr>
              <w:spacing w:line="240" w:lineRule="atLeast"/>
              <w:ind w:left="540" w:hanging="78"/>
              <w:rPr>
                <w:rFonts w:cs="Times New Roman"/>
              </w:rPr>
            </w:pPr>
            <w:r w:rsidRPr="00AE1021">
              <w:rPr>
                <w:rFonts w:cs="Times New Roman"/>
              </w:rPr>
              <w:t xml:space="preserve">Interest </w:t>
            </w:r>
            <w:r w:rsidR="007B7C66" w:rsidRPr="00AE1021">
              <w:rPr>
                <w:rFonts w:cs="Times New Roman"/>
              </w:rPr>
              <w:t>e</w:t>
            </w:r>
            <w:r w:rsidRPr="00AE1021">
              <w:rPr>
                <w:rFonts w:cs="Times New Roman"/>
              </w:rPr>
              <w:t>xpense</w:t>
            </w:r>
            <w:r w:rsidR="00A13A6E" w:rsidRPr="00AE1021">
              <w:rPr>
                <w:rFonts w:cs="Times New Roman"/>
              </w:rPr>
              <w:t>s</w:t>
            </w:r>
          </w:p>
        </w:tc>
        <w:tc>
          <w:tcPr>
            <w:tcW w:w="1151" w:type="dxa"/>
          </w:tcPr>
          <w:p w14:paraId="5C28C3B4" w14:textId="752ADA19" w:rsidR="000160CC" w:rsidRPr="00AE1021" w:rsidRDefault="007D4A97" w:rsidP="002F7AE0">
            <w:pPr>
              <w:tabs>
                <w:tab w:val="decimal" w:pos="644"/>
              </w:tabs>
              <w:spacing w:line="240" w:lineRule="atLeast"/>
              <w:ind w:left="-79" w:right="-79"/>
            </w:pPr>
            <w:r w:rsidRPr="007D4A97">
              <w:t>1.58</w:t>
            </w:r>
          </w:p>
        </w:tc>
        <w:tc>
          <w:tcPr>
            <w:tcW w:w="236" w:type="dxa"/>
          </w:tcPr>
          <w:p w14:paraId="22E8A91C" w14:textId="77777777" w:rsidR="000160CC" w:rsidRPr="00AE1021" w:rsidRDefault="000160CC" w:rsidP="008E6132">
            <w:pPr>
              <w:pStyle w:val="acctfourfigures"/>
              <w:tabs>
                <w:tab w:val="clear" w:pos="765"/>
                <w:tab w:val="decimal" w:pos="644"/>
              </w:tabs>
              <w:spacing w:line="240" w:lineRule="atLeast"/>
              <w:ind w:left="-79" w:right="-79"/>
              <w:rPr>
                <w:rFonts w:cs="Times New Roman"/>
              </w:rPr>
            </w:pPr>
          </w:p>
        </w:tc>
        <w:tc>
          <w:tcPr>
            <w:tcW w:w="1157" w:type="dxa"/>
          </w:tcPr>
          <w:p w14:paraId="52AC4D0B" w14:textId="7C23B369" w:rsidR="000160CC" w:rsidRPr="00323EC8" w:rsidRDefault="00E67204" w:rsidP="008E6132">
            <w:pPr>
              <w:tabs>
                <w:tab w:val="decimal" w:pos="644"/>
              </w:tabs>
              <w:spacing w:line="240" w:lineRule="atLeast"/>
              <w:ind w:left="-79" w:right="-79"/>
              <w:jc w:val="center"/>
              <w:rPr>
                <w:lang w:val="en-US" w:bidi="th-TH"/>
              </w:rPr>
            </w:pPr>
            <w:r>
              <w:rPr>
                <w:lang w:val="en-US" w:bidi="th-TH"/>
              </w:rPr>
              <w:t>8.07</w:t>
            </w:r>
          </w:p>
        </w:tc>
        <w:tc>
          <w:tcPr>
            <w:tcW w:w="236" w:type="dxa"/>
          </w:tcPr>
          <w:p w14:paraId="37148FD7" w14:textId="77777777" w:rsidR="000160CC" w:rsidRPr="00AE1021" w:rsidRDefault="000160CC" w:rsidP="008E6132">
            <w:pPr>
              <w:pStyle w:val="acctfourfigures"/>
              <w:tabs>
                <w:tab w:val="clear" w:pos="765"/>
                <w:tab w:val="decimal" w:pos="644"/>
              </w:tabs>
              <w:spacing w:line="240" w:lineRule="atLeast"/>
              <w:ind w:left="-79" w:right="-79"/>
              <w:rPr>
                <w:rFonts w:cs="Times New Roman"/>
              </w:rPr>
            </w:pPr>
          </w:p>
        </w:tc>
        <w:tc>
          <w:tcPr>
            <w:tcW w:w="1141" w:type="dxa"/>
          </w:tcPr>
          <w:p w14:paraId="2ADEF3B6" w14:textId="7D48FCC4" w:rsidR="000160CC" w:rsidRPr="00AE1021" w:rsidRDefault="00BA74D2" w:rsidP="002F7AE0">
            <w:pPr>
              <w:tabs>
                <w:tab w:val="decimal" w:pos="644"/>
              </w:tabs>
              <w:spacing w:line="240" w:lineRule="atLeast"/>
              <w:ind w:left="-79" w:right="-79"/>
            </w:pPr>
            <w:r w:rsidRPr="00BA74D2">
              <w:t>1.58</w:t>
            </w:r>
          </w:p>
        </w:tc>
        <w:tc>
          <w:tcPr>
            <w:tcW w:w="240" w:type="dxa"/>
          </w:tcPr>
          <w:p w14:paraId="46386755" w14:textId="77777777" w:rsidR="000160CC" w:rsidRPr="00AE1021" w:rsidRDefault="000160CC" w:rsidP="008E6132">
            <w:pPr>
              <w:pStyle w:val="acctfourfigures"/>
              <w:tabs>
                <w:tab w:val="clear" w:pos="765"/>
                <w:tab w:val="decimal" w:pos="644"/>
              </w:tabs>
              <w:spacing w:line="240" w:lineRule="atLeast"/>
              <w:ind w:left="-79" w:right="-79"/>
              <w:rPr>
                <w:rFonts w:cs="Times New Roman"/>
              </w:rPr>
            </w:pPr>
          </w:p>
        </w:tc>
        <w:tc>
          <w:tcPr>
            <w:tcW w:w="1148" w:type="dxa"/>
          </w:tcPr>
          <w:p w14:paraId="7CE0F607" w14:textId="0E814434" w:rsidR="000160CC" w:rsidRPr="00323EC8" w:rsidRDefault="00E67204" w:rsidP="008E6132">
            <w:pPr>
              <w:tabs>
                <w:tab w:val="decimal" w:pos="644"/>
              </w:tabs>
              <w:spacing w:line="240" w:lineRule="atLeast"/>
              <w:ind w:left="-79" w:right="-79"/>
              <w:jc w:val="center"/>
              <w:rPr>
                <w:rFonts w:cstheme="minorBidi"/>
                <w:szCs w:val="28"/>
                <w:lang w:val="en-US" w:bidi="th-TH"/>
              </w:rPr>
            </w:pPr>
            <w:r>
              <w:rPr>
                <w:rFonts w:cstheme="minorBidi"/>
                <w:szCs w:val="28"/>
                <w:lang w:val="en-US" w:bidi="th-TH"/>
              </w:rPr>
              <w:t>8.07</w:t>
            </w:r>
          </w:p>
        </w:tc>
      </w:tr>
      <w:tr w:rsidR="00AE1021" w:rsidRPr="00AE1021" w14:paraId="24B31EBC" w14:textId="77777777" w:rsidTr="00756791">
        <w:tc>
          <w:tcPr>
            <w:tcW w:w="4411" w:type="dxa"/>
          </w:tcPr>
          <w:p w14:paraId="6EF1D3B9" w14:textId="77777777" w:rsidR="008E6132" w:rsidRPr="00AE1021" w:rsidRDefault="008E6132" w:rsidP="008E6132">
            <w:pPr>
              <w:spacing w:line="240" w:lineRule="atLeast"/>
              <w:ind w:left="540" w:hanging="78"/>
              <w:rPr>
                <w:rFonts w:cs="Times New Roman"/>
              </w:rPr>
            </w:pPr>
          </w:p>
          <w:p w14:paraId="2EA5C551" w14:textId="78439B36" w:rsidR="00615B3B" w:rsidRPr="00AE1021" w:rsidRDefault="00371E61" w:rsidP="008E6132">
            <w:pPr>
              <w:spacing w:line="240" w:lineRule="atLeast"/>
              <w:ind w:left="540" w:hanging="78"/>
              <w:rPr>
                <w:rFonts w:cs="Times New Roman"/>
                <w:b/>
                <w:bCs/>
              </w:rPr>
            </w:pPr>
            <w:r w:rsidRPr="00371E61">
              <w:rPr>
                <w:rFonts w:cs="Times New Roman"/>
                <w:b/>
                <w:bCs/>
              </w:rPr>
              <w:t>Associates</w:t>
            </w:r>
          </w:p>
          <w:p w14:paraId="41A371D3" w14:textId="77777777" w:rsidR="004B6A01" w:rsidRPr="00AE1021" w:rsidRDefault="004B6A01" w:rsidP="008E6132">
            <w:pPr>
              <w:spacing w:line="240" w:lineRule="atLeast"/>
              <w:ind w:left="540" w:hanging="78"/>
              <w:rPr>
                <w:rFonts w:cs="Times New Roman"/>
              </w:rPr>
            </w:pPr>
            <w:r w:rsidRPr="00AE1021">
              <w:rPr>
                <w:rFonts w:cs="Times New Roman"/>
              </w:rPr>
              <w:t>Purchases of goods</w:t>
            </w:r>
          </w:p>
          <w:p w14:paraId="459C36B0" w14:textId="0593883D" w:rsidR="004B6A01" w:rsidRPr="00AE1021" w:rsidRDefault="004B6A01" w:rsidP="008E6132">
            <w:pPr>
              <w:spacing w:line="240" w:lineRule="atLeast"/>
              <w:ind w:left="540" w:hanging="78"/>
              <w:rPr>
                <w:rFonts w:cs="Times New Roman"/>
              </w:rPr>
            </w:pPr>
          </w:p>
        </w:tc>
        <w:tc>
          <w:tcPr>
            <w:tcW w:w="1151" w:type="dxa"/>
          </w:tcPr>
          <w:p w14:paraId="309D779E" w14:textId="77777777" w:rsidR="006C42FF" w:rsidRDefault="006C42FF" w:rsidP="00585C3C">
            <w:pPr>
              <w:tabs>
                <w:tab w:val="decimal" w:pos="644"/>
              </w:tabs>
              <w:spacing w:line="240" w:lineRule="atLeast"/>
              <w:ind w:left="-79" w:right="-79"/>
              <w:jc w:val="center"/>
              <w:rPr>
                <w:rFonts w:cs="Times New Roman"/>
              </w:rPr>
            </w:pPr>
          </w:p>
          <w:p w14:paraId="1713A4A8" w14:textId="77777777" w:rsidR="007D4A97" w:rsidRDefault="007D4A97" w:rsidP="00585C3C">
            <w:pPr>
              <w:tabs>
                <w:tab w:val="decimal" w:pos="644"/>
              </w:tabs>
              <w:spacing w:line="240" w:lineRule="atLeast"/>
              <w:ind w:left="-79" w:right="-79"/>
              <w:jc w:val="center"/>
              <w:rPr>
                <w:rFonts w:cs="Times New Roman"/>
              </w:rPr>
            </w:pPr>
          </w:p>
          <w:p w14:paraId="14EAE484" w14:textId="67A07F5F" w:rsidR="007D4A97" w:rsidRPr="00AE1021" w:rsidRDefault="007D4A97" w:rsidP="00585C3C">
            <w:pPr>
              <w:tabs>
                <w:tab w:val="decimal" w:pos="644"/>
              </w:tabs>
              <w:spacing w:line="240" w:lineRule="atLeast"/>
              <w:ind w:left="-79" w:right="-79"/>
              <w:jc w:val="center"/>
              <w:rPr>
                <w:rFonts w:cs="Times New Roman"/>
              </w:rPr>
            </w:pPr>
            <w:r>
              <w:rPr>
                <w:rFonts w:cs="Times New Roman"/>
              </w:rPr>
              <w:t>-</w:t>
            </w:r>
          </w:p>
        </w:tc>
        <w:tc>
          <w:tcPr>
            <w:tcW w:w="236" w:type="dxa"/>
          </w:tcPr>
          <w:p w14:paraId="124D68FC" w14:textId="77777777" w:rsidR="008E6132" w:rsidRPr="00AE1021" w:rsidRDefault="008E6132" w:rsidP="008E6132">
            <w:pPr>
              <w:pStyle w:val="acctfourfigures"/>
              <w:tabs>
                <w:tab w:val="clear" w:pos="765"/>
                <w:tab w:val="decimal" w:pos="644"/>
              </w:tabs>
              <w:spacing w:line="240" w:lineRule="atLeast"/>
              <w:ind w:left="-79" w:right="-79"/>
              <w:rPr>
                <w:rFonts w:cs="Times New Roman"/>
              </w:rPr>
            </w:pPr>
          </w:p>
        </w:tc>
        <w:tc>
          <w:tcPr>
            <w:tcW w:w="1157" w:type="dxa"/>
          </w:tcPr>
          <w:p w14:paraId="2438543A" w14:textId="77777777" w:rsidR="008E6132" w:rsidRPr="00AE1021" w:rsidRDefault="008E6132" w:rsidP="008E6132">
            <w:pPr>
              <w:tabs>
                <w:tab w:val="decimal" w:pos="644"/>
              </w:tabs>
              <w:spacing w:line="240" w:lineRule="atLeast"/>
              <w:ind w:left="-79" w:right="-79"/>
              <w:rPr>
                <w:rFonts w:cs="Times New Roman"/>
              </w:rPr>
            </w:pPr>
          </w:p>
          <w:p w14:paraId="640E237E" w14:textId="77777777" w:rsidR="006C42FF" w:rsidRPr="00AE1021" w:rsidRDefault="006C42FF" w:rsidP="008E6132">
            <w:pPr>
              <w:tabs>
                <w:tab w:val="decimal" w:pos="644"/>
              </w:tabs>
              <w:spacing w:line="240" w:lineRule="atLeast"/>
              <w:ind w:left="-79" w:right="-79"/>
              <w:rPr>
                <w:rFonts w:cs="Times New Roman"/>
              </w:rPr>
            </w:pPr>
          </w:p>
          <w:p w14:paraId="3EC13488" w14:textId="62C48D4D" w:rsidR="006C42FF" w:rsidRPr="00323EC8" w:rsidRDefault="00E67204" w:rsidP="002F7AE0">
            <w:pPr>
              <w:tabs>
                <w:tab w:val="decimal" w:pos="644"/>
              </w:tabs>
              <w:spacing w:line="240" w:lineRule="atLeast"/>
              <w:ind w:left="-79" w:right="-79"/>
              <w:jc w:val="center"/>
              <w:rPr>
                <w:rFonts w:cstheme="minorBidi"/>
                <w:lang w:val="en-US" w:bidi="th-TH"/>
              </w:rPr>
            </w:pPr>
            <w:r>
              <w:rPr>
                <w:rFonts w:cstheme="minorBidi"/>
                <w:lang w:val="en-US" w:bidi="th-TH"/>
              </w:rPr>
              <w:t>2.73</w:t>
            </w:r>
          </w:p>
        </w:tc>
        <w:tc>
          <w:tcPr>
            <w:tcW w:w="236" w:type="dxa"/>
          </w:tcPr>
          <w:p w14:paraId="15092CF6" w14:textId="77777777" w:rsidR="008E6132" w:rsidRPr="00AE1021" w:rsidRDefault="008E6132" w:rsidP="008E6132">
            <w:pPr>
              <w:pStyle w:val="acctfourfigures"/>
              <w:tabs>
                <w:tab w:val="clear" w:pos="765"/>
                <w:tab w:val="decimal" w:pos="644"/>
              </w:tabs>
              <w:spacing w:line="240" w:lineRule="atLeast"/>
              <w:ind w:left="-79" w:right="-79"/>
              <w:rPr>
                <w:rFonts w:cs="Times New Roman"/>
              </w:rPr>
            </w:pPr>
          </w:p>
        </w:tc>
        <w:tc>
          <w:tcPr>
            <w:tcW w:w="1141" w:type="dxa"/>
          </w:tcPr>
          <w:p w14:paraId="15B3FB18" w14:textId="77777777" w:rsidR="006220DD" w:rsidRDefault="006220DD" w:rsidP="00585C3C">
            <w:pPr>
              <w:tabs>
                <w:tab w:val="decimal" w:pos="644"/>
              </w:tabs>
              <w:spacing w:line="240" w:lineRule="atLeast"/>
              <w:ind w:left="-79" w:right="-79"/>
              <w:jc w:val="center"/>
              <w:rPr>
                <w:rFonts w:cs="Times New Roman"/>
              </w:rPr>
            </w:pPr>
          </w:p>
          <w:p w14:paraId="0B8DB757" w14:textId="77777777" w:rsidR="007D4A97" w:rsidRDefault="007D4A97" w:rsidP="00585C3C">
            <w:pPr>
              <w:tabs>
                <w:tab w:val="decimal" w:pos="644"/>
              </w:tabs>
              <w:spacing w:line="240" w:lineRule="atLeast"/>
              <w:ind w:left="-79" w:right="-79"/>
              <w:jc w:val="center"/>
              <w:rPr>
                <w:rFonts w:cs="Times New Roman"/>
              </w:rPr>
            </w:pPr>
          </w:p>
          <w:p w14:paraId="1C0E8DE5" w14:textId="56BF2ECA" w:rsidR="007D4A97" w:rsidRPr="00AE1021" w:rsidRDefault="007D4A97" w:rsidP="00585C3C">
            <w:pPr>
              <w:tabs>
                <w:tab w:val="decimal" w:pos="644"/>
              </w:tabs>
              <w:spacing w:line="240" w:lineRule="atLeast"/>
              <w:ind w:left="-79" w:right="-79"/>
              <w:jc w:val="center"/>
              <w:rPr>
                <w:rFonts w:cs="Times New Roman"/>
              </w:rPr>
            </w:pPr>
            <w:r>
              <w:rPr>
                <w:rFonts w:cs="Times New Roman"/>
              </w:rPr>
              <w:t>-</w:t>
            </w:r>
          </w:p>
        </w:tc>
        <w:tc>
          <w:tcPr>
            <w:tcW w:w="240" w:type="dxa"/>
          </w:tcPr>
          <w:p w14:paraId="75664A54" w14:textId="77777777" w:rsidR="008E6132" w:rsidRPr="00AE1021" w:rsidRDefault="008E6132" w:rsidP="008E6132">
            <w:pPr>
              <w:pStyle w:val="acctfourfigures"/>
              <w:tabs>
                <w:tab w:val="clear" w:pos="765"/>
                <w:tab w:val="decimal" w:pos="644"/>
              </w:tabs>
              <w:spacing w:line="240" w:lineRule="atLeast"/>
              <w:ind w:left="-79" w:right="-79"/>
              <w:rPr>
                <w:rFonts w:cs="Times New Roman"/>
              </w:rPr>
            </w:pPr>
          </w:p>
        </w:tc>
        <w:tc>
          <w:tcPr>
            <w:tcW w:w="1148" w:type="dxa"/>
          </w:tcPr>
          <w:p w14:paraId="06A57ED8" w14:textId="77777777" w:rsidR="008E6132" w:rsidRPr="00AE1021" w:rsidRDefault="008E6132" w:rsidP="008E6132">
            <w:pPr>
              <w:tabs>
                <w:tab w:val="decimal" w:pos="644"/>
              </w:tabs>
              <w:spacing w:line="240" w:lineRule="atLeast"/>
              <w:ind w:left="-79" w:right="-79"/>
              <w:rPr>
                <w:rFonts w:cs="Times New Roman"/>
              </w:rPr>
            </w:pPr>
          </w:p>
          <w:p w14:paraId="722DF3CC" w14:textId="77777777" w:rsidR="006220DD" w:rsidRPr="00AE1021" w:rsidRDefault="006220DD" w:rsidP="008E6132">
            <w:pPr>
              <w:tabs>
                <w:tab w:val="decimal" w:pos="644"/>
              </w:tabs>
              <w:spacing w:line="240" w:lineRule="atLeast"/>
              <w:ind w:left="-79" w:right="-79"/>
              <w:rPr>
                <w:rFonts w:cs="Times New Roman"/>
              </w:rPr>
            </w:pPr>
          </w:p>
          <w:p w14:paraId="703E64EF" w14:textId="6A440EE3" w:rsidR="006220DD" w:rsidRPr="00323EC8" w:rsidRDefault="00E67204" w:rsidP="002F7AE0">
            <w:pPr>
              <w:tabs>
                <w:tab w:val="decimal" w:pos="644"/>
              </w:tabs>
              <w:spacing w:line="240" w:lineRule="atLeast"/>
              <w:ind w:left="-79" w:right="-79"/>
              <w:jc w:val="center"/>
              <w:rPr>
                <w:rFonts w:cstheme="minorBidi"/>
                <w:lang w:val="en-US" w:bidi="th-TH"/>
              </w:rPr>
            </w:pPr>
            <w:r>
              <w:rPr>
                <w:rFonts w:cstheme="minorBidi"/>
                <w:lang w:val="en-US" w:bidi="th-TH"/>
              </w:rPr>
              <w:t>2.73</w:t>
            </w:r>
          </w:p>
        </w:tc>
      </w:tr>
      <w:tr w:rsidR="00AE1021" w:rsidRPr="00AE1021" w14:paraId="7FCA619A" w14:textId="77777777" w:rsidTr="00756791">
        <w:tc>
          <w:tcPr>
            <w:tcW w:w="4411" w:type="dxa"/>
          </w:tcPr>
          <w:p w14:paraId="06AEDA28" w14:textId="77777777" w:rsidR="008E6132" w:rsidRPr="00AE1021" w:rsidRDefault="008E6132" w:rsidP="008E6132">
            <w:pPr>
              <w:spacing w:line="240" w:lineRule="atLeast"/>
              <w:ind w:left="540" w:hanging="78"/>
              <w:rPr>
                <w:rFonts w:cs="Times New Roman"/>
                <w:b/>
                <w:bCs/>
              </w:rPr>
            </w:pPr>
            <w:r w:rsidRPr="00AE1021">
              <w:rPr>
                <w:rFonts w:cs="Univers 45 Light"/>
                <w:b/>
                <w:bCs/>
                <w:lang w:val="en-US" w:bidi="th-TH"/>
              </w:rPr>
              <w:t xml:space="preserve">Key </w:t>
            </w:r>
            <w:r w:rsidRPr="00AE1021">
              <w:rPr>
                <w:rFonts w:cs="Times New Roman"/>
                <w:b/>
                <w:bCs/>
              </w:rPr>
              <w:t>management</w:t>
            </w:r>
            <w:r w:rsidRPr="00AE1021">
              <w:rPr>
                <w:rFonts w:cs="Univers 45 Light"/>
                <w:b/>
                <w:bCs/>
                <w:lang w:val="en-US" w:bidi="th-TH"/>
              </w:rPr>
              <w:t xml:space="preserve"> personnel</w:t>
            </w:r>
          </w:p>
        </w:tc>
        <w:tc>
          <w:tcPr>
            <w:tcW w:w="1151" w:type="dxa"/>
          </w:tcPr>
          <w:p w14:paraId="7CF3EB6C" w14:textId="77777777" w:rsidR="008E6132" w:rsidRPr="00AE1021" w:rsidRDefault="008E6132" w:rsidP="008E6132">
            <w:pPr>
              <w:tabs>
                <w:tab w:val="decimal" w:pos="644"/>
              </w:tabs>
              <w:spacing w:line="240" w:lineRule="atLeast"/>
              <w:ind w:left="-79" w:right="-79"/>
            </w:pPr>
          </w:p>
        </w:tc>
        <w:tc>
          <w:tcPr>
            <w:tcW w:w="236" w:type="dxa"/>
          </w:tcPr>
          <w:p w14:paraId="349B8599" w14:textId="77777777" w:rsidR="008E6132" w:rsidRPr="00AE1021" w:rsidRDefault="008E6132" w:rsidP="008E6132">
            <w:pPr>
              <w:pStyle w:val="acctfourfigures"/>
              <w:tabs>
                <w:tab w:val="clear" w:pos="765"/>
                <w:tab w:val="decimal" w:pos="644"/>
              </w:tabs>
              <w:spacing w:line="240" w:lineRule="atLeast"/>
              <w:ind w:left="-79" w:right="-79"/>
              <w:rPr>
                <w:rFonts w:cs="Times New Roman"/>
              </w:rPr>
            </w:pPr>
          </w:p>
        </w:tc>
        <w:tc>
          <w:tcPr>
            <w:tcW w:w="1157" w:type="dxa"/>
          </w:tcPr>
          <w:p w14:paraId="4D60FFB2" w14:textId="77777777" w:rsidR="008E6132" w:rsidRPr="00AE1021" w:rsidRDefault="008E6132" w:rsidP="008E6132">
            <w:pPr>
              <w:pStyle w:val="acctfourfigures"/>
              <w:tabs>
                <w:tab w:val="clear" w:pos="765"/>
                <w:tab w:val="decimal" w:pos="644"/>
              </w:tabs>
              <w:spacing w:line="240" w:lineRule="atLeast"/>
              <w:ind w:left="-79" w:right="-79"/>
              <w:rPr>
                <w:rFonts w:cs="Times New Roman"/>
              </w:rPr>
            </w:pPr>
          </w:p>
        </w:tc>
        <w:tc>
          <w:tcPr>
            <w:tcW w:w="236" w:type="dxa"/>
          </w:tcPr>
          <w:p w14:paraId="1D3E2396" w14:textId="77777777" w:rsidR="008E6132" w:rsidRPr="00AE1021" w:rsidRDefault="008E6132" w:rsidP="008E6132">
            <w:pPr>
              <w:pStyle w:val="acctfourfigures"/>
              <w:tabs>
                <w:tab w:val="clear" w:pos="765"/>
                <w:tab w:val="decimal" w:pos="644"/>
              </w:tabs>
              <w:spacing w:line="240" w:lineRule="atLeast"/>
              <w:ind w:left="-79" w:right="-79"/>
              <w:rPr>
                <w:rFonts w:cs="Times New Roman"/>
              </w:rPr>
            </w:pPr>
          </w:p>
        </w:tc>
        <w:tc>
          <w:tcPr>
            <w:tcW w:w="1141" w:type="dxa"/>
          </w:tcPr>
          <w:p w14:paraId="73E7F5C0" w14:textId="77777777" w:rsidR="008E6132" w:rsidRPr="00AE1021" w:rsidRDefault="008E6132" w:rsidP="008E6132">
            <w:pPr>
              <w:tabs>
                <w:tab w:val="decimal" w:pos="644"/>
              </w:tabs>
              <w:spacing w:line="240" w:lineRule="atLeast"/>
              <w:ind w:left="-79" w:right="-79"/>
            </w:pPr>
          </w:p>
        </w:tc>
        <w:tc>
          <w:tcPr>
            <w:tcW w:w="240" w:type="dxa"/>
          </w:tcPr>
          <w:p w14:paraId="24CBB2CC" w14:textId="77777777" w:rsidR="008E6132" w:rsidRPr="00AE1021" w:rsidRDefault="008E6132" w:rsidP="008E6132">
            <w:pPr>
              <w:pStyle w:val="acctfourfigures"/>
              <w:tabs>
                <w:tab w:val="clear" w:pos="765"/>
                <w:tab w:val="decimal" w:pos="644"/>
              </w:tabs>
              <w:spacing w:line="240" w:lineRule="atLeast"/>
              <w:ind w:left="-79" w:right="-79"/>
              <w:rPr>
                <w:rFonts w:cs="Times New Roman"/>
              </w:rPr>
            </w:pPr>
          </w:p>
        </w:tc>
        <w:tc>
          <w:tcPr>
            <w:tcW w:w="1148" w:type="dxa"/>
          </w:tcPr>
          <w:p w14:paraId="35971340" w14:textId="77777777" w:rsidR="008E6132" w:rsidRPr="00AE1021" w:rsidRDefault="008E6132" w:rsidP="008E6132">
            <w:pPr>
              <w:tabs>
                <w:tab w:val="decimal" w:pos="644"/>
              </w:tabs>
              <w:spacing w:line="240" w:lineRule="atLeast"/>
              <w:ind w:left="-79" w:right="-79"/>
            </w:pPr>
          </w:p>
        </w:tc>
      </w:tr>
      <w:tr w:rsidR="00AE1021" w:rsidRPr="00AE1021" w14:paraId="46901D35" w14:textId="77777777" w:rsidTr="00756791">
        <w:tc>
          <w:tcPr>
            <w:tcW w:w="4411" w:type="dxa"/>
          </w:tcPr>
          <w:p w14:paraId="120F4B9B" w14:textId="77777777" w:rsidR="008E6132" w:rsidRPr="00AE1021" w:rsidRDefault="008E6132" w:rsidP="008E6132">
            <w:pPr>
              <w:spacing w:line="240" w:lineRule="atLeast"/>
              <w:ind w:left="540" w:hanging="78"/>
              <w:rPr>
                <w:rFonts w:cs="Univers 45 Light"/>
                <w:b/>
                <w:bCs/>
                <w:lang w:val="en-US" w:bidi="th-TH"/>
              </w:rPr>
            </w:pPr>
            <w:r w:rsidRPr="00AE1021">
              <w:rPr>
                <w:rFonts w:cs="Univers 45 Light"/>
                <w:lang w:val="en-US" w:bidi="th-TH"/>
              </w:rPr>
              <w:t>Key management personnel compensation</w:t>
            </w:r>
          </w:p>
        </w:tc>
        <w:tc>
          <w:tcPr>
            <w:tcW w:w="1151" w:type="dxa"/>
          </w:tcPr>
          <w:p w14:paraId="6FD43A1E" w14:textId="77777777" w:rsidR="008E6132" w:rsidRPr="00AE1021" w:rsidRDefault="008E6132" w:rsidP="008E6132">
            <w:pPr>
              <w:tabs>
                <w:tab w:val="decimal" w:pos="644"/>
              </w:tabs>
              <w:spacing w:line="240" w:lineRule="atLeast"/>
              <w:ind w:left="-79" w:right="-79"/>
            </w:pPr>
          </w:p>
        </w:tc>
        <w:tc>
          <w:tcPr>
            <w:tcW w:w="236" w:type="dxa"/>
          </w:tcPr>
          <w:p w14:paraId="3BC695AC" w14:textId="77777777" w:rsidR="008E6132" w:rsidRPr="00AE1021" w:rsidRDefault="008E6132" w:rsidP="008E6132">
            <w:pPr>
              <w:pStyle w:val="acctfourfigures"/>
              <w:tabs>
                <w:tab w:val="clear" w:pos="765"/>
                <w:tab w:val="decimal" w:pos="644"/>
              </w:tabs>
              <w:spacing w:line="240" w:lineRule="atLeast"/>
              <w:ind w:left="-79" w:right="-79"/>
              <w:rPr>
                <w:rFonts w:cs="Times New Roman"/>
              </w:rPr>
            </w:pPr>
          </w:p>
        </w:tc>
        <w:tc>
          <w:tcPr>
            <w:tcW w:w="1157" w:type="dxa"/>
          </w:tcPr>
          <w:p w14:paraId="4C68BC3A" w14:textId="77777777" w:rsidR="008E6132" w:rsidRPr="00AE1021" w:rsidRDefault="008E6132" w:rsidP="008E6132">
            <w:pPr>
              <w:pStyle w:val="acctfourfigures"/>
              <w:tabs>
                <w:tab w:val="clear" w:pos="765"/>
                <w:tab w:val="decimal" w:pos="644"/>
              </w:tabs>
              <w:spacing w:line="240" w:lineRule="atLeast"/>
              <w:ind w:left="-79" w:right="-79"/>
              <w:rPr>
                <w:rFonts w:cs="Times New Roman"/>
              </w:rPr>
            </w:pPr>
          </w:p>
        </w:tc>
        <w:tc>
          <w:tcPr>
            <w:tcW w:w="236" w:type="dxa"/>
          </w:tcPr>
          <w:p w14:paraId="6909E79E" w14:textId="77777777" w:rsidR="008E6132" w:rsidRPr="00AE1021" w:rsidRDefault="008E6132" w:rsidP="008E6132">
            <w:pPr>
              <w:pStyle w:val="acctfourfigures"/>
              <w:tabs>
                <w:tab w:val="clear" w:pos="765"/>
                <w:tab w:val="decimal" w:pos="644"/>
              </w:tabs>
              <w:spacing w:line="240" w:lineRule="atLeast"/>
              <w:ind w:left="-79" w:right="-79"/>
              <w:rPr>
                <w:rFonts w:cs="Times New Roman"/>
              </w:rPr>
            </w:pPr>
          </w:p>
        </w:tc>
        <w:tc>
          <w:tcPr>
            <w:tcW w:w="1141" w:type="dxa"/>
          </w:tcPr>
          <w:p w14:paraId="3C077D7A" w14:textId="77777777" w:rsidR="008E6132" w:rsidRPr="00AE1021" w:rsidRDefault="008E6132" w:rsidP="008E6132">
            <w:pPr>
              <w:tabs>
                <w:tab w:val="decimal" w:pos="644"/>
              </w:tabs>
              <w:spacing w:line="240" w:lineRule="atLeast"/>
              <w:ind w:left="-79" w:right="-79"/>
            </w:pPr>
          </w:p>
        </w:tc>
        <w:tc>
          <w:tcPr>
            <w:tcW w:w="240" w:type="dxa"/>
          </w:tcPr>
          <w:p w14:paraId="06658C70" w14:textId="77777777" w:rsidR="008E6132" w:rsidRPr="00AE1021" w:rsidRDefault="008E6132" w:rsidP="008E6132">
            <w:pPr>
              <w:pStyle w:val="acctfourfigures"/>
              <w:tabs>
                <w:tab w:val="clear" w:pos="765"/>
                <w:tab w:val="decimal" w:pos="644"/>
              </w:tabs>
              <w:spacing w:line="240" w:lineRule="atLeast"/>
              <w:ind w:left="-79" w:right="-79"/>
              <w:rPr>
                <w:rFonts w:cs="Times New Roman"/>
              </w:rPr>
            </w:pPr>
          </w:p>
        </w:tc>
        <w:tc>
          <w:tcPr>
            <w:tcW w:w="1148" w:type="dxa"/>
          </w:tcPr>
          <w:p w14:paraId="00C9535F" w14:textId="77777777" w:rsidR="008E6132" w:rsidRPr="00AE1021" w:rsidRDefault="008E6132" w:rsidP="008E6132">
            <w:pPr>
              <w:tabs>
                <w:tab w:val="decimal" w:pos="644"/>
              </w:tabs>
              <w:spacing w:line="240" w:lineRule="atLeast"/>
              <w:ind w:left="-79" w:right="-79"/>
            </w:pPr>
          </w:p>
        </w:tc>
      </w:tr>
      <w:tr w:rsidR="00AE1021" w:rsidRPr="00AE1021" w14:paraId="3C606AE8" w14:textId="77777777" w:rsidTr="00756791">
        <w:tc>
          <w:tcPr>
            <w:tcW w:w="4411" w:type="dxa"/>
          </w:tcPr>
          <w:p w14:paraId="21BD4EDA" w14:textId="77777777" w:rsidR="008E6132" w:rsidRPr="00AE1021" w:rsidRDefault="008E6132" w:rsidP="008E6132">
            <w:pPr>
              <w:spacing w:line="240" w:lineRule="atLeast"/>
              <w:ind w:left="910" w:hanging="78"/>
              <w:rPr>
                <w:rFonts w:cs="Univers 45 Light"/>
                <w:lang w:val="en-US" w:bidi="th-TH"/>
              </w:rPr>
            </w:pPr>
            <w:r w:rsidRPr="00AE1021">
              <w:rPr>
                <w:rFonts w:cs="Univers 45 Light"/>
                <w:lang w:val="en-US" w:bidi="th-TH"/>
              </w:rPr>
              <w:t>Short-term employee benefits</w:t>
            </w:r>
          </w:p>
        </w:tc>
        <w:tc>
          <w:tcPr>
            <w:tcW w:w="1151" w:type="dxa"/>
          </w:tcPr>
          <w:p w14:paraId="7686C2E8" w14:textId="51DF75D7" w:rsidR="008E6132" w:rsidRPr="00AE1021" w:rsidRDefault="00BA74D2" w:rsidP="008E6132">
            <w:pPr>
              <w:tabs>
                <w:tab w:val="decimal" w:pos="644"/>
              </w:tabs>
              <w:spacing w:line="240" w:lineRule="atLeast"/>
              <w:ind w:left="-79" w:right="-79"/>
            </w:pPr>
            <w:r>
              <w:t>30.85</w:t>
            </w:r>
          </w:p>
        </w:tc>
        <w:tc>
          <w:tcPr>
            <w:tcW w:w="236" w:type="dxa"/>
          </w:tcPr>
          <w:p w14:paraId="2AF02396" w14:textId="77777777" w:rsidR="008E6132" w:rsidRPr="00AE1021" w:rsidRDefault="008E6132" w:rsidP="008E6132">
            <w:pPr>
              <w:pStyle w:val="BodyText"/>
              <w:tabs>
                <w:tab w:val="decimal" w:pos="644"/>
              </w:tabs>
              <w:spacing w:after="0" w:line="240" w:lineRule="atLeast"/>
              <w:ind w:left="-79" w:right="-79"/>
              <w:rPr>
                <w:rFonts w:cs="Times New Roman"/>
                <w:lang w:val="en-GB"/>
              </w:rPr>
            </w:pPr>
          </w:p>
        </w:tc>
        <w:tc>
          <w:tcPr>
            <w:tcW w:w="1157" w:type="dxa"/>
          </w:tcPr>
          <w:p w14:paraId="5991FB25" w14:textId="1A44016C" w:rsidR="008E6132" w:rsidRPr="00AE1021" w:rsidRDefault="00E67204" w:rsidP="008E6132">
            <w:pPr>
              <w:tabs>
                <w:tab w:val="decimal" w:pos="644"/>
              </w:tabs>
              <w:spacing w:line="240" w:lineRule="atLeast"/>
              <w:ind w:left="-79" w:right="-79"/>
            </w:pPr>
            <w:r>
              <w:t>25.75</w:t>
            </w:r>
          </w:p>
        </w:tc>
        <w:tc>
          <w:tcPr>
            <w:tcW w:w="236" w:type="dxa"/>
          </w:tcPr>
          <w:p w14:paraId="505CA97C" w14:textId="77777777" w:rsidR="008E6132" w:rsidRPr="00AE1021" w:rsidRDefault="008E6132" w:rsidP="008E6132">
            <w:pPr>
              <w:pStyle w:val="BodyText"/>
              <w:tabs>
                <w:tab w:val="decimal" w:pos="644"/>
              </w:tabs>
              <w:spacing w:after="0" w:line="240" w:lineRule="atLeast"/>
              <w:ind w:left="-79" w:right="-79"/>
              <w:rPr>
                <w:rFonts w:cs="Times New Roman"/>
                <w:lang w:val="en-GB"/>
              </w:rPr>
            </w:pPr>
          </w:p>
        </w:tc>
        <w:tc>
          <w:tcPr>
            <w:tcW w:w="1141" w:type="dxa"/>
          </w:tcPr>
          <w:p w14:paraId="0DDEDB3B" w14:textId="4AFBCA35" w:rsidR="008E6132" w:rsidRPr="003F6EE7" w:rsidRDefault="00BA74D2" w:rsidP="008E6132">
            <w:pPr>
              <w:tabs>
                <w:tab w:val="decimal" w:pos="644"/>
              </w:tabs>
              <w:spacing w:line="240" w:lineRule="atLeast"/>
              <w:ind w:left="-79" w:right="-79"/>
              <w:rPr>
                <w:lang w:val="en-US"/>
              </w:rPr>
            </w:pPr>
            <w:r>
              <w:rPr>
                <w:lang w:val="en-US"/>
              </w:rPr>
              <w:t>18.41</w:t>
            </w:r>
          </w:p>
        </w:tc>
        <w:tc>
          <w:tcPr>
            <w:tcW w:w="240" w:type="dxa"/>
          </w:tcPr>
          <w:p w14:paraId="398D3077" w14:textId="77777777" w:rsidR="008E6132" w:rsidRPr="00AE1021" w:rsidRDefault="008E6132" w:rsidP="008E6132">
            <w:pPr>
              <w:pStyle w:val="BodyText"/>
              <w:tabs>
                <w:tab w:val="decimal" w:pos="644"/>
              </w:tabs>
              <w:spacing w:after="0" w:line="240" w:lineRule="atLeast"/>
              <w:ind w:left="-79" w:right="-79"/>
              <w:rPr>
                <w:rFonts w:cs="Times New Roman"/>
                <w:lang w:val="en-GB"/>
              </w:rPr>
            </w:pPr>
          </w:p>
        </w:tc>
        <w:tc>
          <w:tcPr>
            <w:tcW w:w="1148" w:type="dxa"/>
          </w:tcPr>
          <w:p w14:paraId="78890A63" w14:textId="787E3917" w:rsidR="008E6132" w:rsidRPr="00AE1021" w:rsidRDefault="00E67204" w:rsidP="006B32C8">
            <w:pPr>
              <w:tabs>
                <w:tab w:val="decimal" w:pos="644"/>
              </w:tabs>
              <w:spacing w:line="240" w:lineRule="atLeast"/>
              <w:ind w:left="-79" w:right="-79"/>
              <w:rPr>
                <w:rFonts w:cs="Times New Roman"/>
                <w:szCs w:val="22"/>
              </w:rPr>
            </w:pPr>
            <w:r>
              <w:t>17.78</w:t>
            </w:r>
          </w:p>
        </w:tc>
      </w:tr>
      <w:tr w:rsidR="00AE1021" w:rsidRPr="00AE1021" w14:paraId="76047456" w14:textId="77777777" w:rsidTr="00756791">
        <w:tc>
          <w:tcPr>
            <w:tcW w:w="4411" w:type="dxa"/>
          </w:tcPr>
          <w:p w14:paraId="59F21255" w14:textId="77777777" w:rsidR="008E6132" w:rsidRPr="00AE1021" w:rsidRDefault="008E6132" w:rsidP="008E6132">
            <w:pPr>
              <w:spacing w:line="240" w:lineRule="atLeast"/>
              <w:ind w:left="910" w:hanging="78"/>
              <w:rPr>
                <w:rFonts w:cs="Univers 45 Light"/>
                <w:lang w:val="en-US" w:bidi="th-TH"/>
              </w:rPr>
            </w:pPr>
            <w:r w:rsidRPr="00AE1021">
              <w:rPr>
                <w:rFonts w:cs="Univers 45 Light"/>
                <w:lang w:val="en-US" w:bidi="th-TH"/>
              </w:rPr>
              <w:t xml:space="preserve">Post-employment benefits and other </w:t>
            </w:r>
          </w:p>
          <w:p w14:paraId="36B62EBB" w14:textId="77777777" w:rsidR="008E6132" w:rsidRPr="00AE1021" w:rsidRDefault="008E6132" w:rsidP="008E6132">
            <w:pPr>
              <w:spacing w:line="240" w:lineRule="atLeast"/>
              <w:ind w:left="1090" w:hanging="78"/>
              <w:rPr>
                <w:rFonts w:cs="Univers 45 Light"/>
                <w:lang w:val="en-US" w:bidi="th-TH"/>
              </w:rPr>
            </w:pPr>
            <w:r w:rsidRPr="00AE1021">
              <w:rPr>
                <w:rFonts w:cs="Univers 45 Light"/>
                <w:lang w:val="en-US" w:bidi="th-TH"/>
              </w:rPr>
              <w:t xml:space="preserve"> long-term benefits</w:t>
            </w:r>
          </w:p>
        </w:tc>
        <w:tc>
          <w:tcPr>
            <w:tcW w:w="1151" w:type="dxa"/>
            <w:tcBorders>
              <w:bottom w:val="single" w:sz="4" w:space="0" w:color="auto"/>
            </w:tcBorders>
          </w:tcPr>
          <w:p w14:paraId="3B68175E" w14:textId="77777777" w:rsidR="008E6132" w:rsidRDefault="008E6132" w:rsidP="008E6132">
            <w:pPr>
              <w:tabs>
                <w:tab w:val="decimal" w:pos="644"/>
              </w:tabs>
              <w:spacing w:line="240" w:lineRule="atLeast"/>
              <w:ind w:left="-79" w:right="-79"/>
              <w:rPr>
                <w:lang w:val="en-US" w:bidi="th-TH"/>
              </w:rPr>
            </w:pPr>
          </w:p>
          <w:p w14:paraId="062B8C56" w14:textId="0EDCFEF3" w:rsidR="00BA74D2" w:rsidRPr="00AE1021" w:rsidRDefault="00BA74D2" w:rsidP="008E6132">
            <w:pPr>
              <w:tabs>
                <w:tab w:val="decimal" w:pos="644"/>
              </w:tabs>
              <w:spacing w:line="240" w:lineRule="atLeast"/>
              <w:ind w:left="-79" w:right="-79"/>
              <w:rPr>
                <w:lang w:val="en-US" w:bidi="th-TH"/>
              </w:rPr>
            </w:pPr>
            <w:r>
              <w:rPr>
                <w:lang w:val="en-US" w:bidi="th-TH"/>
              </w:rPr>
              <w:t>1.17</w:t>
            </w:r>
          </w:p>
        </w:tc>
        <w:tc>
          <w:tcPr>
            <w:tcW w:w="236" w:type="dxa"/>
          </w:tcPr>
          <w:p w14:paraId="4FB36EE5" w14:textId="77777777" w:rsidR="008E6132" w:rsidRPr="00AE1021" w:rsidRDefault="008E6132" w:rsidP="008E6132">
            <w:pPr>
              <w:pStyle w:val="BodyText"/>
              <w:tabs>
                <w:tab w:val="decimal" w:pos="644"/>
              </w:tabs>
              <w:spacing w:after="0" w:line="240" w:lineRule="atLeast"/>
              <w:ind w:left="-79" w:right="-79"/>
              <w:rPr>
                <w:rFonts w:cs="Times New Roman"/>
                <w:lang w:val="en-GB"/>
              </w:rPr>
            </w:pPr>
          </w:p>
        </w:tc>
        <w:tc>
          <w:tcPr>
            <w:tcW w:w="1157" w:type="dxa"/>
            <w:tcBorders>
              <w:bottom w:val="single" w:sz="4" w:space="0" w:color="auto"/>
            </w:tcBorders>
          </w:tcPr>
          <w:p w14:paraId="117D3678" w14:textId="77777777" w:rsidR="008E6132" w:rsidRPr="00AE1021" w:rsidRDefault="008E6132" w:rsidP="008E6132">
            <w:pPr>
              <w:tabs>
                <w:tab w:val="decimal" w:pos="644"/>
              </w:tabs>
              <w:spacing w:line="240" w:lineRule="atLeast"/>
              <w:ind w:left="-79" w:right="-79"/>
            </w:pPr>
          </w:p>
          <w:p w14:paraId="31B2351D" w14:textId="5C792156" w:rsidR="008E6132" w:rsidRPr="00AE1021" w:rsidRDefault="00E67204" w:rsidP="008E6132">
            <w:pPr>
              <w:tabs>
                <w:tab w:val="decimal" w:pos="644"/>
              </w:tabs>
              <w:spacing w:line="240" w:lineRule="atLeast"/>
              <w:ind w:left="-79" w:right="-79"/>
            </w:pPr>
            <w:r>
              <w:t>1.17</w:t>
            </w:r>
          </w:p>
        </w:tc>
        <w:tc>
          <w:tcPr>
            <w:tcW w:w="236" w:type="dxa"/>
          </w:tcPr>
          <w:p w14:paraId="1CAC5EEC" w14:textId="77777777" w:rsidR="008E6132" w:rsidRPr="00AE1021" w:rsidRDefault="008E6132" w:rsidP="008E6132">
            <w:pPr>
              <w:pStyle w:val="BodyText"/>
              <w:tabs>
                <w:tab w:val="decimal" w:pos="644"/>
              </w:tabs>
              <w:spacing w:after="0" w:line="240" w:lineRule="atLeast"/>
              <w:ind w:left="-79" w:right="-79"/>
              <w:rPr>
                <w:rFonts w:cs="Times New Roman"/>
                <w:lang w:val="en-GB"/>
              </w:rPr>
            </w:pPr>
          </w:p>
        </w:tc>
        <w:tc>
          <w:tcPr>
            <w:tcW w:w="1141" w:type="dxa"/>
            <w:tcBorders>
              <w:bottom w:val="single" w:sz="4" w:space="0" w:color="auto"/>
            </w:tcBorders>
          </w:tcPr>
          <w:p w14:paraId="045F8331" w14:textId="77777777" w:rsidR="008E6132" w:rsidRDefault="008E6132" w:rsidP="008E6132">
            <w:pPr>
              <w:tabs>
                <w:tab w:val="decimal" w:pos="644"/>
              </w:tabs>
              <w:spacing w:line="240" w:lineRule="atLeast"/>
              <w:ind w:left="-79" w:right="-79"/>
            </w:pPr>
          </w:p>
          <w:p w14:paraId="1BC23EDB" w14:textId="1B3F67EE" w:rsidR="00BA74D2" w:rsidRPr="00AE1021" w:rsidRDefault="00BA74D2" w:rsidP="008E6132">
            <w:pPr>
              <w:tabs>
                <w:tab w:val="decimal" w:pos="644"/>
              </w:tabs>
              <w:spacing w:line="240" w:lineRule="atLeast"/>
              <w:ind w:left="-79" w:right="-79"/>
            </w:pPr>
            <w:r>
              <w:t>0.94</w:t>
            </w:r>
          </w:p>
        </w:tc>
        <w:tc>
          <w:tcPr>
            <w:tcW w:w="240" w:type="dxa"/>
          </w:tcPr>
          <w:p w14:paraId="05F2171A" w14:textId="77777777" w:rsidR="008E6132" w:rsidRPr="00AE1021" w:rsidRDefault="008E6132" w:rsidP="008E6132">
            <w:pPr>
              <w:pStyle w:val="BodyText"/>
              <w:tabs>
                <w:tab w:val="decimal" w:pos="644"/>
              </w:tabs>
              <w:spacing w:after="0" w:line="240" w:lineRule="atLeast"/>
              <w:ind w:left="-79" w:right="-79"/>
              <w:rPr>
                <w:rFonts w:cs="Times New Roman"/>
                <w:lang w:val="en-GB"/>
              </w:rPr>
            </w:pPr>
          </w:p>
        </w:tc>
        <w:tc>
          <w:tcPr>
            <w:tcW w:w="1148" w:type="dxa"/>
            <w:tcBorders>
              <w:bottom w:val="single" w:sz="4" w:space="0" w:color="auto"/>
            </w:tcBorders>
          </w:tcPr>
          <w:p w14:paraId="19C6E892" w14:textId="77777777" w:rsidR="008E6132" w:rsidRPr="00AE1021" w:rsidRDefault="008E6132" w:rsidP="008E6132">
            <w:pPr>
              <w:tabs>
                <w:tab w:val="decimal" w:pos="644"/>
              </w:tabs>
              <w:spacing w:line="240" w:lineRule="atLeast"/>
              <w:ind w:left="-79" w:right="-79"/>
            </w:pPr>
          </w:p>
          <w:p w14:paraId="336CF51F" w14:textId="166746B5" w:rsidR="008E6132" w:rsidRPr="00AE1021" w:rsidRDefault="00323EC8" w:rsidP="008E6132">
            <w:pPr>
              <w:tabs>
                <w:tab w:val="decimal" w:pos="644"/>
              </w:tabs>
              <w:spacing w:line="240" w:lineRule="atLeast"/>
              <w:ind w:left="-79" w:right="-79"/>
              <w:rPr>
                <w:rFonts w:cs="Times New Roman"/>
                <w:szCs w:val="22"/>
              </w:rPr>
            </w:pPr>
            <w:r>
              <w:t>0.</w:t>
            </w:r>
            <w:r w:rsidR="00E67204">
              <w:t>91</w:t>
            </w:r>
          </w:p>
        </w:tc>
      </w:tr>
      <w:tr w:rsidR="00AE1021" w:rsidRPr="00AE1021" w14:paraId="2CE26F06" w14:textId="77777777" w:rsidTr="00756791">
        <w:tc>
          <w:tcPr>
            <w:tcW w:w="4411" w:type="dxa"/>
          </w:tcPr>
          <w:p w14:paraId="23EFEB6C" w14:textId="77777777" w:rsidR="008E6132" w:rsidRPr="00AE1021" w:rsidRDefault="008E6132" w:rsidP="008E6132">
            <w:pPr>
              <w:spacing w:line="240" w:lineRule="atLeast"/>
              <w:ind w:left="460"/>
            </w:pPr>
            <w:r w:rsidRPr="00AE1021">
              <w:rPr>
                <w:b/>
                <w:bCs/>
              </w:rPr>
              <w:t xml:space="preserve">Total </w:t>
            </w:r>
            <w:r w:rsidRPr="00AE1021">
              <w:rPr>
                <w:rFonts w:cs="Univers 45 Light"/>
                <w:b/>
                <w:bCs/>
                <w:lang w:val="en-US" w:bidi="th-TH"/>
              </w:rPr>
              <w:t>key management personnel</w:t>
            </w:r>
          </w:p>
        </w:tc>
        <w:tc>
          <w:tcPr>
            <w:tcW w:w="1151" w:type="dxa"/>
            <w:tcBorders>
              <w:top w:val="single" w:sz="4" w:space="0" w:color="auto"/>
            </w:tcBorders>
          </w:tcPr>
          <w:p w14:paraId="46276287" w14:textId="77777777" w:rsidR="008E6132" w:rsidRPr="00AE1021" w:rsidRDefault="008E6132" w:rsidP="008E6132">
            <w:pPr>
              <w:pStyle w:val="acctfourfigures"/>
              <w:tabs>
                <w:tab w:val="clear" w:pos="765"/>
                <w:tab w:val="decimal" w:pos="644"/>
              </w:tabs>
              <w:spacing w:line="240" w:lineRule="atLeast"/>
              <w:ind w:left="-79" w:right="-79"/>
              <w:rPr>
                <w:rFonts w:cs="Times New Roman"/>
              </w:rPr>
            </w:pPr>
          </w:p>
        </w:tc>
        <w:tc>
          <w:tcPr>
            <w:tcW w:w="236" w:type="dxa"/>
          </w:tcPr>
          <w:p w14:paraId="6FFBBC24" w14:textId="77777777" w:rsidR="008E6132" w:rsidRPr="00AE1021" w:rsidRDefault="008E6132" w:rsidP="008E6132">
            <w:pPr>
              <w:pStyle w:val="acctfourfigures"/>
              <w:tabs>
                <w:tab w:val="clear" w:pos="765"/>
                <w:tab w:val="decimal" w:pos="644"/>
              </w:tabs>
              <w:spacing w:line="240" w:lineRule="atLeast"/>
              <w:ind w:left="-79" w:right="-79"/>
              <w:rPr>
                <w:rFonts w:cs="Times New Roman"/>
              </w:rPr>
            </w:pPr>
          </w:p>
        </w:tc>
        <w:tc>
          <w:tcPr>
            <w:tcW w:w="1157" w:type="dxa"/>
            <w:tcBorders>
              <w:top w:val="single" w:sz="4" w:space="0" w:color="auto"/>
            </w:tcBorders>
          </w:tcPr>
          <w:p w14:paraId="276DAEE2" w14:textId="77777777" w:rsidR="008E6132" w:rsidRPr="00AE1021" w:rsidRDefault="008E6132" w:rsidP="008E6132">
            <w:pPr>
              <w:pStyle w:val="acctfourfigures"/>
              <w:tabs>
                <w:tab w:val="clear" w:pos="765"/>
                <w:tab w:val="decimal" w:pos="644"/>
              </w:tabs>
              <w:spacing w:line="240" w:lineRule="atLeast"/>
              <w:ind w:left="-79" w:right="-79"/>
              <w:rPr>
                <w:rFonts w:cs="Times New Roman"/>
              </w:rPr>
            </w:pPr>
          </w:p>
        </w:tc>
        <w:tc>
          <w:tcPr>
            <w:tcW w:w="236" w:type="dxa"/>
          </w:tcPr>
          <w:p w14:paraId="35DAED0B" w14:textId="77777777" w:rsidR="008E6132" w:rsidRPr="00AE1021" w:rsidRDefault="008E6132" w:rsidP="008E6132">
            <w:pPr>
              <w:pStyle w:val="acctfourfigures"/>
              <w:tabs>
                <w:tab w:val="clear" w:pos="765"/>
                <w:tab w:val="decimal" w:pos="644"/>
              </w:tabs>
              <w:spacing w:line="240" w:lineRule="atLeast"/>
              <w:ind w:left="-79" w:right="-79"/>
              <w:rPr>
                <w:rFonts w:cs="Times New Roman"/>
              </w:rPr>
            </w:pPr>
          </w:p>
        </w:tc>
        <w:tc>
          <w:tcPr>
            <w:tcW w:w="1141" w:type="dxa"/>
            <w:tcBorders>
              <w:top w:val="single" w:sz="4" w:space="0" w:color="auto"/>
            </w:tcBorders>
          </w:tcPr>
          <w:p w14:paraId="2AC489C7" w14:textId="77777777" w:rsidR="008E6132" w:rsidRPr="00AE1021" w:rsidRDefault="008E6132" w:rsidP="008E6132">
            <w:pPr>
              <w:tabs>
                <w:tab w:val="decimal" w:pos="644"/>
              </w:tabs>
              <w:spacing w:line="240" w:lineRule="atLeast"/>
              <w:ind w:left="-79" w:right="-79"/>
            </w:pPr>
          </w:p>
        </w:tc>
        <w:tc>
          <w:tcPr>
            <w:tcW w:w="240" w:type="dxa"/>
          </w:tcPr>
          <w:p w14:paraId="50E65568" w14:textId="77777777" w:rsidR="008E6132" w:rsidRPr="00AE1021" w:rsidRDefault="008E6132" w:rsidP="008E6132">
            <w:pPr>
              <w:pStyle w:val="acctfourfigures"/>
              <w:tabs>
                <w:tab w:val="clear" w:pos="765"/>
                <w:tab w:val="decimal" w:pos="644"/>
              </w:tabs>
              <w:spacing w:line="240" w:lineRule="atLeast"/>
              <w:ind w:left="-79" w:right="-79"/>
              <w:rPr>
                <w:rFonts w:cs="Times New Roman"/>
              </w:rPr>
            </w:pPr>
          </w:p>
        </w:tc>
        <w:tc>
          <w:tcPr>
            <w:tcW w:w="1148" w:type="dxa"/>
            <w:tcBorders>
              <w:top w:val="single" w:sz="4" w:space="0" w:color="auto"/>
            </w:tcBorders>
          </w:tcPr>
          <w:p w14:paraId="2F6766E0" w14:textId="77777777" w:rsidR="008E6132" w:rsidRPr="00AE1021" w:rsidRDefault="008E6132" w:rsidP="008E6132">
            <w:pPr>
              <w:tabs>
                <w:tab w:val="decimal" w:pos="644"/>
              </w:tabs>
              <w:spacing w:line="240" w:lineRule="atLeast"/>
              <w:ind w:left="-79" w:right="-79"/>
              <w:rPr>
                <w:rFonts w:cs="Times New Roman"/>
                <w:szCs w:val="22"/>
              </w:rPr>
            </w:pPr>
          </w:p>
        </w:tc>
      </w:tr>
      <w:tr w:rsidR="00AE1021" w:rsidRPr="00AE1021" w14:paraId="61848BF3" w14:textId="77777777" w:rsidTr="00756791">
        <w:tc>
          <w:tcPr>
            <w:tcW w:w="4411" w:type="dxa"/>
          </w:tcPr>
          <w:p w14:paraId="05CA163F" w14:textId="77777777" w:rsidR="008E6132" w:rsidRPr="00AE1021" w:rsidRDefault="008E6132" w:rsidP="008E6132">
            <w:pPr>
              <w:spacing w:line="240" w:lineRule="atLeast"/>
              <w:ind w:left="910" w:hanging="78"/>
              <w:rPr>
                <w:b/>
                <w:bCs/>
              </w:rPr>
            </w:pPr>
            <w:r w:rsidRPr="00AE1021">
              <w:rPr>
                <w:b/>
                <w:bCs/>
              </w:rPr>
              <w:t>compensation</w:t>
            </w:r>
          </w:p>
        </w:tc>
        <w:tc>
          <w:tcPr>
            <w:tcW w:w="1151" w:type="dxa"/>
            <w:tcBorders>
              <w:bottom w:val="double" w:sz="4" w:space="0" w:color="auto"/>
            </w:tcBorders>
          </w:tcPr>
          <w:p w14:paraId="34C412EE" w14:textId="45E57349" w:rsidR="008E6132" w:rsidRPr="00AE1021" w:rsidRDefault="00BA74D2" w:rsidP="008E6132">
            <w:pPr>
              <w:pStyle w:val="BodyText"/>
              <w:tabs>
                <w:tab w:val="decimal" w:pos="644"/>
              </w:tabs>
              <w:spacing w:after="0" w:line="240" w:lineRule="atLeast"/>
              <w:ind w:left="-79" w:right="-79"/>
              <w:rPr>
                <w:rFonts w:cs="Times New Roman"/>
                <w:b/>
                <w:bCs/>
                <w:lang w:val="en-GB"/>
              </w:rPr>
            </w:pPr>
            <w:r>
              <w:rPr>
                <w:rFonts w:cs="Times New Roman"/>
                <w:b/>
                <w:bCs/>
                <w:lang w:val="en-GB"/>
              </w:rPr>
              <w:t>32.02</w:t>
            </w:r>
          </w:p>
        </w:tc>
        <w:tc>
          <w:tcPr>
            <w:tcW w:w="236" w:type="dxa"/>
          </w:tcPr>
          <w:p w14:paraId="6116F619" w14:textId="77777777" w:rsidR="008E6132" w:rsidRPr="00AE1021" w:rsidRDefault="008E6132" w:rsidP="008E6132">
            <w:pPr>
              <w:pStyle w:val="BodyText"/>
              <w:tabs>
                <w:tab w:val="decimal" w:pos="644"/>
              </w:tabs>
              <w:spacing w:after="0" w:line="240" w:lineRule="atLeast"/>
              <w:ind w:left="-79" w:right="-79"/>
              <w:rPr>
                <w:rFonts w:cs="Times New Roman"/>
                <w:b/>
                <w:bCs/>
                <w:lang w:val="en-GB"/>
              </w:rPr>
            </w:pPr>
          </w:p>
        </w:tc>
        <w:tc>
          <w:tcPr>
            <w:tcW w:w="1157" w:type="dxa"/>
            <w:tcBorders>
              <w:bottom w:val="double" w:sz="4" w:space="0" w:color="auto"/>
            </w:tcBorders>
          </w:tcPr>
          <w:p w14:paraId="48EBFB6B" w14:textId="0CE29140" w:rsidR="008E6132" w:rsidRPr="00AE1021" w:rsidRDefault="00E67204" w:rsidP="008E6132">
            <w:pPr>
              <w:pStyle w:val="BodyText"/>
              <w:tabs>
                <w:tab w:val="decimal" w:pos="644"/>
              </w:tabs>
              <w:spacing w:after="0" w:line="240" w:lineRule="atLeast"/>
              <w:ind w:left="-79" w:right="-79"/>
              <w:rPr>
                <w:rFonts w:cs="Times New Roman"/>
                <w:b/>
                <w:bCs/>
                <w:lang w:val="en-GB"/>
              </w:rPr>
            </w:pPr>
            <w:r>
              <w:rPr>
                <w:b/>
                <w:bCs/>
              </w:rPr>
              <w:t>26.92</w:t>
            </w:r>
          </w:p>
        </w:tc>
        <w:tc>
          <w:tcPr>
            <w:tcW w:w="236" w:type="dxa"/>
          </w:tcPr>
          <w:p w14:paraId="201905A6" w14:textId="77777777" w:rsidR="008E6132" w:rsidRPr="00AE1021" w:rsidRDefault="008E6132" w:rsidP="008E6132">
            <w:pPr>
              <w:pStyle w:val="BodyText"/>
              <w:tabs>
                <w:tab w:val="decimal" w:pos="644"/>
              </w:tabs>
              <w:spacing w:after="0" w:line="240" w:lineRule="atLeast"/>
              <w:ind w:left="-79" w:right="-79"/>
              <w:rPr>
                <w:rFonts w:cs="Times New Roman"/>
                <w:b/>
                <w:bCs/>
                <w:lang w:val="en-GB"/>
              </w:rPr>
            </w:pPr>
          </w:p>
        </w:tc>
        <w:tc>
          <w:tcPr>
            <w:tcW w:w="1141" w:type="dxa"/>
            <w:tcBorders>
              <w:bottom w:val="double" w:sz="4" w:space="0" w:color="auto"/>
            </w:tcBorders>
          </w:tcPr>
          <w:p w14:paraId="7AFA799B" w14:textId="51E62436" w:rsidR="008E6132" w:rsidRPr="00AE1021" w:rsidRDefault="00BA74D2" w:rsidP="00323EC8">
            <w:pPr>
              <w:tabs>
                <w:tab w:val="decimal" w:pos="644"/>
              </w:tabs>
              <w:spacing w:line="240" w:lineRule="atLeast"/>
              <w:ind w:right="-79"/>
              <w:rPr>
                <w:b/>
                <w:bCs/>
              </w:rPr>
            </w:pPr>
            <w:r>
              <w:rPr>
                <w:b/>
                <w:bCs/>
              </w:rPr>
              <w:t>19.35</w:t>
            </w:r>
          </w:p>
        </w:tc>
        <w:tc>
          <w:tcPr>
            <w:tcW w:w="240" w:type="dxa"/>
          </w:tcPr>
          <w:p w14:paraId="76183A5F" w14:textId="77777777" w:rsidR="008E6132" w:rsidRPr="00AE1021" w:rsidRDefault="008E6132" w:rsidP="008E6132">
            <w:pPr>
              <w:pStyle w:val="BodyText"/>
              <w:tabs>
                <w:tab w:val="decimal" w:pos="644"/>
              </w:tabs>
              <w:spacing w:after="0" w:line="240" w:lineRule="atLeast"/>
              <w:ind w:left="-79" w:right="-79"/>
              <w:rPr>
                <w:rFonts w:cs="Times New Roman"/>
                <w:b/>
                <w:bCs/>
                <w:lang w:val="en-GB"/>
              </w:rPr>
            </w:pPr>
          </w:p>
        </w:tc>
        <w:tc>
          <w:tcPr>
            <w:tcW w:w="1148" w:type="dxa"/>
            <w:tcBorders>
              <w:bottom w:val="double" w:sz="4" w:space="0" w:color="auto"/>
            </w:tcBorders>
          </w:tcPr>
          <w:p w14:paraId="1A845383" w14:textId="62DB656A" w:rsidR="008E6132" w:rsidRPr="00323EC8" w:rsidRDefault="00E67204" w:rsidP="008E6132">
            <w:pPr>
              <w:tabs>
                <w:tab w:val="decimal" w:pos="644"/>
              </w:tabs>
              <w:spacing w:line="240" w:lineRule="atLeast"/>
              <w:ind w:left="-79" w:right="-79"/>
              <w:rPr>
                <w:rFonts w:cs="Times New Roman"/>
                <w:b/>
                <w:bCs/>
                <w:szCs w:val="22"/>
                <w:lang w:val="en-US"/>
              </w:rPr>
            </w:pPr>
            <w:r>
              <w:rPr>
                <w:b/>
                <w:bCs/>
              </w:rPr>
              <w:t>18.69</w:t>
            </w:r>
          </w:p>
        </w:tc>
      </w:tr>
    </w:tbl>
    <w:p w14:paraId="69B2BEFE" w14:textId="77777777" w:rsidR="007B6FF1" w:rsidRPr="00AE1021" w:rsidRDefault="007B6FF1" w:rsidP="00E573B0">
      <w:pPr>
        <w:spacing w:line="240" w:lineRule="atLeast"/>
        <w:ind w:left="547"/>
        <w:jc w:val="thaiDistribute"/>
      </w:pPr>
    </w:p>
    <w:p w14:paraId="30734F20" w14:textId="0791B5A7" w:rsidR="009523C8" w:rsidRPr="00AE1021" w:rsidRDefault="00CC51D8" w:rsidP="00D42E0F">
      <w:pPr>
        <w:spacing w:line="240" w:lineRule="atLeast"/>
        <w:ind w:firstLine="540"/>
        <w:jc w:val="both"/>
      </w:pPr>
      <w:r w:rsidRPr="00AE1021">
        <w:t xml:space="preserve">Balances as at </w:t>
      </w:r>
      <w:r w:rsidR="00E573B0" w:rsidRPr="00AE1021">
        <w:t>3</w:t>
      </w:r>
      <w:r w:rsidR="00E67204">
        <w:t>0</w:t>
      </w:r>
      <w:r w:rsidR="00E573B0" w:rsidRPr="00AE1021">
        <w:t xml:space="preserve"> </w:t>
      </w:r>
      <w:r w:rsidR="00E67204">
        <w:t>June</w:t>
      </w:r>
      <w:r w:rsidR="007B6FF1" w:rsidRPr="00AE1021">
        <w:t xml:space="preserve"> </w:t>
      </w:r>
      <w:r w:rsidR="00E72878" w:rsidRPr="00AE1021">
        <w:t>202</w:t>
      </w:r>
      <w:r w:rsidR="00323EC8">
        <w:t>6</w:t>
      </w:r>
      <w:r w:rsidRPr="00AE1021">
        <w:t xml:space="preserve"> and 31 December 20</w:t>
      </w:r>
      <w:r w:rsidR="007B6FF1" w:rsidRPr="00AE1021">
        <w:t>2</w:t>
      </w:r>
      <w:r w:rsidR="00323EC8">
        <w:t>5</w:t>
      </w:r>
      <w:r w:rsidR="007B6FF1" w:rsidRPr="00AE1021">
        <w:t xml:space="preserve"> </w:t>
      </w:r>
      <w:r w:rsidR="009523C8" w:rsidRPr="00AE1021">
        <w:t>with related parties were as follows:</w:t>
      </w:r>
    </w:p>
    <w:p w14:paraId="52AF4A14" w14:textId="2AD9B8B7" w:rsidR="00FA318F" w:rsidRPr="00AE1021" w:rsidRDefault="00FA318F" w:rsidP="009523C8">
      <w:pPr>
        <w:spacing w:line="240" w:lineRule="atLeast"/>
        <w:ind w:left="540"/>
        <w:jc w:val="both"/>
        <w:rPr>
          <w:rFonts w:cs="Times New Roman"/>
          <w:szCs w:val="22"/>
        </w:rPr>
      </w:pPr>
    </w:p>
    <w:tbl>
      <w:tblPr>
        <w:tblW w:w="9292" w:type="dxa"/>
        <w:tblInd w:w="441" w:type="dxa"/>
        <w:tblLayout w:type="fixed"/>
        <w:tblCellMar>
          <w:left w:w="79" w:type="dxa"/>
          <w:right w:w="79" w:type="dxa"/>
        </w:tblCellMar>
        <w:tblLook w:val="0000" w:firstRow="0" w:lastRow="0" w:firstColumn="0" w:lastColumn="0" w:noHBand="0" w:noVBand="0"/>
      </w:tblPr>
      <w:tblGrid>
        <w:gridCol w:w="4421"/>
        <w:gridCol w:w="1080"/>
        <w:gridCol w:w="180"/>
        <w:gridCol w:w="1080"/>
        <w:gridCol w:w="180"/>
        <w:gridCol w:w="1080"/>
        <w:gridCol w:w="180"/>
        <w:gridCol w:w="1091"/>
      </w:tblGrid>
      <w:tr w:rsidR="00AE1021" w:rsidRPr="00AE1021" w14:paraId="32147561" w14:textId="77777777" w:rsidTr="00BA3D8F">
        <w:trPr>
          <w:cantSplit/>
        </w:trPr>
        <w:tc>
          <w:tcPr>
            <w:tcW w:w="4421" w:type="dxa"/>
          </w:tcPr>
          <w:p w14:paraId="00CFBDF1" w14:textId="77777777" w:rsidR="00E30E53" w:rsidRPr="00AE1021" w:rsidRDefault="00E30E53" w:rsidP="00BA3D8F">
            <w:pPr>
              <w:spacing w:line="240" w:lineRule="atLeast"/>
              <w:rPr>
                <w:rFonts w:cs="Times New Roman"/>
                <w:b/>
                <w:bCs/>
                <w:i/>
                <w:iCs/>
                <w:szCs w:val="22"/>
                <w:lang w:val="en-US"/>
              </w:rPr>
            </w:pPr>
          </w:p>
        </w:tc>
        <w:tc>
          <w:tcPr>
            <w:tcW w:w="2340" w:type="dxa"/>
            <w:gridSpan w:val="3"/>
          </w:tcPr>
          <w:p w14:paraId="3CB67562" w14:textId="77777777" w:rsidR="00E30E53" w:rsidRPr="00AE1021" w:rsidRDefault="00E30E53" w:rsidP="00BA3D8F">
            <w:pPr>
              <w:pStyle w:val="acctfourfigures"/>
              <w:tabs>
                <w:tab w:val="clear" w:pos="765"/>
              </w:tabs>
              <w:spacing w:line="240" w:lineRule="atLeast"/>
              <w:ind w:left="-88" w:right="-70"/>
              <w:jc w:val="center"/>
              <w:rPr>
                <w:rFonts w:cs="Times New Roman"/>
                <w:b/>
                <w:bCs/>
                <w:szCs w:val="22"/>
                <w:lang w:bidi="th-TH"/>
              </w:rPr>
            </w:pPr>
            <w:r w:rsidRPr="00AE1021">
              <w:rPr>
                <w:rFonts w:cs="Times New Roman"/>
                <w:b/>
                <w:bCs/>
              </w:rPr>
              <w:t>Consolidated</w:t>
            </w:r>
          </w:p>
        </w:tc>
        <w:tc>
          <w:tcPr>
            <w:tcW w:w="180" w:type="dxa"/>
          </w:tcPr>
          <w:p w14:paraId="3EC1F83C" w14:textId="77777777" w:rsidR="00E30E53" w:rsidRPr="00AE1021" w:rsidRDefault="00E30E53" w:rsidP="00BA3D8F">
            <w:pPr>
              <w:pStyle w:val="acctfourfigures"/>
              <w:tabs>
                <w:tab w:val="clear" w:pos="765"/>
              </w:tabs>
              <w:spacing w:line="240" w:lineRule="atLeast"/>
              <w:ind w:left="-88" w:right="-90"/>
              <w:jc w:val="center"/>
              <w:rPr>
                <w:rFonts w:cs="Times New Roman"/>
              </w:rPr>
            </w:pPr>
          </w:p>
        </w:tc>
        <w:tc>
          <w:tcPr>
            <w:tcW w:w="2351" w:type="dxa"/>
            <w:gridSpan w:val="3"/>
          </w:tcPr>
          <w:p w14:paraId="325CED9D" w14:textId="77777777" w:rsidR="00E30E53" w:rsidRPr="00AE1021" w:rsidRDefault="00E30E53" w:rsidP="00BA3D8F">
            <w:pPr>
              <w:pStyle w:val="acctfourfigures"/>
              <w:tabs>
                <w:tab w:val="clear" w:pos="765"/>
              </w:tabs>
              <w:spacing w:line="240" w:lineRule="atLeast"/>
              <w:ind w:left="-88" w:right="-70"/>
              <w:jc w:val="center"/>
              <w:rPr>
                <w:rFonts w:cs="Times New Roman"/>
                <w:b/>
                <w:bCs/>
                <w:szCs w:val="22"/>
                <w:lang w:bidi="th-TH"/>
              </w:rPr>
            </w:pPr>
            <w:r w:rsidRPr="00AE1021">
              <w:rPr>
                <w:rFonts w:cs="Times New Roman"/>
                <w:b/>
                <w:bCs/>
              </w:rPr>
              <w:t>Separate</w:t>
            </w:r>
          </w:p>
        </w:tc>
      </w:tr>
      <w:tr w:rsidR="00AE1021" w:rsidRPr="00AE1021" w14:paraId="02199B12" w14:textId="77777777" w:rsidTr="00BA3D8F">
        <w:trPr>
          <w:cantSplit/>
        </w:trPr>
        <w:tc>
          <w:tcPr>
            <w:tcW w:w="4421" w:type="dxa"/>
          </w:tcPr>
          <w:p w14:paraId="55E7DFCE" w14:textId="77777777" w:rsidR="00E30E53" w:rsidRPr="00AE1021" w:rsidRDefault="00E30E53" w:rsidP="00BA3D8F">
            <w:pPr>
              <w:spacing w:line="240" w:lineRule="atLeast"/>
              <w:rPr>
                <w:rFonts w:cs="Times New Roman"/>
                <w:b/>
                <w:bCs/>
                <w:i/>
                <w:iCs/>
                <w:szCs w:val="22"/>
                <w:lang w:val="en-US"/>
              </w:rPr>
            </w:pPr>
          </w:p>
        </w:tc>
        <w:tc>
          <w:tcPr>
            <w:tcW w:w="2340" w:type="dxa"/>
            <w:gridSpan w:val="3"/>
          </w:tcPr>
          <w:p w14:paraId="3B81CC4F" w14:textId="77777777" w:rsidR="00E30E53" w:rsidRPr="00AE1021" w:rsidRDefault="00E30E53" w:rsidP="00BA3D8F">
            <w:pPr>
              <w:pStyle w:val="acctfourfigures"/>
              <w:tabs>
                <w:tab w:val="clear" w:pos="765"/>
              </w:tabs>
              <w:spacing w:line="240" w:lineRule="atLeast"/>
              <w:ind w:left="-88" w:right="-70"/>
              <w:jc w:val="center"/>
              <w:rPr>
                <w:rFonts w:cs="Times New Roman"/>
                <w:b/>
                <w:bCs/>
                <w:szCs w:val="22"/>
                <w:lang w:bidi="th-TH"/>
              </w:rPr>
            </w:pPr>
            <w:r w:rsidRPr="00AE1021">
              <w:rPr>
                <w:rFonts w:cs="Times New Roman"/>
                <w:b/>
                <w:bCs/>
              </w:rPr>
              <w:t>financial statements</w:t>
            </w:r>
          </w:p>
        </w:tc>
        <w:tc>
          <w:tcPr>
            <w:tcW w:w="180" w:type="dxa"/>
          </w:tcPr>
          <w:p w14:paraId="7D87D0CE" w14:textId="77777777" w:rsidR="00E30E53" w:rsidRPr="00AE1021" w:rsidRDefault="00E30E53" w:rsidP="00BA3D8F">
            <w:pPr>
              <w:pStyle w:val="acctfourfigures"/>
              <w:tabs>
                <w:tab w:val="clear" w:pos="765"/>
              </w:tabs>
              <w:spacing w:line="240" w:lineRule="atLeast"/>
              <w:ind w:left="-88" w:right="-90"/>
              <w:jc w:val="center"/>
              <w:rPr>
                <w:rFonts w:cs="Times New Roman"/>
              </w:rPr>
            </w:pPr>
          </w:p>
        </w:tc>
        <w:tc>
          <w:tcPr>
            <w:tcW w:w="2351" w:type="dxa"/>
            <w:gridSpan w:val="3"/>
          </w:tcPr>
          <w:p w14:paraId="5E62746E" w14:textId="77777777" w:rsidR="00E30E53" w:rsidRPr="00AE1021" w:rsidRDefault="00E30E53" w:rsidP="00BA3D8F">
            <w:pPr>
              <w:pStyle w:val="acctfourfigures"/>
              <w:tabs>
                <w:tab w:val="clear" w:pos="765"/>
              </w:tabs>
              <w:spacing w:line="240" w:lineRule="atLeast"/>
              <w:ind w:left="-88" w:right="-70"/>
              <w:jc w:val="center"/>
              <w:rPr>
                <w:rFonts w:cs="Times New Roman"/>
                <w:b/>
                <w:bCs/>
                <w:szCs w:val="22"/>
                <w:lang w:bidi="th-TH"/>
              </w:rPr>
            </w:pPr>
            <w:r w:rsidRPr="00AE1021">
              <w:rPr>
                <w:rFonts w:cs="Times New Roman"/>
                <w:b/>
                <w:bCs/>
              </w:rPr>
              <w:t>financial statements</w:t>
            </w:r>
          </w:p>
        </w:tc>
      </w:tr>
      <w:tr w:rsidR="00AE1021" w:rsidRPr="00AE1021" w14:paraId="2291A44D" w14:textId="77777777" w:rsidTr="00BA3D8F">
        <w:trPr>
          <w:cantSplit/>
        </w:trPr>
        <w:tc>
          <w:tcPr>
            <w:tcW w:w="4421" w:type="dxa"/>
          </w:tcPr>
          <w:p w14:paraId="3413A08A" w14:textId="77777777" w:rsidR="00E30E53" w:rsidRPr="00AE1021" w:rsidRDefault="00E30E53" w:rsidP="00E30E53">
            <w:pPr>
              <w:spacing w:line="240" w:lineRule="atLeast"/>
              <w:rPr>
                <w:rFonts w:cs="Times New Roman"/>
                <w:b/>
                <w:bCs/>
                <w:i/>
                <w:iCs/>
                <w:szCs w:val="22"/>
                <w:lang w:val="en-US"/>
              </w:rPr>
            </w:pPr>
          </w:p>
        </w:tc>
        <w:tc>
          <w:tcPr>
            <w:tcW w:w="1080" w:type="dxa"/>
          </w:tcPr>
          <w:p w14:paraId="7002A6D8" w14:textId="1F42F970" w:rsidR="00E30E53" w:rsidRPr="00AE1021" w:rsidRDefault="00E30E53" w:rsidP="00E30E53">
            <w:pPr>
              <w:pStyle w:val="acctfourfigures"/>
              <w:tabs>
                <w:tab w:val="clear" w:pos="765"/>
              </w:tabs>
              <w:spacing w:line="240" w:lineRule="atLeast"/>
              <w:ind w:left="-88" w:right="-70"/>
              <w:jc w:val="center"/>
              <w:rPr>
                <w:rFonts w:cs="Times New Roman"/>
                <w:lang w:val="en-US" w:bidi="th-TH"/>
              </w:rPr>
            </w:pPr>
            <w:r w:rsidRPr="00AE1021">
              <w:rPr>
                <w:rFonts w:cs="Times New Roman"/>
                <w:lang w:val="en-US" w:bidi="th-TH"/>
              </w:rPr>
              <w:t>3</w:t>
            </w:r>
            <w:r w:rsidR="00E67204">
              <w:rPr>
                <w:rFonts w:cs="Times New Roman"/>
                <w:lang w:val="en-US" w:bidi="th-TH"/>
              </w:rPr>
              <w:t>0</w:t>
            </w:r>
          </w:p>
        </w:tc>
        <w:tc>
          <w:tcPr>
            <w:tcW w:w="180" w:type="dxa"/>
          </w:tcPr>
          <w:p w14:paraId="30C7AF12" w14:textId="77777777" w:rsidR="00E30E53" w:rsidRPr="00AE1021" w:rsidRDefault="00E30E53" w:rsidP="00E30E53">
            <w:pPr>
              <w:pStyle w:val="acctfourfigures"/>
              <w:tabs>
                <w:tab w:val="clear" w:pos="765"/>
              </w:tabs>
              <w:spacing w:line="240" w:lineRule="atLeast"/>
              <w:ind w:left="-88" w:right="-70"/>
              <w:jc w:val="center"/>
              <w:rPr>
                <w:rFonts w:cs="Times New Roman"/>
              </w:rPr>
            </w:pPr>
          </w:p>
        </w:tc>
        <w:tc>
          <w:tcPr>
            <w:tcW w:w="1080" w:type="dxa"/>
          </w:tcPr>
          <w:p w14:paraId="77941017" w14:textId="2DA1F1D3" w:rsidR="00E30E53" w:rsidRPr="00AE1021" w:rsidRDefault="00E30E53" w:rsidP="00E30E53">
            <w:pPr>
              <w:pStyle w:val="acctfourfigures"/>
              <w:tabs>
                <w:tab w:val="clear" w:pos="765"/>
              </w:tabs>
              <w:spacing w:line="240" w:lineRule="atLeast"/>
              <w:ind w:left="-88" w:right="-70"/>
              <w:jc w:val="center"/>
              <w:rPr>
                <w:rFonts w:cs="Times New Roman"/>
                <w:szCs w:val="22"/>
                <w:lang w:bidi="th-TH"/>
              </w:rPr>
            </w:pPr>
            <w:r w:rsidRPr="00AE1021">
              <w:rPr>
                <w:rFonts w:cs="Times New Roman"/>
                <w:szCs w:val="22"/>
                <w:lang w:bidi="th-TH"/>
              </w:rPr>
              <w:t>31</w:t>
            </w:r>
          </w:p>
        </w:tc>
        <w:tc>
          <w:tcPr>
            <w:tcW w:w="180" w:type="dxa"/>
          </w:tcPr>
          <w:p w14:paraId="063A384C" w14:textId="77777777" w:rsidR="00E30E53" w:rsidRPr="00AE1021" w:rsidRDefault="00E30E53" w:rsidP="00E30E53">
            <w:pPr>
              <w:pStyle w:val="acctfourfigures"/>
              <w:tabs>
                <w:tab w:val="clear" w:pos="765"/>
              </w:tabs>
              <w:spacing w:line="240" w:lineRule="atLeast"/>
              <w:ind w:left="-88" w:right="-70"/>
              <w:jc w:val="center"/>
              <w:rPr>
                <w:rFonts w:cs="Times New Roman"/>
              </w:rPr>
            </w:pPr>
          </w:p>
        </w:tc>
        <w:tc>
          <w:tcPr>
            <w:tcW w:w="1080" w:type="dxa"/>
          </w:tcPr>
          <w:p w14:paraId="028E6B7E" w14:textId="62536933" w:rsidR="00E30E53" w:rsidRPr="00AE1021" w:rsidRDefault="00E30E53" w:rsidP="00E30E53">
            <w:pPr>
              <w:pStyle w:val="acctfourfigures"/>
              <w:tabs>
                <w:tab w:val="clear" w:pos="765"/>
              </w:tabs>
              <w:spacing w:line="240" w:lineRule="atLeast"/>
              <w:ind w:left="-88" w:right="-70"/>
              <w:jc w:val="center"/>
              <w:rPr>
                <w:rFonts w:cs="Times New Roman"/>
              </w:rPr>
            </w:pPr>
            <w:r w:rsidRPr="00AE1021">
              <w:rPr>
                <w:rFonts w:cs="Times New Roman"/>
                <w:lang w:val="en-US" w:bidi="th-TH"/>
              </w:rPr>
              <w:t>3</w:t>
            </w:r>
            <w:r w:rsidR="00E67204">
              <w:rPr>
                <w:rFonts w:cs="Times New Roman"/>
                <w:lang w:val="en-US" w:bidi="th-TH"/>
              </w:rPr>
              <w:t>0</w:t>
            </w:r>
          </w:p>
        </w:tc>
        <w:tc>
          <w:tcPr>
            <w:tcW w:w="180" w:type="dxa"/>
          </w:tcPr>
          <w:p w14:paraId="2CBE76E0" w14:textId="77777777" w:rsidR="00E30E53" w:rsidRPr="00AE1021" w:rsidRDefault="00E30E53" w:rsidP="00E30E53">
            <w:pPr>
              <w:pStyle w:val="acctfourfigures"/>
              <w:tabs>
                <w:tab w:val="clear" w:pos="765"/>
              </w:tabs>
              <w:spacing w:line="240" w:lineRule="atLeast"/>
              <w:ind w:left="-88" w:right="-70"/>
              <w:jc w:val="center"/>
              <w:rPr>
                <w:rFonts w:cs="Times New Roman"/>
              </w:rPr>
            </w:pPr>
          </w:p>
        </w:tc>
        <w:tc>
          <w:tcPr>
            <w:tcW w:w="1091" w:type="dxa"/>
          </w:tcPr>
          <w:p w14:paraId="21E32866" w14:textId="4365C58D" w:rsidR="00E30E53" w:rsidRPr="00AE1021" w:rsidRDefault="00E30E53" w:rsidP="00E30E53">
            <w:pPr>
              <w:pStyle w:val="acctfourfigures"/>
              <w:tabs>
                <w:tab w:val="clear" w:pos="765"/>
              </w:tabs>
              <w:spacing w:line="240" w:lineRule="atLeast"/>
              <w:ind w:left="-88" w:right="-70"/>
              <w:jc w:val="center"/>
              <w:rPr>
                <w:rFonts w:cs="Times New Roman"/>
                <w:szCs w:val="22"/>
                <w:lang w:bidi="th-TH"/>
              </w:rPr>
            </w:pPr>
            <w:r w:rsidRPr="00AE1021">
              <w:rPr>
                <w:rFonts w:cs="Times New Roman"/>
                <w:szCs w:val="22"/>
                <w:lang w:bidi="th-TH"/>
              </w:rPr>
              <w:t>31</w:t>
            </w:r>
          </w:p>
        </w:tc>
      </w:tr>
      <w:tr w:rsidR="00AE1021" w:rsidRPr="00AE1021" w14:paraId="410CC39D" w14:textId="77777777" w:rsidTr="00BA3D8F">
        <w:trPr>
          <w:cantSplit/>
        </w:trPr>
        <w:tc>
          <w:tcPr>
            <w:tcW w:w="4421" w:type="dxa"/>
          </w:tcPr>
          <w:p w14:paraId="25761C40" w14:textId="77777777" w:rsidR="00E30E53" w:rsidRPr="00AE1021" w:rsidRDefault="00E30E53" w:rsidP="00E30E53">
            <w:pPr>
              <w:spacing w:line="240" w:lineRule="atLeast"/>
              <w:rPr>
                <w:rFonts w:cs="Times New Roman"/>
                <w:b/>
                <w:bCs/>
                <w:i/>
                <w:iCs/>
                <w:szCs w:val="22"/>
                <w:lang w:val="en-US"/>
              </w:rPr>
            </w:pPr>
          </w:p>
        </w:tc>
        <w:tc>
          <w:tcPr>
            <w:tcW w:w="1080" w:type="dxa"/>
          </w:tcPr>
          <w:p w14:paraId="3F267E72" w14:textId="41AAE220" w:rsidR="00E30E53" w:rsidRPr="00AE1021" w:rsidRDefault="00E67204" w:rsidP="00E30E53">
            <w:pPr>
              <w:pStyle w:val="acctfourfigures"/>
              <w:tabs>
                <w:tab w:val="clear" w:pos="765"/>
              </w:tabs>
              <w:spacing w:line="240" w:lineRule="atLeast"/>
              <w:ind w:left="-88" w:right="-70"/>
              <w:jc w:val="center"/>
              <w:rPr>
                <w:rFonts w:cs="Times New Roman"/>
                <w:lang w:val="en-US" w:bidi="th-TH"/>
              </w:rPr>
            </w:pPr>
            <w:r>
              <w:rPr>
                <w:rFonts w:cs="Times New Roman"/>
                <w:lang w:val="en-US" w:bidi="th-TH"/>
              </w:rPr>
              <w:t>June</w:t>
            </w:r>
          </w:p>
        </w:tc>
        <w:tc>
          <w:tcPr>
            <w:tcW w:w="180" w:type="dxa"/>
          </w:tcPr>
          <w:p w14:paraId="42CDA1EC" w14:textId="77777777" w:rsidR="00E30E53" w:rsidRPr="00AE1021" w:rsidRDefault="00E30E53" w:rsidP="00E30E53">
            <w:pPr>
              <w:pStyle w:val="acctfourfigures"/>
              <w:tabs>
                <w:tab w:val="clear" w:pos="765"/>
              </w:tabs>
              <w:spacing w:line="240" w:lineRule="atLeast"/>
              <w:ind w:left="-88" w:right="-70"/>
              <w:jc w:val="center"/>
              <w:rPr>
                <w:rFonts w:cs="Times New Roman"/>
              </w:rPr>
            </w:pPr>
          </w:p>
        </w:tc>
        <w:tc>
          <w:tcPr>
            <w:tcW w:w="1080" w:type="dxa"/>
          </w:tcPr>
          <w:p w14:paraId="65C9B1A6" w14:textId="38F9EA31" w:rsidR="00E30E53" w:rsidRPr="00AE1021" w:rsidRDefault="00E30E53" w:rsidP="00E30E53">
            <w:pPr>
              <w:pStyle w:val="acctfourfigures"/>
              <w:tabs>
                <w:tab w:val="clear" w:pos="765"/>
              </w:tabs>
              <w:spacing w:line="240" w:lineRule="atLeast"/>
              <w:ind w:left="-88" w:right="-70"/>
              <w:jc w:val="center"/>
              <w:rPr>
                <w:rFonts w:cs="Times New Roman"/>
                <w:szCs w:val="22"/>
                <w:lang w:bidi="th-TH"/>
              </w:rPr>
            </w:pPr>
            <w:r w:rsidRPr="00AE1021">
              <w:rPr>
                <w:rFonts w:cs="Times New Roman"/>
                <w:szCs w:val="22"/>
                <w:lang w:bidi="th-TH"/>
              </w:rPr>
              <w:t>December</w:t>
            </w:r>
          </w:p>
        </w:tc>
        <w:tc>
          <w:tcPr>
            <w:tcW w:w="180" w:type="dxa"/>
          </w:tcPr>
          <w:p w14:paraId="05B1221F" w14:textId="77777777" w:rsidR="00E30E53" w:rsidRPr="00AE1021" w:rsidRDefault="00E30E53" w:rsidP="00E30E53">
            <w:pPr>
              <w:pStyle w:val="acctfourfigures"/>
              <w:tabs>
                <w:tab w:val="clear" w:pos="765"/>
              </w:tabs>
              <w:spacing w:line="240" w:lineRule="atLeast"/>
              <w:ind w:left="-88" w:right="-70"/>
              <w:jc w:val="center"/>
              <w:rPr>
                <w:rFonts w:cs="Times New Roman"/>
              </w:rPr>
            </w:pPr>
          </w:p>
        </w:tc>
        <w:tc>
          <w:tcPr>
            <w:tcW w:w="1080" w:type="dxa"/>
          </w:tcPr>
          <w:p w14:paraId="7776B98E" w14:textId="1A66A429" w:rsidR="00E30E53" w:rsidRPr="00AE1021" w:rsidRDefault="00E67204" w:rsidP="00E30E53">
            <w:pPr>
              <w:pStyle w:val="acctfourfigures"/>
              <w:tabs>
                <w:tab w:val="clear" w:pos="765"/>
              </w:tabs>
              <w:spacing w:line="240" w:lineRule="atLeast"/>
              <w:ind w:left="-88" w:right="-70"/>
              <w:jc w:val="center"/>
              <w:rPr>
                <w:rFonts w:cs="Times New Roman"/>
              </w:rPr>
            </w:pPr>
            <w:r>
              <w:rPr>
                <w:rFonts w:cs="Times New Roman"/>
              </w:rPr>
              <w:t>June</w:t>
            </w:r>
          </w:p>
        </w:tc>
        <w:tc>
          <w:tcPr>
            <w:tcW w:w="180" w:type="dxa"/>
          </w:tcPr>
          <w:p w14:paraId="20B96291" w14:textId="77777777" w:rsidR="00E30E53" w:rsidRPr="00AE1021" w:rsidRDefault="00E30E53" w:rsidP="00E30E53">
            <w:pPr>
              <w:pStyle w:val="acctfourfigures"/>
              <w:tabs>
                <w:tab w:val="clear" w:pos="765"/>
              </w:tabs>
              <w:spacing w:line="240" w:lineRule="atLeast"/>
              <w:ind w:left="-88" w:right="-70"/>
              <w:jc w:val="center"/>
              <w:rPr>
                <w:rFonts w:cs="Times New Roman"/>
              </w:rPr>
            </w:pPr>
          </w:p>
        </w:tc>
        <w:tc>
          <w:tcPr>
            <w:tcW w:w="1091" w:type="dxa"/>
          </w:tcPr>
          <w:p w14:paraId="03071066" w14:textId="0B7202EF" w:rsidR="00E30E53" w:rsidRPr="00AE1021" w:rsidRDefault="00E30E53" w:rsidP="00E30E53">
            <w:pPr>
              <w:pStyle w:val="acctfourfigures"/>
              <w:tabs>
                <w:tab w:val="clear" w:pos="765"/>
              </w:tabs>
              <w:spacing w:line="240" w:lineRule="atLeast"/>
              <w:ind w:left="-88" w:right="-70"/>
              <w:jc w:val="center"/>
              <w:rPr>
                <w:rFonts w:cs="Times New Roman"/>
                <w:szCs w:val="22"/>
                <w:lang w:bidi="th-TH"/>
              </w:rPr>
            </w:pPr>
            <w:r w:rsidRPr="00AE1021">
              <w:rPr>
                <w:rFonts w:cs="Times New Roman"/>
                <w:szCs w:val="22"/>
                <w:lang w:bidi="th-TH"/>
              </w:rPr>
              <w:t>December</w:t>
            </w:r>
          </w:p>
        </w:tc>
      </w:tr>
      <w:tr w:rsidR="00AE1021" w:rsidRPr="00AE1021" w14:paraId="1C2B021D" w14:textId="77777777" w:rsidTr="00BA3D8F">
        <w:trPr>
          <w:cantSplit/>
        </w:trPr>
        <w:tc>
          <w:tcPr>
            <w:tcW w:w="4421" w:type="dxa"/>
          </w:tcPr>
          <w:p w14:paraId="2B5EC5BA" w14:textId="77777777" w:rsidR="00FC518E" w:rsidRPr="00AE1021" w:rsidRDefault="00FC518E" w:rsidP="00FC518E">
            <w:pPr>
              <w:spacing w:line="240" w:lineRule="atLeast"/>
              <w:rPr>
                <w:rFonts w:cs="Times New Roman"/>
                <w:b/>
                <w:bCs/>
                <w:i/>
                <w:iCs/>
                <w:szCs w:val="22"/>
                <w:lang w:val="en-US"/>
              </w:rPr>
            </w:pPr>
          </w:p>
        </w:tc>
        <w:tc>
          <w:tcPr>
            <w:tcW w:w="1080" w:type="dxa"/>
            <w:vAlign w:val="bottom"/>
          </w:tcPr>
          <w:p w14:paraId="6DD42F49" w14:textId="3A93856C" w:rsidR="00FC518E" w:rsidRPr="00AE1021" w:rsidRDefault="00FC518E" w:rsidP="00FC518E">
            <w:pPr>
              <w:pStyle w:val="acctfourfigures"/>
              <w:tabs>
                <w:tab w:val="clear" w:pos="765"/>
              </w:tabs>
              <w:spacing w:line="240" w:lineRule="atLeast"/>
              <w:ind w:left="-88" w:right="-70"/>
              <w:jc w:val="center"/>
              <w:rPr>
                <w:rFonts w:cs="Times New Roman"/>
                <w:lang w:val="en-US" w:bidi="th-TH"/>
              </w:rPr>
            </w:pPr>
            <w:r w:rsidRPr="00AE1021">
              <w:rPr>
                <w:rFonts w:cs="Times New Roman"/>
              </w:rPr>
              <w:t>202</w:t>
            </w:r>
            <w:r w:rsidR="00323EC8">
              <w:rPr>
                <w:rFonts w:cs="Times New Roman"/>
              </w:rPr>
              <w:t>6</w:t>
            </w:r>
          </w:p>
        </w:tc>
        <w:tc>
          <w:tcPr>
            <w:tcW w:w="180" w:type="dxa"/>
          </w:tcPr>
          <w:p w14:paraId="0026F5A4" w14:textId="77777777" w:rsidR="00FC518E" w:rsidRPr="00AE1021" w:rsidRDefault="00FC518E" w:rsidP="00FC518E">
            <w:pPr>
              <w:pStyle w:val="acctfourfigures"/>
              <w:tabs>
                <w:tab w:val="clear" w:pos="765"/>
              </w:tabs>
              <w:spacing w:line="240" w:lineRule="atLeast"/>
              <w:ind w:left="-88" w:right="-70"/>
              <w:jc w:val="center"/>
              <w:rPr>
                <w:rFonts w:cs="Times New Roman"/>
              </w:rPr>
            </w:pPr>
          </w:p>
        </w:tc>
        <w:tc>
          <w:tcPr>
            <w:tcW w:w="1080" w:type="dxa"/>
            <w:vAlign w:val="bottom"/>
          </w:tcPr>
          <w:p w14:paraId="71AA3A44" w14:textId="6327BCE7" w:rsidR="00FC518E" w:rsidRPr="00AE1021" w:rsidRDefault="00FC518E" w:rsidP="00FC518E">
            <w:pPr>
              <w:pStyle w:val="acctfourfigures"/>
              <w:tabs>
                <w:tab w:val="clear" w:pos="765"/>
              </w:tabs>
              <w:spacing w:line="240" w:lineRule="atLeast"/>
              <w:ind w:left="-88" w:right="-70"/>
              <w:jc w:val="center"/>
              <w:rPr>
                <w:rFonts w:cs="Times New Roman"/>
                <w:szCs w:val="22"/>
                <w:lang w:bidi="th-TH"/>
              </w:rPr>
            </w:pPr>
            <w:r w:rsidRPr="00AE1021">
              <w:rPr>
                <w:rFonts w:cs="Times New Roman"/>
              </w:rPr>
              <w:t>202</w:t>
            </w:r>
            <w:r w:rsidR="00323EC8">
              <w:rPr>
                <w:rFonts w:cs="Times New Roman"/>
              </w:rPr>
              <w:t>5</w:t>
            </w:r>
          </w:p>
        </w:tc>
        <w:tc>
          <w:tcPr>
            <w:tcW w:w="180" w:type="dxa"/>
          </w:tcPr>
          <w:p w14:paraId="2A8A2A8F" w14:textId="77777777" w:rsidR="00FC518E" w:rsidRPr="00AE1021" w:rsidRDefault="00FC518E" w:rsidP="00FC518E">
            <w:pPr>
              <w:pStyle w:val="acctfourfigures"/>
              <w:tabs>
                <w:tab w:val="clear" w:pos="765"/>
              </w:tabs>
              <w:spacing w:line="240" w:lineRule="atLeast"/>
              <w:ind w:left="-88" w:right="-70"/>
              <w:jc w:val="center"/>
              <w:rPr>
                <w:rFonts w:cs="Times New Roman"/>
              </w:rPr>
            </w:pPr>
          </w:p>
        </w:tc>
        <w:tc>
          <w:tcPr>
            <w:tcW w:w="1080" w:type="dxa"/>
          </w:tcPr>
          <w:p w14:paraId="118F6860" w14:textId="7FEA8347" w:rsidR="00FC518E" w:rsidRPr="00AE1021" w:rsidRDefault="00FC518E" w:rsidP="00FC518E">
            <w:pPr>
              <w:pStyle w:val="acctfourfigures"/>
              <w:tabs>
                <w:tab w:val="clear" w:pos="765"/>
              </w:tabs>
              <w:spacing w:line="240" w:lineRule="atLeast"/>
              <w:ind w:left="-88" w:right="-70"/>
              <w:jc w:val="center"/>
              <w:rPr>
                <w:rFonts w:cs="Times New Roman"/>
              </w:rPr>
            </w:pPr>
            <w:r w:rsidRPr="00AE1021">
              <w:rPr>
                <w:rFonts w:cs="Times New Roman"/>
              </w:rPr>
              <w:t>202</w:t>
            </w:r>
            <w:r w:rsidR="00323EC8">
              <w:rPr>
                <w:rFonts w:cs="Times New Roman"/>
              </w:rPr>
              <w:t>6</w:t>
            </w:r>
          </w:p>
        </w:tc>
        <w:tc>
          <w:tcPr>
            <w:tcW w:w="180" w:type="dxa"/>
          </w:tcPr>
          <w:p w14:paraId="45A3D5BC" w14:textId="77777777" w:rsidR="00FC518E" w:rsidRPr="00AE1021" w:rsidRDefault="00FC518E" w:rsidP="00FC518E">
            <w:pPr>
              <w:pStyle w:val="acctfourfigures"/>
              <w:tabs>
                <w:tab w:val="clear" w:pos="765"/>
              </w:tabs>
              <w:spacing w:line="240" w:lineRule="atLeast"/>
              <w:ind w:left="-88" w:right="-70"/>
              <w:jc w:val="center"/>
              <w:rPr>
                <w:rFonts w:cs="Times New Roman"/>
              </w:rPr>
            </w:pPr>
          </w:p>
        </w:tc>
        <w:tc>
          <w:tcPr>
            <w:tcW w:w="1091" w:type="dxa"/>
          </w:tcPr>
          <w:p w14:paraId="394B633E" w14:textId="416BF60F" w:rsidR="00FC518E" w:rsidRPr="00AE1021" w:rsidRDefault="00FC518E" w:rsidP="00FC518E">
            <w:pPr>
              <w:pStyle w:val="acctfourfigures"/>
              <w:tabs>
                <w:tab w:val="clear" w:pos="765"/>
              </w:tabs>
              <w:spacing w:line="240" w:lineRule="atLeast"/>
              <w:ind w:left="-88" w:right="-70"/>
              <w:jc w:val="center"/>
              <w:rPr>
                <w:rFonts w:cs="Times New Roman"/>
                <w:szCs w:val="22"/>
                <w:lang w:bidi="th-TH"/>
              </w:rPr>
            </w:pPr>
            <w:r w:rsidRPr="00AE1021">
              <w:rPr>
                <w:rFonts w:cs="Times New Roman"/>
              </w:rPr>
              <w:t>202</w:t>
            </w:r>
            <w:r w:rsidR="00323EC8">
              <w:rPr>
                <w:rFonts w:cs="Times New Roman"/>
              </w:rPr>
              <w:t>5</w:t>
            </w:r>
          </w:p>
        </w:tc>
      </w:tr>
      <w:tr w:rsidR="00AE1021" w:rsidRPr="00AE1021" w14:paraId="2296D816" w14:textId="77777777" w:rsidTr="00BA3D8F">
        <w:trPr>
          <w:cantSplit/>
        </w:trPr>
        <w:tc>
          <w:tcPr>
            <w:tcW w:w="4421" w:type="dxa"/>
          </w:tcPr>
          <w:p w14:paraId="38FCDC0A" w14:textId="77777777" w:rsidR="00E30E53" w:rsidRPr="00AE1021" w:rsidRDefault="00E30E53" w:rsidP="00E30E53">
            <w:pPr>
              <w:spacing w:line="240" w:lineRule="atLeast"/>
              <w:rPr>
                <w:rFonts w:cs="Times New Roman"/>
                <w:b/>
                <w:bCs/>
                <w:i/>
                <w:iCs/>
                <w:szCs w:val="22"/>
                <w:lang w:val="en-US"/>
              </w:rPr>
            </w:pPr>
          </w:p>
        </w:tc>
        <w:tc>
          <w:tcPr>
            <w:tcW w:w="4871" w:type="dxa"/>
            <w:gridSpan w:val="7"/>
          </w:tcPr>
          <w:p w14:paraId="57924CBD" w14:textId="77777777" w:rsidR="00E30E53" w:rsidRPr="00AE1021" w:rsidRDefault="00E30E53" w:rsidP="00E30E53">
            <w:pPr>
              <w:pStyle w:val="acctfourfigures"/>
              <w:tabs>
                <w:tab w:val="clear" w:pos="765"/>
              </w:tabs>
              <w:spacing w:line="240" w:lineRule="atLeast"/>
              <w:ind w:right="11"/>
              <w:jc w:val="center"/>
              <w:rPr>
                <w:rFonts w:cs="Times New Roman"/>
                <w:szCs w:val="22"/>
                <w:rtl/>
                <w:cs/>
              </w:rPr>
            </w:pPr>
            <w:r w:rsidRPr="00AE1021">
              <w:rPr>
                <w:rFonts w:cs="Times New Roman"/>
                <w:i/>
                <w:iCs/>
                <w:szCs w:val="22"/>
              </w:rPr>
              <w:t>(in million Baht)</w:t>
            </w:r>
          </w:p>
        </w:tc>
      </w:tr>
      <w:tr w:rsidR="00AE1021" w:rsidRPr="00AE1021" w14:paraId="2F011585" w14:textId="77777777" w:rsidTr="00BA3D8F">
        <w:trPr>
          <w:cantSplit/>
        </w:trPr>
        <w:tc>
          <w:tcPr>
            <w:tcW w:w="4421" w:type="dxa"/>
          </w:tcPr>
          <w:p w14:paraId="0FEC8D46" w14:textId="77777777" w:rsidR="00E30E53" w:rsidRPr="00AE1021" w:rsidRDefault="00E30E53" w:rsidP="00E30E53">
            <w:pPr>
              <w:spacing w:line="240" w:lineRule="atLeast"/>
              <w:rPr>
                <w:rFonts w:cs="Times New Roman"/>
                <w:b/>
                <w:bCs/>
                <w:i/>
                <w:iCs/>
                <w:szCs w:val="22"/>
                <w:lang w:val="en-US"/>
              </w:rPr>
            </w:pPr>
            <w:r w:rsidRPr="00AE1021">
              <w:rPr>
                <w:rFonts w:cs="Times New Roman"/>
                <w:b/>
                <w:bCs/>
                <w:i/>
                <w:iCs/>
                <w:szCs w:val="22"/>
                <w:lang w:val="en-US"/>
              </w:rPr>
              <w:t xml:space="preserve">Trade accounts receivable </w:t>
            </w:r>
          </w:p>
        </w:tc>
        <w:tc>
          <w:tcPr>
            <w:tcW w:w="1080" w:type="dxa"/>
          </w:tcPr>
          <w:p w14:paraId="00F482A3" w14:textId="77777777" w:rsidR="00E30E53" w:rsidRPr="00AE1021" w:rsidRDefault="00E30E53" w:rsidP="00E30E5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ind w:left="-80" w:right="-80"/>
              <w:rPr>
                <w:rFonts w:ascii="Times New Roman" w:hAnsi="Times New Roman" w:cs="Times New Roman"/>
                <w:sz w:val="22"/>
                <w:szCs w:val="22"/>
                <w:cs/>
              </w:rPr>
            </w:pPr>
          </w:p>
        </w:tc>
        <w:tc>
          <w:tcPr>
            <w:tcW w:w="180" w:type="dxa"/>
          </w:tcPr>
          <w:p w14:paraId="3F445047" w14:textId="77777777" w:rsidR="00E30E53" w:rsidRPr="00AE1021" w:rsidRDefault="00E30E53" w:rsidP="00E30E53">
            <w:pPr>
              <w:pStyle w:val="nineptnormalheadingcentred"/>
              <w:tabs>
                <w:tab w:val="decimal" w:pos="602"/>
              </w:tabs>
              <w:spacing w:line="240" w:lineRule="atLeast"/>
              <w:ind w:left="-80" w:right="-80"/>
              <w:jc w:val="left"/>
              <w:rPr>
                <w:rFonts w:cs="Times New Roman"/>
                <w:sz w:val="22"/>
                <w:szCs w:val="22"/>
              </w:rPr>
            </w:pPr>
          </w:p>
        </w:tc>
        <w:tc>
          <w:tcPr>
            <w:tcW w:w="1080" w:type="dxa"/>
          </w:tcPr>
          <w:p w14:paraId="3AC87BF3" w14:textId="77777777" w:rsidR="00E30E53" w:rsidRPr="00AE1021" w:rsidRDefault="00E30E53" w:rsidP="00E30E5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ind w:left="-80" w:right="-80"/>
              <w:rPr>
                <w:rFonts w:ascii="Times New Roman" w:hAnsi="Times New Roman" w:cs="Times New Roman"/>
                <w:sz w:val="22"/>
                <w:szCs w:val="22"/>
                <w:cs/>
              </w:rPr>
            </w:pPr>
          </w:p>
        </w:tc>
        <w:tc>
          <w:tcPr>
            <w:tcW w:w="180" w:type="dxa"/>
          </w:tcPr>
          <w:p w14:paraId="3847FB82" w14:textId="77777777" w:rsidR="00E30E53" w:rsidRPr="00AE1021" w:rsidRDefault="00E30E53" w:rsidP="00E30E53">
            <w:pPr>
              <w:pStyle w:val="nineptnormalheadingcentred"/>
              <w:tabs>
                <w:tab w:val="decimal" w:pos="602"/>
              </w:tabs>
              <w:spacing w:line="240" w:lineRule="atLeast"/>
              <w:ind w:left="-80" w:right="-80"/>
              <w:jc w:val="left"/>
              <w:rPr>
                <w:rFonts w:cs="Times New Roman"/>
                <w:sz w:val="22"/>
                <w:szCs w:val="22"/>
              </w:rPr>
            </w:pPr>
          </w:p>
        </w:tc>
        <w:tc>
          <w:tcPr>
            <w:tcW w:w="1080" w:type="dxa"/>
          </w:tcPr>
          <w:p w14:paraId="3C888916" w14:textId="77777777" w:rsidR="00E30E53" w:rsidRPr="00AE1021" w:rsidRDefault="00E30E53" w:rsidP="00E30E53">
            <w:pPr>
              <w:pStyle w:val="acctfourfigures"/>
              <w:tabs>
                <w:tab w:val="clear" w:pos="765"/>
                <w:tab w:val="decimal" w:pos="602"/>
              </w:tabs>
              <w:spacing w:line="240" w:lineRule="atLeast"/>
              <w:ind w:left="-80" w:right="-80"/>
              <w:rPr>
                <w:rFonts w:cs="Times New Roman"/>
                <w:szCs w:val="22"/>
                <w:rtl/>
                <w:cs/>
              </w:rPr>
            </w:pPr>
          </w:p>
        </w:tc>
        <w:tc>
          <w:tcPr>
            <w:tcW w:w="180" w:type="dxa"/>
          </w:tcPr>
          <w:p w14:paraId="5CFFE92E" w14:textId="77777777" w:rsidR="00E30E53" w:rsidRPr="00AE1021" w:rsidRDefault="00E30E53" w:rsidP="00E30E53">
            <w:pPr>
              <w:pStyle w:val="acctfourfigures"/>
              <w:tabs>
                <w:tab w:val="clear" w:pos="765"/>
                <w:tab w:val="decimal" w:pos="602"/>
              </w:tabs>
              <w:spacing w:line="240" w:lineRule="atLeast"/>
              <w:ind w:left="-80" w:right="-80"/>
              <w:rPr>
                <w:rFonts w:cs="Times New Roman"/>
                <w:szCs w:val="22"/>
              </w:rPr>
            </w:pPr>
          </w:p>
        </w:tc>
        <w:tc>
          <w:tcPr>
            <w:tcW w:w="1091" w:type="dxa"/>
          </w:tcPr>
          <w:p w14:paraId="60A181E5" w14:textId="77777777" w:rsidR="00E30E53" w:rsidRPr="00AE1021" w:rsidRDefault="00E30E53" w:rsidP="00E30E53">
            <w:pPr>
              <w:pStyle w:val="acctfourfigures"/>
              <w:tabs>
                <w:tab w:val="clear" w:pos="765"/>
                <w:tab w:val="decimal" w:pos="602"/>
              </w:tabs>
              <w:spacing w:line="240" w:lineRule="atLeast"/>
              <w:ind w:left="-80" w:right="-80"/>
              <w:rPr>
                <w:rFonts w:cs="Times New Roman"/>
                <w:szCs w:val="22"/>
                <w:rtl/>
                <w:cs/>
              </w:rPr>
            </w:pPr>
          </w:p>
        </w:tc>
      </w:tr>
      <w:tr w:rsidR="00AE1021" w:rsidRPr="00AE1021" w14:paraId="1B47C629" w14:textId="77777777" w:rsidTr="00BA3D8F">
        <w:trPr>
          <w:cantSplit/>
          <w:trHeight w:val="87"/>
        </w:trPr>
        <w:tc>
          <w:tcPr>
            <w:tcW w:w="4421" w:type="dxa"/>
          </w:tcPr>
          <w:p w14:paraId="57A3554C" w14:textId="5CCBD3BE" w:rsidR="00FC518E" w:rsidRPr="00AE1021" w:rsidRDefault="00FC518E" w:rsidP="00FC518E">
            <w:pPr>
              <w:spacing w:line="240" w:lineRule="atLeast"/>
              <w:rPr>
                <w:rFonts w:cs="Times New Roman"/>
                <w:szCs w:val="22"/>
              </w:rPr>
            </w:pPr>
            <w:r w:rsidRPr="00AE1021">
              <w:rPr>
                <w:rFonts w:cs="Times New Roman"/>
                <w:szCs w:val="22"/>
              </w:rPr>
              <w:t xml:space="preserve">Parent </w:t>
            </w:r>
            <w:r w:rsidR="00AA4857" w:rsidRPr="00AE1021">
              <w:rPr>
                <w:rFonts w:cs="Times New Roman"/>
                <w:szCs w:val="22"/>
              </w:rPr>
              <w:t>of the Group</w:t>
            </w:r>
          </w:p>
        </w:tc>
        <w:tc>
          <w:tcPr>
            <w:tcW w:w="1080" w:type="dxa"/>
          </w:tcPr>
          <w:p w14:paraId="300C377A" w14:textId="669ABFC8" w:rsidR="00FC518E" w:rsidRPr="00AE1021" w:rsidRDefault="00AA6CBB" w:rsidP="006B32C8">
            <w:pPr>
              <w:pStyle w:val="acctfourfigures"/>
              <w:tabs>
                <w:tab w:val="clear" w:pos="765"/>
                <w:tab w:val="decimal" w:pos="602"/>
              </w:tabs>
              <w:spacing w:line="240" w:lineRule="atLeast"/>
              <w:ind w:left="-80" w:right="-80"/>
              <w:rPr>
                <w:rFonts w:cs="Times New Roman"/>
                <w:szCs w:val="22"/>
              </w:rPr>
            </w:pPr>
            <w:r>
              <w:rPr>
                <w:rFonts w:cs="Times New Roman"/>
                <w:szCs w:val="22"/>
              </w:rPr>
              <w:t>832.91</w:t>
            </w:r>
          </w:p>
        </w:tc>
        <w:tc>
          <w:tcPr>
            <w:tcW w:w="180" w:type="dxa"/>
          </w:tcPr>
          <w:p w14:paraId="5FB90841" w14:textId="77777777" w:rsidR="00FC518E" w:rsidRPr="00AE1021" w:rsidRDefault="00FC518E" w:rsidP="00FC518E">
            <w:pPr>
              <w:pStyle w:val="acctfourfigures"/>
              <w:tabs>
                <w:tab w:val="clear" w:pos="765"/>
                <w:tab w:val="decimal" w:pos="602"/>
              </w:tabs>
              <w:spacing w:line="240" w:lineRule="atLeast"/>
              <w:ind w:left="-80" w:right="-80"/>
              <w:rPr>
                <w:rFonts w:cs="Times New Roman"/>
                <w:szCs w:val="22"/>
              </w:rPr>
            </w:pPr>
          </w:p>
        </w:tc>
        <w:tc>
          <w:tcPr>
            <w:tcW w:w="1080" w:type="dxa"/>
          </w:tcPr>
          <w:p w14:paraId="587E83A6" w14:textId="1D6D6851" w:rsidR="00FC518E" w:rsidRPr="00AE1021" w:rsidRDefault="00DF0663" w:rsidP="00FC518E">
            <w:pPr>
              <w:pStyle w:val="acctfourfigures"/>
              <w:tabs>
                <w:tab w:val="clear" w:pos="765"/>
                <w:tab w:val="decimal" w:pos="602"/>
              </w:tabs>
              <w:spacing w:line="240" w:lineRule="atLeast"/>
              <w:ind w:left="-80" w:right="-80"/>
              <w:rPr>
                <w:rFonts w:cs="Times New Roman"/>
                <w:szCs w:val="22"/>
              </w:rPr>
            </w:pPr>
            <w:r>
              <w:t>552.68</w:t>
            </w:r>
          </w:p>
        </w:tc>
        <w:tc>
          <w:tcPr>
            <w:tcW w:w="180" w:type="dxa"/>
          </w:tcPr>
          <w:p w14:paraId="088D4F93" w14:textId="77777777" w:rsidR="00FC518E" w:rsidRPr="00AE1021" w:rsidRDefault="00FC518E" w:rsidP="00FC518E">
            <w:pPr>
              <w:pStyle w:val="acctfourfigures"/>
              <w:tabs>
                <w:tab w:val="clear" w:pos="765"/>
                <w:tab w:val="decimal" w:pos="602"/>
              </w:tabs>
              <w:spacing w:line="240" w:lineRule="atLeast"/>
              <w:ind w:left="-80" w:right="-80"/>
              <w:rPr>
                <w:rFonts w:cs="Times New Roman"/>
                <w:b/>
                <w:bCs/>
                <w:szCs w:val="22"/>
              </w:rPr>
            </w:pPr>
          </w:p>
        </w:tc>
        <w:tc>
          <w:tcPr>
            <w:tcW w:w="1080" w:type="dxa"/>
          </w:tcPr>
          <w:p w14:paraId="30326CD5" w14:textId="59BC3A24" w:rsidR="00FC518E" w:rsidRPr="00AE1021" w:rsidRDefault="00AA6CBB" w:rsidP="002F7AE0">
            <w:pPr>
              <w:pStyle w:val="acctfourfigures"/>
              <w:tabs>
                <w:tab w:val="clear" w:pos="765"/>
                <w:tab w:val="decimal" w:pos="602"/>
              </w:tabs>
              <w:spacing w:line="240" w:lineRule="atLeast"/>
              <w:ind w:left="-80" w:right="-80"/>
              <w:jc w:val="center"/>
            </w:pPr>
            <w:r>
              <w:t>-</w:t>
            </w:r>
          </w:p>
        </w:tc>
        <w:tc>
          <w:tcPr>
            <w:tcW w:w="180" w:type="dxa"/>
          </w:tcPr>
          <w:p w14:paraId="1985E439" w14:textId="77777777" w:rsidR="00FC518E" w:rsidRPr="00AE1021" w:rsidRDefault="00FC518E" w:rsidP="00FC518E">
            <w:pPr>
              <w:pStyle w:val="acctfourfigures"/>
              <w:tabs>
                <w:tab w:val="clear" w:pos="765"/>
                <w:tab w:val="decimal" w:pos="602"/>
              </w:tabs>
              <w:spacing w:line="240" w:lineRule="atLeast"/>
              <w:ind w:left="-80" w:right="-80"/>
              <w:rPr>
                <w:rFonts w:cs="Times New Roman"/>
                <w:b/>
                <w:bCs/>
                <w:szCs w:val="22"/>
              </w:rPr>
            </w:pPr>
          </w:p>
        </w:tc>
        <w:tc>
          <w:tcPr>
            <w:tcW w:w="1091" w:type="dxa"/>
          </w:tcPr>
          <w:p w14:paraId="40912511" w14:textId="1D653A5F" w:rsidR="00FC518E" w:rsidRPr="00AE1021" w:rsidRDefault="00FC518E" w:rsidP="006A38BC">
            <w:pPr>
              <w:pStyle w:val="acctfourfigures"/>
              <w:tabs>
                <w:tab w:val="clear" w:pos="765"/>
                <w:tab w:val="decimal" w:pos="602"/>
              </w:tabs>
              <w:spacing w:line="240" w:lineRule="atLeast"/>
              <w:ind w:left="-80" w:right="-80"/>
              <w:jc w:val="center"/>
              <w:rPr>
                <w:rFonts w:cs="Times New Roman"/>
                <w:szCs w:val="22"/>
                <w:lang w:bidi="th-TH"/>
              </w:rPr>
            </w:pPr>
            <w:r w:rsidRPr="00AE1021">
              <w:t>-</w:t>
            </w:r>
          </w:p>
        </w:tc>
      </w:tr>
      <w:tr w:rsidR="00AE1021" w:rsidRPr="00AE1021" w14:paraId="0075E9C4" w14:textId="77777777" w:rsidTr="00BA3D8F">
        <w:trPr>
          <w:cantSplit/>
          <w:trHeight w:val="87"/>
        </w:trPr>
        <w:tc>
          <w:tcPr>
            <w:tcW w:w="4421" w:type="dxa"/>
          </w:tcPr>
          <w:p w14:paraId="2B89C33A" w14:textId="77777777" w:rsidR="00FC518E" w:rsidRPr="00AE1021" w:rsidRDefault="00FC518E" w:rsidP="00FC518E">
            <w:pPr>
              <w:spacing w:line="240" w:lineRule="atLeast"/>
              <w:rPr>
                <w:rFonts w:cs="Times New Roman"/>
              </w:rPr>
            </w:pPr>
            <w:r w:rsidRPr="00AE1021">
              <w:rPr>
                <w:rFonts w:cs="Times New Roman"/>
              </w:rPr>
              <w:t>Subsidiaries</w:t>
            </w:r>
          </w:p>
        </w:tc>
        <w:tc>
          <w:tcPr>
            <w:tcW w:w="1080" w:type="dxa"/>
          </w:tcPr>
          <w:p w14:paraId="5F13419D" w14:textId="250F52CB" w:rsidR="00FC518E" w:rsidRPr="00AE1021" w:rsidRDefault="00AA6CBB" w:rsidP="00FC518E">
            <w:pPr>
              <w:pStyle w:val="acctfourfigures"/>
              <w:tabs>
                <w:tab w:val="clear" w:pos="765"/>
                <w:tab w:val="decimal" w:pos="602"/>
              </w:tabs>
              <w:spacing w:line="240" w:lineRule="atLeast"/>
              <w:ind w:left="-80" w:right="-80"/>
              <w:jc w:val="center"/>
              <w:rPr>
                <w:rFonts w:cs="Times New Roman"/>
                <w:szCs w:val="22"/>
              </w:rPr>
            </w:pPr>
            <w:r>
              <w:rPr>
                <w:rFonts w:cs="Times New Roman"/>
                <w:szCs w:val="22"/>
              </w:rPr>
              <w:t>-</w:t>
            </w:r>
          </w:p>
        </w:tc>
        <w:tc>
          <w:tcPr>
            <w:tcW w:w="180" w:type="dxa"/>
          </w:tcPr>
          <w:p w14:paraId="00C9110F" w14:textId="77777777" w:rsidR="00FC518E" w:rsidRPr="00AE1021" w:rsidRDefault="00FC518E" w:rsidP="00FC518E">
            <w:pPr>
              <w:pStyle w:val="acctfourfigures"/>
              <w:tabs>
                <w:tab w:val="clear" w:pos="765"/>
                <w:tab w:val="decimal" w:pos="602"/>
              </w:tabs>
              <w:spacing w:line="240" w:lineRule="atLeast"/>
              <w:ind w:left="-80" w:right="-80"/>
              <w:rPr>
                <w:rFonts w:cs="Times New Roman"/>
                <w:szCs w:val="22"/>
              </w:rPr>
            </w:pPr>
          </w:p>
        </w:tc>
        <w:tc>
          <w:tcPr>
            <w:tcW w:w="1080" w:type="dxa"/>
          </w:tcPr>
          <w:p w14:paraId="3CA02AF1" w14:textId="6C58036B" w:rsidR="00FC518E" w:rsidRPr="00AE1021" w:rsidRDefault="00FC518E" w:rsidP="00FC518E">
            <w:pPr>
              <w:pStyle w:val="acctfourfigures"/>
              <w:tabs>
                <w:tab w:val="clear" w:pos="765"/>
                <w:tab w:val="decimal" w:pos="602"/>
              </w:tabs>
              <w:spacing w:line="240" w:lineRule="atLeast"/>
              <w:ind w:left="-80" w:right="-80"/>
              <w:jc w:val="center"/>
              <w:rPr>
                <w:rFonts w:cs="Times New Roman"/>
                <w:szCs w:val="22"/>
              </w:rPr>
            </w:pPr>
            <w:r w:rsidRPr="00AE1021">
              <w:t>-</w:t>
            </w:r>
          </w:p>
        </w:tc>
        <w:tc>
          <w:tcPr>
            <w:tcW w:w="180" w:type="dxa"/>
          </w:tcPr>
          <w:p w14:paraId="679C25C2" w14:textId="77777777" w:rsidR="00FC518E" w:rsidRPr="00AE1021" w:rsidRDefault="00FC518E" w:rsidP="00FC518E">
            <w:pPr>
              <w:pStyle w:val="acctfourfigures"/>
              <w:tabs>
                <w:tab w:val="clear" w:pos="765"/>
                <w:tab w:val="decimal" w:pos="602"/>
              </w:tabs>
              <w:spacing w:line="240" w:lineRule="atLeast"/>
              <w:ind w:left="-80" w:right="-80"/>
              <w:rPr>
                <w:rFonts w:cs="Times New Roman"/>
                <w:b/>
                <w:bCs/>
                <w:szCs w:val="22"/>
              </w:rPr>
            </w:pPr>
          </w:p>
        </w:tc>
        <w:tc>
          <w:tcPr>
            <w:tcW w:w="1080" w:type="dxa"/>
          </w:tcPr>
          <w:p w14:paraId="6C617058" w14:textId="7D750CF2" w:rsidR="00FC518E" w:rsidRPr="00AE1021" w:rsidRDefault="00AA6CBB" w:rsidP="006B32C8">
            <w:pPr>
              <w:pStyle w:val="acctfourfigures"/>
              <w:tabs>
                <w:tab w:val="clear" w:pos="765"/>
                <w:tab w:val="decimal" w:pos="602"/>
              </w:tabs>
              <w:spacing w:line="240" w:lineRule="atLeast"/>
              <w:ind w:left="-80" w:right="-80"/>
            </w:pPr>
            <w:r>
              <w:t>349.06</w:t>
            </w:r>
          </w:p>
        </w:tc>
        <w:tc>
          <w:tcPr>
            <w:tcW w:w="180" w:type="dxa"/>
          </w:tcPr>
          <w:p w14:paraId="711FDD3F" w14:textId="77777777" w:rsidR="00FC518E" w:rsidRPr="00AE1021" w:rsidRDefault="00FC518E" w:rsidP="00FC518E">
            <w:pPr>
              <w:pStyle w:val="acctfourfigures"/>
              <w:tabs>
                <w:tab w:val="clear" w:pos="765"/>
                <w:tab w:val="decimal" w:pos="602"/>
              </w:tabs>
              <w:spacing w:line="240" w:lineRule="atLeast"/>
              <w:ind w:left="-80" w:right="-80"/>
              <w:rPr>
                <w:rFonts w:cs="Times New Roman"/>
                <w:b/>
                <w:bCs/>
                <w:szCs w:val="22"/>
              </w:rPr>
            </w:pPr>
          </w:p>
        </w:tc>
        <w:tc>
          <w:tcPr>
            <w:tcW w:w="1091" w:type="dxa"/>
          </w:tcPr>
          <w:p w14:paraId="6E77AEB3" w14:textId="3BB4DB7D" w:rsidR="00FC518E" w:rsidRPr="00AE1021" w:rsidRDefault="00323EC8" w:rsidP="00FC518E">
            <w:pPr>
              <w:pStyle w:val="acctfourfigures"/>
              <w:tabs>
                <w:tab w:val="clear" w:pos="765"/>
                <w:tab w:val="decimal" w:pos="602"/>
              </w:tabs>
              <w:spacing w:line="240" w:lineRule="atLeast"/>
              <w:ind w:left="-80" w:right="-80"/>
              <w:rPr>
                <w:rFonts w:cs="Times New Roman"/>
              </w:rPr>
            </w:pPr>
            <w:r>
              <w:t>328.66</w:t>
            </w:r>
          </w:p>
        </w:tc>
      </w:tr>
      <w:tr w:rsidR="00AE1021" w:rsidRPr="00AE1021" w14:paraId="5FE6D1A0" w14:textId="77777777" w:rsidTr="00BA3D8F">
        <w:trPr>
          <w:cantSplit/>
          <w:trHeight w:val="87"/>
        </w:trPr>
        <w:tc>
          <w:tcPr>
            <w:tcW w:w="4421" w:type="dxa"/>
          </w:tcPr>
          <w:p w14:paraId="4695A47F" w14:textId="77777777" w:rsidR="00FC518E" w:rsidRPr="00AE1021" w:rsidRDefault="00FC518E" w:rsidP="00FC518E">
            <w:pPr>
              <w:spacing w:line="240" w:lineRule="atLeast"/>
              <w:rPr>
                <w:rFonts w:cs="Times New Roman"/>
                <w:szCs w:val="22"/>
              </w:rPr>
            </w:pPr>
            <w:r w:rsidRPr="00AE1021">
              <w:rPr>
                <w:rFonts w:cs="Times New Roman"/>
              </w:rPr>
              <w:t>Other related parties</w:t>
            </w:r>
          </w:p>
        </w:tc>
        <w:tc>
          <w:tcPr>
            <w:tcW w:w="1080" w:type="dxa"/>
            <w:tcBorders>
              <w:bottom w:val="single" w:sz="4" w:space="0" w:color="auto"/>
            </w:tcBorders>
          </w:tcPr>
          <w:p w14:paraId="75D480FD" w14:textId="2824820E" w:rsidR="00FC518E" w:rsidRPr="00AE1021" w:rsidRDefault="00AA6CBB" w:rsidP="00FC518E">
            <w:pPr>
              <w:pStyle w:val="acctfourfigures"/>
              <w:tabs>
                <w:tab w:val="clear" w:pos="765"/>
                <w:tab w:val="decimal" w:pos="602"/>
              </w:tabs>
              <w:spacing w:line="240" w:lineRule="atLeast"/>
              <w:ind w:left="-80" w:right="-80"/>
              <w:rPr>
                <w:rFonts w:cs="Times New Roman"/>
                <w:szCs w:val="22"/>
              </w:rPr>
            </w:pPr>
            <w:r>
              <w:rPr>
                <w:rFonts w:cs="Times New Roman"/>
                <w:szCs w:val="22"/>
              </w:rPr>
              <w:t>1,090.65</w:t>
            </w:r>
          </w:p>
        </w:tc>
        <w:tc>
          <w:tcPr>
            <w:tcW w:w="180" w:type="dxa"/>
          </w:tcPr>
          <w:p w14:paraId="746561F1" w14:textId="77777777" w:rsidR="00FC518E" w:rsidRPr="00AE1021" w:rsidRDefault="00FC518E" w:rsidP="00FC518E">
            <w:pPr>
              <w:pStyle w:val="acctfourfigures"/>
              <w:tabs>
                <w:tab w:val="clear" w:pos="765"/>
                <w:tab w:val="decimal" w:pos="602"/>
              </w:tabs>
              <w:spacing w:line="240" w:lineRule="atLeast"/>
              <w:ind w:left="-80" w:right="-80"/>
              <w:rPr>
                <w:rFonts w:cs="Times New Roman"/>
                <w:szCs w:val="22"/>
              </w:rPr>
            </w:pPr>
          </w:p>
        </w:tc>
        <w:tc>
          <w:tcPr>
            <w:tcW w:w="1080" w:type="dxa"/>
            <w:tcBorders>
              <w:bottom w:val="single" w:sz="4" w:space="0" w:color="auto"/>
            </w:tcBorders>
          </w:tcPr>
          <w:p w14:paraId="706B5A73" w14:textId="37490F01" w:rsidR="00FC518E" w:rsidRPr="00AE1021" w:rsidRDefault="00323EC8" w:rsidP="00FC518E">
            <w:pPr>
              <w:pStyle w:val="acctfourfigures"/>
              <w:tabs>
                <w:tab w:val="clear" w:pos="765"/>
                <w:tab w:val="decimal" w:pos="602"/>
              </w:tabs>
              <w:spacing w:line="240" w:lineRule="atLeast"/>
              <w:ind w:left="-80" w:right="-80"/>
              <w:rPr>
                <w:rFonts w:cs="Times New Roman"/>
                <w:szCs w:val="22"/>
              </w:rPr>
            </w:pPr>
            <w:r>
              <w:t>580.00</w:t>
            </w:r>
          </w:p>
        </w:tc>
        <w:tc>
          <w:tcPr>
            <w:tcW w:w="180" w:type="dxa"/>
          </w:tcPr>
          <w:p w14:paraId="6179F060" w14:textId="77777777" w:rsidR="00FC518E" w:rsidRPr="00AE1021" w:rsidRDefault="00FC518E" w:rsidP="00FC518E">
            <w:pPr>
              <w:pStyle w:val="acctfourfigures"/>
              <w:tabs>
                <w:tab w:val="clear" w:pos="765"/>
                <w:tab w:val="decimal" w:pos="602"/>
              </w:tabs>
              <w:spacing w:line="240" w:lineRule="atLeast"/>
              <w:ind w:left="-80" w:right="-80"/>
              <w:rPr>
                <w:rFonts w:cs="Times New Roman"/>
                <w:b/>
                <w:bCs/>
                <w:szCs w:val="22"/>
              </w:rPr>
            </w:pPr>
          </w:p>
        </w:tc>
        <w:tc>
          <w:tcPr>
            <w:tcW w:w="1080" w:type="dxa"/>
            <w:tcBorders>
              <w:bottom w:val="single" w:sz="4" w:space="0" w:color="auto"/>
            </w:tcBorders>
          </w:tcPr>
          <w:p w14:paraId="1E0783CB" w14:textId="6263256D" w:rsidR="00FC518E" w:rsidRPr="00AE1021" w:rsidRDefault="00AA6CBB" w:rsidP="002F7AE0">
            <w:pPr>
              <w:pStyle w:val="acctfourfigures"/>
              <w:tabs>
                <w:tab w:val="clear" w:pos="765"/>
                <w:tab w:val="decimal" w:pos="602"/>
              </w:tabs>
              <w:spacing w:line="240" w:lineRule="atLeast"/>
              <w:ind w:left="-80" w:right="-80"/>
              <w:rPr>
                <w:rFonts w:cs="Times New Roman"/>
                <w:szCs w:val="22"/>
                <w:lang w:bidi="th-TH"/>
              </w:rPr>
            </w:pPr>
            <w:r>
              <w:rPr>
                <w:rFonts w:cs="Times New Roman"/>
                <w:szCs w:val="22"/>
                <w:lang w:bidi="th-TH"/>
              </w:rPr>
              <w:t>859.52</w:t>
            </w:r>
          </w:p>
        </w:tc>
        <w:tc>
          <w:tcPr>
            <w:tcW w:w="180" w:type="dxa"/>
          </w:tcPr>
          <w:p w14:paraId="2157D252" w14:textId="77777777" w:rsidR="00FC518E" w:rsidRPr="00AE1021" w:rsidRDefault="00FC518E" w:rsidP="00FC518E">
            <w:pPr>
              <w:pStyle w:val="acctfourfigures"/>
              <w:tabs>
                <w:tab w:val="clear" w:pos="765"/>
                <w:tab w:val="decimal" w:pos="602"/>
              </w:tabs>
              <w:spacing w:line="240" w:lineRule="atLeast"/>
              <w:ind w:left="-80" w:right="-80"/>
              <w:rPr>
                <w:rFonts w:cs="Times New Roman"/>
                <w:b/>
                <w:bCs/>
                <w:szCs w:val="22"/>
              </w:rPr>
            </w:pPr>
          </w:p>
        </w:tc>
        <w:tc>
          <w:tcPr>
            <w:tcW w:w="1091" w:type="dxa"/>
            <w:tcBorders>
              <w:bottom w:val="single" w:sz="4" w:space="0" w:color="auto"/>
            </w:tcBorders>
          </w:tcPr>
          <w:p w14:paraId="412C69E2" w14:textId="33EC48CC" w:rsidR="00FC518E" w:rsidRPr="00AE1021" w:rsidRDefault="00323EC8" w:rsidP="002F7AE0">
            <w:pPr>
              <w:pStyle w:val="acctfourfigures"/>
              <w:tabs>
                <w:tab w:val="clear" w:pos="765"/>
                <w:tab w:val="decimal" w:pos="602"/>
              </w:tabs>
              <w:spacing w:line="240" w:lineRule="atLeast"/>
              <w:ind w:left="-80" w:right="-80"/>
              <w:rPr>
                <w:rFonts w:cs="Times New Roman"/>
                <w:szCs w:val="22"/>
                <w:lang w:bidi="th-TH"/>
              </w:rPr>
            </w:pPr>
            <w:r>
              <w:t>426.05</w:t>
            </w:r>
          </w:p>
        </w:tc>
      </w:tr>
      <w:tr w:rsidR="00AE1021" w:rsidRPr="00AE1021" w14:paraId="4A7CB290" w14:textId="77777777" w:rsidTr="00BA3D8F">
        <w:trPr>
          <w:cantSplit/>
        </w:trPr>
        <w:tc>
          <w:tcPr>
            <w:tcW w:w="4421" w:type="dxa"/>
          </w:tcPr>
          <w:p w14:paraId="3504CEC0" w14:textId="77777777" w:rsidR="00FC518E" w:rsidRPr="00AE1021" w:rsidRDefault="00FC518E" w:rsidP="00FC518E">
            <w:pPr>
              <w:spacing w:line="240" w:lineRule="atLeast"/>
              <w:rPr>
                <w:rFonts w:cs="Times New Roman"/>
                <w:b/>
                <w:bCs/>
                <w:szCs w:val="22"/>
              </w:rPr>
            </w:pPr>
            <w:r w:rsidRPr="00AE1021">
              <w:rPr>
                <w:rFonts w:cs="Times New Roman"/>
                <w:b/>
                <w:bCs/>
                <w:szCs w:val="22"/>
              </w:rPr>
              <w:t>Total</w:t>
            </w:r>
          </w:p>
        </w:tc>
        <w:tc>
          <w:tcPr>
            <w:tcW w:w="1080" w:type="dxa"/>
            <w:tcBorders>
              <w:top w:val="single" w:sz="4" w:space="0" w:color="auto"/>
            </w:tcBorders>
          </w:tcPr>
          <w:p w14:paraId="147C7D9C" w14:textId="1FC6967B" w:rsidR="00FC518E" w:rsidRPr="00AE1021" w:rsidRDefault="00AA6CBB" w:rsidP="00FC518E">
            <w:pPr>
              <w:pStyle w:val="acctfourfigures"/>
              <w:tabs>
                <w:tab w:val="clear" w:pos="765"/>
                <w:tab w:val="decimal" w:pos="602"/>
              </w:tabs>
              <w:spacing w:line="240" w:lineRule="atLeast"/>
              <w:ind w:left="-80" w:right="-80"/>
              <w:rPr>
                <w:rFonts w:cs="Times New Roman"/>
                <w:b/>
                <w:bCs/>
                <w:szCs w:val="22"/>
              </w:rPr>
            </w:pPr>
            <w:r>
              <w:rPr>
                <w:rFonts w:cs="Times New Roman"/>
                <w:b/>
                <w:bCs/>
                <w:szCs w:val="22"/>
              </w:rPr>
              <w:t>1,923.56</w:t>
            </w:r>
          </w:p>
        </w:tc>
        <w:tc>
          <w:tcPr>
            <w:tcW w:w="180" w:type="dxa"/>
          </w:tcPr>
          <w:p w14:paraId="06EB85B1" w14:textId="77777777" w:rsidR="00FC518E" w:rsidRPr="00AE1021" w:rsidRDefault="00FC518E" w:rsidP="00FC518E">
            <w:pPr>
              <w:pStyle w:val="acctfourfigures"/>
              <w:tabs>
                <w:tab w:val="clear" w:pos="765"/>
                <w:tab w:val="decimal" w:pos="602"/>
              </w:tabs>
              <w:spacing w:line="240" w:lineRule="atLeast"/>
              <w:ind w:left="-80" w:right="-80"/>
              <w:rPr>
                <w:rFonts w:cs="Times New Roman"/>
                <w:b/>
                <w:bCs/>
                <w:szCs w:val="22"/>
              </w:rPr>
            </w:pPr>
          </w:p>
        </w:tc>
        <w:tc>
          <w:tcPr>
            <w:tcW w:w="1080" w:type="dxa"/>
            <w:tcBorders>
              <w:top w:val="single" w:sz="4" w:space="0" w:color="auto"/>
            </w:tcBorders>
          </w:tcPr>
          <w:p w14:paraId="14749DBD" w14:textId="7E8D0BD2" w:rsidR="00FC518E" w:rsidRPr="00AE1021" w:rsidRDefault="00E81FC3" w:rsidP="00FC518E">
            <w:pPr>
              <w:pStyle w:val="acctfourfigures"/>
              <w:tabs>
                <w:tab w:val="clear" w:pos="765"/>
                <w:tab w:val="decimal" w:pos="602"/>
              </w:tabs>
              <w:spacing w:line="240" w:lineRule="atLeast"/>
              <w:ind w:left="-80" w:right="-80"/>
              <w:rPr>
                <w:rFonts w:cs="Times New Roman"/>
                <w:b/>
                <w:bCs/>
                <w:szCs w:val="22"/>
              </w:rPr>
            </w:pPr>
            <w:r w:rsidRPr="00AE1021">
              <w:rPr>
                <w:b/>
                <w:bCs/>
              </w:rPr>
              <w:t>1,</w:t>
            </w:r>
            <w:r w:rsidR="00323EC8">
              <w:rPr>
                <w:b/>
                <w:bCs/>
              </w:rPr>
              <w:t>132.68</w:t>
            </w:r>
          </w:p>
        </w:tc>
        <w:tc>
          <w:tcPr>
            <w:tcW w:w="180" w:type="dxa"/>
          </w:tcPr>
          <w:p w14:paraId="58D4053F" w14:textId="77777777" w:rsidR="00FC518E" w:rsidRPr="00AE1021" w:rsidRDefault="00FC518E" w:rsidP="00FC518E">
            <w:pPr>
              <w:pStyle w:val="acctfourfigures"/>
              <w:tabs>
                <w:tab w:val="clear" w:pos="765"/>
                <w:tab w:val="decimal" w:pos="602"/>
              </w:tabs>
              <w:spacing w:line="240" w:lineRule="atLeast"/>
              <w:ind w:left="-80" w:right="-80"/>
              <w:rPr>
                <w:rFonts w:cs="Times New Roman"/>
                <w:b/>
                <w:bCs/>
                <w:szCs w:val="22"/>
              </w:rPr>
            </w:pPr>
          </w:p>
        </w:tc>
        <w:tc>
          <w:tcPr>
            <w:tcW w:w="1080" w:type="dxa"/>
            <w:tcBorders>
              <w:top w:val="single" w:sz="4" w:space="0" w:color="auto"/>
            </w:tcBorders>
          </w:tcPr>
          <w:p w14:paraId="58DA1475" w14:textId="37C70866" w:rsidR="00FC518E" w:rsidRPr="00AE1021" w:rsidRDefault="00AA6CBB" w:rsidP="006B32C8">
            <w:pPr>
              <w:pStyle w:val="acctfourfigures"/>
              <w:tabs>
                <w:tab w:val="clear" w:pos="765"/>
                <w:tab w:val="decimal" w:pos="602"/>
              </w:tabs>
              <w:spacing w:line="240" w:lineRule="atLeast"/>
              <w:ind w:left="-80" w:right="19"/>
              <w:jc w:val="center"/>
              <w:rPr>
                <w:rFonts w:cs="Times New Roman"/>
                <w:b/>
                <w:bCs/>
                <w:szCs w:val="22"/>
                <w:lang w:bidi="th-TH"/>
              </w:rPr>
            </w:pPr>
            <w:r>
              <w:rPr>
                <w:rFonts w:cs="Times New Roman"/>
                <w:b/>
                <w:bCs/>
                <w:szCs w:val="22"/>
                <w:lang w:bidi="th-TH"/>
              </w:rPr>
              <w:t>1,208.58</w:t>
            </w:r>
          </w:p>
        </w:tc>
        <w:tc>
          <w:tcPr>
            <w:tcW w:w="180" w:type="dxa"/>
          </w:tcPr>
          <w:p w14:paraId="414FACC9" w14:textId="77777777" w:rsidR="00FC518E" w:rsidRPr="00AE1021" w:rsidRDefault="00FC518E" w:rsidP="00FC518E">
            <w:pPr>
              <w:pStyle w:val="acctfourfigures"/>
              <w:tabs>
                <w:tab w:val="clear" w:pos="765"/>
                <w:tab w:val="decimal" w:pos="602"/>
              </w:tabs>
              <w:spacing w:line="240" w:lineRule="atLeast"/>
              <w:ind w:left="-80" w:right="-80"/>
              <w:rPr>
                <w:rFonts w:cs="Times New Roman"/>
                <w:b/>
                <w:bCs/>
                <w:szCs w:val="22"/>
              </w:rPr>
            </w:pPr>
          </w:p>
        </w:tc>
        <w:tc>
          <w:tcPr>
            <w:tcW w:w="1091" w:type="dxa"/>
            <w:tcBorders>
              <w:top w:val="single" w:sz="4" w:space="0" w:color="auto"/>
            </w:tcBorders>
          </w:tcPr>
          <w:p w14:paraId="28A48485" w14:textId="4FD9CAF1" w:rsidR="00FC518E" w:rsidRPr="00AE1021" w:rsidRDefault="00323EC8" w:rsidP="00FC518E">
            <w:pPr>
              <w:pStyle w:val="acctfourfigures"/>
              <w:tabs>
                <w:tab w:val="clear" w:pos="765"/>
                <w:tab w:val="decimal" w:pos="602"/>
              </w:tabs>
              <w:spacing w:line="240" w:lineRule="atLeast"/>
              <w:ind w:left="-80" w:right="-80"/>
              <w:rPr>
                <w:rFonts w:cs="Times New Roman"/>
                <w:b/>
                <w:bCs/>
                <w:szCs w:val="22"/>
                <w:lang w:bidi="th-TH"/>
              </w:rPr>
            </w:pPr>
            <w:r>
              <w:rPr>
                <w:b/>
                <w:bCs/>
              </w:rPr>
              <w:t>754.71</w:t>
            </w:r>
          </w:p>
        </w:tc>
      </w:tr>
      <w:tr w:rsidR="00AE1021" w:rsidRPr="00AE1021" w14:paraId="4A8FB75B" w14:textId="77777777" w:rsidTr="00BA3D8F">
        <w:trPr>
          <w:cantSplit/>
        </w:trPr>
        <w:tc>
          <w:tcPr>
            <w:tcW w:w="4421" w:type="dxa"/>
            <w:vAlign w:val="bottom"/>
          </w:tcPr>
          <w:p w14:paraId="2CDB2CC2" w14:textId="77777777" w:rsidR="00FC518E" w:rsidRPr="00AE1021" w:rsidRDefault="00FC518E" w:rsidP="00FC518E">
            <w:pPr>
              <w:spacing w:line="240" w:lineRule="atLeast"/>
              <w:rPr>
                <w:rFonts w:cs="Times New Roman"/>
                <w:szCs w:val="22"/>
              </w:rPr>
            </w:pPr>
            <w:r w:rsidRPr="00AE1021">
              <w:rPr>
                <w:rFonts w:cs="Times New Roman"/>
                <w:i/>
                <w:iCs/>
                <w:szCs w:val="22"/>
              </w:rPr>
              <w:t>Less</w:t>
            </w:r>
            <w:r w:rsidRPr="00AE1021">
              <w:rPr>
                <w:rFonts w:cs="Times New Roman"/>
                <w:szCs w:val="22"/>
              </w:rPr>
              <w:t xml:space="preserve"> allowance for expected credit loss</w:t>
            </w:r>
          </w:p>
        </w:tc>
        <w:tc>
          <w:tcPr>
            <w:tcW w:w="1080" w:type="dxa"/>
            <w:tcBorders>
              <w:bottom w:val="single" w:sz="4" w:space="0" w:color="auto"/>
            </w:tcBorders>
          </w:tcPr>
          <w:p w14:paraId="6F50DE46" w14:textId="2087B118" w:rsidR="00FC518E" w:rsidRPr="00AE1021" w:rsidRDefault="00AA6CBB" w:rsidP="00FC518E">
            <w:pPr>
              <w:pStyle w:val="acctfourfigures"/>
              <w:tabs>
                <w:tab w:val="clear" w:pos="765"/>
                <w:tab w:val="decimal" w:pos="602"/>
              </w:tabs>
              <w:spacing w:line="240" w:lineRule="atLeast"/>
              <w:ind w:left="-80" w:right="-80"/>
              <w:jc w:val="center"/>
              <w:rPr>
                <w:rFonts w:cs="Times New Roman"/>
                <w:szCs w:val="22"/>
              </w:rPr>
            </w:pPr>
            <w:r>
              <w:rPr>
                <w:rFonts w:cs="Times New Roman"/>
                <w:szCs w:val="22"/>
              </w:rPr>
              <w:t>-</w:t>
            </w:r>
          </w:p>
        </w:tc>
        <w:tc>
          <w:tcPr>
            <w:tcW w:w="180" w:type="dxa"/>
          </w:tcPr>
          <w:p w14:paraId="0C6C0E6E" w14:textId="77777777" w:rsidR="00FC518E" w:rsidRPr="00AE1021" w:rsidRDefault="00FC518E" w:rsidP="00FC518E">
            <w:pPr>
              <w:pStyle w:val="acctfourfigures"/>
              <w:tabs>
                <w:tab w:val="clear" w:pos="765"/>
                <w:tab w:val="decimal" w:pos="602"/>
              </w:tabs>
              <w:spacing w:line="240" w:lineRule="atLeast"/>
              <w:ind w:left="-80" w:right="-80"/>
              <w:rPr>
                <w:rFonts w:cs="Times New Roman"/>
                <w:szCs w:val="22"/>
              </w:rPr>
            </w:pPr>
          </w:p>
        </w:tc>
        <w:tc>
          <w:tcPr>
            <w:tcW w:w="1080" w:type="dxa"/>
            <w:tcBorders>
              <w:bottom w:val="single" w:sz="4" w:space="0" w:color="auto"/>
            </w:tcBorders>
          </w:tcPr>
          <w:p w14:paraId="28725420" w14:textId="224CEFE9" w:rsidR="00FC518E" w:rsidRPr="00AE1021" w:rsidRDefault="00FC518E" w:rsidP="00FC518E">
            <w:pPr>
              <w:pStyle w:val="acctfourfigures"/>
              <w:tabs>
                <w:tab w:val="clear" w:pos="765"/>
                <w:tab w:val="decimal" w:pos="602"/>
              </w:tabs>
              <w:spacing w:line="240" w:lineRule="atLeast"/>
              <w:ind w:left="-80" w:right="-80"/>
              <w:jc w:val="center"/>
              <w:rPr>
                <w:rFonts w:cs="Times New Roman"/>
                <w:szCs w:val="22"/>
              </w:rPr>
            </w:pPr>
            <w:r w:rsidRPr="00AE1021">
              <w:t>-</w:t>
            </w:r>
          </w:p>
        </w:tc>
        <w:tc>
          <w:tcPr>
            <w:tcW w:w="180" w:type="dxa"/>
          </w:tcPr>
          <w:p w14:paraId="45121203" w14:textId="77777777" w:rsidR="00FC518E" w:rsidRPr="00AE1021" w:rsidRDefault="00FC518E" w:rsidP="00FC518E">
            <w:pPr>
              <w:pStyle w:val="acctfourfigures"/>
              <w:tabs>
                <w:tab w:val="clear" w:pos="765"/>
                <w:tab w:val="decimal" w:pos="602"/>
              </w:tabs>
              <w:spacing w:line="240" w:lineRule="atLeast"/>
              <w:ind w:left="-80" w:right="-80"/>
              <w:rPr>
                <w:rFonts w:cs="Times New Roman"/>
                <w:szCs w:val="22"/>
              </w:rPr>
            </w:pPr>
          </w:p>
        </w:tc>
        <w:tc>
          <w:tcPr>
            <w:tcW w:w="1080" w:type="dxa"/>
            <w:tcBorders>
              <w:bottom w:val="single" w:sz="4" w:space="0" w:color="auto"/>
            </w:tcBorders>
          </w:tcPr>
          <w:p w14:paraId="6149D461" w14:textId="699A14EF" w:rsidR="00FC518E" w:rsidRPr="00AE1021" w:rsidRDefault="00AA6CBB" w:rsidP="00FC518E">
            <w:pPr>
              <w:pStyle w:val="acctfourfigures"/>
              <w:tabs>
                <w:tab w:val="clear" w:pos="765"/>
                <w:tab w:val="decimal" w:pos="602"/>
              </w:tabs>
              <w:spacing w:line="240" w:lineRule="atLeast"/>
              <w:ind w:left="-80" w:right="-80"/>
              <w:jc w:val="center"/>
              <w:rPr>
                <w:rFonts w:cs="Times New Roman"/>
                <w:szCs w:val="22"/>
                <w:lang w:bidi="th-TH"/>
              </w:rPr>
            </w:pPr>
            <w:r>
              <w:rPr>
                <w:rFonts w:cs="Times New Roman"/>
                <w:szCs w:val="22"/>
                <w:lang w:bidi="th-TH"/>
              </w:rPr>
              <w:t>-</w:t>
            </w:r>
          </w:p>
        </w:tc>
        <w:tc>
          <w:tcPr>
            <w:tcW w:w="180" w:type="dxa"/>
          </w:tcPr>
          <w:p w14:paraId="68657E87" w14:textId="77777777" w:rsidR="00FC518E" w:rsidRPr="00AE1021" w:rsidRDefault="00FC518E" w:rsidP="00FC518E">
            <w:pPr>
              <w:pStyle w:val="acctfourfigures"/>
              <w:tabs>
                <w:tab w:val="clear" w:pos="765"/>
                <w:tab w:val="decimal" w:pos="602"/>
              </w:tabs>
              <w:spacing w:line="240" w:lineRule="atLeast"/>
              <w:ind w:left="-80" w:right="-80"/>
              <w:jc w:val="center"/>
              <w:rPr>
                <w:rFonts w:cs="Times New Roman"/>
                <w:szCs w:val="22"/>
              </w:rPr>
            </w:pPr>
          </w:p>
        </w:tc>
        <w:tc>
          <w:tcPr>
            <w:tcW w:w="1091" w:type="dxa"/>
            <w:tcBorders>
              <w:bottom w:val="single" w:sz="4" w:space="0" w:color="auto"/>
            </w:tcBorders>
          </w:tcPr>
          <w:p w14:paraId="18B3F376" w14:textId="7F087D00" w:rsidR="00FC518E" w:rsidRPr="00AE1021" w:rsidRDefault="00FC518E" w:rsidP="00FC518E">
            <w:pPr>
              <w:pStyle w:val="acctfourfigures"/>
              <w:tabs>
                <w:tab w:val="clear" w:pos="765"/>
                <w:tab w:val="decimal" w:pos="602"/>
              </w:tabs>
              <w:spacing w:line="240" w:lineRule="atLeast"/>
              <w:ind w:left="-80" w:right="-80"/>
              <w:jc w:val="center"/>
              <w:rPr>
                <w:rFonts w:cs="Times New Roman"/>
                <w:szCs w:val="22"/>
                <w:lang w:bidi="th-TH"/>
              </w:rPr>
            </w:pPr>
            <w:r w:rsidRPr="00AE1021">
              <w:t>-</w:t>
            </w:r>
          </w:p>
        </w:tc>
      </w:tr>
      <w:tr w:rsidR="00AE1021" w:rsidRPr="00AE1021" w14:paraId="7526A18B" w14:textId="77777777" w:rsidTr="00BA3D8F">
        <w:trPr>
          <w:cantSplit/>
        </w:trPr>
        <w:tc>
          <w:tcPr>
            <w:tcW w:w="4421" w:type="dxa"/>
            <w:vAlign w:val="bottom"/>
          </w:tcPr>
          <w:p w14:paraId="0679EE76" w14:textId="77777777" w:rsidR="00FC518E" w:rsidRPr="00AE1021" w:rsidRDefault="00FC518E" w:rsidP="00FC518E">
            <w:pPr>
              <w:spacing w:line="240" w:lineRule="atLeast"/>
              <w:rPr>
                <w:rFonts w:cs="Times New Roman"/>
                <w:b/>
                <w:bCs/>
                <w:szCs w:val="22"/>
              </w:rPr>
            </w:pPr>
            <w:r w:rsidRPr="00AE1021">
              <w:rPr>
                <w:rFonts w:cs="Times New Roman"/>
                <w:b/>
                <w:bCs/>
                <w:szCs w:val="22"/>
              </w:rPr>
              <w:t>Net</w:t>
            </w:r>
          </w:p>
        </w:tc>
        <w:tc>
          <w:tcPr>
            <w:tcW w:w="1080" w:type="dxa"/>
            <w:tcBorders>
              <w:top w:val="single" w:sz="4" w:space="0" w:color="auto"/>
              <w:bottom w:val="double" w:sz="4" w:space="0" w:color="auto"/>
            </w:tcBorders>
          </w:tcPr>
          <w:p w14:paraId="0EBDD486" w14:textId="79BCF484" w:rsidR="00FC518E" w:rsidRPr="00AE1021" w:rsidRDefault="00AA6CBB" w:rsidP="00FC518E">
            <w:pPr>
              <w:pStyle w:val="acctfourfigures"/>
              <w:tabs>
                <w:tab w:val="clear" w:pos="765"/>
                <w:tab w:val="decimal" w:pos="602"/>
              </w:tabs>
              <w:spacing w:line="240" w:lineRule="atLeast"/>
              <w:ind w:left="-80" w:right="-80"/>
              <w:rPr>
                <w:rFonts w:cs="Times New Roman"/>
                <w:b/>
                <w:bCs/>
                <w:szCs w:val="22"/>
              </w:rPr>
            </w:pPr>
            <w:r>
              <w:rPr>
                <w:rFonts w:cs="Times New Roman"/>
                <w:b/>
                <w:bCs/>
                <w:szCs w:val="22"/>
              </w:rPr>
              <w:t>1,923.56</w:t>
            </w:r>
          </w:p>
        </w:tc>
        <w:tc>
          <w:tcPr>
            <w:tcW w:w="180" w:type="dxa"/>
          </w:tcPr>
          <w:p w14:paraId="238EE03D" w14:textId="77777777" w:rsidR="00FC518E" w:rsidRPr="00AE1021" w:rsidRDefault="00FC518E" w:rsidP="00FC518E">
            <w:pPr>
              <w:pStyle w:val="acctfourfigures"/>
              <w:tabs>
                <w:tab w:val="clear" w:pos="765"/>
                <w:tab w:val="decimal" w:pos="602"/>
              </w:tabs>
              <w:spacing w:line="240" w:lineRule="atLeast"/>
              <w:ind w:left="-80" w:right="-80"/>
              <w:rPr>
                <w:rFonts w:cs="Times New Roman"/>
                <w:b/>
                <w:bCs/>
                <w:szCs w:val="22"/>
              </w:rPr>
            </w:pPr>
          </w:p>
        </w:tc>
        <w:tc>
          <w:tcPr>
            <w:tcW w:w="1080" w:type="dxa"/>
            <w:tcBorders>
              <w:top w:val="single" w:sz="4" w:space="0" w:color="auto"/>
              <w:bottom w:val="double" w:sz="4" w:space="0" w:color="auto"/>
            </w:tcBorders>
          </w:tcPr>
          <w:p w14:paraId="3B3D498B" w14:textId="550C6ACD" w:rsidR="00FC518E" w:rsidRPr="00AE1021" w:rsidRDefault="00E81FC3" w:rsidP="00FC518E">
            <w:pPr>
              <w:pStyle w:val="acctfourfigures"/>
              <w:tabs>
                <w:tab w:val="clear" w:pos="765"/>
                <w:tab w:val="decimal" w:pos="602"/>
              </w:tabs>
              <w:spacing w:line="240" w:lineRule="atLeast"/>
              <w:ind w:left="-80" w:right="-80"/>
              <w:rPr>
                <w:rFonts w:cs="Times New Roman"/>
                <w:b/>
                <w:bCs/>
                <w:szCs w:val="22"/>
              </w:rPr>
            </w:pPr>
            <w:r w:rsidRPr="00AE1021">
              <w:rPr>
                <w:b/>
                <w:bCs/>
              </w:rPr>
              <w:t>1,</w:t>
            </w:r>
            <w:r w:rsidR="00323EC8">
              <w:rPr>
                <w:b/>
                <w:bCs/>
              </w:rPr>
              <w:t>132.68</w:t>
            </w:r>
          </w:p>
        </w:tc>
        <w:tc>
          <w:tcPr>
            <w:tcW w:w="180" w:type="dxa"/>
          </w:tcPr>
          <w:p w14:paraId="393B3AFB" w14:textId="77777777" w:rsidR="00FC518E" w:rsidRPr="00AE1021" w:rsidRDefault="00FC518E" w:rsidP="00FC518E">
            <w:pPr>
              <w:pStyle w:val="acctfourfigures"/>
              <w:tabs>
                <w:tab w:val="clear" w:pos="765"/>
                <w:tab w:val="decimal" w:pos="602"/>
              </w:tabs>
              <w:spacing w:line="240" w:lineRule="atLeast"/>
              <w:ind w:left="-80" w:right="-80"/>
              <w:rPr>
                <w:rFonts w:cs="Times New Roman"/>
                <w:b/>
                <w:bCs/>
                <w:szCs w:val="22"/>
              </w:rPr>
            </w:pPr>
          </w:p>
        </w:tc>
        <w:tc>
          <w:tcPr>
            <w:tcW w:w="1080" w:type="dxa"/>
            <w:tcBorders>
              <w:top w:val="single" w:sz="4" w:space="0" w:color="auto"/>
              <w:bottom w:val="double" w:sz="4" w:space="0" w:color="auto"/>
            </w:tcBorders>
          </w:tcPr>
          <w:p w14:paraId="30526EB9" w14:textId="165A1F5B" w:rsidR="00FC518E" w:rsidRPr="00AE1021" w:rsidRDefault="00AA6CBB" w:rsidP="006B32C8">
            <w:pPr>
              <w:pStyle w:val="acctfourfigures"/>
              <w:tabs>
                <w:tab w:val="clear" w:pos="765"/>
                <w:tab w:val="decimal" w:pos="602"/>
              </w:tabs>
              <w:spacing w:line="240" w:lineRule="atLeast"/>
              <w:ind w:left="-80" w:right="19"/>
              <w:jc w:val="center"/>
              <w:rPr>
                <w:rFonts w:cs="Times New Roman"/>
                <w:b/>
                <w:bCs/>
                <w:szCs w:val="22"/>
                <w:lang w:bidi="th-TH"/>
              </w:rPr>
            </w:pPr>
            <w:r>
              <w:rPr>
                <w:rFonts w:cs="Times New Roman"/>
                <w:b/>
                <w:bCs/>
                <w:szCs w:val="22"/>
                <w:lang w:bidi="th-TH"/>
              </w:rPr>
              <w:t>1,208.58</w:t>
            </w:r>
          </w:p>
        </w:tc>
        <w:tc>
          <w:tcPr>
            <w:tcW w:w="180" w:type="dxa"/>
          </w:tcPr>
          <w:p w14:paraId="656E8A3E" w14:textId="77777777" w:rsidR="00FC518E" w:rsidRPr="00AE1021" w:rsidRDefault="00FC518E" w:rsidP="00FC518E">
            <w:pPr>
              <w:pStyle w:val="acctfourfigures"/>
              <w:tabs>
                <w:tab w:val="clear" w:pos="765"/>
                <w:tab w:val="decimal" w:pos="602"/>
              </w:tabs>
              <w:spacing w:line="240" w:lineRule="atLeast"/>
              <w:ind w:left="-80" w:right="-80"/>
              <w:rPr>
                <w:rFonts w:cs="Times New Roman"/>
                <w:b/>
                <w:bCs/>
                <w:szCs w:val="22"/>
              </w:rPr>
            </w:pPr>
          </w:p>
        </w:tc>
        <w:tc>
          <w:tcPr>
            <w:tcW w:w="1091" w:type="dxa"/>
            <w:tcBorders>
              <w:top w:val="single" w:sz="4" w:space="0" w:color="auto"/>
              <w:bottom w:val="double" w:sz="4" w:space="0" w:color="auto"/>
            </w:tcBorders>
          </w:tcPr>
          <w:p w14:paraId="5CBA60F6" w14:textId="189B8F1B" w:rsidR="00FC518E" w:rsidRPr="00AE1021" w:rsidRDefault="00323EC8" w:rsidP="00FC518E">
            <w:pPr>
              <w:pStyle w:val="acctfourfigures"/>
              <w:tabs>
                <w:tab w:val="clear" w:pos="765"/>
                <w:tab w:val="decimal" w:pos="602"/>
              </w:tabs>
              <w:spacing w:line="240" w:lineRule="atLeast"/>
              <w:ind w:left="-80" w:right="-80"/>
              <w:rPr>
                <w:rFonts w:cs="Times New Roman"/>
                <w:b/>
                <w:bCs/>
                <w:szCs w:val="22"/>
                <w:lang w:bidi="th-TH"/>
              </w:rPr>
            </w:pPr>
            <w:r>
              <w:rPr>
                <w:b/>
                <w:bCs/>
              </w:rPr>
              <w:t>754.71</w:t>
            </w:r>
          </w:p>
        </w:tc>
      </w:tr>
      <w:tr w:rsidR="00AE1021" w:rsidRPr="00AE1021" w14:paraId="42874534" w14:textId="77777777" w:rsidTr="00BA3D8F">
        <w:trPr>
          <w:cantSplit/>
        </w:trPr>
        <w:tc>
          <w:tcPr>
            <w:tcW w:w="4421" w:type="dxa"/>
          </w:tcPr>
          <w:p w14:paraId="66104C14" w14:textId="77777777" w:rsidR="00637447" w:rsidRPr="00AE1021" w:rsidRDefault="00637447" w:rsidP="00637447">
            <w:pPr>
              <w:spacing w:line="240" w:lineRule="atLeast"/>
              <w:rPr>
                <w:rFonts w:cs="Times New Roman"/>
                <w:b/>
                <w:bCs/>
                <w:szCs w:val="22"/>
              </w:rPr>
            </w:pPr>
          </w:p>
        </w:tc>
        <w:tc>
          <w:tcPr>
            <w:tcW w:w="1080" w:type="dxa"/>
            <w:tcBorders>
              <w:top w:val="double" w:sz="4" w:space="0" w:color="auto"/>
            </w:tcBorders>
          </w:tcPr>
          <w:p w14:paraId="1A437B67" w14:textId="77777777" w:rsidR="00637447" w:rsidRPr="00AE1021" w:rsidRDefault="00637447" w:rsidP="00637447">
            <w:pPr>
              <w:pStyle w:val="acctfourfigures"/>
              <w:tabs>
                <w:tab w:val="clear" w:pos="765"/>
                <w:tab w:val="decimal" w:pos="602"/>
              </w:tabs>
              <w:spacing w:line="240" w:lineRule="atLeast"/>
              <w:ind w:left="-80" w:right="-80"/>
              <w:rPr>
                <w:rFonts w:cs="Times New Roman"/>
                <w:szCs w:val="22"/>
              </w:rPr>
            </w:pPr>
          </w:p>
        </w:tc>
        <w:tc>
          <w:tcPr>
            <w:tcW w:w="180" w:type="dxa"/>
          </w:tcPr>
          <w:p w14:paraId="29E1D39E" w14:textId="77777777" w:rsidR="00637447" w:rsidRPr="00AE1021" w:rsidRDefault="00637447" w:rsidP="00637447">
            <w:pPr>
              <w:pStyle w:val="acctfourfigures"/>
              <w:tabs>
                <w:tab w:val="clear" w:pos="765"/>
                <w:tab w:val="decimal" w:pos="602"/>
              </w:tabs>
              <w:spacing w:line="240" w:lineRule="atLeast"/>
              <w:ind w:left="-80" w:right="-80"/>
              <w:rPr>
                <w:rFonts w:cs="Times New Roman"/>
                <w:szCs w:val="22"/>
              </w:rPr>
            </w:pPr>
          </w:p>
        </w:tc>
        <w:tc>
          <w:tcPr>
            <w:tcW w:w="1080" w:type="dxa"/>
            <w:tcBorders>
              <w:top w:val="double" w:sz="4" w:space="0" w:color="auto"/>
            </w:tcBorders>
          </w:tcPr>
          <w:p w14:paraId="57802CE3" w14:textId="77777777" w:rsidR="00637447" w:rsidRPr="00AE1021" w:rsidRDefault="00637447" w:rsidP="00637447">
            <w:pPr>
              <w:pStyle w:val="acctfourfigures"/>
              <w:tabs>
                <w:tab w:val="clear" w:pos="765"/>
                <w:tab w:val="decimal" w:pos="602"/>
              </w:tabs>
              <w:spacing w:line="240" w:lineRule="atLeast"/>
              <w:ind w:left="-80" w:right="-80"/>
              <w:rPr>
                <w:rFonts w:cs="Times New Roman"/>
                <w:szCs w:val="22"/>
              </w:rPr>
            </w:pPr>
          </w:p>
        </w:tc>
        <w:tc>
          <w:tcPr>
            <w:tcW w:w="180" w:type="dxa"/>
          </w:tcPr>
          <w:p w14:paraId="6B46EE28" w14:textId="77777777" w:rsidR="00637447" w:rsidRPr="00AE1021" w:rsidRDefault="00637447" w:rsidP="00637447">
            <w:pPr>
              <w:pStyle w:val="acctfourfigures"/>
              <w:tabs>
                <w:tab w:val="clear" w:pos="765"/>
                <w:tab w:val="decimal" w:pos="602"/>
              </w:tabs>
              <w:spacing w:line="240" w:lineRule="atLeast"/>
              <w:ind w:left="-80" w:right="-80"/>
              <w:rPr>
                <w:rFonts w:cs="Times New Roman"/>
                <w:szCs w:val="22"/>
              </w:rPr>
            </w:pPr>
          </w:p>
        </w:tc>
        <w:tc>
          <w:tcPr>
            <w:tcW w:w="1080" w:type="dxa"/>
            <w:tcBorders>
              <w:top w:val="double" w:sz="4" w:space="0" w:color="auto"/>
            </w:tcBorders>
          </w:tcPr>
          <w:p w14:paraId="1B2B71BD" w14:textId="59EEB992" w:rsidR="00637447" w:rsidRPr="00AE1021" w:rsidRDefault="00637447" w:rsidP="00637447">
            <w:pPr>
              <w:pStyle w:val="acctfourfigures"/>
              <w:tabs>
                <w:tab w:val="clear" w:pos="765"/>
                <w:tab w:val="decimal" w:pos="602"/>
              </w:tabs>
              <w:spacing w:line="240" w:lineRule="atLeast"/>
              <w:ind w:left="-80" w:right="-80"/>
              <w:rPr>
                <w:rFonts w:cs="Times New Roman"/>
                <w:szCs w:val="22"/>
              </w:rPr>
            </w:pPr>
          </w:p>
        </w:tc>
        <w:tc>
          <w:tcPr>
            <w:tcW w:w="180" w:type="dxa"/>
          </w:tcPr>
          <w:p w14:paraId="6CB72737" w14:textId="77777777" w:rsidR="00637447" w:rsidRPr="00AE1021" w:rsidRDefault="00637447" w:rsidP="00637447">
            <w:pPr>
              <w:pStyle w:val="acctfourfigures"/>
              <w:tabs>
                <w:tab w:val="clear" w:pos="765"/>
                <w:tab w:val="decimal" w:pos="602"/>
              </w:tabs>
              <w:spacing w:line="240" w:lineRule="atLeast"/>
              <w:ind w:left="-80" w:right="-80"/>
              <w:rPr>
                <w:rFonts w:cs="Times New Roman"/>
                <w:szCs w:val="22"/>
              </w:rPr>
            </w:pPr>
          </w:p>
        </w:tc>
        <w:tc>
          <w:tcPr>
            <w:tcW w:w="1091" w:type="dxa"/>
            <w:tcBorders>
              <w:top w:val="double" w:sz="4" w:space="0" w:color="auto"/>
            </w:tcBorders>
          </w:tcPr>
          <w:p w14:paraId="496854BA" w14:textId="77777777" w:rsidR="00637447" w:rsidRPr="00AE1021" w:rsidRDefault="00637447" w:rsidP="00637447">
            <w:pPr>
              <w:pStyle w:val="acctfourfigures"/>
              <w:tabs>
                <w:tab w:val="clear" w:pos="765"/>
                <w:tab w:val="decimal" w:pos="602"/>
              </w:tabs>
              <w:spacing w:line="240" w:lineRule="atLeast"/>
              <w:ind w:left="-80" w:right="-80"/>
              <w:rPr>
                <w:rFonts w:cs="Times New Roman"/>
                <w:szCs w:val="22"/>
              </w:rPr>
            </w:pPr>
          </w:p>
        </w:tc>
      </w:tr>
      <w:tr w:rsidR="00AE1021" w:rsidRPr="00AE1021" w14:paraId="1B2BBA64" w14:textId="77777777" w:rsidTr="00BA3D8F">
        <w:trPr>
          <w:cantSplit/>
        </w:trPr>
        <w:tc>
          <w:tcPr>
            <w:tcW w:w="4421" w:type="dxa"/>
          </w:tcPr>
          <w:p w14:paraId="5A76A95D" w14:textId="02E973B5" w:rsidR="00637447" w:rsidRPr="00AE1021" w:rsidRDefault="00637447" w:rsidP="00637447">
            <w:pPr>
              <w:spacing w:line="240" w:lineRule="atLeast"/>
              <w:rPr>
                <w:rFonts w:cs="Times New Roman"/>
                <w:i/>
                <w:iCs/>
                <w:szCs w:val="22"/>
              </w:rPr>
            </w:pPr>
            <w:r w:rsidRPr="00AE1021">
              <w:rPr>
                <w:rFonts w:cs="Times New Roman"/>
                <w:b/>
                <w:bCs/>
                <w:i/>
                <w:iCs/>
                <w:szCs w:val="22"/>
              </w:rPr>
              <w:t xml:space="preserve">Other </w:t>
            </w:r>
            <w:r w:rsidR="009479F9" w:rsidRPr="00AE1021">
              <w:rPr>
                <w:rFonts w:cs="Times New Roman"/>
                <w:b/>
                <w:bCs/>
                <w:i/>
                <w:iCs/>
                <w:szCs w:val="22"/>
              </w:rPr>
              <w:t xml:space="preserve">current </w:t>
            </w:r>
            <w:r w:rsidRPr="00AE1021">
              <w:rPr>
                <w:rFonts w:cs="Times New Roman"/>
                <w:b/>
                <w:bCs/>
                <w:i/>
                <w:iCs/>
                <w:szCs w:val="22"/>
              </w:rPr>
              <w:t>receivables</w:t>
            </w:r>
          </w:p>
        </w:tc>
        <w:tc>
          <w:tcPr>
            <w:tcW w:w="1080" w:type="dxa"/>
          </w:tcPr>
          <w:p w14:paraId="154C4DF2" w14:textId="77777777" w:rsidR="00637447" w:rsidRPr="00AE1021" w:rsidRDefault="00637447" w:rsidP="00637447">
            <w:pPr>
              <w:pStyle w:val="acctfourfigures"/>
              <w:tabs>
                <w:tab w:val="clear" w:pos="765"/>
                <w:tab w:val="decimal" w:pos="602"/>
              </w:tabs>
              <w:spacing w:line="240" w:lineRule="atLeast"/>
              <w:ind w:left="-80" w:right="-80"/>
              <w:rPr>
                <w:rFonts w:cs="Times New Roman"/>
                <w:szCs w:val="22"/>
                <w:lang w:bidi="th-TH"/>
              </w:rPr>
            </w:pPr>
          </w:p>
        </w:tc>
        <w:tc>
          <w:tcPr>
            <w:tcW w:w="180" w:type="dxa"/>
          </w:tcPr>
          <w:p w14:paraId="2B570BBD" w14:textId="77777777" w:rsidR="00637447" w:rsidRPr="00AE1021" w:rsidRDefault="00637447" w:rsidP="00637447">
            <w:pPr>
              <w:pStyle w:val="acctfourfigures"/>
              <w:tabs>
                <w:tab w:val="clear" w:pos="765"/>
                <w:tab w:val="decimal" w:pos="602"/>
              </w:tabs>
              <w:spacing w:line="240" w:lineRule="atLeast"/>
              <w:ind w:left="-80" w:right="-80"/>
              <w:rPr>
                <w:rFonts w:cs="Times New Roman"/>
                <w:szCs w:val="22"/>
              </w:rPr>
            </w:pPr>
          </w:p>
        </w:tc>
        <w:tc>
          <w:tcPr>
            <w:tcW w:w="1080" w:type="dxa"/>
          </w:tcPr>
          <w:p w14:paraId="456A2ECC" w14:textId="77777777" w:rsidR="00637447" w:rsidRPr="00AE1021" w:rsidRDefault="00637447" w:rsidP="00637447">
            <w:pPr>
              <w:pStyle w:val="acctfourfigures"/>
              <w:tabs>
                <w:tab w:val="clear" w:pos="765"/>
                <w:tab w:val="decimal" w:pos="602"/>
              </w:tabs>
              <w:spacing w:line="240" w:lineRule="atLeast"/>
              <w:ind w:left="-80" w:right="-80"/>
              <w:rPr>
                <w:rFonts w:cs="Times New Roman"/>
                <w:szCs w:val="22"/>
                <w:lang w:bidi="th-TH"/>
              </w:rPr>
            </w:pPr>
          </w:p>
        </w:tc>
        <w:tc>
          <w:tcPr>
            <w:tcW w:w="180" w:type="dxa"/>
          </w:tcPr>
          <w:p w14:paraId="1592197C" w14:textId="77777777" w:rsidR="00637447" w:rsidRPr="00AE1021" w:rsidRDefault="00637447" w:rsidP="00637447">
            <w:pPr>
              <w:pStyle w:val="acctfourfigures"/>
              <w:tabs>
                <w:tab w:val="clear" w:pos="765"/>
                <w:tab w:val="decimal" w:pos="602"/>
              </w:tabs>
              <w:spacing w:line="240" w:lineRule="atLeast"/>
              <w:ind w:left="-80" w:right="-80"/>
              <w:rPr>
                <w:rFonts w:cs="Times New Roman"/>
                <w:szCs w:val="22"/>
              </w:rPr>
            </w:pPr>
          </w:p>
        </w:tc>
        <w:tc>
          <w:tcPr>
            <w:tcW w:w="1080" w:type="dxa"/>
          </w:tcPr>
          <w:p w14:paraId="20E86791" w14:textId="77777777" w:rsidR="00637447" w:rsidRPr="00AE1021" w:rsidRDefault="00637447" w:rsidP="00637447">
            <w:pPr>
              <w:pStyle w:val="acctfourfigures"/>
              <w:tabs>
                <w:tab w:val="clear" w:pos="765"/>
                <w:tab w:val="decimal" w:pos="602"/>
              </w:tabs>
              <w:spacing w:line="240" w:lineRule="atLeast"/>
              <w:ind w:left="-80" w:right="-80"/>
              <w:rPr>
                <w:rFonts w:cs="Times New Roman"/>
                <w:szCs w:val="22"/>
                <w:lang w:bidi="th-TH"/>
              </w:rPr>
            </w:pPr>
          </w:p>
        </w:tc>
        <w:tc>
          <w:tcPr>
            <w:tcW w:w="180" w:type="dxa"/>
          </w:tcPr>
          <w:p w14:paraId="0ED9DE06" w14:textId="77777777" w:rsidR="00637447" w:rsidRPr="00AE1021" w:rsidRDefault="00637447" w:rsidP="00637447">
            <w:pPr>
              <w:pStyle w:val="acctfourfigures"/>
              <w:tabs>
                <w:tab w:val="clear" w:pos="765"/>
                <w:tab w:val="decimal" w:pos="602"/>
              </w:tabs>
              <w:spacing w:line="240" w:lineRule="atLeast"/>
              <w:ind w:left="-80" w:right="-80"/>
              <w:rPr>
                <w:rFonts w:cs="Times New Roman"/>
                <w:szCs w:val="22"/>
              </w:rPr>
            </w:pPr>
          </w:p>
        </w:tc>
        <w:tc>
          <w:tcPr>
            <w:tcW w:w="1091" w:type="dxa"/>
          </w:tcPr>
          <w:p w14:paraId="5727566F" w14:textId="77777777" w:rsidR="00637447" w:rsidRPr="00AE1021" w:rsidRDefault="00637447" w:rsidP="00637447">
            <w:pPr>
              <w:pStyle w:val="acctfourfigures"/>
              <w:tabs>
                <w:tab w:val="clear" w:pos="765"/>
                <w:tab w:val="decimal" w:pos="602"/>
              </w:tabs>
              <w:spacing w:line="240" w:lineRule="atLeast"/>
              <w:ind w:left="-80" w:right="-80"/>
              <w:rPr>
                <w:rFonts w:cs="Times New Roman"/>
                <w:szCs w:val="22"/>
                <w:lang w:bidi="th-TH"/>
              </w:rPr>
            </w:pPr>
          </w:p>
        </w:tc>
      </w:tr>
      <w:tr w:rsidR="00AE1021" w:rsidRPr="00AE1021" w14:paraId="7E0DFE0F" w14:textId="77777777" w:rsidTr="00BA3D8F">
        <w:trPr>
          <w:cantSplit/>
        </w:trPr>
        <w:tc>
          <w:tcPr>
            <w:tcW w:w="4421" w:type="dxa"/>
          </w:tcPr>
          <w:p w14:paraId="7F5FD97C" w14:textId="3B2E52B3" w:rsidR="00564E4E" w:rsidRPr="00AE1021" w:rsidRDefault="00564E4E" w:rsidP="00FC518E">
            <w:pPr>
              <w:spacing w:line="240" w:lineRule="atLeast"/>
              <w:rPr>
                <w:rFonts w:cs="Times New Roman"/>
                <w:szCs w:val="22"/>
              </w:rPr>
            </w:pPr>
            <w:r w:rsidRPr="00AE1021">
              <w:rPr>
                <w:rFonts w:cs="Times New Roman"/>
                <w:szCs w:val="22"/>
              </w:rPr>
              <w:t>Parent of the Group</w:t>
            </w:r>
          </w:p>
        </w:tc>
        <w:tc>
          <w:tcPr>
            <w:tcW w:w="1080" w:type="dxa"/>
          </w:tcPr>
          <w:p w14:paraId="1B276861" w14:textId="5BB212D5" w:rsidR="00564E4E" w:rsidRPr="00AE1021" w:rsidRDefault="00AA6CBB" w:rsidP="002F7AE0">
            <w:pPr>
              <w:pStyle w:val="acctfourfigures"/>
              <w:tabs>
                <w:tab w:val="clear" w:pos="765"/>
                <w:tab w:val="decimal" w:pos="602"/>
              </w:tabs>
              <w:spacing w:line="240" w:lineRule="atLeast"/>
              <w:ind w:left="-80" w:right="-80"/>
            </w:pPr>
            <w:r>
              <w:t>0.66</w:t>
            </w:r>
          </w:p>
        </w:tc>
        <w:tc>
          <w:tcPr>
            <w:tcW w:w="180" w:type="dxa"/>
          </w:tcPr>
          <w:p w14:paraId="51DC0E4E" w14:textId="77777777" w:rsidR="00564E4E" w:rsidRPr="00AE1021" w:rsidRDefault="00564E4E" w:rsidP="00FC518E">
            <w:pPr>
              <w:pStyle w:val="acctfourfigures"/>
              <w:tabs>
                <w:tab w:val="clear" w:pos="765"/>
                <w:tab w:val="decimal" w:pos="602"/>
              </w:tabs>
              <w:spacing w:line="240" w:lineRule="atLeast"/>
              <w:ind w:left="-80" w:right="-80"/>
              <w:rPr>
                <w:rFonts w:cs="Times New Roman"/>
              </w:rPr>
            </w:pPr>
          </w:p>
        </w:tc>
        <w:tc>
          <w:tcPr>
            <w:tcW w:w="1080" w:type="dxa"/>
          </w:tcPr>
          <w:p w14:paraId="021DA19A" w14:textId="6CFA5720" w:rsidR="00564E4E" w:rsidRPr="00AE1021" w:rsidRDefault="00CB6FA9" w:rsidP="002F7AE0">
            <w:pPr>
              <w:pStyle w:val="acctfourfigures"/>
              <w:tabs>
                <w:tab w:val="clear" w:pos="765"/>
                <w:tab w:val="decimal" w:pos="602"/>
              </w:tabs>
              <w:spacing w:line="240" w:lineRule="atLeast"/>
              <w:ind w:left="-80" w:right="-80"/>
            </w:pPr>
            <w:r w:rsidRPr="00AE1021">
              <w:t>0.</w:t>
            </w:r>
            <w:r w:rsidR="00DF0663">
              <w:t>55</w:t>
            </w:r>
          </w:p>
        </w:tc>
        <w:tc>
          <w:tcPr>
            <w:tcW w:w="180" w:type="dxa"/>
          </w:tcPr>
          <w:p w14:paraId="45CD4D90" w14:textId="77777777" w:rsidR="00564E4E" w:rsidRPr="00AE1021" w:rsidRDefault="00564E4E" w:rsidP="00FC518E">
            <w:pPr>
              <w:pStyle w:val="acctfourfigures"/>
              <w:tabs>
                <w:tab w:val="clear" w:pos="765"/>
                <w:tab w:val="decimal" w:pos="602"/>
              </w:tabs>
              <w:spacing w:line="240" w:lineRule="atLeast"/>
              <w:ind w:left="-80" w:right="-80"/>
              <w:rPr>
                <w:rFonts w:cs="Times New Roman"/>
              </w:rPr>
            </w:pPr>
          </w:p>
        </w:tc>
        <w:tc>
          <w:tcPr>
            <w:tcW w:w="1080" w:type="dxa"/>
          </w:tcPr>
          <w:p w14:paraId="70256521" w14:textId="5047CED1" w:rsidR="00564E4E" w:rsidRPr="00AE1021" w:rsidRDefault="00AA6CBB" w:rsidP="00FC518E">
            <w:pPr>
              <w:pStyle w:val="acctfourfigures"/>
              <w:tabs>
                <w:tab w:val="clear" w:pos="765"/>
                <w:tab w:val="decimal" w:pos="602"/>
              </w:tabs>
              <w:spacing w:line="240" w:lineRule="atLeast"/>
              <w:ind w:left="-80" w:right="-80"/>
            </w:pPr>
            <w:r>
              <w:t>0.66</w:t>
            </w:r>
          </w:p>
        </w:tc>
        <w:tc>
          <w:tcPr>
            <w:tcW w:w="180" w:type="dxa"/>
          </w:tcPr>
          <w:p w14:paraId="65A58F55" w14:textId="77777777" w:rsidR="00564E4E" w:rsidRPr="00AE1021" w:rsidRDefault="00564E4E" w:rsidP="00FC518E">
            <w:pPr>
              <w:pStyle w:val="acctfourfigures"/>
              <w:tabs>
                <w:tab w:val="clear" w:pos="765"/>
                <w:tab w:val="decimal" w:pos="602"/>
              </w:tabs>
              <w:spacing w:line="240" w:lineRule="atLeast"/>
              <w:ind w:left="-80" w:right="-80"/>
              <w:rPr>
                <w:rFonts w:cs="Times New Roman"/>
              </w:rPr>
            </w:pPr>
          </w:p>
        </w:tc>
        <w:tc>
          <w:tcPr>
            <w:tcW w:w="1091" w:type="dxa"/>
          </w:tcPr>
          <w:p w14:paraId="1B78A2E5" w14:textId="749510C9" w:rsidR="00564E4E" w:rsidRPr="00AE1021" w:rsidRDefault="004D3B98" w:rsidP="00FC518E">
            <w:pPr>
              <w:pStyle w:val="acctfourfigures"/>
              <w:tabs>
                <w:tab w:val="clear" w:pos="765"/>
                <w:tab w:val="decimal" w:pos="602"/>
              </w:tabs>
              <w:spacing w:line="240" w:lineRule="atLeast"/>
              <w:ind w:left="-80" w:right="-80"/>
            </w:pPr>
            <w:r w:rsidRPr="00AE1021">
              <w:t>0.</w:t>
            </w:r>
            <w:r w:rsidR="00DF0663">
              <w:t>55</w:t>
            </w:r>
          </w:p>
        </w:tc>
      </w:tr>
      <w:tr w:rsidR="00AE1021" w:rsidRPr="00AE1021" w14:paraId="1CE9AAE3" w14:textId="77777777" w:rsidTr="00BA3D8F">
        <w:trPr>
          <w:cantSplit/>
        </w:trPr>
        <w:tc>
          <w:tcPr>
            <w:tcW w:w="4421" w:type="dxa"/>
          </w:tcPr>
          <w:p w14:paraId="779A4E8A" w14:textId="77777777" w:rsidR="00FC518E" w:rsidRPr="00AE1021" w:rsidRDefault="00FC518E" w:rsidP="00FC518E">
            <w:pPr>
              <w:spacing w:line="240" w:lineRule="atLeast"/>
              <w:rPr>
                <w:rFonts w:cs="Times New Roman"/>
              </w:rPr>
            </w:pPr>
            <w:r w:rsidRPr="00AE1021">
              <w:rPr>
                <w:rFonts w:cs="Times New Roman"/>
                <w:szCs w:val="22"/>
              </w:rPr>
              <w:t>Subsidiaries</w:t>
            </w:r>
          </w:p>
        </w:tc>
        <w:tc>
          <w:tcPr>
            <w:tcW w:w="1080" w:type="dxa"/>
          </w:tcPr>
          <w:p w14:paraId="75C3F785" w14:textId="59896EB0" w:rsidR="00FC518E" w:rsidRPr="00AE1021" w:rsidRDefault="00AA6CBB" w:rsidP="00FC518E">
            <w:pPr>
              <w:pStyle w:val="acctfourfigures"/>
              <w:tabs>
                <w:tab w:val="clear" w:pos="765"/>
                <w:tab w:val="decimal" w:pos="602"/>
              </w:tabs>
              <w:spacing w:line="240" w:lineRule="atLeast"/>
              <w:ind w:left="-80" w:right="-80"/>
              <w:jc w:val="center"/>
            </w:pPr>
            <w:r>
              <w:t>-</w:t>
            </w:r>
          </w:p>
        </w:tc>
        <w:tc>
          <w:tcPr>
            <w:tcW w:w="180" w:type="dxa"/>
          </w:tcPr>
          <w:p w14:paraId="79FB9F07" w14:textId="77777777" w:rsidR="00FC518E" w:rsidRPr="00AE1021" w:rsidRDefault="00FC518E" w:rsidP="00FC518E">
            <w:pPr>
              <w:pStyle w:val="acctfourfigures"/>
              <w:tabs>
                <w:tab w:val="clear" w:pos="765"/>
                <w:tab w:val="decimal" w:pos="602"/>
              </w:tabs>
              <w:spacing w:line="240" w:lineRule="atLeast"/>
              <w:ind w:left="-80" w:right="-80"/>
              <w:rPr>
                <w:rFonts w:cs="Times New Roman"/>
              </w:rPr>
            </w:pPr>
          </w:p>
        </w:tc>
        <w:tc>
          <w:tcPr>
            <w:tcW w:w="1080" w:type="dxa"/>
          </w:tcPr>
          <w:p w14:paraId="4510B72B" w14:textId="03F73AA6" w:rsidR="00FC518E" w:rsidRPr="00AE1021" w:rsidRDefault="00FC518E" w:rsidP="00FC518E">
            <w:pPr>
              <w:pStyle w:val="acctfourfigures"/>
              <w:tabs>
                <w:tab w:val="clear" w:pos="765"/>
                <w:tab w:val="decimal" w:pos="602"/>
              </w:tabs>
              <w:spacing w:line="240" w:lineRule="atLeast"/>
              <w:ind w:left="-80" w:right="-80"/>
              <w:jc w:val="center"/>
              <w:rPr>
                <w:rFonts w:cs="Times New Roman"/>
                <w:szCs w:val="22"/>
                <w:lang w:bidi="th-TH"/>
              </w:rPr>
            </w:pPr>
            <w:r w:rsidRPr="00AE1021">
              <w:t>-</w:t>
            </w:r>
          </w:p>
        </w:tc>
        <w:tc>
          <w:tcPr>
            <w:tcW w:w="180" w:type="dxa"/>
          </w:tcPr>
          <w:p w14:paraId="2D4FCE8E" w14:textId="77777777" w:rsidR="00FC518E" w:rsidRPr="00AE1021" w:rsidRDefault="00FC518E" w:rsidP="00FC518E">
            <w:pPr>
              <w:pStyle w:val="acctfourfigures"/>
              <w:tabs>
                <w:tab w:val="clear" w:pos="765"/>
                <w:tab w:val="decimal" w:pos="602"/>
              </w:tabs>
              <w:spacing w:line="240" w:lineRule="atLeast"/>
              <w:ind w:left="-80" w:right="-80"/>
              <w:rPr>
                <w:rFonts w:cs="Times New Roman"/>
              </w:rPr>
            </w:pPr>
          </w:p>
        </w:tc>
        <w:tc>
          <w:tcPr>
            <w:tcW w:w="1080" w:type="dxa"/>
          </w:tcPr>
          <w:p w14:paraId="69B3E092" w14:textId="20B1569F" w:rsidR="00FC518E" w:rsidRPr="00AE1021" w:rsidRDefault="00AA6CBB" w:rsidP="00FC518E">
            <w:pPr>
              <w:pStyle w:val="acctfourfigures"/>
              <w:tabs>
                <w:tab w:val="clear" w:pos="765"/>
                <w:tab w:val="decimal" w:pos="602"/>
              </w:tabs>
              <w:spacing w:line="240" w:lineRule="atLeast"/>
              <w:ind w:left="-80" w:right="-80"/>
              <w:rPr>
                <w:rFonts w:cs="Times New Roman"/>
              </w:rPr>
            </w:pPr>
            <w:r>
              <w:rPr>
                <w:rFonts w:cs="Times New Roman"/>
              </w:rPr>
              <w:t>43.43</w:t>
            </w:r>
          </w:p>
        </w:tc>
        <w:tc>
          <w:tcPr>
            <w:tcW w:w="180" w:type="dxa"/>
          </w:tcPr>
          <w:p w14:paraId="34BB29B7" w14:textId="77777777" w:rsidR="00FC518E" w:rsidRPr="00AE1021" w:rsidRDefault="00FC518E" w:rsidP="00FC518E">
            <w:pPr>
              <w:pStyle w:val="acctfourfigures"/>
              <w:tabs>
                <w:tab w:val="clear" w:pos="765"/>
                <w:tab w:val="decimal" w:pos="602"/>
              </w:tabs>
              <w:spacing w:line="240" w:lineRule="atLeast"/>
              <w:ind w:left="-80" w:right="-80"/>
              <w:rPr>
                <w:rFonts w:cs="Times New Roman"/>
              </w:rPr>
            </w:pPr>
          </w:p>
        </w:tc>
        <w:tc>
          <w:tcPr>
            <w:tcW w:w="1091" w:type="dxa"/>
          </w:tcPr>
          <w:p w14:paraId="0B3C21CF" w14:textId="1C8C6C14" w:rsidR="00FC518E" w:rsidRPr="00AE1021" w:rsidRDefault="00DF0663" w:rsidP="00FC518E">
            <w:pPr>
              <w:pStyle w:val="acctfourfigures"/>
              <w:tabs>
                <w:tab w:val="clear" w:pos="765"/>
                <w:tab w:val="decimal" w:pos="602"/>
              </w:tabs>
              <w:spacing w:line="240" w:lineRule="atLeast"/>
              <w:ind w:left="-80" w:right="-80"/>
              <w:rPr>
                <w:rFonts w:cs="Times New Roman"/>
                <w:lang w:bidi="th-TH"/>
              </w:rPr>
            </w:pPr>
            <w:r>
              <w:t>5.89</w:t>
            </w:r>
          </w:p>
        </w:tc>
      </w:tr>
      <w:tr w:rsidR="00AE1021" w:rsidRPr="00AE1021" w14:paraId="5CD468D7" w14:textId="77777777" w:rsidTr="00BA3D8F">
        <w:trPr>
          <w:cantSplit/>
        </w:trPr>
        <w:tc>
          <w:tcPr>
            <w:tcW w:w="4421" w:type="dxa"/>
          </w:tcPr>
          <w:p w14:paraId="4B4D9224" w14:textId="30B561B3" w:rsidR="00BE261A" w:rsidRPr="00AE1021" w:rsidRDefault="00BE261A" w:rsidP="00FC518E">
            <w:pPr>
              <w:spacing w:line="240" w:lineRule="atLeast"/>
              <w:rPr>
                <w:rFonts w:cs="Times New Roman"/>
                <w:szCs w:val="22"/>
              </w:rPr>
            </w:pPr>
            <w:r w:rsidRPr="00AE1021">
              <w:rPr>
                <w:rFonts w:cs="Times New Roman"/>
                <w:szCs w:val="22"/>
              </w:rPr>
              <w:t>Other shareholder</w:t>
            </w:r>
          </w:p>
        </w:tc>
        <w:tc>
          <w:tcPr>
            <w:tcW w:w="1080" w:type="dxa"/>
          </w:tcPr>
          <w:p w14:paraId="79EC5A72" w14:textId="6F7D308D" w:rsidR="00BE261A" w:rsidRPr="00AE1021" w:rsidRDefault="00AA6CBB" w:rsidP="00FC518E">
            <w:pPr>
              <w:pStyle w:val="acctfourfigures"/>
              <w:tabs>
                <w:tab w:val="clear" w:pos="765"/>
                <w:tab w:val="decimal" w:pos="602"/>
              </w:tabs>
              <w:spacing w:line="240" w:lineRule="atLeast"/>
              <w:ind w:left="-80" w:right="-80"/>
            </w:pPr>
            <w:r>
              <w:t>44.19</w:t>
            </w:r>
          </w:p>
        </w:tc>
        <w:tc>
          <w:tcPr>
            <w:tcW w:w="180" w:type="dxa"/>
          </w:tcPr>
          <w:p w14:paraId="7B56D2C7" w14:textId="77777777" w:rsidR="00BE261A" w:rsidRPr="00AE1021" w:rsidRDefault="00BE261A" w:rsidP="00FC518E">
            <w:pPr>
              <w:pStyle w:val="acctfourfigures"/>
              <w:tabs>
                <w:tab w:val="clear" w:pos="765"/>
                <w:tab w:val="decimal" w:pos="602"/>
              </w:tabs>
              <w:spacing w:line="240" w:lineRule="atLeast"/>
              <w:ind w:left="-80" w:right="-80"/>
              <w:rPr>
                <w:rFonts w:cs="Times New Roman"/>
              </w:rPr>
            </w:pPr>
          </w:p>
        </w:tc>
        <w:tc>
          <w:tcPr>
            <w:tcW w:w="1080" w:type="dxa"/>
          </w:tcPr>
          <w:p w14:paraId="4CE116CD" w14:textId="25E75DAD" w:rsidR="00BE261A" w:rsidRPr="00AE1021" w:rsidRDefault="00DF0663" w:rsidP="002F7AE0">
            <w:pPr>
              <w:pStyle w:val="acctfourfigures"/>
              <w:tabs>
                <w:tab w:val="clear" w:pos="765"/>
                <w:tab w:val="decimal" w:pos="602"/>
              </w:tabs>
              <w:spacing w:line="240" w:lineRule="atLeast"/>
              <w:ind w:left="-80" w:right="-80"/>
              <w:rPr>
                <w:rFonts w:cs="Times New Roman"/>
                <w:szCs w:val="22"/>
                <w:lang w:bidi="th-TH"/>
              </w:rPr>
            </w:pPr>
            <w:r>
              <w:t>93.97</w:t>
            </w:r>
          </w:p>
        </w:tc>
        <w:tc>
          <w:tcPr>
            <w:tcW w:w="180" w:type="dxa"/>
          </w:tcPr>
          <w:p w14:paraId="72348FB6" w14:textId="77777777" w:rsidR="00BE261A" w:rsidRPr="00AE1021" w:rsidRDefault="00BE261A" w:rsidP="00FC518E">
            <w:pPr>
              <w:pStyle w:val="acctfourfigures"/>
              <w:tabs>
                <w:tab w:val="clear" w:pos="765"/>
                <w:tab w:val="decimal" w:pos="602"/>
              </w:tabs>
              <w:spacing w:line="240" w:lineRule="atLeast"/>
              <w:ind w:left="-80" w:right="-80"/>
              <w:rPr>
                <w:rFonts w:cs="Times New Roman"/>
              </w:rPr>
            </w:pPr>
          </w:p>
        </w:tc>
        <w:tc>
          <w:tcPr>
            <w:tcW w:w="1080" w:type="dxa"/>
          </w:tcPr>
          <w:p w14:paraId="657A1FC4" w14:textId="4E54DAD1" w:rsidR="00BE261A" w:rsidRPr="00AE1021" w:rsidRDefault="00AA6CBB" w:rsidP="002F7AE0">
            <w:pPr>
              <w:pStyle w:val="acctfourfigures"/>
              <w:tabs>
                <w:tab w:val="clear" w:pos="765"/>
                <w:tab w:val="decimal" w:pos="602"/>
              </w:tabs>
              <w:spacing w:line="240" w:lineRule="atLeast"/>
              <w:ind w:left="-80" w:right="-80"/>
              <w:jc w:val="center"/>
              <w:rPr>
                <w:rFonts w:cs="Times New Roman"/>
              </w:rPr>
            </w:pPr>
            <w:r>
              <w:rPr>
                <w:rFonts w:cs="Times New Roman"/>
              </w:rPr>
              <w:t>-</w:t>
            </w:r>
          </w:p>
        </w:tc>
        <w:tc>
          <w:tcPr>
            <w:tcW w:w="180" w:type="dxa"/>
          </w:tcPr>
          <w:p w14:paraId="19219CB7" w14:textId="77777777" w:rsidR="00BE261A" w:rsidRPr="00AE1021" w:rsidRDefault="00BE261A" w:rsidP="00FC518E">
            <w:pPr>
              <w:pStyle w:val="acctfourfigures"/>
              <w:tabs>
                <w:tab w:val="clear" w:pos="765"/>
                <w:tab w:val="decimal" w:pos="602"/>
              </w:tabs>
              <w:spacing w:line="240" w:lineRule="atLeast"/>
              <w:ind w:left="-80" w:right="-80"/>
              <w:rPr>
                <w:rFonts w:cs="Times New Roman"/>
              </w:rPr>
            </w:pPr>
          </w:p>
        </w:tc>
        <w:tc>
          <w:tcPr>
            <w:tcW w:w="1091" w:type="dxa"/>
          </w:tcPr>
          <w:p w14:paraId="3985CB48" w14:textId="407D0771" w:rsidR="00BE261A" w:rsidRPr="00AE1021" w:rsidRDefault="00BE261A" w:rsidP="00FC518E">
            <w:pPr>
              <w:pStyle w:val="acctfourfigures"/>
              <w:tabs>
                <w:tab w:val="clear" w:pos="765"/>
                <w:tab w:val="decimal" w:pos="602"/>
              </w:tabs>
              <w:spacing w:line="240" w:lineRule="atLeast"/>
              <w:ind w:left="-80" w:right="-80"/>
              <w:jc w:val="center"/>
              <w:rPr>
                <w:rFonts w:cs="Times New Roman"/>
                <w:lang w:bidi="th-TH"/>
              </w:rPr>
            </w:pPr>
            <w:r w:rsidRPr="00AE1021">
              <w:t>-</w:t>
            </w:r>
          </w:p>
        </w:tc>
      </w:tr>
      <w:tr w:rsidR="00AE1021" w:rsidRPr="00AE1021" w14:paraId="4C491A67" w14:textId="77777777" w:rsidTr="002F7AE0">
        <w:trPr>
          <w:cantSplit/>
        </w:trPr>
        <w:tc>
          <w:tcPr>
            <w:tcW w:w="4421" w:type="dxa"/>
          </w:tcPr>
          <w:p w14:paraId="57E853F3" w14:textId="179361D4" w:rsidR="00BE261A" w:rsidRPr="00AE1021" w:rsidRDefault="00BE261A" w:rsidP="00FC518E">
            <w:pPr>
              <w:spacing w:line="240" w:lineRule="atLeast"/>
              <w:rPr>
                <w:rFonts w:cs="Times New Roman"/>
                <w:szCs w:val="22"/>
              </w:rPr>
            </w:pPr>
            <w:r w:rsidRPr="00AE1021">
              <w:rPr>
                <w:rFonts w:cs="Times New Roman"/>
                <w:szCs w:val="22"/>
              </w:rPr>
              <w:t>Other related parties</w:t>
            </w:r>
          </w:p>
        </w:tc>
        <w:tc>
          <w:tcPr>
            <w:tcW w:w="1080" w:type="dxa"/>
            <w:tcBorders>
              <w:bottom w:val="single" w:sz="4" w:space="0" w:color="auto"/>
            </w:tcBorders>
          </w:tcPr>
          <w:p w14:paraId="06E9881E" w14:textId="50F14796" w:rsidR="00BE261A" w:rsidRPr="00AE1021" w:rsidRDefault="00AA6CBB" w:rsidP="00FC518E">
            <w:pPr>
              <w:pStyle w:val="acctfourfigures"/>
              <w:tabs>
                <w:tab w:val="clear" w:pos="765"/>
                <w:tab w:val="decimal" w:pos="602"/>
              </w:tabs>
              <w:spacing w:line="240" w:lineRule="atLeast"/>
              <w:ind w:left="-80" w:right="-80"/>
            </w:pPr>
            <w:r>
              <w:t>43.05</w:t>
            </w:r>
          </w:p>
        </w:tc>
        <w:tc>
          <w:tcPr>
            <w:tcW w:w="180" w:type="dxa"/>
          </w:tcPr>
          <w:p w14:paraId="48179D85" w14:textId="77777777" w:rsidR="00BE261A" w:rsidRPr="00AE1021" w:rsidRDefault="00BE261A" w:rsidP="00FC518E">
            <w:pPr>
              <w:pStyle w:val="acctfourfigures"/>
              <w:tabs>
                <w:tab w:val="clear" w:pos="765"/>
                <w:tab w:val="decimal" w:pos="602"/>
              </w:tabs>
              <w:spacing w:line="240" w:lineRule="atLeast"/>
              <w:ind w:left="-80" w:right="-80"/>
              <w:rPr>
                <w:rFonts w:cs="Times New Roman"/>
              </w:rPr>
            </w:pPr>
          </w:p>
        </w:tc>
        <w:tc>
          <w:tcPr>
            <w:tcW w:w="1080" w:type="dxa"/>
            <w:tcBorders>
              <w:bottom w:val="single" w:sz="4" w:space="0" w:color="auto"/>
            </w:tcBorders>
          </w:tcPr>
          <w:p w14:paraId="4D02E11D" w14:textId="3BC70355" w:rsidR="00BE261A" w:rsidRPr="00AE1021" w:rsidRDefault="00DF0663" w:rsidP="001F4939">
            <w:pPr>
              <w:pStyle w:val="acctfourfigures"/>
              <w:tabs>
                <w:tab w:val="clear" w:pos="765"/>
                <w:tab w:val="decimal" w:pos="602"/>
              </w:tabs>
              <w:spacing w:line="240" w:lineRule="atLeast"/>
              <w:ind w:left="-80" w:right="-80"/>
            </w:pPr>
            <w:r>
              <w:t>106.21</w:t>
            </w:r>
          </w:p>
        </w:tc>
        <w:tc>
          <w:tcPr>
            <w:tcW w:w="180" w:type="dxa"/>
          </w:tcPr>
          <w:p w14:paraId="028301A9" w14:textId="77777777" w:rsidR="00BE261A" w:rsidRPr="00AE1021" w:rsidRDefault="00BE261A" w:rsidP="001F4939">
            <w:pPr>
              <w:pStyle w:val="acctfourfigures"/>
              <w:tabs>
                <w:tab w:val="clear" w:pos="765"/>
                <w:tab w:val="decimal" w:pos="602"/>
              </w:tabs>
              <w:spacing w:line="240" w:lineRule="atLeast"/>
              <w:ind w:left="-80" w:right="-80"/>
            </w:pPr>
          </w:p>
        </w:tc>
        <w:tc>
          <w:tcPr>
            <w:tcW w:w="1080" w:type="dxa"/>
            <w:tcBorders>
              <w:bottom w:val="single" w:sz="4" w:space="0" w:color="auto"/>
            </w:tcBorders>
          </w:tcPr>
          <w:p w14:paraId="76E367FD" w14:textId="285B6197" w:rsidR="00BE261A" w:rsidRPr="00AE1021" w:rsidRDefault="00AA6CBB" w:rsidP="006A38BC">
            <w:pPr>
              <w:pStyle w:val="acctfourfigures"/>
              <w:tabs>
                <w:tab w:val="clear" w:pos="765"/>
                <w:tab w:val="decimal" w:pos="602"/>
              </w:tabs>
              <w:spacing w:line="240" w:lineRule="atLeast"/>
              <w:ind w:left="-80" w:right="-80"/>
              <w:jc w:val="center"/>
            </w:pPr>
            <w:r>
              <w:t>-</w:t>
            </w:r>
          </w:p>
        </w:tc>
        <w:tc>
          <w:tcPr>
            <w:tcW w:w="180" w:type="dxa"/>
          </w:tcPr>
          <w:p w14:paraId="0D194C94" w14:textId="77777777" w:rsidR="00BE261A" w:rsidRPr="00AE1021" w:rsidRDefault="00BE261A" w:rsidP="00FC518E">
            <w:pPr>
              <w:pStyle w:val="acctfourfigures"/>
              <w:tabs>
                <w:tab w:val="clear" w:pos="765"/>
                <w:tab w:val="decimal" w:pos="602"/>
              </w:tabs>
              <w:spacing w:line="240" w:lineRule="atLeast"/>
              <w:ind w:left="-80" w:right="-80"/>
              <w:rPr>
                <w:rFonts w:cs="Times New Roman"/>
              </w:rPr>
            </w:pPr>
          </w:p>
        </w:tc>
        <w:tc>
          <w:tcPr>
            <w:tcW w:w="1091" w:type="dxa"/>
            <w:tcBorders>
              <w:bottom w:val="single" w:sz="4" w:space="0" w:color="auto"/>
            </w:tcBorders>
          </w:tcPr>
          <w:p w14:paraId="1E9B70F5" w14:textId="45B90279" w:rsidR="00BE261A" w:rsidRPr="00AE1021" w:rsidRDefault="00BE261A" w:rsidP="00FC518E">
            <w:pPr>
              <w:pStyle w:val="acctfourfigures"/>
              <w:tabs>
                <w:tab w:val="clear" w:pos="765"/>
                <w:tab w:val="decimal" w:pos="602"/>
              </w:tabs>
              <w:spacing w:line="240" w:lineRule="atLeast"/>
              <w:ind w:left="-80" w:right="-80"/>
              <w:jc w:val="center"/>
              <w:rPr>
                <w:rFonts w:cs="Times New Roman"/>
              </w:rPr>
            </w:pPr>
            <w:r w:rsidRPr="00AE1021">
              <w:t>-</w:t>
            </w:r>
          </w:p>
        </w:tc>
      </w:tr>
      <w:tr w:rsidR="00AE1021" w:rsidRPr="00AE1021" w14:paraId="6193E615" w14:textId="77777777" w:rsidTr="002F7AE0">
        <w:trPr>
          <w:cantSplit/>
        </w:trPr>
        <w:tc>
          <w:tcPr>
            <w:tcW w:w="4421" w:type="dxa"/>
          </w:tcPr>
          <w:p w14:paraId="5BC6D838" w14:textId="65A0ABAE" w:rsidR="00BE261A" w:rsidRPr="00AE1021" w:rsidRDefault="00BE261A" w:rsidP="00FC518E">
            <w:pPr>
              <w:spacing w:line="240" w:lineRule="atLeast"/>
              <w:rPr>
                <w:rFonts w:cs="Times New Roman"/>
              </w:rPr>
            </w:pPr>
            <w:r w:rsidRPr="00AE1021">
              <w:rPr>
                <w:rFonts w:cs="Times New Roman"/>
                <w:b/>
                <w:bCs/>
              </w:rPr>
              <w:t>Total</w:t>
            </w:r>
          </w:p>
        </w:tc>
        <w:tc>
          <w:tcPr>
            <w:tcW w:w="1080" w:type="dxa"/>
            <w:tcBorders>
              <w:top w:val="single" w:sz="4" w:space="0" w:color="auto"/>
            </w:tcBorders>
          </w:tcPr>
          <w:p w14:paraId="7661CD8F" w14:textId="0AEF7053" w:rsidR="00BE261A" w:rsidRPr="00AB4D47" w:rsidRDefault="00AA6CBB" w:rsidP="00FC518E">
            <w:pPr>
              <w:pStyle w:val="acctfourfigures"/>
              <w:tabs>
                <w:tab w:val="clear" w:pos="765"/>
                <w:tab w:val="decimal" w:pos="602"/>
              </w:tabs>
              <w:spacing w:line="240" w:lineRule="atLeast"/>
              <w:ind w:left="-80" w:right="-80"/>
              <w:rPr>
                <w:b/>
                <w:bCs/>
                <w:cs/>
                <w:lang w:bidi="th-TH"/>
              </w:rPr>
            </w:pPr>
            <w:r>
              <w:rPr>
                <w:b/>
                <w:bCs/>
                <w:lang w:bidi="th-TH"/>
              </w:rPr>
              <w:t>87.90</w:t>
            </w:r>
          </w:p>
        </w:tc>
        <w:tc>
          <w:tcPr>
            <w:tcW w:w="180" w:type="dxa"/>
          </w:tcPr>
          <w:p w14:paraId="2117D266" w14:textId="77777777" w:rsidR="00BE261A" w:rsidRPr="00AE1021" w:rsidRDefault="00BE261A" w:rsidP="00FC518E">
            <w:pPr>
              <w:pStyle w:val="acctfourfigures"/>
              <w:tabs>
                <w:tab w:val="clear" w:pos="765"/>
                <w:tab w:val="decimal" w:pos="602"/>
              </w:tabs>
              <w:spacing w:line="240" w:lineRule="atLeast"/>
              <w:ind w:left="-80" w:right="-80"/>
              <w:rPr>
                <w:rFonts w:cs="Times New Roman"/>
              </w:rPr>
            </w:pPr>
          </w:p>
        </w:tc>
        <w:tc>
          <w:tcPr>
            <w:tcW w:w="1080" w:type="dxa"/>
            <w:tcBorders>
              <w:top w:val="single" w:sz="4" w:space="0" w:color="auto"/>
            </w:tcBorders>
          </w:tcPr>
          <w:p w14:paraId="29EF58D1" w14:textId="523A68D3" w:rsidR="00BE261A" w:rsidRPr="00AE1021" w:rsidRDefault="00DF0663" w:rsidP="00FC518E">
            <w:pPr>
              <w:pStyle w:val="acctfourfigures"/>
              <w:tabs>
                <w:tab w:val="clear" w:pos="765"/>
                <w:tab w:val="decimal" w:pos="602"/>
              </w:tabs>
              <w:spacing w:line="240" w:lineRule="atLeast"/>
              <w:ind w:left="-80" w:right="-80"/>
              <w:rPr>
                <w:rFonts w:cs="Times New Roman"/>
                <w:cs/>
                <w:lang w:val="en-US" w:bidi="th-TH"/>
              </w:rPr>
            </w:pPr>
            <w:r>
              <w:rPr>
                <w:b/>
                <w:bCs/>
              </w:rPr>
              <w:t>200.73</w:t>
            </w:r>
          </w:p>
        </w:tc>
        <w:tc>
          <w:tcPr>
            <w:tcW w:w="180" w:type="dxa"/>
          </w:tcPr>
          <w:p w14:paraId="5E2F0185" w14:textId="77777777" w:rsidR="00BE261A" w:rsidRPr="00AE1021" w:rsidRDefault="00BE261A" w:rsidP="00FC518E">
            <w:pPr>
              <w:pStyle w:val="acctfourfigures"/>
              <w:tabs>
                <w:tab w:val="clear" w:pos="765"/>
                <w:tab w:val="decimal" w:pos="602"/>
              </w:tabs>
              <w:spacing w:line="240" w:lineRule="atLeast"/>
              <w:ind w:left="-80" w:right="-80"/>
              <w:rPr>
                <w:rFonts w:cs="Times New Roman"/>
              </w:rPr>
            </w:pPr>
          </w:p>
        </w:tc>
        <w:tc>
          <w:tcPr>
            <w:tcW w:w="1080" w:type="dxa"/>
            <w:tcBorders>
              <w:top w:val="single" w:sz="4" w:space="0" w:color="auto"/>
            </w:tcBorders>
          </w:tcPr>
          <w:p w14:paraId="4C5A42FA" w14:textId="3E6507B0" w:rsidR="00BE261A" w:rsidRPr="00AB4D47" w:rsidRDefault="00AA6CBB" w:rsidP="002F7AE0">
            <w:pPr>
              <w:pStyle w:val="acctfourfigures"/>
              <w:tabs>
                <w:tab w:val="clear" w:pos="765"/>
                <w:tab w:val="decimal" w:pos="602"/>
              </w:tabs>
              <w:spacing w:line="240" w:lineRule="atLeast"/>
              <w:ind w:left="-80" w:right="-80"/>
              <w:rPr>
                <w:b/>
                <w:bCs/>
                <w:cs/>
                <w:lang w:bidi="th-TH"/>
              </w:rPr>
            </w:pPr>
            <w:r>
              <w:rPr>
                <w:b/>
                <w:bCs/>
                <w:lang w:bidi="th-TH"/>
              </w:rPr>
              <w:t>44.09</w:t>
            </w:r>
          </w:p>
        </w:tc>
        <w:tc>
          <w:tcPr>
            <w:tcW w:w="180" w:type="dxa"/>
          </w:tcPr>
          <w:p w14:paraId="3DC84DBB" w14:textId="77777777" w:rsidR="00BE261A" w:rsidRPr="00AE1021" w:rsidRDefault="00BE261A" w:rsidP="00FC518E">
            <w:pPr>
              <w:pStyle w:val="acctfourfigures"/>
              <w:tabs>
                <w:tab w:val="clear" w:pos="765"/>
                <w:tab w:val="decimal" w:pos="602"/>
              </w:tabs>
              <w:spacing w:line="240" w:lineRule="atLeast"/>
              <w:ind w:left="-80" w:right="-80"/>
              <w:rPr>
                <w:rFonts w:cs="Times New Roman"/>
              </w:rPr>
            </w:pPr>
          </w:p>
        </w:tc>
        <w:tc>
          <w:tcPr>
            <w:tcW w:w="1091" w:type="dxa"/>
            <w:tcBorders>
              <w:top w:val="single" w:sz="4" w:space="0" w:color="auto"/>
            </w:tcBorders>
          </w:tcPr>
          <w:p w14:paraId="485AE1C4" w14:textId="5DB354A4" w:rsidR="00BE261A" w:rsidRPr="00AE1021" w:rsidRDefault="00DF0663" w:rsidP="002F7AE0">
            <w:pPr>
              <w:pStyle w:val="acctfourfigures"/>
              <w:tabs>
                <w:tab w:val="clear" w:pos="765"/>
                <w:tab w:val="decimal" w:pos="602"/>
              </w:tabs>
              <w:spacing w:line="240" w:lineRule="atLeast"/>
              <w:ind w:left="-80" w:right="-80"/>
              <w:rPr>
                <w:rFonts w:cs="Times New Roman"/>
                <w:szCs w:val="22"/>
                <w:cs/>
                <w:lang w:bidi="th-TH"/>
              </w:rPr>
            </w:pPr>
            <w:r>
              <w:rPr>
                <w:b/>
                <w:bCs/>
              </w:rPr>
              <w:t>6.44</w:t>
            </w:r>
          </w:p>
        </w:tc>
      </w:tr>
      <w:tr w:rsidR="00AE1021" w:rsidRPr="00AE1021" w14:paraId="37EE1B10" w14:textId="77777777" w:rsidTr="002F7AE0">
        <w:trPr>
          <w:cantSplit/>
        </w:trPr>
        <w:tc>
          <w:tcPr>
            <w:tcW w:w="4421" w:type="dxa"/>
          </w:tcPr>
          <w:p w14:paraId="01EE9138" w14:textId="2760CA7F" w:rsidR="00BE261A" w:rsidRPr="00AE1021" w:rsidRDefault="00BE261A" w:rsidP="00FC518E">
            <w:pPr>
              <w:spacing w:line="240" w:lineRule="atLeast"/>
              <w:rPr>
                <w:rFonts w:cs="Times New Roman"/>
                <w:b/>
                <w:bCs/>
              </w:rPr>
            </w:pPr>
            <w:r w:rsidRPr="00AE1021">
              <w:rPr>
                <w:rFonts w:cs="Times New Roman"/>
                <w:i/>
                <w:iCs/>
              </w:rPr>
              <w:t>Less</w:t>
            </w:r>
            <w:r w:rsidRPr="00AE1021">
              <w:rPr>
                <w:rFonts w:cs="Times New Roman"/>
              </w:rPr>
              <w:t xml:space="preserve">  allowance for expected credit loss</w:t>
            </w:r>
          </w:p>
        </w:tc>
        <w:tc>
          <w:tcPr>
            <w:tcW w:w="1080" w:type="dxa"/>
            <w:tcBorders>
              <w:bottom w:val="single" w:sz="4" w:space="0" w:color="auto"/>
            </w:tcBorders>
          </w:tcPr>
          <w:p w14:paraId="3845BFCD" w14:textId="1EB4CADD" w:rsidR="00BE261A" w:rsidRPr="00AE1021" w:rsidRDefault="00AA6CBB" w:rsidP="002F7AE0">
            <w:pPr>
              <w:pStyle w:val="acctfourfigures"/>
              <w:tabs>
                <w:tab w:val="clear" w:pos="765"/>
                <w:tab w:val="decimal" w:pos="602"/>
              </w:tabs>
              <w:spacing w:line="240" w:lineRule="atLeast"/>
              <w:ind w:left="602" w:right="-80" w:hanging="602"/>
              <w:jc w:val="center"/>
              <w:rPr>
                <w:rFonts w:cs="Times New Roman"/>
                <w:b/>
                <w:bCs/>
                <w:cs/>
                <w:lang w:bidi="th-TH"/>
              </w:rPr>
            </w:pPr>
            <w:r>
              <w:rPr>
                <w:rFonts w:cs="Times New Roman"/>
                <w:b/>
                <w:bCs/>
                <w:lang w:bidi="th-TH"/>
              </w:rPr>
              <w:t>-</w:t>
            </w:r>
          </w:p>
        </w:tc>
        <w:tc>
          <w:tcPr>
            <w:tcW w:w="180" w:type="dxa"/>
          </w:tcPr>
          <w:p w14:paraId="66DBE6A0" w14:textId="77777777" w:rsidR="00BE261A" w:rsidRPr="00AE1021" w:rsidRDefault="00BE261A" w:rsidP="00FC518E">
            <w:pPr>
              <w:pStyle w:val="acctfourfigures"/>
              <w:tabs>
                <w:tab w:val="clear" w:pos="765"/>
                <w:tab w:val="decimal" w:pos="602"/>
              </w:tabs>
              <w:spacing w:line="240" w:lineRule="atLeast"/>
              <w:ind w:left="-80" w:right="-80"/>
              <w:rPr>
                <w:rFonts w:cs="Times New Roman"/>
                <w:b/>
                <w:bCs/>
              </w:rPr>
            </w:pPr>
          </w:p>
        </w:tc>
        <w:tc>
          <w:tcPr>
            <w:tcW w:w="1080" w:type="dxa"/>
            <w:tcBorders>
              <w:bottom w:val="single" w:sz="4" w:space="0" w:color="auto"/>
            </w:tcBorders>
          </w:tcPr>
          <w:p w14:paraId="1D2B8016" w14:textId="44F4F186" w:rsidR="00BE261A" w:rsidRPr="00AE1021" w:rsidRDefault="00BE261A" w:rsidP="002F7AE0">
            <w:pPr>
              <w:pStyle w:val="acctfourfigures"/>
              <w:tabs>
                <w:tab w:val="clear" w:pos="765"/>
                <w:tab w:val="decimal" w:pos="602"/>
              </w:tabs>
              <w:spacing w:line="240" w:lineRule="atLeast"/>
              <w:ind w:left="-80" w:right="-80"/>
              <w:jc w:val="center"/>
              <w:rPr>
                <w:rFonts w:cs="Times New Roman"/>
                <w:b/>
                <w:bCs/>
                <w:lang w:bidi="th-TH"/>
              </w:rPr>
            </w:pPr>
            <w:r w:rsidRPr="00AE1021">
              <w:t>-</w:t>
            </w:r>
          </w:p>
        </w:tc>
        <w:tc>
          <w:tcPr>
            <w:tcW w:w="180" w:type="dxa"/>
          </w:tcPr>
          <w:p w14:paraId="28DD9E6A" w14:textId="77777777" w:rsidR="00BE261A" w:rsidRPr="00AE1021" w:rsidRDefault="00BE261A" w:rsidP="00FC518E">
            <w:pPr>
              <w:pStyle w:val="acctfourfigures"/>
              <w:tabs>
                <w:tab w:val="clear" w:pos="765"/>
                <w:tab w:val="decimal" w:pos="602"/>
              </w:tabs>
              <w:spacing w:line="240" w:lineRule="atLeast"/>
              <w:ind w:left="-80" w:right="-80"/>
              <w:rPr>
                <w:rFonts w:cs="Times New Roman"/>
                <w:b/>
                <w:bCs/>
              </w:rPr>
            </w:pPr>
          </w:p>
        </w:tc>
        <w:tc>
          <w:tcPr>
            <w:tcW w:w="1080" w:type="dxa"/>
            <w:tcBorders>
              <w:bottom w:val="single" w:sz="4" w:space="0" w:color="auto"/>
            </w:tcBorders>
          </w:tcPr>
          <w:p w14:paraId="59131ADA" w14:textId="44E4B843" w:rsidR="00BE261A" w:rsidRPr="00AE1021" w:rsidRDefault="00AA6CBB" w:rsidP="002F7AE0">
            <w:pPr>
              <w:pStyle w:val="acctfourfigures"/>
              <w:tabs>
                <w:tab w:val="clear" w:pos="765"/>
                <w:tab w:val="decimal" w:pos="602"/>
              </w:tabs>
              <w:spacing w:line="240" w:lineRule="atLeast"/>
              <w:ind w:left="-80" w:right="-80"/>
              <w:jc w:val="center"/>
              <w:rPr>
                <w:rFonts w:cs="Times New Roman"/>
                <w:b/>
                <w:bCs/>
                <w:szCs w:val="22"/>
                <w:cs/>
                <w:lang w:bidi="th-TH"/>
              </w:rPr>
            </w:pPr>
            <w:r>
              <w:rPr>
                <w:rFonts w:cs="Times New Roman"/>
                <w:b/>
                <w:bCs/>
                <w:szCs w:val="22"/>
                <w:lang w:bidi="th-TH"/>
              </w:rPr>
              <w:t>-</w:t>
            </w:r>
          </w:p>
        </w:tc>
        <w:tc>
          <w:tcPr>
            <w:tcW w:w="180" w:type="dxa"/>
          </w:tcPr>
          <w:p w14:paraId="4CFA0EF0" w14:textId="77777777" w:rsidR="00BE261A" w:rsidRPr="00AE1021" w:rsidRDefault="00BE261A" w:rsidP="00FC518E">
            <w:pPr>
              <w:pStyle w:val="acctfourfigures"/>
              <w:tabs>
                <w:tab w:val="clear" w:pos="765"/>
                <w:tab w:val="decimal" w:pos="602"/>
              </w:tabs>
              <w:spacing w:line="240" w:lineRule="atLeast"/>
              <w:ind w:left="-80" w:right="-80"/>
              <w:rPr>
                <w:rFonts w:cs="Times New Roman"/>
                <w:b/>
                <w:bCs/>
              </w:rPr>
            </w:pPr>
          </w:p>
        </w:tc>
        <w:tc>
          <w:tcPr>
            <w:tcW w:w="1091" w:type="dxa"/>
            <w:tcBorders>
              <w:bottom w:val="single" w:sz="4" w:space="0" w:color="auto"/>
            </w:tcBorders>
          </w:tcPr>
          <w:p w14:paraId="301BDCB0" w14:textId="23D4618A" w:rsidR="00BE261A" w:rsidRPr="00AE1021" w:rsidRDefault="00BE261A" w:rsidP="002F7AE0">
            <w:pPr>
              <w:pStyle w:val="acctfourfigures"/>
              <w:tabs>
                <w:tab w:val="clear" w:pos="765"/>
                <w:tab w:val="decimal" w:pos="602"/>
              </w:tabs>
              <w:spacing w:line="240" w:lineRule="atLeast"/>
              <w:ind w:left="-80" w:right="-80"/>
              <w:jc w:val="center"/>
              <w:rPr>
                <w:rFonts w:cs="Times New Roman"/>
                <w:b/>
                <w:bCs/>
                <w:szCs w:val="22"/>
                <w:lang w:bidi="th-TH"/>
              </w:rPr>
            </w:pPr>
            <w:r w:rsidRPr="00AE1021">
              <w:t>-</w:t>
            </w:r>
          </w:p>
        </w:tc>
      </w:tr>
      <w:tr w:rsidR="00AE1021" w:rsidRPr="00AE1021" w14:paraId="1FDAB6DD" w14:textId="77777777" w:rsidTr="008B7EC8">
        <w:trPr>
          <w:cantSplit/>
          <w:trHeight w:val="194"/>
        </w:trPr>
        <w:tc>
          <w:tcPr>
            <w:tcW w:w="4421" w:type="dxa"/>
          </w:tcPr>
          <w:p w14:paraId="44910775" w14:textId="3BB92249" w:rsidR="00BE261A" w:rsidRPr="00AE1021" w:rsidRDefault="00BE261A" w:rsidP="00FC518E">
            <w:pPr>
              <w:spacing w:line="240" w:lineRule="atLeast"/>
              <w:rPr>
                <w:rFonts w:cs="Times New Roman"/>
              </w:rPr>
            </w:pPr>
            <w:r w:rsidRPr="00AE1021">
              <w:rPr>
                <w:rFonts w:cs="Times New Roman"/>
                <w:b/>
                <w:bCs/>
              </w:rPr>
              <w:t>Net</w:t>
            </w:r>
          </w:p>
        </w:tc>
        <w:tc>
          <w:tcPr>
            <w:tcW w:w="1080" w:type="dxa"/>
            <w:tcBorders>
              <w:top w:val="single" w:sz="4" w:space="0" w:color="auto"/>
              <w:bottom w:val="double" w:sz="4" w:space="0" w:color="auto"/>
            </w:tcBorders>
          </w:tcPr>
          <w:p w14:paraId="0AD7FAC2" w14:textId="37DF8901" w:rsidR="00BE261A" w:rsidRPr="00AB4D47" w:rsidRDefault="00AA6CBB" w:rsidP="002F7AE0">
            <w:pPr>
              <w:pStyle w:val="acctfourfigures"/>
              <w:tabs>
                <w:tab w:val="clear" w:pos="765"/>
                <w:tab w:val="decimal" w:pos="602"/>
              </w:tabs>
              <w:spacing w:line="240" w:lineRule="atLeast"/>
              <w:ind w:left="602" w:right="-80" w:hanging="602"/>
              <w:rPr>
                <w:rFonts w:cs="Times New Roman"/>
                <w:b/>
                <w:bCs/>
                <w:cs/>
                <w:lang w:bidi="th-TH"/>
              </w:rPr>
            </w:pPr>
            <w:r>
              <w:rPr>
                <w:rFonts w:cs="Times New Roman"/>
                <w:b/>
                <w:bCs/>
                <w:lang w:bidi="th-TH"/>
              </w:rPr>
              <w:t>87.90</w:t>
            </w:r>
          </w:p>
        </w:tc>
        <w:tc>
          <w:tcPr>
            <w:tcW w:w="180" w:type="dxa"/>
          </w:tcPr>
          <w:p w14:paraId="1ABBA37E" w14:textId="77777777" w:rsidR="00BE261A" w:rsidRPr="00AE1021" w:rsidRDefault="00BE261A" w:rsidP="00FC518E">
            <w:pPr>
              <w:pStyle w:val="acctfourfigures"/>
              <w:tabs>
                <w:tab w:val="clear" w:pos="765"/>
                <w:tab w:val="decimal" w:pos="602"/>
              </w:tabs>
              <w:spacing w:line="240" w:lineRule="atLeast"/>
              <w:ind w:left="-80" w:right="-80"/>
              <w:rPr>
                <w:rFonts w:cs="Times New Roman"/>
              </w:rPr>
            </w:pPr>
          </w:p>
        </w:tc>
        <w:tc>
          <w:tcPr>
            <w:tcW w:w="1080" w:type="dxa"/>
            <w:tcBorders>
              <w:top w:val="single" w:sz="4" w:space="0" w:color="auto"/>
              <w:bottom w:val="double" w:sz="4" w:space="0" w:color="auto"/>
            </w:tcBorders>
          </w:tcPr>
          <w:p w14:paraId="2B7BE966" w14:textId="2F31DFFB" w:rsidR="00BE261A" w:rsidRPr="00AE1021" w:rsidRDefault="00DF0663" w:rsidP="002F7AE0">
            <w:pPr>
              <w:pStyle w:val="acctfourfigures"/>
              <w:tabs>
                <w:tab w:val="clear" w:pos="765"/>
                <w:tab w:val="decimal" w:pos="602"/>
              </w:tabs>
              <w:spacing w:line="240" w:lineRule="atLeast"/>
              <w:ind w:left="-80" w:right="-80"/>
              <w:rPr>
                <w:rFonts w:cs="Times New Roman"/>
                <w:lang w:val="en-US" w:bidi="th-TH"/>
              </w:rPr>
            </w:pPr>
            <w:r>
              <w:rPr>
                <w:b/>
                <w:bCs/>
              </w:rPr>
              <w:t>200.73</w:t>
            </w:r>
          </w:p>
        </w:tc>
        <w:tc>
          <w:tcPr>
            <w:tcW w:w="180" w:type="dxa"/>
          </w:tcPr>
          <w:p w14:paraId="4BB5B29D" w14:textId="77777777" w:rsidR="00BE261A" w:rsidRPr="00AE1021" w:rsidRDefault="00BE261A" w:rsidP="00FC518E">
            <w:pPr>
              <w:pStyle w:val="acctfourfigures"/>
              <w:tabs>
                <w:tab w:val="clear" w:pos="765"/>
                <w:tab w:val="decimal" w:pos="602"/>
              </w:tabs>
              <w:spacing w:line="240" w:lineRule="atLeast"/>
              <w:ind w:left="-80" w:right="-80"/>
              <w:rPr>
                <w:rFonts w:cs="Times New Roman"/>
              </w:rPr>
            </w:pPr>
          </w:p>
        </w:tc>
        <w:tc>
          <w:tcPr>
            <w:tcW w:w="1080" w:type="dxa"/>
            <w:tcBorders>
              <w:top w:val="single" w:sz="4" w:space="0" w:color="auto"/>
              <w:bottom w:val="double" w:sz="4" w:space="0" w:color="auto"/>
            </w:tcBorders>
          </w:tcPr>
          <w:p w14:paraId="14921298" w14:textId="31349FDC" w:rsidR="00BE261A" w:rsidRPr="00AB4D47" w:rsidRDefault="00AA6CBB" w:rsidP="002F7AE0">
            <w:pPr>
              <w:pStyle w:val="acctfourfigures"/>
              <w:tabs>
                <w:tab w:val="clear" w:pos="765"/>
                <w:tab w:val="decimal" w:pos="602"/>
              </w:tabs>
              <w:spacing w:line="240" w:lineRule="atLeast"/>
              <w:ind w:left="-80" w:right="-80"/>
              <w:rPr>
                <w:rFonts w:cs="Times New Roman"/>
                <w:b/>
                <w:bCs/>
                <w:szCs w:val="22"/>
                <w:cs/>
                <w:lang w:bidi="th-TH"/>
              </w:rPr>
            </w:pPr>
            <w:r>
              <w:rPr>
                <w:rFonts w:cs="Times New Roman"/>
                <w:b/>
                <w:bCs/>
                <w:szCs w:val="22"/>
                <w:lang w:bidi="th-TH"/>
              </w:rPr>
              <w:t>44.09</w:t>
            </w:r>
          </w:p>
        </w:tc>
        <w:tc>
          <w:tcPr>
            <w:tcW w:w="180" w:type="dxa"/>
          </w:tcPr>
          <w:p w14:paraId="42E017BA" w14:textId="77777777" w:rsidR="00BE261A" w:rsidRPr="00AE1021" w:rsidRDefault="00BE261A" w:rsidP="00FC518E">
            <w:pPr>
              <w:pStyle w:val="acctfourfigures"/>
              <w:tabs>
                <w:tab w:val="clear" w:pos="765"/>
                <w:tab w:val="decimal" w:pos="602"/>
              </w:tabs>
              <w:spacing w:line="240" w:lineRule="atLeast"/>
              <w:ind w:left="-80" w:right="-80"/>
              <w:rPr>
                <w:rFonts w:cs="Times New Roman"/>
              </w:rPr>
            </w:pPr>
          </w:p>
        </w:tc>
        <w:tc>
          <w:tcPr>
            <w:tcW w:w="1091" w:type="dxa"/>
            <w:tcBorders>
              <w:top w:val="single" w:sz="4" w:space="0" w:color="auto"/>
              <w:bottom w:val="double" w:sz="4" w:space="0" w:color="auto"/>
            </w:tcBorders>
          </w:tcPr>
          <w:p w14:paraId="29FB117D" w14:textId="4256D51C" w:rsidR="00BE261A" w:rsidRPr="00AE1021" w:rsidRDefault="00DF0663" w:rsidP="002F7AE0">
            <w:pPr>
              <w:pStyle w:val="acctfourfigures"/>
              <w:tabs>
                <w:tab w:val="clear" w:pos="765"/>
                <w:tab w:val="decimal" w:pos="602"/>
              </w:tabs>
              <w:spacing w:line="240" w:lineRule="atLeast"/>
              <w:ind w:left="-80" w:right="-80"/>
              <w:rPr>
                <w:rFonts w:cs="Times New Roman"/>
                <w:szCs w:val="22"/>
                <w:lang w:bidi="th-TH"/>
              </w:rPr>
            </w:pPr>
            <w:r>
              <w:rPr>
                <w:b/>
                <w:bCs/>
              </w:rPr>
              <w:t>6.44</w:t>
            </w:r>
          </w:p>
        </w:tc>
      </w:tr>
    </w:tbl>
    <w:p w14:paraId="25BBD786" w14:textId="3247E3AE" w:rsidR="00E30E53" w:rsidRPr="00AE1021" w:rsidRDefault="00E30E53" w:rsidP="009523C8">
      <w:pPr>
        <w:spacing w:line="240" w:lineRule="atLeast"/>
        <w:ind w:left="540"/>
        <w:jc w:val="both"/>
        <w:rPr>
          <w:rFonts w:cs="Times New Roman"/>
          <w:szCs w:val="22"/>
        </w:rPr>
      </w:pPr>
    </w:p>
    <w:p w14:paraId="4778A8A2" w14:textId="77777777" w:rsidR="009479F9" w:rsidRPr="00AE1021" w:rsidRDefault="009479F9" w:rsidP="009523C8">
      <w:pPr>
        <w:spacing w:line="240" w:lineRule="atLeast"/>
        <w:ind w:left="540"/>
        <w:jc w:val="both"/>
        <w:rPr>
          <w:rFonts w:cs="Times New Roman"/>
          <w:szCs w:val="22"/>
        </w:rPr>
      </w:pPr>
    </w:p>
    <w:p w14:paraId="4AD52FA7" w14:textId="77777777" w:rsidR="009479F9" w:rsidRPr="00AE1021" w:rsidRDefault="009479F9" w:rsidP="009523C8">
      <w:pPr>
        <w:spacing w:line="240" w:lineRule="atLeast"/>
        <w:ind w:left="540"/>
        <w:jc w:val="both"/>
        <w:rPr>
          <w:rFonts w:cs="Times New Roman"/>
          <w:szCs w:val="22"/>
        </w:rPr>
      </w:pPr>
    </w:p>
    <w:p w14:paraId="507C16D3" w14:textId="77777777" w:rsidR="009479F9" w:rsidRDefault="009479F9" w:rsidP="009523C8">
      <w:pPr>
        <w:spacing w:line="240" w:lineRule="atLeast"/>
        <w:ind w:left="540"/>
        <w:jc w:val="both"/>
        <w:rPr>
          <w:rFonts w:cstheme="minorBidi"/>
          <w:szCs w:val="28"/>
          <w:lang w:bidi="th-TH"/>
        </w:rPr>
      </w:pPr>
    </w:p>
    <w:p w14:paraId="16E75BA7" w14:textId="77777777" w:rsidR="00CA344C" w:rsidRPr="00756791" w:rsidRDefault="00CA344C" w:rsidP="009523C8">
      <w:pPr>
        <w:spacing w:line="240" w:lineRule="atLeast"/>
        <w:ind w:left="540"/>
        <w:jc w:val="both"/>
        <w:rPr>
          <w:rFonts w:cstheme="minorBidi"/>
          <w:szCs w:val="28"/>
          <w:lang w:bidi="th-TH"/>
        </w:rPr>
      </w:pPr>
    </w:p>
    <w:p w14:paraId="6B9A73F1" w14:textId="77777777" w:rsidR="009479F9" w:rsidRPr="00AE1021" w:rsidRDefault="009479F9" w:rsidP="009523C8">
      <w:pPr>
        <w:spacing w:line="240" w:lineRule="atLeast"/>
        <w:ind w:left="540"/>
        <w:jc w:val="both"/>
        <w:rPr>
          <w:rFonts w:cs="Times New Roman"/>
          <w:szCs w:val="22"/>
        </w:rPr>
      </w:pPr>
    </w:p>
    <w:p w14:paraId="148D41B2" w14:textId="77777777" w:rsidR="009479F9" w:rsidRPr="00AE1021" w:rsidRDefault="009479F9" w:rsidP="009523C8">
      <w:pPr>
        <w:spacing w:line="240" w:lineRule="atLeast"/>
        <w:ind w:left="540"/>
        <w:jc w:val="both"/>
        <w:rPr>
          <w:rFonts w:cs="Times New Roman"/>
          <w:szCs w:val="22"/>
        </w:rPr>
      </w:pPr>
    </w:p>
    <w:tbl>
      <w:tblPr>
        <w:tblW w:w="9923" w:type="dxa"/>
        <w:tblLayout w:type="fixed"/>
        <w:tblLook w:val="0000" w:firstRow="0" w:lastRow="0" w:firstColumn="0" w:lastColumn="0" w:noHBand="0" w:noVBand="0"/>
      </w:tblPr>
      <w:tblGrid>
        <w:gridCol w:w="4497"/>
        <w:gridCol w:w="1169"/>
        <w:gridCol w:w="262"/>
        <w:gridCol w:w="1080"/>
        <w:gridCol w:w="236"/>
        <w:gridCol w:w="1119"/>
        <w:gridCol w:w="284"/>
        <w:gridCol w:w="1276"/>
      </w:tblGrid>
      <w:tr w:rsidR="00AE1021" w:rsidRPr="00AE1021" w14:paraId="1F00F79D" w14:textId="77777777" w:rsidTr="002F352D">
        <w:trPr>
          <w:trHeight w:val="179"/>
        </w:trPr>
        <w:tc>
          <w:tcPr>
            <w:tcW w:w="2266" w:type="pct"/>
            <w:vAlign w:val="bottom"/>
          </w:tcPr>
          <w:p w14:paraId="42B3CCF3" w14:textId="77777777" w:rsidR="00E30E53" w:rsidRPr="00AE1021" w:rsidRDefault="00E30E53" w:rsidP="00E30E53">
            <w:pPr>
              <w:jc w:val="center"/>
              <w:rPr>
                <w:rFonts w:cs="Times New Roman"/>
                <w:szCs w:val="22"/>
              </w:rPr>
            </w:pPr>
          </w:p>
        </w:tc>
        <w:tc>
          <w:tcPr>
            <w:tcW w:w="2734" w:type="pct"/>
            <w:gridSpan w:val="7"/>
            <w:vAlign w:val="bottom"/>
          </w:tcPr>
          <w:p w14:paraId="06CA6E95" w14:textId="77777777" w:rsidR="00E30E53" w:rsidRPr="00AE1021" w:rsidRDefault="00E30E53" w:rsidP="00E30E53">
            <w:pPr>
              <w:jc w:val="center"/>
              <w:rPr>
                <w:rFonts w:cs="Times New Roman"/>
                <w:b/>
                <w:bCs/>
                <w:szCs w:val="22"/>
                <w:cs/>
              </w:rPr>
            </w:pPr>
            <w:r w:rsidRPr="00AE1021">
              <w:rPr>
                <w:rFonts w:cs="Times New Roman"/>
                <w:b/>
                <w:bCs/>
                <w:szCs w:val="22"/>
              </w:rPr>
              <w:t xml:space="preserve">Separate financial statements </w:t>
            </w:r>
          </w:p>
        </w:tc>
      </w:tr>
      <w:tr w:rsidR="00AE1021" w:rsidRPr="00AE1021" w14:paraId="76C01CD0" w14:textId="77777777" w:rsidTr="002F352D">
        <w:trPr>
          <w:trHeight w:val="340"/>
        </w:trPr>
        <w:tc>
          <w:tcPr>
            <w:tcW w:w="2266" w:type="pct"/>
            <w:vAlign w:val="bottom"/>
          </w:tcPr>
          <w:p w14:paraId="0327FF55" w14:textId="77777777" w:rsidR="00E30E53" w:rsidRPr="00AE1021" w:rsidRDefault="00E30E53" w:rsidP="00E30E53">
            <w:pPr>
              <w:pStyle w:val="acctfourfigures"/>
              <w:tabs>
                <w:tab w:val="clear" w:pos="765"/>
              </w:tabs>
              <w:spacing w:line="240" w:lineRule="auto"/>
              <w:ind w:firstLine="429"/>
              <w:rPr>
                <w:rFonts w:cs="Times New Roman"/>
                <w:b/>
                <w:bCs/>
                <w:i/>
                <w:iCs/>
                <w:szCs w:val="22"/>
              </w:rPr>
            </w:pPr>
          </w:p>
          <w:p w14:paraId="307B0352" w14:textId="77777777" w:rsidR="00E30E53" w:rsidRPr="00AE1021" w:rsidRDefault="00E30E53" w:rsidP="00E30E53">
            <w:pPr>
              <w:ind w:firstLine="429"/>
              <w:rPr>
                <w:rFonts w:cs="Times New Roman"/>
                <w:b/>
                <w:bCs/>
                <w:i/>
                <w:iCs/>
                <w:szCs w:val="22"/>
                <w:cs/>
              </w:rPr>
            </w:pPr>
          </w:p>
        </w:tc>
        <w:tc>
          <w:tcPr>
            <w:tcW w:w="589" w:type="pct"/>
          </w:tcPr>
          <w:p w14:paraId="7A3B3768" w14:textId="77777777" w:rsidR="00E30E53" w:rsidRPr="00AE1021" w:rsidRDefault="00E30E53" w:rsidP="00E30E53">
            <w:pPr>
              <w:pStyle w:val="acctmergecolhdg"/>
              <w:spacing w:line="240" w:lineRule="auto"/>
              <w:ind w:left="-83" w:right="-79" w:firstLine="4"/>
              <w:rPr>
                <w:rFonts w:cs="Times New Roman"/>
                <w:b w:val="0"/>
                <w:bCs/>
                <w:szCs w:val="22"/>
              </w:rPr>
            </w:pPr>
            <w:r w:rsidRPr="00AE1021">
              <w:rPr>
                <w:rFonts w:cs="Times New Roman"/>
                <w:b w:val="0"/>
                <w:bCs/>
                <w:szCs w:val="22"/>
              </w:rPr>
              <w:t xml:space="preserve">1 </w:t>
            </w:r>
          </w:p>
          <w:p w14:paraId="4CC980B9" w14:textId="77777777" w:rsidR="00E30E53" w:rsidRPr="00AE1021" w:rsidRDefault="00E30E53" w:rsidP="00E30E53">
            <w:pPr>
              <w:jc w:val="center"/>
              <w:rPr>
                <w:rFonts w:cs="Times New Roman"/>
                <w:bCs/>
                <w:szCs w:val="22"/>
              </w:rPr>
            </w:pPr>
            <w:r w:rsidRPr="00AE1021">
              <w:rPr>
                <w:rFonts w:cs="Times New Roman"/>
                <w:bCs/>
                <w:szCs w:val="22"/>
              </w:rPr>
              <w:t>January</w:t>
            </w:r>
          </w:p>
          <w:p w14:paraId="695C216E" w14:textId="167486BF" w:rsidR="00E30E53" w:rsidRPr="00AE1021" w:rsidRDefault="00E30E53" w:rsidP="00E30E53">
            <w:pPr>
              <w:jc w:val="center"/>
              <w:rPr>
                <w:rFonts w:cs="Times New Roman"/>
                <w:bCs/>
                <w:szCs w:val="22"/>
                <w:cs/>
              </w:rPr>
            </w:pPr>
            <w:r w:rsidRPr="00AE1021">
              <w:rPr>
                <w:rFonts w:cs="Times New Roman"/>
                <w:bCs/>
                <w:szCs w:val="22"/>
              </w:rPr>
              <w:t>202</w:t>
            </w:r>
            <w:r w:rsidR="00DF0663">
              <w:rPr>
                <w:rFonts w:cs="Times New Roman"/>
                <w:bCs/>
                <w:szCs w:val="22"/>
              </w:rPr>
              <w:t>5</w:t>
            </w:r>
          </w:p>
        </w:tc>
        <w:tc>
          <w:tcPr>
            <w:tcW w:w="132" w:type="pct"/>
            <w:vAlign w:val="bottom"/>
          </w:tcPr>
          <w:p w14:paraId="0E7B6C34" w14:textId="77777777" w:rsidR="00E30E53" w:rsidRPr="00AE1021" w:rsidRDefault="00E30E53" w:rsidP="00E30E53">
            <w:pPr>
              <w:ind w:left="-202" w:firstLine="68"/>
              <w:jc w:val="center"/>
              <w:rPr>
                <w:rFonts w:cs="Times New Roman"/>
                <w:bCs/>
                <w:szCs w:val="22"/>
              </w:rPr>
            </w:pPr>
          </w:p>
        </w:tc>
        <w:tc>
          <w:tcPr>
            <w:tcW w:w="544" w:type="pct"/>
            <w:vAlign w:val="bottom"/>
          </w:tcPr>
          <w:p w14:paraId="2FF2C84E" w14:textId="77777777" w:rsidR="00E30E53" w:rsidRPr="00AE1021" w:rsidRDefault="00E30E53" w:rsidP="00E30E53">
            <w:pPr>
              <w:jc w:val="center"/>
              <w:rPr>
                <w:rFonts w:cs="Times New Roman"/>
                <w:bCs/>
                <w:szCs w:val="22"/>
              </w:rPr>
            </w:pPr>
            <w:r w:rsidRPr="00AE1021">
              <w:rPr>
                <w:rFonts w:cs="Times New Roman"/>
                <w:bCs/>
                <w:szCs w:val="22"/>
              </w:rPr>
              <w:t>Increase</w:t>
            </w:r>
          </w:p>
        </w:tc>
        <w:tc>
          <w:tcPr>
            <w:tcW w:w="119" w:type="pct"/>
            <w:vAlign w:val="bottom"/>
          </w:tcPr>
          <w:p w14:paraId="0FFB21C5" w14:textId="77777777" w:rsidR="00E30E53" w:rsidRPr="00AE1021" w:rsidRDefault="00E30E53" w:rsidP="00E30E53">
            <w:pPr>
              <w:jc w:val="center"/>
              <w:rPr>
                <w:rFonts w:cs="Times New Roman"/>
                <w:bCs/>
                <w:szCs w:val="22"/>
              </w:rPr>
            </w:pPr>
          </w:p>
        </w:tc>
        <w:tc>
          <w:tcPr>
            <w:tcW w:w="564" w:type="pct"/>
            <w:vAlign w:val="bottom"/>
          </w:tcPr>
          <w:p w14:paraId="304B3658" w14:textId="77777777" w:rsidR="00E30E53" w:rsidRPr="00AE1021" w:rsidRDefault="00E30E53" w:rsidP="002F352D">
            <w:pPr>
              <w:ind w:right="-104" w:hanging="74"/>
              <w:jc w:val="center"/>
              <w:rPr>
                <w:rFonts w:cs="Times New Roman"/>
                <w:bCs/>
                <w:szCs w:val="22"/>
              </w:rPr>
            </w:pPr>
            <w:r w:rsidRPr="00AE1021">
              <w:rPr>
                <w:rFonts w:cs="Times New Roman"/>
                <w:bCs/>
                <w:szCs w:val="22"/>
              </w:rPr>
              <w:t>Decrease</w:t>
            </w:r>
          </w:p>
        </w:tc>
        <w:tc>
          <w:tcPr>
            <w:tcW w:w="143" w:type="pct"/>
            <w:vAlign w:val="bottom"/>
          </w:tcPr>
          <w:p w14:paraId="50709526" w14:textId="77777777" w:rsidR="00E30E53" w:rsidRPr="00AE1021" w:rsidRDefault="00E30E53" w:rsidP="00E30E53">
            <w:pPr>
              <w:jc w:val="center"/>
              <w:rPr>
                <w:rFonts w:cs="Times New Roman"/>
                <w:bCs/>
                <w:szCs w:val="22"/>
                <w:cs/>
              </w:rPr>
            </w:pPr>
          </w:p>
        </w:tc>
        <w:tc>
          <w:tcPr>
            <w:tcW w:w="643" w:type="pct"/>
            <w:vAlign w:val="bottom"/>
          </w:tcPr>
          <w:p w14:paraId="0A16C214" w14:textId="77777777" w:rsidR="00E30E53" w:rsidRPr="00AE1021" w:rsidRDefault="00E30E53" w:rsidP="00E30E53">
            <w:pPr>
              <w:pStyle w:val="acctmergecolhdg"/>
              <w:spacing w:line="240" w:lineRule="auto"/>
              <w:ind w:left="-83" w:right="-79" w:firstLine="4"/>
              <w:rPr>
                <w:rFonts w:cs="Times New Roman"/>
                <w:b w:val="0"/>
                <w:bCs/>
                <w:szCs w:val="22"/>
              </w:rPr>
            </w:pPr>
            <w:r w:rsidRPr="00AE1021">
              <w:rPr>
                <w:rFonts w:cs="Times New Roman"/>
                <w:b w:val="0"/>
                <w:bCs/>
                <w:szCs w:val="22"/>
              </w:rPr>
              <w:t xml:space="preserve">31 </w:t>
            </w:r>
          </w:p>
          <w:p w14:paraId="262022A1" w14:textId="7D9AB7EC" w:rsidR="00E30E53" w:rsidRPr="00AE1021" w:rsidRDefault="00C34302" w:rsidP="00E30E53">
            <w:pPr>
              <w:pStyle w:val="acctmergecolhdg"/>
              <w:spacing w:line="240" w:lineRule="auto"/>
              <w:ind w:left="-83" w:right="-79" w:firstLine="4"/>
              <w:rPr>
                <w:rFonts w:cs="Times New Roman"/>
                <w:b w:val="0"/>
                <w:bCs/>
                <w:szCs w:val="22"/>
              </w:rPr>
            </w:pPr>
            <w:r w:rsidRPr="00AE1021">
              <w:rPr>
                <w:rFonts w:cs="Times New Roman"/>
                <w:b w:val="0"/>
                <w:bCs/>
                <w:szCs w:val="22"/>
              </w:rPr>
              <w:t>December</w:t>
            </w:r>
            <w:r w:rsidR="00E30E53" w:rsidRPr="00AE1021">
              <w:rPr>
                <w:rFonts w:cs="Times New Roman"/>
                <w:b w:val="0"/>
                <w:bCs/>
                <w:szCs w:val="22"/>
              </w:rPr>
              <w:t xml:space="preserve"> </w:t>
            </w:r>
          </w:p>
          <w:p w14:paraId="39DD3828" w14:textId="3D0478C0" w:rsidR="00E30E53" w:rsidRPr="00AE1021" w:rsidRDefault="00362DCD" w:rsidP="00E30E53">
            <w:pPr>
              <w:jc w:val="center"/>
              <w:rPr>
                <w:rFonts w:cs="Times New Roman"/>
                <w:szCs w:val="22"/>
                <w:cs/>
              </w:rPr>
            </w:pPr>
            <w:r w:rsidRPr="00AE1021">
              <w:rPr>
                <w:rFonts w:cs="Times New Roman"/>
                <w:szCs w:val="22"/>
              </w:rPr>
              <w:t>202</w:t>
            </w:r>
            <w:r w:rsidR="00DF0663">
              <w:rPr>
                <w:rFonts w:cs="Times New Roman"/>
                <w:szCs w:val="22"/>
              </w:rPr>
              <w:t>5</w:t>
            </w:r>
          </w:p>
        </w:tc>
      </w:tr>
      <w:tr w:rsidR="00AE1021" w:rsidRPr="00AE1021" w14:paraId="433A8068" w14:textId="77777777" w:rsidTr="002F352D">
        <w:trPr>
          <w:trHeight w:val="80"/>
        </w:trPr>
        <w:tc>
          <w:tcPr>
            <w:tcW w:w="2266" w:type="pct"/>
            <w:vAlign w:val="bottom"/>
          </w:tcPr>
          <w:p w14:paraId="431E3FF0" w14:textId="77777777" w:rsidR="00E30E53" w:rsidRPr="00AE1021" w:rsidRDefault="00E30E53" w:rsidP="00E30E53">
            <w:pPr>
              <w:spacing w:line="240" w:lineRule="auto"/>
              <w:ind w:firstLine="429"/>
              <w:rPr>
                <w:rFonts w:cs="Times New Roman"/>
                <w:b/>
                <w:bCs/>
                <w:i/>
                <w:iCs/>
                <w:szCs w:val="22"/>
                <w:cs/>
              </w:rPr>
            </w:pPr>
          </w:p>
        </w:tc>
        <w:tc>
          <w:tcPr>
            <w:tcW w:w="2734" w:type="pct"/>
            <w:gridSpan w:val="7"/>
          </w:tcPr>
          <w:p w14:paraId="7A87B513" w14:textId="77777777" w:rsidR="00E30E53" w:rsidRPr="00AE1021" w:rsidRDefault="00E30E53" w:rsidP="002F352D">
            <w:pPr>
              <w:spacing w:line="240" w:lineRule="auto"/>
              <w:ind w:right="-104"/>
              <w:jc w:val="center"/>
              <w:rPr>
                <w:rFonts w:cs="Times New Roman"/>
                <w:i/>
                <w:iCs/>
                <w:szCs w:val="22"/>
              </w:rPr>
            </w:pPr>
            <w:r w:rsidRPr="00AE1021">
              <w:rPr>
                <w:rFonts w:cs="Times New Roman"/>
                <w:i/>
                <w:iCs/>
                <w:szCs w:val="22"/>
              </w:rPr>
              <w:t>(in million Baht)</w:t>
            </w:r>
          </w:p>
        </w:tc>
      </w:tr>
      <w:tr w:rsidR="00AE1021" w:rsidRPr="00AE1021" w14:paraId="7825A4CA" w14:textId="77777777" w:rsidTr="002F352D">
        <w:tblPrEx>
          <w:tblLook w:val="04A0" w:firstRow="1" w:lastRow="0" w:firstColumn="1" w:lastColumn="0" w:noHBand="0" w:noVBand="1"/>
        </w:tblPrEx>
        <w:tc>
          <w:tcPr>
            <w:tcW w:w="2266" w:type="pct"/>
          </w:tcPr>
          <w:p w14:paraId="365CDBD7" w14:textId="687B1958" w:rsidR="00E30E53" w:rsidRPr="00AE1021" w:rsidRDefault="00153C89" w:rsidP="00E30E53">
            <w:pPr>
              <w:ind w:firstLine="429"/>
              <w:rPr>
                <w:rFonts w:cs="Times New Roman"/>
                <w:b/>
                <w:bCs/>
                <w:szCs w:val="22"/>
                <w:cs/>
              </w:rPr>
            </w:pPr>
            <w:r w:rsidRPr="00AE1021">
              <w:rPr>
                <w:rFonts w:cs="Times New Roman"/>
                <w:b/>
                <w:bCs/>
                <w:i/>
                <w:iCs/>
                <w:szCs w:val="22"/>
              </w:rPr>
              <w:t>Short-term l</w:t>
            </w:r>
            <w:r w:rsidR="00E30E53" w:rsidRPr="00AE1021">
              <w:rPr>
                <w:rFonts w:cs="Times New Roman"/>
                <w:b/>
                <w:bCs/>
                <w:i/>
                <w:iCs/>
                <w:szCs w:val="22"/>
              </w:rPr>
              <w:t>oans to</w:t>
            </w:r>
          </w:p>
        </w:tc>
        <w:tc>
          <w:tcPr>
            <w:tcW w:w="589" w:type="pct"/>
          </w:tcPr>
          <w:p w14:paraId="236A9A94" w14:textId="77777777" w:rsidR="00E30E53" w:rsidRPr="00AE1021" w:rsidRDefault="00E30E53" w:rsidP="00E30E53">
            <w:pPr>
              <w:tabs>
                <w:tab w:val="decimal" w:pos="780"/>
              </w:tabs>
              <w:spacing w:line="240" w:lineRule="auto"/>
              <w:rPr>
                <w:rFonts w:cs="Times New Roman"/>
                <w:szCs w:val="22"/>
                <w:cs/>
              </w:rPr>
            </w:pPr>
          </w:p>
        </w:tc>
        <w:tc>
          <w:tcPr>
            <w:tcW w:w="132" w:type="pct"/>
          </w:tcPr>
          <w:p w14:paraId="4BB8E094" w14:textId="77777777" w:rsidR="00E30E53" w:rsidRPr="00AE1021" w:rsidRDefault="00E30E53" w:rsidP="00E30E53">
            <w:pPr>
              <w:tabs>
                <w:tab w:val="decimal" w:pos="780"/>
              </w:tabs>
              <w:spacing w:line="240" w:lineRule="auto"/>
              <w:rPr>
                <w:rFonts w:cs="Times New Roman"/>
                <w:szCs w:val="22"/>
                <w:cs/>
              </w:rPr>
            </w:pPr>
          </w:p>
        </w:tc>
        <w:tc>
          <w:tcPr>
            <w:tcW w:w="544" w:type="pct"/>
          </w:tcPr>
          <w:p w14:paraId="0E8C6C2E" w14:textId="77777777" w:rsidR="00E30E53" w:rsidRPr="00AE1021" w:rsidRDefault="00E30E53" w:rsidP="00E30E53">
            <w:pPr>
              <w:tabs>
                <w:tab w:val="decimal" w:pos="780"/>
              </w:tabs>
              <w:spacing w:line="240" w:lineRule="auto"/>
              <w:rPr>
                <w:rFonts w:cs="Times New Roman"/>
                <w:szCs w:val="22"/>
                <w:cs/>
              </w:rPr>
            </w:pPr>
          </w:p>
        </w:tc>
        <w:tc>
          <w:tcPr>
            <w:tcW w:w="119" w:type="pct"/>
          </w:tcPr>
          <w:p w14:paraId="3C1ECF18" w14:textId="77777777" w:rsidR="00E30E53" w:rsidRPr="00AE1021" w:rsidRDefault="00E30E53" w:rsidP="00E30E53">
            <w:pPr>
              <w:tabs>
                <w:tab w:val="decimal" w:pos="780"/>
              </w:tabs>
              <w:spacing w:line="240" w:lineRule="auto"/>
              <w:rPr>
                <w:rFonts w:cs="Times New Roman"/>
                <w:szCs w:val="22"/>
                <w:cs/>
              </w:rPr>
            </w:pPr>
          </w:p>
        </w:tc>
        <w:tc>
          <w:tcPr>
            <w:tcW w:w="564" w:type="pct"/>
          </w:tcPr>
          <w:p w14:paraId="04FB8FE8" w14:textId="77777777" w:rsidR="00E30E53" w:rsidRPr="00AE1021" w:rsidRDefault="00E30E53" w:rsidP="002F352D">
            <w:pPr>
              <w:tabs>
                <w:tab w:val="decimal" w:pos="780"/>
              </w:tabs>
              <w:spacing w:line="240" w:lineRule="auto"/>
              <w:ind w:right="-104"/>
              <w:rPr>
                <w:rFonts w:cs="Times New Roman"/>
                <w:szCs w:val="22"/>
                <w:cs/>
              </w:rPr>
            </w:pPr>
          </w:p>
        </w:tc>
        <w:tc>
          <w:tcPr>
            <w:tcW w:w="143" w:type="pct"/>
          </w:tcPr>
          <w:p w14:paraId="41CC75FF" w14:textId="77777777" w:rsidR="00E30E53" w:rsidRPr="00AE1021" w:rsidRDefault="00E30E53" w:rsidP="00E30E53">
            <w:pPr>
              <w:tabs>
                <w:tab w:val="decimal" w:pos="780"/>
              </w:tabs>
              <w:spacing w:line="240" w:lineRule="auto"/>
              <w:rPr>
                <w:rFonts w:cs="Times New Roman"/>
                <w:szCs w:val="22"/>
                <w:cs/>
              </w:rPr>
            </w:pPr>
          </w:p>
        </w:tc>
        <w:tc>
          <w:tcPr>
            <w:tcW w:w="643" w:type="pct"/>
          </w:tcPr>
          <w:p w14:paraId="5BD792C0" w14:textId="77777777" w:rsidR="00E30E53" w:rsidRPr="00AE1021" w:rsidRDefault="00E30E53" w:rsidP="00E30E53">
            <w:pPr>
              <w:tabs>
                <w:tab w:val="decimal" w:pos="780"/>
              </w:tabs>
              <w:spacing w:line="240" w:lineRule="auto"/>
              <w:rPr>
                <w:rFonts w:cs="Times New Roman"/>
                <w:szCs w:val="22"/>
                <w:cs/>
              </w:rPr>
            </w:pPr>
          </w:p>
        </w:tc>
      </w:tr>
      <w:tr w:rsidR="00AE1021" w:rsidRPr="00AE1021" w14:paraId="6E1D06D3" w14:textId="77777777" w:rsidTr="002F352D">
        <w:tblPrEx>
          <w:tblLook w:val="04A0" w:firstRow="1" w:lastRow="0" w:firstColumn="1" w:lastColumn="0" w:noHBand="0" w:noVBand="1"/>
        </w:tblPrEx>
        <w:tc>
          <w:tcPr>
            <w:tcW w:w="2266" w:type="pct"/>
          </w:tcPr>
          <w:p w14:paraId="572FDFCE" w14:textId="77777777" w:rsidR="002F352D" w:rsidRPr="00AE1021" w:rsidRDefault="002F352D" w:rsidP="002F352D">
            <w:pPr>
              <w:ind w:firstLine="429"/>
              <w:rPr>
                <w:rFonts w:cs="Times New Roman"/>
                <w:szCs w:val="22"/>
              </w:rPr>
            </w:pPr>
            <w:r w:rsidRPr="00AE1021">
              <w:rPr>
                <w:rFonts w:cs="Times New Roman"/>
                <w:szCs w:val="22"/>
              </w:rPr>
              <w:t>Subsidiaries</w:t>
            </w:r>
          </w:p>
        </w:tc>
        <w:tc>
          <w:tcPr>
            <w:tcW w:w="589" w:type="pct"/>
          </w:tcPr>
          <w:p w14:paraId="62A9B694" w14:textId="010C8922" w:rsidR="002F352D" w:rsidRPr="00AE1021" w:rsidRDefault="00DF0663" w:rsidP="002F352D">
            <w:pPr>
              <w:jc w:val="right"/>
              <w:rPr>
                <w:rFonts w:cs="Times New Roman"/>
                <w:szCs w:val="22"/>
                <w:cs/>
              </w:rPr>
            </w:pPr>
            <w:r>
              <w:rPr>
                <w:rFonts w:cs="Times New Roman"/>
                <w:szCs w:val="22"/>
              </w:rPr>
              <w:t>3</w:t>
            </w:r>
            <w:r w:rsidR="00A017C5">
              <w:rPr>
                <w:rFonts w:cs="Times New Roman"/>
                <w:szCs w:val="22"/>
              </w:rPr>
              <w:t>,</w:t>
            </w:r>
            <w:r>
              <w:rPr>
                <w:rFonts w:cs="Times New Roman"/>
                <w:szCs w:val="22"/>
              </w:rPr>
              <w:t>959.95</w:t>
            </w:r>
          </w:p>
        </w:tc>
        <w:tc>
          <w:tcPr>
            <w:tcW w:w="132" w:type="pct"/>
          </w:tcPr>
          <w:p w14:paraId="23CE3651" w14:textId="77777777" w:rsidR="002F352D" w:rsidRPr="00AE1021" w:rsidRDefault="002F352D" w:rsidP="002F352D">
            <w:pPr>
              <w:tabs>
                <w:tab w:val="decimal" w:pos="780"/>
              </w:tabs>
              <w:spacing w:line="240" w:lineRule="auto"/>
              <w:rPr>
                <w:rFonts w:cs="Times New Roman"/>
                <w:szCs w:val="22"/>
                <w:cs/>
              </w:rPr>
            </w:pPr>
          </w:p>
        </w:tc>
        <w:tc>
          <w:tcPr>
            <w:tcW w:w="544" w:type="pct"/>
          </w:tcPr>
          <w:p w14:paraId="39068024" w14:textId="4205E488" w:rsidR="002F352D" w:rsidRPr="00AE1021" w:rsidRDefault="003364C7" w:rsidP="002F352D">
            <w:pPr>
              <w:jc w:val="right"/>
              <w:rPr>
                <w:rFonts w:cs="Times New Roman"/>
                <w:szCs w:val="22"/>
                <w:cs/>
              </w:rPr>
            </w:pPr>
            <w:r>
              <w:rPr>
                <w:rFonts w:cs="Times New Roman"/>
                <w:szCs w:val="22"/>
              </w:rPr>
              <w:t>1,300</w:t>
            </w:r>
            <w:r w:rsidR="009453C1">
              <w:rPr>
                <w:rFonts w:cs="Times New Roman"/>
                <w:szCs w:val="22"/>
              </w:rPr>
              <w:t>.00</w:t>
            </w:r>
          </w:p>
        </w:tc>
        <w:tc>
          <w:tcPr>
            <w:tcW w:w="119" w:type="pct"/>
          </w:tcPr>
          <w:p w14:paraId="496EC031" w14:textId="77777777" w:rsidR="002F352D" w:rsidRPr="00AE1021" w:rsidRDefault="002F352D" w:rsidP="002F352D">
            <w:pPr>
              <w:tabs>
                <w:tab w:val="decimal" w:pos="780"/>
              </w:tabs>
              <w:spacing w:line="240" w:lineRule="auto"/>
              <w:rPr>
                <w:rFonts w:cs="Times New Roman"/>
                <w:szCs w:val="22"/>
                <w:cs/>
              </w:rPr>
            </w:pPr>
          </w:p>
        </w:tc>
        <w:tc>
          <w:tcPr>
            <w:tcW w:w="564" w:type="pct"/>
          </w:tcPr>
          <w:p w14:paraId="38CFECD8" w14:textId="63C2B69A" w:rsidR="002F352D" w:rsidRPr="00AE1021" w:rsidRDefault="002F352D" w:rsidP="002F352D">
            <w:pPr>
              <w:ind w:left="-126" w:right="-104" w:firstLine="126"/>
              <w:jc w:val="right"/>
              <w:rPr>
                <w:cs/>
              </w:rPr>
            </w:pPr>
            <w:r w:rsidRPr="00AE1021">
              <w:t>(</w:t>
            </w:r>
            <w:r w:rsidR="009453C1">
              <w:t>2,505.95</w:t>
            </w:r>
            <w:r w:rsidRPr="00AE1021">
              <w:t>)</w:t>
            </w:r>
          </w:p>
        </w:tc>
        <w:tc>
          <w:tcPr>
            <w:tcW w:w="143" w:type="pct"/>
          </w:tcPr>
          <w:p w14:paraId="1BBDFA88" w14:textId="77777777" w:rsidR="002F352D" w:rsidRPr="00AE1021" w:rsidRDefault="002F352D" w:rsidP="002F352D">
            <w:pPr>
              <w:tabs>
                <w:tab w:val="decimal" w:pos="780"/>
              </w:tabs>
              <w:spacing w:line="240" w:lineRule="auto"/>
              <w:rPr>
                <w:rFonts w:cs="Times New Roman"/>
                <w:szCs w:val="22"/>
                <w:cs/>
              </w:rPr>
            </w:pPr>
          </w:p>
        </w:tc>
        <w:tc>
          <w:tcPr>
            <w:tcW w:w="643" w:type="pct"/>
          </w:tcPr>
          <w:p w14:paraId="6240E1A3" w14:textId="54CFC509" w:rsidR="002F352D" w:rsidRPr="00AE1021" w:rsidRDefault="009453C1" w:rsidP="002F352D">
            <w:pPr>
              <w:jc w:val="right"/>
              <w:rPr>
                <w:rFonts w:cs="Times New Roman"/>
                <w:szCs w:val="22"/>
                <w:cs/>
              </w:rPr>
            </w:pPr>
            <w:r>
              <w:rPr>
                <w:rFonts w:cs="Times New Roman"/>
                <w:szCs w:val="22"/>
              </w:rPr>
              <w:t>2,754.00</w:t>
            </w:r>
          </w:p>
        </w:tc>
      </w:tr>
      <w:tr w:rsidR="00AE1021" w:rsidRPr="00AE1021" w14:paraId="130ABFFD" w14:textId="77777777" w:rsidTr="002F352D">
        <w:tblPrEx>
          <w:tblLook w:val="04A0" w:firstRow="1" w:lastRow="0" w:firstColumn="1" w:lastColumn="0" w:noHBand="0" w:noVBand="1"/>
        </w:tblPrEx>
        <w:trPr>
          <w:trHeight w:val="136"/>
        </w:trPr>
        <w:tc>
          <w:tcPr>
            <w:tcW w:w="2266" w:type="pct"/>
          </w:tcPr>
          <w:p w14:paraId="6A9BB9F8" w14:textId="77777777" w:rsidR="00637447" w:rsidRPr="00AE1021" w:rsidRDefault="00637447" w:rsidP="00637447">
            <w:pPr>
              <w:spacing w:line="240" w:lineRule="auto"/>
              <w:ind w:left="609" w:hanging="180"/>
              <w:rPr>
                <w:rFonts w:cs="Times New Roman"/>
                <w:b/>
                <w:bCs/>
                <w:szCs w:val="22"/>
              </w:rPr>
            </w:pPr>
            <w:r w:rsidRPr="00AE1021">
              <w:rPr>
                <w:rFonts w:cs="Times New Roman"/>
                <w:i/>
                <w:iCs/>
                <w:szCs w:val="22"/>
              </w:rPr>
              <w:t>Less</w:t>
            </w:r>
            <w:r w:rsidRPr="00AE1021">
              <w:rPr>
                <w:rFonts w:cs="Times New Roman"/>
                <w:szCs w:val="22"/>
              </w:rPr>
              <w:t xml:space="preserve"> allowance for expected credit loss</w:t>
            </w:r>
          </w:p>
        </w:tc>
        <w:tc>
          <w:tcPr>
            <w:tcW w:w="589" w:type="pct"/>
            <w:tcBorders>
              <w:bottom w:val="single" w:sz="4" w:space="0" w:color="auto"/>
            </w:tcBorders>
          </w:tcPr>
          <w:p w14:paraId="733A5FE5" w14:textId="1D1B17D4" w:rsidR="00637447" w:rsidRPr="00AE1021" w:rsidRDefault="00637447" w:rsidP="00637447">
            <w:pPr>
              <w:ind w:right="96"/>
              <w:jc w:val="right"/>
              <w:rPr>
                <w:rFonts w:cs="Times New Roman"/>
                <w:szCs w:val="22"/>
              </w:rPr>
            </w:pPr>
            <w:r w:rsidRPr="00AE1021">
              <w:t>-</w:t>
            </w:r>
          </w:p>
        </w:tc>
        <w:tc>
          <w:tcPr>
            <w:tcW w:w="132" w:type="pct"/>
          </w:tcPr>
          <w:p w14:paraId="217DB740" w14:textId="77777777" w:rsidR="00637447" w:rsidRPr="00AE1021" w:rsidRDefault="00637447" w:rsidP="00637447">
            <w:pPr>
              <w:tabs>
                <w:tab w:val="decimal" w:pos="780"/>
              </w:tabs>
              <w:spacing w:line="240" w:lineRule="auto"/>
              <w:rPr>
                <w:rFonts w:cs="Times New Roman"/>
                <w:szCs w:val="22"/>
                <w:cs/>
              </w:rPr>
            </w:pPr>
          </w:p>
        </w:tc>
        <w:tc>
          <w:tcPr>
            <w:tcW w:w="544" w:type="pct"/>
            <w:tcBorders>
              <w:bottom w:val="single" w:sz="4" w:space="0" w:color="auto"/>
            </w:tcBorders>
          </w:tcPr>
          <w:p w14:paraId="6EEBCAD1" w14:textId="336DCFD2" w:rsidR="00637447" w:rsidRPr="00AE1021" w:rsidRDefault="00637447" w:rsidP="00637447">
            <w:pPr>
              <w:ind w:right="90"/>
              <w:jc w:val="right"/>
              <w:rPr>
                <w:rFonts w:cs="Times New Roman"/>
                <w:szCs w:val="22"/>
                <w:cs/>
              </w:rPr>
            </w:pPr>
            <w:r w:rsidRPr="00AE1021">
              <w:t>-</w:t>
            </w:r>
          </w:p>
        </w:tc>
        <w:tc>
          <w:tcPr>
            <w:tcW w:w="119" w:type="pct"/>
          </w:tcPr>
          <w:p w14:paraId="66D0B972" w14:textId="77777777" w:rsidR="00637447" w:rsidRPr="00AE1021" w:rsidRDefault="00637447" w:rsidP="00637447">
            <w:pPr>
              <w:tabs>
                <w:tab w:val="decimal" w:pos="780"/>
              </w:tabs>
              <w:spacing w:line="240" w:lineRule="auto"/>
              <w:rPr>
                <w:rFonts w:cs="Times New Roman"/>
                <w:szCs w:val="22"/>
                <w:cs/>
              </w:rPr>
            </w:pPr>
          </w:p>
        </w:tc>
        <w:tc>
          <w:tcPr>
            <w:tcW w:w="564" w:type="pct"/>
            <w:tcBorders>
              <w:bottom w:val="single" w:sz="4" w:space="0" w:color="auto"/>
            </w:tcBorders>
          </w:tcPr>
          <w:p w14:paraId="70673EA0" w14:textId="6844D6FB" w:rsidR="00637447" w:rsidRPr="00AE1021" w:rsidRDefault="00637447" w:rsidP="005263ED">
            <w:pPr>
              <w:ind w:right="90"/>
              <w:jc w:val="right"/>
              <w:rPr>
                <w:cs/>
              </w:rPr>
            </w:pPr>
            <w:r w:rsidRPr="00AE1021">
              <w:t>-</w:t>
            </w:r>
          </w:p>
        </w:tc>
        <w:tc>
          <w:tcPr>
            <w:tcW w:w="143" w:type="pct"/>
          </w:tcPr>
          <w:p w14:paraId="43DA75C3" w14:textId="77777777" w:rsidR="00637447" w:rsidRPr="00AE1021" w:rsidRDefault="00637447" w:rsidP="00637447">
            <w:pPr>
              <w:tabs>
                <w:tab w:val="decimal" w:pos="780"/>
              </w:tabs>
              <w:spacing w:line="240" w:lineRule="auto"/>
              <w:rPr>
                <w:rFonts w:cs="Times New Roman"/>
                <w:szCs w:val="22"/>
                <w:cs/>
              </w:rPr>
            </w:pPr>
          </w:p>
        </w:tc>
        <w:tc>
          <w:tcPr>
            <w:tcW w:w="643" w:type="pct"/>
            <w:tcBorders>
              <w:bottom w:val="single" w:sz="4" w:space="0" w:color="auto"/>
            </w:tcBorders>
          </w:tcPr>
          <w:p w14:paraId="2EE49A93" w14:textId="71BB5C29" w:rsidR="00637447" w:rsidRPr="00AE1021" w:rsidRDefault="00637447" w:rsidP="00637447">
            <w:pPr>
              <w:ind w:right="90"/>
              <w:jc w:val="right"/>
              <w:rPr>
                <w:rFonts w:cs="Times New Roman"/>
                <w:szCs w:val="22"/>
                <w:cs/>
              </w:rPr>
            </w:pPr>
            <w:r w:rsidRPr="00AE1021">
              <w:t>-</w:t>
            </w:r>
          </w:p>
        </w:tc>
      </w:tr>
      <w:tr w:rsidR="002F352D" w:rsidRPr="00AE1021" w14:paraId="3858E3B7" w14:textId="77777777" w:rsidTr="008E35BA">
        <w:tblPrEx>
          <w:tblLook w:val="04A0" w:firstRow="1" w:lastRow="0" w:firstColumn="1" w:lastColumn="0" w:noHBand="0" w:noVBand="1"/>
        </w:tblPrEx>
        <w:trPr>
          <w:trHeight w:val="170"/>
        </w:trPr>
        <w:tc>
          <w:tcPr>
            <w:tcW w:w="2266" w:type="pct"/>
          </w:tcPr>
          <w:p w14:paraId="1E74046F" w14:textId="77777777" w:rsidR="002F352D" w:rsidRPr="00AE1021" w:rsidRDefault="002F352D" w:rsidP="002F352D">
            <w:pPr>
              <w:spacing w:line="240" w:lineRule="auto"/>
              <w:ind w:left="429"/>
              <w:rPr>
                <w:rFonts w:cs="Times New Roman"/>
                <w:i/>
                <w:iCs/>
                <w:szCs w:val="22"/>
              </w:rPr>
            </w:pPr>
            <w:r w:rsidRPr="00AE1021">
              <w:rPr>
                <w:rFonts w:cs="Times New Roman"/>
                <w:b/>
                <w:bCs/>
                <w:szCs w:val="22"/>
              </w:rPr>
              <w:t>Net</w:t>
            </w:r>
          </w:p>
        </w:tc>
        <w:tc>
          <w:tcPr>
            <w:tcW w:w="589" w:type="pct"/>
            <w:tcBorders>
              <w:top w:val="single" w:sz="4" w:space="0" w:color="auto"/>
              <w:bottom w:val="double" w:sz="4" w:space="0" w:color="auto"/>
            </w:tcBorders>
          </w:tcPr>
          <w:p w14:paraId="63DAE0A7" w14:textId="539A72B7" w:rsidR="002F352D" w:rsidRPr="00AE1021" w:rsidRDefault="00DF0663" w:rsidP="002F352D">
            <w:pPr>
              <w:jc w:val="right"/>
              <w:rPr>
                <w:rFonts w:cs="Times New Roman"/>
                <w:b/>
                <w:bCs/>
                <w:szCs w:val="22"/>
                <w:lang w:val="en-US"/>
              </w:rPr>
            </w:pPr>
            <w:r>
              <w:rPr>
                <w:b/>
                <w:bCs/>
              </w:rPr>
              <w:t>3,959</w:t>
            </w:r>
            <w:r w:rsidR="004265DD" w:rsidRPr="00AE1021">
              <w:rPr>
                <w:b/>
                <w:bCs/>
              </w:rPr>
              <w:t>.</w:t>
            </w:r>
            <w:r>
              <w:rPr>
                <w:b/>
                <w:bCs/>
              </w:rPr>
              <w:t>95</w:t>
            </w:r>
          </w:p>
        </w:tc>
        <w:tc>
          <w:tcPr>
            <w:tcW w:w="132" w:type="pct"/>
          </w:tcPr>
          <w:p w14:paraId="5EE947B3" w14:textId="77777777" w:rsidR="002F352D" w:rsidRPr="00AE1021" w:rsidRDefault="002F352D" w:rsidP="002F352D">
            <w:pPr>
              <w:tabs>
                <w:tab w:val="decimal" w:pos="880"/>
              </w:tabs>
              <w:spacing w:line="240" w:lineRule="auto"/>
              <w:rPr>
                <w:rFonts w:cs="Times New Roman"/>
                <w:b/>
                <w:bCs/>
                <w:szCs w:val="22"/>
              </w:rPr>
            </w:pPr>
          </w:p>
        </w:tc>
        <w:tc>
          <w:tcPr>
            <w:tcW w:w="544" w:type="pct"/>
            <w:tcBorders>
              <w:top w:val="single" w:sz="4" w:space="0" w:color="auto"/>
              <w:bottom w:val="double" w:sz="4" w:space="0" w:color="auto"/>
            </w:tcBorders>
          </w:tcPr>
          <w:p w14:paraId="3670807C" w14:textId="129AA30B" w:rsidR="002F352D" w:rsidRPr="00AE1021" w:rsidRDefault="009453C1" w:rsidP="002F352D">
            <w:pPr>
              <w:jc w:val="right"/>
              <w:rPr>
                <w:rFonts w:cs="Times New Roman"/>
                <w:b/>
                <w:bCs/>
                <w:szCs w:val="22"/>
              </w:rPr>
            </w:pPr>
            <w:r>
              <w:rPr>
                <w:rFonts w:cs="Times New Roman"/>
                <w:b/>
                <w:bCs/>
                <w:szCs w:val="22"/>
              </w:rPr>
              <w:t>1,300</w:t>
            </w:r>
            <w:r w:rsidR="00DF0663">
              <w:rPr>
                <w:rFonts w:cs="Times New Roman"/>
                <w:b/>
                <w:bCs/>
                <w:szCs w:val="22"/>
              </w:rPr>
              <w:t>.00</w:t>
            </w:r>
          </w:p>
        </w:tc>
        <w:tc>
          <w:tcPr>
            <w:tcW w:w="119" w:type="pct"/>
          </w:tcPr>
          <w:p w14:paraId="14FDE273" w14:textId="77777777" w:rsidR="002F352D" w:rsidRPr="00AE1021" w:rsidRDefault="002F352D" w:rsidP="002F352D">
            <w:pPr>
              <w:tabs>
                <w:tab w:val="decimal" w:pos="878"/>
              </w:tabs>
              <w:spacing w:line="240" w:lineRule="auto"/>
              <w:rPr>
                <w:rFonts w:cs="Times New Roman"/>
                <w:b/>
                <w:bCs/>
                <w:szCs w:val="22"/>
                <w:cs/>
              </w:rPr>
            </w:pPr>
          </w:p>
        </w:tc>
        <w:tc>
          <w:tcPr>
            <w:tcW w:w="564" w:type="pct"/>
            <w:tcBorders>
              <w:top w:val="single" w:sz="4" w:space="0" w:color="auto"/>
              <w:bottom w:val="double" w:sz="4" w:space="0" w:color="auto"/>
            </w:tcBorders>
          </w:tcPr>
          <w:p w14:paraId="6AE5219A" w14:textId="4CF88674" w:rsidR="002F352D" w:rsidRPr="00AE1021" w:rsidRDefault="002F352D" w:rsidP="002F352D">
            <w:pPr>
              <w:ind w:left="-126" w:right="-104" w:firstLine="126"/>
              <w:jc w:val="right"/>
              <w:rPr>
                <w:b/>
                <w:bCs/>
              </w:rPr>
            </w:pPr>
            <w:r w:rsidRPr="00AE1021">
              <w:rPr>
                <w:b/>
                <w:bCs/>
              </w:rPr>
              <w:t>(</w:t>
            </w:r>
            <w:r w:rsidR="009453C1">
              <w:rPr>
                <w:b/>
                <w:bCs/>
              </w:rPr>
              <w:t>2,505.95</w:t>
            </w:r>
            <w:r w:rsidRPr="00AE1021">
              <w:rPr>
                <w:b/>
                <w:bCs/>
              </w:rPr>
              <w:t>)</w:t>
            </w:r>
          </w:p>
        </w:tc>
        <w:tc>
          <w:tcPr>
            <w:tcW w:w="143" w:type="pct"/>
          </w:tcPr>
          <w:p w14:paraId="73470A40" w14:textId="77777777" w:rsidR="002F352D" w:rsidRPr="00AE1021" w:rsidRDefault="002F352D" w:rsidP="002F352D">
            <w:pPr>
              <w:tabs>
                <w:tab w:val="decimal" w:pos="796"/>
              </w:tabs>
              <w:spacing w:line="240" w:lineRule="auto"/>
              <w:rPr>
                <w:rFonts w:cs="Times New Roman"/>
                <w:b/>
                <w:bCs/>
                <w:szCs w:val="22"/>
              </w:rPr>
            </w:pPr>
          </w:p>
        </w:tc>
        <w:tc>
          <w:tcPr>
            <w:tcW w:w="643" w:type="pct"/>
            <w:tcBorders>
              <w:top w:val="single" w:sz="4" w:space="0" w:color="auto"/>
              <w:bottom w:val="double" w:sz="4" w:space="0" w:color="auto"/>
            </w:tcBorders>
          </w:tcPr>
          <w:p w14:paraId="07613C74" w14:textId="712AFC45" w:rsidR="002F352D" w:rsidRPr="00AE1021" w:rsidRDefault="009453C1" w:rsidP="002F352D">
            <w:pPr>
              <w:jc w:val="right"/>
              <w:rPr>
                <w:rFonts w:cs="Times New Roman"/>
                <w:b/>
                <w:bCs/>
                <w:szCs w:val="22"/>
              </w:rPr>
            </w:pPr>
            <w:r>
              <w:rPr>
                <w:rFonts w:cs="Times New Roman"/>
                <w:b/>
                <w:bCs/>
                <w:szCs w:val="22"/>
              </w:rPr>
              <w:t>2,754.00</w:t>
            </w:r>
          </w:p>
        </w:tc>
      </w:tr>
    </w:tbl>
    <w:p w14:paraId="2F41D9BA" w14:textId="661BA36D" w:rsidR="00FE0881" w:rsidRPr="00AE1021" w:rsidRDefault="00FE0881"/>
    <w:tbl>
      <w:tblPr>
        <w:tblW w:w="9923" w:type="dxa"/>
        <w:tblLayout w:type="fixed"/>
        <w:tblLook w:val="0000" w:firstRow="0" w:lastRow="0" w:firstColumn="0" w:lastColumn="0" w:noHBand="0" w:noVBand="0"/>
      </w:tblPr>
      <w:tblGrid>
        <w:gridCol w:w="4497"/>
        <w:gridCol w:w="1169"/>
        <w:gridCol w:w="262"/>
        <w:gridCol w:w="1080"/>
        <w:gridCol w:w="236"/>
        <w:gridCol w:w="1119"/>
        <w:gridCol w:w="284"/>
        <w:gridCol w:w="1276"/>
      </w:tblGrid>
      <w:tr w:rsidR="00AE1021" w:rsidRPr="00AE1021" w14:paraId="24CEE350" w14:textId="77777777" w:rsidTr="00812410">
        <w:trPr>
          <w:trHeight w:val="179"/>
        </w:trPr>
        <w:tc>
          <w:tcPr>
            <w:tcW w:w="2266" w:type="pct"/>
            <w:vAlign w:val="bottom"/>
          </w:tcPr>
          <w:p w14:paraId="712A44F5" w14:textId="77777777" w:rsidR="001A3071" w:rsidRPr="00AE1021" w:rsidRDefault="001A3071" w:rsidP="00812410">
            <w:pPr>
              <w:jc w:val="center"/>
              <w:rPr>
                <w:rFonts w:cs="Times New Roman"/>
                <w:szCs w:val="22"/>
              </w:rPr>
            </w:pPr>
          </w:p>
        </w:tc>
        <w:tc>
          <w:tcPr>
            <w:tcW w:w="2734" w:type="pct"/>
            <w:gridSpan w:val="7"/>
            <w:vAlign w:val="bottom"/>
          </w:tcPr>
          <w:p w14:paraId="7DA457F2" w14:textId="77777777" w:rsidR="001A3071" w:rsidRPr="00AE1021" w:rsidRDefault="001A3071" w:rsidP="00812410">
            <w:pPr>
              <w:jc w:val="center"/>
              <w:rPr>
                <w:rFonts w:cs="Times New Roman"/>
                <w:b/>
                <w:bCs/>
                <w:szCs w:val="22"/>
                <w:cs/>
              </w:rPr>
            </w:pPr>
            <w:r w:rsidRPr="00AE1021">
              <w:rPr>
                <w:rFonts w:cs="Times New Roman"/>
                <w:b/>
                <w:bCs/>
                <w:szCs w:val="22"/>
              </w:rPr>
              <w:t xml:space="preserve">Separate financial statements </w:t>
            </w:r>
          </w:p>
        </w:tc>
      </w:tr>
      <w:tr w:rsidR="00AE1021" w:rsidRPr="00AE1021" w14:paraId="65AB644E" w14:textId="77777777" w:rsidTr="00812410">
        <w:trPr>
          <w:trHeight w:val="340"/>
        </w:trPr>
        <w:tc>
          <w:tcPr>
            <w:tcW w:w="2266" w:type="pct"/>
            <w:vAlign w:val="bottom"/>
          </w:tcPr>
          <w:p w14:paraId="2FF34C67" w14:textId="77777777" w:rsidR="001A3071" w:rsidRPr="00AE1021" w:rsidRDefault="001A3071" w:rsidP="00812410">
            <w:pPr>
              <w:pStyle w:val="acctfourfigures"/>
              <w:tabs>
                <w:tab w:val="clear" w:pos="765"/>
              </w:tabs>
              <w:spacing w:line="240" w:lineRule="auto"/>
              <w:ind w:firstLine="429"/>
              <w:rPr>
                <w:rFonts w:cs="Times New Roman"/>
                <w:b/>
                <w:bCs/>
                <w:i/>
                <w:iCs/>
                <w:szCs w:val="22"/>
              </w:rPr>
            </w:pPr>
          </w:p>
          <w:p w14:paraId="23C6EB2E" w14:textId="77777777" w:rsidR="001A3071" w:rsidRPr="00AE1021" w:rsidRDefault="001A3071" w:rsidP="00812410">
            <w:pPr>
              <w:ind w:firstLine="429"/>
              <w:rPr>
                <w:rFonts w:cs="Times New Roman"/>
                <w:b/>
                <w:bCs/>
                <w:i/>
                <w:iCs/>
                <w:szCs w:val="22"/>
                <w:cs/>
              </w:rPr>
            </w:pPr>
          </w:p>
        </w:tc>
        <w:tc>
          <w:tcPr>
            <w:tcW w:w="589" w:type="pct"/>
          </w:tcPr>
          <w:p w14:paraId="2138FC6F" w14:textId="77777777" w:rsidR="001A3071" w:rsidRPr="00AE1021" w:rsidRDefault="001A3071" w:rsidP="00812410">
            <w:pPr>
              <w:pStyle w:val="acctmergecolhdg"/>
              <w:spacing w:line="240" w:lineRule="auto"/>
              <w:ind w:left="-83" w:right="-79" w:firstLine="4"/>
              <w:rPr>
                <w:rFonts w:cs="Times New Roman"/>
                <w:b w:val="0"/>
                <w:bCs/>
                <w:szCs w:val="22"/>
              </w:rPr>
            </w:pPr>
            <w:r w:rsidRPr="00AE1021">
              <w:rPr>
                <w:rFonts w:cs="Times New Roman"/>
                <w:b w:val="0"/>
                <w:bCs/>
                <w:szCs w:val="22"/>
              </w:rPr>
              <w:t xml:space="preserve">1 </w:t>
            </w:r>
          </w:p>
          <w:p w14:paraId="2238F50F" w14:textId="77777777" w:rsidR="001A3071" w:rsidRPr="00AE1021" w:rsidRDefault="001A3071" w:rsidP="00812410">
            <w:pPr>
              <w:jc w:val="center"/>
              <w:rPr>
                <w:rFonts w:cs="Times New Roman"/>
                <w:bCs/>
                <w:szCs w:val="22"/>
              </w:rPr>
            </w:pPr>
            <w:r w:rsidRPr="00AE1021">
              <w:rPr>
                <w:rFonts w:cs="Times New Roman"/>
                <w:bCs/>
                <w:szCs w:val="22"/>
              </w:rPr>
              <w:t>January</w:t>
            </w:r>
          </w:p>
          <w:p w14:paraId="7E1E05E7" w14:textId="75E0BD58" w:rsidR="001A3071" w:rsidRPr="00AE1021" w:rsidRDefault="001A3071" w:rsidP="00812410">
            <w:pPr>
              <w:jc w:val="center"/>
              <w:rPr>
                <w:rFonts w:cs="Times New Roman"/>
                <w:bCs/>
                <w:szCs w:val="22"/>
                <w:cs/>
              </w:rPr>
            </w:pPr>
            <w:r w:rsidRPr="00AE1021">
              <w:rPr>
                <w:rFonts w:cs="Times New Roman"/>
                <w:bCs/>
                <w:szCs w:val="22"/>
              </w:rPr>
              <w:t>202</w:t>
            </w:r>
            <w:r w:rsidR="00DF0663">
              <w:rPr>
                <w:rFonts w:cs="Times New Roman"/>
                <w:bCs/>
                <w:szCs w:val="22"/>
              </w:rPr>
              <w:t>6</w:t>
            </w:r>
          </w:p>
        </w:tc>
        <w:tc>
          <w:tcPr>
            <w:tcW w:w="132" w:type="pct"/>
            <w:vAlign w:val="bottom"/>
          </w:tcPr>
          <w:p w14:paraId="60D57DBB" w14:textId="77777777" w:rsidR="001A3071" w:rsidRPr="00AE1021" w:rsidRDefault="001A3071" w:rsidP="00812410">
            <w:pPr>
              <w:ind w:left="-202" w:firstLine="68"/>
              <w:jc w:val="center"/>
              <w:rPr>
                <w:rFonts w:cs="Times New Roman"/>
                <w:bCs/>
                <w:szCs w:val="22"/>
              </w:rPr>
            </w:pPr>
          </w:p>
        </w:tc>
        <w:tc>
          <w:tcPr>
            <w:tcW w:w="544" w:type="pct"/>
            <w:vAlign w:val="bottom"/>
          </w:tcPr>
          <w:p w14:paraId="794550DD" w14:textId="77777777" w:rsidR="001A3071" w:rsidRPr="00AE1021" w:rsidRDefault="001A3071" w:rsidP="00812410">
            <w:pPr>
              <w:jc w:val="center"/>
              <w:rPr>
                <w:rFonts w:cs="Times New Roman"/>
                <w:bCs/>
                <w:szCs w:val="22"/>
              </w:rPr>
            </w:pPr>
            <w:r w:rsidRPr="00AE1021">
              <w:rPr>
                <w:rFonts w:cs="Times New Roman"/>
                <w:bCs/>
                <w:szCs w:val="22"/>
              </w:rPr>
              <w:t>Increase</w:t>
            </w:r>
          </w:p>
        </w:tc>
        <w:tc>
          <w:tcPr>
            <w:tcW w:w="119" w:type="pct"/>
            <w:vAlign w:val="bottom"/>
          </w:tcPr>
          <w:p w14:paraId="733C17A2" w14:textId="77777777" w:rsidR="001A3071" w:rsidRPr="00AE1021" w:rsidRDefault="001A3071" w:rsidP="00812410">
            <w:pPr>
              <w:jc w:val="center"/>
              <w:rPr>
                <w:rFonts w:cs="Times New Roman"/>
                <w:bCs/>
                <w:szCs w:val="22"/>
              </w:rPr>
            </w:pPr>
          </w:p>
        </w:tc>
        <w:tc>
          <w:tcPr>
            <w:tcW w:w="564" w:type="pct"/>
            <w:vAlign w:val="bottom"/>
          </w:tcPr>
          <w:p w14:paraId="63638AAD" w14:textId="77777777" w:rsidR="001A3071" w:rsidRPr="00AE1021" w:rsidRDefault="001A3071" w:rsidP="00812410">
            <w:pPr>
              <w:ind w:right="-104" w:hanging="74"/>
              <w:jc w:val="center"/>
              <w:rPr>
                <w:rFonts w:cs="Times New Roman"/>
                <w:bCs/>
                <w:szCs w:val="22"/>
              </w:rPr>
            </w:pPr>
            <w:r w:rsidRPr="00AE1021">
              <w:rPr>
                <w:rFonts w:cs="Times New Roman"/>
                <w:bCs/>
                <w:szCs w:val="22"/>
              </w:rPr>
              <w:t>Decrease</w:t>
            </w:r>
          </w:p>
        </w:tc>
        <w:tc>
          <w:tcPr>
            <w:tcW w:w="143" w:type="pct"/>
            <w:vAlign w:val="bottom"/>
          </w:tcPr>
          <w:p w14:paraId="7CCBED2E" w14:textId="77777777" w:rsidR="001A3071" w:rsidRPr="00AE1021" w:rsidRDefault="001A3071" w:rsidP="00812410">
            <w:pPr>
              <w:jc w:val="center"/>
              <w:rPr>
                <w:rFonts w:cs="Times New Roman"/>
                <w:bCs/>
                <w:szCs w:val="22"/>
                <w:cs/>
              </w:rPr>
            </w:pPr>
          </w:p>
        </w:tc>
        <w:tc>
          <w:tcPr>
            <w:tcW w:w="643" w:type="pct"/>
            <w:vAlign w:val="bottom"/>
          </w:tcPr>
          <w:p w14:paraId="3656F1DA" w14:textId="7BC359AD" w:rsidR="001A3071" w:rsidRPr="00AE1021" w:rsidRDefault="001A3071" w:rsidP="00812410">
            <w:pPr>
              <w:pStyle w:val="acctmergecolhdg"/>
              <w:spacing w:line="240" w:lineRule="auto"/>
              <w:ind w:left="-83" w:right="-79" w:firstLine="4"/>
              <w:rPr>
                <w:rFonts w:cs="Times New Roman"/>
                <w:b w:val="0"/>
                <w:bCs/>
                <w:szCs w:val="22"/>
              </w:rPr>
            </w:pPr>
            <w:r w:rsidRPr="00AE1021">
              <w:rPr>
                <w:rFonts w:cs="Times New Roman"/>
                <w:b w:val="0"/>
                <w:bCs/>
                <w:szCs w:val="22"/>
              </w:rPr>
              <w:t>3</w:t>
            </w:r>
            <w:r w:rsidR="003A4D80">
              <w:rPr>
                <w:rFonts w:cs="Times New Roman"/>
                <w:b w:val="0"/>
                <w:bCs/>
                <w:szCs w:val="22"/>
                <w:lang w:val="en-US"/>
              </w:rPr>
              <w:t>0</w:t>
            </w:r>
            <w:r w:rsidRPr="00AE1021">
              <w:rPr>
                <w:rFonts w:cs="Times New Roman"/>
                <w:b w:val="0"/>
                <w:bCs/>
                <w:szCs w:val="22"/>
              </w:rPr>
              <w:t xml:space="preserve"> </w:t>
            </w:r>
          </w:p>
          <w:p w14:paraId="408900A7" w14:textId="10543910" w:rsidR="001A3071" w:rsidRPr="00AE1021" w:rsidRDefault="008A7035" w:rsidP="00812410">
            <w:pPr>
              <w:pStyle w:val="acctmergecolhdg"/>
              <w:spacing w:line="240" w:lineRule="auto"/>
              <w:ind w:left="-83" w:right="-79" w:firstLine="4"/>
              <w:rPr>
                <w:rFonts w:cs="Times New Roman"/>
                <w:b w:val="0"/>
                <w:bCs/>
                <w:szCs w:val="22"/>
              </w:rPr>
            </w:pPr>
            <w:r>
              <w:rPr>
                <w:rFonts w:cs="Times New Roman"/>
                <w:b w:val="0"/>
                <w:bCs/>
                <w:szCs w:val="22"/>
              </w:rPr>
              <w:t>J</w:t>
            </w:r>
            <w:r w:rsidR="007A2BB9">
              <w:rPr>
                <w:rFonts w:cs="Times New Roman"/>
                <w:b w:val="0"/>
                <w:bCs/>
                <w:szCs w:val="22"/>
              </w:rPr>
              <w:t>une</w:t>
            </w:r>
            <w:r w:rsidR="001A3071" w:rsidRPr="00AE1021">
              <w:rPr>
                <w:rFonts w:cs="Times New Roman"/>
                <w:b w:val="0"/>
                <w:bCs/>
                <w:szCs w:val="22"/>
              </w:rPr>
              <w:t xml:space="preserve"> </w:t>
            </w:r>
          </w:p>
          <w:p w14:paraId="62EAD2F1" w14:textId="4F83E376" w:rsidR="001A3071" w:rsidRPr="00AE1021" w:rsidRDefault="001A3071" w:rsidP="00812410">
            <w:pPr>
              <w:jc w:val="center"/>
              <w:rPr>
                <w:rFonts w:cs="Times New Roman"/>
                <w:szCs w:val="22"/>
                <w:cs/>
              </w:rPr>
            </w:pPr>
            <w:r w:rsidRPr="00AE1021">
              <w:rPr>
                <w:rFonts w:cs="Times New Roman"/>
                <w:szCs w:val="22"/>
              </w:rPr>
              <w:t>202</w:t>
            </w:r>
            <w:r w:rsidR="00DF0663">
              <w:rPr>
                <w:rFonts w:cs="Times New Roman"/>
                <w:szCs w:val="22"/>
              </w:rPr>
              <w:t>6</w:t>
            </w:r>
          </w:p>
        </w:tc>
      </w:tr>
      <w:tr w:rsidR="00AE1021" w:rsidRPr="00AE1021" w14:paraId="33F1A11E" w14:textId="77777777" w:rsidTr="00812410">
        <w:trPr>
          <w:trHeight w:val="80"/>
        </w:trPr>
        <w:tc>
          <w:tcPr>
            <w:tcW w:w="2266" w:type="pct"/>
            <w:vAlign w:val="bottom"/>
          </w:tcPr>
          <w:p w14:paraId="7B33EEBB" w14:textId="77777777" w:rsidR="001A3071" w:rsidRPr="00AE1021" w:rsidRDefault="001A3071" w:rsidP="00812410">
            <w:pPr>
              <w:spacing w:line="240" w:lineRule="auto"/>
              <w:ind w:firstLine="429"/>
              <w:rPr>
                <w:rFonts w:cs="Times New Roman"/>
                <w:b/>
                <w:bCs/>
                <w:i/>
                <w:iCs/>
                <w:szCs w:val="22"/>
                <w:cs/>
              </w:rPr>
            </w:pPr>
          </w:p>
        </w:tc>
        <w:tc>
          <w:tcPr>
            <w:tcW w:w="2734" w:type="pct"/>
            <w:gridSpan w:val="7"/>
          </w:tcPr>
          <w:p w14:paraId="125A7971" w14:textId="77777777" w:rsidR="001A3071" w:rsidRPr="00AE1021" w:rsidRDefault="001A3071" w:rsidP="00812410">
            <w:pPr>
              <w:spacing w:line="240" w:lineRule="auto"/>
              <w:ind w:right="-104"/>
              <w:jc w:val="center"/>
              <w:rPr>
                <w:rFonts w:cs="Times New Roman"/>
                <w:i/>
                <w:iCs/>
                <w:szCs w:val="22"/>
              </w:rPr>
            </w:pPr>
            <w:r w:rsidRPr="00AE1021">
              <w:rPr>
                <w:rFonts w:cs="Times New Roman"/>
                <w:i/>
                <w:iCs/>
                <w:szCs w:val="22"/>
              </w:rPr>
              <w:t>(in million Baht)</w:t>
            </w:r>
          </w:p>
        </w:tc>
      </w:tr>
      <w:tr w:rsidR="00AE1021" w:rsidRPr="00AE1021" w14:paraId="28A18DD2" w14:textId="77777777" w:rsidTr="00812410">
        <w:tblPrEx>
          <w:tblLook w:val="04A0" w:firstRow="1" w:lastRow="0" w:firstColumn="1" w:lastColumn="0" w:noHBand="0" w:noVBand="1"/>
        </w:tblPrEx>
        <w:tc>
          <w:tcPr>
            <w:tcW w:w="2266" w:type="pct"/>
          </w:tcPr>
          <w:p w14:paraId="57BED729" w14:textId="77777777" w:rsidR="001A3071" w:rsidRPr="00AE1021" w:rsidRDefault="001A3071" w:rsidP="00812410">
            <w:pPr>
              <w:ind w:firstLine="429"/>
              <w:rPr>
                <w:rFonts w:cs="Times New Roman"/>
                <w:b/>
                <w:bCs/>
                <w:szCs w:val="22"/>
                <w:cs/>
              </w:rPr>
            </w:pPr>
            <w:r w:rsidRPr="00AE1021">
              <w:rPr>
                <w:rFonts w:cs="Times New Roman"/>
                <w:b/>
                <w:bCs/>
                <w:i/>
                <w:iCs/>
                <w:szCs w:val="22"/>
              </w:rPr>
              <w:t>Short-term loans to</w:t>
            </w:r>
          </w:p>
        </w:tc>
        <w:tc>
          <w:tcPr>
            <w:tcW w:w="589" w:type="pct"/>
          </w:tcPr>
          <w:p w14:paraId="4F5122E0" w14:textId="77777777" w:rsidR="001A3071" w:rsidRPr="00AE1021" w:rsidRDefault="001A3071" w:rsidP="00812410">
            <w:pPr>
              <w:tabs>
                <w:tab w:val="decimal" w:pos="780"/>
              </w:tabs>
              <w:spacing w:line="240" w:lineRule="auto"/>
              <w:rPr>
                <w:rFonts w:cs="Times New Roman"/>
                <w:szCs w:val="22"/>
                <w:cs/>
              </w:rPr>
            </w:pPr>
          </w:p>
        </w:tc>
        <w:tc>
          <w:tcPr>
            <w:tcW w:w="132" w:type="pct"/>
          </w:tcPr>
          <w:p w14:paraId="76B3C330" w14:textId="77777777" w:rsidR="001A3071" w:rsidRPr="00AE1021" w:rsidRDefault="001A3071" w:rsidP="00812410">
            <w:pPr>
              <w:tabs>
                <w:tab w:val="decimal" w:pos="780"/>
              </w:tabs>
              <w:spacing w:line="240" w:lineRule="auto"/>
              <w:rPr>
                <w:rFonts w:cs="Times New Roman"/>
                <w:szCs w:val="22"/>
                <w:cs/>
              </w:rPr>
            </w:pPr>
          </w:p>
        </w:tc>
        <w:tc>
          <w:tcPr>
            <w:tcW w:w="544" w:type="pct"/>
          </w:tcPr>
          <w:p w14:paraId="69540424" w14:textId="77777777" w:rsidR="001A3071" w:rsidRPr="00AE1021" w:rsidRDefault="001A3071" w:rsidP="00812410">
            <w:pPr>
              <w:tabs>
                <w:tab w:val="decimal" w:pos="780"/>
              </w:tabs>
              <w:spacing w:line="240" w:lineRule="auto"/>
              <w:rPr>
                <w:rFonts w:cs="Times New Roman"/>
                <w:szCs w:val="22"/>
                <w:cs/>
              </w:rPr>
            </w:pPr>
          </w:p>
        </w:tc>
        <w:tc>
          <w:tcPr>
            <w:tcW w:w="119" w:type="pct"/>
          </w:tcPr>
          <w:p w14:paraId="572FD515" w14:textId="77777777" w:rsidR="001A3071" w:rsidRPr="00AE1021" w:rsidRDefault="001A3071" w:rsidP="00812410">
            <w:pPr>
              <w:tabs>
                <w:tab w:val="decimal" w:pos="780"/>
              </w:tabs>
              <w:spacing w:line="240" w:lineRule="auto"/>
              <w:rPr>
                <w:rFonts w:cs="Times New Roman"/>
                <w:szCs w:val="22"/>
                <w:cs/>
              </w:rPr>
            </w:pPr>
          </w:p>
        </w:tc>
        <w:tc>
          <w:tcPr>
            <w:tcW w:w="564" w:type="pct"/>
          </w:tcPr>
          <w:p w14:paraId="610E7812" w14:textId="77777777" w:rsidR="001A3071" w:rsidRPr="00AE1021" w:rsidRDefault="001A3071" w:rsidP="00812410">
            <w:pPr>
              <w:tabs>
                <w:tab w:val="decimal" w:pos="780"/>
              </w:tabs>
              <w:spacing w:line="240" w:lineRule="auto"/>
              <w:ind w:right="-104"/>
              <w:rPr>
                <w:rFonts w:cs="Times New Roman"/>
                <w:szCs w:val="22"/>
                <w:cs/>
              </w:rPr>
            </w:pPr>
          </w:p>
        </w:tc>
        <w:tc>
          <w:tcPr>
            <w:tcW w:w="143" w:type="pct"/>
          </w:tcPr>
          <w:p w14:paraId="03212488" w14:textId="77777777" w:rsidR="001A3071" w:rsidRPr="00AE1021" w:rsidRDefault="001A3071" w:rsidP="00812410">
            <w:pPr>
              <w:tabs>
                <w:tab w:val="decimal" w:pos="780"/>
              </w:tabs>
              <w:spacing w:line="240" w:lineRule="auto"/>
              <w:rPr>
                <w:rFonts w:cs="Times New Roman"/>
                <w:szCs w:val="22"/>
                <w:cs/>
              </w:rPr>
            </w:pPr>
          </w:p>
        </w:tc>
        <w:tc>
          <w:tcPr>
            <w:tcW w:w="643" w:type="pct"/>
          </w:tcPr>
          <w:p w14:paraId="29832EA7" w14:textId="77777777" w:rsidR="001A3071" w:rsidRPr="00AE1021" w:rsidRDefault="001A3071" w:rsidP="00812410">
            <w:pPr>
              <w:tabs>
                <w:tab w:val="decimal" w:pos="780"/>
              </w:tabs>
              <w:spacing w:line="240" w:lineRule="auto"/>
              <w:rPr>
                <w:rFonts w:cs="Times New Roman"/>
                <w:szCs w:val="22"/>
                <w:cs/>
              </w:rPr>
            </w:pPr>
          </w:p>
        </w:tc>
      </w:tr>
      <w:tr w:rsidR="00AE1021" w:rsidRPr="00AE1021" w14:paraId="3946EEF0" w14:textId="77777777" w:rsidTr="00812410">
        <w:tblPrEx>
          <w:tblLook w:val="04A0" w:firstRow="1" w:lastRow="0" w:firstColumn="1" w:lastColumn="0" w:noHBand="0" w:noVBand="1"/>
        </w:tblPrEx>
        <w:tc>
          <w:tcPr>
            <w:tcW w:w="2266" w:type="pct"/>
          </w:tcPr>
          <w:p w14:paraId="58CA70E7" w14:textId="77777777" w:rsidR="001A3071" w:rsidRPr="00AE1021" w:rsidRDefault="001A3071" w:rsidP="00812410">
            <w:pPr>
              <w:ind w:firstLine="429"/>
              <w:rPr>
                <w:rFonts w:cs="Times New Roman"/>
                <w:szCs w:val="22"/>
              </w:rPr>
            </w:pPr>
            <w:r w:rsidRPr="00AE1021">
              <w:rPr>
                <w:rFonts w:cs="Times New Roman"/>
                <w:szCs w:val="22"/>
              </w:rPr>
              <w:t>Subsidiaries</w:t>
            </w:r>
          </w:p>
        </w:tc>
        <w:tc>
          <w:tcPr>
            <w:tcW w:w="589" w:type="pct"/>
          </w:tcPr>
          <w:p w14:paraId="695A2FEC" w14:textId="2BF2C4A2" w:rsidR="001A3071" w:rsidRPr="00AE1021" w:rsidRDefault="00DF0663" w:rsidP="00812410">
            <w:pPr>
              <w:jc w:val="right"/>
              <w:rPr>
                <w:rFonts w:cs="Times New Roman"/>
                <w:szCs w:val="22"/>
                <w:cs/>
              </w:rPr>
            </w:pPr>
            <w:r>
              <w:t>2,754.00</w:t>
            </w:r>
          </w:p>
        </w:tc>
        <w:tc>
          <w:tcPr>
            <w:tcW w:w="132" w:type="pct"/>
          </w:tcPr>
          <w:p w14:paraId="43ED610D" w14:textId="77777777" w:rsidR="001A3071" w:rsidRPr="00AE1021" w:rsidRDefault="001A3071" w:rsidP="00812410">
            <w:pPr>
              <w:tabs>
                <w:tab w:val="decimal" w:pos="780"/>
              </w:tabs>
              <w:spacing w:line="240" w:lineRule="auto"/>
              <w:rPr>
                <w:rFonts w:cs="Times New Roman"/>
                <w:szCs w:val="22"/>
                <w:cs/>
              </w:rPr>
            </w:pPr>
          </w:p>
        </w:tc>
        <w:tc>
          <w:tcPr>
            <w:tcW w:w="544" w:type="pct"/>
          </w:tcPr>
          <w:p w14:paraId="04B11448" w14:textId="78B3CF06" w:rsidR="001A3071" w:rsidRPr="00AE1021" w:rsidRDefault="00E27E35" w:rsidP="00812410">
            <w:pPr>
              <w:jc w:val="right"/>
              <w:rPr>
                <w:rFonts w:cs="Times New Roman"/>
                <w:szCs w:val="22"/>
                <w:cs/>
              </w:rPr>
            </w:pPr>
            <w:r>
              <w:rPr>
                <w:rFonts w:cs="Times New Roman"/>
                <w:szCs w:val="22"/>
              </w:rPr>
              <w:t>481.50</w:t>
            </w:r>
          </w:p>
        </w:tc>
        <w:tc>
          <w:tcPr>
            <w:tcW w:w="119" w:type="pct"/>
          </w:tcPr>
          <w:p w14:paraId="1863B87E" w14:textId="77777777" w:rsidR="001A3071" w:rsidRPr="00AE1021" w:rsidRDefault="001A3071" w:rsidP="00812410">
            <w:pPr>
              <w:tabs>
                <w:tab w:val="decimal" w:pos="780"/>
              </w:tabs>
              <w:spacing w:line="240" w:lineRule="auto"/>
              <w:rPr>
                <w:rFonts w:cs="Times New Roman"/>
                <w:szCs w:val="22"/>
                <w:cs/>
              </w:rPr>
            </w:pPr>
          </w:p>
        </w:tc>
        <w:tc>
          <w:tcPr>
            <w:tcW w:w="564" w:type="pct"/>
          </w:tcPr>
          <w:p w14:paraId="44A9854D" w14:textId="289166B6" w:rsidR="001A3071" w:rsidRPr="00AE1021" w:rsidRDefault="009453C1" w:rsidP="009453C1">
            <w:pPr>
              <w:ind w:left="-126" w:right="-104" w:firstLine="126"/>
              <w:jc w:val="center"/>
              <w:rPr>
                <w:cs/>
              </w:rPr>
            </w:pPr>
            <w:r>
              <w:t>(</w:t>
            </w:r>
            <w:r w:rsidR="00E27E35">
              <w:t>630.50</w:t>
            </w:r>
            <w:r>
              <w:t>)</w:t>
            </w:r>
          </w:p>
        </w:tc>
        <w:tc>
          <w:tcPr>
            <w:tcW w:w="143" w:type="pct"/>
          </w:tcPr>
          <w:p w14:paraId="366BB869" w14:textId="77777777" w:rsidR="001A3071" w:rsidRPr="00AE1021" w:rsidRDefault="001A3071" w:rsidP="00812410">
            <w:pPr>
              <w:tabs>
                <w:tab w:val="decimal" w:pos="780"/>
              </w:tabs>
              <w:spacing w:line="240" w:lineRule="auto"/>
              <w:rPr>
                <w:rFonts w:cs="Times New Roman"/>
                <w:szCs w:val="22"/>
                <w:cs/>
              </w:rPr>
            </w:pPr>
          </w:p>
        </w:tc>
        <w:tc>
          <w:tcPr>
            <w:tcW w:w="643" w:type="pct"/>
          </w:tcPr>
          <w:p w14:paraId="5D8E5B06" w14:textId="7E7AAD58" w:rsidR="001A3071" w:rsidRPr="00AE1021" w:rsidRDefault="009453C1" w:rsidP="00812410">
            <w:pPr>
              <w:jc w:val="right"/>
              <w:rPr>
                <w:rFonts w:cs="Times New Roman"/>
                <w:szCs w:val="22"/>
                <w:cs/>
              </w:rPr>
            </w:pPr>
            <w:r>
              <w:rPr>
                <w:rFonts w:cs="Times New Roman"/>
                <w:szCs w:val="22"/>
              </w:rPr>
              <w:t>2,</w:t>
            </w:r>
            <w:r w:rsidR="00E27E35">
              <w:rPr>
                <w:rFonts w:cs="Times New Roman"/>
                <w:szCs w:val="22"/>
              </w:rPr>
              <w:t>605</w:t>
            </w:r>
            <w:r>
              <w:rPr>
                <w:rFonts w:cs="Times New Roman"/>
                <w:szCs w:val="22"/>
              </w:rPr>
              <w:t>.00</w:t>
            </w:r>
          </w:p>
        </w:tc>
      </w:tr>
      <w:tr w:rsidR="00AE1021" w:rsidRPr="00AE1021" w14:paraId="1D6A64CD" w14:textId="77777777" w:rsidTr="00812410">
        <w:tblPrEx>
          <w:tblLook w:val="04A0" w:firstRow="1" w:lastRow="0" w:firstColumn="1" w:lastColumn="0" w:noHBand="0" w:noVBand="1"/>
        </w:tblPrEx>
        <w:trPr>
          <w:trHeight w:val="136"/>
        </w:trPr>
        <w:tc>
          <w:tcPr>
            <w:tcW w:w="2266" w:type="pct"/>
          </w:tcPr>
          <w:p w14:paraId="71494D65" w14:textId="77777777" w:rsidR="001A3071" w:rsidRPr="00AE1021" w:rsidRDefault="001A3071" w:rsidP="00812410">
            <w:pPr>
              <w:spacing w:line="240" w:lineRule="auto"/>
              <w:ind w:left="609" w:hanging="180"/>
              <w:rPr>
                <w:rFonts w:cs="Times New Roman"/>
                <w:b/>
                <w:bCs/>
                <w:szCs w:val="22"/>
              </w:rPr>
            </w:pPr>
            <w:r w:rsidRPr="00AE1021">
              <w:rPr>
                <w:rFonts w:cs="Times New Roman"/>
                <w:i/>
                <w:iCs/>
                <w:szCs w:val="22"/>
              </w:rPr>
              <w:t>Less</w:t>
            </w:r>
            <w:r w:rsidRPr="00AE1021">
              <w:rPr>
                <w:rFonts w:cs="Times New Roman"/>
                <w:szCs w:val="22"/>
              </w:rPr>
              <w:t xml:space="preserve"> allowance for expected credit loss</w:t>
            </w:r>
          </w:p>
        </w:tc>
        <w:tc>
          <w:tcPr>
            <w:tcW w:w="589" w:type="pct"/>
            <w:tcBorders>
              <w:bottom w:val="single" w:sz="4" w:space="0" w:color="auto"/>
            </w:tcBorders>
          </w:tcPr>
          <w:p w14:paraId="242AFE39" w14:textId="77777777" w:rsidR="001A3071" w:rsidRPr="00AE1021" w:rsidRDefault="001A3071" w:rsidP="00812410">
            <w:pPr>
              <w:ind w:right="96"/>
              <w:jc w:val="right"/>
              <w:rPr>
                <w:rFonts w:cs="Times New Roman"/>
                <w:szCs w:val="22"/>
              </w:rPr>
            </w:pPr>
            <w:r w:rsidRPr="00AE1021">
              <w:t>-</w:t>
            </w:r>
          </w:p>
        </w:tc>
        <w:tc>
          <w:tcPr>
            <w:tcW w:w="132" w:type="pct"/>
          </w:tcPr>
          <w:p w14:paraId="2067A527" w14:textId="77777777" w:rsidR="001A3071" w:rsidRPr="00AE1021" w:rsidRDefault="001A3071" w:rsidP="00812410">
            <w:pPr>
              <w:tabs>
                <w:tab w:val="decimal" w:pos="780"/>
              </w:tabs>
              <w:spacing w:line="240" w:lineRule="auto"/>
              <w:rPr>
                <w:rFonts w:cs="Times New Roman"/>
                <w:szCs w:val="22"/>
                <w:cs/>
              </w:rPr>
            </w:pPr>
          </w:p>
        </w:tc>
        <w:tc>
          <w:tcPr>
            <w:tcW w:w="544" w:type="pct"/>
            <w:tcBorders>
              <w:bottom w:val="single" w:sz="4" w:space="0" w:color="auto"/>
            </w:tcBorders>
          </w:tcPr>
          <w:p w14:paraId="433797D8" w14:textId="77777777" w:rsidR="001A3071" w:rsidRPr="00AE1021" w:rsidRDefault="001A3071" w:rsidP="00812410">
            <w:pPr>
              <w:ind w:right="90"/>
              <w:jc w:val="right"/>
              <w:rPr>
                <w:rFonts w:cs="Times New Roman"/>
                <w:szCs w:val="22"/>
                <w:cs/>
              </w:rPr>
            </w:pPr>
            <w:r w:rsidRPr="00AE1021">
              <w:t>-</w:t>
            </w:r>
          </w:p>
        </w:tc>
        <w:tc>
          <w:tcPr>
            <w:tcW w:w="119" w:type="pct"/>
          </w:tcPr>
          <w:p w14:paraId="46C908AB" w14:textId="77777777" w:rsidR="001A3071" w:rsidRPr="00AE1021" w:rsidRDefault="001A3071" w:rsidP="00812410">
            <w:pPr>
              <w:tabs>
                <w:tab w:val="decimal" w:pos="780"/>
              </w:tabs>
              <w:spacing w:line="240" w:lineRule="auto"/>
              <w:rPr>
                <w:rFonts w:cs="Times New Roman"/>
                <w:szCs w:val="22"/>
                <w:cs/>
              </w:rPr>
            </w:pPr>
          </w:p>
        </w:tc>
        <w:tc>
          <w:tcPr>
            <w:tcW w:w="564" w:type="pct"/>
            <w:tcBorders>
              <w:bottom w:val="single" w:sz="4" w:space="0" w:color="auto"/>
            </w:tcBorders>
          </w:tcPr>
          <w:p w14:paraId="295E61BD" w14:textId="77777777" w:rsidR="001A3071" w:rsidRPr="00AE1021" w:rsidRDefault="001A3071" w:rsidP="005263ED">
            <w:pPr>
              <w:ind w:right="90"/>
              <w:jc w:val="right"/>
              <w:rPr>
                <w:cs/>
              </w:rPr>
            </w:pPr>
            <w:r w:rsidRPr="00AE1021">
              <w:t>-</w:t>
            </w:r>
          </w:p>
        </w:tc>
        <w:tc>
          <w:tcPr>
            <w:tcW w:w="143" w:type="pct"/>
          </w:tcPr>
          <w:p w14:paraId="24D84C6E" w14:textId="77777777" w:rsidR="001A3071" w:rsidRPr="00AE1021" w:rsidRDefault="001A3071" w:rsidP="00812410">
            <w:pPr>
              <w:tabs>
                <w:tab w:val="decimal" w:pos="780"/>
              </w:tabs>
              <w:spacing w:line="240" w:lineRule="auto"/>
              <w:rPr>
                <w:rFonts w:cs="Times New Roman"/>
                <w:szCs w:val="22"/>
                <w:cs/>
              </w:rPr>
            </w:pPr>
          </w:p>
        </w:tc>
        <w:tc>
          <w:tcPr>
            <w:tcW w:w="643" w:type="pct"/>
            <w:tcBorders>
              <w:bottom w:val="single" w:sz="4" w:space="0" w:color="auto"/>
            </w:tcBorders>
          </w:tcPr>
          <w:p w14:paraId="18F8D75A" w14:textId="77777777" w:rsidR="001A3071" w:rsidRPr="00AE1021" w:rsidRDefault="001A3071" w:rsidP="00812410">
            <w:pPr>
              <w:ind w:right="90"/>
              <w:jc w:val="right"/>
              <w:rPr>
                <w:rFonts w:cs="Times New Roman"/>
                <w:szCs w:val="22"/>
                <w:cs/>
              </w:rPr>
            </w:pPr>
            <w:r w:rsidRPr="00AE1021">
              <w:t>-</w:t>
            </w:r>
          </w:p>
        </w:tc>
      </w:tr>
      <w:tr w:rsidR="001A3071" w:rsidRPr="00AE1021" w14:paraId="77341390" w14:textId="77777777" w:rsidTr="008E35BA">
        <w:tblPrEx>
          <w:tblLook w:val="04A0" w:firstRow="1" w:lastRow="0" w:firstColumn="1" w:lastColumn="0" w:noHBand="0" w:noVBand="1"/>
        </w:tblPrEx>
        <w:trPr>
          <w:trHeight w:val="170"/>
        </w:trPr>
        <w:tc>
          <w:tcPr>
            <w:tcW w:w="2266" w:type="pct"/>
          </w:tcPr>
          <w:p w14:paraId="15A9BC6E" w14:textId="77777777" w:rsidR="001A3071" w:rsidRPr="00AE1021" w:rsidRDefault="001A3071" w:rsidP="00812410">
            <w:pPr>
              <w:spacing w:line="240" w:lineRule="auto"/>
              <w:ind w:left="429"/>
              <w:rPr>
                <w:rFonts w:cs="Times New Roman"/>
                <w:i/>
                <w:iCs/>
                <w:szCs w:val="22"/>
              </w:rPr>
            </w:pPr>
            <w:r w:rsidRPr="00AE1021">
              <w:rPr>
                <w:rFonts w:cs="Times New Roman"/>
                <w:b/>
                <w:bCs/>
                <w:szCs w:val="22"/>
              </w:rPr>
              <w:t>Net</w:t>
            </w:r>
          </w:p>
        </w:tc>
        <w:tc>
          <w:tcPr>
            <w:tcW w:w="589" w:type="pct"/>
            <w:tcBorders>
              <w:top w:val="single" w:sz="4" w:space="0" w:color="auto"/>
              <w:bottom w:val="double" w:sz="4" w:space="0" w:color="auto"/>
            </w:tcBorders>
          </w:tcPr>
          <w:p w14:paraId="2BAE8507" w14:textId="7FE92803" w:rsidR="001A3071" w:rsidRPr="00AE1021" w:rsidRDefault="00DF0663" w:rsidP="00812410">
            <w:pPr>
              <w:jc w:val="right"/>
              <w:rPr>
                <w:rFonts w:cs="Times New Roman"/>
                <w:b/>
                <w:bCs/>
                <w:szCs w:val="22"/>
                <w:lang w:val="en-US"/>
              </w:rPr>
            </w:pPr>
            <w:r>
              <w:rPr>
                <w:rFonts w:cs="Times New Roman"/>
                <w:b/>
                <w:bCs/>
                <w:szCs w:val="22"/>
              </w:rPr>
              <w:t>2,754.00</w:t>
            </w:r>
          </w:p>
        </w:tc>
        <w:tc>
          <w:tcPr>
            <w:tcW w:w="132" w:type="pct"/>
          </w:tcPr>
          <w:p w14:paraId="613238CE" w14:textId="77777777" w:rsidR="001A3071" w:rsidRPr="00AE1021" w:rsidRDefault="001A3071" w:rsidP="00812410">
            <w:pPr>
              <w:tabs>
                <w:tab w:val="decimal" w:pos="880"/>
              </w:tabs>
              <w:spacing w:line="240" w:lineRule="auto"/>
              <w:rPr>
                <w:rFonts w:cs="Times New Roman"/>
                <w:b/>
                <w:bCs/>
                <w:szCs w:val="22"/>
              </w:rPr>
            </w:pPr>
          </w:p>
        </w:tc>
        <w:tc>
          <w:tcPr>
            <w:tcW w:w="544" w:type="pct"/>
            <w:tcBorders>
              <w:top w:val="single" w:sz="4" w:space="0" w:color="auto"/>
              <w:bottom w:val="double" w:sz="4" w:space="0" w:color="auto"/>
            </w:tcBorders>
          </w:tcPr>
          <w:p w14:paraId="5EBA19D1" w14:textId="62E78D3C" w:rsidR="001A3071" w:rsidRPr="00AE1021" w:rsidRDefault="00E27E35" w:rsidP="00812410">
            <w:pPr>
              <w:jc w:val="right"/>
              <w:rPr>
                <w:rFonts w:cs="Times New Roman"/>
                <w:b/>
                <w:bCs/>
                <w:szCs w:val="22"/>
              </w:rPr>
            </w:pPr>
            <w:r>
              <w:rPr>
                <w:rFonts w:cs="Times New Roman"/>
                <w:b/>
                <w:bCs/>
                <w:szCs w:val="22"/>
              </w:rPr>
              <w:t>481.50</w:t>
            </w:r>
          </w:p>
        </w:tc>
        <w:tc>
          <w:tcPr>
            <w:tcW w:w="119" w:type="pct"/>
          </w:tcPr>
          <w:p w14:paraId="247D3EBE" w14:textId="77777777" w:rsidR="001A3071" w:rsidRPr="00AE1021" w:rsidRDefault="001A3071" w:rsidP="00812410">
            <w:pPr>
              <w:tabs>
                <w:tab w:val="decimal" w:pos="878"/>
              </w:tabs>
              <w:spacing w:line="240" w:lineRule="auto"/>
              <w:rPr>
                <w:rFonts w:cs="Times New Roman"/>
                <w:b/>
                <w:bCs/>
                <w:szCs w:val="22"/>
                <w:cs/>
              </w:rPr>
            </w:pPr>
          </w:p>
        </w:tc>
        <w:tc>
          <w:tcPr>
            <w:tcW w:w="564" w:type="pct"/>
            <w:tcBorders>
              <w:top w:val="single" w:sz="4" w:space="0" w:color="auto"/>
              <w:bottom w:val="double" w:sz="4" w:space="0" w:color="auto"/>
            </w:tcBorders>
          </w:tcPr>
          <w:p w14:paraId="73DCD45D" w14:textId="4F288AE7" w:rsidR="001A3071" w:rsidRPr="00AE1021" w:rsidRDefault="009453C1" w:rsidP="009453C1">
            <w:pPr>
              <w:ind w:left="-126" w:right="-104" w:firstLine="126"/>
              <w:jc w:val="center"/>
              <w:rPr>
                <w:b/>
                <w:bCs/>
              </w:rPr>
            </w:pPr>
            <w:r>
              <w:rPr>
                <w:b/>
                <w:bCs/>
              </w:rPr>
              <w:t>(</w:t>
            </w:r>
            <w:r w:rsidR="00E27E35">
              <w:rPr>
                <w:b/>
                <w:bCs/>
              </w:rPr>
              <w:t>630.50</w:t>
            </w:r>
            <w:r>
              <w:rPr>
                <w:b/>
                <w:bCs/>
              </w:rPr>
              <w:t>)</w:t>
            </w:r>
          </w:p>
        </w:tc>
        <w:tc>
          <w:tcPr>
            <w:tcW w:w="143" w:type="pct"/>
          </w:tcPr>
          <w:p w14:paraId="79CBEFB7" w14:textId="77777777" w:rsidR="001A3071" w:rsidRPr="00AE1021" w:rsidRDefault="001A3071" w:rsidP="00812410">
            <w:pPr>
              <w:tabs>
                <w:tab w:val="decimal" w:pos="796"/>
              </w:tabs>
              <w:spacing w:line="240" w:lineRule="auto"/>
              <w:rPr>
                <w:rFonts w:cs="Times New Roman"/>
                <w:b/>
                <w:bCs/>
                <w:szCs w:val="22"/>
              </w:rPr>
            </w:pPr>
          </w:p>
        </w:tc>
        <w:tc>
          <w:tcPr>
            <w:tcW w:w="643" w:type="pct"/>
            <w:tcBorders>
              <w:top w:val="single" w:sz="4" w:space="0" w:color="auto"/>
              <w:bottom w:val="double" w:sz="4" w:space="0" w:color="auto"/>
            </w:tcBorders>
          </w:tcPr>
          <w:p w14:paraId="1FB82A1B" w14:textId="0D729968" w:rsidR="001A3071" w:rsidRPr="00AE1021" w:rsidRDefault="009453C1" w:rsidP="00812410">
            <w:pPr>
              <w:jc w:val="right"/>
              <w:rPr>
                <w:rFonts w:cs="Times New Roman"/>
                <w:b/>
                <w:bCs/>
                <w:szCs w:val="22"/>
              </w:rPr>
            </w:pPr>
            <w:r>
              <w:rPr>
                <w:rFonts w:cs="Times New Roman"/>
                <w:b/>
                <w:bCs/>
                <w:szCs w:val="22"/>
              </w:rPr>
              <w:t>2,</w:t>
            </w:r>
            <w:r w:rsidR="00E27E35">
              <w:rPr>
                <w:rFonts w:cs="Times New Roman"/>
                <w:b/>
                <w:bCs/>
                <w:szCs w:val="22"/>
              </w:rPr>
              <w:t>605</w:t>
            </w:r>
            <w:r>
              <w:rPr>
                <w:rFonts w:cs="Times New Roman"/>
                <w:b/>
                <w:bCs/>
                <w:szCs w:val="22"/>
              </w:rPr>
              <w:t>.00</w:t>
            </w:r>
          </w:p>
        </w:tc>
      </w:tr>
    </w:tbl>
    <w:p w14:paraId="25B1B1C6" w14:textId="77777777" w:rsidR="001A3071" w:rsidRPr="00AE1021" w:rsidRDefault="001A3071"/>
    <w:p w14:paraId="42856B43" w14:textId="77777777" w:rsidR="00303194" w:rsidRPr="00AE1021" w:rsidRDefault="00303194"/>
    <w:tbl>
      <w:tblPr>
        <w:tblW w:w="9292" w:type="dxa"/>
        <w:tblInd w:w="441" w:type="dxa"/>
        <w:tblLayout w:type="fixed"/>
        <w:tblCellMar>
          <w:left w:w="79" w:type="dxa"/>
          <w:right w:w="79" w:type="dxa"/>
        </w:tblCellMar>
        <w:tblLook w:val="0000" w:firstRow="0" w:lastRow="0" w:firstColumn="0" w:lastColumn="0" w:noHBand="0" w:noVBand="0"/>
      </w:tblPr>
      <w:tblGrid>
        <w:gridCol w:w="4421"/>
        <w:gridCol w:w="1080"/>
        <w:gridCol w:w="180"/>
        <w:gridCol w:w="1080"/>
        <w:gridCol w:w="180"/>
        <w:gridCol w:w="1080"/>
        <w:gridCol w:w="180"/>
        <w:gridCol w:w="1091"/>
      </w:tblGrid>
      <w:tr w:rsidR="00AE1021" w:rsidRPr="00AE1021" w14:paraId="768E00F6" w14:textId="77777777" w:rsidTr="00BA3D8F">
        <w:trPr>
          <w:cantSplit/>
        </w:trPr>
        <w:tc>
          <w:tcPr>
            <w:tcW w:w="4421" w:type="dxa"/>
          </w:tcPr>
          <w:p w14:paraId="645E09D8" w14:textId="77777777" w:rsidR="00E30E53" w:rsidRPr="00AE1021" w:rsidRDefault="00E30E53" w:rsidP="00BA3D8F">
            <w:pPr>
              <w:spacing w:line="240" w:lineRule="atLeast"/>
              <w:rPr>
                <w:rFonts w:cs="Times New Roman"/>
                <w:b/>
                <w:bCs/>
                <w:i/>
                <w:iCs/>
                <w:szCs w:val="22"/>
                <w:lang w:val="en-US"/>
              </w:rPr>
            </w:pPr>
            <w:r w:rsidRPr="00AE1021">
              <w:rPr>
                <w:rFonts w:cs="Times New Roman"/>
              </w:rPr>
              <w:br w:type="page"/>
            </w:r>
          </w:p>
        </w:tc>
        <w:tc>
          <w:tcPr>
            <w:tcW w:w="2340" w:type="dxa"/>
            <w:gridSpan w:val="3"/>
          </w:tcPr>
          <w:p w14:paraId="06AC98F6" w14:textId="77777777" w:rsidR="00E30E53" w:rsidRPr="00AE1021" w:rsidRDefault="00E30E53" w:rsidP="00BA3D8F">
            <w:pPr>
              <w:pStyle w:val="acctfourfigures"/>
              <w:tabs>
                <w:tab w:val="clear" w:pos="765"/>
              </w:tabs>
              <w:spacing w:line="240" w:lineRule="atLeast"/>
              <w:ind w:left="-88" w:right="-70"/>
              <w:jc w:val="center"/>
              <w:rPr>
                <w:rFonts w:cs="Times New Roman"/>
                <w:b/>
                <w:bCs/>
                <w:szCs w:val="22"/>
                <w:lang w:bidi="th-TH"/>
              </w:rPr>
            </w:pPr>
            <w:r w:rsidRPr="00AE1021">
              <w:rPr>
                <w:rFonts w:cs="Times New Roman"/>
                <w:b/>
                <w:bCs/>
              </w:rPr>
              <w:t>Consolidated</w:t>
            </w:r>
          </w:p>
        </w:tc>
        <w:tc>
          <w:tcPr>
            <w:tcW w:w="180" w:type="dxa"/>
          </w:tcPr>
          <w:p w14:paraId="2674C1A7" w14:textId="77777777" w:rsidR="00E30E53" w:rsidRPr="00AE1021" w:rsidRDefault="00E30E53" w:rsidP="00BA3D8F">
            <w:pPr>
              <w:pStyle w:val="acctfourfigures"/>
              <w:tabs>
                <w:tab w:val="clear" w:pos="765"/>
              </w:tabs>
              <w:spacing w:line="240" w:lineRule="atLeast"/>
              <w:ind w:left="-88" w:right="-90"/>
              <w:jc w:val="center"/>
              <w:rPr>
                <w:rFonts w:cs="Times New Roman"/>
              </w:rPr>
            </w:pPr>
          </w:p>
        </w:tc>
        <w:tc>
          <w:tcPr>
            <w:tcW w:w="2351" w:type="dxa"/>
            <w:gridSpan w:val="3"/>
          </w:tcPr>
          <w:p w14:paraId="6835E48E" w14:textId="77777777" w:rsidR="00E30E53" w:rsidRPr="00AE1021" w:rsidRDefault="00E30E53" w:rsidP="00BA3D8F">
            <w:pPr>
              <w:pStyle w:val="acctfourfigures"/>
              <w:tabs>
                <w:tab w:val="clear" w:pos="765"/>
              </w:tabs>
              <w:spacing w:line="240" w:lineRule="atLeast"/>
              <w:ind w:left="-88" w:right="-70"/>
              <w:jc w:val="center"/>
              <w:rPr>
                <w:rFonts w:cs="Times New Roman"/>
                <w:b/>
                <w:bCs/>
                <w:szCs w:val="22"/>
                <w:lang w:bidi="th-TH"/>
              </w:rPr>
            </w:pPr>
            <w:r w:rsidRPr="00AE1021">
              <w:rPr>
                <w:rFonts w:cs="Times New Roman"/>
                <w:b/>
                <w:bCs/>
              </w:rPr>
              <w:t>Separate</w:t>
            </w:r>
          </w:p>
        </w:tc>
      </w:tr>
      <w:tr w:rsidR="00AE1021" w:rsidRPr="00AE1021" w14:paraId="699E7694" w14:textId="77777777" w:rsidTr="00BA3D8F">
        <w:trPr>
          <w:cantSplit/>
        </w:trPr>
        <w:tc>
          <w:tcPr>
            <w:tcW w:w="4421" w:type="dxa"/>
          </w:tcPr>
          <w:p w14:paraId="40C7D45B" w14:textId="77777777" w:rsidR="00E30E53" w:rsidRPr="00AE1021" w:rsidRDefault="00E30E53" w:rsidP="00BA3D8F">
            <w:pPr>
              <w:spacing w:line="240" w:lineRule="atLeast"/>
              <w:rPr>
                <w:rFonts w:cs="Times New Roman"/>
                <w:b/>
                <w:bCs/>
                <w:i/>
                <w:iCs/>
                <w:szCs w:val="22"/>
                <w:lang w:val="en-US"/>
              </w:rPr>
            </w:pPr>
          </w:p>
        </w:tc>
        <w:tc>
          <w:tcPr>
            <w:tcW w:w="2340" w:type="dxa"/>
            <w:gridSpan w:val="3"/>
          </w:tcPr>
          <w:p w14:paraId="4D2A6B9E" w14:textId="77777777" w:rsidR="00E30E53" w:rsidRPr="00AE1021" w:rsidRDefault="00E30E53" w:rsidP="00BA3D8F">
            <w:pPr>
              <w:pStyle w:val="acctfourfigures"/>
              <w:tabs>
                <w:tab w:val="clear" w:pos="765"/>
              </w:tabs>
              <w:spacing w:line="240" w:lineRule="atLeast"/>
              <w:ind w:left="-88" w:right="-70"/>
              <w:jc w:val="center"/>
              <w:rPr>
                <w:rFonts w:cs="Times New Roman"/>
                <w:b/>
                <w:bCs/>
                <w:szCs w:val="22"/>
                <w:lang w:bidi="th-TH"/>
              </w:rPr>
            </w:pPr>
            <w:r w:rsidRPr="00AE1021">
              <w:rPr>
                <w:rFonts w:cs="Times New Roman"/>
                <w:b/>
                <w:bCs/>
              </w:rPr>
              <w:t>financial statements</w:t>
            </w:r>
          </w:p>
        </w:tc>
        <w:tc>
          <w:tcPr>
            <w:tcW w:w="180" w:type="dxa"/>
          </w:tcPr>
          <w:p w14:paraId="6F6F6DF4" w14:textId="77777777" w:rsidR="00E30E53" w:rsidRPr="00AE1021" w:rsidRDefault="00E30E53" w:rsidP="00BA3D8F">
            <w:pPr>
              <w:pStyle w:val="acctfourfigures"/>
              <w:tabs>
                <w:tab w:val="clear" w:pos="765"/>
              </w:tabs>
              <w:spacing w:line="240" w:lineRule="atLeast"/>
              <w:ind w:left="-88" w:right="-90"/>
              <w:jc w:val="center"/>
              <w:rPr>
                <w:rFonts w:cs="Times New Roman"/>
              </w:rPr>
            </w:pPr>
          </w:p>
        </w:tc>
        <w:tc>
          <w:tcPr>
            <w:tcW w:w="2351" w:type="dxa"/>
            <w:gridSpan w:val="3"/>
          </w:tcPr>
          <w:p w14:paraId="20DA1683" w14:textId="77777777" w:rsidR="00E30E53" w:rsidRPr="00AE1021" w:rsidRDefault="00E30E53" w:rsidP="00BA3D8F">
            <w:pPr>
              <w:pStyle w:val="acctfourfigures"/>
              <w:tabs>
                <w:tab w:val="clear" w:pos="765"/>
              </w:tabs>
              <w:spacing w:line="240" w:lineRule="atLeast"/>
              <w:ind w:left="-88" w:right="-70"/>
              <w:jc w:val="center"/>
              <w:rPr>
                <w:rFonts w:cs="Times New Roman"/>
                <w:b/>
                <w:bCs/>
                <w:szCs w:val="22"/>
                <w:lang w:bidi="th-TH"/>
              </w:rPr>
            </w:pPr>
            <w:r w:rsidRPr="00AE1021">
              <w:rPr>
                <w:rFonts w:cs="Times New Roman"/>
                <w:b/>
                <w:bCs/>
              </w:rPr>
              <w:t>financial statements</w:t>
            </w:r>
          </w:p>
        </w:tc>
      </w:tr>
      <w:tr w:rsidR="00AE1021" w:rsidRPr="00AE1021" w14:paraId="73B612E3" w14:textId="77777777" w:rsidTr="00BA3D8F">
        <w:trPr>
          <w:cantSplit/>
        </w:trPr>
        <w:tc>
          <w:tcPr>
            <w:tcW w:w="4421" w:type="dxa"/>
          </w:tcPr>
          <w:p w14:paraId="65EF65AB" w14:textId="77777777" w:rsidR="00E30E53" w:rsidRPr="00AE1021" w:rsidRDefault="00E30E53" w:rsidP="00E30E53">
            <w:pPr>
              <w:spacing w:line="240" w:lineRule="atLeast"/>
              <w:rPr>
                <w:rFonts w:cs="Times New Roman"/>
                <w:b/>
                <w:bCs/>
                <w:i/>
                <w:iCs/>
                <w:szCs w:val="22"/>
                <w:lang w:val="en-US"/>
              </w:rPr>
            </w:pPr>
          </w:p>
        </w:tc>
        <w:tc>
          <w:tcPr>
            <w:tcW w:w="1080" w:type="dxa"/>
          </w:tcPr>
          <w:p w14:paraId="2C1C445D" w14:textId="1E7CD559" w:rsidR="00E30E53" w:rsidRPr="00AE1021" w:rsidRDefault="00E30E53" w:rsidP="00E30E53">
            <w:pPr>
              <w:pStyle w:val="acctfourfigures"/>
              <w:tabs>
                <w:tab w:val="clear" w:pos="765"/>
              </w:tabs>
              <w:spacing w:line="240" w:lineRule="atLeast"/>
              <w:ind w:left="-88" w:right="-70"/>
              <w:jc w:val="center"/>
              <w:rPr>
                <w:rFonts w:cs="Times New Roman"/>
                <w:lang w:val="en-US" w:bidi="th-TH"/>
              </w:rPr>
            </w:pPr>
            <w:r w:rsidRPr="00AE1021">
              <w:rPr>
                <w:rFonts w:cs="Times New Roman"/>
                <w:lang w:val="en-US" w:bidi="th-TH"/>
              </w:rPr>
              <w:t>3</w:t>
            </w:r>
            <w:r w:rsidR="00E67204">
              <w:rPr>
                <w:rFonts w:cs="Times New Roman"/>
                <w:lang w:val="en-US" w:bidi="th-TH"/>
              </w:rPr>
              <w:t>0</w:t>
            </w:r>
          </w:p>
        </w:tc>
        <w:tc>
          <w:tcPr>
            <w:tcW w:w="180" w:type="dxa"/>
          </w:tcPr>
          <w:p w14:paraId="53776532" w14:textId="77777777" w:rsidR="00E30E53" w:rsidRPr="00AE1021" w:rsidRDefault="00E30E53" w:rsidP="00E30E53">
            <w:pPr>
              <w:pStyle w:val="acctfourfigures"/>
              <w:tabs>
                <w:tab w:val="clear" w:pos="765"/>
              </w:tabs>
              <w:spacing w:line="240" w:lineRule="atLeast"/>
              <w:ind w:left="-88" w:right="-70"/>
              <w:jc w:val="center"/>
              <w:rPr>
                <w:rFonts w:cs="Times New Roman"/>
              </w:rPr>
            </w:pPr>
          </w:p>
        </w:tc>
        <w:tc>
          <w:tcPr>
            <w:tcW w:w="1080" w:type="dxa"/>
          </w:tcPr>
          <w:p w14:paraId="26721EF5" w14:textId="5357437A" w:rsidR="00E30E53" w:rsidRPr="00AE1021" w:rsidRDefault="00E30E53" w:rsidP="00E30E53">
            <w:pPr>
              <w:pStyle w:val="acctfourfigures"/>
              <w:tabs>
                <w:tab w:val="clear" w:pos="765"/>
              </w:tabs>
              <w:spacing w:line="240" w:lineRule="atLeast"/>
              <w:ind w:left="-88" w:right="-70"/>
              <w:jc w:val="center"/>
              <w:rPr>
                <w:rFonts w:cs="Times New Roman"/>
                <w:szCs w:val="22"/>
                <w:lang w:bidi="th-TH"/>
              </w:rPr>
            </w:pPr>
            <w:r w:rsidRPr="00AE1021">
              <w:rPr>
                <w:rFonts w:cs="Times New Roman"/>
                <w:szCs w:val="22"/>
                <w:lang w:bidi="th-TH"/>
              </w:rPr>
              <w:t>31</w:t>
            </w:r>
          </w:p>
        </w:tc>
        <w:tc>
          <w:tcPr>
            <w:tcW w:w="180" w:type="dxa"/>
          </w:tcPr>
          <w:p w14:paraId="031A7726" w14:textId="77777777" w:rsidR="00E30E53" w:rsidRPr="00AE1021" w:rsidRDefault="00E30E53" w:rsidP="00E30E53">
            <w:pPr>
              <w:pStyle w:val="acctfourfigures"/>
              <w:tabs>
                <w:tab w:val="clear" w:pos="765"/>
              </w:tabs>
              <w:spacing w:line="240" w:lineRule="atLeast"/>
              <w:ind w:left="-88" w:right="-70"/>
              <w:jc w:val="center"/>
              <w:rPr>
                <w:rFonts w:cs="Times New Roman"/>
              </w:rPr>
            </w:pPr>
          </w:p>
        </w:tc>
        <w:tc>
          <w:tcPr>
            <w:tcW w:w="1080" w:type="dxa"/>
          </w:tcPr>
          <w:p w14:paraId="29598DA0" w14:textId="5369A322" w:rsidR="00E30E53" w:rsidRPr="00AE1021" w:rsidRDefault="00E30E53" w:rsidP="00E30E53">
            <w:pPr>
              <w:pStyle w:val="acctfourfigures"/>
              <w:tabs>
                <w:tab w:val="clear" w:pos="765"/>
              </w:tabs>
              <w:spacing w:line="240" w:lineRule="atLeast"/>
              <w:ind w:left="-88" w:right="-70"/>
              <w:jc w:val="center"/>
              <w:rPr>
                <w:rFonts w:cs="Times New Roman"/>
              </w:rPr>
            </w:pPr>
            <w:r w:rsidRPr="00AE1021">
              <w:rPr>
                <w:rFonts w:cs="Times New Roman"/>
                <w:lang w:val="en-US" w:bidi="th-TH"/>
              </w:rPr>
              <w:t>3</w:t>
            </w:r>
            <w:r w:rsidR="00E67204">
              <w:rPr>
                <w:rFonts w:cs="Times New Roman"/>
                <w:lang w:val="en-US" w:bidi="th-TH"/>
              </w:rPr>
              <w:t>0</w:t>
            </w:r>
          </w:p>
        </w:tc>
        <w:tc>
          <w:tcPr>
            <w:tcW w:w="180" w:type="dxa"/>
          </w:tcPr>
          <w:p w14:paraId="6B9AFC08" w14:textId="77777777" w:rsidR="00E30E53" w:rsidRPr="00AE1021" w:rsidRDefault="00E30E53" w:rsidP="00E30E53">
            <w:pPr>
              <w:pStyle w:val="acctfourfigures"/>
              <w:tabs>
                <w:tab w:val="clear" w:pos="765"/>
              </w:tabs>
              <w:spacing w:line="240" w:lineRule="atLeast"/>
              <w:ind w:left="-88" w:right="-70"/>
              <w:jc w:val="center"/>
              <w:rPr>
                <w:rFonts w:cs="Times New Roman"/>
              </w:rPr>
            </w:pPr>
          </w:p>
        </w:tc>
        <w:tc>
          <w:tcPr>
            <w:tcW w:w="1091" w:type="dxa"/>
          </w:tcPr>
          <w:p w14:paraId="33C3A5A2" w14:textId="1A3D4D51" w:rsidR="00E30E53" w:rsidRPr="00AE1021" w:rsidRDefault="00E30E53" w:rsidP="00E30E53">
            <w:pPr>
              <w:pStyle w:val="acctfourfigures"/>
              <w:tabs>
                <w:tab w:val="clear" w:pos="765"/>
              </w:tabs>
              <w:spacing w:line="240" w:lineRule="atLeast"/>
              <w:ind w:left="-88" w:right="-70"/>
              <w:jc w:val="center"/>
              <w:rPr>
                <w:rFonts w:cs="Times New Roman"/>
                <w:szCs w:val="22"/>
                <w:lang w:bidi="th-TH"/>
              </w:rPr>
            </w:pPr>
            <w:r w:rsidRPr="00AE1021">
              <w:rPr>
                <w:rFonts w:cs="Times New Roman"/>
                <w:szCs w:val="22"/>
                <w:lang w:bidi="th-TH"/>
              </w:rPr>
              <w:t>31</w:t>
            </w:r>
          </w:p>
        </w:tc>
      </w:tr>
      <w:tr w:rsidR="00AE1021" w:rsidRPr="00AE1021" w14:paraId="46879041" w14:textId="77777777" w:rsidTr="00BA3D8F">
        <w:trPr>
          <w:cantSplit/>
        </w:trPr>
        <w:tc>
          <w:tcPr>
            <w:tcW w:w="4421" w:type="dxa"/>
          </w:tcPr>
          <w:p w14:paraId="09B6047D" w14:textId="77777777" w:rsidR="00E30E53" w:rsidRPr="00AE1021" w:rsidRDefault="00E30E53" w:rsidP="00E30E53">
            <w:pPr>
              <w:spacing w:line="240" w:lineRule="atLeast"/>
              <w:rPr>
                <w:rFonts w:cs="Times New Roman"/>
                <w:b/>
                <w:bCs/>
                <w:i/>
                <w:iCs/>
                <w:szCs w:val="22"/>
                <w:lang w:val="en-US"/>
              </w:rPr>
            </w:pPr>
          </w:p>
        </w:tc>
        <w:tc>
          <w:tcPr>
            <w:tcW w:w="1080" w:type="dxa"/>
          </w:tcPr>
          <w:p w14:paraId="26D6DADF" w14:textId="35CB650B" w:rsidR="00E30E53" w:rsidRPr="00AE1021" w:rsidRDefault="00E67204" w:rsidP="00E30E53">
            <w:pPr>
              <w:pStyle w:val="acctfourfigures"/>
              <w:tabs>
                <w:tab w:val="clear" w:pos="765"/>
              </w:tabs>
              <w:spacing w:line="240" w:lineRule="atLeast"/>
              <w:ind w:left="-88" w:right="-70"/>
              <w:jc w:val="center"/>
              <w:rPr>
                <w:rFonts w:cs="Times New Roman"/>
                <w:lang w:val="en-US" w:bidi="th-TH"/>
              </w:rPr>
            </w:pPr>
            <w:r>
              <w:rPr>
                <w:rFonts w:cs="Times New Roman"/>
                <w:lang w:val="en-US" w:bidi="th-TH"/>
              </w:rPr>
              <w:t>June</w:t>
            </w:r>
          </w:p>
        </w:tc>
        <w:tc>
          <w:tcPr>
            <w:tcW w:w="180" w:type="dxa"/>
          </w:tcPr>
          <w:p w14:paraId="1B975DFA" w14:textId="77777777" w:rsidR="00E30E53" w:rsidRPr="00AE1021" w:rsidRDefault="00E30E53" w:rsidP="00E30E53">
            <w:pPr>
              <w:pStyle w:val="acctfourfigures"/>
              <w:tabs>
                <w:tab w:val="clear" w:pos="765"/>
              </w:tabs>
              <w:spacing w:line="240" w:lineRule="atLeast"/>
              <w:ind w:left="-88" w:right="-70"/>
              <w:jc w:val="center"/>
              <w:rPr>
                <w:rFonts w:cs="Times New Roman"/>
              </w:rPr>
            </w:pPr>
          </w:p>
        </w:tc>
        <w:tc>
          <w:tcPr>
            <w:tcW w:w="1080" w:type="dxa"/>
          </w:tcPr>
          <w:p w14:paraId="18FD05CE" w14:textId="3E4EEFD5" w:rsidR="00E30E53" w:rsidRPr="00AE1021" w:rsidRDefault="00E30E53" w:rsidP="00E30E53">
            <w:pPr>
              <w:pStyle w:val="acctfourfigures"/>
              <w:tabs>
                <w:tab w:val="clear" w:pos="765"/>
              </w:tabs>
              <w:spacing w:line="240" w:lineRule="atLeast"/>
              <w:ind w:left="-88" w:right="-70"/>
              <w:jc w:val="center"/>
              <w:rPr>
                <w:rFonts w:cs="Times New Roman"/>
                <w:szCs w:val="22"/>
                <w:lang w:bidi="th-TH"/>
              </w:rPr>
            </w:pPr>
            <w:r w:rsidRPr="00AE1021">
              <w:rPr>
                <w:rFonts w:cs="Times New Roman"/>
                <w:szCs w:val="22"/>
                <w:lang w:bidi="th-TH"/>
              </w:rPr>
              <w:t>December</w:t>
            </w:r>
          </w:p>
        </w:tc>
        <w:tc>
          <w:tcPr>
            <w:tcW w:w="180" w:type="dxa"/>
          </w:tcPr>
          <w:p w14:paraId="3DD47C57" w14:textId="77777777" w:rsidR="00E30E53" w:rsidRPr="00AE1021" w:rsidRDefault="00E30E53" w:rsidP="00E30E53">
            <w:pPr>
              <w:pStyle w:val="acctfourfigures"/>
              <w:tabs>
                <w:tab w:val="clear" w:pos="765"/>
              </w:tabs>
              <w:spacing w:line="240" w:lineRule="atLeast"/>
              <w:ind w:left="-88" w:right="-70"/>
              <w:jc w:val="center"/>
              <w:rPr>
                <w:rFonts w:cs="Times New Roman"/>
              </w:rPr>
            </w:pPr>
          </w:p>
        </w:tc>
        <w:tc>
          <w:tcPr>
            <w:tcW w:w="1080" w:type="dxa"/>
          </w:tcPr>
          <w:p w14:paraId="1BB2DA8B" w14:textId="7B8F2957" w:rsidR="00E30E53" w:rsidRPr="00AE1021" w:rsidRDefault="00E67204" w:rsidP="00E30E53">
            <w:pPr>
              <w:pStyle w:val="acctfourfigures"/>
              <w:tabs>
                <w:tab w:val="clear" w:pos="765"/>
              </w:tabs>
              <w:spacing w:line="240" w:lineRule="atLeast"/>
              <w:ind w:left="-88" w:right="-70"/>
              <w:jc w:val="center"/>
              <w:rPr>
                <w:rFonts w:cs="Times New Roman"/>
              </w:rPr>
            </w:pPr>
            <w:r>
              <w:rPr>
                <w:rFonts w:cs="Times New Roman"/>
              </w:rPr>
              <w:t>June</w:t>
            </w:r>
          </w:p>
        </w:tc>
        <w:tc>
          <w:tcPr>
            <w:tcW w:w="180" w:type="dxa"/>
          </w:tcPr>
          <w:p w14:paraId="3776BE2B" w14:textId="77777777" w:rsidR="00E30E53" w:rsidRPr="00AE1021" w:rsidRDefault="00E30E53" w:rsidP="00E30E53">
            <w:pPr>
              <w:pStyle w:val="acctfourfigures"/>
              <w:tabs>
                <w:tab w:val="clear" w:pos="765"/>
              </w:tabs>
              <w:spacing w:line="240" w:lineRule="atLeast"/>
              <w:ind w:left="-88" w:right="-70"/>
              <w:jc w:val="center"/>
              <w:rPr>
                <w:rFonts w:cs="Times New Roman"/>
              </w:rPr>
            </w:pPr>
          </w:p>
        </w:tc>
        <w:tc>
          <w:tcPr>
            <w:tcW w:w="1091" w:type="dxa"/>
          </w:tcPr>
          <w:p w14:paraId="616A4FE3" w14:textId="74F5FFED" w:rsidR="00E30E53" w:rsidRPr="00AE1021" w:rsidRDefault="00E30E53" w:rsidP="00E30E53">
            <w:pPr>
              <w:pStyle w:val="acctfourfigures"/>
              <w:tabs>
                <w:tab w:val="clear" w:pos="765"/>
              </w:tabs>
              <w:spacing w:line="240" w:lineRule="atLeast"/>
              <w:ind w:left="-88" w:right="-70"/>
              <w:jc w:val="center"/>
              <w:rPr>
                <w:rFonts w:cs="Times New Roman"/>
                <w:szCs w:val="22"/>
                <w:lang w:bidi="th-TH"/>
              </w:rPr>
            </w:pPr>
            <w:r w:rsidRPr="00AE1021">
              <w:rPr>
                <w:rFonts w:cs="Times New Roman"/>
                <w:szCs w:val="22"/>
                <w:lang w:bidi="th-TH"/>
              </w:rPr>
              <w:t>December</w:t>
            </w:r>
          </w:p>
        </w:tc>
      </w:tr>
      <w:tr w:rsidR="00AE1021" w:rsidRPr="00AE1021" w14:paraId="56890436" w14:textId="77777777" w:rsidTr="00BA3D8F">
        <w:trPr>
          <w:cantSplit/>
        </w:trPr>
        <w:tc>
          <w:tcPr>
            <w:tcW w:w="4421" w:type="dxa"/>
          </w:tcPr>
          <w:p w14:paraId="7F38078B" w14:textId="77777777" w:rsidR="002F352D" w:rsidRPr="00AE1021" w:rsidRDefault="002F352D" w:rsidP="002F352D">
            <w:pPr>
              <w:spacing w:line="240" w:lineRule="atLeast"/>
              <w:rPr>
                <w:rFonts w:cs="Times New Roman"/>
                <w:b/>
                <w:bCs/>
                <w:i/>
                <w:iCs/>
                <w:szCs w:val="22"/>
                <w:lang w:val="en-US"/>
              </w:rPr>
            </w:pPr>
          </w:p>
        </w:tc>
        <w:tc>
          <w:tcPr>
            <w:tcW w:w="1080" w:type="dxa"/>
            <w:vAlign w:val="bottom"/>
          </w:tcPr>
          <w:p w14:paraId="23866266" w14:textId="5848EB1C" w:rsidR="002F352D" w:rsidRPr="00AE1021" w:rsidRDefault="002F352D" w:rsidP="002F352D">
            <w:pPr>
              <w:pStyle w:val="acctfourfigures"/>
              <w:tabs>
                <w:tab w:val="clear" w:pos="765"/>
              </w:tabs>
              <w:spacing w:line="240" w:lineRule="atLeast"/>
              <w:ind w:left="-88" w:right="-70"/>
              <w:jc w:val="center"/>
              <w:rPr>
                <w:rFonts w:cs="Times New Roman"/>
                <w:lang w:val="en-US" w:bidi="th-TH"/>
              </w:rPr>
            </w:pPr>
            <w:r w:rsidRPr="00AE1021">
              <w:rPr>
                <w:rFonts w:cs="Times New Roman"/>
              </w:rPr>
              <w:t>202</w:t>
            </w:r>
            <w:r w:rsidR="00DF0663">
              <w:rPr>
                <w:rFonts w:cs="Times New Roman"/>
              </w:rPr>
              <w:t>6</w:t>
            </w:r>
          </w:p>
        </w:tc>
        <w:tc>
          <w:tcPr>
            <w:tcW w:w="180" w:type="dxa"/>
          </w:tcPr>
          <w:p w14:paraId="7579A31E" w14:textId="77777777" w:rsidR="002F352D" w:rsidRPr="00AE1021" w:rsidRDefault="002F352D" w:rsidP="002F352D">
            <w:pPr>
              <w:pStyle w:val="acctfourfigures"/>
              <w:tabs>
                <w:tab w:val="clear" w:pos="765"/>
              </w:tabs>
              <w:spacing w:line="240" w:lineRule="atLeast"/>
              <w:ind w:left="-88" w:right="-70"/>
              <w:jc w:val="center"/>
              <w:rPr>
                <w:rFonts w:cs="Times New Roman"/>
              </w:rPr>
            </w:pPr>
          </w:p>
        </w:tc>
        <w:tc>
          <w:tcPr>
            <w:tcW w:w="1080" w:type="dxa"/>
            <w:vAlign w:val="bottom"/>
          </w:tcPr>
          <w:p w14:paraId="56739B5A" w14:textId="7691E38E" w:rsidR="002F352D" w:rsidRPr="00AE1021" w:rsidRDefault="002F352D" w:rsidP="002F352D">
            <w:pPr>
              <w:pStyle w:val="acctfourfigures"/>
              <w:tabs>
                <w:tab w:val="clear" w:pos="765"/>
              </w:tabs>
              <w:spacing w:line="240" w:lineRule="atLeast"/>
              <w:ind w:left="-88" w:right="-70"/>
              <w:jc w:val="center"/>
              <w:rPr>
                <w:rFonts w:cs="Times New Roman"/>
                <w:szCs w:val="22"/>
                <w:lang w:bidi="th-TH"/>
              </w:rPr>
            </w:pPr>
            <w:r w:rsidRPr="00AE1021">
              <w:rPr>
                <w:rFonts w:cs="Times New Roman"/>
              </w:rPr>
              <w:t>202</w:t>
            </w:r>
            <w:r w:rsidR="00DF0663">
              <w:rPr>
                <w:rFonts w:cs="Times New Roman"/>
              </w:rPr>
              <w:t>5</w:t>
            </w:r>
          </w:p>
        </w:tc>
        <w:tc>
          <w:tcPr>
            <w:tcW w:w="180" w:type="dxa"/>
          </w:tcPr>
          <w:p w14:paraId="2C1BA370" w14:textId="77777777" w:rsidR="002F352D" w:rsidRPr="00AE1021" w:rsidRDefault="002F352D" w:rsidP="002F352D">
            <w:pPr>
              <w:pStyle w:val="acctfourfigures"/>
              <w:tabs>
                <w:tab w:val="clear" w:pos="765"/>
              </w:tabs>
              <w:spacing w:line="240" w:lineRule="atLeast"/>
              <w:ind w:left="-88" w:right="-70"/>
              <w:jc w:val="center"/>
              <w:rPr>
                <w:rFonts w:cs="Times New Roman"/>
              </w:rPr>
            </w:pPr>
          </w:p>
        </w:tc>
        <w:tc>
          <w:tcPr>
            <w:tcW w:w="1080" w:type="dxa"/>
          </w:tcPr>
          <w:p w14:paraId="3B59CE10" w14:textId="0FAFA255" w:rsidR="002F352D" w:rsidRPr="00AE1021" w:rsidRDefault="002F352D" w:rsidP="002F352D">
            <w:pPr>
              <w:pStyle w:val="acctfourfigures"/>
              <w:tabs>
                <w:tab w:val="clear" w:pos="765"/>
              </w:tabs>
              <w:spacing w:line="240" w:lineRule="atLeast"/>
              <w:ind w:left="-88" w:right="-70"/>
              <w:jc w:val="center"/>
              <w:rPr>
                <w:rFonts w:cs="Times New Roman"/>
              </w:rPr>
            </w:pPr>
            <w:r w:rsidRPr="00AE1021">
              <w:rPr>
                <w:rFonts w:cs="Times New Roman"/>
              </w:rPr>
              <w:t>20</w:t>
            </w:r>
            <w:r w:rsidR="00DF0663">
              <w:rPr>
                <w:rFonts w:cs="Times New Roman"/>
              </w:rPr>
              <w:t>26</w:t>
            </w:r>
          </w:p>
        </w:tc>
        <w:tc>
          <w:tcPr>
            <w:tcW w:w="180" w:type="dxa"/>
          </w:tcPr>
          <w:p w14:paraId="7F431580" w14:textId="77777777" w:rsidR="002F352D" w:rsidRPr="00AE1021" w:rsidRDefault="002F352D" w:rsidP="002F352D">
            <w:pPr>
              <w:pStyle w:val="acctfourfigures"/>
              <w:tabs>
                <w:tab w:val="clear" w:pos="765"/>
              </w:tabs>
              <w:spacing w:line="240" w:lineRule="atLeast"/>
              <w:ind w:left="-88" w:right="-70"/>
              <w:jc w:val="center"/>
              <w:rPr>
                <w:rFonts w:cs="Times New Roman"/>
              </w:rPr>
            </w:pPr>
          </w:p>
        </w:tc>
        <w:tc>
          <w:tcPr>
            <w:tcW w:w="1091" w:type="dxa"/>
          </w:tcPr>
          <w:p w14:paraId="4B9CB999" w14:textId="1632D74F" w:rsidR="002F352D" w:rsidRPr="00AE1021" w:rsidRDefault="002F352D" w:rsidP="002F352D">
            <w:pPr>
              <w:pStyle w:val="acctfourfigures"/>
              <w:tabs>
                <w:tab w:val="clear" w:pos="765"/>
              </w:tabs>
              <w:spacing w:line="240" w:lineRule="atLeast"/>
              <w:ind w:left="-88" w:right="-70"/>
              <w:jc w:val="center"/>
              <w:rPr>
                <w:rFonts w:cs="Times New Roman"/>
                <w:szCs w:val="22"/>
                <w:lang w:bidi="th-TH"/>
              </w:rPr>
            </w:pPr>
            <w:r w:rsidRPr="00AE1021">
              <w:rPr>
                <w:rFonts w:cs="Times New Roman"/>
              </w:rPr>
              <w:t>202</w:t>
            </w:r>
            <w:r w:rsidR="00DF0663">
              <w:rPr>
                <w:rFonts w:cs="Times New Roman"/>
              </w:rPr>
              <w:t>5</w:t>
            </w:r>
          </w:p>
        </w:tc>
      </w:tr>
      <w:tr w:rsidR="00AE1021" w:rsidRPr="00AE1021" w14:paraId="00131ECD" w14:textId="77777777" w:rsidTr="00BA3D8F">
        <w:trPr>
          <w:cantSplit/>
        </w:trPr>
        <w:tc>
          <w:tcPr>
            <w:tcW w:w="4421" w:type="dxa"/>
          </w:tcPr>
          <w:p w14:paraId="61737F74" w14:textId="77777777" w:rsidR="00E30E53" w:rsidRPr="00AE1021" w:rsidRDefault="00E30E53" w:rsidP="00E30E53">
            <w:pPr>
              <w:spacing w:line="240" w:lineRule="atLeast"/>
              <w:rPr>
                <w:rFonts w:cs="Times New Roman"/>
                <w:b/>
                <w:bCs/>
                <w:i/>
                <w:iCs/>
                <w:szCs w:val="22"/>
                <w:lang w:val="en-US"/>
              </w:rPr>
            </w:pPr>
          </w:p>
        </w:tc>
        <w:tc>
          <w:tcPr>
            <w:tcW w:w="4871" w:type="dxa"/>
            <w:gridSpan w:val="7"/>
          </w:tcPr>
          <w:p w14:paraId="26ED7E4D" w14:textId="77777777" w:rsidR="00E30E53" w:rsidRPr="00AE1021" w:rsidRDefault="00E30E53" w:rsidP="00E30E53">
            <w:pPr>
              <w:pStyle w:val="acctfourfigures"/>
              <w:tabs>
                <w:tab w:val="clear" w:pos="765"/>
              </w:tabs>
              <w:spacing w:line="240" w:lineRule="atLeast"/>
              <w:ind w:right="11"/>
              <w:jc w:val="center"/>
              <w:rPr>
                <w:rFonts w:cs="Times New Roman"/>
                <w:szCs w:val="22"/>
                <w:rtl/>
                <w:cs/>
              </w:rPr>
            </w:pPr>
            <w:r w:rsidRPr="00AE1021">
              <w:rPr>
                <w:rFonts w:cs="Times New Roman"/>
                <w:i/>
                <w:iCs/>
                <w:szCs w:val="22"/>
              </w:rPr>
              <w:t>(in million Baht)</w:t>
            </w:r>
          </w:p>
        </w:tc>
      </w:tr>
      <w:tr w:rsidR="00AE1021" w:rsidRPr="00AE1021" w14:paraId="269D9E92" w14:textId="77777777" w:rsidTr="00BA3D8F">
        <w:trPr>
          <w:cantSplit/>
        </w:trPr>
        <w:tc>
          <w:tcPr>
            <w:tcW w:w="4421" w:type="dxa"/>
          </w:tcPr>
          <w:p w14:paraId="7891553E" w14:textId="77777777" w:rsidR="00E30E53" w:rsidRPr="00AE1021" w:rsidRDefault="00E30E53" w:rsidP="00E30E53">
            <w:pPr>
              <w:spacing w:line="240" w:lineRule="atLeast"/>
              <w:rPr>
                <w:rFonts w:cs="Times New Roman"/>
              </w:rPr>
            </w:pPr>
            <w:r w:rsidRPr="00AE1021">
              <w:rPr>
                <w:rFonts w:cs="Times New Roman"/>
                <w:b/>
                <w:bCs/>
                <w:i/>
                <w:iCs/>
                <w:szCs w:val="22"/>
                <w:lang w:val="en-US"/>
              </w:rPr>
              <w:t xml:space="preserve">Trade accounts payable </w:t>
            </w:r>
          </w:p>
        </w:tc>
        <w:tc>
          <w:tcPr>
            <w:tcW w:w="1080" w:type="dxa"/>
          </w:tcPr>
          <w:p w14:paraId="7A802342" w14:textId="77777777" w:rsidR="00E30E53" w:rsidRPr="00AE1021" w:rsidRDefault="00E30E53" w:rsidP="00E30E53">
            <w:pPr>
              <w:pStyle w:val="acctfourfigures"/>
              <w:tabs>
                <w:tab w:val="clear" w:pos="765"/>
                <w:tab w:val="decimal" w:pos="824"/>
              </w:tabs>
              <w:spacing w:line="240" w:lineRule="atLeast"/>
              <w:ind w:right="11"/>
              <w:rPr>
                <w:rFonts w:cs="Times New Roman"/>
              </w:rPr>
            </w:pPr>
          </w:p>
        </w:tc>
        <w:tc>
          <w:tcPr>
            <w:tcW w:w="180" w:type="dxa"/>
          </w:tcPr>
          <w:p w14:paraId="20D58CA5" w14:textId="77777777" w:rsidR="00E30E53" w:rsidRPr="00AE1021" w:rsidRDefault="00E30E53" w:rsidP="00E30E53">
            <w:pPr>
              <w:pStyle w:val="acctfourfigures"/>
              <w:tabs>
                <w:tab w:val="clear" w:pos="765"/>
                <w:tab w:val="decimal" w:pos="824"/>
              </w:tabs>
              <w:spacing w:line="240" w:lineRule="atLeast"/>
              <w:ind w:right="11"/>
              <w:rPr>
                <w:rFonts w:cs="Times New Roman"/>
              </w:rPr>
            </w:pPr>
          </w:p>
        </w:tc>
        <w:tc>
          <w:tcPr>
            <w:tcW w:w="1080" w:type="dxa"/>
          </w:tcPr>
          <w:p w14:paraId="3B815E8C" w14:textId="77777777" w:rsidR="00E30E53" w:rsidRPr="00AE1021" w:rsidRDefault="00E30E53" w:rsidP="00E30E53">
            <w:pPr>
              <w:pStyle w:val="acctfourfigures"/>
              <w:tabs>
                <w:tab w:val="clear" w:pos="765"/>
                <w:tab w:val="decimal" w:pos="824"/>
              </w:tabs>
              <w:spacing w:line="240" w:lineRule="atLeast"/>
              <w:ind w:right="11"/>
              <w:rPr>
                <w:rFonts w:cs="Times New Roman"/>
              </w:rPr>
            </w:pPr>
          </w:p>
        </w:tc>
        <w:tc>
          <w:tcPr>
            <w:tcW w:w="180" w:type="dxa"/>
          </w:tcPr>
          <w:p w14:paraId="6D14FB12" w14:textId="77777777" w:rsidR="00E30E53" w:rsidRPr="00AE1021" w:rsidRDefault="00E30E53" w:rsidP="00E30E53">
            <w:pPr>
              <w:pStyle w:val="acctfourfigures"/>
              <w:tabs>
                <w:tab w:val="clear" w:pos="765"/>
                <w:tab w:val="decimal" w:pos="824"/>
              </w:tabs>
              <w:spacing w:line="240" w:lineRule="atLeast"/>
              <w:ind w:right="11"/>
              <w:rPr>
                <w:rFonts w:cs="Times New Roman"/>
              </w:rPr>
            </w:pPr>
          </w:p>
        </w:tc>
        <w:tc>
          <w:tcPr>
            <w:tcW w:w="1080" w:type="dxa"/>
          </w:tcPr>
          <w:p w14:paraId="58F0D60D" w14:textId="77777777" w:rsidR="00E30E53" w:rsidRPr="00AE1021" w:rsidRDefault="00E30E53" w:rsidP="00E30E53">
            <w:pPr>
              <w:pStyle w:val="acctfourfigures"/>
              <w:tabs>
                <w:tab w:val="clear" w:pos="765"/>
                <w:tab w:val="decimal" w:pos="824"/>
              </w:tabs>
              <w:spacing w:line="240" w:lineRule="atLeast"/>
              <w:ind w:right="11"/>
              <w:rPr>
                <w:rFonts w:cs="Times New Roman"/>
              </w:rPr>
            </w:pPr>
          </w:p>
        </w:tc>
        <w:tc>
          <w:tcPr>
            <w:tcW w:w="180" w:type="dxa"/>
          </w:tcPr>
          <w:p w14:paraId="2A509BF2" w14:textId="77777777" w:rsidR="00E30E53" w:rsidRPr="00AE1021" w:rsidRDefault="00E30E53" w:rsidP="00E30E53">
            <w:pPr>
              <w:pStyle w:val="acctfourfigures"/>
              <w:tabs>
                <w:tab w:val="clear" w:pos="765"/>
                <w:tab w:val="decimal" w:pos="824"/>
              </w:tabs>
              <w:spacing w:line="240" w:lineRule="atLeast"/>
              <w:ind w:right="11"/>
              <w:rPr>
                <w:rFonts w:cs="Times New Roman"/>
              </w:rPr>
            </w:pPr>
          </w:p>
        </w:tc>
        <w:tc>
          <w:tcPr>
            <w:tcW w:w="1091" w:type="dxa"/>
          </w:tcPr>
          <w:p w14:paraId="717B69FA" w14:textId="77777777" w:rsidR="00E30E53" w:rsidRPr="00AE1021" w:rsidRDefault="00E30E53" w:rsidP="00E30E53">
            <w:pPr>
              <w:pStyle w:val="acctfourfigures"/>
              <w:tabs>
                <w:tab w:val="clear" w:pos="765"/>
                <w:tab w:val="decimal" w:pos="824"/>
              </w:tabs>
              <w:spacing w:line="240" w:lineRule="atLeast"/>
              <w:ind w:right="11"/>
              <w:rPr>
                <w:rFonts w:cs="Times New Roman"/>
              </w:rPr>
            </w:pPr>
          </w:p>
        </w:tc>
      </w:tr>
      <w:tr w:rsidR="00AE1021" w:rsidRPr="00AE1021" w14:paraId="154BB041" w14:textId="77777777" w:rsidTr="00153C89">
        <w:trPr>
          <w:cantSplit/>
        </w:trPr>
        <w:tc>
          <w:tcPr>
            <w:tcW w:w="4421" w:type="dxa"/>
          </w:tcPr>
          <w:p w14:paraId="07D91F88" w14:textId="24E59D70" w:rsidR="00967392" w:rsidRPr="00AE1021" w:rsidRDefault="00967392" w:rsidP="00967392">
            <w:pPr>
              <w:spacing w:line="240" w:lineRule="atLeast"/>
              <w:rPr>
                <w:rFonts w:cs="Times New Roman"/>
              </w:rPr>
            </w:pPr>
            <w:r w:rsidRPr="00AE1021">
              <w:rPr>
                <w:rFonts w:cs="Times New Roman"/>
              </w:rPr>
              <w:t xml:space="preserve">Parent </w:t>
            </w:r>
            <w:r w:rsidR="00C828AC" w:rsidRPr="00AE1021">
              <w:rPr>
                <w:rFonts w:cs="Times New Roman"/>
              </w:rPr>
              <w:t>of the Group</w:t>
            </w:r>
          </w:p>
        </w:tc>
        <w:tc>
          <w:tcPr>
            <w:tcW w:w="1080" w:type="dxa"/>
          </w:tcPr>
          <w:p w14:paraId="2F9B6BBD" w14:textId="31CAC784" w:rsidR="008E5E2C" w:rsidRPr="00AE1021" w:rsidRDefault="00E27E35" w:rsidP="008E5E2C">
            <w:pPr>
              <w:pStyle w:val="acctfourfigures"/>
              <w:tabs>
                <w:tab w:val="clear" w:pos="765"/>
                <w:tab w:val="decimal" w:pos="824"/>
              </w:tabs>
              <w:spacing w:line="240" w:lineRule="atLeast"/>
              <w:ind w:right="11"/>
              <w:rPr>
                <w:rFonts w:cs="Times New Roman"/>
              </w:rPr>
            </w:pPr>
            <w:r>
              <w:rPr>
                <w:rFonts w:cs="Times New Roman"/>
              </w:rPr>
              <w:t>4.77</w:t>
            </w:r>
          </w:p>
        </w:tc>
        <w:tc>
          <w:tcPr>
            <w:tcW w:w="180" w:type="dxa"/>
          </w:tcPr>
          <w:p w14:paraId="78810880" w14:textId="77777777" w:rsidR="00967392" w:rsidRPr="00AE1021" w:rsidRDefault="00967392" w:rsidP="00967392">
            <w:pPr>
              <w:pStyle w:val="acctfourfigures"/>
              <w:tabs>
                <w:tab w:val="clear" w:pos="765"/>
                <w:tab w:val="decimal" w:pos="824"/>
              </w:tabs>
              <w:spacing w:line="240" w:lineRule="atLeast"/>
              <w:ind w:right="11"/>
              <w:rPr>
                <w:rFonts w:cs="Times New Roman"/>
              </w:rPr>
            </w:pPr>
          </w:p>
        </w:tc>
        <w:tc>
          <w:tcPr>
            <w:tcW w:w="1080" w:type="dxa"/>
          </w:tcPr>
          <w:p w14:paraId="09300459" w14:textId="45AFDCA5" w:rsidR="00967392" w:rsidRPr="00AE1021" w:rsidRDefault="00204E88" w:rsidP="00967392">
            <w:pPr>
              <w:pStyle w:val="acctfourfigures"/>
              <w:tabs>
                <w:tab w:val="clear" w:pos="765"/>
                <w:tab w:val="decimal" w:pos="824"/>
              </w:tabs>
              <w:spacing w:line="240" w:lineRule="atLeast"/>
              <w:ind w:right="11"/>
              <w:rPr>
                <w:rFonts w:cs="Times New Roman"/>
              </w:rPr>
            </w:pPr>
            <w:r w:rsidRPr="00AE1021">
              <w:t>5</w:t>
            </w:r>
            <w:r w:rsidR="00967392" w:rsidRPr="00AE1021">
              <w:t>.</w:t>
            </w:r>
            <w:r w:rsidR="00DF0663">
              <w:t>37</w:t>
            </w:r>
          </w:p>
        </w:tc>
        <w:tc>
          <w:tcPr>
            <w:tcW w:w="180" w:type="dxa"/>
          </w:tcPr>
          <w:p w14:paraId="122388E6" w14:textId="77777777" w:rsidR="00967392" w:rsidRPr="00AE1021" w:rsidRDefault="00967392" w:rsidP="00967392">
            <w:pPr>
              <w:pStyle w:val="acctfourfigures"/>
              <w:tabs>
                <w:tab w:val="clear" w:pos="765"/>
                <w:tab w:val="decimal" w:pos="824"/>
              </w:tabs>
              <w:spacing w:line="240" w:lineRule="atLeast"/>
              <w:ind w:right="11"/>
              <w:rPr>
                <w:rFonts w:cs="Times New Roman"/>
              </w:rPr>
            </w:pPr>
          </w:p>
        </w:tc>
        <w:tc>
          <w:tcPr>
            <w:tcW w:w="1080" w:type="dxa"/>
          </w:tcPr>
          <w:p w14:paraId="7847ACBA" w14:textId="047E3CFB" w:rsidR="00967392" w:rsidRPr="00AE1021" w:rsidRDefault="0069763D" w:rsidP="00967392">
            <w:pPr>
              <w:pStyle w:val="acctfourfigures"/>
              <w:tabs>
                <w:tab w:val="clear" w:pos="765"/>
                <w:tab w:val="decimal" w:pos="824"/>
              </w:tabs>
              <w:spacing w:line="240" w:lineRule="atLeast"/>
              <w:ind w:right="11"/>
              <w:rPr>
                <w:rFonts w:cs="Times New Roman"/>
              </w:rPr>
            </w:pPr>
            <w:r>
              <w:rPr>
                <w:rFonts w:cs="Times New Roman"/>
              </w:rPr>
              <w:t>-</w:t>
            </w:r>
          </w:p>
        </w:tc>
        <w:tc>
          <w:tcPr>
            <w:tcW w:w="180" w:type="dxa"/>
          </w:tcPr>
          <w:p w14:paraId="70BA5F37" w14:textId="77777777" w:rsidR="00967392" w:rsidRPr="00AE1021" w:rsidRDefault="00967392" w:rsidP="00967392">
            <w:pPr>
              <w:pStyle w:val="acctfourfigures"/>
              <w:tabs>
                <w:tab w:val="clear" w:pos="765"/>
                <w:tab w:val="decimal" w:pos="824"/>
              </w:tabs>
              <w:spacing w:line="240" w:lineRule="atLeast"/>
              <w:ind w:right="11"/>
              <w:rPr>
                <w:rFonts w:cs="Times New Roman"/>
              </w:rPr>
            </w:pPr>
          </w:p>
        </w:tc>
        <w:tc>
          <w:tcPr>
            <w:tcW w:w="1091" w:type="dxa"/>
          </w:tcPr>
          <w:p w14:paraId="38E3C6BA" w14:textId="47FE7444" w:rsidR="00967392" w:rsidRPr="00AE1021" w:rsidRDefault="00967392" w:rsidP="00967392">
            <w:pPr>
              <w:pStyle w:val="acctfourfigures"/>
              <w:tabs>
                <w:tab w:val="clear" w:pos="765"/>
                <w:tab w:val="decimal" w:pos="824"/>
              </w:tabs>
              <w:spacing w:line="240" w:lineRule="atLeast"/>
              <w:ind w:right="11"/>
            </w:pPr>
            <w:r w:rsidRPr="00AE1021">
              <w:t>-</w:t>
            </w:r>
          </w:p>
        </w:tc>
      </w:tr>
      <w:tr w:rsidR="00AE1021" w:rsidRPr="00AE1021" w14:paraId="164F14F0" w14:textId="77777777" w:rsidTr="00BA3D8F">
        <w:trPr>
          <w:cantSplit/>
        </w:trPr>
        <w:tc>
          <w:tcPr>
            <w:tcW w:w="4421" w:type="dxa"/>
          </w:tcPr>
          <w:p w14:paraId="13B5698F" w14:textId="0A1D7586" w:rsidR="00967392" w:rsidRPr="00AE1021" w:rsidRDefault="00967392" w:rsidP="00967392">
            <w:pPr>
              <w:spacing w:line="240" w:lineRule="atLeast"/>
              <w:rPr>
                <w:rFonts w:cs="Times New Roman"/>
                <w:szCs w:val="22"/>
                <w:lang w:val="en-US"/>
              </w:rPr>
            </w:pPr>
            <w:r w:rsidRPr="00AE1021">
              <w:rPr>
                <w:rFonts w:cs="Times New Roman"/>
                <w:szCs w:val="22"/>
              </w:rPr>
              <w:t>Subsidiaries</w:t>
            </w:r>
          </w:p>
        </w:tc>
        <w:tc>
          <w:tcPr>
            <w:tcW w:w="1080" w:type="dxa"/>
          </w:tcPr>
          <w:p w14:paraId="319F526A" w14:textId="4B54EBF8" w:rsidR="00967392" w:rsidRPr="00AE1021" w:rsidRDefault="00E27E35" w:rsidP="006B32C8">
            <w:pPr>
              <w:pStyle w:val="acctfourfigures"/>
              <w:tabs>
                <w:tab w:val="clear" w:pos="765"/>
                <w:tab w:val="decimal" w:pos="909"/>
              </w:tabs>
              <w:spacing w:line="240" w:lineRule="atLeast"/>
              <w:ind w:right="11"/>
              <w:rPr>
                <w:rFonts w:cs="Times New Roman"/>
              </w:rPr>
            </w:pPr>
            <w:r>
              <w:rPr>
                <w:rFonts w:cs="Times New Roman"/>
              </w:rPr>
              <w:t>-</w:t>
            </w:r>
          </w:p>
        </w:tc>
        <w:tc>
          <w:tcPr>
            <w:tcW w:w="180" w:type="dxa"/>
          </w:tcPr>
          <w:p w14:paraId="48298094" w14:textId="77777777" w:rsidR="00967392" w:rsidRPr="00AE1021" w:rsidRDefault="00967392" w:rsidP="00967392">
            <w:pPr>
              <w:pStyle w:val="acctfourfigures"/>
              <w:tabs>
                <w:tab w:val="clear" w:pos="765"/>
                <w:tab w:val="decimal" w:pos="824"/>
              </w:tabs>
              <w:spacing w:line="240" w:lineRule="atLeast"/>
              <w:ind w:right="11"/>
              <w:rPr>
                <w:rFonts w:cs="Times New Roman"/>
              </w:rPr>
            </w:pPr>
          </w:p>
        </w:tc>
        <w:tc>
          <w:tcPr>
            <w:tcW w:w="1080" w:type="dxa"/>
          </w:tcPr>
          <w:p w14:paraId="7B367FF5" w14:textId="2E1BA589" w:rsidR="00967392" w:rsidRPr="00AE1021" w:rsidRDefault="00967392" w:rsidP="006B32C8">
            <w:pPr>
              <w:pStyle w:val="acctfourfigures"/>
              <w:tabs>
                <w:tab w:val="clear" w:pos="765"/>
                <w:tab w:val="decimal" w:pos="910"/>
              </w:tabs>
              <w:spacing w:line="240" w:lineRule="atLeast"/>
              <w:ind w:right="11"/>
              <w:rPr>
                <w:rFonts w:cs="Times New Roman"/>
              </w:rPr>
            </w:pPr>
            <w:r w:rsidRPr="00AE1021">
              <w:t>-</w:t>
            </w:r>
          </w:p>
        </w:tc>
        <w:tc>
          <w:tcPr>
            <w:tcW w:w="180" w:type="dxa"/>
          </w:tcPr>
          <w:p w14:paraId="74D7E42B" w14:textId="77777777" w:rsidR="00967392" w:rsidRPr="00AE1021" w:rsidRDefault="00967392" w:rsidP="00967392">
            <w:pPr>
              <w:pStyle w:val="acctfourfigures"/>
              <w:tabs>
                <w:tab w:val="clear" w:pos="765"/>
                <w:tab w:val="decimal" w:pos="824"/>
              </w:tabs>
              <w:spacing w:line="240" w:lineRule="atLeast"/>
              <w:ind w:right="11"/>
              <w:rPr>
                <w:rFonts w:cs="Times New Roman"/>
              </w:rPr>
            </w:pPr>
          </w:p>
        </w:tc>
        <w:tc>
          <w:tcPr>
            <w:tcW w:w="1080" w:type="dxa"/>
          </w:tcPr>
          <w:p w14:paraId="195943BA" w14:textId="362BFD6C" w:rsidR="00967392" w:rsidRPr="00AE1021" w:rsidRDefault="0069763D" w:rsidP="00967392">
            <w:pPr>
              <w:pStyle w:val="acctfourfigures"/>
              <w:tabs>
                <w:tab w:val="clear" w:pos="765"/>
                <w:tab w:val="decimal" w:pos="824"/>
              </w:tabs>
              <w:spacing w:line="240" w:lineRule="atLeast"/>
              <w:ind w:right="11"/>
              <w:rPr>
                <w:rFonts w:cs="Times New Roman"/>
              </w:rPr>
            </w:pPr>
            <w:r>
              <w:rPr>
                <w:rFonts w:cs="Times New Roman"/>
              </w:rPr>
              <w:t>414.81</w:t>
            </w:r>
          </w:p>
        </w:tc>
        <w:tc>
          <w:tcPr>
            <w:tcW w:w="180" w:type="dxa"/>
          </w:tcPr>
          <w:p w14:paraId="10880506" w14:textId="77777777" w:rsidR="00967392" w:rsidRPr="00AE1021" w:rsidRDefault="00967392" w:rsidP="00967392">
            <w:pPr>
              <w:pStyle w:val="acctfourfigures"/>
              <w:tabs>
                <w:tab w:val="clear" w:pos="765"/>
                <w:tab w:val="decimal" w:pos="824"/>
              </w:tabs>
              <w:spacing w:line="240" w:lineRule="atLeast"/>
              <w:ind w:right="11"/>
              <w:rPr>
                <w:rFonts w:cs="Times New Roman"/>
              </w:rPr>
            </w:pPr>
          </w:p>
        </w:tc>
        <w:tc>
          <w:tcPr>
            <w:tcW w:w="1091" w:type="dxa"/>
          </w:tcPr>
          <w:p w14:paraId="4D357179" w14:textId="48BB4F30" w:rsidR="00967392" w:rsidRPr="00AE1021" w:rsidRDefault="00DF0663" w:rsidP="00967392">
            <w:pPr>
              <w:pStyle w:val="acctfourfigures"/>
              <w:tabs>
                <w:tab w:val="clear" w:pos="765"/>
                <w:tab w:val="decimal" w:pos="824"/>
              </w:tabs>
              <w:spacing w:line="240" w:lineRule="atLeast"/>
              <w:ind w:right="11"/>
            </w:pPr>
            <w:r>
              <w:t>391.02</w:t>
            </w:r>
          </w:p>
        </w:tc>
      </w:tr>
      <w:tr w:rsidR="00AE1021" w:rsidRPr="00AE1021" w14:paraId="226CE466" w14:textId="77777777" w:rsidTr="00153C89">
        <w:trPr>
          <w:cantSplit/>
        </w:trPr>
        <w:tc>
          <w:tcPr>
            <w:tcW w:w="4421" w:type="dxa"/>
          </w:tcPr>
          <w:p w14:paraId="72E2F6D4" w14:textId="6D17FCCD" w:rsidR="00967392" w:rsidRPr="00AE1021" w:rsidRDefault="00967392" w:rsidP="00967392">
            <w:pPr>
              <w:spacing w:line="240" w:lineRule="atLeast"/>
              <w:rPr>
                <w:rFonts w:cs="Times New Roman"/>
              </w:rPr>
            </w:pPr>
            <w:r w:rsidRPr="00AE1021">
              <w:rPr>
                <w:rFonts w:cs="Times New Roman"/>
              </w:rPr>
              <w:t>Other shareholder</w:t>
            </w:r>
          </w:p>
        </w:tc>
        <w:tc>
          <w:tcPr>
            <w:tcW w:w="1080" w:type="dxa"/>
          </w:tcPr>
          <w:p w14:paraId="08241356" w14:textId="597560F7" w:rsidR="00967392" w:rsidRPr="00AE1021" w:rsidRDefault="00E27E35" w:rsidP="00967392">
            <w:pPr>
              <w:pStyle w:val="acctfourfigures"/>
              <w:tabs>
                <w:tab w:val="clear" w:pos="765"/>
                <w:tab w:val="decimal" w:pos="824"/>
              </w:tabs>
              <w:spacing w:line="240" w:lineRule="atLeast"/>
              <w:ind w:right="11"/>
              <w:rPr>
                <w:rFonts w:cs="Times New Roman"/>
              </w:rPr>
            </w:pPr>
            <w:r>
              <w:rPr>
                <w:rFonts w:cs="Times New Roman"/>
              </w:rPr>
              <w:t>79.21</w:t>
            </w:r>
          </w:p>
        </w:tc>
        <w:tc>
          <w:tcPr>
            <w:tcW w:w="180" w:type="dxa"/>
          </w:tcPr>
          <w:p w14:paraId="6B068881" w14:textId="77777777" w:rsidR="00967392" w:rsidRPr="00AE1021" w:rsidRDefault="00967392" w:rsidP="00967392">
            <w:pPr>
              <w:pStyle w:val="acctfourfigures"/>
              <w:tabs>
                <w:tab w:val="clear" w:pos="765"/>
                <w:tab w:val="decimal" w:pos="824"/>
              </w:tabs>
              <w:spacing w:line="240" w:lineRule="atLeast"/>
              <w:ind w:right="11"/>
              <w:rPr>
                <w:rFonts w:cs="Times New Roman"/>
              </w:rPr>
            </w:pPr>
          </w:p>
        </w:tc>
        <w:tc>
          <w:tcPr>
            <w:tcW w:w="1080" w:type="dxa"/>
          </w:tcPr>
          <w:p w14:paraId="74AFBAE4" w14:textId="0C6C36DE" w:rsidR="00967392" w:rsidRPr="00AE1021" w:rsidRDefault="00DF0663" w:rsidP="006B32C8">
            <w:pPr>
              <w:pStyle w:val="acctfourfigures"/>
              <w:tabs>
                <w:tab w:val="clear" w:pos="765"/>
                <w:tab w:val="decimal" w:pos="910"/>
              </w:tabs>
              <w:spacing w:line="240" w:lineRule="atLeast"/>
              <w:ind w:right="11"/>
              <w:rPr>
                <w:rFonts w:cs="Times New Roman"/>
              </w:rPr>
            </w:pPr>
            <w:r>
              <w:t>29.09</w:t>
            </w:r>
          </w:p>
        </w:tc>
        <w:tc>
          <w:tcPr>
            <w:tcW w:w="180" w:type="dxa"/>
          </w:tcPr>
          <w:p w14:paraId="14A1AAC0" w14:textId="77777777" w:rsidR="00967392" w:rsidRPr="00AE1021" w:rsidRDefault="00967392" w:rsidP="00967392">
            <w:pPr>
              <w:pStyle w:val="acctfourfigures"/>
              <w:tabs>
                <w:tab w:val="clear" w:pos="765"/>
                <w:tab w:val="decimal" w:pos="824"/>
              </w:tabs>
              <w:spacing w:line="240" w:lineRule="atLeast"/>
              <w:ind w:right="11"/>
              <w:rPr>
                <w:rFonts w:cs="Times New Roman"/>
              </w:rPr>
            </w:pPr>
          </w:p>
        </w:tc>
        <w:tc>
          <w:tcPr>
            <w:tcW w:w="1080" w:type="dxa"/>
          </w:tcPr>
          <w:p w14:paraId="19204D36" w14:textId="50A5FB70" w:rsidR="00967392" w:rsidRPr="00AE1021" w:rsidRDefault="0069763D" w:rsidP="00967392">
            <w:pPr>
              <w:pStyle w:val="acctfourfigures"/>
              <w:tabs>
                <w:tab w:val="clear" w:pos="765"/>
                <w:tab w:val="decimal" w:pos="824"/>
              </w:tabs>
              <w:spacing w:line="240" w:lineRule="atLeast"/>
              <w:ind w:right="11"/>
              <w:rPr>
                <w:rFonts w:cs="Times New Roman"/>
              </w:rPr>
            </w:pPr>
            <w:r>
              <w:rPr>
                <w:rFonts w:cs="Times New Roman"/>
              </w:rPr>
              <w:t>-</w:t>
            </w:r>
          </w:p>
        </w:tc>
        <w:tc>
          <w:tcPr>
            <w:tcW w:w="180" w:type="dxa"/>
          </w:tcPr>
          <w:p w14:paraId="073ED2B5" w14:textId="77777777" w:rsidR="00967392" w:rsidRPr="00AE1021" w:rsidRDefault="00967392" w:rsidP="00967392">
            <w:pPr>
              <w:pStyle w:val="acctfourfigures"/>
              <w:tabs>
                <w:tab w:val="clear" w:pos="765"/>
                <w:tab w:val="decimal" w:pos="824"/>
              </w:tabs>
              <w:spacing w:line="240" w:lineRule="atLeast"/>
              <w:ind w:right="11"/>
              <w:rPr>
                <w:rFonts w:cs="Times New Roman"/>
              </w:rPr>
            </w:pPr>
          </w:p>
        </w:tc>
        <w:tc>
          <w:tcPr>
            <w:tcW w:w="1091" w:type="dxa"/>
          </w:tcPr>
          <w:p w14:paraId="1026252D" w14:textId="34A9C464" w:rsidR="00967392" w:rsidRPr="00AE1021" w:rsidRDefault="00967392" w:rsidP="00967392">
            <w:pPr>
              <w:pStyle w:val="acctfourfigures"/>
              <w:tabs>
                <w:tab w:val="clear" w:pos="765"/>
                <w:tab w:val="decimal" w:pos="824"/>
              </w:tabs>
              <w:spacing w:line="240" w:lineRule="atLeast"/>
              <w:ind w:right="11"/>
            </w:pPr>
            <w:r w:rsidRPr="00AE1021">
              <w:t>-</w:t>
            </w:r>
          </w:p>
        </w:tc>
      </w:tr>
      <w:tr w:rsidR="00AE1021" w:rsidRPr="00AE1021" w14:paraId="0DF89BAE" w14:textId="77777777" w:rsidTr="00153C89">
        <w:trPr>
          <w:cantSplit/>
        </w:trPr>
        <w:tc>
          <w:tcPr>
            <w:tcW w:w="4421" w:type="dxa"/>
          </w:tcPr>
          <w:p w14:paraId="1DF1BC3B" w14:textId="3FB3853A" w:rsidR="00967392" w:rsidRPr="00AE1021" w:rsidRDefault="00967392" w:rsidP="00967392">
            <w:pPr>
              <w:spacing w:line="240" w:lineRule="atLeast"/>
              <w:rPr>
                <w:rFonts w:cs="Times New Roman"/>
              </w:rPr>
            </w:pPr>
            <w:r w:rsidRPr="00AE1021">
              <w:rPr>
                <w:rFonts w:cs="Times New Roman"/>
              </w:rPr>
              <w:t>Other related parties</w:t>
            </w:r>
          </w:p>
        </w:tc>
        <w:tc>
          <w:tcPr>
            <w:tcW w:w="1080" w:type="dxa"/>
            <w:tcBorders>
              <w:bottom w:val="single" w:sz="4" w:space="0" w:color="auto"/>
            </w:tcBorders>
          </w:tcPr>
          <w:p w14:paraId="5DCEDE8D" w14:textId="6B282F33" w:rsidR="00967392" w:rsidRPr="00AE1021" w:rsidRDefault="00E27E35" w:rsidP="00967392">
            <w:pPr>
              <w:pStyle w:val="acctfourfigures"/>
              <w:tabs>
                <w:tab w:val="clear" w:pos="765"/>
                <w:tab w:val="decimal" w:pos="824"/>
              </w:tabs>
              <w:spacing w:line="240" w:lineRule="atLeast"/>
              <w:ind w:right="11"/>
            </w:pPr>
            <w:r>
              <w:t>103.61</w:t>
            </w:r>
          </w:p>
        </w:tc>
        <w:tc>
          <w:tcPr>
            <w:tcW w:w="180" w:type="dxa"/>
          </w:tcPr>
          <w:p w14:paraId="643CAD20" w14:textId="77777777" w:rsidR="00967392" w:rsidRPr="00AE1021" w:rsidRDefault="00967392" w:rsidP="00967392">
            <w:pPr>
              <w:pStyle w:val="acctfourfigures"/>
              <w:tabs>
                <w:tab w:val="clear" w:pos="765"/>
                <w:tab w:val="decimal" w:pos="824"/>
              </w:tabs>
              <w:spacing w:line="240" w:lineRule="atLeast"/>
              <w:ind w:right="11"/>
              <w:rPr>
                <w:rFonts w:cs="Times New Roman"/>
              </w:rPr>
            </w:pPr>
          </w:p>
        </w:tc>
        <w:tc>
          <w:tcPr>
            <w:tcW w:w="1080" w:type="dxa"/>
            <w:tcBorders>
              <w:bottom w:val="single" w:sz="4" w:space="0" w:color="auto"/>
            </w:tcBorders>
          </w:tcPr>
          <w:p w14:paraId="06CA7FAB" w14:textId="6ACE11F4" w:rsidR="00967392" w:rsidRPr="00AE1021" w:rsidRDefault="00DF0663" w:rsidP="002F7AE0">
            <w:pPr>
              <w:pStyle w:val="acctfourfigures"/>
              <w:tabs>
                <w:tab w:val="clear" w:pos="765"/>
                <w:tab w:val="decimal" w:pos="824"/>
              </w:tabs>
              <w:spacing w:line="240" w:lineRule="atLeast"/>
              <w:ind w:right="11"/>
              <w:jc w:val="center"/>
              <w:rPr>
                <w:rFonts w:cs="Times New Roman"/>
              </w:rPr>
            </w:pPr>
            <w:r>
              <w:t>8.77</w:t>
            </w:r>
          </w:p>
        </w:tc>
        <w:tc>
          <w:tcPr>
            <w:tcW w:w="180" w:type="dxa"/>
          </w:tcPr>
          <w:p w14:paraId="21906AD6" w14:textId="77777777" w:rsidR="00967392" w:rsidRPr="00AE1021" w:rsidRDefault="00967392" w:rsidP="00967392">
            <w:pPr>
              <w:pStyle w:val="acctfourfigures"/>
              <w:tabs>
                <w:tab w:val="clear" w:pos="765"/>
                <w:tab w:val="decimal" w:pos="824"/>
              </w:tabs>
              <w:spacing w:line="240" w:lineRule="atLeast"/>
              <w:ind w:right="11"/>
              <w:rPr>
                <w:rFonts w:cs="Times New Roman"/>
              </w:rPr>
            </w:pPr>
          </w:p>
        </w:tc>
        <w:tc>
          <w:tcPr>
            <w:tcW w:w="1080" w:type="dxa"/>
            <w:tcBorders>
              <w:bottom w:val="single" w:sz="4" w:space="0" w:color="auto"/>
            </w:tcBorders>
          </w:tcPr>
          <w:p w14:paraId="3C5F518F" w14:textId="0AABE469" w:rsidR="00967392" w:rsidRPr="00AE1021" w:rsidRDefault="0069763D" w:rsidP="00967392">
            <w:pPr>
              <w:pStyle w:val="acctfourfigures"/>
              <w:tabs>
                <w:tab w:val="clear" w:pos="765"/>
                <w:tab w:val="decimal" w:pos="824"/>
              </w:tabs>
              <w:spacing w:line="240" w:lineRule="atLeast"/>
              <w:ind w:right="11"/>
            </w:pPr>
            <w:r>
              <w:t>-</w:t>
            </w:r>
          </w:p>
        </w:tc>
        <w:tc>
          <w:tcPr>
            <w:tcW w:w="180" w:type="dxa"/>
          </w:tcPr>
          <w:p w14:paraId="2FC8AF2C" w14:textId="77777777" w:rsidR="00967392" w:rsidRPr="00AE1021" w:rsidRDefault="00967392" w:rsidP="00967392">
            <w:pPr>
              <w:pStyle w:val="acctfourfigures"/>
              <w:tabs>
                <w:tab w:val="clear" w:pos="765"/>
                <w:tab w:val="decimal" w:pos="824"/>
              </w:tabs>
              <w:spacing w:line="240" w:lineRule="atLeast"/>
              <w:ind w:right="11"/>
              <w:rPr>
                <w:rFonts w:cs="Times New Roman"/>
              </w:rPr>
            </w:pPr>
          </w:p>
        </w:tc>
        <w:tc>
          <w:tcPr>
            <w:tcW w:w="1091" w:type="dxa"/>
            <w:tcBorders>
              <w:bottom w:val="single" w:sz="4" w:space="0" w:color="auto"/>
            </w:tcBorders>
          </w:tcPr>
          <w:p w14:paraId="40F4E4C1" w14:textId="7DDF48BA" w:rsidR="00967392" w:rsidRPr="00AE1021" w:rsidRDefault="00967392" w:rsidP="00967392">
            <w:pPr>
              <w:pStyle w:val="acctfourfigures"/>
              <w:tabs>
                <w:tab w:val="clear" w:pos="765"/>
                <w:tab w:val="decimal" w:pos="824"/>
              </w:tabs>
              <w:spacing w:line="240" w:lineRule="atLeast"/>
              <w:ind w:right="11"/>
            </w:pPr>
            <w:r w:rsidRPr="00AE1021">
              <w:t>-</w:t>
            </w:r>
          </w:p>
        </w:tc>
      </w:tr>
      <w:tr w:rsidR="00AE1021" w:rsidRPr="00AE1021" w14:paraId="6D4F23AF" w14:textId="77777777" w:rsidTr="00BA3D8F">
        <w:trPr>
          <w:cantSplit/>
        </w:trPr>
        <w:tc>
          <w:tcPr>
            <w:tcW w:w="4421" w:type="dxa"/>
          </w:tcPr>
          <w:p w14:paraId="4682E79C" w14:textId="77777777" w:rsidR="00967392" w:rsidRPr="00AE1021" w:rsidRDefault="00967392" w:rsidP="00967392">
            <w:pPr>
              <w:spacing w:line="240" w:lineRule="atLeast"/>
              <w:rPr>
                <w:rFonts w:cs="Times New Roman"/>
                <w:b/>
                <w:bCs/>
              </w:rPr>
            </w:pPr>
            <w:r w:rsidRPr="00AE1021">
              <w:rPr>
                <w:rFonts w:cs="Times New Roman"/>
                <w:b/>
                <w:bCs/>
              </w:rPr>
              <w:t>Total</w:t>
            </w:r>
          </w:p>
        </w:tc>
        <w:tc>
          <w:tcPr>
            <w:tcW w:w="1080" w:type="dxa"/>
            <w:tcBorders>
              <w:top w:val="single" w:sz="4" w:space="0" w:color="auto"/>
              <w:bottom w:val="double" w:sz="4" w:space="0" w:color="auto"/>
            </w:tcBorders>
          </w:tcPr>
          <w:p w14:paraId="26FC1B3F" w14:textId="04993476" w:rsidR="00967392" w:rsidRPr="00AE1021" w:rsidRDefault="0069763D" w:rsidP="00967392">
            <w:pPr>
              <w:pStyle w:val="acctfourfigures"/>
              <w:tabs>
                <w:tab w:val="clear" w:pos="765"/>
                <w:tab w:val="decimal" w:pos="824"/>
              </w:tabs>
              <w:spacing w:line="240" w:lineRule="atLeast"/>
              <w:ind w:right="11"/>
              <w:rPr>
                <w:rFonts w:cs="Times New Roman"/>
                <w:b/>
                <w:bCs/>
              </w:rPr>
            </w:pPr>
            <w:r>
              <w:rPr>
                <w:rFonts w:cs="Times New Roman"/>
                <w:b/>
                <w:bCs/>
              </w:rPr>
              <w:t>187.59</w:t>
            </w:r>
          </w:p>
        </w:tc>
        <w:tc>
          <w:tcPr>
            <w:tcW w:w="180" w:type="dxa"/>
          </w:tcPr>
          <w:p w14:paraId="30AE15FB" w14:textId="77777777" w:rsidR="00967392" w:rsidRPr="00AE1021" w:rsidRDefault="00967392" w:rsidP="00967392">
            <w:pPr>
              <w:pStyle w:val="acctfourfigures"/>
              <w:tabs>
                <w:tab w:val="clear" w:pos="765"/>
                <w:tab w:val="decimal" w:pos="824"/>
              </w:tabs>
              <w:spacing w:line="240" w:lineRule="atLeast"/>
              <w:ind w:right="11"/>
              <w:rPr>
                <w:rFonts w:cs="Times New Roman"/>
                <w:b/>
                <w:bCs/>
              </w:rPr>
            </w:pPr>
          </w:p>
        </w:tc>
        <w:tc>
          <w:tcPr>
            <w:tcW w:w="1080" w:type="dxa"/>
            <w:tcBorders>
              <w:top w:val="single" w:sz="4" w:space="0" w:color="auto"/>
              <w:bottom w:val="double" w:sz="4" w:space="0" w:color="auto"/>
            </w:tcBorders>
          </w:tcPr>
          <w:p w14:paraId="218E0CB6" w14:textId="47C3E206" w:rsidR="00967392" w:rsidRPr="00AE1021" w:rsidRDefault="00204E88" w:rsidP="00967392">
            <w:pPr>
              <w:pStyle w:val="acctfourfigures"/>
              <w:tabs>
                <w:tab w:val="clear" w:pos="765"/>
                <w:tab w:val="decimal" w:pos="824"/>
              </w:tabs>
              <w:spacing w:line="240" w:lineRule="atLeast"/>
              <w:ind w:right="11"/>
              <w:rPr>
                <w:rFonts w:cs="Times New Roman"/>
                <w:b/>
                <w:bCs/>
              </w:rPr>
            </w:pPr>
            <w:r w:rsidRPr="00AE1021">
              <w:rPr>
                <w:b/>
                <w:bCs/>
              </w:rPr>
              <w:t>4</w:t>
            </w:r>
            <w:r w:rsidR="00DF0663">
              <w:rPr>
                <w:b/>
                <w:bCs/>
              </w:rPr>
              <w:t>3.23</w:t>
            </w:r>
          </w:p>
        </w:tc>
        <w:tc>
          <w:tcPr>
            <w:tcW w:w="180" w:type="dxa"/>
          </w:tcPr>
          <w:p w14:paraId="618A6361" w14:textId="77777777" w:rsidR="00967392" w:rsidRPr="00AE1021" w:rsidRDefault="00967392" w:rsidP="00967392">
            <w:pPr>
              <w:pStyle w:val="acctfourfigures"/>
              <w:tabs>
                <w:tab w:val="clear" w:pos="765"/>
                <w:tab w:val="decimal" w:pos="824"/>
              </w:tabs>
              <w:spacing w:line="240" w:lineRule="atLeast"/>
              <w:ind w:right="11"/>
              <w:rPr>
                <w:rFonts w:cs="Times New Roman"/>
                <w:b/>
                <w:bCs/>
              </w:rPr>
            </w:pPr>
          </w:p>
        </w:tc>
        <w:tc>
          <w:tcPr>
            <w:tcW w:w="1080" w:type="dxa"/>
            <w:tcBorders>
              <w:top w:val="single" w:sz="4" w:space="0" w:color="auto"/>
              <w:bottom w:val="double" w:sz="4" w:space="0" w:color="auto"/>
            </w:tcBorders>
          </w:tcPr>
          <w:p w14:paraId="15136219" w14:textId="6BB4A58E" w:rsidR="00967392" w:rsidRPr="00AE1021" w:rsidRDefault="0069763D" w:rsidP="00967392">
            <w:pPr>
              <w:pStyle w:val="acctfourfigures"/>
              <w:tabs>
                <w:tab w:val="clear" w:pos="765"/>
                <w:tab w:val="decimal" w:pos="824"/>
              </w:tabs>
              <w:spacing w:line="240" w:lineRule="atLeast"/>
              <w:ind w:right="11"/>
              <w:rPr>
                <w:rFonts w:cs="Times New Roman"/>
                <w:b/>
                <w:bCs/>
              </w:rPr>
            </w:pPr>
            <w:r>
              <w:rPr>
                <w:rFonts w:cs="Times New Roman"/>
                <w:b/>
                <w:bCs/>
              </w:rPr>
              <w:t>414.81</w:t>
            </w:r>
          </w:p>
        </w:tc>
        <w:tc>
          <w:tcPr>
            <w:tcW w:w="180" w:type="dxa"/>
          </w:tcPr>
          <w:p w14:paraId="23A7151A" w14:textId="77777777" w:rsidR="00967392" w:rsidRPr="00AE1021" w:rsidRDefault="00967392" w:rsidP="00967392">
            <w:pPr>
              <w:pStyle w:val="acctfourfigures"/>
              <w:tabs>
                <w:tab w:val="clear" w:pos="765"/>
                <w:tab w:val="decimal" w:pos="824"/>
              </w:tabs>
              <w:spacing w:line="240" w:lineRule="atLeast"/>
              <w:ind w:right="11"/>
              <w:rPr>
                <w:rFonts w:cs="Times New Roman"/>
                <w:b/>
                <w:bCs/>
                <w:i/>
                <w:iCs/>
              </w:rPr>
            </w:pPr>
          </w:p>
        </w:tc>
        <w:tc>
          <w:tcPr>
            <w:tcW w:w="1091" w:type="dxa"/>
            <w:tcBorders>
              <w:top w:val="single" w:sz="4" w:space="0" w:color="auto"/>
              <w:bottom w:val="double" w:sz="4" w:space="0" w:color="auto"/>
            </w:tcBorders>
          </w:tcPr>
          <w:p w14:paraId="5BE14CE0" w14:textId="40338BCB" w:rsidR="00967392" w:rsidRPr="00AE1021" w:rsidRDefault="00DF0663" w:rsidP="00967392">
            <w:pPr>
              <w:pStyle w:val="acctfourfigures"/>
              <w:tabs>
                <w:tab w:val="clear" w:pos="765"/>
                <w:tab w:val="decimal" w:pos="824"/>
              </w:tabs>
              <w:spacing w:line="240" w:lineRule="atLeast"/>
              <w:ind w:right="11"/>
              <w:rPr>
                <w:b/>
                <w:bCs/>
              </w:rPr>
            </w:pPr>
            <w:r>
              <w:rPr>
                <w:b/>
                <w:bCs/>
              </w:rPr>
              <w:t>391.02</w:t>
            </w:r>
          </w:p>
        </w:tc>
      </w:tr>
      <w:tr w:rsidR="00AE1021" w:rsidRPr="00AE1021" w14:paraId="3043CAED" w14:textId="77777777" w:rsidTr="00BA3D8F">
        <w:trPr>
          <w:cantSplit/>
        </w:trPr>
        <w:tc>
          <w:tcPr>
            <w:tcW w:w="4421" w:type="dxa"/>
          </w:tcPr>
          <w:p w14:paraId="1018E983" w14:textId="77777777" w:rsidR="00E30E53" w:rsidRPr="00AE1021" w:rsidRDefault="00E30E53" w:rsidP="00E30E53">
            <w:pPr>
              <w:spacing w:line="240" w:lineRule="atLeast"/>
              <w:rPr>
                <w:rFonts w:cs="Times New Roman"/>
                <w:sz w:val="14"/>
                <w:szCs w:val="12"/>
              </w:rPr>
            </w:pPr>
          </w:p>
        </w:tc>
        <w:tc>
          <w:tcPr>
            <w:tcW w:w="1080" w:type="dxa"/>
            <w:tcBorders>
              <w:top w:val="double" w:sz="4" w:space="0" w:color="auto"/>
            </w:tcBorders>
          </w:tcPr>
          <w:p w14:paraId="26C300A9" w14:textId="77777777" w:rsidR="00E30E53" w:rsidRPr="00AE1021" w:rsidRDefault="00E30E53" w:rsidP="00E30E53">
            <w:pPr>
              <w:pStyle w:val="acctfourfigures"/>
              <w:tabs>
                <w:tab w:val="clear" w:pos="765"/>
                <w:tab w:val="decimal" w:pos="824"/>
              </w:tabs>
              <w:spacing w:line="240" w:lineRule="atLeast"/>
              <w:ind w:right="11"/>
              <w:rPr>
                <w:rFonts w:cs="Times New Roman"/>
                <w:sz w:val="14"/>
                <w:szCs w:val="12"/>
              </w:rPr>
            </w:pPr>
          </w:p>
        </w:tc>
        <w:tc>
          <w:tcPr>
            <w:tcW w:w="180" w:type="dxa"/>
          </w:tcPr>
          <w:p w14:paraId="21FD2478" w14:textId="77777777" w:rsidR="00E30E53" w:rsidRPr="00AE1021" w:rsidRDefault="00E30E53" w:rsidP="00E30E53">
            <w:pPr>
              <w:pStyle w:val="acctfourfigures"/>
              <w:tabs>
                <w:tab w:val="clear" w:pos="765"/>
                <w:tab w:val="decimal" w:pos="824"/>
              </w:tabs>
              <w:spacing w:line="240" w:lineRule="atLeast"/>
              <w:ind w:right="11"/>
              <w:rPr>
                <w:rFonts w:cs="Times New Roman"/>
                <w:sz w:val="14"/>
                <w:szCs w:val="12"/>
              </w:rPr>
            </w:pPr>
          </w:p>
        </w:tc>
        <w:tc>
          <w:tcPr>
            <w:tcW w:w="1080" w:type="dxa"/>
            <w:tcBorders>
              <w:top w:val="double" w:sz="4" w:space="0" w:color="auto"/>
            </w:tcBorders>
          </w:tcPr>
          <w:p w14:paraId="076CD79B" w14:textId="77777777" w:rsidR="00E30E53" w:rsidRPr="00AE1021" w:rsidRDefault="00E30E53" w:rsidP="00E30E53">
            <w:pPr>
              <w:pStyle w:val="acctfourfigures"/>
              <w:tabs>
                <w:tab w:val="clear" w:pos="765"/>
                <w:tab w:val="decimal" w:pos="824"/>
              </w:tabs>
              <w:spacing w:line="240" w:lineRule="atLeast"/>
              <w:ind w:right="11"/>
              <w:rPr>
                <w:rFonts w:cs="Times New Roman"/>
                <w:sz w:val="14"/>
                <w:szCs w:val="12"/>
              </w:rPr>
            </w:pPr>
          </w:p>
        </w:tc>
        <w:tc>
          <w:tcPr>
            <w:tcW w:w="180" w:type="dxa"/>
          </w:tcPr>
          <w:p w14:paraId="7597F7C6" w14:textId="77777777" w:rsidR="00E30E53" w:rsidRPr="00AE1021" w:rsidRDefault="00E30E53" w:rsidP="00E30E53">
            <w:pPr>
              <w:pStyle w:val="acctfourfigures"/>
              <w:tabs>
                <w:tab w:val="clear" w:pos="765"/>
                <w:tab w:val="decimal" w:pos="824"/>
              </w:tabs>
              <w:spacing w:line="240" w:lineRule="atLeast"/>
              <w:ind w:right="11"/>
              <w:rPr>
                <w:rFonts w:cs="Times New Roman"/>
                <w:sz w:val="14"/>
                <w:szCs w:val="12"/>
              </w:rPr>
            </w:pPr>
          </w:p>
        </w:tc>
        <w:tc>
          <w:tcPr>
            <w:tcW w:w="1080" w:type="dxa"/>
            <w:tcBorders>
              <w:top w:val="double" w:sz="4" w:space="0" w:color="auto"/>
            </w:tcBorders>
          </w:tcPr>
          <w:p w14:paraId="6209560C" w14:textId="77777777" w:rsidR="00E30E53" w:rsidRPr="00AE1021" w:rsidRDefault="00E30E53" w:rsidP="00E30E53">
            <w:pPr>
              <w:pStyle w:val="acctfourfigures"/>
              <w:tabs>
                <w:tab w:val="clear" w:pos="765"/>
                <w:tab w:val="decimal" w:pos="824"/>
              </w:tabs>
              <w:spacing w:line="240" w:lineRule="atLeast"/>
              <w:ind w:right="11"/>
              <w:rPr>
                <w:rFonts w:cs="Times New Roman"/>
                <w:sz w:val="14"/>
                <w:szCs w:val="12"/>
              </w:rPr>
            </w:pPr>
          </w:p>
        </w:tc>
        <w:tc>
          <w:tcPr>
            <w:tcW w:w="180" w:type="dxa"/>
          </w:tcPr>
          <w:p w14:paraId="1B36F296" w14:textId="77777777" w:rsidR="00E30E53" w:rsidRPr="00AE1021" w:rsidRDefault="00E30E53" w:rsidP="00E30E53">
            <w:pPr>
              <w:pStyle w:val="acctfourfigures"/>
              <w:tabs>
                <w:tab w:val="clear" w:pos="765"/>
                <w:tab w:val="decimal" w:pos="824"/>
              </w:tabs>
              <w:spacing w:line="240" w:lineRule="atLeast"/>
              <w:ind w:right="11"/>
              <w:rPr>
                <w:rFonts w:cs="Times New Roman"/>
                <w:sz w:val="14"/>
                <w:szCs w:val="12"/>
              </w:rPr>
            </w:pPr>
          </w:p>
        </w:tc>
        <w:tc>
          <w:tcPr>
            <w:tcW w:w="1091" w:type="dxa"/>
            <w:tcBorders>
              <w:top w:val="double" w:sz="4" w:space="0" w:color="auto"/>
            </w:tcBorders>
          </w:tcPr>
          <w:p w14:paraId="2605315F" w14:textId="77777777" w:rsidR="00E30E53" w:rsidRPr="00AE1021" w:rsidRDefault="00E30E53" w:rsidP="00E30E53">
            <w:pPr>
              <w:pStyle w:val="acctfourfigures"/>
              <w:tabs>
                <w:tab w:val="clear" w:pos="765"/>
                <w:tab w:val="decimal" w:pos="824"/>
              </w:tabs>
              <w:spacing w:line="240" w:lineRule="atLeast"/>
              <w:ind w:right="11"/>
              <w:rPr>
                <w:rFonts w:cs="Times New Roman"/>
                <w:sz w:val="14"/>
                <w:szCs w:val="12"/>
              </w:rPr>
            </w:pPr>
          </w:p>
        </w:tc>
      </w:tr>
      <w:tr w:rsidR="00AE1021" w:rsidRPr="00AE1021" w14:paraId="36B964A3" w14:textId="77777777" w:rsidTr="00BA3D8F">
        <w:trPr>
          <w:cantSplit/>
          <w:trHeight w:val="87"/>
        </w:trPr>
        <w:tc>
          <w:tcPr>
            <w:tcW w:w="4421" w:type="dxa"/>
          </w:tcPr>
          <w:p w14:paraId="33CCAF87" w14:textId="34743F13" w:rsidR="00E30E53" w:rsidRPr="00AE1021" w:rsidRDefault="00E30E53" w:rsidP="00E30E53">
            <w:pPr>
              <w:tabs>
                <w:tab w:val="right" w:pos="3352"/>
              </w:tabs>
              <w:spacing w:line="240" w:lineRule="atLeast"/>
              <w:rPr>
                <w:rFonts w:cs="Times New Roman"/>
                <w:b/>
                <w:bCs/>
                <w:i/>
                <w:iCs/>
                <w:lang w:val="en-US"/>
              </w:rPr>
            </w:pPr>
            <w:r w:rsidRPr="00AE1021">
              <w:rPr>
                <w:rFonts w:cs="Times New Roman"/>
                <w:b/>
                <w:bCs/>
                <w:i/>
                <w:iCs/>
                <w:szCs w:val="22"/>
                <w:lang w:val="en-US"/>
              </w:rPr>
              <w:t xml:space="preserve">Other </w:t>
            </w:r>
            <w:r w:rsidR="000B3449">
              <w:rPr>
                <w:rFonts w:cs="Times New Roman"/>
                <w:b/>
                <w:bCs/>
                <w:i/>
                <w:iCs/>
                <w:szCs w:val="22"/>
                <w:lang w:val="en-US"/>
              </w:rPr>
              <w:t>current</w:t>
            </w:r>
            <w:r w:rsidR="003A4D80">
              <w:rPr>
                <w:rFonts w:cstheme="minorBidi" w:hint="cs"/>
                <w:b/>
                <w:bCs/>
                <w:i/>
                <w:iCs/>
                <w:szCs w:val="28"/>
                <w:cs/>
                <w:lang w:val="en-US" w:bidi="th-TH"/>
              </w:rPr>
              <w:t xml:space="preserve"> </w:t>
            </w:r>
            <w:r w:rsidRPr="00AE1021">
              <w:rPr>
                <w:rFonts w:cs="Times New Roman"/>
                <w:b/>
                <w:bCs/>
                <w:i/>
                <w:iCs/>
                <w:szCs w:val="22"/>
                <w:lang w:val="en-US"/>
              </w:rPr>
              <w:t>payable</w:t>
            </w:r>
            <w:r w:rsidR="000B3449">
              <w:rPr>
                <w:rFonts w:cs="Times New Roman"/>
                <w:b/>
                <w:bCs/>
                <w:i/>
                <w:iCs/>
                <w:szCs w:val="22"/>
                <w:lang w:val="en-US"/>
              </w:rPr>
              <w:t>s</w:t>
            </w:r>
            <w:r w:rsidRPr="00AE1021">
              <w:rPr>
                <w:rFonts w:cs="Times New Roman"/>
                <w:b/>
                <w:bCs/>
                <w:i/>
                <w:iCs/>
                <w:szCs w:val="22"/>
                <w:lang w:val="en-US"/>
              </w:rPr>
              <w:t xml:space="preserve"> </w:t>
            </w:r>
          </w:p>
        </w:tc>
        <w:tc>
          <w:tcPr>
            <w:tcW w:w="1080" w:type="dxa"/>
          </w:tcPr>
          <w:p w14:paraId="4E76A82E" w14:textId="77777777" w:rsidR="00E30E53" w:rsidRPr="00AE1021" w:rsidRDefault="00E30E53" w:rsidP="00E30E53">
            <w:pPr>
              <w:pStyle w:val="acctfourfigures"/>
              <w:tabs>
                <w:tab w:val="clear" w:pos="765"/>
                <w:tab w:val="decimal" w:pos="824"/>
              </w:tabs>
              <w:spacing w:line="240" w:lineRule="atLeast"/>
              <w:ind w:right="11"/>
              <w:rPr>
                <w:rFonts w:cs="Times New Roman"/>
              </w:rPr>
            </w:pPr>
          </w:p>
        </w:tc>
        <w:tc>
          <w:tcPr>
            <w:tcW w:w="180" w:type="dxa"/>
          </w:tcPr>
          <w:p w14:paraId="391EDA42" w14:textId="77777777" w:rsidR="00E30E53" w:rsidRPr="00AE1021" w:rsidRDefault="00E30E53" w:rsidP="00E30E53">
            <w:pPr>
              <w:pStyle w:val="acctfourfigures"/>
              <w:tabs>
                <w:tab w:val="clear" w:pos="765"/>
                <w:tab w:val="decimal" w:pos="824"/>
              </w:tabs>
              <w:spacing w:line="240" w:lineRule="atLeast"/>
              <w:ind w:right="11"/>
              <w:rPr>
                <w:rFonts w:cs="Times New Roman"/>
              </w:rPr>
            </w:pPr>
          </w:p>
        </w:tc>
        <w:tc>
          <w:tcPr>
            <w:tcW w:w="1080" w:type="dxa"/>
          </w:tcPr>
          <w:p w14:paraId="6FA7DEE1" w14:textId="77777777" w:rsidR="00E30E53" w:rsidRPr="00AE1021" w:rsidRDefault="00E30E53" w:rsidP="00E30E53">
            <w:pPr>
              <w:pStyle w:val="acctfourfigures"/>
              <w:tabs>
                <w:tab w:val="clear" w:pos="765"/>
                <w:tab w:val="decimal" w:pos="824"/>
              </w:tabs>
              <w:spacing w:line="240" w:lineRule="atLeast"/>
              <w:ind w:right="11"/>
              <w:rPr>
                <w:rFonts w:cs="Times New Roman"/>
              </w:rPr>
            </w:pPr>
          </w:p>
        </w:tc>
        <w:tc>
          <w:tcPr>
            <w:tcW w:w="180" w:type="dxa"/>
          </w:tcPr>
          <w:p w14:paraId="161E53D4" w14:textId="77777777" w:rsidR="00E30E53" w:rsidRPr="00AE1021" w:rsidRDefault="00E30E53" w:rsidP="00E30E53">
            <w:pPr>
              <w:pStyle w:val="acctfourfigures"/>
              <w:tabs>
                <w:tab w:val="clear" w:pos="765"/>
                <w:tab w:val="decimal" w:pos="824"/>
              </w:tabs>
              <w:spacing w:line="240" w:lineRule="atLeast"/>
              <w:ind w:right="11"/>
              <w:rPr>
                <w:rFonts w:cs="Times New Roman"/>
              </w:rPr>
            </w:pPr>
          </w:p>
        </w:tc>
        <w:tc>
          <w:tcPr>
            <w:tcW w:w="1080" w:type="dxa"/>
          </w:tcPr>
          <w:p w14:paraId="2482A9AF" w14:textId="77777777" w:rsidR="00E30E53" w:rsidRPr="00AE1021" w:rsidRDefault="00E30E53" w:rsidP="00E30E53">
            <w:pPr>
              <w:pStyle w:val="acctfourfigures"/>
              <w:tabs>
                <w:tab w:val="clear" w:pos="765"/>
                <w:tab w:val="decimal" w:pos="824"/>
              </w:tabs>
              <w:spacing w:line="240" w:lineRule="atLeast"/>
              <w:ind w:right="11"/>
              <w:rPr>
                <w:rFonts w:cs="Times New Roman"/>
              </w:rPr>
            </w:pPr>
          </w:p>
        </w:tc>
        <w:tc>
          <w:tcPr>
            <w:tcW w:w="180" w:type="dxa"/>
          </w:tcPr>
          <w:p w14:paraId="43B464DB" w14:textId="77777777" w:rsidR="00E30E53" w:rsidRPr="00AE1021" w:rsidRDefault="00E30E53" w:rsidP="00E30E53">
            <w:pPr>
              <w:pStyle w:val="acctfourfigures"/>
              <w:tabs>
                <w:tab w:val="clear" w:pos="765"/>
                <w:tab w:val="decimal" w:pos="824"/>
              </w:tabs>
              <w:spacing w:line="240" w:lineRule="atLeast"/>
              <w:ind w:right="11"/>
              <w:rPr>
                <w:rFonts w:cs="Times New Roman"/>
              </w:rPr>
            </w:pPr>
          </w:p>
        </w:tc>
        <w:tc>
          <w:tcPr>
            <w:tcW w:w="1091" w:type="dxa"/>
          </w:tcPr>
          <w:p w14:paraId="7A8E0DEE" w14:textId="77777777" w:rsidR="00E30E53" w:rsidRPr="00AE1021" w:rsidRDefault="00E30E53" w:rsidP="00E30E53">
            <w:pPr>
              <w:pStyle w:val="acctfourfigures"/>
              <w:tabs>
                <w:tab w:val="clear" w:pos="765"/>
                <w:tab w:val="decimal" w:pos="824"/>
              </w:tabs>
              <w:spacing w:line="240" w:lineRule="atLeast"/>
              <w:ind w:right="11"/>
              <w:rPr>
                <w:rFonts w:cs="Times New Roman"/>
              </w:rPr>
            </w:pPr>
          </w:p>
        </w:tc>
      </w:tr>
      <w:tr w:rsidR="00AE1021" w:rsidRPr="00AE1021" w14:paraId="0A4B73D9" w14:textId="77777777" w:rsidTr="00BA3D8F">
        <w:trPr>
          <w:cantSplit/>
        </w:trPr>
        <w:tc>
          <w:tcPr>
            <w:tcW w:w="4421" w:type="dxa"/>
          </w:tcPr>
          <w:p w14:paraId="0156A0C1" w14:textId="6CB8EC6E" w:rsidR="00967392" w:rsidRPr="00AE1021" w:rsidRDefault="00967392" w:rsidP="00967392">
            <w:pPr>
              <w:tabs>
                <w:tab w:val="right" w:pos="3352"/>
              </w:tabs>
              <w:spacing w:line="240" w:lineRule="atLeast"/>
              <w:rPr>
                <w:rFonts w:cs="Times New Roman"/>
                <w:b/>
                <w:bCs/>
                <w:szCs w:val="22"/>
                <w:lang w:val="en-US"/>
              </w:rPr>
            </w:pPr>
            <w:r w:rsidRPr="00AE1021">
              <w:rPr>
                <w:rFonts w:cs="Times New Roman"/>
                <w:szCs w:val="22"/>
              </w:rPr>
              <w:t xml:space="preserve">Parent </w:t>
            </w:r>
            <w:r w:rsidR="00126ACE" w:rsidRPr="00AE1021">
              <w:rPr>
                <w:rFonts w:cs="Times New Roman"/>
              </w:rPr>
              <w:t>of the Group</w:t>
            </w:r>
          </w:p>
        </w:tc>
        <w:tc>
          <w:tcPr>
            <w:tcW w:w="1080" w:type="dxa"/>
          </w:tcPr>
          <w:p w14:paraId="7361AFED" w14:textId="30397634" w:rsidR="00967392" w:rsidRPr="00AE1021" w:rsidRDefault="000D016E" w:rsidP="00967392">
            <w:pPr>
              <w:pStyle w:val="acctfourfigures"/>
              <w:tabs>
                <w:tab w:val="clear" w:pos="765"/>
                <w:tab w:val="decimal" w:pos="824"/>
              </w:tabs>
              <w:spacing w:line="240" w:lineRule="atLeast"/>
              <w:ind w:right="11"/>
              <w:rPr>
                <w:rFonts w:cs="Times New Roman"/>
                <w:szCs w:val="22"/>
              </w:rPr>
            </w:pPr>
            <w:r>
              <w:rPr>
                <w:rFonts w:cs="Times New Roman"/>
                <w:szCs w:val="22"/>
              </w:rPr>
              <w:t>17.59</w:t>
            </w:r>
          </w:p>
        </w:tc>
        <w:tc>
          <w:tcPr>
            <w:tcW w:w="180" w:type="dxa"/>
          </w:tcPr>
          <w:p w14:paraId="05A71090" w14:textId="77777777" w:rsidR="00967392" w:rsidRPr="00AE1021" w:rsidRDefault="00967392" w:rsidP="00967392">
            <w:pPr>
              <w:pStyle w:val="acctfourfigures"/>
              <w:tabs>
                <w:tab w:val="clear" w:pos="765"/>
                <w:tab w:val="decimal" w:pos="824"/>
              </w:tabs>
              <w:spacing w:line="240" w:lineRule="atLeast"/>
              <w:ind w:right="11"/>
              <w:rPr>
                <w:rFonts w:cs="Times New Roman"/>
                <w:szCs w:val="22"/>
              </w:rPr>
            </w:pPr>
          </w:p>
        </w:tc>
        <w:tc>
          <w:tcPr>
            <w:tcW w:w="1080" w:type="dxa"/>
          </w:tcPr>
          <w:p w14:paraId="75330DE5" w14:textId="7DFDFA48" w:rsidR="00967392" w:rsidRPr="00AE1021" w:rsidRDefault="00DF0663" w:rsidP="00967392">
            <w:pPr>
              <w:pStyle w:val="acctfourfigures"/>
              <w:tabs>
                <w:tab w:val="clear" w:pos="765"/>
                <w:tab w:val="decimal" w:pos="824"/>
              </w:tabs>
              <w:spacing w:line="240" w:lineRule="atLeast"/>
              <w:ind w:right="11"/>
              <w:rPr>
                <w:rFonts w:cs="Times New Roman"/>
                <w:szCs w:val="22"/>
              </w:rPr>
            </w:pPr>
            <w:r>
              <w:t>8.25</w:t>
            </w:r>
          </w:p>
        </w:tc>
        <w:tc>
          <w:tcPr>
            <w:tcW w:w="180" w:type="dxa"/>
          </w:tcPr>
          <w:p w14:paraId="42A90320" w14:textId="77777777" w:rsidR="00967392" w:rsidRPr="00AE1021" w:rsidRDefault="00967392" w:rsidP="00967392">
            <w:pPr>
              <w:pStyle w:val="acctfourfigures"/>
              <w:tabs>
                <w:tab w:val="clear" w:pos="765"/>
                <w:tab w:val="decimal" w:pos="824"/>
              </w:tabs>
              <w:spacing w:line="240" w:lineRule="atLeast"/>
              <w:ind w:right="11"/>
              <w:rPr>
                <w:rFonts w:cs="Times New Roman"/>
              </w:rPr>
            </w:pPr>
          </w:p>
        </w:tc>
        <w:tc>
          <w:tcPr>
            <w:tcW w:w="1080" w:type="dxa"/>
          </w:tcPr>
          <w:p w14:paraId="68E9C30E" w14:textId="08779AA6" w:rsidR="00967392" w:rsidRPr="00AE1021" w:rsidRDefault="000D016E" w:rsidP="00967392">
            <w:pPr>
              <w:pStyle w:val="acctfourfigures"/>
              <w:tabs>
                <w:tab w:val="clear" w:pos="765"/>
                <w:tab w:val="decimal" w:pos="824"/>
              </w:tabs>
              <w:spacing w:line="240" w:lineRule="atLeast"/>
              <w:ind w:right="11"/>
              <w:rPr>
                <w:rFonts w:cs="Times New Roman"/>
                <w:lang w:bidi="th-TH"/>
              </w:rPr>
            </w:pPr>
            <w:r>
              <w:rPr>
                <w:rFonts w:cs="Times New Roman"/>
                <w:lang w:bidi="th-TH"/>
              </w:rPr>
              <w:t>11.98</w:t>
            </w:r>
          </w:p>
        </w:tc>
        <w:tc>
          <w:tcPr>
            <w:tcW w:w="180" w:type="dxa"/>
          </w:tcPr>
          <w:p w14:paraId="6AECE785" w14:textId="77777777" w:rsidR="00967392" w:rsidRPr="00AE1021" w:rsidRDefault="00967392" w:rsidP="00967392">
            <w:pPr>
              <w:pStyle w:val="acctfourfigures"/>
              <w:tabs>
                <w:tab w:val="clear" w:pos="765"/>
                <w:tab w:val="decimal" w:pos="824"/>
              </w:tabs>
              <w:spacing w:line="240" w:lineRule="atLeast"/>
              <w:ind w:right="11"/>
              <w:rPr>
                <w:rFonts w:cs="Times New Roman"/>
                <w:szCs w:val="22"/>
              </w:rPr>
            </w:pPr>
          </w:p>
        </w:tc>
        <w:tc>
          <w:tcPr>
            <w:tcW w:w="1091" w:type="dxa"/>
          </w:tcPr>
          <w:p w14:paraId="1D7AC7B0" w14:textId="265C51BA" w:rsidR="00967392" w:rsidRPr="00AE1021" w:rsidRDefault="00D73792" w:rsidP="00967392">
            <w:pPr>
              <w:pStyle w:val="acctfourfigures"/>
              <w:tabs>
                <w:tab w:val="clear" w:pos="765"/>
                <w:tab w:val="decimal" w:pos="824"/>
              </w:tabs>
              <w:spacing w:line="240" w:lineRule="atLeast"/>
              <w:ind w:right="11"/>
              <w:rPr>
                <w:rFonts w:cs="Times New Roman"/>
                <w:lang w:bidi="th-TH"/>
              </w:rPr>
            </w:pPr>
            <w:r>
              <w:t>1.61</w:t>
            </w:r>
          </w:p>
        </w:tc>
      </w:tr>
      <w:tr w:rsidR="00AE1021" w:rsidRPr="00AE1021" w14:paraId="7C9C8E37" w14:textId="77777777" w:rsidTr="00BA3D8F">
        <w:trPr>
          <w:cantSplit/>
        </w:trPr>
        <w:tc>
          <w:tcPr>
            <w:tcW w:w="4421" w:type="dxa"/>
          </w:tcPr>
          <w:p w14:paraId="0BA7F532" w14:textId="57451DA9" w:rsidR="00967392" w:rsidRPr="00AE1021" w:rsidRDefault="00967392" w:rsidP="00967392">
            <w:pPr>
              <w:tabs>
                <w:tab w:val="right" w:pos="3352"/>
              </w:tabs>
              <w:spacing w:line="240" w:lineRule="atLeast"/>
              <w:rPr>
                <w:rFonts w:cs="Times New Roman"/>
                <w:b/>
                <w:bCs/>
                <w:szCs w:val="22"/>
                <w:lang w:val="en-US"/>
              </w:rPr>
            </w:pPr>
            <w:r w:rsidRPr="00AE1021">
              <w:rPr>
                <w:rFonts w:cs="Times New Roman"/>
              </w:rPr>
              <w:t>Other shareholder</w:t>
            </w:r>
          </w:p>
        </w:tc>
        <w:tc>
          <w:tcPr>
            <w:tcW w:w="1080" w:type="dxa"/>
          </w:tcPr>
          <w:p w14:paraId="45763CD4" w14:textId="399049AD" w:rsidR="00967392" w:rsidRPr="00AE1021" w:rsidRDefault="000D016E" w:rsidP="00967392">
            <w:pPr>
              <w:pStyle w:val="acctfourfigures"/>
              <w:tabs>
                <w:tab w:val="clear" w:pos="765"/>
                <w:tab w:val="decimal" w:pos="824"/>
              </w:tabs>
              <w:spacing w:line="240" w:lineRule="atLeast"/>
              <w:ind w:right="11"/>
              <w:rPr>
                <w:rFonts w:cs="Times New Roman"/>
                <w:szCs w:val="22"/>
              </w:rPr>
            </w:pPr>
            <w:r>
              <w:rPr>
                <w:rFonts w:cs="Times New Roman"/>
                <w:szCs w:val="22"/>
              </w:rPr>
              <w:t>0.42</w:t>
            </w:r>
          </w:p>
        </w:tc>
        <w:tc>
          <w:tcPr>
            <w:tcW w:w="180" w:type="dxa"/>
          </w:tcPr>
          <w:p w14:paraId="64087DA9" w14:textId="77777777" w:rsidR="00967392" w:rsidRPr="00AE1021" w:rsidRDefault="00967392" w:rsidP="00967392">
            <w:pPr>
              <w:pStyle w:val="acctfourfigures"/>
              <w:tabs>
                <w:tab w:val="clear" w:pos="765"/>
                <w:tab w:val="decimal" w:pos="824"/>
              </w:tabs>
              <w:spacing w:line="240" w:lineRule="atLeast"/>
              <w:ind w:right="11"/>
              <w:rPr>
                <w:rFonts w:cs="Times New Roman"/>
                <w:szCs w:val="22"/>
              </w:rPr>
            </w:pPr>
          </w:p>
        </w:tc>
        <w:tc>
          <w:tcPr>
            <w:tcW w:w="1080" w:type="dxa"/>
          </w:tcPr>
          <w:p w14:paraId="34C9A4C5" w14:textId="6DB9528C" w:rsidR="00967392" w:rsidRPr="00AE1021" w:rsidRDefault="00967392" w:rsidP="00967392">
            <w:pPr>
              <w:pStyle w:val="acctfourfigures"/>
              <w:tabs>
                <w:tab w:val="clear" w:pos="765"/>
                <w:tab w:val="decimal" w:pos="824"/>
              </w:tabs>
              <w:spacing w:line="240" w:lineRule="atLeast"/>
              <w:ind w:right="11"/>
              <w:rPr>
                <w:rFonts w:cs="Times New Roman"/>
                <w:szCs w:val="22"/>
              </w:rPr>
            </w:pPr>
            <w:r w:rsidRPr="00AE1021">
              <w:t>0.1</w:t>
            </w:r>
            <w:r w:rsidR="00DF0663">
              <w:t>6</w:t>
            </w:r>
          </w:p>
        </w:tc>
        <w:tc>
          <w:tcPr>
            <w:tcW w:w="180" w:type="dxa"/>
          </w:tcPr>
          <w:p w14:paraId="36C2F461" w14:textId="77777777" w:rsidR="00967392" w:rsidRPr="00AE1021" w:rsidRDefault="00967392" w:rsidP="00967392">
            <w:pPr>
              <w:pStyle w:val="acctfourfigures"/>
              <w:tabs>
                <w:tab w:val="clear" w:pos="765"/>
                <w:tab w:val="decimal" w:pos="824"/>
              </w:tabs>
              <w:spacing w:line="240" w:lineRule="atLeast"/>
              <w:ind w:right="11"/>
              <w:rPr>
                <w:rFonts w:cs="Times New Roman"/>
              </w:rPr>
            </w:pPr>
          </w:p>
        </w:tc>
        <w:tc>
          <w:tcPr>
            <w:tcW w:w="1080" w:type="dxa"/>
          </w:tcPr>
          <w:p w14:paraId="70260CC5" w14:textId="6F7474EB" w:rsidR="00967392" w:rsidRPr="00AE1021" w:rsidRDefault="000D016E" w:rsidP="00967392">
            <w:pPr>
              <w:pStyle w:val="acctfourfigures"/>
              <w:tabs>
                <w:tab w:val="clear" w:pos="765"/>
                <w:tab w:val="decimal" w:pos="824"/>
              </w:tabs>
              <w:spacing w:line="240" w:lineRule="atLeast"/>
              <w:ind w:right="11"/>
              <w:rPr>
                <w:rFonts w:cs="Times New Roman"/>
                <w:lang w:bidi="th-TH"/>
              </w:rPr>
            </w:pPr>
            <w:r>
              <w:rPr>
                <w:rFonts w:cs="Times New Roman"/>
                <w:lang w:bidi="th-TH"/>
              </w:rPr>
              <w:t>-</w:t>
            </w:r>
          </w:p>
        </w:tc>
        <w:tc>
          <w:tcPr>
            <w:tcW w:w="180" w:type="dxa"/>
          </w:tcPr>
          <w:p w14:paraId="7EC4D21B" w14:textId="77777777" w:rsidR="00967392" w:rsidRPr="00AE1021" w:rsidRDefault="00967392" w:rsidP="00967392">
            <w:pPr>
              <w:pStyle w:val="acctfourfigures"/>
              <w:tabs>
                <w:tab w:val="clear" w:pos="765"/>
                <w:tab w:val="decimal" w:pos="824"/>
              </w:tabs>
              <w:spacing w:line="240" w:lineRule="atLeast"/>
              <w:ind w:right="11"/>
              <w:rPr>
                <w:rFonts w:cs="Times New Roman"/>
                <w:szCs w:val="22"/>
              </w:rPr>
            </w:pPr>
          </w:p>
        </w:tc>
        <w:tc>
          <w:tcPr>
            <w:tcW w:w="1091" w:type="dxa"/>
          </w:tcPr>
          <w:p w14:paraId="5FBD4F6A" w14:textId="101F5B69" w:rsidR="00967392" w:rsidRPr="00AE1021" w:rsidRDefault="00967392" w:rsidP="00967392">
            <w:pPr>
              <w:pStyle w:val="acctfourfigures"/>
              <w:tabs>
                <w:tab w:val="clear" w:pos="765"/>
                <w:tab w:val="decimal" w:pos="824"/>
              </w:tabs>
              <w:spacing w:line="240" w:lineRule="atLeast"/>
              <w:ind w:right="11"/>
              <w:rPr>
                <w:rFonts w:cs="Times New Roman"/>
                <w:lang w:bidi="th-TH"/>
              </w:rPr>
            </w:pPr>
            <w:r w:rsidRPr="00AE1021">
              <w:t>-</w:t>
            </w:r>
          </w:p>
        </w:tc>
      </w:tr>
      <w:tr w:rsidR="00AE1021" w:rsidRPr="00AE1021" w14:paraId="501FE88D" w14:textId="77777777" w:rsidTr="00BA3D8F">
        <w:trPr>
          <w:cantSplit/>
        </w:trPr>
        <w:tc>
          <w:tcPr>
            <w:tcW w:w="4421" w:type="dxa"/>
          </w:tcPr>
          <w:p w14:paraId="1D08C5B9" w14:textId="77777777" w:rsidR="00967392" w:rsidRPr="00AE1021" w:rsidRDefault="00967392" w:rsidP="00967392">
            <w:pPr>
              <w:spacing w:line="240" w:lineRule="atLeast"/>
              <w:rPr>
                <w:rFonts w:cs="Times New Roman"/>
              </w:rPr>
            </w:pPr>
            <w:r w:rsidRPr="00AE1021">
              <w:rPr>
                <w:rFonts w:cs="Times New Roman"/>
                <w:szCs w:val="22"/>
              </w:rPr>
              <w:t>Other related parties</w:t>
            </w:r>
          </w:p>
        </w:tc>
        <w:tc>
          <w:tcPr>
            <w:tcW w:w="1080" w:type="dxa"/>
            <w:tcBorders>
              <w:bottom w:val="single" w:sz="4" w:space="0" w:color="auto"/>
            </w:tcBorders>
          </w:tcPr>
          <w:p w14:paraId="749619DA" w14:textId="523A908C" w:rsidR="00967392" w:rsidRPr="00AE1021" w:rsidRDefault="000D016E" w:rsidP="00967392">
            <w:pPr>
              <w:pStyle w:val="acctfourfigures"/>
              <w:tabs>
                <w:tab w:val="clear" w:pos="765"/>
                <w:tab w:val="decimal" w:pos="824"/>
              </w:tabs>
              <w:spacing w:line="240" w:lineRule="atLeast"/>
              <w:ind w:right="11"/>
              <w:rPr>
                <w:rFonts w:cs="Times New Roman"/>
                <w:szCs w:val="22"/>
              </w:rPr>
            </w:pPr>
            <w:r>
              <w:rPr>
                <w:rFonts w:cs="Times New Roman"/>
                <w:szCs w:val="22"/>
              </w:rPr>
              <w:t>40.54</w:t>
            </w:r>
          </w:p>
        </w:tc>
        <w:tc>
          <w:tcPr>
            <w:tcW w:w="180" w:type="dxa"/>
          </w:tcPr>
          <w:p w14:paraId="3D6AC39F" w14:textId="77777777" w:rsidR="00967392" w:rsidRPr="00AE1021" w:rsidRDefault="00967392" w:rsidP="00967392">
            <w:pPr>
              <w:pStyle w:val="acctfourfigures"/>
              <w:tabs>
                <w:tab w:val="clear" w:pos="765"/>
                <w:tab w:val="decimal" w:pos="824"/>
              </w:tabs>
              <w:spacing w:line="240" w:lineRule="atLeast"/>
              <w:ind w:right="11"/>
              <w:rPr>
                <w:rFonts w:cs="Times New Roman"/>
                <w:szCs w:val="22"/>
              </w:rPr>
            </w:pPr>
          </w:p>
        </w:tc>
        <w:tc>
          <w:tcPr>
            <w:tcW w:w="1080" w:type="dxa"/>
            <w:tcBorders>
              <w:bottom w:val="single" w:sz="4" w:space="0" w:color="auto"/>
            </w:tcBorders>
          </w:tcPr>
          <w:p w14:paraId="43DF7551" w14:textId="3B7B4CD7" w:rsidR="00967392" w:rsidRPr="00AE1021" w:rsidRDefault="00DF0663" w:rsidP="00967392">
            <w:pPr>
              <w:pStyle w:val="acctfourfigures"/>
              <w:tabs>
                <w:tab w:val="clear" w:pos="765"/>
                <w:tab w:val="decimal" w:pos="824"/>
              </w:tabs>
              <w:spacing w:line="240" w:lineRule="atLeast"/>
              <w:ind w:right="11"/>
              <w:rPr>
                <w:rFonts w:cs="Times New Roman"/>
                <w:szCs w:val="22"/>
              </w:rPr>
            </w:pPr>
            <w:r>
              <w:rPr>
                <w:rFonts w:cs="Times New Roman"/>
                <w:szCs w:val="22"/>
              </w:rPr>
              <w:t>41.64</w:t>
            </w:r>
          </w:p>
        </w:tc>
        <w:tc>
          <w:tcPr>
            <w:tcW w:w="180" w:type="dxa"/>
          </w:tcPr>
          <w:p w14:paraId="6EA473FF" w14:textId="77777777" w:rsidR="00967392" w:rsidRPr="00AE1021" w:rsidRDefault="00967392" w:rsidP="00967392">
            <w:pPr>
              <w:pStyle w:val="acctfourfigures"/>
              <w:tabs>
                <w:tab w:val="clear" w:pos="765"/>
                <w:tab w:val="decimal" w:pos="824"/>
              </w:tabs>
              <w:spacing w:line="240" w:lineRule="atLeast"/>
              <w:ind w:right="11"/>
              <w:rPr>
                <w:rFonts w:cs="Times New Roman"/>
              </w:rPr>
            </w:pPr>
          </w:p>
        </w:tc>
        <w:tc>
          <w:tcPr>
            <w:tcW w:w="1080" w:type="dxa"/>
            <w:tcBorders>
              <w:bottom w:val="single" w:sz="4" w:space="0" w:color="auto"/>
            </w:tcBorders>
          </w:tcPr>
          <w:p w14:paraId="3602FA18" w14:textId="61B6586D" w:rsidR="00967392" w:rsidRPr="00AE1021" w:rsidRDefault="000D016E" w:rsidP="00967392">
            <w:pPr>
              <w:pStyle w:val="acctfourfigures"/>
              <w:tabs>
                <w:tab w:val="clear" w:pos="765"/>
                <w:tab w:val="decimal" w:pos="824"/>
              </w:tabs>
              <w:spacing w:line="240" w:lineRule="atLeast"/>
              <w:ind w:right="11"/>
              <w:rPr>
                <w:rFonts w:cs="Times New Roman"/>
                <w:szCs w:val="22"/>
              </w:rPr>
            </w:pPr>
            <w:r>
              <w:rPr>
                <w:rFonts w:cs="Times New Roman"/>
                <w:szCs w:val="22"/>
              </w:rPr>
              <w:t>-</w:t>
            </w:r>
          </w:p>
        </w:tc>
        <w:tc>
          <w:tcPr>
            <w:tcW w:w="180" w:type="dxa"/>
          </w:tcPr>
          <w:p w14:paraId="2B413952" w14:textId="77777777" w:rsidR="00967392" w:rsidRPr="00AE1021" w:rsidRDefault="00967392" w:rsidP="00967392">
            <w:pPr>
              <w:pStyle w:val="acctfourfigures"/>
              <w:tabs>
                <w:tab w:val="clear" w:pos="765"/>
                <w:tab w:val="decimal" w:pos="824"/>
              </w:tabs>
              <w:spacing w:line="240" w:lineRule="atLeast"/>
              <w:ind w:right="11"/>
              <w:rPr>
                <w:rFonts w:cs="Times New Roman"/>
                <w:szCs w:val="22"/>
              </w:rPr>
            </w:pPr>
          </w:p>
        </w:tc>
        <w:tc>
          <w:tcPr>
            <w:tcW w:w="1091" w:type="dxa"/>
            <w:tcBorders>
              <w:bottom w:val="single" w:sz="4" w:space="0" w:color="auto"/>
            </w:tcBorders>
          </w:tcPr>
          <w:p w14:paraId="0040C706" w14:textId="7AFF0621" w:rsidR="00967392" w:rsidRPr="00AE1021" w:rsidRDefault="00D73792" w:rsidP="00967392">
            <w:pPr>
              <w:pStyle w:val="acctfourfigures"/>
              <w:tabs>
                <w:tab w:val="clear" w:pos="765"/>
                <w:tab w:val="decimal" w:pos="824"/>
              </w:tabs>
              <w:spacing w:line="240" w:lineRule="atLeast"/>
              <w:ind w:right="11"/>
              <w:rPr>
                <w:rFonts w:cs="Times New Roman"/>
                <w:szCs w:val="22"/>
              </w:rPr>
            </w:pPr>
            <w:r>
              <w:t>0.13</w:t>
            </w:r>
          </w:p>
        </w:tc>
      </w:tr>
      <w:tr w:rsidR="00967392" w:rsidRPr="00AE1021" w14:paraId="0628B4D3" w14:textId="77777777" w:rsidTr="00BA3D8F">
        <w:trPr>
          <w:cantSplit/>
        </w:trPr>
        <w:tc>
          <w:tcPr>
            <w:tcW w:w="4421" w:type="dxa"/>
          </w:tcPr>
          <w:p w14:paraId="73294BFA" w14:textId="77777777" w:rsidR="00967392" w:rsidRPr="00AE1021" w:rsidRDefault="00967392" w:rsidP="00967392">
            <w:pPr>
              <w:spacing w:line="240" w:lineRule="atLeast"/>
              <w:rPr>
                <w:rFonts w:cs="Times New Roman"/>
                <w:b/>
                <w:bCs/>
              </w:rPr>
            </w:pPr>
            <w:r w:rsidRPr="00AE1021">
              <w:rPr>
                <w:rFonts w:cs="Times New Roman"/>
                <w:b/>
                <w:bCs/>
              </w:rPr>
              <w:t>Total</w:t>
            </w:r>
          </w:p>
        </w:tc>
        <w:tc>
          <w:tcPr>
            <w:tcW w:w="1080" w:type="dxa"/>
            <w:tcBorders>
              <w:top w:val="single" w:sz="4" w:space="0" w:color="auto"/>
              <w:bottom w:val="double" w:sz="4" w:space="0" w:color="auto"/>
            </w:tcBorders>
          </w:tcPr>
          <w:p w14:paraId="1254AD7C" w14:textId="005A1CF9" w:rsidR="00967392" w:rsidRPr="00AE1021" w:rsidRDefault="000D016E" w:rsidP="00967392">
            <w:pPr>
              <w:pStyle w:val="acctfourfigures"/>
              <w:tabs>
                <w:tab w:val="clear" w:pos="765"/>
                <w:tab w:val="decimal" w:pos="824"/>
              </w:tabs>
              <w:spacing w:line="240" w:lineRule="atLeast"/>
              <w:ind w:right="11"/>
              <w:rPr>
                <w:rFonts w:cs="Times New Roman"/>
                <w:b/>
                <w:bCs/>
                <w:szCs w:val="22"/>
              </w:rPr>
            </w:pPr>
            <w:r>
              <w:rPr>
                <w:rFonts w:cs="Times New Roman"/>
                <w:b/>
                <w:bCs/>
                <w:szCs w:val="22"/>
              </w:rPr>
              <w:t>58.55</w:t>
            </w:r>
          </w:p>
        </w:tc>
        <w:tc>
          <w:tcPr>
            <w:tcW w:w="180" w:type="dxa"/>
          </w:tcPr>
          <w:p w14:paraId="559024AB" w14:textId="77777777" w:rsidR="00967392" w:rsidRPr="00AE1021" w:rsidRDefault="00967392" w:rsidP="00967392">
            <w:pPr>
              <w:pStyle w:val="acctfourfigures"/>
              <w:tabs>
                <w:tab w:val="clear" w:pos="765"/>
                <w:tab w:val="decimal" w:pos="824"/>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15DB9DEC" w14:textId="4D645E41" w:rsidR="00967392" w:rsidRPr="00AE1021" w:rsidRDefault="00DF0663" w:rsidP="00967392">
            <w:pPr>
              <w:pStyle w:val="acctfourfigures"/>
              <w:tabs>
                <w:tab w:val="clear" w:pos="765"/>
                <w:tab w:val="decimal" w:pos="824"/>
              </w:tabs>
              <w:spacing w:line="240" w:lineRule="atLeast"/>
              <w:ind w:right="11"/>
              <w:rPr>
                <w:rFonts w:cs="Times New Roman"/>
                <w:b/>
                <w:bCs/>
                <w:szCs w:val="22"/>
              </w:rPr>
            </w:pPr>
            <w:r>
              <w:rPr>
                <w:rFonts w:cs="Times New Roman"/>
                <w:b/>
                <w:bCs/>
                <w:szCs w:val="22"/>
              </w:rPr>
              <w:t>50.05</w:t>
            </w:r>
          </w:p>
        </w:tc>
        <w:tc>
          <w:tcPr>
            <w:tcW w:w="180" w:type="dxa"/>
          </w:tcPr>
          <w:p w14:paraId="25462C7F" w14:textId="77777777" w:rsidR="00967392" w:rsidRPr="00AE1021" w:rsidRDefault="00967392" w:rsidP="00967392">
            <w:pPr>
              <w:pStyle w:val="acctfourfigures"/>
              <w:tabs>
                <w:tab w:val="clear" w:pos="765"/>
                <w:tab w:val="decimal" w:pos="824"/>
              </w:tabs>
              <w:spacing w:line="240" w:lineRule="atLeast"/>
              <w:ind w:right="11"/>
              <w:rPr>
                <w:rFonts w:cs="Times New Roman"/>
                <w:b/>
                <w:bCs/>
              </w:rPr>
            </w:pPr>
          </w:p>
        </w:tc>
        <w:tc>
          <w:tcPr>
            <w:tcW w:w="1080" w:type="dxa"/>
            <w:tcBorders>
              <w:top w:val="single" w:sz="4" w:space="0" w:color="auto"/>
              <w:bottom w:val="double" w:sz="4" w:space="0" w:color="auto"/>
            </w:tcBorders>
          </w:tcPr>
          <w:p w14:paraId="1025BBBD" w14:textId="75328D8A" w:rsidR="00967392" w:rsidRPr="00AE1021" w:rsidRDefault="000D016E" w:rsidP="00967392">
            <w:pPr>
              <w:pStyle w:val="acctfourfigures"/>
              <w:tabs>
                <w:tab w:val="clear" w:pos="765"/>
                <w:tab w:val="decimal" w:pos="824"/>
              </w:tabs>
              <w:spacing w:line="240" w:lineRule="atLeast"/>
              <w:ind w:right="11"/>
              <w:rPr>
                <w:rFonts w:cs="Times New Roman"/>
                <w:b/>
                <w:bCs/>
                <w:szCs w:val="22"/>
              </w:rPr>
            </w:pPr>
            <w:r>
              <w:rPr>
                <w:rFonts w:cs="Times New Roman"/>
                <w:b/>
                <w:bCs/>
                <w:szCs w:val="22"/>
              </w:rPr>
              <w:t>11.98</w:t>
            </w:r>
          </w:p>
        </w:tc>
        <w:tc>
          <w:tcPr>
            <w:tcW w:w="180" w:type="dxa"/>
          </w:tcPr>
          <w:p w14:paraId="129FEC99" w14:textId="77777777" w:rsidR="00967392" w:rsidRPr="00AE1021" w:rsidRDefault="00967392" w:rsidP="00967392">
            <w:pPr>
              <w:pStyle w:val="acctfourfigures"/>
              <w:tabs>
                <w:tab w:val="clear" w:pos="765"/>
                <w:tab w:val="decimal" w:pos="824"/>
              </w:tabs>
              <w:spacing w:line="240" w:lineRule="atLeast"/>
              <w:ind w:right="11"/>
              <w:rPr>
                <w:rFonts w:cs="Times New Roman"/>
                <w:b/>
                <w:bCs/>
                <w:szCs w:val="22"/>
              </w:rPr>
            </w:pPr>
          </w:p>
        </w:tc>
        <w:tc>
          <w:tcPr>
            <w:tcW w:w="1091" w:type="dxa"/>
            <w:tcBorders>
              <w:top w:val="single" w:sz="4" w:space="0" w:color="auto"/>
              <w:bottom w:val="double" w:sz="4" w:space="0" w:color="auto"/>
            </w:tcBorders>
          </w:tcPr>
          <w:p w14:paraId="1C446022" w14:textId="586D07F6" w:rsidR="00967392" w:rsidRPr="00AE1021" w:rsidRDefault="00D73792" w:rsidP="00967392">
            <w:pPr>
              <w:pStyle w:val="acctfourfigures"/>
              <w:tabs>
                <w:tab w:val="clear" w:pos="765"/>
                <w:tab w:val="decimal" w:pos="824"/>
              </w:tabs>
              <w:spacing w:line="240" w:lineRule="atLeast"/>
              <w:ind w:right="11"/>
              <w:rPr>
                <w:rFonts w:cs="Times New Roman"/>
                <w:b/>
                <w:bCs/>
                <w:szCs w:val="22"/>
              </w:rPr>
            </w:pPr>
            <w:r>
              <w:rPr>
                <w:b/>
                <w:bCs/>
              </w:rPr>
              <w:t>1.74</w:t>
            </w:r>
          </w:p>
        </w:tc>
      </w:tr>
    </w:tbl>
    <w:p w14:paraId="28F990F0" w14:textId="77777777" w:rsidR="00784AEB" w:rsidRPr="00AE1021" w:rsidRDefault="00784AEB">
      <w:pPr>
        <w:rPr>
          <w:sz w:val="10"/>
          <w:szCs w:val="8"/>
        </w:rPr>
      </w:pPr>
    </w:p>
    <w:p w14:paraId="5314C6FA" w14:textId="77777777" w:rsidR="009C1CF9" w:rsidRPr="00AE1021" w:rsidRDefault="009C1CF9">
      <w:pPr>
        <w:rPr>
          <w:sz w:val="10"/>
          <w:szCs w:val="8"/>
        </w:rPr>
      </w:pPr>
    </w:p>
    <w:tbl>
      <w:tblPr>
        <w:tblW w:w="9923" w:type="dxa"/>
        <w:tblLayout w:type="fixed"/>
        <w:tblLook w:val="0000" w:firstRow="0" w:lastRow="0" w:firstColumn="0" w:lastColumn="0" w:noHBand="0" w:noVBand="0"/>
      </w:tblPr>
      <w:tblGrid>
        <w:gridCol w:w="4497"/>
        <w:gridCol w:w="1169"/>
        <w:gridCol w:w="262"/>
        <w:gridCol w:w="1080"/>
        <w:gridCol w:w="236"/>
        <w:gridCol w:w="1119"/>
        <w:gridCol w:w="284"/>
        <w:gridCol w:w="1276"/>
      </w:tblGrid>
      <w:tr w:rsidR="00AE1021" w:rsidRPr="00AE1021" w14:paraId="727BA802" w14:textId="77777777" w:rsidTr="00812410">
        <w:trPr>
          <w:trHeight w:val="179"/>
        </w:trPr>
        <w:tc>
          <w:tcPr>
            <w:tcW w:w="2266" w:type="pct"/>
            <w:vAlign w:val="bottom"/>
          </w:tcPr>
          <w:p w14:paraId="20639838" w14:textId="77777777" w:rsidR="00161701" w:rsidRPr="00AE1021" w:rsidRDefault="00161701" w:rsidP="00812410">
            <w:pPr>
              <w:jc w:val="center"/>
              <w:rPr>
                <w:rFonts w:cs="Times New Roman"/>
                <w:szCs w:val="22"/>
              </w:rPr>
            </w:pPr>
          </w:p>
        </w:tc>
        <w:tc>
          <w:tcPr>
            <w:tcW w:w="2734" w:type="pct"/>
            <w:gridSpan w:val="7"/>
            <w:vAlign w:val="bottom"/>
          </w:tcPr>
          <w:p w14:paraId="27D35BF6" w14:textId="6C221ECD" w:rsidR="00161701" w:rsidRPr="00AE1021" w:rsidRDefault="00E9132B" w:rsidP="00812410">
            <w:pPr>
              <w:jc w:val="center"/>
              <w:rPr>
                <w:rFonts w:cs="Times New Roman"/>
                <w:b/>
                <w:bCs/>
                <w:szCs w:val="22"/>
                <w:cs/>
              </w:rPr>
            </w:pPr>
            <w:r w:rsidRPr="00AE1021">
              <w:rPr>
                <w:rFonts w:cs="Times New Roman"/>
                <w:b/>
                <w:bCs/>
                <w:szCs w:val="22"/>
              </w:rPr>
              <w:t>Consolidated /</w:t>
            </w:r>
            <w:r w:rsidR="00161701" w:rsidRPr="00AE1021">
              <w:rPr>
                <w:rFonts w:cs="Times New Roman"/>
                <w:b/>
                <w:bCs/>
                <w:szCs w:val="22"/>
              </w:rPr>
              <w:t xml:space="preserve">Separate financial statements </w:t>
            </w:r>
          </w:p>
        </w:tc>
      </w:tr>
      <w:tr w:rsidR="00AE1021" w:rsidRPr="00AE1021" w14:paraId="2619E7ED" w14:textId="77777777" w:rsidTr="00812410">
        <w:trPr>
          <w:trHeight w:val="340"/>
        </w:trPr>
        <w:tc>
          <w:tcPr>
            <w:tcW w:w="2266" w:type="pct"/>
            <w:vAlign w:val="bottom"/>
          </w:tcPr>
          <w:p w14:paraId="0CE9450C" w14:textId="77777777" w:rsidR="00161701" w:rsidRPr="00AE1021" w:rsidRDefault="00161701" w:rsidP="00812410">
            <w:pPr>
              <w:pStyle w:val="acctfourfigures"/>
              <w:tabs>
                <w:tab w:val="clear" w:pos="765"/>
              </w:tabs>
              <w:spacing w:line="240" w:lineRule="auto"/>
              <w:ind w:firstLine="429"/>
              <w:rPr>
                <w:rFonts w:cs="Times New Roman"/>
                <w:b/>
                <w:bCs/>
                <w:i/>
                <w:iCs/>
                <w:szCs w:val="22"/>
              </w:rPr>
            </w:pPr>
          </w:p>
          <w:p w14:paraId="6C0A9B9F" w14:textId="77777777" w:rsidR="00161701" w:rsidRPr="00AE1021" w:rsidRDefault="00161701" w:rsidP="00812410">
            <w:pPr>
              <w:ind w:firstLine="429"/>
              <w:rPr>
                <w:rFonts w:cs="Times New Roman"/>
                <w:b/>
                <w:bCs/>
                <w:i/>
                <w:iCs/>
                <w:szCs w:val="22"/>
                <w:cs/>
              </w:rPr>
            </w:pPr>
          </w:p>
        </w:tc>
        <w:tc>
          <w:tcPr>
            <w:tcW w:w="589" w:type="pct"/>
          </w:tcPr>
          <w:p w14:paraId="6E0120CA" w14:textId="77777777" w:rsidR="00161701" w:rsidRPr="00AE1021" w:rsidRDefault="00161701" w:rsidP="00812410">
            <w:pPr>
              <w:pStyle w:val="acctmergecolhdg"/>
              <w:spacing w:line="240" w:lineRule="auto"/>
              <w:ind w:left="-83" w:right="-79" w:firstLine="4"/>
              <w:rPr>
                <w:rFonts w:cs="Times New Roman"/>
                <w:b w:val="0"/>
                <w:bCs/>
                <w:szCs w:val="22"/>
              </w:rPr>
            </w:pPr>
            <w:r w:rsidRPr="00AE1021">
              <w:rPr>
                <w:rFonts w:cs="Times New Roman"/>
                <w:b w:val="0"/>
                <w:bCs/>
                <w:szCs w:val="22"/>
              </w:rPr>
              <w:t xml:space="preserve">1 </w:t>
            </w:r>
          </w:p>
          <w:p w14:paraId="3C53D34E" w14:textId="77777777" w:rsidR="00161701" w:rsidRPr="00AE1021" w:rsidRDefault="00161701" w:rsidP="00812410">
            <w:pPr>
              <w:jc w:val="center"/>
              <w:rPr>
                <w:rFonts w:cs="Times New Roman"/>
                <w:bCs/>
                <w:szCs w:val="22"/>
              </w:rPr>
            </w:pPr>
            <w:r w:rsidRPr="00AE1021">
              <w:rPr>
                <w:rFonts w:cs="Times New Roman"/>
                <w:bCs/>
                <w:szCs w:val="22"/>
              </w:rPr>
              <w:t>January</w:t>
            </w:r>
          </w:p>
          <w:p w14:paraId="76DE1CCB" w14:textId="0407E66D" w:rsidR="00161701" w:rsidRPr="00AE1021" w:rsidRDefault="00161701" w:rsidP="00812410">
            <w:pPr>
              <w:jc w:val="center"/>
              <w:rPr>
                <w:rFonts w:cs="Times New Roman"/>
                <w:bCs/>
                <w:szCs w:val="22"/>
                <w:cs/>
              </w:rPr>
            </w:pPr>
            <w:r w:rsidRPr="00AE1021">
              <w:rPr>
                <w:rFonts w:cs="Times New Roman"/>
                <w:bCs/>
                <w:szCs w:val="22"/>
              </w:rPr>
              <w:t>202</w:t>
            </w:r>
            <w:r w:rsidR="00D73792">
              <w:rPr>
                <w:rFonts w:cs="Times New Roman"/>
                <w:bCs/>
                <w:szCs w:val="22"/>
              </w:rPr>
              <w:t>5</w:t>
            </w:r>
          </w:p>
        </w:tc>
        <w:tc>
          <w:tcPr>
            <w:tcW w:w="132" w:type="pct"/>
            <w:vAlign w:val="bottom"/>
          </w:tcPr>
          <w:p w14:paraId="42038032" w14:textId="77777777" w:rsidR="00161701" w:rsidRPr="00AE1021" w:rsidRDefault="00161701" w:rsidP="00812410">
            <w:pPr>
              <w:ind w:left="-202" w:firstLine="68"/>
              <w:jc w:val="center"/>
              <w:rPr>
                <w:rFonts w:cs="Times New Roman"/>
                <w:bCs/>
                <w:szCs w:val="22"/>
              </w:rPr>
            </w:pPr>
          </w:p>
        </w:tc>
        <w:tc>
          <w:tcPr>
            <w:tcW w:w="544" w:type="pct"/>
            <w:vAlign w:val="bottom"/>
          </w:tcPr>
          <w:p w14:paraId="1B59E019" w14:textId="77777777" w:rsidR="00161701" w:rsidRPr="00AE1021" w:rsidRDefault="00161701" w:rsidP="00812410">
            <w:pPr>
              <w:jc w:val="center"/>
              <w:rPr>
                <w:rFonts w:cs="Times New Roman"/>
                <w:bCs/>
                <w:szCs w:val="22"/>
              </w:rPr>
            </w:pPr>
            <w:r w:rsidRPr="00AE1021">
              <w:rPr>
                <w:rFonts w:cs="Times New Roman"/>
                <w:bCs/>
                <w:szCs w:val="22"/>
              </w:rPr>
              <w:t>Increase</w:t>
            </w:r>
          </w:p>
        </w:tc>
        <w:tc>
          <w:tcPr>
            <w:tcW w:w="119" w:type="pct"/>
            <w:vAlign w:val="bottom"/>
          </w:tcPr>
          <w:p w14:paraId="61F6E211" w14:textId="77777777" w:rsidR="00161701" w:rsidRPr="00AE1021" w:rsidRDefault="00161701" w:rsidP="00812410">
            <w:pPr>
              <w:jc w:val="center"/>
              <w:rPr>
                <w:rFonts w:cs="Times New Roman"/>
                <w:bCs/>
                <w:szCs w:val="22"/>
              </w:rPr>
            </w:pPr>
          </w:p>
        </w:tc>
        <w:tc>
          <w:tcPr>
            <w:tcW w:w="564" w:type="pct"/>
            <w:vAlign w:val="bottom"/>
          </w:tcPr>
          <w:p w14:paraId="574B8ED9" w14:textId="77777777" w:rsidR="00161701" w:rsidRPr="00AE1021" w:rsidRDefault="00161701" w:rsidP="00812410">
            <w:pPr>
              <w:ind w:right="-104" w:hanging="74"/>
              <w:jc w:val="center"/>
              <w:rPr>
                <w:rFonts w:cs="Times New Roman"/>
                <w:bCs/>
                <w:szCs w:val="22"/>
              </w:rPr>
            </w:pPr>
            <w:r w:rsidRPr="00AE1021">
              <w:rPr>
                <w:rFonts w:cs="Times New Roman"/>
                <w:bCs/>
                <w:szCs w:val="22"/>
              </w:rPr>
              <w:t>Decrease</w:t>
            </w:r>
          </w:p>
        </w:tc>
        <w:tc>
          <w:tcPr>
            <w:tcW w:w="143" w:type="pct"/>
            <w:vAlign w:val="bottom"/>
          </w:tcPr>
          <w:p w14:paraId="08B41186" w14:textId="77777777" w:rsidR="00161701" w:rsidRPr="00AE1021" w:rsidRDefault="00161701" w:rsidP="00812410">
            <w:pPr>
              <w:jc w:val="center"/>
              <w:rPr>
                <w:rFonts w:cs="Times New Roman"/>
                <w:bCs/>
                <w:szCs w:val="22"/>
                <w:cs/>
              </w:rPr>
            </w:pPr>
          </w:p>
        </w:tc>
        <w:tc>
          <w:tcPr>
            <w:tcW w:w="643" w:type="pct"/>
            <w:vAlign w:val="bottom"/>
          </w:tcPr>
          <w:p w14:paraId="7F10EA5D" w14:textId="77777777" w:rsidR="00161701" w:rsidRPr="00AE1021" w:rsidRDefault="00161701" w:rsidP="00812410">
            <w:pPr>
              <w:pStyle w:val="acctmergecolhdg"/>
              <w:spacing w:line="240" w:lineRule="auto"/>
              <w:ind w:left="-83" w:right="-79" w:firstLine="4"/>
              <w:rPr>
                <w:rFonts w:cs="Times New Roman"/>
                <w:b w:val="0"/>
                <w:bCs/>
                <w:szCs w:val="22"/>
              </w:rPr>
            </w:pPr>
            <w:r w:rsidRPr="00AE1021">
              <w:rPr>
                <w:rFonts w:cs="Times New Roman"/>
                <w:b w:val="0"/>
                <w:bCs/>
                <w:szCs w:val="22"/>
              </w:rPr>
              <w:t xml:space="preserve">31 </w:t>
            </w:r>
          </w:p>
          <w:p w14:paraId="46FBE3D3" w14:textId="7A217EA4" w:rsidR="00161701" w:rsidRPr="00AE1021" w:rsidRDefault="000750DE" w:rsidP="00812410">
            <w:pPr>
              <w:pStyle w:val="acctmergecolhdg"/>
              <w:spacing w:line="240" w:lineRule="auto"/>
              <w:ind w:left="-83" w:right="-79" w:firstLine="4"/>
              <w:rPr>
                <w:rFonts w:cs="Times New Roman"/>
                <w:b w:val="0"/>
                <w:bCs/>
                <w:szCs w:val="22"/>
              </w:rPr>
            </w:pPr>
            <w:r w:rsidRPr="00AE1021">
              <w:rPr>
                <w:rFonts w:cs="Times New Roman"/>
                <w:b w:val="0"/>
                <w:bCs/>
                <w:szCs w:val="22"/>
              </w:rPr>
              <w:t>December</w:t>
            </w:r>
            <w:r w:rsidR="00161701" w:rsidRPr="00AE1021">
              <w:rPr>
                <w:rFonts w:cs="Times New Roman"/>
                <w:b w:val="0"/>
                <w:bCs/>
                <w:szCs w:val="22"/>
              </w:rPr>
              <w:t xml:space="preserve"> </w:t>
            </w:r>
          </w:p>
          <w:p w14:paraId="4860012D" w14:textId="5EA871EA" w:rsidR="00161701" w:rsidRPr="00AE1021" w:rsidRDefault="00161701" w:rsidP="00812410">
            <w:pPr>
              <w:jc w:val="center"/>
              <w:rPr>
                <w:rFonts w:cs="Times New Roman"/>
                <w:szCs w:val="22"/>
                <w:cs/>
              </w:rPr>
            </w:pPr>
            <w:r w:rsidRPr="00AE1021">
              <w:rPr>
                <w:rFonts w:cs="Times New Roman"/>
                <w:szCs w:val="22"/>
              </w:rPr>
              <w:t>202</w:t>
            </w:r>
            <w:r w:rsidR="00D73792">
              <w:rPr>
                <w:rFonts w:cs="Times New Roman"/>
                <w:szCs w:val="22"/>
              </w:rPr>
              <w:t>5</w:t>
            </w:r>
          </w:p>
        </w:tc>
      </w:tr>
      <w:tr w:rsidR="00AE1021" w:rsidRPr="00AE1021" w14:paraId="6B0911A5" w14:textId="77777777" w:rsidTr="00812410">
        <w:trPr>
          <w:trHeight w:val="80"/>
        </w:trPr>
        <w:tc>
          <w:tcPr>
            <w:tcW w:w="2266" w:type="pct"/>
            <w:vAlign w:val="bottom"/>
          </w:tcPr>
          <w:p w14:paraId="4AE33B00" w14:textId="77777777" w:rsidR="00161701" w:rsidRPr="00AE1021" w:rsidRDefault="00161701" w:rsidP="00812410">
            <w:pPr>
              <w:spacing w:line="240" w:lineRule="auto"/>
              <w:ind w:firstLine="429"/>
              <w:rPr>
                <w:rFonts w:cs="Times New Roman"/>
                <w:b/>
                <w:bCs/>
                <w:i/>
                <w:iCs/>
                <w:szCs w:val="22"/>
                <w:cs/>
              </w:rPr>
            </w:pPr>
          </w:p>
        </w:tc>
        <w:tc>
          <w:tcPr>
            <w:tcW w:w="2734" w:type="pct"/>
            <w:gridSpan w:val="7"/>
          </w:tcPr>
          <w:p w14:paraId="0A5B48EB" w14:textId="77777777" w:rsidR="00161701" w:rsidRPr="00AE1021" w:rsidRDefault="00161701" w:rsidP="00812410">
            <w:pPr>
              <w:spacing w:line="240" w:lineRule="auto"/>
              <w:ind w:right="-104"/>
              <w:jc w:val="center"/>
              <w:rPr>
                <w:rFonts w:cs="Times New Roman"/>
                <w:i/>
                <w:iCs/>
                <w:szCs w:val="22"/>
              </w:rPr>
            </w:pPr>
            <w:r w:rsidRPr="00AE1021">
              <w:rPr>
                <w:rFonts w:cs="Times New Roman"/>
                <w:i/>
                <w:iCs/>
                <w:szCs w:val="22"/>
              </w:rPr>
              <w:t>(in million Baht)</w:t>
            </w:r>
          </w:p>
        </w:tc>
      </w:tr>
      <w:tr w:rsidR="00AE1021" w:rsidRPr="00AE1021" w14:paraId="00FF78B1" w14:textId="77777777" w:rsidTr="00812410">
        <w:tblPrEx>
          <w:tblLook w:val="04A0" w:firstRow="1" w:lastRow="0" w:firstColumn="1" w:lastColumn="0" w:noHBand="0" w:noVBand="1"/>
        </w:tblPrEx>
        <w:tc>
          <w:tcPr>
            <w:tcW w:w="2266" w:type="pct"/>
          </w:tcPr>
          <w:p w14:paraId="55F6E292" w14:textId="37582DD2" w:rsidR="00161701" w:rsidRPr="00AE1021" w:rsidRDefault="002E3D6F" w:rsidP="00812410">
            <w:pPr>
              <w:ind w:firstLine="429"/>
              <w:rPr>
                <w:rFonts w:cs="Times New Roman"/>
                <w:b/>
                <w:bCs/>
                <w:szCs w:val="22"/>
                <w:cs/>
              </w:rPr>
            </w:pPr>
            <w:r w:rsidRPr="00AE1021">
              <w:rPr>
                <w:rFonts w:cs="Times New Roman"/>
                <w:b/>
                <w:bCs/>
                <w:i/>
                <w:iCs/>
                <w:szCs w:val="22"/>
              </w:rPr>
              <w:t>Short-term loans from</w:t>
            </w:r>
          </w:p>
        </w:tc>
        <w:tc>
          <w:tcPr>
            <w:tcW w:w="589" w:type="pct"/>
          </w:tcPr>
          <w:p w14:paraId="7B5EF026" w14:textId="77777777" w:rsidR="00161701" w:rsidRPr="00AE1021" w:rsidRDefault="00161701" w:rsidP="00812410">
            <w:pPr>
              <w:tabs>
                <w:tab w:val="decimal" w:pos="780"/>
              </w:tabs>
              <w:spacing w:line="240" w:lineRule="auto"/>
              <w:rPr>
                <w:rFonts w:cs="Times New Roman"/>
                <w:szCs w:val="22"/>
                <w:cs/>
              </w:rPr>
            </w:pPr>
          </w:p>
        </w:tc>
        <w:tc>
          <w:tcPr>
            <w:tcW w:w="132" w:type="pct"/>
          </w:tcPr>
          <w:p w14:paraId="042FDE57" w14:textId="77777777" w:rsidR="00161701" w:rsidRPr="00AE1021" w:rsidRDefault="00161701" w:rsidP="00812410">
            <w:pPr>
              <w:tabs>
                <w:tab w:val="decimal" w:pos="780"/>
              </w:tabs>
              <w:spacing w:line="240" w:lineRule="auto"/>
              <w:rPr>
                <w:rFonts w:cs="Times New Roman"/>
                <w:szCs w:val="22"/>
                <w:cs/>
              </w:rPr>
            </w:pPr>
          </w:p>
        </w:tc>
        <w:tc>
          <w:tcPr>
            <w:tcW w:w="544" w:type="pct"/>
          </w:tcPr>
          <w:p w14:paraId="3B715EE3" w14:textId="77777777" w:rsidR="00161701" w:rsidRPr="00AE1021" w:rsidRDefault="00161701" w:rsidP="00812410">
            <w:pPr>
              <w:tabs>
                <w:tab w:val="decimal" w:pos="780"/>
              </w:tabs>
              <w:spacing w:line="240" w:lineRule="auto"/>
              <w:rPr>
                <w:rFonts w:cs="Times New Roman"/>
                <w:szCs w:val="22"/>
                <w:cs/>
              </w:rPr>
            </w:pPr>
          </w:p>
        </w:tc>
        <w:tc>
          <w:tcPr>
            <w:tcW w:w="119" w:type="pct"/>
          </w:tcPr>
          <w:p w14:paraId="0751F58C" w14:textId="77777777" w:rsidR="00161701" w:rsidRPr="00AE1021" w:rsidRDefault="00161701" w:rsidP="00812410">
            <w:pPr>
              <w:tabs>
                <w:tab w:val="decimal" w:pos="780"/>
              </w:tabs>
              <w:spacing w:line="240" w:lineRule="auto"/>
              <w:rPr>
                <w:rFonts w:cs="Times New Roman"/>
                <w:szCs w:val="22"/>
                <w:cs/>
              </w:rPr>
            </w:pPr>
          </w:p>
        </w:tc>
        <w:tc>
          <w:tcPr>
            <w:tcW w:w="564" w:type="pct"/>
          </w:tcPr>
          <w:p w14:paraId="6E45AF7C" w14:textId="77777777" w:rsidR="00161701" w:rsidRPr="00AE1021" w:rsidRDefault="00161701" w:rsidP="00812410">
            <w:pPr>
              <w:tabs>
                <w:tab w:val="decimal" w:pos="780"/>
              </w:tabs>
              <w:spacing w:line="240" w:lineRule="auto"/>
              <w:ind w:right="-104"/>
              <w:rPr>
                <w:rFonts w:cs="Times New Roman"/>
                <w:szCs w:val="22"/>
                <w:cs/>
              </w:rPr>
            </w:pPr>
          </w:p>
        </w:tc>
        <w:tc>
          <w:tcPr>
            <w:tcW w:w="143" w:type="pct"/>
          </w:tcPr>
          <w:p w14:paraId="026A07A9" w14:textId="77777777" w:rsidR="00161701" w:rsidRPr="00AE1021" w:rsidRDefault="00161701" w:rsidP="00812410">
            <w:pPr>
              <w:tabs>
                <w:tab w:val="decimal" w:pos="780"/>
              </w:tabs>
              <w:spacing w:line="240" w:lineRule="auto"/>
              <w:rPr>
                <w:rFonts w:cs="Times New Roman"/>
                <w:szCs w:val="22"/>
                <w:cs/>
              </w:rPr>
            </w:pPr>
          </w:p>
        </w:tc>
        <w:tc>
          <w:tcPr>
            <w:tcW w:w="643" w:type="pct"/>
          </w:tcPr>
          <w:p w14:paraId="38B4892E" w14:textId="77777777" w:rsidR="00161701" w:rsidRPr="00AE1021" w:rsidRDefault="00161701" w:rsidP="00812410">
            <w:pPr>
              <w:tabs>
                <w:tab w:val="decimal" w:pos="780"/>
              </w:tabs>
              <w:spacing w:line="240" w:lineRule="auto"/>
              <w:rPr>
                <w:rFonts w:cs="Times New Roman"/>
                <w:szCs w:val="22"/>
                <w:cs/>
              </w:rPr>
            </w:pPr>
          </w:p>
        </w:tc>
      </w:tr>
      <w:tr w:rsidR="00AE1021" w:rsidRPr="00AE1021" w14:paraId="0E1BE328" w14:textId="77777777" w:rsidTr="00812410">
        <w:tblPrEx>
          <w:tblLook w:val="04A0" w:firstRow="1" w:lastRow="0" w:firstColumn="1" w:lastColumn="0" w:noHBand="0" w:noVBand="1"/>
        </w:tblPrEx>
        <w:tc>
          <w:tcPr>
            <w:tcW w:w="2266" w:type="pct"/>
          </w:tcPr>
          <w:p w14:paraId="63C5D3A6" w14:textId="1D3F32A7" w:rsidR="00161701" w:rsidRPr="00AE1021" w:rsidRDefault="00BF35D0" w:rsidP="00812410">
            <w:pPr>
              <w:ind w:firstLine="429"/>
              <w:rPr>
                <w:rFonts w:cs="Times New Roman"/>
                <w:szCs w:val="22"/>
              </w:rPr>
            </w:pPr>
            <w:r w:rsidRPr="00AE1021">
              <w:rPr>
                <w:rFonts w:cs="Times New Roman"/>
                <w:szCs w:val="22"/>
              </w:rPr>
              <w:t>Other related parties</w:t>
            </w:r>
          </w:p>
        </w:tc>
        <w:tc>
          <w:tcPr>
            <w:tcW w:w="589" w:type="pct"/>
          </w:tcPr>
          <w:p w14:paraId="37556DBC" w14:textId="26D50B1F" w:rsidR="00D73792" w:rsidRPr="00AE1021" w:rsidRDefault="00D73792" w:rsidP="00D73792">
            <w:pPr>
              <w:jc w:val="right"/>
              <w:rPr>
                <w:rFonts w:cs="Times New Roman"/>
                <w:szCs w:val="22"/>
                <w:cs/>
              </w:rPr>
            </w:pPr>
            <w:r>
              <w:rPr>
                <w:rFonts w:cs="Times New Roman"/>
                <w:szCs w:val="22"/>
              </w:rPr>
              <w:t>1,200.00</w:t>
            </w:r>
          </w:p>
        </w:tc>
        <w:tc>
          <w:tcPr>
            <w:tcW w:w="132" w:type="pct"/>
          </w:tcPr>
          <w:p w14:paraId="635F8FD9" w14:textId="77777777" w:rsidR="00161701" w:rsidRPr="00AE1021" w:rsidRDefault="00161701" w:rsidP="00812410">
            <w:pPr>
              <w:tabs>
                <w:tab w:val="decimal" w:pos="780"/>
              </w:tabs>
              <w:spacing w:line="240" w:lineRule="auto"/>
              <w:rPr>
                <w:rFonts w:cs="Times New Roman"/>
                <w:szCs w:val="22"/>
                <w:cs/>
              </w:rPr>
            </w:pPr>
          </w:p>
        </w:tc>
        <w:tc>
          <w:tcPr>
            <w:tcW w:w="544" w:type="pct"/>
          </w:tcPr>
          <w:p w14:paraId="641E6DC4" w14:textId="3482DF9A" w:rsidR="00161701" w:rsidRPr="00AE1021" w:rsidRDefault="008E5E2C" w:rsidP="00812410">
            <w:pPr>
              <w:jc w:val="right"/>
              <w:rPr>
                <w:rFonts w:cs="Times New Roman"/>
                <w:szCs w:val="22"/>
                <w:cs/>
              </w:rPr>
            </w:pPr>
            <w:r>
              <w:rPr>
                <w:rFonts w:cs="Times New Roman"/>
                <w:szCs w:val="22"/>
              </w:rPr>
              <w:t>637.00</w:t>
            </w:r>
          </w:p>
        </w:tc>
        <w:tc>
          <w:tcPr>
            <w:tcW w:w="119" w:type="pct"/>
          </w:tcPr>
          <w:p w14:paraId="7E65F4A8" w14:textId="77777777" w:rsidR="00161701" w:rsidRPr="00AE1021" w:rsidRDefault="00161701" w:rsidP="00812410">
            <w:pPr>
              <w:tabs>
                <w:tab w:val="decimal" w:pos="780"/>
              </w:tabs>
              <w:spacing w:line="240" w:lineRule="auto"/>
              <w:rPr>
                <w:rFonts w:cs="Times New Roman"/>
                <w:szCs w:val="22"/>
                <w:cs/>
              </w:rPr>
            </w:pPr>
          </w:p>
        </w:tc>
        <w:tc>
          <w:tcPr>
            <w:tcW w:w="564" w:type="pct"/>
          </w:tcPr>
          <w:p w14:paraId="2867C5EC" w14:textId="381B6AB8" w:rsidR="00161701" w:rsidRPr="00AE1021" w:rsidRDefault="00161701" w:rsidP="00812410">
            <w:pPr>
              <w:ind w:left="-126" w:right="-104" w:firstLine="126"/>
              <w:jc w:val="right"/>
              <w:rPr>
                <w:cs/>
              </w:rPr>
            </w:pPr>
            <w:r w:rsidRPr="00AE1021">
              <w:t>(</w:t>
            </w:r>
            <w:r w:rsidR="008E5E2C">
              <w:t>1,480.00</w:t>
            </w:r>
            <w:r w:rsidRPr="00AE1021">
              <w:t>)</w:t>
            </w:r>
          </w:p>
        </w:tc>
        <w:tc>
          <w:tcPr>
            <w:tcW w:w="143" w:type="pct"/>
          </w:tcPr>
          <w:p w14:paraId="3020B000" w14:textId="77777777" w:rsidR="00161701" w:rsidRPr="00AE1021" w:rsidRDefault="00161701" w:rsidP="00812410">
            <w:pPr>
              <w:tabs>
                <w:tab w:val="decimal" w:pos="780"/>
              </w:tabs>
              <w:spacing w:line="240" w:lineRule="auto"/>
              <w:rPr>
                <w:rFonts w:cs="Times New Roman"/>
                <w:szCs w:val="22"/>
                <w:cs/>
              </w:rPr>
            </w:pPr>
          </w:p>
        </w:tc>
        <w:tc>
          <w:tcPr>
            <w:tcW w:w="643" w:type="pct"/>
          </w:tcPr>
          <w:p w14:paraId="710CAB7E" w14:textId="6D6D75AE" w:rsidR="00161701" w:rsidRPr="00AE1021" w:rsidRDefault="008E5E2C" w:rsidP="00812410">
            <w:pPr>
              <w:jc w:val="right"/>
              <w:rPr>
                <w:rFonts w:cs="Times New Roman"/>
                <w:szCs w:val="22"/>
                <w:cs/>
              </w:rPr>
            </w:pPr>
            <w:r>
              <w:rPr>
                <w:rFonts w:cs="Times New Roman"/>
                <w:szCs w:val="22"/>
              </w:rPr>
              <w:t>357.00</w:t>
            </w:r>
          </w:p>
        </w:tc>
      </w:tr>
      <w:tr w:rsidR="00161701" w:rsidRPr="00AE1021" w14:paraId="27793FDA" w14:textId="77777777" w:rsidTr="008E35BA">
        <w:tblPrEx>
          <w:tblLook w:val="04A0" w:firstRow="1" w:lastRow="0" w:firstColumn="1" w:lastColumn="0" w:noHBand="0" w:noVBand="1"/>
        </w:tblPrEx>
        <w:trPr>
          <w:trHeight w:val="170"/>
        </w:trPr>
        <w:tc>
          <w:tcPr>
            <w:tcW w:w="2266" w:type="pct"/>
          </w:tcPr>
          <w:p w14:paraId="25CDB53F" w14:textId="118FC8BE" w:rsidR="00161701" w:rsidRPr="00AE1021" w:rsidRDefault="00DE41EF" w:rsidP="00812410">
            <w:pPr>
              <w:spacing w:line="240" w:lineRule="auto"/>
              <w:ind w:left="429"/>
              <w:rPr>
                <w:rFonts w:cs="Times New Roman"/>
                <w:i/>
                <w:iCs/>
                <w:szCs w:val="22"/>
              </w:rPr>
            </w:pPr>
            <w:r w:rsidRPr="00AE1021">
              <w:rPr>
                <w:rFonts w:cs="Times New Roman"/>
                <w:b/>
                <w:bCs/>
                <w:szCs w:val="22"/>
              </w:rPr>
              <w:t>Total</w:t>
            </w:r>
          </w:p>
        </w:tc>
        <w:tc>
          <w:tcPr>
            <w:tcW w:w="589" w:type="pct"/>
            <w:tcBorders>
              <w:top w:val="single" w:sz="4" w:space="0" w:color="auto"/>
              <w:bottom w:val="double" w:sz="4" w:space="0" w:color="auto"/>
            </w:tcBorders>
          </w:tcPr>
          <w:p w14:paraId="5FAEEC41" w14:textId="5E8EB5AB" w:rsidR="00161701" w:rsidRPr="00AB4D47" w:rsidRDefault="00D73792" w:rsidP="002E3D6F">
            <w:pPr>
              <w:jc w:val="right"/>
              <w:rPr>
                <w:rFonts w:cs="Times New Roman"/>
                <w:b/>
                <w:bCs/>
                <w:szCs w:val="22"/>
                <w:lang w:val="en-US"/>
              </w:rPr>
            </w:pPr>
            <w:r w:rsidRPr="00AB4D47">
              <w:rPr>
                <w:rFonts w:cs="Times New Roman"/>
                <w:b/>
                <w:bCs/>
                <w:szCs w:val="22"/>
              </w:rPr>
              <w:t>1,200.00</w:t>
            </w:r>
          </w:p>
        </w:tc>
        <w:tc>
          <w:tcPr>
            <w:tcW w:w="132" w:type="pct"/>
          </w:tcPr>
          <w:p w14:paraId="54AA668F" w14:textId="77777777" w:rsidR="00161701" w:rsidRPr="00AE1021" w:rsidRDefault="00161701" w:rsidP="00812410">
            <w:pPr>
              <w:tabs>
                <w:tab w:val="decimal" w:pos="880"/>
              </w:tabs>
              <w:spacing w:line="240" w:lineRule="auto"/>
              <w:rPr>
                <w:rFonts w:cs="Times New Roman"/>
                <w:b/>
                <w:bCs/>
                <w:szCs w:val="22"/>
              </w:rPr>
            </w:pPr>
          </w:p>
        </w:tc>
        <w:tc>
          <w:tcPr>
            <w:tcW w:w="544" w:type="pct"/>
            <w:tcBorders>
              <w:top w:val="single" w:sz="4" w:space="0" w:color="auto"/>
              <w:bottom w:val="double" w:sz="4" w:space="0" w:color="auto"/>
            </w:tcBorders>
          </w:tcPr>
          <w:p w14:paraId="282D59D6" w14:textId="5EC48953" w:rsidR="00161701" w:rsidRPr="00AE1021" w:rsidRDefault="008E5E2C" w:rsidP="00812410">
            <w:pPr>
              <w:jc w:val="right"/>
              <w:rPr>
                <w:rFonts w:cs="Times New Roman"/>
                <w:b/>
                <w:bCs/>
                <w:szCs w:val="22"/>
              </w:rPr>
            </w:pPr>
            <w:r>
              <w:rPr>
                <w:rFonts w:cs="Times New Roman"/>
                <w:b/>
                <w:bCs/>
                <w:szCs w:val="22"/>
              </w:rPr>
              <w:t>637.00</w:t>
            </w:r>
          </w:p>
        </w:tc>
        <w:tc>
          <w:tcPr>
            <w:tcW w:w="119" w:type="pct"/>
          </w:tcPr>
          <w:p w14:paraId="6EDC3112" w14:textId="77777777" w:rsidR="00161701" w:rsidRPr="00AE1021" w:rsidRDefault="00161701" w:rsidP="00812410">
            <w:pPr>
              <w:tabs>
                <w:tab w:val="decimal" w:pos="878"/>
              </w:tabs>
              <w:spacing w:line="240" w:lineRule="auto"/>
              <w:rPr>
                <w:rFonts w:cs="Times New Roman"/>
                <w:b/>
                <w:bCs/>
                <w:szCs w:val="22"/>
                <w:cs/>
              </w:rPr>
            </w:pPr>
          </w:p>
        </w:tc>
        <w:tc>
          <w:tcPr>
            <w:tcW w:w="564" w:type="pct"/>
            <w:tcBorders>
              <w:top w:val="single" w:sz="4" w:space="0" w:color="auto"/>
              <w:bottom w:val="double" w:sz="4" w:space="0" w:color="auto"/>
            </w:tcBorders>
          </w:tcPr>
          <w:p w14:paraId="10536093" w14:textId="6E2063FD" w:rsidR="00161701" w:rsidRPr="00AE1021" w:rsidRDefault="00161701" w:rsidP="00812410">
            <w:pPr>
              <w:ind w:left="-126" w:right="-104" w:firstLine="126"/>
              <w:jc w:val="right"/>
              <w:rPr>
                <w:b/>
                <w:bCs/>
              </w:rPr>
            </w:pPr>
            <w:r w:rsidRPr="00AE1021">
              <w:rPr>
                <w:b/>
                <w:bCs/>
              </w:rPr>
              <w:t>(</w:t>
            </w:r>
            <w:r w:rsidR="008E5E2C">
              <w:rPr>
                <w:b/>
                <w:bCs/>
              </w:rPr>
              <w:t>1,480.</w:t>
            </w:r>
            <w:r w:rsidRPr="00AE1021">
              <w:rPr>
                <w:b/>
                <w:bCs/>
              </w:rPr>
              <w:t>00)</w:t>
            </w:r>
          </w:p>
        </w:tc>
        <w:tc>
          <w:tcPr>
            <w:tcW w:w="143" w:type="pct"/>
          </w:tcPr>
          <w:p w14:paraId="69ACA391" w14:textId="77777777" w:rsidR="00161701" w:rsidRPr="00AE1021" w:rsidRDefault="00161701" w:rsidP="00812410">
            <w:pPr>
              <w:tabs>
                <w:tab w:val="decimal" w:pos="796"/>
              </w:tabs>
              <w:spacing w:line="240" w:lineRule="auto"/>
              <w:rPr>
                <w:rFonts w:cs="Times New Roman"/>
                <w:b/>
                <w:bCs/>
                <w:szCs w:val="22"/>
              </w:rPr>
            </w:pPr>
          </w:p>
        </w:tc>
        <w:tc>
          <w:tcPr>
            <w:tcW w:w="643" w:type="pct"/>
            <w:tcBorders>
              <w:top w:val="single" w:sz="4" w:space="0" w:color="auto"/>
              <w:bottom w:val="double" w:sz="4" w:space="0" w:color="auto"/>
            </w:tcBorders>
          </w:tcPr>
          <w:p w14:paraId="1F0BEC69" w14:textId="767C3627" w:rsidR="00161701" w:rsidRPr="00AE1021" w:rsidRDefault="008E5E2C" w:rsidP="00812410">
            <w:pPr>
              <w:jc w:val="right"/>
              <w:rPr>
                <w:rFonts w:cs="Times New Roman"/>
                <w:b/>
                <w:bCs/>
                <w:szCs w:val="22"/>
              </w:rPr>
            </w:pPr>
            <w:r>
              <w:rPr>
                <w:rFonts w:cs="Times New Roman"/>
                <w:b/>
                <w:bCs/>
                <w:szCs w:val="22"/>
              </w:rPr>
              <w:t>357.00</w:t>
            </w:r>
          </w:p>
        </w:tc>
      </w:tr>
      <w:tr w:rsidR="00AE1021" w:rsidRPr="00AE1021" w14:paraId="4B085E10" w14:textId="77777777" w:rsidTr="00812410">
        <w:trPr>
          <w:trHeight w:val="179"/>
        </w:trPr>
        <w:tc>
          <w:tcPr>
            <w:tcW w:w="2266" w:type="pct"/>
            <w:vAlign w:val="bottom"/>
          </w:tcPr>
          <w:p w14:paraId="4B60D5C2" w14:textId="77777777" w:rsidR="002E3D6F" w:rsidRPr="00AE1021" w:rsidRDefault="002E3D6F" w:rsidP="00812410">
            <w:pPr>
              <w:jc w:val="center"/>
              <w:rPr>
                <w:rFonts w:cs="Times New Roman"/>
                <w:szCs w:val="22"/>
              </w:rPr>
            </w:pPr>
          </w:p>
        </w:tc>
        <w:tc>
          <w:tcPr>
            <w:tcW w:w="2734" w:type="pct"/>
            <w:gridSpan w:val="7"/>
            <w:vAlign w:val="bottom"/>
          </w:tcPr>
          <w:p w14:paraId="2453BEDC" w14:textId="77777777" w:rsidR="00CA344C" w:rsidRDefault="00CA344C" w:rsidP="00812410">
            <w:pPr>
              <w:jc w:val="center"/>
              <w:rPr>
                <w:rFonts w:cstheme="minorBidi"/>
                <w:b/>
                <w:bCs/>
                <w:lang w:bidi="th-TH"/>
              </w:rPr>
            </w:pPr>
          </w:p>
          <w:p w14:paraId="65987352" w14:textId="77777777" w:rsidR="00CA344C" w:rsidRDefault="00CA344C" w:rsidP="00812410">
            <w:pPr>
              <w:jc w:val="center"/>
              <w:rPr>
                <w:rFonts w:cstheme="minorBidi"/>
                <w:b/>
                <w:bCs/>
                <w:lang w:bidi="th-TH"/>
              </w:rPr>
            </w:pPr>
          </w:p>
          <w:p w14:paraId="5CF5569B" w14:textId="0B80C1D3" w:rsidR="002E3D6F" w:rsidRPr="00AE1021" w:rsidRDefault="00E9132B" w:rsidP="00812410">
            <w:pPr>
              <w:jc w:val="center"/>
              <w:rPr>
                <w:rFonts w:cs="Times New Roman"/>
                <w:b/>
                <w:bCs/>
                <w:szCs w:val="22"/>
                <w:cs/>
              </w:rPr>
            </w:pPr>
            <w:r w:rsidRPr="00AE1021">
              <w:rPr>
                <w:rFonts w:cs="Times New Roman"/>
                <w:b/>
                <w:bCs/>
              </w:rPr>
              <w:lastRenderedPageBreak/>
              <w:t>Consolidated</w:t>
            </w:r>
            <w:r w:rsidRPr="00AE1021">
              <w:rPr>
                <w:rFonts w:cs="Times New Roman"/>
                <w:b/>
                <w:bCs/>
                <w:szCs w:val="22"/>
              </w:rPr>
              <w:t xml:space="preserve"> /</w:t>
            </w:r>
            <w:r w:rsidR="002E3D6F" w:rsidRPr="00AE1021">
              <w:rPr>
                <w:rFonts w:cs="Times New Roman"/>
                <w:b/>
                <w:bCs/>
                <w:szCs w:val="22"/>
              </w:rPr>
              <w:t xml:space="preserve">Separate financial statements </w:t>
            </w:r>
          </w:p>
        </w:tc>
      </w:tr>
      <w:tr w:rsidR="00AE1021" w:rsidRPr="00AE1021" w14:paraId="021E6E0C" w14:textId="77777777" w:rsidTr="00812410">
        <w:trPr>
          <w:trHeight w:val="340"/>
        </w:trPr>
        <w:tc>
          <w:tcPr>
            <w:tcW w:w="2266" w:type="pct"/>
            <w:vAlign w:val="bottom"/>
          </w:tcPr>
          <w:p w14:paraId="1B0D58EB" w14:textId="77777777" w:rsidR="002E3D6F" w:rsidRPr="00AE1021" w:rsidRDefault="002E3D6F" w:rsidP="00812410">
            <w:pPr>
              <w:pStyle w:val="acctfourfigures"/>
              <w:tabs>
                <w:tab w:val="clear" w:pos="765"/>
              </w:tabs>
              <w:spacing w:line="240" w:lineRule="auto"/>
              <w:ind w:firstLine="429"/>
              <w:rPr>
                <w:rFonts w:cs="Times New Roman"/>
                <w:b/>
                <w:bCs/>
                <w:i/>
                <w:iCs/>
                <w:szCs w:val="22"/>
              </w:rPr>
            </w:pPr>
          </w:p>
          <w:p w14:paraId="6A18DF53" w14:textId="77777777" w:rsidR="002E3D6F" w:rsidRPr="00AE1021" w:rsidRDefault="002E3D6F" w:rsidP="00812410">
            <w:pPr>
              <w:ind w:firstLine="429"/>
              <w:rPr>
                <w:rFonts w:cs="Times New Roman"/>
                <w:b/>
                <w:bCs/>
                <w:i/>
                <w:iCs/>
                <w:szCs w:val="22"/>
                <w:cs/>
              </w:rPr>
            </w:pPr>
          </w:p>
        </w:tc>
        <w:tc>
          <w:tcPr>
            <w:tcW w:w="589" w:type="pct"/>
          </w:tcPr>
          <w:p w14:paraId="573C5695" w14:textId="77777777" w:rsidR="002E3D6F" w:rsidRPr="00AE1021" w:rsidRDefault="002E3D6F" w:rsidP="00812410">
            <w:pPr>
              <w:pStyle w:val="acctmergecolhdg"/>
              <w:spacing w:line="240" w:lineRule="auto"/>
              <w:ind w:left="-83" w:right="-79" w:firstLine="4"/>
              <w:rPr>
                <w:rFonts w:cs="Times New Roman"/>
                <w:b w:val="0"/>
                <w:bCs/>
                <w:szCs w:val="22"/>
              </w:rPr>
            </w:pPr>
            <w:r w:rsidRPr="00AE1021">
              <w:rPr>
                <w:rFonts w:cs="Times New Roman"/>
                <w:b w:val="0"/>
                <w:bCs/>
                <w:szCs w:val="22"/>
              </w:rPr>
              <w:t xml:space="preserve">1 </w:t>
            </w:r>
          </w:p>
          <w:p w14:paraId="40D26D64" w14:textId="77777777" w:rsidR="002E3D6F" w:rsidRPr="00AE1021" w:rsidRDefault="002E3D6F" w:rsidP="00812410">
            <w:pPr>
              <w:jc w:val="center"/>
              <w:rPr>
                <w:rFonts w:cs="Times New Roman"/>
                <w:bCs/>
                <w:szCs w:val="22"/>
              </w:rPr>
            </w:pPr>
            <w:r w:rsidRPr="00AE1021">
              <w:rPr>
                <w:rFonts w:cs="Times New Roman"/>
                <w:bCs/>
                <w:szCs w:val="22"/>
              </w:rPr>
              <w:t>January</w:t>
            </w:r>
          </w:p>
          <w:p w14:paraId="63BB784E" w14:textId="4FB3780D" w:rsidR="002E3D6F" w:rsidRPr="00AE1021" w:rsidRDefault="002E3D6F" w:rsidP="00812410">
            <w:pPr>
              <w:jc w:val="center"/>
              <w:rPr>
                <w:rFonts w:cs="Times New Roman"/>
                <w:bCs/>
                <w:szCs w:val="22"/>
                <w:cs/>
              </w:rPr>
            </w:pPr>
            <w:r w:rsidRPr="00AE1021">
              <w:rPr>
                <w:rFonts w:cs="Times New Roman"/>
                <w:bCs/>
                <w:szCs w:val="22"/>
              </w:rPr>
              <w:t>202</w:t>
            </w:r>
            <w:r w:rsidR="00D73792">
              <w:rPr>
                <w:rFonts w:cs="Times New Roman"/>
                <w:bCs/>
                <w:szCs w:val="22"/>
              </w:rPr>
              <w:t>6</w:t>
            </w:r>
          </w:p>
        </w:tc>
        <w:tc>
          <w:tcPr>
            <w:tcW w:w="132" w:type="pct"/>
            <w:vAlign w:val="bottom"/>
          </w:tcPr>
          <w:p w14:paraId="2A034684" w14:textId="77777777" w:rsidR="002E3D6F" w:rsidRPr="00AE1021" w:rsidRDefault="002E3D6F" w:rsidP="00812410">
            <w:pPr>
              <w:ind w:left="-202" w:firstLine="68"/>
              <w:jc w:val="center"/>
              <w:rPr>
                <w:rFonts w:cs="Times New Roman"/>
                <w:bCs/>
                <w:szCs w:val="22"/>
              </w:rPr>
            </w:pPr>
          </w:p>
        </w:tc>
        <w:tc>
          <w:tcPr>
            <w:tcW w:w="544" w:type="pct"/>
            <w:vAlign w:val="bottom"/>
          </w:tcPr>
          <w:p w14:paraId="5AB50B4C" w14:textId="77777777" w:rsidR="002E3D6F" w:rsidRPr="00AE1021" w:rsidRDefault="002E3D6F" w:rsidP="00812410">
            <w:pPr>
              <w:jc w:val="center"/>
              <w:rPr>
                <w:rFonts w:cs="Times New Roman"/>
                <w:bCs/>
                <w:szCs w:val="22"/>
              </w:rPr>
            </w:pPr>
            <w:r w:rsidRPr="00AE1021">
              <w:rPr>
                <w:rFonts w:cs="Times New Roman"/>
                <w:bCs/>
                <w:szCs w:val="22"/>
              </w:rPr>
              <w:t>Increase</w:t>
            </w:r>
          </w:p>
        </w:tc>
        <w:tc>
          <w:tcPr>
            <w:tcW w:w="119" w:type="pct"/>
            <w:vAlign w:val="bottom"/>
          </w:tcPr>
          <w:p w14:paraId="6E7F382D" w14:textId="77777777" w:rsidR="002E3D6F" w:rsidRPr="00AE1021" w:rsidRDefault="002E3D6F" w:rsidP="00812410">
            <w:pPr>
              <w:jc w:val="center"/>
              <w:rPr>
                <w:rFonts w:cs="Times New Roman"/>
                <w:bCs/>
                <w:szCs w:val="22"/>
              </w:rPr>
            </w:pPr>
          </w:p>
        </w:tc>
        <w:tc>
          <w:tcPr>
            <w:tcW w:w="564" w:type="pct"/>
            <w:vAlign w:val="bottom"/>
          </w:tcPr>
          <w:p w14:paraId="219B00D3" w14:textId="77777777" w:rsidR="002E3D6F" w:rsidRPr="00AE1021" w:rsidRDefault="002E3D6F" w:rsidP="00812410">
            <w:pPr>
              <w:ind w:right="-104" w:hanging="74"/>
              <w:jc w:val="center"/>
              <w:rPr>
                <w:rFonts w:cs="Times New Roman"/>
                <w:bCs/>
                <w:szCs w:val="22"/>
              </w:rPr>
            </w:pPr>
            <w:r w:rsidRPr="00AE1021">
              <w:rPr>
                <w:rFonts w:cs="Times New Roman"/>
                <w:bCs/>
                <w:szCs w:val="22"/>
              </w:rPr>
              <w:t>Decrease</w:t>
            </w:r>
          </w:p>
        </w:tc>
        <w:tc>
          <w:tcPr>
            <w:tcW w:w="143" w:type="pct"/>
            <w:vAlign w:val="bottom"/>
          </w:tcPr>
          <w:p w14:paraId="527B5679" w14:textId="77777777" w:rsidR="002E3D6F" w:rsidRPr="00AE1021" w:rsidRDefault="002E3D6F" w:rsidP="00812410">
            <w:pPr>
              <w:jc w:val="center"/>
              <w:rPr>
                <w:rFonts w:cs="Times New Roman"/>
                <w:bCs/>
                <w:szCs w:val="22"/>
                <w:cs/>
              </w:rPr>
            </w:pPr>
          </w:p>
        </w:tc>
        <w:tc>
          <w:tcPr>
            <w:tcW w:w="643" w:type="pct"/>
            <w:vAlign w:val="bottom"/>
          </w:tcPr>
          <w:p w14:paraId="60B14628" w14:textId="1C8C4DFC" w:rsidR="002E3D6F" w:rsidRPr="00AE1021" w:rsidRDefault="002E3D6F" w:rsidP="00812410">
            <w:pPr>
              <w:pStyle w:val="acctmergecolhdg"/>
              <w:spacing w:line="240" w:lineRule="auto"/>
              <w:ind w:left="-83" w:right="-79" w:firstLine="4"/>
              <w:rPr>
                <w:rFonts w:cs="Times New Roman"/>
                <w:b w:val="0"/>
                <w:bCs/>
                <w:szCs w:val="22"/>
              </w:rPr>
            </w:pPr>
            <w:r w:rsidRPr="00AE1021">
              <w:rPr>
                <w:rFonts w:cs="Times New Roman"/>
                <w:b w:val="0"/>
                <w:bCs/>
                <w:szCs w:val="22"/>
              </w:rPr>
              <w:t>3</w:t>
            </w:r>
            <w:r w:rsidR="00E67204">
              <w:rPr>
                <w:rFonts w:cs="Times New Roman"/>
                <w:b w:val="0"/>
                <w:bCs/>
                <w:szCs w:val="22"/>
              </w:rPr>
              <w:t>0</w:t>
            </w:r>
            <w:r w:rsidRPr="00AE1021">
              <w:rPr>
                <w:rFonts w:cs="Times New Roman"/>
                <w:b w:val="0"/>
                <w:bCs/>
                <w:szCs w:val="22"/>
              </w:rPr>
              <w:t xml:space="preserve"> </w:t>
            </w:r>
          </w:p>
          <w:p w14:paraId="0BDD6372" w14:textId="79969688" w:rsidR="002E3D6F" w:rsidRPr="00AE1021" w:rsidRDefault="00E67204" w:rsidP="00812410">
            <w:pPr>
              <w:pStyle w:val="acctmergecolhdg"/>
              <w:spacing w:line="240" w:lineRule="auto"/>
              <w:ind w:left="-83" w:right="-79" w:firstLine="4"/>
              <w:rPr>
                <w:rFonts w:cs="Times New Roman"/>
                <w:b w:val="0"/>
                <w:bCs/>
                <w:szCs w:val="22"/>
              </w:rPr>
            </w:pPr>
            <w:r>
              <w:rPr>
                <w:rFonts w:cs="Times New Roman"/>
                <w:b w:val="0"/>
                <w:bCs/>
                <w:szCs w:val="22"/>
              </w:rPr>
              <w:t>June</w:t>
            </w:r>
            <w:r w:rsidR="002E3D6F" w:rsidRPr="00AE1021">
              <w:rPr>
                <w:rFonts w:cs="Times New Roman"/>
                <w:b w:val="0"/>
                <w:bCs/>
                <w:szCs w:val="22"/>
              </w:rPr>
              <w:t xml:space="preserve"> </w:t>
            </w:r>
          </w:p>
          <w:p w14:paraId="473CCA01" w14:textId="3E3A4F40" w:rsidR="002E3D6F" w:rsidRPr="00AE1021" w:rsidRDefault="002E3D6F" w:rsidP="00812410">
            <w:pPr>
              <w:jc w:val="center"/>
              <w:rPr>
                <w:rFonts w:cs="Times New Roman"/>
                <w:szCs w:val="22"/>
                <w:cs/>
              </w:rPr>
            </w:pPr>
            <w:r w:rsidRPr="00AE1021">
              <w:rPr>
                <w:rFonts w:cs="Times New Roman"/>
                <w:szCs w:val="22"/>
              </w:rPr>
              <w:t>202</w:t>
            </w:r>
            <w:r w:rsidR="00D73792">
              <w:rPr>
                <w:rFonts w:cs="Times New Roman"/>
                <w:szCs w:val="22"/>
              </w:rPr>
              <w:t>6</w:t>
            </w:r>
          </w:p>
        </w:tc>
      </w:tr>
      <w:tr w:rsidR="00AE1021" w:rsidRPr="00AE1021" w14:paraId="07735DA9" w14:textId="77777777" w:rsidTr="00812410">
        <w:trPr>
          <w:trHeight w:val="80"/>
        </w:trPr>
        <w:tc>
          <w:tcPr>
            <w:tcW w:w="2266" w:type="pct"/>
            <w:vAlign w:val="bottom"/>
          </w:tcPr>
          <w:p w14:paraId="64706221" w14:textId="77777777" w:rsidR="002E3D6F" w:rsidRPr="00AE1021" w:rsidRDefault="002E3D6F" w:rsidP="00812410">
            <w:pPr>
              <w:spacing w:line="240" w:lineRule="auto"/>
              <w:ind w:firstLine="429"/>
              <w:rPr>
                <w:rFonts w:cs="Times New Roman"/>
                <w:b/>
                <w:bCs/>
                <w:i/>
                <w:iCs/>
                <w:szCs w:val="22"/>
                <w:cs/>
              </w:rPr>
            </w:pPr>
          </w:p>
        </w:tc>
        <w:tc>
          <w:tcPr>
            <w:tcW w:w="2734" w:type="pct"/>
            <w:gridSpan w:val="7"/>
          </w:tcPr>
          <w:p w14:paraId="4671666E" w14:textId="77777777" w:rsidR="002E3D6F" w:rsidRPr="00AE1021" w:rsidRDefault="002E3D6F" w:rsidP="00812410">
            <w:pPr>
              <w:spacing w:line="240" w:lineRule="auto"/>
              <w:ind w:right="-104"/>
              <w:jc w:val="center"/>
              <w:rPr>
                <w:rFonts w:cs="Times New Roman"/>
                <w:i/>
                <w:iCs/>
                <w:szCs w:val="22"/>
              </w:rPr>
            </w:pPr>
            <w:r w:rsidRPr="00AE1021">
              <w:rPr>
                <w:rFonts w:cs="Times New Roman"/>
                <w:i/>
                <w:iCs/>
                <w:szCs w:val="22"/>
              </w:rPr>
              <w:t>(in million Baht)</w:t>
            </w:r>
          </w:p>
        </w:tc>
      </w:tr>
      <w:tr w:rsidR="00AE1021" w:rsidRPr="00AE1021" w14:paraId="2938978E" w14:textId="77777777" w:rsidTr="00812410">
        <w:tblPrEx>
          <w:tblLook w:val="04A0" w:firstRow="1" w:lastRow="0" w:firstColumn="1" w:lastColumn="0" w:noHBand="0" w:noVBand="1"/>
        </w:tblPrEx>
        <w:tc>
          <w:tcPr>
            <w:tcW w:w="2266" w:type="pct"/>
          </w:tcPr>
          <w:p w14:paraId="6FDCCBBF" w14:textId="77777777" w:rsidR="002E3D6F" w:rsidRPr="00AE1021" w:rsidRDefault="002E3D6F" w:rsidP="00812410">
            <w:pPr>
              <w:ind w:firstLine="429"/>
              <w:rPr>
                <w:rFonts w:cs="Times New Roman"/>
                <w:b/>
                <w:bCs/>
                <w:szCs w:val="22"/>
                <w:cs/>
              </w:rPr>
            </w:pPr>
            <w:r w:rsidRPr="00AE1021">
              <w:rPr>
                <w:rFonts w:cs="Times New Roman"/>
                <w:b/>
                <w:bCs/>
                <w:i/>
                <w:iCs/>
                <w:szCs w:val="22"/>
              </w:rPr>
              <w:t>Short-term loans from</w:t>
            </w:r>
          </w:p>
        </w:tc>
        <w:tc>
          <w:tcPr>
            <w:tcW w:w="589" w:type="pct"/>
          </w:tcPr>
          <w:p w14:paraId="048156CD" w14:textId="77777777" w:rsidR="002E3D6F" w:rsidRPr="00AE1021" w:rsidRDefault="002E3D6F" w:rsidP="00812410">
            <w:pPr>
              <w:tabs>
                <w:tab w:val="decimal" w:pos="780"/>
              </w:tabs>
              <w:spacing w:line="240" w:lineRule="auto"/>
              <w:rPr>
                <w:rFonts w:cs="Times New Roman"/>
                <w:szCs w:val="22"/>
                <w:cs/>
              </w:rPr>
            </w:pPr>
          </w:p>
        </w:tc>
        <w:tc>
          <w:tcPr>
            <w:tcW w:w="132" w:type="pct"/>
          </w:tcPr>
          <w:p w14:paraId="70EBA60D" w14:textId="77777777" w:rsidR="002E3D6F" w:rsidRPr="00AE1021" w:rsidRDefault="002E3D6F" w:rsidP="00812410">
            <w:pPr>
              <w:tabs>
                <w:tab w:val="decimal" w:pos="780"/>
              </w:tabs>
              <w:spacing w:line="240" w:lineRule="auto"/>
              <w:rPr>
                <w:rFonts w:cs="Times New Roman"/>
                <w:szCs w:val="22"/>
                <w:cs/>
              </w:rPr>
            </w:pPr>
          </w:p>
        </w:tc>
        <w:tc>
          <w:tcPr>
            <w:tcW w:w="544" w:type="pct"/>
          </w:tcPr>
          <w:p w14:paraId="1B4E27AD" w14:textId="77777777" w:rsidR="002E3D6F" w:rsidRPr="00AE1021" w:rsidRDefault="002E3D6F" w:rsidP="00812410">
            <w:pPr>
              <w:tabs>
                <w:tab w:val="decimal" w:pos="780"/>
              </w:tabs>
              <w:spacing w:line="240" w:lineRule="auto"/>
              <w:rPr>
                <w:rFonts w:cs="Times New Roman"/>
                <w:szCs w:val="22"/>
                <w:cs/>
              </w:rPr>
            </w:pPr>
          </w:p>
        </w:tc>
        <w:tc>
          <w:tcPr>
            <w:tcW w:w="119" w:type="pct"/>
          </w:tcPr>
          <w:p w14:paraId="2054E181" w14:textId="77777777" w:rsidR="002E3D6F" w:rsidRPr="00AE1021" w:rsidRDefault="002E3D6F" w:rsidP="00812410">
            <w:pPr>
              <w:tabs>
                <w:tab w:val="decimal" w:pos="780"/>
              </w:tabs>
              <w:spacing w:line="240" w:lineRule="auto"/>
              <w:rPr>
                <w:rFonts w:cs="Times New Roman"/>
                <w:szCs w:val="22"/>
                <w:cs/>
              </w:rPr>
            </w:pPr>
          </w:p>
        </w:tc>
        <w:tc>
          <w:tcPr>
            <w:tcW w:w="564" w:type="pct"/>
          </w:tcPr>
          <w:p w14:paraId="735BDA8A" w14:textId="77777777" w:rsidR="002E3D6F" w:rsidRPr="00AE1021" w:rsidRDefault="002E3D6F" w:rsidP="00812410">
            <w:pPr>
              <w:tabs>
                <w:tab w:val="decimal" w:pos="780"/>
              </w:tabs>
              <w:spacing w:line="240" w:lineRule="auto"/>
              <w:ind w:right="-104"/>
              <w:rPr>
                <w:rFonts w:cs="Times New Roman"/>
                <w:szCs w:val="22"/>
                <w:cs/>
              </w:rPr>
            </w:pPr>
          </w:p>
        </w:tc>
        <w:tc>
          <w:tcPr>
            <w:tcW w:w="143" w:type="pct"/>
          </w:tcPr>
          <w:p w14:paraId="25DBE7AE" w14:textId="77777777" w:rsidR="002E3D6F" w:rsidRPr="00AE1021" w:rsidRDefault="002E3D6F" w:rsidP="00812410">
            <w:pPr>
              <w:tabs>
                <w:tab w:val="decimal" w:pos="780"/>
              </w:tabs>
              <w:spacing w:line="240" w:lineRule="auto"/>
              <w:rPr>
                <w:rFonts w:cs="Times New Roman"/>
                <w:szCs w:val="22"/>
                <w:cs/>
              </w:rPr>
            </w:pPr>
          </w:p>
        </w:tc>
        <w:tc>
          <w:tcPr>
            <w:tcW w:w="643" w:type="pct"/>
          </w:tcPr>
          <w:p w14:paraId="0053C852" w14:textId="77777777" w:rsidR="002E3D6F" w:rsidRPr="00AE1021" w:rsidRDefault="002E3D6F" w:rsidP="00812410">
            <w:pPr>
              <w:tabs>
                <w:tab w:val="decimal" w:pos="780"/>
              </w:tabs>
              <w:spacing w:line="240" w:lineRule="auto"/>
              <w:rPr>
                <w:rFonts w:cs="Times New Roman"/>
                <w:szCs w:val="22"/>
                <w:cs/>
              </w:rPr>
            </w:pPr>
          </w:p>
        </w:tc>
      </w:tr>
      <w:tr w:rsidR="00AE1021" w:rsidRPr="00AE1021" w14:paraId="4EE11C29" w14:textId="77777777" w:rsidTr="00812410">
        <w:tblPrEx>
          <w:tblLook w:val="04A0" w:firstRow="1" w:lastRow="0" w:firstColumn="1" w:lastColumn="0" w:noHBand="0" w:noVBand="1"/>
        </w:tblPrEx>
        <w:tc>
          <w:tcPr>
            <w:tcW w:w="2266" w:type="pct"/>
          </w:tcPr>
          <w:p w14:paraId="7B1AEB0A" w14:textId="77777777" w:rsidR="002E3D6F" w:rsidRPr="00AE1021" w:rsidRDefault="002E3D6F" w:rsidP="00812410">
            <w:pPr>
              <w:ind w:firstLine="429"/>
              <w:rPr>
                <w:rFonts w:cs="Times New Roman"/>
                <w:szCs w:val="22"/>
              </w:rPr>
            </w:pPr>
            <w:r w:rsidRPr="00AE1021">
              <w:rPr>
                <w:rFonts w:cs="Times New Roman"/>
                <w:szCs w:val="22"/>
              </w:rPr>
              <w:t>Other related parties</w:t>
            </w:r>
          </w:p>
        </w:tc>
        <w:tc>
          <w:tcPr>
            <w:tcW w:w="589" w:type="pct"/>
          </w:tcPr>
          <w:p w14:paraId="52B7DFA9" w14:textId="52DE89C4" w:rsidR="002E3D6F" w:rsidRPr="00AE1021" w:rsidRDefault="00D73792" w:rsidP="00812410">
            <w:pPr>
              <w:jc w:val="right"/>
              <w:rPr>
                <w:rFonts w:cs="Times New Roman"/>
                <w:szCs w:val="22"/>
                <w:cs/>
              </w:rPr>
            </w:pPr>
            <w:r>
              <w:t>357.00</w:t>
            </w:r>
          </w:p>
        </w:tc>
        <w:tc>
          <w:tcPr>
            <w:tcW w:w="132" w:type="pct"/>
          </w:tcPr>
          <w:p w14:paraId="730C2823" w14:textId="77777777" w:rsidR="002E3D6F" w:rsidRPr="00AE1021" w:rsidRDefault="002E3D6F" w:rsidP="00812410">
            <w:pPr>
              <w:tabs>
                <w:tab w:val="decimal" w:pos="780"/>
              </w:tabs>
              <w:spacing w:line="240" w:lineRule="auto"/>
              <w:rPr>
                <w:rFonts w:cs="Times New Roman"/>
                <w:szCs w:val="22"/>
                <w:cs/>
              </w:rPr>
            </w:pPr>
          </w:p>
        </w:tc>
        <w:tc>
          <w:tcPr>
            <w:tcW w:w="544" w:type="pct"/>
          </w:tcPr>
          <w:p w14:paraId="346CCD70" w14:textId="22FA26EE" w:rsidR="002E3D6F" w:rsidRPr="00AE1021" w:rsidRDefault="000D016E" w:rsidP="00812410">
            <w:pPr>
              <w:jc w:val="right"/>
              <w:rPr>
                <w:rFonts w:cs="Times New Roman"/>
                <w:szCs w:val="22"/>
                <w:cs/>
              </w:rPr>
            </w:pPr>
            <w:r>
              <w:rPr>
                <w:rFonts w:cs="Times New Roman"/>
                <w:szCs w:val="22"/>
              </w:rPr>
              <w:t>285</w:t>
            </w:r>
            <w:r w:rsidR="008E5E2C">
              <w:rPr>
                <w:rFonts w:cs="Times New Roman"/>
                <w:szCs w:val="22"/>
              </w:rPr>
              <w:t>.00</w:t>
            </w:r>
          </w:p>
        </w:tc>
        <w:tc>
          <w:tcPr>
            <w:tcW w:w="119" w:type="pct"/>
          </w:tcPr>
          <w:p w14:paraId="4D120BF1" w14:textId="77777777" w:rsidR="002E3D6F" w:rsidRPr="00AE1021" w:rsidRDefault="002E3D6F" w:rsidP="00812410">
            <w:pPr>
              <w:tabs>
                <w:tab w:val="decimal" w:pos="780"/>
              </w:tabs>
              <w:spacing w:line="240" w:lineRule="auto"/>
              <w:rPr>
                <w:rFonts w:cs="Times New Roman"/>
                <w:szCs w:val="22"/>
                <w:cs/>
              </w:rPr>
            </w:pPr>
          </w:p>
        </w:tc>
        <w:tc>
          <w:tcPr>
            <w:tcW w:w="564" w:type="pct"/>
          </w:tcPr>
          <w:p w14:paraId="4860F69D" w14:textId="3177B86B" w:rsidR="002E3D6F" w:rsidRPr="00AE1021" w:rsidRDefault="008E5E2C" w:rsidP="008E5E2C">
            <w:pPr>
              <w:ind w:left="-126" w:right="-104" w:firstLine="126"/>
              <w:jc w:val="center"/>
              <w:rPr>
                <w:cs/>
              </w:rPr>
            </w:pPr>
            <w:r>
              <w:t>(</w:t>
            </w:r>
            <w:r w:rsidR="000D016E">
              <w:t>642</w:t>
            </w:r>
            <w:r>
              <w:t>.00)</w:t>
            </w:r>
          </w:p>
        </w:tc>
        <w:tc>
          <w:tcPr>
            <w:tcW w:w="143" w:type="pct"/>
          </w:tcPr>
          <w:p w14:paraId="4AE1CB9D" w14:textId="77777777" w:rsidR="002E3D6F" w:rsidRPr="00AE1021" w:rsidRDefault="002E3D6F" w:rsidP="00812410">
            <w:pPr>
              <w:tabs>
                <w:tab w:val="decimal" w:pos="780"/>
              </w:tabs>
              <w:spacing w:line="240" w:lineRule="auto"/>
              <w:rPr>
                <w:rFonts w:cs="Times New Roman"/>
                <w:szCs w:val="22"/>
                <w:cs/>
              </w:rPr>
            </w:pPr>
          </w:p>
        </w:tc>
        <w:tc>
          <w:tcPr>
            <w:tcW w:w="643" w:type="pct"/>
          </w:tcPr>
          <w:p w14:paraId="534D1310" w14:textId="73859493" w:rsidR="002E3D6F" w:rsidRPr="00AE1021" w:rsidRDefault="000D016E" w:rsidP="00812410">
            <w:pPr>
              <w:jc w:val="right"/>
              <w:rPr>
                <w:rFonts w:cs="Times New Roman"/>
                <w:szCs w:val="22"/>
                <w:cs/>
              </w:rPr>
            </w:pPr>
            <w:r>
              <w:rPr>
                <w:rFonts w:cs="Times New Roman"/>
                <w:szCs w:val="22"/>
              </w:rPr>
              <w:t>-</w:t>
            </w:r>
          </w:p>
        </w:tc>
      </w:tr>
      <w:tr w:rsidR="002E3D6F" w:rsidRPr="00AE1021" w14:paraId="1A3A89AA" w14:textId="77777777" w:rsidTr="008E35BA">
        <w:tblPrEx>
          <w:tblLook w:val="04A0" w:firstRow="1" w:lastRow="0" w:firstColumn="1" w:lastColumn="0" w:noHBand="0" w:noVBand="1"/>
        </w:tblPrEx>
        <w:trPr>
          <w:trHeight w:val="170"/>
        </w:trPr>
        <w:tc>
          <w:tcPr>
            <w:tcW w:w="2266" w:type="pct"/>
          </w:tcPr>
          <w:p w14:paraId="2D023872" w14:textId="5414ED86" w:rsidR="002E3D6F" w:rsidRPr="00AE1021" w:rsidRDefault="00DE41EF" w:rsidP="00812410">
            <w:pPr>
              <w:spacing w:line="240" w:lineRule="auto"/>
              <w:ind w:left="429"/>
              <w:rPr>
                <w:rFonts w:cs="Times New Roman"/>
                <w:b/>
                <w:bCs/>
                <w:i/>
                <w:iCs/>
                <w:szCs w:val="22"/>
              </w:rPr>
            </w:pPr>
            <w:r w:rsidRPr="00AE1021">
              <w:rPr>
                <w:rFonts w:cs="Times New Roman"/>
                <w:b/>
                <w:bCs/>
                <w:szCs w:val="22"/>
              </w:rPr>
              <w:t>Total</w:t>
            </w:r>
          </w:p>
        </w:tc>
        <w:tc>
          <w:tcPr>
            <w:tcW w:w="589" w:type="pct"/>
            <w:tcBorders>
              <w:top w:val="single" w:sz="4" w:space="0" w:color="auto"/>
              <w:bottom w:val="double" w:sz="4" w:space="0" w:color="auto"/>
            </w:tcBorders>
          </w:tcPr>
          <w:p w14:paraId="493C484D" w14:textId="7AB27609" w:rsidR="002E3D6F" w:rsidRPr="00AE1021" w:rsidRDefault="00D73792" w:rsidP="00812410">
            <w:pPr>
              <w:jc w:val="right"/>
              <w:rPr>
                <w:rFonts w:cs="Times New Roman"/>
                <w:b/>
                <w:bCs/>
                <w:szCs w:val="22"/>
                <w:lang w:val="en-US"/>
              </w:rPr>
            </w:pPr>
            <w:r>
              <w:rPr>
                <w:rFonts w:cs="Times New Roman"/>
                <w:b/>
                <w:bCs/>
                <w:szCs w:val="22"/>
              </w:rPr>
              <w:t>357.00</w:t>
            </w:r>
          </w:p>
        </w:tc>
        <w:tc>
          <w:tcPr>
            <w:tcW w:w="132" w:type="pct"/>
          </w:tcPr>
          <w:p w14:paraId="28AE987A" w14:textId="77777777" w:rsidR="002E3D6F" w:rsidRPr="00AE1021" w:rsidRDefault="002E3D6F" w:rsidP="00812410">
            <w:pPr>
              <w:tabs>
                <w:tab w:val="decimal" w:pos="880"/>
              </w:tabs>
              <w:spacing w:line="240" w:lineRule="auto"/>
              <w:rPr>
                <w:rFonts w:cs="Times New Roman"/>
                <w:b/>
                <w:bCs/>
                <w:szCs w:val="22"/>
              </w:rPr>
            </w:pPr>
          </w:p>
        </w:tc>
        <w:tc>
          <w:tcPr>
            <w:tcW w:w="544" w:type="pct"/>
            <w:tcBorders>
              <w:top w:val="single" w:sz="4" w:space="0" w:color="auto"/>
              <w:bottom w:val="double" w:sz="4" w:space="0" w:color="auto"/>
            </w:tcBorders>
          </w:tcPr>
          <w:p w14:paraId="4D1C4661" w14:textId="2BEEBADB" w:rsidR="002E3D6F" w:rsidRPr="00AE1021" w:rsidRDefault="000D016E" w:rsidP="00812410">
            <w:pPr>
              <w:jc w:val="right"/>
              <w:rPr>
                <w:rFonts w:cs="Times New Roman"/>
                <w:b/>
                <w:bCs/>
                <w:szCs w:val="22"/>
              </w:rPr>
            </w:pPr>
            <w:r>
              <w:rPr>
                <w:rFonts w:cs="Times New Roman"/>
                <w:b/>
                <w:bCs/>
                <w:szCs w:val="22"/>
              </w:rPr>
              <w:t>2</w:t>
            </w:r>
            <w:r w:rsidR="008E5E2C">
              <w:rPr>
                <w:rFonts w:cs="Times New Roman"/>
                <w:b/>
                <w:bCs/>
                <w:szCs w:val="22"/>
              </w:rPr>
              <w:t>85.00</w:t>
            </w:r>
          </w:p>
        </w:tc>
        <w:tc>
          <w:tcPr>
            <w:tcW w:w="119" w:type="pct"/>
          </w:tcPr>
          <w:p w14:paraId="50C4CAB5" w14:textId="77777777" w:rsidR="002E3D6F" w:rsidRPr="00AE1021" w:rsidRDefault="002E3D6F" w:rsidP="00812410">
            <w:pPr>
              <w:tabs>
                <w:tab w:val="decimal" w:pos="878"/>
              </w:tabs>
              <w:spacing w:line="240" w:lineRule="auto"/>
              <w:rPr>
                <w:rFonts w:cs="Times New Roman"/>
                <w:b/>
                <w:bCs/>
                <w:szCs w:val="22"/>
                <w:cs/>
              </w:rPr>
            </w:pPr>
          </w:p>
        </w:tc>
        <w:tc>
          <w:tcPr>
            <w:tcW w:w="564" w:type="pct"/>
            <w:tcBorders>
              <w:top w:val="single" w:sz="4" w:space="0" w:color="auto"/>
              <w:bottom w:val="double" w:sz="4" w:space="0" w:color="auto"/>
            </w:tcBorders>
          </w:tcPr>
          <w:p w14:paraId="28A168EF" w14:textId="4C38F808" w:rsidR="002E3D6F" w:rsidRPr="00AE1021" w:rsidRDefault="008E5E2C" w:rsidP="008E5E2C">
            <w:pPr>
              <w:ind w:left="-126" w:right="-104" w:firstLine="126"/>
              <w:jc w:val="center"/>
              <w:rPr>
                <w:b/>
                <w:bCs/>
              </w:rPr>
            </w:pPr>
            <w:r>
              <w:rPr>
                <w:b/>
                <w:bCs/>
              </w:rPr>
              <w:t>(</w:t>
            </w:r>
            <w:r w:rsidR="000D016E">
              <w:rPr>
                <w:b/>
                <w:bCs/>
              </w:rPr>
              <w:t>642</w:t>
            </w:r>
            <w:r>
              <w:rPr>
                <w:b/>
                <w:bCs/>
              </w:rPr>
              <w:t>.00)</w:t>
            </w:r>
          </w:p>
        </w:tc>
        <w:tc>
          <w:tcPr>
            <w:tcW w:w="143" w:type="pct"/>
          </w:tcPr>
          <w:p w14:paraId="534350DF" w14:textId="77777777" w:rsidR="002E3D6F" w:rsidRPr="00AE1021" w:rsidRDefault="002E3D6F" w:rsidP="00812410">
            <w:pPr>
              <w:tabs>
                <w:tab w:val="decimal" w:pos="796"/>
              </w:tabs>
              <w:spacing w:line="240" w:lineRule="auto"/>
              <w:rPr>
                <w:rFonts w:cs="Times New Roman"/>
                <w:b/>
                <w:bCs/>
                <w:szCs w:val="22"/>
              </w:rPr>
            </w:pPr>
          </w:p>
        </w:tc>
        <w:tc>
          <w:tcPr>
            <w:tcW w:w="643" w:type="pct"/>
            <w:tcBorders>
              <w:top w:val="single" w:sz="4" w:space="0" w:color="auto"/>
              <w:bottom w:val="double" w:sz="4" w:space="0" w:color="auto"/>
            </w:tcBorders>
          </w:tcPr>
          <w:p w14:paraId="58824FC1" w14:textId="675A9312" w:rsidR="002E3D6F" w:rsidRPr="00AE1021" w:rsidRDefault="000D016E" w:rsidP="00812410">
            <w:pPr>
              <w:jc w:val="right"/>
              <w:rPr>
                <w:rFonts w:cs="Times New Roman"/>
                <w:b/>
                <w:bCs/>
                <w:szCs w:val="22"/>
              </w:rPr>
            </w:pPr>
            <w:r>
              <w:rPr>
                <w:rFonts w:cs="Times New Roman"/>
                <w:b/>
                <w:bCs/>
                <w:szCs w:val="22"/>
              </w:rPr>
              <w:t>-</w:t>
            </w:r>
          </w:p>
        </w:tc>
      </w:tr>
    </w:tbl>
    <w:p w14:paraId="4B68A3B2" w14:textId="77777777" w:rsidR="00531480" w:rsidRPr="00EF21B9" w:rsidRDefault="00531480" w:rsidP="00756791">
      <w:pPr>
        <w:spacing w:line="240" w:lineRule="atLeast"/>
        <w:rPr>
          <w:rFonts w:ascii="Angsana New" w:hAnsi="Angsana New"/>
          <w:b/>
          <w:bCs/>
          <w:szCs w:val="22"/>
          <w:cs/>
          <w:lang w:bidi="th-TH"/>
        </w:rPr>
      </w:pPr>
    </w:p>
    <w:p w14:paraId="187C1551" w14:textId="77777777" w:rsidR="00A80479" w:rsidRPr="00AE1021" w:rsidRDefault="00A80479" w:rsidP="000C3D92">
      <w:pPr>
        <w:spacing w:line="240" w:lineRule="auto"/>
        <w:rPr>
          <w:rFonts w:cs="Times New Roman"/>
          <w:sz w:val="2"/>
          <w:szCs w:val="2"/>
        </w:rPr>
      </w:pPr>
    </w:p>
    <w:p w14:paraId="5DD2F5BC" w14:textId="29DFBDE2" w:rsidR="00783E92" w:rsidRPr="00AE1021" w:rsidRDefault="00783E92" w:rsidP="002F7AE0">
      <w:pPr>
        <w:pStyle w:val="Heading1"/>
        <w:numPr>
          <w:ilvl w:val="0"/>
          <w:numId w:val="3"/>
        </w:numPr>
        <w:spacing w:before="0" w:after="0" w:line="240" w:lineRule="atLeast"/>
        <w:ind w:left="540"/>
        <w:rPr>
          <w:rFonts w:cs="Times New Roman"/>
          <w:szCs w:val="22"/>
        </w:rPr>
      </w:pPr>
      <w:r w:rsidRPr="00AE1021">
        <w:rPr>
          <w:rFonts w:cs="Times New Roman"/>
          <w:szCs w:val="24"/>
        </w:rPr>
        <w:t>Trade accounts receivable</w:t>
      </w:r>
    </w:p>
    <w:tbl>
      <w:tblPr>
        <w:tblW w:w="9455" w:type="dxa"/>
        <w:tblInd w:w="450" w:type="dxa"/>
        <w:tblLayout w:type="fixed"/>
        <w:tblCellMar>
          <w:left w:w="79" w:type="dxa"/>
          <w:right w:w="79" w:type="dxa"/>
        </w:tblCellMar>
        <w:tblLook w:val="0000" w:firstRow="0" w:lastRow="0" w:firstColumn="0" w:lastColumn="0" w:noHBand="0" w:noVBand="0"/>
      </w:tblPr>
      <w:tblGrid>
        <w:gridCol w:w="3780"/>
        <w:gridCol w:w="810"/>
        <w:gridCol w:w="1080"/>
        <w:gridCol w:w="180"/>
        <w:gridCol w:w="1080"/>
        <w:gridCol w:w="180"/>
        <w:gridCol w:w="1077"/>
        <w:gridCol w:w="183"/>
        <w:gridCol w:w="1085"/>
      </w:tblGrid>
      <w:tr w:rsidR="00AE1021" w:rsidRPr="00AE1021" w14:paraId="2CD2E8CE" w14:textId="77777777" w:rsidTr="00476AC3">
        <w:trPr>
          <w:cantSplit/>
        </w:trPr>
        <w:tc>
          <w:tcPr>
            <w:tcW w:w="3780" w:type="dxa"/>
            <w:vAlign w:val="bottom"/>
          </w:tcPr>
          <w:p w14:paraId="4EBB011A" w14:textId="77777777" w:rsidR="00476AC3" w:rsidRPr="00AE1021" w:rsidRDefault="00476AC3" w:rsidP="00BA3D8F">
            <w:pPr>
              <w:spacing w:line="240" w:lineRule="atLeast"/>
              <w:rPr>
                <w:rFonts w:cs="Times New Roman"/>
                <w:szCs w:val="22"/>
              </w:rPr>
            </w:pPr>
          </w:p>
        </w:tc>
        <w:tc>
          <w:tcPr>
            <w:tcW w:w="810" w:type="dxa"/>
          </w:tcPr>
          <w:p w14:paraId="4BB21F73" w14:textId="77777777" w:rsidR="00476AC3" w:rsidRPr="00AE1021" w:rsidRDefault="00476AC3" w:rsidP="00BA3D8F">
            <w:pPr>
              <w:pStyle w:val="acctfourfigures"/>
              <w:tabs>
                <w:tab w:val="clear" w:pos="765"/>
              </w:tabs>
              <w:spacing w:line="240" w:lineRule="atLeast"/>
              <w:ind w:left="-88" w:right="-70"/>
              <w:jc w:val="center"/>
              <w:rPr>
                <w:rFonts w:cs="Times New Roman"/>
                <w:b/>
                <w:bCs/>
              </w:rPr>
            </w:pPr>
          </w:p>
        </w:tc>
        <w:tc>
          <w:tcPr>
            <w:tcW w:w="2340" w:type="dxa"/>
            <w:gridSpan w:val="3"/>
          </w:tcPr>
          <w:p w14:paraId="77261F34" w14:textId="52CADDF7" w:rsidR="00476AC3" w:rsidRPr="00AE1021" w:rsidRDefault="00476AC3" w:rsidP="00BA3D8F">
            <w:pPr>
              <w:pStyle w:val="acctfourfigures"/>
              <w:tabs>
                <w:tab w:val="clear" w:pos="765"/>
              </w:tabs>
              <w:spacing w:line="240" w:lineRule="atLeast"/>
              <w:ind w:left="-88" w:right="-70"/>
              <w:jc w:val="center"/>
              <w:rPr>
                <w:rFonts w:cs="Times New Roman"/>
                <w:b/>
                <w:bCs/>
                <w:szCs w:val="22"/>
                <w:lang w:bidi="th-TH"/>
              </w:rPr>
            </w:pPr>
            <w:r w:rsidRPr="00AE1021">
              <w:rPr>
                <w:rFonts w:cs="Times New Roman"/>
                <w:b/>
                <w:bCs/>
              </w:rPr>
              <w:t>Consolidated</w:t>
            </w:r>
          </w:p>
        </w:tc>
        <w:tc>
          <w:tcPr>
            <w:tcW w:w="180" w:type="dxa"/>
          </w:tcPr>
          <w:p w14:paraId="0C880927" w14:textId="77777777" w:rsidR="00476AC3" w:rsidRPr="00AE1021" w:rsidRDefault="00476AC3" w:rsidP="00BA3D8F">
            <w:pPr>
              <w:pStyle w:val="acctfourfigures"/>
              <w:tabs>
                <w:tab w:val="clear" w:pos="765"/>
              </w:tabs>
              <w:spacing w:line="240" w:lineRule="atLeast"/>
              <w:ind w:left="-88" w:right="-90"/>
              <w:jc w:val="center"/>
              <w:rPr>
                <w:rFonts w:cs="Times New Roman"/>
              </w:rPr>
            </w:pPr>
          </w:p>
        </w:tc>
        <w:tc>
          <w:tcPr>
            <w:tcW w:w="2345" w:type="dxa"/>
            <w:gridSpan w:val="3"/>
          </w:tcPr>
          <w:p w14:paraId="59D3C900" w14:textId="77777777" w:rsidR="00476AC3" w:rsidRPr="00AE1021" w:rsidRDefault="00476AC3" w:rsidP="00BA3D8F">
            <w:pPr>
              <w:pStyle w:val="acctfourfigures"/>
              <w:tabs>
                <w:tab w:val="clear" w:pos="765"/>
              </w:tabs>
              <w:spacing w:line="240" w:lineRule="atLeast"/>
              <w:ind w:left="-88" w:right="-70"/>
              <w:jc w:val="center"/>
              <w:rPr>
                <w:rFonts w:cs="Times New Roman"/>
                <w:b/>
                <w:bCs/>
                <w:szCs w:val="22"/>
                <w:lang w:bidi="th-TH"/>
              </w:rPr>
            </w:pPr>
            <w:r w:rsidRPr="00AE1021">
              <w:rPr>
                <w:rFonts w:cs="Times New Roman"/>
                <w:b/>
                <w:bCs/>
              </w:rPr>
              <w:t>Separate</w:t>
            </w:r>
          </w:p>
        </w:tc>
      </w:tr>
      <w:tr w:rsidR="00AE1021" w:rsidRPr="00AE1021" w14:paraId="627FC879" w14:textId="77777777" w:rsidTr="00476AC3">
        <w:trPr>
          <w:cantSplit/>
        </w:trPr>
        <w:tc>
          <w:tcPr>
            <w:tcW w:w="3780" w:type="dxa"/>
            <w:vAlign w:val="bottom"/>
          </w:tcPr>
          <w:p w14:paraId="3239FE94" w14:textId="77777777" w:rsidR="00476AC3" w:rsidRPr="00AE1021" w:rsidRDefault="00476AC3" w:rsidP="00BA3D8F">
            <w:pPr>
              <w:spacing w:line="240" w:lineRule="atLeast"/>
              <w:rPr>
                <w:rFonts w:cs="Times New Roman"/>
                <w:szCs w:val="22"/>
              </w:rPr>
            </w:pPr>
          </w:p>
        </w:tc>
        <w:tc>
          <w:tcPr>
            <w:tcW w:w="810" w:type="dxa"/>
          </w:tcPr>
          <w:p w14:paraId="7FFB53E4" w14:textId="77777777" w:rsidR="00476AC3" w:rsidRPr="00AE1021" w:rsidRDefault="00476AC3" w:rsidP="00BA3D8F">
            <w:pPr>
              <w:pStyle w:val="acctfourfigures"/>
              <w:tabs>
                <w:tab w:val="clear" w:pos="765"/>
              </w:tabs>
              <w:spacing w:line="240" w:lineRule="atLeast"/>
              <w:ind w:left="-88" w:right="-70"/>
              <w:jc w:val="center"/>
              <w:rPr>
                <w:rFonts w:cs="Times New Roman"/>
                <w:b/>
                <w:bCs/>
              </w:rPr>
            </w:pPr>
          </w:p>
        </w:tc>
        <w:tc>
          <w:tcPr>
            <w:tcW w:w="2340" w:type="dxa"/>
            <w:gridSpan w:val="3"/>
          </w:tcPr>
          <w:p w14:paraId="75E84223" w14:textId="0B6D6D00" w:rsidR="00476AC3" w:rsidRPr="00AE1021" w:rsidRDefault="00476AC3" w:rsidP="00BA3D8F">
            <w:pPr>
              <w:pStyle w:val="acctfourfigures"/>
              <w:tabs>
                <w:tab w:val="clear" w:pos="765"/>
              </w:tabs>
              <w:spacing w:line="240" w:lineRule="atLeast"/>
              <w:ind w:left="-88" w:right="-70"/>
              <w:jc w:val="center"/>
              <w:rPr>
                <w:rFonts w:cs="Times New Roman"/>
                <w:b/>
                <w:bCs/>
                <w:szCs w:val="22"/>
                <w:lang w:bidi="th-TH"/>
              </w:rPr>
            </w:pPr>
            <w:r w:rsidRPr="00AE1021">
              <w:rPr>
                <w:rFonts w:cs="Times New Roman"/>
                <w:b/>
                <w:bCs/>
              </w:rPr>
              <w:t>financial statements</w:t>
            </w:r>
          </w:p>
        </w:tc>
        <w:tc>
          <w:tcPr>
            <w:tcW w:w="180" w:type="dxa"/>
          </w:tcPr>
          <w:p w14:paraId="6A3E38C4" w14:textId="77777777" w:rsidR="00476AC3" w:rsidRPr="00AE1021" w:rsidRDefault="00476AC3" w:rsidP="00BA3D8F">
            <w:pPr>
              <w:pStyle w:val="acctfourfigures"/>
              <w:tabs>
                <w:tab w:val="clear" w:pos="765"/>
              </w:tabs>
              <w:spacing w:line="240" w:lineRule="atLeast"/>
              <w:ind w:left="-88" w:right="-90"/>
              <w:jc w:val="center"/>
              <w:rPr>
                <w:rFonts w:cs="Times New Roman"/>
              </w:rPr>
            </w:pPr>
          </w:p>
        </w:tc>
        <w:tc>
          <w:tcPr>
            <w:tcW w:w="2345" w:type="dxa"/>
            <w:gridSpan w:val="3"/>
          </w:tcPr>
          <w:p w14:paraId="7014A160" w14:textId="77777777" w:rsidR="00476AC3" w:rsidRPr="00AE1021" w:rsidRDefault="00476AC3" w:rsidP="00BA3D8F">
            <w:pPr>
              <w:pStyle w:val="acctfourfigures"/>
              <w:tabs>
                <w:tab w:val="clear" w:pos="765"/>
              </w:tabs>
              <w:spacing w:line="240" w:lineRule="atLeast"/>
              <w:ind w:left="-88" w:right="-70"/>
              <w:jc w:val="center"/>
              <w:rPr>
                <w:rFonts w:cs="Times New Roman"/>
                <w:b/>
                <w:bCs/>
                <w:szCs w:val="22"/>
                <w:lang w:bidi="th-TH"/>
              </w:rPr>
            </w:pPr>
            <w:r w:rsidRPr="00AE1021">
              <w:rPr>
                <w:rFonts w:cs="Times New Roman"/>
                <w:b/>
                <w:bCs/>
              </w:rPr>
              <w:t>financial statements</w:t>
            </w:r>
          </w:p>
        </w:tc>
      </w:tr>
      <w:tr w:rsidR="00AE1021" w:rsidRPr="00AE1021" w14:paraId="7B1964AD" w14:textId="77777777" w:rsidTr="002F7AE0">
        <w:trPr>
          <w:cantSplit/>
        </w:trPr>
        <w:tc>
          <w:tcPr>
            <w:tcW w:w="3780" w:type="dxa"/>
            <w:vAlign w:val="bottom"/>
          </w:tcPr>
          <w:p w14:paraId="06461347" w14:textId="77777777" w:rsidR="00476AC3" w:rsidRPr="00AE1021" w:rsidRDefault="00476AC3" w:rsidP="00E30E53">
            <w:pPr>
              <w:spacing w:line="240" w:lineRule="atLeast"/>
              <w:rPr>
                <w:rFonts w:cs="Times New Roman"/>
                <w:szCs w:val="22"/>
              </w:rPr>
            </w:pPr>
          </w:p>
        </w:tc>
        <w:tc>
          <w:tcPr>
            <w:tcW w:w="810" w:type="dxa"/>
          </w:tcPr>
          <w:p w14:paraId="6FDA9DE9" w14:textId="77777777" w:rsidR="00476AC3" w:rsidRPr="00AE1021" w:rsidRDefault="00476AC3" w:rsidP="00E30E53">
            <w:pPr>
              <w:pStyle w:val="acctfourfigures"/>
              <w:tabs>
                <w:tab w:val="clear" w:pos="765"/>
              </w:tabs>
              <w:spacing w:line="240" w:lineRule="atLeast"/>
              <w:ind w:left="-88" w:right="-70"/>
              <w:jc w:val="center"/>
              <w:rPr>
                <w:rFonts w:cs="Times New Roman"/>
                <w:lang w:val="en-US" w:bidi="th-TH"/>
              </w:rPr>
            </w:pPr>
          </w:p>
        </w:tc>
        <w:tc>
          <w:tcPr>
            <w:tcW w:w="1080" w:type="dxa"/>
          </w:tcPr>
          <w:p w14:paraId="495E3CB2" w14:textId="7725E6B1" w:rsidR="00476AC3" w:rsidRPr="00AE1021" w:rsidRDefault="00476AC3" w:rsidP="00E30E53">
            <w:pPr>
              <w:pStyle w:val="acctfourfigures"/>
              <w:tabs>
                <w:tab w:val="clear" w:pos="765"/>
              </w:tabs>
              <w:spacing w:line="240" w:lineRule="atLeast"/>
              <w:ind w:left="-88" w:right="-70"/>
              <w:jc w:val="center"/>
              <w:rPr>
                <w:rFonts w:cs="Times New Roman"/>
                <w:lang w:val="en-US" w:bidi="th-TH"/>
              </w:rPr>
            </w:pPr>
            <w:r w:rsidRPr="00AE1021">
              <w:rPr>
                <w:rFonts w:cs="Times New Roman"/>
                <w:lang w:val="en-US" w:bidi="th-TH"/>
              </w:rPr>
              <w:t>3</w:t>
            </w:r>
            <w:r w:rsidR="00E67204">
              <w:rPr>
                <w:rFonts w:cs="Times New Roman"/>
                <w:lang w:val="en-US" w:bidi="th-TH"/>
              </w:rPr>
              <w:t>0</w:t>
            </w:r>
          </w:p>
        </w:tc>
        <w:tc>
          <w:tcPr>
            <w:tcW w:w="180" w:type="dxa"/>
          </w:tcPr>
          <w:p w14:paraId="3F4B5174" w14:textId="77777777" w:rsidR="00476AC3" w:rsidRPr="00AE1021" w:rsidRDefault="00476AC3" w:rsidP="00E30E53">
            <w:pPr>
              <w:pStyle w:val="acctfourfigures"/>
              <w:tabs>
                <w:tab w:val="clear" w:pos="765"/>
              </w:tabs>
              <w:spacing w:line="240" w:lineRule="atLeast"/>
              <w:ind w:left="-88" w:right="-70"/>
              <w:jc w:val="center"/>
              <w:rPr>
                <w:rFonts w:cs="Times New Roman"/>
              </w:rPr>
            </w:pPr>
          </w:p>
        </w:tc>
        <w:tc>
          <w:tcPr>
            <w:tcW w:w="1080" w:type="dxa"/>
          </w:tcPr>
          <w:p w14:paraId="4780B258" w14:textId="667B305B" w:rsidR="00476AC3" w:rsidRPr="00AE1021" w:rsidRDefault="00476AC3" w:rsidP="00E30E53">
            <w:pPr>
              <w:pStyle w:val="acctfourfigures"/>
              <w:tabs>
                <w:tab w:val="clear" w:pos="765"/>
              </w:tabs>
              <w:spacing w:line="240" w:lineRule="atLeast"/>
              <w:ind w:left="-88" w:right="-70"/>
              <w:jc w:val="center"/>
              <w:rPr>
                <w:rFonts w:cs="Times New Roman"/>
                <w:szCs w:val="22"/>
                <w:lang w:bidi="th-TH"/>
              </w:rPr>
            </w:pPr>
            <w:r w:rsidRPr="00AE1021">
              <w:rPr>
                <w:rFonts w:cs="Times New Roman"/>
                <w:szCs w:val="22"/>
                <w:lang w:bidi="th-TH"/>
              </w:rPr>
              <w:t>31</w:t>
            </w:r>
          </w:p>
        </w:tc>
        <w:tc>
          <w:tcPr>
            <w:tcW w:w="180" w:type="dxa"/>
          </w:tcPr>
          <w:p w14:paraId="2F46C6B1" w14:textId="77777777" w:rsidR="00476AC3" w:rsidRPr="00AE1021" w:rsidRDefault="00476AC3" w:rsidP="00E30E53">
            <w:pPr>
              <w:pStyle w:val="acctfourfigures"/>
              <w:tabs>
                <w:tab w:val="clear" w:pos="765"/>
              </w:tabs>
              <w:spacing w:line="240" w:lineRule="atLeast"/>
              <w:ind w:left="-88" w:right="-70"/>
              <w:jc w:val="center"/>
              <w:rPr>
                <w:rFonts w:cs="Times New Roman"/>
              </w:rPr>
            </w:pPr>
          </w:p>
        </w:tc>
        <w:tc>
          <w:tcPr>
            <w:tcW w:w="1077" w:type="dxa"/>
          </w:tcPr>
          <w:p w14:paraId="49413D48" w14:textId="3805C769" w:rsidR="00476AC3" w:rsidRPr="00AE1021" w:rsidRDefault="00476AC3" w:rsidP="00E30E53">
            <w:pPr>
              <w:pStyle w:val="acctfourfigures"/>
              <w:tabs>
                <w:tab w:val="clear" w:pos="765"/>
              </w:tabs>
              <w:spacing w:line="240" w:lineRule="atLeast"/>
              <w:ind w:left="-88" w:right="-70"/>
              <w:jc w:val="center"/>
              <w:rPr>
                <w:rFonts w:cs="Times New Roman"/>
              </w:rPr>
            </w:pPr>
            <w:r w:rsidRPr="00AE1021">
              <w:rPr>
                <w:rFonts w:cs="Times New Roman"/>
                <w:lang w:val="en-US" w:bidi="th-TH"/>
              </w:rPr>
              <w:t>3</w:t>
            </w:r>
            <w:r w:rsidR="00E67204">
              <w:rPr>
                <w:rFonts w:cs="Times New Roman"/>
              </w:rPr>
              <w:t>0</w:t>
            </w:r>
          </w:p>
        </w:tc>
        <w:tc>
          <w:tcPr>
            <w:tcW w:w="183" w:type="dxa"/>
          </w:tcPr>
          <w:p w14:paraId="66D8C9D9" w14:textId="77777777" w:rsidR="00476AC3" w:rsidRPr="00AE1021" w:rsidRDefault="00476AC3" w:rsidP="00E30E53">
            <w:pPr>
              <w:pStyle w:val="acctfourfigures"/>
              <w:tabs>
                <w:tab w:val="clear" w:pos="765"/>
              </w:tabs>
              <w:spacing w:line="240" w:lineRule="atLeast"/>
              <w:ind w:left="-88" w:right="-70"/>
              <w:jc w:val="center"/>
              <w:rPr>
                <w:rFonts w:cs="Times New Roman"/>
              </w:rPr>
            </w:pPr>
          </w:p>
        </w:tc>
        <w:tc>
          <w:tcPr>
            <w:tcW w:w="1085" w:type="dxa"/>
          </w:tcPr>
          <w:p w14:paraId="25C469BE" w14:textId="1CCEF4AD" w:rsidR="00476AC3" w:rsidRPr="00AE1021" w:rsidRDefault="00476AC3" w:rsidP="00E30E53">
            <w:pPr>
              <w:pStyle w:val="acctfourfigures"/>
              <w:tabs>
                <w:tab w:val="clear" w:pos="765"/>
              </w:tabs>
              <w:spacing w:line="240" w:lineRule="atLeast"/>
              <w:ind w:left="-88" w:right="-70"/>
              <w:jc w:val="center"/>
              <w:rPr>
                <w:rFonts w:cs="Times New Roman"/>
                <w:szCs w:val="22"/>
                <w:lang w:bidi="th-TH"/>
              </w:rPr>
            </w:pPr>
            <w:r w:rsidRPr="00AE1021">
              <w:rPr>
                <w:rFonts w:cs="Times New Roman"/>
                <w:szCs w:val="22"/>
                <w:lang w:bidi="th-TH"/>
              </w:rPr>
              <w:t>31</w:t>
            </w:r>
          </w:p>
        </w:tc>
      </w:tr>
      <w:tr w:rsidR="00AE1021" w:rsidRPr="00AE1021" w14:paraId="1B8960F7" w14:textId="77777777" w:rsidTr="002F7AE0">
        <w:trPr>
          <w:cantSplit/>
        </w:trPr>
        <w:tc>
          <w:tcPr>
            <w:tcW w:w="3780" w:type="dxa"/>
            <w:vAlign w:val="bottom"/>
          </w:tcPr>
          <w:p w14:paraId="2F272D12" w14:textId="77777777" w:rsidR="00476AC3" w:rsidRPr="00AE1021" w:rsidRDefault="00476AC3" w:rsidP="00E30E53">
            <w:pPr>
              <w:spacing w:line="240" w:lineRule="atLeast"/>
              <w:rPr>
                <w:rFonts w:cs="Times New Roman"/>
                <w:szCs w:val="22"/>
              </w:rPr>
            </w:pPr>
          </w:p>
        </w:tc>
        <w:tc>
          <w:tcPr>
            <w:tcW w:w="810" w:type="dxa"/>
          </w:tcPr>
          <w:p w14:paraId="72FC87B8" w14:textId="77777777" w:rsidR="00476AC3" w:rsidRPr="00AE1021" w:rsidRDefault="00476AC3" w:rsidP="00E30E53">
            <w:pPr>
              <w:pStyle w:val="acctfourfigures"/>
              <w:tabs>
                <w:tab w:val="clear" w:pos="765"/>
              </w:tabs>
              <w:spacing w:line="240" w:lineRule="atLeast"/>
              <w:ind w:left="-88" w:right="-70"/>
              <w:jc w:val="center"/>
              <w:rPr>
                <w:rFonts w:cs="Times New Roman"/>
                <w:lang w:val="en-US" w:bidi="th-TH"/>
              </w:rPr>
            </w:pPr>
          </w:p>
        </w:tc>
        <w:tc>
          <w:tcPr>
            <w:tcW w:w="1080" w:type="dxa"/>
          </w:tcPr>
          <w:p w14:paraId="0CF8D01A" w14:textId="5917509D" w:rsidR="00476AC3" w:rsidRPr="00AE1021" w:rsidRDefault="00E67204" w:rsidP="00E30E53">
            <w:pPr>
              <w:pStyle w:val="acctfourfigures"/>
              <w:tabs>
                <w:tab w:val="clear" w:pos="765"/>
              </w:tabs>
              <w:spacing w:line="240" w:lineRule="atLeast"/>
              <w:ind w:left="-88" w:right="-70"/>
              <w:jc w:val="center"/>
              <w:rPr>
                <w:rFonts w:cs="Times New Roman"/>
                <w:lang w:val="en-US" w:bidi="th-TH"/>
              </w:rPr>
            </w:pPr>
            <w:r>
              <w:rPr>
                <w:rFonts w:cs="Times New Roman"/>
                <w:lang w:val="en-US" w:bidi="th-TH"/>
              </w:rPr>
              <w:t>June</w:t>
            </w:r>
          </w:p>
        </w:tc>
        <w:tc>
          <w:tcPr>
            <w:tcW w:w="180" w:type="dxa"/>
          </w:tcPr>
          <w:p w14:paraId="405430A4" w14:textId="77777777" w:rsidR="00476AC3" w:rsidRPr="00AE1021" w:rsidRDefault="00476AC3" w:rsidP="00E30E53">
            <w:pPr>
              <w:pStyle w:val="acctfourfigures"/>
              <w:tabs>
                <w:tab w:val="clear" w:pos="765"/>
              </w:tabs>
              <w:spacing w:line="240" w:lineRule="atLeast"/>
              <w:ind w:left="-88" w:right="-70"/>
              <w:jc w:val="center"/>
              <w:rPr>
                <w:rFonts w:cs="Times New Roman"/>
              </w:rPr>
            </w:pPr>
          </w:p>
        </w:tc>
        <w:tc>
          <w:tcPr>
            <w:tcW w:w="1080" w:type="dxa"/>
          </w:tcPr>
          <w:p w14:paraId="78DACA15" w14:textId="29E1A60C" w:rsidR="00476AC3" w:rsidRPr="00AE1021" w:rsidRDefault="00476AC3" w:rsidP="00E30E53">
            <w:pPr>
              <w:pStyle w:val="acctfourfigures"/>
              <w:tabs>
                <w:tab w:val="clear" w:pos="765"/>
              </w:tabs>
              <w:spacing w:line="240" w:lineRule="atLeast"/>
              <w:ind w:left="-88" w:right="-70"/>
              <w:jc w:val="center"/>
              <w:rPr>
                <w:rFonts w:cs="Times New Roman"/>
                <w:szCs w:val="22"/>
                <w:lang w:bidi="th-TH"/>
              </w:rPr>
            </w:pPr>
            <w:r w:rsidRPr="00AE1021">
              <w:rPr>
                <w:rFonts w:cs="Times New Roman"/>
                <w:szCs w:val="22"/>
                <w:lang w:bidi="th-TH"/>
              </w:rPr>
              <w:t>December</w:t>
            </w:r>
          </w:p>
        </w:tc>
        <w:tc>
          <w:tcPr>
            <w:tcW w:w="180" w:type="dxa"/>
          </w:tcPr>
          <w:p w14:paraId="7C8784E8" w14:textId="77777777" w:rsidR="00476AC3" w:rsidRPr="00AE1021" w:rsidRDefault="00476AC3" w:rsidP="00E30E53">
            <w:pPr>
              <w:pStyle w:val="acctfourfigures"/>
              <w:tabs>
                <w:tab w:val="clear" w:pos="765"/>
              </w:tabs>
              <w:spacing w:line="240" w:lineRule="atLeast"/>
              <w:ind w:left="-88" w:right="-70"/>
              <w:jc w:val="center"/>
              <w:rPr>
                <w:rFonts w:cs="Times New Roman"/>
              </w:rPr>
            </w:pPr>
          </w:p>
        </w:tc>
        <w:tc>
          <w:tcPr>
            <w:tcW w:w="1077" w:type="dxa"/>
          </w:tcPr>
          <w:p w14:paraId="7602AD17" w14:textId="166C550C" w:rsidR="00476AC3" w:rsidRPr="00AE1021" w:rsidRDefault="00E67204" w:rsidP="00E30E53">
            <w:pPr>
              <w:pStyle w:val="acctfourfigures"/>
              <w:tabs>
                <w:tab w:val="clear" w:pos="765"/>
              </w:tabs>
              <w:spacing w:line="240" w:lineRule="atLeast"/>
              <w:ind w:left="-88" w:right="-70"/>
              <w:jc w:val="center"/>
              <w:rPr>
                <w:rFonts w:cs="Times New Roman"/>
              </w:rPr>
            </w:pPr>
            <w:r>
              <w:rPr>
                <w:rFonts w:cs="Times New Roman"/>
                <w:lang w:val="en-US" w:bidi="th-TH"/>
              </w:rPr>
              <w:t>June</w:t>
            </w:r>
          </w:p>
        </w:tc>
        <w:tc>
          <w:tcPr>
            <w:tcW w:w="183" w:type="dxa"/>
          </w:tcPr>
          <w:p w14:paraId="5FB75273" w14:textId="77777777" w:rsidR="00476AC3" w:rsidRPr="00AE1021" w:rsidRDefault="00476AC3" w:rsidP="00E30E53">
            <w:pPr>
              <w:pStyle w:val="acctfourfigures"/>
              <w:tabs>
                <w:tab w:val="clear" w:pos="765"/>
              </w:tabs>
              <w:spacing w:line="240" w:lineRule="atLeast"/>
              <w:ind w:left="-88" w:right="-70"/>
              <w:jc w:val="center"/>
              <w:rPr>
                <w:rFonts w:cs="Times New Roman"/>
              </w:rPr>
            </w:pPr>
          </w:p>
        </w:tc>
        <w:tc>
          <w:tcPr>
            <w:tcW w:w="1085" w:type="dxa"/>
          </w:tcPr>
          <w:p w14:paraId="16E2F2CD" w14:textId="6F17A1F5" w:rsidR="00476AC3" w:rsidRPr="00AE1021" w:rsidRDefault="00476AC3" w:rsidP="00E30E53">
            <w:pPr>
              <w:pStyle w:val="acctfourfigures"/>
              <w:tabs>
                <w:tab w:val="clear" w:pos="765"/>
              </w:tabs>
              <w:spacing w:line="240" w:lineRule="atLeast"/>
              <w:ind w:left="-88" w:right="-70"/>
              <w:jc w:val="center"/>
              <w:rPr>
                <w:rFonts w:cs="Times New Roman"/>
                <w:szCs w:val="22"/>
                <w:lang w:bidi="th-TH"/>
              </w:rPr>
            </w:pPr>
            <w:r w:rsidRPr="00AE1021">
              <w:rPr>
                <w:rFonts w:cs="Times New Roman"/>
                <w:szCs w:val="22"/>
                <w:lang w:bidi="th-TH"/>
              </w:rPr>
              <w:t>December</w:t>
            </w:r>
          </w:p>
        </w:tc>
      </w:tr>
      <w:tr w:rsidR="00AE1021" w:rsidRPr="00AE1021" w14:paraId="00684799" w14:textId="77777777" w:rsidTr="002F7AE0">
        <w:trPr>
          <w:cantSplit/>
        </w:trPr>
        <w:tc>
          <w:tcPr>
            <w:tcW w:w="3780" w:type="dxa"/>
            <w:vAlign w:val="bottom"/>
          </w:tcPr>
          <w:p w14:paraId="5B3AB9AC" w14:textId="77777777" w:rsidR="00967392" w:rsidRPr="00AE1021" w:rsidRDefault="00967392" w:rsidP="00967392">
            <w:pPr>
              <w:spacing w:line="240" w:lineRule="atLeast"/>
              <w:rPr>
                <w:rFonts w:cs="Times New Roman"/>
                <w:szCs w:val="22"/>
              </w:rPr>
            </w:pPr>
          </w:p>
        </w:tc>
        <w:tc>
          <w:tcPr>
            <w:tcW w:w="810" w:type="dxa"/>
          </w:tcPr>
          <w:p w14:paraId="6C89C6F8" w14:textId="29C5BD0E" w:rsidR="00967392" w:rsidRPr="00AE1021" w:rsidRDefault="00967392" w:rsidP="00967392">
            <w:pPr>
              <w:pStyle w:val="acctfourfigures"/>
              <w:tabs>
                <w:tab w:val="clear" w:pos="765"/>
              </w:tabs>
              <w:spacing w:line="240" w:lineRule="atLeast"/>
              <w:ind w:left="-88" w:right="-70"/>
              <w:jc w:val="center"/>
              <w:rPr>
                <w:rFonts w:cs="Times New Roman"/>
                <w:lang w:val="en-US" w:bidi="th-TH"/>
              </w:rPr>
            </w:pPr>
            <w:r w:rsidRPr="00AE1021">
              <w:rPr>
                <w:rFonts w:cs="Times New Roman"/>
                <w:i/>
                <w:iCs/>
                <w:szCs w:val="22"/>
                <w:lang w:val="en-US" w:bidi="th-TH"/>
              </w:rPr>
              <w:t>Note</w:t>
            </w:r>
          </w:p>
        </w:tc>
        <w:tc>
          <w:tcPr>
            <w:tcW w:w="1080" w:type="dxa"/>
            <w:vAlign w:val="bottom"/>
          </w:tcPr>
          <w:p w14:paraId="76F1F504" w14:textId="57DC1A80" w:rsidR="00967392" w:rsidRPr="00AE1021" w:rsidRDefault="00967392" w:rsidP="00967392">
            <w:pPr>
              <w:pStyle w:val="acctfourfigures"/>
              <w:tabs>
                <w:tab w:val="clear" w:pos="765"/>
              </w:tabs>
              <w:spacing w:line="240" w:lineRule="atLeast"/>
              <w:ind w:left="-88" w:right="-70"/>
              <w:jc w:val="center"/>
              <w:rPr>
                <w:rFonts w:cs="Times New Roman"/>
                <w:lang w:val="en-US" w:bidi="th-TH"/>
              </w:rPr>
            </w:pPr>
            <w:r w:rsidRPr="00AE1021">
              <w:rPr>
                <w:rFonts w:cs="Times New Roman"/>
              </w:rPr>
              <w:t>202</w:t>
            </w:r>
            <w:r w:rsidR="00D73792">
              <w:rPr>
                <w:rFonts w:cs="Times New Roman"/>
              </w:rPr>
              <w:t>6</w:t>
            </w:r>
          </w:p>
        </w:tc>
        <w:tc>
          <w:tcPr>
            <w:tcW w:w="180" w:type="dxa"/>
          </w:tcPr>
          <w:p w14:paraId="3B518C1F" w14:textId="77777777" w:rsidR="00967392" w:rsidRPr="00AE1021" w:rsidRDefault="00967392" w:rsidP="00967392">
            <w:pPr>
              <w:pStyle w:val="acctfourfigures"/>
              <w:tabs>
                <w:tab w:val="clear" w:pos="765"/>
              </w:tabs>
              <w:spacing w:line="240" w:lineRule="atLeast"/>
              <w:ind w:left="-88" w:right="-70"/>
              <w:jc w:val="center"/>
              <w:rPr>
                <w:rFonts w:cs="Times New Roman"/>
              </w:rPr>
            </w:pPr>
          </w:p>
        </w:tc>
        <w:tc>
          <w:tcPr>
            <w:tcW w:w="1080" w:type="dxa"/>
            <w:vAlign w:val="bottom"/>
          </w:tcPr>
          <w:p w14:paraId="427949DE" w14:textId="1B2B0809" w:rsidR="00967392" w:rsidRPr="00AE1021" w:rsidRDefault="00967392" w:rsidP="00967392">
            <w:pPr>
              <w:pStyle w:val="acctfourfigures"/>
              <w:tabs>
                <w:tab w:val="clear" w:pos="765"/>
              </w:tabs>
              <w:spacing w:line="240" w:lineRule="atLeast"/>
              <w:ind w:left="-88" w:right="-70"/>
              <w:jc w:val="center"/>
              <w:rPr>
                <w:rFonts w:cs="Times New Roman"/>
                <w:szCs w:val="22"/>
                <w:lang w:bidi="th-TH"/>
              </w:rPr>
            </w:pPr>
            <w:r w:rsidRPr="00AE1021">
              <w:rPr>
                <w:rFonts w:cs="Times New Roman"/>
              </w:rPr>
              <w:t>202</w:t>
            </w:r>
            <w:r w:rsidR="00D73792">
              <w:rPr>
                <w:rFonts w:cs="Times New Roman"/>
              </w:rPr>
              <w:t>5</w:t>
            </w:r>
          </w:p>
        </w:tc>
        <w:tc>
          <w:tcPr>
            <w:tcW w:w="180" w:type="dxa"/>
          </w:tcPr>
          <w:p w14:paraId="4213A3DD" w14:textId="77777777" w:rsidR="00967392" w:rsidRPr="00AE1021" w:rsidRDefault="00967392" w:rsidP="00967392">
            <w:pPr>
              <w:pStyle w:val="acctfourfigures"/>
              <w:tabs>
                <w:tab w:val="clear" w:pos="765"/>
              </w:tabs>
              <w:spacing w:line="240" w:lineRule="atLeast"/>
              <w:ind w:left="-88" w:right="-70"/>
              <w:jc w:val="center"/>
              <w:rPr>
                <w:rFonts w:cs="Times New Roman"/>
              </w:rPr>
            </w:pPr>
          </w:p>
        </w:tc>
        <w:tc>
          <w:tcPr>
            <w:tcW w:w="1077" w:type="dxa"/>
          </w:tcPr>
          <w:p w14:paraId="06822370" w14:textId="1707D1B3" w:rsidR="00967392" w:rsidRPr="00AE1021" w:rsidRDefault="00967392" w:rsidP="00967392">
            <w:pPr>
              <w:pStyle w:val="acctfourfigures"/>
              <w:tabs>
                <w:tab w:val="clear" w:pos="765"/>
              </w:tabs>
              <w:spacing w:line="240" w:lineRule="atLeast"/>
              <w:ind w:left="-88" w:right="-70"/>
              <w:jc w:val="center"/>
              <w:rPr>
                <w:rFonts w:cs="Times New Roman"/>
              </w:rPr>
            </w:pPr>
            <w:r w:rsidRPr="00AE1021">
              <w:rPr>
                <w:rFonts w:cs="Times New Roman"/>
              </w:rPr>
              <w:t>202</w:t>
            </w:r>
            <w:r w:rsidR="00D73792">
              <w:rPr>
                <w:rFonts w:cs="Times New Roman"/>
              </w:rPr>
              <w:t>6</w:t>
            </w:r>
          </w:p>
        </w:tc>
        <w:tc>
          <w:tcPr>
            <w:tcW w:w="183" w:type="dxa"/>
          </w:tcPr>
          <w:p w14:paraId="49964479" w14:textId="77777777" w:rsidR="00967392" w:rsidRPr="00AE1021" w:rsidRDefault="00967392" w:rsidP="00967392">
            <w:pPr>
              <w:pStyle w:val="acctfourfigures"/>
              <w:tabs>
                <w:tab w:val="clear" w:pos="765"/>
              </w:tabs>
              <w:spacing w:line="240" w:lineRule="atLeast"/>
              <w:ind w:left="-88" w:right="-70"/>
              <w:jc w:val="center"/>
              <w:rPr>
                <w:rFonts w:cs="Times New Roman"/>
              </w:rPr>
            </w:pPr>
          </w:p>
        </w:tc>
        <w:tc>
          <w:tcPr>
            <w:tcW w:w="1085" w:type="dxa"/>
          </w:tcPr>
          <w:p w14:paraId="24CDA60F" w14:textId="20EF609B" w:rsidR="00967392" w:rsidRPr="00AE1021" w:rsidRDefault="00967392" w:rsidP="00967392">
            <w:pPr>
              <w:pStyle w:val="acctfourfigures"/>
              <w:tabs>
                <w:tab w:val="clear" w:pos="765"/>
              </w:tabs>
              <w:spacing w:line="240" w:lineRule="atLeast"/>
              <w:ind w:left="-88" w:right="-70"/>
              <w:jc w:val="center"/>
              <w:rPr>
                <w:rFonts w:cs="Times New Roman"/>
                <w:szCs w:val="22"/>
                <w:lang w:bidi="th-TH"/>
              </w:rPr>
            </w:pPr>
            <w:r w:rsidRPr="00AE1021">
              <w:rPr>
                <w:rFonts w:cs="Times New Roman"/>
              </w:rPr>
              <w:t>202</w:t>
            </w:r>
            <w:r w:rsidR="00D73792">
              <w:rPr>
                <w:rFonts w:cs="Times New Roman"/>
              </w:rPr>
              <w:t>5</w:t>
            </w:r>
          </w:p>
        </w:tc>
      </w:tr>
      <w:tr w:rsidR="00AE1021" w:rsidRPr="00AE1021" w14:paraId="0FCE98AA" w14:textId="77777777" w:rsidTr="00476AC3">
        <w:trPr>
          <w:cantSplit/>
        </w:trPr>
        <w:tc>
          <w:tcPr>
            <w:tcW w:w="3780" w:type="dxa"/>
            <w:vAlign w:val="bottom"/>
          </w:tcPr>
          <w:p w14:paraId="3B8F6A43" w14:textId="77777777" w:rsidR="00476AC3" w:rsidRPr="00AE1021" w:rsidRDefault="00476AC3" w:rsidP="00E30E53">
            <w:pPr>
              <w:spacing w:line="240" w:lineRule="atLeast"/>
              <w:rPr>
                <w:rFonts w:cs="Times New Roman"/>
                <w:szCs w:val="22"/>
              </w:rPr>
            </w:pPr>
          </w:p>
        </w:tc>
        <w:tc>
          <w:tcPr>
            <w:tcW w:w="810" w:type="dxa"/>
          </w:tcPr>
          <w:p w14:paraId="13953F39" w14:textId="77777777" w:rsidR="00476AC3" w:rsidRPr="00AE1021" w:rsidRDefault="00476AC3" w:rsidP="00E30E53">
            <w:pPr>
              <w:pStyle w:val="acctfourfigures"/>
              <w:tabs>
                <w:tab w:val="clear" w:pos="765"/>
              </w:tabs>
              <w:spacing w:line="240" w:lineRule="atLeast"/>
              <w:ind w:left="-79" w:right="-90"/>
              <w:jc w:val="center"/>
              <w:rPr>
                <w:rFonts w:cs="Times New Roman"/>
                <w:i/>
                <w:iCs/>
                <w:szCs w:val="22"/>
              </w:rPr>
            </w:pPr>
          </w:p>
        </w:tc>
        <w:tc>
          <w:tcPr>
            <w:tcW w:w="4865" w:type="dxa"/>
            <w:gridSpan w:val="7"/>
            <w:vAlign w:val="bottom"/>
          </w:tcPr>
          <w:p w14:paraId="07EC503B" w14:textId="7CA2FB72" w:rsidR="00476AC3" w:rsidRPr="00AE1021" w:rsidRDefault="00476AC3" w:rsidP="00E30E53">
            <w:pPr>
              <w:pStyle w:val="acctfourfigures"/>
              <w:tabs>
                <w:tab w:val="clear" w:pos="765"/>
              </w:tabs>
              <w:spacing w:line="240" w:lineRule="atLeast"/>
              <w:ind w:left="-79" w:right="-90"/>
              <w:jc w:val="center"/>
              <w:rPr>
                <w:rFonts w:cs="Times New Roman"/>
              </w:rPr>
            </w:pPr>
            <w:r w:rsidRPr="00AE1021">
              <w:rPr>
                <w:rFonts w:cs="Times New Roman"/>
                <w:i/>
                <w:iCs/>
                <w:szCs w:val="22"/>
              </w:rPr>
              <w:t>(in million Baht)</w:t>
            </w:r>
          </w:p>
        </w:tc>
      </w:tr>
      <w:tr w:rsidR="00AE1021" w:rsidRPr="00AE1021" w14:paraId="26C7DFFF" w14:textId="77777777" w:rsidTr="002F7AE0">
        <w:trPr>
          <w:cantSplit/>
        </w:trPr>
        <w:tc>
          <w:tcPr>
            <w:tcW w:w="3780" w:type="dxa"/>
            <w:vAlign w:val="bottom"/>
          </w:tcPr>
          <w:p w14:paraId="03C37233" w14:textId="77777777" w:rsidR="00476AC3" w:rsidRPr="00AE1021" w:rsidRDefault="00476AC3" w:rsidP="00E30E53">
            <w:pPr>
              <w:spacing w:line="240" w:lineRule="atLeast"/>
              <w:rPr>
                <w:rFonts w:cs="Times New Roman"/>
                <w:b/>
                <w:bCs/>
                <w:szCs w:val="22"/>
              </w:rPr>
            </w:pPr>
            <w:r w:rsidRPr="00AE1021">
              <w:rPr>
                <w:rFonts w:cs="Times New Roman"/>
                <w:b/>
                <w:bCs/>
                <w:szCs w:val="22"/>
              </w:rPr>
              <w:t>Related parties</w:t>
            </w:r>
          </w:p>
        </w:tc>
        <w:tc>
          <w:tcPr>
            <w:tcW w:w="810" w:type="dxa"/>
          </w:tcPr>
          <w:p w14:paraId="2DC72AAC" w14:textId="21F294BC" w:rsidR="00476AC3" w:rsidRPr="00AE1021" w:rsidRDefault="00476AC3" w:rsidP="00476AC3">
            <w:pPr>
              <w:pStyle w:val="acctfourfigures"/>
              <w:tabs>
                <w:tab w:val="clear" w:pos="765"/>
              </w:tabs>
              <w:spacing w:line="240" w:lineRule="atLeast"/>
              <w:ind w:right="-88"/>
              <w:jc w:val="center"/>
              <w:rPr>
                <w:rFonts w:cs="Times New Roman"/>
                <w:i/>
                <w:iCs/>
              </w:rPr>
            </w:pPr>
            <w:r w:rsidRPr="00AE1021">
              <w:rPr>
                <w:rFonts w:cs="Times New Roman"/>
                <w:i/>
                <w:iCs/>
              </w:rPr>
              <w:t>2</w:t>
            </w:r>
          </w:p>
        </w:tc>
        <w:tc>
          <w:tcPr>
            <w:tcW w:w="1080" w:type="dxa"/>
          </w:tcPr>
          <w:p w14:paraId="7C00CA18" w14:textId="5FA73C74" w:rsidR="00476AC3" w:rsidRPr="00AE1021" w:rsidRDefault="00476AC3" w:rsidP="00E30E53">
            <w:pPr>
              <w:pStyle w:val="acctfourfigures"/>
              <w:tabs>
                <w:tab w:val="clear" w:pos="765"/>
                <w:tab w:val="decimal" w:pos="584"/>
              </w:tabs>
              <w:spacing w:line="240" w:lineRule="atLeast"/>
              <w:ind w:right="-88"/>
              <w:rPr>
                <w:rFonts w:cs="Times New Roman"/>
              </w:rPr>
            </w:pPr>
          </w:p>
        </w:tc>
        <w:tc>
          <w:tcPr>
            <w:tcW w:w="180" w:type="dxa"/>
          </w:tcPr>
          <w:p w14:paraId="4555E411" w14:textId="77777777" w:rsidR="00476AC3" w:rsidRPr="00AE1021" w:rsidRDefault="00476AC3" w:rsidP="00E30E53">
            <w:pPr>
              <w:tabs>
                <w:tab w:val="decimal" w:pos="584"/>
              </w:tabs>
              <w:spacing w:line="240" w:lineRule="atLeast"/>
              <w:ind w:right="-79"/>
              <w:rPr>
                <w:rFonts w:cs="Times New Roman"/>
                <w:szCs w:val="22"/>
              </w:rPr>
            </w:pPr>
          </w:p>
        </w:tc>
        <w:tc>
          <w:tcPr>
            <w:tcW w:w="1080" w:type="dxa"/>
          </w:tcPr>
          <w:p w14:paraId="0B1B4901" w14:textId="77777777" w:rsidR="00476AC3" w:rsidRPr="00AE1021" w:rsidRDefault="00476AC3" w:rsidP="00E30E53">
            <w:pPr>
              <w:pStyle w:val="acctfourfigures"/>
              <w:tabs>
                <w:tab w:val="clear" w:pos="765"/>
                <w:tab w:val="decimal" w:pos="584"/>
              </w:tabs>
              <w:spacing w:line="240" w:lineRule="atLeast"/>
              <w:ind w:right="-88"/>
              <w:rPr>
                <w:rFonts w:cs="Times New Roman"/>
              </w:rPr>
            </w:pPr>
          </w:p>
        </w:tc>
        <w:tc>
          <w:tcPr>
            <w:tcW w:w="180" w:type="dxa"/>
          </w:tcPr>
          <w:p w14:paraId="30CC6343" w14:textId="77777777" w:rsidR="00476AC3" w:rsidRPr="00AE1021" w:rsidRDefault="00476AC3" w:rsidP="00E30E53">
            <w:pPr>
              <w:tabs>
                <w:tab w:val="decimal" w:pos="584"/>
              </w:tabs>
              <w:spacing w:line="240" w:lineRule="atLeast"/>
              <w:ind w:right="-79"/>
              <w:rPr>
                <w:rFonts w:cs="Times New Roman"/>
                <w:szCs w:val="22"/>
              </w:rPr>
            </w:pPr>
          </w:p>
        </w:tc>
        <w:tc>
          <w:tcPr>
            <w:tcW w:w="1077" w:type="dxa"/>
          </w:tcPr>
          <w:p w14:paraId="2C08C826" w14:textId="77777777" w:rsidR="00476AC3" w:rsidRPr="00AE1021" w:rsidRDefault="00476AC3" w:rsidP="00E30E53">
            <w:pPr>
              <w:pStyle w:val="acctfourfigures"/>
              <w:tabs>
                <w:tab w:val="clear" w:pos="765"/>
                <w:tab w:val="decimal" w:pos="584"/>
              </w:tabs>
              <w:spacing w:line="240" w:lineRule="atLeast"/>
              <w:ind w:right="-88"/>
              <w:rPr>
                <w:rFonts w:cs="Times New Roman"/>
              </w:rPr>
            </w:pPr>
          </w:p>
        </w:tc>
        <w:tc>
          <w:tcPr>
            <w:tcW w:w="183" w:type="dxa"/>
          </w:tcPr>
          <w:p w14:paraId="67F3263B" w14:textId="77777777" w:rsidR="00476AC3" w:rsidRPr="00AE1021" w:rsidRDefault="00476AC3" w:rsidP="00E30E53">
            <w:pPr>
              <w:tabs>
                <w:tab w:val="decimal" w:pos="584"/>
              </w:tabs>
              <w:spacing w:line="240" w:lineRule="atLeast"/>
              <w:ind w:right="-79"/>
              <w:rPr>
                <w:rFonts w:cs="Times New Roman"/>
                <w:szCs w:val="22"/>
              </w:rPr>
            </w:pPr>
          </w:p>
        </w:tc>
        <w:tc>
          <w:tcPr>
            <w:tcW w:w="1085" w:type="dxa"/>
          </w:tcPr>
          <w:p w14:paraId="760E89C2" w14:textId="77777777" w:rsidR="00476AC3" w:rsidRPr="00AE1021" w:rsidRDefault="00476AC3" w:rsidP="00E30E53">
            <w:pPr>
              <w:pStyle w:val="acctfourfigures"/>
              <w:tabs>
                <w:tab w:val="clear" w:pos="765"/>
                <w:tab w:val="decimal" w:pos="584"/>
              </w:tabs>
              <w:spacing w:line="240" w:lineRule="atLeast"/>
              <w:ind w:right="-88"/>
              <w:rPr>
                <w:rFonts w:cs="Times New Roman"/>
              </w:rPr>
            </w:pPr>
          </w:p>
        </w:tc>
      </w:tr>
      <w:tr w:rsidR="00AE1021" w:rsidRPr="00AE1021" w14:paraId="16CA8348" w14:textId="77777777" w:rsidTr="002F7AE0">
        <w:trPr>
          <w:cantSplit/>
        </w:trPr>
        <w:tc>
          <w:tcPr>
            <w:tcW w:w="3780" w:type="dxa"/>
            <w:vAlign w:val="bottom"/>
          </w:tcPr>
          <w:p w14:paraId="5CE911AD" w14:textId="77777777" w:rsidR="00967392" w:rsidRPr="00AE1021" w:rsidRDefault="00967392" w:rsidP="00967392">
            <w:pPr>
              <w:spacing w:line="240" w:lineRule="atLeast"/>
              <w:rPr>
                <w:rFonts w:cs="Times New Roman"/>
                <w:szCs w:val="22"/>
              </w:rPr>
            </w:pPr>
            <w:r w:rsidRPr="00AE1021">
              <w:rPr>
                <w:rFonts w:cs="Times New Roman"/>
                <w:szCs w:val="22"/>
              </w:rPr>
              <w:t>Within credit terms</w:t>
            </w:r>
          </w:p>
        </w:tc>
        <w:tc>
          <w:tcPr>
            <w:tcW w:w="810" w:type="dxa"/>
          </w:tcPr>
          <w:p w14:paraId="049CA354" w14:textId="77777777" w:rsidR="00967392" w:rsidRPr="00AE1021" w:rsidRDefault="00967392" w:rsidP="00967392">
            <w:pPr>
              <w:pStyle w:val="acctfourfigures"/>
              <w:tabs>
                <w:tab w:val="clear" w:pos="765"/>
                <w:tab w:val="decimal" w:pos="584"/>
              </w:tabs>
              <w:spacing w:line="240" w:lineRule="atLeast"/>
              <w:ind w:right="-88"/>
              <w:rPr>
                <w:rFonts w:cs="Times New Roman"/>
                <w:szCs w:val="22"/>
              </w:rPr>
            </w:pPr>
          </w:p>
        </w:tc>
        <w:tc>
          <w:tcPr>
            <w:tcW w:w="1080" w:type="dxa"/>
          </w:tcPr>
          <w:p w14:paraId="74580418" w14:textId="73DF1997" w:rsidR="00967392" w:rsidRPr="00AE1021" w:rsidRDefault="000D016E" w:rsidP="007D7BA2">
            <w:pPr>
              <w:pStyle w:val="acctfourfigures"/>
              <w:tabs>
                <w:tab w:val="clear" w:pos="765"/>
                <w:tab w:val="decimal" w:pos="584"/>
              </w:tabs>
              <w:spacing w:line="240" w:lineRule="atLeast"/>
              <w:ind w:right="-88"/>
              <w:jc w:val="center"/>
              <w:rPr>
                <w:rFonts w:cs="Times New Roman"/>
                <w:szCs w:val="22"/>
                <w:lang w:val="en-US"/>
              </w:rPr>
            </w:pPr>
            <w:r>
              <w:rPr>
                <w:rFonts w:cs="Times New Roman"/>
                <w:szCs w:val="22"/>
                <w:lang w:val="en-US"/>
              </w:rPr>
              <w:t>1,923.56</w:t>
            </w:r>
          </w:p>
        </w:tc>
        <w:tc>
          <w:tcPr>
            <w:tcW w:w="180" w:type="dxa"/>
          </w:tcPr>
          <w:p w14:paraId="6FA1FC49" w14:textId="77777777" w:rsidR="00967392" w:rsidRPr="00AE1021" w:rsidRDefault="00967392" w:rsidP="00967392">
            <w:pPr>
              <w:tabs>
                <w:tab w:val="decimal" w:pos="584"/>
              </w:tabs>
              <w:spacing w:line="240" w:lineRule="atLeast"/>
              <w:ind w:right="-79"/>
              <w:rPr>
                <w:rFonts w:cs="Times New Roman"/>
                <w:szCs w:val="22"/>
              </w:rPr>
            </w:pPr>
          </w:p>
        </w:tc>
        <w:tc>
          <w:tcPr>
            <w:tcW w:w="1080" w:type="dxa"/>
          </w:tcPr>
          <w:p w14:paraId="34586831" w14:textId="136C4C0E" w:rsidR="00967392" w:rsidRPr="00AE1021" w:rsidRDefault="00D73792" w:rsidP="005462B4">
            <w:pPr>
              <w:pStyle w:val="acctfourfigures"/>
              <w:tabs>
                <w:tab w:val="clear" w:pos="765"/>
                <w:tab w:val="decimal" w:pos="584"/>
              </w:tabs>
              <w:spacing w:line="240" w:lineRule="atLeast"/>
              <w:ind w:right="-88"/>
              <w:jc w:val="center"/>
              <w:rPr>
                <w:rFonts w:cs="Times New Roman"/>
                <w:szCs w:val="22"/>
              </w:rPr>
            </w:pPr>
            <w:r>
              <w:t>1,132.68</w:t>
            </w:r>
          </w:p>
        </w:tc>
        <w:tc>
          <w:tcPr>
            <w:tcW w:w="180" w:type="dxa"/>
          </w:tcPr>
          <w:p w14:paraId="3EA1FA64" w14:textId="77777777" w:rsidR="00967392" w:rsidRPr="00AE1021" w:rsidRDefault="00967392" w:rsidP="00967392">
            <w:pPr>
              <w:tabs>
                <w:tab w:val="decimal" w:pos="584"/>
              </w:tabs>
              <w:spacing w:line="240" w:lineRule="atLeast"/>
              <w:ind w:right="-79"/>
              <w:rPr>
                <w:rFonts w:cs="Times New Roman"/>
                <w:szCs w:val="22"/>
              </w:rPr>
            </w:pPr>
          </w:p>
        </w:tc>
        <w:tc>
          <w:tcPr>
            <w:tcW w:w="1077" w:type="dxa"/>
          </w:tcPr>
          <w:p w14:paraId="670F98F4" w14:textId="7CE8DD5B" w:rsidR="00967392" w:rsidRPr="00AE1021" w:rsidRDefault="000D016E" w:rsidP="006B32C8">
            <w:pPr>
              <w:pStyle w:val="acctfourfigures"/>
              <w:tabs>
                <w:tab w:val="clear" w:pos="765"/>
                <w:tab w:val="decimal" w:pos="584"/>
              </w:tabs>
              <w:spacing w:line="240" w:lineRule="atLeast"/>
              <w:ind w:right="-88"/>
              <w:jc w:val="center"/>
              <w:rPr>
                <w:rFonts w:cs="Times New Roman"/>
                <w:szCs w:val="22"/>
                <w:lang w:bidi="th-TH"/>
              </w:rPr>
            </w:pPr>
            <w:r>
              <w:rPr>
                <w:rFonts w:cs="Times New Roman"/>
                <w:szCs w:val="22"/>
                <w:lang w:bidi="th-TH"/>
              </w:rPr>
              <w:t>1,208.58</w:t>
            </w:r>
          </w:p>
        </w:tc>
        <w:tc>
          <w:tcPr>
            <w:tcW w:w="183" w:type="dxa"/>
          </w:tcPr>
          <w:p w14:paraId="5C6BC58B" w14:textId="77777777" w:rsidR="00967392" w:rsidRPr="00AE1021" w:rsidRDefault="00967392" w:rsidP="00967392">
            <w:pPr>
              <w:tabs>
                <w:tab w:val="decimal" w:pos="584"/>
              </w:tabs>
              <w:spacing w:line="240" w:lineRule="atLeast"/>
              <w:ind w:right="-79"/>
              <w:rPr>
                <w:rFonts w:cs="Times New Roman"/>
                <w:szCs w:val="22"/>
              </w:rPr>
            </w:pPr>
          </w:p>
        </w:tc>
        <w:tc>
          <w:tcPr>
            <w:tcW w:w="1085" w:type="dxa"/>
          </w:tcPr>
          <w:p w14:paraId="2D865DD5" w14:textId="61E09B84" w:rsidR="00967392" w:rsidRPr="00AE1021" w:rsidRDefault="00D73792" w:rsidP="005462B4">
            <w:pPr>
              <w:pStyle w:val="acctfourfigures"/>
              <w:tabs>
                <w:tab w:val="clear" w:pos="765"/>
                <w:tab w:val="decimal" w:pos="584"/>
              </w:tabs>
              <w:spacing w:line="240" w:lineRule="atLeast"/>
              <w:ind w:right="-88"/>
              <w:jc w:val="center"/>
              <w:rPr>
                <w:rFonts w:cs="Times New Roman"/>
                <w:szCs w:val="22"/>
                <w:lang w:bidi="th-TH"/>
              </w:rPr>
            </w:pPr>
            <w:r>
              <w:t>754.71</w:t>
            </w:r>
          </w:p>
        </w:tc>
      </w:tr>
      <w:tr w:rsidR="00AE1021" w:rsidRPr="00AE1021" w14:paraId="26CDAC6A" w14:textId="77777777" w:rsidTr="002F7AE0">
        <w:trPr>
          <w:cantSplit/>
        </w:trPr>
        <w:tc>
          <w:tcPr>
            <w:tcW w:w="3780" w:type="dxa"/>
            <w:vAlign w:val="bottom"/>
          </w:tcPr>
          <w:p w14:paraId="748A37A4" w14:textId="77777777" w:rsidR="0003183A" w:rsidRPr="00AE1021" w:rsidRDefault="0003183A" w:rsidP="0003183A">
            <w:pPr>
              <w:spacing w:line="240" w:lineRule="atLeast"/>
              <w:rPr>
                <w:rFonts w:cs="Times New Roman"/>
                <w:szCs w:val="22"/>
              </w:rPr>
            </w:pPr>
            <w:r w:rsidRPr="00AE1021">
              <w:rPr>
                <w:rFonts w:cs="Times New Roman"/>
                <w:i/>
                <w:iCs/>
                <w:szCs w:val="22"/>
              </w:rPr>
              <w:t xml:space="preserve">Less </w:t>
            </w:r>
            <w:r w:rsidRPr="00AE1021">
              <w:rPr>
                <w:rFonts w:cs="Times New Roman"/>
                <w:szCs w:val="22"/>
              </w:rPr>
              <w:t>allowance for expected credit loss</w:t>
            </w:r>
          </w:p>
        </w:tc>
        <w:tc>
          <w:tcPr>
            <w:tcW w:w="810" w:type="dxa"/>
          </w:tcPr>
          <w:p w14:paraId="15CD5377" w14:textId="77777777" w:rsidR="0003183A" w:rsidRPr="00AE1021" w:rsidRDefault="0003183A" w:rsidP="0003183A">
            <w:pPr>
              <w:pStyle w:val="acctfourfigures"/>
              <w:tabs>
                <w:tab w:val="clear" w:pos="765"/>
                <w:tab w:val="decimal" w:pos="584"/>
              </w:tabs>
              <w:spacing w:line="240" w:lineRule="atLeast"/>
              <w:ind w:right="-88"/>
              <w:jc w:val="center"/>
              <w:rPr>
                <w:rFonts w:cs="Times New Roman"/>
                <w:szCs w:val="22"/>
                <w:lang w:bidi="th-TH"/>
              </w:rPr>
            </w:pPr>
          </w:p>
        </w:tc>
        <w:tc>
          <w:tcPr>
            <w:tcW w:w="1080" w:type="dxa"/>
            <w:tcBorders>
              <w:bottom w:val="single" w:sz="4" w:space="0" w:color="auto"/>
            </w:tcBorders>
          </w:tcPr>
          <w:p w14:paraId="75858F3A" w14:textId="50E5A546" w:rsidR="0003183A" w:rsidRPr="00AE1021" w:rsidRDefault="000D016E" w:rsidP="00462DA8">
            <w:pPr>
              <w:pStyle w:val="acctfourfigures"/>
              <w:tabs>
                <w:tab w:val="clear" w:pos="765"/>
                <w:tab w:val="decimal" w:pos="584"/>
              </w:tabs>
              <w:spacing w:line="240" w:lineRule="atLeast"/>
              <w:ind w:right="-88"/>
              <w:jc w:val="center"/>
              <w:rPr>
                <w:rFonts w:cs="Times New Roman"/>
                <w:szCs w:val="22"/>
                <w:lang w:bidi="th-TH"/>
              </w:rPr>
            </w:pPr>
            <w:r>
              <w:rPr>
                <w:rFonts w:cs="Times New Roman"/>
                <w:szCs w:val="22"/>
                <w:lang w:bidi="th-TH"/>
              </w:rPr>
              <w:t>-</w:t>
            </w:r>
          </w:p>
        </w:tc>
        <w:tc>
          <w:tcPr>
            <w:tcW w:w="180" w:type="dxa"/>
            <w:vAlign w:val="bottom"/>
          </w:tcPr>
          <w:p w14:paraId="1FD49FA1" w14:textId="77777777" w:rsidR="0003183A" w:rsidRPr="00AE1021" w:rsidRDefault="0003183A" w:rsidP="0003183A">
            <w:pPr>
              <w:tabs>
                <w:tab w:val="decimal" w:pos="584"/>
              </w:tabs>
              <w:spacing w:line="240" w:lineRule="atLeast"/>
              <w:ind w:right="-79"/>
              <w:jc w:val="center"/>
              <w:rPr>
                <w:rFonts w:cs="Times New Roman"/>
                <w:szCs w:val="22"/>
                <w:lang w:bidi="th-TH"/>
              </w:rPr>
            </w:pPr>
          </w:p>
        </w:tc>
        <w:tc>
          <w:tcPr>
            <w:tcW w:w="1080" w:type="dxa"/>
            <w:tcBorders>
              <w:bottom w:val="single" w:sz="4" w:space="0" w:color="auto"/>
            </w:tcBorders>
            <w:vAlign w:val="bottom"/>
          </w:tcPr>
          <w:p w14:paraId="3AFCAB32" w14:textId="1EE49CBD" w:rsidR="0003183A" w:rsidRPr="00AE1021" w:rsidRDefault="0003183A" w:rsidP="00462DA8">
            <w:pPr>
              <w:pStyle w:val="acctfourfigures"/>
              <w:tabs>
                <w:tab w:val="clear" w:pos="765"/>
                <w:tab w:val="decimal" w:pos="584"/>
              </w:tabs>
              <w:spacing w:line="240" w:lineRule="atLeast"/>
              <w:ind w:right="-88"/>
              <w:jc w:val="center"/>
              <w:rPr>
                <w:rFonts w:cs="Times New Roman"/>
                <w:szCs w:val="22"/>
                <w:lang w:bidi="th-TH"/>
              </w:rPr>
            </w:pPr>
            <w:r w:rsidRPr="00AE1021">
              <w:t>-</w:t>
            </w:r>
          </w:p>
        </w:tc>
        <w:tc>
          <w:tcPr>
            <w:tcW w:w="180" w:type="dxa"/>
            <w:vAlign w:val="bottom"/>
          </w:tcPr>
          <w:p w14:paraId="0A40707D" w14:textId="77777777" w:rsidR="0003183A" w:rsidRPr="00AE1021" w:rsidRDefault="0003183A" w:rsidP="0003183A">
            <w:pPr>
              <w:tabs>
                <w:tab w:val="decimal" w:pos="584"/>
              </w:tabs>
              <w:spacing w:line="240" w:lineRule="atLeast"/>
              <w:ind w:right="-79"/>
              <w:jc w:val="center"/>
              <w:rPr>
                <w:rFonts w:cs="Times New Roman"/>
                <w:szCs w:val="22"/>
              </w:rPr>
            </w:pPr>
          </w:p>
        </w:tc>
        <w:tc>
          <w:tcPr>
            <w:tcW w:w="1077" w:type="dxa"/>
            <w:tcBorders>
              <w:bottom w:val="single" w:sz="4" w:space="0" w:color="auto"/>
            </w:tcBorders>
          </w:tcPr>
          <w:p w14:paraId="65281E49" w14:textId="0C80EA04" w:rsidR="0003183A" w:rsidRPr="00AE1021" w:rsidRDefault="000D016E" w:rsidP="00462DA8">
            <w:pPr>
              <w:pStyle w:val="acctfourfigures"/>
              <w:tabs>
                <w:tab w:val="clear" w:pos="765"/>
                <w:tab w:val="decimal" w:pos="584"/>
              </w:tabs>
              <w:spacing w:line="240" w:lineRule="atLeast"/>
              <w:ind w:right="-88"/>
              <w:jc w:val="center"/>
              <w:rPr>
                <w:rFonts w:cs="Times New Roman"/>
                <w:szCs w:val="22"/>
                <w:lang w:bidi="th-TH"/>
              </w:rPr>
            </w:pPr>
            <w:r>
              <w:rPr>
                <w:rFonts w:cs="Times New Roman"/>
                <w:szCs w:val="22"/>
                <w:lang w:bidi="th-TH"/>
              </w:rPr>
              <w:t>-</w:t>
            </w:r>
          </w:p>
        </w:tc>
        <w:tc>
          <w:tcPr>
            <w:tcW w:w="183" w:type="dxa"/>
            <w:vAlign w:val="bottom"/>
          </w:tcPr>
          <w:p w14:paraId="4F1EBD2C" w14:textId="77777777" w:rsidR="0003183A" w:rsidRPr="00AE1021" w:rsidRDefault="0003183A" w:rsidP="0003183A">
            <w:pPr>
              <w:pStyle w:val="acctfourfigures"/>
              <w:tabs>
                <w:tab w:val="clear" w:pos="765"/>
                <w:tab w:val="decimal" w:pos="584"/>
              </w:tabs>
              <w:spacing w:line="240" w:lineRule="atLeast"/>
              <w:ind w:right="-88"/>
              <w:jc w:val="center"/>
              <w:rPr>
                <w:rFonts w:cs="Times New Roman"/>
                <w:szCs w:val="22"/>
                <w:lang w:bidi="th-TH"/>
              </w:rPr>
            </w:pPr>
          </w:p>
        </w:tc>
        <w:tc>
          <w:tcPr>
            <w:tcW w:w="1085" w:type="dxa"/>
            <w:tcBorders>
              <w:bottom w:val="single" w:sz="4" w:space="0" w:color="auto"/>
            </w:tcBorders>
            <w:vAlign w:val="bottom"/>
          </w:tcPr>
          <w:p w14:paraId="694C14FA" w14:textId="2D4BE98D" w:rsidR="0003183A" w:rsidRPr="00AE1021" w:rsidRDefault="0003183A" w:rsidP="00462DA8">
            <w:pPr>
              <w:pStyle w:val="acctfourfigures"/>
              <w:tabs>
                <w:tab w:val="clear" w:pos="765"/>
                <w:tab w:val="decimal" w:pos="584"/>
              </w:tabs>
              <w:spacing w:line="240" w:lineRule="atLeast"/>
              <w:ind w:right="-88"/>
              <w:jc w:val="center"/>
              <w:rPr>
                <w:rFonts w:cs="Times New Roman"/>
                <w:szCs w:val="22"/>
                <w:lang w:bidi="th-TH"/>
              </w:rPr>
            </w:pPr>
            <w:r w:rsidRPr="00AE1021">
              <w:rPr>
                <w:rFonts w:cs="Times New Roman"/>
                <w:szCs w:val="22"/>
                <w:lang w:bidi="th-TH"/>
              </w:rPr>
              <w:t>-</w:t>
            </w:r>
          </w:p>
        </w:tc>
      </w:tr>
      <w:tr w:rsidR="00AE1021" w:rsidRPr="00AE1021" w14:paraId="1E3FC61B" w14:textId="77777777" w:rsidTr="002F7AE0">
        <w:trPr>
          <w:cantSplit/>
        </w:trPr>
        <w:tc>
          <w:tcPr>
            <w:tcW w:w="3780" w:type="dxa"/>
            <w:vAlign w:val="bottom"/>
          </w:tcPr>
          <w:p w14:paraId="3B5C2012" w14:textId="2394D86B" w:rsidR="00967392" w:rsidRPr="00AE1021" w:rsidRDefault="0049612B" w:rsidP="00967392">
            <w:pPr>
              <w:spacing w:line="240" w:lineRule="atLeast"/>
              <w:rPr>
                <w:rFonts w:cs="Times New Roman"/>
                <w:b/>
                <w:bCs/>
                <w:szCs w:val="22"/>
              </w:rPr>
            </w:pPr>
            <w:r>
              <w:rPr>
                <w:rFonts w:cs="Times New Roman"/>
                <w:b/>
                <w:bCs/>
                <w:szCs w:val="22"/>
              </w:rPr>
              <w:t>Net</w:t>
            </w:r>
          </w:p>
        </w:tc>
        <w:tc>
          <w:tcPr>
            <w:tcW w:w="810" w:type="dxa"/>
          </w:tcPr>
          <w:p w14:paraId="1EAD4746" w14:textId="77777777" w:rsidR="00967392" w:rsidRPr="00AE1021" w:rsidRDefault="00967392" w:rsidP="00967392">
            <w:pPr>
              <w:pStyle w:val="acctfourfigures"/>
              <w:tabs>
                <w:tab w:val="clear" w:pos="765"/>
                <w:tab w:val="decimal" w:pos="584"/>
              </w:tabs>
              <w:spacing w:line="240" w:lineRule="atLeast"/>
              <w:ind w:right="-88"/>
              <w:rPr>
                <w:rFonts w:cs="Times New Roman"/>
                <w:b/>
                <w:bCs/>
                <w:szCs w:val="22"/>
              </w:rPr>
            </w:pPr>
          </w:p>
        </w:tc>
        <w:tc>
          <w:tcPr>
            <w:tcW w:w="1080" w:type="dxa"/>
            <w:tcBorders>
              <w:top w:val="single" w:sz="4" w:space="0" w:color="auto"/>
              <w:bottom w:val="single" w:sz="4" w:space="0" w:color="auto"/>
            </w:tcBorders>
          </w:tcPr>
          <w:p w14:paraId="584729E7" w14:textId="3827AE88" w:rsidR="00967392" w:rsidRPr="00AE1021" w:rsidRDefault="000D016E" w:rsidP="007D7BA2">
            <w:pPr>
              <w:pStyle w:val="acctfourfigures"/>
              <w:tabs>
                <w:tab w:val="clear" w:pos="765"/>
                <w:tab w:val="decimal" w:pos="584"/>
              </w:tabs>
              <w:spacing w:line="240" w:lineRule="atLeast"/>
              <w:ind w:right="-88"/>
              <w:jc w:val="center"/>
              <w:rPr>
                <w:rFonts w:cs="Times New Roman"/>
                <w:b/>
                <w:bCs/>
                <w:szCs w:val="22"/>
                <w:lang w:val="en-US"/>
              </w:rPr>
            </w:pPr>
            <w:r>
              <w:rPr>
                <w:rFonts w:cs="Times New Roman"/>
                <w:b/>
                <w:bCs/>
                <w:szCs w:val="22"/>
                <w:lang w:val="en-US"/>
              </w:rPr>
              <w:t>1,923.56</w:t>
            </w:r>
          </w:p>
        </w:tc>
        <w:tc>
          <w:tcPr>
            <w:tcW w:w="180" w:type="dxa"/>
          </w:tcPr>
          <w:p w14:paraId="3D1F7B2E" w14:textId="77777777" w:rsidR="00967392" w:rsidRPr="00AE1021" w:rsidRDefault="00967392" w:rsidP="00967392">
            <w:pPr>
              <w:tabs>
                <w:tab w:val="decimal" w:pos="584"/>
              </w:tabs>
              <w:spacing w:line="240" w:lineRule="atLeast"/>
              <w:ind w:right="-79"/>
              <w:rPr>
                <w:rFonts w:cs="Times New Roman"/>
                <w:b/>
                <w:bCs/>
                <w:szCs w:val="22"/>
              </w:rPr>
            </w:pPr>
          </w:p>
        </w:tc>
        <w:tc>
          <w:tcPr>
            <w:tcW w:w="1080" w:type="dxa"/>
            <w:tcBorders>
              <w:top w:val="single" w:sz="4" w:space="0" w:color="auto"/>
              <w:bottom w:val="single" w:sz="4" w:space="0" w:color="auto"/>
            </w:tcBorders>
          </w:tcPr>
          <w:p w14:paraId="7BC55BA4" w14:textId="46488E0B" w:rsidR="00967392" w:rsidRPr="00AE1021" w:rsidRDefault="00AE0067" w:rsidP="005462B4">
            <w:pPr>
              <w:pStyle w:val="acctfourfigures"/>
              <w:tabs>
                <w:tab w:val="clear" w:pos="765"/>
                <w:tab w:val="decimal" w:pos="584"/>
              </w:tabs>
              <w:spacing w:line="240" w:lineRule="atLeast"/>
              <w:ind w:right="-88"/>
              <w:jc w:val="center"/>
              <w:rPr>
                <w:rFonts w:cs="Times New Roman"/>
                <w:b/>
                <w:bCs/>
                <w:szCs w:val="22"/>
              </w:rPr>
            </w:pPr>
            <w:r w:rsidRPr="00AE1021">
              <w:rPr>
                <w:b/>
                <w:bCs/>
              </w:rPr>
              <w:t>1,</w:t>
            </w:r>
            <w:r w:rsidR="00D73792">
              <w:rPr>
                <w:b/>
                <w:bCs/>
              </w:rPr>
              <w:t>132.68</w:t>
            </w:r>
          </w:p>
        </w:tc>
        <w:tc>
          <w:tcPr>
            <w:tcW w:w="180" w:type="dxa"/>
          </w:tcPr>
          <w:p w14:paraId="5D598ACD" w14:textId="77777777" w:rsidR="00967392" w:rsidRPr="00AE1021" w:rsidRDefault="00967392" w:rsidP="00967392">
            <w:pPr>
              <w:tabs>
                <w:tab w:val="decimal" w:pos="584"/>
              </w:tabs>
              <w:spacing w:line="240" w:lineRule="atLeast"/>
              <w:ind w:right="-79"/>
              <w:rPr>
                <w:rFonts w:cs="Times New Roman"/>
                <w:b/>
                <w:bCs/>
                <w:szCs w:val="22"/>
              </w:rPr>
            </w:pPr>
          </w:p>
        </w:tc>
        <w:tc>
          <w:tcPr>
            <w:tcW w:w="1077" w:type="dxa"/>
            <w:tcBorders>
              <w:top w:val="single" w:sz="4" w:space="0" w:color="auto"/>
              <w:bottom w:val="single" w:sz="4" w:space="0" w:color="auto"/>
            </w:tcBorders>
          </w:tcPr>
          <w:p w14:paraId="4F2ECDC9" w14:textId="499078EB" w:rsidR="00967392" w:rsidRPr="00AE1021" w:rsidRDefault="000D016E" w:rsidP="005462B4">
            <w:pPr>
              <w:pStyle w:val="acctfourfigures"/>
              <w:tabs>
                <w:tab w:val="clear" w:pos="765"/>
                <w:tab w:val="decimal" w:pos="584"/>
              </w:tabs>
              <w:spacing w:line="240" w:lineRule="atLeast"/>
              <w:ind w:right="-88"/>
              <w:jc w:val="center"/>
              <w:rPr>
                <w:rFonts w:cs="Times New Roman"/>
                <w:b/>
                <w:bCs/>
                <w:szCs w:val="22"/>
                <w:lang w:bidi="th-TH"/>
              </w:rPr>
            </w:pPr>
            <w:r>
              <w:rPr>
                <w:rFonts w:cs="Times New Roman"/>
                <w:b/>
                <w:bCs/>
                <w:szCs w:val="22"/>
                <w:lang w:bidi="th-TH"/>
              </w:rPr>
              <w:t>1,208.58</w:t>
            </w:r>
          </w:p>
        </w:tc>
        <w:tc>
          <w:tcPr>
            <w:tcW w:w="183" w:type="dxa"/>
          </w:tcPr>
          <w:p w14:paraId="519986C3" w14:textId="77777777" w:rsidR="00967392" w:rsidRPr="00AE1021" w:rsidRDefault="00967392" w:rsidP="00967392">
            <w:pPr>
              <w:pStyle w:val="acctfourfigures"/>
              <w:tabs>
                <w:tab w:val="clear" w:pos="765"/>
                <w:tab w:val="decimal" w:pos="584"/>
              </w:tabs>
              <w:spacing w:line="240" w:lineRule="atLeast"/>
              <w:ind w:right="-88"/>
              <w:rPr>
                <w:rFonts w:cs="Times New Roman"/>
                <w:b/>
                <w:bCs/>
                <w:szCs w:val="22"/>
                <w:lang w:bidi="th-TH"/>
              </w:rPr>
            </w:pPr>
          </w:p>
        </w:tc>
        <w:tc>
          <w:tcPr>
            <w:tcW w:w="1085" w:type="dxa"/>
            <w:tcBorders>
              <w:top w:val="single" w:sz="4" w:space="0" w:color="auto"/>
              <w:bottom w:val="single" w:sz="4" w:space="0" w:color="auto"/>
            </w:tcBorders>
          </w:tcPr>
          <w:p w14:paraId="09D3D284" w14:textId="6D2FBC2C" w:rsidR="00967392" w:rsidRPr="00AE1021" w:rsidRDefault="008C7768" w:rsidP="005462B4">
            <w:pPr>
              <w:pStyle w:val="acctfourfigures"/>
              <w:tabs>
                <w:tab w:val="clear" w:pos="765"/>
                <w:tab w:val="decimal" w:pos="584"/>
              </w:tabs>
              <w:spacing w:line="240" w:lineRule="atLeast"/>
              <w:ind w:right="-88"/>
              <w:jc w:val="center"/>
              <w:rPr>
                <w:rFonts w:cs="Times New Roman"/>
                <w:b/>
                <w:bCs/>
                <w:szCs w:val="22"/>
                <w:lang w:bidi="th-TH"/>
              </w:rPr>
            </w:pPr>
            <w:r>
              <w:rPr>
                <w:b/>
                <w:bCs/>
              </w:rPr>
              <w:t>754.71</w:t>
            </w:r>
          </w:p>
        </w:tc>
      </w:tr>
      <w:tr w:rsidR="00AE1021" w:rsidRPr="00AE1021" w14:paraId="67DB3E63" w14:textId="77777777" w:rsidTr="002F7AE0">
        <w:trPr>
          <w:cantSplit/>
        </w:trPr>
        <w:tc>
          <w:tcPr>
            <w:tcW w:w="3780" w:type="dxa"/>
          </w:tcPr>
          <w:p w14:paraId="0F9FBD79" w14:textId="77777777" w:rsidR="00476AC3" w:rsidRPr="00AE1021" w:rsidRDefault="00476AC3" w:rsidP="00E30E53">
            <w:pPr>
              <w:spacing w:line="240" w:lineRule="atLeast"/>
              <w:rPr>
                <w:rFonts w:cs="Times New Roman"/>
                <w:b/>
                <w:bCs/>
                <w:szCs w:val="22"/>
              </w:rPr>
            </w:pPr>
          </w:p>
        </w:tc>
        <w:tc>
          <w:tcPr>
            <w:tcW w:w="810" w:type="dxa"/>
          </w:tcPr>
          <w:p w14:paraId="6239392D" w14:textId="77777777" w:rsidR="00476AC3" w:rsidRPr="00AE1021" w:rsidRDefault="00476AC3" w:rsidP="00E30E53">
            <w:pPr>
              <w:pStyle w:val="acctfourfigures"/>
              <w:tabs>
                <w:tab w:val="clear" w:pos="765"/>
              </w:tabs>
              <w:spacing w:line="240" w:lineRule="atLeast"/>
              <w:ind w:right="-79"/>
              <w:rPr>
                <w:rFonts w:cs="Times New Roman"/>
                <w:b/>
                <w:bCs/>
                <w:szCs w:val="22"/>
              </w:rPr>
            </w:pPr>
          </w:p>
        </w:tc>
        <w:tc>
          <w:tcPr>
            <w:tcW w:w="1080" w:type="dxa"/>
            <w:tcBorders>
              <w:top w:val="single" w:sz="4" w:space="0" w:color="auto"/>
            </w:tcBorders>
            <w:vAlign w:val="bottom"/>
          </w:tcPr>
          <w:p w14:paraId="7E347F41" w14:textId="78940964" w:rsidR="00476AC3" w:rsidRPr="00AE1021" w:rsidRDefault="00476AC3" w:rsidP="007D7BA2">
            <w:pPr>
              <w:pStyle w:val="acctfourfigures"/>
              <w:tabs>
                <w:tab w:val="clear" w:pos="765"/>
              </w:tabs>
              <w:spacing w:line="240" w:lineRule="atLeast"/>
              <w:ind w:right="-79"/>
              <w:jc w:val="center"/>
              <w:rPr>
                <w:rFonts w:cs="Times New Roman"/>
                <w:b/>
                <w:bCs/>
                <w:szCs w:val="22"/>
              </w:rPr>
            </w:pPr>
          </w:p>
        </w:tc>
        <w:tc>
          <w:tcPr>
            <w:tcW w:w="180" w:type="dxa"/>
            <w:vAlign w:val="bottom"/>
          </w:tcPr>
          <w:p w14:paraId="3F02D893" w14:textId="77777777" w:rsidR="00476AC3" w:rsidRPr="00AE1021" w:rsidRDefault="00476AC3" w:rsidP="00E30E53">
            <w:pPr>
              <w:pStyle w:val="acctfourfigures"/>
              <w:tabs>
                <w:tab w:val="clear" w:pos="765"/>
              </w:tabs>
              <w:spacing w:line="240" w:lineRule="atLeast"/>
              <w:rPr>
                <w:rFonts w:cs="Times New Roman"/>
                <w:b/>
                <w:bCs/>
                <w:szCs w:val="22"/>
              </w:rPr>
            </w:pPr>
          </w:p>
        </w:tc>
        <w:tc>
          <w:tcPr>
            <w:tcW w:w="1080" w:type="dxa"/>
            <w:tcBorders>
              <w:top w:val="single" w:sz="4" w:space="0" w:color="auto"/>
            </w:tcBorders>
            <w:vAlign w:val="bottom"/>
          </w:tcPr>
          <w:p w14:paraId="6B3B51E5" w14:textId="77777777" w:rsidR="00476AC3" w:rsidRPr="00AE1021" w:rsidRDefault="00476AC3" w:rsidP="005462B4">
            <w:pPr>
              <w:pStyle w:val="acctfourfigures"/>
              <w:tabs>
                <w:tab w:val="clear" w:pos="765"/>
              </w:tabs>
              <w:spacing w:line="240" w:lineRule="atLeast"/>
              <w:jc w:val="center"/>
              <w:rPr>
                <w:rFonts w:cs="Times New Roman"/>
                <w:b/>
                <w:bCs/>
                <w:szCs w:val="22"/>
              </w:rPr>
            </w:pPr>
          </w:p>
        </w:tc>
        <w:tc>
          <w:tcPr>
            <w:tcW w:w="180" w:type="dxa"/>
          </w:tcPr>
          <w:p w14:paraId="5DC1BDDE" w14:textId="77777777" w:rsidR="00476AC3" w:rsidRPr="00AE1021" w:rsidRDefault="00476AC3" w:rsidP="00E30E53">
            <w:pPr>
              <w:pStyle w:val="acctfourfigures"/>
              <w:tabs>
                <w:tab w:val="clear" w:pos="765"/>
              </w:tabs>
              <w:spacing w:line="240" w:lineRule="atLeast"/>
              <w:rPr>
                <w:rFonts w:cs="Times New Roman"/>
                <w:b/>
                <w:bCs/>
                <w:szCs w:val="22"/>
                <w:cs/>
                <w:lang w:bidi="th-TH"/>
              </w:rPr>
            </w:pPr>
          </w:p>
        </w:tc>
        <w:tc>
          <w:tcPr>
            <w:tcW w:w="1077" w:type="dxa"/>
            <w:tcBorders>
              <w:top w:val="single" w:sz="4" w:space="0" w:color="auto"/>
            </w:tcBorders>
            <w:vAlign w:val="bottom"/>
          </w:tcPr>
          <w:p w14:paraId="6C9DDB44" w14:textId="77777777" w:rsidR="00476AC3" w:rsidRPr="00AE1021" w:rsidRDefault="00476AC3" w:rsidP="005462B4">
            <w:pPr>
              <w:pStyle w:val="acctfourfigures"/>
              <w:tabs>
                <w:tab w:val="clear" w:pos="765"/>
              </w:tabs>
              <w:spacing w:line="240" w:lineRule="atLeast"/>
              <w:ind w:right="-79"/>
              <w:jc w:val="center"/>
              <w:rPr>
                <w:rFonts w:cs="Times New Roman"/>
                <w:b/>
                <w:bCs/>
                <w:szCs w:val="22"/>
              </w:rPr>
            </w:pPr>
          </w:p>
        </w:tc>
        <w:tc>
          <w:tcPr>
            <w:tcW w:w="183" w:type="dxa"/>
            <w:vAlign w:val="bottom"/>
          </w:tcPr>
          <w:p w14:paraId="7EF1B5F0" w14:textId="77777777" w:rsidR="00476AC3" w:rsidRPr="00AE1021" w:rsidRDefault="00476AC3" w:rsidP="00E30E53">
            <w:pPr>
              <w:pStyle w:val="acctfourfigures"/>
              <w:tabs>
                <w:tab w:val="clear" w:pos="765"/>
              </w:tabs>
              <w:spacing w:line="240" w:lineRule="atLeast"/>
              <w:rPr>
                <w:rFonts w:cs="Times New Roman"/>
                <w:b/>
                <w:bCs/>
                <w:szCs w:val="22"/>
              </w:rPr>
            </w:pPr>
          </w:p>
        </w:tc>
        <w:tc>
          <w:tcPr>
            <w:tcW w:w="1085" w:type="dxa"/>
            <w:tcBorders>
              <w:top w:val="single" w:sz="4" w:space="0" w:color="auto"/>
            </w:tcBorders>
            <w:vAlign w:val="bottom"/>
          </w:tcPr>
          <w:p w14:paraId="19DDAA4E" w14:textId="77777777" w:rsidR="00476AC3" w:rsidRPr="00AE1021" w:rsidRDefault="00476AC3" w:rsidP="005462B4">
            <w:pPr>
              <w:pStyle w:val="acctfourfigures"/>
              <w:tabs>
                <w:tab w:val="clear" w:pos="765"/>
              </w:tabs>
              <w:spacing w:line="240" w:lineRule="atLeast"/>
              <w:jc w:val="center"/>
              <w:rPr>
                <w:rFonts w:cs="Times New Roman"/>
                <w:b/>
                <w:bCs/>
                <w:szCs w:val="22"/>
              </w:rPr>
            </w:pPr>
          </w:p>
        </w:tc>
      </w:tr>
      <w:tr w:rsidR="00AE1021" w:rsidRPr="00AE1021" w14:paraId="4021472C" w14:textId="77777777" w:rsidTr="002F7AE0">
        <w:trPr>
          <w:cantSplit/>
        </w:trPr>
        <w:tc>
          <w:tcPr>
            <w:tcW w:w="3780" w:type="dxa"/>
            <w:vAlign w:val="bottom"/>
          </w:tcPr>
          <w:p w14:paraId="60F543D0" w14:textId="77777777" w:rsidR="00476AC3" w:rsidRPr="00AE1021" w:rsidRDefault="00476AC3" w:rsidP="00E30E53">
            <w:pPr>
              <w:spacing w:line="240" w:lineRule="atLeast"/>
              <w:rPr>
                <w:rFonts w:cs="Times New Roman"/>
                <w:b/>
                <w:bCs/>
                <w:szCs w:val="22"/>
              </w:rPr>
            </w:pPr>
            <w:r w:rsidRPr="00AE1021">
              <w:rPr>
                <w:rFonts w:cs="Times New Roman"/>
                <w:b/>
                <w:bCs/>
                <w:szCs w:val="22"/>
              </w:rPr>
              <w:t>Other parties</w:t>
            </w:r>
          </w:p>
        </w:tc>
        <w:tc>
          <w:tcPr>
            <w:tcW w:w="810" w:type="dxa"/>
          </w:tcPr>
          <w:p w14:paraId="3EF8B9C8" w14:textId="77777777" w:rsidR="00476AC3" w:rsidRPr="00AE1021" w:rsidRDefault="00476AC3" w:rsidP="00E30E53">
            <w:pPr>
              <w:pStyle w:val="acctfourfigures"/>
              <w:tabs>
                <w:tab w:val="clear" w:pos="765"/>
                <w:tab w:val="decimal" w:pos="584"/>
              </w:tabs>
              <w:spacing w:line="240" w:lineRule="atLeast"/>
              <w:ind w:right="-88"/>
              <w:rPr>
                <w:rFonts w:cs="Times New Roman"/>
              </w:rPr>
            </w:pPr>
          </w:p>
        </w:tc>
        <w:tc>
          <w:tcPr>
            <w:tcW w:w="1080" w:type="dxa"/>
          </w:tcPr>
          <w:p w14:paraId="3C377953" w14:textId="48534E89" w:rsidR="00476AC3" w:rsidRPr="00AE1021" w:rsidRDefault="00476AC3" w:rsidP="007D7BA2">
            <w:pPr>
              <w:pStyle w:val="acctfourfigures"/>
              <w:tabs>
                <w:tab w:val="clear" w:pos="765"/>
                <w:tab w:val="decimal" w:pos="584"/>
              </w:tabs>
              <w:spacing w:line="240" w:lineRule="atLeast"/>
              <w:ind w:right="-88"/>
              <w:jc w:val="center"/>
              <w:rPr>
                <w:rFonts w:cs="Times New Roman"/>
              </w:rPr>
            </w:pPr>
          </w:p>
        </w:tc>
        <w:tc>
          <w:tcPr>
            <w:tcW w:w="180" w:type="dxa"/>
          </w:tcPr>
          <w:p w14:paraId="37363B2C" w14:textId="77777777" w:rsidR="00476AC3" w:rsidRPr="00AE1021" w:rsidRDefault="00476AC3" w:rsidP="00E30E53">
            <w:pPr>
              <w:tabs>
                <w:tab w:val="decimal" w:pos="584"/>
              </w:tabs>
              <w:spacing w:line="240" w:lineRule="atLeast"/>
              <w:ind w:right="-79"/>
              <w:rPr>
                <w:rFonts w:cs="Times New Roman"/>
                <w:szCs w:val="22"/>
              </w:rPr>
            </w:pPr>
          </w:p>
        </w:tc>
        <w:tc>
          <w:tcPr>
            <w:tcW w:w="1080" w:type="dxa"/>
          </w:tcPr>
          <w:p w14:paraId="3688CE8B" w14:textId="77777777" w:rsidR="00476AC3" w:rsidRPr="00AE1021" w:rsidRDefault="00476AC3" w:rsidP="005462B4">
            <w:pPr>
              <w:pStyle w:val="acctfourfigures"/>
              <w:tabs>
                <w:tab w:val="clear" w:pos="765"/>
                <w:tab w:val="decimal" w:pos="584"/>
              </w:tabs>
              <w:spacing w:line="240" w:lineRule="atLeast"/>
              <w:ind w:right="-88"/>
              <w:jc w:val="center"/>
              <w:rPr>
                <w:rFonts w:cs="Times New Roman"/>
              </w:rPr>
            </w:pPr>
          </w:p>
        </w:tc>
        <w:tc>
          <w:tcPr>
            <w:tcW w:w="180" w:type="dxa"/>
          </w:tcPr>
          <w:p w14:paraId="39686FE1" w14:textId="77777777" w:rsidR="00476AC3" w:rsidRPr="00AE1021" w:rsidRDefault="00476AC3" w:rsidP="00E30E53">
            <w:pPr>
              <w:tabs>
                <w:tab w:val="decimal" w:pos="584"/>
              </w:tabs>
              <w:spacing w:line="240" w:lineRule="atLeast"/>
              <w:ind w:right="-79"/>
              <w:rPr>
                <w:rFonts w:cs="Times New Roman"/>
                <w:szCs w:val="22"/>
              </w:rPr>
            </w:pPr>
          </w:p>
        </w:tc>
        <w:tc>
          <w:tcPr>
            <w:tcW w:w="1077" w:type="dxa"/>
          </w:tcPr>
          <w:p w14:paraId="7698EC38" w14:textId="77777777" w:rsidR="00476AC3" w:rsidRPr="00AE1021" w:rsidRDefault="00476AC3" w:rsidP="005462B4">
            <w:pPr>
              <w:pStyle w:val="acctfourfigures"/>
              <w:tabs>
                <w:tab w:val="clear" w:pos="765"/>
                <w:tab w:val="decimal" w:pos="584"/>
              </w:tabs>
              <w:spacing w:line="240" w:lineRule="atLeast"/>
              <w:ind w:right="-88"/>
              <w:jc w:val="center"/>
              <w:rPr>
                <w:rFonts w:cs="Times New Roman"/>
              </w:rPr>
            </w:pPr>
          </w:p>
        </w:tc>
        <w:tc>
          <w:tcPr>
            <w:tcW w:w="183" w:type="dxa"/>
          </w:tcPr>
          <w:p w14:paraId="63AB063F" w14:textId="77777777" w:rsidR="00476AC3" w:rsidRPr="00AE1021" w:rsidRDefault="00476AC3" w:rsidP="00E30E53">
            <w:pPr>
              <w:tabs>
                <w:tab w:val="decimal" w:pos="584"/>
              </w:tabs>
              <w:spacing w:line="240" w:lineRule="atLeast"/>
              <w:ind w:right="-79"/>
              <w:rPr>
                <w:rFonts w:cs="Times New Roman"/>
                <w:szCs w:val="22"/>
              </w:rPr>
            </w:pPr>
          </w:p>
        </w:tc>
        <w:tc>
          <w:tcPr>
            <w:tcW w:w="1085" w:type="dxa"/>
          </w:tcPr>
          <w:p w14:paraId="331B79ED" w14:textId="77777777" w:rsidR="00476AC3" w:rsidRPr="00AE1021" w:rsidRDefault="00476AC3" w:rsidP="005462B4">
            <w:pPr>
              <w:pStyle w:val="acctfourfigures"/>
              <w:tabs>
                <w:tab w:val="clear" w:pos="765"/>
                <w:tab w:val="decimal" w:pos="584"/>
              </w:tabs>
              <w:spacing w:line="240" w:lineRule="atLeast"/>
              <w:ind w:right="-88"/>
              <w:jc w:val="center"/>
              <w:rPr>
                <w:rFonts w:cs="Times New Roman"/>
              </w:rPr>
            </w:pPr>
          </w:p>
        </w:tc>
      </w:tr>
      <w:tr w:rsidR="00AE1021" w:rsidRPr="00AE1021" w14:paraId="7E25ED38" w14:textId="77777777" w:rsidTr="002F7AE0">
        <w:trPr>
          <w:cantSplit/>
        </w:trPr>
        <w:tc>
          <w:tcPr>
            <w:tcW w:w="3780" w:type="dxa"/>
            <w:vAlign w:val="bottom"/>
          </w:tcPr>
          <w:p w14:paraId="57B4472A" w14:textId="77777777" w:rsidR="00967392" w:rsidRPr="00AE1021" w:rsidRDefault="00967392" w:rsidP="00967392">
            <w:pPr>
              <w:spacing w:line="240" w:lineRule="atLeast"/>
              <w:rPr>
                <w:rFonts w:cs="Times New Roman"/>
                <w:szCs w:val="22"/>
              </w:rPr>
            </w:pPr>
            <w:r w:rsidRPr="00AE1021">
              <w:rPr>
                <w:rFonts w:cs="Times New Roman"/>
                <w:szCs w:val="22"/>
              </w:rPr>
              <w:t>Within credit terms</w:t>
            </w:r>
          </w:p>
        </w:tc>
        <w:tc>
          <w:tcPr>
            <w:tcW w:w="810" w:type="dxa"/>
          </w:tcPr>
          <w:p w14:paraId="6E08E12F" w14:textId="77777777" w:rsidR="00967392" w:rsidRPr="00AE1021" w:rsidRDefault="00967392" w:rsidP="00967392">
            <w:pPr>
              <w:pStyle w:val="acctfourfigures"/>
              <w:tabs>
                <w:tab w:val="clear" w:pos="765"/>
                <w:tab w:val="decimal" w:pos="584"/>
              </w:tabs>
              <w:spacing w:line="240" w:lineRule="atLeast"/>
              <w:ind w:right="-88"/>
              <w:rPr>
                <w:rFonts w:cs="Times New Roman"/>
                <w:szCs w:val="22"/>
              </w:rPr>
            </w:pPr>
          </w:p>
        </w:tc>
        <w:tc>
          <w:tcPr>
            <w:tcW w:w="1080" w:type="dxa"/>
          </w:tcPr>
          <w:p w14:paraId="3A1AEA7A" w14:textId="61EB2FD4" w:rsidR="00967392" w:rsidRPr="00AE1021" w:rsidRDefault="000D016E" w:rsidP="007D7BA2">
            <w:pPr>
              <w:pStyle w:val="acctfourfigures"/>
              <w:tabs>
                <w:tab w:val="clear" w:pos="765"/>
                <w:tab w:val="decimal" w:pos="584"/>
              </w:tabs>
              <w:spacing w:line="240" w:lineRule="atLeast"/>
              <w:ind w:right="-88"/>
              <w:jc w:val="center"/>
              <w:rPr>
                <w:rFonts w:cs="Times New Roman"/>
                <w:szCs w:val="22"/>
              </w:rPr>
            </w:pPr>
            <w:r>
              <w:rPr>
                <w:rFonts w:cs="Times New Roman"/>
                <w:szCs w:val="22"/>
              </w:rPr>
              <w:t>73.99</w:t>
            </w:r>
          </w:p>
        </w:tc>
        <w:tc>
          <w:tcPr>
            <w:tcW w:w="180" w:type="dxa"/>
          </w:tcPr>
          <w:p w14:paraId="35A22A74" w14:textId="77777777" w:rsidR="00967392" w:rsidRPr="00AE1021" w:rsidRDefault="00967392" w:rsidP="00967392">
            <w:pPr>
              <w:tabs>
                <w:tab w:val="decimal" w:pos="584"/>
              </w:tabs>
              <w:spacing w:line="240" w:lineRule="atLeast"/>
              <w:ind w:right="-79"/>
              <w:rPr>
                <w:rFonts w:cs="Times New Roman"/>
                <w:szCs w:val="22"/>
              </w:rPr>
            </w:pPr>
          </w:p>
        </w:tc>
        <w:tc>
          <w:tcPr>
            <w:tcW w:w="1080" w:type="dxa"/>
          </w:tcPr>
          <w:p w14:paraId="29437FB4" w14:textId="169DD19E" w:rsidR="00967392" w:rsidRPr="00AE1021" w:rsidRDefault="008C7768" w:rsidP="005462B4">
            <w:pPr>
              <w:pStyle w:val="acctfourfigures"/>
              <w:tabs>
                <w:tab w:val="clear" w:pos="765"/>
                <w:tab w:val="decimal" w:pos="584"/>
              </w:tabs>
              <w:spacing w:line="240" w:lineRule="atLeast"/>
              <w:ind w:right="-88"/>
              <w:jc w:val="center"/>
              <w:rPr>
                <w:rFonts w:cs="Times New Roman"/>
                <w:szCs w:val="22"/>
              </w:rPr>
            </w:pPr>
            <w:r>
              <w:t>21.54</w:t>
            </w:r>
          </w:p>
        </w:tc>
        <w:tc>
          <w:tcPr>
            <w:tcW w:w="180" w:type="dxa"/>
          </w:tcPr>
          <w:p w14:paraId="1D86F4E2" w14:textId="77777777" w:rsidR="00967392" w:rsidRPr="00AE1021" w:rsidRDefault="00967392" w:rsidP="00967392">
            <w:pPr>
              <w:tabs>
                <w:tab w:val="decimal" w:pos="584"/>
              </w:tabs>
              <w:spacing w:line="240" w:lineRule="atLeast"/>
              <w:ind w:right="-79"/>
              <w:rPr>
                <w:rFonts w:cs="Times New Roman"/>
                <w:szCs w:val="22"/>
              </w:rPr>
            </w:pPr>
          </w:p>
        </w:tc>
        <w:tc>
          <w:tcPr>
            <w:tcW w:w="1077" w:type="dxa"/>
          </w:tcPr>
          <w:p w14:paraId="5D6D496F" w14:textId="467BABD5" w:rsidR="00967392" w:rsidRPr="00AE1021" w:rsidRDefault="000D016E" w:rsidP="00462DA8">
            <w:pPr>
              <w:pStyle w:val="acctfourfigures"/>
              <w:tabs>
                <w:tab w:val="clear" w:pos="765"/>
                <w:tab w:val="decimal" w:pos="584"/>
              </w:tabs>
              <w:spacing w:line="240" w:lineRule="atLeast"/>
              <w:ind w:right="-88"/>
              <w:jc w:val="center"/>
            </w:pPr>
            <w:r>
              <w:t>-</w:t>
            </w:r>
          </w:p>
        </w:tc>
        <w:tc>
          <w:tcPr>
            <w:tcW w:w="183" w:type="dxa"/>
          </w:tcPr>
          <w:p w14:paraId="44A6FE2B" w14:textId="77777777" w:rsidR="00967392" w:rsidRPr="00AE1021" w:rsidRDefault="00967392" w:rsidP="00967392">
            <w:pPr>
              <w:tabs>
                <w:tab w:val="decimal" w:pos="584"/>
              </w:tabs>
              <w:spacing w:line="240" w:lineRule="atLeast"/>
              <w:ind w:right="-79"/>
              <w:rPr>
                <w:rFonts w:cs="Times New Roman"/>
                <w:szCs w:val="22"/>
              </w:rPr>
            </w:pPr>
          </w:p>
        </w:tc>
        <w:tc>
          <w:tcPr>
            <w:tcW w:w="1085" w:type="dxa"/>
          </w:tcPr>
          <w:p w14:paraId="55717F1A" w14:textId="203EDD94" w:rsidR="008C7768" w:rsidRPr="00AE1021" w:rsidRDefault="00462DA8" w:rsidP="008C7768">
            <w:pPr>
              <w:pStyle w:val="acctfourfigures"/>
              <w:tabs>
                <w:tab w:val="clear" w:pos="765"/>
                <w:tab w:val="decimal" w:pos="584"/>
              </w:tabs>
              <w:spacing w:line="240" w:lineRule="atLeast"/>
              <w:ind w:right="-88"/>
              <w:jc w:val="center"/>
              <w:rPr>
                <w:rFonts w:cs="Times New Roman"/>
                <w:szCs w:val="22"/>
                <w:lang w:bidi="th-TH"/>
              </w:rPr>
            </w:pPr>
            <w:r>
              <w:rPr>
                <w:rFonts w:cs="Times New Roman"/>
                <w:szCs w:val="22"/>
                <w:lang w:bidi="th-TH"/>
              </w:rPr>
              <w:t>-</w:t>
            </w:r>
          </w:p>
        </w:tc>
      </w:tr>
      <w:tr w:rsidR="00AE1021" w:rsidRPr="00AE1021" w14:paraId="65ACBE23" w14:textId="77777777" w:rsidTr="002F7AE0">
        <w:trPr>
          <w:cantSplit/>
        </w:trPr>
        <w:tc>
          <w:tcPr>
            <w:tcW w:w="3780" w:type="dxa"/>
            <w:vAlign w:val="bottom"/>
          </w:tcPr>
          <w:p w14:paraId="6BC2A8FB" w14:textId="77777777" w:rsidR="007B387A" w:rsidRPr="00AE1021" w:rsidRDefault="007B387A" w:rsidP="007B387A">
            <w:pPr>
              <w:spacing w:line="240" w:lineRule="atLeast"/>
              <w:rPr>
                <w:rFonts w:cs="Times New Roman"/>
                <w:szCs w:val="22"/>
              </w:rPr>
            </w:pPr>
            <w:r w:rsidRPr="00AE1021">
              <w:rPr>
                <w:rFonts w:cs="Times New Roman"/>
                <w:i/>
                <w:iCs/>
                <w:szCs w:val="22"/>
              </w:rPr>
              <w:t xml:space="preserve">Less </w:t>
            </w:r>
            <w:r w:rsidRPr="00AE1021">
              <w:rPr>
                <w:rFonts w:cs="Times New Roman"/>
                <w:szCs w:val="22"/>
              </w:rPr>
              <w:t>allowance for expected credit loss</w:t>
            </w:r>
          </w:p>
        </w:tc>
        <w:tc>
          <w:tcPr>
            <w:tcW w:w="810" w:type="dxa"/>
          </w:tcPr>
          <w:p w14:paraId="3CFA5ED5" w14:textId="77777777" w:rsidR="007B387A" w:rsidRPr="00AE1021" w:rsidRDefault="007B387A" w:rsidP="007B387A">
            <w:pPr>
              <w:pStyle w:val="acctfourfigures"/>
              <w:tabs>
                <w:tab w:val="clear" w:pos="765"/>
                <w:tab w:val="decimal" w:pos="584"/>
              </w:tabs>
              <w:spacing w:line="240" w:lineRule="atLeast"/>
              <w:ind w:right="-88"/>
              <w:jc w:val="center"/>
              <w:rPr>
                <w:rFonts w:cs="Times New Roman"/>
                <w:szCs w:val="22"/>
                <w:lang w:bidi="th-TH"/>
              </w:rPr>
            </w:pPr>
          </w:p>
        </w:tc>
        <w:tc>
          <w:tcPr>
            <w:tcW w:w="1080" w:type="dxa"/>
            <w:tcBorders>
              <w:bottom w:val="single" w:sz="4" w:space="0" w:color="auto"/>
            </w:tcBorders>
          </w:tcPr>
          <w:p w14:paraId="25D99D25" w14:textId="1696C51D" w:rsidR="007B387A" w:rsidRPr="00AE1021" w:rsidRDefault="000D016E" w:rsidP="00C525F8">
            <w:pPr>
              <w:pStyle w:val="acctfourfigures"/>
              <w:tabs>
                <w:tab w:val="clear" w:pos="765"/>
                <w:tab w:val="decimal" w:pos="584"/>
              </w:tabs>
              <w:spacing w:line="240" w:lineRule="atLeast"/>
              <w:ind w:right="-88"/>
              <w:jc w:val="center"/>
              <w:rPr>
                <w:rFonts w:cs="Times New Roman"/>
                <w:szCs w:val="22"/>
                <w:lang w:bidi="th-TH"/>
              </w:rPr>
            </w:pPr>
            <w:r>
              <w:rPr>
                <w:rFonts w:cs="Times New Roman"/>
                <w:szCs w:val="22"/>
                <w:lang w:bidi="th-TH"/>
              </w:rPr>
              <w:t>-</w:t>
            </w:r>
          </w:p>
        </w:tc>
        <w:tc>
          <w:tcPr>
            <w:tcW w:w="180" w:type="dxa"/>
          </w:tcPr>
          <w:p w14:paraId="286E66F0" w14:textId="77777777" w:rsidR="007B387A" w:rsidRPr="00AE1021" w:rsidRDefault="007B387A" w:rsidP="007B387A">
            <w:pPr>
              <w:tabs>
                <w:tab w:val="decimal" w:pos="584"/>
              </w:tabs>
              <w:spacing w:line="240" w:lineRule="atLeast"/>
              <w:ind w:right="-79"/>
              <w:jc w:val="center"/>
              <w:rPr>
                <w:rFonts w:cs="Times New Roman"/>
                <w:szCs w:val="22"/>
                <w:lang w:bidi="th-TH"/>
              </w:rPr>
            </w:pPr>
          </w:p>
        </w:tc>
        <w:tc>
          <w:tcPr>
            <w:tcW w:w="1080" w:type="dxa"/>
            <w:tcBorders>
              <w:bottom w:val="single" w:sz="4" w:space="0" w:color="auto"/>
            </w:tcBorders>
          </w:tcPr>
          <w:p w14:paraId="2E6FDE81" w14:textId="252A54C0" w:rsidR="007B387A" w:rsidRPr="00AE1021" w:rsidRDefault="007B387A" w:rsidP="00C525F8">
            <w:pPr>
              <w:pStyle w:val="acctfourfigures"/>
              <w:tabs>
                <w:tab w:val="clear" w:pos="765"/>
                <w:tab w:val="decimal" w:pos="584"/>
              </w:tabs>
              <w:spacing w:line="240" w:lineRule="atLeast"/>
              <w:ind w:right="-88"/>
              <w:jc w:val="center"/>
              <w:rPr>
                <w:rFonts w:cs="Times New Roman"/>
                <w:szCs w:val="22"/>
                <w:lang w:bidi="th-TH"/>
              </w:rPr>
            </w:pPr>
            <w:r w:rsidRPr="00C525F8">
              <w:t>-</w:t>
            </w:r>
          </w:p>
        </w:tc>
        <w:tc>
          <w:tcPr>
            <w:tcW w:w="180" w:type="dxa"/>
          </w:tcPr>
          <w:p w14:paraId="14B7C220" w14:textId="77777777" w:rsidR="007B387A" w:rsidRPr="00AE1021" w:rsidRDefault="007B387A" w:rsidP="007B387A">
            <w:pPr>
              <w:tabs>
                <w:tab w:val="decimal" w:pos="584"/>
              </w:tabs>
              <w:spacing w:line="240" w:lineRule="atLeast"/>
              <w:ind w:right="-79"/>
              <w:jc w:val="center"/>
              <w:rPr>
                <w:rFonts w:cs="Times New Roman"/>
                <w:szCs w:val="22"/>
              </w:rPr>
            </w:pPr>
          </w:p>
        </w:tc>
        <w:tc>
          <w:tcPr>
            <w:tcW w:w="1077" w:type="dxa"/>
            <w:tcBorders>
              <w:bottom w:val="single" w:sz="4" w:space="0" w:color="auto"/>
            </w:tcBorders>
          </w:tcPr>
          <w:p w14:paraId="689EEF22" w14:textId="117BE9C4" w:rsidR="007B387A" w:rsidRPr="00AE1021" w:rsidRDefault="000D016E" w:rsidP="00462DA8">
            <w:pPr>
              <w:pStyle w:val="acctfourfigures"/>
              <w:tabs>
                <w:tab w:val="clear" w:pos="765"/>
                <w:tab w:val="decimal" w:pos="584"/>
              </w:tabs>
              <w:spacing w:line="240" w:lineRule="atLeast"/>
              <w:ind w:right="-88"/>
              <w:jc w:val="center"/>
            </w:pPr>
            <w:r>
              <w:t>-</w:t>
            </w:r>
          </w:p>
        </w:tc>
        <w:tc>
          <w:tcPr>
            <w:tcW w:w="183" w:type="dxa"/>
          </w:tcPr>
          <w:p w14:paraId="3448DD52" w14:textId="77777777" w:rsidR="007B387A" w:rsidRPr="00AE1021" w:rsidRDefault="007B387A" w:rsidP="007B387A">
            <w:pPr>
              <w:pStyle w:val="acctfourfigures"/>
              <w:tabs>
                <w:tab w:val="clear" w:pos="765"/>
                <w:tab w:val="decimal" w:pos="584"/>
              </w:tabs>
              <w:spacing w:line="240" w:lineRule="atLeast"/>
              <w:ind w:right="-88"/>
              <w:jc w:val="center"/>
              <w:rPr>
                <w:rFonts w:cs="Times New Roman"/>
                <w:szCs w:val="22"/>
                <w:lang w:bidi="th-TH"/>
              </w:rPr>
            </w:pPr>
          </w:p>
        </w:tc>
        <w:tc>
          <w:tcPr>
            <w:tcW w:w="1085" w:type="dxa"/>
            <w:tcBorders>
              <w:bottom w:val="single" w:sz="4" w:space="0" w:color="auto"/>
            </w:tcBorders>
          </w:tcPr>
          <w:p w14:paraId="6A5F50D4" w14:textId="4E5242CC" w:rsidR="007B387A" w:rsidRPr="00AE1021" w:rsidRDefault="00462DA8" w:rsidP="00462DA8">
            <w:pPr>
              <w:pStyle w:val="acctfourfigures"/>
              <w:tabs>
                <w:tab w:val="clear" w:pos="765"/>
                <w:tab w:val="decimal" w:pos="584"/>
              </w:tabs>
              <w:spacing w:line="240" w:lineRule="atLeast"/>
              <w:ind w:right="-88"/>
              <w:jc w:val="center"/>
              <w:rPr>
                <w:rFonts w:cs="Times New Roman"/>
                <w:szCs w:val="22"/>
                <w:lang w:bidi="th-TH"/>
              </w:rPr>
            </w:pPr>
            <w:r>
              <w:rPr>
                <w:rFonts w:cs="Times New Roman"/>
                <w:szCs w:val="22"/>
                <w:lang w:bidi="th-TH"/>
              </w:rPr>
              <w:t>-</w:t>
            </w:r>
          </w:p>
        </w:tc>
      </w:tr>
      <w:tr w:rsidR="00AE1021" w:rsidRPr="00AE1021" w14:paraId="4758187C" w14:textId="77777777" w:rsidTr="002F7AE0">
        <w:trPr>
          <w:cantSplit/>
        </w:trPr>
        <w:tc>
          <w:tcPr>
            <w:tcW w:w="3780" w:type="dxa"/>
            <w:vAlign w:val="bottom"/>
          </w:tcPr>
          <w:p w14:paraId="2F073ED9" w14:textId="7B7C08A6" w:rsidR="00967392" w:rsidRPr="00AE1021" w:rsidRDefault="00462DA8" w:rsidP="00967392">
            <w:pPr>
              <w:spacing w:line="240" w:lineRule="atLeast"/>
              <w:rPr>
                <w:rFonts w:cs="Times New Roman"/>
                <w:b/>
                <w:bCs/>
                <w:szCs w:val="22"/>
              </w:rPr>
            </w:pPr>
            <w:r>
              <w:rPr>
                <w:rFonts w:cs="Times New Roman"/>
                <w:b/>
                <w:bCs/>
                <w:szCs w:val="22"/>
              </w:rPr>
              <w:t>Net</w:t>
            </w:r>
          </w:p>
        </w:tc>
        <w:tc>
          <w:tcPr>
            <w:tcW w:w="810" w:type="dxa"/>
          </w:tcPr>
          <w:p w14:paraId="7AF7E4D9" w14:textId="77777777" w:rsidR="00967392" w:rsidRPr="00AE1021" w:rsidRDefault="00967392" w:rsidP="00967392">
            <w:pPr>
              <w:pStyle w:val="acctfourfigures"/>
              <w:tabs>
                <w:tab w:val="clear" w:pos="765"/>
                <w:tab w:val="decimal" w:pos="584"/>
              </w:tabs>
              <w:spacing w:line="240" w:lineRule="atLeast"/>
              <w:ind w:right="-88"/>
              <w:rPr>
                <w:rFonts w:cs="Times New Roman"/>
                <w:b/>
                <w:bCs/>
              </w:rPr>
            </w:pPr>
          </w:p>
        </w:tc>
        <w:tc>
          <w:tcPr>
            <w:tcW w:w="1080" w:type="dxa"/>
            <w:tcBorders>
              <w:top w:val="single" w:sz="4" w:space="0" w:color="auto"/>
              <w:bottom w:val="single" w:sz="4" w:space="0" w:color="auto"/>
            </w:tcBorders>
          </w:tcPr>
          <w:p w14:paraId="4402E785" w14:textId="1DFEA736" w:rsidR="00967392" w:rsidRPr="00AE1021" w:rsidRDefault="000D016E" w:rsidP="007D7BA2">
            <w:pPr>
              <w:pStyle w:val="acctfourfigures"/>
              <w:tabs>
                <w:tab w:val="clear" w:pos="765"/>
                <w:tab w:val="decimal" w:pos="584"/>
              </w:tabs>
              <w:spacing w:line="240" w:lineRule="atLeast"/>
              <w:ind w:left="584" w:right="-88" w:hanging="584"/>
              <w:jc w:val="center"/>
              <w:rPr>
                <w:rFonts w:cs="Times New Roman"/>
                <w:b/>
                <w:bCs/>
                <w:lang w:val="en-US"/>
              </w:rPr>
            </w:pPr>
            <w:r>
              <w:rPr>
                <w:rFonts w:cs="Times New Roman"/>
                <w:b/>
                <w:bCs/>
                <w:lang w:val="en-US"/>
              </w:rPr>
              <w:t>73.99</w:t>
            </w:r>
          </w:p>
        </w:tc>
        <w:tc>
          <w:tcPr>
            <w:tcW w:w="180" w:type="dxa"/>
          </w:tcPr>
          <w:p w14:paraId="3E78A73E" w14:textId="77777777" w:rsidR="00967392" w:rsidRPr="00AE1021" w:rsidRDefault="00967392" w:rsidP="00967392">
            <w:pPr>
              <w:tabs>
                <w:tab w:val="decimal" w:pos="584"/>
              </w:tabs>
              <w:spacing w:line="240" w:lineRule="atLeast"/>
              <w:ind w:right="-79"/>
              <w:rPr>
                <w:rFonts w:cs="Times New Roman"/>
                <w:b/>
                <w:bCs/>
                <w:szCs w:val="22"/>
              </w:rPr>
            </w:pPr>
          </w:p>
        </w:tc>
        <w:tc>
          <w:tcPr>
            <w:tcW w:w="1080" w:type="dxa"/>
            <w:tcBorders>
              <w:top w:val="single" w:sz="4" w:space="0" w:color="auto"/>
              <w:bottom w:val="single" w:sz="4" w:space="0" w:color="auto"/>
            </w:tcBorders>
          </w:tcPr>
          <w:p w14:paraId="35B4CBC4" w14:textId="088D290D" w:rsidR="00967392" w:rsidRPr="00AE1021" w:rsidRDefault="008C7768" w:rsidP="005462B4">
            <w:pPr>
              <w:pStyle w:val="acctfourfigures"/>
              <w:tabs>
                <w:tab w:val="clear" w:pos="765"/>
                <w:tab w:val="decimal" w:pos="584"/>
              </w:tabs>
              <w:spacing w:line="240" w:lineRule="atLeast"/>
              <w:ind w:right="-88"/>
              <w:jc w:val="center"/>
              <w:rPr>
                <w:rFonts w:cs="Times New Roman"/>
                <w:b/>
                <w:bCs/>
              </w:rPr>
            </w:pPr>
            <w:r>
              <w:rPr>
                <w:b/>
                <w:bCs/>
              </w:rPr>
              <w:t>21.54</w:t>
            </w:r>
          </w:p>
        </w:tc>
        <w:tc>
          <w:tcPr>
            <w:tcW w:w="180" w:type="dxa"/>
          </w:tcPr>
          <w:p w14:paraId="73F9FAA9" w14:textId="77777777" w:rsidR="00967392" w:rsidRPr="00AE1021" w:rsidRDefault="00967392" w:rsidP="00967392">
            <w:pPr>
              <w:tabs>
                <w:tab w:val="decimal" w:pos="584"/>
              </w:tabs>
              <w:spacing w:line="240" w:lineRule="atLeast"/>
              <w:ind w:right="-79"/>
              <w:rPr>
                <w:rFonts w:cs="Times New Roman"/>
                <w:b/>
                <w:bCs/>
                <w:szCs w:val="22"/>
              </w:rPr>
            </w:pPr>
          </w:p>
        </w:tc>
        <w:tc>
          <w:tcPr>
            <w:tcW w:w="1077" w:type="dxa"/>
            <w:tcBorders>
              <w:top w:val="single" w:sz="4" w:space="0" w:color="auto"/>
              <w:bottom w:val="single" w:sz="4" w:space="0" w:color="auto"/>
            </w:tcBorders>
          </w:tcPr>
          <w:p w14:paraId="58122B24" w14:textId="59C3C072" w:rsidR="00967392" w:rsidRPr="00756791" w:rsidRDefault="000D016E" w:rsidP="00462DA8">
            <w:pPr>
              <w:pStyle w:val="acctfourfigures"/>
              <w:tabs>
                <w:tab w:val="clear" w:pos="765"/>
                <w:tab w:val="decimal" w:pos="584"/>
              </w:tabs>
              <w:spacing w:line="240" w:lineRule="atLeast"/>
              <w:ind w:right="-88"/>
              <w:jc w:val="center"/>
              <w:rPr>
                <w:b/>
                <w:bCs/>
              </w:rPr>
            </w:pPr>
            <w:r w:rsidRPr="00756791">
              <w:rPr>
                <w:b/>
                <w:bCs/>
              </w:rPr>
              <w:t>-</w:t>
            </w:r>
          </w:p>
        </w:tc>
        <w:tc>
          <w:tcPr>
            <w:tcW w:w="183" w:type="dxa"/>
          </w:tcPr>
          <w:p w14:paraId="4C0DE6C2" w14:textId="77777777" w:rsidR="00967392" w:rsidRPr="00756791" w:rsidRDefault="00967392" w:rsidP="00967392">
            <w:pPr>
              <w:pStyle w:val="acctfourfigures"/>
              <w:tabs>
                <w:tab w:val="clear" w:pos="765"/>
                <w:tab w:val="decimal" w:pos="584"/>
              </w:tabs>
              <w:spacing w:line="240" w:lineRule="atLeast"/>
              <w:ind w:right="-88"/>
              <w:rPr>
                <w:rFonts w:cs="Times New Roman"/>
                <w:b/>
                <w:bCs/>
                <w:szCs w:val="22"/>
                <w:lang w:bidi="th-TH"/>
              </w:rPr>
            </w:pPr>
          </w:p>
        </w:tc>
        <w:tc>
          <w:tcPr>
            <w:tcW w:w="1085" w:type="dxa"/>
            <w:tcBorders>
              <w:top w:val="single" w:sz="4" w:space="0" w:color="auto"/>
              <w:bottom w:val="single" w:sz="4" w:space="0" w:color="auto"/>
            </w:tcBorders>
          </w:tcPr>
          <w:p w14:paraId="4C5A82C8" w14:textId="4E7F7F36" w:rsidR="00967392" w:rsidRPr="00756791" w:rsidRDefault="00462DA8" w:rsidP="008C7768">
            <w:pPr>
              <w:pStyle w:val="acctfourfigures"/>
              <w:tabs>
                <w:tab w:val="clear" w:pos="765"/>
                <w:tab w:val="decimal" w:pos="584"/>
              </w:tabs>
              <w:spacing w:line="240" w:lineRule="atLeast"/>
              <w:ind w:right="-88"/>
              <w:jc w:val="center"/>
              <w:rPr>
                <w:rFonts w:cs="Times New Roman"/>
                <w:b/>
                <w:bCs/>
              </w:rPr>
            </w:pPr>
            <w:r w:rsidRPr="00756791">
              <w:rPr>
                <w:rFonts w:cs="Times New Roman"/>
                <w:b/>
                <w:bCs/>
              </w:rPr>
              <w:t>-</w:t>
            </w:r>
          </w:p>
        </w:tc>
      </w:tr>
      <w:tr w:rsidR="00967392" w:rsidRPr="00AE1021" w14:paraId="649CA2C0" w14:textId="77777777" w:rsidTr="002F7AE0">
        <w:trPr>
          <w:cantSplit/>
        </w:trPr>
        <w:tc>
          <w:tcPr>
            <w:tcW w:w="3780" w:type="dxa"/>
            <w:vAlign w:val="bottom"/>
          </w:tcPr>
          <w:p w14:paraId="19B0211E" w14:textId="4E4B91D9" w:rsidR="00967392" w:rsidRPr="00AE1021" w:rsidRDefault="00462DA8" w:rsidP="00967392">
            <w:pPr>
              <w:spacing w:line="240" w:lineRule="atLeast"/>
              <w:rPr>
                <w:rFonts w:cs="Times New Roman"/>
                <w:b/>
                <w:bCs/>
                <w:szCs w:val="22"/>
              </w:rPr>
            </w:pPr>
            <w:r>
              <w:rPr>
                <w:rFonts w:cs="Times New Roman"/>
                <w:b/>
                <w:bCs/>
                <w:szCs w:val="22"/>
              </w:rPr>
              <w:t>Total</w:t>
            </w:r>
          </w:p>
        </w:tc>
        <w:tc>
          <w:tcPr>
            <w:tcW w:w="810" w:type="dxa"/>
          </w:tcPr>
          <w:p w14:paraId="65C79CFC" w14:textId="77777777" w:rsidR="00967392" w:rsidRPr="00AE1021" w:rsidRDefault="00967392" w:rsidP="00967392">
            <w:pPr>
              <w:pStyle w:val="acctfourfigures"/>
              <w:tabs>
                <w:tab w:val="clear" w:pos="765"/>
                <w:tab w:val="decimal" w:pos="584"/>
              </w:tabs>
              <w:spacing w:line="240" w:lineRule="atLeast"/>
              <w:ind w:right="-88"/>
              <w:rPr>
                <w:rFonts w:cs="Times New Roman"/>
                <w:b/>
                <w:bCs/>
                <w:szCs w:val="22"/>
              </w:rPr>
            </w:pPr>
          </w:p>
        </w:tc>
        <w:tc>
          <w:tcPr>
            <w:tcW w:w="1080" w:type="dxa"/>
            <w:tcBorders>
              <w:top w:val="single" w:sz="4" w:space="0" w:color="auto"/>
              <w:bottom w:val="double" w:sz="4" w:space="0" w:color="auto"/>
            </w:tcBorders>
          </w:tcPr>
          <w:p w14:paraId="14F34E19" w14:textId="12353E9D" w:rsidR="00967392" w:rsidRPr="00AE1021" w:rsidRDefault="000D016E" w:rsidP="007D7BA2">
            <w:pPr>
              <w:pStyle w:val="acctfourfigures"/>
              <w:tabs>
                <w:tab w:val="clear" w:pos="765"/>
                <w:tab w:val="decimal" w:pos="584"/>
              </w:tabs>
              <w:spacing w:line="240" w:lineRule="atLeast"/>
              <w:ind w:right="-88"/>
              <w:jc w:val="center"/>
              <w:rPr>
                <w:rFonts w:cs="Times New Roman"/>
                <w:b/>
                <w:bCs/>
                <w:szCs w:val="22"/>
              </w:rPr>
            </w:pPr>
            <w:r>
              <w:rPr>
                <w:rFonts w:cs="Times New Roman"/>
                <w:b/>
                <w:bCs/>
                <w:szCs w:val="22"/>
              </w:rPr>
              <w:t>1,997.55</w:t>
            </w:r>
          </w:p>
        </w:tc>
        <w:tc>
          <w:tcPr>
            <w:tcW w:w="180" w:type="dxa"/>
          </w:tcPr>
          <w:p w14:paraId="5507D286" w14:textId="77777777" w:rsidR="00967392" w:rsidRPr="00AE1021" w:rsidRDefault="00967392" w:rsidP="00967392">
            <w:pPr>
              <w:tabs>
                <w:tab w:val="decimal" w:pos="584"/>
              </w:tabs>
              <w:spacing w:line="240" w:lineRule="atLeast"/>
              <w:ind w:right="-79"/>
              <w:rPr>
                <w:rFonts w:cs="Times New Roman"/>
                <w:b/>
                <w:bCs/>
                <w:szCs w:val="22"/>
              </w:rPr>
            </w:pPr>
          </w:p>
        </w:tc>
        <w:tc>
          <w:tcPr>
            <w:tcW w:w="1080" w:type="dxa"/>
            <w:tcBorders>
              <w:top w:val="single" w:sz="4" w:space="0" w:color="auto"/>
              <w:bottom w:val="double" w:sz="4" w:space="0" w:color="auto"/>
            </w:tcBorders>
          </w:tcPr>
          <w:p w14:paraId="2824366C" w14:textId="48DA8BF3" w:rsidR="00967392" w:rsidRPr="00AE1021" w:rsidRDefault="0012022D" w:rsidP="005462B4">
            <w:pPr>
              <w:pStyle w:val="acctfourfigures"/>
              <w:tabs>
                <w:tab w:val="clear" w:pos="765"/>
                <w:tab w:val="decimal" w:pos="584"/>
              </w:tabs>
              <w:spacing w:line="240" w:lineRule="atLeast"/>
              <w:ind w:right="-88"/>
              <w:jc w:val="center"/>
              <w:rPr>
                <w:rFonts w:cs="Times New Roman"/>
                <w:b/>
                <w:bCs/>
                <w:szCs w:val="22"/>
              </w:rPr>
            </w:pPr>
            <w:r w:rsidRPr="00AE1021">
              <w:rPr>
                <w:b/>
                <w:bCs/>
              </w:rPr>
              <w:t>1,</w:t>
            </w:r>
            <w:r w:rsidR="000920B6">
              <w:rPr>
                <w:b/>
                <w:bCs/>
              </w:rPr>
              <w:t>154.22</w:t>
            </w:r>
          </w:p>
        </w:tc>
        <w:tc>
          <w:tcPr>
            <w:tcW w:w="180" w:type="dxa"/>
          </w:tcPr>
          <w:p w14:paraId="10489B9D" w14:textId="77777777" w:rsidR="00967392" w:rsidRPr="00AE1021" w:rsidRDefault="00967392" w:rsidP="00967392">
            <w:pPr>
              <w:tabs>
                <w:tab w:val="decimal" w:pos="584"/>
              </w:tabs>
              <w:spacing w:line="240" w:lineRule="atLeast"/>
              <w:ind w:right="-79"/>
              <w:rPr>
                <w:rFonts w:cs="Times New Roman"/>
                <w:b/>
                <w:bCs/>
                <w:szCs w:val="22"/>
              </w:rPr>
            </w:pPr>
          </w:p>
        </w:tc>
        <w:tc>
          <w:tcPr>
            <w:tcW w:w="1077" w:type="dxa"/>
            <w:tcBorders>
              <w:top w:val="single" w:sz="4" w:space="0" w:color="auto"/>
              <w:bottom w:val="double" w:sz="4" w:space="0" w:color="auto"/>
            </w:tcBorders>
          </w:tcPr>
          <w:p w14:paraId="4C86895C" w14:textId="150F1F34" w:rsidR="00967392" w:rsidRPr="00AE1021" w:rsidRDefault="000D016E" w:rsidP="005462B4">
            <w:pPr>
              <w:pStyle w:val="acctfourfigures"/>
              <w:tabs>
                <w:tab w:val="clear" w:pos="765"/>
                <w:tab w:val="decimal" w:pos="584"/>
              </w:tabs>
              <w:spacing w:line="240" w:lineRule="atLeast"/>
              <w:ind w:right="-88"/>
              <w:jc w:val="center"/>
              <w:rPr>
                <w:rFonts w:cs="Times New Roman"/>
                <w:b/>
                <w:bCs/>
                <w:szCs w:val="22"/>
                <w:lang w:bidi="th-TH"/>
              </w:rPr>
            </w:pPr>
            <w:r>
              <w:rPr>
                <w:rFonts w:cs="Times New Roman"/>
                <w:b/>
                <w:bCs/>
                <w:szCs w:val="22"/>
                <w:lang w:bidi="th-TH"/>
              </w:rPr>
              <w:t>1,208.58</w:t>
            </w:r>
          </w:p>
        </w:tc>
        <w:tc>
          <w:tcPr>
            <w:tcW w:w="183" w:type="dxa"/>
          </w:tcPr>
          <w:p w14:paraId="60507885" w14:textId="77777777" w:rsidR="00967392" w:rsidRPr="00AE1021" w:rsidRDefault="00967392" w:rsidP="00967392">
            <w:pPr>
              <w:pStyle w:val="acctfourfigures"/>
              <w:tabs>
                <w:tab w:val="clear" w:pos="765"/>
                <w:tab w:val="decimal" w:pos="584"/>
              </w:tabs>
              <w:spacing w:line="240" w:lineRule="atLeast"/>
              <w:ind w:right="-88"/>
              <w:rPr>
                <w:rFonts w:cs="Times New Roman"/>
                <w:b/>
                <w:bCs/>
                <w:szCs w:val="22"/>
                <w:lang w:bidi="th-TH"/>
              </w:rPr>
            </w:pPr>
          </w:p>
        </w:tc>
        <w:tc>
          <w:tcPr>
            <w:tcW w:w="1085" w:type="dxa"/>
            <w:tcBorders>
              <w:top w:val="single" w:sz="4" w:space="0" w:color="auto"/>
              <w:bottom w:val="double" w:sz="4" w:space="0" w:color="auto"/>
            </w:tcBorders>
          </w:tcPr>
          <w:p w14:paraId="0A2C67F4" w14:textId="646BE586" w:rsidR="00967392" w:rsidRPr="00AE1021" w:rsidRDefault="000920B6" w:rsidP="005462B4">
            <w:pPr>
              <w:pStyle w:val="acctfourfigures"/>
              <w:tabs>
                <w:tab w:val="clear" w:pos="765"/>
                <w:tab w:val="decimal" w:pos="639"/>
              </w:tabs>
              <w:spacing w:line="240" w:lineRule="atLeast"/>
              <w:ind w:right="-88"/>
              <w:jc w:val="center"/>
              <w:rPr>
                <w:rFonts w:cs="Times New Roman"/>
                <w:b/>
                <w:bCs/>
                <w:szCs w:val="22"/>
                <w:lang w:bidi="th-TH"/>
              </w:rPr>
            </w:pPr>
            <w:r>
              <w:rPr>
                <w:b/>
                <w:bCs/>
              </w:rPr>
              <w:t>754.71</w:t>
            </w:r>
          </w:p>
        </w:tc>
      </w:tr>
    </w:tbl>
    <w:p w14:paraId="64DEC256" w14:textId="77777777" w:rsidR="00E30E53" w:rsidRPr="00AE1021" w:rsidRDefault="00E30E53" w:rsidP="00D13427">
      <w:pPr>
        <w:spacing w:line="240" w:lineRule="auto"/>
        <w:ind w:left="540"/>
        <w:rPr>
          <w:rFonts w:cs="Times New Roman"/>
          <w:szCs w:val="22"/>
        </w:rPr>
      </w:pPr>
    </w:p>
    <w:p w14:paraId="38124F05" w14:textId="18C812E0" w:rsidR="00153C89" w:rsidRPr="00AE1021" w:rsidRDefault="00783E92" w:rsidP="0084341D">
      <w:pPr>
        <w:pStyle w:val="block"/>
        <w:spacing w:after="0" w:line="240" w:lineRule="atLeast"/>
        <w:ind w:left="540"/>
        <w:jc w:val="both"/>
        <w:rPr>
          <w:rFonts w:cs="Times New Roman"/>
          <w:lang w:val="en-US"/>
        </w:rPr>
      </w:pPr>
      <w:r w:rsidRPr="00AE1021">
        <w:rPr>
          <w:rFonts w:cs="Times New Roman"/>
          <w:lang w:val="en-US"/>
        </w:rPr>
        <w:t xml:space="preserve">The normal credit term granted by the </w:t>
      </w:r>
      <w:r w:rsidRPr="00AE1021">
        <w:rPr>
          <w:rFonts w:cs="Times New Roman"/>
        </w:rPr>
        <w:t xml:space="preserve">Group </w:t>
      </w:r>
      <w:r w:rsidR="00500BC7" w:rsidRPr="00AE1021">
        <w:rPr>
          <w:rFonts w:cs="Times New Roman"/>
          <w:lang w:val="en-US"/>
        </w:rPr>
        <w:t xml:space="preserve">ranges from </w:t>
      </w:r>
      <w:r w:rsidR="00D43178" w:rsidRPr="00AE1021">
        <w:rPr>
          <w:rFonts w:cs="Times New Roman"/>
          <w:lang w:val="en-US"/>
        </w:rPr>
        <w:t>7</w:t>
      </w:r>
      <w:r w:rsidR="00A81EA6" w:rsidRPr="00AE1021">
        <w:rPr>
          <w:rFonts w:cs="Times New Roman"/>
          <w:lang w:val="en-US"/>
        </w:rPr>
        <w:t xml:space="preserve"> days to </w:t>
      </w:r>
      <w:r w:rsidR="00B426BE" w:rsidRPr="00AE1021">
        <w:rPr>
          <w:rFonts w:cs="Times New Roman"/>
          <w:lang w:val="en-US"/>
        </w:rPr>
        <w:t>6</w:t>
      </w:r>
      <w:r w:rsidR="00ED1991" w:rsidRPr="00AE1021">
        <w:rPr>
          <w:rFonts w:cs="Times New Roman"/>
          <w:lang w:val="en-US"/>
        </w:rPr>
        <w:t>0</w:t>
      </w:r>
      <w:r w:rsidRPr="00AE1021">
        <w:rPr>
          <w:rFonts w:cs="Times New Roman"/>
          <w:lang w:val="en-US"/>
        </w:rPr>
        <w:t xml:space="preserve"> days.</w:t>
      </w:r>
    </w:p>
    <w:p w14:paraId="316E48C3" w14:textId="77777777" w:rsidR="00153C89" w:rsidRPr="00AE1021" w:rsidRDefault="00153C89" w:rsidP="00756791">
      <w:pPr>
        <w:spacing w:line="240" w:lineRule="atLeast"/>
        <w:rPr>
          <w:rFonts w:cs="Times New Roman"/>
          <w:lang w:val="en-US"/>
        </w:rPr>
      </w:pPr>
    </w:p>
    <w:p w14:paraId="61414DE5" w14:textId="639443FC" w:rsidR="00D20D0F" w:rsidRPr="00AE1021" w:rsidRDefault="00D20D0F" w:rsidP="002F7AE0">
      <w:pPr>
        <w:pStyle w:val="Heading1"/>
        <w:numPr>
          <w:ilvl w:val="0"/>
          <w:numId w:val="3"/>
        </w:numPr>
        <w:spacing w:before="0" w:after="0" w:line="240" w:lineRule="atLeast"/>
        <w:ind w:left="540"/>
        <w:rPr>
          <w:rFonts w:cs="Times New Roman"/>
          <w:szCs w:val="22"/>
          <w:lang w:val="en-US"/>
        </w:rPr>
      </w:pPr>
      <w:r w:rsidRPr="00AE1021">
        <w:rPr>
          <w:rFonts w:cs="Times New Roman"/>
          <w:szCs w:val="24"/>
        </w:rPr>
        <w:t>Other</w:t>
      </w:r>
      <w:r w:rsidR="00064A6A" w:rsidRPr="00AE1021">
        <w:rPr>
          <w:rFonts w:cs="Times New Roman"/>
          <w:szCs w:val="24"/>
        </w:rPr>
        <w:t xml:space="preserve"> current</w:t>
      </w:r>
      <w:r w:rsidRPr="00AE1021">
        <w:rPr>
          <w:rFonts w:cs="Times New Roman"/>
          <w:szCs w:val="24"/>
        </w:rPr>
        <w:t xml:space="preserve"> receivables</w:t>
      </w:r>
    </w:p>
    <w:tbl>
      <w:tblPr>
        <w:tblW w:w="9479" w:type="dxa"/>
        <w:tblInd w:w="450" w:type="dxa"/>
        <w:tblLayout w:type="fixed"/>
        <w:tblCellMar>
          <w:left w:w="79" w:type="dxa"/>
          <w:right w:w="79" w:type="dxa"/>
        </w:tblCellMar>
        <w:tblLook w:val="0000" w:firstRow="0" w:lastRow="0" w:firstColumn="0" w:lastColumn="0" w:noHBand="0" w:noVBand="0"/>
      </w:tblPr>
      <w:tblGrid>
        <w:gridCol w:w="3780"/>
        <w:gridCol w:w="720"/>
        <w:gridCol w:w="1071"/>
        <w:gridCol w:w="189"/>
        <w:gridCol w:w="1080"/>
        <w:gridCol w:w="180"/>
        <w:gridCol w:w="1071"/>
        <w:gridCol w:w="180"/>
        <w:gridCol w:w="1208"/>
      </w:tblGrid>
      <w:tr w:rsidR="00AE1021" w:rsidRPr="00AE1021" w14:paraId="36E9FA65" w14:textId="77777777" w:rsidTr="000920B6">
        <w:trPr>
          <w:cantSplit/>
        </w:trPr>
        <w:tc>
          <w:tcPr>
            <w:tcW w:w="3780" w:type="dxa"/>
            <w:vAlign w:val="bottom"/>
          </w:tcPr>
          <w:p w14:paraId="240B8B5A" w14:textId="77777777" w:rsidR="00F2440B" w:rsidRPr="00AE1021" w:rsidRDefault="00F2440B" w:rsidP="00BA3D8F">
            <w:pPr>
              <w:spacing w:line="240" w:lineRule="atLeast"/>
              <w:rPr>
                <w:rFonts w:cs="Times New Roman"/>
              </w:rPr>
            </w:pPr>
          </w:p>
        </w:tc>
        <w:tc>
          <w:tcPr>
            <w:tcW w:w="720" w:type="dxa"/>
          </w:tcPr>
          <w:p w14:paraId="69EDC19A" w14:textId="77777777" w:rsidR="00F2440B" w:rsidRPr="00AE1021" w:rsidRDefault="00F2440B" w:rsidP="00BA3D8F">
            <w:pPr>
              <w:pStyle w:val="acctfourfigures"/>
              <w:tabs>
                <w:tab w:val="clear" w:pos="765"/>
              </w:tabs>
              <w:spacing w:line="240" w:lineRule="atLeast"/>
              <w:ind w:left="-88" w:right="-70"/>
              <w:jc w:val="center"/>
              <w:rPr>
                <w:rFonts w:cs="Times New Roman"/>
                <w:b/>
                <w:bCs/>
              </w:rPr>
            </w:pPr>
          </w:p>
        </w:tc>
        <w:tc>
          <w:tcPr>
            <w:tcW w:w="2340" w:type="dxa"/>
            <w:gridSpan w:val="3"/>
          </w:tcPr>
          <w:p w14:paraId="61291CD7" w14:textId="77777777" w:rsidR="00F2440B" w:rsidRPr="00AE1021" w:rsidRDefault="00F2440B" w:rsidP="00BA3D8F">
            <w:pPr>
              <w:pStyle w:val="acctfourfigures"/>
              <w:tabs>
                <w:tab w:val="clear" w:pos="765"/>
              </w:tabs>
              <w:spacing w:line="240" w:lineRule="atLeast"/>
              <w:ind w:left="-88" w:right="-70"/>
              <w:jc w:val="center"/>
              <w:rPr>
                <w:rFonts w:cs="Times New Roman"/>
                <w:b/>
                <w:bCs/>
                <w:szCs w:val="22"/>
                <w:lang w:bidi="th-TH"/>
              </w:rPr>
            </w:pPr>
            <w:r w:rsidRPr="00AE1021">
              <w:rPr>
                <w:rFonts w:cs="Times New Roman"/>
                <w:b/>
                <w:bCs/>
              </w:rPr>
              <w:t>Consolidated</w:t>
            </w:r>
          </w:p>
        </w:tc>
        <w:tc>
          <w:tcPr>
            <w:tcW w:w="180" w:type="dxa"/>
          </w:tcPr>
          <w:p w14:paraId="01445387" w14:textId="77777777" w:rsidR="00F2440B" w:rsidRPr="00AE1021" w:rsidRDefault="00F2440B" w:rsidP="00BA3D8F">
            <w:pPr>
              <w:pStyle w:val="acctfourfigures"/>
              <w:tabs>
                <w:tab w:val="clear" w:pos="765"/>
              </w:tabs>
              <w:spacing w:line="240" w:lineRule="atLeast"/>
              <w:ind w:left="-88" w:right="-90"/>
              <w:jc w:val="center"/>
              <w:rPr>
                <w:rFonts w:cs="Times New Roman"/>
              </w:rPr>
            </w:pPr>
          </w:p>
        </w:tc>
        <w:tc>
          <w:tcPr>
            <w:tcW w:w="2459" w:type="dxa"/>
            <w:gridSpan w:val="3"/>
          </w:tcPr>
          <w:p w14:paraId="35451957" w14:textId="77777777" w:rsidR="00F2440B" w:rsidRPr="00AE1021" w:rsidRDefault="00F2440B" w:rsidP="00BA3D8F">
            <w:pPr>
              <w:pStyle w:val="acctfourfigures"/>
              <w:tabs>
                <w:tab w:val="clear" w:pos="765"/>
              </w:tabs>
              <w:spacing w:line="240" w:lineRule="atLeast"/>
              <w:ind w:left="-88" w:right="-70"/>
              <w:jc w:val="center"/>
              <w:rPr>
                <w:rFonts w:cs="Times New Roman"/>
                <w:b/>
                <w:bCs/>
                <w:szCs w:val="22"/>
                <w:lang w:bidi="th-TH"/>
              </w:rPr>
            </w:pPr>
            <w:r w:rsidRPr="00AE1021">
              <w:rPr>
                <w:rFonts w:cs="Times New Roman"/>
                <w:b/>
                <w:bCs/>
              </w:rPr>
              <w:t>Separate</w:t>
            </w:r>
          </w:p>
        </w:tc>
      </w:tr>
      <w:tr w:rsidR="00AE1021" w:rsidRPr="00AE1021" w14:paraId="62258BBD" w14:textId="77777777" w:rsidTr="000920B6">
        <w:trPr>
          <w:cantSplit/>
        </w:trPr>
        <w:tc>
          <w:tcPr>
            <w:tcW w:w="3780" w:type="dxa"/>
            <w:vAlign w:val="bottom"/>
          </w:tcPr>
          <w:p w14:paraId="4937C73A" w14:textId="77777777" w:rsidR="00F2440B" w:rsidRPr="00AE1021" w:rsidRDefault="00F2440B" w:rsidP="00BA3D8F">
            <w:pPr>
              <w:spacing w:line="240" w:lineRule="atLeast"/>
              <w:rPr>
                <w:rFonts w:cs="Times New Roman"/>
                <w:szCs w:val="22"/>
              </w:rPr>
            </w:pPr>
          </w:p>
        </w:tc>
        <w:tc>
          <w:tcPr>
            <w:tcW w:w="720" w:type="dxa"/>
          </w:tcPr>
          <w:p w14:paraId="7BE2C5A6" w14:textId="77777777" w:rsidR="00F2440B" w:rsidRPr="00AE1021" w:rsidRDefault="00F2440B" w:rsidP="00BA3D8F">
            <w:pPr>
              <w:pStyle w:val="acctfourfigures"/>
              <w:tabs>
                <w:tab w:val="clear" w:pos="765"/>
              </w:tabs>
              <w:spacing w:line="240" w:lineRule="atLeast"/>
              <w:ind w:left="-88" w:right="-70"/>
              <w:jc w:val="center"/>
              <w:rPr>
                <w:rFonts w:cs="Times New Roman"/>
                <w:b/>
                <w:bCs/>
                <w:szCs w:val="22"/>
              </w:rPr>
            </w:pPr>
          </w:p>
        </w:tc>
        <w:tc>
          <w:tcPr>
            <w:tcW w:w="2340" w:type="dxa"/>
            <w:gridSpan w:val="3"/>
          </w:tcPr>
          <w:p w14:paraId="45C55961" w14:textId="77777777" w:rsidR="00F2440B" w:rsidRPr="00AE1021" w:rsidRDefault="00F2440B" w:rsidP="00BA3D8F">
            <w:pPr>
              <w:pStyle w:val="acctfourfigures"/>
              <w:tabs>
                <w:tab w:val="clear" w:pos="765"/>
              </w:tabs>
              <w:spacing w:line="240" w:lineRule="atLeast"/>
              <w:ind w:left="-88" w:right="-70"/>
              <w:jc w:val="center"/>
              <w:rPr>
                <w:rFonts w:cs="Times New Roman"/>
                <w:b/>
                <w:bCs/>
                <w:szCs w:val="22"/>
                <w:lang w:bidi="th-TH"/>
              </w:rPr>
            </w:pPr>
            <w:r w:rsidRPr="00AE1021">
              <w:rPr>
                <w:rFonts w:cs="Times New Roman"/>
                <w:b/>
                <w:bCs/>
                <w:szCs w:val="22"/>
              </w:rPr>
              <w:t>financial statements</w:t>
            </w:r>
          </w:p>
        </w:tc>
        <w:tc>
          <w:tcPr>
            <w:tcW w:w="180" w:type="dxa"/>
          </w:tcPr>
          <w:p w14:paraId="3F02C39E" w14:textId="77777777" w:rsidR="00F2440B" w:rsidRPr="00AE1021" w:rsidRDefault="00F2440B" w:rsidP="00BA3D8F">
            <w:pPr>
              <w:pStyle w:val="acctfourfigures"/>
              <w:tabs>
                <w:tab w:val="clear" w:pos="765"/>
              </w:tabs>
              <w:spacing w:line="240" w:lineRule="atLeast"/>
              <w:ind w:left="-88" w:right="-90"/>
              <w:jc w:val="center"/>
              <w:rPr>
                <w:rFonts w:cs="Times New Roman"/>
                <w:szCs w:val="22"/>
              </w:rPr>
            </w:pPr>
          </w:p>
        </w:tc>
        <w:tc>
          <w:tcPr>
            <w:tcW w:w="2459" w:type="dxa"/>
            <w:gridSpan w:val="3"/>
          </w:tcPr>
          <w:p w14:paraId="68175505" w14:textId="77777777" w:rsidR="00F2440B" w:rsidRPr="00AE1021" w:rsidRDefault="00F2440B" w:rsidP="00BA3D8F">
            <w:pPr>
              <w:pStyle w:val="acctfourfigures"/>
              <w:tabs>
                <w:tab w:val="clear" w:pos="765"/>
              </w:tabs>
              <w:spacing w:line="240" w:lineRule="atLeast"/>
              <w:ind w:left="-88" w:right="-70"/>
              <w:jc w:val="center"/>
              <w:rPr>
                <w:rFonts w:cs="Times New Roman"/>
                <w:b/>
                <w:bCs/>
                <w:szCs w:val="22"/>
                <w:lang w:bidi="th-TH"/>
              </w:rPr>
            </w:pPr>
            <w:r w:rsidRPr="00AE1021">
              <w:rPr>
                <w:rFonts w:cs="Times New Roman"/>
                <w:b/>
                <w:bCs/>
                <w:szCs w:val="22"/>
              </w:rPr>
              <w:t>financial statements</w:t>
            </w:r>
          </w:p>
        </w:tc>
      </w:tr>
      <w:tr w:rsidR="00AE1021" w:rsidRPr="00AE1021" w14:paraId="4CA34D36" w14:textId="77777777" w:rsidTr="000920B6">
        <w:trPr>
          <w:cantSplit/>
        </w:trPr>
        <w:tc>
          <w:tcPr>
            <w:tcW w:w="3780" w:type="dxa"/>
            <w:vAlign w:val="bottom"/>
          </w:tcPr>
          <w:p w14:paraId="0ED20BC9" w14:textId="77777777" w:rsidR="00F2440B" w:rsidRPr="00AE1021" w:rsidRDefault="00F2440B" w:rsidP="00F2440B">
            <w:pPr>
              <w:spacing w:line="240" w:lineRule="atLeast"/>
              <w:rPr>
                <w:rFonts w:cs="Times New Roman"/>
                <w:szCs w:val="22"/>
              </w:rPr>
            </w:pPr>
          </w:p>
        </w:tc>
        <w:tc>
          <w:tcPr>
            <w:tcW w:w="720" w:type="dxa"/>
          </w:tcPr>
          <w:p w14:paraId="2B1ACFDA" w14:textId="77777777" w:rsidR="00F2440B" w:rsidRPr="00AE1021" w:rsidRDefault="00F2440B" w:rsidP="00F2440B">
            <w:pPr>
              <w:pStyle w:val="acctfourfigures"/>
              <w:tabs>
                <w:tab w:val="clear" w:pos="765"/>
              </w:tabs>
              <w:spacing w:line="240" w:lineRule="atLeast"/>
              <w:ind w:left="-88" w:right="-70"/>
              <w:jc w:val="center"/>
              <w:rPr>
                <w:rFonts w:cs="Times New Roman"/>
                <w:i/>
                <w:iCs/>
                <w:szCs w:val="22"/>
                <w:lang w:val="en-US" w:bidi="th-TH"/>
              </w:rPr>
            </w:pPr>
          </w:p>
        </w:tc>
        <w:tc>
          <w:tcPr>
            <w:tcW w:w="1071" w:type="dxa"/>
          </w:tcPr>
          <w:p w14:paraId="3EA4A0A8" w14:textId="7C43943B" w:rsidR="00F2440B" w:rsidRPr="00AE1021" w:rsidRDefault="00F2440B" w:rsidP="00F2440B">
            <w:pPr>
              <w:pStyle w:val="acctfourfigures"/>
              <w:tabs>
                <w:tab w:val="clear" w:pos="765"/>
              </w:tabs>
              <w:spacing w:line="240" w:lineRule="atLeast"/>
              <w:ind w:left="-88" w:right="-70"/>
              <w:jc w:val="center"/>
              <w:rPr>
                <w:rFonts w:cs="Times New Roman"/>
                <w:lang w:val="en-US" w:bidi="th-TH"/>
              </w:rPr>
            </w:pPr>
            <w:r w:rsidRPr="00AE1021">
              <w:rPr>
                <w:rFonts w:cs="Times New Roman"/>
                <w:lang w:val="en-US" w:bidi="th-TH"/>
              </w:rPr>
              <w:t>3</w:t>
            </w:r>
            <w:r w:rsidR="000E60FE">
              <w:rPr>
                <w:rFonts w:cs="Times New Roman"/>
                <w:lang w:val="en-US" w:bidi="th-TH"/>
              </w:rPr>
              <w:t>0</w:t>
            </w:r>
          </w:p>
        </w:tc>
        <w:tc>
          <w:tcPr>
            <w:tcW w:w="189" w:type="dxa"/>
          </w:tcPr>
          <w:p w14:paraId="4CB42B4A" w14:textId="77777777" w:rsidR="00F2440B" w:rsidRPr="00AE1021" w:rsidRDefault="00F2440B" w:rsidP="00F2440B">
            <w:pPr>
              <w:pStyle w:val="acctfourfigures"/>
              <w:tabs>
                <w:tab w:val="clear" w:pos="765"/>
              </w:tabs>
              <w:spacing w:line="240" w:lineRule="atLeast"/>
              <w:ind w:left="-88" w:right="-70"/>
              <w:jc w:val="center"/>
              <w:rPr>
                <w:rFonts w:cs="Times New Roman"/>
              </w:rPr>
            </w:pPr>
          </w:p>
        </w:tc>
        <w:tc>
          <w:tcPr>
            <w:tcW w:w="1080" w:type="dxa"/>
          </w:tcPr>
          <w:p w14:paraId="36EDA30E" w14:textId="5254CFC1" w:rsidR="00F2440B" w:rsidRPr="00AE1021" w:rsidRDefault="00F2440B" w:rsidP="00F2440B">
            <w:pPr>
              <w:pStyle w:val="acctfourfigures"/>
              <w:tabs>
                <w:tab w:val="clear" w:pos="765"/>
              </w:tabs>
              <w:spacing w:line="240" w:lineRule="atLeast"/>
              <w:ind w:left="-88" w:right="-70"/>
              <w:jc w:val="center"/>
              <w:rPr>
                <w:rFonts w:cs="Times New Roman"/>
                <w:szCs w:val="22"/>
                <w:lang w:bidi="th-TH"/>
              </w:rPr>
            </w:pPr>
            <w:r w:rsidRPr="00AE1021">
              <w:rPr>
                <w:rFonts w:cs="Times New Roman"/>
                <w:szCs w:val="22"/>
                <w:lang w:bidi="th-TH"/>
              </w:rPr>
              <w:t>31</w:t>
            </w:r>
          </w:p>
        </w:tc>
        <w:tc>
          <w:tcPr>
            <w:tcW w:w="180" w:type="dxa"/>
          </w:tcPr>
          <w:p w14:paraId="55951C83" w14:textId="77777777" w:rsidR="00F2440B" w:rsidRPr="00AE1021" w:rsidRDefault="00F2440B" w:rsidP="00F2440B">
            <w:pPr>
              <w:pStyle w:val="acctfourfigures"/>
              <w:tabs>
                <w:tab w:val="clear" w:pos="765"/>
              </w:tabs>
              <w:spacing w:line="240" w:lineRule="atLeast"/>
              <w:ind w:left="-88" w:right="-70"/>
              <w:jc w:val="center"/>
              <w:rPr>
                <w:rFonts w:cs="Times New Roman"/>
              </w:rPr>
            </w:pPr>
          </w:p>
        </w:tc>
        <w:tc>
          <w:tcPr>
            <w:tcW w:w="1071" w:type="dxa"/>
          </w:tcPr>
          <w:p w14:paraId="5473B1EB" w14:textId="79891B38" w:rsidR="00F2440B" w:rsidRPr="00AE1021" w:rsidRDefault="00F2440B" w:rsidP="00F2440B">
            <w:pPr>
              <w:pStyle w:val="acctfourfigures"/>
              <w:tabs>
                <w:tab w:val="clear" w:pos="765"/>
              </w:tabs>
              <w:spacing w:line="240" w:lineRule="atLeast"/>
              <w:ind w:left="-88" w:right="-70"/>
              <w:jc w:val="center"/>
              <w:rPr>
                <w:rFonts w:cs="Times New Roman"/>
              </w:rPr>
            </w:pPr>
            <w:r w:rsidRPr="00AE1021">
              <w:rPr>
                <w:rFonts w:cs="Times New Roman"/>
                <w:lang w:val="en-US" w:bidi="th-TH"/>
              </w:rPr>
              <w:t>3</w:t>
            </w:r>
            <w:r w:rsidR="000E60FE">
              <w:rPr>
                <w:rFonts w:cs="Times New Roman"/>
              </w:rPr>
              <w:t>0</w:t>
            </w:r>
          </w:p>
        </w:tc>
        <w:tc>
          <w:tcPr>
            <w:tcW w:w="180" w:type="dxa"/>
          </w:tcPr>
          <w:p w14:paraId="757D6686" w14:textId="77777777" w:rsidR="00F2440B" w:rsidRPr="00AE1021" w:rsidRDefault="00F2440B" w:rsidP="00F2440B">
            <w:pPr>
              <w:pStyle w:val="acctfourfigures"/>
              <w:tabs>
                <w:tab w:val="clear" w:pos="765"/>
              </w:tabs>
              <w:spacing w:line="240" w:lineRule="atLeast"/>
              <w:ind w:left="-88" w:right="-70"/>
              <w:jc w:val="center"/>
              <w:rPr>
                <w:rFonts w:cs="Times New Roman"/>
              </w:rPr>
            </w:pPr>
          </w:p>
        </w:tc>
        <w:tc>
          <w:tcPr>
            <w:tcW w:w="1208" w:type="dxa"/>
          </w:tcPr>
          <w:p w14:paraId="66D320EF" w14:textId="5E9DFEF7" w:rsidR="00F2440B" w:rsidRPr="00AE1021" w:rsidRDefault="00F2440B" w:rsidP="00F2440B">
            <w:pPr>
              <w:pStyle w:val="acctfourfigures"/>
              <w:tabs>
                <w:tab w:val="clear" w:pos="765"/>
              </w:tabs>
              <w:spacing w:line="240" w:lineRule="atLeast"/>
              <w:ind w:left="-88" w:right="-70"/>
              <w:jc w:val="center"/>
              <w:rPr>
                <w:rFonts w:cs="Times New Roman"/>
                <w:szCs w:val="22"/>
                <w:lang w:bidi="th-TH"/>
              </w:rPr>
            </w:pPr>
            <w:r w:rsidRPr="00AE1021">
              <w:rPr>
                <w:rFonts w:cs="Times New Roman"/>
                <w:szCs w:val="22"/>
                <w:lang w:bidi="th-TH"/>
              </w:rPr>
              <w:t>31</w:t>
            </w:r>
          </w:p>
        </w:tc>
      </w:tr>
      <w:tr w:rsidR="00AE1021" w:rsidRPr="00AE1021" w14:paraId="6C2DD742" w14:textId="77777777" w:rsidTr="000920B6">
        <w:trPr>
          <w:cantSplit/>
        </w:trPr>
        <w:tc>
          <w:tcPr>
            <w:tcW w:w="3780" w:type="dxa"/>
            <w:vAlign w:val="bottom"/>
          </w:tcPr>
          <w:p w14:paraId="03EE6E01" w14:textId="77777777" w:rsidR="00F2440B" w:rsidRPr="00AE1021" w:rsidRDefault="00F2440B" w:rsidP="00F2440B">
            <w:pPr>
              <w:spacing w:line="240" w:lineRule="atLeast"/>
              <w:rPr>
                <w:rFonts w:cs="Times New Roman"/>
                <w:szCs w:val="22"/>
              </w:rPr>
            </w:pPr>
          </w:p>
        </w:tc>
        <w:tc>
          <w:tcPr>
            <w:tcW w:w="720" w:type="dxa"/>
          </w:tcPr>
          <w:p w14:paraId="6CFED0BC" w14:textId="77777777" w:rsidR="00F2440B" w:rsidRPr="00AE1021" w:rsidRDefault="00F2440B" w:rsidP="00F2440B">
            <w:pPr>
              <w:pStyle w:val="acctfourfigures"/>
              <w:tabs>
                <w:tab w:val="clear" w:pos="765"/>
              </w:tabs>
              <w:spacing w:line="240" w:lineRule="atLeast"/>
              <w:ind w:left="-88" w:right="-70"/>
              <w:jc w:val="center"/>
              <w:rPr>
                <w:rFonts w:cs="Times New Roman"/>
                <w:i/>
                <w:iCs/>
                <w:szCs w:val="22"/>
                <w:lang w:val="en-US" w:bidi="th-TH"/>
              </w:rPr>
            </w:pPr>
          </w:p>
        </w:tc>
        <w:tc>
          <w:tcPr>
            <w:tcW w:w="1071" w:type="dxa"/>
          </w:tcPr>
          <w:p w14:paraId="069ABB3B" w14:textId="65709DFE" w:rsidR="00F2440B" w:rsidRPr="00AE1021" w:rsidRDefault="000E60FE" w:rsidP="00F2440B">
            <w:pPr>
              <w:pStyle w:val="acctfourfigures"/>
              <w:tabs>
                <w:tab w:val="clear" w:pos="765"/>
              </w:tabs>
              <w:spacing w:line="240" w:lineRule="atLeast"/>
              <w:ind w:left="-88" w:right="-70"/>
              <w:jc w:val="center"/>
              <w:rPr>
                <w:rFonts w:cs="Times New Roman"/>
                <w:lang w:val="en-US" w:bidi="th-TH"/>
              </w:rPr>
            </w:pPr>
            <w:r>
              <w:rPr>
                <w:rFonts w:cs="Times New Roman"/>
                <w:lang w:val="en-US" w:bidi="th-TH"/>
              </w:rPr>
              <w:t>June</w:t>
            </w:r>
          </w:p>
        </w:tc>
        <w:tc>
          <w:tcPr>
            <w:tcW w:w="189" w:type="dxa"/>
          </w:tcPr>
          <w:p w14:paraId="790D6E84" w14:textId="77777777" w:rsidR="00F2440B" w:rsidRPr="00AE1021" w:rsidRDefault="00F2440B" w:rsidP="00F2440B">
            <w:pPr>
              <w:pStyle w:val="acctfourfigures"/>
              <w:tabs>
                <w:tab w:val="clear" w:pos="765"/>
              </w:tabs>
              <w:spacing w:line="240" w:lineRule="atLeast"/>
              <w:ind w:left="-88" w:right="-70"/>
              <w:jc w:val="center"/>
              <w:rPr>
                <w:rFonts w:cs="Times New Roman"/>
              </w:rPr>
            </w:pPr>
          </w:p>
        </w:tc>
        <w:tc>
          <w:tcPr>
            <w:tcW w:w="1080" w:type="dxa"/>
          </w:tcPr>
          <w:p w14:paraId="1355C4FA" w14:textId="588B7111" w:rsidR="00F2440B" w:rsidRPr="00AE1021" w:rsidRDefault="00F2440B" w:rsidP="00F2440B">
            <w:pPr>
              <w:pStyle w:val="acctfourfigures"/>
              <w:tabs>
                <w:tab w:val="clear" w:pos="765"/>
              </w:tabs>
              <w:spacing w:line="240" w:lineRule="atLeast"/>
              <w:ind w:left="-88" w:right="-70"/>
              <w:jc w:val="center"/>
              <w:rPr>
                <w:rFonts w:cs="Times New Roman"/>
                <w:szCs w:val="22"/>
                <w:lang w:bidi="th-TH"/>
              </w:rPr>
            </w:pPr>
            <w:r w:rsidRPr="00AE1021">
              <w:rPr>
                <w:rFonts w:cs="Times New Roman"/>
                <w:szCs w:val="22"/>
                <w:lang w:bidi="th-TH"/>
              </w:rPr>
              <w:t>December</w:t>
            </w:r>
          </w:p>
        </w:tc>
        <w:tc>
          <w:tcPr>
            <w:tcW w:w="180" w:type="dxa"/>
          </w:tcPr>
          <w:p w14:paraId="5C726A95" w14:textId="77777777" w:rsidR="00F2440B" w:rsidRPr="00AE1021" w:rsidRDefault="00F2440B" w:rsidP="00F2440B">
            <w:pPr>
              <w:pStyle w:val="acctfourfigures"/>
              <w:tabs>
                <w:tab w:val="clear" w:pos="765"/>
              </w:tabs>
              <w:spacing w:line="240" w:lineRule="atLeast"/>
              <w:ind w:left="-88" w:right="-70"/>
              <w:jc w:val="center"/>
              <w:rPr>
                <w:rFonts w:cs="Times New Roman"/>
              </w:rPr>
            </w:pPr>
          </w:p>
        </w:tc>
        <w:tc>
          <w:tcPr>
            <w:tcW w:w="1071" w:type="dxa"/>
          </w:tcPr>
          <w:p w14:paraId="2C6FC613" w14:textId="0D3D50B4" w:rsidR="00F2440B" w:rsidRPr="00AE1021" w:rsidRDefault="000E60FE" w:rsidP="00F2440B">
            <w:pPr>
              <w:pStyle w:val="acctfourfigures"/>
              <w:tabs>
                <w:tab w:val="clear" w:pos="765"/>
              </w:tabs>
              <w:spacing w:line="240" w:lineRule="atLeast"/>
              <w:ind w:left="-88" w:right="-70"/>
              <w:jc w:val="center"/>
              <w:rPr>
                <w:rFonts w:cs="Times New Roman"/>
              </w:rPr>
            </w:pPr>
            <w:r>
              <w:rPr>
                <w:rFonts w:cs="Times New Roman"/>
              </w:rPr>
              <w:t>June</w:t>
            </w:r>
          </w:p>
        </w:tc>
        <w:tc>
          <w:tcPr>
            <w:tcW w:w="180" w:type="dxa"/>
          </w:tcPr>
          <w:p w14:paraId="570E889D" w14:textId="77777777" w:rsidR="00F2440B" w:rsidRPr="00AE1021" w:rsidRDefault="00F2440B" w:rsidP="00F2440B">
            <w:pPr>
              <w:pStyle w:val="acctfourfigures"/>
              <w:tabs>
                <w:tab w:val="clear" w:pos="765"/>
              </w:tabs>
              <w:spacing w:line="240" w:lineRule="atLeast"/>
              <w:ind w:left="-88" w:right="-70"/>
              <w:jc w:val="center"/>
              <w:rPr>
                <w:rFonts w:cs="Times New Roman"/>
              </w:rPr>
            </w:pPr>
          </w:p>
        </w:tc>
        <w:tc>
          <w:tcPr>
            <w:tcW w:w="1208" w:type="dxa"/>
          </w:tcPr>
          <w:p w14:paraId="639BD456" w14:textId="7F563643" w:rsidR="00F2440B" w:rsidRPr="00AE1021" w:rsidRDefault="00F2440B" w:rsidP="00F2440B">
            <w:pPr>
              <w:pStyle w:val="acctfourfigures"/>
              <w:tabs>
                <w:tab w:val="clear" w:pos="765"/>
              </w:tabs>
              <w:spacing w:line="240" w:lineRule="atLeast"/>
              <w:ind w:left="-88" w:right="-70"/>
              <w:jc w:val="center"/>
              <w:rPr>
                <w:rFonts w:cs="Times New Roman"/>
                <w:szCs w:val="22"/>
                <w:lang w:bidi="th-TH"/>
              </w:rPr>
            </w:pPr>
            <w:r w:rsidRPr="00AE1021">
              <w:rPr>
                <w:rFonts w:cs="Times New Roman"/>
                <w:szCs w:val="22"/>
                <w:lang w:bidi="th-TH"/>
              </w:rPr>
              <w:t>December</w:t>
            </w:r>
          </w:p>
        </w:tc>
      </w:tr>
      <w:tr w:rsidR="00AE1021" w:rsidRPr="00AE1021" w14:paraId="3D9AE3E3" w14:textId="77777777" w:rsidTr="000920B6">
        <w:trPr>
          <w:cantSplit/>
        </w:trPr>
        <w:tc>
          <w:tcPr>
            <w:tcW w:w="3780" w:type="dxa"/>
            <w:vAlign w:val="bottom"/>
          </w:tcPr>
          <w:p w14:paraId="556EB337" w14:textId="77777777" w:rsidR="00967392" w:rsidRPr="00AE1021" w:rsidRDefault="00967392" w:rsidP="00967392">
            <w:pPr>
              <w:spacing w:line="240" w:lineRule="atLeast"/>
              <w:rPr>
                <w:rFonts w:cs="Times New Roman"/>
                <w:szCs w:val="22"/>
              </w:rPr>
            </w:pPr>
          </w:p>
        </w:tc>
        <w:tc>
          <w:tcPr>
            <w:tcW w:w="720" w:type="dxa"/>
          </w:tcPr>
          <w:p w14:paraId="12DE31DB" w14:textId="77777777" w:rsidR="00967392" w:rsidRPr="00AE1021" w:rsidRDefault="00967392" w:rsidP="00967392">
            <w:pPr>
              <w:pStyle w:val="acctfourfigures"/>
              <w:tabs>
                <w:tab w:val="clear" w:pos="765"/>
              </w:tabs>
              <w:spacing w:line="240" w:lineRule="atLeast"/>
              <w:ind w:left="-88" w:right="-70"/>
              <w:jc w:val="center"/>
              <w:rPr>
                <w:rFonts w:cs="Times New Roman"/>
                <w:szCs w:val="22"/>
                <w:lang w:val="en-US" w:bidi="th-TH"/>
              </w:rPr>
            </w:pPr>
            <w:r w:rsidRPr="00AE1021">
              <w:rPr>
                <w:rFonts w:cs="Times New Roman"/>
                <w:i/>
                <w:iCs/>
                <w:szCs w:val="22"/>
                <w:lang w:val="en-US" w:bidi="th-TH"/>
              </w:rPr>
              <w:t>Note</w:t>
            </w:r>
          </w:p>
        </w:tc>
        <w:tc>
          <w:tcPr>
            <w:tcW w:w="1071" w:type="dxa"/>
            <w:vAlign w:val="bottom"/>
          </w:tcPr>
          <w:p w14:paraId="712B4F1C" w14:textId="165ED3F3" w:rsidR="00967392" w:rsidRPr="00AE1021" w:rsidRDefault="00967392" w:rsidP="00967392">
            <w:pPr>
              <w:pStyle w:val="acctfourfigures"/>
              <w:tabs>
                <w:tab w:val="clear" w:pos="765"/>
              </w:tabs>
              <w:spacing w:line="240" w:lineRule="atLeast"/>
              <w:ind w:left="-88" w:right="-70"/>
              <w:jc w:val="center"/>
              <w:rPr>
                <w:rFonts w:cs="Times New Roman"/>
                <w:lang w:val="en-US" w:bidi="th-TH"/>
              </w:rPr>
            </w:pPr>
            <w:r w:rsidRPr="00AE1021">
              <w:rPr>
                <w:rFonts w:cs="Times New Roman"/>
              </w:rPr>
              <w:t>202</w:t>
            </w:r>
            <w:r w:rsidR="000920B6">
              <w:rPr>
                <w:rFonts w:cs="Times New Roman"/>
              </w:rPr>
              <w:t>6</w:t>
            </w:r>
          </w:p>
        </w:tc>
        <w:tc>
          <w:tcPr>
            <w:tcW w:w="189" w:type="dxa"/>
          </w:tcPr>
          <w:p w14:paraId="2586D9FD" w14:textId="77777777" w:rsidR="00967392" w:rsidRPr="00AE1021" w:rsidRDefault="00967392" w:rsidP="00967392">
            <w:pPr>
              <w:pStyle w:val="acctfourfigures"/>
              <w:tabs>
                <w:tab w:val="clear" w:pos="765"/>
              </w:tabs>
              <w:spacing w:line="240" w:lineRule="atLeast"/>
              <w:ind w:left="-88" w:right="-70"/>
              <w:jc w:val="center"/>
              <w:rPr>
                <w:rFonts w:cs="Times New Roman"/>
              </w:rPr>
            </w:pPr>
          </w:p>
        </w:tc>
        <w:tc>
          <w:tcPr>
            <w:tcW w:w="1080" w:type="dxa"/>
            <w:vAlign w:val="bottom"/>
          </w:tcPr>
          <w:p w14:paraId="41657948" w14:textId="4966C54C" w:rsidR="00967392" w:rsidRPr="00AE1021" w:rsidRDefault="00967392" w:rsidP="00967392">
            <w:pPr>
              <w:pStyle w:val="acctfourfigures"/>
              <w:tabs>
                <w:tab w:val="clear" w:pos="765"/>
              </w:tabs>
              <w:spacing w:line="240" w:lineRule="atLeast"/>
              <w:ind w:left="-88" w:right="-70"/>
              <w:jc w:val="center"/>
              <w:rPr>
                <w:rFonts w:cs="Times New Roman"/>
                <w:szCs w:val="22"/>
                <w:lang w:bidi="th-TH"/>
              </w:rPr>
            </w:pPr>
            <w:r w:rsidRPr="00AE1021">
              <w:rPr>
                <w:rFonts w:cs="Times New Roman"/>
              </w:rPr>
              <w:t>202</w:t>
            </w:r>
            <w:r w:rsidR="000920B6">
              <w:rPr>
                <w:rFonts w:cs="Times New Roman"/>
              </w:rPr>
              <w:t>5</w:t>
            </w:r>
          </w:p>
        </w:tc>
        <w:tc>
          <w:tcPr>
            <w:tcW w:w="180" w:type="dxa"/>
          </w:tcPr>
          <w:p w14:paraId="6CEA85BC" w14:textId="77777777" w:rsidR="00967392" w:rsidRPr="00AE1021" w:rsidRDefault="00967392" w:rsidP="00967392">
            <w:pPr>
              <w:pStyle w:val="acctfourfigures"/>
              <w:tabs>
                <w:tab w:val="clear" w:pos="765"/>
              </w:tabs>
              <w:spacing w:line="240" w:lineRule="atLeast"/>
              <w:ind w:left="-88" w:right="-70"/>
              <w:jc w:val="center"/>
              <w:rPr>
                <w:rFonts w:cs="Times New Roman"/>
              </w:rPr>
            </w:pPr>
          </w:p>
        </w:tc>
        <w:tc>
          <w:tcPr>
            <w:tcW w:w="1071" w:type="dxa"/>
          </w:tcPr>
          <w:p w14:paraId="7C19818B" w14:textId="084FA120" w:rsidR="00967392" w:rsidRPr="00AE1021" w:rsidRDefault="00967392" w:rsidP="00967392">
            <w:pPr>
              <w:pStyle w:val="acctfourfigures"/>
              <w:tabs>
                <w:tab w:val="clear" w:pos="765"/>
              </w:tabs>
              <w:spacing w:line="240" w:lineRule="atLeast"/>
              <w:ind w:left="-88" w:right="-70"/>
              <w:jc w:val="center"/>
              <w:rPr>
                <w:rFonts w:cs="Times New Roman"/>
              </w:rPr>
            </w:pPr>
            <w:r w:rsidRPr="00AE1021">
              <w:rPr>
                <w:rFonts w:cs="Times New Roman"/>
              </w:rPr>
              <w:t>202</w:t>
            </w:r>
            <w:r w:rsidR="000920B6">
              <w:rPr>
                <w:rFonts w:cs="Times New Roman"/>
              </w:rPr>
              <w:t>6</w:t>
            </w:r>
          </w:p>
        </w:tc>
        <w:tc>
          <w:tcPr>
            <w:tcW w:w="180" w:type="dxa"/>
          </w:tcPr>
          <w:p w14:paraId="798BA243" w14:textId="77777777" w:rsidR="00967392" w:rsidRPr="00AE1021" w:rsidRDefault="00967392" w:rsidP="00967392">
            <w:pPr>
              <w:pStyle w:val="acctfourfigures"/>
              <w:tabs>
                <w:tab w:val="clear" w:pos="765"/>
              </w:tabs>
              <w:spacing w:line="240" w:lineRule="atLeast"/>
              <w:ind w:left="-88" w:right="-70"/>
              <w:jc w:val="center"/>
              <w:rPr>
                <w:rFonts w:cs="Times New Roman"/>
              </w:rPr>
            </w:pPr>
          </w:p>
        </w:tc>
        <w:tc>
          <w:tcPr>
            <w:tcW w:w="1208" w:type="dxa"/>
          </w:tcPr>
          <w:p w14:paraId="7CDCCC69" w14:textId="78F8BF7E" w:rsidR="00967392" w:rsidRPr="00AE1021" w:rsidRDefault="00967392" w:rsidP="00967392">
            <w:pPr>
              <w:pStyle w:val="acctfourfigures"/>
              <w:tabs>
                <w:tab w:val="clear" w:pos="765"/>
              </w:tabs>
              <w:spacing w:line="240" w:lineRule="atLeast"/>
              <w:ind w:left="-88" w:right="-70"/>
              <w:jc w:val="center"/>
              <w:rPr>
                <w:rFonts w:cs="Times New Roman"/>
                <w:szCs w:val="22"/>
                <w:lang w:bidi="th-TH"/>
              </w:rPr>
            </w:pPr>
            <w:r w:rsidRPr="00AE1021">
              <w:rPr>
                <w:rFonts w:cs="Times New Roman"/>
              </w:rPr>
              <w:t>202</w:t>
            </w:r>
            <w:r w:rsidR="000920B6">
              <w:rPr>
                <w:rFonts w:cs="Times New Roman"/>
              </w:rPr>
              <w:t>5</w:t>
            </w:r>
          </w:p>
        </w:tc>
      </w:tr>
      <w:tr w:rsidR="00AE1021" w:rsidRPr="00AE1021" w14:paraId="48789D63" w14:textId="77777777" w:rsidTr="000920B6">
        <w:trPr>
          <w:cantSplit/>
        </w:trPr>
        <w:tc>
          <w:tcPr>
            <w:tcW w:w="3780" w:type="dxa"/>
            <w:vAlign w:val="bottom"/>
          </w:tcPr>
          <w:p w14:paraId="7A254C29" w14:textId="77777777" w:rsidR="00F2440B" w:rsidRPr="00AE1021" w:rsidRDefault="00F2440B" w:rsidP="00F2440B">
            <w:pPr>
              <w:spacing w:line="240" w:lineRule="atLeast"/>
              <w:rPr>
                <w:rFonts w:cs="Times New Roman"/>
                <w:szCs w:val="22"/>
              </w:rPr>
            </w:pPr>
          </w:p>
        </w:tc>
        <w:tc>
          <w:tcPr>
            <w:tcW w:w="720" w:type="dxa"/>
          </w:tcPr>
          <w:p w14:paraId="03E7B2CA" w14:textId="77777777" w:rsidR="00F2440B" w:rsidRPr="00AE1021" w:rsidRDefault="00F2440B" w:rsidP="00F2440B">
            <w:pPr>
              <w:pStyle w:val="acctfourfigures"/>
              <w:tabs>
                <w:tab w:val="clear" w:pos="765"/>
              </w:tabs>
              <w:spacing w:line="240" w:lineRule="atLeast"/>
              <w:ind w:right="-88"/>
              <w:jc w:val="center"/>
              <w:rPr>
                <w:rFonts w:cs="Times New Roman"/>
                <w:i/>
                <w:iCs/>
                <w:szCs w:val="22"/>
              </w:rPr>
            </w:pPr>
          </w:p>
        </w:tc>
        <w:tc>
          <w:tcPr>
            <w:tcW w:w="4979" w:type="dxa"/>
            <w:gridSpan w:val="7"/>
            <w:vAlign w:val="bottom"/>
          </w:tcPr>
          <w:p w14:paraId="6AC2A674" w14:textId="77777777" w:rsidR="00F2440B" w:rsidRPr="00AE1021" w:rsidRDefault="00F2440B" w:rsidP="00F2440B">
            <w:pPr>
              <w:pStyle w:val="acctfourfigures"/>
              <w:tabs>
                <w:tab w:val="clear" w:pos="765"/>
              </w:tabs>
              <w:spacing w:line="240" w:lineRule="atLeast"/>
              <w:ind w:right="-88"/>
              <w:jc w:val="center"/>
              <w:rPr>
                <w:rFonts w:cs="Times New Roman"/>
                <w:szCs w:val="22"/>
              </w:rPr>
            </w:pPr>
            <w:r w:rsidRPr="00AE1021">
              <w:rPr>
                <w:rFonts w:cs="Times New Roman"/>
                <w:i/>
                <w:iCs/>
                <w:szCs w:val="22"/>
              </w:rPr>
              <w:t>(in million Baht)</w:t>
            </w:r>
          </w:p>
        </w:tc>
      </w:tr>
      <w:tr w:rsidR="00AE1021" w:rsidRPr="00AE1021" w14:paraId="04083061" w14:textId="77777777" w:rsidTr="000920B6">
        <w:trPr>
          <w:cantSplit/>
        </w:trPr>
        <w:tc>
          <w:tcPr>
            <w:tcW w:w="3780" w:type="dxa"/>
            <w:vAlign w:val="bottom"/>
          </w:tcPr>
          <w:p w14:paraId="563AB25C" w14:textId="77777777" w:rsidR="00967392" w:rsidRPr="00AE1021" w:rsidRDefault="00967392" w:rsidP="00967392">
            <w:pPr>
              <w:spacing w:line="240" w:lineRule="atLeast"/>
              <w:ind w:left="180" w:hanging="180"/>
              <w:rPr>
                <w:rFonts w:cs="Times New Roman"/>
                <w:b/>
                <w:bCs/>
                <w:szCs w:val="22"/>
              </w:rPr>
            </w:pPr>
            <w:r w:rsidRPr="00AE1021">
              <w:rPr>
                <w:rFonts w:cs="Times New Roman"/>
                <w:b/>
                <w:bCs/>
                <w:szCs w:val="22"/>
              </w:rPr>
              <w:t>Related parties</w:t>
            </w:r>
          </w:p>
        </w:tc>
        <w:tc>
          <w:tcPr>
            <w:tcW w:w="720" w:type="dxa"/>
            <w:vAlign w:val="bottom"/>
          </w:tcPr>
          <w:p w14:paraId="24D953A2" w14:textId="2A3D8108" w:rsidR="00967392" w:rsidRPr="00AE1021" w:rsidRDefault="00967392" w:rsidP="00967392">
            <w:pPr>
              <w:spacing w:line="240" w:lineRule="atLeast"/>
              <w:ind w:left="-79" w:right="-79"/>
              <w:jc w:val="center"/>
              <w:rPr>
                <w:rFonts w:cs="Times New Roman"/>
                <w:i/>
                <w:iCs/>
                <w:szCs w:val="22"/>
              </w:rPr>
            </w:pPr>
            <w:r w:rsidRPr="00AE1021">
              <w:rPr>
                <w:rFonts w:cs="Times New Roman"/>
                <w:i/>
                <w:iCs/>
                <w:szCs w:val="22"/>
              </w:rPr>
              <w:t>2</w:t>
            </w:r>
          </w:p>
        </w:tc>
        <w:tc>
          <w:tcPr>
            <w:tcW w:w="1071" w:type="dxa"/>
          </w:tcPr>
          <w:p w14:paraId="406A2A05" w14:textId="55604B8E" w:rsidR="00967392" w:rsidRPr="00AE1021" w:rsidRDefault="000D016E" w:rsidP="00E34827">
            <w:pPr>
              <w:pStyle w:val="acctfourfigures"/>
              <w:tabs>
                <w:tab w:val="clear" w:pos="765"/>
                <w:tab w:val="decimal" w:pos="565"/>
              </w:tabs>
              <w:spacing w:line="240" w:lineRule="atLeast"/>
              <w:ind w:right="-88"/>
              <w:jc w:val="center"/>
              <w:rPr>
                <w:rFonts w:cs="Times New Roman"/>
                <w:b/>
                <w:bCs/>
                <w:szCs w:val="28"/>
                <w:lang w:val="en-US" w:bidi="th-TH"/>
              </w:rPr>
            </w:pPr>
            <w:r>
              <w:rPr>
                <w:rFonts w:cs="Times New Roman"/>
                <w:b/>
                <w:bCs/>
                <w:szCs w:val="28"/>
                <w:lang w:val="en-US" w:bidi="th-TH"/>
              </w:rPr>
              <w:t>87.90</w:t>
            </w:r>
          </w:p>
        </w:tc>
        <w:tc>
          <w:tcPr>
            <w:tcW w:w="189" w:type="dxa"/>
          </w:tcPr>
          <w:p w14:paraId="43DAD630" w14:textId="77777777" w:rsidR="00967392" w:rsidRPr="00AE1021" w:rsidRDefault="00967392" w:rsidP="00E34827">
            <w:pPr>
              <w:tabs>
                <w:tab w:val="decimal" w:pos="565"/>
              </w:tabs>
              <w:ind w:right="-88"/>
              <w:jc w:val="center"/>
              <w:rPr>
                <w:rFonts w:cs="Times New Roman"/>
                <w:b/>
                <w:bCs/>
                <w:szCs w:val="22"/>
              </w:rPr>
            </w:pPr>
          </w:p>
        </w:tc>
        <w:tc>
          <w:tcPr>
            <w:tcW w:w="1080" w:type="dxa"/>
          </w:tcPr>
          <w:p w14:paraId="3D57B725" w14:textId="6AFB1E97" w:rsidR="00967392" w:rsidRPr="00AE1021" w:rsidRDefault="000920B6" w:rsidP="00E34827">
            <w:pPr>
              <w:pStyle w:val="acctfourfigures"/>
              <w:tabs>
                <w:tab w:val="clear" w:pos="765"/>
                <w:tab w:val="decimal" w:pos="565"/>
              </w:tabs>
              <w:spacing w:line="240" w:lineRule="atLeast"/>
              <w:ind w:right="-88"/>
              <w:jc w:val="center"/>
              <w:rPr>
                <w:rFonts w:cs="Times New Roman"/>
                <w:b/>
                <w:bCs/>
                <w:szCs w:val="28"/>
                <w:lang w:val="en-US" w:bidi="th-TH"/>
              </w:rPr>
            </w:pPr>
            <w:r>
              <w:rPr>
                <w:b/>
                <w:bCs/>
              </w:rPr>
              <w:t>200.73</w:t>
            </w:r>
          </w:p>
        </w:tc>
        <w:tc>
          <w:tcPr>
            <w:tcW w:w="180" w:type="dxa"/>
          </w:tcPr>
          <w:p w14:paraId="6919D9C2" w14:textId="77777777" w:rsidR="00967392" w:rsidRPr="00AE1021" w:rsidRDefault="00967392" w:rsidP="00E34827">
            <w:pPr>
              <w:tabs>
                <w:tab w:val="decimal" w:pos="565"/>
              </w:tabs>
              <w:ind w:right="-88"/>
              <w:jc w:val="center"/>
              <w:rPr>
                <w:rFonts w:cs="Times New Roman"/>
                <w:b/>
                <w:bCs/>
                <w:szCs w:val="22"/>
              </w:rPr>
            </w:pPr>
          </w:p>
        </w:tc>
        <w:tc>
          <w:tcPr>
            <w:tcW w:w="1071" w:type="dxa"/>
          </w:tcPr>
          <w:p w14:paraId="1FC3E715" w14:textId="1006FF25" w:rsidR="00967392" w:rsidRPr="00AE1021" w:rsidRDefault="000D016E" w:rsidP="00E34827">
            <w:pPr>
              <w:pStyle w:val="acctfourfigures"/>
              <w:tabs>
                <w:tab w:val="clear" w:pos="765"/>
                <w:tab w:val="decimal" w:pos="565"/>
              </w:tabs>
              <w:spacing w:line="240" w:lineRule="atLeast"/>
              <w:ind w:right="-88"/>
              <w:jc w:val="center"/>
              <w:rPr>
                <w:rFonts w:cs="Times New Roman"/>
                <w:b/>
                <w:bCs/>
                <w:szCs w:val="22"/>
              </w:rPr>
            </w:pPr>
            <w:r>
              <w:rPr>
                <w:rFonts w:cs="Times New Roman"/>
                <w:b/>
                <w:bCs/>
                <w:szCs w:val="22"/>
              </w:rPr>
              <w:t>44.09</w:t>
            </w:r>
          </w:p>
        </w:tc>
        <w:tc>
          <w:tcPr>
            <w:tcW w:w="180" w:type="dxa"/>
          </w:tcPr>
          <w:p w14:paraId="3984D0EB" w14:textId="77777777" w:rsidR="00967392" w:rsidRPr="00AE1021" w:rsidRDefault="00967392" w:rsidP="00E34827">
            <w:pPr>
              <w:tabs>
                <w:tab w:val="decimal" w:pos="565"/>
              </w:tabs>
              <w:ind w:right="-88"/>
              <w:jc w:val="center"/>
              <w:rPr>
                <w:rFonts w:cs="Times New Roman"/>
                <w:b/>
                <w:bCs/>
                <w:szCs w:val="22"/>
              </w:rPr>
            </w:pPr>
          </w:p>
        </w:tc>
        <w:tc>
          <w:tcPr>
            <w:tcW w:w="1208" w:type="dxa"/>
          </w:tcPr>
          <w:p w14:paraId="374F9B5E" w14:textId="68AA1950" w:rsidR="00967392" w:rsidRPr="00AE1021" w:rsidRDefault="000920B6" w:rsidP="00E34827">
            <w:pPr>
              <w:pStyle w:val="acctfourfigures"/>
              <w:tabs>
                <w:tab w:val="clear" w:pos="765"/>
                <w:tab w:val="decimal" w:pos="565"/>
              </w:tabs>
              <w:spacing w:line="240" w:lineRule="atLeast"/>
              <w:ind w:right="-88"/>
              <w:jc w:val="center"/>
              <w:rPr>
                <w:rFonts w:cs="Times New Roman"/>
                <w:b/>
                <w:bCs/>
                <w:szCs w:val="22"/>
              </w:rPr>
            </w:pPr>
            <w:r>
              <w:rPr>
                <w:b/>
                <w:bCs/>
              </w:rPr>
              <w:t>6.44</w:t>
            </w:r>
          </w:p>
        </w:tc>
      </w:tr>
      <w:tr w:rsidR="00AE1021" w:rsidRPr="00AE1021" w14:paraId="3CEA7B69" w14:textId="77777777" w:rsidTr="000920B6">
        <w:trPr>
          <w:cantSplit/>
        </w:trPr>
        <w:tc>
          <w:tcPr>
            <w:tcW w:w="3780" w:type="dxa"/>
            <w:vAlign w:val="bottom"/>
          </w:tcPr>
          <w:p w14:paraId="4934BACD" w14:textId="77777777" w:rsidR="00967392" w:rsidRPr="00AE1021" w:rsidRDefault="00967392" w:rsidP="00967392">
            <w:pPr>
              <w:spacing w:line="240" w:lineRule="atLeast"/>
              <w:ind w:left="180" w:hanging="180"/>
              <w:rPr>
                <w:rFonts w:cs="Times New Roman"/>
                <w:b/>
                <w:bCs/>
                <w:szCs w:val="22"/>
              </w:rPr>
            </w:pPr>
            <w:r w:rsidRPr="00AE1021">
              <w:rPr>
                <w:rFonts w:cs="Times New Roman"/>
                <w:b/>
                <w:bCs/>
                <w:szCs w:val="22"/>
              </w:rPr>
              <w:t>Other parties</w:t>
            </w:r>
          </w:p>
        </w:tc>
        <w:tc>
          <w:tcPr>
            <w:tcW w:w="720" w:type="dxa"/>
          </w:tcPr>
          <w:p w14:paraId="06EF21D8" w14:textId="77777777" w:rsidR="00967392" w:rsidRPr="00AE1021" w:rsidRDefault="00967392" w:rsidP="00967392">
            <w:pPr>
              <w:pStyle w:val="acctfourfigures"/>
              <w:tabs>
                <w:tab w:val="clear" w:pos="765"/>
                <w:tab w:val="decimal" w:pos="641"/>
              </w:tabs>
              <w:spacing w:line="240" w:lineRule="atLeast"/>
              <w:ind w:right="-88"/>
              <w:rPr>
                <w:rFonts w:cs="Times New Roman"/>
                <w:szCs w:val="22"/>
              </w:rPr>
            </w:pPr>
          </w:p>
        </w:tc>
        <w:tc>
          <w:tcPr>
            <w:tcW w:w="1071" w:type="dxa"/>
          </w:tcPr>
          <w:p w14:paraId="1EF20701" w14:textId="77777777" w:rsidR="00967392" w:rsidRPr="00AE1021" w:rsidRDefault="00967392" w:rsidP="00E34827">
            <w:pPr>
              <w:pStyle w:val="acctfourfigures"/>
              <w:tabs>
                <w:tab w:val="clear" w:pos="765"/>
                <w:tab w:val="decimal" w:pos="565"/>
              </w:tabs>
              <w:spacing w:line="240" w:lineRule="atLeast"/>
              <w:ind w:right="-88"/>
              <w:jc w:val="center"/>
              <w:rPr>
                <w:rFonts w:cs="Times New Roman"/>
                <w:szCs w:val="22"/>
              </w:rPr>
            </w:pPr>
          </w:p>
        </w:tc>
        <w:tc>
          <w:tcPr>
            <w:tcW w:w="189" w:type="dxa"/>
          </w:tcPr>
          <w:p w14:paraId="4603794B" w14:textId="77777777" w:rsidR="00967392" w:rsidRPr="00AE1021" w:rsidRDefault="00967392" w:rsidP="00E34827">
            <w:pPr>
              <w:tabs>
                <w:tab w:val="decimal" w:pos="565"/>
              </w:tabs>
              <w:ind w:right="-88"/>
              <w:jc w:val="center"/>
              <w:rPr>
                <w:rFonts w:cs="Times New Roman"/>
                <w:b/>
                <w:szCs w:val="22"/>
              </w:rPr>
            </w:pPr>
          </w:p>
        </w:tc>
        <w:tc>
          <w:tcPr>
            <w:tcW w:w="1080" w:type="dxa"/>
          </w:tcPr>
          <w:p w14:paraId="0E511A7A" w14:textId="77777777" w:rsidR="00967392" w:rsidRPr="00AE1021" w:rsidRDefault="00967392" w:rsidP="00E34827">
            <w:pPr>
              <w:pStyle w:val="acctfourfigures"/>
              <w:tabs>
                <w:tab w:val="clear" w:pos="765"/>
                <w:tab w:val="decimal" w:pos="565"/>
              </w:tabs>
              <w:spacing w:line="240" w:lineRule="atLeast"/>
              <w:ind w:right="-88"/>
              <w:jc w:val="center"/>
              <w:rPr>
                <w:rFonts w:cs="Times New Roman"/>
                <w:szCs w:val="22"/>
              </w:rPr>
            </w:pPr>
          </w:p>
        </w:tc>
        <w:tc>
          <w:tcPr>
            <w:tcW w:w="180" w:type="dxa"/>
          </w:tcPr>
          <w:p w14:paraId="587160D5" w14:textId="77777777" w:rsidR="00967392" w:rsidRPr="00AE1021" w:rsidRDefault="00967392" w:rsidP="00E34827">
            <w:pPr>
              <w:tabs>
                <w:tab w:val="decimal" w:pos="565"/>
              </w:tabs>
              <w:ind w:right="-88"/>
              <w:jc w:val="center"/>
              <w:rPr>
                <w:rFonts w:cs="Times New Roman"/>
                <w:b/>
                <w:szCs w:val="22"/>
              </w:rPr>
            </w:pPr>
          </w:p>
        </w:tc>
        <w:tc>
          <w:tcPr>
            <w:tcW w:w="1071" w:type="dxa"/>
          </w:tcPr>
          <w:p w14:paraId="109CB328" w14:textId="77777777" w:rsidR="00967392" w:rsidRPr="00AE1021" w:rsidRDefault="00967392" w:rsidP="00E34827">
            <w:pPr>
              <w:pStyle w:val="acctfourfigures"/>
              <w:tabs>
                <w:tab w:val="clear" w:pos="765"/>
                <w:tab w:val="decimal" w:pos="565"/>
              </w:tabs>
              <w:spacing w:line="240" w:lineRule="atLeast"/>
              <w:ind w:right="-88"/>
              <w:jc w:val="center"/>
              <w:rPr>
                <w:rFonts w:cs="Times New Roman"/>
                <w:szCs w:val="22"/>
              </w:rPr>
            </w:pPr>
          </w:p>
        </w:tc>
        <w:tc>
          <w:tcPr>
            <w:tcW w:w="180" w:type="dxa"/>
          </w:tcPr>
          <w:p w14:paraId="6691CEF5" w14:textId="77777777" w:rsidR="00967392" w:rsidRPr="00AE1021" w:rsidRDefault="00967392" w:rsidP="00E34827">
            <w:pPr>
              <w:tabs>
                <w:tab w:val="decimal" w:pos="565"/>
              </w:tabs>
              <w:ind w:right="-88"/>
              <w:jc w:val="center"/>
              <w:rPr>
                <w:rFonts w:cs="Times New Roman"/>
                <w:b/>
                <w:szCs w:val="22"/>
              </w:rPr>
            </w:pPr>
          </w:p>
        </w:tc>
        <w:tc>
          <w:tcPr>
            <w:tcW w:w="1208" w:type="dxa"/>
          </w:tcPr>
          <w:p w14:paraId="02BD8D83" w14:textId="77777777" w:rsidR="00967392" w:rsidRPr="00AE1021" w:rsidRDefault="00967392" w:rsidP="00E34827">
            <w:pPr>
              <w:pStyle w:val="acctfourfigures"/>
              <w:tabs>
                <w:tab w:val="clear" w:pos="765"/>
                <w:tab w:val="decimal" w:pos="565"/>
              </w:tabs>
              <w:spacing w:line="240" w:lineRule="atLeast"/>
              <w:ind w:right="-88"/>
              <w:jc w:val="center"/>
              <w:rPr>
                <w:rFonts w:cs="Times New Roman"/>
                <w:szCs w:val="22"/>
              </w:rPr>
            </w:pPr>
          </w:p>
        </w:tc>
      </w:tr>
      <w:tr w:rsidR="00AE1021" w:rsidRPr="00AE1021" w14:paraId="5DA5F71F" w14:textId="77777777" w:rsidTr="000920B6">
        <w:trPr>
          <w:cantSplit/>
        </w:trPr>
        <w:tc>
          <w:tcPr>
            <w:tcW w:w="3780" w:type="dxa"/>
            <w:vAlign w:val="bottom"/>
          </w:tcPr>
          <w:p w14:paraId="0A8D340E" w14:textId="77777777" w:rsidR="00967392" w:rsidRPr="00AE1021" w:rsidRDefault="00967392" w:rsidP="00967392">
            <w:pPr>
              <w:spacing w:line="240" w:lineRule="atLeast"/>
              <w:ind w:left="180" w:hanging="180"/>
              <w:rPr>
                <w:rFonts w:cs="Times New Roman"/>
                <w:b/>
                <w:bCs/>
                <w:szCs w:val="22"/>
              </w:rPr>
            </w:pPr>
            <w:r w:rsidRPr="00AE1021">
              <w:rPr>
                <w:rFonts w:cs="Times New Roman"/>
                <w:szCs w:val="22"/>
                <w:lang w:val="en-US"/>
              </w:rPr>
              <w:t>Advance payments for goods</w:t>
            </w:r>
          </w:p>
        </w:tc>
        <w:tc>
          <w:tcPr>
            <w:tcW w:w="720" w:type="dxa"/>
          </w:tcPr>
          <w:p w14:paraId="6612BD73" w14:textId="77777777" w:rsidR="00967392" w:rsidRPr="00AE1021" w:rsidRDefault="00967392" w:rsidP="00967392">
            <w:pPr>
              <w:pStyle w:val="acctfourfigures"/>
              <w:tabs>
                <w:tab w:val="clear" w:pos="765"/>
                <w:tab w:val="decimal" w:pos="641"/>
              </w:tabs>
              <w:spacing w:line="240" w:lineRule="atLeast"/>
              <w:ind w:right="-88"/>
              <w:rPr>
                <w:rFonts w:cs="Times New Roman"/>
                <w:szCs w:val="22"/>
              </w:rPr>
            </w:pPr>
          </w:p>
        </w:tc>
        <w:tc>
          <w:tcPr>
            <w:tcW w:w="1071" w:type="dxa"/>
          </w:tcPr>
          <w:p w14:paraId="77FABFBD" w14:textId="4E908257" w:rsidR="00967392" w:rsidRPr="00AE1021" w:rsidRDefault="000D016E" w:rsidP="00E34827">
            <w:pPr>
              <w:pStyle w:val="acctfourfigures"/>
              <w:tabs>
                <w:tab w:val="clear" w:pos="765"/>
                <w:tab w:val="decimal" w:pos="565"/>
              </w:tabs>
              <w:spacing w:line="240" w:lineRule="atLeast"/>
              <w:ind w:right="-88"/>
              <w:jc w:val="center"/>
              <w:rPr>
                <w:rFonts w:cs="Times New Roman"/>
                <w:szCs w:val="22"/>
              </w:rPr>
            </w:pPr>
            <w:r>
              <w:rPr>
                <w:rFonts w:cs="Times New Roman"/>
                <w:szCs w:val="22"/>
              </w:rPr>
              <w:t>360.21</w:t>
            </w:r>
          </w:p>
        </w:tc>
        <w:tc>
          <w:tcPr>
            <w:tcW w:w="189" w:type="dxa"/>
          </w:tcPr>
          <w:p w14:paraId="699AA321" w14:textId="77777777" w:rsidR="00967392" w:rsidRPr="00AE1021" w:rsidRDefault="00967392" w:rsidP="00E34827">
            <w:pPr>
              <w:tabs>
                <w:tab w:val="decimal" w:pos="565"/>
              </w:tabs>
              <w:ind w:right="-88"/>
              <w:jc w:val="center"/>
              <w:rPr>
                <w:rFonts w:cs="Times New Roman"/>
                <w:b/>
                <w:szCs w:val="22"/>
              </w:rPr>
            </w:pPr>
          </w:p>
        </w:tc>
        <w:tc>
          <w:tcPr>
            <w:tcW w:w="1080" w:type="dxa"/>
          </w:tcPr>
          <w:p w14:paraId="6C71115C" w14:textId="40050D1A" w:rsidR="00967392" w:rsidRPr="00AE1021" w:rsidRDefault="000920B6" w:rsidP="00E34827">
            <w:pPr>
              <w:pStyle w:val="acctfourfigures"/>
              <w:tabs>
                <w:tab w:val="clear" w:pos="765"/>
                <w:tab w:val="decimal" w:pos="565"/>
              </w:tabs>
              <w:spacing w:line="240" w:lineRule="atLeast"/>
              <w:ind w:right="-88"/>
              <w:jc w:val="center"/>
              <w:rPr>
                <w:rFonts w:cs="Times New Roman"/>
                <w:szCs w:val="22"/>
              </w:rPr>
            </w:pPr>
            <w:r>
              <w:t>658.55</w:t>
            </w:r>
          </w:p>
        </w:tc>
        <w:tc>
          <w:tcPr>
            <w:tcW w:w="180" w:type="dxa"/>
          </w:tcPr>
          <w:p w14:paraId="48B3F799" w14:textId="77777777" w:rsidR="00967392" w:rsidRPr="00AE1021" w:rsidRDefault="00967392" w:rsidP="00E34827">
            <w:pPr>
              <w:tabs>
                <w:tab w:val="decimal" w:pos="565"/>
              </w:tabs>
              <w:ind w:right="-88"/>
              <w:jc w:val="center"/>
              <w:rPr>
                <w:rFonts w:cs="Times New Roman"/>
                <w:b/>
                <w:szCs w:val="22"/>
              </w:rPr>
            </w:pPr>
          </w:p>
        </w:tc>
        <w:tc>
          <w:tcPr>
            <w:tcW w:w="1071" w:type="dxa"/>
          </w:tcPr>
          <w:p w14:paraId="3B2E881E" w14:textId="7776EAE8" w:rsidR="00967392" w:rsidRPr="00AE1021" w:rsidRDefault="000D016E" w:rsidP="00DF7DCD">
            <w:pPr>
              <w:pStyle w:val="acctfourfigures"/>
              <w:tabs>
                <w:tab w:val="clear" w:pos="765"/>
                <w:tab w:val="decimal" w:pos="584"/>
              </w:tabs>
              <w:spacing w:line="240" w:lineRule="atLeast"/>
              <w:ind w:right="-88"/>
              <w:jc w:val="center"/>
              <w:rPr>
                <w:rFonts w:cs="Times New Roman"/>
                <w:szCs w:val="22"/>
              </w:rPr>
            </w:pPr>
            <w:r>
              <w:rPr>
                <w:rFonts w:cs="Times New Roman"/>
                <w:szCs w:val="22"/>
              </w:rPr>
              <w:t>-</w:t>
            </w:r>
          </w:p>
        </w:tc>
        <w:tc>
          <w:tcPr>
            <w:tcW w:w="180" w:type="dxa"/>
          </w:tcPr>
          <w:p w14:paraId="0328B115" w14:textId="77777777" w:rsidR="00967392" w:rsidRPr="00AE1021" w:rsidRDefault="00967392" w:rsidP="00E34827">
            <w:pPr>
              <w:tabs>
                <w:tab w:val="decimal" w:pos="565"/>
              </w:tabs>
              <w:ind w:right="-88"/>
              <w:jc w:val="center"/>
              <w:rPr>
                <w:rFonts w:cs="Times New Roman"/>
                <w:b/>
                <w:szCs w:val="22"/>
              </w:rPr>
            </w:pPr>
          </w:p>
        </w:tc>
        <w:tc>
          <w:tcPr>
            <w:tcW w:w="1208" w:type="dxa"/>
          </w:tcPr>
          <w:p w14:paraId="4B1E1F5C" w14:textId="1B7DD946" w:rsidR="00967392" w:rsidRPr="00AE1021" w:rsidRDefault="000920B6" w:rsidP="000920B6">
            <w:pPr>
              <w:pStyle w:val="acctfourfigures"/>
              <w:tabs>
                <w:tab w:val="clear" w:pos="765"/>
                <w:tab w:val="decimal" w:pos="732"/>
              </w:tabs>
              <w:spacing w:line="240" w:lineRule="atLeast"/>
              <w:ind w:right="-68"/>
              <w:rPr>
                <w:rFonts w:cs="Times New Roman"/>
                <w:szCs w:val="22"/>
              </w:rPr>
            </w:pPr>
            <w:r>
              <w:t>0.47</w:t>
            </w:r>
          </w:p>
        </w:tc>
      </w:tr>
      <w:tr w:rsidR="00AE1021" w:rsidRPr="00AE1021" w14:paraId="540C15DA" w14:textId="77777777" w:rsidTr="000920B6">
        <w:trPr>
          <w:cantSplit/>
        </w:trPr>
        <w:tc>
          <w:tcPr>
            <w:tcW w:w="3780" w:type="dxa"/>
            <w:vAlign w:val="bottom"/>
          </w:tcPr>
          <w:p w14:paraId="430643EB" w14:textId="77777777" w:rsidR="00967392" w:rsidRPr="00AE1021" w:rsidRDefault="00967392" w:rsidP="00967392">
            <w:pPr>
              <w:spacing w:line="240" w:lineRule="atLeast"/>
              <w:ind w:left="180" w:hanging="180"/>
              <w:rPr>
                <w:rFonts w:cs="Times New Roman"/>
                <w:szCs w:val="22"/>
                <w:lang w:val="en-US"/>
              </w:rPr>
            </w:pPr>
            <w:r w:rsidRPr="00AE1021">
              <w:rPr>
                <w:rFonts w:cs="Times New Roman"/>
                <w:szCs w:val="22"/>
                <w:lang w:val="en-US"/>
              </w:rPr>
              <w:t>Receivable from revenue department</w:t>
            </w:r>
          </w:p>
        </w:tc>
        <w:tc>
          <w:tcPr>
            <w:tcW w:w="720" w:type="dxa"/>
          </w:tcPr>
          <w:p w14:paraId="6268582C" w14:textId="77777777" w:rsidR="00967392" w:rsidRPr="00AE1021" w:rsidRDefault="00967392" w:rsidP="00967392">
            <w:pPr>
              <w:pStyle w:val="acctfourfigures"/>
              <w:tabs>
                <w:tab w:val="clear" w:pos="765"/>
                <w:tab w:val="decimal" w:pos="641"/>
              </w:tabs>
              <w:spacing w:line="240" w:lineRule="atLeast"/>
              <w:ind w:right="-88"/>
              <w:rPr>
                <w:rFonts w:cs="Times New Roman"/>
                <w:szCs w:val="22"/>
              </w:rPr>
            </w:pPr>
          </w:p>
        </w:tc>
        <w:tc>
          <w:tcPr>
            <w:tcW w:w="1071" w:type="dxa"/>
          </w:tcPr>
          <w:p w14:paraId="580B8CF7" w14:textId="5841913E" w:rsidR="00967392" w:rsidRPr="00AE1021" w:rsidRDefault="000D016E" w:rsidP="00E34827">
            <w:pPr>
              <w:pStyle w:val="acctfourfigures"/>
              <w:tabs>
                <w:tab w:val="clear" w:pos="765"/>
                <w:tab w:val="decimal" w:pos="565"/>
              </w:tabs>
              <w:spacing w:line="240" w:lineRule="atLeast"/>
              <w:ind w:right="-88"/>
              <w:jc w:val="center"/>
              <w:rPr>
                <w:rFonts w:cs="Times New Roman"/>
                <w:szCs w:val="22"/>
              </w:rPr>
            </w:pPr>
            <w:r>
              <w:rPr>
                <w:rFonts w:cs="Times New Roman"/>
                <w:szCs w:val="22"/>
              </w:rPr>
              <w:t>32.22</w:t>
            </w:r>
          </w:p>
        </w:tc>
        <w:tc>
          <w:tcPr>
            <w:tcW w:w="189" w:type="dxa"/>
          </w:tcPr>
          <w:p w14:paraId="4E2BB8AB" w14:textId="77777777" w:rsidR="00967392" w:rsidRPr="00AE1021" w:rsidRDefault="00967392" w:rsidP="00E34827">
            <w:pPr>
              <w:tabs>
                <w:tab w:val="decimal" w:pos="565"/>
              </w:tabs>
              <w:ind w:right="-88"/>
              <w:jc w:val="center"/>
              <w:rPr>
                <w:rFonts w:cs="Times New Roman"/>
                <w:b/>
                <w:szCs w:val="22"/>
              </w:rPr>
            </w:pPr>
          </w:p>
        </w:tc>
        <w:tc>
          <w:tcPr>
            <w:tcW w:w="1080" w:type="dxa"/>
          </w:tcPr>
          <w:p w14:paraId="7E586942" w14:textId="16A5A4C5" w:rsidR="00967392" w:rsidRPr="00AE1021" w:rsidRDefault="000920B6" w:rsidP="00E34827">
            <w:pPr>
              <w:pStyle w:val="acctfourfigures"/>
              <w:tabs>
                <w:tab w:val="clear" w:pos="765"/>
                <w:tab w:val="decimal" w:pos="565"/>
              </w:tabs>
              <w:spacing w:line="240" w:lineRule="atLeast"/>
              <w:ind w:right="-88"/>
              <w:jc w:val="center"/>
              <w:rPr>
                <w:rFonts w:cs="Times New Roman"/>
                <w:szCs w:val="22"/>
              </w:rPr>
            </w:pPr>
            <w:r>
              <w:t>37.02</w:t>
            </w:r>
          </w:p>
        </w:tc>
        <w:tc>
          <w:tcPr>
            <w:tcW w:w="180" w:type="dxa"/>
          </w:tcPr>
          <w:p w14:paraId="20CB13D2" w14:textId="77777777" w:rsidR="00967392" w:rsidRPr="00AE1021" w:rsidRDefault="00967392" w:rsidP="00E34827">
            <w:pPr>
              <w:tabs>
                <w:tab w:val="decimal" w:pos="565"/>
              </w:tabs>
              <w:ind w:right="-88"/>
              <w:jc w:val="center"/>
              <w:rPr>
                <w:rFonts w:cs="Times New Roman"/>
                <w:b/>
                <w:szCs w:val="22"/>
              </w:rPr>
            </w:pPr>
          </w:p>
        </w:tc>
        <w:tc>
          <w:tcPr>
            <w:tcW w:w="1071" w:type="dxa"/>
          </w:tcPr>
          <w:p w14:paraId="29C42918" w14:textId="301A149E" w:rsidR="00967392" w:rsidRPr="00AE1021" w:rsidRDefault="000D016E" w:rsidP="00E34827">
            <w:pPr>
              <w:pStyle w:val="acctfourfigures"/>
              <w:tabs>
                <w:tab w:val="clear" w:pos="765"/>
                <w:tab w:val="decimal" w:pos="565"/>
              </w:tabs>
              <w:spacing w:line="240" w:lineRule="atLeast"/>
              <w:ind w:right="-88"/>
              <w:jc w:val="center"/>
              <w:rPr>
                <w:rFonts w:cs="Times New Roman"/>
                <w:szCs w:val="22"/>
              </w:rPr>
            </w:pPr>
            <w:r>
              <w:rPr>
                <w:rFonts w:cs="Times New Roman"/>
                <w:szCs w:val="22"/>
              </w:rPr>
              <w:t>0.26</w:t>
            </w:r>
          </w:p>
        </w:tc>
        <w:tc>
          <w:tcPr>
            <w:tcW w:w="180" w:type="dxa"/>
          </w:tcPr>
          <w:p w14:paraId="65695455" w14:textId="77777777" w:rsidR="00967392" w:rsidRPr="00AE1021" w:rsidRDefault="00967392" w:rsidP="00E34827">
            <w:pPr>
              <w:tabs>
                <w:tab w:val="decimal" w:pos="565"/>
              </w:tabs>
              <w:ind w:right="-88"/>
              <w:jc w:val="center"/>
              <w:rPr>
                <w:rFonts w:cs="Times New Roman"/>
                <w:b/>
                <w:szCs w:val="22"/>
              </w:rPr>
            </w:pPr>
          </w:p>
        </w:tc>
        <w:tc>
          <w:tcPr>
            <w:tcW w:w="1208" w:type="dxa"/>
          </w:tcPr>
          <w:p w14:paraId="14D5402F" w14:textId="744A6CEA" w:rsidR="00967392" w:rsidRPr="00AE1021" w:rsidRDefault="000920B6" w:rsidP="00E34827">
            <w:pPr>
              <w:pStyle w:val="acctfourfigures"/>
              <w:tabs>
                <w:tab w:val="clear" w:pos="765"/>
                <w:tab w:val="decimal" w:pos="565"/>
              </w:tabs>
              <w:spacing w:line="240" w:lineRule="atLeast"/>
              <w:ind w:right="-88"/>
              <w:jc w:val="center"/>
              <w:rPr>
                <w:rFonts w:cs="Times New Roman"/>
                <w:szCs w:val="22"/>
              </w:rPr>
            </w:pPr>
            <w:r>
              <w:t>0.01</w:t>
            </w:r>
          </w:p>
        </w:tc>
      </w:tr>
      <w:tr w:rsidR="00AE1021" w:rsidRPr="00AE1021" w14:paraId="4CEB61D2" w14:textId="77777777" w:rsidTr="000920B6">
        <w:trPr>
          <w:cantSplit/>
        </w:trPr>
        <w:tc>
          <w:tcPr>
            <w:tcW w:w="3780" w:type="dxa"/>
            <w:vAlign w:val="bottom"/>
          </w:tcPr>
          <w:p w14:paraId="6EAF30AC" w14:textId="77777777" w:rsidR="00967392" w:rsidRPr="00AE1021" w:rsidRDefault="00967392" w:rsidP="00967392">
            <w:pPr>
              <w:spacing w:line="240" w:lineRule="atLeast"/>
              <w:rPr>
                <w:rFonts w:cs="Times New Roman"/>
                <w:szCs w:val="22"/>
              </w:rPr>
            </w:pPr>
            <w:r w:rsidRPr="00AE1021">
              <w:rPr>
                <w:rFonts w:cs="Times New Roman"/>
                <w:szCs w:val="22"/>
                <w:lang w:val="en-US"/>
              </w:rPr>
              <w:t>Other</w:t>
            </w:r>
            <w:r w:rsidRPr="00AE1021">
              <w:rPr>
                <w:rFonts w:cs="Times New Roman"/>
                <w:szCs w:val="22"/>
              </w:rPr>
              <w:t>s</w:t>
            </w:r>
          </w:p>
        </w:tc>
        <w:tc>
          <w:tcPr>
            <w:tcW w:w="720" w:type="dxa"/>
          </w:tcPr>
          <w:p w14:paraId="51EB2694" w14:textId="77777777" w:rsidR="00967392" w:rsidRPr="00AE1021" w:rsidRDefault="00967392" w:rsidP="00967392">
            <w:pPr>
              <w:pStyle w:val="acctfourfigures"/>
              <w:tabs>
                <w:tab w:val="clear" w:pos="765"/>
                <w:tab w:val="decimal" w:pos="641"/>
              </w:tabs>
              <w:spacing w:line="240" w:lineRule="atLeast"/>
              <w:ind w:right="-88"/>
              <w:rPr>
                <w:rFonts w:cs="Times New Roman"/>
                <w:szCs w:val="22"/>
              </w:rPr>
            </w:pPr>
          </w:p>
        </w:tc>
        <w:tc>
          <w:tcPr>
            <w:tcW w:w="1071" w:type="dxa"/>
            <w:tcBorders>
              <w:bottom w:val="single" w:sz="4" w:space="0" w:color="auto"/>
            </w:tcBorders>
          </w:tcPr>
          <w:p w14:paraId="4533CB6A" w14:textId="2D3DBAD1" w:rsidR="00967392" w:rsidRPr="00AE1021" w:rsidRDefault="000D016E" w:rsidP="00E34827">
            <w:pPr>
              <w:pStyle w:val="acctfourfigures"/>
              <w:tabs>
                <w:tab w:val="clear" w:pos="765"/>
                <w:tab w:val="decimal" w:pos="565"/>
              </w:tabs>
              <w:spacing w:line="240" w:lineRule="atLeast"/>
              <w:ind w:right="-88"/>
              <w:jc w:val="center"/>
              <w:rPr>
                <w:rFonts w:cs="Times New Roman"/>
                <w:szCs w:val="22"/>
              </w:rPr>
            </w:pPr>
            <w:r>
              <w:rPr>
                <w:rFonts w:cs="Times New Roman"/>
                <w:szCs w:val="22"/>
              </w:rPr>
              <w:t>46.05</w:t>
            </w:r>
          </w:p>
        </w:tc>
        <w:tc>
          <w:tcPr>
            <w:tcW w:w="189" w:type="dxa"/>
          </w:tcPr>
          <w:p w14:paraId="6F0F7E91" w14:textId="77777777" w:rsidR="00967392" w:rsidRPr="00AE1021" w:rsidRDefault="00967392" w:rsidP="00E34827">
            <w:pPr>
              <w:tabs>
                <w:tab w:val="decimal" w:pos="565"/>
              </w:tabs>
              <w:ind w:right="-88"/>
              <w:jc w:val="center"/>
              <w:rPr>
                <w:rFonts w:cs="Times New Roman"/>
                <w:b/>
                <w:szCs w:val="22"/>
              </w:rPr>
            </w:pPr>
          </w:p>
        </w:tc>
        <w:tc>
          <w:tcPr>
            <w:tcW w:w="1080" w:type="dxa"/>
            <w:tcBorders>
              <w:bottom w:val="single" w:sz="4" w:space="0" w:color="auto"/>
            </w:tcBorders>
          </w:tcPr>
          <w:p w14:paraId="40777171" w14:textId="5988FC6C" w:rsidR="00967392" w:rsidRPr="00AE1021" w:rsidRDefault="00DE2A27" w:rsidP="00E34827">
            <w:pPr>
              <w:pStyle w:val="acctfourfigures"/>
              <w:tabs>
                <w:tab w:val="clear" w:pos="765"/>
                <w:tab w:val="decimal" w:pos="565"/>
              </w:tabs>
              <w:spacing w:line="240" w:lineRule="atLeast"/>
              <w:ind w:right="-88"/>
              <w:jc w:val="center"/>
              <w:rPr>
                <w:rFonts w:cs="Times New Roman"/>
                <w:szCs w:val="22"/>
              </w:rPr>
            </w:pPr>
            <w:r w:rsidRPr="00AE1021">
              <w:t>1</w:t>
            </w:r>
            <w:r w:rsidR="000920B6">
              <w:t>9.00</w:t>
            </w:r>
          </w:p>
        </w:tc>
        <w:tc>
          <w:tcPr>
            <w:tcW w:w="180" w:type="dxa"/>
          </w:tcPr>
          <w:p w14:paraId="4147E420" w14:textId="77777777" w:rsidR="00967392" w:rsidRPr="00AE1021" w:rsidRDefault="00967392" w:rsidP="00E34827">
            <w:pPr>
              <w:tabs>
                <w:tab w:val="decimal" w:pos="565"/>
              </w:tabs>
              <w:ind w:right="-88"/>
              <w:jc w:val="center"/>
              <w:rPr>
                <w:rFonts w:cs="Times New Roman"/>
                <w:b/>
                <w:szCs w:val="22"/>
              </w:rPr>
            </w:pPr>
          </w:p>
        </w:tc>
        <w:tc>
          <w:tcPr>
            <w:tcW w:w="1071" w:type="dxa"/>
            <w:tcBorders>
              <w:bottom w:val="single" w:sz="4" w:space="0" w:color="auto"/>
            </w:tcBorders>
          </w:tcPr>
          <w:p w14:paraId="7E0784ED" w14:textId="3FD83923" w:rsidR="00967392" w:rsidRPr="00AE1021" w:rsidRDefault="000D016E" w:rsidP="00E34827">
            <w:pPr>
              <w:pStyle w:val="acctfourfigures"/>
              <w:tabs>
                <w:tab w:val="clear" w:pos="765"/>
                <w:tab w:val="decimal" w:pos="565"/>
              </w:tabs>
              <w:spacing w:line="240" w:lineRule="atLeast"/>
              <w:ind w:right="-88"/>
              <w:jc w:val="center"/>
              <w:rPr>
                <w:rFonts w:cs="Times New Roman"/>
                <w:szCs w:val="22"/>
              </w:rPr>
            </w:pPr>
            <w:r>
              <w:rPr>
                <w:rFonts w:cs="Times New Roman"/>
                <w:szCs w:val="22"/>
              </w:rPr>
              <w:t>2.73</w:t>
            </w:r>
          </w:p>
        </w:tc>
        <w:tc>
          <w:tcPr>
            <w:tcW w:w="180" w:type="dxa"/>
          </w:tcPr>
          <w:p w14:paraId="0183681F" w14:textId="77777777" w:rsidR="00967392" w:rsidRPr="00AE1021" w:rsidRDefault="00967392" w:rsidP="00E34827">
            <w:pPr>
              <w:tabs>
                <w:tab w:val="decimal" w:pos="565"/>
              </w:tabs>
              <w:ind w:right="-88"/>
              <w:jc w:val="center"/>
              <w:rPr>
                <w:rFonts w:cs="Times New Roman"/>
                <w:b/>
                <w:szCs w:val="22"/>
              </w:rPr>
            </w:pPr>
          </w:p>
        </w:tc>
        <w:tc>
          <w:tcPr>
            <w:tcW w:w="1208" w:type="dxa"/>
            <w:tcBorders>
              <w:bottom w:val="single" w:sz="4" w:space="0" w:color="auto"/>
            </w:tcBorders>
          </w:tcPr>
          <w:p w14:paraId="293E0FA8" w14:textId="4D24B77C" w:rsidR="00967392" w:rsidRPr="00AE1021" w:rsidRDefault="000920B6" w:rsidP="000920B6">
            <w:pPr>
              <w:pStyle w:val="acctfourfigures"/>
              <w:tabs>
                <w:tab w:val="clear" w:pos="765"/>
                <w:tab w:val="decimal" w:pos="565"/>
              </w:tabs>
              <w:spacing w:line="240" w:lineRule="atLeast"/>
              <w:ind w:right="-88"/>
              <w:jc w:val="center"/>
              <w:rPr>
                <w:rFonts w:cs="Times New Roman"/>
                <w:szCs w:val="22"/>
              </w:rPr>
            </w:pPr>
            <w:r>
              <w:t>-</w:t>
            </w:r>
          </w:p>
        </w:tc>
      </w:tr>
      <w:tr w:rsidR="00AE1021" w:rsidRPr="00AE1021" w14:paraId="5865E734" w14:textId="77777777" w:rsidTr="000920B6">
        <w:trPr>
          <w:cantSplit/>
        </w:trPr>
        <w:tc>
          <w:tcPr>
            <w:tcW w:w="3780" w:type="dxa"/>
            <w:vAlign w:val="bottom"/>
          </w:tcPr>
          <w:p w14:paraId="7D1486B2" w14:textId="77777777" w:rsidR="00967392" w:rsidRPr="00AE1021" w:rsidRDefault="00967392" w:rsidP="00967392">
            <w:pPr>
              <w:spacing w:line="240" w:lineRule="atLeast"/>
              <w:rPr>
                <w:rFonts w:cs="Times New Roman"/>
                <w:b/>
                <w:bCs/>
                <w:szCs w:val="22"/>
              </w:rPr>
            </w:pPr>
            <w:r w:rsidRPr="00AE1021">
              <w:rPr>
                <w:rFonts w:cs="Times New Roman"/>
                <w:b/>
                <w:bCs/>
                <w:szCs w:val="22"/>
              </w:rPr>
              <w:t>Total</w:t>
            </w:r>
          </w:p>
        </w:tc>
        <w:tc>
          <w:tcPr>
            <w:tcW w:w="720" w:type="dxa"/>
          </w:tcPr>
          <w:p w14:paraId="17805540" w14:textId="77777777" w:rsidR="00967392" w:rsidRPr="00AE1021" w:rsidRDefault="00967392" w:rsidP="00967392">
            <w:pPr>
              <w:pStyle w:val="acctfourfigures"/>
              <w:tabs>
                <w:tab w:val="clear" w:pos="765"/>
                <w:tab w:val="decimal" w:pos="641"/>
              </w:tabs>
              <w:spacing w:line="240" w:lineRule="atLeast"/>
              <w:ind w:right="-88"/>
              <w:rPr>
                <w:rFonts w:cs="Times New Roman"/>
                <w:b/>
                <w:bCs/>
                <w:szCs w:val="22"/>
              </w:rPr>
            </w:pPr>
          </w:p>
        </w:tc>
        <w:tc>
          <w:tcPr>
            <w:tcW w:w="1071" w:type="dxa"/>
            <w:tcBorders>
              <w:top w:val="single" w:sz="4" w:space="0" w:color="auto"/>
              <w:bottom w:val="double" w:sz="4" w:space="0" w:color="auto"/>
            </w:tcBorders>
          </w:tcPr>
          <w:p w14:paraId="31533205" w14:textId="013650CB" w:rsidR="00967392" w:rsidRPr="00AE1021" w:rsidRDefault="000D016E" w:rsidP="00E34827">
            <w:pPr>
              <w:pStyle w:val="acctfourfigures"/>
              <w:tabs>
                <w:tab w:val="clear" w:pos="765"/>
                <w:tab w:val="decimal" w:pos="565"/>
              </w:tabs>
              <w:spacing w:line="240" w:lineRule="atLeast"/>
              <w:ind w:right="-88"/>
              <w:jc w:val="center"/>
              <w:rPr>
                <w:rFonts w:cs="Times New Roman"/>
                <w:b/>
                <w:bCs/>
                <w:szCs w:val="22"/>
              </w:rPr>
            </w:pPr>
            <w:r>
              <w:rPr>
                <w:rFonts w:cs="Times New Roman"/>
                <w:b/>
                <w:bCs/>
                <w:szCs w:val="22"/>
              </w:rPr>
              <w:t>526.38</w:t>
            </w:r>
          </w:p>
        </w:tc>
        <w:tc>
          <w:tcPr>
            <w:tcW w:w="189" w:type="dxa"/>
          </w:tcPr>
          <w:p w14:paraId="5FB2C561" w14:textId="77777777" w:rsidR="00967392" w:rsidRPr="00AE1021" w:rsidRDefault="00967392" w:rsidP="00E34827">
            <w:pPr>
              <w:tabs>
                <w:tab w:val="decimal" w:pos="565"/>
              </w:tabs>
              <w:ind w:right="-88"/>
              <w:jc w:val="center"/>
              <w:rPr>
                <w:rFonts w:cs="Times New Roman"/>
                <w:b/>
                <w:bCs/>
                <w:szCs w:val="22"/>
              </w:rPr>
            </w:pPr>
          </w:p>
        </w:tc>
        <w:tc>
          <w:tcPr>
            <w:tcW w:w="1080" w:type="dxa"/>
            <w:tcBorders>
              <w:top w:val="single" w:sz="4" w:space="0" w:color="auto"/>
              <w:bottom w:val="double" w:sz="4" w:space="0" w:color="auto"/>
            </w:tcBorders>
          </w:tcPr>
          <w:p w14:paraId="684AF2BA" w14:textId="155970CD" w:rsidR="00967392" w:rsidRPr="00AE1021" w:rsidRDefault="000920B6" w:rsidP="00E34827">
            <w:pPr>
              <w:pStyle w:val="acctfourfigures"/>
              <w:tabs>
                <w:tab w:val="clear" w:pos="765"/>
                <w:tab w:val="decimal" w:pos="565"/>
              </w:tabs>
              <w:spacing w:line="240" w:lineRule="atLeast"/>
              <w:ind w:right="-88"/>
              <w:jc w:val="center"/>
              <w:rPr>
                <w:rFonts w:cs="Times New Roman"/>
                <w:b/>
                <w:bCs/>
                <w:szCs w:val="22"/>
              </w:rPr>
            </w:pPr>
            <w:r>
              <w:rPr>
                <w:b/>
                <w:bCs/>
              </w:rPr>
              <w:t>915.30</w:t>
            </w:r>
          </w:p>
        </w:tc>
        <w:tc>
          <w:tcPr>
            <w:tcW w:w="180" w:type="dxa"/>
          </w:tcPr>
          <w:p w14:paraId="1E4EB745" w14:textId="77777777" w:rsidR="00967392" w:rsidRPr="00AE1021" w:rsidRDefault="00967392" w:rsidP="00E34827">
            <w:pPr>
              <w:tabs>
                <w:tab w:val="decimal" w:pos="565"/>
              </w:tabs>
              <w:ind w:right="-88"/>
              <w:jc w:val="center"/>
              <w:rPr>
                <w:rFonts w:cs="Times New Roman"/>
                <w:b/>
                <w:bCs/>
                <w:szCs w:val="22"/>
              </w:rPr>
            </w:pPr>
          </w:p>
        </w:tc>
        <w:tc>
          <w:tcPr>
            <w:tcW w:w="1071" w:type="dxa"/>
            <w:tcBorders>
              <w:top w:val="single" w:sz="4" w:space="0" w:color="auto"/>
              <w:bottom w:val="double" w:sz="4" w:space="0" w:color="auto"/>
            </w:tcBorders>
          </w:tcPr>
          <w:p w14:paraId="4CD9828B" w14:textId="4D53763A" w:rsidR="00967392" w:rsidRPr="00AE1021" w:rsidRDefault="000D016E" w:rsidP="00E34827">
            <w:pPr>
              <w:pStyle w:val="acctfourfigures"/>
              <w:tabs>
                <w:tab w:val="clear" w:pos="765"/>
                <w:tab w:val="decimal" w:pos="565"/>
              </w:tabs>
              <w:spacing w:line="240" w:lineRule="atLeast"/>
              <w:ind w:right="-88"/>
              <w:jc w:val="center"/>
              <w:rPr>
                <w:rFonts w:cs="Times New Roman"/>
                <w:b/>
                <w:bCs/>
                <w:szCs w:val="22"/>
              </w:rPr>
            </w:pPr>
            <w:r>
              <w:rPr>
                <w:rFonts w:cs="Times New Roman"/>
                <w:b/>
                <w:bCs/>
                <w:szCs w:val="22"/>
              </w:rPr>
              <w:t>47.08</w:t>
            </w:r>
          </w:p>
        </w:tc>
        <w:tc>
          <w:tcPr>
            <w:tcW w:w="180" w:type="dxa"/>
          </w:tcPr>
          <w:p w14:paraId="4F71FC57" w14:textId="77777777" w:rsidR="00967392" w:rsidRPr="00AE1021" w:rsidRDefault="00967392" w:rsidP="00E34827">
            <w:pPr>
              <w:tabs>
                <w:tab w:val="decimal" w:pos="565"/>
              </w:tabs>
              <w:ind w:right="-88"/>
              <w:jc w:val="center"/>
              <w:rPr>
                <w:rFonts w:cs="Times New Roman"/>
                <w:b/>
                <w:bCs/>
                <w:szCs w:val="22"/>
              </w:rPr>
            </w:pPr>
          </w:p>
        </w:tc>
        <w:tc>
          <w:tcPr>
            <w:tcW w:w="1208" w:type="dxa"/>
            <w:tcBorders>
              <w:top w:val="single" w:sz="4" w:space="0" w:color="auto"/>
              <w:bottom w:val="double" w:sz="4" w:space="0" w:color="auto"/>
            </w:tcBorders>
          </w:tcPr>
          <w:p w14:paraId="62EA7A62" w14:textId="671C42F6" w:rsidR="00967392" w:rsidRPr="00AE1021" w:rsidRDefault="000920B6" w:rsidP="00E34827">
            <w:pPr>
              <w:pStyle w:val="acctfourfigures"/>
              <w:tabs>
                <w:tab w:val="clear" w:pos="765"/>
                <w:tab w:val="decimal" w:pos="565"/>
              </w:tabs>
              <w:spacing w:line="240" w:lineRule="atLeast"/>
              <w:ind w:right="-88"/>
              <w:jc w:val="center"/>
              <w:rPr>
                <w:rFonts w:cs="Times New Roman"/>
                <w:b/>
                <w:bCs/>
                <w:szCs w:val="22"/>
              </w:rPr>
            </w:pPr>
            <w:r>
              <w:rPr>
                <w:b/>
                <w:bCs/>
              </w:rPr>
              <w:t>6.92</w:t>
            </w:r>
          </w:p>
        </w:tc>
      </w:tr>
    </w:tbl>
    <w:p w14:paraId="20818583" w14:textId="77777777" w:rsidR="00153C89" w:rsidRPr="00AE1021" w:rsidRDefault="00153C89" w:rsidP="00153C89">
      <w:pPr>
        <w:pStyle w:val="Heading1"/>
        <w:numPr>
          <w:ilvl w:val="0"/>
          <w:numId w:val="0"/>
        </w:numPr>
        <w:spacing w:before="0" w:after="0" w:line="240" w:lineRule="atLeast"/>
        <w:ind w:left="540"/>
        <w:rPr>
          <w:rFonts w:cs="Times New Roman"/>
          <w:szCs w:val="24"/>
        </w:rPr>
      </w:pPr>
    </w:p>
    <w:p w14:paraId="4FEE681C" w14:textId="77777777" w:rsidR="00485FB0" w:rsidRPr="00AE1021" w:rsidRDefault="00485FB0" w:rsidP="00485FB0">
      <w:pPr>
        <w:pStyle w:val="BodyText"/>
        <w:rPr>
          <w:lang w:val="en-GB"/>
        </w:rPr>
      </w:pPr>
    </w:p>
    <w:p w14:paraId="11A00265" w14:textId="77777777" w:rsidR="004C6680" w:rsidRPr="00AE1021" w:rsidRDefault="004C6680" w:rsidP="00485FB0">
      <w:pPr>
        <w:pStyle w:val="BodyText"/>
        <w:rPr>
          <w:lang w:val="en-GB"/>
        </w:rPr>
      </w:pPr>
    </w:p>
    <w:p w14:paraId="1DFD5759" w14:textId="77777777" w:rsidR="00485FB0" w:rsidRDefault="00485FB0" w:rsidP="00485FB0">
      <w:pPr>
        <w:pStyle w:val="BodyText"/>
        <w:rPr>
          <w:lang w:val="en-GB"/>
        </w:rPr>
      </w:pPr>
    </w:p>
    <w:p w14:paraId="406C60D8" w14:textId="77777777" w:rsidR="00C66CB7" w:rsidRPr="00AE1021" w:rsidRDefault="00C66CB7" w:rsidP="00485FB0">
      <w:pPr>
        <w:pStyle w:val="BodyText"/>
        <w:rPr>
          <w:lang w:val="en-GB"/>
        </w:rPr>
      </w:pPr>
    </w:p>
    <w:p w14:paraId="134C0EC5" w14:textId="445C1E79" w:rsidR="00783E92" w:rsidRPr="00AE1021" w:rsidRDefault="00783E92" w:rsidP="002F7AE0">
      <w:pPr>
        <w:pStyle w:val="Heading1"/>
        <w:numPr>
          <w:ilvl w:val="0"/>
          <w:numId w:val="3"/>
        </w:numPr>
        <w:spacing w:before="0" w:after="0" w:line="240" w:lineRule="atLeast"/>
        <w:ind w:left="540"/>
        <w:rPr>
          <w:rFonts w:cs="Times New Roman"/>
          <w:szCs w:val="22"/>
        </w:rPr>
      </w:pPr>
      <w:r w:rsidRPr="00AE1021">
        <w:rPr>
          <w:rFonts w:cs="Times New Roman"/>
          <w:szCs w:val="24"/>
        </w:rPr>
        <w:lastRenderedPageBreak/>
        <w:t>Inventories</w:t>
      </w:r>
    </w:p>
    <w:tbl>
      <w:tblPr>
        <w:tblW w:w="9331" w:type="dxa"/>
        <w:tblInd w:w="450" w:type="dxa"/>
        <w:tblLayout w:type="fixed"/>
        <w:tblCellMar>
          <w:left w:w="79" w:type="dxa"/>
          <w:right w:w="79" w:type="dxa"/>
        </w:tblCellMar>
        <w:tblLook w:val="0000" w:firstRow="0" w:lastRow="0" w:firstColumn="0" w:lastColumn="0" w:noHBand="0" w:noVBand="0"/>
      </w:tblPr>
      <w:tblGrid>
        <w:gridCol w:w="4512"/>
        <w:gridCol w:w="992"/>
        <w:gridCol w:w="246"/>
        <w:gridCol w:w="1171"/>
        <w:gridCol w:w="178"/>
        <w:gridCol w:w="956"/>
        <w:gridCol w:w="181"/>
        <w:gridCol w:w="1095"/>
      </w:tblGrid>
      <w:tr w:rsidR="00AE1021" w:rsidRPr="00AE1021" w14:paraId="78B7508E" w14:textId="77777777" w:rsidTr="005D1448">
        <w:trPr>
          <w:cantSplit/>
        </w:trPr>
        <w:tc>
          <w:tcPr>
            <w:tcW w:w="4512" w:type="dxa"/>
            <w:vAlign w:val="bottom"/>
          </w:tcPr>
          <w:p w14:paraId="735B5886" w14:textId="77777777" w:rsidR="00F2440B" w:rsidRPr="00AE1021" w:rsidRDefault="00F2440B" w:rsidP="00F2440B">
            <w:pPr>
              <w:spacing w:line="240" w:lineRule="auto"/>
              <w:rPr>
                <w:rFonts w:cs="Times New Roman"/>
              </w:rPr>
            </w:pPr>
          </w:p>
        </w:tc>
        <w:tc>
          <w:tcPr>
            <w:tcW w:w="2409" w:type="dxa"/>
            <w:gridSpan w:val="3"/>
          </w:tcPr>
          <w:p w14:paraId="125FF342" w14:textId="77777777" w:rsidR="00F2440B" w:rsidRPr="00AE1021" w:rsidRDefault="00F2440B" w:rsidP="00F2440B">
            <w:pPr>
              <w:pStyle w:val="acctfourfigures"/>
              <w:tabs>
                <w:tab w:val="clear" w:pos="765"/>
              </w:tabs>
              <w:spacing w:line="240" w:lineRule="atLeast"/>
              <w:ind w:left="-88" w:right="-70"/>
              <w:jc w:val="center"/>
              <w:rPr>
                <w:rFonts w:cs="Times New Roman"/>
                <w:b/>
                <w:bCs/>
                <w:szCs w:val="22"/>
                <w:lang w:bidi="th-TH"/>
              </w:rPr>
            </w:pPr>
            <w:r w:rsidRPr="00AE1021">
              <w:rPr>
                <w:rFonts w:cs="Times New Roman"/>
                <w:b/>
                <w:bCs/>
              </w:rPr>
              <w:t>Consolidated</w:t>
            </w:r>
          </w:p>
        </w:tc>
        <w:tc>
          <w:tcPr>
            <w:tcW w:w="178" w:type="dxa"/>
          </w:tcPr>
          <w:p w14:paraId="0603F815" w14:textId="77777777" w:rsidR="00F2440B" w:rsidRPr="00AE1021" w:rsidRDefault="00F2440B" w:rsidP="00F2440B">
            <w:pPr>
              <w:pStyle w:val="acctfourfigures"/>
              <w:tabs>
                <w:tab w:val="clear" w:pos="765"/>
              </w:tabs>
              <w:spacing w:line="240" w:lineRule="atLeast"/>
              <w:ind w:left="-88" w:right="-90"/>
              <w:jc w:val="center"/>
              <w:rPr>
                <w:rFonts w:cs="Times New Roman"/>
              </w:rPr>
            </w:pPr>
          </w:p>
        </w:tc>
        <w:tc>
          <w:tcPr>
            <w:tcW w:w="2232" w:type="dxa"/>
            <w:gridSpan w:val="3"/>
          </w:tcPr>
          <w:p w14:paraId="6150ED95" w14:textId="77777777" w:rsidR="00F2440B" w:rsidRPr="00AE1021" w:rsidRDefault="00F2440B" w:rsidP="00F2440B">
            <w:pPr>
              <w:pStyle w:val="acctfourfigures"/>
              <w:tabs>
                <w:tab w:val="clear" w:pos="765"/>
              </w:tabs>
              <w:spacing w:line="240" w:lineRule="atLeast"/>
              <w:ind w:left="-88" w:right="-70"/>
              <w:jc w:val="center"/>
              <w:rPr>
                <w:rFonts w:cs="Times New Roman"/>
                <w:b/>
                <w:bCs/>
                <w:szCs w:val="22"/>
                <w:lang w:bidi="th-TH"/>
              </w:rPr>
            </w:pPr>
            <w:r w:rsidRPr="00AE1021">
              <w:rPr>
                <w:rFonts w:cs="Times New Roman"/>
                <w:b/>
                <w:bCs/>
              </w:rPr>
              <w:t>Separate</w:t>
            </w:r>
          </w:p>
        </w:tc>
      </w:tr>
      <w:tr w:rsidR="00AE1021" w:rsidRPr="00AE1021" w14:paraId="2570DD08" w14:textId="77777777" w:rsidTr="005D1448">
        <w:trPr>
          <w:cantSplit/>
        </w:trPr>
        <w:tc>
          <w:tcPr>
            <w:tcW w:w="4512" w:type="dxa"/>
            <w:vAlign w:val="bottom"/>
          </w:tcPr>
          <w:p w14:paraId="2B9A5937" w14:textId="77777777" w:rsidR="00F2440B" w:rsidRPr="00AE1021" w:rsidRDefault="00F2440B" w:rsidP="00F2440B">
            <w:pPr>
              <w:spacing w:line="240" w:lineRule="auto"/>
              <w:rPr>
                <w:rFonts w:cs="Times New Roman"/>
              </w:rPr>
            </w:pPr>
          </w:p>
        </w:tc>
        <w:tc>
          <w:tcPr>
            <w:tcW w:w="2409" w:type="dxa"/>
            <w:gridSpan w:val="3"/>
          </w:tcPr>
          <w:p w14:paraId="5B5D4FBF" w14:textId="77777777" w:rsidR="00F2440B" w:rsidRPr="00AE1021" w:rsidRDefault="00F2440B" w:rsidP="00F2440B">
            <w:pPr>
              <w:pStyle w:val="acctfourfigures"/>
              <w:tabs>
                <w:tab w:val="clear" w:pos="765"/>
              </w:tabs>
              <w:spacing w:line="240" w:lineRule="atLeast"/>
              <w:ind w:left="-88" w:right="-70"/>
              <w:jc w:val="center"/>
              <w:rPr>
                <w:rFonts w:cs="Times New Roman"/>
                <w:b/>
                <w:bCs/>
                <w:szCs w:val="22"/>
                <w:lang w:bidi="th-TH"/>
              </w:rPr>
            </w:pPr>
            <w:r w:rsidRPr="00AE1021">
              <w:rPr>
                <w:rFonts w:cs="Times New Roman"/>
                <w:b/>
                <w:bCs/>
              </w:rPr>
              <w:t>financial statements</w:t>
            </w:r>
          </w:p>
        </w:tc>
        <w:tc>
          <w:tcPr>
            <w:tcW w:w="178" w:type="dxa"/>
          </w:tcPr>
          <w:p w14:paraId="25C93824" w14:textId="77777777" w:rsidR="00F2440B" w:rsidRPr="00AE1021" w:rsidRDefault="00F2440B" w:rsidP="00F2440B">
            <w:pPr>
              <w:pStyle w:val="acctfourfigures"/>
              <w:tabs>
                <w:tab w:val="clear" w:pos="765"/>
              </w:tabs>
              <w:spacing w:line="240" w:lineRule="atLeast"/>
              <w:ind w:left="-88" w:right="-90"/>
              <w:jc w:val="center"/>
              <w:rPr>
                <w:rFonts w:cs="Times New Roman"/>
              </w:rPr>
            </w:pPr>
          </w:p>
        </w:tc>
        <w:tc>
          <w:tcPr>
            <w:tcW w:w="2232" w:type="dxa"/>
            <w:gridSpan w:val="3"/>
          </w:tcPr>
          <w:p w14:paraId="337B8A2E" w14:textId="77777777" w:rsidR="00F2440B" w:rsidRPr="00AE1021" w:rsidRDefault="00F2440B" w:rsidP="00F2440B">
            <w:pPr>
              <w:pStyle w:val="acctfourfigures"/>
              <w:tabs>
                <w:tab w:val="clear" w:pos="765"/>
              </w:tabs>
              <w:spacing w:line="240" w:lineRule="atLeast"/>
              <w:ind w:left="-88" w:right="-70"/>
              <w:jc w:val="center"/>
              <w:rPr>
                <w:rFonts w:cs="Times New Roman"/>
                <w:b/>
                <w:bCs/>
                <w:szCs w:val="22"/>
                <w:lang w:bidi="th-TH"/>
              </w:rPr>
            </w:pPr>
            <w:r w:rsidRPr="00AE1021">
              <w:rPr>
                <w:rFonts w:cs="Times New Roman"/>
                <w:b/>
                <w:bCs/>
              </w:rPr>
              <w:t>financial statements</w:t>
            </w:r>
          </w:p>
        </w:tc>
      </w:tr>
      <w:tr w:rsidR="00AE1021" w:rsidRPr="00AE1021" w14:paraId="500924EE" w14:textId="77777777" w:rsidTr="005D1448">
        <w:trPr>
          <w:cantSplit/>
        </w:trPr>
        <w:tc>
          <w:tcPr>
            <w:tcW w:w="4512" w:type="dxa"/>
            <w:vAlign w:val="bottom"/>
          </w:tcPr>
          <w:p w14:paraId="6EBD5A3D" w14:textId="77777777" w:rsidR="00F2440B" w:rsidRPr="00AE1021" w:rsidRDefault="00F2440B" w:rsidP="00F2440B">
            <w:pPr>
              <w:spacing w:line="240" w:lineRule="atLeast"/>
              <w:rPr>
                <w:rFonts w:cs="Times New Roman"/>
              </w:rPr>
            </w:pPr>
          </w:p>
        </w:tc>
        <w:tc>
          <w:tcPr>
            <w:tcW w:w="992" w:type="dxa"/>
          </w:tcPr>
          <w:p w14:paraId="713BB684" w14:textId="33E372E0" w:rsidR="00F2440B" w:rsidRPr="00AE1021" w:rsidRDefault="00F2440B" w:rsidP="00F2440B">
            <w:pPr>
              <w:pStyle w:val="acctfourfigures"/>
              <w:tabs>
                <w:tab w:val="clear" w:pos="765"/>
              </w:tabs>
              <w:spacing w:line="240" w:lineRule="atLeast"/>
              <w:ind w:left="-88" w:right="-70"/>
              <w:jc w:val="center"/>
              <w:rPr>
                <w:rFonts w:cs="Times New Roman"/>
                <w:lang w:val="en-US" w:bidi="th-TH"/>
              </w:rPr>
            </w:pPr>
            <w:r w:rsidRPr="00AE1021">
              <w:rPr>
                <w:rFonts w:cs="Times New Roman"/>
                <w:lang w:val="en-US" w:bidi="th-TH"/>
              </w:rPr>
              <w:t>3</w:t>
            </w:r>
            <w:r w:rsidR="000E60FE">
              <w:rPr>
                <w:rFonts w:cs="Times New Roman"/>
                <w:lang w:val="en-US" w:bidi="th-TH"/>
              </w:rPr>
              <w:t>0</w:t>
            </w:r>
          </w:p>
        </w:tc>
        <w:tc>
          <w:tcPr>
            <w:tcW w:w="246" w:type="dxa"/>
          </w:tcPr>
          <w:p w14:paraId="1AD5D693" w14:textId="77777777" w:rsidR="00F2440B" w:rsidRPr="00AE1021" w:rsidRDefault="00F2440B" w:rsidP="00F2440B">
            <w:pPr>
              <w:pStyle w:val="acctfourfigures"/>
              <w:tabs>
                <w:tab w:val="clear" w:pos="765"/>
              </w:tabs>
              <w:spacing w:line="240" w:lineRule="atLeast"/>
              <w:ind w:left="-88" w:right="-70"/>
              <w:jc w:val="center"/>
              <w:rPr>
                <w:rFonts w:cs="Times New Roman"/>
              </w:rPr>
            </w:pPr>
          </w:p>
        </w:tc>
        <w:tc>
          <w:tcPr>
            <w:tcW w:w="1171" w:type="dxa"/>
          </w:tcPr>
          <w:p w14:paraId="1895792E" w14:textId="23FA68EC" w:rsidR="00F2440B" w:rsidRPr="00AE1021" w:rsidRDefault="00F2440B" w:rsidP="00F2440B">
            <w:pPr>
              <w:pStyle w:val="acctfourfigures"/>
              <w:tabs>
                <w:tab w:val="clear" w:pos="765"/>
              </w:tabs>
              <w:spacing w:line="240" w:lineRule="atLeast"/>
              <w:ind w:left="-88" w:right="-70"/>
              <w:jc w:val="center"/>
              <w:rPr>
                <w:rFonts w:cs="Times New Roman"/>
                <w:szCs w:val="22"/>
                <w:lang w:bidi="th-TH"/>
              </w:rPr>
            </w:pPr>
            <w:r w:rsidRPr="00AE1021">
              <w:rPr>
                <w:rFonts w:cs="Times New Roman"/>
                <w:szCs w:val="22"/>
                <w:lang w:bidi="th-TH"/>
              </w:rPr>
              <w:t>31</w:t>
            </w:r>
          </w:p>
        </w:tc>
        <w:tc>
          <w:tcPr>
            <w:tcW w:w="178" w:type="dxa"/>
          </w:tcPr>
          <w:p w14:paraId="3956A0E5" w14:textId="77777777" w:rsidR="00F2440B" w:rsidRPr="00AE1021" w:rsidRDefault="00F2440B" w:rsidP="00F2440B">
            <w:pPr>
              <w:pStyle w:val="acctfourfigures"/>
              <w:tabs>
                <w:tab w:val="clear" w:pos="765"/>
              </w:tabs>
              <w:spacing w:line="240" w:lineRule="atLeast"/>
              <w:ind w:left="-88" w:right="-70"/>
              <w:jc w:val="center"/>
              <w:rPr>
                <w:rFonts w:cs="Times New Roman"/>
              </w:rPr>
            </w:pPr>
          </w:p>
        </w:tc>
        <w:tc>
          <w:tcPr>
            <w:tcW w:w="956" w:type="dxa"/>
          </w:tcPr>
          <w:p w14:paraId="4B673A19" w14:textId="224589AE" w:rsidR="00F2440B" w:rsidRPr="00AE1021" w:rsidRDefault="00F2440B" w:rsidP="00F2440B">
            <w:pPr>
              <w:pStyle w:val="acctfourfigures"/>
              <w:tabs>
                <w:tab w:val="clear" w:pos="765"/>
              </w:tabs>
              <w:spacing w:line="240" w:lineRule="atLeast"/>
              <w:ind w:left="-88" w:right="-70"/>
              <w:jc w:val="center"/>
              <w:rPr>
                <w:rFonts w:cs="Times New Roman"/>
              </w:rPr>
            </w:pPr>
            <w:r w:rsidRPr="00AE1021">
              <w:rPr>
                <w:rFonts w:cs="Times New Roman"/>
                <w:lang w:val="en-US" w:bidi="th-TH"/>
              </w:rPr>
              <w:t>3</w:t>
            </w:r>
            <w:r w:rsidR="000E60FE">
              <w:rPr>
                <w:rFonts w:cs="Times New Roman"/>
              </w:rPr>
              <w:t>0</w:t>
            </w:r>
          </w:p>
        </w:tc>
        <w:tc>
          <w:tcPr>
            <w:tcW w:w="181" w:type="dxa"/>
          </w:tcPr>
          <w:p w14:paraId="522CA0CE" w14:textId="77777777" w:rsidR="00F2440B" w:rsidRPr="00AE1021" w:rsidRDefault="00F2440B" w:rsidP="00F2440B">
            <w:pPr>
              <w:pStyle w:val="acctfourfigures"/>
              <w:tabs>
                <w:tab w:val="clear" w:pos="765"/>
              </w:tabs>
              <w:spacing w:line="240" w:lineRule="atLeast"/>
              <w:ind w:left="-88" w:right="-70"/>
              <w:jc w:val="center"/>
              <w:rPr>
                <w:rFonts w:cs="Times New Roman"/>
              </w:rPr>
            </w:pPr>
          </w:p>
        </w:tc>
        <w:tc>
          <w:tcPr>
            <w:tcW w:w="1095" w:type="dxa"/>
          </w:tcPr>
          <w:p w14:paraId="1521E2DE" w14:textId="5594315B" w:rsidR="00F2440B" w:rsidRPr="00AE1021" w:rsidRDefault="00F2440B" w:rsidP="00F2440B">
            <w:pPr>
              <w:pStyle w:val="acctfourfigures"/>
              <w:tabs>
                <w:tab w:val="clear" w:pos="765"/>
              </w:tabs>
              <w:spacing w:line="240" w:lineRule="atLeast"/>
              <w:ind w:left="-88" w:right="-70"/>
              <w:jc w:val="center"/>
              <w:rPr>
                <w:rFonts w:cs="Times New Roman"/>
                <w:szCs w:val="22"/>
                <w:lang w:bidi="th-TH"/>
              </w:rPr>
            </w:pPr>
            <w:r w:rsidRPr="00AE1021">
              <w:rPr>
                <w:rFonts w:cs="Times New Roman"/>
                <w:szCs w:val="22"/>
                <w:lang w:bidi="th-TH"/>
              </w:rPr>
              <w:t>31</w:t>
            </w:r>
          </w:p>
        </w:tc>
      </w:tr>
      <w:tr w:rsidR="00AE1021" w:rsidRPr="00AE1021" w14:paraId="1D569D9C" w14:textId="77777777" w:rsidTr="005D1448">
        <w:trPr>
          <w:cantSplit/>
        </w:trPr>
        <w:tc>
          <w:tcPr>
            <w:tcW w:w="4512" w:type="dxa"/>
            <w:vAlign w:val="bottom"/>
          </w:tcPr>
          <w:p w14:paraId="43BF4279" w14:textId="77777777" w:rsidR="00F2440B" w:rsidRPr="00AE1021" w:rsidRDefault="00F2440B" w:rsidP="00F2440B">
            <w:pPr>
              <w:spacing w:line="240" w:lineRule="atLeast"/>
              <w:rPr>
                <w:rFonts w:cs="Times New Roman"/>
              </w:rPr>
            </w:pPr>
          </w:p>
        </w:tc>
        <w:tc>
          <w:tcPr>
            <w:tcW w:w="992" w:type="dxa"/>
          </w:tcPr>
          <w:p w14:paraId="1B66010A" w14:textId="377DFA1F" w:rsidR="00F2440B" w:rsidRPr="00AE1021" w:rsidRDefault="000E60FE" w:rsidP="00F2440B">
            <w:pPr>
              <w:pStyle w:val="acctfourfigures"/>
              <w:tabs>
                <w:tab w:val="clear" w:pos="765"/>
              </w:tabs>
              <w:spacing w:line="240" w:lineRule="atLeast"/>
              <w:ind w:left="-88" w:right="-70"/>
              <w:jc w:val="center"/>
              <w:rPr>
                <w:rFonts w:cs="Times New Roman"/>
                <w:lang w:val="en-US" w:bidi="th-TH"/>
              </w:rPr>
            </w:pPr>
            <w:r>
              <w:rPr>
                <w:rFonts w:cs="Times New Roman"/>
                <w:lang w:val="en-US" w:bidi="th-TH"/>
              </w:rPr>
              <w:t>June</w:t>
            </w:r>
          </w:p>
        </w:tc>
        <w:tc>
          <w:tcPr>
            <w:tcW w:w="246" w:type="dxa"/>
          </w:tcPr>
          <w:p w14:paraId="33429162" w14:textId="77777777" w:rsidR="00F2440B" w:rsidRPr="00AE1021" w:rsidRDefault="00F2440B" w:rsidP="00F2440B">
            <w:pPr>
              <w:pStyle w:val="acctfourfigures"/>
              <w:tabs>
                <w:tab w:val="clear" w:pos="765"/>
              </w:tabs>
              <w:spacing w:line="240" w:lineRule="atLeast"/>
              <w:ind w:left="-88" w:right="-70"/>
              <w:jc w:val="center"/>
              <w:rPr>
                <w:rFonts w:cs="Times New Roman"/>
              </w:rPr>
            </w:pPr>
          </w:p>
        </w:tc>
        <w:tc>
          <w:tcPr>
            <w:tcW w:w="1171" w:type="dxa"/>
          </w:tcPr>
          <w:p w14:paraId="1BD031A6" w14:textId="0C27FDEF" w:rsidR="00F2440B" w:rsidRPr="00AE1021" w:rsidRDefault="00F2440B" w:rsidP="00F2440B">
            <w:pPr>
              <w:pStyle w:val="acctfourfigures"/>
              <w:tabs>
                <w:tab w:val="clear" w:pos="765"/>
              </w:tabs>
              <w:spacing w:line="240" w:lineRule="atLeast"/>
              <w:ind w:left="-88" w:right="-70"/>
              <w:jc w:val="center"/>
              <w:rPr>
                <w:rFonts w:cs="Times New Roman"/>
                <w:szCs w:val="22"/>
                <w:lang w:bidi="th-TH"/>
              </w:rPr>
            </w:pPr>
            <w:r w:rsidRPr="00AE1021">
              <w:rPr>
                <w:rFonts w:cs="Times New Roman"/>
                <w:szCs w:val="22"/>
                <w:lang w:bidi="th-TH"/>
              </w:rPr>
              <w:t>December</w:t>
            </w:r>
          </w:p>
        </w:tc>
        <w:tc>
          <w:tcPr>
            <w:tcW w:w="178" w:type="dxa"/>
          </w:tcPr>
          <w:p w14:paraId="1D0D6700" w14:textId="77777777" w:rsidR="00F2440B" w:rsidRPr="00AE1021" w:rsidRDefault="00F2440B" w:rsidP="00F2440B">
            <w:pPr>
              <w:pStyle w:val="acctfourfigures"/>
              <w:tabs>
                <w:tab w:val="clear" w:pos="765"/>
              </w:tabs>
              <w:spacing w:line="240" w:lineRule="atLeast"/>
              <w:ind w:left="-88" w:right="-70"/>
              <w:jc w:val="center"/>
              <w:rPr>
                <w:rFonts w:cs="Times New Roman"/>
              </w:rPr>
            </w:pPr>
          </w:p>
        </w:tc>
        <w:tc>
          <w:tcPr>
            <w:tcW w:w="956" w:type="dxa"/>
          </w:tcPr>
          <w:p w14:paraId="26353F99" w14:textId="75C90EE7" w:rsidR="00F2440B" w:rsidRPr="00AE1021" w:rsidRDefault="000E60FE" w:rsidP="00F2440B">
            <w:pPr>
              <w:pStyle w:val="acctfourfigures"/>
              <w:tabs>
                <w:tab w:val="clear" w:pos="765"/>
              </w:tabs>
              <w:spacing w:line="240" w:lineRule="atLeast"/>
              <w:ind w:left="-88" w:right="-70"/>
              <w:jc w:val="center"/>
              <w:rPr>
                <w:rFonts w:cs="Times New Roman"/>
              </w:rPr>
            </w:pPr>
            <w:r>
              <w:rPr>
                <w:rFonts w:cs="Times New Roman"/>
                <w:lang w:val="en-US" w:bidi="th-TH"/>
              </w:rPr>
              <w:t>June</w:t>
            </w:r>
          </w:p>
        </w:tc>
        <w:tc>
          <w:tcPr>
            <w:tcW w:w="181" w:type="dxa"/>
          </w:tcPr>
          <w:p w14:paraId="63D586D4" w14:textId="77777777" w:rsidR="00F2440B" w:rsidRPr="00AE1021" w:rsidRDefault="00F2440B" w:rsidP="00F2440B">
            <w:pPr>
              <w:pStyle w:val="acctfourfigures"/>
              <w:tabs>
                <w:tab w:val="clear" w:pos="765"/>
              </w:tabs>
              <w:spacing w:line="240" w:lineRule="atLeast"/>
              <w:ind w:left="-88" w:right="-70"/>
              <w:jc w:val="center"/>
              <w:rPr>
                <w:rFonts w:cs="Times New Roman"/>
              </w:rPr>
            </w:pPr>
          </w:p>
        </w:tc>
        <w:tc>
          <w:tcPr>
            <w:tcW w:w="1095" w:type="dxa"/>
          </w:tcPr>
          <w:p w14:paraId="11A26057" w14:textId="0619D6A5" w:rsidR="00F2440B" w:rsidRPr="00AE1021" w:rsidRDefault="00F2440B" w:rsidP="00F2440B">
            <w:pPr>
              <w:pStyle w:val="acctfourfigures"/>
              <w:tabs>
                <w:tab w:val="clear" w:pos="765"/>
              </w:tabs>
              <w:spacing w:line="240" w:lineRule="atLeast"/>
              <w:ind w:left="-88" w:right="-70"/>
              <w:jc w:val="center"/>
              <w:rPr>
                <w:rFonts w:cs="Times New Roman"/>
                <w:szCs w:val="22"/>
                <w:lang w:bidi="th-TH"/>
              </w:rPr>
            </w:pPr>
            <w:r w:rsidRPr="00AE1021">
              <w:rPr>
                <w:rFonts w:cs="Times New Roman"/>
                <w:szCs w:val="22"/>
                <w:lang w:bidi="th-TH"/>
              </w:rPr>
              <w:t>December</w:t>
            </w:r>
          </w:p>
        </w:tc>
      </w:tr>
      <w:tr w:rsidR="00AE1021" w:rsidRPr="00AE1021" w14:paraId="72B49F74" w14:textId="77777777" w:rsidTr="005D1448">
        <w:trPr>
          <w:cantSplit/>
        </w:trPr>
        <w:tc>
          <w:tcPr>
            <w:tcW w:w="4512" w:type="dxa"/>
            <w:vAlign w:val="bottom"/>
          </w:tcPr>
          <w:p w14:paraId="76A0FE92" w14:textId="77777777" w:rsidR="00967392" w:rsidRPr="00AE1021" w:rsidRDefault="00967392" w:rsidP="00967392">
            <w:pPr>
              <w:spacing w:line="240" w:lineRule="atLeast"/>
              <w:rPr>
                <w:rFonts w:cs="Times New Roman"/>
              </w:rPr>
            </w:pPr>
          </w:p>
        </w:tc>
        <w:tc>
          <w:tcPr>
            <w:tcW w:w="992" w:type="dxa"/>
            <w:vAlign w:val="bottom"/>
          </w:tcPr>
          <w:p w14:paraId="195326F2" w14:textId="6D82CC90" w:rsidR="00967392" w:rsidRPr="00AE1021" w:rsidRDefault="00967392" w:rsidP="00967392">
            <w:pPr>
              <w:pStyle w:val="acctfourfigures"/>
              <w:tabs>
                <w:tab w:val="clear" w:pos="765"/>
              </w:tabs>
              <w:spacing w:line="240" w:lineRule="atLeast"/>
              <w:ind w:left="-88" w:right="-70"/>
              <w:jc w:val="center"/>
              <w:rPr>
                <w:rFonts w:cs="Times New Roman"/>
                <w:lang w:val="en-US" w:bidi="th-TH"/>
              </w:rPr>
            </w:pPr>
            <w:r w:rsidRPr="00AE1021">
              <w:rPr>
                <w:rFonts w:cs="Times New Roman"/>
              </w:rPr>
              <w:t>202</w:t>
            </w:r>
            <w:r w:rsidR="000920B6">
              <w:rPr>
                <w:rFonts w:cs="Times New Roman"/>
              </w:rPr>
              <w:t>6</w:t>
            </w:r>
          </w:p>
        </w:tc>
        <w:tc>
          <w:tcPr>
            <w:tcW w:w="246" w:type="dxa"/>
          </w:tcPr>
          <w:p w14:paraId="2609C7CA" w14:textId="77777777" w:rsidR="00967392" w:rsidRPr="00AE1021" w:rsidRDefault="00967392" w:rsidP="00967392">
            <w:pPr>
              <w:pStyle w:val="acctfourfigures"/>
              <w:tabs>
                <w:tab w:val="clear" w:pos="765"/>
              </w:tabs>
              <w:spacing w:line="240" w:lineRule="atLeast"/>
              <w:ind w:left="-88" w:right="-70"/>
              <w:jc w:val="center"/>
              <w:rPr>
                <w:rFonts w:cs="Times New Roman"/>
              </w:rPr>
            </w:pPr>
          </w:p>
        </w:tc>
        <w:tc>
          <w:tcPr>
            <w:tcW w:w="1171" w:type="dxa"/>
            <w:vAlign w:val="bottom"/>
          </w:tcPr>
          <w:p w14:paraId="60425ADC" w14:textId="54563EFB" w:rsidR="00967392" w:rsidRPr="00AE1021" w:rsidRDefault="00967392" w:rsidP="00967392">
            <w:pPr>
              <w:pStyle w:val="acctfourfigures"/>
              <w:tabs>
                <w:tab w:val="clear" w:pos="765"/>
              </w:tabs>
              <w:spacing w:line="240" w:lineRule="atLeast"/>
              <w:ind w:left="-88" w:right="-70"/>
              <w:jc w:val="center"/>
              <w:rPr>
                <w:rFonts w:cs="Times New Roman"/>
                <w:szCs w:val="22"/>
                <w:lang w:bidi="th-TH"/>
              </w:rPr>
            </w:pPr>
            <w:r w:rsidRPr="00AE1021">
              <w:rPr>
                <w:rFonts w:cs="Times New Roman"/>
              </w:rPr>
              <w:t>202</w:t>
            </w:r>
            <w:r w:rsidR="000920B6">
              <w:rPr>
                <w:rFonts w:cs="Times New Roman"/>
              </w:rPr>
              <w:t>5</w:t>
            </w:r>
          </w:p>
        </w:tc>
        <w:tc>
          <w:tcPr>
            <w:tcW w:w="178" w:type="dxa"/>
          </w:tcPr>
          <w:p w14:paraId="6CA498E3" w14:textId="77777777" w:rsidR="00967392" w:rsidRPr="00AE1021" w:rsidRDefault="00967392" w:rsidP="00967392">
            <w:pPr>
              <w:pStyle w:val="acctfourfigures"/>
              <w:tabs>
                <w:tab w:val="clear" w:pos="765"/>
              </w:tabs>
              <w:spacing w:line="240" w:lineRule="atLeast"/>
              <w:ind w:left="-88" w:right="-70"/>
              <w:jc w:val="center"/>
              <w:rPr>
                <w:rFonts w:cs="Times New Roman"/>
              </w:rPr>
            </w:pPr>
          </w:p>
        </w:tc>
        <w:tc>
          <w:tcPr>
            <w:tcW w:w="956" w:type="dxa"/>
          </w:tcPr>
          <w:p w14:paraId="018A3D0C" w14:textId="21FF2488" w:rsidR="00967392" w:rsidRPr="00AE1021" w:rsidRDefault="00967392" w:rsidP="00967392">
            <w:pPr>
              <w:pStyle w:val="acctfourfigures"/>
              <w:tabs>
                <w:tab w:val="clear" w:pos="765"/>
              </w:tabs>
              <w:spacing w:line="240" w:lineRule="atLeast"/>
              <w:ind w:left="-88" w:right="-70"/>
              <w:jc w:val="center"/>
              <w:rPr>
                <w:rFonts w:cs="Times New Roman"/>
              </w:rPr>
            </w:pPr>
            <w:r w:rsidRPr="00AE1021">
              <w:rPr>
                <w:rFonts w:cs="Times New Roman"/>
              </w:rPr>
              <w:t>202</w:t>
            </w:r>
            <w:r w:rsidR="000920B6">
              <w:rPr>
                <w:rFonts w:cs="Times New Roman"/>
              </w:rPr>
              <w:t>6</w:t>
            </w:r>
          </w:p>
        </w:tc>
        <w:tc>
          <w:tcPr>
            <w:tcW w:w="181" w:type="dxa"/>
          </w:tcPr>
          <w:p w14:paraId="2F549D26" w14:textId="77777777" w:rsidR="00967392" w:rsidRPr="00AE1021" w:rsidRDefault="00967392" w:rsidP="00967392">
            <w:pPr>
              <w:pStyle w:val="acctfourfigures"/>
              <w:tabs>
                <w:tab w:val="clear" w:pos="765"/>
              </w:tabs>
              <w:spacing w:line="240" w:lineRule="atLeast"/>
              <w:ind w:left="-88" w:right="-70"/>
              <w:jc w:val="center"/>
              <w:rPr>
                <w:rFonts w:cs="Times New Roman"/>
              </w:rPr>
            </w:pPr>
          </w:p>
        </w:tc>
        <w:tc>
          <w:tcPr>
            <w:tcW w:w="1095" w:type="dxa"/>
          </w:tcPr>
          <w:p w14:paraId="5C1D7F97" w14:textId="4CBB791F" w:rsidR="00967392" w:rsidRPr="00AE1021" w:rsidRDefault="00967392" w:rsidP="00967392">
            <w:pPr>
              <w:pStyle w:val="acctfourfigures"/>
              <w:tabs>
                <w:tab w:val="clear" w:pos="765"/>
              </w:tabs>
              <w:spacing w:line="240" w:lineRule="atLeast"/>
              <w:ind w:left="-88" w:right="-70"/>
              <w:jc w:val="center"/>
              <w:rPr>
                <w:rFonts w:cs="Times New Roman"/>
                <w:szCs w:val="22"/>
                <w:lang w:bidi="th-TH"/>
              </w:rPr>
            </w:pPr>
            <w:r w:rsidRPr="00AE1021">
              <w:rPr>
                <w:rFonts w:cs="Times New Roman"/>
              </w:rPr>
              <w:t>202</w:t>
            </w:r>
            <w:r w:rsidR="000920B6">
              <w:rPr>
                <w:rFonts w:cs="Times New Roman"/>
              </w:rPr>
              <w:t>5</w:t>
            </w:r>
          </w:p>
        </w:tc>
      </w:tr>
      <w:tr w:rsidR="00AE1021" w:rsidRPr="00AE1021" w14:paraId="4C94D43B" w14:textId="77777777" w:rsidTr="005D1448">
        <w:trPr>
          <w:cantSplit/>
        </w:trPr>
        <w:tc>
          <w:tcPr>
            <w:tcW w:w="4512" w:type="dxa"/>
            <w:vAlign w:val="bottom"/>
          </w:tcPr>
          <w:p w14:paraId="66201598" w14:textId="77777777" w:rsidR="00F2440B" w:rsidRPr="00AE1021" w:rsidRDefault="00F2440B" w:rsidP="00F2440B">
            <w:pPr>
              <w:spacing w:line="240" w:lineRule="atLeast"/>
              <w:rPr>
                <w:rFonts w:cs="Times New Roman"/>
              </w:rPr>
            </w:pPr>
          </w:p>
        </w:tc>
        <w:tc>
          <w:tcPr>
            <w:tcW w:w="4819" w:type="dxa"/>
            <w:gridSpan w:val="7"/>
            <w:vAlign w:val="bottom"/>
          </w:tcPr>
          <w:p w14:paraId="77E94F51" w14:textId="77777777" w:rsidR="00F2440B" w:rsidRPr="00AE1021" w:rsidRDefault="00F2440B" w:rsidP="00F2440B">
            <w:pPr>
              <w:pStyle w:val="acctfourfigures"/>
              <w:tabs>
                <w:tab w:val="clear" w:pos="765"/>
              </w:tabs>
              <w:spacing w:line="240" w:lineRule="atLeast"/>
              <w:ind w:left="-79" w:right="-68"/>
              <w:jc w:val="center"/>
              <w:rPr>
                <w:rFonts w:cs="Times New Roman"/>
              </w:rPr>
            </w:pPr>
            <w:r w:rsidRPr="00AE1021">
              <w:rPr>
                <w:rFonts w:cs="Times New Roman"/>
                <w:i/>
                <w:iCs/>
              </w:rPr>
              <w:t>(in million Baht)</w:t>
            </w:r>
          </w:p>
        </w:tc>
      </w:tr>
      <w:tr w:rsidR="00AE1021" w:rsidRPr="00AE1021" w14:paraId="1D156014" w14:textId="77777777" w:rsidTr="005D1448">
        <w:trPr>
          <w:cantSplit/>
        </w:trPr>
        <w:tc>
          <w:tcPr>
            <w:tcW w:w="4512" w:type="dxa"/>
            <w:vAlign w:val="bottom"/>
          </w:tcPr>
          <w:p w14:paraId="049EB461" w14:textId="77777777" w:rsidR="00967392" w:rsidRPr="00AE1021" w:rsidRDefault="00967392" w:rsidP="00967392">
            <w:pPr>
              <w:spacing w:line="240" w:lineRule="atLeast"/>
              <w:rPr>
                <w:rFonts w:cs="Times New Roman"/>
              </w:rPr>
            </w:pPr>
            <w:r w:rsidRPr="00AE1021">
              <w:rPr>
                <w:rFonts w:cs="Times New Roman"/>
              </w:rPr>
              <w:t>Raw materials</w:t>
            </w:r>
          </w:p>
        </w:tc>
        <w:tc>
          <w:tcPr>
            <w:tcW w:w="992" w:type="dxa"/>
          </w:tcPr>
          <w:p w14:paraId="577A91A7" w14:textId="4169B205" w:rsidR="00967392" w:rsidRPr="00AE1021" w:rsidRDefault="000D016E" w:rsidP="001E7E9A">
            <w:pPr>
              <w:pStyle w:val="acctfourfigures"/>
              <w:tabs>
                <w:tab w:val="clear" w:pos="765"/>
                <w:tab w:val="decimal" w:pos="414"/>
              </w:tabs>
              <w:spacing w:line="240" w:lineRule="atLeast"/>
              <w:ind w:left="-84" w:right="-68"/>
              <w:jc w:val="center"/>
              <w:rPr>
                <w:rFonts w:cs="Times New Roman"/>
                <w:szCs w:val="22"/>
                <w:lang w:bidi="th-TH"/>
              </w:rPr>
            </w:pPr>
            <w:r>
              <w:rPr>
                <w:rFonts w:cs="Times New Roman"/>
                <w:szCs w:val="22"/>
                <w:lang w:bidi="th-TH"/>
              </w:rPr>
              <w:t>716.02</w:t>
            </w:r>
          </w:p>
        </w:tc>
        <w:tc>
          <w:tcPr>
            <w:tcW w:w="246" w:type="dxa"/>
          </w:tcPr>
          <w:p w14:paraId="14329826" w14:textId="77777777" w:rsidR="00967392" w:rsidRPr="00AE1021" w:rsidRDefault="00967392" w:rsidP="001E7E9A">
            <w:pPr>
              <w:tabs>
                <w:tab w:val="decimal" w:pos="414"/>
              </w:tabs>
              <w:ind w:left="-84" w:right="-68"/>
              <w:jc w:val="center"/>
              <w:rPr>
                <w:rFonts w:cs="Times New Roman"/>
                <w:b/>
                <w:szCs w:val="22"/>
              </w:rPr>
            </w:pPr>
          </w:p>
        </w:tc>
        <w:tc>
          <w:tcPr>
            <w:tcW w:w="1171" w:type="dxa"/>
          </w:tcPr>
          <w:p w14:paraId="7403B388" w14:textId="0DCB973A" w:rsidR="00967392" w:rsidRPr="00AE1021" w:rsidRDefault="000920B6" w:rsidP="001E7E9A">
            <w:pPr>
              <w:pStyle w:val="acctfourfigures"/>
              <w:tabs>
                <w:tab w:val="clear" w:pos="765"/>
                <w:tab w:val="decimal" w:pos="414"/>
              </w:tabs>
              <w:spacing w:line="240" w:lineRule="atLeast"/>
              <w:ind w:left="-84" w:right="-68"/>
              <w:jc w:val="center"/>
              <w:rPr>
                <w:rFonts w:cs="Times New Roman"/>
                <w:szCs w:val="22"/>
                <w:lang w:bidi="th-TH"/>
              </w:rPr>
            </w:pPr>
            <w:r>
              <w:t>296.30</w:t>
            </w:r>
          </w:p>
        </w:tc>
        <w:tc>
          <w:tcPr>
            <w:tcW w:w="178" w:type="dxa"/>
          </w:tcPr>
          <w:p w14:paraId="4D0B5E6B" w14:textId="77777777" w:rsidR="00967392" w:rsidRPr="00AE1021" w:rsidRDefault="00967392" w:rsidP="001E7E9A">
            <w:pPr>
              <w:tabs>
                <w:tab w:val="decimal" w:pos="414"/>
              </w:tabs>
              <w:ind w:left="-84" w:right="-68"/>
              <w:jc w:val="center"/>
              <w:rPr>
                <w:rFonts w:cs="Times New Roman"/>
                <w:b/>
                <w:szCs w:val="22"/>
              </w:rPr>
            </w:pPr>
          </w:p>
        </w:tc>
        <w:tc>
          <w:tcPr>
            <w:tcW w:w="956" w:type="dxa"/>
          </w:tcPr>
          <w:p w14:paraId="48320C02" w14:textId="556263CA" w:rsidR="00967392" w:rsidRPr="00AE1021" w:rsidRDefault="00DF7DCD" w:rsidP="00DF7DCD">
            <w:pPr>
              <w:pStyle w:val="BodyText"/>
              <w:tabs>
                <w:tab w:val="decimal" w:pos="414"/>
              </w:tabs>
              <w:spacing w:after="0"/>
              <w:ind w:left="-84" w:right="-68"/>
              <w:jc w:val="center"/>
              <w:rPr>
                <w:rFonts w:cs="Times New Roman"/>
                <w:szCs w:val="22"/>
                <w:lang w:bidi="th-TH"/>
              </w:rPr>
            </w:pPr>
            <w:r>
              <w:rPr>
                <w:rFonts w:cs="Times New Roman"/>
                <w:szCs w:val="22"/>
                <w:lang w:bidi="th-TH"/>
              </w:rPr>
              <w:t>-</w:t>
            </w:r>
          </w:p>
        </w:tc>
        <w:tc>
          <w:tcPr>
            <w:tcW w:w="181" w:type="dxa"/>
          </w:tcPr>
          <w:p w14:paraId="43037A19" w14:textId="77777777" w:rsidR="00967392" w:rsidRPr="00AE1021" w:rsidRDefault="00967392" w:rsidP="001E7E9A">
            <w:pPr>
              <w:tabs>
                <w:tab w:val="decimal" w:pos="414"/>
              </w:tabs>
              <w:ind w:left="-84" w:right="-68"/>
              <w:jc w:val="center"/>
              <w:rPr>
                <w:rFonts w:cs="Times New Roman"/>
                <w:b/>
                <w:szCs w:val="22"/>
              </w:rPr>
            </w:pPr>
          </w:p>
        </w:tc>
        <w:tc>
          <w:tcPr>
            <w:tcW w:w="1095" w:type="dxa"/>
          </w:tcPr>
          <w:p w14:paraId="776FF4F5" w14:textId="677F16F9" w:rsidR="00967392" w:rsidRPr="00AE1021" w:rsidRDefault="00967392" w:rsidP="00DF7DCD">
            <w:pPr>
              <w:pStyle w:val="BodyText"/>
              <w:tabs>
                <w:tab w:val="decimal" w:pos="414"/>
              </w:tabs>
              <w:spacing w:after="0"/>
              <w:ind w:left="-84" w:right="-68"/>
              <w:jc w:val="center"/>
              <w:rPr>
                <w:rFonts w:cs="Times New Roman"/>
                <w:szCs w:val="22"/>
              </w:rPr>
            </w:pPr>
            <w:r w:rsidRPr="00AE1021">
              <w:t>-</w:t>
            </w:r>
          </w:p>
        </w:tc>
      </w:tr>
      <w:tr w:rsidR="00AE1021" w:rsidRPr="00AE1021" w14:paraId="4A894075" w14:textId="77777777" w:rsidTr="005D1448">
        <w:trPr>
          <w:cantSplit/>
        </w:trPr>
        <w:tc>
          <w:tcPr>
            <w:tcW w:w="4512" w:type="dxa"/>
            <w:vAlign w:val="bottom"/>
          </w:tcPr>
          <w:p w14:paraId="5813A985" w14:textId="77777777" w:rsidR="00967392" w:rsidRPr="00AE1021" w:rsidRDefault="00967392" w:rsidP="00967392">
            <w:pPr>
              <w:spacing w:line="240" w:lineRule="atLeast"/>
              <w:rPr>
                <w:rFonts w:cs="Times New Roman"/>
                <w:szCs w:val="22"/>
              </w:rPr>
            </w:pPr>
            <w:r w:rsidRPr="00AE1021">
              <w:rPr>
                <w:rFonts w:cs="Times New Roman"/>
                <w:szCs w:val="22"/>
              </w:rPr>
              <w:t>Finished products</w:t>
            </w:r>
          </w:p>
        </w:tc>
        <w:tc>
          <w:tcPr>
            <w:tcW w:w="992" w:type="dxa"/>
          </w:tcPr>
          <w:p w14:paraId="055B2D62" w14:textId="67EE5A78" w:rsidR="00967392" w:rsidRPr="00AE1021" w:rsidRDefault="000D016E" w:rsidP="001E7E9A">
            <w:pPr>
              <w:pStyle w:val="acctfourfigures"/>
              <w:tabs>
                <w:tab w:val="clear" w:pos="765"/>
                <w:tab w:val="decimal" w:pos="414"/>
              </w:tabs>
              <w:spacing w:line="240" w:lineRule="atLeast"/>
              <w:ind w:left="-84" w:right="-68"/>
              <w:jc w:val="center"/>
              <w:rPr>
                <w:rFonts w:cs="Times New Roman"/>
                <w:szCs w:val="22"/>
                <w:lang w:bidi="th-TH"/>
              </w:rPr>
            </w:pPr>
            <w:r>
              <w:rPr>
                <w:rFonts w:cs="Times New Roman"/>
                <w:szCs w:val="22"/>
                <w:lang w:bidi="th-TH"/>
              </w:rPr>
              <w:t>574.62</w:t>
            </w:r>
          </w:p>
        </w:tc>
        <w:tc>
          <w:tcPr>
            <w:tcW w:w="246" w:type="dxa"/>
          </w:tcPr>
          <w:p w14:paraId="15E8C8D1" w14:textId="77777777" w:rsidR="00967392" w:rsidRPr="00AE1021" w:rsidRDefault="00967392" w:rsidP="001E7E9A">
            <w:pPr>
              <w:tabs>
                <w:tab w:val="decimal" w:pos="414"/>
              </w:tabs>
              <w:ind w:left="-84" w:right="-68"/>
              <w:jc w:val="center"/>
              <w:rPr>
                <w:rFonts w:cs="Times New Roman"/>
                <w:b/>
                <w:szCs w:val="22"/>
              </w:rPr>
            </w:pPr>
          </w:p>
        </w:tc>
        <w:tc>
          <w:tcPr>
            <w:tcW w:w="1171" w:type="dxa"/>
          </w:tcPr>
          <w:p w14:paraId="1E6CC6F4" w14:textId="57DA74EA" w:rsidR="00967392" w:rsidRPr="00AE1021" w:rsidRDefault="000920B6" w:rsidP="001E7E9A">
            <w:pPr>
              <w:pStyle w:val="acctfourfigures"/>
              <w:tabs>
                <w:tab w:val="clear" w:pos="765"/>
                <w:tab w:val="decimal" w:pos="414"/>
              </w:tabs>
              <w:spacing w:line="240" w:lineRule="atLeast"/>
              <w:ind w:left="-84" w:right="-68"/>
              <w:jc w:val="center"/>
              <w:rPr>
                <w:rFonts w:cs="Times New Roman"/>
                <w:szCs w:val="22"/>
                <w:lang w:bidi="th-TH"/>
              </w:rPr>
            </w:pPr>
            <w:r>
              <w:t>514.31</w:t>
            </w:r>
          </w:p>
        </w:tc>
        <w:tc>
          <w:tcPr>
            <w:tcW w:w="178" w:type="dxa"/>
          </w:tcPr>
          <w:p w14:paraId="4E194DFD" w14:textId="77777777" w:rsidR="00967392" w:rsidRPr="00AE1021" w:rsidRDefault="00967392" w:rsidP="001E7E9A">
            <w:pPr>
              <w:tabs>
                <w:tab w:val="decimal" w:pos="414"/>
              </w:tabs>
              <w:ind w:left="-84" w:right="-68"/>
              <w:jc w:val="center"/>
              <w:rPr>
                <w:rFonts w:cs="Times New Roman"/>
                <w:b/>
                <w:szCs w:val="22"/>
              </w:rPr>
            </w:pPr>
          </w:p>
        </w:tc>
        <w:tc>
          <w:tcPr>
            <w:tcW w:w="956" w:type="dxa"/>
          </w:tcPr>
          <w:p w14:paraId="3BD1CA76" w14:textId="3A9B268F" w:rsidR="00967392" w:rsidRPr="00AE1021" w:rsidRDefault="00DF7DCD" w:rsidP="001A3820">
            <w:pPr>
              <w:pStyle w:val="BodyText"/>
              <w:tabs>
                <w:tab w:val="decimal" w:pos="414"/>
              </w:tabs>
              <w:spacing w:after="0"/>
              <w:ind w:left="-84" w:right="-68"/>
              <w:jc w:val="center"/>
              <w:rPr>
                <w:rFonts w:cs="Times New Roman"/>
                <w:szCs w:val="22"/>
              </w:rPr>
            </w:pPr>
            <w:r>
              <w:rPr>
                <w:rFonts w:cs="Times New Roman"/>
                <w:szCs w:val="22"/>
              </w:rPr>
              <w:t>-</w:t>
            </w:r>
          </w:p>
        </w:tc>
        <w:tc>
          <w:tcPr>
            <w:tcW w:w="181" w:type="dxa"/>
          </w:tcPr>
          <w:p w14:paraId="7A50EBC1" w14:textId="77777777" w:rsidR="00967392" w:rsidRPr="00AE1021" w:rsidRDefault="00967392" w:rsidP="001E7E9A">
            <w:pPr>
              <w:pStyle w:val="BodyText"/>
              <w:tabs>
                <w:tab w:val="decimal" w:pos="414"/>
              </w:tabs>
              <w:spacing w:after="0"/>
              <w:ind w:left="-84" w:right="-68"/>
              <w:jc w:val="center"/>
              <w:rPr>
                <w:rFonts w:cs="Times New Roman"/>
                <w:szCs w:val="22"/>
              </w:rPr>
            </w:pPr>
          </w:p>
        </w:tc>
        <w:tc>
          <w:tcPr>
            <w:tcW w:w="1095" w:type="dxa"/>
          </w:tcPr>
          <w:p w14:paraId="0D71319E" w14:textId="66AB7E3B" w:rsidR="00967392" w:rsidRPr="00AE1021" w:rsidRDefault="007B3882" w:rsidP="001E7E9A">
            <w:pPr>
              <w:pStyle w:val="acctfourfigures"/>
              <w:tabs>
                <w:tab w:val="clear" w:pos="765"/>
                <w:tab w:val="decimal" w:pos="414"/>
              </w:tabs>
              <w:spacing w:line="240" w:lineRule="atLeast"/>
              <w:ind w:left="-84" w:right="-68"/>
              <w:jc w:val="center"/>
              <w:rPr>
                <w:rFonts w:cs="Times New Roman"/>
                <w:szCs w:val="22"/>
              </w:rPr>
            </w:pPr>
            <w:r w:rsidRPr="00AE1021">
              <w:t>0.</w:t>
            </w:r>
            <w:r w:rsidR="000920B6">
              <w:t>02</w:t>
            </w:r>
          </w:p>
        </w:tc>
      </w:tr>
      <w:tr w:rsidR="00AE1021" w:rsidRPr="00AE1021" w14:paraId="0A888832" w14:textId="77777777" w:rsidTr="00EE33F0">
        <w:trPr>
          <w:cantSplit/>
        </w:trPr>
        <w:tc>
          <w:tcPr>
            <w:tcW w:w="4512" w:type="dxa"/>
            <w:vAlign w:val="bottom"/>
          </w:tcPr>
          <w:p w14:paraId="0E7A9BFA" w14:textId="77777777" w:rsidR="00967392" w:rsidRPr="00AE1021" w:rsidRDefault="00967392" w:rsidP="00967392">
            <w:pPr>
              <w:spacing w:line="240" w:lineRule="atLeast"/>
              <w:rPr>
                <w:rFonts w:cs="Times New Roman"/>
                <w:szCs w:val="22"/>
              </w:rPr>
            </w:pPr>
            <w:r w:rsidRPr="00AE1021">
              <w:rPr>
                <w:rFonts w:cs="Times New Roman"/>
              </w:rPr>
              <w:t>Semi-finished products</w:t>
            </w:r>
          </w:p>
        </w:tc>
        <w:tc>
          <w:tcPr>
            <w:tcW w:w="992" w:type="dxa"/>
          </w:tcPr>
          <w:p w14:paraId="10BE86A3" w14:textId="3A780323" w:rsidR="00967392" w:rsidRPr="00AE1021" w:rsidRDefault="000D016E" w:rsidP="001E7E9A">
            <w:pPr>
              <w:pStyle w:val="acctfourfigures"/>
              <w:tabs>
                <w:tab w:val="clear" w:pos="765"/>
                <w:tab w:val="decimal" w:pos="414"/>
              </w:tabs>
              <w:spacing w:line="240" w:lineRule="atLeast"/>
              <w:ind w:left="-84" w:right="-68"/>
              <w:jc w:val="center"/>
              <w:rPr>
                <w:rFonts w:cs="Times New Roman"/>
                <w:szCs w:val="22"/>
                <w:lang w:bidi="th-TH"/>
              </w:rPr>
            </w:pPr>
            <w:r>
              <w:rPr>
                <w:rFonts w:cs="Times New Roman"/>
                <w:szCs w:val="22"/>
                <w:lang w:bidi="th-TH"/>
              </w:rPr>
              <w:t>116.49</w:t>
            </w:r>
          </w:p>
        </w:tc>
        <w:tc>
          <w:tcPr>
            <w:tcW w:w="246" w:type="dxa"/>
          </w:tcPr>
          <w:p w14:paraId="783FD342" w14:textId="77777777" w:rsidR="00967392" w:rsidRPr="00AE1021" w:rsidRDefault="00967392" w:rsidP="001E7E9A">
            <w:pPr>
              <w:tabs>
                <w:tab w:val="decimal" w:pos="414"/>
              </w:tabs>
              <w:ind w:left="-84" w:right="-68"/>
              <w:jc w:val="center"/>
              <w:rPr>
                <w:rFonts w:cs="Times New Roman"/>
                <w:b/>
                <w:szCs w:val="22"/>
              </w:rPr>
            </w:pPr>
          </w:p>
        </w:tc>
        <w:tc>
          <w:tcPr>
            <w:tcW w:w="1171" w:type="dxa"/>
          </w:tcPr>
          <w:p w14:paraId="43988615" w14:textId="0718DD0B" w:rsidR="00967392" w:rsidRPr="00AE1021" w:rsidRDefault="0090182F" w:rsidP="001E7E9A">
            <w:pPr>
              <w:pStyle w:val="acctfourfigures"/>
              <w:tabs>
                <w:tab w:val="clear" w:pos="765"/>
                <w:tab w:val="decimal" w:pos="414"/>
              </w:tabs>
              <w:spacing w:line="240" w:lineRule="atLeast"/>
              <w:ind w:left="-84" w:right="-68"/>
              <w:jc w:val="center"/>
              <w:rPr>
                <w:rFonts w:cs="Times New Roman"/>
                <w:szCs w:val="22"/>
                <w:lang w:bidi="th-TH"/>
              </w:rPr>
            </w:pPr>
            <w:r w:rsidRPr="00AE1021">
              <w:t>1</w:t>
            </w:r>
            <w:r w:rsidR="000920B6">
              <w:t>17.35</w:t>
            </w:r>
          </w:p>
        </w:tc>
        <w:tc>
          <w:tcPr>
            <w:tcW w:w="178" w:type="dxa"/>
          </w:tcPr>
          <w:p w14:paraId="4D5CBE40" w14:textId="77777777" w:rsidR="00967392" w:rsidRPr="00AE1021" w:rsidRDefault="00967392" w:rsidP="001E7E9A">
            <w:pPr>
              <w:tabs>
                <w:tab w:val="decimal" w:pos="414"/>
              </w:tabs>
              <w:ind w:left="-84" w:right="-68"/>
              <w:jc w:val="center"/>
              <w:rPr>
                <w:rFonts w:cs="Times New Roman"/>
                <w:b/>
                <w:szCs w:val="22"/>
              </w:rPr>
            </w:pPr>
          </w:p>
        </w:tc>
        <w:tc>
          <w:tcPr>
            <w:tcW w:w="956" w:type="dxa"/>
          </w:tcPr>
          <w:p w14:paraId="79FB894B" w14:textId="6D22FE2F" w:rsidR="00967392" w:rsidRPr="00AE1021" w:rsidRDefault="00DF7DCD" w:rsidP="002F7AE0">
            <w:pPr>
              <w:pStyle w:val="BodyText"/>
              <w:tabs>
                <w:tab w:val="decimal" w:pos="414"/>
              </w:tabs>
              <w:spacing w:after="0"/>
              <w:ind w:left="-84" w:right="-68"/>
              <w:jc w:val="center"/>
            </w:pPr>
            <w:r>
              <w:t>-</w:t>
            </w:r>
          </w:p>
        </w:tc>
        <w:tc>
          <w:tcPr>
            <w:tcW w:w="181" w:type="dxa"/>
          </w:tcPr>
          <w:p w14:paraId="41CEFF9A" w14:textId="77777777" w:rsidR="00967392" w:rsidRPr="00AE1021" w:rsidRDefault="00967392" w:rsidP="002F7AE0">
            <w:pPr>
              <w:pStyle w:val="BodyText"/>
              <w:tabs>
                <w:tab w:val="decimal" w:pos="414"/>
              </w:tabs>
              <w:spacing w:after="0"/>
              <w:ind w:left="-84" w:right="-68"/>
              <w:jc w:val="center"/>
            </w:pPr>
          </w:p>
        </w:tc>
        <w:tc>
          <w:tcPr>
            <w:tcW w:w="1095" w:type="dxa"/>
          </w:tcPr>
          <w:p w14:paraId="3D308C70" w14:textId="0F8E54EE" w:rsidR="00967392" w:rsidRPr="00AE1021" w:rsidRDefault="00EE33F0" w:rsidP="00DF7DCD">
            <w:pPr>
              <w:pStyle w:val="BodyText"/>
              <w:tabs>
                <w:tab w:val="decimal" w:pos="414"/>
              </w:tabs>
              <w:spacing w:after="0"/>
              <w:ind w:left="-84" w:right="-68"/>
              <w:jc w:val="center"/>
            </w:pPr>
            <w:r>
              <w:t xml:space="preserve">        -</w:t>
            </w:r>
          </w:p>
        </w:tc>
      </w:tr>
      <w:tr w:rsidR="00AE1021" w:rsidRPr="00AE1021" w14:paraId="22BA6859" w14:textId="77777777" w:rsidTr="005D1448">
        <w:trPr>
          <w:cantSplit/>
        </w:trPr>
        <w:tc>
          <w:tcPr>
            <w:tcW w:w="4512" w:type="dxa"/>
            <w:vAlign w:val="bottom"/>
          </w:tcPr>
          <w:p w14:paraId="32DDA208" w14:textId="77777777" w:rsidR="00967392" w:rsidRPr="00AE1021" w:rsidRDefault="00967392" w:rsidP="00967392">
            <w:pPr>
              <w:spacing w:line="240" w:lineRule="atLeast"/>
              <w:rPr>
                <w:rFonts w:cs="Times New Roman"/>
                <w:szCs w:val="22"/>
              </w:rPr>
            </w:pPr>
            <w:r w:rsidRPr="00AE1021">
              <w:rPr>
                <w:rFonts w:cs="Times New Roman"/>
              </w:rPr>
              <w:t>Supplies</w:t>
            </w:r>
          </w:p>
        </w:tc>
        <w:tc>
          <w:tcPr>
            <w:tcW w:w="992" w:type="dxa"/>
            <w:tcBorders>
              <w:bottom w:val="single" w:sz="4" w:space="0" w:color="auto"/>
            </w:tcBorders>
          </w:tcPr>
          <w:p w14:paraId="7B9DEBC3" w14:textId="4B4398A2" w:rsidR="00967392" w:rsidRPr="00AE1021" w:rsidRDefault="000D016E" w:rsidP="001E7E9A">
            <w:pPr>
              <w:pStyle w:val="acctfourfigures"/>
              <w:tabs>
                <w:tab w:val="clear" w:pos="765"/>
                <w:tab w:val="decimal" w:pos="414"/>
              </w:tabs>
              <w:spacing w:line="240" w:lineRule="atLeast"/>
              <w:ind w:left="-84" w:right="-68"/>
              <w:jc w:val="center"/>
              <w:rPr>
                <w:rFonts w:cs="Times New Roman"/>
                <w:szCs w:val="22"/>
                <w:lang w:bidi="th-TH"/>
              </w:rPr>
            </w:pPr>
            <w:r>
              <w:rPr>
                <w:rFonts w:cs="Times New Roman"/>
                <w:szCs w:val="22"/>
                <w:lang w:bidi="th-TH"/>
              </w:rPr>
              <w:t>56.12</w:t>
            </w:r>
          </w:p>
        </w:tc>
        <w:tc>
          <w:tcPr>
            <w:tcW w:w="246" w:type="dxa"/>
          </w:tcPr>
          <w:p w14:paraId="746A9664" w14:textId="77777777" w:rsidR="00967392" w:rsidRPr="00AE1021" w:rsidRDefault="00967392" w:rsidP="001E7E9A">
            <w:pPr>
              <w:tabs>
                <w:tab w:val="decimal" w:pos="414"/>
              </w:tabs>
              <w:ind w:left="-84" w:right="-68"/>
              <w:jc w:val="center"/>
              <w:rPr>
                <w:rFonts w:cs="Times New Roman"/>
                <w:b/>
                <w:szCs w:val="22"/>
              </w:rPr>
            </w:pPr>
          </w:p>
        </w:tc>
        <w:tc>
          <w:tcPr>
            <w:tcW w:w="1171" w:type="dxa"/>
            <w:tcBorders>
              <w:bottom w:val="single" w:sz="4" w:space="0" w:color="auto"/>
            </w:tcBorders>
          </w:tcPr>
          <w:p w14:paraId="38187297" w14:textId="43A8B5E0" w:rsidR="00967392" w:rsidRPr="00AE1021" w:rsidRDefault="00C73AB9" w:rsidP="001E7E9A">
            <w:pPr>
              <w:pStyle w:val="acctfourfigures"/>
              <w:tabs>
                <w:tab w:val="clear" w:pos="765"/>
                <w:tab w:val="decimal" w:pos="414"/>
              </w:tabs>
              <w:spacing w:line="240" w:lineRule="atLeast"/>
              <w:ind w:left="-84" w:right="-68"/>
              <w:jc w:val="center"/>
              <w:rPr>
                <w:rFonts w:cs="Times New Roman"/>
                <w:szCs w:val="22"/>
                <w:lang w:bidi="th-TH"/>
              </w:rPr>
            </w:pPr>
            <w:r w:rsidRPr="00AE1021">
              <w:t>5</w:t>
            </w:r>
            <w:r w:rsidR="000920B6">
              <w:t>8.70</w:t>
            </w:r>
          </w:p>
        </w:tc>
        <w:tc>
          <w:tcPr>
            <w:tcW w:w="178" w:type="dxa"/>
          </w:tcPr>
          <w:p w14:paraId="1CF0D2DD" w14:textId="77777777" w:rsidR="00967392" w:rsidRPr="00AE1021" w:rsidRDefault="00967392" w:rsidP="001E7E9A">
            <w:pPr>
              <w:tabs>
                <w:tab w:val="decimal" w:pos="414"/>
              </w:tabs>
              <w:ind w:left="-84" w:right="-68"/>
              <w:jc w:val="center"/>
              <w:rPr>
                <w:rFonts w:cs="Times New Roman"/>
                <w:b/>
                <w:szCs w:val="22"/>
              </w:rPr>
            </w:pPr>
          </w:p>
        </w:tc>
        <w:tc>
          <w:tcPr>
            <w:tcW w:w="956" w:type="dxa"/>
            <w:tcBorders>
              <w:bottom w:val="single" w:sz="4" w:space="0" w:color="auto"/>
            </w:tcBorders>
          </w:tcPr>
          <w:p w14:paraId="5DD6311D" w14:textId="727E40CA" w:rsidR="00967392" w:rsidRPr="00AE1021" w:rsidRDefault="00DF7DCD" w:rsidP="00DF7DCD">
            <w:pPr>
              <w:pStyle w:val="BodyText"/>
              <w:tabs>
                <w:tab w:val="decimal" w:pos="414"/>
              </w:tabs>
              <w:spacing w:after="0"/>
              <w:ind w:left="-84" w:right="-68"/>
              <w:jc w:val="center"/>
            </w:pPr>
            <w:r>
              <w:t>-</w:t>
            </w:r>
          </w:p>
        </w:tc>
        <w:tc>
          <w:tcPr>
            <w:tcW w:w="181" w:type="dxa"/>
          </w:tcPr>
          <w:p w14:paraId="7D2714A7" w14:textId="77777777" w:rsidR="00967392" w:rsidRPr="00AE1021" w:rsidRDefault="00967392" w:rsidP="001E7E9A">
            <w:pPr>
              <w:tabs>
                <w:tab w:val="decimal" w:pos="414"/>
              </w:tabs>
              <w:ind w:left="-84" w:right="-68"/>
              <w:jc w:val="center"/>
              <w:rPr>
                <w:rFonts w:cs="Times New Roman"/>
                <w:b/>
                <w:szCs w:val="22"/>
              </w:rPr>
            </w:pPr>
          </w:p>
        </w:tc>
        <w:tc>
          <w:tcPr>
            <w:tcW w:w="1095" w:type="dxa"/>
            <w:tcBorders>
              <w:bottom w:val="single" w:sz="4" w:space="0" w:color="auto"/>
            </w:tcBorders>
          </w:tcPr>
          <w:p w14:paraId="5F5032D1" w14:textId="28E14906" w:rsidR="00967392" w:rsidRPr="00AE1021" w:rsidRDefault="00967392" w:rsidP="00DF7DCD">
            <w:pPr>
              <w:pStyle w:val="BodyText"/>
              <w:tabs>
                <w:tab w:val="decimal" w:pos="414"/>
              </w:tabs>
              <w:spacing w:after="0"/>
              <w:ind w:left="-84" w:right="-68"/>
              <w:jc w:val="center"/>
            </w:pPr>
            <w:r w:rsidRPr="00AE1021">
              <w:t>-</w:t>
            </w:r>
          </w:p>
        </w:tc>
      </w:tr>
      <w:tr w:rsidR="00AE1021" w:rsidRPr="00AE1021" w14:paraId="2960AB48" w14:textId="77777777" w:rsidTr="005D1448">
        <w:trPr>
          <w:cantSplit/>
        </w:trPr>
        <w:tc>
          <w:tcPr>
            <w:tcW w:w="4512" w:type="dxa"/>
            <w:vAlign w:val="bottom"/>
          </w:tcPr>
          <w:p w14:paraId="6441F1CD" w14:textId="77777777" w:rsidR="00967392" w:rsidRPr="00AE1021" w:rsidRDefault="00967392" w:rsidP="00967392">
            <w:pPr>
              <w:spacing w:line="240" w:lineRule="atLeast"/>
              <w:rPr>
                <w:rFonts w:cs="Times New Roman"/>
              </w:rPr>
            </w:pPr>
          </w:p>
        </w:tc>
        <w:tc>
          <w:tcPr>
            <w:tcW w:w="992" w:type="dxa"/>
            <w:tcBorders>
              <w:top w:val="single" w:sz="4" w:space="0" w:color="auto"/>
            </w:tcBorders>
          </w:tcPr>
          <w:p w14:paraId="50E62CA6" w14:textId="1213E672" w:rsidR="00967392" w:rsidRPr="00AE1021" w:rsidRDefault="000D016E" w:rsidP="001E7E9A">
            <w:pPr>
              <w:pStyle w:val="acctfourfigures"/>
              <w:tabs>
                <w:tab w:val="clear" w:pos="765"/>
                <w:tab w:val="decimal" w:pos="414"/>
              </w:tabs>
              <w:spacing w:line="240" w:lineRule="atLeast"/>
              <w:ind w:left="-84" w:right="-68"/>
              <w:jc w:val="center"/>
              <w:rPr>
                <w:rFonts w:cs="Times New Roman"/>
                <w:b/>
                <w:bCs/>
                <w:szCs w:val="22"/>
                <w:lang w:bidi="th-TH"/>
              </w:rPr>
            </w:pPr>
            <w:r>
              <w:rPr>
                <w:rFonts w:cs="Times New Roman"/>
                <w:b/>
                <w:bCs/>
                <w:szCs w:val="22"/>
                <w:lang w:bidi="th-TH"/>
              </w:rPr>
              <w:t>1,463.25</w:t>
            </w:r>
          </w:p>
        </w:tc>
        <w:tc>
          <w:tcPr>
            <w:tcW w:w="246" w:type="dxa"/>
          </w:tcPr>
          <w:p w14:paraId="294BBAB7" w14:textId="77777777" w:rsidR="00967392" w:rsidRPr="00AE1021" w:rsidRDefault="00967392" w:rsidP="001E7E9A">
            <w:pPr>
              <w:tabs>
                <w:tab w:val="decimal" w:pos="414"/>
              </w:tabs>
              <w:ind w:left="-84" w:right="-68"/>
              <w:jc w:val="center"/>
              <w:rPr>
                <w:rFonts w:cs="Times New Roman"/>
                <w:b/>
                <w:bCs/>
                <w:szCs w:val="22"/>
              </w:rPr>
            </w:pPr>
          </w:p>
        </w:tc>
        <w:tc>
          <w:tcPr>
            <w:tcW w:w="1171" w:type="dxa"/>
            <w:tcBorders>
              <w:top w:val="single" w:sz="4" w:space="0" w:color="auto"/>
            </w:tcBorders>
          </w:tcPr>
          <w:p w14:paraId="5946D339" w14:textId="3B38CD5F" w:rsidR="00967392" w:rsidRPr="00AE1021" w:rsidRDefault="000920B6" w:rsidP="001E7E9A">
            <w:pPr>
              <w:pStyle w:val="acctfourfigures"/>
              <w:tabs>
                <w:tab w:val="clear" w:pos="765"/>
                <w:tab w:val="decimal" w:pos="414"/>
              </w:tabs>
              <w:spacing w:line="240" w:lineRule="atLeast"/>
              <w:ind w:left="-84" w:right="-68"/>
              <w:jc w:val="center"/>
              <w:rPr>
                <w:rFonts w:cs="Times New Roman"/>
                <w:b/>
                <w:bCs/>
                <w:szCs w:val="22"/>
                <w:lang w:bidi="th-TH"/>
              </w:rPr>
            </w:pPr>
            <w:r>
              <w:rPr>
                <w:b/>
                <w:bCs/>
              </w:rPr>
              <w:t>986.66</w:t>
            </w:r>
          </w:p>
        </w:tc>
        <w:tc>
          <w:tcPr>
            <w:tcW w:w="178" w:type="dxa"/>
          </w:tcPr>
          <w:p w14:paraId="0D221C42" w14:textId="77777777" w:rsidR="00967392" w:rsidRPr="00AE1021" w:rsidRDefault="00967392" w:rsidP="001E7E9A">
            <w:pPr>
              <w:pStyle w:val="acctfourfigures"/>
              <w:tabs>
                <w:tab w:val="clear" w:pos="765"/>
                <w:tab w:val="decimal" w:pos="414"/>
              </w:tabs>
              <w:spacing w:line="240" w:lineRule="atLeast"/>
              <w:ind w:left="-84" w:right="-68"/>
              <w:jc w:val="center"/>
              <w:rPr>
                <w:rFonts w:cs="Times New Roman"/>
                <w:b/>
                <w:bCs/>
                <w:szCs w:val="22"/>
              </w:rPr>
            </w:pPr>
          </w:p>
        </w:tc>
        <w:tc>
          <w:tcPr>
            <w:tcW w:w="956" w:type="dxa"/>
            <w:tcBorders>
              <w:top w:val="single" w:sz="4" w:space="0" w:color="auto"/>
            </w:tcBorders>
          </w:tcPr>
          <w:p w14:paraId="70A2CEB0" w14:textId="70887EFD" w:rsidR="00967392" w:rsidRPr="00AE1021" w:rsidRDefault="00DF7DCD" w:rsidP="001E7E9A">
            <w:pPr>
              <w:pStyle w:val="acctfourfigures"/>
              <w:tabs>
                <w:tab w:val="clear" w:pos="765"/>
                <w:tab w:val="decimal" w:pos="414"/>
              </w:tabs>
              <w:spacing w:line="240" w:lineRule="atLeast"/>
              <w:ind w:left="-84" w:right="-68"/>
              <w:jc w:val="center"/>
              <w:rPr>
                <w:rFonts w:cs="Times New Roman"/>
                <w:b/>
                <w:bCs/>
                <w:szCs w:val="22"/>
                <w:lang w:bidi="th-TH"/>
              </w:rPr>
            </w:pPr>
            <w:r>
              <w:rPr>
                <w:rFonts w:cs="Times New Roman"/>
                <w:b/>
                <w:bCs/>
                <w:szCs w:val="22"/>
                <w:lang w:bidi="th-TH"/>
              </w:rPr>
              <w:t>-</w:t>
            </w:r>
          </w:p>
        </w:tc>
        <w:tc>
          <w:tcPr>
            <w:tcW w:w="181" w:type="dxa"/>
          </w:tcPr>
          <w:p w14:paraId="30E0376A" w14:textId="77777777" w:rsidR="00967392" w:rsidRPr="00AE1021" w:rsidRDefault="00967392" w:rsidP="001E7E9A">
            <w:pPr>
              <w:pStyle w:val="acctfourfigures"/>
              <w:tabs>
                <w:tab w:val="clear" w:pos="765"/>
                <w:tab w:val="decimal" w:pos="414"/>
              </w:tabs>
              <w:spacing w:line="240" w:lineRule="atLeast"/>
              <w:ind w:left="-84" w:right="-68"/>
              <w:jc w:val="center"/>
              <w:rPr>
                <w:rFonts w:cs="Times New Roman"/>
                <w:b/>
                <w:bCs/>
                <w:szCs w:val="22"/>
              </w:rPr>
            </w:pPr>
          </w:p>
        </w:tc>
        <w:tc>
          <w:tcPr>
            <w:tcW w:w="1095" w:type="dxa"/>
            <w:tcBorders>
              <w:top w:val="single" w:sz="4" w:space="0" w:color="auto"/>
            </w:tcBorders>
          </w:tcPr>
          <w:p w14:paraId="24BAB28E" w14:textId="747D6C73" w:rsidR="00967392" w:rsidRPr="00AE1021" w:rsidRDefault="000F302A" w:rsidP="001E7E9A">
            <w:pPr>
              <w:pStyle w:val="acctfourfigures"/>
              <w:tabs>
                <w:tab w:val="clear" w:pos="765"/>
                <w:tab w:val="decimal" w:pos="414"/>
              </w:tabs>
              <w:spacing w:line="240" w:lineRule="atLeast"/>
              <w:ind w:left="-84" w:right="-73"/>
              <w:jc w:val="center"/>
              <w:rPr>
                <w:rFonts w:cs="Times New Roman"/>
                <w:b/>
                <w:bCs/>
                <w:szCs w:val="22"/>
              </w:rPr>
            </w:pPr>
            <w:r w:rsidRPr="00AE1021">
              <w:rPr>
                <w:b/>
                <w:bCs/>
              </w:rPr>
              <w:t>0.</w:t>
            </w:r>
            <w:r w:rsidR="00EE33F0">
              <w:rPr>
                <w:b/>
                <w:bCs/>
              </w:rPr>
              <w:t>02</w:t>
            </w:r>
          </w:p>
        </w:tc>
      </w:tr>
      <w:tr w:rsidR="00AE1021" w:rsidRPr="00AE1021" w14:paraId="2237C5A7" w14:textId="77777777" w:rsidTr="005D1448">
        <w:trPr>
          <w:cantSplit/>
        </w:trPr>
        <w:tc>
          <w:tcPr>
            <w:tcW w:w="4512" w:type="dxa"/>
            <w:vAlign w:val="bottom"/>
          </w:tcPr>
          <w:p w14:paraId="7C97BDBF" w14:textId="291170C0" w:rsidR="00967392" w:rsidRPr="00AE1021" w:rsidRDefault="00967392" w:rsidP="00967392">
            <w:pPr>
              <w:spacing w:line="240" w:lineRule="atLeast"/>
              <w:ind w:left="248" w:hanging="248"/>
              <w:rPr>
                <w:rFonts w:cs="Times New Roman"/>
              </w:rPr>
            </w:pPr>
            <w:r w:rsidRPr="00AE1021">
              <w:rPr>
                <w:rFonts w:cs="Times New Roman"/>
                <w:i/>
                <w:iCs/>
                <w:szCs w:val="22"/>
              </w:rPr>
              <w:t>Less</w:t>
            </w:r>
            <w:r w:rsidRPr="00AE1021">
              <w:rPr>
                <w:rFonts w:cs="Times New Roman"/>
                <w:szCs w:val="22"/>
              </w:rPr>
              <w:t xml:space="preserve"> allowance for decline in value</w:t>
            </w:r>
          </w:p>
        </w:tc>
        <w:tc>
          <w:tcPr>
            <w:tcW w:w="992" w:type="dxa"/>
            <w:tcBorders>
              <w:bottom w:val="single" w:sz="4" w:space="0" w:color="auto"/>
            </w:tcBorders>
          </w:tcPr>
          <w:p w14:paraId="03F2F5BF" w14:textId="207C6F2B" w:rsidR="00967392" w:rsidRPr="00AE1021" w:rsidRDefault="000D016E" w:rsidP="001E7E9A">
            <w:pPr>
              <w:pStyle w:val="acctfourfigures"/>
              <w:tabs>
                <w:tab w:val="clear" w:pos="765"/>
                <w:tab w:val="decimal" w:pos="495"/>
              </w:tabs>
              <w:spacing w:line="240" w:lineRule="atLeast"/>
              <w:ind w:left="-84" w:right="-68"/>
              <w:jc w:val="center"/>
              <w:rPr>
                <w:rFonts w:cs="Times New Roman"/>
                <w:szCs w:val="22"/>
                <w:lang w:bidi="th-TH"/>
              </w:rPr>
            </w:pPr>
            <w:r>
              <w:rPr>
                <w:rFonts w:cs="Times New Roman"/>
                <w:szCs w:val="22"/>
                <w:lang w:bidi="th-TH"/>
              </w:rPr>
              <w:t>-</w:t>
            </w:r>
          </w:p>
        </w:tc>
        <w:tc>
          <w:tcPr>
            <w:tcW w:w="246" w:type="dxa"/>
          </w:tcPr>
          <w:p w14:paraId="1ACA5464" w14:textId="77777777" w:rsidR="00967392" w:rsidRPr="00AE1021" w:rsidRDefault="00967392" w:rsidP="001E7E9A">
            <w:pPr>
              <w:tabs>
                <w:tab w:val="decimal" w:pos="495"/>
              </w:tabs>
              <w:ind w:left="-84" w:right="-68"/>
              <w:jc w:val="center"/>
              <w:rPr>
                <w:rFonts w:cs="Times New Roman"/>
                <w:b/>
                <w:szCs w:val="22"/>
              </w:rPr>
            </w:pPr>
          </w:p>
        </w:tc>
        <w:tc>
          <w:tcPr>
            <w:tcW w:w="1171" w:type="dxa"/>
            <w:tcBorders>
              <w:bottom w:val="single" w:sz="4" w:space="0" w:color="auto"/>
            </w:tcBorders>
          </w:tcPr>
          <w:p w14:paraId="256A73A1" w14:textId="4E3F8DD1" w:rsidR="00967392" w:rsidRPr="00AE1021" w:rsidRDefault="00DB1347" w:rsidP="001E7E9A">
            <w:pPr>
              <w:pStyle w:val="acctfourfigures"/>
              <w:tabs>
                <w:tab w:val="clear" w:pos="765"/>
                <w:tab w:val="decimal" w:pos="495"/>
              </w:tabs>
              <w:spacing w:line="240" w:lineRule="atLeast"/>
              <w:ind w:left="-84" w:right="-68"/>
              <w:jc w:val="center"/>
              <w:rPr>
                <w:rFonts w:cs="Times New Roman"/>
                <w:szCs w:val="22"/>
                <w:lang w:bidi="th-TH"/>
              </w:rPr>
            </w:pPr>
            <w:r w:rsidRPr="00AE1021">
              <w:t>(</w:t>
            </w:r>
            <w:r w:rsidR="000920B6">
              <w:t>3.85)</w:t>
            </w:r>
          </w:p>
        </w:tc>
        <w:tc>
          <w:tcPr>
            <w:tcW w:w="178" w:type="dxa"/>
          </w:tcPr>
          <w:p w14:paraId="7FE2B855" w14:textId="77777777" w:rsidR="00967392" w:rsidRPr="00AE1021" w:rsidRDefault="00967392" w:rsidP="001E7E9A">
            <w:pPr>
              <w:pStyle w:val="acctfourfigures"/>
              <w:tabs>
                <w:tab w:val="clear" w:pos="765"/>
                <w:tab w:val="decimal" w:pos="495"/>
              </w:tabs>
              <w:spacing w:line="240" w:lineRule="atLeast"/>
              <w:ind w:left="-84" w:right="-68"/>
              <w:jc w:val="center"/>
              <w:rPr>
                <w:rFonts w:cs="Times New Roman"/>
                <w:szCs w:val="22"/>
              </w:rPr>
            </w:pPr>
          </w:p>
        </w:tc>
        <w:tc>
          <w:tcPr>
            <w:tcW w:w="956" w:type="dxa"/>
            <w:tcBorders>
              <w:bottom w:val="single" w:sz="4" w:space="0" w:color="auto"/>
            </w:tcBorders>
          </w:tcPr>
          <w:p w14:paraId="5843B919" w14:textId="3F7CA89F" w:rsidR="00967392" w:rsidRPr="00AE1021" w:rsidRDefault="00DF7DCD" w:rsidP="00DF7DCD">
            <w:pPr>
              <w:pStyle w:val="acctfourfigures"/>
              <w:tabs>
                <w:tab w:val="clear" w:pos="765"/>
                <w:tab w:val="decimal" w:pos="414"/>
              </w:tabs>
              <w:spacing w:line="240" w:lineRule="atLeast"/>
              <w:ind w:left="-84" w:right="-68"/>
              <w:jc w:val="center"/>
              <w:rPr>
                <w:rFonts w:cs="Times New Roman"/>
                <w:szCs w:val="22"/>
                <w:lang w:bidi="th-TH"/>
              </w:rPr>
            </w:pPr>
            <w:r>
              <w:rPr>
                <w:rFonts w:cs="Times New Roman"/>
                <w:szCs w:val="22"/>
                <w:lang w:bidi="th-TH"/>
              </w:rPr>
              <w:t>-</w:t>
            </w:r>
          </w:p>
        </w:tc>
        <w:tc>
          <w:tcPr>
            <w:tcW w:w="181" w:type="dxa"/>
          </w:tcPr>
          <w:p w14:paraId="3920C9A7" w14:textId="77777777" w:rsidR="00967392" w:rsidRPr="00AE1021" w:rsidRDefault="00967392" w:rsidP="001E7E9A">
            <w:pPr>
              <w:pStyle w:val="acctfourfigures"/>
              <w:tabs>
                <w:tab w:val="clear" w:pos="765"/>
                <w:tab w:val="decimal" w:pos="495"/>
              </w:tabs>
              <w:spacing w:line="240" w:lineRule="atLeast"/>
              <w:ind w:left="-84" w:right="-68"/>
              <w:jc w:val="center"/>
              <w:rPr>
                <w:rFonts w:cs="Times New Roman"/>
                <w:szCs w:val="22"/>
              </w:rPr>
            </w:pPr>
          </w:p>
        </w:tc>
        <w:tc>
          <w:tcPr>
            <w:tcW w:w="1095" w:type="dxa"/>
            <w:tcBorders>
              <w:bottom w:val="single" w:sz="4" w:space="0" w:color="auto"/>
            </w:tcBorders>
          </w:tcPr>
          <w:p w14:paraId="1A03E368" w14:textId="7C8C1E21" w:rsidR="00967392" w:rsidRPr="00AE1021" w:rsidRDefault="000F302A" w:rsidP="00DF7DCD">
            <w:pPr>
              <w:pStyle w:val="acctfourfigures"/>
              <w:tabs>
                <w:tab w:val="clear" w:pos="765"/>
                <w:tab w:val="decimal" w:pos="414"/>
              </w:tabs>
              <w:spacing w:line="240" w:lineRule="atLeast"/>
              <w:ind w:left="-84" w:right="-68"/>
              <w:jc w:val="center"/>
              <w:rPr>
                <w:rFonts w:cs="Times New Roman"/>
                <w:szCs w:val="22"/>
              </w:rPr>
            </w:pPr>
            <w:r w:rsidRPr="00AE1021">
              <w:t>-</w:t>
            </w:r>
          </w:p>
        </w:tc>
      </w:tr>
      <w:tr w:rsidR="00967392" w:rsidRPr="00AE1021" w14:paraId="39A5E722" w14:textId="77777777" w:rsidTr="002F7AE0">
        <w:trPr>
          <w:cantSplit/>
          <w:trHeight w:val="343"/>
        </w:trPr>
        <w:tc>
          <w:tcPr>
            <w:tcW w:w="4512" w:type="dxa"/>
            <w:vAlign w:val="center"/>
          </w:tcPr>
          <w:p w14:paraId="50A66C56" w14:textId="77777777" w:rsidR="00967392" w:rsidRPr="00AE1021" w:rsidRDefault="00967392" w:rsidP="00FF2867">
            <w:pPr>
              <w:spacing w:line="240" w:lineRule="atLeast"/>
              <w:rPr>
                <w:rFonts w:cs="Times New Roman"/>
                <w:b/>
                <w:bCs/>
              </w:rPr>
            </w:pPr>
            <w:r w:rsidRPr="00AE1021">
              <w:rPr>
                <w:rFonts w:cs="Times New Roman"/>
                <w:b/>
                <w:bCs/>
              </w:rPr>
              <w:t>Net</w:t>
            </w:r>
          </w:p>
        </w:tc>
        <w:tc>
          <w:tcPr>
            <w:tcW w:w="992" w:type="dxa"/>
            <w:tcBorders>
              <w:top w:val="single" w:sz="4" w:space="0" w:color="auto"/>
              <w:bottom w:val="double" w:sz="4" w:space="0" w:color="auto"/>
            </w:tcBorders>
            <w:vAlign w:val="center"/>
          </w:tcPr>
          <w:p w14:paraId="1B9702D3" w14:textId="6C64A04F" w:rsidR="00967392" w:rsidRPr="00AE1021" w:rsidRDefault="000D016E" w:rsidP="00EA15CD">
            <w:pPr>
              <w:pStyle w:val="acctfourfigures"/>
              <w:tabs>
                <w:tab w:val="clear" w:pos="765"/>
                <w:tab w:val="decimal" w:pos="414"/>
              </w:tabs>
              <w:spacing w:line="240" w:lineRule="atLeast"/>
              <w:ind w:left="-84" w:right="-68"/>
              <w:jc w:val="center"/>
              <w:rPr>
                <w:rFonts w:cs="Times New Roman"/>
                <w:b/>
                <w:bCs/>
                <w:szCs w:val="22"/>
                <w:lang w:bidi="th-TH"/>
              </w:rPr>
            </w:pPr>
            <w:r>
              <w:rPr>
                <w:rFonts w:cs="Times New Roman"/>
                <w:b/>
                <w:bCs/>
                <w:szCs w:val="22"/>
                <w:lang w:bidi="th-TH"/>
              </w:rPr>
              <w:t>1,463.25</w:t>
            </w:r>
          </w:p>
        </w:tc>
        <w:tc>
          <w:tcPr>
            <w:tcW w:w="246" w:type="dxa"/>
            <w:vAlign w:val="center"/>
          </w:tcPr>
          <w:p w14:paraId="0B541B7E" w14:textId="77777777" w:rsidR="00967392" w:rsidRPr="00AE1021" w:rsidRDefault="00967392" w:rsidP="002F7AE0">
            <w:pPr>
              <w:tabs>
                <w:tab w:val="decimal" w:pos="414"/>
              </w:tabs>
              <w:ind w:left="-84" w:right="-68"/>
              <w:jc w:val="right"/>
              <w:rPr>
                <w:rFonts w:cs="Times New Roman"/>
                <w:b/>
                <w:bCs/>
                <w:szCs w:val="22"/>
              </w:rPr>
            </w:pPr>
          </w:p>
        </w:tc>
        <w:tc>
          <w:tcPr>
            <w:tcW w:w="1171" w:type="dxa"/>
            <w:tcBorders>
              <w:top w:val="single" w:sz="4" w:space="0" w:color="auto"/>
              <w:bottom w:val="double" w:sz="4" w:space="0" w:color="auto"/>
            </w:tcBorders>
            <w:vAlign w:val="center"/>
          </w:tcPr>
          <w:p w14:paraId="34AF6526" w14:textId="036A7CA0" w:rsidR="00967392" w:rsidRPr="00AE1021" w:rsidRDefault="000920B6" w:rsidP="00EA15CD">
            <w:pPr>
              <w:pStyle w:val="acctfourfigures"/>
              <w:tabs>
                <w:tab w:val="clear" w:pos="765"/>
                <w:tab w:val="decimal" w:pos="414"/>
              </w:tabs>
              <w:spacing w:line="240" w:lineRule="atLeast"/>
              <w:ind w:left="-84" w:right="-68"/>
              <w:jc w:val="center"/>
              <w:rPr>
                <w:rFonts w:cs="Times New Roman"/>
                <w:b/>
                <w:bCs/>
                <w:szCs w:val="22"/>
                <w:lang w:bidi="th-TH"/>
              </w:rPr>
            </w:pPr>
            <w:r>
              <w:rPr>
                <w:b/>
                <w:bCs/>
              </w:rPr>
              <w:t>982.81</w:t>
            </w:r>
          </w:p>
        </w:tc>
        <w:tc>
          <w:tcPr>
            <w:tcW w:w="178" w:type="dxa"/>
            <w:vAlign w:val="center"/>
          </w:tcPr>
          <w:p w14:paraId="47C83B5F" w14:textId="77777777" w:rsidR="00967392" w:rsidRPr="00AE1021" w:rsidRDefault="00967392" w:rsidP="002F7AE0">
            <w:pPr>
              <w:tabs>
                <w:tab w:val="decimal" w:pos="414"/>
              </w:tabs>
              <w:ind w:left="-84" w:right="-68"/>
              <w:jc w:val="right"/>
              <w:rPr>
                <w:rFonts w:cs="Times New Roman"/>
                <w:b/>
                <w:bCs/>
                <w:szCs w:val="22"/>
              </w:rPr>
            </w:pPr>
          </w:p>
        </w:tc>
        <w:tc>
          <w:tcPr>
            <w:tcW w:w="956" w:type="dxa"/>
            <w:tcBorders>
              <w:top w:val="single" w:sz="4" w:space="0" w:color="auto"/>
              <w:bottom w:val="double" w:sz="4" w:space="0" w:color="auto"/>
            </w:tcBorders>
            <w:vAlign w:val="center"/>
          </w:tcPr>
          <w:p w14:paraId="679A79CF" w14:textId="2C5DA737" w:rsidR="00967392" w:rsidRPr="00AE1021" w:rsidRDefault="00DF7DCD" w:rsidP="002F7AE0">
            <w:pPr>
              <w:pStyle w:val="acctfourfigures"/>
              <w:tabs>
                <w:tab w:val="clear" w:pos="765"/>
                <w:tab w:val="decimal" w:pos="414"/>
              </w:tabs>
              <w:spacing w:line="240" w:lineRule="atLeast"/>
              <w:ind w:left="-84" w:right="-68"/>
              <w:jc w:val="center"/>
              <w:rPr>
                <w:rFonts w:cs="Times New Roman"/>
                <w:b/>
                <w:bCs/>
                <w:szCs w:val="22"/>
                <w:lang w:bidi="th-TH"/>
              </w:rPr>
            </w:pPr>
            <w:r>
              <w:rPr>
                <w:rFonts w:cs="Times New Roman"/>
                <w:b/>
                <w:bCs/>
                <w:szCs w:val="22"/>
                <w:lang w:bidi="th-TH"/>
              </w:rPr>
              <w:t>-</w:t>
            </w:r>
          </w:p>
        </w:tc>
        <w:tc>
          <w:tcPr>
            <w:tcW w:w="181" w:type="dxa"/>
            <w:vAlign w:val="center"/>
          </w:tcPr>
          <w:p w14:paraId="2C3FF349" w14:textId="77777777" w:rsidR="00967392" w:rsidRPr="00AE1021" w:rsidRDefault="00967392" w:rsidP="002F7AE0">
            <w:pPr>
              <w:tabs>
                <w:tab w:val="decimal" w:pos="414"/>
              </w:tabs>
              <w:ind w:left="-84" w:right="-68"/>
              <w:jc w:val="right"/>
              <w:rPr>
                <w:rFonts w:cs="Times New Roman"/>
                <w:b/>
                <w:bCs/>
                <w:szCs w:val="22"/>
              </w:rPr>
            </w:pPr>
          </w:p>
        </w:tc>
        <w:tc>
          <w:tcPr>
            <w:tcW w:w="1095" w:type="dxa"/>
            <w:tcBorders>
              <w:top w:val="single" w:sz="4" w:space="0" w:color="auto"/>
              <w:bottom w:val="double" w:sz="4" w:space="0" w:color="auto"/>
            </w:tcBorders>
            <w:vAlign w:val="center"/>
          </w:tcPr>
          <w:p w14:paraId="2C64FF61" w14:textId="019FEB39" w:rsidR="00967392" w:rsidRPr="00AE1021" w:rsidRDefault="000F302A" w:rsidP="00EA15CD">
            <w:pPr>
              <w:pStyle w:val="acctfourfigures"/>
              <w:tabs>
                <w:tab w:val="clear" w:pos="765"/>
                <w:tab w:val="decimal" w:pos="414"/>
              </w:tabs>
              <w:spacing w:line="240" w:lineRule="atLeast"/>
              <w:ind w:left="-84" w:right="-68"/>
              <w:jc w:val="center"/>
              <w:rPr>
                <w:rFonts w:cs="Times New Roman"/>
                <w:b/>
                <w:bCs/>
                <w:szCs w:val="22"/>
              </w:rPr>
            </w:pPr>
            <w:r w:rsidRPr="00AE1021">
              <w:rPr>
                <w:b/>
                <w:bCs/>
              </w:rPr>
              <w:t>0</w:t>
            </w:r>
            <w:r w:rsidR="00967392" w:rsidRPr="00AE1021">
              <w:rPr>
                <w:b/>
                <w:bCs/>
              </w:rPr>
              <w:t>.</w:t>
            </w:r>
            <w:r w:rsidR="00EE33F0">
              <w:rPr>
                <w:b/>
                <w:bCs/>
              </w:rPr>
              <w:t>02</w:t>
            </w:r>
          </w:p>
        </w:tc>
      </w:tr>
    </w:tbl>
    <w:p w14:paraId="2F55B20E" w14:textId="77777777" w:rsidR="003F755B" w:rsidRPr="00CF0D5C" w:rsidRDefault="003F755B" w:rsidP="00CF0D5C">
      <w:pPr>
        <w:pStyle w:val="Heading1"/>
        <w:numPr>
          <w:ilvl w:val="0"/>
          <w:numId w:val="0"/>
        </w:numPr>
        <w:spacing w:before="0" w:after="0" w:line="240" w:lineRule="atLeast"/>
        <w:ind w:left="540"/>
        <w:rPr>
          <w:rFonts w:cs="Times New Roman"/>
        </w:rPr>
      </w:pPr>
    </w:p>
    <w:p w14:paraId="3FBA3810" w14:textId="64A52A54" w:rsidR="00E54336" w:rsidRPr="00AE1021" w:rsidRDefault="00C4213D" w:rsidP="005730E4">
      <w:pPr>
        <w:pStyle w:val="Heading1"/>
        <w:numPr>
          <w:ilvl w:val="0"/>
          <w:numId w:val="3"/>
        </w:numPr>
        <w:spacing w:before="0" w:after="0" w:line="240" w:lineRule="atLeast"/>
        <w:ind w:left="540"/>
        <w:rPr>
          <w:rFonts w:cs="Times New Roman"/>
        </w:rPr>
      </w:pPr>
      <w:r w:rsidRPr="00AE1021">
        <w:rPr>
          <w:rFonts w:cs="Times New Roman"/>
          <w:szCs w:val="24"/>
        </w:rPr>
        <w:t>Other non-current financial assets</w:t>
      </w:r>
    </w:p>
    <w:p w14:paraId="56AD19CF" w14:textId="77777777" w:rsidR="006A7F61" w:rsidRPr="00AE1021" w:rsidRDefault="006A7F61" w:rsidP="005730E4">
      <w:pPr>
        <w:spacing w:line="240" w:lineRule="auto"/>
        <w:ind w:right="-45"/>
        <w:jc w:val="thaiDistribute"/>
        <w:rPr>
          <w:rFonts w:cs="Times New Roman"/>
          <w:i/>
          <w:iCs/>
          <w:szCs w:val="22"/>
          <w:lang w:val="en-US"/>
        </w:rPr>
      </w:pPr>
    </w:p>
    <w:p w14:paraId="6F5F707F" w14:textId="05D8BA08" w:rsidR="00160654" w:rsidRPr="002B2E3B" w:rsidRDefault="00F82D7D" w:rsidP="002B2E3B">
      <w:pPr>
        <w:pStyle w:val="BodyText"/>
        <w:spacing w:line="240" w:lineRule="atLeast"/>
        <w:ind w:left="540"/>
        <w:jc w:val="both"/>
        <w:rPr>
          <w:rFonts w:cstheme="minorBidi"/>
          <w:lang w:val="en-US" w:bidi="th-TH"/>
        </w:rPr>
      </w:pPr>
      <w:r>
        <w:rPr>
          <w:rFonts w:cs="Times New Roman"/>
          <w:lang w:val="en-US"/>
        </w:rPr>
        <w:t>A</w:t>
      </w:r>
      <w:r w:rsidR="00DC7F29">
        <w:rPr>
          <w:rFonts w:cs="Times New Roman"/>
          <w:lang w:val="en-US"/>
        </w:rPr>
        <w:t>s at</w:t>
      </w:r>
      <w:r w:rsidR="0010625F" w:rsidRPr="00AE1021">
        <w:rPr>
          <w:rFonts w:cs="Times New Roman"/>
          <w:lang w:val="en-US"/>
        </w:rPr>
        <w:t xml:space="preserve"> </w:t>
      </w:r>
      <w:r w:rsidR="006A07EB" w:rsidRPr="00AE1021">
        <w:rPr>
          <w:rFonts w:cs="Times New Roman"/>
          <w:lang w:val="en-US"/>
        </w:rPr>
        <w:t>3</w:t>
      </w:r>
      <w:r w:rsidR="000E60FE">
        <w:rPr>
          <w:rFonts w:cs="Times New Roman"/>
          <w:lang w:val="en-US"/>
        </w:rPr>
        <w:t>0</w:t>
      </w:r>
      <w:r w:rsidR="00417216" w:rsidRPr="00AE1021">
        <w:rPr>
          <w:rFonts w:cs="Times New Roman"/>
          <w:lang w:val="en-US"/>
        </w:rPr>
        <w:t xml:space="preserve"> </w:t>
      </w:r>
      <w:r w:rsidR="000E60FE">
        <w:rPr>
          <w:rFonts w:cs="Times New Roman"/>
          <w:lang w:val="en-US"/>
        </w:rPr>
        <w:t>June</w:t>
      </w:r>
      <w:r w:rsidR="00417216" w:rsidRPr="00AE1021">
        <w:rPr>
          <w:rFonts w:cs="Times New Roman"/>
          <w:lang w:val="en-US"/>
        </w:rPr>
        <w:t xml:space="preserve"> 202</w:t>
      </w:r>
      <w:r w:rsidR="00EE33F0">
        <w:rPr>
          <w:rFonts w:cs="Times New Roman"/>
          <w:lang w:val="en-US"/>
        </w:rPr>
        <w:t>6</w:t>
      </w:r>
      <w:r w:rsidR="00417216" w:rsidRPr="00AE1021">
        <w:rPr>
          <w:rFonts w:cs="Times New Roman"/>
          <w:lang w:val="en-US"/>
        </w:rPr>
        <w:t>,</w:t>
      </w:r>
      <w:r w:rsidR="00417216" w:rsidRPr="000D1FD6">
        <w:t xml:space="preserve"> </w:t>
      </w:r>
      <w:r w:rsidR="009A3F95" w:rsidRPr="00AE1021">
        <w:rPr>
          <w:rFonts w:cs="Times New Roman"/>
          <w:lang w:val="en-US"/>
        </w:rPr>
        <w:t>t</w:t>
      </w:r>
      <w:r w:rsidR="0024126A" w:rsidRPr="00AE1021">
        <w:rPr>
          <w:rFonts w:cs="Times New Roman"/>
          <w:lang w:val="en-US"/>
        </w:rPr>
        <w:t xml:space="preserve">here </w:t>
      </w:r>
      <w:r w:rsidR="0024126A" w:rsidRPr="000D016E">
        <w:rPr>
          <w:rFonts w:cs="Times New Roman"/>
          <w:lang w:val="en-US"/>
        </w:rPr>
        <w:t>is a change in the fair value of the Company’s other non-current financial assets,</w:t>
      </w:r>
      <w:r w:rsidR="00DD21D2" w:rsidRPr="000D016E">
        <w:rPr>
          <w:rFonts w:cstheme="minorBidi" w:hint="cs"/>
          <w:cs/>
          <w:lang w:val="en-US" w:bidi="th-TH"/>
        </w:rPr>
        <w:t xml:space="preserve"> </w:t>
      </w:r>
      <w:r w:rsidR="00DD21D2" w:rsidRPr="000D016E">
        <w:rPr>
          <w:rFonts w:cstheme="minorBidi"/>
          <w:lang w:val="en-US" w:bidi="th-TH"/>
        </w:rPr>
        <w:t>whic</w:t>
      </w:r>
      <w:r w:rsidR="00BE0F3D" w:rsidRPr="000D016E">
        <w:rPr>
          <w:rFonts w:cstheme="minorBidi"/>
          <w:lang w:val="en-US" w:bidi="th-TH"/>
        </w:rPr>
        <w:t xml:space="preserve">h </w:t>
      </w:r>
      <w:r w:rsidR="00316001" w:rsidRPr="000D016E">
        <w:rPr>
          <w:rFonts w:cs="Times New Roman"/>
          <w:lang w:val="en-US"/>
        </w:rPr>
        <w:t>increased</w:t>
      </w:r>
      <w:r w:rsidR="0024126A" w:rsidRPr="000D016E">
        <w:rPr>
          <w:rFonts w:cs="Times New Roman"/>
          <w:lang w:val="en-US"/>
        </w:rPr>
        <w:t xml:space="preserve"> by Baht </w:t>
      </w:r>
      <w:r w:rsidR="000D016E" w:rsidRPr="000D016E">
        <w:rPr>
          <w:rFonts w:cs="Times New Roman"/>
          <w:lang w:val="en-US"/>
        </w:rPr>
        <w:t>48.51</w:t>
      </w:r>
      <w:r w:rsidR="0024126A" w:rsidRPr="000D016E">
        <w:rPr>
          <w:rFonts w:cs="Times New Roman"/>
          <w:lang w:val="en-US"/>
        </w:rPr>
        <w:t xml:space="preserve"> million</w:t>
      </w:r>
      <w:r w:rsidR="00DB38E0" w:rsidRPr="000D016E">
        <w:rPr>
          <w:rFonts w:cstheme="minorBidi"/>
          <w:lang w:val="en-US" w:bidi="th-TH"/>
        </w:rPr>
        <w:t xml:space="preserve"> due</w:t>
      </w:r>
      <w:r w:rsidR="006843BB" w:rsidRPr="000D016E">
        <w:rPr>
          <w:rFonts w:cstheme="minorBidi"/>
          <w:lang w:val="en-US" w:bidi="th-TH"/>
        </w:rPr>
        <w:t xml:space="preserve"> to the economic and market </w:t>
      </w:r>
      <w:r w:rsidR="00E34649" w:rsidRPr="000D016E">
        <w:rPr>
          <w:rFonts w:cstheme="minorBidi"/>
          <w:lang w:val="en-US" w:bidi="th-TH"/>
        </w:rPr>
        <w:t>situation</w:t>
      </w:r>
      <w:r w:rsidR="000A1845" w:rsidRPr="000D016E">
        <w:rPr>
          <w:rFonts w:cstheme="minorBidi"/>
          <w:lang w:val="en-US" w:bidi="th-TH"/>
        </w:rPr>
        <w:t>.</w:t>
      </w:r>
      <w:r w:rsidR="002048E6" w:rsidRPr="000D016E">
        <w:rPr>
          <w:rFonts w:cs="Times New Roman"/>
          <w:lang w:val="en-US" w:bidi="th-TH"/>
        </w:rPr>
        <w:t xml:space="preserve"> </w:t>
      </w:r>
      <w:proofErr w:type="spellStart"/>
      <w:r w:rsidR="00316001" w:rsidRPr="000D016E">
        <w:rPr>
          <w:rFonts w:cs="Times New Roman"/>
          <w:lang w:val="en-US"/>
        </w:rPr>
        <w:t>Unrealised</w:t>
      </w:r>
      <w:proofErr w:type="spellEnd"/>
      <w:r w:rsidR="00316001" w:rsidRPr="000D016E">
        <w:rPr>
          <w:rFonts w:cs="Times New Roman"/>
          <w:lang w:val="en-US"/>
        </w:rPr>
        <w:t xml:space="preserve"> gain</w:t>
      </w:r>
      <w:r w:rsidR="00286970" w:rsidRPr="000D016E">
        <w:rPr>
          <w:rFonts w:cstheme="minorBidi"/>
          <w:lang w:val="en-US" w:bidi="th-TH"/>
        </w:rPr>
        <w:t xml:space="preserve"> </w:t>
      </w:r>
      <w:r w:rsidR="00286970" w:rsidRPr="000D016E">
        <w:rPr>
          <w:rFonts w:cs="Times New Roman"/>
          <w:lang w:val="en-US" w:bidi="th-TH"/>
        </w:rPr>
        <w:t>(</w:t>
      </w:r>
      <w:r w:rsidR="000A1845" w:rsidRPr="000D016E">
        <w:rPr>
          <w:rFonts w:cstheme="minorBidi"/>
          <w:lang w:val="en-US" w:bidi="th-TH"/>
        </w:rPr>
        <w:t>losses</w:t>
      </w:r>
      <w:r w:rsidR="00286970" w:rsidRPr="000D016E">
        <w:rPr>
          <w:rFonts w:cs="Times New Roman"/>
          <w:lang w:val="en-US" w:bidi="th-TH"/>
        </w:rPr>
        <w:t>)</w:t>
      </w:r>
      <w:r w:rsidR="000A1845" w:rsidRPr="000D016E">
        <w:rPr>
          <w:rFonts w:cstheme="minorBidi"/>
          <w:lang w:val="en-US" w:bidi="th-TH"/>
        </w:rPr>
        <w:t xml:space="preserve"> </w:t>
      </w:r>
      <w:r w:rsidR="00B26BE4" w:rsidRPr="000D016E">
        <w:rPr>
          <w:rFonts w:cstheme="minorBidi"/>
          <w:lang w:val="en-US" w:bidi="th-TH"/>
        </w:rPr>
        <w:t>arising</w:t>
      </w:r>
      <w:r w:rsidR="000A1845" w:rsidRPr="000D016E">
        <w:rPr>
          <w:rFonts w:cstheme="minorBidi"/>
          <w:lang w:val="en-US" w:bidi="th-TH"/>
        </w:rPr>
        <w:t xml:space="preserve"> from fair value measurement </w:t>
      </w:r>
      <w:r w:rsidR="00743187" w:rsidRPr="000D016E">
        <w:rPr>
          <w:rFonts w:cstheme="minorBidi"/>
          <w:lang w:val="en-US" w:bidi="th-TH"/>
        </w:rPr>
        <w:t xml:space="preserve">are </w:t>
      </w:r>
      <w:proofErr w:type="spellStart"/>
      <w:r w:rsidR="00316001" w:rsidRPr="000D016E">
        <w:rPr>
          <w:rFonts w:cs="Times New Roman"/>
          <w:lang w:val="en-US"/>
        </w:rPr>
        <w:t>recognised</w:t>
      </w:r>
      <w:proofErr w:type="spellEnd"/>
      <w:r w:rsidR="00743187" w:rsidRPr="000D016E">
        <w:rPr>
          <w:rFonts w:cstheme="minorBidi"/>
          <w:lang w:val="en-US" w:bidi="th-TH"/>
        </w:rPr>
        <w:t xml:space="preserve"> through other comprehensive income</w:t>
      </w:r>
      <w:r w:rsidR="00DC7F29" w:rsidRPr="000D016E">
        <w:rPr>
          <w:rFonts w:cstheme="minorBidi"/>
          <w:lang w:val="en-US" w:bidi="th-TH"/>
        </w:rPr>
        <w:t>.</w:t>
      </w:r>
    </w:p>
    <w:p w14:paraId="57DFC77D" w14:textId="3AAE9084" w:rsidR="00D36EE0" w:rsidRPr="00286970" w:rsidRDefault="00362DE5" w:rsidP="00286970">
      <w:pPr>
        <w:pStyle w:val="Heading1"/>
        <w:numPr>
          <w:ilvl w:val="0"/>
          <w:numId w:val="3"/>
        </w:numPr>
        <w:spacing w:before="0" w:after="0" w:line="240" w:lineRule="atLeast"/>
        <w:ind w:left="540"/>
        <w:rPr>
          <w:rFonts w:cstheme="minorBidi"/>
          <w:bCs/>
          <w:szCs w:val="24"/>
          <w:lang w:val="en-US" w:bidi="th-TH"/>
        </w:rPr>
      </w:pPr>
      <w:r w:rsidRPr="00286970">
        <w:rPr>
          <w:rFonts w:cs="Times New Roman"/>
          <w:bCs/>
          <w:szCs w:val="24"/>
          <w:lang w:val="en-US" w:bidi="th-TH"/>
        </w:rPr>
        <w:t xml:space="preserve">Investments in </w:t>
      </w:r>
      <w:r w:rsidR="000D1FD6">
        <w:rPr>
          <w:rFonts w:cs="Times New Roman"/>
          <w:bCs/>
          <w:szCs w:val="24"/>
          <w:lang w:val="en-US" w:bidi="th-TH"/>
        </w:rPr>
        <w:t>s</w:t>
      </w:r>
      <w:r w:rsidRPr="00286970">
        <w:rPr>
          <w:rFonts w:cs="Times New Roman"/>
          <w:bCs/>
          <w:szCs w:val="24"/>
          <w:lang w:val="en-US" w:bidi="th-TH"/>
        </w:rPr>
        <w:t>ubsi</w:t>
      </w:r>
      <w:r w:rsidR="000A061D" w:rsidRPr="00286970">
        <w:rPr>
          <w:rFonts w:cs="Times New Roman"/>
          <w:bCs/>
          <w:szCs w:val="24"/>
          <w:lang w:val="en-US" w:bidi="th-TH"/>
        </w:rPr>
        <w:t>diaries</w:t>
      </w:r>
      <w:r w:rsidR="0012011E">
        <w:rPr>
          <w:rFonts w:cs="Times New Roman"/>
          <w:bCs/>
          <w:szCs w:val="24"/>
          <w:lang w:val="en-US" w:bidi="th-TH"/>
        </w:rPr>
        <w:t xml:space="preserve"> and a</w:t>
      </w:r>
      <w:r w:rsidR="00A60217">
        <w:rPr>
          <w:rFonts w:cs="Times New Roman"/>
          <w:bCs/>
          <w:szCs w:val="24"/>
          <w:lang w:val="en-US" w:bidi="th-TH"/>
        </w:rPr>
        <w:t>ssociates</w:t>
      </w:r>
    </w:p>
    <w:p w14:paraId="2B55DF2A" w14:textId="77777777" w:rsidR="00286970" w:rsidRPr="001F1054" w:rsidRDefault="00286970" w:rsidP="00CF0D5C">
      <w:pPr>
        <w:pStyle w:val="Heading1"/>
        <w:numPr>
          <w:ilvl w:val="0"/>
          <w:numId w:val="0"/>
        </w:numPr>
        <w:tabs>
          <w:tab w:val="left" w:pos="540"/>
        </w:tabs>
        <w:spacing w:before="0" w:after="0" w:line="240" w:lineRule="atLeast"/>
        <w:rPr>
          <w:rFonts w:cstheme="minorBidi"/>
          <w:sz w:val="22"/>
          <w:szCs w:val="22"/>
          <w:cs/>
          <w:lang w:bidi="th-TH"/>
        </w:rPr>
      </w:pPr>
    </w:p>
    <w:p w14:paraId="5DC53967" w14:textId="6AA47F69" w:rsidR="000D016E" w:rsidRPr="00756791" w:rsidRDefault="000D016E" w:rsidP="001F2D2F">
      <w:pPr>
        <w:pStyle w:val="index"/>
        <w:tabs>
          <w:tab w:val="left" w:pos="540"/>
        </w:tabs>
        <w:spacing w:after="0" w:line="240" w:lineRule="auto"/>
        <w:ind w:left="540" w:right="-43" w:firstLine="0"/>
        <w:outlineLvl w:val="0"/>
        <w:rPr>
          <w:rFonts w:cs="Times New Roman"/>
          <w:szCs w:val="22"/>
          <w:lang w:val="en-GB" w:bidi="th-TH"/>
        </w:rPr>
      </w:pPr>
      <w:r w:rsidRPr="00756791">
        <w:rPr>
          <w:rFonts w:cs="Times New Roman"/>
          <w:szCs w:val="22"/>
          <w:lang w:val="en-GB" w:bidi="th-TH"/>
        </w:rPr>
        <w:t>S</w:t>
      </w:r>
      <w:r w:rsidR="0012011E" w:rsidRPr="00756791">
        <w:rPr>
          <w:rFonts w:cs="Times New Roman"/>
          <w:szCs w:val="22"/>
          <w:lang w:val="en-GB" w:bidi="th-TH"/>
        </w:rPr>
        <w:t>ubsidiar</w:t>
      </w:r>
      <w:r w:rsidR="002C47D9" w:rsidRPr="00756791">
        <w:rPr>
          <w:rFonts w:cs="Times New Roman"/>
          <w:szCs w:val="22"/>
          <w:lang w:val="en-GB" w:bidi="th-TH"/>
        </w:rPr>
        <w:t>y</w:t>
      </w:r>
    </w:p>
    <w:p w14:paraId="69AED54F" w14:textId="77777777" w:rsidR="000D016E" w:rsidRDefault="000D016E" w:rsidP="001F2D2F">
      <w:pPr>
        <w:pStyle w:val="index"/>
        <w:tabs>
          <w:tab w:val="left" w:pos="540"/>
        </w:tabs>
        <w:spacing w:after="0" w:line="240" w:lineRule="auto"/>
        <w:ind w:left="540" w:right="-43" w:firstLine="0"/>
        <w:outlineLvl w:val="0"/>
        <w:rPr>
          <w:rFonts w:cs="Times New Roman"/>
          <w:i/>
          <w:iCs/>
          <w:szCs w:val="22"/>
          <w:lang w:val="en-GB" w:bidi="th-TH"/>
        </w:rPr>
      </w:pPr>
    </w:p>
    <w:p w14:paraId="52ADB009" w14:textId="723801ED" w:rsidR="00D36EE0" w:rsidRPr="00286970" w:rsidRDefault="009F5877" w:rsidP="001F2D2F">
      <w:pPr>
        <w:pStyle w:val="index"/>
        <w:tabs>
          <w:tab w:val="left" w:pos="540"/>
        </w:tabs>
        <w:spacing w:after="0" w:line="240" w:lineRule="auto"/>
        <w:ind w:left="540" w:right="-43" w:firstLine="0"/>
        <w:outlineLvl w:val="0"/>
        <w:rPr>
          <w:rFonts w:cs="Times New Roman"/>
          <w:i/>
          <w:iCs/>
          <w:szCs w:val="22"/>
          <w:lang w:val="en-US" w:bidi="th-TH"/>
        </w:rPr>
      </w:pPr>
      <w:r w:rsidRPr="00286970">
        <w:rPr>
          <w:rFonts w:cs="Times New Roman"/>
          <w:i/>
          <w:iCs/>
          <w:szCs w:val="22"/>
          <w:lang w:val="en-GB" w:bidi="th-TH"/>
        </w:rPr>
        <w:t>W</w:t>
      </w:r>
      <w:r w:rsidR="00AD4E8D">
        <w:rPr>
          <w:rFonts w:cs="Times New Roman"/>
          <w:i/>
          <w:iCs/>
          <w:szCs w:val="22"/>
          <w:lang w:val="en-GB" w:bidi="th-TH"/>
        </w:rPr>
        <w:t>in</w:t>
      </w:r>
      <w:r w:rsidRPr="00286970">
        <w:rPr>
          <w:rFonts w:cs="Times New Roman"/>
          <w:i/>
          <w:iCs/>
          <w:szCs w:val="22"/>
          <w:lang w:val="en-GB" w:bidi="th-TH"/>
        </w:rPr>
        <w:t xml:space="preserve"> </w:t>
      </w:r>
      <w:r w:rsidR="00AD4E8D" w:rsidRPr="00AD4E8D">
        <w:rPr>
          <w:rFonts w:cs="Times New Roman"/>
          <w:i/>
          <w:iCs/>
          <w:szCs w:val="22"/>
          <w:lang w:val="en-GB" w:bidi="th-TH"/>
        </w:rPr>
        <w:t>Ingredients Co., Ltd.</w:t>
      </w:r>
    </w:p>
    <w:p w14:paraId="2E9DCF52" w14:textId="77777777" w:rsidR="009F5877" w:rsidRPr="001F1054" w:rsidRDefault="009F5877" w:rsidP="00DF080D">
      <w:pPr>
        <w:pStyle w:val="Heading1"/>
        <w:numPr>
          <w:ilvl w:val="0"/>
          <w:numId w:val="0"/>
        </w:numPr>
        <w:tabs>
          <w:tab w:val="left" w:pos="540"/>
        </w:tabs>
        <w:spacing w:before="0" w:after="0" w:line="240" w:lineRule="atLeast"/>
        <w:rPr>
          <w:rFonts w:cstheme="minorBidi"/>
          <w:sz w:val="22"/>
          <w:szCs w:val="22"/>
          <w:lang w:bidi="th-TH"/>
        </w:rPr>
      </w:pPr>
    </w:p>
    <w:p w14:paraId="61512C9D" w14:textId="3C644784" w:rsidR="0012011E" w:rsidRDefault="00816B49" w:rsidP="00A60217">
      <w:pPr>
        <w:pStyle w:val="BodyText"/>
        <w:spacing w:line="240" w:lineRule="atLeast"/>
        <w:ind w:left="540"/>
        <w:jc w:val="both"/>
        <w:rPr>
          <w:rFonts w:cs="Times New Roman"/>
          <w:lang w:val="en-US"/>
        </w:rPr>
      </w:pPr>
      <w:r w:rsidRPr="00286970">
        <w:rPr>
          <w:rFonts w:cs="Times New Roman"/>
          <w:lang w:val="en-US"/>
        </w:rPr>
        <w:t>On</w:t>
      </w:r>
      <w:r w:rsidR="000971F5">
        <w:rPr>
          <w:rFonts w:cstheme="minorBidi" w:hint="cs"/>
          <w:cs/>
          <w:lang w:val="en-US" w:bidi="th-TH"/>
        </w:rPr>
        <w:t xml:space="preserve"> </w:t>
      </w:r>
      <w:r w:rsidRPr="00286970">
        <w:rPr>
          <w:rFonts w:cs="Times New Roman"/>
          <w:lang w:val="en-US"/>
        </w:rPr>
        <w:t>12 February 2026,</w:t>
      </w:r>
      <w:r w:rsidR="000971F5">
        <w:rPr>
          <w:rFonts w:cstheme="minorBidi" w:hint="cs"/>
          <w:cs/>
          <w:lang w:val="en-US" w:bidi="th-TH"/>
        </w:rPr>
        <w:t xml:space="preserve"> </w:t>
      </w:r>
      <w:r w:rsidRPr="00286970">
        <w:rPr>
          <w:rFonts w:cs="Times New Roman"/>
          <w:lang w:val="en-US"/>
        </w:rPr>
        <w:t xml:space="preserve">Win Ingredients Singapore Private Limited, an indirect subsidiary of the </w:t>
      </w:r>
      <w:r w:rsidR="000D2245" w:rsidRPr="000D2245">
        <w:rPr>
          <w:rFonts w:cs="Times New Roman"/>
          <w:lang w:val="en-US"/>
        </w:rPr>
        <w:t>Company, completely liquidated</w:t>
      </w:r>
      <w:r w:rsidR="000D2245">
        <w:rPr>
          <w:rFonts w:cs="Times New Roman"/>
          <w:lang w:val="en-US"/>
        </w:rPr>
        <w:t xml:space="preserve"> </w:t>
      </w:r>
      <w:r w:rsidRPr="00286970">
        <w:rPr>
          <w:rFonts w:cs="Times New Roman"/>
          <w:lang w:val="en-US"/>
        </w:rPr>
        <w:t>and deregistered with the Accounting and Corporate Regulatory Authority (ACRA) of Singapore.</w:t>
      </w:r>
    </w:p>
    <w:p w14:paraId="20D14525" w14:textId="43B8D23C" w:rsidR="0012011E" w:rsidRPr="00756791" w:rsidRDefault="0012011E" w:rsidP="00A60217">
      <w:pPr>
        <w:pStyle w:val="index"/>
        <w:tabs>
          <w:tab w:val="left" w:pos="540"/>
        </w:tabs>
        <w:spacing w:after="0" w:line="240" w:lineRule="auto"/>
        <w:ind w:left="540" w:right="-43" w:firstLine="0"/>
        <w:outlineLvl w:val="0"/>
        <w:rPr>
          <w:rFonts w:cs="Times New Roman"/>
          <w:szCs w:val="22"/>
          <w:lang w:val="en-GB" w:bidi="th-TH"/>
        </w:rPr>
      </w:pPr>
      <w:r w:rsidRPr="00756791">
        <w:rPr>
          <w:rFonts w:cs="Times New Roman"/>
          <w:szCs w:val="22"/>
          <w:lang w:val="en-GB" w:bidi="th-TH"/>
        </w:rPr>
        <w:t>As</w:t>
      </w:r>
      <w:r w:rsidR="00A60217" w:rsidRPr="00756791">
        <w:rPr>
          <w:rFonts w:cs="Times New Roman"/>
          <w:szCs w:val="22"/>
          <w:lang w:val="en-GB" w:bidi="th-TH"/>
        </w:rPr>
        <w:t>sociate</w:t>
      </w:r>
    </w:p>
    <w:p w14:paraId="09F47744" w14:textId="77777777" w:rsidR="00A60217" w:rsidRDefault="00A60217" w:rsidP="00A60217">
      <w:pPr>
        <w:pStyle w:val="index"/>
        <w:tabs>
          <w:tab w:val="left" w:pos="540"/>
        </w:tabs>
        <w:spacing w:after="0" w:line="240" w:lineRule="auto"/>
        <w:ind w:left="540" w:right="-43" w:firstLine="0"/>
        <w:outlineLvl w:val="0"/>
        <w:rPr>
          <w:rFonts w:cs="Times New Roman"/>
          <w:i/>
          <w:iCs/>
          <w:szCs w:val="22"/>
          <w:lang w:val="en-GB" w:bidi="th-TH"/>
        </w:rPr>
      </w:pPr>
    </w:p>
    <w:p w14:paraId="6C48A48D" w14:textId="44EB9EAE" w:rsidR="00A60217" w:rsidRDefault="00871C43" w:rsidP="00A60217">
      <w:pPr>
        <w:pStyle w:val="index"/>
        <w:tabs>
          <w:tab w:val="left" w:pos="540"/>
        </w:tabs>
        <w:spacing w:after="0" w:line="240" w:lineRule="auto"/>
        <w:ind w:left="540" w:right="-43" w:firstLine="0"/>
        <w:outlineLvl w:val="0"/>
        <w:rPr>
          <w:rFonts w:cs="Times New Roman"/>
          <w:i/>
          <w:iCs/>
          <w:szCs w:val="22"/>
          <w:lang w:val="en-GB" w:bidi="th-TH"/>
        </w:rPr>
      </w:pPr>
      <w:r w:rsidRPr="00871C43">
        <w:rPr>
          <w:rFonts w:cs="Times New Roman"/>
          <w:i/>
          <w:iCs/>
          <w:szCs w:val="22"/>
          <w:lang w:val="en-GB" w:bidi="th-TH"/>
        </w:rPr>
        <w:t>Impairment Testing of Investments in BIOM Co., Ltd.</w:t>
      </w:r>
    </w:p>
    <w:p w14:paraId="31BE0EA1" w14:textId="77777777" w:rsidR="00871C43" w:rsidRDefault="00871C43" w:rsidP="00A60217">
      <w:pPr>
        <w:pStyle w:val="index"/>
        <w:tabs>
          <w:tab w:val="left" w:pos="540"/>
        </w:tabs>
        <w:spacing w:after="0" w:line="240" w:lineRule="auto"/>
        <w:ind w:left="540" w:right="-43" w:firstLine="0"/>
        <w:outlineLvl w:val="0"/>
        <w:rPr>
          <w:rFonts w:cs="Times New Roman"/>
          <w:i/>
          <w:iCs/>
          <w:szCs w:val="22"/>
          <w:lang w:val="en-GB" w:bidi="th-TH"/>
        </w:rPr>
      </w:pPr>
    </w:p>
    <w:p w14:paraId="1FD6D312" w14:textId="4C79EC3C" w:rsidR="00403131" w:rsidRDefault="007E17DE" w:rsidP="00756791">
      <w:pPr>
        <w:pStyle w:val="index"/>
        <w:tabs>
          <w:tab w:val="left" w:pos="540"/>
        </w:tabs>
        <w:spacing w:after="0" w:line="240" w:lineRule="auto"/>
        <w:ind w:left="540" w:right="-43" w:firstLine="0"/>
        <w:jc w:val="thaiDistribute"/>
        <w:outlineLvl w:val="0"/>
        <w:rPr>
          <w:rFonts w:cs="Times New Roman"/>
          <w:szCs w:val="22"/>
          <w:lang w:val="en-GB" w:bidi="th-TH"/>
        </w:rPr>
      </w:pPr>
      <w:r>
        <w:rPr>
          <w:rFonts w:cs="Times New Roman"/>
          <w:szCs w:val="22"/>
          <w:lang w:val="en-GB" w:bidi="th-TH"/>
        </w:rPr>
        <w:t>During</w:t>
      </w:r>
      <w:r w:rsidR="002E3DDF">
        <w:rPr>
          <w:rFonts w:cs="Times New Roman"/>
          <w:szCs w:val="22"/>
          <w:lang w:val="en-GB" w:bidi="th-TH"/>
        </w:rPr>
        <w:t xml:space="preserve"> </w:t>
      </w:r>
      <w:r w:rsidR="002E3DDF" w:rsidRPr="002E3DDF">
        <w:rPr>
          <w:rFonts w:cs="Times New Roman"/>
          <w:szCs w:val="22"/>
          <w:lang w:val="en-GB" w:bidi="th-TH"/>
        </w:rPr>
        <w:t>the period ended</w:t>
      </w:r>
      <w:r w:rsidR="005D747E" w:rsidRPr="005D747E">
        <w:rPr>
          <w:rFonts w:cs="Times New Roman"/>
          <w:szCs w:val="22"/>
          <w:lang w:val="en-GB" w:bidi="th-TH"/>
        </w:rPr>
        <w:t xml:space="preserve"> 30 June 2026, </w:t>
      </w:r>
      <w:r w:rsidR="00135032" w:rsidRPr="00135032">
        <w:rPr>
          <w:rFonts w:cs="Times New Roman"/>
          <w:szCs w:val="22"/>
          <w:lang w:val="en-GB" w:bidi="th-TH"/>
        </w:rPr>
        <w:t xml:space="preserve">the Company's management </w:t>
      </w:r>
      <w:r w:rsidR="00325078">
        <w:rPr>
          <w:rFonts w:cs="Times New Roman"/>
          <w:szCs w:val="22"/>
          <w:lang w:val="en-GB" w:bidi="th-TH"/>
        </w:rPr>
        <w:t xml:space="preserve">reviewed operating </w:t>
      </w:r>
      <w:r w:rsidR="00135032" w:rsidRPr="00135032">
        <w:rPr>
          <w:rFonts w:cs="Times New Roman"/>
          <w:szCs w:val="22"/>
          <w:lang w:val="en-GB" w:bidi="th-TH"/>
        </w:rPr>
        <w:t xml:space="preserve">performance of BIOM Co., Ltd. (“BIOM”) (in which currently 20% of its shares held by the Company). BIOM has incurred continuous losses, which is an indication of impairment. The Company conducted an impairment test for the investment. As a result, the Company recognised an impairment loss on the investment in BIOM amounting to Baht 19.25 million. This impairment loss is presented in losses from impairment and write-off of assets </w:t>
      </w:r>
      <w:r w:rsidR="005A0E39">
        <w:rPr>
          <w:rFonts w:cs="Times New Roman"/>
          <w:szCs w:val="22"/>
          <w:lang w:val="en-GB" w:bidi="th-TH"/>
        </w:rPr>
        <w:t xml:space="preserve">in </w:t>
      </w:r>
      <w:r w:rsidR="00135032" w:rsidRPr="00135032">
        <w:rPr>
          <w:rFonts w:cs="Times New Roman"/>
          <w:szCs w:val="22"/>
          <w:lang w:val="en-GB" w:bidi="th-TH"/>
        </w:rPr>
        <w:t>both the consolidated and separate financial statements.</w:t>
      </w:r>
    </w:p>
    <w:p w14:paraId="3EE8C7E0" w14:textId="77777777" w:rsidR="00403131" w:rsidRDefault="00403131" w:rsidP="00403131">
      <w:pPr>
        <w:pStyle w:val="index"/>
        <w:tabs>
          <w:tab w:val="left" w:pos="540"/>
        </w:tabs>
        <w:spacing w:after="0" w:line="240" w:lineRule="auto"/>
        <w:ind w:left="540" w:right="-43" w:firstLine="0"/>
        <w:outlineLvl w:val="0"/>
        <w:rPr>
          <w:rFonts w:cs="Times New Roman"/>
          <w:szCs w:val="22"/>
          <w:lang w:val="en-GB" w:bidi="th-TH"/>
        </w:rPr>
      </w:pPr>
    </w:p>
    <w:p w14:paraId="597BE065" w14:textId="77777777" w:rsidR="00403131" w:rsidRDefault="00403131" w:rsidP="00403131">
      <w:pPr>
        <w:pStyle w:val="index"/>
        <w:tabs>
          <w:tab w:val="left" w:pos="540"/>
        </w:tabs>
        <w:spacing w:after="0" w:line="240" w:lineRule="auto"/>
        <w:ind w:left="540" w:right="-43" w:firstLine="0"/>
        <w:outlineLvl w:val="0"/>
        <w:rPr>
          <w:rFonts w:cs="Times New Roman"/>
          <w:szCs w:val="22"/>
          <w:lang w:val="en-GB" w:bidi="th-TH"/>
        </w:rPr>
      </w:pPr>
    </w:p>
    <w:p w14:paraId="4CF87944" w14:textId="77777777" w:rsidR="00CE0A8D" w:rsidRDefault="00CE0A8D" w:rsidP="00403131">
      <w:pPr>
        <w:pStyle w:val="index"/>
        <w:tabs>
          <w:tab w:val="left" w:pos="540"/>
        </w:tabs>
        <w:spacing w:after="0" w:line="240" w:lineRule="auto"/>
        <w:ind w:left="540" w:right="-43" w:firstLine="0"/>
        <w:outlineLvl w:val="0"/>
        <w:rPr>
          <w:rFonts w:cs="Times New Roman"/>
          <w:szCs w:val="22"/>
          <w:lang w:val="en-GB" w:bidi="th-TH"/>
        </w:rPr>
      </w:pPr>
    </w:p>
    <w:p w14:paraId="4B2401C9" w14:textId="77777777" w:rsidR="00287645" w:rsidRDefault="00287645" w:rsidP="00403131">
      <w:pPr>
        <w:pStyle w:val="index"/>
        <w:tabs>
          <w:tab w:val="left" w:pos="540"/>
        </w:tabs>
        <w:spacing w:after="0" w:line="240" w:lineRule="auto"/>
        <w:ind w:left="540" w:right="-43" w:firstLine="0"/>
        <w:outlineLvl w:val="0"/>
        <w:rPr>
          <w:rFonts w:cs="Times New Roman"/>
          <w:szCs w:val="22"/>
          <w:lang w:val="en-GB" w:bidi="th-TH"/>
        </w:rPr>
      </w:pPr>
    </w:p>
    <w:p w14:paraId="62D42EF2" w14:textId="77777777" w:rsidR="00CE0A8D" w:rsidRDefault="00CE0A8D" w:rsidP="00403131">
      <w:pPr>
        <w:pStyle w:val="index"/>
        <w:tabs>
          <w:tab w:val="left" w:pos="540"/>
        </w:tabs>
        <w:spacing w:after="0" w:line="240" w:lineRule="auto"/>
        <w:ind w:left="540" w:right="-43" w:firstLine="0"/>
        <w:outlineLvl w:val="0"/>
        <w:rPr>
          <w:rFonts w:cs="Times New Roman"/>
          <w:szCs w:val="22"/>
          <w:lang w:val="en-GB" w:bidi="th-TH"/>
        </w:rPr>
      </w:pPr>
    </w:p>
    <w:p w14:paraId="1486D2C3" w14:textId="77777777" w:rsidR="00403131" w:rsidRPr="00403131" w:rsidRDefault="00403131" w:rsidP="00403131">
      <w:pPr>
        <w:pStyle w:val="index"/>
        <w:tabs>
          <w:tab w:val="left" w:pos="540"/>
        </w:tabs>
        <w:spacing w:after="0" w:line="240" w:lineRule="auto"/>
        <w:ind w:left="540" w:right="-43" w:firstLine="0"/>
        <w:outlineLvl w:val="0"/>
        <w:rPr>
          <w:rFonts w:cs="Times New Roman"/>
          <w:szCs w:val="22"/>
          <w:lang w:val="en-GB" w:bidi="th-TH"/>
        </w:rPr>
      </w:pPr>
    </w:p>
    <w:p w14:paraId="61D3A247" w14:textId="77777777" w:rsidR="00A60217" w:rsidRPr="00A60217" w:rsidRDefault="00A60217" w:rsidP="00A60217">
      <w:pPr>
        <w:pStyle w:val="index"/>
        <w:tabs>
          <w:tab w:val="left" w:pos="540"/>
        </w:tabs>
        <w:spacing w:after="0" w:line="240" w:lineRule="auto"/>
        <w:ind w:left="540" w:right="-43" w:firstLine="0"/>
        <w:outlineLvl w:val="0"/>
        <w:rPr>
          <w:rFonts w:cs="Times New Roman"/>
          <w:i/>
          <w:iCs/>
          <w:szCs w:val="22"/>
          <w:lang w:val="en-GB" w:bidi="th-TH"/>
        </w:rPr>
      </w:pPr>
    </w:p>
    <w:p w14:paraId="2F4E1C27" w14:textId="5E938F37" w:rsidR="00783E92" w:rsidRPr="00AE1021" w:rsidRDefault="00783E92" w:rsidP="005730E4">
      <w:pPr>
        <w:pStyle w:val="Heading1"/>
        <w:numPr>
          <w:ilvl w:val="0"/>
          <w:numId w:val="3"/>
        </w:numPr>
        <w:spacing w:before="0" w:after="0" w:line="240" w:lineRule="atLeast"/>
        <w:ind w:left="540"/>
        <w:rPr>
          <w:rFonts w:cs="Times New Roman"/>
          <w:szCs w:val="24"/>
        </w:rPr>
      </w:pPr>
      <w:r w:rsidRPr="00AE1021">
        <w:rPr>
          <w:rFonts w:cs="Times New Roman"/>
          <w:szCs w:val="24"/>
        </w:rPr>
        <w:lastRenderedPageBreak/>
        <w:t>Property, plant and equipment</w:t>
      </w:r>
    </w:p>
    <w:p w14:paraId="1D3DB06D" w14:textId="77777777" w:rsidR="00AA368A" w:rsidRPr="00AE1021" w:rsidRDefault="00AA368A" w:rsidP="005730E4">
      <w:pPr>
        <w:pStyle w:val="Heading1"/>
        <w:numPr>
          <w:ilvl w:val="0"/>
          <w:numId w:val="0"/>
        </w:numPr>
        <w:tabs>
          <w:tab w:val="left" w:pos="540"/>
        </w:tabs>
        <w:spacing w:before="0" w:after="0" w:line="240" w:lineRule="atLeast"/>
        <w:rPr>
          <w:rFonts w:cstheme="minorBidi"/>
          <w:sz w:val="14"/>
          <w:szCs w:val="17"/>
          <w:cs/>
          <w:lang w:bidi="th-TH"/>
        </w:rPr>
      </w:pPr>
    </w:p>
    <w:tbl>
      <w:tblPr>
        <w:tblW w:w="9174" w:type="dxa"/>
        <w:tblInd w:w="539" w:type="dxa"/>
        <w:tblLayout w:type="fixed"/>
        <w:tblLook w:val="04A0" w:firstRow="1" w:lastRow="0" w:firstColumn="1" w:lastColumn="0" w:noHBand="0" w:noVBand="1"/>
      </w:tblPr>
      <w:tblGrid>
        <w:gridCol w:w="5941"/>
        <w:gridCol w:w="1350"/>
        <w:gridCol w:w="270"/>
        <w:gridCol w:w="1613"/>
      </w:tblGrid>
      <w:tr w:rsidR="00AE1021" w:rsidRPr="00AE1021" w14:paraId="21520BFA" w14:textId="77777777" w:rsidTr="00756791">
        <w:trPr>
          <w:trHeight w:val="596"/>
        </w:trPr>
        <w:tc>
          <w:tcPr>
            <w:tcW w:w="3238" w:type="pct"/>
          </w:tcPr>
          <w:p w14:paraId="62A6188B" w14:textId="77777777" w:rsidR="00AA368A" w:rsidRPr="00AE1021" w:rsidRDefault="00AA368A" w:rsidP="000012B0">
            <w:pPr>
              <w:spacing w:line="240" w:lineRule="atLeast"/>
              <w:ind w:firstLine="162"/>
              <w:rPr>
                <w:rFonts w:cs="Times New Roman"/>
                <w:b/>
                <w:bCs/>
                <w:i/>
                <w:iCs/>
                <w:szCs w:val="22"/>
              </w:rPr>
            </w:pPr>
          </w:p>
          <w:p w14:paraId="19086943" w14:textId="7C688B64" w:rsidR="00AA368A" w:rsidRPr="00AE1021" w:rsidRDefault="00AA368A" w:rsidP="00017251">
            <w:pPr>
              <w:spacing w:line="240" w:lineRule="atLeast"/>
              <w:ind w:hanging="78"/>
              <w:rPr>
                <w:rFonts w:cstheme="minorBidi"/>
                <w:szCs w:val="28"/>
                <w:lang w:val="en-US" w:bidi="th-TH"/>
              </w:rPr>
            </w:pPr>
            <w:r w:rsidRPr="00AE1021">
              <w:rPr>
                <w:rFonts w:cs="Times New Roman"/>
                <w:b/>
                <w:bCs/>
                <w:i/>
                <w:iCs/>
                <w:szCs w:val="22"/>
              </w:rPr>
              <w:t xml:space="preserve">For the </w:t>
            </w:r>
            <w:r w:rsidR="00287645">
              <w:rPr>
                <w:rFonts w:cs="Times New Roman"/>
                <w:b/>
                <w:bCs/>
                <w:i/>
                <w:iCs/>
                <w:szCs w:val="22"/>
              </w:rPr>
              <w:t>six</w:t>
            </w:r>
            <w:r w:rsidRPr="00AE1021">
              <w:rPr>
                <w:rFonts w:cs="Times New Roman"/>
                <w:b/>
                <w:bCs/>
                <w:i/>
                <w:iCs/>
                <w:szCs w:val="22"/>
              </w:rPr>
              <w:t>-month period</w:t>
            </w:r>
            <w:r w:rsidRPr="00AE1021">
              <w:rPr>
                <w:rFonts w:cstheme="minorBidi" w:hint="cs"/>
                <w:b/>
                <w:bCs/>
                <w:i/>
                <w:iCs/>
                <w:szCs w:val="28"/>
                <w:cs/>
                <w:lang w:bidi="th-TH"/>
              </w:rPr>
              <w:t xml:space="preserve"> </w:t>
            </w:r>
            <w:r w:rsidRPr="00AE1021">
              <w:rPr>
                <w:rFonts w:cs="Times New Roman"/>
                <w:b/>
                <w:bCs/>
                <w:i/>
                <w:iCs/>
                <w:szCs w:val="22"/>
              </w:rPr>
              <w:t>ended 3</w:t>
            </w:r>
            <w:r w:rsidR="000E60FE">
              <w:rPr>
                <w:rFonts w:cs="Times New Roman"/>
                <w:b/>
                <w:bCs/>
                <w:i/>
                <w:iCs/>
                <w:szCs w:val="22"/>
              </w:rPr>
              <w:t>0</w:t>
            </w:r>
            <w:r w:rsidR="000012B0" w:rsidRPr="00AE1021">
              <w:rPr>
                <w:rFonts w:cs="Times New Roman"/>
                <w:b/>
                <w:bCs/>
                <w:i/>
                <w:iCs/>
                <w:szCs w:val="22"/>
              </w:rPr>
              <w:t xml:space="preserve"> </w:t>
            </w:r>
            <w:r w:rsidR="000E60FE">
              <w:rPr>
                <w:rFonts w:cs="Times New Roman"/>
                <w:b/>
                <w:bCs/>
                <w:i/>
                <w:iCs/>
                <w:szCs w:val="22"/>
              </w:rPr>
              <w:t>June</w:t>
            </w:r>
            <w:r w:rsidR="000012B0" w:rsidRPr="00AE1021">
              <w:rPr>
                <w:rFonts w:cs="Times New Roman"/>
                <w:b/>
                <w:bCs/>
                <w:i/>
                <w:iCs/>
                <w:szCs w:val="22"/>
              </w:rPr>
              <w:t xml:space="preserve"> </w:t>
            </w:r>
            <w:r w:rsidRPr="00AE1021">
              <w:rPr>
                <w:rFonts w:cstheme="minorBidi"/>
                <w:b/>
                <w:bCs/>
                <w:i/>
                <w:iCs/>
                <w:szCs w:val="28"/>
                <w:lang w:val="en-US" w:bidi="th-TH"/>
              </w:rPr>
              <w:t>2</w:t>
            </w:r>
            <w:r w:rsidRPr="00AE1021">
              <w:rPr>
                <w:rFonts w:cs="Times New Roman"/>
                <w:b/>
                <w:bCs/>
                <w:i/>
                <w:iCs/>
                <w:szCs w:val="22"/>
              </w:rPr>
              <w:t>02</w:t>
            </w:r>
            <w:r w:rsidR="00EE33F0">
              <w:rPr>
                <w:rFonts w:cs="Times New Roman"/>
                <w:b/>
                <w:bCs/>
                <w:i/>
                <w:iCs/>
                <w:szCs w:val="22"/>
              </w:rPr>
              <w:t>6</w:t>
            </w:r>
          </w:p>
        </w:tc>
        <w:tc>
          <w:tcPr>
            <w:tcW w:w="736" w:type="pct"/>
          </w:tcPr>
          <w:p w14:paraId="72BADDDE" w14:textId="77777777" w:rsidR="00AA368A" w:rsidRPr="00AE1021" w:rsidRDefault="00AA368A" w:rsidP="000012B0">
            <w:pPr>
              <w:pStyle w:val="BodyText"/>
              <w:spacing w:after="0" w:line="240" w:lineRule="atLeast"/>
              <w:ind w:left="-108" w:right="-110"/>
              <w:jc w:val="center"/>
              <w:rPr>
                <w:rFonts w:cs="Times New Roman"/>
              </w:rPr>
            </w:pPr>
            <w:r w:rsidRPr="00AE1021">
              <w:rPr>
                <w:rFonts w:cs="Times New Roman"/>
                <w:b/>
                <w:bCs/>
              </w:rPr>
              <w:t>Consolidated financial statements</w:t>
            </w:r>
          </w:p>
        </w:tc>
        <w:tc>
          <w:tcPr>
            <w:tcW w:w="147" w:type="pct"/>
          </w:tcPr>
          <w:p w14:paraId="05DE8623" w14:textId="77777777" w:rsidR="00AA368A" w:rsidRPr="00AE1021" w:rsidRDefault="00AA368A" w:rsidP="000012B0">
            <w:pPr>
              <w:pStyle w:val="BodyText"/>
              <w:spacing w:after="0" w:line="240" w:lineRule="atLeast"/>
              <w:ind w:left="-108" w:right="-110"/>
              <w:jc w:val="center"/>
              <w:rPr>
                <w:rFonts w:cs="Times New Roman"/>
              </w:rPr>
            </w:pPr>
          </w:p>
        </w:tc>
        <w:tc>
          <w:tcPr>
            <w:tcW w:w="879" w:type="pct"/>
          </w:tcPr>
          <w:p w14:paraId="44CCA330" w14:textId="77777777" w:rsidR="00AA368A" w:rsidRPr="00AE1021" w:rsidRDefault="00AA368A" w:rsidP="000012B0">
            <w:pPr>
              <w:pStyle w:val="BodyText"/>
              <w:spacing w:after="0" w:line="240" w:lineRule="atLeast"/>
              <w:ind w:left="-108" w:right="-110"/>
              <w:jc w:val="center"/>
              <w:rPr>
                <w:rFonts w:cs="Times New Roman"/>
                <w:b/>
                <w:bCs/>
                <w:szCs w:val="22"/>
              </w:rPr>
            </w:pPr>
            <w:r w:rsidRPr="00AE1021">
              <w:rPr>
                <w:rFonts w:cs="Times New Roman"/>
                <w:b/>
                <w:bCs/>
                <w:szCs w:val="22"/>
              </w:rPr>
              <w:t xml:space="preserve">Separate </w:t>
            </w:r>
          </w:p>
          <w:p w14:paraId="799D444C" w14:textId="77777777" w:rsidR="00AA368A" w:rsidRPr="00AE1021" w:rsidRDefault="00AA368A" w:rsidP="000012B0">
            <w:pPr>
              <w:pStyle w:val="BodyText"/>
              <w:spacing w:after="0" w:line="240" w:lineRule="atLeast"/>
              <w:ind w:left="-108" w:right="-110"/>
              <w:jc w:val="center"/>
              <w:rPr>
                <w:rFonts w:cs="Times New Roman"/>
              </w:rPr>
            </w:pPr>
            <w:r w:rsidRPr="00AE1021">
              <w:rPr>
                <w:rFonts w:cs="Times New Roman"/>
                <w:b/>
                <w:bCs/>
              </w:rPr>
              <w:t>financial statements</w:t>
            </w:r>
          </w:p>
        </w:tc>
      </w:tr>
      <w:tr w:rsidR="00AE1021" w:rsidRPr="00AE1021" w14:paraId="64FF1C84" w14:textId="77777777" w:rsidTr="00756791">
        <w:trPr>
          <w:trHeight w:val="80"/>
        </w:trPr>
        <w:tc>
          <w:tcPr>
            <w:tcW w:w="3238" w:type="pct"/>
          </w:tcPr>
          <w:p w14:paraId="63A22CBE" w14:textId="77777777" w:rsidR="00AA368A" w:rsidRPr="00AE1021" w:rsidRDefault="00AA368A" w:rsidP="00BA3D8F">
            <w:pPr>
              <w:pStyle w:val="BodyText"/>
              <w:spacing w:after="0"/>
              <w:ind w:left="-110" w:right="-131"/>
              <w:jc w:val="center"/>
              <w:rPr>
                <w:rFonts w:ascii="Angsana New" w:hAnsi="Angsana New"/>
              </w:rPr>
            </w:pPr>
          </w:p>
        </w:tc>
        <w:tc>
          <w:tcPr>
            <w:tcW w:w="1762" w:type="pct"/>
            <w:gridSpan w:val="3"/>
          </w:tcPr>
          <w:p w14:paraId="5F9B5455" w14:textId="4AF99BB9" w:rsidR="0063554A" w:rsidRPr="00AE1021" w:rsidRDefault="00AA368A" w:rsidP="007537E8">
            <w:pPr>
              <w:pStyle w:val="acctfourfigures"/>
              <w:tabs>
                <w:tab w:val="clear" w:pos="765"/>
              </w:tabs>
              <w:spacing w:line="240" w:lineRule="atLeast"/>
              <w:ind w:left="-108" w:right="-110"/>
              <w:jc w:val="center"/>
              <w:rPr>
                <w:i/>
                <w:iCs/>
                <w:szCs w:val="22"/>
                <w:lang w:bidi="th-TH"/>
              </w:rPr>
            </w:pPr>
            <w:r w:rsidRPr="00AE1021">
              <w:rPr>
                <w:i/>
                <w:iCs/>
                <w:szCs w:val="22"/>
                <w:lang w:bidi="th-TH"/>
              </w:rPr>
              <w:t>(in million Baht)</w:t>
            </w:r>
          </w:p>
        </w:tc>
      </w:tr>
      <w:tr w:rsidR="00AE1021" w:rsidRPr="00AE1021" w14:paraId="5FCD171A" w14:textId="77777777" w:rsidTr="00756791">
        <w:tc>
          <w:tcPr>
            <w:tcW w:w="3238" w:type="pct"/>
          </w:tcPr>
          <w:p w14:paraId="29F5D36A" w14:textId="779A4CCA" w:rsidR="00967392" w:rsidRPr="00AE1021" w:rsidRDefault="00967392" w:rsidP="00BB6B10">
            <w:pPr>
              <w:pStyle w:val="BodyText"/>
              <w:spacing w:after="0"/>
              <w:ind w:left="-78" w:right="-131"/>
              <w:jc w:val="both"/>
              <w:rPr>
                <w:rFonts w:cs="Times New Roman"/>
                <w:i/>
                <w:iCs/>
              </w:rPr>
            </w:pPr>
            <w:r w:rsidRPr="00AE1021">
              <w:rPr>
                <w:szCs w:val="28"/>
                <w:lang w:val="en-US" w:bidi="th-TH"/>
              </w:rPr>
              <w:t>Purchase assets - cost</w:t>
            </w:r>
          </w:p>
        </w:tc>
        <w:tc>
          <w:tcPr>
            <w:tcW w:w="736" w:type="pct"/>
          </w:tcPr>
          <w:p w14:paraId="56BC4CB8" w14:textId="313BD937" w:rsidR="00967392" w:rsidRPr="00AE1021" w:rsidRDefault="00767A27" w:rsidP="00756791">
            <w:pPr>
              <w:pStyle w:val="acctfourfigures"/>
              <w:spacing w:line="240" w:lineRule="atLeast"/>
              <w:ind w:right="46"/>
              <w:rPr>
                <w:rFonts w:cs="Times New Roman"/>
                <w:szCs w:val="22"/>
              </w:rPr>
            </w:pPr>
            <w:r w:rsidRPr="00756791">
              <w:rPr>
                <w:rFonts w:cstheme="minorBidi"/>
                <w:szCs w:val="28"/>
                <w:lang w:val="en-US" w:bidi="th-TH"/>
              </w:rPr>
              <w:t>40</w:t>
            </w:r>
            <w:r>
              <w:rPr>
                <w:rFonts w:cs="Times New Roman"/>
                <w:szCs w:val="22"/>
              </w:rPr>
              <w:t>.30</w:t>
            </w:r>
          </w:p>
        </w:tc>
        <w:tc>
          <w:tcPr>
            <w:tcW w:w="147" w:type="pct"/>
          </w:tcPr>
          <w:p w14:paraId="10D80610" w14:textId="77777777" w:rsidR="00967392" w:rsidRPr="00AE1021" w:rsidRDefault="00967392" w:rsidP="00967392">
            <w:pPr>
              <w:pStyle w:val="acctfourfigures"/>
              <w:spacing w:line="240" w:lineRule="atLeast"/>
              <w:ind w:left="-79" w:right="46"/>
              <w:jc w:val="right"/>
              <w:rPr>
                <w:rFonts w:cs="Times New Roman"/>
                <w:szCs w:val="22"/>
              </w:rPr>
            </w:pPr>
          </w:p>
        </w:tc>
        <w:tc>
          <w:tcPr>
            <w:tcW w:w="879" w:type="pct"/>
          </w:tcPr>
          <w:p w14:paraId="4A6D57C6" w14:textId="581CBEAA" w:rsidR="00967392" w:rsidRPr="00AE1021" w:rsidRDefault="008203CE" w:rsidP="00756791">
            <w:pPr>
              <w:pStyle w:val="acctfourfigures"/>
              <w:spacing w:line="240" w:lineRule="atLeast"/>
              <w:ind w:left="-79" w:right="159"/>
              <w:jc w:val="center"/>
              <w:rPr>
                <w:rFonts w:cs="Times New Roman"/>
                <w:szCs w:val="22"/>
              </w:rPr>
            </w:pPr>
            <w:r>
              <w:rPr>
                <w:rFonts w:cs="Times New Roman"/>
                <w:szCs w:val="22"/>
              </w:rPr>
              <w:t>-</w:t>
            </w:r>
          </w:p>
        </w:tc>
      </w:tr>
      <w:tr w:rsidR="00967392" w:rsidRPr="00AE1021" w14:paraId="2A0AB4A6" w14:textId="77777777" w:rsidTr="00756791">
        <w:tc>
          <w:tcPr>
            <w:tcW w:w="3238" w:type="pct"/>
          </w:tcPr>
          <w:p w14:paraId="2E5F77A3" w14:textId="51B8741D" w:rsidR="00967392" w:rsidRPr="00AE1021" w:rsidRDefault="00DD6424" w:rsidP="00BB6B10">
            <w:pPr>
              <w:pStyle w:val="BodyText"/>
              <w:spacing w:after="0"/>
              <w:ind w:left="-78" w:right="-131"/>
              <w:rPr>
                <w:rFonts w:cs="Times New Roman"/>
              </w:rPr>
            </w:pPr>
            <w:r w:rsidRPr="00DD6424">
              <w:rPr>
                <w:rFonts w:cs="Times New Roman"/>
                <w:szCs w:val="22"/>
              </w:rPr>
              <w:t>Losses from impairment and write-off of assets - net book value</w:t>
            </w:r>
          </w:p>
        </w:tc>
        <w:tc>
          <w:tcPr>
            <w:tcW w:w="736" w:type="pct"/>
          </w:tcPr>
          <w:p w14:paraId="1F7D655C" w14:textId="08E8FA02" w:rsidR="00967392" w:rsidRPr="00767A27" w:rsidRDefault="002819C8" w:rsidP="00756791">
            <w:pPr>
              <w:pStyle w:val="acctfourfigures"/>
              <w:spacing w:line="240" w:lineRule="atLeast"/>
              <w:rPr>
                <w:rFonts w:cstheme="minorBidi"/>
                <w:szCs w:val="28"/>
                <w:lang w:val="en-US" w:bidi="th-TH"/>
              </w:rPr>
            </w:pPr>
            <w:r>
              <w:rPr>
                <w:rFonts w:cstheme="minorBidi" w:hint="cs"/>
                <w:szCs w:val="28"/>
                <w:cs/>
                <w:lang w:val="en-US" w:bidi="th-TH"/>
              </w:rPr>
              <w:t xml:space="preserve">  </w:t>
            </w:r>
            <w:r w:rsidR="00767A27" w:rsidRPr="00767A27">
              <w:rPr>
                <w:rFonts w:cstheme="minorBidi"/>
                <w:szCs w:val="28"/>
                <w:lang w:val="en-US" w:bidi="th-TH"/>
              </w:rPr>
              <w:t>(</w:t>
            </w:r>
            <w:r w:rsidR="00767A27">
              <w:rPr>
                <w:rFonts w:cstheme="minorBidi"/>
                <w:szCs w:val="28"/>
                <w:lang w:val="en-US" w:bidi="th-TH"/>
              </w:rPr>
              <w:t>150.95</w:t>
            </w:r>
            <w:r w:rsidR="00767A27" w:rsidRPr="00767A27">
              <w:rPr>
                <w:rFonts w:cstheme="minorBidi"/>
                <w:szCs w:val="28"/>
                <w:lang w:val="en-US" w:bidi="th-TH"/>
              </w:rPr>
              <w:t>)</w:t>
            </w:r>
          </w:p>
        </w:tc>
        <w:tc>
          <w:tcPr>
            <w:tcW w:w="147" w:type="pct"/>
          </w:tcPr>
          <w:p w14:paraId="28A64D4B" w14:textId="77777777" w:rsidR="00967392" w:rsidRPr="00AE1021" w:rsidRDefault="00967392" w:rsidP="00967392">
            <w:pPr>
              <w:pStyle w:val="acctfourfigures"/>
              <w:spacing w:line="240" w:lineRule="atLeast"/>
              <w:ind w:left="-79" w:right="46"/>
              <w:jc w:val="right"/>
              <w:rPr>
                <w:rFonts w:cs="Times New Roman"/>
                <w:szCs w:val="22"/>
              </w:rPr>
            </w:pPr>
          </w:p>
        </w:tc>
        <w:tc>
          <w:tcPr>
            <w:tcW w:w="879" w:type="pct"/>
          </w:tcPr>
          <w:p w14:paraId="0EF00C0B" w14:textId="412F8C0E" w:rsidR="00967392" w:rsidRPr="00AE1021" w:rsidRDefault="008203CE" w:rsidP="00756791">
            <w:pPr>
              <w:pStyle w:val="acctfourfigures"/>
              <w:spacing w:line="240" w:lineRule="atLeast"/>
              <w:ind w:left="-79" w:right="159"/>
              <w:jc w:val="center"/>
              <w:rPr>
                <w:rFonts w:cs="Times New Roman"/>
                <w:szCs w:val="22"/>
              </w:rPr>
            </w:pPr>
            <w:r>
              <w:rPr>
                <w:rFonts w:cs="Times New Roman"/>
                <w:szCs w:val="22"/>
              </w:rPr>
              <w:t>-</w:t>
            </w:r>
          </w:p>
        </w:tc>
      </w:tr>
    </w:tbl>
    <w:p w14:paraId="79525846" w14:textId="77777777" w:rsidR="00AE2BE5" w:rsidRPr="00AE1021" w:rsidRDefault="00AE2BE5" w:rsidP="00AE2BE5">
      <w:pPr>
        <w:spacing w:line="240" w:lineRule="auto"/>
        <w:rPr>
          <w:sz w:val="2"/>
          <w:szCs w:val="2"/>
        </w:rPr>
      </w:pPr>
    </w:p>
    <w:p w14:paraId="2E8B2E1E" w14:textId="77777777" w:rsidR="00D43178" w:rsidRPr="00AE1021" w:rsidRDefault="00D43178" w:rsidP="00270CA2">
      <w:pPr>
        <w:pStyle w:val="index"/>
        <w:tabs>
          <w:tab w:val="left" w:pos="-1710"/>
          <w:tab w:val="left" w:pos="990"/>
        </w:tabs>
        <w:spacing w:after="0" w:line="240" w:lineRule="auto"/>
        <w:ind w:left="0" w:right="299" w:firstLine="0"/>
        <w:jc w:val="thaiDistribute"/>
        <w:outlineLvl w:val="0"/>
        <w:rPr>
          <w:rFonts w:cs="Cordia New"/>
          <w:szCs w:val="22"/>
          <w:lang w:val="en-US" w:bidi="th-TH"/>
        </w:rPr>
      </w:pPr>
    </w:p>
    <w:p w14:paraId="5E257B06" w14:textId="7EC2522B" w:rsidR="004429C4" w:rsidRDefault="00F21B9A" w:rsidP="002F22EE">
      <w:pPr>
        <w:pStyle w:val="index"/>
        <w:tabs>
          <w:tab w:val="left" w:pos="-1710"/>
          <w:tab w:val="left" w:pos="990"/>
        </w:tabs>
        <w:spacing w:after="0" w:line="240" w:lineRule="auto"/>
        <w:ind w:left="540" w:right="-27" w:firstLine="0"/>
        <w:jc w:val="thaiDistribute"/>
        <w:outlineLvl w:val="0"/>
        <w:rPr>
          <w:rFonts w:cstheme="minorBidi"/>
          <w:szCs w:val="22"/>
          <w:lang w:val="en-US" w:bidi="th-TH"/>
        </w:rPr>
      </w:pPr>
      <w:r w:rsidRPr="00F21B9A">
        <w:rPr>
          <w:rFonts w:cs="Univers 45 Light"/>
          <w:szCs w:val="22"/>
          <w:lang w:val="en-US" w:bidi="th-TH"/>
        </w:rPr>
        <w:t xml:space="preserve">In </w:t>
      </w:r>
      <w:r w:rsidR="004429C4" w:rsidRPr="004429C4">
        <w:rPr>
          <w:rFonts w:cs="Univers 45 Light"/>
          <w:szCs w:val="22"/>
          <w:lang w:val="en-US" w:bidi="th-TH"/>
        </w:rPr>
        <w:t xml:space="preserve">the second quarter, the Group reviewed its asset </w:t>
      </w:r>
      <w:proofErr w:type="spellStart"/>
      <w:r w:rsidR="004429C4" w:rsidRPr="004429C4">
        <w:rPr>
          <w:rFonts w:cs="Univers 45 Light"/>
          <w:szCs w:val="22"/>
          <w:lang w:val="en-US" w:bidi="th-TH"/>
        </w:rPr>
        <w:t>utilisation</w:t>
      </w:r>
      <w:proofErr w:type="spellEnd"/>
      <w:r w:rsidR="004429C4" w:rsidRPr="004429C4">
        <w:rPr>
          <w:rFonts w:cs="Univers 45 Light"/>
          <w:szCs w:val="22"/>
          <w:lang w:val="en-US" w:bidi="th-TH"/>
        </w:rPr>
        <w:t xml:space="preserve"> plans for certain assets to align with the strategic direction and </w:t>
      </w:r>
      <w:r w:rsidR="004429C4" w:rsidRPr="00DB57B2">
        <w:rPr>
          <w:rFonts w:cs="Univers 45 Light"/>
          <w:szCs w:val="22"/>
          <w:lang w:val="en-US" w:bidi="th-TH"/>
        </w:rPr>
        <w:t xml:space="preserve">future </w:t>
      </w:r>
      <w:r w:rsidR="00DB57B2" w:rsidRPr="00756791">
        <w:rPr>
          <w:rFonts w:cs="Univers 45 Light"/>
          <w:szCs w:val="22"/>
          <w:lang w:val="en-US" w:bidi="th-TH"/>
        </w:rPr>
        <w:t xml:space="preserve">operating </w:t>
      </w:r>
      <w:r w:rsidR="004429C4" w:rsidRPr="00DB57B2">
        <w:rPr>
          <w:rFonts w:cs="Univers 45 Light"/>
          <w:szCs w:val="22"/>
          <w:lang w:val="en-US" w:bidi="th-TH"/>
        </w:rPr>
        <w:t>plans.</w:t>
      </w:r>
      <w:r w:rsidR="004429C4" w:rsidRPr="004429C4">
        <w:rPr>
          <w:rFonts w:cs="Univers 45 Light"/>
          <w:szCs w:val="22"/>
          <w:lang w:val="en-US" w:bidi="th-TH"/>
        </w:rPr>
        <w:t xml:space="preserve"> As a result, the Group recorded an impairment of assets amounting to Baht 70.09 million and write-off of assets amounting to Baht 80.86 million. These transactions were presented in losses from impairment and write-off of assets in the consolidated financial statements.</w:t>
      </w:r>
    </w:p>
    <w:p w14:paraId="76C824AD" w14:textId="77777777" w:rsidR="00767A27" w:rsidRDefault="00767A27" w:rsidP="002F22EE">
      <w:pPr>
        <w:pStyle w:val="index"/>
        <w:tabs>
          <w:tab w:val="left" w:pos="-1710"/>
          <w:tab w:val="left" w:pos="990"/>
        </w:tabs>
        <w:spacing w:after="0" w:line="240" w:lineRule="auto"/>
        <w:ind w:left="540" w:right="-27" w:firstLine="0"/>
        <w:jc w:val="thaiDistribute"/>
        <w:outlineLvl w:val="0"/>
        <w:rPr>
          <w:rFonts w:cs="Univers 45 Light"/>
          <w:szCs w:val="22"/>
          <w:lang w:val="en-US" w:bidi="th-TH"/>
        </w:rPr>
      </w:pPr>
    </w:p>
    <w:p w14:paraId="20232455" w14:textId="701F2B2C" w:rsidR="00AE2BE5" w:rsidRPr="00AE1021" w:rsidRDefault="00DB73C3" w:rsidP="002F22EE">
      <w:pPr>
        <w:pStyle w:val="index"/>
        <w:tabs>
          <w:tab w:val="left" w:pos="-1710"/>
          <w:tab w:val="left" w:pos="990"/>
        </w:tabs>
        <w:spacing w:after="0" w:line="240" w:lineRule="auto"/>
        <w:ind w:left="540" w:right="-27" w:firstLine="0"/>
        <w:jc w:val="thaiDistribute"/>
        <w:outlineLvl w:val="0"/>
        <w:rPr>
          <w:rFonts w:cs="Cordia New"/>
          <w:szCs w:val="22"/>
          <w:lang w:val="en-US" w:bidi="th-TH"/>
        </w:rPr>
      </w:pPr>
      <w:r w:rsidRPr="00AE1021">
        <w:rPr>
          <w:rFonts w:cs="Univers 45 Light"/>
          <w:szCs w:val="22"/>
          <w:lang w:val="en-US" w:bidi="th-TH"/>
        </w:rPr>
        <w:t xml:space="preserve">As at </w:t>
      </w:r>
      <w:r w:rsidR="00D300F0" w:rsidRPr="00AE1021">
        <w:rPr>
          <w:rFonts w:cs="Univers 45 Light"/>
          <w:szCs w:val="22"/>
          <w:lang w:val="en-US" w:bidi="th-TH"/>
        </w:rPr>
        <w:t>3</w:t>
      </w:r>
      <w:r w:rsidR="000E60FE">
        <w:rPr>
          <w:rFonts w:cs="Univers 45 Light"/>
          <w:szCs w:val="22"/>
          <w:lang w:val="en-US" w:bidi="th-TH"/>
        </w:rPr>
        <w:t>0</w:t>
      </w:r>
      <w:r w:rsidR="000012B0" w:rsidRPr="00AE1021">
        <w:rPr>
          <w:rFonts w:cs="Univers 45 Light"/>
          <w:szCs w:val="22"/>
          <w:lang w:val="en-US" w:bidi="th-TH"/>
        </w:rPr>
        <w:t xml:space="preserve"> </w:t>
      </w:r>
      <w:r w:rsidR="000E60FE">
        <w:rPr>
          <w:rFonts w:cs="Univers 45 Light"/>
          <w:szCs w:val="22"/>
          <w:lang w:val="en-US" w:bidi="th-TH"/>
        </w:rPr>
        <w:t>June</w:t>
      </w:r>
      <w:r w:rsidR="000012B0" w:rsidRPr="00AE1021">
        <w:rPr>
          <w:rFonts w:cs="Univers 45 Light"/>
          <w:szCs w:val="22"/>
          <w:lang w:val="en-US" w:bidi="th-TH"/>
        </w:rPr>
        <w:t xml:space="preserve"> </w:t>
      </w:r>
      <w:r w:rsidR="00D300F0" w:rsidRPr="00AE1021">
        <w:rPr>
          <w:rFonts w:cs="Univers 45 Light"/>
          <w:szCs w:val="22"/>
          <w:lang w:val="en-US" w:bidi="th-TH"/>
        </w:rPr>
        <w:t>202</w:t>
      </w:r>
      <w:r w:rsidR="00EE33F0">
        <w:rPr>
          <w:rFonts w:cs="Univers 45 Light"/>
          <w:szCs w:val="22"/>
          <w:lang w:val="en-US" w:bidi="th-TH"/>
        </w:rPr>
        <w:t>6</w:t>
      </w:r>
      <w:r w:rsidR="00AE2BE5" w:rsidRPr="00AE1021">
        <w:rPr>
          <w:rFonts w:cs="Univers 45 Light"/>
          <w:szCs w:val="22"/>
          <w:lang w:val="en-US" w:bidi="th-TH"/>
        </w:rPr>
        <w:t xml:space="preserve">, the Group’s </w:t>
      </w:r>
      <w:r w:rsidR="00822149" w:rsidRPr="00AE1021">
        <w:rPr>
          <w:rFonts w:cs="Univers 45 Light"/>
          <w:szCs w:val="22"/>
          <w:lang w:val="en-US" w:bidi="th-TH"/>
        </w:rPr>
        <w:t>assets</w:t>
      </w:r>
      <w:r w:rsidR="00AE2BE5" w:rsidRPr="00AE1021">
        <w:rPr>
          <w:rFonts w:cs="Univers 45 Light"/>
          <w:szCs w:val="22"/>
          <w:lang w:val="en-US" w:bidi="th-TH"/>
        </w:rPr>
        <w:t xml:space="preserve"> with </w:t>
      </w:r>
      <w:r w:rsidR="00AE2BE5" w:rsidRPr="000971F5">
        <w:rPr>
          <w:rFonts w:cs="Univers 45 Light"/>
          <w:szCs w:val="22"/>
          <w:lang w:val="en-US" w:bidi="th-TH"/>
        </w:rPr>
        <w:t>a net book value of Bah</w:t>
      </w:r>
      <w:r w:rsidR="003C4393" w:rsidRPr="000971F5">
        <w:rPr>
          <w:rFonts w:cs="Univers 45 Light"/>
          <w:szCs w:val="22"/>
          <w:lang w:val="en-US" w:bidi="th-TH"/>
        </w:rPr>
        <w:t xml:space="preserve">t </w:t>
      </w:r>
      <w:r w:rsidR="00967392" w:rsidRPr="000971F5">
        <w:rPr>
          <w:rFonts w:cs="Univers 45 Light"/>
          <w:szCs w:val="22"/>
          <w:lang w:val="en-US" w:bidi="th-TH"/>
        </w:rPr>
        <w:t>1,</w:t>
      </w:r>
      <w:r w:rsidR="008203CE" w:rsidRPr="000971F5">
        <w:rPr>
          <w:rFonts w:cs="Univers 45 Light"/>
          <w:szCs w:val="22"/>
          <w:lang w:val="en-US" w:bidi="th-TH"/>
        </w:rPr>
        <w:t>3</w:t>
      </w:r>
      <w:r w:rsidR="00767A27">
        <w:rPr>
          <w:rFonts w:cs="Univers 45 Light"/>
          <w:szCs w:val="22"/>
          <w:lang w:val="en-US" w:bidi="th-TH"/>
        </w:rPr>
        <w:t>11.32</w:t>
      </w:r>
      <w:r w:rsidR="00967392" w:rsidRPr="00AE1021">
        <w:rPr>
          <w:rFonts w:cs="Univers 45 Light"/>
          <w:szCs w:val="22"/>
          <w:lang w:val="en-US" w:bidi="th-TH"/>
        </w:rPr>
        <w:t xml:space="preserve"> </w:t>
      </w:r>
      <w:r w:rsidR="00AE2BE5" w:rsidRPr="00AE1021">
        <w:rPr>
          <w:rFonts w:cs="Univers 45 Light"/>
          <w:szCs w:val="22"/>
          <w:lang w:val="en-US" w:bidi="th-TH"/>
        </w:rPr>
        <w:t xml:space="preserve">million were registered to secure loan from financial institution </w:t>
      </w:r>
      <w:r w:rsidR="00AE2BE5" w:rsidRPr="00AE1021">
        <w:rPr>
          <w:rFonts w:cs="Univers 45 Light"/>
          <w:i/>
          <w:iCs/>
          <w:szCs w:val="22"/>
          <w:lang w:val="en-US" w:bidi="th-TH"/>
        </w:rPr>
        <w:t xml:space="preserve">(31 December </w:t>
      </w:r>
      <w:r w:rsidRPr="00AE1021">
        <w:rPr>
          <w:rFonts w:cs="Cordia New"/>
          <w:i/>
          <w:iCs/>
          <w:szCs w:val="22"/>
          <w:lang w:val="en-US" w:bidi="th-TH"/>
        </w:rPr>
        <w:t>20</w:t>
      </w:r>
      <w:r w:rsidR="00D57450" w:rsidRPr="00AE1021">
        <w:rPr>
          <w:rFonts w:cs="Cordia New"/>
          <w:i/>
          <w:iCs/>
          <w:szCs w:val="22"/>
          <w:lang w:val="en-US" w:bidi="th-TH"/>
        </w:rPr>
        <w:t>2</w:t>
      </w:r>
      <w:r w:rsidR="00EE33F0">
        <w:rPr>
          <w:rFonts w:cs="Cordia New"/>
          <w:i/>
          <w:iCs/>
          <w:szCs w:val="22"/>
          <w:lang w:val="en-US" w:bidi="th-TH"/>
        </w:rPr>
        <w:t>5</w:t>
      </w:r>
      <w:r w:rsidR="00822149" w:rsidRPr="00AE1021">
        <w:rPr>
          <w:rFonts w:cs="Cordia New"/>
          <w:i/>
          <w:iCs/>
          <w:szCs w:val="22"/>
          <w:lang w:val="en-US" w:bidi="th-TH"/>
        </w:rPr>
        <w:t xml:space="preserve">: </w:t>
      </w:r>
      <w:r w:rsidR="00AC25B8" w:rsidRPr="00AE1021">
        <w:rPr>
          <w:rFonts w:cs="Univers 45 Light"/>
          <w:i/>
          <w:iCs/>
          <w:szCs w:val="22"/>
          <w:lang w:val="en-US" w:bidi="th-TH"/>
        </w:rPr>
        <w:t>Baht</w:t>
      </w:r>
      <w:r w:rsidR="003C4393" w:rsidRPr="00AE1021">
        <w:rPr>
          <w:rFonts w:cs="Univers 45 Light"/>
          <w:i/>
          <w:iCs/>
          <w:szCs w:val="22"/>
          <w:lang w:val="en-US" w:bidi="th-TH"/>
        </w:rPr>
        <w:t xml:space="preserve"> </w:t>
      </w:r>
      <w:r w:rsidR="008203CE">
        <w:rPr>
          <w:rFonts w:cs="Univers 45 Light"/>
          <w:i/>
          <w:iCs/>
          <w:szCs w:val="22"/>
          <w:lang w:val="en-US" w:bidi="th-TH"/>
        </w:rPr>
        <w:t>1,412.36</w:t>
      </w:r>
      <w:r w:rsidR="003C4393" w:rsidRPr="00AE1021">
        <w:rPr>
          <w:rFonts w:cs="Univers 45 Light"/>
          <w:i/>
          <w:iCs/>
          <w:szCs w:val="22"/>
          <w:lang w:val="en-US" w:bidi="th-TH"/>
        </w:rPr>
        <w:t xml:space="preserve"> </w:t>
      </w:r>
      <w:r w:rsidR="00822149" w:rsidRPr="00AE1021">
        <w:rPr>
          <w:rFonts w:cs="Univers 45 Light"/>
          <w:i/>
          <w:iCs/>
          <w:szCs w:val="22"/>
          <w:lang w:val="en-US" w:bidi="th-TH"/>
        </w:rPr>
        <w:t>million</w:t>
      </w:r>
      <w:r w:rsidR="00822149" w:rsidRPr="00AE1021">
        <w:rPr>
          <w:rFonts w:cs="Cordia New"/>
          <w:i/>
          <w:iCs/>
          <w:szCs w:val="22"/>
          <w:lang w:val="en-US" w:bidi="th-TH"/>
        </w:rPr>
        <w:t>)</w:t>
      </w:r>
      <w:r w:rsidR="00C4307B" w:rsidRPr="00AE1021">
        <w:rPr>
          <w:rFonts w:cs="Cordia New"/>
          <w:szCs w:val="22"/>
          <w:lang w:val="en-US" w:bidi="th-TH"/>
        </w:rPr>
        <w:t>.</w:t>
      </w:r>
    </w:p>
    <w:p w14:paraId="7F359942" w14:textId="310642A0" w:rsidR="00C64AEE" w:rsidRPr="00AE1021" w:rsidRDefault="00C64AEE" w:rsidP="008643EE">
      <w:pPr>
        <w:pStyle w:val="BodyText"/>
        <w:spacing w:after="0" w:line="240" w:lineRule="atLeast"/>
        <w:rPr>
          <w:rFonts w:cs="Times New Roman"/>
          <w:szCs w:val="22"/>
        </w:rPr>
      </w:pPr>
    </w:p>
    <w:p w14:paraId="73B0DCAC" w14:textId="717BADC1" w:rsidR="00454548" w:rsidRPr="00AE1021" w:rsidRDefault="00454548" w:rsidP="00476AC3">
      <w:pPr>
        <w:spacing w:line="240" w:lineRule="atLeast"/>
        <w:rPr>
          <w:szCs w:val="22"/>
        </w:rPr>
      </w:pPr>
    </w:p>
    <w:p w14:paraId="214FC03D" w14:textId="77777777" w:rsidR="0003159E" w:rsidRPr="00AE1021" w:rsidRDefault="0003159E" w:rsidP="005D286E">
      <w:pPr>
        <w:spacing w:line="240" w:lineRule="auto"/>
        <w:rPr>
          <w:rFonts w:cs="Times New Roman"/>
          <w:szCs w:val="22"/>
          <w:lang w:val="en-US"/>
        </w:rPr>
      </w:pPr>
    </w:p>
    <w:p w14:paraId="7A58E2FE" w14:textId="77777777" w:rsidR="005E62BF" w:rsidRPr="00AE1021" w:rsidRDefault="005E62BF" w:rsidP="005D286E">
      <w:pPr>
        <w:spacing w:line="240" w:lineRule="auto"/>
        <w:rPr>
          <w:rFonts w:cs="Times New Roman"/>
          <w:szCs w:val="22"/>
          <w:lang w:val="en-US"/>
        </w:rPr>
      </w:pPr>
    </w:p>
    <w:p w14:paraId="115B594B" w14:textId="0B8EA4E7" w:rsidR="005E62BF" w:rsidRPr="00756791" w:rsidRDefault="005E62BF" w:rsidP="005D286E">
      <w:pPr>
        <w:spacing w:line="240" w:lineRule="auto"/>
        <w:rPr>
          <w:rFonts w:cstheme="minorBidi"/>
          <w:szCs w:val="28"/>
          <w:lang w:val="en-US" w:bidi="th-TH"/>
        </w:rPr>
        <w:sectPr w:rsidR="005E62BF" w:rsidRPr="00756791" w:rsidSect="00EC5A70">
          <w:headerReference w:type="default" r:id="rId13"/>
          <w:footerReference w:type="default" r:id="rId14"/>
          <w:pgSz w:w="11907" w:h="16840" w:code="9"/>
          <w:pgMar w:top="691" w:right="1152" w:bottom="576" w:left="1152" w:header="720" w:footer="720" w:gutter="0"/>
          <w:pgNumType w:start="16"/>
          <w:cols w:space="720"/>
          <w:docGrid w:linePitch="299"/>
        </w:sectPr>
      </w:pPr>
    </w:p>
    <w:p w14:paraId="79FDC21F" w14:textId="77777777" w:rsidR="0046550E" w:rsidRPr="00AE1021" w:rsidRDefault="0046550E" w:rsidP="0046550E">
      <w:pPr>
        <w:spacing w:line="240" w:lineRule="auto"/>
        <w:rPr>
          <w:sz w:val="2"/>
          <w:szCs w:val="2"/>
        </w:rPr>
      </w:pPr>
    </w:p>
    <w:p w14:paraId="6E855E14" w14:textId="4434AB03" w:rsidR="001574AC" w:rsidRPr="00AE1021" w:rsidRDefault="008163DB" w:rsidP="001A05EE">
      <w:pPr>
        <w:pStyle w:val="Heading1"/>
        <w:numPr>
          <w:ilvl w:val="0"/>
          <w:numId w:val="3"/>
        </w:numPr>
        <w:spacing w:before="0" w:after="0" w:line="240" w:lineRule="atLeast"/>
        <w:ind w:left="540"/>
        <w:rPr>
          <w:rFonts w:cs="Times New Roman"/>
          <w:szCs w:val="24"/>
        </w:rPr>
      </w:pPr>
      <w:r w:rsidRPr="00AE1021">
        <w:rPr>
          <w:rFonts w:cs="Times New Roman"/>
          <w:szCs w:val="24"/>
        </w:rPr>
        <w:t>Segment</w:t>
      </w:r>
      <w:r w:rsidR="00AB1CEA" w:rsidRPr="00AE1021">
        <w:rPr>
          <w:rFonts w:cs="Times New Roman"/>
          <w:szCs w:val="24"/>
        </w:rPr>
        <w:t xml:space="preserve"> </w:t>
      </w:r>
      <w:r w:rsidR="00630C9D" w:rsidRPr="00AE1021">
        <w:rPr>
          <w:rFonts w:cs="Times New Roman"/>
          <w:szCs w:val="24"/>
        </w:rPr>
        <w:t>information</w:t>
      </w:r>
    </w:p>
    <w:p w14:paraId="26AA40BE" w14:textId="6F3863D5" w:rsidR="00456996" w:rsidRPr="00AE1021" w:rsidRDefault="00456996" w:rsidP="00456996">
      <w:pPr>
        <w:pStyle w:val="BodyText"/>
        <w:spacing w:after="0"/>
        <w:ind w:left="900"/>
        <w:rPr>
          <w:lang w:val="en-GB"/>
        </w:rPr>
      </w:pPr>
    </w:p>
    <w:tbl>
      <w:tblPr>
        <w:tblW w:w="15124" w:type="dxa"/>
        <w:tblInd w:w="-90" w:type="dxa"/>
        <w:tblLayout w:type="fixed"/>
        <w:tblCellMar>
          <w:left w:w="79" w:type="dxa"/>
          <w:right w:w="79" w:type="dxa"/>
        </w:tblCellMar>
        <w:tblLook w:val="04A0" w:firstRow="1" w:lastRow="0" w:firstColumn="1" w:lastColumn="0" w:noHBand="0" w:noVBand="1"/>
      </w:tblPr>
      <w:tblGrid>
        <w:gridCol w:w="3420"/>
        <w:gridCol w:w="990"/>
        <w:gridCol w:w="178"/>
        <w:gridCol w:w="991"/>
        <w:gridCol w:w="183"/>
        <w:gridCol w:w="6"/>
        <w:gridCol w:w="8"/>
        <w:gridCol w:w="974"/>
        <w:gridCol w:w="181"/>
        <w:gridCol w:w="12"/>
        <w:gridCol w:w="1067"/>
        <w:gridCol w:w="183"/>
        <w:gridCol w:w="987"/>
        <w:gridCol w:w="180"/>
        <w:gridCol w:w="990"/>
        <w:gridCol w:w="187"/>
        <w:gridCol w:w="1073"/>
        <w:gridCol w:w="183"/>
        <w:gridCol w:w="987"/>
        <w:gridCol w:w="183"/>
        <w:gridCol w:w="987"/>
        <w:gridCol w:w="183"/>
        <w:gridCol w:w="991"/>
      </w:tblGrid>
      <w:tr w:rsidR="00AE1021" w:rsidRPr="001D27B0" w14:paraId="5926B72F" w14:textId="77777777" w:rsidTr="00476AC3">
        <w:trPr>
          <w:cantSplit/>
        </w:trPr>
        <w:tc>
          <w:tcPr>
            <w:tcW w:w="3420" w:type="dxa"/>
            <w:vMerge w:val="restart"/>
            <w:vAlign w:val="bottom"/>
          </w:tcPr>
          <w:p w14:paraId="46534481" w14:textId="77777777" w:rsidR="00924922" w:rsidRPr="00AE1021" w:rsidRDefault="00924922" w:rsidP="00BA3D8F">
            <w:pPr>
              <w:tabs>
                <w:tab w:val="left" w:pos="3620"/>
              </w:tabs>
              <w:rPr>
                <w:rFonts w:cs="Times New Roman"/>
                <w:b/>
                <w:bCs/>
                <w:i/>
                <w:iCs/>
                <w:sz w:val="20"/>
              </w:rPr>
            </w:pPr>
          </w:p>
          <w:p w14:paraId="0377E208" w14:textId="3A59FE05" w:rsidR="00924922" w:rsidRPr="00AE1021" w:rsidRDefault="00924922" w:rsidP="00BA3D8F">
            <w:pPr>
              <w:tabs>
                <w:tab w:val="left" w:pos="3620"/>
              </w:tabs>
              <w:rPr>
                <w:rFonts w:cs="Times New Roman"/>
                <w:sz w:val="20"/>
                <w:lang w:val="en-US" w:bidi="th-TH"/>
              </w:rPr>
            </w:pPr>
            <w:r w:rsidRPr="00AE1021">
              <w:rPr>
                <w:rFonts w:cs="Times New Roman"/>
                <w:b/>
                <w:bCs/>
                <w:i/>
                <w:iCs/>
                <w:sz w:val="20"/>
              </w:rPr>
              <w:t xml:space="preserve">For the </w:t>
            </w:r>
            <w:r w:rsidR="000E60FE">
              <w:rPr>
                <w:rFonts w:cs="Times New Roman"/>
                <w:b/>
                <w:bCs/>
                <w:i/>
                <w:iCs/>
                <w:sz w:val="20"/>
              </w:rPr>
              <w:t>six</w:t>
            </w:r>
            <w:r w:rsidRPr="00AE1021">
              <w:rPr>
                <w:rFonts w:cs="Times New Roman"/>
                <w:b/>
                <w:bCs/>
                <w:i/>
                <w:iCs/>
                <w:sz w:val="20"/>
              </w:rPr>
              <w:t>-month period</w:t>
            </w:r>
          </w:p>
        </w:tc>
        <w:tc>
          <w:tcPr>
            <w:tcW w:w="11704" w:type="dxa"/>
            <w:gridSpan w:val="22"/>
            <w:vAlign w:val="bottom"/>
            <w:hideMark/>
          </w:tcPr>
          <w:p w14:paraId="2927063A" w14:textId="77777777" w:rsidR="00924922" w:rsidRPr="00AE1021" w:rsidRDefault="00924922" w:rsidP="00BA3D8F">
            <w:pPr>
              <w:pStyle w:val="Default"/>
              <w:spacing w:line="300" w:lineRule="exact"/>
              <w:jc w:val="center"/>
              <w:rPr>
                <w:rFonts w:ascii="Times New Roman" w:hAnsi="Times New Roman" w:cs="Times New Roman"/>
                <w:bCs/>
                <w:color w:val="auto"/>
                <w:sz w:val="20"/>
                <w:szCs w:val="20"/>
              </w:rPr>
            </w:pPr>
            <w:r w:rsidRPr="00AE1021">
              <w:rPr>
                <w:rFonts w:ascii="Times New Roman" w:hAnsi="Times New Roman" w:cs="Times New Roman"/>
                <w:b/>
                <w:bCs/>
                <w:color w:val="auto"/>
                <w:sz w:val="20"/>
                <w:szCs w:val="20"/>
              </w:rPr>
              <w:t>Consolidated financial statements</w:t>
            </w:r>
          </w:p>
        </w:tc>
      </w:tr>
      <w:tr w:rsidR="00AE1021" w:rsidRPr="001D27B0" w14:paraId="665B19AC" w14:textId="77777777" w:rsidTr="002F7AE0">
        <w:trPr>
          <w:cantSplit/>
        </w:trPr>
        <w:tc>
          <w:tcPr>
            <w:tcW w:w="3420" w:type="dxa"/>
            <w:vMerge/>
            <w:vAlign w:val="center"/>
            <w:hideMark/>
          </w:tcPr>
          <w:p w14:paraId="3D4E774B" w14:textId="77777777" w:rsidR="00924922" w:rsidRPr="00AE1021" w:rsidRDefault="00924922" w:rsidP="00BA3D8F">
            <w:pPr>
              <w:spacing w:line="240" w:lineRule="auto"/>
              <w:rPr>
                <w:rFonts w:cs="Times New Roman"/>
                <w:sz w:val="20"/>
              </w:rPr>
            </w:pPr>
          </w:p>
        </w:tc>
        <w:tc>
          <w:tcPr>
            <w:tcW w:w="2159" w:type="dxa"/>
            <w:gridSpan w:val="3"/>
            <w:vAlign w:val="bottom"/>
            <w:hideMark/>
          </w:tcPr>
          <w:p w14:paraId="06433D55" w14:textId="77777777" w:rsidR="00924922" w:rsidRPr="00AE1021" w:rsidRDefault="00924922" w:rsidP="00BA3D8F">
            <w:pPr>
              <w:pStyle w:val="acctmergecolhdg"/>
              <w:shd w:val="clear" w:color="auto" w:fill="FFFFFF"/>
              <w:spacing w:line="300" w:lineRule="exact"/>
              <w:rPr>
                <w:rFonts w:cs="Times New Roman"/>
                <w:b w:val="0"/>
                <w:sz w:val="20"/>
                <w:cs/>
                <w:lang w:val="en-US" w:bidi="th-TH"/>
              </w:rPr>
            </w:pPr>
            <w:r w:rsidRPr="00AE1021">
              <w:rPr>
                <w:rFonts w:cs="Times New Roman"/>
                <w:b w:val="0"/>
                <w:sz w:val="20"/>
                <w:lang w:bidi="th-TH"/>
              </w:rPr>
              <w:t>Biodiesel</w:t>
            </w:r>
          </w:p>
        </w:tc>
        <w:tc>
          <w:tcPr>
            <w:tcW w:w="183" w:type="dxa"/>
            <w:vAlign w:val="bottom"/>
          </w:tcPr>
          <w:p w14:paraId="5C94AB7C" w14:textId="77777777" w:rsidR="00924922" w:rsidRPr="00AE1021" w:rsidRDefault="00924922" w:rsidP="00BA3D8F">
            <w:pPr>
              <w:pStyle w:val="acctmergecolhdg"/>
              <w:shd w:val="clear" w:color="auto" w:fill="FFFFFF"/>
              <w:spacing w:line="300" w:lineRule="exact"/>
              <w:rPr>
                <w:rFonts w:cs="Times New Roman"/>
                <w:b w:val="0"/>
                <w:sz w:val="20"/>
                <w:cs/>
              </w:rPr>
            </w:pPr>
          </w:p>
        </w:tc>
        <w:tc>
          <w:tcPr>
            <w:tcW w:w="2248" w:type="dxa"/>
            <w:gridSpan w:val="6"/>
            <w:vAlign w:val="bottom"/>
            <w:hideMark/>
          </w:tcPr>
          <w:p w14:paraId="4E83AA6F" w14:textId="77777777" w:rsidR="00924922" w:rsidRPr="00AE1021" w:rsidRDefault="00924922" w:rsidP="00BA3D8F">
            <w:pPr>
              <w:pStyle w:val="acctmergecolhdg"/>
              <w:shd w:val="clear" w:color="auto" w:fill="FFFFFF"/>
              <w:spacing w:line="300" w:lineRule="exact"/>
              <w:rPr>
                <w:rFonts w:cs="Times New Roman"/>
                <w:b w:val="0"/>
                <w:i/>
                <w:iCs/>
                <w:sz w:val="20"/>
                <w:lang w:bidi="th-TH"/>
              </w:rPr>
            </w:pPr>
            <w:r w:rsidRPr="00AE1021">
              <w:rPr>
                <w:rFonts w:cs="Times New Roman"/>
                <w:b w:val="0"/>
                <w:sz w:val="20"/>
                <w:lang w:bidi="th-TH"/>
              </w:rPr>
              <w:t>Ethanol</w:t>
            </w:r>
          </w:p>
        </w:tc>
        <w:tc>
          <w:tcPr>
            <w:tcW w:w="183" w:type="dxa"/>
            <w:vAlign w:val="bottom"/>
          </w:tcPr>
          <w:p w14:paraId="2C2E3DDD" w14:textId="77777777" w:rsidR="00924922" w:rsidRPr="00AE1021" w:rsidRDefault="00924922" w:rsidP="00BA3D8F">
            <w:pPr>
              <w:pStyle w:val="acctmergecolhdg"/>
              <w:shd w:val="clear" w:color="auto" w:fill="FFFFFF"/>
              <w:spacing w:line="300" w:lineRule="exact"/>
              <w:rPr>
                <w:rFonts w:cs="Times New Roman"/>
                <w:b w:val="0"/>
                <w:sz w:val="20"/>
              </w:rPr>
            </w:pPr>
          </w:p>
        </w:tc>
        <w:tc>
          <w:tcPr>
            <w:tcW w:w="2157" w:type="dxa"/>
            <w:gridSpan w:val="3"/>
            <w:vAlign w:val="bottom"/>
            <w:hideMark/>
          </w:tcPr>
          <w:p w14:paraId="05082373" w14:textId="77777777" w:rsidR="00924922" w:rsidRPr="00AE1021" w:rsidRDefault="00924922" w:rsidP="00BA3D8F">
            <w:pPr>
              <w:pStyle w:val="acctmergecolhdg"/>
              <w:shd w:val="clear" w:color="auto" w:fill="FFFFFF"/>
              <w:spacing w:line="300" w:lineRule="exact"/>
              <w:rPr>
                <w:rFonts w:cs="Times New Roman"/>
                <w:b w:val="0"/>
                <w:sz w:val="20"/>
                <w:lang w:bidi="th-TH"/>
              </w:rPr>
            </w:pPr>
            <w:r w:rsidRPr="00AE1021">
              <w:rPr>
                <w:rFonts w:cs="Times New Roman"/>
                <w:b w:val="0"/>
                <w:sz w:val="20"/>
                <w:lang w:bidi="th-TH"/>
              </w:rPr>
              <w:t>Others</w:t>
            </w:r>
          </w:p>
        </w:tc>
        <w:tc>
          <w:tcPr>
            <w:tcW w:w="187" w:type="dxa"/>
            <w:vAlign w:val="bottom"/>
          </w:tcPr>
          <w:p w14:paraId="2444B64A" w14:textId="77777777" w:rsidR="00924922" w:rsidRPr="00AE1021" w:rsidRDefault="00924922" w:rsidP="00BA3D8F">
            <w:pPr>
              <w:pStyle w:val="acctmergecolhdg"/>
              <w:shd w:val="clear" w:color="auto" w:fill="FFFFFF"/>
              <w:spacing w:line="300" w:lineRule="exact"/>
              <w:rPr>
                <w:rFonts w:cs="Times New Roman"/>
                <w:b w:val="0"/>
                <w:sz w:val="20"/>
              </w:rPr>
            </w:pPr>
          </w:p>
        </w:tc>
        <w:tc>
          <w:tcPr>
            <w:tcW w:w="2243" w:type="dxa"/>
            <w:gridSpan w:val="3"/>
            <w:vAlign w:val="bottom"/>
            <w:hideMark/>
          </w:tcPr>
          <w:p w14:paraId="7B12019B" w14:textId="77777777" w:rsidR="00924922" w:rsidRPr="00AE1021" w:rsidRDefault="00924922" w:rsidP="00BA3D8F">
            <w:pPr>
              <w:pStyle w:val="acctmergecolhdg"/>
              <w:shd w:val="clear" w:color="auto" w:fill="FFFFFF"/>
              <w:spacing w:line="300" w:lineRule="exact"/>
              <w:rPr>
                <w:rFonts w:cs="Times New Roman"/>
                <w:b w:val="0"/>
                <w:sz w:val="20"/>
                <w:lang w:val="en-US" w:bidi="th-TH"/>
              </w:rPr>
            </w:pPr>
            <w:r w:rsidRPr="00AE1021">
              <w:rPr>
                <w:rFonts w:cs="Times New Roman"/>
                <w:b w:val="0"/>
                <w:sz w:val="20"/>
                <w:lang w:bidi="th-TH"/>
              </w:rPr>
              <w:t>Elimination</w:t>
            </w:r>
          </w:p>
        </w:tc>
        <w:tc>
          <w:tcPr>
            <w:tcW w:w="183" w:type="dxa"/>
            <w:vAlign w:val="bottom"/>
          </w:tcPr>
          <w:p w14:paraId="7CD49782" w14:textId="77777777" w:rsidR="00924922" w:rsidRPr="00AE1021" w:rsidRDefault="00924922" w:rsidP="00BA3D8F">
            <w:pPr>
              <w:pStyle w:val="acctmergecolhdg"/>
              <w:shd w:val="clear" w:color="auto" w:fill="FFFFFF"/>
              <w:spacing w:line="300" w:lineRule="exact"/>
              <w:rPr>
                <w:rFonts w:cs="Times New Roman"/>
                <w:b w:val="0"/>
                <w:sz w:val="20"/>
                <w:cs/>
              </w:rPr>
            </w:pPr>
          </w:p>
        </w:tc>
        <w:tc>
          <w:tcPr>
            <w:tcW w:w="2161" w:type="dxa"/>
            <w:gridSpan w:val="3"/>
            <w:vAlign w:val="bottom"/>
            <w:hideMark/>
          </w:tcPr>
          <w:p w14:paraId="02C54E57" w14:textId="77777777" w:rsidR="00924922" w:rsidRPr="00AE1021" w:rsidRDefault="00924922" w:rsidP="00BA3D8F">
            <w:pPr>
              <w:pStyle w:val="acctmergecolhdg"/>
              <w:shd w:val="clear" w:color="auto" w:fill="FFFFFF"/>
              <w:spacing w:line="300" w:lineRule="exact"/>
              <w:rPr>
                <w:rFonts w:cs="Times New Roman"/>
                <w:b w:val="0"/>
                <w:sz w:val="20"/>
                <w:lang w:bidi="th-TH"/>
              </w:rPr>
            </w:pPr>
            <w:r w:rsidRPr="00AE1021">
              <w:rPr>
                <w:rFonts w:cs="Times New Roman"/>
                <w:b w:val="0"/>
                <w:sz w:val="20"/>
                <w:lang w:bidi="th-TH"/>
              </w:rPr>
              <w:t>Total</w:t>
            </w:r>
          </w:p>
        </w:tc>
      </w:tr>
      <w:tr w:rsidR="00AE1021" w:rsidRPr="001D27B0" w14:paraId="725023A0" w14:textId="77777777" w:rsidTr="00A211BA">
        <w:trPr>
          <w:cantSplit/>
        </w:trPr>
        <w:tc>
          <w:tcPr>
            <w:tcW w:w="3420" w:type="dxa"/>
          </w:tcPr>
          <w:p w14:paraId="4FF4D2EC" w14:textId="19FF351C" w:rsidR="00967392" w:rsidRPr="00AE1021" w:rsidRDefault="00967392" w:rsidP="00967392">
            <w:pPr>
              <w:pStyle w:val="acctfourfigures"/>
              <w:shd w:val="clear" w:color="auto" w:fill="FFFFFF"/>
              <w:tabs>
                <w:tab w:val="left" w:pos="720"/>
              </w:tabs>
              <w:spacing w:line="300" w:lineRule="exact"/>
              <w:ind w:right="-79"/>
              <w:contextualSpacing/>
              <w:rPr>
                <w:rFonts w:cs="Times New Roman"/>
                <w:sz w:val="20"/>
                <w:cs/>
                <w:lang w:val="en-US" w:bidi="th-TH"/>
              </w:rPr>
            </w:pPr>
            <w:r w:rsidRPr="00AE1021">
              <w:rPr>
                <w:rFonts w:cs="Times New Roman"/>
                <w:b/>
                <w:bCs/>
                <w:i/>
                <w:iCs/>
                <w:sz w:val="20"/>
                <w:lang w:bidi="th-TH"/>
              </w:rPr>
              <w:t xml:space="preserve">   </w:t>
            </w:r>
            <w:r w:rsidRPr="00AE1021">
              <w:rPr>
                <w:rFonts w:cs="Times New Roman"/>
                <w:b/>
                <w:bCs/>
                <w:i/>
                <w:iCs/>
                <w:sz w:val="20"/>
              </w:rPr>
              <w:t>ended 3</w:t>
            </w:r>
            <w:r w:rsidR="000E60FE">
              <w:rPr>
                <w:rFonts w:cs="Times New Roman"/>
                <w:b/>
                <w:bCs/>
                <w:i/>
                <w:iCs/>
                <w:sz w:val="20"/>
              </w:rPr>
              <w:t>0 June</w:t>
            </w:r>
          </w:p>
        </w:tc>
        <w:tc>
          <w:tcPr>
            <w:tcW w:w="990" w:type="dxa"/>
            <w:vAlign w:val="center"/>
            <w:hideMark/>
          </w:tcPr>
          <w:p w14:paraId="7E4C86BD" w14:textId="274E6AAB" w:rsidR="00967392" w:rsidRPr="00AE1021" w:rsidRDefault="00967392" w:rsidP="00967392">
            <w:pPr>
              <w:pStyle w:val="acctfourfigures"/>
              <w:shd w:val="clear" w:color="auto" w:fill="FFFFFF"/>
              <w:tabs>
                <w:tab w:val="clear" w:pos="765"/>
              </w:tabs>
              <w:spacing w:line="300" w:lineRule="exact"/>
              <w:ind w:left="-72" w:right="-72"/>
              <w:contextualSpacing/>
              <w:jc w:val="center"/>
              <w:rPr>
                <w:rFonts w:cs="Times New Roman"/>
                <w:sz w:val="20"/>
              </w:rPr>
            </w:pPr>
            <w:r w:rsidRPr="00AE1021">
              <w:rPr>
                <w:rFonts w:cs="Times New Roman"/>
                <w:sz w:val="20"/>
                <w:lang w:val="en-US" w:bidi="th-TH"/>
              </w:rPr>
              <w:t>202</w:t>
            </w:r>
            <w:r w:rsidR="00EE33F0">
              <w:rPr>
                <w:rFonts w:cs="Times New Roman"/>
                <w:sz w:val="20"/>
                <w:lang w:val="en-US" w:bidi="th-TH"/>
              </w:rPr>
              <w:t>6</w:t>
            </w:r>
          </w:p>
        </w:tc>
        <w:tc>
          <w:tcPr>
            <w:tcW w:w="178" w:type="dxa"/>
            <w:vAlign w:val="center"/>
          </w:tcPr>
          <w:p w14:paraId="58DA0D26" w14:textId="77777777" w:rsidR="00967392" w:rsidRPr="00AE1021" w:rsidRDefault="00967392" w:rsidP="00967392">
            <w:pPr>
              <w:pStyle w:val="acctfourfigures"/>
              <w:shd w:val="clear" w:color="auto" w:fill="FFFFFF"/>
              <w:tabs>
                <w:tab w:val="clear" w:pos="765"/>
              </w:tabs>
              <w:spacing w:line="300" w:lineRule="exact"/>
              <w:ind w:left="-72" w:right="-72"/>
              <w:contextualSpacing/>
              <w:jc w:val="center"/>
              <w:rPr>
                <w:rFonts w:cs="Times New Roman"/>
                <w:sz w:val="20"/>
              </w:rPr>
            </w:pPr>
          </w:p>
        </w:tc>
        <w:tc>
          <w:tcPr>
            <w:tcW w:w="991" w:type="dxa"/>
            <w:vAlign w:val="center"/>
            <w:hideMark/>
          </w:tcPr>
          <w:p w14:paraId="40375AD3" w14:textId="022BFE1E" w:rsidR="00967392" w:rsidRPr="00AE1021" w:rsidRDefault="00967392" w:rsidP="00967392">
            <w:pPr>
              <w:pStyle w:val="acctfourfigures"/>
              <w:shd w:val="clear" w:color="auto" w:fill="FFFFFF"/>
              <w:tabs>
                <w:tab w:val="clear" w:pos="765"/>
              </w:tabs>
              <w:spacing w:line="300" w:lineRule="exact"/>
              <w:ind w:left="-72" w:right="-72"/>
              <w:contextualSpacing/>
              <w:jc w:val="center"/>
              <w:rPr>
                <w:rFonts w:cs="Times New Roman"/>
                <w:sz w:val="20"/>
              </w:rPr>
            </w:pPr>
            <w:r w:rsidRPr="00AE1021">
              <w:rPr>
                <w:rFonts w:cs="Times New Roman"/>
                <w:sz w:val="20"/>
                <w:lang w:val="en-US" w:bidi="th-TH"/>
              </w:rPr>
              <w:t>202</w:t>
            </w:r>
            <w:r w:rsidR="00EE33F0">
              <w:rPr>
                <w:rFonts w:cs="Times New Roman"/>
                <w:sz w:val="20"/>
                <w:lang w:val="en-US" w:bidi="th-TH"/>
              </w:rPr>
              <w:t>5</w:t>
            </w:r>
          </w:p>
        </w:tc>
        <w:tc>
          <w:tcPr>
            <w:tcW w:w="183" w:type="dxa"/>
          </w:tcPr>
          <w:p w14:paraId="26A41956" w14:textId="77777777" w:rsidR="00967392" w:rsidRPr="00AE1021" w:rsidRDefault="00967392" w:rsidP="00967392">
            <w:pPr>
              <w:pStyle w:val="acctfourfigures"/>
              <w:shd w:val="clear" w:color="auto" w:fill="FFFFFF"/>
              <w:tabs>
                <w:tab w:val="clear" w:pos="765"/>
              </w:tabs>
              <w:spacing w:line="300" w:lineRule="exact"/>
              <w:ind w:left="-72" w:right="-72"/>
              <w:contextualSpacing/>
              <w:jc w:val="center"/>
              <w:rPr>
                <w:rFonts w:cs="Times New Roman"/>
                <w:sz w:val="20"/>
              </w:rPr>
            </w:pPr>
          </w:p>
        </w:tc>
        <w:tc>
          <w:tcPr>
            <w:tcW w:w="988" w:type="dxa"/>
            <w:gridSpan w:val="3"/>
            <w:vAlign w:val="center"/>
            <w:hideMark/>
          </w:tcPr>
          <w:p w14:paraId="006CB311" w14:textId="2CB4A51F" w:rsidR="00967392" w:rsidRPr="00AE1021" w:rsidRDefault="00967392" w:rsidP="00967392">
            <w:pPr>
              <w:pStyle w:val="acctfourfigures"/>
              <w:shd w:val="clear" w:color="auto" w:fill="FFFFFF"/>
              <w:tabs>
                <w:tab w:val="clear" w:pos="765"/>
              </w:tabs>
              <w:spacing w:line="300" w:lineRule="exact"/>
              <w:ind w:left="-72" w:right="-72"/>
              <w:contextualSpacing/>
              <w:jc w:val="center"/>
              <w:rPr>
                <w:rFonts w:cs="Times New Roman"/>
                <w:sz w:val="20"/>
              </w:rPr>
            </w:pPr>
            <w:r w:rsidRPr="00AE1021">
              <w:rPr>
                <w:rFonts w:cs="Times New Roman"/>
                <w:sz w:val="20"/>
                <w:lang w:val="en-US" w:bidi="th-TH"/>
              </w:rPr>
              <w:t>202</w:t>
            </w:r>
            <w:r w:rsidR="00EE33F0">
              <w:rPr>
                <w:rFonts w:cs="Times New Roman"/>
                <w:sz w:val="20"/>
                <w:lang w:val="en-US" w:bidi="th-TH"/>
              </w:rPr>
              <w:t>6</w:t>
            </w:r>
          </w:p>
        </w:tc>
        <w:tc>
          <w:tcPr>
            <w:tcW w:w="193" w:type="dxa"/>
            <w:gridSpan w:val="2"/>
            <w:vAlign w:val="center"/>
          </w:tcPr>
          <w:p w14:paraId="651E36D7" w14:textId="77777777" w:rsidR="00967392" w:rsidRPr="00AE1021" w:rsidRDefault="00967392" w:rsidP="00967392">
            <w:pPr>
              <w:pStyle w:val="acctfourfigures"/>
              <w:shd w:val="clear" w:color="auto" w:fill="FFFFFF"/>
              <w:tabs>
                <w:tab w:val="clear" w:pos="765"/>
              </w:tabs>
              <w:spacing w:line="300" w:lineRule="exact"/>
              <w:ind w:left="-72" w:right="-72"/>
              <w:contextualSpacing/>
              <w:jc w:val="center"/>
              <w:rPr>
                <w:rFonts w:cs="Times New Roman"/>
                <w:sz w:val="20"/>
              </w:rPr>
            </w:pPr>
          </w:p>
        </w:tc>
        <w:tc>
          <w:tcPr>
            <w:tcW w:w="1067" w:type="dxa"/>
            <w:vAlign w:val="center"/>
            <w:hideMark/>
          </w:tcPr>
          <w:p w14:paraId="532AC1A1" w14:textId="1BEC671F" w:rsidR="00967392" w:rsidRPr="00AE1021" w:rsidRDefault="00967392" w:rsidP="00967392">
            <w:pPr>
              <w:pStyle w:val="acctfourfigures"/>
              <w:shd w:val="clear" w:color="auto" w:fill="FFFFFF"/>
              <w:tabs>
                <w:tab w:val="clear" w:pos="765"/>
              </w:tabs>
              <w:spacing w:line="300" w:lineRule="exact"/>
              <w:ind w:left="-72" w:right="-72"/>
              <w:contextualSpacing/>
              <w:jc w:val="center"/>
              <w:rPr>
                <w:rFonts w:cs="Times New Roman"/>
                <w:sz w:val="20"/>
              </w:rPr>
            </w:pPr>
            <w:r w:rsidRPr="00AE1021">
              <w:rPr>
                <w:rFonts w:cs="Times New Roman"/>
                <w:sz w:val="20"/>
                <w:lang w:val="en-US" w:bidi="th-TH"/>
              </w:rPr>
              <w:t>202</w:t>
            </w:r>
            <w:r w:rsidR="00EE33F0">
              <w:rPr>
                <w:rFonts w:cs="Times New Roman"/>
                <w:sz w:val="20"/>
                <w:lang w:val="en-US" w:bidi="th-TH"/>
              </w:rPr>
              <w:t>5</w:t>
            </w:r>
          </w:p>
        </w:tc>
        <w:tc>
          <w:tcPr>
            <w:tcW w:w="183" w:type="dxa"/>
          </w:tcPr>
          <w:p w14:paraId="2A531588" w14:textId="77777777" w:rsidR="00967392" w:rsidRPr="00AE1021" w:rsidRDefault="00967392" w:rsidP="00967392">
            <w:pPr>
              <w:pStyle w:val="acctfourfigures"/>
              <w:shd w:val="clear" w:color="auto" w:fill="FFFFFF"/>
              <w:tabs>
                <w:tab w:val="clear" w:pos="765"/>
              </w:tabs>
              <w:spacing w:line="300" w:lineRule="exact"/>
              <w:ind w:left="-72" w:right="-72"/>
              <w:contextualSpacing/>
              <w:jc w:val="center"/>
              <w:rPr>
                <w:rFonts w:cs="Times New Roman"/>
                <w:sz w:val="20"/>
              </w:rPr>
            </w:pPr>
          </w:p>
        </w:tc>
        <w:tc>
          <w:tcPr>
            <w:tcW w:w="987" w:type="dxa"/>
            <w:vAlign w:val="center"/>
            <w:hideMark/>
          </w:tcPr>
          <w:p w14:paraId="506DC64A" w14:textId="511CBC1B" w:rsidR="00967392" w:rsidRPr="00AE1021" w:rsidRDefault="00967392" w:rsidP="00967392">
            <w:pPr>
              <w:pStyle w:val="acctfourfigures"/>
              <w:shd w:val="clear" w:color="auto" w:fill="FFFFFF"/>
              <w:tabs>
                <w:tab w:val="clear" w:pos="765"/>
              </w:tabs>
              <w:spacing w:line="300" w:lineRule="exact"/>
              <w:ind w:left="-72" w:right="-72"/>
              <w:contextualSpacing/>
              <w:jc w:val="center"/>
              <w:rPr>
                <w:rFonts w:cs="Times New Roman"/>
                <w:sz w:val="20"/>
              </w:rPr>
            </w:pPr>
            <w:r w:rsidRPr="00AE1021">
              <w:rPr>
                <w:rFonts w:cs="Times New Roman"/>
                <w:sz w:val="20"/>
                <w:lang w:val="en-US" w:bidi="th-TH"/>
              </w:rPr>
              <w:t>202</w:t>
            </w:r>
            <w:r w:rsidR="00EE33F0">
              <w:rPr>
                <w:rFonts w:cs="Times New Roman"/>
                <w:sz w:val="20"/>
                <w:lang w:val="en-US" w:bidi="th-TH"/>
              </w:rPr>
              <w:t>6</w:t>
            </w:r>
          </w:p>
        </w:tc>
        <w:tc>
          <w:tcPr>
            <w:tcW w:w="180" w:type="dxa"/>
            <w:vAlign w:val="center"/>
          </w:tcPr>
          <w:p w14:paraId="1E5CF474" w14:textId="77777777" w:rsidR="00967392" w:rsidRPr="00AE1021" w:rsidRDefault="00967392" w:rsidP="00967392">
            <w:pPr>
              <w:pStyle w:val="acctfourfigures"/>
              <w:shd w:val="clear" w:color="auto" w:fill="FFFFFF"/>
              <w:tabs>
                <w:tab w:val="clear" w:pos="765"/>
              </w:tabs>
              <w:spacing w:line="300" w:lineRule="exact"/>
              <w:ind w:left="-72" w:right="-72"/>
              <w:contextualSpacing/>
              <w:jc w:val="center"/>
              <w:rPr>
                <w:rFonts w:cs="Times New Roman"/>
                <w:sz w:val="20"/>
              </w:rPr>
            </w:pPr>
          </w:p>
        </w:tc>
        <w:tc>
          <w:tcPr>
            <w:tcW w:w="990" w:type="dxa"/>
            <w:vAlign w:val="center"/>
            <w:hideMark/>
          </w:tcPr>
          <w:p w14:paraId="6F1ACB5F" w14:textId="3A273895" w:rsidR="00967392" w:rsidRPr="00AE1021" w:rsidRDefault="00967392" w:rsidP="00967392">
            <w:pPr>
              <w:pStyle w:val="acctfourfigures"/>
              <w:shd w:val="clear" w:color="auto" w:fill="FFFFFF"/>
              <w:tabs>
                <w:tab w:val="clear" w:pos="765"/>
              </w:tabs>
              <w:spacing w:line="300" w:lineRule="exact"/>
              <w:ind w:left="-72" w:right="-72"/>
              <w:contextualSpacing/>
              <w:jc w:val="center"/>
              <w:rPr>
                <w:rFonts w:cs="Times New Roman"/>
                <w:sz w:val="20"/>
              </w:rPr>
            </w:pPr>
            <w:r w:rsidRPr="001D27B0">
              <w:rPr>
                <w:rFonts w:cs="Times New Roman"/>
                <w:sz w:val="20"/>
                <w:lang w:val="en-US" w:bidi="th-TH"/>
              </w:rPr>
              <w:t>202</w:t>
            </w:r>
            <w:r w:rsidR="00EE33F0" w:rsidRPr="001D27B0">
              <w:rPr>
                <w:rFonts w:cs="Times New Roman"/>
                <w:sz w:val="20"/>
                <w:lang w:val="en-US" w:bidi="th-TH"/>
              </w:rPr>
              <w:t>5</w:t>
            </w:r>
          </w:p>
        </w:tc>
        <w:tc>
          <w:tcPr>
            <w:tcW w:w="187" w:type="dxa"/>
          </w:tcPr>
          <w:p w14:paraId="71F8F56B" w14:textId="77777777" w:rsidR="00967392" w:rsidRPr="00AE1021" w:rsidRDefault="00967392" w:rsidP="00967392">
            <w:pPr>
              <w:pStyle w:val="acctfourfigures"/>
              <w:shd w:val="clear" w:color="auto" w:fill="FFFFFF"/>
              <w:tabs>
                <w:tab w:val="clear" w:pos="765"/>
              </w:tabs>
              <w:spacing w:line="300" w:lineRule="exact"/>
              <w:ind w:left="-72" w:right="-72"/>
              <w:contextualSpacing/>
              <w:jc w:val="center"/>
              <w:rPr>
                <w:rFonts w:cs="Times New Roman"/>
                <w:sz w:val="20"/>
              </w:rPr>
            </w:pPr>
          </w:p>
        </w:tc>
        <w:tc>
          <w:tcPr>
            <w:tcW w:w="1073" w:type="dxa"/>
            <w:vAlign w:val="center"/>
            <w:hideMark/>
          </w:tcPr>
          <w:p w14:paraId="76EBF816" w14:textId="7A8034C6" w:rsidR="00967392" w:rsidRPr="00AE1021" w:rsidRDefault="00967392" w:rsidP="00967392">
            <w:pPr>
              <w:pStyle w:val="acctfourfigures"/>
              <w:shd w:val="clear" w:color="auto" w:fill="FFFFFF"/>
              <w:tabs>
                <w:tab w:val="clear" w:pos="765"/>
              </w:tabs>
              <w:spacing w:line="300" w:lineRule="exact"/>
              <w:ind w:left="-72" w:right="-72"/>
              <w:contextualSpacing/>
              <w:jc w:val="center"/>
              <w:rPr>
                <w:rFonts w:cs="Times New Roman"/>
                <w:sz w:val="20"/>
              </w:rPr>
            </w:pPr>
            <w:r w:rsidRPr="00AE1021">
              <w:rPr>
                <w:rFonts w:cs="Times New Roman"/>
                <w:sz w:val="20"/>
                <w:lang w:val="en-US" w:bidi="th-TH"/>
              </w:rPr>
              <w:t>202</w:t>
            </w:r>
            <w:r w:rsidR="00EE33F0">
              <w:rPr>
                <w:rFonts w:cs="Times New Roman"/>
                <w:sz w:val="20"/>
                <w:lang w:val="en-US" w:bidi="th-TH"/>
              </w:rPr>
              <w:t>6</w:t>
            </w:r>
          </w:p>
        </w:tc>
        <w:tc>
          <w:tcPr>
            <w:tcW w:w="183" w:type="dxa"/>
            <w:vAlign w:val="center"/>
          </w:tcPr>
          <w:p w14:paraId="55996BB0" w14:textId="77777777" w:rsidR="00967392" w:rsidRPr="00AE1021" w:rsidRDefault="00967392" w:rsidP="00967392">
            <w:pPr>
              <w:pStyle w:val="acctfourfigures"/>
              <w:shd w:val="clear" w:color="auto" w:fill="FFFFFF"/>
              <w:tabs>
                <w:tab w:val="clear" w:pos="765"/>
              </w:tabs>
              <w:spacing w:line="300" w:lineRule="exact"/>
              <w:ind w:left="-72" w:right="-72"/>
              <w:contextualSpacing/>
              <w:jc w:val="center"/>
              <w:rPr>
                <w:rFonts w:cs="Times New Roman"/>
                <w:sz w:val="20"/>
              </w:rPr>
            </w:pPr>
          </w:p>
        </w:tc>
        <w:tc>
          <w:tcPr>
            <w:tcW w:w="987" w:type="dxa"/>
            <w:vAlign w:val="center"/>
            <w:hideMark/>
          </w:tcPr>
          <w:p w14:paraId="79C516FA" w14:textId="6DF0F3A6" w:rsidR="00967392" w:rsidRPr="00AE1021" w:rsidRDefault="00967392" w:rsidP="00967392">
            <w:pPr>
              <w:pStyle w:val="acctfourfigures"/>
              <w:shd w:val="clear" w:color="auto" w:fill="FFFFFF"/>
              <w:tabs>
                <w:tab w:val="clear" w:pos="765"/>
              </w:tabs>
              <w:spacing w:line="300" w:lineRule="exact"/>
              <w:ind w:left="-72" w:right="-72"/>
              <w:contextualSpacing/>
              <w:jc w:val="center"/>
              <w:rPr>
                <w:rFonts w:cs="Times New Roman"/>
                <w:sz w:val="20"/>
              </w:rPr>
            </w:pPr>
            <w:r w:rsidRPr="00AE1021">
              <w:rPr>
                <w:rFonts w:cs="Times New Roman"/>
                <w:sz w:val="20"/>
                <w:lang w:val="en-US" w:bidi="th-TH"/>
              </w:rPr>
              <w:t>202</w:t>
            </w:r>
            <w:r w:rsidR="00EE33F0">
              <w:rPr>
                <w:rFonts w:cs="Times New Roman"/>
                <w:sz w:val="20"/>
                <w:lang w:val="en-US" w:bidi="th-TH"/>
              </w:rPr>
              <w:t>5</w:t>
            </w:r>
          </w:p>
        </w:tc>
        <w:tc>
          <w:tcPr>
            <w:tcW w:w="183" w:type="dxa"/>
          </w:tcPr>
          <w:p w14:paraId="190F5F12" w14:textId="77777777" w:rsidR="00967392" w:rsidRPr="00AE1021" w:rsidRDefault="00967392" w:rsidP="00967392">
            <w:pPr>
              <w:pStyle w:val="acctfourfigures"/>
              <w:shd w:val="clear" w:color="auto" w:fill="FFFFFF"/>
              <w:tabs>
                <w:tab w:val="clear" w:pos="765"/>
              </w:tabs>
              <w:spacing w:line="300" w:lineRule="exact"/>
              <w:ind w:left="-72" w:right="-72"/>
              <w:contextualSpacing/>
              <w:jc w:val="center"/>
              <w:rPr>
                <w:rFonts w:cs="Times New Roman"/>
                <w:sz w:val="20"/>
              </w:rPr>
            </w:pPr>
          </w:p>
        </w:tc>
        <w:tc>
          <w:tcPr>
            <w:tcW w:w="987" w:type="dxa"/>
            <w:vAlign w:val="center"/>
            <w:hideMark/>
          </w:tcPr>
          <w:p w14:paraId="7DBEFEE4" w14:textId="16ECB841" w:rsidR="00967392" w:rsidRPr="00AE1021" w:rsidRDefault="00967392" w:rsidP="00967392">
            <w:pPr>
              <w:pStyle w:val="acctfourfigures"/>
              <w:shd w:val="clear" w:color="auto" w:fill="FFFFFF"/>
              <w:tabs>
                <w:tab w:val="clear" w:pos="765"/>
              </w:tabs>
              <w:spacing w:line="300" w:lineRule="exact"/>
              <w:ind w:left="-72" w:right="-72"/>
              <w:contextualSpacing/>
              <w:jc w:val="center"/>
              <w:rPr>
                <w:rFonts w:cs="Times New Roman"/>
                <w:sz w:val="20"/>
              </w:rPr>
            </w:pPr>
            <w:r w:rsidRPr="00AE1021">
              <w:rPr>
                <w:rFonts w:cs="Times New Roman"/>
                <w:sz w:val="20"/>
                <w:lang w:val="en-US" w:bidi="th-TH"/>
              </w:rPr>
              <w:t>202</w:t>
            </w:r>
            <w:r w:rsidR="00EE33F0">
              <w:rPr>
                <w:rFonts w:cs="Times New Roman"/>
                <w:sz w:val="20"/>
                <w:lang w:val="en-US" w:bidi="th-TH"/>
              </w:rPr>
              <w:t>6</w:t>
            </w:r>
          </w:p>
        </w:tc>
        <w:tc>
          <w:tcPr>
            <w:tcW w:w="183" w:type="dxa"/>
            <w:vAlign w:val="center"/>
          </w:tcPr>
          <w:p w14:paraId="23456A5D" w14:textId="77777777" w:rsidR="00967392" w:rsidRPr="00AE1021" w:rsidRDefault="00967392" w:rsidP="00967392">
            <w:pPr>
              <w:pStyle w:val="acctfourfigures"/>
              <w:shd w:val="clear" w:color="auto" w:fill="FFFFFF"/>
              <w:tabs>
                <w:tab w:val="clear" w:pos="765"/>
              </w:tabs>
              <w:spacing w:line="300" w:lineRule="exact"/>
              <w:ind w:left="-72" w:right="-72"/>
              <w:contextualSpacing/>
              <w:jc w:val="center"/>
              <w:rPr>
                <w:rFonts w:cs="Times New Roman"/>
                <w:sz w:val="20"/>
              </w:rPr>
            </w:pPr>
          </w:p>
        </w:tc>
        <w:tc>
          <w:tcPr>
            <w:tcW w:w="991" w:type="dxa"/>
            <w:vAlign w:val="center"/>
            <w:hideMark/>
          </w:tcPr>
          <w:p w14:paraId="390E3D3D" w14:textId="5344626E" w:rsidR="00967392" w:rsidRPr="00AE1021" w:rsidRDefault="00967392" w:rsidP="00967392">
            <w:pPr>
              <w:pStyle w:val="acctfourfigures"/>
              <w:shd w:val="clear" w:color="auto" w:fill="FFFFFF"/>
              <w:tabs>
                <w:tab w:val="clear" w:pos="765"/>
              </w:tabs>
              <w:spacing w:line="300" w:lineRule="exact"/>
              <w:ind w:left="-72" w:right="-72"/>
              <w:contextualSpacing/>
              <w:jc w:val="center"/>
              <w:rPr>
                <w:rFonts w:cs="Times New Roman"/>
                <w:sz w:val="20"/>
              </w:rPr>
            </w:pPr>
            <w:r w:rsidRPr="00AE1021">
              <w:rPr>
                <w:rFonts w:cs="Times New Roman"/>
                <w:sz w:val="20"/>
                <w:lang w:val="en-US" w:bidi="th-TH"/>
              </w:rPr>
              <w:t>202</w:t>
            </w:r>
            <w:r w:rsidR="00EE33F0">
              <w:rPr>
                <w:rFonts w:cs="Times New Roman"/>
                <w:sz w:val="20"/>
                <w:lang w:val="en-US" w:bidi="th-TH"/>
              </w:rPr>
              <w:t>5</w:t>
            </w:r>
          </w:p>
        </w:tc>
      </w:tr>
      <w:tr w:rsidR="00AE1021" w:rsidRPr="001D27B0" w14:paraId="40CEC559" w14:textId="77777777" w:rsidTr="00476AC3">
        <w:trPr>
          <w:cantSplit/>
        </w:trPr>
        <w:tc>
          <w:tcPr>
            <w:tcW w:w="3420" w:type="dxa"/>
          </w:tcPr>
          <w:p w14:paraId="0773A27F" w14:textId="77777777" w:rsidR="00924922" w:rsidRPr="00AE1021" w:rsidRDefault="00924922" w:rsidP="00924922">
            <w:pPr>
              <w:pStyle w:val="acctfourfigures"/>
              <w:shd w:val="clear" w:color="auto" w:fill="FFFFFF"/>
              <w:tabs>
                <w:tab w:val="left" w:pos="720"/>
              </w:tabs>
              <w:spacing w:line="300" w:lineRule="exact"/>
              <w:ind w:right="-79"/>
              <w:contextualSpacing/>
              <w:rPr>
                <w:rFonts w:cs="Times New Roman"/>
                <w:b/>
                <w:bCs/>
                <w:i/>
                <w:iCs/>
                <w:sz w:val="20"/>
                <w:lang w:bidi="th-TH"/>
              </w:rPr>
            </w:pPr>
          </w:p>
        </w:tc>
        <w:tc>
          <w:tcPr>
            <w:tcW w:w="11704" w:type="dxa"/>
            <w:gridSpan w:val="22"/>
            <w:vAlign w:val="center"/>
            <w:hideMark/>
          </w:tcPr>
          <w:p w14:paraId="7A2D8EDE" w14:textId="77777777" w:rsidR="00924922" w:rsidRPr="00AE1021" w:rsidRDefault="00924922" w:rsidP="00924922">
            <w:pPr>
              <w:pStyle w:val="Default"/>
              <w:spacing w:line="300" w:lineRule="exact"/>
              <w:jc w:val="center"/>
              <w:rPr>
                <w:rFonts w:ascii="Times New Roman" w:hAnsi="Times New Roman" w:cs="Times New Roman"/>
                <w:i/>
                <w:iCs/>
                <w:color w:val="auto"/>
                <w:sz w:val="20"/>
                <w:szCs w:val="20"/>
                <w:cs/>
              </w:rPr>
            </w:pPr>
            <w:r w:rsidRPr="00AE1021">
              <w:rPr>
                <w:rFonts w:ascii="Times New Roman" w:hAnsi="Times New Roman" w:cs="Times New Roman"/>
                <w:i/>
                <w:iCs/>
                <w:color w:val="auto"/>
                <w:sz w:val="20"/>
                <w:szCs w:val="20"/>
              </w:rPr>
              <w:t>(in million Baht)</w:t>
            </w:r>
          </w:p>
        </w:tc>
      </w:tr>
      <w:tr w:rsidR="00AE1021" w:rsidRPr="001D27B0" w14:paraId="229C7CC8" w14:textId="77777777" w:rsidTr="00A211BA">
        <w:trPr>
          <w:cantSplit/>
        </w:trPr>
        <w:tc>
          <w:tcPr>
            <w:tcW w:w="3420" w:type="dxa"/>
            <w:vAlign w:val="bottom"/>
            <w:hideMark/>
          </w:tcPr>
          <w:p w14:paraId="5775B3FC" w14:textId="77777777" w:rsidR="00924922" w:rsidRPr="00AE1021" w:rsidRDefault="00924922" w:rsidP="00924922">
            <w:pPr>
              <w:pStyle w:val="Default"/>
              <w:spacing w:line="300" w:lineRule="exact"/>
              <w:rPr>
                <w:rFonts w:ascii="Times New Roman" w:hAnsi="Times New Roman" w:cs="Times New Roman"/>
                <w:b/>
                <w:bCs/>
                <w:i/>
                <w:iCs/>
                <w:color w:val="auto"/>
                <w:sz w:val="20"/>
                <w:szCs w:val="20"/>
              </w:rPr>
            </w:pPr>
            <w:r w:rsidRPr="00AE1021">
              <w:rPr>
                <w:rFonts w:ascii="Times New Roman" w:hAnsi="Times New Roman" w:cs="Times New Roman"/>
                <w:b/>
                <w:bCs/>
                <w:i/>
                <w:iCs/>
                <w:color w:val="auto"/>
                <w:sz w:val="20"/>
                <w:szCs w:val="20"/>
              </w:rPr>
              <w:t>Information about reportable segments</w:t>
            </w:r>
          </w:p>
        </w:tc>
        <w:tc>
          <w:tcPr>
            <w:tcW w:w="990" w:type="dxa"/>
            <w:vAlign w:val="center"/>
          </w:tcPr>
          <w:p w14:paraId="59869D6B" w14:textId="77777777" w:rsidR="00924922" w:rsidRPr="00AE1021" w:rsidRDefault="00924922" w:rsidP="00BC568F">
            <w:pPr>
              <w:pStyle w:val="acctfourfigures"/>
              <w:shd w:val="clear" w:color="auto" w:fill="FFFFFF"/>
              <w:tabs>
                <w:tab w:val="clear" w:pos="765"/>
                <w:tab w:val="decimal" w:pos="546"/>
              </w:tabs>
              <w:spacing w:line="300" w:lineRule="exact"/>
              <w:ind w:left="-79" w:right="-79"/>
              <w:contextualSpacing/>
              <w:rPr>
                <w:rFonts w:cs="Times New Roman"/>
                <w:sz w:val="20"/>
                <w:cs/>
                <w:lang w:val="en-US" w:bidi="th-TH"/>
              </w:rPr>
            </w:pPr>
          </w:p>
        </w:tc>
        <w:tc>
          <w:tcPr>
            <w:tcW w:w="178" w:type="dxa"/>
            <w:vAlign w:val="center"/>
          </w:tcPr>
          <w:p w14:paraId="1C51E7AB" w14:textId="77777777" w:rsidR="00924922" w:rsidRPr="00AE1021" w:rsidRDefault="00924922" w:rsidP="00BC568F">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91" w:type="dxa"/>
            <w:vAlign w:val="center"/>
          </w:tcPr>
          <w:p w14:paraId="0D313DC7" w14:textId="77777777" w:rsidR="00924922" w:rsidRPr="00AE1021" w:rsidRDefault="00924922" w:rsidP="00BC568F">
            <w:pPr>
              <w:pStyle w:val="acctfourfigures"/>
              <w:shd w:val="clear" w:color="auto" w:fill="FFFFFF"/>
              <w:tabs>
                <w:tab w:val="clear" w:pos="765"/>
                <w:tab w:val="decimal" w:pos="546"/>
              </w:tabs>
              <w:spacing w:line="300" w:lineRule="exact"/>
              <w:ind w:left="-79" w:right="-79"/>
              <w:contextualSpacing/>
              <w:rPr>
                <w:rFonts w:cs="Times New Roman"/>
                <w:sz w:val="20"/>
                <w:lang w:val="en-US" w:bidi="th-TH"/>
              </w:rPr>
            </w:pPr>
          </w:p>
        </w:tc>
        <w:tc>
          <w:tcPr>
            <w:tcW w:w="183" w:type="dxa"/>
          </w:tcPr>
          <w:p w14:paraId="351BA6AD" w14:textId="77777777" w:rsidR="00924922" w:rsidRPr="00AE1021" w:rsidRDefault="00924922" w:rsidP="00BC568F">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88" w:type="dxa"/>
            <w:gridSpan w:val="3"/>
            <w:vAlign w:val="center"/>
          </w:tcPr>
          <w:p w14:paraId="00D61B36" w14:textId="77777777" w:rsidR="00924922" w:rsidRPr="00AE1021" w:rsidRDefault="00924922" w:rsidP="00BC568F">
            <w:pPr>
              <w:pStyle w:val="acctfourfigures"/>
              <w:shd w:val="clear" w:color="auto" w:fill="FFFFFF"/>
              <w:tabs>
                <w:tab w:val="clear" w:pos="765"/>
                <w:tab w:val="decimal" w:pos="546"/>
              </w:tabs>
              <w:spacing w:line="300" w:lineRule="exact"/>
              <w:ind w:left="-79" w:right="-79"/>
              <w:contextualSpacing/>
              <w:rPr>
                <w:rFonts w:cs="Times New Roman"/>
                <w:sz w:val="20"/>
                <w:lang w:val="en-US" w:bidi="th-TH"/>
              </w:rPr>
            </w:pPr>
          </w:p>
        </w:tc>
        <w:tc>
          <w:tcPr>
            <w:tcW w:w="193" w:type="dxa"/>
            <w:gridSpan w:val="2"/>
            <w:vAlign w:val="center"/>
          </w:tcPr>
          <w:p w14:paraId="30DE8A5C" w14:textId="77777777" w:rsidR="00924922" w:rsidRPr="00AE1021" w:rsidRDefault="00924922" w:rsidP="00BC568F">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1067" w:type="dxa"/>
            <w:vAlign w:val="center"/>
          </w:tcPr>
          <w:p w14:paraId="646EB78C" w14:textId="77777777" w:rsidR="00924922" w:rsidRPr="00AE1021" w:rsidRDefault="00924922" w:rsidP="00BC568F">
            <w:pPr>
              <w:pStyle w:val="acctfourfigures"/>
              <w:shd w:val="clear" w:color="auto" w:fill="FFFFFF"/>
              <w:tabs>
                <w:tab w:val="clear" w:pos="765"/>
                <w:tab w:val="decimal" w:pos="546"/>
              </w:tabs>
              <w:spacing w:line="300" w:lineRule="exact"/>
              <w:ind w:left="-79" w:right="-79"/>
              <w:contextualSpacing/>
              <w:rPr>
                <w:rFonts w:cs="Times New Roman"/>
                <w:sz w:val="20"/>
                <w:lang w:val="en-US" w:bidi="th-TH"/>
              </w:rPr>
            </w:pPr>
          </w:p>
        </w:tc>
        <w:tc>
          <w:tcPr>
            <w:tcW w:w="183" w:type="dxa"/>
          </w:tcPr>
          <w:p w14:paraId="0684702F" w14:textId="77777777" w:rsidR="00924922" w:rsidRPr="00AE1021" w:rsidRDefault="00924922" w:rsidP="00BC568F">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87" w:type="dxa"/>
            <w:vAlign w:val="center"/>
          </w:tcPr>
          <w:p w14:paraId="21D06FAD" w14:textId="77777777" w:rsidR="00924922" w:rsidRPr="00AE1021" w:rsidRDefault="00924922" w:rsidP="00BC568F">
            <w:pPr>
              <w:pStyle w:val="acctfourfigures"/>
              <w:shd w:val="clear" w:color="auto" w:fill="FFFFFF"/>
              <w:tabs>
                <w:tab w:val="clear" w:pos="765"/>
                <w:tab w:val="decimal" w:pos="546"/>
              </w:tabs>
              <w:spacing w:line="300" w:lineRule="exact"/>
              <w:ind w:left="-79" w:right="-79"/>
              <w:contextualSpacing/>
              <w:rPr>
                <w:rFonts w:cs="Times New Roman"/>
                <w:sz w:val="20"/>
                <w:lang w:val="en-US" w:bidi="th-TH"/>
              </w:rPr>
            </w:pPr>
          </w:p>
        </w:tc>
        <w:tc>
          <w:tcPr>
            <w:tcW w:w="180" w:type="dxa"/>
            <w:vAlign w:val="center"/>
          </w:tcPr>
          <w:p w14:paraId="545906F4" w14:textId="77777777" w:rsidR="00924922" w:rsidRPr="00AE1021" w:rsidRDefault="00924922" w:rsidP="00BC568F">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90" w:type="dxa"/>
            <w:vAlign w:val="center"/>
          </w:tcPr>
          <w:p w14:paraId="766CA6F0" w14:textId="77777777" w:rsidR="00924922" w:rsidRPr="00AE1021" w:rsidRDefault="00924922" w:rsidP="00BC568F">
            <w:pPr>
              <w:pStyle w:val="acctfourfigures"/>
              <w:shd w:val="clear" w:color="auto" w:fill="FFFFFF"/>
              <w:tabs>
                <w:tab w:val="clear" w:pos="765"/>
                <w:tab w:val="decimal" w:pos="546"/>
              </w:tabs>
              <w:spacing w:line="300" w:lineRule="exact"/>
              <w:ind w:left="-79" w:right="-79"/>
              <w:contextualSpacing/>
              <w:rPr>
                <w:rFonts w:cs="Times New Roman"/>
                <w:sz w:val="20"/>
                <w:lang w:bidi="th-TH"/>
              </w:rPr>
            </w:pPr>
          </w:p>
        </w:tc>
        <w:tc>
          <w:tcPr>
            <w:tcW w:w="187" w:type="dxa"/>
          </w:tcPr>
          <w:p w14:paraId="414D3F65" w14:textId="77777777" w:rsidR="00924922" w:rsidRPr="00AE1021" w:rsidRDefault="00924922" w:rsidP="00BC568F">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1073" w:type="dxa"/>
            <w:vAlign w:val="center"/>
          </w:tcPr>
          <w:p w14:paraId="4B85E96C" w14:textId="77777777" w:rsidR="00924922" w:rsidRPr="00AE1021" w:rsidRDefault="00924922" w:rsidP="00BC568F">
            <w:pPr>
              <w:pStyle w:val="acctfourfigures"/>
              <w:shd w:val="clear" w:color="auto" w:fill="FFFFFF"/>
              <w:tabs>
                <w:tab w:val="clear" w:pos="765"/>
                <w:tab w:val="decimal" w:pos="546"/>
              </w:tabs>
              <w:spacing w:line="300" w:lineRule="exact"/>
              <w:ind w:left="-79" w:right="-79"/>
              <w:contextualSpacing/>
              <w:rPr>
                <w:rFonts w:cs="Times New Roman"/>
                <w:sz w:val="20"/>
                <w:lang w:val="en-US" w:bidi="th-TH"/>
              </w:rPr>
            </w:pPr>
          </w:p>
        </w:tc>
        <w:tc>
          <w:tcPr>
            <w:tcW w:w="183" w:type="dxa"/>
            <w:vAlign w:val="center"/>
          </w:tcPr>
          <w:p w14:paraId="6B58A501" w14:textId="77777777" w:rsidR="00924922" w:rsidRPr="00AE1021" w:rsidRDefault="00924922" w:rsidP="00BC568F">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87" w:type="dxa"/>
            <w:vAlign w:val="center"/>
          </w:tcPr>
          <w:p w14:paraId="42BF1039" w14:textId="77777777" w:rsidR="00924922" w:rsidRPr="00AE1021" w:rsidRDefault="00924922" w:rsidP="00BC568F">
            <w:pPr>
              <w:pStyle w:val="acctfourfigures"/>
              <w:shd w:val="clear" w:color="auto" w:fill="FFFFFF"/>
              <w:tabs>
                <w:tab w:val="clear" w:pos="765"/>
                <w:tab w:val="decimal" w:pos="546"/>
              </w:tabs>
              <w:spacing w:line="300" w:lineRule="exact"/>
              <w:ind w:left="-79" w:right="-79"/>
              <w:contextualSpacing/>
              <w:rPr>
                <w:rFonts w:cs="Times New Roman"/>
                <w:sz w:val="20"/>
                <w:lang w:val="en-US" w:bidi="th-TH"/>
              </w:rPr>
            </w:pPr>
          </w:p>
        </w:tc>
        <w:tc>
          <w:tcPr>
            <w:tcW w:w="183" w:type="dxa"/>
          </w:tcPr>
          <w:p w14:paraId="36DE3419" w14:textId="77777777" w:rsidR="00924922" w:rsidRPr="00AE1021" w:rsidRDefault="00924922" w:rsidP="00BC568F">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87" w:type="dxa"/>
            <w:vAlign w:val="center"/>
          </w:tcPr>
          <w:p w14:paraId="05817150" w14:textId="77777777" w:rsidR="00924922" w:rsidRPr="00AE1021" w:rsidRDefault="00924922" w:rsidP="00BC568F">
            <w:pPr>
              <w:pStyle w:val="acctfourfigures"/>
              <w:shd w:val="clear" w:color="auto" w:fill="FFFFFF"/>
              <w:tabs>
                <w:tab w:val="clear" w:pos="765"/>
                <w:tab w:val="decimal" w:pos="546"/>
              </w:tabs>
              <w:spacing w:line="300" w:lineRule="exact"/>
              <w:ind w:left="-79" w:right="-79"/>
              <w:contextualSpacing/>
              <w:rPr>
                <w:rFonts w:cs="Times New Roman"/>
                <w:sz w:val="20"/>
                <w:lang w:val="en-US" w:bidi="th-TH"/>
              </w:rPr>
            </w:pPr>
          </w:p>
        </w:tc>
        <w:tc>
          <w:tcPr>
            <w:tcW w:w="183" w:type="dxa"/>
            <w:vAlign w:val="center"/>
          </w:tcPr>
          <w:p w14:paraId="51E4AF73" w14:textId="77777777" w:rsidR="00924922" w:rsidRPr="00AE1021" w:rsidRDefault="00924922" w:rsidP="00BC568F">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91" w:type="dxa"/>
            <w:vAlign w:val="center"/>
          </w:tcPr>
          <w:p w14:paraId="4D2BC11E" w14:textId="77777777" w:rsidR="00924922" w:rsidRPr="00AE1021" w:rsidRDefault="00924922" w:rsidP="00BC568F">
            <w:pPr>
              <w:pStyle w:val="acctfourfigures"/>
              <w:shd w:val="clear" w:color="auto" w:fill="FFFFFF"/>
              <w:tabs>
                <w:tab w:val="clear" w:pos="765"/>
                <w:tab w:val="decimal" w:pos="546"/>
              </w:tabs>
              <w:spacing w:line="300" w:lineRule="exact"/>
              <w:ind w:left="-79" w:right="-79"/>
              <w:contextualSpacing/>
              <w:rPr>
                <w:rFonts w:cs="Times New Roman"/>
                <w:sz w:val="20"/>
                <w:lang w:val="en-US" w:bidi="th-TH"/>
              </w:rPr>
            </w:pPr>
          </w:p>
        </w:tc>
      </w:tr>
      <w:tr w:rsidR="00AE1021" w:rsidRPr="001D27B0" w14:paraId="1ADB5246" w14:textId="77777777" w:rsidTr="00A211BA">
        <w:trPr>
          <w:cantSplit/>
        </w:trPr>
        <w:tc>
          <w:tcPr>
            <w:tcW w:w="3420" w:type="dxa"/>
            <w:vAlign w:val="bottom"/>
            <w:hideMark/>
          </w:tcPr>
          <w:p w14:paraId="686BD92C" w14:textId="77777777" w:rsidR="00967392" w:rsidRPr="00AE1021" w:rsidRDefault="00967392" w:rsidP="00967392">
            <w:pPr>
              <w:pStyle w:val="acctfourfigures"/>
              <w:shd w:val="clear" w:color="auto" w:fill="FFFFFF"/>
              <w:tabs>
                <w:tab w:val="decimal" w:pos="0"/>
              </w:tabs>
              <w:spacing w:line="300" w:lineRule="exact"/>
              <w:ind w:right="-79"/>
              <w:contextualSpacing/>
              <w:jc w:val="both"/>
              <w:rPr>
                <w:rFonts w:cs="Times New Roman"/>
                <w:sz w:val="20"/>
                <w:lang w:val="en-US" w:bidi="th-TH"/>
              </w:rPr>
            </w:pPr>
            <w:r w:rsidRPr="00AE1021">
              <w:rPr>
                <w:rFonts w:cs="Times New Roman"/>
                <w:sz w:val="20"/>
              </w:rPr>
              <w:t>External revenues</w:t>
            </w:r>
          </w:p>
        </w:tc>
        <w:tc>
          <w:tcPr>
            <w:tcW w:w="990" w:type="dxa"/>
          </w:tcPr>
          <w:p w14:paraId="0C7768FF" w14:textId="22586836" w:rsidR="00967392" w:rsidRPr="00AE1021" w:rsidRDefault="00F21B9A" w:rsidP="00C23812">
            <w:pPr>
              <w:pStyle w:val="acctfourfigures"/>
              <w:shd w:val="clear" w:color="auto" w:fill="FFFFFF"/>
              <w:tabs>
                <w:tab w:val="clear" w:pos="765"/>
                <w:tab w:val="decimal" w:pos="546"/>
              </w:tabs>
              <w:spacing w:line="300" w:lineRule="exact"/>
              <w:ind w:left="-79" w:right="-79"/>
              <w:contextualSpacing/>
              <w:jc w:val="center"/>
              <w:rPr>
                <w:rFonts w:cs="Times New Roman"/>
                <w:sz w:val="20"/>
              </w:rPr>
            </w:pPr>
            <w:r>
              <w:rPr>
                <w:rFonts w:cs="Times New Roman"/>
                <w:sz w:val="20"/>
              </w:rPr>
              <w:t>8,321.87</w:t>
            </w:r>
          </w:p>
        </w:tc>
        <w:tc>
          <w:tcPr>
            <w:tcW w:w="178" w:type="dxa"/>
          </w:tcPr>
          <w:p w14:paraId="5C03A35A" w14:textId="77777777" w:rsidR="00967392" w:rsidRPr="00AE1021" w:rsidRDefault="00967392" w:rsidP="00967392">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91" w:type="dxa"/>
            <w:hideMark/>
          </w:tcPr>
          <w:p w14:paraId="129E8DB0" w14:textId="3B8D3752" w:rsidR="00967392" w:rsidRPr="00AE1021" w:rsidRDefault="000E60FE" w:rsidP="005B0E3F">
            <w:pPr>
              <w:pStyle w:val="acctfourfigures"/>
              <w:shd w:val="clear" w:color="auto" w:fill="FFFFFF"/>
              <w:tabs>
                <w:tab w:val="clear" w:pos="765"/>
                <w:tab w:val="decimal" w:pos="546"/>
              </w:tabs>
              <w:spacing w:line="300" w:lineRule="exact"/>
              <w:ind w:left="-79" w:right="-79"/>
              <w:contextualSpacing/>
              <w:jc w:val="center"/>
              <w:rPr>
                <w:rFonts w:cs="Times New Roman"/>
                <w:sz w:val="20"/>
              </w:rPr>
            </w:pPr>
            <w:r>
              <w:rPr>
                <w:sz w:val="20"/>
              </w:rPr>
              <w:t>6</w:t>
            </w:r>
            <w:r w:rsidR="00C23812" w:rsidRPr="001D27B0">
              <w:rPr>
                <w:sz w:val="20"/>
              </w:rPr>
              <w:t>,</w:t>
            </w:r>
            <w:r>
              <w:rPr>
                <w:sz w:val="20"/>
              </w:rPr>
              <w:t>789.09</w:t>
            </w:r>
          </w:p>
        </w:tc>
        <w:tc>
          <w:tcPr>
            <w:tcW w:w="197" w:type="dxa"/>
            <w:gridSpan w:val="3"/>
          </w:tcPr>
          <w:p w14:paraId="67AE522E" w14:textId="77777777" w:rsidR="00967392" w:rsidRPr="00AE1021" w:rsidRDefault="00967392" w:rsidP="00967392">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74" w:type="dxa"/>
          </w:tcPr>
          <w:p w14:paraId="2593A639" w14:textId="4A72A17B" w:rsidR="00967392" w:rsidRPr="00AE1021" w:rsidRDefault="00F21B9A" w:rsidP="00C23812">
            <w:pPr>
              <w:pStyle w:val="acctfourfigures"/>
              <w:shd w:val="clear" w:color="auto" w:fill="FFFFFF"/>
              <w:tabs>
                <w:tab w:val="clear" w:pos="765"/>
                <w:tab w:val="decimal" w:pos="546"/>
              </w:tabs>
              <w:spacing w:line="300" w:lineRule="exact"/>
              <w:ind w:left="-79" w:right="-79"/>
              <w:contextualSpacing/>
              <w:jc w:val="center"/>
              <w:rPr>
                <w:rFonts w:cs="Times New Roman"/>
                <w:sz w:val="20"/>
              </w:rPr>
            </w:pPr>
            <w:r>
              <w:rPr>
                <w:rFonts w:cs="Times New Roman"/>
                <w:sz w:val="20"/>
              </w:rPr>
              <w:t>2,915.35</w:t>
            </w:r>
          </w:p>
        </w:tc>
        <w:tc>
          <w:tcPr>
            <w:tcW w:w="193" w:type="dxa"/>
            <w:gridSpan w:val="2"/>
          </w:tcPr>
          <w:p w14:paraId="2C5CA7AF" w14:textId="77777777" w:rsidR="00967392" w:rsidRPr="00AE1021" w:rsidRDefault="00967392" w:rsidP="00967392">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1067" w:type="dxa"/>
            <w:hideMark/>
          </w:tcPr>
          <w:p w14:paraId="7999A948" w14:textId="7265B68A" w:rsidR="00967392" w:rsidRPr="00AE1021" w:rsidRDefault="000E60FE" w:rsidP="005B0E3F">
            <w:pPr>
              <w:pStyle w:val="acctfourfigures"/>
              <w:shd w:val="clear" w:color="auto" w:fill="FFFFFF"/>
              <w:tabs>
                <w:tab w:val="clear" w:pos="765"/>
                <w:tab w:val="decimal" w:pos="546"/>
              </w:tabs>
              <w:spacing w:line="300" w:lineRule="exact"/>
              <w:ind w:left="-79" w:right="-79"/>
              <w:contextualSpacing/>
              <w:jc w:val="center"/>
              <w:rPr>
                <w:rFonts w:cs="Times New Roman"/>
                <w:sz w:val="20"/>
              </w:rPr>
            </w:pPr>
            <w:r>
              <w:rPr>
                <w:sz w:val="20"/>
              </w:rPr>
              <w:t>2</w:t>
            </w:r>
            <w:r w:rsidR="00C23812" w:rsidRPr="001D27B0">
              <w:rPr>
                <w:sz w:val="20"/>
              </w:rPr>
              <w:t>,</w:t>
            </w:r>
            <w:r>
              <w:rPr>
                <w:sz w:val="20"/>
              </w:rPr>
              <w:t>383.14</w:t>
            </w:r>
          </w:p>
        </w:tc>
        <w:tc>
          <w:tcPr>
            <w:tcW w:w="183" w:type="dxa"/>
          </w:tcPr>
          <w:p w14:paraId="17001EA7" w14:textId="77777777" w:rsidR="00967392" w:rsidRPr="00AE1021" w:rsidRDefault="00967392" w:rsidP="00967392">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87" w:type="dxa"/>
          </w:tcPr>
          <w:p w14:paraId="7AA4AAEE" w14:textId="798B647A" w:rsidR="00967392" w:rsidRPr="00AE1021" w:rsidRDefault="00C23812" w:rsidP="00C23812">
            <w:pPr>
              <w:pStyle w:val="acctfourfigures"/>
              <w:shd w:val="clear" w:color="auto" w:fill="FFFFFF"/>
              <w:tabs>
                <w:tab w:val="clear" w:pos="765"/>
                <w:tab w:val="decimal" w:pos="546"/>
              </w:tabs>
              <w:spacing w:line="300" w:lineRule="exact"/>
              <w:ind w:left="-79" w:right="-79"/>
              <w:contextualSpacing/>
              <w:jc w:val="center"/>
              <w:rPr>
                <w:rFonts w:cs="Times New Roman"/>
                <w:sz w:val="20"/>
              </w:rPr>
            </w:pPr>
            <w:r>
              <w:rPr>
                <w:rFonts w:cs="Times New Roman"/>
                <w:sz w:val="20"/>
              </w:rPr>
              <w:t>-</w:t>
            </w:r>
          </w:p>
        </w:tc>
        <w:tc>
          <w:tcPr>
            <w:tcW w:w="180" w:type="dxa"/>
          </w:tcPr>
          <w:p w14:paraId="1A3E6A7E" w14:textId="77777777" w:rsidR="00967392" w:rsidRPr="00AE1021" w:rsidRDefault="00967392" w:rsidP="00967392">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90" w:type="dxa"/>
            <w:hideMark/>
          </w:tcPr>
          <w:p w14:paraId="67882B54" w14:textId="45BD604D" w:rsidR="00967392" w:rsidRPr="00AE1021" w:rsidRDefault="000E60FE" w:rsidP="00967392">
            <w:pPr>
              <w:pStyle w:val="acctfourfigures"/>
              <w:shd w:val="clear" w:color="auto" w:fill="FFFFFF"/>
              <w:tabs>
                <w:tab w:val="clear" w:pos="765"/>
                <w:tab w:val="decimal" w:pos="546"/>
              </w:tabs>
              <w:spacing w:line="300" w:lineRule="exact"/>
              <w:ind w:left="-79" w:right="-79"/>
              <w:contextualSpacing/>
              <w:rPr>
                <w:rFonts w:cs="Times New Roman"/>
                <w:sz w:val="20"/>
              </w:rPr>
            </w:pPr>
            <w:r>
              <w:rPr>
                <w:sz w:val="20"/>
              </w:rPr>
              <w:t>4.40</w:t>
            </w:r>
          </w:p>
        </w:tc>
        <w:tc>
          <w:tcPr>
            <w:tcW w:w="187" w:type="dxa"/>
          </w:tcPr>
          <w:p w14:paraId="6DF32143" w14:textId="77777777" w:rsidR="00967392" w:rsidRPr="00AE1021" w:rsidRDefault="00967392" w:rsidP="00967392">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1073" w:type="dxa"/>
          </w:tcPr>
          <w:p w14:paraId="234FE8D3" w14:textId="160D8EB3" w:rsidR="00967392" w:rsidRPr="00AE1021" w:rsidRDefault="00967392" w:rsidP="00967392">
            <w:pPr>
              <w:pStyle w:val="acctfourfigures"/>
              <w:shd w:val="clear" w:color="auto" w:fill="FFFFFF"/>
              <w:tabs>
                <w:tab w:val="clear" w:pos="765"/>
                <w:tab w:val="decimal" w:pos="546"/>
              </w:tabs>
              <w:spacing w:line="300" w:lineRule="exact"/>
              <w:ind w:left="-79" w:right="-79"/>
              <w:contextualSpacing/>
              <w:jc w:val="center"/>
              <w:rPr>
                <w:rFonts w:cs="Times New Roman"/>
                <w:sz w:val="20"/>
              </w:rPr>
            </w:pPr>
            <w:r w:rsidRPr="001D27B0">
              <w:rPr>
                <w:sz w:val="20"/>
              </w:rPr>
              <w:t>-</w:t>
            </w:r>
          </w:p>
        </w:tc>
        <w:tc>
          <w:tcPr>
            <w:tcW w:w="183" w:type="dxa"/>
          </w:tcPr>
          <w:p w14:paraId="4BA3A644" w14:textId="77777777" w:rsidR="00967392" w:rsidRPr="00AE1021" w:rsidRDefault="00967392" w:rsidP="00967392">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87" w:type="dxa"/>
            <w:hideMark/>
          </w:tcPr>
          <w:p w14:paraId="602E60B5" w14:textId="1B616C76" w:rsidR="00967392" w:rsidRPr="00AE1021" w:rsidRDefault="00967392" w:rsidP="00967392">
            <w:pPr>
              <w:pStyle w:val="acctfourfigures"/>
              <w:shd w:val="clear" w:color="auto" w:fill="FFFFFF"/>
              <w:tabs>
                <w:tab w:val="clear" w:pos="765"/>
                <w:tab w:val="decimal" w:pos="546"/>
              </w:tabs>
              <w:spacing w:line="300" w:lineRule="exact"/>
              <w:ind w:left="-79" w:right="-79"/>
              <w:contextualSpacing/>
              <w:jc w:val="center"/>
              <w:rPr>
                <w:rFonts w:cs="Times New Roman"/>
                <w:sz w:val="20"/>
              </w:rPr>
            </w:pPr>
            <w:r w:rsidRPr="001D27B0">
              <w:rPr>
                <w:sz w:val="20"/>
              </w:rPr>
              <w:t>-</w:t>
            </w:r>
          </w:p>
        </w:tc>
        <w:tc>
          <w:tcPr>
            <w:tcW w:w="183" w:type="dxa"/>
          </w:tcPr>
          <w:p w14:paraId="6E40F012" w14:textId="77777777" w:rsidR="00967392" w:rsidRPr="00AE1021" w:rsidRDefault="00967392" w:rsidP="00967392">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87" w:type="dxa"/>
          </w:tcPr>
          <w:p w14:paraId="4C46C718" w14:textId="3ED10E3A" w:rsidR="00967392" w:rsidRPr="00AE1021" w:rsidRDefault="00337A23" w:rsidP="00C23812">
            <w:pPr>
              <w:pStyle w:val="acctfourfigures"/>
              <w:shd w:val="clear" w:color="auto" w:fill="FFFFFF"/>
              <w:tabs>
                <w:tab w:val="clear" w:pos="765"/>
                <w:tab w:val="decimal" w:pos="546"/>
              </w:tabs>
              <w:spacing w:line="300" w:lineRule="exact"/>
              <w:ind w:left="-79" w:right="-79"/>
              <w:contextualSpacing/>
              <w:jc w:val="center"/>
              <w:rPr>
                <w:rFonts w:cs="Times New Roman"/>
                <w:sz w:val="20"/>
              </w:rPr>
            </w:pPr>
            <w:r>
              <w:rPr>
                <w:rFonts w:cs="Times New Roman"/>
                <w:sz w:val="20"/>
              </w:rPr>
              <w:t>11,237.22</w:t>
            </w:r>
          </w:p>
        </w:tc>
        <w:tc>
          <w:tcPr>
            <w:tcW w:w="183" w:type="dxa"/>
          </w:tcPr>
          <w:p w14:paraId="5250B491" w14:textId="77777777" w:rsidR="00967392" w:rsidRPr="00AE1021" w:rsidRDefault="00967392" w:rsidP="00967392">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91" w:type="dxa"/>
            <w:hideMark/>
          </w:tcPr>
          <w:p w14:paraId="7D2BF823" w14:textId="3CB9273D" w:rsidR="00967392" w:rsidRPr="00AE1021" w:rsidRDefault="000E60FE" w:rsidP="00967392">
            <w:pPr>
              <w:pStyle w:val="acctfourfigures"/>
              <w:shd w:val="clear" w:color="auto" w:fill="FFFFFF"/>
              <w:tabs>
                <w:tab w:val="clear" w:pos="765"/>
                <w:tab w:val="decimal" w:pos="546"/>
              </w:tabs>
              <w:spacing w:line="300" w:lineRule="exact"/>
              <w:ind w:left="-79" w:right="-79"/>
              <w:contextualSpacing/>
              <w:rPr>
                <w:rFonts w:cs="Times New Roman"/>
                <w:sz w:val="20"/>
              </w:rPr>
            </w:pPr>
            <w:r>
              <w:rPr>
                <w:sz w:val="20"/>
              </w:rPr>
              <w:t>9</w:t>
            </w:r>
            <w:r w:rsidR="00C23812" w:rsidRPr="001D27B0">
              <w:rPr>
                <w:sz w:val="20"/>
              </w:rPr>
              <w:t>,</w:t>
            </w:r>
            <w:r>
              <w:rPr>
                <w:rFonts w:cs="Times New Roman"/>
                <w:sz w:val="20"/>
              </w:rPr>
              <w:t>176.63</w:t>
            </w:r>
          </w:p>
        </w:tc>
      </w:tr>
      <w:tr w:rsidR="00AE1021" w:rsidRPr="001D27B0" w14:paraId="4877E951" w14:textId="77777777" w:rsidTr="00A211BA">
        <w:trPr>
          <w:cantSplit/>
        </w:trPr>
        <w:tc>
          <w:tcPr>
            <w:tcW w:w="3420" w:type="dxa"/>
            <w:vAlign w:val="bottom"/>
            <w:hideMark/>
          </w:tcPr>
          <w:p w14:paraId="6AF00F22" w14:textId="77777777" w:rsidR="00967392" w:rsidRPr="00AE1021" w:rsidRDefault="00967392" w:rsidP="00967392">
            <w:pPr>
              <w:pStyle w:val="acctfourfigures"/>
              <w:shd w:val="clear" w:color="auto" w:fill="FFFFFF"/>
              <w:tabs>
                <w:tab w:val="decimal" w:pos="0"/>
              </w:tabs>
              <w:spacing w:line="300" w:lineRule="exact"/>
              <w:ind w:left="-79" w:right="-79" w:firstLine="89"/>
              <w:contextualSpacing/>
              <w:jc w:val="both"/>
              <w:rPr>
                <w:rFonts w:cs="Times New Roman"/>
                <w:sz w:val="20"/>
                <w:lang w:val="en-US" w:bidi="th-TH"/>
              </w:rPr>
            </w:pPr>
            <w:r w:rsidRPr="00AE1021">
              <w:rPr>
                <w:rFonts w:cs="Times New Roman"/>
                <w:sz w:val="20"/>
              </w:rPr>
              <w:t>Inter-segment revenue</w:t>
            </w:r>
          </w:p>
        </w:tc>
        <w:tc>
          <w:tcPr>
            <w:tcW w:w="990" w:type="dxa"/>
            <w:tcBorders>
              <w:top w:val="nil"/>
              <w:left w:val="nil"/>
              <w:bottom w:val="single" w:sz="4" w:space="0" w:color="auto"/>
              <w:right w:val="nil"/>
            </w:tcBorders>
          </w:tcPr>
          <w:p w14:paraId="1681850A" w14:textId="34A29F3B" w:rsidR="00967392" w:rsidRPr="001D27B0" w:rsidRDefault="00F21B9A" w:rsidP="00967392">
            <w:pPr>
              <w:pStyle w:val="acctfourfigures"/>
              <w:shd w:val="clear" w:color="auto" w:fill="FFFFFF"/>
              <w:tabs>
                <w:tab w:val="clear" w:pos="765"/>
                <w:tab w:val="decimal" w:pos="546"/>
              </w:tabs>
              <w:spacing w:line="300" w:lineRule="exact"/>
              <w:ind w:left="-79" w:right="-79"/>
              <w:contextualSpacing/>
              <w:jc w:val="center"/>
              <w:rPr>
                <w:sz w:val="20"/>
              </w:rPr>
            </w:pPr>
            <w:r>
              <w:rPr>
                <w:sz w:val="20"/>
              </w:rPr>
              <w:t>-</w:t>
            </w:r>
          </w:p>
        </w:tc>
        <w:tc>
          <w:tcPr>
            <w:tcW w:w="178" w:type="dxa"/>
          </w:tcPr>
          <w:p w14:paraId="01D98383" w14:textId="77777777" w:rsidR="00967392" w:rsidRPr="001D27B0" w:rsidRDefault="00967392" w:rsidP="00967392">
            <w:pPr>
              <w:pStyle w:val="acctfourfigures"/>
              <w:shd w:val="clear" w:color="auto" w:fill="FFFFFF"/>
              <w:tabs>
                <w:tab w:val="clear" w:pos="765"/>
                <w:tab w:val="decimal" w:pos="546"/>
              </w:tabs>
              <w:spacing w:line="300" w:lineRule="exact"/>
              <w:ind w:left="-79" w:right="-79"/>
              <w:contextualSpacing/>
              <w:jc w:val="center"/>
              <w:rPr>
                <w:sz w:val="20"/>
              </w:rPr>
            </w:pPr>
          </w:p>
        </w:tc>
        <w:tc>
          <w:tcPr>
            <w:tcW w:w="991" w:type="dxa"/>
            <w:tcBorders>
              <w:top w:val="nil"/>
              <w:left w:val="nil"/>
              <w:bottom w:val="single" w:sz="4" w:space="0" w:color="auto"/>
              <w:right w:val="nil"/>
            </w:tcBorders>
            <w:hideMark/>
          </w:tcPr>
          <w:p w14:paraId="1096F8E2" w14:textId="171ACAD8" w:rsidR="00967392" w:rsidRPr="001D27B0" w:rsidRDefault="00967392" w:rsidP="00967392">
            <w:pPr>
              <w:pStyle w:val="acctfourfigures"/>
              <w:shd w:val="clear" w:color="auto" w:fill="FFFFFF"/>
              <w:tabs>
                <w:tab w:val="clear" w:pos="765"/>
                <w:tab w:val="decimal" w:pos="546"/>
              </w:tabs>
              <w:spacing w:line="300" w:lineRule="exact"/>
              <w:ind w:left="-79" w:right="-79"/>
              <w:contextualSpacing/>
              <w:jc w:val="center"/>
              <w:rPr>
                <w:sz w:val="20"/>
              </w:rPr>
            </w:pPr>
            <w:r w:rsidRPr="001D27B0">
              <w:rPr>
                <w:sz w:val="20"/>
              </w:rPr>
              <w:t>-</w:t>
            </w:r>
          </w:p>
        </w:tc>
        <w:tc>
          <w:tcPr>
            <w:tcW w:w="197" w:type="dxa"/>
            <w:gridSpan w:val="3"/>
          </w:tcPr>
          <w:p w14:paraId="0AD6A3BD" w14:textId="77777777" w:rsidR="00967392" w:rsidRPr="00AE1021" w:rsidRDefault="00967392" w:rsidP="00967392">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74" w:type="dxa"/>
            <w:tcBorders>
              <w:top w:val="nil"/>
              <w:left w:val="nil"/>
              <w:bottom w:val="single" w:sz="4" w:space="0" w:color="auto"/>
              <w:right w:val="nil"/>
            </w:tcBorders>
          </w:tcPr>
          <w:p w14:paraId="67544587" w14:textId="2AA9BB56" w:rsidR="00967392" w:rsidRPr="00AE1021" w:rsidRDefault="00F21B9A" w:rsidP="002F7AE0">
            <w:pPr>
              <w:pStyle w:val="acctfourfigures"/>
              <w:shd w:val="clear" w:color="auto" w:fill="FFFFFF"/>
              <w:tabs>
                <w:tab w:val="clear" w:pos="765"/>
                <w:tab w:val="decimal" w:pos="546"/>
              </w:tabs>
              <w:spacing w:line="300" w:lineRule="exact"/>
              <w:ind w:left="-79" w:right="-79"/>
              <w:contextualSpacing/>
              <w:jc w:val="center"/>
              <w:rPr>
                <w:rFonts w:cs="Times New Roman"/>
                <w:sz w:val="20"/>
              </w:rPr>
            </w:pPr>
            <w:r>
              <w:rPr>
                <w:rFonts w:cs="Times New Roman"/>
                <w:sz w:val="20"/>
              </w:rPr>
              <w:t>-</w:t>
            </w:r>
          </w:p>
        </w:tc>
        <w:tc>
          <w:tcPr>
            <w:tcW w:w="193" w:type="dxa"/>
            <w:gridSpan w:val="2"/>
          </w:tcPr>
          <w:p w14:paraId="26FC2AE7" w14:textId="77777777" w:rsidR="00967392" w:rsidRPr="00AE1021" w:rsidRDefault="00967392" w:rsidP="00967392">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1067" w:type="dxa"/>
            <w:tcBorders>
              <w:top w:val="nil"/>
              <w:left w:val="nil"/>
              <w:bottom w:val="single" w:sz="4" w:space="0" w:color="auto"/>
              <w:right w:val="nil"/>
            </w:tcBorders>
            <w:hideMark/>
          </w:tcPr>
          <w:p w14:paraId="3306B81C" w14:textId="6BB2ABCE" w:rsidR="00967392" w:rsidRPr="001D27B0" w:rsidRDefault="00C23812" w:rsidP="00F711FF">
            <w:pPr>
              <w:pStyle w:val="acctfourfigures"/>
              <w:shd w:val="clear" w:color="auto" w:fill="FFFFFF"/>
              <w:tabs>
                <w:tab w:val="clear" w:pos="765"/>
                <w:tab w:val="decimal" w:pos="546"/>
              </w:tabs>
              <w:spacing w:line="300" w:lineRule="exact"/>
              <w:ind w:left="-79" w:right="-79"/>
              <w:contextualSpacing/>
              <w:jc w:val="center"/>
              <w:rPr>
                <w:sz w:val="20"/>
              </w:rPr>
            </w:pPr>
            <w:r w:rsidRPr="001D27B0">
              <w:rPr>
                <w:sz w:val="20"/>
              </w:rPr>
              <w:t>-</w:t>
            </w:r>
          </w:p>
        </w:tc>
        <w:tc>
          <w:tcPr>
            <w:tcW w:w="183" w:type="dxa"/>
          </w:tcPr>
          <w:p w14:paraId="23D1DBFF" w14:textId="77777777" w:rsidR="00967392" w:rsidRPr="001D27B0" w:rsidRDefault="00967392" w:rsidP="00967392">
            <w:pPr>
              <w:pStyle w:val="acctfourfigures"/>
              <w:shd w:val="clear" w:color="auto" w:fill="FFFFFF"/>
              <w:tabs>
                <w:tab w:val="clear" w:pos="765"/>
                <w:tab w:val="decimal" w:pos="546"/>
              </w:tabs>
              <w:spacing w:line="300" w:lineRule="exact"/>
              <w:ind w:left="-79" w:right="-79"/>
              <w:contextualSpacing/>
              <w:jc w:val="center"/>
              <w:rPr>
                <w:sz w:val="20"/>
              </w:rPr>
            </w:pPr>
          </w:p>
        </w:tc>
        <w:tc>
          <w:tcPr>
            <w:tcW w:w="987" w:type="dxa"/>
            <w:tcBorders>
              <w:top w:val="nil"/>
              <w:left w:val="nil"/>
              <w:bottom w:val="single" w:sz="4" w:space="0" w:color="auto"/>
              <w:right w:val="nil"/>
            </w:tcBorders>
          </w:tcPr>
          <w:p w14:paraId="44F18699" w14:textId="6EF4C624" w:rsidR="00967392" w:rsidRPr="001D27B0" w:rsidRDefault="00967392" w:rsidP="00967392">
            <w:pPr>
              <w:pStyle w:val="acctfourfigures"/>
              <w:shd w:val="clear" w:color="auto" w:fill="FFFFFF"/>
              <w:tabs>
                <w:tab w:val="clear" w:pos="765"/>
                <w:tab w:val="decimal" w:pos="546"/>
              </w:tabs>
              <w:spacing w:line="300" w:lineRule="exact"/>
              <w:ind w:left="-79" w:right="-79"/>
              <w:contextualSpacing/>
              <w:jc w:val="center"/>
              <w:rPr>
                <w:sz w:val="20"/>
              </w:rPr>
            </w:pPr>
            <w:r w:rsidRPr="001D27B0">
              <w:rPr>
                <w:sz w:val="20"/>
              </w:rPr>
              <w:t>-</w:t>
            </w:r>
          </w:p>
        </w:tc>
        <w:tc>
          <w:tcPr>
            <w:tcW w:w="180" w:type="dxa"/>
          </w:tcPr>
          <w:p w14:paraId="00C587EF" w14:textId="77777777" w:rsidR="00967392" w:rsidRPr="001D27B0" w:rsidRDefault="00967392" w:rsidP="00967392">
            <w:pPr>
              <w:pStyle w:val="acctfourfigures"/>
              <w:shd w:val="clear" w:color="auto" w:fill="FFFFFF"/>
              <w:tabs>
                <w:tab w:val="clear" w:pos="765"/>
                <w:tab w:val="decimal" w:pos="546"/>
              </w:tabs>
              <w:spacing w:line="300" w:lineRule="exact"/>
              <w:ind w:left="-79" w:right="-79"/>
              <w:contextualSpacing/>
              <w:jc w:val="center"/>
              <w:rPr>
                <w:sz w:val="20"/>
              </w:rPr>
            </w:pPr>
          </w:p>
        </w:tc>
        <w:tc>
          <w:tcPr>
            <w:tcW w:w="990" w:type="dxa"/>
            <w:tcBorders>
              <w:top w:val="nil"/>
              <w:left w:val="nil"/>
              <w:bottom w:val="single" w:sz="4" w:space="0" w:color="auto"/>
              <w:right w:val="nil"/>
            </w:tcBorders>
            <w:hideMark/>
          </w:tcPr>
          <w:p w14:paraId="34FC81F7" w14:textId="358737ED" w:rsidR="00967392" w:rsidRPr="001D27B0" w:rsidRDefault="00967392" w:rsidP="00967392">
            <w:pPr>
              <w:pStyle w:val="acctfourfigures"/>
              <w:shd w:val="clear" w:color="auto" w:fill="FFFFFF"/>
              <w:tabs>
                <w:tab w:val="clear" w:pos="765"/>
                <w:tab w:val="decimal" w:pos="546"/>
              </w:tabs>
              <w:spacing w:line="300" w:lineRule="exact"/>
              <w:ind w:left="-79" w:right="-79"/>
              <w:contextualSpacing/>
              <w:jc w:val="center"/>
              <w:rPr>
                <w:sz w:val="20"/>
              </w:rPr>
            </w:pPr>
            <w:r w:rsidRPr="001D27B0">
              <w:rPr>
                <w:sz w:val="20"/>
              </w:rPr>
              <w:t>-</w:t>
            </w:r>
          </w:p>
        </w:tc>
        <w:tc>
          <w:tcPr>
            <w:tcW w:w="187" w:type="dxa"/>
          </w:tcPr>
          <w:p w14:paraId="5612A5AA" w14:textId="77777777" w:rsidR="00967392" w:rsidRPr="00AE1021" w:rsidRDefault="00967392" w:rsidP="00967392">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1073" w:type="dxa"/>
            <w:tcBorders>
              <w:top w:val="nil"/>
              <w:left w:val="nil"/>
              <w:bottom w:val="single" w:sz="4" w:space="0" w:color="auto"/>
              <w:right w:val="nil"/>
            </w:tcBorders>
          </w:tcPr>
          <w:p w14:paraId="246A544C" w14:textId="7B2D8735" w:rsidR="00967392" w:rsidRPr="00AE1021" w:rsidRDefault="004D5FBF" w:rsidP="002F7AE0">
            <w:pPr>
              <w:pStyle w:val="acctfourfigures"/>
              <w:shd w:val="clear" w:color="auto" w:fill="FFFFFF"/>
              <w:tabs>
                <w:tab w:val="clear" w:pos="765"/>
                <w:tab w:val="decimal" w:pos="546"/>
              </w:tabs>
              <w:spacing w:line="300" w:lineRule="exact"/>
              <w:ind w:left="-79" w:right="-79"/>
              <w:contextualSpacing/>
              <w:jc w:val="center"/>
              <w:rPr>
                <w:rFonts w:cs="Times New Roman"/>
                <w:sz w:val="20"/>
              </w:rPr>
            </w:pPr>
            <w:r w:rsidRPr="001D27B0">
              <w:rPr>
                <w:sz w:val="20"/>
              </w:rPr>
              <w:t>-</w:t>
            </w:r>
          </w:p>
        </w:tc>
        <w:tc>
          <w:tcPr>
            <w:tcW w:w="183" w:type="dxa"/>
          </w:tcPr>
          <w:p w14:paraId="1E30A833" w14:textId="77777777" w:rsidR="00967392" w:rsidRPr="00AE1021" w:rsidRDefault="00967392" w:rsidP="00967392">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87" w:type="dxa"/>
            <w:tcBorders>
              <w:top w:val="nil"/>
              <w:left w:val="nil"/>
              <w:bottom w:val="single" w:sz="4" w:space="0" w:color="auto"/>
              <w:right w:val="nil"/>
            </w:tcBorders>
            <w:hideMark/>
          </w:tcPr>
          <w:p w14:paraId="4BB17608" w14:textId="110B5B27" w:rsidR="00967392" w:rsidRPr="001D27B0" w:rsidRDefault="00C23812" w:rsidP="00967392">
            <w:pPr>
              <w:pStyle w:val="acctfourfigures"/>
              <w:shd w:val="clear" w:color="auto" w:fill="FFFFFF"/>
              <w:tabs>
                <w:tab w:val="clear" w:pos="765"/>
                <w:tab w:val="decimal" w:pos="546"/>
              </w:tabs>
              <w:spacing w:line="300" w:lineRule="exact"/>
              <w:ind w:left="-79" w:right="-79"/>
              <w:contextualSpacing/>
              <w:jc w:val="center"/>
              <w:rPr>
                <w:sz w:val="20"/>
              </w:rPr>
            </w:pPr>
            <w:r w:rsidRPr="001D27B0">
              <w:rPr>
                <w:sz w:val="20"/>
              </w:rPr>
              <w:t>-</w:t>
            </w:r>
          </w:p>
        </w:tc>
        <w:tc>
          <w:tcPr>
            <w:tcW w:w="183" w:type="dxa"/>
          </w:tcPr>
          <w:p w14:paraId="7209F203" w14:textId="77777777" w:rsidR="00967392" w:rsidRPr="00AE1021" w:rsidRDefault="00967392" w:rsidP="00967392">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87" w:type="dxa"/>
            <w:tcBorders>
              <w:top w:val="nil"/>
              <w:left w:val="nil"/>
              <w:bottom w:val="single" w:sz="4" w:space="0" w:color="auto"/>
              <w:right w:val="nil"/>
            </w:tcBorders>
          </w:tcPr>
          <w:p w14:paraId="02964685" w14:textId="7AFFF24D" w:rsidR="00967392" w:rsidRPr="001D27B0" w:rsidRDefault="008531A6" w:rsidP="00967392">
            <w:pPr>
              <w:pStyle w:val="acctfourfigures"/>
              <w:shd w:val="clear" w:color="auto" w:fill="FFFFFF"/>
              <w:tabs>
                <w:tab w:val="clear" w:pos="765"/>
                <w:tab w:val="decimal" w:pos="546"/>
              </w:tabs>
              <w:spacing w:line="300" w:lineRule="exact"/>
              <w:ind w:left="-79" w:right="-79"/>
              <w:contextualSpacing/>
              <w:jc w:val="center"/>
              <w:rPr>
                <w:sz w:val="20"/>
              </w:rPr>
            </w:pPr>
            <w:r>
              <w:rPr>
                <w:sz w:val="20"/>
              </w:rPr>
              <w:t>-</w:t>
            </w:r>
          </w:p>
        </w:tc>
        <w:tc>
          <w:tcPr>
            <w:tcW w:w="183" w:type="dxa"/>
          </w:tcPr>
          <w:p w14:paraId="5A1BFF4F" w14:textId="77777777" w:rsidR="00967392" w:rsidRPr="001D27B0" w:rsidRDefault="00967392" w:rsidP="00967392">
            <w:pPr>
              <w:pStyle w:val="acctfourfigures"/>
              <w:shd w:val="clear" w:color="auto" w:fill="FFFFFF"/>
              <w:tabs>
                <w:tab w:val="clear" w:pos="765"/>
                <w:tab w:val="decimal" w:pos="546"/>
              </w:tabs>
              <w:spacing w:line="300" w:lineRule="exact"/>
              <w:ind w:left="-79" w:right="-79"/>
              <w:contextualSpacing/>
              <w:jc w:val="center"/>
              <w:rPr>
                <w:sz w:val="20"/>
              </w:rPr>
            </w:pPr>
          </w:p>
        </w:tc>
        <w:tc>
          <w:tcPr>
            <w:tcW w:w="991" w:type="dxa"/>
            <w:tcBorders>
              <w:top w:val="nil"/>
              <w:left w:val="nil"/>
              <w:bottom w:val="single" w:sz="4" w:space="0" w:color="auto"/>
              <w:right w:val="nil"/>
            </w:tcBorders>
            <w:hideMark/>
          </w:tcPr>
          <w:p w14:paraId="7F1E4CDE" w14:textId="3F0329B6" w:rsidR="00967392" w:rsidRPr="001D27B0" w:rsidRDefault="00967392" w:rsidP="00967392">
            <w:pPr>
              <w:pStyle w:val="acctfourfigures"/>
              <w:shd w:val="clear" w:color="auto" w:fill="FFFFFF"/>
              <w:tabs>
                <w:tab w:val="clear" w:pos="765"/>
                <w:tab w:val="decimal" w:pos="546"/>
              </w:tabs>
              <w:spacing w:line="300" w:lineRule="exact"/>
              <w:ind w:left="-79" w:right="-79"/>
              <w:contextualSpacing/>
              <w:jc w:val="center"/>
              <w:rPr>
                <w:sz w:val="20"/>
              </w:rPr>
            </w:pPr>
            <w:r w:rsidRPr="001D27B0">
              <w:rPr>
                <w:sz w:val="20"/>
              </w:rPr>
              <w:t>-</w:t>
            </w:r>
          </w:p>
        </w:tc>
      </w:tr>
      <w:tr w:rsidR="00AE1021" w:rsidRPr="001D27B0" w14:paraId="0A61F8E0" w14:textId="77777777" w:rsidTr="00A211BA">
        <w:trPr>
          <w:cantSplit/>
        </w:trPr>
        <w:tc>
          <w:tcPr>
            <w:tcW w:w="3420" w:type="dxa"/>
            <w:vAlign w:val="bottom"/>
            <w:hideMark/>
          </w:tcPr>
          <w:p w14:paraId="3B3EAE41" w14:textId="40E9AFF8" w:rsidR="00967392" w:rsidRPr="00AE1021" w:rsidRDefault="00967392" w:rsidP="00967392">
            <w:pPr>
              <w:shd w:val="clear" w:color="auto" w:fill="FFFFFF"/>
              <w:spacing w:line="300" w:lineRule="exact"/>
              <w:ind w:right="-79"/>
              <w:contextualSpacing/>
              <w:rPr>
                <w:rFonts w:cs="Times New Roman"/>
                <w:b/>
                <w:bCs/>
                <w:sz w:val="20"/>
              </w:rPr>
            </w:pPr>
            <w:r w:rsidRPr="00AE1021">
              <w:rPr>
                <w:rFonts w:cs="Times New Roman"/>
                <w:b/>
                <w:bCs/>
                <w:sz w:val="20"/>
              </w:rPr>
              <w:t>Total revenue from sales</w:t>
            </w:r>
            <w:r w:rsidR="004B699C" w:rsidRPr="00AE1021">
              <w:rPr>
                <w:rFonts w:cs="Times New Roman"/>
                <w:b/>
                <w:bCs/>
                <w:sz w:val="20"/>
              </w:rPr>
              <w:t xml:space="preserve"> </w:t>
            </w:r>
            <w:r w:rsidR="007537E8" w:rsidRPr="00AE1021">
              <w:rPr>
                <w:rFonts w:cs="Times New Roman"/>
                <w:b/>
                <w:bCs/>
                <w:sz w:val="20"/>
              </w:rPr>
              <w:t>of goods</w:t>
            </w:r>
          </w:p>
        </w:tc>
        <w:tc>
          <w:tcPr>
            <w:tcW w:w="990" w:type="dxa"/>
            <w:tcBorders>
              <w:top w:val="single" w:sz="4" w:space="0" w:color="auto"/>
              <w:left w:val="nil"/>
              <w:bottom w:val="double" w:sz="4" w:space="0" w:color="auto"/>
              <w:right w:val="nil"/>
            </w:tcBorders>
          </w:tcPr>
          <w:p w14:paraId="6EAFC7AE" w14:textId="2A86F1C5" w:rsidR="00967392" w:rsidRPr="00C3621B" w:rsidRDefault="00F21B9A" w:rsidP="00C3621B">
            <w:pPr>
              <w:pStyle w:val="acctfourfigures"/>
              <w:shd w:val="clear" w:color="auto" w:fill="FFFFFF"/>
              <w:tabs>
                <w:tab w:val="clear" w:pos="765"/>
                <w:tab w:val="decimal" w:pos="546"/>
              </w:tabs>
              <w:spacing w:line="300" w:lineRule="exact"/>
              <w:ind w:left="-79" w:right="-79"/>
              <w:contextualSpacing/>
              <w:jc w:val="center"/>
              <w:rPr>
                <w:b/>
                <w:bCs/>
                <w:sz w:val="20"/>
              </w:rPr>
            </w:pPr>
            <w:r>
              <w:rPr>
                <w:b/>
                <w:bCs/>
                <w:sz w:val="20"/>
              </w:rPr>
              <w:t>8,321.87</w:t>
            </w:r>
          </w:p>
        </w:tc>
        <w:tc>
          <w:tcPr>
            <w:tcW w:w="178" w:type="dxa"/>
          </w:tcPr>
          <w:p w14:paraId="688C56C5" w14:textId="77777777" w:rsidR="00967392" w:rsidRPr="00C3621B" w:rsidRDefault="00967392" w:rsidP="00C3621B">
            <w:pPr>
              <w:pStyle w:val="acctfourfigures"/>
              <w:shd w:val="clear" w:color="auto" w:fill="FFFFFF"/>
              <w:tabs>
                <w:tab w:val="clear" w:pos="765"/>
                <w:tab w:val="decimal" w:pos="546"/>
              </w:tabs>
              <w:spacing w:line="300" w:lineRule="exact"/>
              <w:ind w:left="-79" w:right="-79"/>
              <w:contextualSpacing/>
              <w:jc w:val="center"/>
              <w:rPr>
                <w:b/>
                <w:bCs/>
                <w:sz w:val="20"/>
              </w:rPr>
            </w:pPr>
          </w:p>
        </w:tc>
        <w:tc>
          <w:tcPr>
            <w:tcW w:w="991" w:type="dxa"/>
            <w:tcBorders>
              <w:top w:val="single" w:sz="4" w:space="0" w:color="auto"/>
              <w:left w:val="nil"/>
              <w:bottom w:val="double" w:sz="4" w:space="0" w:color="auto"/>
              <w:right w:val="nil"/>
            </w:tcBorders>
            <w:hideMark/>
          </w:tcPr>
          <w:p w14:paraId="6AE9A772" w14:textId="7A3741A8" w:rsidR="00967392" w:rsidRPr="00C3621B" w:rsidRDefault="000E60FE" w:rsidP="00C3621B">
            <w:pPr>
              <w:pStyle w:val="acctfourfigures"/>
              <w:shd w:val="clear" w:color="auto" w:fill="FFFFFF"/>
              <w:tabs>
                <w:tab w:val="clear" w:pos="765"/>
                <w:tab w:val="decimal" w:pos="546"/>
              </w:tabs>
              <w:spacing w:line="300" w:lineRule="exact"/>
              <w:ind w:left="-79" w:right="-79"/>
              <w:contextualSpacing/>
              <w:jc w:val="center"/>
              <w:rPr>
                <w:b/>
                <w:bCs/>
                <w:sz w:val="20"/>
              </w:rPr>
            </w:pPr>
            <w:r>
              <w:rPr>
                <w:b/>
                <w:bCs/>
                <w:sz w:val="20"/>
              </w:rPr>
              <w:t>6</w:t>
            </w:r>
            <w:r w:rsidR="00C23812" w:rsidRPr="00C3621B">
              <w:rPr>
                <w:b/>
                <w:bCs/>
                <w:sz w:val="20"/>
              </w:rPr>
              <w:t>,</w:t>
            </w:r>
            <w:r>
              <w:rPr>
                <w:b/>
                <w:bCs/>
                <w:sz w:val="20"/>
              </w:rPr>
              <w:t>789.09</w:t>
            </w:r>
          </w:p>
        </w:tc>
        <w:tc>
          <w:tcPr>
            <w:tcW w:w="197" w:type="dxa"/>
            <w:gridSpan w:val="3"/>
          </w:tcPr>
          <w:p w14:paraId="20C99F20" w14:textId="77777777" w:rsidR="00967392" w:rsidRPr="00C3621B" w:rsidRDefault="00967392" w:rsidP="00C3621B">
            <w:pPr>
              <w:pStyle w:val="acctfourfigures"/>
              <w:shd w:val="clear" w:color="auto" w:fill="FFFFFF"/>
              <w:tabs>
                <w:tab w:val="clear" w:pos="765"/>
                <w:tab w:val="decimal" w:pos="546"/>
              </w:tabs>
              <w:spacing w:line="300" w:lineRule="exact"/>
              <w:ind w:left="-79" w:right="-79"/>
              <w:contextualSpacing/>
              <w:jc w:val="center"/>
              <w:rPr>
                <w:b/>
                <w:bCs/>
                <w:sz w:val="20"/>
              </w:rPr>
            </w:pPr>
          </w:p>
        </w:tc>
        <w:tc>
          <w:tcPr>
            <w:tcW w:w="974" w:type="dxa"/>
            <w:tcBorders>
              <w:top w:val="single" w:sz="4" w:space="0" w:color="auto"/>
              <w:left w:val="nil"/>
              <w:bottom w:val="double" w:sz="4" w:space="0" w:color="auto"/>
              <w:right w:val="nil"/>
            </w:tcBorders>
          </w:tcPr>
          <w:p w14:paraId="71EA58E0" w14:textId="75B4F931" w:rsidR="00967392" w:rsidRPr="00C3621B" w:rsidRDefault="00F21B9A" w:rsidP="00C3621B">
            <w:pPr>
              <w:pStyle w:val="acctfourfigures"/>
              <w:shd w:val="clear" w:color="auto" w:fill="FFFFFF"/>
              <w:tabs>
                <w:tab w:val="clear" w:pos="765"/>
                <w:tab w:val="decimal" w:pos="546"/>
              </w:tabs>
              <w:spacing w:line="300" w:lineRule="exact"/>
              <w:ind w:left="-79" w:right="-79"/>
              <w:contextualSpacing/>
              <w:jc w:val="center"/>
              <w:rPr>
                <w:b/>
                <w:bCs/>
                <w:sz w:val="20"/>
              </w:rPr>
            </w:pPr>
            <w:r>
              <w:rPr>
                <w:b/>
                <w:bCs/>
                <w:sz w:val="20"/>
              </w:rPr>
              <w:t>2,915.35</w:t>
            </w:r>
          </w:p>
        </w:tc>
        <w:tc>
          <w:tcPr>
            <w:tcW w:w="193" w:type="dxa"/>
            <w:gridSpan w:val="2"/>
          </w:tcPr>
          <w:p w14:paraId="466089CD" w14:textId="77777777" w:rsidR="00967392" w:rsidRPr="00C3621B" w:rsidRDefault="00967392" w:rsidP="00C3621B">
            <w:pPr>
              <w:pStyle w:val="acctfourfigures"/>
              <w:shd w:val="clear" w:color="auto" w:fill="FFFFFF"/>
              <w:tabs>
                <w:tab w:val="clear" w:pos="765"/>
                <w:tab w:val="decimal" w:pos="546"/>
              </w:tabs>
              <w:spacing w:line="300" w:lineRule="exact"/>
              <w:ind w:left="-79" w:right="-79"/>
              <w:contextualSpacing/>
              <w:jc w:val="center"/>
              <w:rPr>
                <w:b/>
                <w:bCs/>
                <w:sz w:val="20"/>
              </w:rPr>
            </w:pPr>
          </w:p>
        </w:tc>
        <w:tc>
          <w:tcPr>
            <w:tcW w:w="1067" w:type="dxa"/>
            <w:tcBorders>
              <w:top w:val="single" w:sz="4" w:space="0" w:color="auto"/>
              <w:left w:val="nil"/>
              <w:bottom w:val="double" w:sz="4" w:space="0" w:color="auto"/>
              <w:right w:val="nil"/>
            </w:tcBorders>
            <w:hideMark/>
          </w:tcPr>
          <w:p w14:paraId="00936434" w14:textId="51ABB9E2" w:rsidR="00967392" w:rsidRPr="00C3621B" w:rsidRDefault="000E60FE" w:rsidP="00C3621B">
            <w:pPr>
              <w:pStyle w:val="acctfourfigures"/>
              <w:shd w:val="clear" w:color="auto" w:fill="FFFFFF"/>
              <w:tabs>
                <w:tab w:val="clear" w:pos="765"/>
                <w:tab w:val="decimal" w:pos="546"/>
              </w:tabs>
              <w:spacing w:line="300" w:lineRule="exact"/>
              <w:ind w:left="-79" w:right="-79"/>
              <w:contextualSpacing/>
              <w:jc w:val="center"/>
              <w:rPr>
                <w:b/>
                <w:bCs/>
                <w:sz w:val="20"/>
              </w:rPr>
            </w:pPr>
            <w:r>
              <w:rPr>
                <w:b/>
                <w:bCs/>
                <w:sz w:val="20"/>
              </w:rPr>
              <w:t>2</w:t>
            </w:r>
            <w:r w:rsidR="00C23812" w:rsidRPr="00C3621B">
              <w:rPr>
                <w:b/>
                <w:bCs/>
                <w:sz w:val="20"/>
              </w:rPr>
              <w:t>,</w:t>
            </w:r>
            <w:r>
              <w:rPr>
                <w:b/>
                <w:bCs/>
                <w:sz w:val="20"/>
              </w:rPr>
              <w:t>383.14</w:t>
            </w:r>
          </w:p>
        </w:tc>
        <w:tc>
          <w:tcPr>
            <w:tcW w:w="183" w:type="dxa"/>
          </w:tcPr>
          <w:p w14:paraId="3177D37E" w14:textId="77777777" w:rsidR="00967392" w:rsidRPr="00AE1021" w:rsidRDefault="00967392" w:rsidP="00967392">
            <w:pPr>
              <w:pStyle w:val="acctfourfigures"/>
              <w:shd w:val="clear" w:color="auto" w:fill="FFFFFF"/>
              <w:tabs>
                <w:tab w:val="clear" w:pos="765"/>
                <w:tab w:val="decimal" w:pos="546"/>
              </w:tabs>
              <w:spacing w:line="300" w:lineRule="exact"/>
              <w:ind w:left="-79" w:right="-79"/>
              <w:contextualSpacing/>
              <w:rPr>
                <w:rFonts w:cs="Times New Roman"/>
                <w:b/>
                <w:bCs/>
                <w:sz w:val="20"/>
              </w:rPr>
            </w:pPr>
          </w:p>
        </w:tc>
        <w:tc>
          <w:tcPr>
            <w:tcW w:w="987" w:type="dxa"/>
            <w:tcBorders>
              <w:top w:val="single" w:sz="4" w:space="0" w:color="auto"/>
              <w:left w:val="nil"/>
              <w:bottom w:val="double" w:sz="4" w:space="0" w:color="auto"/>
              <w:right w:val="nil"/>
            </w:tcBorders>
          </w:tcPr>
          <w:p w14:paraId="5CF94FE1" w14:textId="40137EB4" w:rsidR="00967392" w:rsidRPr="00AE1021" w:rsidRDefault="007C06D0" w:rsidP="007C06D0">
            <w:pPr>
              <w:pStyle w:val="acctfourfigures"/>
              <w:shd w:val="clear" w:color="auto" w:fill="FFFFFF"/>
              <w:tabs>
                <w:tab w:val="clear" w:pos="765"/>
                <w:tab w:val="decimal" w:pos="546"/>
              </w:tabs>
              <w:spacing w:line="300" w:lineRule="exact"/>
              <w:ind w:left="-79" w:right="-79"/>
              <w:contextualSpacing/>
              <w:jc w:val="center"/>
              <w:rPr>
                <w:rFonts w:cs="Times New Roman"/>
                <w:b/>
                <w:bCs/>
                <w:sz w:val="20"/>
              </w:rPr>
            </w:pPr>
            <w:r>
              <w:rPr>
                <w:rFonts w:cs="Times New Roman"/>
                <w:b/>
                <w:bCs/>
                <w:sz w:val="20"/>
              </w:rPr>
              <w:t>-</w:t>
            </w:r>
          </w:p>
        </w:tc>
        <w:tc>
          <w:tcPr>
            <w:tcW w:w="180" w:type="dxa"/>
          </w:tcPr>
          <w:p w14:paraId="637A5E8A" w14:textId="77777777" w:rsidR="00967392" w:rsidRPr="00AE1021" w:rsidRDefault="00967392" w:rsidP="00967392">
            <w:pPr>
              <w:pStyle w:val="acctfourfigures"/>
              <w:shd w:val="clear" w:color="auto" w:fill="FFFFFF"/>
              <w:tabs>
                <w:tab w:val="clear" w:pos="765"/>
                <w:tab w:val="decimal" w:pos="546"/>
              </w:tabs>
              <w:spacing w:line="300" w:lineRule="exact"/>
              <w:ind w:left="-79" w:right="-79"/>
              <w:contextualSpacing/>
              <w:rPr>
                <w:rFonts w:cs="Times New Roman"/>
                <w:b/>
                <w:bCs/>
                <w:sz w:val="20"/>
              </w:rPr>
            </w:pPr>
          </w:p>
        </w:tc>
        <w:tc>
          <w:tcPr>
            <w:tcW w:w="990" w:type="dxa"/>
            <w:tcBorders>
              <w:top w:val="single" w:sz="4" w:space="0" w:color="auto"/>
              <w:left w:val="nil"/>
              <w:bottom w:val="double" w:sz="4" w:space="0" w:color="auto"/>
              <w:right w:val="nil"/>
            </w:tcBorders>
            <w:hideMark/>
          </w:tcPr>
          <w:p w14:paraId="6889B696" w14:textId="1B9D51C7" w:rsidR="00967392" w:rsidRPr="00AE1021" w:rsidRDefault="000E60FE" w:rsidP="00967392">
            <w:pPr>
              <w:pStyle w:val="acctfourfigures"/>
              <w:shd w:val="clear" w:color="auto" w:fill="FFFFFF"/>
              <w:tabs>
                <w:tab w:val="clear" w:pos="765"/>
                <w:tab w:val="decimal" w:pos="546"/>
              </w:tabs>
              <w:spacing w:line="300" w:lineRule="exact"/>
              <w:ind w:left="-79" w:right="-79"/>
              <w:contextualSpacing/>
              <w:rPr>
                <w:rFonts w:cs="Times New Roman"/>
                <w:b/>
                <w:bCs/>
                <w:sz w:val="20"/>
              </w:rPr>
            </w:pPr>
            <w:r>
              <w:rPr>
                <w:rFonts w:cs="Times New Roman"/>
                <w:b/>
                <w:bCs/>
                <w:sz w:val="20"/>
              </w:rPr>
              <w:t>4.40</w:t>
            </w:r>
          </w:p>
        </w:tc>
        <w:tc>
          <w:tcPr>
            <w:tcW w:w="187" w:type="dxa"/>
          </w:tcPr>
          <w:p w14:paraId="062E8C43" w14:textId="77777777" w:rsidR="00967392" w:rsidRPr="00AE1021" w:rsidRDefault="00967392" w:rsidP="00967392">
            <w:pPr>
              <w:pStyle w:val="acctfourfigures"/>
              <w:shd w:val="clear" w:color="auto" w:fill="FFFFFF"/>
              <w:tabs>
                <w:tab w:val="clear" w:pos="765"/>
                <w:tab w:val="decimal" w:pos="546"/>
              </w:tabs>
              <w:spacing w:line="300" w:lineRule="exact"/>
              <w:ind w:left="-79" w:right="-79"/>
              <w:contextualSpacing/>
              <w:rPr>
                <w:rFonts w:cs="Times New Roman"/>
                <w:b/>
                <w:bCs/>
                <w:sz w:val="20"/>
              </w:rPr>
            </w:pPr>
          </w:p>
        </w:tc>
        <w:tc>
          <w:tcPr>
            <w:tcW w:w="1073" w:type="dxa"/>
            <w:tcBorders>
              <w:top w:val="single" w:sz="4" w:space="0" w:color="auto"/>
              <w:left w:val="nil"/>
              <w:bottom w:val="double" w:sz="4" w:space="0" w:color="auto"/>
              <w:right w:val="nil"/>
            </w:tcBorders>
          </w:tcPr>
          <w:p w14:paraId="42C78BCE" w14:textId="35B701C0" w:rsidR="00967392" w:rsidRPr="00340A02" w:rsidRDefault="004D5FBF" w:rsidP="002F7AE0">
            <w:pPr>
              <w:pStyle w:val="acctfourfigures"/>
              <w:shd w:val="clear" w:color="auto" w:fill="FFFFFF"/>
              <w:tabs>
                <w:tab w:val="clear" w:pos="765"/>
                <w:tab w:val="decimal" w:pos="546"/>
              </w:tabs>
              <w:spacing w:line="300" w:lineRule="exact"/>
              <w:ind w:left="-79" w:right="-79"/>
              <w:contextualSpacing/>
              <w:jc w:val="center"/>
              <w:rPr>
                <w:rFonts w:cs="Times New Roman"/>
                <w:b/>
                <w:bCs/>
                <w:sz w:val="20"/>
              </w:rPr>
            </w:pPr>
            <w:r w:rsidRPr="00756791">
              <w:rPr>
                <w:b/>
                <w:bCs/>
                <w:sz w:val="20"/>
              </w:rPr>
              <w:t>-</w:t>
            </w:r>
          </w:p>
        </w:tc>
        <w:tc>
          <w:tcPr>
            <w:tcW w:w="183" w:type="dxa"/>
          </w:tcPr>
          <w:p w14:paraId="7C4B30C7" w14:textId="77777777" w:rsidR="00967392" w:rsidRPr="00340A02" w:rsidRDefault="00967392" w:rsidP="00967392">
            <w:pPr>
              <w:pStyle w:val="acctfourfigures"/>
              <w:shd w:val="clear" w:color="auto" w:fill="FFFFFF"/>
              <w:tabs>
                <w:tab w:val="clear" w:pos="765"/>
                <w:tab w:val="decimal" w:pos="546"/>
              </w:tabs>
              <w:spacing w:line="300" w:lineRule="exact"/>
              <w:ind w:left="-79" w:right="-79"/>
              <w:contextualSpacing/>
              <w:rPr>
                <w:rFonts w:cs="Times New Roman"/>
                <w:b/>
                <w:bCs/>
                <w:sz w:val="20"/>
              </w:rPr>
            </w:pPr>
          </w:p>
        </w:tc>
        <w:tc>
          <w:tcPr>
            <w:tcW w:w="987" w:type="dxa"/>
            <w:tcBorders>
              <w:top w:val="single" w:sz="4" w:space="0" w:color="auto"/>
              <w:left w:val="nil"/>
              <w:bottom w:val="double" w:sz="4" w:space="0" w:color="auto"/>
              <w:right w:val="nil"/>
            </w:tcBorders>
            <w:hideMark/>
          </w:tcPr>
          <w:p w14:paraId="6B9B456A" w14:textId="4AE2F65E" w:rsidR="00967392" w:rsidRPr="00340A02" w:rsidRDefault="00C23812" w:rsidP="00967392">
            <w:pPr>
              <w:pStyle w:val="acctfourfigures"/>
              <w:shd w:val="clear" w:color="auto" w:fill="FFFFFF"/>
              <w:tabs>
                <w:tab w:val="clear" w:pos="765"/>
                <w:tab w:val="decimal" w:pos="546"/>
              </w:tabs>
              <w:spacing w:line="300" w:lineRule="exact"/>
              <w:ind w:left="-79" w:right="-79"/>
              <w:contextualSpacing/>
              <w:jc w:val="center"/>
              <w:rPr>
                <w:b/>
                <w:bCs/>
                <w:sz w:val="20"/>
              </w:rPr>
            </w:pPr>
            <w:r w:rsidRPr="00340A02">
              <w:rPr>
                <w:b/>
                <w:bCs/>
                <w:sz w:val="20"/>
              </w:rPr>
              <w:t>-</w:t>
            </w:r>
          </w:p>
        </w:tc>
        <w:tc>
          <w:tcPr>
            <w:tcW w:w="183" w:type="dxa"/>
          </w:tcPr>
          <w:p w14:paraId="3EC2EEEA" w14:textId="77777777" w:rsidR="00967392" w:rsidRPr="00AE1021" w:rsidRDefault="00967392" w:rsidP="00C23812">
            <w:pPr>
              <w:pStyle w:val="acctfourfigures"/>
              <w:shd w:val="clear" w:color="auto" w:fill="FFFFFF"/>
              <w:tabs>
                <w:tab w:val="clear" w:pos="765"/>
                <w:tab w:val="decimal" w:pos="546"/>
              </w:tabs>
              <w:spacing w:line="300" w:lineRule="exact"/>
              <w:ind w:right="-79"/>
              <w:contextualSpacing/>
              <w:rPr>
                <w:rFonts w:cs="Times New Roman"/>
                <w:b/>
                <w:bCs/>
                <w:sz w:val="20"/>
              </w:rPr>
            </w:pPr>
          </w:p>
        </w:tc>
        <w:tc>
          <w:tcPr>
            <w:tcW w:w="987" w:type="dxa"/>
            <w:tcBorders>
              <w:top w:val="single" w:sz="4" w:space="0" w:color="auto"/>
              <w:left w:val="nil"/>
              <w:bottom w:val="double" w:sz="4" w:space="0" w:color="auto"/>
              <w:right w:val="nil"/>
            </w:tcBorders>
          </w:tcPr>
          <w:p w14:paraId="57546724" w14:textId="0BE485EF" w:rsidR="00967392" w:rsidRPr="00AE1021" w:rsidRDefault="008531A6" w:rsidP="00E325F6">
            <w:pPr>
              <w:pStyle w:val="acctfourfigures"/>
              <w:shd w:val="clear" w:color="auto" w:fill="FFFFFF"/>
              <w:tabs>
                <w:tab w:val="clear" w:pos="765"/>
                <w:tab w:val="decimal" w:pos="546"/>
              </w:tabs>
              <w:spacing w:line="300" w:lineRule="exact"/>
              <w:ind w:left="-79" w:right="-79"/>
              <w:contextualSpacing/>
              <w:jc w:val="center"/>
              <w:rPr>
                <w:rFonts w:cs="Times New Roman"/>
                <w:b/>
                <w:bCs/>
                <w:sz w:val="20"/>
              </w:rPr>
            </w:pPr>
            <w:r>
              <w:rPr>
                <w:rFonts w:cs="Times New Roman"/>
                <w:b/>
                <w:bCs/>
                <w:sz w:val="20"/>
              </w:rPr>
              <w:t>11,237.22</w:t>
            </w:r>
          </w:p>
        </w:tc>
        <w:tc>
          <w:tcPr>
            <w:tcW w:w="183" w:type="dxa"/>
          </w:tcPr>
          <w:p w14:paraId="5C05ABA4" w14:textId="77777777" w:rsidR="00967392" w:rsidRPr="00AE1021" w:rsidRDefault="00967392" w:rsidP="00967392">
            <w:pPr>
              <w:pStyle w:val="acctfourfigures"/>
              <w:shd w:val="clear" w:color="auto" w:fill="FFFFFF"/>
              <w:tabs>
                <w:tab w:val="clear" w:pos="765"/>
                <w:tab w:val="decimal" w:pos="546"/>
              </w:tabs>
              <w:spacing w:line="300" w:lineRule="exact"/>
              <w:ind w:left="-79" w:right="-79"/>
              <w:contextualSpacing/>
              <w:rPr>
                <w:rFonts w:cs="Times New Roman"/>
                <w:b/>
                <w:bCs/>
                <w:sz w:val="20"/>
              </w:rPr>
            </w:pPr>
          </w:p>
        </w:tc>
        <w:tc>
          <w:tcPr>
            <w:tcW w:w="991" w:type="dxa"/>
            <w:tcBorders>
              <w:top w:val="single" w:sz="4" w:space="0" w:color="auto"/>
              <w:left w:val="nil"/>
              <w:bottom w:val="double" w:sz="4" w:space="0" w:color="auto"/>
              <w:right w:val="nil"/>
            </w:tcBorders>
            <w:hideMark/>
          </w:tcPr>
          <w:p w14:paraId="60968B11" w14:textId="4BD8C719" w:rsidR="00967392" w:rsidRPr="00AE1021" w:rsidRDefault="000E60FE" w:rsidP="00967392">
            <w:pPr>
              <w:pStyle w:val="acctfourfigures"/>
              <w:shd w:val="clear" w:color="auto" w:fill="FFFFFF"/>
              <w:tabs>
                <w:tab w:val="clear" w:pos="765"/>
                <w:tab w:val="decimal" w:pos="546"/>
              </w:tabs>
              <w:spacing w:line="300" w:lineRule="exact"/>
              <w:ind w:left="-79" w:right="-79"/>
              <w:contextualSpacing/>
              <w:rPr>
                <w:rFonts w:cs="Times New Roman"/>
                <w:b/>
                <w:bCs/>
                <w:sz w:val="20"/>
              </w:rPr>
            </w:pPr>
            <w:r>
              <w:rPr>
                <w:b/>
                <w:bCs/>
                <w:sz w:val="20"/>
              </w:rPr>
              <w:t>9</w:t>
            </w:r>
            <w:r w:rsidR="00C23812" w:rsidRPr="001D27B0">
              <w:rPr>
                <w:b/>
                <w:bCs/>
                <w:sz w:val="20"/>
              </w:rPr>
              <w:t>,</w:t>
            </w:r>
            <w:r>
              <w:rPr>
                <w:rFonts w:cs="Times New Roman"/>
                <w:b/>
                <w:bCs/>
                <w:sz w:val="20"/>
              </w:rPr>
              <w:t>176.63</w:t>
            </w:r>
          </w:p>
        </w:tc>
      </w:tr>
      <w:tr w:rsidR="00AE1021" w:rsidRPr="001D27B0" w14:paraId="14FCDDA2" w14:textId="77777777" w:rsidTr="00A211BA">
        <w:trPr>
          <w:cantSplit/>
        </w:trPr>
        <w:tc>
          <w:tcPr>
            <w:tcW w:w="3420" w:type="dxa"/>
          </w:tcPr>
          <w:p w14:paraId="6B9559DA" w14:textId="77777777" w:rsidR="00BC568F" w:rsidRPr="00AE1021" w:rsidRDefault="00BC568F" w:rsidP="00BC568F">
            <w:pPr>
              <w:pStyle w:val="NoSpacing"/>
              <w:rPr>
                <w:rFonts w:ascii="Times New Roman" w:hAnsi="Times New Roman" w:cs="Times New Roman"/>
                <w:sz w:val="20"/>
                <w:szCs w:val="20"/>
              </w:rPr>
            </w:pPr>
          </w:p>
        </w:tc>
        <w:tc>
          <w:tcPr>
            <w:tcW w:w="990" w:type="dxa"/>
            <w:tcBorders>
              <w:top w:val="double" w:sz="4" w:space="0" w:color="auto"/>
              <w:left w:val="nil"/>
              <w:bottom w:val="nil"/>
              <w:right w:val="nil"/>
            </w:tcBorders>
            <w:vAlign w:val="bottom"/>
          </w:tcPr>
          <w:p w14:paraId="5BA4EE0A" w14:textId="77777777" w:rsidR="00BC568F" w:rsidRPr="00AE1021" w:rsidRDefault="00BC568F" w:rsidP="00BC56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79" w:right="-79"/>
              <w:rPr>
                <w:rFonts w:ascii="Times New Roman" w:hAnsi="Times New Roman" w:cs="Times New Roman"/>
                <w:sz w:val="20"/>
                <w:szCs w:val="20"/>
                <w:cs/>
              </w:rPr>
            </w:pPr>
          </w:p>
        </w:tc>
        <w:tc>
          <w:tcPr>
            <w:tcW w:w="178" w:type="dxa"/>
            <w:vAlign w:val="bottom"/>
          </w:tcPr>
          <w:p w14:paraId="614CDA8F" w14:textId="77777777" w:rsidR="00BC568F" w:rsidRPr="00AE1021" w:rsidRDefault="00BC568F" w:rsidP="00BC56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79" w:right="-79"/>
              <w:rPr>
                <w:rFonts w:ascii="Times New Roman" w:hAnsi="Times New Roman" w:cs="Times New Roman"/>
                <w:sz w:val="20"/>
                <w:szCs w:val="20"/>
              </w:rPr>
            </w:pPr>
          </w:p>
        </w:tc>
        <w:tc>
          <w:tcPr>
            <w:tcW w:w="991" w:type="dxa"/>
            <w:tcBorders>
              <w:top w:val="double" w:sz="4" w:space="0" w:color="auto"/>
              <w:left w:val="nil"/>
              <w:bottom w:val="nil"/>
              <w:right w:val="nil"/>
            </w:tcBorders>
            <w:vAlign w:val="bottom"/>
          </w:tcPr>
          <w:p w14:paraId="5C69937D" w14:textId="77777777" w:rsidR="00BC568F" w:rsidRPr="00AE1021" w:rsidRDefault="00BC568F" w:rsidP="00BC56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79" w:right="-79"/>
              <w:rPr>
                <w:rFonts w:ascii="Times New Roman" w:hAnsi="Times New Roman" w:cs="Times New Roman"/>
                <w:sz w:val="20"/>
                <w:szCs w:val="20"/>
              </w:rPr>
            </w:pPr>
          </w:p>
        </w:tc>
        <w:tc>
          <w:tcPr>
            <w:tcW w:w="197" w:type="dxa"/>
            <w:gridSpan w:val="3"/>
            <w:vAlign w:val="bottom"/>
          </w:tcPr>
          <w:p w14:paraId="594BFFB2" w14:textId="77777777" w:rsidR="00BC568F" w:rsidRPr="00AE1021" w:rsidRDefault="00BC568F" w:rsidP="00BC56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79" w:right="-79"/>
              <w:rPr>
                <w:rFonts w:ascii="Times New Roman" w:hAnsi="Times New Roman" w:cs="Times New Roman"/>
                <w:sz w:val="20"/>
                <w:szCs w:val="20"/>
              </w:rPr>
            </w:pPr>
          </w:p>
        </w:tc>
        <w:tc>
          <w:tcPr>
            <w:tcW w:w="974" w:type="dxa"/>
            <w:tcBorders>
              <w:top w:val="double" w:sz="4" w:space="0" w:color="auto"/>
              <w:left w:val="nil"/>
              <w:bottom w:val="nil"/>
              <w:right w:val="nil"/>
            </w:tcBorders>
            <w:vAlign w:val="bottom"/>
          </w:tcPr>
          <w:p w14:paraId="539D2EF9" w14:textId="77777777" w:rsidR="00BC568F" w:rsidRPr="00AE1021" w:rsidRDefault="00BC568F" w:rsidP="00BC56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79" w:right="-79"/>
              <w:rPr>
                <w:rFonts w:ascii="Times New Roman" w:hAnsi="Times New Roman" w:cs="Times New Roman"/>
                <w:sz w:val="20"/>
                <w:szCs w:val="20"/>
              </w:rPr>
            </w:pPr>
          </w:p>
        </w:tc>
        <w:tc>
          <w:tcPr>
            <w:tcW w:w="193" w:type="dxa"/>
            <w:gridSpan w:val="2"/>
            <w:vAlign w:val="bottom"/>
          </w:tcPr>
          <w:p w14:paraId="501FE218" w14:textId="77777777" w:rsidR="00BC568F" w:rsidRPr="00AE1021" w:rsidRDefault="00BC568F" w:rsidP="00BC56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79" w:right="-79"/>
              <w:rPr>
                <w:rFonts w:ascii="Times New Roman" w:hAnsi="Times New Roman" w:cs="Times New Roman"/>
                <w:sz w:val="20"/>
                <w:szCs w:val="20"/>
              </w:rPr>
            </w:pPr>
          </w:p>
        </w:tc>
        <w:tc>
          <w:tcPr>
            <w:tcW w:w="1067" w:type="dxa"/>
            <w:tcBorders>
              <w:top w:val="double" w:sz="4" w:space="0" w:color="auto"/>
              <w:left w:val="nil"/>
              <w:bottom w:val="nil"/>
              <w:right w:val="nil"/>
            </w:tcBorders>
            <w:vAlign w:val="bottom"/>
          </w:tcPr>
          <w:p w14:paraId="7231922D" w14:textId="77777777" w:rsidR="00BC568F" w:rsidRPr="00AE1021" w:rsidRDefault="00BC568F" w:rsidP="00BC56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79" w:right="-79"/>
              <w:rPr>
                <w:rFonts w:ascii="Times New Roman" w:hAnsi="Times New Roman" w:cs="Times New Roman"/>
                <w:sz w:val="20"/>
                <w:szCs w:val="20"/>
              </w:rPr>
            </w:pPr>
          </w:p>
        </w:tc>
        <w:tc>
          <w:tcPr>
            <w:tcW w:w="183" w:type="dxa"/>
            <w:vAlign w:val="bottom"/>
          </w:tcPr>
          <w:p w14:paraId="72C1B1EB" w14:textId="77777777" w:rsidR="00BC568F" w:rsidRPr="00AE1021" w:rsidRDefault="00BC568F" w:rsidP="00BC56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79" w:right="-79"/>
              <w:rPr>
                <w:rFonts w:ascii="Times New Roman" w:hAnsi="Times New Roman" w:cs="Times New Roman"/>
                <w:sz w:val="20"/>
                <w:szCs w:val="20"/>
              </w:rPr>
            </w:pPr>
          </w:p>
        </w:tc>
        <w:tc>
          <w:tcPr>
            <w:tcW w:w="987" w:type="dxa"/>
            <w:tcBorders>
              <w:top w:val="double" w:sz="4" w:space="0" w:color="auto"/>
              <w:left w:val="nil"/>
              <w:bottom w:val="nil"/>
              <w:right w:val="nil"/>
            </w:tcBorders>
            <w:vAlign w:val="bottom"/>
          </w:tcPr>
          <w:p w14:paraId="0BD38208" w14:textId="77777777" w:rsidR="00BC568F" w:rsidRPr="00AE1021" w:rsidRDefault="00BC568F" w:rsidP="00BC56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79" w:right="-79"/>
              <w:rPr>
                <w:rFonts w:ascii="Times New Roman" w:hAnsi="Times New Roman" w:cs="Times New Roman"/>
                <w:sz w:val="20"/>
                <w:szCs w:val="20"/>
              </w:rPr>
            </w:pPr>
          </w:p>
        </w:tc>
        <w:tc>
          <w:tcPr>
            <w:tcW w:w="180" w:type="dxa"/>
            <w:vAlign w:val="bottom"/>
          </w:tcPr>
          <w:p w14:paraId="4C30118C" w14:textId="77777777" w:rsidR="00BC568F" w:rsidRPr="00AE1021" w:rsidRDefault="00BC568F" w:rsidP="00BC56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79" w:right="-79"/>
              <w:rPr>
                <w:rFonts w:ascii="Times New Roman" w:hAnsi="Times New Roman" w:cs="Times New Roman"/>
                <w:sz w:val="20"/>
                <w:szCs w:val="20"/>
              </w:rPr>
            </w:pPr>
          </w:p>
        </w:tc>
        <w:tc>
          <w:tcPr>
            <w:tcW w:w="990" w:type="dxa"/>
            <w:tcBorders>
              <w:top w:val="double" w:sz="4" w:space="0" w:color="auto"/>
              <w:left w:val="nil"/>
              <w:bottom w:val="nil"/>
              <w:right w:val="nil"/>
            </w:tcBorders>
            <w:vAlign w:val="bottom"/>
          </w:tcPr>
          <w:p w14:paraId="6B1DFAE1" w14:textId="77777777" w:rsidR="00BC568F" w:rsidRPr="00AE1021" w:rsidRDefault="00BC568F" w:rsidP="00BC56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79" w:right="-79"/>
              <w:rPr>
                <w:rFonts w:ascii="Times New Roman" w:hAnsi="Times New Roman" w:cs="Times New Roman"/>
                <w:sz w:val="20"/>
                <w:szCs w:val="20"/>
              </w:rPr>
            </w:pPr>
          </w:p>
        </w:tc>
        <w:tc>
          <w:tcPr>
            <w:tcW w:w="187" w:type="dxa"/>
            <w:vAlign w:val="bottom"/>
          </w:tcPr>
          <w:p w14:paraId="782E6D77" w14:textId="77777777" w:rsidR="00BC568F" w:rsidRPr="00AE1021" w:rsidRDefault="00BC568F" w:rsidP="00BC56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79" w:right="-79"/>
              <w:rPr>
                <w:rFonts w:ascii="Times New Roman" w:hAnsi="Times New Roman" w:cs="Times New Roman"/>
                <w:sz w:val="20"/>
                <w:szCs w:val="20"/>
              </w:rPr>
            </w:pPr>
          </w:p>
        </w:tc>
        <w:tc>
          <w:tcPr>
            <w:tcW w:w="1073" w:type="dxa"/>
            <w:tcBorders>
              <w:top w:val="double" w:sz="4" w:space="0" w:color="auto"/>
              <w:left w:val="nil"/>
              <w:bottom w:val="nil"/>
              <w:right w:val="nil"/>
            </w:tcBorders>
            <w:vAlign w:val="bottom"/>
          </w:tcPr>
          <w:p w14:paraId="282A6571" w14:textId="77777777" w:rsidR="00BC568F" w:rsidRPr="00AE1021" w:rsidRDefault="00BC568F" w:rsidP="00BC56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79" w:right="-79"/>
              <w:rPr>
                <w:rFonts w:ascii="Times New Roman" w:hAnsi="Times New Roman" w:cs="Times New Roman"/>
                <w:sz w:val="20"/>
                <w:szCs w:val="20"/>
              </w:rPr>
            </w:pPr>
          </w:p>
        </w:tc>
        <w:tc>
          <w:tcPr>
            <w:tcW w:w="183" w:type="dxa"/>
            <w:vAlign w:val="bottom"/>
          </w:tcPr>
          <w:p w14:paraId="7D827996" w14:textId="77777777" w:rsidR="00BC568F" w:rsidRPr="00AE1021" w:rsidRDefault="00BC568F" w:rsidP="00BC56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79" w:right="-79"/>
              <w:rPr>
                <w:rFonts w:ascii="Times New Roman" w:hAnsi="Times New Roman" w:cs="Times New Roman"/>
                <w:sz w:val="20"/>
                <w:szCs w:val="20"/>
              </w:rPr>
            </w:pPr>
          </w:p>
        </w:tc>
        <w:tc>
          <w:tcPr>
            <w:tcW w:w="987" w:type="dxa"/>
            <w:tcBorders>
              <w:top w:val="double" w:sz="4" w:space="0" w:color="auto"/>
              <w:left w:val="nil"/>
              <w:bottom w:val="nil"/>
              <w:right w:val="nil"/>
            </w:tcBorders>
            <w:vAlign w:val="bottom"/>
          </w:tcPr>
          <w:p w14:paraId="117F7205" w14:textId="77777777" w:rsidR="00BC568F" w:rsidRPr="00AE1021" w:rsidRDefault="00BC568F" w:rsidP="00BC56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79" w:right="-79"/>
              <w:rPr>
                <w:rFonts w:ascii="Times New Roman" w:hAnsi="Times New Roman" w:cs="Times New Roman"/>
                <w:sz w:val="20"/>
                <w:szCs w:val="20"/>
              </w:rPr>
            </w:pPr>
          </w:p>
        </w:tc>
        <w:tc>
          <w:tcPr>
            <w:tcW w:w="183" w:type="dxa"/>
            <w:vAlign w:val="bottom"/>
          </w:tcPr>
          <w:p w14:paraId="6145ED7A" w14:textId="77777777" w:rsidR="00BC568F" w:rsidRPr="00AE1021" w:rsidRDefault="00BC568F" w:rsidP="00BC56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79" w:right="-79"/>
              <w:rPr>
                <w:rFonts w:ascii="Times New Roman" w:hAnsi="Times New Roman" w:cs="Times New Roman"/>
                <w:sz w:val="20"/>
                <w:szCs w:val="20"/>
              </w:rPr>
            </w:pPr>
          </w:p>
        </w:tc>
        <w:tc>
          <w:tcPr>
            <w:tcW w:w="987" w:type="dxa"/>
            <w:tcBorders>
              <w:top w:val="double" w:sz="4" w:space="0" w:color="auto"/>
              <w:left w:val="nil"/>
              <w:bottom w:val="nil"/>
              <w:right w:val="nil"/>
            </w:tcBorders>
            <w:vAlign w:val="bottom"/>
          </w:tcPr>
          <w:p w14:paraId="52B43BFC" w14:textId="77777777" w:rsidR="00BC568F" w:rsidRPr="00AE1021" w:rsidRDefault="00BC568F" w:rsidP="00BC56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79" w:right="-79"/>
              <w:rPr>
                <w:rFonts w:ascii="Times New Roman" w:hAnsi="Times New Roman" w:cs="Times New Roman"/>
                <w:sz w:val="20"/>
                <w:szCs w:val="20"/>
              </w:rPr>
            </w:pPr>
          </w:p>
        </w:tc>
        <w:tc>
          <w:tcPr>
            <w:tcW w:w="183" w:type="dxa"/>
            <w:vAlign w:val="bottom"/>
          </w:tcPr>
          <w:p w14:paraId="676E0424" w14:textId="77777777" w:rsidR="00BC568F" w:rsidRPr="00AE1021" w:rsidRDefault="00BC568F" w:rsidP="00BC56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79" w:right="-79"/>
              <w:rPr>
                <w:rFonts w:ascii="Times New Roman" w:hAnsi="Times New Roman" w:cs="Times New Roman"/>
                <w:sz w:val="20"/>
                <w:szCs w:val="20"/>
              </w:rPr>
            </w:pPr>
          </w:p>
        </w:tc>
        <w:tc>
          <w:tcPr>
            <w:tcW w:w="991" w:type="dxa"/>
            <w:tcBorders>
              <w:top w:val="double" w:sz="4" w:space="0" w:color="auto"/>
              <w:left w:val="nil"/>
              <w:bottom w:val="nil"/>
              <w:right w:val="nil"/>
            </w:tcBorders>
            <w:vAlign w:val="bottom"/>
          </w:tcPr>
          <w:p w14:paraId="02A1D1DE" w14:textId="77777777" w:rsidR="00BC568F" w:rsidRPr="00AE1021" w:rsidRDefault="00BC568F" w:rsidP="00BC56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79" w:right="-79"/>
              <w:rPr>
                <w:rFonts w:ascii="Times New Roman" w:hAnsi="Times New Roman" w:cs="Times New Roman"/>
                <w:sz w:val="20"/>
                <w:szCs w:val="20"/>
              </w:rPr>
            </w:pPr>
          </w:p>
        </w:tc>
      </w:tr>
      <w:tr w:rsidR="00AE1021" w:rsidRPr="001D27B0" w14:paraId="475E1F08" w14:textId="77777777" w:rsidTr="00A211BA">
        <w:trPr>
          <w:cantSplit/>
        </w:trPr>
        <w:tc>
          <w:tcPr>
            <w:tcW w:w="3420" w:type="dxa"/>
            <w:hideMark/>
          </w:tcPr>
          <w:p w14:paraId="176E3ACA" w14:textId="77777777" w:rsidR="00757503" w:rsidRPr="00AE1021" w:rsidRDefault="00757503" w:rsidP="00967392">
            <w:pPr>
              <w:shd w:val="clear" w:color="auto" w:fill="FFFFFF"/>
              <w:spacing w:line="300" w:lineRule="exact"/>
              <w:ind w:right="-79"/>
              <w:contextualSpacing/>
              <w:rPr>
                <w:rFonts w:cs="Times New Roman"/>
                <w:sz w:val="20"/>
              </w:rPr>
            </w:pPr>
          </w:p>
          <w:p w14:paraId="2F78FADE" w14:textId="26B09AF6" w:rsidR="00967392" w:rsidRPr="00AE1021" w:rsidRDefault="007F713F" w:rsidP="00967392">
            <w:pPr>
              <w:shd w:val="clear" w:color="auto" w:fill="FFFFFF"/>
              <w:spacing w:line="300" w:lineRule="exact"/>
              <w:ind w:right="-79"/>
              <w:contextualSpacing/>
              <w:rPr>
                <w:rFonts w:cs="Times New Roman"/>
                <w:sz w:val="20"/>
              </w:rPr>
            </w:pPr>
            <w:r w:rsidRPr="00AE1021">
              <w:rPr>
                <w:rFonts w:cs="Times New Roman"/>
                <w:sz w:val="20"/>
              </w:rPr>
              <w:t>Profit (loss) before income tax</w:t>
            </w:r>
          </w:p>
          <w:p w14:paraId="023AD042" w14:textId="76EA0322" w:rsidR="007F713F" w:rsidRPr="00AE1021" w:rsidRDefault="00E00C8F" w:rsidP="00967392">
            <w:pPr>
              <w:shd w:val="clear" w:color="auto" w:fill="FFFFFF"/>
              <w:spacing w:line="300" w:lineRule="exact"/>
              <w:ind w:right="-79"/>
              <w:contextualSpacing/>
              <w:rPr>
                <w:rFonts w:cs="Times New Roman"/>
                <w:sz w:val="20"/>
              </w:rPr>
            </w:pPr>
            <w:r w:rsidRPr="00AE1021">
              <w:rPr>
                <w:rFonts w:cs="Times New Roman"/>
                <w:sz w:val="20"/>
              </w:rPr>
              <w:t xml:space="preserve">    expense from reportable segment</w:t>
            </w:r>
          </w:p>
          <w:p w14:paraId="5958B3F6" w14:textId="77777777" w:rsidR="00757503" w:rsidRPr="001D27B0" w:rsidRDefault="00757503" w:rsidP="00967392">
            <w:pPr>
              <w:shd w:val="clear" w:color="auto" w:fill="FFFFFF"/>
              <w:spacing w:line="300" w:lineRule="exact"/>
              <w:ind w:right="-79"/>
              <w:contextualSpacing/>
              <w:rPr>
                <w:rFonts w:cs="Times New Roman"/>
                <w:sz w:val="20"/>
              </w:rPr>
            </w:pPr>
          </w:p>
          <w:p w14:paraId="43CF5B3B" w14:textId="73725F57" w:rsidR="00757503" w:rsidRPr="00AE1021" w:rsidRDefault="00757503" w:rsidP="00967392">
            <w:pPr>
              <w:shd w:val="clear" w:color="auto" w:fill="FFFFFF"/>
              <w:spacing w:line="300" w:lineRule="exact"/>
              <w:ind w:right="-79"/>
              <w:contextualSpacing/>
              <w:rPr>
                <w:rFonts w:cs="Times New Roman"/>
                <w:b/>
                <w:bCs/>
                <w:sz w:val="20"/>
                <w:lang w:val="en-US"/>
              </w:rPr>
            </w:pPr>
          </w:p>
        </w:tc>
        <w:tc>
          <w:tcPr>
            <w:tcW w:w="990" w:type="dxa"/>
          </w:tcPr>
          <w:p w14:paraId="11AFBAAE" w14:textId="77777777" w:rsidR="00967392" w:rsidRDefault="00967392" w:rsidP="00AE1021">
            <w:pPr>
              <w:pStyle w:val="acctfourfigures"/>
              <w:shd w:val="clear" w:color="auto" w:fill="FFFFFF"/>
              <w:tabs>
                <w:tab w:val="clear" w:pos="765"/>
                <w:tab w:val="decimal" w:pos="546"/>
              </w:tabs>
              <w:spacing w:line="300" w:lineRule="exact"/>
              <w:ind w:right="-79"/>
              <w:contextualSpacing/>
              <w:rPr>
                <w:rFonts w:cs="Times New Roman"/>
                <w:sz w:val="20"/>
              </w:rPr>
            </w:pPr>
          </w:p>
          <w:p w14:paraId="1E1A530D" w14:textId="77777777" w:rsidR="00F21B9A" w:rsidRDefault="00F21B9A" w:rsidP="00AE1021">
            <w:pPr>
              <w:pStyle w:val="acctfourfigures"/>
              <w:shd w:val="clear" w:color="auto" w:fill="FFFFFF"/>
              <w:tabs>
                <w:tab w:val="clear" w:pos="765"/>
                <w:tab w:val="decimal" w:pos="546"/>
              </w:tabs>
              <w:spacing w:line="300" w:lineRule="exact"/>
              <w:ind w:right="-79"/>
              <w:contextualSpacing/>
              <w:rPr>
                <w:rFonts w:cs="Times New Roman"/>
                <w:sz w:val="20"/>
              </w:rPr>
            </w:pPr>
          </w:p>
          <w:p w14:paraId="04EBCCF0" w14:textId="3DB6C4A9" w:rsidR="00F21B9A" w:rsidRPr="00AE1021" w:rsidRDefault="00F21B9A" w:rsidP="00AE1021">
            <w:pPr>
              <w:pStyle w:val="acctfourfigures"/>
              <w:shd w:val="clear" w:color="auto" w:fill="FFFFFF"/>
              <w:tabs>
                <w:tab w:val="clear" w:pos="765"/>
                <w:tab w:val="decimal" w:pos="546"/>
              </w:tabs>
              <w:spacing w:line="300" w:lineRule="exact"/>
              <w:ind w:right="-79"/>
              <w:contextualSpacing/>
              <w:rPr>
                <w:rFonts w:cs="Times New Roman"/>
                <w:sz w:val="20"/>
              </w:rPr>
            </w:pPr>
            <w:r>
              <w:rPr>
                <w:rFonts w:cs="Times New Roman"/>
                <w:sz w:val="20"/>
              </w:rPr>
              <w:t>421.09</w:t>
            </w:r>
          </w:p>
        </w:tc>
        <w:tc>
          <w:tcPr>
            <w:tcW w:w="178" w:type="dxa"/>
          </w:tcPr>
          <w:p w14:paraId="6521D93E" w14:textId="77777777" w:rsidR="00967392" w:rsidRPr="00AE1021" w:rsidRDefault="00967392" w:rsidP="00967392">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91" w:type="dxa"/>
            <w:hideMark/>
          </w:tcPr>
          <w:p w14:paraId="6172EF3A" w14:textId="77777777" w:rsidR="00F40CDB" w:rsidRPr="001D27B0" w:rsidRDefault="00F40CDB" w:rsidP="00967392">
            <w:pPr>
              <w:pStyle w:val="acctfourfigures"/>
              <w:shd w:val="clear" w:color="auto" w:fill="FFFFFF"/>
              <w:tabs>
                <w:tab w:val="clear" w:pos="765"/>
                <w:tab w:val="decimal" w:pos="546"/>
              </w:tabs>
              <w:spacing w:line="300" w:lineRule="exact"/>
              <w:ind w:left="-79" w:right="-79"/>
              <w:contextualSpacing/>
              <w:rPr>
                <w:sz w:val="20"/>
              </w:rPr>
            </w:pPr>
          </w:p>
          <w:p w14:paraId="7562B3F0" w14:textId="77777777" w:rsidR="00E00C8F" w:rsidRPr="001D27B0" w:rsidRDefault="00E00C8F" w:rsidP="00967392">
            <w:pPr>
              <w:pStyle w:val="acctfourfigures"/>
              <w:shd w:val="clear" w:color="auto" w:fill="FFFFFF"/>
              <w:tabs>
                <w:tab w:val="clear" w:pos="765"/>
                <w:tab w:val="decimal" w:pos="546"/>
              </w:tabs>
              <w:spacing w:line="300" w:lineRule="exact"/>
              <w:ind w:left="-79" w:right="-79"/>
              <w:contextualSpacing/>
              <w:rPr>
                <w:sz w:val="20"/>
                <w:lang w:bidi="th-TH"/>
              </w:rPr>
            </w:pPr>
          </w:p>
          <w:p w14:paraId="5E98195B" w14:textId="38EBFC1D" w:rsidR="00967392" w:rsidRPr="00AE1021" w:rsidRDefault="00D027BB" w:rsidP="00AE1021">
            <w:pPr>
              <w:pStyle w:val="acctfourfigures"/>
              <w:shd w:val="clear" w:color="auto" w:fill="FFFFFF"/>
              <w:tabs>
                <w:tab w:val="clear" w:pos="765"/>
                <w:tab w:val="decimal" w:pos="546"/>
              </w:tabs>
              <w:spacing w:line="300" w:lineRule="exact"/>
              <w:ind w:right="-79"/>
              <w:contextualSpacing/>
              <w:rPr>
                <w:rFonts w:cs="Times New Roman"/>
                <w:sz w:val="20"/>
              </w:rPr>
            </w:pPr>
            <w:r w:rsidRPr="001D27B0">
              <w:rPr>
                <w:sz w:val="20"/>
              </w:rPr>
              <w:t>18</w:t>
            </w:r>
            <w:r w:rsidR="000E60FE">
              <w:rPr>
                <w:sz w:val="20"/>
              </w:rPr>
              <w:t>6.43</w:t>
            </w:r>
          </w:p>
        </w:tc>
        <w:tc>
          <w:tcPr>
            <w:tcW w:w="189" w:type="dxa"/>
            <w:gridSpan w:val="2"/>
          </w:tcPr>
          <w:p w14:paraId="0C119F3D" w14:textId="77777777" w:rsidR="00967392" w:rsidRPr="00AE1021" w:rsidRDefault="00967392" w:rsidP="00967392">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82" w:type="dxa"/>
            <w:gridSpan w:val="2"/>
          </w:tcPr>
          <w:p w14:paraId="410C381D" w14:textId="77777777" w:rsidR="00967392" w:rsidRDefault="00967392" w:rsidP="00AE1021">
            <w:pPr>
              <w:pStyle w:val="acctfourfigures"/>
              <w:shd w:val="clear" w:color="auto" w:fill="FFFFFF"/>
              <w:tabs>
                <w:tab w:val="clear" w:pos="765"/>
                <w:tab w:val="decimal" w:pos="546"/>
              </w:tabs>
              <w:spacing w:line="300" w:lineRule="exact"/>
              <w:ind w:right="-79"/>
              <w:contextualSpacing/>
              <w:rPr>
                <w:rFonts w:cs="Times New Roman"/>
                <w:sz w:val="20"/>
                <w:lang w:bidi="th-TH"/>
              </w:rPr>
            </w:pPr>
          </w:p>
          <w:p w14:paraId="5BE78B5E" w14:textId="77777777" w:rsidR="00F21B9A" w:rsidRDefault="00F21B9A" w:rsidP="00AE1021">
            <w:pPr>
              <w:pStyle w:val="acctfourfigures"/>
              <w:shd w:val="clear" w:color="auto" w:fill="FFFFFF"/>
              <w:tabs>
                <w:tab w:val="clear" w:pos="765"/>
                <w:tab w:val="decimal" w:pos="546"/>
              </w:tabs>
              <w:spacing w:line="300" w:lineRule="exact"/>
              <w:ind w:right="-79"/>
              <w:contextualSpacing/>
              <w:rPr>
                <w:rFonts w:cs="Times New Roman"/>
                <w:sz w:val="20"/>
                <w:lang w:bidi="th-TH"/>
              </w:rPr>
            </w:pPr>
          </w:p>
          <w:p w14:paraId="1B169F36" w14:textId="6BF866A9" w:rsidR="00F21B9A" w:rsidRPr="00AE1021" w:rsidRDefault="00F21B9A" w:rsidP="00AE1021">
            <w:pPr>
              <w:pStyle w:val="acctfourfigures"/>
              <w:shd w:val="clear" w:color="auto" w:fill="FFFFFF"/>
              <w:tabs>
                <w:tab w:val="clear" w:pos="765"/>
                <w:tab w:val="decimal" w:pos="546"/>
              </w:tabs>
              <w:spacing w:line="300" w:lineRule="exact"/>
              <w:ind w:right="-79"/>
              <w:contextualSpacing/>
              <w:rPr>
                <w:rFonts w:cs="Times New Roman"/>
                <w:sz w:val="20"/>
                <w:lang w:bidi="th-TH"/>
              </w:rPr>
            </w:pPr>
            <w:r>
              <w:rPr>
                <w:rFonts w:cs="Times New Roman"/>
                <w:sz w:val="20"/>
                <w:lang w:bidi="th-TH"/>
              </w:rPr>
              <w:t>213.99</w:t>
            </w:r>
          </w:p>
        </w:tc>
        <w:tc>
          <w:tcPr>
            <w:tcW w:w="181" w:type="dxa"/>
          </w:tcPr>
          <w:p w14:paraId="4DE688FF" w14:textId="77777777" w:rsidR="00967392" w:rsidRPr="00AE1021" w:rsidRDefault="00967392" w:rsidP="00967392">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1079" w:type="dxa"/>
            <w:gridSpan w:val="2"/>
            <w:hideMark/>
          </w:tcPr>
          <w:p w14:paraId="7B410419" w14:textId="77777777" w:rsidR="00F40CDB" w:rsidRPr="001D27B0" w:rsidRDefault="00F40CDB" w:rsidP="00967392">
            <w:pPr>
              <w:pStyle w:val="acctfourfigures"/>
              <w:shd w:val="clear" w:color="auto" w:fill="FFFFFF"/>
              <w:tabs>
                <w:tab w:val="clear" w:pos="765"/>
                <w:tab w:val="decimal" w:pos="546"/>
              </w:tabs>
              <w:spacing w:line="300" w:lineRule="exact"/>
              <w:ind w:left="-79" w:right="-79"/>
              <w:contextualSpacing/>
              <w:rPr>
                <w:sz w:val="20"/>
              </w:rPr>
            </w:pPr>
          </w:p>
          <w:p w14:paraId="51A6FB71" w14:textId="77777777" w:rsidR="00E00C8F" w:rsidRPr="001D27B0" w:rsidRDefault="00E00C8F" w:rsidP="00967392">
            <w:pPr>
              <w:pStyle w:val="acctfourfigures"/>
              <w:shd w:val="clear" w:color="auto" w:fill="FFFFFF"/>
              <w:tabs>
                <w:tab w:val="clear" w:pos="765"/>
                <w:tab w:val="decimal" w:pos="546"/>
              </w:tabs>
              <w:spacing w:line="300" w:lineRule="exact"/>
              <w:ind w:left="-79" w:right="-79"/>
              <w:contextualSpacing/>
              <w:rPr>
                <w:sz w:val="20"/>
                <w:lang w:bidi="th-TH"/>
              </w:rPr>
            </w:pPr>
          </w:p>
          <w:p w14:paraId="20228930" w14:textId="6B19ECE7" w:rsidR="00967392" w:rsidRPr="00AE1021" w:rsidRDefault="00C23812" w:rsidP="00AE1021">
            <w:pPr>
              <w:pStyle w:val="acctfourfigures"/>
              <w:shd w:val="clear" w:color="auto" w:fill="FFFFFF"/>
              <w:tabs>
                <w:tab w:val="clear" w:pos="765"/>
                <w:tab w:val="decimal" w:pos="546"/>
              </w:tabs>
              <w:spacing w:line="300" w:lineRule="exact"/>
              <w:ind w:right="-79"/>
              <w:contextualSpacing/>
              <w:rPr>
                <w:rFonts w:cs="Times New Roman"/>
                <w:sz w:val="20"/>
              </w:rPr>
            </w:pPr>
            <w:r>
              <w:rPr>
                <w:rFonts w:cs="Times New Roman"/>
                <w:sz w:val="20"/>
              </w:rPr>
              <w:t>(</w:t>
            </w:r>
            <w:r w:rsidR="000E60FE">
              <w:rPr>
                <w:rFonts w:cs="Times New Roman"/>
                <w:sz w:val="20"/>
              </w:rPr>
              <w:t>137.61</w:t>
            </w:r>
            <w:r>
              <w:rPr>
                <w:rFonts w:cs="Times New Roman"/>
                <w:sz w:val="20"/>
              </w:rPr>
              <w:t>)</w:t>
            </w:r>
          </w:p>
        </w:tc>
        <w:tc>
          <w:tcPr>
            <w:tcW w:w="183" w:type="dxa"/>
          </w:tcPr>
          <w:p w14:paraId="67F5B526" w14:textId="77777777" w:rsidR="00967392" w:rsidRPr="00AE1021" w:rsidRDefault="00967392" w:rsidP="00967392">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87" w:type="dxa"/>
          </w:tcPr>
          <w:p w14:paraId="2CAA1EBC" w14:textId="77777777" w:rsidR="00F40CDB" w:rsidRPr="001D27B0" w:rsidRDefault="00F40CDB" w:rsidP="00967392">
            <w:pPr>
              <w:pStyle w:val="acctfourfigures"/>
              <w:shd w:val="clear" w:color="auto" w:fill="FFFFFF"/>
              <w:tabs>
                <w:tab w:val="clear" w:pos="765"/>
                <w:tab w:val="decimal" w:pos="546"/>
              </w:tabs>
              <w:spacing w:line="300" w:lineRule="exact"/>
              <w:ind w:left="-79" w:right="-79"/>
              <w:contextualSpacing/>
              <w:rPr>
                <w:sz w:val="20"/>
              </w:rPr>
            </w:pPr>
          </w:p>
          <w:p w14:paraId="4C86F959" w14:textId="77777777" w:rsidR="002651B0" w:rsidRDefault="002651B0" w:rsidP="00AE1021">
            <w:pPr>
              <w:pStyle w:val="acctfourfigures"/>
              <w:shd w:val="clear" w:color="auto" w:fill="FFFFFF"/>
              <w:tabs>
                <w:tab w:val="clear" w:pos="765"/>
                <w:tab w:val="decimal" w:pos="546"/>
              </w:tabs>
              <w:spacing w:line="300" w:lineRule="exact"/>
              <w:ind w:right="-79"/>
              <w:contextualSpacing/>
              <w:rPr>
                <w:rFonts w:cs="Times New Roman"/>
                <w:sz w:val="20"/>
                <w:lang w:bidi="th-TH"/>
              </w:rPr>
            </w:pPr>
          </w:p>
          <w:p w14:paraId="58337448" w14:textId="61E8A981" w:rsidR="002651B0" w:rsidRPr="00F54B60" w:rsidRDefault="00337A23" w:rsidP="00AE1021">
            <w:pPr>
              <w:pStyle w:val="acctfourfigures"/>
              <w:shd w:val="clear" w:color="auto" w:fill="FFFFFF"/>
              <w:tabs>
                <w:tab w:val="clear" w:pos="765"/>
                <w:tab w:val="decimal" w:pos="546"/>
              </w:tabs>
              <w:spacing w:line="300" w:lineRule="exact"/>
              <w:ind w:right="-79"/>
              <w:contextualSpacing/>
              <w:rPr>
                <w:rFonts w:cstheme="minorBidi"/>
                <w:sz w:val="20"/>
                <w:cs/>
                <w:lang w:bidi="th-TH"/>
              </w:rPr>
            </w:pPr>
            <w:r>
              <w:rPr>
                <w:rFonts w:cstheme="minorBidi"/>
                <w:sz w:val="20"/>
                <w:lang w:bidi="th-TH"/>
              </w:rPr>
              <w:t>129.56</w:t>
            </w:r>
          </w:p>
        </w:tc>
        <w:tc>
          <w:tcPr>
            <w:tcW w:w="180" w:type="dxa"/>
          </w:tcPr>
          <w:p w14:paraId="4900C333" w14:textId="77777777" w:rsidR="00967392" w:rsidRPr="00AE1021" w:rsidRDefault="00967392" w:rsidP="00967392">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90" w:type="dxa"/>
            <w:hideMark/>
          </w:tcPr>
          <w:p w14:paraId="1B97AC43" w14:textId="77777777" w:rsidR="00F40CDB" w:rsidRPr="001D27B0" w:rsidRDefault="00F40CDB" w:rsidP="00967392">
            <w:pPr>
              <w:pStyle w:val="acctfourfigures"/>
              <w:shd w:val="clear" w:color="auto" w:fill="FFFFFF"/>
              <w:tabs>
                <w:tab w:val="clear" w:pos="765"/>
                <w:tab w:val="decimal" w:pos="546"/>
              </w:tabs>
              <w:spacing w:line="300" w:lineRule="exact"/>
              <w:ind w:left="-79" w:right="-79"/>
              <w:contextualSpacing/>
              <w:rPr>
                <w:sz w:val="20"/>
              </w:rPr>
            </w:pPr>
          </w:p>
          <w:p w14:paraId="6CA1AB13" w14:textId="77777777" w:rsidR="00E00C8F" w:rsidRPr="001D27B0" w:rsidRDefault="00E00C8F" w:rsidP="00967392">
            <w:pPr>
              <w:pStyle w:val="acctfourfigures"/>
              <w:shd w:val="clear" w:color="auto" w:fill="FFFFFF"/>
              <w:tabs>
                <w:tab w:val="clear" w:pos="765"/>
                <w:tab w:val="decimal" w:pos="546"/>
              </w:tabs>
              <w:spacing w:line="300" w:lineRule="exact"/>
              <w:ind w:left="-79" w:right="-79"/>
              <w:contextualSpacing/>
              <w:rPr>
                <w:sz w:val="20"/>
                <w:lang w:bidi="th-TH"/>
              </w:rPr>
            </w:pPr>
          </w:p>
          <w:p w14:paraId="3D4D5B96" w14:textId="213F5CB5" w:rsidR="00967392" w:rsidRPr="00AE1021" w:rsidRDefault="000E60FE" w:rsidP="00AE1021">
            <w:pPr>
              <w:pStyle w:val="acctfourfigures"/>
              <w:shd w:val="clear" w:color="auto" w:fill="FFFFFF"/>
              <w:tabs>
                <w:tab w:val="clear" w:pos="765"/>
                <w:tab w:val="decimal" w:pos="546"/>
              </w:tabs>
              <w:spacing w:line="300" w:lineRule="exact"/>
              <w:ind w:right="-79"/>
              <w:contextualSpacing/>
              <w:rPr>
                <w:rFonts w:cs="Times New Roman"/>
                <w:sz w:val="20"/>
              </w:rPr>
            </w:pPr>
            <w:r>
              <w:rPr>
                <w:sz w:val="20"/>
              </w:rPr>
              <w:t>53.30</w:t>
            </w:r>
          </w:p>
        </w:tc>
        <w:tc>
          <w:tcPr>
            <w:tcW w:w="187" w:type="dxa"/>
          </w:tcPr>
          <w:p w14:paraId="5BBF5E16" w14:textId="77777777" w:rsidR="00967392" w:rsidRPr="00AE1021" w:rsidRDefault="00967392" w:rsidP="00967392">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1073" w:type="dxa"/>
          </w:tcPr>
          <w:p w14:paraId="74D77EE1" w14:textId="77777777" w:rsidR="009461C0" w:rsidRPr="001D27B0" w:rsidRDefault="009461C0" w:rsidP="00967392">
            <w:pPr>
              <w:pStyle w:val="acctfourfigures"/>
              <w:shd w:val="clear" w:color="auto" w:fill="FFFFFF"/>
              <w:tabs>
                <w:tab w:val="clear" w:pos="765"/>
                <w:tab w:val="decimal" w:pos="546"/>
              </w:tabs>
              <w:spacing w:line="300" w:lineRule="exact"/>
              <w:ind w:left="-79" w:right="-79"/>
              <w:contextualSpacing/>
              <w:rPr>
                <w:sz w:val="20"/>
              </w:rPr>
            </w:pPr>
          </w:p>
          <w:p w14:paraId="08282C30" w14:textId="77777777" w:rsidR="00E00C8F" w:rsidRPr="001D27B0" w:rsidRDefault="00E00C8F" w:rsidP="00AE1021">
            <w:pPr>
              <w:pStyle w:val="acctfourfigures"/>
              <w:shd w:val="clear" w:color="auto" w:fill="FFFFFF"/>
              <w:tabs>
                <w:tab w:val="clear" w:pos="765"/>
                <w:tab w:val="decimal" w:pos="546"/>
              </w:tabs>
              <w:spacing w:line="300" w:lineRule="exact"/>
              <w:ind w:left="-79" w:right="-79"/>
              <w:contextualSpacing/>
              <w:jc w:val="center"/>
              <w:rPr>
                <w:sz w:val="20"/>
                <w:lang w:bidi="th-TH"/>
              </w:rPr>
            </w:pPr>
          </w:p>
          <w:p w14:paraId="57894E9A" w14:textId="458AF672" w:rsidR="00967392" w:rsidRPr="00AE1021" w:rsidRDefault="00337A23" w:rsidP="00AE1021">
            <w:pPr>
              <w:pStyle w:val="acctfourfigures"/>
              <w:shd w:val="clear" w:color="auto" w:fill="FFFFFF"/>
              <w:tabs>
                <w:tab w:val="clear" w:pos="765"/>
                <w:tab w:val="decimal" w:pos="546"/>
              </w:tabs>
              <w:spacing w:line="300" w:lineRule="exact"/>
              <w:ind w:right="-79"/>
              <w:contextualSpacing/>
              <w:jc w:val="center"/>
              <w:rPr>
                <w:rFonts w:cs="Times New Roman"/>
                <w:sz w:val="20"/>
                <w:lang w:val="en-US" w:bidi="th-TH"/>
              </w:rPr>
            </w:pPr>
            <w:r>
              <w:rPr>
                <w:rFonts w:cs="Times New Roman"/>
                <w:sz w:val="20"/>
                <w:lang w:val="en-US" w:bidi="th-TH"/>
              </w:rPr>
              <w:t>0.05</w:t>
            </w:r>
          </w:p>
        </w:tc>
        <w:tc>
          <w:tcPr>
            <w:tcW w:w="183" w:type="dxa"/>
          </w:tcPr>
          <w:p w14:paraId="49995744" w14:textId="77777777" w:rsidR="00967392" w:rsidRPr="00AE1021" w:rsidRDefault="00967392" w:rsidP="00967392">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87" w:type="dxa"/>
            <w:hideMark/>
          </w:tcPr>
          <w:p w14:paraId="3DBA0445" w14:textId="77777777" w:rsidR="009461C0" w:rsidRPr="001D27B0" w:rsidRDefault="009461C0" w:rsidP="00967392">
            <w:pPr>
              <w:pStyle w:val="acctfourfigures"/>
              <w:shd w:val="clear" w:color="auto" w:fill="FFFFFF"/>
              <w:tabs>
                <w:tab w:val="clear" w:pos="765"/>
                <w:tab w:val="decimal" w:pos="546"/>
              </w:tabs>
              <w:spacing w:line="300" w:lineRule="exact"/>
              <w:ind w:left="-79" w:right="-79"/>
              <w:contextualSpacing/>
              <w:rPr>
                <w:sz w:val="20"/>
              </w:rPr>
            </w:pPr>
          </w:p>
          <w:p w14:paraId="28A98AA8" w14:textId="77777777" w:rsidR="00E00C8F" w:rsidRPr="001D27B0" w:rsidRDefault="00E00C8F" w:rsidP="00AE1021">
            <w:pPr>
              <w:pStyle w:val="acctfourfigures"/>
              <w:shd w:val="clear" w:color="auto" w:fill="FFFFFF"/>
              <w:tabs>
                <w:tab w:val="clear" w:pos="765"/>
                <w:tab w:val="decimal" w:pos="546"/>
              </w:tabs>
              <w:spacing w:line="300" w:lineRule="exact"/>
              <w:ind w:left="-79" w:right="-79"/>
              <w:contextualSpacing/>
              <w:jc w:val="center"/>
              <w:rPr>
                <w:sz w:val="20"/>
                <w:lang w:bidi="th-TH"/>
              </w:rPr>
            </w:pPr>
          </w:p>
          <w:p w14:paraId="1AB5A612" w14:textId="1C21B393" w:rsidR="00967392" w:rsidRPr="00AE1021" w:rsidRDefault="00760FF8" w:rsidP="00AE1021">
            <w:pPr>
              <w:pStyle w:val="acctfourfigures"/>
              <w:shd w:val="clear" w:color="auto" w:fill="FFFFFF"/>
              <w:tabs>
                <w:tab w:val="clear" w:pos="765"/>
                <w:tab w:val="decimal" w:pos="546"/>
              </w:tabs>
              <w:spacing w:line="300" w:lineRule="exact"/>
              <w:ind w:right="-79"/>
              <w:contextualSpacing/>
              <w:jc w:val="center"/>
              <w:rPr>
                <w:rFonts w:cs="Times New Roman"/>
                <w:sz w:val="20"/>
              </w:rPr>
            </w:pPr>
            <w:r w:rsidRPr="001D27B0">
              <w:rPr>
                <w:sz w:val="20"/>
              </w:rPr>
              <w:t>(0.</w:t>
            </w:r>
            <w:r w:rsidR="000E60FE">
              <w:rPr>
                <w:sz w:val="20"/>
              </w:rPr>
              <w:t>23</w:t>
            </w:r>
            <w:r w:rsidRPr="001D27B0">
              <w:rPr>
                <w:sz w:val="20"/>
              </w:rPr>
              <w:t>)</w:t>
            </w:r>
          </w:p>
        </w:tc>
        <w:tc>
          <w:tcPr>
            <w:tcW w:w="183" w:type="dxa"/>
          </w:tcPr>
          <w:p w14:paraId="45B0B643" w14:textId="77777777" w:rsidR="00967392" w:rsidRPr="00AE1021" w:rsidRDefault="00967392" w:rsidP="00967392">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87" w:type="dxa"/>
          </w:tcPr>
          <w:p w14:paraId="22AAE278" w14:textId="77777777" w:rsidR="00967392" w:rsidRDefault="00967392" w:rsidP="00C23812">
            <w:pPr>
              <w:pStyle w:val="acctfourfigures"/>
              <w:shd w:val="clear" w:color="auto" w:fill="FFFFFF"/>
              <w:tabs>
                <w:tab w:val="clear" w:pos="765"/>
                <w:tab w:val="decimal" w:pos="546"/>
              </w:tabs>
              <w:spacing w:line="300" w:lineRule="exact"/>
              <w:ind w:right="-79"/>
              <w:contextualSpacing/>
              <w:jc w:val="center"/>
              <w:rPr>
                <w:rFonts w:cs="Times New Roman"/>
                <w:sz w:val="20"/>
                <w:lang w:bidi="th-TH"/>
              </w:rPr>
            </w:pPr>
          </w:p>
          <w:p w14:paraId="031A7EDE" w14:textId="77777777" w:rsidR="00337A23" w:rsidRDefault="00337A23" w:rsidP="00C23812">
            <w:pPr>
              <w:pStyle w:val="acctfourfigures"/>
              <w:shd w:val="clear" w:color="auto" w:fill="FFFFFF"/>
              <w:tabs>
                <w:tab w:val="clear" w:pos="765"/>
                <w:tab w:val="decimal" w:pos="546"/>
              </w:tabs>
              <w:spacing w:line="300" w:lineRule="exact"/>
              <w:ind w:right="-79"/>
              <w:contextualSpacing/>
              <w:jc w:val="center"/>
              <w:rPr>
                <w:rFonts w:cs="Times New Roman"/>
                <w:sz w:val="20"/>
                <w:lang w:bidi="th-TH"/>
              </w:rPr>
            </w:pPr>
          </w:p>
          <w:p w14:paraId="274D0B3F" w14:textId="6E1051D9" w:rsidR="00337A23" w:rsidRPr="00AE1021" w:rsidRDefault="00337A23" w:rsidP="00C23812">
            <w:pPr>
              <w:pStyle w:val="acctfourfigures"/>
              <w:shd w:val="clear" w:color="auto" w:fill="FFFFFF"/>
              <w:tabs>
                <w:tab w:val="clear" w:pos="765"/>
                <w:tab w:val="decimal" w:pos="546"/>
              </w:tabs>
              <w:spacing w:line="300" w:lineRule="exact"/>
              <w:ind w:right="-79"/>
              <w:contextualSpacing/>
              <w:jc w:val="center"/>
              <w:rPr>
                <w:rFonts w:cs="Times New Roman"/>
                <w:sz w:val="20"/>
                <w:lang w:bidi="th-TH"/>
              </w:rPr>
            </w:pPr>
            <w:r>
              <w:rPr>
                <w:rFonts w:cs="Times New Roman"/>
                <w:sz w:val="20"/>
                <w:lang w:bidi="th-TH"/>
              </w:rPr>
              <w:t>764.69</w:t>
            </w:r>
          </w:p>
        </w:tc>
        <w:tc>
          <w:tcPr>
            <w:tcW w:w="183" w:type="dxa"/>
          </w:tcPr>
          <w:p w14:paraId="51B540BC" w14:textId="77777777" w:rsidR="00967392" w:rsidRPr="00AE1021" w:rsidRDefault="00967392" w:rsidP="00967392">
            <w:pPr>
              <w:pStyle w:val="acctfourfigures"/>
              <w:shd w:val="clear" w:color="auto" w:fill="FFFFFF"/>
              <w:tabs>
                <w:tab w:val="clear" w:pos="765"/>
                <w:tab w:val="decimal" w:pos="546"/>
              </w:tabs>
              <w:spacing w:line="300" w:lineRule="exact"/>
              <w:ind w:left="-79" w:right="-79"/>
              <w:contextualSpacing/>
              <w:rPr>
                <w:rFonts w:cs="Times New Roman"/>
                <w:sz w:val="20"/>
              </w:rPr>
            </w:pPr>
          </w:p>
        </w:tc>
        <w:tc>
          <w:tcPr>
            <w:tcW w:w="991" w:type="dxa"/>
            <w:hideMark/>
          </w:tcPr>
          <w:p w14:paraId="61BA844C" w14:textId="77777777" w:rsidR="009461C0" w:rsidRPr="001D27B0" w:rsidRDefault="009461C0" w:rsidP="00967392">
            <w:pPr>
              <w:pStyle w:val="acctfourfigures"/>
              <w:shd w:val="clear" w:color="auto" w:fill="FFFFFF"/>
              <w:tabs>
                <w:tab w:val="clear" w:pos="765"/>
                <w:tab w:val="decimal" w:pos="546"/>
              </w:tabs>
              <w:spacing w:line="300" w:lineRule="exact"/>
              <w:ind w:left="-79" w:right="-79"/>
              <w:contextualSpacing/>
              <w:rPr>
                <w:sz w:val="20"/>
              </w:rPr>
            </w:pPr>
          </w:p>
          <w:p w14:paraId="69642AE4" w14:textId="77777777" w:rsidR="00E00C8F" w:rsidRPr="001D27B0" w:rsidRDefault="00E00C8F" w:rsidP="00967392">
            <w:pPr>
              <w:pStyle w:val="acctfourfigures"/>
              <w:shd w:val="clear" w:color="auto" w:fill="FFFFFF"/>
              <w:tabs>
                <w:tab w:val="clear" w:pos="765"/>
                <w:tab w:val="decimal" w:pos="546"/>
              </w:tabs>
              <w:spacing w:line="300" w:lineRule="exact"/>
              <w:ind w:left="-79" w:right="-79"/>
              <w:contextualSpacing/>
              <w:rPr>
                <w:sz w:val="20"/>
              </w:rPr>
            </w:pPr>
          </w:p>
          <w:p w14:paraId="318145C3" w14:textId="58050102" w:rsidR="00967392" w:rsidRPr="001D27B0" w:rsidRDefault="009D19E0" w:rsidP="00AE1021">
            <w:pPr>
              <w:pStyle w:val="acctfourfigures"/>
              <w:shd w:val="clear" w:color="auto" w:fill="FFFFFF"/>
              <w:tabs>
                <w:tab w:val="clear" w:pos="765"/>
                <w:tab w:val="decimal" w:pos="546"/>
              </w:tabs>
              <w:spacing w:line="300" w:lineRule="exact"/>
              <w:ind w:right="-79"/>
              <w:contextualSpacing/>
              <w:rPr>
                <w:sz w:val="20"/>
              </w:rPr>
            </w:pPr>
            <w:r w:rsidRPr="001D27B0">
              <w:rPr>
                <w:sz w:val="20"/>
              </w:rPr>
              <w:t>1</w:t>
            </w:r>
            <w:r w:rsidR="000E60FE">
              <w:rPr>
                <w:sz w:val="20"/>
              </w:rPr>
              <w:t>01.89</w:t>
            </w:r>
          </w:p>
        </w:tc>
      </w:tr>
    </w:tbl>
    <w:p w14:paraId="4E44F40C" w14:textId="77777777" w:rsidR="00924922" w:rsidRPr="00AE1021" w:rsidRDefault="00924922" w:rsidP="00AE1021">
      <w:pPr>
        <w:pStyle w:val="BodyText"/>
        <w:spacing w:after="0" w:line="240" w:lineRule="atLeast"/>
        <w:rPr>
          <w:lang w:val="en-GB"/>
        </w:rPr>
      </w:pPr>
    </w:p>
    <w:p w14:paraId="45D4969A" w14:textId="77777777" w:rsidR="00346B49" w:rsidRPr="00AE1021" w:rsidRDefault="00346B49" w:rsidP="006C25D6">
      <w:pPr>
        <w:tabs>
          <w:tab w:val="left" w:pos="3620"/>
        </w:tabs>
        <w:spacing w:line="240" w:lineRule="atLeast"/>
        <w:ind w:left="540"/>
        <w:rPr>
          <w:rFonts w:cs="Times New Roman"/>
          <w:szCs w:val="22"/>
          <w:lang w:val="en-US" w:bidi="th-TH"/>
        </w:rPr>
      </w:pPr>
    </w:p>
    <w:p w14:paraId="73415CEA" w14:textId="11C175E5" w:rsidR="00FD7D57" w:rsidRPr="00AE1021" w:rsidRDefault="00717025" w:rsidP="006C25D6">
      <w:pPr>
        <w:tabs>
          <w:tab w:val="left" w:pos="3620"/>
        </w:tabs>
        <w:spacing w:line="240" w:lineRule="atLeast"/>
        <w:ind w:left="540"/>
        <w:rPr>
          <w:rFonts w:cs="Times New Roman"/>
          <w:szCs w:val="22"/>
          <w:lang w:val="en-US" w:bidi="th-TH"/>
        </w:rPr>
      </w:pPr>
      <w:r w:rsidRPr="00AE1021">
        <w:rPr>
          <w:rFonts w:cs="Times New Roman"/>
          <w:szCs w:val="22"/>
          <w:lang w:val="en-US" w:bidi="th-TH"/>
        </w:rPr>
        <w:t xml:space="preserve">The Group has a timing of revenue recognition mainly from sales of goods which are </w:t>
      </w:r>
      <w:proofErr w:type="spellStart"/>
      <w:r w:rsidRPr="00AE1021">
        <w:rPr>
          <w:rFonts w:cs="Times New Roman"/>
          <w:szCs w:val="22"/>
          <w:lang w:val="en-US" w:bidi="th-TH"/>
        </w:rPr>
        <w:t>recognised</w:t>
      </w:r>
      <w:proofErr w:type="spellEnd"/>
      <w:r w:rsidRPr="00AE1021">
        <w:rPr>
          <w:rFonts w:cs="Times New Roman"/>
          <w:szCs w:val="22"/>
          <w:lang w:val="en-US" w:bidi="th-TH"/>
        </w:rPr>
        <w:t xml:space="preserve"> at a point in time.</w:t>
      </w:r>
    </w:p>
    <w:p w14:paraId="76E4685B" w14:textId="77777777" w:rsidR="00A95C09" w:rsidRPr="00AE1021" w:rsidRDefault="00A95C09" w:rsidP="006C25D6">
      <w:pPr>
        <w:tabs>
          <w:tab w:val="left" w:pos="3620"/>
        </w:tabs>
        <w:spacing w:line="240" w:lineRule="atLeast"/>
        <w:ind w:left="540"/>
        <w:rPr>
          <w:rFonts w:cs="Times New Roman"/>
          <w:szCs w:val="22"/>
          <w:lang w:val="en-US" w:bidi="th-TH"/>
        </w:rPr>
      </w:pPr>
    </w:p>
    <w:p w14:paraId="338465F1" w14:textId="6147F097" w:rsidR="00A95C09" w:rsidRPr="00AE1021" w:rsidRDefault="00A95C09" w:rsidP="006C25D6">
      <w:pPr>
        <w:pStyle w:val="BodyText"/>
        <w:spacing w:after="0" w:line="240" w:lineRule="atLeast"/>
        <w:ind w:left="540"/>
        <w:jc w:val="both"/>
        <w:rPr>
          <w:rFonts w:cs="Times New Roman"/>
          <w:i/>
          <w:iCs/>
          <w:szCs w:val="22"/>
        </w:rPr>
      </w:pPr>
      <w:r w:rsidRPr="00AE1021">
        <w:rPr>
          <w:rFonts w:cs="Times New Roman"/>
        </w:rPr>
        <w:tab/>
      </w:r>
      <w:r w:rsidRPr="00AE1021">
        <w:rPr>
          <w:rFonts w:cs="Times New Roman"/>
          <w:i/>
          <w:iCs/>
          <w:szCs w:val="22"/>
        </w:rPr>
        <w:t>Major customer</w:t>
      </w:r>
      <w:r w:rsidR="00BA3D8F" w:rsidRPr="00AE1021">
        <w:rPr>
          <w:rFonts w:cs="Times New Roman"/>
          <w:i/>
          <w:iCs/>
          <w:szCs w:val="22"/>
        </w:rPr>
        <w:t>s</w:t>
      </w:r>
      <w:r w:rsidRPr="00AE1021">
        <w:rPr>
          <w:rFonts w:cs="Times New Roman"/>
          <w:i/>
          <w:iCs/>
          <w:szCs w:val="22"/>
        </w:rPr>
        <w:t xml:space="preserve"> </w:t>
      </w:r>
    </w:p>
    <w:p w14:paraId="7947A431" w14:textId="77777777" w:rsidR="00A95C09" w:rsidRPr="00AE1021" w:rsidRDefault="00A95C09" w:rsidP="006C25D6">
      <w:pPr>
        <w:pStyle w:val="BodyText"/>
        <w:spacing w:after="0" w:line="240" w:lineRule="atLeast"/>
        <w:ind w:left="540"/>
        <w:jc w:val="both"/>
        <w:rPr>
          <w:rFonts w:cs="Times New Roman"/>
          <w:szCs w:val="22"/>
        </w:rPr>
      </w:pPr>
    </w:p>
    <w:p w14:paraId="4E58B8FE" w14:textId="7FD7494F" w:rsidR="00A95C09" w:rsidRPr="00AE1021" w:rsidRDefault="00A95C09" w:rsidP="006C25D6">
      <w:pPr>
        <w:pStyle w:val="BodyText"/>
        <w:spacing w:after="0" w:line="240" w:lineRule="atLeast"/>
        <w:ind w:left="540"/>
        <w:jc w:val="both"/>
        <w:rPr>
          <w:rFonts w:cstheme="minorBidi"/>
          <w:szCs w:val="28"/>
          <w:lang w:bidi="th-TH"/>
        </w:rPr>
      </w:pPr>
      <w:r w:rsidRPr="00AE1021">
        <w:rPr>
          <w:rFonts w:cs="Times New Roman"/>
          <w:szCs w:val="22"/>
        </w:rPr>
        <w:tab/>
      </w:r>
      <w:r w:rsidR="00243D40" w:rsidRPr="00243D40">
        <w:rPr>
          <w:rFonts w:cs="Times New Roman"/>
          <w:szCs w:val="22"/>
        </w:rPr>
        <w:t xml:space="preserve">For the </w:t>
      </w:r>
      <w:r w:rsidR="000E60FE">
        <w:rPr>
          <w:rFonts w:cs="Times New Roman"/>
          <w:szCs w:val="22"/>
        </w:rPr>
        <w:t>six</w:t>
      </w:r>
      <w:r w:rsidR="00243D40" w:rsidRPr="00243D40">
        <w:rPr>
          <w:rFonts w:cs="Times New Roman"/>
          <w:szCs w:val="22"/>
        </w:rPr>
        <w:t>-month period ended 3</w:t>
      </w:r>
      <w:r w:rsidR="000E60FE">
        <w:rPr>
          <w:rFonts w:cs="Times New Roman"/>
          <w:szCs w:val="22"/>
        </w:rPr>
        <w:t>0</w:t>
      </w:r>
      <w:r w:rsidR="00243D40" w:rsidRPr="00243D40">
        <w:rPr>
          <w:rFonts w:cs="Times New Roman"/>
          <w:szCs w:val="22"/>
        </w:rPr>
        <w:t xml:space="preserve"> </w:t>
      </w:r>
      <w:r w:rsidR="000E60FE">
        <w:rPr>
          <w:rFonts w:cs="Times New Roman"/>
          <w:szCs w:val="22"/>
        </w:rPr>
        <w:t>June</w:t>
      </w:r>
      <w:r w:rsidR="00243D40" w:rsidRPr="00243D40">
        <w:rPr>
          <w:rFonts w:cs="Times New Roman"/>
          <w:szCs w:val="22"/>
        </w:rPr>
        <w:t xml:space="preserve"> 2026, the revenue</w:t>
      </w:r>
      <w:r w:rsidRPr="00AE1021">
        <w:rPr>
          <w:rFonts w:cs="Times New Roman"/>
          <w:szCs w:val="22"/>
        </w:rPr>
        <w:t xml:space="preserve"> from </w:t>
      </w:r>
      <w:r w:rsidR="00A61F7B" w:rsidRPr="00AE1021">
        <w:rPr>
          <w:rFonts w:cs="Times New Roman"/>
          <w:szCs w:val="22"/>
        </w:rPr>
        <w:t>major</w:t>
      </w:r>
      <w:r w:rsidRPr="00AE1021">
        <w:rPr>
          <w:rFonts w:cs="Times New Roman"/>
          <w:szCs w:val="22"/>
        </w:rPr>
        <w:t xml:space="preserve"> customer</w:t>
      </w:r>
      <w:r w:rsidR="0099068D" w:rsidRPr="00AE1021">
        <w:rPr>
          <w:rFonts w:cs="Times New Roman"/>
          <w:szCs w:val="22"/>
        </w:rPr>
        <w:t>s</w:t>
      </w:r>
      <w:r w:rsidRPr="00AE1021">
        <w:rPr>
          <w:rFonts w:cs="Times New Roman"/>
          <w:szCs w:val="22"/>
        </w:rPr>
        <w:t xml:space="preserve"> of the Group's segment 1 and 2 represents approximately </w:t>
      </w:r>
      <w:r w:rsidRPr="000971F5">
        <w:rPr>
          <w:rFonts w:cs="Times New Roman"/>
          <w:szCs w:val="22"/>
        </w:rPr>
        <w:t xml:space="preserve">Baht </w:t>
      </w:r>
      <w:r w:rsidR="008531A6">
        <w:rPr>
          <w:rFonts w:cs="Times New Roman"/>
          <w:szCs w:val="22"/>
        </w:rPr>
        <w:t>10,595</w:t>
      </w:r>
      <w:r w:rsidRPr="000971F5">
        <w:rPr>
          <w:rFonts w:cs="Times New Roman"/>
          <w:szCs w:val="22"/>
        </w:rPr>
        <w:t xml:space="preserve"> million</w:t>
      </w:r>
      <w:r w:rsidRPr="00AE1021">
        <w:rPr>
          <w:rFonts w:cs="Times New Roman"/>
          <w:szCs w:val="22"/>
        </w:rPr>
        <w:t xml:space="preserve"> </w:t>
      </w:r>
      <w:r w:rsidRPr="00AE1021">
        <w:rPr>
          <w:rFonts w:cs="Times New Roman"/>
          <w:i/>
          <w:iCs/>
          <w:szCs w:val="22"/>
        </w:rPr>
        <w:t>(</w:t>
      </w:r>
      <w:r w:rsidR="000E6DA2" w:rsidRPr="000E6DA2">
        <w:rPr>
          <w:rFonts w:cs="Times New Roman"/>
          <w:i/>
          <w:iCs/>
          <w:szCs w:val="22"/>
        </w:rPr>
        <w:t xml:space="preserve">For the </w:t>
      </w:r>
      <w:r w:rsidR="000E60FE">
        <w:rPr>
          <w:rFonts w:cs="Times New Roman"/>
          <w:i/>
          <w:iCs/>
          <w:szCs w:val="22"/>
        </w:rPr>
        <w:t>six</w:t>
      </w:r>
      <w:r w:rsidR="000E6DA2" w:rsidRPr="000E6DA2">
        <w:rPr>
          <w:rFonts w:cs="Times New Roman"/>
          <w:i/>
          <w:iCs/>
          <w:szCs w:val="22"/>
        </w:rPr>
        <w:t>-month period ended 3</w:t>
      </w:r>
      <w:r w:rsidR="000E60FE">
        <w:rPr>
          <w:rFonts w:cs="Times New Roman"/>
          <w:i/>
          <w:iCs/>
          <w:szCs w:val="22"/>
        </w:rPr>
        <w:t>0</w:t>
      </w:r>
      <w:r w:rsidR="000E6DA2" w:rsidRPr="000E6DA2">
        <w:rPr>
          <w:rFonts w:cs="Times New Roman"/>
          <w:i/>
          <w:iCs/>
          <w:szCs w:val="22"/>
        </w:rPr>
        <w:t xml:space="preserve"> </w:t>
      </w:r>
      <w:r w:rsidR="000E60FE">
        <w:rPr>
          <w:rFonts w:cs="Times New Roman"/>
          <w:i/>
          <w:iCs/>
          <w:szCs w:val="22"/>
        </w:rPr>
        <w:t>June</w:t>
      </w:r>
      <w:r w:rsidR="000E6DA2" w:rsidRPr="000E6DA2">
        <w:rPr>
          <w:rFonts w:cs="Times New Roman"/>
          <w:i/>
          <w:iCs/>
          <w:szCs w:val="22"/>
        </w:rPr>
        <w:t xml:space="preserve"> </w:t>
      </w:r>
      <w:r w:rsidRPr="00AE1021">
        <w:rPr>
          <w:rFonts w:cs="Times New Roman"/>
          <w:i/>
          <w:iCs/>
          <w:szCs w:val="22"/>
        </w:rPr>
        <w:t>202</w:t>
      </w:r>
      <w:r w:rsidR="00C23812">
        <w:rPr>
          <w:rFonts w:cs="Times New Roman"/>
          <w:i/>
          <w:iCs/>
          <w:szCs w:val="22"/>
        </w:rPr>
        <w:t>5</w:t>
      </w:r>
      <w:r w:rsidRPr="00AE1021">
        <w:rPr>
          <w:rFonts w:cs="Times New Roman"/>
          <w:i/>
          <w:iCs/>
          <w:szCs w:val="22"/>
        </w:rPr>
        <w:t xml:space="preserve">: Baht </w:t>
      </w:r>
      <w:r w:rsidR="00F54B60">
        <w:rPr>
          <w:rFonts w:cs="Times New Roman"/>
          <w:i/>
          <w:iCs/>
          <w:szCs w:val="22"/>
        </w:rPr>
        <w:t>8</w:t>
      </w:r>
      <w:r w:rsidR="00C23812">
        <w:rPr>
          <w:rFonts w:cs="Times New Roman"/>
          <w:i/>
          <w:iCs/>
          <w:szCs w:val="22"/>
        </w:rPr>
        <w:t>,</w:t>
      </w:r>
      <w:r w:rsidR="00F54B60">
        <w:rPr>
          <w:rFonts w:cs="Times New Roman"/>
          <w:i/>
          <w:iCs/>
          <w:szCs w:val="22"/>
        </w:rPr>
        <w:t>706</w:t>
      </w:r>
      <w:r w:rsidRPr="00AE1021">
        <w:rPr>
          <w:rFonts w:cs="Times New Roman"/>
          <w:i/>
          <w:iCs/>
          <w:szCs w:val="22"/>
        </w:rPr>
        <w:t xml:space="preserve"> million) </w:t>
      </w:r>
      <w:r w:rsidRPr="00AE1021">
        <w:rPr>
          <w:rFonts w:cs="Times New Roman"/>
          <w:szCs w:val="22"/>
        </w:rPr>
        <w:t>of the Group's total revenue</w:t>
      </w:r>
      <w:r w:rsidR="00BA3D8F" w:rsidRPr="00AE1021">
        <w:rPr>
          <w:rFonts w:cstheme="minorBidi"/>
          <w:szCs w:val="28"/>
          <w:lang w:bidi="th-TH"/>
        </w:rPr>
        <w:t>.</w:t>
      </w:r>
    </w:p>
    <w:p w14:paraId="67E2E2CE" w14:textId="77777777" w:rsidR="004A6A76" w:rsidRPr="00AE1021" w:rsidRDefault="004A6A76" w:rsidP="006C25D6">
      <w:pPr>
        <w:pStyle w:val="BodyText"/>
        <w:spacing w:after="0" w:line="240" w:lineRule="atLeast"/>
        <w:ind w:left="547" w:hanging="547"/>
        <w:jc w:val="both"/>
        <w:rPr>
          <w:rFonts w:cstheme="minorBidi"/>
          <w:szCs w:val="28"/>
          <w:lang w:bidi="th-TH"/>
        </w:rPr>
      </w:pPr>
    </w:p>
    <w:p w14:paraId="2CD0C969" w14:textId="77777777" w:rsidR="004A6A76" w:rsidRPr="00AE1021" w:rsidRDefault="004A6A76" w:rsidP="006C25D6">
      <w:pPr>
        <w:pStyle w:val="BodyText"/>
        <w:spacing w:after="0" w:line="240" w:lineRule="atLeast"/>
        <w:ind w:left="547" w:hanging="547"/>
        <w:jc w:val="both"/>
        <w:rPr>
          <w:rFonts w:cstheme="minorBidi"/>
          <w:szCs w:val="28"/>
          <w:lang w:val="en-US" w:bidi="th-TH"/>
        </w:rPr>
      </w:pPr>
    </w:p>
    <w:p w14:paraId="7B8763ED" w14:textId="77777777" w:rsidR="004A6A76" w:rsidRPr="00AE1021" w:rsidRDefault="004A6A76" w:rsidP="006C25D6">
      <w:pPr>
        <w:pStyle w:val="BodyText"/>
        <w:spacing w:after="0" w:line="240" w:lineRule="atLeast"/>
        <w:ind w:left="547" w:hanging="547"/>
        <w:jc w:val="both"/>
        <w:rPr>
          <w:rFonts w:cstheme="minorBidi"/>
          <w:szCs w:val="28"/>
          <w:lang w:bidi="th-TH"/>
        </w:rPr>
      </w:pPr>
    </w:p>
    <w:p w14:paraId="7CC29594" w14:textId="77777777" w:rsidR="004A6A76" w:rsidRPr="00AE1021" w:rsidRDefault="004A6A76" w:rsidP="00B40BED">
      <w:pPr>
        <w:pStyle w:val="BodyText"/>
        <w:spacing w:after="0" w:line="240" w:lineRule="atLeast"/>
        <w:ind w:left="547" w:hanging="547"/>
        <w:jc w:val="both"/>
        <w:rPr>
          <w:rFonts w:cstheme="minorBidi"/>
          <w:szCs w:val="28"/>
          <w:lang w:bidi="th-TH"/>
        </w:rPr>
      </w:pPr>
    </w:p>
    <w:p w14:paraId="450D5E73" w14:textId="77777777" w:rsidR="004A6A76" w:rsidRPr="00AE1021" w:rsidRDefault="004A6A76" w:rsidP="00B40BED">
      <w:pPr>
        <w:pStyle w:val="BodyText"/>
        <w:spacing w:after="0" w:line="240" w:lineRule="atLeast"/>
        <w:ind w:left="547" w:hanging="547"/>
        <w:jc w:val="both"/>
        <w:rPr>
          <w:rFonts w:cstheme="minorBidi"/>
          <w:szCs w:val="28"/>
          <w:cs/>
          <w:lang w:val="en-US" w:bidi="th-TH"/>
        </w:rPr>
      </w:pPr>
    </w:p>
    <w:p w14:paraId="1E953E30" w14:textId="77777777" w:rsidR="004A6A76" w:rsidRPr="00AE1021" w:rsidRDefault="004A6A76" w:rsidP="00143616">
      <w:pPr>
        <w:pStyle w:val="BodyText"/>
        <w:spacing w:after="0" w:line="240" w:lineRule="atLeast"/>
        <w:jc w:val="both"/>
        <w:rPr>
          <w:rFonts w:cstheme="minorBidi"/>
          <w:szCs w:val="28"/>
          <w:lang w:bidi="th-TH"/>
        </w:rPr>
      </w:pPr>
    </w:p>
    <w:p w14:paraId="596082BD" w14:textId="77777777" w:rsidR="004A6A76" w:rsidRPr="00AE1021" w:rsidRDefault="004A6A76" w:rsidP="00B40BED">
      <w:pPr>
        <w:pStyle w:val="BodyText"/>
        <w:spacing w:after="0" w:line="240" w:lineRule="atLeast"/>
        <w:ind w:left="547" w:hanging="547"/>
        <w:jc w:val="both"/>
        <w:rPr>
          <w:rFonts w:cstheme="minorBidi"/>
          <w:szCs w:val="28"/>
          <w:lang w:bidi="th-TH"/>
        </w:rPr>
      </w:pPr>
    </w:p>
    <w:p w14:paraId="2948AA08" w14:textId="77777777" w:rsidR="003916DB" w:rsidRPr="00AE1021" w:rsidRDefault="003916DB" w:rsidP="00B40BED">
      <w:pPr>
        <w:pStyle w:val="BodyText"/>
        <w:spacing w:after="0" w:line="240" w:lineRule="atLeast"/>
        <w:ind w:left="547" w:hanging="547"/>
        <w:jc w:val="both"/>
        <w:rPr>
          <w:rFonts w:cstheme="minorBidi"/>
          <w:szCs w:val="28"/>
          <w:cs/>
          <w:lang w:bidi="th-TH"/>
        </w:rPr>
        <w:sectPr w:rsidR="003916DB" w:rsidRPr="00AE1021" w:rsidSect="00D615A4">
          <w:headerReference w:type="default" r:id="rId15"/>
          <w:footerReference w:type="default" r:id="rId16"/>
          <w:pgSz w:w="16840" w:h="11907" w:orient="landscape" w:code="9"/>
          <w:pgMar w:top="691" w:right="1152" w:bottom="576" w:left="1152" w:header="720" w:footer="720" w:gutter="0"/>
          <w:cols w:space="720"/>
          <w:docGrid w:linePitch="360"/>
        </w:sectPr>
      </w:pPr>
    </w:p>
    <w:p w14:paraId="1734EEDC" w14:textId="4262F164" w:rsidR="00A04752" w:rsidRPr="00AE1021" w:rsidRDefault="007E6C2D" w:rsidP="00D86798">
      <w:pPr>
        <w:pStyle w:val="Heading1"/>
        <w:numPr>
          <w:ilvl w:val="0"/>
          <w:numId w:val="3"/>
        </w:numPr>
        <w:spacing w:before="0" w:after="0" w:line="240" w:lineRule="atLeast"/>
        <w:ind w:left="540"/>
        <w:rPr>
          <w:rFonts w:cs="Times New Roman"/>
          <w:szCs w:val="24"/>
        </w:rPr>
      </w:pPr>
      <w:r w:rsidRPr="00AE1021">
        <w:rPr>
          <w:rFonts w:cs="Times New Roman"/>
          <w:szCs w:val="24"/>
        </w:rPr>
        <w:lastRenderedPageBreak/>
        <w:t>Income tax</w:t>
      </w:r>
      <w:r w:rsidR="005F5CD8">
        <w:rPr>
          <w:rFonts w:cs="Times New Roman"/>
          <w:szCs w:val="24"/>
        </w:rPr>
        <w:t xml:space="preserve"> </w:t>
      </w:r>
      <w:r w:rsidR="005F5CD8" w:rsidRPr="005F5CD8">
        <w:rPr>
          <w:rFonts w:cs="Times New Roman"/>
          <w:szCs w:val="24"/>
        </w:rPr>
        <w:t>expense</w:t>
      </w:r>
    </w:p>
    <w:p w14:paraId="64BC284A" w14:textId="77777777" w:rsidR="00A04752" w:rsidRPr="00AE1021" w:rsidRDefault="00A04752" w:rsidP="00A04752">
      <w:pPr>
        <w:pStyle w:val="BodyText"/>
        <w:spacing w:after="0"/>
        <w:rPr>
          <w:rFonts w:cs="Times New Roman"/>
        </w:rPr>
      </w:pPr>
    </w:p>
    <w:p w14:paraId="0FFBD609" w14:textId="5EA83EEF" w:rsidR="00FE5E59" w:rsidRPr="00AE1021" w:rsidRDefault="00F602A4" w:rsidP="00AE2BE5">
      <w:pPr>
        <w:spacing w:line="240" w:lineRule="auto"/>
        <w:ind w:left="539" w:right="-45"/>
        <w:jc w:val="thaiDistribute"/>
        <w:rPr>
          <w:rFonts w:cs="Times New Roman"/>
          <w:iCs/>
          <w:szCs w:val="22"/>
        </w:rPr>
      </w:pPr>
      <w:r w:rsidRPr="00F602A4">
        <w:rPr>
          <w:rFonts w:cs="Times New Roman"/>
          <w:iCs/>
          <w:szCs w:val="22"/>
        </w:rPr>
        <w:t xml:space="preserve">Income tax expense is recognised based on management’s best estimate of the weighted average annual income tax rate expected for the full financial period multiplied by the pre-tax income of the interim reporting period. The Group and the Company’s consolidated effective tax rate in respect of continuing operations for the </w:t>
      </w:r>
      <w:r w:rsidR="000E60FE">
        <w:rPr>
          <w:rFonts w:cs="Times New Roman"/>
          <w:iCs/>
          <w:szCs w:val="22"/>
        </w:rPr>
        <w:t>six</w:t>
      </w:r>
      <w:r w:rsidRPr="00F602A4">
        <w:rPr>
          <w:rFonts w:cs="Times New Roman"/>
          <w:iCs/>
          <w:szCs w:val="22"/>
        </w:rPr>
        <w:t xml:space="preserve">-month </w:t>
      </w:r>
      <w:r w:rsidRPr="001A0897">
        <w:rPr>
          <w:rFonts w:cs="Times New Roman"/>
          <w:iCs/>
          <w:szCs w:val="22"/>
        </w:rPr>
        <w:t>period ended 3</w:t>
      </w:r>
      <w:r w:rsidR="000E60FE" w:rsidRPr="001A0897">
        <w:rPr>
          <w:rFonts w:cs="Times New Roman"/>
          <w:iCs/>
          <w:szCs w:val="22"/>
        </w:rPr>
        <w:t>0</w:t>
      </w:r>
      <w:r w:rsidRPr="001A0897">
        <w:rPr>
          <w:rFonts w:cs="Times New Roman"/>
          <w:iCs/>
          <w:szCs w:val="22"/>
        </w:rPr>
        <w:t xml:space="preserve"> </w:t>
      </w:r>
      <w:r w:rsidR="000E60FE" w:rsidRPr="001A0897">
        <w:rPr>
          <w:rFonts w:cs="Times New Roman"/>
          <w:iCs/>
          <w:szCs w:val="22"/>
        </w:rPr>
        <w:t>June</w:t>
      </w:r>
      <w:r w:rsidRPr="001A0897">
        <w:rPr>
          <w:rFonts w:cs="Times New Roman"/>
          <w:iCs/>
          <w:szCs w:val="22"/>
        </w:rPr>
        <w:t xml:space="preserve"> 2026 </w:t>
      </w:r>
      <w:r w:rsidR="00AD2CCF" w:rsidRPr="001A0897">
        <w:rPr>
          <w:rFonts w:cs="Times New Roman"/>
          <w:iCs/>
          <w:szCs w:val="22"/>
        </w:rPr>
        <w:t xml:space="preserve">were tax expense of </w:t>
      </w:r>
      <w:r w:rsidR="001A0897" w:rsidRPr="001A0897">
        <w:rPr>
          <w:rFonts w:cs="Times New Roman"/>
          <w:iCs/>
          <w:szCs w:val="22"/>
        </w:rPr>
        <w:t>2.94</w:t>
      </w:r>
      <w:r w:rsidR="00AD2CCF" w:rsidRPr="001A0897">
        <w:rPr>
          <w:rFonts w:cs="Times New Roman"/>
          <w:iCs/>
          <w:szCs w:val="22"/>
        </w:rPr>
        <w:t>% and tax income of (0.</w:t>
      </w:r>
      <w:r w:rsidR="001A0897" w:rsidRPr="001A0897">
        <w:rPr>
          <w:rFonts w:cs="Times New Roman"/>
          <w:iCs/>
          <w:szCs w:val="22"/>
        </w:rPr>
        <w:t>5</w:t>
      </w:r>
      <w:r w:rsidR="00AD2CCF" w:rsidRPr="001A0897">
        <w:rPr>
          <w:rFonts w:cs="Times New Roman"/>
          <w:iCs/>
          <w:szCs w:val="22"/>
        </w:rPr>
        <w:t xml:space="preserve">6%), respectively </w:t>
      </w:r>
      <w:r w:rsidR="00AD2CCF" w:rsidRPr="001A0897">
        <w:rPr>
          <w:rFonts w:cs="Times New Roman"/>
          <w:i/>
          <w:szCs w:val="22"/>
        </w:rPr>
        <w:t>(</w:t>
      </w:r>
      <w:r w:rsidR="000E60FE" w:rsidRPr="001A0897">
        <w:rPr>
          <w:rFonts w:cs="Times New Roman"/>
          <w:i/>
          <w:szCs w:val="22"/>
        </w:rPr>
        <w:t>Six</w:t>
      </w:r>
      <w:r w:rsidR="00AD2CCF" w:rsidRPr="001A0897">
        <w:rPr>
          <w:rFonts w:cs="Times New Roman"/>
          <w:i/>
          <w:szCs w:val="22"/>
        </w:rPr>
        <w:t>-month period ended 3</w:t>
      </w:r>
      <w:r w:rsidR="000E60FE" w:rsidRPr="001A0897">
        <w:rPr>
          <w:rFonts w:cs="Times New Roman"/>
          <w:i/>
          <w:szCs w:val="22"/>
        </w:rPr>
        <w:t>0</w:t>
      </w:r>
      <w:r w:rsidR="00AD2CCF" w:rsidRPr="001A0897">
        <w:rPr>
          <w:rFonts w:cs="Times New Roman"/>
          <w:i/>
          <w:szCs w:val="22"/>
        </w:rPr>
        <w:t xml:space="preserve"> </w:t>
      </w:r>
      <w:r w:rsidR="000E60FE" w:rsidRPr="001A0897">
        <w:rPr>
          <w:rFonts w:cs="Times New Roman"/>
          <w:i/>
          <w:szCs w:val="22"/>
        </w:rPr>
        <w:t>June</w:t>
      </w:r>
      <w:r w:rsidR="00AD2CCF" w:rsidRPr="001A0897">
        <w:rPr>
          <w:rFonts w:cs="Times New Roman"/>
          <w:i/>
          <w:szCs w:val="22"/>
        </w:rPr>
        <w:t xml:space="preserve"> 2025</w:t>
      </w:r>
      <w:r w:rsidR="00AD2CCF" w:rsidRPr="0041197E">
        <w:rPr>
          <w:rFonts w:cs="Times New Roman"/>
          <w:i/>
          <w:szCs w:val="22"/>
        </w:rPr>
        <w:t xml:space="preserve">: tax expense of </w:t>
      </w:r>
      <w:r w:rsidR="00F54B60">
        <w:rPr>
          <w:rFonts w:cs="Times New Roman"/>
          <w:i/>
          <w:szCs w:val="22"/>
        </w:rPr>
        <w:t>14.13</w:t>
      </w:r>
      <w:r w:rsidR="00AD2CCF" w:rsidRPr="0041197E">
        <w:rPr>
          <w:rFonts w:cs="Times New Roman"/>
          <w:i/>
          <w:szCs w:val="22"/>
        </w:rPr>
        <w:t>% and tax income of (0.</w:t>
      </w:r>
      <w:r w:rsidR="00F54B60">
        <w:rPr>
          <w:rFonts w:cs="Times New Roman"/>
          <w:i/>
          <w:szCs w:val="22"/>
        </w:rPr>
        <w:t>34</w:t>
      </w:r>
      <w:r w:rsidR="00AD2CCF" w:rsidRPr="0041197E">
        <w:rPr>
          <w:rFonts w:cs="Times New Roman"/>
          <w:i/>
          <w:szCs w:val="22"/>
        </w:rPr>
        <w:t>%), respectively)</w:t>
      </w:r>
      <w:r w:rsidRPr="0041197E">
        <w:rPr>
          <w:rFonts w:cs="Times New Roman"/>
          <w:i/>
          <w:szCs w:val="22"/>
        </w:rPr>
        <w:t xml:space="preserve">. </w:t>
      </w:r>
      <w:r w:rsidRPr="00F602A4">
        <w:rPr>
          <w:rFonts w:cs="Times New Roman"/>
          <w:iCs/>
          <w:szCs w:val="22"/>
        </w:rPr>
        <w:t xml:space="preserve">The difference between effective tax rate and the normal tax rate of the Group and the Company was mainly due to a significant portion of the Group's profit which was derived from promoted activities and the utilisation of tax losses carried forward, while the Company </w:t>
      </w:r>
      <w:r w:rsidR="002728CB" w:rsidRPr="002728CB">
        <w:rPr>
          <w:rFonts w:cs="Times New Roman"/>
          <w:iCs/>
          <w:szCs w:val="22"/>
        </w:rPr>
        <w:t>was mainly due to differences in accounting and taxable income and expenses and from the utilisation of tax losses carried forward.</w:t>
      </w:r>
    </w:p>
    <w:p w14:paraId="5C9B21E6" w14:textId="77777777" w:rsidR="003A22B8" w:rsidRDefault="003A22B8" w:rsidP="00AE2BE5">
      <w:pPr>
        <w:spacing w:line="240" w:lineRule="auto"/>
        <w:ind w:left="539" w:right="-45"/>
        <w:jc w:val="both"/>
        <w:rPr>
          <w:lang w:val="en-US" w:bidi="th-TH"/>
        </w:rPr>
      </w:pPr>
    </w:p>
    <w:p w14:paraId="53C33D08" w14:textId="77777777" w:rsidR="000E60FE" w:rsidRPr="002C1FAA" w:rsidRDefault="000E60FE" w:rsidP="000E60FE">
      <w:pPr>
        <w:pStyle w:val="Heading1"/>
        <w:numPr>
          <w:ilvl w:val="0"/>
          <w:numId w:val="3"/>
        </w:numPr>
        <w:spacing w:before="0" w:after="0" w:line="240" w:lineRule="atLeast"/>
        <w:ind w:left="540"/>
        <w:rPr>
          <w:rFonts w:cs="Times New Roman"/>
          <w:color w:val="000000" w:themeColor="text1"/>
          <w:szCs w:val="24"/>
        </w:rPr>
      </w:pPr>
      <w:r w:rsidRPr="002C1FAA">
        <w:rPr>
          <w:rFonts w:cs="Times New Roman"/>
          <w:color w:val="000000" w:themeColor="text1"/>
          <w:szCs w:val="24"/>
        </w:rPr>
        <w:t>Dividends</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890"/>
        <w:gridCol w:w="1710"/>
        <w:gridCol w:w="1530"/>
        <w:gridCol w:w="1710"/>
      </w:tblGrid>
      <w:tr w:rsidR="000E60FE" w:rsidRPr="002C1FAA" w14:paraId="3C8AADB2" w14:textId="77777777" w:rsidTr="00DC2E6D">
        <w:trPr>
          <w:tblHeader/>
        </w:trPr>
        <w:tc>
          <w:tcPr>
            <w:tcW w:w="2160" w:type="dxa"/>
            <w:vAlign w:val="bottom"/>
          </w:tcPr>
          <w:p w14:paraId="0409402A" w14:textId="77777777" w:rsidR="000E60FE" w:rsidRPr="002C1FAA" w:rsidRDefault="000E60FE" w:rsidP="00DC2E6D">
            <w:pPr>
              <w:tabs>
                <w:tab w:val="left" w:pos="720"/>
              </w:tabs>
              <w:spacing w:line="240" w:lineRule="auto"/>
              <w:ind w:right="-52"/>
              <w:rPr>
                <w:rFonts w:asciiTheme="majorBidi" w:hAnsiTheme="majorBidi" w:cstheme="majorBidi"/>
                <w:color w:val="000000" w:themeColor="text1"/>
              </w:rPr>
            </w:pPr>
          </w:p>
        </w:tc>
        <w:tc>
          <w:tcPr>
            <w:tcW w:w="1890" w:type="dxa"/>
            <w:vAlign w:val="bottom"/>
            <w:hideMark/>
          </w:tcPr>
          <w:p w14:paraId="71EF4014" w14:textId="77777777" w:rsidR="000E60FE" w:rsidRPr="002C1FAA" w:rsidRDefault="000E60FE" w:rsidP="00DC2E6D">
            <w:pPr>
              <w:tabs>
                <w:tab w:val="left" w:pos="540"/>
              </w:tabs>
              <w:spacing w:line="240" w:lineRule="auto"/>
              <w:ind w:left="-122" w:right="-145"/>
              <w:jc w:val="center"/>
              <w:rPr>
                <w:color w:val="000000" w:themeColor="text1"/>
                <w:lang w:val="en-US" w:bidi="th-TH"/>
              </w:rPr>
            </w:pPr>
            <w:r w:rsidRPr="002C1FAA">
              <w:rPr>
                <w:color w:val="000000" w:themeColor="text1"/>
                <w:lang w:val="en-US" w:bidi="th-TH"/>
              </w:rPr>
              <w:t>Approval date</w:t>
            </w:r>
          </w:p>
          <w:p w14:paraId="027A41A5" w14:textId="77777777" w:rsidR="000E60FE" w:rsidRPr="002C1FAA" w:rsidRDefault="000E60FE" w:rsidP="00DC2E6D">
            <w:pPr>
              <w:tabs>
                <w:tab w:val="left" w:pos="540"/>
              </w:tabs>
              <w:spacing w:line="240" w:lineRule="auto"/>
              <w:ind w:left="-108" w:right="-115"/>
              <w:jc w:val="center"/>
              <w:rPr>
                <w:color w:val="000000" w:themeColor="text1"/>
                <w:cs/>
                <w:lang w:val="en-US"/>
              </w:rPr>
            </w:pPr>
          </w:p>
        </w:tc>
        <w:tc>
          <w:tcPr>
            <w:tcW w:w="1710" w:type="dxa"/>
            <w:vAlign w:val="bottom"/>
            <w:hideMark/>
          </w:tcPr>
          <w:p w14:paraId="27350C84" w14:textId="77777777" w:rsidR="000E60FE" w:rsidRPr="002C1FAA" w:rsidRDefault="000E60FE" w:rsidP="00DC2E6D">
            <w:pPr>
              <w:tabs>
                <w:tab w:val="left" w:pos="540"/>
              </w:tabs>
              <w:spacing w:line="240" w:lineRule="auto"/>
              <w:ind w:left="-122" w:right="-145"/>
              <w:jc w:val="center"/>
              <w:rPr>
                <w:color w:val="000000" w:themeColor="text1"/>
                <w:lang w:val="en-US" w:bidi="th-TH"/>
              </w:rPr>
            </w:pPr>
            <w:r w:rsidRPr="002C1FAA">
              <w:rPr>
                <w:color w:val="000000" w:themeColor="text1"/>
                <w:lang w:val="en-US" w:bidi="th-TH"/>
              </w:rPr>
              <w:t>Payment schedule</w:t>
            </w:r>
          </w:p>
        </w:tc>
        <w:tc>
          <w:tcPr>
            <w:tcW w:w="1530" w:type="dxa"/>
            <w:vAlign w:val="bottom"/>
            <w:hideMark/>
          </w:tcPr>
          <w:p w14:paraId="392DF8ED" w14:textId="77777777" w:rsidR="000E60FE" w:rsidRPr="002C1FAA" w:rsidRDefault="000E60FE" w:rsidP="00DC2E6D">
            <w:pPr>
              <w:tabs>
                <w:tab w:val="left" w:pos="540"/>
              </w:tabs>
              <w:spacing w:line="240" w:lineRule="auto"/>
              <w:ind w:left="-122" w:right="-145"/>
              <w:jc w:val="center"/>
              <w:rPr>
                <w:color w:val="000000" w:themeColor="text1"/>
                <w:lang w:val="en-US" w:bidi="th-TH"/>
              </w:rPr>
            </w:pPr>
            <w:r w:rsidRPr="002C1FAA">
              <w:rPr>
                <w:color w:val="000000" w:themeColor="text1"/>
                <w:lang w:val="en-US" w:bidi="th-TH"/>
              </w:rPr>
              <w:t>Dividends rate per share</w:t>
            </w:r>
          </w:p>
          <w:p w14:paraId="33B365D4" w14:textId="77777777" w:rsidR="000E60FE" w:rsidRPr="002C1FAA" w:rsidRDefault="000E60FE" w:rsidP="00DC2E6D">
            <w:pPr>
              <w:tabs>
                <w:tab w:val="left" w:pos="540"/>
              </w:tabs>
              <w:spacing w:line="240" w:lineRule="auto"/>
              <w:ind w:left="-122" w:right="-145"/>
              <w:jc w:val="center"/>
              <w:rPr>
                <w:color w:val="000000" w:themeColor="text1"/>
                <w:lang w:val="en-US" w:bidi="th-TH"/>
              </w:rPr>
            </w:pPr>
          </w:p>
        </w:tc>
        <w:tc>
          <w:tcPr>
            <w:tcW w:w="1710" w:type="dxa"/>
            <w:vAlign w:val="bottom"/>
            <w:hideMark/>
          </w:tcPr>
          <w:p w14:paraId="045645AB" w14:textId="77777777" w:rsidR="000E60FE" w:rsidRPr="002C1FAA" w:rsidRDefault="000E60FE" w:rsidP="00DC2E6D">
            <w:pPr>
              <w:tabs>
                <w:tab w:val="left" w:pos="540"/>
              </w:tabs>
              <w:spacing w:line="240" w:lineRule="auto"/>
              <w:ind w:left="-122" w:right="-145"/>
              <w:jc w:val="center"/>
              <w:rPr>
                <w:color w:val="000000" w:themeColor="text1"/>
                <w:lang w:val="en-US" w:bidi="th-TH"/>
              </w:rPr>
            </w:pPr>
            <w:r w:rsidRPr="002C1FAA">
              <w:rPr>
                <w:color w:val="000000" w:themeColor="text1"/>
                <w:lang w:val="en-US" w:bidi="th-TH"/>
              </w:rPr>
              <w:t>Amount</w:t>
            </w:r>
          </w:p>
          <w:p w14:paraId="7CBB67D1" w14:textId="77777777" w:rsidR="000E60FE" w:rsidRPr="002C1FAA" w:rsidRDefault="000E60FE" w:rsidP="00DC2E6D">
            <w:pPr>
              <w:tabs>
                <w:tab w:val="left" w:pos="540"/>
              </w:tabs>
              <w:spacing w:line="240" w:lineRule="auto"/>
              <w:ind w:left="-122" w:right="-145"/>
              <w:jc w:val="center"/>
              <w:rPr>
                <w:color w:val="000000" w:themeColor="text1"/>
                <w:cs/>
                <w:lang w:val="en-US"/>
              </w:rPr>
            </w:pPr>
          </w:p>
        </w:tc>
      </w:tr>
      <w:tr w:rsidR="000E60FE" w:rsidRPr="002C1FAA" w14:paraId="1AE2F38F" w14:textId="77777777" w:rsidTr="00DC2E6D">
        <w:trPr>
          <w:tblHeader/>
        </w:trPr>
        <w:tc>
          <w:tcPr>
            <w:tcW w:w="2160" w:type="dxa"/>
          </w:tcPr>
          <w:p w14:paraId="2F364761" w14:textId="77777777" w:rsidR="000E60FE" w:rsidRPr="002C1FAA" w:rsidRDefault="000E60FE" w:rsidP="00DC2E6D">
            <w:pPr>
              <w:tabs>
                <w:tab w:val="left" w:pos="720"/>
              </w:tabs>
              <w:spacing w:line="240" w:lineRule="auto"/>
              <w:ind w:right="-52"/>
              <w:jc w:val="center"/>
              <w:rPr>
                <w:rFonts w:asciiTheme="majorBidi" w:hAnsiTheme="majorBidi" w:cstheme="majorBidi"/>
                <w:color w:val="000000" w:themeColor="text1"/>
                <w:cs/>
              </w:rPr>
            </w:pPr>
          </w:p>
        </w:tc>
        <w:tc>
          <w:tcPr>
            <w:tcW w:w="1890" w:type="dxa"/>
          </w:tcPr>
          <w:p w14:paraId="505D132D" w14:textId="77777777" w:rsidR="000E60FE" w:rsidRPr="002C1FAA" w:rsidRDefault="000E60FE" w:rsidP="00DC2E6D">
            <w:pPr>
              <w:tabs>
                <w:tab w:val="left" w:pos="540"/>
              </w:tabs>
              <w:spacing w:line="240" w:lineRule="auto"/>
              <w:ind w:left="-108" w:right="-115"/>
              <w:jc w:val="center"/>
              <w:rPr>
                <w:rFonts w:asciiTheme="majorBidi" w:hAnsiTheme="majorBidi" w:cstheme="majorBidi"/>
                <w:color w:val="000000" w:themeColor="text1"/>
              </w:rPr>
            </w:pPr>
          </w:p>
        </w:tc>
        <w:tc>
          <w:tcPr>
            <w:tcW w:w="1710" w:type="dxa"/>
          </w:tcPr>
          <w:p w14:paraId="1DB5955E" w14:textId="77777777" w:rsidR="000E60FE" w:rsidRPr="002C1FAA" w:rsidRDefault="000E60FE" w:rsidP="00DC2E6D">
            <w:pPr>
              <w:tabs>
                <w:tab w:val="left" w:pos="720"/>
              </w:tabs>
              <w:spacing w:line="240" w:lineRule="auto"/>
              <w:ind w:left="-122" w:right="-145"/>
              <w:jc w:val="center"/>
              <w:rPr>
                <w:rFonts w:asciiTheme="majorBidi" w:hAnsiTheme="majorBidi" w:cstheme="majorBidi"/>
                <w:i/>
                <w:iCs/>
                <w:color w:val="000000" w:themeColor="text1"/>
                <w:cs/>
              </w:rPr>
            </w:pPr>
          </w:p>
        </w:tc>
        <w:tc>
          <w:tcPr>
            <w:tcW w:w="1530" w:type="dxa"/>
            <w:hideMark/>
          </w:tcPr>
          <w:p w14:paraId="5A2FFFD4" w14:textId="77777777" w:rsidR="000E60FE" w:rsidRPr="002C1FAA" w:rsidRDefault="000E60FE" w:rsidP="00DC2E6D">
            <w:pPr>
              <w:tabs>
                <w:tab w:val="left" w:pos="540"/>
              </w:tabs>
              <w:spacing w:line="240" w:lineRule="auto"/>
              <w:ind w:right="-145"/>
              <w:jc w:val="center"/>
              <w:rPr>
                <w:i/>
                <w:iCs/>
                <w:color w:val="000000" w:themeColor="text1"/>
                <w:lang w:val="en-US" w:bidi="th-TH"/>
              </w:rPr>
            </w:pPr>
            <w:r w:rsidRPr="002C1FAA">
              <w:rPr>
                <w:i/>
                <w:iCs/>
                <w:color w:val="000000" w:themeColor="text1"/>
                <w:lang w:val="en-US"/>
              </w:rPr>
              <w:t>(B</w:t>
            </w:r>
            <w:r w:rsidRPr="002C1FAA">
              <w:rPr>
                <w:i/>
                <w:iCs/>
                <w:color w:val="000000" w:themeColor="text1"/>
                <w:lang w:val="en-US" w:bidi="th-TH"/>
              </w:rPr>
              <w:t>aht</w:t>
            </w:r>
            <w:r w:rsidRPr="002C1FAA">
              <w:rPr>
                <w:i/>
                <w:iCs/>
                <w:color w:val="000000" w:themeColor="text1"/>
                <w:lang w:val="en-US"/>
              </w:rPr>
              <w:t>)</w:t>
            </w:r>
          </w:p>
        </w:tc>
        <w:tc>
          <w:tcPr>
            <w:tcW w:w="1710" w:type="dxa"/>
            <w:hideMark/>
          </w:tcPr>
          <w:p w14:paraId="7E764932" w14:textId="77777777" w:rsidR="000E60FE" w:rsidRPr="002C1FAA" w:rsidRDefault="000E60FE" w:rsidP="00DC2E6D">
            <w:pPr>
              <w:tabs>
                <w:tab w:val="left" w:pos="540"/>
              </w:tabs>
              <w:spacing w:line="240" w:lineRule="auto"/>
              <w:ind w:right="-145"/>
              <w:rPr>
                <w:i/>
                <w:iCs/>
                <w:color w:val="000000" w:themeColor="text1"/>
                <w:lang w:val="en-US"/>
              </w:rPr>
            </w:pPr>
            <w:r w:rsidRPr="002C1FAA">
              <w:rPr>
                <w:i/>
                <w:iCs/>
                <w:color w:val="000000" w:themeColor="text1"/>
                <w:lang w:val="en-US"/>
              </w:rPr>
              <w:t>(in million Baht)</w:t>
            </w:r>
          </w:p>
        </w:tc>
      </w:tr>
      <w:tr w:rsidR="000E60FE" w:rsidRPr="002C1FAA" w14:paraId="762F9805" w14:textId="77777777" w:rsidTr="00DC2E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2160" w:type="dxa"/>
            <w:tcBorders>
              <w:top w:val="nil"/>
              <w:left w:val="nil"/>
              <w:bottom w:val="nil"/>
              <w:right w:val="nil"/>
            </w:tcBorders>
          </w:tcPr>
          <w:p w14:paraId="0FA67A1C" w14:textId="42547D12" w:rsidR="000E60FE" w:rsidRPr="002C1FAA" w:rsidRDefault="000E60FE" w:rsidP="00DC2E6D">
            <w:pPr>
              <w:tabs>
                <w:tab w:val="left" w:pos="720"/>
              </w:tabs>
              <w:spacing w:line="240" w:lineRule="auto"/>
              <w:ind w:right="-52"/>
              <w:rPr>
                <w:b/>
                <w:bCs/>
                <w:i/>
                <w:iCs/>
                <w:color w:val="000000" w:themeColor="text1"/>
                <w:cs/>
                <w:lang w:val="en-US"/>
              </w:rPr>
            </w:pPr>
            <w:r w:rsidRPr="002C1FAA">
              <w:rPr>
                <w:b/>
                <w:bCs/>
                <w:i/>
                <w:iCs/>
                <w:color w:val="000000" w:themeColor="text1"/>
                <w:lang w:val="en-US" w:bidi="th-TH"/>
              </w:rPr>
              <w:t>202</w:t>
            </w:r>
            <w:r w:rsidR="00FE5E59">
              <w:rPr>
                <w:b/>
                <w:bCs/>
                <w:i/>
                <w:iCs/>
                <w:color w:val="000000" w:themeColor="text1"/>
                <w:lang w:val="en-US"/>
              </w:rPr>
              <w:t>6</w:t>
            </w:r>
          </w:p>
        </w:tc>
        <w:tc>
          <w:tcPr>
            <w:tcW w:w="1890" w:type="dxa"/>
            <w:tcBorders>
              <w:top w:val="nil"/>
              <w:left w:val="nil"/>
              <w:bottom w:val="nil"/>
              <w:right w:val="nil"/>
            </w:tcBorders>
          </w:tcPr>
          <w:p w14:paraId="00A750C1" w14:textId="77777777" w:rsidR="000E60FE" w:rsidRPr="002C1FAA" w:rsidRDefault="000E60FE" w:rsidP="00DC2E6D">
            <w:pPr>
              <w:tabs>
                <w:tab w:val="left" w:pos="540"/>
              </w:tabs>
              <w:spacing w:line="240" w:lineRule="auto"/>
              <w:ind w:left="-108" w:right="-115"/>
              <w:jc w:val="center"/>
              <w:rPr>
                <w:rFonts w:asciiTheme="majorBidi" w:hAnsiTheme="majorBidi" w:cstheme="majorBidi"/>
                <w:b/>
                <w:bCs/>
                <w:i/>
                <w:iCs/>
                <w:color w:val="000000" w:themeColor="text1"/>
              </w:rPr>
            </w:pPr>
          </w:p>
        </w:tc>
        <w:tc>
          <w:tcPr>
            <w:tcW w:w="1710" w:type="dxa"/>
            <w:tcBorders>
              <w:top w:val="nil"/>
              <w:left w:val="nil"/>
              <w:bottom w:val="nil"/>
              <w:right w:val="nil"/>
            </w:tcBorders>
          </w:tcPr>
          <w:p w14:paraId="2DD1A1A7" w14:textId="77777777" w:rsidR="000E60FE" w:rsidRPr="002C1FAA" w:rsidRDefault="000E60FE" w:rsidP="00DC2E6D">
            <w:pPr>
              <w:tabs>
                <w:tab w:val="left" w:pos="720"/>
              </w:tabs>
              <w:spacing w:line="240" w:lineRule="auto"/>
              <w:ind w:left="-122" w:right="-145"/>
              <w:jc w:val="center"/>
              <w:rPr>
                <w:rFonts w:asciiTheme="majorBidi" w:hAnsiTheme="majorBidi" w:cstheme="majorBidi"/>
                <w:b/>
                <w:bCs/>
                <w:i/>
                <w:iCs/>
                <w:color w:val="000000" w:themeColor="text1"/>
                <w:cs/>
              </w:rPr>
            </w:pPr>
          </w:p>
        </w:tc>
        <w:tc>
          <w:tcPr>
            <w:tcW w:w="1530" w:type="dxa"/>
            <w:tcBorders>
              <w:top w:val="nil"/>
              <w:left w:val="nil"/>
              <w:bottom w:val="nil"/>
              <w:right w:val="nil"/>
            </w:tcBorders>
          </w:tcPr>
          <w:p w14:paraId="5E335D95" w14:textId="77777777" w:rsidR="000E60FE" w:rsidRPr="002C1FAA" w:rsidRDefault="000E60FE" w:rsidP="00DC2E6D">
            <w:pPr>
              <w:tabs>
                <w:tab w:val="left" w:pos="720"/>
              </w:tabs>
              <w:spacing w:line="240" w:lineRule="auto"/>
              <w:ind w:left="-122" w:right="-145"/>
              <w:jc w:val="center"/>
              <w:rPr>
                <w:rFonts w:asciiTheme="majorBidi" w:hAnsiTheme="majorBidi" w:cstheme="majorBidi"/>
                <w:b/>
                <w:bCs/>
                <w:i/>
                <w:iCs/>
                <w:color w:val="000000" w:themeColor="text1"/>
              </w:rPr>
            </w:pPr>
          </w:p>
        </w:tc>
        <w:tc>
          <w:tcPr>
            <w:tcW w:w="1710" w:type="dxa"/>
            <w:tcBorders>
              <w:top w:val="nil"/>
              <w:left w:val="nil"/>
              <w:bottom w:val="nil"/>
              <w:right w:val="nil"/>
            </w:tcBorders>
          </w:tcPr>
          <w:p w14:paraId="739A0145" w14:textId="77777777" w:rsidR="000E60FE" w:rsidRPr="002C1FAA" w:rsidRDefault="000E60FE" w:rsidP="00DC2E6D">
            <w:pPr>
              <w:tabs>
                <w:tab w:val="left" w:pos="540"/>
              </w:tabs>
              <w:spacing w:line="240" w:lineRule="auto"/>
              <w:ind w:left="-103" w:right="-100"/>
              <w:jc w:val="center"/>
              <w:rPr>
                <w:rFonts w:asciiTheme="majorBidi" w:hAnsiTheme="majorBidi" w:cstheme="majorBidi"/>
                <w:b/>
                <w:bCs/>
                <w:i/>
                <w:iCs/>
                <w:color w:val="000000" w:themeColor="text1"/>
              </w:rPr>
            </w:pPr>
          </w:p>
        </w:tc>
      </w:tr>
      <w:tr w:rsidR="000E60FE" w:rsidRPr="00F54B60" w14:paraId="72AB15EF" w14:textId="77777777" w:rsidTr="00DC2E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60" w:type="dxa"/>
            <w:tcBorders>
              <w:top w:val="nil"/>
              <w:left w:val="nil"/>
              <w:bottom w:val="nil"/>
              <w:right w:val="nil"/>
            </w:tcBorders>
          </w:tcPr>
          <w:p w14:paraId="1AE7DDA6" w14:textId="77777777" w:rsidR="000E60FE" w:rsidRPr="002C1FAA" w:rsidRDefault="000E60FE" w:rsidP="00DC2E6D">
            <w:pPr>
              <w:tabs>
                <w:tab w:val="left" w:pos="720"/>
              </w:tabs>
              <w:spacing w:line="240" w:lineRule="auto"/>
              <w:ind w:right="-52"/>
              <w:rPr>
                <w:color w:val="000000" w:themeColor="text1"/>
                <w:lang w:val="en-US" w:bidi="th-TH"/>
              </w:rPr>
            </w:pPr>
            <w:r w:rsidRPr="002C1FAA">
              <w:rPr>
                <w:color w:val="000000" w:themeColor="text1"/>
                <w:lang w:val="en-US" w:bidi="th-TH"/>
              </w:rPr>
              <w:t>Annual dividends</w:t>
            </w:r>
          </w:p>
        </w:tc>
        <w:tc>
          <w:tcPr>
            <w:tcW w:w="1890" w:type="dxa"/>
            <w:tcBorders>
              <w:top w:val="nil"/>
              <w:left w:val="nil"/>
              <w:bottom w:val="nil"/>
              <w:right w:val="nil"/>
            </w:tcBorders>
          </w:tcPr>
          <w:p w14:paraId="4C2ED716" w14:textId="74EB5C68" w:rsidR="000E60FE" w:rsidRPr="0096401E" w:rsidRDefault="006729FF" w:rsidP="00DC2E6D">
            <w:pPr>
              <w:tabs>
                <w:tab w:val="left" w:pos="720"/>
              </w:tabs>
              <w:spacing w:line="240" w:lineRule="auto"/>
              <w:ind w:right="-52"/>
              <w:jc w:val="center"/>
              <w:rPr>
                <w:color w:val="000000" w:themeColor="text1"/>
                <w:lang w:val="en-US" w:bidi="th-TH"/>
              </w:rPr>
            </w:pPr>
            <w:r w:rsidRPr="0096401E">
              <w:rPr>
                <w:color w:val="000000" w:themeColor="text1"/>
                <w:lang w:val="en-US" w:bidi="th-TH"/>
              </w:rPr>
              <w:t>8</w:t>
            </w:r>
            <w:r w:rsidR="000E60FE" w:rsidRPr="0096401E">
              <w:rPr>
                <w:color w:val="000000" w:themeColor="text1"/>
                <w:lang w:val="en-US" w:bidi="th-TH"/>
              </w:rPr>
              <w:t xml:space="preserve"> April 202</w:t>
            </w:r>
            <w:r w:rsidR="00F54B60" w:rsidRPr="0096401E">
              <w:rPr>
                <w:color w:val="000000" w:themeColor="text1"/>
                <w:lang w:val="en-US" w:bidi="th-TH"/>
              </w:rPr>
              <w:t>6</w:t>
            </w:r>
          </w:p>
        </w:tc>
        <w:tc>
          <w:tcPr>
            <w:tcW w:w="1710" w:type="dxa"/>
            <w:tcBorders>
              <w:top w:val="nil"/>
              <w:left w:val="nil"/>
              <w:bottom w:val="nil"/>
              <w:right w:val="nil"/>
            </w:tcBorders>
          </w:tcPr>
          <w:p w14:paraId="3BFE4028" w14:textId="5EE1C1A9" w:rsidR="000E60FE" w:rsidRPr="0096401E" w:rsidRDefault="006729FF" w:rsidP="00DC2E6D">
            <w:pPr>
              <w:tabs>
                <w:tab w:val="left" w:pos="720"/>
              </w:tabs>
              <w:spacing w:line="240" w:lineRule="auto"/>
              <w:ind w:right="-52"/>
              <w:jc w:val="center"/>
              <w:rPr>
                <w:color w:val="000000" w:themeColor="text1"/>
                <w:lang w:val="en-US"/>
              </w:rPr>
            </w:pPr>
            <w:r w:rsidRPr="0096401E">
              <w:rPr>
                <w:color w:val="000000" w:themeColor="text1"/>
                <w:lang w:val="en-US" w:bidi="th-TH"/>
              </w:rPr>
              <w:t>30</w:t>
            </w:r>
            <w:r w:rsidR="000E60FE" w:rsidRPr="0096401E">
              <w:rPr>
                <w:color w:val="000000" w:themeColor="text1"/>
                <w:lang w:val="en-US" w:bidi="th-TH"/>
              </w:rPr>
              <w:t xml:space="preserve"> April 202</w:t>
            </w:r>
            <w:r w:rsidR="00F54B60" w:rsidRPr="0096401E">
              <w:rPr>
                <w:color w:val="000000" w:themeColor="text1"/>
                <w:lang w:val="en-US"/>
              </w:rPr>
              <w:t>6</w:t>
            </w:r>
          </w:p>
        </w:tc>
        <w:tc>
          <w:tcPr>
            <w:tcW w:w="1530" w:type="dxa"/>
            <w:tcBorders>
              <w:top w:val="nil"/>
              <w:left w:val="nil"/>
              <w:bottom w:val="nil"/>
              <w:right w:val="nil"/>
            </w:tcBorders>
          </w:tcPr>
          <w:p w14:paraId="23F01E37" w14:textId="4E903840" w:rsidR="000E60FE" w:rsidRPr="0096401E" w:rsidRDefault="000E60FE" w:rsidP="00DC2E6D">
            <w:pPr>
              <w:tabs>
                <w:tab w:val="left" w:pos="720"/>
              </w:tabs>
              <w:spacing w:line="240" w:lineRule="auto"/>
              <w:ind w:right="-52"/>
              <w:jc w:val="center"/>
              <w:rPr>
                <w:color w:val="000000" w:themeColor="text1"/>
                <w:lang w:val="en-US" w:bidi="th-TH"/>
              </w:rPr>
            </w:pPr>
            <w:r w:rsidRPr="0096401E">
              <w:rPr>
                <w:color w:val="000000" w:themeColor="text1"/>
                <w:lang w:val="en-US" w:bidi="th-TH"/>
              </w:rPr>
              <w:t>0.1</w:t>
            </w:r>
            <w:r w:rsidR="006729FF" w:rsidRPr="0096401E">
              <w:rPr>
                <w:color w:val="000000" w:themeColor="text1"/>
                <w:lang w:val="en-US" w:bidi="th-TH"/>
              </w:rPr>
              <w:t>5</w:t>
            </w:r>
          </w:p>
        </w:tc>
        <w:tc>
          <w:tcPr>
            <w:tcW w:w="1710" w:type="dxa"/>
            <w:tcBorders>
              <w:top w:val="nil"/>
              <w:left w:val="nil"/>
              <w:bottom w:val="nil"/>
              <w:right w:val="nil"/>
            </w:tcBorders>
          </w:tcPr>
          <w:p w14:paraId="4DC3FC18" w14:textId="5B1AAC7A" w:rsidR="000E60FE" w:rsidRPr="0096401E" w:rsidRDefault="006729FF" w:rsidP="00DC2E6D">
            <w:pPr>
              <w:tabs>
                <w:tab w:val="left" w:pos="720"/>
              </w:tabs>
              <w:spacing w:line="240" w:lineRule="auto"/>
              <w:ind w:right="-52"/>
              <w:jc w:val="center"/>
              <w:rPr>
                <w:color w:val="000000" w:themeColor="text1"/>
                <w:lang w:val="en-US" w:bidi="th-TH"/>
              </w:rPr>
            </w:pPr>
            <w:r w:rsidRPr="0096401E">
              <w:rPr>
                <w:color w:val="000000" w:themeColor="text1"/>
                <w:lang w:val="en-US" w:bidi="th-TH"/>
              </w:rPr>
              <w:t>216.90</w:t>
            </w:r>
          </w:p>
        </w:tc>
      </w:tr>
      <w:tr w:rsidR="000E60FE" w:rsidRPr="002C1FAA" w14:paraId="1030F324" w14:textId="77777777" w:rsidTr="00DC2E6D">
        <w:tc>
          <w:tcPr>
            <w:tcW w:w="2160" w:type="dxa"/>
          </w:tcPr>
          <w:p w14:paraId="28755D46" w14:textId="77777777" w:rsidR="000E60FE" w:rsidRPr="002C1FAA" w:rsidRDefault="000E60FE" w:rsidP="00DC2E6D">
            <w:pPr>
              <w:tabs>
                <w:tab w:val="left" w:pos="720"/>
              </w:tabs>
              <w:spacing w:line="240" w:lineRule="auto"/>
              <w:ind w:right="-52"/>
              <w:rPr>
                <w:rFonts w:asciiTheme="majorBidi" w:hAnsiTheme="majorBidi" w:cstheme="majorBidi"/>
                <w:color w:val="000000" w:themeColor="text1"/>
              </w:rPr>
            </w:pPr>
          </w:p>
        </w:tc>
        <w:tc>
          <w:tcPr>
            <w:tcW w:w="1890" w:type="dxa"/>
          </w:tcPr>
          <w:p w14:paraId="39880C30" w14:textId="77777777" w:rsidR="000E60FE" w:rsidRPr="002C1FAA" w:rsidRDefault="000E60FE" w:rsidP="00DC2E6D">
            <w:pPr>
              <w:tabs>
                <w:tab w:val="left" w:pos="720"/>
              </w:tabs>
              <w:spacing w:line="240" w:lineRule="auto"/>
              <w:jc w:val="center"/>
              <w:rPr>
                <w:color w:val="000000" w:themeColor="text1"/>
                <w:cs/>
              </w:rPr>
            </w:pPr>
          </w:p>
        </w:tc>
        <w:tc>
          <w:tcPr>
            <w:tcW w:w="1710" w:type="dxa"/>
          </w:tcPr>
          <w:p w14:paraId="33486B66" w14:textId="77777777" w:rsidR="000E60FE" w:rsidRPr="002C1FAA" w:rsidRDefault="000E60FE" w:rsidP="00DC2E6D">
            <w:pPr>
              <w:tabs>
                <w:tab w:val="left" w:pos="720"/>
              </w:tabs>
              <w:spacing w:line="240" w:lineRule="auto"/>
              <w:ind w:left="-122" w:right="-145"/>
              <w:jc w:val="center"/>
              <w:rPr>
                <w:color w:val="000000" w:themeColor="text1"/>
              </w:rPr>
            </w:pPr>
          </w:p>
        </w:tc>
        <w:tc>
          <w:tcPr>
            <w:tcW w:w="1530" w:type="dxa"/>
          </w:tcPr>
          <w:p w14:paraId="7C4CF959" w14:textId="77777777" w:rsidR="000E60FE" w:rsidRPr="002C1FAA" w:rsidRDefault="000E60FE" w:rsidP="00DC2E6D">
            <w:pPr>
              <w:tabs>
                <w:tab w:val="left" w:pos="720"/>
              </w:tabs>
              <w:spacing w:line="240" w:lineRule="auto"/>
              <w:ind w:right="-52"/>
              <w:jc w:val="center"/>
              <w:rPr>
                <w:color w:val="000000" w:themeColor="text1"/>
                <w:lang w:val="en-US" w:bidi="th-TH"/>
              </w:rPr>
            </w:pPr>
          </w:p>
        </w:tc>
        <w:tc>
          <w:tcPr>
            <w:tcW w:w="1710" w:type="dxa"/>
          </w:tcPr>
          <w:p w14:paraId="3006CE9C" w14:textId="77777777" w:rsidR="000E60FE" w:rsidRPr="002C1FAA" w:rsidRDefault="000E60FE" w:rsidP="00DC2E6D">
            <w:pPr>
              <w:tabs>
                <w:tab w:val="decimal" w:pos="536"/>
              </w:tabs>
              <w:spacing w:line="240" w:lineRule="auto"/>
              <w:ind w:right="-52"/>
              <w:jc w:val="center"/>
              <w:rPr>
                <w:color w:val="000000" w:themeColor="text1"/>
                <w:lang w:val="en-US" w:bidi="th-TH"/>
              </w:rPr>
            </w:pPr>
          </w:p>
        </w:tc>
      </w:tr>
      <w:tr w:rsidR="000E60FE" w:rsidRPr="002C1FAA" w14:paraId="1E50D87E" w14:textId="77777777" w:rsidTr="00DC2E6D">
        <w:tc>
          <w:tcPr>
            <w:tcW w:w="2160" w:type="dxa"/>
            <w:hideMark/>
          </w:tcPr>
          <w:p w14:paraId="40EC75F5" w14:textId="344FC758" w:rsidR="000E60FE" w:rsidRPr="002C1FAA" w:rsidRDefault="000E60FE" w:rsidP="00DC2E6D">
            <w:pPr>
              <w:tabs>
                <w:tab w:val="left" w:pos="720"/>
              </w:tabs>
              <w:spacing w:line="240" w:lineRule="auto"/>
              <w:ind w:right="-52"/>
              <w:rPr>
                <w:b/>
                <w:bCs/>
                <w:i/>
                <w:iCs/>
                <w:color w:val="000000" w:themeColor="text1"/>
                <w:lang w:val="en-US" w:bidi="th-TH"/>
              </w:rPr>
            </w:pPr>
            <w:r w:rsidRPr="002C1FAA">
              <w:rPr>
                <w:b/>
                <w:bCs/>
                <w:i/>
                <w:iCs/>
                <w:color w:val="000000" w:themeColor="text1"/>
                <w:lang w:val="en-US" w:bidi="th-TH"/>
              </w:rPr>
              <w:t>202</w:t>
            </w:r>
            <w:r w:rsidR="00FE5E59">
              <w:rPr>
                <w:b/>
                <w:bCs/>
                <w:i/>
                <w:iCs/>
                <w:color w:val="000000" w:themeColor="text1"/>
                <w:lang w:val="en-US" w:bidi="th-TH"/>
              </w:rPr>
              <w:t>5</w:t>
            </w:r>
          </w:p>
        </w:tc>
        <w:tc>
          <w:tcPr>
            <w:tcW w:w="1890" w:type="dxa"/>
          </w:tcPr>
          <w:p w14:paraId="4A761597" w14:textId="77777777" w:rsidR="000E60FE" w:rsidRPr="002C1FAA" w:rsidRDefault="000E60FE" w:rsidP="00DC2E6D">
            <w:pPr>
              <w:tabs>
                <w:tab w:val="left" w:pos="720"/>
              </w:tabs>
              <w:spacing w:line="240" w:lineRule="auto"/>
              <w:jc w:val="center"/>
              <w:rPr>
                <w:b/>
                <w:bCs/>
                <w:i/>
                <w:iCs/>
                <w:color w:val="000000" w:themeColor="text1"/>
                <w:cs/>
              </w:rPr>
            </w:pPr>
          </w:p>
        </w:tc>
        <w:tc>
          <w:tcPr>
            <w:tcW w:w="1710" w:type="dxa"/>
          </w:tcPr>
          <w:p w14:paraId="2F2716AD" w14:textId="77777777" w:rsidR="000E60FE" w:rsidRPr="002C1FAA" w:rsidRDefault="000E60FE" w:rsidP="00DC2E6D">
            <w:pPr>
              <w:tabs>
                <w:tab w:val="left" w:pos="720"/>
              </w:tabs>
              <w:spacing w:line="240" w:lineRule="auto"/>
              <w:ind w:left="-122" w:right="-145"/>
              <w:jc w:val="center"/>
              <w:rPr>
                <w:b/>
                <w:bCs/>
                <w:i/>
                <w:iCs/>
                <w:color w:val="000000" w:themeColor="text1"/>
              </w:rPr>
            </w:pPr>
          </w:p>
        </w:tc>
        <w:tc>
          <w:tcPr>
            <w:tcW w:w="1530" w:type="dxa"/>
          </w:tcPr>
          <w:p w14:paraId="099DB601" w14:textId="77777777" w:rsidR="000E60FE" w:rsidRPr="002C1FAA" w:rsidRDefault="000E60FE" w:rsidP="00DC2E6D">
            <w:pPr>
              <w:tabs>
                <w:tab w:val="left" w:pos="720"/>
              </w:tabs>
              <w:spacing w:line="240" w:lineRule="auto"/>
              <w:ind w:right="-52"/>
              <w:jc w:val="center"/>
              <w:rPr>
                <w:b/>
                <w:bCs/>
                <w:i/>
                <w:iCs/>
                <w:color w:val="000000" w:themeColor="text1"/>
                <w:lang w:val="en-US" w:bidi="th-TH"/>
              </w:rPr>
            </w:pPr>
          </w:p>
        </w:tc>
        <w:tc>
          <w:tcPr>
            <w:tcW w:w="1710" w:type="dxa"/>
          </w:tcPr>
          <w:p w14:paraId="025BFEF6" w14:textId="77777777" w:rsidR="000E60FE" w:rsidRPr="002C1FAA" w:rsidRDefault="000E60FE" w:rsidP="00DC2E6D">
            <w:pPr>
              <w:tabs>
                <w:tab w:val="decimal" w:pos="536"/>
              </w:tabs>
              <w:spacing w:line="240" w:lineRule="auto"/>
              <w:ind w:right="-52"/>
              <w:jc w:val="center"/>
              <w:rPr>
                <w:b/>
                <w:bCs/>
                <w:i/>
                <w:iCs/>
                <w:color w:val="000000" w:themeColor="text1"/>
                <w:lang w:val="en-US" w:bidi="th-TH"/>
              </w:rPr>
            </w:pPr>
          </w:p>
        </w:tc>
      </w:tr>
      <w:tr w:rsidR="000E60FE" w:rsidRPr="002C1FAA" w14:paraId="152A4D06" w14:textId="77777777" w:rsidTr="00DC2E6D">
        <w:tc>
          <w:tcPr>
            <w:tcW w:w="2160" w:type="dxa"/>
            <w:hideMark/>
          </w:tcPr>
          <w:p w14:paraId="1E8E2B4D" w14:textId="77777777" w:rsidR="000E60FE" w:rsidRPr="002C1FAA" w:rsidRDefault="000E60FE" w:rsidP="00DC2E6D">
            <w:pPr>
              <w:tabs>
                <w:tab w:val="left" w:pos="720"/>
              </w:tabs>
              <w:spacing w:line="240" w:lineRule="auto"/>
              <w:ind w:right="-52"/>
              <w:rPr>
                <w:color w:val="000000" w:themeColor="text1"/>
                <w:lang w:val="en-US" w:bidi="th-TH"/>
              </w:rPr>
            </w:pPr>
            <w:r w:rsidRPr="002C1FAA">
              <w:rPr>
                <w:color w:val="000000" w:themeColor="text1"/>
                <w:lang w:val="en-US" w:bidi="th-TH"/>
              </w:rPr>
              <w:t>Annual dividends</w:t>
            </w:r>
          </w:p>
        </w:tc>
        <w:tc>
          <w:tcPr>
            <w:tcW w:w="1890" w:type="dxa"/>
            <w:hideMark/>
          </w:tcPr>
          <w:p w14:paraId="4F1FE511" w14:textId="52595B82" w:rsidR="000E60FE" w:rsidRPr="002C1FAA" w:rsidRDefault="00FE5E59" w:rsidP="00DC2E6D">
            <w:pPr>
              <w:tabs>
                <w:tab w:val="left" w:pos="720"/>
              </w:tabs>
              <w:spacing w:line="240" w:lineRule="auto"/>
              <w:jc w:val="center"/>
              <w:rPr>
                <w:color w:val="000000" w:themeColor="text1"/>
              </w:rPr>
            </w:pPr>
            <w:r>
              <w:t>4</w:t>
            </w:r>
            <w:r w:rsidR="000E60FE" w:rsidRPr="002C1FAA">
              <w:t xml:space="preserve"> April 202</w:t>
            </w:r>
            <w:r>
              <w:rPr>
                <w:color w:val="000000" w:themeColor="text1"/>
              </w:rPr>
              <w:t>5</w:t>
            </w:r>
          </w:p>
        </w:tc>
        <w:tc>
          <w:tcPr>
            <w:tcW w:w="1710" w:type="dxa"/>
            <w:hideMark/>
          </w:tcPr>
          <w:p w14:paraId="15A38A94" w14:textId="65AF13F8" w:rsidR="000E60FE" w:rsidRPr="002C1FAA" w:rsidRDefault="000E60FE" w:rsidP="00DC2E6D">
            <w:pPr>
              <w:tabs>
                <w:tab w:val="left" w:pos="720"/>
              </w:tabs>
              <w:spacing w:line="240" w:lineRule="auto"/>
              <w:ind w:left="-122" w:right="-145"/>
              <w:jc w:val="center"/>
              <w:rPr>
                <w:color w:val="000000" w:themeColor="text1"/>
              </w:rPr>
            </w:pPr>
            <w:r w:rsidRPr="002C1FAA">
              <w:t>3</w:t>
            </w:r>
            <w:r w:rsidR="00FE5E59">
              <w:t>0</w:t>
            </w:r>
            <w:r w:rsidRPr="002C1FAA">
              <w:t xml:space="preserve"> </w:t>
            </w:r>
            <w:r w:rsidR="00FE5E59">
              <w:t>April</w:t>
            </w:r>
            <w:r w:rsidRPr="002C1FAA">
              <w:t xml:space="preserve"> 202</w:t>
            </w:r>
            <w:r w:rsidR="00FE5E59">
              <w:rPr>
                <w:color w:val="000000" w:themeColor="text1"/>
              </w:rPr>
              <w:t>5</w:t>
            </w:r>
          </w:p>
        </w:tc>
        <w:tc>
          <w:tcPr>
            <w:tcW w:w="1530" w:type="dxa"/>
            <w:hideMark/>
          </w:tcPr>
          <w:p w14:paraId="3E081B98" w14:textId="54ADEB85" w:rsidR="000E60FE" w:rsidRPr="002C1FAA" w:rsidRDefault="000E60FE" w:rsidP="00DC2E6D">
            <w:pPr>
              <w:tabs>
                <w:tab w:val="left" w:pos="720"/>
              </w:tabs>
              <w:spacing w:line="240" w:lineRule="auto"/>
              <w:ind w:right="-52"/>
              <w:jc w:val="center"/>
              <w:rPr>
                <w:color w:val="000000" w:themeColor="text1"/>
                <w:lang w:val="en-US" w:bidi="th-TH"/>
              </w:rPr>
            </w:pPr>
            <w:r w:rsidRPr="002C1FAA">
              <w:t>0.</w:t>
            </w:r>
            <w:r w:rsidR="00FE5E59">
              <w:rPr>
                <w:color w:val="000000" w:themeColor="text1"/>
                <w:lang w:val="en-US" w:bidi="th-TH"/>
              </w:rPr>
              <w:t>10</w:t>
            </w:r>
          </w:p>
        </w:tc>
        <w:tc>
          <w:tcPr>
            <w:tcW w:w="1710" w:type="dxa"/>
            <w:hideMark/>
          </w:tcPr>
          <w:p w14:paraId="5817692A" w14:textId="0B163C10" w:rsidR="000E60FE" w:rsidRPr="002C1FAA" w:rsidRDefault="00FE5E59" w:rsidP="00DC2E6D">
            <w:pPr>
              <w:tabs>
                <w:tab w:val="left" w:pos="720"/>
              </w:tabs>
              <w:spacing w:line="240" w:lineRule="auto"/>
              <w:ind w:right="-52"/>
              <w:jc w:val="center"/>
              <w:rPr>
                <w:color w:val="000000" w:themeColor="text1"/>
                <w:lang w:val="en-US" w:bidi="th-TH"/>
              </w:rPr>
            </w:pPr>
            <w:r>
              <w:rPr>
                <w:color w:val="000000" w:themeColor="text1"/>
                <w:lang w:val="en-US" w:bidi="th-TH"/>
              </w:rPr>
              <w:t>144.56</w:t>
            </w:r>
          </w:p>
        </w:tc>
      </w:tr>
    </w:tbl>
    <w:p w14:paraId="30C4A1F5" w14:textId="77777777" w:rsidR="000E60FE" w:rsidRDefault="000E60FE" w:rsidP="00AE2BE5">
      <w:pPr>
        <w:spacing w:line="240" w:lineRule="auto"/>
        <w:ind w:left="539" w:right="-45"/>
        <w:jc w:val="both"/>
        <w:rPr>
          <w:lang w:val="en-US" w:bidi="th-TH"/>
        </w:rPr>
      </w:pPr>
    </w:p>
    <w:p w14:paraId="22E30860" w14:textId="77777777" w:rsidR="000E60FE" w:rsidRDefault="000E60FE" w:rsidP="00AE2BE5">
      <w:pPr>
        <w:spacing w:line="240" w:lineRule="auto"/>
        <w:ind w:left="539" w:right="-45"/>
        <w:jc w:val="both"/>
        <w:rPr>
          <w:lang w:val="en-US" w:bidi="th-TH"/>
        </w:rPr>
      </w:pPr>
    </w:p>
    <w:p w14:paraId="143AA388" w14:textId="77777777" w:rsidR="000E60FE" w:rsidRPr="00AE1021" w:rsidRDefault="000E60FE" w:rsidP="00FE5E59">
      <w:pPr>
        <w:spacing w:line="240" w:lineRule="auto"/>
        <w:ind w:right="-45"/>
        <w:jc w:val="both"/>
        <w:rPr>
          <w:lang w:val="en-US" w:bidi="th-TH"/>
        </w:rPr>
      </w:pPr>
    </w:p>
    <w:p w14:paraId="4670653F" w14:textId="1FB6FDDB" w:rsidR="00A04752" w:rsidRPr="00AE1021" w:rsidRDefault="00F22FB3" w:rsidP="003F684C">
      <w:pPr>
        <w:pStyle w:val="Heading1"/>
        <w:numPr>
          <w:ilvl w:val="0"/>
          <w:numId w:val="3"/>
        </w:numPr>
        <w:spacing w:before="0" w:after="0" w:line="240" w:lineRule="atLeast"/>
        <w:ind w:left="540"/>
        <w:rPr>
          <w:rFonts w:cs="Times New Roman"/>
          <w:szCs w:val="24"/>
        </w:rPr>
      </w:pPr>
      <w:r w:rsidRPr="00AE1021">
        <w:rPr>
          <w:rFonts w:cs="Times New Roman"/>
          <w:szCs w:val="24"/>
        </w:rPr>
        <w:t>Financial instruments</w:t>
      </w:r>
    </w:p>
    <w:p w14:paraId="60E902EB" w14:textId="77777777" w:rsidR="0046550E" w:rsidRPr="00AE1021" w:rsidRDefault="0046550E" w:rsidP="002E7F00">
      <w:pPr>
        <w:spacing w:line="240" w:lineRule="atLeast"/>
        <w:jc w:val="both"/>
        <w:rPr>
          <w:rFonts w:cs="Times New Roman"/>
          <w:szCs w:val="22"/>
        </w:rPr>
      </w:pPr>
    </w:p>
    <w:p w14:paraId="6621D3D3" w14:textId="18CB21B7" w:rsidR="00BB2900" w:rsidRPr="00AE1021" w:rsidRDefault="00BB2900" w:rsidP="00BB2900">
      <w:pPr>
        <w:spacing w:line="240" w:lineRule="auto"/>
        <w:ind w:left="540"/>
        <w:jc w:val="thaiDistribute"/>
        <w:rPr>
          <w:b/>
          <w:bCs/>
          <w:i/>
          <w:iCs/>
          <w:szCs w:val="22"/>
          <w:lang w:val="en-US"/>
        </w:rPr>
      </w:pPr>
      <w:r w:rsidRPr="00AE1021">
        <w:rPr>
          <w:b/>
          <w:bCs/>
          <w:i/>
          <w:iCs/>
          <w:szCs w:val="22"/>
          <w:lang w:val="en-US"/>
        </w:rPr>
        <w:t xml:space="preserve">Carrying amount and fair values </w:t>
      </w:r>
    </w:p>
    <w:p w14:paraId="43D919CF" w14:textId="7ABFFA1B" w:rsidR="006E471E" w:rsidRPr="00AE1021" w:rsidRDefault="006E471E" w:rsidP="00BB2900">
      <w:pPr>
        <w:spacing w:line="240" w:lineRule="auto"/>
        <w:ind w:left="540"/>
        <w:jc w:val="thaiDistribute"/>
        <w:rPr>
          <w:b/>
          <w:bCs/>
          <w:i/>
          <w:iCs/>
          <w:szCs w:val="22"/>
          <w:lang w:val="en-US"/>
        </w:rPr>
      </w:pPr>
    </w:p>
    <w:p w14:paraId="76A487EF" w14:textId="77777777" w:rsidR="0003159E" w:rsidRPr="00AE1021" w:rsidRDefault="0003159E" w:rsidP="0003159E">
      <w:pPr>
        <w:spacing w:line="240" w:lineRule="auto"/>
        <w:ind w:left="539" w:right="-45"/>
        <w:jc w:val="thaiDistribute"/>
        <w:rPr>
          <w:rFonts w:cstheme="minorBidi"/>
          <w:szCs w:val="28"/>
          <w:cs/>
          <w:lang w:bidi="th-TH"/>
        </w:rPr>
        <w:sectPr w:rsidR="0003159E" w:rsidRPr="00AE1021" w:rsidSect="00B83E6D">
          <w:pgSz w:w="11907" w:h="16840" w:code="9"/>
          <w:pgMar w:top="692" w:right="1151" w:bottom="578" w:left="1151" w:header="720" w:footer="720" w:gutter="0"/>
          <w:cols w:space="720"/>
          <w:docGrid w:linePitch="360"/>
        </w:sectPr>
      </w:pPr>
      <w:r w:rsidRPr="00AE1021">
        <w:rPr>
          <w:rFonts w:cs="Times New Roman"/>
          <w:szCs w:val="22"/>
        </w:rPr>
        <w:t xml:space="preserve">The following table shows the carrying amounts and fair values of financial assets and financial liabilities, including </w:t>
      </w:r>
      <w:r w:rsidRPr="00AE1021">
        <w:rPr>
          <w:lang w:bidi="th-TH"/>
        </w:rPr>
        <w:t>their</w:t>
      </w:r>
      <w:r w:rsidRPr="00AE1021">
        <w:rPr>
          <w:rFonts w:cs="Times New Roman"/>
          <w:szCs w:val="22"/>
        </w:rPr>
        <w:t xml:space="preserve"> levels in the fair value hierarchy. It does not include fair value information for financial assets and financial liabilities measured at amortised cost if the carrying amount is a reasonable approximation of fair value.</w:t>
      </w:r>
    </w:p>
    <w:tbl>
      <w:tblPr>
        <w:tblW w:w="14035" w:type="dxa"/>
        <w:tblInd w:w="459" w:type="dxa"/>
        <w:tblLayout w:type="fixed"/>
        <w:tblCellMar>
          <w:left w:w="79" w:type="dxa"/>
          <w:right w:w="79" w:type="dxa"/>
        </w:tblCellMar>
        <w:tblLook w:val="0000" w:firstRow="0" w:lastRow="0" w:firstColumn="0" w:lastColumn="0" w:noHBand="0" w:noVBand="0"/>
      </w:tblPr>
      <w:tblGrid>
        <w:gridCol w:w="4131"/>
        <w:gridCol w:w="2250"/>
        <w:gridCol w:w="2059"/>
        <w:gridCol w:w="1238"/>
        <w:gridCol w:w="180"/>
        <w:gridCol w:w="1203"/>
        <w:gridCol w:w="180"/>
        <w:gridCol w:w="1350"/>
        <w:gridCol w:w="180"/>
        <w:gridCol w:w="1258"/>
        <w:gridCol w:w="6"/>
      </w:tblGrid>
      <w:tr w:rsidR="00AE1021" w:rsidRPr="00AE1021" w14:paraId="55C48FD1" w14:textId="77777777" w:rsidTr="00BA3D8F">
        <w:trPr>
          <w:gridAfter w:val="1"/>
          <w:wAfter w:w="6" w:type="dxa"/>
          <w:cantSplit/>
        </w:trPr>
        <w:tc>
          <w:tcPr>
            <w:tcW w:w="4131" w:type="dxa"/>
            <w:vAlign w:val="bottom"/>
          </w:tcPr>
          <w:p w14:paraId="55AE91CF" w14:textId="77777777" w:rsidR="00816C7B" w:rsidRPr="00AE1021" w:rsidRDefault="00816C7B" w:rsidP="00BA3D8F">
            <w:pPr>
              <w:spacing w:line="240" w:lineRule="atLeast"/>
              <w:ind w:left="277" w:hanging="277"/>
              <w:rPr>
                <w:rFonts w:cs="Times New Roman"/>
                <w:b/>
                <w:bCs/>
                <w:i/>
                <w:iCs/>
                <w:szCs w:val="22"/>
              </w:rPr>
            </w:pPr>
            <w:bookmarkStart w:id="0" w:name="_Hlk94710047"/>
          </w:p>
        </w:tc>
        <w:tc>
          <w:tcPr>
            <w:tcW w:w="9898" w:type="dxa"/>
            <w:gridSpan w:val="9"/>
          </w:tcPr>
          <w:p w14:paraId="251C9D20" w14:textId="77777777" w:rsidR="00816C7B" w:rsidRPr="00AE1021" w:rsidRDefault="00816C7B" w:rsidP="00BA3D8F">
            <w:pPr>
              <w:pStyle w:val="acctfourfigures"/>
              <w:tabs>
                <w:tab w:val="clear" w:pos="765"/>
              </w:tabs>
              <w:spacing w:line="240" w:lineRule="atLeast"/>
              <w:ind w:right="-48"/>
              <w:jc w:val="center"/>
              <w:rPr>
                <w:rFonts w:cs="Times New Roman"/>
                <w:b/>
                <w:bCs/>
                <w:szCs w:val="22"/>
              </w:rPr>
            </w:pPr>
            <w:r w:rsidRPr="00AE1021">
              <w:rPr>
                <w:rFonts w:cs="Times New Roman"/>
                <w:b/>
                <w:bCs/>
                <w:szCs w:val="22"/>
              </w:rPr>
              <w:t>Consolidated financial statements and Separate financial statements</w:t>
            </w:r>
          </w:p>
        </w:tc>
      </w:tr>
      <w:tr w:rsidR="00AE1021" w:rsidRPr="00AE1021" w14:paraId="638088EE" w14:textId="77777777" w:rsidTr="00BA3D8F">
        <w:trPr>
          <w:gridAfter w:val="1"/>
          <w:wAfter w:w="6" w:type="dxa"/>
          <w:cantSplit/>
        </w:trPr>
        <w:tc>
          <w:tcPr>
            <w:tcW w:w="4131" w:type="dxa"/>
            <w:vAlign w:val="bottom"/>
          </w:tcPr>
          <w:p w14:paraId="70CE31CB" w14:textId="77777777" w:rsidR="00816C7B" w:rsidRPr="00AE1021" w:rsidRDefault="00816C7B" w:rsidP="00BA3D8F">
            <w:pPr>
              <w:spacing w:line="240" w:lineRule="atLeast"/>
              <w:ind w:left="277" w:hanging="277"/>
              <w:rPr>
                <w:rFonts w:cs="Times New Roman"/>
                <w:b/>
                <w:bCs/>
                <w:i/>
                <w:iCs/>
                <w:szCs w:val="22"/>
              </w:rPr>
            </w:pPr>
          </w:p>
        </w:tc>
        <w:tc>
          <w:tcPr>
            <w:tcW w:w="4309" w:type="dxa"/>
            <w:gridSpan w:val="2"/>
          </w:tcPr>
          <w:p w14:paraId="31593607" w14:textId="77777777" w:rsidR="00816C7B" w:rsidRPr="00AE1021" w:rsidRDefault="00816C7B" w:rsidP="00BA3D8F">
            <w:pPr>
              <w:pStyle w:val="acctfourfigures"/>
              <w:tabs>
                <w:tab w:val="clear" w:pos="765"/>
              </w:tabs>
              <w:spacing w:line="240" w:lineRule="atLeast"/>
              <w:jc w:val="center"/>
              <w:rPr>
                <w:rFonts w:cs="Times New Roman"/>
                <w:b/>
                <w:bCs/>
                <w:szCs w:val="22"/>
              </w:rPr>
            </w:pPr>
          </w:p>
        </w:tc>
        <w:tc>
          <w:tcPr>
            <w:tcW w:w="5589" w:type="dxa"/>
            <w:gridSpan w:val="7"/>
          </w:tcPr>
          <w:p w14:paraId="467A78FE" w14:textId="77777777" w:rsidR="00816C7B" w:rsidRPr="00AE1021" w:rsidRDefault="00816C7B" w:rsidP="00BA3D8F">
            <w:pPr>
              <w:pStyle w:val="acctfourfigures"/>
              <w:tabs>
                <w:tab w:val="clear" w:pos="765"/>
              </w:tabs>
              <w:spacing w:line="240" w:lineRule="atLeast"/>
              <w:ind w:right="-169"/>
              <w:jc w:val="center"/>
              <w:rPr>
                <w:rFonts w:cs="Times New Roman"/>
                <w:b/>
                <w:bCs/>
                <w:szCs w:val="22"/>
              </w:rPr>
            </w:pPr>
          </w:p>
        </w:tc>
      </w:tr>
      <w:tr w:rsidR="00AE1021" w:rsidRPr="00AE1021" w14:paraId="75E4C1F3" w14:textId="77777777" w:rsidTr="00BA3D8F">
        <w:trPr>
          <w:gridAfter w:val="1"/>
          <w:wAfter w:w="6" w:type="dxa"/>
          <w:cantSplit/>
        </w:trPr>
        <w:tc>
          <w:tcPr>
            <w:tcW w:w="4131" w:type="dxa"/>
            <w:vAlign w:val="bottom"/>
          </w:tcPr>
          <w:p w14:paraId="5511F870" w14:textId="77777777" w:rsidR="00816C7B" w:rsidRPr="00AE1021" w:rsidRDefault="00816C7B" w:rsidP="00BA3D8F">
            <w:pPr>
              <w:spacing w:line="240" w:lineRule="atLeast"/>
              <w:ind w:left="277" w:hanging="277"/>
              <w:rPr>
                <w:rFonts w:cs="Times New Roman"/>
                <w:b/>
                <w:bCs/>
                <w:i/>
                <w:iCs/>
                <w:szCs w:val="22"/>
              </w:rPr>
            </w:pPr>
          </w:p>
        </w:tc>
        <w:tc>
          <w:tcPr>
            <w:tcW w:w="4309" w:type="dxa"/>
            <w:gridSpan w:val="2"/>
          </w:tcPr>
          <w:p w14:paraId="2D74C2B2" w14:textId="77777777" w:rsidR="00816C7B" w:rsidRPr="00AE1021" w:rsidRDefault="00816C7B" w:rsidP="00BA3D8F">
            <w:pPr>
              <w:pStyle w:val="acctfourfigures"/>
              <w:tabs>
                <w:tab w:val="clear" w:pos="765"/>
              </w:tabs>
              <w:spacing w:line="240" w:lineRule="atLeast"/>
              <w:jc w:val="center"/>
              <w:rPr>
                <w:rFonts w:cs="Times New Roman"/>
                <w:b/>
                <w:bCs/>
                <w:szCs w:val="22"/>
              </w:rPr>
            </w:pPr>
            <w:r w:rsidRPr="00AE1021">
              <w:rPr>
                <w:rFonts w:cs="Times New Roman"/>
                <w:b/>
                <w:bCs/>
                <w:szCs w:val="22"/>
              </w:rPr>
              <w:t>Book value</w:t>
            </w:r>
          </w:p>
        </w:tc>
        <w:tc>
          <w:tcPr>
            <w:tcW w:w="5589" w:type="dxa"/>
            <w:gridSpan w:val="7"/>
          </w:tcPr>
          <w:p w14:paraId="735DF09E" w14:textId="77777777" w:rsidR="00816C7B" w:rsidRPr="00AE1021" w:rsidRDefault="00816C7B" w:rsidP="00BA3D8F">
            <w:pPr>
              <w:pStyle w:val="acctfourfigures"/>
              <w:tabs>
                <w:tab w:val="clear" w:pos="765"/>
              </w:tabs>
              <w:spacing w:line="240" w:lineRule="atLeast"/>
              <w:ind w:right="-169"/>
              <w:jc w:val="center"/>
              <w:rPr>
                <w:rFonts w:cs="Times New Roman"/>
                <w:b/>
                <w:bCs/>
                <w:szCs w:val="22"/>
              </w:rPr>
            </w:pPr>
            <w:r w:rsidRPr="00AE1021">
              <w:rPr>
                <w:rFonts w:cs="Times New Roman"/>
                <w:b/>
                <w:bCs/>
                <w:szCs w:val="22"/>
              </w:rPr>
              <w:t>Fair value</w:t>
            </w:r>
          </w:p>
        </w:tc>
      </w:tr>
      <w:tr w:rsidR="00AE1021" w:rsidRPr="00AE1021" w14:paraId="34A3DF6D" w14:textId="77777777" w:rsidTr="00BA3D8F">
        <w:trPr>
          <w:cantSplit/>
        </w:trPr>
        <w:tc>
          <w:tcPr>
            <w:tcW w:w="4131" w:type="dxa"/>
            <w:vAlign w:val="bottom"/>
          </w:tcPr>
          <w:p w14:paraId="63F17E7D" w14:textId="77777777" w:rsidR="00816C7B" w:rsidRPr="00AE1021" w:rsidRDefault="00816C7B" w:rsidP="00BA3D8F">
            <w:pPr>
              <w:spacing w:line="240" w:lineRule="atLeast"/>
              <w:ind w:left="277" w:hanging="277"/>
              <w:rPr>
                <w:rFonts w:cs="Times New Roman"/>
                <w:b/>
                <w:bCs/>
                <w:i/>
                <w:iCs/>
                <w:szCs w:val="22"/>
              </w:rPr>
            </w:pPr>
          </w:p>
        </w:tc>
        <w:tc>
          <w:tcPr>
            <w:tcW w:w="2250" w:type="dxa"/>
          </w:tcPr>
          <w:p w14:paraId="428E5AF3" w14:textId="77777777" w:rsidR="00816C7B" w:rsidRPr="00AE1021" w:rsidRDefault="00816C7B" w:rsidP="00BA3D8F">
            <w:pPr>
              <w:pStyle w:val="acctfourfigures"/>
              <w:tabs>
                <w:tab w:val="clear" w:pos="765"/>
              </w:tabs>
              <w:spacing w:line="240" w:lineRule="atLeast"/>
              <w:jc w:val="center"/>
              <w:rPr>
                <w:rFonts w:cs="Times New Roman"/>
                <w:szCs w:val="22"/>
              </w:rPr>
            </w:pPr>
            <w:r w:rsidRPr="00AE1021">
              <w:rPr>
                <w:rFonts w:cs="Times New Roman"/>
                <w:szCs w:val="22"/>
              </w:rPr>
              <w:t>Financial instruments</w:t>
            </w:r>
          </w:p>
        </w:tc>
        <w:tc>
          <w:tcPr>
            <w:tcW w:w="2059" w:type="dxa"/>
          </w:tcPr>
          <w:p w14:paraId="6A43F870"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238" w:type="dxa"/>
          </w:tcPr>
          <w:p w14:paraId="4C9ECA90"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80" w:type="dxa"/>
          </w:tcPr>
          <w:p w14:paraId="02CDC30B"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203" w:type="dxa"/>
          </w:tcPr>
          <w:p w14:paraId="2AC03079"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80" w:type="dxa"/>
          </w:tcPr>
          <w:p w14:paraId="2A1063A2"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350" w:type="dxa"/>
          </w:tcPr>
          <w:p w14:paraId="51CB07E1"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80" w:type="dxa"/>
          </w:tcPr>
          <w:p w14:paraId="74FA2E42"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264" w:type="dxa"/>
            <w:gridSpan w:val="2"/>
          </w:tcPr>
          <w:p w14:paraId="3CCD8CEB" w14:textId="77777777" w:rsidR="00816C7B" w:rsidRPr="00AE1021" w:rsidRDefault="00816C7B" w:rsidP="00BA3D8F">
            <w:pPr>
              <w:pStyle w:val="acctfourfigures"/>
              <w:tabs>
                <w:tab w:val="clear" w:pos="765"/>
              </w:tabs>
              <w:spacing w:line="240" w:lineRule="atLeast"/>
              <w:ind w:right="-169"/>
              <w:jc w:val="center"/>
              <w:rPr>
                <w:rFonts w:cs="Times New Roman"/>
                <w:szCs w:val="22"/>
              </w:rPr>
            </w:pPr>
          </w:p>
        </w:tc>
      </w:tr>
      <w:tr w:rsidR="00AE1021" w:rsidRPr="00AE1021" w14:paraId="3B3F4BC7" w14:textId="77777777" w:rsidTr="00BA3D8F">
        <w:trPr>
          <w:cantSplit/>
        </w:trPr>
        <w:tc>
          <w:tcPr>
            <w:tcW w:w="4131" w:type="dxa"/>
            <w:vAlign w:val="bottom"/>
          </w:tcPr>
          <w:p w14:paraId="0DBF1A17" w14:textId="77777777" w:rsidR="00816C7B" w:rsidRPr="00AE1021" w:rsidRDefault="00816C7B" w:rsidP="00BA3D8F">
            <w:pPr>
              <w:spacing w:line="240" w:lineRule="atLeast"/>
              <w:ind w:left="277" w:hanging="277"/>
              <w:rPr>
                <w:rFonts w:cs="Times New Roman"/>
                <w:b/>
                <w:bCs/>
                <w:i/>
                <w:iCs/>
                <w:szCs w:val="22"/>
              </w:rPr>
            </w:pPr>
          </w:p>
        </w:tc>
        <w:tc>
          <w:tcPr>
            <w:tcW w:w="2250" w:type="dxa"/>
          </w:tcPr>
          <w:p w14:paraId="77588E63" w14:textId="77777777" w:rsidR="00816C7B" w:rsidRPr="00AE1021" w:rsidRDefault="00816C7B" w:rsidP="00BA3D8F">
            <w:pPr>
              <w:pStyle w:val="acctfourfigures"/>
              <w:tabs>
                <w:tab w:val="clear" w:pos="765"/>
              </w:tabs>
              <w:spacing w:line="240" w:lineRule="atLeast"/>
              <w:jc w:val="center"/>
              <w:rPr>
                <w:rFonts w:cs="Times New Roman"/>
                <w:szCs w:val="22"/>
              </w:rPr>
            </w:pPr>
            <w:r w:rsidRPr="00AE1021">
              <w:rPr>
                <w:rFonts w:cs="Times New Roman"/>
                <w:szCs w:val="22"/>
              </w:rPr>
              <w:t>measured at fair value</w:t>
            </w:r>
          </w:p>
        </w:tc>
        <w:tc>
          <w:tcPr>
            <w:tcW w:w="2059" w:type="dxa"/>
          </w:tcPr>
          <w:p w14:paraId="1B5B6859"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238" w:type="dxa"/>
          </w:tcPr>
          <w:p w14:paraId="1CBEE5E4"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80" w:type="dxa"/>
          </w:tcPr>
          <w:p w14:paraId="62862136"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203" w:type="dxa"/>
          </w:tcPr>
          <w:p w14:paraId="4EB4F619"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80" w:type="dxa"/>
          </w:tcPr>
          <w:p w14:paraId="0F5202FD"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350" w:type="dxa"/>
          </w:tcPr>
          <w:p w14:paraId="58495895"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80" w:type="dxa"/>
          </w:tcPr>
          <w:p w14:paraId="10D84092"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264" w:type="dxa"/>
            <w:gridSpan w:val="2"/>
          </w:tcPr>
          <w:p w14:paraId="5331DEDB" w14:textId="77777777" w:rsidR="00816C7B" w:rsidRPr="00AE1021" w:rsidRDefault="00816C7B" w:rsidP="00BA3D8F">
            <w:pPr>
              <w:pStyle w:val="acctfourfigures"/>
              <w:tabs>
                <w:tab w:val="clear" w:pos="765"/>
              </w:tabs>
              <w:spacing w:line="240" w:lineRule="atLeast"/>
              <w:ind w:right="-169"/>
              <w:jc w:val="center"/>
              <w:rPr>
                <w:rFonts w:cs="Times New Roman"/>
                <w:szCs w:val="22"/>
              </w:rPr>
            </w:pPr>
          </w:p>
        </w:tc>
      </w:tr>
      <w:tr w:rsidR="00AE1021" w:rsidRPr="00AE1021" w14:paraId="1DFE7948" w14:textId="77777777" w:rsidTr="00BA3D8F">
        <w:trPr>
          <w:cantSplit/>
        </w:trPr>
        <w:tc>
          <w:tcPr>
            <w:tcW w:w="4131" w:type="dxa"/>
            <w:vAlign w:val="bottom"/>
          </w:tcPr>
          <w:p w14:paraId="064AF16E" w14:textId="77777777" w:rsidR="00816C7B" w:rsidRPr="00AE1021" w:rsidRDefault="00816C7B" w:rsidP="00BA3D8F">
            <w:pPr>
              <w:spacing w:line="240" w:lineRule="atLeast"/>
              <w:ind w:left="277" w:hanging="277"/>
              <w:rPr>
                <w:rFonts w:cs="Times New Roman"/>
                <w:b/>
                <w:bCs/>
                <w:i/>
                <w:iCs/>
                <w:szCs w:val="22"/>
              </w:rPr>
            </w:pPr>
          </w:p>
        </w:tc>
        <w:tc>
          <w:tcPr>
            <w:tcW w:w="2250" w:type="dxa"/>
          </w:tcPr>
          <w:p w14:paraId="041CBE2A" w14:textId="77777777" w:rsidR="00816C7B" w:rsidRPr="00AE1021" w:rsidRDefault="00816C7B" w:rsidP="00BA3D8F">
            <w:pPr>
              <w:pStyle w:val="acctfourfigures"/>
              <w:tabs>
                <w:tab w:val="clear" w:pos="765"/>
              </w:tabs>
              <w:spacing w:line="240" w:lineRule="atLeast"/>
              <w:jc w:val="center"/>
              <w:rPr>
                <w:rFonts w:cs="Times New Roman"/>
                <w:szCs w:val="22"/>
              </w:rPr>
            </w:pPr>
            <w:r w:rsidRPr="00AE1021">
              <w:rPr>
                <w:rFonts w:cs="Times New Roman"/>
                <w:szCs w:val="22"/>
              </w:rPr>
              <w:t>through other</w:t>
            </w:r>
          </w:p>
        </w:tc>
        <w:tc>
          <w:tcPr>
            <w:tcW w:w="2059" w:type="dxa"/>
          </w:tcPr>
          <w:p w14:paraId="5DB80362"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238" w:type="dxa"/>
          </w:tcPr>
          <w:p w14:paraId="7766B44B"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80" w:type="dxa"/>
          </w:tcPr>
          <w:p w14:paraId="3A1F9E74"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203" w:type="dxa"/>
          </w:tcPr>
          <w:p w14:paraId="6A0E8FB2"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80" w:type="dxa"/>
          </w:tcPr>
          <w:p w14:paraId="4BAB8B69"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350" w:type="dxa"/>
          </w:tcPr>
          <w:p w14:paraId="0F101CA1"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80" w:type="dxa"/>
          </w:tcPr>
          <w:p w14:paraId="78270C06"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264" w:type="dxa"/>
            <w:gridSpan w:val="2"/>
          </w:tcPr>
          <w:p w14:paraId="0D054396" w14:textId="77777777" w:rsidR="00816C7B" w:rsidRPr="00AE1021" w:rsidRDefault="00816C7B" w:rsidP="00BA3D8F">
            <w:pPr>
              <w:pStyle w:val="acctfourfigures"/>
              <w:tabs>
                <w:tab w:val="clear" w:pos="765"/>
              </w:tabs>
              <w:spacing w:line="240" w:lineRule="atLeast"/>
              <w:ind w:right="-169"/>
              <w:jc w:val="center"/>
              <w:rPr>
                <w:rFonts w:cs="Times New Roman"/>
                <w:szCs w:val="22"/>
              </w:rPr>
            </w:pPr>
          </w:p>
        </w:tc>
      </w:tr>
      <w:tr w:rsidR="00AE1021" w:rsidRPr="00AE1021" w14:paraId="795605B9" w14:textId="77777777" w:rsidTr="00BA3D8F">
        <w:trPr>
          <w:cantSplit/>
        </w:trPr>
        <w:tc>
          <w:tcPr>
            <w:tcW w:w="4131" w:type="dxa"/>
            <w:vAlign w:val="bottom"/>
          </w:tcPr>
          <w:p w14:paraId="467F83F1" w14:textId="77777777" w:rsidR="00816C7B" w:rsidRPr="00AE1021" w:rsidRDefault="00816C7B" w:rsidP="00BA3D8F">
            <w:pPr>
              <w:spacing w:line="240" w:lineRule="atLeast"/>
              <w:ind w:left="277" w:hanging="277"/>
              <w:rPr>
                <w:rFonts w:cs="Times New Roman"/>
                <w:b/>
                <w:bCs/>
                <w:i/>
                <w:iCs/>
                <w:szCs w:val="22"/>
              </w:rPr>
            </w:pPr>
          </w:p>
        </w:tc>
        <w:tc>
          <w:tcPr>
            <w:tcW w:w="2250" w:type="dxa"/>
          </w:tcPr>
          <w:p w14:paraId="24F584A7" w14:textId="77777777" w:rsidR="00816C7B" w:rsidRPr="00AE1021" w:rsidRDefault="00816C7B" w:rsidP="00BA3D8F">
            <w:pPr>
              <w:pStyle w:val="acctfourfigures"/>
              <w:tabs>
                <w:tab w:val="clear" w:pos="765"/>
              </w:tabs>
              <w:spacing w:line="240" w:lineRule="atLeast"/>
              <w:jc w:val="center"/>
              <w:rPr>
                <w:rFonts w:cs="Times New Roman"/>
                <w:szCs w:val="22"/>
              </w:rPr>
            </w:pPr>
            <w:r w:rsidRPr="00AE1021">
              <w:rPr>
                <w:rFonts w:cs="Times New Roman"/>
                <w:szCs w:val="22"/>
              </w:rPr>
              <w:t>comprehensive income</w:t>
            </w:r>
          </w:p>
        </w:tc>
        <w:tc>
          <w:tcPr>
            <w:tcW w:w="2059" w:type="dxa"/>
          </w:tcPr>
          <w:p w14:paraId="79EEB4CF"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238" w:type="dxa"/>
          </w:tcPr>
          <w:p w14:paraId="559B679A"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80" w:type="dxa"/>
          </w:tcPr>
          <w:p w14:paraId="45E26945"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203" w:type="dxa"/>
          </w:tcPr>
          <w:p w14:paraId="19ED4C3E"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80" w:type="dxa"/>
          </w:tcPr>
          <w:p w14:paraId="3F92A7A3"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350" w:type="dxa"/>
          </w:tcPr>
          <w:p w14:paraId="7835EC22"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80" w:type="dxa"/>
          </w:tcPr>
          <w:p w14:paraId="47B0BEF9"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264" w:type="dxa"/>
            <w:gridSpan w:val="2"/>
          </w:tcPr>
          <w:p w14:paraId="629B4294" w14:textId="77777777" w:rsidR="00816C7B" w:rsidRPr="00AE1021" w:rsidRDefault="00816C7B" w:rsidP="00BA3D8F">
            <w:pPr>
              <w:pStyle w:val="acctfourfigures"/>
              <w:tabs>
                <w:tab w:val="clear" w:pos="765"/>
              </w:tabs>
              <w:spacing w:line="240" w:lineRule="atLeast"/>
              <w:ind w:right="-169"/>
              <w:jc w:val="center"/>
              <w:rPr>
                <w:rFonts w:cs="Times New Roman"/>
                <w:szCs w:val="22"/>
              </w:rPr>
            </w:pPr>
          </w:p>
        </w:tc>
      </w:tr>
      <w:tr w:rsidR="00AE1021" w:rsidRPr="00AE1021" w14:paraId="1A86CA7B" w14:textId="77777777" w:rsidTr="00BA3D8F">
        <w:trPr>
          <w:cantSplit/>
        </w:trPr>
        <w:tc>
          <w:tcPr>
            <w:tcW w:w="4131" w:type="dxa"/>
            <w:vAlign w:val="bottom"/>
          </w:tcPr>
          <w:p w14:paraId="742681DD" w14:textId="77777777" w:rsidR="00816C7B" w:rsidRPr="00AE1021" w:rsidRDefault="00816C7B" w:rsidP="00BA3D8F">
            <w:pPr>
              <w:spacing w:line="240" w:lineRule="atLeast"/>
              <w:ind w:left="277" w:hanging="277"/>
              <w:rPr>
                <w:rFonts w:cs="Times New Roman"/>
                <w:b/>
                <w:bCs/>
                <w:i/>
                <w:iCs/>
                <w:szCs w:val="22"/>
              </w:rPr>
            </w:pPr>
          </w:p>
        </w:tc>
        <w:tc>
          <w:tcPr>
            <w:tcW w:w="2250" w:type="dxa"/>
          </w:tcPr>
          <w:p w14:paraId="0450FEA3" w14:textId="77777777" w:rsidR="00816C7B" w:rsidRPr="00AE1021" w:rsidRDefault="00816C7B" w:rsidP="00BA3D8F">
            <w:pPr>
              <w:pStyle w:val="acctfourfigures"/>
              <w:tabs>
                <w:tab w:val="clear" w:pos="765"/>
              </w:tabs>
              <w:spacing w:line="240" w:lineRule="atLeast"/>
              <w:jc w:val="center"/>
              <w:rPr>
                <w:rFonts w:cs="Times New Roman"/>
                <w:szCs w:val="22"/>
              </w:rPr>
            </w:pPr>
            <w:r w:rsidRPr="00AE1021">
              <w:rPr>
                <w:rFonts w:cs="Times New Roman"/>
                <w:szCs w:val="22"/>
              </w:rPr>
              <w:t>(FVOCI)</w:t>
            </w:r>
          </w:p>
        </w:tc>
        <w:tc>
          <w:tcPr>
            <w:tcW w:w="2059" w:type="dxa"/>
          </w:tcPr>
          <w:p w14:paraId="324576BA" w14:textId="77777777" w:rsidR="00816C7B" w:rsidRPr="00AE1021" w:rsidRDefault="00816C7B" w:rsidP="00BA3D8F">
            <w:pPr>
              <w:pStyle w:val="acctfourfigures"/>
              <w:tabs>
                <w:tab w:val="clear" w:pos="765"/>
              </w:tabs>
              <w:spacing w:line="240" w:lineRule="atLeast"/>
              <w:jc w:val="center"/>
              <w:rPr>
                <w:rFonts w:cs="Times New Roman"/>
                <w:szCs w:val="22"/>
              </w:rPr>
            </w:pPr>
            <w:r w:rsidRPr="00AE1021">
              <w:rPr>
                <w:rFonts w:cs="Times New Roman"/>
                <w:szCs w:val="22"/>
              </w:rPr>
              <w:t>Amortised cost – net</w:t>
            </w:r>
          </w:p>
        </w:tc>
        <w:tc>
          <w:tcPr>
            <w:tcW w:w="1238" w:type="dxa"/>
          </w:tcPr>
          <w:p w14:paraId="2DE88A4C" w14:textId="77777777" w:rsidR="00816C7B" w:rsidRPr="00AE1021" w:rsidRDefault="00816C7B" w:rsidP="00BA3D8F">
            <w:pPr>
              <w:pStyle w:val="acctfourfigures"/>
              <w:tabs>
                <w:tab w:val="clear" w:pos="765"/>
              </w:tabs>
              <w:spacing w:line="240" w:lineRule="atLeast"/>
              <w:jc w:val="center"/>
              <w:rPr>
                <w:rFonts w:cs="Times New Roman"/>
                <w:szCs w:val="22"/>
              </w:rPr>
            </w:pPr>
            <w:r w:rsidRPr="00AE1021">
              <w:rPr>
                <w:rFonts w:cs="Times New Roman"/>
                <w:szCs w:val="22"/>
              </w:rPr>
              <w:t>Level 1</w:t>
            </w:r>
          </w:p>
        </w:tc>
        <w:tc>
          <w:tcPr>
            <w:tcW w:w="180" w:type="dxa"/>
          </w:tcPr>
          <w:p w14:paraId="4D0E5F73"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203" w:type="dxa"/>
          </w:tcPr>
          <w:p w14:paraId="3B709073" w14:textId="77777777" w:rsidR="00816C7B" w:rsidRPr="00AE1021" w:rsidRDefault="00816C7B" w:rsidP="00BA3D8F">
            <w:pPr>
              <w:pStyle w:val="acctfourfigures"/>
              <w:tabs>
                <w:tab w:val="clear" w:pos="765"/>
              </w:tabs>
              <w:spacing w:line="240" w:lineRule="atLeast"/>
              <w:jc w:val="center"/>
              <w:rPr>
                <w:rFonts w:cs="Times New Roman"/>
                <w:szCs w:val="22"/>
              </w:rPr>
            </w:pPr>
            <w:r w:rsidRPr="00AE1021">
              <w:rPr>
                <w:rFonts w:cs="Times New Roman"/>
                <w:szCs w:val="22"/>
              </w:rPr>
              <w:t>Level 2</w:t>
            </w:r>
          </w:p>
        </w:tc>
        <w:tc>
          <w:tcPr>
            <w:tcW w:w="180" w:type="dxa"/>
          </w:tcPr>
          <w:p w14:paraId="6862652A"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350" w:type="dxa"/>
          </w:tcPr>
          <w:p w14:paraId="21CFF0D9" w14:textId="77777777" w:rsidR="00816C7B" w:rsidRPr="00AE1021" w:rsidRDefault="00816C7B" w:rsidP="00BA3D8F">
            <w:pPr>
              <w:pStyle w:val="acctfourfigures"/>
              <w:tabs>
                <w:tab w:val="clear" w:pos="765"/>
              </w:tabs>
              <w:spacing w:line="240" w:lineRule="atLeast"/>
              <w:jc w:val="center"/>
              <w:rPr>
                <w:rFonts w:cs="Times New Roman"/>
                <w:szCs w:val="22"/>
              </w:rPr>
            </w:pPr>
            <w:r w:rsidRPr="00AE1021">
              <w:rPr>
                <w:rFonts w:cs="Times New Roman"/>
                <w:szCs w:val="22"/>
              </w:rPr>
              <w:t>Level 3</w:t>
            </w:r>
          </w:p>
        </w:tc>
        <w:tc>
          <w:tcPr>
            <w:tcW w:w="180" w:type="dxa"/>
          </w:tcPr>
          <w:p w14:paraId="41578096" w14:textId="77777777" w:rsidR="00816C7B" w:rsidRPr="00AE1021" w:rsidRDefault="00816C7B" w:rsidP="00BA3D8F">
            <w:pPr>
              <w:pStyle w:val="acctfourfigures"/>
              <w:tabs>
                <w:tab w:val="clear" w:pos="765"/>
              </w:tabs>
              <w:spacing w:line="240" w:lineRule="atLeast"/>
              <w:jc w:val="center"/>
              <w:rPr>
                <w:rFonts w:cs="Times New Roman"/>
                <w:szCs w:val="22"/>
              </w:rPr>
            </w:pPr>
          </w:p>
        </w:tc>
        <w:tc>
          <w:tcPr>
            <w:tcW w:w="1264" w:type="dxa"/>
            <w:gridSpan w:val="2"/>
          </w:tcPr>
          <w:p w14:paraId="54ECC678" w14:textId="77777777" w:rsidR="00816C7B" w:rsidRPr="00AE1021" w:rsidRDefault="00816C7B" w:rsidP="00BA3D8F">
            <w:pPr>
              <w:pStyle w:val="acctfourfigures"/>
              <w:tabs>
                <w:tab w:val="clear" w:pos="765"/>
              </w:tabs>
              <w:spacing w:line="240" w:lineRule="atLeast"/>
              <w:ind w:right="-169"/>
              <w:jc w:val="center"/>
              <w:rPr>
                <w:rFonts w:cs="Times New Roman"/>
                <w:szCs w:val="22"/>
              </w:rPr>
            </w:pPr>
            <w:r w:rsidRPr="00AE1021">
              <w:rPr>
                <w:rFonts w:cs="Times New Roman"/>
                <w:szCs w:val="22"/>
              </w:rPr>
              <w:t>Total</w:t>
            </w:r>
          </w:p>
        </w:tc>
      </w:tr>
      <w:tr w:rsidR="00AE1021" w:rsidRPr="00AE1021" w14:paraId="220037D5" w14:textId="77777777" w:rsidTr="00BA3D8F">
        <w:trPr>
          <w:gridAfter w:val="1"/>
          <w:wAfter w:w="6" w:type="dxa"/>
          <w:cantSplit/>
        </w:trPr>
        <w:tc>
          <w:tcPr>
            <w:tcW w:w="4131" w:type="dxa"/>
            <w:vAlign w:val="bottom"/>
          </w:tcPr>
          <w:p w14:paraId="40127ED7" w14:textId="77777777" w:rsidR="00816C7B" w:rsidRPr="00AE1021" w:rsidRDefault="00816C7B" w:rsidP="00BA3D8F">
            <w:pPr>
              <w:spacing w:line="240" w:lineRule="atLeast"/>
              <w:ind w:left="277" w:hanging="277"/>
              <w:rPr>
                <w:rFonts w:cs="Times New Roman"/>
                <w:b/>
                <w:bCs/>
                <w:i/>
                <w:iCs/>
                <w:szCs w:val="22"/>
              </w:rPr>
            </w:pPr>
          </w:p>
        </w:tc>
        <w:tc>
          <w:tcPr>
            <w:tcW w:w="9898" w:type="dxa"/>
            <w:gridSpan w:val="9"/>
          </w:tcPr>
          <w:p w14:paraId="2098D3C0" w14:textId="77777777" w:rsidR="00816C7B" w:rsidRPr="00AE1021" w:rsidRDefault="00816C7B" w:rsidP="00BA3D8F">
            <w:pPr>
              <w:pStyle w:val="acctfourfigures"/>
              <w:tabs>
                <w:tab w:val="clear" w:pos="765"/>
              </w:tabs>
              <w:spacing w:line="240" w:lineRule="atLeast"/>
              <w:ind w:right="-169"/>
              <w:jc w:val="center"/>
              <w:rPr>
                <w:rFonts w:cs="Times New Roman"/>
                <w:i/>
                <w:iCs/>
                <w:szCs w:val="22"/>
              </w:rPr>
            </w:pPr>
            <w:r w:rsidRPr="00AE1021">
              <w:rPr>
                <w:rFonts w:cs="Times New Roman"/>
                <w:i/>
                <w:iCs/>
                <w:szCs w:val="22"/>
              </w:rPr>
              <w:t>(in million Baht)</w:t>
            </w:r>
          </w:p>
        </w:tc>
      </w:tr>
      <w:tr w:rsidR="00AE1021" w:rsidRPr="00AE1021" w14:paraId="7C46B5F3" w14:textId="77777777" w:rsidTr="00BA3D8F">
        <w:trPr>
          <w:cantSplit/>
        </w:trPr>
        <w:tc>
          <w:tcPr>
            <w:tcW w:w="4131" w:type="dxa"/>
          </w:tcPr>
          <w:p w14:paraId="7D6A9A00" w14:textId="15A362B7" w:rsidR="00816C7B" w:rsidRPr="00AE1021" w:rsidRDefault="00816C7B" w:rsidP="00BA3D8F">
            <w:pPr>
              <w:spacing w:line="240" w:lineRule="atLeast"/>
              <w:ind w:left="277" w:hanging="277"/>
              <w:rPr>
                <w:rFonts w:cs="Times New Roman"/>
                <w:b/>
                <w:bCs/>
                <w:i/>
                <w:iCs/>
                <w:szCs w:val="22"/>
              </w:rPr>
            </w:pPr>
            <w:r w:rsidRPr="00AE1021">
              <w:rPr>
                <w:rFonts w:cs="Times New Roman"/>
                <w:b/>
                <w:bCs/>
                <w:i/>
                <w:iCs/>
                <w:szCs w:val="22"/>
              </w:rPr>
              <w:t>At 3</w:t>
            </w:r>
            <w:r w:rsidR="00FE5E59">
              <w:rPr>
                <w:rFonts w:cs="Times New Roman"/>
                <w:b/>
                <w:bCs/>
                <w:i/>
                <w:iCs/>
                <w:szCs w:val="22"/>
              </w:rPr>
              <w:t>0</w:t>
            </w:r>
            <w:r w:rsidRPr="00AE1021">
              <w:rPr>
                <w:rFonts w:cs="Times New Roman"/>
                <w:b/>
                <w:bCs/>
                <w:i/>
                <w:iCs/>
                <w:szCs w:val="22"/>
              </w:rPr>
              <w:t xml:space="preserve"> </w:t>
            </w:r>
            <w:r w:rsidR="00FE5E59">
              <w:rPr>
                <w:rFonts w:cs="Times New Roman"/>
                <w:b/>
                <w:bCs/>
                <w:i/>
                <w:iCs/>
                <w:szCs w:val="22"/>
              </w:rPr>
              <w:t>June</w:t>
            </w:r>
            <w:r w:rsidRPr="00AE1021">
              <w:rPr>
                <w:rFonts w:cs="Times New Roman"/>
                <w:b/>
                <w:bCs/>
                <w:i/>
                <w:iCs/>
                <w:szCs w:val="22"/>
              </w:rPr>
              <w:t xml:space="preserve"> 202</w:t>
            </w:r>
            <w:r w:rsidR="00C23812">
              <w:rPr>
                <w:rFonts w:cs="Times New Roman"/>
                <w:b/>
                <w:bCs/>
                <w:i/>
                <w:iCs/>
                <w:szCs w:val="22"/>
              </w:rPr>
              <w:t>6</w:t>
            </w:r>
          </w:p>
        </w:tc>
        <w:tc>
          <w:tcPr>
            <w:tcW w:w="2250" w:type="dxa"/>
          </w:tcPr>
          <w:p w14:paraId="7DA2F7F8" w14:textId="77777777" w:rsidR="00816C7B" w:rsidRPr="00AE1021" w:rsidRDefault="00816C7B" w:rsidP="00BA3D8F">
            <w:pPr>
              <w:pStyle w:val="acctfourfigures"/>
              <w:tabs>
                <w:tab w:val="clear" w:pos="765"/>
                <w:tab w:val="decimal" w:pos="1452"/>
              </w:tabs>
              <w:spacing w:line="240" w:lineRule="atLeast"/>
              <w:ind w:left="-79" w:right="-68"/>
              <w:rPr>
                <w:rFonts w:cs="Times New Roman"/>
                <w:szCs w:val="22"/>
                <w:lang w:bidi="th-TH"/>
              </w:rPr>
            </w:pPr>
          </w:p>
        </w:tc>
        <w:tc>
          <w:tcPr>
            <w:tcW w:w="2059" w:type="dxa"/>
          </w:tcPr>
          <w:p w14:paraId="700FDC9A" w14:textId="77777777" w:rsidR="00816C7B" w:rsidRPr="00AE1021" w:rsidRDefault="00816C7B" w:rsidP="00BA3D8F">
            <w:pPr>
              <w:pStyle w:val="acctfourfigures"/>
              <w:tabs>
                <w:tab w:val="clear" w:pos="765"/>
                <w:tab w:val="decimal" w:pos="1452"/>
              </w:tabs>
              <w:spacing w:line="240" w:lineRule="atLeast"/>
              <w:ind w:left="-79" w:right="-68"/>
              <w:rPr>
                <w:rFonts w:cs="Times New Roman"/>
                <w:szCs w:val="22"/>
                <w:lang w:bidi="th-TH"/>
              </w:rPr>
            </w:pPr>
          </w:p>
        </w:tc>
        <w:tc>
          <w:tcPr>
            <w:tcW w:w="1238" w:type="dxa"/>
            <w:vAlign w:val="bottom"/>
          </w:tcPr>
          <w:p w14:paraId="2B8EF55C" w14:textId="77777777" w:rsidR="00816C7B" w:rsidRPr="00AE1021" w:rsidRDefault="00816C7B" w:rsidP="00BA3D8F">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2667962D" w14:textId="77777777" w:rsidR="00816C7B" w:rsidRPr="00AE1021" w:rsidRDefault="00816C7B" w:rsidP="00BA3D8F">
            <w:pPr>
              <w:pStyle w:val="acctfourfigures"/>
              <w:tabs>
                <w:tab w:val="clear" w:pos="765"/>
                <w:tab w:val="decimal" w:pos="744"/>
              </w:tabs>
              <w:spacing w:line="240" w:lineRule="atLeast"/>
              <w:ind w:left="-79"/>
              <w:rPr>
                <w:rFonts w:cs="Times New Roman"/>
                <w:szCs w:val="22"/>
              </w:rPr>
            </w:pPr>
          </w:p>
        </w:tc>
        <w:tc>
          <w:tcPr>
            <w:tcW w:w="1203" w:type="dxa"/>
            <w:vAlign w:val="bottom"/>
          </w:tcPr>
          <w:p w14:paraId="6EF90853" w14:textId="77777777" w:rsidR="00816C7B" w:rsidRPr="00AE1021" w:rsidRDefault="00816C7B" w:rsidP="00BA3D8F">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62C13908" w14:textId="77777777" w:rsidR="00816C7B" w:rsidRPr="00AE1021" w:rsidRDefault="00816C7B" w:rsidP="00BA3D8F">
            <w:pPr>
              <w:pStyle w:val="acctfourfigures"/>
              <w:tabs>
                <w:tab w:val="clear" w:pos="765"/>
                <w:tab w:val="decimal" w:pos="744"/>
              </w:tabs>
              <w:spacing w:line="240" w:lineRule="atLeast"/>
              <w:ind w:left="-79"/>
              <w:rPr>
                <w:rFonts w:cs="Times New Roman"/>
                <w:szCs w:val="22"/>
              </w:rPr>
            </w:pPr>
          </w:p>
        </w:tc>
        <w:tc>
          <w:tcPr>
            <w:tcW w:w="1350" w:type="dxa"/>
            <w:vAlign w:val="bottom"/>
          </w:tcPr>
          <w:p w14:paraId="29B5E2DE" w14:textId="77777777" w:rsidR="00816C7B" w:rsidRPr="00AE1021" w:rsidRDefault="00816C7B" w:rsidP="00BA3D8F">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41CD14E6" w14:textId="77777777" w:rsidR="00816C7B" w:rsidRPr="00AE1021" w:rsidRDefault="00816C7B" w:rsidP="00BA3D8F">
            <w:pPr>
              <w:pStyle w:val="acctfourfigures"/>
              <w:tabs>
                <w:tab w:val="clear" w:pos="765"/>
                <w:tab w:val="decimal" w:pos="744"/>
              </w:tabs>
              <w:spacing w:line="240" w:lineRule="atLeast"/>
              <w:ind w:left="-79"/>
              <w:rPr>
                <w:rFonts w:cs="Times New Roman"/>
                <w:szCs w:val="22"/>
              </w:rPr>
            </w:pPr>
          </w:p>
        </w:tc>
        <w:tc>
          <w:tcPr>
            <w:tcW w:w="1264" w:type="dxa"/>
            <w:gridSpan w:val="2"/>
            <w:vAlign w:val="bottom"/>
          </w:tcPr>
          <w:p w14:paraId="73A78282" w14:textId="77777777" w:rsidR="00816C7B" w:rsidRPr="00AE1021" w:rsidRDefault="00816C7B" w:rsidP="00BA3D8F">
            <w:pPr>
              <w:pStyle w:val="acctfourfigures"/>
              <w:tabs>
                <w:tab w:val="clear" w:pos="765"/>
                <w:tab w:val="decimal" w:pos="744"/>
              </w:tabs>
              <w:spacing w:line="240" w:lineRule="atLeast"/>
              <w:ind w:left="-79"/>
              <w:rPr>
                <w:rFonts w:eastAsia="Batang" w:cs="Times New Roman"/>
                <w:szCs w:val="22"/>
                <w:lang w:eastAsia="ko-KR" w:bidi="th-TH"/>
              </w:rPr>
            </w:pPr>
          </w:p>
        </w:tc>
      </w:tr>
      <w:tr w:rsidR="00AE1021" w:rsidRPr="00AE1021" w14:paraId="2EE737DA" w14:textId="77777777" w:rsidTr="00BA3D8F">
        <w:trPr>
          <w:cantSplit/>
        </w:trPr>
        <w:tc>
          <w:tcPr>
            <w:tcW w:w="4131" w:type="dxa"/>
          </w:tcPr>
          <w:p w14:paraId="3FBF2DE1" w14:textId="77777777" w:rsidR="00816C7B" w:rsidRPr="00AE1021" w:rsidRDefault="00816C7B" w:rsidP="00BA3D8F">
            <w:pPr>
              <w:spacing w:line="240" w:lineRule="atLeast"/>
              <w:ind w:left="277" w:hanging="277"/>
              <w:rPr>
                <w:rFonts w:cs="Times New Roman"/>
                <w:b/>
                <w:bCs/>
                <w:i/>
                <w:iCs/>
                <w:szCs w:val="22"/>
              </w:rPr>
            </w:pPr>
            <w:r w:rsidRPr="00AE1021">
              <w:rPr>
                <w:rFonts w:cs="Times New Roman"/>
                <w:b/>
                <w:bCs/>
                <w:i/>
                <w:iCs/>
                <w:szCs w:val="22"/>
              </w:rPr>
              <w:t>Financial assets</w:t>
            </w:r>
          </w:p>
        </w:tc>
        <w:tc>
          <w:tcPr>
            <w:tcW w:w="2250" w:type="dxa"/>
          </w:tcPr>
          <w:p w14:paraId="244FDB4B" w14:textId="77777777" w:rsidR="00816C7B" w:rsidRPr="00AE1021" w:rsidRDefault="00816C7B" w:rsidP="00BA3D8F">
            <w:pPr>
              <w:pStyle w:val="acctfourfigures"/>
              <w:tabs>
                <w:tab w:val="clear" w:pos="765"/>
                <w:tab w:val="decimal" w:pos="1452"/>
              </w:tabs>
              <w:spacing w:line="240" w:lineRule="atLeast"/>
              <w:ind w:left="-79" w:right="-68"/>
              <w:rPr>
                <w:rFonts w:cs="Times New Roman"/>
                <w:szCs w:val="22"/>
                <w:lang w:bidi="th-TH"/>
              </w:rPr>
            </w:pPr>
          </w:p>
        </w:tc>
        <w:tc>
          <w:tcPr>
            <w:tcW w:w="2059" w:type="dxa"/>
          </w:tcPr>
          <w:p w14:paraId="269C9BD2" w14:textId="77777777" w:rsidR="00816C7B" w:rsidRPr="00AE1021" w:rsidRDefault="00816C7B" w:rsidP="00BA3D8F">
            <w:pPr>
              <w:pStyle w:val="acctfourfigures"/>
              <w:tabs>
                <w:tab w:val="clear" w:pos="765"/>
                <w:tab w:val="decimal" w:pos="1452"/>
              </w:tabs>
              <w:spacing w:line="240" w:lineRule="atLeast"/>
              <w:ind w:left="-79" w:right="-68"/>
              <w:rPr>
                <w:rFonts w:cs="Times New Roman"/>
                <w:szCs w:val="22"/>
                <w:lang w:bidi="th-TH"/>
              </w:rPr>
            </w:pPr>
          </w:p>
        </w:tc>
        <w:tc>
          <w:tcPr>
            <w:tcW w:w="1238" w:type="dxa"/>
            <w:vAlign w:val="bottom"/>
          </w:tcPr>
          <w:p w14:paraId="61129D61" w14:textId="77777777" w:rsidR="00816C7B" w:rsidRPr="00AE1021" w:rsidRDefault="00816C7B" w:rsidP="00BA3D8F">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222C8721" w14:textId="77777777" w:rsidR="00816C7B" w:rsidRPr="00AE1021" w:rsidRDefault="00816C7B" w:rsidP="00BA3D8F">
            <w:pPr>
              <w:pStyle w:val="acctfourfigures"/>
              <w:tabs>
                <w:tab w:val="clear" w:pos="765"/>
                <w:tab w:val="decimal" w:pos="744"/>
              </w:tabs>
              <w:spacing w:line="240" w:lineRule="atLeast"/>
              <w:ind w:left="-79"/>
              <w:rPr>
                <w:rFonts w:cs="Times New Roman"/>
                <w:szCs w:val="22"/>
              </w:rPr>
            </w:pPr>
          </w:p>
        </w:tc>
        <w:tc>
          <w:tcPr>
            <w:tcW w:w="1203" w:type="dxa"/>
            <w:vAlign w:val="bottom"/>
          </w:tcPr>
          <w:p w14:paraId="2148BE41" w14:textId="77777777" w:rsidR="00816C7B" w:rsidRPr="00AE1021" w:rsidRDefault="00816C7B" w:rsidP="00BA3D8F">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7EB77F1A" w14:textId="77777777" w:rsidR="00816C7B" w:rsidRPr="00AE1021" w:rsidRDefault="00816C7B" w:rsidP="00BA3D8F">
            <w:pPr>
              <w:pStyle w:val="acctfourfigures"/>
              <w:tabs>
                <w:tab w:val="clear" w:pos="765"/>
                <w:tab w:val="decimal" w:pos="744"/>
              </w:tabs>
              <w:spacing w:line="240" w:lineRule="atLeast"/>
              <w:ind w:left="-79"/>
              <w:rPr>
                <w:rFonts w:cs="Times New Roman"/>
                <w:szCs w:val="22"/>
              </w:rPr>
            </w:pPr>
          </w:p>
        </w:tc>
        <w:tc>
          <w:tcPr>
            <w:tcW w:w="1350" w:type="dxa"/>
            <w:vAlign w:val="bottom"/>
          </w:tcPr>
          <w:p w14:paraId="60941130" w14:textId="77777777" w:rsidR="00816C7B" w:rsidRPr="00AE1021" w:rsidRDefault="00816C7B" w:rsidP="00BA3D8F">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2B644B4F" w14:textId="77777777" w:rsidR="00816C7B" w:rsidRPr="00AE1021" w:rsidRDefault="00816C7B" w:rsidP="00BA3D8F">
            <w:pPr>
              <w:pStyle w:val="acctfourfigures"/>
              <w:tabs>
                <w:tab w:val="clear" w:pos="765"/>
                <w:tab w:val="decimal" w:pos="744"/>
              </w:tabs>
              <w:spacing w:line="240" w:lineRule="atLeast"/>
              <w:ind w:left="-79"/>
              <w:rPr>
                <w:rFonts w:cs="Times New Roman"/>
                <w:szCs w:val="22"/>
              </w:rPr>
            </w:pPr>
          </w:p>
        </w:tc>
        <w:tc>
          <w:tcPr>
            <w:tcW w:w="1264" w:type="dxa"/>
            <w:gridSpan w:val="2"/>
            <w:vAlign w:val="bottom"/>
          </w:tcPr>
          <w:p w14:paraId="41A9EC9E" w14:textId="77777777" w:rsidR="00816C7B" w:rsidRPr="00AE1021" w:rsidRDefault="00816C7B" w:rsidP="00BA3D8F">
            <w:pPr>
              <w:pStyle w:val="acctfourfigures"/>
              <w:tabs>
                <w:tab w:val="clear" w:pos="765"/>
                <w:tab w:val="decimal" w:pos="744"/>
              </w:tabs>
              <w:spacing w:line="240" w:lineRule="atLeast"/>
              <w:ind w:left="-79"/>
              <w:rPr>
                <w:rFonts w:eastAsia="Batang" w:cs="Times New Roman"/>
                <w:szCs w:val="22"/>
                <w:lang w:eastAsia="ko-KR" w:bidi="th-TH"/>
              </w:rPr>
            </w:pPr>
          </w:p>
        </w:tc>
      </w:tr>
      <w:tr w:rsidR="00AE1021" w:rsidRPr="00AE1021" w14:paraId="7FE9DFE3" w14:textId="77777777" w:rsidTr="00BA3D8F">
        <w:trPr>
          <w:cantSplit/>
        </w:trPr>
        <w:tc>
          <w:tcPr>
            <w:tcW w:w="4131" w:type="dxa"/>
          </w:tcPr>
          <w:p w14:paraId="7756607D" w14:textId="77777777" w:rsidR="00967392" w:rsidRPr="00AE1021" w:rsidRDefault="00967392" w:rsidP="00967392">
            <w:pPr>
              <w:spacing w:line="240" w:lineRule="atLeast"/>
              <w:ind w:left="277" w:hanging="277"/>
              <w:rPr>
                <w:rFonts w:cs="Times New Roman"/>
                <w:szCs w:val="22"/>
              </w:rPr>
            </w:pPr>
            <w:r w:rsidRPr="00AE1021">
              <w:rPr>
                <w:rFonts w:cs="Times New Roman"/>
                <w:szCs w:val="22"/>
              </w:rPr>
              <w:t>Other non-current financial assets</w:t>
            </w:r>
          </w:p>
        </w:tc>
        <w:tc>
          <w:tcPr>
            <w:tcW w:w="2250" w:type="dxa"/>
          </w:tcPr>
          <w:p w14:paraId="47C08163" w14:textId="7D5D5CCD" w:rsidR="00967392" w:rsidRPr="00AE1021" w:rsidRDefault="0096401E" w:rsidP="00967392">
            <w:pPr>
              <w:pStyle w:val="acctfourfigures"/>
              <w:tabs>
                <w:tab w:val="clear" w:pos="765"/>
                <w:tab w:val="decimal" w:pos="1452"/>
              </w:tabs>
              <w:spacing w:line="240" w:lineRule="atLeast"/>
              <w:ind w:left="-79" w:right="-68"/>
              <w:rPr>
                <w:rFonts w:cs="Times New Roman"/>
                <w:szCs w:val="22"/>
                <w:lang w:bidi="th-TH"/>
              </w:rPr>
            </w:pPr>
            <w:r>
              <w:rPr>
                <w:rFonts w:cs="Times New Roman"/>
                <w:szCs w:val="22"/>
              </w:rPr>
              <w:t>405.26</w:t>
            </w:r>
          </w:p>
        </w:tc>
        <w:tc>
          <w:tcPr>
            <w:tcW w:w="2059" w:type="dxa"/>
          </w:tcPr>
          <w:p w14:paraId="3F30950C" w14:textId="572184EA" w:rsidR="00967392" w:rsidRPr="00556889" w:rsidRDefault="00967392" w:rsidP="00967392">
            <w:pPr>
              <w:pStyle w:val="acctfourfigures"/>
              <w:tabs>
                <w:tab w:val="clear" w:pos="765"/>
                <w:tab w:val="decimal" w:pos="1720"/>
              </w:tabs>
              <w:spacing w:line="240" w:lineRule="atLeast"/>
              <w:ind w:left="1720" w:right="-68" w:hanging="1720"/>
              <w:rPr>
                <w:rFonts w:cs="Times New Roman"/>
                <w:szCs w:val="22"/>
                <w:lang w:bidi="th-TH"/>
              </w:rPr>
            </w:pPr>
            <w:r w:rsidRPr="00556889">
              <w:rPr>
                <w:rFonts w:cs="Times New Roman"/>
                <w:szCs w:val="22"/>
                <w:lang w:bidi="th-TH"/>
              </w:rPr>
              <w:t>-</w:t>
            </w:r>
          </w:p>
        </w:tc>
        <w:tc>
          <w:tcPr>
            <w:tcW w:w="1238" w:type="dxa"/>
            <w:vAlign w:val="bottom"/>
          </w:tcPr>
          <w:p w14:paraId="45D2BE48" w14:textId="616CFBB2" w:rsidR="00967392" w:rsidRPr="00556889" w:rsidRDefault="0096401E" w:rsidP="00967392">
            <w:pPr>
              <w:pStyle w:val="acctfourfigures"/>
              <w:tabs>
                <w:tab w:val="clear" w:pos="765"/>
                <w:tab w:val="decimal" w:pos="744"/>
              </w:tabs>
              <w:spacing w:line="240" w:lineRule="atLeast"/>
              <w:ind w:left="-79"/>
              <w:rPr>
                <w:rFonts w:cs="Times New Roman"/>
                <w:szCs w:val="22"/>
                <w:lang w:bidi="th-TH"/>
              </w:rPr>
            </w:pPr>
            <w:r>
              <w:rPr>
                <w:rFonts w:cs="Times New Roman"/>
                <w:szCs w:val="22"/>
              </w:rPr>
              <w:t>261.98</w:t>
            </w:r>
          </w:p>
        </w:tc>
        <w:tc>
          <w:tcPr>
            <w:tcW w:w="180" w:type="dxa"/>
            <w:vAlign w:val="bottom"/>
          </w:tcPr>
          <w:p w14:paraId="40DAB097" w14:textId="77777777" w:rsidR="00967392" w:rsidRPr="00556889" w:rsidRDefault="00967392" w:rsidP="00967392">
            <w:pPr>
              <w:pStyle w:val="acctfourfigures"/>
              <w:tabs>
                <w:tab w:val="clear" w:pos="765"/>
                <w:tab w:val="decimal" w:pos="744"/>
              </w:tabs>
              <w:spacing w:line="240" w:lineRule="atLeast"/>
              <w:ind w:left="-79"/>
              <w:rPr>
                <w:rFonts w:cs="Times New Roman"/>
                <w:szCs w:val="22"/>
              </w:rPr>
            </w:pPr>
          </w:p>
        </w:tc>
        <w:tc>
          <w:tcPr>
            <w:tcW w:w="1203" w:type="dxa"/>
            <w:vAlign w:val="bottom"/>
          </w:tcPr>
          <w:p w14:paraId="20B561EE" w14:textId="51B39FD4" w:rsidR="00967392" w:rsidRPr="00556889" w:rsidRDefault="00967392" w:rsidP="006B32C8">
            <w:pPr>
              <w:pStyle w:val="acctfourfigures"/>
              <w:tabs>
                <w:tab w:val="clear" w:pos="765"/>
                <w:tab w:val="decimal" w:pos="942"/>
              </w:tabs>
              <w:spacing w:line="240" w:lineRule="atLeast"/>
              <w:ind w:left="-79"/>
              <w:rPr>
                <w:rFonts w:cs="Times New Roman"/>
                <w:szCs w:val="22"/>
                <w:lang w:bidi="th-TH"/>
              </w:rPr>
            </w:pPr>
            <w:r w:rsidRPr="00556889">
              <w:rPr>
                <w:rFonts w:cs="Times New Roman"/>
                <w:szCs w:val="22"/>
                <w:cs/>
              </w:rPr>
              <w:t>-</w:t>
            </w:r>
          </w:p>
        </w:tc>
        <w:tc>
          <w:tcPr>
            <w:tcW w:w="180" w:type="dxa"/>
            <w:vAlign w:val="bottom"/>
          </w:tcPr>
          <w:p w14:paraId="697AAF77" w14:textId="77777777" w:rsidR="00967392" w:rsidRPr="00556889" w:rsidRDefault="00967392" w:rsidP="00967392">
            <w:pPr>
              <w:pStyle w:val="acctfourfigures"/>
              <w:tabs>
                <w:tab w:val="clear" w:pos="765"/>
                <w:tab w:val="decimal" w:pos="744"/>
              </w:tabs>
              <w:spacing w:line="240" w:lineRule="atLeast"/>
              <w:ind w:left="-79"/>
              <w:rPr>
                <w:rFonts w:cs="Times New Roman"/>
                <w:szCs w:val="22"/>
              </w:rPr>
            </w:pPr>
          </w:p>
        </w:tc>
        <w:tc>
          <w:tcPr>
            <w:tcW w:w="1350" w:type="dxa"/>
            <w:vAlign w:val="bottom"/>
          </w:tcPr>
          <w:p w14:paraId="22AA576D" w14:textId="0935E52E" w:rsidR="00967392" w:rsidRPr="00556889" w:rsidRDefault="004908BA" w:rsidP="00967392">
            <w:pPr>
              <w:pStyle w:val="acctfourfigures"/>
              <w:tabs>
                <w:tab w:val="clear" w:pos="765"/>
                <w:tab w:val="decimal" w:pos="744"/>
              </w:tabs>
              <w:spacing w:line="240" w:lineRule="atLeast"/>
              <w:ind w:left="-79"/>
              <w:rPr>
                <w:rFonts w:cs="Times New Roman"/>
                <w:szCs w:val="22"/>
                <w:lang w:bidi="th-TH"/>
              </w:rPr>
            </w:pPr>
            <w:r w:rsidRPr="00556889">
              <w:rPr>
                <w:rFonts w:cs="Times New Roman"/>
                <w:szCs w:val="22"/>
                <w:rtl/>
              </w:rPr>
              <w:t>143</w:t>
            </w:r>
            <w:r w:rsidRPr="00556889">
              <w:rPr>
                <w:rFonts w:cs="Times New Roman"/>
                <w:szCs w:val="22"/>
              </w:rPr>
              <w:t>.28</w:t>
            </w:r>
          </w:p>
        </w:tc>
        <w:tc>
          <w:tcPr>
            <w:tcW w:w="180" w:type="dxa"/>
            <w:vAlign w:val="bottom"/>
          </w:tcPr>
          <w:p w14:paraId="7BE8B95A" w14:textId="77777777" w:rsidR="00967392" w:rsidRPr="00556889" w:rsidRDefault="00967392" w:rsidP="00967392">
            <w:pPr>
              <w:pStyle w:val="acctfourfigures"/>
              <w:tabs>
                <w:tab w:val="clear" w:pos="765"/>
                <w:tab w:val="decimal" w:pos="744"/>
              </w:tabs>
              <w:spacing w:line="240" w:lineRule="atLeast"/>
              <w:ind w:left="-79"/>
              <w:rPr>
                <w:rFonts w:cs="Times New Roman"/>
                <w:szCs w:val="22"/>
              </w:rPr>
            </w:pPr>
          </w:p>
        </w:tc>
        <w:tc>
          <w:tcPr>
            <w:tcW w:w="1264" w:type="dxa"/>
            <w:gridSpan w:val="2"/>
            <w:vAlign w:val="bottom"/>
          </w:tcPr>
          <w:p w14:paraId="2A1B99D9" w14:textId="2B113134" w:rsidR="00967392" w:rsidRPr="00556889" w:rsidRDefault="000B2CD0" w:rsidP="00967392">
            <w:pPr>
              <w:pStyle w:val="acctfourfigures"/>
              <w:tabs>
                <w:tab w:val="clear" w:pos="765"/>
                <w:tab w:val="decimal" w:pos="744"/>
              </w:tabs>
              <w:spacing w:line="240" w:lineRule="atLeast"/>
              <w:ind w:left="-79"/>
              <w:rPr>
                <w:rFonts w:eastAsia="Batang" w:cs="Times New Roman"/>
                <w:szCs w:val="22"/>
                <w:lang w:eastAsia="ko-KR" w:bidi="th-TH"/>
              </w:rPr>
            </w:pPr>
            <w:r>
              <w:rPr>
                <w:rFonts w:cs="Times New Roman"/>
                <w:szCs w:val="22"/>
              </w:rPr>
              <w:t>405.26</w:t>
            </w:r>
          </w:p>
        </w:tc>
      </w:tr>
      <w:tr w:rsidR="00AE1021" w:rsidRPr="00AE1021" w14:paraId="4917263F" w14:textId="77777777" w:rsidTr="00BA3D8F">
        <w:trPr>
          <w:cantSplit/>
        </w:trPr>
        <w:tc>
          <w:tcPr>
            <w:tcW w:w="4131" w:type="dxa"/>
          </w:tcPr>
          <w:p w14:paraId="4A3F014C" w14:textId="77777777" w:rsidR="00816C7B" w:rsidRPr="00AE1021" w:rsidRDefault="00816C7B" w:rsidP="00BA3D8F">
            <w:pPr>
              <w:spacing w:line="240" w:lineRule="atLeast"/>
              <w:ind w:left="277" w:hanging="277"/>
              <w:rPr>
                <w:rFonts w:cs="Times New Roman"/>
                <w:szCs w:val="22"/>
              </w:rPr>
            </w:pPr>
          </w:p>
        </w:tc>
        <w:tc>
          <w:tcPr>
            <w:tcW w:w="2250" w:type="dxa"/>
          </w:tcPr>
          <w:p w14:paraId="6E21A7EF" w14:textId="77777777" w:rsidR="00816C7B" w:rsidRPr="00AE1021" w:rsidRDefault="00816C7B" w:rsidP="00BA3D8F">
            <w:pPr>
              <w:pStyle w:val="acctfourfigures"/>
              <w:tabs>
                <w:tab w:val="clear" w:pos="765"/>
                <w:tab w:val="decimal" w:pos="1452"/>
              </w:tabs>
              <w:spacing w:line="240" w:lineRule="atLeast"/>
              <w:ind w:left="-79" w:right="-68"/>
              <w:rPr>
                <w:rFonts w:cs="Times New Roman"/>
                <w:szCs w:val="22"/>
                <w:lang w:bidi="th-TH"/>
              </w:rPr>
            </w:pPr>
          </w:p>
        </w:tc>
        <w:tc>
          <w:tcPr>
            <w:tcW w:w="2059" w:type="dxa"/>
          </w:tcPr>
          <w:p w14:paraId="1C34682C" w14:textId="77777777" w:rsidR="00816C7B" w:rsidRPr="00AE1021" w:rsidRDefault="00816C7B" w:rsidP="00BA3D8F">
            <w:pPr>
              <w:pStyle w:val="acctfourfigures"/>
              <w:tabs>
                <w:tab w:val="clear" w:pos="765"/>
                <w:tab w:val="decimal" w:pos="1452"/>
              </w:tabs>
              <w:spacing w:line="240" w:lineRule="atLeast"/>
              <w:ind w:left="-79" w:right="-68"/>
              <w:rPr>
                <w:rFonts w:cs="Times New Roman"/>
                <w:szCs w:val="22"/>
                <w:lang w:bidi="th-TH"/>
              </w:rPr>
            </w:pPr>
          </w:p>
        </w:tc>
        <w:tc>
          <w:tcPr>
            <w:tcW w:w="1238" w:type="dxa"/>
            <w:vAlign w:val="bottom"/>
          </w:tcPr>
          <w:p w14:paraId="218D2CA3" w14:textId="77777777" w:rsidR="00816C7B" w:rsidRPr="00AE1021" w:rsidRDefault="00816C7B" w:rsidP="00BA3D8F">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3FF63C16" w14:textId="77777777" w:rsidR="00816C7B" w:rsidRPr="00AE1021" w:rsidRDefault="00816C7B" w:rsidP="00BA3D8F">
            <w:pPr>
              <w:pStyle w:val="acctfourfigures"/>
              <w:tabs>
                <w:tab w:val="clear" w:pos="765"/>
                <w:tab w:val="decimal" w:pos="744"/>
              </w:tabs>
              <w:spacing w:line="240" w:lineRule="atLeast"/>
              <w:ind w:left="-79"/>
              <w:rPr>
                <w:rFonts w:cs="Times New Roman"/>
                <w:szCs w:val="22"/>
              </w:rPr>
            </w:pPr>
          </w:p>
        </w:tc>
        <w:tc>
          <w:tcPr>
            <w:tcW w:w="1203" w:type="dxa"/>
            <w:vAlign w:val="bottom"/>
          </w:tcPr>
          <w:p w14:paraId="646BEDC8" w14:textId="77777777" w:rsidR="00816C7B" w:rsidRPr="00AE1021" w:rsidRDefault="00816C7B" w:rsidP="00BA3D8F">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1B8E1109" w14:textId="77777777" w:rsidR="00816C7B" w:rsidRPr="00AE1021" w:rsidRDefault="00816C7B" w:rsidP="00BA3D8F">
            <w:pPr>
              <w:pStyle w:val="acctfourfigures"/>
              <w:tabs>
                <w:tab w:val="clear" w:pos="765"/>
                <w:tab w:val="decimal" w:pos="744"/>
              </w:tabs>
              <w:spacing w:line="240" w:lineRule="atLeast"/>
              <w:ind w:left="-79"/>
              <w:rPr>
                <w:rFonts w:cs="Times New Roman"/>
                <w:szCs w:val="22"/>
              </w:rPr>
            </w:pPr>
          </w:p>
        </w:tc>
        <w:tc>
          <w:tcPr>
            <w:tcW w:w="1350" w:type="dxa"/>
            <w:vAlign w:val="bottom"/>
          </w:tcPr>
          <w:p w14:paraId="34305804" w14:textId="77777777" w:rsidR="00816C7B" w:rsidRPr="00AE1021" w:rsidRDefault="00816C7B" w:rsidP="00BA3D8F">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3DAD71D0" w14:textId="77777777" w:rsidR="00816C7B" w:rsidRPr="00AE1021" w:rsidRDefault="00816C7B" w:rsidP="00BA3D8F">
            <w:pPr>
              <w:pStyle w:val="acctfourfigures"/>
              <w:tabs>
                <w:tab w:val="clear" w:pos="765"/>
                <w:tab w:val="decimal" w:pos="744"/>
              </w:tabs>
              <w:spacing w:line="240" w:lineRule="atLeast"/>
              <w:ind w:left="-79"/>
              <w:rPr>
                <w:rFonts w:cs="Times New Roman"/>
                <w:szCs w:val="22"/>
              </w:rPr>
            </w:pPr>
          </w:p>
        </w:tc>
        <w:tc>
          <w:tcPr>
            <w:tcW w:w="1264" w:type="dxa"/>
            <w:gridSpan w:val="2"/>
            <w:vAlign w:val="bottom"/>
          </w:tcPr>
          <w:p w14:paraId="41F402AB" w14:textId="77777777" w:rsidR="00816C7B" w:rsidRPr="00AE1021" w:rsidRDefault="00816C7B" w:rsidP="00BA3D8F">
            <w:pPr>
              <w:pStyle w:val="acctfourfigures"/>
              <w:tabs>
                <w:tab w:val="clear" w:pos="765"/>
                <w:tab w:val="decimal" w:pos="744"/>
              </w:tabs>
              <w:spacing w:line="240" w:lineRule="atLeast"/>
              <w:ind w:left="-79"/>
              <w:rPr>
                <w:rFonts w:eastAsia="Batang" w:cs="Times New Roman"/>
                <w:szCs w:val="22"/>
                <w:lang w:eastAsia="ko-KR" w:bidi="th-TH"/>
              </w:rPr>
            </w:pPr>
          </w:p>
        </w:tc>
      </w:tr>
      <w:tr w:rsidR="00AE1021" w:rsidRPr="00AE1021" w14:paraId="174C9476" w14:textId="77777777" w:rsidTr="00BA3D8F">
        <w:trPr>
          <w:cantSplit/>
        </w:trPr>
        <w:tc>
          <w:tcPr>
            <w:tcW w:w="4131" w:type="dxa"/>
          </w:tcPr>
          <w:p w14:paraId="3C247C15" w14:textId="77777777" w:rsidR="00967392" w:rsidRPr="00AE1021" w:rsidRDefault="00967392" w:rsidP="00967392">
            <w:pPr>
              <w:spacing w:line="240" w:lineRule="atLeast"/>
              <w:ind w:left="277" w:hanging="277"/>
              <w:rPr>
                <w:rFonts w:cs="Times New Roman"/>
                <w:szCs w:val="22"/>
              </w:rPr>
            </w:pPr>
          </w:p>
        </w:tc>
        <w:tc>
          <w:tcPr>
            <w:tcW w:w="2250" w:type="dxa"/>
          </w:tcPr>
          <w:p w14:paraId="5EB8FEF4" w14:textId="77777777" w:rsidR="00967392" w:rsidRPr="00AE1021" w:rsidRDefault="00967392" w:rsidP="00967392">
            <w:pPr>
              <w:pStyle w:val="acctfourfigures"/>
              <w:tabs>
                <w:tab w:val="clear" w:pos="765"/>
                <w:tab w:val="decimal" w:pos="1452"/>
              </w:tabs>
              <w:spacing w:line="240" w:lineRule="atLeast"/>
              <w:ind w:left="-79" w:right="-68"/>
              <w:rPr>
                <w:rFonts w:cs="Times New Roman"/>
                <w:szCs w:val="22"/>
                <w:lang w:bidi="th-TH"/>
              </w:rPr>
            </w:pPr>
          </w:p>
        </w:tc>
        <w:tc>
          <w:tcPr>
            <w:tcW w:w="2059" w:type="dxa"/>
          </w:tcPr>
          <w:p w14:paraId="7A19C1DC" w14:textId="77777777" w:rsidR="00967392" w:rsidRPr="00AE1021" w:rsidRDefault="00967392" w:rsidP="00967392">
            <w:pPr>
              <w:pStyle w:val="acctfourfigures"/>
              <w:tabs>
                <w:tab w:val="clear" w:pos="765"/>
                <w:tab w:val="decimal" w:pos="1452"/>
              </w:tabs>
              <w:spacing w:line="240" w:lineRule="atLeast"/>
              <w:ind w:left="-79" w:right="-68"/>
              <w:rPr>
                <w:rFonts w:cs="Times New Roman"/>
                <w:szCs w:val="22"/>
                <w:lang w:bidi="th-TH"/>
              </w:rPr>
            </w:pPr>
          </w:p>
        </w:tc>
        <w:tc>
          <w:tcPr>
            <w:tcW w:w="1238" w:type="dxa"/>
            <w:vAlign w:val="bottom"/>
          </w:tcPr>
          <w:p w14:paraId="492F125A" w14:textId="77777777" w:rsidR="00967392" w:rsidRPr="00AE1021" w:rsidRDefault="00967392" w:rsidP="0096739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2DDFE33C" w14:textId="77777777" w:rsidR="00967392" w:rsidRPr="00AE1021" w:rsidRDefault="00967392" w:rsidP="00967392">
            <w:pPr>
              <w:pStyle w:val="acctfourfigures"/>
              <w:tabs>
                <w:tab w:val="clear" w:pos="765"/>
                <w:tab w:val="decimal" w:pos="744"/>
              </w:tabs>
              <w:spacing w:line="240" w:lineRule="atLeast"/>
              <w:ind w:left="-79"/>
              <w:rPr>
                <w:rFonts w:cs="Times New Roman"/>
                <w:szCs w:val="22"/>
              </w:rPr>
            </w:pPr>
          </w:p>
        </w:tc>
        <w:tc>
          <w:tcPr>
            <w:tcW w:w="1203" w:type="dxa"/>
            <w:vAlign w:val="bottom"/>
          </w:tcPr>
          <w:p w14:paraId="011D34CA" w14:textId="77777777" w:rsidR="00967392" w:rsidRPr="00AE1021" w:rsidRDefault="00967392" w:rsidP="006B32C8">
            <w:pPr>
              <w:pStyle w:val="acctfourfigures"/>
              <w:tabs>
                <w:tab w:val="clear" w:pos="765"/>
                <w:tab w:val="decimal" w:pos="942"/>
              </w:tabs>
              <w:spacing w:line="240" w:lineRule="atLeast"/>
              <w:ind w:left="-79"/>
              <w:rPr>
                <w:rFonts w:cs="Times New Roman"/>
                <w:szCs w:val="22"/>
              </w:rPr>
            </w:pPr>
          </w:p>
        </w:tc>
        <w:tc>
          <w:tcPr>
            <w:tcW w:w="180" w:type="dxa"/>
            <w:vAlign w:val="bottom"/>
          </w:tcPr>
          <w:p w14:paraId="587EE181" w14:textId="77777777" w:rsidR="00967392" w:rsidRPr="00AE1021" w:rsidRDefault="00967392" w:rsidP="00967392">
            <w:pPr>
              <w:pStyle w:val="acctfourfigures"/>
              <w:tabs>
                <w:tab w:val="clear" w:pos="765"/>
                <w:tab w:val="decimal" w:pos="744"/>
              </w:tabs>
              <w:spacing w:line="240" w:lineRule="atLeast"/>
              <w:ind w:left="-79"/>
              <w:rPr>
                <w:rFonts w:cs="Times New Roman"/>
                <w:szCs w:val="22"/>
              </w:rPr>
            </w:pPr>
          </w:p>
        </w:tc>
        <w:tc>
          <w:tcPr>
            <w:tcW w:w="1350" w:type="dxa"/>
            <w:vAlign w:val="bottom"/>
          </w:tcPr>
          <w:p w14:paraId="169DED94" w14:textId="77777777" w:rsidR="00967392" w:rsidRPr="00AE1021" w:rsidRDefault="00967392" w:rsidP="0096739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43B0124B" w14:textId="77777777" w:rsidR="00967392" w:rsidRPr="00AE1021" w:rsidRDefault="00967392" w:rsidP="00967392">
            <w:pPr>
              <w:pStyle w:val="acctfourfigures"/>
              <w:tabs>
                <w:tab w:val="clear" w:pos="765"/>
                <w:tab w:val="decimal" w:pos="744"/>
              </w:tabs>
              <w:spacing w:line="240" w:lineRule="atLeast"/>
              <w:ind w:left="-79"/>
              <w:rPr>
                <w:rFonts w:cs="Times New Roman"/>
                <w:szCs w:val="22"/>
              </w:rPr>
            </w:pPr>
          </w:p>
        </w:tc>
        <w:tc>
          <w:tcPr>
            <w:tcW w:w="1264" w:type="dxa"/>
            <w:gridSpan w:val="2"/>
            <w:vAlign w:val="bottom"/>
          </w:tcPr>
          <w:p w14:paraId="54BAA4AE" w14:textId="77777777" w:rsidR="00967392" w:rsidRPr="00AE1021" w:rsidRDefault="00967392" w:rsidP="00967392">
            <w:pPr>
              <w:pStyle w:val="acctfourfigures"/>
              <w:tabs>
                <w:tab w:val="clear" w:pos="765"/>
                <w:tab w:val="decimal" w:pos="744"/>
              </w:tabs>
              <w:spacing w:line="240" w:lineRule="atLeast"/>
              <w:ind w:left="-79"/>
              <w:rPr>
                <w:rFonts w:eastAsia="Batang" w:cs="Times New Roman"/>
                <w:szCs w:val="22"/>
                <w:lang w:eastAsia="ko-KR" w:bidi="th-TH"/>
              </w:rPr>
            </w:pPr>
          </w:p>
        </w:tc>
      </w:tr>
      <w:tr w:rsidR="00AE1021" w:rsidRPr="00AE1021" w14:paraId="7A9C2770" w14:textId="77777777" w:rsidTr="00BA3D8F">
        <w:trPr>
          <w:cantSplit/>
        </w:trPr>
        <w:tc>
          <w:tcPr>
            <w:tcW w:w="4131" w:type="dxa"/>
          </w:tcPr>
          <w:p w14:paraId="14154B55" w14:textId="608BB777" w:rsidR="00967392" w:rsidRPr="00AE1021" w:rsidRDefault="00967392" w:rsidP="00967392">
            <w:pPr>
              <w:spacing w:line="240" w:lineRule="atLeast"/>
              <w:ind w:left="277" w:hanging="277"/>
              <w:rPr>
                <w:rFonts w:cs="Times New Roman"/>
                <w:b/>
                <w:bCs/>
                <w:i/>
                <w:iCs/>
                <w:szCs w:val="22"/>
                <w:lang w:val="en-US"/>
              </w:rPr>
            </w:pPr>
            <w:r w:rsidRPr="00AE1021">
              <w:rPr>
                <w:rFonts w:cs="Times New Roman"/>
                <w:b/>
                <w:bCs/>
                <w:i/>
                <w:iCs/>
                <w:szCs w:val="22"/>
              </w:rPr>
              <w:t>At 31 December 202</w:t>
            </w:r>
            <w:r w:rsidR="00C23812">
              <w:rPr>
                <w:rFonts w:cs="Times New Roman"/>
                <w:b/>
                <w:bCs/>
                <w:i/>
                <w:iCs/>
                <w:szCs w:val="22"/>
              </w:rPr>
              <w:t>5</w:t>
            </w:r>
          </w:p>
        </w:tc>
        <w:tc>
          <w:tcPr>
            <w:tcW w:w="2250" w:type="dxa"/>
          </w:tcPr>
          <w:p w14:paraId="0FF7B594" w14:textId="77777777" w:rsidR="00967392" w:rsidRPr="00AE1021" w:rsidRDefault="00967392" w:rsidP="00967392">
            <w:pPr>
              <w:pStyle w:val="acctfourfigures"/>
              <w:tabs>
                <w:tab w:val="clear" w:pos="765"/>
                <w:tab w:val="decimal" w:pos="1452"/>
              </w:tabs>
              <w:spacing w:line="240" w:lineRule="atLeast"/>
              <w:ind w:left="-79" w:right="-68"/>
              <w:rPr>
                <w:rFonts w:cs="Times New Roman"/>
                <w:szCs w:val="22"/>
                <w:lang w:bidi="th-TH"/>
              </w:rPr>
            </w:pPr>
          </w:p>
        </w:tc>
        <w:tc>
          <w:tcPr>
            <w:tcW w:w="2059" w:type="dxa"/>
          </w:tcPr>
          <w:p w14:paraId="2CFD9CFF" w14:textId="77777777" w:rsidR="00967392" w:rsidRPr="00AE1021" w:rsidRDefault="00967392" w:rsidP="00967392">
            <w:pPr>
              <w:pStyle w:val="acctfourfigures"/>
              <w:tabs>
                <w:tab w:val="clear" w:pos="765"/>
                <w:tab w:val="decimal" w:pos="1452"/>
              </w:tabs>
              <w:spacing w:line="240" w:lineRule="atLeast"/>
              <w:ind w:left="-79" w:right="-68"/>
              <w:rPr>
                <w:rFonts w:cs="Times New Roman"/>
                <w:szCs w:val="22"/>
                <w:lang w:bidi="th-TH"/>
              </w:rPr>
            </w:pPr>
          </w:p>
        </w:tc>
        <w:tc>
          <w:tcPr>
            <w:tcW w:w="1238" w:type="dxa"/>
            <w:vAlign w:val="bottom"/>
          </w:tcPr>
          <w:p w14:paraId="187CBF40" w14:textId="77777777" w:rsidR="00967392" w:rsidRPr="00AE1021" w:rsidRDefault="00967392" w:rsidP="0096739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04C1C136" w14:textId="77777777" w:rsidR="00967392" w:rsidRPr="00AE1021" w:rsidRDefault="00967392" w:rsidP="00967392">
            <w:pPr>
              <w:pStyle w:val="acctfourfigures"/>
              <w:tabs>
                <w:tab w:val="clear" w:pos="765"/>
                <w:tab w:val="decimal" w:pos="744"/>
              </w:tabs>
              <w:spacing w:line="240" w:lineRule="atLeast"/>
              <w:ind w:left="-79"/>
              <w:rPr>
                <w:rFonts w:cs="Times New Roman"/>
                <w:szCs w:val="22"/>
              </w:rPr>
            </w:pPr>
          </w:p>
        </w:tc>
        <w:tc>
          <w:tcPr>
            <w:tcW w:w="1203" w:type="dxa"/>
            <w:vAlign w:val="bottom"/>
          </w:tcPr>
          <w:p w14:paraId="181DE89F" w14:textId="77777777" w:rsidR="00967392" w:rsidRPr="00AE1021" w:rsidRDefault="00967392" w:rsidP="006B32C8">
            <w:pPr>
              <w:pStyle w:val="acctfourfigures"/>
              <w:tabs>
                <w:tab w:val="clear" w:pos="765"/>
                <w:tab w:val="decimal" w:pos="942"/>
              </w:tabs>
              <w:spacing w:line="240" w:lineRule="atLeast"/>
              <w:ind w:left="-79"/>
              <w:rPr>
                <w:rFonts w:cs="Times New Roman"/>
                <w:szCs w:val="22"/>
              </w:rPr>
            </w:pPr>
          </w:p>
        </w:tc>
        <w:tc>
          <w:tcPr>
            <w:tcW w:w="180" w:type="dxa"/>
            <w:vAlign w:val="bottom"/>
          </w:tcPr>
          <w:p w14:paraId="4E71D17C" w14:textId="77777777" w:rsidR="00967392" w:rsidRPr="00AE1021" w:rsidRDefault="00967392" w:rsidP="00967392">
            <w:pPr>
              <w:pStyle w:val="acctfourfigures"/>
              <w:tabs>
                <w:tab w:val="clear" w:pos="765"/>
                <w:tab w:val="decimal" w:pos="744"/>
              </w:tabs>
              <w:spacing w:line="240" w:lineRule="atLeast"/>
              <w:ind w:left="-79"/>
              <w:rPr>
                <w:rFonts w:cs="Times New Roman"/>
                <w:szCs w:val="22"/>
              </w:rPr>
            </w:pPr>
          </w:p>
        </w:tc>
        <w:tc>
          <w:tcPr>
            <w:tcW w:w="1350" w:type="dxa"/>
            <w:vAlign w:val="bottom"/>
          </w:tcPr>
          <w:p w14:paraId="7F7E64F3" w14:textId="77777777" w:rsidR="00967392" w:rsidRPr="00AE1021" w:rsidRDefault="00967392" w:rsidP="0096739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2EF3B57D" w14:textId="77777777" w:rsidR="00967392" w:rsidRPr="00AE1021" w:rsidRDefault="00967392" w:rsidP="00967392">
            <w:pPr>
              <w:pStyle w:val="acctfourfigures"/>
              <w:tabs>
                <w:tab w:val="clear" w:pos="765"/>
                <w:tab w:val="decimal" w:pos="744"/>
              </w:tabs>
              <w:spacing w:line="240" w:lineRule="atLeast"/>
              <w:ind w:left="-79"/>
              <w:rPr>
                <w:rFonts w:cs="Times New Roman"/>
                <w:szCs w:val="22"/>
              </w:rPr>
            </w:pPr>
          </w:p>
        </w:tc>
        <w:tc>
          <w:tcPr>
            <w:tcW w:w="1264" w:type="dxa"/>
            <w:gridSpan w:val="2"/>
            <w:vAlign w:val="bottom"/>
          </w:tcPr>
          <w:p w14:paraId="568655F3" w14:textId="77777777" w:rsidR="00967392" w:rsidRPr="00AE1021" w:rsidRDefault="00967392" w:rsidP="00967392">
            <w:pPr>
              <w:pStyle w:val="acctfourfigures"/>
              <w:tabs>
                <w:tab w:val="clear" w:pos="765"/>
                <w:tab w:val="decimal" w:pos="744"/>
              </w:tabs>
              <w:spacing w:line="240" w:lineRule="atLeast"/>
              <w:ind w:left="-79"/>
              <w:rPr>
                <w:rFonts w:eastAsia="Batang" w:cs="Times New Roman"/>
                <w:szCs w:val="22"/>
                <w:lang w:eastAsia="ko-KR" w:bidi="th-TH"/>
              </w:rPr>
            </w:pPr>
          </w:p>
        </w:tc>
      </w:tr>
      <w:tr w:rsidR="00AE1021" w:rsidRPr="00AE1021" w14:paraId="3207F000" w14:textId="77777777" w:rsidTr="00BA3D8F">
        <w:trPr>
          <w:cantSplit/>
        </w:trPr>
        <w:tc>
          <w:tcPr>
            <w:tcW w:w="4131" w:type="dxa"/>
          </w:tcPr>
          <w:p w14:paraId="53A1DD8F" w14:textId="77777777" w:rsidR="00967392" w:rsidRPr="00AE1021" w:rsidRDefault="00967392" w:rsidP="00967392">
            <w:pPr>
              <w:spacing w:line="240" w:lineRule="atLeast"/>
              <w:ind w:left="277" w:hanging="277"/>
              <w:rPr>
                <w:rFonts w:cs="Times New Roman"/>
                <w:b/>
                <w:bCs/>
                <w:i/>
                <w:iCs/>
                <w:szCs w:val="22"/>
              </w:rPr>
            </w:pPr>
            <w:r w:rsidRPr="00AE1021">
              <w:rPr>
                <w:rFonts w:cs="Times New Roman"/>
                <w:b/>
                <w:bCs/>
                <w:i/>
                <w:iCs/>
                <w:szCs w:val="22"/>
              </w:rPr>
              <w:t>Financial assets</w:t>
            </w:r>
          </w:p>
        </w:tc>
        <w:tc>
          <w:tcPr>
            <w:tcW w:w="2250" w:type="dxa"/>
          </w:tcPr>
          <w:p w14:paraId="03BDAA1E" w14:textId="77777777" w:rsidR="00967392" w:rsidRPr="00AE1021" w:rsidRDefault="00967392" w:rsidP="00967392">
            <w:pPr>
              <w:pStyle w:val="acctfourfigures"/>
              <w:tabs>
                <w:tab w:val="clear" w:pos="765"/>
                <w:tab w:val="decimal" w:pos="1452"/>
              </w:tabs>
              <w:spacing w:line="240" w:lineRule="atLeast"/>
              <w:ind w:left="-79" w:right="-68"/>
              <w:rPr>
                <w:rFonts w:cs="Times New Roman"/>
                <w:szCs w:val="22"/>
                <w:lang w:bidi="th-TH"/>
              </w:rPr>
            </w:pPr>
          </w:p>
        </w:tc>
        <w:tc>
          <w:tcPr>
            <w:tcW w:w="2059" w:type="dxa"/>
          </w:tcPr>
          <w:p w14:paraId="1E33FB58" w14:textId="77777777" w:rsidR="00967392" w:rsidRPr="00AE1021" w:rsidRDefault="00967392" w:rsidP="00967392">
            <w:pPr>
              <w:pStyle w:val="acctfourfigures"/>
              <w:tabs>
                <w:tab w:val="clear" w:pos="765"/>
                <w:tab w:val="decimal" w:pos="1452"/>
              </w:tabs>
              <w:spacing w:line="240" w:lineRule="atLeast"/>
              <w:ind w:left="-79" w:right="-68"/>
              <w:rPr>
                <w:rFonts w:cs="Times New Roman"/>
                <w:szCs w:val="22"/>
                <w:lang w:bidi="th-TH"/>
              </w:rPr>
            </w:pPr>
          </w:p>
        </w:tc>
        <w:tc>
          <w:tcPr>
            <w:tcW w:w="1238" w:type="dxa"/>
            <w:vAlign w:val="bottom"/>
          </w:tcPr>
          <w:p w14:paraId="4B3E2C85" w14:textId="77777777" w:rsidR="00967392" w:rsidRPr="00AE1021" w:rsidRDefault="00967392" w:rsidP="0096739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2B3EC415" w14:textId="77777777" w:rsidR="00967392" w:rsidRPr="00AE1021" w:rsidRDefault="00967392" w:rsidP="00967392">
            <w:pPr>
              <w:pStyle w:val="acctfourfigures"/>
              <w:tabs>
                <w:tab w:val="clear" w:pos="765"/>
                <w:tab w:val="decimal" w:pos="744"/>
              </w:tabs>
              <w:spacing w:line="240" w:lineRule="atLeast"/>
              <w:ind w:left="-79"/>
              <w:rPr>
                <w:rFonts w:cs="Times New Roman"/>
                <w:szCs w:val="22"/>
              </w:rPr>
            </w:pPr>
          </w:p>
        </w:tc>
        <w:tc>
          <w:tcPr>
            <w:tcW w:w="1203" w:type="dxa"/>
            <w:vAlign w:val="bottom"/>
          </w:tcPr>
          <w:p w14:paraId="21F52456" w14:textId="77777777" w:rsidR="00967392" w:rsidRPr="00AE1021" w:rsidRDefault="00967392" w:rsidP="006B32C8">
            <w:pPr>
              <w:pStyle w:val="acctfourfigures"/>
              <w:tabs>
                <w:tab w:val="clear" w:pos="765"/>
                <w:tab w:val="decimal" w:pos="942"/>
              </w:tabs>
              <w:spacing w:line="240" w:lineRule="atLeast"/>
              <w:ind w:left="-79"/>
              <w:rPr>
                <w:rFonts w:cs="Times New Roman"/>
                <w:szCs w:val="22"/>
              </w:rPr>
            </w:pPr>
          </w:p>
        </w:tc>
        <w:tc>
          <w:tcPr>
            <w:tcW w:w="180" w:type="dxa"/>
            <w:vAlign w:val="bottom"/>
          </w:tcPr>
          <w:p w14:paraId="547FAE63" w14:textId="77777777" w:rsidR="00967392" w:rsidRPr="00AE1021" w:rsidRDefault="00967392" w:rsidP="00967392">
            <w:pPr>
              <w:pStyle w:val="acctfourfigures"/>
              <w:tabs>
                <w:tab w:val="clear" w:pos="765"/>
                <w:tab w:val="decimal" w:pos="744"/>
              </w:tabs>
              <w:spacing w:line="240" w:lineRule="atLeast"/>
              <w:ind w:left="-79"/>
              <w:rPr>
                <w:rFonts w:cs="Times New Roman"/>
                <w:szCs w:val="22"/>
              </w:rPr>
            </w:pPr>
          </w:p>
        </w:tc>
        <w:tc>
          <w:tcPr>
            <w:tcW w:w="1350" w:type="dxa"/>
            <w:vAlign w:val="bottom"/>
          </w:tcPr>
          <w:p w14:paraId="4152002E" w14:textId="77777777" w:rsidR="00967392" w:rsidRPr="00AE1021" w:rsidRDefault="00967392" w:rsidP="0096739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01DDB3FD" w14:textId="77777777" w:rsidR="00967392" w:rsidRPr="00AE1021" w:rsidRDefault="00967392" w:rsidP="00967392">
            <w:pPr>
              <w:pStyle w:val="acctfourfigures"/>
              <w:tabs>
                <w:tab w:val="clear" w:pos="765"/>
                <w:tab w:val="decimal" w:pos="744"/>
              </w:tabs>
              <w:spacing w:line="240" w:lineRule="atLeast"/>
              <w:ind w:left="-79"/>
              <w:rPr>
                <w:rFonts w:cs="Times New Roman"/>
                <w:szCs w:val="22"/>
              </w:rPr>
            </w:pPr>
          </w:p>
        </w:tc>
        <w:tc>
          <w:tcPr>
            <w:tcW w:w="1264" w:type="dxa"/>
            <w:gridSpan w:val="2"/>
            <w:vAlign w:val="bottom"/>
          </w:tcPr>
          <w:p w14:paraId="314EAB21" w14:textId="77777777" w:rsidR="00967392" w:rsidRPr="00AE1021" w:rsidRDefault="00967392" w:rsidP="00967392">
            <w:pPr>
              <w:pStyle w:val="acctfourfigures"/>
              <w:tabs>
                <w:tab w:val="clear" w:pos="765"/>
                <w:tab w:val="decimal" w:pos="744"/>
              </w:tabs>
              <w:spacing w:line="240" w:lineRule="atLeast"/>
              <w:ind w:left="-79"/>
              <w:rPr>
                <w:rFonts w:eastAsia="Batang" w:cs="Times New Roman"/>
                <w:szCs w:val="22"/>
                <w:lang w:eastAsia="ko-KR" w:bidi="th-TH"/>
              </w:rPr>
            </w:pPr>
          </w:p>
        </w:tc>
      </w:tr>
      <w:tr w:rsidR="00AE1021" w:rsidRPr="00AE1021" w14:paraId="37BD5DC5" w14:textId="77777777" w:rsidTr="00BA3D8F">
        <w:trPr>
          <w:cantSplit/>
        </w:trPr>
        <w:tc>
          <w:tcPr>
            <w:tcW w:w="4131" w:type="dxa"/>
          </w:tcPr>
          <w:p w14:paraId="758F06C4" w14:textId="77777777" w:rsidR="00967392" w:rsidRPr="00AE1021" w:rsidRDefault="00967392" w:rsidP="00967392">
            <w:pPr>
              <w:spacing w:line="240" w:lineRule="atLeast"/>
              <w:ind w:left="277" w:hanging="277"/>
              <w:rPr>
                <w:rFonts w:cs="Times New Roman"/>
                <w:szCs w:val="22"/>
              </w:rPr>
            </w:pPr>
            <w:r w:rsidRPr="00AE1021">
              <w:rPr>
                <w:rFonts w:cs="Times New Roman"/>
                <w:szCs w:val="22"/>
              </w:rPr>
              <w:t>Other non-current financial assets</w:t>
            </w:r>
          </w:p>
        </w:tc>
        <w:tc>
          <w:tcPr>
            <w:tcW w:w="2250" w:type="dxa"/>
          </w:tcPr>
          <w:p w14:paraId="0B037415" w14:textId="104E9660" w:rsidR="00967392" w:rsidRPr="00C23812" w:rsidRDefault="009439F3" w:rsidP="00967392">
            <w:pPr>
              <w:pStyle w:val="acctfourfigures"/>
              <w:tabs>
                <w:tab w:val="clear" w:pos="765"/>
                <w:tab w:val="decimal" w:pos="1452"/>
              </w:tabs>
              <w:spacing w:line="240" w:lineRule="atLeast"/>
              <w:ind w:left="-79" w:right="-68"/>
              <w:rPr>
                <w:rFonts w:cs="Times New Roman"/>
                <w:szCs w:val="22"/>
                <w:lang w:val="en-US" w:bidi="th-TH"/>
              </w:rPr>
            </w:pPr>
            <w:r>
              <w:rPr>
                <w:rFonts w:cs="Times New Roman"/>
                <w:szCs w:val="22"/>
                <w:lang w:val="en-US"/>
              </w:rPr>
              <w:t>356.74</w:t>
            </w:r>
          </w:p>
        </w:tc>
        <w:tc>
          <w:tcPr>
            <w:tcW w:w="2059" w:type="dxa"/>
          </w:tcPr>
          <w:p w14:paraId="1E890C3E" w14:textId="77777777" w:rsidR="00967392" w:rsidRPr="00AE1021" w:rsidRDefault="00967392" w:rsidP="00967392">
            <w:pPr>
              <w:pStyle w:val="acctfourfigures"/>
              <w:tabs>
                <w:tab w:val="clear" w:pos="765"/>
                <w:tab w:val="decimal" w:pos="1720"/>
              </w:tabs>
              <w:spacing w:line="240" w:lineRule="atLeast"/>
              <w:ind w:left="-79" w:right="-68"/>
              <w:rPr>
                <w:rFonts w:cs="Times New Roman"/>
                <w:szCs w:val="22"/>
                <w:lang w:bidi="th-TH"/>
              </w:rPr>
            </w:pPr>
            <w:r w:rsidRPr="00AE1021">
              <w:rPr>
                <w:rFonts w:cs="Times New Roman"/>
                <w:szCs w:val="22"/>
                <w:lang w:bidi="th-TH"/>
              </w:rPr>
              <w:t>-</w:t>
            </w:r>
          </w:p>
        </w:tc>
        <w:tc>
          <w:tcPr>
            <w:tcW w:w="1238" w:type="dxa"/>
            <w:vAlign w:val="bottom"/>
          </w:tcPr>
          <w:p w14:paraId="0AA76C5C" w14:textId="059DB994" w:rsidR="00967392" w:rsidRPr="00C23812" w:rsidRDefault="009439F3" w:rsidP="00967392">
            <w:pPr>
              <w:pStyle w:val="acctfourfigures"/>
              <w:tabs>
                <w:tab w:val="clear" w:pos="765"/>
                <w:tab w:val="decimal" w:pos="744"/>
              </w:tabs>
              <w:spacing w:line="240" w:lineRule="atLeast"/>
              <w:ind w:left="-79"/>
              <w:rPr>
                <w:rFonts w:cs="Times New Roman"/>
                <w:szCs w:val="22"/>
                <w:lang w:val="en-US" w:bidi="th-TH"/>
              </w:rPr>
            </w:pPr>
            <w:r>
              <w:rPr>
                <w:rFonts w:cs="Times New Roman"/>
                <w:szCs w:val="22"/>
                <w:lang w:val="en-US"/>
              </w:rPr>
              <w:t>213.46</w:t>
            </w:r>
          </w:p>
        </w:tc>
        <w:tc>
          <w:tcPr>
            <w:tcW w:w="180" w:type="dxa"/>
            <w:vAlign w:val="bottom"/>
          </w:tcPr>
          <w:p w14:paraId="53F4C3FC" w14:textId="77777777" w:rsidR="00967392" w:rsidRPr="00AE1021" w:rsidRDefault="00967392" w:rsidP="00967392">
            <w:pPr>
              <w:pStyle w:val="acctfourfigures"/>
              <w:tabs>
                <w:tab w:val="clear" w:pos="765"/>
                <w:tab w:val="decimal" w:pos="744"/>
              </w:tabs>
              <w:spacing w:line="240" w:lineRule="atLeast"/>
              <w:ind w:left="-79"/>
              <w:rPr>
                <w:rFonts w:cs="Times New Roman"/>
                <w:szCs w:val="22"/>
              </w:rPr>
            </w:pPr>
          </w:p>
        </w:tc>
        <w:tc>
          <w:tcPr>
            <w:tcW w:w="1203" w:type="dxa"/>
            <w:vAlign w:val="bottom"/>
          </w:tcPr>
          <w:p w14:paraId="700F8E15" w14:textId="186014CE" w:rsidR="00967392" w:rsidRPr="00AE1021" w:rsidRDefault="00967392" w:rsidP="006B32C8">
            <w:pPr>
              <w:pStyle w:val="acctfourfigures"/>
              <w:tabs>
                <w:tab w:val="clear" w:pos="765"/>
                <w:tab w:val="decimal" w:pos="942"/>
              </w:tabs>
              <w:spacing w:line="240" w:lineRule="atLeast"/>
              <w:ind w:left="-79"/>
              <w:rPr>
                <w:rFonts w:cs="Times New Roman"/>
                <w:szCs w:val="22"/>
              </w:rPr>
            </w:pPr>
            <w:r w:rsidRPr="00AE1021">
              <w:rPr>
                <w:rFonts w:cs="Times New Roman"/>
                <w:szCs w:val="22"/>
                <w:cs/>
              </w:rPr>
              <w:t>-</w:t>
            </w:r>
          </w:p>
        </w:tc>
        <w:tc>
          <w:tcPr>
            <w:tcW w:w="180" w:type="dxa"/>
            <w:vAlign w:val="bottom"/>
          </w:tcPr>
          <w:p w14:paraId="1FCABF48" w14:textId="77777777" w:rsidR="00967392" w:rsidRPr="00AE1021" w:rsidRDefault="00967392" w:rsidP="00967392">
            <w:pPr>
              <w:pStyle w:val="acctfourfigures"/>
              <w:tabs>
                <w:tab w:val="clear" w:pos="765"/>
                <w:tab w:val="decimal" w:pos="744"/>
              </w:tabs>
              <w:spacing w:line="240" w:lineRule="atLeast"/>
              <w:ind w:left="-79"/>
              <w:rPr>
                <w:rFonts w:cs="Times New Roman"/>
                <w:szCs w:val="22"/>
              </w:rPr>
            </w:pPr>
          </w:p>
        </w:tc>
        <w:tc>
          <w:tcPr>
            <w:tcW w:w="1350" w:type="dxa"/>
            <w:vAlign w:val="bottom"/>
          </w:tcPr>
          <w:p w14:paraId="4018E62D" w14:textId="7D0EB92C" w:rsidR="00967392" w:rsidRPr="00AE1021" w:rsidRDefault="00C23812" w:rsidP="00967392">
            <w:pPr>
              <w:pStyle w:val="acctfourfigures"/>
              <w:tabs>
                <w:tab w:val="clear" w:pos="765"/>
                <w:tab w:val="decimal" w:pos="744"/>
              </w:tabs>
              <w:spacing w:line="240" w:lineRule="atLeast"/>
              <w:ind w:left="-79"/>
              <w:rPr>
                <w:rFonts w:cs="Times New Roman"/>
                <w:szCs w:val="22"/>
                <w:lang w:bidi="th-TH"/>
              </w:rPr>
            </w:pPr>
            <w:r>
              <w:rPr>
                <w:rFonts w:cs="Times New Roman"/>
                <w:szCs w:val="22"/>
              </w:rPr>
              <w:t>143.28</w:t>
            </w:r>
          </w:p>
        </w:tc>
        <w:tc>
          <w:tcPr>
            <w:tcW w:w="180" w:type="dxa"/>
            <w:vAlign w:val="bottom"/>
          </w:tcPr>
          <w:p w14:paraId="16432EF5" w14:textId="77777777" w:rsidR="00967392" w:rsidRPr="00AE1021" w:rsidRDefault="00967392" w:rsidP="00967392">
            <w:pPr>
              <w:pStyle w:val="acctfourfigures"/>
              <w:tabs>
                <w:tab w:val="clear" w:pos="765"/>
                <w:tab w:val="decimal" w:pos="744"/>
              </w:tabs>
              <w:spacing w:line="240" w:lineRule="atLeast"/>
              <w:ind w:left="-79"/>
              <w:rPr>
                <w:rFonts w:cs="Times New Roman"/>
                <w:szCs w:val="22"/>
              </w:rPr>
            </w:pPr>
          </w:p>
        </w:tc>
        <w:tc>
          <w:tcPr>
            <w:tcW w:w="1264" w:type="dxa"/>
            <w:gridSpan w:val="2"/>
            <w:vAlign w:val="bottom"/>
          </w:tcPr>
          <w:p w14:paraId="2A6D21FB" w14:textId="6DD3BBF8" w:rsidR="00967392" w:rsidRPr="00C23812" w:rsidRDefault="00C23812" w:rsidP="00967392">
            <w:pPr>
              <w:pStyle w:val="acctfourfigures"/>
              <w:tabs>
                <w:tab w:val="clear" w:pos="765"/>
                <w:tab w:val="decimal" w:pos="744"/>
              </w:tabs>
              <w:spacing w:line="240" w:lineRule="atLeast"/>
              <w:ind w:left="-79"/>
              <w:rPr>
                <w:rFonts w:eastAsia="Batang" w:cs="Times New Roman"/>
                <w:szCs w:val="22"/>
                <w:lang w:val="en-US" w:eastAsia="ko-KR" w:bidi="th-TH"/>
              </w:rPr>
            </w:pPr>
            <w:r>
              <w:rPr>
                <w:rFonts w:cs="Times New Roman"/>
                <w:szCs w:val="22"/>
                <w:lang w:val="en-US"/>
              </w:rPr>
              <w:t>3</w:t>
            </w:r>
            <w:r w:rsidR="009A5FF6">
              <w:rPr>
                <w:rFonts w:cs="Times New Roman"/>
                <w:szCs w:val="22"/>
                <w:lang w:val="en-US"/>
              </w:rPr>
              <w:t>56.74</w:t>
            </w:r>
          </w:p>
        </w:tc>
      </w:tr>
      <w:tr w:rsidR="00AE1021" w:rsidRPr="00AE1021" w14:paraId="195712FE" w14:textId="77777777" w:rsidTr="00BA3D8F">
        <w:trPr>
          <w:cantSplit/>
        </w:trPr>
        <w:tc>
          <w:tcPr>
            <w:tcW w:w="4131" w:type="dxa"/>
          </w:tcPr>
          <w:p w14:paraId="76C32242" w14:textId="77777777" w:rsidR="00967392" w:rsidRPr="00AE1021" w:rsidRDefault="00967392" w:rsidP="00967392">
            <w:pPr>
              <w:spacing w:line="240" w:lineRule="atLeast"/>
              <w:ind w:left="277" w:hanging="277"/>
              <w:rPr>
                <w:rFonts w:cs="Times New Roman"/>
                <w:szCs w:val="22"/>
              </w:rPr>
            </w:pPr>
          </w:p>
        </w:tc>
        <w:tc>
          <w:tcPr>
            <w:tcW w:w="2250" w:type="dxa"/>
          </w:tcPr>
          <w:p w14:paraId="37063A0F" w14:textId="77777777" w:rsidR="00967392" w:rsidRPr="00AE1021" w:rsidRDefault="00967392" w:rsidP="00967392">
            <w:pPr>
              <w:pStyle w:val="acctfourfigures"/>
              <w:tabs>
                <w:tab w:val="clear" w:pos="765"/>
                <w:tab w:val="decimal" w:pos="1452"/>
              </w:tabs>
              <w:spacing w:line="240" w:lineRule="atLeast"/>
              <w:ind w:left="-79" w:right="-68"/>
              <w:rPr>
                <w:rFonts w:cs="Times New Roman"/>
                <w:szCs w:val="22"/>
                <w:lang w:bidi="th-TH"/>
              </w:rPr>
            </w:pPr>
          </w:p>
        </w:tc>
        <w:tc>
          <w:tcPr>
            <w:tcW w:w="2059" w:type="dxa"/>
          </w:tcPr>
          <w:p w14:paraId="04EE2380" w14:textId="77777777" w:rsidR="00967392" w:rsidRPr="00AE1021" w:rsidRDefault="00967392" w:rsidP="00967392">
            <w:pPr>
              <w:pStyle w:val="acctfourfigures"/>
              <w:tabs>
                <w:tab w:val="clear" w:pos="765"/>
                <w:tab w:val="decimal" w:pos="1452"/>
              </w:tabs>
              <w:spacing w:line="240" w:lineRule="atLeast"/>
              <w:ind w:left="-79" w:right="-68"/>
              <w:rPr>
                <w:rFonts w:cs="Times New Roman"/>
                <w:szCs w:val="22"/>
                <w:lang w:bidi="th-TH"/>
              </w:rPr>
            </w:pPr>
          </w:p>
        </w:tc>
        <w:tc>
          <w:tcPr>
            <w:tcW w:w="1238" w:type="dxa"/>
            <w:vAlign w:val="bottom"/>
          </w:tcPr>
          <w:p w14:paraId="3ED49501" w14:textId="77777777" w:rsidR="00967392" w:rsidRPr="00AE1021" w:rsidRDefault="00967392" w:rsidP="0096739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7C652758" w14:textId="77777777" w:rsidR="00967392" w:rsidRPr="00AE1021" w:rsidRDefault="00967392" w:rsidP="00967392">
            <w:pPr>
              <w:pStyle w:val="acctfourfigures"/>
              <w:tabs>
                <w:tab w:val="clear" w:pos="765"/>
                <w:tab w:val="decimal" w:pos="744"/>
              </w:tabs>
              <w:spacing w:line="240" w:lineRule="atLeast"/>
              <w:ind w:left="-79"/>
              <w:rPr>
                <w:rFonts w:cs="Times New Roman"/>
                <w:szCs w:val="22"/>
              </w:rPr>
            </w:pPr>
          </w:p>
        </w:tc>
        <w:tc>
          <w:tcPr>
            <w:tcW w:w="1203" w:type="dxa"/>
            <w:vAlign w:val="bottom"/>
          </w:tcPr>
          <w:p w14:paraId="4FA34EF5" w14:textId="77777777" w:rsidR="00967392" w:rsidRPr="00AE1021" w:rsidRDefault="00967392" w:rsidP="0096739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4718EDBC" w14:textId="77777777" w:rsidR="00967392" w:rsidRPr="00AE1021" w:rsidRDefault="00967392" w:rsidP="00967392">
            <w:pPr>
              <w:pStyle w:val="acctfourfigures"/>
              <w:tabs>
                <w:tab w:val="clear" w:pos="765"/>
                <w:tab w:val="decimal" w:pos="744"/>
              </w:tabs>
              <w:spacing w:line="240" w:lineRule="atLeast"/>
              <w:ind w:left="-79"/>
              <w:rPr>
                <w:rFonts w:cs="Times New Roman"/>
                <w:szCs w:val="22"/>
              </w:rPr>
            </w:pPr>
          </w:p>
        </w:tc>
        <w:tc>
          <w:tcPr>
            <w:tcW w:w="1350" w:type="dxa"/>
            <w:vAlign w:val="bottom"/>
          </w:tcPr>
          <w:p w14:paraId="2265323F" w14:textId="77777777" w:rsidR="00967392" w:rsidRPr="00AE1021" w:rsidRDefault="00967392" w:rsidP="0096739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1F455269" w14:textId="77777777" w:rsidR="00967392" w:rsidRPr="00AE1021" w:rsidRDefault="00967392" w:rsidP="00967392">
            <w:pPr>
              <w:pStyle w:val="acctfourfigures"/>
              <w:tabs>
                <w:tab w:val="clear" w:pos="765"/>
                <w:tab w:val="decimal" w:pos="744"/>
              </w:tabs>
              <w:spacing w:line="240" w:lineRule="atLeast"/>
              <w:ind w:left="-79"/>
              <w:rPr>
                <w:rFonts w:cs="Times New Roman"/>
                <w:szCs w:val="22"/>
              </w:rPr>
            </w:pPr>
          </w:p>
        </w:tc>
        <w:tc>
          <w:tcPr>
            <w:tcW w:w="1264" w:type="dxa"/>
            <w:gridSpan w:val="2"/>
            <w:vAlign w:val="bottom"/>
          </w:tcPr>
          <w:p w14:paraId="41775079" w14:textId="77777777" w:rsidR="00967392" w:rsidRPr="00AE1021" w:rsidRDefault="00967392" w:rsidP="00967392">
            <w:pPr>
              <w:pStyle w:val="acctfourfigures"/>
              <w:tabs>
                <w:tab w:val="clear" w:pos="765"/>
                <w:tab w:val="decimal" w:pos="744"/>
              </w:tabs>
              <w:spacing w:line="240" w:lineRule="atLeast"/>
              <w:ind w:left="-79"/>
              <w:rPr>
                <w:rFonts w:eastAsia="Batang" w:cs="Times New Roman"/>
                <w:szCs w:val="22"/>
                <w:lang w:eastAsia="ko-KR" w:bidi="th-TH"/>
              </w:rPr>
            </w:pPr>
          </w:p>
        </w:tc>
      </w:tr>
      <w:tr w:rsidR="00967392" w:rsidRPr="00AE1021" w14:paraId="439356C7" w14:textId="77777777" w:rsidTr="00BA3D8F">
        <w:trPr>
          <w:cantSplit/>
        </w:trPr>
        <w:tc>
          <w:tcPr>
            <w:tcW w:w="4131" w:type="dxa"/>
          </w:tcPr>
          <w:p w14:paraId="4B62808A" w14:textId="77777777" w:rsidR="00967392" w:rsidRPr="00AE1021" w:rsidRDefault="00967392" w:rsidP="00967392">
            <w:pPr>
              <w:spacing w:line="240" w:lineRule="atLeast"/>
              <w:ind w:left="277" w:hanging="277"/>
              <w:rPr>
                <w:rFonts w:cs="Times New Roman"/>
                <w:szCs w:val="22"/>
              </w:rPr>
            </w:pPr>
          </w:p>
        </w:tc>
        <w:tc>
          <w:tcPr>
            <w:tcW w:w="2250" w:type="dxa"/>
          </w:tcPr>
          <w:p w14:paraId="1CEA1CF4" w14:textId="77777777" w:rsidR="00967392" w:rsidRPr="00AE1021" w:rsidRDefault="00967392" w:rsidP="00967392">
            <w:pPr>
              <w:pStyle w:val="acctfourfigures"/>
              <w:tabs>
                <w:tab w:val="clear" w:pos="765"/>
                <w:tab w:val="decimal" w:pos="1452"/>
              </w:tabs>
              <w:spacing w:line="240" w:lineRule="atLeast"/>
              <w:ind w:left="-79" w:right="-68"/>
              <w:rPr>
                <w:rFonts w:cs="Times New Roman"/>
                <w:szCs w:val="22"/>
                <w:lang w:bidi="th-TH"/>
              </w:rPr>
            </w:pPr>
          </w:p>
        </w:tc>
        <w:tc>
          <w:tcPr>
            <w:tcW w:w="2059" w:type="dxa"/>
          </w:tcPr>
          <w:p w14:paraId="5C6588EB" w14:textId="77777777" w:rsidR="00967392" w:rsidRPr="00AE1021" w:rsidRDefault="00967392" w:rsidP="00967392">
            <w:pPr>
              <w:pStyle w:val="acctfourfigures"/>
              <w:tabs>
                <w:tab w:val="clear" w:pos="765"/>
                <w:tab w:val="decimal" w:pos="1452"/>
              </w:tabs>
              <w:spacing w:line="240" w:lineRule="atLeast"/>
              <w:ind w:left="-79" w:right="-68"/>
              <w:rPr>
                <w:rFonts w:cs="Times New Roman"/>
                <w:szCs w:val="22"/>
                <w:lang w:bidi="th-TH"/>
              </w:rPr>
            </w:pPr>
          </w:p>
        </w:tc>
        <w:tc>
          <w:tcPr>
            <w:tcW w:w="1238" w:type="dxa"/>
            <w:vAlign w:val="bottom"/>
          </w:tcPr>
          <w:p w14:paraId="3E4275C4" w14:textId="77777777" w:rsidR="00967392" w:rsidRPr="00AE1021" w:rsidRDefault="00967392" w:rsidP="0096739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16ACA43E" w14:textId="77777777" w:rsidR="00967392" w:rsidRPr="00AE1021" w:rsidRDefault="00967392" w:rsidP="00967392">
            <w:pPr>
              <w:pStyle w:val="acctfourfigures"/>
              <w:tabs>
                <w:tab w:val="clear" w:pos="765"/>
                <w:tab w:val="decimal" w:pos="744"/>
              </w:tabs>
              <w:spacing w:line="240" w:lineRule="atLeast"/>
              <w:ind w:left="-79"/>
              <w:rPr>
                <w:rFonts w:cs="Times New Roman"/>
                <w:szCs w:val="22"/>
              </w:rPr>
            </w:pPr>
          </w:p>
        </w:tc>
        <w:tc>
          <w:tcPr>
            <w:tcW w:w="1203" w:type="dxa"/>
            <w:vAlign w:val="bottom"/>
          </w:tcPr>
          <w:p w14:paraId="78258F4C" w14:textId="77777777" w:rsidR="00967392" w:rsidRPr="00AE1021" w:rsidRDefault="00967392" w:rsidP="0096739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53F76054" w14:textId="77777777" w:rsidR="00967392" w:rsidRPr="00AE1021" w:rsidRDefault="00967392" w:rsidP="00967392">
            <w:pPr>
              <w:pStyle w:val="acctfourfigures"/>
              <w:tabs>
                <w:tab w:val="clear" w:pos="765"/>
                <w:tab w:val="decimal" w:pos="744"/>
              </w:tabs>
              <w:spacing w:line="240" w:lineRule="atLeast"/>
              <w:ind w:left="-79"/>
              <w:rPr>
                <w:rFonts w:cs="Times New Roman"/>
                <w:szCs w:val="22"/>
              </w:rPr>
            </w:pPr>
          </w:p>
        </w:tc>
        <w:tc>
          <w:tcPr>
            <w:tcW w:w="1350" w:type="dxa"/>
            <w:vAlign w:val="bottom"/>
          </w:tcPr>
          <w:p w14:paraId="54374AF5" w14:textId="77777777" w:rsidR="00967392" w:rsidRPr="00AE1021" w:rsidRDefault="00967392" w:rsidP="00967392">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68438E0A" w14:textId="77777777" w:rsidR="00967392" w:rsidRPr="00AE1021" w:rsidRDefault="00967392" w:rsidP="00967392">
            <w:pPr>
              <w:pStyle w:val="acctfourfigures"/>
              <w:tabs>
                <w:tab w:val="clear" w:pos="765"/>
                <w:tab w:val="decimal" w:pos="744"/>
              </w:tabs>
              <w:spacing w:line="240" w:lineRule="atLeast"/>
              <w:ind w:left="-79"/>
              <w:rPr>
                <w:rFonts w:cs="Times New Roman"/>
                <w:szCs w:val="22"/>
              </w:rPr>
            </w:pPr>
          </w:p>
        </w:tc>
        <w:tc>
          <w:tcPr>
            <w:tcW w:w="1264" w:type="dxa"/>
            <w:gridSpan w:val="2"/>
            <w:vAlign w:val="bottom"/>
          </w:tcPr>
          <w:p w14:paraId="02AD0B33" w14:textId="77777777" w:rsidR="00967392" w:rsidRPr="00AE1021" w:rsidRDefault="00967392" w:rsidP="00967392">
            <w:pPr>
              <w:pStyle w:val="acctfourfigures"/>
              <w:tabs>
                <w:tab w:val="clear" w:pos="765"/>
                <w:tab w:val="decimal" w:pos="744"/>
              </w:tabs>
              <w:spacing w:line="240" w:lineRule="atLeast"/>
              <w:ind w:left="-79"/>
              <w:rPr>
                <w:rFonts w:eastAsia="Batang" w:cs="Times New Roman"/>
                <w:szCs w:val="22"/>
                <w:lang w:eastAsia="ko-KR" w:bidi="th-TH"/>
              </w:rPr>
            </w:pPr>
          </w:p>
        </w:tc>
      </w:tr>
      <w:bookmarkEnd w:id="0"/>
    </w:tbl>
    <w:p w14:paraId="06F19606" w14:textId="2E97F7AD" w:rsidR="00272B50" w:rsidRPr="00AE1021" w:rsidRDefault="00272B50" w:rsidP="002F7AE0">
      <w:pPr>
        <w:spacing w:line="240" w:lineRule="auto"/>
        <w:ind w:right="-45"/>
        <w:jc w:val="thaiDistribute"/>
        <w:rPr>
          <w:szCs w:val="22"/>
          <w:lang w:val="en-US"/>
        </w:rPr>
      </w:pPr>
    </w:p>
    <w:p w14:paraId="414E477C" w14:textId="43EFB4CB" w:rsidR="00272B50" w:rsidRPr="00AE1021" w:rsidRDefault="00272B50" w:rsidP="00B252A4">
      <w:pPr>
        <w:spacing w:line="240" w:lineRule="auto"/>
        <w:ind w:left="539" w:right="-45"/>
        <w:jc w:val="thaiDistribute"/>
        <w:rPr>
          <w:szCs w:val="22"/>
          <w:lang w:val="en-US" w:bidi="th-TH"/>
        </w:rPr>
      </w:pPr>
      <w:r w:rsidRPr="00AE1021">
        <w:rPr>
          <w:szCs w:val="22"/>
          <w:lang w:val="en-US"/>
        </w:rPr>
        <w:t xml:space="preserve">Level 3 </w:t>
      </w:r>
      <w:r w:rsidRPr="00AE1021">
        <w:rPr>
          <w:rFonts w:cs="Times New Roman"/>
          <w:szCs w:val="22"/>
        </w:rPr>
        <w:t>fair</w:t>
      </w:r>
      <w:r w:rsidRPr="00AE1021">
        <w:rPr>
          <w:szCs w:val="22"/>
          <w:lang w:val="en-US"/>
        </w:rPr>
        <w:t xml:space="preserve"> values for equity instruments measured at fair value through other comprehensive income</w:t>
      </w:r>
      <w:r w:rsidR="00630C9D" w:rsidRPr="00AE1021">
        <w:rPr>
          <w:szCs w:val="22"/>
          <w:lang w:val="en-US"/>
        </w:rPr>
        <w:t xml:space="preserve">. </w:t>
      </w:r>
      <w:r w:rsidR="006D7D8D" w:rsidRPr="00AE1021">
        <w:rPr>
          <w:szCs w:val="22"/>
          <w:lang w:val="en-US" w:bidi="th-TH"/>
        </w:rPr>
        <w:t>I</w:t>
      </w:r>
      <w:r w:rsidR="00B252A4" w:rsidRPr="00AE1021">
        <w:rPr>
          <w:szCs w:val="22"/>
          <w:lang w:val="en-US" w:bidi="th-TH"/>
        </w:rPr>
        <w:t xml:space="preserve">nvestment in non-marketable securities </w:t>
      </w:r>
      <w:r w:rsidR="00630C9D" w:rsidRPr="00AE1021">
        <w:rPr>
          <w:szCs w:val="22"/>
          <w:lang w:val="en-US" w:bidi="th-TH"/>
        </w:rPr>
        <w:t>are based on</w:t>
      </w:r>
      <w:r w:rsidR="00B252A4" w:rsidRPr="00AE1021">
        <w:rPr>
          <w:szCs w:val="22"/>
          <w:lang w:val="en-US" w:bidi="th-TH"/>
        </w:rPr>
        <w:t xml:space="preserve"> cost which considered</w:t>
      </w:r>
      <w:r w:rsidR="00B252A4" w:rsidRPr="00AE1021">
        <w:rPr>
          <w:rFonts w:hint="cs"/>
          <w:szCs w:val="22"/>
          <w:cs/>
          <w:lang w:val="en-US" w:bidi="th-TH"/>
        </w:rPr>
        <w:t xml:space="preserve"> </w:t>
      </w:r>
      <w:r w:rsidR="00B252A4" w:rsidRPr="00AE1021">
        <w:rPr>
          <w:szCs w:val="22"/>
          <w:lang w:val="en-US" w:bidi="th-TH"/>
        </w:rPr>
        <w:t xml:space="preserve">as estimated fair values except </w:t>
      </w:r>
      <w:r w:rsidR="00630C9D" w:rsidRPr="00AE1021">
        <w:rPr>
          <w:szCs w:val="22"/>
          <w:lang w:val="en-US" w:bidi="th-TH"/>
        </w:rPr>
        <w:t xml:space="preserve">there are </w:t>
      </w:r>
      <w:r w:rsidR="00B252A4" w:rsidRPr="00AE1021">
        <w:rPr>
          <w:szCs w:val="22"/>
          <w:lang w:val="en-US" w:bidi="th-TH"/>
        </w:rPr>
        <w:t xml:space="preserve">significant change in </w:t>
      </w:r>
      <w:r w:rsidR="00630C9D" w:rsidRPr="00AE1021">
        <w:rPr>
          <w:szCs w:val="22"/>
          <w:lang w:val="en-US" w:bidi="th-TH"/>
        </w:rPr>
        <w:t xml:space="preserve">their </w:t>
      </w:r>
      <w:r w:rsidR="00B252A4" w:rsidRPr="00AE1021">
        <w:rPr>
          <w:szCs w:val="22"/>
          <w:lang w:val="en-US" w:bidi="th-TH"/>
        </w:rPr>
        <w:t>operation</w:t>
      </w:r>
      <w:r w:rsidR="00630C9D" w:rsidRPr="00AE1021">
        <w:rPr>
          <w:szCs w:val="22"/>
          <w:lang w:val="en-US" w:bidi="th-TH"/>
        </w:rPr>
        <w:t>s</w:t>
      </w:r>
      <w:r w:rsidR="00B252A4" w:rsidRPr="00AE1021">
        <w:rPr>
          <w:szCs w:val="22"/>
          <w:lang w:val="en-US" w:bidi="th-TH"/>
        </w:rPr>
        <w:t>.</w:t>
      </w:r>
    </w:p>
    <w:p w14:paraId="37AF9B04" w14:textId="77777777" w:rsidR="0003159E" w:rsidRPr="00AE1021" w:rsidRDefault="0003159E" w:rsidP="0003159E">
      <w:pPr>
        <w:spacing w:line="240" w:lineRule="auto"/>
        <w:ind w:left="539" w:right="-45"/>
        <w:jc w:val="thaiDistribute"/>
        <w:rPr>
          <w:rFonts w:cs="Times New Roman"/>
          <w:szCs w:val="22"/>
        </w:rPr>
        <w:sectPr w:rsidR="0003159E" w:rsidRPr="00AE1021" w:rsidSect="00D615A4">
          <w:headerReference w:type="default" r:id="rId17"/>
          <w:footerReference w:type="default" r:id="rId18"/>
          <w:pgSz w:w="16840" w:h="11907" w:orient="landscape" w:code="9"/>
          <w:pgMar w:top="691" w:right="1152" w:bottom="576" w:left="1152" w:header="720" w:footer="720" w:gutter="0"/>
          <w:cols w:space="720"/>
          <w:docGrid w:linePitch="360"/>
        </w:sectPr>
      </w:pPr>
    </w:p>
    <w:p w14:paraId="55450C25" w14:textId="14B0CA63" w:rsidR="00A04752" w:rsidRPr="00AE1021" w:rsidRDefault="00A04752" w:rsidP="00332CE2">
      <w:pPr>
        <w:pStyle w:val="Heading1"/>
        <w:numPr>
          <w:ilvl w:val="0"/>
          <w:numId w:val="3"/>
        </w:numPr>
        <w:spacing w:before="0" w:after="0" w:line="240" w:lineRule="atLeast"/>
        <w:ind w:left="540"/>
        <w:rPr>
          <w:rFonts w:cs="Times New Roman"/>
          <w:szCs w:val="24"/>
        </w:rPr>
      </w:pPr>
      <w:r w:rsidRPr="00AE1021">
        <w:rPr>
          <w:rFonts w:cs="Times New Roman"/>
          <w:szCs w:val="24"/>
        </w:rPr>
        <w:lastRenderedPageBreak/>
        <w:t>Commitments with non-related parties</w:t>
      </w:r>
    </w:p>
    <w:p w14:paraId="54EFDB5B" w14:textId="3FE65EC7" w:rsidR="00A04752" w:rsidRPr="00AE1021" w:rsidRDefault="00A04752" w:rsidP="00A04752">
      <w:pPr>
        <w:pStyle w:val="BodyText"/>
        <w:spacing w:after="0" w:line="240" w:lineRule="atLeast"/>
        <w:rPr>
          <w:rFonts w:cs="Times New Roman"/>
          <w:lang w:val="en-GB"/>
        </w:rPr>
      </w:pPr>
    </w:p>
    <w:tbl>
      <w:tblPr>
        <w:tblW w:w="9209" w:type="dxa"/>
        <w:tblInd w:w="511" w:type="dxa"/>
        <w:tblLayout w:type="fixed"/>
        <w:tblCellMar>
          <w:left w:w="79" w:type="dxa"/>
          <w:right w:w="79" w:type="dxa"/>
        </w:tblCellMar>
        <w:tblLook w:val="0000" w:firstRow="0" w:lastRow="0" w:firstColumn="0" w:lastColumn="0" w:noHBand="0" w:noVBand="0"/>
      </w:tblPr>
      <w:tblGrid>
        <w:gridCol w:w="4616"/>
        <w:gridCol w:w="2357"/>
        <w:gridCol w:w="183"/>
        <w:gridCol w:w="2053"/>
      </w:tblGrid>
      <w:tr w:rsidR="00AE1021" w:rsidRPr="00AE1021" w14:paraId="74189590" w14:textId="77777777" w:rsidTr="002F7AE0">
        <w:trPr>
          <w:cantSplit/>
          <w:trHeight w:val="518"/>
        </w:trPr>
        <w:tc>
          <w:tcPr>
            <w:tcW w:w="4616" w:type="dxa"/>
          </w:tcPr>
          <w:p w14:paraId="53F8EF2B" w14:textId="77777777" w:rsidR="00816C7B" w:rsidRPr="00AE1021" w:rsidRDefault="00816C7B" w:rsidP="00BA3D8F">
            <w:pPr>
              <w:spacing w:line="240" w:lineRule="atLeast"/>
              <w:rPr>
                <w:rFonts w:cs="Times New Roman"/>
                <w:b/>
                <w:bCs/>
                <w:i/>
                <w:iCs/>
                <w:szCs w:val="22"/>
                <w:lang w:val="en-US"/>
              </w:rPr>
            </w:pPr>
          </w:p>
          <w:p w14:paraId="0FFC188B" w14:textId="6F79C874" w:rsidR="00816C7B" w:rsidRPr="00AE1021" w:rsidRDefault="00816C7B" w:rsidP="00BA3D8F">
            <w:pPr>
              <w:spacing w:line="240" w:lineRule="atLeast"/>
              <w:rPr>
                <w:rFonts w:cs="Times New Roman"/>
                <w:b/>
                <w:bCs/>
                <w:i/>
                <w:iCs/>
                <w:lang w:bidi="th-TH"/>
              </w:rPr>
            </w:pPr>
            <w:r w:rsidRPr="00AE1021">
              <w:rPr>
                <w:rFonts w:cs="Times New Roman"/>
                <w:b/>
                <w:bCs/>
                <w:i/>
                <w:iCs/>
                <w:szCs w:val="22"/>
                <w:lang w:val="en-US"/>
              </w:rPr>
              <w:t>At 3</w:t>
            </w:r>
            <w:r w:rsidR="00FE5E59">
              <w:rPr>
                <w:rFonts w:cs="Times New Roman"/>
                <w:b/>
                <w:bCs/>
                <w:i/>
                <w:iCs/>
                <w:szCs w:val="22"/>
                <w:lang w:val="en-US"/>
              </w:rPr>
              <w:t>0</w:t>
            </w:r>
            <w:r w:rsidRPr="00AE1021">
              <w:rPr>
                <w:rFonts w:cs="Times New Roman"/>
                <w:b/>
                <w:bCs/>
                <w:i/>
                <w:iCs/>
                <w:szCs w:val="22"/>
                <w:lang w:val="en-US"/>
              </w:rPr>
              <w:t xml:space="preserve"> </w:t>
            </w:r>
            <w:r w:rsidR="00FE5E59">
              <w:rPr>
                <w:rFonts w:cs="Times New Roman"/>
                <w:b/>
                <w:bCs/>
                <w:i/>
                <w:iCs/>
                <w:szCs w:val="22"/>
                <w:lang w:val="en-US"/>
              </w:rPr>
              <w:t>June</w:t>
            </w:r>
            <w:r w:rsidRPr="00AE1021">
              <w:rPr>
                <w:rFonts w:cs="Times New Roman"/>
                <w:b/>
                <w:bCs/>
                <w:i/>
                <w:iCs/>
                <w:szCs w:val="22"/>
                <w:lang w:val="en-US"/>
              </w:rPr>
              <w:t xml:space="preserve"> 202</w:t>
            </w:r>
            <w:r w:rsidR="00C23812">
              <w:rPr>
                <w:rFonts w:cs="Times New Roman"/>
                <w:b/>
                <w:bCs/>
                <w:i/>
                <w:iCs/>
                <w:szCs w:val="22"/>
                <w:lang w:val="en-US"/>
              </w:rPr>
              <w:t>6</w:t>
            </w:r>
          </w:p>
        </w:tc>
        <w:tc>
          <w:tcPr>
            <w:tcW w:w="2357" w:type="dxa"/>
          </w:tcPr>
          <w:p w14:paraId="554650C1" w14:textId="77777777" w:rsidR="00816C7B" w:rsidRPr="00AE1021" w:rsidRDefault="00816C7B" w:rsidP="00BA3D8F">
            <w:pPr>
              <w:pStyle w:val="acctmergecolhdg"/>
              <w:spacing w:line="240" w:lineRule="atLeast"/>
              <w:ind w:left="-97" w:right="-86"/>
              <w:rPr>
                <w:rFonts w:cs="Times New Roman"/>
                <w:szCs w:val="22"/>
              </w:rPr>
            </w:pPr>
            <w:r w:rsidRPr="00AE1021">
              <w:rPr>
                <w:rFonts w:cs="Times New Roman"/>
                <w:szCs w:val="22"/>
              </w:rPr>
              <w:t>Consolidated</w:t>
            </w:r>
          </w:p>
          <w:p w14:paraId="0594E82A" w14:textId="77777777" w:rsidR="00816C7B" w:rsidRPr="00AE1021" w:rsidRDefault="00816C7B" w:rsidP="00BA3D8F">
            <w:pPr>
              <w:pStyle w:val="acctfourfigures"/>
              <w:tabs>
                <w:tab w:val="clear" w:pos="765"/>
                <w:tab w:val="decimal" w:pos="641"/>
              </w:tabs>
              <w:spacing w:line="240" w:lineRule="atLeast"/>
              <w:ind w:left="-79" w:right="-79"/>
              <w:jc w:val="center"/>
              <w:rPr>
                <w:rFonts w:cs="Times New Roman"/>
                <w:b/>
                <w:szCs w:val="22"/>
              </w:rPr>
            </w:pPr>
            <w:r w:rsidRPr="00AE1021">
              <w:rPr>
                <w:rFonts w:cs="Times New Roman"/>
                <w:b/>
                <w:szCs w:val="22"/>
              </w:rPr>
              <w:t>financial statements</w:t>
            </w:r>
          </w:p>
        </w:tc>
        <w:tc>
          <w:tcPr>
            <w:tcW w:w="183" w:type="dxa"/>
          </w:tcPr>
          <w:p w14:paraId="3C9B43E3" w14:textId="77777777" w:rsidR="00816C7B" w:rsidRPr="00AE1021" w:rsidRDefault="00816C7B" w:rsidP="00BA3D8F">
            <w:pPr>
              <w:pStyle w:val="acctfourfigures"/>
              <w:tabs>
                <w:tab w:val="clear" w:pos="765"/>
                <w:tab w:val="decimal" w:pos="641"/>
              </w:tabs>
              <w:spacing w:line="240" w:lineRule="atLeast"/>
              <w:ind w:left="-79" w:right="-79"/>
              <w:rPr>
                <w:rFonts w:cs="Times New Roman"/>
                <w:szCs w:val="22"/>
              </w:rPr>
            </w:pPr>
          </w:p>
        </w:tc>
        <w:tc>
          <w:tcPr>
            <w:tcW w:w="2053" w:type="dxa"/>
          </w:tcPr>
          <w:p w14:paraId="2B8830E2" w14:textId="77777777" w:rsidR="00816C7B" w:rsidRPr="00AE1021" w:rsidRDefault="00816C7B" w:rsidP="00BA3D8F">
            <w:pPr>
              <w:pStyle w:val="acctmergecolhdg"/>
              <w:spacing w:line="240" w:lineRule="atLeast"/>
              <w:rPr>
                <w:rFonts w:cs="Times New Roman"/>
                <w:szCs w:val="22"/>
              </w:rPr>
            </w:pPr>
            <w:r w:rsidRPr="00AE1021">
              <w:rPr>
                <w:rFonts w:cs="Times New Roman"/>
                <w:szCs w:val="22"/>
              </w:rPr>
              <w:t>Separate</w:t>
            </w:r>
          </w:p>
          <w:p w14:paraId="22C82AA4" w14:textId="77777777" w:rsidR="00816C7B" w:rsidRPr="00AE1021" w:rsidRDefault="00816C7B" w:rsidP="00BA3D8F">
            <w:pPr>
              <w:pStyle w:val="acctfourfigures"/>
              <w:tabs>
                <w:tab w:val="clear" w:pos="765"/>
                <w:tab w:val="decimal" w:pos="641"/>
              </w:tabs>
              <w:spacing w:line="240" w:lineRule="atLeast"/>
              <w:jc w:val="center"/>
              <w:rPr>
                <w:rFonts w:cs="Times New Roman"/>
              </w:rPr>
            </w:pPr>
            <w:r w:rsidRPr="00AE1021">
              <w:rPr>
                <w:rFonts w:cs="Times New Roman"/>
                <w:b/>
                <w:szCs w:val="22"/>
              </w:rPr>
              <w:t>financial statements</w:t>
            </w:r>
          </w:p>
        </w:tc>
      </w:tr>
      <w:tr w:rsidR="00AE1021" w:rsidRPr="00AE1021" w14:paraId="0B100AAF" w14:textId="77777777" w:rsidTr="002F7AE0">
        <w:trPr>
          <w:cantSplit/>
          <w:trHeight w:val="272"/>
        </w:trPr>
        <w:tc>
          <w:tcPr>
            <w:tcW w:w="4616" w:type="dxa"/>
          </w:tcPr>
          <w:p w14:paraId="6E2EBA28" w14:textId="77777777" w:rsidR="00816C7B" w:rsidRPr="00AE1021" w:rsidRDefault="00816C7B" w:rsidP="00BA3D8F">
            <w:pPr>
              <w:spacing w:line="240" w:lineRule="atLeast"/>
              <w:rPr>
                <w:rFonts w:cs="Times New Roman"/>
                <w:b/>
                <w:bCs/>
                <w:i/>
                <w:iCs/>
                <w:szCs w:val="22"/>
                <w:lang w:val="en-US"/>
              </w:rPr>
            </w:pPr>
          </w:p>
        </w:tc>
        <w:tc>
          <w:tcPr>
            <w:tcW w:w="4593" w:type="dxa"/>
            <w:gridSpan w:val="3"/>
          </w:tcPr>
          <w:p w14:paraId="11A892AF" w14:textId="77777777" w:rsidR="00816C7B" w:rsidRPr="00AE1021" w:rsidRDefault="00816C7B" w:rsidP="00BA3D8F">
            <w:pPr>
              <w:pStyle w:val="acctmergecolhdg"/>
              <w:spacing w:line="240" w:lineRule="atLeast"/>
              <w:rPr>
                <w:rFonts w:cs="Times New Roman"/>
                <w:b w:val="0"/>
                <w:bCs/>
                <w:i/>
                <w:iCs/>
                <w:szCs w:val="22"/>
              </w:rPr>
            </w:pPr>
            <w:r w:rsidRPr="00AE1021">
              <w:rPr>
                <w:rFonts w:cs="Times New Roman"/>
                <w:b w:val="0"/>
                <w:bCs/>
                <w:i/>
                <w:iCs/>
                <w:szCs w:val="22"/>
              </w:rPr>
              <w:t>(in million Baht)</w:t>
            </w:r>
          </w:p>
        </w:tc>
      </w:tr>
      <w:tr w:rsidR="00AE1021" w:rsidRPr="00AE1021" w14:paraId="26C77DBE" w14:textId="77777777" w:rsidTr="002F7AE0">
        <w:trPr>
          <w:cantSplit/>
          <w:trHeight w:val="258"/>
        </w:trPr>
        <w:tc>
          <w:tcPr>
            <w:tcW w:w="4616" w:type="dxa"/>
          </w:tcPr>
          <w:p w14:paraId="01769D84" w14:textId="77777777" w:rsidR="00816C7B" w:rsidRPr="00AE1021" w:rsidRDefault="00816C7B" w:rsidP="00BA3D8F">
            <w:pPr>
              <w:spacing w:line="240" w:lineRule="atLeast"/>
              <w:rPr>
                <w:rFonts w:cs="Times New Roman"/>
                <w:b/>
                <w:bCs/>
                <w:i/>
                <w:iCs/>
              </w:rPr>
            </w:pPr>
            <w:r w:rsidRPr="00AE1021">
              <w:rPr>
                <w:rFonts w:cs="Times New Roman"/>
                <w:b/>
                <w:bCs/>
                <w:i/>
                <w:iCs/>
              </w:rPr>
              <w:t>Capital commitments</w:t>
            </w:r>
          </w:p>
        </w:tc>
        <w:tc>
          <w:tcPr>
            <w:tcW w:w="2357" w:type="dxa"/>
          </w:tcPr>
          <w:p w14:paraId="3E857E6F" w14:textId="77777777" w:rsidR="00816C7B" w:rsidRPr="00AE1021" w:rsidRDefault="00816C7B" w:rsidP="00BA3D8F">
            <w:pPr>
              <w:pStyle w:val="acctfourfigures"/>
              <w:tabs>
                <w:tab w:val="clear" w:pos="765"/>
                <w:tab w:val="decimal" w:pos="641"/>
              </w:tabs>
              <w:spacing w:line="240" w:lineRule="atLeast"/>
              <w:ind w:left="-79" w:right="-79"/>
              <w:rPr>
                <w:rFonts w:cs="Times New Roman"/>
                <w:szCs w:val="22"/>
              </w:rPr>
            </w:pPr>
          </w:p>
        </w:tc>
        <w:tc>
          <w:tcPr>
            <w:tcW w:w="183" w:type="dxa"/>
          </w:tcPr>
          <w:p w14:paraId="22504BFB" w14:textId="77777777" w:rsidR="00816C7B" w:rsidRPr="00AE1021" w:rsidRDefault="00816C7B" w:rsidP="00BA3D8F">
            <w:pPr>
              <w:pStyle w:val="acctfourfigures"/>
              <w:tabs>
                <w:tab w:val="clear" w:pos="765"/>
                <w:tab w:val="decimal" w:pos="641"/>
              </w:tabs>
              <w:spacing w:line="240" w:lineRule="atLeast"/>
              <w:ind w:left="-79" w:right="-79"/>
              <w:rPr>
                <w:rFonts w:cs="Times New Roman"/>
                <w:szCs w:val="22"/>
              </w:rPr>
            </w:pPr>
          </w:p>
        </w:tc>
        <w:tc>
          <w:tcPr>
            <w:tcW w:w="2053" w:type="dxa"/>
          </w:tcPr>
          <w:p w14:paraId="7D7FB173" w14:textId="77777777" w:rsidR="00816C7B" w:rsidRPr="00AE1021" w:rsidRDefault="00816C7B" w:rsidP="00BA3D8F">
            <w:pPr>
              <w:pStyle w:val="acctfourfigures"/>
              <w:tabs>
                <w:tab w:val="clear" w:pos="765"/>
                <w:tab w:val="decimal" w:pos="641"/>
              </w:tabs>
              <w:spacing w:line="240" w:lineRule="atLeast"/>
              <w:rPr>
                <w:rFonts w:cs="Times New Roman"/>
              </w:rPr>
            </w:pPr>
          </w:p>
        </w:tc>
      </w:tr>
      <w:tr w:rsidR="00AE1021" w:rsidRPr="00AE1021" w14:paraId="3CFDBCC7" w14:textId="77777777" w:rsidTr="002F7AE0">
        <w:trPr>
          <w:cantSplit/>
          <w:trHeight w:val="258"/>
        </w:trPr>
        <w:tc>
          <w:tcPr>
            <w:tcW w:w="4616" w:type="dxa"/>
          </w:tcPr>
          <w:p w14:paraId="4E2FAA54" w14:textId="77777777" w:rsidR="00967392" w:rsidRPr="00AE1021" w:rsidRDefault="00967392" w:rsidP="00967392">
            <w:pPr>
              <w:spacing w:line="240" w:lineRule="atLeast"/>
              <w:ind w:left="222" w:hanging="222"/>
              <w:rPr>
                <w:szCs w:val="28"/>
                <w:lang w:val="en-US" w:bidi="th-TH"/>
              </w:rPr>
            </w:pPr>
            <w:r w:rsidRPr="00AE1021">
              <w:rPr>
                <w:szCs w:val="28"/>
                <w:lang w:val="en-US" w:bidi="th-TH"/>
              </w:rPr>
              <w:t>Construction project</w:t>
            </w:r>
          </w:p>
        </w:tc>
        <w:tc>
          <w:tcPr>
            <w:tcW w:w="2357" w:type="dxa"/>
          </w:tcPr>
          <w:p w14:paraId="15A63D39" w14:textId="4F38060F" w:rsidR="00967392" w:rsidRPr="00AE1021" w:rsidRDefault="009A5FF6" w:rsidP="00967392">
            <w:pPr>
              <w:pStyle w:val="BodyText"/>
              <w:tabs>
                <w:tab w:val="decimal" w:pos="911"/>
              </w:tabs>
              <w:spacing w:after="0" w:line="240" w:lineRule="atLeast"/>
              <w:ind w:left="911" w:right="-45" w:hanging="911"/>
              <w:jc w:val="center"/>
              <w:rPr>
                <w:rFonts w:cs="Times New Roman"/>
                <w:szCs w:val="22"/>
                <w:lang w:val="en-GB"/>
              </w:rPr>
            </w:pPr>
            <w:r>
              <w:rPr>
                <w:rFonts w:cs="Times New Roman"/>
                <w:szCs w:val="22"/>
                <w:lang w:val="en-GB"/>
              </w:rPr>
              <w:t>55.39</w:t>
            </w:r>
          </w:p>
        </w:tc>
        <w:tc>
          <w:tcPr>
            <w:tcW w:w="183" w:type="dxa"/>
          </w:tcPr>
          <w:p w14:paraId="25876BFB" w14:textId="77777777" w:rsidR="00967392" w:rsidRPr="00AE1021" w:rsidRDefault="00967392" w:rsidP="00967392">
            <w:pPr>
              <w:pStyle w:val="BodyText"/>
              <w:tabs>
                <w:tab w:val="decimal" w:pos="682"/>
              </w:tabs>
              <w:spacing w:after="0" w:line="240" w:lineRule="atLeast"/>
              <w:ind w:right="-45"/>
              <w:rPr>
                <w:rFonts w:cs="Times New Roman"/>
                <w:szCs w:val="22"/>
                <w:lang w:val="en-GB"/>
              </w:rPr>
            </w:pPr>
          </w:p>
        </w:tc>
        <w:tc>
          <w:tcPr>
            <w:tcW w:w="2053" w:type="dxa"/>
          </w:tcPr>
          <w:p w14:paraId="57463F78" w14:textId="426AA704" w:rsidR="00967392" w:rsidRPr="00556889" w:rsidRDefault="00967392" w:rsidP="006B32C8">
            <w:pPr>
              <w:pStyle w:val="BodyText"/>
              <w:tabs>
                <w:tab w:val="decimal" w:pos="1021"/>
              </w:tabs>
              <w:spacing w:after="0" w:line="240" w:lineRule="atLeast"/>
              <w:ind w:left="-108" w:right="-45"/>
              <w:jc w:val="center"/>
            </w:pPr>
            <w:r w:rsidRPr="00556889">
              <w:t>-</w:t>
            </w:r>
          </w:p>
        </w:tc>
      </w:tr>
      <w:tr w:rsidR="00AE1021" w:rsidRPr="00AE1021" w14:paraId="0794CA3C" w14:textId="77777777" w:rsidTr="002F7AE0">
        <w:trPr>
          <w:cantSplit/>
          <w:trHeight w:val="258"/>
        </w:trPr>
        <w:tc>
          <w:tcPr>
            <w:tcW w:w="4616" w:type="dxa"/>
          </w:tcPr>
          <w:p w14:paraId="6D40047E" w14:textId="12A41EA7" w:rsidR="00967392" w:rsidRPr="00AE1021" w:rsidRDefault="00967392" w:rsidP="00967392">
            <w:pPr>
              <w:spacing w:line="240" w:lineRule="atLeast"/>
              <w:ind w:left="222" w:hanging="222"/>
              <w:rPr>
                <w:szCs w:val="28"/>
                <w:lang w:val="en-US" w:bidi="th-TH"/>
              </w:rPr>
            </w:pPr>
            <w:r w:rsidRPr="00AE1021">
              <w:rPr>
                <w:szCs w:val="28"/>
                <w:lang w:val="en-US" w:bidi="th-TH"/>
              </w:rPr>
              <w:t>Machine installation</w:t>
            </w:r>
          </w:p>
        </w:tc>
        <w:tc>
          <w:tcPr>
            <w:tcW w:w="2357" w:type="dxa"/>
            <w:tcBorders>
              <w:bottom w:val="single" w:sz="4" w:space="0" w:color="auto"/>
            </w:tcBorders>
          </w:tcPr>
          <w:p w14:paraId="4BF94CAF" w14:textId="4FE92A3B" w:rsidR="00967392" w:rsidRPr="00AE1021" w:rsidRDefault="009A5FF6" w:rsidP="00967392">
            <w:pPr>
              <w:pStyle w:val="BodyText"/>
              <w:tabs>
                <w:tab w:val="decimal" w:pos="911"/>
              </w:tabs>
              <w:spacing w:after="0" w:line="240" w:lineRule="atLeast"/>
              <w:ind w:left="911" w:right="-45" w:hanging="911"/>
              <w:jc w:val="center"/>
              <w:rPr>
                <w:rFonts w:cs="Times New Roman"/>
                <w:szCs w:val="22"/>
                <w:lang w:val="en-GB"/>
              </w:rPr>
            </w:pPr>
            <w:r>
              <w:rPr>
                <w:rFonts w:cs="Times New Roman"/>
                <w:szCs w:val="22"/>
                <w:lang w:val="en-GB"/>
              </w:rPr>
              <w:t>4</w:t>
            </w:r>
            <w:r w:rsidR="007879F3">
              <w:rPr>
                <w:rFonts w:cs="Times New Roman"/>
                <w:szCs w:val="22"/>
                <w:lang w:val="en-GB"/>
              </w:rPr>
              <w:t>5.18</w:t>
            </w:r>
          </w:p>
        </w:tc>
        <w:tc>
          <w:tcPr>
            <w:tcW w:w="183" w:type="dxa"/>
          </w:tcPr>
          <w:p w14:paraId="35FFB99B" w14:textId="77777777" w:rsidR="00967392" w:rsidRPr="00AE1021" w:rsidRDefault="00967392" w:rsidP="00967392">
            <w:pPr>
              <w:pStyle w:val="BodyText"/>
              <w:tabs>
                <w:tab w:val="decimal" w:pos="682"/>
              </w:tabs>
              <w:spacing w:after="0" w:line="240" w:lineRule="atLeast"/>
              <w:ind w:right="-45"/>
              <w:rPr>
                <w:rFonts w:cs="Times New Roman"/>
                <w:szCs w:val="22"/>
                <w:lang w:val="en-GB"/>
              </w:rPr>
            </w:pPr>
          </w:p>
        </w:tc>
        <w:tc>
          <w:tcPr>
            <w:tcW w:w="2053" w:type="dxa"/>
            <w:tcBorders>
              <w:bottom w:val="single" w:sz="4" w:space="0" w:color="auto"/>
            </w:tcBorders>
          </w:tcPr>
          <w:p w14:paraId="2E803598" w14:textId="10961741" w:rsidR="00967392" w:rsidRPr="00556889" w:rsidRDefault="00967392" w:rsidP="006B32C8">
            <w:pPr>
              <w:pStyle w:val="BodyText"/>
              <w:tabs>
                <w:tab w:val="decimal" w:pos="1021"/>
              </w:tabs>
              <w:spacing w:after="0" w:line="240" w:lineRule="atLeast"/>
              <w:ind w:left="-108" w:right="-45"/>
              <w:jc w:val="center"/>
            </w:pPr>
            <w:r w:rsidRPr="00556889">
              <w:t>-</w:t>
            </w:r>
          </w:p>
        </w:tc>
      </w:tr>
      <w:tr w:rsidR="00AE1021" w:rsidRPr="00AE1021" w14:paraId="2CA58E89" w14:textId="77777777" w:rsidTr="002F7AE0">
        <w:trPr>
          <w:cantSplit/>
          <w:trHeight w:val="258"/>
        </w:trPr>
        <w:tc>
          <w:tcPr>
            <w:tcW w:w="4616" w:type="dxa"/>
          </w:tcPr>
          <w:p w14:paraId="721F143E" w14:textId="7D7E0950" w:rsidR="00967392" w:rsidRPr="00756791" w:rsidRDefault="00724D30" w:rsidP="00967392">
            <w:pPr>
              <w:spacing w:line="240" w:lineRule="atLeast"/>
              <w:ind w:left="222" w:hanging="222"/>
              <w:rPr>
                <w:b/>
                <w:bCs/>
                <w:szCs w:val="28"/>
                <w:lang w:val="en-US" w:bidi="th-TH"/>
              </w:rPr>
            </w:pPr>
            <w:r w:rsidRPr="00756791">
              <w:rPr>
                <w:b/>
                <w:bCs/>
                <w:szCs w:val="28"/>
                <w:lang w:val="en-US" w:bidi="th-TH"/>
              </w:rPr>
              <w:t>Total</w:t>
            </w:r>
          </w:p>
        </w:tc>
        <w:tc>
          <w:tcPr>
            <w:tcW w:w="2357" w:type="dxa"/>
            <w:tcBorders>
              <w:top w:val="single" w:sz="4" w:space="0" w:color="auto"/>
              <w:bottom w:val="double" w:sz="4" w:space="0" w:color="auto"/>
            </w:tcBorders>
          </w:tcPr>
          <w:p w14:paraId="2D58946C" w14:textId="12941524" w:rsidR="00967392" w:rsidRPr="00AE1021" w:rsidRDefault="007879F3" w:rsidP="00967392">
            <w:pPr>
              <w:pStyle w:val="BodyText"/>
              <w:tabs>
                <w:tab w:val="decimal" w:pos="911"/>
              </w:tabs>
              <w:spacing w:after="0" w:line="240" w:lineRule="atLeast"/>
              <w:ind w:left="911" w:right="-45" w:hanging="911"/>
              <w:jc w:val="center"/>
              <w:rPr>
                <w:rFonts w:cs="Times New Roman"/>
                <w:b/>
                <w:bCs/>
                <w:szCs w:val="22"/>
                <w:lang w:val="en-GB"/>
              </w:rPr>
            </w:pPr>
            <w:r>
              <w:rPr>
                <w:rFonts w:cs="Times New Roman"/>
                <w:b/>
                <w:bCs/>
                <w:szCs w:val="22"/>
                <w:lang w:val="en-GB"/>
              </w:rPr>
              <w:t>100.57</w:t>
            </w:r>
          </w:p>
        </w:tc>
        <w:tc>
          <w:tcPr>
            <w:tcW w:w="183" w:type="dxa"/>
          </w:tcPr>
          <w:p w14:paraId="3A42BD7D" w14:textId="77777777" w:rsidR="00967392" w:rsidRPr="00AE1021" w:rsidRDefault="00967392" w:rsidP="00967392">
            <w:pPr>
              <w:pStyle w:val="BodyText"/>
              <w:tabs>
                <w:tab w:val="decimal" w:pos="682"/>
              </w:tabs>
              <w:spacing w:after="0" w:line="240" w:lineRule="atLeast"/>
              <w:ind w:right="-45"/>
              <w:rPr>
                <w:rFonts w:cs="Times New Roman"/>
                <w:b/>
                <w:bCs/>
                <w:szCs w:val="22"/>
                <w:lang w:val="en-GB"/>
              </w:rPr>
            </w:pPr>
          </w:p>
        </w:tc>
        <w:tc>
          <w:tcPr>
            <w:tcW w:w="2053" w:type="dxa"/>
            <w:tcBorders>
              <w:top w:val="single" w:sz="4" w:space="0" w:color="auto"/>
              <w:bottom w:val="double" w:sz="4" w:space="0" w:color="auto"/>
            </w:tcBorders>
          </w:tcPr>
          <w:p w14:paraId="2D6C3E7A" w14:textId="6906C113" w:rsidR="00967392" w:rsidRPr="00756791" w:rsidRDefault="00967392" w:rsidP="006B32C8">
            <w:pPr>
              <w:pStyle w:val="BodyText"/>
              <w:tabs>
                <w:tab w:val="decimal" w:pos="1021"/>
              </w:tabs>
              <w:spacing w:after="0" w:line="240" w:lineRule="atLeast"/>
              <w:ind w:left="-108" w:right="-45"/>
              <w:jc w:val="center"/>
              <w:rPr>
                <w:b/>
                <w:bCs/>
              </w:rPr>
            </w:pPr>
            <w:r w:rsidRPr="00756791">
              <w:rPr>
                <w:b/>
                <w:bCs/>
              </w:rPr>
              <w:t>-</w:t>
            </w:r>
          </w:p>
        </w:tc>
      </w:tr>
      <w:tr w:rsidR="00AE1021" w:rsidRPr="00AE1021" w14:paraId="56775CF5" w14:textId="77777777" w:rsidTr="002F7AE0">
        <w:trPr>
          <w:cantSplit/>
          <w:trHeight w:val="272"/>
        </w:trPr>
        <w:tc>
          <w:tcPr>
            <w:tcW w:w="4616" w:type="dxa"/>
          </w:tcPr>
          <w:p w14:paraId="6659EACB" w14:textId="77777777" w:rsidR="00816C7B" w:rsidRPr="00AE1021" w:rsidRDefault="00816C7B" w:rsidP="00BA3D8F">
            <w:pPr>
              <w:spacing w:line="240" w:lineRule="atLeast"/>
              <w:rPr>
                <w:rFonts w:cs="Times New Roman"/>
                <w:b/>
                <w:bCs/>
                <w:szCs w:val="22"/>
              </w:rPr>
            </w:pPr>
          </w:p>
        </w:tc>
        <w:tc>
          <w:tcPr>
            <w:tcW w:w="2357" w:type="dxa"/>
            <w:tcBorders>
              <w:top w:val="double" w:sz="4" w:space="0" w:color="auto"/>
            </w:tcBorders>
          </w:tcPr>
          <w:p w14:paraId="22916376" w14:textId="77777777" w:rsidR="00816C7B" w:rsidRPr="00AE1021" w:rsidRDefault="00816C7B" w:rsidP="00BA3D8F">
            <w:pPr>
              <w:pStyle w:val="BodyText"/>
              <w:tabs>
                <w:tab w:val="decimal" w:pos="911"/>
              </w:tabs>
              <w:spacing w:after="0" w:line="240" w:lineRule="atLeast"/>
              <w:ind w:left="-108" w:right="-45"/>
              <w:rPr>
                <w:rFonts w:cs="Times New Roman"/>
                <w:b/>
                <w:bCs/>
                <w:szCs w:val="22"/>
                <w:lang w:val="en-GB"/>
              </w:rPr>
            </w:pPr>
          </w:p>
        </w:tc>
        <w:tc>
          <w:tcPr>
            <w:tcW w:w="183" w:type="dxa"/>
          </w:tcPr>
          <w:p w14:paraId="3EA1670E" w14:textId="77777777" w:rsidR="00816C7B" w:rsidRPr="00AE1021" w:rsidRDefault="00816C7B" w:rsidP="00BA3D8F">
            <w:pPr>
              <w:pStyle w:val="BodyText"/>
              <w:tabs>
                <w:tab w:val="decimal" w:pos="682"/>
              </w:tabs>
              <w:spacing w:after="0" w:line="240" w:lineRule="atLeast"/>
              <w:ind w:right="-45"/>
              <w:rPr>
                <w:rFonts w:cs="Times New Roman"/>
                <w:b/>
                <w:bCs/>
                <w:szCs w:val="22"/>
                <w:lang w:val="en-GB"/>
              </w:rPr>
            </w:pPr>
          </w:p>
        </w:tc>
        <w:tc>
          <w:tcPr>
            <w:tcW w:w="2053" w:type="dxa"/>
            <w:tcBorders>
              <w:top w:val="double" w:sz="4" w:space="0" w:color="auto"/>
            </w:tcBorders>
          </w:tcPr>
          <w:p w14:paraId="50FB5EF9" w14:textId="77777777" w:rsidR="00816C7B" w:rsidRPr="00AE1021" w:rsidRDefault="00816C7B" w:rsidP="00BA3D8F">
            <w:pPr>
              <w:pStyle w:val="BodyText"/>
              <w:tabs>
                <w:tab w:val="decimal" w:pos="770"/>
              </w:tabs>
              <w:spacing w:after="0" w:line="240" w:lineRule="atLeast"/>
              <w:ind w:left="-108" w:right="-45"/>
              <w:rPr>
                <w:rFonts w:cs="Times New Roman"/>
                <w:b/>
                <w:bCs/>
                <w:szCs w:val="22"/>
                <w:lang w:val="en-GB"/>
              </w:rPr>
            </w:pPr>
          </w:p>
        </w:tc>
      </w:tr>
      <w:tr w:rsidR="00AE1021" w:rsidRPr="00AE1021" w14:paraId="33F3520E" w14:textId="77777777" w:rsidTr="002F7AE0">
        <w:trPr>
          <w:cantSplit/>
          <w:trHeight w:val="258"/>
        </w:trPr>
        <w:tc>
          <w:tcPr>
            <w:tcW w:w="4616" w:type="dxa"/>
            <w:vAlign w:val="bottom"/>
          </w:tcPr>
          <w:p w14:paraId="3C360F6D" w14:textId="77777777" w:rsidR="00816C7B" w:rsidRPr="00AE1021" w:rsidRDefault="00816C7B" w:rsidP="00BA3D8F">
            <w:pPr>
              <w:spacing w:line="240" w:lineRule="atLeast"/>
              <w:rPr>
                <w:rFonts w:cs="Times New Roman"/>
                <w:b/>
                <w:bCs/>
                <w:szCs w:val="22"/>
              </w:rPr>
            </w:pPr>
            <w:r w:rsidRPr="00AE1021">
              <w:rPr>
                <w:rFonts w:cs="Times New Roman"/>
                <w:b/>
                <w:bCs/>
                <w:i/>
                <w:iCs/>
                <w:szCs w:val="22"/>
              </w:rPr>
              <w:t>Non-cancellable operating lease</w:t>
            </w:r>
          </w:p>
        </w:tc>
        <w:tc>
          <w:tcPr>
            <w:tcW w:w="2357" w:type="dxa"/>
          </w:tcPr>
          <w:p w14:paraId="00FA9C12" w14:textId="77777777" w:rsidR="00816C7B" w:rsidRPr="00AE1021" w:rsidRDefault="00816C7B" w:rsidP="00BA3D8F">
            <w:pPr>
              <w:pStyle w:val="BodyText"/>
              <w:tabs>
                <w:tab w:val="decimal" w:pos="911"/>
              </w:tabs>
              <w:spacing w:after="0" w:line="240" w:lineRule="atLeast"/>
              <w:ind w:left="-108" w:right="-45"/>
              <w:rPr>
                <w:rFonts w:cs="Times New Roman"/>
                <w:b/>
                <w:bCs/>
                <w:szCs w:val="22"/>
                <w:lang w:val="en-GB"/>
              </w:rPr>
            </w:pPr>
          </w:p>
        </w:tc>
        <w:tc>
          <w:tcPr>
            <w:tcW w:w="183" w:type="dxa"/>
          </w:tcPr>
          <w:p w14:paraId="29421F5B" w14:textId="77777777" w:rsidR="00816C7B" w:rsidRPr="00AE1021" w:rsidRDefault="00816C7B" w:rsidP="00BA3D8F">
            <w:pPr>
              <w:pStyle w:val="BodyText"/>
              <w:tabs>
                <w:tab w:val="decimal" w:pos="682"/>
              </w:tabs>
              <w:spacing w:after="0" w:line="240" w:lineRule="atLeast"/>
              <w:ind w:right="-45"/>
              <w:rPr>
                <w:rFonts w:cs="Times New Roman"/>
                <w:b/>
                <w:bCs/>
                <w:szCs w:val="22"/>
                <w:lang w:val="en-GB"/>
              </w:rPr>
            </w:pPr>
          </w:p>
        </w:tc>
        <w:tc>
          <w:tcPr>
            <w:tcW w:w="2053" w:type="dxa"/>
          </w:tcPr>
          <w:p w14:paraId="68B99E1B" w14:textId="77777777" w:rsidR="00816C7B" w:rsidRPr="00AE1021" w:rsidRDefault="00816C7B" w:rsidP="00BA3D8F">
            <w:pPr>
              <w:pStyle w:val="BodyText"/>
              <w:tabs>
                <w:tab w:val="decimal" w:pos="770"/>
              </w:tabs>
              <w:spacing w:after="0" w:line="240" w:lineRule="atLeast"/>
              <w:ind w:left="-108" w:right="-45"/>
              <w:rPr>
                <w:rFonts w:cs="Times New Roman"/>
                <w:b/>
                <w:bCs/>
                <w:szCs w:val="22"/>
                <w:lang w:val="en-GB"/>
              </w:rPr>
            </w:pPr>
          </w:p>
        </w:tc>
      </w:tr>
      <w:tr w:rsidR="00AE1021" w:rsidRPr="00AE1021" w14:paraId="6372A9DE" w14:textId="77777777" w:rsidTr="002F7AE0">
        <w:trPr>
          <w:cantSplit/>
          <w:trHeight w:val="258"/>
        </w:trPr>
        <w:tc>
          <w:tcPr>
            <w:tcW w:w="4616" w:type="dxa"/>
            <w:vAlign w:val="bottom"/>
          </w:tcPr>
          <w:p w14:paraId="189FB5F6" w14:textId="77777777" w:rsidR="00816C7B" w:rsidRPr="00AE1021" w:rsidRDefault="00816C7B" w:rsidP="00BA3D8F">
            <w:pPr>
              <w:spacing w:line="240" w:lineRule="atLeast"/>
              <w:rPr>
                <w:rFonts w:cs="Times New Roman"/>
                <w:b/>
                <w:bCs/>
                <w:szCs w:val="22"/>
              </w:rPr>
            </w:pPr>
            <w:r w:rsidRPr="00AE1021">
              <w:rPr>
                <w:rFonts w:cs="Times New Roman"/>
                <w:b/>
                <w:bCs/>
                <w:i/>
                <w:iCs/>
                <w:szCs w:val="22"/>
              </w:rPr>
              <w:t xml:space="preserve">   commitments</w:t>
            </w:r>
          </w:p>
        </w:tc>
        <w:tc>
          <w:tcPr>
            <w:tcW w:w="2357" w:type="dxa"/>
          </w:tcPr>
          <w:p w14:paraId="42144DCC" w14:textId="77777777" w:rsidR="00816C7B" w:rsidRPr="00AE1021" w:rsidRDefault="00816C7B" w:rsidP="00BA3D8F">
            <w:pPr>
              <w:pStyle w:val="BodyText"/>
              <w:tabs>
                <w:tab w:val="decimal" w:pos="911"/>
              </w:tabs>
              <w:spacing w:after="0" w:line="240" w:lineRule="atLeast"/>
              <w:ind w:left="-108" w:right="-45"/>
              <w:rPr>
                <w:rFonts w:cs="Times New Roman"/>
                <w:b/>
                <w:bCs/>
                <w:szCs w:val="22"/>
                <w:lang w:val="en-GB"/>
              </w:rPr>
            </w:pPr>
          </w:p>
        </w:tc>
        <w:tc>
          <w:tcPr>
            <w:tcW w:w="183" w:type="dxa"/>
          </w:tcPr>
          <w:p w14:paraId="1FF96420" w14:textId="77777777" w:rsidR="00816C7B" w:rsidRPr="00AE1021" w:rsidRDefault="00816C7B" w:rsidP="00BA3D8F">
            <w:pPr>
              <w:pStyle w:val="BodyText"/>
              <w:tabs>
                <w:tab w:val="decimal" w:pos="682"/>
              </w:tabs>
              <w:spacing w:after="0" w:line="240" w:lineRule="atLeast"/>
              <w:ind w:right="-45"/>
              <w:rPr>
                <w:rFonts w:cs="Times New Roman"/>
                <w:b/>
                <w:bCs/>
                <w:szCs w:val="22"/>
                <w:lang w:val="en-GB"/>
              </w:rPr>
            </w:pPr>
          </w:p>
        </w:tc>
        <w:tc>
          <w:tcPr>
            <w:tcW w:w="2053" w:type="dxa"/>
          </w:tcPr>
          <w:p w14:paraId="3D82F15F" w14:textId="77777777" w:rsidR="00816C7B" w:rsidRPr="00AE1021" w:rsidRDefault="00816C7B" w:rsidP="00BA3D8F">
            <w:pPr>
              <w:pStyle w:val="BodyText"/>
              <w:tabs>
                <w:tab w:val="decimal" w:pos="770"/>
              </w:tabs>
              <w:spacing w:after="0" w:line="240" w:lineRule="atLeast"/>
              <w:ind w:left="-108" w:right="-45"/>
              <w:rPr>
                <w:rFonts w:cs="Times New Roman"/>
                <w:b/>
                <w:bCs/>
                <w:szCs w:val="22"/>
                <w:lang w:val="en-GB"/>
              </w:rPr>
            </w:pPr>
          </w:p>
        </w:tc>
      </w:tr>
      <w:tr w:rsidR="00AE1021" w:rsidRPr="00AE1021" w14:paraId="1A600430" w14:textId="77777777" w:rsidTr="002F7AE0">
        <w:trPr>
          <w:cantSplit/>
          <w:trHeight w:val="258"/>
        </w:trPr>
        <w:tc>
          <w:tcPr>
            <w:tcW w:w="4616" w:type="dxa"/>
            <w:vAlign w:val="bottom"/>
          </w:tcPr>
          <w:p w14:paraId="40EB9A1E" w14:textId="77777777" w:rsidR="00967392" w:rsidRPr="00AE1021" w:rsidRDefault="00967392" w:rsidP="00967392">
            <w:pPr>
              <w:spacing w:line="240" w:lineRule="atLeast"/>
              <w:rPr>
                <w:rFonts w:cs="Times New Roman"/>
                <w:b/>
                <w:bCs/>
                <w:szCs w:val="22"/>
              </w:rPr>
            </w:pPr>
            <w:r w:rsidRPr="00AE1021">
              <w:rPr>
                <w:rFonts w:cs="Times New Roman"/>
                <w:szCs w:val="22"/>
              </w:rPr>
              <w:t>Within one year</w:t>
            </w:r>
          </w:p>
        </w:tc>
        <w:tc>
          <w:tcPr>
            <w:tcW w:w="2357" w:type="dxa"/>
          </w:tcPr>
          <w:p w14:paraId="29843D07" w14:textId="273EC0E3" w:rsidR="00967392" w:rsidRPr="00AE1021" w:rsidRDefault="009A5FF6" w:rsidP="00967392">
            <w:pPr>
              <w:pStyle w:val="BodyText"/>
              <w:tabs>
                <w:tab w:val="decimal" w:pos="911"/>
              </w:tabs>
              <w:spacing w:after="0" w:line="240" w:lineRule="atLeast"/>
              <w:ind w:left="-108" w:right="-45"/>
              <w:jc w:val="center"/>
              <w:rPr>
                <w:rFonts w:cs="Times New Roman"/>
                <w:szCs w:val="22"/>
                <w:lang w:val="en-GB"/>
              </w:rPr>
            </w:pPr>
            <w:r>
              <w:rPr>
                <w:rFonts w:cs="Times New Roman"/>
                <w:szCs w:val="22"/>
                <w:lang w:val="en-GB"/>
              </w:rPr>
              <w:t>14.</w:t>
            </w:r>
            <w:r w:rsidR="007879F3">
              <w:rPr>
                <w:rFonts w:cs="Times New Roman"/>
                <w:szCs w:val="22"/>
                <w:lang w:val="en-GB"/>
              </w:rPr>
              <w:t>48</w:t>
            </w:r>
          </w:p>
        </w:tc>
        <w:tc>
          <w:tcPr>
            <w:tcW w:w="183" w:type="dxa"/>
          </w:tcPr>
          <w:p w14:paraId="5125FDFF" w14:textId="77777777" w:rsidR="00967392" w:rsidRPr="00AE1021" w:rsidRDefault="00967392" w:rsidP="00967392">
            <w:pPr>
              <w:pStyle w:val="BodyText"/>
              <w:tabs>
                <w:tab w:val="decimal" w:pos="682"/>
              </w:tabs>
              <w:spacing w:after="0" w:line="240" w:lineRule="atLeast"/>
              <w:ind w:right="-45"/>
              <w:rPr>
                <w:rFonts w:cs="Times New Roman"/>
                <w:b/>
                <w:bCs/>
                <w:szCs w:val="22"/>
                <w:lang w:val="en-GB"/>
              </w:rPr>
            </w:pPr>
          </w:p>
        </w:tc>
        <w:tc>
          <w:tcPr>
            <w:tcW w:w="2053" w:type="dxa"/>
          </w:tcPr>
          <w:p w14:paraId="398E1247" w14:textId="77834A6F" w:rsidR="00967392" w:rsidRPr="00AE1021" w:rsidRDefault="009A5FF6" w:rsidP="00C23812">
            <w:pPr>
              <w:pStyle w:val="acctfourfigures"/>
              <w:tabs>
                <w:tab w:val="clear" w:pos="765"/>
                <w:tab w:val="decimal" w:pos="1296"/>
              </w:tabs>
              <w:spacing w:line="240" w:lineRule="atLeast"/>
              <w:ind w:right="-68"/>
            </w:pPr>
            <w:r>
              <w:t>4.</w:t>
            </w:r>
            <w:r w:rsidR="00EF0584">
              <w:t>06</w:t>
            </w:r>
          </w:p>
        </w:tc>
      </w:tr>
      <w:tr w:rsidR="00AE1021" w:rsidRPr="00AE1021" w14:paraId="0BE3420D" w14:textId="77777777" w:rsidTr="002F7AE0">
        <w:trPr>
          <w:cantSplit/>
          <w:trHeight w:val="272"/>
        </w:trPr>
        <w:tc>
          <w:tcPr>
            <w:tcW w:w="4616" w:type="dxa"/>
            <w:vAlign w:val="bottom"/>
          </w:tcPr>
          <w:p w14:paraId="708D6978" w14:textId="77777777" w:rsidR="00967392" w:rsidRPr="00AE1021" w:rsidRDefault="00967392" w:rsidP="00967392">
            <w:pPr>
              <w:spacing w:line="240" w:lineRule="atLeast"/>
              <w:rPr>
                <w:rFonts w:cs="Times New Roman"/>
                <w:b/>
                <w:bCs/>
                <w:szCs w:val="22"/>
              </w:rPr>
            </w:pPr>
            <w:r w:rsidRPr="00AE1021">
              <w:rPr>
                <w:rFonts w:cs="Times New Roman"/>
                <w:szCs w:val="22"/>
              </w:rPr>
              <w:t>After one year but within five years</w:t>
            </w:r>
          </w:p>
        </w:tc>
        <w:tc>
          <w:tcPr>
            <w:tcW w:w="2357" w:type="dxa"/>
          </w:tcPr>
          <w:p w14:paraId="7C141E18" w14:textId="14E35292" w:rsidR="00967392" w:rsidRPr="00AE1021" w:rsidRDefault="009A5FF6" w:rsidP="00967392">
            <w:pPr>
              <w:pStyle w:val="BodyText"/>
              <w:tabs>
                <w:tab w:val="decimal" w:pos="911"/>
              </w:tabs>
              <w:spacing w:after="0" w:line="240" w:lineRule="atLeast"/>
              <w:ind w:left="-108" w:right="-45"/>
              <w:jc w:val="center"/>
              <w:rPr>
                <w:rFonts w:cs="Times New Roman"/>
                <w:szCs w:val="22"/>
                <w:lang w:val="en-GB"/>
              </w:rPr>
            </w:pPr>
            <w:r>
              <w:rPr>
                <w:rFonts w:cs="Times New Roman"/>
                <w:szCs w:val="22"/>
                <w:lang w:val="en-GB"/>
              </w:rPr>
              <w:t>1</w:t>
            </w:r>
            <w:r w:rsidR="007879F3">
              <w:rPr>
                <w:rFonts w:cs="Times New Roman"/>
                <w:szCs w:val="22"/>
                <w:lang w:val="en-GB"/>
              </w:rPr>
              <w:t>4.85</w:t>
            </w:r>
          </w:p>
        </w:tc>
        <w:tc>
          <w:tcPr>
            <w:tcW w:w="183" w:type="dxa"/>
          </w:tcPr>
          <w:p w14:paraId="2AD38883" w14:textId="77777777" w:rsidR="00967392" w:rsidRPr="00AE1021" w:rsidRDefault="00967392" w:rsidP="00967392">
            <w:pPr>
              <w:pStyle w:val="BodyText"/>
              <w:tabs>
                <w:tab w:val="decimal" w:pos="682"/>
              </w:tabs>
              <w:spacing w:after="0" w:line="240" w:lineRule="atLeast"/>
              <w:ind w:right="-45"/>
              <w:rPr>
                <w:rFonts w:cs="Times New Roman"/>
                <w:b/>
                <w:bCs/>
                <w:szCs w:val="22"/>
                <w:lang w:val="en-GB"/>
              </w:rPr>
            </w:pPr>
          </w:p>
        </w:tc>
        <w:tc>
          <w:tcPr>
            <w:tcW w:w="2053" w:type="dxa"/>
          </w:tcPr>
          <w:p w14:paraId="1028E4EE" w14:textId="02CB8EF2" w:rsidR="00967392" w:rsidRPr="00AE1021" w:rsidRDefault="009A5FF6" w:rsidP="00C23812">
            <w:pPr>
              <w:pStyle w:val="acctfourfigures"/>
              <w:tabs>
                <w:tab w:val="clear" w:pos="765"/>
                <w:tab w:val="decimal" w:pos="1296"/>
              </w:tabs>
              <w:spacing w:line="240" w:lineRule="atLeast"/>
              <w:ind w:right="-68"/>
            </w:pPr>
            <w:r>
              <w:t>6.</w:t>
            </w:r>
            <w:r w:rsidR="00EF0584">
              <w:t>01</w:t>
            </w:r>
          </w:p>
        </w:tc>
      </w:tr>
      <w:tr w:rsidR="00AE1021" w:rsidRPr="00AE1021" w14:paraId="02EE16C1" w14:textId="77777777" w:rsidTr="002F7AE0">
        <w:trPr>
          <w:cantSplit/>
          <w:trHeight w:val="258"/>
        </w:trPr>
        <w:tc>
          <w:tcPr>
            <w:tcW w:w="4616" w:type="dxa"/>
          </w:tcPr>
          <w:p w14:paraId="6BF9B3C8" w14:textId="77777777" w:rsidR="00967392" w:rsidRPr="00AE1021" w:rsidRDefault="00967392" w:rsidP="00967392">
            <w:pPr>
              <w:spacing w:line="240" w:lineRule="atLeast"/>
              <w:rPr>
                <w:rFonts w:cs="Times New Roman"/>
                <w:b/>
                <w:bCs/>
                <w:szCs w:val="22"/>
              </w:rPr>
            </w:pPr>
            <w:r w:rsidRPr="00AE1021">
              <w:rPr>
                <w:rFonts w:cs="Times New Roman"/>
                <w:b/>
                <w:bCs/>
                <w:szCs w:val="22"/>
              </w:rPr>
              <w:t>Total</w:t>
            </w:r>
          </w:p>
        </w:tc>
        <w:tc>
          <w:tcPr>
            <w:tcW w:w="2357" w:type="dxa"/>
            <w:tcBorders>
              <w:top w:val="single" w:sz="4" w:space="0" w:color="auto"/>
              <w:bottom w:val="double" w:sz="4" w:space="0" w:color="auto"/>
            </w:tcBorders>
          </w:tcPr>
          <w:p w14:paraId="6572E0C3" w14:textId="56378EE3" w:rsidR="00967392" w:rsidRPr="00AE1021" w:rsidRDefault="00EF0584" w:rsidP="00967392">
            <w:pPr>
              <w:pStyle w:val="BodyText"/>
              <w:tabs>
                <w:tab w:val="decimal" w:pos="911"/>
              </w:tabs>
              <w:spacing w:after="0" w:line="240" w:lineRule="atLeast"/>
              <w:ind w:left="-108" w:right="-45"/>
              <w:jc w:val="center"/>
              <w:rPr>
                <w:rFonts w:cs="Times New Roman"/>
                <w:b/>
                <w:bCs/>
                <w:szCs w:val="22"/>
              </w:rPr>
            </w:pPr>
            <w:r>
              <w:rPr>
                <w:rFonts w:cs="Times New Roman"/>
                <w:b/>
                <w:bCs/>
                <w:szCs w:val="22"/>
              </w:rPr>
              <w:t>29.33</w:t>
            </w:r>
          </w:p>
        </w:tc>
        <w:tc>
          <w:tcPr>
            <w:tcW w:w="183" w:type="dxa"/>
          </w:tcPr>
          <w:p w14:paraId="03258245" w14:textId="77777777" w:rsidR="00967392" w:rsidRPr="00AE1021" w:rsidRDefault="00967392" w:rsidP="00967392">
            <w:pPr>
              <w:pStyle w:val="BodyText"/>
              <w:tabs>
                <w:tab w:val="decimal" w:pos="682"/>
              </w:tabs>
              <w:spacing w:after="0" w:line="240" w:lineRule="atLeast"/>
              <w:ind w:right="-45"/>
              <w:rPr>
                <w:rFonts w:cs="Times New Roman"/>
                <w:b/>
                <w:bCs/>
                <w:szCs w:val="22"/>
                <w:lang w:val="en-GB"/>
              </w:rPr>
            </w:pPr>
          </w:p>
        </w:tc>
        <w:tc>
          <w:tcPr>
            <w:tcW w:w="2053" w:type="dxa"/>
            <w:tcBorders>
              <w:top w:val="single" w:sz="4" w:space="0" w:color="auto"/>
              <w:bottom w:val="double" w:sz="4" w:space="0" w:color="auto"/>
            </w:tcBorders>
          </w:tcPr>
          <w:p w14:paraId="510333FB" w14:textId="2C71846B" w:rsidR="00967392" w:rsidRPr="00AE1021" w:rsidRDefault="009A5FF6" w:rsidP="00C23812">
            <w:pPr>
              <w:pStyle w:val="acctfourfigures"/>
              <w:tabs>
                <w:tab w:val="clear" w:pos="765"/>
                <w:tab w:val="decimal" w:pos="1296"/>
              </w:tabs>
              <w:spacing w:line="240" w:lineRule="atLeast"/>
              <w:ind w:right="-68"/>
              <w:rPr>
                <w:b/>
                <w:bCs/>
                <w:lang w:val="en-US"/>
              </w:rPr>
            </w:pPr>
            <w:r>
              <w:rPr>
                <w:b/>
                <w:bCs/>
                <w:lang w:val="en-US"/>
              </w:rPr>
              <w:t>1</w:t>
            </w:r>
            <w:r w:rsidR="00EF0584">
              <w:rPr>
                <w:b/>
                <w:bCs/>
                <w:lang w:val="en-US"/>
              </w:rPr>
              <w:t>0.07</w:t>
            </w:r>
          </w:p>
        </w:tc>
      </w:tr>
      <w:tr w:rsidR="00AE1021" w:rsidRPr="00AE1021" w14:paraId="069119E3" w14:textId="77777777" w:rsidTr="002F7AE0">
        <w:trPr>
          <w:cantSplit/>
          <w:trHeight w:val="272"/>
        </w:trPr>
        <w:tc>
          <w:tcPr>
            <w:tcW w:w="4616" w:type="dxa"/>
            <w:vAlign w:val="bottom"/>
          </w:tcPr>
          <w:p w14:paraId="02EBAA2E" w14:textId="77777777" w:rsidR="00816C7B" w:rsidRPr="00AE1021" w:rsidRDefault="00816C7B" w:rsidP="00BA3D8F">
            <w:pPr>
              <w:spacing w:line="240" w:lineRule="atLeast"/>
              <w:rPr>
                <w:rFonts w:cs="Times New Roman"/>
                <w:b/>
                <w:bCs/>
                <w:szCs w:val="22"/>
              </w:rPr>
            </w:pPr>
          </w:p>
        </w:tc>
        <w:tc>
          <w:tcPr>
            <w:tcW w:w="2357" w:type="dxa"/>
          </w:tcPr>
          <w:p w14:paraId="25EC65CE" w14:textId="77777777" w:rsidR="00816C7B" w:rsidRPr="00AE1021" w:rsidRDefault="00816C7B" w:rsidP="00BA3D8F">
            <w:pPr>
              <w:jc w:val="right"/>
              <w:rPr>
                <w:rFonts w:cs="Times New Roman"/>
                <w:b/>
                <w:bCs/>
                <w:szCs w:val="22"/>
              </w:rPr>
            </w:pPr>
          </w:p>
        </w:tc>
        <w:tc>
          <w:tcPr>
            <w:tcW w:w="183" w:type="dxa"/>
          </w:tcPr>
          <w:p w14:paraId="790A580F" w14:textId="77777777" w:rsidR="00816C7B" w:rsidRPr="00AE1021" w:rsidRDefault="00816C7B" w:rsidP="00BA3D8F">
            <w:pPr>
              <w:pStyle w:val="BodyText"/>
              <w:tabs>
                <w:tab w:val="decimal" w:pos="682"/>
              </w:tabs>
              <w:spacing w:after="0" w:line="240" w:lineRule="atLeast"/>
              <w:ind w:right="-45"/>
              <w:rPr>
                <w:rFonts w:cs="Times New Roman"/>
                <w:b/>
                <w:bCs/>
                <w:szCs w:val="22"/>
                <w:lang w:val="en-GB"/>
              </w:rPr>
            </w:pPr>
          </w:p>
        </w:tc>
        <w:tc>
          <w:tcPr>
            <w:tcW w:w="2053" w:type="dxa"/>
          </w:tcPr>
          <w:p w14:paraId="1CE133E8" w14:textId="77777777" w:rsidR="00816C7B" w:rsidRPr="00AE1021" w:rsidRDefault="00816C7B" w:rsidP="00BA3D8F">
            <w:pPr>
              <w:pStyle w:val="BodyText"/>
              <w:tabs>
                <w:tab w:val="decimal" w:pos="770"/>
              </w:tabs>
              <w:spacing w:after="0" w:line="240" w:lineRule="atLeast"/>
              <w:ind w:left="-108" w:right="-45"/>
              <w:rPr>
                <w:rFonts w:cs="Times New Roman"/>
                <w:b/>
                <w:bCs/>
                <w:szCs w:val="22"/>
                <w:lang w:val="en-GB"/>
              </w:rPr>
            </w:pPr>
          </w:p>
        </w:tc>
      </w:tr>
      <w:tr w:rsidR="00AE1021" w:rsidRPr="00AE1021" w14:paraId="3724E2D0" w14:textId="77777777" w:rsidTr="002F7AE0">
        <w:trPr>
          <w:cantSplit/>
          <w:trHeight w:val="258"/>
        </w:trPr>
        <w:tc>
          <w:tcPr>
            <w:tcW w:w="4616" w:type="dxa"/>
          </w:tcPr>
          <w:p w14:paraId="079ABB56" w14:textId="77777777" w:rsidR="00816C7B" w:rsidRPr="00AE1021" w:rsidRDefault="00816C7B" w:rsidP="00BA3D8F">
            <w:pPr>
              <w:spacing w:line="240" w:lineRule="atLeast"/>
              <w:rPr>
                <w:rFonts w:cs="Times New Roman"/>
                <w:i/>
                <w:iCs/>
                <w:szCs w:val="22"/>
              </w:rPr>
            </w:pPr>
            <w:r w:rsidRPr="00AE1021">
              <w:rPr>
                <w:rFonts w:cs="Times New Roman"/>
                <w:b/>
                <w:bCs/>
                <w:i/>
                <w:iCs/>
                <w:szCs w:val="22"/>
              </w:rPr>
              <w:t>Other commitments</w:t>
            </w:r>
          </w:p>
        </w:tc>
        <w:tc>
          <w:tcPr>
            <w:tcW w:w="2357" w:type="dxa"/>
          </w:tcPr>
          <w:p w14:paraId="5611899D" w14:textId="77777777" w:rsidR="00816C7B" w:rsidRPr="00AE1021" w:rsidRDefault="00816C7B" w:rsidP="00BA3D8F">
            <w:pPr>
              <w:pStyle w:val="BodyText"/>
              <w:tabs>
                <w:tab w:val="decimal" w:pos="682"/>
              </w:tabs>
              <w:spacing w:after="0" w:line="240" w:lineRule="atLeast"/>
              <w:ind w:left="-206" w:right="-45"/>
              <w:rPr>
                <w:rFonts w:cs="Times New Roman"/>
                <w:szCs w:val="22"/>
                <w:lang w:val="en-GB"/>
              </w:rPr>
            </w:pPr>
          </w:p>
        </w:tc>
        <w:tc>
          <w:tcPr>
            <w:tcW w:w="183" w:type="dxa"/>
          </w:tcPr>
          <w:p w14:paraId="79D92ECA" w14:textId="77777777" w:rsidR="00816C7B" w:rsidRPr="00AE1021" w:rsidRDefault="00816C7B" w:rsidP="00BA3D8F">
            <w:pPr>
              <w:pStyle w:val="BodyText"/>
              <w:tabs>
                <w:tab w:val="decimal" w:pos="682"/>
              </w:tabs>
              <w:spacing w:after="0" w:line="240" w:lineRule="atLeast"/>
              <w:ind w:right="-45"/>
              <w:rPr>
                <w:rFonts w:cs="Times New Roman"/>
                <w:szCs w:val="22"/>
                <w:lang w:val="en-GB"/>
              </w:rPr>
            </w:pPr>
          </w:p>
        </w:tc>
        <w:tc>
          <w:tcPr>
            <w:tcW w:w="2053" w:type="dxa"/>
          </w:tcPr>
          <w:p w14:paraId="1BE4E4A9" w14:textId="77777777" w:rsidR="00816C7B" w:rsidRPr="00AE1021" w:rsidRDefault="00816C7B" w:rsidP="00BA3D8F">
            <w:pPr>
              <w:pStyle w:val="BodyText"/>
              <w:tabs>
                <w:tab w:val="decimal" w:pos="770"/>
              </w:tabs>
              <w:spacing w:after="0" w:line="240" w:lineRule="atLeast"/>
              <w:ind w:left="-108" w:right="-45"/>
              <w:jc w:val="center"/>
              <w:rPr>
                <w:rFonts w:cs="Times New Roman"/>
                <w:szCs w:val="22"/>
                <w:lang w:val="en-GB"/>
              </w:rPr>
            </w:pPr>
          </w:p>
        </w:tc>
      </w:tr>
      <w:tr w:rsidR="00AE1021" w:rsidRPr="006B7EF2" w14:paraId="58200D9C" w14:textId="77777777" w:rsidTr="002F7AE0">
        <w:trPr>
          <w:cantSplit/>
          <w:trHeight w:val="258"/>
        </w:trPr>
        <w:tc>
          <w:tcPr>
            <w:tcW w:w="4616" w:type="dxa"/>
          </w:tcPr>
          <w:p w14:paraId="1D1E20FA" w14:textId="71D635B4" w:rsidR="000044BE" w:rsidRPr="00AE1021" w:rsidRDefault="000044BE" w:rsidP="000044BE">
            <w:pPr>
              <w:spacing w:line="240" w:lineRule="atLeast"/>
              <w:rPr>
                <w:rFonts w:cstheme="minorBidi"/>
                <w:szCs w:val="28"/>
                <w:cs/>
                <w:lang w:bidi="th-TH"/>
              </w:rPr>
            </w:pPr>
            <w:r w:rsidRPr="00AE1021">
              <w:rPr>
                <w:rFonts w:cs="Times New Roman"/>
                <w:szCs w:val="22"/>
              </w:rPr>
              <w:t>Bank guarantees</w:t>
            </w:r>
            <w:r w:rsidR="001D27E0" w:rsidRPr="00AE1021">
              <w:rPr>
                <w:rFonts w:cs="Times New Roman"/>
                <w:szCs w:val="22"/>
              </w:rPr>
              <w:t xml:space="preserve"> </w:t>
            </w:r>
          </w:p>
        </w:tc>
        <w:tc>
          <w:tcPr>
            <w:tcW w:w="2357" w:type="dxa"/>
          </w:tcPr>
          <w:p w14:paraId="27E3E160" w14:textId="4D648907" w:rsidR="000044BE" w:rsidRPr="00FD6C95" w:rsidRDefault="009A5FF6" w:rsidP="000044BE">
            <w:pPr>
              <w:pStyle w:val="BodyText"/>
              <w:tabs>
                <w:tab w:val="decimal" w:pos="911"/>
              </w:tabs>
              <w:spacing w:after="0" w:line="240" w:lineRule="atLeast"/>
              <w:ind w:left="-108" w:right="-45"/>
              <w:jc w:val="center"/>
            </w:pPr>
            <w:r w:rsidRPr="00FD6C95">
              <w:t>24.45</w:t>
            </w:r>
          </w:p>
        </w:tc>
        <w:tc>
          <w:tcPr>
            <w:tcW w:w="183" w:type="dxa"/>
          </w:tcPr>
          <w:p w14:paraId="6C49EF72" w14:textId="77777777" w:rsidR="000044BE" w:rsidRPr="00FD6C95" w:rsidRDefault="000044BE" w:rsidP="000044BE">
            <w:pPr>
              <w:pStyle w:val="BodyText"/>
              <w:tabs>
                <w:tab w:val="decimal" w:pos="682"/>
              </w:tabs>
              <w:spacing w:after="0" w:line="240" w:lineRule="atLeast"/>
              <w:ind w:right="-45"/>
              <w:rPr>
                <w:rFonts w:cs="Times New Roman"/>
                <w:szCs w:val="22"/>
                <w:lang w:val="en-GB"/>
              </w:rPr>
            </w:pPr>
          </w:p>
        </w:tc>
        <w:tc>
          <w:tcPr>
            <w:tcW w:w="2053" w:type="dxa"/>
          </w:tcPr>
          <w:p w14:paraId="6B73E4DE" w14:textId="24E9A145" w:rsidR="000044BE" w:rsidRPr="00FD6C95" w:rsidRDefault="009A5FF6" w:rsidP="006B32C8">
            <w:pPr>
              <w:pStyle w:val="BodyText"/>
              <w:tabs>
                <w:tab w:val="decimal" w:pos="1021"/>
              </w:tabs>
              <w:spacing w:after="0" w:line="240" w:lineRule="atLeast"/>
              <w:ind w:left="-108" w:right="-45"/>
              <w:jc w:val="center"/>
              <w:rPr>
                <w:rFonts w:cs="Times New Roman"/>
                <w:szCs w:val="22"/>
                <w:lang w:val="en-GB"/>
              </w:rPr>
            </w:pPr>
            <w:r w:rsidRPr="00FD6C95">
              <w:rPr>
                <w:rFonts w:cs="Times New Roman"/>
                <w:szCs w:val="22"/>
                <w:lang w:val="en-GB"/>
              </w:rPr>
              <w:t>-</w:t>
            </w:r>
          </w:p>
        </w:tc>
      </w:tr>
    </w:tbl>
    <w:p w14:paraId="5E29CF98" w14:textId="77777777" w:rsidR="00D22F47" w:rsidRDefault="00D22F47" w:rsidP="00C204AD">
      <w:pPr>
        <w:spacing w:line="240" w:lineRule="auto"/>
        <w:ind w:left="539" w:right="-45"/>
        <w:jc w:val="both"/>
        <w:rPr>
          <w:rFonts w:cs="Times New Roman"/>
          <w:szCs w:val="22"/>
          <w:lang w:val="en-US"/>
        </w:rPr>
      </w:pPr>
    </w:p>
    <w:p w14:paraId="4BC3F75D" w14:textId="4B9ED0DC" w:rsidR="0088654D" w:rsidRPr="008130ED" w:rsidRDefault="00C204AD" w:rsidP="00556889">
      <w:pPr>
        <w:pStyle w:val="Heading1"/>
        <w:numPr>
          <w:ilvl w:val="0"/>
          <w:numId w:val="3"/>
        </w:numPr>
        <w:spacing w:before="0" w:after="0" w:line="240" w:lineRule="atLeast"/>
        <w:ind w:left="540"/>
        <w:rPr>
          <w:rFonts w:cs="Times New Roman"/>
          <w:szCs w:val="24"/>
        </w:rPr>
      </w:pPr>
      <w:r w:rsidRPr="00C204AD">
        <w:rPr>
          <w:rFonts w:cs="Times New Roman"/>
          <w:szCs w:val="24"/>
        </w:rPr>
        <w:t>Litigation</w:t>
      </w:r>
    </w:p>
    <w:p w14:paraId="37F59509" w14:textId="77777777" w:rsidR="0088654D" w:rsidRPr="006B5DE4" w:rsidRDefault="0088654D" w:rsidP="008D0EF3">
      <w:pPr>
        <w:pStyle w:val="index"/>
        <w:tabs>
          <w:tab w:val="left" w:pos="540"/>
        </w:tabs>
        <w:spacing w:line="240" w:lineRule="auto"/>
        <w:ind w:left="540" w:right="-43" w:hanging="540"/>
        <w:jc w:val="thaiDistribute"/>
        <w:outlineLvl w:val="0"/>
        <w:rPr>
          <w:szCs w:val="22"/>
          <w:lang w:val="en-US" w:bidi="th-TH"/>
        </w:rPr>
      </w:pPr>
    </w:p>
    <w:p w14:paraId="63634379" w14:textId="19F1C135" w:rsidR="0088654D" w:rsidRPr="00756791" w:rsidRDefault="0088654D" w:rsidP="008556F1">
      <w:pPr>
        <w:pStyle w:val="index"/>
        <w:tabs>
          <w:tab w:val="left" w:pos="540"/>
        </w:tabs>
        <w:spacing w:after="0" w:line="240" w:lineRule="auto"/>
        <w:ind w:left="540" w:right="-43" w:hanging="540"/>
        <w:jc w:val="thaiDistribute"/>
        <w:outlineLvl w:val="0"/>
        <w:rPr>
          <w:rFonts w:asciiTheme="majorBidi" w:hAnsiTheme="majorBidi"/>
          <w:sz w:val="30"/>
          <w:szCs w:val="30"/>
        </w:rPr>
      </w:pPr>
      <w:r w:rsidRPr="00095529">
        <w:rPr>
          <w:rFonts w:cs="Times New Roman"/>
          <w:szCs w:val="22"/>
        </w:rPr>
        <w:t>1</w:t>
      </w:r>
      <w:r w:rsidR="00E7200D">
        <w:rPr>
          <w:rFonts w:cs="Times New Roman"/>
          <w:szCs w:val="22"/>
        </w:rPr>
        <w:t>4</w:t>
      </w:r>
      <w:r w:rsidRPr="00095529">
        <w:rPr>
          <w:rFonts w:cs="Times New Roman"/>
          <w:szCs w:val="22"/>
        </w:rPr>
        <w:t>.</w:t>
      </w:r>
      <w:r w:rsidRPr="00E57A4F">
        <w:rPr>
          <w:rFonts w:cs="Times New Roman"/>
          <w:szCs w:val="22"/>
        </w:rPr>
        <w:t>1</w:t>
      </w:r>
      <w:r w:rsidRPr="00E57A4F">
        <w:rPr>
          <w:rFonts w:asciiTheme="majorBidi" w:hAnsiTheme="majorBidi"/>
        </w:rPr>
        <w:t xml:space="preserve"> </w:t>
      </w:r>
      <w:r w:rsidRPr="00E57A4F">
        <w:rPr>
          <w:rFonts w:asciiTheme="majorBidi" w:hAnsiTheme="majorBidi"/>
        </w:rPr>
        <w:tab/>
      </w:r>
      <w:r w:rsidR="001E60AA" w:rsidRPr="00756791">
        <w:rPr>
          <w:szCs w:val="22"/>
          <w:lang w:val="en-US" w:bidi="th-TH"/>
        </w:rPr>
        <w:t xml:space="preserve">The Counterparty, as the contractor for the construction of a biorefinery under the Sustainable Fuel Development Project (SFP), filed a civil lawsuit against the associated company (in which currently 20% of its shares held by the Company) with the Phra Khanong Civil Court on 16 June 2025. The case concerns a breach of contract claim, seeking damages under three construction contracts entered into in connection with the said project (collectively referred to as the “EPC Contracts”). The Counterparty seeks payment of outstanding, additional remuneration, the return of retention, and the return of security bonds, with a total claim amount approximately </w:t>
      </w:r>
      <w:r w:rsidR="00DB5503" w:rsidRPr="00756791">
        <w:rPr>
          <w:szCs w:val="22"/>
          <w:lang w:val="en-US" w:bidi="th-TH"/>
        </w:rPr>
        <w:t>Baht</w:t>
      </w:r>
      <w:r w:rsidR="001E60AA" w:rsidRPr="00756791">
        <w:rPr>
          <w:szCs w:val="22"/>
          <w:lang w:val="en-US" w:bidi="th-TH"/>
        </w:rPr>
        <w:t xml:space="preserve"> 3,300 million, together with interest until full payment is made by the associated company to the Counterparty.</w:t>
      </w:r>
      <w:r w:rsidRPr="00756791">
        <w:rPr>
          <w:rFonts w:asciiTheme="majorBidi" w:hAnsiTheme="majorBidi"/>
          <w:sz w:val="30"/>
          <w:szCs w:val="30"/>
          <w:cs/>
          <w:lang w:bidi="th-TH"/>
        </w:rPr>
        <w:t xml:space="preserve"> </w:t>
      </w:r>
    </w:p>
    <w:p w14:paraId="7220648D" w14:textId="77777777" w:rsidR="0088654D" w:rsidRPr="00756791" w:rsidRDefault="0088654D" w:rsidP="0088654D">
      <w:pPr>
        <w:pStyle w:val="index"/>
        <w:tabs>
          <w:tab w:val="left" w:pos="540"/>
        </w:tabs>
        <w:spacing w:line="240" w:lineRule="auto"/>
        <w:ind w:left="540" w:right="-43" w:hanging="540"/>
        <w:jc w:val="thaiDistribute"/>
        <w:outlineLvl w:val="0"/>
        <w:rPr>
          <w:szCs w:val="22"/>
          <w:lang w:val="en-US" w:bidi="th-TH"/>
        </w:rPr>
      </w:pPr>
    </w:p>
    <w:p w14:paraId="27BA3336" w14:textId="10F77D39" w:rsidR="0088654D" w:rsidRPr="00756791" w:rsidRDefault="0088654D" w:rsidP="0088654D">
      <w:pPr>
        <w:pStyle w:val="index"/>
        <w:tabs>
          <w:tab w:val="left" w:pos="540"/>
        </w:tabs>
        <w:spacing w:line="240" w:lineRule="auto"/>
        <w:ind w:left="540" w:right="-43" w:hanging="540"/>
        <w:jc w:val="thaiDistribute"/>
        <w:outlineLvl w:val="0"/>
        <w:rPr>
          <w:szCs w:val="22"/>
          <w:lang w:val="en-US" w:bidi="th-TH"/>
        </w:rPr>
      </w:pPr>
      <w:r w:rsidRPr="00756791">
        <w:rPr>
          <w:szCs w:val="22"/>
          <w:lang w:val="en-US" w:bidi="th-TH"/>
        </w:rPr>
        <w:tab/>
      </w:r>
      <w:r w:rsidR="008C4454" w:rsidRPr="00756791">
        <w:rPr>
          <w:szCs w:val="22"/>
          <w:lang w:val="en-US" w:bidi="th-TH"/>
        </w:rPr>
        <w:t xml:space="preserve">On 3 July 2025, </w:t>
      </w:r>
      <w:r w:rsidR="00812D3F" w:rsidRPr="00756791">
        <w:rPr>
          <w:szCs w:val="22"/>
          <w:lang w:val="en-US" w:bidi="th-TH"/>
        </w:rPr>
        <w:t xml:space="preserve">the associated company submitted its statement of defense and a counterclaim in the same proceedings, disputing the Counterparty’s allegations and asserting a claim for damages arising from the Counterparty’s breach of the EPC Contracts. The counterclaim amounts to approximately </w:t>
      </w:r>
      <w:r w:rsidR="00471CCD" w:rsidRPr="00756791">
        <w:rPr>
          <w:szCs w:val="22"/>
          <w:lang w:val="en-US" w:bidi="th-TH"/>
        </w:rPr>
        <w:t>Baht</w:t>
      </w:r>
      <w:r w:rsidR="00812D3F" w:rsidRPr="00756791">
        <w:rPr>
          <w:szCs w:val="22"/>
          <w:lang w:val="en-US" w:bidi="th-TH"/>
        </w:rPr>
        <w:t xml:space="preserve"> 5,700 million. Thereafter, on 6 October 2025, the associated company submitted an amended statement of defense and counterclaim, reducing the amount claimed to approximately </w:t>
      </w:r>
      <w:r w:rsidR="00471CCD" w:rsidRPr="00756791">
        <w:rPr>
          <w:szCs w:val="22"/>
          <w:lang w:val="en-US" w:bidi="th-TH"/>
        </w:rPr>
        <w:t>Baht</w:t>
      </w:r>
      <w:r w:rsidR="00812D3F" w:rsidRPr="00756791">
        <w:rPr>
          <w:szCs w:val="22"/>
          <w:lang w:val="en-US" w:bidi="th-TH"/>
        </w:rPr>
        <w:t xml:space="preserve"> 4,184 million, together with interest until full payment is made by the Counterparty to the associated company</w:t>
      </w:r>
      <w:r w:rsidR="006A5FE6" w:rsidRPr="00756791">
        <w:rPr>
          <w:szCs w:val="22"/>
          <w:lang w:val="en-US" w:bidi="th-TH"/>
        </w:rPr>
        <w:t>.</w:t>
      </w:r>
      <w:r w:rsidR="00812D3F" w:rsidRPr="00756791">
        <w:rPr>
          <w:szCs w:val="22"/>
          <w:lang w:val="en-US" w:bidi="th-TH"/>
        </w:rPr>
        <w:t xml:space="preserve"> The case is under the Court’s consideration.</w:t>
      </w:r>
    </w:p>
    <w:p w14:paraId="171C2773" w14:textId="77777777" w:rsidR="00812D3F" w:rsidRPr="00756791" w:rsidRDefault="00812D3F" w:rsidP="0088654D">
      <w:pPr>
        <w:pStyle w:val="index"/>
        <w:tabs>
          <w:tab w:val="left" w:pos="540"/>
        </w:tabs>
        <w:spacing w:line="240" w:lineRule="auto"/>
        <w:ind w:left="540" w:right="-43" w:hanging="540"/>
        <w:jc w:val="thaiDistribute"/>
        <w:outlineLvl w:val="0"/>
        <w:rPr>
          <w:szCs w:val="22"/>
          <w:lang w:val="en-US" w:bidi="th-TH"/>
        </w:rPr>
      </w:pPr>
    </w:p>
    <w:p w14:paraId="2A5D7461" w14:textId="6A8DDAE7" w:rsidR="005A4376" w:rsidRPr="00756791" w:rsidRDefault="0088654D" w:rsidP="005A4376">
      <w:pPr>
        <w:pStyle w:val="index"/>
        <w:tabs>
          <w:tab w:val="left" w:pos="540"/>
        </w:tabs>
        <w:spacing w:line="240" w:lineRule="auto"/>
        <w:ind w:left="540" w:right="-43" w:hanging="540"/>
        <w:jc w:val="thaiDistribute"/>
        <w:outlineLvl w:val="0"/>
        <w:rPr>
          <w:szCs w:val="22"/>
          <w:lang w:val="en-US" w:bidi="th-TH"/>
        </w:rPr>
      </w:pPr>
      <w:r w:rsidRPr="00756791">
        <w:rPr>
          <w:szCs w:val="22"/>
          <w:lang w:val="en-US" w:bidi="th-TH"/>
        </w:rPr>
        <w:tab/>
      </w:r>
      <w:r w:rsidR="005A4376" w:rsidRPr="00756791">
        <w:rPr>
          <w:rFonts w:asciiTheme="majorBidi" w:hAnsiTheme="majorBidi"/>
          <w:sz w:val="30"/>
          <w:szCs w:val="30"/>
          <w:lang w:bidi="th-TH"/>
        </w:rPr>
        <w:tab/>
      </w:r>
      <w:r w:rsidR="005A4376" w:rsidRPr="00756791">
        <w:rPr>
          <w:szCs w:val="22"/>
          <w:lang w:val="en-US" w:bidi="th-TH"/>
        </w:rPr>
        <w:t xml:space="preserve">On 31 October 2025, </w:t>
      </w:r>
      <w:r w:rsidR="00167BC5" w:rsidRPr="00756791">
        <w:rPr>
          <w:szCs w:val="22"/>
          <w:lang w:val="en-US" w:bidi="th-TH"/>
        </w:rPr>
        <w:t xml:space="preserve">the Counterparty filed a petition for rehabilitation with the Central Bankruptcy Court. Subsequently, on 4 November 2025, the Central Bankruptcy Court accepted the rehabilitation petition and scheduled the first hearing on the petition for 28 January 2026, </w:t>
      </w:r>
      <w:r w:rsidR="00874DE5" w:rsidRPr="00756791">
        <w:rPr>
          <w:szCs w:val="22"/>
          <w:lang w:val="en-US" w:bidi="th-TH"/>
        </w:rPr>
        <w:t>the</w:t>
      </w:r>
      <w:r w:rsidR="007B4D20" w:rsidRPr="00756791">
        <w:rPr>
          <w:szCs w:val="22"/>
          <w:lang w:val="en-US" w:bidi="th-TH"/>
        </w:rPr>
        <w:t xml:space="preserve"> case is under the Central Bankruptcy Court’s consideration, </w:t>
      </w:r>
      <w:r w:rsidR="00167BC5" w:rsidRPr="00756791">
        <w:rPr>
          <w:szCs w:val="22"/>
          <w:lang w:val="en-US" w:bidi="th-TH"/>
        </w:rPr>
        <w:t xml:space="preserve">with subsequent multiple hearing scheduled until </w:t>
      </w:r>
      <w:r w:rsidR="00E7200D" w:rsidRPr="00756791">
        <w:rPr>
          <w:szCs w:val="22"/>
          <w:lang w:val="en-US" w:bidi="th-TH"/>
        </w:rPr>
        <w:t>7 October</w:t>
      </w:r>
      <w:r w:rsidR="00167BC5" w:rsidRPr="00756791">
        <w:rPr>
          <w:szCs w:val="22"/>
          <w:lang w:val="en-US" w:bidi="th-TH"/>
        </w:rPr>
        <w:t xml:space="preserve"> 2026.</w:t>
      </w:r>
    </w:p>
    <w:p w14:paraId="5E467565" w14:textId="77777777" w:rsidR="005A4376" w:rsidRPr="00756791" w:rsidRDefault="005A4376" w:rsidP="005A4376">
      <w:pPr>
        <w:pStyle w:val="index"/>
        <w:tabs>
          <w:tab w:val="left" w:pos="540"/>
        </w:tabs>
        <w:spacing w:line="240" w:lineRule="auto"/>
        <w:ind w:left="540" w:right="-43" w:hanging="540"/>
        <w:jc w:val="thaiDistribute"/>
        <w:outlineLvl w:val="0"/>
        <w:rPr>
          <w:szCs w:val="22"/>
          <w:lang w:val="en-US" w:bidi="th-TH"/>
        </w:rPr>
      </w:pPr>
    </w:p>
    <w:p w14:paraId="21139A25" w14:textId="018BB20D" w:rsidR="0088654D" w:rsidRPr="00756791" w:rsidRDefault="005A4376" w:rsidP="0088654D">
      <w:pPr>
        <w:pStyle w:val="index"/>
        <w:tabs>
          <w:tab w:val="left" w:pos="540"/>
        </w:tabs>
        <w:spacing w:line="240" w:lineRule="auto"/>
        <w:ind w:left="540" w:right="-43" w:hanging="540"/>
        <w:jc w:val="thaiDistribute"/>
        <w:outlineLvl w:val="0"/>
        <w:rPr>
          <w:rFonts w:asciiTheme="majorBidi" w:hAnsiTheme="majorBidi"/>
          <w:sz w:val="30"/>
          <w:szCs w:val="30"/>
          <w:lang w:bidi="th-TH"/>
        </w:rPr>
      </w:pPr>
      <w:r w:rsidRPr="00756791">
        <w:rPr>
          <w:szCs w:val="22"/>
          <w:lang w:val="en-US" w:bidi="th-TH"/>
        </w:rPr>
        <w:tab/>
        <w:t xml:space="preserve">Following </w:t>
      </w:r>
      <w:r w:rsidR="00CF14EB" w:rsidRPr="00756791">
        <w:rPr>
          <w:szCs w:val="22"/>
          <w:lang w:val="en-US" w:bidi="th-TH"/>
        </w:rPr>
        <w:t xml:space="preserve">the Central Bankruptcy Court’s acceptance of the rehabilitation petition for consideration, the Phra Khanong Civil Court is precluded from proceeding with the case pursuant to Section 90/12 (4) of the Bankruptcy Act B.E. 2483 (1940). Accordingly, on 24 November 2025, the Phra Khanong Civil Court ordered a temporary disposition of the case and adjourned the matter to a preliminary hearing to hear the outcome of the Central Bankruptcy Court’s ruling on the rehabilitation petition, scheduled on 15 </w:t>
      </w:r>
      <w:r w:rsidR="00703520" w:rsidRPr="00756791">
        <w:rPr>
          <w:szCs w:val="22"/>
          <w:lang w:val="en-US" w:bidi="th-TH"/>
        </w:rPr>
        <w:t>December</w:t>
      </w:r>
      <w:r w:rsidR="00CF14EB" w:rsidRPr="00756791">
        <w:rPr>
          <w:szCs w:val="22"/>
          <w:lang w:val="en-US" w:bidi="th-TH"/>
        </w:rPr>
        <w:t xml:space="preserve"> 2026.</w:t>
      </w:r>
    </w:p>
    <w:p w14:paraId="12F3AFF6" w14:textId="77777777" w:rsidR="00095529" w:rsidRPr="009E6BE8" w:rsidRDefault="00095529" w:rsidP="0088654D">
      <w:pPr>
        <w:pStyle w:val="index"/>
        <w:tabs>
          <w:tab w:val="left" w:pos="540"/>
        </w:tabs>
        <w:spacing w:line="240" w:lineRule="auto"/>
        <w:ind w:left="540" w:right="-43" w:hanging="540"/>
        <w:jc w:val="thaiDistribute"/>
        <w:outlineLvl w:val="0"/>
        <w:rPr>
          <w:rFonts w:asciiTheme="majorBidi" w:hAnsiTheme="majorBidi"/>
          <w:sz w:val="30"/>
          <w:szCs w:val="30"/>
          <w:highlight w:val="yellow"/>
          <w:lang w:bidi="th-TH"/>
        </w:rPr>
      </w:pPr>
    </w:p>
    <w:p w14:paraId="080D45D3" w14:textId="3D153C09" w:rsidR="0088654D" w:rsidRDefault="0088654D" w:rsidP="0088654D">
      <w:pPr>
        <w:pStyle w:val="index"/>
        <w:tabs>
          <w:tab w:val="left" w:pos="540"/>
        </w:tabs>
        <w:spacing w:line="240" w:lineRule="auto"/>
        <w:ind w:left="540" w:right="-43" w:hanging="540"/>
        <w:jc w:val="thaiDistribute"/>
        <w:outlineLvl w:val="0"/>
        <w:rPr>
          <w:lang w:bidi="th-TH"/>
        </w:rPr>
      </w:pPr>
      <w:r w:rsidRPr="00095529">
        <w:rPr>
          <w:rFonts w:cs="Times New Roman"/>
          <w:szCs w:val="22"/>
        </w:rPr>
        <w:lastRenderedPageBreak/>
        <w:t>1</w:t>
      </w:r>
      <w:r w:rsidR="00FB405F">
        <w:rPr>
          <w:rFonts w:cs="Times New Roman"/>
          <w:szCs w:val="22"/>
        </w:rPr>
        <w:t>4</w:t>
      </w:r>
      <w:r w:rsidRPr="00095529">
        <w:rPr>
          <w:rFonts w:cs="Times New Roman"/>
          <w:szCs w:val="22"/>
        </w:rPr>
        <w:t>.2</w:t>
      </w:r>
      <w:r w:rsidRPr="00A0255D">
        <w:rPr>
          <w:rFonts w:asciiTheme="majorBidi" w:hAnsiTheme="majorBidi"/>
          <w:sz w:val="30"/>
          <w:szCs w:val="30"/>
          <w:lang w:bidi="th-TH"/>
        </w:rPr>
        <w:t xml:space="preserve"> </w:t>
      </w:r>
      <w:r w:rsidRPr="00A0255D">
        <w:rPr>
          <w:rFonts w:asciiTheme="majorBidi" w:hAnsiTheme="majorBidi"/>
          <w:sz w:val="30"/>
          <w:szCs w:val="30"/>
          <w:lang w:bidi="th-TH"/>
        </w:rPr>
        <w:tab/>
      </w:r>
      <w:r w:rsidR="005144E3" w:rsidRPr="00756791">
        <w:rPr>
          <w:szCs w:val="22"/>
          <w:lang w:val="en-US" w:bidi="th-TH"/>
        </w:rPr>
        <w:t xml:space="preserve">In November 2025, the joint venture counterparty initiated arbitral proceedings </w:t>
      </w:r>
      <w:r w:rsidR="00103F08" w:rsidRPr="00756791">
        <w:rPr>
          <w:szCs w:val="22"/>
          <w:lang w:val="en-US" w:bidi="th-TH"/>
        </w:rPr>
        <w:t>wi</w:t>
      </w:r>
      <w:r w:rsidR="00C508D1" w:rsidRPr="00756791">
        <w:rPr>
          <w:szCs w:val="22"/>
          <w:lang w:val="en-US" w:bidi="th-TH"/>
        </w:rPr>
        <w:t>th</w:t>
      </w:r>
      <w:r w:rsidR="005144E3" w:rsidRPr="00756791">
        <w:rPr>
          <w:szCs w:val="22"/>
          <w:lang w:val="en-US" w:bidi="th-TH"/>
        </w:rPr>
        <w:t xml:space="preserve"> the Singapore International Arbitration Centre (SIAC), alleging that the Company and a subsidiary had breached the agreements and wrongfully terminated the contracts, and claiming damages in an aggregate amount of approximately USD </w:t>
      </w:r>
      <w:r w:rsidR="00157EFF" w:rsidRPr="00756791">
        <w:rPr>
          <w:szCs w:val="22"/>
          <w:lang w:val="en-US" w:bidi="th-TH"/>
        </w:rPr>
        <w:t>4.53</w:t>
      </w:r>
      <w:r w:rsidR="005144E3" w:rsidRPr="00756791">
        <w:rPr>
          <w:szCs w:val="22"/>
          <w:lang w:val="en-US" w:bidi="th-TH"/>
        </w:rPr>
        <w:t xml:space="preserve"> million (equivalent to Baht 1</w:t>
      </w:r>
      <w:r w:rsidR="0061260E" w:rsidRPr="00756791">
        <w:rPr>
          <w:szCs w:val="22"/>
          <w:lang w:val="en-US" w:bidi="th-TH"/>
        </w:rPr>
        <w:t>51.43</w:t>
      </w:r>
      <w:r w:rsidR="005144E3" w:rsidRPr="00756791">
        <w:rPr>
          <w:szCs w:val="22"/>
          <w:lang w:val="en-US" w:bidi="th-TH"/>
        </w:rPr>
        <w:t xml:space="preserve"> million), together with interest and costs. In December 2025, the Company and a subsidiary submitted a response to the Notice of Arbitration, together with counterclaims for various damages against the joint venture counterparty, to the said arbitral institution. </w:t>
      </w:r>
      <w:r w:rsidR="00A358A8" w:rsidRPr="00756791">
        <w:rPr>
          <w:szCs w:val="22"/>
          <w:lang w:val="en-US" w:bidi="th-TH"/>
        </w:rPr>
        <w:t>Currently</w:t>
      </w:r>
      <w:r w:rsidR="005144E3" w:rsidRPr="00756791">
        <w:rPr>
          <w:szCs w:val="22"/>
          <w:lang w:val="en-US" w:bidi="th-TH"/>
        </w:rPr>
        <w:t>,</w:t>
      </w:r>
      <w:r w:rsidR="005144E3" w:rsidRPr="00756791">
        <w:rPr>
          <w:lang w:bidi="th-TH"/>
        </w:rPr>
        <w:t xml:space="preserve"> the arbitral tribunal</w:t>
      </w:r>
      <w:r w:rsidR="00AB3673" w:rsidRPr="00756791">
        <w:rPr>
          <w:lang w:bidi="th-TH"/>
        </w:rPr>
        <w:t xml:space="preserve"> has been duly constituted for the aforementioned dispute. The Tribunal is scheduled to hold the first Case Management Conference (CMC) on </w:t>
      </w:r>
      <w:r w:rsidR="0042727B" w:rsidRPr="00756791">
        <w:rPr>
          <w:lang w:bidi="th-TH"/>
        </w:rPr>
        <w:t xml:space="preserve">11 </w:t>
      </w:r>
      <w:r w:rsidR="00AB3673" w:rsidRPr="00756791">
        <w:rPr>
          <w:lang w:bidi="th-TH"/>
        </w:rPr>
        <w:t>Ma</w:t>
      </w:r>
      <w:r w:rsidR="0042727B" w:rsidRPr="00756791">
        <w:rPr>
          <w:lang w:val="en-US" w:bidi="th-TH"/>
        </w:rPr>
        <w:t>y</w:t>
      </w:r>
      <w:r w:rsidR="00AB3673" w:rsidRPr="00756791">
        <w:rPr>
          <w:lang w:bidi="th-TH"/>
        </w:rPr>
        <w:t xml:space="preserve"> </w:t>
      </w:r>
      <w:r w:rsidR="00157EFF" w:rsidRPr="00756791">
        <w:rPr>
          <w:lang w:bidi="th-TH"/>
        </w:rPr>
        <w:t>2026</w:t>
      </w:r>
      <w:r w:rsidR="00AB3673" w:rsidRPr="00756791">
        <w:rPr>
          <w:cs/>
          <w:lang w:bidi="th-TH"/>
        </w:rPr>
        <w:t xml:space="preserve">. </w:t>
      </w:r>
      <w:r w:rsidR="00AB3673" w:rsidRPr="00756791">
        <w:rPr>
          <w:lang w:bidi="th-TH"/>
        </w:rPr>
        <w:t>This session aims to establish the remaining procedural steps and determine the overall timeline for the proceedings.</w:t>
      </w:r>
    </w:p>
    <w:p w14:paraId="7AD15AF3" w14:textId="77777777" w:rsidR="0061260E" w:rsidRDefault="0061260E" w:rsidP="0088654D">
      <w:pPr>
        <w:pStyle w:val="index"/>
        <w:tabs>
          <w:tab w:val="left" w:pos="540"/>
        </w:tabs>
        <w:spacing w:line="240" w:lineRule="auto"/>
        <w:ind w:left="540" w:right="-43" w:hanging="540"/>
        <w:jc w:val="thaiDistribute"/>
        <w:outlineLvl w:val="0"/>
        <w:rPr>
          <w:lang w:val="en-US" w:bidi="th-TH"/>
        </w:rPr>
      </w:pPr>
    </w:p>
    <w:p w14:paraId="5D1A0D85" w14:textId="40716D28" w:rsidR="0061260E" w:rsidRDefault="006C4D93" w:rsidP="0088654D">
      <w:pPr>
        <w:pStyle w:val="index"/>
        <w:tabs>
          <w:tab w:val="left" w:pos="540"/>
        </w:tabs>
        <w:spacing w:line="240" w:lineRule="auto"/>
        <w:ind w:left="540" w:right="-43" w:hanging="540"/>
        <w:jc w:val="thaiDistribute"/>
        <w:outlineLvl w:val="0"/>
        <w:rPr>
          <w:lang w:val="en-US" w:bidi="th-TH"/>
        </w:rPr>
      </w:pPr>
      <w:r>
        <w:rPr>
          <w:lang w:val="en-US" w:bidi="th-TH"/>
        </w:rPr>
        <w:tab/>
      </w:r>
      <w:r w:rsidR="00083C47" w:rsidRPr="00083C47">
        <w:rPr>
          <w:lang w:val="en-US" w:bidi="th-TH"/>
        </w:rPr>
        <w:t>Subsequently, the arbitration panel issued the First Procedural Order</w:t>
      </w:r>
      <w:r w:rsidR="00876340">
        <w:rPr>
          <w:lang w:val="en-US" w:bidi="th-TH"/>
        </w:rPr>
        <w:t xml:space="preserve"> on </w:t>
      </w:r>
      <w:r w:rsidR="002D136E">
        <w:rPr>
          <w:lang w:val="en-US" w:bidi="th-TH"/>
        </w:rPr>
        <w:t xml:space="preserve">29 </w:t>
      </w:r>
      <w:r w:rsidR="00083C47" w:rsidRPr="00083C47">
        <w:rPr>
          <w:lang w:val="en-US" w:bidi="th-TH"/>
        </w:rPr>
        <w:t xml:space="preserve">June 2026, to establish the steps and timeframe for the proceedings. On </w:t>
      </w:r>
      <w:r w:rsidR="002D136E">
        <w:rPr>
          <w:lang w:val="en-US" w:bidi="th-TH"/>
        </w:rPr>
        <w:t xml:space="preserve">6 </w:t>
      </w:r>
      <w:r w:rsidR="00083C47" w:rsidRPr="00083C47">
        <w:rPr>
          <w:lang w:val="en-US" w:bidi="th-TH"/>
        </w:rPr>
        <w:t xml:space="preserve">July 2026, the joint venture </w:t>
      </w:r>
      <w:r w:rsidR="00643D46">
        <w:rPr>
          <w:lang w:val="en-US" w:bidi="th-TH"/>
        </w:rPr>
        <w:t>c</w:t>
      </w:r>
      <w:r w:rsidR="00643D46" w:rsidRPr="00643D46">
        <w:rPr>
          <w:lang w:val="en-US" w:bidi="th-TH"/>
        </w:rPr>
        <w:t>ounterparty</w:t>
      </w:r>
      <w:r w:rsidR="00083C47" w:rsidRPr="00083C47">
        <w:rPr>
          <w:lang w:val="en-US" w:bidi="th-TH"/>
        </w:rPr>
        <w:t xml:space="preserve"> filed a Statement of Claim, seeking approximately US</w:t>
      </w:r>
      <w:r w:rsidR="002D136E">
        <w:rPr>
          <w:lang w:val="en-US" w:bidi="th-TH"/>
        </w:rPr>
        <w:t xml:space="preserve">D </w:t>
      </w:r>
      <w:r w:rsidR="00083C47" w:rsidRPr="00083C47">
        <w:rPr>
          <w:lang w:val="en-US" w:bidi="th-TH"/>
        </w:rPr>
        <w:t>4.53 million (</w:t>
      </w:r>
      <w:r w:rsidR="0022522C" w:rsidRPr="0022522C">
        <w:rPr>
          <w:lang w:val="en-US" w:bidi="th-TH"/>
        </w:rPr>
        <w:t xml:space="preserve">equivalent to Baht </w:t>
      </w:r>
      <w:r w:rsidR="00083C47" w:rsidRPr="00083C47">
        <w:rPr>
          <w:lang w:val="en-US" w:bidi="th-TH"/>
        </w:rPr>
        <w:t xml:space="preserve">151.43 million) in damages. The </w:t>
      </w:r>
      <w:r w:rsidR="005E71E6">
        <w:rPr>
          <w:lang w:val="en-US" w:bidi="th-TH"/>
        </w:rPr>
        <w:t>C</w:t>
      </w:r>
      <w:r w:rsidR="00083C47" w:rsidRPr="00083C47">
        <w:rPr>
          <w:lang w:val="en-US" w:bidi="th-TH"/>
        </w:rPr>
        <w:t xml:space="preserve">ompany is currently preparing a Statement of Defense, which is due to be submitted to the arbitration panel by </w:t>
      </w:r>
      <w:r w:rsidR="005E71E6">
        <w:rPr>
          <w:lang w:val="en-US" w:bidi="th-TH"/>
        </w:rPr>
        <w:t xml:space="preserve">31 </w:t>
      </w:r>
      <w:r w:rsidR="00083C47" w:rsidRPr="00083C47">
        <w:rPr>
          <w:lang w:val="en-US" w:bidi="th-TH"/>
        </w:rPr>
        <w:t>August 2026.</w:t>
      </w:r>
    </w:p>
    <w:p w14:paraId="145609BA" w14:textId="77777777" w:rsidR="00236746" w:rsidRDefault="00236746" w:rsidP="0088654D">
      <w:pPr>
        <w:pStyle w:val="index"/>
        <w:tabs>
          <w:tab w:val="left" w:pos="540"/>
        </w:tabs>
        <w:spacing w:line="240" w:lineRule="auto"/>
        <w:ind w:left="540" w:right="-43" w:hanging="540"/>
        <w:jc w:val="thaiDistribute"/>
        <w:outlineLvl w:val="0"/>
        <w:rPr>
          <w:lang w:val="en-US" w:bidi="th-TH"/>
        </w:rPr>
      </w:pPr>
    </w:p>
    <w:p w14:paraId="5693AEC4" w14:textId="53D86996" w:rsidR="00236746" w:rsidRDefault="002578C9" w:rsidP="00236746">
      <w:pPr>
        <w:pStyle w:val="Heading1"/>
        <w:numPr>
          <w:ilvl w:val="0"/>
          <w:numId w:val="3"/>
        </w:numPr>
        <w:spacing w:before="0" w:after="0" w:line="240" w:lineRule="atLeast"/>
        <w:ind w:left="540"/>
        <w:rPr>
          <w:lang w:val="en-US" w:bidi="th-TH"/>
        </w:rPr>
      </w:pPr>
      <w:r>
        <w:rPr>
          <w:lang w:val="en-US" w:bidi="th-TH"/>
        </w:rPr>
        <w:t>T</w:t>
      </w:r>
      <w:r w:rsidRPr="002578C9">
        <w:rPr>
          <w:lang w:val="en-US" w:bidi="th-TH"/>
        </w:rPr>
        <w:t>hai Financial Reporting Standards (TFRS) not yet adopted</w:t>
      </w:r>
    </w:p>
    <w:p w14:paraId="5E0F99DB" w14:textId="77777777" w:rsidR="002578C9" w:rsidRPr="00756791" w:rsidRDefault="002578C9" w:rsidP="00756791">
      <w:pPr>
        <w:pStyle w:val="index"/>
        <w:tabs>
          <w:tab w:val="left" w:pos="540"/>
        </w:tabs>
        <w:spacing w:line="240" w:lineRule="auto"/>
        <w:ind w:left="540" w:right="-43" w:hanging="540"/>
        <w:jc w:val="thaiDistribute"/>
        <w:outlineLvl w:val="0"/>
        <w:rPr>
          <w:sz w:val="24"/>
          <w:szCs w:val="22"/>
          <w:lang w:val="en-US" w:bidi="th-TH"/>
        </w:rPr>
      </w:pPr>
    </w:p>
    <w:p w14:paraId="07990565" w14:textId="77777777" w:rsidR="00CB6305" w:rsidRPr="00756791" w:rsidRDefault="00CB6305" w:rsidP="00CB6305">
      <w:pPr>
        <w:pStyle w:val="BodyText"/>
        <w:spacing w:after="0" w:line="240" w:lineRule="auto"/>
        <w:ind w:left="540"/>
        <w:jc w:val="both"/>
        <w:rPr>
          <w:szCs w:val="22"/>
        </w:rPr>
      </w:pPr>
      <w:r w:rsidRPr="00756791">
        <w:rPr>
          <w:szCs w:val="22"/>
        </w:rPr>
        <w:t>TFRS</w:t>
      </w:r>
      <w:r w:rsidRPr="00756791">
        <w:rPr>
          <w:rFonts w:cstheme="minorBidi"/>
          <w:szCs w:val="28"/>
          <w:cs/>
          <w:lang w:bidi="th-TH"/>
        </w:rPr>
        <w:t xml:space="preserve"> </w:t>
      </w:r>
      <w:r w:rsidRPr="00756791">
        <w:rPr>
          <w:rFonts w:cstheme="minorBidi"/>
          <w:szCs w:val="28"/>
          <w:lang w:val="en-US" w:bidi="th-TH"/>
        </w:rPr>
        <w:t xml:space="preserve">18 Presentation and Disclosure in </w:t>
      </w:r>
      <w:r w:rsidRPr="00756791">
        <w:rPr>
          <w:szCs w:val="22"/>
        </w:rPr>
        <w:t xml:space="preserve">Financial Statements, which are relevant to the Group’s operations and expected to have material impacts on the consolidated and separate’s financial statements when initially adopted, and will become effective for the financial statements in annual reporting periods beginning on or after 1 January 2028 and earlier application is permitted; however, the Group has not early adopted the new accounting standards in preparing these interim financial statements. </w:t>
      </w:r>
    </w:p>
    <w:p w14:paraId="147097E2" w14:textId="77777777" w:rsidR="00CB6305" w:rsidRPr="00756791" w:rsidRDefault="00CB6305" w:rsidP="00CB6305">
      <w:pPr>
        <w:spacing w:line="240" w:lineRule="auto"/>
        <w:jc w:val="thaiDistribute"/>
        <w:rPr>
          <w:color w:val="000000"/>
          <w:sz w:val="18"/>
          <w:szCs w:val="18"/>
        </w:rPr>
      </w:pPr>
    </w:p>
    <w:p w14:paraId="3E7F88AD" w14:textId="77777777" w:rsidR="00CB6305" w:rsidRPr="00756791" w:rsidRDefault="00CB6305" w:rsidP="00CB6305">
      <w:pPr>
        <w:pStyle w:val="ListParagraph"/>
        <w:numPr>
          <w:ilvl w:val="1"/>
          <w:numId w:val="29"/>
        </w:numPr>
        <w:tabs>
          <w:tab w:val="clear" w:pos="60"/>
          <w:tab w:val="num" w:pos="2520"/>
        </w:tabs>
        <w:spacing w:line="240" w:lineRule="auto"/>
        <w:ind w:left="900" w:hanging="360"/>
        <w:jc w:val="thaiDistribute"/>
        <w:rPr>
          <w:b/>
          <w:bCs/>
          <w:i/>
          <w:iCs/>
          <w:color w:val="000000"/>
          <w:szCs w:val="22"/>
        </w:rPr>
      </w:pPr>
      <w:r w:rsidRPr="00756791">
        <w:rPr>
          <w:b/>
          <w:bCs/>
          <w:i/>
          <w:iCs/>
          <w:color w:val="000000"/>
          <w:szCs w:val="22"/>
        </w:rPr>
        <w:t>TFRS 18</w:t>
      </w:r>
      <w:r w:rsidRPr="00756791">
        <w:rPr>
          <w:rFonts w:ascii="Segoe UI" w:hAnsi="Segoe UI" w:cs="Segoe UI"/>
          <w:szCs w:val="22"/>
          <w:lang w:val="en-US" w:bidi="th-TH"/>
        </w:rPr>
        <w:t xml:space="preserve"> </w:t>
      </w:r>
      <w:r w:rsidRPr="00756791">
        <w:rPr>
          <w:b/>
          <w:bCs/>
          <w:i/>
          <w:iCs/>
          <w:color w:val="000000"/>
          <w:szCs w:val="22"/>
        </w:rPr>
        <w:t>Presentation and Disclosure in Financial Statements</w:t>
      </w:r>
    </w:p>
    <w:p w14:paraId="3DAB2AF1" w14:textId="77777777" w:rsidR="00CB6305" w:rsidRPr="00756791" w:rsidRDefault="00CB6305" w:rsidP="00CB6305">
      <w:pPr>
        <w:pStyle w:val="ListParagraph"/>
        <w:spacing w:line="240" w:lineRule="auto"/>
        <w:ind w:left="900"/>
        <w:jc w:val="thaiDistribute"/>
        <w:rPr>
          <w:color w:val="000000"/>
          <w:sz w:val="18"/>
          <w:szCs w:val="18"/>
        </w:rPr>
      </w:pPr>
    </w:p>
    <w:p w14:paraId="6A9B2E13" w14:textId="77777777" w:rsidR="00CB6305" w:rsidRPr="00756791" w:rsidRDefault="00CB6305" w:rsidP="00CB6305">
      <w:pPr>
        <w:pStyle w:val="ListParagraph"/>
        <w:spacing w:line="240" w:lineRule="auto"/>
        <w:ind w:left="900"/>
        <w:jc w:val="thaiDistribute"/>
        <w:rPr>
          <w:szCs w:val="22"/>
        </w:rPr>
      </w:pPr>
      <w:r w:rsidRPr="00756791">
        <w:rPr>
          <w:szCs w:val="22"/>
        </w:rPr>
        <w:t xml:space="preserve">TFRS 18 will replace TAS 1 </w:t>
      </w:r>
      <w:r w:rsidRPr="00756791">
        <w:rPr>
          <w:i/>
          <w:iCs/>
          <w:szCs w:val="22"/>
        </w:rPr>
        <w:t>Presentation of Financial Statements</w:t>
      </w:r>
      <w:r w:rsidRPr="00756791">
        <w:rPr>
          <w:szCs w:val="22"/>
        </w:rPr>
        <w:t xml:space="preserve"> and introduces the following key new requirements.</w:t>
      </w:r>
    </w:p>
    <w:p w14:paraId="5E437687" w14:textId="77777777" w:rsidR="00CB6305" w:rsidRPr="00756791" w:rsidRDefault="00CB6305" w:rsidP="00CB6305">
      <w:pPr>
        <w:pStyle w:val="ListParagraph"/>
        <w:spacing w:line="240" w:lineRule="auto"/>
        <w:ind w:left="900"/>
        <w:jc w:val="thaiDistribute"/>
        <w:rPr>
          <w:color w:val="000000"/>
          <w:sz w:val="18"/>
          <w:szCs w:val="18"/>
        </w:rPr>
      </w:pPr>
    </w:p>
    <w:p w14:paraId="5D26FAE6" w14:textId="77777777" w:rsidR="00CB6305" w:rsidRPr="00756791" w:rsidRDefault="00CB6305" w:rsidP="00CB6305">
      <w:pPr>
        <w:pStyle w:val="ListParagraph"/>
        <w:numPr>
          <w:ilvl w:val="0"/>
          <w:numId w:val="28"/>
        </w:numPr>
        <w:tabs>
          <w:tab w:val="clear" w:pos="340"/>
        </w:tabs>
        <w:spacing w:line="240" w:lineRule="auto"/>
        <w:ind w:left="1260" w:hanging="360"/>
        <w:jc w:val="thaiDistribute"/>
        <w:rPr>
          <w:szCs w:val="22"/>
        </w:rPr>
      </w:pPr>
      <w:r w:rsidRPr="00756791">
        <w:rPr>
          <w:szCs w:val="22"/>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3B742BF0" w14:textId="77777777" w:rsidR="00CB6305" w:rsidRPr="00756791" w:rsidRDefault="00CB6305" w:rsidP="00CB6305">
      <w:pPr>
        <w:pStyle w:val="ListParagraph"/>
        <w:numPr>
          <w:ilvl w:val="0"/>
          <w:numId w:val="28"/>
        </w:numPr>
        <w:tabs>
          <w:tab w:val="clear" w:pos="340"/>
        </w:tabs>
        <w:spacing w:line="240" w:lineRule="auto"/>
        <w:ind w:left="1260" w:hanging="360"/>
        <w:jc w:val="thaiDistribute"/>
        <w:rPr>
          <w:szCs w:val="22"/>
        </w:rPr>
      </w:pPr>
      <w:r w:rsidRPr="00756791">
        <w:rPr>
          <w:szCs w:val="22"/>
        </w:rPr>
        <w:t>Management-defined performance measures (MPMs) are disclosed in a single note in the financial statements.</w:t>
      </w:r>
    </w:p>
    <w:p w14:paraId="72C65C9E" w14:textId="77777777" w:rsidR="00CB6305" w:rsidRPr="00756791" w:rsidRDefault="00CB6305" w:rsidP="00CB6305">
      <w:pPr>
        <w:pStyle w:val="ListParagraph"/>
        <w:numPr>
          <w:ilvl w:val="0"/>
          <w:numId w:val="28"/>
        </w:numPr>
        <w:tabs>
          <w:tab w:val="clear" w:pos="340"/>
        </w:tabs>
        <w:spacing w:line="240" w:lineRule="auto"/>
        <w:ind w:left="1260" w:hanging="360"/>
        <w:jc w:val="thaiDistribute"/>
        <w:rPr>
          <w:szCs w:val="22"/>
        </w:rPr>
      </w:pPr>
      <w:r w:rsidRPr="00756791">
        <w:rPr>
          <w:szCs w:val="22"/>
        </w:rPr>
        <w:t>Enhanced guidance is provided on how to group information in the financial statements.</w:t>
      </w:r>
    </w:p>
    <w:p w14:paraId="3EDC0FB6" w14:textId="77777777" w:rsidR="00CB6305" w:rsidRPr="00756791" w:rsidRDefault="00CB6305" w:rsidP="00CB6305">
      <w:pPr>
        <w:pStyle w:val="ListParagraph"/>
        <w:spacing w:line="240" w:lineRule="auto"/>
        <w:ind w:left="900"/>
        <w:jc w:val="thaiDistribute"/>
        <w:rPr>
          <w:color w:val="000000"/>
          <w:sz w:val="18"/>
          <w:szCs w:val="18"/>
        </w:rPr>
      </w:pPr>
    </w:p>
    <w:p w14:paraId="1B538BC4" w14:textId="77777777" w:rsidR="00CB6305" w:rsidRPr="00756791" w:rsidRDefault="00CB6305" w:rsidP="00CB6305">
      <w:pPr>
        <w:pStyle w:val="ListParagraph"/>
        <w:spacing w:line="240" w:lineRule="auto"/>
        <w:ind w:left="900"/>
        <w:jc w:val="thaiDistribute"/>
        <w:rPr>
          <w:szCs w:val="22"/>
        </w:rPr>
      </w:pPr>
      <w:r w:rsidRPr="00756791">
        <w:rPr>
          <w:szCs w:val="22"/>
        </w:rPr>
        <w:t>In addition, all entities are required to use the operating profit subtotal as the starting point for the statement of cash flows when presenting operating cash flows under the indirect method.</w:t>
      </w:r>
    </w:p>
    <w:p w14:paraId="6F259F17" w14:textId="77777777" w:rsidR="00CB6305" w:rsidRPr="00756791" w:rsidRDefault="00CB6305" w:rsidP="00CB6305">
      <w:pPr>
        <w:pStyle w:val="ListParagraph"/>
        <w:spacing w:line="240" w:lineRule="auto"/>
        <w:ind w:left="900"/>
        <w:jc w:val="thaiDistribute"/>
        <w:rPr>
          <w:color w:val="000000"/>
          <w:sz w:val="18"/>
          <w:szCs w:val="18"/>
        </w:rPr>
      </w:pPr>
    </w:p>
    <w:p w14:paraId="11551ABD" w14:textId="7CF47EEF" w:rsidR="00CB6305" w:rsidRPr="00756791" w:rsidRDefault="00CB6305" w:rsidP="00CB6305">
      <w:pPr>
        <w:pStyle w:val="BodyText"/>
        <w:spacing w:after="0" w:line="240" w:lineRule="auto"/>
        <w:ind w:left="540"/>
        <w:jc w:val="both"/>
        <w:rPr>
          <w:szCs w:val="22"/>
        </w:rPr>
      </w:pPr>
      <w:r w:rsidRPr="00756791">
        <w:rPr>
          <w:szCs w:val="22"/>
        </w:rPr>
        <w:t>Management is currently</w:t>
      </w:r>
      <w:r w:rsidRPr="00756791">
        <w:rPr>
          <w:szCs w:val="22"/>
          <w:cs/>
          <w:lang w:bidi="th-TH"/>
        </w:rPr>
        <w:t xml:space="preserve"> </w:t>
      </w:r>
      <w:r w:rsidRPr="00756791">
        <w:rPr>
          <w:szCs w:val="22"/>
        </w:rPr>
        <w:t xml:space="preserve">considering the potential impact </w:t>
      </w:r>
      <w:r w:rsidRPr="00756791">
        <w:rPr>
          <w:szCs w:val="22"/>
          <w:lang w:val="en-US" w:bidi="th-TH"/>
        </w:rPr>
        <w:t xml:space="preserve">from </w:t>
      </w:r>
      <w:r w:rsidRPr="00756791">
        <w:rPr>
          <w:szCs w:val="22"/>
        </w:rPr>
        <w:t>th</w:t>
      </w:r>
      <w:r w:rsidR="00C04E3F">
        <w:rPr>
          <w:szCs w:val="22"/>
        </w:rPr>
        <w:t>i</w:t>
      </w:r>
      <w:r w:rsidR="00A61078">
        <w:rPr>
          <w:szCs w:val="22"/>
        </w:rPr>
        <w:t>s</w:t>
      </w:r>
      <w:r w:rsidRPr="00756791">
        <w:rPr>
          <w:szCs w:val="22"/>
        </w:rPr>
        <w:t xml:space="preserve"> </w:t>
      </w:r>
      <w:r w:rsidRPr="00756791">
        <w:rPr>
          <w:szCs w:val="28"/>
          <w:lang w:bidi="th-TH"/>
        </w:rPr>
        <w:t xml:space="preserve">new and revised </w:t>
      </w:r>
      <w:r w:rsidRPr="00756791">
        <w:rPr>
          <w:szCs w:val="22"/>
        </w:rPr>
        <w:t>TFRS on the financial statements in the initial period adopted.</w:t>
      </w:r>
    </w:p>
    <w:p w14:paraId="674B88C7" w14:textId="77777777" w:rsidR="000006D9" w:rsidRPr="00AE1021" w:rsidRDefault="000006D9" w:rsidP="002121F9">
      <w:pPr>
        <w:pStyle w:val="BodyText"/>
        <w:spacing w:after="0"/>
        <w:rPr>
          <w:rFonts w:cs="Times New Roman"/>
          <w:szCs w:val="22"/>
          <w:lang w:val="en-US" w:bidi="th-TH"/>
        </w:rPr>
      </w:pPr>
    </w:p>
    <w:p w14:paraId="4E5BC6F2" w14:textId="77777777" w:rsidR="001413D9" w:rsidRPr="00AE1021" w:rsidRDefault="001413D9" w:rsidP="00C71B5C">
      <w:pPr>
        <w:spacing w:line="240" w:lineRule="atLeast"/>
        <w:ind w:left="540"/>
        <w:jc w:val="both"/>
        <w:rPr>
          <w:lang w:bidi="th-TH"/>
        </w:rPr>
      </w:pPr>
    </w:p>
    <w:p w14:paraId="6096F1A1" w14:textId="1F04BA5C" w:rsidR="0055202C" w:rsidRPr="00DE2BE3" w:rsidRDefault="0055202C" w:rsidP="004977EF">
      <w:pPr>
        <w:spacing w:line="240" w:lineRule="atLeast"/>
        <w:ind w:left="540"/>
        <w:jc w:val="both"/>
        <w:rPr>
          <w:lang w:val="en-US"/>
        </w:rPr>
      </w:pPr>
    </w:p>
    <w:sectPr w:rsidR="0055202C" w:rsidRPr="00DE2BE3" w:rsidSect="00B83E6D">
      <w:headerReference w:type="default" r:id="rId19"/>
      <w:pgSz w:w="11907" w:h="16840" w:code="9"/>
      <w:pgMar w:top="692" w:right="1151" w:bottom="578" w:left="115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0E7B7" w14:textId="77777777" w:rsidR="004E2253" w:rsidRDefault="004E2253">
      <w:r>
        <w:separator/>
      </w:r>
    </w:p>
  </w:endnote>
  <w:endnote w:type="continuationSeparator" w:id="0">
    <w:p w14:paraId="1E723A4F" w14:textId="77777777" w:rsidR="004E2253" w:rsidRDefault="004E2253">
      <w:r>
        <w:continuationSeparator/>
      </w:r>
    </w:p>
  </w:endnote>
  <w:endnote w:type="continuationNotice" w:id="1">
    <w:p w14:paraId="1EA70639" w14:textId="77777777" w:rsidR="004E2253" w:rsidRDefault="004E225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Univers LT Std 45 Light">
    <w:altName w:val="Arial"/>
    <w:panose1 w:val="020B0403020202020204"/>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1662575521"/>
      <w:docPartObj>
        <w:docPartGallery w:val="Page Numbers (Bottom of Page)"/>
        <w:docPartUnique/>
      </w:docPartObj>
    </w:sdtPr>
    <w:sdtEndPr>
      <w:rPr>
        <w:noProof/>
      </w:rPr>
    </w:sdtEndPr>
    <w:sdtContent>
      <w:p w14:paraId="4244A36E" w14:textId="75893232" w:rsidR="007B6FF1" w:rsidRPr="00756791" w:rsidRDefault="007B6FF1">
        <w:pPr>
          <w:pStyle w:val="Footer"/>
          <w:jc w:val="center"/>
          <w:rPr>
            <w:sz w:val="22"/>
            <w:szCs w:val="22"/>
            <w:lang w:bidi="th-TH"/>
          </w:rPr>
        </w:pPr>
        <w:r w:rsidRPr="00C83B29">
          <w:rPr>
            <w:sz w:val="22"/>
            <w:szCs w:val="22"/>
          </w:rPr>
          <w:fldChar w:fldCharType="begin"/>
        </w:r>
        <w:r w:rsidRPr="00C83B29">
          <w:rPr>
            <w:sz w:val="22"/>
            <w:szCs w:val="22"/>
          </w:rPr>
          <w:instrText xml:space="preserve"> PAGE   \* MERGEFORMAT </w:instrText>
        </w:r>
        <w:r w:rsidRPr="00C83B29">
          <w:rPr>
            <w:sz w:val="22"/>
            <w:szCs w:val="22"/>
          </w:rPr>
          <w:fldChar w:fldCharType="separate"/>
        </w:r>
        <w:r w:rsidRPr="00C83B29">
          <w:rPr>
            <w:noProof/>
            <w:sz w:val="22"/>
            <w:szCs w:val="22"/>
          </w:rPr>
          <w:t>2</w:t>
        </w:r>
        <w:r w:rsidRPr="00C83B29">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9A505" w14:textId="2E3987AF" w:rsidR="00696530" w:rsidRPr="00756791" w:rsidRDefault="00696530">
    <w:pPr>
      <w:pStyle w:val="Footer"/>
      <w:jc w:val="center"/>
      <w:rPr>
        <w:caps/>
        <w:noProof/>
        <w:sz w:val="22"/>
        <w:szCs w:val="22"/>
      </w:rPr>
    </w:pPr>
    <w:r w:rsidRPr="00756791">
      <w:rPr>
        <w:caps/>
        <w:sz w:val="22"/>
        <w:szCs w:val="22"/>
      </w:rPr>
      <w:fldChar w:fldCharType="begin"/>
    </w:r>
    <w:r w:rsidRPr="00756791">
      <w:rPr>
        <w:caps/>
        <w:sz w:val="22"/>
        <w:szCs w:val="22"/>
      </w:rPr>
      <w:instrText xml:space="preserve"> PAGE   \* MERGEFORMAT </w:instrText>
    </w:r>
    <w:r w:rsidRPr="00756791">
      <w:rPr>
        <w:caps/>
        <w:sz w:val="22"/>
        <w:szCs w:val="22"/>
      </w:rPr>
      <w:fldChar w:fldCharType="separate"/>
    </w:r>
    <w:r w:rsidRPr="00756791">
      <w:rPr>
        <w:caps/>
        <w:noProof/>
        <w:sz w:val="22"/>
        <w:szCs w:val="22"/>
      </w:rPr>
      <w:t>2</w:t>
    </w:r>
    <w:r w:rsidRPr="00756791">
      <w:rPr>
        <w:caps/>
        <w:noProof/>
        <w:sz w:val="22"/>
        <w:szCs w:val="22"/>
      </w:rPr>
      <w:fldChar w:fldCharType="end"/>
    </w:r>
  </w:p>
  <w:p w14:paraId="72F372C3" w14:textId="164A5488" w:rsidR="00C80D91" w:rsidRDefault="00C80D91">
    <w:pPr>
      <w:pStyle w:val="Footer"/>
      <w:jc w:val="center"/>
      <w:rPr>
        <w:lang w:bidi="th-TH"/>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946044771"/>
      <w:docPartObj>
        <w:docPartGallery w:val="Page Numbers (Bottom of Page)"/>
        <w:docPartUnique/>
      </w:docPartObj>
    </w:sdtPr>
    <w:sdtEndPr>
      <w:rPr>
        <w:noProof/>
      </w:rPr>
    </w:sdtEndPr>
    <w:sdtContent>
      <w:p w14:paraId="45936D03" w14:textId="77777777" w:rsidR="00C80D91" w:rsidRPr="00932D51" w:rsidRDefault="00C80D91">
        <w:pPr>
          <w:pStyle w:val="Footer"/>
          <w:jc w:val="center"/>
          <w:rPr>
            <w:sz w:val="22"/>
            <w:szCs w:val="22"/>
          </w:rPr>
        </w:pPr>
        <w:r w:rsidRPr="00932D51">
          <w:rPr>
            <w:sz w:val="22"/>
            <w:szCs w:val="22"/>
          </w:rPr>
          <w:fldChar w:fldCharType="begin"/>
        </w:r>
        <w:r w:rsidRPr="00932D51">
          <w:rPr>
            <w:sz w:val="22"/>
            <w:szCs w:val="22"/>
          </w:rPr>
          <w:instrText xml:space="preserve"> PAGE   \* MERGEFORMAT </w:instrText>
        </w:r>
        <w:r w:rsidRPr="00932D51">
          <w:rPr>
            <w:sz w:val="22"/>
            <w:szCs w:val="22"/>
          </w:rPr>
          <w:fldChar w:fldCharType="separate"/>
        </w:r>
        <w:r w:rsidRPr="00932D51">
          <w:rPr>
            <w:noProof/>
            <w:sz w:val="22"/>
            <w:szCs w:val="22"/>
          </w:rPr>
          <w:t>2</w:t>
        </w:r>
        <w:r w:rsidRPr="00932D51">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1463040215"/>
      <w:docPartObj>
        <w:docPartGallery w:val="Page Numbers (Bottom of Page)"/>
        <w:docPartUnique/>
      </w:docPartObj>
    </w:sdtPr>
    <w:sdtEndPr>
      <w:rPr>
        <w:noProof/>
      </w:rPr>
    </w:sdtEndPr>
    <w:sdtContent>
      <w:p w14:paraId="63A9ADC0" w14:textId="77777777" w:rsidR="005E62BF" w:rsidRPr="00932D51" w:rsidRDefault="005E62BF">
        <w:pPr>
          <w:pStyle w:val="Footer"/>
          <w:jc w:val="center"/>
          <w:rPr>
            <w:sz w:val="22"/>
            <w:szCs w:val="22"/>
          </w:rPr>
        </w:pPr>
        <w:r w:rsidRPr="00932D51">
          <w:rPr>
            <w:sz w:val="22"/>
            <w:szCs w:val="22"/>
          </w:rPr>
          <w:fldChar w:fldCharType="begin"/>
        </w:r>
        <w:r w:rsidRPr="00932D51">
          <w:rPr>
            <w:sz w:val="22"/>
            <w:szCs w:val="22"/>
          </w:rPr>
          <w:instrText xml:space="preserve"> PAGE   \* MERGEFORMAT </w:instrText>
        </w:r>
        <w:r w:rsidRPr="00932D51">
          <w:rPr>
            <w:sz w:val="22"/>
            <w:szCs w:val="22"/>
          </w:rPr>
          <w:fldChar w:fldCharType="separate"/>
        </w:r>
        <w:r w:rsidRPr="00932D51">
          <w:rPr>
            <w:noProof/>
            <w:sz w:val="22"/>
            <w:szCs w:val="22"/>
          </w:rPr>
          <w:t>2</w:t>
        </w:r>
        <w:r w:rsidRPr="00932D51">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41F56" w14:textId="77777777" w:rsidR="004E2253" w:rsidRDefault="004E2253">
      <w:r>
        <w:separator/>
      </w:r>
    </w:p>
  </w:footnote>
  <w:footnote w:type="continuationSeparator" w:id="0">
    <w:p w14:paraId="6D29DD52" w14:textId="77777777" w:rsidR="004E2253" w:rsidRDefault="004E2253">
      <w:r>
        <w:continuationSeparator/>
      </w:r>
    </w:p>
  </w:footnote>
  <w:footnote w:type="continuationNotice" w:id="1">
    <w:p w14:paraId="32C78879" w14:textId="77777777" w:rsidR="004E2253" w:rsidRDefault="004E225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13639" w14:textId="77777777" w:rsidR="00C80D91" w:rsidRDefault="00C80D91" w:rsidP="004348DA">
    <w:pPr>
      <w:pStyle w:val="acctmainheading"/>
      <w:spacing w:after="0" w:line="240" w:lineRule="atLeast"/>
      <w:rPr>
        <w:szCs w:val="28"/>
      </w:rPr>
    </w:pPr>
    <w:r w:rsidRPr="003A06BB">
      <w:rPr>
        <w:szCs w:val="28"/>
      </w:rPr>
      <w:t xml:space="preserve">BBGI </w:t>
    </w:r>
    <w:r>
      <w:rPr>
        <w:szCs w:val="28"/>
      </w:rPr>
      <w:t xml:space="preserve">Public </w:t>
    </w:r>
    <w:r w:rsidRPr="003A06BB">
      <w:rPr>
        <w:szCs w:val="28"/>
      </w:rPr>
      <w:t>Company Limited and its Subsidiaries</w:t>
    </w:r>
  </w:p>
  <w:p w14:paraId="53DA186D" w14:textId="1AA1DC71" w:rsidR="00C80D91" w:rsidRDefault="00C80D91" w:rsidP="004348DA">
    <w:pPr>
      <w:pStyle w:val="acctmainheading"/>
      <w:spacing w:after="0" w:line="240" w:lineRule="atLeast"/>
      <w:rPr>
        <w:sz w:val="24"/>
        <w:szCs w:val="24"/>
      </w:rPr>
    </w:pPr>
    <w:r>
      <w:rPr>
        <w:sz w:val="24"/>
        <w:szCs w:val="24"/>
      </w:rPr>
      <w:t>Condensed notes to the interim financial statements</w:t>
    </w:r>
  </w:p>
  <w:p w14:paraId="7C892457" w14:textId="3B0FD8B6" w:rsidR="00E573B0" w:rsidRPr="00822D18" w:rsidRDefault="00E573B0" w:rsidP="00E573B0">
    <w:pPr>
      <w:pStyle w:val="acctmainheading"/>
      <w:spacing w:after="0" w:line="240" w:lineRule="atLeast"/>
      <w:rPr>
        <w:sz w:val="24"/>
        <w:szCs w:val="24"/>
        <w:lang w:val="en-US" w:bidi="th-TH"/>
      </w:rPr>
    </w:pPr>
    <w:r>
      <w:rPr>
        <w:sz w:val="24"/>
        <w:szCs w:val="24"/>
      </w:rPr>
      <w:t>For the three-month</w:t>
    </w:r>
    <w:r w:rsidR="00C210D0">
      <w:rPr>
        <w:rFonts w:hint="cs"/>
        <w:sz w:val="24"/>
        <w:szCs w:val="24"/>
        <w:cs/>
        <w:lang w:bidi="th-TH"/>
      </w:rPr>
      <w:t xml:space="preserve"> </w:t>
    </w:r>
    <w:r w:rsidR="00C210D0">
      <w:rPr>
        <w:sz w:val="24"/>
        <w:szCs w:val="24"/>
        <w:lang w:val="en-US" w:bidi="th-TH"/>
      </w:rPr>
      <w:t>and six-month</w:t>
    </w:r>
    <w:r>
      <w:rPr>
        <w:sz w:val="24"/>
        <w:szCs w:val="24"/>
      </w:rPr>
      <w:t xml:space="preserve"> period</w:t>
    </w:r>
    <w:r w:rsidR="00C210D0">
      <w:rPr>
        <w:sz w:val="24"/>
        <w:szCs w:val="24"/>
      </w:rPr>
      <w:t>s</w:t>
    </w:r>
    <w:r w:rsidR="007B6FF1">
      <w:rPr>
        <w:sz w:val="24"/>
        <w:szCs w:val="24"/>
      </w:rPr>
      <w:t xml:space="preserve"> </w:t>
    </w:r>
    <w:r>
      <w:rPr>
        <w:sz w:val="24"/>
        <w:szCs w:val="24"/>
      </w:rPr>
      <w:t>ended 3</w:t>
    </w:r>
    <w:r w:rsidR="00C210D0">
      <w:rPr>
        <w:sz w:val="24"/>
        <w:szCs w:val="24"/>
      </w:rPr>
      <w:t>0 June</w:t>
    </w:r>
    <w:r w:rsidR="007B6FF1">
      <w:rPr>
        <w:sz w:val="24"/>
        <w:szCs w:val="24"/>
      </w:rPr>
      <w:t xml:space="preserve"> </w:t>
    </w:r>
    <w:r>
      <w:rPr>
        <w:sz w:val="24"/>
        <w:szCs w:val="24"/>
      </w:rPr>
      <w:t>202</w:t>
    </w:r>
    <w:r w:rsidR="00822D18">
      <w:rPr>
        <w:sz w:val="24"/>
        <w:szCs w:val="24"/>
        <w:lang w:val="en-US" w:bidi="th-TH"/>
      </w:rPr>
      <w:t>6</w:t>
    </w:r>
    <w:r>
      <w:rPr>
        <w:sz w:val="24"/>
        <w:szCs w:val="24"/>
      </w:rPr>
      <w:t xml:space="preserve"> (Unaudited)</w:t>
    </w:r>
  </w:p>
  <w:p w14:paraId="68B94EEF" w14:textId="77777777" w:rsidR="007B6FF1" w:rsidRDefault="007B6FF1" w:rsidP="00E573B0">
    <w:pPr>
      <w:pStyle w:val="acctmainheading"/>
      <w:spacing w:after="0" w:line="240" w:lineRule="atLeast"/>
      <w:rPr>
        <w:sz w:val="24"/>
        <w:szCs w:val="24"/>
      </w:rPr>
    </w:pPr>
  </w:p>
  <w:p w14:paraId="0AA990BE" w14:textId="77777777" w:rsidR="00C80D91" w:rsidRDefault="00C80D91" w:rsidP="00DC6622">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E6D8B" w14:textId="77777777" w:rsidR="00C80D91" w:rsidRPr="006912F9" w:rsidRDefault="00C80D91" w:rsidP="00856ED0">
    <w:pPr>
      <w:pStyle w:val="acctmainheading"/>
      <w:spacing w:after="0" w:line="240" w:lineRule="atLeast"/>
      <w:rPr>
        <w:szCs w:val="28"/>
      </w:rPr>
    </w:pPr>
    <w:r w:rsidRPr="006912F9">
      <w:rPr>
        <w:szCs w:val="28"/>
      </w:rPr>
      <w:t>BBGI Public Company Limited and its Subsidiaries</w:t>
    </w:r>
  </w:p>
  <w:p w14:paraId="53DD3F2B" w14:textId="63AC4725" w:rsidR="00C80D91" w:rsidRDefault="00C80D91" w:rsidP="00856ED0">
    <w:pPr>
      <w:pStyle w:val="acctmainheading"/>
      <w:spacing w:after="0" w:line="240" w:lineRule="atLeast"/>
      <w:rPr>
        <w:sz w:val="24"/>
        <w:szCs w:val="24"/>
      </w:rPr>
    </w:pPr>
    <w:r>
      <w:rPr>
        <w:sz w:val="24"/>
        <w:szCs w:val="24"/>
      </w:rPr>
      <w:t>C</w:t>
    </w:r>
    <w:r w:rsidRPr="00052EBC">
      <w:rPr>
        <w:sz w:val="24"/>
        <w:szCs w:val="24"/>
      </w:rPr>
      <w:t xml:space="preserve">ondensed </w:t>
    </w:r>
    <w:r>
      <w:rPr>
        <w:sz w:val="24"/>
        <w:szCs w:val="24"/>
      </w:rPr>
      <w:t>notes to the interim financial statements</w:t>
    </w:r>
  </w:p>
  <w:p w14:paraId="6F816DA8" w14:textId="348E701D" w:rsidR="00456996" w:rsidRDefault="007B6FF1" w:rsidP="00456996">
    <w:pPr>
      <w:pStyle w:val="acctmainheading"/>
      <w:spacing w:after="0" w:line="240" w:lineRule="atLeast"/>
      <w:rPr>
        <w:sz w:val="24"/>
        <w:szCs w:val="24"/>
      </w:rPr>
    </w:pPr>
    <w:r>
      <w:rPr>
        <w:sz w:val="24"/>
        <w:szCs w:val="24"/>
      </w:rPr>
      <w:t>For the three-month</w:t>
    </w:r>
    <w:r w:rsidR="00C210D0">
      <w:rPr>
        <w:sz w:val="24"/>
        <w:szCs w:val="24"/>
      </w:rPr>
      <w:t xml:space="preserve"> and six-month</w:t>
    </w:r>
    <w:r>
      <w:rPr>
        <w:sz w:val="24"/>
        <w:szCs w:val="24"/>
      </w:rPr>
      <w:t xml:space="preserve"> period</w:t>
    </w:r>
    <w:r w:rsidR="00C210D0">
      <w:rPr>
        <w:sz w:val="24"/>
        <w:szCs w:val="24"/>
      </w:rPr>
      <w:t>s</w:t>
    </w:r>
    <w:r>
      <w:rPr>
        <w:sz w:val="24"/>
        <w:szCs w:val="24"/>
      </w:rPr>
      <w:t xml:space="preserve"> ended 3</w:t>
    </w:r>
    <w:r w:rsidR="00C210D0">
      <w:rPr>
        <w:sz w:val="24"/>
        <w:szCs w:val="24"/>
      </w:rPr>
      <w:t>0</w:t>
    </w:r>
    <w:r>
      <w:rPr>
        <w:sz w:val="24"/>
        <w:szCs w:val="24"/>
      </w:rPr>
      <w:t xml:space="preserve"> </w:t>
    </w:r>
    <w:r w:rsidR="00C210D0">
      <w:rPr>
        <w:sz w:val="24"/>
        <w:szCs w:val="24"/>
      </w:rPr>
      <w:t>June</w:t>
    </w:r>
    <w:r>
      <w:rPr>
        <w:sz w:val="24"/>
        <w:szCs w:val="24"/>
      </w:rPr>
      <w:t xml:space="preserve"> 202</w:t>
    </w:r>
    <w:r w:rsidR="00822D18">
      <w:rPr>
        <w:sz w:val="24"/>
        <w:szCs w:val="24"/>
      </w:rPr>
      <w:t>6</w:t>
    </w:r>
    <w:r>
      <w:rPr>
        <w:sz w:val="24"/>
        <w:szCs w:val="24"/>
      </w:rPr>
      <w:t xml:space="preserve"> (Unaudited)</w:t>
    </w:r>
  </w:p>
  <w:p w14:paraId="7DD4340F" w14:textId="50DE0E73" w:rsidR="007B6FF1" w:rsidRDefault="007B6FF1" w:rsidP="00456996">
    <w:pPr>
      <w:pStyle w:val="acctmainheading"/>
      <w:spacing w:after="0" w:line="240" w:lineRule="atLeast"/>
      <w:rPr>
        <w:sz w:val="24"/>
        <w:szCs w:val="24"/>
      </w:rPr>
    </w:pPr>
  </w:p>
  <w:p w14:paraId="71DD2B04" w14:textId="77777777" w:rsidR="007B6FF1" w:rsidRDefault="007B6FF1" w:rsidP="00456996">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435B9" w14:textId="77777777" w:rsidR="008216DB" w:rsidRDefault="00C80D91" w:rsidP="0051374C">
    <w:pPr>
      <w:pStyle w:val="acctmainheading"/>
      <w:tabs>
        <w:tab w:val="left" w:pos="7810"/>
      </w:tabs>
      <w:spacing w:after="0" w:line="240" w:lineRule="atLeast"/>
      <w:rPr>
        <w:szCs w:val="28"/>
      </w:rPr>
    </w:pPr>
    <w:r w:rsidRPr="00984874">
      <w:rPr>
        <w:szCs w:val="28"/>
      </w:rPr>
      <w:t>BBGI Public Company Limited and its Subsidiaries</w:t>
    </w:r>
  </w:p>
  <w:p w14:paraId="66695CAA" w14:textId="7E93FBEA" w:rsidR="008216DB" w:rsidRPr="008216DB" w:rsidRDefault="008216DB" w:rsidP="0051374C">
    <w:pPr>
      <w:pStyle w:val="acctmainheading"/>
      <w:tabs>
        <w:tab w:val="left" w:pos="7810"/>
      </w:tabs>
      <w:spacing w:after="0" w:line="240" w:lineRule="atLeast"/>
      <w:rPr>
        <w:szCs w:val="28"/>
      </w:rPr>
    </w:pPr>
    <w:r>
      <w:rPr>
        <w:sz w:val="24"/>
        <w:szCs w:val="24"/>
      </w:rPr>
      <w:t>C</w:t>
    </w:r>
    <w:r w:rsidRPr="00052EBC">
      <w:rPr>
        <w:sz w:val="24"/>
        <w:szCs w:val="24"/>
      </w:rPr>
      <w:t xml:space="preserve">ondensed </w:t>
    </w:r>
    <w:r>
      <w:rPr>
        <w:sz w:val="24"/>
        <w:szCs w:val="24"/>
      </w:rPr>
      <w:t>notes to the interim financial statements</w:t>
    </w:r>
  </w:p>
  <w:p w14:paraId="27C49E32" w14:textId="5BC85B81" w:rsidR="0051374C" w:rsidRDefault="0051374C" w:rsidP="0051374C">
    <w:pPr>
      <w:pStyle w:val="acctmainheading"/>
      <w:spacing w:after="0" w:line="240" w:lineRule="atLeast"/>
      <w:rPr>
        <w:sz w:val="24"/>
        <w:szCs w:val="24"/>
      </w:rPr>
    </w:pPr>
    <w:r>
      <w:rPr>
        <w:sz w:val="24"/>
        <w:szCs w:val="24"/>
      </w:rPr>
      <w:t>For the three-month</w:t>
    </w:r>
    <w:r w:rsidR="000E60FE">
      <w:rPr>
        <w:sz w:val="24"/>
        <w:szCs w:val="24"/>
      </w:rPr>
      <w:t xml:space="preserve"> and six-month</w:t>
    </w:r>
    <w:r>
      <w:rPr>
        <w:sz w:val="24"/>
        <w:szCs w:val="24"/>
      </w:rPr>
      <w:t xml:space="preserve"> period</w:t>
    </w:r>
    <w:r w:rsidR="000E60FE">
      <w:rPr>
        <w:sz w:val="24"/>
        <w:szCs w:val="24"/>
      </w:rPr>
      <w:t>s</w:t>
    </w:r>
    <w:r>
      <w:rPr>
        <w:sz w:val="24"/>
        <w:szCs w:val="24"/>
      </w:rPr>
      <w:t xml:space="preserve"> ended 3</w:t>
    </w:r>
    <w:r w:rsidR="000E60FE">
      <w:rPr>
        <w:sz w:val="24"/>
        <w:szCs w:val="24"/>
      </w:rPr>
      <w:t>0</w:t>
    </w:r>
    <w:r>
      <w:rPr>
        <w:sz w:val="24"/>
        <w:szCs w:val="24"/>
      </w:rPr>
      <w:t xml:space="preserve"> </w:t>
    </w:r>
    <w:r w:rsidR="000E60FE">
      <w:rPr>
        <w:sz w:val="24"/>
        <w:szCs w:val="24"/>
      </w:rPr>
      <w:t>June</w:t>
    </w:r>
    <w:r>
      <w:rPr>
        <w:sz w:val="24"/>
        <w:szCs w:val="24"/>
      </w:rPr>
      <w:t xml:space="preserve"> 202</w:t>
    </w:r>
    <w:r w:rsidR="00C23812">
      <w:rPr>
        <w:sz w:val="24"/>
        <w:szCs w:val="24"/>
      </w:rPr>
      <w:t>6</w:t>
    </w:r>
    <w:r>
      <w:rPr>
        <w:sz w:val="24"/>
        <w:szCs w:val="24"/>
      </w:rPr>
      <w:t xml:space="preserve"> (Unaudited)</w:t>
    </w:r>
  </w:p>
  <w:p w14:paraId="79DAC75B" w14:textId="77777777" w:rsidR="00C80D91" w:rsidRDefault="00C80D91" w:rsidP="0051374C">
    <w:pPr>
      <w:pStyle w:val="acctmainheading"/>
      <w:tabs>
        <w:tab w:val="left" w:pos="7810"/>
      </w:tabs>
      <w:spacing w:after="0" w:line="240" w:lineRule="atLeast"/>
      <w:rPr>
        <w:sz w:val="24"/>
        <w:szCs w:val="24"/>
      </w:rPr>
    </w:pPr>
  </w:p>
  <w:p w14:paraId="591EF767" w14:textId="77777777" w:rsidR="00C80D91" w:rsidRPr="00FC4A58" w:rsidRDefault="00C80D91" w:rsidP="0051374C">
    <w:pPr>
      <w:pStyle w:val="acctmainheading"/>
      <w:tabs>
        <w:tab w:val="left" w:pos="7810"/>
      </w:tabs>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74E2B" w14:textId="77777777" w:rsidR="00816C7B" w:rsidRDefault="00816C7B" w:rsidP="0051374C">
    <w:pPr>
      <w:pStyle w:val="acctmainheading"/>
      <w:tabs>
        <w:tab w:val="left" w:pos="7810"/>
      </w:tabs>
      <w:spacing w:after="0" w:line="240" w:lineRule="atLeast"/>
      <w:rPr>
        <w:szCs w:val="28"/>
      </w:rPr>
    </w:pPr>
    <w:r w:rsidRPr="00984874">
      <w:rPr>
        <w:szCs w:val="28"/>
      </w:rPr>
      <w:t>BBGI Public Company Limited and its Subsidiaries</w:t>
    </w:r>
  </w:p>
  <w:p w14:paraId="530E8549" w14:textId="77777777" w:rsidR="00816C7B" w:rsidRPr="008216DB" w:rsidRDefault="00816C7B" w:rsidP="0051374C">
    <w:pPr>
      <w:pStyle w:val="acctmainheading"/>
      <w:tabs>
        <w:tab w:val="left" w:pos="7810"/>
      </w:tabs>
      <w:spacing w:after="0" w:line="240" w:lineRule="atLeast"/>
      <w:rPr>
        <w:szCs w:val="28"/>
      </w:rPr>
    </w:pPr>
    <w:r>
      <w:rPr>
        <w:sz w:val="24"/>
        <w:szCs w:val="24"/>
      </w:rPr>
      <w:t>C</w:t>
    </w:r>
    <w:r w:rsidRPr="00052EBC">
      <w:rPr>
        <w:sz w:val="24"/>
        <w:szCs w:val="24"/>
      </w:rPr>
      <w:t xml:space="preserve">ondensed </w:t>
    </w:r>
    <w:r>
      <w:rPr>
        <w:sz w:val="24"/>
        <w:szCs w:val="24"/>
      </w:rPr>
      <w:t>notes to the interim financial statements</w:t>
    </w:r>
  </w:p>
  <w:p w14:paraId="6F1C2E2A" w14:textId="7D6E8A4B" w:rsidR="00816C7B" w:rsidRDefault="00816C7B" w:rsidP="0051374C">
    <w:pPr>
      <w:pStyle w:val="acctmainheading"/>
      <w:spacing w:after="0" w:line="240" w:lineRule="atLeast"/>
      <w:rPr>
        <w:sz w:val="24"/>
        <w:szCs w:val="24"/>
      </w:rPr>
    </w:pPr>
    <w:r>
      <w:rPr>
        <w:sz w:val="24"/>
        <w:szCs w:val="24"/>
      </w:rPr>
      <w:t>For the three-month</w:t>
    </w:r>
    <w:r w:rsidR="00FE5E59">
      <w:rPr>
        <w:sz w:val="24"/>
        <w:szCs w:val="24"/>
      </w:rPr>
      <w:t xml:space="preserve"> and six-month</w:t>
    </w:r>
    <w:r>
      <w:rPr>
        <w:sz w:val="24"/>
        <w:szCs w:val="24"/>
      </w:rPr>
      <w:t xml:space="preserve"> period ended 3</w:t>
    </w:r>
    <w:r w:rsidR="00FE5E59">
      <w:rPr>
        <w:sz w:val="24"/>
        <w:szCs w:val="24"/>
      </w:rPr>
      <w:t>0</w:t>
    </w:r>
    <w:r>
      <w:rPr>
        <w:sz w:val="24"/>
        <w:szCs w:val="24"/>
      </w:rPr>
      <w:t xml:space="preserve"> </w:t>
    </w:r>
    <w:r w:rsidR="00FE5E59">
      <w:rPr>
        <w:sz w:val="24"/>
        <w:szCs w:val="24"/>
      </w:rPr>
      <w:t>June</w:t>
    </w:r>
    <w:r>
      <w:rPr>
        <w:sz w:val="24"/>
        <w:szCs w:val="24"/>
      </w:rPr>
      <w:t xml:space="preserve"> 20</w:t>
    </w:r>
    <w:r w:rsidR="00FE2789">
      <w:rPr>
        <w:sz w:val="24"/>
        <w:szCs w:val="24"/>
      </w:rPr>
      <w:t>2</w:t>
    </w:r>
    <w:r w:rsidR="00C23812">
      <w:rPr>
        <w:sz w:val="24"/>
        <w:szCs w:val="24"/>
      </w:rPr>
      <w:t>6</w:t>
    </w:r>
    <w:r>
      <w:rPr>
        <w:sz w:val="24"/>
        <w:szCs w:val="24"/>
      </w:rPr>
      <w:t xml:space="preserve"> (Unaudited)</w:t>
    </w:r>
  </w:p>
  <w:p w14:paraId="2723E9A3" w14:textId="77777777" w:rsidR="00816C7B" w:rsidRDefault="00816C7B" w:rsidP="0051374C">
    <w:pPr>
      <w:pStyle w:val="acctmainheading"/>
      <w:tabs>
        <w:tab w:val="left" w:pos="7810"/>
      </w:tabs>
      <w:spacing w:after="0" w:line="240" w:lineRule="atLeast"/>
      <w:rPr>
        <w:sz w:val="24"/>
        <w:szCs w:val="24"/>
      </w:rPr>
    </w:pPr>
  </w:p>
  <w:p w14:paraId="27C6C6BE" w14:textId="77777777" w:rsidR="00816C7B" w:rsidRPr="00FC4A58" w:rsidRDefault="00816C7B" w:rsidP="0051374C">
    <w:pPr>
      <w:pStyle w:val="acctmainheading"/>
      <w:tabs>
        <w:tab w:val="left" w:pos="7810"/>
      </w:tabs>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BDF41" w14:textId="77777777" w:rsidR="00C80D91" w:rsidRPr="006912F9" w:rsidRDefault="00C80D91" w:rsidP="00856ED0">
    <w:pPr>
      <w:pStyle w:val="acctmainheading"/>
      <w:spacing w:after="0" w:line="240" w:lineRule="atLeast"/>
      <w:rPr>
        <w:szCs w:val="28"/>
      </w:rPr>
    </w:pPr>
    <w:r w:rsidRPr="006912F9">
      <w:rPr>
        <w:szCs w:val="28"/>
      </w:rPr>
      <w:t>BBGI Public Company Limited and its Subsidiaries</w:t>
    </w:r>
  </w:p>
  <w:p w14:paraId="19A09E80" w14:textId="61F9013C" w:rsidR="00C80D91" w:rsidRDefault="00C80D91" w:rsidP="00856ED0">
    <w:pPr>
      <w:pStyle w:val="acctmainheading"/>
      <w:spacing w:after="0" w:line="240" w:lineRule="atLeast"/>
      <w:rPr>
        <w:sz w:val="24"/>
        <w:szCs w:val="24"/>
      </w:rPr>
    </w:pPr>
    <w:r>
      <w:rPr>
        <w:sz w:val="24"/>
        <w:szCs w:val="24"/>
      </w:rPr>
      <w:t>C</w:t>
    </w:r>
    <w:r w:rsidRPr="00052EBC">
      <w:rPr>
        <w:sz w:val="24"/>
        <w:szCs w:val="24"/>
      </w:rPr>
      <w:t xml:space="preserve">ondensed </w:t>
    </w:r>
    <w:r>
      <w:rPr>
        <w:sz w:val="24"/>
        <w:szCs w:val="24"/>
      </w:rPr>
      <w:t>notes to the interim financial statements</w:t>
    </w:r>
  </w:p>
  <w:p w14:paraId="4AE39B72" w14:textId="53F19E5D" w:rsidR="00456996" w:rsidRDefault="00816C7B" w:rsidP="00456996">
    <w:pPr>
      <w:pStyle w:val="acctmainheading"/>
      <w:spacing w:after="0" w:line="240" w:lineRule="atLeast"/>
      <w:rPr>
        <w:sz w:val="24"/>
        <w:szCs w:val="24"/>
      </w:rPr>
    </w:pPr>
    <w:r>
      <w:rPr>
        <w:sz w:val="24"/>
        <w:szCs w:val="24"/>
      </w:rPr>
      <w:t xml:space="preserve">For the three-month </w:t>
    </w:r>
    <w:r w:rsidR="00FE5E59">
      <w:rPr>
        <w:sz w:val="24"/>
        <w:szCs w:val="24"/>
      </w:rPr>
      <w:t xml:space="preserve">and six-month </w:t>
    </w:r>
    <w:r>
      <w:rPr>
        <w:sz w:val="24"/>
        <w:szCs w:val="24"/>
      </w:rPr>
      <w:t>period</w:t>
    </w:r>
    <w:r w:rsidR="00FE5E59">
      <w:rPr>
        <w:sz w:val="24"/>
        <w:szCs w:val="24"/>
      </w:rPr>
      <w:t>s</w:t>
    </w:r>
    <w:r>
      <w:rPr>
        <w:sz w:val="24"/>
        <w:szCs w:val="24"/>
      </w:rPr>
      <w:t xml:space="preserve"> ended 3</w:t>
    </w:r>
    <w:r w:rsidR="00FE5E59">
      <w:rPr>
        <w:sz w:val="24"/>
        <w:szCs w:val="24"/>
      </w:rPr>
      <w:t>0</w:t>
    </w:r>
    <w:r>
      <w:rPr>
        <w:sz w:val="24"/>
        <w:szCs w:val="24"/>
      </w:rPr>
      <w:t xml:space="preserve"> </w:t>
    </w:r>
    <w:r w:rsidR="00FE5E59">
      <w:rPr>
        <w:sz w:val="24"/>
        <w:szCs w:val="24"/>
      </w:rPr>
      <w:t>June</w:t>
    </w:r>
    <w:r>
      <w:rPr>
        <w:sz w:val="24"/>
        <w:szCs w:val="24"/>
      </w:rPr>
      <w:t xml:space="preserve"> 202</w:t>
    </w:r>
    <w:r w:rsidR="00C23812">
      <w:rPr>
        <w:sz w:val="24"/>
        <w:szCs w:val="24"/>
      </w:rPr>
      <w:t>6</w:t>
    </w:r>
    <w:r>
      <w:rPr>
        <w:sz w:val="24"/>
        <w:szCs w:val="24"/>
      </w:rPr>
      <w:t xml:space="preserve"> (Unaudited)</w:t>
    </w:r>
  </w:p>
  <w:p w14:paraId="4A5BCC0C" w14:textId="1691B25F" w:rsidR="00C80D91" w:rsidRDefault="00C80D91" w:rsidP="00D17728">
    <w:pPr>
      <w:pStyle w:val="Header"/>
      <w:spacing w:line="240" w:lineRule="atLeast"/>
      <w:jc w:val="left"/>
      <w:rPr>
        <w:b/>
        <w:bCs/>
        <w:i w:val="0"/>
        <w:iCs/>
        <w:sz w:val="24"/>
        <w:szCs w:val="24"/>
      </w:rPr>
    </w:pPr>
  </w:p>
  <w:p w14:paraId="6E749E8E" w14:textId="77777777" w:rsidR="00816C7B" w:rsidRDefault="00816C7B" w:rsidP="00D17728">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84A20"/>
    <w:multiLevelType w:val="multilevel"/>
    <w:tmpl w:val="1D5E0BFE"/>
    <w:lvl w:ilvl="0">
      <w:start w:val="1"/>
      <w:numFmt w:val="decimal"/>
      <w:lvlText w:val="%1"/>
      <w:lvlJc w:val="left"/>
      <w:pPr>
        <w:tabs>
          <w:tab w:val="num" w:pos="2770"/>
        </w:tabs>
        <w:ind w:left="2770" w:hanging="340"/>
      </w:pPr>
      <w:rPr>
        <w:rFonts w:ascii="Times New Roman" w:hAnsi="Times New Roman" w:cs="Times New Roman" w:hint="default"/>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15D41BDA"/>
    <w:multiLevelType w:val="multilevel"/>
    <w:tmpl w:val="EAC2BAAC"/>
    <w:lvl w:ilvl="0">
      <w:start w:val="39"/>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2" w15:restartNumberingAfterBreak="0">
    <w:nsid w:val="169B6B0B"/>
    <w:multiLevelType w:val="hybridMultilevel"/>
    <w:tmpl w:val="C3F2BE3E"/>
    <w:lvl w:ilvl="0" w:tplc="F110AB8C">
      <w:start w:val="1"/>
      <w:numFmt w:val="decimal"/>
      <w:lvlText w:val="%1"/>
      <w:lvlJc w:val="left"/>
      <w:pPr>
        <w:ind w:left="900" w:hanging="540"/>
      </w:pPr>
      <w:rPr>
        <w:rFonts w:hint="default"/>
        <w:b/>
        <w:bCs w:val="0"/>
        <w:sz w:val="24"/>
        <w:szCs w:val="24"/>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3" w15:restartNumberingAfterBreak="0">
    <w:nsid w:val="22CF2066"/>
    <w:multiLevelType w:val="hybridMultilevel"/>
    <w:tmpl w:val="588C748C"/>
    <w:lvl w:ilvl="0" w:tplc="41F0F524">
      <w:start w:val="11"/>
      <w:numFmt w:val="decimal"/>
      <w:lvlText w:val="%1"/>
      <w:lvlJc w:val="left"/>
      <w:pPr>
        <w:ind w:left="900" w:hanging="360"/>
      </w:pPr>
      <w:rPr>
        <w:rFonts w:cstheme="minorBidi" w:hint="default"/>
        <w:sz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B2025F"/>
    <w:multiLevelType w:val="hybridMultilevel"/>
    <w:tmpl w:val="34447A46"/>
    <w:lvl w:ilvl="0" w:tplc="5EB85548">
      <w:start w:val="11"/>
      <w:numFmt w:val="decimal"/>
      <w:lvlText w:val="%1"/>
      <w:lvlJc w:val="left"/>
      <w:pPr>
        <w:ind w:left="900" w:hanging="360"/>
      </w:pPr>
      <w:rPr>
        <w:rFonts w:cstheme="minorBidi"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31B23BFE"/>
    <w:multiLevelType w:val="hybridMultilevel"/>
    <w:tmpl w:val="8BA4AA54"/>
    <w:lvl w:ilvl="0" w:tplc="41F0F524">
      <w:start w:val="11"/>
      <w:numFmt w:val="decimal"/>
      <w:lvlText w:val="%1"/>
      <w:lvlJc w:val="left"/>
      <w:pPr>
        <w:ind w:left="990" w:hanging="360"/>
      </w:pPr>
      <w:rPr>
        <w:rFonts w:cstheme="minorBidi" w:hint="default"/>
        <w:sz w:val="3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44A53C9C"/>
    <w:multiLevelType w:val="hybridMultilevel"/>
    <w:tmpl w:val="A6BE4DC4"/>
    <w:lvl w:ilvl="0" w:tplc="52586AA2">
      <w:start w:val="1"/>
      <w:numFmt w:val="decimal"/>
      <w:lvlText w:val="%1"/>
      <w:lvlJc w:val="left"/>
      <w:pPr>
        <w:ind w:left="360" w:hanging="360"/>
      </w:pPr>
      <w:rPr>
        <w:rFonts w:ascii="Angsana New" w:hAnsi="Angsana New" w:cs="Angsana New" w:hint="default"/>
        <w:b/>
        <w:bCs/>
        <w:sz w:val="30"/>
        <w:szCs w:val="30"/>
      </w:rPr>
    </w:lvl>
    <w:lvl w:ilvl="1" w:tplc="7364477E">
      <w:start w:val="1"/>
      <w:numFmt w:val="thaiLetters"/>
      <w:lvlText w:val="(%2)"/>
      <w:lvlJc w:val="left"/>
      <w:pPr>
        <w:ind w:left="1620" w:hanging="540"/>
      </w:pPr>
      <w:rPr>
        <w:rFonts w:hint="default"/>
        <w:b/>
        <w:bCs/>
        <w:lang w:val="en-U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AB20C6"/>
    <w:multiLevelType w:val="hybridMultilevel"/>
    <w:tmpl w:val="003684A2"/>
    <w:lvl w:ilvl="0" w:tplc="52586AA2">
      <w:start w:val="1"/>
      <w:numFmt w:val="decimal"/>
      <w:lvlText w:val="%1"/>
      <w:lvlJc w:val="left"/>
      <w:pPr>
        <w:ind w:left="360" w:hanging="360"/>
      </w:pPr>
      <w:rPr>
        <w:rFonts w:ascii="Angsana New" w:hAnsi="Angsana New" w:cs="Angsana New" w:hint="default"/>
        <w:b/>
        <w:bCs/>
        <w:sz w:val="30"/>
        <w:szCs w:val="3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D834344"/>
    <w:multiLevelType w:val="hybridMultilevel"/>
    <w:tmpl w:val="AB7895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093220E"/>
    <w:multiLevelType w:val="hybridMultilevel"/>
    <w:tmpl w:val="75D27FA8"/>
    <w:lvl w:ilvl="0" w:tplc="52586AA2">
      <w:start w:val="1"/>
      <w:numFmt w:val="decimal"/>
      <w:lvlText w:val="%1"/>
      <w:lvlJc w:val="left"/>
      <w:pPr>
        <w:ind w:left="720" w:hanging="360"/>
      </w:pPr>
      <w:rPr>
        <w:rFonts w:ascii="Angsana New" w:hAnsi="Angsana New" w:cs="Angsana New" w:hint="default"/>
        <w:b/>
        <w:b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73C237D"/>
    <w:multiLevelType w:val="hybridMultilevel"/>
    <w:tmpl w:val="769A7D74"/>
    <w:lvl w:ilvl="0" w:tplc="41F0F524">
      <w:start w:val="11"/>
      <w:numFmt w:val="decimal"/>
      <w:lvlText w:val="%1"/>
      <w:lvlJc w:val="left"/>
      <w:pPr>
        <w:ind w:left="1890" w:hanging="360"/>
      </w:pPr>
      <w:rPr>
        <w:rFonts w:cstheme="minorBidi" w:hint="default"/>
        <w:sz w:val="30"/>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2"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3" w15:restartNumberingAfterBreak="0">
    <w:nsid w:val="6DEA0525"/>
    <w:multiLevelType w:val="hybridMultilevel"/>
    <w:tmpl w:val="1FAC898A"/>
    <w:lvl w:ilvl="0" w:tplc="52586AA2">
      <w:start w:val="1"/>
      <w:numFmt w:val="decimal"/>
      <w:lvlText w:val="%1"/>
      <w:lvlJc w:val="left"/>
      <w:pPr>
        <w:ind w:left="720" w:hanging="360"/>
      </w:pPr>
      <w:rPr>
        <w:rFonts w:ascii="Angsana New" w:hAnsi="Angsana New" w:cs="Angsana New" w:hint="default"/>
        <w:b/>
        <w:b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1725F8"/>
    <w:multiLevelType w:val="hybridMultilevel"/>
    <w:tmpl w:val="CCC074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1C61543"/>
    <w:multiLevelType w:val="hybridMultilevel"/>
    <w:tmpl w:val="E4C61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num w:numId="1" w16cid:durableId="586160423">
    <w:abstractNumId w:val="16"/>
  </w:num>
  <w:num w:numId="2" w16cid:durableId="811406726">
    <w:abstractNumId w:val="0"/>
  </w:num>
  <w:num w:numId="3" w16cid:durableId="180244178">
    <w:abstractNumId w:val="2"/>
  </w:num>
  <w:num w:numId="4" w16cid:durableId="111362626">
    <w:abstractNumId w:val="6"/>
  </w:num>
  <w:num w:numId="5" w16cid:durableId="188033389">
    <w:abstractNumId w:val="16"/>
  </w:num>
  <w:num w:numId="6" w16cid:durableId="694234900">
    <w:abstractNumId w:val="16"/>
  </w:num>
  <w:num w:numId="7" w16cid:durableId="288441479">
    <w:abstractNumId w:val="16"/>
  </w:num>
  <w:num w:numId="8" w16cid:durableId="1325275901">
    <w:abstractNumId w:val="4"/>
  </w:num>
  <w:num w:numId="9" w16cid:durableId="415176936">
    <w:abstractNumId w:val="3"/>
  </w:num>
  <w:num w:numId="10" w16cid:durableId="298725793">
    <w:abstractNumId w:val="5"/>
  </w:num>
  <w:num w:numId="11" w16cid:durableId="2064057242">
    <w:abstractNumId w:val="11"/>
  </w:num>
  <w:num w:numId="12" w16cid:durableId="674962456">
    <w:abstractNumId w:val="16"/>
  </w:num>
  <w:num w:numId="13" w16cid:durableId="495268002">
    <w:abstractNumId w:val="16"/>
  </w:num>
  <w:num w:numId="14" w16cid:durableId="2077124366">
    <w:abstractNumId w:val="16"/>
  </w:num>
  <w:num w:numId="15" w16cid:durableId="1531140359">
    <w:abstractNumId w:val="16"/>
  </w:num>
  <w:num w:numId="16" w16cid:durableId="1284457299">
    <w:abstractNumId w:val="7"/>
  </w:num>
  <w:num w:numId="17" w16cid:durableId="1032455767">
    <w:abstractNumId w:val="15"/>
  </w:num>
  <w:num w:numId="18" w16cid:durableId="2132938397">
    <w:abstractNumId w:val="9"/>
  </w:num>
  <w:num w:numId="19" w16cid:durableId="1277637323">
    <w:abstractNumId w:val="10"/>
  </w:num>
  <w:num w:numId="20" w16cid:durableId="2123840608">
    <w:abstractNumId w:val="13"/>
  </w:num>
  <w:num w:numId="21" w16cid:durableId="1662659706">
    <w:abstractNumId w:val="14"/>
  </w:num>
  <w:num w:numId="22" w16cid:durableId="181012021">
    <w:abstractNumId w:val="8"/>
  </w:num>
  <w:num w:numId="23" w16cid:durableId="1286498932">
    <w:abstractNumId w:val="16"/>
  </w:num>
  <w:num w:numId="24" w16cid:durableId="603077830">
    <w:abstractNumId w:val="16"/>
  </w:num>
  <w:num w:numId="25" w16cid:durableId="1622691560">
    <w:abstractNumId w:val="16"/>
  </w:num>
  <w:num w:numId="26" w16cid:durableId="666834599">
    <w:abstractNumId w:val="16"/>
  </w:num>
  <w:num w:numId="27" w16cid:durableId="161973">
    <w:abstractNumId w:val="1"/>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01151544">
    <w:abstractNumId w:val="12"/>
  </w:num>
  <w:num w:numId="29" w16cid:durableId="654140741">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6F5FBF"/>
    <w:rsid w:val="0000010C"/>
    <w:rsid w:val="000006D9"/>
    <w:rsid w:val="0000073E"/>
    <w:rsid w:val="000012B0"/>
    <w:rsid w:val="0000152A"/>
    <w:rsid w:val="000019B6"/>
    <w:rsid w:val="00001EB3"/>
    <w:rsid w:val="00001FE8"/>
    <w:rsid w:val="00002C14"/>
    <w:rsid w:val="00003110"/>
    <w:rsid w:val="00003245"/>
    <w:rsid w:val="00003629"/>
    <w:rsid w:val="00003674"/>
    <w:rsid w:val="0000446B"/>
    <w:rsid w:val="000044BE"/>
    <w:rsid w:val="000047A4"/>
    <w:rsid w:val="000047B1"/>
    <w:rsid w:val="000047C4"/>
    <w:rsid w:val="000047D2"/>
    <w:rsid w:val="000047F5"/>
    <w:rsid w:val="00004E08"/>
    <w:rsid w:val="00004ED6"/>
    <w:rsid w:val="00005122"/>
    <w:rsid w:val="00005240"/>
    <w:rsid w:val="00005845"/>
    <w:rsid w:val="00005B9A"/>
    <w:rsid w:val="00005C19"/>
    <w:rsid w:val="00006057"/>
    <w:rsid w:val="000064B8"/>
    <w:rsid w:val="000069F8"/>
    <w:rsid w:val="00006A53"/>
    <w:rsid w:val="00006F53"/>
    <w:rsid w:val="00007026"/>
    <w:rsid w:val="000072F1"/>
    <w:rsid w:val="00007CF5"/>
    <w:rsid w:val="0001005A"/>
    <w:rsid w:val="00010161"/>
    <w:rsid w:val="00010506"/>
    <w:rsid w:val="00010AAE"/>
    <w:rsid w:val="00010C75"/>
    <w:rsid w:val="00010ECA"/>
    <w:rsid w:val="00010F59"/>
    <w:rsid w:val="00010FD5"/>
    <w:rsid w:val="00011122"/>
    <w:rsid w:val="0001132A"/>
    <w:rsid w:val="000124EE"/>
    <w:rsid w:val="000128BD"/>
    <w:rsid w:val="0001290D"/>
    <w:rsid w:val="00012B34"/>
    <w:rsid w:val="00012EC6"/>
    <w:rsid w:val="000135C8"/>
    <w:rsid w:val="000137E1"/>
    <w:rsid w:val="000139AF"/>
    <w:rsid w:val="00013C94"/>
    <w:rsid w:val="0001458F"/>
    <w:rsid w:val="000147F7"/>
    <w:rsid w:val="00014A1F"/>
    <w:rsid w:val="00014CD1"/>
    <w:rsid w:val="00014F05"/>
    <w:rsid w:val="0001530F"/>
    <w:rsid w:val="0001535D"/>
    <w:rsid w:val="000153E9"/>
    <w:rsid w:val="0001551E"/>
    <w:rsid w:val="00015948"/>
    <w:rsid w:val="00015D26"/>
    <w:rsid w:val="000160CC"/>
    <w:rsid w:val="00016342"/>
    <w:rsid w:val="00016669"/>
    <w:rsid w:val="00016D87"/>
    <w:rsid w:val="000171C8"/>
    <w:rsid w:val="00017251"/>
    <w:rsid w:val="000172DE"/>
    <w:rsid w:val="00017941"/>
    <w:rsid w:val="00017E31"/>
    <w:rsid w:val="0002039A"/>
    <w:rsid w:val="00020854"/>
    <w:rsid w:val="00020CA6"/>
    <w:rsid w:val="00020D7D"/>
    <w:rsid w:val="0002151E"/>
    <w:rsid w:val="0002174F"/>
    <w:rsid w:val="00022596"/>
    <w:rsid w:val="00022763"/>
    <w:rsid w:val="00022C73"/>
    <w:rsid w:val="00022CDF"/>
    <w:rsid w:val="00022D59"/>
    <w:rsid w:val="00022D9D"/>
    <w:rsid w:val="00022E0C"/>
    <w:rsid w:val="00023442"/>
    <w:rsid w:val="00023A5E"/>
    <w:rsid w:val="00023C33"/>
    <w:rsid w:val="00024431"/>
    <w:rsid w:val="000249E7"/>
    <w:rsid w:val="00024A4F"/>
    <w:rsid w:val="00024BBD"/>
    <w:rsid w:val="00024F6F"/>
    <w:rsid w:val="000251C6"/>
    <w:rsid w:val="0002538C"/>
    <w:rsid w:val="00025EFD"/>
    <w:rsid w:val="000269CB"/>
    <w:rsid w:val="00026A4E"/>
    <w:rsid w:val="00026A8D"/>
    <w:rsid w:val="00026B3C"/>
    <w:rsid w:val="00026DD1"/>
    <w:rsid w:val="00027279"/>
    <w:rsid w:val="0002794E"/>
    <w:rsid w:val="0002797F"/>
    <w:rsid w:val="00027BA9"/>
    <w:rsid w:val="00027BAD"/>
    <w:rsid w:val="00030109"/>
    <w:rsid w:val="0003033B"/>
    <w:rsid w:val="0003033D"/>
    <w:rsid w:val="000305DB"/>
    <w:rsid w:val="00030744"/>
    <w:rsid w:val="00030C2A"/>
    <w:rsid w:val="00030FCE"/>
    <w:rsid w:val="0003159E"/>
    <w:rsid w:val="0003183A"/>
    <w:rsid w:val="00031B89"/>
    <w:rsid w:val="000324AB"/>
    <w:rsid w:val="00032789"/>
    <w:rsid w:val="000327A7"/>
    <w:rsid w:val="00032AAA"/>
    <w:rsid w:val="00032D45"/>
    <w:rsid w:val="00032EF9"/>
    <w:rsid w:val="000330D3"/>
    <w:rsid w:val="00033DDB"/>
    <w:rsid w:val="00034A51"/>
    <w:rsid w:val="00034A55"/>
    <w:rsid w:val="00034CC9"/>
    <w:rsid w:val="00035442"/>
    <w:rsid w:val="000355A7"/>
    <w:rsid w:val="000355A9"/>
    <w:rsid w:val="0003586A"/>
    <w:rsid w:val="000358CB"/>
    <w:rsid w:val="000358FD"/>
    <w:rsid w:val="00035A86"/>
    <w:rsid w:val="00036958"/>
    <w:rsid w:val="00036D0E"/>
    <w:rsid w:val="0003722B"/>
    <w:rsid w:val="000374DE"/>
    <w:rsid w:val="00037633"/>
    <w:rsid w:val="0003770F"/>
    <w:rsid w:val="00037C27"/>
    <w:rsid w:val="00037D06"/>
    <w:rsid w:val="0004010A"/>
    <w:rsid w:val="0004026B"/>
    <w:rsid w:val="000402D3"/>
    <w:rsid w:val="000404EB"/>
    <w:rsid w:val="000409C6"/>
    <w:rsid w:val="00040B67"/>
    <w:rsid w:val="0004145A"/>
    <w:rsid w:val="00041A28"/>
    <w:rsid w:val="00041C06"/>
    <w:rsid w:val="00041D42"/>
    <w:rsid w:val="00042C4A"/>
    <w:rsid w:val="000434BE"/>
    <w:rsid w:val="000434D4"/>
    <w:rsid w:val="000439DD"/>
    <w:rsid w:val="00043D3D"/>
    <w:rsid w:val="000444EA"/>
    <w:rsid w:val="00044670"/>
    <w:rsid w:val="000448FC"/>
    <w:rsid w:val="000449B8"/>
    <w:rsid w:val="00044A1D"/>
    <w:rsid w:val="00044BA9"/>
    <w:rsid w:val="00044E34"/>
    <w:rsid w:val="00045103"/>
    <w:rsid w:val="00045CC5"/>
    <w:rsid w:val="00045D96"/>
    <w:rsid w:val="00046230"/>
    <w:rsid w:val="00046C42"/>
    <w:rsid w:val="00046CF4"/>
    <w:rsid w:val="00047719"/>
    <w:rsid w:val="0004780D"/>
    <w:rsid w:val="00050114"/>
    <w:rsid w:val="00050245"/>
    <w:rsid w:val="00050567"/>
    <w:rsid w:val="000508DF"/>
    <w:rsid w:val="00051521"/>
    <w:rsid w:val="000517F7"/>
    <w:rsid w:val="000520A3"/>
    <w:rsid w:val="0005215F"/>
    <w:rsid w:val="00052E5F"/>
    <w:rsid w:val="00052EBC"/>
    <w:rsid w:val="00053788"/>
    <w:rsid w:val="00053895"/>
    <w:rsid w:val="00053D56"/>
    <w:rsid w:val="00053DBA"/>
    <w:rsid w:val="0005416F"/>
    <w:rsid w:val="000542DB"/>
    <w:rsid w:val="00054772"/>
    <w:rsid w:val="000553CD"/>
    <w:rsid w:val="0005597F"/>
    <w:rsid w:val="00055FB2"/>
    <w:rsid w:val="000564C2"/>
    <w:rsid w:val="00056505"/>
    <w:rsid w:val="0005653D"/>
    <w:rsid w:val="00056802"/>
    <w:rsid w:val="00056A43"/>
    <w:rsid w:val="00056BA1"/>
    <w:rsid w:val="000577FC"/>
    <w:rsid w:val="000578AE"/>
    <w:rsid w:val="00057AB3"/>
    <w:rsid w:val="00057E8A"/>
    <w:rsid w:val="00060514"/>
    <w:rsid w:val="000605D4"/>
    <w:rsid w:val="0006065B"/>
    <w:rsid w:val="0006092D"/>
    <w:rsid w:val="000609C0"/>
    <w:rsid w:val="00060A25"/>
    <w:rsid w:val="00061241"/>
    <w:rsid w:val="00061B08"/>
    <w:rsid w:val="00061E40"/>
    <w:rsid w:val="00062196"/>
    <w:rsid w:val="00062C0A"/>
    <w:rsid w:val="000631BC"/>
    <w:rsid w:val="00063328"/>
    <w:rsid w:val="000636E0"/>
    <w:rsid w:val="0006472B"/>
    <w:rsid w:val="00064A6A"/>
    <w:rsid w:val="00064AE3"/>
    <w:rsid w:val="00064BC7"/>
    <w:rsid w:val="000650CE"/>
    <w:rsid w:val="00066083"/>
    <w:rsid w:val="0006642C"/>
    <w:rsid w:val="0006660F"/>
    <w:rsid w:val="0006663D"/>
    <w:rsid w:val="00066C11"/>
    <w:rsid w:val="00067272"/>
    <w:rsid w:val="0006729A"/>
    <w:rsid w:val="0006734D"/>
    <w:rsid w:val="00067A52"/>
    <w:rsid w:val="00067C15"/>
    <w:rsid w:val="000703EA"/>
    <w:rsid w:val="00070636"/>
    <w:rsid w:val="000707FA"/>
    <w:rsid w:val="00070A88"/>
    <w:rsid w:val="00070A90"/>
    <w:rsid w:val="00070E98"/>
    <w:rsid w:val="000711D5"/>
    <w:rsid w:val="00071864"/>
    <w:rsid w:val="00071B6E"/>
    <w:rsid w:val="00071D0A"/>
    <w:rsid w:val="00071E96"/>
    <w:rsid w:val="0007227B"/>
    <w:rsid w:val="00072D20"/>
    <w:rsid w:val="00072E21"/>
    <w:rsid w:val="00073A84"/>
    <w:rsid w:val="00073F28"/>
    <w:rsid w:val="00073F60"/>
    <w:rsid w:val="00074111"/>
    <w:rsid w:val="000745E5"/>
    <w:rsid w:val="00074A00"/>
    <w:rsid w:val="00074AB6"/>
    <w:rsid w:val="0007506B"/>
    <w:rsid w:val="000750DE"/>
    <w:rsid w:val="000750E3"/>
    <w:rsid w:val="000755FA"/>
    <w:rsid w:val="00075D15"/>
    <w:rsid w:val="00075E02"/>
    <w:rsid w:val="00076452"/>
    <w:rsid w:val="00076877"/>
    <w:rsid w:val="00076BA4"/>
    <w:rsid w:val="000771B8"/>
    <w:rsid w:val="000777AF"/>
    <w:rsid w:val="0007796A"/>
    <w:rsid w:val="00077E1B"/>
    <w:rsid w:val="00077E61"/>
    <w:rsid w:val="000803BE"/>
    <w:rsid w:val="000809AB"/>
    <w:rsid w:val="00080D30"/>
    <w:rsid w:val="00080D45"/>
    <w:rsid w:val="00080DA4"/>
    <w:rsid w:val="00080EF7"/>
    <w:rsid w:val="0008107D"/>
    <w:rsid w:val="00081089"/>
    <w:rsid w:val="00081365"/>
    <w:rsid w:val="00081457"/>
    <w:rsid w:val="00081935"/>
    <w:rsid w:val="00081E1D"/>
    <w:rsid w:val="0008205E"/>
    <w:rsid w:val="0008209C"/>
    <w:rsid w:val="0008261F"/>
    <w:rsid w:val="000827D3"/>
    <w:rsid w:val="000829F3"/>
    <w:rsid w:val="00082D4A"/>
    <w:rsid w:val="00083384"/>
    <w:rsid w:val="000834C6"/>
    <w:rsid w:val="000839DA"/>
    <w:rsid w:val="00083C26"/>
    <w:rsid w:val="00083C47"/>
    <w:rsid w:val="00083D11"/>
    <w:rsid w:val="00083D37"/>
    <w:rsid w:val="00083F63"/>
    <w:rsid w:val="0008448C"/>
    <w:rsid w:val="00084FB4"/>
    <w:rsid w:val="000853D6"/>
    <w:rsid w:val="00085464"/>
    <w:rsid w:val="000855C9"/>
    <w:rsid w:val="000859D5"/>
    <w:rsid w:val="000863B2"/>
    <w:rsid w:val="0008683A"/>
    <w:rsid w:val="00086AFC"/>
    <w:rsid w:val="0008706D"/>
    <w:rsid w:val="00087B15"/>
    <w:rsid w:val="000905FA"/>
    <w:rsid w:val="00090932"/>
    <w:rsid w:val="00090CEE"/>
    <w:rsid w:val="00090EB2"/>
    <w:rsid w:val="0009101E"/>
    <w:rsid w:val="000910C0"/>
    <w:rsid w:val="00091514"/>
    <w:rsid w:val="00091684"/>
    <w:rsid w:val="00091C3F"/>
    <w:rsid w:val="00091F54"/>
    <w:rsid w:val="000920B6"/>
    <w:rsid w:val="00092A1B"/>
    <w:rsid w:val="00092D09"/>
    <w:rsid w:val="0009314F"/>
    <w:rsid w:val="00093529"/>
    <w:rsid w:val="00093A81"/>
    <w:rsid w:val="00093C1E"/>
    <w:rsid w:val="00094474"/>
    <w:rsid w:val="00094BB7"/>
    <w:rsid w:val="00094C3A"/>
    <w:rsid w:val="00094DA0"/>
    <w:rsid w:val="00095529"/>
    <w:rsid w:val="000955FA"/>
    <w:rsid w:val="00095653"/>
    <w:rsid w:val="00095AEC"/>
    <w:rsid w:val="000961F6"/>
    <w:rsid w:val="00096388"/>
    <w:rsid w:val="00096462"/>
    <w:rsid w:val="00096659"/>
    <w:rsid w:val="00097037"/>
    <w:rsid w:val="00097187"/>
    <w:rsid w:val="000971F5"/>
    <w:rsid w:val="000973F4"/>
    <w:rsid w:val="00097517"/>
    <w:rsid w:val="00097768"/>
    <w:rsid w:val="00097B0A"/>
    <w:rsid w:val="000A032C"/>
    <w:rsid w:val="000A061D"/>
    <w:rsid w:val="000A0FDF"/>
    <w:rsid w:val="000A1381"/>
    <w:rsid w:val="000A161D"/>
    <w:rsid w:val="000A1845"/>
    <w:rsid w:val="000A2914"/>
    <w:rsid w:val="000A36CC"/>
    <w:rsid w:val="000A3731"/>
    <w:rsid w:val="000A3788"/>
    <w:rsid w:val="000A40FC"/>
    <w:rsid w:val="000A47CE"/>
    <w:rsid w:val="000A48E4"/>
    <w:rsid w:val="000A5033"/>
    <w:rsid w:val="000A57AC"/>
    <w:rsid w:val="000A5939"/>
    <w:rsid w:val="000A5E91"/>
    <w:rsid w:val="000A5FD2"/>
    <w:rsid w:val="000A6071"/>
    <w:rsid w:val="000A60F4"/>
    <w:rsid w:val="000A62A9"/>
    <w:rsid w:val="000A641C"/>
    <w:rsid w:val="000A648F"/>
    <w:rsid w:val="000A6A8F"/>
    <w:rsid w:val="000A6D7A"/>
    <w:rsid w:val="000A73A8"/>
    <w:rsid w:val="000A7723"/>
    <w:rsid w:val="000A786B"/>
    <w:rsid w:val="000A7887"/>
    <w:rsid w:val="000A7AD4"/>
    <w:rsid w:val="000A7F8C"/>
    <w:rsid w:val="000A7FA8"/>
    <w:rsid w:val="000B0004"/>
    <w:rsid w:val="000B0391"/>
    <w:rsid w:val="000B0928"/>
    <w:rsid w:val="000B0ADD"/>
    <w:rsid w:val="000B0B7F"/>
    <w:rsid w:val="000B0DCC"/>
    <w:rsid w:val="000B1084"/>
    <w:rsid w:val="000B144F"/>
    <w:rsid w:val="000B16EF"/>
    <w:rsid w:val="000B1744"/>
    <w:rsid w:val="000B1877"/>
    <w:rsid w:val="000B1B93"/>
    <w:rsid w:val="000B2B11"/>
    <w:rsid w:val="000B2CD0"/>
    <w:rsid w:val="000B3091"/>
    <w:rsid w:val="000B30B3"/>
    <w:rsid w:val="000B3449"/>
    <w:rsid w:val="000B3E54"/>
    <w:rsid w:val="000B4B56"/>
    <w:rsid w:val="000B4D6E"/>
    <w:rsid w:val="000B4E7A"/>
    <w:rsid w:val="000B5065"/>
    <w:rsid w:val="000B525F"/>
    <w:rsid w:val="000B57EF"/>
    <w:rsid w:val="000B593A"/>
    <w:rsid w:val="000B5EA0"/>
    <w:rsid w:val="000B6B99"/>
    <w:rsid w:val="000B6F5C"/>
    <w:rsid w:val="000B760C"/>
    <w:rsid w:val="000B770C"/>
    <w:rsid w:val="000B786A"/>
    <w:rsid w:val="000B7A0D"/>
    <w:rsid w:val="000B7D97"/>
    <w:rsid w:val="000C0129"/>
    <w:rsid w:val="000C02B6"/>
    <w:rsid w:val="000C0504"/>
    <w:rsid w:val="000C08AB"/>
    <w:rsid w:val="000C0CE2"/>
    <w:rsid w:val="000C1111"/>
    <w:rsid w:val="000C123D"/>
    <w:rsid w:val="000C17EC"/>
    <w:rsid w:val="000C1EB5"/>
    <w:rsid w:val="000C1F5D"/>
    <w:rsid w:val="000C2392"/>
    <w:rsid w:val="000C2451"/>
    <w:rsid w:val="000C253D"/>
    <w:rsid w:val="000C25F9"/>
    <w:rsid w:val="000C2ACA"/>
    <w:rsid w:val="000C2C60"/>
    <w:rsid w:val="000C2D62"/>
    <w:rsid w:val="000C2F88"/>
    <w:rsid w:val="000C2FD7"/>
    <w:rsid w:val="000C36D9"/>
    <w:rsid w:val="000C3C34"/>
    <w:rsid w:val="000C3D92"/>
    <w:rsid w:val="000C4527"/>
    <w:rsid w:val="000C4748"/>
    <w:rsid w:val="000C47E3"/>
    <w:rsid w:val="000C4918"/>
    <w:rsid w:val="000C4C26"/>
    <w:rsid w:val="000C4EBB"/>
    <w:rsid w:val="000C52AF"/>
    <w:rsid w:val="000C53C3"/>
    <w:rsid w:val="000C5A64"/>
    <w:rsid w:val="000C62EC"/>
    <w:rsid w:val="000C668C"/>
    <w:rsid w:val="000C66E9"/>
    <w:rsid w:val="000C78B3"/>
    <w:rsid w:val="000C7BA2"/>
    <w:rsid w:val="000C7CCF"/>
    <w:rsid w:val="000C7E89"/>
    <w:rsid w:val="000D0139"/>
    <w:rsid w:val="000D016E"/>
    <w:rsid w:val="000D0E8A"/>
    <w:rsid w:val="000D1139"/>
    <w:rsid w:val="000D148C"/>
    <w:rsid w:val="000D1529"/>
    <w:rsid w:val="000D1545"/>
    <w:rsid w:val="000D159A"/>
    <w:rsid w:val="000D1785"/>
    <w:rsid w:val="000D1EFB"/>
    <w:rsid w:val="000D1F81"/>
    <w:rsid w:val="000D1FD6"/>
    <w:rsid w:val="000D2245"/>
    <w:rsid w:val="000D2961"/>
    <w:rsid w:val="000D37C3"/>
    <w:rsid w:val="000D393E"/>
    <w:rsid w:val="000D3BF7"/>
    <w:rsid w:val="000D44F0"/>
    <w:rsid w:val="000D4AF4"/>
    <w:rsid w:val="000D528A"/>
    <w:rsid w:val="000D5585"/>
    <w:rsid w:val="000D5AB3"/>
    <w:rsid w:val="000D6B72"/>
    <w:rsid w:val="000D7241"/>
    <w:rsid w:val="000D75BA"/>
    <w:rsid w:val="000D7BEE"/>
    <w:rsid w:val="000E098A"/>
    <w:rsid w:val="000E0C09"/>
    <w:rsid w:val="000E11EA"/>
    <w:rsid w:val="000E1AB0"/>
    <w:rsid w:val="000E1B17"/>
    <w:rsid w:val="000E2065"/>
    <w:rsid w:val="000E3F33"/>
    <w:rsid w:val="000E3F6E"/>
    <w:rsid w:val="000E40DF"/>
    <w:rsid w:val="000E455F"/>
    <w:rsid w:val="000E4825"/>
    <w:rsid w:val="000E5266"/>
    <w:rsid w:val="000E5A27"/>
    <w:rsid w:val="000E5B2C"/>
    <w:rsid w:val="000E5C2E"/>
    <w:rsid w:val="000E5DA3"/>
    <w:rsid w:val="000E6058"/>
    <w:rsid w:val="000E60F3"/>
    <w:rsid w:val="000E60FE"/>
    <w:rsid w:val="000E6DA2"/>
    <w:rsid w:val="000E73DD"/>
    <w:rsid w:val="000E7581"/>
    <w:rsid w:val="000E7F0B"/>
    <w:rsid w:val="000F06EE"/>
    <w:rsid w:val="000F0A9A"/>
    <w:rsid w:val="000F0E09"/>
    <w:rsid w:val="000F11FE"/>
    <w:rsid w:val="000F1814"/>
    <w:rsid w:val="000F1AEA"/>
    <w:rsid w:val="000F203A"/>
    <w:rsid w:val="000F20AC"/>
    <w:rsid w:val="000F24B8"/>
    <w:rsid w:val="000F2765"/>
    <w:rsid w:val="000F28B3"/>
    <w:rsid w:val="000F28CB"/>
    <w:rsid w:val="000F2F9F"/>
    <w:rsid w:val="000F302A"/>
    <w:rsid w:val="000F3AFF"/>
    <w:rsid w:val="000F3B95"/>
    <w:rsid w:val="000F3DAA"/>
    <w:rsid w:val="000F3F07"/>
    <w:rsid w:val="000F402B"/>
    <w:rsid w:val="000F4049"/>
    <w:rsid w:val="000F4152"/>
    <w:rsid w:val="000F440E"/>
    <w:rsid w:val="000F4945"/>
    <w:rsid w:val="000F4AE3"/>
    <w:rsid w:val="000F4B3F"/>
    <w:rsid w:val="000F55C8"/>
    <w:rsid w:val="000F56CB"/>
    <w:rsid w:val="000F5EC6"/>
    <w:rsid w:val="000F69AF"/>
    <w:rsid w:val="000F6A60"/>
    <w:rsid w:val="000F71CA"/>
    <w:rsid w:val="000F7311"/>
    <w:rsid w:val="000F7332"/>
    <w:rsid w:val="0010055F"/>
    <w:rsid w:val="00100895"/>
    <w:rsid w:val="00100D44"/>
    <w:rsid w:val="00100E27"/>
    <w:rsid w:val="0010101C"/>
    <w:rsid w:val="00101215"/>
    <w:rsid w:val="001012C2"/>
    <w:rsid w:val="001018C5"/>
    <w:rsid w:val="001019EA"/>
    <w:rsid w:val="00101A25"/>
    <w:rsid w:val="00101AE1"/>
    <w:rsid w:val="00101DB3"/>
    <w:rsid w:val="00102441"/>
    <w:rsid w:val="00102885"/>
    <w:rsid w:val="00103021"/>
    <w:rsid w:val="0010373F"/>
    <w:rsid w:val="001037D4"/>
    <w:rsid w:val="00103B62"/>
    <w:rsid w:val="00103C89"/>
    <w:rsid w:val="00103F08"/>
    <w:rsid w:val="001042AD"/>
    <w:rsid w:val="001055A0"/>
    <w:rsid w:val="001058D7"/>
    <w:rsid w:val="00105BF3"/>
    <w:rsid w:val="0010624B"/>
    <w:rsid w:val="0010625F"/>
    <w:rsid w:val="001064D3"/>
    <w:rsid w:val="0010657A"/>
    <w:rsid w:val="001066A2"/>
    <w:rsid w:val="001068CA"/>
    <w:rsid w:val="00106CAE"/>
    <w:rsid w:val="0010788D"/>
    <w:rsid w:val="00107937"/>
    <w:rsid w:val="00107D14"/>
    <w:rsid w:val="00107D68"/>
    <w:rsid w:val="00107EF4"/>
    <w:rsid w:val="0011016F"/>
    <w:rsid w:val="0011065A"/>
    <w:rsid w:val="00110D23"/>
    <w:rsid w:val="00111983"/>
    <w:rsid w:val="00112284"/>
    <w:rsid w:val="0011245E"/>
    <w:rsid w:val="00112875"/>
    <w:rsid w:val="00112E37"/>
    <w:rsid w:val="00112E59"/>
    <w:rsid w:val="00112E60"/>
    <w:rsid w:val="001133BE"/>
    <w:rsid w:val="001139BC"/>
    <w:rsid w:val="00113A3D"/>
    <w:rsid w:val="00113C09"/>
    <w:rsid w:val="0011446E"/>
    <w:rsid w:val="00114676"/>
    <w:rsid w:val="0011551B"/>
    <w:rsid w:val="00115DE2"/>
    <w:rsid w:val="00115E5F"/>
    <w:rsid w:val="00115FF3"/>
    <w:rsid w:val="00116350"/>
    <w:rsid w:val="00116522"/>
    <w:rsid w:val="00116720"/>
    <w:rsid w:val="00116B13"/>
    <w:rsid w:val="00116B80"/>
    <w:rsid w:val="0011722A"/>
    <w:rsid w:val="00117B67"/>
    <w:rsid w:val="0012011E"/>
    <w:rsid w:val="0012022D"/>
    <w:rsid w:val="00120677"/>
    <w:rsid w:val="0012092A"/>
    <w:rsid w:val="00120A54"/>
    <w:rsid w:val="00120A90"/>
    <w:rsid w:val="00120E6B"/>
    <w:rsid w:val="00120FAC"/>
    <w:rsid w:val="0012106D"/>
    <w:rsid w:val="0012153F"/>
    <w:rsid w:val="00121A37"/>
    <w:rsid w:val="00121A82"/>
    <w:rsid w:val="00121AC7"/>
    <w:rsid w:val="00121ADD"/>
    <w:rsid w:val="00121EB3"/>
    <w:rsid w:val="00121FE5"/>
    <w:rsid w:val="00122129"/>
    <w:rsid w:val="001222D6"/>
    <w:rsid w:val="00122446"/>
    <w:rsid w:val="00122831"/>
    <w:rsid w:val="00122A5B"/>
    <w:rsid w:val="0012360A"/>
    <w:rsid w:val="0012363C"/>
    <w:rsid w:val="0012372F"/>
    <w:rsid w:val="00123842"/>
    <w:rsid w:val="00123A10"/>
    <w:rsid w:val="00123D03"/>
    <w:rsid w:val="00123DDA"/>
    <w:rsid w:val="00124177"/>
    <w:rsid w:val="0012434F"/>
    <w:rsid w:val="001243FE"/>
    <w:rsid w:val="001249C0"/>
    <w:rsid w:val="00124A1A"/>
    <w:rsid w:val="00124B09"/>
    <w:rsid w:val="00124E62"/>
    <w:rsid w:val="00124FFA"/>
    <w:rsid w:val="00125444"/>
    <w:rsid w:val="001256F1"/>
    <w:rsid w:val="00125B07"/>
    <w:rsid w:val="00126117"/>
    <w:rsid w:val="001261D6"/>
    <w:rsid w:val="00126A02"/>
    <w:rsid w:val="00126ACE"/>
    <w:rsid w:val="00126B16"/>
    <w:rsid w:val="001271CE"/>
    <w:rsid w:val="0012768C"/>
    <w:rsid w:val="001301C2"/>
    <w:rsid w:val="0013059D"/>
    <w:rsid w:val="0013083B"/>
    <w:rsid w:val="0013186E"/>
    <w:rsid w:val="00131ED9"/>
    <w:rsid w:val="00132361"/>
    <w:rsid w:val="00132B93"/>
    <w:rsid w:val="0013330B"/>
    <w:rsid w:val="001338AC"/>
    <w:rsid w:val="00133AEA"/>
    <w:rsid w:val="0013420D"/>
    <w:rsid w:val="00134744"/>
    <w:rsid w:val="00134A48"/>
    <w:rsid w:val="00135032"/>
    <w:rsid w:val="00136398"/>
    <w:rsid w:val="00137291"/>
    <w:rsid w:val="00137418"/>
    <w:rsid w:val="00137465"/>
    <w:rsid w:val="00137AD5"/>
    <w:rsid w:val="00137AF0"/>
    <w:rsid w:val="00137CAA"/>
    <w:rsid w:val="00137CEB"/>
    <w:rsid w:val="001404DA"/>
    <w:rsid w:val="00140BB3"/>
    <w:rsid w:val="00140CDA"/>
    <w:rsid w:val="00141032"/>
    <w:rsid w:val="00141136"/>
    <w:rsid w:val="001413D9"/>
    <w:rsid w:val="00141638"/>
    <w:rsid w:val="00141836"/>
    <w:rsid w:val="00141A56"/>
    <w:rsid w:val="00142058"/>
    <w:rsid w:val="001422B1"/>
    <w:rsid w:val="00142757"/>
    <w:rsid w:val="001428C3"/>
    <w:rsid w:val="00142C2A"/>
    <w:rsid w:val="00142D1F"/>
    <w:rsid w:val="0014309C"/>
    <w:rsid w:val="00143616"/>
    <w:rsid w:val="0014385A"/>
    <w:rsid w:val="00143AF9"/>
    <w:rsid w:val="00143F01"/>
    <w:rsid w:val="00144018"/>
    <w:rsid w:val="0014419D"/>
    <w:rsid w:val="00144747"/>
    <w:rsid w:val="001447CB"/>
    <w:rsid w:val="00144E49"/>
    <w:rsid w:val="001451C8"/>
    <w:rsid w:val="00146197"/>
    <w:rsid w:val="00146607"/>
    <w:rsid w:val="0014669B"/>
    <w:rsid w:val="001468A9"/>
    <w:rsid w:val="00146A48"/>
    <w:rsid w:val="00146E11"/>
    <w:rsid w:val="0014705D"/>
    <w:rsid w:val="001473BF"/>
    <w:rsid w:val="001501DA"/>
    <w:rsid w:val="00150801"/>
    <w:rsid w:val="0015103E"/>
    <w:rsid w:val="00151176"/>
    <w:rsid w:val="001514F7"/>
    <w:rsid w:val="001515A4"/>
    <w:rsid w:val="00151B0F"/>
    <w:rsid w:val="001520B9"/>
    <w:rsid w:val="001531F2"/>
    <w:rsid w:val="00153299"/>
    <w:rsid w:val="001534CC"/>
    <w:rsid w:val="00153755"/>
    <w:rsid w:val="00153895"/>
    <w:rsid w:val="00153B58"/>
    <w:rsid w:val="00153C89"/>
    <w:rsid w:val="00153CE5"/>
    <w:rsid w:val="00153E34"/>
    <w:rsid w:val="00153EFF"/>
    <w:rsid w:val="001544D4"/>
    <w:rsid w:val="001545EF"/>
    <w:rsid w:val="001545F4"/>
    <w:rsid w:val="001546A7"/>
    <w:rsid w:val="001546FC"/>
    <w:rsid w:val="00154763"/>
    <w:rsid w:val="00156098"/>
    <w:rsid w:val="00156186"/>
    <w:rsid w:val="00156C63"/>
    <w:rsid w:val="001572DB"/>
    <w:rsid w:val="001572E3"/>
    <w:rsid w:val="001574AC"/>
    <w:rsid w:val="00157C28"/>
    <w:rsid w:val="00157EFF"/>
    <w:rsid w:val="001605A8"/>
    <w:rsid w:val="00160654"/>
    <w:rsid w:val="00160916"/>
    <w:rsid w:val="00160FE4"/>
    <w:rsid w:val="001610F7"/>
    <w:rsid w:val="001612C8"/>
    <w:rsid w:val="00161693"/>
    <w:rsid w:val="00161701"/>
    <w:rsid w:val="0016190A"/>
    <w:rsid w:val="00161F13"/>
    <w:rsid w:val="001625AB"/>
    <w:rsid w:val="00162612"/>
    <w:rsid w:val="00162A68"/>
    <w:rsid w:val="00163035"/>
    <w:rsid w:val="001630CC"/>
    <w:rsid w:val="001635E0"/>
    <w:rsid w:val="00163668"/>
    <w:rsid w:val="0016419C"/>
    <w:rsid w:val="00164C74"/>
    <w:rsid w:val="00165154"/>
    <w:rsid w:val="001655C2"/>
    <w:rsid w:val="00165865"/>
    <w:rsid w:val="0016588A"/>
    <w:rsid w:val="00165CFF"/>
    <w:rsid w:val="00165FCC"/>
    <w:rsid w:val="00166341"/>
    <w:rsid w:val="00166485"/>
    <w:rsid w:val="00166580"/>
    <w:rsid w:val="00166839"/>
    <w:rsid w:val="00166879"/>
    <w:rsid w:val="00166B12"/>
    <w:rsid w:val="00166FB8"/>
    <w:rsid w:val="00167284"/>
    <w:rsid w:val="001674DA"/>
    <w:rsid w:val="00167A52"/>
    <w:rsid w:val="00167BC5"/>
    <w:rsid w:val="00167CFC"/>
    <w:rsid w:val="001702C5"/>
    <w:rsid w:val="00170BFF"/>
    <w:rsid w:val="00170D59"/>
    <w:rsid w:val="00170E42"/>
    <w:rsid w:val="00170F81"/>
    <w:rsid w:val="00170F97"/>
    <w:rsid w:val="00171051"/>
    <w:rsid w:val="0017122A"/>
    <w:rsid w:val="0017170A"/>
    <w:rsid w:val="00171B64"/>
    <w:rsid w:val="00171BFC"/>
    <w:rsid w:val="00171EE0"/>
    <w:rsid w:val="001723DB"/>
    <w:rsid w:val="001726FA"/>
    <w:rsid w:val="00172737"/>
    <w:rsid w:val="00172AB9"/>
    <w:rsid w:val="001730BE"/>
    <w:rsid w:val="00173183"/>
    <w:rsid w:val="001731CB"/>
    <w:rsid w:val="00173282"/>
    <w:rsid w:val="00173F88"/>
    <w:rsid w:val="00173F9E"/>
    <w:rsid w:val="00173FA6"/>
    <w:rsid w:val="00174290"/>
    <w:rsid w:val="00174357"/>
    <w:rsid w:val="00174680"/>
    <w:rsid w:val="001746BB"/>
    <w:rsid w:val="001746D9"/>
    <w:rsid w:val="001749FA"/>
    <w:rsid w:val="00174C4D"/>
    <w:rsid w:val="00174E9E"/>
    <w:rsid w:val="001759C5"/>
    <w:rsid w:val="00176F39"/>
    <w:rsid w:val="001772DC"/>
    <w:rsid w:val="0017738A"/>
    <w:rsid w:val="0017799B"/>
    <w:rsid w:val="00177EF6"/>
    <w:rsid w:val="0018019F"/>
    <w:rsid w:val="001801F3"/>
    <w:rsid w:val="00180657"/>
    <w:rsid w:val="00180687"/>
    <w:rsid w:val="00180EA8"/>
    <w:rsid w:val="00180FFA"/>
    <w:rsid w:val="00181320"/>
    <w:rsid w:val="00181829"/>
    <w:rsid w:val="00181A6B"/>
    <w:rsid w:val="00181DD3"/>
    <w:rsid w:val="00181ECE"/>
    <w:rsid w:val="001823C3"/>
    <w:rsid w:val="00182724"/>
    <w:rsid w:val="001827C4"/>
    <w:rsid w:val="00182AFD"/>
    <w:rsid w:val="00182DDA"/>
    <w:rsid w:val="00183180"/>
    <w:rsid w:val="00183396"/>
    <w:rsid w:val="00183733"/>
    <w:rsid w:val="00183FB9"/>
    <w:rsid w:val="0018458E"/>
    <w:rsid w:val="00184ECC"/>
    <w:rsid w:val="00184FB6"/>
    <w:rsid w:val="00185BD8"/>
    <w:rsid w:val="00185F70"/>
    <w:rsid w:val="001862C4"/>
    <w:rsid w:val="0018636F"/>
    <w:rsid w:val="00186987"/>
    <w:rsid w:val="00187284"/>
    <w:rsid w:val="0018778D"/>
    <w:rsid w:val="00187A2A"/>
    <w:rsid w:val="00187B10"/>
    <w:rsid w:val="00187EA4"/>
    <w:rsid w:val="00187F9F"/>
    <w:rsid w:val="00190018"/>
    <w:rsid w:val="001900AF"/>
    <w:rsid w:val="001901F5"/>
    <w:rsid w:val="00190E9A"/>
    <w:rsid w:val="001913FC"/>
    <w:rsid w:val="0019154F"/>
    <w:rsid w:val="001915DC"/>
    <w:rsid w:val="00191AED"/>
    <w:rsid w:val="00191F41"/>
    <w:rsid w:val="001928FA"/>
    <w:rsid w:val="00192A0B"/>
    <w:rsid w:val="00192BFE"/>
    <w:rsid w:val="00192E5F"/>
    <w:rsid w:val="00192E9F"/>
    <w:rsid w:val="00193875"/>
    <w:rsid w:val="00193B91"/>
    <w:rsid w:val="00193CC8"/>
    <w:rsid w:val="0019409A"/>
    <w:rsid w:val="00194860"/>
    <w:rsid w:val="0019512F"/>
    <w:rsid w:val="0019519F"/>
    <w:rsid w:val="00196376"/>
    <w:rsid w:val="001964A2"/>
    <w:rsid w:val="001965A1"/>
    <w:rsid w:val="001968BE"/>
    <w:rsid w:val="00196FD1"/>
    <w:rsid w:val="0019793F"/>
    <w:rsid w:val="00197D1E"/>
    <w:rsid w:val="001A000B"/>
    <w:rsid w:val="001A005F"/>
    <w:rsid w:val="001A01E5"/>
    <w:rsid w:val="001A0400"/>
    <w:rsid w:val="001A05EE"/>
    <w:rsid w:val="001A06D6"/>
    <w:rsid w:val="001A0897"/>
    <w:rsid w:val="001A08D9"/>
    <w:rsid w:val="001A0C6D"/>
    <w:rsid w:val="001A0D59"/>
    <w:rsid w:val="001A0E9D"/>
    <w:rsid w:val="001A0FD4"/>
    <w:rsid w:val="001A1034"/>
    <w:rsid w:val="001A12BF"/>
    <w:rsid w:val="001A13BE"/>
    <w:rsid w:val="001A13FB"/>
    <w:rsid w:val="001A1842"/>
    <w:rsid w:val="001A1B94"/>
    <w:rsid w:val="001A1E57"/>
    <w:rsid w:val="001A28E6"/>
    <w:rsid w:val="001A2F3B"/>
    <w:rsid w:val="001A3071"/>
    <w:rsid w:val="001A32CF"/>
    <w:rsid w:val="001A3820"/>
    <w:rsid w:val="001A3963"/>
    <w:rsid w:val="001A3CA7"/>
    <w:rsid w:val="001A3F49"/>
    <w:rsid w:val="001A42B4"/>
    <w:rsid w:val="001A491E"/>
    <w:rsid w:val="001A496C"/>
    <w:rsid w:val="001A4AEF"/>
    <w:rsid w:val="001A4C7C"/>
    <w:rsid w:val="001A5759"/>
    <w:rsid w:val="001A5A87"/>
    <w:rsid w:val="001A65F1"/>
    <w:rsid w:val="001A6601"/>
    <w:rsid w:val="001A6B1F"/>
    <w:rsid w:val="001A6BEF"/>
    <w:rsid w:val="001A705F"/>
    <w:rsid w:val="001A714F"/>
    <w:rsid w:val="001A7B83"/>
    <w:rsid w:val="001A7FC7"/>
    <w:rsid w:val="001B00BB"/>
    <w:rsid w:val="001B011A"/>
    <w:rsid w:val="001B03B4"/>
    <w:rsid w:val="001B070B"/>
    <w:rsid w:val="001B1183"/>
    <w:rsid w:val="001B156D"/>
    <w:rsid w:val="001B163D"/>
    <w:rsid w:val="001B16CF"/>
    <w:rsid w:val="001B1924"/>
    <w:rsid w:val="001B1C9E"/>
    <w:rsid w:val="001B2C89"/>
    <w:rsid w:val="001B3159"/>
    <w:rsid w:val="001B39F0"/>
    <w:rsid w:val="001B3EBD"/>
    <w:rsid w:val="001B5C23"/>
    <w:rsid w:val="001B5FA1"/>
    <w:rsid w:val="001B62AE"/>
    <w:rsid w:val="001B63CF"/>
    <w:rsid w:val="001B6459"/>
    <w:rsid w:val="001B65CF"/>
    <w:rsid w:val="001B6BE0"/>
    <w:rsid w:val="001B6D50"/>
    <w:rsid w:val="001B728D"/>
    <w:rsid w:val="001B7409"/>
    <w:rsid w:val="001B75B8"/>
    <w:rsid w:val="001C02E2"/>
    <w:rsid w:val="001C0DC7"/>
    <w:rsid w:val="001C160A"/>
    <w:rsid w:val="001C17B8"/>
    <w:rsid w:val="001C1C57"/>
    <w:rsid w:val="001C1FAF"/>
    <w:rsid w:val="001C2032"/>
    <w:rsid w:val="001C2198"/>
    <w:rsid w:val="001C3954"/>
    <w:rsid w:val="001C3DCD"/>
    <w:rsid w:val="001C42E1"/>
    <w:rsid w:val="001C4305"/>
    <w:rsid w:val="001C4798"/>
    <w:rsid w:val="001C4A9F"/>
    <w:rsid w:val="001C4EC8"/>
    <w:rsid w:val="001C55EE"/>
    <w:rsid w:val="001C5CA9"/>
    <w:rsid w:val="001C609A"/>
    <w:rsid w:val="001C61D2"/>
    <w:rsid w:val="001C64BB"/>
    <w:rsid w:val="001C68BB"/>
    <w:rsid w:val="001C6BE7"/>
    <w:rsid w:val="001C7A7D"/>
    <w:rsid w:val="001C7BDF"/>
    <w:rsid w:val="001D00FB"/>
    <w:rsid w:val="001D0A8D"/>
    <w:rsid w:val="001D0AE6"/>
    <w:rsid w:val="001D12F6"/>
    <w:rsid w:val="001D19DA"/>
    <w:rsid w:val="001D2528"/>
    <w:rsid w:val="001D27B0"/>
    <w:rsid w:val="001D27E0"/>
    <w:rsid w:val="001D2CBD"/>
    <w:rsid w:val="001D2D2C"/>
    <w:rsid w:val="001D2F4C"/>
    <w:rsid w:val="001D3DAE"/>
    <w:rsid w:val="001D4015"/>
    <w:rsid w:val="001D40A6"/>
    <w:rsid w:val="001D4195"/>
    <w:rsid w:val="001D4894"/>
    <w:rsid w:val="001D4950"/>
    <w:rsid w:val="001D4AF4"/>
    <w:rsid w:val="001D4BCD"/>
    <w:rsid w:val="001D564F"/>
    <w:rsid w:val="001D572F"/>
    <w:rsid w:val="001D5D88"/>
    <w:rsid w:val="001D621B"/>
    <w:rsid w:val="001D67F4"/>
    <w:rsid w:val="001D696B"/>
    <w:rsid w:val="001D7280"/>
    <w:rsid w:val="001D7560"/>
    <w:rsid w:val="001D765A"/>
    <w:rsid w:val="001D7C46"/>
    <w:rsid w:val="001E020F"/>
    <w:rsid w:val="001E0282"/>
    <w:rsid w:val="001E0478"/>
    <w:rsid w:val="001E0986"/>
    <w:rsid w:val="001E10FD"/>
    <w:rsid w:val="001E15EB"/>
    <w:rsid w:val="001E1C36"/>
    <w:rsid w:val="001E1DCC"/>
    <w:rsid w:val="001E1EBC"/>
    <w:rsid w:val="001E1F84"/>
    <w:rsid w:val="001E2147"/>
    <w:rsid w:val="001E22A0"/>
    <w:rsid w:val="001E22E4"/>
    <w:rsid w:val="001E2419"/>
    <w:rsid w:val="001E2CF2"/>
    <w:rsid w:val="001E3253"/>
    <w:rsid w:val="001E3393"/>
    <w:rsid w:val="001E3822"/>
    <w:rsid w:val="001E3A4C"/>
    <w:rsid w:val="001E410D"/>
    <w:rsid w:val="001E4303"/>
    <w:rsid w:val="001E4399"/>
    <w:rsid w:val="001E44CF"/>
    <w:rsid w:val="001E456B"/>
    <w:rsid w:val="001E4642"/>
    <w:rsid w:val="001E48C9"/>
    <w:rsid w:val="001E5AC3"/>
    <w:rsid w:val="001E5C8A"/>
    <w:rsid w:val="001E5E5F"/>
    <w:rsid w:val="001E60AA"/>
    <w:rsid w:val="001E60F6"/>
    <w:rsid w:val="001E62FE"/>
    <w:rsid w:val="001E656B"/>
    <w:rsid w:val="001E66BB"/>
    <w:rsid w:val="001E67FD"/>
    <w:rsid w:val="001E6BBA"/>
    <w:rsid w:val="001E706B"/>
    <w:rsid w:val="001E784D"/>
    <w:rsid w:val="001E7BF4"/>
    <w:rsid w:val="001E7E9A"/>
    <w:rsid w:val="001F0306"/>
    <w:rsid w:val="001F04D1"/>
    <w:rsid w:val="001F050A"/>
    <w:rsid w:val="001F0803"/>
    <w:rsid w:val="001F09AD"/>
    <w:rsid w:val="001F0C2B"/>
    <w:rsid w:val="001F1054"/>
    <w:rsid w:val="001F111D"/>
    <w:rsid w:val="001F116B"/>
    <w:rsid w:val="001F1836"/>
    <w:rsid w:val="001F24F0"/>
    <w:rsid w:val="001F290C"/>
    <w:rsid w:val="001F2B0E"/>
    <w:rsid w:val="001F2B25"/>
    <w:rsid w:val="001F2C8B"/>
    <w:rsid w:val="001F2D2F"/>
    <w:rsid w:val="001F313D"/>
    <w:rsid w:val="001F3414"/>
    <w:rsid w:val="001F3E6C"/>
    <w:rsid w:val="001F3F3B"/>
    <w:rsid w:val="001F400B"/>
    <w:rsid w:val="001F439B"/>
    <w:rsid w:val="001F4939"/>
    <w:rsid w:val="001F4E17"/>
    <w:rsid w:val="001F52E1"/>
    <w:rsid w:val="001F6025"/>
    <w:rsid w:val="001F6434"/>
    <w:rsid w:val="001F66B3"/>
    <w:rsid w:val="001F67C3"/>
    <w:rsid w:val="001F70D5"/>
    <w:rsid w:val="001F7422"/>
    <w:rsid w:val="00200081"/>
    <w:rsid w:val="00200276"/>
    <w:rsid w:val="0020133B"/>
    <w:rsid w:val="0020163D"/>
    <w:rsid w:val="00201D53"/>
    <w:rsid w:val="0020226F"/>
    <w:rsid w:val="00202410"/>
    <w:rsid w:val="00202528"/>
    <w:rsid w:val="002029A0"/>
    <w:rsid w:val="00202DA0"/>
    <w:rsid w:val="00202F8F"/>
    <w:rsid w:val="00203B71"/>
    <w:rsid w:val="00203BEF"/>
    <w:rsid w:val="00203D8A"/>
    <w:rsid w:val="002044B2"/>
    <w:rsid w:val="002048E6"/>
    <w:rsid w:val="00204929"/>
    <w:rsid w:val="00204C7D"/>
    <w:rsid w:val="00204C84"/>
    <w:rsid w:val="00204E88"/>
    <w:rsid w:val="00205666"/>
    <w:rsid w:val="00205673"/>
    <w:rsid w:val="00205AFD"/>
    <w:rsid w:val="00205BE2"/>
    <w:rsid w:val="00206029"/>
    <w:rsid w:val="00206431"/>
    <w:rsid w:val="002065BF"/>
    <w:rsid w:val="002065CF"/>
    <w:rsid w:val="00206D08"/>
    <w:rsid w:val="002073DD"/>
    <w:rsid w:val="00207473"/>
    <w:rsid w:val="00207713"/>
    <w:rsid w:val="002078DC"/>
    <w:rsid w:val="002078F2"/>
    <w:rsid w:val="00207C40"/>
    <w:rsid w:val="00207EA3"/>
    <w:rsid w:val="0021008D"/>
    <w:rsid w:val="00210250"/>
    <w:rsid w:val="002107C5"/>
    <w:rsid w:val="002108AC"/>
    <w:rsid w:val="00210F43"/>
    <w:rsid w:val="00211E82"/>
    <w:rsid w:val="00212005"/>
    <w:rsid w:val="002121F9"/>
    <w:rsid w:val="002122B6"/>
    <w:rsid w:val="002122E6"/>
    <w:rsid w:val="0021232C"/>
    <w:rsid w:val="00212A9E"/>
    <w:rsid w:val="00212EA3"/>
    <w:rsid w:val="00212F3D"/>
    <w:rsid w:val="00213039"/>
    <w:rsid w:val="00213198"/>
    <w:rsid w:val="0021330A"/>
    <w:rsid w:val="00214021"/>
    <w:rsid w:val="00214BD9"/>
    <w:rsid w:val="00214D50"/>
    <w:rsid w:val="002150EE"/>
    <w:rsid w:val="00215664"/>
    <w:rsid w:val="00215B6C"/>
    <w:rsid w:val="00215D06"/>
    <w:rsid w:val="00215EEC"/>
    <w:rsid w:val="002160F2"/>
    <w:rsid w:val="002161F2"/>
    <w:rsid w:val="00216406"/>
    <w:rsid w:val="00216708"/>
    <w:rsid w:val="00216C00"/>
    <w:rsid w:val="00216C56"/>
    <w:rsid w:val="00216CA9"/>
    <w:rsid w:val="00216CC5"/>
    <w:rsid w:val="002176ED"/>
    <w:rsid w:val="00217812"/>
    <w:rsid w:val="00217C2B"/>
    <w:rsid w:val="00220580"/>
    <w:rsid w:val="00220689"/>
    <w:rsid w:val="00220968"/>
    <w:rsid w:val="00220AF6"/>
    <w:rsid w:val="00220CD5"/>
    <w:rsid w:val="002214D6"/>
    <w:rsid w:val="00221555"/>
    <w:rsid w:val="002227CD"/>
    <w:rsid w:val="00222B75"/>
    <w:rsid w:val="00222BF6"/>
    <w:rsid w:val="0022325C"/>
    <w:rsid w:val="002237F1"/>
    <w:rsid w:val="00223860"/>
    <w:rsid w:val="00223F49"/>
    <w:rsid w:val="00224701"/>
    <w:rsid w:val="0022472D"/>
    <w:rsid w:val="00224764"/>
    <w:rsid w:val="0022486E"/>
    <w:rsid w:val="00224B38"/>
    <w:rsid w:val="00224F02"/>
    <w:rsid w:val="0022522C"/>
    <w:rsid w:val="00225314"/>
    <w:rsid w:val="0022567D"/>
    <w:rsid w:val="00226758"/>
    <w:rsid w:val="00227E5C"/>
    <w:rsid w:val="0023047D"/>
    <w:rsid w:val="00230667"/>
    <w:rsid w:val="00230F49"/>
    <w:rsid w:val="00231389"/>
    <w:rsid w:val="002315C4"/>
    <w:rsid w:val="0023192B"/>
    <w:rsid w:val="00231AD0"/>
    <w:rsid w:val="00232601"/>
    <w:rsid w:val="00232C65"/>
    <w:rsid w:val="00233014"/>
    <w:rsid w:val="00233F70"/>
    <w:rsid w:val="00234CA0"/>
    <w:rsid w:val="00234E02"/>
    <w:rsid w:val="00234E92"/>
    <w:rsid w:val="00235453"/>
    <w:rsid w:val="002362F4"/>
    <w:rsid w:val="00236746"/>
    <w:rsid w:val="002375E1"/>
    <w:rsid w:val="00237671"/>
    <w:rsid w:val="002376E9"/>
    <w:rsid w:val="00237E29"/>
    <w:rsid w:val="00240107"/>
    <w:rsid w:val="00240108"/>
    <w:rsid w:val="0024012D"/>
    <w:rsid w:val="00240323"/>
    <w:rsid w:val="00240447"/>
    <w:rsid w:val="00240603"/>
    <w:rsid w:val="002406C3"/>
    <w:rsid w:val="00240A87"/>
    <w:rsid w:val="00240F66"/>
    <w:rsid w:val="00241232"/>
    <w:rsid w:val="0024126A"/>
    <w:rsid w:val="00241435"/>
    <w:rsid w:val="002415BD"/>
    <w:rsid w:val="00241661"/>
    <w:rsid w:val="00241674"/>
    <w:rsid w:val="00241E96"/>
    <w:rsid w:val="00242109"/>
    <w:rsid w:val="00242A89"/>
    <w:rsid w:val="00242CC0"/>
    <w:rsid w:val="002434C4"/>
    <w:rsid w:val="00243ACD"/>
    <w:rsid w:val="00243C59"/>
    <w:rsid w:val="00243D40"/>
    <w:rsid w:val="00243E10"/>
    <w:rsid w:val="002440B5"/>
    <w:rsid w:val="00244766"/>
    <w:rsid w:val="0024487A"/>
    <w:rsid w:val="0024489D"/>
    <w:rsid w:val="00245D88"/>
    <w:rsid w:val="00245ED1"/>
    <w:rsid w:val="0024650E"/>
    <w:rsid w:val="002465E4"/>
    <w:rsid w:val="00246755"/>
    <w:rsid w:val="00246933"/>
    <w:rsid w:val="00246999"/>
    <w:rsid w:val="00246A65"/>
    <w:rsid w:val="00247100"/>
    <w:rsid w:val="00247692"/>
    <w:rsid w:val="00247B21"/>
    <w:rsid w:val="00250175"/>
    <w:rsid w:val="002502DE"/>
    <w:rsid w:val="00250434"/>
    <w:rsid w:val="002504B4"/>
    <w:rsid w:val="00250C13"/>
    <w:rsid w:val="0025169F"/>
    <w:rsid w:val="00251826"/>
    <w:rsid w:val="002518B4"/>
    <w:rsid w:val="002518D2"/>
    <w:rsid w:val="00251A37"/>
    <w:rsid w:val="00252109"/>
    <w:rsid w:val="00252B1D"/>
    <w:rsid w:val="00252D43"/>
    <w:rsid w:val="00252EE8"/>
    <w:rsid w:val="00252F53"/>
    <w:rsid w:val="00253F20"/>
    <w:rsid w:val="00253FBC"/>
    <w:rsid w:val="0025440B"/>
    <w:rsid w:val="0025465D"/>
    <w:rsid w:val="00254A3C"/>
    <w:rsid w:val="00254CEF"/>
    <w:rsid w:val="002557DC"/>
    <w:rsid w:val="0025598E"/>
    <w:rsid w:val="002563D6"/>
    <w:rsid w:val="002569D8"/>
    <w:rsid w:val="00256AC7"/>
    <w:rsid w:val="00256BF2"/>
    <w:rsid w:val="00256CF1"/>
    <w:rsid w:val="002578C9"/>
    <w:rsid w:val="00257F1D"/>
    <w:rsid w:val="0026012E"/>
    <w:rsid w:val="00260C9B"/>
    <w:rsid w:val="002611A2"/>
    <w:rsid w:val="00261348"/>
    <w:rsid w:val="002614B9"/>
    <w:rsid w:val="00261594"/>
    <w:rsid w:val="0026183F"/>
    <w:rsid w:val="00261C08"/>
    <w:rsid w:val="00262686"/>
    <w:rsid w:val="002627AD"/>
    <w:rsid w:val="00262AEA"/>
    <w:rsid w:val="0026399E"/>
    <w:rsid w:val="00264538"/>
    <w:rsid w:val="002647F4"/>
    <w:rsid w:val="00264B30"/>
    <w:rsid w:val="00264E1E"/>
    <w:rsid w:val="00264EE5"/>
    <w:rsid w:val="002650A4"/>
    <w:rsid w:val="0026515E"/>
    <w:rsid w:val="002651B0"/>
    <w:rsid w:val="002651B8"/>
    <w:rsid w:val="0026555D"/>
    <w:rsid w:val="00265751"/>
    <w:rsid w:val="002659A7"/>
    <w:rsid w:val="00265FCD"/>
    <w:rsid w:val="00266372"/>
    <w:rsid w:val="002665C4"/>
    <w:rsid w:val="002669B9"/>
    <w:rsid w:val="00266A91"/>
    <w:rsid w:val="00267BED"/>
    <w:rsid w:val="002700B7"/>
    <w:rsid w:val="002701B4"/>
    <w:rsid w:val="002706BF"/>
    <w:rsid w:val="00270CA2"/>
    <w:rsid w:val="00271709"/>
    <w:rsid w:val="00271CEE"/>
    <w:rsid w:val="00271D69"/>
    <w:rsid w:val="00271D96"/>
    <w:rsid w:val="00271EB9"/>
    <w:rsid w:val="0027224C"/>
    <w:rsid w:val="0027264B"/>
    <w:rsid w:val="002728CB"/>
    <w:rsid w:val="00272B50"/>
    <w:rsid w:val="00272B7C"/>
    <w:rsid w:val="00272EA4"/>
    <w:rsid w:val="00273B24"/>
    <w:rsid w:val="00273C0B"/>
    <w:rsid w:val="00273E7D"/>
    <w:rsid w:val="002748FC"/>
    <w:rsid w:val="00274C44"/>
    <w:rsid w:val="00274D04"/>
    <w:rsid w:val="00275238"/>
    <w:rsid w:val="00275572"/>
    <w:rsid w:val="002757DE"/>
    <w:rsid w:val="00275948"/>
    <w:rsid w:val="00275BAF"/>
    <w:rsid w:val="00275C17"/>
    <w:rsid w:val="00275D0A"/>
    <w:rsid w:val="00275D5B"/>
    <w:rsid w:val="00275E95"/>
    <w:rsid w:val="0027630F"/>
    <w:rsid w:val="00276D15"/>
    <w:rsid w:val="00276FD5"/>
    <w:rsid w:val="00277A74"/>
    <w:rsid w:val="00277BCD"/>
    <w:rsid w:val="00277FC2"/>
    <w:rsid w:val="002801D0"/>
    <w:rsid w:val="00280318"/>
    <w:rsid w:val="00280C88"/>
    <w:rsid w:val="00280D93"/>
    <w:rsid w:val="0028113D"/>
    <w:rsid w:val="00281877"/>
    <w:rsid w:val="002819C8"/>
    <w:rsid w:val="00281EB6"/>
    <w:rsid w:val="00282166"/>
    <w:rsid w:val="00282396"/>
    <w:rsid w:val="002827B4"/>
    <w:rsid w:val="00282A17"/>
    <w:rsid w:val="00282A97"/>
    <w:rsid w:val="00282BDB"/>
    <w:rsid w:val="00282E2A"/>
    <w:rsid w:val="002832BC"/>
    <w:rsid w:val="0028368F"/>
    <w:rsid w:val="0028385D"/>
    <w:rsid w:val="0028389B"/>
    <w:rsid w:val="00283962"/>
    <w:rsid w:val="002839BA"/>
    <w:rsid w:val="00283B70"/>
    <w:rsid w:val="00283F04"/>
    <w:rsid w:val="00283F89"/>
    <w:rsid w:val="00284A6E"/>
    <w:rsid w:val="00284AAF"/>
    <w:rsid w:val="00284F8D"/>
    <w:rsid w:val="00285020"/>
    <w:rsid w:val="00285844"/>
    <w:rsid w:val="00285F87"/>
    <w:rsid w:val="0028609C"/>
    <w:rsid w:val="00286505"/>
    <w:rsid w:val="002867BD"/>
    <w:rsid w:val="00286865"/>
    <w:rsid w:val="00286970"/>
    <w:rsid w:val="002869D6"/>
    <w:rsid w:val="002869EC"/>
    <w:rsid w:val="00286CC9"/>
    <w:rsid w:val="0028754F"/>
    <w:rsid w:val="00287645"/>
    <w:rsid w:val="002876A3"/>
    <w:rsid w:val="002876BE"/>
    <w:rsid w:val="00287996"/>
    <w:rsid w:val="00287A50"/>
    <w:rsid w:val="00287A91"/>
    <w:rsid w:val="00287B73"/>
    <w:rsid w:val="00287C78"/>
    <w:rsid w:val="00287CD5"/>
    <w:rsid w:val="0029024B"/>
    <w:rsid w:val="00290C6A"/>
    <w:rsid w:val="00291718"/>
    <w:rsid w:val="0029172B"/>
    <w:rsid w:val="002919F3"/>
    <w:rsid w:val="00291A9C"/>
    <w:rsid w:val="00291E8B"/>
    <w:rsid w:val="0029223D"/>
    <w:rsid w:val="002922A7"/>
    <w:rsid w:val="002922F9"/>
    <w:rsid w:val="00292724"/>
    <w:rsid w:val="0029342F"/>
    <w:rsid w:val="00293B1D"/>
    <w:rsid w:val="0029465D"/>
    <w:rsid w:val="002946F5"/>
    <w:rsid w:val="00294AE6"/>
    <w:rsid w:val="00295F90"/>
    <w:rsid w:val="00295FF4"/>
    <w:rsid w:val="0029631C"/>
    <w:rsid w:val="002969AC"/>
    <w:rsid w:val="00296DBE"/>
    <w:rsid w:val="00296F37"/>
    <w:rsid w:val="002972EB"/>
    <w:rsid w:val="0029737A"/>
    <w:rsid w:val="002977B4"/>
    <w:rsid w:val="002979CB"/>
    <w:rsid w:val="002A0222"/>
    <w:rsid w:val="002A0260"/>
    <w:rsid w:val="002A0BB8"/>
    <w:rsid w:val="002A0C1F"/>
    <w:rsid w:val="002A0F6B"/>
    <w:rsid w:val="002A1224"/>
    <w:rsid w:val="002A18DD"/>
    <w:rsid w:val="002A1F00"/>
    <w:rsid w:val="002A211D"/>
    <w:rsid w:val="002A290B"/>
    <w:rsid w:val="002A2CFD"/>
    <w:rsid w:val="002A41F0"/>
    <w:rsid w:val="002A42C1"/>
    <w:rsid w:val="002A45A7"/>
    <w:rsid w:val="002A47CB"/>
    <w:rsid w:val="002A4DF6"/>
    <w:rsid w:val="002A5384"/>
    <w:rsid w:val="002A5543"/>
    <w:rsid w:val="002A5A97"/>
    <w:rsid w:val="002A5BC0"/>
    <w:rsid w:val="002A5CE6"/>
    <w:rsid w:val="002A5F8A"/>
    <w:rsid w:val="002A608C"/>
    <w:rsid w:val="002A633D"/>
    <w:rsid w:val="002A65AA"/>
    <w:rsid w:val="002A6782"/>
    <w:rsid w:val="002A68EC"/>
    <w:rsid w:val="002A692C"/>
    <w:rsid w:val="002A6A19"/>
    <w:rsid w:val="002A70ED"/>
    <w:rsid w:val="002A720C"/>
    <w:rsid w:val="002A77D3"/>
    <w:rsid w:val="002A7EF8"/>
    <w:rsid w:val="002A7F6D"/>
    <w:rsid w:val="002B04DE"/>
    <w:rsid w:val="002B072A"/>
    <w:rsid w:val="002B0790"/>
    <w:rsid w:val="002B0DF0"/>
    <w:rsid w:val="002B183C"/>
    <w:rsid w:val="002B1890"/>
    <w:rsid w:val="002B23C3"/>
    <w:rsid w:val="002B2627"/>
    <w:rsid w:val="002B27E9"/>
    <w:rsid w:val="002B29C1"/>
    <w:rsid w:val="002B2E3B"/>
    <w:rsid w:val="002B3445"/>
    <w:rsid w:val="002B3878"/>
    <w:rsid w:val="002B419E"/>
    <w:rsid w:val="002B41CE"/>
    <w:rsid w:val="002B47B7"/>
    <w:rsid w:val="002B484A"/>
    <w:rsid w:val="002B485E"/>
    <w:rsid w:val="002B50F0"/>
    <w:rsid w:val="002B5649"/>
    <w:rsid w:val="002B5D16"/>
    <w:rsid w:val="002B5DDB"/>
    <w:rsid w:val="002B5E54"/>
    <w:rsid w:val="002B642B"/>
    <w:rsid w:val="002B6478"/>
    <w:rsid w:val="002B64DE"/>
    <w:rsid w:val="002B6985"/>
    <w:rsid w:val="002B6BF8"/>
    <w:rsid w:val="002B7928"/>
    <w:rsid w:val="002B79E5"/>
    <w:rsid w:val="002B7BCC"/>
    <w:rsid w:val="002B7E2D"/>
    <w:rsid w:val="002B7EEE"/>
    <w:rsid w:val="002B7F81"/>
    <w:rsid w:val="002C0149"/>
    <w:rsid w:val="002C0E6B"/>
    <w:rsid w:val="002C12F8"/>
    <w:rsid w:val="002C1918"/>
    <w:rsid w:val="002C1B40"/>
    <w:rsid w:val="002C1E5A"/>
    <w:rsid w:val="002C202F"/>
    <w:rsid w:val="002C2235"/>
    <w:rsid w:val="002C26A7"/>
    <w:rsid w:val="002C2BA8"/>
    <w:rsid w:val="002C2E95"/>
    <w:rsid w:val="002C348B"/>
    <w:rsid w:val="002C3638"/>
    <w:rsid w:val="002C3A2C"/>
    <w:rsid w:val="002C4275"/>
    <w:rsid w:val="002C47D9"/>
    <w:rsid w:val="002C4AB0"/>
    <w:rsid w:val="002C54AA"/>
    <w:rsid w:val="002C56B0"/>
    <w:rsid w:val="002C59F2"/>
    <w:rsid w:val="002C5A7D"/>
    <w:rsid w:val="002C5D8B"/>
    <w:rsid w:val="002C607A"/>
    <w:rsid w:val="002C608C"/>
    <w:rsid w:val="002C6490"/>
    <w:rsid w:val="002C652E"/>
    <w:rsid w:val="002C652F"/>
    <w:rsid w:val="002C65E0"/>
    <w:rsid w:val="002C66CE"/>
    <w:rsid w:val="002C6D91"/>
    <w:rsid w:val="002C771A"/>
    <w:rsid w:val="002C777D"/>
    <w:rsid w:val="002C7943"/>
    <w:rsid w:val="002D0146"/>
    <w:rsid w:val="002D0180"/>
    <w:rsid w:val="002D0657"/>
    <w:rsid w:val="002D0758"/>
    <w:rsid w:val="002D0C3C"/>
    <w:rsid w:val="002D136E"/>
    <w:rsid w:val="002D1D5D"/>
    <w:rsid w:val="002D22E2"/>
    <w:rsid w:val="002D2923"/>
    <w:rsid w:val="002D2948"/>
    <w:rsid w:val="002D2BBC"/>
    <w:rsid w:val="002D303E"/>
    <w:rsid w:val="002D3232"/>
    <w:rsid w:val="002D3525"/>
    <w:rsid w:val="002D3731"/>
    <w:rsid w:val="002D3CED"/>
    <w:rsid w:val="002D3D3A"/>
    <w:rsid w:val="002D505D"/>
    <w:rsid w:val="002D526A"/>
    <w:rsid w:val="002D552F"/>
    <w:rsid w:val="002D5727"/>
    <w:rsid w:val="002D5F00"/>
    <w:rsid w:val="002D623C"/>
    <w:rsid w:val="002D63A3"/>
    <w:rsid w:val="002D675F"/>
    <w:rsid w:val="002D6976"/>
    <w:rsid w:val="002D6B45"/>
    <w:rsid w:val="002D6E84"/>
    <w:rsid w:val="002D7199"/>
    <w:rsid w:val="002D7509"/>
    <w:rsid w:val="002D77AD"/>
    <w:rsid w:val="002D78D0"/>
    <w:rsid w:val="002D7A61"/>
    <w:rsid w:val="002D7CB6"/>
    <w:rsid w:val="002E0DC5"/>
    <w:rsid w:val="002E0E1B"/>
    <w:rsid w:val="002E1098"/>
    <w:rsid w:val="002E13D7"/>
    <w:rsid w:val="002E148A"/>
    <w:rsid w:val="002E17E4"/>
    <w:rsid w:val="002E1EF9"/>
    <w:rsid w:val="002E2559"/>
    <w:rsid w:val="002E283A"/>
    <w:rsid w:val="002E2AB6"/>
    <w:rsid w:val="002E34AA"/>
    <w:rsid w:val="002E3BBC"/>
    <w:rsid w:val="002E3D6F"/>
    <w:rsid w:val="002E3DDF"/>
    <w:rsid w:val="002E417F"/>
    <w:rsid w:val="002E41BC"/>
    <w:rsid w:val="002E423D"/>
    <w:rsid w:val="002E5110"/>
    <w:rsid w:val="002E5546"/>
    <w:rsid w:val="002E57FA"/>
    <w:rsid w:val="002E5912"/>
    <w:rsid w:val="002E60F2"/>
    <w:rsid w:val="002E6378"/>
    <w:rsid w:val="002E68B6"/>
    <w:rsid w:val="002E6C19"/>
    <w:rsid w:val="002E730F"/>
    <w:rsid w:val="002E7360"/>
    <w:rsid w:val="002E784F"/>
    <w:rsid w:val="002E7CCD"/>
    <w:rsid w:val="002E7F00"/>
    <w:rsid w:val="002F05B9"/>
    <w:rsid w:val="002F0863"/>
    <w:rsid w:val="002F0935"/>
    <w:rsid w:val="002F0A70"/>
    <w:rsid w:val="002F0F87"/>
    <w:rsid w:val="002F1203"/>
    <w:rsid w:val="002F18B5"/>
    <w:rsid w:val="002F198C"/>
    <w:rsid w:val="002F1B92"/>
    <w:rsid w:val="002F2297"/>
    <w:rsid w:val="002F22EE"/>
    <w:rsid w:val="002F2838"/>
    <w:rsid w:val="002F32D8"/>
    <w:rsid w:val="002F332E"/>
    <w:rsid w:val="002F352D"/>
    <w:rsid w:val="002F3689"/>
    <w:rsid w:val="002F3B30"/>
    <w:rsid w:val="002F3DCE"/>
    <w:rsid w:val="002F3E50"/>
    <w:rsid w:val="002F3FD0"/>
    <w:rsid w:val="002F411A"/>
    <w:rsid w:val="002F4534"/>
    <w:rsid w:val="002F4E17"/>
    <w:rsid w:val="002F50B3"/>
    <w:rsid w:val="002F5275"/>
    <w:rsid w:val="002F568A"/>
    <w:rsid w:val="002F581D"/>
    <w:rsid w:val="002F5B21"/>
    <w:rsid w:val="002F5B35"/>
    <w:rsid w:val="002F5F61"/>
    <w:rsid w:val="002F6325"/>
    <w:rsid w:val="002F6640"/>
    <w:rsid w:val="002F6909"/>
    <w:rsid w:val="002F69FD"/>
    <w:rsid w:val="002F6AAA"/>
    <w:rsid w:val="002F7649"/>
    <w:rsid w:val="002F78D6"/>
    <w:rsid w:val="002F7AE0"/>
    <w:rsid w:val="00300112"/>
    <w:rsid w:val="003002CC"/>
    <w:rsid w:val="003003C5"/>
    <w:rsid w:val="003006B0"/>
    <w:rsid w:val="003007A8"/>
    <w:rsid w:val="003008A3"/>
    <w:rsid w:val="00300C95"/>
    <w:rsid w:val="00300DA8"/>
    <w:rsid w:val="00301404"/>
    <w:rsid w:val="003014DB"/>
    <w:rsid w:val="00301A56"/>
    <w:rsid w:val="00301F3C"/>
    <w:rsid w:val="003023B1"/>
    <w:rsid w:val="0030287D"/>
    <w:rsid w:val="00302B3C"/>
    <w:rsid w:val="00303194"/>
    <w:rsid w:val="003031AD"/>
    <w:rsid w:val="00303A50"/>
    <w:rsid w:val="00303ACA"/>
    <w:rsid w:val="00303E03"/>
    <w:rsid w:val="0030426B"/>
    <w:rsid w:val="00304D01"/>
    <w:rsid w:val="00304DE6"/>
    <w:rsid w:val="00304F64"/>
    <w:rsid w:val="00304F6A"/>
    <w:rsid w:val="0030531F"/>
    <w:rsid w:val="003055B3"/>
    <w:rsid w:val="00305877"/>
    <w:rsid w:val="00305AAC"/>
    <w:rsid w:val="00305B38"/>
    <w:rsid w:val="00305E79"/>
    <w:rsid w:val="00306266"/>
    <w:rsid w:val="00306860"/>
    <w:rsid w:val="00306CAB"/>
    <w:rsid w:val="00306D45"/>
    <w:rsid w:val="00306E49"/>
    <w:rsid w:val="00306FE5"/>
    <w:rsid w:val="00307CC3"/>
    <w:rsid w:val="00307ED3"/>
    <w:rsid w:val="00307EE4"/>
    <w:rsid w:val="00310822"/>
    <w:rsid w:val="00310A01"/>
    <w:rsid w:val="00310A9C"/>
    <w:rsid w:val="00310E8C"/>
    <w:rsid w:val="0031121D"/>
    <w:rsid w:val="003119E2"/>
    <w:rsid w:val="00311C34"/>
    <w:rsid w:val="00311DBA"/>
    <w:rsid w:val="0031315F"/>
    <w:rsid w:val="00313E39"/>
    <w:rsid w:val="003140EC"/>
    <w:rsid w:val="003143B8"/>
    <w:rsid w:val="00314774"/>
    <w:rsid w:val="00314980"/>
    <w:rsid w:val="00314B36"/>
    <w:rsid w:val="00314FD9"/>
    <w:rsid w:val="00315298"/>
    <w:rsid w:val="003154F2"/>
    <w:rsid w:val="00315850"/>
    <w:rsid w:val="00315D05"/>
    <w:rsid w:val="00315FC9"/>
    <w:rsid w:val="00316001"/>
    <w:rsid w:val="00316018"/>
    <w:rsid w:val="00316102"/>
    <w:rsid w:val="00316550"/>
    <w:rsid w:val="0031682F"/>
    <w:rsid w:val="0031685D"/>
    <w:rsid w:val="00316904"/>
    <w:rsid w:val="00316DBA"/>
    <w:rsid w:val="00316E0B"/>
    <w:rsid w:val="00320199"/>
    <w:rsid w:val="003203F4"/>
    <w:rsid w:val="0032043E"/>
    <w:rsid w:val="00320B86"/>
    <w:rsid w:val="00320BD3"/>
    <w:rsid w:val="00320C0A"/>
    <w:rsid w:val="00320CB7"/>
    <w:rsid w:val="00320D7B"/>
    <w:rsid w:val="00320EB6"/>
    <w:rsid w:val="003215A7"/>
    <w:rsid w:val="0032161B"/>
    <w:rsid w:val="00321699"/>
    <w:rsid w:val="00321A90"/>
    <w:rsid w:val="00321C48"/>
    <w:rsid w:val="003229CC"/>
    <w:rsid w:val="003229F1"/>
    <w:rsid w:val="003230E6"/>
    <w:rsid w:val="0032333D"/>
    <w:rsid w:val="00323492"/>
    <w:rsid w:val="00323E8D"/>
    <w:rsid w:val="00323EC8"/>
    <w:rsid w:val="003244EB"/>
    <w:rsid w:val="00325078"/>
    <w:rsid w:val="00325F64"/>
    <w:rsid w:val="00325F97"/>
    <w:rsid w:val="0032652F"/>
    <w:rsid w:val="0032661A"/>
    <w:rsid w:val="00326D77"/>
    <w:rsid w:val="00326F7F"/>
    <w:rsid w:val="003270F8"/>
    <w:rsid w:val="00327536"/>
    <w:rsid w:val="00327DAF"/>
    <w:rsid w:val="00327DF9"/>
    <w:rsid w:val="00330668"/>
    <w:rsid w:val="00330F38"/>
    <w:rsid w:val="00331ED3"/>
    <w:rsid w:val="00332284"/>
    <w:rsid w:val="003324AC"/>
    <w:rsid w:val="003328E6"/>
    <w:rsid w:val="00332A1E"/>
    <w:rsid w:val="00332CE2"/>
    <w:rsid w:val="00332F4F"/>
    <w:rsid w:val="003332E4"/>
    <w:rsid w:val="00333408"/>
    <w:rsid w:val="003337A8"/>
    <w:rsid w:val="00333C7A"/>
    <w:rsid w:val="00333D8B"/>
    <w:rsid w:val="003340E1"/>
    <w:rsid w:val="00334755"/>
    <w:rsid w:val="00334772"/>
    <w:rsid w:val="00334E00"/>
    <w:rsid w:val="0033536F"/>
    <w:rsid w:val="0033587C"/>
    <w:rsid w:val="00336451"/>
    <w:rsid w:val="003364C7"/>
    <w:rsid w:val="00336605"/>
    <w:rsid w:val="0033681F"/>
    <w:rsid w:val="00337305"/>
    <w:rsid w:val="0033757D"/>
    <w:rsid w:val="00337A20"/>
    <w:rsid w:val="00337A23"/>
    <w:rsid w:val="003400D3"/>
    <w:rsid w:val="003402C1"/>
    <w:rsid w:val="00340A02"/>
    <w:rsid w:val="00340EE4"/>
    <w:rsid w:val="0034115F"/>
    <w:rsid w:val="00341B2A"/>
    <w:rsid w:val="00341D57"/>
    <w:rsid w:val="00341D71"/>
    <w:rsid w:val="00342307"/>
    <w:rsid w:val="00342DCB"/>
    <w:rsid w:val="003430DD"/>
    <w:rsid w:val="003439C6"/>
    <w:rsid w:val="003439DC"/>
    <w:rsid w:val="00343A22"/>
    <w:rsid w:val="00343B64"/>
    <w:rsid w:val="00343C97"/>
    <w:rsid w:val="00343F13"/>
    <w:rsid w:val="00344046"/>
    <w:rsid w:val="0034432F"/>
    <w:rsid w:val="00344594"/>
    <w:rsid w:val="00344EE1"/>
    <w:rsid w:val="003450A8"/>
    <w:rsid w:val="00345274"/>
    <w:rsid w:val="00345743"/>
    <w:rsid w:val="00345981"/>
    <w:rsid w:val="00345CD1"/>
    <w:rsid w:val="00345EEF"/>
    <w:rsid w:val="00346338"/>
    <w:rsid w:val="00346950"/>
    <w:rsid w:val="00346A31"/>
    <w:rsid w:val="00346B49"/>
    <w:rsid w:val="00346EDC"/>
    <w:rsid w:val="00347132"/>
    <w:rsid w:val="003475D4"/>
    <w:rsid w:val="003500F2"/>
    <w:rsid w:val="0035047C"/>
    <w:rsid w:val="0035055C"/>
    <w:rsid w:val="0035071D"/>
    <w:rsid w:val="003507A7"/>
    <w:rsid w:val="00350948"/>
    <w:rsid w:val="003509F2"/>
    <w:rsid w:val="00350B29"/>
    <w:rsid w:val="00351117"/>
    <w:rsid w:val="0035119F"/>
    <w:rsid w:val="0035132E"/>
    <w:rsid w:val="003519E6"/>
    <w:rsid w:val="00351E57"/>
    <w:rsid w:val="00351EAA"/>
    <w:rsid w:val="00351F8E"/>
    <w:rsid w:val="003521E1"/>
    <w:rsid w:val="00352465"/>
    <w:rsid w:val="00352968"/>
    <w:rsid w:val="00352B49"/>
    <w:rsid w:val="00352C4A"/>
    <w:rsid w:val="00352D8B"/>
    <w:rsid w:val="00352E52"/>
    <w:rsid w:val="00352EA0"/>
    <w:rsid w:val="00353040"/>
    <w:rsid w:val="00353190"/>
    <w:rsid w:val="003532F7"/>
    <w:rsid w:val="0035349A"/>
    <w:rsid w:val="00353855"/>
    <w:rsid w:val="00353FDB"/>
    <w:rsid w:val="00354103"/>
    <w:rsid w:val="00354528"/>
    <w:rsid w:val="0035468D"/>
    <w:rsid w:val="00354B08"/>
    <w:rsid w:val="00355261"/>
    <w:rsid w:val="00355B9D"/>
    <w:rsid w:val="00355C8C"/>
    <w:rsid w:val="00355CF4"/>
    <w:rsid w:val="00355F30"/>
    <w:rsid w:val="0035615A"/>
    <w:rsid w:val="00356469"/>
    <w:rsid w:val="0035689C"/>
    <w:rsid w:val="003568D5"/>
    <w:rsid w:val="00356BF8"/>
    <w:rsid w:val="00357467"/>
    <w:rsid w:val="0035754D"/>
    <w:rsid w:val="0035756F"/>
    <w:rsid w:val="003579C3"/>
    <w:rsid w:val="00357FA3"/>
    <w:rsid w:val="003603ED"/>
    <w:rsid w:val="00360F2E"/>
    <w:rsid w:val="00361154"/>
    <w:rsid w:val="00361328"/>
    <w:rsid w:val="003613DA"/>
    <w:rsid w:val="00361795"/>
    <w:rsid w:val="003620A7"/>
    <w:rsid w:val="003623AE"/>
    <w:rsid w:val="003626EB"/>
    <w:rsid w:val="00362C73"/>
    <w:rsid w:val="00362DCD"/>
    <w:rsid w:val="00362DE5"/>
    <w:rsid w:val="00362E5E"/>
    <w:rsid w:val="00362FEF"/>
    <w:rsid w:val="003635B5"/>
    <w:rsid w:val="00363CEB"/>
    <w:rsid w:val="003643BD"/>
    <w:rsid w:val="0036443E"/>
    <w:rsid w:val="0036483D"/>
    <w:rsid w:val="00364F4F"/>
    <w:rsid w:val="003650D5"/>
    <w:rsid w:val="00365182"/>
    <w:rsid w:val="003659E9"/>
    <w:rsid w:val="00365BF5"/>
    <w:rsid w:val="003660CA"/>
    <w:rsid w:val="0036638A"/>
    <w:rsid w:val="00366488"/>
    <w:rsid w:val="00366626"/>
    <w:rsid w:val="00367056"/>
    <w:rsid w:val="0036713C"/>
    <w:rsid w:val="00367345"/>
    <w:rsid w:val="0036773B"/>
    <w:rsid w:val="00367863"/>
    <w:rsid w:val="003679C9"/>
    <w:rsid w:val="00367D3E"/>
    <w:rsid w:val="00367DC9"/>
    <w:rsid w:val="003700B6"/>
    <w:rsid w:val="00370185"/>
    <w:rsid w:val="00370F61"/>
    <w:rsid w:val="00371479"/>
    <w:rsid w:val="00371E51"/>
    <w:rsid w:val="00371E61"/>
    <w:rsid w:val="00372261"/>
    <w:rsid w:val="00372706"/>
    <w:rsid w:val="00372C06"/>
    <w:rsid w:val="00372C8F"/>
    <w:rsid w:val="0037375B"/>
    <w:rsid w:val="00373835"/>
    <w:rsid w:val="003738A9"/>
    <w:rsid w:val="00373E4D"/>
    <w:rsid w:val="00374285"/>
    <w:rsid w:val="0037433E"/>
    <w:rsid w:val="00374572"/>
    <w:rsid w:val="00374680"/>
    <w:rsid w:val="0037485B"/>
    <w:rsid w:val="0037495A"/>
    <w:rsid w:val="00375F68"/>
    <w:rsid w:val="00376155"/>
    <w:rsid w:val="00376748"/>
    <w:rsid w:val="00376E3B"/>
    <w:rsid w:val="0037702B"/>
    <w:rsid w:val="003772FD"/>
    <w:rsid w:val="00377E7F"/>
    <w:rsid w:val="00377ED5"/>
    <w:rsid w:val="00380234"/>
    <w:rsid w:val="003802BC"/>
    <w:rsid w:val="003803F3"/>
    <w:rsid w:val="00380A60"/>
    <w:rsid w:val="00380B94"/>
    <w:rsid w:val="00380BBE"/>
    <w:rsid w:val="00380ED0"/>
    <w:rsid w:val="00381310"/>
    <w:rsid w:val="0038133E"/>
    <w:rsid w:val="003814B3"/>
    <w:rsid w:val="0038250D"/>
    <w:rsid w:val="00382793"/>
    <w:rsid w:val="0038295D"/>
    <w:rsid w:val="00382BDF"/>
    <w:rsid w:val="00382E1D"/>
    <w:rsid w:val="0038304A"/>
    <w:rsid w:val="003832BA"/>
    <w:rsid w:val="00383ACA"/>
    <w:rsid w:val="00383C63"/>
    <w:rsid w:val="00383D11"/>
    <w:rsid w:val="00383FFD"/>
    <w:rsid w:val="00384549"/>
    <w:rsid w:val="0038490A"/>
    <w:rsid w:val="0038515C"/>
    <w:rsid w:val="00385359"/>
    <w:rsid w:val="003858BB"/>
    <w:rsid w:val="00385D24"/>
    <w:rsid w:val="00385DA2"/>
    <w:rsid w:val="00385E9A"/>
    <w:rsid w:val="00386F76"/>
    <w:rsid w:val="003875C3"/>
    <w:rsid w:val="00387BA9"/>
    <w:rsid w:val="00387C75"/>
    <w:rsid w:val="0039068C"/>
    <w:rsid w:val="00390988"/>
    <w:rsid w:val="00390BEB"/>
    <w:rsid w:val="00390E59"/>
    <w:rsid w:val="003911D1"/>
    <w:rsid w:val="003914F7"/>
    <w:rsid w:val="00391686"/>
    <w:rsid w:val="003916DB"/>
    <w:rsid w:val="0039171B"/>
    <w:rsid w:val="00391ADD"/>
    <w:rsid w:val="00391F0A"/>
    <w:rsid w:val="00392190"/>
    <w:rsid w:val="0039219B"/>
    <w:rsid w:val="0039220D"/>
    <w:rsid w:val="00392288"/>
    <w:rsid w:val="00392AF1"/>
    <w:rsid w:val="00392CFE"/>
    <w:rsid w:val="00393040"/>
    <w:rsid w:val="00393261"/>
    <w:rsid w:val="00393438"/>
    <w:rsid w:val="00393EC5"/>
    <w:rsid w:val="00393ED2"/>
    <w:rsid w:val="00393F8F"/>
    <w:rsid w:val="00394226"/>
    <w:rsid w:val="00394660"/>
    <w:rsid w:val="0039487F"/>
    <w:rsid w:val="00394CE7"/>
    <w:rsid w:val="00394CF3"/>
    <w:rsid w:val="003950A7"/>
    <w:rsid w:val="0039526C"/>
    <w:rsid w:val="00395999"/>
    <w:rsid w:val="00395C00"/>
    <w:rsid w:val="0039607B"/>
    <w:rsid w:val="003964E1"/>
    <w:rsid w:val="00396C1C"/>
    <w:rsid w:val="0039774E"/>
    <w:rsid w:val="0039775C"/>
    <w:rsid w:val="003978DA"/>
    <w:rsid w:val="00397D84"/>
    <w:rsid w:val="003A06BB"/>
    <w:rsid w:val="003A1067"/>
    <w:rsid w:val="003A1132"/>
    <w:rsid w:val="003A12D9"/>
    <w:rsid w:val="003A132B"/>
    <w:rsid w:val="003A13DF"/>
    <w:rsid w:val="003A14D0"/>
    <w:rsid w:val="003A165C"/>
    <w:rsid w:val="003A1680"/>
    <w:rsid w:val="003A20C5"/>
    <w:rsid w:val="003A22B8"/>
    <w:rsid w:val="003A23CA"/>
    <w:rsid w:val="003A24C7"/>
    <w:rsid w:val="003A269B"/>
    <w:rsid w:val="003A2CF3"/>
    <w:rsid w:val="003A2EA3"/>
    <w:rsid w:val="003A2EC6"/>
    <w:rsid w:val="003A33B2"/>
    <w:rsid w:val="003A3490"/>
    <w:rsid w:val="003A34C5"/>
    <w:rsid w:val="003A4751"/>
    <w:rsid w:val="003A4D80"/>
    <w:rsid w:val="003A4EA6"/>
    <w:rsid w:val="003A50B2"/>
    <w:rsid w:val="003A5639"/>
    <w:rsid w:val="003A5BE0"/>
    <w:rsid w:val="003A5FC3"/>
    <w:rsid w:val="003A617F"/>
    <w:rsid w:val="003A64AE"/>
    <w:rsid w:val="003A650D"/>
    <w:rsid w:val="003A65E5"/>
    <w:rsid w:val="003A686D"/>
    <w:rsid w:val="003A6874"/>
    <w:rsid w:val="003A6B7D"/>
    <w:rsid w:val="003A6CE4"/>
    <w:rsid w:val="003A7545"/>
    <w:rsid w:val="003A77B8"/>
    <w:rsid w:val="003A7C3E"/>
    <w:rsid w:val="003A7C59"/>
    <w:rsid w:val="003B0035"/>
    <w:rsid w:val="003B026B"/>
    <w:rsid w:val="003B02C1"/>
    <w:rsid w:val="003B04F9"/>
    <w:rsid w:val="003B052D"/>
    <w:rsid w:val="003B05D9"/>
    <w:rsid w:val="003B09BC"/>
    <w:rsid w:val="003B0A1D"/>
    <w:rsid w:val="003B0AFA"/>
    <w:rsid w:val="003B10B7"/>
    <w:rsid w:val="003B1126"/>
    <w:rsid w:val="003B17DD"/>
    <w:rsid w:val="003B2007"/>
    <w:rsid w:val="003B201F"/>
    <w:rsid w:val="003B212B"/>
    <w:rsid w:val="003B2251"/>
    <w:rsid w:val="003B2D19"/>
    <w:rsid w:val="003B4093"/>
    <w:rsid w:val="003B4101"/>
    <w:rsid w:val="003B46CB"/>
    <w:rsid w:val="003B4A81"/>
    <w:rsid w:val="003B4CFA"/>
    <w:rsid w:val="003B5800"/>
    <w:rsid w:val="003B623B"/>
    <w:rsid w:val="003B627D"/>
    <w:rsid w:val="003B64A9"/>
    <w:rsid w:val="003B64DE"/>
    <w:rsid w:val="003B66C5"/>
    <w:rsid w:val="003B6C4F"/>
    <w:rsid w:val="003B6D8F"/>
    <w:rsid w:val="003B7250"/>
    <w:rsid w:val="003B74DB"/>
    <w:rsid w:val="003B75E0"/>
    <w:rsid w:val="003C0337"/>
    <w:rsid w:val="003C07CE"/>
    <w:rsid w:val="003C0D99"/>
    <w:rsid w:val="003C0DD0"/>
    <w:rsid w:val="003C1128"/>
    <w:rsid w:val="003C1214"/>
    <w:rsid w:val="003C1C11"/>
    <w:rsid w:val="003C1D45"/>
    <w:rsid w:val="003C28CD"/>
    <w:rsid w:val="003C293C"/>
    <w:rsid w:val="003C2F6F"/>
    <w:rsid w:val="003C3950"/>
    <w:rsid w:val="003C397D"/>
    <w:rsid w:val="003C3AA6"/>
    <w:rsid w:val="003C3CC0"/>
    <w:rsid w:val="003C3D90"/>
    <w:rsid w:val="003C4393"/>
    <w:rsid w:val="003C4D93"/>
    <w:rsid w:val="003C52E8"/>
    <w:rsid w:val="003C540C"/>
    <w:rsid w:val="003C56F2"/>
    <w:rsid w:val="003C587C"/>
    <w:rsid w:val="003C5D50"/>
    <w:rsid w:val="003C6735"/>
    <w:rsid w:val="003C6772"/>
    <w:rsid w:val="003C68C7"/>
    <w:rsid w:val="003C6DA1"/>
    <w:rsid w:val="003C7069"/>
    <w:rsid w:val="003C7501"/>
    <w:rsid w:val="003C777D"/>
    <w:rsid w:val="003C7DD1"/>
    <w:rsid w:val="003D0197"/>
    <w:rsid w:val="003D02BA"/>
    <w:rsid w:val="003D03C0"/>
    <w:rsid w:val="003D05C1"/>
    <w:rsid w:val="003D05E2"/>
    <w:rsid w:val="003D0BB1"/>
    <w:rsid w:val="003D1073"/>
    <w:rsid w:val="003D12B5"/>
    <w:rsid w:val="003D1596"/>
    <w:rsid w:val="003D1915"/>
    <w:rsid w:val="003D2119"/>
    <w:rsid w:val="003D27FC"/>
    <w:rsid w:val="003D2BFA"/>
    <w:rsid w:val="003D32E6"/>
    <w:rsid w:val="003D3877"/>
    <w:rsid w:val="003D3A3B"/>
    <w:rsid w:val="003D3A77"/>
    <w:rsid w:val="003D4167"/>
    <w:rsid w:val="003D45AB"/>
    <w:rsid w:val="003D48F9"/>
    <w:rsid w:val="003D4E20"/>
    <w:rsid w:val="003D53AD"/>
    <w:rsid w:val="003D5425"/>
    <w:rsid w:val="003D57D9"/>
    <w:rsid w:val="003D58C5"/>
    <w:rsid w:val="003D5C75"/>
    <w:rsid w:val="003D5E4F"/>
    <w:rsid w:val="003D656F"/>
    <w:rsid w:val="003D669D"/>
    <w:rsid w:val="003D6721"/>
    <w:rsid w:val="003D691E"/>
    <w:rsid w:val="003D6D8D"/>
    <w:rsid w:val="003D6F29"/>
    <w:rsid w:val="003D7BBC"/>
    <w:rsid w:val="003D7C2A"/>
    <w:rsid w:val="003E059B"/>
    <w:rsid w:val="003E05DA"/>
    <w:rsid w:val="003E0976"/>
    <w:rsid w:val="003E11B7"/>
    <w:rsid w:val="003E16EA"/>
    <w:rsid w:val="003E1AFA"/>
    <w:rsid w:val="003E1B52"/>
    <w:rsid w:val="003E1D25"/>
    <w:rsid w:val="003E20AF"/>
    <w:rsid w:val="003E231A"/>
    <w:rsid w:val="003E2455"/>
    <w:rsid w:val="003E2717"/>
    <w:rsid w:val="003E2B66"/>
    <w:rsid w:val="003E2BB3"/>
    <w:rsid w:val="003E325A"/>
    <w:rsid w:val="003E331E"/>
    <w:rsid w:val="003E347D"/>
    <w:rsid w:val="003E36C6"/>
    <w:rsid w:val="003E409D"/>
    <w:rsid w:val="003E45FE"/>
    <w:rsid w:val="003E4884"/>
    <w:rsid w:val="003E4B22"/>
    <w:rsid w:val="003E4B62"/>
    <w:rsid w:val="003E53E5"/>
    <w:rsid w:val="003E5654"/>
    <w:rsid w:val="003E57F0"/>
    <w:rsid w:val="003E59ED"/>
    <w:rsid w:val="003E5CD5"/>
    <w:rsid w:val="003E64B3"/>
    <w:rsid w:val="003E72C4"/>
    <w:rsid w:val="003E77E9"/>
    <w:rsid w:val="003E798A"/>
    <w:rsid w:val="003E7EFC"/>
    <w:rsid w:val="003F034D"/>
    <w:rsid w:val="003F058F"/>
    <w:rsid w:val="003F0D2D"/>
    <w:rsid w:val="003F0F95"/>
    <w:rsid w:val="003F17DD"/>
    <w:rsid w:val="003F1962"/>
    <w:rsid w:val="003F23DD"/>
    <w:rsid w:val="003F2AED"/>
    <w:rsid w:val="003F2F18"/>
    <w:rsid w:val="003F2FB5"/>
    <w:rsid w:val="003F345E"/>
    <w:rsid w:val="003F3480"/>
    <w:rsid w:val="003F3483"/>
    <w:rsid w:val="003F3596"/>
    <w:rsid w:val="003F3626"/>
    <w:rsid w:val="003F3836"/>
    <w:rsid w:val="003F406D"/>
    <w:rsid w:val="003F4126"/>
    <w:rsid w:val="003F4155"/>
    <w:rsid w:val="003F4647"/>
    <w:rsid w:val="003F4A5C"/>
    <w:rsid w:val="003F4D98"/>
    <w:rsid w:val="003F57EB"/>
    <w:rsid w:val="003F5916"/>
    <w:rsid w:val="003F5EAE"/>
    <w:rsid w:val="003F620C"/>
    <w:rsid w:val="003F6393"/>
    <w:rsid w:val="003F678D"/>
    <w:rsid w:val="003F67D3"/>
    <w:rsid w:val="003F684C"/>
    <w:rsid w:val="003F68BA"/>
    <w:rsid w:val="003F6AB8"/>
    <w:rsid w:val="003F6EE7"/>
    <w:rsid w:val="003F7054"/>
    <w:rsid w:val="003F7390"/>
    <w:rsid w:val="003F73A2"/>
    <w:rsid w:val="003F74D0"/>
    <w:rsid w:val="003F755B"/>
    <w:rsid w:val="003F7660"/>
    <w:rsid w:val="003F7853"/>
    <w:rsid w:val="003F7ABE"/>
    <w:rsid w:val="003F7BEB"/>
    <w:rsid w:val="003F7E50"/>
    <w:rsid w:val="0040034C"/>
    <w:rsid w:val="0040051D"/>
    <w:rsid w:val="00400A61"/>
    <w:rsid w:val="00400CFC"/>
    <w:rsid w:val="00400E9E"/>
    <w:rsid w:val="00401875"/>
    <w:rsid w:val="004018C0"/>
    <w:rsid w:val="00401908"/>
    <w:rsid w:val="00403127"/>
    <w:rsid w:val="00403131"/>
    <w:rsid w:val="004035AA"/>
    <w:rsid w:val="0040365C"/>
    <w:rsid w:val="00403A4A"/>
    <w:rsid w:val="00403BDB"/>
    <w:rsid w:val="00403C10"/>
    <w:rsid w:val="00403F18"/>
    <w:rsid w:val="00403FD7"/>
    <w:rsid w:val="004042CE"/>
    <w:rsid w:val="004048A9"/>
    <w:rsid w:val="00404A7A"/>
    <w:rsid w:val="00404B05"/>
    <w:rsid w:val="00404CAD"/>
    <w:rsid w:val="00405167"/>
    <w:rsid w:val="004058A5"/>
    <w:rsid w:val="00405ACC"/>
    <w:rsid w:val="004060D1"/>
    <w:rsid w:val="00406357"/>
    <w:rsid w:val="00406B35"/>
    <w:rsid w:val="00407086"/>
    <w:rsid w:val="004073B3"/>
    <w:rsid w:val="00407656"/>
    <w:rsid w:val="0040772B"/>
    <w:rsid w:val="00407C63"/>
    <w:rsid w:val="00407EFC"/>
    <w:rsid w:val="0041033F"/>
    <w:rsid w:val="0041035B"/>
    <w:rsid w:val="0041063C"/>
    <w:rsid w:val="0041087C"/>
    <w:rsid w:val="004108B8"/>
    <w:rsid w:val="004108DF"/>
    <w:rsid w:val="004109CF"/>
    <w:rsid w:val="00410BA6"/>
    <w:rsid w:val="0041124D"/>
    <w:rsid w:val="004113BE"/>
    <w:rsid w:val="004115BB"/>
    <w:rsid w:val="0041197E"/>
    <w:rsid w:val="004119B6"/>
    <w:rsid w:val="00411B3B"/>
    <w:rsid w:val="00411F01"/>
    <w:rsid w:val="00411FF2"/>
    <w:rsid w:val="00412158"/>
    <w:rsid w:val="00412326"/>
    <w:rsid w:val="00412417"/>
    <w:rsid w:val="00412619"/>
    <w:rsid w:val="00412BF7"/>
    <w:rsid w:val="0041304F"/>
    <w:rsid w:val="00413B5E"/>
    <w:rsid w:val="00413E09"/>
    <w:rsid w:val="00413EDE"/>
    <w:rsid w:val="004145C6"/>
    <w:rsid w:val="00414AB0"/>
    <w:rsid w:val="00414DDE"/>
    <w:rsid w:val="004157CE"/>
    <w:rsid w:val="00415A12"/>
    <w:rsid w:val="00415F21"/>
    <w:rsid w:val="004163ED"/>
    <w:rsid w:val="00416AEC"/>
    <w:rsid w:val="00416CFA"/>
    <w:rsid w:val="00416E29"/>
    <w:rsid w:val="00417216"/>
    <w:rsid w:val="0041764E"/>
    <w:rsid w:val="0041773E"/>
    <w:rsid w:val="00417BB5"/>
    <w:rsid w:val="0042009A"/>
    <w:rsid w:val="00420411"/>
    <w:rsid w:val="00420F0E"/>
    <w:rsid w:val="004210AF"/>
    <w:rsid w:val="0042122D"/>
    <w:rsid w:val="004212AA"/>
    <w:rsid w:val="0042189C"/>
    <w:rsid w:val="00421AAF"/>
    <w:rsid w:val="00421BE3"/>
    <w:rsid w:val="0042242A"/>
    <w:rsid w:val="00422454"/>
    <w:rsid w:val="004226EB"/>
    <w:rsid w:val="00422B29"/>
    <w:rsid w:val="00423A91"/>
    <w:rsid w:val="00423B84"/>
    <w:rsid w:val="00423F13"/>
    <w:rsid w:val="0042438E"/>
    <w:rsid w:val="004247FF"/>
    <w:rsid w:val="00425249"/>
    <w:rsid w:val="00425AD7"/>
    <w:rsid w:val="00425DAF"/>
    <w:rsid w:val="004265DD"/>
    <w:rsid w:val="0042677C"/>
    <w:rsid w:val="00426A67"/>
    <w:rsid w:val="00426ACD"/>
    <w:rsid w:val="00426B6A"/>
    <w:rsid w:val="00426DDB"/>
    <w:rsid w:val="00426EEA"/>
    <w:rsid w:val="00427016"/>
    <w:rsid w:val="00427195"/>
    <w:rsid w:val="0042727B"/>
    <w:rsid w:val="00427B58"/>
    <w:rsid w:val="00427BAD"/>
    <w:rsid w:val="0043017C"/>
    <w:rsid w:val="0043036A"/>
    <w:rsid w:val="00430443"/>
    <w:rsid w:val="00430605"/>
    <w:rsid w:val="004306DA"/>
    <w:rsid w:val="0043074C"/>
    <w:rsid w:val="00430C86"/>
    <w:rsid w:val="00431194"/>
    <w:rsid w:val="0043240C"/>
    <w:rsid w:val="0043262C"/>
    <w:rsid w:val="00432AAE"/>
    <w:rsid w:val="00432B31"/>
    <w:rsid w:val="00432E46"/>
    <w:rsid w:val="004335BA"/>
    <w:rsid w:val="00433C9B"/>
    <w:rsid w:val="00433D06"/>
    <w:rsid w:val="0043456E"/>
    <w:rsid w:val="004348DA"/>
    <w:rsid w:val="00434A2D"/>
    <w:rsid w:val="00434D23"/>
    <w:rsid w:val="00434D2A"/>
    <w:rsid w:val="00434DED"/>
    <w:rsid w:val="0043510B"/>
    <w:rsid w:val="004352E3"/>
    <w:rsid w:val="0043579E"/>
    <w:rsid w:val="00436A9B"/>
    <w:rsid w:val="00436BB4"/>
    <w:rsid w:val="00436C62"/>
    <w:rsid w:val="00437C3D"/>
    <w:rsid w:val="0044075F"/>
    <w:rsid w:val="00440A1D"/>
    <w:rsid w:val="00441342"/>
    <w:rsid w:val="00441A3B"/>
    <w:rsid w:val="00441A57"/>
    <w:rsid w:val="00441D28"/>
    <w:rsid w:val="004422A3"/>
    <w:rsid w:val="00442349"/>
    <w:rsid w:val="00442431"/>
    <w:rsid w:val="004429C4"/>
    <w:rsid w:val="00442EBA"/>
    <w:rsid w:val="00442EF7"/>
    <w:rsid w:val="0044304D"/>
    <w:rsid w:val="004436D9"/>
    <w:rsid w:val="0044372A"/>
    <w:rsid w:val="00443840"/>
    <w:rsid w:val="0044399E"/>
    <w:rsid w:val="00443BA7"/>
    <w:rsid w:val="00443D55"/>
    <w:rsid w:val="004441A1"/>
    <w:rsid w:val="004443B6"/>
    <w:rsid w:val="00445381"/>
    <w:rsid w:val="0044597A"/>
    <w:rsid w:val="00445B0E"/>
    <w:rsid w:val="004462C9"/>
    <w:rsid w:val="004465B3"/>
    <w:rsid w:val="00446666"/>
    <w:rsid w:val="0044669F"/>
    <w:rsid w:val="00446827"/>
    <w:rsid w:val="00446A6F"/>
    <w:rsid w:val="00446B9D"/>
    <w:rsid w:val="00446F08"/>
    <w:rsid w:val="004475B9"/>
    <w:rsid w:val="00447805"/>
    <w:rsid w:val="00447A05"/>
    <w:rsid w:val="00447DA8"/>
    <w:rsid w:val="00447E9C"/>
    <w:rsid w:val="00447ED9"/>
    <w:rsid w:val="004500E0"/>
    <w:rsid w:val="004502E3"/>
    <w:rsid w:val="004507F9"/>
    <w:rsid w:val="00450D23"/>
    <w:rsid w:val="00450D35"/>
    <w:rsid w:val="00451495"/>
    <w:rsid w:val="004519A6"/>
    <w:rsid w:val="004520C6"/>
    <w:rsid w:val="00452271"/>
    <w:rsid w:val="00452323"/>
    <w:rsid w:val="0045290F"/>
    <w:rsid w:val="00453072"/>
    <w:rsid w:val="004531C5"/>
    <w:rsid w:val="0045380C"/>
    <w:rsid w:val="004538F6"/>
    <w:rsid w:val="00453994"/>
    <w:rsid w:val="00453E5D"/>
    <w:rsid w:val="00453FFE"/>
    <w:rsid w:val="004543DE"/>
    <w:rsid w:val="00454548"/>
    <w:rsid w:val="004552C2"/>
    <w:rsid w:val="004552E5"/>
    <w:rsid w:val="0045551D"/>
    <w:rsid w:val="00455905"/>
    <w:rsid w:val="004559DD"/>
    <w:rsid w:val="00455A13"/>
    <w:rsid w:val="00455D81"/>
    <w:rsid w:val="00456774"/>
    <w:rsid w:val="004567D6"/>
    <w:rsid w:val="00456996"/>
    <w:rsid w:val="00456C3E"/>
    <w:rsid w:val="00456DEF"/>
    <w:rsid w:val="00456FBB"/>
    <w:rsid w:val="004570AB"/>
    <w:rsid w:val="0045774F"/>
    <w:rsid w:val="00457B24"/>
    <w:rsid w:val="00457CC4"/>
    <w:rsid w:val="00457D59"/>
    <w:rsid w:val="00460183"/>
    <w:rsid w:val="004604E3"/>
    <w:rsid w:val="00461735"/>
    <w:rsid w:val="00461E41"/>
    <w:rsid w:val="00462552"/>
    <w:rsid w:val="00462DA8"/>
    <w:rsid w:val="00462EA6"/>
    <w:rsid w:val="00463083"/>
    <w:rsid w:val="00463BF7"/>
    <w:rsid w:val="00463ECD"/>
    <w:rsid w:val="00464C17"/>
    <w:rsid w:val="004651E2"/>
    <w:rsid w:val="0046550E"/>
    <w:rsid w:val="0046572A"/>
    <w:rsid w:val="0046576F"/>
    <w:rsid w:val="00465877"/>
    <w:rsid w:val="00465ADA"/>
    <w:rsid w:val="004665BA"/>
    <w:rsid w:val="00466999"/>
    <w:rsid w:val="00466FBA"/>
    <w:rsid w:val="00467411"/>
    <w:rsid w:val="00467DFB"/>
    <w:rsid w:val="004707AE"/>
    <w:rsid w:val="004707F4"/>
    <w:rsid w:val="00470ACF"/>
    <w:rsid w:val="004712A2"/>
    <w:rsid w:val="004715FC"/>
    <w:rsid w:val="00471756"/>
    <w:rsid w:val="00471C8C"/>
    <w:rsid w:val="00471CCD"/>
    <w:rsid w:val="00471F25"/>
    <w:rsid w:val="004723A5"/>
    <w:rsid w:val="0047286F"/>
    <w:rsid w:val="00472E13"/>
    <w:rsid w:val="00472EAE"/>
    <w:rsid w:val="004733DA"/>
    <w:rsid w:val="00473506"/>
    <w:rsid w:val="0047401E"/>
    <w:rsid w:val="00474208"/>
    <w:rsid w:val="004742FA"/>
    <w:rsid w:val="0047478C"/>
    <w:rsid w:val="00474927"/>
    <w:rsid w:val="004755F3"/>
    <w:rsid w:val="0047594C"/>
    <w:rsid w:val="00476AC3"/>
    <w:rsid w:val="00476E49"/>
    <w:rsid w:val="004779C0"/>
    <w:rsid w:val="00477AA4"/>
    <w:rsid w:val="004801F1"/>
    <w:rsid w:val="0048099F"/>
    <w:rsid w:val="00480B06"/>
    <w:rsid w:val="00481463"/>
    <w:rsid w:val="004817AE"/>
    <w:rsid w:val="00481B91"/>
    <w:rsid w:val="00481FA8"/>
    <w:rsid w:val="004821A8"/>
    <w:rsid w:val="00482767"/>
    <w:rsid w:val="0048284B"/>
    <w:rsid w:val="00482ED0"/>
    <w:rsid w:val="0048326F"/>
    <w:rsid w:val="00483556"/>
    <w:rsid w:val="00483682"/>
    <w:rsid w:val="00483BB0"/>
    <w:rsid w:val="00483EDB"/>
    <w:rsid w:val="0048441C"/>
    <w:rsid w:val="004845B1"/>
    <w:rsid w:val="00484BF3"/>
    <w:rsid w:val="00484FB3"/>
    <w:rsid w:val="00485A34"/>
    <w:rsid w:val="00485E74"/>
    <w:rsid w:val="00485FB0"/>
    <w:rsid w:val="004860DD"/>
    <w:rsid w:val="00486AF3"/>
    <w:rsid w:val="00486BBB"/>
    <w:rsid w:val="004876CA"/>
    <w:rsid w:val="00487869"/>
    <w:rsid w:val="00487925"/>
    <w:rsid w:val="00487D43"/>
    <w:rsid w:val="00487DDE"/>
    <w:rsid w:val="00490035"/>
    <w:rsid w:val="004903F3"/>
    <w:rsid w:val="00490842"/>
    <w:rsid w:val="004908BA"/>
    <w:rsid w:val="004909D2"/>
    <w:rsid w:val="00490AC2"/>
    <w:rsid w:val="00490F8D"/>
    <w:rsid w:val="0049125D"/>
    <w:rsid w:val="00491A3A"/>
    <w:rsid w:val="00491CAB"/>
    <w:rsid w:val="00491CCC"/>
    <w:rsid w:val="00491D98"/>
    <w:rsid w:val="00491DD8"/>
    <w:rsid w:val="0049224B"/>
    <w:rsid w:val="004923AB"/>
    <w:rsid w:val="00492436"/>
    <w:rsid w:val="0049283B"/>
    <w:rsid w:val="00492CBE"/>
    <w:rsid w:val="00493046"/>
    <w:rsid w:val="004939D7"/>
    <w:rsid w:val="004943DB"/>
    <w:rsid w:val="00494561"/>
    <w:rsid w:val="00494687"/>
    <w:rsid w:val="00494D24"/>
    <w:rsid w:val="00494EF5"/>
    <w:rsid w:val="004950A9"/>
    <w:rsid w:val="00495AD4"/>
    <w:rsid w:val="00495CF4"/>
    <w:rsid w:val="00496074"/>
    <w:rsid w:val="0049612B"/>
    <w:rsid w:val="00496686"/>
    <w:rsid w:val="00496B96"/>
    <w:rsid w:val="00496DBB"/>
    <w:rsid w:val="0049703C"/>
    <w:rsid w:val="004970E8"/>
    <w:rsid w:val="00497249"/>
    <w:rsid w:val="004977EF"/>
    <w:rsid w:val="00497832"/>
    <w:rsid w:val="004A005F"/>
    <w:rsid w:val="004A01B0"/>
    <w:rsid w:val="004A0289"/>
    <w:rsid w:val="004A0801"/>
    <w:rsid w:val="004A09E0"/>
    <w:rsid w:val="004A1083"/>
    <w:rsid w:val="004A1353"/>
    <w:rsid w:val="004A16E6"/>
    <w:rsid w:val="004A1A2C"/>
    <w:rsid w:val="004A25C3"/>
    <w:rsid w:val="004A2919"/>
    <w:rsid w:val="004A296C"/>
    <w:rsid w:val="004A2AB0"/>
    <w:rsid w:val="004A2CF5"/>
    <w:rsid w:val="004A2CF9"/>
    <w:rsid w:val="004A2D4B"/>
    <w:rsid w:val="004A324D"/>
    <w:rsid w:val="004A33B1"/>
    <w:rsid w:val="004A35DE"/>
    <w:rsid w:val="004A375A"/>
    <w:rsid w:val="004A3A5B"/>
    <w:rsid w:val="004A41A3"/>
    <w:rsid w:val="004A4223"/>
    <w:rsid w:val="004A471F"/>
    <w:rsid w:val="004A475F"/>
    <w:rsid w:val="004A4799"/>
    <w:rsid w:val="004A496A"/>
    <w:rsid w:val="004A4994"/>
    <w:rsid w:val="004A4BF6"/>
    <w:rsid w:val="004A4C67"/>
    <w:rsid w:val="004A4F3F"/>
    <w:rsid w:val="004A59C0"/>
    <w:rsid w:val="004A59C3"/>
    <w:rsid w:val="004A5B90"/>
    <w:rsid w:val="004A5C08"/>
    <w:rsid w:val="004A60DB"/>
    <w:rsid w:val="004A6A76"/>
    <w:rsid w:val="004A71EF"/>
    <w:rsid w:val="004A737F"/>
    <w:rsid w:val="004A7423"/>
    <w:rsid w:val="004A77B7"/>
    <w:rsid w:val="004A7823"/>
    <w:rsid w:val="004A7C6D"/>
    <w:rsid w:val="004A7D4B"/>
    <w:rsid w:val="004A7E76"/>
    <w:rsid w:val="004A7F64"/>
    <w:rsid w:val="004B03BC"/>
    <w:rsid w:val="004B066A"/>
    <w:rsid w:val="004B077F"/>
    <w:rsid w:val="004B08E8"/>
    <w:rsid w:val="004B0A74"/>
    <w:rsid w:val="004B1257"/>
    <w:rsid w:val="004B14D9"/>
    <w:rsid w:val="004B1B1F"/>
    <w:rsid w:val="004B1D56"/>
    <w:rsid w:val="004B20FC"/>
    <w:rsid w:val="004B250B"/>
    <w:rsid w:val="004B2A5D"/>
    <w:rsid w:val="004B2BC1"/>
    <w:rsid w:val="004B2BCF"/>
    <w:rsid w:val="004B2D68"/>
    <w:rsid w:val="004B2EF7"/>
    <w:rsid w:val="004B2F68"/>
    <w:rsid w:val="004B324F"/>
    <w:rsid w:val="004B3791"/>
    <w:rsid w:val="004B398E"/>
    <w:rsid w:val="004B3CD6"/>
    <w:rsid w:val="004B3D4E"/>
    <w:rsid w:val="004B3D84"/>
    <w:rsid w:val="004B3F13"/>
    <w:rsid w:val="004B3F98"/>
    <w:rsid w:val="004B4506"/>
    <w:rsid w:val="004B4998"/>
    <w:rsid w:val="004B4BF2"/>
    <w:rsid w:val="004B4DCC"/>
    <w:rsid w:val="004B4DEE"/>
    <w:rsid w:val="004B4EDA"/>
    <w:rsid w:val="004B5337"/>
    <w:rsid w:val="004B53B5"/>
    <w:rsid w:val="004B5C52"/>
    <w:rsid w:val="004B65CD"/>
    <w:rsid w:val="004B699C"/>
    <w:rsid w:val="004B6A01"/>
    <w:rsid w:val="004B731A"/>
    <w:rsid w:val="004B74AF"/>
    <w:rsid w:val="004B770B"/>
    <w:rsid w:val="004B7976"/>
    <w:rsid w:val="004C02AC"/>
    <w:rsid w:val="004C047A"/>
    <w:rsid w:val="004C0876"/>
    <w:rsid w:val="004C0A05"/>
    <w:rsid w:val="004C0E3D"/>
    <w:rsid w:val="004C128D"/>
    <w:rsid w:val="004C1496"/>
    <w:rsid w:val="004C1499"/>
    <w:rsid w:val="004C16B8"/>
    <w:rsid w:val="004C1EA1"/>
    <w:rsid w:val="004C224B"/>
    <w:rsid w:val="004C2333"/>
    <w:rsid w:val="004C2800"/>
    <w:rsid w:val="004C29D6"/>
    <w:rsid w:val="004C2BE1"/>
    <w:rsid w:val="004C3028"/>
    <w:rsid w:val="004C373B"/>
    <w:rsid w:val="004C37B6"/>
    <w:rsid w:val="004C3E06"/>
    <w:rsid w:val="004C3E08"/>
    <w:rsid w:val="004C3F76"/>
    <w:rsid w:val="004C3FCA"/>
    <w:rsid w:val="004C4037"/>
    <w:rsid w:val="004C41B3"/>
    <w:rsid w:val="004C44CD"/>
    <w:rsid w:val="004C4679"/>
    <w:rsid w:val="004C4AEB"/>
    <w:rsid w:val="004C4EB8"/>
    <w:rsid w:val="004C5172"/>
    <w:rsid w:val="004C54A4"/>
    <w:rsid w:val="004C5523"/>
    <w:rsid w:val="004C591F"/>
    <w:rsid w:val="004C6199"/>
    <w:rsid w:val="004C6680"/>
    <w:rsid w:val="004C69FF"/>
    <w:rsid w:val="004C6C16"/>
    <w:rsid w:val="004C6D29"/>
    <w:rsid w:val="004C7011"/>
    <w:rsid w:val="004C7117"/>
    <w:rsid w:val="004C7AD4"/>
    <w:rsid w:val="004C7DD4"/>
    <w:rsid w:val="004D0166"/>
    <w:rsid w:val="004D045A"/>
    <w:rsid w:val="004D0A31"/>
    <w:rsid w:val="004D0C3E"/>
    <w:rsid w:val="004D0F4C"/>
    <w:rsid w:val="004D129B"/>
    <w:rsid w:val="004D139F"/>
    <w:rsid w:val="004D14D2"/>
    <w:rsid w:val="004D1730"/>
    <w:rsid w:val="004D1866"/>
    <w:rsid w:val="004D1EE3"/>
    <w:rsid w:val="004D1FD2"/>
    <w:rsid w:val="004D2305"/>
    <w:rsid w:val="004D299A"/>
    <w:rsid w:val="004D2BB8"/>
    <w:rsid w:val="004D2CB5"/>
    <w:rsid w:val="004D2ED8"/>
    <w:rsid w:val="004D2F8E"/>
    <w:rsid w:val="004D324E"/>
    <w:rsid w:val="004D3491"/>
    <w:rsid w:val="004D3B98"/>
    <w:rsid w:val="004D40B7"/>
    <w:rsid w:val="004D4269"/>
    <w:rsid w:val="004D42BB"/>
    <w:rsid w:val="004D4DDE"/>
    <w:rsid w:val="004D5A4C"/>
    <w:rsid w:val="004D5E72"/>
    <w:rsid w:val="004D5FBF"/>
    <w:rsid w:val="004D60CF"/>
    <w:rsid w:val="004D63AB"/>
    <w:rsid w:val="004D679F"/>
    <w:rsid w:val="004D6D1A"/>
    <w:rsid w:val="004D7995"/>
    <w:rsid w:val="004D7BD0"/>
    <w:rsid w:val="004D7C98"/>
    <w:rsid w:val="004D7EB1"/>
    <w:rsid w:val="004E022C"/>
    <w:rsid w:val="004E0413"/>
    <w:rsid w:val="004E057D"/>
    <w:rsid w:val="004E06CC"/>
    <w:rsid w:val="004E0801"/>
    <w:rsid w:val="004E0995"/>
    <w:rsid w:val="004E0C7F"/>
    <w:rsid w:val="004E0D47"/>
    <w:rsid w:val="004E1175"/>
    <w:rsid w:val="004E1375"/>
    <w:rsid w:val="004E151B"/>
    <w:rsid w:val="004E16B0"/>
    <w:rsid w:val="004E1BEB"/>
    <w:rsid w:val="004E2253"/>
    <w:rsid w:val="004E2385"/>
    <w:rsid w:val="004E2A31"/>
    <w:rsid w:val="004E2C22"/>
    <w:rsid w:val="004E2E11"/>
    <w:rsid w:val="004E2EDC"/>
    <w:rsid w:val="004E342D"/>
    <w:rsid w:val="004E374B"/>
    <w:rsid w:val="004E3ACE"/>
    <w:rsid w:val="004E4081"/>
    <w:rsid w:val="004E4B8C"/>
    <w:rsid w:val="004E4C42"/>
    <w:rsid w:val="004E4EF5"/>
    <w:rsid w:val="004E5172"/>
    <w:rsid w:val="004E530F"/>
    <w:rsid w:val="004E532A"/>
    <w:rsid w:val="004E55F1"/>
    <w:rsid w:val="004E5967"/>
    <w:rsid w:val="004E5AD4"/>
    <w:rsid w:val="004E5F23"/>
    <w:rsid w:val="004E64D8"/>
    <w:rsid w:val="004E66AE"/>
    <w:rsid w:val="004E6A85"/>
    <w:rsid w:val="004E7277"/>
    <w:rsid w:val="004E7388"/>
    <w:rsid w:val="004E79DE"/>
    <w:rsid w:val="004E7D2D"/>
    <w:rsid w:val="004F0396"/>
    <w:rsid w:val="004F03C2"/>
    <w:rsid w:val="004F0E43"/>
    <w:rsid w:val="004F1169"/>
    <w:rsid w:val="004F14E3"/>
    <w:rsid w:val="004F1670"/>
    <w:rsid w:val="004F1747"/>
    <w:rsid w:val="004F1B0A"/>
    <w:rsid w:val="004F1F51"/>
    <w:rsid w:val="004F1FF5"/>
    <w:rsid w:val="004F2F89"/>
    <w:rsid w:val="004F310F"/>
    <w:rsid w:val="004F32A2"/>
    <w:rsid w:val="004F33D9"/>
    <w:rsid w:val="004F4747"/>
    <w:rsid w:val="004F5716"/>
    <w:rsid w:val="004F5A94"/>
    <w:rsid w:val="004F5B3C"/>
    <w:rsid w:val="004F5BB2"/>
    <w:rsid w:val="004F5CF9"/>
    <w:rsid w:val="004F5D07"/>
    <w:rsid w:val="004F633C"/>
    <w:rsid w:val="004F6D97"/>
    <w:rsid w:val="004F7337"/>
    <w:rsid w:val="004F7359"/>
    <w:rsid w:val="004F7769"/>
    <w:rsid w:val="004F78CE"/>
    <w:rsid w:val="004F7C18"/>
    <w:rsid w:val="004F7D1C"/>
    <w:rsid w:val="004F7DBF"/>
    <w:rsid w:val="00500196"/>
    <w:rsid w:val="0050020C"/>
    <w:rsid w:val="00500283"/>
    <w:rsid w:val="005004B0"/>
    <w:rsid w:val="005006AF"/>
    <w:rsid w:val="005007E0"/>
    <w:rsid w:val="005008B2"/>
    <w:rsid w:val="00500BC7"/>
    <w:rsid w:val="00500E7F"/>
    <w:rsid w:val="0050165C"/>
    <w:rsid w:val="00501D7D"/>
    <w:rsid w:val="0050204B"/>
    <w:rsid w:val="005025F0"/>
    <w:rsid w:val="00502747"/>
    <w:rsid w:val="00503C28"/>
    <w:rsid w:val="00503D15"/>
    <w:rsid w:val="00503DB9"/>
    <w:rsid w:val="00503DFB"/>
    <w:rsid w:val="00504054"/>
    <w:rsid w:val="00504BAE"/>
    <w:rsid w:val="00505093"/>
    <w:rsid w:val="0050579C"/>
    <w:rsid w:val="005058E9"/>
    <w:rsid w:val="00505FCB"/>
    <w:rsid w:val="00506301"/>
    <w:rsid w:val="005067A6"/>
    <w:rsid w:val="005068DB"/>
    <w:rsid w:val="005069B9"/>
    <w:rsid w:val="00506A8B"/>
    <w:rsid w:val="00506AA6"/>
    <w:rsid w:val="00507524"/>
    <w:rsid w:val="00507CAE"/>
    <w:rsid w:val="00510349"/>
    <w:rsid w:val="0051076A"/>
    <w:rsid w:val="00510F83"/>
    <w:rsid w:val="00511C65"/>
    <w:rsid w:val="00511EEE"/>
    <w:rsid w:val="005120E7"/>
    <w:rsid w:val="0051293C"/>
    <w:rsid w:val="00512A48"/>
    <w:rsid w:val="00512A57"/>
    <w:rsid w:val="00512D7B"/>
    <w:rsid w:val="00512EAA"/>
    <w:rsid w:val="0051374C"/>
    <w:rsid w:val="00513F3C"/>
    <w:rsid w:val="005143D7"/>
    <w:rsid w:val="005143DC"/>
    <w:rsid w:val="005144E3"/>
    <w:rsid w:val="00514501"/>
    <w:rsid w:val="0051486D"/>
    <w:rsid w:val="005154DD"/>
    <w:rsid w:val="00515687"/>
    <w:rsid w:val="00515756"/>
    <w:rsid w:val="0051581E"/>
    <w:rsid w:val="00515906"/>
    <w:rsid w:val="005159E4"/>
    <w:rsid w:val="00515B92"/>
    <w:rsid w:val="00515CD9"/>
    <w:rsid w:val="00515D4A"/>
    <w:rsid w:val="005160C6"/>
    <w:rsid w:val="00516202"/>
    <w:rsid w:val="00516647"/>
    <w:rsid w:val="0051682D"/>
    <w:rsid w:val="005173B4"/>
    <w:rsid w:val="0051742F"/>
    <w:rsid w:val="00517E38"/>
    <w:rsid w:val="0052062B"/>
    <w:rsid w:val="005207D0"/>
    <w:rsid w:val="005208EC"/>
    <w:rsid w:val="005211EF"/>
    <w:rsid w:val="005215AE"/>
    <w:rsid w:val="0052163D"/>
    <w:rsid w:val="00521662"/>
    <w:rsid w:val="005216D0"/>
    <w:rsid w:val="00521BB9"/>
    <w:rsid w:val="00521D5A"/>
    <w:rsid w:val="00521E9B"/>
    <w:rsid w:val="00523D52"/>
    <w:rsid w:val="00523E23"/>
    <w:rsid w:val="00523FC3"/>
    <w:rsid w:val="005250FD"/>
    <w:rsid w:val="005252B0"/>
    <w:rsid w:val="0052539A"/>
    <w:rsid w:val="00526017"/>
    <w:rsid w:val="005263ED"/>
    <w:rsid w:val="0052679A"/>
    <w:rsid w:val="005267E7"/>
    <w:rsid w:val="005268AE"/>
    <w:rsid w:val="00526B73"/>
    <w:rsid w:val="00526B9D"/>
    <w:rsid w:val="00526D76"/>
    <w:rsid w:val="00526DF4"/>
    <w:rsid w:val="00527331"/>
    <w:rsid w:val="0052787A"/>
    <w:rsid w:val="00527906"/>
    <w:rsid w:val="00527D63"/>
    <w:rsid w:val="005308AD"/>
    <w:rsid w:val="00531480"/>
    <w:rsid w:val="005321A7"/>
    <w:rsid w:val="00532873"/>
    <w:rsid w:val="005328A7"/>
    <w:rsid w:val="005328B1"/>
    <w:rsid w:val="0053295D"/>
    <w:rsid w:val="00532B32"/>
    <w:rsid w:val="00532B37"/>
    <w:rsid w:val="00532B83"/>
    <w:rsid w:val="00532C7C"/>
    <w:rsid w:val="00532D51"/>
    <w:rsid w:val="00532DEE"/>
    <w:rsid w:val="00533023"/>
    <w:rsid w:val="00533070"/>
    <w:rsid w:val="005330EB"/>
    <w:rsid w:val="0053312D"/>
    <w:rsid w:val="00533589"/>
    <w:rsid w:val="00533ABC"/>
    <w:rsid w:val="005343FF"/>
    <w:rsid w:val="005344D3"/>
    <w:rsid w:val="00534883"/>
    <w:rsid w:val="00534B72"/>
    <w:rsid w:val="00534D29"/>
    <w:rsid w:val="00534E14"/>
    <w:rsid w:val="00534E78"/>
    <w:rsid w:val="00534FF5"/>
    <w:rsid w:val="00535443"/>
    <w:rsid w:val="005356A2"/>
    <w:rsid w:val="00535C2F"/>
    <w:rsid w:val="00535C90"/>
    <w:rsid w:val="00535E2C"/>
    <w:rsid w:val="0053608D"/>
    <w:rsid w:val="00536A3B"/>
    <w:rsid w:val="00537246"/>
    <w:rsid w:val="0053789A"/>
    <w:rsid w:val="00537B19"/>
    <w:rsid w:val="0054001B"/>
    <w:rsid w:val="0054009C"/>
    <w:rsid w:val="005405A7"/>
    <w:rsid w:val="005408A4"/>
    <w:rsid w:val="00540A1F"/>
    <w:rsid w:val="00540A7D"/>
    <w:rsid w:val="00540BE7"/>
    <w:rsid w:val="005410D0"/>
    <w:rsid w:val="0054141A"/>
    <w:rsid w:val="00541595"/>
    <w:rsid w:val="005419E8"/>
    <w:rsid w:val="00541AA8"/>
    <w:rsid w:val="00541E5C"/>
    <w:rsid w:val="0054226A"/>
    <w:rsid w:val="00542341"/>
    <w:rsid w:val="00542683"/>
    <w:rsid w:val="00542AD6"/>
    <w:rsid w:val="00542C04"/>
    <w:rsid w:val="00543168"/>
    <w:rsid w:val="005431DF"/>
    <w:rsid w:val="00543317"/>
    <w:rsid w:val="00543800"/>
    <w:rsid w:val="0054380A"/>
    <w:rsid w:val="00543890"/>
    <w:rsid w:val="00543985"/>
    <w:rsid w:val="00543989"/>
    <w:rsid w:val="005440C1"/>
    <w:rsid w:val="005444F8"/>
    <w:rsid w:val="00544A1E"/>
    <w:rsid w:val="0054567C"/>
    <w:rsid w:val="005462B4"/>
    <w:rsid w:val="00546A09"/>
    <w:rsid w:val="00546C57"/>
    <w:rsid w:val="005473A4"/>
    <w:rsid w:val="00547633"/>
    <w:rsid w:val="00547F3A"/>
    <w:rsid w:val="0055051C"/>
    <w:rsid w:val="00550B00"/>
    <w:rsid w:val="00550BAE"/>
    <w:rsid w:val="005511BB"/>
    <w:rsid w:val="00551586"/>
    <w:rsid w:val="00551D69"/>
    <w:rsid w:val="00551EAE"/>
    <w:rsid w:val="00551F99"/>
    <w:rsid w:val="00551FA7"/>
    <w:rsid w:val="0055202C"/>
    <w:rsid w:val="0055230B"/>
    <w:rsid w:val="005529A9"/>
    <w:rsid w:val="00552BF4"/>
    <w:rsid w:val="00553D58"/>
    <w:rsid w:val="00553E4A"/>
    <w:rsid w:val="00554387"/>
    <w:rsid w:val="005549CB"/>
    <w:rsid w:val="005554D7"/>
    <w:rsid w:val="0055564E"/>
    <w:rsid w:val="0055594D"/>
    <w:rsid w:val="005559EA"/>
    <w:rsid w:val="00555B4A"/>
    <w:rsid w:val="00555E91"/>
    <w:rsid w:val="005562BD"/>
    <w:rsid w:val="00556535"/>
    <w:rsid w:val="0055662A"/>
    <w:rsid w:val="0055662E"/>
    <w:rsid w:val="00556633"/>
    <w:rsid w:val="00556722"/>
    <w:rsid w:val="00556842"/>
    <w:rsid w:val="00556872"/>
    <w:rsid w:val="00556889"/>
    <w:rsid w:val="00557080"/>
    <w:rsid w:val="00557693"/>
    <w:rsid w:val="005579B7"/>
    <w:rsid w:val="00557FF5"/>
    <w:rsid w:val="0056032C"/>
    <w:rsid w:val="00560F14"/>
    <w:rsid w:val="00561397"/>
    <w:rsid w:val="005618B1"/>
    <w:rsid w:val="00561C86"/>
    <w:rsid w:val="00562538"/>
    <w:rsid w:val="00562681"/>
    <w:rsid w:val="00562DD6"/>
    <w:rsid w:val="00563617"/>
    <w:rsid w:val="00563DAD"/>
    <w:rsid w:val="00563DCF"/>
    <w:rsid w:val="0056400A"/>
    <w:rsid w:val="00564346"/>
    <w:rsid w:val="005647A2"/>
    <w:rsid w:val="00564921"/>
    <w:rsid w:val="00564938"/>
    <w:rsid w:val="00564E4E"/>
    <w:rsid w:val="005651D7"/>
    <w:rsid w:val="00565517"/>
    <w:rsid w:val="00565D20"/>
    <w:rsid w:val="00565F90"/>
    <w:rsid w:val="005662FB"/>
    <w:rsid w:val="00566AE0"/>
    <w:rsid w:val="00566E30"/>
    <w:rsid w:val="00566F5A"/>
    <w:rsid w:val="00567909"/>
    <w:rsid w:val="00567A31"/>
    <w:rsid w:val="00567A7C"/>
    <w:rsid w:val="005705B4"/>
    <w:rsid w:val="00570C7E"/>
    <w:rsid w:val="00570CEE"/>
    <w:rsid w:val="00570FA5"/>
    <w:rsid w:val="005710D6"/>
    <w:rsid w:val="00571372"/>
    <w:rsid w:val="00571593"/>
    <w:rsid w:val="005718FC"/>
    <w:rsid w:val="00571906"/>
    <w:rsid w:val="00571DB7"/>
    <w:rsid w:val="00571E9C"/>
    <w:rsid w:val="00572758"/>
    <w:rsid w:val="005730E4"/>
    <w:rsid w:val="00573632"/>
    <w:rsid w:val="00573FC7"/>
    <w:rsid w:val="0057426E"/>
    <w:rsid w:val="00574278"/>
    <w:rsid w:val="0057445D"/>
    <w:rsid w:val="005754AE"/>
    <w:rsid w:val="00575884"/>
    <w:rsid w:val="00575A10"/>
    <w:rsid w:val="00575D79"/>
    <w:rsid w:val="00575F1D"/>
    <w:rsid w:val="0057612A"/>
    <w:rsid w:val="0057688E"/>
    <w:rsid w:val="00576D46"/>
    <w:rsid w:val="005770C7"/>
    <w:rsid w:val="00577140"/>
    <w:rsid w:val="0057717C"/>
    <w:rsid w:val="00577307"/>
    <w:rsid w:val="00577327"/>
    <w:rsid w:val="00577FB2"/>
    <w:rsid w:val="0058004D"/>
    <w:rsid w:val="00580079"/>
    <w:rsid w:val="0058052D"/>
    <w:rsid w:val="0058086D"/>
    <w:rsid w:val="00580EA5"/>
    <w:rsid w:val="005813E2"/>
    <w:rsid w:val="00581631"/>
    <w:rsid w:val="00581B14"/>
    <w:rsid w:val="00581BE0"/>
    <w:rsid w:val="00581CF6"/>
    <w:rsid w:val="00581E96"/>
    <w:rsid w:val="00582453"/>
    <w:rsid w:val="005828FB"/>
    <w:rsid w:val="00582A6E"/>
    <w:rsid w:val="00582EA6"/>
    <w:rsid w:val="00582F7E"/>
    <w:rsid w:val="0058309A"/>
    <w:rsid w:val="005832E4"/>
    <w:rsid w:val="00583A59"/>
    <w:rsid w:val="00583D45"/>
    <w:rsid w:val="00583E24"/>
    <w:rsid w:val="00583FE4"/>
    <w:rsid w:val="00584176"/>
    <w:rsid w:val="00584816"/>
    <w:rsid w:val="00585177"/>
    <w:rsid w:val="005852A9"/>
    <w:rsid w:val="00585531"/>
    <w:rsid w:val="00585C3C"/>
    <w:rsid w:val="00586303"/>
    <w:rsid w:val="00586AD5"/>
    <w:rsid w:val="00586BB6"/>
    <w:rsid w:val="00586C66"/>
    <w:rsid w:val="0058733D"/>
    <w:rsid w:val="00587647"/>
    <w:rsid w:val="00587B0D"/>
    <w:rsid w:val="00587C35"/>
    <w:rsid w:val="00590154"/>
    <w:rsid w:val="005902A4"/>
    <w:rsid w:val="005903EB"/>
    <w:rsid w:val="00590534"/>
    <w:rsid w:val="00590DC5"/>
    <w:rsid w:val="00590ED4"/>
    <w:rsid w:val="00591745"/>
    <w:rsid w:val="00591BF4"/>
    <w:rsid w:val="00591C15"/>
    <w:rsid w:val="005923C5"/>
    <w:rsid w:val="00592784"/>
    <w:rsid w:val="00592D20"/>
    <w:rsid w:val="0059440B"/>
    <w:rsid w:val="00594666"/>
    <w:rsid w:val="00594741"/>
    <w:rsid w:val="0059485A"/>
    <w:rsid w:val="005948FD"/>
    <w:rsid w:val="0059509B"/>
    <w:rsid w:val="00595475"/>
    <w:rsid w:val="005959D3"/>
    <w:rsid w:val="00595CF5"/>
    <w:rsid w:val="00595D1E"/>
    <w:rsid w:val="0059668B"/>
    <w:rsid w:val="00596DBA"/>
    <w:rsid w:val="00596E70"/>
    <w:rsid w:val="00596EBD"/>
    <w:rsid w:val="00597B9B"/>
    <w:rsid w:val="005A043C"/>
    <w:rsid w:val="005A0472"/>
    <w:rsid w:val="005A062B"/>
    <w:rsid w:val="005A07ED"/>
    <w:rsid w:val="005A0E39"/>
    <w:rsid w:val="005A0E6C"/>
    <w:rsid w:val="005A13E3"/>
    <w:rsid w:val="005A158C"/>
    <w:rsid w:val="005A15A9"/>
    <w:rsid w:val="005A1725"/>
    <w:rsid w:val="005A1E66"/>
    <w:rsid w:val="005A2026"/>
    <w:rsid w:val="005A245E"/>
    <w:rsid w:val="005A28A3"/>
    <w:rsid w:val="005A2B5D"/>
    <w:rsid w:val="005A2B83"/>
    <w:rsid w:val="005A368D"/>
    <w:rsid w:val="005A3754"/>
    <w:rsid w:val="005A37F2"/>
    <w:rsid w:val="005A3BC2"/>
    <w:rsid w:val="005A40AB"/>
    <w:rsid w:val="005A4376"/>
    <w:rsid w:val="005A4461"/>
    <w:rsid w:val="005A4631"/>
    <w:rsid w:val="005A4986"/>
    <w:rsid w:val="005A4F52"/>
    <w:rsid w:val="005A508B"/>
    <w:rsid w:val="005A5837"/>
    <w:rsid w:val="005A5966"/>
    <w:rsid w:val="005A5B73"/>
    <w:rsid w:val="005A5C0F"/>
    <w:rsid w:val="005A5CCD"/>
    <w:rsid w:val="005A5CD3"/>
    <w:rsid w:val="005A5D42"/>
    <w:rsid w:val="005A5D77"/>
    <w:rsid w:val="005A61EA"/>
    <w:rsid w:val="005A69A3"/>
    <w:rsid w:val="005A6A73"/>
    <w:rsid w:val="005A7573"/>
    <w:rsid w:val="005A7BE8"/>
    <w:rsid w:val="005A7FCE"/>
    <w:rsid w:val="005B006F"/>
    <w:rsid w:val="005B0B87"/>
    <w:rsid w:val="005B0E3F"/>
    <w:rsid w:val="005B0E76"/>
    <w:rsid w:val="005B0F05"/>
    <w:rsid w:val="005B128F"/>
    <w:rsid w:val="005B1602"/>
    <w:rsid w:val="005B1CD4"/>
    <w:rsid w:val="005B1E52"/>
    <w:rsid w:val="005B2330"/>
    <w:rsid w:val="005B2F4E"/>
    <w:rsid w:val="005B32A1"/>
    <w:rsid w:val="005B37EF"/>
    <w:rsid w:val="005B37F3"/>
    <w:rsid w:val="005B397C"/>
    <w:rsid w:val="005B3CDA"/>
    <w:rsid w:val="005B41A8"/>
    <w:rsid w:val="005B454F"/>
    <w:rsid w:val="005B48C8"/>
    <w:rsid w:val="005B491D"/>
    <w:rsid w:val="005B4C63"/>
    <w:rsid w:val="005B4DD2"/>
    <w:rsid w:val="005B5119"/>
    <w:rsid w:val="005B53A3"/>
    <w:rsid w:val="005B57EA"/>
    <w:rsid w:val="005B58E7"/>
    <w:rsid w:val="005B5BF9"/>
    <w:rsid w:val="005B5D7B"/>
    <w:rsid w:val="005B66DC"/>
    <w:rsid w:val="005B69AB"/>
    <w:rsid w:val="005B6A15"/>
    <w:rsid w:val="005B6D9C"/>
    <w:rsid w:val="005B6E62"/>
    <w:rsid w:val="005B71EA"/>
    <w:rsid w:val="005B7292"/>
    <w:rsid w:val="005B73B8"/>
    <w:rsid w:val="005B7756"/>
    <w:rsid w:val="005C07E6"/>
    <w:rsid w:val="005C07F7"/>
    <w:rsid w:val="005C0E22"/>
    <w:rsid w:val="005C1400"/>
    <w:rsid w:val="005C177C"/>
    <w:rsid w:val="005C1BAE"/>
    <w:rsid w:val="005C211B"/>
    <w:rsid w:val="005C2616"/>
    <w:rsid w:val="005C26AE"/>
    <w:rsid w:val="005C27B7"/>
    <w:rsid w:val="005C2812"/>
    <w:rsid w:val="005C2B11"/>
    <w:rsid w:val="005C2BA4"/>
    <w:rsid w:val="005C33AA"/>
    <w:rsid w:val="005C33CB"/>
    <w:rsid w:val="005C3584"/>
    <w:rsid w:val="005C358C"/>
    <w:rsid w:val="005C3E46"/>
    <w:rsid w:val="005C408C"/>
    <w:rsid w:val="005C448D"/>
    <w:rsid w:val="005C44F0"/>
    <w:rsid w:val="005C4670"/>
    <w:rsid w:val="005C4759"/>
    <w:rsid w:val="005C4EA5"/>
    <w:rsid w:val="005C50E2"/>
    <w:rsid w:val="005C581B"/>
    <w:rsid w:val="005C5BF0"/>
    <w:rsid w:val="005C5C76"/>
    <w:rsid w:val="005C5F39"/>
    <w:rsid w:val="005C6BDB"/>
    <w:rsid w:val="005C6E16"/>
    <w:rsid w:val="005C78BA"/>
    <w:rsid w:val="005C7A0A"/>
    <w:rsid w:val="005D10AF"/>
    <w:rsid w:val="005D1448"/>
    <w:rsid w:val="005D1FD5"/>
    <w:rsid w:val="005D286E"/>
    <w:rsid w:val="005D28BC"/>
    <w:rsid w:val="005D2C13"/>
    <w:rsid w:val="005D2DB7"/>
    <w:rsid w:val="005D36D7"/>
    <w:rsid w:val="005D3B4A"/>
    <w:rsid w:val="005D3C22"/>
    <w:rsid w:val="005D3E12"/>
    <w:rsid w:val="005D43B7"/>
    <w:rsid w:val="005D4B7E"/>
    <w:rsid w:val="005D4E99"/>
    <w:rsid w:val="005D508B"/>
    <w:rsid w:val="005D50C7"/>
    <w:rsid w:val="005D59E1"/>
    <w:rsid w:val="005D5C8F"/>
    <w:rsid w:val="005D6139"/>
    <w:rsid w:val="005D62BD"/>
    <w:rsid w:val="005D62DC"/>
    <w:rsid w:val="005D62E1"/>
    <w:rsid w:val="005D65C8"/>
    <w:rsid w:val="005D697B"/>
    <w:rsid w:val="005D72BC"/>
    <w:rsid w:val="005D747E"/>
    <w:rsid w:val="005D75C3"/>
    <w:rsid w:val="005D762D"/>
    <w:rsid w:val="005D7816"/>
    <w:rsid w:val="005D792B"/>
    <w:rsid w:val="005D7B87"/>
    <w:rsid w:val="005D7D49"/>
    <w:rsid w:val="005D7D7E"/>
    <w:rsid w:val="005E034A"/>
    <w:rsid w:val="005E10AB"/>
    <w:rsid w:val="005E1101"/>
    <w:rsid w:val="005E13CB"/>
    <w:rsid w:val="005E15E7"/>
    <w:rsid w:val="005E2D95"/>
    <w:rsid w:val="005E3AD2"/>
    <w:rsid w:val="005E41D0"/>
    <w:rsid w:val="005E4937"/>
    <w:rsid w:val="005E4EF8"/>
    <w:rsid w:val="005E5119"/>
    <w:rsid w:val="005E5728"/>
    <w:rsid w:val="005E5736"/>
    <w:rsid w:val="005E62BF"/>
    <w:rsid w:val="005E6463"/>
    <w:rsid w:val="005E64BE"/>
    <w:rsid w:val="005E71E6"/>
    <w:rsid w:val="005E72E8"/>
    <w:rsid w:val="005E7384"/>
    <w:rsid w:val="005E758E"/>
    <w:rsid w:val="005E7AA3"/>
    <w:rsid w:val="005E7B07"/>
    <w:rsid w:val="005E7B85"/>
    <w:rsid w:val="005E7F21"/>
    <w:rsid w:val="005F0D8C"/>
    <w:rsid w:val="005F10A3"/>
    <w:rsid w:val="005F10F3"/>
    <w:rsid w:val="005F1147"/>
    <w:rsid w:val="005F1364"/>
    <w:rsid w:val="005F16C5"/>
    <w:rsid w:val="005F16D0"/>
    <w:rsid w:val="005F1A63"/>
    <w:rsid w:val="005F1C6A"/>
    <w:rsid w:val="005F1DC4"/>
    <w:rsid w:val="005F20C2"/>
    <w:rsid w:val="005F216C"/>
    <w:rsid w:val="005F2284"/>
    <w:rsid w:val="005F2F30"/>
    <w:rsid w:val="005F31B6"/>
    <w:rsid w:val="005F32AC"/>
    <w:rsid w:val="005F376C"/>
    <w:rsid w:val="005F3F22"/>
    <w:rsid w:val="005F4F1F"/>
    <w:rsid w:val="005F50F9"/>
    <w:rsid w:val="005F579C"/>
    <w:rsid w:val="005F5CD8"/>
    <w:rsid w:val="005F5D9B"/>
    <w:rsid w:val="005F680A"/>
    <w:rsid w:val="005F705D"/>
    <w:rsid w:val="005F7109"/>
    <w:rsid w:val="005F742A"/>
    <w:rsid w:val="005F7635"/>
    <w:rsid w:val="005F7A21"/>
    <w:rsid w:val="00600330"/>
    <w:rsid w:val="00600368"/>
    <w:rsid w:val="00600494"/>
    <w:rsid w:val="006004BE"/>
    <w:rsid w:val="006004C6"/>
    <w:rsid w:val="0060056D"/>
    <w:rsid w:val="006007F1"/>
    <w:rsid w:val="00600961"/>
    <w:rsid w:val="00600A04"/>
    <w:rsid w:val="00600D70"/>
    <w:rsid w:val="00600D90"/>
    <w:rsid w:val="00600DE0"/>
    <w:rsid w:val="006011C7"/>
    <w:rsid w:val="0060147F"/>
    <w:rsid w:val="0060183E"/>
    <w:rsid w:val="006018BB"/>
    <w:rsid w:val="00601BA9"/>
    <w:rsid w:val="00601CDD"/>
    <w:rsid w:val="006021AD"/>
    <w:rsid w:val="00602495"/>
    <w:rsid w:val="00602749"/>
    <w:rsid w:val="00602C2A"/>
    <w:rsid w:val="00603214"/>
    <w:rsid w:val="006036D4"/>
    <w:rsid w:val="00603A85"/>
    <w:rsid w:val="00603BF9"/>
    <w:rsid w:val="00603D6C"/>
    <w:rsid w:val="00603EC4"/>
    <w:rsid w:val="006040B8"/>
    <w:rsid w:val="00604262"/>
    <w:rsid w:val="00604294"/>
    <w:rsid w:val="00604541"/>
    <w:rsid w:val="006045D8"/>
    <w:rsid w:val="00604B76"/>
    <w:rsid w:val="00604C99"/>
    <w:rsid w:val="00604DBF"/>
    <w:rsid w:val="00605431"/>
    <w:rsid w:val="006057C8"/>
    <w:rsid w:val="00605851"/>
    <w:rsid w:val="00605C71"/>
    <w:rsid w:val="00606689"/>
    <w:rsid w:val="00606B5B"/>
    <w:rsid w:val="00606CC7"/>
    <w:rsid w:val="00606CCB"/>
    <w:rsid w:val="00606D0B"/>
    <w:rsid w:val="00606E2A"/>
    <w:rsid w:val="00606E60"/>
    <w:rsid w:val="00606F3F"/>
    <w:rsid w:val="00607B99"/>
    <w:rsid w:val="00607B9C"/>
    <w:rsid w:val="00610302"/>
    <w:rsid w:val="0061064A"/>
    <w:rsid w:val="00610E93"/>
    <w:rsid w:val="00611E06"/>
    <w:rsid w:val="00612443"/>
    <w:rsid w:val="006125D0"/>
    <w:rsid w:val="006125D2"/>
    <w:rsid w:val="0061260E"/>
    <w:rsid w:val="006126AF"/>
    <w:rsid w:val="0061270C"/>
    <w:rsid w:val="00612BE2"/>
    <w:rsid w:val="0061352B"/>
    <w:rsid w:val="0061395E"/>
    <w:rsid w:val="00613E0B"/>
    <w:rsid w:val="00613F10"/>
    <w:rsid w:val="0061417D"/>
    <w:rsid w:val="006141F3"/>
    <w:rsid w:val="006144B4"/>
    <w:rsid w:val="00614DA0"/>
    <w:rsid w:val="00615723"/>
    <w:rsid w:val="00615AAB"/>
    <w:rsid w:val="00615B3B"/>
    <w:rsid w:val="0061620E"/>
    <w:rsid w:val="00616470"/>
    <w:rsid w:val="0061652F"/>
    <w:rsid w:val="00616ACE"/>
    <w:rsid w:val="00616C49"/>
    <w:rsid w:val="00616D1E"/>
    <w:rsid w:val="00617411"/>
    <w:rsid w:val="00617483"/>
    <w:rsid w:val="006179AE"/>
    <w:rsid w:val="00617BAE"/>
    <w:rsid w:val="00617C32"/>
    <w:rsid w:val="00617EE5"/>
    <w:rsid w:val="00617EED"/>
    <w:rsid w:val="00620091"/>
    <w:rsid w:val="00620515"/>
    <w:rsid w:val="00620947"/>
    <w:rsid w:val="00620A99"/>
    <w:rsid w:val="00620B84"/>
    <w:rsid w:val="006212E8"/>
    <w:rsid w:val="0062185D"/>
    <w:rsid w:val="00621961"/>
    <w:rsid w:val="00621E44"/>
    <w:rsid w:val="00621FD2"/>
    <w:rsid w:val="006220DD"/>
    <w:rsid w:val="00622CAA"/>
    <w:rsid w:val="0062300E"/>
    <w:rsid w:val="00623533"/>
    <w:rsid w:val="006235AF"/>
    <w:rsid w:val="006235D4"/>
    <w:rsid w:val="00624835"/>
    <w:rsid w:val="00624B4A"/>
    <w:rsid w:val="00624C41"/>
    <w:rsid w:val="00624C59"/>
    <w:rsid w:val="00625074"/>
    <w:rsid w:val="00625077"/>
    <w:rsid w:val="00625141"/>
    <w:rsid w:val="00625492"/>
    <w:rsid w:val="00625882"/>
    <w:rsid w:val="00625EE4"/>
    <w:rsid w:val="00626139"/>
    <w:rsid w:val="006264A7"/>
    <w:rsid w:val="006264B0"/>
    <w:rsid w:val="00626517"/>
    <w:rsid w:val="00626978"/>
    <w:rsid w:val="00626AF1"/>
    <w:rsid w:val="00626DA5"/>
    <w:rsid w:val="0062710F"/>
    <w:rsid w:val="00627619"/>
    <w:rsid w:val="00627BA5"/>
    <w:rsid w:val="00627CA7"/>
    <w:rsid w:val="006306EC"/>
    <w:rsid w:val="00630AA0"/>
    <w:rsid w:val="00630BCB"/>
    <w:rsid w:val="00630C9D"/>
    <w:rsid w:val="00631905"/>
    <w:rsid w:val="00631ACB"/>
    <w:rsid w:val="00631DC7"/>
    <w:rsid w:val="0063213E"/>
    <w:rsid w:val="00632A41"/>
    <w:rsid w:val="00632EEF"/>
    <w:rsid w:val="00632F6A"/>
    <w:rsid w:val="00632FB1"/>
    <w:rsid w:val="00633149"/>
    <w:rsid w:val="00633211"/>
    <w:rsid w:val="00633478"/>
    <w:rsid w:val="006339FA"/>
    <w:rsid w:val="00633CAD"/>
    <w:rsid w:val="00634735"/>
    <w:rsid w:val="00634797"/>
    <w:rsid w:val="006348DF"/>
    <w:rsid w:val="00634C40"/>
    <w:rsid w:val="00634D63"/>
    <w:rsid w:val="0063502D"/>
    <w:rsid w:val="0063519B"/>
    <w:rsid w:val="0063554A"/>
    <w:rsid w:val="00635A51"/>
    <w:rsid w:val="006360FF"/>
    <w:rsid w:val="00636E69"/>
    <w:rsid w:val="00636FE6"/>
    <w:rsid w:val="006373E7"/>
    <w:rsid w:val="00637447"/>
    <w:rsid w:val="0063752C"/>
    <w:rsid w:val="00637B38"/>
    <w:rsid w:val="00640F04"/>
    <w:rsid w:val="006410B5"/>
    <w:rsid w:val="00641215"/>
    <w:rsid w:val="00641229"/>
    <w:rsid w:val="00641374"/>
    <w:rsid w:val="006417BB"/>
    <w:rsid w:val="00641B01"/>
    <w:rsid w:val="00641C74"/>
    <w:rsid w:val="0064265C"/>
    <w:rsid w:val="00642806"/>
    <w:rsid w:val="00642952"/>
    <w:rsid w:val="00642FE3"/>
    <w:rsid w:val="006433AE"/>
    <w:rsid w:val="006439B8"/>
    <w:rsid w:val="00643C0B"/>
    <w:rsid w:val="00643D33"/>
    <w:rsid w:val="00643D46"/>
    <w:rsid w:val="00643E69"/>
    <w:rsid w:val="00644665"/>
    <w:rsid w:val="00644702"/>
    <w:rsid w:val="006456BC"/>
    <w:rsid w:val="006456F6"/>
    <w:rsid w:val="00645BF0"/>
    <w:rsid w:val="00645D55"/>
    <w:rsid w:val="00646027"/>
    <w:rsid w:val="0064622B"/>
    <w:rsid w:val="00646838"/>
    <w:rsid w:val="006468D8"/>
    <w:rsid w:val="00647473"/>
    <w:rsid w:val="006475C6"/>
    <w:rsid w:val="00647E9B"/>
    <w:rsid w:val="00650150"/>
    <w:rsid w:val="00650244"/>
    <w:rsid w:val="006502BE"/>
    <w:rsid w:val="00650311"/>
    <w:rsid w:val="00650BE6"/>
    <w:rsid w:val="006511A9"/>
    <w:rsid w:val="006511C6"/>
    <w:rsid w:val="00651319"/>
    <w:rsid w:val="00651D2F"/>
    <w:rsid w:val="0065219D"/>
    <w:rsid w:val="0065265D"/>
    <w:rsid w:val="00652679"/>
    <w:rsid w:val="00652D7D"/>
    <w:rsid w:val="00652DCD"/>
    <w:rsid w:val="00652DD6"/>
    <w:rsid w:val="00653696"/>
    <w:rsid w:val="00653AE6"/>
    <w:rsid w:val="00653D90"/>
    <w:rsid w:val="00653DB2"/>
    <w:rsid w:val="006548F8"/>
    <w:rsid w:val="00654A7A"/>
    <w:rsid w:val="00654D15"/>
    <w:rsid w:val="00655914"/>
    <w:rsid w:val="00655B0F"/>
    <w:rsid w:val="00655F63"/>
    <w:rsid w:val="00656055"/>
    <w:rsid w:val="00656C48"/>
    <w:rsid w:val="00656EC0"/>
    <w:rsid w:val="00657430"/>
    <w:rsid w:val="00657624"/>
    <w:rsid w:val="00657729"/>
    <w:rsid w:val="00657AE7"/>
    <w:rsid w:val="006602B9"/>
    <w:rsid w:val="006602FE"/>
    <w:rsid w:val="00660457"/>
    <w:rsid w:val="0066070C"/>
    <w:rsid w:val="00660F95"/>
    <w:rsid w:val="0066101B"/>
    <w:rsid w:val="00661408"/>
    <w:rsid w:val="006614C9"/>
    <w:rsid w:val="006619B7"/>
    <w:rsid w:val="00661A80"/>
    <w:rsid w:val="00661CD8"/>
    <w:rsid w:val="006624D0"/>
    <w:rsid w:val="0066270D"/>
    <w:rsid w:val="00662BF1"/>
    <w:rsid w:val="00662F57"/>
    <w:rsid w:val="006632FA"/>
    <w:rsid w:val="006634BB"/>
    <w:rsid w:val="0066413D"/>
    <w:rsid w:val="006643D3"/>
    <w:rsid w:val="006644B2"/>
    <w:rsid w:val="006648B7"/>
    <w:rsid w:val="0066508A"/>
    <w:rsid w:val="00665250"/>
    <w:rsid w:val="006652A3"/>
    <w:rsid w:val="0066590A"/>
    <w:rsid w:val="00665AD3"/>
    <w:rsid w:val="00665C77"/>
    <w:rsid w:val="00665E60"/>
    <w:rsid w:val="006664AC"/>
    <w:rsid w:val="00666643"/>
    <w:rsid w:val="00666726"/>
    <w:rsid w:val="00666751"/>
    <w:rsid w:val="00666779"/>
    <w:rsid w:val="006673DC"/>
    <w:rsid w:val="0066780D"/>
    <w:rsid w:val="00667D33"/>
    <w:rsid w:val="006701DF"/>
    <w:rsid w:val="00670DEB"/>
    <w:rsid w:val="00672784"/>
    <w:rsid w:val="006729E3"/>
    <w:rsid w:val="006729FF"/>
    <w:rsid w:val="00672E4F"/>
    <w:rsid w:val="00672EA6"/>
    <w:rsid w:val="0067312F"/>
    <w:rsid w:val="0067363A"/>
    <w:rsid w:val="006736DF"/>
    <w:rsid w:val="006738F0"/>
    <w:rsid w:val="006739DD"/>
    <w:rsid w:val="0067477D"/>
    <w:rsid w:val="00674B26"/>
    <w:rsid w:val="00675313"/>
    <w:rsid w:val="006756D1"/>
    <w:rsid w:val="00675CD5"/>
    <w:rsid w:val="00675FD1"/>
    <w:rsid w:val="00676898"/>
    <w:rsid w:val="00676983"/>
    <w:rsid w:val="00676B3B"/>
    <w:rsid w:val="00676B84"/>
    <w:rsid w:val="00676EE2"/>
    <w:rsid w:val="00677109"/>
    <w:rsid w:val="0067728C"/>
    <w:rsid w:val="006774BE"/>
    <w:rsid w:val="0068092E"/>
    <w:rsid w:val="00680A8F"/>
    <w:rsid w:val="00680C45"/>
    <w:rsid w:val="00680CA5"/>
    <w:rsid w:val="0068105D"/>
    <w:rsid w:val="00681742"/>
    <w:rsid w:val="006825FC"/>
    <w:rsid w:val="00682FC5"/>
    <w:rsid w:val="0068315C"/>
    <w:rsid w:val="0068340B"/>
    <w:rsid w:val="00683418"/>
    <w:rsid w:val="00683554"/>
    <w:rsid w:val="006836C0"/>
    <w:rsid w:val="006843BB"/>
    <w:rsid w:val="0068442D"/>
    <w:rsid w:val="00684AF7"/>
    <w:rsid w:val="00684B32"/>
    <w:rsid w:val="00684E33"/>
    <w:rsid w:val="00685044"/>
    <w:rsid w:val="00685555"/>
    <w:rsid w:val="00685615"/>
    <w:rsid w:val="006859F5"/>
    <w:rsid w:val="00685A3A"/>
    <w:rsid w:val="00685A8F"/>
    <w:rsid w:val="00685B4B"/>
    <w:rsid w:val="0068606E"/>
    <w:rsid w:val="0068615E"/>
    <w:rsid w:val="0068628A"/>
    <w:rsid w:val="0068629A"/>
    <w:rsid w:val="00686ACA"/>
    <w:rsid w:val="00686CBE"/>
    <w:rsid w:val="00686FDA"/>
    <w:rsid w:val="00687053"/>
    <w:rsid w:val="006875BD"/>
    <w:rsid w:val="006877AB"/>
    <w:rsid w:val="00690697"/>
    <w:rsid w:val="006906B4"/>
    <w:rsid w:val="00690806"/>
    <w:rsid w:val="00690996"/>
    <w:rsid w:val="00690C62"/>
    <w:rsid w:val="00691151"/>
    <w:rsid w:val="006912F9"/>
    <w:rsid w:val="00691AEA"/>
    <w:rsid w:val="00691BB9"/>
    <w:rsid w:val="006927D2"/>
    <w:rsid w:val="00692874"/>
    <w:rsid w:val="00692B87"/>
    <w:rsid w:val="00692EB9"/>
    <w:rsid w:val="0069315B"/>
    <w:rsid w:val="006931E0"/>
    <w:rsid w:val="00693230"/>
    <w:rsid w:val="00693473"/>
    <w:rsid w:val="0069354D"/>
    <w:rsid w:val="00693875"/>
    <w:rsid w:val="00693A40"/>
    <w:rsid w:val="00693CA0"/>
    <w:rsid w:val="00693F73"/>
    <w:rsid w:val="006942DF"/>
    <w:rsid w:val="00694610"/>
    <w:rsid w:val="006948C8"/>
    <w:rsid w:val="00694F4D"/>
    <w:rsid w:val="006950FB"/>
    <w:rsid w:val="006951E9"/>
    <w:rsid w:val="0069592E"/>
    <w:rsid w:val="00695BFE"/>
    <w:rsid w:val="00695FB8"/>
    <w:rsid w:val="00696155"/>
    <w:rsid w:val="00696179"/>
    <w:rsid w:val="006964DF"/>
    <w:rsid w:val="00696530"/>
    <w:rsid w:val="00696A22"/>
    <w:rsid w:val="00696C93"/>
    <w:rsid w:val="00696DD8"/>
    <w:rsid w:val="00696EFD"/>
    <w:rsid w:val="00696F84"/>
    <w:rsid w:val="0069763D"/>
    <w:rsid w:val="00697D5C"/>
    <w:rsid w:val="006A07EB"/>
    <w:rsid w:val="006A0872"/>
    <w:rsid w:val="006A09B2"/>
    <w:rsid w:val="006A0CDB"/>
    <w:rsid w:val="006A1804"/>
    <w:rsid w:val="006A2444"/>
    <w:rsid w:val="006A287C"/>
    <w:rsid w:val="006A2CB6"/>
    <w:rsid w:val="006A2CFA"/>
    <w:rsid w:val="006A2EFD"/>
    <w:rsid w:val="006A2F6B"/>
    <w:rsid w:val="006A38BC"/>
    <w:rsid w:val="006A398A"/>
    <w:rsid w:val="006A44FB"/>
    <w:rsid w:val="006A46C7"/>
    <w:rsid w:val="006A4792"/>
    <w:rsid w:val="006A4A3B"/>
    <w:rsid w:val="006A4D7F"/>
    <w:rsid w:val="006A4DE9"/>
    <w:rsid w:val="006A5095"/>
    <w:rsid w:val="006A51C3"/>
    <w:rsid w:val="006A51EE"/>
    <w:rsid w:val="006A5225"/>
    <w:rsid w:val="006A5358"/>
    <w:rsid w:val="006A55E9"/>
    <w:rsid w:val="006A5869"/>
    <w:rsid w:val="006A5952"/>
    <w:rsid w:val="006A5B02"/>
    <w:rsid w:val="006A5D8A"/>
    <w:rsid w:val="006A5FE6"/>
    <w:rsid w:val="006A617B"/>
    <w:rsid w:val="006A7E3D"/>
    <w:rsid w:val="006A7F61"/>
    <w:rsid w:val="006B019F"/>
    <w:rsid w:val="006B04D9"/>
    <w:rsid w:val="006B0B64"/>
    <w:rsid w:val="006B0ED8"/>
    <w:rsid w:val="006B0F32"/>
    <w:rsid w:val="006B1593"/>
    <w:rsid w:val="006B1616"/>
    <w:rsid w:val="006B2023"/>
    <w:rsid w:val="006B206C"/>
    <w:rsid w:val="006B2770"/>
    <w:rsid w:val="006B2B4D"/>
    <w:rsid w:val="006B2D22"/>
    <w:rsid w:val="006B2EEB"/>
    <w:rsid w:val="006B32C8"/>
    <w:rsid w:val="006B3D55"/>
    <w:rsid w:val="006B3FB9"/>
    <w:rsid w:val="006B3FCF"/>
    <w:rsid w:val="006B4179"/>
    <w:rsid w:val="006B4207"/>
    <w:rsid w:val="006B4AEF"/>
    <w:rsid w:val="006B4CAE"/>
    <w:rsid w:val="006B4E7B"/>
    <w:rsid w:val="006B4E7D"/>
    <w:rsid w:val="006B520F"/>
    <w:rsid w:val="006B5366"/>
    <w:rsid w:val="006B53A6"/>
    <w:rsid w:val="006B5C44"/>
    <w:rsid w:val="006B5DE4"/>
    <w:rsid w:val="006B6136"/>
    <w:rsid w:val="006B6956"/>
    <w:rsid w:val="006B6C08"/>
    <w:rsid w:val="006B6E0C"/>
    <w:rsid w:val="006B6F24"/>
    <w:rsid w:val="006B7B59"/>
    <w:rsid w:val="006B7B9E"/>
    <w:rsid w:val="006B7DC9"/>
    <w:rsid w:val="006B7EF2"/>
    <w:rsid w:val="006C02EC"/>
    <w:rsid w:val="006C036E"/>
    <w:rsid w:val="006C0439"/>
    <w:rsid w:val="006C055E"/>
    <w:rsid w:val="006C0752"/>
    <w:rsid w:val="006C0B0D"/>
    <w:rsid w:val="006C10F8"/>
    <w:rsid w:val="006C129B"/>
    <w:rsid w:val="006C1572"/>
    <w:rsid w:val="006C180B"/>
    <w:rsid w:val="006C2288"/>
    <w:rsid w:val="006C2306"/>
    <w:rsid w:val="006C259C"/>
    <w:rsid w:val="006C25D6"/>
    <w:rsid w:val="006C2CE0"/>
    <w:rsid w:val="006C2D82"/>
    <w:rsid w:val="006C2F1E"/>
    <w:rsid w:val="006C2F57"/>
    <w:rsid w:val="006C3E42"/>
    <w:rsid w:val="006C4291"/>
    <w:rsid w:val="006C42FF"/>
    <w:rsid w:val="006C4344"/>
    <w:rsid w:val="006C4D0B"/>
    <w:rsid w:val="006C4D93"/>
    <w:rsid w:val="006C4E2D"/>
    <w:rsid w:val="006C57D1"/>
    <w:rsid w:val="006C6334"/>
    <w:rsid w:val="006C66B8"/>
    <w:rsid w:val="006C688F"/>
    <w:rsid w:val="006C718D"/>
    <w:rsid w:val="006C7621"/>
    <w:rsid w:val="006C769B"/>
    <w:rsid w:val="006C7771"/>
    <w:rsid w:val="006C7830"/>
    <w:rsid w:val="006C7F8F"/>
    <w:rsid w:val="006D0837"/>
    <w:rsid w:val="006D0BF0"/>
    <w:rsid w:val="006D102B"/>
    <w:rsid w:val="006D11EA"/>
    <w:rsid w:val="006D13A0"/>
    <w:rsid w:val="006D1715"/>
    <w:rsid w:val="006D183F"/>
    <w:rsid w:val="006D1B78"/>
    <w:rsid w:val="006D1C90"/>
    <w:rsid w:val="006D230E"/>
    <w:rsid w:val="006D2ACA"/>
    <w:rsid w:val="006D2E81"/>
    <w:rsid w:val="006D3024"/>
    <w:rsid w:val="006D3040"/>
    <w:rsid w:val="006D3146"/>
    <w:rsid w:val="006D3E9F"/>
    <w:rsid w:val="006D409C"/>
    <w:rsid w:val="006D494B"/>
    <w:rsid w:val="006D4B2B"/>
    <w:rsid w:val="006D4B38"/>
    <w:rsid w:val="006D4D45"/>
    <w:rsid w:val="006D4E88"/>
    <w:rsid w:val="006D4F07"/>
    <w:rsid w:val="006D52E3"/>
    <w:rsid w:val="006D5428"/>
    <w:rsid w:val="006D59DA"/>
    <w:rsid w:val="006D614E"/>
    <w:rsid w:val="006D615A"/>
    <w:rsid w:val="006D624B"/>
    <w:rsid w:val="006D62B1"/>
    <w:rsid w:val="006D65A8"/>
    <w:rsid w:val="006D6B90"/>
    <w:rsid w:val="006D6DB2"/>
    <w:rsid w:val="006D712D"/>
    <w:rsid w:val="006D7D8D"/>
    <w:rsid w:val="006E0390"/>
    <w:rsid w:val="006E03FC"/>
    <w:rsid w:val="006E15F4"/>
    <w:rsid w:val="006E18EC"/>
    <w:rsid w:val="006E1BF3"/>
    <w:rsid w:val="006E2117"/>
    <w:rsid w:val="006E227B"/>
    <w:rsid w:val="006E22D8"/>
    <w:rsid w:val="006E287C"/>
    <w:rsid w:val="006E293A"/>
    <w:rsid w:val="006E2C0D"/>
    <w:rsid w:val="006E3638"/>
    <w:rsid w:val="006E3F19"/>
    <w:rsid w:val="006E3FA8"/>
    <w:rsid w:val="006E3FE5"/>
    <w:rsid w:val="006E3FE6"/>
    <w:rsid w:val="006E44BE"/>
    <w:rsid w:val="006E471E"/>
    <w:rsid w:val="006E4C77"/>
    <w:rsid w:val="006E513A"/>
    <w:rsid w:val="006E526F"/>
    <w:rsid w:val="006E5550"/>
    <w:rsid w:val="006E5AC2"/>
    <w:rsid w:val="006E60B0"/>
    <w:rsid w:val="006E654C"/>
    <w:rsid w:val="006E67EC"/>
    <w:rsid w:val="006E764F"/>
    <w:rsid w:val="006E7EFE"/>
    <w:rsid w:val="006F084C"/>
    <w:rsid w:val="006F0891"/>
    <w:rsid w:val="006F0BC2"/>
    <w:rsid w:val="006F0D7E"/>
    <w:rsid w:val="006F10FF"/>
    <w:rsid w:val="006F13FC"/>
    <w:rsid w:val="006F1B97"/>
    <w:rsid w:val="006F1D19"/>
    <w:rsid w:val="006F1DFC"/>
    <w:rsid w:val="006F2441"/>
    <w:rsid w:val="006F2499"/>
    <w:rsid w:val="006F2785"/>
    <w:rsid w:val="006F2A6A"/>
    <w:rsid w:val="006F2B8A"/>
    <w:rsid w:val="006F2D61"/>
    <w:rsid w:val="006F2E07"/>
    <w:rsid w:val="006F3253"/>
    <w:rsid w:val="006F4378"/>
    <w:rsid w:val="006F493B"/>
    <w:rsid w:val="006F4B8B"/>
    <w:rsid w:val="006F4F9B"/>
    <w:rsid w:val="006F500C"/>
    <w:rsid w:val="006F5C96"/>
    <w:rsid w:val="006F5FBF"/>
    <w:rsid w:val="006F67A2"/>
    <w:rsid w:val="006F6BB0"/>
    <w:rsid w:val="006F70C0"/>
    <w:rsid w:val="006F7324"/>
    <w:rsid w:val="006F7539"/>
    <w:rsid w:val="006F7580"/>
    <w:rsid w:val="006F764C"/>
    <w:rsid w:val="006F774F"/>
    <w:rsid w:val="006F784E"/>
    <w:rsid w:val="007002AE"/>
    <w:rsid w:val="007008F1"/>
    <w:rsid w:val="00701167"/>
    <w:rsid w:val="00702571"/>
    <w:rsid w:val="00702601"/>
    <w:rsid w:val="00702952"/>
    <w:rsid w:val="007032F9"/>
    <w:rsid w:val="00703520"/>
    <w:rsid w:val="007035FC"/>
    <w:rsid w:val="007048DA"/>
    <w:rsid w:val="00704A48"/>
    <w:rsid w:val="00704A7B"/>
    <w:rsid w:val="00704C35"/>
    <w:rsid w:val="00704CF8"/>
    <w:rsid w:val="0070505A"/>
    <w:rsid w:val="0070527D"/>
    <w:rsid w:val="00705F8A"/>
    <w:rsid w:val="007060CD"/>
    <w:rsid w:val="00706266"/>
    <w:rsid w:val="00706481"/>
    <w:rsid w:val="007064CC"/>
    <w:rsid w:val="0070670C"/>
    <w:rsid w:val="00706EE6"/>
    <w:rsid w:val="00707266"/>
    <w:rsid w:val="00707684"/>
    <w:rsid w:val="007078AF"/>
    <w:rsid w:val="00707F76"/>
    <w:rsid w:val="0071006F"/>
    <w:rsid w:val="0071101B"/>
    <w:rsid w:val="0071102E"/>
    <w:rsid w:val="00711278"/>
    <w:rsid w:val="00711A42"/>
    <w:rsid w:val="00711BEB"/>
    <w:rsid w:val="00711C2E"/>
    <w:rsid w:val="00711DD3"/>
    <w:rsid w:val="0071237E"/>
    <w:rsid w:val="00713024"/>
    <w:rsid w:val="00713690"/>
    <w:rsid w:val="00713E0C"/>
    <w:rsid w:val="00713EFD"/>
    <w:rsid w:val="00714775"/>
    <w:rsid w:val="00714856"/>
    <w:rsid w:val="00714897"/>
    <w:rsid w:val="00714A7C"/>
    <w:rsid w:val="00714A8B"/>
    <w:rsid w:val="00714BF7"/>
    <w:rsid w:val="00714F3F"/>
    <w:rsid w:val="00715D04"/>
    <w:rsid w:val="00715D36"/>
    <w:rsid w:val="00715D3E"/>
    <w:rsid w:val="00715E42"/>
    <w:rsid w:val="00716506"/>
    <w:rsid w:val="007166A3"/>
    <w:rsid w:val="0071674D"/>
    <w:rsid w:val="00717025"/>
    <w:rsid w:val="007176DB"/>
    <w:rsid w:val="0071775E"/>
    <w:rsid w:val="00717867"/>
    <w:rsid w:val="007178D2"/>
    <w:rsid w:val="007203C6"/>
    <w:rsid w:val="007203F5"/>
    <w:rsid w:val="0072057E"/>
    <w:rsid w:val="00720D37"/>
    <w:rsid w:val="0072117B"/>
    <w:rsid w:val="0072188C"/>
    <w:rsid w:val="0072193D"/>
    <w:rsid w:val="00721C0A"/>
    <w:rsid w:val="00721D8C"/>
    <w:rsid w:val="00722992"/>
    <w:rsid w:val="007235C5"/>
    <w:rsid w:val="00723DC4"/>
    <w:rsid w:val="00723FA4"/>
    <w:rsid w:val="00724AE4"/>
    <w:rsid w:val="00724C7A"/>
    <w:rsid w:val="00724D30"/>
    <w:rsid w:val="00725129"/>
    <w:rsid w:val="0072614A"/>
    <w:rsid w:val="0072620E"/>
    <w:rsid w:val="0072627D"/>
    <w:rsid w:val="00726B40"/>
    <w:rsid w:val="00726E6B"/>
    <w:rsid w:val="007270EC"/>
    <w:rsid w:val="0072712F"/>
    <w:rsid w:val="00727431"/>
    <w:rsid w:val="00727616"/>
    <w:rsid w:val="00727635"/>
    <w:rsid w:val="007301E1"/>
    <w:rsid w:val="007302AE"/>
    <w:rsid w:val="00730591"/>
    <w:rsid w:val="00731124"/>
    <w:rsid w:val="007313AE"/>
    <w:rsid w:val="00731465"/>
    <w:rsid w:val="00731FB6"/>
    <w:rsid w:val="00732270"/>
    <w:rsid w:val="00732446"/>
    <w:rsid w:val="00732B4A"/>
    <w:rsid w:val="00732D31"/>
    <w:rsid w:val="0073338B"/>
    <w:rsid w:val="00733EEE"/>
    <w:rsid w:val="007344B2"/>
    <w:rsid w:val="00734749"/>
    <w:rsid w:val="00734DDF"/>
    <w:rsid w:val="00735142"/>
    <w:rsid w:val="007352A7"/>
    <w:rsid w:val="00735550"/>
    <w:rsid w:val="00735623"/>
    <w:rsid w:val="00735664"/>
    <w:rsid w:val="00735E4C"/>
    <w:rsid w:val="00735EC3"/>
    <w:rsid w:val="0073633F"/>
    <w:rsid w:val="00736613"/>
    <w:rsid w:val="00736794"/>
    <w:rsid w:val="00736CF5"/>
    <w:rsid w:val="00736FEE"/>
    <w:rsid w:val="00737042"/>
    <w:rsid w:val="00737092"/>
    <w:rsid w:val="007370D4"/>
    <w:rsid w:val="0073726E"/>
    <w:rsid w:val="007376B4"/>
    <w:rsid w:val="00737764"/>
    <w:rsid w:val="00737C73"/>
    <w:rsid w:val="00737FDD"/>
    <w:rsid w:val="00740567"/>
    <w:rsid w:val="00740CB8"/>
    <w:rsid w:val="00740E7E"/>
    <w:rsid w:val="007412F6"/>
    <w:rsid w:val="007412FA"/>
    <w:rsid w:val="00741726"/>
    <w:rsid w:val="00742239"/>
    <w:rsid w:val="007422A0"/>
    <w:rsid w:val="007423D2"/>
    <w:rsid w:val="00742582"/>
    <w:rsid w:val="007427B3"/>
    <w:rsid w:val="00742810"/>
    <w:rsid w:val="00742855"/>
    <w:rsid w:val="00742CA3"/>
    <w:rsid w:val="00742FC1"/>
    <w:rsid w:val="00743011"/>
    <w:rsid w:val="00743113"/>
    <w:rsid w:val="00743187"/>
    <w:rsid w:val="00743568"/>
    <w:rsid w:val="007437BA"/>
    <w:rsid w:val="00743D17"/>
    <w:rsid w:val="00743E54"/>
    <w:rsid w:val="0074440B"/>
    <w:rsid w:val="00744F18"/>
    <w:rsid w:val="0074514D"/>
    <w:rsid w:val="00745469"/>
    <w:rsid w:val="007455E8"/>
    <w:rsid w:val="0074575B"/>
    <w:rsid w:val="007457F5"/>
    <w:rsid w:val="007459E9"/>
    <w:rsid w:val="00745AAA"/>
    <w:rsid w:val="00745AEB"/>
    <w:rsid w:val="00745E23"/>
    <w:rsid w:val="007460ED"/>
    <w:rsid w:val="00746B98"/>
    <w:rsid w:val="00746BBF"/>
    <w:rsid w:val="00746E7F"/>
    <w:rsid w:val="00747285"/>
    <w:rsid w:val="00747385"/>
    <w:rsid w:val="007474CB"/>
    <w:rsid w:val="007476B0"/>
    <w:rsid w:val="00747ED2"/>
    <w:rsid w:val="0075012A"/>
    <w:rsid w:val="00750247"/>
    <w:rsid w:val="007505DD"/>
    <w:rsid w:val="0075074E"/>
    <w:rsid w:val="00750E43"/>
    <w:rsid w:val="00751144"/>
    <w:rsid w:val="00751246"/>
    <w:rsid w:val="00751288"/>
    <w:rsid w:val="007513B5"/>
    <w:rsid w:val="0075185B"/>
    <w:rsid w:val="00751872"/>
    <w:rsid w:val="00751A6D"/>
    <w:rsid w:val="00751BC9"/>
    <w:rsid w:val="0075254F"/>
    <w:rsid w:val="007529E8"/>
    <w:rsid w:val="00752A61"/>
    <w:rsid w:val="00752B9B"/>
    <w:rsid w:val="007537E8"/>
    <w:rsid w:val="0075384E"/>
    <w:rsid w:val="00753A97"/>
    <w:rsid w:val="0075413A"/>
    <w:rsid w:val="007541E1"/>
    <w:rsid w:val="007542F1"/>
    <w:rsid w:val="00754864"/>
    <w:rsid w:val="00754A44"/>
    <w:rsid w:val="007556A8"/>
    <w:rsid w:val="00755B74"/>
    <w:rsid w:val="00756298"/>
    <w:rsid w:val="00756791"/>
    <w:rsid w:val="007567F6"/>
    <w:rsid w:val="0075737A"/>
    <w:rsid w:val="00757503"/>
    <w:rsid w:val="00757F35"/>
    <w:rsid w:val="007602FB"/>
    <w:rsid w:val="007603CA"/>
    <w:rsid w:val="00760456"/>
    <w:rsid w:val="00760663"/>
    <w:rsid w:val="00760C82"/>
    <w:rsid w:val="00760D92"/>
    <w:rsid w:val="00760F97"/>
    <w:rsid w:val="00760FF8"/>
    <w:rsid w:val="00761745"/>
    <w:rsid w:val="007617ED"/>
    <w:rsid w:val="00762123"/>
    <w:rsid w:val="00762791"/>
    <w:rsid w:val="00762898"/>
    <w:rsid w:val="00762C8F"/>
    <w:rsid w:val="00762E08"/>
    <w:rsid w:val="007630F0"/>
    <w:rsid w:val="00763198"/>
    <w:rsid w:val="00763857"/>
    <w:rsid w:val="00763A46"/>
    <w:rsid w:val="00764191"/>
    <w:rsid w:val="007644ED"/>
    <w:rsid w:val="007644FD"/>
    <w:rsid w:val="00764621"/>
    <w:rsid w:val="00764FF4"/>
    <w:rsid w:val="0076508A"/>
    <w:rsid w:val="00765396"/>
    <w:rsid w:val="0076540B"/>
    <w:rsid w:val="00765CA4"/>
    <w:rsid w:val="00765DA4"/>
    <w:rsid w:val="0076600C"/>
    <w:rsid w:val="00766089"/>
    <w:rsid w:val="00766486"/>
    <w:rsid w:val="00766A74"/>
    <w:rsid w:val="00767119"/>
    <w:rsid w:val="0076782D"/>
    <w:rsid w:val="007679C6"/>
    <w:rsid w:val="007679EF"/>
    <w:rsid w:val="00767A27"/>
    <w:rsid w:val="00767BE0"/>
    <w:rsid w:val="00767CC4"/>
    <w:rsid w:val="00770012"/>
    <w:rsid w:val="00770201"/>
    <w:rsid w:val="007705BC"/>
    <w:rsid w:val="00770614"/>
    <w:rsid w:val="00770697"/>
    <w:rsid w:val="00770801"/>
    <w:rsid w:val="007708E9"/>
    <w:rsid w:val="00770AE1"/>
    <w:rsid w:val="00770D11"/>
    <w:rsid w:val="007714DF"/>
    <w:rsid w:val="00771C2E"/>
    <w:rsid w:val="00771FFE"/>
    <w:rsid w:val="00772460"/>
    <w:rsid w:val="007726C4"/>
    <w:rsid w:val="00772D18"/>
    <w:rsid w:val="00772E49"/>
    <w:rsid w:val="00773141"/>
    <w:rsid w:val="00773296"/>
    <w:rsid w:val="007733AA"/>
    <w:rsid w:val="00773685"/>
    <w:rsid w:val="00773B3E"/>
    <w:rsid w:val="00773E97"/>
    <w:rsid w:val="00773EEC"/>
    <w:rsid w:val="007744DE"/>
    <w:rsid w:val="00775011"/>
    <w:rsid w:val="0077516B"/>
    <w:rsid w:val="007751AE"/>
    <w:rsid w:val="00775366"/>
    <w:rsid w:val="007753F8"/>
    <w:rsid w:val="00775B10"/>
    <w:rsid w:val="00775CED"/>
    <w:rsid w:val="007762E8"/>
    <w:rsid w:val="0077695B"/>
    <w:rsid w:val="00777507"/>
    <w:rsid w:val="0077779F"/>
    <w:rsid w:val="00780540"/>
    <w:rsid w:val="00780869"/>
    <w:rsid w:val="00780D39"/>
    <w:rsid w:val="00781176"/>
    <w:rsid w:val="007811D2"/>
    <w:rsid w:val="007813DA"/>
    <w:rsid w:val="007814CA"/>
    <w:rsid w:val="0078158D"/>
    <w:rsid w:val="007819E6"/>
    <w:rsid w:val="00781A15"/>
    <w:rsid w:val="00781C4A"/>
    <w:rsid w:val="00781DB5"/>
    <w:rsid w:val="00782076"/>
    <w:rsid w:val="00782863"/>
    <w:rsid w:val="00782DD9"/>
    <w:rsid w:val="00782E51"/>
    <w:rsid w:val="007831C5"/>
    <w:rsid w:val="007837B8"/>
    <w:rsid w:val="00783C55"/>
    <w:rsid w:val="00783E92"/>
    <w:rsid w:val="00784016"/>
    <w:rsid w:val="00784AEB"/>
    <w:rsid w:val="00784BD6"/>
    <w:rsid w:val="00784E5D"/>
    <w:rsid w:val="00784EFE"/>
    <w:rsid w:val="0078504C"/>
    <w:rsid w:val="007858C7"/>
    <w:rsid w:val="00785DFA"/>
    <w:rsid w:val="00785E46"/>
    <w:rsid w:val="007860E6"/>
    <w:rsid w:val="0078616C"/>
    <w:rsid w:val="00786385"/>
    <w:rsid w:val="007864F4"/>
    <w:rsid w:val="0078665F"/>
    <w:rsid w:val="00786AD5"/>
    <w:rsid w:val="00786EA3"/>
    <w:rsid w:val="00787004"/>
    <w:rsid w:val="007873F3"/>
    <w:rsid w:val="00787493"/>
    <w:rsid w:val="00787553"/>
    <w:rsid w:val="007879F3"/>
    <w:rsid w:val="00790055"/>
    <w:rsid w:val="00790235"/>
    <w:rsid w:val="007907BA"/>
    <w:rsid w:val="007908AF"/>
    <w:rsid w:val="00790F59"/>
    <w:rsid w:val="007911AC"/>
    <w:rsid w:val="00791234"/>
    <w:rsid w:val="00791339"/>
    <w:rsid w:val="007919BC"/>
    <w:rsid w:val="00791B2B"/>
    <w:rsid w:val="00791CAD"/>
    <w:rsid w:val="007923F2"/>
    <w:rsid w:val="00792ABF"/>
    <w:rsid w:val="00792B70"/>
    <w:rsid w:val="00792EFB"/>
    <w:rsid w:val="00793493"/>
    <w:rsid w:val="007935AF"/>
    <w:rsid w:val="007938F3"/>
    <w:rsid w:val="00793AC8"/>
    <w:rsid w:val="00793AD6"/>
    <w:rsid w:val="00793BAC"/>
    <w:rsid w:val="00793C34"/>
    <w:rsid w:val="00793DF5"/>
    <w:rsid w:val="00794339"/>
    <w:rsid w:val="007945DC"/>
    <w:rsid w:val="0079493F"/>
    <w:rsid w:val="00794E47"/>
    <w:rsid w:val="00794FEF"/>
    <w:rsid w:val="0079563F"/>
    <w:rsid w:val="00795655"/>
    <w:rsid w:val="0079573C"/>
    <w:rsid w:val="00795955"/>
    <w:rsid w:val="00796470"/>
    <w:rsid w:val="00796609"/>
    <w:rsid w:val="0079674A"/>
    <w:rsid w:val="00796873"/>
    <w:rsid w:val="00796F1E"/>
    <w:rsid w:val="00797637"/>
    <w:rsid w:val="0079789A"/>
    <w:rsid w:val="00797984"/>
    <w:rsid w:val="00797B96"/>
    <w:rsid w:val="007A0001"/>
    <w:rsid w:val="007A02B5"/>
    <w:rsid w:val="007A17AB"/>
    <w:rsid w:val="007A1863"/>
    <w:rsid w:val="007A18B8"/>
    <w:rsid w:val="007A196D"/>
    <w:rsid w:val="007A1F42"/>
    <w:rsid w:val="007A2107"/>
    <w:rsid w:val="007A2398"/>
    <w:rsid w:val="007A2BB9"/>
    <w:rsid w:val="007A35B0"/>
    <w:rsid w:val="007A3942"/>
    <w:rsid w:val="007A3C37"/>
    <w:rsid w:val="007A3D97"/>
    <w:rsid w:val="007A4170"/>
    <w:rsid w:val="007A4318"/>
    <w:rsid w:val="007A4A05"/>
    <w:rsid w:val="007A5209"/>
    <w:rsid w:val="007A52D0"/>
    <w:rsid w:val="007A550F"/>
    <w:rsid w:val="007A5526"/>
    <w:rsid w:val="007A556A"/>
    <w:rsid w:val="007A5754"/>
    <w:rsid w:val="007A587A"/>
    <w:rsid w:val="007A58CE"/>
    <w:rsid w:val="007A5C9B"/>
    <w:rsid w:val="007A5CBD"/>
    <w:rsid w:val="007A5F6A"/>
    <w:rsid w:val="007A6005"/>
    <w:rsid w:val="007A6241"/>
    <w:rsid w:val="007A6779"/>
    <w:rsid w:val="007A6D9E"/>
    <w:rsid w:val="007A7809"/>
    <w:rsid w:val="007A783B"/>
    <w:rsid w:val="007A79ED"/>
    <w:rsid w:val="007A7D0D"/>
    <w:rsid w:val="007B0103"/>
    <w:rsid w:val="007B06ED"/>
    <w:rsid w:val="007B07C5"/>
    <w:rsid w:val="007B1785"/>
    <w:rsid w:val="007B18AC"/>
    <w:rsid w:val="007B192D"/>
    <w:rsid w:val="007B1A39"/>
    <w:rsid w:val="007B1BBB"/>
    <w:rsid w:val="007B1C13"/>
    <w:rsid w:val="007B1D2A"/>
    <w:rsid w:val="007B2433"/>
    <w:rsid w:val="007B2615"/>
    <w:rsid w:val="007B28CF"/>
    <w:rsid w:val="007B2934"/>
    <w:rsid w:val="007B2990"/>
    <w:rsid w:val="007B3157"/>
    <w:rsid w:val="007B387A"/>
    <w:rsid w:val="007B3882"/>
    <w:rsid w:val="007B3EF3"/>
    <w:rsid w:val="007B43A9"/>
    <w:rsid w:val="007B4514"/>
    <w:rsid w:val="007B46F8"/>
    <w:rsid w:val="007B4905"/>
    <w:rsid w:val="007B4D20"/>
    <w:rsid w:val="007B4DF2"/>
    <w:rsid w:val="007B520C"/>
    <w:rsid w:val="007B54FD"/>
    <w:rsid w:val="007B55AB"/>
    <w:rsid w:val="007B57A1"/>
    <w:rsid w:val="007B58DD"/>
    <w:rsid w:val="007B62AD"/>
    <w:rsid w:val="007B647A"/>
    <w:rsid w:val="007B653C"/>
    <w:rsid w:val="007B67B0"/>
    <w:rsid w:val="007B6AD3"/>
    <w:rsid w:val="007B6FF1"/>
    <w:rsid w:val="007B7201"/>
    <w:rsid w:val="007B7218"/>
    <w:rsid w:val="007B7231"/>
    <w:rsid w:val="007B72AA"/>
    <w:rsid w:val="007B7504"/>
    <w:rsid w:val="007B7507"/>
    <w:rsid w:val="007B7B6D"/>
    <w:rsid w:val="007B7BBB"/>
    <w:rsid w:val="007B7BF2"/>
    <w:rsid w:val="007B7C66"/>
    <w:rsid w:val="007B7C67"/>
    <w:rsid w:val="007C003F"/>
    <w:rsid w:val="007C0569"/>
    <w:rsid w:val="007C06D0"/>
    <w:rsid w:val="007C08F3"/>
    <w:rsid w:val="007C0BD0"/>
    <w:rsid w:val="007C0F8E"/>
    <w:rsid w:val="007C12C1"/>
    <w:rsid w:val="007C14FB"/>
    <w:rsid w:val="007C1E06"/>
    <w:rsid w:val="007C1F16"/>
    <w:rsid w:val="007C2548"/>
    <w:rsid w:val="007C274F"/>
    <w:rsid w:val="007C2A34"/>
    <w:rsid w:val="007C33FC"/>
    <w:rsid w:val="007C346D"/>
    <w:rsid w:val="007C3965"/>
    <w:rsid w:val="007C3967"/>
    <w:rsid w:val="007C3D96"/>
    <w:rsid w:val="007C3FC8"/>
    <w:rsid w:val="007C406D"/>
    <w:rsid w:val="007C455D"/>
    <w:rsid w:val="007C48BD"/>
    <w:rsid w:val="007C525F"/>
    <w:rsid w:val="007C53BA"/>
    <w:rsid w:val="007C5745"/>
    <w:rsid w:val="007C5A79"/>
    <w:rsid w:val="007C6009"/>
    <w:rsid w:val="007C663B"/>
    <w:rsid w:val="007C6680"/>
    <w:rsid w:val="007C66D0"/>
    <w:rsid w:val="007C6AC1"/>
    <w:rsid w:val="007C73FB"/>
    <w:rsid w:val="007C7D57"/>
    <w:rsid w:val="007C7E72"/>
    <w:rsid w:val="007D0061"/>
    <w:rsid w:val="007D010D"/>
    <w:rsid w:val="007D0950"/>
    <w:rsid w:val="007D1471"/>
    <w:rsid w:val="007D1CE9"/>
    <w:rsid w:val="007D1F6F"/>
    <w:rsid w:val="007D2013"/>
    <w:rsid w:val="007D224D"/>
    <w:rsid w:val="007D2334"/>
    <w:rsid w:val="007D2AA1"/>
    <w:rsid w:val="007D2ACB"/>
    <w:rsid w:val="007D2BC6"/>
    <w:rsid w:val="007D2D88"/>
    <w:rsid w:val="007D2EF8"/>
    <w:rsid w:val="007D3546"/>
    <w:rsid w:val="007D3B68"/>
    <w:rsid w:val="007D4359"/>
    <w:rsid w:val="007D4361"/>
    <w:rsid w:val="007D4A97"/>
    <w:rsid w:val="007D4BC3"/>
    <w:rsid w:val="007D4CB4"/>
    <w:rsid w:val="007D4FE2"/>
    <w:rsid w:val="007D50FC"/>
    <w:rsid w:val="007D51AE"/>
    <w:rsid w:val="007D5733"/>
    <w:rsid w:val="007D58CA"/>
    <w:rsid w:val="007D5B26"/>
    <w:rsid w:val="007D6008"/>
    <w:rsid w:val="007D6148"/>
    <w:rsid w:val="007D655C"/>
    <w:rsid w:val="007D676C"/>
    <w:rsid w:val="007D67CD"/>
    <w:rsid w:val="007D6AE8"/>
    <w:rsid w:val="007D701F"/>
    <w:rsid w:val="007D7BA2"/>
    <w:rsid w:val="007D7C39"/>
    <w:rsid w:val="007D7E18"/>
    <w:rsid w:val="007E008A"/>
    <w:rsid w:val="007E0922"/>
    <w:rsid w:val="007E0EDE"/>
    <w:rsid w:val="007E12C1"/>
    <w:rsid w:val="007E136F"/>
    <w:rsid w:val="007E17DE"/>
    <w:rsid w:val="007E1917"/>
    <w:rsid w:val="007E1997"/>
    <w:rsid w:val="007E293A"/>
    <w:rsid w:val="007E2BA4"/>
    <w:rsid w:val="007E3BBE"/>
    <w:rsid w:val="007E3D8A"/>
    <w:rsid w:val="007E3DD6"/>
    <w:rsid w:val="007E3EA2"/>
    <w:rsid w:val="007E4B97"/>
    <w:rsid w:val="007E521A"/>
    <w:rsid w:val="007E57BF"/>
    <w:rsid w:val="007E593D"/>
    <w:rsid w:val="007E5D69"/>
    <w:rsid w:val="007E64AE"/>
    <w:rsid w:val="007E67C1"/>
    <w:rsid w:val="007E6868"/>
    <w:rsid w:val="007E69D2"/>
    <w:rsid w:val="007E6B8D"/>
    <w:rsid w:val="007E6C2D"/>
    <w:rsid w:val="007E6CB0"/>
    <w:rsid w:val="007E6DA4"/>
    <w:rsid w:val="007E7299"/>
    <w:rsid w:val="007E74AF"/>
    <w:rsid w:val="007E778A"/>
    <w:rsid w:val="007E7910"/>
    <w:rsid w:val="007E791B"/>
    <w:rsid w:val="007E7D4A"/>
    <w:rsid w:val="007E7F1E"/>
    <w:rsid w:val="007F0220"/>
    <w:rsid w:val="007F0272"/>
    <w:rsid w:val="007F0804"/>
    <w:rsid w:val="007F0CB3"/>
    <w:rsid w:val="007F1110"/>
    <w:rsid w:val="007F1498"/>
    <w:rsid w:val="007F186A"/>
    <w:rsid w:val="007F1FDE"/>
    <w:rsid w:val="007F20ED"/>
    <w:rsid w:val="007F2392"/>
    <w:rsid w:val="007F240D"/>
    <w:rsid w:val="007F24CA"/>
    <w:rsid w:val="007F2D4A"/>
    <w:rsid w:val="007F3D42"/>
    <w:rsid w:val="007F4318"/>
    <w:rsid w:val="007F4343"/>
    <w:rsid w:val="007F43EA"/>
    <w:rsid w:val="007F47F8"/>
    <w:rsid w:val="007F4991"/>
    <w:rsid w:val="007F5179"/>
    <w:rsid w:val="007F5473"/>
    <w:rsid w:val="007F558A"/>
    <w:rsid w:val="007F5813"/>
    <w:rsid w:val="007F58FA"/>
    <w:rsid w:val="007F5B97"/>
    <w:rsid w:val="007F5FFC"/>
    <w:rsid w:val="007F6DF1"/>
    <w:rsid w:val="007F713F"/>
    <w:rsid w:val="007F7357"/>
    <w:rsid w:val="007F7A88"/>
    <w:rsid w:val="007F7CBF"/>
    <w:rsid w:val="00800079"/>
    <w:rsid w:val="008001C7"/>
    <w:rsid w:val="0080052F"/>
    <w:rsid w:val="00800ACC"/>
    <w:rsid w:val="00800BC7"/>
    <w:rsid w:val="00800BCA"/>
    <w:rsid w:val="00801477"/>
    <w:rsid w:val="00801618"/>
    <w:rsid w:val="0080187F"/>
    <w:rsid w:val="0080202D"/>
    <w:rsid w:val="0080208A"/>
    <w:rsid w:val="008022B0"/>
    <w:rsid w:val="00802441"/>
    <w:rsid w:val="008025BB"/>
    <w:rsid w:val="008026EB"/>
    <w:rsid w:val="00802CE7"/>
    <w:rsid w:val="00802DCE"/>
    <w:rsid w:val="0080349E"/>
    <w:rsid w:val="00803550"/>
    <w:rsid w:val="008037E0"/>
    <w:rsid w:val="008048AF"/>
    <w:rsid w:val="00804B3B"/>
    <w:rsid w:val="00804C5A"/>
    <w:rsid w:val="008051DC"/>
    <w:rsid w:val="00805359"/>
    <w:rsid w:val="0080549C"/>
    <w:rsid w:val="008059BC"/>
    <w:rsid w:val="00805E3B"/>
    <w:rsid w:val="00806027"/>
    <w:rsid w:val="0080604F"/>
    <w:rsid w:val="008065A3"/>
    <w:rsid w:val="008065BE"/>
    <w:rsid w:val="0080692A"/>
    <w:rsid w:val="00807774"/>
    <w:rsid w:val="00807ACB"/>
    <w:rsid w:val="0081041C"/>
    <w:rsid w:val="0081062B"/>
    <w:rsid w:val="00810CDB"/>
    <w:rsid w:val="00811085"/>
    <w:rsid w:val="00811356"/>
    <w:rsid w:val="008113C2"/>
    <w:rsid w:val="00811767"/>
    <w:rsid w:val="008118A8"/>
    <w:rsid w:val="008118C5"/>
    <w:rsid w:val="0081206A"/>
    <w:rsid w:val="00812170"/>
    <w:rsid w:val="00812410"/>
    <w:rsid w:val="0081261A"/>
    <w:rsid w:val="00812A03"/>
    <w:rsid w:val="00812D19"/>
    <w:rsid w:val="00812D1C"/>
    <w:rsid w:val="00812D3F"/>
    <w:rsid w:val="00812E5A"/>
    <w:rsid w:val="008130ED"/>
    <w:rsid w:val="00813137"/>
    <w:rsid w:val="0081351A"/>
    <w:rsid w:val="00813CAB"/>
    <w:rsid w:val="008146E3"/>
    <w:rsid w:val="008151BE"/>
    <w:rsid w:val="00815A0A"/>
    <w:rsid w:val="00815B18"/>
    <w:rsid w:val="00815F3B"/>
    <w:rsid w:val="00815FD5"/>
    <w:rsid w:val="00815FFA"/>
    <w:rsid w:val="008162AB"/>
    <w:rsid w:val="00816386"/>
    <w:rsid w:val="008163DB"/>
    <w:rsid w:val="008166C5"/>
    <w:rsid w:val="00816B49"/>
    <w:rsid w:val="00816C7B"/>
    <w:rsid w:val="00816D1F"/>
    <w:rsid w:val="00817125"/>
    <w:rsid w:val="0081726A"/>
    <w:rsid w:val="008172FD"/>
    <w:rsid w:val="00817365"/>
    <w:rsid w:val="00817428"/>
    <w:rsid w:val="008174E1"/>
    <w:rsid w:val="008178CA"/>
    <w:rsid w:val="00817B46"/>
    <w:rsid w:val="00817C41"/>
    <w:rsid w:val="00817F5E"/>
    <w:rsid w:val="008203CE"/>
    <w:rsid w:val="008207DD"/>
    <w:rsid w:val="00820A25"/>
    <w:rsid w:val="00820A41"/>
    <w:rsid w:val="00820A9C"/>
    <w:rsid w:val="00821053"/>
    <w:rsid w:val="00821183"/>
    <w:rsid w:val="008216DB"/>
    <w:rsid w:val="008216E3"/>
    <w:rsid w:val="00821973"/>
    <w:rsid w:val="00822149"/>
    <w:rsid w:val="008221A2"/>
    <w:rsid w:val="00822D18"/>
    <w:rsid w:val="00822E88"/>
    <w:rsid w:val="00823196"/>
    <w:rsid w:val="008233ED"/>
    <w:rsid w:val="00823915"/>
    <w:rsid w:val="0082392F"/>
    <w:rsid w:val="00823BB8"/>
    <w:rsid w:val="00823C9C"/>
    <w:rsid w:val="00823E1C"/>
    <w:rsid w:val="0082401A"/>
    <w:rsid w:val="00824208"/>
    <w:rsid w:val="008243A5"/>
    <w:rsid w:val="008244BB"/>
    <w:rsid w:val="00824C10"/>
    <w:rsid w:val="00824D56"/>
    <w:rsid w:val="00825A78"/>
    <w:rsid w:val="00825CBF"/>
    <w:rsid w:val="00825D39"/>
    <w:rsid w:val="00825E33"/>
    <w:rsid w:val="00826187"/>
    <w:rsid w:val="008261A6"/>
    <w:rsid w:val="0082694B"/>
    <w:rsid w:val="00826BFA"/>
    <w:rsid w:val="00826F15"/>
    <w:rsid w:val="00827A2B"/>
    <w:rsid w:val="00827F11"/>
    <w:rsid w:val="00830184"/>
    <w:rsid w:val="008303F0"/>
    <w:rsid w:val="008304E3"/>
    <w:rsid w:val="0083072C"/>
    <w:rsid w:val="00830AE5"/>
    <w:rsid w:val="00830C8C"/>
    <w:rsid w:val="00831A57"/>
    <w:rsid w:val="00831D2D"/>
    <w:rsid w:val="00831F14"/>
    <w:rsid w:val="00832803"/>
    <w:rsid w:val="00832894"/>
    <w:rsid w:val="00832E08"/>
    <w:rsid w:val="00832FE5"/>
    <w:rsid w:val="008331CE"/>
    <w:rsid w:val="00833785"/>
    <w:rsid w:val="00833DBA"/>
    <w:rsid w:val="00834271"/>
    <w:rsid w:val="00834348"/>
    <w:rsid w:val="00834CEE"/>
    <w:rsid w:val="00836DF5"/>
    <w:rsid w:val="00837CFD"/>
    <w:rsid w:val="00837F3C"/>
    <w:rsid w:val="0084083B"/>
    <w:rsid w:val="0084084D"/>
    <w:rsid w:val="00840BBA"/>
    <w:rsid w:val="00840D8E"/>
    <w:rsid w:val="00840DE7"/>
    <w:rsid w:val="00840E33"/>
    <w:rsid w:val="008411BD"/>
    <w:rsid w:val="008416F0"/>
    <w:rsid w:val="00841A53"/>
    <w:rsid w:val="00842010"/>
    <w:rsid w:val="00842411"/>
    <w:rsid w:val="00842744"/>
    <w:rsid w:val="00842B2E"/>
    <w:rsid w:val="00842EFC"/>
    <w:rsid w:val="00843201"/>
    <w:rsid w:val="008433D0"/>
    <w:rsid w:val="0084341D"/>
    <w:rsid w:val="008435D9"/>
    <w:rsid w:val="00843A10"/>
    <w:rsid w:val="00843E32"/>
    <w:rsid w:val="008443AA"/>
    <w:rsid w:val="00844A7D"/>
    <w:rsid w:val="0084537A"/>
    <w:rsid w:val="00845E79"/>
    <w:rsid w:val="00845F70"/>
    <w:rsid w:val="00845FDF"/>
    <w:rsid w:val="008462FB"/>
    <w:rsid w:val="00846A01"/>
    <w:rsid w:val="00846C40"/>
    <w:rsid w:val="008479B0"/>
    <w:rsid w:val="00847B7B"/>
    <w:rsid w:val="00847C51"/>
    <w:rsid w:val="00847DA0"/>
    <w:rsid w:val="0085028F"/>
    <w:rsid w:val="008502BE"/>
    <w:rsid w:val="00850637"/>
    <w:rsid w:val="008515D2"/>
    <w:rsid w:val="00851838"/>
    <w:rsid w:val="00851AF0"/>
    <w:rsid w:val="00851CDD"/>
    <w:rsid w:val="00851E5C"/>
    <w:rsid w:val="008521A4"/>
    <w:rsid w:val="008524BC"/>
    <w:rsid w:val="0085313D"/>
    <w:rsid w:val="00853187"/>
    <w:rsid w:val="008531A6"/>
    <w:rsid w:val="00853B61"/>
    <w:rsid w:val="00853BDD"/>
    <w:rsid w:val="0085474B"/>
    <w:rsid w:val="0085539F"/>
    <w:rsid w:val="00855457"/>
    <w:rsid w:val="008556F1"/>
    <w:rsid w:val="00855B9B"/>
    <w:rsid w:val="00855CBC"/>
    <w:rsid w:val="00855CF4"/>
    <w:rsid w:val="00855F69"/>
    <w:rsid w:val="0085668D"/>
    <w:rsid w:val="00856A96"/>
    <w:rsid w:val="00856C13"/>
    <w:rsid w:val="00856CF8"/>
    <w:rsid w:val="00856ED0"/>
    <w:rsid w:val="00856EFA"/>
    <w:rsid w:val="0085725A"/>
    <w:rsid w:val="00857BBB"/>
    <w:rsid w:val="00857DF6"/>
    <w:rsid w:val="008614BF"/>
    <w:rsid w:val="00861622"/>
    <w:rsid w:val="00861853"/>
    <w:rsid w:val="00861898"/>
    <w:rsid w:val="00861A41"/>
    <w:rsid w:val="00861D79"/>
    <w:rsid w:val="00861F22"/>
    <w:rsid w:val="00861FCC"/>
    <w:rsid w:val="0086219E"/>
    <w:rsid w:val="008625B8"/>
    <w:rsid w:val="00862843"/>
    <w:rsid w:val="00862C79"/>
    <w:rsid w:val="00862EE8"/>
    <w:rsid w:val="0086306F"/>
    <w:rsid w:val="008631A4"/>
    <w:rsid w:val="008633CF"/>
    <w:rsid w:val="00863697"/>
    <w:rsid w:val="008636CF"/>
    <w:rsid w:val="00863C30"/>
    <w:rsid w:val="00863FE6"/>
    <w:rsid w:val="00864066"/>
    <w:rsid w:val="008643EE"/>
    <w:rsid w:val="0086473E"/>
    <w:rsid w:val="00864826"/>
    <w:rsid w:val="00864A38"/>
    <w:rsid w:val="00864A71"/>
    <w:rsid w:val="00865528"/>
    <w:rsid w:val="008659FB"/>
    <w:rsid w:val="00865A13"/>
    <w:rsid w:val="00865CF9"/>
    <w:rsid w:val="00865EB3"/>
    <w:rsid w:val="00866A14"/>
    <w:rsid w:val="00866BE9"/>
    <w:rsid w:val="00866E4C"/>
    <w:rsid w:val="008671E5"/>
    <w:rsid w:val="00867417"/>
    <w:rsid w:val="00867660"/>
    <w:rsid w:val="008677A0"/>
    <w:rsid w:val="00867851"/>
    <w:rsid w:val="0086791D"/>
    <w:rsid w:val="008679C5"/>
    <w:rsid w:val="00870433"/>
    <w:rsid w:val="00870BF9"/>
    <w:rsid w:val="008714A6"/>
    <w:rsid w:val="00871C43"/>
    <w:rsid w:val="00871DB4"/>
    <w:rsid w:val="00871EB6"/>
    <w:rsid w:val="00871F22"/>
    <w:rsid w:val="00871FDE"/>
    <w:rsid w:val="0087258E"/>
    <w:rsid w:val="00872C37"/>
    <w:rsid w:val="00873448"/>
    <w:rsid w:val="008736BC"/>
    <w:rsid w:val="00873A28"/>
    <w:rsid w:val="00873E01"/>
    <w:rsid w:val="00874210"/>
    <w:rsid w:val="0087423A"/>
    <w:rsid w:val="0087435B"/>
    <w:rsid w:val="00874DE5"/>
    <w:rsid w:val="00874F1B"/>
    <w:rsid w:val="008753AA"/>
    <w:rsid w:val="00875B45"/>
    <w:rsid w:val="00875B9B"/>
    <w:rsid w:val="00875C94"/>
    <w:rsid w:val="00875FEC"/>
    <w:rsid w:val="00876340"/>
    <w:rsid w:val="00876425"/>
    <w:rsid w:val="00876696"/>
    <w:rsid w:val="00877332"/>
    <w:rsid w:val="00877475"/>
    <w:rsid w:val="008774CD"/>
    <w:rsid w:val="0087772C"/>
    <w:rsid w:val="00877820"/>
    <w:rsid w:val="00877A38"/>
    <w:rsid w:val="00881121"/>
    <w:rsid w:val="008811BB"/>
    <w:rsid w:val="008814B0"/>
    <w:rsid w:val="008816DC"/>
    <w:rsid w:val="00881B28"/>
    <w:rsid w:val="00881C62"/>
    <w:rsid w:val="00882384"/>
    <w:rsid w:val="0088263E"/>
    <w:rsid w:val="00883DCC"/>
    <w:rsid w:val="00883F5D"/>
    <w:rsid w:val="008847CE"/>
    <w:rsid w:val="00884F0E"/>
    <w:rsid w:val="00884FD4"/>
    <w:rsid w:val="00885220"/>
    <w:rsid w:val="00885E94"/>
    <w:rsid w:val="00885F5C"/>
    <w:rsid w:val="00885F69"/>
    <w:rsid w:val="0088654D"/>
    <w:rsid w:val="008866C7"/>
    <w:rsid w:val="0088674D"/>
    <w:rsid w:val="00886A50"/>
    <w:rsid w:val="0088721D"/>
    <w:rsid w:val="0088756C"/>
    <w:rsid w:val="008875B6"/>
    <w:rsid w:val="0088769E"/>
    <w:rsid w:val="00887C2C"/>
    <w:rsid w:val="008908C4"/>
    <w:rsid w:val="00890AEB"/>
    <w:rsid w:val="00891247"/>
    <w:rsid w:val="008913AE"/>
    <w:rsid w:val="00891521"/>
    <w:rsid w:val="00891742"/>
    <w:rsid w:val="0089194D"/>
    <w:rsid w:val="00891A42"/>
    <w:rsid w:val="0089294A"/>
    <w:rsid w:val="008929E9"/>
    <w:rsid w:val="00892A8B"/>
    <w:rsid w:val="00892A98"/>
    <w:rsid w:val="00892D14"/>
    <w:rsid w:val="008933ED"/>
    <w:rsid w:val="00893CDF"/>
    <w:rsid w:val="00893F60"/>
    <w:rsid w:val="0089441D"/>
    <w:rsid w:val="00894D5B"/>
    <w:rsid w:val="00895439"/>
    <w:rsid w:val="00895F33"/>
    <w:rsid w:val="00896308"/>
    <w:rsid w:val="00896648"/>
    <w:rsid w:val="00896678"/>
    <w:rsid w:val="00896DC1"/>
    <w:rsid w:val="008979EA"/>
    <w:rsid w:val="00897CF8"/>
    <w:rsid w:val="008A024E"/>
    <w:rsid w:val="008A02BA"/>
    <w:rsid w:val="008A05C8"/>
    <w:rsid w:val="008A09D7"/>
    <w:rsid w:val="008A0DB3"/>
    <w:rsid w:val="008A1D27"/>
    <w:rsid w:val="008A1E7C"/>
    <w:rsid w:val="008A1F06"/>
    <w:rsid w:val="008A2752"/>
    <w:rsid w:val="008A2891"/>
    <w:rsid w:val="008A2E42"/>
    <w:rsid w:val="008A3304"/>
    <w:rsid w:val="008A3577"/>
    <w:rsid w:val="008A36A7"/>
    <w:rsid w:val="008A3906"/>
    <w:rsid w:val="008A392B"/>
    <w:rsid w:val="008A4357"/>
    <w:rsid w:val="008A4519"/>
    <w:rsid w:val="008A46BF"/>
    <w:rsid w:val="008A4B18"/>
    <w:rsid w:val="008A4B66"/>
    <w:rsid w:val="008A4BFA"/>
    <w:rsid w:val="008A4D6F"/>
    <w:rsid w:val="008A511A"/>
    <w:rsid w:val="008A5AED"/>
    <w:rsid w:val="008A5DAD"/>
    <w:rsid w:val="008A5E1C"/>
    <w:rsid w:val="008A5F70"/>
    <w:rsid w:val="008A5FF3"/>
    <w:rsid w:val="008A608D"/>
    <w:rsid w:val="008A6131"/>
    <w:rsid w:val="008A643E"/>
    <w:rsid w:val="008A7035"/>
    <w:rsid w:val="008A728C"/>
    <w:rsid w:val="008A7340"/>
    <w:rsid w:val="008A73E2"/>
    <w:rsid w:val="008A74C3"/>
    <w:rsid w:val="008A78A3"/>
    <w:rsid w:val="008A7960"/>
    <w:rsid w:val="008A7D96"/>
    <w:rsid w:val="008B0226"/>
    <w:rsid w:val="008B0A57"/>
    <w:rsid w:val="008B0BA6"/>
    <w:rsid w:val="008B0E3A"/>
    <w:rsid w:val="008B11CE"/>
    <w:rsid w:val="008B16C9"/>
    <w:rsid w:val="008B1C71"/>
    <w:rsid w:val="008B1FA0"/>
    <w:rsid w:val="008B2B23"/>
    <w:rsid w:val="008B3238"/>
    <w:rsid w:val="008B37DA"/>
    <w:rsid w:val="008B4E26"/>
    <w:rsid w:val="008B4EBF"/>
    <w:rsid w:val="008B4FE7"/>
    <w:rsid w:val="008B5043"/>
    <w:rsid w:val="008B50DA"/>
    <w:rsid w:val="008B524E"/>
    <w:rsid w:val="008B5B2F"/>
    <w:rsid w:val="008B64BE"/>
    <w:rsid w:val="008B65B4"/>
    <w:rsid w:val="008B6735"/>
    <w:rsid w:val="008B7398"/>
    <w:rsid w:val="008B7EC8"/>
    <w:rsid w:val="008B7FA2"/>
    <w:rsid w:val="008B7FD8"/>
    <w:rsid w:val="008C062C"/>
    <w:rsid w:val="008C0D99"/>
    <w:rsid w:val="008C0EC1"/>
    <w:rsid w:val="008C144A"/>
    <w:rsid w:val="008C15EE"/>
    <w:rsid w:val="008C16D6"/>
    <w:rsid w:val="008C19C1"/>
    <w:rsid w:val="008C2271"/>
    <w:rsid w:val="008C2504"/>
    <w:rsid w:val="008C2915"/>
    <w:rsid w:val="008C298D"/>
    <w:rsid w:val="008C2E56"/>
    <w:rsid w:val="008C360D"/>
    <w:rsid w:val="008C3F3D"/>
    <w:rsid w:val="008C4454"/>
    <w:rsid w:val="008C4694"/>
    <w:rsid w:val="008C4A7D"/>
    <w:rsid w:val="008C4F76"/>
    <w:rsid w:val="008C5742"/>
    <w:rsid w:val="008C5D7F"/>
    <w:rsid w:val="008C60E9"/>
    <w:rsid w:val="008C6260"/>
    <w:rsid w:val="008C65E9"/>
    <w:rsid w:val="008C663E"/>
    <w:rsid w:val="008C7320"/>
    <w:rsid w:val="008C7412"/>
    <w:rsid w:val="008C7768"/>
    <w:rsid w:val="008C7833"/>
    <w:rsid w:val="008C783A"/>
    <w:rsid w:val="008C79E4"/>
    <w:rsid w:val="008C7A01"/>
    <w:rsid w:val="008C7AFA"/>
    <w:rsid w:val="008C7C42"/>
    <w:rsid w:val="008C7E83"/>
    <w:rsid w:val="008C7F68"/>
    <w:rsid w:val="008D000D"/>
    <w:rsid w:val="008D0EF3"/>
    <w:rsid w:val="008D10EF"/>
    <w:rsid w:val="008D1278"/>
    <w:rsid w:val="008D1A61"/>
    <w:rsid w:val="008D1AA1"/>
    <w:rsid w:val="008D1CB4"/>
    <w:rsid w:val="008D1EA3"/>
    <w:rsid w:val="008D1FC4"/>
    <w:rsid w:val="008D201A"/>
    <w:rsid w:val="008D2180"/>
    <w:rsid w:val="008D24F6"/>
    <w:rsid w:val="008D2DAF"/>
    <w:rsid w:val="008D3021"/>
    <w:rsid w:val="008D3241"/>
    <w:rsid w:val="008D3576"/>
    <w:rsid w:val="008D38C3"/>
    <w:rsid w:val="008D3AA6"/>
    <w:rsid w:val="008D3B2B"/>
    <w:rsid w:val="008D3C2A"/>
    <w:rsid w:val="008D3F2E"/>
    <w:rsid w:val="008D42E0"/>
    <w:rsid w:val="008D4C5C"/>
    <w:rsid w:val="008D4CD1"/>
    <w:rsid w:val="008D4FB6"/>
    <w:rsid w:val="008D51C0"/>
    <w:rsid w:val="008D55C3"/>
    <w:rsid w:val="008D58D0"/>
    <w:rsid w:val="008D5A46"/>
    <w:rsid w:val="008D5CAF"/>
    <w:rsid w:val="008D5E4E"/>
    <w:rsid w:val="008D61B4"/>
    <w:rsid w:val="008D6242"/>
    <w:rsid w:val="008D6C56"/>
    <w:rsid w:val="008D6E3A"/>
    <w:rsid w:val="008D6E46"/>
    <w:rsid w:val="008D6FD7"/>
    <w:rsid w:val="008D70D0"/>
    <w:rsid w:val="008D7280"/>
    <w:rsid w:val="008D72AE"/>
    <w:rsid w:val="008D72C4"/>
    <w:rsid w:val="008D73D5"/>
    <w:rsid w:val="008D7542"/>
    <w:rsid w:val="008D7730"/>
    <w:rsid w:val="008D78E6"/>
    <w:rsid w:val="008D792D"/>
    <w:rsid w:val="008E0DE7"/>
    <w:rsid w:val="008E117D"/>
    <w:rsid w:val="008E128C"/>
    <w:rsid w:val="008E16C5"/>
    <w:rsid w:val="008E1C31"/>
    <w:rsid w:val="008E1CC7"/>
    <w:rsid w:val="008E20E7"/>
    <w:rsid w:val="008E234D"/>
    <w:rsid w:val="008E2F17"/>
    <w:rsid w:val="008E3448"/>
    <w:rsid w:val="008E35BA"/>
    <w:rsid w:val="008E3852"/>
    <w:rsid w:val="008E394A"/>
    <w:rsid w:val="008E3A3B"/>
    <w:rsid w:val="008E3EC9"/>
    <w:rsid w:val="008E4376"/>
    <w:rsid w:val="008E4F4D"/>
    <w:rsid w:val="008E542E"/>
    <w:rsid w:val="008E54F3"/>
    <w:rsid w:val="008E5833"/>
    <w:rsid w:val="008E5B0C"/>
    <w:rsid w:val="008E5C61"/>
    <w:rsid w:val="008E5E2C"/>
    <w:rsid w:val="008E6068"/>
    <w:rsid w:val="008E6132"/>
    <w:rsid w:val="008E6512"/>
    <w:rsid w:val="008E6BA3"/>
    <w:rsid w:val="008E7164"/>
    <w:rsid w:val="008E7392"/>
    <w:rsid w:val="008F0102"/>
    <w:rsid w:val="008F0B4D"/>
    <w:rsid w:val="008F1756"/>
    <w:rsid w:val="008F17FB"/>
    <w:rsid w:val="008F185D"/>
    <w:rsid w:val="008F1947"/>
    <w:rsid w:val="008F1CDA"/>
    <w:rsid w:val="008F1D83"/>
    <w:rsid w:val="008F23F0"/>
    <w:rsid w:val="008F25BC"/>
    <w:rsid w:val="008F2A40"/>
    <w:rsid w:val="008F2A45"/>
    <w:rsid w:val="008F2BE9"/>
    <w:rsid w:val="008F2DAE"/>
    <w:rsid w:val="008F2DF8"/>
    <w:rsid w:val="008F3176"/>
    <w:rsid w:val="008F3BFF"/>
    <w:rsid w:val="008F4B32"/>
    <w:rsid w:val="008F4C96"/>
    <w:rsid w:val="008F4E26"/>
    <w:rsid w:val="008F54AD"/>
    <w:rsid w:val="008F55BD"/>
    <w:rsid w:val="008F584B"/>
    <w:rsid w:val="008F5883"/>
    <w:rsid w:val="008F597A"/>
    <w:rsid w:val="008F5CD3"/>
    <w:rsid w:val="008F63DB"/>
    <w:rsid w:val="008F653C"/>
    <w:rsid w:val="008F6DED"/>
    <w:rsid w:val="008F6F85"/>
    <w:rsid w:val="008F71E7"/>
    <w:rsid w:val="008F7470"/>
    <w:rsid w:val="008F754B"/>
    <w:rsid w:val="008F75AD"/>
    <w:rsid w:val="008F79F7"/>
    <w:rsid w:val="008F7A44"/>
    <w:rsid w:val="008F7C9C"/>
    <w:rsid w:val="008F7D8B"/>
    <w:rsid w:val="00900075"/>
    <w:rsid w:val="0090042F"/>
    <w:rsid w:val="009014B6"/>
    <w:rsid w:val="0090177C"/>
    <w:rsid w:val="009017DC"/>
    <w:rsid w:val="0090182F"/>
    <w:rsid w:val="00901844"/>
    <w:rsid w:val="009018F5"/>
    <w:rsid w:val="00901A7D"/>
    <w:rsid w:val="00901C92"/>
    <w:rsid w:val="00901D13"/>
    <w:rsid w:val="00901F1D"/>
    <w:rsid w:val="00901F67"/>
    <w:rsid w:val="0090256D"/>
    <w:rsid w:val="009028DE"/>
    <w:rsid w:val="00902AEB"/>
    <w:rsid w:val="00902B5B"/>
    <w:rsid w:val="00902C36"/>
    <w:rsid w:val="00902F50"/>
    <w:rsid w:val="009030AE"/>
    <w:rsid w:val="0090358A"/>
    <w:rsid w:val="00903858"/>
    <w:rsid w:val="00903E6B"/>
    <w:rsid w:val="00904249"/>
    <w:rsid w:val="009045D4"/>
    <w:rsid w:val="00904A03"/>
    <w:rsid w:val="0090664D"/>
    <w:rsid w:val="00906A05"/>
    <w:rsid w:val="00906F27"/>
    <w:rsid w:val="00906F46"/>
    <w:rsid w:val="00907B82"/>
    <w:rsid w:val="00907BDE"/>
    <w:rsid w:val="009102EF"/>
    <w:rsid w:val="009110D8"/>
    <w:rsid w:val="00911662"/>
    <w:rsid w:val="0091171A"/>
    <w:rsid w:val="00911A81"/>
    <w:rsid w:val="009122AB"/>
    <w:rsid w:val="009130B6"/>
    <w:rsid w:val="009136E3"/>
    <w:rsid w:val="00913BD1"/>
    <w:rsid w:val="009140B6"/>
    <w:rsid w:val="0091428A"/>
    <w:rsid w:val="00914580"/>
    <w:rsid w:val="00914718"/>
    <w:rsid w:val="00914DDA"/>
    <w:rsid w:val="00914E23"/>
    <w:rsid w:val="009155E3"/>
    <w:rsid w:val="00916576"/>
    <w:rsid w:val="009168E7"/>
    <w:rsid w:val="00916BDA"/>
    <w:rsid w:val="00916EE5"/>
    <w:rsid w:val="00916F26"/>
    <w:rsid w:val="00917268"/>
    <w:rsid w:val="0091735C"/>
    <w:rsid w:val="009173FD"/>
    <w:rsid w:val="0091787A"/>
    <w:rsid w:val="00917B42"/>
    <w:rsid w:val="0092009D"/>
    <w:rsid w:val="0092012F"/>
    <w:rsid w:val="00920991"/>
    <w:rsid w:val="009209E5"/>
    <w:rsid w:val="009210C5"/>
    <w:rsid w:val="009211BF"/>
    <w:rsid w:val="0092159B"/>
    <w:rsid w:val="00921B25"/>
    <w:rsid w:val="00921F42"/>
    <w:rsid w:val="00921F46"/>
    <w:rsid w:val="0092205B"/>
    <w:rsid w:val="00922DD7"/>
    <w:rsid w:val="00923120"/>
    <w:rsid w:val="00923974"/>
    <w:rsid w:val="009239B5"/>
    <w:rsid w:val="00923ACC"/>
    <w:rsid w:val="00923D05"/>
    <w:rsid w:val="00923E34"/>
    <w:rsid w:val="0092418B"/>
    <w:rsid w:val="009241D4"/>
    <w:rsid w:val="009245BE"/>
    <w:rsid w:val="00924922"/>
    <w:rsid w:val="00924A8E"/>
    <w:rsid w:val="00924B70"/>
    <w:rsid w:val="00924C6C"/>
    <w:rsid w:val="00924CA4"/>
    <w:rsid w:val="00925302"/>
    <w:rsid w:val="009254A5"/>
    <w:rsid w:val="009256CD"/>
    <w:rsid w:val="0092679D"/>
    <w:rsid w:val="00926C2C"/>
    <w:rsid w:val="0092725D"/>
    <w:rsid w:val="009273CC"/>
    <w:rsid w:val="009273E9"/>
    <w:rsid w:val="00927842"/>
    <w:rsid w:val="009309EB"/>
    <w:rsid w:val="0093106F"/>
    <w:rsid w:val="00931473"/>
    <w:rsid w:val="009316A3"/>
    <w:rsid w:val="009316E2"/>
    <w:rsid w:val="00931AE8"/>
    <w:rsid w:val="00932425"/>
    <w:rsid w:val="009326DF"/>
    <w:rsid w:val="00932D51"/>
    <w:rsid w:val="00933789"/>
    <w:rsid w:val="00933913"/>
    <w:rsid w:val="009344E5"/>
    <w:rsid w:val="0093472C"/>
    <w:rsid w:val="00934872"/>
    <w:rsid w:val="0093488B"/>
    <w:rsid w:val="009349BB"/>
    <w:rsid w:val="00934C47"/>
    <w:rsid w:val="00935135"/>
    <w:rsid w:val="009356DF"/>
    <w:rsid w:val="00935AF7"/>
    <w:rsid w:val="0093682D"/>
    <w:rsid w:val="00937643"/>
    <w:rsid w:val="009376AD"/>
    <w:rsid w:val="00937D5E"/>
    <w:rsid w:val="009400A6"/>
    <w:rsid w:val="009403C1"/>
    <w:rsid w:val="00940900"/>
    <w:rsid w:val="00940DE8"/>
    <w:rsid w:val="00942379"/>
    <w:rsid w:val="009423DC"/>
    <w:rsid w:val="00942A03"/>
    <w:rsid w:val="00942B24"/>
    <w:rsid w:val="009430E8"/>
    <w:rsid w:val="009433F2"/>
    <w:rsid w:val="0094397A"/>
    <w:rsid w:val="009439F3"/>
    <w:rsid w:val="00944669"/>
    <w:rsid w:val="00944F9B"/>
    <w:rsid w:val="009453C1"/>
    <w:rsid w:val="009455BD"/>
    <w:rsid w:val="00945B0C"/>
    <w:rsid w:val="00945E71"/>
    <w:rsid w:val="009461C0"/>
    <w:rsid w:val="0094621F"/>
    <w:rsid w:val="0094638C"/>
    <w:rsid w:val="009467D2"/>
    <w:rsid w:val="00946859"/>
    <w:rsid w:val="00946DA2"/>
    <w:rsid w:val="00947066"/>
    <w:rsid w:val="009474F5"/>
    <w:rsid w:val="009475D8"/>
    <w:rsid w:val="009476EF"/>
    <w:rsid w:val="009479F9"/>
    <w:rsid w:val="00947D29"/>
    <w:rsid w:val="00947E84"/>
    <w:rsid w:val="009504BA"/>
    <w:rsid w:val="0095101B"/>
    <w:rsid w:val="00951112"/>
    <w:rsid w:val="009512EA"/>
    <w:rsid w:val="009515A2"/>
    <w:rsid w:val="00951723"/>
    <w:rsid w:val="0095228A"/>
    <w:rsid w:val="009522C6"/>
    <w:rsid w:val="009523C8"/>
    <w:rsid w:val="009525C3"/>
    <w:rsid w:val="009527DE"/>
    <w:rsid w:val="00952A38"/>
    <w:rsid w:val="00952C72"/>
    <w:rsid w:val="009535D9"/>
    <w:rsid w:val="009537C7"/>
    <w:rsid w:val="009537C9"/>
    <w:rsid w:val="00953D0D"/>
    <w:rsid w:val="00954608"/>
    <w:rsid w:val="009546A9"/>
    <w:rsid w:val="009547CB"/>
    <w:rsid w:val="00954810"/>
    <w:rsid w:val="00954F1D"/>
    <w:rsid w:val="00955348"/>
    <w:rsid w:val="00955B78"/>
    <w:rsid w:val="00955E00"/>
    <w:rsid w:val="00956B4B"/>
    <w:rsid w:val="00957034"/>
    <w:rsid w:val="00957A83"/>
    <w:rsid w:val="00957B67"/>
    <w:rsid w:val="00957BD9"/>
    <w:rsid w:val="00960063"/>
    <w:rsid w:val="00960562"/>
    <w:rsid w:val="00960FEC"/>
    <w:rsid w:val="00961BC1"/>
    <w:rsid w:val="0096205F"/>
    <w:rsid w:val="00962091"/>
    <w:rsid w:val="009623D9"/>
    <w:rsid w:val="009627B7"/>
    <w:rsid w:val="009627D8"/>
    <w:rsid w:val="00962AEF"/>
    <w:rsid w:val="00962DE5"/>
    <w:rsid w:val="00963368"/>
    <w:rsid w:val="009633A6"/>
    <w:rsid w:val="009633D8"/>
    <w:rsid w:val="00963515"/>
    <w:rsid w:val="00963731"/>
    <w:rsid w:val="0096401E"/>
    <w:rsid w:val="009644CA"/>
    <w:rsid w:val="00964567"/>
    <w:rsid w:val="00964623"/>
    <w:rsid w:val="00965220"/>
    <w:rsid w:val="009654DC"/>
    <w:rsid w:val="0096557A"/>
    <w:rsid w:val="00965915"/>
    <w:rsid w:val="00965F7F"/>
    <w:rsid w:val="00966443"/>
    <w:rsid w:val="00966C0C"/>
    <w:rsid w:val="00966C4C"/>
    <w:rsid w:val="00966D2F"/>
    <w:rsid w:val="009672B6"/>
    <w:rsid w:val="009672F2"/>
    <w:rsid w:val="00967346"/>
    <w:rsid w:val="00967392"/>
    <w:rsid w:val="009677EA"/>
    <w:rsid w:val="00967F5C"/>
    <w:rsid w:val="00967FD6"/>
    <w:rsid w:val="00970AA3"/>
    <w:rsid w:val="00970C63"/>
    <w:rsid w:val="00970DBD"/>
    <w:rsid w:val="00970EA1"/>
    <w:rsid w:val="00971320"/>
    <w:rsid w:val="00971448"/>
    <w:rsid w:val="009716CF"/>
    <w:rsid w:val="00971ECC"/>
    <w:rsid w:val="00971EFC"/>
    <w:rsid w:val="0097216F"/>
    <w:rsid w:val="00972335"/>
    <w:rsid w:val="00972384"/>
    <w:rsid w:val="0097254E"/>
    <w:rsid w:val="009727AE"/>
    <w:rsid w:val="00972A0F"/>
    <w:rsid w:val="00972C56"/>
    <w:rsid w:val="00972E46"/>
    <w:rsid w:val="009730E8"/>
    <w:rsid w:val="009733B6"/>
    <w:rsid w:val="0097379E"/>
    <w:rsid w:val="00973890"/>
    <w:rsid w:val="0097399F"/>
    <w:rsid w:val="00973AED"/>
    <w:rsid w:val="00973CAA"/>
    <w:rsid w:val="00973DF1"/>
    <w:rsid w:val="009740A2"/>
    <w:rsid w:val="00974806"/>
    <w:rsid w:val="009748B4"/>
    <w:rsid w:val="00974B40"/>
    <w:rsid w:val="00975536"/>
    <w:rsid w:val="00975594"/>
    <w:rsid w:val="009755CC"/>
    <w:rsid w:val="009756F2"/>
    <w:rsid w:val="00975ABD"/>
    <w:rsid w:val="00975F45"/>
    <w:rsid w:val="009761DC"/>
    <w:rsid w:val="00976286"/>
    <w:rsid w:val="009764E8"/>
    <w:rsid w:val="00977874"/>
    <w:rsid w:val="009779A4"/>
    <w:rsid w:val="00977C1C"/>
    <w:rsid w:val="00977D5D"/>
    <w:rsid w:val="00980127"/>
    <w:rsid w:val="00980850"/>
    <w:rsid w:val="0098153F"/>
    <w:rsid w:val="00981669"/>
    <w:rsid w:val="009817B2"/>
    <w:rsid w:val="009818C5"/>
    <w:rsid w:val="00981DCF"/>
    <w:rsid w:val="00981F05"/>
    <w:rsid w:val="00982162"/>
    <w:rsid w:val="00982312"/>
    <w:rsid w:val="009827B4"/>
    <w:rsid w:val="00983251"/>
    <w:rsid w:val="009833C5"/>
    <w:rsid w:val="009840AC"/>
    <w:rsid w:val="009840C7"/>
    <w:rsid w:val="009840EC"/>
    <w:rsid w:val="0098449A"/>
    <w:rsid w:val="009846C2"/>
    <w:rsid w:val="00984AC2"/>
    <w:rsid w:val="0098513D"/>
    <w:rsid w:val="0098526F"/>
    <w:rsid w:val="00985643"/>
    <w:rsid w:val="00985F74"/>
    <w:rsid w:val="00986701"/>
    <w:rsid w:val="00986B78"/>
    <w:rsid w:val="00986BC4"/>
    <w:rsid w:val="00986E7B"/>
    <w:rsid w:val="00986EA4"/>
    <w:rsid w:val="0098749E"/>
    <w:rsid w:val="00990016"/>
    <w:rsid w:val="0099068D"/>
    <w:rsid w:val="00990AAF"/>
    <w:rsid w:val="00990EB4"/>
    <w:rsid w:val="0099166F"/>
    <w:rsid w:val="0099191C"/>
    <w:rsid w:val="00991968"/>
    <w:rsid w:val="0099217E"/>
    <w:rsid w:val="00992597"/>
    <w:rsid w:val="009926DC"/>
    <w:rsid w:val="0099276C"/>
    <w:rsid w:val="00992876"/>
    <w:rsid w:val="00992CEE"/>
    <w:rsid w:val="00992D30"/>
    <w:rsid w:val="0099319F"/>
    <w:rsid w:val="009932BC"/>
    <w:rsid w:val="00993412"/>
    <w:rsid w:val="00993C66"/>
    <w:rsid w:val="00993F08"/>
    <w:rsid w:val="00993F0C"/>
    <w:rsid w:val="009944DE"/>
    <w:rsid w:val="00994972"/>
    <w:rsid w:val="009949EA"/>
    <w:rsid w:val="00994D40"/>
    <w:rsid w:val="009952CE"/>
    <w:rsid w:val="00995382"/>
    <w:rsid w:val="009957EA"/>
    <w:rsid w:val="0099598E"/>
    <w:rsid w:val="009962C3"/>
    <w:rsid w:val="0099681B"/>
    <w:rsid w:val="009A032A"/>
    <w:rsid w:val="009A0C6E"/>
    <w:rsid w:val="009A171A"/>
    <w:rsid w:val="009A1A86"/>
    <w:rsid w:val="009A1F57"/>
    <w:rsid w:val="009A224A"/>
    <w:rsid w:val="009A2292"/>
    <w:rsid w:val="009A2DC0"/>
    <w:rsid w:val="009A2DF2"/>
    <w:rsid w:val="009A3199"/>
    <w:rsid w:val="009A38C9"/>
    <w:rsid w:val="009A3F95"/>
    <w:rsid w:val="009A4395"/>
    <w:rsid w:val="009A4CEB"/>
    <w:rsid w:val="009A4E29"/>
    <w:rsid w:val="009A5508"/>
    <w:rsid w:val="009A5531"/>
    <w:rsid w:val="009A554A"/>
    <w:rsid w:val="009A58B3"/>
    <w:rsid w:val="009A5C1B"/>
    <w:rsid w:val="009A5F5F"/>
    <w:rsid w:val="009A5FF6"/>
    <w:rsid w:val="009A6786"/>
    <w:rsid w:val="009A67B9"/>
    <w:rsid w:val="009A6877"/>
    <w:rsid w:val="009A693B"/>
    <w:rsid w:val="009A6C8F"/>
    <w:rsid w:val="009A6F74"/>
    <w:rsid w:val="009A6F7C"/>
    <w:rsid w:val="009A6F8C"/>
    <w:rsid w:val="009A6FA1"/>
    <w:rsid w:val="009A7477"/>
    <w:rsid w:val="009A763B"/>
    <w:rsid w:val="009A7D06"/>
    <w:rsid w:val="009B0133"/>
    <w:rsid w:val="009B050A"/>
    <w:rsid w:val="009B0E6F"/>
    <w:rsid w:val="009B12C8"/>
    <w:rsid w:val="009B1583"/>
    <w:rsid w:val="009B1697"/>
    <w:rsid w:val="009B180E"/>
    <w:rsid w:val="009B19CC"/>
    <w:rsid w:val="009B19FA"/>
    <w:rsid w:val="009B1B13"/>
    <w:rsid w:val="009B1E2F"/>
    <w:rsid w:val="009B23E5"/>
    <w:rsid w:val="009B24B4"/>
    <w:rsid w:val="009B2B13"/>
    <w:rsid w:val="009B2B1E"/>
    <w:rsid w:val="009B3155"/>
    <w:rsid w:val="009B32F0"/>
    <w:rsid w:val="009B363F"/>
    <w:rsid w:val="009B38CC"/>
    <w:rsid w:val="009B3AAD"/>
    <w:rsid w:val="009B3B4A"/>
    <w:rsid w:val="009B3DA5"/>
    <w:rsid w:val="009B46EB"/>
    <w:rsid w:val="009B49A6"/>
    <w:rsid w:val="009B54F3"/>
    <w:rsid w:val="009B5663"/>
    <w:rsid w:val="009B5782"/>
    <w:rsid w:val="009B58B4"/>
    <w:rsid w:val="009B6939"/>
    <w:rsid w:val="009B693D"/>
    <w:rsid w:val="009B7009"/>
    <w:rsid w:val="009B721D"/>
    <w:rsid w:val="009B73F2"/>
    <w:rsid w:val="009B76C1"/>
    <w:rsid w:val="009B7A7A"/>
    <w:rsid w:val="009B7C70"/>
    <w:rsid w:val="009C0921"/>
    <w:rsid w:val="009C09E2"/>
    <w:rsid w:val="009C0A5C"/>
    <w:rsid w:val="009C0FAF"/>
    <w:rsid w:val="009C1377"/>
    <w:rsid w:val="009C1972"/>
    <w:rsid w:val="009C19C0"/>
    <w:rsid w:val="009C19F5"/>
    <w:rsid w:val="009C1CF9"/>
    <w:rsid w:val="009C1D17"/>
    <w:rsid w:val="009C1E35"/>
    <w:rsid w:val="009C1ED1"/>
    <w:rsid w:val="009C2376"/>
    <w:rsid w:val="009C3203"/>
    <w:rsid w:val="009C3282"/>
    <w:rsid w:val="009C375C"/>
    <w:rsid w:val="009C3B5A"/>
    <w:rsid w:val="009C3E07"/>
    <w:rsid w:val="009C4DD5"/>
    <w:rsid w:val="009C4EAE"/>
    <w:rsid w:val="009C56EE"/>
    <w:rsid w:val="009C57C6"/>
    <w:rsid w:val="009C58B4"/>
    <w:rsid w:val="009C5976"/>
    <w:rsid w:val="009C5E36"/>
    <w:rsid w:val="009C61F0"/>
    <w:rsid w:val="009C620E"/>
    <w:rsid w:val="009C660F"/>
    <w:rsid w:val="009C6A02"/>
    <w:rsid w:val="009C6C65"/>
    <w:rsid w:val="009C6C99"/>
    <w:rsid w:val="009C7001"/>
    <w:rsid w:val="009C719A"/>
    <w:rsid w:val="009C7201"/>
    <w:rsid w:val="009C775D"/>
    <w:rsid w:val="009C7980"/>
    <w:rsid w:val="009C7C07"/>
    <w:rsid w:val="009C7CBE"/>
    <w:rsid w:val="009C7E76"/>
    <w:rsid w:val="009D02B6"/>
    <w:rsid w:val="009D05FE"/>
    <w:rsid w:val="009D071B"/>
    <w:rsid w:val="009D086C"/>
    <w:rsid w:val="009D0CAF"/>
    <w:rsid w:val="009D12D3"/>
    <w:rsid w:val="009D149E"/>
    <w:rsid w:val="009D1848"/>
    <w:rsid w:val="009D19E0"/>
    <w:rsid w:val="009D1AD4"/>
    <w:rsid w:val="009D1C35"/>
    <w:rsid w:val="009D24B8"/>
    <w:rsid w:val="009D29A9"/>
    <w:rsid w:val="009D31B9"/>
    <w:rsid w:val="009D34ED"/>
    <w:rsid w:val="009D3730"/>
    <w:rsid w:val="009D38AE"/>
    <w:rsid w:val="009D3D9D"/>
    <w:rsid w:val="009D4044"/>
    <w:rsid w:val="009D4AA2"/>
    <w:rsid w:val="009D4BE6"/>
    <w:rsid w:val="009D4EBC"/>
    <w:rsid w:val="009D536F"/>
    <w:rsid w:val="009D56C4"/>
    <w:rsid w:val="009D5C18"/>
    <w:rsid w:val="009D5C32"/>
    <w:rsid w:val="009D5DB8"/>
    <w:rsid w:val="009D5FC3"/>
    <w:rsid w:val="009D6E8F"/>
    <w:rsid w:val="009D72CB"/>
    <w:rsid w:val="009D781D"/>
    <w:rsid w:val="009E0137"/>
    <w:rsid w:val="009E042B"/>
    <w:rsid w:val="009E11B2"/>
    <w:rsid w:val="009E1242"/>
    <w:rsid w:val="009E13FC"/>
    <w:rsid w:val="009E147D"/>
    <w:rsid w:val="009E15D4"/>
    <w:rsid w:val="009E1BE0"/>
    <w:rsid w:val="009E2260"/>
    <w:rsid w:val="009E22FA"/>
    <w:rsid w:val="009E23BF"/>
    <w:rsid w:val="009E2855"/>
    <w:rsid w:val="009E2904"/>
    <w:rsid w:val="009E29C2"/>
    <w:rsid w:val="009E2A06"/>
    <w:rsid w:val="009E2BDB"/>
    <w:rsid w:val="009E2C30"/>
    <w:rsid w:val="009E338F"/>
    <w:rsid w:val="009E3922"/>
    <w:rsid w:val="009E396A"/>
    <w:rsid w:val="009E3989"/>
    <w:rsid w:val="009E53B5"/>
    <w:rsid w:val="009E5448"/>
    <w:rsid w:val="009E5EEC"/>
    <w:rsid w:val="009E6571"/>
    <w:rsid w:val="009E65EA"/>
    <w:rsid w:val="009E662A"/>
    <w:rsid w:val="009E6BE8"/>
    <w:rsid w:val="009E6C36"/>
    <w:rsid w:val="009E6EB8"/>
    <w:rsid w:val="009E74FA"/>
    <w:rsid w:val="009E79F0"/>
    <w:rsid w:val="009F01F6"/>
    <w:rsid w:val="009F0421"/>
    <w:rsid w:val="009F0A38"/>
    <w:rsid w:val="009F0BC0"/>
    <w:rsid w:val="009F0BFE"/>
    <w:rsid w:val="009F0D4E"/>
    <w:rsid w:val="009F109F"/>
    <w:rsid w:val="009F16D3"/>
    <w:rsid w:val="009F17A6"/>
    <w:rsid w:val="009F1803"/>
    <w:rsid w:val="009F18C9"/>
    <w:rsid w:val="009F1A8F"/>
    <w:rsid w:val="009F1D6F"/>
    <w:rsid w:val="009F1FD7"/>
    <w:rsid w:val="009F2728"/>
    <w:rsid w:val="009F27FA"/>
    <w:rsid w:val="009F2874"/>
    <w:rsid w:val="009F28D3"/>
    <w:rsid w:val="009F297D"/>
    <w:rsid w:val="009F2DA4"/>
    <w:rsid w:val="009F3000"/>
    <w:rsid w:val="009F3009"/>
    <w:rsid w:val="009F3463"/>
    <w:rsid w:val="009F3922"/>
    <w:rsid w:val="009F4720"/>
    <w:rsid w:val="009F472A"/>
    <w:rsid w:val="009F4B68"/>
    <w:rsid w:val="009F4B79"/>
    <w:rsid w:val="009F4CCE"/>
    <w:rsid w:val="009F4D04"/>
    <w:rsid w:val="009F4F6E"/>
    <w:rsid w:val="009F515C"/>
    <w:rsid w:val="009F56B6"/>
    <w:rsid w:val="009F5877"/>
    <w:rsid w:val="009F592F"/>
    <w:rsid w:val="009F5EA1"/>
    <w:rsid w:val="009F603A"/>
    <w:rsid w:val="009F62A2"/>
    <w:rsid w:val="009F64A0"/>
    <w:rsid w:val="009F67D1"/>
    <w:rsid w:val="009F6AC6"/>
    <w:rsid w:val="009F7CFA"/>
    <w:rsid w:val="009F7ECF"/>
    <w:rsid w:val="00A0007C"/>
    <w:rsid w:val="00A00343"/>
    <w:rsid w:val="00A003FE"/>
    <w:rsid w:val="00A0090D"/>
    <w:rsid w:val="00A00B0A"/>
    <w:rsid w:val="00A00C9F"/>
    <w:rsid w:val="00A00E02"/>
    <w:rsid w:val="00A0122C"/>
    <w:rsid w:val="00A01236"/>
    <w:rsid w:val="00A0129B"/>
    <w:rsid w:val="00A013BA"/>
    <w:rsid w:val="00A0144A"/>
    <w:rsid w:val="00A014A9"/>
    <w:rsid w:val="00A017C5"/>
    <w:rsid w:val="00A01ACE"/>
    <w:rsid w:val="00A02236"/>
    <w:rsid w:val="00A0255D"/>
    <w:rsid w:val="00A02DB9"/>
    <w:rsid w:val="00A03244"/>
    <w:rsid w:val="00A03994"/>
    <w:rsid w:val="00A03B55"/>
    <w:rsid w:val="00A03BB3"/>
    <w:rsid w:val="00A04521"/>
    <w:rsid w:val="00A046BE"/>
    <w:rsid w:val="00A04752"/>
    <w:rsid w:val="00A04887"/>
    <w:rsid w:val="00A04CB7"/>
    <w:rsid w:val="00A056D3"/>
    <w:rsid w:val="00A06303"/>
    <w:rsid w:val="00A06A66"/>
    <w:rsid w:val="00A06AE6"/>
    <w:rsid w:val="00A06E40"/>
    <w:rsid w:val="00A0717D"/>
    <w:rsid w:val="00A07B70"/>
    <w:rsid w:val="00A07E17"/>
    <w:rsid w:val="00A109FF"/>
    <w:rsid w:val="00A10B38"/>
    <w:rsid w:val="00A10B5B"/>
    <w:rsid w:val="00A10F21"/>
    <w:rsid w:val="00A11110"/>
    <w:rsid w:val="00A11275"/>
    <w:rsid w:val="00A115EB"/>
    <w:rsid w:val="00A11788"/>
    <w:rsid w:val="00A11A6C"/>
    <w:rsid w:val="00A1217D"/>
    <w:rsid w:val="00A12413"/>
    <w:rsid w:val="00A12451"/>
    <w:rsid w:val="00A124BA"/>
    <w:rsid w:val="00A12745"/>
    <w:rsid w:val="00A12C46"/>
    <w:rsid w:val="00A12DDA"/>
    <w:rsid w:val="00A12F24"/>
    <w:rsid w:val="00A13379"/>
    <w:rsid w:val="00A133C8"/>
    <w:rsid w:val="00A13655"/>
    <w:rsid w:val="00A13A6E"/>
    <w:rsid w:val="00A1410C"/>
    <w:rsid w:val="00A1425D"/>
    <w:rsid w:val="00A1501D"/>
    <w:rsid w:val="00A1530F"/>
    <w:rsid w:val="00A15EE2"/>
    <w:rsid w:val="00A16112"/>
    <w:rsid w:val="00A165C8"/>
    <w:rsid w:val="00A170D1"/>
    <w:rsid w:val="00A173D4"/>
    <w:rsid w:val="00A177D0"/>
    <w:rsid w:val="00A20D07"/>
    <w:rsid w:val="00A20E21"/>
    <w:rsid w:val="00A20F26"/>
    <w:rsid w:val="00A20FE5"/>
    <w:rsid w:val="00A211BA"/>
    <w:rsid w:val="00A213ED"/>
    <w:rsid w:val="00A21BCE"/>
    <w:rsid w:val="00A223DE"/>
    <w:rsid w:val="00A22961"/>
    <w:rsid w:val="00A22C0E"/>
    <w:rsid w:val="00A22D6E"/>
    <w:rsid w:val="00A232A7"/>
    <w:rsid w:val="00A235EE"/>
    <w:rsid w:val="00A23B73"/>
    <w:rsid w:val="00A23D9E"/>
    <w:rsid w:val="00A24156"/>
    <w:rsid w:val="00A241BC"/>
    <w:rsid w:val="00A2420C"/>
    <w:rsid w:val="00A2427A"/>
    <w:rsid w:val="00A242C3"/>
    <w:rsid w:val="00A247C1"/>
    <w:rsid w:val="00A2495F"/>
    <w:rsid w:val="00A25233"/>
    <w:rsid w:val="00A255D8"/>
    <w:rsid w:val="00A256B5"/>
    <w:rsid w:val="00A25BAB"/>
    <w:rsid w:val="00A25BE8"/>
    <w:rsid w:val="00A26C0A"/>
    <w:rsid w:val="00A26CAC"/>
    <w:rsid w:val="00A2709D"/>
    <w:rsid w:val="00A27474"/>
    <w:rsid w:val="00A27729"/>
    <w:rsid w:val="00A279C3"/>
    <w:rsid w:val="00A27B60"/>
    <w:rsid w:val="00A30107"/>
    <w:rsid w:val="00A30195"/>
    <w:rsid w:val="00A301D7"/>
    <w:rsid w:val="00A304D6"/>
    <w:rsid w:val="00A307C2"/>
    <w:rsid w:val="00A30865"/>
    <w:rsid w:val="00A30A3F"/>
    <w:rsid w:val="00A30B44"/>
    <w:rsid w:val="00A30C99"/>
    <w:rsid w:val="00A30E11"/>
    <w:rsid w:val="00A31147"/>
    <w:rsid w:val="00A31258"/>
    <w:rsid w:val="00A31871"/>
    <w:rsid w:val="00A31A8E"/>
    <w:rsid w:val="00A31FB3"/>
    <w:rsid w:val="00A322C5"/>
    <w:rsid w:val="00A32557"/>
    <w:rsid w:val="00A32783"/>
    <w:rsid w:val="00A3299D"/>
    <w:rsid w:val="00A32EDE"/>
    <w:rsid w:val="00A32EF2"/>
    <w:rsid w:val="00A3307E"/>
    <w:rsid w:val="00A33515"/>
    <w:rsid w:val="00A33F2C"/>
    <w:rsid w:val="00A3410F"/>
    <w:rsid w:val="00A34361"/>
    <w:rsid w:val="00A3476F"/>
    <w:rsid w:val="00A348E8"/>
    <w:rsid w:val="00A34FB8"/>
    <w:rsid w:val="00A35281"/>
    <w:rsid w:val="00A3532B"/>
    <w:rsid w:val="00A358A8"/>
    <w:rsid w:val="00A362A9"/>
    <w:rsid w:val="00A36387"/>
    <w:rsid w:val="00A364CF"/>
    <w:rsid w:val="00A36B3C"/>
    <w:rsid w:val="00A370EE"/>
    <w:rsid w:val="00A37193"/>
    <w:rsid w:val="00A37AEE"/>
    <w:rsid w:val="00A37C01"/>
    <w:rsid w:val="00A37ED7"/>
    <w:rsid w:val="00A37F8D"/>
    <w:rsid w:val="00A4062D"/>
    <w:rsid w:val="00A40666"/>
    <w:rsid w:val="00A40C3B"/>
    <w:rsid w:val="00A41C68"/>
    <w:rsid w:val="00A422DE"/>
    <w:rsid w:val="00A42389"/>
    <w:rsid w:val="00A42570"/>
    <w:rsid w:val="00A42648"/>
    <w:rsid w:val="00A42790"/>
    <w:rsid w:val="00A42823"/>
    <w:rsid w:val="00A4285D"/>
    <w:rsid w:val="00A42BD7"/>
    <w:rsid w:val="00A43A73"/>
    <w:rsid w:val="00A43D18"/>
    <w:rsid w:val="00A43ED5"/>
    <w:rsid w:val="00A43F4B"/>
    <w:rsid w:val="00A4444C"/>
    <w:rsid w:val="00A44759"/>
    <w:rsid w:val="00A44EFC"/>
    <w:rsid w:val="00A4510E"/>
    <w:rsid w:val="00A456A4"/>
    <w:rsid w:val="00A45834"/>
    <w:rsid w:val="00A45A3F"/>
    <w:rsid w:val="00A45CAE"/>
    <w:rsid w:val="00A45EF3"/>
    <w:rsid w:val="00A460B3"/>
    <w:rsid w:val="00A4613B"/>
    <w:rsid w:val="00A4623D"/>
    <w:rsid w:val="00A4672C"/>
    <w:rsid w:val="00A46D4A"/>
    <w:rsid w:val="00A4759C"/>
    <w:rsid w:val="00A47944"/>
    <w:rsid w:val="00A47A3A"/>
    <w:rsid w:val="00A47CC1"/>
    <w:rsid w:val="00A47DCA"/>
    <w:rsid w:val="00A50559"/>
    <w:rsid w:val="00A507DD"/>
    <w:rsid w:val="00A50874"/>
    <w:rsid w:val="00A50CF2"/>
    <w:rsid w:val="00A52131"/>
    <w:rsid w:val="00A52239"/>
    <w:rsid w:val="00A52687"/>
    <w:rsid w:val="00A52B81"/>
    <w:rsid w:val="00A52FE5"/>
    <w:rsid w:val="00A53727"/>
    <w:rsid w:val="00A537B3"/>
    <w:rsid w:val="00A5381D"/>
    <w:rsid w:val="00A538A8"/>
    <w:rsid w:val="00A53E82"/>
    <w:rsid w:val="00A542EB"/>
    <w:rsid w:val="00A54A6B"/>
    <w:rsid w:val="00A55053"/>
    <w:rsid w:val="00A551FD"/>
    <w:rsid w:val="00A5586A"/>
    <w:rsid w:val="00A55909"/>
    <w:rsid w:val="00A55964"/>
    <w:rsid w:val="00A55A83"/>
    <w:rsid w:val="00A5678C"/>
    <w:rsid w:val="00A56A69"/>
    <w:rsid w:val="00A56D41"/>
    <w:rsid w:val="00A60217"/>
    <w:rsid w:val="00A60384"/>
    <w:rsid w:val="00A6050E"/>
    <w:rsid w:val="00A60C28"/>
    <w:rsid w:val="00A60E05"/>
    <w:rsid w:val="00A61078"/>
    <w:rsid w:val="00A612DA"/>
    <w:rsid w:val="00A61BDA"/>
    <w:rsid w:val="00A61E46"/>
    <w:rsid w:val="00A61EAE"/>
    <w:rsid w:val="00A61F7B"/>
    <w:rsid w:val="00A620D8"/>
    <w:rsid w:val="00A6215C"/>
    <w:rsid w:val="00A621AC"/>
    <w:rsid w:val="00A6268B"/>
    <w:rsid w:val="00A62DBE"/>
    <w:rsid w:val="00A63174"/>
    <w:rsid w:val="00A6329F"/>
    <w:rsid w:val="00A632F0"/>
    <w:rsid w:val="00A635E7"/>
    <w:rsid w:val="00A635FE"/>
    <w:rsid w:val="00A648FB"/>
    <w:rsid w:val="00A64B38"/>
    <w:rsid w:val="00A64BCC"/>
    <w:rsid w:val="00A64F7C"/>
    <w:rsid w:val="00A658B4"/>
    <w:rsid w:val="00A65A22"/>
    <w:rsid w:val="00A65E55"/>
    <w:rsid w:val="00A661D0"/>
    <w:rsid w:val="00A66333"/>
    <w:rsid w:val="00A6654A"/>
    <w:rsid w:val="00A66727"/>
    <w:rsid w:val="00A66891"/>
    <w:rsid w:val="00A6689D"/>
    <w:rsid w:val="00A668E2"/>
    <w:rsid w:val="00A67444"/>
    <w:rsid w:val="00A674F1"/>
    <w:rsid w:val="00A675BA"/>
    <w:rsid w:val="00A70007"/>
    <w:rsid w:val="00A7045B"/>
    <w:rsid w:val="00A70907"/>
    <w:rsid w:val="00A70C5A"/>
    <w:rsid w:val="00A70D1B"/>
    <w:rsid w:val="00A7163E"/>
    <w:rsid w:val="00A71B73"/>
    <w:rsid w:val="00A72239"/>
    <w:rsid w:val="00A72C8E"/>
    <w:rsid w:val="00A72EA0"/>
    <w:rsid w:val="00A733A8"/>
    <w:rsid w:val="00A735EC"/>
    <w:rsid w:val="00A73B2B"/>
    <w:rsid w:val="00A73CC4"/>
    <w:rsid w:val="00A73DCB"/>
    <w:rsid w:val="00A7438C"/>
    <w:rsid w:val="00A74705"/>
    <w:rsid w:val="00A74C1E"/>
    <w:rsid w:val="00A74F2A"/>
    <w:rsid w:val="00A75262"/>
    <w:rsid w:val="00A75CA0"/>
    <w:rsid w:val="00A75EC2"/>
    <w:rsid w:val="00A7622F"/>
    <w:rsid w:val="00A76689"/>
    <w:rsid w:val="00A76E1C"/>
    <w:rsid w:val="00A77A75"/>
    <w:rsid w:val="00A77FE4"/>
    <w:rsid w:val="00A80081"/>
    <w:rsid w:val="00A80279"/>
    <w:rsid w:val="00A80456"/>
    <w:rsid w:val="00A80479"/>
    <w:rsid w:val="00A805F9"/>
    <w:rsid w:val="00A80633"/>
    <w:rsid w:val="00A809BC"/>
    <w:rsid w:val="00A80B72"/>
    <w:rsid w:val="00A81427"/>
    <w:rsid w:val="00A817DF"/>
    <w:rsid w:val="00A81AB8"/>
    <w:rsid w:val="00A81CBF"/>
    <w:rsid w:val="00A81D7F"/>
    <w:rsid w:val="00A81E41"/>
    <w:rsid w:val="00A81E6D"/>
    <w:rsid w:val="00A81EA6"/>
    <w:rsid w:val="00A82471"/>
    <w:rsid w:val="00A82C71"/>
    <w:rsid w:val="00A831D2"/>
    <w:rsid w:val="00A832CC"/>
    <w:rsid w:val="00A83463"/>
    <w:rsid w:val="00A838F6"/>
    <w:rsid w:val="00A8391A"/>
    <w:rsid w:val="00A83B11"/>
    <w:rsid w:val="00A83F52"/>
    <w:rsid w:val="00A84170"/>
    <w:rsid w:val="00A8464B"/>
    <w:rsid w:val="00A84666"/>
    <w:rsid w:val="00A84AB9"/>
    <w:rsid w:val="00A85047"/>
    <w:rsid w:val="00A852AE"/>
    <w:rsid w:val="00A854A3"/>
    <w:rsid w:val="00A855F9"/>
    <w:rsid w:val="00A85C81"/>
    <w:rsid w:val="00A86054"/>
    <w:rsid w:val="00A8614C"/>
    <w:rsid w:val="00A86BCE"/>
    <w:rsid w:val="00A86CF1"/>
    <w:rsid w:val="00A86F8B"/>
    <w:rsid w:val="00A874BD"/>
    <w:rsid w:val="00A87968"/>
    <w:rsid w:val="00A87A17"/>
    <w:rsid w:val="00A903A0"/>
    <w:rsid w:val="00A9078D"/>
    <w:rsid w:val="00A90E9F"/>
    <w:rsid w:val="00A90F45"/>
    <w:rsid w:val="00A90F9C"/>
    <w:rsid w:val="00A9102D"/>
    <w:rsid w:val="00A914CE"/>
    <w:rsid w:val="00A9198C"/>
    <w:rsid w:val="00A91A5C"/>
    <w:rsid w:val="00A91CAD"/>
    <w:rsid w:val="00A92560"/>
    <w:rsid w:val="00A925AB"/>
    <w:rsid w:val="00A92788"/>
    <w:rsid w:val="00A9287C"/>
    <w:rsid w:val="00A92B4C"/>
    <w:rsid w:val="00A93777"/>
    <w:rsid w:val="00A93878"/>
    <w:rsid w:val="00A93A96"/>
    <w:rsid w:val="00A93C36"/>
    <w:rsid w:val="00A941CF"/>
    <w:rsid w:val="00A9445A"/>
    <w:rsid w:val="00A9447B"/>
    <w:rsid w:val="00A944C6"/>
    <w:rsid w:val="00A944DA"/>
    <w:rsid w:val="00A9459E"/>
    <w:rsid w:val="00A94982"/>
    <w:rsid w:val="00A949F4"/>
    <w:rsid w:val="00A95483"/>
    <w:rsid w:val="00A95C09"/>
    <w:rsid w:val="00A95F3E"/>
    <w:rsid w:val="00A96A1F"/>
    <w:rsid w:val="00A96CA3"/>
    <w:rsid w:val="00A971F0"/>
    <w:rsid w:val="00A973F1"/>
    <w:rsid w:val="00A97A52"/>
    <w:rsid w:val="00AA057D"/>
    <w:rsid w:val="00AA0745"/>
    <w:rsid w:val="00AA0D98"/>
    <w:rsid w:val="00AA0EBD"/>
    <w:rsid w:val="00AA16EB"/>
    <w:rsid w:val="00AA1F1A"/>
    <w:rsid w:val="00AA2917"/>
    <w:rsid w:val="00AA314F"/>
    <w:rsid w:val="00AA31BF"/>
    <w:rsid w:val="00AA368A"/>
    <w:rsid w:val="00AA3BC9"/>
    <w:rsid w:val="00AA3EDE"/>
    <w:rsid w:val="00AA3EFE"/>
    <w:rsid w:val="00AA41AF"/>
    <w:rsid w:val="00AA42BE"/>
    <w:rsid w:val="00AA436B"/>
    <w:rsid w:val="00AA4857"/>
    <w:rsid w:val="00AA48F9"/>
    <w:rsid w:val="00AA4C38"/>
    <w:rsid w:val="00AA4DC1"/>
    <w:rsid w:val="00AA5351"/>
    <w:rsid w:val="00AA55A8"/>
    <w:rsid w:val="00AA5A89"/>
    <w:rsid w:val="00AA63AF"/>
    <w:rsid w:val="00AA64DA"/>
    <w:rsid w:val="00AA65A6"/>
    <w:rsid w:val="00AA65BE"/>
    <w:rsid w:val="00AA6850"/>
    <w:rsid w:val="00AA6CBB"/>
    <w:rsid w:val="00AA6CCE"/>
    <w:rsid w:val="00AA71D7"/>
    <w:rsid w:val="00AA72D7"/>
    <w:rsid w:val="00AA73CD"/>
    <w:rsid w:val="00AA7520"/>
    <w:rsid w:val="00AA7540"/>
    <w:rsid w:val="00AA7587"/>
    <w:rsid w:val="00AA765C"/>
    <w:rsid w:val="00AA7997"/>
    <w:rsid w:val="00AA7E48"/>
    <w:rsid w:val="00AA7F59"/>
    <w:rsid w:val="00AB0385"/>
    <w:rsid w:val="00AB03A0"/>
    <w:rsid w:val="00AB0433"/>
    <w:rsid w:val="00AB0DBF"/>
    <w:rsid w:val="00AB0EEC"/>
    <w:rsid w:val="00AB0FF2"/>
    <w:rsid w:val="00AB1114"/>
    <w:rsid w:val="00AB14CE"/>
    <w:rsid w:val="00AB1746"/>
    <w:rsid w:val="00AB1A29"/>
    <w:rsid w:val="00AB1BF5"/>
    <w:rsid w:val="00AB1CEA"/>
    <w:rsid w:val="00AB279F"/>
    <w:rsid w:val="00AB2D58"/>
    <w:rsid w:val="00AB2EF7"/>
    <w:rsid w:val="00AB329B"/>
    <w:rsid w:val="00AB32BC"/>
    <w:rsid w:val="00AB3673"/>
    <w:rsid w:val="00AB3F90"/>
    <w:rsid w:val="00AB4701"/>
    <w:rsid w:val="00AB4823"/>
    <w:rsid w:val="00AB49AA"/>
    <w:rsid w:val="00AB4B88"/>
    <w:rsid w:val="00AB4C03"/>
    <w:rsid w:val="00AB4D47"/>
    <w:rsid w:val="00AB50F1"/>
    <w:rsid w:val="00AB5643"/>
    <w:rsid w:val="00AB6BEC"/>
    <w:rsid w:val="00AB718D"/>
    <w:rsid w:val="00AB7512"/>
    <w:rsid w:val="00AB78ED"/>
    <w:rsid w:val="00AC01BB"/>
    <w:rsid w:val="00AC0597"/>
    <w:rsid w:val="00AC06DB"/>
    <w:rsid w:val="00AC11BD"/>
    <w:rsid w:val="00AC16DB"/>
    <w:rsid w:val="00AC18CB"/>
    <w:rsid w:val="00AC25B8"/>
    <w:rsid w:val="00AC25FD"/>
    <w:rsid w:val="00AC264F"/>
    <w:rsid w:val="00AC2A5E"/>
    <w:rsid w:val="00AC2DB4"/>
    <w:rsid w:val="00AC3401"/>
    <w:rsid w:val="00AC36AD"/>
    <w:rsid w:val="00AC3CE7"/>
    <w:rsid w:val="00AC3FB7"/>
    <w:rsid w:val="00AC3FE4"/>
    <w:rsid w:val="00AC44CF"/>
    <w:rsid w:val="00AC4D22"/>
    <w:rsid w:val="00AC4DB8"/>
    <w:rsid w:val="00AC4E42"/>
    <w:rsid w:val="00AC5346"/>
    <w:rsid w:val="00AC55F8"/>
    <w:rsid w:val="00AC59BB"/>
    <w:rsid w:val="00AC5CCA"/>
    <w:rsid w:val="00AC608A"/>
    <w:rsid w:val="00AC60D8"/>
    <w:rsid w:val="00AC6809"/>
    <w:rsid w:val="00AC6999"/>
    <w:rsid w:val="00AC6A2C"/>
    <w:rsid w:val="00AC6B14"/>
    <w:rsid w:val="00AC6FAC"/>
    <w:rsid w:val="00AC73CF"/>
    <w:rsid w:val="00AC7B44"/>
    <w:rsid w:val="00AC7BCD"/>
    <w:rsid w:val="00AC7C75"/>
    <w:rsid w:val="00AC7E3A"/>
    <w:rsid w:val="00AD0078"/>
    <w:rsid w:val="00AD00B9"/>
    <w:rsid w:val="00AD00E1"/>
    <w:rsid w:val="00AD048D"/>
    <w:rsid w:val="00AD0837"/>
    <w:rsid w:val="00AD0E30"/>
    <w:rsid w:val="00AD121E"/>
    <w:rsid w:val="00AD133A"/>
    <w:rsid w:val="00AD1706"/>
    <w:rsid w:val="00AD216D"/>
    <w:rsid w:val="00AD2816"/>
    <w:rsid w:val="00AD28CA"/>
    <w:rsid w:val="00AD2CCF"/>
    <w:rsid w:val="00AD31EA"/>
    <w:rsid w:val="00AD33CA"/>
    <w:rsid w:val="00AD3997"/>
    <w:rsid w:val="00AD3E0A"/>
    <w:rsid w:val="00AD4387"/>
    <w:rsid w:val="00AD4516"/>
    <w:rsid w:val="00AD484A"/>
    <w:rsid w:val="00AD4E8D"/>
    <w:rsid w:val="00AD4F0D"/>
    <w:rsid w:val="00AD606A"/>
    <w:rsid w:val="00AD6556"/>
    <w:rsid w:val="00AD6E05"/>
    <w:rsid w:val="00AD70F0"/>
    <w:rsid w:val="00AD76B0"/>
    <w:rsid w:val="00AD7990"/>
    <w:rsid w:val="00AD7DC0"/>
    <w:rsid w:val="00AD7E86"/>
    <w:rsid w:val="00AE0067"/>
    <w:rsid w:val="00AE0093"/>
    <w:rsid w:val="00AE03E1"/>
    <w:rsid w:val="00AE0F38"/>
    <w:rsid w:val="00AE1021"/>
    <w:rsid w:val="00AE1138"/>
    <w:rsid w:val="00AE1526"/>
    <w:rsid w:val="00AE168C"/>
    <w:rsid w:val="00AE1835"/>
    <w:rsid w:val="00AE1D67"/>
    <w:rsid w:val="00AE1F19"/>
    <w:rsid w:val="00AE20C4"/>
    <w:rsid w:val="00AE250E"/>
    <w:rsid w:val="00AE2940"/>
    <w:rsid w:val="00AE2A0D"/>
    <w:rsid w:val="00AE2BE5"/>
    <w:rsid w:val="00AE3103"/>
    <w:rsid w:val="00AE3408"/>
    <w:rsid w:val="00AE343A"/>
    <w:rsid w:val="00AE354B"/>
    <w:rsid w:val="00AE3595"/>
    <w:rsid w:val="00AE3CF5"/>
    <w:rsid w:val="00AE46EC"/>
    <w:rsid w:val="00AE4CF7"/>
    <w:rsid w:val="00AE4E23"/>
    <w:rsid w:val="00AE5131"/>
    <w:rsid w:val="00AE5267"/>
    <w:rsid w:val="00AE5391"/>
    <w:rsid w:val="00AE5E84"/>
    <w:rsid w:val="00AE62EA"/>
    <w:rsid w:val="00AE62ED"/>
    <w:rsid w:val="00AE67A3"/>
    <w:rsid w:val="00AE6EE6"/>
    <w:rsid w:val="00AE7139"/>
    <w:rsid w:val="00AE7532"/>
    <w:rsid w:val="00AE7B36"/>
    <w:rsid w:val="00AE7FFE"/>
    <w:rsid w:val="00AF022A"/>
    <w:rsid w:val="00AF052B"/>
    <w:rsid w:val="00AF06A0"/>
    <w:rsid w:val="00AF0ECA"/>
    <w:rsid w:val="00AF1204"/>
    <w:rsid w:val="00AF1875"/>
    <w:rsid w:val="00AF1AC8"/>
    <w:rsid w:val="00AF1C75"/>
    <w:rsid w:val="00AF1F0E"/>
    <w:rsid w:val="00AF20EE"/>
    <w:rsid w:val="00AF239E"/>
    <w:rsid w:val="00AF23F4"/>
    <w:rsid w:val="00AF3407"/>
    <w:rsid w:val="00AF357D"/>
    <w:rsid w:val="00AF398B"/>
    <w:rsid w:val="00AF3B5E"/>
    <w:rsid w:val="00AF46E6"/>
    <w:rsid w:val="00AF48A4"/>
    <w:rsid w:val="00AF4D1F"/>
    <w:rsid w:val="00AF5327"/>
    <w:rsid w:val="00AF5378"/>
    <w:rsid w:val="00AF5AFB"/>
    <w:rsid w:val="00AF6751"/>
    <w:rsid w:val="00AF696B"/>
    <w:rsid w:val="00AF6C4D"/>
    <w:rsid w:val="00AF6FF6"/>
    <w:rsid w:val="00AF7394"/>
    <w:rsid w:val="00AF7D94"/>
    <w:rsid w:val="00B005DB"/>
    <w:rsid w:val="00B006DC"/>
    <w:rsid w:val="00B007A8"/>
    <w:rsid w:val="00B007B9"/>
    <w:rsid w:val="00B00E06"/>
    <w:rsid w:val="00B01877"/>
    <w:rsid w:val="00B01BEC"/>
    <w:rsid w:val="00B0291B"/>
    <w:rsid w:val="00B02E0C"/>
    <w:rsid w:val="00B02F9E"/>
    <w:rsid w:val="00B038F7"/>
    <w:rsid w:val="00B03D89"/>
    <w:rsid w:val="00B04254"/>
    <w:rsid w:val="00B04357"/>
    <w:rsid w:val="00B04407"/>
    <w:rsid w:val="00B046AF"/>
    <w:rsid w:val="00B046EC"/>
    <w:rsid w:val="00B04E54"/>
    <w:rsid w:val="00B05113"/>
    <w:rsid w:val="00B052D7"/>
    <w:rsid w:val="00B058EC"/>
    <w:rsid w:val="00B05A99"/>
    <w:rsid w:val="00B05E31"/>
    <w:rsid w:val="00B05E6A"/>
    <w:rsid w:val="00B05EAC"/>
    <w:rsid w:val="00B05F03"/>
    <w:rsid w:val="00B05FB3"/>
    <w:rsid w:val="00B06853"/>
    <w:rsid w:val="00B06B2B"/>
    <w:rsid w:val="00B06C29"/>
    <w:rsid w:val="00B06E49"/>
    <w:rsid w:val="00B07473"/>
    <w:rsid w:val="00B07832"/>
    <w:rsid w:val="00B07954"/>
    <w:rsid w:val="00B07A76"/>
    <w:rsid w:val="00B07EC5"/>
    <w:rsid w:val="00B1028E"/>
    <w:rsid w:val="00B104C3"/>
    <w:rsid w:val="00B111AA"/>
    <w:rsid w:val="00B113F2"/>
    <w:rsid w:val="00B11536"/>
    <w:rsid w:val="00B11F56"/>
    <w:rsid w:val="00B1209B"/>
    <w:rsid w:val="00B127E2"/>
    <w:rsid w:val="00B12A08"/>
    <w:rsid w:val="00B12B66"/>
    <w:rsid w:val="00B13534"/>
    <w:rsid w:val="00B13BC9"/>
    <w:rsid w:val="00B13C11"/>
    <w:rsid w:val="00B13CCF"/>
    <w:rsid w:val="00B13DE4"/>
    <w:rsid w:val="00B14265"/>
    <w:rsid w:val="00B148CA"/>
    <w:rsid w:val="00B14DE2"/>
    <w:rsid w:val="00B15201"/>
    <w:rsid w:val="00B1569E"/>
    <w:rsid w:val="00B156FF"/>
    <w:rsid w:val="00B16126"/>
    <w:rsid w:val="00B1615B"/>
    <w:rsid w:val="00B16300"/>
    <w:rsid w:val="00B163E3"/>
    <w:rsid w:val="00B16830"/>
    <w:rsid w:val="00B178A3"/>
    <w:rsid w:val="00B202C6"/>
    <w:rsid w:val="00B2034A"/>
    <w:rsid w:val="00B20489"/>
    <w:rsid w:val="00B20490"/>
    <w:rsid w:val="00B20826"/>
    <w:rsid w:val="00B20863"/>
    <w:rsid w:val="00B20C61"/>
    <w:rsid w:val="00B20F97"/>
    <w:rsid w:val="00B210A1"/>
    <w:rsid w:val="00B21728"/>
    <w:rsid w:val="00B217BF"/>
    <w:rsid w:val="00B21F1F"/>
    <w:rsid w:val="00B225AD"/>
    <w:rsid w:val="00B227A7"/>
    <w:rsid w:val="00B22AC0"/>
    <w:rsid w:val="00B22B54"/>
    <w:rsid w:val="00B22F45"/>
    <w:rsid w:val="00B2318C"/>
    <w:rsid w:val="00B23A9E"/>
    <w:rsid w:val="00B23D42"/>
    <w:rsid w:val="00B23E86"/>
    <w:rsid w:val="00B2458A"/>
    <w:rsid w:val="00B24865"/>
    <w:rsid w:val="00B24BA1"/>
    <w:rsid w:val="00B24E9E"/>
    <w:rsid w:val="00B25200"/>
    <w:rsid w:val="00B252A4"/>
    <w:rsid w:val="00B25EBC"/>
    <w:rsid w:val="00B266A3"/>
    <w:rsid w:val="00B26BE4"/>
    <w:rsid w:val="00B26C44"/>
    <w:rsid w:val="00B26E20"/>
    <w:rsid w:val="00B2742B"/>
    <w:rsid w:val="00B27534"/>
    <w:rsid w:val="00B2754B"/>
    <w:rsid w:val="00B2772B"/>
    <w:rsid w:val="00B27AA4"/>
    <w:rsid w:val="00B27B4E"/>
    <w:rsid w:val="00B30158"/>
    <w:rsid w:val="00B3017E"/>
    <w:rsid w:val="00B30509"/>
    <w:rsid w:val="00B30F90"/>
    <w:rsid w:val="00B31079"/>
    <w:rsid w:val="00B31174"/>
    <w:rsid w:val="00B313C7"/>
    <w:rsid w:val="00B31C8B"/>
    <w:rsid w:val="00B31F23"/>
    <w:rsid w:val="00B32635"/>
    <w:rsid w:val="00B327E6"/>
    <w:rsid w:val="00B32E42"/>
    <w:rsid w:val="00B32E91"/>
    <w:rsid w:val="00B32FE1"/>
    <w:rsid w:val="00B332BA"/>
    <w:rsid w:val="00B333E2"/>
    <w:rsid w:val="00B33A92"/>
    <w:rsid w:val="00B33CAD"/>
    <w:rsid w:val="00B33D81"/>
    <w:rsid w:val="00B33DC7"/>
    <w:rsid w:val="00B341D5"/>
    <w:rsid w:val="00B34846"/>
    <w:rsid w:val="00B356D6"/>
    <w:rsid w:val="00B359D1"/>
    <w:rsid w:val="00B373EC"/>
    <w:rsid w:val="00B37E7E"/>
    <w:rsid w:val="00B40270"/>
    <w:rsid w:val="00B403D9"/>
    <w:rsid w:val="00B40BED"/>
    <w:rsid w:val="00B40C50"/>
    <w:rsid w:val="00B40CEE"/>
    <w:rsid w:val="00B414DC"/>
    <w:rsid w:val="00B41609"/>
    <w:rsid w:val="00B41A47"/>
    <w:rsid w:val="00B426BE"/>
    <w:rsid w:val="00B4274F"/>
    <w:rsid w:val="00B4286A"/>
    <w:rsid w:val="00B43352"/>
    <w:rsid w:val="00B434B3"/>
    <w:rsid w:val="00B43506"/>
    <w:rsid w:val="00B43577"/>
    <w:rsid w:val="00B43B40"/>
    <w:rsid w:val="00B43EF9"/>
    <w:rsid w:val="00B44232"/>
    <w:rsid w:val="00B4425B"/>
    <w:rsid w:val="00B443BF"/>
    <w:rsid w:val="00B445F1"/>
    <w:rsid w:val="00B44C06"/>
    <w:rsid w:val="00B45127"/>
    <w:rsid w:val="00B451D6"/>
    <w:rsid w:val="00B45320"/>
    <w:rsid w:val="00B45503"/>
    <w:rsid w:val="00B4616C"/>
    <w:rsid w:val="00B462D4"/>
    <w:rsid w:val="00B46DF5"/>
    <w:rsid w:val="00B50262"/>
    <w:rsid w:val="00B508B1"/>
    <w:rsid w:val="00B50970"/>
    <w:rsid w:val="00B50C6D"/>
    <w:rsid w:val="00B50D57"/>
    <w:rsid w:val="00B510D2"/>
    <w:rsid w:val="00B51C2B"/>
    <w:rsid w:val="00B51C41"/>
    <w:rsid w:val="00B51F28"/>
    <w:rsid w:val="00B524A7"/>
    <w:rsid w:val="00B5295B"/>
    <w:rsid w:val="00B52AB6"/>
    <w:rsid w:val="00B52FD4"/>
    <w:rsid w:val="00B5301F"/>
    <w:rsid w:val="00B532DF"/>
    <w:rsid w:val="00B538EC"/>
    <w:rsid w:val="00B53D81"/>
    <w:rsid w:val="00B53EF3"/>
    <w:rsid w:val="00B5407E"/>
    <w:rsid w:val="00B54183"/>
    <w:rsid w:val="00B54A77"/>
    <w:rsid w:val="00B55122"/>
    <w:rsid w:val="00B5570A"/>
    <w:rsid w:val="00B565FC"/>
    <w:rsid w:val="00B568FD"/>
    <w:rsid w:val="00B57D49"/>
    <w:rsid w:val="00B6006F"/>
    <w:rsid w:val="00B60096"/>
    <w:rsid w:val="00B600A2"/>
    <w:rsid w:val="00B6058D"/>
    <w:rsid w:val="00B60A32"/>
    <w:rsid w:val="00B61140"/>
    <w:rsid w:val="00B6135C"/>
    <w:rsid w:val="00B61DC5"/>
    <w:rsid w:val="00B621A5"/>
    <w:rsid w:val="00B62497"/>
    <w:rsid w:val="00B6259F"/>
    <w:rsid w:val="00B62670"/>
    <w:rsid w:val="00B6272C"/>
    <w:rsid w:val="00B628F2"/>
    <w:rsid w:val="00B635A5"/>
    <w:rsid w:val="00B636FE"/>
    <w:rsid w:val="00B63878"/>
    <w:rsid w:val="00B64147"/>
    <w:rsid w:val="00B6482E"/>
    <w:rsid w:val="00B64CEA"/>
    <w:rsid w:val="00B64D8F"/>
    <w:rsid w:val="00B64E59"/>
    <w:rsid w:val="00B64EBF"/>
    <w:rsid w:val="00B650D3"/>
    <w:rsid w:val="00B656A7"/>
    <w:rsid w:val="00B65707"/>
    <w:rsid w:val="00B660DB"/>
    <w:rsid w:val="00B6610B"/>
    <w:rsid w:val="00B66212"/>
    <w:rsid w:val="00B664F1"/>
    <w:rsid w:val="00B665EC"/>
    <w:rsid w:val="00B6785B"/>
    <w:rsid w:val="00B67C9B"/>
    <w:rsid w:val="00B67E73"/>
    <w:rsid w:val="00B7034B"/>
    <w:rsid w:val="00B704BD"/>
    <w:rsid w:val="00B704E2"/>
    <w:rsid w:val="00B70DC7"/>
    <w:rsid w:val="00B70F21"/>
    <w:rsid w:val="00B710B2"/>
    <w:rsid w:val="00B71317"/>
    <w:rsid w:val="00B713F9"/>
    <w:rsid w:val="00B71D6D"/>
    <w:rsid w:val="00B7222D"/>
    <w:rsid w:val="00B72266"/>
    <w:rsid w:val="00B72598"/>
    <w:rsid w:val="00B72849"/>
    <w:rsid w:val="00B728A7"/>
    <w:rsid w:val="00B72BE3"/>
    <w:rsid w:val="00B72CD0"/>
    <w:rsid w:val="00B72D60"/>
    <w:rsid w:val="00B733F7"/>
    <w:rsid w:val="00B735AA"/>
    <w:rsid w:val="00B7377D"/>
    <w:rsid w:val="00B73D64"/>
    <w:rsid w:val="00B74209"/>
    <w:rsid w:val="00B74229"/>
    <w:rsid w:val="00B74284"/>
    <w:rsid w:val="00B74A24"/>
    <w:rsid w:val="00B74DEF"/>
    <w:rsid w:val="00B7517D"/>
    <w:rsid w:val="00B75208"/>
    <w:rsid w:val="00B75D43"/>
    <w:rsid w:val="00B75DC2"/>
    <w:rsid w:val="00B76157"/>
    <w:rsid w:val="00B767BF"/>
    <w:rsid w:val="00B76C10"/>
    <w:rsid w:val="00B76C7E"/>
    <w:rsid w:val="00B772DB"/>
    <w:rsid w:val="00B77514"/>
    <w:rsid w:val="00B7762B"/>
    <w:rsid w:val="00B777DA"/>
    <w:rsid w:val="00B777FB"/>
    <w:rsid w:val="00B779D2"/>
    <w:rsid w:val="00B77FCC"/>
    <w:rsid w:val="00B80652"/>
    <w:rsid w:val="00B80935"/>
    <w:rsid w:val="00B80E2E"/>
    <w:rsid w:val="00B81116"/>
    <w:rsid w:val="00B81B69"/>
    <w:rsid w:val="00B81DB3"/>
    <w:rsid w:val="00B81DEF"/>
    <w:rsid w:val="00B8216D"/>
    <w:rsid w:val="00B8235B"/>
    <w:rsid w:val="00B8296A"/>
    <w:rsid w:val="00B83109"/>
    <w:rsid w:val="00B834D6"/>
    <w:rsid w:val="00B83811"/>
    <w:rsid w:val="00B83E6D"/>
    <w:rsid w:val="00B83F97"/>
    <w:rsid w:val="00B84452"/>
    <w:rsid w:val="00B84466"/>
    <w:rsid w:val="00B85102"/>
    <w:rsid w:val="00B8543C"/>
    <w:rsid w:val="00B8687B"/>
    <w:rsid w:val="00B8692A"/>
    <w:rsid w:val="00B86B14"/>
    <w:rsid w:val="00B8730F"/>
    <w:rsid w:val="00B87406"/>
    <w:rsid w:val="00B8761B"/>
    <w:rsid w:val="00B87706"/>
    <w:rsid w:val="00B8786D"/>
    <w:rsid w:val="00B879FA"/>
    <w:rsid w:val="00B9008B"/>
    <w:rsid w:val="00B901FD"/>
    <w:rsid w:val="00B902BB"/>
    <w:rsid w:val="00B905B0"/>
    <w:rsid w:val="00B908BD"/>
    <w:rsid w:val="00B90B80"/>
    <w:rsid w:val="00B91678"/>
    <w:rsid w:val="00B91880"/>
    <w:rsid w:val="00B920D4"/>
    <w:rsid w:val="00B920FA"/>
    <w:rsid w:val="00B924B2"/>
    <w:rsid w:val="00B929A4"/>
    <w:rsid w:val="00B92CBF"/>
    <w:rsid w:val="00B92E25"/>
    <w:rsid w:val="00B930D1"/>
    <w:rsid w:val="00B93191"/>
    <w:rsid w:val="00B93372"/>
    <w:rsid w:val="00B93857"/>
    <w:rsid w:val="00B93CC6"/>
    <w:rsid w:val="00B943E1"/>
    <w:rsid w:val="00B944DE"/>
    <w:rsid w:val="00B94736"/>
    <w:rsid w:val="00B94906"/>
    <w:rsid w:val="00B94EA1"/>
    <w:rsid w:val="00B9524F"/>
    <w:rsid w:val="00B95699"/>
    <w:rsid w:val="00B95A68"/>
    <w:rsid w:val="00B95E86"/>
    <w:rsid w:val="00B95EBE"/>
    <w:rsid w:val="00B960A2"/>
    <w:rsid w:val="00B9629F"/>
    <w:rsid w:val="00B96512"/>
    <w:rsid w:val="00B96941"/>
    <w:rsid w:val="00B96A43"/>
    <w:rsid w:val="00B96EE7"/>
    <w:rsid w:val="00B96FD4"/>
    <w:rsid w:val="00B9700D"/>
    <w:rsid w:val="00B975DB"/>
    <w:rsid w:val="00B97644"/>
    <w:rsid w:val="00B97BFB"/>
    <w:rsid w:val="00B97DE4"/>
    <w:rsid w:val="00BA0066"/>
    <w:rsid w:val="00BA0463"/>
    <w:rsid w:val="00BA080E"/>
    <w:rsid w:val="00BA1119"/>
    <w:rsid w:val="00BA1A2F"/>
    <w:rsid w:val="00BA1B4E"/>
    <w:rsid w:val="00BA20E5"/>
    <w:rsid w:val="00BA25C0"/>
    <w:rsid w:val="00BA2B1E"/>
    <w:rsid w:val="00BA3254"/>
    <w:rsid w:val="00BA3D8F"/>
    <w:rsid w:val="00BA4502"/>
    <w:rsid w:val="00BA46DF"/>
    <w:rsid w:val="00BA528B"/>
    <w:rsid w:val="00BA59F0"/>
    <w:rsid w:val="00BA5D77"/>
    <w:rsid w:val="00BA5FF0"/>
    <w:rsid w:val="00BA615A"/>
    <w:rsid w:val="00BA64F5"/>
    <w:rsid w:val="00BA68BD"/>
    <w:rsid w:val="00BA6C7C"/>
    <w:rsid w:val="00BA74D2"/>
    <w:rsid w:val="00BA7A72"/>
    <w:rsid w:val="00BA7E3C"/>
    <w:rsid w:val="00BB0026"/>
    <w:rsid w:val="00BB00DE"/>
    <w:rsid w:val="00BB0243"/>
    <w:rsid w:val="00BB08C4"/>
    <w:rsid w:val="00BB1047"/>
    <w:rsid w:val="00BB1803"/>
    <w:rsid w:val="00BB1A72"/>
    <w:rsid w:val="00BB1D07"/>
    <w:rsid w:val="00BB2406"/>
    <w:rsid w:val="00BB2900"/>
    <w:rsid w:val="00BB2A8E"/>
    <w:rsid w:val="00BB2E53"/>
    <w:rsid w:val="00BB2FBD"/>
    <w:rsid w:val="00BB32C7"/>
    <w:rsid w:val="00BB37F1"/>
    <w:rsid w:val="00BB3859"/>
    <w:rsid w:val="00BB3B9B"/>
    <w:rsid w:val="00BB3BE0"/>
    <w:rsid w:val="00BB3D9F"/>
    <w:rsid w:val="00BB3EFF"/>
    <w:rsid w:val="00BB4357"/>
    <w:rsid w:val="00BB44FE"/>
    <w:rsid w:val="00BB4AF1"/>
    <w:rsid w:val="00BB50C5"/>
    <w:rsid w:val="00BB53FD"/>
    <w:rsid w:val="00BB5862"/>
    <w:rsid w:val="00BB5E63"/>
    <w:rsid w:val="00BB61ED"/>
    <w:rsid w:val="00BB65F4"/>
    <w:rsid w:val="00BB66D4"/>
    <w:rsid w:val="00BB69DF"/>
    <w:rsid w:val="00BB6B10"/>
    <w:rsid w:val="00BB6EC7"/>
    <w:rsid w:val="00BB7B01"/>
    <w:rsid w:val="00BC017C"/>
    <w:rsid w:val="00BC01A5"/>
    <w:rsid w:val="00BC0430"/>
    <w:rsid w:val="00BC0873"/>
    <w:rsid w:val="00BC0897"/>
    <w:rsid w:val="00BC0940"/>
    <w:rsid w:val="00BC0B2C"/>
    <w:rsid w:val="00BC10E0"/>
    <w:rsid w:val="00BC14D1"/>
    <w:rsid w:val="00BC1AE5"/>
    <w:rsid w:val="00BC1D0A"/>
    <w:rsid w:val="00BC1D6F"/>
    <w:rsid w:val="00BC1DF1"/>
    <w:rsid w:val="00BC20C1"/>
    <w:rsid w:val="00BC227B"/>
    <w:rsid w:val="00BC2A85"/>
    <w:rsid w:val="00BC2DE3"/>
    <w:rsid w:val="00BC2F71"/>
    <w:rsid w:val="00BC3344"/>
    <w:rsid w:val="00BC34D1"/>
    <w:rsid w:val="00BC3545"/>
    <w:rsid w:val="00BC3581"/>
    <w:rsid w:val="00BC3876"/>
    <w:rsid w:val="00BC3E34"/>
    <w:rsid w:val="00BC42AC"/>
    <w:rsid w:val="00BC44F8"/>
    <w:rsid w:val="00BC48B1"/>
    <w:rsid w:val="00BC496E"/>
    <w:rsid w:val="00BC4DB3"/>
    <w:rsid w:val="00BC4DE9"/>
    <w:rsid w:val="00BC4F7E"/>
    <w:rsid w:val="00BC5128"/>
    <w:rsid w:val="00BC52BE"/>
    <w:rsid w:val="00BC55BC"/>
    <w:rsid w:val="00BC568F"/>
    <w:rsid w:val="00BC5698"/>
    <w:rsid w:val="00BC594E"/>
    <w:rsid w:val="00BC5D96"/>
    <w:rsid w:val="00BC6479"/>
    <w:rsid w:val="00BC6C63"/>
    <w:rsid w:val="00BC7316"/>
    <w:rsid w:val="00BC74BF"/>
    <w:rsid w:val="00BC7675"/>
    <w:rsid w:val="00BC7BF1"/>
    <w:rsid w:val="00BD0078"/>
    <w:rsid w:val="00BD00C9"/>
    <w:rsid w:val="00BD0109"/>
    <w:rsid w:val="00BD042A"/>
    <w:rsid w:val="00BD0441"/>
    <w:rsid w:val="00BD115A"/>
    <w:rsid w:val="00BD127F"/>
    <w:rsid w:val="00BD15A3"/>
    <w:rsid w:val="00BD1763"/>
    <w:rsid w:val="00BD179B"/>
    <w:rsid w:val="00BD1947"/>
    <w:rsid w:val="00BD1CE9"/>
    <w:rsid w:val="00BD1F83"/>
    <w:rsid w:val="00BD229F"/>
    <w:rsid w:val="00BD2588"/>
    <w:rsid w:val="00BD2681"/>
    <w:rsid w:val="00BD27B1"/>
    <w:rsid w:val="00BD2C99"/>
    <w:rsid w:val="00BD30C1"/>
    <w:rsid w:val="00BD31E5"/>
    <w:rsid w:val="00BD33D8"/>
    <w:rsid w:val="00BD34FD"/>
    <w:rsid w:val="00BD3504"/>
    <w:rsid w:val="00BD39DA"/>
    <w:rsid w:val="00BD3F3C"/>
    <w:rsid w:val="00BD4429"/>
    <w:rsid w:val="00BD497C"/>
    <w:rsid w:val="00BD4BD5"/>
    <w:rsid w:val="00BD4F22"/>
    <w:rsid w:val="00BD515E"/>
    <w:rsid w:val="00BD539C"/>
    <w:rsid w:val="00BD5C57"/>
    <w:rsid w:val="00BD6154"/>
    <w:rsid w:val="00BD61EC"/>
    <w:rsid w:val="00BD638D"/>
    <w:rsid w:val="00BD6660"/>
    <w:rsid w:val="00BD672F"/>
    <w:rsid w:val="00BD6798"/>
    <w:rsid w:val="00BD6DBB"/>
    <w:rsid w:val="00BD6F01"/>
    <w:rsid w:val="00BD7C80"/>
    <w:rsid w:val="00BE07D7"/>
    <w:rsid w:val="00BE0F3D"/>
    <w:rsid w:val="00BE151A"/>
    <w:rsid w:val="00BE1542"/>
    <w:rsid w:val="00BE15C4"/>
    <w:rsid w:val="00BE16FF"/>
    <w:rsid w:val="00BE1F7D"/>
    <w:rsid w:val="00BE1FA4"/>
    <w:rsid w:val="00BE1FC3"/>
    <w:rsid w:val="00BE23FD"/>
    <w:rsid w:val="00BE261A"/>
    <w:rsid w:val="00BE292A"/>
    <w:rsid w:val="00BE2C26"/>
    <w:rsid w:val="00BE2CF6"/>
    <w:rsid w:val="00BE38AC"/>
    <w:rsid w:val="00BE3AF6"/>
    <w:rsid w:val="00BE3F9D"/>
    <w:rsid w:val="00BE4656"/>
    <w:rsid w:val="00BE4B52"/>
    <w:rsid w:val="00BE4B77"/>
    <w:rsid w:val="00BE568A"/>
    <w:rsid w:val="00BE5945"/>
    <w:rsid w:val="00BE5BE0"/>
    <w:rsid w:val="00BE5EA9"/>
    <w:rsid w:val="00BE6083"/>
    <w:rsid w:val="00BE614A"/>
    <w:rsid w:val="00BE6383"/>
    <w:rsid w:val="00BE64A6"/>
    <w:rsid w:val="00BE6A69"/>
    <w:rsid w:val="00BE79BB"/>
    <w:rsid w:val="00BE79C9"/>
    <w:rsid w:val="00BE7C0F"/>
    <w:rsid w:val="00BF011A"/>
    <w:rsid w:val="00BF03CA"/>
    <w:rsid w:val="00BF0D81"/>
    <w:rsid w:val="00BF13F3"/>
    <w:rsid w:val="00BF1423"/>
    <w:rsid w:val="00BF1514"/>
    <w:rsid w:val="00BF182B"/>
    <w:rsid w:val="00BF1A60"/>
    <w:rsid w:val="00BF1C19"/>
    <w:rsid w:val="00BF1DB3"/>
    <w:rsid w:val="00BF1E68"/>
    <w:rsid w:val="00BF1E9D"/>
    <w:rsid w:val="00BF20A9"/>
    <w:rsid w:val="00BF2521"/>
    <w:rsid w:val="00BF2D7E"/>
    <w:rsid w:val="00BF2EE9"/>
    <w:rsid w:val="00BF2F99"/>
    <w:rsid w:val="00BF2FB3"/>
    <w:rsid w:val="00BF3319"/>
    <w:rsid w:val="00BF355A"/>
    <w:rsid w:val="00BF35D0"/>
    <w:rsid w:val="00BF3A28"/>
    <w:rsid w:val="00BF41E3"/>
    <w:rsid w:val="00BF4580"/>
    <w:rsid w:val="00BF47D5"/>
    <w:rsid w:val="00BF4A50"/>
    <w:rsid w:val="00BF4B26"/>
    <w:rsid w:val="00BF546E"/>
    <w:rsid w:val="00BF5962"/>
    <w:rsid w:val="00BF59B3"/>
    <w:rsid w:val="00BF6074"/>
    <w:rsid w:val="00BF68BC"/>
    <w:rsid w:val="00BF6A37"/>
    <w:rsid w:val="00BF7538"/>
    <w:rsid w:val="00BF7544"/>
    <w:rsid w:val="00BF7B4C"/>
    <w:rsid w:val="00BF7BEA"/>
    <w:rsid w:val="00BF7C42"/>
    <w:rsid w:val="00C00257"/>
    <w:rsid w:val="00C007A0"/>
    <w:rsid w:val="00C00BD8"/>
    <w:rsid w:val="00C01354"/>
    <w:rsid w:val="00C01369"/>
    <w:rsid w:val="00C0179F"/>
    <w:rsid w:val="00C01ABE"/>
    <w:rsid w:val="00C02218"/>
    <w:rsid w:val="00C02282"/>
    <w:rsid w:val="00C023AB"/>
    <w:rsid w:val="00C0393B"/>
    <w:rsid w:val="00C03A86"/>
    <w:rsid w:val="00C041FB"/>
    <w:rsid w:val="00C048FE"/>
    <w:rsid w:val="00C04E3F"/>
    <w:rsid w:val="00C05108"/>
    <w:rsid w:val="00C05423"/>
    <w:rsid w:val="00C05586"/>
    <w:rsid w:val="00C0559D"/>
    <w:rsid w:val="00C0564D"/>
    <w:rsid w:val="00C056C2"/>
    <w:rsid w:val="00C05978"/>
    <w:rsid w:val="00C06097"/>
    <w:rsid w:val="00C06A31"/>
    <w:rsid w:val="00C06A85"/>
    <w:rsid w:val="00C06B7F"/>
    <w:rsid w:val="00C06FDB"/>
    <w:rsid w:val="00C0719F"/>
    <w:rsid w:val="00C07D5E"/>
    <w:rsid w:val="00C07D99"/>
    <w:rsid w:val="00C07F2F"/>
    <w:rsid w:val="00C101CF"/>
    <w:rsid w:val="00C10352"/>
    <w:rsid w:val="00C10E14"/>
    <w:rsid w:val="00C10FF7"/>
    <w:rsid w:val="00C110E6"/>
    <w:rsid w:val="00C11345"/>
    <w:rsid w:val="00C121B8"/>
    <w:rsid w:val="00C123D8"/>
    <w:rsid w:val="00C129F7"/>
    <w:rsid w:val="00C12B1D"/>
    <w:rsid w:val="00C12BD6"/>
    <w:rsid w:val="00C134D1"/>
    <w:rsid w:val="00C13749"/>
    <w:rsid w:val="00C13D77"/>
    <w:rsid w:val="00C143A1"/>
    <w:rsid w:val="00C1523E"/>
    <w:rsid w:val="00C159AE"/>
    <w:rsid w:val="00C15A39"/>
    <w:rsid w:val="00C15F3E"/>
    <w:rsid w:val="00C1606D"/>
    <w:rsid w:val="00C167CB"/>
    <w:rsid w:val="00C16CA0"/>
    <w:rsid w:val="00C16D89"/>
    <w:rsid w:val="00C171AE"/>
    <w:rsid w:val="00C17580"/>
    <w:rsid w:val="00C178E6"/>
    <w:rsid w:val="00C17B60"/>
    <w:rsid w:val="00C204AD"/>
    <w:rsid w:val="00C20504"/>
    <w:rsid w:val="00C208BA"/>
    <w:rsid w:val="00C209E9"/>
    <w:rsid w:val="00C20B57"/>
    <w:rsid w:val="00C20E9A"/>
    <w:rsid w:val="00C20FB4"/>
    <w:rsid w:val="00C210C5"/>
    <w:rsid w:val="00C210D0"/>
    <w:rsid w:val="00C2118D"/>
    <w:rsid w:val="00C213AC"/>
    <w:rsid w:val="00C21E26"/>
    <w:rsid w:val="00C21E48"/>
    <w:rsid w:val="00C21EB6"/>
    <w:rsid w:val="00C21F00"/>
    <w:rsid w:val="00C22023"/>
    <w:rsid w:val="00C221A2"/>
    <w:rsid w:val="00C22478"/>
    <w:rsid w:val="00C2266E"/>
    <w:rsid w:val="00C22A38"/>
    <w:rsid w:val="00C22AC1"/>
    <w:rsid w:val="00C22CD9"/>
    <w:rsid w:val="00C23318"/>
    <w:rsid w:val="00C23812"/>
    <w:rsid w:val="00C238BB"/>
    <w:rsid w:val="00C2396A"/>
    <w:rsid w:val="00C23C2A"/>
    <w:rsid w:val="00C23DB5"/>
    <w:rsid w:val="00C2507A"/>
    <w:rsid w:val="00C25161"/>
    <w:rsid w:val="00C25FD8"/>
    <w:rsid w:val="00C26954"/>
    <w:rsid w:val="00C26A20"/>
    <w:rsid w:val="00C26B5C"/>
    <w:rsid w:val="00C26D93"/>
    <w:rsid w:val="00C301DE"/>
    <w:rsid w:val="00C301F9"/>
    <w:rsid w:val="00C30855"/>
    <w:rsid w:val="00C30D26"/>
    <w:rsid w:val="00C30D96"/>
    <w:rsid w:val="00C3189E"/>
    <w:rsid w:val="00C31C0D"/>
    <w:rsid w:val="00C321B0"/>
    <w:rsid w:val="00C324F7"/>
    <w:rsid w:val="00C32BFE"/>
    <w:rsid w:val="00C331CD"/>
    <w:rsid w:val="00C333E8"/>
    <w:rsid w:val="00C33678"/>
    <w:rsid w:val="00C338FF"/>
    <w:rsid w:val="00C33D1F"/>
    <w:rsid w:val="00C34302"/>
    <w:rsid w:val="00C349B2"/>
    <w:rsid w:val="00C34CC6"/>
    <w:rsid w:val="00C34F09"/>
    <w:rsid w:val="00C351C6"/>
    <w:rsid w:val="00C359DA"/>
    <w:rsid w:val="00C35D64"/>
    <w:rsid w:val="00C35E7B"/>
    <w:rsid w:val="00C3607C"/>
    <w:rsid w:val="00C3621B"/>
    <w:rsid w:val="00C3650C"/>
    <w:rsid w:val="00C36E69"/>
    <w:rsid w:val="00C36EC6"/>
    <w:rsid w:val="00C37213"/>
    <w:rsid w:val="00C37677"/>
    <w:rsid w:val="00C376E3"/>
    <w:rsid w:val="00C3781B"/>
    <w:rsid w:val="00C37882"/>
    <w:rsid w:val="00C37A20"/>
    <w:rsid w:val="00C37A9D"/>
    <w:rsid w:val="00C37B67"/>
    <w:rsid w:val="00C37FAA"/>
    <w:rsid w:val="00C40493"/>
    <w:rsid w:val="00C4052E"/>
    <w:rsid w:val="00C40867"/>
    <w:rsid w:val="00C408FF"/>
    <w:rsid w:val="00C40BB2"/>
    <w:rsid w:val="00C40D84"/>
    <w:rsid w:val="00C41429"/>
    <w:rsid w:val="00C414F9"/>
    <w:rsid w:val="00C416B6"/>
    <w:rsid w:val="00C41BE5"/>
    <w:rsid w:val="00C4213D"/>
    <w:rsid w:val="00C42180"/>
    <w:rsid w:val="00C425FC"/>
    <w:rsid w:val="00C429AD"/>
    <w:rsid w:val="00C42A27"/>
    <w:rsid w:val="00C42A7D"/>
    <w:rsid w:val="00C42B57"/>
    <w:rsid w:val="00C42D97"/>
    <w:rsid w:val="00C42F81"/>
    <w:rsid w:val="00C4307B"/>
    <w:rsid w:val="00C433EC"/>
    <w:rsid w:val="00C435F6"/>
    <w:rsid w:val="00C43601"/>
    <w:rsid w:val="00C43677"/>
    <w:rsid w:val="00C43690"/>
    <w:rsid w:val="00C43893"/>
    <w:rsid w:val="00C43A48"/>
    <w:rsid w:val="00C43DF2"/>
    <w:rsid w:val="00C44096"/>
    <w:rsid w:val="00C442B5"/>
    <w:rsid w:val="00C443FD"/>
    <w:rsid w:val="00C4462A"/>
    <w:rsid w:val="00C449BE"/>
    <w:rsid w:val="00C449D8"/>
    <w:rsid w:val="00C44E12"/>
    <w:rsid w:val="00C453FB"/>
    <w:rsid w:val="00C4542B"/>
    <w:rsid w:val="00C45860"/>
    <w:rsid w:val="00C45A40"/>
    <w:rsid w:val="00C45B55"/>
    <w:rsid w:val="00C4610F"/>
    <w:rsid w:val="00C46114"/>
    <w:rsid w:val="00C4633A"/>
    <w:rsid w:val="00C4639D"/>
    <w:rsid w:val="00C463B3"/>
    <w:rsid w:val="00C46688"/>
    <w:rsid w:val="00C46B7A"/>
    <w:rsid w:val="00C46C3C"/>
    <w:rsid w:val="00C47456"/>
    <w:rsid w:val="00C4746C"/>
    <w:rsid w:val="00C508D1"/>
    <w:rsid w:val="00C50947"/>
    <w:rsid w:val="00C50A05"/>
    <w:rsid w:val="00C50C24"/>
    <w:rsid w:val="00C50E6E"/>
    <w:rsid w:val="00C510A3"/>
    <w:rsid w:val="00C5195A"/>
    <w:rsid w:val="00C51AC4"/>
    <w:rsid w:val="00C51F8B"/>
    <w:rsid w:val="00C525F8"/>
    <w:rsid w:val="00C52736"/>
    <w:rsid w:val="00C527DC"/>
    <w:rsid w:val="00C52C1B"/>
    <w:rsid w:val="00C52DF7"/>
    <w:rsid w:val="00C5370E"/>
    <w:rsid w:val="00C53DA1"/>
    <w:rsid w:val="00C540FF"/>
    <w:rsid w:val="00C54700"/>
    <w:rsid w:val="00C55D73"/>
    <w:rsid w:val="00C56482"/>
    <w:rsid w:val="00C56948"/>
    <w:rsid w:val="00C56F74"/>
    <w:rsid w:val="00C56FF3"/>
    <w:rsid w:val="00C570A4"/>
    <w:rsid w:val="00C57581"/>
    <w:rsid w:val="00C57622"/>
    <w:rsid w:val="00C577A3"/>
    <w:rsid w:val="00C57A59"/>
    <w:rsid w:val="00C57D31"/>
    <w:rsid w:val="00C57F36"/>
    <w:rsid w:val="00C60885"/>
    <w:rsid w:val="00C61104"/>
    <w:rsid w:val="00C61540"/>
    <w:rsid w:val="00C617D6"/>
    <w:rsid w:val="00C618DB"/>
    <w:rsid w:val="00C61978"/>
    <w:rsid w:val="00C61A61"/>
    <w:rsid w:val="00C61BA2"/>
    <w:rsid w:val="00C620CC"/>
    <w:rsid w:val="00C6241F"/>
    <w:rsid w:val="00C6242F"/>
    <w:rsid w:val="00C6248C"/>
    <w:rsid w:val="00C62504"/>
    <w:rsid w:val="00C6261A"/>
    <w:rsid w:val="00C628F8"/>
    <w:rsid w:val="00C62E86"/>
    <w:rsid w:val="00C63146"/>
    <w:rsid w:val="00C63295"/>
    <w:rsid w:val="00C632B1"/>
    <w:rsid w:val="00C635BF"/>
    <w:rsid w:val="00C63AA8"/>
    <w:rsid w:val="00C63AD6"/>
    <w:rsid w:val="00C64166"/>
    <w:rsid w:val="00C64529"/>
    <w:rsid w:val="00C64A24"/>
    <w:rsid w:val="00C64AEE"/>
    <w:rsid w:val="00C64CE9"/>
    <w:rsid w:val="00C64E52"/>
    <w:rsid w:val="00C650A6"/>
    <w:rsid w:val="00C652C9"/>
    <w:rsid w:val="00C653F0"/>
    <w:rsid w:val="00C6554F"/>
    <w:rsid w:val="00C6557D"/>
    <w:rsid w:val="00C65749"/>
    <w:rsid w:val="00C65829"/>
    <w:rsid w:val="00C65A2B"/>
    <w:rsid w:val="00C65FEB"/>
    <w:rsid w:val="00C662EC"/>
    <w:rsid w:val="00C663FA"/>
    <w:rsid w:val="00C667FB"/>
    <w:rsid w:val="00C669FA"/>
    <w:rsid w:val="00C66AF3"/>
    <w:rsid w:val="00C66B13"/>
    <w:rsid w:val="00C66CB7"/>
    <w:rsid w:val="00C66F45"/>
    <w:rsid w:val="00C6720C"/>
    <w:rsid w:val="00C678EF"/>
    <w:rsid w:val="00C67E96"/>
    <w:rsid w:val="00C7029A"/>
    <w:rsid w:val="00C702BF"/>
    <w:rsid w:val="00C70446"/>
    <w:rsid w:val="00C7044D"/>
    <w:rsid w:val="00C70787"/>
    <w:rsid w:val="00C70900"/>
    <w:rsid w:val="00C70AEA"/>
    <w:rsid w:val="00C70BF2"/>
    <w:rsid w:val="00C70C7D"/>
    <w:rsid w:val="00C71148"/>
    <w:rsid w:val="00C718FC"/>
    <w:rsid w:val="00C719EF"/>
    <w:rsid w:val="00C71B5C"/>
    <w:rsid w:val="00C71F8A"/>
    <w:rsid w:val="00C7255E"/>
    <w:rsid w:val="00C727B0"/>
    <w:rsid w:val="00C73109"/>
    <w:rsid w:val="00C73AB9"/>
    <w:rsid w:val="00C73ED6"/>
    <w:rsid w:val="00C74731"/>
    <w:rsid w:val="00C74A5C"/>
    <w:rsid w:val="00C74E57"/>
    <w:rsid w:val="00C753CA"/>
    <w:rsid w:val="00C75ADD"/>
    <w:rsid w:val="00C76387"/>
    <w:rsid w:val="00C76DBB"/>
    <w:rsid w:val="00C7705B"/>
    <w:rsid w:val="00C7710D"/>
    <w:rsid w:val="00C77220"/>
    <w:rsid w:val="00C7729B"/>
    <w:rsid w:val="00C773A9"/>
    <w:rsid w:val="00C77B3E"/>
    <w:rsid w:val="00C80065"/>
    <w:rsid w:val="00C80D91"/>
    <w:rsid w:val="00C81780"/>
    <w:rsid w:val="00C81A16"/>
    <w:rsid w:val="00C81AD3"/>
    <w:rsid w:val="00C81BFE"/>
    <w:rsid w:val="00C824CD"/>
    <w:rsid w:val="00C828AC"/>
    <w:rsid w:val="00C82AD3"/>
    <w:rsid w:val="00C83228"/>
    <w:rsid w:val="00C83B29"/>
    <w:rsid w:val="00C83C07"/>
    <w:rsid w:val="00C83CA6"/>
    <w:rsid w:val="00C83D70"/>
    <w:rsid w:val="00C84143"/>
    <w:rsid w:val="00C84268"/>
    <w:rsid w:val="00C842BE"/>
    <w:rsid w:val="00C847FE"/>
    <w:rsid w:val="00C84CB3"/>
    <w:rsid w:val="00C84D08"/>
    <w:rsid w:val="00C84EF7"/>
    <w:rsid w:val="00C85001"/>
    <w:rsid w:val="00C85169"/>
    <w:rsid w:val="00C854A1"/>
    <w:rsid w:val="00C85A11"/>
    <w:rsid w:val="00C85ECC"/>
    <w:rsid w:val="00C85F87"/>
    <w:rsid w:val="00C864EE"/>
    <w:rsid w:val="00C8658A"/>
    <w:rsid w:val="00C86B35"/>
    <w:rsid w:val="00C86B3F"/>
    <w:rsid w:val="00C87052"/>
    <w:rsid w:val="00C875DA"/>
    <w:rsid w:val="00C8776A"/>
    <w:rsid w:val="00C87878"/>
    <w:rsid w:val="00C87A91"/>
    <w:rsid w:val="00C87D61"/>
    <w:rsid w:val="00C90299"/>
    <w:rsid w:val="00C90436"/>
    <w:rsid w:val="00C90661"/>
    <w:rsid w:val="00C907F7"/>
    <w:rsid w:val="00C90CFA"/>
    <w:rsid w:val="00C90D68"/>
    <w:rsid w:val="00C91240"/>
    <w:rsid w:val="00C91397"/>
    <w:rsid w:val="00C91C78"/>
    <w:rsid w:val="00C9276D"/>
    <w:rsid w:val="00C92F68"/>
    <w:rsid w:val="00C93421"/>
    <w:rsid w:val="00C93808"/>
    <w:rsid w:val="00C9410B"/>
    <w:rsid w:val="00C94476"/>
    <w:rsid w:val="00C946B4"/>
    <w:rsid w:val="00C94823"/>
    <w:rsid w:val="00C94DE6"/>
    <w:rsid w:val="00C95298"/>
    <w:rsid w:val="00C9534A"/>
    <w:rsid w:val="00C9565F"/>
    <w:rsid w:val="00C957A7"/>
    <w:rsid w:val="00C957E4"/>
    <w:rsid w:val="00C96717"/>
    <w:rsid w:val="00C96E28"/>
    <w:rsid w:val="00C975BD"/>
    <w:rsid w:val="00C97B8E"/>
    <w:rsid w:val="00C97BDA"/>
    <w:rsid w:val="00CA0ADF"/>
    <w:rsid w:val="00CA0C9F"/>
    <w:rsid w:val="00CA0D25"/>
    <w:rsid w:val="00CA109F"/>
    <w:rsid w:val="00CA140C"/>
    <w:rsid w:val="00CA2243"/>
    <w:rsid w:val="00CA247C"/>
    <w:rsid w:val="00CA24EB"/>
    <w:rsid w:val="00CA28A4"/>
    <w:rsid w:val="00CA2F88"/>
    <w:rsid w:val="00CA343E"/>
    <w:rsid w:val="00CA344C"/>
    <w:rsid w:val="00CA360D"/>
    <w:rsid w:val="00CA45EA"/>
    <w:rsid w:val="00CA4A8D"/>
    <w:rsid w:val="00CA4C0B"/>
    <w:rsid w:val="00CA4FD6"/>
    <w:rsid w:val="00CA54EF"/>
    <w:rsid w:val="00CA5FCE"/>
    <w:rsid w:val="00CA61EF"/>
    <w:rsid w:val="00CA657C"/>
    <w:rsid w:val="00CA65CB"/>
    <w:rsid w:val="00CA6BD3"/>
    <w:rsid w:val="00CA71CB"/>
    <w:rsid w:val="00CA7337"/>
    <w:rsid w:val="00CA7428"/>
    <w:rsid w:val="00CA756B"/>
    <w:rsid w:val="00CA7713"/>
    <w:rsid w:val="00CA7760"/>
    <w:rsid w:val="00CA7BF1"/>
    <w:rsid w:val="00CA7E01"/>
    <w:rsid w:val="00CB0202"/>
    <w:rsid w:val="00CB02D4"/>
    <w:rsid w:val="00CB0465"/>
    <w:rsid w:val="00CB05AB"/>
    <w:rsid w:val="00CB093F"/>
    <w:rsid w:val="00CB0997"/>
    <w:rsid w:val="00CB1321"/>
    <w:rsid w:val="00CB1400"/>
    <w:rsid w:val="00CB146F"/>
    <w:rsid w:val="00CB1ABC"/>
    <w:rsid w:val="00CB1BC7"/>
    <w:rsid w:val="00CB1EBA"/>
    <w:rsid w:val="00CB2129"/>
    <w:rsid w:val="00CB2229"/>
    <w:rsid w:val="00CB2C88"/>
    <w:rsid w:val="00CB3104"/>
    <w:rsid w:val="00CB3405"/>
    <w:rsid w:val="00CB410B"/>
    <w:rsid w:val="00CB423F"/>
    <w:rsid w:val="00CB42F4"/>
    <w:rsid w:val="00CB4401"/>
    <w:rsid w:val="00CB45EA"/>
    <w:rsid w:val="00CB4F70"/>
    <w:rsid w:val="00CB504C"/>
    <w:rsid w:val="00CB59CA"/>
    <w:rsid w:val="00CB5F89"/>
    <w:rsid w:val="00CB5FDC"/>
    <w:rsid w:val="00CB60D3"/>
    <w:rsid w:val="00CB6118"/>
    <w:rsid w:val="00CB6305"/>
    <w:rsid w:val="00CB695B"/>
    <w:rsid w:val="00CB6C5B"/>
    <w:rsid w:val="00CB6DFB"/>
    <w:rsid w:val="00CB6F7F"/>
    <w:rsid w:val="00CB6FA9"/>
    <w:rsid w:val="00CB7704"/>
    <w:rsid w:val="00CB77D6"/>
    <w:rsid w:val="00CB788C"/>
    <w:rsid w:val="00CB7934"/>
    <w:rsid w:val="00CB7B59"/>
    <w:rsid w:val="00CC01F1"/>
    <w:rsid w:val="00CC070D"/>
    <w:rsid w:val="00CC0D42"/>
    <w:rsid w:val="00CC0EB6"/>
    <w:rsid w:val="00CC106C"/>
    <w:rsid w:val="00CC1185"/>
    <w:rsid w:val="00CC129B"/>
    <w:rsid w:val="00CC19F5"/>
    <w:rsid w:val="00CC1B9B"/>
    <w:rsid w:val="00CC1CCE"/>
    <w:rsid w:val="00CC2097"/>
    <w:rsid w:val="00CC26EF"/>
    <w:rsid w:val="00CC2BF0"/>
    <w:rsid w:val="00CC2BFB"/>
    <w:rsid w:val="00CC508E"/>
    <w:rsid w:val="00CC51D8"/>
    <w:rsid w:val="00CC524E"/>
    <w:rsid w:val="00CC5524"/>
    <w:rsid w:val="00CC56AA"/>
    <w:rsid w:val="00CC5706"/>
    <w:rsid w:val="00CC604B"/>
    <w:rsid w:val="00CC697F"/>
    <w:rsid w:val="00CC6AB1"/>
    <w:rsid w:val="00CC6EA3"/>
    <w:rsid w:val="00CC7269"/>
    <w:rsid w:val="00CC731A"/>
    <w:rsid w:val="00CC7392"/>
    <w:rsid w:val="00CC7449"/>
    <w:rsid w:val="00CD0917"/>
    <w:rsid w:val="00CD0FA8"/>
    <w:rsid w:val="00CD12DE"/>
    <w:rsid w:val="00CD13E0"/>
    <w:rsid w:val="00CD179B"/>
    <w:rsid w:val="00CD1A1E"/>
    <w:rsid w:val="00CD2572"/>
    <w:rsid w:val="00CD293A"/>
    <w:rsid w:val="00CD2AED"/>
    <w:rsid w:val="00CD2CEF"/>
    <w:rsid w:val="00CD2F9C"/>
    <w:rsid w:val="00CD2FAF"/>
    <w:rsid w:val="00CD368E"/>
    <w:rsid w:val="00CD391E"/>
    <w:rsid w:val="00CD44B2"/>
    <w:rsid w:val="00CD466C"/>
    <w:rsid w:val="00CD4836"/>
    <w:rsid w:val="00CD49DD"/>
    <w:rsid w:val="00CD4A88"/>
    <w:rsid w:val="00CD4D16"/>
    <w:rsid w:val="00CD5C95"/>
    <w:rsid w:val="00CD5E95"/>
    <w:rsid w:val="00CD5E9A"/>
    <w:rsid w:val="00CD606A"/>
    <w:rsid w:val="00CD61D9"/>
    <w:rsid w:val="00CD6258"/>
    <w:rsid w:val="00CD6E1E"/>
    <w:rsid w:val="00CD7CB6"/>
    <w:rsid w:val="00CD7EB7"/>
    <w:rsid w:val="00CE065B"/>
    <w:rsid w:val="00CE07A9"/>
    <w:rsid w:val="00CE08EA"/>
    <w:rsid w:val="00CE0A8D"/>
    <w:rsid w:val="00CE0AF6"/>
    <w:rsid w:val="00CE0B32"/>
    <w:rsid w:val="00CE0BBD"/>
    <w:rsid w:val="00CE1057"/>
    <w:rsid w:val="00CE131B"/>
    <w:rsid w:val="00CE1861"/>
    <w:rsid w:val="00CE1A4B"/>
    <w:rsid w:val="00CE1ABB"/>
    <w:rsid w:val="00CE1B96"/>
    <w:rsid w:val="00CE1DC3"/>
    <w:rsid w:val="00CE2169"/>
    <w:rsid w:val="00CE26DC"/>
    <w:rsid w:val="00CE286F"/>
    <w:rsid w:val="00CE2D33"/>
    <w:rsid w:val="00CE2EE9"/>
    <w:rsid w:val="00CE3124"/>
    <w:rsid w:val="00CE33AF"/>
    <w:rsid w:val="00CE33E2"/>
    <w:rsid w:val="00CE34C5"/>
    <w:rsid w:val="00CE3631"/>
    <w:rsid w:val="00CE37DB"/>
    <w:rsid w:val="00CE38B8"/>
    <w:rsid w:val="00CE4311"/>
    <w:rsid w:val="00CE4806"/>
    <w:rsid w:val="00CE4820"/>
    <w:rsid w:val="00CE585A"/>
    <w:rsid w:val="00CE5E04"/>
    <w:rsid w:val="00CE5F58"/>
    <w:rsid w:val="00CE65D6"/>
    <w:rsid w:val="00CE6930"/>
    <w:rsid w:val="00CE6932"/>
    <w:rsid w:val="00CE6DBE"/>
    <w:rsid w:val="00CE6E69"/>
    <w:rsid w:val="00CE6F9B"/>
    <w:rsid w:val="00CE71BF"/>
    <w:rsid w:val="00CE72B0"/>
    <w:rsid w:val="00CE736E"/>
    <w:rsid w:val="00CE74B8"/>
    <w:rsid w:val="00CE754A"/>
    <w:rsid w:val="00CE7779"/>
    <w:rsid w:val="00CE79BA"/>
    <w:rsid w:val="00CF0308"/>
    <w:rsid w:val="00CF030B"/>
    <w:rsid w:val="00CF0353"/>
    <w:rsid w:val="00CF04EB"/>
    <w:rsid w:val="00CF0D5C"/>
    <w:rsid w:val="00CF0E0C"/>
    <w:rsid w:val="00CF13E4"/>
    <w:rsid w:val="00CF14EB"/>
    <w:rsid w:val="00CF1728"/>
    <w:rsid w:val="00CF2810"/>
    <w:rsid w:val="00CF28AB"/>
    <w:rsid w:val="00CF2B75"/>
    <w:rsid w:val="00CF2E54"/>
    <w:rsid w:val="00CF32CF"/>
    <w:rsid w:val="00CF40A8"/>
    <w:rsid w:val="00CF489A"/>
    <w:rsid w:val="00CF4D0E"/>
    <w:rsid w:val="00CF5581"/>
    <w:rsid w:val="00CF581B"/>
    <w:rsid w:val="00CF5AFC"/>
    <w:rsid w:val="00CF5B93"/>
    <w:rsid w:val="00CF5EE0"/>
    <w:rsid w:val="00CF7150"/>
    <w:rsid w:val="00CF7249"/>
    <w:rsid w:val="00CF7F7F"/>
    <w:rsid w:val="00D0039E"/>
    <w:rsid w:val="00D00E4A"/>
    <w:rsid w:val="00D015A6"/>
    <w:rsid w:val="00D017F8"/>
    <w:rsid w:val="00D0186B"/>
    <w:rsid w:val="00D01AF9"/>
    <w:rsid w:val="00D0249E"/>
    <w:rsid w:val="00D027BB"/>
    <w:rsid w:val="00D03234"/>
    <w:rsid w:val="00D034BE"/>
    <w:rsid w:val="00D03636"/>
    <w:rsid w:val="00D03EAA"/>
    <w:rsid w:val="00D04999"/>
    <w:rsid w:val="00D04B85"/>
    <w:rsid w:val="00D04D48"/>
    <w:rsid w:val="00D04D7A"/>
    <w:rsid w:val="00D05128"/>
    <w:rsid w:val="00D05200"/>
    <w:rsid w:val="00D055C4"/>
    <w:rsid w:val="00D05C97"/>
    <w:rsid w:val="00D05D70"/>
    <w:rsid w:val="00D05FDE"/>
    <w:rsid w:val="00D06CDA"/>
    <w:rsid w:val="00D072F5"/>
    <w:rsid w:val="00D0731C"/>
    <w:rsid w:val="00D07620"/>
    <w:rsid w:val="00D0788A"/>
    <w:rsid w:val="00D07A5C"/>
    <w:rsid w:val="00D07F32"/>
    <w:rsid w:val="00D10016"/>
    <w:rsid w:val="00D10260"/>
    <w:rsid w:val="00D104D4"/>
    <w:rsid w:val="00D10578"/>
    <w:rsid w:val="00D109EE"/>
    <w:rsid w:val="00D1144E"/>
    <w:rsid w:val="00D114BA"/>
    <w:rsid w:val="00D114ED"/>
    <w:rsid w:val="00D116B6"/>
    <w:rsid w:val="00D11C47"/>
    <w:rsid w:val="00D12146"/>
    <w:rsid w:val="00D12176"/>
    <w:rsid w:val="00D12417"/>
    <w:rsid w:val="00D12B07"/>
    <w:rsid w:val="00D13427"/>
    <w:rsid w:val="00D1345D"/>
    <w:rsid w:val="00D1352A"/>
    <w:rsid w:val="00D1439B"/>
    <w:rsid w:val="00D14640"/>
    <w:rsid w:val="00D149D0"/>
    <w:rsid w:val="00D14A60"/>
    <w:rsid w:val="00D15037"/>
    <w:rsid w:val="00D15CA0"/>
    <w:rsid w:val="00D15D1E"/>
    <w:rsid w:val="00D15E64"/>
    <w:rsid w:val="00D1616E"/>
    <w:rsid w:val="00D162B9"/>
    <w:rsid w:val="00D16963"/>
    <w:rsid w:val="00D16B98"/>
    <w:rsid w:val="00D16E78"/>
    <w:rsid w:val="00D1703D"/>
    <w:rsid w:val="00D17117"/>
    <w:rsid w:val="00D174B2"/>
    <w:rsid w:val="00D17728"/>
    <w:rsid w:val="00D17851"/>
    <w:rsid w:val="00D17BF8"/>
    <w:rsid w:val="00D17CE8"/>
    <w:rsid w:val="00D20417"/>
    <w:rsid w:val="00D20D0F"/>
    <w:rsid w:val="00D2118B"/>
    <w:rsid w:val="00D21696"/>
    <w:rsid w:val="00D21ED3"/>
    <w:rsid w:val="00D22449"/>
    <w:rsid w:val="00D22A05"/>
    <w:rsid w:val="00D22F47"/>
    <w:rsid w:val="00D2305D"/>
    <w:rsid w:val="00D235BF"/>
    <w:rsid w:val="00D23903"/>
    <w:rsid w:val="00D23A8F"/>
    <w:rsid w:val="00D23C71"/>
    <w:rsid w:val="00D23D9C"/>
    <w:rsid w:val="00D2455B"/>
    <w:rsid w:val="00D24596"/>
    <w:rsid w:val="00D24A99"/>
    <w:rsid w:val="00D251F8"/>
    <w:rsid w:val="00D253EC"/>
    <w:rsid w:val="00D25450"/>
    <w:rsid w:val="00D25D77"/>
    <w:rsid w:val="00D25DDE"/>
    <w:rsid w:val="00D25F49"/>
    <w:rsid w:val="00D261FF"/>
    <w:rsid w:val="00D2668E"/>
    <w:rsid w:val="00D27359"/>
    <w:rsid w:val="00D2781B"/>
    <w:rsid w:val="00D2794B"/>
    <w:rsid w:val="00D279AB"/>
    <w:rsid w:val="00D27D51"/>
    <w:rsid w:val="00D27FE8"/>
    <w:rsid w:val="00D3006E"/>
    <w:rsid w:val="00D300F0"/>
    <w:rsid w:val="00D3042D"/>
    <w:rsid w:val="00D30851"/>
    <w:rsid w:val="00D30975"/>
    <w:rsid w:val="00D30B37"/>
    <w:rsid w:val="00D31473"/>
    <w:rsid w:val="00D315F8"/>
    <w:rsid w:val="00D31B9C"/>
    <w:rsid w:val="00D31F86"/>
    <w:rsid w:val="00D3280E"/>
    <w:rsid w:val="00D329A0"/>
    <w:rsid w:val="00D3312B"/>
    <w:rsid w:val="00D3315A"/>
    <w:rsid w:val="00D33380"/>
    <w:rsid w:val="00D335DD"/>
    <w:rsid w:val="00D33655"/>
    <w:rsid w:val="00D336F9"/>
    <w:rsid w:val="00D33B4A"/>
    <w:rsid w:val="00D33D2E"/>
    <w:rsid w:val="00D33FEC"/>
    <w:rsid w:val="00D3425E"/>
    <w:rsid w:val="00D34271"/>
    <w:rsid w:val="00D34A8C"/>
    <w:rsid w:val="00D34AC0"/>
    <w:rsid w:val="00D34EFC"/>
    <w:rsid w:val="00D35381"/>
    <w:rsid w:val="00D3542A"/>
    <w:rsid w:val="00D35465"/>
    <w:rsid w:val="00D35514"/>
    <w:rsid w:val="00D35BC2"/>
    <w:rsid w:val="00D35D0D"/>
    <w:rsid w:val="00D35DED"/>
    <w:rsid w:val="00D36327"/>
    <w:rsid w:val="00D364C1"/>
    <w:rsid w:val="00D3693B"/>
    <w:rsid w:val="00D36EE0"/>
    <w:rsid w:val="00D372AA"/>
    <w:rsid w:val="00D376C3"/>
    <w:rsid w:val="00D37D1C"/>
    <w:rsid w:val="00D402E7"/>
    <w:rsid w:val="00D4061B"/>
    <w:rsid w:val="00D408DB"/>
    <w:rsid w:val="00D4109F"/>
    <w:rsid w:val="00D412D2"/>
    <w:rsid w:val="00D41423"/>
    <w:rsid w:val="00D415F6"/>
    <w:rsid w:val="00D4189B"/>
    <w:rsid w:val="00D41BC6"/>
    <w:rsid w:val="00D41D76"/>
    <w:rsid w:val="00D41EA2"/>
    <w:rsid w:val="00D4224A"/>
    <w:rsid w:val="00D427FE"/>
    <w:rsid w:val="00D42E0F"/>
    <w:rsid w:val="00D42F96"/>
    <w:rsid w:val="00D43178"/>
    <w:rsid w:val="00D43372"/>
    <w:rsid w:val="00D43549"/>
    <w:rsid w:val="00D43745"/>
    <w:rsid w:val="00D43909"/>
    <w:rsid w:val="00D43DCB"/>
    <w:rsid w:val="00D43ECE"/>
    <w:rsid w:val="00D44190"/>
    <w:rsid w:val="00D4451B"/>
    <w:rsid w:val="00D445DC"/>
    <w:rsid w:val="00D44911"/>
    <w:rsid w:val="00D44F77"/>
    <w:rsid w:val="00D45217"/>
    <w:rsid w:val="00D453F1"/>
    <w:rsid w:val="00D46466"/>
    <w:rsid w:val="00D46989"/>
    <w:rsid w:val="00D46BBE"/>
    <w:rsid w:val="00D46E2E"/>
    <w:rsid w:val="00D47514"/>
    <w:rsid w:val="00D47695"/>
    <w:rsid w:val="00D476EF"/>
    <w:rsid w:val="00D47767"/>
    <w:rsid w:val="00D477CC"/>
    <w:rsid w:val="00D47944"/>
    <w:rsid w:val="00D47D27"/>
    <w:rsid w:val="00D47F18"/>
    <w:rsid w:val="00D50C50"/>
    <w:rsid w:val="00D50D33"/>
    <w:rsid w:val="00D5157E"/>
    <w:rsid w:val="00D5160B"/>
    <w:rsid w:val="00D522FC"/>
    <w:rsid w:val="00D5266B"/>
    <w:rsid w:val="00D52937"/>
    <w:rsid w:val="00D52A1D"/>
    <w:rsid w:val="00D52BF4"/>
    <w:rsid w:val="00D52D44"/>
    <w:rsid w:val="00D530DA"/>
    <w:rsid w:val="00D531A1"/>
    <w:rsid w:val="00D53472"/>
    <w:rsid w:val="00D535E7"/>
    <w:rsid w:val="00D53677"/>
    <w:rsid w:val="00D538FF"/>
    <w:rsid w:val="00D540B3"/>
    <w:rsid w:val="00D54C1F"/>
    <w:rsid w:val="00D54ECE"/>
    <w:rsid w:val="00D552EC"/>
    <w:rsid w:val="00D55342"/>
    <w:rsid w:val="00D553EE"/>
    <w:rsid w:val="00D55525"/>
    <w:rsid w:val="00D55799"/>
    <w:rsid w:val="00D55848"/>
    <w:rsid w:val="00D55CB9"/>
    <w:rsid w:val="00D55E30"/>
    <w:rsid w:val="00D55FF7"/>
    <w:rsid w:val="00D564C4"/>
    <w:rsid w:val="00D569CC"/>
    <w:rsid w:val="00D57450"/>
    <w:rsid w:val="00D577A3"/>
    <w:rsid w:val="00D57D26"/>
    <w:rsid w:val="00D57F8B"/>
    <w:rsid w:val="00D607FE"/>
    <w:rsid w:val="00D608BC"/>
    <w:rsid w:val="00D60A6E"/>
    <w:rsid w:val="00D615A4"/>
    <w:rsid w:val="00D615C8"/>
    <w:rsid w:val="00D61AE5"/>
    <w:rsid w:val="00D61B10"/>
    <w:rsid w:val="00D61D2E"/>
    <w:rsid w:val="00D62035"/>
    <w:rsid w:val="00D626A8"/>
    <w:rsid w:val="00D627A7"/>
    <w:rsid w:val="00D62C3A"/>
    <w:rsid w:val="00D62CDA"/>
    <w:rsid w:val="00D62D5F"/>
    <w:rsid w:val="00D63ABC"/>
    <w:rsid w:val="00D63AD1"/>
    <w:rsid w:val="00D63AFD"/>
    <w:rsid w:val="00D63E52"/>
    <w:rsid w:val="00D643C1"/>
    <w:rsid w:val="00D64C41"/>
    <w:rsid w:val="00D64DAA"/>
    <w:rsid w:val="00D65367"/>
    <w:rsid w:val="00D65A78"/>
    <w:rsid w:val="00D6678E"/>
    <w:rsid w:val="00D66984"/>
    <w:rsid w:val="00D66D49"/>
    <w:rsid w:val="00D675D9"/>
    <w:rsid w:val="00D67EAA"/>
    <w:rsid w:val="00D703E6"/>
    <w:rsid w:val="00D704D8"/>
    <w:rsid w:val="00D7056D"/>
    <w:rsid w:val="00D705C5"/>
    <w:rsid w:val="00D706B8"/>
    <w:rsid w:val="00D70764"/>
    <w:rsid w:val="00D70C91"/>
    <w:rsid w:val="00D70D7C"/>
    <w:rsid w:val="00D71343"/>
    <w:rsid w:val="00D714A2"/>
    <w:rsid w:val="00D71AC0"/>
    <w:rsid w:val="00D72017"/>
    <w:rsid w:val="00D72262"/>
    <w:rsid w:val="00D72263"/>
    <w:rsid w:val="00D7278B"/>
    <w:rsid w:val="00D72CF2"/>
    <w:rsid w:val="00D72FEE"/>
    <w:rsid w:val="00D73792"/>
    <w:rsid w:val="00D738D0"/>
    <w:rsid w:val="00D73977"/>
    <w:rsid w:val="00D7399E"/>
    <w:rsid w:val="00D73B85"/>
    <w:rsid w:val="00D73BEC"/>
    <w:rsid w:val="00D73E65"/>
    <w:rsid w:val="00D7497C"/>
    <w:rsid w:val="00D75091"/>
    <w:rsid w:val="00D751A1"/>
    <w:rsid w:val="00D754F6"/>
    <w:rsid w:val="00D7587E"/>
    <w:rsid w:val="00D7598D"/>
    <w:rsid w:val="00D75B07"/>
    <w:rsid w:val="00D7613E"/>
    <w:rsid w:val="00D76248"/>
    <w:rsid w:val="00D76387"/>
    <w:rsid w:val="00D76F29"/>
    <w:rsid w:val="00D770D2"/>
    <w:rsid w:val="00D77BF3"/>
    <w:rsid w:val="00D77D33"/>
    <w:rsid w:val="00D80338"/>
    <w:rsid w:val="00D8049D"/>
    <w:rsid w:val="00D80541"/>
    <w:rsid w:val="00D8105A"/>
    <w:rsid w:val="00D812F8"/>
    <w:rsid w:val="00D814B0"/>
    <w:rsid w:val="00D81527"/>
    <w:rsid w:val="00D816EE"/>
    <w:rsid w:val="00D81774"/>
    <w:rsid w:val="00D8199F"/>
    <w:rsid w:val="00D81E1E"/>
    <w:rsid w:val="00D82AA7"/>
    <w:rsid w:val="00D82E7F"/>
    <w:rsid w:val="00D8370C"/>
    <w:rsid w:val="00D8393C"/>
    <w:rsid w:val="00D83C71"/>
    <w:rsid w:val="00D842B0"/>
    <w:rsid w:val="00D84840"/>
    <w:rsid w:val="00D853E9"/>
    <w:rsid w:val="00D855BC"/>
    <w:rsid w:val="00D85976"/>
    <w:rsid w:val="00D85BDE"/>
    <w:rsid w:val="00D86123"/>
    <w:rsid w:val="00D862DA"/>
    <w:rsid w:val="00D86798"/>
    <w:rsid w:val="00D8685F"/>
    <w:rsid w:val="00D86C29"/>
    <w:rsid w:val="00D86C2B"/>
    <w:rsid w:val="00D86F3C"/>
    <w:rsid w:val="00D877D2"/>
    <w:rsid w:val="00D878DD"/>
    <w:rsid w:val="00D9001B"/>
    <w:rsid w:val="00D90AD2"/>
    <w:rsid w:val="00D90FEC"/>
    <w:rsid w:val="00D9117C"/>
    <w:rsid w:val="00D912C5"/>
    <w:rsid w:val="00D912C8"/>
    <w:rsid w:val="00D915A4"/>
    <w:rsid w:val="00D9181D"/>
    <w:rsid w:val="00D9230C"/>
    <w:rsid w:val="00D92C46"/>
    <w:rsid w:val="00D92ECD"/>
    <w:rsid w:val="00D92EE2"/>
    <w:rsid w:val="00D93062"/>
    <w:rsid w:val="00D93CBF"/>
    <w:rsid w:val="00D94251"/>
    <w:rsid w:val="00D9439D"/>
    <w:rsid w:val="00D94489"/>
    <w:rsid w:val="00D9476E"/>
    <w:rsid w:val="00D94F9F"/>
    <w:rsid w:val="00D95368"/>
    <w:rsid w:val="00D954BE"/>
    <w:rsid w:val="00D95659"/>
    <w:rsid w:val="00D95682"/>
    <w:rsid w:val="00D95F97"/>
    <w:rsid w:val="00D972F3"/>
    <w:rsid w:val="00D97917"/>
    <w:rsid w:val="00D97DE1"/>
    <w:rsid w:val="00D97DE3"/>
    <w:rsid w:val="00DA08FE"/>
    <w:rsid w:val="00DA0B5E"/>
    <w:rsid w:val="00DA11A4"/>
    <w:rsid w:val="00DA14DF"/>
    <w:rsid w:val="00DA1A55"/>
    <w:rsid w:val="00DA1B46"/>
    <w:rsid w:val="00DA1BEF"/>
    <w:rsid w:val="00DA1C2A"/>
    <w:rsid w:val="00DA205C"/>
    <w:rsid w:val="00DA236E"/>
    <w:rsid w:val="00DA2411"/>
    <w:rsid w:val="00DA2A70"/>
    <w:rsid w:val="00DA2E75"/>
    <w:rsid w:val="00DA31BF"/>
    <w:rsid w:val="00DA339B"/>
    <w:rsid w:val="00DA3532"/>
    <w:rsid w:val="00DA3644"/>
    <w:rsid w:val="00DA39C8"/>
    <w:rsid w:val="00DA3BB6"/>
    <w:rsid w:val="00DA3D4E"/>
    <w:rsid w:val="00DA4675"/>
    <w:rsid w:val="00DA4BF7"/>
    <w:rsid w:val="00DA540F"/>
    <w:rsid w:val="00DA5665"/>
    <w:rsid w:val="00DA5B6E"/>
    <w:rsid w:val="00DA642E"/>
    <w:rsid w:val="00DA6E9E"/>
    <w:rsid w:val="00DA7424"/>
    <w:rsid w:val="00DA7AB2"/>
    <w:rsid w:val="00DA7AE0"/>
    <w:rsid w:val="00DA7EF0"/>
    <w:rsid w:val="00DB04EA"/>
    <w:rsid w:val="00DB08DF"/>
    <w:rsid w:val="00DB1053"/>
    <w:rsid w:val="00DB1347"/>
    <w:rsid w:val="00DB1B1B"/>
    <w:rsid w:val="00DB1BE8"/>
    <w:rsid w:val="00DB1CE1"/>
    <w:rsid w:val="00DB1E58"/>
    <w:rsid w:val="00DB244F"/>
    <w:rsid w:val="00DB30FC"/>
    <w:rsid w:val="00DB32A9"/>
    <w:rsid w:val="00DB35FB"/>
    <w:rsid w:val="00DB38E0"/>
    <w:rsid w:val="00DB3E1B"/>
    <w:rsid w:val="00DB405F"/>
    <w:rsid w:val="00DB4595"/>
    <w:rsid w:val="00DB4D40"/>
    <w:rsid w:val="00DB4E62"/>
    <w:rsid w:val="00DB4F95"/>
    <w:rsid w:val="00DB5114"/>
    <w:rsid w:val="00DB5503"/>
    <w:rsid w:val="00DB575C"/>
    <w:rsid w:val="00DB57B2"/>
    <w:rsid w:val="00DB5B1A"/>
    <w:rsid w:val="00DB627B"/>
    <w:rsid w:val="00DB6518"/>
    <w:rsid w:val="00DB6DC9"/>
    <w:rsid w:val="00DB73C3"/>
    <w:rsid w:val="00DB7444"/>
    <w:rsid w:val="00DB7579"/>
    <w:rsid w:val="00DB7598"/>
    <w:rsid w:val="00DB7A73"/>
    <w:rsid w:val="00DC017D"/>
    <w:rsid w:val="00DC0390"/>
    <w:rsid w:val="00DC06B6"/>
    <w:rsid w:val="00DC0D7F"/>
    <w:rsid w:val="00DC102B"/>
    <w:rsid w:val="00DC1878"/>
    <w:rsid w:val="00DC1CE7"/>
    <w:rsid w:val="00DC1FA9"/>
    <w:rsid w:val="00DC2442"/>
    <w:rsid w:val="00DC275D"/>
    <w:rsid w:val="00DC2790"/>
    <w:rsid w:val="00DC2814"/>
    <w:rsid w:val="00DC2E6D"/>
    <w:rsid w:val="00DC32C9"/>
    <w:rsid w:val="00DC335D"/>
    <w:rsid w:val="00DC37FF"/>
    <w:rsid w:val="00DC38D9"/>
    <w:rsid w:val="00DC47DC"/>
    <w:rsid w:val="00DC4EF4"/>
    <w:rsid w:val="00DC4FB0"/>
    <w:rsid w:val="00DC538A"/>
    <w:rsid w:val="00DC577B"/>
    <w:rsid w:val="00DC6045"/>
    <w:rsid w:val="00DC6622"/>
    <w:rsid w:val="00DC75EC"/>
    <w:rsid w:val="00DC7996"/>
    <w:rsid w:val="00DC7DC6"/>
    <w:rsid w:val="00DC7F29"/>
    <w:rsid w:val="00DC7F45"/>
    <w:rsid w:val="00DD0239"/>
    <w:rsid w:val="00DD03FC"/>
    <w:rsid w:val="00DD07DD"/>
    <w:rsid w:val="00DD0ABD"/>
    <w:rsid w:val="00DD0C78"/>
    <w:rsid w:val="00DD0CF2"/>
    <w:rsid w:val="00DD1E7D"/>
    <w:rsid w:val="00DD20BE"/>
    <w:rsid w:val="00DD21D2"/>
    <w:rsid w:val="00DD2968"/>
    <w:rsid w:val="00DD2E19"/>
    <w:rsid w:val="00DD37CF"/>
    <w:rsid w:val="00DD507F"/>
    <w:rsid w:val="00DD50ED"/>
    <w:rsid w:val="00DD538B"/>
    <w:rsid w:val="00DD57C4"/>
    <w:rsid w:val="00DD5BCA"/>
    <w:rsid w:val="00DD5CB4"/>
    <w:rsid w:val="00DD5D67"/>
    <w:rsid w:val="00DD5E9B"/>
    <w:rsid w:val="00DD5FAB"/>
    <w:rsid w:val="00DD6297"/>
    <w:rsid w:val="00DD6424"/>
    <w:rsid w:val="00DD6677"/>
    <w:rsid w:val="00DD6F22"/>
    <w:rsid w:val="00DD7208"/>
    <w:rsid w:val="00DD7881"/>
    <w:rsid w:val="00DE070E"/>
    <w:rsid w:val="00DE09B3"/>
    <w:rsid w:val="00DE0AEB"/>
    <w:rsid w:val="00DE0C1C"/>
    <w:rsid w:val="00DE0D9B"/>
    <w:rsid w:val="00DE0F58"/>
    <w:rsid w:val="00DE1292"/>
    <w:rsid w:val="00DE17CE"/>
    <w:rsid w:val="00DE193C"/>
    <w:rsid w:val="00DE19E3"/>
    <w:rsid w:val="00DE1E1B"/>
    <w:rsid w:val="00DE2A27"/>
    <w:rsid w:val="00DE2BCF"/>
    <w:rsid w:val="00DE2BE3"/>
    <w:rsid w:val="00DE2C46"/>
    <w:rsid w:val="00DE30C1"/>
    <w:rsid w:val="00DE3DF7"/>
    <w:rsid w:val="00DE4084"/>
    <w:rsid w:val="00DE40C9"/>
    <w:rsid w:val="00DE41EF"/>
    <w:rsid w:val="00DE44B7"/>
    <w:rsid w:val="00DE462C"/>
    <w:rsid w:val="00DE4750"/>
    <w:rsid w:val="00DE4C03"/>
    <w:rsid w:val="00DE5113"/>
    <w:rsid w:val="00DE574E"/>
    <w:rsid w:val="00DE58EE"/>
    <w:rsid w:val="00DE5B86"/>
    <w:rsid w:val="00DE5D6C"/>
    <w:rsid w:val="00DE5EBD"/>
    <w:rsid w:val="00DE6896"/>
    <w:rsid w:val="00DE6ADA"/>
    <w:rsid w:val="00DE6F00"/>
    <w:rsid w:val="00DE7051"/>
    <w:rsid w:val="00DE721B"/>
    <w:rsid w:val="00DE7240"/>
    <w:rsid w:val="00DE724E"/>
    <w:rsid w:val="00DE7660"/>
    <w:rsid w:val="00DE797D"/>
    <w:rsid w:val="00DE7AD3"/>
    <w:rsid w:val="00DE7B9E"/>
    <w:rsid w:val="00DF037F"/>
    <w:rsid w:val="00DF065B"/>
    <w:rsid w:val="00DF065C"/>
    <w:rsid w:val="00DF0663"/>
    <w:rsid w:val="00DF080D"/>
    <w:rsid w:val="00DF08AF"/>
    <w:rsid w:val="00DF097C"/>
    <w:rsid w:val="00DF09B3"/>
    <w:rsid w:val="00DF0CCC"/>
    <w:rsid w:val="00DF0E1A"/>
    <w:rsid w:val="00DF0E65"/>
    <w:rsid w:val="00DF1460"/>
    <w:rsid w:val="00DF1B7D"/>
    <w:rsid w:val="00DF1F73"/>
    <w:rsid w:val="00DF26B8"/>
    <w:rsid w:val="00DF2A8B"/>
    <w:rsid w:val="00DF2C3B"/>
    <w:rsid w:val="00DF3707"/>
    <w:rsid w:val="00DF3765"/>
    <w:rsid w:val="00DF3926"/>
    <w:rsid w:val="00DF3CB8"/>
    <w:rsid w:val="00DF3CE8"/>
    <w:rsid w:val="00DF3DE0"/>
    <w:rsid w:val="00DF4CD1"/>
    <w:rsid w:val="00DF4DB4"/>
    <w:rsid w:val="00DF58D0"/>
    <w:rsid w:val="00DF5A2F"/>
    <w:rsid w:val="00DF5D72"/>
    <w:rsid w:val="00DF5E31"/>
    <w:rsid w:val="00DF652B"/>
    <w:rsid w:val="00DF65C3"/>
    <w:rsid w:val="00DF65D2"/>
    <w:rsid w:val="00DF66CE"/>
    <w:rsid w:val="00DF68AB"/>
    <w:rsid w:val="00DF6D1B"/>
    <w:rsid w:val="00DF71EA"/>
    <w:rsid w:val="00DF7368"/>
    <w:rsid w:val="00DF7740"/>
    <w:rsid w:val="00DF77C3"/>
    <w:rsid w:val="00DF79B2"/>
    <w:rsid w:val="00DF7DCD"/>
    <w:rsid w:val="00DF7F69"/>
    <w:rsid w:val="00E0048D"/>
    <w:rsid w:val="00E004DB"/>
    <w:rsid w:val="00E00C8F"/>
    <w:rsid w:val="00E00CBC"/>
    <w:rsid w:val="00E01437"/>
    <w:rsid w:val="00E018C6"/>
    <w:rsid w:val="00E01A00"/>
    <w:rsid w:val="00E01DF2"/>
    <w:rsid w:val="00E01E91"/>
    <w:rsid w:val="00E01E9E"/>
    <w:rsid w:val="00E02074"/>
    <w:rsid w:val="00E02C83"/>
    <w:rsid w:val="00E02EF4"/>
    <w:rsid w:val="00E02FDD"/>
    <w:rsid w:val="00E03055"/>
    <w:rsid w:val="00E03085"/>
    <w:rsid w:val="00E0332B"/>
    <w:rsid w:val="00E03402"/>
    <w:rsid w:val="00E034B3"/>
    <w:rsid w:val="00E043F8"/>
    <w:rsid w:val="00E04CA9"/>
    <w:rsid w:val="00E0534D"/>
    <w:rsid w:val="00E05BC9"/>
    <w:rsid w:val="00E067EB"/>
    <w:rsid w:val="00E06A77"/>
    <w:rsid w:val="00E06AF7"/>
    <w:rsid w:val="00E070D3"/>
    <w:rsid w:val="00E070E3"/>
    <w:rsid w:val="00E07577"/>
    <w:rsid w:val="00E07BF1"/>
    <w:rsid w:val="00E07F25"/>
    <w:rsid w:val="00E07F91"/>
    <w:rsid w:val="00E10484"/>
    <w:rsid w:val="00E10627"/>
    <w:rsid w:val="00E10B03"/>
    <w:rsid w:val="00E1104B"/>
    <w:rsid w:val="00E11178"/>
    <w:rsid w:val="00E1161A"/>
    <w:rsid w:val="00E11D0D"/>
    <w:rsid w:val="00E11E12"/>
    <w:rsid w:val="00E12188"/>
    <w:rsid w:val="00E12F44"/>
    <w:rsid w:val="00E138EC"/>
    <w:rsid w:val="00E13B3D"/>
    <w:rsid w:val="00E13E29"/>
    <w:rsid w:val="00E14189"/>
    <w:rsid w:val="00E1441C"/>
    <w:rsid w:val="00E1485C"/>
    <w:rsid w:val="00E14F09"/>
    <w:rsid w:val="00E15706"/>
    <w:rsid w:val="00E15BAA"/>
    <w:rsid w:val="00E15CEC"/>
    <w:rsid w:val="00E162C2"/>
    <w:rsid w:val="00E16396"/>
    <w:rsid w:val="00E16957"/>
    <w:rsid w:val="00E16998"/>
    <w:rsid w:val="00E17329"/>
    <w:rsid w:val="00E179B5"/>
    <w:rsid w:val="00E2009D"/>
    <w:rsid w:val="00E20192"/>
    <w:rsid w:val="00E205C2"/>
    <w:rsid w:val="00E20FFC"/>
    <w:rsid w:val="00E21D6D"/>
    <w:rsid w:val="00E21EA4"/>
    <w:rsid w:val="00E2225F"/>
    <w:rsid w:val="00E22671"/>
    <w:rsid w:val="00E2284B"/>
    <w:rsid w:val="00E22C5B"/>
    <w:rsid w:val="00E22F4E"/>
    <w:rsid w:val="00E2342E"/>
    <w:rsid w:val="00E23887"/>
    <w:rsid w:val="00E242E3"/>
    <w:rsid w:val="00E243E1"/>
    <w:rsid w:val="00E24874"/>
    <w:rsid w:val="00E24CB7"/>
    <w:rsid w:val="00E24FC5"/>
    <w:rsid w:val="00E24FF4"/>
    <w:rsid w:val="00E25188"/>
    <w:rsid w:val="00E25290"/>
    <w:rsid w:val="00E253D4"/>
    <w:rsid w:val="00E256DB"/>
    <w:rsid w:val="00E25962"/>
    <w:rsid w:val="00E25979"/>
    <w:rsid w:val="00E259D7"/>
    <w:rsid w:val="00E25A78"/>
    <w:rsid w:val="00E25B5F"/>
    <w:rsid w:val="00E25D69"/>
    <w:rsid w:val="00E2665D"/>
    <w:rsid w:val="00E266AD"/>
    <w:rsid w:val="00E26713"/>
    <w:rsid w:val="00E26C9B"/>
    <w:rsid w:val="00E27422"/>
    <w:rsid w:val="00E27665"/>
    <w:rsid w:val="00E27A01"/>
    <w:rsid w:val="00E27A7E"/>
    <w:rsid w:val="00E27E35"/>
    <w:rsid w:val="00E30003"/>
    <w:rsid w:val="00E3021C"/>
    <w:rsid w:val="00E30585"/>
    <w:rsid w:val="00E30682"/>
    <w:rsid w:val="00E30705"/>
    <w:rsid w:val="00E30A27"/>
    <w:rsid w:val="00E30E53"/>
    <w:rsid w:val="00E314A0"/>
    <w:rsid w:val="00E31CA4"/>
    <w:rsid w:val="00E31F23"/>
    <w:rsid w:val="00E324F4"/>
    <w:rsid w:val="00E325F6"/>
    <w:rsid w:val="00E32A2D"/>
    <w:rsid w:val="00E32F29"/>
    <w:rsid w:val="00E33A69"/>
    <w:rsid w:val="00E34063"/>
    <w:rsid w:val="00E3422D"/>
    <w:rsid w:val="00E34649"/>
    <w:rsid w:val="00E34827"/>
    <w:rsid w:val="00E34E98"/>
    <w:rsid w:val="00E352DA"/>
    <w:rsid w:val="00E3537A"/>
    <w:rsid w:val="00E354A8"/>
    <w:rsid w:val="00E357AA"/>
    <w:rsid w:val="00E35831"/>
    <w:rsid w:val="00E3593C"/>
    <w:rsid w:val="00E35BF5"/>
    <w:rsid w:val="00E35D30"/>
    <w:rsid w:val="00E35F48"/>
    <w:rsid w:val="00E35FB2"/>
    <w:rsid w:val="00E36007"/>
    <w:rsid w:val="00E36087"/>
    <w:rsid w:val="00E361B1"/>
    <w:rsid w:val="00E36281"/>
    <w:rsid w:val="00E3685C"/>
    <w:rsid w:val="00E371D6"/>
    <w:rsid w:val="00E373E6"/>
    <w:rsid w:val="00E376C5"/>
    <w:rsid w:val="00E376C8"/>
    <w:rsid w:val="00E37A71"/>
    <w:rsid w:val="00E37B6D"/>
    <w:rsid w:val="00E37DB2"/>
    <w:rsid w:val="00E40013"/>
    <w:rsid w:val="00E4008A"/>
    <w:rsid w:val="00E400DC"/>
    <w:rsid w:val="00E4037B"/>
    <w:rsid w:val="00E4098D"/>
    <w:rsid w:val="00E40A10"/>
    <w:rsid w:val="00E412E0"/>
    <w:rsid w:val="00E416C3"/>
    <w:rsid w:val="00E42029"/>
    <w:rsid w:val="00E42849"/>
    <w:rsid w:val="00E42E13"/>
    <w:rsid w:val="00E4355A"/>
    <w:rsid w:val="00E43C3F"/>
    <w:rsid w:val="00E44135"/>
    <w:rsid w:val="00E44891"/>
    <w:rsid w:val="00E44C94"/>
    <w:rsid w:val="00E44D46"/>
    <w:rsid w:val="00E45908"/>
    <w:rsid w:val="00E460BF"/>
    <w:rsid w:val="00E46775"/>
    <w:rsid w:val="00E46868"/>
    <w:rsid w:val="00E46877"/>
    <w:rsid w:val="00E468BB"/>
    <w:rsid w:val="00E46930"/>
    <w:rsid w:val="00E4745E"/>
    <w:rsid w:val="00E474BD"/>
    <w:rsid w:val="00E47548"/>
    <w:rsid w:val="00E475DB"/>
    <w:rsid w:val="00E4766E"/>
    <w:rsid w:val="00E47731"/>
    <w:rsid w:val="00E477E2"/>
    <w:rsid w:val="00E47A0D"/>
    <w:rsid w:val="00E50038"/>
    <w:rsid w:val="00E5011B"/>
    <w:rsid w:val="00E506AF"/>
    <w:rsid w:val="00E5087A"/>
    <w:rsid w:val="00E50ACD"/>
    <w:rsid w:val="00E50EFC"/>
    <w:rsid w:val="00E519AE"/>
    <w:rsid w:val="00E51CA7"/>
    <w:rsid w:val="00E51E1D"/>
    <w:rsid w:val="00E5215E"/>
    <w:rsid w:val="00E52F74"/>
    <w:rsid w:val="00E53404"/>
    <w:rsid w:val="00E534F4"/>
    <w:rsid w:val="00E535DE"/>
    <w:rsid w:val="00E53A22"/>
    <w:rsid w:val="00E53B1A"/>
    <w:rsid w:val="00E542E5"/>
    <w:rsid w:val="00E54336"/>
    <w:rsid w:val="00E54433"/>
    <w:rsid w:val="00E54444"/>
    <w:rsid w:val="00E54880"/>
    <w:rsid w:val="00E5498D"/>
    <w:rsid w:val="00E54E14"/>
    <w:rsid w:val="00E5589B"/>
    <w:rsid w:val="00E55ACB"/>
    <w:rsid w:val="00E55EC5"/>
    <w:rsid w:val="00E561A7"/>
    <w:rsid w:val="00E5652E"/>
    <w:rsid w:val="00E573B0"/>
    <w:rsid w:val="00E57862"/>
    <w:rsid w:val="00E57A4F"/>
    <w:rsid w:val="00E57C7D"/>
    <w:rsid w:val="00E57CA0"/>
    <w:rsid w:val="00E57F11"/>
    <w:rsid w:val="00E60565"/>
    <w:rsid w:val="00E608DD"/>
    <w:rsid w:val="00E60ADB"/>
    <w:rsid w:val="00E60D1D"/>
    <w:rsid w:val="00E614FF"/>
    <w:rsid w:val="00E61C36"/>
    <w:rsid w:val="00E61F75"/>
    <w:rsid w:val="00E62425"/>
    <w:rsid w:val="00E625FD"/>
    <w:rsid w:val="00E62633"/>
    <w:rsid w:val="00E627D9"/>
    <w:rsid w:val="00E6327E"/>
    <w:rsid w:val="00E63415"/>
    <w:rsid w:val="00E637ED"/>
    <w:rsid w:val="00E638C9"/>
    <w:rsid w:val="00E63AD8"/>
    <w:rsid w:val="00E63F19"/>
    <w:rsid w:val="00E641C5"/>
    <w:rsid w:val="00E6459A"/>
    <w:rsid w:val="00E645F6"/>
    <w:rsid w:val="00E6488F"/>
    <w:rsid w:val="00E6579F"/>
    <w:rsid w:val="00E65829"/>
    <w:rsid w:val="00E65AB6"/>
    <w:rsid w:val="00E6656E"/>
    <w:rsid w:val="00E666AB"/>
    <w:rsid w:val="00E6713B"/>
    <w:rsid w:val="00E67204"/>
    <w:rsid w:val="00E6732F"/>
    <w:rsid w:val="00E676C3"/>
    <w:rsid w:val="00E701FD"/>
    <w:rsid w:val="00E705D1"/>
    <w:rsid w:val="00E70C09"/>
    <w:rsid w:val="00E70DA1"/>
    <w:rsid w:val="00E70ED2"/>
    <w:rsid w:val="00E7176C"/>
    <w:rsid w:val="00E71BCC"/>
    <w:rsid w:val="00E71DF4"/>
    <w:rsid w:val="00E7200D"/>
    <w:rsid w:val="00E72657"/>
    <w:rsid w:val="00E72878"/>
    <w:rsid w:val="00E738AD"/>
    <w:rsid w:val="00E73994"/>
    <w:rsid w:val="00E73C6E"/>
    <w:rsid w:val="00E73D6D"/>
    <w:rsid w:val="00E73F66"/>
    <w:rsid w:val="00E74326"/>
    <w:rsid w:val="00E74A28"/>
    <w:rsid w:val="00E75345"/>
    <w:rsid w:val="00E7566E"/>
    <w:rsid w:val="00E75B34"/>
    <w:rsid w:val="00E75B8A"/>
    <w:rsid w:val="00E75E70"/>
    <w:rsid w:val="00E7662B"/>
    <w:rsid w:val="00E7688D"/>
    <w:rsid w:val="00E76A93"/>
    <w:rsid w:val="00E76BB2"/>
    <w:rsid w:val="00E76F62"/>
    <w:rsid w:val="00E77449"/>
    <w:rsid w:val="00E776DC"/>
    <w:rsid w:val="00E77D1A"/>
    <w:rsid w:val="00E803A1"/>
    <w:rsid w:val="00E80FDB"/>
    <w:rsid w:val="00E811AA"/>
    <w:rsid w:val="00E811DB"/>
    <w:rsid w:val="00E81731"/>
    <w:rsid w:val="00E818D2"/>
    <w:rsid w:val="00E81B8F"/>
    <w:rsid w:val="00E81EA9"/>
    <w:rsid w:val="00E81FB7"/>
    <w:rsid w:val="00E81FC3"/>
    <w:rsid w:val="00E8221A"/>
    <w:rsid w:val="00E82D5D"/>
    <w:rsid w:val="00E83CBA"/>
    <w:rsid w:val="00E83FB1"/>
    <w:rsid w:val="00E84076"/>
    <w:rsid w:val="00E840D5"/>
    <w:rsid w:val="00E84157"/>
    <w:rsid w:val="00E8433F"/>
    <w:rsid w:val="00E84439"/>
    <w:rsid w:val="00E8443B"/>
    <w:rsid w:val="00E84BEF"/>
    <w:rsid w:val="00E84F5C"/>
    <w:rsid w:val="00E859DC"/>
    <w:rsid w:val="00E85B0F"/>
    <w:rsid w:val="00E85C8E"/>
    <w:rsid w:val="00E85E46"/>
    <w:rsid w:val="00E86284"/>
    <w:rsid w:val="00E862F1"/>
    <w:rsid w:val="00E86B89"/>
    <w:rsid w:val="00E86CD7"/>
    <w:rsid w:val="00E875D0"/>
    <w:rsid w:val="00E87988"/>
    <w:rsid w:val="00E87A74"/>
    <w:rsid w:val="00E87E8A"/>
    <w:rsid w:val="00E87FA3"/>
    <w:rsid w:val="00E87FC9"/>
    <w:rsid w:val="00E87FFB"/>
    <w:rsid w:val="00E906CB"/>
    <w:rsid w:val="00E90B54"/>
    <w:rsid w:val="00E9132B"/>
    <w:rsid w:val="00E917B7"/>
    <w:rsid w:val="00E91895"/>
    <w:rsid w:val="00E91B48"/>
    <w:rsid w:val="00E921EF"/>
    <w:rsid w:val="00E924AA"/>
    <w:rsid w:val="00E92733"/>
    <w:rsid w:val="00E928CF"/>
    <w:rsid w:val="00E93009"/>
    <w:rsid w:val="00E93457"/>
    <w:rsid w:val="00E9352C"/>
    <w:rsid w:val="00E937E2"/>
    <w:rsid w:val="00E938C9"/>
    <w:rsid w:val="00E94CE9"/>
    <w:rsid w:val="00E95C43"/>
    <w:rsid w:val="00E96690"/>
    <w:rsid w:val="00E96C53"/>
    <w:rsid w:val="00E97262"/>
    <w:rsid w:val="00E973FD"/>
    <w:rsid w:val="00E97A54"/>
    <w:rsid w:val="00EA08D3"/>
    <w:rsid w:val="00EA0979"/>
    <w:rsid w:val="00EA0B30"/>
    <w:rsid w:val="00EA0E66"/>
    <w:rsid w:val="00EA0F9C"/>
    <w:rsid w:val="00EA1245"/>
    <w:rsid w:val="00EA13A9"/>
    <w:rsid w:val="00EA15CD"/>
    <w:rsid w:val="00EA161C"/>
    <w:rsid w:val="00EA216B"/>
    <w:rsid w:val="00EA2651"/>
    <w:rsid w:val="00EA32FE"/>
    <w:rsid w:val="00EA3DC5"/>
    <w:rsid w:val="00EA3E41"/>
    <w:rsid w:val="00EA4274"/>
    <w:rsid w:val="00EA428D"/>
    <w:rsid w:val="00EA44D4"/>
    <w:rsid w:val="00EA4A04"/>
    <w:rsid w:val="00EA4A66"/>
    <w:rsid w:val="00EA4ABC"/>
    <w:rsid w:val="00EA4BC3"/>
    <w:rsid w:val="00EA5340"/>
    <w:rsid w:val="00EA53C0"/>
    <w:rsid w:val="00EA5539"/>
    <w:rsid w:val="00EA5603"/>
    <w:rsid w:val="00EA571F"/>
    <w:rsid w:val="00EA5846"/>
    <w:rsid w:val="00EA5A34"/>
    <w:rsid w:val="00EA5BF5"/>
    <w:rsid w:val="00EA5F95"/>
    <w:rsid w:val="00EA6F24"/>
    <w:rsid w:val="00EA6F45"/>
    <w:rsid w:val="00EA7124"/>
    <w:rsid w:val="00EA744C"/>
    <w:rsid w:val="00EA7E8B"/>
    <w:rsid w:val="00EA7F92"/>
    <w:rsid w:val="00EB0257"/>
    <w:rsid w:val="00EB1851"/>
    <w:rsid w:val="00EB2051"/>
    <w:rsid w:val="00EB21B0"/>
    <w:rsid w:val="00EB22F5"/>
    <w:rsid w:val="00EB297C"/>
    <w:rsid w:val="00EB2A7A"/>
    <w:rsid w:val="00EB2BE0"/>
    <w:rsid w:val="00EB2C1A"/>
    <w:rsid w:val="00EB2D95"/>
    <w:rsid w:val="00EB300B"/>
    <w:rsid w:val="00EB37B3"/>
    <w:rsid w:val="00EB43AB"/>
    <w:rsid w:val="00EB4704"/>
    <w:rsid w:val="00EB4949"/>
    <w:rsid w:val="00EB6607"/>
    <w:rsid w:val="00EB6683"/>
    <w:rsid w:val="00EB66CC"/>
    <w:rsid w:val="00EB6737"/>
    <w:rsid w:val="00EB676E"/>
    <w:rsid w:val="00EB6E61"/>
    <w:rsid w:val="00EB731D"/>
    <w:rsid w:val="00EB7408"/>
    <w:rsid w:val="00EB7586"/>
    <w:rsid w:val="00EB76A8"/>
    <w:rsid w:val="00EB7703"/>
    <w:rsid w:val="00EC02DC"/>
    <w:rsid w:val="00EC0A47"/>
    <w:rsid w:val="00EC0EB4"/>
    <w:rsid w:val="00EC0F49"/>
    <w:rsid w:val="00EC104E"/>
    <w:rsid w:val="00EC19B7"/>
    <w:rsid w:val="00EC1B2F"/>
    <w:rsid w:val="00EC20AF"/>
    <w:rsid w:val="00EC215C"/>
    <w:rsid w:val="00EC295C"/>
    <w:rsid w:val="00EC2AEF"/>
    <w:rsid w:val="00EC2C85"/>
    <w:rsid w:val="00EC2F0F"/>
    <w:rsid w:val="00EC2F45"/>
    <w:rsid w:val="00EC315A"/>
    <w:rsid w:val="00EC34C3"/>
    <w:rsid w:val="00EC405E"/>
    <w:rsid w:val="00EC4A84"/>
    <w:rsid w:val="00EC4ACF"/>
    <w:rsid w:val="00EC4FAD"/>
    <w:rsid w:val="00EC517E"/>
    <w:rsid w:val="00EC53CE"/>
    <w:rsid w:val="00EC5415"/>
    <w:rsid w:val="00EC54F4"/>
    <w:rsid w:val="00EC560C"/>
    <w:rsid w:val="00EC57B9"/>
    <w:rsid w:val="00EC5A70"/>
    <w:rsid w:val="00EC5CB7"/>
    <w:rsid w:val="00EC5E01"/>
    <w:rsid w:val="00EC5E2F"/>
    <w:rsid w:val="00EC6189"/>
    <w:rsid w:val="00EC65B0"/>
    <w:rsid w:val="00EC67C8"/>
    <w:rsid w:val="00EC6BFC"/>
    <w:rsid w:val="00EC71FD"/>
    <w:rsid w:val="00EC7FF8"/>
    <w:rsid w:val="00ED04C5"/>
    <w:rsid w:val="00ED0581"/>
    <w:rsid w:val="00ED06AF"/>
    <w:rsid w:val="00ED081D"/>
    <w:rsid w:val="00ED0E1F"/>
    <w:rsid w:val="00ED109F"/>
    <w:rsid w:val="00ED1201"/>
    <w:rsid w:val="00ED1281"/>
    <w:rsid w:val="00ED1991"/>
    <w:rsid w:val="00ED1B67"/>
    <w:rsid w:val="00ED1C07"/>
    <w:rsid w:val="00ED1F42"/>
    <w:rsid w:val="00ED2212"/>
    <w:rsid w:val="00ED2CBF"/>
    <w:rsid w:val="00ED2F15"/>
    <w:rsid w:val="00ED3293"/>
    <w:rsid w:val="00ED3ACB"/>
    <w:rsid w:val="00ED3EED"/>
    <w:rsid w:val="00ED4928"/>
    <w:rsid w:val="00ED5764"/>
    <w:rsid w:val="00ED5A7C"/>
    <w:rsid w:val="00ED5AD7"/>
    <w:rsid w:val="00ED5DB8"/>
    <w:rsid w:val="00ED683F"/>
    <w:rsid w:val="00ED6B5F"/>
    <w:rsid w:val="00ED6D9F"/>
    <w:rsid w:val="00ED76C6"/>
    <w:rsid w:val="00ED7880"/>
    <w:rsid w:val="00ED7B5E"/>
    <w:rsid w:val="00ED7D88"/>
    <w:rsid w:val="00EE02A7"/>
    <w:rsid w:val="00EE041F"/>
    <w:rsid w:val="00EE0553"/>
    <w:rsid w:val="00EE05C8"/>
    <w:rsid w:val="00EE0782"/>
    <w:rsid w:val="00EE079E"/>
    <w:rsid w:val="00EE08C2"/>
    <w:rsid w:val="00EE153F"/>
    <w:rsid w:val="00EE1683"/>
    <w:rsid w:val="00EE1EA9"/>
    <w:rsid w:val="00EE2150"/>
    <w:rsid w:val="00EE222F"/>
    <w:rsid w:val="00EE2610"/>
    <w:rsid w:val="00EE2AA8"/>
    <w:rsid w:val="00EE2D01"/>
    <w:rsid w:val="00EE2FD9"/>
    <w:rsid w:val="00EE33F0"/>
    <w:rsid w:val="00EE3466"/>
    <w:rsid w:val="00EE3738"/>
    <w:rsid w:val="00EE3CE7"/>
    <w:rsid w:val="00EE4332"/>
    <w:rsid w:val="00EE4AF9"/>
    <w:rsid w:val="00EE4F0D"/>
    <w:rsid w:val="00EE59C6"/>
    <w:rsid w:val="00EE59EE"/>
    <w:rsid w:val="00EE5D56"/>
    <w:rsid w:val="00EE5D88"/>
    <w:rsid w:val="00EE617B"/>
    <w:rsid w:val="00EE6E72"/>
    <w:rsid w:val="00EE6F42"/>
    <w:rsid w:val="00EE757E"/>
    <w:rsid w:val="00EF0111"/>
    <w:rsid w:val="00EF0390"/>
    <w:rsid w:val="00EF0538"/>
    <w:rsid w:val="00EF0584"/>
    <w:rsid w:val="00EF073A"/>
    <w:rsid w:val="00EF076D"/>
    <w:rsid w:val="00EF0BBD"/>
    <w:rsid w:val="00EF1090"/>
    <w:rsid w:val="00EF125D"/>
    <w:rsid w:val="00EF170A"/>
    <w:rsid w:val="00EF1BB3"/>
    <w:rsid w:val="00EF1EFF"/>
    <w:rsid w:val="00EF21B9"/>
    <w:rsid w:val="00EF2B9E"/>
    <w:rsid w:val="00EF3BB3"/>
    <w:rsid w:val="00EF3DA4"/>
    <w:rsid w:val="00EF3FBF"/>
    <w:rsid w:val="00EF45AB"/>
    <w:rsid w:val="00EF4AAA"/>
    <w:rsid w:val="00EF4BAE"/>
    <w:rsid w:val="00EF4D6A"/>
    <w:rsid w:val="00EF4E1B"/>
    <w:rsid w:val="00EF4E51"/>
    <w:rsid w:val="00EF51C4"/>
    <w:rsid w:val="00EF5EB0"/>
    <w:rsid w:val="00EF627A"/>
    <w:rsid w:val="00EF634F"/>
    <w:rsid w:val="00EF66DC"/>
    <w:rsid w:val="00EF6809"/>
    <w:rsid w:val="00EF710C"/>
    <w:rsid w:val="00EF717B"/>
    <w:rsid w:val="00EF763E"/>
    <w:rsid w:val="00EF7900"/>
    <w:rsid w:val="00EF7B90"/>
    <w:rsid w:val="00F001E0"/>
    <w:rsid w:val="00F00232"/>
    <w:rsid w:val="00F0064B"/>
    <w:rsid w:val="00F0078F"/>
    <w:rsid w:val="00F00A2A"/>
    <w:rsid w:val="00F00CA3"/>
    <w:rsid w:val="00F00FCC"/>
    <w:rsid w:val="00F01A52"/>
    <w:rsid w:val="00F01EA3"/>
    <w:rsid w:val="00F02129"/>
    <w:rsid w:val="00F024B3"/>
    <w:rsid w:val="00F031AF"/>
    <w:rsid w:val="00F03519"/>
    <w:rsid w:val="00F036A9"/>
    <w:rsid w:val="00F03927"/>
    <w:rsid w:val="00F04243"/>
    <w:rsid w:val="00F042FB"/>
    <w:rsid w:val="00F04398"/>
    <w:rsid w:val="00F04730"/>
    <w:rsid w:val="00F04741"/>
    <w:rsid w:val="00F04FFE"/>
    <w:rsid w:val="00F051C5"/>
    <w:rsid w:val="00F05AFF"/>
    <w:rsid w:val="00F05B65"/>
    <w:rsid w:val="00F05CC6"/>
    <w:rsid w:val="00F06602"/>
    <w:rsid w:val="00F06640"/>
    <w:rsid w:val="00F06EC4"/>
    <w:rsid w:val="00F06FC2"/>
    <w:rsid w:val="00F06FE8"/>
    <w:rsid w:val="00F07791"/>
    <w:rsid w:val="00F10030"/>
    <w:rsid w:val="00F108FC"/>
    <w:rsid w:val="00F10978"/>
    <w:rsid w:val="00F113D7"/>
    <w:rsid w:val="00F119FD"/>
    <w:rsid w:val="00F12163"/>
    <w:rsid w:val="00F1229A"/>
    <w:rsid w:val="00F123CB"/>
    <w:rsid w:val="00F1274B"/>
    <w:rsid w:val="00F12F4E"/>
    <w:rsid w:val="00F13105"/>
    <w:rsid w:val="00F1320A"/>
    <w:rsid w:val="00F136C9"/>
    <w:rsid w:val="00F13726"/>
    <w:rsid w:val="00F1399E"/>
    <w:rsid w:val="00F13A60"/>
    <w:rsid w:val="00F13A84"/>
    <w:rsid w:val="00F13C0C"/>
    <w:rsid w:val="00F13CFA"/>
    <w:rsid w:val="00F14236"/>
    <w:rsid w:val="00F14DC7"/>
    <w:rsid w:val="00F14EE8"/>
    <w:rsid w:val="00F154BF"/>
    <w:rsid w:val="00F15692"/>
    <w:rsid w:val="00F15B52"/>
    <w:rsid w:val="00F15F66"/>
    <w:rsid w:val="00F16334"/>
    <w:rsid w:val="00F164AD"/>
    <w:rsid w:val="00F164DA"/>
    <w:rsid w:val="00F16EDA"/>
    <w:rsid w:val="00F173DC"/>
    <w:rsid w:val="00F17E42"/>
    <w:rsid w:val="00F2007E"/>
    <w:rsid w:val="00F20E2A"/>
    <w:rsid w:val="00F20E85"/>
    <w:rsid w:val="00F20EF2"/>
    <w:rsid w:val="00F21208"/>
    <w:rsid w:val="00F2140D"/>
    <w:rsid w:val="00F21B9A"/>
    <w:rsid w:val="00F220CE"/>
    <w:rsid w:val="00F227CC"/>
    <w:rsid w:val="00F22FB3"/>
    <w:rsid w:val="00F22FC1"/>
    <w:rsid w:val="00F23948"/>
    <w:rsid w:val="00F23988"/>
    <w:rsid w:val="00F23C2F"/>
    <w:rsid w:val="00F24185"/>
    <w:rsid w:val="00F2440B"/>
    <w:rsid w:val="00F2476D"/>
    <w:rsid w:val="00F248D2"/>
    <w:rsid w:val="00F24AA2"/>
    <w:rsid w:val="00F24ABE"/>
    <w:rsid w:val="00F24C85"/>
    <w:rsid w:val="00F24ECA"/>
    <w:rsid w:val="00F2541F"/>
    <w:rsid w:val="00F254C5"/>
    <w:rsid w:val="00F2551D"/>
    <w:rsid w:val="00F257E4"/>
    <w:rsid w:val="00F2582C"/>
    <w:rsid w:val="00F25864"/>
    <w:rsid w:val="00F25932"/>
    <w:rsid w:val="00F264E0"/>
    <w:rsid w:val="00F26A57"/>
    <w:rsid w:val="00F26BFA"/>
    <w:rsid w:val="00F26E52"/>
    <w:rsid w:val="00F26EA5"/>
    <w:rsid w:val="00F2751A"/>
    <w:rsid w:val="00F27C47"/>
    <w:rsid w:val="00F3048C"/>
    <w:rsid w:val="00F308BE"/>
    <w:rsid w:val="00F309BB"/>
    <w:rsid w:val="00F30E92"/>
    <w:rsid w:val="00F3110B"/>
    <w:rsid w:val="00F313C8"/>
    <w:rsid w:val="00F31A92"/>
    <w:rsid w:val="00F31FB4"/>
    <w:rsid w:val="00F32285"/>
    <w:rsid w:val="00F324FF"/>
    <w:rsid w:val="00F32D01"/>
    <w:rsid w:val="00F32E9B"/>
    <w:rsid w:val="00F33540"/>
    <w:rsid w:val="00F3380E"/>
    <w:rsid w:val="00F33B43"/>
    <w:rsid w:val="00F34508"/>
    <w:rsid w:val="00F34581"/>
    <w:rsid w:val="00F346A3"/>
    <w:rsid w:val="00F34958"/>
    <w:rsid w:val="00F3496D"/>
    <w:rsid w:val="00F34CAA"/>
    <w:rsid w:val="00F350AA"/>
    <w:rsid w:val="00F35111"/>
    <w:rsid w:val="00F352E8"/>
    <w:rsid w:val="00F35B11"/>
    <w:rsid w:val="00F35CBC"/>
    <w:rsid w:val="00F36025"/>
    <w:rsid w:val="00F3614B"/>
    <w:rsid w:val="00F363E5"/>
    <w:rsid w:val="00F36C95"/>
    <w:rsid w:val="00F36E86"/>
    <w:rsid w:val="00F36F6E"/>
    <w:rsid w:val="00F3742C"/>
    <w:rsid w:val="00F37E19"/>
    <w:rsid w:val="00F40081"/>
    <w:rsid w:val="00F401C2"/>
    <w:rsid w:val="00F40CDB"/>
    <w:rsid w:val="00F40F80"/>
    <w:rsid w:val="00F410CE"/>
    <w:rsid w:val="00F413E6"/>
    <w:rsid w:val="00F4178F"/>
    <w:rsid w:val="00F419B4"/>
    <w:rsid w:val="00F41A36"/>
    <w:rsid w:val="00F41B69"/>
    <w:rsid w:val="00F41D90"/>
    <w:rsid w:val="00F42057"/>
    <w:rsid w:val="00F42188"/>
    <w:rsid w:val="00F422C3"/>
    <w:rsid w:val="00F425C0"/>
    <w:rsid w:val="00F426DA"/>
    <w:rsid w:val="00F434ED"/>
    <w:rsid w:val="00F44A70"/>
    <w:rsid w:val="00F44BE9"/>
    <w:rsid w:val="00F45378"/>
    <w:rsid w:val="00F455DD"/>
    <w:rsid w:val="00F45805"/>
    <w:rsid w:val="00F45A5C"/>
    <w:rsid w:val="00F45EE0"/>
    <w:rsid w:val="00F45F6D"/>
    <w:rsid w:val="00F45FCD"/>
    <w:rsid w:val="00F46B62"/>
    <w:rsid w:val="00F46CAD"/>
    <w:rsid w:val="00F46DB3"/>
    <w:rsid w:val="00F47B1D"/>
    <w:rsid w:val="00F47B58"/>
    <w:rsid w:val="00F47DD1"/>
    <w:rsid w:val="00F47F58"/>
    <w:rsid w:val="00F5062C"/>
    <w:rsid w:val="00F513E4"/>
    <w:rsid w:val="00F5189C"/>
    <w:rsid w:val="00F518A3"/>
    <w:rsid w:val="00F51918"/>
    <w:rsid w:val="00F51EAD"/>
    <w:rsid w:val="00F5201E"/>
    <w:rsid w:val="00F523D3"/>
    <w:rsid w:val="00F52564"/>
    <w:rsid w:val="00F5280B"/>
    <w:rsid w:val="00F52D1F"/>
    <w:rsid w:val="00F53210"/>
    <w:rsid w:val="00F53267"/>
    <w:rsid w:val="00F53553"/>
    <w:rsid w:val="00F53603"/>
    <w:rsid w:val="00F53615"/>
    <w:rsid w:val="00F537C6"/>
    <w:rsid w:val="00F53CEF"/>
    <w:rsid w:val="00F543C2"/>
    <w:rsid w:val="00F548D2"/>
    <w:rsid w:val="00F54A55"/>
    <w:rsid w:val="00F54B60"/>
    <w:rsid w:val="00F54C16"/>
    <w:rsid w:val="00F54C86"/>
    <w:rsid w:val="00F54F9E"/>
    <w:rsid w:val="00F55A7A"/>
    <w:rsid w:val="00F55C43"/>
    <w:rsid w:val="00F55DA0"/>
    <w:rsid w:val="00F56560"/>
    <w:rsid w:val="00F56BA1"/>
    <w:rsid w:val="00F56D9B"/>
    <w:rsid w:val="00F56FF8"/>
    <w:rsid w:val="00F57362"/>
    <w:rsid w:val="00F57A39"/>
    <w:rsid w:val="00F57C32"/>
    <w:rsid w:val="00F57DDE"/>
    <w:rsid w:val="00F57E10"/>
    <w:rsid w:val="00F57FD1"/>
    <w:rsid w:val="00F602A4"/>
    <w:rsid w:val="00F60370"/>
    <w:rsid w:val="00F608BE"/>
    <w:rsid w:val="00F609D8"/>
    <w:rsid w:val="00F60B46"/>
    <w:rsid w:val="00F60FA2"/>
    <w:rsid w:val="00F61973"/>
    <w:rsid w:val="00F61A72"/>
    <w:rsid w:val="00F61BAC"/>
    <w:rsid w:val="00F61D2D"/>
    <w:rsid w:val="00F61F6B"/>
    <w:rsid w:val="00F6216D"/>
    <w:rsid w:val="00F6249F"/>
    <w:rsid w:val="00F625B4"/>
    <w:rsid w:val="00F62937"/>
    <w:rsid w:val="00F62D98"/>
    <w:rsid w:val="00F62F3C"/>
    <w:rsid w:val="00F63000"/>
    <w:rsid w:val="00F630B6"/>
    <w:rsid w:val="00F631FB"/>
    <w:rsid w:val="00F6322B"/>
    <w:rsid w:val="00F63581"/>
    <w:rsid w:val="00F63BE8"/>
    <w:rsid w:val="00F63EF6"/>
    <w:rsid w:val="00F64034"/>
    <w:rsid w:val="00F64056"/>
    <w:rsid w:val="00F64695"/>
    <w:rsid w:val="00F64716"/>
    <w:rsid w:val="00F648FF"/>
    <w:rsid w:val="00F65811"/>
    <w:rsid w:val="00F65850"/>
    <w:rsid w:val="00F65BFA"/>
    <w:rsid w:val="00F65E43"/>
    <w:rsid w:val="00F65F2B"/>
    <w:rsid w:val="00F65FEF"/>
    <w:rsid w:val="00F6693F"/>
    <w:rsid w:val="00F66F00"/>
    <w:rsid w:val="00F66FD0"/>
    <w:rsid w:val="00F67158"/>
    <w:rsid w:val="00F679B3"/>
    <w:rsid w:val="00F67E09"/>
    <w:rsid w:val="00F67EBB"/>
    <w:rsid w:val="00F70011"/>
    <w:rsid w:val="00F7029F"/>
    <w:rsid w:val="00F702B2"/>
    <w:rsid w:val="00F709EE"/>
    <w:rsid w:val="00F70B31"/>
    <w:rsid w:val="00F70FB2"/>
    <w:rsid w:val="00F711FF"/>
    <w:rsid w:val="00F713B0"/>
    <w:rsid w:val="00F71AE3"/>
    <w:rsid w:val="00F71E7A"/>
    <w:rsid w:val="00F7226B"/>
    <w:rsid w:val="00F7235D"/>
    <w:rsid w:val="00F723DA"/>
    <w:rsid w:val="00F7272B"/>
    <w:rsid w:val="00F72B87"/>
    <w:rsid w:val="00F72D7B"/>
    <w:rsid w:val="00F73062"/>
    <w:rsid w:val="00F732BF"/>
    <w:rsid w:val="00F732DC"/>
    <w:rsid w:val="00F733EA"/>
    <w:rsid w:val="00F739C6"/>
    <w:rsid w:val="00F73BDA"/>
    <w:rsid w:val="00F73DB3"/>
    <w:rsid w:val="00F74069"/>
    <w:rsid w:val="00F741A2"/>
    <w:rsid w:val="00F74A2A"/>
    <w:rsid w:val="00F74F7E"/>
    <w:rsid w:val="00F75014"/>
    <w:rsid w:val="00F750A6"/>
    <w:rsid w:val="00F75455"/>
    <w:rsid w:val="00F7551D"/>
    <w:rsid w:val="00F75708"/>
    <w:rsid w:val="00F75AFF"/>
    <w:rsid w:val="00F761FF"/>
    <w:rsid w:val="00F764F2"/>
    <w:rsid w:val="00F76608"/>
    <w:rsid w:val="00F76661"/>
    <w:rsid w:val="00F768AE"/>
    <w:rsid w:val="00F76B28"/>
    <w:rsid w:val="00F76F87"/>
    <w:rsid w:val="00F7709B"/>
    <w:rsid w:val="00F77757"/>
    <w:rsid w:val="00F80323"/>
    <w:rsid w:val="00F805CC"/>
    <w:rsid w:val="00F808C3"/>
    <w:rsid w:val="00F80D7C"/>
    <w:rsid w:val="00F80E9C"/>
    <w:rsid w:val="00F80F49"/>
    <w:rsid w:val="00F814AD"/>
    <w:rsid w:val="00F8185A"/>
    <w:rsid w:val="00F8215B"/>
    <w:rsid w:val="00F82630"/>
    <w:rsid w:val="00F826BB"/>
    <w:rsid w:val="00F82B3E"/>
    <w:rsid w:val="00F82D7D"/>
    <w:rsid w:val="00F83302"/>
    <w:rsid w:val="00F8334C"/>
    <w:rsid w:val="00F83411"/>
    <w:rsid w:val="00F83559"/>
    <w:rsid w:val="00F83766"/>
    <w:rsid w:val="00F83EA3"/>
    <w:rsid w:val="00F84111"/>
    <w:rsid w:val="00F841B0"/>
    <w:rsid w:val="00F844C9"/>
    <w:rsid w:val="00F849C1"/>
    <w:rsid w:val="00F85355"/>
    <w:rsid w:val="00F85770"/>
    <w:rsid w:val="00F860CE"/>
    <w:rsid w:val="00F86240"/>
    <w:rsid w:val="00F86260"/>
    <w:rsid w:val="00F865F4"/>
    <w:rsid w:val="00F86732"/>
    <w:rsid w:val="00F867C1"/>
    <w:rsid w:val="00F872B1"/>
    <w:rsid w:val="00F872B7"/>
    <w:rsid w:val="00F87B28"/>
    <w:rsid w:val="00F90621"/>
    <w:rsid w:val="00F90760"/>
    <w:rsid w:val="00F90927"/>
    <w:rsid w:val="00F911DE"/>
    <w:rsid w:val="00F913C5"/>
    <w:rsid w:val="00F9144A"/>
    <w:rsid w:val="00F916E9"/>
    <w:rsid w:val="00F918CE"/>
    <w:rsid w:val="00F920CB"/>
    <w:rsid w:val="00F92273"/>
    <w:rsid w:val="00F926CD"/>
    <w:rsid w:val="00F92754"/>
    <w:rsid w:val="00F92E8F"/>
    <w:rsid w:val="00F930A4"/>
    <w:rsid w:val="00F93113"/>
    <w:rsid w:val="00F93A11"/>
    <w:rsid w:val="00F93B1A"/>
    <w:rsid w:val="00F93B77"/>
    <w:rsid w:val="00F94106"/>
    <w:rsid w:val="00F94A85"/>
    <w:rsid w:val="00F94FBB"/>
    <w:rsid w:val="00F950F2"/>
    <w:rsid w:val="00F954B3"/>
    <w:rsid w:val="00F9598B"/>
    <w:rsid w:val="00F95B49"/>
    <w:rsid w:val="00F95BEB"/>
    <w:rsid w:val="00F95C0F"/>
    <w:rsid w:val="00F962A7"/>
    <w:rsid w:val="00F96417"/>
    <w:rsid w:val="00F96696"/>
    <w:rsid w:val="00F96773"/>
    <w:rsid w:val="00F96B23"/>
    <w:rsid w:val="00F96B42"/>
    <w:rsid w:val="00F96B6C"/>
    <w:rsid w:val="00F96D72"/>
    <w:rsid w:val="00F9740F"/>
    <w:rsid w:val="00FA0033"/>
    <w:rsid w:val="00FA0040"/>
    <w:rsid w:val="00FA02F2"/>
    <w:rsid w:val="00FA02F9"/>
    <w:rsid w:val="00FA0403"/>
    <w:rsid w:val="00FA0700"/>
    <w:rsid w:val="00FA0C32"/>
    <w:rsid w:val="00FA1189"/>
    <w:rsid w:val="00FA14E7"/>
    <w:rsid w:val="00FA1CC2"/>
    <w:rsid w:val="00FA227E"/>
    <w:rsid w:val="00FA27C1"/>
    <w:rsid w:val="00FA2F8A"/>
    <w:rsid w:val="00FA2FA5"/>
    <w:rsid w:val="00FA318F"/>
    <w:rsid w:val="00FA3251"/>
    <w:rsid w:val="00FA378D"/>
    <w:rsid w:val="00FA387C"/>
    <w:rsid w:val="00FA3E71"/>
    <w:rsid w:val="00FA42A1"/>
    <w:rsid w:val="00FA42F5"/>
    <w:rsid w:val="00FA4620"/>
    <w:rsid w:val="00FA46B7"/>
    <w:rsid w:val="00FA4DAE"/>
    <w:rsid w:val="00FA5351"/>
    <w:rsid w:val="00FA5444"/>
    <w:rsid w:val="00FA5733"/>
    <w:rsid w:val="00FA5A70"/>
    <w:rsid w:val="00FA5CF1"/>
    <w:rsid w:val="00FA6095"/>
    <w:rsid w:val="00FA61A9"/>
    <w:rsid w:val="00FA638E"/>
    <w:rsid w:val="00FA63F3"/>
    <w:rsid w:val="00FA7555"/>
    <w:rsid w:val="00FA767D"/>
    <w:rsid w:val="00FB02D6"/>
    <w:rsid w:val="00FB0F77"/>
    <w:rsid w:val="00FB108B"/>
    <w:rsid w:val="00FB10EB"/>
    <w:rsid w:val="00FB18AE"/>
    <w:rsid w:val="00FB1FC0"/>
    <w:rsid w:val="00FB223C"/>
    <w:rsid w:val="00FB23D3"/>
    <w:rsid w:val="00FB24E5"/>
    <w:rsid w:val="00FB299F"/>
    <w:rsid w:val="00FB2A08"/>
    <w:rsid w:val="00FB2B8E"/>
    <w:rsid w:val="00FB2BDC"/>
    <w:rsid w:val="00FB32CD"/>
    <w:rsid w:val="00FB37BC"/>
    <w:rsid w:val="00FB39CA"/>
    <w:rsid w:val="00FB3E01"/>
    <w:rsid w:val="00FB3F76"/>
    <w:rsid w:val="00FB405F"/>
    <w:rsid w:val="00FB432D"/>
    <w:rsid w:val="00FB4441"/>
    <w:rsid w:val="00FB4D1B"/>
    <w:rsid w:val="00FB54AF"/>
    <w:rsid w:val="00FB553D"/>
    <w:rsid w:val="00FB596F"/>
    <w:rsid w:val="00FB5C35"/>
    <w:rsid w:val="00FB639D"/>
    <w:rsid w:val="00FB645D"/>
    <w:rsid w:val="00FB6723"/>
    <w:rsid w:val="00FB673B"/>
    <w:rsid w:val="00FB6774"/>
    <w:rsid w:val="00FB679B"/>
    <w:rsid w:val="00FB6E93"/>
    <w:rsid w:val="00FB725C"/>
    <w:rsid w:val="00FB7341"/>
    <w:rsid w:val="00FB7411"/>
    <w:rsid w:val="00FB742A"/>
    <w:rsid w:val="00FB75EE"/>
    <w:rsid w:val="00FB7CDA"/>
    <w:rsid w:val="00FC01E9"/>
    <w:rsid w:val="00FC0A29"/>
    <w:rsid w:val="00FC0CBD"/>
    <w:rsid w:val="00FC162E"/>
    <w:rsid w:val="00FC1B8C"/>
    <w:rsid w:val="00FC1C2C"/>
    <w:rsid w:val="00FC1D21"/>
    <w:rsid w:val="00FC1D5F"/>
    <w:rsid w:val="00FC211D"/>
    <w:rsid w:val="00FC26AC"/>
    <w:rsid w:val="00FC3364"/>
    <w:rsid w:val="00FC3595"/>
    <w:rsid w:val="00FC3F6C"/>
    <w:rsid w:val="00FC3F7F"/>
    <w:rsid w:val="00FC411F"/>
    <w:rsid w:val="00FC44D6"/>
    <w:rsid w:val="00FC44E3"/>
    <w:rsid w:val="00FC5043"/>
    <w:rsid w:val="00FC518E"/>
    <w:rsid w:val="00FC53D6"/>
    <w:rsid w:val="00FC55EB"/>
    <w:rsid w:val="00FC58C9"/>
    <w:rsid w:val="00FC5DF3"/>
    <w:rsid w:val="00FC61D2"/>
    <w:rsid w:val="00FC6414"/>
    <w:rsid w:val="00FC6712"/>
    <w:rsid w:val="00FC6DCB"/>
    <w:rsid w:val="00FC6F1B"/>
    <w:rsid w:val="00FC7208"/>
    <w:rsid w:val="00FC79EB"/>
    <w:rsid w:val="00FD0253"/>
    <w:rsid w:val="00FD03D7"/>
    <w:rsid w:val="00FD0A12"/>
    <w:rsid w:val="00FD1BF3"/>
    <w:rsid w:val="00FD2023"/>
    <w:rsid w:val="00FD29B9"/>
    <w:rsid w:val="00FD2FF1"/>
    <w:rsid w:val="00FD33B4"/>
    <w:rsid w:val="00FD3BE4"/>
    <w:rsid w:val="00FD4176"/>
    <w:rsid w:val="00FD417A"/>
    <w:rsid w:val="00FD4184"/>
    <w:rsid w:val="00FD41A0"/>
    <w:rsid w:val="00FD429F"/>
    <w:rsid w:val="00FD452B"/>
    <w:rsid w:val="00FD4CB8"/>
    <w:rsid w:val="00FD4F74"/>
    <w:rsid w:val="00FD553F"/>
    <w:rsid w:val="00FD5591"/>
    <w:rsid w:val="00FD5AF5"/>
    <w:rsid w:val="00FD5F0D"/>
    <w:rsid w:val="00FD67E6"/>
    <w:rsid w:val="00FD6C95"/>
    <w:rsid w:val="00FD6E3E"/>
    <w:rsid w:val="00FD700B"/>
    <w:rsid w:val="00FD72FD"/>
    <w:rsid w:val="00FD7D57"/>
    <w:rsid w:val="00FD7EFD"/>
    <w:rsid w:val="00FD7F30"/>
    <w:rsid w:val="00FE01D2"/>
    <w:rsid w:val="00FE0881"/>
    <w:rsid w:val="00FE0AF0"/>
    <w:rsid w:val="00FE0D92"/>
    <w:rsid w:val="00FE11F3"/>
    <w:rsid w:val="00FE1675"/>
    <w:rsid w:val="00FE198E"/>
    <w:rsid w:val="00FE1BC8"/>
    <w:rsid w:val="00FE1C45"/>
    <w:rsid w:val="00FE1F75"/>
    <w:rsid w:val="00FE2439"/>
    <w:rsid w:val="00FE24BD"/>
    <w:rsid w:val="00FE2789"/>
    <w:rsid w:val="00FE2AF3"/>
    <w:rsid w:val="00FE2EAA"/>
    <w:rsid w:val="00FE3206"/>
    <w:rsid w:val="00FE3406"/>
    <w:rsid w:val="00FE35B0"/>
    <w:rsid w:val="00FE391A"/>
    <w:rsid w:val="00FE39EE"/>
    <w:rsid w:val="00FE4328"/>
    <w:rsid w:val="00FE46C2"/>
    <w:rsid w:val="00FE49CC"/>
    <w:rsid w:val="00FE4A1E"/>
    <w:rsid w:val="00FE4C6E"/>
    <w:rsid w:val="00FE55A3"/>
    <w:rsid w:val="00FE5E59"/>
    <w:rsid w:val="00FE6220"/>
    <w:rsid w:val="00FE630D"/>
    <w:rsid w:val="00FE67F3"/>
    <w:rsid w:val="00FE6A5C"/>
    <w:rsid w:val="00FE6D16"/>
    <w:rsid w:val="00FE706B"/>
    <w:rsid w:val="00FE7085"/>
    <w:rsid w:val="00FE709D"/>
    <w:rsid w:val="00FE7356"/>
    <w:rsid w:val="00FE7DC5"/>
    <w:rsid w:val="00FE7E8D"/>
    <w:rsid w:val="00FF03DD"/>
    <w:rsid w:val="00FF10A2"/>
    <w:rsid w:val="00FF1149"/>
    <w:rsid w:val="00FF13E4"/>
    <w:rsid w:val="00FF2301"/>
    <w:rsid w:val="00FF2818"/>
    <w:rsid w:val="00FF2867"/>
    <w:rsid w:val="00FF2B3B"/>
    <w:rsid w:val="00FF2F3F"/>
    <w:rsid w:val="00FF37BF"/>
    <w:rsid w:val="00FF396B"/>
    <w:rsid w:val="00FF42DF"/>
    <w:rsid w:val="00FF4535"/>
    <w:rsid w:val="00FF45BC"/>
    <w:rsid w:val="00FF4C0A"/>
    <w:rsid w:val="00FF4D94"/>
    <w:rsid w:val="00FF6020"/>
    <w:rsid w:val="00FF60E4"/>
    <w:rsid w:val="00FF63CA"/>
    <w:rsid w:val="00FF647B"/>
    <w:rsid w:val="00FF6BA3"/>
    <w:rsid w:val="00FF6FAF"/>
    <w:rsid w:val="00FF70B4"/>
    <w:rsid w:val="00FF7168"/>
    <w:rsid w:val="00FF74F1"/>
    <w:rsid w:val="00FF7747"/>
    <w:rsid w:val="00FF7903"/>
    <w:rsid w:val="00FF7C1F"/>
    <w:rsid w:val="00FF7DD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151EC5"/>
  <w15:docId w15:val="{06DC3FBD-2E0D-4398-A59F-B1D1D2694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ED5"/>
    <w:pPr>
      <w:spacing w:line="260" w:lineRule="atLeast"/>
    </w:pPr>
    <w:rPr>
      <w:sz w:val="22"/>
      <w:lang w:val="en-GB" w:bidi="ar-SA"/>
    </w:rPr>
  </w:style>
  <w:style w:type="paragraph" w:styleId="Heading1">
    <w:name w:val="heading 1"/>
    <w:basedOn w:val="Heading2"/>
    <w:next w:val="BodyText"/>
    <w:link w:val="Heading1Char1"/>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170E42"/>
    <w:pPr>
      <w:spacing w:after="260"/>
    </w:pPr>
    <w:rPr>
      <w:lang w:val="en-AU"/>
    </w:rPr>
  </w:style>
  <w:style w:type="character" w:customStyle="1" w:styleId="BodyTextChar">
    <w:name w:val="Body Text Char"/>
    <w:aliases w:val="bt Char,body text Char,Body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bidi="ar-SA"/>
    </w:rPr>
  </w:style>
  <w:style w:type="character" w:customStyle="1" w:styleId="Heading1Char1">
    <w:name w:val="Heading 1 Char1"/>
    <w:link w:val="Heading1"/>
    <w:rsid w:val="00170E42"/>
    <w:rPr>
      <w:b/>
      <w:sz w:val="24"/>
      <w:lang w:val="en-GB" w:bidi="ar-SA"/>
    </w:rPr>
  </w:style>
  <w:style w:type="paragraph" w:styleId="BodyTextIndent">
    <w:name w:val="Body Text Indent"/>
    <w:aliases w:val="i"/>
    <w:basedOn w:val="BodyText"/>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link w:val="HeaderChar"/>
    <w:uiPriority w:val="99"/>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pPr>
      <w:spacing w:line="240" w:lineRule="auto"/>
    </w:pPr>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link w:val="BodyText3Char"/>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Left:  -0.05&quot;,Right:  -0.05&quot;,Lin...,..."/>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b + Angsana New,Bold,Thai Distributed Justification,Left:  0....,Normal + Angsana New,15 pt,Left:  1 cm,Rig..."/>
    <w:basedOn w:val="BodyText"/>
    <w:link w:val="blockChar"/>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line="240" w:lineRule="auto"/>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927842"/>
    <w:pPr>
      <w:spacing w:after="0" w:line="240" w:lineRule="atLeast"/>
      <w:ind w:left="540" w:right="33"/>
      <w:jc w:val="both"/>
    </w:pPr>
    <w:rPr>
      <w:bCs/>
      <w:i/>
      <w:iCs/>
      <w:szCs w:val="22"/>
      <w:lang w:eastAsia="en-GB" w:bidi="th-TH"/>
    </w:rPr>
  </w:style>
  <w:style w:type="character" w:customStyle="1" w:styleId="AccPolicysubheadChar">
    <w:name w:val="Acc Policy sub head Char"/>
    <w:link w:val="AccPolicysubhead"/>
    <w:rsid w:val="00927842"/>
    <w:rPr>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cs="Times New Roman"/>
      <w:sz w:val="20"/>
      <w:lang w:val="en-US"/>
    </w:rPr>
  </w:style>
  <w:style w:type="paragraph" w:styleId="CommentText">
    <w:name w:val="annotation text"/>
    <w:basedOn w:val="Normal"/>
    <w:link w:val="CommentTextChar"/>
    <w:rsid w:val="00620A99"/>
    <w:rPr>
      <w:sz w:val="20"/>
      <w:szCs w:val="23"/>
    </w:rPr>
  </w:style>
  <w:style w:type="paragraph" w:styleId="CommentSubject">
    <w:name w:val="annotation subject"/>
    <w:basedOn w:val="CommentText"/>
    <w:next w:val="CommentText"/>
    <w:link w:val="CommentSubjectChar"/>
    <w:uiPriority w:val="99"/>
    <w:semiHidden/>
    <w:rsid w:val="00620A99"/>
    <w:pPr>
      <w:spacing w:line="240" w:lineRule="auto"/>
    </w:pPr>
    <w:rPr>
      <w:rFonts w:ascii="CordiaUPC" w:hAnsi="CordiaUPC"/>
      <w:b/>
      <w:bCs/>
      <w:szCs w:val="20"/>
      <w:lang w:eastAsia="zh-CN" w:bidi="th-TH"/>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lang w:bidi="th-TH"/>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NormalWeb">
    <w:name w:val="Normal (Web)"/>
    <w:basedOn w:val="Normal"/>
    <w:uiPriority w:val="99"/>
    <w:rsid w:val="00B20C61"/>
    <w:pPr>
      <w:spacing w:before="100" w:beforeAutospacing="1" w:after="100" w:afterAutospacing="1" w:line="240" w:lineRule="auto"/>
    </w:pPr>
    <w:rPr>
      <w:rFonts w:ascii="Thonburi" w:hAnsi="Thonburi" w:cs="Tahoma"/>
      <w:sz w:val="20"/>
      <w:lang w:val="en-US" w:bidi="th-TH"/>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lang w:val="en-US"/>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spacing w:line="240" w:lineRule="auto"/>
      <w:jc w:val="both"/>
    </w:pPr>
    <w:rPr>
      <w:rFonts w:cs="Times New Roman"/>
      <w:szCs w:val="24"/>
      <w:lang w:val="en-US"/>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rPr>
      <w:rFonts w:cs="Times New Roman"/>
    </w:r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spacing w:line="240" w:lineRule="auto"/>
    </w:pPr>
    <w:rPr>
      <w:rFonts w:cs="BrowalliaUPC"/>
      <w:sz w:val="30"/>
      <w:szCs w:val="30"/>
      <w:lang w:val="th-TH" w:bidi="th-TH"/>
    </w:rPr>
  </w:style>
  <w:style w:type="paragraph" w:customStyle="1" w:styleId="Style16">
    <w:name w:val="Style16"/>
    <w:basedOn w:val="acctfourfigures"/>
    <w:qFormat/>
    <w:rsid w:val="00366626"/>
    <w:pPr>
      <w:tabs>
        <w:tab w:val="clear" w:pos="765"/>
        <w:tab w:val="decimal" w:pos="869"/>
      </w:tabs>
      <w:spacing w:line="240" w:lineRule="atLeast"/>
      <w:ind w:right="11"/>
    </w:pPr>
    <w:rPr>
      <w:b/>
      <w:bCs/>
      <w:szCs w:val="22"/>
      <w:lang w:bidi="th-TH"/>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lang w:val="en-US" w:bidi="th-TH"/>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rsid w:val="00544A1E"/>
    <w:rPr>
      <w:sz w:val="16"/>
      <w:szCs w:val="16"/>
    </w:rPr>
  </w:style>
  <w:style w:type="character" w:customStyle="1" w:styleId="CommentTextChar">
    <w:name w:val="Comment Text Char"/>
    <w:link w:val="CommentText"/>
    <w:rsid w:val="00544A1E"/>
    <w:rPr>
      <w:szCs w:val="23"/>
      <w:lang w:val="en-GB" w:bidi="ar-SA"/>
    </w:rPr>
  </w:style>
  <w:style w:type="paragraph" w:styleId="PlainText">
    <w:name w:val="Plain Text"/>
    <w:basedOn w:val="Normal"/>
    <w:link w:val="PlainTextChar"/>
    <w:uiPriority w:val="99"/>
    <w:unhideWhenUsed/>
    <w:rsid w:val="00A04752"/>
    <w:pPr>
      <w:spacing w:line="240" w:lineRule="auto"/>
    </w:pPr>
    <w:rPr>
      <w:rFonts w:ascii="Calibri" w:eastAsia="Calibri" w:hAnsi="Calibri"/>
      <w:szCs w:val="26"/>
      <w:lang w:val="en-US" w:bidi="th-TH"/>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rsid w:val="009523C8"/>
    <w:rPr>
      <w:rFonts w:cs="Times New Roman"/>
      <w:sz w:val="22"/>
      <w:lang w:val="en-GB" w:bidi="ar-SA"/>
    </w:rPr>
  </w:style>
  <w:style w:type="character" w:customStyle="1" w:styleId="BodyText3Char">
    <w:name w:val="Body Text 3 Char"/>
    <w:link w:val="BodyText3"/>
    <w:rsid w:val="00FB2A08"/>
    <w:rPr>
      <w:sz w:val="18"/>
      <w:szCs w:val="16"/>
      <w:lang w:val="en-GB" w:bidi="ar-SA"/>
    </w:rPr>
  </w:style>
  <w:style w:type="paragraph" w:customStyle="1" w:styleId="Pa18">
    <w:name w:val="Pa18"/>
    <w:basedOn w:val="Normal"/>
    <w:next w:val="Normal"/>
    <w:uiPriority w:val="99"/>
    <w:rsid w:val="0054398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5439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3">
    <w:name w:val="Pa43"/>
    <w:basedOn w:val="Default"/>
    <w:next w:val="Default"/>
    <w:uiPriority w:val="99"/>
    <w:rsid w:val="00BB2900"/>
    <w:pPr>
      <w:spacing w:line="161" w:lineRule="atLeast"/>
    </w:pPr>
    <w:rPr>
      <w:rFonts w:ascii="Univers LT Std 45 Light" w:eastAsia="Times New Roman" w:hAnsi="Univers LT Std 45 Light" w:cs="Angsana New"/>
      <w:color w:val="auto"/>
      <w:lang w:eastAsia="en-US"/>
    </w:rPr>
  </w:style>
  <w:style w:type="character" w:customStyle="1" w:styleId="y2iqfc">
    <w:name w:val="y2iqfc"/>
    <w:basedOn w:val="DefaultParagraphFont"/>
    <w:rsid w:val="00243ACD"/>
  </w:style>
  <w:style w:type="paragraph" w:customStyle="1" w:styleId="3">
    <w:name w:val="?????3????"/>
    <w:basedOn w:val="Normal"/>
    <w:uiPriority w:val="99"/>
    <w:rsid w:val="00C84D08"/>
    <w:pPr>
      <w:tabs>
        <w:tab w:val="left" w:pos="360"/>
        <w:tab w:val="left" w:pos="720"/>
      </w:tabs>
      <w:spacing w:line="240" w:lineRule="auto"/>
    </w:pPr>
    <w:rPr>
      <w:szCs w:val="22"/>
      <w:lang w:val="th-TH" w:bidi="th-TH"/>
    </w:rPr>
  </w:style>
  <w:style w:type="character" w:customStyle="1" w:styleId="blockChar">
    <w:name w:val="block Char"/>
    <w:aliases w:val="b Char"/>
    <w:link w:val="block"/>
    <w:locked/>
    <w:rsid w:val="00CE1B96"/>
    <w:rPr>
      <w:sz w:val="22"/>
      <w:lang w:val="en-AU" w:bidi="ar-SA"/>
    </w:rPr>
  </w:style>
  <w:style w:type="paragraph" w:styleId="NormalIndent">
    <w:name w:val="Normal Indent"/>
    <w:basedOn w:val="Normal"/>
    <w:rsid w:val="00E30E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Revision">
    <w:name w:val="Revision"/>
    <w:hidden/>
    <w:uiPriority w:val="99"/>
    <w:semiHidden/>
    <w:rsid w:val="00FB32CD"/>
    <w:rPr>
      <w:sz w:val="22"/>
      <w:lang w:val="en-GB" w:bidi="ar-SA"/>
    </w:rPr>
  </w:style>
  <w:style w:type="character" w:customStyle="1" w:styleId="HeaderChar">
    <w:name w:val="Header Char"/>
    <w:basedOn w:val="DefaultParagraphFont"/>
    <w:link w:val="Header"/>
    <w:uiPriority w:val="99"/>
    <w:rsid w:val="00BE151A"/>
    <w:rPr>
      <w:i/>
      <w:sz w:val="18"/>
      <w:lang w:val="en-GB" w:bidi="ar-SA"/>
    </w:rPr>
  </w:style>
  <w:style w:type="table" w:customStyle="1" w:styleId="TableGrid1">
    <w:name w:val="Table Grid1"/>
    <w:basedOn w:val="TableNormal"/>
    <w:next w:val="TableGrid"/>
    <w:uiPriority w:val="39"/>
    <w:rsid w:val="006A1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18092247">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86910186">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310604034">
      <w:bodyDiv w:val="1"/>
      <w:marLeft w:val="0"/>
      <w:marRight w:val="0"/>
      <w:marTop w:val="0"/>
      <w:marBottom w:val="0"/>
      <w:divBdr>
        <w:top w:val="none" w:sz="0" w:space="0" w:color="auto"/>
        <w:left w:val="none" w:sz="0" w:space="0" w:color="auto"/>
        <w:bottom w:val="none" w:sz="0" w:space="0" w:color="auto"/>
        <w:right w:val="none" w:sz="0" w:space="0" w:color="auto"/>
      </w:divBdr>
    </w:div>
    <w:div w:id="324086907">
      <w:bodyDiv w:val="1"/>
      <w:marLeft w:val="0"/>
      <w:marRight w:val="0"/>
      <w:marTop w:val="0"/>
      <w:marBottom w:val="0"/>
      <w:divBdr>
        <w:top w:val="none" w:sz="0" w:space="0" w:color="auto"/>
        <w:left w:val="none" w:sz="0" w:space="0" w:color="auto"/>
        <w:bottom w:val="none" w:sz="0" w:space="0" w:color="auto"/>
        <w:right w:val="none" w:sz="0" w:space="0" w:color="auto"/>
      </w:divBdr>
    </w:div>
    <w:div w:id="343165745">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09233115">
      <w:bodyDiv w:val="1"/>
      <w:marLeft w:val="0"/>
      <w:marRight w:val="0"/>
      <w:marTop w:val="0"/>
      <w:marBottom w:val="0"/>
      <w:divBdr>
        <w:top w:val="none" w:sz="0" w:space="0" w:color="auto"/>
        <w:left w:val="none" w:sz="0" w:space="0" w:color="auto"/>
        <w:bottom w:val="none" w:sz="0" w:space="0" w:color="auto"/>
        <w:right w:val="none" w:sz="0" w:space="0" w:color="auto"/>
      </w:divBdr>
    </w:div>
    <w:div w:id="40927924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63806427">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40619114">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23603223">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7621351">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8244191">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17579152">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5667433">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45759448">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3841886">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78469981">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46303654">
      <w:bodyDiv w:val="1"/>
      <w:marLeft w:val="0"/>
      <w:marRight w:val="0"/>
      <w:marTop w:val="0"/>
      <w:marBottom w:val="0"/>
      <w:divBdr>
        <w:top w:val="none" w:sz="0" w:space="0" w:color="auto"/>
        <w:left w:val="none" w:sz="0" w:space="0" w:color="auto"/>
        <w:bottom w:val="none" w:sz="0" w:space="0" w:color="auto"/>
        <w:right w:val="none" w:sz="0" w:space="0" w:color="auto"/>
      </w:divBdr>
    </w:div>
    <w:div w:id="1251814943">
      <w:bodyDiv w:val="1"/>
      <w:marLeft w:val="0"/>
      <w:marRight w:val="0"/>
      <w:marTop w:val="0"/>
      <w:marBottom w:val="0"/>
      <w:divBdr>
        <w:top w:val="none" w:sz="0" w:space="0" w:color="auto"/>
        <w:left w:val="none" w:sz="0" w:space="0" w:color="auto"/>
        <w:bottom w:val="none" w:sz="0" w:space="0" w:color="auto"/>
        <w:right w:val="none" w:sz="0" w:space="0" w:color="auto"/>
      </w:divBdr>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3077947">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392773654">
      <w:bodyDiv w:val="1"/>
      <w:marLeft w:val="0"/>
      <w:marRight w:val="0"/>
      <w:marTop w:val="0"/>
      <w:marBottom w:val="0"/>
      <w:divBdr>
        <w:top w:val="none" w:sz="0" w:space="0" w:color="auto"/>
        <w:left w:val="none" w:sz="0" w:space="0" w:color="auto"/>
        <w:bottom w:val="none" w:sz="0" w:space="0" w:color="auto"/>
        <w:right w:val="none" w:sz="0" w:space="0" w:color="auto"/>
      </w:divBdr>
    </w:div>
    <w:div w:id="1399479562">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8506456">
      <w:bodyDiv w:val="1"/>
      <w:marLeft w:val="0"/>
      <w:marRight w:val="0"/>
      <w:marTop w:val="0"/>
      <w:marBottom w:val="0"/>
      <w:divBdr>
        <w:top w:val="none" w:sz="0" w:space="0" w:color="auto"/>
        <w:left w:val="none" w:sz="0" w:space="0" w:color="auto"/>
        <w:bottom w:val="none" w:sz="0" w:space="0" w:color="auto"/>
        <w:right w:val="none" w:sz="0" w:space="0" w:color="auto"/>
      </w:divBdr>
    </w:div>
    <w:div w:id="1429884055">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56480526">
      <w:bodyDiv w:val="1"/>
      <w:marLeft w:val="0"/>
      <w:marRight w:val="0"/>
      <w:marTop w:val="0"/>
      <w:marBottom w:val="0"/>
      <w:divBdr>
        <w:top w:val="none" w:sz="0" w:space="0" w:color="auto"/>
        <w:left w:val="none" w:sz="0" w:space="0" w:color="auto"/>
        <w:bottom w:val="none" w:sz="0" w:space="0" w:color="auto"/>
        <w:right w:val="none" w:sz="0" w:space="0" w:color="auto"/>
      </w:divBdr>
      <w:divsChild>
        <w:div w:id="1012146734">
          <w:marLeft w:val="0"/>
          <w:marRight w:val="0"/>
          <w:marTop w:val="0"/>
          <w:marBottom w:val="0"/>
          <w:divBdr>
            <w:top w:val="none" w:sz="0" w:space="0" w:color="auto"/>
            <w:left w:val="none" w:sz="0" w:space="0" w:color="auto"/>
            <w:bottom w:val="none" w:sz="0" w:space="0" w:color="auto"/>
            <w:right w:val="none" w:sz="0" w:space="0" w:color="auto"/>
          </w:divBdr>
        </w:div>
      </w:divsChild>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29761451">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4509425">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84678109">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69481248">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57240733">
      <w:bodyDiv w:val="1"/>
      <w:marLeft w:val="0"/>
      <w:marRight w:val="0"/>
      <w:marTop w:val="0"/>
      <w:marBottom w:val="0"/>
      <w:divBdr>
        <w:top w:val="none" w:sz="0" w:space="0" w:color="auto"/>
        <w:left w:val="none" w:sz="0" w:space="0" w:color="auto"/>
        <w:bottom w:val="none" w:sz="0" w:space="0" w:color="auto"/>
        <w:right w:val="none" w:sz="0" w:space="0" w:color="auto"/>
      </w:divBdr>
    </w:div>
    <w:div w:id="1760103276">
      <w:bodyDiv w:val="1"/>
      <w:marLeft w:val="0"/>
      <w:marRight w:val="0"/>
      <w:marTop w:val="0"/>
      <w:marBottom w:val="0"/>
      <w:divBdr>
        <w:top w:val="none" w:sz="0" w:space="0" w:color="auto"/>
        <w:left w:val="none" w:sz="0" w:space="0" w:color="auto"/>
        <w:bottom w:val="none" w:sz="0" w:space="0" w:color="auto"/>
        <w:right w:val="none" w:sz="0" w:space="0" w:color="auto"/>
      </w:divBdr>
    </w:div>
    <w:div w:id="1768695110">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58293959">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2009752014">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287488">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097087400">
      <w:bodyDiv w:val="1"/>
      <w:marLeft w:val="0"/>
      <w:marRight w:val="0"/>
      <w:marTop w:val="0"/>
      <w:marBottom w:val="0"/>
      <w:divBdr>
        <w:top w:val="none" w:sz="0" w:space="0" w:color="auto"/>
        <w:left w:val="none" w:sz="0" w:space="0" w:color="auto"/>
        <w:bottom w:val="none" w:sz="0" w:space="0" w:color="auto"/>
        <w:right w:val="none" w:sz="0" w:space="0" w:color="auto"/>
      </w:divBdr>
    </w:div>
    <w:div w:id="2118401629">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6e0d948-3173-4f36-85b3-6d45828d128f">
      <Terms xmlns="http://schemas.microsoft.com/office/infopath/2007/PartnerControls"/>
    </lcf76f155ced4ddcb4097134ff3c332f>
    <TaxCatchAll xmlns="b33acc88-960f-4983-a496-34866889f30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686BC59CEC11EA4FA18C640266C59BAF" ma:contentTypeVersion="14" ma:contentTypeDescription="สร้างเอกสารใหม่" ma:contentTypeScope="" ma:versionID="c46b957f77a7b0647ec1fae336973350">
  <xsd:schema xmlns:xsd="http://www.w3.org/2001/XMLSchema" xmlns:xs="http://www.w3.org/2001/XMLSchema" xmlns:p="http://schemas.microsoft.com/office/2006/metadata/properties" xmlns:ns2="c6e0d948-3173-4f36-85b3-6d45828d128f" xmlns:ns3="b33acc88-960f-4983-a496-34866889f303" targetNamespace="http://schemas.microsoft.com/office/2006/metadata/properties" ma:root="true" ma:fieldsID="18ea454b1012b64d772663bc5fc01b40" ns2:_="" ns3:_="">
    <xsd:import namespace="c6e0d948-3173-4f36-85b3-6d45828d128f"/>
    <xsd:import namespace="b33acc88-960f-4983-a496-34866889f3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e0d948-3173-4f36-85b3-6d45828d12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9438b039-df2c-4423-bcc4-369c22712d4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3acc88-960f-4983-a496-34866889f30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f21c50d-9353-4a0c-91f8-aa4a784f45e9}" ma:internalName="TaxCatchAll" ma:showField="CatchAllData" ma:web="b33acc88-960f-4983-a496-34866889f3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59A343-8224-46EC-8CB7-3F9EC5DAEC97}">
  <ds:schemaRefs>
    <ds:schemaRef ds:uri="http://schemas.openxmlformats.org/officeDocument/2006/bibliography"/>
  </ds:schemaRefs>
</ds:datastoreItem>
</file>

<file path=customXml/itemProps2.xml><?xml version="1.0" encoding="utf-8"?>
<ds:datastoreItem xmlns:ds="http://schemas.openxmlformats.org/officeDocument/2006/customXml" ds:itemID="{CD502AA4-3B3B-4802-A5D7-2576F8ADCC52}">
  <ds:schemaRefs>
    <ds:schemaRef ds:uri="http://schemas.microsoft.com/sharepoint/v3/contenttype/forms"/>
  </ds:schemaRefs>
</ds:datastoreItem>
</file>

<file path=customXml/itemProps3.xml><?xml version="1.0" encoding="utf-8"?>
<ds:datastoreItem xmlns:ds="http://schemas.openxmlformats.org/officeDocument/2006/customXml" ds:itemID="{DB2C0FAD-0956-4800-881C-7185BBCD01E6}">
  <ds:schemaRefs>
    <ds:schemaRef ds:uri="http://schemas.microsoft.com/office/2006/metadata/properties"/>
    <ds:schemaRef ds:uri="http://schemas.microsoft.com/office/infopath/2007/PartnerControls"/>
    <ds:schemaRef ds:uri="c6e0d948-3173-4f36-85b3-6d45828d128f"/>
    <ds:schemaRef ds:uri="b33acc88-960f-4983-a496-34866889f303"/>
  </ds:schemaRefs>
</ds:datastoreItem>
</file>

<file path=customXml/itemProps4.xml><?xml version="1.0" encoding="utf-8"?>
<ds:datastoreItem xmlns:ds="http://schemas.openxmlformats.org/officeDocument/2006/customXml" ds:itemID="{770FBED6-A88F-4C7F-A302-79C0115B5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e0d948-3173-4f36-85b3-6d45828d128f"/>
    <ds:schemaRef ds:uri="b33acc88-960f-4983-a496-34866889f3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_Plain.dot</Template>
  <TotalTime>310</TotalTime>
  <Pages>12</Pages>
  <Words>2908</Words>
  <Characters>16579</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19449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Penpicha, Piasupong</dc:creator>
  <cp:keywords/>
  <dc:description/>
  <cp:lastModifiedBy>Kongwattananon, Phuridet</cp:lastModifiedBy>
  <cp:revision>153</cp:revision>
  <cp:lastPrinted>2023-05-03T03:16:00Z</cp:lastPrinted>
  <dcterms:created xsi:type="dcterms:W3CDTF">2026-06-24T14:20:00Z</dcterms:created>
  <dcterms:modified xsi:type="dcterms:W3CDTF">2026-08-05T04:50:00Z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ContentTypeId">
    <vt:lpwstr>0x010100686BC59CEC11EA4FA18C640266C59BAF</vt:lpwstr>
  </property>
  <property fmtid="{D5CDD505-2E9C-101B-9397-08002B2CF9AE}" pid="7" name="MediaServiceImageTags">
    <vt:lpwstr/>
  </property>
  <property fmtid="{D5CDD505-2E9C-101B-9397-08002B2CF9AE}" pid="8" name="docLang">
    <vt:lpwstr>en</vt:lpwstr>
  </property>
</Properties>
</file>