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B1154" w14:textId="1B697766" w:rsidR="00873B33" w:rsidRPr="00981F60" w:rsidRDefault="00620ECE" w:rsidP="002228FD">
      <w:pPr>
        <w:tabs>
          <w:tab w:val="left" w:pos="720"/>
          <w:tab w:val="left" w:pos="1080"/>
        </w:tabs>
        <w:ind w:right="-28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981F6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="433ABF8C" w:rsidRPr="00981F60">
        <w:rPr>
          <w:rFonts w:asciiTheme="majorBidi" w:hAnsiTheme="majorBidi" w:cstheme="majorBidi"/>
          <w:b/>
          <w:bCs/>
          <w:sz w:val="36"/>
          <w:szCs w:val="36"/>
          <w:cs/>
        </w:rPr>
        <w:t>เร</w:t>
      </w:r>
      <w:r w:rsidR="00424046" w:rsidRPr="00981F60">
        <w:rPr>
          <w:rFonts w:asciiTheme="majorBidi" w:hAnsiTheme="majorBidi" w:cstheme="majorBidi"/>
          <w:b/>
          <w:bCs/>
          <w:sz w:val="36"/>
          <w:szCs w:val="36"/>
          <w:cs/>
        </w:rPr>
        <w:t>ด</w:t>
      </w:r>
      <w:r w:rsidRPr="00981F60">
        <w:rPr>
          <w:rFonts w:asciiTheme="majorBidi" w:hAnsiTheme="majorBidi" w:cstheme="majorBidi"/>
          <w:b/>
          <w:bCs/>
          <w:sz w:val="36"/>
          <w:szCs w:val="36"/>
        </w:rPr>
        <w:t>ดี้</w:t>
      </w:r>
      <w:proofErr w:type="spellEnd"/>
      <w:r w:rsidRPr="00981F60">
        <w:rPr>
          <w:rFonts w:asciiTheme="majorBidi" w:hAnsiTheme="majorBidi" w:cstheme="majorBidi"/>
          <w:b/>
          <w:bCs/>
          <w:sz w:val="36"/>
          <w:szCs w:val="36"/>
          <w:cs/>
        </w:rPr>
        <w:t>แพลนเน็ต จำกัด (มหาชน)</w:t>
      </w:r>
      <w:r w:rsidRPr="00981F6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B4A8D" w:rsidRPr="00981F60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981F60" w:rsidRDefault="00877065" w:rsidP="002228FD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981F6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268AA38" w14:textId="24376266" w:rsidR="00873B33" w:rsidRPr="00981F60" w:rsidRDefault="00A66906" w:rsidP="002228FD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981F60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A97C22" w:rsidRPr="00981F60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สามเดือนและ</w:t>
      </w:r>
      <w:r w:rsidR="002E6D0A" w:rsidRPr="00981F60">
        <w:rPr>
          <w:rFonts w:asciiTheme="majorBidi" w:hAnsiTheme="majorBidi" w:cstheme="majorBidi"/>
          <w:b/>
          <w:bCs/>
          <w:sz w:val="36"/>
          <w:szCs w:val="36"/>
          <w:cs/>
        </w:rPr>
        <w:t>หก</w:t>
      </w:r>
      <w:r w:rsidRPr="00981F6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981F60" w:rsidRPr="00981F60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981F6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2E6D0A" w:rsidRPr="00981F60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="009910CA" w:rsidRPr="00981F6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981F60" w:rsidRPr="00981F60">
        <w:rPr>
          <w:rFonts w:asciiTheme="majorBidi" w:hAnsiTheme="majorBidi" w:cstheme="majorBidi"/>
          <w:b/>
          <w:bCs/>
          <w:sz w:val="36"/>
          <w:szCs w:val="36"/>
        </w:rPr>
        <w:t>2569</w:t>
      </w:r>
      <w:r w:rsidR="0062289A" w:rsidRPr="00981F60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="0062289A" w:rsidRPr="00981F60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981F60" w:rsidRDefault="009B4A8D" w:rsidP="002228FD">
      <w:pPr>
        <w:numPr>
          <w:ilvl w:val="0"/>
          <w:numId w:val="1"/>
        </w:numPr>
        <w:spacing w:before="360"/>
        <w:ind w:left="540" w:right="-25" w:hanging="540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858A0A0" w14:textId="1ABC700E" w:rsidR="00B50E4A" w:rsidRPr="00981F60" w:rsidRDefault="00B50E4A" w:rsidP="002228FD">
      <w:pPr>
        <w:ind w:left="562" w:right="-29"/>
        <w:jc w:val="thaiDistribute"/>
        <w:rPr>
          <w:rFonts w:asciiTheme="majorBidi" w:hAnsiTheme="majorBidi" w:cstheme="majorBidi"/>
          <w:spacing w:val="-8"/>
        </w:rPr>
      </w:pPr>
      <w:r w:rsidRPr="00981F60">
        <w:rPr>
          <w:rFonts w:asciiTheme="majorBidi" w:hAnsiTheme="majorBidi" w:cstheme="majorBidi"/>
          <w:spacing w:val="-8"/>
          <w:cs/>
        </w:rPr>
        <w:t xml:space="preserve">บริษัท </w:t>
      </w:r>
      <w:proofErr w:type="spellStart"/>
      <w:r w:rsidRPr="00981F60">
        <w:rPr>
          <w:rFonts w:asciiTheme="majorBidi" w:hAnsiTheme="majorBidi" w:cstheme="majorBidi"/>
          <w:spacing w:val="-8"/>
          <w:cs/>
        </w:rPr>
        <w:t>เรด</w:t>
      </w:r>
      <w:proofErr w:type="spellEnd"/>
      <w:r w:rsidRPr="00981F60">
        <w:rPr>
          <w:rFonts w:asciiTheme="majorBidi" w:hAnsiTheme="majorBidi" w:cstheme="majorBidi"/>
          <w:spacing w:val="-8"/>
          <w:cs/>
        </w:rPr>
        <w:t>ดี้แพลนเน็ต จำกัด (มหาชน) (“บริษัท”) เป็นนิติบุคคลที่จัดตั้งขึ้นในประเทศไทย</w:t>
      </w:r>
      <w:r w:rsidR="00562B1D" w:rsidRPr="00981F60">
        <w:rPr>
          <w:rFonts w:asciiTheme="majorBidi" w:hAnsiTheme="majorBidi" w:cstheme="majorBidi"/>
          <w:spacing w:val="-8"/>
        </w:rPr>
        <w:br/>
      </w:r>
      <w:r w:rsidRPr="00981F60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981F60" w:rsidRPr="00981F60">
        <w:rPr>
          <w:rFonts w:asciiTheme="majorBidi" w:hAnsiTheme="majorBidi" w:cstheme="majorBidi"/>
          <w:spacing w:val="-8"/>
        </w:rPr>
        <w:t>1</w:t>
      </w:r>
      <w:r w:rsidRPr="00981F60">
        <w:rPr>
          <w:rFonts w:asciiTheme="majorBidi" w:hAnsiTheme="majorBidi" w:cstheme="majorBidi"/>
          <w:spacing w:val="-8"/>
          <w:cs/>
        </w:rPr>
        <w:t xml:space="preserve"> สิงหาคม </w:t>
      </w:r>
      <w:r w:rsidR="00981F60" w:rsidRPr="00981F60">
        <w:rPr>
          <w:rFonts w:asciiTheme="majorBidi" w:hAnsiTheme="majorBidi" w:cstheme="majorBidi"/>
          <w:spacing w:val="-8"/>
        </w:rPr>
        <w:t>2543</w:t>
      </w:r>
      <w:r w:rsidRPr="00981F60">
        <w:rPr>
          <w:rFonts w:asciiTheme="majorBidi" w:hAnsiTheme="majorBidi" w:cstheme="majorBidi"/>
          <w:spacing w:val="-8"/>
          <w:cs/>
        </w:rPr>
        <w:t xml:space="preserve"> และมีที่อยู่จดทะเบียนตั้งอยู่ที่ </w:t>
      </w:r>
      <w:r w:rsidR="00981F60" w:rsidRPr="00981F60">
        <w:rPr>
          <w:rFonts w:asciiTheme="majorBidi" w:hAnsiTheme="majorBidi" w:cstheme="majorBidi"/>
          <w:spacing w:val="-8"/>
        </w:rPr>
        <w:t>51</w:t>
      </w:r>
      <w:r w:rsidRPr="00981F60">
        <w:rPr>
          <w:rFonts w:asciiTheme="majorBidi" w:hAnsiTheme="majorBidi" w:cstheme="majorBidi"/>
          <w:spacing w:val="-8"/>
          <w:cs/>
        </w:rPr>
        <w:t xml:space="preserve"> อาคารเมเจอร์ ทาว</w:t>
      </w:r>
      <w:proofErr w:type="spellStart"/>
      <w:r w:rsidRPr="00981F60">
        <w:rPr>
          <w:rFonts w:asciiTheme="majorBidi" w:hAnsiTheme="majorBidi" w:cstheme="majorBidi"/>
          <w:spacing w:val="-8"/>
          <w:cs/>
        </w:rPr>
        <w:t>เวอร์</w:t>
      </w:r>
      <w:proofErr w:type="spellEnd"/>
      <w:r w:rsidRPr="00981F60">
        <w:rPr>
          <w:rFonts w:asciiTheme="majorBidi" w:hAnsiTheme="majorBidi" w:cstheme="majorBidi"/>
          <w:spacing w:val="-8"/>
          <w:cs/>
        </w:rPr>
        <w:t xml:space="preserve"> พระราม </w:t>
      </w:r>
      <w:r w:rsidR="00981F60" w:rsidRPr="00981F60">
        <w:rPr>
          <w:rFonts w:asciiTheme="majorBidi" w:hAnsiTheme="majorBidi" w:cstheme="majorBidi"/>
          <w:spacing w:val="-8"/>
        </w:rPr>
        <w:t>9</w:t>
      </w:r>
      <w:r w:rsidRPr="00981F60">
        <w:rPr>
          <w:rFonts w:asciiTheme="majorBidi" w:hAnsiTheme="majorBidi" w:cstheme="majorBidi"/>
          <w:spacing w:val="-8"/>
          <w:cs/>
        </w:rPr>
        <w:t xml:space="preserve"> </w:t>
      </w:r>
      <w:r w:rsidR="006B39B8" w:rsidRPr="00981F60">
        <w:rPr>
          <w:rFonts w:asciiTheme="majorBidi" w:hAnsiTheme="majorBidi" w:cstheme="majorBidi"/>
          <w:spacing w:val="-8"/>
        </w:rPr>
        <w:t>-</w:t>
      </w:r>
      <w:r w:rsidRPr="00981F60">
        <w:rPr>
          <w:rFonts w:asciiTheme="majorBidi" w:hAnsiTheme="majorBidi" w:cstheme="majorBidi"/>
          <w:spacing w:val="-8"/>
          <w:cs/>
        </w:rPr>
        <w:t xml:space="preserve"> รามคำแหง</w:t>
      </w:r>
      <w:r w:rsidR="00562B1D" w:rsidRPr="00981F60">
        <w:rPr>
          <w:rFonts w:asciiTheme="majorBidi" w:hAnsiTheme="majorBidi" w:cstheme="majorBidi"/>
          <w:spacing w:val="-8"/>
        </w:rPr>
        <w:br/>
      </w:r>
      <w:r w:rsidRPr="00981F60">
        <w:rPr>
          <w:rFonts w:asciiTheme="majorBidi" w:hAnsiTheme="majorBidi" w:cstheme="majorBidi"/>
          <w:spacing w:val="-8"/>
          <w:cs/>
        </w:rPr>
        <w:t xml:space="preserve">ชั้น </w:t>
      </w:r>
      <w:r w:rsidR="00981F60" w:rsidRPr="00981F60">
        <w:rPr>
          <w:rFonts w:asciiTheme="majorBidi" w:hAnsiTheme="majorBidi" w:cstheme="majorBidi"/>
          <w:spacing w:val="-8"/>
        </w:rPr>
        <w:t>17</w:t>
      </w:r>
      <w:r w:rsidRPr="00981F60">
        <w:rPr>
          <w:rFonts w:asciiTheme="majorBidi" w:hAnsiTheme="majorBidi" w:cstheme="majorBidi"/>
          <w:spacing w:val="-8"/>
          <w:cs/>
        </w:rPr>
        <w:t xml:space="preserve"> ห้อง </w:t>
      </w:r>
      <w:r w:rsidR="00981F60" w:rsidRPr="00981F60">
        <w:rPr>
          <w:rFonts w:asciiTheme="majorBidi" w:hAnsiTheme="majorBidi" w:cstheme="majorBidi"/>
          <w:spacing w:val="-8"/>
        </w:rPr>
        <w:t>1701</w:t>
      </w:r>
      <w:r w:rsidRPr="00981F60">
        <w:rPr>
          <w:rFonts w:asciiTheme="majorBidi" w:hAnsiTheme="majorBidi" w:cstheme="majorBidi"/>
          <w:spacing w:val="-8"/>
          <w:cs/>
        </w:rPr>
        <w:t xml:space="preserve"> - </w:t>
      </w:r>
      <w:r w:rsidR="00981F60" w:rsidRPr="00981F60">
        <w:rPr>
          <w:rFonts w:asciiTheme="majorBidi" w:hAnsiTheme="majorBidi" w:cstheme="majorBidi"/>
          <w:spacing w:val="-8"/>
        </w:rPr>
        <w:t>1706</w:t>
      </w:r>
      <w:r w:rsidRPr="00981F60">
        <w:rPr>
          <w:rFonts w:asciiTheme="majorBidi" w:hAnsiTheme="majorBidi" w:cstheme="majorBidi"/>
          <w:spacing w:val="-8"/>
          <w:cs/>
        </w:rPr>
        <w:t xml:space="preserve"> ถนนพระราม </w:t>
      </w:r>
      <w:r w:rsidR="00981F60" w:rsidRPr="00981F60">
        <w:rPr>
          <w:rFonts w:asciiTheme="majorBidi" w:hAnsiTheme="majorBidi" w:cstheme="majorBidi"/>
          <w:spacing w:val="-8"/>
        </w:rPr>
        <w:t>9</w:t>
      </w:r>
      <w:r w:rsidRPr="00981F60">
        <w:rPr>
          <w:rFonts w:asciiTheme="majorBidi" w:hAnsiTheme="majorBidi" w:cstheme="majorBidi"/>
          <w:spacing w:val="-8"/>
          <w:cs/>
        </w:rPr>
        <w:t xml:space="preserve">  แขวงหัวหมาก เขตบางกะปิ กรุงเทพมหานคร </w:t>
      </w:r>
      <w:r w:rsidR="00981F60" w:rsidRPr="00981F60">
        <w:rPr>
          <w:rFonts w:asciiTheme="majorBidi" w:hAnsiTheme="majorBidi" w:cstheme="majorBidi"/>
          <w:spacing w:val="-8"/>
        </w:rPr>
        <w:t>10240</w:t>
      </w:r>
      <w:r w:rsidRPr="00981F60">
        <w:rPr>
          <w:rFonts w:asciiTheme="majorBidi" w:hAnsiTheme="majorBidi" w:cstheme="majorBidi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981F60">
        <w:rPr>
          <w:rFonts w:asciiTheme="majorBidi" w:hAnsiTheme="majorBidi" w:cstheme="majorBidi"/>
          <w:spacing w:val="-8"/>
        </w:rPr>
        <w:br/>
      </w:r>
      <w:r w:rsidRPr="00981F60">
        <w:rPr>
          <w:rFonts w:asciiTheme="majorBidi" w:hAnsiTheme="majorBidi" w:cstheme="majorBidi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81F60" w:rsidRPr="00981F60">
        <w:rPr>
          <w:rFonts w:asciiTheme="majorBidi" w:hAnsiTheme="majorBidi" w:cstheme="majorBidi"/>
          <w:spacing w:val="-8"/>
        </w:rPr>
        <w:t>22</w:t>
      </w:r>
      <w:r w:rsidRPr="00981F60">
        <w:rPr>
          <w:rFonts w:asciiTheme="majorBidi" w:hAnsiTheme="majorBidi" w:cstheme="majorBidi"/>
          <w:spacing w:val="-8"/>
          <w:cs/>
        </w:rPr>
        <w:t xml:space="preserve"> กุมภาพันธ์ </w:t>
      </w:r>
      <w:r w:rsidR="00981F60" w:rsidRPr="00981F60">
        <w:rPr>
          <w:rFonts w:asciiTheme="majorBidi" w:hAnsiTheme="majorBidi" w:cstheme="majorBidi"/>
          <w:spacing w:val="-8"/>
        </w:rPr>
        <w:t>2566</w:t>
      </w:r>
    </w:p>
    <w:p w14:paraId="65E887B7" w14:textId="744A92CB" w:rsidR="00D01004" w:rsidRPr="00981F60" w:rsidRDefault="00632CC8" w:rsidP="002664BF">
      <w:pPr>
        <w:spacing w:before="240" w:after="240"/>
        <w:ind w:left="562" w:right="-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บริษัท บริษัทย่อย และบริษัทร่วม (ดูหมายเหตุข้อ </w:t>
      </w:r>
      <w:r w:rsidR="00981F60" w:rsidRPr="00981F60">
        <w:rPr>
          <w:rFonts w:asciiTheme="majorBidi" w:hAnsiTheme="majorBidi" w:cstheme="majorBidi"/>
        </w:rPr>
        <w:t>10</w:t>
      </w:r>
      <w:r w:rsidRPr="00981F60">
        <w:rPr>
          <w:rFonts w:asciiTheme="majorBidi" w:hAnsiTheme="majorBidi" w:cstheme="majorBidi"/>
          <w:cs/>
        </w:rPr>
        <w:t xml:space="preserve">) รวมกันเรียกว่า “กลุ่มบริษัท” </w:t>
      </w:r>
    </w:p>
    <w:p w14:paraId="2BD08E70" w14:textId="51C70B72" w:rsidR="00FB08DE" w:rsidRPr="00981F60" w:rsidRDefault="00FB08DE" w:rsidP="002664BF">
      <w:pPr>
        <w:spacing w:before="240" w:after="240"/>
        <w:ind w:left="562" w:right="-29"/>
        <w:jc w:val="thaiDistribute"/>
        <w:rPr>
          <w:rFonts w:asciiTheme="majorBidi" w:hAnsiTheme="majorBidi" w:cstheme="majorBidi"/>
          <w:cs/>
        </w:rPr>
      </w:pPr>
      <w:r w:rsidRPr="00981F60">
        <w:rPr>
          <w:rFonts w:asciiTheme="majorBidi" w:hAnsiTheme="majorBidi" w:cstheme="majorBidi"/>
          <w:cs/>
        </w:rPr>
        <w:t xml:space="preserve">รายละเอียดของบริษัทย่อย </w:t>
      </w:r>
      <w:r w:rsidR="0030681E"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1211B5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1211B5" w:rsidRPr="00981F60">
        <w:rPr>
          <w:rFonts w:asciiTheme="majorBidi" w:hAnsiTheme="majorBidi" w:cstheme="majorBidi"/>
        </w:rPr>
        <w:t xml:space="preserve"> </w:t>
      </w:r>
      <w:r w:rsidR="0030681E" w:rsidRPr="00981F60">
        <w:rPr>
          <w:rFonts w:asciiTheme="majorBidi" w:hAnsiTheme="majorBidi" w:cstheme="majorBidi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</w:rPr>
        <w:t>31</w:t>
      </w:r>
      <w:r w:rsidR="0030681E" w:rsidRPr="00981F60">
        <w:rPr>
          <w:rFonts w:asciiTheme="majorBidi" w:hAnsiTheme="majorBidi" w:cstheme="majorBidi"/>
        </w:rPr>
        <w:t xml:space="preserve"> </w:t>
      </w:r>
      <w:r w:rsidR="0030681E" w:rsidRPr="00981F60">
        <w:rPr>
          <w:rFonts w:asciiTheme="majorBidi" w:hAnsiTheme="majorBidi" w:cstheme="majorBidi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</w:rPr>
        <w:t>256</w:t>
      </w:r>
      <w:r w:rsidR="00981F60" w:rsidRPr="00981F60">
        <w:rPr>
          <w:rFonts w:asciiTheme="majorBidi" w:eastAsiaTheme="minorEastAsia" w:hAnsiTheme="majorBidi" w:cstheme="majorBidi"/>
          <w:lang w:eastAsia="ja-JP"/>
        </w:rPr>
        <w:t>8</w:t>
      </w:r>
      <w:r w:rsidR="0030681E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279"/>
        <w:gridCol w:w="1184"/>
        <w:gridCol w:w="1053"/>
      </w:tblGrid>
      <w:tr w:rsidR="00B90C54" w:rsidRPr="00981F60" w14:paraId="075D9C34" w14:textId="77777777" w:rsidTr="002A73C6">
        <w:trPr>
          <w:cantSplit/>
          <w:trHeight w:hRule="exact" w:val="369"/>
        </w:trPr>
        <w:tc>
          <w:tcPr>
            <w:tcW w:w="1912" w:type="pct"/>
            <w:vMerge w:val="restart"/>
            <w:vAlign w:val="center"/>
          </w:tcPr>
          <w:p w14:paraId="7AF520FF" w14:textId="77777777" w:rsidR="00064AFA" w:rsidRPr="00981F60" w:rsidRDefault="00064AFA" w:rsidP="002228FD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pct"/>
            <w:vMerge w:val="restart"/>
          </w:tcPr>
          <w:p w14:paraId="28FFCD53" w14:textId="77777777" w:rsidR="00064AFA" w:rsidRPr="00981F60" w:rsidRDefault="00064AFA" w:rsidP="002228FD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13" w:type="pct"/>
          </w:tcPr>
          <w:p w14:paraId="7874B833" w14:textId="77777777" w:rsidR="00064AFA" w:rsidRPr="00981F60" w:rsidRDefault="00064AFA" w:rsidP="002228FD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247" w:type="pct"/>
            <w:gridSpan w:val="2"/>
          </w:tcPr>
          <w:p w14:paraId="30CB6E92" w14:textId="77777777" w:rsidR="00064AFA" w:rsidRPr="00981F60" w:rsidRDefault="00FB08DE" w:rsidP="002228FD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AFA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90C54" w:rsidRPr="00981F60" w14:paraId="0238D376" w14:textId="77777777" w:rsidTr="00F07C06">
        <w:trPr>
          <w:cantSplit/>
          <w:trHeight w:hRule="exact" w:val="1143"/>
        </w:trPr>
        <w:tc>
          <w:tcPr>
            <w:tcW w:w="1912" w:type="pct"/>
            <w:vMerge/>
          </w:tcPr>
          <w:p w14:paraId="2D3E1D1B" w14:textId="77777777" w:rsidR="00064AFA" w:rsidRPr="00981F60" w:rsidRDefault="00064AFA" w:rsidP="002228F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981F60" w:rsidRDefault="00064AFA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14:paraId="745E0007" w14:textId="77777777" w:rsidR="00064AFA" w:rsidRPr="00981F60" w:rsidRDefault="00064AFA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660" w:type="pct"/>
          </w:tcPr>
          <w:p w14:paraId="10BDAC06" w14:textId="084E5770" w:rsidR="00F07C06" w:rsidRPr="00981F60" w:rsidRDefault="00F07C06" w:rsidP="002228FD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496134F5" w14:textId="714C1F78" w:rsidR="001211B5" w:rsidRPr="00981F60" w:rsidRDefault="00981F60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theme="majorBidi"/>
                <w:b/>
                <w:bCs/>
                <w:spacing w:val="-8"/>
                <w:sz w:val="28"/>
                <w:szCs w:val="28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มิถุนายน</w:t>
            </w:r>
            <w:r w:rsidR="001211B5"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</w:p>
          <w:p w14:paraId="55340B8C" w14:textId="43B486D6" w:rsidR="00064AFA" w:rsidRPr="00981F60" w:rsidRDefault="00981F60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2569</w:t>
            </w:r>
          </w:p>
        </w:tc>
        <w:tc>
          <w:tcPr>
            <w:tcW w:w="587" w:type="pct"/>
          </w:tcPr>
          <w:p w14:paraId="232F28CF" w14:textId="585914DA" w:rsidR="00F07C06" w:rsidRPr="00981F60" w:rsidRDefault="00F07C06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2D813D13" w14:textId="58641DB3" w:rsidR="007E5767" w:rsidRPr="00981F60" w:rsidRDefault="00981F60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2A73C6"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981F6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  <w:p w14:paraId="48ABCF34" w14:textId="32A73FC4" w:rsidR="00064AFA" w:rsidRPr="00981F60" w:rsidRDefault="00981F60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90C54" w:rsidRPr="00981F60" w14:paraId="37B46EF4" w14:textId="77777777" w:rsidTr="002A73C6">
        <w:trPr>
          <w:trHeight w:val="459"/>
        </w:trPr>
        <w:tc>
          <w:tcPr>
            <w:tcW w:w="1912" w:type="pct"/>
          </w:tcPr>
          <w:p w14:paraId="591519FA" w14:textId="456C6B4E" w:rsidR="00B50E4A" w:rsidRPr="00981F60" w:rsidRDefault="00981F60" w:rsidP="002228FD">
            <w:pPr>
              <w:tabs>
                <w:tab w:val="left" w:pos="0"/>
                <w:tab w:val="left" w:pos="612"/>
              </w:tabs>
              <w:ind w:firstLine="1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B50E4A" w:rsidRPr="00981F6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. </w:t>
            </w:r>
            <w:r w:rsidR="00B50E4A"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B50E4A" w:rsidRPr="00981F6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proofErr w:type="spellStart"/>
            <w:r w:rsidR="00B50E4A"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เรด</w:t>
            </w:r>
            <w:proofErr w:type="spellEnd"/>
            <w:r w:rsidR="00B50E4A"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ดี้แพลนเน็ต ทราเว</w:t>
            </w:r>
            <w:r w:rsidR="00BA7D5C"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</w:t>
            </w:r>
            <w:proofErr w:type="spellStart"/>
            <w:r w:rsidR="00B50E4A"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</w:t>
            </w:r>
            <w:proofErr w:type="spellEnd"/>
            <w:r w:rsidR="00B50E4A" w:rsidRPr="00981F6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981F60" w:rsidRDefault="00B50E4A" w:rsidP="002228FD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4B78B0"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</w:t>
            </w:r>
            <w:proofErr w:type="spellStart"/>
            <w:r w:rsidR="004B78B0"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์ต</w:t>
            </w:r>
            <w:proofErr w:type="spellEnd"/>
          </w:p>
        </w:tc>
        <w:tc>
          <w:tcPr>
            <w:tcW w:w="713" w:type="pct"/>
          </w:tcPr>
          <w:p w14:paraId="20F6C5B3" w14:textId="77777777" w:rsidR="00B50E4A" w:rsidRPr="00981F60" w:rsidRDefault="00B50E4A" w:rsidP="002228FD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360B2FA2" w14:textId="7C059915" w:rsidR="00B50E4A" w:rsidRPr="00981F60" w:rsidRDefault="00981F60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7DABDD17" w:rsidR="00B50E4A" w:rsidRPr="00981F60" w:rsidRDefault="00981F60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90C54" w:rsidRPr="00981F60" w14:paraId="1E3F97C0" w14:textId="77777777" w:rsidTr="002A73C6">
        <w:trPr>
          <w:trHeight w:val="459"/>
        </w:trPr>
        <w:tc>
          <w:tcPr>
            <w:tcW w:w="1912" w:type="pct"/>
          </w:tcPr>
          <w:p w14:paraId="20115A6A" w14:textId="510109CC" w:rsidR="00B50E4A" w:rsidRPr="00981F60" w:rsidRDefault="00981F60" w:rsidP="002228FD">
            <w:pPr>
              <w:tabs>
                <w:tab w:val="left" w:pos="252"/>
                <w:tab w:val="left" w:pos="612"/>
              </w:tabs>
              <w:ind w:firstLine="165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0E4A" w:rsidRPr="00981F60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50E4A"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="00B50E4A"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เรด</w:t>
            </w:r>
            <w:proofErr w:type="spellEnd"/>
            <w:r w:rsidR="00B50E4A"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ดี้แพลนเน็ต แมก</w:t>
            </w:r>
            <w:proofErr w:type="spellStart"/>
            <w:r w:rsidR="00B50E4A"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ซ์</w:t>
            </w:r>
            <w:proofErr w:type="spellEnd"/>
            <w:r w:rsidR="00B50E4A"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="00B50E4A" w:rsidRPr="00981F6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981F6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50E4A" w:rsidRPr="00981F6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Pr="00981F60" w:rsidRDefault="00B50E4A" w:rsidP="002228FD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981F60" w:rsidRDefault="00CF4DB1" w:rsidP="002228FD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481FD594" w14:textId="77777777" w:rsidR="00B50E4A" w:rsidRPr="00981F60" w:rsidRDefault="00B50E4A" w:rsidP="002228FD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08516B3B" w14:textId="25C8AFC4" w:rsidR="00B50E4A" w:rsidRPr="00981F60" w:rsidRDefault="00981F60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1E8C229E" w:rsidR="00B50E4A" w:rsidRPr="00981F60" w:rsidRDefault="00981F60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8AD55BA" w14:textId="1099E871" w:rsidR="00064AFA" w:rsidRPr="00981F60" w:rsidRDefault="00394005" w:rsidP="00725FC5">
      <w:pPr>
        <w:numPr>
          <w:ilvl w:val="0"/>
          <w:numId w:val="6"/>
        </w:numPr>
        <w:ind w:left="990" w:right="277" w:hanging="180"/>
        <w:rPr>
          <w:rFonts w:asciiTheme="majorBidi" w:hAnsiTheme="majorBidi" w:cstheme="majorBidi"/>
          <w:sz w:val="22"/>
          <w:szCs w:val="22"/>
        </w:rPr>
      </w:pPr>
      <w:r w:rsidRPr="00981F60">
        <w:rPr>
          <w:rFonts w:asciiTheme="majorBidi" w:hAnsiTheme="majorBidi" w:cstheme="majorBidi"/>
          <w:sz w:val="22"/>
          <w:szCs w:val="22"/>
        </w:rPr>
        <w:t> </w:t>
      </w:r>
      <w:r w:rsidR="00EF04A1" w:rsidRPr="00981F60">
        <w:rPr>
          <w:rFonts w:asciiTheme="majorBidi" w:hAnsiTheme="majorBidi" w:cstheme="majorBidi"/>
          <w:sz w:val="22"/>
          <w:szCs w:val="22"/>
          <w:cs/>
        </w:rPr>
        <w:t xml:space="preserve">ณ </w:t>
      </w:r>
      <w:r w:rsidR="00B50E4A" w:rsidRPr="00981F60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981F60" w:rsidRPr="00981F60">
        <w:rPr>
          <w:rFonts w:asciiTheme="majorBidi" w:hAnsiTheme="majorBidi" w:cstheme="majorBidi"/>
          <w:sz w:val="22"/>
          <w:szCs w:val="22"/>
        </w:rPr>
        <w:t>30</w:t>
      </w:r>
      <w:r w:rsidR="004036E3" w:rsidRPr="00981F60">
        <w:rPr>
          <w:rFonts w:asciiTheme="majorBidi" w:hAnsiTheme="majorBidi" w:cstheme="majorBidi"/>
          <w:sz w:val="22"/>
          <w:szCs w:val="22"/>
        </w:rPr>
        <w:t xml:space="preserve"> </w:t>
      </w:r>
      <w:r w:rsidR="004036E3" w:rsidRPr="00981F60">
        <w:rPr>
          <w:rFonts w:asciiTheme="majorBidi" w:hAnsiTheme="majorBidi" w:cstheme="majorBidi"/>
          <w:sz w:val="22"/>
          <w:szCs w:val="22"/>
          <w:cs/>
        </w:rPr>
        <w:t>มิถุนายน</w:t>
      </w:r>
      <w:r w:rsidR="001211B5" w:rsidRPr="00981F60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981F60" w:rsidRPr="00981F60">
        <w:rPr>
          <w:rFonts w:asciiTheme="majorBidi" w:hAnsiTheme="majorBidi" w:cstheme="majorBidi"/>
          <w:sz w:val="22"/>
          <w:szCs w:val="22"/>
        </w:rPr>
        <w:t>2569</w:t>
      </w:r>
      <w:r w:rsidR="001211B5" w:rsidRPr="00981F60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981F60">
        <w:rPr>
          <w:rFonts w:asciiTheme="majorBidi" w:hAnsiTheme="majorBidi" w:cstheme="majorBidi"/>
          <w:sz w:val="22"/>
          <w:szCs w:val="22"/>
          <w:cs/>
        </w:rPr>
        <w:t xml:space="preserve">บริษัท </w:t>
      </w:r>
      <w:proofErr w:type="spellStart"/>
      <w:r w:rsidR="00EF04A1" w:rsidRPr="00981F60">
        <w:rPr>
          <w:rFonts w:asciiTheme="majorBidi" w:hAnsiTheme="majorBidi" w:cstheme="majorBidi"/>
          <w:sz w:val="22"/>
          <w:szCs w:val="22"/>
          <w:cs/>
        </w:rPr>
        <w:t>เรด</w:t>
      </w:r>
      <w:proofErr w:type="spellEnd"/>
      <w:r w:rsidR="00EF04A1" w:rsidRPr="00981F60">
        <w:rPr>
          <w:rFonts w:asciiTheme="majorBidi" w:hAnsiTheme="majorBidi" w:cstheme="majorBidi"/>
          <w:sz w:val="22"/>
          <w:szCs w:val="22"/>
          <w:cs/>
        </w:rPr>
        <w:t>ดี้แพลนเน็ต แมก</w:t>
      </w:r>
      <w:proofErr w:type="spellStart"/>
      <w:r w:rsidR="00EF04A1" w:rsidRPr="00981F60">
        <w:rPr>
          <w:rFonts w:asciiTheme="majorBidi" w:hAnsiTheme="majorBidi" w:cstheme="majorBidi"/>
          <w:sz w:val="22"/>
          <w:szCs w:val="22"/>
          <w:cs/>
        </w:rPr>
        <w:t>ซ์</w:t>
      </w:r>
      <w:proofErr w:type="spellEnd"/>
      <w:r w:rsidR="00EF04A1" w:rsidRPr="00981F60">
        <w:rPr>
          <w:rFonts w:asciiTheme="majorBidi" w:hAnsiTheme="majorBidi" w:cstheme="majorBidi"/>
          <w:sz w:val="22"/>
          <w:szCs w:val="22"/>
          <w:cs/>
        </w:rPr>
        <w:t xml:space="preserve"> จำกัด</w:t>
      </w:r>
      <w:r w:rsidR="00EF04A1" w:rsidRPr="00981F60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981F60">
        <w:rPr>
          <w:rFonts w:asciiTheme="majorBidi" w:hAnsiTheme="majorBidi" w:cstheme="majorBidi"/>
          <w:sz w:val="22"/>
          <w:szCs w:val="22"/>
          <w:cs/>
        </w:rPr>
        <w:t>อยู่ระหว่างการหยุดดำเนินกิจการ</w:t>
      </w:r>
    </w:p>
    <w:p w14:paraId="7CBE8427" w14:textId="77777777" w:rsidR="003A00D8" w:rsidRPr="00981F60" w:rsidRDefault="003A00D8" w:rsidP="002228FD">
      <w:pPr>
        <w:ind w:left="720"/>
        <w:jc w:val="thaiDistribute"/>
        <w:rPr>
          <w:rFonts w:asciiTheme="majorBidi" w:eastAsia="Times New Roman" w:hAnsiTheme="majorBidi" w:cstheme="majorBidi"/>
          <w:color w:val="FF0000"/>
          <w:cs/>
        </w:rPr>
        <w:sectPr w:rsidR="003A00D8" w:rsidRPr="00981F60" w:rsidSect="002228FD">
          <w:headerReference w:type="default" r:id="rId8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981F60" w:rsidRDefault="00877065" w:rsidP="002228FD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60A8D8FE" w:rsidR="007A5BD6" w:rsidRPr="00981F60" w:rsidRDefault="00877065" w:rsidP="002228FD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spacing w:val="-2"/>
          <w:cs/>
        </w:rPr>
        <w:t>งบการเงินระหว่างกาลรวมและ</w:t>
      </w:r>
      <w:r w:rsidR="005941C7" w:rsidRPr="00981F60">
        <w:rPr>
          <w:rFonts w:asciiTheme="majorBidi" w:hAnsiTheme="majorBidi" w:cstheme="majorBidi"/>
          <w:spacing w:val="-2"/>
          <w:cs/>
        </w:rPr>
        <w:t>งบการเงินระหว่างกาล</w:t>
      </w:r>
      <w:r w:rsidRPr="00981F60">
        <w:rPr>
          <w:rFonts w:asciiTheme="majorBidi" w:hAnsiTheme="majorBidi" w:cstheme="majorBidi"/>
          <w:spacing w:val="-2"/>
          <w:cs/>
        </w:rPr>
        <w:t>เฉพาะกิจการนี้ได้จัดทำขึ้นในสกุลเงิน</w:t>
      </w:r>
      <w:r w:rsidRPr="00981F60">
        <w:rPr>
          <w:rFonts w:asciiTheme="majorBidi" w:hAnsiTheme="majorBidi" w:cstheme="majorBidi"/>
          <w:cs/>
        </w:rPr>
        <w:t xml:space="preserve">บาทและตามมาตรฐานการบัญชีฉบับที่ </w:t>
      </w:r>
      <w:r w:rsidR="00981F60" w:rsidRPr="00981F60">
        <w:rPr>
          <w:rFonts w:asciiTheme="majorBidi" w:hAnsiTheme="majorBidi" w:cstheme="majorBidi"/>
        </w:rPr>
        <w:t>34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เรื่อง “</w:t>
      </w:r>
      <w:r w:rsidR="00F713F1" w:rsidRPr="00981F60">
        <w:rPr>
          <w:rFonts w:asciiTheme="majorBidi" w:hAnsiTheme="majorBidi" w:cstheme="majorBidi"/>
          <w:cs/>
        </w:rPr>
        <w:t>การ</w:t>
      </w:r>
      <w:r w:rsidRPr="00981F60">
        <w:rPr>
          <w:rFonts w:asciiTheme="majorBidi" w:hAnsiTheme="majorBidi" w:cstheme="majorBidi"/>
          <w:cs/>
        </w:rPr>
        <w:t>รายงานทางการเงินระหว่างกาล” และวิธีปฏิบัติ</w:t>
      </w:r>
      <w:r w:rsidRPr="00981F60">
        <w:rPr>
          <w:rFonts w:asciiTheme="majorBidi" w:hAnsiTheme="majorBidi" w:cstheme="majorBidi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B6832" w:rsidRPr="00981F60">
        <w:rPr>
          <w:rFonts w:asciiTheme="majorBidi" w:hAnsiTheme="majorBidi" w:cstheme="majorBidi"/>
        </w:rPr>
        <w:t xml:space="preserve"> </w:t>
      </w:r>
      <w:r w:rsidR="001F2C9B" w:rsidRPr="00981F60">
        <w:rPr>
          <w:rFonts w:asciiTheme="majorBidi" w:hAnsiTheme="majorBidi" w:cstheme="majorBidi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981F60" w:rsidRDefault="001412D2" w:rsidP="002228FD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กลุ่มบริษัทจัดทำงบการเงินระหว่างกาลตามกฎหมายเป็นภาษาไทยตามมาตรฐานการรายงานทางการเงิน อย่างไรก็ตาม เพื่อความสะดวกของผู้อ่านงบการเงิน กลุ่ม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F5D2AB8" w14:textId="7C21F583" w:rsidR="00DB282B" w:rsidRPr="00981F60" w:rsidRDefault="00877065" w:rsidP="002228FD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981F60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981F60" w:rsidRPr="00981F60">
        <w:rPr>
          <w:rFonts w:asciiTheme="majorBidi" w:hAnsiTheme="majorBidi" w:cstheme="majorBidi"/>
        </w:rPr>
        <w:t>31</w:t>
      </w:r>
      <w:r w:rsidRPr="00981F60">
        <w:rPr>
          <w:rFonts w:asciiTheme="majorBidi" w:hAnsiTheme="majorBidi" w:cstheme="majorBidi"/>
          <w:cs/>
        </w:rPr>
        <w:t xml:space="preserve"> ธันวาคม </w:t>
      </w:r>
      <w:r w:rsidR="00981F60" w:rsidRPr="00981F60">
        <w:rPr>
          <w:rFonts w:asciiTheme="majorBidi" w:hAnsiTheme="majorBidi" w:cstheme="majorBidi"/>
        </w:rPr>
        <w:t>256</w:t>
      </w:r>
      <w:r w:rsidR="00981F60" w:rsidRPr="00981F60">
        <w:rPr>
          <w:rFonts w:asciiTheme="majorBidi" w:eastAsiaTheme="minorEastAsia" w:hAnsiTheme="majorBidi" w:cstheme="majorBidi"/>
          <w:lang w:eastAsia="ja-JP"/>
        </w:rPr>
        <w:t>8</w:t>
      </w:r>
      <w:r w:rsidR="004B6832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ซึ่งนำมาแสดงเปรียบเทียบได้มาจากงบการเงินรวมและเฉพาะกิจการของบริษัทสำหรับปีสิ้นสุดวันเดียวกันซึ่งได้ตรวจสอบแล้ว</w:t>
      </w:r>
      <w:r w:rsidR="008A0C69" w:rsidRPr="00981F60">
        <w:rPr>
          <w:rFonts w:asciiTheme="majorBidi" w:hAnsiTheme="majorBidi" w:cstheme="majorBidi"/>
          <w:spacing w:val="-6"/>
        </w:rPr>
        <w:t xml:space="preserve"> </w:t>
      </w:r>
    </w:p>
    <w:p w14:paraId="743CB533" w14:textId="1A89204E" w:rsidR="00DB282B" w:rsidRPr="00981F60" w:rsidRDefault="00877065" w:rsidP="002228FD">
      <w:pPr>
        <w:numPr>
          <w:ilvl w:val="1"/>
          <w:numId w:val="1"/>
        </w:numPr>
        <w:spacing w:after="240"/>
        <w:ind w:left="1107" w:right="136" w:hanging="567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>ผลการดำเนินงานซึ่งยังไม่ได้ตรวจสอบที่ปรา</w:t>
      </w:r>
      <w:r w:rsidR="008E4C37" w:rsidRPr="00981F60">
        <w:rPr>
          <w:rFonts w:asciiTheme="majorBidi" w:hAnsiTheme="majorBidi" w:cstheme="majorBidi"/>
          <w:spacing w:val="-4"/>
          <w:cs/>
        </w:rPr>
        <w:t>กฎ</w:t>
      </w:r>
      <w:r w:rsidRPr="00981F60">
        <w:rPr>
          <w:rFonts w:asciiTheme="majorBidi" w:hAnsiTheme="majorBidi" w:cstheme="majorBidi"/>
          <w:spacing w:val="-4"/>
          <w:cs/>
        </w:rPr>
        <w:t>ใน</w:t>
      </w:r>
      <w:r w:rsidR="00403803" w:rsidRPr="00981F60">
        <w:rPr>
          <w:rFonts w:asciiTheme="majorBidi" w:hAnsiTheme="majorBidi" w:cstheme="majorBidi"/>
          <w:spacing w:val="-4"/>
          <w:cs/>
        </w:rPr>
        <w:t>งวด</w:t>
      </w:r>
      <w:r w:rsidR="003A5F96" w:rsidRPr="00981F60">
        <w:rPr>
          <w:rFonts w:asciiTheme="majorBidi" w:hAnsiTheme="majorBidi" w:cstheme="majorBidi"/>
          <w:spacing w:val="-4"/>
          <w:cs/>
        </w:rPr>
        <w:t>สามเดือนและ</w:t>
      </w:r>
      <w:r w:rsidR="003B2D63" w:rsidRPr="00981F60">
        <w:rPr>
          <w:rFonts w:asciiTheme="majorBidi" w:hAnsiTheme="majorBidi" w:cstheme="majorBidi"/>
          <w:spacing w:val="-4"/>
          <w:cs/>
        </w:rPr>
        <w:t>งวด</w:t>
      </w:r>
      <w:r w:rsidR="00D9349A" w:rsidRPr="00981F60">
        <w:rPr>
          <w:rFonts w:asciiTheme="majorBidi" w:hAnsiTheme="majorBidi" w:cstheme="majorBidi"/>
          <w:spacing w:val="-4"/>
          <w:cs/>
        </w:rPr>
        <w:t>หกเดือน</w:t>
      </w:r>
      <w:r w:rsidR="00403803" w:rsidRPr="00981F60">
        <w:rPr>
          <w:rFonts w:asciiTheme="majorBidi" w:hAnsiTheme="majorBidi" w:cstheme="majorBidi"/>
          <w:spacing w:val="-4"/>
          <w:cs/>
        </w:rPr>
        <w:t>สิ้นสุด</w:t>
      </w:r>
      <w:r w:rsidR="00403803" w:rsidRPr="00981F60">
        <w:rPr>
          <w:rFonts w:asciiTheme="majorBidi" w:hAnsiTheme="majorBidi" w:cstheme="majorBidi"/>
          <w:spacing w:val="2"/>
          <w:cs/>
        </w:rPr>
        <w:t xml:space="preserve">วันที่ </w:t>
      </w:r>
      <w:r w:rsidR="00CD4D95" w:rsidRPr="00981F60">
        <w:rPr>
          <w:rFonts w:asciiTheme="majorBidi" w:hAnsiTheme="majorBidi" w:cstheme="majorBidi"/>
          <w:spacing w:val="2"/>
          <w:cs/>
        </w:rPr>
        <w:t xml:space="preserve">         </w:t>
      </w:r>
      <w:r w:rsidR="00981F60" w:rsidRPr="00981F60">
        <w:rPr>
          <w:rFonts w:asciiTheme="majorBidi" w:hAnsiTheme="majorBidi" w:cstheme="majorBidi"/>
          <w:spacing w:val="2"/>
        </w:rPr>
        <w:t>30</w:t>
      </w:r>
      <w:r w:rsidR="004036E3" w:rsidRPr="00981F60">
        <w:rPr>
          <w:rFonts w:asciiTheme="majorBidi" w:hAnsiTheme="majorBidi" w:cstheme="majorBidi"/>
          <w:spacing w:val="2"/>
        </w:rPr>
        <w:t xml:space="preserve"> </w:t>
      </w:r>
      <w:r w:rsidR="004036E3" w:rsidRPr="00981F60">
        <w:rPr>
          <w:rFonts w:asciiTheme="majorBidi" w:hAnsiTheme="majorBidi" w:cstheme="majorBidi"/>
          <w:spacing w:val="2"/>
          <w:cs/>
        </w:rPr>
        <w:t>มิถุนายน</w:t>
      </w:r>
      <w:r w:rsidR="00E708B1" w:rsidRPr="00981F60">
        <w:rPr>
          <w:rFonts w:asciiTheme="majorBidi" w:hAnsiTheme="majorBidi" w:cstheme="majorBidi"/>
          <w:spacing w:val="2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2"/>
        </w:rPr>
        <w:t>2569</w:t>
      </w:r>
      <w:r w:rsidR="00E708B1" w:rsidRPr="00981F60">
        <w:rPr>
          <w:rFonts w:asciiTheme="majorBidi" w:hAnsiTheme="majorBidi" w:cstheme="majorBidi"/>
          <w:spacing w:val="2"/>
        </w:rPr>
        <w:t xml:space="preserve"> </w:t>
      </w:r>
      <w:r w:rsidRPr="00981F60">
        <w:rPr>
          <w:rFonts w:asciiTheme="majorBidi" w:hAnsiTheme="majorBidi" w:cstheme="majorBidi"/>
          <w:spacing w:val="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07796C68" w:rsidR="00DB282B" w:rsidRPr="00981F60" w:rsidRDefault="00877065" w:rsidP="002228FD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Pr="00981F60">
        <w:rPr>
          <w:rFonts w:asciiTheme="majorBidi" w:hAnsiTheme="majorBidi" w:cstheme="majorBidi"/>
          <w:spacing w:val="-10"/>
          <w:cs/>
        </w:rPr>
        <w:t xml:space="preserve">งบการเงินระหว่างกาล ดังนั้น </w:t>
      </w:r>
      <w:r w:rsidR="00591077" w:rsidRPr="00981F60">
        <w:rPr>
          <w:rFonts w:asciiTheme="majorBidi" w:hAnsiTheme="majorBidi" w:cstheme="majorBidi"/>
          <w:spacing w:val="-10"/>
          <w:cs/>
        </w:rPr>
        <w:t>งบการเงินระหว่างกาลสำหรับ</w:t>
      </w:r>
      <w:r w:rsidR="003F194F" w:rsidRPr="00981F60">
        <w:rPr>
          <w:rFonts w:asciiTheme="majorBidi" w:hAnsiTheme="majorBidi" w:cstheme="majorBidi"/>
          <w:spacing w:val="-10"/>
          <w:cs/>
        </w:rPr>
        <w:t>งวดสามเดือนและงวด</w:t>
      </w:r>
      <w:r w:rsidR="00D9349A" w:rsidRPr="00981F60">
        <w:rPr>
          <w:rFonts w:asciiTheme="majorBidi" w:hAnsiTheme="majorBidi" w:cstheme="majorBidi"/>
          <w:spacing w:val="-10"/>
          <w:cs/>
        </w:rPr>
        <w:t>หกเดือน</w:t>
      </w:r>
      <w:r w:rsidR="00591077" w:rsidRPr="00981F60">
        <w:rPr>
          <w:rFonts w:asciiTheme="majorBidi" w:hAnsiTheme="majorBidi" w:cstheme="majorBidi"/>
          <w:spacing w:val="-10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-10"/>
        </w:rPr>
        <w:t>30</w:t>
      </w:r>
      <w:r w:rsidR="004036E3" w:rsidRPr="00981F60">
        <w:rPr>
          <w:rFonts w:asciiTheme="majorBidi" w:hAnsiTheme="majorBidi" w:cstheme="majorBidi"/>
          <w:spacing w:val="-10"/>
        </w:rPr>
        <w:t xml:space="preserve"> </w:t>
      </w:r>
      <w:r w:rsidR="004036E3" w:rsidRPr="00981F60">
        <w:rPr>
          <w:rFonts w:asciiTheme="majorBidi" w:hAnsiTheme="majorBidi" w:cstheme="majorBidi"/>
          <w:spacing w:val="-10"/>
          <w:cs/>
        </w:rPr>
        <w:t>มิถุนายน</w:t>
      </w:r>
      <w:r w:rsidR="00E708B1" w:rsidRPr="00981F60">
        <w:rPr>
          <w:rFonts w:asciiTheme="majorBidi" w:hAnsiTheme="majorBidi" w:cstheme="majorBidi"/>
          <w:spacing w:val="-10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10"/>
        </w:rPr>
        <w:t>2569</w:t>
      </w:r>
      <w:r w:rsidR="005A629E" w:rsidRPr="00981F60">
        <w:rPr>
          <w:rFonts w:asciiTheme="majorBidi" w:hAnsiTheme="majorBidi" w:cstheme="majorBidi"/>
          <w:spacing w:val="-4"/>
        </w:rPr>
        <w:t xml:space="preserve"> </w:t>
      </w:r>
      <w:r w:rsidRPr="00981F60">
        <w:rPr>
          <w:rFonts w:asciiTheme="majorBidi" w:hAnsiTheme="majorBidi" w:cstheme="majorBidi"/>
          <w:spacing w:val="-6"/>
          <w:cs/>
        </w:rPr>
        <w:t xml:space="preserve">จึงควรอ่านประกอบกับงบการเงินสำหรับปีสิ้นสุดวันที่ </w:t>
      </w:r>
      <w:r w:rsidR="00981F60" w:rsidRPr="00981F60">
        <w:rPr>
          <w:rFonts w:asciiTheme="majorBidi" w:hAnsiTheme="majorBidi" w:cstheme="majorBidi"/>
          <w:spacing w:val="-6"/>
        </w:rPr>
        <w:t>31</w:t>
      </w:r>
      <w:r w:rsidRPr="00981F60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981F60" w:rsidRPr="00981F60">
        <w:rPr>
          <w:rFonts w:asciiTheme="majorBidi" w:hAnsiTheme="majorBidi" w:cstheme="majorBidi"/>
          <w:spacing w:val="-6"/>
        </w:rPr>
        <w:t>2568</w:t>
      </w:r>
      <w:r w:rsidRPr="00981F60">
        <w:rPr>
          <w:rFonts w:asciiTheme="majorBidi" w:hAnsiTheme="majorBidi" w:cstheme="majorBidi"/>
          <w:spacing w:val="-6"/>
          <w:cs/>
        </w:rPr>
        <w:t xml:space="preserve"> ซึ่งได้มีการตรวจสอบ</w:t>
      </w:r>
      <w:r w:rsidRPr="00981F60">
        <w:rPr>
          <w:rFonts w:asciiTheme="majorBidi" w:hAnsiTheme="majorBidi" w:cstheme="majorBidi"/>
          <w:spacing w:val="-4"/>
          <w:cs/>
        </w:rPr>
        <w:t>แล้ว</w:t>
      </w:r>
    </w:p>
    <w:p w14:paraId="1FEFE3D7" w14:textId="4009BBC0" w:rsidR="00877065" w:rsidRPr="00981F60" w:rsidRDefault="00877065" w:rsidP="002228FD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981F60">
        <w:rPr>
          <w:rFonts w:asciiTheme="majorBidi" w:hAnsiTheme="majorBidi" w:cstheme="majorBidi"/>
          <w:spacing w:val="-8"/>
          <w:cs/>
        </w:rPr>
        <w:t>ระหว่างกาลรวมนี้แล้ว งบการเงินระหว่างกาลรวม</w:t>
      </w:r>
      <w:r w:rsidR="00620ECE" w:rsidRPr="00981F60">
        <w:rPr>
          <w:rFonts w:asciiTheme="majorBidi" w:hAnsiTheme="majorBidi" w:cstheme="majorBidi"/>
          <w:spacing w:val="-8"/>
          <w:cs/>
        </w:rPr>
        <w:t>สำหรับ</w:t>
      </w:r>
      <w:r w:rsidR="007D52BC" w:rsidRPr="00981F60">
        <w:rPr>
          <w:rFonts w:asciiTheme="majorBidi" w:hAnsiTheme="majorBidi" w:cstheme="majorBidi"/>
          <w:spacing w:val="-10"/>
          <w:cs/>
        </w:rPr>
        <w:t>งวดสามเดือนและงวดหกเดือน</w:t>
      </w:r>
      <w:r w:rsidR="00250DA6" w:rsidRPr="00981F60">
        <w:rPr>
          <w:rFonts w:asciiTheme="majorBidi" w:hAnsiTheme="majorBidi" w:cstheme="majorBidi"/>
          <w:spacing w:val="-8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E708B1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2"/>
        </w:rPr>
        <w:t>2569</w:t>
      </w:r>
      <w:r w:rsidR="00EA1B9F" w:rsidRPr="00981F60">
        <w:rPr>
          <w:rFonts w:asciiTheme="majorBidi" w:hAnsiTheme="majorBidi" w:cstheme="majorBidi"/>
          <w:spacing w:val="2"/>
        </w:rPr>
        <w:t xml:space="preserve"> </w:t>
      </w:r>
      <w:r w:rsidRPr="00981F60">
        <w:rPr>
          <w:rFonts w:asciiTheme="majorBidi" w:hAnsiTheme="majorBidi" w:cstheme="majorBidi"/>
          <w:spacing w:val="4"/>
          <w:cs/>
        </w:rPr>
        <w:t>ได้จัดทำขึ้นโดยรวมงบการเงินระหว่างกาลของบริษัทย่อย</w:t>
      </w:r>
      <w:r w:rsidR="00620ECE" w:rsidRPr="00981F60">
        <w:rPr>
          <w:rFonts w:asciiTheme="majorBidi" w:hAnsiTheme="majorBidi" w:cstheme="majorBidi"/>
          <w:spacing w:val="4"/>
          <w:cs/>
        </w:rPr>
        <w:t>สำหรับ</w:t>
      </w:r>
      <w:r w:rsidR="00053615" w:rsidRPr="00981F60">
        <w:rPr>
          <w:rFonts w:asciiTheme="majorBidi" w:hAnsiTheme="majorBidi" w:cstheme="majorBidi"/>
          <w:spacing w:val="4"/>
          <w:cs/>
        </w:rPr>
        <w:t>งวดสามเดือนและงวดหกเดือน</w:t>
      </w:r>
      <w:r w:rsidR="006529FE" w:rsidRPr="00981F60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4"/>
        </w:rPr>
        <w:t>30</w:t>
      </w:r>
      <w:r w:rsidR="004036E3" w:rsidRPr="00981F60">
        <w:rPr>
          <w:rFonts w:asciiTheme="majorBidi" w:hAnsiTheme="majorBidi" w:cstheme="majorBidi"/>
          <w:spacing w:val="4"/>
        </w:rPr>
        <w:t xml:space="preserve"> </w:t>
      </w:r>
      <w:r w:rsidR="004036E3" w:rsidRPr="00981F60">
        <w:rPr>
          <w:rFonts w:asciiTheme="majorBidi" w:hAnsiTheme="majorBidi" w:cstheme="majorBidi"/>
          <w:spacing w:val="4"/>
          <w:cs/>
        </w:rPr>
        <w:t>มิถุนายน</w:t>
      </w:r>
      <w:r w:rsidR="00E708B1" w:rsidRPr="00981F60">
        <w:rPr>
          <w:rFonts w:asciiTheme="majorBidi" w:hAnsiTheme="majorBidi" w:cstheme="majorBidi"/>
          <w:spacing w:val="2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2"/>
        </w:rPr>
        <w:t>2569</w:t>
      </w:r>
      <w:r w:rsidR="00E708B1" w:rsidRPr="00981F60">
        <w:rPr>
          <w:rFonts w:asciiTheme="majorBidi" w:hAnsiTheme="majorBidi" w:cstheme="majorBidi"/>
          <w:spacing w:val="2"/>
        </w:rPr>
        <w:t xml:space="preserve"> </w:t>
      </w:r>
      <w:r w:rsidRPr="00981F60">
        <w:rPr>
          <w:rFonts w:asciiTheme="majorBidi" w:hAnsiTheme="majorBidi" w:cstheme="majorBidi"/>
          <w:spacing w:val="2"/>
          <w:cs/>
        </w:rPr>
        <w:t>ซึ่งได้สอบทานแล้ว</w:t>
      </w:r>
    </w:p>
    <w:p w14:paraId="7663ECB7" w14:textId="77777777" w:rsidR="00B07BC4" w:rsidRPr="00981F60" w:rsidRDefault="005575F2" w:rsidP="00B07BC4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eastAsia="Calibri" w:hAnsiTheme="majorBidi" w:cstheme="majorBidi"/>
          <w:lang w:bidi="ar-SA"/>
        </w:rPr>
      </w:pPr>
      <w:r w:rsidRPr="00981F60">
        <w:rPr>
          <w:rFonts w:asciiTheme="majorBidi" w:hAnsiTheme="majorBidi" w:cstheme="majorBidi"/>
          <w:color w:val="FF0000"/>
          <w:spacing w:val="-4"/>
          <w:cs/>
        </w:rPr>
        <w:br w:type="page"/>
      </w:r>
      <w:r w:rsidR="00A70AF3" w:rsidRPr="00981F60">
        <w:rPr>
          <w:rFonts w:asciiTheme="majorBidi" w:hAnsiTheme="majorBidi" w:cstheme="majorBidi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40527EB" w14:textId="23DC7987" w:rsidR="00B07BC4" w:rsidRPr="00981F60" w:rsidRDefault="00B07BC4" w:rsidP="00B07BC4">
      <w:pPr>
        <w:spacing w:after="240"/>
        <w:ind w:left="1080" w:right="130"/>
        <w:jc w:val="thaiDistribute"/>
        <w:rPr>
          <w:rFonts w:asciiTheme="majorBidi" w:eastAsia="Calibri" w:hAnsiTheme="majorBidi" w:cstheme="majorBidi"/>
        </w:rPr>
      </w:pPr>
      <w:r w:rsidRPr="00981F60">
        <w:rPr>
          <w:rFonts w:asciiTheme="majorBidi" w:eastAsia="Times New Roman" w:hAnsiTheme="majorBidi" w:cstheme="majorBidi"/>
          <w:color w:val="000000"/>
          <w:cs/>
          <w:lang w:val="en-GB"/>
        </w:rPr>
        <w:t>ในระหว่างงวด</w:t>
      </w:r>
      <w:r w:rsidR="000A355F" w:rsidRPr="00981F60">
        <w:rPr>
          <w:rFonts w:asciiTheme="majorBidi" w:eastAsia="Times New Roman" w:hAnsiTheme="majorBidi" w:cstheme="majorBidi"/>
          <w:color w:val="000000"/>
          <w:cs/>
          <w:lang w:val="en-GB"/>
        </w:rPr>
        <w:t>กลุ่ม</w:t>
      </w:r>
      <w:r w:rsidRPr="00981F60">
        <w:rPr>
          <w:rFonts w:asciiTheme="majorBidi" w:eastAsia="Times New Roman" w:hAnsiTheme="majorBidi" w:cstheme="majorBidi"/>
          <w:color w:val="000000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Pr="00981F60">
        <w:rPr>
          <w:rFonts w:asciiTheme="majorBidi" w:hAnsiTheme="majorBidi" w:cstheme="majorBidi"/>
          <w:color w:val="000000"/>
          <w:cs/>
          <w:lang w:val="en-GB"/>
        </w:rPr>
        <w:t xml:space="preserve"> </w:t>
      </w:r>
      <w:r w:rsidR="00981F60" w:rsidRPr="00981F60">
        <w:rPr>
          <w:rFonts w:asciiTheme="majorBidi" w:hAnsiTheme="majorBidi" w:cstheme="majorBidi"/>
          <w:color w:val="000000"/>
        </w:rPr>
        <w:t>1</w:t>
      </w:r>
      <w:r w:rsidRPr="00981F60">
        <w:rPr>
          <w:rFonts w:asciiTheme="majorBidi" w:hAnsiTheme="majorBidi" w:cstheme="majorBidi"/>
          <w:color w:val="000000"/>
          <w:lang w:val="en-GB"/>
        </w:rPr>
        <w:t xml:space="preserve"> </w:t>
      </w:r>
      <w:r w:rsidRPr="00981F60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มกราคม </w:t>
      </w:r>
      <w:r w:rsidR="00981F60" w:rsidRPr="00981F60">
        <w:rPr>
          <w:rFonts w:asciiTheme="majorBidi" w:eastAsia="Times New Roman" w:hAnsiTheme="majorBidi" w:cstheme="majorBidi"/>
          <w:color w:val="000000"/>
        </w:rPr>
        <w:t>2569</w:t>
      </w:r>
      <w:r w:rsidRPr="00981F60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81F60">
        <w:rPr>
          <w:rFonts w:asciiTheme="majorBidi" w:eastAsia="Times New Roman" w:hAnsiTheme="majorBidi" w:cstheme="majorBidi"/>
          <w:cs/>
          <w:lang w:val="en-GB"/>
        </w:rPr>
        <w:t>โดย</w:t>
      </w:r>
      <w:r w:rsidRPr="00981F60">
        <w:rPr>
          <w:rFonts w:asciiTheme="majorBidi" w:hAnsiTheme="majorBidi" w:cstheme="majorBidi"/>
          <w:cs/>
        </w:rPr>
        <w:t xml:space="preserve">เป็นการปรับปรุงข้อกำหนดทางการบัญชี ได้แก่ </w:t>
      </w:r>
    </w:p>
    <w:p w14:paraId="64071440" w14:textId="1F6879D0" w:rsidR="00B07BC4" w:rsidRPr="00981F60" w:rsidRDefault="00B07BC4" w:rsidP="00B07BC4">
      <w:pPr>
        <w:pStyle w:val="ListParagraph"/>
        <w:numPr>
          <w:ilvl w:val="0"/>
          <w:numId w:val="20"/>
        </w:numPr>
        <w:ind w:right="130"/>
        <w:jc w:val="thaiDistribute"/>
        <w:rPr>
          <w:rFonts w:asciiTheme="majorBidi" w:eastAsia="Times New Roman" w:hAnsiTheme="majorBidi" w:cstheme="majorBidi"/>
          <w:color w:val="000000"/>
          <w:szCs w:val="32"/>
          <w:lang w:val="en-GB"/>
        </w:rPr>
      </w:pPr>
      <w:r w:rsidRPr="00981F60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>มาตรฐานการบัญชี ฉบับที่</w:t>
      </w:r>
      <w:r w:rsidRPr="00981F60">
        <w:rPr>
          <w:rFonts w:asciiTheme="majorBidi" w:eastAsia="Times New Roman" w:hAnsiTheme="majorBidi" w:cstheme="majorBidi"/>
          <w:color w:val="000000"/>
          <w:szCs w:val="32"/>
          <w:lang w:val="en-GB"/>
        </w:rPr>
        <w:t xml:space="preserve"> </w:t>
      </w:r>
      <w:r w:rsidR="00981F60" w:rsidRPr="00981F60">
        <w:rPr>
          <w:rFonts w:asciiTheme="majorBidi" w:eastAsia="Times New Roman" w:hAnsiTheme="majorBidi" w:cstheme="majorBidi"/>
          <w:color w:val="000000"/>
          <w:szCs w:val="32"/>
        </w:rPr>
        <w:t>21</w:t>
      </w:r>
      <w:r w:rsidRPr="00981F60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5F34CF10" w14:textId="6342E191" w:rsidR="009329AD" w:rsidRPr="00981F60" w:rsidRDefault="00105349" w:rsidP="009329AD">
      <w:pPr>
        <w:spacing w:before="240" w:after="240"/>
        <w:ind w:left="1080" w:right="130"/>
        <w:jc w:val="thaiDistribute"/>
        <w:rPr>
          <w:rFonts w:asciiTheme="majorBidi" w:eastAsia="Times New Roman" w:hAnsiTheme="majorBidi" w:cstheme="majorBidi"/>
          <w:lang w:val="en-GB"/>
        </w:rPr>
      </w:pPr>
      <w:r w:rsidRPr="00981F60">
        <w:rPr>
          <w:rFonts w:asciiTheme="majorBidi" w:eastAsia="Times New Roman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B0B2E4C" w14:textId="33E54B24" w:rsidR="009329AD" w:rsidRPr="00981F60" w:rsidRDefault="009329AD" w:rsidP="002228FD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981F60">
        <w:rPr>
          <w:rFonts w:asciiTheme="majorBidi" w:hAnsiTheme="majorBidi" w:cstheme="majorBidi"/>
          <w:spacing w:val="-4"/>
          <w:cs/>
        </w:rPr>
        <w:t>นุเ</w:t>
      </w:r>
      <w:proofErr w:type="spellEnd"/>
      <w:r w:rsidRPr="00981F60">
        <w:rPr>
          <w:rFonts w:asciiTheme="majorBidi" w:hAnsiTheme="majorBidi" w:cstheme="majorBidi"/>
          <w:spacing w:val="-4"/>
          <w:cs/>
        </w:rPr>
        <w:t>บกษาแล้ว แต่ยังไม่มีผลบังคับใช้</w:t>
      </w:r>
    </w:p>
    <w:p w14:paraId="7495E7D5" w14:textId="34146342" w:rsidR="009329AD" w:rsidRPr="00981F60" w:rsidRDefault="009329AD" w:rsidP="008418C6">
      <w:pPr>
        <w:spacing w:before="120" w:after="240"/>
        <w:ind w:left="1080"/>
        <w:jc w:val="thaiDistribute"/>
        <w:rPr>
          <w:rFonts w:asciiTheme="majorBidi" w:hAnsiTheme="majorBidi" w:cstheme="majorBidi"/>
          <w:spacing w:val="-8"/>
        </w:rPr>
      </w:pPr>
      <w:r w:rsidRPr="00981F60">
        <w:rPr>
          <w:rFonts w:asciiTheme="majorBidi" w:hAnsiTheme="majorBidi" w:cstheme="majorBidi"/>
          <w:spacing w:val="-8"/>
          <w:cs/>
        </w:rPr>
        <w:t>มาตรฐานการรายงานทางการเงินด้านการบัญชีต่อไปนี้ได้ประกาศในราชกิจจา</w:t>
      </w:r>
      <w:proofErr w:type="spellStart"/>
      <w:r w:rsidRPr="00981F60">
        <w:rPr>
          <w:rFonts w:asciiTheme="majorBidi" w:hAnsiTheme="majorBidi" w:cstheme="majorBidi"/>
          <w:spacing w:val="-8"/>
          <w:cs/>
        </w:rPr>
        <w:t>นุเ</w:t>
      </w:r>
      <w:proofErr w:type="spellEnd"/>
      <w:r w:rsidRPr="00981F60">
        <w:rPr>
          <w:rFonts w:asciiTheme="majorBidi" w:hAnsiTheme="majorBidi" w:cstheme="majorBidi"/>
          <w:spacing w:val="-8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981F60" w:rsidRPr="00981F60">
        <w:rPr>
          <w:rFonts w:asciiTheme="majorBidi" w:hAnsiTheme="majorBidi" w:cstheme="majorBidi"/>
          <w:spacing w:val="-8"/>
        </w:rPr>
        <w:t>1</w:t>
      </w:r>
      <w:r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8"/>
          <w:cs/>
        </w:rPr>
        <w:t xml:space="preserve">มกราคม </w:t>
      </w:r>
      <w:r w:rsidR="00981F60" w:rsidRPr="00981F60">
        <w:rPr>
          <w:rFonts w:asciiTheme="majorBidi" w:hAnsiTheme="majorBidi" w:cstheme="majorBidi"/>
          <w:spacing w:val="-8"/>
        </w:rPr>
        <w:t>2571</w:t>
      </w:r>
      <w:r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8"/>
          <w:cs/>
        </w:rPr>
        <w:t xml:space="preserve">เป็นต้นไป </w:t>
      </w:r>
    </w:p>
    <w:p w14:paraId="35EBD396" w14:textId="0D7C57FE" w:rsidR="009329AD" w:rsidRPr="00981F60" w:rsidRDefault="009329AD" w:rsidP="001603FF">
      <w:pPr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pacing w:val="-6"/>
        </w:rPr>
      </w:pPr>
      <w:r w:rsidRPr="00981F60">
        <w:rPr>
          <w:rFonts w:asciiTheme="majorBidi" w:hAnsiTheme="majorBidi" w:cstheme="majorBidi"/>
          <w:b/>
          <w:bCs/>
          <w:spacing w:val="-6"/>
          <w:cs/>
        </w:rPr>
        <w:t xml:space="preserve">มาตรฐานการรายงานทางการเงิน ฉบับที่ </w:t>
      </w:r>
      <w:r w:rsidR="00981F60" w:rsidRPr="00981F60">
        <w:rPr>
          <w:rFonts w:asciiTheme="majorBidi" w:hAnsiTheme="majorBidi" w:cstheme="majorBidi"/>
          <w:b/>
          <w:bCs/>
          <w:spacing w:val="-6"/>
        </w:rPr>
        <w:t>18</w:t>
      </w:r>
      <w:r w:rsidRPr="00981F60">
        <w:rPr>
          <w:rFonts w:asciiTheme="majorBidi" w:hAnsiTheme="majorBidi" w:cstheme="majorBidi"/>
          <w:b/>
          <w:bCs/>
          <w:spacing w:val="-6"/>
        </w:rPr>
        <w:t xml:space="preserve"> </w:t>
      </w:r>
      <w:r w:rsidRPr="00981F60">
        <w:rPr>
          <w:rFonts w:asciiTheme="majorBidi" w:hAnsiTheme="majorBidi" w:cstheme="majorBidi"/>
          <w:b/>
          <w:bCs/>
          <w:spacing w:val="-6"/>
          <w:cs/>
        </w:rPr>
        <w:t>เรื่อง การแสดงรายการและการเปิดเผยข้อมูลในงบการเงิน</w:t>
      </w:r>
    </w:p>
    <w:p w14:paraId="3320E90D" w14:textId="4B9E64CC" w:rsidR="009329AD" w:rsidRPr="00981F60" w:rsidRDefault="009329AD" w:rsidP="001603FF">
      <w:pPr>
        <w:spacing w:before="120" w:after="120"/>
        <w:ind w:left="1080" w:hanging="547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</w:rPr>
        <w:tab/>
      </w:r>
      <w:r w:rsidRPr="00981F60">
        <w:rPr>
          <w:rFonts w:asciiTheme="majorBidi" w:hAnsiTheme="majorBidi" w:cstheme="majorBidi"/>
          <w:spacing w:val="-4"/>
          <w:cs/>
        </w:rPr>
        <w:t xml:space="preserve">มาตรฐานการรายงานทางการเงิน ฉบับที่ </w:t>
      </w:r>
      <w:r w:rsidR="00981F60" w:rsidRPr="00981F60">
        <w:rPr>
          <w:rFonts w:asciiTheme="majorBidi" w:hAnsiTheme="majorBidi" w:cstheme="majorBidi"/>
          <w:spacing w:val="-4"/>
        </w:rPr>
        <w:t>18</w:t>
      </w:r>
      <w:r w:rsidRPr="00981F60">
        <w:rPr>
          <w:rFonts w:asciiTheme="majorBidi" w:hAnsiTheme="majorBidi" w:cstheme="majorBidi"/>
          <w:spacing w:val="-4"/>
          <w:cs/>
        </w:rPr>
        <w:t xml:space="preserve"> </w:t>
      </w:r>
      <w:r w:rsidRPr="00981F60">
        <w:rPr>
          <w:rFonts w:asciiTheme="majorBidi" w:hAnsiTheme="majorBidi" w:cstheme="majorBidi"/>
          <w:spacing w:val="-4"/>
        </w:rPr>
        <w:t xml:space="preserve">(TFRS </w:t>
      </w:r>
      <w:r w:rsidR="00981F60" w:rsidRPr="00981F60">
        <w:rPr>
          <w:rFonts w:asciiTheme="majorBidi" w:hAnsiTheme="majorBidi" w:cstheme="majorBidi"/>
          <w:spacing w:val="-4"/>
        </w:rPr>
        <w:t>18</w:t>
      </w:r>
      <w:r w:rsidRPr="00981F60">
        <w:rPr>
          <w:rFonts w:asciiTheme="majorBidi" w:hAnsiTheme="majorBidi" w:cstheme="majorBidi"/>
          <w:spacing w:val="-4"/>
        </w:rPr>
        <w:t xml:space="preserve">) </w:t>
      </w:r>
      <w:r w:rsidRPr="00981F60">
        <w:rPr>
          <w:rFonts w:asciiTheme="majorBidi" w:hAnsiTheme="majorBidi" w:cstheme="majorBidi"/>
          <w:spacing w:val="-4"/>
          <w:cs/>
        </w:rPr>
        <w:t xml:space="preserve">ใช้แทนมาตรฐานการบัญชี ฉบับที่ </w:t>
      </w:r>
      <w:r w:rsidR="00981F60" w:rsidRPr="00981F60">
        <w:rPr>
          <w:rFonts w:asciiTheme="majorBidi" w:hAnsiTheme="majorBidi" w:cstheme="majorBidi"/>
          <w:spacing w:val="-4"/>
        </w:rPr>
        <w:t>1</w:t>
      </w:r>
      <w:r w:rsidRPr="00981F60">
        <w:rPr>
          <w:rFonts w:asciiTheme="majorBidi" w:hAnsiTheme="majorBidi" w:cstheme="majorBidi"/>
          <w:spacing w:val="-4"/>
          <w:cs/>
        </w:rPr>
        <w:t xml:space="preserve"> </w:t>
      </w:r>
      <w:r w:rsidRPr="00981F60">
        <w:rPr>
          <w:rFonts w:asciiTheme="majorBidi" w:hAnsiTheme="majorBidi" w:cstheme="majorBidi"/>
          <w:spacing w:val="-4"/>
        </w:rPr>
        <w:t xml:space="preserve">(TAS </w:t>
      </w:r>
      <w:r w:rsidR="00981F60" w:rsidRPr="00981F60">
        <w:rPr>
          <w:rFonts w:asciiTheme="majorBidi" w:hAnsiTheme="majorBidi" w:cstheme="majorBidi"/>
          <w:spacing w:val="-4"/>
        </w:rPr>
        <w:t>1</w:t>
      </w:r>
      <w:r w:rsidRPr="00981F60">
        <w:rPr>
          <w:rFonts w:asciiTheme="majorBidi" w:hAnsiTheme="majorBidi" w:cstheme="majorBidi"/>
          <w:spacing w:val="-4"/>
        </w:rPr>
        <w:t xml:space="preserve">) </w:t>
      </w:r>
      <w:r w:rsidRPr="00981F60">
        <w:rPr>
          <w:rFonts w:asciiTheme="majorBidi" w:hAnsiTheme="majorBidi" w:cstheme="majorBidi"/>
          <w:spacing w:val="-4"/>
          <w:cs/>
        </w:rPr>
        <w:t>โดยยังคงข้อกำหนดหลายประการใน</w:t>
      </w:r>
      <w:r w:rsidRPr="00981F60">
        <w:rPr>
          <w:rFonts w:asciiTheme="majorBidi" w:hAnsiTheme="majorBidi" w:cstheme="majorBidi"/>
          <w:spacing w:val="-4"/>
        </w:rPr>
        <w:t xml:space="preserve"> TAS </w:t>
      </w:r>
      <w:r w:rsidR="00981F60" w:rsidRPr="00981F60">
        <w:rPr>
          <w:rFonts w:asciiTheme="majorBidi" w:hAnsiTheme="majorBidi" w:cstheme="majorBidi"/>
          <w:spacing w:val="-4"/>
        </w:rPr>
        <w:t>1</w:t>
      </w:r>
      <w:r w:rsidRPr="00981F60">
        <w:rPr>
          <w:rFonts w:asciiTheme="majorBidi" w:hAnsiTheme="majorBidi" w:cstheme="majorBidi"/>
          <w:spacing w:val="-4"/>
          <w:cs/>
        </w:rPr>
        <w:t xml:space="preserve"> ไว้ และเพิ่มเติมข้อกำหนดใหม่บางประการ </w:t>
      </w:r>
    </w:p>
    <w:p w14:paraId="10995D1C" w14:textId="57E9D4DC" w:rsidR="009329AD" w:rsidRPr="00981F60" w:rsidRDefault="009329AD" w:rsidP="001603FF">
      <w:pPr>
        <w:ind w:left="1080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</w:rPr>
        <w:t>TFRS</w:t>
      </w:r>
      <w:r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18</w:t>
      </w:r>
      <w:r w:rsidRPr="00981F60">
        <w:rPr>
          <w:rFonts w:asciiTheme="majorBidi" w:hAnsiTheme="majorBidi" w:cstheme="majorBidi"/>
          <w:cs/>
        </w:rPr>
        <w:t xml:space="preserve"> มีข้อกำหนดใหม่ ดังนี้</w:t>
      </w:r>
    </w:p>
    <w:p w14:paraId="6695B64A" w14:textId="77777777" w:rsidR="009329AD" w:rsidRPr="00981F60" w:rsidRDefault="009329AD" w:rsidP="001603FF">
      <w:pPr>
        <w:pStyle w:val="ListParagraph"/>
        <w:numPr>
          <w:ilvl w:val="0"/>
          <w:numId w:val="20"/>
        </w:numPr>
        <w:ind w:right="130"/>
        <w:jc w:val="thaiDistribute"/>
        <w:rPr>
          <w:rFonts w:asciiTheme="majorBidi" w:eastAsia="Times New Roman" w:hAnsiTheme="majorBidi" w:cstheme="majorBidi"/>
          <w:color w:val="000000"/>
          <w:szCs w:val="32"/>
          <w:lang w:val="en-GB"/>
        </w:rPr>
      </w:pPr>
      <w:r w:rsidRPr="00981F60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 xml:space="preserve">การแสดงหมวดหมู่และยอดรวมย่อยที่นำเสนอในงบกำไรขาดทุน </w:t>
      </w:r>
    </w:p>
    <w:p w14:paraId="187F1ACA" w14:textId="77777777" w:rsidR="009329AD" w:rsidRPr="00981F60" w:rsidRDefault="009329AD" w:rsidP="001603FF">
      <w:pPr>
        <w:pStyle w:val="ListParagraph"/>
        <w:numPr>
          <w:ilvl w:val="0"/>
          <w:numId w:val="20"/>
        </w:numPr>
        <w:ind w:right="130"/>
        <w:jc w:val="thaiDistribute"/>
        <w:rPr>
          <w:rFonts w:asciiTheme="majorBidi" w:eastAsia="Times New Roman" w:hAnsiTheme="majorBidi" w:cstheme="majorBidi"/>
          <w:color w:val="000000"/>
          <w:szCs w:val="32"/>
          <w:lang w:val="en-GB"/>
        </w:rPr>
      </w:pPr>
      <w:r w:rsidRPr="00981F60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5F336C0E" w14:textId="77777777" w:rsidR="009329AD" w:rsidRPr="00981F60" w:rsidRDefault="009329AD" w:rsidP="001603FF">
      <w:pPr>
        <w:pStyle w:val="ListParagraph"/>
        <w:numPr>
          <w:ilvl w:val="0"/>
          <w:numId w:val="20"/>
        </w:numPr>
        <w:ind w:right="130"/>
        <w:jc w:val="thaiDistribute"/>
        <w:rPr>
          <w:rFonts w:asciiTheme="majorBidi" w:eastAsia="Times New Roman" w:hAnsiTheme="majorBidi" w:cstheme="majorBidi"/>
          <w:color w:val="000000"/>
          <w:szCs w:val="32"/>
          <w:lang w:val="en-GB"/>
        </w:rPr>
      </w:pPr>
      <w:r w:rsidRPr="00981F60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>การปรับปรุงหลักการรวบยอดและการแตกยอด</w:t>
      </w:r>
    </w:p>
    <w:p w14:paraId="52C54986" w14:textId="050EBF06" w:rsidR="00981F60" w:rsidRPr="00981F60" w:rsidRDefault="00981F60">
      <w:pPr>
        <w:rPr>
          <w:rFonts w:asciiTheme="majorBidi" w:hAnsiTheme="majorBidi" w:cstheme="majorBidi"/>
          <w:cs/>
        </w:rPr>
      </w:pPr>
      <w:r w:rsidRPr="00981F60">
        <w:rPr>
          <w:rFonts w:asciiTheme="majorBidi" w:hAnsiTheme="majorBidi" w:cstheme="majorBidi"/>
          <w:cs/>
        </w:rPr>
        <w:br w:type="page"/>
      </w:r>
    </w:p>
    <w:p w14:paraId="75C33523" w14:textId="35139958" w:rsidR="009329AD" w:rsidRPr="00981F60" w:rsidRDefault="009329AD" w:rsidP="005C0866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lastRenderedPageBreak/>
        <w:t>กิจการต้องถือปฏิบัติตาม</w:t>
      </w:r>
      <w:r w:rsidRPr="00981F60">
        <w:rPr>
          <w:rFonts w:asciiTheme="majorBidi" w:hAnsiTheme="majorBidi" w:cstheme="majorBidi"/>
        </w:rPr>
        <w:t xml:space="preserve"> TFRS</w:t>
      </w:r>
      <w:r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18</w:t>
      </w:r>
      <w:r w:rsidRPr="00981F60">
        <w:rPr>
          <w:rFonts w:asciiTheme="majorBidi" w:hAnsiTheme="majorBidi" w:cstheme="majorBidi"/>
          <w:cs/>
        </w:rPr>
        <w:t xml:space="preserve"> สำหรับรอบระยะเวลารายงานประจำปีที่เริ่ม ณ หรือหลังวันที่ </w:t>
      </w:r>
      <w:r w:rsidR="00981F60" w:rsidRPr="00981F60">
        <w:rPr>
          <w:rFonts w:asciiTheme="majorBidi" w:hAnsiTheme="majorBidi" w:cstheme="majorBidi"/>
        </w:rPr>
        <w:t>1</w:t>
      </w:r>
      <w:r w:rsidRPr="00981F60">
        <w:rPr>
          <w:rFonts w:asciiTheme="majorBidi" w:hAnsiTheme="majorBidi" w:cstheme="majorBidi"/>
          <w:cs/>
        </w:rPr>
        <w:t xml:space="preserve"> มกราคม </w:t>
      </w:r>
      <w:r w:rsidR="00981F60" w:rsidRPr="00981F60">
        <w:rPr>
          <w:rFonts w:asciiTheme="majorBidi" w:hAnsiTheme="majorBidi" w:cstheme="majorBidi"/>
        </w:rPr>
        <w:t>2571</w:t>
      </w:r>
      <w:r w:rsidRPr="00981F60">
        <w:rPr>
          <w:rFonts w:asciiTheme="majorBidi" w:hAnsiTheme="majorBidi" w:cstheme="majorBidi"/>
          <w:cs/>
        </w:rPr>
        <w:t xml:space="preserve"> 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981F60">
        <w:rPr>
          <w:rFonts w:asciiTheme="majorBidi" w:hAnsiTheme="majorBidi" w:cstheme="majorBidi"/>
        </w:rPr>
        <w:t>TFRS</w:t>
      </w:r>
      <w:r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18</w:t>
      </w:r>
      <w:r w:rsidRPr="00981F60">
        <w:rPr>
          <w:rFonts w:asciiTheme="majorBidi" w:hAnsiTheme="majorBidi" w:cstheme="majorBidi"/>
          <w:cs/>
        </w:rPr>
        <w:t xml:space="preserve"> ซึ่งกำหนดให้ปรับย้อนหลังตามมาตรฐานการบัญชี ฉบับที่ </w:t>
      </w:r>
      <w:r w:rsidR="00981F60" w:rsidRPr="00981F60">
        <w:rPr>
          <w:rFonts w:asciiTheme="majorBidi" w:hAnsiTheme="majorBidi" w:cstheme="majorBidi"/>
        </w:rPr>
        <w:t>8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5CDA8636" w14:textId="18F6A36A" w:rsidR="009329AD" w:rsidRPr="00981F60" w:rsidRDefault="009329AD" w:rsidP="005C0866">
      <w:pPr>
        <w:tabs>
          <w:tab w:val="left" w:pos="1080"/>
        </w:tabs>
        <w:spacing w:before="120" w:after="240"/>
        <w:ind w:left="1080"/>
        <w:jc w:val="thaiDistribute"/>
        <w:rPr>
          <w:rFonts w:asciiTheme="majorBidi" w:hAnsiTheme="majorBidi" w:cstheme="majorBidi"/>
          <w:spacing w:val="-2"/>
        </w:rPr>
      </w:pPr>
      <w:r w:rsidRPr="00981F60">
        <w:rPr>
          <w:rFonts w:asciiTheme="majorBidi" w:hAnsiTheme="majorBidi" w:cstheme="majorBidi"/>
          <w:spacing w:val="-2"/>
          <w:cs/>
        </w:rPr>
        <w:t>ผู้บริหารของ</w:t>
      </w:r>
      <w:r w:rsidR="00E90009" w:rsidRPr="00981F60">
        <w:rPr>
          <w:rFonts w:asciiTheme="majorBidi" w:hAnsiTheme="majorBidi" w:cstheme="majorBidi"/>
          <w:spacing w:val="-2"/>
          <w:cs/>
        </w:rPr>
        <w:t>กลุ่ม</w:t>
      </w:r>
      <w:r w:rsidRPr="00981F60">
        <w:rPr>
          <w:rFonts w:asciiTheme="majorBidi" w:hAnsiTheme="majorBidi" w:cstheme="majorBidi"/>
          <w:spacing w:val="-2"/>
          <w:cs/>
        </w:rPr>
        <w:t xml:space="preserve">บริษัท คาดว่าการนำ </w:t>
      </w:r>
      <w:r w:rsidRPr="00981F60">
        <w:rPr>
          <w:rFonts w:asciiTheme="majorBidi" w:hAnsiTheme="majorBidi" w:cstheme="majorBidi"/>
          <w:spacing w:val="-2"/>
        </w:rPr>
        <w:t xml:space="preserve">TFRS </w:t>
      </w:r>
      <w:r w:rsidR="00981F60" w:rsidRPr="00981F60">
        <w:rPr>
          <w:rFonts w:asciiTheme="majorBidi" w:hAnsiTheme="majorBidi" w:cstheme="majorBidi"/>
          <w:spacing w:val="-2"/>
        </w:rPr>
        <w:t>18</w:t>
      </w:r>
      <w:r w:rsidRPr="00981F60">
        <w:rPr>
          <w:rFonts w:asciiTheme="majorBidi" w:hAnsiTheme="majorBidi" w:cstheme="majorBidi"/>
          <w:spacing w:val="-2"/>
        </w:rPr>
        <w:t xml:space="preserve"> </w:t>
      </w:r>
      <w:r w:rsidRPr="00981F60">
        <w:rPr>
          <w:rFonts w:asciiTheme="majorBidi" w:hAnsiTheme="majorBidi" w:cstheme="majorBidi"/>
          <w:spacing w:val="-2"/>
          <w:cs/>
        </w:rPr>
        <w:t>มาถือปฏิบัติอาจส่งผลกระทบต่องบการเงิน</w:t>
      </w:r>
      <w:r w:rsidR="00E90009" w:rsidRPr="00981F60">
        <w:rPr>
          <w:rFonts w:asciiTheme="majorBidi" w:hAnsiTheme="majorBidi" w:cstheme="majorBidi"/>
          <w:spacing w:val="-2"/>
          <w:cs/>
        </w:rPr>
        <w:t>รวม</w:t>
      </w:r>
      <w:r w:rsidRPr="00981F60">
        <w:rPr>
          <w:rFonts w:asciiTheme="majorBidi" w:hAnsiTheme="majorBidi" w:cstheme="majorBidi"/>
          <w:spacing w:val="-2"/>
          <w:cs/>
        </w:rPr>
        <w:t>ของ</w:t>
      </w:r>
      <w:r w:rsidR="00E90009" w:rsidRPr="00981F60">
        <w:rPr>
          <w:rFonts w:asciiTheme="majorBidi" w:hAnsiTheme="majorBidi" w:cstheme="majorBidi"/>
          <w:spacing w:val="-2"/>
          <w:cs/>
        </w:rPr>
        <w:t>กลุ่ม</w:t>
      </w:r>
      <w:r w:rsidRPr="00981F60">
        <w:rPr>
          <w:rFonts w:asciiTheme="majorBidi" w:hAnsiTheme="majorBidi" w:cstheme="majorBidi"/>
          <w:spacing w:val="-2"/>
          <w:cs/>
        </w:rPr>
        <w:t>บริษัท ในรอบระยะเวลารายงานในอนาคตเมื่อมาตรฐานดังกล่าวมีผลบังคับใช้</w:t>
      </w:r>
    </w:p>
    <w:p w14:paraId="6DFEB268" w14:textId="1E5FC4BC" w:rsidR="00394D56" w:rsidRPr="00981F60" w:rsidRDefault="00394D56" w:rsidP="002228FD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>การใช้ประมาณการและดุลยพินิจ</w:t>
      </w:r>
    </w:p>
    <w:p w14:paraId="4603BE84" w14:textId="77777777" w:rsidR="00091EC1" w:rsidRDefault="00394D56" w:rsidP="007657BC">
      <w:pPr>
        <w:spacing w:after="320"/>
        <w:ind w:left="1080" w:right="130"/>
        <w:jc w:val="thaiDistribute"/>
        <w:rPr>
          <w:rFonts w:asciiTheme="majorBidi" w:eastAsia="Times New Roman" w:hAnsiTheme="majorBidi" w:cstheme="majorBidi"/>
          <w:spacing w:val="-4"/>
          <w:lang w:val="en-GB"/>
        </w:rPr>
      </w:pPr>
      <w:r w:rsidRPr="00981F60">
        <w:rPr>
          <w:rFonts w:asciiTheme="majorBidi" w:eastAsia="Times New Roman" w:hAnsiTheme="majorBidi" w:cstheme="majorBidi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981F60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981F60">
        <w:rPr>
          <w:rFonts w:asciiTheme="majorBidi" w:eastAsia="Times New Roman" w:hAnsiTheme="majorBidi" w:cstheme="majorBidi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981F60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981F60">
        <w:rPr>
          <w:rFonts w:asciiTheme="majorBidi" w:eastAsia="Times New Roman" w:hAnsiTheme="majorBidi" w:cstheme="majorBidi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981F60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981F60">
        <w:rPr>
          <w:rFonts w:asciiTheme="majorBidi" w:eastAsia="Times New Roman" w:hAnsiTheme="majorBidi" w:cstheme="majorBidi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981F60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981F60">
        <w:rPr>
          <w:rFonts w:asciiTheme="majorBidi" w:eastAsia="Times New Roman" w:hAnsiTheme="majorBidi" w:cstheme="majorBidi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981F60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981F60">
        <w:rPr>
          <w:rFonts w:asciiTheme="majorBidi" w:eastAsia="Times New Roman" w:hAnsiTheme="majorBidi" w:cstheme="majorBidi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</w:p>
    <w:p w14:paraId="65224ECB" w14:textId="756B867C" w:rsidR="00A71CD4" w:rsidRPr="00981F60" w:rsidRDefault="00180DFA" w:rsidP="002228FD">
      <w:pPr>
        <w:numPr>
          <w:ilvl w:val="0"/>
          <w:numId w:val="1"/>
        </w:numPr>
        <w:ind w:left="547" w:hanging="547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981F60">
        <w:rPr>
          <w:rFonts w:asciiTheme="majorBidi" w:hAnsiTheme="majorBidi" w:cstheme="majorBidi"/>
          <w:b/>
          <w:bCs/>
          <w:cs/>
        </w:rPr>
        <w:t>สรุป</w:t>
      </w:r>
      <w:r w:rsidR="00042D7D" w:rsidRPr="00981F60">
        <w:rPr>
          <w:rFonts w:asciiTheme="majorBidi" w:hAnsiTheme="majorBidi" w:cstheme="majorBidi"/>
          <w:b/>
          <w:bCs/>
          <w:cs/>
        </w:rPr>
        <w:t>ข้อมูลนโยบายการบัญชีที่มีสาระสำคัญ</w:t>
      </w:r>
    </w:p>
    <w:p w14:paraId="123336D7" w14:textId="7FAFB137" w:rsidR="007D5545" w:rsidRPr="00981F60" w:rsidRDefault="003352B1" w:rsidP="002228FD">
      <w:pPr>
        <w:spacing w:after="320"/>
        <w:ind w:left="547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81F60" w:rsidRPr="00981F60">
        <w:rPr>
          <w:rFonts w:asciiTheme="majorBidi" w:hAnsiTheme="majorBidi" w:cstheme="majorBidi"/>
        </w:rPr>
        <w:t>31</w:t>
      </w:r>
      <w:r w:rsidRPr="00981F60">
        <w:rPr>
          <w:rFonts w:asciiTheme="majorBidi" w:hAnsiTheme="majorBidi" w:cstheme="majorBidi"/>
          <w:cs/>
        </w:rPr>
        <w:t xml:space="preserve"> </w:t>
      </w:r>
      <w:r w:rsidR="00C938C1" w:rsidRPr="00981F60">
        <w:rPr>
          <w:rFonts w:asciiTheme="majorBidi" w:hAnsiTheme="majorBidi" w:cstheme="majorBidi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</w:rPr>
        <w:t>2568</w:t>
      </w:r>
    </w:p>
    <w:p w14:paraId="58924221" w14:textId="7B4C1C4C" w:rsidR="005A7E5C" w:rsidRPr="00981F60" w:rsidRDefault="005A7E5C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</w:t>
      </w:r>
    </w:p>
    <w:p w14:paraId="7DFFDD80" w14:textId="69D71E5B" w:rsidR="005A7E5C" w:rsidRPr="00981F60" w:rsidRDefault="0065068E" w:rsidP="002228FD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 w:rsidRPr="00981F60">
        <w:rPr>
          <w:rFonts w:asciiTheme="majorBidi" w:hAnsiTheme="majorBidi" w:cstheme="majorBidi"/>
          <w:spacing w:val="2"/>
          <w:cs/>
        </w:rPr>
        <w:t>รายการที่ไม่เกี่ยวกับเงินสดสำหรับอุปกรณ์</w:t>
      </w:r>
      <w:r w:rsidR="001943C2" w:rsidRPr="00981F60">
        <w:rPr>
          <w:rFonts w:asciiTheme="majorBidi" w:hAnsiTheme="majorBidi" w:cstheme="majorBidi"/>
          <w:spacing w:val="2"/>
          <w:cs/>
        </w:rPr>
        <w:t>สำหรับงว</w:t>
      </w:r>
      <w:r w:rsidR="00C80B23" w:rsidRPr="00981F60">
        <w:rPr>
          <w:rFonts w:asciiTheme="majorBidi" w:hAnsiTheme="majorBidi" w:cstheme="majorBidi"/>
          <w:spacing w:val="2"/>
          <w:cs/>
        </w:rPr>
        <w:t>ด</w:t>
      </w:r>
      <w:r w:rsidR="00D9349A" w:rsidRPr="00981F60">
        <w:rPr>
          <w:rFonts w:asciiTheme="majorBidi" w:hAnsiTheme="majorBidi" w:cstheme="majorBidi"/>
          <w:spacing w:val="2"/>
          <w:cs/>
        </w:rPr>
        <w:t>หกเดือน</w:t>
      </w:r>
      <w:r w:rsidR="001943C2" w:rsidRPr="00981F60">
        <w:rPr>
          <w:rFonts w:asciiTheme="majorBidi" w:hAnsiTheme="majorBidi" w:cstheme="majorBidi"/>
          <w:spacing w:val="2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2"/>
        </w:rPr>
        <w:t>30</w:t>
      </w:r>
      <w:r w:rsidR="004036E3" w:rsidRPr="00981F60">
        <w:rPr>
          <w:rFonts w:asciiTheme="majorBidi" w:hAnsiTheme="majorBidi" w:cstheme="majorBidi"/>
          <w:spacing w:val="2"/>
        </w:rPr>
        <w:t xml:space="preserve"> </w:t>
      </w:r>
      <w:r w:rsidR="004036E3" w:rsidRPr="00981F60">
        <w:rPr>
          <w:rFonts w:asciiTheme="majorBidi" w:hAnsiTheme="majorBidi" w:cstheme="majorBidi"/>
          <w:spacing w:val="2"/>
          <w:cs/>
        </w:rPr>
        <w:t>มิถุนายน</w:t>
      </w:r>
      <w:r w:rsidR="00C80B23" w:rsidRPr="00981F60">
        <w:rPr>
          <w:rFonts w:asciiTheme="majorBidi" w:hAnsiTheme="majorBidi" w:cstheme="majorBidi"/>
          <w:spacing w:val="2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2"/>
        </w:rPr>
        <w:t>2569</w:t>
      </w:r>
      <w:r w:rsidR="002664BF" w:rsidRPr="00981F60">
        <w:rPr>
          <w:rFonts w:asciiTheme="majorBidi" w:hAnsiTheme="majorBidi" w:cstheme="majorBidi"/>
          <w:spacing w:val="2"/>
        </w:rPr>
        <w:t xml:space="preserve"> </w:t>
      </w:r>
      <w:r w:rsidR="002664BF" w:rsidRPr="00981F60">
        <w:rPr>
          <w:rFonts w:asciiTheme="majorBidi" w:hAnsiTheme="majorBidi" w:cstheme="majorBidi"/>
          <w:spacing w:val="2"/>
          <w:cs/>
        </w:rPr>
        <w:t xml:space="preserve">และ </w:t>
      </w:r>
      <w:r w:rsidR="00981F60" w:rsidRPr="00981F60">
        <w:rPr>
          <w:rFonts w:asciiTheme="majorBidi" w:hAnsiTheme="majorBidi" w:cstheme="majorBidi"/>
          <w:spacing w:val="2"/>
        </w:rPr>
        <w:t>2568</w:t>
      </w:r>
      <w:r w:rsidR="002664BF" w:rsidRPr="00981F60">
        <w:rPr>
          <w:rFonts w:asciiTheme="majorBidi" w:hAnsiTheme="majorBidi" w:cstheme="majorBidi"/>
          <w:spacing w:val="2"/>
        </w:rPr>
        <w:t xml:space="preserve"> </w:t>
      </w:r>
      <w:r w:rsidRPr="00981F60">
        <w:rPr>
          <w:rFonts w:asciiTheme="majorBidi" w:hAnsiTheme="majorBidi" w:cstheme="majorBidi"/>
          <w:spacing w:val="2"/>
          <w:cs/>
        </w:rPr>
        <w:t>มีดังนี้</w:t>
      </w:r>
    </w:p>
    <w:tbl>
      <w:tblPr>
        <w:tblW w:w="861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089"/>
        <w:gridCol w:w="180"/>
        <w:gridCol w:w="1044"/>
        <w:gridCol w:w="180"/>
        <w:gridCol w:w="1071"/>
        <w:gridCol w:w="180"/>
        <w:gridCol w:w="1042"/>
      </w:tblGrid>
      <w:tr w:rsidR="00C05789" w:rsidRPr="00981F60" w14:paraId="075EC0DB" w14:textId="77777777" w:rsidTr="606E6B79">
        <w:trPr>
          <w:trHeight w:val="351"/>
        </w:trPr>
        <w:tc>
          <w:tcPr>
            <w:tcW w:w="3825" w:type="dxa"/>
          </w:tcPr>
          <w:p w14:paraId="5BE17ED2" w14:textId="77777777" w:rsidR="001512E6" w:rsidRPr="00981F60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74CB19EC" w14:textId="77777777" w:rsidR="001512E6" w:rsidRPr="00981F60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EAE788F" w14:textId="77777777" w:rsidR="001512E6" w:rsidRPr="00981F60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3" w:type="dxa"/>
            <w:gridSpan w:val="3"/>
          </w:tcPr>
          <w:p w14:paraId="7653C94F" w14:textId="77777777" w:rsidR="001512E6" w:rsidRPr="00981F60" w:rsidRDefault="001512E6" w:rsidP="002228FD">
            <w:pPr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981F60" w14:paraId="6CBA835F" w14:textId="77777777" w:rsidTr="606E6B79">
        <w:tc>
          <w:tcPr>
            <w:tcW w:w="3825" w:type="dxa"/>
          </w:tcPr>
          <w:p w14:paraId="59194D6D" w14:textId="77777777" w:rsidR="001512E6" w:rsidRPr="00981F60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3ABC2D75" w14:textId="77777777" w:rsidR="001512E6" w:rsidRPr="00981F60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028B9B1" w14:textId="77777777" w:rsidR="001512E6" w:rsidRPr="00981F60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3" w:type="dxa"/>
            <w:gridSpan w:val="3"/>
          </w:tcPr>
          <w:p w14:paraId="1568B37D" w14:textId="77777777" w:rsidR="001512E6" w:rsidRPr="00981F60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B23" w:rsidRPr="00981F60" w14:paraId="4DD4CC03" w14:textId="77777777" w:rsidTr="606E6B79">
        <w:trPr>
          <w:trHeight w:val="108"/>
        </w:trPr>
        <w:tc>
          <w:tcPr>
            <w:tcW w:w="3825" w:type="dxa"/>
          </w:tcPr>
          <w:p w14:paraId="4A4EBFDC" w14:textId="77777777" w:rsidR="00C80B23" w:rsidRPr="00981F60" w:rsidRDefault="00C80B23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4A232793" w14:textId="34E8C22D" w:rsidR="00C80B23" w:rsidRPr="00981F60" w:rsidRDefault="00981F60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41B20546" w14:textId="77777777" w:rsidR="00C80B23" w:rsidRPr="00981F60" w:rsidRDefault="00C80B23" w:rsidP="002228F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65812438" w14:textId="540C3431" w:rsidR="00C80B23" w:rsidRPr="00981F60" w:rsidRDefault="00981F60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65777B9" w14:textId="77777777" w:rsidR="00C80B23" w:rsidRPr="00981F60" w:rsidRDefault="00C80B23" w:rsidP="002228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0498C5F5" w14:textId="797D4FF4" w:rsidR="00C80B23" w:rsidRPr="00981F60" w:rsidRDefault="00981F60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73EF01FF" w14:textId="77777777" w:rsidR="00C80B23" w:rsidRPr="00981F60" w:rsidRDefault="00C80B23" w:rsidP="002228F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32C841B" w14:textId="3DD69972" w:rsidR="00C80B23" w:rsidRPr="00981F60" w:rsidRDefault="00981F60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B05CB" w:rsidRPr="00981F60" w14:paraId="26FC3B1A" w14:textId="77777777" w:rsidTr="606E6B79">
        <w:tc>
          <w:tcPr>
            <w:tcW w:w="3825" w:type="dxa"/>
          </w:tcPr>
          <w:p w14:paraId="77A35E83" w14:textId="19352233" w:rsidR="007B05CB" w:rsidRPr="00981F60" w:rsidRDefault="007B05CB" w:rsidP="007B05CB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9" w:type="dxa"/>
            <w:vAlign w:val="bottom"/>
          </w:tcPr>
          <w:p w14:paraId="516DB61C" w14:textId="6017AAB7" w:rsidR="007B05CB" w:rsidRPr="00981F60" w:rsidRDefault="0068303C" w:rsidP="007B05CB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F02703" w14:textId="77777777" w:rsidR="007B05CB" w:rsidRPr="00981F60" w:rsidRDefault="007B05CB" w:rsidP="007B05CB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0158BF0" w14:textId="750C05A0" w:rsidR="007B05CB" w:rsidRPr="00981F60" w:rsidRDefault="007B05CB" w:rsidP="00D40C88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A634C1" w14:textId="77777777" w:rsidR="007B05CB" w:rsidRPr="00981F60" w:rsidRDefault="007B05CB" w:rsidP="007B05CB">
            <w:pPr>
              <w:tabs>
                <w:tab w:val="decimal" w:pos="891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4429D4B" w14:textId="19D9AF8A" w:rsidR="007B05CB" w:rsidRPr="00981F60" w:rsidRDefault="0068303C" w:rsidP="007B05CB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A98FD2B" w14:textId="77777777" w:rsidR="007B05CB" w:rsidRPr="00981F60" w:rsidRDefault="007B05CB" w:rsidP="007B05CB">
            <w:pPr>
              <w:tabs>
                <w:tab w:val="decimal" w:pos="891"/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A3539EE" w14:textId="220A706C" w:rsidR="007B05CB" w:rsidRPr="00981F60" w:rsidRDefault="007B05CB" w:rsidP="00D40C88">
            <w:pPr>
              <w:tabs>
                <w:tab w:val="decimal" w:pos="5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303C" w:rsidRPr="00981F60" w14:paraId="593C9C93" w14:textId="77777777" w:rsidTr="606E6B79">
        <w:tc>
          <w:tcPr>
            <w:tcW w:w="3825" w:type="dxa"/>
          </w:tcPr>
          <w:p w14:paraId="35740D8B" w14:textId="77777777" w:rsidR="0068303C" w:rsidRPr="00981F60" w:rsidRDefault="0068303C" w:rsidP="0068303C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9" w:type="dxa"/>
            <w:vAlign w:val="bottom"/>
          </w:tcPr>
          <w:p w14:paraId="403850B5" w14:textId="2B8A3227" w:rsidR="0068303C" w:rsidRPr="00981F60" w:rsidRDefault="00981F60" w:rsidP="0068303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80" w:type="dxa"/>
            <w:vAlign w:val="bottom"/>
          </w:tcPr>
          <w:p w14:paraId="4B7D06F8" w14:textId="77777777" w:rsidR="0068303C" w:rsidRPr="00981F60" w:rsidRDefault="0068303C" w:rsidP="0068303C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81426B" w14:textId="0BEEABC0" w:rsidR="0068303C" w:rsidRPr="00981F60" w:rsidRDefault="00981F60" w:rsidP="00590846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0" w:type="dxa"/>
          </w:tcPr>
          <w:p w14:paraId="77DDD30B" w14:textId="77777777" w:rsidR="0068303C" w:rsidRPr="00981F60" w:rsidRDefault="0068303C" w:rsidP="0068303C">
            <w:pPr>
              <w:tabs>
                <w:tab w:val="decimal" w:pos="935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3F6347A" w14:textId="3ABAB564" w:rsidR="0068303C" w:rsidRPr="00981F60" w:rsidRDefault="00981F60" w:rsidP="0068303C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747D9F3" w14:textId="77777777" w:rsidR="0068303C" w:rsidRPr="00981F60" w:rsidRDefault="0068303C" w:rsidP="0068303C">
            <w:pPr>
              <w:tabs>
                <w:tab w:val="decimal" w:pos="891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A8130DE" w14:textId="4B439DC6" w:rsidR="0068303C" w:rsidRPr="00981F60" w:rsidRDefault="00981F60" w:rsidP="0068303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68303C" w:rsidRPr="00981F60" w14:paraId="636BE97E" w14:textId="77777777" w:rsidTr="606E6B79">
        <w:tc>
          <w:tcPr>
            <w:tcW w:w="3825" w:type="dxa"/>
          </w:tcPr>
          <w:p w14:paraId="054F8AC6" w14:textId="77777777" w:rsidR="0068303C" w:rsidRPr="00981F60" w:rsidRDefault="0068303C" w:rsidP="0068303C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     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78B7976" w14:textId="6EECB226" w:rsidR="0068303C" w:rsidRPr="00981F60" w:rsidRDefault="0068303C" w:rsidP="0068303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CBF922A" w14:textId="77777777" w:rsidR="0068303C" w:rsidRPr="00981F60" w:rsidRDefault="0068303C" w:rsidP="0068303C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C57171E" w14:textId="5CED05D1" w:rsidR="0068303C" w:rsidRPr="00981F60" w:rsidRDefault="0068303C" w:rsidP="0068303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41ECD24" w14:textId="77777777" w:rsidR="0068303C" w:rsidRPr="00981F60" w:rsidRDefault="0068303C" w:rsidP="0068303C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CB09FA5" w14:textId="381F48D5" w:rsidR="0068303C" w:rsidRPr="00981F60" w:rsidRDefault="0068303C" w:rsidP="0068303C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E92DF2" w14:textId="354A7DE4" w:rsidR="0068303C" w:rsidRPr="00981F60" w:rsidRDefault="0068303C" w:rsidP="0068303C">
            <w:pPr>
              <w:tabs>
                <w:tab w:val="decimal" w:pos="891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2946ED0" w14:textId="7C7FDADB" w:rsidR="0068303C" w:rsidRPr="00981F60" w:rsidRDefault="0068303C" w:rsidP="0068303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303C" w:rsidRPr="00981F60" w14:paraId="26965859" w14:textId="77777777" w:rsidTr="606E6B79">
        <w:trPr>
          <w:trHeight w:val="64"/>
        </w:trPr>
        <w:tc>
          <w:tcPr>
            <w:tcW w:w="3825" w:type="dxa"/>
          </w:tcPr>
          <w:p w14:paraId="3DE96F00" w14:textId="07AD567C" w:rsidR="0068303C" w:rsidRPr="00981F60" w:rsidRDefault="0068303C" w:rsidP="0068303C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981F60" w:rsidRPr="00981F6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981F6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41FE0" w14:textId="15DF5647" w:rsidR="0068303C" w:rsidRPr="00981F60" w:rsidRDefault="0068303C" w:rsidP="0068303C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80" w:type="dxa"/>
            <w:vAlign w:val="bottom"/>
          </w:tcPr>
          <w:p w14:paraId="1957BC27" w14:textId="77777777" w:rsidR="0068303C" w:rsidRPr="00981F60" w:rsidRDefault="0068303C" w:rsidP="0068303C">
            <w:pPr>
              <w:tabs>
                <w:tab w:val="decimal" w:pos="891"/>
              </w:tabs>
              <w:ind w:left="465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5D9ED99" w14:textId="599B9E48" w:rsidR="0068303C" w:rsidRPr="00981F60" w:rsidRDefault="00981F60" w:rsidP="0068303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80" w:type="dxa"/>
            <w:vAlign w:val="bottom"/>
          </w:tcPr>
          <w:p w14:paraId="247CE0B9" w14:textId="77777777" w:rsidR="0068303C" w:rsidRPr="00981F60" w:rsidRDefault="0068303C" w:rsidP="0068303C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5C5E063" w14:textId="24373403" w:rsidR="0068303C" w:rsidRPr="00981F60" w:rsidRDefault="00981F60" w:rsidP="00590846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33E253B" w14:textId="77777777" w:rsidR="0068303C" w:rsidRPr="00981F60" w:rsidRDefault="0068303C" w:rsidP="0068303C">
            <w:pPr>
              <w:tabs>
                <w:tab w:val="decimal" w:pos="891"/>
              </w:tabs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32273E86" w14:textId="5ABADCDB" w:rsidR="0068303C" w:rsidRPr="00981F60" w:rsidRDefault="00981F60" w:rsidP="0068303C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68303C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</w:tbl>
    <w:p w14:paraId="70C8149D" w14:textId="77777777" w:rsidR="00B50E4A" w:rsidRPr="00981F60" w:rsidRDefault="00B50E4A" w:rsidP="002228FD">
      <w:pPr>
        <w:spacing w:before="120"/>
        <w:ind w:left="1080" w:right="43"/>
        <w:jc w:val="thaiDistribute"/>
        <w:rPr>
          <w:rFonts w:asciiTheme="majorBidi" w:hAnsiTheme="majorBidi" w:cstheme="majorBidi"/>
          <w:sz w:val="20"/>
          <w:szCs w:val="20"/>
        </w:rPr>
      </w:pPr>
      <w:r w:rsidRPr="00981F60">
        <w:rPr>
          <w:rFonts w:asciiTheme="majorBidi" w:hAnsiTheme="majorBidi" w:cstheme="majorBidi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3269E6CA" w14:textId="77777777" w:rsidR="00091EC1" w:rsidRDefault="00091EC1">
      <w:pPr>
        <w:rPr>
          <w:rFonts w:asciiTheme="majorBidi" w:hAnsiTheme="majorBidi" w:cstheme="majorBidi"/>
          <w:spacing w:val="2"/>
          <w:cs/>
        </w:rPr>
      </w:pPr>
      <w:r>
        <w:rPr>
          <w:rFonts w:asciiTheme="majorBidi" w:hAnsiTheme="majorBidi" w:cstheme="majorBidi"/>
          <w:spacing w:val="2"/>
          <w:cs/>
        </w:rPr>
        <w:br w:type="page"/>
      </w:r>
    </w:p>
    <w:p w14:paraId="0FAE9E09" w14:textId="4B41B281" w:rsidR="001512E6" w:rsidRPr="00981F60" w:rsidRDefault="001512E6" w:rsidP="002228FD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Theme="majorBidi" w:hAnsiTheme="majorBidi" w:cstheme="majorBidi"/>
          <w:spacing w:val="2"/>
        </w:rPr>
      </w:pPr>
      <w:r w:rsidRPr="00981F60">
        <w:rPr>
          <w:rFonts w:asciiTheme="majorBidi" w:hAnsiTheme="majorBidi" w:cstheme="majorBidi"/>
          <w:spacing w:val="2"/>
          <w:cs/>
        </w:rPr>
        <w:lastRenderedPageBreak/>
        <w:t>รายการที่ไม่เป็นตัวเงินที่มีสาระสำคัญ</w:t>
      </w:r>
      <w:r w:rsidR="0030681E" w:rsidRPr="00981F60">
        <w:rPr>
          <w:rFonts w:asciiTheme="majorBidi" w:hAnsiTheme="majorBidi" w:cstheme="majorBidi"/>
          <w:spacing w:val="2"/>
          <w:cs/>
        </w:rPr>
        <w:t>สำหรับ</w:t>
      </w:r>
      <w:r w:rsidR="00244B15" w:rsidRPr="00981F60">
        <w:rPr>
          <w:rFonts w:asciiTheme="majorBidi" w:hAnsiTheme="majorBidi" w:cstheme="majorBidi"/>
          <w:spacing w:val="2"/>
          <w:cs/>
        </w:rPr>
        <w:t>งวด</w:t>
      </w:r>
      <w:r w:rsidR="00D9349A" w:rsidRPr="00981F60">
        <w:rPr>
          <w:rFonts w:asciiTheme="majorBidi" w:eastAsiaTheme="minorEastAsia" w:hAnsiTheme="majorBidi" w:cstheme="majorBidi"/>
          <w:spacing w:val="2"/>
          <w:cs/>
          <w:lang w:eastAsia="ja-JP"/>
        </w:rPr>
        <w:t>หกเดือน</w:t>
      </w:r>
      <w:r w:rsidR="00244B15" w:rsidRPr="00981F60">
        <w:rPr>
          <w:rFonts w:asciiTheme="majorBidi" w:hAnsiTheme="majorBidi" w:cstheme="majorBidi"/>
          <w:spacing w:val="2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2"/>
        </w:rPr>
        <w:t>30</w:t>
      </w:r>
      <w:r w:rsidR="004036E3" w:rsidRPr="00981F60">
        <w:rPr>
          <w:rFonts w:asciiTheme="majorBidi" w:hAnsiTheme="majorBidi" w:cstheme="majorBidi"/>
          <w:spacing w:val="2"/>
        </w:rPr>
        <w:t xml:space="preserve"> </w:t>
      </w:r>
      <w:r w:rsidR="004036E3" w:rsidRPr="00981F60">
        <w:rPr>
          <w:rFonts w:asciiTheme="majorBidi" w:hAnsiTheme="majorBidi" w:cstheme="majorBidi"/>
          <w:spacing w:val="2"/>
          <w:cs/>
        </w:rPr>
        <w:t>มิถุนายน</w:t>
      </w:r>
      <w:r w:rsidR="00C80B23" w:rsidRPr="00981F60">
        <w:rPr>
          <w:rFonts w:asciiTheme="majorBidi" w:hAnsiTheme="majorBidi" w:cstheme="majorBidi"/>
          <w:spacing w:val="2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2"/>
        </w:rPr>
        <w:t>2569</w:t>
      </w:r>
      <w:r w:rsidR="002664BF" w:rsidRPr="00981F60">
        <w:rPr>
          <w:rFonts w:asciiTheme="majorBidi" w:hAnsiTheme="majorBidi" w:cstheme="majorBidi"/>
          <w:spacing w:val="2"/>
        </w:rPr>
        <w:t xml:space="preserve"> </w:t>
      </w:r>
      <w:r w:rsidR="002664BF" w:rsidRPr="00981F60">
        <w:rPr>
          <w:rFonts w:asciiTheme="majorBidi" w:hAnsiTheme="majorBidi" w:cstheme="majorBidi"/>
          <w:spacing w:val="2"/>
          <w:cs/>
        </w:rPr>
        <w:t xml:space="preserve">และ </w:t>
      </w:r>
      <w:r w:rsidR="00981F60" w:rsidRPr="00981F60">
        <w:rPr>
          <w:rFonts w:asciiTheme="majorBidi" w:hAnsiTheme="majorBidi" w:cstheme="majorBidi"/>
          <w:spacing w:val="2"/>
        </w:rPr>
        <w:t>2568</w:t>
      </w:r>
      <w:r w:rsidR="002664BF" w:rsidRPr="00981F60">
        <w:rPr>
          <w:rFonts w:asciiTheme="majorBidi" w:hAnsiTheme="majorBidi" w:cstheme="majorBidi"/>
          <w:spacing w:val="2"/>
        </w:rPr>
        <w:t xml:space="preserve"> </w:t>
      </w:r>
      <w:r w:rsidR="0080114A" w:rsidRPr="00981F60">
        <w:rPr>
          <w:rFonts w:asciiTheme="majorBidi" w:hAnsiTheme="majorBidi" w:cstheme="majorBidi"/>
          <w:spacing w:val="2"/>
          <w:cs/>
        </w:rPr>
        <w:t>มีดังนี้</w:t>
      </w:r>
    </w:p>
    <w:tbl>
      <w:tblPr>
        <w:tblW w:w="893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080"/>
        <w:gridCol w:w="180"/>
        <w:gridCol w:w="1053"/>
        <w:gridCol w:w="180"/>
        <w:gridCol w:w="1080"/>
        <w:gridCol w:w="180"/>
        <w:gridCol w:w="1080"/>
      </w:tblGrid>
      <w:tr w:rsidR="00C05789" w:rsidRPr="00981F60" w14:paraId="422C0311" w14:textId="77777777" w:rsidTr="005639F5">
        <w:tc>
          <w:tcPr>
            <w:tcW w:w="4104" w:type="dxa"/>
          </w:tcPr>
          <w:p w14:paraId="38F17F69" w14:textId="77777777" w:rsidR="001512E6" w:rsidRPr="00981F60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23B1A534" w14:textId="77777777" w:rsidR="001512E6" w:rsidRPr="00981F60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1B8F5C" w14:textId="77777777" w:rsidR="001512E6" w:rsidRPr="00981F60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957A399" w14:textId="77777777" w:rsidR="001512E6" w:rsidRPr="00981F60" w:rsidRDefault="001512E6" w:rsidP="002228FD">
            <w:pPr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981F60" w14:paraId="511A0330" w14:textId="77777777" w:rsidTr="005639F5">
        <w:tc>
          <w:tcPr>
            <w:tcW w:w="4104" w:type="dxa"/>
          </w:tcPr>
          <w:p w14:paraId="2D7E7EE4" w14:textId="77777777" w:rsidR="001512E6" w:rsidRPr="00981F60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68D6B0E4" w14:textId="77777777" w:rsidR="001512E6" w:rsidRPr="00981F60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F4D0049" w14:textId="77777777" w:rsidR="001512E6" w:rsidRPr="00981F60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810A1C0" w14:textId="77777777" w:rsidR="001512E6" w:rsidRPr="00981F60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9F5" w:rsidRPr="00981F60" w14:paraId="0DAEAD8E" w14:textId="77777777" w:rsidTr="005639F5">
        <w:tc>
          <w:tcPr>
            <w:tcW w:w="4104" w:type="dxa"/>
          </w:tcPr>
          <w:p w14:paraId="6DF92A5E" w14:textId="77777777" w:rsidR="005639F5" w:rsidRPr="00981F60" w:rsidRDefault="005639F5" w:rsidP="005639F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DB4180" w14:textId="35BFBA2B" w:rsidR="005639F5" w:rsidRPr="00981F60" w:rsidRDefault="00981F60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186C8DF7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8EF4A1" w14:textId="4554DE42" w:rsidR="005639F5" w:rsidRPr="00981F60" w:rsidRDefault="00981F60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24B8B4B" w14:textId="77777777" w:rsidR="005639F5" w:rsidRPr="00981F60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2BAF0A" w14:textId="50973226" w:rsidR="005639F5" w:rsidRPr="00981F60" w:rsidRDefault="00981F60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1E6D09A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D5FBC" w14:textId="0BEE1BA3" w:rsidR="005639F5" w:rsidRPr="00981F60" w:rsidRDefault="00981F60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639F5" w:rsidRPr="00981F60" w14:paraId="682F1247" w14:textId="77777777" w:rsidTr="005639F5">
        <w:tc>
          <w:tcPr>
            <w:tcW w:w="4104" w:type="dxa"/>
          </w:tcPr>
          <w:p w14:paraId="6DAAFEC1" w14:textId="12BFBA13" w:rsidR="005639F5" w:rsidRPr="00981F60" w:rsidRDefault="005639F5" w:rsidP="005639F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การโอนค่าเสื่อมราคาอุปกรณ์และสินทรัพย์สิทธิ</w:t>
            </w:r>
          </w:p>
        </w:tc>
        <w:tc>
          <w:tcPr>
            <w:tcW w:w="1080" w:type="dxa"/>
          </w:tcPr>
          <w:p w14:paraId="53FC3550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961A01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7046F8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5F712F" w14:textId="77777777" w:rsidR="005639F5" w:rsidRPr="00981F60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5F0CA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73519E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F0B3D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9F5" w:rsidRPr="00981F60" w14:paraId="5A67AD85" w14:textId="77777777" w:rsidTr="005639F5">
        <w:tc>
          <w:tcPr>
            <w:tcW w:w="4104" w:type="dxa"/>
          </w:tcPr>
          <w:p w14:paraId="6034A707" w14:textId="6B80AEE1" w:rsidR="005639F5" w:rsidRPr="00981F60" w:rsidRDefault="005639F5" w:rsidP="005639F5">
            <w:pPr>
              <w:tabs>
                <w:tab w:val="left" w:pos="2160"/>
              </w:tabs>
              <w:ind w:right="65" w:firstLine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การใช้</w:t>
            </w:r>
            <w:r w:rsidRPr="00981F6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เพื่อรับรู้เป็นส่วนหนึ่งของต้นทุน</w:t>
            </w:r>
          </w:p>
        </w:tc>
        <w:tc>
          <w:tcPr>
            <w:tcW w:w="1080" w:type="dxa"/>
          </w:tcPr>
          <w:p w14:paraId="5EF8A204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6C5191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81E08B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902F88" w14:textId="77777777" w:rsidR="005639F5" w:rsidRPr="00981F60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7C31C5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8E49B4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AE510A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9F5" w:rsidRPr="00981F60" w14:paraId="134AD1FE" w14:textId="77777777" w:rsidTr="005639F5">
        <w:tc>
          <w:tcPr>
            <w:tcW w:w="4104" w:type="dxa"/>
          </w:tcPr>
          <w:p w14:paraId="72A042AE" w14:textId="7CA7B75F" w:rsidR="005639F5" w:rsidRPr="00981F60" w:rsidRDefault="005639F5" w:rsidP="005639F5">
            <w:pPr>
              <w:tabs>
                <w:tab w:val="left" w:pos="2160"/>
              </w:tabs>
              <w:ind w:right="65" w:firstLine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การพัฒนา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ภายใต้สินทรัพย์</w:t>
            </w:r>
          </w:p>
        </w:tc>
        <w:tc>
          <w:tcPr>
            <w:tcW w:w="1080" w:type="dxa"/>
          </w:tcPr>
          <w:p w14:paraId="092AFC8F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7AA6D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C20570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57A4D5" w14:textId="77777777" w:rsidR="005639F5" w:rsidRPr="00981F60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5B3EB1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0F8CB" w14:textId="77777777" w:rsidR="005639F5" w:rsidRPr="00981F60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5848C" w14:textId="77777777" w:rsidR="005639F5" w:rsidRPr="00981F60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9F5" w:rsidRPr="00981F60" w14:paraId="35EE4028" w14:textId="77777777" w:rsidTr="005639F5">
        <w:tc>
          <w:tcPr>
            <w:tcW w:w="4104" w:type="dxa"/>
          </w:tcPr>
          <w:p w14:paraId="48E9F716" w14:textId="482E8D2B" w:rsidR="005639F5" w:rsidRPr="00981F60" w:rsidRDefault="005639F5" w:rsidP="005639F5">
            <w:pPr>
              <w:tabs>
                <w:tab w:val="left" w:pos="2160"/>
              </w:tabs>
              <w:ind w:right="65" w:firstLine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ไม่มีตัวตนอื่นนอกจากค่าความนิยม</w:t>
            </w:r>
          </w:p>
        </w:tc>
        <w:tc>
          <w:tcPr>
            <w:tcW w:w="1080" w:type="dxa"/>
            <w:vAlign w:val="bottom"/>
          </w:tcPr>
          <w:p w14:paraId="52B8EDB8" w14:textId="64865F3C" w:rsidR="005639F5" w:rsidRPr="00981F60" w:rsidRDefault="00981F60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2C246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80" w:type="dxa"/>
            <w:vAlign w:val="bottom"/>
          </w:tcPr>
          <w:p w14:paraId="1B849246" w14:textId="77777777" w:rsidR="005639F5" w:rsidRPr="00981F60" w:rsidRDefault="005639F5" w:rsidP="005639F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7EC4685" w14:textId="1C63491C" w:rsidR="005639F5" w:rsidRPr="00981F60" w:rsidRDefault="00981F60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544BC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80" w:type="dxa"/>
          </w:tcPr>
          <w:p w14:paraId="4E5A33E8" w14:textId="77777777" w:rsidR="005639F5" w:rsidRPr="00981F60" w:rsidRDefault="005639F5" w:rsidP="005639F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863214" w14:textId="354292A0" w:rsidR="005639F5" w:rsidRPr="00981F60" w:rsidRDefault="00981F60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2C246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80" w:type="dxa"/>
            <w:vAlign w:val="bottom"/>
          </w:tcPr>
          <w:p w14:paraId="383C3190" w14:textId="77777777" w:rsidR="005639F5" w:rsidRPr="00981F60" w:rsidRDefault="005639F5" w:rsidP="005639F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46245F" w14:textId="5F962788" w:rsidR="005639F5" w:rsidRPr="00981F60" w:rsidRDefault="00981F60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544BC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</w:tr>
    </w:tbl>
    <w:p w14:paraId="384E5D77" w14:textId="23C7AAC0" w:rsidR="0023322E" w:rsidRPr="00981F60" w:rsidRDefault="0023322E" w:rsidP="00091EC1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การ</w:t>
      </w:r>
      <w:r w:rsidRPr="00981F60">
        <w:rPr>
          <w:rFonts w:asciiTheme="majorBidi" w:hAnsiTheme="majorBidi" w:cstheme="majorBidi"/>
          <w:spacing w:val="2"/>
          <w:cs/>
        </w:rPr>
        <w:t>เปลี่ยนแปลง</w:t>
      </w:r>
      <w:r w:rsidRPr="00981F60">
        <w:rPr>
          <w:rFonts w:asciiTheme="majorBidi" w:hAnsiTheme="majorBidi" w:cstheme="majorBidi"/>
          <w:cs/>
        </w:rPr>
        <w:t>ในหนี้สินที่เกิดจากกิจกรรมจัดหาเงิน</w:t>
      </w:r>
    </w:p>
    <w:p w14:paraId="31645E25" w14:textId="77777777" w:rsidR="0023322E" w:rsidRPr="00981F60" w:rsidRDefault="0023322E" w:rsidP="002228FD">
      <w:pPr>
        <w:spacing w:after="120"/>
        <w:ind w:left="1094" w:right="43"/>
        <w:jc w:val="thaiDistribute"/>
        <w:rPr>
          <w:rFonts w:asciiTheme="majorBidi" w:hAnsiTheme="majorBidi" w:cstheme="majorBidi"/>
          <w:lang w:eastAsia="ja-JP"/>
        </w:rPr>
      </w:pPr>
      <w:r w:rsidRPr="00981F60">
        <w:rPr>
          <w:rFonts w:asciiTheme="majorBidi" w:hAnsiTheme="majorBidi" w:cstheme="majorBidi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981F60">
        <w:rPr>
          <w:rFonts w:asciiTheme="majorBidi" w:hAnsiTheme="majorBidi" w:cstheme="majorBidi"/>
          <w:lang w:eastAsia="ja-JP"/>
        </w:rPr>
        <w:br/>
      </w:r>
      <w:r w:rsidRPr="00981F60">
        <w:rPr>
          <w:rFonts w:asciiTheme="majorBidi" w:hAnsiTheme="majorBidi" w:cstheme="majorBidi"/>
          <w:cs/>
          <w:lang w:eastAsia="ja-JP"/>
        </w:rPr>
        <w:t>ส่ว</w:t>
      </w:r>
      <w:r w:rsidR="00FF7EEB" w:rsidRPr="00981F60">
        <w:rPr>
          <w:rFonts w:asciiTheme="majorBidi" w:hAnsiTheme="majorBidi" w:cstheme="majorBidi"/>
          <w:cs/>
          <w:lang w:eastAsia="ja-JP"/>
        </w:rPr>
        <w:t>น</w:t>
      </w:r>
      <w:r w:rsidRPr="00981F60">
        <w:rPr>
          <w:rFonts w:asciiTheme="majorBidi" w:hAnsiTheme="majorBidi" w:cstheme="majorBidi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1B3E5E" w:rsidRPr="00981F60" w14:paraId="7A3D5A53" w14:textId="77777777">
        <w:trPr>
          <w:trHeight w:val="20"/>
          <w:tblHeader/>
        </w:trPr>
        <w:tc>
          <w:tcPr>
            <w:tcW w:w="2649" w:type="dxa"/>
          </w:tcPr>
          <w:p w14:paraId="1F54A76D" w14:textId="77777777" w:rsidR="001B3E5E" w:rsidRPr="00981F60" w:rsidRDefault="001B3E5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0DA7D259" w14:textId="77777777" w:rsidR="001B3E5E" w:rsidRPr="00981F60" w:rsidRDefault="001B3E5E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1B3E5E" w:rsidRPr="00981F60" w14:paraId="0968B828" w14:textId="77777777">
        <w:trPr>
          <w:trHeight w:val="20"/>
          <w:tblHeader/>
        </w:trPr>
        <w:tc>
          <w:tcPr>
            <w:tcW w:w="2649" w:type="dxa"/>
          </w:tcPr>
          <w:p w14:paraId="1EBF129F" w14:textId="77777777" w:rsidR="001B3E5E" w:rsidRPr="00981F60" w:rsidRDefault="001B3E5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233A29F7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และงบการเงินเฉพาะกิจการ</w:t>
            </w:r>
          </w:p>
        </w:tc>
      </w:tr>
      <w:tr w:rsidR="001B3E5E" w:rsidRPr="00981F60" w14:paraId="451A5ADE" w14:textId="77777777">
        <w:trPr>
          <w:trHeight w:val="20"/>
          <w:tblHeader/>
        </w:trPr>
        <w:tc>
          <w:tcPr>
            <w:tcW w:w="2649" w:type="dxa"/>
            <w:hideMark/>
          </w:tcPr>
          <w:p w14:paraId="116D9EB1" w14:textId="5318A83B" w:rsidR="001B3E5E" w:rsidRPr="00981F60" w:rsidRDefault="001B3E5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0" w:type="dxa"/>
            <w:hideMark/>
          </w:tcPr>
          <w:p w14:paraId="356D9CB5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9218C44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70EF59B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3F0FA2D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BA5309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5D104D12" w14:textId="5E6582C5" w:rsidR="001B3E5E" w:rsidRPr="00981F60" w:rsidRDefault="001B3E5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981F60"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55698C58" w14:textId="77777777" w:rsidR="001B3E5E" w:rsidRPr="00981F60" w:rsidRDefault="001B3E5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4D39FFE2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B3E5E" w:rsidRPr="00981F60" w14:paraId="57AFC16B" w14:textId="77777777">
        <w:trPr>
          <w:trHeight w:val="20"/>
          <w:tblHeader/>
        </w:trPr>
        <w:tc>
          <w:tcPr>
            <w:tcW w:w="2649" w:type="dxa"/>
          </w:tcPr>
          <w:p w14:paraId="1F1CC15B" w14:textId="77777777" w:rsidR="001B3E5E" w:rsidRPr="00981F60" w:rsidRDefault="001B3E5E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D327735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13FA1C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D6EAD16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9F2DF36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69F9A1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D9A5540" w14:textId="77777777" w:rsidR="001B3E5E" w:rsidRPr="00981F60" w:rsidRDefault="001B3E5E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4C56831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43B0807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B3E5E" w:rsidRPr="00981F60" w14:paraId="4F2890B6" w14:textId="77777777">
        <w:trPr>
          <w:trHeight w:val="20"/>
          <w:tblHeader/>
        </w:trPr>
        <w:tc>
          <w:tcPr>
            <w:tcW w:w="2649" w:type="dxa"/>
          </w:tcPr>
          <w:p w14:paraId="0C9C0DA6" w14:textId="77777777" w:rsidR="001B3E5E" w:rsidRPr="00981F60" w:rsidRDefault="001B3E5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9C462BC" w14:textId="522526FC" w:rsidR="001B3E5E" w:rsidRPr="00981F60" w:rsidRDefault="00981F6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B3E5E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B3E5E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E0CA06F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573AFDF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2EC6EA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791F518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5747DBF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108F509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FAD1C6F" w14:textId="5BF493B2" w:rsidR="001B3E5E" w:rsidRPr="00981F60" w:rsidRDefault="00981F6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1B3E5E" w:rsidRPr="00981F60" w14:paraId="5B795F7F" w14:textId="77777777">
        <w:trPr>
          <w:trHeight w:val="60"/>
          <w:tblHeader/>
        </w:trPr>
        <w:tc>
          <w:tcPr>
            <w:tcW w:w="2649" w:type="dxa"/>
          </w:tcPr>
          <w:p w14:paraId="62446D68" w14:textId="77777777" w:rsidR="001B3E5E" w:rsidRPr="00981F60" w:rsidRDefault="001B3E5E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76262012" w14:textId="7582BA03" w:rsidR="001B3E5E" w:rsidRPr="00981F60" w:rsidRDefault="00981F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2FA944F5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C72C92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3058E0A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7270DE5" w14:textId="77777777" w:rsidR="001B3E5E" w:rsidRPr="00981F60" w:rsidRDefault="001B3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04CD232" w14:textId="77777777" w:rsidR="001B3E5E" w:rsidRPr="00981F60" w:rsidRDefault="001B3E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28B75B" w14:textId="77777777" w:rsidR="001B3E5E" w:rsidRPr="00981F60" w:rsidRDefault="001B3E5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0B0F0D2E" w14:textId="78C3F9DB" w:rsidR="001B3E5E" w:rsidRPr="00981F60" w:rsidRDefault="00981F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1B3E5E" w:rsidRPr="00981F60" w14:paraId="30EB86A1" w14:textId="77777777">
        <w:trPr>
          <w:trHeight w:val="20"/>
        </w:trPr>
        <w:tc>
          <w:tcPr>
            <w:tcW w:w="2649" w:type="dxa"/>
            <w:hideMark/>
          </w:tcPr>
          <w:p w14:paraId="5A517768" w14:textId="77777777" w:rsidR="001B3E5E" w:rsidRPr="00981F60" w:rsidRDefault="001B3E5E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025EBCAF" w14:textId="4665F50F" w:rsidR="001B3E5E" w:rsidRPr="00981F60" w:rsidRDefault="00981F6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9106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E9106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90" w:type="dxa"/>
          </w:tcPr>
          <w:p w14:paraId="07792845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0A965E" w14:textId="5B9EEEDB" w:rsidR="001B3E5E" w:rsidRPr="00981F60" w:rsidRDefault="00EF5644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376092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2806FB7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444AC5E7" w14:textId="2CF871EC" w:rsidR="001B3E5E" w:rsidRPr="00981F60" w:rsidRDefault="00981F6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EF564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90" w:type="dxa"/>
          </w:tcPr>
          <w:p w14:paraId="039703AA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7454F1" w14:textId="0D8BAF8E" w:rsidR="001B3E5E" w:rsidRPr="00981F60" w:rsidRDefault="00981F6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564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EF564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</w:tr>
      <w:tr w:rsidR="001B3E5E" w:rsidRPr="00981F60" w14:paraId="2ACEF9C6" w14:textId="77777777">
        <w:trPr>
          <w:trHeight w:val="20"/>
        </w:trPr>
        <w:tc>
          <w:tcPr>
            <w:tcW w:w="2649" w:type="dxa"/>
            <w:hideMark/>
          </w:tcPr>
          <w:p w14:paraId="5698A99A" w14:textId="77777777" w:rsidR="001B3E5E" w:rsidRPr="00981F60" w:rsidRDefault="001B3E5E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F4DFD" w14:textId="0654C23F" w:rsidR="001B3E5E" w:rsidRPr="00981F60" w:rsidRDefault="00981F6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9106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E9106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90" w:type="dxa"/>
          </w:tcPr>
          <w:p w14:paraId="154FC2F9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778B0" w14:textId="496F63B2" w:rsidR="001B3E5E" w:rsidRPr="00981F60" w:rsidRDefault="00EF5644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DDD48D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2FEC2E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47B13" w14:textId="538ED88D" w:rsidR="001B3E5E" w:rsidRPr="00981F60" w:rsidRDefault="00981F6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EF564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90" w:type="dxa"/>
          </w:tcPr>
          <w:p w14:paraId="2A7263FE" w14:textId="77777777" w:rsidR="001B3E5E" w:rsidRPr="00981F60" w:rsidRDefault="001B3E5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2C3D2" w14:textId="57A2554D" w:rsidR="001B3E5E" w:rsidRPr="00981F60" w:rsidRDefault="00981F6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564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EF564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</w:tr>
    </w:tbl>
    <w:p w14:paraId="0B322F7E" w14:textId="77777777" w:rsidR="001B3E5E" w:rsidRPr="00981F60" w:rsidRDefault="001B3E5E" w:rsidP="001B3E5E">
      <w:pPr>
        <w:ind w:left="1094" w:right="43"/>
        <w:jc w:val="thaiDistribute"/>
        <w:rPr>
          <w:rFonts w:asciiTheme="majorBidi" w:hAnsiTheme="majorBidi" w:cstheme="majorBidi"/>
          <w:sz w:val="16"/>
          <w:szCs w:val="16"/>
          <w:lang w:eastAsia="ja-JP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C05789" w:rsidRPr="00981F60" w14:paraId="25895D98" w14:textId="77777777" w:rsidTr="00A70AF3">
        <w:trPr>
          <w:trHeight w:val="20"/>
          <w:tblHeader/>
        </w:trPr>
        <w:tc>
          <w:tcPr>
            <w:tcW w:w="2649" w:type="dxa"/>
          </w:tcPr>
          <w:p w14:paraId="2E9EFED7" w14:textId="77777777" w:rsidR="00A87549" w:rsidRPr="00981F60" w:rsidRDefault="00A87549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24A33DDF" w14:textId="77777777" w:rsidR="00A87549" w:rsidRPr="00981F60" w:rsidRDefault="00A87549" w:rsidP="002228FD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981F60" w14:paraId="66ACB4DB" w14:textId="77777777" w:rsidTr="00A70AF3">
        <w:trPr>
          <w:trHeight w:val="20"/>
          <w:tblHeader/>
        </w:trPr>
        <w:tc>
          <w:tcPr>
            <w:tcW w:w="2649" w:type="dxa"/>
          </w:tcPr>
          <w:p w14:paraId="21D851EF" w14:textId="77777777" w:rsidR="0091694A" w:rsidRPr="00981F60" w:rsidRDefault="0091694A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02CBFCC5" w14:textId="404522CF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C51F9E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และงบการเงินเฉพาะกิจการ</w:t>
            </w:r>
          </w:p>
        </w:tc>
      </w:tr>
      <w:tr w:rsidR="00C05789" w:rsidRPr="00981F60" w14:paraId="08F28DC6" w14:textId="77777777" w:rsidTr="00A70AF3">
        <w:trPr>
          <w:trHeight w:val="20"/>
          <w:tblHeader/>
        </w:trPr>
        <w:tc>
          <w:tcPr>
            <w:tcW w:w="2649" w:type="dxa"/>
            <w:hideMark/>
          </w:tcPr>
          <w:p w14:paraId="0AA3249C" w14:textId="0413752B" w:rsidR="0091694A" w:rsidRPr="00981F60" w:rsidRDefault="0062289A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C80B2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0" w:type="dxa"/>
            <w:hideMark/>
          </w:tcPr>
          <w:p w14:paraId="2FC02022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89D7950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C43DE69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B82ECB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1AFB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395FE4FA" w14:textId="1BB7A094" w:rsidR="0091694A" w:rsidRPr="00981F60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981F60"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981F6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2EE023D6" w14:textId="77777777" w:rsidR="0091694A" w:rsidRPr="00981F60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7CB9A7D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05789" w:rsidRPr="00981F60" w14:paraId="1EF1C3A0" w14:textId="77777777" w:rsidTr="00A70AF3">
        <w:trPr>
          <w:trHeight w:val="20"/>
          <w:tblHeader/>
        </w:trPr>
        <w:tc>
          <w:tcPr>
            <w:tcW w:w="2649" w:type="dxa"/>
          </w:tcPr>
          <w:p w14:paraId="5C3588AB" w14:textId="77777777" w:rsidR="0091694A" w:rsidRPr="00981F60" w:rsidRDefault="0091694A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CC8FA9D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43217E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B68AB0D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76E81E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38AEF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FE5C9F7" w14:textId="77777777" w:rsidR="0091694A" w:rsidRPr="00981F60" w:rsidRDefault="0091694A" w:rsidP="002228FD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1EC16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C4ADC49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05789" w:rsidRPr="00981F60" w14:paraId="2300F4A9" w14:textId="77777777" w:rsidTr="00A70AF3">
        <w:trPr>
          <w:trHeight w:val="20"/>
          <w:tblHeader/>
        </w:trPr>
        <w:tc>
          <w:tcPr>
            <w:tcW w:w="2649" w:type="dxa"/>
          </w:tcPr>
          <w:p w14:paraId="3BEA8234" w14:textId="77777777" w:rsidR="0080114A" w:rsidRPr="00981F60" w:rsidRDefault="0080114A" w:rsidP="002228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E91DDC2" w14:textId="595A6ED9" w:rsidR="0080114A" w:rsidRPr="00981F60" w:rsidRDefault="00981F60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CF51F4A" w14:textId="77777777" w:rsidR="0080114A" w:rsidRPr="00981F60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2BE1C1E" w14:textId="77777777" w:rsidR="0080114A" w:rsidRPr="00981F60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99A9D" w14:textId="77777777" w:rsidR="0080114A" w:rsidRPr="00981F60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BD7292" w14:textId="77777777" w:rsidR="0080114A" w:rsidRPr="00981F60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E11657" w14:textId="77777777" w:rsidR="0080114A" w:rsidRPr="00981F60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2F680" w14:textId="77777777" w:rsidR="0080114A" w:rsidRPr="00981F60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0575FBF" w14:textId="262D4810" w:rsidR="0080114A" w:rsidRPr="00981F60" w:rsidRDefault="00981F60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C05789" w:rsidRPr="00981F60" w14:paraId="708A6C48" w14:textId="77777777" w:rsidTr="00A70AF3">
        <w:trPr>
          <w:trHeight w:val="60"/>
          <w:tblHeader/>
        </w:trPr>
        <w:tc>
          <w:tcPr>
            <w:tcW w:w="2649" w:type="dxa"/>
          </w:tcPr>
          <w:p w14:paraId="76B6BBCD" w14:textId="77777777" w:rsidR="0091694A" w:rsidRPr="00981F60" w:rsidRDefault="0091694A" w:rsidP="002228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18F1D442" w14:textId="2652C5ED" w:rsidR="00AB4DBB" w:rsidRPr="00981F60" w:rsidRDefault="00981F60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6897C9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793A927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6CCFA50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AB8AEE" w14:textId="77777777" w:rsidR="0091694A" w:rsidRPr="00981F60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FFDAB52" w14:textId="77777777" w:rsidR="0091694A" w:rsidRPr="00981F60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A240FB" w14:textId="77777777" w:rsidR="0091694A" w:rsidRPr="00981F60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6A7DA0B0" w14:textId="535AE8C3" w:rsidR="00AB4DBB" w:rsidRPr="00981F60" w:rsidRDefault="00981F60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4923EA" w:rsidRPr="00981F60" w14:paraId="52A9C8C6" w14:textId="77777777">
        <w:trPr>
          <w:trHeight w:val="20"/>
        </w:trPr>
        <w:tc>
          <w:tcPr>
            <w:tcW w:w="2649" w:type="dxa"/>
            <w:hideMark/>
          </w:tcPr>
          <w:p w14:paraId="0968F906" w14:textId="77777777" w:rsidR="004923EA" w:rsidRPr="00981F60" w:rsidRDefault="004923EA" w:rsidP="004923EA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</w:tcPr>
          <w:p w14:paraId="1B262031" w14:textId="235D17D5" w:rsidR="004923EA" w:rsidRPr="00981F60" w:rsidRDefault="00981F60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20ADB671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3CE132" w14:textId="28D6C586" w:rsidR="004923EA" w:rsidRPr="00981F60" w:rsidRDefault="004923EA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81455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50BA34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</w:tcPr>
          <w:p w14:paraId="3E040EA5" w14:textId="7895B5D4" w:rsidR="004923EA" w:rsidRPr="00981F60" w:rsidRDefault="00981F60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90" w:type="dxa"/>
          </w:tcPr>
          <w:p w14:paraId="3CB29ACC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E94932" w14:textId="43981952" w:rsidR="004923EA" w:rsidRPr="00981F60" w:rsidRDefault="00981F60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789</w:t>
            </w:r>
          </w:p>
        </w:tc>
      </w:tr>
      <w:tr w:rsidR="004923EA" w:rsidRPr="00981F60" w14:paraId="18870397" w14:textId="77777777">
        <w:trPr>
          <w:trHeight w:val="20"/>
        </w:trPr>
        <w:tc>
          <w:tcPr>
            <w:tcW w:w="2649" w:type="dxa"/>
            <w:hideMark/>
          </w:tcPr>
          <w:p w14:paraId="568823F4" w14:textId="77777777" w:rsidR="004923EA" w:rsidRPr="00981F60" w:rsidRDefault="004923EA" w:rsidP="004923EA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8212E" w14:textId="34281557" w:rsidR="004923EA" w:rsidRPr="00981F60" w:rsidRDefault="00981F60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617DBDDF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9FDE3" w14:textId="0101C22F" w:rsidR="004923EA" w:rsidRPr="00981F60" w:rsidRDefault="004923EA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EBDBA31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9CC3A5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A3C41" w14:textId="5C048BD6" w:rsidR="004923EA" w:rsidRPr="00981F60" w:rsidRDefault="00981F60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90" w:type="dxa"/>
          </w:tcPr>
          <w:p w14:paraId="7FB63CA3" w14:textId="77777777" w:rsidR="004923EA" w:rsidRPr="00981F60" w:rsidRDefault="004923EA" w:rsidP="004923E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12DCF" w14:textId="7F6D8F63" w:rsidR="004923EA" w:rsidRPr="00981F60" w:rsidRDefault="00981F60" w:rsidP="004923EA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="004923E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789</w:t>
            </w:r>
          </w:p>
        </w:tc>
      </w:tr>
    </w:tbl>
    <w:p w14:paraId="73C25079" w14:textId="77777777" w:rsidR="00EE7964" w:rsidRPr="00981F60" w:rsidRDefault="004A41CC" w:rsidP="002228FD">
      <w:pPr>
        <w:numPr>
          <w:ilvl w:val="0"/>
          <w:numId w:val="10"/>
        </w:numPr>
        <w:tabs>
          <w:tab w:val="left" w:pos="-3261"/>
        </w:tabs>
        <w:spacing w:before="120" w:after="240"/>
        <w:ind w:right="43"/>
        <w:rPr>
          <w:rFonts w:asciiTheme="majorBidi" w:hAnsiTheme="majorBidi" w:cstheme="majorBidi"/>
          <w:sz w:val="20"/>
          <w:szCs w:val="20"/>
        </w:rPr>
      </w:pPr>
      <w:r w:rsidRPr="00981F60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7C9929D9" w14:textId="77777777" w:rsidR="00091EC1" w:rsidRDefault="00091EC1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0961970" w14:textId="65760B37" w:rsidR="007E543B" w:rsidRPr="00981F60" w:rsidRDefault="007E543B" w:rsidP="002228FD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lastRenderedPageBreak/>
        <w:t>เงินสดและรายการเทียบเท่าเงินสด</w:t>
      </w:r>
    </w:p>
    <w:p w14:paraId="195A8B52" w14:textId="35B4BD88" w:rsidR="007E543B" w:rsidRPr="00981F60" w:rsidRDefault="007E543B" w:rsidP="002228FD">
      <w:pPr>
        <w:ind w:left="1080"/>
        <w:rPr>
          <w:rFonts w:asciiTheme="majorBidi" w:hAnsiTheme="majorBidi" w:cstheme="majorBidi"/>
          <w:spacing w:val="-8"/>
        </w:rPr>
      </w:pPr>
      <w:r w:rsidRPr="00981F60">
        <w:rPr>
          <w:rFonts w:asciiTheme="majorBidi" w:hAnsiTheme="majorBidi" w:cstheme="majorBidi"/>
          <w:spacing w:val="-8"/>
          <w:cs/>
        </w:rPr>
        <w:t xml:space="preserve">เงินสดและรายการเทียบเท่าเงินสด </w:t>
      </w:r>
      <w:r w:rsidR="00762ADF" w:rsidRPr="00981F60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D5235D" w:rsidRPr="00981F60">
        <w:rPr>
          <w:rFonts w:asciiTheme="majorBidi" w:hAnsiTheme="majorBidi" w:cstheme="majorBidi"/>
          <w:spacing w:val="-8"/>
        </w:rPr>
        <w:t xml:space="preserve"> </w:t>
      </w:r>
      <w:r w:rsidR="0030681E" w:rsidRPr="00981F60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8"/>
        </w:rPr>
        <w:t>31</w:t>
      </w:r>
      <w:r w:rsidR="0030681E" w:rsidRPr="00981F60">
        <w:rPr>
          <w:rFonts w:asciiTheme="majorBidi" w:hAnsiTheme="majorBidi" w:cstheme="majorBidi"/>
          <w:spacing w:val="-8"/>
        </w:rPr>
        <w:t xml:space="preserve"> </w:t>
      </w:r>
      <w:r w:rsidR="0030681E" w:rsidRPr="00981F60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8"/>
        </w:rPr>
        <w:t>256</w:t>
      </w:r>
      <w:r w:rsidR="00981F60" w:rsidRPr="00981F60">
        <w:rPr>
          <w:rFonts w:asciiTheme="majorBidi" w:eastAsiaTheme="minorEastAsia" w:hAnsiTheme="majorBidi" w:cstheme="majorBidi"/>
          <w:spacing w:val="-8"/>
          <w:lang w:eastAsia="ja-JP"/>
        </w:rPr>
        <w:t>8</w:t>
      </w:r>
      <w:r w:rsidR="0030681E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77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170"/>
        <w:gridCol w:w="180"/>
        <w:gridCol w:w="1173"/>
        <w:gridCol w:w="180"/>
        <w:gridCol w:w="1187"/>
        <w:gridCol w:w="180"/>
        <w:gridCol w:w="1170"/>
      </w:tblGrid>
      <w:tr w:rsidR="00F3793A" w:rsidRPr="00981F60" w14:paraId="0F981A42" w14:textId="77777777" w:rsidTr="00D5235D">
        <w:trPr>
          <w:cantSplit/>
        </w:trPr>
        <w:tc>
          <w:tcPr>
            <w:tcW w:w="2029" w:type="pct"/>
            <w:vAlign w:val="center"/>
          </w:tcPr>
          <w:p w14:paraId="419F9405" w14:textId="77777777" w:rsidR="007D7F12" w:rsidRPr="00981F60" w:rsidRDefault="007D7F12" w:rsidP="002228FD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21FE50E2" w14:textId="77777777" w:rsidR="007D7F12" w:rsidRPr="00981F60" w:rsidRDefault="007D7F12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3471ADCB" w14:textId="77777777" w:rsidR="007D7F12" w:rsidRPr="00981F60" w:rsidRDefault="007D7F12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0825075C" w14:textId="77777777" w:rsidR="007D7F12" w:rsidRPr="00981F60" w:rsidRDefault="007D7F12" w:rsidP="002228FD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F3793A" w:rsidRPr="00981F60" w14:paraId="011A3504" w14:textId="77777777" w:rsidTr="00D5235D">
        <w:trPr>
          <w:cantSplit/>
        </w:trPr>
        <w:tc>
          <w:tcPr>
            <w:tcW w:w="2029" w:type="pct"/>
            <w:vMerge w:val="restart"/>
            <w:vAlign w:val="center"/>
          </w:tcPr>
          <w:p w14:paraId="5934148A" w14:textId="77777777" w:rsidR="007E543B" w:rsidRPr="00981F60" w:rsidRDefault="007E543B" w:rsidP="002228FD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3E04E5AC" w14:textId="77777777" w:rsidR="007E543B" w:rsidRPr="00981F60" w:rsidRDefault="007E543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</w:tcPr>
          <w:p w14:paraId="5CEBD4C5" w14:textId="77777777" w:rsidR="007E543B" w:rsidRPr="00981F60" w:rsidRDefault="007E543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5E4E68E0" w14:textId="77777777" w:rsidR="007E543B" w:rsidRPr="00981F60" w:rsidRDefault="007E543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981F60" w14:paraId="2600F163" w14:textId="77777777" w:rsidTr="00D5235D">
        <w:trPr>
          <w:cantSplit/>
        </w:trPr>
        <w:tc>
          <w:tcPr>
            <w:tcW w:w="2029" w:type="pct"/>
            <w:vMerge/>
          </w:tcPr>
          <w:p w14:paraId="6570938C" w14:textId="77777777" w:rsidR="00D5235D" w:rsidRPr="00981F60" w:rsidRDefault="00D5235D" w:rsidP="002228FD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D2FC401" w14:textId="1B00F45F" w:rsidR="00D5235D" w:rsidRPr="00981F60" w:rsidRDefault="00981F60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" w:type="pct"/>
          </w:tcPr>
          <w:p w14:paraId="5C7F3CAB" w14:textId="77777777" w:rsidR="00D5235D" w:rsidRPr="00981F60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031FAB5A" w14:textId="6745037C" w:rsidR="00D5235D" w:rsidRPr="00981F60" w:rsidRDefault="00981F60" w:rsidP="001B3E5E">
            <w:pPr>
              <w:ind w:left="-108" w:right="-10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2" w:type="pct"/>
          </w:tcPr>
          <w:p w14:paraId="70FD4787" w14:textId="77777777" w:rsidR="00D5235D" w:rsidRPr="00981F60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0DF118A8" w14:textId="6995961F" w:rsidR="00D5235D" w:rsidRPr="00981F60" w:rsidRDefault="00981F60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2" w:type="pct"/>
          </w:tcPr>
          <w:p w14:paraId="754B8AF1" w14:textId="77777777" w:rsidR="00D5235D" w:rsidRPr="00981F60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8FC66D0" w14:textId="4B0BEDE2" w:rsidR="00D5235D" w:rsidRPr="00981F60" w:rsidRDefault="00981F60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B3E5E" w:rsidRPr="00981F60" w14:paraId="35173C18" w14:textId="77777777" w:rsidTr="00D5235D">
        <w:trPr>
          <w:cantSplit/>
        </w:trPr>
        <w:tc>
          <w:tcPr>
            <w:tcW w:w="2029" w:type="pct"/>
          </w:tcPr>
          <w:p w14:paraId="22671E4E" w14:textId="77777777" w:rsidR="001B3E5E" w:rsidRPr="00981F60" w:rsidRDefault="001B3E5E" w:rsidP="001B3E5E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9026768" w14:textId="0275F566" w:rsidR="001B3E5E" w:rsidRPr="00981F60" w:rsidRDefault="00981F60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2" w:type="pct"/>
          </w:tcPr>
          <w:p w14:paraId="1C45EF27" w14:textId="77777777" w:rsidR="001B3E5E" w:rsidRPr="00981F60" w:rsidRDefault="001B3E5E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41F47400" w14:textId="6749FBB7" w:rsidR="001B3E5E" w:rsidRPr="00981F60" w:rsidRDefault="00981F60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5A12ECC1" w14:textId="77777777" w:rsidR="001B3E5E" w:rsidRPr="00981F60" w:rsidRDefault="001B3E5E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23119044" w14:textId="6B549A87" w:rsidR="001B3E5E" w:rsidRPr="00981F60" w:rsidRDefault="00981F60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2" w:type="pct"/>
          </w:tcPr>
          <w:p w14:paraId="73D8469C" w14:textId="77777777" w:rsidR="001B3E5E" w:rsidRPr="00981F60" w:rsidRDefault="001B3E5E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4B19BA91" w14:textId="73FBA8FD" w:rsidR="001B3E5E" w:rsidRPr="00981F60" w:rsidRDefault="00981F60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82180" w:rsidRPr="00981F60" w14:paraId="1A0A5623" w14:textId="77777777">
        <w:trPr>
          <w:cantSplit/>
        </w:trPr>
        <w:tc>
          <w:tcPr>
            <w:tcW w:w="2029" w:type="pct"/>
          </w:tcPr>
          <w:p w14:paraId="0D3922CF" w14:textId="1594943D" w:rsidR="00682180" w:rsidRPr="00981F60" w:rsidRDefault="00682180" w:rsidP="00682180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left="540"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63" w:type="pct"/>
            <w:vAlign w:val="center"/>
          </w:tcPr>
          <w:p w14:paraId="63F90962" w14:textId="5157C869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02" w:type="pct"/>
          </w:tcPr>
          <w:p w14:paraId="63E9D88E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D25A544" w14:textId="6ED077F9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02" w:type="pct"/>
          </w:tcPr>
          <w:p w14:paraId="4841E7D6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2367D72F" w14:textId="1A5A5AC9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F5644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02" w:type="pct"/>
          </w:tcPr>
          <w:p w14:paraId="61B6E2C4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402657FD" w14:textId="3A8446FA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682180" w:rsidRPr="00981F60" w14:paraId="4E849E3E" w14:textId="77777777">
        <w:trPr>
          <w:cantSplit/>
        </w:trPr>
        <w:tc>
          <w:tcPr>
            <w:tcW w:w="2029" w:type="pct"/>
          </w:tcPr>
          <w:p w14:paraId="48C36BE1" w14:textId="47A8246D" w:rsidR="00682180" w:rsidRPr="00981F60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663" w:type="pct"/>
            <w:vAlign w:val="center"/>
          </w:tcPr>
          <w:p w14:paraId="0C0E7D9E" w14:textId="77777777" w:rsidR="00682180" w:rsidRPr="00981F60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2F5D8F0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C902E0D" w14:textId="77777777" w:rsidR="00682180" w:rsidRPr="00981F60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524391C5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053C25BC" w14:textId="77777777" w:rsidR="00682180" w:rsidRPr="00981F60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F8057BD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29B2E193" w14:textId="77777777" w:rsidR="00682180" w:rsidRPr="00981F60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180" w:rsidRPr="00981F60" w14:paraId="0BFE68F4" w14:textId="77777777">
        <w:trPr>
          <w:cantSplit/>
        </w:trPr>
        <w:tc>
          <w:tcPr>
            <w:tcW w:w="2029" w:type="pct"/>
          </w:tcPr>
          <w:p w14:paraId="50B78232" w14:textId="0B239D7A" w:rsidR="00682180" w:rsidRPr="00981F60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63" w:type="pct"/>
            <w:vAlign w:val="center"/>
          </w:tcPr>
          <w:p w14:paraId="2B0A918E" w14:textId="49713893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02" w:type="pct"/>
          </w:tcPr>
          <w:p w14:paraId="4F7EC2CF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D047151" w14:textId="46B7B7F4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02" w:type="pct"/>
          </w:tcPr>
          <w:p w14:paraId="3E7BFC67" w14:textId="77777777" w:rsidR="00682180" w:rsidRPr="00981F60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358EDC4D" w14:textId="045EE364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02" w:type="pct"/>
          </w:tcPr>
          <w:p w14:paraId="44A64A7E" w14:textId="77777777" w:rsidR="00682180" w:rsidRPr="00981F60" w:rsidRDefault="00682180" w:rsidP="00682180">
            <w:pPr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3A84996B" w14:textId="6B84A4E6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682180" w:rsidRPr="00981F60" w14:paraId="7BA07EE2" w14:textId="77777777">
        <w:trPr>
          <w:cantSplit/>
        </w:trPr>
        <w:tc>
          <w:tcPr>
            <w:tcW w:w="2029" w:type="pct"/>
          </w:tcPr>
          <w:p w14:paraId="3A0D0C44" w14:textId="02961593" w:rsidR="00682180" w:rsidRPr="00981F60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63" w:type="pct"/>
            <w:vAlign w:val="center"/>
          </w:tcPr>
          <w:p w14:paraId="219C6C50" w14:textId="39ACF5D9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02" w:type="pct"/>
          </w:tcPr>
          <w:p w14:paraId="08F40A37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5388898" w14:textId="2BA4FB55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02" w:type="pct"/>
          </w:tcPr>
          <w:p w14:paraId="34DCF3EE" w14:textId="77777777" w:rsidR="00682180" w:rsidRPr="00981F60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1B86BA98" w14:textId="39B84E47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02" w:type="pct"/>
          </w:tcPr>
          <w:p w14:paraId="1AB1177D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16DEC7B7" w14:textId="143450AD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682180" w:rsidRPr="00981F60" w14:paraId="226877CE" w14:textId="77777777">
        <w:trPr>
          <w:cantSplit/>
        </w:trPr>
        <w:tc>
          <w:tcPr>
            <w:tcW w:w="2029" w:type="pct"/>
          </w:tcPr>
          <w:p w14:paraId="5730A846" w14:textId="3CACC369" w:rsidR="00682180" w:rsidRPr="00981F60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0B46F28" w14:textId="63290D9C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25191053" w14:textId="77777777" w:rsidR="00682180" w:rsidRPr="00981F60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4D93FBDF" w14:textId="526B8472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02" w:type="pct"/>
          </w:tcPr>
          <w:p w14:paraId="41327670" w14:textId="77777777" w:rsidR="00682180" w:rsidRPr="00981F60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7F66F5E" w14:textId="5E20AA2D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541B4A54" w14:textId="77777777" w:rsidR="00682180" w:rsidRPr="00981F60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5FF68E9" w14:textId="7CD87D8B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682180" w:rsidRPr="00981F60" w14:paraId="67F01A02" w14:textId="77777777">
        <w:trPr>
          <w:cantSplit/>
        </w:trPr>
        <w:tc>
          <w:tcPr>
            <w:tcW w:w="2029" w:type="pct"/>
          </w:tcPr>
          <w:p w14:paraId="1CC8E66A" w14:textId="72BE3B18" w:rsidR="00682180" w:rsidRPr="00981F60" w:rsidRDefault="00682180" w:rsidP="00682180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540"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C3C69" w14:textId="6E4BACA5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B041E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02" w:type="pct"/>
          </w:tcPr>
          <w:p w14:paraId="3BE6620F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CB218" w14:textId="3FDDD066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02" w:type="pct"/>
          </w:tcPr>
          <w:p w14:paraId="6958F19F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A55BA" w14:textId="1A0A3AD2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B27BE3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102" w:type="pct"/>
          </w:tcPr>
          <w:p w14:paraId="1CF788CE" w14:textId="77777777" w:rsidR="00682180" w:rsidRPr="00981F60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5426ACBE" w:rsidR="00682180" w:rsidRPr="00981F60" w:rsidRDefault="00981F6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68218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</w:tbl>
    <w:p w14:paraId="2993E9B5" w14:textId="1AE7671D" w:rsidR="00A87549" w:rsidRPr="00981F60" w:rsidRDefault="00A87549" w:rsidP="00091EC1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ลูกหนี้การค้าและลูกหนี้</w:t>
      </w:r>
      <w:r w:rsidR="00A400D6" w:rsidRPr="00981F60">
        <w:rPr>
          <w:rFonts w:asciiTheme="majorBidi" w:hAnsiTheme="majorBidi" w:cstheme="majorBidi"/>
          <w:b/>
          <w:bCs/>
          <w:cs/>
        </w:rPr>
        <w:t>หมุนเวียน</w:t>
      </w:r>
      <w:r w:rsidRPr="00981F60">
        <w:rPr>
          <w:rFonts w:asciiTheme="majorBidi" w:hAnsiTheme="majorBidi" w:cstheme="majorBidi"/>
          <w:b/>
          <w:bCs/>
          <w:cs/>
        </w:rPr>
        <w:t>อื่น</w:t>
      </w:r>
    </w:p>
    <w:p w14:paraId="2A799933" w14:textId="0D31B76B" w:rsidR="00873B33" w:rsidRPr="00981F60" w:rsidRDefault="0081508A" w:rsidP="002228FD">
      <w:pPr>
        <w:spacing w:after="120"/>
        <w:ind w:left="547" w:right="72"/>
        <w:rPr>
          <w:rFonts w:asciiTheme="majorBidi" w:hAnsiTheme="majorBidi" w:cstheme="majorBidi"/>
          <w:spacing w:val="-6"/>
        </w:rPr>
      </w:pPr>
      <w:r w:rsidRPr="00981F60">
        <w:rPr>
          <w:rFonts w:asciiTheme="majorBidi" w:hAnsiTheme="majorBidi" w:cstheme="majorBidi"/>
          <w:spacing w:val="-6"/>
          <w:cs/>
        </w:rPr>
        <w:t xml:space="preserve">ลูกหนี้การค้าและลูกหนี้หมุนเวียนอื่น 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D5235D" w:rsidRPr="00981F60">
        <w:rPr>
          <w:rFonts w:asciiTheme="majorBidi" w:hAnsiTheme="majorBidi" w:cstheme="majorBidi"/>
          <w:spacing w:val="-8"/>
        </w:rPr>
        <w:t xml:space="preserve"> 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8"/>
        </w:rPr>
        <w:t>31</w:t>
      </w:r>
      <w:r w:rsidR="00D5235D" w:rsidRPr="00981F60">
        <w:rPr>
          <w:rFonts w:asciiTheme="majorBidi" w:hAnsiTheme="majorBidi" w:cstheme="majorBidi"/>
          <w:spacing w:val="-8"/>
        </w:rPr>
        <w:t xml:space="preserve"> 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8"/>
        </w:rPr>
        <w:t>256</w:t>
      </w:r>
      <w:r w:rsidR="00981F60" w:rsidRPr="00981F60">
        <w:rPr>
          <w:rFonts w:asciiTheme="majorBidi" w:eastAsiaTheme="minorEastAsia" w:hAnsiTheme="majorBidi" w:cstheme="majorBidi"/>
          <w:spacing w:val="-8"/>
          <w:lang w:eastAsia="ja-JP"/>
        </w:rPr>
        <w:t>8</w:t>
      </w:r>
      <w:r w:rsidR="00D5235D" w:rsidRPr="00981F60">
        <w:rPr>
          <w:rFonts w:asciiTheme="majorBidi" w:hAnsiTheme="majorBidi" w:cstheme="majorBidi"/>
          <w:spacing w:val="-8"/>
        </w:rPr>
        <w:t xml:space="preserve"> </w:t>
      </w:r>
      <w:r w:rsidR="0080114A" w:rsidRPr="00981F60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92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555"/>
        <w:gridCol w:w="1223"/>
        <w:gridCol w:w="144"/>
        <w:gridCol w:w="1138"/>
        <w:gridCol w:w="152"/>
        <w:gridCol w:w="1106"/>
        <w:gridCol w:w="144"/>
        <w:gridCol w:w="1110"/>
      </w:tblGrid>
      <w:tr w:rsidR="00C05789" w:rsidRPr="00981F60" w14:paraId="3BDEE33D" w14:textId="77777777" w:rsidTr="00091EC1">
        <w:tc>
          <w:tcPr>
            <w:tcW w:w="3690" w:type="dxa"/>
            <w:vAlign w:val="center"/>
          </w:tcPr>
          <w:p w14:paraId="15F713B5" w14:textId="77777777" w:rsidR="007D7F12" w:rsidRPr="00981F60" w:rsidRDefault="007D7F12" w:rsidP="00091EC1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5" w:type="dxa"/>
          </w:tcPr>
          <w:p w14:paraId="42BBBE3D" w14:textId="77777777" w:rsidR="007D7F12" w:rsidRPr="00981F60" w:rsidRDefault="007D7F12" w:rsidP="00091EC1">
            <w:pPr>
              <w:spacing w:line="300" w:lineRule="exact"/>
              <w:ind w:right="-9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05" w:type="dxa"/>
            <w:gridSpan w:val="3"/>
          </w:tcPr>
          <w:p w14:paraId="377E0430" w14:textId="77777777" w:rsidR="007D7F12" w:rsidRPr="00981F60" w:rsidRDefault="007D7F12" w:rsidP="00091EC1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" w:type="dxa"/>
          </w:tcPr>
          <w:p w14:paraId="7873754F" w14:textId="77777777" w:rsidR="007D7F12" w:rsidRPr="00981F60" w:rsidRDefault="007D7F12" w:rsidP="00091EC1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0" w:type="dxa"/>
            <w:gridSpan w:val="3"/>
          </w:tcPr>
          <w:p w14:paraId="006849AB" w14:textId="77777777" w:rsidR="007D7F12" w:rsidRPr="00981F60" w:rsidRDefault="007D7F12" w:rsidP="00091EC1">
            <w:pPr>
              <w:spacing w:line="300" w:lineRule="exact"/>
              <w:ind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981F60" w14:paraId="497FEC2B" w14:textId="77777777" w:rsidTr="00091EC1">
        <w:tc>
          <w:tcPr>
            <w:tcW w:w="3690" w:type="dxa"/>
            <w:vMerge w:val="restart"/>
            <w:vAlign w:val="center"/>
          </w:tcPr>
          <w:p w14:paraId="70C064E3" w14:textId="77777777" w:rsidR="00C54FCC" w:rsidRPr="00981F60" w:rsidRDefault="00C54FCC" w:rsidP="00091EC1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spacing w:line="30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5" w:type="dxa"/>
            <w:vMerge w:val="restart"/>
          </w:tcPr>
          <w:p w14:paraId="1FEB5CDE" w14:textId="77777777" w:rsidR="00C54FCC" w:rsidRPr="00981F60" w:rsidRDefault="00C54FCC" w:rsidP="00091EC1">
            <w:pP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505" w:type="dxa"/>
            <w:gridSpan w:val="3"/>
          </w:tcPr>
          <w:p w14:paraId="235662A1" w14:textId="77777777" w:rsidR="00C54FCC" w:rsidRPr="00981F60" w:rsidRDefault="00C54FCC" w:rsidP="00091EC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441273E2" w14:textId="77777777" w:rsidR="00C54FCC" w:rsidRPr="00981F60" w:rsidRDefault="00C54FCC" w:rsidP="00091EC1">
            <w:pPr>
              <w:spacing w:line="300" w:lineRule="exact"/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0" w:type="dxa"/>
            <w:gridSpan w:val="3"/>
          </w:tcPr>
          <w:p w14:paraId="12F48430" w14:textId="77777777" w:rsidR="00C54FCC" w:rsidRPr="00981F60" w:rsidRDefault="00C54FCC" w:rsidP="00091EC1">
            <w:pPr>
              <w:spacing w:line="300" w:lineRule="exact"/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235D" w:rsidRPr="00981F60" w14:paraId="7FE904A7" w14:textId="77777777" w:rsidTr="00091EC1">
        <w:tc>
          <w:tcPr>
            <w:tcW w:w="3690" w:type="dxa"/>
            <w:vMerge/>
          </w:tcPr>
          <w:p w14:paraId="4B941971" w14:textId="77777777" w:rsidR="00D5235D" w:rsidRPr="00981F60" w:rsidRDefault="00D5235D" w:rsidP="00091EC1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dxa"/>
            <w:vMerge/>
          </w:tcPr>
          <w:p w14:paraId="0BA0EC81" w14:textId="77777777" w:rsidR="00D5235D" w:rsidRPr="00981F60" w:rsidRDefault="00D5235D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3BB2C192" w14:textId="08B4D9B7" w:rsidR="00D5235D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" w:type="dxa"/>
          </w:tcPr>
          <w:p w14:paraId="53B8C898" w14:textId="77777777" w:rsidR="00D5235D" w:rsidRPr="00981F60" w:rsidRDefault="00D5235D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14:paraId="1F19C7D7" w14:textId="312D1A2D" w:rsidR="00D5235D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2" w:type="dxa"/>
          </w:tcPr>
          <w:p w14:paraId="3B1451B5" w14:textId="77777777" w:rsidR="00D5235D" w:rsidRPr="00981F60" w:rsidRDefault="00D5235D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</w:tcPr>
          <w:p w14:paraId="36BC2548" w14:textId="253199A5" w:rsidR="00D5235D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" w:type="dxa"/>
          </w:tcPr>
          <w:p w14:paraId="6AEF1DE9" w14:textId="77777777" w:rsidR="00D5235D" w:rsidRPr="00981F60" w:rsidRDefault="00D5235D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088527" w14:textId="03966D43" w:rsidR="00D5235D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66CDB" w:rsidRPr="00981F60" w14:paraId="1934E6C4" w14:textId="77777777" w:rsidTr="00091EC1">
        <w:tc>
          <w:tcPr>
            <w:tcW w:w="3690" w:type="dxa"/>
          </w:tcPr>
          <w:p w14:paraId="3B65BA40" w14:textId="77777777" w:rsidR="00366CDB" w:rsidRPr="00981F60" w:rsidRDefault="00366CDB" w:rsidP="00091EC1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dxa"/>
          </w:tcPr>
          <w:p w14:paraId="48A6FE38" w14:textId="77777777" w:rsidR="00366CDB" w:rsidRPr="00981F60" w:rsidRDefault="00366CDB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49738EE6" w14:textId="5467A28B" w:rsidR="00366CDB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" w:type="dxa"/>
          </w:tcPr>
          <w:p w14:paraId="713DDE40" w14:textId="77777777" w:rsidR="00366CDB" w:rsidRPr="00981F60" w:rsidRDefault="00366CDB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14:paraId="6D842F23" w14:textId="20A8846A" w:rsidR="00366CDB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2" w:type="dxa"/>
          </w:tcPr>
          <w:p w14:paraId="03115585" w14:textId="77777777" w:rsidR="00366CDB" w:rsidRPr="00981F60" w:rsidRDefault="00366CDB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</w:tcPr>
          <w:p w14:paraId="4B0A6FE9" w14:textId="1C477B3C" w:rsidR="00366CDB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" w:type="dxa"/>
          </w:tcPr>
          <w:p w14:paraId="6A741802" w14:textId="77777777" w:rsidR="00366CDB" w:rsidRPr="00981F60" w:rsidRDefault="00366CDB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C9F7D2" w14:textId="4110E532" w:rsidR="00366CDB" w:rsidRPr="00981F60" w:rsidRDefault="00981F60" w:rsidP="00091EC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C05789" w:rsidRPr="00981F60" w14:paraId="16AA12CB" w14:textId="77777777" w:rsidTr="00091EC1">
        <w:tc>
          <w:tcPr>
            <w:tcW w:w="3690" w:type="dxa"/>
          </w:tcPr>
          <w:p w14:paraId="2964728E" w14:textId="77777777" w:rsidR="00BC7274" w:rsidRPr="00981F60" w:rsidRDefault="00BC7274" w:rsidP="00091EC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ลูกหนี้การค้าบริษัทอื่น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</w:tcPr>
          <w:p w14:paraId="0D8B7D0B" w14:textId="77777777" w:rsidR="00BC7274" w:rsidRPr="00981F60" w:rsidRDefault="00BC7274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3B48BF1A" w14:textId="77777777" w:rsidR="00BC7274" w:rsidRPr="00981F60" w:rsidRDefault="00BC7274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0D81372" w14:textId="77777777" w:rsidR="00BC7274" w:rsidRPr="00981F60" w:rsidRDefault="00BC7274" w:rsidP="00091EC1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C6EF5CD" w14:textId="77777777" w:rsidR="00F76FDE" w:rsidRPr="00981F60" w:rsidRDefault="00F76FDE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</w:tcPr>
          <w:p w14:paraId="37D876D7" w14:textId="77777777" w:rsidR="00BC7274" w:rsidRPr="00981F60" w:rsidRDefault="00BC7274" w:rsidP="00091EC1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653E6E2" w14:textId="77777777" w:rsidR="00BC7274" w:rsidRPr="00981F60" w:rsidRDefault="00BC7274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BCD183C" w14:textId="77777777" w:rsidR="00BC7274" w:rsidRPr="00981F60" w:rsidRDefault="00BC7274" w:rsidP="00091EC1">
            <w:pPr>
              <w:tabs>
                <w:tab w:val="left" w:pos="2013"/>
              </w:tabs>
              <w:spacing w:line="300" w:lineRule="exact"/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6278F1C" w14:textId="77777777" w:rsidR="00BC7274" w:rsidRPr="00981F60" w:rsidRDefault="00BC7274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0AC9" w:rsidRPr="00981F60" w14:paraId="0474D5E5" w14:textId="77777777" w:rsidTr="00091EC1">
        <w:tc>
          <w:tcPr>
            <w:tcW w:w="3690" w:type="dxa"/>
          </w:tcPr>
          <w:p w14:paraId="159FC59F" w14:textId="77777777" w:rsidR="00BA0AC9" w:rsidRPr="00981F60" w:rsidRDefault="00BA0AC9" w:rsidP="00091EC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555" w:type="dxa"/>
          </w:tcPr>
          <w:p w14:paraId="2D6D305E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0E54430" w14:textId="608540A8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  <w:tc>
          <w:tcPr>
            <w:tcW w:w="144" w:type="dxa"/>
          </w:tcPr>
          <w:p w14:paraId="0675CE91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0823E14" w14:textId="05BBEAF2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52" w:type="dxa"/>
          </w:tcPr>
          <w:p w14:paraId="4F948851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03E596E" w14:textId="54F89A5A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144" w:type="dxa"/>
          </w:tcPr>
          <w:p w14:paraId="42F987CF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9DBE889" w14:textId="2749D048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</w:tr>
      <w:tr w:rsidR="00BA0AC9" w:rsidRPr="00981F60" w14:paraId="6D5E0366" w14:textId="77777777" w:rsidTr="00091EC1">
        <w:tc>
          <w:tcPr>
            <w:tcW w:w="3690" w:type="dxa"/>
          </w:tcPr>
          <w:p w14:paraId="113E6B11" w14:textId="27E24390" w:rsidR="00BA0AC9" w:rsidRPr="00981F60" w:rsidRDefault="00BA0AC9" w:rsidP="00091EC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เกินกำหนดชำระไม่เกิน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555" w:type="dxa"/>
          </w:tcPr>
          <w:p w14:paraId="229E197C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26446744" w14:textId="6848BE9C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144" w:type="dxa"/>
          </w:tcPr>
          <w:p w14:paraId="293A5E8A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F49AEDF" w14:textId="0F8D65C7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52" w:type="dxa"/>
          </w:tcPr>
          <w:p w14:paraId="08C67995" w14:textId="77777777" w:rsidR="00BA0AC9" w:rsidRPr="00981F60" w:rsidRDefault="00BA0AC9" w:rsidP="00091EC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132F111" w14:textId="25C95A52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144" w:type="dxa"/>
          </w:tcPr>
          <w:p w14:paraId="5A56EBE5" w14:textId="77777777" w:rsidR="00BA0AC9" w:rsidRPr="00981F60" w:rsidRDefault="00BA0AC9" w:rsidP="00091EC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A49E69" w14:textId="32B28BF3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BA0AC9" w:rsidRPr="00981F60" w14:paraId="713B0A78" w14:textId="77777777" w:rsidTr="00091EC1">
        <w:tc>
          <w:tcPr>
            <w:tcW w:w="3690" w:type="dxa"/>
          </w:tcPr>
          <w:p w14:paraId="4AB5576A" w14:textId="598CA404" w:rsidR="00BA0AC9" w:rsidRPr="00981F60" w:rsidRDefault="00BA0AC9" w:rsidP="00091EC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แต่ไม่เกิน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555" w:type="dxa"/>
          </w:tcPr>
          <w:p w14:paraId="29E764FC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2D19EB78" w14:textId="1C0613CD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144" w:type="dxa"/>
          </w:tcPr>
          <w:p w14:paraId="566B1EDA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68B7D3D" w14:textId="40377AFC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152" w:type="dxa"/>
          </w:tcPr>
          <w:p w14:paraId="10508A85" w14:textId="77777777" w:rsidR="00BA0AC9" w:rsidRPr="00981F60" w:rsidRDefault="00BA0AC9" w:rsidP="00091EC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CDEBF5E" w14:textId="19D255D8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144" w:type="dxa"/>
          </w:tcPr>
          <w:p w14:paraId="08607C0D" w14:textId="77777777" w:rsidR="00BA0AC9" w:rsidRPr="00981F60" w:rsidRDefault="00BA0AC9" w:rsidP="00091EC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83BEC9" w14:textId="24971479" w:rsidR="00BA0AC9" w:rsidRPr="00981F60" w:rsidRDefault="00BA0AC9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4D3A" w:rsidRPr="00981F60" w14:paraId="1AC9F49C" w14:textId="77777777" w:rsidTr="00091EC1">
        <w:tc>
          <w:tcPr>
            <w:tcW w:w="3690" w:type="dxa"/>
          </w:tcPr>
          <w:p w14:paraId="19115917" w14:textId="72001236" w:rsidR="00F04D3A" w:rsidRPr="00981F60" w:rsidRDefault="00F04D3A" w:rsidP="00091EC1">
            <w:pPr>
              <w:tabs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เดือน แต่ไม่เกิน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555" w:type="dxa"/>
          </w:tcPr>
          <w:p w14:paraId="4993938F" w14:textId="77777777" w:rsidR="00F04D3A" w:rsidRPr="00981F60" w:rsidRDefault="00F04D3A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3D90A460" w14:textId="6778CE9B" w:rsidR="00F04D3A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144" w:type="dxa"/>
          </w:tcPr>
          <w:p w14:paraId="70FEBF07" w14:textId="77777777" w:rsidR="00F04D3A" w:rsidRPr="00981F60" w:rsidRDefault="00F04D3A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7F36CAC" w14:textId="36D83850" w:rsidR="00F04D3A" w:rsidRPr="00981F60" w:rsidRDefault="006E47BF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509CE983" w14:textId="77777777" w:rsidR="00F04D3A" w:rsidRPr="00981F60" w:rsidRDefault="00F04D3A" w:rsidP="00091EC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B71724" w14:textId="77D26363" w:rsidR="00F04D3A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144" w:type="dxa"/>
          </w:tcPr>
          <w:p w14:paraId="40FF7DAB" w14:textId="77777777" w:rsidR="00F04D3A" w:rsidRPr="00981F60" w:rsidRDefault="00F04D3A" w:rsidP="00091EC1">
            <w:pPr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84EECD" w14:textId="1FF51833" w:rsidR="00F04D3A" w:rsidRPr="00981F60" w:rsidRDefault="006E47BF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0AC9" w:rsidRPr="00981F60" w14:paraId="5D7F2317" w14:textId="77777777" w:rsidTr="00091EC1">
        <w:tc>
          <w:tcPr>
            <w:tcW w:w="3690" w:type="dxa"/>
          </w:tcPr>
          <w:p w14:paraId="010D9BB4" w14:textId="77777777" w:rsidR="00BA0AC9" w:rsidRPr="00981F60" w:rsidRDefault="00BA0AC9" w:rsidP="00091EC1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firstLine="1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555" w:type="dxa"/>
          </w:tcPr>
          <w:p w14:paraId="021AF07B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E8858FA" w14:textId="25243DC7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144" w:type="dxa"/>
          </w:tcPr>
          <w:p w14:paraId="2FCA604C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1DD1D4D" w14:textId="32A86BA1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52" w:type="dxa"/>
          </w:tcPr>
          <w:p w14:paraId="1AB9D6B6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66EBF63" w14:textId="5AC795F4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44" w:type="dxa"/>
          </w:tcPr>
          <w:p w14:paraId="41B11D72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2C36825" w14:textId="36AC4488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</w:tr>
      <w:tr w:rsidR="00BA0AC9" w:rsidRPr="00981F60" w14:paraId="40509975" w14:textId="77777777" w:rsidTr="00091EC1">
        <w:tc>
          <w:tcPr>
            <w:tcW w:w="3690" w:type="dxa"/>
          </w:tcPr>
          <w:p w14:paraId="7172066A" w14:textId="77777777" w:rsidR="00BA0AC9" w:rsidRPr="00981F60" w:rsidRDefault="00BA0AC9" w:rsidP="00091EC1">
            <w:pPr>
              <w:spacing w:line="300" w:lineRule="exact"/>
              <w:ind w:left="183" w:right="-108"/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</w:rPr>
            </w:pPr>
            <w:r w:rsidRPr="00981F60"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981F60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55" w:type="dxa"/>
          </w:tcPr>
          <w:p w14:paraId="3E6D0146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76D6C281" w14:textId="61E8712D" w:rsidR="00BA0AC9" w:rsidRPr="00981F60" w:rsidRDefault="00EB2D3C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7F0B42B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583C9F46" w14:textId="3F686503" w:rsidR="00BA0AC9" w:rsidRPr="00981F60" w:rsidRDefault="00BA0AC9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28B72F7A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16A51624" w14:textId="0EEEF1B0" w:rsidR="00BA0AC9" w:rsidRPr="00981F60" w:rsidRDefault="00EB2D3C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64F2D1B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6" w:space="0" w:color="auto"/>
            </w:tcBorders>
            <w:vAlign w:val="bottom"/>
          </w:tcPr>
          <w:p w14:paraId="36825055" w14:textId="3E61EEAC" w:rsidR="00BA0AC9" w:rsidRPr="00981F60" w:rsidRDefault="00BA0AC9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A0AC9" w:rsidRPr="00981F60" w14:paraId="3D5B8175" w14:textId="77777777" w:rsidTr="00091EC1">
        <w:tc>
          <w:tcPr>
            <w:tcW w:w="3690" w:type="dxa"/>
          </w:tcPr>
          <w:p w14:paraId="6F1BE967" w14:textId="5C31D541" w:rsidR="00BA0AC9" w:rsidRPr="00981F60" w:rsidRDefault="00BA0AC9" w:rsidP="00091EC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 - สุทธิ</w:t>
            </w:r>
          </w:p>
        </w:tc>
        <w:tc>
          <w:tcPr>
            <w:tcW w:w="555" w:type="dxa"/>
          </w:tcPr>
          <w:p w14:paraId="1CD614B3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5BE4C94E" w14:textId="4CF6FF7A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144" w:type="dxa"/>
          </w:tcPr>
          <w:p w14:paraId="730B8A9A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D12AE9" w14:textId="629AEE54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52" w:type="dxa"/>
          </w:tcPr>
          <w:p w14:paraId="1F67F4F4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22CF2FA" w14:textId="20AE2F61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F04D3A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44" w:type="dxa"/>
          </w:tcPr>
          <w:p w14:paraId="417265D1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</w:tcBorders>
          </w:tcPr>
          <w:p w14:paraId="5CB8ECA6" w14:textId="3097F3C7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</w:tr>
      <w:tr w:rsidR="00BA0AC9" w:rsidRPr="00981F60" w14:paraId="0BA21F19" w14:textId="77777777" w:rsidTr="00091EC1">
        <w:tc>
          <w:tcPr>
            <w:tcW w:w="3690" w:type="dxa"/>
          </w:tcPr>
          <w:p w14:paraId="7A824795" w14:textId="27BEC9B3" w:rsidR="00BA0AC9" w:rsidRPr="00981F60" w:rsidRDefault="00BA0AC9" w:rsidP="00091EC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555" w:type="dxa"/>
          </w:tcPr>
          <w:p w14:paraId="73011669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0BC5C0F2" w14:textId="77777777" w:rsidR="00BA0AC9" w:rsidRPr="00981F60" w:rsidRDefault="00BA0AC9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C87AEB3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3C45D801" w14:textId="77777777" w:rsidR="00BA0AC9" w:rsidRPr="00981F60" w:rsidRDefault="00BA0AC9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</w:tcPr>
          <w:p w14:paraId="5E7C6312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4F19908" w14:textId="77777777" w:rsidR="00BA0AC9" w:rsidRPr="00981F60" w:rsidRDefault="00BA0AC9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388AC89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4FDB6F" w14:textId="77777777" w:rsidR="00BA0AC9" w:rsidRPr="00981F60" w:rsidRDefault="00BA0AC9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0AC9" w:rsidRPr="00981F60" w14:paraId="54FD38B2" w14:textId="77777777" w:rsidTr="00091EC1">
        <w:tc>
          <w:tcPr>
            <w:tcW w:w="3690" w:type="dxa"/>
          </w:tcPr>
          <w:p w14:paraId="658FB987" w14:textId="77777777" w:rsidR="00BA0AC9" w:rsidRPr="00981F60" w:rsidRDefault="00BA0AC9" w:rsidP="00091EC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555" w:type="dxa"/>
          </w:tcPr>
          <w:p w14:paraId="55CD59C4" w14:textId="79F633B4" w:rsidR="00BA0AC9" w:rsidRPr="00981F60" w:rsidRDefault="00981F60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F9995B" w14:textId="2AF9EBD4" w:rsidR="00BA0AC9" w:rsidRPr="00981F60" w:rsidRDefault="00E13E5E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F7D1A24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1D60A801" w14:textId="20FA6C6F" w:rsidR="00BA0AC9" w:rsidRPr="00981F60" w:rsidRDefault="00BA0AC9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2019E86F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CF6BB66" w14:textId="5231483A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E13E5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44" w:type="dxa"/>
          </w:tcPr>
          <w:p w14:paraId="40800010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98F2EA5" w14:textId="4AA8602A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</w:tr>
      <w:tr w:rsidR="00BA0AC9" w:rsidRPr="00981F60" w14:paraId="6AA969BD" w14:textId="77777777" w:rsidTr="00091EC1">
        <w:tc>
          <w:tcPr>
            <w:tcW w:w="3690" w:type="dxa"/>
          </w:tcPr>
          <w:p w14:paraId="1174ECD1" w14:textId="2875CF4C" w:rsidR="00BA0AC9" w:rsidRPr="00981F60" w:rsidRDefault="00BA0AC9" w:rsidP="00091EC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รวมลูกหนี้การค้าบริษัทที่เกี่ยวข้องกัน - สุทธิ</w:t>
            </w:r>
          </w:p>
        </w:tc>
        <w:tc>
          <w:tcPr>
            <w:tcW w:w="555" w:type="dxa"/>
          </w:tcPr>
          <w:p w14:paraId="4DADD3D5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50D8F384" w:rsidR="00BA0AC9" w:rsidRPr="00981F60" w:rsidRDefault="00E13E5E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18D32D9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421EA3DC" w:rsidR="00BA0AC9" w:rsidRPr="00981F60" w:rsidRDefault="00BA0AC9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5AEE998F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</w:tcPr>
          <w:p w14:paraId="0E85F059" w14:textId="574E2DF7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E13E5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44" w:type="dxa"/>
          </w:tcPr>
          <w:p w14:paraId="43624CC4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6" w:space="0" w:color="auto"/>
            </w:tcBorders>
          </w:tcPr>
          <w:p w14:paraId="2D27CB27" w14:textId="3CD5CC1D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</w:tr>
      <w:tr w:rsidR="00BA0AC9" w:rsidRPr="00981F60" w14:paraId="6EB2EEB7" w14:textId="77777777" w:rsidTr="00091EC1">
        <w:tc>
          <w:tcPr>
            <w:tcW w:w="3690" w:type="dxa"/>
          </w:tcPr>
          <w:p w14:paraId="004A57F2" w14:textId="6740733D" w:rsidR="00BA0AC9" w:rsidRPr="00981F60" w:rsidRDefault="00BA0AC9" w:rsidP="00091EC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55" w:type="dxa"/>
          </w:tcPr>
          <w:p w14:paraId="3F1CA20D" w14:textId="77777777" w:rsidR="00BA0AC9" w:rsidRPr="00981F60" w:rsidRDefault="00BA0AC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4" w:space="0" w:color="auto"/>
            </w:tcBorders>
          </w:tcPr>
          <w:p w14:paraId="48819CF9" w14:textId="0F735950" w:rsidR="00BA0AC9" w:rsidRPr="00981F60" w:rsidRDefault="00981F60" w:rsidP="00091EC1">
            <w:pPr>
              <w:tabs>
                <w:tab w:val="decimal" w:pos="996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13E5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E13E5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144" w:type="dxa"/>
          </w:tcPr>
          <w:p w14:paraId="2F6FD2ED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4" w:space="0" w:color="auto"/>
            </w:tcBorders>
          </w:tcPr>
          <w:p w14:paraId="6FFB9919" w14:textId="41974AAD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52" w:type="dxa"/>
          </w:tcPr>
          <w:p w14:paraId="222D4D78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4" w:space="0" w:color="auto"/>
            </w:tcBorders>
          </w:tcPr>
          <w:p w14:paraId="3F01B1F6" w14:textId="4AE3E5B4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13E5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E13E5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144" w:type="dxa"/>
          </w:tcPr>
          <w:p w14:paraId="3F14FB24" w14:textId="77777777" w:rsidR="00BA0AC9" w:rsidRPr="00981F60" w:rsidRDefault="00BA0AC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4" w:space="0" w:color="auto"/>
            </w:tcBorders>
          </w:tcPr>
          <w:p w14:paraId="22F36694" w14:textId="1DE47DF4" w:rsidR="00BA0AC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BA0AC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E10909" w:rsidRPr="00981F60" w14:paraId="01E79BE5" w14:textId="77777777" w:rsidTr="00091EC1">
        <w:tc>
          <w:tcPr>
            <w:tcW w:w="3690" w:type="dxa"/>
          </w:tcPr>
          <w:p w14:paraId="617CD019" w14:textId="54887B86" w:rsidR="00E10909" w:rsidRPr="00981F60" w:rsidRDefault="00E10909" w:rsidP="00091EC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 -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หมุนเวียนบริษัทอื่น</w:t>
            </w:r>
          </w:p>
        </w:tc>
        <w:tc>
          <w:tcPr>
            <w:tcW w:w="555" w:type="dxa"/>
          </w:tcPr>
          <w:p w14:paraId="0C484566" w14:textId="77777777" w:rsidR="00E10909" w:rsidRPr="00981F60" w:rsidRDefault="00E10909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B9B0643" w14:textId="4D03F8E5" w:rsidR="00E1090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144" w:type="dxa"/>
          </w:tcPr>
          <w:p w14:paraId="154C18A0" w14:textId="77777777" w:rsidR="00E10909" w:rsidRPr="00981F60" w:rsidRDefault="00E1090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3597543" w14:textId="69442186" w:rsidR="00E1090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1090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E1090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152" w:type="dxa"/>
          </w:tcPr>
          <w:p w14:paraId="39F45B97" w14:textId="77777777" w:rsidR="00E10909" w:rsidRPr="00981F60" w:rsidRDefault="00E10909" w:rsidP="00091EC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E6A77EF" w14:textId="07999D89" w:rsidR="00E1090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144" w:type="dxa"/>
          </w:tcPr>
          <w:p w14:paraId="058801FD" w14:textId="77777777" w:rsidR="00E10909" w:rsidRPr="00981F60" w:rsidRDefault="00E10909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DC10B9E" w14:textId="67E31CE5" w:rsidR="00E10909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1090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E10909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</w:tr>
      <w:tr w:rsidR="00EB2D3C" w:rsidRPr="00981F60" w14:paraId="2B0D3D58" w14:textId="77777777" w:rsidTr="00091EC1">
        <w:tc>
          <w:tcPr>
            <w:tcW w:w="3690" w:type="dxa"/>
          </w:tcPr>
          <w:p w14:paraId="2346259C" w14:textId="12F7A610" w:rsidR="00EB2D3C" w:rsidRPr="00981F60" w:rsidRDefault="00EB2D3C" w:rsidP="00091EC1">
            <w:pPr>
              <w:spacing w:line="300" w:lineRule="exact"/>
              <w:ind w:left="174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81F60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55" w:type="dxa"/>
          </w:tcPr>
          <w:p w14:paraId="551D9927" w14:textId="77777777" w:rsidR="00EB2D3C" w:rsidRPr="00981F60" w:rsidRDefault="00EB2D3C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B8951F2" w14:textId="38BDFE10" w:rsidR="00EB2D3C" w:rsidRPr="00981F60" w:rsidRDefault="00EB2D3C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0E199685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6B02B7C" w14:textId="0371EF3C" w:rsidR="00EB2D3C" w:rsidRPr="00981F60" w:rsidRDefault="00EB2D3C" w:rsidP="00091EC1">
            <w:pPr>
              <w:tabs>
                <w:tab w:val="decimal" w:pos="1029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2F80EC3F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FF3E933" w14:textId="4FD26452" w:rsidR="00EB2D3C" w:rsidRPr="00981F60" w:rsidRDefault="00735C6F" w:rsidP="00091EC1">
            <w:pPr>
              <w:tabs>
                <w:tab w:val="decimal" w:pos="1019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4B465232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3CC2DFD" w14:textId="4CEA113A" w:rsidR="00EB2D3C" w:rsidRPr="00981F60" w:rsidRDefault="00EB2D3C" w:rsidP="00091EC1">
            <w:pPr>
              <w:tabs>
                <w:tab w:val="decimal" w:pos="1020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2D3C" w:rsidRPr="00981F60" w14:paraId="3CF62AA9" w14:textId="77777777" w:rsidTr="00091EC1">
        <w:tc>
          <w:tcPr>
            <w:tcW w:w="3690" w:type="dxa"/>
          </w:tcPr>
          <w:p w14:paraId="7C9DFCFE" w14:textId="328F904D" w:rsidR="00EB2D3C" w:rsidRPr="00981F60" w:rsidRDefault="00EB2D3C" w:rsidP="00091EC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</w:pPr>
            <w:r w:rsidRPr="00981F6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รวมสินทรัพย์ที่เกิดจากสัญญา -</w:t>
            </w:r>
            <w:r w:rsidRPr="00981F60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หมุนเวียน - สุทธิ</w:t>
            </w:r>
          </w:p>
        </w:tc>
        <w:tc>
          <w:tcPr>
            <w:tcW w:w="555" w:type="dxa"/>
          </w:tcPr>
          <w:p w14:paraId="53FF8ADE" w14:textId="77777777" w:rsidR="00EB2D3C" w:rsidRPr="00981F60" w:rsidRDefault="00EB2D3C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D7F4463" w14:textId="1E026EE6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144" w:type="dxa"/>
          </w:tcPr>
          <w:p w14:paraId="666F465B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55EAFA55" w14:textId="494E64D9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152" w:type="dxa"/>
          </w:tcPr>
          <w:p w14:paraId="32927096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6F5FEF0" w14:textId="697198E9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144" w:type="dxa"/>
          </w:tcPr>
          <w:p w14:paraId="16420BDD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7ECDEC7B" w14:textId="1F0F3394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</w:tr>
      <w:tr w:rsidR="00EB2D3C" w:rsidRPr="00981F60" w14:paraId="564624A3" w14:textId="77777777" w:rsidTr="00091EC1">
        <w:tc>
          <w:tcPr>
            <w:tcW w:w="3690" w:type="dxa"/>
          </w:tcPr>
          <w:p w14:paraId="6037FEBE" w14:textId="200D2477" w:rsidR="00EB2D3C" w:rsidRPr="00981F60" w:rsidRDefault="00F7213A" w:rsidP="00091EC1">
            <w:pPr>
              <w:tabs>
                <w:tab w:val="left" w:pos="270"/>
              </w:tabs>
              <w:spacing w:line="300" w:lineRule="exact"/>
              <w:ind w:right="187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เช็คลงวันที่ล่วงหน้า</w:t>
            </w:r>
          </w:p>
        </w:tc>
        <w:tc>
          <w:tcPr>
            <w:tcW w:w="555" w:type="dxa"/>
          </w:tcPr>
          <w:p w14:paraId="5F349CFB" w14:textId="77777777" w:rsidR="00EB2D3C" w:rsidRPr="00981F60" w:rsidRDefault="00EB2D3C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07740D9" w14:textId="3EE5E200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144" w:type="dxa"/>
          </w:tcPr>
          <w:p w14:paraId="79FF7B60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92D1B12" w14:textId="6F1F48FA" w:rsidR="00EB2D3C" w:rsidRPr="00981F60" w:rsidRDefault="00EB2D3C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32745709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43BB169" w14:textId="45ACECC5" w:rsidR="00EB2D3C" w:rsidRPr="00981F60" w:rsidRDefault="00EB2D3C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111EB5F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77FA0BC" w14:textId="79717D15" w:rsidR="00EB2D3C" w:rsidRPr="00981F60" w:rsidRDefault="00EB2D3C" w:rsidP="00091EC1">
            <w:pPr>
              <w:tabs>
                <w:tab w:val="decimal" w:pos="55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2D3C" w:rsidRPr="00981F60" w14:paraId="6F613437" w14:textId="77777777" w:rsidTr="00091EC1">
        <w:tc>
          <w:tcPr>
            <w:tcW w:w="3690" w:type="dxa"/>
          </w:tcPr>
          <w:p w14:paraId="5BF860F9" w14:textId="77777777" w:rsidR="00EB2D3C" w:rsidRPr="00981F60" w:rsidRDefault="00EB2D3C" w:rsidP="00091EC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555" w:type="dxa"/>
          </w:tcPr>
          <w:p w14:paraId="62AD0F8A" w14:textId="77777777" w:rsidR="00EB2D3C" w:rsidRPr="00981F60" w:rsidRDefault="00EB2D3C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243A0E3B" w14:textId="26861E58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144" w:type="dxa"/>
          </w:tcPr>
          <w:p w14:paraId="6240B2E4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71BBD47" w14:textId="7370EC24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843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152" w:type="dxa"/>
          </w:tcPr>
          <w:p w14:paraId="2E392E93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2BC98D0" w14:textId="74B13E6C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854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144" w:type="dxa"/>
          </w:tcPr>
          <w:p w14:paraId="783F547A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98C242" w14:textId="23929D27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</w:tr>
      <w:tr w:rsidR="00EB2D3C" w:rsidRPr="00981F60" w14:paraId="00BF5ACA" w14:textId="77777777" w:rsidTr="00091EC1">
        <w:tc>
          <w:tcPr>
            <w:tcW w:w="3690" w:type="dxa"/>
          </w:tcPr>
          <w:p w14:paraId="7F1D24CD" w14:textId="71FD85D8" w:rsidR="00EB2D3C" w:rsidRPr="00981F60" w:rsidRDefault="00EB2D3C" w:rsidP="00091EC1">
            <w:pPr>
              <w:tabs>
                <w:tab w:val="left" w:pos="252"/>
                <w:tab w:val="left" w:pos="900"/>
                <w:tab w:val="left" w:pos="1440"/>
              </w:tabs>
              <w:spacing w:line="300" w:lineRule="exact"/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555" w:type="dxa"/>
          </w:tcPr>
          <w:p w14:paraId="1C19D25F" w14:textId="315F9FEA" w:rsidR="00EB2D3C" w:rsidRPr="00981F60" w:rsidRDefault="00981F60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23" w:type="dxa"/>
          </w:tcPr>
          <w:p w14:paraId="25A850C5" w14:textId="0319B222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44" w:type="dxa"/>
          </w:tcPr>
          <w:p w14:paraId="452F4944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21A9C48" w14:textId="4776790E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152" w:type="dxa"/>
          </w:tcPr>
          <w:p w14:paraId="11EA4330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320316C" w14:textId="2DFA1188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44" w:type="dxa"/>
          </w:tcPr>
          <w:p w14:paraId="6514E3C9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7370E8" w14:textId="3E87B3FD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</w:tr>
      <w:tr w:rsidR="00EB2D3C" w:rsidRPr="00981F60" w14:paraId="0AF0BDB3" w14:textId="77777777" w:rsidTr="00091EC1">
        <w:tc>
          <w:tcPr>
            <w:tcW w:w="3690" w:type="dxa"/>
          </w:tcPr>
          <w:p w14:paraId="480A9714" w14:textId="64E8FE57" w:rsidR="00EB2D3C" w:rsidRPr="00981F60" w:rsidRDefault="00EB2D3C" w:rsidP="00091EC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555" w:type="dxa"/>
          </w:tcPr>
          <w:p w14:paraId="5952ADBC" w14:textId="77777777" w:rsidR="00EB2D3C" w:rsidRPr="00981F60" w:rsidRDefault="00EB2D3C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53DFF7F0" w14:textId="59B21FC2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697</w:t>
            </w:r>
          </w:p>
        </w:tc>
        <w:tc>
          <w:tcPr>
            <w:tcW w:w="144" w:type="dxa"/>
          </w:tcPr>
          <w:p w14:paraId="52378894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77F802A" w14:textId="428EB749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188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596</w:t>
            </w:r>
          </w:p>
        </w:tc>
        <w:tc>
          <w:tcPr>
            <w:tcW w:w="152" w:type="dxa"/>
          </w:tcPr>
          <w:p w14:paraId="3164A267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CB70668" w14:textId="087088ED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304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317</w:t>
            </w:r>
          </w:p>
        </w:tc>
        <w:tc>
          <w:tcPr>
            <w:tcW w:w="144" w:type="dxa"/>
          </w:tcPr>
          <w:p w14:paraId="147DBE71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14:paraId="36FFB5DD" w14:textId="23062A8B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</w:tr>
      <w:tr w:rsidR="00EB2D3C" w:rsidRPr="00981F60" w14:paraId="01ED6ED2" w14:textId="77777777" w:rsidTr="00091EC1">
        <w:tc>
          <w:tcPr>
            <w:tcW w:w="3690" w:type="dxa"/>
          </w:tcPr>
          <w:p w14:paraId="50AA2A68" w14:textId="0BBE0B50" w:rsidR="00EB2D3C" w:rsidRPr="00981F60" w:rsidRDefault="00EB2D3C" w:rsidP="00091EC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555" w:type="dxa"/>
          </w:tcPr>
          <w:p w14:paraId="2B29C255" w14:textId="77777777" w:rsidR="00EB2D3C" w:rsidRPr="00981F60" w:rsidRDefault="00EB2D3C" w:rsidP="00091EC1">
            <w:pPr>
              <w:spacing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4" w:space="0" w:color="auto"/>
            </w:tcBorders>
          </w:tcPr>
          <w:p w14:paraId="7C10F597" w14:textId="62F167D6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144" w:type="dxa"/>
          </w:tcPr>
          <w:p w14:paraId="31AAA355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4" w:space="0" w:color="auto"/>
            </w:tcBorders>
          </w:tcPr>
          <w:p w14:paraId="7A48C8EB" w14:textId="574DF892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296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</w:p>
        </w:tc>
        <w:tc>
          <w:tcPr>
            <w:tcW w:w="152" w:type="dxa"/>
          </w:tcPr>
          <w:p w14:paraId="5550E5CB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4" w:space="0" w:color="auto"/>
            </w:tcBorders>
          </w:tcPr>
          <w:p w14:paraId="1B8C717E" w14:textId="1E2F4C42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674</w:t>
            </w:r>
            <w:r w:rsidR="00EB2D3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44" w:type="dxa"/>
          </w:tcPr>
          <w:p w14:paraId="75EAB2F5" w14:textId="77777777" w:rsidR="00EB2D3C" w:rsidRPr="00981F60" w:rsidRDefault="00EB2D3C" w:rsidP="00091EC1">
            <w:pPr>
              <w:tabs>
                <w:tab w:val="left" w:pos="2013"/>
              </w:tabs>
              <w:spacing w:line="300" w:lineRule="exact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double" w:sz="4" w:space="0" w:color="auto"/>
            </w:tcBorders>
          </w:tcPr>
          <w:p w14:paraId="47E04615" w14:textId="207FC95B" w:rsidR="00EB2D3C" w:rsidRPr="00981F60" w:rsidRDefault="00981F60" w:rsidP="00091EC1">
            <w:pPr>
              <w:tabs>
                <w:tab w:val="decimal" w:pos="1002"/>
              </w:tabs>
              <w:spacing w:line="300" w:lineRule="exact"/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EB2D3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</w:tr>
    </w:tbl>
    <w:p w14:paraId="749D8C67" w14:textId="16AFE97D" w:rsidR="00091EC1" w:rsidRDefault="008D1007" w:rsidP="00091EC1">
      <w:pPr>
        <w:spacing w:before="120" w:line="280" w:lineRule="exact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981F60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</w:t>
      </w:r>
      <w:r w:rsidR="00B90C5A" w:rsidRPr="00981F60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7407EA" w:rsidRPr="00981F60">
        <w:rPr>
          <w:rFonts w:asciiTheme="majorBidi" w:hAnsiTheme="majorBidi" w:cstheme="majorBidi"/>
          <w:spacing w:val="-4"/>
          <w:sz w:val="24"/>
          <w:szCs w:val="24"/>
          <w:cs/>
        </w:rPr>
        <w:t>โดย</w:t>
      </w:r>
      <w:r w:rsidR="00B90C5A" w:rsidRPr="00981F60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สินทรัพย์ที่เกิดจากสัญญาดังกล่าวจะ</w:t>
      </w:r>
      <w:r w:rsidR="007407EA" w:rsidRPr="00981F60">
        <w:rPr>
          <w:rFonts w:asciiTheme="majorBidi" w:hAnsiTheme="majorBidi" w:cstheme="majorBidi"/>
          <w:spacing w:val="-4"/>
          <w:sz w:val="24"/>
          <w:szCs w:val="24"/>
          <w:cs/>
        </w:rPr>
        <w:t>ออกใบแจ้งหนี้และถูก</w:t>
      </w:r>
      <w:r w:rsidR="00B90C5A" w:rsidRPr="00981F60">
        <w:rPr>
          <w:rFonts w:asciiTheme="majorBidi" w:hAnsiTheme="majorBidi" w:cstheme="majorBidi"/>
          <w:spacing w:val="-4"/>
          <w:sz w:val="24"/>
          <w:szCs w:val="24"/>
          <w:cs/>
        </w:rPr>
        <w:t xml:space="preserve">จัดประเภทใหม่เป็นลูกหนี้การค้าภายใน </w:t>
      </w:r>
      <w:r w:rsidR="00981F60" w:rsidRPr="00981F60">
        <w:rPr>
          <w:rFonts w:asciiTheme="majorBidi" w:hAnsiTheme="majorBidi" w:cstheme="majorBidi"/>
          <w:spacing w:val="-4"/>
          <w:sz w:val="24"/>
          <w:szCs w:val="24"/>
        </w:rPr>
        <w:t>1</w:t>
      </w:r>
      <w:r w:rsidR="00B90C5A" w:rsidRPr="00981F60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B90C5A" w:rsidRPr="00981F60">
        <w:rPr>
          <w:rFonts w:asciiTheme="majorBidi" w:hAnsiTheme="majorBidi" w:cstheme="majorBidi"/>
          <w:spacing w:val="-4"/>
          <w:sz w:val="24"/>
          <w:szCs w:val="24"/>
          <w:cs/>
        </w:rPr>
        <w:t>ปี</w:t>
      </w:r>
      <w:r w:rsidR="00091EC1">
        <w:rPr>
          <w:rFonts w:asciiTheme="majorBidi" w:hAnsiTheme="majorBidi" w:cstheme="majorBidi"/>
          <w:b/>
          <w:bCs/>
          <w:cs/>
        </w:rPr>
        <w:br w:type="page"/>
      </w:r>
    </w:p>
    <w:p w14:paraId="0CC123F1" w14:textId="05143E10" w:rsidR="002F2E82" w:rsidRPr="00981F60" w:rsidRDefault="002F2E82" w:rsidP="002228F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สินทรัพย์ทางการเงินหมุนเวียนอื่น</w:t>
      </w:r>
      <w:r w:rsidRPr="00981F60">
        <w:rPr>
          <w:rFonts w:asciiTheme="majorBidi" w:hAnsiTheme="majorBidi" w:cstheme="majorBidi"/>
          <w:b/>
          <w:bCs/>
          <w:cs/>
        </w:rPr>
        <w:br/>
      </w:r>
      <w:r w:rsidRPr="00981F60">
        <w:rPr>
          <w:rFonts w:asciiTheme="majorBidi" w:hAnsiTheme="majorBidi" w:cstheme="majorBidi"/>
          <w:cs/>
        </w:rPr>
        <w:t xml:space="preserve">สินทรัพย์ทางการเงินหมุนเวียนอื่น </w:t>
      </w:r>
      <w:r w:rsidR="0030681E"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D5235D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D5235D" w:rsidRPr="00981F60">
        <w:rPr>
          <w:rFonts w:asciiTheme="majorBidi" w:hAnsiTheme="majorBidi" w:cstheme="majorBidi"/>
        </w:rPr>
        <w:t xml:space="preserve"> </w:t>
      </w:r>
      <w:r w:rsidR="00D5235D" w:rsidRPr="00981F60">
        <w:rPr>
          <w:rFonts w:asciiTheme="majorBidi" w:hAnsiTheme="majorBidi" w:cstheme="majorBidi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</w:rPr>
        <w:t>31</w:t>
      </w:r>
      <w:r w:rsidR="00D5235D" w:rsidRPr="00981F60">
        <w:rPr>
          <w:rFonts w:asciiTheme="majorBidi" w:hAnsiTheme="majorBidi" w:cstheme="majorBidi"/>
        </w:rPr>
        <w:t xml:space="preserve"> </w:t>
      </w:r>
      <w:r w:rsidR="00D5235D" w:rsidRPr="00981F60">
        <w:rPr>
          <w:rFonts w:asciiTheme="majorBidi" w:hAnsiTheme="majorBidi" w:cstheme="majorBidi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</w:rPr>
        <w:t>256</w:t>
      </w:r>
      <w:r w:rsidR="00981F60" w:rsidRPr="00981F60">
        <w:rPr>
          <w:rFonts w:asciiTheme="majorBidi" w:eastAsiaTheme="minorEastAsia" w:hAnsiTheme="majorBidi" w:cstheme="majorBidi"/>
          <w:lang w:eastAsia="ja-JP"/>
        </w:rPr>
        <w:t>8</w:t>
      </w:r>
      <w:r w:rsidR="00D5235D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981F60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981F60" w:rsidRDefault="002F2E82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981F60" w:rsidRDefault="002F2E82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981F60" w:rsidRDefault="002F2E82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981F60" w:rsidRDefault="002F2E82" w:rsidP="002228F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981F60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981F60" w:rsidRDefault="002F2E82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981F60" w:rsidRDefault="002F2E82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981F60" w:rsidRDefault="002F2E82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981F60" w:rsidRDefault="002F2E82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981F60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D5235D" w:rsidRPr="00981F60" w:rsidRDefault="00D5235D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5442F1C" w14:textId="620A8AC7" w:rsidR="00D5235D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43D01831" w14:textId="77777777" w:rsidR="00D5235D" w:rsidRPr="00981F60" w:rsidRDefault="00D5235D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A57792E" w14:textId="0BE8CA7C" w:rsidR="00D5235D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48D0AC35" w14:textId="77777777" w:rsidR="00D5235D" w:rsidRPr="00981F60" w:rsidRDefault="00D5235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086B4692" w14:textId="0A0D8637" w:rsidR="00D5235D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167F164C" w14:textId="77777777" w:rsidR="00D5235D" w:rsidRPr="00981F60" w:rsidRDefault="00D5235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1822DA6" w14:textId="65EFB57D" w:rsidR="00D5235D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66CDB" w:rsidRPr="00981F60" w14:paraId="5B9531ED" w14:textId="77777777" w:rsidTr="002B3419">
        <w:trPr>
          <w:cantSplit/>
          <w:tblHeader/>
        </w:trPr>
        <w:tc>
          <w:tcPr>
            <w:tcW w:w="3852" w:type="dxa"/>
          </w:tcPr>
          <w:p w14:paraId="6A60593B" w14:textId="77777777" w:rsidR="00366CDB" w:rsidRPr="00981F60" w:rsidRDefault="00366CDB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D4C21C6" w14:textId="4F07E2D8" w:rsidR="00366CDB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3CB86DA4" w14:textId="77777777" w:rsidR="00366CDB" w:rsidRPr="00981F60" w:rsidRDefault="00366CDB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2F5B6" w14:textId="2E487B6D" w:rsidR="00366CDB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BA90562" w14:textId="77777777" w:rsidR="00366CDB" w:rsidRPr="00981F60" w:rsidRDefault="00366CDB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05845" w14:textId="2C81C226" w:rsidR="00366CDB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5871679" w14:textId="77777777" w:rsidR="00366CDB" w:rsidRPr="00981F60" w:rsidRDefault="00366CDB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5FDC5" w14:textId="654FE40D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53D10" w:rsidRPr="00981F60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3391DAC4" w:rsidR="00A53D10" w:rsidRPr="00981F60" w:rsidRDefault="00A53D10" w:rsidP="00CE475B">
            <w:pPr>
              <w:tabs>
                <w:tab w:val="left" w:pos="360"/>
              </w:tabs>
              <w:ind w:left="74" w:right="-259" w:hanging="9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เงินฝากประจำอายุเกิน 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แต่ไม่เกิน 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7790EECC" w:rsidR="00A53D10" w:rsidRPr="00981F60" w:rsidRDefault="00981F60" w:rsidP="00A53D10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vAlign w:val="bottom"/>
          </w:tcPr>
          <w:p w14:paraId="7C3FAFE9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31FC283E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80" w:type="dxa"/>
            <w:vAlign w:val="bottom"/>
          </w:tcPr>
          <w:p w14:paraId="39BBB411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7EDEEE92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vAlign w:val="bottom"/>
          </w:tcPr>
          <w:p w14:paraId="6D726899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77A30FC3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A53D10" w:rsidRPr="00981F60" w14:paraId="3F037569" w14:textId="77777777" w:rsidTr="002B3419">
        <w:trPr>
          <w:cantSplit/>
        </w:trPr>
        <w:tc>
          <w:tcPr>
            <w:tcW w:w="3852" w:type="dxa"/>
            <w:hideMark/>
          </w:tcPr>
          <w:p w14:paraId="05AE93A5" w14:textId="77777777" w:rsidR="00A53D10" w:rsidRPr="00981F60" w:rsidRDefault="00A53D10" w:rsidP="00CE475B">
            <w:pPr>
              <w:tabs>
                <w:tab w:val="left" w:pos="360"/>
              </w:tabs>
              <w:ind w:left="74" w:right="-259" w:hanging="92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2CA88" w14:textId="71FA0A3E" w:rsidR="00A53D10" w:rsidRPr="00981F60" w:rsidRDefault="00981F60" w:rsidP="00A53D1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90" w:type="dxa"/>
            <w:vAlign w:val="bottom"/>
          </w:tcPr>
          <w:p w14:paraId="0A006F9E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6BA51" w14:textId="3EAA628A" w:rsidR="00A53D10" w:rsidRPr="00981F60" w:rsidRDefault="00981F60" w:rsidP="00A53D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180" w:type="dxa"/>
            <w:vAlign w:val="bottom"/>
          </w:tcPr>
          <w:p w14:paraId="5BE69EEC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BBA59" w14:textId="54D48869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vAlign w:val="bottom"/>
          </w:tcPr>
          <w:p w14:paraId="74D8B069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4A24F" w14:textId="0E822880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</w:tbl>
    <w:p w14:paraId="02499010" w14:textId="759D29E9" w:rsidR="00EE7964" w:rsidRPr="00981F60" w:rsidRDefault="00EE7964" w:rsidP="00091EC1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spacing w:before="360"/>
        <w:ind w:left="0" w:right="-706" w:firstLine="0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  <w:lang w:val="en-US" w:eastAsia="en-US"/>
        </w:rPr>
        <w:t>สินทรัพย์</w:t>
      </w:r>
      <w:r w:rsidRPr="00981F60">
        <w:rPr>
          <w:rFonts w:asciiTheme="majorBidi" w:hAnsiTheme="majorBidi" w:cstheme="majorBidi"/>
          <w:b/>
          <w:bCs/>
          <w:cs/>
        </w:rPr>
        <w:t>หมุนเวียนอื่น</w:t>
      </w:r>
    </w:p>
    <w:p w14:paraId="5B28671E" w14:textId="2E295668" w:rsidR="00EE7964" w:rsidRPr="00981F60" w:rsidRDefault="00EE7964" w:rsidP="002228FD">
      <w:pPr>
        <w:spacing w:after="120"/>
        <w:ind w:left="547" w:right="274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สินทรัพย์หมุนเวียนอื่น </w:t>
      </w:r>
      <w:bookmarkStart w:id="0" w:name="_Hlk68509501"/>
      <w:r w:rsidR="0030681E"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D5235D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D5235D" w:rsidRPr="00981F60">
        <w:rPr>
          <w:rFonts w:asciiTheme="majorBidi" w:hAnsiTheme="majorBidi" w:cstheme="majorBidi"/>
        </w:rPr>
        <w:t xml:space="preserve"> </w:t>
      </w:r>
      <w:r w:rsidR="00D5235D" w:rsidRPr="00981F60">
        <w:rPr>
          <w:rFonts w:asciiTheme="majorBidi" w:hAnsiTheme="majorBidi" w:cstheme="majorBidi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</w:rPr>
        <w:t>31</w:t>
      </w:r>
      <w:r w:rsidR="00D5235D" w:rsidRPr="00981F60">
        <w:rPr>
          <w:rFonts w:asciiTheme="majorBidi" w:hAnsiTheme="majorBidi" w:cstheme="majorBidi"/>
        </w:rPr>
        <w:t xml:space="preserve"> </w:t>
      </w:r>
      <w:r w:rsidR="00D5235D" w:rsidRPr="00981F60">
        <w:rPr>
          <w:rFonts w:asciiTheme="majorBidi" w:hAnsiTheme="majorBidi" w:cstheme="majorBidi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</w:rPr>
        <w:t>256</w:t>
      </w:r>
      <w:r w:rsidR="00981F60" w:rsidRPr="00981F60">
        <w:rPr>
          <w:rFonts w:asciiTheme="majorBidi" w:eastAsiaTheme="minorEastAsia" w:hAnsiTheme="majorBidi" w:cstheme="majorBidi"/>
          <w:lang w:eastAsia="ja-JP"/>
        </w:rPr>
        <w:t>8</w:t>
      </w:r>
      <w:r w:rsidR="00D5235D" w:rsidRPr="00981F60">
        <w:rPr>
          <w:rFonts w:asciiTheme="majorBidi" w:eastAsiaTheme="minorEastAsia" w:hAnsiTheme="majorBidi" w:cstheme="majorBidi"/>
          <w:lang w:eastAsia="ja-JP"/>
        </w:rPr>
        <w:t xml:space="preserve"> </w:t>
      </w:r>
      <w:r w:rsidRPr="00981F60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981F60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981F60" w:rsidRDefault="00EE7964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981F60" w:rsidRDefault="00EE7964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981F60" w:rsidRDefault="00EE7964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981F60" w:rsidRDefault="00EE7964" w:rsidP="002228F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981F60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981F60" w:rsidRDefault="00EE7964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1" w:name="_Hlk68509492"/>
            <w:bookmarkEnd w:id="0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981F60" w:rsidRDefault="00EE7964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981F60" w:rsidRDefault="00EE7964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981F60" w:rsidRDefault="00EE7964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DDF" w:rsidRPr="00981F60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E97DDF" w:rsidRPr="00981F60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2A54F09" w14:textId="767EA598" w:rsidR="00E97DDF" w:rsidRPr="00981F60" w:rsidRDefault="00981F60" w:rsidP="00E97DDF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6AD5BB52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67EB55D" w14:textId="68A5130C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2600963D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7F9079BF" w14:textId="571CF09B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649BA18D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5EE4185" w14:textId="250877BD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97DDF" w:rsidRPr="00981F60" w14:paraId="73AA73FB" w14:textId="77777777" w:rsidTr="002B3419">
        <w:trPr>
          <w:cantSplit/>
          <w:tblHeader/>
        </w:trPr>
        <w:tc>
          <w:tcPr>
            <w:tcW w:w="3852" w:type="dxa"/>
          </w:tcPr>
          <w:p w14:paraId="69DB5BC8" w14:textId="77777777" w:rsidR="00E97DDF" w:rsidRPr="00981F60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F5CEEFC" w14:textId="18EE498F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4B48FF88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FD0E8" w14:textId="561B0083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47E3F95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A59EECE" w14:textId="7EB2FD44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072B06BE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AE5974" w14:textId="566F8DD1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249A9" w:rsidRPr="00981F60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8249A9" w:rsidRPr="00981F60" w:rsidRDefault="008249A9" w:rsidP="002A12E7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61149E0C" w:rsidR="008249A9" w:rsidRPr="00981F60" w:rsidRDefault="00981F60" w:rsidP="008249A9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  <w:vAlign w:val="bottom"/>
          </w:tcPr>
          <w:p w14:paraId="1B3815B7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4203C4CD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180" w:type="dxa"/>
            <w:vAlign w:val="bottom"/>
          </w:tcPr>
          <w:p w14:paraId="6188EA69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47B9F7AF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90" w:type="dxa"/>
            <w:vAlign w:val="bottom"/>
          </w:tcPr>
          <w:p w14:paraId="76D9B7D4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26FFC4A4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</w:tr>
      <w:tr w:rsidR="008249A9" w:rsidRPr="00981F60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8249A9" w:rsidRPr="00981F60" w:rsidRDefault="008249A9" w:rsidP="002A12E7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0F094E11" w:rsidR="008249A9" w:rsidRPr="00981F60" w:rsidRDefault="00981F60" w:rsidP="008249A9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90" w:type="dxa"/>
            <w:vAlign w:val="bottom"/>
          </w:tcPr>
          <w:p w14:paraId="2A7B3367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327FAD88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80" w:type="dxa"/>
            <w:vAlign w:val="bottom"/>
          </w:tcPr>
          <w:p w14:paraId="019B5C6A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5C92B838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  <w:vAlign w:val="bottom"/>
          </w:tcPr>
          <w:p w14:paraId="4BFEB934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2A64AB58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8249A9" w:rsidRPr="00981F60" w14:paraId="0A82BED1" w14:textId="77777777" w:rsidTr="002B3419">
        <w:trPr>
          <w:cantSplit/>
        </w:trPr>
        <w:tc>
          <w:tcPr>
            <w:tcW w:w="3852" w:type="dxa"/>
            <w:hideMark/>
          </w:tcPr>
          <w:p w14:paraId="3F0F2CC7" w14:textId="77777777" w:rsidR="008249A9" w:rsidRPr="00981F60" w:rsidRDefault="008249A9" w:rsidP="002A12E7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5AD61" w14:textId="68D163BC" w:rsidR="008249A9" w:rsidRPr="00981F60" w:rsidRDefault="00981F60" w:rsidP="00824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90" w:type="dxa"/>
            <w:vAlign w:val="bottom"/>
          </w:tcPr>
          <w:p w14:paraId="5A4928F8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59DEA" w14:textId="4FC83479" w:rsidR="008249A9" w:rsidRPr="00981F60" w:rsidRDefault="00981F60" w:rsidP="00824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80" w:type="dxa"/>
            <w:vAlign w:val="bottom"/>
          </w:tcPr>
          <w:p w14:paraId="29780276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32448" w14:textId="330BDFF3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90" w:type="dxa"/>
            <w:vAlign w:val="bottom"/>
          </w:tcPr>
          <w:p w14:paraId="1F93DFEF" w14:textId="77777777" w:rsidR="008249A9" w:rsidRPr="00981F60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29E62" w14:textId="7D0053FF" w:rsidR="008249A9" w:rsidRPr="00981F60" w:rsidRDefault="00981F60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8249A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</w:tbl>
    <w:bookmarkEnd w:id="1"/>
    <w:p w14:paraId="363BDDB9" w14:textId="77777777" w:rsidR="008C4DE7" w:rsidRPr="00981F60" w:rsidRDefault="00FF7FCB" w:rsidP="002228F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6DB596AD" w14:textId="5242143E" w:rsidR="008C4DE7" w:rsidRPr="00981F60" w:rsidRDefault="008C4DE7" w:rsidP="002228FD">
      <w:pPr>
        <w:spacing w:after="120"/>
        <w:ind w:left="547"/>
        <w:rPr>
          <w:rFonts w:asciiTheme="majorBidi" w:hAnsiTheme="majorBidi" w:cstheme="majorBidi"/>
          <w:b/>
          <w:bCs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>สินทรัพย์ทางการเงิน</w:t>
      </w:r>
      <w:r w:rsidR="002163C8" w:rsidRPr="00981F60">
        <w:rPr>
          <w:rFonts w:asciiTheme="majorBidi" w:hAnsiTheme="majorBidi" w:cstheme="majorBidi"/>
          <w:spacing w:val="-4"/>
          <w:cs/>
        </w:rPr>
        <w:t>ไม่</w:t>
      </w:r>
      <w:r w:rsidRPr="00981F60">
        <w:rPr>
          <w:rFonts w:asciiTheme="majorBidi" w:hAnsiTheme="majorBidi" w:cstheme="majorBidi"/>
          <w:spacing w:val="-4"/>
          <w:cs/>
        </w:rPr>
        <w:t xml:space="preserve">หมุนเวียนอื่น 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D5235D" w:rsidRPr="00981F60">
        <w:rPr>
          <w:rFonts w:asciiTheme="majorBidi" w:hAnsiTheme="majorBidi" w:cstheme="majorBidi"/>
          <w:spacing w:val="-8"/>
        </w:rPr>
        <w:t xml:space="preserve"> 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8"/>
        </w:rPr>
        <w:t>31</w:t>
      </w:r>
      <w:r w:rsidR="00D5235D" w:rsidRPr="00981F60">
        <w:rPr>
          <w:rFonts w:asciiTheme="majorBidi" w:hAnsiTheme="majorBidi" w:cstheme="majorBidi"/>
          <w:spacing w:val="-8"/>
        </w:rPr>
        <w:t xml:space="preserve"> </w:t>
      </w:r>
      <w:r w:rsidR="00D5235D" w:rsidRPr="00981F60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8"/>
        </w:rPr>
        <w:t>256</w:t>
      </w:r>
      <w:r w:rsidR="00981F60" w:rsidRPr="00981F60">
        <w:rPr>
          <w:rFonts w:asciiTheme="majorBidi" w:eastAsiaTheme="minorEastAsia" w:hAnsiTheme="majorBidi" w:cstheme="majorBidi"/>
          <w:spacing w:val="-8"/>
          <w:lang w:eastAsia="ja-JP"/>
        </w:rPr>
        <w:t>8</w:t>
      </w:r>
      <w:r w:rsidR="00D5235D" w:rsidRPr="00981F60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C05789" w:rsidRPr="00981F60" w14:paraId="227601A2" w14:textId="77777777" w:rsidTr="00962796">
        <w:trPr>
          <w:cantSplit/>
          <w:tblHeader/>
        </w:trPr>
        <w:tc>
          <w:tcPr>
            <w:tcW w:w="3852" w:type="dxa"/>
          </w:tcPr>
          <w:p w14:paraId="6A626DAC" w14:textId="77777777" w:rsidR="008C4DE7" w:rsidRPr="00981F60" w:rsidRDefault="008C4DE7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" w:name="_Hlk180932210"/>
          </w:p>
        </w:tc>
        <w:tc>
          <w:tcPr>
            <w:tcW w:w="2322" w:type="dxa"/>
            <w:gridSpan w:val="3"/>
          </w:tcPr>
          <w:p w14:paraId="5D163F04" w14:textId="77777777" w:rsidR="008C4DE7" w:rsidRPr="00981F60" w:rsidRDefault="008C4DE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7C6CFF" w14:textId="77777777" w:rsidR="008C4DE7" w:rsidRPr="00981F60" w:rsidRDefault="008C4DE7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756E45BB" w14:textId="77777777" w:rsidR="008C4DE7" w:rsidRPr="00981F60" w:rsidRDefault="008C4DE7" w:rsidP="002228F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981F60" w14:paraId="6FD21242" w14:textId="77777777" w:rsidTr="00962796">
        <w:trPr>
          <w:cantSplit/>
          <w:tblHeader/>
        </w:trPr>
        <w:tc>
          <w:tcPr>
            <w:tcW w:w="3852" w:type="dxa"/>
          </w:tcPr>
          <w:p w14:paraId="24297081" w14:textId="77777777" w:rsidR="008C4DE7" w:rsidRPr="00981F60" w:rsidRDefault="008C4DE7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64CDD7BB" w14:textId="77777777" w:rsidR="008C4DE7" w:rsidRPr="00981F60" w:rsidRDefault="008C4DE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DA1D17" w14:textId="77777777" w:rsidR="008C4DE7" w:rsidRPr="00981F60" w:rsidRDefault="008C4DE7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159AD460" w14:textId="77777777" w:rsidR="008C4DE7" w:rsidRPr="00981F60" w:rsidRDefault="008C4DE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DDF" w:rsidRPr="00981F60" w14:paraId="6E9AD269" w14:textId="77777777" w:rsidTr="00962796">
        <w:trPr>
          <w:cantSplit/>
          <w:tblHeader/>
        </w:trPr>
        <w:tc>
          <w:tcPr>
            <w:tcW w:w="3852" w:type="dxa"/>
          </w:tcPr>
          <w:p w14:paraId="69134E55" w14:textId="77777777" w:rsidR="00E97DDF" w:rsidRPr="00981F60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4B10380" w14:textId="5EC3D94E" w:rsidR="00E97DDF" w:rsidRPr="00981F60" w:rsidRDefault="00981F60" w:rsidP="00E97DDF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35DFF934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CD8D8D5" w14:textId="016505A1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6035917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597DAEFB" w14:textId="588736A6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45AEB50A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EA016E3" w14:textId="348215F0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97DDF" w:rsidRPr="00981F60" w14:paraId="2DA04FDD" w14:textId="77777777" w:rsidTr="00962796">
        <w:trPr>
          <w:cantSplit/>
          <w:tblHeader/>
        </w:trPr>
        <w:tc>
          <w:tcPr>
            <w:tcW w:w="3852" w:type="dxa"/>
          </w:tcPr>
          <w:p w14:paraId="196C62D2" w14:textId="77777777" w:rsidR="00E97DDF" w:rsidRPr="00981F60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E17E382" w14:textId="08C70B12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57FEE89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EBE6F" w14:textId="11F2420F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D0C78CC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2830718" w14:textId="43B78D11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37B40D85" w14:textId="77777777" w:rsidR="00E97DDF" w:rsidRPr="00981F60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776D14" w14:textId="56FB9775" w:rsidR="00E97DDF" w:rsidRPr="00981F60" w:rsidRDefault="00981F60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53D10" w:rsidRPr="00981F60" w14:paraId="27E2877D" w14:textId="77777777" w:rsidTr="00962796">
        <w:trPr>
          <w:cantSplit/>
        </w:trPr>
        <w:tc>
          <w:tcPr>
            <w:tcW w:w="3852" w:type="dxa"/>
          </w:tcPr>
          <w:p w14:paraId="692E507E" w14:textId="61B2E262" w:rsidR="00A53D10" w:rsidRPr="00981F60" w:rsidRDefault="00A53D10" w:rsidP="002A12E7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1152" w:type="dxa"/>
            <w:vAlign w:val="bottom"/>
          </w:tcPr>
          <w:p w14:paraId="30D2DEDF" w14:textId="27F7D94A" w:rsidR="00A53D10" w:rsidRPr="00981F60" w:rsidRDefault="00981F60" w:rsidP="00A53D10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4BCD679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7CA20A" w14:textId="3F8652B7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76161C6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F0EAC7" w14:textId="2972CA3E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E6BCC41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87AC1D" w14:textId="39310CF2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53D10" w:rsidRPr="00981F60" w14:paraId="76C008AA" w14:textId="77777777" w:rsidTr="00962796">
        <w:trPr>
          <w:cantSplit/>
        </w:trPr>
        <w:tc>
          <w:tcPr>
            <w:tcW w:w="3852" w:type="dxa"/>
            <w:hideMark/>
          </w:tcPr>
          <w:p w14:paraId="20626B66" w14:textId="40FE0AA9" w:rsidR="00A53D10" w:rsidRPr="00981F60" w:rsidRDefault="00A53D10" w:rsidP="002A12E7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EE019" w14:textId="54B1152F" w:rsidR="00A53D10" w:rsidRPr="00981F60" w:rsidRDefault="00981F60" w:rsidP="00A53D1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7A81A31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18E0F" w14:textId="4F080E6F" w:rsidR="00A53D10" w:rsidRPr="00981F60" w:rsidRDefault="00981F60" w:rsidP="00A53D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1B3C17E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FC22" w14:textId="4724E391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B5F537C" w14:textId="77777777" w:rsidR="00A53D10" w:rsidRPr="00981F60" w:rsidRDefault="00A53D10" w:rsidP="00A53D10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27931" w14:textId="0E5522B3" w:rsidR="00A53D10" w:rsidRPr="00981F60" w:rsidRDefault="00981F60" w:rsidP="00A53D10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A53D1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bookmarkEnd w:id="2"/>
    </w:tbl>
    <w:p w14:paraId="1F77DD37" w14:textId="294D70F4" w:rsidR="004A4F86" w:rsidRPr="00981F60" w:rsidRDefault="004A4F86" w:rsidP="002228FD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b/>
          <w:bCs/>
          <w:color w:val="FF0000"/>
        </w:rPr>
        <w:sectPr w:rsidR="004A4F86" w:rsidRPr="00981F60" w:rsidSect="002228FD">
          <w:headerReference w:type="default" r:id="rId9"/>
          <w:footerReference w:type="default" r:id="rId10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3B582CD4" w14:textId="2931F34D" w:rsidR="00546706" w:rsidRPr="00981F60" w:rsidRDefault="00546706" w:rsidP="002A12E7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  <w: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40BC9815" w14:textId="78DFAA6D" w:rsidR="00546706" w:rsidRPr="00981F60" w:rsidRDefault="00546706" w:rsidP="00981F60">
      <w:pPr>
        <w:pStyle w:val="BodyText3"/>
        <w:tabs>
          <w:tab w:val="clear" w:pos="360"/>
          <w:tab w:val="clear" w:pos="900"/>
          <w:tab w:val="left" w:pos="224"/>
        </w:tabs>
        <w:ind w:left="540" w:right="40"/>
        <w:jc w:val="thaiDistribute"/>
        <w:rPr>
          <w:rFonts w:asciiTheme="majorBidi" w:hAnsiTheme="majorBidi" w:cstheme="majorBidi"/>
          <w:spacing w:val="-6"/>
        </w:rPr>
      </w:pPr>
      <w:r w:rsidRPr="00981F60">
        <w:rPr>
          <w:rFonts w:asciiTheme="majorBidi" w:hAnsiTheme="majorBidi" w:cstheme="majorBidi"/>
          <w:spacing w:val="-6"/>
          <w:cs/>
        </w:rPr>
        <w:t xml:space="preserve">เงินลงทุนในบริษัทย่อย </w:t>
      </w:r>
      <w:r w:rsidRPr="00981F60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  <w:lang w:val="en-US"/>
        </w:rPr>
        <w:t>30</w:t>
      </w:r>
      <w:r w:rsidRPr="00981F60">
        <w:rPr>
          <w:rFonts w:asciiTheme="majorBidi" w:hAnsiTheme="majorBidi" w:cstheme="majorBidi"/>
          <w:spacing w:val="-8"/>
          <w:lang w:val="en-US"/>
        </w:rPr>
        <w:t xml:space="preserve"> </w:t>
      </w:r>
      <w:r w:rsidRPr="00981F60">
        <w:rPr>
          <w:rFonts w:asciiTheme="majorBidi" w:hAnsiTheme="majorBidi" w:cstheme="majorBidi"/>
          <w:spacing w:val="-8"/>
          <w:cs/>
          <w:lang w:val="en-US"/>
        </w:rPr>
        <w:t xml:space="preserve">มิถุนายน </w:t>
      </w:r>
      <w:r w:rsidR="00981F60" w:rsidRPr="00981F60">
        <w:rPr>
          <w:rFonts w:asciiTheme="majorBidi" w:hAnsiTheme="majorBidi" w:cstheme="majorBidi"/>
          <w:spacing w:val="-8"/>
          <w:lang w:val="en-US"/>
        </w:rPr>
        <w:t>2569</w:t>
      </w:r>
      <w:r w:rsidRPr="00981F60">
        <w:rPr>
          <w:rFonts w:asciiTheme="majorBidi" w:hAnsiTheme="majorBidi" w:cstheme="majorBidi"/>
          <w:spacing w:val="-8"/>
          <w:lang w:val="en-US"/>
        </w:rPr>
        <w:t xml:space="preserve"> </w:t>
      </w:r>
      <w:r w:rsidRPr="00981F60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8"/>
          <w:lang w:val="en-US"/>
        </w:rPr>
        <w:t>31</w:t>
      </w:r>
      <w:r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8"/>
          <w:lang w:val="en-US"/>
        </w:rPr>
        <w:t>2568</w:t>
      </w:r>
      <w:r w:rsidRPr="00981F60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981F60">
        <w:rPr>
          <w:rFonts w:asciiTheme="majorBidi" w:hAnsiTheme="majorBidi" w:cstheme="majorBidi"/>
          <w:spacing w:val="-6"/>
          <w:cs/>
        </w:rPr>
        <w:t>และเงินปันผลรับจากเงินลงทุนสำหรับงวดสามเดือนและงวดหกเดือนสิ้นสุดวันที่</w:t>
      </w:r>
      <w:r w:rsidR="00981F60">
        <w:rPr>
          <w:rFonts w:asciiTheme="majorBidi" w:hAnsiTheme="majorBidi" w:cstheme="majorBidi" w:hint="cs"/>
          <w:spacing w:val="-6"/>
          <w:cs/>
        </w:rPr>
        <w:t xml:space="preserve"> </w:t>
      </w:r>
      <w:r w:rsidR="00981F60">
        <w:rPr>
          <w:rFonts w:asciiTheme="majorBidi" w:hAnsiTheme="majorBidi" w:cstheme="majorBidi"/>
          <w:spacing w:val="-6"/>
          <w:cs/>
        </w:rPr>
        <w:br/>
      </w:r>
      <w:r w:rsidR="00981F60" w:rsidRPr="00981F60">
        <w:rPr>
          <w:rFonts w:asciiTheme="majorBidi" w:hAnsiTheme="majorBidi" w:cstheme="majorBidi"/>
          <w:spacing w:val="-8"/>
          <w:lang w:val="en-US"/>
        </w:rPr>
        <w:t>30</w:t>
      </w:r>
      <w:r w:rsidRPr="00981F60">
        <w:rPr>
          <w:rFonts w:asciiTheme="majorBidi" w:hAnsiTheme="majorBidi" w:cstheme="majorBidi"/>
          <w:spacing w:val="-8"/>
          <w:lang w:val="en-US"/>
        </w:rPr>
        <w:t xml:space="preserve"> </w:t>
      </w:r>
      <w:r w:rsidRPr="00981F60">
        <w:rPr>
          <w:rFonts w:asciiTheme="majorBidi" w:hAnsiTheme="majorBidi" w:cstheme="majorBidi"/>
          <w:spacing w:val="-8"/>
          <w:cs/>
          <w:lang w:val="en-US"/>
        </w:rPr>
        <w:t xml:space="preserve">มิถุนายน </w:t>
      </w:r>
      <w:r w:rsidR="00981F60" w:rsidRPr="00981F60">
        <w:rPr>
          <w:rFonts w:asciiTheme="majorBidi" w:hAnsiTheme="majorBidi" w:cstheme="majorBidi"/>
          <w:spacing w:val="-8"/>
          <w:lang w:val="en-US"/>
        </w:rPr>
        <w:t>2569</w:t>
      </w:r>
      <w:r w:rsidRPr="00981F60">
        <w:rPr>
          <w:rFonts w:asciiTheme="majorBidi" w:hAnsiTheme="majorBidi" w:cstheme="majorBidi"/>
          <w:spacing w:val="-8"/>
          <w:lang w:val="en-US"/>
        </w:rPr>
        <w:t xml:space="preserve"> </w:t>
      </w:r>
      <w:r w:rsidRPr="00981F60">
        <w:rPr>
          <w:rFonts w:asciiTheme="majorBidi" w:hAnsiTheme="majorBidi" w:cstheme="majorBidi"/>
          <w:spacing w:val="-6"/>
          <w:cs/>
        </w:rPr>
        <w:t xml:space="preserve">และ </w:t>
      </w:r>
      <w:r w:rsidR="00981F60" w:rsidRPr="00981F60">
        <w:rPr>
          <w:rFonts w:asciiTheme="majorBidi" w:hAnsiTheme="majorBidi" w:cstheme="majorBidi"/>
          <w:spacing w:val="-6"/>
          <w:lang w:val="en-US"/>
        </w:rPr>
        <w:t>2568</w:t>
      </w:r>
      <w:r w:rsidRPr="00981F60">
        <w:rPr>
          <w:rFonts w:asciiTheme="majorBidi" w:hAnsiTheme="majorBidi" w:cstheme="majorBidi"/>
          <w:spacing w:val="-6"/>
          <w:cs/>
        </w:rPr>
        <w:t xml:space="preserve"> มีดังนี้</w:t>
      </w:r>
    </w:p>
    <w:tbl>
      <w:tblPr>
        <w:tblW w:w="14445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787"/>
        <w:gridCol w:w="84"/>
        <w:gridCol w:w="793"/>
        <w:gridCol w:w="25"/>
        <w:gridCol w:w="756"/>
        <w:gridCol w:w="88"/>
        <w:gridCol w:w="743"/>
        <w:gridCol w:w="88"/>
        <w:gridCol w:w="809"/>
        <w:gridCol w:w="88"/>
        <w:gridCol w:w="807"/>
        <w:gridCol w:w="91"/>
        <w:gridCol w:w="810"/>
        <w:gridCol w:w="88"/>
        <w:gridCol w:w="831"/>
        <w:gridCol w:w="46"/>
        <w:gridCol w:w="769"/>
        <w:gridCol w:w="88"/>
        <w:gridCol w:w="759"/>
        <w:gridCol w:w="59"/>
        <w:gridCol w:w="800"/>
        <w:gridCol w:w="88"/>
        <w:gridCol w:w="798"/>
        <w:gridCol w:w="98"/>
        <w:gridCol w:w="799"/>
        <w:gridCol w:w="78"/>
        <w:gridCol w:w="850"/>
      </w:tblGrid>
      <w:tr w:rsidR="00981F60" w:rsidRPr="00981F60" w14:paraId="32C27A37" w14:textId="77777777" w:rsidTr="00981F60">
        <w:trPr>
          <w:trHeight w:val="20"/>
        </w:trPr>
        <w:tc>
          <w:tcPr>
            <w:tcW w:w="2325" w:type="dxa"/>
            <w:vAlign w:val="bottom"/>
          </w:tcPr>
          <w:p w14:paraId="487583DE" w14:textId="77777777" w:rsidR="00981F60" w:rsidRPr="00981F60" w:rsidRDefault="00981F60">
            <w:pPr>
              <w:ind w:left="-90"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20" w:type="dxa"/>
            <w:gridSpan w:val="27"/>
            <w:vAlign w:val="center"/>
          </w:tcPr>
          <w:p w14:paraId="5F50C260" w14:textId="77777777" w:rsidR="00981F60" w:rsidRPr="00981F60" w:rsidRDefault="00981F60">
            <w:pPr>
              <w:ind w:left="-158" w:right="-7" w:firstLine="153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    หน่วย : บาท</w:t>
            </w:r>
          </w:p>
        </w:tc>
      </w:tr>
      <w:tr w:rsidR="00981F60" w:rsidRPr="00981F60" w14:paraId="260C6C05" w14:textId="77777777" w:rsidTr="00981F60">
        <w:trPr>
          <w:trHeight w:val="20"/>
        </w:trPr>
        <w:tc>
          <w:tcPr>
            <w:tcW w:w="2325" w:type="dxa"/>
            <w:vAlign w:val="bottom"/>
          </w:tcPr>
          <w:p w14:paraId="69D751EA" w14:textId="77777777" w:rsidR="00981F60" w:rsidRPr="00981F60" w:rsidRDefault="00981F60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20" w:type="dxa"/>
            <w:gridSpan w:val="27"/>
            <w:vAlign w:val="bottom"/>
          </w:tcPr>
          <w:p w14:paraId="046E7838" w14:textId="77777777" w:rsidR="00981F60" w:rsidRPr="00981F60" w:rsidRDefault="00981F60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81F60" w:rsidRPr="00981F60" w14:paraId="30BA1554" w14:textId="77777777" w:rsidTr="00981F60">
        <w:trPr>
          <w:trHeight w:val="20"/>
        </w:trPr>
        <w:tc>
          <w:tcPr>
            <w:tcW w:w="2325" w:type="dxa"/>
            <w:vAlign w:val="bottom"/>
          </w:tcPr>
          <w:p w14:paraId="4598D26F" w14:textId="77777777" w:rsidR="00981F60" w:rsidRPr="00981F60" w:rsidRDefault="00981F60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vAlign w:val="bottom"/>
            <w:hideMark/>
          </w:tcPr>
          <w:p w14:paraId="12CDC544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5" w:type="dxa"/>
            <w:vAlign w:val="bottom"/>
          </w:tcPr>
          <w:p w14:paraId="7B158C7A" w14:textId="77777777" w:rsidR="00981F60" w:rsidRPr="00981F60" w:rsidRDefault="00981F60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vAlign w:val="bottom"/>
          </w:tcPr>
          <w:p w14:paraId="04BB2F2B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1C0D2811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3FC6C46E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476A88E7" w14:textId="77777777" w:rsidR="00981F60" w:rsidRPr="00981F60" w:rsidRDefault="00981F60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5D12D0B2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6" w:type="dxa"/>
          </w:tcPr>
          <w:p w14:paraId="35DD2125" w14:textId="77777777" w:rsidR="00981F60" w:rsidRPr="00981F60" w:rsidRDefault="00981F60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16" w:type="dxa"/>
            <w:gridSpan w:val="3"/>
          </w:tcPr>
          <w:p w14:paraId="7F4D522B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" w:type="dxa"/>
          </w:tcPr>
          <w:p w14:paraId="545631A2" w14:textId="77777777" w:rsidR="00981F60" w:rsidRPr="00981F60" w:rsidRDefault="00981F60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86" w:type="dxa"/>
            <w:gridSpan w:val="3"/>
            <w:vAlign w:val="bottom"/>
          </w:tcPr>
          <w:p w14:paraId="09BAF0FE" w14:textId="77777777" w:rsidR="00981F60" w:rsidRPr="00981F60" w:rsidRDefault="00981F60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8" w:type="dxa"/>
          </w:tcPr>
          <w:p w14:paraId="63BBEB48" w14:textId="77777777" w:rsidR="00981F60" w:rsidRPr="00981F60" w:rsidRDefault="00981F60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9" w:type="dxa"/>
          </w:tcPr>
          <w:p w14:paraId="3B3E0D09" w14:textId="77777777" w:rsidR="00981F60" w:rsidRPr="00981F60" w:rsidRDefault="00981F60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8" w:type="dxa"/>
          </w:tcPr>
          <w:p w14:paraId="5686F0FA" w14:textId="77777777" w:rsidR="00981F60" w:rsidRPr="00981F60" w:rsidRDefault="00981F60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D79771" w14:textId="77777777" w:rsidR="00981F60" w:rsidRPr="00981F60" w:rsidRDefault="00981F60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81F60" w:rsidRPr="00981F60" w14:paraId="6910FB30" w14:textId="77777777" w:rsidTr="00981F60">
        <w:trPr>
          <w:trHeight w:val="20"/>
        </w:trPr>
        <w:tc>
          <w:tcPr>
            <w:tcW w:w="2325" w:type="dxa"/>
            <w:vAlign w:val="bottom"/>
          </w:tcPr>
          <w:p w14:paraId="6DD1048A" w14:textId="77777777" w:rsidR="00981F60" w:rsidRPr="00981F60" w:rsidRDefault="00981F60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64" w:type="dxa"/>
            <w:gridSpan w:val="3"/>
            <w:vAlign w:val="bottom"/>
          </w:tcPr>
          <w:p w14:paraId="06A817D9" w14:textId="77777777" w:rsidR="00981F60" w:rsidRPr="00981F60" w:rsidRDefault="00981F60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เป็นเจ้าของ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" w:type="dxa"/>
            <w:vAlign w:val="bottom"/>
          </w:tcPr>
          <w:p w14:paraId="79A7A117" w14:textId="77777777" w:rsidR="00981F60" w:rsidRPr="00981F60" w:rsidRDefault="00981F6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vAlign w:val="bottom"/>
          </w:tcPr>
          <w:p w14:paraId="2EDBF794" w14:textId="77777777" w:rsidR="00981F60" w:rsidRPr="00981F60" w:rsidRDefault="00981F60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8" w:type="dxa"/>
            <w:vAlign w:val="bottom"/>
          </w:tcPr>
          <w:p w14:paraId="47B5A4EF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E853932" w14:textId="77777777" w:rsidR="00981F60" w:rsidRPr="00981F60" w:rsidRDefault="00981F60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1" w:type="dxa"/>
          </w:tcPr>
          <w:p w14:paraId="77EFFADE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4C781055" w14:textId="77777777" w:rsidR="00981F60" w:rsidRPr="00981F60" w:rsidRDefault="00981F60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46" w:type="dxa"/>
          </w:tcPr>
          <w:p w14:paraId="3517661F" w14:textId="77777777" w:rsidR="00981F60" w:rsidRPr="00981F60" w:rsidRDefault="00981F6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16" w:type="dxa"/>
            <w:gridSpan w:val="3"/>
          </w:tcPr>
          <w:p w14:paraId="5DB5738C" w14:textId="77777777" w:rsidR="00981F60" w:rsidRPr="00981F60" w:rsidRDefault="00981F60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59" w:type="dxa"/>
            <w:vAlign w:val="bottom"/>
          </w:tcPr>
          <w:p w14:paraId="151EBC38" w14:textId="77777777" w:rsidR="00981F60" w:rsidRPr="00981F60" w:rsidRDefault="00981F6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511" w:type="dxa"/>
            <w:gridSpan w:val="7"/>
            <w:vAlign w:val="bottom"/>
          </w:tcPr>
          <w:p w14:paraId="79531618" w14:textId="72735E59" w:rsidR="00981F60" w:rsidRPr="00981F60" w:rsidRDefault="00981F60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981F60" w:rsidRPr="00981F60" w14:paraId="3CF72752" w14:textId="77777777" w:rsidTr="00981F60">
        <w:trPr>
          <w:trHeight w:val="20"/>
        </w:trPr>
        <w:tc>
          <w:tcPr>
            <w:tcW w:w="2325" w:type="dxa"/>
            <w:vAlign w:val="bottom"/>
          </w:tcPr>
          <w:p w14:paraId="4B814FA1" w14:textId="77777777" w:rsidR="00981F60" w:rsidRPr="00981F60" w:rsidRDefault="00981F60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7" w:type="dxa"/>
            <w:vAlign w:val="bottom"/>
          </w:tcPr>
          <w:p w14:paraId="3AD8C29C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</w:tcPr>
          <w:p w14:paraId="28AE9C76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4DB520C6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38B737D4" w14:textId="77777777" w:rsidR="00981F60" w:rsidRPr="00981F60" w:rsidRDefault="00981F6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7E58912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6BC85532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7F796150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6E972788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37D474C8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6C90F78B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0757600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</w:tcPr>
          <w:p w14:paraId="053CA410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6EA6EC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6A066C8C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1" w:type="dxa"/>
            <w:vAlign w:val="bottom"/>
          </w:tcPr>
          <w:p w14:paraId="137F1546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6" w:type="dxa"/>
          </w:tcPr>
          <w:p w14:paraId="0D5FE3D1" w14:textId="77777777" w:rsidR="00981F60" w:rsidRPr="00981F60" w:rsidRDefault="00981F6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2B3840C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" w:type="dxa"/>
          </w:tcPr>
          <w:p w14:paraId="2BDD7FE6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  <w:vAlign w:val="bottom"/>
          </w:tcPr>
          <w:p w14:paraId="6B807597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" w:type="dxa"/>
            <w:vAlign w:val="bottom"/>
          </w:tcPr>
          <w:p w14:paraId="3A2C164B" w14:textId="77777777" w:rsidR="00981F60" w:rsidRPr="00981F60" w:rsidRDefault="00981F6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86" w:type="dxa"/>
            <w:gridSpan w:val="3"/>
            <w:vAlign w:val="bottom"/>
          </w:tcPr>
          <w:p w14:paraId="48601F93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98" w:type="dxa"/>
          </w:tcPr>
          <w:p w14:paraId="2AA82C8F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727" w:type="dxa"/>
            <w:gridSpan w:val="3"/>
          </w:tcPr>
          <w:p w14:paraId="10C241D8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</w:p>
        </w:tc>
      </w:tr>
      <w:tr w:rsidR="00981F60" w:rsidRPr="00981F60" w14:paraId="6BE0BABC" w14:textId="77777777" w:rsidTr="00981F60">
        <w:trPr>
          <w:trHeight w:val="20"/>
        </w:trPr>
        <w:tc>
          <w:tcPr>
            <w:tcW w:w="2325" w:type="dxa"/>
            <w:vAlign w:val="bottom"/>
          </w:tcPr>
          <w:p w14:paraId="70AC3945" w14:textId="77777777" w:rsidR="00981F60" w:rsidRPr="00981F60" w:rsidRDefault="00981F60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1A1E0D05" w14:textId="01519AB8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84" w:type="dxa"/>
          </w:tcPr>
          <w:p w14:paraId="0DE64386" w14:textId="77777777" w:rsidR="00981F60" w:rsidRPr="00981F60" w:rsidRDefault="00981F60">
            <w:pPr>
              <w:tabs>
                <w:tab w:val="decimal" w:pos="522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</w:tcPr>
          <w:p w14:paraId="55B922D3" w14:textId="21864C18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" w:type="dxa"/>
            <w:vAlign w:val="bottom"/>
          </w:tcPr>
          <w:p w14:paraId="3A79ECDE" w14:textId="77777777" w:rsidR="00981F60" w:rsidRPr="00981F60" w:rsidRDefault="00981F6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7280CFEB" w14:textId="08C87CE9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8" w:type="dxa"/>
          </w:tcPr>
          <w:p w14:paraId="52B57151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5C90F83" w14:textId="7C25BDA4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5D64DB52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9" w:type="dxa"/>
          </w:tcPr>
          <w:p w14:paraId="013EC49D" w14:textId="66A7E0FD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8" w:type="dxa"/>
          </w:tcPr>
          <w:p w14:paraId="60097D1F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6711F00B" w14:textId="313F5CF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1" w:type="dxa"/>
          </w:tcPr>
          <w:p w14:paraId="3632BCE0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849FE9" w14:textId="75C539B8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88" w:type="dxa"/>
          </w:tcPr>
          <w:p w14:paraId="21F792E0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1" w:type="dxa"/>
          </w:tcPr>
          <w:p w14:paraId="31CA5E10" w14:textId="19EE564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6" w:type="dxa"/>
          </w:tcPr>
          <w:p w14:paraId="3B87589D" w14:textId="77777777" w:rsidR="00981F60" w:rsidRPr="00981F60" w:rsidRDefault="00981F6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69" w:type="dxa"/>
          </w:tcPr>
          <w:p w14:paraId="525F5FD7" w14:textId="65E7608E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88" w:type="dxa"/>
          </w:tcPr>
          <w:p w14:paraId="2FECAF05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</w:tcPr>
          <w:p w14:paraId="26032C95" w14:textId="7E074C5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9" w:type="dxa"/>
            <w:vAlign w:val="bottom"/>
          </w:tcPr>
          <w:p w14:paraId="62D21AD5" w14:textId="77777777" w:rsidR="00981F60" w:rsidRPr="00981F60" w:rsidRDefault="00981F6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315C3AE4" w14:textId="5C7A402F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88" w:type="dxa"/>
          </w:tcPr>
          <w:p w14:paraId="3A4C0AAE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</w:tcPr>
          <w:p w14:paraId="1242847D" w14:textId="06AB4693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98" w:type="dxa"/>
          </w:tcPr>
          <w:p w14:paraId="1CE169A2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9" w:type="dxa"/>
          </w:tcPr>
          <w:p w14:paraId="0E9E2480" w14:textId="07B84F9A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78" w:type="dxa"/>
          </w:tcPr>
          <w:p w14:paraId="63EB0243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9C2B448" w14:textId="5C7832D5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981F60" w:rsidRPr="00981F60" w14:paraId="1A44E1EA" w14:textId="77777777" w:rsidTr="00981F60">
        <w:trPr>
          <w:trHeight w:val="20"/>
        </w:trPr>
        <w:tc>
          <w:tcPr>
            <w:tcW w:w="2325" w:type="dxa"/>
          </w:tcPr>
          <w:p w14:paraId="2768AE51" w14:textId="77777777" w:rsidR="00981F60" w:rsidRPr="00981F60" w:rsidRDefault="00981F60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</w:tcPr>
          <w:p w14:paraId="75F4222E" w14:textId="7615C276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4" w:type="dxa"/>
          </w:tcPr>
          <w:p w14:paraId="31D026DD" w14:textId="77777777" w:rsidR="00981F60" w:rsidRPr="00981F60" w:rsidRDefault="00981F60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</w:tcPr>
          <w:p w14:paraId="196FB259" w14:textId="493B570F" w:rsidR="00981F60" w:rsidRPr="00981F60" w:rsidRDefault="00981F60">
            <w:pPr>
              <w:tabs>
                <w:tab w:val="decimal" w:pos="432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5" w:type="dxa"/>
            <w:vAlign w:val="bottom"/>
          </w:tcPr>
          <w:p w14:paraId="6D19AD70" w14:textId="77777777" w:rsidR="00981F60" w:rsidRPr="00981F60" w:rsidRDefault="00981F60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</w:tcPr>
          <w:p w14:paraId="0D1F88DE" w14:textId="04E0D2EF" w:rsidR="00981F60" w:rsidRPr="00981F60" w:rsidRDefault="00981F60">
            <w:pPr>
              <w:tabs>
                <w:tab w:val="decimal" w:pos="53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8" w:type="dxa"/>
          </w:tcPr>
          <w:p w14:paraId="0DD264C6" w14:textId="77777777" w:rsidR="00981F60" w:rsidRPr="00981F60" w:rsidRDefault="00981F60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5B70B547" w14:textId="62E0464A" w:rsidR="00981F60" w:rsidRPr="00981F60" w:rsidRDefault="00981F60">
            <w:pPr>
              <w:tabs>
                <w:tab w:val="decimal" w:pos="57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8" w:type="dxa"/>
            <w:vAlign w:val="bottom"/>
          </w:tcPr>
          <w:p w14:paraId="0DE74B39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9" w:type="dxa"/>
          </w:tcPr>
          <w:p w14:paraId="7D3D88CB" w14:textId="2B7DA18E" w:rsidR="00981F60" w:rsidRPr="00981F60" w:rsidRDefault="00981F60">
            <w:pPr>
              <w:tabs>
                <w:tab w:val="decimal" w:pos="548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8" w:type="dxa"/>
          </w:tcPr>
          <w:p w14:paraId="3CB5D1B3" w14:textId="77777777" w:rsidR="00981F60" w:rsidRPr="00981F60" w:rsidRDefault="00981F60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263AA6E8" w14:textId="725938B1" w:rsidR="00981F60" w:rsidRPr="00981F60" w:rsidRDefault="00981F60">
            <w:pPr>
              <w:tabs>
                <w:tab w:val="decimal" w:pos="573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1" w:type="dxa"/>
            <w:vAlign w:val="bottom"/>
          </w:tcPr>
          <w:p w14:paraId="3321D4D2" w14:textId="77777777" w:rsidR="00981F60" w:rsidRPr="00981F60" w:rsidRDefault="00981F6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EE3B28" w14:textId="0751E22B" w:rsidR="00981F60" w:rsidRPr="00981F60" w:rsidRDefault="00981F60">
            <w:pPr>
              <w:tabs>
                <w:tab w:val="decimal" w:pos="521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8" w:type="dxa"/>
          </w:tcPr>
          <w:p w14:paraId="55603037" w14:textId="77777777" w:rsidR="00981F60" w:rsidRPr="00981F60" w:rsidRDefault="00981F60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1" w:type="dxa"/>
          </w:tcPr>
          <w:p w14:paraId="6626A125" w14:textId="44323321" w:rsidR="00981F60" w:rsidRPr="00981F60" w:rsidRDefault="00981F60">
            <w:pPr>
              <w:tabs>
                <w:tab w:val="decimal" w:pos="637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6" w:type="dxa"/>
          </w:tcPr>
          <w:p w14:paraId="7300E93F" w14:textId="77777777" w:rsidR="00981F60" w:rsidRPr="00981F60" w:rsidRDefault="00981F60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69" w:type="dxa"/>
          </w:tcPr>
          <w:p w14:paraId="050109CE" w14:textId="193758CD" w:rsidR="00981F60" w:rsidRPr="00981F60" w:rsidRDefault="00981F60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8" w:type="dxa"/>
          </w:tcPr>
          <w:p w14:paraId="13E1D751" w14:textId="77777777" w:rsidR="00981F60" w:rsidRPr="00981F60" w:rsidRDefault="00981F60">
            <w:pPr>
              <w:tabs>
                <w:tab w:val="decimal" w:pos="540"/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</w:tcPr>
          <w:p w14:paraId="5A0DE9BC" w14:textId="3F8561C7" w:rsidR="00981F60" w:rsidRPr="00981F60" w:rsidRDefault="00981F60">
            <w:pPr>
              <w:tabs>
                <w:tab w:val="decimal" w:pos="540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59" w:type="dxa"/>
          </w:tcPr>
          <w:p w14:paraId="62CCAAAF" w14:textId="77777777" w:rsidR="00981F60" w:rsidRPr="00981F60" w:rsidRDefault="00981F6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60BCF029" w14:textId="3D4DA70D" w:rsidR="00981F60" w:rsidRPr="00981F60" w:rsidRDefault="00981F60">
            <w:pPr>
              <w:tabs>
                <w:tab w:val="decimal" w:pos="50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8" w:type="dxa"/>
            <w:vAlign w:val="bottom"/>
          </w:tcPr>
          <w:p w14:paraId="4B564703" w14:textId="77777777" w:rsidR="00981F60" w:rsidRPr="00981F60" w:rsidRDefault="00981F60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47EF0A11" w14:textId="083F5A35" w:rsidR="00981F60" w:rsidRPr="00981F60" w:rsidRDefault="00981F60">
            <w:pPr>
              <w:tabs>
                <w:tab w:val="decimal" w:pos="508"/>
              </w:tabs>
              <w:ind w:left="-108" w:right="-113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8" w:type="dxa"/>
          </w:tcPr>
          <w:p w14:paraId="38620F0F" w14:textId="77777777" w:rsidR="00981F60" w:rsidRPr="00981F60" w:rsidRDefault="00981F60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99" w:type="dxa"/>
          </w:tcPr>
          <w:p w14:paraId="24E886F8" w14:textId="31AE99BE" w:rsidR="00981F60" w:rsidRPr="00981F60" w:rsidRDefault="00981F60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8" w:type="dxa"/>
          </w:tcPr>
          <w:p w14:paraId="078EADBE" w14:textId="77777777" w:rsidR="00981F60" w:rsidRPr="00981F60" w:rsidRDefault="00981F60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7ABF6BE" w14:textId="656FA9C7" w:rsidR="00981F60" w:rsidRPr="00981F60" w:rsidRDefault="00981F60">
            <w:pPr>
              <w:tabs>
                <w:tab w:val="decimal" w:pos="508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81F60" w:rsidRPr="00981F60" w14:paraId="61EB581E" w14:textId="77777777" w:rsidTr="00981F60">
        <w:trPr>
          <w:trHeight w:val="20"/>
        </w:trPr>
        <w:tc>
          <w:tcPr>
            <w:tcW w:w="2325" w:type="dxa"/>
          </w:tcPr>
          <w:p w14:paraId="5F9B9F27" w14:textId="77777777" w:rsidR="00981F60" w:rsidRPr="00981F60" w:rsidRDefault="00981F60">
            <w:pPr>
              <w:ind w:right="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7" w:type="dxa"/>
            <w:vAlign w:val="bottom"/>
          </w:tcPr>
          <w:p w14:paraId="70359081" w14:textId="77777777" w:rsidR="00981F60" w:rsidRPr="00981F60" w:rsidRDefault="00981F60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51F58FEF" w14:textId="77777777" w:rsidR="00981F60" w:rsidRPr="00981F60" w:rsidRDefault="00981F60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549FB364" w14:textId="77777777" w:rsidR="00981F60" w:rsidRPr="00981F60" w:rsidRDefault="00981F60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0DB1EEEE" w14:textId="77777777" w:rsidR="00981F60" w:rsidRPr="00981F60" w:rsidRDefault="00981F60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E27CDA4" w14:textId="77777777" w:rsidR="00981F60" w:rsidRPr="00981F60" w:rsidRDefault="00981F60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5808FAB9" w14:textId="77777777" w:rsidR="00981F60" w:rsidRPr="00981F60" w:rsidRDefault="00981F6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6B8765A5" w14:textId="77777777" w:rsidR="00981F60" w:rsidRPr="00981F60" w:rsidRDefault="00981F60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44534DFF" w14:textId="77777777" w:rsidR="00981F60" w:rsidRPr="00981F60" w:rsidRDefault="00981F6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4AE40E92" w14:textId="77777777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2A0FD633" w14:textId="77777777" w:rsidR="00981F60" w:rsidRPr="00981F60" w:rsidRDefault="00981F60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C99303B" w14:textId="77777777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5BDC08C5" w14:textId="77777777" w:rsidR="00981F60" w:rsidRPr="00981F60" w:rsidRDefault="00981F60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495665" w14:textId="77777777" w:rsidR="00981F60" w:rsidRPr="00981F60" w:rsidRDefault="00981F60" w:rsidP="00981F60">
            <w:pPr>
              <w:tabs>
                <w:tab w:val="decimal" w:pos="766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4F841896" w14:textId="77777777" w:rsidR="00981F60" w:rsidRPr="00981F60" w:rsidRDefault="00981F60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" w:type="dxa"/>
            <w:vAlign w:val="bottom"/>
          </w:tcPr>
          <w:p w14:paraId="19B01FAA" w14:textId="77777777" w:rsidR="00981F60" w:rsidRPr="00981F60" w:rsidRDefault="00981F60">
            <w:pPr>
              <w:ind w:left="-108" w:right="11" w:firstLine="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dxa"/>
          </w:tcPr>
          <w:p w14:paraId="14BB8930" w14:textId="77777777" w:rsidR="00981F60" w:rsidRPr="00981F60" w:rsidRDefault="00981F60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98AB466" w14:textId="77777777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5937B593" w14:textId="77777777" w:rsidR="00981F60" w:rsidRPr="00981F60" w:rsidRDefault="00981F60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vAlign w:val="bottom"/>
          </w:tcPr>
          <w:p w14:paraId="493DA071" w14:textId="77777777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5C40F94C" w14:textId="77777777" w:rsidR="00981F60" w:rsidRPr="00981F60" w:rsidRDefault="00981F60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43A8C82D" w14:textId="77777777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3D1451F2" w14:textId="77777777" w:rsidR="00981F60" w:rsidRPr="00981F60" w:rsidRDefault="00981F60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4F988475" w14:textId="77777777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" w:type="dxa"/>
          </w:tcPr>
          <w:p w14:paraId="291E6AA6" w14:textId="77777777" w:rsidR="00981F60" w:rsidRPr="00981F60" w:rsidRDefault="00981F60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9" w:type="dxa"/>
          </w:tcPr>
          <w:p w14:paraId="0EEE3C99" w14:textId="77777777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64976856" w14:textId="77777777" w:rsidR="00981F60" w:rsidRPr="00981F60" w:rsidRDefault="00981F60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1F8A9245" w14:textId="77777777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81F60" w:rsidRPr="00981F60" w14:paraId="78B121F8" w14:textId="77777777" w:rsidTr="00981F60">
        <w:trPr>
          <w:trHeight w:val="56"/>
        </w:trPr>
        <w:tc>
          <w:tcPr>
            <w:tcW w:w="2325" w:type="dxa"/>
          </w:tcPr>
          <w:p w14:paraId="1CA060B3" w14:textId="77777777" w:rsidR="00981F60" w:rsidRPr="00981F60" w:rsidRDefault="00981F60" w:rsidP="0003645A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เรด</w:t>
            </w:r>
            <w:proofErr w:type="spellEnd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ดี้แพลนเน็ต ทราเวล</w:t>
            </w:r>
            <w:proofErr w:type="spellStart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เทค</w:t>
            </w:r>
            <w:proofErr w:type="spellEnd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87" w:type="dxa"/>
            <w:vAlign w:val="bottom"/>
          </w:tcPr>
          <w:p w14:paraId="4FAA78C9" w14:textId="5AC5D9FE" w:rsidR="00981F60" w:rsidRPr="00981F60" w:rsidRDefault="00981F60" w:rsidP="0003645A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4" w:type="dxa"/>
            <w:vAlign w:val="bottom"/>
          </w:tcPr>
          <w:p w14:paraId="59E894FA" w14:textId="77777777" w:rsidR="00981F60" w:rsidRPr="00981F60" w:rsidRDefault="00981F60" w:rsidP="0003645A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4AA8327B" w14:textId="4C4545C3" w:rsidR="00981F60" w:rsidRPr="00981F60" w:rsidRDefault="00981F60" w:rsidP="0003645A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31A57599" w14:textId="77777777" w:rsidR="00981F60" w:rsidRPr="00981F60" w:rsidRDefault="00981F60" w:rsidP="0003645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39D2B0D" w14:textId="46DFB1FF" w:rsidR="00981F60" w:rsidRPr="00981F60" w:rsidRDefault="00981F60" w:rsidP="0003645A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8" w:type="dxa"/>
            <w:vAlign w:val="bottom"/>
          </w:tcPr>
          <w:p w14:paraId="2F895B9A" w14:textId="77777777" w:rsidR="00981F60" w:rsidRPr="00981F60" w:rsidRDefault="00981F60" w:rsidP="000364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438C0088" w14:textId="6A976BC9" w:rsidR="00981F60" w:rsidRPr="00981F60" w:rsidRDefault="00981F60" w:rsidP="0003645A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8" w:type="dxa"/>
            <w:vAlign w:val="bottom"/>
          </w:tcPr>
          <w:p w14:paraId="6CFD3639" w14:textId="77777777" w:rsidR="00981F60" w:rsidRPr="00981F60" w:rsidRDefault="00981F60" w:rsidP="000364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49161A39" w14:textId="5DA017FE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88" w:type="dxa"/>
            <w:vAlign w:val="bottom"/>
          </w:tcPr>
          <w:p w14:paraId="6FF8DDBD" w14:textId="77777777" w:rsidR="00981F60" w:rsidRPr="00981F60" w:rsidRDefault="00981F60" w:rsidP="0003645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95F7E1E" w14:textId="162AF375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91" w:type="dxa"/>
            <w:vAlign w:val="bottom"/>
          </w:tcPr>
          <w:p w14:paraId="1F761274" w14:textId="77777777" w:rsidR="00981F60" w:rsidRPr="00981F60" w:rsidRDefault="00981F60" w:rsidP="000364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AE9F8B" w14:textId="2B3F9CC5" w:rsidR="00981F60" w:rsidRPr="00981F60" w:rsidRDefault="00981F60" w:rsidP="00981F60">
            <w:pPr>
              <w:tabs>
                <w:tab w:val="decimal" w:pos="766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vAlign w:val="bottom"/>
          </w:tcPr>
          <w:p w14:paraId="392B6233" w14:textId="77777777" w:rsidR="00981F60" w:rsidRPr="00981F60" w:rsidRDefault="00981F60" w:rsidP="000364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" w:type="dxa"/>
            <w:vAlign w:val="bottom"/>
          </w:tcPr>
          <w:p w14:paraId="50631C0A" w14:textId="0FCD0815" w:rsidR="00981F60" w:rsidRPr="00981F60" w:rsidRDefault="00981F60" w:rsidP="0003645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6" w:type="dxa"/>
          </w:tcPr>
          <w:p w14:paraId="0537797D" w14:textId="77777777" w:rsidR="00981F60" w:rsidRPr="00981F60" w:rsidRDefault="00981F60" w:rsidP="0003645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C3C5952" w14:textId="08733FEA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88" w:type="dxa"/>
          </w:tcPr>
          <w:p w14:paraId="723B7F5E" w14:textId="77777777" w:rsidR="00981F60" w:rsidRPr="00981F60" w:rsidRDefault="00981F60" w:rsidP="000364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vAlign w:val="bottom"/>
          </w:tcPr>
          <w:p w14:paraId="6F923E85" w14:textId="4E70F09C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59" w:type="dxa"/>
          </w:tcPr>
          <w:p w14:paraId="58755A71" w14:textId="77777777" w:rsidR="00981F60" w:rsidRPr="00981F60" w:rsidRDefault="00981F60" w:rsidP="000364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291B9112" w14:textId="3CDBFADA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11,099,260</w:t>
            </w:r>
          </w:p>
        </w:tc>
        <w:tc>
          <w:tcPr>
            <w:tcW w:w="88" w:type="dxa"/>
            <w:vAlign w:val="bottom"/>
          </w:tcPr>
          <w:p w14:paraId="21992839" w14:textId="77777777" w:rsidR="00981F60" w:rsidRPr="00981F60" w:rsidRDefault="00981F60" w:rsidP="000364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0BA8CD87" w14:textId="557C3762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5,999,600</w:t>
            </w:r>
          </w:p>
        </w:tc>
        <w:tc>
          <w:tcPr>
            <w:tcW w:w="98" w:type="dxa"/>
          </w:tcPr>
          <w:p w14:paraId="65E17E12" w14:textId="77777777" w:rsidR="00981F60" w:rsidRPr="00981F60" w:rsidRDefault="00981F60" w:rsidP="000364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9" w:type="dxa"/>
          </w:tcPr>
          <w:p w14:paraId="16AE6410" w14:textId="77FD8735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11,099,260</w:t>
            </w:r>
          </w:p>
        </w:tc>
        <w:tc>
          <w:tcPr>
            <w:tcW w:w="78" w:type="dxa"/>
            <w:vAlign w:val="bottom"/>
          </w:tcPr>
          <w:p w14:paraId="3B418664" w14:textId="77777777" w:rsidR="00981F60" w:rsidRPr="00981F60" w:rsidRDefault="00981F60" w:rsidP="000364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BCD763B" w14:textId="596CE8C9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5,999,600</w:t>
            </w:r>
          </w:p>
        </w:tc>
      </w:tr>
      <w:tr w:rsidR="00981F60" w:rsidRPr="00981F60" w14:paraId="0A8B5A8A" w14:textId="77777777" w:rsidTr="00981F60">
        <w:trPr>
          <w:trHeight w:val="20"/>
        </w:trPr>
        <w:tc>
          <w:tcPr>
            <w:tcW w:w="2325" w:type="dxa"/>
          </w:tcPr>
          <w:p w14:paraId="3E7122CD" w14:textId="77777777" w:rsidR="00981F60" w:rsidRPr="00981F60" w:rsidRDefault="00981F60" w:rsidP="0003645A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เรด</w:t>
            </w:r>
            <w:proofErr w:type="spellEnd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ดี้แพลนเน็ต แมก</w:t>
            </w:r>
            <w:proofErr w:type="spellStart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ซ์</w:t>
            </w:r>
            <w:proofErr w:type="spellEnd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87" w:type="dxa"/>
            <w:vAlign w:val="bottom"/>
          </w:tcPr>
          <w:p w14:paraId="1550E81E" w14:textId="34AB6AFE" w:rsidR="00981F60" w:rsidRPr="00981F60" w:rsidRDefault="00981F60" w:rsidP="0003645A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4" w:type="dxa"/>
            <w:vAlign w:val="bottom"/>
          </w:tcPr>
          <w:p w14:paraId="5BE591FA" w14:textId="77777777" w:rsidR="00981F60" w:rsidRPr="00981F60" w:rsidRDefault="00981F60" w:rsidP="0003645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111DFDD0" w14:textId="05B4CDC9" w:rsidR="00981F60" w:rsidRPr="00981F60" w:rsidRDefault="00981F60" w:rsidP="0003645A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25" w:type="dxa"/>
            <w:vAlign w:val="bottom"/>
          </w:tcPr>
          <w:p w14:paraId="469ECDCF" w14:textId="77777777" w:rsidR="00981F60" w:rsidRPr="00981F60" w:rsidRDefault="00981F60" w:rsidP="0003645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54A4F58" w14:textId="3D59221F" w:rsidR="00981F60" w:rsidRPr="00981F60" w:rsidRDefault="00981F60" w:rsidP="0003645A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8" w:type="dxa"/>
            <w:vAlign w:val="bottom"/>
          </w:tcPr>
          <w:p w14:paraId="1ED2D84F" w14:textId="77777777" w:rsidR="00981F60" w:rsidRPr="00981F60" w:rsidRDefault="00981F60" w:rsidP="000364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19C11369" w14:textId="5EC35E7B" w:rsidR="00981F60" w:rsidRPr="00981F60" w:rsidRDefault="00981F60" w:rsidP="0003645A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8" w:type="dxa"/>
            <w:vAlign w:val="bottom"/>
          </w:tcPr>
          <w:p w14:paraId="1F126C47" w14:textId="77777777" w:rsidR="00981F60" w:rsidRPr="00981F60" w:rsidRDefault="00981F60" w:rsidP="0003645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20D09E10" w14:textId="11C599B1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88" w:type="dxa"/>
            <w:vAlign w:val="bottom"/>
          </w:tcPr>
          <w:p w14:paraId="7E4C7D1D" w14:textId="77777777" w:rsidR="00981F60" w:rsidRPr="00981F60" w:rsidRDefault="00981F60" w:rsidP="0003645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5768AF4E" w14:textId="46AFE8D6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931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vAlign w:val="bottom"/>
          </w:tcPr>
          <w:p w14:paraId="661A2138" w14:textId="77777777" w:rsidR="00981F60" w:rsidRPr="00981F60" w:rsidRDefault="00981F60" w:rsidP="0003645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379520A" w14:textId="1DB2B62C" w:rsidR="00981F60" w:rsidRPr="00981F60" w:rsidRDefault="00981F60" w:rsidP="00981F60">
            <w:pPr>
              <w:tabs>
                <w:tab w:val="decimal" w:pos="766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111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412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  <w:vAlign w:val="bottom"/>
          </w:tcPr>
          <w:p w14:paraId="304D044E" w14:textId="77777777" w:rsidR="00981F60" w:rsidRPr="00981F60" w:rsidRDefault="00981F60" w:rsidP="0003645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" w:type="dxa"/>
            <w:vAlign w:val="bottom"/>
          </w:tcPr>
          <w:p w14:paraId="15AAE06E" w14:textId="50D1BE71" w:rsidR="00981F60" w:rsidRPr="00981F60" w:rsidRDefault="00981F60" w:rsidP="0003645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106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912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6" w:type="dxa"/>
          </w:tcPr>
          <w:p w14:paraId="5770A95C" w14:textId="77777777" w:rsidR="00981F60" w:rsidRPr="00981F60" w:rsidRDefault="00981F60" w:rsidP="0003645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81E209E" w14:textId="7A9E8451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518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  <w:tc>
          <w:tcPr>
            <w:tcW w:w="88" w:type="dxa"/>
          </w:tcPr>
          <w:p w14:paraId="56D5F9FB" w14:textId="77777777" w:rsidR="00981F60" w:rsidRPr="00981F60" w:rsidRDefault="00981F60" w:rsidP="0003645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vAlign w:val="bottom"/>
          </w:tcPr>
          <w:p w14:paraId="69E3EEF1" w14:textId="7987800A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018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  <w:tc>
          <w:tcPr>
            <w:tcW w:w="59" w:type="dxa"/>
          </w:tcPr>
          <w:p w14:paraId="68528ECE" w14:textId="77777777" w:rsidR="00981F60" w:rsidRPr="00981F60" w:rsidRDefault="00981F60" w:rsidP="0003645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0" w:type="dxa"/>
          </w:tcPr>
          <w:p w14:paraId="423D6D52" w14:textId="3963FA09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4,499,955</w:t>
            </w:r>
          </w:p>
        </w:tc>
        <w:tc>
          <w:tcPr>
            <w:tcW w:w="88" w:type="dxa"/>
            <w:vAlign w:val="bottom"/>
          </w:tcPr>
          <w:p w14:paraId="4997BFA0" w14:textId="77777777" w:rsidR="00981F60" w:rsidRPr="00981F60" w:rsidRDefault="00981F60" w:rsidP="0003645A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</w:tcPr>
          <w:p w14:paraId="5D9F38FC" w14:textId="3EAE5FE3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5,999,940</w:t>
            </w:r>
          </w:p>
        </w:tc>
        <w:tc>
          <w:tcPr>
            <w:tcW w:w="98" w:type="dxa"/>
          </w:tcPr>
          <w:p w14:paraId="405A0FE9" w14:textId="77777777" w:rsidR="00981F60" w:rsidRPr="00981F60" w:rsidRDefault="00981F60" w:rsidP="000364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5A213ADB" w14:textId="5AA8A65B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4,499,955</w:t>
            </w:r>
          </w:p>
        </w:tc>
        <w:tc>
          <w:tcPr>
            <w:tcW w:w="78" w:type="dxa"/>
            <w:vAlign w:val="bottom"/>
          </w:tcPr>
          <w:p w14:paraId="47DBBBE6" w14:textId="77777777" w:rsidR="00981F60" w:rsidRPr="00981F60" w:rsidRDefault="00981F60" w:rsidP="000364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C44650" w14:textId="769A8507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5,999,940</w:t>
            </w:r>
          </w:p>
        </w:tc>
      </w:tr>
      <w:tr w:rsidR="00981F60" w:rsidRPr="00981F60" w14:paraId="6B8C9C09" w14:textId="77777777" w:rsidTr="00981F60">
        <w:trPr>
          <w:trHeight w:val="20"/>
        </w:trPr>
        <w:tc>
          <w:tcPr>
            <w:tcW w:w="2325" w:type="dxa"/>
            <w:hideMark/>
          </w:tcPr>
          <w:p w14:paraId="1F1D2598" w14:textId="77777777" w:rsidR="00981F60" w:rsidRPr="00981F60" w:rsidRDefault="00981F60" w:rsidP="00D76B7A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87" w:type="dxa"/>
            <w:vAlign w:val="bottom"/>
          </w:tcPr>
          <w:p w14:paraId="3C37FA4E" w14:textId="77777777" w:rsidR="00981F60" w:rsidRPr="00981F60" w:rsidRDefault="00981F60" w:rsidP="00D76B7A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vAlign w:val="bottom"/>
          </w:tcPr>
          <w:p w14:paraId="4A8A641E" w14:textId="77777777" w:rsidR="00981F60" w:rsidRPr="00981F60" w:rsidRDefault="00981F60" w:rsidP="00D76B7A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3A2FAE50" w14:textId="77777777" w:rsidR="00981F60" w:rsidRPr="00981F60" w:rsidRDefault="00981F60" w:rsidP="00D76B7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" w:type="dxa"/>
            <w:vAlign w:val="bottom"/>
          </w:tcPr>
          <w:p w14:paraId="523EFD9E" w14:textId="77777777" w:rsidR="00981F60" w:rsidRPr="00981F60" w:rsidRDefault="00981F60" w:rsidP="00D76B7A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59465F9" w14:textId="77777777" w:rsidR="00981F60" w:rsidRPr="00981F60" w:rsidRDefault="00981F60" w:rsidP="00D76B7A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3918D78D" w14:textId="77777777" w:rsidR="00981F60" w:rsidRPr="00981F60" w:rsidRDefault="00981F60" w:rsidP="00D76B7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09120AC0" w14:textId="77777777" w:rsidR="00981F60" w:rsidRPr="00981F60" w:rsidRDefault="00981F60" w:rsidP="00D76B7A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  <w:vAlign w:val="bottom"/>
          </w:tcPr>
          <w:p w14:paraId="14332904" w14:textId="77777777" w:rsidR="00981F60" w:rsidRPr="00981F60" w:rsidRDefault="00981F60" w:rsidP="00D76B7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B939F3" w14:textId="0C67D852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88" w:type="dxa"/>
            <w:vAlign w:val="center"/>
          </w:tcPr>
          <w:p w14:paraId="21F0DB4C" w14:textId="77777777" w:rsidR="00981F60" w:rsidRPr="00981F60" w:rsidRDefault="00981F60" w:rsidP="00D76B7A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19B90B" w14:textId="3A5490E2" w:rsidR="00981F60" w:rsidRPr="00981F60" w:rsidRDefault="00981F60" w:rsidP="00981F60">
            <w:pPr>
              <w:tabs>
                <w:tab w:val="decimal" w:pos="733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812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052</w:t>
            </w:r>
          </w:p>
        </w:tc>
        <w:tc>
          <w:tcPr>
            <w:tcW w:w="91" w:type="dxa"/>
            <w:vAlign w:val="center"/>
          </w:tcPr>
          <w:p w14:paraId="65DCAAF1" w14:textId="77777777" w:rsidR="00981F60" w:rsidRPr="00981F60" w:rsidRDefault="00981F60" w:rsidP="00D76B7A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6D87C" w14:textId="04EA9918" w:rsidR="00981F60" w:rsidRPr="00981F60" w:rsidRDefault="00981F60" w:rsidP="00981F60">
            <w:pPr>
              <w:tabs>
                <w:tab w:val="decimal" w:pos="766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117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392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8" w:type="dxa"/>
          </w:tcPr>
          <w:p w14:paraId="7EFBED54" w14:textId="77777777" w:rsidR="00981F60" w:rsidRPr="00981F60" w:rsidRDefault="00981F60" w:rsidP="00D76B7A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C9904" w14:textId="7F6EE568" w:rsidR="00981F60" w:rsidRPr="00981F60" w:rsidRDefault="00981F60" w:rsidP="00D76B7A">
            <w:pPr>
              <w:ind w:left="-108" w:right="11" w:firstLine="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892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6" w:type="dxa"/>
          </w:tcPr>
          <w:p w14:paraId="4116FEB4" w14:textId="77777777" w:rsidR="00981F60" w:rsidRPr="00981F60" w:rsidRDefault="00981F60" w:rsidP="00D76B7A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360779" w14:textId="7BA479FB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419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254</w:t>
            </w:r>
          </w:p>
        </w:tc>
        <w:tc>
          <w:tcPr>
            <w:tcW w:w="88" w:type="dxa"/>
            <w:vAlign w:val="center"/>
          </w:tcPr>
          <w:p w14:paraId="75C97CC1" w14:textId="77777777" w:rsidR="00981F60" w:rsidRPr="00981F60" w:rsidRDefault="00981F60" w:rsidP="00D76B7A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C3E31C" w14:textId="27179897" w:rsidR="00981F60" w:rsidRPr="00981F60" w:rsidRDefault="00981F60" w:rsidP="00981F60">
            <w:pPr>
              <w:tabs>
                <w:tab w:val="decimal" w:pos="701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919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254</w:t>
            </w:r>
          </w:p>
        </w:tc>
        <w:tc>
          <w:tcPr>
            <w:tcW w:w="59" w:type="dxa"/>
          </w:tcPr>
          <w:p w14:paraId="6EEC91B2" w14:textId="77777777" w:rsidR="00981F60" w:rsidRPr="00981F60" w:rsidRDefault="00981F60" w:rsidP="00D76B7A">
            <w:pPr>
              <w:tabs>
                <w:tab w:val="decimal" w:pos="88"/>
              </w:tabs>
              <w:ind w:left="-108" w:right="-8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9E426B" w14:textId="5B8E48F7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15,599,215</w:t>
            </w:r>
          </w:p>
        </w:tc>
        <w:tc>
          <w:tcPr>
            <w:tcW w:w="88" w:type="dxa"/>
            <w:vAlign w:val="center"/>
          </w:tcPr>
          <w:p w14:paraId="4666B3F3" w14:textId="77777777" w:rsidR="00981F60" w:rsidRPr="00981F60" w:rsidRDefault="00981F60" w:rsidP="00D76B7A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24A24" w14:textId="356DAC3F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11,999,540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71B33140" w14:textId="77777777" w:rsidR="00981F60" w:rsidRPr="00981F60" w:rsidRDefault="00981F60" w:rsidP="00D76B7A">
            <w:pPr>
              <w:tabs>
                <w:tab w:val="decimal" w:pos="726"/>
              </w:tabs>
              <w:ind w:left="-108" w:right="-810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54CEE" w14:textId="7F08D837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15,599,215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center"/>
          </w:tcPr>
          <w:p w14:paraId="6914F07E" w14:textId="77777777" w:rsidR="00981F60" w:rsidRPr="00981F60" w:rsidRDefault="00981F60" w:rsidP="00D76B7A">
            <w:pPr>
              <w:tabs>
                <w:tab w:val="decimal" w:pos="380"/>
              </w:tabs>
              <w:ind w:left="-108" w:right="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B0E28" w14:textId="5DE67C35" w:rsidR="00981F60" w:rsidRPr="00981F60" w:rsidRDefault="00981F60" w:rsidP="00981F60">
            <w:pPr>
              <w:tabs>
                <w:tab w:val="decimal" w:pos="744"/>
              </w:tabs>
              <w:ind w:left="-108" w:right="11" w:firstLine="99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11,999,540</w:t>
            </w:r>
          </w:p>
        </w:tc>
      </w:tr>
    </w:tbl>
    <w:p w14:paraId="3DB47E9E" w14:textId="70829708" w:rsidR="00314E9A" w:rsidRPr="00981F60" w:rsidRDefault="00314E9A" w:rsidP="00E97DDF">
      <w:pPr>
        <w:pStyle w:val="BodyText3"/>
        <w:tabs>
          <w:tab w:val="clear" w:pos="360"/>
          <w:tab w:val="clear" w:pos="900"/>
          <w:tab w:val="left" w:pos="224"/>
        </w:tabs>
        <w:spacing w:before="240"/>
        <w:ind w:left="547" w:right="0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lang w:val="en-US"/>
        </w:rPr>
        <w:t>30</w:t>
      </w:r>
      <w:r w:rsidR="004036E3" w:rsidRPr="00981F60">
        <w:rPr>
          <w:rFonts w:asciiTheme="majorBidi" w:hAnsiTheme="majorBidi" w:cstheme="majorBidi"/>
          <w:lang w:val="en-US"/>
        </w:rPr>
        <w:t xml:space="preserve"> </w:t>
      </w:r>
      <w:r w:rsidR="004036E3" w:rsidRPr="00981F60">
        <w:rPr>
          <w:rFonts w:asciiTheme="majorBidi" w:hAnsiTheme="majorBidi" w:cstheme="majorBidi"/>
          <w:cs/>
          <w:lang w:val="en-US"/>
        </w:rPr>
        <w:t>มิถุนายน</w:t>
      </w:r>
      <w:r w:rsidR="006608A4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  <w:lang w:val="en-US"/>
        </w:rPr>
        <w:t>2569</w:t>
      </w:r>
      <w:r w:rsidR="006608A4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บริษัท </w:t>
      </w:r>
      <w:proofErr w:type="spellStart"/>
      <w:r w:rsidRPr="00981F60">
        <w:rPr>
          <w:rFonts w:asciiTheme="majorBidi" w:hAnsiTheme="majorBidi" w:cstheme="majorBidi"/>
          <w:cs/>
        </w:rPr>
        <w:t>เรด</w:t>
      </w:r>
      <w:proofErr w:type="spellEnd"/>
      <w:r w:rsidRPr="00981F60">
        <w:rPr>
          <w:rFonts w:asciiTheme="majorBidi" w:hAnsiTheme="majorBidi" w:cstheme="majorBidi"/>
          <w:cs/>
        </w:rPr>
        <w:t>ดี้แพลนเน็ต แมก</w:t>
      </w:r>
      <w:proofErr w:type="spellStart"/>
      <w:r w:rsidRPr="00981F60">
        <w:rPr>
          <w:rFonts w:asciiTheme="majorBidi" w:hAnsiTheme="majorBidi" w:cstheme="majorBidi"/>
          <w:cs/>
        </w:rPr>
        <w:t>ซ์</w:t>
      </w:r>
      <w:proofErr w:type="spellEnd"/>
      <w:r w:rsidRPr="00981F60">
        <w:rPr>
          <w:rFonts w:asciiTheme="majorBidi" w:hAnsiTheme="majorBidi" w:cstheme="majorBidi"/>
          <w:cs/>
        </w:rPr>
        <w:t xml:space="preserve"> จำกัด อยู่ระหว่างการหยุดดำเนินกิจการ</w:t>
      </w:r>
    </w:p>
    <w:p w14:paraId="756F7F59" w14:textId="77777777" w:rsidR="00E97DDF" w:rsidRPr="00981F60" w:rsidRDefault="00E97DDF" w:rsidP="002228FD">
      <w:pPr>
        <w:pStyle w:val="BodyText3"/>
        <w:tabs>
          <w:tab w:val="clear" w:pos="360"/>
          <w:tab w:val="clear" w:pos="900"/>
          <w:tab w:val="left" w:pos="224"/>
        </w:tabs>
        <w:ind w:left="540" w:right="4"/>
        <w:rPr>
          <w:rFonts w:asciiTheme="majorBidi" w:hAnsiTheme="majorBidi" w:cstheme="majorBidi"/>
          <w:spacing w:val="-6"/>
        </w:rPr>
      </w:pPr>
    </w:p>
    <w:p w14:paraId="506A387B" w14:textId="77777777" w:rsidR="00CD06AD" w:rsidRPr="00981F60" w:rsidRDefault="00CD06AD" w:rsidP="002228FD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color w:val="FF0000"/>
          <w:lang w:val="en-US"/>
        </w:rPr>
        <w:sectPr w:rsidR="00CD06AD" w:rsidRPr="00981F60" w:rsidSect="00FE47B7">
          <w:headerReference w:type="default" r:id="rId11"/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p w14:paraId="5E298B79" w14:textId="3546E156" w:rsidR="00CA4AB0" w:rsidRPr="00981F60" w:rsidRDefault="00CA4AB0" w:rsidP="00B9028A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เงินลงทุนในบริษัทร่วม</w:t>
      </w:r>
    </w:p>
    <w:p w14:paraId="36050F05" w14:textId="61C0B342" w:rsidR="004D207B" w:rsidRPr="00981F60" w:rsidRDefault="00F33512" w:rsidP="00F33512">
      <w:pPr>
        <w:tabs>
          <w:tab w:val="left" w:pos="-3261"/>
        </w:tabs>
        <w:spacing w:after="120"/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theme="majorBidi"/>
          <w:spacing w:val="2"/>
        </w:rPr>
        <w:t>10.1</w:t>
      </w:r>
      <w:r>
        <w:rPr>
          <w:rFonts w:asciiTheme="majorBidi" w:hAnsiTheme="majorBidi" w:cstheme="majorBidi"/>
          <w:spacing w:val="2"/>
        </w:rPr>
        <w:tab/>
      </w:r>
      <w:r w:rsidR="004D207B" w:rsidRPr="00981F60">
        <w:rPr>
          <w:rFonts w:asciiTheme="majorBidi" w:hAnsiTheme="majorBidi" w:cstheme="majorBidi"/>
          <w:spacing w:val="2"/>
          <w:cs/>
        </w:rPr>
        <w:t>รายละเอียดของบริษัทร่วม</w:t>
      </w:r>
    </w:p>
    <w:p w14:paraId="4CA61FBD" w14:textId="7430D585" w:rsidR="00567D49" w:rsidRPr="00981F60" w:rsidRDefault="00567D49" w:rsidP="00567D49">
      <w:pPr>
        <w:ind w:left="1080" w:right="-25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เงินลงทุนในบริษัทร่วม ณ 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2155E2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2155E2" w:rsidRPr="00981F60">
        <w:rPr>
          <w:rFonts w:asciiTheme="majorBidi" w:hAnsiTheme="majorBidi" w:cstheme="majorBidi"/>
        </w:rPr>
        <w:t xml:space="preserve"> </w:t>
      </w:r>
      <w:r w:rsidR="002155E2" w:rsidRPr="00981F60">
        <w:rPr>
          <w:rFonts w:asciiTheme="majorBidi" w:hAnsiTheme="majorBidi" w:cstheme="majorBidi"/>
          <w:cs/>
        </w:rPr>
        <w:t xml:space="preserve">และ </w:t>
      </w:r>
      <w:r w:rsidR="00981F60" w:rsidRPr="00981F60">
        <w:rPr>
          <w:rFonts w:asciiTheme="majorBidi" w:hAnsiTheme="majorBidi" w:cstheme="majorBidi"/>
        </w:rPr>
        <w:t>31</w:t>
      </w:r>
      <w:r w:rsidR="002155E2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</w:rPr>
        <w:t>2568</w:t>
      </w:r>
      <w:r w:rsidR="002155E2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ซึ่งบันทึกบัญชีโดยวิธีส่วนได้เสียสำหรับงบการเงินรวม มีดังนี้</w:t>
      </w:r>
    </w:p>
    <w:tbl>
      <w:tblPr>
        <w:tblW w:w="909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90"/>
        <w:gridCol w:w="1350"/>
        <w:gridCol w:w="90"/>
        <w:gridCol w:w="1350"/>
        <w:gridCol w:w="90"/>
        <w:gridCol w:w="1260"/>
        <w:gridCol w:w="90"/>
        <w:gridCol w:w="1260"/>
      </w:tblGrid>
      <w:tr w:rsidR="00DD2DA7" w:rsidRPr="00981F60" w14:paraId="435E9C18" w14:textId="77777777" w:rsidTr="00F33512">
        <w:trPr>
          <w:cantSplit/>
          <w:trHeight w:val="332"/>
        </w:trPr>
        <w:tc>
          <w:tcPr>
            <w:tcW w:w="3519" w:type="dxa"/>
            <w:noWrap/>
          </w:tcPr>
          <w:p w14:paraId="4057D459" w14:textId="77777777" w:rsidR="000B3A34" w:rsidRPr="00981F60" w:rsidRDefault="000B3A34" w:rsidP="000B3A34">
            <w:pPr>
              <w:snapToGrid w:val="0"/>
              <w:ind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047A3BE5" w14:textId="77777777" w:rsidR="000B3A34" w:rsidRPr="00981F60" w:rsidRDefault="000B3A34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60586056" w14:textId="77777777" w:rsidR="000B3A34" w:rsidRPr="00981F60" w:rsidRDefault="000B3A34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83FBAD" w14:textId="77777777" w:rsidR="000B3A34" w:rsidRPr="00981F60" w:rsidRDefault="000B3A34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31E4A56" w14:textId="77777777" w:rsidR="000B3A34" w:rsidRPr="00981F60" w:rsidRDefault="000B3A34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4AE558" w14:textId="77777777" w:rsidR="000B3A34" w:rsidRPr="00981F60" w:rsidRDefault="000B3A34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</w:tcPr>
          <w:p w14:paraId="594D41A0" w14:textId="77777777" w:rsidR="000B3A34" w:rsidRPr="00981F60" w:rsidRDefault="000B3A34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DB7D1B" w14:textId="77777777" w:rsidR="000B3A34" w:rsidRPr="00981F60" w:rsidRDefault="000B3A34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5B3074" w14:textId="77777777" w:rsidR="000B3A34" w:rsidRPr="00981F60" w:rsidRDefault="000B3A34" w:rsidP="00626352">
            <w:pPr>
              <w:snapToGrid w:val="0"/>
              <w:ind w:right="-1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</w:tr>
      <w:tr w:rsidR="00ED190C" w:rsidRPr="00981F60" w14:paraId="48BF6B56" w14:textId="77777777" w:rsidTr="00F33512">
        <w:trPr>
          <w:cantSplit/>
          <w:trHeight w:val="332"/>
        </w:trPr>
        <w:tc>
          <w:tcPr>
            <w:tcW w:w="3519" w:type="dxa"/>
            <w:noWrap/>
          </w:tcPr>
          <w:p w14:paraId="1F972946" w14:textId="77777777" w:rsidR="00ED190C" w:rsidRPr="00981F60" w:rsidRDefault="00ED190C" w:rsidP="000B3A34">
            <w:pPr>
              <w:snapToGrid w:val="0"/>
              <w:ind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05173322" w14:textId="77777777" w:rsidR="00ED190C" w:rsidRPr="00981F60" w:rsidRDefault="00ED190C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noWrap/>
          </w:tcPr>
          <w:p w14:paraId="49DA6FB6" w14:textId="0E88E1DF" w:rsidR="00ED190C" w:rsidRPr="00981F60" w:rsidRDefault="00ED190C" w:rsidP="00ED190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381835" w14:textId="77777777" w:rsidR="00ED190C" w:rsidRPr="00981F60" w:rsidRDefault="00ED190C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noWrap/>
          </w:tcPr>
          <w:p w14:paraId="30084803" w14:textId="2A07ADB3" w:rsidR="00ED190C" w:rsidRPr="00981F60" w:rsidRDefault="00ED190C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1DB2" w:rsidRPr="00981F60" w14:paraId="017D1420" w14:textId="77777777" w:rsidTr="00F33512">
        <w:trPr>
          <w:cantSplit/>
          <w:trHeight w:val="321"/>
        </w:trPr>
        <w:tc>
          <w:tcPr>
            <w:tcW w:w="3519" w:type="dxa"/>
            <w:noWrap/>
          </w:tcPr>
          <w:p w14:paraId="7285B0AF" w14:textId="390FF448" w:rsidR="00391DB2" w:rsidRPr="00981F60" w:rsidRDefault="00391DB2" w:rsidP="00AD587C">
            <w:pPr>
              <w:snapToGrid w:val="0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0" w:type="dxa"/>
            <w:noWrap/>
          </w:tcPr>
          <w:p w14:paraId="0DD81FBD" w14:textId="77777777" w:rsidR="00391DB2" w:rsidRPr="00981F60" w:rsidRDefault="00391DB2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noWrap/>
          </w:tcPr>
          <w:p w14:paraId="3CC18C99" w14:textId="09D84BA2" w:rsidR="00391DB2" w:rsidRPr="00981F60" w:rsidRDefault="00391DB2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90" w:type="dxa"/>
          </w:tcPr>
          <w:p w14:paraId="7362F334" w14:textId="77777777" w:rsidR="00391DB2" w:rsidRPr="00981F60" w:rsidRDefault="00391DB2" w:rsidP="000B3A34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noWrap/>
          </w:tcPr>
          <w:p w14:paraId="4BD33AA1" w14:textId="17442663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DD2DA7" w:rsidRPr="00981F60" w14:paraId="54DED704" w14:textId="77777777" w:rsidTr="00F33512">
        <w:trPr>
          <w:cantSplit/>
          <w:trHeight w:val="332"/>
        </w:trPr>
        <w:tc>
          <w:tcPr>
            <w:tcW w:w="3519" w:type="dxa"/>
            <w:noWrap/>
          </w:tcPr>
          <w:p w14:paraId="1CD771BF" w14:textId="77777777" w:rsidR="00391DB2" w:rsidRPr="00981F60" w:rsidRDefault="00391DB2" w:rsidP="00391DB2">
            <w:pPr>
              <w:snapToGrid w:val="0"/>
              <w:ind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10336749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1F0E0628" w14:textId="1ACF9E12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F902D6D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850774C" w14:textId="743B1007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1DB2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91DB2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FBCC6FD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AC6BB" w14:textId="5388CE21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noWrap/>
          </w:tcPr>
          <w:p w14:paraId="5C16C049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noWrap/>
          </w:tcPr>
          <w:p w14:paraId="6FDB8DE1" w14:textId="615884BE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1DB2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91DB2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D2DA7" w:rsidRPr="00981F60" w14:paraId="1FD4DE91" w14:textId="77777777" w:rsidTr="00F33512">
        <w:trPr>
          <w:cantSplit/>
          <w:trHeight w:val="332"/>
        </w:trPr>
        <w:tc>
          <w:tcPr>
            <w:tcW w:w="3519" w:type="dxa"/>
            <w:noWrap/>
          </w:tcPr>
          <w:p w14:paraId="03EB8C0C" w14:textId="77777777" w:rsidR="00391DB2" w:rsidRPr="00981F60" w:rsidRDefault="00391DB2" w:rsidP="00391DB2">
            <w:pPr>
              <w:snapToGrid w:val="0"/>
              <w:ind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7E6868CB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06893C0B" w14:textId="093D72EF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9B26EC4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0A405A" w14:textId="0165B0CB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9ED49BB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325723" w14:textId="5EB84F1D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  <w:noWrap/>
          </w:tcPr>
          <w:p w14:paraId="3945A924" w14:textId="77777777" w:rsidR="00391DB2" w:rsidRPr="00981F60" w:rsidRDefault="00391DB2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</w:tcPr>
          <w:p w14:paraId="4076923C" w14:textId="59692EAD" w:rsidR="00391DB2" w:rsidRPr="00981F60" w:rsidRDefault="00981F60" w:rsidP="00391DB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A665D0" w:rsidRPr="00981F60" w14:paraId="00A05930" w14:textId="77777777" w:rsidTr="00F33512">
        <w:trPr>
          <w:cantSplit/>
          <w:trHeight w:val="321"/>
        </w:trPr>
        <w:tc>
          <w:tcPr>
            <w:tcW w:w="3519" w:type="dxa"/>
            <w:noWrap/>
          </w:tcPr>
          <w:p w14:paraId="5CE51756" w14:textId="2FF9A25D" w:rsidR="00A665D0" w:rsidRPr="00981F60" w:rsidRDefault="00A665D0" w:rsidP="00A665D0">
            <w:pPr>
              <w:snapToGrid w:val="0"/>
              <w:ind w:left="5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วายดีเอ็ม (ไทยแลนด์)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0" w:type="dxa"/>
            <w:noWrap/>
          </w:tcPr>
          <w:p w14:paraId="5BBD2378" w14:textId="3610DC22" w:rsidR="00A665D0" w:rsidRPr="00981F60" w:rsidRDefault="00A665D0" w:rsidP="00A665D0">
            <w:pPr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02069BA6" w14:textId="67CE7AD4" w:rsidR="00A665D0" w:rsidRPr="00981F60" w:rsidRDefault="00981F60" w:rsidP="00CD4D8B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CD4D8B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="00CD4D8B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90" w:type="dxa"/>
          </w:tcPr>
          <w:p w14:paraId="15D1BE23" w14:textId="77777777" w:rsidR="00A665D0" w:rsidRPr="00981F60" w:rsidRDefault="00A665D0" w:rsidP="00A665D0">
            <w:pPr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9C3342" w14:textId="6192B13E" w:rsidR="00A665D0" w:rsidRPr="00981F60" w:rsidRDefault="00981F60" w:rsidP="00CD4D8B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0F0561F0" w14:textId="77777777" w:rsidR="00A665D0" w:rsidRPr="00981F60" w:rsidRDefault="00A665D0" w:rsidP="00A665D0">
            <w:pPr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8ADE85" w14:textId="75E01683" w:rsidR="00A665D0" w:rsidRPr="00981F60" w:rsidRDefault="00981F60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53EE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  <w:r w:rsidR="00A53EE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90" w:type="dxa"/>
            <w:noWrap/>
          </w:tcPr>
          <w:p w14:paraId="56878635" w14:textId="77777777" w:rsidR="00A665D0" w:rsidRPr="00981F60" w:rsidRDefault="00A665D0" w:rsidP="00A665D0">
            <w:pPr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28347CB1" w14:textId="22454A94" w:rsidR="00A665D0" w:rsidRPr="00981F60" w:rsidRDefault="00981F60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</w:p>
        </w:tc>
      </w:tr>
      <w:tr w:rsidR="00A665D0" w:rsidRPr="00981F60" w14:paraId="48E2A3E4" w14:textId="77777777" w:rsidTr="00F33512">
        <w:trPr>
          <w:cantSplit/>
          <w:trHeight w:val="321"/>
        </w:trPr>
        <w:tc>
          <w:tcPr>
            <w:tcW w:w="3519" w:type="dxa"/>
            <w:noWrap/>
          </w:tcPr>
          <w:p w14:paraId="228A3379" w14:textId="77777777" w:rsidR="00A665D0" w:rsidRPr="00981F60" w:rsidRDefault="00A665D0" w:rsidP="00A665D0">
            <w:pPr>
              <w:snapToGrid w:val="0"/>
              <w:ind w:left="724" w:firstLine="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noWrap/>
          </w:tcPr>
          <w:p w14:paraId="2AE562CE" w14:textId="77777777" w:rsidR="00A665D0" w:rsidRPr="00981F60" w:rsidRDefault="00A665D0" w:rsidP="00A665D0">
            <w:pPr>
              <w:snapToGrid w:val="0"/>
              <w:ind w:left="447" w:hanging="2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D0C4081" w14:textId="6B7E6431" w:rsidR="00A665D0" w:rsidRPr="00981F60" w:rsidRDefault="00981F60" w:rsidP="00CD4D8B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CD4D8B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="00CD4D8B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90" w:type="dxa"/>
          </w:tcPr>
          <w:p w14:paraId="4FB50C6E" w14:textId="77777777" w:rsidR="00A665D0" w:rsidRPr="00981F60" w:rsidRDefault="00A665D0" w:rsidP="00A665D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B6FC20" w14:textId="340CE64F" w:rsidR="00A665D0" w:rsidRPr="00981F60" w:rsidRDefault="00981F60" w:rsidP="00CD4D8B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77EAE12E" w14:textId="77777777" w:rsidR="00A665D0" w:rsidRPr="00981F60" w:rsidRDefault="00A665D0" w:rsidP="00A665D0">
            <w:pPr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D97E0" w14:textId="43B7D850" w:rsidR="00A665D0" w:rsidRPr="00981F60" w:rsidRDefault="00981F60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53EE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  <w:r w:rsidR="00A53EE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90" w:type="dxa"/>
            <w:noWrap/>
          </w:tcPr>
          <w:p w14:paraId="52483115" w14:textId="77777777" w:rsidR="00A665D0" w:rsidRPr="00981F60" w:rsidRDefault="00A665D0" w:rsidP="00A665D0">
            <w:pPr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68FE220" w14:textId="54CFE3E6" w:rsidR="00A665D0" w:rsidRPr="00981F60" w:rsidRDefault="00981F60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  <w:r w:rsidR="00A665D0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</w:p>
        </w:tc>
      </w:tr>
    </w:tbl>
    <w:p w14:paraId="76ADF4DA" w14:textId="4ED657E1" w:rsidR="00E4703D" w:rsidRPr="00981F60" w:rsidRDefault="00E4703D" w:rsidP="00F33512">
      <w:pPr>
        <w:spacing w:before="240"/>
        <w:ind w:left="1080" w:right="-25"/>
        <w:jc w:val="thaiDistribute"/>
        <w:rPr>
          <w:rFonts w:asciiTheme="majorBidi" w:hAnsiTheme="majorBidi" w:cstheme="majorBidi"/>
          <w:cs/>
        </w:rPr>
      </w:pPr>
      <w:r w:rsidRPr="00981F60">
        <w:rPr>
          <w:rFonts w:asciiTheme="majorBidi" w:hAnsiTheme="majorBidi" w:cstheme="majorBidi"/>
          <w:cs/>
        </w:rPr>
        <w:t xml:space="preserve">เมื่อวันที่ </w:t>
      </w:r>
      <w:r w:rsidR="00981F60" w:rsidRPr="00981F60">
        <w:rPr>
          <w:rFonts w:asciiTheme="majorBidi" w:hAnsiTheme="majorBidi" w:cstheme="majorBidi"/>
        </w:rPr>
        <w:t>24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กันยายน </w:t>
      </w:r>
      <w:r w:rsidR="00981F60" w:rsidRPr="00981F60">
        <w:rPr>
          <w:rFonts w:asciiTheme="majorBidi" w:hAnsiTheme="majorBidi" w:cstheme="majorBidi"/>
        </w:rPr>
        <w:t>2568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="00981F60" w:rsidRPr="00981F60">
        <w:rPr>
          <w:rFonts w:asciiTheme="majorBidi" w:hAnsiTheme="majorBidi" w:cstheme="majorBidi"/>
        </w:rPr>
        <w:t>4</w:t>
      </w:r>
      <w:r w:rsidRPr="00981F60">
        <w:rPr>
          <w:rFonts w:asciiTheme="majorBidi" w:hAnsiTheme="majorBidi" w:cstheme="majorBidi"/>
        </w:rPr>
        <w:t>/</w:t>
      </w:r>
      <w:r w:rsidR="00981F60" w:rsidRPr="00981F60">
        <w:rPr>
          <w:rFonts w:asciiTheme="majorBidi" w:hAnsiTheme="majorBidi" w:cstheme="majorBidi"/>
        </w:rPr>
        <w:t>2568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ได้มีมติอนุมัติการซื้อหุ้นสามัญของ</w:t>
      </w:r>
      <w:r w:rsidRPr="00981F60">
        <w:rPr>
          <w:rFonts w:asciiTheme="majorBidi" w:hAnsiTheme="majorBidi" w:cstheme="majorBidi"/>
          <w:spacing w:val="4"/>
          <w:cs/>
        </w:rPr>
        <w:t xml:space="preserve">บริษัท วายดีเอ็ม (ไทยแลนด์) จำกัด จำนวน </w:t>
      </w:r>
      <w:r w:rsidR="00981F60" w:rsidRPr="00981F60">
        <w:rPr>
          <w:rFonts w:asciiTheme="majorBidi" w:hAnsiTheme="majorBidi" w:cstheme="majorBidi"/>
          <w:spacing w:val="4"/>
        </w:rPr>
        <w:t>5</w:t>
      </w:r>
      <w:r w:rsidRPr="00981F60">
        <w:rPr>
          <w:rFonts w:asciiTheme="majorBidi" w:hAnsiTheme="majorBidi" w:cstheme="majorBidi"/>
          <w:spacing w:val="4"/>
        </w:rPr>
        <w:t>,</w:t>
      </w:r>
      <w:r w:rsidR="00981F60" w:rsidRPr="00981F60">
        <w:rPr>
          <w:rFonts w:asciiTheme="majorBidi" w:hAnsiTheme="majorBidi" w:cstheme="majorBidi"/>
          <w:spacing w:val="4"/>
        </w:rPr>
        <w:t>844</w:t>
      </w:r>
      <w:r w:rsidRPr="00981F60">
        <w:rPr>
          <w:rFonts w:asciiTheme="majorBidi" w:hAnsiTheme="majorBidi" w:cstheme="majorBidi"/>
          <w:spacing w:val="4"/>
        </w:rPr>
        <w:t xml:space="preserve"> </w:t>
      </w:r>
      <w:r w:rsidRPr="00981F60">
        <w:rPr>
          <w:rFonts w:asciiTheme="majorBidi" w:hAnsiTheme="majorBidi" w:cstheme="majorBidi"/>
          <w:spacing w:val="4"/>
          <w:cs/>
        </w:rPr>
        <w:t xml:space="preserve">หุ้น โดยคิดเป็นร้อยละ </w:t>
      </w:r>
      <w:r w:rsidR="00981F60" w:rsidRPr="00981F60">
        <w:rPr>
          <w:rFonts w:asciiTheme="majorBidi" w:hAnsiTheme="majorBidi" w:cstheme="majorBidi"/>
          <w:spacing w:val="4"/>
        </w:rPr>
        <w:t>28</w:t>
      </w:r>
      <w:r w:rsidRPr="00981F60">
        <w:rPr>
          <w:rFonts w:asciiTheme="majorBidi" w:hAnsiTheme="majorBidi" w:cstheme="majorBidi"/>
          <w:spacing w:val="4"/>
        </w:rPr>
        <w:t>.</w:t>
      </w:r>
      <w:r w:rsidR="00981F60" w:rsidRPr="00981F60">
        <w:rPr>
          <w:rFonts w:asciiTheme="majorBidi" w:hAnsiTheme="majorBidi" w:cstheme="majorBidi"/>
          <w:spacing w:val="4"/>
        </w:rPr>
        <w:t>23</w:t>
      </w:r>
      <w:r w:rsidRPr="00981F60">
        <w:rPr>
          <w:rFonts w:asciiTheme="majorBidi" w:hAnsiTheme="majorBidi" w:cstheme="majorBidi"/>
          <w:spacing w:val="4"/>
        </w:rPr>
        <w:t xml:space="preserve"> </w:t>
      </w:r>
      <w:r w:rsidRPr="00981F60">
        <w:rPr>
          <w:rFonts w:asciiTheme="majorBidi" w:hAnsiTheme="majorBidi" w:cstheme="majorBidi"/>
          <w:spacing w:val="4"/>
          <w:cs/>
        </w:rPr>
        <w:t>ของหุ้น</w:t>
      </w:r>
      <w:r w:rsidRPr="00981F60">
        <w:rPr>
          <w:rFonts w:asciiTheme="majorBidi" w:hAnsiTheme="majorBidi" w:cstheme="majorBidi"/>
          <w:spacing w:val="6"/>
          <w:cs/>
        </w:rPr>
        <w:t xml:space="preserve">ที่จำหน่ายได้แล้วทั้งหมดของบริษัทดังกล่าว โดยมีมูลค่าสิ่งตอบแทนในการซื้อเป็นเงิน </w:t>
      </w:r>
      <w:r w:rsidR="00981F60" w:rsidRPr="00981F60">
        <w:rPr>
          <w:rFonts w:asciiTheme="majorBidi" w:hAnsiTheme="majorBidi" w:cstheme="majorBidi"/>
          <w:spacing w:val="6"/>
        </w:rPr>
        <w:t>0</w:t>
      </w:r>
      <w:r w:rsidRPr="00981F60">
        <w:rPr>
          <w:rFonts w:asciiTheme="majorBidi" w:hAnsiTheme="majorBidi" w:cstheme="majorBidi"/>
          <w:spacing w:val="6"/>
        </w:rPr>
        <w:t>.</w:t>
      </w:r>
      <w:r w:rsidR="00981F60" w:rsidRPr="00981F60">
        <w:rPr>
          <w:rFonts w:asciiTheme="majorBidi" w:hAnsiTheme="majorBidi" w:cstheme="majorBidi"/>
          <w:spacing w:val="6"/>
        </w:rPr>
        <w:t>87</w:t>
      </w:r>
      <w:r w:rsidRPr="00981F60">
        <w:rPr>
          <w:rFonts w:asciiTheme="majorBidi" w:hAnsiTheme="majorBidi" w:cstheme="majorBidi"/>
          <w:spacing w:val="6"/>
        </w:rPr>
        <w:t xml:space="preserve"> </w:t>
      </w:r>
      <w:r w:rsidRPr="00981F60">
        <w:rPr>
          <w:rFonts w:asciiTheme="majorBidi" w:hAnsiTheme="majorBidi" w:cstheme="majorBidi"/>
          <w:spacing w:val="4"/>
          <w:cs/>
        </w:rPr>
        <w:t xml:space="preserve">ล้านดอลลาร์สหรัฐหรือคิดเป็นจำนวนเงิน </w:t>
      </w:r>
      <w:r w:rsidR="00981F60" w:rsidRPr="00981F60">
        <w:rPr>
          <w:rFonts w:asciiTheme="majorBidi" w:hAnsiTheme="majorBidi" w:cstheme="majorBidi"/>
          <w:spacing w:val="4"/>
        </w:rPr>
        <w:t>28</w:t>
      </w:r>
      <w:r w:rsidRPr="00981F60">
        <w:rPr>
          <w:rFonts w:asciiTheme="majorBidi" w:hAnsiTheme="majorBidi" w:cstheme="majorBidi"/>
          <w:spacing w:val="4"/>
        </w:rPr>
        <w:t>.</w:t>
      </w:r>
      <w:r w:rsidR="00981F60" w:rsidRPr="00981F60">
        <w:rPr>
          <w:rFonts w:asciiTheme="majorBidi" w:hAnsiTheme="majorBidi" w:cstheme="majorBidi"/>
          <w:spacing w:val="4"/>
        </w:rPr>
        <w:t>54</w:t>
      </w:r>
      <w:r w:rsidRPr="00981F60">
        <w:rPr>
          <w:rFonts w:asciiTheme="majorBidi" w:hAnsiTheme="majorBidi" w:cstheme="majorBidi"/>
          <w:spacing w:val="4"/>
        </w:rPr>
        <w:t xml:space="preserve"> </w:t>
      </w:r>
      <w:r w:rsidRPr="00981F60">
        <w:rPr>
          <w:rFonts w:asciiTheme="majorBidi" w:hAnsiTheme="majorBidi" w:cstheme="majorBidi"/>
          <w:spacing w:val="4"/>
          <w:cs/>
        </w:rPr>
        <w:t xml:space="preserve">ล้านบาท บริษัทได้ทำรายการเสร็จสิ้นในวันที่ </w:t>
      </w:r>
      <w:r w:rsidR="004D02C1" w:rsidRPr="00981F60">
        <w:rPr>
          <w:rFonts w:asciiTheme="majorBidi" w:hAnsiTheme="majorBidi" w:cstheme="majorBidi"/>
          <w:spacing w:val="4"/>
          <w:cs/>
        </w:rPr>
        <w:br/>
      </w:r>
      <w:r w:rsidR="00981F60" w:rsidRPr="00981F60">
        <w:rPr>
          <w:rFonts w:asciiTheme="majorBidi" w:hAnsiTheme="majorBidi" w:cstheme="majorBidi"/>
          <w:spacing w:val="4"/>
        </w:rPr>
        <w:t>31</w:t>
      </w:r>
      <w:r w:rsidRPr="00981F60">
        <w:rPr>
          <w:rFonts w:asciiTheme="majorBidi" w:hAnsiTheme="majorBidi" w:cstheme="majorBidi"/>
          <w:spacing w:val="4"/>
        </w:rPr>
        <w:t xml:space="preserve"> </w:t>
      </w:r>
      <w:r w:rsidRPr="00981F60">
        <w:rPr>
          <w:rFonts w:asciiTheme="majorBidi" w:hAnsiTheme="majorBidi" w:cstheme="majorBidi"/>
          <w:spacing w:val="4"/>
          <w:cs/>
        </w:rPr>
        <w:t xml:space="preserve">ตุลาคม </w:t>
      </w:r>
      <w:r w:rsidR="00981F60" w:rsidRPr="00981F60">
        <w:rPr>
          <w:rFonts w:asciiTheme="majorBidi" w:hAnsiTheme="majorBidi" w:cstheme="majorBidi"/>
          <w:spacing w:val="4"/>
        </w:rPr>
        <w:t>2568</w:t>
      </w:r>
    </w:p>
    <w:p w14:paraId="0A974955" w14:textId="548D18E2" w:rsidR="00E4703D" w:rsidRPr="00981F60" w:rsidRDefault="00F33512" w:rsidP="00F33512">
      <w:pPr>
        <w:tabs>
          <w:tab w:val="left" w:pos="-3261"/>
        </w:tabs>
        <w:spacing w:before="240"/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theme="majorBidi"/>
          <w:spacing w:val="2"/>
        </w:rPr>
        <w:t>10.2</w:t>
      </w:r>
      <w:r>
        <w:rPr>
          <w:rFonts w:asciiTheme="majorBidi" w:hAnsiTheme="majorBidi" w:cstheme="majorBidi"/>
          <w:spacing w:val="2"/>
        </w:rPr>
        <w:tab/>
      </w:r>
      <w:r w:rsidR="00E4703D" w:rsidRPr="00981F60">
        <w:rPr>
          <w:rFonts w:asciiTheme="majorBidi" w:hAnsiTheme="majorBidi" w:cstheme="majorBidi"/>
          <w:spacing w:val="2"/>
          <w:cs/>
        </w:rPr>
        <w:t xml:space="preserve">บริษัทได้ว่าจ้างผู้ประเมินราคาอิสระเพื่อหามูลค่ายุติธรรมของสินทรัพย์สุทธิที่ได้มา ณ วันที่เข้าทำรายการ โดยบริษัทอยู่ระหว่างการประเมินมูลค่ายุติธรรมของสินทรัพย์สุทธิที่ได้มาดังกล่าว ทั้งนี้บริษัทได้พิจารณารับรู้รายการโดยใช้มูลค่าตามบัญชีของสินทรัพย์สุทธิที่ได้มา ณ วันที่เข้าทำรายการ เมื่อผลการประเมินมูลค่ายุติธรรมจากผู้ประเมินราคาอิสระเสร็จสิ้นสมบูรณ์แล้ว บริษัทจะมีการปรับปรุงมูลค่ายุติธรรมของสินทรัพย์สุทธิที่ได้มาต่อไป ภายในระยะเวลา </w:t>
      </w:r>
      <w:r w:rsidR="00981F60" w:rsidRPr="00981F60">
        <w:rPr>
          <w:rFonts w:asciiTheme="majorBidi" w:hAnsiTheme="majorBidi" w:cstheme="majorBidi"/>
          <w:spacing w:val="2"/>
        </w:rPr>
        <w:t>1</w:t>
      </w:r>
      <w:r w:rsidR="00E4703D" w:rsidRPr="00981F60">
        <w:rPr>
          <w:rFonts w:asciiTheme="majorBidi" w:hAnsiTheme="majorBidi" w:cstheme="majorBidi"/>
          <w:spacing w:val="2"/>
        </w:rPr>
        <w:t xml:space="preserve"> </w:t>
      </w:r>
      <w:r w:rsidR="00E4703D" w:rsidRPr="00981F60">
        <w:rPr>
          <w:rFonts w:asciiTheme="majorBidi" w:hAnsiTheme="majorBidi" w:cstheme="majorBidi"/>
          <w:spacing w:val="2"/>
          <w:cs/>
        </w:rPr>
        <w:t>ปีนับจากวันที่เข้าทำรายการ</w:t>
      </w:r>
    </w:p>
    <w:p w14:paraId="11F7EB5D" w14:textId="104B282E" w:rsidR="00DF2E92" w:rsidRPr="00981F60" w:rsidRDefault="00F33512" w:rsidP="00F33512">
      <w:pPr>
        <w:tabs>
          <w:tab w:val="left" w:pos="-3261"/>
        </w:tabs>
        <w:spacing w:before="240"/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theme="majorBidi"/>
          <w:spacing w:val="2"/>
        </w:rPr>
        <w:t>10.3</w:t>
      </w:r>
      <w:r>
        <w:rPr>
          <w:rFonts w:asciiTheme="majorBidi" w:hAnsiTheme="majorBidi" w:cstheme="majorBidi"/>
          <w:spacing w:val="2"/>
        </w:rPr>
        <w:tab/>
      </w:r>
      <w:r w:rsidR="00DF2E92" w:rsidRPr="00981F60">
        <w:rPr>
          <w:rFonts w:asciiTheme="majorBidi" w:hAnsiTheme="majorBidi" w:cstheme="majorBidi"/>
          <w:spacing w:val="2"/>
          <w:cs/>
        </w:rPr>
        <w:t>ส่วนแบ่งกำไรขาดทุนเบ็ดเสร็จ</w:t>
      </w:r>
    </w:p>
    <w:p w14:paraId="6F0D0C00" w14:textId="4DFEA363" w:rsidR="00DF2E92" w:rsidRPr="00981F60" w:rsidRDefault="00A6089D" w:rsidP="00F33512">
      <w:pPr>
        <w:spacing w:after="120"/>
        <w:ind w:left="1080" w:right="-29"/>
        <w:rPr>
          <w:rFonts w:asciiTheme="majorBidi" w:hAnsiTheme="majorBidi" w:cstheme="majorBidi"/>
          <w:spacing w:val="-6"/>
        </w:rPr>
      </w:pPr>
      <w:r w:rsidRPr="00981F60">
        <w:rPr>
          <w:rFonts w:asciiTheme="majorBidi" w:hAnsiTheme="majorBidi" w:cstheme="majorBidi"/>
          <w:spacing w:val="-6"/>
          <w:cs/>
        </w:rPr>
        <w:t xml:space="preserve">ในระหว่างงวด </w:t>
      </w:r>
      <w:r w:rsidR="00DF2E92" w:rsidRPr="00981F60">
        <w:rPr>
          <w:rFonts w:asciiTheme="majorBidi" w:hAnsiTheme="majorBidi" w:cstheme="majorBidi"/>
          <w:spacing w:val="-6"/>
          <w:cs/>
        </w:rPr>
        <w:t>บริษัทรับรู้ส่วนแบ่งขาดทุนจากการลงทุนในบริษัทร่วมในงบการเงินรวม</w:t>
      </w:r>
      <w:r w:rsidR="00DF2E92" w:rsidRPr="00981F60">
        <w:rPr>
          <w:rFonts w:asciiTheme="majorBidi" w:hAnsiTheme="majorBidi" w:cstheme="majorBidi"/>
          <w:spacing w:val="-6"/>
        </w:rPr>
        <w:t xml:space="preserve"> </w:t>
      </w:r>
      <w:r w:rsidR="00DF2E92" w:rsidRPr="00981F60">
        <w:rPr>
          <w:rFonts w:asciiTheme="majorBidi" w:hAnsiTheme="majorBidi" w:cstheme="majorBidi"/>
          <w:spacing w:val="-6"/>
          <w:cs/>
        </w:rPr>
        <w:t>ดังนี้</w:t>
      </w:r>
    </w:p>
    <w:tbl>
      <w:tblPr>
        <w:tblW w:w="81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2070"/>
        <w:gridCol w:w="90"/>
        <w:gridCol w:w="2049"/>
      </w:tblGrid>
      <w:tr w:rsidR="00A74FA8" w:rsidRPr="00981F60" w14:paraId="1D19400B" w14:textId="77777777" w:rsidTr="00A74FA8">
        <w:trPr>
          <w:trHeight w:val="234"/>
        </w:trPr>
        <w:tc>
          <w:tcPr>
            <w:tcW w:w="3960" w:type="dxa"/>
          </w:tcPr>
          <w:p w14:paraId="1691045A" w14:textId="77777777" w:rsidR="00A74FA8" w:rsidRPr="00981F60" w:rsidRDefault="00A74FA8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09" w:type="dxa"/>
            <w:gridSpan w:val="3"/>
          </w:tcPr>
          <w:p w14:paraId="5460B554" w14:textId="285194F1" w:rsidR="00A74FA8" w:rsidRPr="00981F60" w:rsidRDefault="00A74FA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A74FA8" w:rsidRPr="00981F60" w14:paraId="51591DCE" w14:textId="77777777">
        <w:trPr>
          <w:trHeight w:val="373"/>
        </w:trPr>
        <w:tc>
          <w:tcPr>
            <w:tcW w:w="3960" w:type="dxa"/>
          </w:tcPr>
          <w:p w14:paraId="6CBAA861" w14:textId="77777777" w:rsidR="00A74FA8" w:rsidRPr="00981F60" w:rsidRDefault="00A74FA8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FDA8EE4" w14:textId="1C6CD731" w:rsidR="00A74FA8" w:rsidRPr="00981F60" w:rsidRDefault="00981F6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0EA8B233" w14:textId="77777777" w:rsidR="00A74FA8" w:rsidRPr="00981F60" w:rsidRDefault="00A74FA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78C8FB2E" w14:textId="743B22DD" w:rsidR="00A74FA8" w:rsidRPr="00981F60" w:rsidRDefault="00981F6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A74FA8" w:rsidRPr="00981F60" w14:paraId="65DA93A8" w14:textId="77777777">
        <w:trPr>
          <w:trHeight w:val="373"/>
        </w:trPr>
        <w:tc>
          <w:tcPr>
            <w:tcW w:w="3960" w:type="dxa"/>
          </w:tcPr>
          <w:p w14:paraId="62D938AF" w14:textId="77777777" w:rsidR="00A74FA8" w:rsidRPr="00981F60" w:rsidRDefault="00A74FA8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2606B0A" w14:textId="77777777" w:rsidR="00A74FA8" w:rsidRPr="00981F60" w:rsidRDefault="00A74FA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7F733D4" w14:textId="77777777" w:rsidR="00A74FA8" w:rsidRPr="00981F60" w:rsidRDefault="00A74FA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318C13A6" w14:textId="77777777" w:rsidR="00A74FA8" w:rsidRPr="00981F60" w:rsidRDefault="00A74FA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A0787" w:rsidRPr="00981F60" w14:paraId="3B59451A" w14:textId="77777777">
        <w:trPr>
          <w:trHeight w:val="373"/>
        </w:trPr>
        <w:tc>
          <w:tcPr>
            <w:tcW w:w="3960" w:type="dxa"/>
          </w:tcPr>
          <w:p w14:paraId="0D5F7165" w14:textId="77777777" w:rsidR="004A0787" w:rsidRPr="00981F60" w:rsidRDefault="004A0787" w:rsidP="004A078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วายดีเอ็ม (ไทยแลนด์) จำกัดและบริษัทย่อย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18DEF9C" w14:textId="4CD9B765" w:rsidR="004A0787" w:rsidRPr="00981F60" w:rsidRDefault="004A0787" w:rsidP="004A0787">
            <w:pPr>
              <w:tabs>
                <w:tab w:val="decimal" w:pos="2412"/>
              </w:tabs>
              <w:ind w:right="1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146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D2DE4D3" w14:textId="77777777" w:rsidR="004A0787" w:rsidRPr="00981F60" w:rsidRDefault="004A0787" w:rsidP="004A0787">
            <w:pPr>
              <w:tabs>
                <w:tab w:val="decimal" w:pos="241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</w:tcPr>
          <w:p w14:paraId="44B0527C" w14:textId="2B1E7B71" w:rsidR="004A0787" w:rsidRPr="00981F60" w:rsidRDefault="004A0787" w:rsidP="004A0787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A0787" w:rsidRPr="00981F60" w14:paraId="3B22ECE8" w14:textId="77777777">
        <w:trPr>
          <w:trHeight w:val="373"/>
        </w:trPr>
        <w:tc>
          <w:tcPr>
            <w:tcW w:w="3960" w:type="dxa"/>
          </w:tcPr>
          <w:p w14:paraId="6ABCB90E" w14:textId="77777777" w:rsidR="004A0787" w:rsidRPr="00981F60" w:rsidRDefault="004A0787" w:rsidP="004A078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5143A48" w14:textId="3589278E" w:rsidR="004A0787" w:rsidRPr="00981F60" w:rsidRDefault="004A0787" w:rsidP="004A0787">
            <w:pPr>
              <w:tabs>
                <w:tab w:val="decimal" w:pos="2412"/>
              </w:tabs>
              <w:ind w:right="1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146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40CC115" w14:textId="77777777" w:rsidR="004A0787" w:rsidRPr="00981F60" w:rsidRDefault="004A0787" w:rsidP="004A0787">
            <w:pPr>
              <w:tabs>
                <w:tab w:val="decimal" w:pos="241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double" w:sz="4" w:space="0" w:color="auto"/>
            </w:tcBorders>
          </w:tcPr>
          <w:p w14:paraId="0858362C" w14:textId="7F7FCDBE" w:rsidR="004A0787" w:rsidRPr="00981F60" w:rsidRDefault="004A0787" w:rsidP="004A0787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30226427" w14:textId="77777777" w:rsidR="00981F60" w:rsidRPr="00981F60" w:rsidRDefault="00981F60">
      <w:pPr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</w:rPr>
        <w:br w:type="page"/>
      </w:r>
    </w:p>
    <w:tbl>
      <w:tblPr>
        <w:tblW w:w="81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2070"/>
        <w:gridCol w:w="90"/>
        <w:gridCol w:w="2049"/>
      </w:tblGrid>
      <w:tr w:rsidR="007312F3" w:rsidRPr="00981F60" w14:paraId="04166C8C" w14:textId="77777777" w:rsidTr="007312F3">
        <w:trPr>
          <w:trHeight w:val="234"/>
        </w:trPr>
        <w:tc>
          <w:tcPr>
            <w:tcW w:w="3960" w:type="dxa"/>
          </w:tcPr>
          <w:p w14:paraId="5C492707" w14:textId="166B5ED9" w:rsidR="007312F3" w:rsidRPr="00981F60" w:rsidRDefault="007312F3" w:rsidP="00CA6FD6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09" w:type="dxa"/>
            <w:gridSpan w:val="3"/>
          </w:tcPr>
          <w:p w14:paraId="7D6B1B0B" w14:textId="232DDAE3" w:rsidR="007312F3" w:rsidRPr="00981F60" w:rsidRDefault="007312F3" w:rsidP="007312F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D9349A"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7312F3" w:rsidRPr="00981F60" w14:paraId="33E63DD2" w14:textId="77777777" w:rsidTr="007312F3">
        <w:trPr>
          <w:trHeight w:val="373"/>
        </w:trPr>
        <w:tc>
          <w:tcPr>
            <w:tcW w:w="3960" w:type="dxa"/>
          </w:tcPr>
          <w:p w14:paraId="7534934C" w14:textId="77777777" w:rsidR="007312F3" w:rsidRPr="00981F60" w:rsidRDefault="007312F3" w:rsidP="00CA6FD6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D03BFDE" w14:textId="05168B15" w:rsidR="007312F3" w:rsidRPr="00981F60" w:rsidRDefault="00981F60" w:rsidP="00CA6FD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3E4B232" w14:textId="77777777" w:rsidR="007312F3" w:rsidRPr="00981F60" w:rsidRDefault="007312F3" w:rsidP="00CA6FD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4794D618" w14:textId="196F4118" w:rsidR="007312F3" w:rsidRPr="00981F60" w:rsidRDefault="00981F60" w:rsidP="00CA6FD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7312F3" w:rsidRPr="00981F60" w14:paraId="5001EF21" w14:textId="77777777" w:rsidTr="00505F60">
        <w:trPr>
          <w:trHeight w:val="373"/>
        </w:trPr>
        <w:tc>
          <w:tcPr>
            <w:tcW w:w="3960" w:type="dxa"/>
          </w:tcPr>
          <w:p w14:paraId="6B4EDE32" w14:textId="77777777" w:rsidR="007312F3" w:rsidRPr="00981F60" w:rsidRDefault="007312F3" w:rsidP="00CA6FD6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37F59C2" w14:textId="494B22E4" w:rsidR="007312F3" w:rsidRPr="00981F60" w:rsidRDefault="00505F60" w:rsidP="00CA6FD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1CD6242" w14:textId="336BA400" w:rsidR="007312F3" w:rsidRPr="00981F60" w:rsidRDefault="007312F3" w:rsidP="00CA6FD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4BAF0BDD" w14:textId="1CBDA0C5" w:rsidR="007312F3" w:rsidRPr="00981F60" w:rsidRDefault="007312F3" w:rsidP="00CA6FD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A0787" w:rsidRPr="00981F60" w14:paraId="242AD5B2" w14:textId="77777777" w:rsidTr="00505F60">
        <w:trPr>
          <w:trHeight w:val="373"/>
        </w:trPr>
        <w:tc>
          <w:tcPr>
            <w:tcW w:w="3960" w:type="dxa"/>
          </w:tcPr>
          <w:p w14:paraId="753FB7C7" w14:textId="77777777" w:rsidR="004A0787" w:rsidRPr="00981F60" w:rsidRDefault="004A0787" w:rsidP="004A078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วายดีเอ็ม (ไทยแลนด์) จำกัดและบริษัทย่อย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E8D0555" w14:textId="233B0B65" w:rsidR="004A0787" w:rsidRPr="00981F60" w:rsidRDefault="004A0787" w:rsidP="004A0787">
            <w:pPr>
              <w:tabs>
                <w:tab w:val="decimal" w:pos="2412"/>
              </w:tabs>
              <w:ind w:right="1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5F4E811" w14:textId="5DCB6275" w:rsidR="004A0787" w:rsidRPr="00981F60" w:rsidRDefault="004A0787" w:rsidP="004A0787">
            <w:pPr>
              <w:tabs>
                <w:tab w:val="decimal" w:pos="241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</w:tcPr>
          <w:p w14:paraId="287A31A0" w14:textId="13333776" w:rsidR="004A0787" w:rsidRPr="00981F60" w:rsidRDefault="004A0787" w:rsidP="004A0787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A0787" w:rsidRPr="00981F60" w14:paraId="61FEC69B" w14:textId="77777777" w:rsidTr="00505F60">
        <w:trPr>
          <w:trHeight w:val="373"/>
        </w:trPr>
        <w:tc>
          <w:tcPr>
            <w:tcW w:w="3960" w:type="dxa"/>
          </w:tcPr>
          <w:p w14:paraId="1A54C723" w14:textId="77777777" w:rsidR="004A0787" w:rsidRPr="00981F60" w:rsidRDefault="004A0787" w:rsidP="004A078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D5AAED3" w14:textId="0EEF7BF2" w:rsidR="004A0787" w:rsidRPr="00981F60" w:rsidRDefault="004A0787" w:rsidP="004A0787">
            <w:pPr>
              <w:tabs>
                <w:tab w:val="decimal" w:pos="2412"/>
              </w:tabs>
              <w:ind w:right="18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790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1C6757B" w14:textId="7C6081A6" w:rsidR="004A0787" w:rsidRPr="00981F60" w:rsidRDefault="004A0787" w:rsidP="004A0787">
            <w:pPr>
              <w:tabs>
                <w:tab w:val="decimal" w:pos="241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double" w:sz="4" w:space="0" w:color="auto"/>
            </w:tcBorders>
          </w:tcPr>
          <w:p w14:paraId="41684967" w14:textId="2EE37219" w:rsidR="004A0787" w:rsidRPr="00981F60" w:rsidRDefault="004A0787" w:rsidP="004A0787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605B2A8" w14:textId="7BE01243" w:rsidR="0081508A" w:rsidRPr="00981F60" w:rsidRDefault="00562672" w:rsidP="00F869C7">
      <w:pPr>
        <w:pStyle w:val="BodyText3"/>
        <w:numPr>
          <w:ilvl w:val="0"/>
          <w:numId w:val="25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อสังหาริมทรัพย์เพื่อการลงทุน</w:t>
      </w:r>
    </w:p>
    <w:p w14:paraId="73A3A70D" w14:textId="101DBCB5" w:rsidR="00230AEA" w:rsidRPr="00981F60" w:rsidRDefault="00AD41C7" w:rsidP="002228FD">
      <w:pPr>
        <w:pStyle w:val="BodyText3"/>
        <w:tabs>
          <w:tab w:val="clear" w:pos="360"/>
          <w:tab w:val="clear" w:pos="900"/>
          <w:tab w:val="clear" w:pos="144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4"/>
          <w:lang w:val="en-US" w:eastAsia="en-US"/>
        </w:rPr>
      </w:pPr>
      <w:r w:rsidRPr="00981F60">
        <w:rPr>
          <w:rFonts w:asciiTheme="majorBidi" w:hAnsiTheme="majorBidi" w:cstheme="majorBidi"/>
          <w:spacing w:val="-4"/>
          <w:cs/>
          <w:lang w:val="en-US" w:eastAsia="en-US"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  <w:lang w:val="en-US"/>
        </w:rPr>
        <w:t>30</w:t>
      </w:r>
      <w:r w:rsidR="004036E3" w:rsidRPr="00981F60">
        <w:rPr>
          <w:rFonts w:asciiTheme="majorBidi" w:hAnsiTheme="majorBidi" w:cstheme="majorBidi"/>
          <w:spacing w:val="-8"/>
          <w:lang w:val="en-US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  <w:lang w:val="en-US"/>
        </w:rPr>
        <w:t>มิถุนายน</w:t>
      </w:r>
      <w:r w:rsidR="006608A4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  <w:lang w:val="en-US"/>
        </w:rPr>
        <w:t>2569</w:t>
      </w:r>
      <w:r w:rsidR="006608A4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4"/>
          <w:cs/>
          <w:lang w:val="en-US" w:eastAsia="en-US"/>
        </w:rPr>
        <w:t>อสังหาริมทรัพย์เพื่อการลงทุนในงบการเงินรวม</w:t>
      </w:r>
      <w:r w:rsidR="00B163ED" w:rsidRPr="00981F60">
        <w:rPr>
          <w:rFonts w:asciiTheme="majorBidi" w:hAnsiTheme="majorBidi" w:cstheme="majorBidi"/>
          <w:spacing w:val="-4"/>
          <w:cs/>
          <w:lang w:val="en-US" w:eastAsia="en-US"/>
        </w:rPr>
        <w:t>ลดลงจากค่าเสื่อมราคา</w:t>
      </w:r>
      <w:r w:rsidR="00BA7D5C" w:rsidRPr="00981F60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A7D5C" w:rsidRPr="00981F60">
        <w:rPr>
          <w:rFonts w:asciiTheme="majorBidi" w:hAnsiTheme="majorBidi" w:cstheme="majorBidi"/>
          <w:spacing w:val="-4"/>
          <w:cs/>
          <w:lang w:val="en-US" w:eastAsia="en-US"/>
        </w:rPr>
        <w:br/>
      </w:r>
      <w:r w:rsidR="00B163ED" w:rsidRPr="00981F60">
        <w:rPr>
          <w:rFonts w:asciiTheme="majorBidi" w:hAnsiTheme="majorBidi" w:cstheme="majorBidi"/>
          <w:spacing w:val="-4"/>
          <w:cs/>
          <w:lang w:val="en-US" w:eastAsia="en-US"/>
        </w:rPr>
        <w:t>จำนว</w:t>
      </w:r>
      <w:r w:rsidR="00BA7D5C" w:rsidRPr="00981F60">
        <w:rPr>
          <w:rFonts w:asciiTheme="majorBidi" w:hAnsiTheme="majorBidi" w:cstheme="majorBidi"/>
          <w:spacing w:val="-4"/>
          <w:cs/>
          <w:lang w:val="en-US" w:eastAsia="en-US"/>
        </w:rPr>
        <w:t>น</w:t>
      </w:r>
      <w:r w:rsidR="00A23D8C" w:rsidRPr="00981F60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981F60" w:rsidRPr="00981F60">
        <w:rPr>
          <w:rFonts w:asciiTheme="majorBidi" w:hAnsiTheme="majorBidi" w:cstheme="majorBidi"/>
          <w:spacing w:val="-4"/>
          <w:lang w:val="en-US" w:eastAsia="en-US"/>
        </w:rPr>
        <w:t>376</w:t>
      </w:r>
      <w:r w:rsidR="002817E2" w:rsidRPr="00981F60">
        <w:rPr>
          <w:rFonts w:asciiTheme="majorBidi" w:hAnsiTheme="majorBidi" w:cstheme="majorBidi"/>
          <w:spacing w:val="-4"/>
          <w:lang w:val="en-US" w:eastAsia="en-US"/>
        </w:rPr>
        <w:t>,</w:t>
      </w:r>
      <w:r w:rsidR="00981F60" w:rsidRPr="00981F60">
        <w:rPr>
          <w:rFonts w:asciiTheme="majorBidi" w:hAnsiTheme="majorBidi" w:cstheme="majorBidi"/>
          <w:spacing w:val="-4"/>
          <w:lang w:val="en-US" w:eastAsia="en-US"/>
        </w:rPr>
        <w:t>226</w:t>
      </w:r>
      <w:r w:rsidR="002817E2" w:rsidRPr="00981F60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Pr="00981F60">
        <w:rPr>
          <w:rFonts w:asciiTheme="majorBidi" w:hAnsiTheme="majorBidi" w:cstheme="majorBidi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981F60" w:rsidRDefault="00055D76" w:rsidP="00F869C7">
      <w:pPr>
        <w:pStyle w:val="BodyText3"/>
        <w:numPr>
          <w:ilvl w:val="0"/>
          <w:numId w:val="25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b/>
          <w:bCs/>
          <w:cs/>
        </w:rPr>
        <w:t>อุปกรณ์</w:t>
      </w:r>
    </w:p>
    <w:p w14:paraId="5E47DF5C" w14:textId="75CEBF0A" w:rsidR="00044F85" w:rsidRPr="00981F60" w:rsidRDefault="00044F85" w:rsidP="002228FD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bookmarkStart w:id="3" w:name="_Hlk71241426"/>
      <w:r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6608A4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6608A4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cs/>
        </w:rPr>
        <w:t>อุปกรณ์ในงบการเงินรวม</w:t>
      </w:r>
      <w:r w:rsidR="00186A53" w:rsidRPr="00981F60">
        <w:rPr>
          <w:rFonts w:asciiTheme="majorBidi" w:hAnsiTheme="majorBidi" w:cstheme="majorBidi"/>
          <w:cs/>
        </w:rPr>
        <w:t>ลดลง</w:t>
      </w:r>
      <w:r w:rsidRPr="00981F60">
        <w:rPr>
          <w:rFonts w:asciiTheme="majorBidi" w:hAnsiTheme="majorBidi" w:cstheme="majorBidi"/>
          <w:cs/>
        </w:rPr>
        <w:t>จำนวน</w:t>
      </w:r>
      <w:r w:rsidR="00A70AF3" w:rsidRPr="00981F60">
        <w:rPr>
          <w:rFonts w:asciiTheme="majorBidi" w:hAnsiTheme="majorBidi" w:cstheme="majorBidi"/>
        </w:rPr>
        <w:t xml:space="preserve"> </w:t>
      </w:r>
      <w:bookmarkStart w:id="4" w:name="_Hlk117037666"/>
      <w:r w:rsidR="00981F60" w:rsidRPr="00981F60">
        <w:rPr>
          <w:rFonts w:asciiTheme="majorBidi" w:hAnsiTheme="majorBidi" w:cstheme="majorBidi"/>
        </w:rPr>
        <w:t>1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479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792</w:t>
      </w:r>
      <w:r w:rsidR="00497E0B" w:rsidRPr="00981F60">
        <w:rPr>
          <w:rFonts w:asciiTheme="majorBidi" w:hAnsiTheme="majorBidi" w:cstheme="majorBidi"/>
        </w:rPr>
        <w:t xml:space="preserve"> </w:t>
      </w:r>
      <w:bookmarkEnd w:id="4"/>
      <w:r w:rsidRPr="00981F60">
        <w:rPr>
          <w:rFonts w:asciiTheme="majorBidi" w:hAnsiTheme="majorBidi" w:cstheme="majorBidi"/>
          <w:cs/>
        </w:rPr>
        <w:t xml:space="preserve">บาท </w:t>
      </w:r>
      <w:r w:rsidR="007926DC" w:rsidRPr="00981F60">
        <w:rPr>
          <w:rFonts w:asciiTheme="majorBidi" w:hAnsiTheme="majorBidi" w:cstheme="majorBidi"/>
          <w:cs/>
        </w:rPr>
        <w:t>ส่วนใหญ่</w:t>
      </w:r>
      <w:r w:rsidR="00186A53" w:rsidRPr="00981F60">
        <w:rPr>
          <w:rFonts w:asciiTheme="majorBidi" w:hAnsiTheme="majorBidi" w:cstheme="majorBidi"/>
          <w:cs/>
        </w:rPr>
        <w:t>ลดลง</w:t>
      </w:r>
      <w:r w:rsidR="00833318" w:rsidRPr="00981F60">
        <w:rPr>
          <w:rFonts w:asciiTheme="majorBidi" w:hAnsiTheme="majorBidi" w:cstheme="majorBidi"/>
        </w:rPr>
        <w:t xml:space="preserve"> </w:t>
      </w:r>
      <w:r w:rsidR="007926DC" w:rsidRPr="00981F60">
        <w:rPr>
          <w:rFonts w:asciiTheme="majorBidi" w:hAnsiTheme="majorBidi" w:cstheme="majorBidi"/>
          <w:cs/>
        </w:rPr>
        <w:t>เนื่องจาก</w:t>
      </w:r>
      <w:r w:rsidR="0041762C" w:rsidRPr="00981F60">
        <w:rPr>
          <w:rFonts w:asciiTheme="majorBidi" w:hAnsiTheme="majorBidi" w:cstheme="majorBidi"/>
          <w:cs/>
        </w:rPr>
        <w:t>การ</w:t>
      </w:r>
      <w:r w:rsidR="00476BD2" w:rsidRPr="00981F60">
        <w:rPr>
          <w:rFonts w:asciiTheme="majorBidi" w:hAnsiTheme="majorBidi" w:cstheme="majorBidi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2817E2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925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405</w:t>
      </w:r>
      <w:r w:rsidR="002817E2" w:rsidRPr="00981F60">
        <w:rPr>
          <w:rFonts w:asciiTheme="majorBidi" w:hAnsiTheme="majorBidi" w:cstheme="majorBidi"/>
        </w:rPr>
        <w:t xml:space="preserve"> </w:t>
      </w:r>
      <w:r w:rsidR="00476BD2" w:rsidRPr="00981F60">
        <w:rPr>
          <w:rFonts w:asciiTheme="majorBidi" w:hAnsiTheme="majorBidi" w:cstheme="majorBidi"/>
          <w:cs/>
        </w:rPr>
        <w:t>บาท</w:t>
      </w:r>
      <w:r w:rsidR="0057186B" w:rsidRPr="00981F60">
        <w:rPr>
          <w:rFonts w:asciiTheme="majorBidi" w:hAnsiTheme="majorBidi" w:cstheme="majorBidi"/>
          <w:cs/>
        </w:rPr>
        <w:br/>
      </w:r>
      <w:r w:rsidR="00476BD2" w:rsidRPr="00981F60">
        <w:rPr>
          <w:rFonts w:asciiTheme="majorBidi" w:hAnsiTheme="majorBidi" w:cstheme="majorBidi"/>
          <w:cs/>
        </w:rPr>
        <w:t>ในขณะเดียวกันลดลงจาก</w:t>
      </w:r>
      <w:r w:rsidRPr="00981F60">
        <w:rPr>
          <w:rFonts w:asciiTheme="majorBidi" w:hAnsiTheme="majorBidi" w:cstheme="majorBidi"/>
          <w:cs/>
        </w:rPr>
        <w:t>ค่าเสื่อมราคาจำนวน</w:t>
      </w:r>
      <w:r w:rsidR="000D4275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893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307</w:t>
      </w:r>
      <w:r w:rsidR="002817E2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</w:t>
      </w:r>
      <w:r w:rsidR="00CD7EE7" w:rsidRPr="00981F60">
        <w:rPr>
          <w:rFonts w:asciiTheme="majorBidi" w:hAnsiTheme="majorBidi" w:cstheme="majorBidi"/>
        </w:rPr>
        <w:t xml:space="preserve"> </w:t>
      </w:r>
      <w:r w:rsidR="00CD7EE7" w:rsidRPr="00981F60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EB2196" w:rsidRPr="00981F60">
        <w:rPr>
          <w:rFonts w:asciiTheme="majorBidi" w:hAnsiTheme="majorBidi" w:cstheme="majorBidi"/>
        </w:rPr>
        <w:t xml:space="preserve"> </w:t>
      </w:r>
      <w:r w:rsidR="0075677B" w:rsidRPr="00981F60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981F60">
        <w:rPr>
          <w:rFonts w:asciiTheme="majorBidi" w:hAnsiTheme="majorBidi" w:cstheme="majorBidi"/>
          <w:cs/>
        </w:rPr>
        <w:t>เพื่อรับรู้</w:t>
      </w:r>
      <w:r w:rsidR="0075677B" w:rsidRPr="00981F60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981F60">
        <w:rPr>
          <w:rFonts w:asciiTheme="majorBidi" w:hAnsiTheme="majorBidi" w:cstheme="majorBidi"/>
          <w:cs/>
        </w:rPr>
        <w:t>จำนวน</w:t>
      </w:r>
      <w:r w:rsidR="00B233C7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511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890</w:t>
      </w:r>
      <w:r w:rsidR="002817E2" w:rsidRPr="00981F60">
        <w:rPr>
          <w:rFonts w:asciiTheme="majorBidi" w:hAnsiTheme="majorBidi" w:cstheme="majorBidi"/>
        </w:rPr>
        <w:t xml:space="preserve"> </w:t>
      </w:r>
      <w:r w:rsidR="00CD7EE7" w:rsidRPr="00981F60">
        <w:rPr>
          <w:rFonts w:asciiTheme="majorBidi" w:hAnsiTheme="majorBidi" w:cstheme="majorBidi"/>
          <w:cs/>
        </w:rPr>
        <w:t>บาท</w:t>
      </w:r>
      <w:r w:rsidR="00C94185" w:rsidRPr="00981F60">
        <w:rPr>
          <w:rFonts w:asciiTheme="majorBidi" w:hAnsiTheme="majorBidi" w:cstheme="majorBidi"/>
        </w:rPr>
        <w:t xml:space="preserve"> </w:t>
      </w:r>
    </w:p>
    <w:p w14:paraId="42575A2D" w14:textId="78E1D798" w:rsidR="00BD6A9A" w:rsidRPr="00981F60" w:rsidRDefault="00044F85" w:rsidP="00FE47B7">
      <w:pPr>
        <w:adjustRightInd w:val="0"/>
        <w:spacing w:after="360"/>
        <w:ind w:left="547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6608A4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6608A4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>อุปกรณ์ในงบการเงินเฉพาะกิจกา</w:t>
      </w:r>
      <w:r w:rsidR="00783DDC" w:rsidRPr="00981F60">
        <w:rPr>
          <w:rFonts w:asciiTheme="majorBidi" w:hAnsiTheme="majorBidi" w:cstheme="majorBidi"/>
          <w:spacing w:val="-4"/>
          <w:cs/>
        </w:rPr>
        <w:t>ร</w:t>
      </w:r>
      <w:r w:rsidR="001F0DD3" w:rsidRPr="00981F60">
        <w:rPr>
          <w:rFonts w:asciiTheme="majorBidi" w:hAnsiTheme="majorBidi" w:cstheme="majorBidi"/>
          <w:spacing w:val="-4"/>
          <w:cs/>
        </w:rPr>
        <w:t>ลดลง</w:t>
      </w:r>
      <w:r w:rsidR="00BD6A9A" w:rsidRPr="00981F60">
        <w:rPr>
          <w:rFonts w:asciiTheme="majorBidi" w:hAnsiTheme="majorBidi" w:cstheme="majorBidi"/>
          <w:cs/>
        </w:rPr>
        <w:t>จำนวน</w:t>
      </w:r>
      <w:r w:rsidR="00BD6A9A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479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792</w:t>
      </w:r>
      <w:r w:rsidR="002817E2" w:rsidRPr="00981F60">
        <w:rPr>
          <w:rFonts w:asciiTheme="majorBidi" w:hAnsiTheme="majorBidi" w:cstheme="majorBidi"/>
        </w:rPr>
        <w:t xml:space="preserve"> </w:t>
      </w:r>
      <w:r w:rsidR="00BD6A9A" w:rsidRPr="00981F60">
        <w:rPr>
          <w:rFonts w:asciiTheme="majorBidi" w:hAnsiTheme="majorBidi" w:cstheme="majorBidi"/>
          <w:cs/>
        </w:rPr>
        <w:t>บาท ส่วนใหญ่</w:t>
      </w:r>
      <w:r w:rsidR="001F0DD3" w:rsidRPr="00981F60">
        <w:rPr>
          <w:rFonts w:asciiTheme="majorBidi" w:hAnsiTheme="majorBidi" w:cstheme="majorBidi"/>
          <w:cs/>
        </w:rPr>
        <w:t>ลดลง</w:t>
      </w:r>
      <w:r w:rsidR="00BD6A9A" w:rsidRPr="00981F60">
        <w:rPr>
          <w:rFonts w:asciiTheme="majorBidi" w:hAnsiTheme="majorBidi" w:cstheme="majorBidi"/>
          <w:spacing w:val="-8"/>
        </w:rPr>
        <w:t xml:space="preserve"> </w:t>
      </w:r>
      <w:r w:rsidR="00BD6A9A" w:rsidRPr="00981F60">
        <w:rPr>
          <w:rFonts w:asciiTheme="majorBidi" w:hAnsiTheme="majorBidi" w:cstheme="majorBidi"/>
          <w:spacing w:val="-8"/>
          <w:cs/>
        </w:rPr>
        <w:t>เนื่องจาก</w:t>
      </w:r>
      <w:r w:rsidR="00273497" w:rsidRPr="00981F60">
        <w:rPr>
          <w:rFonts w:asciiTheme="majorBidi" w:hAnsiTheme="majorBidi" w:cstheme="majorBidi"/>
          <w:spacing w:val="-8"/>
          <w:cs/>
        </w:rPr>
        <w:t>การ</w:t>
      </w:r>
      <w:r w:rsidR="00BD6A9A" w:rsidRPr="00981F60">
        <w:rPr>
          <w:rFonts w:asciiTheme="majorBidi" w:hAnsiTheme="majorBidi" w:cstheme="majorBidi"/>
          <w:spacing w:val="-8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BD6A9A" w:rsidRPr="00981F60">
        <w:rPr>
          <w:rFonts w:asciiTheme="majorBidi" w:hAnsiTheme="majorBidi" w:cstheme="majorBidi"/>
          <w:spacing w:val="-8"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925</w:t>
      </w:r>
      <w:r w:rsidR="002817E2" w:rsidRPr="00981F60">
        <w:rPr>
          <w:rFonts w:asciiTheme="majorBidi" w:hAnsiTheme="majorBidi" w:cstheme="majorBidi"/>
          <w:spacing w:val="-8"/>
        </w:rPr>
        <w:t>,</w:t>
      </w:r>
      <w:r w:rsidR="00981F60" w:rsidRPr="00981F60">
        <w:rPr>
          <w:rFonts w:asciiTheme="majorBidi" w:hAnsiTheme="majorBidi" w:cstheme="majorBidi"/>
          <w:spacing w:val="-8"/>
        </w:rPr>
        <w:t>405</w:t>
      </w:r>
      <w:r w:rsidR="002817E2" w:rsidRPr="00981F60">
        <w:rPr>
          <w:rFonts w:asciiTheme="majorBidi" w:hAnsiTheme="majorBidi" w:cstheme="majorBidi"/>
          <w:spacing w:val="-8"/>
        </w:rPr>
        <w:t xml:space="preserve"> </w:t>
      </w:r>
      <w:r w:rsidR="00BD6A9A" w:rsidRPr="00981F60">
        <w:rPr>
          <w:rFonts w:asciiTheme="majorBidi" w:hAnsiTheme="majorBidi" w:cstheme="majorBidi"/>
          <w:cs/>
        </w:rPr>
        <w:t>บาท</w:t>
      </w:r>
      <w:r w:rsidR="00A06266" w:rsidRPr="00981F60">
        <w:rPr>
          <w:rFonts w:asciiTheme="majorBidi" w:hAnsiTheme="majorBidi" w:cstheme="majorBidi"/>
          <w:cs/>
        </w:rPr>
        <w:t xml:space="preserve"> </w:t>
      </w:r>
      <w:r w:rsidR="0057186B" w:rsidRPr="00981F60">
        <w:rPr>
          <w:rFonts w:asciiTheme="majorBidi" w:hAnsiTheme="majorBidi" w:cstheme="majorBidi"/>
          <w:cs/>
        </w:rPr>
        <w:br/>
      </w:r>
      <w:r w:rsidR="00BD6A9A" w:rsidRPr="00981F60">
        <w:rPr>
          <w:rFonts w:asciiTheme="majorBidi" w:hAnsiTheme="majorBidi" w:cstheme="majorBidi"/>
          <w:cs/>
        </w:rPr>
        <w:t>ในขณะเดียวกันลดลงจากค่าเสื่อมราคาจำนวน</w:t>
      </w:r>
      <w:r w:rsidR="00BD6A9A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893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307</w:t>
      </w:r>
      <w:r w:rsidR="002817E2" w:rsidRPr="00981F60">
        <w:rPr>
          <w:rFonts w:asciiTheme="majorBidi" w:hAnsiTheme="majorBidi" w:cstheme="majorBidi"/>
        </w:rPr>
        <w:t xml:space="preserve"> </w:t>
      </w:r>
      <w:r w:rsidR="00BD6A9A" w:rsidRPr="00981F60">
        <w:rPr>
          <w:rFonts w:asciiTheme="majorBidi" w:hAnsiTheme="majorBidi" w:cstheme="majorBidi"/>
          <w:cs/>
        </w:rPr>
        <w:t>บาท</w:t>
      </w:r>
      <w:r w:rsidR="00BD6A9A" w:rsidRPr="00981F60">
        <w:rPr>
          <w:rFonts w:asciiTheme="majorBidi" w:hAnsiTheme="majorBidi" w:cstheme="majorBidi"/>
        </w:rPr>
        <w:t xml:space="preserve"> </w:t>
      </w:r>
      <w:r w:rsidR="00BD6A9A" w:rsidRPr="00981F60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BD6A9A" w:rsidRPr="00981F60">
        <w:rPr>
          <w:rFonts w:asciiTheme="majorBidi" w:hAnsiTheme="majorBidi" w:cstheme="majorBidi"/>
        </w:rPr>
        <w:t xml:space="preserve"> </w:t>
      </w:r>
      <w:r w:rsidR="00BD6A9A" w:rsidRPr="00981F60">
        <w:rPr>
          <w:rFonts w:asciiTheme="majorBidi" w:hAnsiTheme="majorBidi" w:cstheme="majorBidi"/>
          <w:cs/>
        </w:rPr>
        <w:t>การโอนค่าเสื่อมราคาเพื่อรับรู้เป็นส่วนหนึ่งของต้นทุนการพัฒนาโปรแกรมภายใต้สินทรัพย์ไม่มีตัวตนอื่นนอกจากค่าความนิยมจำนวน</w:t>
      </w:r>
      <w:r w:rsidR="00BD6A9A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511</w:t>
      </w:r>
      <w:r w:rsidR="002817E2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890</w:t>
      </w:r>
      <w:r w:rsidR="002817E2" w:rsidRPr="00981F60">
        <w:rPr>
          <w:rFonts w:asciiTheme="majorBidi" w:hAnsiTheme="majorBidi" w:cstheme="majorBidi"/>
        </w:rPr>
        <w:t xml:space="preserve"> </w:t>
      </w:r>
      <w:r w:rsidR="00BD6A9A" w:rsidRPr="00981F60">
        <w:rPr>
          <w:rFonts w:asciiTheme="majorBidi" w:hAnsiTheme="majorBidi" w:cstheme="majorBidi"/>
          <w:cs/>
        </w:rPr>
        <w:t>บาท</w:t>
      </w:r>
      <w:r w:rsidR="00BD6A9A" w:rsidRPr="00981F60">
        <w:rPr>
          <w:rFonts w:asciiTheme="majorBidi" w:hAnsiTheme="majorBidi" w:cstheme="majorBidi"/>
        </w:rPr>
        <w:t xml:space="preserve"> </w:t>
      </w:r>
    </w:p>
    <w:p w14:paraId="6279A24F" w14:textId="77777777" w:rsidR="00BD4FE3" w:rsidRPr="00981F60" w:rsidRDefault="00B77E95" w:rsidP="00F869C7">
      <w:pPr>
        <w:pStyle w:val="BodyText3"/>
        <w:numPr>
          <w:ilvl w:val="0"/>
          <w:numId w:val="25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Theme="majorBidi" w:hAnsiTheme="majorBidi" w:cstheme="majorBidi"/>
          <w:b/>
          <w:bCs/>
        </w:rPr>
      </w:pPr>
      <w:bookmarkStart w:id="5" w:name="_Hlk71245934"/>
      <w:bookmarkEnd w:id="3"/>
      <w:r w:rsidRPr="00981F60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6F548AE9" w14:textId="4B454441" w:rsidR="00B77E95" w:rsidRPr="00981F60" w:rsidRDefault="00B77E95" w:rsidP="002228FD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6608A4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6608A4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cs/>
        </w:rPr>
        <w:t>สินทรัพย์สิทธิการใช้ในงบการเงินรวม</w:t>
      </w:r>
      <w:r w:rsidR="004C756F" w:rsidRPr="00981F60">
        <w:rPr>
          <w:rFonts w:asciiTheme="majorBidi" w:hAnsiTheme="majorBidi" w:cstheme="majorBidi"/>
          <w:cs/>
        </w:rPr>
        <w:t xml:space="preserve"> และงบการเงินเฉพาะกิจการ</w:t>
      </w:r>
      <w:r w:rsidR="00A3420A" w:rsidRPr="00981F60">
        <w:rPr>
          <w:rFonts w:asciiTheme="majorBidi" w:hAnsiTheme="majorBidi" w:cstheme="majorBidi"/>
          <w:cs/>
        </w:rPr>
        <w:t>ลดลง</w:t>
      </w:r>
      <w:r w:rsidR="00262231" w:rsidRPr="00981F60">
        <w:rPr>
          <w:rFonts w:asciiTheme="majorBidi" w:hAnsiTheme="majorBidi" w:cstheme="majorBidi"/>
          <w:cs/>
        </w:rPr>
        <w:t xml:space="preserve">จำนวน </w:t>
      </w:r>
      <w:r w:rsidR="00981F60" w:rsidRPr="00981F60">
        <w:rPr>
          <w:rFonts w:asciiTheme="majorBidi" w:hAnsiTheme="majorBidi" w:cstheme="majorBidi"/>
        </w:rPr>
        <w:t>1</w:t>
      </w:r>
      <w:r w:rsidR="009A0164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114</w:t>
      </w:r>
      <w:r w:rsidR="009A0164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368</w:t>
      </w:r>
      <w:r w:rsidR="009A0164" w:rsidRPr="00981F60">
        <w:rPr>
          <w:rFonts w:asciiTheme="majorBidi" w:hAnsiTheme="majorBidi" w:cstheme="majorBidi"/>
        </w:rPr>
        <w:t xml:space="preserve"> </w:t>
      </w:r>
      <w:r w:rsidR="00262231" w:rsidRPr="00981F60">
        <w:rPr>
          <w:rFonts w:asciiTheme="majorBidi" w:hAnsiTheme="majorBidi" w:cstheme="majorBidi"/>
          <w:cs/>
        </w:rPr>
        <w:t>บาท ส่วนใหญ่</w:t>
      </w:r>
      <w:r w:rsidR="00A3420A" w:rsidRPr="00981F60">
        <w:rPr>
          <w:rFonts w:asciiTheme="majorBidi" w:hAnsiTheme="majorBidi" w:cstheme="majorBidi"/>
          <w:cs/>
        </w:rPr>
        <w:t>ลดลง</w:t>
      </w:r>
      <w:r w:rsidR="00262231" w:rsidRPr="00981F60">
        <w:rPr>
          <w:rFonts w:asciiTheme="majorBidi" w:hAnsiTheme="majorBidi" w:cstheme="majorBidi"/>
          <w:cs/>
        </w:rPr>
        <w:t xml:space="preserve"> เนื่องจาก</w:t>
      </w:r>
      <w:r w:rsidR="00211FFC" w:rsidRPr="00981F60">
        <w:rPr>
          <w:rFonts w:asciiTheme="majorBidi" w:hAnsiTheme="majorBidi" w:cstheme="majorBidi"/>
          <w:cs/>
        </w:rPr>
        <w:t>ค่าเสื่อมราคาจำนวน</w:t>
      </w:r>
      <w:r w:rsidR="009359CD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928</w:t>
      </w:r>
      <w:r w:rsidR="009A0164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638</w:t>
      </w:r>
      <w:r w:rsidR="009A0164" w:rsidRPr="00981F60">
        <w:rPr>
          <w:rFonts w:asciiTheme="majorBidi" w:hAnsiTheme="majorBidi" w:cstheme="majorBidi"/>
        </w:rPr>
        <w:t xml:space="preserve"> </w:t>
      </w:r>
      <w:r w:rsidR="0051745C" w:rsidRPr="00981F60">
        <w:rPr>
          <w:rFonts w:asciiTheme="majorBidi" w:hAnsiTheme="majorBidi" w:cstheme="majorBidi"/>
          <w:cs/>
        </w:rPr>
        <w:t>บาท</w:t>
      </w:r>
      <w:r w:rsidR="00B24F28" w:rsidRPr="00981F60">
        <w:rPr>
          <w:rFonts w:asciiTheme="majorBidi" w:hAnsiTheme="majorBidi" w:cstheme="majorBidi"/>
        </w:rPr>
        <w:t xml:space="preserve"> </w:t>
      </w:r>
      <w:r w:rsidR="00B24F28" w:rsidRPr="00981F60">
        <w:rPr>
          <w:rFonts w:asciiTheme="majorBidi" w:hAnsiTheme="majorBidi" w:cstheme="majorBidi"/>
          <w:spacing w:val="-6"/>
          <w:cs/>
        </w:rPr>
        <w:t>และ</w:t>
      </w:r>
      <w:r w:rsidR="001F32E8" w:rsidRPr="00981F60">
        <w:rPr>
          <w:rFonts w:asciiTheme="majorBidi" w:hAnsiTheme="majorBidi" w:cstheme="majorBidi"/>
          <w:spacing w:val="-6"/>
          <w:cs/>
        </w:rPr>
        <w:t>การโอนค่าเสื่อม</w:t>
      </w:r>
      <w:r w:rsidR="001F32E8" w:rsidRPr="00981F60">
        <w:rPr>
          <w:rFonts w:asciiTheme="majorBidi" w:hAnsiTheme="majorBidi" w:cstheme="majorBidi"/>
          <w:spacing w:val="4"/>
          <w:cs/>
        </w:rPr>
        <w:t>ราคา</w:t>
      </w:r>
      <w:r w:rsidR="00713B69" w:rsidRPr="00981F60">
        <w:rPr>
          <w:rFonts w:asciiTheme="majorBidi" w:hAnsiTheme="majorBidi" w:cstheme="majorBidi"/>
          <w:spacing w:val="4"/>
          <w:cs/>
        </w:rPr>
        <w:t>เพื่อรับรู้</w:t>
      </w:r>
      <w:r w:rsidR="001F32E8" w:rsidRPr="00981F60">
        <w:rPr>
          <w:rFonts w:asciiTheme="majorBidi" w:hAnsiTheme="majorBidi" w:cstheme="majorBidi"/>
          <w:spacing w:val="4"/>
          <w:cs/>
        </w:rPr>
        <w:t>เป็นส่วนหนึ่งของต้นทุนการพัฒนาโปรแกรมภายใต้สินทรัพย์ไม่มีตัวตนอื่นนอกจากค่า</w:t>
      </w:r>
      <w:r w:rsidR="001F32E8" w:rsidRPr="00981F60">
        <w:rPr>
          <w:rFonts w:asciiTheme="majorBidi" w:hAnsiTheme="majorBidi" w:cstheme="majorBidi"/>
          <w:cs/>
        </w:rPr>
        <w:t>ความนิยม</w:t>
      </w:r>
      <w:r w:rsidR="00B24F28" w:rsidRPr="00981F60">
        <w:rPr>
          <w:rFonts w:asciiTheme="majorBidi" w:hAnsiTheme="majorBidi" w:cstheme="majorBidi"/>
          <w:cs/>
        </w:rPr>
        <w:t>จำนวน</w:t>
      </w:r>
      <w:r w:rsidR="00384B15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185</w:t>
      </w:r>
      <w:r w:rsidR="009A0164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730</w:t>
      </w:r>
      <w:r w:rsidR="009A0164" w:rsidRPr="00981F60">
        <w:rPr>
          <w:rFonts w:asciiTheme="majorBidi" w:hAnsiTheme="majorBidi" w:cstheme="majorBidi"/>
        </w:rPr>
        <w:t xml:space="preserve"> </w:t>
      </w:r>
      <w:r w:rsidR="00B24F28" w:rsidRPr="00981F60">
        <w:rPr>
          <w:rFonts w:asciiTheme="majorBidi" w:hAnsiTheme="majorBidi" w:cstheme="majorBidi"/>
          <w:cs/>
        </w:rPr>
        <w:t>บาท</w:t>
      </w:r>
      <w:r w:rsidR="00262231" w:rsidRPr="00981F60">
        <w:rPr>
          <w:rFonts w:asciiTheme="majorBidi" w:hAnsiTheme="majorBidi" w:cstheme="majorBidi"/>
          <w:spacing w:val="-6"/>
          <w:cs/>
        </w:rPr>
        <w:t xml:space="preserve"> </w:t>
      </w:r>
    </w:p>
    <w:bookmarkEnd w:id="5"/>
    <w:p w14:paraId="58139762" w14:textId="77777777" w:rsidR="00F130BC" w:rsidRPr="00981F60" w:rsidRDefault="00F130BC">
      <w:pPr>
        <w:rPr>
          <w:rFonts w:asciiTheme="majorBidi" w:hAnsiTheme="majorBidi" w:cstheme="majorBidi"/>
          <w:b/>
          <w:bCs/>
          <w:cs/>
          <w:lang w:val="x-none" w:eastAsia="x-none"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</w:p>
    <w:p w14:paraId="19620129" w14:textId="60F953E0" w:rsidR="008334C7" w:rsidRPr="00981F60" w:rsidRDefault="003D077E" w:rsidP="00F869C7">
      <w:pPr>
        <w:pStyle w:val="BodyText3"/>
        <w:numPr>
          <w:ilvl w:val="0"/>
          <w:numId w:val="25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สินทรัพย์ไม่มีตัวตน</w:t>
      </w:r>
      <w:r w:rsidR="0081508A" w:rsidRPr="00981F60">
        <w:rPr>
          <w:rFonts w:asciiTheme="majorBidi" w:hAnsiTheme="majorBidi" w:cstheme="majorBidi"/>
          <w:b/>
          <w:bCs/>
          <w:cs/>
        </w:rPr>
        <w:t>อื่นนอกจากค่าความนิยม</w:t>
      </w:r>
    </w:p>
    <w:p w14:paraId="5FD346C1" w14:textId="4C710A4F" w:rsidR="008334C7" w:rsidRPr="00981F60" w:rsidRDefault="008334C7" w:rsidP="002228FD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spacing w:val="-4"/>
          <w:cs/>
        </w:rPr>
      </w:pPr>
      <w:r w:rsidRPr="00981F60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6608A4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6608A4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981F60">
        <w:rPr>
          <w:rFonts w:asciiTheme="majorBidi" w:hAnsiTheme="majorBidi" w:cstheme="majorBidi"/>
          <w:spacing w:val="-4"/>
          <w:cs/>
        </w:rPr>
        <w:t>เพิ่มขึ้น</w:t>
      </w:r>
      <w:r w:rsidRPr="00981F60">
        <w:rPr>
          <w:rFonts w:asciiTheme="majorBidi" w:hAnsiTheme="majorBidi" w:cstheme="majorBidi"/>
          <w:spacing w:val="-4"/>
          <w:cs/>
        </w:rPr>
        <w:t xml:space="preserve">จำนวน </w:t>
      </w:r>
      <w:r w:rsidR="00981F60" w:rsidRPr="00981F60">
        <w:rPr>
          <w:rFonts w:asciiTheme="majorBidi" w:hAnsiTheme="majorBidi" w:cstheme="majorBidi"/>
          <w:spacing w:val="-4"/>
        </w:rPr>
        <w:t>4</w:t>
      </w:r>
      <w:r w:rsidR="00AE193A" w:rsidRPr="00981F60">
        <w:rPr>
          <w:rFonts w:asciiTheme="majorBidi" w:hAnsiTheme="majorBidi" w:cstheme="majorBidi"/>
          <w:spacing w:val="-4"/>
        </w:rPr>
        <w:t>,</w:t>
      </w:r>
      <w:r w:rsidR="00981F60" w:rsidRPr="00981F60">
        <w:rPr>
          <w:rFonts w:asciiTheme="majorBidi" w:hAnsiTheme="majorBidi" w:cstheme="majorBidi"/>
          <w:spacing w:val="-4"/>
        </w:rPr>
        <w:t>832</w:t>
      </w:r>
      <w:r w:rsidR="00AE193A" w:rsidRPr="00981F60">
        <w:rPr>
          <w:rFonts w:asciiTheme="majorBidi" w:hAnsiTheme="majorBidi" w:cstheme="majorBidi"/>
          <w:spacing w:val="-4"/>
        </w:rPr>
        <w:t>,</w:t>
      </w:r>
      <w:r w:rsidR="00981F60" w:rsidRPr="00981F60">
        <w:rPr>
          <w:rFonts w:asciiTheme="majorBidi" w:hAnsiTheme="majorBidi" w:cstheme="majorBidi"/>
          <w:spacing w:val="-4"/>
        </w:rPr>
        <w:t>310</w:t>
      </w:r>
      <w:r w:rsidR="000E7EB0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spacing w:val="2"/>
          <w:cs/>
        </w:rPr>
        <w:t xml:space="preserve">บาท </w:t>
      </w:r>
      <w:r w:rsidR="00D865BD" w:rsidRPr="00981F60">
        <w:rPr>
          <w:rFonts w:asciiTheme="majorBidi" w:hAnsiTheme="majorBidi" w:cstheme="majorBidi"/>
          <w:spacing w:val="2"/>
          <w:cs/>
        </w:rPr>
        <w:t>ส่วนใหญ่</w:t>
      </w:r>
      <w:r w:rsidR="00145032" w:rsidRPr="00981F60">
        <w:rPr>
          <w:rFonts w:asciiTheme="majorBidi" w:hAnsiTheme="majorBidi" w:cstheme="majorBidi"/>
          <w:spacing w:val="2"/>
          <w:cs/>
        </w:rPr>
        <w:t>เพิ่มขึ้น</w:t>
      </w:r>
      <w:r w:rsidRPr="00981F60">
        <w:rPr>
          <w:rFonts w:asciiTheme="majorBidi" w:hAnsiTheme="majorBidi" w:cstheme="majorBidi"/>
          <w:spacing w:val="2"/>
          <w:cs/>
        </w:rPr>
        <w:t>เนื่องจาก</w:t>
      </w:r>
      <w:r w:rsidR="00477482" w:rsidRPr="00981F60">
        <w:rPr>
          <w:rFonts w:asciiTheme="majorBidi" w:hAnsiTheme="majorBidi" w:cstheme="majorBidi"/>
          <w:spacing w:val="2"/>
          <w:cs/>
        </w:rPr>
        <w:t>กลุ่มบริษัท</w:t>
      </w:r>
      <w:r w:rsidR="00D865BD" w:rsidRPr="00981F60">
        <w:rPr>
          <w:rFonts w:asciiTheme="majorBidi" w:hAnsiTheme="majorBidi" w:cstheme="majorBidi"/>
          <w:spacing w:val="2"/>
          <w:cs/>
        </w:rPr>
        <w:t>รับรู้ค่าใช้จ่ายในการพัฒนาซอฟ</w:t>
      </w:r>
      <w:r w:rsidR="00A617AE" w:rsidRPr="00981F60">
        <w:rPr>
          <w:rFonts w:asciiTheme="majorBidi" w:hAnsiTheme="majorBidi" w:cstheme="majorBidi"/>
          <w:spacing w:val="2"/>
          <w:cs/>
        </w:rPr>
        <w:t>ต์</w:t>
      </w:r>
      <w:r w:rsidR="00D865BD" w:rsidRPr="00981F60">
        <w:rPr>
          <w:rFonts w:asciiTheme="majorBidi" w:hAnsiTheme="majorBidi" w:cstheme="majorBidi"/>
          <w:spacing w:val="2"/>
          <w:cs/>
        </w:rPr>
        <w:t>แวร์เป็น</w:t>
      </w:r>
      <w:r w:rsidR="00D865BD" w:rsidRPr="00981F60">
        <w:rPr>
          <w:rFonts w:asciiTheme="majorBidi" w:hAnsiTheme="majorBidi" w:cstheme="majorBidi"/>
          <w:spacing w:val="-6"/>
          <w:cs/>
        </w:rPr>
        <w:t>สินทรัพย์ไม่มีตัวตนจำนวน</w:t>
      </w:r>
      <w:r w:rsidR="00814F5D" w:rsidRPr="00981F60">
        <w:rPr>
          <w:rFonts w:asciiTheme="majorBidi" w:hAnsiTheme="majorBidi" w:cstheme="majorBidi"/>
          <w:spacing w:val="-6"/>
        </w:rPr>
        <w:t xml:space="preserve"> </w:t>
      </w:r>
      <w:bookmarkStart w:id="6" w:name="_Hlk117037936"/>
      <w:r w:rsidR="00981F60" w:rsidRPr="00981F60">
        <w:rPr>
          <w:rFonts w:asciiTheme="majorBidi" w:hAnsiTheme="majorBidi" w:cstheme="majorBidi"/>
          <w:spacing w:val="-6"/>
        </w:rPr>
        <w:t>11</w:t>
      </w:r>
      <w:r w:rsidR="00E77CFE" w:rsidRPr="00981F60">
        <w:rPr>
          <w:rFonts w:asciiTheme="majorBidi" w:hAnsiTheme="majorBidi" w:cstheme="majorBidi"/>
          <w:spacing w:val="-6"/>
        </w:rPr>
        <w:t>,</w:t>
      </w:r>
      <w:r w:rsidR="00981F60" w:rsidRPr="00981F60">
        <w:rPr>
          <w:rFonts w:asciiTheme="majorBidi" w:hAnsiTheme="majorBidi" w:cstheme="majorBidi"/>
          <w:spacing w:val="-6"/>
        </w:rPr>
        <w:t>997</w:t>
      </w:r>
      <w:r w:rsidR="00E77CFE" w:rsidRPr="00981F60">
        <w:rPr>
          <w:rFonts w:asciiTheme="majorBidi" w:hAnsiTheme="majorBidi" w:cstheme="majorBidi"/>
          <w:spacing w:val="-6"/>
        </w:rPr>
        <w:t>,</w:t>
      </w:r>
      <w:r w:rsidR="00981F60" w:rsidRPr="00981F60">
        <w:rPr>
          <w:rFonts w:asciiTheme="majorBidi" w:hAnsiTheme="majorBidi" w:cstheme="majorBidi"/>
          <w:spacing w:val="-6"/>
        </w:rPr>
        <w:t>936</w:t>
      </w:r>
      <w:r w:rsidR="000E7EB0" w:rsidRPr="00981F60">
        <w:rPr>
          <w:rFonts w:asciiTheme="majorBidi" w:hAnsiTheme="majorBidi" w:cstheme="majorBidi"/>
        </w:rPr>
        <w:t xml:space="preserve"> </w:t>
      </w:r>
      <w:r w:rsidR="00D865BD" w:rsidRPr="00981F60">
        <w:rPr>
          <w:rFonts w:asciiTheme="majorBidi" w:hAnsiTheme="majorBidi" w:cstheme="majorBidi"/>
          <w:spacing w:val="-6"/>
          <w:cs/>
        </w:rPr>
        <w:t xml:space="preserve">บาท </w:t>
      </w:r>
      <w:bookmarkEnd w:id="6"/>
      <w:r w:rsidR="002373CD" w:rsidRPr="00981F60">
        <w:rPr>
          <w:rFonts w:asciiTheme="majorBidi" w:hAnsiTheme="majorBidi" w:cstheme="majorBidi"/>
          <w:spacing w:val="-6"/>
          <w:cs/>
        </w:rPr>
        <w:t>และสินทรัพย์ไม่มีตัวตนระหว่างติดตั้ง</w:t>
      </w:r>
      <w:r w:rsidR="00E46538" w:rsidRPr="00981F60">
        <w:rPr>
          <w:rFonts w:asciiTheme="majorBidi" w:hAnsiTheme="majorBidi" w:cstheme="majorBidi"/>
          <w:spacing w:val="-6"/>
          <w:cs/>
        </w:rPr>
        <w:t>และระหว่างทำ</w:t>
      </w:r>
      <w:r w:rsidR="002373CD" w:rsidRPr="00981F60">
        <w:rPr>
          <w:rFonts w:asciiTheme="majorBidi" w:hAnsiTheme="majorBidi" w:cstheme="majorBidi"/>
          <w:spacing w:val="-6"/>
          <w:cs/>
        </w:rPr>
        <w:t>จำนวน</w:t>
      </w:r>
      <w:r w:rsidR="00211FFC" w:rsidRPr="00981F60">
        <w:rPr>
          <w:rFonts w:asciiTheme="majorBidi" w:hAnsiTheme="majorBidi" w:cstheme="majorBidi"/>
          <w:spacing w:val="-6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6"/>
        </w:rPr>
        <w:t>2</w:t>
      </w:r>
      <w:r w:rsidR="00D045E5" w:rsidRPr="00981F60">
        <w:rPr>
          <w:rFonts w:asciiTheme="majorBidi" w:hAnsiTheme="majorBidi" w:cstheme="majorBidi"/>
          <w:spacing w:val="-6"/>
        </w:rPr>
        <w:t>,</w:t>
      </w:r>
      <w:r w:rsidR="00981F60" w:rsidRPr="00981F60">
        <w:rPr>
          <w:rFonts w:asciiTheme="majorBidi" w:hAnsiTheme="majorBidi" w:cstheme="majorBidi"/>
          <w:spacing w:val="-6"/>
        </w:rPr>
        <w:t>519</w:t>
      </w:r>
      <w:r w:rsidR="00D045E5" w:rsidRPr="00981F60">
        <w:rPr>
          <w:rFonts w:asciiTheme="majorBidi" w:hAnsiTheme="majorBidi" w:cstheme="majorBidi"/>
          <w:spacing w:val="-6"/>
        </w:rPr>
        <w:t>,</w:t>
      </w:r>
      <w:r w:rsidR="00981F60" w:rsidRPr="00981F60">
        <w:rPr>
          <w:rFonts w:asciiTheme="majorBidi" w:hAnsiTheme="majorBidi" w:cstheme="majorBidi"/>
          <w:spacing w:val="-6"/>
        </w:rPr>
        <w:t>936</w:t>
      </w:r>
      <w:r w:rsidR="007F7560" w:rsidRPr="00981F60">
        <w:rPr>
          <w:rFonts w:asciiTheme="majorBidi" w:hAnsiTheme="majorBidi" w:cstheme="majorBidi"/>
          <w:spacing w:val="-6"/>
        </w:rPr>
        <w:t xml:space="preserve"> </w:t>
      </w:r>
      <w:r w:rsidR="002373CD" w:rsidRPr="00981F60">
        <w:rPr>
          <w:rFonts w:asciiTheme="majorBidi" w:hAnsiTheme="majorBidi" w:cstheme="majorBidi"/>
          <w:spacing w:val="-4"/>
          <w:cs/>
        </w:rPr>
        <w:t>บาท</w:t>
      </w:r>
      <w:r w:rsidR="00D865BD" w:rsidRPr="00981F60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981F60">
        <w:rPr>
          <w:rFonts w:asciiTheme="majorBidi" w:hAnsiTheme="majorBidi" w:cstheme="majorBidi"/>
          <w:spacing w:val="2"/>
          <w:cs/>
        </w:rPr>
        <w:t>ลดลง</w:t>
      </w:r>
      <w:r w:rsidR="00D865BD" w:rsidRPr="00981F60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bookmarkStart w:id="7" w:name="_Hlk117037949"/>
      <w:r w:rsidR="00DE23DA" w:rsidRPr="00981F60">
        <w:rPr>
          <w:rFonts w:asciiTheme="majorBidi" w:hAnsiTheme="majorBidi" w:cstheme="majorBidi"/>
          <w:spacing w:val="2"/>
        </w:rPr>
        <w:t xml:space="preserve"> </w:t>
      </w:r>
      <w:bookmarkEnd w:id="7"/>
      <w:r w:rsidR="00981F60" w:rsidRPr="00981F60">
        <w:rPr>
          <w:rFonts w:asciiTheme="majorBidi" w:hAnsiTheme="majorBidi" w:cstheme="majorBidi"/>
          <w:spacing w:val="2"/>
        </w:rPr>
        <w:t>9</w:t>
      </w:r>
      <w:r w:rsidR="00AE193A" w:rsidRPr="00981F60">
        <w:rPr>
          <w:rFonts w:asciiTheme="majorBidi" w:hAnsiTheme="majorBidi" w:cstheme="majorBidi"/>
          <w:spacing w:val="2"/>
        </w:rPr>
        <w:t>,</w:t>
      </w:r>
      <w:r w:rsidR="00981F60" w:rsidRPr="00981F60">
        <w:rPr>
          <w:rFonts w:asciiTheme="majorBidi" w:hAnsiTheme="majorBidi" w:cstheme="majorBidi"/>
          <w:spacing w:val="2"/>
        </w:rPr>
        <w:t>685</w:t>
      </w:r>
      <w:r w:rsidR="00AE193A" w:rsidRPr="00981F60">
        <w:rPr>
          <w:rFonts w:asciiTheme="majorBidi" w:hAnsiTheme="majorBidi" w:cstheme="majorBidi"/>
          <w:spacing w:val="2"/>
        </w:rPr>
        <w:t>,</w:t>
      </w:r>
      <w:r w:rsidR="00981F60" w:rsidRPr="00981F60">
        <w:rPr>
          <w:rFonts w:asciiTheme="majorBidi" w:hAnsiTheme="majorBidi" w:cstheme="majorBidi"/>
          <w:spacing w:val="2"/>
        </w:rPr>
        <w:t>562</w:t>
      </w:r>
      <w:r w:rsidR="000E7EB0" w:rsidRPr="00981F60">
        <w:rPr>
          <w:rFonts w:asciiTheme="majorBidi" w:hAnsiTheme="majorBidi" w:cstheme="majorBidi"/>
        </w:rPr>
        <w:t xml:space="preserve"> </w:t>
      </w:r>
      <w:r w:rsidR="00D865BD" w:rsidRPr="00981F60">
        <w:rPr>
          <w:rFonts w:asciiTheme="majorBidi" w:hAnsiTheme="majorBidi" w:cstheme="majorBidi"/>
          <w:spacing w:val="2"/>
          <w:cs/>
        </w:rPr>
        <w:t>บาท</w:t>
      </w:r>
    </w:p>
    <w:p w14:paraId="474E312E" w14:textId="7DEA0465" w:rsidR="008334C7" w:rsidRPr="00981F60" w:rsidRDefault="008334C7" w:rsidP="002228FD">
      <w:pPr>
        <w:adjustRightInd w:val="0"/>
        <w:ind w:left="547" w:right="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6608A4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6608A4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981F60">
        <w:rPr>
          <w:rFonts w:asciiTheme="majorBidi" w:hAnsiTheme="majorBidi" w:cstheme="majorBidi"/>
          <w:cs/>
        </w:rPr>
        <w:t>เพิ่มขึ้น</w:t>
      </w:r>
      <w:r w:rsidRPr="00981F60">
        <w:rPr>
          <w:rFonts w:asciiTheme="majorBidi" w:hAnsiTheme="majorBidi" w:cstheme="majorBidi"/>
          <w:cs/>
        </w:rPr>
        <w:t>จำนวน</w:t>
      </w:r>
      <w:r w:rsidR="00DE23DA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4</w:t>
      </w:r>
      <w:r w:rsidR="00E24AE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165</w:t>
      </w:r>
      <w:r w:rsidR="00E24AE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798</w:t>
      </w:r>
      <w:r w:rsidR="000E7EB0" w:rsidRPr="00981F60">
        <w:rPr>
          <w:rFonts w:asciiTheme="majorBidi" w:hAnsiTheme="majorBidi" w:cstheme="majorBidi"/>
        </w:rPr>
        <w:t xml:space="preserve"> </w:t>
      </w:r>
      <w:r w:rsidR="004954D2" w:rsidRPr="00981F60">
        <w:rPr>
          <w:rFonts w:asciiTheme="majorBidi" w:hAnsiTheme="majorBidi" w:cstheme="majorBidi"/>
          <w:cs/>
        </w:rPr>
        <w:t xml:space="preserve">บาท </w:t>
      </w:r>
      <w:r w:rsidR="00D865BD" w:rsidRPr="00981F60">
        <w:rPr>
          <w:rFonts w:asciiTheme="majorBidi" w:hAnsiTheme="majorBidi" w:cstheme="majorBidi"/>
          <w:cs/>
        </w:rPr>
        <w:t>ส่วนใหญ่</w:t>
      </w:r>
      <w:r w:rsidR="00145032" w:rsidRPr="00981F60">
        <w:rPr>
          <w:rFonts w:asciiTheme="majorBidi" w:hAnsiTheme="majorBidi" w:cstheme="majorBidi"/>
          <w:cs/>
        </w:rPr>
        <w:t>เพิ่มขึ้นเ</w:t>
      </w:r>
      <w:r w:rsidRPr="00981F60">
        <w:rPr>
          <w:rFonts w:asciiTheme="majorBidi" w:hAnsiTheme="majorBidi" w:cstheme="majorBidi"/>
          <w:cs/>
        </w:rPr>
        <w:t>นื่องจาก</w:t>
      </w:r>
      <w:r w:rsidR="00D865BD" w:rsidRPr="00981F60">
        <w:rPr>
          <w:rFonts w:asciiTheme="majorBidi" w:hAnsiTheme="majorBidi" w:cstheme="majorBidi"/>
          <w:cs/>
        </w:rPr>
        <w:t>บริษัทรับรู้ค่าใช้จ่ายในการพัฒนาซอฟ</w:t>
      </w:r>
      <w:r w:rsidR="00A617AE" w:rsidRPr="00981F60">
        <w:rPr>
          <w:rFonts w:asciiTheme="majorBidi" w:hAnsiTheme="majorBidi" w:cstheme="majorBidi"/>
          <w:cs/>
        </w:rPr>
        <w:t>ต์</w:t>
      </w:r>
      <w:r w:rsidR="00D865BD" w:rsidRPr="00981F60">
        <w:rPr>
          <w:rFonts w:asciiTheme="majorBidi" w:hAnsiTheme="majorBidi" w:cstheme="majorBidi"/>
          <w:cs/>
        </w:rPr>
        <w:t>แวร์เป็น</w:t>
      </w:r>
      <w:r w:rsidR="00D865BD" w:rsidRPr="00981F60">
        <w:rPr>
          <w:rFonts w:asciiTheme="majorBidi" w:hAnsiTheme="majorBidi" w:cstheme="majorBidi"/>
          <w:spacing w:val="-8"/>
          <w:cs/>
        </w:rPr>
        <w:t>สินทรัพย์ไม่มีตัวตน</w:t>
      </w:r>
      <w:r w:rsidRPr="00981F60">
        <w:rPr>
          <w:rFonts w:asciiTheme="majorBidi" w:hAnsiTheme="majorBidi" w:cstheme="majorBidi"/>
          <w:spacing w:val="-8"/>
          <w:cs/>
        </w:rPr>
        <w:t>จำนวน</w:t>
      </w:r>
      <w:r w:rsidR="007350A1" w:rsidRPr="00981F60">
        <w:rPr>
          <w:rFonts w:asciiTheme="majorBidi" w:hAnsiTheme="majorBidi" w:cstheme="majorBidi"/>
          <w:spacing w:val="-8"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11</w:t>
      </w:r>
      <w:r w:rsidR="00E24AEB" w:rsidRPr="00981F60">
        <w:rPr>
          <w:rFonts w:asciiTheme="majorBidi" w:hAnsiTheme="majorBidi" w:cstheme="majorBidi"/>
          <w:spacing w:val="-8"/>
        </w:rPr>
        <w:t>,</w:t>
      </w:r>
      <w:r w:rsidR="00981F60" w:rsidRPr="00981F60">
        <w:rPr>
          <w:rFonts w:asciiTheme="majorBidi" w:hAnsiTheme="majorBidi" w:cstheme="majorBidi"/>
          <w:spacing w:val="-8"/>
        </w:rPr>
        <w:t>997</w:t>
      </w:r>
      <w:r w:rsidR="00E24AEB" w:rsidRPr="00981F60">
        <w:rPr>
          <w:rFonts w:asciiTheme="majorBidi" w:hAnsiTheme="majorBidi" w:cstheme="majorBidi"/>
          <w:spacing w:val="-8"/>
        </w:rPr>
        <w:t>,</w:t>
      </w:r>
      <w:r w:rsidR="00981F60" w:rsidRPr="00981F60">
        <w:rPr>
          <w:rFonts w:asciiTheme="majorBidi" w:hAnsiTheme="majorBidi" w:cstheme="majorBidi"/>
          <w:spacing w:val="-8"/>
        </w:rPr>
        <w:t>936</w:t>
      </w:r>
      <w:r w:rsidR="000E7EB0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spacing w:val="-8"/>
          <w:cs/>
        </w:rPr>
        <w:t xml:space="preserve">บาท </w:t>
      </w:r>
      <w:r w:rsidR="002373CD" w:rsidRPr="00981F60">
        <w:rPr>
          <w:rFonts w:asciiTheme="majorBidi" w:hAnsiTheme="majorBidi" w:cstheme="majorBidi"/>
          <w:spacing w:val="-8"/>
          <w:cs/>
        </w:rPr>
        <w:t>และสินทรัพย์ไม่มีตัวตนระหว่างติดตั้งจำนวน</w:t>
      </w:r>
      <w:r w:rsidR="00FC6C2C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1</w:t>
      </w:r>
      <w:r w:rsidR="00E24AE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394</w:t>
      </w:r>
      <w:r w:rsidR="00E24AE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393</w:t>
      </w:r>
      <w:r w:rsidR="000E7EB0" w:rsidRPr="00981F60">
        <w:rPr>
          <w:rFonts w:asciiTheme="majorBidi" w:hAnsiTheme="majorBidi" w:cstheme="majorBidi"/>
        </w:rPr>
        <w:t xml:space="preserve"> </w:t>
      </w:r>
      <w:r w:rsidR="002373CD" w:rsidRPr="00981F60">
        <w:rPr>
          <w:rFonts w:asciiTheme="majorBidi" w:hAnsiTheme="majorBidi" w:cstheme="majorBidi"/>
          <w:cs/>
        </w:rPr>
        <w:t>บาท</w:t>
      </w:r>
      <w:r w:rsidR="003D555C" w:rsidRPr="00981F60">
        <w:rPr>
          <w:rFonts w:asciiTheme="majorBidi" w:hAnsiTheme="majorBidi" w:cstheme="majorBidi"/>
          <w:cs/>
        </w:rPr>
        <w:t xml:space="preserve"> </w:t>
      </w:r>
      <w:r w:rsidRPr="00981F60">
        <w:rPr>
          <w:rFonts w:asciiTheme="majorBidi" w:hAnsiTheme="majorBidi" w:cstheme="majorBidi"/>
          <w:cs/>
        </w:rPr>
        <w:t>ในขณะเดียวกัน</w:t>
      </w:r>
      <w:r w:rsidR="00145032" w:rsidRPr="00981F60">
        <w:rPr>
          <w:rFonts w:asciiTheme="majorBidi" w:hAnsiTheme="majorBidi" w:cstheme="majorBidi"/>
          <w:cs/>
        </w:rPr>
        <w:t>ลดลง</w:t>
      </w:r>
      <w:r w:rsidRPr="00981F60">
        <w:rPr>
          <w:rFonts w:asciiTheme="majorBidi" w:hAnsiTheme="majorBidi" w:cstheme="majorBidi"/>
          <w:cs/>
        </w:rPr>
        <w:t>จากค่าตัดจำหน่ายจำนวน</w:t>
      </w:r>
      <w:r w:rsidR="00DE23DA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9</w:t>
      </w:r>
      <w:r w:rsidR="00E24AE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226</w:t>
      </w:r>
      <w:r w:rsidR="00E24AE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531</w:t>
      </w:r>
      <w:r w:rsidR="000E7EB0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</w:t>
      </w:r>
    </w:p>
    <w:p w14:paraId="1DC18E1A" w14:textId="6189DB39" w:rsidR="00E853F7" w:rsidRPr="00981F60" w:rsidRDefault="00E853F7" w:rsidP="00F869C7">
      <w:pPr>
        <w:pStyle w:val="BodyText3"/>
        <w:numPr>
          <w:ilvl w:val="0"/>
          <w:numId w:val="25"/>
        </w:numPr>
        <w:tabs>
          <w:tab w:val="clear" w:pos="360"/>
          <w:tab w:val="clear" w:pos="900"/>
          <w:tab w:val="left" w:pos="-284"/>
          <w:tab w:val="left" w:pos="540"/>
        </w:tabs>
        <w:spacing w:before="360"/>
        <w:ind w:left="547" w:right="29" w:hanging="547"/>
        <w:rPr>
          <w:rFonts w:asciiTheme="majorBidi" w:hAnsiTheme="majorBidi" w:cstheme="majorBidi"/>
          <w:b/>
          <w:bCs/>
          <w:lang w:val="en-US"/>
        </w:rPr>
      </w:pPr>
      <w:bookmarkStart w:id="8" w:name="_Hlk71245868"/>
      <w:r w:rsidRPr="00981F60">
        <w:rPr>
          <w:rFonts w:asciiTheme="majorBidi" w:hAnsiTheme="majorBidi" w:cstheme="majorBidi"/>
          <w:b/>
          <w:bCs/>
          <w:cs/>
          <w:lang w:val="en-US"/>
        </w:rPr>
        <w:t>สินทรัพย์ไม่หมุนเวียนอื่น</w:t>
      </w:r>
    </w:p>
    <w:p w14:paraId="25752D80" w14:textId="412FC967" w:rsidR="00E853F7" w:rsidRPr="00981F60" w:rsidRDefault="00E853F7" w:rsidP="002228FD">
      <w:pPr>
        <w:ind w:left="540" w:right="277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สินทรัพย์ไม่หมุนเวียนอื่น </w:t>
      </w:r>
      <w:r w:rsidR="0030681E"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6608A4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6608A4" w:rsidRPr="00981F60">
        <w:rPr>
          <w:rFonts w:asciiTheme="majorBidi" w:hAnsiTheme="majorBidi" w:cstheme="majorBidi"/>
        </w:rPr>
        <w:t xml:space="preserve"> </w:t>
      </w:r>
      <w:r w:rsidR="0030681E" w:rsidRPr="00981F60">
        <w:rPr>
          <w:rFonts w:asciiTheme="majorBidi" w:hAnsiTheme="majorBidi" w:cstheme="majorBidi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</w:rPr>
        <w:t>31</w:t>
      </w:r>
      <w:r w:rsidR="0030681E" w:rsidRPr="00981F60">
        <w:rPr>
          <w:rFonts w:asciiTheme="majorBidi" w:hAnsiTheme="majorBidi" w:cstheme="majorBidi"/>
        </w:rPr>
        <w:t xml:space="preserve"> </w:t>
      </w:r>
      <w:r w:rsidR="0030681E" w:rsidRPr="00981F60">
        <w:rPr>
          <w:rFonts w:asciiTheme="majorBidi" w:hAnsiTheme="majorBidi" w:cstheme="majorBidi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</w:rPr>
        <w:t>256</w:t>
      </w:r>
      <w:r w:rsidR="00981F60" w:rsidRPr="00981F60">
        <w:rPr>
          <w:rFonts w:asciiTheme="majorBidi" w:eastAsiaTheme="minorEastAsia" w:hAnsiTheme="majorBidi" w:cstheme="majorBidi"/>
          <w:lang w:eastAsia="ja-JP"/>
        </w:rPr>
        <w:t>8</w:t>
      </w:r>
      <w:r w:rsidR="0030681E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ประกอบด้วย</w:t>
      </w:r>
    </w:p>
    <w:tbl>
      <w:tblPr>
        <w:tblW w:w="874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054"/>
        <w:gridCol w:w="180"/>
        <w:gridCol w:w="1044"/>
      </w:tblGrid>
      <w:tr w:rsidR="00EF100B" w:rsidRPr="00981F60" w14:paraId="0A1EBE45" w14:textId="77777777" w:rsidTr="003107BE">
        <w:trPr>
          <w:cantSplit/>
          <w:tblHeader/>
        </w:trPr>
        <w:tc>
          <w:tcPr>
            <w:tcW w:w="4005" w:type="dxa"/>
          </w:tcPr>
          <w:p w14:paraId="1B5F47DE" w14:textId="77777777" w:rsidR="00103FBF" w:rsidRPr="00981F60" w:rsidRDefault="00103FBF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981F60" w:rsidRDefault="00103FBF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981F60" w:rsidRDefault="00103FBF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8" w:type="dxa"/>
            <w:gridSpan w:val="3"/>
          </w:tcPr>
          <w:p w14:paraId="5070955C" w14:textId="77777777" w:rsidR="00103FBF" w:rsidRPr="00981F60" w:rsidRDefault="00103FBF" w:rsidP="002228FD">
            <w:pPr>
              <w:ind w:left="-9" w:right="-1050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981F60" w14:paraId="1C8DF298" w14:textId="77777777" w:rsidTr="003107BE">
        <w:trPr>
          <w:cantSplit/>
          <w:tblHeader/>
        </w:trPr>
        <w:tc>
          <w:tcPr>
            <w:tcW w:w="4005" w:type="dxa"/>
          </w:tcPr>
          <w:p w14:paraId="58761A5B" w14:textId="77777777" w:rsidR="00E853F7" w:rsidRPr="00981F60" w:rsidRDefault="00E853F7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981F60" w:rsidRDefault="00E853F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981F60" w:rsidRDefault="00E853F7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hideMark/>
          </w:tcPr>
          <w:p w14:paraId="240630E1" w14:textId="77777777" w:rsidR="00E853F7" w:rsidRPr="00981F60" w:rsidRDefault="00E853F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F8D" w:rsidRPr="00981F60" w14:paraId="6B0301E8" w14:textId="77777777" w:rsidTr="00F916F4">
        <w:trPr>
          <w:cantSplit/>
          <w:tblHeader/>
        </w:trPr>
        <w:tc>
          <w:tcPr>
            <w:tcW w:w="4005" w:type="dxa"/>
          </w:tcPr>
          <w:p w14:paraId="0CA0764E" w14:textId="77777777" w:rsidR="00B71F8D" w:rsidRPr="00981F60" w:rsidRDefault="00B71F8D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02E753F3" w14:textId="6CE25212" w:rsidR="00B71F8D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B71F8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7F8C3AEF" w14:textId="77777777" w:rsidR="00B71F8D" w:rsidRPr="00981F60" w:rsidRDefault="00B71F8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2CAFECBD" w14:textId="0297440A" w:rsidR="00B71F8D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419C91A" w14:textId="77777777" w:rsidR="00B71F8D" w:rsidRPr="00981F60" w:rsidRDefault="00B71F8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hideMark/>
          </w:tcPr>
          <w:p w14:paraId="1C44DE5D" w14:textId="7B6DDE3C" w:rsidR="00B71F8D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19134943" w14:textId="77777777" w:rsidR="00B71F8D" w:rsidRPr="00981F60" w:rsidRDefault="00B71F8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3B0C897B" w14:textId="5A499817" w:rsidR="00B71F8D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981F60" w14:paraId="5F3822F7" w14:textId="77777777" w:rsidTr="00F916F4">
        <w:trPr>
          <w:cantSplit/>
          <w:tblHeader/>
        </w:trPr>
        <w:tc>
          <w:tcPr>
            <w:tcW w:w="4005" w:type="dxa"/>
          </w:tcPr>
          <w:p w14:paraId="3CCA43AB" w14:textId="77777777" w:rsidR="00F916F4" w:rsidRPr="00981F60" w:rsidRDefault="00F916F4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692C1FA" w14:textId="11EC84DF" w:rsidR="00F916F4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72858E8" w14:textId="77777777" w:rsidR="00F916F4" w:rsidRPr="00981F60" w:rsidRDefault="00F916F4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E781E4" w14:textId="4BA2FEDF" w:rsidR="00F916F4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96ED7DA" w14:textId="77777777" w:rsidR="00F916F4" w:rsidRPr="00981F60" w:rsidRDefault="00F916F4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3C5B9FBC" w14:textId="7F1D3B59" w:rsidR="00F916F4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220BCB76" w14:textId="77777777" w:rsidR="00F916F4" w:rsidRPr="00981F60" w:rsidRDefault="00F916F4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9893161" w14:textId="1614A208" w:rsidR="00F916F4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B27E9" w:rsidRPr="00981F60" w14:paraId="5DF7FE5D" w14:textId="77777777" w:rsidTr="00F916F4">
        <w:trPr>
          <w:cantSplit/>
          <w:trHeight w:val="243"/>
        </w:trPr>
        <w:tc>
          <w:tcPr>
            <w:tcW w:w="4005" w:type="dxa"/>
            <w:hideMark/>
          </w:tcPr>
          <w:p w14:paraId="6D6D1365" w14:textId="64F172F4" w:rsidR="003B27E9" w:rsidRPr="00981F60" w:rsidRDefault="003B27E9" w:rsidP="006803F0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6F4A1F13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80" w:type="dxa"/>
            <w:vAlign w:val="bottom"/>
          </w:tcPr>
          <w:p w14:paraId="3E0D7FBC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05923ED2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80" w:type="dxa"/>
            <w:vAlign w:val="bottom"/>
          </w:tcPr>
          <w:p w14:paraId="7FDA19A7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09F6" w14:textId="58014CEC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80" w:type="dxa"/>
            <w:vAlign w:val="bottom"/>
          </w:tcPr>
          <w:p w14:paraId="27E60A98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362C" w14:textId="73D53805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</w:tr>
      <w:tr w:rsidR="003B27E9" w:rsidRPr="00981F60" w14:paraId="3DE73C15" w14:textId="77777777" w:rsidTr="00F916F4">
        <w:trPr>
          <w:cantSplit/>
          <w:trHeight w:val="225"/>
        </w:trPr>
        <w:tc>
          <w:tcPr>
            <w:tcW w:w="4005" w:type="dxa"/>
          </w:tcPr>
          <w:p w14:paraId="0DE62176" w14:textId="643A70F4" w:rsidR="003B27E9" w:rsidRPr="00981F60" w:rsidRDefault="003B27E9" w:rsidP="006803F0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1063C640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80" w:type="dxa"/>
            <w:vAlign w:val="bottom"/>
          </w:tcPr>
          <w:p w14:paraId="66D6637A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1CC93AF3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80" w:type="dxa"/>
            <w:vAlign w:val="bottom"/>
          </w:tcPr>
          <w:p w14:paraId="76F8AA24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1FDD" w14:textId="018017BB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80" w:type="dxa"/>
            <w:vAlign w:val="bottom"/>
          </w:tcPr>
          <w:p w14:paraId="7F6733A1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993B" w14:textId="38F15053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3B27E9" w:rsidRPr="00981F60" w14:paraId="7797545A" w14:textId="77777777" w:rsidTr="00F916F4">
        <w:trPr>
          <w:cantSplit/>
        </w:trPr>
        <w:tc>
          <w:tcPr>
            <w:tcW w:w="4005" w:type="dxa"/>
          </w:tcPr>
          <w:p w14:paraId="6AF8CEB0" w14:textId="77777777" w:rsidR="003B27E9" w:rsidRPr="00981F60" w:rsidRDefault="003B27E9" w:rsidP="006803F0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684A450B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0" w:type="dxa"/>
            <w:vAlign w:val="bottom"/>
          </w:tcPr>
          <w:p w14:paraId="2DBFAF78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4BA2AFD9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0" w:type="dxa"/>
            <w:vAlign w:val="bottom"/>
          </w:tcPr>
          <w:p w14:paraId="059A4A6E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048" w14:textId="4816678A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80" w:type="dxa"/>
            <w:vAlign w:val="bottom"/>
          </w:tcPr>
          <w:p w14:paraId="4BE584F9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34DA" w14:textId="6F481264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3B27E9" w:rsidRPr="00981F60" w14:paraId="1FFD268B" w14:textId="77777777" w:rsidTr="00F916F4">
        <w:trPr>
          <w:cantSplit/>
          <w:trHeight w:val="287"/>
        </w:trPr>
        <w:tc>
          <w:tcPr>
            <w:tcW w:w="4005" w:type="dxa"/>
            <w:hideMark/>
          </w:tcPr>
          <w:p w14:paraId="038BF3A4" w14:textId="77777777" w:rsidR="003B27E9" w:rsidRPr="00981F60" w:rsidRDefault="003B27E9" w:rsidP="006803F0">
            <w:pPr>
              <w:tabs>
                <w:tab w:val="left" w:pos="360"/>
              </w:tabs>
              <w:ind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E8045" w14:textId="09571A5D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0" w:type="dxa"/>
            <w:vAlign w:val="bottom"/>
          </w:tcPr>
          <w:p w14:paraId="665B988D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84FFB" w14:textId="4632D066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80" w:type="dxa"/>
            <w:vAlign w:val="bottom"/>
          </w:tcPr>
          <w:p w14:paraId="6B214C90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31E3B" w14:textId="1FF2D24D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80" w:type="dxa"/>
            <w:vAlign w:val="bottom"/>
          </w:tcPr>
          <w:p w14:paraId="7C2BA941" w14:textId="77777777" w:rsidR="003B27E9" w:rsidRPr="00981F60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90B24" w14:textId="74E875D7" w:rsidR="003B27E9" w:rsidRPr="00981F60" w:rsidRDefault="00981F60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3B27E9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</w:tbl>
    <w:bookmarkEnd w:id="8"/>
    <w:p w14:paraId="4DBC5A64" w14:textId="77777777" w:rsidR="00014E0E" w:rsidRPr="00981F60" w:rsidRDefault="00D8626D" w:rsidP="00F869C7">
      <w:pPr>
        <w:numPr>
          <w:ilvl w:val="0"/>
          <w:numId w:val="25"/>
        </w:numPr>
        <w:spacing w:before="36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981F60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81508A" w:rsidRPr="00981F60">
        <w:rPr>
          <w:rFonts w:asciiTheme="majorBidi" w:hAnsiTheme="majorBidi" w:cstheme="majorBidi"/>
          <w:b/>
          <w:bCs/>
          <w:cs/>
        </w:rPr>
        <w:t>หมุนเวียน</w:t>
      </w:r>
      <w:r w:rsidRPr="00981F60">
        <w:rPr>
          <w:rFonts w:asciiTheme="majorBidi" w:hAnsiTheme="majorBidi" w:cstheme="majorBidi"/>
          <w:b/>
          <w:bCs/>
          <w:cs/>
        </w:rPr>
        <w:t>อื่น</w:t>
      </w:r>
    </w:p>
    <w:p w14:paraId="4DE49B80" w14:textId="0B352181" w:rsidR="0081508A" w:rsidRPr="00981F60" w:rsidRDefault="0081508A" w:rsidP="002228FD">
      <w:pPr>
        <w:ind w:left="540" w:right="2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เจ้าหนี้การค้าและเจ้าหนี้หมุนเวียนอื่น </w:t>
      </w:r>
      <w:r w:rsidR="0030681E" w:rsidRPr="00981F60">
        <w:rPr>
          <w:rFonts w:asciiTheme="majorBidi" w:hAnsiTheme="majorBidi" w:cstheme="majorBidi"/>
          <w:spacing w:val="-6"/>
          <w:cs/>
        </w:rPr>
        <w:t xml:space="preserve">ณ </w:t>
      </w:r>
      <w:r w:rsidR="00117570" w:rsidRPr="00981F60">
        <w:rPr>
          <w:rFonts w:asciiTheme="majorBidi" w:hAnsiTheme="majorBidi" w:cstheme="majorBidi"/>
          <w:spacing w:val="-6"/>
          <w:cs/>
        </w:rPr>
        <w:t xml:space="preserve">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117570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117570" w:rsidRPr="00981F60">
        <w:rPr>
          <w:rFonts w:asciiTheme="majorBidi" w:hAnsiTheme="majorBidi" w:cstheme="majorBidi"/>
          <w:spacing w:val="-8"/>
        </w:rPr>
        <w:t xml:space="preserve"> </w:t>
      </w:r>
      <w:r w:rsidR="00117570" w:rsidRPr="00981F60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6"/>
        </w:rPr>
        <w:t>31</w:t>
      </w:r>
      <w:r w:rsidR="00117570" w:rsidRPr="00981F60">
        <w:rPr>
          <w:rFonts w:asciiTheme="majorBidi" w:hAnsiTheme="majorBidi" w:cstheme="majorBidi"/>
          <w:spacing w:val="-6"/>
        </w:rPr>
        <w:t xml:space="preserve"> </w:t>
      </w:r>
      <w:r w:rsidR="00117570" w:rsidRPr="00981F60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6"/>
        </w:rPr>
        <w:t>256</w:t>
      </w:r>
      <w:r w:rsidR="00981F60" w:rsidRPr="00981F60">
        <w:rPr>
          <w:rFonts w:asciiTheme="majorBidi" w:eastAsiaTheme="minorEastAsia" w:hAnsiTheme="majorBidi" w:cstheme="majorBidi"/>
          <w:spacing w:val="-6"/>
          <w:lang w:eastAsia="ja-JP"/>
        </w:rPr>
        <w:t>8</w:t>
      </w:r>
      <w:r w:rsidR="00117570"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cs/>
        </w:rPr>
        <w:t>ประกอบด้วย</w:t>
      </w:r>
    </w:p>
    <w:p w14:paraId="562E49ED" w14:textId="77777777" w:rsidR="00014E0E" w:rsidRPr="00981F60" w:rsidRDefault="006D3CFE" w:rsidP="00F916F4">
      <w:pPr>
        <w:ind w:left="360" w:right="-7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81F6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014E0E" w:rsidRPr="00981F6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014E0E" w:rsidRPr="00981F6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014E0E" w:rsidRPr="00981F6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="00432F45" w:rsidRPr="00981F6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725" w:type="pct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8"/>
        <w:gridCol w:w="961"/>
        <w:gridCol w:w="1082"/>
        <w:gridCol w:w="127"/>
        <w:gridCol w:w="1127"/>
        <w:gridCol w:w="105"/>
        <w:gridCol w:w="1082"/>
        <w:gridCol w:w="87"/>
        <w:gridCol w:w="1058"/>
      </w:tblGrid>
      <w:tr w:rsidR="00EF100B" w:rsidRPr="00981F60" w14:paraId="504A2DDB" w14:textId="77777777" w:rsidTr="00A20E4F">
        <w:trPr>
          <w:trHeight w:val="216"/>
        </w:trPr>
        <w:tc>
          <w:tcPr>
            <w:tcW w:w="1899" w:type="pct"/>
            <w:vMerge w:val="restart"/>
            <w:vAlign w:val="center"/>
          </w:tcPr>
          <w:p w14:paraId="48D6ED6D" w14:textId="77777777" w:rsidR="00855E20" w:rsidRPr="00981F60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29" w:type="pct"/>
          </w:tcPr>
          <w:p w14:paraId="785F50C0" w14:textId="0C150CE0" w:rsidR="00855E20" w:rsidRPr="00981F60" w:rsidRDefault="00E0724B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6" w:type="pct"/>
            <w:gridSpan w:val="3"/>
          </w:tcPr>
          <w:p w14:paraId="7BA9D400" w14:textId="77777777" w:rsidR="00855E20" w:rsidRPr="00981F60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pct"/>
          </w:tcPr>
          <w:p w14:paraId="3D3706C0" w14:textId="77777777" w:rsidR="00855E20" w:rsidRPr="00981F60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7" w:type="pct"/>
            <w:gridSpan w:val="3"/>
          </w:tcPr>
          <w:p w14:paraId="030ACC3F" w14:textId="77777777" w:rsidR="00855E20" w:rsidRPr="00981F60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6F4" w:rsidRPr="00981F60" w14:paraId="222FB04A" w14:textId="77777777" w:rsidTr="00A20E4F">
        <w:trPr>
          <w:trHeight w:val="20"/>
        </w:trPr>
        <w:tc>
          <w:tcPr>
            <w:tcW w:w="1899" w:type="pct"/>
            <w:vMerge/>
          </w:tcPr>
          <w:p w14:paraId="48CE0167" w14:textId="77777777" w:rsidR="00F916F4" w:rsidRPr="00981F60" w:rsidRDefault="00F916F4" w:rsidP="00F916F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</w:tcPr>
          <w:p w14:paraId="2218AAE8" w14:textId="2F8E71CE" w:rsidR="00F916F4" w:rsidRPr="00981F60" w:rsidRDefault="00F916F4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596" w:type="pct"/>
          </w:tcPr>
          <w:p w14:paraId="27613BA2" w14:textId="60258355" w:rsidR="00F916F4" w:rsidRPr="00981F60" w:rsidRDefault="00981F60" w:rsidP="00F916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" w:type="pct"/>
          </w:tcPr>
          <w:p w14:paraId="583975EA" w14:textId="77777777" w:rsidR="00F916F4" w:rsidRPr="00981F60" w:rsidRDefault="00F916F4" w:rsidP="00F916F4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158CC176" w14:textId="30328BDB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" w:type="pct"/>
          </w:tcPr>
          <w:p w14:paraId="53E68C4E" w14:textId="77777777" w:rsidR="00F916F4" w:rsidRPr="00981F60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4EA16E44" w14:textId="1DE22E0F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8" w:type="pct"/>
          </w:tcPr>
          <w:p w14:paraId="2210100E" w14:textId="77777777" w:rsidR="00F916F4" w:rsidRPr="00981F60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E703861" w14:textId="6E49C46B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981F60" w14:paraId="6AA29B2E" w14:textId="77777777" w:rsidTr="00A20E4F">
        <w:trPr>
          <w:trHeight w:val="20"/>
        </w:trPr>
        <w:tc>
          <w:tcPr>
            <w:tcW w:w="1899" w:type="pct"/>
          </w:tcPr>
          <w:p w14:paraId="6D45D24D" w14:textId="77777777" w:rsidR="00F916F4" w:rsidRPr="00981F60" w:rsidRDefault="00F916F4" w:rsidP="00F916F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</w:tcPr>
          <w:p w14:paraId="2AA1CD95" w14:textId="77777777" w:rsidR="00F916F4" w:rsidRPr="00981F60" w:rsidRDefault="00F916F4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1C589F7A" w14:textId="5DDAF6F0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0" w:type="pct"/>
          </w:tcPr>
          <w:p w14:paraId="0EEAD6B4" w14:textId="77777777" w:rsidR="00F916F4" w:rsidRPr="00981F60" w:rsidRDefault="00F916F4" w:rsidP="00F916F4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623B6086" w14:textId="13DC7C20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" w:type="pct"/>
          </w:tcPr>
          <w:p w14:paraId="1AF2EA2B" w14:textId="77777777" w:rsidR="00F916F4" w:rsidRPr="00981F60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40E4644" w14:textId="1EDCFFC2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8" w:type="pct"/>
          </w:tcPr>
          <w:p w14:paraId="62AA85F4" w14:textId="77777777" w:rsidR="00F916F4" w:rsidRPr="00981F60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42E1C72B" w14:textId="6E8D237E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01D4D" w:rsidRPr="00981F60" w14:paraId="03C8F14F" w14:textId="77777777" w:rsidTr="00A20E4F">
        <w:trPr>
          <w:trHeight w:val="20"/>
        </w:trPr>
        <w:tc>
          <w:tcPr>
            <w:tcW w:w="1899" w:type="pct"/>
            <w:vAlign w:val="center"/>
          </w:tcPr>
          <w:p w14:paraId="1A8AD290" w14:textId="77777777" w:rsidR="00301D4D" w:rsidRPr="00981F60" w:rsidRDefault="00301D4D" w:rsidP="00301D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981F6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981F6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29" w:type="pct"/>
          </w:tcPr>
          <w:p w14:paraId="5ABCA352" w14:textId="77777777" w:rsidR="00301D4D" w:rsidRPr="00981F60" w:rsidRDefault="00301D4D" w:rsidP="00301D4D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bottom"/>
          </w:tcPr>
          <w:p w14:paraId="11D265CC" w14:textId="4AFFEADB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70" w:type="pct"/>
          </w:tcPr>
          <w:p w14:paraId="4F97F0E4" w14:textId="77777777" w:rsidR="00301D4D" w:rsidRPr="00981F60" w:rsidRDefault="00301D4D" w:rsidP="00301D4D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130133FF" w14:textId="0FD74747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58" w:type="pct"/>
          </w:tcPr>
          <w:p w14:paraId="303476F5" w14:textId="77777777" w:rsidR="00301D4D" w:rsidRPr="00981F60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7C46D1E" w14:textId="733782D1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D2354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48" w:type="pct"/>
          </w:tcPr>
          <w:p w14:paraId="759B091D" w14:textId="77777777" w:rsidR="00301D4D" w:rsidRPr="00981F60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57B988FB" w14:textId="69DAE46B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D2354B" w:rsidRPr="00981F60" w14:paraId="14D87C95" w14:textId="77777777" w:rsidTr="00A20E4F">
        <w:trPr>
          <w:trHeight w:val="20"/>
        </w:trPr>
        <w:tc>
          <w:tcPr>
            <w:tcW w:w="1899" w:type="pct"/>
            <w:vAlign w:val="center"/>
          </w:tcPr>
          <w:p w14:paraId="36301A8C" w14:textId="3C6200A6" w:rsidR="00D2354B" w:rsidRPr="00981F60" w:rsidRDefault="00D2354B" w:rsidP="00301D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981F6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981F6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29" w:type="pct"/>
          </w:tcPr>
          <w:p w14:paraId="6E774978" w14:textId="28FC90ED" w:rsidR="00D2354B" w:rsidRPr="00981F60" w:rsidRDefault="00981F60" w:rsidP="00101EA5">
            <w:pPr>
              <w:ind w:left="-102" w:firstLine="17"/>
              <w:jc w:val="center"/>
              <w:rPr>
                <w:rFonts w:asciiTheme="majorBidi" w:hAnsiTheme="majorBidi" w:cstheme="majorBidi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596" w:type="pct"/>
            <w:vAlign w:val="bottom"/>
          </w:tcPr>
          <w:p w14:paraId="714A6DE9" w14:textId="4B026722" w:rsidR="00D2354B" w:rsidRPr="00981F60" w:rsidRDefault="007C058A" w:rsidP="3C518FA9">
            <w:pPr>
              <w:tabs>
                <w:tab w:val="decimal" w:pos="0"/>
              </w:tabs>
              <w:spacing w:line="259" w:lineRule="auto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pct"/>
          </w:tcPr>
          <w:p w14:paraId="4F678472" w14:textId="77777777" w:rsidR="00D2354B" w:rsidRPr="00981F60" w:rsidRDefault="00D2354B" w:rsidP="00301D4D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5150EC8B" w14:textId="7AECC409" w:rsidR="00D2354B" w:rsidRPr="00981F60" w:rsidRDefault="00780605" w:rsidP="00F11735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" w:type="pct"/>
          </w:tcPr>
          <w:p w14:paraId="288F7640" w14:textId="77777777" w:rsidR="00D2354B" w:rsidRPr="00981F60" w:rsidRDefault="00D2354B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2B8425A" w14:textId="15850633" w:rsidR="00D2354B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48" w:type="pct"/>
          </w:tcPr>
          <w:p w14:paraId="11D64D04" w14:textId="77777777" w:rsidR="00D2354B" w:rsidRPr="00981F60" w:rsidRDefault="00D2354B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65554F85" w14:textId="461F0E62" w:rsidR="00D2354B" w:rsidRPr="00981F60" w:rsidRDefault="00780605" w:rsidP="00F11735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1D4D" w:rsidRPr="00981F60" w14:paraId="2E218D6F" w14:textId="77777777" w:rsidTr="000A0041">
        <w:trPr>
          <w:trHeight w:val="20"/>
        </w:trPr>
        <w:tc>
          <w:tcPr>
            <w:tcW w:w="1899" w:type="pct"/>
            <w:vAlign w:val="center"/>
          </w:tcPr>
          <w:p w14:paraId="661B7A00" w14:textId="77777777" w:rsidR="00301D4D" w:rsidRPr="00981F60" w:rsidRDefault="00301D4D" w:rsidP="00301D4D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981F6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981F6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29" w:type="pct"/>
          </w:tcPr>
          <w:p w14:paraId="47242F36" w14:textId="77777777" w:rsidR="00301D4D" w:rsidRPr="00981F60" w:rsidRDefault="00301D4D" w:rsidP="00301D4D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bottom"/>
          </w:tcPr>
          <w:p w14:paraId="523402F5" w14:textId="115798C9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70" w:type="pct"/>
          </w:tcPr>
          <w:p w14:paraId="306250C3" w14:textId="77777777" w:rsidR="00301D4D" w:rsidRPr="00981F60" w:rsidRDefault="00301D4D" w:rsidP="00301D4D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46C127EC" w14:textId="0E0147C7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58" w:type="pct"/>
          </w:tcPr>
          <w:p w14:paraId="7B2575D4" w14:textId="77777777" w:rsidR="00301D4D" w:rsidRPr="00981F60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72631D6" w14:textId="6BD6E809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48" w:type="pct"/>
          </w:tcPr>
          <w:p w14:paraId="3F52C744" w14:textId="77777777" w:rsidR="00301D4D" w:rsidRPr="00981F60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65B36473" w14:textId="7B508A91" w:rsidR="00301D4D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301D4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780605" w:rsidRPr="00981F60" w14:paraId="38029E19" w14:textId="77777777" w:rsidTr="000A0041">
        <w:trPr>
          <w:trHeight w:val="20"/>
        </w:trPr>
        <w:tc>
          <w:tcPr>
            <w:tcW w:w="1899" w:type="pct"/>
            <w:vAlign w:val="center"/>
          </w:tcPr>
          <w:p w14:paraId="527375A8" w14:textId="666D0C1B" w:rsidR="00780605" w:rsidRPr="00981F60" w:rsidRDefault="00780605" w:rsidP="00301D4D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เจ้าหนี้เพื่อซื้อสินทรัพย์</w:t>
            </w:r>
          </w:p>
        </w:tc>
        <w:tc>
          <w:tcPr>
            <w:tcW w:w="529" w:type="pct"/>
          </w:tcPr>
          <w:p w14:paraId="3275827A" w14:textId="77777777" w:rsidR="00780605" w:rsidRPr="00981F60" w:rsidRDefault="00780605" w:rsidP="00301D4D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11B50FE" w14:textId="5A89AC73" w:rsidR="00780605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70" w:type="pct"/>
          </w:tcPr>
          <w:p w14:paraId="6FFF15D5" w14:textId="77777777" w:rsidR="00780605" w:rsidRPr="00981F60" w:rsidRDefault="00780605" w:rsidP="00301D4D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14:paraId="27F58C5C" w14:textId="682980CF" w:rsidR="00780605" w:rsidRPr="00981F60" w:rsidRDefault="00780605" w:rsidP="00F11735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" w:type="pct"/>
          </w:tcPr>
          <w:p w14:paraId="12166231" w14:textId="77777777" w:rsidR="00780605" w:rsidRPr="00981F60" w:rsidRDefault="00780605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FC1B130" w14:textId="7C5DB3E2" w:rsidR="00780605" w:rsidRPr="00981F60" w:rsidRDefault="00981F60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48" w:type="pct"/>
          </w:tcPr>
          <w:p w14:paraId="44B771E7" w14:textId="77777777" w:rsidR="00780605" w:rsidRPr="00981F60" w:rsidRDefault="00780605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C99814F" w14:textId="3077B1CD" w:rsidR="00780605" w:rsidRPr="00981F60" w:rsidRDefault="00780605" w:rsidP="00F11735">
            <w:pPr>
              <w:tabs>
                <w:tab w:val="decimal" w:pos="0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6F4" w:rsidRPr="00981F60" w14:paraId="59DFE646" w14:textId="77777777" w:rsidTr="000A0041">
        <w:trPr>
          <w:trHeight w:val="20"/>
        </w:trPr>
        <w:tc>
          <w:tcPr>
            <w:tcW w:w="1899" w:type="pct"/>
            <w:vAlign w:val="center"/>
          </w:tcPr>
          <w:p w14:paraId="4E1AE8D0" w14:textId="219981EC" w:rsidR="00F916F4" w:rsidRPr="00981F60" w:rsidRDefault="00F916F4" w:rsidP="00F916F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29" w:type="pct"/>
          </w:tcPr>
          <w:p w14:paraId="79625710" w14:textId="77777777" w:rsidR="00F916F4" w:rsidRPr="00981F60" w:rsidRDefault="00F916F4" w:rsidP="00F916F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30968" w14:textId="046AC974" w:rsidR="00F916F4" w:rsidRPr="00981F60" w:rsidRDefault="00981F60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70" w:type="pct"/>
          </w:tcPr>
          <w:p w14:paraId="0B7CB9B8" w14:textId="77777777" w:rsidR="00F916F4" w:rsidRPr="00981F60" w:rsidRDefault="00F916F4" w:rsidP="00F916F4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D80A4" w14:textId="4F3BF98C" w:rsidR="00F916F4" w:rsidRPr="00981F60" w:rsidRDefault="00981F60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10233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10233D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58" w:type="pct"/>
          </w:tcPr>
          <w:p w14:paraId="146CE148" w14:textId="77777777" w:rsidR="00F916F4" w:rsidRPr="00981F60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487F" w14:textId="42F165E0" w:rsidR="00F916F4" w:rsidRPr="00981F60" w:rsidRDefault="00981F60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48" w:type="pct"/>
          </w:tcPr>
          <w:p w14:paraId="3BE8F299" w14:textId="77777777" w:rsidR="00F916F4" w:rsidRPr="00981F60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AFB5D7" w14:textId="035D08CF" w:rsidR="00F916F4" w:rsidRPr="00981F60" w:rsidRDefault="00981F60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63D5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863D5B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</w:tbl>
    <w:p w14:paraId="081366EB" w14:textId="77777777" w:rsidR="00F130BC" w:rsidRPr="00981F60" w:rsidRDefault="00F130BC">
      <w:pPr>
        <w:rPr>
          <w:rFonts w:asciiTheme="majorBidi" w:hAnsiTheme="majorBidi" w:cstheme="majorBidi"/>
          <w:b/>
          <w:bCs/>
          <w:cs/>
        </w:rPr>
      </w:pPr>
      <w:bookmarkStart w:id="9" w:name="_Hlk109999306"/>
      <w:r w:rsidRPr="00981F60">
        <w:rPr>
          <w:rFonts w:asciiTheme="majorBidi" w:hAnsiTheme="majorBidi" w:cstheme="majorBidi"/>
          <w:b/>
          <w:bCs/>
          <w:cs/>
        </w:rPr>
        <w:br w:type="page"/>
      </w:r>
    </w:p>
    <w:p w14:paraId="7D91FE4B" w14:textId="6FF794C6" w:rsidR="00F61536" w:rsidRPr="00981F60" w:rsidRDefault="006A5B2F" w:rsidP="00F869C7">
      <w:pPr>
        <w:numPr>
          <w:ilvl w:val="0"/>
          <w:numId w:val="25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หนี้สินที่เกิดจากสัญญา</w:t>
      </w:r>
    </w:p>
    <w:p w14:paraId="64D56E8B" w14:textId="44120A16" w:rsidR="00103FBF" w:rsidRPr="00981F60" w:rsidRDefault="00103FBF" w:rsidP="002228FD">
      <w:pPr>
        <w:ind w:left="547" w:right="11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981F60">
        <w:rPr>
          <w:rFonts w:asciiTheme="majorBidi" w:hAnsiTheme="majorBidi" w:cstheme="majorBidi"/>
          <w:spacing w:val="-4"/>
          <w:cs/>
        </w:rPr>
        <w:t xml:space="preserve">ณ </w:t>
      </w:r>
      <w:r w:rsidR="00117570" w:rsidRPr="00981F60">
        <w:rPr>
          <w:rFonts w:asciiTheme="majorBidi" w:hAnsiTheme="majorBidi" w:cstheme="majorBidi"/>
          <w:spacing w:val="-6"/>
          <w:cs/>
        </w:rPr>
        <w:t xml:space="preserve">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117570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117570" w:rsidRPr="00981F60">
        <w:rPr>
          <w:rFonts w:asciiTheme="majorBidi" w:hAnsiTheme="majorBidi" w:cstheme="majorBidi"/>
          <w:spacing w:val="-8"/>
        </w:rPr>
        <w:t xml:space="preserve"> </w:t>
      </w:r>
      <w:r w:rsidR="00117570" w:rsidRPr="00981F60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6"/>
        </w:rPr>
        <w:t>31</w:t>
      </w:r>
      <w:r w:rsidR="00117570" w:rsidRPr="00981F60">
        <w:rPr>
          <w:rFonts w:asciiTheme="majorBidi" w:hAnsiTheme="majorBidi" w:cstheme="majorBidi"/>
          <w:spacing w:val="-6"/>
        </w:rPr>
        <w:t xml:space="preserve"> </w:t>
      </w:r>
      <w:r w:rsidR="00117570" w:rsidRPr="00981F60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6"/>
        </w:rPr>
        <w:t>256</w:t>
      </w:r>
      <w:r w:rsidR="00981F60" w:rsidRPr="00981F60">
        <w:rPr>
          <w:rFonts w:asciiTheme="majorBidi" w:eastAsiaTheme="minorEastAsia" w:hAnsiTheme="majorBidi" w:cstheme="majorBidi"/>
          <w:spacing w:val="-6"/>
          <w:lang w:eastAsia="ja-JP"/>
        </w:rPr>
        <w:t>8</w:t>
      </w:r>
      <w:r w:rsidR="00117570"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260"/>
        <w:gridCol w:w="90"/>
        <w:gridCol w:w="1260"/>
        <w:gridCol w:w="90"/>
        <w:gridCol w:w="1350"/>
      </w:tblGrid>
      <w:tr w:rsidR="00EF100B" w:rsidRPr="00981F60" w14:paraId="03D3035C" w14:textId="77777777" w:rsidTr="00031E00">
        <w:trPr>
          <w:trHeight w:val="20"/>
        </w:trPr>
        <w:tc>
          <w:tcPr>
            <w:tcW w:w="3870" w:type="dxa"/>
          </w:tcPr>
          <w:p w14:paraId="6AFEA887" w14:textId="77777777" w:rsidR="00103FBF" w:rsidRPr="00981F60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69441AC" w14:textId="77777777" w:rsidR="00103FBF" w:rsidRPr="00981F60" w:rsidRDefault="00103FBF" w:rsidP="002228FD">
            <w:pPr>
              <w:ind w:left="180" w:right="1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A83C6D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1122EC61" w14:textId="77777777" w:rsidR="00103FBF" w:rsidRPr="00981F60" w:rsidRDefault="00103FBF" w:rsidP="002065A7">
            <w:pPr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981F60" w14:paraId="026DB724" w14:textId="77777777" w:rsidTr="00031E00">
        <w:trPr>
          <w:trHeight w:val="20"/>
        </w:trPr>
        <w:tc>
          <w:tcPr>
            <w:tcW w:w="3870" w:type="dxa"/>
          </w:tcPr>
          <w:p w14:paraId="513483CA" w14:textId="77777777" w:rsidR="00103FBF" w:rsidRPr="00981F60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6B0AC08" w14:textId="77777777" w:rsidR="00103FBF" w:rsidRPr="00981F60" w:rsidRDefault="00103FBF" w:rsidP="002228FD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2C48BF8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93A737F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6F4" w:rsidRPr="00981F60" w14:paraId="23EDC2C9" w14:textId="77777777" w:rsidTr="00031E00">
        <w:trPr>
          <w:trHeight w:val="20"/>
        </w:trPr>
        <w:tc>
          <w:tcPr>
            <w:tcW w:w="3870" w:type="dxa"/>
          </w:tcPr>
          <w:p w14:paraId="4617980D" w14:textId="77777777" w:rsidR="00F916F4" w:rsidRPr="00981F60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BA25CE" w14:textId="50FCDD79" w:rsidR="00F916F4" w:rsidRPr="00981F60" w:rsidRDefault="00981F60" w:rsidP="00F916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2F4951D6" w14:textId="77777777" w:rsidR="00F916F4" w:rsidRPr="00981F60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8E93F9" w14:textId="37E271F6" w:rsidR="00F916F4" w:rsidRPr="00981F60" w:rsidRDefault="00981F60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6CF8A8E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032DEB" w14:textId="3B690CB6" w:rsidR="00F916F4" w:rsidRPr="00981F60" w:rsidRDefault="00981F60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3C058363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33CA88" w14:textId="11D838A8" w:rsidR="00F916F4" w:rsidRPr="00981F60" w:rsidRDefault="00981F60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981F60" w14:paraId="4B21F1C9" w14:textId="77777777" w:rsidTr="00031E00">
        <w:trPr>
          <w:trHeight w:val="20"/>
        </w:trPr>
        <w:tc>
          <w:tcPr>
            <w:tcW w:w="3870" w:type="dxa"/>
          </w:tcPr>
          <w:p w14:paraId="7DEAA3F0" w14:textId="77777777" w:rsidR="00F916F4" w:rsidRPr="00981F60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A03715" w14:textId="0F2B0705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66DF512" w14:textId="77777777" w:rsidR="00F916F4" w:rsidRPr="00981F60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FA893" w14:textId="32CA89C9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7D3051E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781129" w14:textId="54BE2362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A3733C0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C92F22" w14:textId="7ACCE6B1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D36B6" w:rsidRPr="00981F60" w14:paraId="29C72EEE" w14:textId="77777777" w:rsidTr="00031E00">
        <w:trPr>
          <w:trHeight w:val="20"/>
        </w:trPr>
        <w:tc>
          <w:tcPr>
            <w:tcW w:w="3870" w:type="dxa"/>
            <w:hideMark/>
          </w:tcPr>
          <w:p w14:paraId="73566AC3" w14:textId="77777777" w:rsidR="003D36B6" w:rsidRPr="00981F60" w:rsidRDefault="003D36B6" w:rsidP="003D36B6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70" w:type="dxa"/>
            <w:vAlign w:val="bottom"/>
          </w:tcPr>
          <w:p w14:paraId="554AC18F" w14:textId="398BBEF6" w:rsidR="003D36B6" w:rsidRPr="00981F60" w:rsidRDefault="00981F60" w:rsidP="00031E0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90" w:type="dxa"/>
          </w:tcPr>
          <w:p w14:paraId="2FF07B91" w14:textId="77777777" w:rsidR="003D36B6" w:rsidRPr="00981F60" w:rsidRDefault="003D36B6" w:rsidP="003D36B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143BE" w14:textId="14638059" w:rsidR="003D36B6" w:rsidRPr="00981F60" w:rsidRDefault="00981F60" w:rsidP="00031E00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0" w:type="dxa"/>
          </w:tcPr>
          <w:p w14:paraId="0C50903E" w14:textId="77777777" w:rsidR="003D36B6" w:rsidRPr="00981F60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BA4131" w14:textId="4AAD43D1" w:rsidR="003D36B6" w:rsidRPr="00981F60" w:rsidRDefault="00981F60" w:rsidP="00031E0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</w:tcPr>
          <w:p w14:paraId="49639DC9" w14:textId="77777777" w:rsidR="003D36B6" w:rsidRPr="00981F60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A90F93" w14:textId="1223EA5C" w:rsidR="003D36B6" w:rsidRPr="00981F60" w:rsidRDefault="00981F60" w:rsidP="00031E0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3D36B6" w:rsidRPr="00981F60" w14:paraId="67477058" w14:textId="77777777" w:rsidTr="00031E00">
        <w:trPr>
          <w:trHeight w:val="20"/>
        </w:trPr>
        <w:tc>
          <w:tcPr>
            <w:tcW w:w="3870" w:type="dxa"/>
            <w:hideMark/>
          </w:tcPr>
          <w:p w14:paraId="59602099" w14:textId="77777777" w:rsidR="003D36B6" w:rsidRPr="00981F60" w:rsidRDefault="003D36B6" w:rsidP="003D36B6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170" w:type="dxa"/>
            <w:vAlign w:val="bottom"/>
          </w:tcPr>
          <w:p w14:paraId="57CF7A01" w14:textId="16802640" w:rsidR="003D36B6" w:rsidRPr="00981F60" w:rsidRDefault="00780605" w:rsidP="00031E0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3D36B6" w:rsidRPr="00981F60" w:rsidRDefault="003D36B6" w:rsidP="003D36B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D2118F" w14:textId="3D66E9FB" w:rsidR="003D36B6" w:rsidRPr="00981F60" w:rsidRDefault="003D36B6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5F85300" w14:textId="77777777" w:rsidR="003D36B6" w:rsidRPr="00981F60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94D561" w14:textId="3FB19DFB" w:rsidR="003D36B6" w:rsidRPr="00981F60" w:rsidRDefault="00780605" w:rsidP="00031E0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2CAE049" w14:textId="77777777" w:rsidR="003D36B6" w:rsidRPr="00981F60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B4449" w14:textId="5EA8F722" w:rsidR="003D36B6" w:rsidRPr="00981F60" w:rsidRDefault="003D36B6" w:rsidP="00031E0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6B6" w:rsidRPr="00981F60" w14:paraId="0FBF9AFA" w14:textId="77777777" w:rsidTr="00031E00">
        <w:trPr>
          <w:trHeight w:val="20"/>
        </w:trPr>
        <w:tc>
          <w:tcPr>
            <w:tcW w:w="3870" w:type="dxa"/>
          </w:tcPr>
          <w:p w14:paraId="3AADD947" w14:textId="77777777" w:rsidR="003D36B6" w:rsidRPr="00981F60" w:rsidRDefault="003D36B6" w:rsidP="003D36B6">
            <w:pPr>
              <w:ind w:left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0129A07E" w:rsidR="003D36B6" w:rsidRPr="00981F60" w:rsidRDefault="00981F60" w:rsidP="00031E0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425FFD7B" w14:textId="77777777" w:rsidR="003D36B6" w:rsidRPr="00981F60" w:rsidRDefault="003D36B6" w:rsidP="003D36B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C29CD" w14:textId="2B9B9CFE" w:rsidR="003D36B6" w:rsidRPr="00981F60" w:rsidRDefault="00981F60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2CA0AC" w14:textId="77777777" w:rsidR="003D36B6" w:rsidRPr="00981F60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0C095647" w:rsidR="003D36B6" w:rsidRPr="00981F60" w:rsidRDefault="00981F60" w:rsidP="00031E0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780605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3D36B6" w:rsidRPr="00981F60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569FA" w14:textId="6DF8FB05" w:rsidR="003D36B6" w:rsidRPr="00981F60" w:rsidRDefault="00981F60" w:rsidP="00031E0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3D36B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</w:tr>
    </w:tbl>
    <w:p w14:paraId="44A925AA" w14:textId="7731BC5A" w:rsidR="00103FBF" w:rsidRPr="00981F60" w:rsidRDefault="00103FBF" w:rsidP="002228FD">
      <w:pPr>
        <w:spacing w:before="240"/>
        <w:ind w:left="540" w:right="-90"/>
        <w:jc w:val="thaiDistribute"/>
        <w:rPr>
          <w:rFonts w:asciiTheme="majorBidi" w:hAnsiTheme="majorBidi" w:cstheme="majorBidi"/>
          <w:cs/>
        </w:rPr>
      </w:pPr>
      <w:r w:rsidRPr="00981F60">
        <w:rPr>
          <w:rFonts w:asciiTheme="majorBidi" w:hAnsiTheme="majorBidi" w:cstheme="majorBidi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</w:t>
      </w:r>
      <w:r w:rsidR="00A3432E" w:rsidRPr="00981F60">
        <w:rPr>
          <w:rFonts w:asciiTheme="majorBidi" w:hAnsiTheme="majorBidi" w:cstheme="majorBidi"/>
          <w:cs/>
        </w:rPr>
        <w:t>งวด</w:t>
      </w:r>
      <w:r w:rsidR="00A3432E" w:rsidRPr="00981F60">
        <w:rPr>
          <w:rFonts w:asciiTheme="majorBidi" w:hAnsiTheme="majorBidi" w:cstheme="majorBidi"/>
        </w:rPr>
        <w:t>/</w:t>
      </w:r>
      <w:r w:rsidRPr="00981F60">
        <w:rPr>
          <w:rFonts w:asciiTheme="majorBidi" w:hAnsiTheme="majorBidi" w:cstheme="majorBidi"/>
          <w:cs/>
        </w:rPr>
        <w:t>ปี ทั้งนี้กลุ่มบริษัท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tbl>
      <w:tblPr>
        <w:tblW w:w="934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1197"/>
        <w:gridCol w:w="90"/>
        <w:gridCol w:w="1198"/>
        <w:gridCol w:w="130"/>
        <w:gridCol w:w="1255"/>
        <w:gridCol w:w="90"/>
        <w:gridCol w:w="1287"/>
      </w:tblGrid>
      <w:tr w:rsidR="00EF100B" w:rsidRPr="00981F60" w14:paraId="0049A2AC" w14:textId="77777777" w:rsidTr="00031E00">
        <w:trPr>
          <w:trHeight w:val="20"/>
        </w:trPr>
        <w:tc>
          <w:tcPr>
            <w:tcW w:w="4095" w:type="dxa"/>
          </w:tcPr>
          <w:p w14:paraId="2816B11E" w14:textId="77777777" w:rsidR="00103FBF" w:rsidRPr="00981F60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5" w:type="dxa"/>
            <w:gridSpan w:val="3"/>
          </w:tcPr>
          <w:p w14:paraId="099594E2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44D025DF" w14:textId="77777777" w:rsidR="00103FBF" w:rsidRPr="00981F60" w:rsidRDefault="00103FBF" w:rsidP="00031E00">
            <w:pPr>
              <w:ind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981F60" w14:paraId="05DDEACA" w14:textId="77777777" w:rsidTr="00031E00">
        <w:trPr>
          <w:trHeight w:val="20"/>
        </w:trPr>
        <w:tc>
          <w:tcPr>
            <w:tcW w:w="4095" w:type="dxa"/>
          </w:tcPr>
          <w:p w14:paraId="23F25EFA" w14:textId="77777777" w:rsidR="00103FBF" w:rsidRPr="00981F60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5" w:type="dxa"/>
            <w:gridSpan w:val="3"/>
          </w:tcPr>
          <w:p w14:paraId="24326308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7E3D0461" w14:textId="77777777" w:rsidR="00103FBF" w:rsidRPr="00981F60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6F4" w:rsidRPr="00981F60" w14:paraId="5BD71FFE" w14:textId="77777777" w:rsidTr="00031E00">
        <w:trPr>
          <w:trHeight w:val="20"/>
        </w:trPr>
        <w:tc>
          <w:tcPr>
            <w:tcW w:w="4095" w:type="dxa"/>
          </w:tcPr>
          <w:p w14:paraId="2D84EA13" w14:textId="77777777" w:rsidR="00F916F4" w:rsidRPr="00981F60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8F9481A" w14:textId="43939755" w:rsidR="00F916F4" w:rsidRPr="00981F60" w:rsidRDefault="00981F60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4E4FD47A" w14:textId="77777777" w:rsidR="00F916F4" w:rsidRPr="00981F60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DBF37A3" w14:textId="6FB53EC3" w:rsidR="00F916F4" w:rsidRPr="00981F60" w:rsidRDefault="00981F60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dxa"/>
          </w:tcPr>
          <w:p w14:paraId="1BC62522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4B891612" w14:textId="008DA1C0" w:rsidR="00F916F4" w:rsidRPr="00981F60" w:rsidRDefault="00981F60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520879B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75BC8214" w14:textId="3D5E1591" w:rsidR="00F916F4" w:rsidRPr="00981F60" w:rsidRDefault="00981F60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981F60" w14:paraId="1CD90185" w14:textId="77777777" w:rsidTr="00031E00">
        <w:trPr>
          <w:trHeight w:val="20"/>
        </w:trPr>
        <w:tc>
          <w:tcPr>
            <w:tcW w:w="4095" w:type="dxa"/>
          </w:tcPr>
          <w:p w14:paraId="558C27F8" w14:textId="77777777" w:rsidR="00F916F4" w:rsidRPr="00981F60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CE62F3B" w14:textId="68330651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5AED7FB" w14:textId="77777777" w:rsidR="00F916F4" w:rsidRPr="00981F60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FA0813D" w14:textId="2F379399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" w:type="dxa"/>
          </w:tcPr>
          <w:p w14:paraId="0B8ADED3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6992FA13" w14:textId="22838FD8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4690984C" w14:textId="77777777" w:rsidR="00F916F4" w:rsidRPr="00981F60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342F7CF1" w14:textId="0A8B3C8B" w:rsidR="00F916F4" w:rsidRPr="00981F60" w:rsidRDefault="00981F60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C6770" w:rsidRPr="00981F60" w14:paraId="12EDF86E" w14:textId="77777777" w:rsidTr="00031E00">
        <w:trPr>
          <w:trHeight w:val="20"/>
        </w:trPr>
        <w:tc>
          <w:tcPr>
            <w:tcW w:w="4095" w:type="dxa"/>
            <w:hideMark/>
          </w:tcPr>
          <w:p w14:paraId="66F32E4F" w14:textId="77777777" w:rsidR="00BC6770" w:rsidRPr="00981F60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รายได้รับล่วงหน้ายกมาต้นงวด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7" w:type="dxa"/>
          </w:tcPr>
          <w:p w14:paraId="1A448124" w14:textId="1AD13197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0" w:type="dxa"/>
            <w:vAlign w:val="center"/>
          </w:tcPr>
          <w:p w14:paraId="511AFFE5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3D7C86A" w14:textId="36CD6FF6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30" w:type="dxa"/>
          </w:tcPr>
          <w:p w14:paraId="58304447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EB8335B" w14:textId="468E0C20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90" w:type="dxa"/>
          </w:tcPr>
          <w:p w14:paraId="0B97028D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4B5D3FA6" w:rsidR="00BC6770" w:rsidRPr="00981F60" w:rsidRDefault="00981F6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BC6770" w:rsidRPr="00981F60" w14:paraId="4A52B540" w14:textId="77777777" w:rsidTr="00031E00">
        <w:trPr>
          <w:trHeight w:val="20"/>
        </w:trPr>
        <w:tc>
          <w:tcPr>
            <w:tcW w:w="4095" w:type="dxa"/>
            <w:hideMark/>
          </w:tcPr>
          <w:p w14:paraId="4E605B71" w14:textId="77777777" w:rsidR="00BC6770" w:rsidRPr="00981F60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เพิ่มขึ้นระหว่างงวด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7" w:type="dxa"/>
          </w:tcPr>
          <w:p w14:paraId="61A0E2D4" w14:textId="46BF6B88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90" w:type="dxa"/>
            <w:vAlign w:val="center"/>
          </w:tcPr>
          <w:p w14:paraId="742AC49E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7C5C6EE" w14:textId="1A14BEF7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179</w:t>
            </w:r>
            <w:r w:rsidR="00BC677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011</w:t>
            </w:r>
            <w:r w:rsidR="00BC677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026</w:t>
            </w:r>
          </w:p>
        </w:tc>
        <w:tc>
          <w:tcPr>
            <w:tcW w:w="130" w:type="dxa"/>
          </w:tcPr>
          <w:p w14:paraId="696D50BB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1BEFF96" w14:textId="6A2548B1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90" w:type="dxa"/>
          </w:tcPr>
          <w:p w14:paraId="375FD551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50FA2A75" w:rsidR="00BC6770" w:rsidRPr="00981F60" w:rsidRDefault="00981F6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175</w:t>
            </w:r>
            <w:r w:rsidR="00BC677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411</w:t>
            </w:r>
            <w:r w:rsidR="00BC677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810</w:t>
            </w:r>
          </w:p>
        </w:tc>
      </w:tr>
      <w:tr w:rsidR="00BC6770" w:rsidRPr="00981F60" w14:paraId="5EC6C164" w14:textId="77777777" w:rsidTr="00031E00">
        <w:trPr>
          <w:trHeight w:val="20"/>
        </w:trPr>
        <w:tc>
          <w:tcPr>
            <w:tcW w:w="4095" w:type="dxa"/>
          </w:tcPr>
          <w:p w14:paraId="62003C47" w14:textId="77777777" w:rsidR="00BC6770" w:rsidRPr="00981F60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197" w:type="dxa"/>
          </w:tcPr>
          <w:p w14:paraId="3E155C70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4CFC9A1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548C394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BC6770" w:rsidRPr="00981F60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770" w:rsidRPr="00981F60" w14:paraId="5C84EF20" w14:textId="77777777" w:rsidTr="00031E00">
        <w:trPr>
          <w:trHeight w:val="20"/>
        </w:trPr>
        <w:tc>
          <w:tcPr>
            <w:tcW w:w="4095" w:type="dxa"/>
            <w:hideMark/>
          </w:tcPr>
          <w:p w14:paraId="09F61291" w14:textId="77777777" w:rsidR="00BC6770" w:rsidRPr="00981F60" w:rsidRDefault="00BC6770" w:rsidP="00BC6770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197" w:type="dxa"/>
          </w:tcPr>
          <w:p w14:paraId="4032F41B" w14:textId="21457C87" w:rsidR="00BC6770" w:rsidRPr="00981F60" w:rsidRDefault="00887D72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44CD867" w14:textId="365693BC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984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1316A17E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63E097B" w14:textId="2E803E28" w:rsidR="00BC6770" w:rsidRPr="00981F60" w:rsidRDefault="00887D72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FEA20D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44D277A5" w:rsidR="00BC6770" w:rsidRPr="00981F60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990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C6770" w:rsidRPr="00981F60" w14:paraId="00E6DCE7" w14:textId="77777777" w:rsidTr="00031E00">
        <w:trPr>
          <w:trHeight w:val="20"/>
        </w:trPr>
        <w:tc>
          <w:tcPr>
            <w:tcW w:w="4095" w:type="dxa"/>
          </w:tcPr>
          <w:p w14:paraId="72D686C6" w14:textId="77777777" w:rsidR="00BC6770" w:rsidRPr="00981F60" w:rsidRDefault="00BC6770" w:rsidP="00BC6770">
            <w:pPr>
              <w:tabs>
                <w:tab w:val="left" w:pos="680"/>
              </w:tabs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197" w:type="dxa"/>
          </w:tcPr>
          <w:p w14:paraId="2AFD4634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6824485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DDB1A94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BC6770" w:rsidRPr="00981F60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770" w:rsidRPr="00981F60" w14:paraId="1CA64C96" w14:textId="77777777" w:rsidTr="00031E00">
        <w:trPr>
          <w:trHeight w:val="20"/>
        </w:trPr>
        <w:tc>
          <w:tcPr>
            <w:tcW w:w="4095" w:type="dxa"/>
            <w:hideMark/>
          </w:tcPr>
          <w:p w14:paraId="33B53228" w14:textId="77777777" w:rsidR="00BC6770" w:rsidRPr="00981F60" w:rsidRDefault="00BC6770" w:rsidP="00BC6770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951F0C3" w14:textId="3D173ED9" w:rsidR="00BC6770" w:rsidRPr="00981F60" w:rsidRDefault="00887D72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9EF9458" w14:textId="1A8F95A8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116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931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571ACDF5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5C0F9D" w14:textId="68661427" w:rsidR="00BC6770" w:rsidRPr="00981F60" w:rsidRDefault="00887D72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8CFCB2E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78BD35EE" w:rsidR="00BC6770" w:rsidRPr="00981F60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735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281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C6770" w:rsidRPr="00981F60" w14:paraId="30B58A1D" w14:textId="77777777" w:rsidTr="00031E00">
        <w:trPr>
          <w:trHeight w:val="20"/>
        </w:trPr>
        <w:tc>
          <w:tcPr>
            <w:tcW w:w="4095" w:type="dxa"/>
          </w:tcPr>
          <w:p w14:paraId="32D4C732" w14:textId="77777777" w:rsidR="00BC6770" w:rsidRPr="00981F60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1F94963E" w:rsidR="00BC6770" w:rsidRPr="00981F60" w:rsidRDefault="00887D72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DDEAA3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21F171F6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4310D997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11758C23" w:rsidR="00BC6770" w:rsidRPr="00981F60" w:rsidRDefault="00887D72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D2E5A4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0FA71763" w:rsidR="00BC6770" w:rsidRPr="00981F60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6770" w:rsidRPr="00981F60" w14:paraId="1572E3C5" w14:textId="77777777" w:rsidTr="00031E00">
        <w:trPr>
          <w:trHeight w:val="134"/>
        </w:trPr>
        <w:tc>
          <w:tcPr>
            <w:tcW w:w="4095" w:type="dxa"/>
          </w:tcPr>
          <w:p w14:paraId="3F8051FA" w14:textId="77777777" w:rsidR="00BC6770" w:rsidRPr="00981F60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47045357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90" w:type="dxa"/>
          </w:tcPr>
          <w:p w14:paraId="7AB46FBF" w14:textId="77777777" w:rsidR="00BC6770" w:rsidRPr="00981F60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57D4A96A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4732D95D" w:rsidR="00BC6770" w:rsidRPr="00981F60" w:rsidRDefault="00981F6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="00887D7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BC6770" w:rsidRPr="00981F60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47AE9C96" w:rsidR="00BC6770" w:rsidRPr="00981F60" w:rsidRDefault="00981F6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="00BC6770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</w:tbl>
    <w:bookmarkEnd w:id="9"/>
    <w:p w14:paraId="47DC572C" w14:textId="77777777" w:rsidR="00962D34" w:rsidRPr="00981F60" w:rsidRDefault="00962D34" w:rsidP="00F869C7">
      <w:pPr>
        <w:numPr>
          <w:ilvl w:val="0"/>
          <w:numId w:val="25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538E9FB9" w14:textId="04F22267" w:rsidR="0017552D" w:rsidRPr="00981F60" w:rsidRDefault="00962D34" w:rsidP="002228FD">
      <w:pPr>
        <w:ind w:left="547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8"/>
        </w:rPr>
        <w:t>30</w:t>
      </w:r>
      <w:r w:rsidR="004036E3" w:rsidRPr="00981F60">
        <w:rPr>
          <w:rFonts w:asciiTheme="majorBidi" w:hAnsiTheme="majorBidi" w:cstheme="majorBidi"/>
          <w:spacing w:val="-8"/>
        </w:rPr>
        <w:t xml:space="preserve"> </w:t>
      </w:r>
      <w:r w:rsidR="004036E3" w:rsidRPr="00981F60">
        <w:rPr>
          <w:rFonts w:asciiTheme="majorBidi" w:hAnsiTheme="majorBidi" w:cstheme="majorBidi"/>
          <w:spacing w:val="-8"/>
          <w:cs/>
        </w:rPr>
        <w:t>มิถุนายน</w:t>
      </w:r>
      <w:r w:rsidR="00A56BBF" w:rsidRPr="00981F60">
        <w:rPr>
          <w:rFonts w:asciiTheme="majorBidi" w:hAnsiTheme="majorBidi" w:cstheme="majorBidi"/>
          <w:spacing w:val="-8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8"/>
        </w:rPr>
        <w:t>2569</w:t>
      </w:r>
      <w:r w:rsidR="00A56BBF" w:rsidRPr="00981F60">
        <w:rPr>
          <w:rFonts w:asciiTheme="majorBidi" w:hAnsiTheme="majorBidi" w:cstheme="majorBidi"/>
          <w:spacing w:val="-8"/>
        </w:rPr>
        <w:t xml:space="preserve"> </w:t>
      </w:r>
      <w:r w:rsidRPr="00981F60">
        <w:rPr>
          <w:rFonts w:asciiTheme="majorBidi" w:hAnsiTheme="majorBidi" w:cstheme="majorBidi"/>
          <w:cs/>
        </w:rPr>
        <w:t>หนี้สินตามสัญญาเช่าในงบการเงินรวม และงบการเงินเฉพาะกิจการ</w:t>
      </w:r>
      <w:r w:rsidR="00AC2672" w:rsidRPr="00981F60">
        <w:rPr>
          <w:rFonts w:asciiTheme="majorBidi" w:hAnsiTheme="majorBidi" w:cstheme="majorBidi"/>
          <w:cs/>
        </w:rPr>
        <w:t>ลดลง</w:t>
      </w:r>
      <w:r w:rsidRPr="00981F60">
        <w:rPr>
          <w:rFonts w:asciiTheme="majorBidi" w:hAnsiTheme="majorBidi" w:cstheme="majorBidi"/>
          <w:cs/>
        </w:rPr>
        <w:t xml:space="preserve"> จำนวน</w:t>
      </w:r>
      <w:r w:rsidR="00D27209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9E4FC7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107</w:t>
      </w:r>
      <w:r w:rsidR="009E4FC7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762</w:t>
      </w:r>
      <w:r w:rsidR="00EA3CF4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 ส่วนใหญ่</w:t>
      </w:r>
      <w:r w:rsidR="00AC2672" w:rsidRPr="00981F60">
        <w:rPr>
          <w:rFonts w:asciiTheme="majorBidi" w:hAnsiTheme="majorBidi" w:cstheme="majorBidi"/>
          <w:cs/>
        </w:rPr>
        <w:t>ลดลง</w:t>
      </w:r>
      <w:r w:rsidRPr="00981F60">
        <w:rPr>
          <w:rFonts w:asciiTheme="majorBidi" w:hAnsiTheme="majorBidi" w:cstheme="majorBidi"/>
          <w:cs/>
        </w:rPr>
        <w:t>เนื่องจากกลุ่มบริษัทได้</w:t>
      </w:r>
      <w:r w:rsidR="00DA69BE" w:rsidRPr="00981F60">
        <w:rPr>
          <w:rFonts w:asciiTheme="majorBidi" w:hAnsiTheme="majorBidi" w:cstheme="majorBidi"/>
          <w:cs/>
        </w:rPr>
        <w:t>จ่ายชำระ</w:t>
      </w:r>
      <w:r w:rsidR="00C43349" w:rsidRPr="00981F60">
        <w:rPr>
          <w:rFonts w:asciiTheme="majorBidi" w:hAnsiTheme="majorBidi" w:cstheme="majorBidi"/>
          <w:cs/>
        </w:rPr>
        <w:t>ค่า</w:t>
      </w:r>
      <w:r w:rsidR="00DA69BE" w:rsidRPr="00981F60">
        <w:rPr>
          <w:rFonts w:asciiTheme="majorBidi" w:hAnsiTheme="majorBidi" w:cstheme="majorBidi"/>
          <w:cs/>
        </w:rPr>
        <w:t>เช่า</w:t>
      </w:r>
      <w:r w:rsidR="00C43349" w:rsidRPr="00981F60">
        <w:rPr>
          <w:rFonts w:asciiTheme="majorBidi" w:hAnsiTheme="majorBidi" w:cstheme="majorBidi"/>
          <w:cs/>
        </w:rPr>
        <w:t>เป็นรายเดือน</w:t>
      </w:r>
      <w:r w:rsidR="00DA69BE" w:rsidRPr="00981F60">
        <w:rPr>
          <w:rFonts w:asciiTheme="majorBidi" w:hAnsiTheme="majorBidi" w:cstheme="majorBidi"/>
          <w:cs/>
        </w:rPr>
        <w:t>ตาม</w:t>
      </w:r>
      <w:r w:rsidR="00C43349" w:rsidRPr="00981F60">
        <w:rPr>
          <w:rFonts w:asciiTheme="majorBidi" w:hAnsiTheme="majorBidi" w:cstheme="majorBidi"/>
          <w:cs/>
        </w:rPr>
        <w:t>อัตราที่ระบุ</w:t>
      </w:r>
      <w:r w:rsidR="00DA69BE" w:rsidRPr="00981F60">
        <w:rPr>
          <w:rFonts w:asciiTheme="majorBidi" w:hAnsiTheme="majorBidi" w:cstheme="majorBidi"/>
          <w:cs/>
        </w:rPr>
        <w:t xml:space="preserve">ในสัญญา </w:t>
      </w:r>
      <w:r w:rsidRPr="00981F60">
        <w:rPr>
          <w:rFonts w:asciiTheme="majorBidi" w:hAnsiTheme="majorBidi" w:cstheme="majorBidi"/>
          <w:cs/>
        </w:rPr>
        <w:t xml:space="preserve">อายุของสัญญามีระยะเวลาประมาณ </w:t>
      </w:r>
      <w:r w:rsidR="00981F60" w:rsidRPr="00981F60">
        <w:rPr>
          <w:rFonts w:asciiTheme="majorBidi" w:hAnsiTheme="majorBidi" w:cstheme="majorBidi"/>
        </w:rPr>
        <w:t>3</w:t>
      </w:r>
      <w:r w:rsidRPr="00981F60">
        <w:rPr>
          <w:rFonts w:asciiTheme="majorBidi" w:hAnsiTheme="majorBidi" w:cstheme="majorBidi"/>
          <w:cs/>
        </w:rPr>
        <w:t xml:space="preserve"> ปี และ</w:t>
      </w:r>
      <w:r w:rsidR="00715CA2" w:rsidRPr="00981F60">
        <w:rPr>
          <w:rFonts w:asciiTheme="majorBidi" w:hAnsiTheme="majorBidi" w:cstheme="majorBidi"/>
          <w:cs/>
        </w:rPr>
        <w:t>มี</w:t>
      </w:r>
      <w:r w:rsidRPr="00981F60">
        <w:rPr>
          <w:rFonts w:asciiTheme="majorBidi" w:hAnsiTheme="majorBidi" w:cstheme="majorBidi"/>
          <w:cs/>
        </w:rPr>
        <w:t>สิทธิเลือกในการขยายอายุสัญญา</w:t>
      </w:r>
    </w:p>
    <w:p w14:paraId="02DC7765" w14:textId="77777777" w:rsidR="00F130BC" w:rsidRPr="00981F60" w:rsidRDefault="00F130BC">
      <w:pPr>
        <w:rPr>
          <w:rFonts w:asciiTheme="majorBidi" w:hAnsiTheme="majorBidi" w:cstheme="majorBidi"/>
          <w:b/>
          <w:bCs/>
          <w:cs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</w:p>
    <w:p w14:paraId="77DF7F9B" w14:textId="7E1EE8F8" w:rsidR="004A1B95" w:rsidRPr="00981F60" w:rsidRDefault="00835A5A" w:rsidP="00F869C7">
      <w:pPr>
        <w:numPr>
          <w:ilvl w:val="0"/>
          <w:numId w:val="25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รายได้จากการให้บริการ</w:t>
      </w:r>
      <w:r w:rsidR="0004700F" w:rsidRPr="00981F60">
        <w:rPr>
          <w:rFonts w:asciiTheme="majorBidi" w:hAnsiTheme="majorBidi" w:cstheme="majorBidi"/>
          <w:b/>
          <w:bCs/>
        </w:rPr>
        <w:t xml:space="preserve"> </w:t>
      </w:r>
    </w:p>
    <w:p w14:paraId="542F453C" w14:textId="248A904A" w:rsidR="0081508A" w:rsidRPr="00981F60" w:rsidRDefault="0081508A" w:rsidP="002228FD">
      <w:pPr>
        <w:ind w:left="540" w:right="38"/>
        <w:jc w:val="thaiDistribute"/>
        <w:rPr>
          <w:rFonts w:asciiTheme="majorBidi" w:hAnsiTheme="majorBidi" w:cstheme="majorBidi"/>
        </w:rPr>
      </w:pPr>
      <w:bookmarkStart w:id="10" w:name="_Hlk65850292"/>
      <w:r w:rsidRPr="00981F60">
        <w:rPr>
          <w:rFonts w:asciiTheme="majorBidi" w:hAnsiTheme="majorBidi" w:cstheme="majorBidi"/>
          <w:cs/>
        </w:rPr>
        <w:t>รายได้จาก</w:t>
      </w:r>
      <w:r w:rsidR="0083440A" w:rsidRPr="00981F60">
        <w:rPr>
          <w:rFonts w:asciiTheme="majorBidi" w:hAnsiTheme="majorBidi" w:cstheme="majorBidi"/>
          <w:cs/>
        </w:rPr>
        <w:t>การ</w:t>
      </w:r>
      <w:r w:rsidRPr="00981F60">
        <w:rPr>
          <w:rFonts w:asciiTheme="majorBidi" w:hAnsiTheme="majorBidi" w:cstheme="majorBidi"/>
          <w:cs/>
        </w:rPr>
        <w:t>ให้บริการ</w:t>
      </w:r>
      <w:r w:rsidR="00055D6E" w:rsidRPr="00981F60">
        <w:rPr>
          <w:rFonts w:asciiTheme="majorBidi" w:hAnsiTheme="majorBidi" w:cstheme="majorBidi"/>
          <w:cs/>
        </w:rPr>
        <w:t>สำหรับ</w:t>
      </w:r>
      <w:r w:rsidR="0055496D" w:rsidRPr="00981F60">
        <w:rPr>
          <w:rFonts w:asciiTheme="majorBidi" w:hAnsiTheme="majorBidi" w:cstheme="majorBidi"/>
          <w:cs/>
        </w:rPr>
        <w:t>งวด</w:t>
      </w:r>
      <w:r w:rsidR="00731481" w:rsidRPr="00981F60">
        <w:rPr>
          <w:rFonts w:asciiTheme="majorBidi" w:hAnsiTheme="majorBidi" w:cstheme="majorBidi"/>
          <w:cs/>
        </w:rPr>
        <w:t>สามเดือน</w:t>
      </w:r>
      <w:r w:rsidR="007C1C63" w:rsidRPr="00981F60">
        <w:rPr>
          <w:rFonts w:asciiTheme="majorBidi" w:hAnsiTheme="majorBidi" w:cstheme="majorBidi"/>
          <w:cs/>
        </w:rPr>
        <w:t>และ</w:t>
      </w:r>
      <w:r w:rsidR="00D9349A" w:rsidRPr="00981F60">
        <w:rPr>
          <w:rFonts w:asciiTheme="majorBidi" w:hAnsiTheme="majorBidi" w:cstheme="majorBidi"/>
          <w:cs/>
        </w:rPr>
        <w:t>หกเดือน</w:t>
      </w:r>
      <w:r w:rsidR="0055496D" w:rsidRPr="00981F60">
        <w:rPr>
          <w:rFonts w:asciiTheme="majorBidi" w:hAnsiTheme="majorBidi" w:cstheme="majorBidi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1A689A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2664BF" w:rsidRPr="00981F60">
        <w:rPr>
          <w:rFonts w:asciiTheme="majorBidi" w:hAnsiTheme="majorBidi" w:cstheme="majorBidi"/>
        </w:rPr>
        <w:t xml:space="preserve"> </w:t>
      </w:r>
      <w:r w:rsidR="002664BF" w:rsidRPr="00981F60">
        <w:rPr>
          <w:rFonts w:asciiTheme="majorBidi" w:hAnsiTheme="majorBidi" w:cstheme="majorBidi"/>
          <w:cs/>
        </w:rPr>
        <w:t xml:space="preserve">และ </w:t>
      </w:r>
      <w:r w:rsidR="00981F60" w:rsidRPr="00981F60">
        <w:rPr>
          <w:rFonts w:asciiTheme="majorBidi" w:hAnsiTheme="majorBidi" w:cstheme="majorBidi"/>
        </w:rPr>
        <w:t>2568</w:t>
      </w:r>
      <w:r w:rsidR="002664BF" w:rsidRPr="00981F60">
        <w:rPr>
          <w:rFonts w:asciiTheme="majorBidi" w:hAnsiTheme="majorBidi" w:cstheme="majorBidi"/>
        </w:rPr>
        <w:t xml:space="preserve"> </w:t>
      </w:r>
      <w:r w:rsidR="009E4EF9" w:rsidRPr="00981F60">
        <w:rPr>
          <w:rFonts w:asciiTheme="majorBidi" w:hAnsiTheme="majorBidi" w:cstheme="majorBidi"/>
          <w:cs/>
        </w:rPr>
        <w:t>ประกอบด้วย</w:t>
      </w:r>
    </w:p>
    <w:p w14:paraId="52F95B15" w14:textId="77777777" w:rsidR="00587E37" w:rsidRPr="00981F60" w:rsidRDefault="00587E37" w:rsidP="005857FA">
      <w:pPr>
        <w:ind w:right="33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587E37" w:rsidRPr="00981F60" w14:paraId="6E466723" w14:textId="77777777">
        <w:tc>
          <w:tcPr>
            <w:tcW w:w="1710" w:type="dxa"/>
          </w:tcPr>
          <w:p w14:paraId="58FD2484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026EC349" w14:textId="0430E47B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87E37" w:rsidRPr="00981F60" w14:paraId="7B454D24" w14:textId="77777777">
        <w:tc>
          <w:tcPr>
            <w:tcW w:w="1710" w:type="dxa"/>
          </w:tcPr>
          <w:p w14:paraId="1DEF9C96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0C56DC12" w14:textId="3DD62172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587E37" w:rsidRPr="00981F60" w14:paraId="48D125FE" w14:textId="77777777">
        <w:tc>
          <w:tcPr>
            <w:tcW w:w="1710" w:type="dxa"/>
          </w:tcPr>
          <w:p w14:paraId="2CAD5D88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11EA0333" w14:textId="68D021D7" w:rsidR="00587E37" w:rsidRPr="00981F60" w:rsidRDefault="00981F6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36" w:type="dxa"/>
          </w:tcPr>
          <w:p w14:paraId="5989785E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09DB9ADF" w14:textId="24C2BAB8" w:rsidR="00587E37" w:rsidRPr="00981F60" w:rsidRDefault="00981F6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87E37" w:rsidRPr="00981F60" w14:paraId="6B9F06E0" w14:textId="77777777">
        <w:tc>
          <w:tcPr>
            <w:tcW w:w="1710" w:type="dxa"/>
          </w:tcPr>
          <w:p w14:paraId="1AAB57F8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3A5A7EA4" w14:textId="77777777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3CB9203C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251682A7" w14:textId="77777777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587E37" w:rsidRPr="00981F60" w14:paraId="011AD238" w14:textId="77777777">
        <w:tc>
          <w:tcPr>
            <w:tcW w:w="1710" w:type="dxa"/>
          </w:tcPr>
          <w:p w14:paraId="4ED7A0C8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13FF797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4E0A3B04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7986D627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4D27DDE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5A339679" w14:textId="77777777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08207E38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6196F126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6AE3198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13B1788D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1A6A7518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F0187" w:rsidRPr="00981F60" w14:paraId="326AD3B4" w14:textId="77777777">
        <w:tc>
          <w:tcPr>
            <w:tcW w:w="1710" w:type="dxa"/>
          </w:tcPr>
          <w:p w14:paraId="7CFF602B" w14:textId="77777777" w:rsidR="001F0187" w:rsidRPr="00981F60" w:rsidRDefault="001F0187" w:rsidP="001F0187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C1949CE" w14:textId="22413065" w:rsidR="001F0187" w:rsidRPr="00981F60" w:rsidRDefault="00981F60" w:rsidP="001F018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C0359B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708</w:t>
            </w:r>
            <w:r w:rsidR="00C0359B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688</w:t>
            </w:r>
          </w:p>
        </w:tc>
        <w:tc>
          <w:tcPr>
            <w:tcW w:w="90" w:type="dxa"/>
          </w:tcPr>
          <w:p w14:paraId="213156B4" w14:textId="77777777" w:rsidR="001F0187" w:rsidRPr="00981F60" w:rsidRDefault="001F0187" w:rsidP="001F018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D7FC65" w14:textId="5F70DBE9" w:rsidR="001F0187" w:rsidRPr="00981F60" w:rsidRDefault="00981F60" w:rsidP="001F018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C0359B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083</w:t>
            </w:r>
            <w:r w:rsidR="00C0359B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90" w:type="dxa"/>
          </w:tcPr>
          <w:p w14:paraId="04FABA10" w14:textId="77777777" w:rsidR="001F0187" w:rsidRPr="00981F60" w:rsidRDefault="001F0187" w:rsidP="001F018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C0A599" w14:textId="4191C0E9" w:rsidR="001F0187" w:rsidRPr="00981F60" w:rsidRDefault="00981F60" w:rsidP="001F018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792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</w:p>
        </w:tc>
        <w:tc>
          <w:tcPr>
            <w:tcW w:w="36" w:type="dxa"/>
          </w:tcPr>
          <w:p w14:paraId="769D9161" w14:textId="77777777" w:rsidR="001F0187" w:rsidRPr="00981F60" w:rsidRDefault="001F0187" w:rsidP="001F018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F3C4A" w14:textId="661AF93D" w:rsidR="001F0187" w:rsidRPr="00981F60" w:rsidRDefault="00981F60" w:rsidP="001F018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F018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086</w:t>
            </w:r>
            <w:r w:rsidR="001F018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127" w:type="dxa"/>
          </w:tcPr>
          <w:p w14:paraId="301894B6" w14:textId="77777777" w:rsidR="001F0187" w:rsidRPr="00981F60" w:rsidRDefault="001F0187" w:rsidP="001F018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0DDBF1" w14:textId="7CB1B9FA" w:rsidR="001F0187" w:rsidRPr="00981F60" w:rsidRDefault="00981F60" w:rsidP="001F018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1F018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745</w:t>
            </w:r>
            <w:r w:rsidR="001F018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48" w:type="dxa"/>
          </w:tcPr>
          <w:p w14:paraId="40BB6D84" w14:textId="77777777" w:rsidR="001F0187" w:rsidRPr="00981F60" w:rsidRDefault="001F0187" w:rsidP="001F0187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848F84F" w14:textId="1FA884C0" w:rsidR="001F0187" w:rsidRPr="00981F60" w:rsidRDefault="00981F60" w:rsidP="00B9028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B25D4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831</w:t>
            </w:r>
            <w:r w:rsidR="00B25D4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623</w:t>
            </w:r>
          </w:p>
        </w:tc>
      </w:tr>
    </w:tbl>
    <w:p w14:paraId="5684BCEC" w14:textId="6D20D56C" w:rsidR="00B9028A" w:rsidRPr="00B9028A" w:rsidRDefault="00B9028A" w:rsidP="00B9028A">
      <w:pPr>
        <w:spacing w:before="120"/>
        <w:ind w:right="3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587E37" w:rsidRPr="00981F60" w14:paraId="6C17A481" w14:textId="77777777">
        <w:tc>
          <w:tcPr>
            <w:tcW w:w="1710" w:type="dxa"/>
          </w:tcPr>
          <w:p w14:paraId="47487489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41AB84EF" w14:textId="77777777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7E37" w:rsidRPr="00981F60" w14:paraId="25F694BD" w14:textId="77777777">
        <w:tc>
          <w:tcPr>
            <w:tcW w:w="1710" w:type="dxa"/>
          </w:tcPr>
          <w:p w14:paraId="620EE757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70CDE5D2" w14:textId="43811E59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587E37" w:rsidRPr="00981F60" w14:paraId="6BFB8416" w14:textId="77777777">
        <w:tc>
          <w:tcPr>
            <w:tcW w:w="1710" w:type="dxa"/>
          </w:tcPr>
          <w:p w14:paraId="7FB4DC6A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5878D2D4" w14:textId="13B4C22C" w:rsidR="00587E37" w:rsidRPr="00981F60" w:rsidRDefault="00981F6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36" w:type="dxa"/>
          </w:tcPr>
          <w:p w14:paraId="2E3D06D4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763BB77F" w14:textId="3A620275" w:rsidR="00587E37" w:rsidRPr="00981F60" w:rsidRDefault="00981F6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87E37" w:rsidRPr="00981F60" w14:paraId="43B6352F" w14:textId="77777777">
        <w:tc>
          <w:tcPr>
            <w:tcW w:w="1710" w:type="dxa"/>
          </w:tcPr>
          <w:p w14:paraId="2B073110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4DF1EA09" w14:textId="77777777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54AC3016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6CBDAD82" w14:textId="77777777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587E37" w:rsidRPr="00981F60" w14:paraId="69C115AD" w14:textId="77777777">
        <w:tc>
          <w:tcPr>
            <w:tcW w:w="1710" w:type="dxa"/>
          </w:tcPr>
          <w:p w14:paraId="402327B6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FB75094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569B00FA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13814E0A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629B9997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06602C65" w14:textId="77777777" w:rsidR="00587E37" w:rsidRPr="00981F60" w:rsidRDefault="00587E3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3293DFCE" w14:textId="77777777" w:rsidR="00587E37" w:rsidRPr="00981F60" w:rsidRDefault="00587E37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6DFDB5C1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93297BD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64F3F36B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7DCE2DD4" w14:textId="77777777" w:rsidR="00587E37" w:rsidRPr="00981F60" w:rsidRDefault="00587E37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03F6" w:rsidRPr="00981F60" w14:paraId="1495A20F" w14:textId="77777777">
        <w:tc>
          <w:tcPr>
            <w:tcW w:w="1710" w:type="dxa"/>
          </w:tcPr>
          <w:p w14:paraId="2F696AD6" w14:textId="77777777" w:rsidR="009303F6" w:rsidRPr="00981F60" w:rsidRDefault="009303F6" w:rsidP="009303F6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A34572D" w14:textId="067BD08C" w:rsidR="009303F6" w:rsidRPr="00981F60" w:rsidRDefault="00981F60" w:rsidP="009303F6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506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688</w:t>
            </w:r>
          </w:p>
        </w:tc>
        <w:tc>
          <w:tcPr>
            <w:tcW w:w="90" w:type="dxa"/>
          </w:tcPr>
          <w:p w14:paraId="45014578" w14:textId="77777777" w:rsidR="009303F6" w:rsidRPr="00981F60" w:rsidRDefault="009303F6" w:rsidP="009303F6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2EAA1" w14:textId="7A1DFDE1" w:rsidR="009303F6" w:rsidRPr="00981F60" w:rsidRDefault="00981F60" w:rsidP="009303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</w:p>
        </w:tc>
        <w:tc>
          <w:tcPr>
            <w:tcW w:w="90" w:type="dxa"/>
          </w:tcPr>
          <w:p w14:paraId="227FFAC2" w14:textId="77777777" w:rsidR="009303F6" w:rsidRPr="00981F60" w:rsidRDefault="009303F6" w:rsidP="009303F6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C396E8" w14:textId="27DEA4AC" w:rsidR="009303F6" w:rsidRPr="00981F60" w:rsidRDefault="00981F60" w:rsidP="008D055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  <w:r w:rsidR="00620C2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755</w:t>
            </w:r>
          </w:p>
        </w:tc>
        <w:tc>
          <w:tcPr>
            <w:tcW w:w="36" w:type="dxa"/>
          </w:tcPr>
          <w:p w14:paraId="4480FF20" w14:textId="77777777" w:rsidR="009303F6" w:rsidRPr="00981F60" w:rsidRDefault="009303F6" w:rsidP="009303F6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C834FC" w14:textId="30B3E5CD" w:rsidR="009303F6" w:rsidRPr="00981F60" w:rsidRDefault="00981F60" w:rsidP="009303F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303F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  <w:r w:rsidR="009303F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127" w:type="dxa"/>
          </w:tcPr>
          <w:p w14:paraId="52A57087" w14:textId="77777777" w:rsidR="009303F6" w:rsidRPr="00981F60" w:rsidRDefault="009303F6" w:rsidP="009303F6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FDAC1BC" w14:textId="1D68A96F" w:rsidR="009303F6" w:rsidRPr="00981F60" w:rsidRDefault="00981F60" w:rsidP="009303F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9303F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814</w:t>
            </w:r>
            <w:r w:rsidR="009303F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559</w:t>
            </w:r>
          </w:p>
        </w:tc>
        <w:tc>
          <w:tcPr>
            <w:tcW w:w="48" w:type="dxa"/>
          </w:tcPr>
          <w:p w14:paraId="76472934" w14:textId="77777777" w:rsidR="009303F6" w:rsidRPr="00981F60" w:rsidRDefault="009303F6" w:rsidP="009303F6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E058394" w14:textId="046AB8B4" w:rsidR="003F1549" w:rsidRPr="00981F60" w:rsidRDefault="00981F60" w:rsidP="00B9028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3F154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  <w:r w:rsidR="003F154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703</w:t>
            </w:r>
          </w:p>
        </w:tc>
      </w:tr>
    </w:tbl>
    <w:p w14:paraId="347FE63D" w14:textId="77777777" w:rsidR="00324930" w:rsidRPr="00981F60" w:rsidRDefault="00324930" w:rsidP="005857FA">
      <w:pPr>
        <w:spacing w:before="120"/>
        <w:ind w:right="33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1" w:name="_Hlk75405997"/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bookmarkEnd w:id="11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EF100B" w:rsidRPr="00981F60" w14:paraId="433B184C" w14:textId="77777777" w:rsidTr="00C33CA0">
        <w:trPr>
          <w:trHeight w:val="315"/>
        </w:trPr>
        <w:tc>
          <w:tcPr>
            <w:tcW w:w="1710" w:type="dxa"/>
          </w:tcPr>
          <w:p w14:paraId="29B08B07" w14:textId="77777777" w:rsidR="004E1A50" w:rsidRPr="00981F60" w:rsidRDefault="004E1A50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74D24F5A" w14:textId="77777777" w:rsidR="004E1A50" w:rsidRPr="00981F60" w:rsidRDefault="004E1A5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00B" w:rsidRPr="00981F60" w14:paraId="176C2B39" w14:textId="77777777" w:rsidTr="00C33CA0">
        <w:trPr>
          <w:trHeight w:val="279"/>
        </w:trPr>
        <w:tc>
          <w:tcPr>
            <w:tcW w:w="1710" w:type="dxa"/>
          </w:tcPr>
          <w:p w14:paraId="4D1FE4F7" w14:textId="77777777" w:rsidR="004E1A50" w:rsidRPr="00981F60" w:rsidRDefault="004E1A50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5B9FAAE6" w14:textId="15756F3E" w:rsidR="004E1A50" w:rsidRPr="00981F60" w:rsidRDefault="004E1A5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D9349A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หกเดือน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EF100B" w:rsidRPr="00981F60" w14:paraId="2D5AF180" w14:textId="77777777" w:rsidTr="00C33CA0">
        <w:trPr>
          <w:trHeight w:val="356"/>
        </w:trPr>
        <w:tc>
          <w:tcPr>
            <w:tcW w:w="1710" w:type="dxa"/>
          </w:tcPr>
          <w:p w14:paraId="2BC2F23D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70D3E167" w14:textId="474583E3" w:rsidR="00BE01C5" w:rsidRPr="00981F60" w:rsidRDefault="00981F6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20" w:type="dxa"/>
          </w:tcPr>
          <w:p w14:paraId="0B7B250E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0E494EA6" w14:textId="7BD1C687" w:rsidR="00BE01C5" w:rsidRPr="00981F60" w:rsidRDefault="00981F6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981F60" w14:paraId="6D4A2E86" w14:textId="77777777" w:rsidTr="00C33CA0">
        <w:trPr>
          <w:trHeight w:val="356"/>
        </w:trPr>
        <w:tc>
          <w:tcPr>
            <w:tcW w:w="1710" w:type="dxa"/>
          </w:tcPr>
          <w:p w14:paraId="14EF8203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435B5DA5" w14:textId="77777777" w:rsidR="00BE01C5" w:rsidRPr="00981F60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</w:tcPr>
          <w:p w14:paraId="23245165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435349FC" w14:textId="77777777" w:rsidR="00BE01C5" w:rsidRPr="00981F60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981F60" w14:paraId="232CFCA7" w14:textId="77777777" w:rsidTr="00C33CA0">
        <w:trPr>
          <w:trHeight w:val="727"/>
        </w:trPr>
        <w:tc>
          <w:tcPr>
            <w:tcW w:w="1710" w:type="dxa"/>
          </w:tcPr>
          <w:p w14:paraId="51E7ACAF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FD8A5E4" w14:textId="77777777" w:rsidR="00185EC6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5610061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2558804D" w14:textId="77777777" w:rsidR="00185EC6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F3ED593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vAlign w:val="center"/>
          </w:tcPr>
          <w:p w14:paraId="38944CCF" w14:textId="77777777" w:rsidR="00BE01C5" w:rsidRPr="00981F60" w:rsidRDefault="00BE01C5" w:rsidP="00933290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2C5363F6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162EA824" w14:textId="77777777" w:rsidR="00185EC6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16F52367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vAlign w:val="center"/>
          </w:tcPr>
          <w:p w14:paraId="555BF458" w14:textId="77777777" w:rsidR="00185EC6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3B9AA36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vAlign w:val="center"/>
          </w:tcPr>
          <w:p w14:paraId="44C3B614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0A5D" w:rsidRPr="00981F60" w14:paraId="75C87875" w14:textId="77777777" w:rsidTr="00C33CA0">
        <w:trPr>
          <w:trHeight w:val="356"/>
        </w:trPr>
        <w:tc>
          <w:tcPr>
            <w:tcW w:w="1710" w:type="dxa"/>
          </w:tcPr>
          <w:p w14:paraId="0FE54EEA" w14:textId="77777777" w:rsidR="00C30A5D" w:rsidRPr="00981F60" w:rsidRDefault="00C30A5D" w:rsidP="00C30A5D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</w:tcPr>
          <w:p w14:paraId="6B111BFB" w14:textId="0671A055" w:rsidR="00C30A5D" w:rsidRPr="00981F60" w:rsidRDefault="00981F60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227D5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088</w:t>
            </w:r>
            <w:r w:rsidR="00227D5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314</w:t>
            </w:r>
          </w:p>
        </w:tc>
        <w:tc>
          <w:tcPr>
            <w:tcW w:w="141" w:type="dxa"/>
          </w:tcPr>
          <w:p w14:paraId="0A6B5623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D42A32" w14:textId="097D1B7C" w:rsidR="00C30A5D" w:rsidRPr="00981F60" w:rsidRDefault="00981F60" w:rsidP="00C30A5D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227D59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227D59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835</w:t>
            </w:r>
          </w:p>
        </w:tc>
        <w:tc>
          <w:tcPr>
            <w:tcW w:w="90" w:type="dxa"/>
          </w:tcPr>
          <w:p w14:paraId="3063A3D2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9907917" w14:textId="52EC6C8D" w:rsidR="00C30A5D" w:rsidRPr="00981F60" w:rsidRDefault="00981F60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227D5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  <w:r w:rsidR="00227D5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20" w:type="dxa"/>
          </w:tcPr>
          <w:p w14:paraId="36826456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</w:tcPr>
          <w:p w14:paraId="4350102F" w14:textId="410B4430" w:rsidR="00C30A5D" w:rsidRPr="00981F60" w:rsidRDefault="00981F60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38502F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  <w:r w:rsidR="0038502F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594</w:t>
            </w:r>
          </w:p>
        </w:tc>
        <w:tc>
          <w:tcPr>
            <w:tcW w:w="80" w:type="dxa"/>
          </w:tcPr>
          <w:p w14:paraId="7189A5DA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8AC80AD" w14:textId="4DEF7430" w:rsidR="00C30A5D" w:rsidRPr="00981F60" w:rsidRDefault="00981F60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="009C166C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</w:t>
            </w:r>
            <w:r w:rsidR="009C166C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88" w:type="dxa"/>
          </w:tcPr>
          <w:p w14:paraId="1CD136A8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2A7B4A" w14:textId="0D3C8C10" w:rsidR="000247FF" w:rsidRPr="00981F60" w:rsidRDefault="00981F60" w:rsidP="00B9028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7536ED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806</w:t>
            </w:r>
            <w:r w:rsidR="007536ED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521</w:t>
            </w:r>
          </w:p>
        </w:tc>
      </w:tr>
    </w:tbl>
    <w:p w14:paraId="7E2BCB91" w14:textId="7CA21391" w:rsidR="00BE01C5" w:rsidRPr="00981F60" w:rsidRDefault="00BE01C5" w:rsidP="005857FA">
      <w:pPr>
        <w:spacing w:before="120"/>
        <w:ind w:right="33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EF100B" w:rsidRPr="00981F60" w14:paraId="1B6F1C86" w14:textId="77777777" w:rsidTr="00860DBF">
        <w:tc>
          <w:tcPr>
            <w:tcW w:w="1710" w:type="dxa"/>
          </w:tcPr>
          <w:p w14:paraId="712D77B4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7856224F" w14:textId="77777777" w:rsidR="00BE01C5" w:rsidRPr="00981F60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981F60" w14:paraId="4D23DAD9" w14:textId="77777777" w:rsidTr="00860DBF">
        <w:tc>
          <w:tcPr>
            <w:tcW w:w="1710" w:type="dxa"/>
          </w:tcPr>
          <w:p w14:paraId="10A602D8" w14:textId="77777777" w:rsidR="00354998" w:rsidRPr="00981F60" w:rsidRDefault="00354998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4BC7DADB" w14:textId="7A5A742D" w:rsidR="00354998" w:rsidRPr="00981F60" w:rsidRDefault="00141F08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D9349A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หกเดือน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1A689A" w:rsidRPr="00981F60" w14:paraId="502C5B81" w14:textId="77777777" w:rsidTr="00C33CA0">
        <w:tc>
          <w:tcPr>
            <w:tcW w:w="1710" w:type="dxa"/>
          </w:tcPr>
          <w:p w14:paraId="738FA81F" w14:textId="77777777" w:rsidR="001A689A" w:rsidRPr="00981F60" w:rsidRDefault="001A689A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69319FAD" w14:textId="1BD4A194" w:rsidR="001A689A" w:rsidRPr="00981F60" w:rsidRDefault="00981F6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36" w:type="dxa"/>
          </w:tcPr>
          <w:p w14:paraId="2FC797C6" w14:textId="77777777" w:rsidR="001A689A" w:rsidRPr="00981F60" w:rsidRDefault="001A689A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17165E4D" w14:textId="158C4879" w:rsidR="001A689A" w:rsidRPr="00981F60" w:rsidRDefault="00981F6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981F60" w14:paraId="004EC664" w14:textId="77777777" w:rsidTr="00C33CA0">
        <w:tc>
          <w:tcPr>
            <w:tcW w:w="1710" w:type="dxa"/>
          </w:tcPr>
          <w:p w14:paraId="50BF5228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56BFB0C1" w14:textId="77777777" w:rsidR="00BE01C5" w:rsidRPr="00981F60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12ECCF5B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21DB9779" w14:textId="77777777" w:rsidR="00BE01C5" w:rsidRPr="00981F60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981F60" w14:paraId="1D6E16B7" w14:textId="77777777" w:rsidTr="00C33CA0">
        <w:tc>
          <w:tcPr>
            <w:tcW w:w="1710" w:type="dxa"/>
          </w:tcPr>
          <w:p w14:paraId="691D9E1A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04738FE" w14:textId="77777777" w:rsidR="00463084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7623F91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4F2D689A" w14:textId="77777777" w:rsidR="00185EC6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1C12CE5D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18838746" w14:textId="77777777" w:rsidR="00BE01C5" w:rsidRPr="00981F60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08E958D5" w14:textId="77777777" w:rsidR="00BE01C5" w:rsidRPr="00981F60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7B019308" w14:textId="77777777" w:rsidR="00463084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067287D4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72D19579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6D602B68" w14:textId="77777777" w:rsidR="00BE01C5" w:rsidRPr="00981F60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0A5D" w:rsidRPr="00981F60" w14:paraId="35A7B492" w14:textId="77777777" w:rsidTr="005D741F">
        <w:tc>
          <w:tcPr>
            <w:tcW w:w="1710" w:type="dxa"/>
          </w:tcPr>
          <w:p w14:paraId="236A2D8B" w14:textId="77777777" w:rsidR="00C30A5D" w:rsidRPr="00981F60" w:rsidRDefault="00C30A5D" w:rsidP="00C30A5D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bookmarkStart w:id="12" w:name="_Hlk70758440"/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B61F6C7" w14:textId="62C9AEA5" w:rsidR="00C30A5D" w:rsidRPr="00981F60" w:rsidRDefault="00981F60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86CE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779</w:t>
            </w:r>
            <w:r w:rsidR="00086CE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878</w:t>
            </w:r>
          </w:p>
        </w:tc>
        <w:tc>
          <w:tcPr>
            <w:tcW w:w="90" w:type="dxa"/>
          </w:tcPr>
          <w:p w14:paraId="3844FC7F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97638F" w14:textId="552D7B69" w:rsidR="00C30A5D" w:rsidRPr="00981F60" w:rsidRDefault="00981F60" w:rsidP="00C30A5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="00086CEC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842</w:t>
            </w:r>
            <w:r w:rsidR="00086CEC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90" w:type="dxa"/>
          </w:tcPr>
          <w:p w14:paraId="4FD35378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35F95C" w14:textId="506623FF" w:rsidR="00C30A5D" w:rsidRPr="00981F60" w:rsidRDefault="00981F60" w:rsidP="00C30A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086CE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622</w:t>
            </w:r>
            <w:r w:rsidR="00086CE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36" w:type="dxa"/>
          </w:tcPr>
          <w:p w14:paraId="26AC254D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1FBD96" w14:textId="2B6B84B5" w:rsidR="00C30A5D" w:rsidRPr="00981F60" w:rsidRDefault="00981F60" w:rsidP="00C30A5D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6731C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  <w:r w:rsidR="006731C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127" w:type="dxa"/>
          </w:tcPr>
          <w:p w14:paraId="1DB8E954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9DBFA14" w14:textId="6EC6ABBB" w:rsidR="00C30A5D" w:rsidRPr="00981F60" w:rsidRDefault="00981F60" w:rsidP="00C30A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  <w:r w:rsidR="00223652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  <w:r w:rsidR="00223652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48" w:type="dxa"/>
          </w:tcPr>
          <w:p w14:paraId="6715C4CE" w14:textId="77777777" w:rsidR="00C30A5D" w:rsidRPr="00981F60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92BF01F" w14:textId="4832E2D4" w:rsidR="008B4296" w:rsidRPr="00981F60" w:rsidRDefault="00981F60" w:rsidP="00981F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="0091002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  <w:r w:rsidR="0091002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</w:p>
        </w:tc>
      </w:tr>
      <w:bookmarkEnd w:id="10"/>
      <w:bookmarkEnd w:id="12"/>
    </w:tbl>
    <w:p w14:paraId="1EB6B4FB" w14:textId="77777777" w:rsidR="00981F60" w:rsidRPr="00981F60" w:rsidRDefault="00981F60">
      <w:pPr>
        <w:rPr>
          <w:rFonts w:asciiTheme="majorBidi" w:hAnsiTheme="majorBidi" w:cstheme="majorBidi"/>
          <w:b/>
          <w:bCs/>
          <w:cs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</w:p>
    <w:p w14:paraId="6ED6936A" w14:textId="493C3DEC" w:rsidR="00D560C6" w:rsidRPr="00981F60" w:rsidRDefault="00D560C6" w:rsidP="00F869C7">
      <w:pPr>
        <w:numPr>
          <w:ilvl w:val="0"/>
          <w:numId w:val="25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ค่าใช้จ่ายภาษีเงินได้</w:t>
      </w:r>
    </w:p>
    <w:p w14:paraId="38E23867" w14:textId="77777777" w:rsidR="00F61536" w:rsidRPr="00981F60" w:rsidRDefault="00362DBD" w:rsidP="002228FD">
      <w:pPr>
        <w:ind w:left="540" w:right="47"/>
        <w:jc w:val="thaiDistribute"/>
        <w:rPr>
          <w:rFonts w:asciiTheme="majorBidi" w:hAnsiTheme="majorBidi" w:cstheme="majorBidi"/>
          <w:spacing w:val="-6"/>
        </w:rPr>
      </w:pPr>
      <w:r w:rsidRPr="00981F60">
        <w:rPr>
          <w:rFonts w:asciiTheme="majorBidi" w:hAnsiTheme="majorBidi" w:cstheme="majorBidi"/>
          <w:spacing w:val="-6"/>
          <w:cs/>
        </w:rPr>
        <w:t>กลุ่มบริษัท</w:t>
      </w:r>
      <w:r w:rsidR="00D560C6" w:rsidRPr="00981F60">
        <w:rPr>
          <w:rFonts w:asciiTheme="majorBidi" w:hAnsiTheme="majorBidi" w:cstheme="majorBidi"/>
          <w:spacing w:val="-6"/>
          <w:cs/>
        </w:rPr>
        <w:t>รับรู้ค่าใช้จ่ายภาษีเงินได้</w:t>
      </w:r>
      <w:r w:rsidR="00FB3826" w:rsidRPr="00981F60">
        <w:rPr>
          <w:rFonts w:asciiTheme="majorBidi" w:hAnsiTheme="majorBidi" w:cstheme="majorBidi"/>
          <w:spacing w:val="-6"/>
          <w:cs/>
        </w:rPr>
        <w:t>ของงวดปัจจุบัน</w:t>
      </w:r>
      <w:r w:rsidRPr="00981F60">
        <w:rPr>
          <w:rFonts w:asciiTheme="majorBidi" w:hAnsiTheme="majorBidi" w:cstheme="majorBidi"/>
          <w:spacing w:val="-6"/>
          <w:cs/>
        </w:rPr>
        <w:t>จาก</w:t>
      </w:r>
      <w:r w:rsidR="00D560C6" w:rsidRPr="00981F60">
        <w:rPr>
          <w:rFonts w:asciiTheme="majorBidi" w:hAnsiTheme="majorBidi" w:cstheme="majorBidi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599A9AA9" w14:textId="402F42C7" w:rsidR="00F61536" w:rsidRPr="00981F60" w:rsidRDefault="00F61536" w:rsidP="00F130BC">
      <w:pPr>
        <w:spacing w:before="240" w:after="120"/>
        <w:ind w:left="547" w:right="29"/>
        <w:jc w:val="thaiDistribute"/>
        <w:rPr>
          <w:rFonts w:asciiTheme="majorBidi" w:hAnsiTheme="majorBidi" w:cstheme="majorBidi"/>
        </w:rPr>
      </w:pPr>
      <w:bookmarkStart w:id="13" w:name="_Hlk65852183"/>
      <w:r w:rsidRPr="00981F60">
        <w:rPr>
          <w:rFonts w:asciiTheme="majorBidi" w:hAnsiTheme="majorBidi" w:cstheme="majorBidi"/>
          <w:spacing w:val="-6"/>
          <w:cs/>
        </w:rPr>
        <w:t>ค่าใช้จ่ายภาษี</w:t>
      </w:r>
      <w:r w:rsidRPr="00981F60">
        <w:rPr>
          <w:rFonts w:asciiTheme="majorBidi" w:hAnsiTheme="majorBidi" w:cstheme="majorBidi"/>
          <w:b/>
          <w:spacing w:val="-4"/>
          <w:cs/>
        </w:rPr>
        <w:t>เงินได้ที่รับรู้ใน</w:t>
      </w:r>
      <w:r w:rsidRPr="00981F60">
        <w:rPr>
          <w:rFonts w:asciiTheme="majorBidi" w:hAnsiTheme="majorBidi" w:cstheme="majorBidi"/>
          <w:cs/>
        </w:rPr>
        <w:t xml:space="preserve">งบกำไรขาดทุนและกำไรขาดทุนเบ็ดเสร็จอื่น </w:t>
      </w:r>
      <w:r w:rsidR="005811C9" w:rsidRPr="00981F60">
        <w:rPr>
          <w:rFonts w:asciiTheme="majorBidi" w:hAnsiTheme="majorBidi" w:cstheme="majorBidi"/>
          <w:cs/>
        </w:rPr>
        <w:t>สำหรับ</w:t>
      </w:r>
      <w:r w:rsidR="00B65550" w:rsidRPr="00981F60">
        <w:rPr>
          <w:rFonts w:asciiTheme="majorBidi" w:hAnsiTheme="majorBidi" w:cstheme="majorBidi"/>
          <w:cs/>
        </w:rPr>
        <w:t>งวด</w:t>
      </w:r>
      <w:r w:rsidR="00414945" w:rsidRPr="00981F60">
        <w:rPr>
          <w:rFonts w:asciiTheme="majorBidi" w:hAnsiTheme="majorBidi" w:cstheme="majorBidi"/>
          <w:cs/>
        </w:rPr>
        <w:t>สามเดือนแล</w:t>
      </w:r>
      <w:r w:rsidR="0020018D" w:rsidRPr="00981F60">
        <w:rPr>
          <w:rFonts w:asciiTheme="majorBidi" w:hAnsiTheme="majorBidi" w:cstheme="majorBidi"/>
          <w:cs/>
        </w:rPr>
        <w:t>ะ</w:t>
      </w:r>
      <w:r w:rsidR="00791381" w:rsidRPr="00981F60">
        <w:rPr>
          <w:rFonts w:asciiTheme="majorBidi" w:hAnsiTheme="majorBidi" w:cstheme="majorBidi"/>
        </w:rPr>
        <w:br/>
      </w:r>
      <w:r w:rsidR="00D9349A" w:rsidRPr="00981F60">
        <w:rPr>
          <w:rFonts w:asciiTheme="majorBidi" w:hAnsiTheme="majorBidi" w:cstheme="majorBidi"/>
          <w:cs/>
        </w:rPr>
        <w:t>หกเดือน</w:t>
      </w:r>
      <w:r w:rsidR="00B65550" w:rsidRPr="00981F60">
        <w:rPr>
          <w:rFonts w:asciiTheme="majorBidi" w:hAnsiTheme="majorBidi" w:cstheme="majorBidi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1A689A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2664BF" w:rsidRPr="00981F60">
        <w:rPr>
          <w:rFonts w:asciiTheme="majorBidi" w:hAnsiTheme="majorBidi" w:cstheme="majorBidi"/>
        </w:rPr>
        <w:t xml:space="preserve"> </w:t>
      </w:r>
      <w:r w:rsidR="002664BF" w:rsidRPr="00981F60">
        <w:rPr>
          <w:rFonts w:asciiTheme="majorBidi" w:hAnsiTheme="majorBidi" w:cstheme="majorBidi"/>
          <w:cs/>
        </w:rPr>
        <w:t xml:space="preserve">และ </w:t>
      </w:r>
      <w:r w:rsidR="00981F60" w:rsidRPr="00981F60">
        <w:rPr>
          <w:rFonts w:asciiTheme="majorBidi" w:hAnsiTheme="majorBidi" w:cstheme="majorBidi"/>
        </w:rPr>
        <w:t>2568</w:t>
      </w:r>
      <w:r w:rsidR="002664BF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มีดังนี้</w:t>
      </w: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EF100B" w:rsidRPr="00981F60" w14:paraId="59A4B757" w14:textId="77777777" w:rsidTr="002D3121">
        <w:trPr>
          <w:cantSplit/>
          <w:tblHeader/>
        </w:trPr>
        <w:tc>
          <w:tcPr>
            <w:tcW w:w="3719" w:type="dxa"/>
          </w:tcPr>
          <w:p w14:paraId="1B2C3E08" w14:textId="77777777" w:rsidR="00BC7E7E" w:rsidRPr="00981F60" w:rsidRDefault="00BC7E7E" w:rsidP="002228FD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547D52" w14:textId="77777777" w:rsidR="00BC7E7E" w:rsidRPr="00981F60" w:rsidRDefault="00BC7E7E" w:rsidP="002228FD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358600C" w14:textId="77777777" w:rsidR="00BC7E7E" w:rsidRPr="00981F60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697B1C" w14:textId="77777777" w:rsidR="00BC7E7E" w:rsidRPr="00981F60" w:rsidRDefault="00BC7E7E" w:rsidP="002228FD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981F60" w14:paraId="57AA7C84" w14:textId="77777777" w:rsidTr="002D3121">
        <w:trPr>
          <w:cantSplit/>
          <w:tblHeader/>
        </w:trPr>
        <w:tc>
          <w:tcPr>
            <w:tcW w:w="3719" w:type="dxa"/>
          </w:tcPr>
          <w:p w14:paraId="1F1A5A1A" w14:textId="77777777" w:rsidR="00BC7E7E" w:rsidRPr="00981F60" w:rsidRDefault="00BC7E7E" w:rsidP="002228FD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0FF5496" w14:textId="77777777" w:rsidR="00BC7E7E" w:rsidRPr="00981F60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5CE0B8" w14:textId="77777777" w:rsidR="00BC7E7E" w:rsidRPr="00981F60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C25F810" w14:textId="77777777" w:rsidR="00BC7E7E" w:rsidRPr="00981F60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981F60" w14:paraId="44192BF3" w14:textId="77777777" w:rsidTr="002D3121">
        <w:trPr>
          <w:cantSplit/>
          <w:tblHeader/>
        </w:trPr>
        <w:tc>
          <w:tcPr>
            <w:tcW w:w="3719" w:type="dxa"/>
          </w:tcPr>
          <w:p w14:paraId="4277B3C9" w14:textId="77777777" w:rsidR="00A954CD" w:rsidRPr="00981F60" w:rsidRDefault="00A954CD" w:rsidP="002228F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5390C13" w14:textId="1BB1E22E" w:rsidR="00A954CD" w:rsidRPr="00981F60" w:rsidRDefault="00A954CD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2F06BD"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สาม</w:t>
            </w:r>
            <w:r w:rsidR="00D9349A"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</w:t>
            </w:r>
            <w:r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0" w:type="dxa"/>
          </w:tcPr>
          <w:p w14:paraId="7890F783" w14:textId="77777777" w:rsidR="00A954CD" w:rsidRPr="00981F60" w:rsidRDefault="00A954CD" w:rsidP="002228FD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C7448C9" w14:textId="21552004" w:rsidR="00A954CD" w:rsidRPr="00981F60" w:rsidRDefault="00A954CD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2F06BD"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สาม</w:t>
            </w:r>
            <w:r w:rsidR="00D9349A"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เดือน</w:t>
            </w:r>
            <w:r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สิ้นสุดวันที่</w:t>
            </w:r>
          </w:p>
        </w:tc>
      </w:tr>
      <w:tr w:rsidR="001A689A" w:rsidRPr="00981F60" w14:paraId="6E78A8EC" w14:textId="77777777" w:rsidTr="002D3121">
        <w:trPr>
          <w:cantSplit/>
          <w:tblHeader/>
        </w:trPr>
        <w:tc>
          <w:tcPr>
            <w:tcW w:w="3719" w:type="dxa"/>
          </w:tcPr>
          <w:p w14:paraId="14B7D688" w14:textId="77777777" w:rsidR="001A689A" w:rsidRPr="00981F60" w:rsidRDefault="001A689A" w:rsidP="002228F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ADDD4B" w14:textId="09D27D12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216" w:type="dxa"/>
          </w:tcPr>
          <w:p w14:paraId="080F87CD" w14:textId="77777777" w:rsidR="001A689A" w:rsidRPr="00981F60" w:rsidRDefault="001A689A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97932" w14:textId="199B6F84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700B5611" w14:textId="77777777" w:rsidR="001A689A" w:rsidRPr="00981F60" w:rsidRDefault="001A689A" w:rsidP="002228FD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F1C162" w14:textId="744EAD75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62" w:type="dxa"/>
          </w:tcPr>
          <w:p w14:paraId="3E94CC81" w14:textId="77777777" w:rsidR="001A689A" w:rsidRPr="00981F60" w:rsidRDefault="001A689A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764D19" w14:textId="78D42427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</w:tr>
      <w:tr w:rsidR="001A689A" w:rsidRPr="00981F60" w14:paraId="742B231E" w14:textId="77777777" w:rsidTr="002D3121">
        <w:trPr>
          <w:cantSplit/>
          <w:tblHeader/>
        </w:trPr>
        <w:tc>
          <w:tcPr>
            <w:tcW w:w="3719" w:type="dxa"/>
          </w:tcPr>
          <w:p w14:paraId="25F554DB" w14:textId="77777777" w:rsidR="001A689A" w:rsidRPr="00981F60" w:rsidRDefault="001A689A" w:rsidP="002228F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C5176C" w14:textId="534316CD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216" w:type="dxa"/>
          </w:tcPr>
          <w:p w14:paraId="5720571C" w14:textId="77777777" w:rsidR="001A689A" w:rsidRPr="00981F60" w:rsidRDefault="001A689A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AB4F3" w14:textId="7A91847C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80" w:type="dxa"/>
          </w:tcPr>
          <w:p w14:paraId="2BBC97B5" w14:textId="77777777" w:rsidR="001A689A" w:rsidRPr="00981F60" w:rsidRDefault="001A689A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4D4E4" w14:textId="45B37A01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62" w:type="dxa"/>
          </w:tcPr>
          <w:p w14:paraId="23381C60" w14:textId="77777777" w:rsidR="001A689A" w:rsidRPr="00981F60" w:rsidRDefault="001A689A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A557EE" w14:textId="4C39EFCF" w:rsidR="001A689A" w:rsidRPr="00981F60" w:rsidRDefault="00981F60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</w:tr>
      <w:tr w:rsidR="00EF100B" w:rsidRPr="00981F60" w14:paraId="68AABE71" w14:textId="77777777" w:rsidTr="002D3121">
        <w:trPr>
          <w:cantSplit/>
        </w:trPr>
        <w:tc>
          <w:tcPr>
            <w:tcW w:w="3719" w:type="dxa"/>
          </w:tcPr>
          <w:p w14:paraId="35EF380D" w14:textId="77777777" w:rsidR="00545DE8" w:rsidRPr="00981F60" w:rsidRDefault="00545DE8" w:rsidP="002228F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354611D5" w14:textId="77777777" w:rsidR="00545DE8" w:rsidRPr="00B9028A" w:rsidRDefault="00545DE8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5C26DA50" w14:textId="77777777" w:rsidR="00545DE8" w:rsidRPr="00981F60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922945" w14:textId="77777777" w:rsidR="00545DE8" w:rsidRPr="00B9028A" w:rsidRDefault="00545DE8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7461FB8" w14:textId="77777777" w:rsidR="00545DE8" w:rsidRPr="00981F60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3BC603" w14:textId="77777777" w:rsidR="00545DE8" w:rsidRPr="00981F60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2837B4" w14:textId="77777777" w:rsidR="00545DE8" w:rsidRPr="00981F60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9EDF3B1" w14:textId="77777777" w:rsidR="00545DE8" w:rsidRPr="00981F60" w:rsidRDefault="00545DE8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1303" w:rsidRPr="00981F60" w14:paraId="3A40B91B" w14:textId="77777777">
        <w:trPr>
          <w:cantSplit/>
        </w:trPr>
        <w:tc>
          <w:tcPr>
            <w:tcW w:w="3719" w:type="dxa"/>
          </w:tcPr>
          <w:p w14:paraId="7958D987" w14:textId="77777777" w:rsidR="00F41303" w:rsidRPr="00981F60" w:rsidRDefault="00F41303" w:rsidP="00F4130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609E0022" w14:textId="6B27F0E6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16" w:type="dxa"/>
          </w:tcPr>
          <w:p w14:paraId="28780E5E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20CBE2D9" w14:textId="03C90911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80" w:type="dxa"/>
          </w:tcPr>
          <w:p w14:paraId="48CA693C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18340ACD" w14:textId="35333416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62" w:type="dxa"/>
          </w:tcPr>
          <w:p w14:paraId="1F8F1272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C36D30" w14:textId="30432E8A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</w:tr>
      <w:tr w:rsidR="00F41303" w:rsidRPr="00981F60" w14:paraId="7DDD0618" w14:textId="77777777" w:rsidTr="002D3121">
        <w:trPr>
          <w:cantSplit/>
        </w:trPr>
        <w:tc>
          <w:tcPr>
            <w:tcW w:w="3719" w:type="dxa"/>
          </w:tcPr>
          <w:p w14:paraId="600A2583" w14:textId="77777777" w:rsidR="00F41303" w:rsidRPr="00981F60" w:rsidRDefault="00F41303" w:rsidP="00F413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004DF13A" w14:textId="77777777" w:rsidR="00F41303" w:rsidRPr="00B9028A" w:rsidRDefault="00F41303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492C015B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CDE3F" w14:textId="77777777" w:rsidR="00F41303" w:rsidRPr="00981F60" w:rsidRDefault="00F41303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26E51D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305549" w14:textId="77777777" w:rsidR="00F41303" w:rsidRPr="00B9028A" w:rsidRDefault="00F41303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4E44C3DC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F1AAFF4" w14:textId="77777777" w:rsidR="00F41303" w:rsidRPr="00981F60" w:rsidRDefault="00F41303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1303" w:rsidRPr="00981F60" w14:paraId="23DCA955" w14:textId="77777777" w:rsidTr="00B9028A">
        <w:trPr>
          <w:cantSplit/>
          <w:trHeight w:val="74"/>
        </w:trPr>
        <w:tc>
          <w:tcPr>
            <w:tcW w:w="3719" w:type="dxa"/>
          </w:tcPr>
          <w:p w14:paraId="233FBA7C" w14:textId="77777777" w:rsidR="00F41303" w:rsidRPr="00981F60" w:rsidRDefault="00F41303" w:rsidP="00F413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E1F2F3" w14:textId="3FC90F02" w:rsidR="00F41303" w:rsidRPr="00981F60" w:rsidRDefault="00DE49CE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22E32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2E671" w14:textId="4FDFBD17" w:rsidR="00F41303" w:rsidRPr="00981F60" w:rsidRDefault="00F41303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231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EF5252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A35E264" w14:textId="75735954" w:rsidR="00F41303" w:rsidRPr="00981F60" w:rsidRDefault="00DE49CE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086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3ADE8F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78F1AE" w14:textId="2964887F" w:rsidR="00F41303" w:rsidRPr="00981F60" w:rsidRDefault="00F41303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41303" w:rsidRPr="00981F60" w14:paraId="5D57C0CE" w14:textId="77777777" w:rsidTr="002D3121">
        <w:trPr>
          <w:cantSplit/>
        </w:trPr>
        <w:tc>
          <w:tcPr>
            <w:tcW w:w="3719" w:type="dxa"/>
          </w:tcPr>
          <w:p w14:paraId="6358E4F0" w14:textId="77777777" w:rsidR="00F41303" w:rsidRPr="00981F60" w:rsidRDefault="00F41303" w:rsidP="00F4130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53BAD4" w14:textId="47114795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16" w:type="dxa"/>
          </w:tcPr>
          <w:p w14:paraId="7B334994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9AA88D" w14:textId="055FD638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80" w:type="dxa"/>
          </w:tcPr>
          <w:p w14:paraId="3D4117BE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38AADF" w14:textId="78CC832D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054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62" w:type="dxa"/>
          </w:tcPr>
          <w:p w14:paraId="69FFCE21" w14:textId="77777777" w:rsidR="00F41303" w:rsidRPr="00981F60" w:rsidRDefault="00F41303" w:rsidP="00F4130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593ACC5" w14:textId="42405AD5" w:rsidR="00F41303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  <w:r w:rsidR="00F41303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</w:p>
        </w:tc>
      </w:tr>
    </w:tbl>
    <w:p w14:paraId="1F802AB8" w14:textId="77777777" w:rsidR="002F06BD" w:rsidRPr="00981F60" w:rsidRDefault="002F06BD" w:rsidP="002228FD">
      <w:pPr>
        <w:rPr>
          <w:rFonts w:asciiTheme="majorBidi" w:hAnsiTheme="majorBidi" w:cstheme="majorBidi"/>
        </w:rPr>
      </w:pPr>
      <w:bookmarkStart w:id="14" w:name="_Hlk65853377"/>
      <w:bookmarkEnd w:id="13"/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2F06BD" w:rsidRPr="00981F60" w14:paraId="7C5F9FC5" w14:textId="77777777">
        <w:trPr>
          <w:cantSplit/>
          <w:tblHeader/>
        </w:trPr>
        <w:tc>
          <w:tcPr>
            <w:tcW w:w="3719" w:type="dxa"/>
          </w:tcPr>
          <w:p w14:paraId="12F3857A" w14:textId="77777777" w:rsidR="002F06BD" w:rsidRPr="00981F60" w:rsidRDefault="002F06BD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3544861" w14:textId="77777777" w:rsidR="002F06BD" w:rsidRPr="00981F60" w:rsidRDefault="002F06BD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696769" w14:textId="77777777" w:rsidR="002F06BD" w:rsidRPr="00981F60" w:rsidRDefault="002F06B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B10D7F" w14:textId="77777777" w:rsidR="002F06BD" w:rsidRPr="00981F60" w:rsidRDefault="002F06BD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2F06BD" w:rsidRPr="00981F60" w14:paraId="1609CAC3" w14:textId="77777777">
        <w:trPr>
          <w:cantSplit/>
          <w:tblHeader/>
        </w:trPr>
        <w:tc>
          <w:tcPr>
            <w:tcW w:w="3719" w:type="dxa"/>
          </w:tcPr>
          <w:p w14:paraId="7B813236" w14:textId="77777777" w:rsidR="002F06BD" w:rsidRPr="00981F60" w:rsidRDefault="002F06BD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26704651" w14:textId="77777777" w:rsidR="002F06BD" w:rsidRPr="00981F60" w:rsidRDefault="002F06B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C465F47" w14:textId="77777777" w:rsidR="002F06BD" w:rsidRPr="00981F60" w:rsidRDefault="002F06B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2C1F610" w14:textId="77777777" w:rsidR="002F06BD" w:rsidRPr="00981F60" w:rsidRDefault="002F06B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06BD" w:rsidRPr="00981F60" w14:paraId="29A89987" w14:textId="77777777">
        <w:trPr>
          <w:cantSplit/>
          <w:tblHeader/>
        </w:trPr>
        <w:tc>
          <w:tcPr>
            <w:tcW w:w="3719" w:type="dxa"/>
          </w:tcPr>
          <w:p w14:paraId="10B45390" w14:textId="77777777" w:rsidR="002F06BD" w:rsidRPr="00981F60" w:rsidRDefault="002F06B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70F6820B" w14:textId="77777777" w:rsidR="002F06BD" w:rsidRPr="00981F60" w:rsidRDefault="002F06B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80" w:type="dxa"/>
          </w:tcPr>
          <w:p w14:paraId="3BE7CBD2" w14:textId="77777777" w:rsidR="002F06BD" w:rsidRPr="00981F60" w:rsidRDefault="002F06BD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682F973" w14:textId="77777777" w:rsidR="002F06BD" w:rsidRPr="00981F60" w:rsidRDefault="002F06B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2F06BD" w:rsidRPr="00981F60" w14:paraId="10DDC66F" w14:textId="77777777">
        <w:trPr>
          <w:cantSplit/>
          <w:tblHeader/>
        </w:trPr>
        <w:tc>
          <w:tcPr>
            <w:tcW w:w="3719" w:type="dxa"/>
          </w:tcPr>
          <w:p w14:paraId="4416A756" w14:textId="77777777" w:rsidR="002F06BD" w:rsidRPr="00981F60" w:rsidRDefault="002F06B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41E592C" w14:textId="7FBE2ADF" w:rsidR="002F06BD" w:rsidRPr="00981F60" w:rsidRDefault="00981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216" w:type="dxa"/>
          </w:tcPr>
          <w:p w14:paraId="0B4FB90A" w14:textId="77777777" w:rsidR="002F06BD" w:rsidRPr="00981F60" w:rsidRDefault="002F06B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7A7620" w14:textId="67B476D3" w:rsidR="002F06BD" w:rsidRPr="00981F60" w:rsidRDefault="00981F6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80" w:type="dxa"/>
          </w:tcPr>
          <w:p w14:paraId="511253A9" w14:textId="77777777" w:rsidR="002F06BD" w:rsidRPr="00981F60" w:rsidRDefault="002F06BD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47205069" w14:textId="484FF5A4" w:rsidR="002F06BD" w:rsidRPr="00981F60" w:rsidRDefault="00981F6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  <w:tc>
          <w:tcPr>
            <w:tcW w:w="162" w:type="dxa"/>
          </w:tcPr>
          <w:p w14:paraId="3DB9BA11" w14:textId="77777777" w:rsidR="002F06BD" w:rsidRPr="00981F60" w:rsidRDefault="002F06B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1923E390" w14:textId="1EEDB7A8" w:rsidR="002F06BD" w:rsidRPr="00981F60" w:rsidRDefault="00981F6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F06BD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</w:p>
        </w:tc>
      </w:tr>
      <w:tr w:rsidR="002F06BD" w:rsidRPr="00981F60" w14:paraId="2B5B0D60" w14:textId="77777777">
        <w:trPr>
          <w:cantSplit/>
          <w:tblHeader/>
        </w:trPr>
        <w:tc>
          <w:tcPr>
            <w:tcW w:w="3719" w:type="dxa"/>
          </w:tcPr>
          <w:p w14:paraId="27124FDE" w14:textId="77777777" w:rsidR="002F06BD" w:rsidRPr="00981F60" w:rsidRDefault="002F06B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48EAC54" w14:textId="49FA4EC3" w:rsidR="002F06BD" w:rsidRPr="00981F60" w:rsidRDefault="00981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216" w:type="dxa"/>
          </w:tcPr>
          <w:p w14:paraId="7075BA3A" w14:textId="77777777" w:rsidR="002F06BD" w:rsidRPr="00981F60" w:rsidRDefault="002F06B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76273F" w14:textId="227A8331" w:rsidR="002F06BD" w:rsidRPr="00981F60" w:rsidRDefault="00981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80" w:type="dxa"/>
          </w:tcPr>
          <w:p w14:paraId="22CC968C" w14:textId="77777777" w:rsidR="002F06BD" w:rsidRPr="00981F60" w:rsidRDefault="002F06BD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DB839AD" w14:textId="4978410F" w:rsidR="002F06BD" w:rsidRPr="00981F60" w:rsidRDefault="00981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62" w:type="dxa"/>
          </w:tcPr>
          <w:p w14:paraId="3F8959E5" w14:textId="77777777" w:rsidR="002F06BD" w:rsidRPr="00981F60" w:rsidRDefault="002F06B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134A7AF0" w14:textId="3072C6BA" w:rsidR="002F06BD" w:rsidRPr="00981F60" w:rsidRDefault="00981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</w:tr>
      <w:tr w:rsidR="002F06BD" w:rsidRPr="00981F60" w14:paraId="193C04AF" w14:textId="77777777">
        <w:trPr>
          <w:cantSplit/>
        </w:trPr>
        <w:tc>
          <w:tcPr>
            <w:tcW w:w="3719" w:type="dxa"/>
          </w:tcPr>
          <w:p w14:paraId="5F1CDA97" w14:textId="77777777" w:rsidR="002F06BD" w:rsidRPr="00981F60" w:rsidRDefault="002F06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70FAADF7" w14:textId="77777777" w:rsidR="002F06BD" w:rsidRPr="00B9028A" w:rsidRDefault="002F06BD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5BF0D823" w14:textId="77777777" w:rsidR="002F06BD" w:rsidRPr="00981F60" w:rsidRDefault="002F06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A096D9" w14:textId="77777777" w:rsidR="002F06BD" w:rsidRPr="00B9028A" w:rsidRDefault="002F06BD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C7DE65" w14:textId="77777777" w:rsidR="002F06BD" w:rsidRPr="00981F60" w:rsidRDefault="002F06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6ABA12F" w14:textId="77777777" w:rsidR="002F06BD" w:rsidRPr="00B9028A" w:rsidRDefault="002F06BD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71534F67" w14:textId="77777777" w:rsidR="002F06BD" w:rsidRPr="00981F60" w:rsidRDefault="002F06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41A1FA0" w14:textId="77777777" w:rsidR="002F06BD" w:rsidRPr="00981F60" w:rsidRDefault="002F06BD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14945" w:rsidRPr="00981F60" w14:paraId="35764F5B" w14:textId="77777777">
        <w:trPr>
          <w:cantSplit/>
        </w:trPr>
        <w:tc>
          <w:tcPr>
            <w:tcW w:w="3719" w:type="dxa"/>
          </w:tcPr>
          <w:p w14:paraId="2E8C72F6" w14:textId="77777777" w:rsidR="00414945" w:rsidRPr="00981F60" w:rsidRDefault="00414945" w:rsidP="00414945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5D23027C" w14:textId="49CBE0B0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216" w:type="dxa"/>
          </w:tcPr>
          <w:p w14:paraId="232334F4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8B32951" w14:textId="6716C7E0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80" w:type="dxa"/>
          </w:tcPr>
          <w:p w14:paraId="2C44D681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67E5D0AD" w14:textId="65AFA843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62" w:type="dxa"/>
          </w:tcPr>
          <w:p w14:paraId="7683776D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2C899718" w14:textId="13576306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</w:tr>
      <w:tr w:rsidR="00414945" w:rsidRPr="00981F60" w14:paraId="3AEF46FC" w14:textId="77777777">
        <w:trPr>
          <w:cantSplit/>
        </w:trPr>
        <w:tc>
          <w:tcPr>
            <w:tcW w:w="3719" w:type="dxa"/>
          </w:tcPr>
          <w:p w14:paraId="16CF3585" w14:textId="77777777" w:rsidR="00414945" w:rsidRPr="00981F60" w:rsidRDefault="00414945" w:rsidP="0041494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2644F287" w14:textId="77777777" w:rsidR="00414945" w:rsidRPr="00B9028A" w:rsidRDefault="00414945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3E18FC43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925A4C" w14:textId="77777777" w:rsidR="00414945" w:rsidRPr="00981F60" w:rsidRDefault="00414945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C9F0C26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CA1CEEB" w14:textId="77777777" w:rsidR="00414945" w:rsidRPr="00B9028A" w:rsidRDefault="00414945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</w:tcPr>
          <w:p w14:paraId="768BE14A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F4EBE81" w14:textId="77777777" w:rsidR="00414945" w:rsidRPr="00981F60" w:rsidRDefault="00414945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14945" w:rsidRPr="00981F60" w14:paraId="20CDBA5E" w14:textId="77777777">
        <w:trPr>
          <w:cantSplit/>
          <w:trHeight w:val="252"/>
        </w:trPr>
        <w:tc>
          <w:tcPr>
            <w:tcW w:w="3719" w:type="dxa"/>
          </w:tcPr>
          <w:p w14:paraId="08830F96" w14:textId="77777777" w:rsidR="00414945" w:rsidRPr="00981F60" w:rsidRDefault="00414945" w:rsidP="0041494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6F99F65" w14:textId="1E63F6D2" w:rsidR="00414945" w:rsidRPr="00981F60" w:rsidRDefault="00DE49CE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601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5164BE7B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EC57E4" w14:textId="3E415864" w:rsidR="00414945" w:rsidRPr="00981F60" w:rsidRDefault="00414945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5F48C30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1B2D66B" w14:textId="396E2D02" w:rsidR="00414945" w:rsidRPr="00981F60" w:rsidRDefault="00DE49CE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34D89D90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5217D38" w14:textId="63F45319" w:rsidR="00414945" w:rsidRPr="00981F60" w:rsidRDefault="00414945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14945" w:rsidRPr="00981F60" w14:paraId="4B3B3E21" w14:textId="77777777">
        <w:trPr>
          <w:cantSplit/>
        </w:trPr>
        <w:tc>
          <w:tcPr>
            <w:tcW w:w="3719" w:type="dxa"/>
          </w:tcPr>
          <w:p w14:paraId="0F7366B8" w14:textId="77777777" w:rsidR="00414945" w:rsidRPr="00981F60" w:rsidRDefault="00414945" w:rsidP="00414945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93847A8" w14:textId="0BC70EA4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216" w:type="dxa"/>
          </w:tcPr>
          <w:p w14:paraId="5F21D551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0163BC" w14:textId="26453973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180" w:type="dxa"/>
          </w:tcPr>
          <w:p w14:paraId="405BFEEF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44FF649" w14:textId="5A5A3A66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  <w:r w:rsidR="00DE49CE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162" w:type="dxa"/>
          </w:tcPr>
          <w:p w14:paraId="2AA811BB" w14:textId="77777777" w:rsidR="00414945" w:rsidRPr="00981F60" w:rsidRDefault="00414945" w:rsidP="00414945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CBD0A27" w14:textId="67DA1F3E" w:rsidR="00414945" w:rsidRPr="00981F60" w:rsidRDefault="00981F60" w:rsidP="00B9028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="00414945"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</w:p>
        </w:tc>
      </w:tr>
    </w:tbl>
    <w:p w14:paraId="1829FD53" w14:textId="44AF98A7" w:rsidR="003B635D" w:rsidRPr="00981F60" w:rsidRDefault="003B635D" w:rsidP="002228FD">
      <w:pPr>
        <w:rPr>
          <w:rFonts w:asciiTheme="majorBidi" w:hAnsiTheme="majorBidi" w:cstheme="majorBidi"/>
          <w:cs/>
        </w:rPr>
      </w:pPr>
      <w:r w:rsidRPr="00981F60">
        <w:rPr>
          <w:rFonts w:asciiTheme="majorBidi" w:hAnsiTheme="majorBidi" w:cstheme="majorBidi"/>
          <w:cs/>
        </w:rPr>
        <w:br w:type="page"/>
      </w:r>
    </w:p>
    <w:p w14:paraId="4BBEC258" w14:textId="738E7653" w:rsidR="00BC7E7E" w:rsidRPr="00981F60" w:rsidRDefault="00BC7E7E" w:rsidP="002228FD">
      <w:pPr>
        <w:ind w:left="547" w:right="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</w:t>
      </w:r>
      <w:r w:rsidR="004A6ADA" w:rsidRPr="00981F60">
        <w:rPr>
          <w:rFonts w:asciiTheme="majorBidi" w:hAnsiTheme="majorBidi" w:cstheme="majorBidi"/>
          <w:cs/>
        </w:rPr>
        <w:t>สำหรับงวด</w:t>
      </w:r>
      <w:r w:rsidR="0020018D" w:rsidRPr="00981F60">
        <w:rPr>
          <w:rFonts w:asciiTheme="majorBidi" w:hAnsiTheme="majorBidi" w:cstheme="majorBidi"/>
          <w:cs/>
        </w:rPr>
        <w:t>สามเดือนและ</w:t>
      </w:r>
      <w:r w:rsidR="00981F60" w:rsidRPr="00981F60">
        <w:rPr>
          <w:rFonts w:asciiTheme="majorBidi" w:hAnsiTheme="majorBidi" w:cstheme="majorBidi"/>
          <w:cs/>
        </w:rPr>
        <w:br/>
      </w:r>
      <w:r w:rsidR="00566CA1" w:rsidRPr="00981F60">
        <w:rPr>
          <w:rFonts w:asciiTheme="majorBidi" w:hAnsiTheme="majorBidi" w:cstheme="majorBidi"/>
          <w:cs/>
        </w:rPr>
        <w:t>ห</w:t>
      </w:r>
      <w:r w:rsidR="00D9349A" w:rsidRPr="00981F60">
        <w:rPr>
          <w:rFonts w:asciiTheme="majorBidi" w:hAnsiTheme="majorBidi" w:cstheme="majorBidi"/>
          <w:cs/>
        </w:rPr>
        <w:t>กเดือน</w:t>
      </w:r>
      <w:r w:rsidR="004A6ADA" w:rsidRPr="00981F60">
        <w:rPr>
          <w:rFonts w:asciiTheme="majorBidi" w:hAnsiTheme="majorBidi" w:cstheme="majorBidi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1A689A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2664BF" w:rsidRPr="00981F60">
        <w:rPr>
          <w:rFonts w:asciiTheme="majorBidi" w:hAnsiTheme="majorBidi" w:cstheme="majorBidi"/>
        </w:rPr>
        <w:t xml:space="preserve"> </w:t>
      </w:r>
      <w:r w:rsidR="002664BF" w:rsidRPr="00981F60">
        <w:rPr>
          <w:rFonts w:asciiTheme="majorBidi" w:hAnsiTheme="majorBidi" w:cstheme="majorBidi"/>
          <w:cs/>
        </w:rPr>
        <w:t xml:space="preserve">และ </w:t>
      </w:r>
      <w:r w:rsidR="00981F60" w:rsidRPr="00981F60">
        <w:rPr>
          <w:rFonts w:asciiTheme="majorBidi" w:hAnsiTheme="majorBidi" w:cstheme="majorBidi"/>
        </w:rPr>
        <w:t>2568</w:t>
      </w:r>
      <w:r w:rsidR="002664BF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มีดังนี้</w:t>
      </w:r>
    </w:p>
    <w:bookmarkEnd w:id="14"/>
    <w:p w14:paraId="70328CA6" w14:textId="411E1090" w:rsidR="002B3B2D" w:rsidRPr="00981F60" w:rsidRDefault="002B3B2D" w:rsidP="00981F60">
      <w:pPr>
        <w:ind w:left="547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4"/>
        <w:gridCol w:w="989"/>
        <w:gridCol w:w="91"/>
        <w:gridCol w:w="1273"/>
        <w:gridCol w:w="78"/>
        <w:gridCol w:w="996"/>
        <w:gridCol w:w="84"/>
        <w:gridCol w:w="1269"/>
      </w:tblGrid>
      <w:tr w:rsidR="00F44CA9" w:rsidRPr="00981F60" w14:paraId="465090A4" w14:textId="77777777" w:rsidTr="00981F60">
        <w:tc>
          <w:tcPr>
            <w:tcW w:w="4284" w:type="dxa"/>
          </w:tcPr>
          <w:p w14:paraId="30B703C1" w14:textId="77777777" w:rsidR="00F44CA9" w:rsidRPr="00981F60" w:rsidRDefault="00F44CA9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7817DB9A" w14:textId="77777777" w:rsidR="00F44CA9" w:rsidRPr="00981F60" w:rsidRDefault="00F44CA9">
            <w:pPr>
              <w:pStyle w:val="acctfourfigures"/>
              <w:spacing w:line="240" w:lineRule="auto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44CA9" w:rsidRPr="00981F60" w14:paraId="46E6B942" w14:textId="77777777" w:rsidTr="00981F60">
        <w:tc>
          <w:tcPr>
            <w:tcW w:w="4284" w:type="dxa"/>
          </w:tcPr>
          <w:p w14:paraId="1BC9BA6C" w14:textId="77777777" w:rsidR="00F44CA9" w:rsidRPr="00981F60" w:rsidRDefault="00F44CA9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250188B8" w14:textId="788D2565" w:rsidR="00F44CA9" w:rsidRPr="00981F60" w:rsidRDefault="00F44CA9" w:rsidP="00F44CA9">
            <w:pPr>
              <w:pStyle w:val="acctfourfigures"/>
              <w:spacing w:line="240" w:lineRule="auto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A20B21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44CA9" w:rsidRPr="00981F60" w14:paraId="00FDB743" w14:textId="77777777" w:rsidTr="00981F60">
        <w:tc>
          <w:tcPr>
            <w:tcW w:w="4284" w:type="dxa"/>
          </w:tcPr>
          <w:p w14:paraId="1C5DFE95" w14:textId="77777777" w:rsidR="00F44CA9" w:rsidRPr="00981F60" w:rsidRDefault="00F44CA9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5CFC594B" w14:textId="7D10DC1B" w:rsidR="00F44CA9" w:rsidRPr="00981F60" w:rsidRDefault="00981F60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F44CA9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2569</w:t>
            </w:r>
          </w:p>
        </w:tc>
        <w:tc>
          <w:tcPr>
            <w:tcW w:w="78" w:type="dxa"/>
          </w:tcPr>
          <w:p w14:paraId="57FA70CE" w14:textId="77777777" w:rsidR="00F44CA9" w:rsidRPr="00981F60" w:rsidRDefault="00F44CA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3DC67184" w14:textId="72044A25" w:rsidR="00F44CA9" w:rsidRPr="00981F60" w:rsidRDefault="00981F6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F44CA9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981F60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8</w:t>
            </w:r>
          </w:p>
        </w:tc>
      </w:tr>
      <w:tr w:rsidR="00F44CA9" w:rsidRPr="00981F60" w14:paraId="28C08BE3" w14:textId="77777777" w:rsidTr="00981F60">
        <w:tc>
          <w:tcPr>
            <w:tcW w:w="4284" w:type="dxa"/>
          </w:tcPr>
          <w:p w14:paraId="206C44CE" w14:textId="77777777" w:rsidR="00F44CA9" w:rsidRPr="00981F60" w:rsidRDefault="00F44CA9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49866E7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15B0AFFB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65BFC63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01EE3165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9E9917C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07F18D2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26E7E172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F44CA9" w:rsidRPr="00981F60" w14:paraId="5C70C51B" w14:textId="77777777" w:rsidTr="00981F60">
        <w:tc>
          <w:tcPr>
            <w:tcW w:w="4284" w:type="dxa"/>
          </w:tcPr>
          <w:p w14:paraId="7DC34EA7" w14:textId="77777777" w:rsidR="00F44CA9" w:rsidRPr="00981F60" w:rsidRDefault="00F44CA9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AD544A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3C87879B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366A0E4A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1DB30394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79CFE4F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5CD509B8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73E2BCC5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A4AA9" w:rsidRPr="00981F60" w14:paraId="003481BB" w14:textId="77777777" w:rsidTr="00981F60">
        <w:tc>
          <w:tcPr>
            <w:tcW w:w="4284" w:type="dxa"/>
          </w:tcPr>
          <w:p w14:paraId="6D467A3E" w14:textId="77777777" w:rsidR="006A4AA9" w:rsidRPr="00981F60" w:rsidRDefault="006A4AA9" w:rsidP="006A4AA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43CC89C5" w14:textId="77777777" w:rsidR="006A4AA9" w:rsidRPr="00981F60" w:rsidRDefault="006A4AA9" w:rsidP="006A4A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8CE1E1D" w14:textId="77777777" w:rsidR="006A4AA9" w:rsidRPr="00981F60" w:rsidRDefault="006A4AA9" w:rsidP="006A4A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36660651" w14:textId="1988BED8" w:rsidR="006A4AA9" w:rsidRPr="00981F60" w:rsidRDefault="00981F60" w:rsidP="006A4A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3EF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  <w:r w:rsidR="00D53EF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78" w:type="dxa"/>
          </w:tcPr>
          <w:p w14:paraId="030D2BB8" w14:textId="77777777" w:rsidR="006A4AA9" w:rsidRPr="00981F60" w:rsidRDefault="006A4AA9" w:rsidP="006A4A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B52E09A" w14:textId="77777777" w:rsidR="006A4AA9" w:rsidRPr="00981F60" w:rsidRDefault="006A4AA9" w:rsidP="006A4A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57F349D" w14:textId="77777777" w:rsidR="006A4AA9" w:rsidRPr="00981F60" w:rsidRDefault="006A4AA9" w:rsidP="006A4A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1C122C26" w14:textId="7A008F9C" w:rsidR="006A4AA9" w:rsidRPr="00981F60" w:rsidRDefault="00981F60" w:rsidP="006A4A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6A4AA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  <w:r w:rsidR="006A4AA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311</w:t>
            </w:r>
          </w:p>
        </w:tc>
      </w:tr>
      <w:tr w:rsidR="006A4AA9" w:rsidRPr="00981F60" w14:paraId="03E18C58" w14:textId="77777777" w:rsidTr="00981F60">
        <w:tc>
          <w:tcPr>
            <w:tcW w:w="4284" w:type="dxa"/>
          </w:tcPr>
          <w:p w14:paraId="796180D4" w14:textId="77777777" w:rsidR="006A4AA9" w:rsidRPr="00981F60" w:rsidRDefault="006A4AA9" w:rsidP="006A4AA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2C983111" w14:textId="77777777" w:rsidR="006A4AA9" w:rsidRPr="00981F60" w:rsidRDefault="006A4AA9" w:rsidP="006A4A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59F1830" w14:textId="77777777" w:rsidR="006A4AA9" w:rsidRPr="00981F60" w:rsidRDefault="006A4AA9" w:rsidP="006A4A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36FE06D" w14:textId="385A8DE8" w:rsidR="006A4AA9" w:rsidRPr="00981F60" w:rsidRDefault="00981F60" w:rsidP="006A4A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341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327</w:t>
            </w:r>
          </w:p>
        </w:tc>
        <w:tc>
          <w:tcPr>
            <w:tcW w:w="78" w:type="dxa"/>
          </w:tcPr>
          <w:p w14:paraId="16017A29" w14:textId="77777777" w:rsidR="006A4AA9" w:rsidRPr="00981F60" w:rsidRDefault="006A4AA9" w:rsidP="006A4A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1B83216" w14:textId="77777777" w:rsidR="006A4AA9" w:rsidRPr="00981F60" w:rsidRDefault="006A4AA9" w:rsidP="006A4A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26662DD" w14:textId="77777777" w:rsidR="006A4AA9" w:rsidRPr="00981F60" w:rsidRDefault="006A4AA9" w:rsidP="006A4A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CEB8F34" w14:textId="402D46C7" w:rsidR="006A4AA9" w:rsidRPr="00981F60" w:rsidRDefault="00981F60" w:rsidP="006A4A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A4AA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  <w:r w:rsidR="006A4AA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</w:p>
        </w:tc>
      </w:tr>
      <w:tr w:rsidR="006A4AA9" w:rsidRPr="00981F60" w14:paraId="2D851B15" w14:textId="77777777" w:rsidTr="00981F60">
        <w:tc>
          <w:tcPr>
            <w:tcW w:w="4284" w:type="dxa"/>
          </w:tcPr>
          <w:p w14:paraId="7ED1C642" w14:textId="77777777" w:rsidR="006A4AA9" w:rsidRPr="00981F60" w:rsidRDefault="006A4AA9" w:rsidP="006A4AA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50AFDE51" w14:textId="77777777" w:rsidR="006A4AA9" w:rsidRPr="00981F60" w:rsidRDefault="006A4AA9" w:rsidP="006A4A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05F0AB83" w14:textId="77777777" w:rsidR="006A4AA9" w:rsidRPr="00981F60" w:rsidRDefault="006A4AA9" w:rsidP="006A4A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CF06B25" w14:textId="434D8912" w:rsidR="006A4AA9" w:rsidRPr="00981F60" w:rsidRDefault="00981F60" w:rsidP="006A4A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D53EF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330</w:t>
            </w:r>
            <w:r w:rsidR="00D53EF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78" w:type="dxa"/>
          </w:tcPr>
          <w:p w14:paraId="2E4B713D" w14:textId="77777777" w:rsidR="006A4AA9" w:rsidRPr="00981F60" w:rsidRDefault="006A4AA9" w:rsidP="006A4A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F44024F" w14:textId="77777777" w:rsidR="006A4AA9" w:rsidRPr="00981F60" w:rsidRDefault="006A4AA9" w:rsidP="006A4A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0F195FAD" w14:textId="77777777" w:rsidR="006A4AA9" w:rsidRPr="00981F60" w:rsidRDefault="006A4AA9" w:rsidP="006A4A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B78348E" w14:textId="6D4955A1" w:rsidR="006A4AA9" w:rsidRPr="00981F60" w:rsidRDefault="00981F60" w:rsidP="006A4A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6A4AA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  <w:r w:rsidR="006A4AA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</w:p>
        </w:tc>
      </w:tr>
      <w:tr w:rsidR="00F44CA9" w:rsidRPr="00981F60" w14:paraId="3FE2A2B8" w14:textId="77777777" w:rsidTr="00981F60">
        <w:tc>
          <w:tcPr>
            <w:tcW w:w="4284" w:type="dxa"/>
          </w:tcPr>
          <w:p w14:paraId="666CB2E4" w14:textId="77777777" w:rsidR="00F44CA9" w:rsidRPr="00981F60" w:rsidRDefault="00F44CA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7317D2DB" w14:textId="0825D268" w:rsidR="00F44CA9" w:rsidRPr="00981F60" w:rsidRDefault="00981F6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74010953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66CFB966" w14:textId="52FE8B91" w:rsidR="00F44CA9" w:rsidRPr="00981F60" w:rsidRDefault="00981F6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531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906</w:t>
            </w:r>
          </w:p>
        </w:tc>
        <w:tc>
          <w:tcPr>
            <w:tcW w:w="78" w:type="dxa"/>
          </w:tcPr>
          <w:p w14:paraId="4A086ED2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090564A" w14:textId="67C7215D" w:rsidR="00F44CA9" w:rsidRPr="00981F60" w:rsidRDefault="00981F6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426B04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426B04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26B04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7C4B3337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6BF8B91E" w14:textId="7C48725F" w:rsidR="00F44CA9" w:rsidRPr="00981F60" w:rsidRDefault="00981F6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34B0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407</w:t>
            </w:r>
            <w:r w:rsidR="00034B0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650</w:t>
            </w:r>
          </w:p>
        </w:tc>
      </w:tr>
      <w:tr w:rsidR="00F44CA9" w:rsidRPr="00981F60" w14:paraId="0CC81675" w14:textId="77777777" w:rsidTr="00981F60">
        <w:tc>
          <w:tcPr>
            <w:tcW w:w="4284" w:type="dxa"/>
          </w:tcPr>
          <w:p w14:paraId="74893931" w14:textId="77777777" w:rsidR="00F44CA9" w:rsidRPr="00981F60" w:rsidRDefault="00F44CA9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F641086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CDACB1B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0AEB044" w14:textId="77777777" w:rsidR="00F44CA9" w:rsidRPr="00981F60" w:rsidRDefault="00F44C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48ACD1EE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8FE7E44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63EBDBC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7001B6A0" w14:textId="77777777" w:rsidR="00F44CA9" w:rsidRPr="00981F60" w:rsidRDefault="00F44CA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A56C3" w:rsidRPr="00981F60" w14:paraId="6C8E1872" w14:textId="77777777" w:rsidTr="00981F60">
        <w:tc>
          <w:tcPr>
            <w:tcW w:w="4284" w:type="dxa"/>
          </w:tcPr>
          <w:p w14:paraId="73124391" w14:textId="77777777" w:rsidR="002A56C3" w:rsidRPr="00981F60" w:rsidRDefault="002A56C3" w:rsidP="002A56C3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1EB7134E" w14:textId="77777777" w:rsidR="002A56C3" w:rsidRPr="00981F60" w:rsidRDefault="002A56C3" w:rsidP="002A56C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06C541A" w14:textId="77777777" w:rsidR="002A56C3" w:rsidRPr="00981F60" w:rsidRDefault="002A56C3" w:rsidP="002A56C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06E34F34" w14:textId="535A28FE" w:rsidR="002A56C3" w:rsidRPr="00981F60" w:rsidRDefault="004F387A" w:rsidP="002A56C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190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579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596224C7" w14:textId="77777777" w:rsidR="002A56C3" w:rsidRPr="00981F60" w:rsidRDefault="002A56C3" w:rsidP="002A56C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2529CA8D" w14:textId="77777777" w:rsidR="002A56C3" w:rsidRPr="00981F60" w:rsidRDefault="002A56C3" w:rsidP="002A56C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F4C380C" w14:textId="77777777" w:rsidR="002A56C3" w:rsidRPr="00981F60" w:rsidRDefault="002A56C3" w:rsidP="002A56C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3A0F005F" w14:textId="67CB0F9B" w:rsidR="002A56C3" w:rsidRPr="00981F60" w:rsidRDefault="002A56C3" w:rsidP="002A56C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228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907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A56C3" w:rsidRPr="00981F60" w14:paraId="69BCA2E7" w14:textId="77777777" w:rsidTr="00981F60">
        <w:tc>
          <w:tcPr>
            <w:tcW w:w="4284" w:type="dxa"/>
          </w:tcPr>
          <w:p w14:paraId="224CC8C0" w14:textId="77777777" w:rsidR="002A56C3" w:rsidRPr="00981F60" w:rsidRDefault="002A56C3" w:rsidP="002A56C3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76BE20A0" w14:textId="68F54241" w:rsidR="002A56C3" w:rsidRPr="00981F60" w:rsidRDefault="00981F60" w:rsidP="002A56C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1" w:type="dxa"/>
          </w:tcPr>
          <w:p w14:paraId="76F680C6" w14:textId="77777777" w:rsidR="002A56C3" w:rsidRPr="00981F60" w:rsidRDefault="002A56C3" w:rsidP="002A56C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9B7266F" w14:textId="35108F9E" w:rsidR="002A56C3" w:rsidRPr="00981F60" w:rsidRDefault="00981F60" w:rsidP="002A56C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341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327</w:t>
            </w:r>
          </w:p>
        </w:tc>
        <w:tc>
          <w:tcPr>
            <w:tcW w:w="78" w:type="dxa"/>
          </w:tcPr>
          <w:p w14:paraId="324A6FEE" w14:textId="77777777" w:rsidR="002A56C3" w:rsidRPr="00981F60" w:rsidRDefault="002A56C3" w:rsidP="002A56C3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14:paraId="6CB4BDBF" w14:textId="5036601E" w:rsidR="002A56C3" w:rsidRPr="00981F60" w:rsidRDefault="00981F60" w:rsidP="002A56C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="00E441FB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4" w:type="dxa"/>
          </w:tcPr>
          <w:p w14:paraId="6CE042BE" w14:textId="77777777" w:rsidR="002A56C3" w:rsidRPr="00981F60" w:rsidRDefault="002A56C3" w:rsidP="002A56C3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6D64B0" w14:textId="6217043A" w:rsidR="002A56C3" w:rsidRPr="00981F60" w:rsidRDefault="00981F60" w:rsidP="002A56C3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A56C3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  <w:r w:rsidR="002A56C3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</w:p>
        </w:tc>
      </w:tr>
    </w:tbl>
    <w:p w14:paraId="54CB7541" w14:textId="77777777" w:rsidR="00981F60" w:rsidRPr="00981F60" w:rsidRDefault="00981F60" w:rsidP="00981F60">
      <w:pPr>
        <w:spacing w:before="240"/>
        <w:ind w:left="547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989"/>
        <w:gridCol w:w="91"/>
        <w:gridCol w:w="1273"/>
        <w:gridCol w:w="78"/>
        <w:gridCol w:w="996"/>
        <w:gridCol w:w="84"/>
        <w:gridCol w:w="1269"/>
      </w:tblGrid>
      <w:tr w:rsidR="00EF100B" w:rsidRPr="00981F60" w14:paraId="5AED7E91" w14:textId="77777777" w:rsidTr="00981F60">
        <w:tc>
          <w:tcPr>
            <w:tcW w:w="4230" w:type="dxa"/>
          </w:tcPr>
          <w:p w14:paraId="5E4A9E9C" w14:textId="5393F752" w:rsidR="002B3B2D" w:rsidRPr="00981F60" w:rsidRDefault="002B3B2D" w:rsidP="002228FD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FB3AC7F" w14:textId="12992EC6" w:rsidR="002B3B2D" w:rsidRPr="00981F60" w:rsidRDefault="00F44CA9" w:rsidP="002228FD">
            <w:pPr>
              <w:pStyle w:val="acctfourfigures"/>
              <w:spacing w:line="240" w:lineRule="auto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981F60" w14:paraId="32827D78" w14:textId="77777777" w:rsidTr="00981F60">
        <w:tc>
          <w:tcPr>
            <w:tcW w:w="4230" w:type="dxa"/>
          </w:tcPr>
          <w:p w14:paraId="641D7962" w14:textId="77777777" w:rsidR="00A954CD" w:rsidRPr="00981F60" w:rsidRDefault="00A954CD" w:rsidP="002228FD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9C69657" w14:textId="4D882D9C" w:rsidR="00A954CD" w:rsidRPr="00981F60" w:rsidRDefault="00A954C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</w:t>
            </w:r>
            <w:r w:rsidR="00A20B21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สาม</w:t>
            </w:r>
            <w:r w:rsidR="00D9349A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เดือน</w:t>
            </w: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EF100B" w:rsidRPr="00981F60" w14:paraId="5281A28D" w14:textId="77777777" w:rsidTr="00981F60">
        <w:tc>
          <w:tcPr>
            <w:tcW w:w="4230" w:type="dxa"/>
          </w:tcPr>
          <w:p w14:paraId="531433B8" w14:textId="77777777" w:rsidR="00A954CD" w:rsidRPr="00981F60" w:rsidRDefault="00A954CD" w:rsidP="002228FD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910EC7D" w14:textId="41EF69A7" w:rsidR="00A954CD" w:rsidRPr="00981F60" w:rsidRDefault="00981F60" w:rsidP="002228FD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1A689A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2569</w:t>
            </w:r>
          </w:p>
        </w:tc>
        <w:tc>
          <w:tcPr>
            <w:tcW w:w="78" w:type="dxa"/>
          </w:tcPr>
          <w:p w14:paraId="294D5EAA" w14:textId="77777777" w:rsidR="00A954CD" w:rsidRPr="00981F60" w:rsidRDefault="00A954CD" w:rsidP="002228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8355EC6" w14:textId="2456AD5E" w:rsidR="00A954CD" w:rsidRPr="00981F60" w:rsidRDefault="00981F60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1A689A" w:rsidRPr="00981F6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981F60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8</w:t>
            </w:r>
          </w:p>
        </w:tc>
      </w:tr>
      <w:tr w:rsidR="00EF100B" w:rsidRPr="00981F60" w14:paraId="2994C12D" w14:textId="77777777" w:rsidTr="00981F60">
        <w:tc>
          <w:tcPr>
            <w:tcW w:w="4230" w:type="dxa"/>
          </w:tcPr>
          <w:p w14:paraId="5245E625" w14:textId="77777777" w:rsidR="002B3B2D" w:rsidRPr="00981F60" w:rsidRDefault="002B3B2D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9AFAFF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A9BF581" w14:textId="77777777" w:rsidR="002B3B2D" w:rsidRPr="00981F60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265325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55080E3" w14:textId="77777777" w:rsidR="002B3B2D" w:rsidRPr="00981F60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6D8B7D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18CFA2E" w14:textId="77777777" w:rsidR="002B3B2D" w:rsidRPr="00981F60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6659EE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981F60" w14:paraId="10A8203D" w14:textId="77777777" w:rsidTr="00981F60">
        <w:tc>
          <w:tcPr>
            <w:tcW w:w="4230" w:type="dxa"/>
          </w:tcPr>
          <w:p w14:paraId="4AC3A5CA" w14:textId="77777777" w:rsidR="002B3B2D" w:rsidRPr="00981F60" w:rsidRDefault="002B3B2D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BC0EAF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F8C3F12" w14:textId="77777777" w:rsidR="002B3B2D" w:rsidRPr="00981F60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5C53CD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B07DD81" w14:textId="77777777" w:rsidR="002B3B2D" w:rsidRPr="00981F60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7C96545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143EE5E1" w14:textId="77777777" w:rsidR="002B3B2D" w:rsidRPr="00981F60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5AC19" w14:textId="77777777" w:rsidR="002B3B2D" w:rsidRPr="00981F60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F387A" w:rsidRPr="00981F60" w14:paraId="69B297E6" w14:textId="77777777" w:rsidTr="00981F60">
        <w:tc>
          <w:tcPr>
            <w:tcW w:w="4230" w:type="dxa"/>
          </w:tcPr>
          <w:p w14:paraId="1CE97FE1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44DBABA9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A5552D4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576016" w14:textId="73EEBA67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1C3A7E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="001C3A7E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78" w:type="dxa"/>
          </w:tcPr>
          <w:p w14:paraId="110E1A5D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5162AB0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E709807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60850235" w14:textId="6F468164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727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066</w:t>
            </w:r>
          </w:p>
        </w:tc>
      </w:tr>
      <w:tr w:rsidR="004F387A" w:rsidRPr="00981F60" w14:paraId="4D5C35D6" w14:textId="77777777" w:rsidTr="00981F60">
        <w:tc>
          <w:tcPr>
            <w:tcW w:w="4230" w:type="dxa"/>
          </w:tcPr>
          <w:p w14:paraId="037A3AEF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3339747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D3F37F6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D52C8EA" w14:textId="429D3292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D5A36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  <w:r w:rsidR="007D5A36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78" w:type="dxa"/>
          </w:tcPr>
          <w:p w14:paraId="5BF27CD1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0AB4688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5BD7266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FDA863B" w14:textId="3B26DBDD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895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</w:p>
        </w:tc>
      </w:tr>
      <w:tr w:rsidR="004F387A" w:rsidRPr="00981F60" w14:paraId="5AA86720" w14:textId="77777777" w:rsidTr="00981F60">
        <w:tc>
          <w:tcPr>
            <w:tcW w:w="4230" w:type="dxa"/>
          </w:tcPr>
          <w:p w14:paraId="658A399E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2D14B4D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24287D7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6205CB" w14:textId="4A144283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87068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267</w:t>
            </w:r>
            <w:r w:rsidR="0087068F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78" w:type="dxa"/>
          </w:tcPr>
          <w:p w14:paraId="7485208C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3E98F7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67F0A2F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B6675E" w14:textId="01E4658F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623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058</w:t>
            </w:r>
          </w:p>
        </w:tc>
      </w:tr>
      <w:tr w:rsidR="004F387A" w:rsidRPr="00981F60" w14:paraId="6737D400" w14:textId="77777777" w:rsidTr="00981F60">
        <w:tc>
          <w:tcPr>
            <w:tcW w:w="4230" w:type="dxa"/>
          </w:tcPr>
          <w:p w14:paraId="098918B6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B85A8AD" w14:textId="1388229F" w:rsidR="004F387A" w:rsidRPr="00981F60" w:rsidRDefault="00981F60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1A4D549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B96FC4E" w14:textId="55581631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253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78" w:type="dxa"/>
          </w:tcPr>
          <w:p w14:paraId="5A5A0B4F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B70CC46" w14:textId="79528687" w:rsidR="004F387A" w:rsidRPr="00981F60" w:rsidRDefault="00981F60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4159713F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1F5A533B" w14:textId="19C80ED3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124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611</w:t>
            </w:r>
          </w:p>
        </w:tc>
      </w:tr>
      <w:tr w:rsidR="004F387A" w:rsidRPr="00981F60" w14:paraId="565DF7C2" w14:textId="77777777" w:rsidTr="00981F60">
        <w:tc>
          <w:tcPr>
            <w:tcW w:w="4230" w:type="dxa"/>
          </w:tcPr>
          <w:p w14:paraId="63CCEE79" w14:textId="77777777" w:rsidR="004F387A" w:rsidRPr="00981F60" w:rsidRDefault="004F387A" w:rsidP="004F387A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E57611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EF4969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E015D1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5B1B025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CBF3E47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C50488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344BADF9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F387A" w:rsidRPr="00981F60" w14:paraId="1E1ACFBB" w14:textId="77777777" w:rsidTr="00981F60">
        <w:tc>
          <w:tcPr>
            <w:tcW w:w="4230" w:type="dxa"/>
          </w:tcPr>
          <w:p w14:paraId="6DF6A032" w14:textId="77777777" w:rsidR="004F387A" w:rsidRPr="00981F60" w:rsidRDefault="004F387A" w:rsidP="004F387A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96C8C63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4526CEF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29E4CB" w14:textId="468A2488" w:rsidR="004F387A" w:rsidRPr="00981F60" w:rsidRDefault="00D06493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199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321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73AFCAA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CFBD316" w14:textId="77777777" w:rsidR="004F387A" w:rsidRPr="00981F60" w:rsidRDefault="004F387A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DDB7DA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E2FD44" w14:textId="2011B444" w:rsidR="004F387A" w:rsidRPr="00981F60" w:rsidRDefault="004F387A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228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4F387A" w:rsidRPr="00981F60" w14:paraId="7FB8BC0A" w14:textId="77777777" w:rsidTr="00981F60">
        <w:tc>
          <w:tcPr>
            <w:tcW w:w="4230" w:type="dxa"/>
          </w:tcPr>
          <w:p w14:paraId="059FEAFD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306AC46" w14:textId="62A701C2" w:rsidR="004F387A" w:rsidRPr="00981F60" w:rsidRDefault="00981F60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91" w:type="dxa"/>
          </w:tcPr>
          <w:p w14:paraId="120BD465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DFEDCC" w14:textId="22C2A62C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054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78" w:type="dxa"/>
          </w:tcPr>
          <w:p w14:paraId="2BB29369" w14:textId="77777777" w:rsidR="004F387A" w:rsidRPr="00981F60" w:rsidRDefault="004F387A" w:rsidP="004F38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14:paraId="7CCDF6FC" w14:textId="3AFB6887" w:rsidR="004F387A" w:rsidRPr="00981F60" w:rsidRDefault="00981F60" w:rsidP="004F38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12</w:t>
            </w:r>
            <w:r w:rsidR="004F387A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84" w:type="dxa"/>
          </w:tcPr>
          <w:p w14:paraId="04892B92" w14:textId="77777777" w:rsidR="004F387A" w:rsidRPr="00981F60" w:rsidRDefault="004F387A" w:rsidP="004F38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D5923A2" w14:textId="694FDFCD" w:rsidR="004F387A" w:rsidRPr="00981F60" w:rsidRDefault="00981F60" w:rsidP="004F38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895</w:t>
            </w:r>
            <w:r w:rsidR="004F38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</w:p>
        </w:tc>
      </w:tr>
    </w:tbl>
    <w:p w14:paraId="21D85190" w14:textId="77777777" w:rsidR="00981F60" w:rsidRPr="00981F60" w:rsidRDefault="00981F60">
      <w:pPr>
        <w:rPr>
          <w:rFonts w:asciiTheme="majorBidi" w:hAnsiTheme="majorBidi" w:cstheme="majorBidi"/>
        </w:rPr>
      </w:pPr>
      <w:bookmarkStart w:id="15" w:name="_Hlk102736117"/>
      <w:bookmarkStart w:id="16" w:name="_Hlk65853399"/>
      <w:r w:rsidRPr="00981F60">
        <w:rPr>
          <w:rFonts w:asciiTheme="majorBidi" w:hAnsiTheme="majorBidi" w:cstheme="majorBidi"/>
        </w:rPr>
        <w:br w:type="page"/>
      </w:r>
    </w:p>
    <w:p w14:paraId="212FF054" w14:textId="77777777" w:rsidR="00981F60" w:rsidRPr="00981F60" w:rsidRDefault="00981F60" w:rsidP="00981F60">
      <w:pPr>
        <w:ind w:left="547" w:right="47"/>
        <w:jc w:val="right"/>
        <w:rPr>
          <w:rFonts w:asciiTheme="majorBidi" w:hAnsiTheme="majorBidi" w:cstheme="majorBidi"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บาท</w:t>
      </w:r>
    </w:p>
    <w:tbl>
      <w:tblPr>
        <w:tblW w:w="90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990"/>
        <w:gridCol w:w="91"/>
        <w:gridCol w:w="1274"/>
        <w:gridCol w:w="78"/>
        <w:gridCol w:w="997"/>
        <w:gridCol w:w="84"/>
        <w:gridCol w:w="1261"/>
      </w:tblGrid>
      <w:tr w:rsidR="00F44CA9" w:rsidRPr="00981F60" w14:paraId="70FEFB9F" w14:textId="77777777" w:rsidTr="00981F60">
        <w:tc>
          <w:tcPr>
            <w:tcW w:w="4235" w:type="dxa"/>
          </w:tcPr>
          <w:p w14:paraId="50A72201" w14:textId="70BD1B97" w:rsidR="00F44CA9" w:rsidRPr="00981F60" w:rsidRDefault="00F44CA9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5" w:type="dxa"/>
            <w:gridSpan w:val="7"/>
          </w:tcPr>
          <w:p w14:paraId="36D052A3" w14:textId="4C8B1D90" w:rsidR="00F44CA9" w:rsidRPr="00981F60" w:rsidRDefault="008B36A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44CA9" w:rsidRPr="00981F60" w14:paraId="57C3E6E2" w14:textId="77777777" w:rsidTr="00981F60">
        <w:tc>
          <w:tcPr>
            <w:tcW w:w="4235" w:type="dxa"/>
          </w:tcPr>
          <w:p w14:paraId="0107FCC0" w14:textId="77777777" w:rsidR="00F44CA9" w:rsidRPr="00981F60" w:rsidRDefault="00F44CA9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5" w:type="dxa"/>
            <w:gridSpan w:val="7"/>
          </w:tcPr>
          <w:p w14:paraId="2A77FA23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สำหรับงวดหกเดือนสิ้นสุดวันที่</w:t>
            </w:r>
          </w:p>
        </w:tc>
      </w:tr>
      <w:tr w:rsidR="00F44CA9" w:rsidRPr="00981F60" w14:paraId="5804DF4B" w14:textId="77777777" w:rsidTr="00981F60">
        <w:tc>
          <w:tcPr>
            <w:tcW w:w="4235" w:type="dxa"/>
          </w:tcPr>
          <w:p w14:paraId="117D4D19" w14:textId="77777777" w:rsidR="00F44CA9" w:rsidRPr="00981F60" w:rsidRDefault="00F44CA9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5" w:type="dxa"/>
            <w:gridSpan w:val="3"/>
          </w:tcPr>
          <w:p w14:paraId="0F0383EA" w14:textId="7FE56B30" w:rsidR="00F44CA9" w:rsidRPr="00981F60" w:rsidRDefault="00981F60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F44CA9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2569</w:t>
            </w:r>
          </w:p>
        </w:tc>
        <w:tc>
          <w:tcPr>
            <w:tcW w:w="78" w:type="dxa"/>
          </w:tcPr>
          <w:p w14:paraId="14E85498" w14:textId="77777777" w:rsidR="00F44CA9" w:rsidRPr="00981F60" w:rsidRDefault="00F44CA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3002019E" w14:textId="2FFBBBEF" w:rsidR="00F44CA9" w:rsidRPr="00981F60" w:rsidRDefault="00981F6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F44CA9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F44CA9" w:rsidRPr="00981F6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981F60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8</w:t>
            </w:r>
          </w:p>
        </w:tc>
      </w:tr>
      <w:tr w:rsidR="00F44CA9" w:rsidRPr="00981F60" w14:paraId="541F9327" w14:textId="77777777" w:rsidTr="00981F60">
        <w:tc>
          <w:tcPr>
            <w:tcW w:w="4235" w:type="dxa"/>
          </w:tcPr>
          <w:p w14:paraId="4DF7125E" w14:textId="77777777" w:rsidR="00F44CA9" w:rsidRPr="00981F60" w:rsidRDefault="00F44CA9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887CFD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012FAB6A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</w:tcPr>
          <w:p w14:paraId="1CCFA926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598CDA7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32166383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1FF460AC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7D2D7648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F44CA9" w:rsidRPr="00981F60" w14:paraId="66831F0E" w14:textId="77777777" w:rsidTr="00981F60">
        <w:tc>
          <w:tcPr>
            <w:tcW w:w="4235" w:type="dxa"/>
          </w:tcPr>
          <w:p w14:paraId="5A5D27B1" w14:textId="77777777" w:rsidR="00F44CA9" w:rsidRPr="00981F60" w:rsidRDefault="00F44CA9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C89A0D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24CABC04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4" w:type="dxa"/>
          </w:tcPr>
          <w:p w14:paraId="109BB062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3FCA6BA7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5390CD85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52937B6" w14:textId="77777777" w:rsidR="00F44CA9" w:rsidRPr="00981F60" w:rsidRDefault="00F44C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494B3D7F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63D71" w:rsidRPr="00981F60" w14:paraId="799AE765" w14:textId="77777777" w:rsidTr="00981F60">
        <w:tc>
          <w:tcPr>
            <w:tcW w:w="4235" w:type="dxa"/>
          </w:tcPr>
          <w:p w14:paraId="4F4B47D5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60F97DD" w14:textId="77777777" w:rsidR="00163D71" w:rsidRPr="00981F60" w:rsidRDefault="00163D71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F41B8D2" w14:textId="77777777" w:rsidR="00163D71" w:rsidRPr="00981F60" w:rsidRDefault="00163D71" w:rsidP="00163D7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14:paraId="475C51B1" w14:textId="3FA261FB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CE781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</w:t>
            </w:r>
            <w:r w:rsidR="00CE7819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837</w:t>
            </w:r>
          </w:p>
        </w:tc>
        <w:tc>
          <w:tcPr>
            <w:tcW w:w="78" w:type="dxa"/>
          </w:tcPr>
          <w:p w14:paraId="3BB6C174" w14:textId="77777777" w:rsidR="00163D71" w:rsidRPr="00981F60" w:rsidRDefault="00163D71" w:rsidP="00163D7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6D2843EC" w14:textId="77777777" w:rsidR="00163D71" w:rsidRPr="00981F60" w:rsidRDefault="00163D71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3CC2AB32" w14:textId="77777777" w:rsidR="00163D71" w:rsidRPr="00981F60" w:rsidRDefault="00163D71" w:rsidP="00163D7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132E7DC0" w14:textId="217EDE60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889</w:t>
            </w:r>
          </w:p>
        </w:tc>
      </w:tr>
      <w:tr w:rsidR="00163D71" w:rsidRPr="00981F60" w14:paraId="485D04B9" w14:textId="77777777" w:rsidTr="00981F60">
        <w:tc>
          <w:tcPr>
            <w:tcW w:w="4235" w:type="dxa"/>
          </w:tcPr>
          <w:p w14:paraId="46ABF3D2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4DB588F1" w14:textId="77777777" w:rsidR="00163D71" w:rsidRPr="00981F60" w:rsidRDefault="00163D71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537498" w14:textId="77777777" w:rsidR="00163D71" w:rsidRPr="00981F60" w:rsidRDefault="00163D71" w:rsidP="00163D7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4ACCC67" w14:textId="31F9D16D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15168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077</w:t>
            </w:r>
            <w:r w:rsidR="00C15168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365</w:t>
            </w:r>
          </w:p>
        </w:tc>
        <w:tc>
          <w:tcPr>
            <w:tcW w:w="78" w:type="dxa"/>
          </w:tcPr>
          <w:p w14:paraId="342A5573" w14:textId="77777777" w:rsidR="00163D71" w:rsidRPr="00981F60" w:rsidRDefault="00163D71" w:rsidP="00163D7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571CE1EF" w14:textId="77777777" w:rsidR="00163D71" w:rsidRPr="00981F60" w:rsidRDefault="00163D71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A1480C5" w14:textId="77777777" w:rsidR="00163D71" w:rsidRPr="00981F60" w:rsidRDefault="00163D71" w:rsidP="00163D7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F9CAB1B" w14:textId="632F9CDC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</w:tr>
      <w:tr w:rsidR="00163D71" w:rsidRPr="00981F60" w14:paraId="5035F8DA" w14:textId="77777777" w:rsidTr="00981F60">
        <w:tc>
          <w:tcPr>
            <w:tcW w:w="4235" w:type="dxa"/>
          </w:tcPr>
          <w:p w14:paraId="338B05D9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76C2B19" w14:textId="77777777" w:rsidR="00163D71" w:rsidRPr="00981F60" w:rsidRDefault="00163D71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0BBE530C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F84BBAB" w14:textId="7691FDB6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D42AD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324</w:t>
            </w:r>
            <w:r w:rsidR="00D42AD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78" w:type="dxa"/>
          </w:tcPr>
          <w:p w14:paraId="42204D76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6C488680" w14:textId="77777777" w:rsidR="00163D71" w:rsidRPr="00981F60" w:rsidRDefault="00163D71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355CC626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32A7E24" w14:textId="5BC8371D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526</w:t>
            </w:r>
          </w:p>
        </w:tc>
      </w:tr>
      <w:tr w:rsidR="00163D71" w:rsidRPr="00981F60" w14:paraId="1787AB09" w14:textId="77777777" w:rsidTr="00981F60">
        <w:tc>
          <w:tcPr>
            <w:tcW w:w="4235" w:type="dxa"/>
          </w:tcPr>
          <w:p w14:paraId="4198B1DD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9EC4FFE" w14:textId="0C857330" w:rsidR="00163D71" w:rsidRPr="00981F60" w:rsidRDefault="00981F60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15168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15168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15168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19C57B8C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8216D25" w14:textId="7A0E04FE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15168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  <w:r w:rsidR="00C15168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78" w:type="dxa"/>
          </w:tcPr>
          <w:p w14:paraId="456502A0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4F229A54" w14:textId="6DA1799B" w:rsidR="00163D71" w:rsidRPr="00981F60" w:rsidRDefault="00981F60" w:rsidP="00163D7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AD28C4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AD28C4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D28C4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7D87590F" w14:textId="77777777" w:rsidR="00163D71" w:rsidRPr="00981F60" w:rsidRDefault="00163D71" w:rsidP="00163D71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4C709EC4" w14:textId="4945D0DC" w:rsidR="00163D71" w:rsidRPr="00981F60" w:rsidRDefault="00981F60" w:rsidP="00163D71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729</w:t>
            </w:r>
            <w:r w:rsidR="00163D71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</w:t>
            </w:r>
          </w:p>
        </w:tc>
      </w:tr>
      <w:tr w:rsidR="00F44CA9" w:rsidRPr="00981F60" w14:paraId="327CB143" w14:textId="77777777" w:rsidTr="00981F60">
        <w:tc>
          <w:tcPr>
            <w:tcW w:w="4235" w:type="dxa"/>
          </w:tcPr>
          <w:p w14:paraId="4AB925FA" w14:textId="77777777" w:rsidR="00F44CA9" w:rsidRPr="00981F60" w:rsidRDefault="00F44CA9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90" w:type="dxa"/>
          </w:tcPr>
          <w:p w14:paraId="3BF2BA04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9D70F41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712EB7" w14:textId="77777777" w:rsidR="00F44CA9" w:rsidRPr="00981F60" w:rsidRDefault="00F44C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31A1738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7AF9992E" w14:textId="77777777" w:rsidR="00F44CA9" w:rsidRPr="00981F60" w:rsidRDefault="00F44CA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547671BF" w14:textId="77777777" w:rsidR="00F44CA9" w:rsidRPr="00981F60" w:rsidRDefault="00F44CA9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5EF685ED" w14:textId="77777777" w:rsidR="00F44CA9" w:rsidRPr="00981F60" w:rsidRDefault="00F44CA9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3298D" w:rsidRPr="00981F60" w14:paraId="5CCEE28C" w14:textId="77777777" w:rsidTr="00981F60">
        <w:tc>
          <w:tcPr>
            <w:tcW w:w="4235" w:type="dxa"/>
          </w:tcPr>
          <w:p w14:paraId="74A91AD9" w14:textId="77777777" w:rsidR="0033298D" w:rsidRPr="00981F60" w:rsidRDefault="0033298D" w:rsidP="0033298D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90" w:type="dxa"/>
          </w:tcPr>
          <w:p w14:paraId="1677E9ED" w14:textId="77777777" w:rsidR="0033298D" w:rsidRPr="00981F60" w:rsidRDefault="0033298D" w:rsidP="0033298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155DC94" w14:textId="77777777" w:rsidR="0033298D" w:rsidRPr="00981F60" w:rsidRDefault="0033298D" w:rsidP="0033298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FBC513" w14:textId="2DA81ABE" w:rsidR="0033298D" w:rsidRPr="00981F60" w:rsidRDefault="0099573C" w:rsidP="0033298D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700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6C4434B" w14:textId="77777777" w:rsidR="0033298D" w:rsidRPr="00981F60" w:rsidRDefault="0033298D" w:rsidP="0033298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14:paraId="72566278" w14:textId="77777777" w:rsidR="0033298D" w:rsidRPr="00981F60" w:rsidRDefault="0033298D" w:rsidP="0033298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70C87B5" w14:textId="77777777" w:rsidR="0033298D" w:rsidRPr="00981F60" w:rsidRDefault="0033298D" w:rsidP="0033298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36BF1D2C" w14:textId="70DF59C1" w:rsidR="0033298D" w:rsidRPr="00981F60" w:rsidRDefault="0033298D" w:rsidP="0033298D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3298D" w:rsidRPr="00981F60" w14:paraId="623E4BAB" w14:textId="77777777" w:rsidTr="00981F60">
        <w:tc>
          <w:tcPr>
            <w:tcW w:w="4235" w:type="dxa"/>
          </w:tcPr>
          <w:p w14:paraId="07D5EC3B" w14:textId="77777777" w:rsidR="0033298D" w:rsidRPr="00981F60" w:rsidRDefault="0033298D" w:rsidP="0033298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34D43EF8" w14:textId="56AC114F" w:rsidR="0033298D" w:rsidRPr="00981F60" w:rsidRDefault="00981F60" w:rsidP="0033298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1" w:type="dxa"/>
          </w:tcPr>
          <w:p w14:paraId="4D807806" w14:textId="77777777" w:rsidR="0033298D" w:rsidRPr="00981F60" w:rsidRDefault="0033298D" w:rsidP="00332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4896667" w14:textId="1F52326A" w:rsidR="0033298D" w:rsidRPr="00981F60" w:rsidRDefault="00981F60" w:rsidP="0033298D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077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365</w:t>
            </w:r>
          </w:p>
        </w:tc>
        <w:tc>
          <w:tcPr>
            <w:tcW w:w="78" w:type="dxa"/>
          </w:tcPr>
          <w:p w14:paraId="362A70A9" w14:textId="77777777" w:rsidR="0033298D" w:rsidRPr="00981F60" w:rsidRDefault="0033298D" w:rsidP="0033298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1530C4CF" w14:textId="0B9117DE" w:rsidR="0033298D" w:rsidRPr="00981F60" w:rsidRDefault="00981F60" w:rsidP="0033298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504077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84" w:type="dxa"/>
          </w:tcPr>
          <w:p w14:paraId="0AFB02A2" w14:textId="77777777" w:rsidR="0033298D" w:rsidRPr="00981F60" w:rsidRDefault="0033298D" w:rsidP="0033298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AA0B4A0" w14:textId="554726F8" w:rsidR="0033298D" w:rsidRPr="00981F60" w:rsidRDefault="00981F60" w:rsidP="0033298D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33298D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502</w:t>
            </w:r>
            <w:r w:rsidR="0033298D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</w:tr>
    </w:tbl>
    <w:p w14:paraId="517C6629" w14:textId="7D32CE9A" w:rsidR="00FE5833" w:rsidRPr="00981F60" w:rsidRDefault="00FE5833" w:rsidP="00981F60">
      <w:pPr>
        <w:spacing w:before="240"/>
        <w:ind w:left="547" w:right="4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0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989"/>
        <w:gridCol w:w="91"/>
        <w:gridCol w:w="1273"/>
        <w:gridCol w:w="78"/>
        <w:gridCol w:w="996"/>
        <w:gridCol w:w="84"/>
        <w:gridCol w:w="1260"/>
      </w:tblGrid>
      <w:tr w:rsidR="00EF100B" w:rsidRPr="00981F60" w14:paraId="0D229ABC" w14:textId="77777777" w:rsidTr="00981F60">
        <w:tc>
          <w:tcPr>
            <w:tcW w:w="4230" w:type="dxa"/>
          </w:tcPr>
          <w:p w14:paraId="2C68253D" w14:textId="77777777" w:rsidR="00FE5833" w:rsidRPr="00981F60" w:rsidRDefault="00FE5833" w:rsidP="002228F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2694FAE" w14:textId="77777777" w:rsidR="00FE5833" w:rsidRPr="00981F60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981F60" w14:paraId="41714575" w14:textId="77777777" w:rsidTr="00981F60">
        <w:tc>
          <w:tcPr>
            <w:tcW w:w="4230" w:type="dxa"/>
          </w:tcPr>
          <w:p w14:paraId="0396CD95" w14:textId="77777777" w:rsidR="00FE5833" w:rsidRPr="00981F60" w:rsidRDefault="00FE5833" w:rsidP="002228FD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4B5971D8" w14:textId="3D13F12B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</w:t>
            </w:r>
            <w:r w:rsidR="00D9349A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หกเดือน</w:t>
            </w: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1E0A7B" w:rsidRPr="00981F60" w14:paraId="5DA368C5" w14:textId="77777777" w:rsidTr="00981F60">
        <w:tc>
          <w:tcPr>
            <w:tcW w:w="4230" w:type="dxa"/>
          </w:tcPr>
          <w:p w14:paraId="3182791D" w14:textId="77777777" w:rsidR="001E0A7B" w:rsidRPr="00981F60" w:rsidRDefault="001E0A7B" w:rsidP="002228FD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756D1EAE" w14:textId="296C64F2" w:rsidR="001E0A7B" w:rsidRPr="00981F60" w:rsidRDefault="00981F60" w:rsidP="002228FD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มิถุนายน</w:t>
            </w:r>
            <w:r w:rsidR="001E0A7B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</w:rPr>
              <w:t>2569</w:t>
            </w:r>
          </w:p>
        </w:tc>
        <w:tc>
          <w:tcPr>
            <w:tcW w:w="78" w:type="dxa"/>
          </w:tcPr>
          <w:p w14:paraId="763EEE8C" w14:textId="77777777" w:rsidR="001E0A7B" w:rsidRPr="00981F60" w:rsidRDefault="001E0A7B" w:rsidP="002228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7525C14" w14:textId="684C8545" w:rsidR="001E0A7B" w:rsidRPr="00981F60" w:rsidRDefault="00981F60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1E0A7B" w:rsidRPr="00981F60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981F60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8</w:t>
            </w:r>
          </w:p>
        </w:tc>
      </w:tr>
      <w:tr w:rsidR="00EF100B" w:rsidRPr="00981F60" w14:paraId="53F84D27" w14:textId="77777777" w:rsidTr="00981F60">
        <w:tc>
          <w:tcPr>
            <w:tcW w:w="4230" w:type="dxa"/>
          </w:tcPr>
          <w:p w14:paraId="60F730EB" w14:textId="77777777" w:rsidR="00FE5833" w:rsidRPr="00981F60" w:rsidRDefault="00FE5833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1CA208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1380CDA6" w14:textId="77777777" w:rsidR="00FE5833" w:rsidRPr="00981F60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F5E0A62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5C12A77" w14:textId="77777777" w:rsidR="00FE5833" w:rsidRPr="00981F60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E870167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5C4DB504" w14:textId="77777777" w:rsidR="00FE5833" w:rsidRPr="00981F60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264A2C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981F60" w14:paraId="6B101784" w14:textId="77777777" w:rsidTr="00981F60">
        <w:tc>
          <w:tcPr>
            <w:tcW w:w="4230" w:type="dxa"/>
          </w:tcPr>
          <w:p w14:paraId="77B4C2D5" w14:textId="77777777" w:rsidR="00FE5833" w:rsidRPr="00981F60" w:rsidRDefault="00FE5833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A35445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0E4D4AD" w14:textId="77777777" w:rsidR="00FE5833" w:rsidRPr="00981F60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75BFC331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58B0208A" w14:textId="77777777" w:rsidR="00FE5833" w:rsidRPr="00981F60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7DD4424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E8C1C80" w14:textId="77777777" w:rsidR="00FE5833" w:rsidRPr="00981F60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2E4B6A" w14:textId="77777777" w:rsidR="00FE5833" w:rsidRPr="00981F60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D167A" w:rsidRPr="00981F60" w14:paraId="6B14B9F3" w14:textId="77777777" w:rsidTr="00981F60">
        <w:tc>
          <w:tcPr>
            <w:tcW w:w="4230" w:type="dxa"/>
          </w:tcPr>
          <w:p w14:paraId="63632660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6DC421CA" w14:textId="77777777" w:rsidR="004D167A" w:rsidRPr="00981F60" w:rsidRDefault="004D167A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8513853" w14:textId="77777777" w:rsidR="004D167A" w:rsidRPr="00981F60" w:rsidRDefault="004D167A" w:rsidP="004D16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EEA7807" w14:textId="6B834A35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529</w:t>
            </w:r>
          </w:p>
        </w:tc>
        <w:tc>
          <w:tcPr>
            <w:tcW w:w="78" w:type="dxa"/>
          </w:tcPr>
          <w:p w14:paraId="040BA75F" w14:textId="77777777" w:rsidR="004D167A" w:rsidRPr="00981F60" w:rsidRDefault="004D167A" w:rsidP="004D16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20A0AE" w14:textId="77777777" w:rsidR="004D167A" w:rsidRPr="00981F60" w:rsidRDefault="004D167A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4C123C1" w14:textId="77777777" w:rsidR="004D167A" w:rsidRPr="00981F60" w:rsidRDefault="004D167A" w:rsidP="004D16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857636" w14:textId="1BBE1B40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077</w:t>
            </w:r>
          </w:p>
        </w:tc>
      </w:tr>
      <w:tr w:rsidR="004D167A" w:rsidRPr="00981F60" w14:paraId="7F8260A7" w14:textId="77777777" w:rsidTr="00981F60">
        <w:tc>
          <w:tcPr>
            <w:tcW w:w="4230" w:type="dxa"/>
          </w:tcPr>
          <w:p w14:paraId="152E924C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6AF1A31" w14:textId="77777777" w:rsidR="004D167A" w:rsidRPr="00981F60" w:rsidRDefault="004D167A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68CA68F" w14:textId="77777777" w:rsidR="004D167A" w:rsidRPr="00981F60" w:rsidRDefault="004D167A" w:rsidP="004D16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CDEB736" w14:textId="0A2D5233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78" w:type="dxa"/>
          </w:tcPr>
          <w:p w14:paraId="57273E73" w14:textId="77777777" w:rsidR="004D167A" w:rsidRPr="00981F60" w:rsidRDefault="004D167A" w:rsidP="004D16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793A596" w14:textId="77777777" w:rsidR="004D167A" w:rsidRPr="00981F60" w:rsidRDefault="004D167A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6441CDF" w14:textId="77777777" w:rsidR="004D167A" w:rsidRPr="00981F60" w:rsidRDefault="004D167A" w:rsidP="004D167A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46563" w14:textId="5CB6E0B2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097</w:t>
            </w:r>
          </w:p>
        </w:tc>
      </w:tr>
      <w:tr w:rsidR="004D167A" w:rsidRPr="00981F60" w14:paraId="33E45050" w14:textId="77777777" w:rsidTr="00981F60">
        <w:tc>
          <w:tcPr>
            <w:tcW w:w="4230" w:type="dxa"/>
          </w:tcPr>
          <w:p w14:paraId="47C2D0C4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17CFD0D6" w14:textId="77777777" w:rsidR="004D167A" w:rsidRPr="00981F60" w:rsidRDefault="004D167A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A8B6F38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2368A23" w14:textId="060C839A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323</w:t>
            </w:r>
          </w:p>
        </w:tc>
        <w:tc>
          <w:tcPr>
            <w:tcW w:w="78" w:type="dxa"/>
          </w:tcPr>
          <w:p w14:paraId="315E55E7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B125C0F" w14:textId="77777777" w:rsidR="004D167A" w:rsidRPr="00981F60" w:rsidRDefault="004D167A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A625675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9BAA63" w14:textId="7CDBFD9E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584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</w:tr>
      <w:tr w:rsidR="004D167A" w:rsidRPr="00981F60" w14:paraId="27CC2DC1" w14:textId="77777777" w:rsidTr="00981F60">
        <w:tc>
          <w:tcPr>
            <w:tcW w:w="4230" w:type="dxa"/>
          </w:tcPr>
          <w:p w14:paraId="58E9D751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1DF6187E" w14:textId="3DEA054F" w:rsidR="004D167A" w:rsidRPr="00981F60" w:rsidRDefault="00981F60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51659FE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5870BF0" w14:textId="0ECC9688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265</w:t>
            </w:r>
          </w:p>
        </w:tc>
        <w:tc>
          <w:tcPr>
            <w:tcW w:w="78" w:type="dxa"/>
          </w:tcPr>
          <w:p w14:paraId="68E1C589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8640052" w14:textId="0053F6A1" w:rsidR="004D167A" w:rsidRPr="00981F60" w:rsidRDefault="00981F60" w:rsidP="004D167A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77300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F6D24AD" w14:textId="77777777" w:rsidR="004D167A" w:rsidRPr="00981F60" w:rsidRDefault="004D167A" w:rsidP="004D167A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24E759" w14:textId="49A879BF" w:rsidR="004D167A" w:rsidRPr="00981F60" w:rsidRDefault="00981F60" w:rsidP="004D167A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916</w:t>
            </w:r>
            <w:r w:rsidR="004D167A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835</w:t>
            </w:r>
          </w:p>
        </w:tc>
      </w:tr>
      <w:tr w:rsidR="002254F0" w:rsidRPr="00981F60" w14:paraId="61BBCF23" w14:textId="77777777" w:rsidTr="00981F60">
        <w:tc>
          <w:tcPr>
            <w:tcW w:w="4230" w:type="dxa"/>
          </w:tcPr>
          <w:p w14:paraId="5F041895" w14:textId="77777777" w:rsidR="002254F0" w:rsidRPr="00981F60" w:rsidRDefault="002254F0" w:rsidP="002254F0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3B2FF34E" w14:textId="77777777" w:rsidR="002254F0" w:rsidRPr="00981F60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995D5BF" w14:textId="77777777" w:rsidR="002254F0" w:rsidRPr="00981F60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4435D521" w14:textId="77777777" w:rsidR="002254F0" w:rsidRPr="00981F60" w:rsidRDefault="002254F0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03E3D89" w14:textId="77777777" w:rsidR="002254F0" w:rsidRPr="00981F60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CB95D9" w14:textId="77777777" w:rsidR="002254F0" w:rsidRPr="00981F60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34080F1" w14:textId="77777777" w:rsidR="002254F0" w:rsidRPr="00981F60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9F98F6" w14:textId="77777777" w:rsidR="002254F0" w:rsidRPr="00981F60" w:rsidRDefault="002254F0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77234" w:rsidRPr="00981F60" w14:paraId="48F1C124" w14:textId="77777777" w:rsidTr="00981F60">
        <w:tc>
          <w:tcPr>
            <w:tcW w:w="4230" w:type="dxa"/>
          </w:tcPr>
          <w:p w14:paraId="7D064D46" w14:textId="77777777" w:rsidR="00577234" w:rsidRPr="00981F60" w:rsidRDefault="00577234" w:rsidP="00577234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75CF7548" w14:textId="77777777" w:rsidR="00577234" w:rsidRPr="00981F60" w:rsidRDefault="00577234" w:rsidP="0057723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2D338ED" w14:textId="77777777" w:rsidR="00577234" w:rsidRPr="00981F60" w:rsidRDefault="00577234" w:rsidP="0057723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6C3BB9FB" w14:textId="2102DE5D" w:rsidR="00577234" w:rsidRPr="00981F60" w:rsidRDefault="0099573C" w:rsidP="00577234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471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8" w:type="dxa"/>
          </w:tcPr>
          <w:p w14:paraId="4A5AC2E0" w14:textId="77777777" w:rsidR="00577234" w:rsidRPr="00981F60" w:rsidRDefault="00577234" w:rsidP="0057723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6F2EC69" w14:textId="77777777" w:rsidR="00577234" w:rsidRPr="00981F60" w:rsidRDefault="00577234" w:rsidP="0057723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064343E" w14:textId="77777777" w:rsidR="00577234" w:rsidRPr="00981F60" w:rsidRDefault="00577234" w:rsidP="0057723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34D590" w14:textId="122337BA" w:rsidR="00577234" w:rsidRPr="00981F60" w:rsidRDefault="00577234" w:rsidP="00577234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738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577234" w:rsidRPr="00981F60" w14:paraId="5C641F4F" w14:textId="77777777" w:rsidTr="00981F60">
        <w:tc>
          <w:tcPr>
            <w:tcW w:w="4230" w:type="dxa"/>
          </w:tcPr>
          <w:p w14:paraId="7D8B6368" w14:textId="77777777" w:rsidR="00577234" w:rsidRPr="00981F60" w:rsidRDefault="00577234" w:rsidP="00577234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7718B1C" w14:textId="45608E36" w:rsidR="00577234" w:rsidRPr="00981F60" w:rsidRDefault="00981F60" w:rsidP="0057723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91" w:type="dxa"/>
          </w:tcPr>
          <w:p w14:paraId="09F2949B" w14:textId="77777777" w:rsidR="00577234" w:rsidRPr="00981F60" w:rsidRDefault="00577234" w:rsidP="0057723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A3BB335" w14:textId="13899C1A" w:rsidR="00577234" w:rsidRPr="00981F60" w:rsidRDefault="00981F60" w:rsidP="00577234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  <w:r w:rsidR="0099573C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78" w:type="dxa"/>
          </w:tcPr>
          <w:p w14:paraId="1F56DB3D" w14:textId="77777777" w:rsidR="00577234" w:rsidRPr="00981F60" w:rsidRDefault="00577234" w:rsidP="00577234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225649C" w14:textId="55C870EE" w:rsidR="00577234" w:rsidRPr="00981F60" w:rsidRDefault="00981F60" w:rsidP="00577234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A40BD3" w:rsidRPr="00981F6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84" w:type="dxa"/>
          </w:tcPr>
          <w:p w14:paraId="4F91B061" w14:textId="77777777" w:rsidR="00577234" w:rsidRPr="00981F60" w:rsidRDefault="00577234" w:rsidP="0057723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284ECF" w14:textId="2249EA7B" w:rsidR="00577234" w:rsidRPr="00981F60" w:rsidRDefault="00981F60" w:rsidP="00577234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577234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  <w:r w:rsidR="00577234"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097</w:t>
            </w:r>
          </w:p>
        </w:tc>
      </w:tr>
      <w:bookmarkEnd w:id="15"/>
      <w:bookmarkEnd w:id="16"/>
    </w:tbl>
    <w:p w14:paraId="1AB66D45" w14:textId="77777777" w:rsidR="002C58D3" w:rsidRPr="00981F60" w:rsidRDefault="002C58D3" w:rsidP="002228FD">
      <w:pPr>
        <w:rPr>
          <w:rFonts w:asciiTheme="majorBidi" w:hAnsiTheme="majorBidi" w:cstheme="majorBidi"/>
          <w:b/>
          <w:bCs/>
          <w:cs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</w:p>
    <w:p w14:paraId="063359B5" w14:textId="04F088A2" w:rsidR="00AC1570" w:rsidRPr="00981F60" w:rsidRDefault="00AC1570" w:rsidP="00F869C7">
      <w:pPr>
        <w:numPr>
          <w:ilvl w:val="0"/>
          <w:numId w:val="25"/>
        </w:numPr>
        <w:ind w:left="540" w:hanging="540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กำไร</w:t>
      </w:r>
      <w:r w:rsidR="002F1893" w:rsidRPr="00981F60">
        <w:rPr>
          <w:rFonts w:asciiTheme="majorBidi" w:hAnsiTheme="majorBidi" w:cstheme="majorBidi"/>
          <w:b/>
          <w:bCs/>
          <w:cs/>
        </w:rPr>
        <w:t>ต่อ</w:t>
      </w:r>
      <w:r w:rsidRPr="00981F60">
        <w:rPr>
          <w:rFonts w:asciiTheme="majorBidi" w:hAnsiTheme="majorBidi" w:cstheme="majorBidi"/>
          <w:b/>
          <w:bCs/>
          <w:cs/>
        </w:rPr>
        <w:t>หุ้น</w:t>
      </w:r>
      <w:r w:rsidR="001E292A" w:rsidRPr="00981F60">
        <w:rPr>
          <w:rFonts w:asciiTheme="majorBidi" w:hAnsiTheme="majorBidi" w:cstheme="majorBidi"/>
          <w:b/>
          <w:bCs/>
        </w:rPr>
        <w:t xml:space="preserve"> </w:t>
      </w:r>
    </w:p>
    <w:p w14:paraId="7B052A53" w14:textId="0B3C7C9B" w:rsidR="00D46C4B" w:rsidRPr="00981F60" w:rsidRDefault="00AC1570" w:rsidP="002228FD">
      <w:pPr>
        <w:spacing w:after="120"/>
        <w:ind w:left="547" w:right="72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spacing w:val="-6"/>
          <w:cs/>
        </w:rPr>
        <w:t>กำไรต่อหุ้นขั้นพื้นฐาน</w:t>
      </w:r>
      <w:r w:rsidR="00055D6E" w:rsidRPr="00981F60">
        <w:rPr>
          <w:rFonts w:asciiTheme="majorBidi" w:hAnsiTheme="majorBidi" w:cstheme="majorBidi"/>
          <w:cs/>
        </w:rPr>
        <w:t>สำหรับ</w:t>
      </w:r>
      <w:r w:rsidR="00EB7092" w:rsidRPr="00981F60">
        <w:rPr>
          <w:rFonts w:asciiTheme="majorBidi" w:hAnsiTheme="majorBidi" w:cstheme="majorBidi"/>
          <w:cs/>
        </w:rPr>
        <w:t>งวด</w:t>
      </w:r>
      <w:r w:rsidR="00064994" w:rsidRPr="00981F60">
        <w:rPr>
          <w:rFonts w:asciiTheme="majorBidi" w:hAnsiTheme="majorBidi" w:cstheme="majorBidi"/>
          <w:cs/>
        </w:rPr>
        <w:t>สามเดือน</w:t>
      </w:r>
      <w:r w:rsidR="00566CA1" w:rsidRPr="00981F60">
        <w:rPr>
          <w:rFonts w:asciiTheme="majorBidi" w:hAnsiTheme="majorBidi" w:cstheme="majorBidi"/>
          <w:cs/>
        </w:rPr>
        <w:t>และ</w:t>
      </w:r>
      <w:r w:rsidR="00D9349A" w:rsidRPr="00981F60">
        <w:rPr>
          <w:rFonts w:asciiTheme="majorBidi" w:hAnsiTheme="majorBidi" w:cstheme="majorBidi"/>
          <w:cs/>
        </w:rPr>
        <w:t>หกเดือน</w:t>
      </w:r>
      <w:r w:rsidR="00EB7092" w:rsidRPr="00981F60">
        <w:rPr>
          <w:rFonts w:asciiTheme="majorBidi" w:hAnsiTheme="majorBidi" w:cstheme="majorBidi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</w:rPr>
        <w:t>30</w:t>
      </w:r>
      <w:r w:rsidR="004036E3" w:rsidRPr="00981F60">
        <w:rPr>
          <w:rFonts w:asciiTheme="majorBidi" w:hAnsiTheme="majorBidi" w:cstheme="majorBidi"/>
        </w:rPr>
        <w:t xml:space="preserve"> </w:t>
      </w:r>
      <w:r w:rsidR="004036E3" w:rsidRPr="00981F60">
        <w:rPr>
          <w:rFonts w:asciiTheme="majorBidi" w:hAnsiTheme="majorBidi" w:cstheme="majorBidi"/>
          <w:cs/>
        </w:rPr>
        <w:t>มิถุนายน</w:t>
      </w:r>
      <w:r w:rsidR="00AE17C7" w:rsidRPr="00981F60">
        <w:rPr>
          <w:rFonts w:asciiTheme="majorBidi" w:hAnsiTheme="majorBidi" w:cstheme="majorBidi"/>
          <w:cs/>
        </w:rPr>
        <w:t xml:space="preserve"> </w:t>
      </w:r>
      <w:r w:rsidR="00981F60" w:rsidRPr="00981F60">
        <w:rPr>
          <w:rFonts w:asciiTheme="majorBidi" w:hAnsiTheme="majorBidi" w:cstheme="majorBidi"/>
        </w:rPr>
        <w:t>2569</w:t>
      </w:r>
      <w:r w:rsidR="002664BF" w:rsidRPr="00981F60">
        <w:rPr>
          <w:rFonts w:asciiTheme="majorBidi" w:hAnsiTheme="majorBidi" w:cstheme="majorBidi"/>
        </w:rPr>
        <w:t xml:space="preserve"> </w:t>
      </w:r>
      <w:r w:rsidR="002664BF" w:rsidRPr="00981F60">
        <w:rPr>
          <w:rFonts w:asciiTheme="majorBidi" w:hAnsiTheme="majorBidi" w:cstheme="majorBidi"/>
          <w:cs/>
        </w:rPr>
        <w:t xml:space="preserve">และ </w:t>
      </w:r>
      <w:r w:rsidR="00981F60" w:rsidRPr="00981F60">
        <w:rPr>
          <w:rFonts w:asciiTheme="majorBidi" w:hAnsiTheme="majorBidi" w:cstheme="majorBidi"/>
        </w:rPr>
        <w:t>2568</w:t>
      </w:r>
      <w:r w:rsidR="002664BF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spacing w:val="-6"/>
          <w:cs/>
        </w:rPr>
        <w:t>คำนวณโดยการนำ</w:t>
      </w:r>
      <w:r w:rsidRPr="00981F60">
        <w:rPr>
          <w:rFonts w:asciiTheme="majorBidi" w:hAnsiTheme="majorBidi" w:cstheme="majorBidi"/>
          <w:cs/>
        </w:rPr>
        <w:t>กำไรสำหรับ</w:t>
      </w:r>
      <w:r w:rsidR="00CB633A" w:rsidRPr="00981F60">
        <w:rPr>
          <w:rFonts w:asciiTheme="majorBidi" w:hAnsiTheme="majorBidi" w:cstheme="majorBidi"/>
          <w:cs/>
        </w:rPr>
        <w:t>งวด</w:t>
      </w:r>
      <w:r w:rsidRPr="00981F60">
        <w:rPr>
          <w:rFonts w:asciiTheme="majorBidi" w:hAnsiTheme="majorBidi" w:cstheme="majorBidi"/>
          <w:cs/>
        </w:rPr>
        <w:t>ที่เป็นส่วนของ</w:t>
      </w:r>
      <w:r w:rsidR="0010777A" w:rsidRPr="00981F60">
        <w:rPr>
          <w:rFonts w:asciiTheme="majorBidi" w:hAnsiTheme="majorBidi" w:cstheme="majorBidi"/>
          <w:cs/>
        </w:rPr>
        <w:t>กลุ่ม</w:t>
      </w:r>
      <w:r w:rsidRPr="00981F60">
        <w:rPr>
          <w:rFonts w:asciiTheme="majorBidi" w:hAnsiTheme="majorBidi" w:cstheme="majorBidi"/>
          <w:cs/>
        </w:rPr>
        <w:t>บริษัท</w:t>
      </w:r>
      <w:r w:rsidR="00D46C4B" w:rsidRPr="00981F60">
        <w:rPr>
          <w:rFonts w:asciiTheme="majorBidi" w:hAnsiTheme="majorBidi" w:cstheme="majorBidi"/>
          <w:cs/>
        </w:rPr>
        <w:t xml:space="preserve"> </w:t>
      </w:r>
      <w:r w:rsidR="0010777A" w:rsidRPr="00981F60">
        <w:rPr>
          <w:rFonts w:asciiTheme="majorBidi" w:hAnsiTheme="majorBidi" w:cstheme="majorBidi"/>
          <w:cs/>
        </w:rPr>
        <w:t>และ</w:t>
      </w:r>
      <w:r w:rsidR="00D46C4B" w:rsidRPr="00981F60">
        <w:rPr>
          <w:rFonts w:asciiTheme="majorBidi" w:hAnsiTheme="majorBidi" w:cstheme="majorBidi"/>
          <w:cs/>
        </w:rPr>
        <w:t>บริษัท</w:t>
      </w:r>
      <w:r w:rsidRPr="00981F60">
        <w:rPr>
          <w:rFonts w:asciiTheme="majorBidi" w:hAnsiTheme="majorBidi" w:cstheme="majorBidi"/>
          <w:cs/>
        </w:rPr>
        <w:t>หารด้วยจำนวนหุ้นสามัญที่ออกจำหน่ายแล้วระหว่าง</w:t>
      </w:r>
      <w:r w:rsidR="00CB633A" w:rsidRPr="00981F60">
        <w:rPr>
          <w:rFonts w:asciiTheme="majorBidi" w:hAnsiTheme="majorBidi" w:cstheme="majorBidi"/>
          <w:cs/>
        </w:rPr>
        <w:t>งวด</w:t>
      </w:r>
      <w:r w:rsidRPr="00981F60">
        <w:rPr>
          <w:rFonts w:asciiTheme="majorBidi" w:hAnsiTheme="majorBidi" w:cstheme="majorBidi"/>
          <w:cs/>
        </w:rPr>
        <w:t>ในแต่</w:t>
      </w:r>
      <w:r w:rsidR="00036281" w:rsidRPr="00981F60">
        <w:rPr>
          <w:rFonts w:asciiTheme="majorBidi" w:hAnsiTheme="majorBidi" w:cstheme="majorBidi"/>
          <w:cs/>
        </w:rPr>
        <w:t>ละ</w:t>
      </w:r>
      <w:r w:rsidR="00CB633A" w:rsidRPr="00981F60">
        <w:rPr>
          <w:rFonts w:asciiTheme="majorBidi" w:hAnsiTheme="majorBidi" w:cstheme="majorBidi"/>
          <w:cs/>
        </w:rPr>
        <w:t>งวด</w:t>
      </w:r>
      <w:r w:rsidR="00036281" w:rsidRPr="00981F60">
        <w:rPr>
          <w:rFonts w:asciiTheme="majorBidi" w:hAnsiTheme="majorBidi" w:cstheme="majorBidi"/>
          <w:cs/>
        </w:rPr>
        <w:t>โดยวิธีถัวเฉลี่ยถ่วงน้ำหนัก</w:t>
      </w:r>
      <w:r w:rsidRPr="00981F60">
        <w:rPr>
          <w:rFonts w:asciiTheme="majorBidi" w:hAnsiTheme="majorBidi" w:cstheme="majorBidi"/>
          <w:cs/>
        </w:rPr>
        <w:t>แสดงการคำนวณดังนี้</w:t>
      </w:r>
    </w:p>
    <w:tbl>
      <w:tblPr>
        <w:tblW w:w="4632" w:type="pct"/>
        <w:tblInd w:w="534" w:type="dxa"/>
        <w:tblLook w:val="04A0" w:firstRow="1" w:lastRow="0" w:firstColumn="1" w:lastColumn="0" w:noHBand="0" w:noVBand="1"/>
      </w:tblPr>
      <w:tblGrid>
        <w:gridCol w:w="5151"/>
        <w:gridCol w:w="1692"/>
        <w:gridCol w:w="363"/>
        <w:gridCol w:w="1692"/>
      </w:tblGrid>
      <w:tr w:rsidR="00EF100B" w:rsidRPr="00981F60" w14:paraId="0DB4A22D" w14:textId="77777777" w:rsidTr="005823D6">
        <w:trPr>
          <w:tblHeader/>
        </w:trPr>
        <w:tc>
          <w:tcPr>
            <w:tcW w:w="2894" w:type="pct"/>
            <w:vAlign w:val="center"/>
          </w:tcPr>
          <w:p w14:paraId="1035AD7D" w14:textId="77777777" w:rsidR="0045229A" w:rsidRPr="00981F60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bookmarkStart w:id="17" w:name="_Hlk65853481"/>
          </w:p>
        </w:tc>
        <w:tc>
          <w:tcPr>
            <w:tcW w:w="2106" w:type="pct"/>
            <w:gridSpan w:val="3"/>
          </w:tcPr>
          <w:p w14:paraId="764D4749" w14:textId="77777777" w:rsidR="0045229A" w:rsidRPr="00981F60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EF100B" w:rsidRPr="00981F60" w14:paraId="2ABE6CDA" w14:textId="77777777" w:rsidTr="005823D6">
        <w:trPr>
          <w:tblHeader/>
        </w:trPr>
        <w:tc>
          <w:tcPr>
            <w:tcW w:w="2894" w:type="pct"/>
          </w:tcPr>
          <w:p w14:paraId="65BE4620" w14:textId="77777777" w:rsidR="009D05AD" w:rsidRPr="00981F60" w:rsidRDefault="009D05AD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pct"/>
            <w:gridSpan w:val="3"/>
          </w:tcPr>
          <w:p w14:paraId="4F953927" w14:textId="2F82772D" w:rsidR="009D05AD" w:rsidRPr="00981F60" w:rsidRDefault="005811C9" w:rsidP="002228FD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สำหรับงวด</w:t>
            </w:r>
            <w:r w:rsidR="008B36A4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สาม</w:t>
            </w:r>
            <w:r w:rsidR="00D9349A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เดือน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EF100B" w:rsidRPr="00981F60" w14:paraId="57D0EC60" w14:textId="77777777" w:rsidTr="005823D6">
        <w:trPr>
          <w:tblHeader/>
        </w:trPr>
        <w:tc>
          <w:tcPr>
            <w:tcW w:w="2894" w:type="pct"/>
          </w:tcPr>
          <w:p w14:paraId="6662BF4F" w14:textId="77777777" w:rsidR="0045229A" w:rsidRPr="00981F60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</w:tcPr>
          <w:p w14:paraId="75522AEA" w14:textId="4C18D28D" w:rsidR="0045229A" w:rsidRPr="00981F60" w:rsidRDefault="00981F60" w:rsidP="002228FD">
            <w:pPr>
              <w:pStyle w:val="ListParagraph"/>
              <w:ind w:left="360" w:right="-90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04" w:type="pct"/>
          </w:tcPr>
          <w:p w14:paraId="6C453E74" w14:textId="77777777" w:rsidR="0045229A" w:rsidRPr="00981F60" w:rsidRDefault="0045229A" w:rsidP="002228FD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1" w:type="pct"/>
          </w:tcPr>
          <w:p w14:paraId="3779D443" w14:textId="42C94001" w:rsidR="0045229A" w:rsidRPr="00981F60" w:rsidRDefault="00981F60" w:rsidP="002228FD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EF100B" w:rsidRPr="00981F60" w14:paraId="67E7525A" w14:textId="77777777" w:rsidTr="005823D6">
        <w:trPr>
          <w:trHeight w:val="64"/>
        </w:trPr>
        <w:tc>
          <w:tcPr>
            <w:tcW w:w="2894" w:type="pct"/>
            <w:vAlign w:val="bottom"/>
          </w:tcPr>
          <w:p w14:paraId="0508F725" w14:textId="77777777" w:rsidR="00FC730D" w:rsidRPr="00981F60" w:rsidRDefault="00FC730D" w:rsidP="002228FD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51" w:type="pct"/>
            <w:vAlign w:val="bottom"/>
          </w:tcPr>
          <w:p w14:paraId="43FDF8DE" w14:textId="77777777" w:rsidR="00FC730D" w:rsidRPr="00981F60" w:rsidRDefault="00FC730D" w:rsidP="002228FD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14:paraId="01413FDC" w14:textId="77777777" w:rsidR="00FC730D" w:rsidRPr="00981F60" w:rsidRDefault="00FC730D" w:rsidP="002228FD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bottom"/>
          </w:tcPr>
          <w:p w14:paraId="3F3B7AEB" w14:textId="77777777" w:rsidR="00FC730D" w:rsidRPr="00981F60" w:rsidRDefault="00FC730D" w:rsidP="002228FD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6FED" w:rsidRPr="00981F60" w14:paraId="74625F93" w14:textId="77777777">
        <w:trPr>
          <w:trHeight w:val="64"/>
        </w:trPr>
        <w:tc>
          <w:tcPr>
            <w:tcW w:w="2894" w:type="pct"/>
            <w:vAlign w:val="bottom"/>
          </w:tcPr>
          <w:p w14:paraId="304F28DA" w14:textId="77777777" w:rsidR="00A56FED" w:rsidRPr="00981F60" w:rsidRDefault="00A56FED" w:rsidP="00A56FED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ที่เป็นส่วนของผู้ถือหุ้นสามัญ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951" w:type="pct"/>
            <w:tcBorders>
              <w:bottom w:val="double" w:sz="4" w:space="0" w:color="auto"/>
            </w:tcBorders>
            <w:vAlign w:val="bottom"/>
          </w:tcPr>
          <w:p w14:paraId="67DF0B16" w14:textId="0CA37E3E" w:rsidR="00A56FED" w:rsidRPr="00981F60" w:rsidRDefault="00981F60" w:rsidP="00A56FED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27A3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="002427A3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204" w:type="pct"/>
          </w:tcPr>
          <w:p w14:paraId="72B9274D" w14:textId="77777777" w:rsidR="00A56FED" w:rsidRPr="00981F60" w:rsidRDefault="00A56FED" w:rsidP="00A56FED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tcBorders>
              <w:bottom w:val="double" w:sz="4" w:space="0" w:color="auto"/>
            </w:tcBorders>
          </w:tcPr>
          <w:p w14:paraId="4425ACC8" w14:textId="2EE8767A" w:rsidR="00A56FED" w:rsidRPr="00981F60" w:rsidRDefault="00981F60" w:rsidP="00A56FED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56FE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A56FE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</w:tr>
      <w:tr w:rsidR="00A56FED" w:rsidRPr="00981F60" w14:paraId="2C876B9F" w14:textId="77777777">
        <w:trPr>
          <w:trHeight w:val="249"/>
        </w:trPr>
        <w:tc>
          <w:tcPr>
            <w:tcW w:w="2894" w:type="pct"/>
            <w:vAlign w:val="center"/>
          </w:tcPr>
          <w:p w14:paraId="7D6D7EAC" w14:textId="577BCF81" w:rsidR="00A56FED" w:rsidRPr="00981F60" w:rsidRDefault="00A56FED" w:rsidP="00A56FED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จำนวนหุ้นสามัญโดยวิธีถัวเฉลี่ย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ถ่วง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น้ำหนัก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หุ้น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pct"/>
            <w:vAlign w:val="center"/>
          </w:tcPr>
          <w:p w14:paraId="6CA1778E" w14:textId="01429BE3" w:rsidR="00A56FED" w:rsidRPr="00981F60" w:rsidRDefault="00981F60" w:rsidP="00A56FED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E553B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E553B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04" w:type="pct"/>
          </w:tcPr>
          <w:p w14:paraId="09747228" w14:textId="77777777" w:rsidR="00A56FED" w:rsidRPr="00981F60" w:rsidRDefault="00A56FED" w:rsidP="00A56FED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</w:tcPr>
          <w:p w14:paraId="534C2DD7" w14:textId="3B0F2741" w:rsidR="00A56FED" w:rsidRPr="00981F60" w:rsidRDefault="00981F60" w:rsidP="00A56FED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A56FE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A56FE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5621EA" w:rsidRPr="00981F60" w14:paraId="37580934" w14:textId="77777777" w:rsidTr="005823D6">
        <w:trPr>
          <w:trHeight w:val="64"/>
        </w:trPr>
        <w:tc>
          <w:tcPr>
            <w:tcW w:w="2894" w:type="pct"/>
            <w:vAlign w:val="center"/>
          </w:tcPr>
          <w:p w14:paraId="6238766C" w14:textId="77777777" w:rsidR="005621EA" w:rsidRPr="00981F60" w:rsidRDefault="005621EA" w:rsidP="005621EA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51" w:type="pct"/>
            <w:vAlign w:val="center"/>
          </w:tcPr>
          <w:p w14:paraId="2B23E7E6" w14:textId="4DEBD879" w:rsidR="005621EA" w:rsidRPr="00981F60" w:rsidRDefault="00981F60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553B1" w:rsidRPr="00981F6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204" w:type="pct"/>
          </w:tcPr>
          <w:p w14:paraId="1B843427" w14:textId="77777777" w:rsidR="005621EA" w:rsidRPr="00981F60" w:rsidRDefault="005621EA" w:rsidP="005621EA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39D18E97" w14:textId="4A291D0F" w:rsidR="005621EA" w:rsidRPr="00981F60" w:rsidRDefault="00981F60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E4F9D"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</w:tr>
    </w:tbl>
    <w:p w14:paraId="1F63A126" w14:textId="77777777" w:rsidR="00B9028A" w:rsidRPr="00B9028A" w:rsidRDefault="00B9028A" w:rsidP="00B9028A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4632" w:type="pct"/>
        <w:tblInd w:w="534" w:type="dxa"/>
        <w:tblLook w:val="04A0" w:firstRow="1" w:lastRow="0" w:firstColumn="1" w:lastColumn="0" w:noHBand="0" w:noVBand="1"/>
      </w:tblPr>
      <w:tblGrid>
        <w:gridCol w:w="5151"/>
        <w:gridCol w:w="1692"/>
        <w:gridCol w:w="363"/>
        <w:gridCol w:w="1692"/>
      </w:tblGrid>
      <w:tr w:rsidR="008B36A4" w:rsidRPr="00981F60" w14:paraId="681E9388" w14:textId="77777777">
        <w:trPr>
          <w:tblHeader/>
        </w:trPr>
        <w:tc>
          <w:tcPr>
            <w:tcW w:w="2894" w:type="pct"/>
            <w:vAlign w:val="center"/>
          </w:tcPr>
          <w:p w14:paraId="557CA151" w14:textId="77777777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bookmarkStart w:id="18" w:name="_Hlk65853503"/>
            <w:bookmarkEnd w:id="17"/>
          </w:p>
        </w:tc>
        <w:tc>
          <w:tcPr>
            <w:tcW w:w="2106" w:type="pct"/>
            <w:gridSpan w:val="3"/>
          </w:tcPr>
          <w:p w14:paraId="29457176" w14:textId="064ECBA6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B36A4" w:rsidRPr="00981F60" w14:paraId="44457A41" w14:textId="77777777">
        <w:trPr>
          <w:tblHeader/>
        </w:trPr>
        <w:tc>
          <w:tcPr>
            <w:tcW w:w="2894" w:type="pct"/>
          </w:tcPr>
          <w:p w14:paraId="780EB62C" w14:textId="77777777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pct"/>
            <w:gridSpan w:val="3"/>
          </w:tcPr>
          <w:p w14:paraId="676FBA28" w14:textId="014AE231" w:rsidR="008B36A4" w:rsidRPr="00981F60" w:rsidRDefault="008B36A4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8B36A4" w:rsidRPr="00981F60" w14:paraId="6BFE9B1E" w14:textId="77777777">
        <w:trPr>
          <w:tblHeader/>
        </w:trPr>
        <w:tc>
          <w:tcPr>
            <w:tcW w:w="2894" w:type="pct"/>
          </w:tcPr>
          <w:p w14:paraId="386FF4C4" w14:textId="77777777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</w:tcPr>
          <w:p w14:paraId="3A0DE549" w14:textId="724E6641" w:rsidR="008B36A4" w:rsidRPr="00981F60" w:rsidRDefault="00981F60">
            <w:pPr>
              <w:pStyle w:val="ListParagraph"/>
              <w:ind w:left="360" w:right="-90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04" w:type="pct"/>
          </w:tcPr>
          <w:p w14:paraId="4221F271" w14:textId="77777777" w:rsidR="008B36A4" w:rsidRPr="00981F60" w:rsidRDefault="008B36A4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1" w:type="pct"/>
          </w:tcPr>
          <w:p w14:paraId="2B5EB97C" w14:textId="12E2CD21" w:rsidR="008B36A4" w:rsidRPr="00981F60" w:rsidRDefault="00981F60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8B36A4" w:rsidRPr="00981F60" w14:paraId="4C4E1E4E" w14:textId="77777777">
        <w:trPr>
          <w:trHeight w:val="64"/>
        </w:trPr>
        <w:tc>
          <w:tcPr>
            <w:tcW w:w="2894" w:type="pct"/>
            <w:vAlign w:val="bottom"/>
          </w:tcPr>
          <w:p w14:paraId="2191BC45" w14:textId="77777777" w:rsidR="008B36A4" w:rsidRPr="00981F60" w:rsidRDefault="008B36A4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51" w:type="pct"/>
            <w:vAlign w:val="bottom"/>
          </w:tcPr>
          <w:p w14:paraId="6EF06BF8" w14:textId="77777777" w:rsidR="008B36A4" w:rsidRPr="00981F60" w:rsidRDefault="008B36A4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14:paraId="186AFF2F" w14:textId="77777777" w:rsidR="008B36A4" w:rsidRPr="00981F60" w:rsidRDefault="008B36A4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bottom"/>
          </w:tcPr>
          <w:p w14:paraId="5BCC6BBD" w14:textId="77777777" w:rsidR="008B36A4" w:rsidRPr="00981F60" w:rsidRDefault="008B36A4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43ACC" w:rsidRPr="00981F60" w14:paraId="1F523407" w14:textId="77777777">
        <w:trPr>
          <w:trHeight w:val="64"/>
        </w:trPr>
        <w:tc>
          <w:tcPr>
            <w:tcW w:w="2894" w:type="pct"/>
            <w:vAlign w:val="bottom"/>
          </w:tcPr>
          <w:p w14:paraId="6BED7EB5" w14:textId="77777777" w:rsidR="00043ACC" w:rsidRPr="00981F60" w:rsidRDefault="00043ACC" w:rsidP="00043ACC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ที่เป็นส่วนของผู้ถือหุ้นสามัญ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951" w:type="pct"/>
            <w:tcBorders>
              <w:bottom w:val="double" w:sz="4" w:space="0" w:color="auto"/>
            </w:tcBorders>
            <w:vAlign w:val="bottom"/>
          </w:tcPr>
          <w:p w14:paraId="1122E6EF" w14:textId="0945718C" w:rsidR="00043ACC" w:rsidRPr="00981F60" w:rsidRDefault="00981F60" w:rsidP="00043ACC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122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5122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204" w:type="pct"/>
          </w:tcPr>
          <w:p w14:paraId="03021800" w14:textId="77777777" w:rsidR="00043ACC" w:rsidRPr="00981F60" w:rsidRDefault="00043ACC" w:rsidP="00043ACC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tcBorders>
              <w:bottom w:val="double" w:sz="4" w:space="0" w:color="auto"/>
            </w:tcBorders>
            <w:vAlign w:val="bottom"/>
          </w:tcPr>
          <w:p w14:paraId="025F5BD2" w14:textId="75823BDF" w:rsidR="00043ACC" w:rsidRPr="00981F60" w:rsidRDefault="00981F60" w:rsidP="00043ACC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43AC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727</w:t>
            </w:r>
            <w:r w:rsidR="00043AC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</w:tr>
      <w:tr w:rsidR="00043ACC" w:rsidRPr="00981F60" w14:paraId="0AC2B0AA" w14:textId="77777777">
        <w:trPr>
          <w:trHeight w:val="249"/>
        </w:trPr>
        <w:tc>
          <w:tcPr>
            <w:tcW w:w="2894" w:type="pct"/>
            <w:vAlign w:val="center"/>
          </w:tcPr>
          <w:p w14:paraId="2FA2A584" w14:textId="77777777" w:rsidR="00043ACC" w:rsidRPr="00981F60" w:rsidRDefault="00043ACC" w:rsidP="00043ACC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จำนวนหุ้นสามัญโดยวิธีถัวเฉลี่ย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ถ่วง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น้ำหนัก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หุ้น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pct"/>
            <w:vAlign w:val="center"/>
          </w:tcPr>
          <w:p w14:paraId="0DB474E6" w14:textId="5457C188" w:rsidR="00043ACC" w:rsidRPr="00981F60" w:rsidRDefault="00981F60" w:rsidP="00043ACC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4B152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4B152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04" w:type="pct"/>
          </w:tcPr>
          <w:p w14:paraId="5EF55B04" w14:textId="77777777" w:rsidR="00043ACC" w:rsidRPr="00981F60" w:rsidRDefault="00043ACC" w:rsidP="00043ACC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vAlign w:val="bottom"/>
          </w:tcPr>
          <w:p w14:paraId="05B1A2E4" w14:textId="77EFB910" w:rsidR="00043ACC" w:rsidRPr="00981F60" w:rsidRDefault="00981F60" w:rsidP="00043ACC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043AC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043ACC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8B36A4" w:rsidRPr="00981F60" w14:paraId="0D3F34D6" w14:textId="77777777">
        <w:trPr>
          <w:trHeight w:val="64"/>
        </w:trPr>
        <w:tc>
          <w:tcPr>
            <w:tcW w:w="2894" w:type="pct"/>
            <w:vAlign w:val="center"/>
          </w:tcPr>
          <w:p w14:paraId="6A002732" w14:textId="77777777" w:rsidR="008B36A4" w:rsidRPr="00981F60" w:rsidRDefault="008B36A4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51" w:type="pct"/>
            <w:vAlign w:val="center"/>
          </w:tcPr>
          <w:p w14:paraId="22ECA745" w14:textId="7477ED1B" w:rsidR="008B36A4" w:rsidRPr="00981F60" w:rsidRDefault="00981F6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553B1" w:rsidRPr="00981F6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04" w:type="pct"/>
          </w:tcPr>
          <w:p w14:paraId="6BD9D070" w14:textId="77777777" w:rsidR="008B36A4" w:rsidRPr="00981F60" w:rsidRDefault="008B36A4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1E1E58BE" w14:textId="5A2DDD70" w:rsidR="008B36A4" w:rsidRPr="00981F60" w:rsidRDefault="00981F6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31FF1"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</w:tbl>
    <w:p w14:paraId="4B18EA2B" w14:textId="77777777" w:rsidR="00B9028A" w:rsidRPr="00B9028A" w:rsidRDefault="00B9028A" w:rsidP="00B9028A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4632" w:type="pct"/>
        <w:tblInd w:w="534" w:type="dxa"/>
        <w:tblLook w:val="04A0" w:firstRow="1" w:lastRow="0" w:firstColumn="1" w:lastColumn="0" w:noHBand="0" w:noVBand="1"/>
      </w:tblPr>
      <w:tblGrid>
        <w:gridCol w:w="5151"/>
        <w:gridCol w:w="1692"/>
        <w:gridCol w:w="363"/>
        <w:gridCol w:w="1692"/>
      </w:tblGrid>
      <w:tr w:rsidR="008B36A4" w:rsidRPr="00981F60" w14:paraId="51693E4D" w14:textId="77777777">
        <w:trPr>
          <w:tblHeader/>
        </w:trPr>
        <w:tc>
          <w:tcPr>
            <w:tcW w:w="2894" w:type="pct"/>
            <w:vAlign w:val="center"/>
          </w:tcPr>
          <w:p w14:paraId="4CDAB7FA" w14:textId="77777777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06" w:type="pct"/>
            <w:gridSpan w:val="3"/>
          </w:tcPr>
          <w:p w14:paraId="7DD0E189" w14:textId="77777777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B36A4" w:rsidRPr="00981F60" w14:paraId="675E0E32" w14:textId="77777777">
        <w:trPr>
          <w:tblHeader/>
        </w:trPr>
        <w:tc>
          <w:tcPr>
            <w:tcW w:w="2894" w:type="pct"/>
          </w:tcPr>
          <w:p w14:paraId="4D8801CA" w14:textId="77777777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pct"/>
            <w:gridSpan w:val="3"/>
          </w:tcPr>
          <w:p w14:paraId="75B978D9" w14:textId="47D80DDF" w:rsidR="008B36A4" w:rsidRPr="00981F60" w:rsidRDefault="008B36A4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8B36A4" w:rsidRPr="00981F60" w14:paraId="39768A3B" w14:textId="77777777">
        <w:trPr>
          <w:tblHeader/>
        </w:trPr>
        <w:tc>
          <w:tcPr>
            <w:tcW w:w="2894" w:type="pct"/>
          </w:tcPr>
          <w:p w14:paraId="1E538DA0" w14:textId="77777777" w:rsidR="008B36A4" w:rsidRPr="00981F60" w:rsidRDefault="008B36A4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</w:tcPr>
          <w:p w14:paraId="066CF777" w14:textId="65E76229" w:rsidR="008B36A4" w:rsidRPr="00981F60" w:rsidRDefault="00981F60">
            <w:pPr>
              <w:pStyle w:val="ListParagraph"/>
              <w:ind w:left="360" w:right="-90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04" w:type="pct"/>
          </w:tcPr>
          <w:p w14:paraId="1D5E3685" w14:textId="77777777" w:rsidR="008B36A4" w:rsidRPr="00981F60" w:rsidRDefault="008B36A4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1" w:type="pct"/>
          </w:tcPr>
          <w:p w14:paraId="425E5F30" w14:textId="48492334" w:rsidR="008B36A4" w:rsidRPr="00981F60" w:rsidRDefault="00981F60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8B36A4" w:rsidRPr="00981F60" w14:paraId="1649B3DD" w14:textId="77777777">
        <w:trPr>
          <w:trHeight w:val="64"/>
        </w:trPr>
        <w:tc>
          <w:tcPr>
            <w:tcW w:w="2894" w:type="pct"/>
            <w:vAlign w:val="bottom"/>
          </w:tcPr>
          <w:p w14:paraId="13A1D274" w14:textId="77777777" w:rsidR="008B36A4" w:rsidRPr="00981F60" w:rsidRDefault="008B36A4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51" w:type="pct"/>
            <w:vAlign w:val="bottom"/>
          </w:tcPr>
          <w:p w14:paraId="42135786" w14:textId="77777777" w:rsidR="008B36A4" w:rsidRPr="00981F60" w:rsidRDefault="008B36A4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14:paraId="7B119009" w14:textId="77777777" w:rsidR="008B36A4" w:rsidRPr="00981F60" w:rsidRDefault="008B36A4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bottom"/>
          </w:tcPr>
          <w:p w14:paraId="6BCF99BC" w14:textId="77777777" w:rsidR="008B36A4" w:rsidRPr="00981F60" w:rsidRDefault="008B36A4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C3BAE" w:rsidRPr="00981F60" w14:paraId="3CAB5F0D" w14:textId="77777777">
        <w:trPr>
          <w:trHeight w:val="64"/>
        </w:trPr>
        <w:tc>
          <w:tcPr>
            <w:tcW w:w="2894" w:type="pct"/>
            <w:vAlign w:val="bottom"/>
          </w:tcPr>
          <w:p w14:paraId="2485F4C9" w14:textId="77777777" w:rsidR="00FC3BAE" w:rsidRPr="00981F60" w:rsidRDefault="00FC3BAE" w:rsidP="00FC3BAE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ที่เป็นส่วนของผู้ถือหุ้นสามัญ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951" w:type="pct"/>
            <w:tcBorders>
              <w:bottom w:val="double" w:sz="4" w:space="0" w:color="auto"/>
            </w:tcBorders>
            <w:vAlign w:val="bottom"/>
          </w:tcPr>
          <w:p w14:paraId="420C9225" w14:textId="5EDF4B21" w:rsidR="00FC3BAE" w:rsidRPr="00981F60" w:rsidRDefault="00981F60" w:rsidP="00FC3BAE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122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5122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204" w:type="pct"/>
          </w:tcPr>
          <w:p w14:paraId="774F6816" w14:textId="77777777" w:rsidR="00FC3BAE" w:rsidRPr="00981F60" w:rsidRDefault="00FC3BAE" w:rsidP="00FC3BAE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tcBorders>
              <w:bottom w:val="double" w:sz="4" w:space="0" w:color="auto"/>
            </w:tcBorders>
          </w:tcPr>
          <w:p w14:paraId="3C58FB3E" w14:textId="7AE00505" w:rsidR="00FC3BAE" w:rsidRPr="00981F60" w:rsidRDefault="00981F60" w:rsidP="00FC3BAE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FC3BA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="00FC3BA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</w:tr>
      <w:tr w:rsidR="00FC3BAE" w:rsidRPr="00981F60" w14:paraId="3DB73395" w14:textId="77777777">
        <w:trPr>
          <w:trHeight w:val="249"/>
        </w:trPr>
        <w:tc>
          <w:tcPr>
            <w:tcW w:w="2894" w:type="pct"/>
            <w:vAlign w:val="center"/>
          </w:tcPr>
          <w:p w14:paraId="156A5449" w14:textId="77777777" w:rsidR="00FC3BAE" w:rsidRPr="00981F60" w:rsidRDefault="00FC3BAE" w:rsidP="00FC3BAE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จำนวนหุ้นสามัญโดยวิธีถัวเฉลี่ย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ถ่วง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น้ำหนัก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หุ้น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pct"/>
            <w:vAlign w:val="center"/>
          </w:tcPr>
          <w:p w14:paraId="2B3030D7" w14:textId="032A449F" w:rsidR="00FC3BAE" w:rsidRPr="00981F60" w:rsidRDefault="00981F60" w:rsidP="00FC3BAE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4B152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4B152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04" w:type="pct"/>
          </w:tcPr>
          <w:p w14:paraId="72CE640C" w14:textId="77777777" w:rsidR="00FC3BAE" w:rsidRPr="00981F60" w:rsidRDefault="00FC3BAE" w:rsidP="00FC3BAE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</w:tcPr>
          <w:p w14:paraId="72E1062F" w14:textId="0DEAF91A" w:rsidR="00FC3BAE" w:rsidRPr="00981F60" w:rsidRDefault="00981F60" w:rsidP="00FC3BAE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FC3BA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FC3BA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8B36A4" w:rsidRPr="00981F60" w14:paraId="0B95FA17" w14:textId="77777777">
        <w:trPr>
          <w:trHeight w:val="64"/>
        </w:trPr>
        <w:tc>
          <w:tcPr>
            <w:tcW w:w="2894" w:type="pct"/>
            <w:vAlign w:val="center"/>
          </w:tcPr>
          <w:p w14:paraId="3842B45F" w14:textId="77777777" w:rsidR="008B36A4" w:rsidRPr="00981F60" w:rsidRDefault="008B36A4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51" w:type="pct"/>
            <w:vAlign w:val="center"/>
          </w:tcPr>
          <w:p w14:paraId="720E60CC" w14:textId="164A9AB3" w:rsidR="008B36A4" w:rsidRPr="00981F60" w:rsidRDefault="00981F6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553B1" w:rsidRPr="00981F6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204" w:type="pct"/>
          </w:tcPr>
          <w:p w14:paraId="2CA46C78" w14:textId="77777777" w:rsidR="008B36A4" w:rsidRPr="00981F60" w:rsidRDefault="008B36A4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3AE202E6" w14:textId="1E44D6B1" w:rsidR="008B36A4" w:rsidRPr="00981F60" w:rsidRDefault="00981F60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57020"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</w:tbl>
    <w:p w14:paraId="115C3A30" w14:textId="77777777" w:rsidR="00545DE8" w:rsidRPr="00B9028A" w:rsidRDefault="00545DE8" w:rsidP="002228FD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4648" w:type="pct"/>
        <w:tblInd w:w="534" w:type="dxa"/>
        <w:tblLook w:val="04A0" w:firstRow="1" w:lastRow="0" w:firstColumn="1" w:lastColumn="0" w:noHBand="0" w:noVBand="1"/>
      </w:tblPr>
      <w:tblGrid>
        <w:gridCol w:w="5177"/>
        <w:gridCol w:w="1693"/>
        <w:gridCol w:w="368"/>
        <w:gridCol w:w="1691"/>
      </w:tblGrid>
      <w:tr w:rsidR="00EF100B" w:rsidRPr="00981F60" w14:paraId="5B524C0C" w14:textId="77777777" w:rsidTr="005823D6">
        <w:tc>
          <w:tcPr>
            <w:tcW w:w="2899" w:type="pct"/>
            <w:vAlign w:val="center"/>
          </w:tcPr>
          <w:p w14:paraId="1A30EDB3" w14:textId="77777777" w:rsidR="0045229A" w:rsidRPr="00981F60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01" w:type="pct"/>
            <w:gridSpan w:val="3"/>
          </w:tcPr>
          <w:p w14:paraId="621BB096" w14:textId="77777777" w:rsidR="0045229A" w:rsidRPr="00981F60" w:rsidRDefault="0045229A" w:rsidP="002228FD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F100B" w:rsidRPr="00981F60" w14:paraId="05EE3E26" w14:textId="77777777" w:rsidTr="005823D6">
        <w:tc>
          <w:tcPr>
            <w:tcW w:w="2899" w:type="pct"/>
          </w:tcPr>
          <w:p w14:paraId="7F3C553A" w14:textId="77777777" w:rsidR="009D05AD" w:rsidRPr="00981F60" w:rsidRDefault="009D05AD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1" w:type="pct"/>
            <w:gridSpan w:val="3"/>
          </w:tcPr>
          <w:p w14:paraId="489E8F5A" w14:textId="0FA45E14" w:rsidR="009D05AD" w:rsidRPr="00981F60" w:rsidRDefault="009D05AD" w:rsidP="002228FD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สำหรับงวด</w:t>
            </w:r>
            <w:r w:rsidR="00D9349A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หกเดือน</w:t>
            </w: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8B4A01" w:rsidRPr="00981F60" w14:paraId="205CEB0F" w14:textId="77777777" w:rsidTr="00A83ACB">
        <w:tc>
          <w:tcPr>
            <w:tcW w:w="2899" w:type="pct"/>
          </w:tcPr>
          <w:p w14:paraId="1FD2F21A" w14:textId="77777777" w:rsidR="008B4A01" w:rsidRPr="00981F60" w:rsidRDefault="008B4A01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pct"/>
          </w:tcPr>
          <w:p w14:paraId="7A9E8F0E" w14:textId="541A16B4" w:rsidR="001D2557" w:rsidRPr="00981F60" w:rsidRDefault="00981F60" w:rsidP="002228FD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06" w:type="pct"/>
          </w:tcPr>
          <w:p w14:paraId="2FE31475" w14:textId="77777777" w:rsidR="008B4A01" w:rsidRPr="00981F60" w:rsidRDefault="008B4A01" w:rsidP="002228FD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7" w:type="pct"/>
          </w:tcPr>
          <w:p w14:paraId="35949676" w14:textId="57914825" w:rsidR="008B4A01" w:rsidRPr="00981F60" w:rsidRDefault="00981F60" w:rsidP="002228FD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155746" w:rsidRPr="00981F60" w14:paraId="4D07A618" w14:textId="77777777" w:rsidTr="00A83ACB">
        <w:trPr>
          <w:trHeight w:val="64"/>
        </w:trPr>
        <w:tc>
          <w:tcPr>
            <w:tcW w:w="2899" w:type="pct"/>
            <w:vAlign w:val="bottom"/>
          </w:tcPr>
          <w:p w14:paraId="27B26F26" w14:textId="77777777" w:rsidR="00155746" w:rsidRPr="00981F60" w:rsidRDefault="00155746" w:rsidP="002228FD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8" w:type="pct"/>
            <w:vAlign w:val="bottom"/>
          </w:tcPr>
          <w:p w14:paraId="035ED056" w14:textId="51299F89" w:rsidR="00155746" w:rsidRPr="00981F60" w:rsidRDefault="00155746" w:rsidP="002228FD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" w:type="pct"/>
          </w:tcPr>
          <w:p w14:paraId="676B2A50" w14:textId="77777777" w:rsidR="00155746" w:rsidRPr="00981F60" w:rsidRDefault="00155746" w:rsidP="002228FD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pct"/>
            <w:vAlign w:val="bottom"/>
          </w:tcPr>
          <w:p w14:paraId="15432C50" w14:textId="0DC6BB7A" w:rsidR="00155746" w:rsidRPr="00981F60" w:rsidRDefault="00155746" w:rsidP="002228FD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3ACB" w:rsidRPr="00981F60" w14:paraId="4D9D8ECF" w14:textId="77777777" w:rsidTr="00A83ACB">
        <w:trPr>
          <w:trHeight w:val="64"/>
        </w:trPr>
        <w:tc>
          <w:tcPr>
            <w:tcW w:w="2899" w:type="pct"/>
            <w:vAlign w:val="bottom"/>
          </w:tcPr>
          <w:p w14:paraId="397BC6ED" w14:textId="77777777" w:rsidR="00A83ACB" w:rsidRPr="00981F60" w:rsidRDefault="00A83ACB" w:rsidP="00A83ACB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ที่เป็นส่วนของผู้ถือหุ้นสามัญ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948" w:type="pct"/>
            <w:tcBorders>
              <w:bottom w:val="double" w:sz="4" w:space="0" w:color="auto"/>
            </w:tcBorders>
            <w:vAlign w:val="bottom"/>
          </w:tcPr>
          <w:p w14:paraId="5C8B54A0" w14:textId="1608DC93" w:rsidR="00A83ACB" w:rsidRPr="00981F60" w:rsidRDefault="00981F60" w:rsidP="00A83AC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122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="005122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206" w:type="pct"/>
          </w:tcPr>
          <w:p w14:paraId="683A78DB" w14:textId="77777777" w:rsidR="00A83ACB" w:rsidRPr="00981F60" w:rsidRDefault="00A83ACB" w:rsidP="00A83ACB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263B57A1" w14:textId="1BD9BF9E" w:rsidR="00A83ACB" w:rsidRPr="00981F60" w:rsidRDefault="00981F60" w:rsidP="00A83AC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A83ACB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="00A83ACB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</w:tr>
      <w:tr w:rsidR="00A83ACB" w:rsidRPr="00981F60" w14:paraId="1D81D2E5" w14:textId="77777777" w:rsidTr="00A83ACB">
        <w:trPr>
          <w:trHeight w:val="54"/>
        </w:trPr>
        <w:tc>
          <w:tcPr>
            <w:tcW w:w="2899" w:type="pct"/>
            <w:vAlign w:val="center"/>
          </w:tcPr>
          <w:p w14:paraId="3EAFD2FC" w14:textId="43D45BDC" w:rsidR="00A83ACB" w:rsidRPr="00981F60" w:rsidRDefault="00A83ACB" w:rsidP="00A83ACB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จำนวนหุ้นสามัญโดยวิธีถัวเฉลี่ย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ถ่วง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น้ำหนัก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(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หุ้น</w:t>
            </w:r>
            <w:r w:rsidRPr="00981F60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48" w:type="pct"/>
            <w:vAlign w:val="bottom"/>
          </w:tcPr>
          <w:p w14:paraId="7A3DF120" w14:textId="7CA2704B" w:rsidR="00A83ACB" w:rsidRPr="00981F60" w:rsidRDefault="00981F60" w:rsidP="00A83AC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4B152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4B152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06" w:type="pct"/>
          </w:tcPr>
          <w:p w14:paraId="355841D3" w14:textId="77777777" w:rsidR="00A83ACB" w:rsidRPr="00981F60" w:rsidRDefault="00A83ACB" w:rsidP="00A83ACB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pct"/>
          </w:tcPr>
          <w:p w14:paraId="15E21665" w14:textId="4B034F48" w:rsidR="00A83ACB" w:rsidRPr="00981F60" w:rsidRDefault="00981F60" w:rsidP="00A83ACB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A83ACB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A83ACB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5621EA" w:rsidRPr="00981F60" w14:paraId="57CC8368" w14:textId="77777777" w:rsidTr="00A83ACB">
        <w:trPr>
          <w:trHeight w:val="64"/>
        </w:trPr>
        <w:tc>
          <w:tcPr>
            <w:tcW w:w="2899" w:type="pct"/>
            <w:vAlign w:val="center"/>
          </w:tcPr>
          <w:p w14:paraId="1884697F" w14:textId="77777777" w:rsidR="005621EA" w:rsidRPr="00981F60" w:rsidRDefault="005621EA" w:rsidP="005621E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48" w:type="pct"/>
            <w:vAlign w:val="bottom"/>
          </w:tcPr>
          <w:p w14:paraId="2ACFD97F" w14:textId="39C12261" w:rsidR="005621EA" w:rsidRPr="00981F60" w:rsidRDefault="00981F60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553B1" w:rsidRPr="00981F6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06" w:type="pct"/>
          </w:tcPr>
          <w:p w14:paraId="02D7A4FF" w14:textId="77777777" w:rsidR="005621EA" w:rsidRPr="00981F60" w:rsidRDefault="005621EA" w:rsidP="005621EA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pct"/>
            <w:vAlign w:val="bottom"/>
          </w:tcPr>
          <w:p w14:paraId="25E18588" w14:textId="53276647" w:rsidR="005621EA" w:rsidRPr="00981F60" w:rsidRDefault="00981F60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27A35"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bookmarkEnd w:id="18"/>
    </w:tbl>
    <w:p w14:paraId="188C9474" w14:textId="77777777" w:rsidR="005811C9" w:rsidRPr="00981F60" w:rsidRDefault="005811C9" w:rsidP="002228FD">
      <w:pPr>
        <w:rPr>
          <w:rFonts w:asciiTheme="majorBidi" w:hAnsiTheme="majorBidi" w:cstheme="majorBidi"/>
          <w:sz w:val="2"/>
          <w:szCs w:val="2"/>
        </w:rPr>
      </w:pPr>
    </w:p>
    <w:p w14:paraId="7F7C2DFB" w14:textId="77777777" w:rsidR="00981F60" w:rsidRPr="00981F60" w:rsidRDefault="00981F60">
      <w:pPr>
        <w:rPr>
          <w:rFonts w:asciiTheme="majorBidi" w:hAnsiTheme="majorBidi" w:cstheme="majorBidi"/>
          <w:b/>
          <w:bCs/>
          <w:cs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</w:p>
    <w:p w14:paraId="67E5934B" w14:textId="361C8738" w:rsidR="005F3BAF" w:rsidRPr="00981F60" w:rsidRDefault="005F3BAF" w:rsidP="00F869C7">
      <w:pPr>
        <w:numPr>
          <w:ilvl w:val="0"/>
          <w:numId w:val="25"/>
        </w:numPr>
        <w:spacing w:before="360"/>
        <w:ind w:left="547" w:right="72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รายการบัญชีกับบุคคลและกิจการที่เกี่ยวข้องกัน</w:t>
      </w:r>
    </w:p>
    <w:p w14:paraId="6D508B45" w14:textId="77777777" w:rsidR="00997C05" w:rsidRPr="00981F60" w:rsidRDefault="003F65DE" w:rsidP="002228FD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กลุ่มบริษัท</w:t>
      </w:r>
      <w:r w:rsidR="005F3BAF" w:rsidRPr="00981F60">
        <w:rPr>
          <w:rFonts w:asciiTheme="majorBidi" w:hAnsiTheme="majorBidi" w:cstheme="majorBidi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981F60" w:rsidRDefault="00C0315D" w:rsidP="002228FD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204DAA02" w:rsidR="00C0315D" w:rsidRPr="00981F60" w:rsidRDefault="00C0315D" w:rsidP="002228FD">
      <w:pPr>
        <w:ind w:left="540" w:right="65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 xml:space="preserve">ความสัมพันธ์ที่มีกับบุคคลหรือกิจการที่เกี่ยวข้องกัน </w:t>
      </w:r>
      <w:r w:rsidR="0030681E" w:rsidRPr="00981F60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81F60" w:rsidRPr="00981F60">
        <w:rPr>
          <w:rFonts w:asciiTheme="majorBidi" w:hAnsiTheme="majorBidi" w:cstheme="majorBidi"/>
          <w:spacing w:val="-4"/>
        </w:rPr>
        <w:t>30</w:t>
      </w:r>
      <w:r w:rsidR="004036E3" w:rsidRPr="00981F60">
        <w:rPr>
          <w:rFonts w:asciiTheme="majorBidi" w:hAnsiTheme="majorBidi" w:cstheme="majorBidi"/>
          <w:spacing w:val="-4"/>
        </w:rPr>
        <w:t xml:space="preserve"> </w:t>
      </w:r>
      <w:r w:rsidR="004036E3" w:rsidRPr="00981F60">
        <w:rPr>
          <w:rFonts w:asciiTheme="majorBidi" w:hAnsiTheme="majorBidi" w:cstheme="majorBidi"/>
          <w:spacing w:val="-4"/>
          <w:cs/>
        </w:rPr>
        <w:t>มิถุนายน</w:t>
      </w:r>
      <w:r w:rsidR="00D53AC7" w:rsidRPr="00981F60">
        <w:rPr>
          <w:rFonts w:asciiTheme="majorBidi" w:hAnsiTheme="majorBidi" w:cstheme="majorBidi"/>
          <w:spacing w:val="-4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4"/>
        </w:rPr>
        <w:t>2569</w:t>
      </w:r>
      <w:r w:rsidR="00D53AC7" w:rsidRPr="00981F60">
        <w:rPr>
          <w:rFonts w:asciiTheme="majorBidi" w:hAnsiTheme="majorBidi" w:cstheme="majorBidi"/>
          <w:spacing w:val="-4"/>
        </w:rPr>
        <w:t xml:space="preserve"> </w:t>
      </w:r>
      <w:r w:rsidR="0030681E" w:rsidRPr="00981F60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4"/>
        </w:rPr>
        <w:t>31</w:t>
      </w:r>
      <w:r w:rsidR="0030681E" w:rsidRPr="00981F60">
        <w:rPr>
          <w:rFonts w:asciiTheme="majorBidi" w:hAnsiTheme="majorBidi" w:cstheme="majorBidi"/>
          <w:spacing w:val="-4"/>
        </w:rPr>
        <w:t xml:space="preserve"> </w:t>
      </w:r>
      <w:r w:rsidR="0030681E" w:rsidRPr="00981F60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4"/>
        </w:rPr>
        <w:t>2568</w:t>
      </w:r>
      <w:r w:rsidR="0030681E" w:rsidRPr="00981F60">
        <w:rPr>
          <w:rFonts w:asciiTheme="majorBidi" w:hAnsiTheme="majorBidi" w:cstheme="majorBidi"/>
          <w:spacing w:val="-4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46"/>
        <w:gridCol w:w="283"/>
        <w:gridCol w:w="4251"/>
      </w:tblGrid>
      <w:tr w:rsidR="00EF100B" w:rsidRPr="00981F60" w14:paraId="74150250" w14:textId="77777777" w:rsidTr="006A439F">
        <w:trPr>
          <w:cantSplit/>
          <w:tblHeader/>
        </w:trPr>
        <w:tc>
          <w:tcPr>
            <w:tcW w:w="4646" w:type="dxa"/>
            <w:vAlign w:val="center"/>
          </w:tcPr>
          <w:p w14:paraId="13DFC576" w14:textId="77777777" w:rsidR="00BA1D8B" w:rsidRPr="00981F60" w:rsidRDefault="00BA1D8B" w:rsidP="002228FD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981F60" w:rsidRDefault="00BA1D8B" w:rsidP="002228FD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1" w:type="dxa"/>
            <w:vAlign w:val="center"/>
          </w:tcPr>
          <w:p w14:paraId="43537750" w14:textId="77777777" w:rsidR="00BA1D8B" w:rsidRPr="00981F60" w:rsidRDefault="00BA1D8B" w:rsidP="002228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</w:tr>
      <w:tr w:rsidR="00EF100B" w:rsidRPr="00981F60" w14:paraId="31F9B452" w14:textId="77777777" w:rsidTr="006A439F">
        <w:trPr>
          <w:cantSplit/>
        </w:trPr>
        <w:tc>
          <w:tcPr>
            <w:tcW w:w="4646" w:type="dxa"/>
          </w:tcPr>
          <w:p w14:paraId="6506B77D" w14:textId="242C1FEF" w:rsidR="00BA1D8B" w:rsidRPr="00981F60" w:rsidRDefault="00981F60" w:rsidP="006A439F">
            <w:pPr>
              <w:ind w:left="-17"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A1D8B"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. </w:t>
            </w:r>
            <w:r w:rsidR="00BA1D8B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981F60" w:rsidRDefault="00BA1D8B" w:rsidP="002228FD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77FCA2AD" w14:textId="6AF02105" w:rsidR="00BA1D8B" w:rsidRPr="00981F60" w:rsidRDefault="00BA1D8B" w:rsidP="002228F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ดูหมายเหตุข้อ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D72275" w:rsidRPr="00981F60" w14:paraId="0A022EBB" w14:textId="77777777" w:rsidTr="006A439F">
        <w:trPr>
          <w:cantSplit/>
        </w:trPr>
        <w:tc>
          <w:tcPr>
            <w:tcW w:w="4646" w:type="dxa"/>
          </w:tcPr>
          <w:p w14:paraId="78BC6252" w14:textId="0D556E7E" w:rsidR="00D72275" w:rsidRPr="00981F60" w:rsidRDefault="00981F60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. 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6E14E184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321C7D5D" w14:textId="77777777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2275" w:rsidRPr="00981F60" w14:paraId="214E5DBB" w14:textId="77777777" w:rsidTr="006A439F">
        <w:trPr>
          <w:cantSplit/>
        </w:trPr>
        <w:tc>
          <w:tcPr>
            <w:tcW w:w="4646" w:type="dxa"/>
          </w:tcPr>
          <w:p w14:paraId="19F1D632" w14:textId="422D85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วายดีเอ็ม (ไทยแลนด์) จำกัด</w:t>
            </w:r>
          </w:p>
        </w:tc>
        <w:tc>
          <w:tcPr>
            <w:tcW w:w="283" w:type="dxa"/>
          </w:tcPr>
          <w:p w14:paraId="6DB2F1BC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04F0B4A2" w14:textId="154B258C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</w:tr>
      <w:tr w:rsidR="00D72275" w:rsidRPr="00981F60" w14:paraId="620820EE" w14:textId="77777777" w:rsidTr="006A439F">
        <w:trPr>
          <w:cantSplit/>
        </w:trPr>
        <w:tc>
          <w:tcPr>
            <w:tcW w:w="4646" w:type="dxa"/>
          </w:tcPr>
          <w:p w14:paraId="2D80BFBF" w14:textId="5DA4FF04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</w:t>
            </w:r>
            <w:proofErr w:type="spellStart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อัล</w:t>
            </w:r>
            <w:proofErr w:type="spellEnd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เทอเนท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3F48C333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657559EF" w14:textId="42950243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วายดีเอ็ม (ไทยแลนด์) เป็นผู้ถือหุ้นรายใหญ่</w:t>
            </w:r>
          </w:p>
        </w:tc>
      </w:tr>
      <w:tr w:rsidR="00D72275" w:rsidRPr="00981F60" w14:paraId="4D9EF82B" w14:textId="77777777" w:rsidTr="006A439F">
        <w:trPr>
          <w:cantSplit/>
        </w:trPr>
        <w:tc>
          <w:tcPr>
            <w:tcW w:w="4646" w:type="dxa"/>
          </w:tcPr>
          <w:p w14:paraId="720005D2" w14:textId="3E530BCF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</w:t>
            </w:r>
            <w:r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แจ่มจรัส จำกัด</w:t>
            </w:r>
          </w:p>
        </w:tc>
        <w:tc>
          <w:tcPr>
            <w:tcW w:w="283" w:type="dxa"/>
          </w:tcPr>
          <w:p w14:paraId="05EC3D82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53004D36" w14:textId="1D53B7CD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วายดีเอ็ม (ไทยแลนด์) เป็นผู้ถือหุ้นรายใหญ่</w:t>
            </w:r>
          </w:p>
        </w:tc>
      </w:tr>
      <w:tr w:rsidR="00D72275" w:rsidRPr="00981F60" w14:paraId="54BBD696" w14:textId="77777777" w:rsidTr="006A439F">
        <w:trPr>
          <w:cantSplit/>
        </w:trPr>
        <w:tc>
          <w:tcPr>
            <w:tcW w:w="4646" w:type="dxa"/>
          </w:tcPr>
          <w:p w14:paraId="7841F4E3" w14:textId="70511877" w:rsidR="00D72275" w:rsidRPr="00981F60" w:rsidRDefault="00981F60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. 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155C9257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1B66E069" w14:textId="77777777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2275" w:rsidRPr="00981F60" w14:paraId="4219E4F4" w14:textId="77777777" w:rsidTr="006A439F">
        <w:trPr>
          <w:cantSplit/>
        </w:trPr>
        <w:tc>
          <w:tcPr>
            <w:tcW w:w="4646" w:type="dxa"/>
          </w:tcPr>
          <w:p w14:paraId="59ECEAA6" w14:textId="7F108FF8" w:rsidR="00D72275" w:rsidRPr="00981F60" w:rsidRDefault="00357010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</w:t>
            </w:r>
            <w:proofErr w:type="spellStart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ฮิวแมนิก้า</w:t>
            </w:r>
            <w:proofErr w:type="spellEnd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283" w:type="dxa"/>
          </w:tcPr>
          <w:p w14:paraId="70F2BEEA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2B930454" w14:textId="50CB9A06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กรรมการร่วมกัน</w:t>
            </w:r>
          </w:p>
        </w:tc>
      </w:tr>
      <w:tr w:rsidR="00D72275" w:rsidRPr="00981F60" w14:paraId="16B00945" w14:textId="77777777" w:rsidTr="006A439F">
        <w:trPr>
          <w:cantSplit/>
        </w:trPr>
        <w:tc>
          <w:tcPr>
            <w:tcW w:w="4646" w:type="dxa"/>
          </w:tcPr>
          <w:p w14:paraId="53876FCD" w14:textId="633F8C4D" w:rsidR="00D72275" w:rsidRPr="00981F60" w:rsidRDefault="00357010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 ไทเกอร์ซอ</w:t>
            </w:r>
            <w:proofErr w:type="spellStart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ฟท์</w:t>
            </w:r>
            <w:proofErr w:type="spellEnd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1998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) จำกัด</w:t>
            </w:r>
          </w:p>
        </w:tc>
        <w:tc>
          <w:tcPr>
            <w:tcW w:w="283" w:type="dxa"/>
          </w:tcPr>
          <w:p w14:paraId="0DD8E64A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1" w:type="dxa"/>
          </w:tcPr>
          <w:p w14:paraId="55075E0D" w14:textId="3AA6257B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ฮิวแมนิก้า</w:t>
            </w:r>
            <w:proofErr w:type="spellEnd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 เป็นผู้ถือหุ้นรายใหญ่</w:t>
            </w:r>
          </w:p>
        </w:tc>
      </w:tr>
      <w:tr w:rsidR="00D72275" w:rsidRPr="00981F60" w14:paraId="62F02F10" w14:textId="77777777" w:rsidTr="006A439F">
        <w:trPr>
          <w:cantSplit/>
        </w:trPr>
        <w:tc>
          <w:tcPr>
            <w:tcW w:w="4646" w:type="dxa"/>
          </w:tcPr>
          <w:p w14:paraId="7A6048CC" w14:textId="0DB3998F" w:rsidR="00D72275" w:rsidRPr="00981F60" w:rsidRDefault="00357010" w:rsidP="00D9728B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โปร</w:t>
            </w:r>
            <w:proofErr w:type="spellStart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เฟสชั่นแน</w:t>
            </w:r>
            <w:proofErr w:type="spellEnd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ล </w:t>
            </w:r>
            <w:proofErr w:type="spellStart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เอ้าท์</w:t>
            </w:r>
            <w:proofErr w:type="spellEnd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ซอสซิ่ง โซลูชั่น</w:t>
            </w:r>
            <w:proofErr w:type="spellStart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AD5A4CE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512065DA" w14:textId="35FFE2D0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ฮิวแมนิก้า</w:t>
            </w:r>
            <w:proofErr w:type="spellEnd"/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 เป็นผู้ถือหุ้นรายใหญ่</w:t>
            </w:r>
          </w:p>
        </w:tc>
      </w:tr>
      <w:tr w:rsidR="00D72275" w:rsidRPr="00981F60" w14:paraId="415FCDBB" w14:textId="77777777" w:rsidTr="006A439F">
        <w:trPr>
          <w:cantSplit/>
        </w:trPr>
        <w:tc>
          <w:tcPr>
            <w:tcW w:w="4646" w:type="dxa"/>
          </w:tcPr>
          <w:p w14:paraId="334A74F8" w14:textId="06A84389" w:rsidR="00D72275" w:rsidRPr="00981F60" w:rsidRDefault="00357010" w:rsidP="00D9728B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981F60" w:rsidRPr="00981F6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บริษัท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72275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4A76271C" w14:textId="77777777" w:rsidR="00D72275" w:rsidRPr="00981F60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31C72EEB" w14:textId="6C52F1FF" w:rsidR="00D72275" w:rsidRPr="00981F60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กรรมการร่วมกัน</w:t>
            </w:r>
          </w:p>
        </w:tc>
      </w:tr>
      <w:tr w:rsidR="00357010" w:rsidRPr="00981F60" w14:paraId="5B15DCE3" w14:textId="77777777" w:rsidTr="006A439F">
        <w:trPr>
          <w:cantSplit/>
        </w:trPr>
        <w:tc>
          <w:tcPr>
            <w:tcW w:w="4646" w:type="dxa"/>
          </w:tcPr>
          <w:p w14:paraId="1364490A" w14:textId="549856E7" w:rsidR="00357010" w:rsidRPr="00981F60" w:rsidRDefault="00981F60" w:rsidP="006A439F">
            <w:pPr>
              <w:ind w:left="-17"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57010"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0952D0C3" w14:textId="77777777" w:rsidR="00357010" w:rsidRPr="00981F60" w:rsidRDefault="00357010" w:rsidP="00357010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491F914C" w14:textId="1B861FAF" w:rsidR="00357010" w:rsidRPr="00981F60" w:rsidRDefault="00357010" w:rsidP="0035701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81F60">
              <w:rPr>
                <w:rFonts w:asciiTheme="majorBidi" w:hAnsiTheme="majorBidi" w:cstheme="majorBidi"/>
                <w:sz w:val="20"/>
                <w:szCs w:val="20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345E715D" w14:textId="31A1CE8B" w:rsidR="00146874" w:rsidRPr="00981F60" w:rsidRDefault="00CE7590" w:rsidP="00E44F71">
      <w:pPr>
        <w:spacing w:before="240"/>
        <w:ind w:left="547"/>
        <w:rPr>
          <w:rFonts w:asciiTheme="majorBidi" w:hAnsiTheme="majorBidi" w:cstheme="majorBidi"/>
          <w:cs/>
        </w:rPr>
      </w:pPr>
      <w:r w:rsidRPr="00981F60">
        <w:rPr>
          <w:rFonts w:asciiTheme="majorBidi" w:hAnsiTheme="majorBidi" w:cstheme="majorBidi"/>
          <w:cs/>
        </w:rPr>
        <w:t>รายการระหว่างบุคคลและกิจการที่เกี่ยวข้องกันที่สำคัญ</w:t>
      </w:r>
      <w:r w:rsidR="00DF49F8" w:rsidRPr="00981F60">
        <w:rPr>
          <w:rFonts w:asciiTheme="majorBidi" w:hAnsiTheme="majorBidi" w:cstheme="majorBidi"/>
          <w:cs/>
        </w:rPr>
        <w:t xml:space="preserve"> </w:t>
      </w:r>
      <w:r w:rsidRPr="00981F60">
        <w:rPr>
          <w:rFonts w:asciiTheme="majorBidi" w:hAnsiTheme="majorBidi" w:cstheme="majorBidi"/>
          <w:cs/>
        </w:rPr>
        <w:t>มีดังนี้</w:t>
      </w:r>
    </w:p>
    <w:tbl>
      <w:tblPr>
        <w:tblW w:w="5000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7"/>
        <w:gridCol w:w="809"/>
        <w:gridCol w:w="1212"/>
        <w:gridCol w:w="213"/>
        <w:gridCol w:w="1214"/>
        <w:gridCol w:w="213"/>
        <w:gridCol w:w="1212"/>
        <w:gridCol w:w="211"/>
        <w:gridCol w:w="1214"/>
      </w:tblGrid>
      <w:tr w:rsidR="00EF100B" w:rsidRPr="00981F60" w14:paraId="55FEFE52" w14:textId="77777777" w:rsidTr="00E65A76">
        <w:trPr>
          <w:cantSplit/>
        </w:trPr>
        <w:tc>
          <w:tcPr>
            <w:tcW w:w="1721" w:type="pct"/>
          </w:tcPr>
          <w:p w14:paraId="262FD8E0" w14:textId="77777777" w:rsidR="00D53C91" w:rsidRPr="00981F60" w:rsidRDefault="00D53C91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1" w:type="pct"/>
          </w:tcPr>
          <w:p w14:paraId="149FC5EC" w14:textId="77777777" w:rsidR="00D53C91" w:rsidRPr="00981F60" w:rsidRDefault="00D53C91" w:rsidP="005621EA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981F60" w:rsidRDefault="00D53C91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981F60" w:rsidRDefault="00D53C91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981F60" w:rsidRDefault="00D53C91" w:rsidP="005621EA">
            <w:pPr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F100B" w:rsidRPr="00981F60" w14:paraId="5F6629E2" w14:textId="77777777" w:rsidTr="00E65A76">
        <w:trPr>
          <w:cantSplit/>
        </w:trPr>
        <w:tc>
          <w:tcPr>
            <w:tcW w:w="1721" w:type="pct"/>
            <w:vMerge w:val="restart"/>
          </w:tcPr>
          <w:p w14:paraId="326F8281" w14:textId="411BC295" w:rsidR="0081028B" w:rsidRPr="00981F60" w:rsidRDefault="0081028B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รายการในงบฐานะการเงิน</w:t>
            </w:r>
          </w:p>
        </w:tc>
        <w:tc>
          <w:tcPr>
            <w:tcW w:w="421" w:type="pct"/>
            <w:vMerge w:val="restart"/>
          </w:tcPr>
          <w:p w14:paraId="7AEE6C38" w14:textId="77777777" w:rsidR="0081028B" w:rsidRPr="00981F60" w:rsidRDefault="00715CA2" w:rsidP="005621EA">
            <w:pPr>
              <w:tabs>
                <w:tab w:val="left" w:pos="1440"/>
                <w:tab w:val="right" w:pos="9180"/>
              </w:tabs>
              <w:ind w:left="-30" w:right="-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981F60" w:rsidRDefault="0081028B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981F60" w:rsidRDefault="0081028B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981F60" w:rsidRDefault="0081028B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3AC7" w:rsidRPr="00981F60" w14:paraId="7775C758" w14:textId="77777777" w:rsidTr="00E65A76">
        <w:trPr>
          <w:cantSplit/>
        </w:trPr>
        <w:tc>
          <w:tcPr>
            <w:tcW w:w="1721" w:type="pct"/>
            <w:vMerge/>
          </w:tcPr>
          <w:p w14:paraId="6D61AC73" w14:textId="77777777" w:rsidR="00D53AC7" w:rsidRPr="00981F60" w:rsidRDefault="00D53AC7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  <w:vMerge/>
          </w:tcPr>
          <w:p w14:paraId="5721A073" w14:textId="77777777" w:rsidR="00D53AC7" w:rsidRPr="00981F60" w:rsidRDefault="00D53AC7" w:rsidP="005621EA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0D0C4E27" w14:textId="65368592" w:rsidR="00D53AC7" w:rsidRPr="00981F60" w:rsidRDefault="00981F60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" w:type="pct"/>
          </w:tcPr>
          <w:p w14:paraId="2C1EF5BA" w14:textId="77777777" w:rsidR="00D53AC7" w:rsidRPr="00981F60" w:rsidRDefault="00D53AC7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4B7C631F" w14:textId="1497E3AF" w:rsidR="00D53AC7" w:rsidRPr="00981F60" w:rsidRDefault="00981F60" w:rsidP="005621EA">
            <w:pPr>
              <w:ind w:left="-108" w:right="-10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" w:type="pct"/>
          </w:tcPr>
          <w:p w14:paraId="7DF38229" w14:textId="77777777" w:rsidR="00D53AC7" w:rsidRPr="00981F60" w:rsidRDefault="00D53AC7" w:rsidP="005621EA">
            <w:pPr>
              <w:tabs>
                <w:tab w:val="left" w:pos="360"/>
                <w:tab w:val="left" w:pos="1440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71DC11C2" w14:textId="6D01F852" w:rsidR="00D53AC7" w:rsidRPr="00981F60" w:rsidRDefault="00981F60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" w:type="pct"/>
          </w:tcPr>
          <w:p w14:paraId="22A22AA1" w14:textId="77777777" w:rsidR="00D53AC7" w:rsidRPr="00981F60" w:rsidRDefault="00D53AC7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31391F62" w14:textId="431C0A37" w:rsidR="00D53AC7" w:rsidRPr="00981F60" w:rsidRDefault="00981F60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621EA" w:rsidRPr="00981F60" w14:paraId="23379636" w14:textId="77777777" w:rsidTr="00E65A76">
        <w:trPr>
          <w:cantSplit/>
        </w:trPr>
        <w:tc>
          <w:tcPr>
            <w:tcW w:w="1721" w:type="pct"/>
          </w:tcPr>
          <w:p w14:paraId="63686469" w14:textId="77777777" w:rsidR="005621EA" w:rsidRPr="00981F60" w:rsidRDefault="005621EA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1" w:type="pct"/>
          </w:tcPr>
          <w:p w14:paraId="36E0F0A7" w14:textId="77777777" w:rsidR="005621EA" w:rsidRPr="00981F60" w:rsidRDefault="005621EA" w:rsidP="005621EA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6E7D0EB5" w14:textId="5F53A534" w:rsidR="005621EA" w:rsidRPr="00981F60" w:rsidRDefault="00981F60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1" w:type="pct"/>
          </w:tcPr>
          <w:p w14:paraId="4EAA2000" w14:textId="77777777" w:rsidR="005621EA" w:rsidRPr="00981F60" w:rsidRDefault="005621EA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6F9A8FB7" w14:textId="460AE3BB" w:rsidR="005621EA" w:rsidRPr="00981F60" w:rsidRDefault="00981F60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" w:type="pct"/>
          </w:tcPr>
          <w:p w14:paraId="17885904" w14:textId="77777777" w:rsidR="005621EA" w:rsidRPr="00981F60" w:rsidRDefault="005621EA" w:rsidP="005621EA">
            <w:pPr>
              <w:tabs>
                <w:tab w:val="left" w:pos="360"/>
                <w:tab w:val="left" w:pos="1440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64CBB9E7" w14:textId="3994750B" w:rsidR="005621EA" w:rsidRPr="00981F60" w:rsidRDefault="00981F60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0" w:type="pct"/>
          </w:tcPr>
          <w:p w14:paraId="76A7CFBF" w14:textId="77777777" w:rsidR="005621EA" w:rsidRPr="00981F60" w:rsidRDefault="005621EA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</w:tcPr>
          <w:p w14:paraId="1ED9C3C1" w14:textId="6EF31F17" w:rsidR="005621EA" w:rsidRPr="00981F60" w:rsidRDefault="00981F60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981F60" w14:paraId="6946FC19" w14:textId="77777777" w:rsidTr="00E65A76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981F60" w:rsidRDefault="0081028B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ลูกหนี้การค้า </w:t>
            </w:r>
          </w:p>
        </w:tc>
        <w:tc>
          <w:tcPr>
            <w:tcW w:w="421" w:type="pct"/>
          </w:tcPr>
          <w:p w14:paraId="0BDC5E2F" w14:textId="77777777" w:rsidR="0081028B" w:rsidRPr="00981F60" w:rsidRDefault="0081028B" w:rsidP="005621E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2015F3D6" w14:textId="77777777" w:rsidR="0081028B" w:rsidRPr="00981F60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05382C84" w14:textId="77777777" w:rsidR="0081028B" w:rsidRPr="00981F60" w:rsidRDefault="0081028B" w:rsidP="005621E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</w:tcPr>
          <w:p w14:paraId="57107A46" w14:textId="77777777" w:rsidR="0081028B" w:rsidRPr="00981F60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2E2FC3B8" w14:textId="77777777" w:rsidR="0081028B" w:rsidRPr="00981F60" w:rsidRDefault="0081028B" w:rsidP="005621EA">
            <w:pPr>
              <w:ind w:left="-108" w:right="1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79744015" w14:textId="77777777" w:rsidR="0081028B" w:rsidRPr="00981F60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7BCB6873" w14:textId="77777777" w:rsidR="0081028B" w:rsidRPr="00981F60" w:rsidRDefault="0081028B" w:rsidP="005621EA">
            <w:pPr>
              <w:ind w:left="-108" w:right="1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</w:tcPr>
          <w:p w14:paraId="457309AD" w14:textId="77777777" w:rsidR="0081028B" w:rsidRPr="00981F60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AD2" w:rsidRPr="00981F60" w14:paraId="0E57571A" w14:textId="77777777" w:rsidTr="00E65A76">
        <w:trPr>
          <w:cantSplit/>
        </w:trPr>
        <w:tc>
          <w:tcPr>
            <w:tcW w:w="1721" w:type="pct"/>
            <w:vAlign w:val="center"/>
          </w:tcPr>
          <w:p w14:paraId="63424B82" w14:textId="35F523ED" w:rsidR="00A26AD2" w:rsidRPr="00981F60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421" w:type="pct"/>
          </w:tcPr>
          <w:p w14:paraId="0157A0CF" w14:textId="08209420" w:rsidR="00A26AD2" w:rsidRPr="00981F60" w:rsidRDefault="00981F60" w:rsidP="00A26AD2">
            <w:pPr>
              <w:tabs>
                <w:tab w:val="decimal" w:pos="420"/>
              </w:tabs>
              <w:ind w:left="-108" w:right="90" w:firstLine="7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31" w:type="pct"/>
          </w:tcPr>
          <w:p w14:paraId="19C0CBDD" w14:textId="445C3135" w:rsidR="00A26AD2" w:rsidRPr="00981F60" w:rsidRDefault="004E37D1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1459ACA3" w14:textId="77777777" w:rsidR="00A26AD2" w:rsidRPr="00981F60" w:rsidRDefault="00A26AD2" w:rsidP="00A26AD2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</w:tcPr>
          <w:p w14:paraId="4F40B5E7" w14:textId="6FF2D939" w:rsidR="00A26AD2" w:rsidRPr="00981F60" w:rsidRDefault="00A26AD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008F4875" w14:textId="77777777" w:rsidR="00A26AD2" w:rsidRPr="00981F60" w:rsidRDefault="00A26AD2" w:rsidP="00A26AD2">
            <w:pPr>
              <w:ind w:left="-108" w:right="17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13DB7118" w14:textId="2E0E6804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43218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10" w:type="pct"/>
          </w:tcPr>
          <w:p w14:paraId="648E6F39" w14:textId="77777777" w:rsidR="00A26AD2" w:rsidRPr="00981F60" w:rsidRDefault="00A26AD2" w:rsidP="00A26AD2">
            <w:pPr>
              <w:tabs>
                <w:tab w:val="decimal" w:pos="1031"/>
              </w:tabs>
              <w:ind w:left="-108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474DCA51" w14:textId="4EA0C665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A26AD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</w:t>
            </w:r>
          </w:p>
        </w:tc>
      </w:tr>
      <w:tr w:rsidR="00A26AD2" w:rsidRPr="00981F60" w14:paraId="179E7D60" w14:textId="77777777" w:rsidTr="00E65A76">
        <w:trPr>
          <w:cantSplit/>
        </w:trPr>
        <w:tc>
          <w:tcPr>
            <w:tcW w:w="1721" w:type="pct"/>
            <w:vAlign w:val="center"/>
          </w:tcPr>
          <w:p w14:paraId="5317CB4E" w14:textId="77777777" w:rsidR="00A26AD2" w:rsidRPr="00981F60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ลูกหนี้หมุนเวียนอื่น </w:t>
            </w:r>
          </w:p>
        </w:tc>
        <w:tc>
          <w:tcPr>
            <w:tcW w:w="421" w:type="pct"/>
          </w:tcPr>
          <w:p w14:paraId="52DF4E7E" w14:textId="77777777" w:rsidR="00A26AD2" w:rsidRPr="00981F60" w:rsidRDefault="00A26AD2" w:rsidP="00A26AD2">
            <w:pPr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5BD32BD6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4F459871" w14:textId="77777777" w:rsidR="00A26AD2" w:rsidRPr="00981F60" w:rsidRDefault="00A26AD2" w:rsidP="00A26AD2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</w:tcPr>
          <w:p w14:paraId="3BF60FE0" w14:textId="77777777" w:rsidR="00A26AD2" w:rsidRPr="00981F60" w:rsidRDefault="00A26AD2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69CBE2A2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4DC24E06" w14:textId="77777777" w:rsidR="00A26AD2" w:rsidRPr="00981F60" w:rsidRDefault="00A26AD2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3238089C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</w:tcPr>
          <w:p w14:paraId="2AAF06A4" w14:textId="77777777" w:rsidR="00A26AD2" w:rsidRPr="00981F60" w:rsidRDefault="00A26AD2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AD2" w:rsidRPr="00981F60" w14:paraId="6BD5690C" w14:textId="77777777" w:rsidTr="00E65A76">
        <w:trPr>
          <w:cantSplit/>
        </w:trPr>
        <w:tc>
          <w:tcPr>
            <w:tcW w:w="1721" w:type="pct"/>
            <w:vAlign w:val="center"/>
          </w:tcPr>
          <w:p w14:paraId="363C7D67" w14:textId="1F1C6A25" w:rsidR="00A26AD2" w:rsidRPr="00981F60" w:rsidRDefault="00A26AD2" w:rsidP="00A26AD2">
            <w:pPr>
              <w:ind w:left="-142" w:right="-18" w:firstLine="322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421" w:type="pct"/>
          </w:tcPr>
          <w:p w14:paraId="49A3B4BB" w14:textId="77777777" w:rsidR="00A26AD2" w:rsidRPr="00981F60" w:rsidRDefault="00A26AD2" w:rsidP="00A26AD2">
            <w:pPr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28593B62" w14:textId="1FD89014" w:rsidR="00A26AD2" w:rsidRPr="00981F60" w:rsidRDefault="004E37D1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0247E317" w14:textId="77777777" w:rsidR="00A26AD2" w:rsidRPr="00981F60" w:rsidRDefault="00A26AD2" w:rsidP="00A26AD2">
            <w:pPr>
              <w:ind w:left="-115" w:right="3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</w:tcPr>
          <w:p w14:paraId="1ADF9D95" w14:textId="36DB437C" w:rsidR="00A26AD2" w:rsidRPr="00981F60" w:rsidRDefault="00A26AD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0FAD27C3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00DB2B07" w14:textId="36F20B0E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3218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43218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110" w:type="pct"/>
          </w:tcPr>
          <w:p w14:paraId="730E4E15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3D63577D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208</w:t>
            </w:r>
            <w:r w:rsidR="00A26AD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028</w:t>
            </w:r>
          </w:p>
        </w:tc>
      </w:tr>
      <w:tr w:rsidR="00A26AD2" w:rsidRPr="00981F60" w14:paraId="5F23CE2C" w14:textId="77777777" w:rsidTr="00E65A76">
        <w:trPr>
          <w:cantSplit/>
        </w:trPr>
        <w:tc>
          <w:tcPr>
            <w:tcW w:w="1721" w:type="pct"/>
            <w:vAlign w:val="center"/>
          </w:tcPr>
          <w:p w14:paraId="752BDCF4" w14:textId="2020DD04" w:rsidR="00A26AD2" w:rsidRPr="00981F60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421" w:type="pct"/>
          </w:tcPr>
          <w:p w14:paraId="2EC8768D" w14:textId="77777777" w:rsidR="00A26AD2" w:rsidRPr="00981F60" w:rsidRDefault="00A26AD2" w:rsidP="00A26AD2">
            <w:pPr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24897918" w:rsidR="00A26AD2" w:rsidRPr="00981F60" w:rsidRDefault="00981F60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4E37D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11" w:type="pct"/>
          </w:tcPr>
          <w:p w14:paraId="437A2B86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5469C059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 w:rsidR="00A26AD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111" w:type="pct"/>
          </w:tcPr>
          <w:p w14:paraId="19C2C840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70B25753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4E37D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10" w:type="pct"/>
          </w:tcPr>
          <w:p w14:paraId="04A5EF46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4989F02F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 w:rsidR="00A26AD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067</w:t>
            </w:r>
          </w:p>
        </w:tc>
      </w:tr>
      <w:tr w:rsidR="00A26AD2" w:rsidRPr="00981F60" w14:paraId="59508F3D" w14:textId="77777777" w:rsidTr="00E65A76">
        <w:trPr>
          <w:cantSplit/>
        </w:trPr>
        <w:tc>
          <w:tcPr>
            <w:tcW w:w="1721" w:type="pct"/>
            <w:vAlign w:val="center"/>
          </w:tcPr>
          <w:p w14:paraId="7BA95801" w14:textId="77777777" w:rsidR="00A26AD2" w:rsidRPr="00981F60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421" w:type="pct"/>
          </w:tcPr>
          <w:p w14:paraId="2AA21F64" w14:textId="0D579938" w:rsidR="00A26AD2" w:rsidRPr="00981F60" w:rsidRDefault="00981F60" w:rsidP="00A26AD2">
            <w:pPr>
              <w:tabs>
                <w:tab w:val="decimal" w:pos="413"/>
              </w:tabs>
              <w:ind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28307500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4E37D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111" w:type="pct"/>
          </w:tcPr>
          <w:p w14:paraId="5FEAE642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6271" w14:textId="768EDADE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 w:rsidR="00A26AD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067</w:t>
            </w:r>
          </w:p>
        </w:tc>
        <w:tc>
          <w:tcPr>
            <w:tcW w:w="111" w:type="pct"/>
          </w:tcPr>
          <w:p w14:paraId="2B1D7B8B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29568553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E37D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4E37D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110" w:type="pct"/>
          </w:tcPr>
          <w:p w14:paraId="56839BEB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47A3CC78" w:rsidR="00A26AD2" w:rsidRPr="00981F60" w:rsidRDefault="00981F60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  <w:r w:rsidR="00A26AD2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095</w:t>
            </w:r>
          </w:p>
        </w:tc>
      </w:tr>
      <w:tr w:rsidR="00A26AD2" w:rsidRPr="00981F60" w14:paraId="501DA231" w14:textId="77777777" w:rsidTr="00E65A76">
        <w:trPr>
          <w:cantSplit/>
        </w:trPr>
        <w:tc>
          <w:tcPr>
            <w:tcW w:w="1721" w:type="pct"/>
            <w:vAlign w:val="center"/>
          </w:tcPr>
          <w:p w14:paraId="0029E355" w14:textId="354C1B52" w:rsidR="00A26AD2" w:rsidRPr="00981F60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สินทรัพย์ไม่มีตัวตนอื่นนอกเหนือจาก</w:t>
            </w:r>
          </w:p>
        </w:tc>
        <w:tc>
          <w:tcPr>
            <w:tcW w:w="421" w:type="pct"/>
          </w:tcPr>
          <w:p w14:paraId="6202E1CF" w14:textId="77777777" w:rsidR="00A26AD2" w:rsidRPr="00981F60" w:rsidRDefault="00A26AD2" w:rsidP="00A26AD2">
            <w:pPr>
              <w:tabs>
                <w:tab w:val="decimal" w:pos="617"/>
              </w:tabs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75E70816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742B2FA3" w14:textId="77777777" w:rsidR="00A26AD2" w:rsidRPr="00981F60" w:rsidRDefault="00A26AD2" w:rsidP="00A26AD2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2EF9F522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AD2" w:rsidRPr="00981F60" w14:paraId="6BB400B5" w14:textId="77777777" w:rsidTr="00E65A76">
        <w:trPr>
          <w:cantSplit/>
        </w:trPr>
        <w:tc>
          <w:tcPr>
            <w:tcW w:w="1721" w:type="pct"/>
            <w:vAlign w:val="center"/>
          </w:tcPr>
          <w:p w14:paraId="2ED274DE" w14:textId="56F6F9A1" w:rsidR="00A26AD2" w:rsidRPr="00981F60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421" w:type="pct"/>
          </w:tcPr>
          <w:p w14:paraId="5ADA3AFE" w14:textId="77777777" w:rsidR="00A26AD2" w:rsidRPr="00981F60" w:rsidRDefault="00A26AD2" w:rsidP="00A26AD2">
            <w:pPr>
              <w:tabs>
                <w:tab w:val="decimal" w:pos="617"/>
              </w:tabs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01161405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470AACF4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7F99DBC3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4C90CC50" w14:textId="77777777" w:rsidR="00A26AD2" w:rsidRPr="00981F60" w:rsidRDefault="00A26AD2" w:rsidP="00A26AD2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69FAF84B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5C145047" w14:textId="77777777" w:rsidR="00A26AD2" w:rsidRPr="00981F60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12589760" w14:textId="77777777" w:rsidR="00A26AD2" w:rsidRPr="00981F60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75EF" w:rsidRPr="00981F60" w14:paraId="15E5D717" w14:textId="77777777" w:rsidTr="00E65A76">
        <w:trPr>
          <w:cantSplit/>
        </w:trPr>
        <w:tc>
          <w:tcPr>
            <w:tcW w:w="1721" w:type="pct"/>
            <w:vAlign w:val="center"/>
          </w:tcPr>
          <w:p w14:paraId="1BE40054" w14:textId="27CBB88C" w:rsidR="002E75EF" w:rsidRPr="00981F60" w:rsidRDefault="002E75EF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421" w:type="pct"/>
          </w:tcPr>
          <w:p w14:paraId="14ED57C8" w14:textId="77777777" w:rsidR="002E75EF" w:rsidRPr="00981F60" w:rsidRDefault="002E75EF" w:rsidP="002E75EF">
            <w:pPr>
              <w:tabs>
                <w:tab w:val="decimal" w:pos="150"/>
              </w:tabs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704D4F26" w14:textId="128E9A35" w:rsidR="002E75EF" w:rsidRPr="00981F60" w:rsidRDefault="004E37D1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60E2472F" w14:textId="77777777" w:rsidR="002E75EF" w:rsidRPr="00981F60" w:rsidRDefault="002E75EF" w:rsidP="002E75E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63D1C2F1" w14:textId="2B3E765E" w:rsidR="002E75EF" w:rsidRPr="00981F60" w:rsidRDefault="00981F60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  <w:r w:rsidR="002E75EF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1" w:type="pct"/>
          </w:tcPr>
          <w:p w14:paraId="013094D6" w14:textId="77777777" w:rsidR="002E75EF" w:rsidRPr="00981F60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3FCA7DD4" w14:textId="7332CA80" w:rsidR="002E75EF" w:rsidRPr="00981F60" w:rsidRDefault="004E37D1" w:rsidP="004E37D1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pct"/>
          </w:tcPr>
          <w:p w14:paraId="564A0EAC" w14:textId="77777777" w:rsidR="002E75EF" w:rsidRPr="00981F60" w:rsidRDefault="002E75EF" w:rsidP="002E75EF">
            <w:pPr>
              <w:tabs>
                <w:tab w:val="decimal" w:pos="588"/>
              </w:tabs>
              <w:ind w:left="-115" w:right="-3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7221CDEC" w14:textId="0A3D2706" w:rsidR="002E75EF" w:rsidRPr="00981F60" w:rsidRDefault="00981F60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  <w:r w:rsidR="002E75EF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E65A76" w:rsidRPr="00981F60" w14:paraId="0D0F2289" w14:textId="77777777" w:rsidTr="00E65A76">
        <w:trPr>
          <w:cantSplit/>
        </w:trPr>
        <w:tc>
          <w:tcPr>
            <w:tcW w:w="1721" w:type="pct"/>
            <w:vAlign w:val="center"/>
          </w:tcPr>
          <w:p w14:paraId="519C0F9B" w14:textId="6A25AC94" w:rsidR="00E65A76" w:rsidRPr="00981F60" w:rsidRDefault="00802B57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421" w:type="pct"/>
          </w:tcPr>
          <w:p w14:paraId="6B0F8546" w14:textId="77777777" w:rsidR="00E65A76" w:rsidRPr="00981F60" w:rsidRDefault="00E65A76" w:rsidP="002E75EF">
            <w:pPr>
              <w:tabs>
                <w:tab w:val="decimal" w:pos="150"/>
              </w:tabs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4D78B1B6" w14:textId="77777777" w:rsidR="00E65A76" w:rsidRPr="00981F60" w:rsidRDefault="00E65A76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2A466085" w14:textId="77777777" w:rsidR="00E65A76" w:rsidRPr="00981F60" w:rsidRDefault="00E65A76" w:rsidP="002E75E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68F19A24" w14:textId="77777777" w:rsidR="00E65A76" w:rsidRPr="00981F60" w:rsidRDefault="00E65A76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" w:type="pct"/>
          </w:tcPr>
          <w:p w14:paraId="17B35064" w14:textId="77777777" w:rsidR="00E65A76" w:rsidRPr="00981F60" w:rsidRDefault="00E65A76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551FC2BA" w14:textId="77777777" w:rsidR="00E65A76" w:rsidRPr="00981F60" w:rsidRDefault="00E65A76" w:rsidP="004E37D1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3E7E2E77" w14:textId="77777777" w:rsidR="00E65A76" w:rsidRPr="00981F60" w:rsidRDefault="00E65A76" w:rsidP="002E75EF">
            <w:pPr>
              <w:tabs>
                <w:tab w:val="decimal" w:pos="588"/>
              </w:tabs>
              <w:ind w:left="-115" w:right="-3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09C95D5B" w14:textId="77777777" w:rsidR="00E65A76" w:rsidRPr="00981F60" w:rsidRDefault="00E65A76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02B57" w:rsidRPr="00981F60" w14:paraId="63B31A0A" w14:textId="77777777" w:rsidTr="00E65A76">
        <w:trPr>
          <w:cantSplit/>
        </w:trPr>
        <w:tc>
          <w:tcPr>
            <w:tcW w:w="1721" w:type="pct"/>
            <w:vAlign w:val="center"/>
          </w:tcPr>
          <w:p w14:paraId="763A806A" w14:textId="3EF911BF" w:rsidR="00802B57" w:rsidRPr="00981F60" w:rsidRDefault="00802B57" w:rsidP="00802B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421" w:type="pct"/>
          </w:tcPr>
          <w:p w14:paraId="3D5D688E" w14:textId="77BAFBB7" w:rsidR="00802B57" w:rsidRPr="00981F60" w:rsidRDefault="00981F60" w:rsidP="00802B57">
            <w:pPr>
              <w:tabs>
                <w:tab w:val="decimal" w:pos="150"/>
              </w:tabs>
              <w:ind w:left="-6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631" w:type="pct"/>
            <w:vAlign w:val="center"/>
          </w:tcPr>
          <w:p w14:paraId="4380E7C7" w14:textId="65CF4DB2" w:rsidR="00802B57" w:rsidRPr="00981F60" w:rsidRDefault="00187E85" w:rsidP="00802B57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43488F1D" w14:textId="77777777" w:rsidR="00802B57" w:rsidRPr="00981F60" w:rsidRDefault="00802B57" w:rsidP="00802B5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51A732DC" w14:textId="025A6E7F" w:rsidR="00802B57" w:rsidRPr="00981F60" w:rsidRDefault="00187E85" w:rsidP="00187E85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16570E45" w14:textId="77777777" w:rsidR="00802B57" w:rsidRPr="00981F60" w:rsidRDefault="00802B57" w:rsidP="00802B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24CB3992" w14:textId="6BA16FEC" w:rsidR="00802B57" w:rsidRPr="00981F60" w:rsidRDefault="00981F60" w:rsidP="00187E85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802B57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10" w:type="pct"/>
          </w:tcPr>
          <w:p w14:paraId="236C5AFA" w14:textId="77777777" w:rsidR="00802B57" w:rsidRPr="00981F60" w:rsidRDefault="00802B57" w:rsidP="00802B57">
            <w:pPr>
              <w:tabs>
                <w:tab w:val="decimal" w:pos="588"/>
              </w:tabs>
              <w:ind w:left="-115" w:right="-3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0EEAE07F" w14:textId="5CE48EC9" w:rsidR="00802B57" w:rsidRPr="00981F60" w:rsidRDefault="00187E85" w:rsidP="00187E85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02B57" w:rsidRPr="00981F60" w14:paraId="548FFF80" w14:textId="77777777" w:rsidTr="00E65A76">
        <w:trPr>
          <w:cantSplit/>
        </w:trPr>
        <w:tc>
          <w:tcPr>
            <w:tcW w:w="1721" w:type="pct"/>
            <w:vAlign w:val="center"/>
          </w:tcPr>
          <w:p w14:paraId="6B9E486F" w14:textId="77777777" w:rsidR="00802B57" w:rsidRPr="00981F60" w:rsidRDefault="00802B57" w:rsidP="00802B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1" w:type="pct"/>
          </w:tcPr>
          <w:p w14:paraId="324DB579" w14:textId="77777777" w:rsidR="00802B57" w:rsidRPr="00981F60" w:rsidRDefault="00802B57" w:rsidP="00802B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802B57" w:rsidRPr="00981F60" w:rsidRDefault="00802B57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75E2C055" w14:textId="77777777" w:rsidR="00802B57" w:rsidRPr="00981F60" w:rsidRDefault="00802B57" w:rsidP="00802B5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802B57" w:rsidRPr="00981F60" w:rsidRDefault="00802B57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</w:tcPr>
          <w:p w14:paraId="7ABF31B4" w14:textId="77777777" w:rsidR="00802B57" w:rsidRPr="00981F60" w:rsidRDefault="00802B57" w:rsidP="00802B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802B57" w:rsidRPr="00981F60" w:rsidRDefault="00802B57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pct"/>
          </w:tcPr>
          <w:p w14:paraId="7B6883BA" w14:textId="77777777" w:rsidR="00802B57" w:rsidRPr="00981F60" w:rsidRDefault="00802B57" w:rsidP="00802B57">
            <w:pPr>
              <w:tabs>
                <w:tab w:val="decimal" w:pos="1031"/>
              </w:tabs>
              <w:ind w:right="5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802B57" w:rsidRPr="00981F60" w:rsidRDefault="00802B57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2B57" w:rsidRPr="00981F60" w14:paraId="51DF5841" w14:textId="77777777" w:rsidTr="00E65A76">
        <w:trPr>
          <w:cantSplit/>
        </w:trPr>
        <w:tc>
          <w:tcPr>
            <w:tcW w:w="1721" w:type="pct"/>
            <w:vAlign w:val="center"/>
          </w:tcPr>
          <w:p w14:paraId="3349BD53" w14:textId="592BD6ED" w:rsidR="00802B57" w:rsidRPr="00981F60" w:rsidRDefault="00802B57" w:rsidP="00802B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421" w:type="pct"/>
          </w:tcPr>
          <w:p w14:paraId="2EF0DB3E" w14:textId="77777777" w:rsidR="00802B57" w:rsidRPr="00981F60" w:rsidRDefault="00802B57" w:rsidP="00802B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691794F0" w14:textId="03BEAA5D" w:rsidR="00802B57" w:rsidRPr="00981F60" w:rsidRDefault="00802B57" w:rsidP="00802B57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48B9BCF7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</w:tcPr>
          <w:p w14:paraId="18931A49" w14:textId="6CAB9A6E" w:rsidR="00802B57" w:rsidRPr="00981F60" w:rsidRDefault="00802B57" w:rsidP="00802B57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pct"/>
          </w:tcPr>
          <w:p w14:paraId="5E643218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44E298D0" w14:textId="483EF9E0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110" w:type="pct"/>
          </w:tcPr>
          <w:p w14:paraId="440D3216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49475D9E" w14:textId="079394AA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802B57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</w:p>
        </w:tc>
      </w:tr>
      <w:tr w:rsidR="00802B57" w:rsidRPr="00981F60" w14:paraId="659093BD" w14:textId="77777777" w:rsidTr="00E65A76">
        <w:trPr>
          <w:cantSplit/>
        </w:trPr>
        <w:tc>
          <w:tcPr>
            <w:tcW w:w="1721" w:type="pct"/>
            <w:vAlign w:val="center"/>
          </w:tcPr>
          <w:p w14:paraId="00499800" w14:textId="01E1247C" w:rsidR="00802B57" w:rsidRPr="00981F60" w:rsidRDefault="00802B57" w:rsidP="00802B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421" w:type="pct"/>
          </w:tcPr>
          <w:p w14:paraId="2258D812" w14:textId="77777777" w:rsidR="00802B57" w:rsidRPr="00981F60" w:rsidRDefault="00802B57" w:rsidP="00802B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4565FA7D" w14:textId="2A2FC55A" w:rsidR="00802B57" w:rsidRPr="00981F60" w:rsidRDefault="00981F60" w:rsidP="00802B57">
            <w:pPr>
              <w:tabs>
                <w:tab w:val="decimal" w:pos="1033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11" w:type="pct"/>
          </w:tcPr>
          <w:p w14:paraId="74476E5D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</w:tcPr>
          <w:p w14:paraId="7361E7A2" w14:textId="3DF07A0B" w:rsidR="00802B57" w:rsidRPr="00981F60" w:rsidRDefault="00981F60" w:rsidP="00802B57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802B57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1" w:type="pct"/>
          </w:tcPr>
          <w:p w14:paraId="0E0029D1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14:paraId="3750E30F" w14:textId="386F86B7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10" w:type="pct"/>
          </w:tcPr>
          <w:p w14:paraId="35238FC4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304F1976" w14:textId="00E0E3F1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802B57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833</w:t>
            </w:r>
          </w:p>
        </w:tc>
      </w:tr>
      <w:tr w:rsidR="00802B57" w:rsidRPr="00981F60" w14:paraId="73718B41" w14:textId="77777777" w:rsidTr="00E65A76">
        <w:trPr>
          <w:cantSplit/>
        </w:trPr>
        <w:tc>
          <w:tcPr>
            <w:tcW w:w="1721" w:type="pct"/>
            <w:vAlign w:val="center"/>
          </w:tcPr>
          <w:p w14:paraId="7680ABA0" w14:textId="3541491E" w:rsidR="00802B57" w:rsidRPr="00981F60" w:rsidRDefault="00802B57" w:rsidP="00802B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421" w:type="pct"/>
          </w:tcPr>
          <w:p w14:paraId="4144FD87" w14:textId="77777777" w:rsidR="00802B57" w:rsidRPr="00981F60" w:rsidRDefault="00802B57" w:rsidP="00802B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BF0D2C" w14:textId="08E6AC38" w:rsidR="00802B57" w:rsidRPr="00981F60" w:rsidRDefault="00981F60" w:rsidP="00802B57">
            <w:pPr>
              <w:tabs>
                <w:tab w:val="decimal" w:pos="1033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111" w:type="pct"/>
          </w:tcPr>
          <w:p w14:paraId="5268FE64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04D1C199" w:rsidR="00802B57" w:rsidRPr="00981F60" w:rsidRDefault="00981F60" w:rsidP="00802B57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02B57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11" w:type="pct"/>
          </w:tcPr>
          <w:p w14:paraId="5056AA61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2FCEE2AE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110" w:type="pct"/>
          </w:tcPr>
          <w:p w14:paraId="69B84825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646A533D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02B57"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</w:tr>
      <w:tr w:rsidR="00802B57" w:rsidRPr="00981F60" w14:paraId="7E4FF6A3" w14:textId="77777777" w:rsidTr="00E65A76">
        <w:trPr>
          <w:cantSplit/>
        </w:trPr>
        <w:tc>
          <w:tcPr>
            <w:tcW w:w="1721" w:type="pct"/>
            <w:vAlign w:val="center"/>
          </w:tcPr>
          <w:p w14:paraId="65F83E50" w14:textId="77777777" w:rsidR="00802B57" w:rsidRPr="00981F60" w:rsidRDefault="00802B57" w:rsidP="00802B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421" w:type="pct"/>
          </w:tcPr>
          <w:p w14:paraId="7F7B6D15" w14:textId="77777777" w:rsidR="00802B57" w:rsidRPr="00981F60" w:rsidRDefault="00802B57" w:rsidP="00802B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D14BFA8" w14:textId="2ED280CE" w:rsidR="00802B57" w:rsidRPr="00981F60" w:rsidRDefault="00981F60" w:rsidP="00802B57">
            <w:pPr>
              <w:tabs>
                <w:tab w:val="decimal" w:pos="1033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11" w:type="pct"/>
          </w:tcPr>
          <w:p w14:paraId="600961C7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0F7AC38C" w:rsidR="00802B57" w:rsidRPr="00981F60" w:rsidRDefault="00981F60" w:rsidP="00802B57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11" w:type="pct"/>
          </w:tcPr>
          <w:p w14:paraId="030EA3C7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3C47A8A1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110" w:type="pct"/>
          </w:tcPr>
          <w:p w14:paraId="19219AE9" w14:textId="77777777" w:rsidR="00802B57" w:rsidRPr="00981F60" w:rsidRDefault="00802B57" w:rsidP="00802B57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6347D7F3" w:rsidR="00802B57" w:rsidRPr="00981F60" w:rsidRDefault="00981F60" w:rsidP="00802B57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802B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</w:tr>
    </w:tbl>
    <w:p w14:paraId="4224BDD4" w14:textId="77777777" w:rsidR="00130A27" w:rsidRPr="00981F60" w:rsidRDefault="00C87745" w:rsidP="00A81A1B">
      <w:pPr>
        <w:ind w:left="360" w:right="-205" w:firstLine="67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  <w:r w:rsidR="00E67707" w:rsidRPr="00981F6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="00E67707"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E67707"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500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549"/>
        <w:gridCol w:w="367"/>
        <w:gridCol w:w="1199"/>
        <w:gridCol w:w="275"/>
        <w:gridCol w:w="1110"/>
        <w:gridCol w:w="275"/>
        <w:gridCol w:w="1199"/>
        <w:gridCol w:w="257"/>
        <w:gridCol w:w="1374"/>
      </w:tblGrid>
      <w:tr w:rsidR="00EF100B" w:rsidRPr="00981F60" w14:paraId="490F8005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16935160" w14:textId="77777777" w:rsidR="00A25E8F" w:rsidRPr="00460BE1" w:rsidRDefault="00A25E8F" w:rsidP="002228FD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60BE1">
              <w:rPr>
                <w:rFonts w:asciiTheme="majorBidi" w:hAnsiTheme="majorBidi" w:cstheme="majorBidi"/>
                <w:spacing w:val="-4"/>
                <w:sz w:val="24"/>
                <w:szCs w:val="24"/>
              </w:rPr>
              <w:br w:type="page"/>
            </w:r>
            <w:r w:rsidRPr="00460B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  <w:br w:type="page"/>
            </w:r>
            <w:r w:rsidRPr="00460B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191" w:type="pct"/>
          </w:tcPr>
          <w:p w14:paraId="2CA57DCF" w14:textId="77777777" w:rsidR="00A25E8F" w:rsidRPr="00981F60" w:rsidRDefault="00A25E8F" w:rsidP="002228FD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5" w:type="pct"/>
            <w:gridSpan w:val="3"/>
          </w:tcPr>
          <w:p w14:paraId="63D82EEF" w14:textId="77777777" w:rsidR="00A25E8F" w:rsidRPr="00981F60" w:rsidRDefault="00A25E8F" w:rsidP="002228FD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78D84A0" w14:textId="77777777" w:rsidR="00A25E8F" w:rsidRPr="00981F60" w:rsidRDefault="00A25E8F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3" w:type="pct"/>
            <w:gridSpan w:val="3"/>
          </w:tcPr>
          <w:p w14:paraId="0B25ED5B" w14:textId="77777777" w:rsidR="00A25E8F" w:rsidRPr="00981F60" w:rsidRDefault="00A25E8F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9B9" w:rsidRPr="00981F60" w14:paraId="11418596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72AF0FFD" w14:textId="67015D0C" w:rsidR="00F409B9" w:rsidRPr="00981F60" w:rsidRDefault="00F409B9" w:rsidP="00F409B9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สำหรับงวด</w:t>
            </w:r>
            <w:r w:rsidR="00860DFB" w:rsidRPr="00981F60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สาม</w:t>
            </w:r>
            <w:r w:rsidR="00D9349A" w:rsidRPr="00981F60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เดือน</w:t>
            </w:r>
            <w:r w:rsidRPr="00981F60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1" w:type="pct"/>
          </w:tcPr>
          <w:p w14:paraId="41054463" w14:textId="77777777" w:rsidR="00F409B9" w:rsidRPr="00981F60" w:rsidRDefault="00F409B9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021D5DF7" w14:textId="095951E5" w:rsidR="00F409B9" w:rsidRPr="00981F60" w:rsidRDefault="00981F60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3" w:type="pct"/>
          </w:tcPr>
          <w:p w14:paraId="3BAA7199" w14:textId="77777777" w:rsidR="00F409B9" w:rsidRPr="00981F60" w:rsidRDefault="00F409B9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14D4BC26" w14:textId="356ACE74" w:rsidR="00F409B9" w:rsidRPr="00981F60" w:rsidRDefault="00981F60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pct"/>
          </w:tcPr>
          <w:p w14:paraId="4042C5D0" w14:textId="77777777" w:rsidR="00F409B9" w:rsidRPr="00981F60" w:rsidRDefault="00F409B9" w:rsidP="00F409B9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5CAB8564" w14:textId="2F5B60CA" w:rsidR="00F409B9" w:rsidRPr="00981F60" w:rsidRDefault="00981F60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4" w:type="pct"/>
          </w:tcPr>
          <w:p w14:paraId="3B293C73" w14:textId="77777777" w:rsidR="00F409B9" w:rsidRPr="00981F60" w:rsidRDefault="00F409B9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3800C991" w14:textId="6FCA7161" w:rsidR="00F409B9" w:rsidRPr="00981F60" w:rsidRDefault="00981F60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981F60" w14:paraId="7C491257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19AE9107" w14:textId="77777777" w:rsidR="00A25E8F" w:rsidRPr="00981F60" w:rsidRDefault="00A25E8F" w:rsidP="002228FD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91" w:type="pct"/>
          </w:tcPr>
          <w:p w14:paraId="58FE8299" w14:textId="77777777" w:rsidR="00A25E8F" w:rsidRPr="00981F60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36E5053E" w14:textId="77777777" w:rsidR="00A25E8F" w:rsidRPr="00981F60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0B06F750" w14:textId="77777777" w:rsidR="00A25E8F" w:rsidRPr="00981F60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254A7F19" w14:textId="77777777" w:rsidR="00A25E8F" w:rsidRPr="00981F60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5FA9D0D" w14:textId="77777777" w:rsidR="00A25E8F" w:rsidRPr="00981F60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6A67D3B0" w14:textId="77777777" w:rsidR="00A25E8F" w:rsidRPr="00981F60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2C30EA38" w14:textId="77777777" w:rsidR="00A25E8F" w:rsidRPr="00981F60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6B9633AB" w14:textId="77777777" w:rsidR="00A25E8F" w:rsidRPr="00981F60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4D4" w:rsidRPr="00981F60" w14:paraId="530759A5" w14:textId="77777777">
        <w:trPr>
          <w:trHeight w:val="20"/>
        </w:trPr>
        <w:tc>
          <w:tcPr>
            <w:tcW w:w="1847" w:type="pct"/>
            <w:vAlign w:val="center"/>
          </w:tcPr>
          <w:p w14:paraId="1A51911D" w14:textId="249ED3DA" w:rsidR="000524D4" w:rsidRPr="00981F60" w:rsidRDefault="000524D4" w:rsidP="000524D4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4638C29A" w14:textId="77777777" w:rsidR="000524D4" w:rsidRPr="00981F60" w:rsidRDefault="000524D4" w:rsidP="000524D4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0A8E6936" w14:textId="33093286" w:rsidR="000524D4" w:rsidRPr="00981F60" w:rsidRDefault="004E37D1" w:rsidP="000524D4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1466F93D" w14:textId="77777777" w:rsidR="000524D4" w:rsidRPr="00981F60" w:rsidRDefault="000524D4" w:rsidP="000524D4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4D744A9D" w14:textId="302C0D92" w:rsidR="000524D4" w:rsidRPr="00981F60" w:rsidRDefault="000524D4" w:rsidP="001653A9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015F3E62" w14:textId="77777777" w:rsidR="000524D4" w:rsidRPr="00981F60" w:rsidRDefault="000524D4" w:rsidP="000524D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3DE8E4CF" w14:textId="2559BAFC" w:rsidR="000524D4" w:rsidRPr="00981F60" w:rsidRDefault="00981F60" w:rsidP="000524D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DB0853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134" w:type="pct"/>
          </w:tcPr>
          <w:p w14:paraId="2A9E9D50" w14:textId="77777777" w:rsidR="000524D4" w:rsidRPr="00981F60" w:rsidRDefault="000524D4" w:rsidP="000524D4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2205C946" w14:textId="53C0669B" w:rsidR="000524D4" w:rsidRPr="00981F60" w:rsidRDefault="00981F60" w:rsidP="000524D4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0524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</w:tr>
      <w:tr w:rsidR="001007E8" w:rsidRPr="00981F60" w14:paraId="2DC91767" w14:textId="77777777">
        <w:trPr>
          <w:trHeight w:val="20"/>
        </w:trPr>
        <w:tc>
          <w:tcPr>
            <w:tcW w:w="1847" w:type="pct"/>
            <w:vAlign w:val="center"/>
          </w:tcPr>
          <w:p w14:paraId="5C06F943" w14:textId="7C321567" w:rsidR="001007E8" w:rsidRPr="00981F60" w:rsidRDefault="001007E8" w:rsidP="001007E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91" w:type="pct"/>
          </w:tcPr>
          <w:p w14:paraId="129575E1" w14:textId="77777777" w:rsidR="001007E8" w:rsidRPr="00981F60" w:rsidRDefault="001007E8" w:rsidP="001007E8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0AD7F9DB" w14:textId="3C7ABB56" w:rsidR="001007E8" w:rsidRPr="00981F60" w:rsidRDefault="001007E8" w:rsidP="001007E8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3" w:type="pct"/>
          </w:tcPr>
          <w:p w14:paraId="1A98F41E" w14:textId="77777777" w:rsidR="001007E8" w:rsidRPr="00981F60" w:rsidRDefault="001007E8" w:rsidP="001007E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78D9E728" w14:textId="10BB0E14" w:rsidR="001007E8" w:rsidRPr="00981F60" w:rsidRDefault="00981F60" w:rsidP="001007E8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1007E8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3" w:type="pct"/>
          </w:tcPr>
          <w:p w14:paraId="5A85D594" w14:textId="77777777" w:rsidR="001007E8" w:rsidRPr="00981F60" w:rsidRDefault="001007E8" w:rsidP="001007E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5B5F65E8" w14:textId="60C14BDF" w:rsidR="001007E8" w:rsidRPr="00981F60" w:rsidRDefault="001007E8" w:rsidP="001007E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pct"/>
          </w:tcPr>
          <w:p w14:paraId="75D558A2" w14:textId="77777777" w:rsidR="001007E8" w:rsidRPr="00981F60" w:rsidRDefault="001007E8" w:rsidP="001007E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14B63983" w14:textId="75B5ED93" w:rsidR="001007E8" w:rsidRPr="00981F60" w:rsidRDefault="00981F60" w:rsidP="001007E8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1007E8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</w:tr>
      <w:tr w:rsidR="001007E8" w:rsidRPr="00981F60" w14:paraId="5B7271E7" w14:textId="77777777">
        <w:trPr>
          <w:trHeight w:val="20"/>
        </w:trPr>
        <w:tc>
          <w:tcPr>
            <w:tcW w:w="1847" w:type="pct"/>
            <w:vAlign w:val="center"/>
          </w:tcPr>
          <w:p w14:paraId="1693A8D5" w14:textId="286C0E00" w:rsidR="001007E8" w:rsidRPr="00981F60" w:rsidRDefault="001007E8" w:rsidP="001007E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191" w:type="pct"/>
          </w:tcPr>
          <w:p w14:paraId="39C0A1C3" w14:textId="77777777" w:rsidR="001007E8" w:rsidRPr="00981F60" w:rsidRDefault="001007E8" w:rsidP="001007E8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E0A7A07" w14:textId="6F40139F" w:rsidR="001007E8" w:rsidRPr="00981F60" w:rsidRDefault="001007E8" w:rsidP="001007E8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3" w:type="pct"/>
          </w:tcPr>
          <w:p w14:paraId="62F81D42" w14:textId="77777777" w:rsidR="001007E8" w:rsidRPr="00981F60" w:rsidRDefault="001007E8" w:rsidP="001007E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3874816" w14:textId="7278A3D0" w:rsidR="001007E8" w:rsidRPr="00981F60" w:rsidRDefault="00981F60" w:rsidP="001007E8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07E8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143" w:type="pct"/>
          </w:tcPr>
          <w:p w14:paraId="57E56F66" w14:textId="77777777" w:rsidR="001007E8" w:rsidRPr="00981F60" w:rsidRDefault="001007E8" w:rsidP="001007E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7EF7C1E" w14:textId="5AA20A2F" w:rsidR="001007E8" w:rsidRPr="00981F60" w:rsidRDefault="001007E8" w:rsidP="001007E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81F60" w:rsidRPr="00981F60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pct"/>
          </w:tcPr>
          <w:p w14:paraId="59793921" w14:textId="77777777" w:rsidR="001007E8" w:rsidRPr="00981F60" w:rsidRDefault="001007E8" w:rsidP="001007E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A91839A" w14:textId="17C07E47" w:rsidR="001007E8" w:rsidRPr="00981F60" w:rsidRDefault="00981F60" w:rsidP="001007E8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07E8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</w:tr>
      <w:tr w:rsidR="000524D4" w:rsidRPr="00981F60" w14:paraId="0272EEBC" w14:textId="77777777">
        <w:trPr>
          <w:trHeight w:val="20"/>
        </w:trPr>
        <w:tc>
          <w:tcPr>
            <w:tcW w:w="1847" w:type="pct"/>
            <w:vAlign w:val="bottom"/>
          </w:tcPr>
          <w:p w14:paraId="50888548" w14:textId="77777777" w:rsidR="000524D4" w:rsidRPr="00981F60" w:rsidRDefault="000524D4" w:rsidP="000524D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1" w:type="pct"/>
          </w:tcPr>
          <w:p w14:paraId="206DF73F" w14:textId="77777777" w:rsidR="000524D4" w:rsidRPr="00981F60" w:rsidRDefault="000524D4" w:rsidP="000524D4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E86E" w14:textId="7C81797B" w:rsidR="000524D4" w:rsidRPr="00981F60" w:rsidRDefault="00981F60" w:rsidP="0083469A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910C5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43" w:type="pct"/>
          </w:tcPr>
          <w:p w14:paraId="2B8B94CF" w14:textId="77777777" w:rsidR="000524D4" w:rsidRPr="00981F60" w:rsidRDefault="000524D4" w:rsidP="000524D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24D8A2AA" w14:textId="15CD1AC5" w:rsidR="000524D4" w:rsidRPr="00981F60" w:rsidRDefault="00981F60" w:rsidP="000524D4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0524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143" w:type="pct"/>
          </w:tcPr>
          <w:p w14:paraId="25E528F4" w14:textId="77777777" w:rsidR="000524D4" w:rsidRPr="00981F60" w:rsidRDefault="000524D4" w:rsidP="000524D4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045" w14:textId="451A7909" w:rsidR="000524D4" w:rsidRPr="00981F60" w:rsidRDefault="00981F60" w:rsidP="000524D4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1007E8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34" w:type="pct"/>
          </w:tcPr>
          <w:p w14:paraId="1688A9C9" w14:textId="77777777" w:rsidR="000524D4" w:rsidRPr="00981F60" w:rsidRDefault="000524D4" w:rsidP="000524D4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13E63B05" w14:textId="2D281125" w:rsidR="000524D4" w:rsidRPr="00981F60" w:rsidRDefault="00981F60" w:rsidP="000524D4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0524D4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</w:tr>
      <w:tr w:rsidR="005B19B8" w:rsidRPr="00981F60" w14:paraId="532F6302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0E3D5374" w14:textId="77777777" w:rsidR="005B19B8" w:rsidRPr="00981F60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91" w:type="pct"/>
          </w:tcPr>
          <w:p w14:paraId="61B7429C" w14:textId="77777777" w:rsidR="005B19B8" w:rsidRPr="00981F60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4E8357BA" w14:textId="77777777" w:rsidR="005B19B8" w:rsidRPr="00981F60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1FC95A7B" w14:textId="77777777" w:rsidR="005B19B8" w:rsidRPr="00981F60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0AA0E758" w14:textId="7196B7AA" w:rsidR="005B19B8" w:rsidRPr="00981F60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59D7D975" w14:textId="77777777" w:rsidR="005B19B8" w:rsidRPr="00981F60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48BE4A13" w14:textId="77777777" w:rsidR="005B19B8" w:rsidRPr="00981F60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472C9C4F" w14:textId="77777777" w:rsidR="005B19B8" w:rsidRPr="00981F60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157561A3" w14:textId="77777777" w:rsidR="005B19B8" w:rsidRPr="00981F60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4C8" w:rsidRPr="00981F60" w14:paraId="78556AF1" w14:textId="77777777">
        <w:trPr>
          <w:trHeight w:val="20"/>
        </w:trPr>
        <w:tc>
          <w:tcPr>
            <w:tcW w:w="1847" w:type="pct"/>
            <w:vAlign w:val="center"/>
          </w:tcPr>
          <w:p w14:paraId="5BF637CA" w14:textId="5461D9F6" w:rsidR="00EE44C8" w:rsidRPr="00981F60" w:rsidRDefault="00EE44C8" w:rsidP="00EE44C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0FC72816" w14:textId="77777777" w:rsidR="00EE44C8" w:rsidRPr="00981F60" w:rsidRDefault="00EE44C8" w:rsidP="00EE44C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66599674" w14:textId="6D8BA496" w:rsidR="00EE44C8" w:rsidRPr="00981F60" w:rsidRDefault="004E37D1" w:rsidP="00EE44C8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15EDBE67" w14:textId="77777777" w:rsidR="00EE44C8" w:rsidRPr="00981F60" w:rsidRDefault="00EE44C8" w:rsidP="00EE44C8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5CAE3C39" w14:textId="25822B0F" w:rsidR="00EE44C8" w:rsidRPr="00981F60" w:rsidRDefault="00EE44C8" w:rsidP="00EE44C8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23494980" w14:textId="77777777" w:rsidR="00EE44C8" w:rsidRPr="00981F60" w:rsidRDefault="00EE44C8" w:rsidP="00EE44C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4D957177" w14:textId="4F54C15A" w:rsidR="00EE44C8" w:rsidRPr="00981F60" w:rsidRDefault="00981F60" w:rsidP="00EE44C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4E37D1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pct"/>
          </w:tcPr>
          <w:p w14:paraId="792EC462" w14:textId="77777777" w:rsidR="00EE44C8" w:rsidRPr="00981F60" w:rsidRDefault="00EE44C8" w:rsidP="00EE44C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1230E1DC" w14:textId="1EBE6DC9" w:rsidR="00EE44C8" w:rsidRPr="00981F60" w:rsidRDefault="00981F60" w:rsidP="00EE44C8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EE44C8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</w:tr>
      <w:tr w:rsidR="00286A1D" w:rsidRPr="00981F60" w14:paraId="3BEEFA88" w14:textId="77777777">
        <w:trPr>
          <w:trHeight w:val="20"/>
        </w:trPr>
        <w:tc>
          <w:tcPr>
            <w:tcW w:w="1847" w:type="pct"/>
            <w:vAlign w:val="center"/>
          </w:tcPr>
          <w:p w14:paraId="0447B703" w14:textId="066BA746" w:rsidR="00286A1D" w:rsidRPr="00981F60" w:rsidRDefault="00286A1D" w:rsidP="000273C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91" w:type="pct"/>
          </w:tcPr>
          <w:p w14:paraId="4E448FCF" w14:textId="77777777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374DC800" w14:textId="77777777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DFE6CA3" w14:textId="77777777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649A6B60" w14:textId="77777777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13162AA1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546E136A" w14:textId="77777777" w:rsidR="00286A1D" w:rsidRPr="00981F60" w:rsidRDefault="00286A1D" w:rsidP="00286A1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pct"/>
          </w:tcPr>
          <w:p w14:paraId="1DEBBACD" w14:textId="77777777" w:rsidR="00286A1D" w:rsidRPr="00981F60" w:rsidRDefault="00286A1D" w:rsidP="00286A1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776A1686" w14:textId="77777777" w:rsidR="00286A1D" w:rsidRPr="00981F60" w:rsidRDefault="00286A1D" w:rsidP="00286A1D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A1D" w:rsidRPr="00981F60" w14:paraId="6F6B57CC" w14:textId="77777777">
        <w:trPr>
          <w:trHeight w:val="20"/>
        </w:trPr>
        <w:tc>
          <w:tcPr>
            <w:tcW w:w="1847" w:type="pct"/>
            <w:vAlign w:val="center"/>
          </w:tcPr>
          <w:p w14:paraId="3D2E9679" w14:textId="6AFCE8DE" w:rsidR="00286A1D" w:rsidRPr="00981F60" w:rsidRDefault="00286A1D" w:rsidP="00286A1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3F4F84E3" w14:textId="77777777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68A9C5A4" w14:textId="037E6E95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541001DD" w14:textId="77777777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05245A99" w14:textId="24650D31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5EB454DB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47283504" w14:textId="10F9BB55" w:rsidR="00286A1D" w:rsidRPr="00981F60" w:rsidRDefault="00981F60" w:rsidP="00286A1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34" w:type="pct"/>
          </w:tcPr>
          <w:p w14:paraId="6C86C406" w14:textId="77777777" w:rsidR="00286A1D" w:rsidRPr="00981F60" w:rsidRDefault="00286A1D" w:rsidP="00286A1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091B17C3" w14:textId="26DF6FA4" w:rsidR="00286A1D" w:rsidRPr="00981F60" w:rsidRDefault="00981F60" w:rsidP="00286A1D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</w:tr>
      <w:tr w:rsidR="00286A1D" w:rsidRPr="00981F60" w14:paraId="36D6452D" w14:textId="77777777">
        <w:trPr>
          <w:trHeight w:val="20"/>
        </w:trPr>
        <w:tc>
          <w:tcPr>
            <w:tcW w:w="1847" w:type="pct"/>
            <w:vAlign w:val="center"/>
          </w:tcPr>
          <w:p w14:paraId="7FF49E53" w14:textId="77777777" w:rsidR="00286A1D" w:rsidRPr="00981F60" w:rsidRDefault="00286A1D" w:rsidP="00286A1D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91" w:type="pct"/>
          </w:tcPr>
          <w:p w14:paraId="666AE33E" w14:textId="77777777" w:rsidR="00286A1D" w:rsidRPr="00981F60" w:rsidRDefault="00286A1D" w:rsidP="00286A1D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2D9C9C90" w14:textId="77777777" w:rsidR="00286A1D" w:rsidRPr="00981F60" w:rsidRDefault="00286A1D" w:rsidP="00286A1D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6C2F0E63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6447D024" w14:textId="35F7732E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3208EFBD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1BE1E667" w14:textId="77777777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4450AE7F" w14:textId="77777777" w:rsidR="00286A1D" w:rsidRPr="00981F60" w:rsidRDefault="00286A1D" w:rsidP="00286A1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66431700" w14:textId="77777777" w:rsidR="00286A1D" w:rsidRPr="00981F60" w:rsidRDefault="00286A1D" w:rsidP="00286A1D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A1D" w:rsidRPr="00981F60" w14:paraId="2108D75C" w14:textId="77777777">
        <w:trPr>
          <w:trHeight w:val="20"/>
        </w:trPr>
        <w:tc>
          <w:tcPr>
            <w:tcW w:w="1847" w:type="pct"/>
            <w:vAlign w:val="center"/>
          </w:tcPr>
          <w:p w14:paraId="55289195" w14:textId="48F3828A" w:rsidR="00286A1D" w:rsidRPr="00981F60" w:rsidRDefault="00286A1D" w:rsidP="00286A1D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1065F0DA" w14:textId="77777777" w:rsidR="00286A1D" w:rsidRPr="00981F60" w:rsidRDefault="00286A1D" w:rsidP="00286A1D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31D58801" w14:textId="213609C0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67CF59AA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18AFBDA8" w14:textId="0DBAA243" w:rsidR="00286A1D" w:rsidRPr="00981F60" w:rsidRDefault="00286A1D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290B82EA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39AA1D48" w14:textId="64703E32" w:rsidR="00286A1D" w:rsidRPr="00981F60" w:rsidRDefault="00981F60" w:rsidP="00286A1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34" w:type="pct"/>
          </w:tcPr>
          <w:p w14:paraId="4E321791" w14:textId="77777777" w:rsidR="00286A1D" w:rsidRPr="00981F60" w:rsidRDefault="00286A1D" w:rsidP="00286A1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72BEE94B" w14:textId="4E30FDFA" w:rsidR="00286A1D" w:rsidRPr="00981F60" w:rsidRDefault="00981F60" w:rsidP="00286A1D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</w:tr>
      <w:tr w:rsidR="00286A1D" w:rsidRPr="00981F60" w14:paraId="229B8C3B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6B3ABAA9" w14:textId="77777777" w:rsidR="00286A1D" w:rsidRPr="00981F60" w:rsidRDefault="00286A1D" w:rsidP="00286A1D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91" w:type="pct"/>
          </w:tcPr>
          <w:p w14:paraId="4717E838" w14:textId="77777777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7B348BE0" w14:textId="77777777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29E700EB" w14:textId="77777777" w:rsidR="00286A1D" w:rsidRPr="00981F60" w:rsidRDefault="00286A1D" w:rsidP="00286A1D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1E1B0A9E" w14:textId="77777777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0E7321AC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71DF87E4" w14:textId="77777777" w:rsidR="00286A1D" w:rsidRPr="00981F60" w:rsidRDefault="00286A1D" w:rsidP="00286A1D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276D2FD0" w14:textId="77777777" w:rsidR="00286A1D" w:rsidRPr="00981F60" w:rsidRDefault="00286A1D" w:rsidP="00286A1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22D00D50" w14:textId="77777777" w:rsidR="00286A1D" w:rsidRPr="00981F60" w:rsidRDefault="00286A1D" w:rsidP="00286A1D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6A1D" w:rsidRPr="00981F60" w14:paraId="495D8C48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445F88ED" w14:textId="40E3CF9C" w:rsidR="00286A1D" w:rsidRPr="00981F60" w:rsidRDefault="00286A1D" w:rsidP="00286A1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91" w:type="pct"/>
          </w:tcPr>
          <w:p w14:paraId="2014CF9B" w14:textId="77777777" w:rsidR="00286A1D" w:rsidRPr="00981F60" w:rsidRDefault="00286A1D" w:rsidP="00286A1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596D292D" w14:textId="7F75CBE3" w:rsidR="00286A1D" w:rsidRPr="00981F60" w:rsidRDefault="00981F60" w:rsidP="00286A1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43" w:type="pct"/>
          </w:tcPr>
          <w:p w14:paraId="4BD18235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3F7D0372" w14:textId="6749CCD3" w:rsidR="00286A1D" w:rsidRPr="00981F60" w:rsidRDefault="00981F60" w:rsidP="00286A1D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43" w:type="pct"/>
          </w:tcPr>
          <w:p w14:paraId="39F9FE3D" w14:textId="77777777" w:rsidR="00286A1D" w:rsidRPr="00981F60" w:rsidRDefault="00286A1D" w:rsidP="00286A1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469B2B1F" w14:textId="73D55862" w:rsidR="00286A1D" w:rsidRPr="00981F60" w:rsidRDefault="00981F60" w:rsidP="00286A1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34" w:type="pct"/>
          </w:tcPr>
          <w:p w14:paraId="49D2309C" w14:textId="77777777" w:rsidR="00286A1D" w:rsidRPr="00981F60" w:rsidRDefault="00286A1D" w:rsidP="00286A1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1F9F9D2D" w14:textId="5B7CA999" w:rsidR="00286A1D" w:rsidRPr="00981F60" w:rsidRDefault="00981F60" w:rsidP="00286A1D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286A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</w:tbl>
    <w:p w14:paraId="24DB8431" w14:textId="248B7FD8" w:rsidR="00257A55" w:rsidRPr="00981F60" w:rsidRDefault="008768F9" w:rsidP="005A72B8">
      <w:pPr>
        <w:spacing w:before="120"/>
        <w:ind w:left="360" w:right="-202" w:firstLine="67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500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549"/>
        <w:gridCol w:w="367"/>
        <w:gridCol w:w="1199"/>
        <w:gridCol w:w="275"/>
        <w:gridCol w:w="1110"/>
        <w:gridCol w:w="275"/>
        <w:gridCol w:w="1199"/>
        <w:gridCol w:w="257"/>
        <w:gridCol w:w="1374"/>
      </w:tblGrid>
      <w:tr w:rsidR="008768F9" w:rsidRPr="00981F60" w14:paraId="6DA99551" w14:textId="77777777">
        <w:trPr>
          <w:trHeight w:val="20"/>
        </w:trPr>
        <w:tc>
          <w:tcPr>
            <w:tcW w:w="1847" w:type="pct"/>
            <w:vAlign w:val="center"/>
          </w:tcPr>
          <w:p w14:paraId="009A44A6" w14:textId="77777777" w:rsidR="008768F9" w:rsidRPr="00460BE1" w:rsidRDefault="008768F9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60BE1">
              <w:rPr>
                <w:rFonts w:asciiTheme="majorBidi" w:hAnsiTheme="majorBidi" w:cstheme="majorBidi"/>
                <w:spacing w:val="-4"/>
                <w:sz w:val="24"/>
                <w:szCs w:val="24"/>
              </w:rPr>
              <w:br w:type="page"/>
            </w:r>
            <w:r w:rsidRPr="00460B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  <w:br w:type="page"/>
            </w:r>
            <w:r w:rsidRPr="00460B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191" w:type="pct"/>
          </w:tcPr>
          <w:p w14:paraId="39483C04" w14:textId="77777777" w:rsidR="008768F9" w:rsidRPr="00981F60" w:rsidRDefault="008768F9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5" w:type="pct"/>
            <w:gridSpan w:val="3"/>
          </w:tcPr>
          <w:p w14:paraId="233349A3" w14:textId="77777777" w:rsidR="008768F9" w:rsidRPr="00981F60" w:rsidRDefault="008768F9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19CAB8A" w14:textId="77777777" w:rsidR="008768F9" w:rsidRPr="00981F60" w:rsidRDefault="008768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3" w:type="pct"/>
            <w:gridSpan w:val="3"/>
          </w:tcPr>
          <w:p w14:paraId="726D7EE2" w14:textId="77777777" w:rsidR="008768F9" w:rsidRPr="00981F60" w:rsidRDefault="008768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68F9" w:rsidRPr="00981F60" w14:paraId="5CD1EEA0" w14:textId="77777777">
        <w:trPr>
          <w:trHeight w:val="20"/>
        </w:trPr>
        <w:tc>
          <w:tcPr>
            <w:tcW w:w="1847" w:type="pct"/>
            <w:vAlign w:val="center"/>
          </w:tcPr>
          <w:p w14:paraId="1DD23B7D" w14:textId="1B5E61A6" w:rsidR="008768F9" w:rsidRPr="00981F60" w:rsidRDefault="008768F9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1" w:type="pct"/>
          </w:tcPr>
          <w:p w14:paraId="2540F604" w14:textId="77777777" w:rsidR="008768F9" w:rsidRPr="00981F60" w:rsidRDefault="008768F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482AB57E" w14:textId="48F9BE22" w:rsidR="008768F9" w:rsidRPr="00981F60" w:rsidRDefault="00981F60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3" w:type="pct"/>
          </w:tcPr>
          <w:p w14:paraId="29818BE6" w14:textId="77777777" w:rsidR="008768F9" w:rsidRPr="00981F60" w:rsidRDefault="008768F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69E0CA53" w14:textId="7627B2D6" w:rsidR="008768F9" w:rsidRPr="00981F60" w:rsidRDefault="00981F60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pct"/>
          </w:tcPr>
          <w:p w14:paraId="6FBEAED6" w14:textId="77777777" w:rsidR="008768F9" w:rsidRPr="00981F60" w:rsidRDefault="008768F9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01463C09" w14:textId="08A50FB4" w:rsidR="008768F9" w:rsidRPr="00981F60" w:rsidRDefault="00981F60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4" w:type="pct"/>
          </w:tcPr>
          <w:p w14:paraId="7E79D525" w14:textId="77777777" w:rsidR="008768F9" w:rsidRPr="00981F60" w:rsidRDefault="008768F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22F2EF45" w14:textId="0D4BFD6C" w:rsidR="008768F9" w:rsidRPr="00981F60" w:rsidRDefault="00981F60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8768F9" w:rsidRPr="00981F60" w14:paraId="40550C2C" w14:textId="77777777">
        <w:trPr>
          <w:trHeight w:val="20"/>
        </w:trPr>
        <w:tc>
          <w:tcPr>
            <w:tcW w:w="1847" w:type="pct"/>
            <w:vAlign w:val="center"/>
          </w:tcPr>
          <w:p w14:paraId="7CBC51AE" w14:textId="77777777" w:rsidR="008768F9" w:rsidRPr="00981F60" w:rsidRDefault="008768F9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91" w:type="pct"/>
          </w:tcPr>
          <w:p w14:paraId="5F966D15" w14:textId="77777777" w:rsidR="008768F9" w:rsidRPr="00981F60" w:rsidRDefault="008768F9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28E3959F" w14:textId="77777777" w:rsidR="008768F9" w:rsidRPr="00981F60" w:rsidRDefault="008768F9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DEFCA2E" w14:textId="77777777" w:rsidR="008768F9" w:rsidRPr="00981F60" w:rsidRDefault="008768F9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332C2340" w14:textId="77777777" w:rsidR="008768F9" w:rsidRPr="00981F60" w:rsidRDefault="008768F9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F510E3D" w14:textId="77777777" w:rsidR="008768F9" w:rsidRPr="00981F60" w:rsidRDefault="008768F9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239C18A6" w14:textId="77777777" w:rsidR="008768F9" w:rsidRPr="00981F60" w:rsidRDefault="008768F9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366A4DA8" w14:textId="77777777" w:rsidR="008768F9" w:rsidRPr="00981F60" w:rsidRDefault="008768F9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2731E619" w14:textId="77777777" w:rsidR="008768F9" w:rsidRPr="00981F60" w:rsidRDefault="008768F9">
            <w:pPr>
              <w:ind w:left="-108" w:right="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55EE" w:rsidRPr="00981F60" w14:paraId="390CE62F" w14:textId="77777777">
        <w:trPr>
          <w:trHeight w:val="20"/>
        </w:trPr>
        <w:tc>
          <w:tcPr>
            <w:tcW w:w="1847" w:type="pct"/>
            <w:vAlign w:val="center"/>
          </w:tcPr>
          <w:p w14:paraId="19C0CB94" w14:textId="77777777" w:rsidR="009055EE" w:rsidRPr="00981F60" w:rsidRDefault="009055EE" w:rsidP="009055E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144EAD35" w14:textId="77777777" w:rsidR="009055EE" w:rsidRPr="00981F60" w:rsidRDefault="009055EE" w:rsidP="009055E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295785D3" w14:textId="152F3B87" w:rsidR="009055EE" w:rsidRPr="00981F60" w:rsidRDefault="009055EE" w:rsidP="009055EE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1DB5B2A4" w14:textId="77777777" w:rsidR="009055EE" w:rsidRPr="00981F60" w:rsidRDefault="009055EE" w:rsidP="009055EE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5E92FFE3" w14:textId="17E5C49E" w:rsidR="009055EE" w:rsidRPr="00981F60" w:rsidRDefault="009055EE" w:rsidP="009055EE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486F9E27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7D130D37" w14:textId="6EC02298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34" w:type="pct"/>
          </w:tcPr>
          <w:p w14:paraId="5EEEE905" w14:textId="77777777" w:rsidR="009055EE" w:rsidRPr="00981F60" w:rsidRDefault="009055EE" w:rsidP="009055EE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0E6E5058" w14:textId="31ABE641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  <w:tr w:rsidR="009055EE" w:rsidRPr="00981F60" w14:paraId="6B7E3A65" w14:textId="77777777">
        <w:trPr>
          <w:trHeight w:val="20"/>
        </w:trPr>
        <w:tc>
          <w:tcPr>
            <w:tcW w:w="1847" w:type="pct"/>
            <w:vAlign w:val="center"/>
          </w:tcPr>
          <w:p w14:paraId="3EE764FA" w14:textId="77777777" w:rsidR="009055EE" w:rsidRPr="00981F60" w:rsidRDefault="009055EE" w:rsidP="009055E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91" w:type="pct"/>
          </w:tcPr>
          <w:p w14:paraId="4E19A4BC" w14:textId="77777777" w:rsidR="009055EE" w:rsidRPr="00981F60" w:rsidRDefault="009055EE" w:rsidP="009055E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48D198F0" w14:textId="5F88A96E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43" w:type="pct"/>
          </w:tcPr>
          <w:p w14:paraId="2BE50475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0BE8CB1B" w14:textId="0C8ACC72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43" w:type="pct"/>
          </w:tcPr>
          <w:p w14:paraId="7CC49309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1C49C45F" w14:textId="65F16BAF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34" w:type="pct"/>
          </w:tcPr>
          <w:p w14:paraId="54FF2CFA" w14:textId="77777777" w:rsidR="009055EE" w:rsidRPr="00981F60" w:rsidRDefault="009055EE" w:rsidP="009055E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5C6D6310" w14:textId="688B7660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</w:tr>
      <w:tr w:rsidR="009055EE" w:rsidRPr="00981F60" w14:paraId="33A11CF3" w14:textId="77777777">
        <w:trPr>
          <w:trHeight w:val="20"/>
        </w:trPr>
        <w:tc>
          <w:tcPr>
            <w:tcW w:w="1847" w:type="pct"/>
            <w:vAlign w:val="center"/>
          </w:tcPr>
          <w:p w14:paraId="64932FDF" w14:textId="77777777" w:rsidR="009055EE" w:rsidRPr="00981F60" w:rsidRDefault="009055EE" w:rsidP="009055E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191" w:type="pct"/>
          </w:tcPr>
          <w:p w14:paraId="7DA06F86" w14:textId="77777777" w:rsidR="009055EE" w:rsidRPr="00981F60" w:rsidRDefault="009055EE" w:rsidP="009055E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0EE36F01" w14:textId="662FFEAE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43" w:type="pct"/>
          </w:tcPr>
          <w:p w14:paraId="46262EA3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D802AC" w14:textId="4DF5F6A9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143" w:type="pct"/>
          </w:tcPr>
          <w:p w14:paraId="16EB6A10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605098AA" w14:textId="6CFF7B19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34" w:type="pct"/>
          </w:tcPr>
          <w:p w14:paraId="0EFD9C16" w14:textId="77777777" w:rsidR="009055EE" w:rsidRPr="00981F60" w:rsidRDefault="009055EE" w:rsidP="009055E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259A1CE" w14:textId="784A5AE2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</w:tr>
      <w:tr w:rsidR="009055EE" w:rsidRPr="00981F60" w14:paraId="113CC9C5" w14:textId="77777777">
        <w:trPr>
          <w:trHeight w:val="20"/>
        </w:trPr>
        <w:tc>
          <w:tcPr>
            <w:tcW w:w="1847" w:type="pct"/>
            <w:vAlign w:val="bottom"/>
          </w:tcPr>
          <w:p w14:paraId="46E06A32" w14:textId="77777777" w:rsidR="009055EE" w:rsidRPr="00981F60" w:rsidRDefault="009055EE" w:rsidP="009055EE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1" w:type="pct"/>
          </w:tcPr>
          <w:p w14:paraId="2A56EACA" w14:textId="77777777" w:rsidR="009055EE" w:rsidRPr="00981F60" w:rsidRDefault="009055EE" w:rsidP="009055EE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A0D10" w14:textId="163C1D04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43" w:type="pct"/>
          </w:tcPr>
          <w:p w14:paraId="5C541C2B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21C9730B" w14:textId="626D172F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143" w:type="pct"/>
          </w:tcPr>
          <w:p w14:paraId="484F232B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50EFA" w14:textId="24E3B2C7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134" w:type="pct"/>
          </w:tcPr>
          <w:p w14:paraId="201C44F2" w14:textId="77777777" w:rsidR="009055EE" w:rsidRPr="00981F60" w:rsidRDefault="009055EE" w:rsidP="009055E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778DAD43" w14:textId="6028C293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  <w:tr w:rsidR="009055EE" w:rsidRPr="00981F60" w14:paraId="28FDC236" w14:textId="77777777">
        <w:trPr>
          <w:trHeight w:val="20"/>
        </w:trPr>
        <w:tc>
          <w:tcPr>
            <w:tcW w:w="1847" w:type="pct"/>
            <w:vAlign w:val="center"/>
          </w:tcPr>
          <w:p w14:paraId="641549BB" w14:textId="77777777" w:rsidR="009055EE" w:rsidRPr="00981F60" w:rsidRDefault="009055EE" w:rsidP="009055EE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91" w:type="pct"/>
          </w:tcPr>
          <w:p w14:paraId="1FBA697F" w14:textId="77777777" w:rsidR="009055EE" w:rsidRPr="00981F60" w:rsidRDefault="009055EE" w:rsidP="009055EE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4D6DE974" w14:textId="77777777" w:rsidR="009055EE" w:rsidRPr="00981F60" w:rsidRDefault="009055EE" w:rsidP="009055EE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0CA1E973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3A85A03E" w14:textId="77777777" w:rsidR="009055EE" w:rsidRPr="00981F60" w:rsidRDefault="009055EE" w:rsidP="009055EE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3613E98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34AB1F6B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23E10950" w14:textId="77777777" w:rsidR="009055EE" w:rsidRPr="00981F60" w:rsidRDefault="009055EE" w:rsidP="009055E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0B2F19CF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55EE" w:rsidRPr="00981F60" w14:paraId="6783DA1A" w14:textId="77777777">
        <w:trPr>
          <w:trHeight w:val="20"/>
        </w:trPr>
        <w:tc>
          <w:tcPr>
            <w:tcW w:w="1847" w:type="pct"/>
            <w:vAlign w:val="center"/>
          </w:tcPr>
          <w:p w14:paraId="2A106B4F" w14:textId="77777777" w:rsidR="009055EE" w:rsidRPr="00981F60" w:rsidRDefault="009055EE" w:rsidP="009055E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52F1796F" w14:textId="77777777" w:rsidR="009055EE" w:rsidRPr="00981F60" w:rsidRDefault="009055EE" w:rsidP="009055EE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14CC78F5" w14:textId="31041EE2" w:rsidR="009055EE" w:rsidRPr="00981F60" w:rsidRDefault="009055EE" w:rsidP="009055EE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03491C7C" w14:textId="77777777" w:rsidR="009055EE" w:rsidRPr="00981F60" w:rsidRDefault="009055EE" w:rsidP="009055EE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26D66D7B" w14:textId="2F8BD078" w:rsidR="009055EE" w:rsidRPr="00981F60" w:rsidRDefault="009055EE" w:rsidP="009055EE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0B32D684" w14:textId="77777777" w:rsidR="009055EE" w:rsidRPr="00981F60" w:rsidRDefault="009055EE" w:rsidP="009055EE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385C2D5E" w14:textId="68E6801F" w:rsidR="009055EE" w:rsidRPr="00981F60" w:rsidRDefault="00981F60" w:rsidP="009055EE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pct"/>
          </w:tcPr>
          <w:p w14:paraId="43453774" w14:textId="77777777" w:rsidR="009055EE" w:rsidRPr="00981F60" w:rsidRDefault="009055EE" w:rsidP="009055EE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516D41D8" w14:textId="7BBDD009" w:rsidR="009055EE" w:rsidRPr="00981F60" w:rsidRDefault="00981F60" w:rsidP="009055EE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9055EE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4B1F57" w:rsidRPr="00981F60" w14:paraId="72695852" w14:textId="77777777">
        <w:trPr>
          <w:trHeight w:val="20"/>
        </w:trPr>
        <w:tc>
          <w:tcPr>
            <w:tcW w:w="1847" w:type="pct"/>
            <w:vAlign w:val="center"/>
          </w:tcPr>
          <w:p w14:paraId="21A33F3A" w14:textId="69E78C20" w:rsidR="004B1F57" w:rsidRPr="00981F60" w:rsidRDefault="004B1F57" w:rsidP="000273C4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91" w:type="pct"/>
          </w:tcPr>
          <w:p w14:paraId="0EBD45C0" w14:textId="77777777" w:rsidR="004B1F57" w:rsidRPr="00981F60" w:rsidRDefault="004B1F57" w:rsidP="004B1F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0E299AA3" w14:textId="77777777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6D1E286B" w14:textId="77777777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39017C78" w14:textId="77777777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0910DB24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66B3BBDB" w14:textId="77777777" w:rsidR="004B1F57" w:rsidRPr="00981F60" w:rsidRDefault="004B1F57" w:rsidP="004B1F5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183AC137" w14:textId="77777777" w:rsidR="004B1F57" w:rsidRPr="00981F60" w:rsidRDefault="004B1F57" w:rsidP="004B1F5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211309BD" w14:textId="77777777" w:rsidR="004B1F57" w:rsidRPr="00981F60" w:rsidRDefault="004B1F57" w:rsidP="004B1F57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F57" w:rsidRPr="00981F60" w14:paraId="1D703B96" w14:textId="77777777">
        <w:trPr>
          <w:trHeight w:val="20"/>
        </w:trPr>
        <w:tc>
          <w:tcPr>
            <w:tcW w:w="1847" w:type="pct"/>
            <w:vAlign w:val="center"/>
          </w:tcPr>
          <w:p w14:paraId="2E746F73" w14:textId="72F787FB" w:rsidR="004B1F57" w:rsidRPr="00981F60" w:rsidRDefault="004B1F57" w:rsidP="004B1F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43E44D45" w14:textId="77777777" w:rsidR="004B1F57" w:rsidRPr="00981F60" w:rsidRDefault="004B1F57" w:rsidP="004B1F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28751647" w14:textId="1D2898A7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2EE45CD6" w14:textId="77777777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09CA5CAE" w14:textId="39750ADF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33523802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743B726D" w14:textId="1CD681C4" w:rsidR="004B1F57" w:rsidRPr="00981F60" w:rsidRDefault="00981F60" w:rsidP="004B1F5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34" w:type="pct"/>
          </w:tcPr>
          <w:p w14:paraId="27A1A74D" w14:textId="77777777" w:rsidR="004B1F57" w:rsidRPr="00981F60" w:rsidRDefault="004B1F57" w:rsidP="004B1F5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7F9BF76E" w14:textId="7CE473C5" w:rsidR="004B1F57" w:rsidRPr="00981F60" w:rsidRDefault="00981F60" w:rsidP="004B1F57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</w:tr>
      <w:tr w:rsidR="004B1F57" w:rsidRPr="00981F60" w14:paraId="61EE05A1" w14:textId="77777777">
        <w:trPr>
          <w:trHeight w:val="20"/>
        </w:trPr>
        <w:tc>
          <w:tcPr>
            <w:tcW w:w="1847" w:type="pct"/>
            <w:vAlign w:val="center"/>
          </w:tcPr>
          <w:p w14:paraId="48530118" w14:textId="77777777" w:rsidR="004B1F57" w:rsidRPr="00981F60" w:rsidRDefault="004B1F57" w:rsidP="004B1F5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91" w:type="pct"/>
          </w:tcPr>
          <w:p w14:paraId="335DD3E8" w14:textId="77777777" w:rsidR="004B1F57" w:rsidRPr="00981F60" w:rsidRDefault="004B1F57" w:rsidP="004B1F57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31972B1F" w14:textId="77777777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0F5E14D0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27512D28" w14:textId="77777777" w:rsidR="004B1F57" w:rsidRPr="00981F60" w:rsidRDefault="004B1F57" w:rsidP="004B1F57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703E16D8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18FF48F8" w14:textId="77777777" w:rsidR="004B1F57" w:rsidRPr="00981F60" w:rsidRDefault="004B1F57" w:rsidP="004B1F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149F062C" w14:textId="77777777" w:rsidR="004B1F57" w:rsidRPr="00981F60" w:rsidRDefault="004B1F57" w:rsidP="004B1F5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33BC82AD" w14:textId="77777777" w:rsidR="004B1F57" w:rsidRPr="00981F60" w:rsidRDefault="004B1F57" w:rsidP="004B1F57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F57" w:rsidRPr="00981F60" w14:paraId="22326936" w14:textId="77777777">
        <w:trPr>
          <w:trHeight w:val="20"/>
        </w:trPr>
        <w:tc>
          <w:tcPr>
            <w:tcW w:w="1847" w:type="pct"/>
            <w:vAlign w:val="center"/>
          </w:tcPr>
          <w:p w14:paraId="035AE914" w14:textId="77777777" w:rsidR="004B1F57" w:rsidRPr="00981F60" w:rsidRDefault="004B1F57" w:rsidP="004B1F57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51AC53D8" w14:textId="77777777" w:rsidR="004B1F57" w:rsidRPr="00981F60" w:rsidRDefault="004B1F57" w:rsidP="004B1F57">
            <w:pPr>
              <w:ind w:left="-108"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pct"/>
          </w:tcPr>
          <w:p w14:paraId="5B196C6B" w14:textId="06219EB2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796134BC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213117C5" w14:textId="21C95939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7369A3A0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14:paraId="36B720C5" w14:textId="07DC3E79" w:rsidR="004B1F57" w:rsidRPr="00981F60" w:rsidRDefault="00981F60" w:rsidP="004B1F5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134" w:type="pct"/>
          </w:tcPr>
          <w:p w14:paraId="2A70F1EC" w14:textId="77777777" w:rsidR="004B1F57" w:rsidRPr="00981F60" w:rsidRDefault="004B1F57" w:rsidP="004B1F5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49FDA1BB" w14:textId="4D863FFD" w:rsidR="004B1F57" w:rsidRPr="00981F60" w:rsidRDefault="00981F60" w:rsidP="004B1F57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4B1F57" w:rsidRPr="00981F60" w14:paraId="51311096" w14:textId="77777777">
        <w:trPr>
          <w:trHeight w:val="20"/>
        </w:trPr>
        <w:tc>
          <w:tcPr>
            <w:tcW w:w="1847" w:type="pct"/>
            <w:vAlign w:val="center"/>
          </w:tcPr>
          <w:p w14:paraId="02FB1423" w14:textId="77777777" w:rsidR="004B1F57" w:rsidRPr="00981F60" w:rsidRDefault="004B1F57" w:rsidP="004B1F57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91" w:type="pct"/>
          </w:tcPr>
          <w:p w14:paraId="75403C2F" w14:textId="77777777" w:rsidR="004B1F57" w:rsidRPr="00981F60" w:rsidRDefault="004B1F57" w:rsidP="004B1F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3C51BD21" w14:textId="77777777" w:rsidR="004B1F57" w:rsidRPr="00981F60" w:rsidRDefault="004B1F57" w:rsidP="004B1F57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26D174AE" w14:textId="77777777" w:rsidR="004B1F57" w:rsidRPr="00981F60" w:rsidRDefault="004B1F57" w:rsidP="004B1F57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4C75FAF2" w14:textId="77777777" w:rsidR="004B1F57" w:rsidRPr="00981F60" w:rsidRDefault="004B1F57" w:rsidP="004B1F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6528F78B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6FAD8355" w14:textId="77777777" w:rsidR="004B1F57" w:rsidRPr="00981F60" w:rsidRDefault="004B1F57" w:rsidP="004B1F57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</w:tcPr>
          <w:p w14:paraId="6E944D09" w14:textId="77777777" w:rsidR="004B1F57" w:rsidRPr="00981F60" w:rsidRDefault="004B1F57" w:rsidP="004B1F5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4A5C4788" w14:textId="77777777" w:rsidR="004B1F57" w:rsidRPr="00981F60" w:rsidRDefault="004B1F57" w:rsidP="004B1F57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F57" w:rsidRPr="00981F60" w14:paraId="12C2A287" w14:textId="77777777">
        <w:trPr>
          <w:trHeight w:val="20"/>
        </w:trPr>
        <w:tc>
          <w:tcPr>
            <w:tcW w:w="1847" w:type="pct"/>
            <w:vAlign w:val="center"/>
          </w:tcPr>
          <w:p w14:paraId="62561EB6" w14:textId="77777777" w:rsidR="004B1F57" w:rsidRPr="00981F60" w:rsidRDefault="004B1F57" w:rsidP="004B1F5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</w:p>
        </w:tc>
        <w:tc>
          <w:tcPr>
            <w:tcW w:w="191" w:type="pct"/>
          </w:tcPr>
          <w:p w14:paraId="1CE50C41" w14:textId="77777777" w:rsidR="004B1F57" w:rsidRPr="00981F60" w:rsidRDefault="004B1F57" w:rsidP="004B1F57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1A13CED1" w14:textId="6A4EE6A5" w:rsidR="004B1F57" w:rsidRPr="00981F60" w:rsidRDefault="00981F60" w:rsidP="004B1F57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143" w:type="pct"/>
          </w:tcPr>
          <w:p w14:paraId="04F1DA0F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4D47126B" w14:textId="5DFC2079" w:rsidR="004B1F57" w:rsidRPr="00981F60" w:rsidRDefault="00981F60" w:rsidP="004B1F5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143" w:type="pct"/>
          </w:tcPr>
          <w:p w14:paraId="3A9A69B7" w14:textId="77777777" w:rsidR="004B1F57" w:rsidRPr="00981F60" w:rsidRDefault="004B1F57" w:rsidP="004B1F57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</w:tcPr>
          <w:p w14:paraId="50D658F6" w14:textId="5EF89F1F" w:rsidR="004B1F57" w:rsidRPr="00981F60" w:rsidRDefault="00981F60" w:rsidP="004B1F57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134" w:type="pct"/>
          </w:tcPr>
          <w:p w14:paraId="4A1FBA25" w14:textId="77777777" w:rsidR="004B1F57" w:rsidRPr="00981F60" w:rsidRDefault="004B1F57" w:rsidP="004B1F57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3E35030B" w14:textId="4CA94568" w:rsidR="004B1F57" w:rsidRPr="00981F60" w:rsidRDefault="00981F60" w:rsidP="004B1F57">
            <w:pPr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4B1F5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</w:tr>
    </w:tbl>
    <w:p w14:paraId="42AF9762" w14:textId="5D3D995B" w:rsidR="00981F60" w:rsidRPr="00981F60" w:rsidRDefault="00981F60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46B2412" w14:textId="39F84403" w:rsidR="00C145E5" w:rsidRPr="00981F60" w:rsidRDefault="00D5413A" w:rsidP="00A81A1B">
      <w:pPr>
        <w:ind w:left="360" w:right="-205" w:firstLine="67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981F6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499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383"/>
        <w:gridCol w:w="702"/>
        <w:gridCol w:w="1218"/>
        <w:gridCol w:w="318"/>
        <w:gridCol w:w="1101"/>
        <w:gridCol w:w="269"/>
        <w:gridCol w:w="1190"/>
        <w:gridCol w:w="251"/>
        <w:gridCol w:w="1161"/>
      </w:tblGrid>
      <w:tr w:rsidR="00EF100B" w:rsidRPr="00981F60" w14:paraId="050EB07A" w14:textId="77777777" w:rsidTr="00B9028A">
        <w:trPr>
          <w:trHeight w:val="144"/>
        </w:trPr>
        <w:tc>
          <w:tcPr>
            <w:tcW w:w="1763" w:type="pct"/>
            <w:vMerge w:val="restart"/>
          </w:tcPr>
          <w:p w14:paraId="6D5378F7" w14:textId="77777777" w:rsidR="008F4325" w:rsidRPr="00981F60" w:rsidRDefault="00D5413A" w:rsidP="002228FD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  <w:t xml:space="preserve">   </w:t>
            </w:r>
          </w:p>
          <w:p w14:paraId="36547EF0" w14:textId="672C485C" w:rsidR="00D5413A" w:rsidRPr="00981F60" w:rsidRDefault="00253EB0" w:rsidP="002228FD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  <w:t>สำหรับงวด</w:t>
            </w:r>
            <w:r w:rsidR="007714AB"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  <w:t>สาม</w:t>
            </w:r>
            <w:r w:rsidR="00D9349A"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  <w:t>เดือน</w:t>
            </w:r>
            <w:r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66" w:type="pct"/>
          </w:tcPr>
          <w:p w14:paraId="6296838B" w14:textId="77777777" w:rsidR="00D5413A" w:rsidRPr="00981F60" w:rsidRDefault="00D5413A" w:rsidP="002228FD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pct"/>
            <w:gridSpan w:val="3"/>
          </w:tcPr>
          <w:p w14:paraId="43415AD7" w14:textId="77777777" w:rsidR="00D5413A" w:rsidRPr="00981F60" w:rsidRDefault="00D5413A" w:rsidP="002228FD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D46C0CC" w14:textId="77777777" w:rsidR="00D5413A" w:rsidRPr="00981F60" w:rsidRDefault="00D5413A" w:rsidP="002228FD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5E5F3204" w14:textId="77777777" w:rsidR="00D5413A" w:rsidRPr="00981F60" w:rsidRDefault="00D5413A" w:rsidP="002228FD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3AC7" w:rsidRPr="00981F60" w14:paraId="03D3E10C" w14:textId="77777777" w:rsidTr="00981F60">
        <w:trPr>
          <w:trHeight w:val="144"/>
        </w:trPr>
        <w:tc>
          <w:tcPr>
            <w:tcW w:w="1763" w:type="pct"/>
            <w:vMerge/>
            <w:vAlign w:val="center"/>
          </w:tcPr>
          <w:p w14:paraId="1F94F6D0" w14:textId="77777777" w:rsidR="00D53AC7" w:rsidRPr="00981F60" w:rsidRDefault="00D53AC7" w:rsidP="002228FD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</w:tcPr>
          <w:p w14:paraId="30CD4FC6" w14:textId="77777777" w:rsidR="00D53AC7" w:rsidRPr="00981F60" w:rsidRDefault="00D53AC7" w:rsidP="002228FD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4F7A19F9" w14:textId="7FB95977" w:rsidR="00D53AC7" w:rsidRPr="00981F60" w:rsidRDefault="00981F60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66" w:type="pct"/>
          </w:tcPr>
          <w:p w14:paraId="1A434465" w14:textId="77777777" w:rsidR="00D53AC7" w:rsidRPr="00981F60" w:rsidRDefault="00D53AC7" w:rsidP="002228FD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21A38F7D" w14:textId="0DF841A6" w:rsidR="00D53AC7" w:rsidRPr="00981F60" w:rsidRDefault="00981F60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0" w:type="pct"/>
          </w:tcPr>
          <w:p w14:paraId="1AC47C1D" w14:textId="77777777" w:rsidR="00D53AC7" w:rsidRPr="00981F60" w:rsidRDefault="00D53AC7" w:rsidP="002228FD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7EDA25DE" w14:textId="0D16EE13" w:rsidR="00D53AC7" w:rsidRPr="00981F60" w:rsidRDefault="00981F60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1" w:type="pct"/>
          </w:tcPr>
          <w:p w14:paraId="11EBC4D7" w14:textId="77777777" w:rsidR="00D53AC7" w:rsidRPr="00981F60" w:rsidRDefault="00D53AC7" w:rsidP="002228FD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1CEB2414" w14:textId="4D1D7CB6" w:rsidR="00D53AC7" w:rsidRPr="00981F60" w:rsidRDefault="00981F60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981F60" w14:paraId="065D31ED" w14:textId="77777777" w:rsidTr="00981F60">
        <w:trPr>
          <w:trHeight w:val="144"/>
        </w:trPr>
        <w:tc>
          <w:tcPr>
            <w:tcW w:w="1763" w:type="pct"/>
          </w:tcPr>
          <w:p w14:paraId="726D2B4D" w14:textId="77777777" w:rsidR="002F78A4" w:rsidRPr="00981F60" w:rsidRDefault="002F78A4" w:rsidP="002228FD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</w:tcPr>
          <w:p w14:paraId="61230DAD" w14:textId="77777777" w:rsidR="002F78A4" w:rsidRPr="00981F60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18D0847C" w14:textId="77777777" w:rsidR="002F78A4" w:rsidRPr="00981F60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" w:type="pct"/>
          </w:tcPr>
          <w:p w14:paraId="12774C56" w14:textId="77777777" w:rsidR="002F78A4" w:rsidRPr="00981F60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05B83711" w14:textId="77777777" w:rsidR="002F78A4" w:rsidRPr="00981F60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07254705" w14:textId="77777777" w:rsidR="002F78A4" w:rsidRPr="00981F60" w:rsidRDefault="002F78A4" w:rsidP="002228F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3C223500" w14:textId="77777777" w:rsidR="002F78A4" w:rsidRPr="00981F60" w:rsidRDefault="002F78A4" w:rsidP="002228F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075824F5" w14:textId="77777777" w:rsidR="002F78A4" w:rsidRPr="00981F60" w:rsidRDefault="002F78A4" w:rsidP="002228F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8E8A51" w14:textId="77777777" w:rsidR="002F78A4" w:rsidRPr="00981F60" w:rsidRDefault="002F78A4" w:rsidP="002228F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3916" w:rsidRPr="00981F60" w14:paraId="25E8FC6A" w14:textId="77777777" w:rsidTr="00981F60">
        <w:trPr>
          <w:trHeight w:val="144"/>
        </w:trPr>
        <w:tc>
          <w:tcPr>
            <w:tcW w:w="1763" w:type="pct"/>
          </w:tcPr>
          <w:p w14:paraId="4051052C" w14:textId="77777777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366" w:type="pct"/>
          </w:tcPr>
          <w:p w14:paraId="7F404C09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60B1FA6A" w14:textId="444D2DF1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166" w:type="pct"/>
          </w:tcPr>
          <w:p w14:paraId="26E0AC2C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1439CA89" w14:textId="4EF3D1A5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40" w:type="pct"/>
          </w:tcPr>
          <w:p w14:paraId="081BA63E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27C53C0B" w14:textId="6C27B79B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131" w:type="pct"/>
          </w:tcPr>
          <w:p w14:paraId="549D2938" w14:textId="77777777" w:rsidR="00F23916" w:rsidRPr="00981F60" w:rsidRDefault="00F23916" w:rsidP="00F23916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431E2A" w14:textId="7B7E91E2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</w:tr>
      <w:tr w:rsidR="00F23916" w:rsidRPr="00981F60" w14:paraId="1FD9DDB0" w14:textId="77777777" w:rsidTr="00981F60">
        <w:trPr>
          <w:trHeight w:val="144"/>
        </w:trPr>
        <w:tc>
          <w:tcPr>
            <w:tcW w:w="1763" w:type="pct"/>
          </w:tcPr>
          <w:p w14:paraId="76282919" w14:textId="77777777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</w:tcPr>
          <w:p w14:paraId="7DBDA5EE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6F93936B" w14:textId="19EAE57C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66" w:type="pct"/>
          </w:tcPr>
          <w:p w14:paraId="0B8B68BC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7E3DA752" w14:textId="399E7C00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40" w:type="pct"/>
          </w:tcPr>
          <w:p w14:paraId="1E48E961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6E2DF9FD" w14:textId="174EBA35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31" w:type="pct"/>
          </w:tcPr>
          <w:p w14:paraId="74DC513F" w14:textId="77777777" w:rsidR="00F23916" w:rsidRPr="00981F60" w:rsidRDefault="00F23916" w:rsidP="00F23916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325E548" w14:textId="34A98F87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</w:tr>
    </w:tbl>
    <w:p w14:paraId="0CDA7D4B" w14:textId="590BFEE6" w:rsidR="00B9028A" w:rsidRPr="00B9028A" w:rsidRDefault="00B9028A" w:rsidP="00B9028A">
      <w:pPr>
        <w:spacing w:before="240"/>
        <w:ind w:left="360" w:right="-202" w:firstLine="67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81F60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499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383"/>
        <w:gridCol w:w="702"/>
        <w:gridCol w:w="1218"/>
        <w:gridCol w:w="318"/>
        <w:gridCol w:w="1101"/>
        <w:gridCol w:w="269"/>
        <w:gridCol w:w="1190"/>
        <w:gridCol w:w="251"/>
        <w:gridCol w:w="1161"/>
      </w:tblGrid>
      <w:tr w:rsidR="00F23916" w:rsidRPr="00981F60" w14:paraId="741D6D25" w14:textId="77777777" w:rsidTr="00B9028A">
        <w:trPr>
          <w:trHeight w:val="144"/>
        </w:trPr>
        <w:tc>
          <w:tcPr>
            <w:tcW w:w="1763" w:type="pct"/>
            <w:vMerge w:val="restart"/>
          </w:tcPr>
          <w:p w14:paraId="0E3578B8" w14:textId="77777777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  <w:t xml:space="preserve">   </w:t>
            </w:r>
          </w:p>
          <w:p w14:paraId="3464E3A4" w14:textId="04C56DFE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สำหรับงวดหกเดือน</w:t>
            </w:r>
            <w:r w:rsidRPr="00981F60">
              <w:rPr>
                <w:rFonts w:asciiTheme="majorBidi" w:hAnsiTheme="majorBidi" w:cstheme="majorBidi"/>
                <w:b/>
                <w:bCs/>
                <w:spacing w:val="-12"/>
                <w:sz w:val="24"/>
                <w:szCs w:val="24"/>
                <w:cs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66" w:type="pct"/>
          </w:tcPr>
          <w:p w14:paraId="1D7DD848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pct"/>
            <w:gridSpan w:val="3"/>
          </w:tcPr>
          <w:p w14:paraId="7FDF037D" w14:textId="77777777" w:rsidR="00F23916" w:rsidRPr="00981F60" w:rsidRDefault="00F23916" w:rsidP="00F23916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995E19A" w14:textId="77777777" w:rsidR="00F23916" w:rsidRPr="00981F60" w:rsidRDefault="00F23916" w:rsidP="00F23916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pct"/>
            <w:gridSpan w:val="3"/>
          </w:tcPr>
          <w:p w14:paraId="75FC88EA" w14:textId="77777777" w:rsidR="00F23916" w:rsidRPr="00981F60" w:rsidRDefault="00F23916" w:rsidP="00F23916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3916" w:rsidRPr="00981F60" w14:paraId="41A1C8BF" w14:textId="77777777" w:rsidTr="00981F60">
        <w:trPr>
          <w:trHeight w:val="144"/>
        </w:trPr>
        <w:tc>
          <w:tcPr>
            <w:tcW w:w="1763" w:type="pct"/>
            <w:vMerge/>
            <w:vAlign w:val="center"/>
          </w:tcPr>
          <w:p w14:paraId="27F11343" w14:textId="77777777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</w:tcPr>
          <w:p w14:paraId="667CBDB1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5A860CA9" w14:textId="068AA60B" w:rsidR="00F23916" w:rsidRPr="00981F60" w:rsidRDefault="00981F60" w:rsidP="00F23916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66" w:type="pct"/>
          </w:tcPr>
          <w:p w14:paraId="63A095AB" w14:textId="77777777" w:rsidR="00F23916" w:rsidRPr="00981F60" w:rsidRDefault="00F23916" w:rsidP="00F23916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229ABF01" w14:textId="17861EC9" w:rsidR="00F23916" w:rsidRPr="00981F60" w:rsidRDefault="00981F60" w:rsidP="00F23916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0" w:type="pct"/>
          </w:tcPr>
          <w:p w14:paraId="259E42D6" w14:textId="77777777" w:rsidR="00F23916" w:rsidRPr="00981F60" w:rsidRDefault="00F23916" w:rsidP="00F23916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4376CB6E" w14:textId="67DC16D0" w:rsidR="00F23916" w:rsidRPr="00981F60" w:rsidRDefault="00981F60" w:rsidP="00F23916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1" w:type="pct"/>
          </w:tcPr>
          <w:p w14:paraId="3F6723F0" w14:textId="77777777" w:rsidR="00F23916" w:rsidRPr="00981F60" w:rsidRDefault="00F23916" w:rsidP="00F23916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2DA7405" w14:textId="35223CBB" w:rsidR="00F23916" w:rsidRPr="00981F60" w:rsidRDefault="00981F60" w:rsidP="00F23916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23916" w:rsidRPr="00981F60" w14:paraId="594D6E41" w14:textId="77777777" w:rsidTr="00981F60">
        <w:trPr>
          <w:trHeight w:val="144"/>
        </w:trPr>
        <w:tc>
          <w:tcPr>
            <w:tcW w:w="1763" w:type="pct"/>
          </w:tcPr>
          <w:p w14:paraId="769F14A3" w14:textId="77777777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</w:tcPr>
          <w:p w14:paraId="4FE79578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025DF7EF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" w:type="pct"/>
          </w:tcPr>
          <w:p w14:paraId="69FD4F68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35DC42D8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5DFD1ED3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529473FF" w14:textId="77777777" w:rsidR="00F23916" w:rsidRPr="00981F60" w:rsidRDefault="00F23916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2432D455" w14:textId="77777777" w:rsidR="00F23916" w:rsidRPr="00981F60" w:rsidRDefault="00F23916" w:rsidP="00F23916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D087A6C" w14:textId="77777777" w:rsidR="00F23916" w:rsidRPr="00981F60" w:rsidRDefault="00F23916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3916" w:rsidRPr="00981F60" w14:paraId="56FFAF24" w14:textId="77777777" w:rsidTr="00981F60">
        <w:trPr>
          <w:trHeight w:val="144"/>
        </w:trPr>
        <w:tc>
          <w:tcPr>
            <w:tcW w:w="1763" w:type="pct"/>
          </w:tcPr>
          <w:p w14:paraId="0A8B9878" w14:textId="77777777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366" w:type="pct"/>
          </w:tcPr>
          <w:p w14:paraId="2864F9CE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44D00EE1" w14:textId="494B1F22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166" w:type="pct"/>
          </w:tcPr>
          <w:p w14:paraId="7CD7ACAB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790821A4" w14:textId="7F62C37E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140" w:type="pct"/>
          </w:tcPr>
          <w:p w14:paraId="47FF84CB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30962F19" w14:textId="3B808033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131" w:type="pct"/>
          </w:tcPr>
          <w:p w14:paraId="0C999346" w14:textId="77777777" w:rsidR="00F23916" w:rsidRPr="00981F60" w:rsidRDefault="00F23916" w:rsidP="00F23916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AB398F3" w14:textId="19706605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</w:tr>
      <w:tr w:rsidR="00F23916" w:rsidRPr="00981F60" w14:paraId="004649B2" w14:textId="77777777" w:rsidTr="00981F60">
        <w:trPr>
          <w:trHeight w:val="144"/>
        </w:trPr>
        <w:tc>
          <w:tcPr>
            <w:tcW w:w="1763" w:type="pct"/>
          </w:tcPr>
          <w:p w14:paraId="29EEE480" w14:textId="77777777" w:rsidR="00F23916" w:rsidRPr="00981F60" w:rsidRDefault="00F23916" w:rsidP="00F2391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</w:tcPr>
          <w:p w14:paraId="4CC0D5F8" w14:textId="77777777" w:rsidR="00F23916" w:rsidRPr="00981F60" w:rsidRDefault="00F23916" w:rsidP="00F23916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1CDD7246" w14:textId="12D8EB7F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66" w:type="pct"/>
          </w:tcPr>
          <w:p w14:paraId="76759F79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1973E011" w14:textId="7553730B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40" w:type="pct"/>
          </w:tcPr>
          <w:p w14:paraId="0D67B070" w14:textId="77777777" w:rsidR="00F23916" w:rsidRPr="00981F60" w:rsidRDefault="00F23916" w:rsidP="00F23916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" w:type="pct"/>
          </w:tcPr>
          <w:p w14:paraId="5DE87E5F" w14:textId="728D4715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31" w:type="pct"/>
          </w:tcPr>
          <w:p w14:paraId="3B44D981" w14:textId="77777777" w:rsidR="00F23916" w:rsidRPr="00981F60" w:rsidRDefault="00F23916" w:rsidP="00F23916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5B58FF48" w14:textId="224F0810" w:rsidR="00F23916" w:rsidRPr="00981F60" w:rsidRDefault="00981F60" w:rsidP="00F23916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F23916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041A7D50" w14:textId="78C89E10" w:rsidR="00FE52B4" w:rsidRPr="00981F60" w:rsidRDefault="00FE52B4" w:rsidP="002228FD">
      <w:pPr>
        <w:spacing w:before="240"/>
        <w:ind w:left="360" w:right="-14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981F60">
        <w:rPr>
          <w:rFonts w:asciiTheme="majorBidi" w:hAnsiTheme="majorBidi" w:cstheme="majorBidi"/>
          <w:cs/>
        </w:rPr>
        <w:t>ผู้บริหารสำคัญ</w:t>
      </w:r>
      <w:r w:rsidRPr="00981F60">
        <w:rPr>
          <w:rFonts w:asciiTheme="majorBidi" w:hAnsiTheme="majorBidi" w:cstheme="majorBidi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981F60" w:rsidRDefault="005217CA" w:rsidP="002228FD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981F60" w:rsidRDefault="005217CA" w:rsidP="002228FD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สัญญาการบริหารจัดการ</w:t>
      </w:r>
    </w:p>
    <w:p w14:paraId="1C4A5C94" w14:textId="77777777" w:rsidR="00A2275D" w:rsidRPr="00981F60" w:rsidRDefault="005217CA" w:rsidP="00A77CAC">
      <w:pPr>
        <w:ind w:left="360" w:right="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บริษัทได้ทำสัญญากับ</w:t>
      </w:r>
      <w:r w:rsidR="00942136" w:rsidRPr="00981F60">
        <w:rPr>
          <w:rFonts w:asciiTheme="majorBidi" w:hAnsiTheme="majorBidi" w:cstheme="majorBidi"/>
          <w:cs/>
        </w:rPr>
        <w:t>บริษัทย่อย</w:t>
      </w:r>
      <w:r w:rsidRPr="00981F60">
        <w:rPr>
          <w:rFonts w:asciiTheme="majorBidi" w:hAnsiTheme="majorBidi" w:cstheme="majorBidi"/>
          <w:cs/>
        </w:rPr>
        <w:t>เพื่อให้บริการด้านการบริหารจัดการแก่</w:t>
      </w:r>
      <w:r w:rsidR="00942136" w:rsidRPr="00981F60">
        <w:rPr>
          <w:rFonts w:asciiTheme="majorBidi" w:hAnsiTheme="majorBidi" w:cstheme="majorBidi"/>
          <w:cs/>
        </w:rPr>
        <w:t>บริษัทย่อย</w:t>
      </w:r>
      <w:r w:rsidRPr="00981F60">
        <w:rPr>
          <w:rFonts w:asciiTheme="majorBidi" w:hAnsiTheme="majorBidi" w:cstheme="majorBidi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Pr="00981F60" w:rsidRDefault="00A2275D" w:rsidP="002228FD">
      <w:pPr>
        <w:rPr>
          <w:rFonts w:asciiTheme="majorBidi" w:hAnsiTheme="majorBidi" w:cstheme="majorBidi"/>
          <w:b/>
          <w:bCs/>
          <w:cs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</w:p>
    <w:p w14:paraId="670A1710" w14:textId="68FF60F2" w:rsidR="008D7D2A" w:rsidRPr="00981F60" w:rsidRDefault="00890631" w:rsidP="00F869C7">
      <w:pPr>
        <w:numPr>
          <w:ilvl w:val="0"/>
          <w:numId w:val="25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6E64A3DF" w:rsidR="00970A3D" w:rsidRPr="00981F60" w:rsidRDefault="00BA1D8B" w:rsidP="002228FD">
      <w:pPr>
        <w:ind w:left="540" w:right="65"/>
        <w:jc w:val="thaiDistribute"/>
        <w:rPr>
          <w:rFonts w:asciiTheme="majorBidi" w:hAnsiTheme="majorBidi" w:cstheme="majorBidi"/>
          <w:spacing w:val="-6"/>
        </w:rPr>
      </w:pPr>
      <w:r w:rsidRPr="00981F60">
        <w:rPr>
          <w:rFonts w:asciiTheme="majorBidi" w:hAnsiTheme="majorBidi" w:cstheme="majorBidi"/>
          <w:spacing w:val="-6"/>
          <w:cs/>
        </w:rPr>
        <w:t xml:space="preserve">วันที่ </w:t>
      </w:r>
      <w:r w:rsidR="00981F60" w:rsidRPr="00981F60">
        <w:rPr>
          <w:rFonts w:asciiTheme="majorBidi" w:hAnsiTheme="majorBidi" w:cstheme="majorBidi"/>
          <w:spacing w:val="-6"/>
        </w:rPr>
        <w:t>30</w:t>
      </w:r>
      <w:r w:rsidR="004036E3" w:rsidRPr="00981F60">
        <w:rPr>
          <w:rFonts w:asciiTheme="majorBidi" w:hAnsiTheme="majorBidi" w:cstheme="majorBidi"/>
          <w:spacing w:val="-6"/>
        </w:rPr>
        <w:t xml:space="preserve"> </w:t>
      </w:r>
      <w:r w:rsidR="004036E3" w:rsidRPr="00981F60">
        <w:rPr>
          <w:rFonts w:asciiTheme="majorBidi" w:hAnsiTheme="majorBidi" w:cstheme="majorBidi"/>
          <w:spacing w:val="-6"/>
          <w:cs/>
        </w:rPr>
        <w:t>มิถุนายน</w:t>
      </w:r>
      <w:r w:rsidR="00D53AC7" w:rsidRPr="00981F60">
        <w:rPr>
          <w:rFonts w:asciiTheme="majorBidi" w:hAnsiTheme="majorBidi" w:cstheme="majorBidi"/>
          <w:spacing w:val="-6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6"/>
        </w:rPr>
        <w:t>2569</w:t>
      </w:r>
      <w:r w:rsidR="00D53AC7" w:rsidRPr="00981F60">
        <w:rPr>
          <w:rFonts w:asciiTheme="majorBidi" w:hAnsiTheme="majorBidi" w:cstheme="majorBidi"/>
          <w:spacing w:val="-6"/>
        </w:rPr>
        <w:t xml:space="preserve"> </w:t>
      </w:r>
      <w:r w:rsidR="00D53AC7" w:rsidRPr="00981F60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981F60" w:rsidRPr="00981F60">
        <w:rPr>
          <w:rFonts w:asciiTheme="majorBidi" w:hAnsiTheme="majorBidi" w:cstheme="majorBidi"/>
          <w:spacing w:val="-6"/>
        </w:rPr>
        <w:t>31</w:t>
      </w:r>
      <w:r w:rsidR="00D53AC7" w:rsidRPr="00981F60">
        <w:rPr>
          <w:rFonts w:asciiTheme="majorBidi" w:hAnsiTheme="majorBidi" w:cstheme="majorBidi"/>
          <w:spacing w:val="-6"/>
        </w:rPr>
        <w:t xml:space="preserve"> </w:t>
      </w:r>
      <w:r w:rsidR="00D53AC7" w:rsidRPr="00981F60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981F60" w:rsidRPr="00981F60">
        <w:rPr>
          <w:rFonts w:asciiTheme="majorBidi" w:hAnsiTheme="majorBidi" w:cstheme="majorBidi"/>
          <w:spacing w:val="-6"/>
        </w:rPr>
        <w:t>2568</w:t>
      </w:r>
      <w:r w:rsidR="00D53AC7" w:rsidRPr="00981F60">
        <w:rPr>
          <w:rFonts w:asciiTheme="majorBidi" w:hAnsiTheme="majorBidi" w:cstheme="majorBidi"/>
          <w:spacing w:val="-6"/>
        </w:rPr>
        <w:t xml:space="preserve"> </w:t>
      </w:r>
      <w:r w:rsidR="00AB4522" w:rsidRPr="00981F60">
        <w:rPr>
          <w:rFonts w:asciiTheme="majorBidi" w:hAnsiTheme="majorBidi" w:cstheme="majorBidi"/>
          <w:spacing w:val="-6"/>
          <w:cs/>
        </w:rPr>
        <w:t>กลุ่มบริษัท</w:t>
      </w:r>
      <w:r w:rsidR="00805F6F" w:rsidRPr="00981F60">
        <w:rPr>
          <w:rFonts w:asciiTheme="majorBidi" w:hAnsiTheme="majorBidi" w:cstheme="majorBidi"/>
          <w:spacing w:val="-6"/>
          <w:cs/>
        </w:rPr>
        <w:t>มีภาระผูกพันตามสัญญาเช่า</w:t>
      </w:r>
      <w:r w:rsidR="00D64438" w:rsidRPr="00981F60">
        <w:rPr>
          <w:rFonts w:asciiTheme="majorBidi" w:hAnsiTheme="majorBidi" w:cstheme="majorBidi"/>
          <w:spacing w:val="-6"/>
          <w:cs/>
        </w:rPr>
        <w:t>ระยะสั้นและ</w:t>
      </w:r>
      <w:r w:rsidR="00922C6D" w:rsidRPr="00981F60">
        <w:rPr>
          <w:rFonts w:asciiTheme="majorBidi" w:hAnsiTheme="majorBidi" w:cstheme="majorBidi"/>
          <w:spacing w:val="-6"/>
        </w:rPr>
        <w:t>/</w:t>
      </w:r>
      <w:r w:rsidR="00922C6D" w:rsidRPr="00981F60">
        <w:rPr>
          <w:rFonts w:asciiTheme="majorBidi" w:hAnsiTheme="majorBidi" w:cstheme="majorBidi"/>
          <w:spacing w:val="-6"/>
          <w:cs/>
        </w:rPr>
        <w:t>หรือ</w:t>
      </w:r>
      <w:r w:rsidR="00D64438" w:rsidRPr="00981F60">
        <w:rPr>
          <w:rFonts w:asciiTheme="majorBidi" w:hAnsiTheme="majorBidi" w:cstheme="majorBidi"/>
          <w:spacing w:val="-6"/>
          <w:cs/>
        </w:rPr>
        <w:t>มูลค่าต่ำ</w:t>
      </w:r>
      <w:r w:rsidR="004C5D26" w:rsidRPr="00981F60">
        <w:rPr>
          <w:rFonts w:asciiTheme="majorBidi" w:hAnsiTheme="majorBidi" w:cstheme="majorBidi"/>
          <w:spacing w:val="-6"/>
          <w:cs/>
        </w:rPr>
        <w:t>และ</w:t>
      </w:r>
      <w:r w:rsidR="00D64438" w:rsidRPr="00981F60">
        <w:rPr>
          <w:rFonts w:asciiTheme="majorBidi" w:hAnsiTheme="majorBidi" w:cstheme="majorBidi"/>
          <w:spacing w:val="-6"/>
          <w:cs/>
        </w:rPr>
        <w:t>สัญญา</w:t>
      </w:r>
      <w:r w:rsidR="005773A8" w:rsidRPr="00981F60">
        <w:rPr>
          <w:rFonts w:asciiTheme="majorBidi" w:hAnsiTheme="majorBidi" w:cstheme="majorBidi"/>
          <w:spacing w:val="-6"/>
          <w:cs/>
        </w:rPr>
        <w:t>ให้</w:t>
      </w:r>
      <w:r w:rsidR="004C5D26" w:rsidRPr="00981F60">
        <w:rPr>
          <w:rFonts w:asciiTheme="majorBidi" w:hAnsiTheme="majorBidi" w:cstheme="majorBidi"/>
          <w:spacing w:val="-6"/>
          <w:cs/>
        </w:rPr>
        <w:t>บริการ</w:t>
      </w:r>
      <w:r w:rsidR="00B33DB8" w:rsidRPr="00981F60">
        <w:rPr>
          <w:rFonts w:asciiTheme="majorBidi" w:hAnsiTheme="majorBidi" w:cstheme="majorBidi"/>
          <w:spacing w:val="-6"/>
          <w:cs/>
        </w:rPr>
        <w:t xml:space="preserve"> โดยมี</w:t>
      </w:r>
      <w:r w:rsidR="00805F6F" w:rsidRPr="00981F60">
        <w:rPr>
          <w:rFonts w:asciiTheme="majorBidi" w:hAnsiTheme="majorBidi" w:cstheme="majorBidi"/>
          <w:spacing w:val="-6"/>
          <w:cs/>
        </w:rPr>
        <w:t>รายละเอียด ดังนี้</w:t>
      </w:r>
    </w:p>
    <w:p w14:paraId="39800158" w14:textId="77777777" w:rsidR="00805F6F" w:rsidRPr="00981F60" w:rsidRDefault="00805F6F" w:rsidP="002228FD">
      <w:pPr>
        <w:tabs>
          <w:tab w:val="left" w:pos="1760"/>
        </w:tabs>
        <w:ind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981F6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981F60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981F60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34" w:type="dxa"/>
        <w:tblInd w:w="528" w:type="dxa"/>
        <w:tblLook w:val="04A0" w:firstRow="1" w:lastRow="0" w:firstColumn="1" w:lastColumn="0" w:noHBand="0" w:noVBand="1"/>
      </w:tblPr>
      <w:tblGrid>
        <w:gridCol w:w="4557"/>
        <w:gridCol w:w="1144"/>
        <w:gridCol w:w="1106"/>
        <w:gridCol w:w="1170"/>
        <w:gridCol w:w="1057"/>
      </w:tblGrid>
      <w:tr w:rsidR="00EF100B" w:rsidRPr="00981F60" w14:paraId="240A7ED3" w14:textId="77777777" w:rsidTr="000A60A3">
        <w:trPr>
          <w:trHeight w:val="387"/>
        </w:trPr>
        <w:tc>
          <w:tcPr>
            <w:tcW w:w="4557" w:type="dxa"/>
            <w:vMerge w:val="restart"/>
            <w:vAlign w:val="center"/>
          </w:tcPr>
          <w:p w14:paraId="7EC06455" w14:textId="77777777" w:rsidR="004A1B95" w:rsidRPr="00981F60" w:rsidRDefault="004A1B95" w:rsidP="002228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981F60" w:rsidRDefault="004A1B95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981F60" w:rsidRDefault="004A1B95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981F60" w14:paraId="33B82D46" w14:textId="77777777" w:rsidTr="000A60A3">
        <w:trPr>
          <w:trHeight w:val="630"/>
        </w:trPr>
        <w:tc>
          <w:tcPr>
            <w:tcW w:w="4557" w:type="dxa"/>
            <w:vMerge/>
            <w:vAlign w:val="center"/>
          </w:tcPr>
          <w:p w14:paraId="41B02D68" w14:textId="77777777" w:rsidR="00D53AC7" w:rsidRPr="00981F60" w:rsidRDefault="00D53AC7" w:rsidP="002228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72D624D4" w:rsidR="00D53AC7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06" w:type="dxa"/>
          </w:tcPr>
          <w:p w14:paraId="0EB38E87" w14:textId="38D1796E" w:rsidR="00D53AC7" w:rsidRPr="00981F60" w:rsidRDefault="00981F60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2FCE9FA0" w:rsidR="00D53AC7" w:rsidRPr="00981F60" w:rsidRDefault="00981F60" w:rsidP="002228FD">
            <w:pPr>
              <w:ind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1DC3570" w14:textId="3D2AB83A" w:rsidR="00D53AC7" w:rsidRPr="00981F60" w:rsidRDefault="00981F60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57" w:type="dxa"/>
          </w:tcPr>
          <w:p w14:paraId="48E16F8A" w14:textId="379007B5" w:rsidR="00D53AC7" w:rsidRPr="00981F60" w:rsidRDefault="00981F60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98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21FB9081" w:rsidR="00D53AC7" w:rsidRPr="00981F60" w:rsidRDefault="00981F60" w:rsidP="002228FD">
            <w:pPr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F100B" w:rsidRPr="00981F60" w14:paraId="4672F387" w14:textId="77777777" w:rsidTr="00A3123C">
        <w:trPr>
          <w:trHeight w:val="383"/>
        </w:trPr>
        <w:tc>
          <w:tcPr>
            <w:tcW w:w="4557" w:type="dxa"/>
            <w:vAlign w:val="bottom"/>
          </w:tcPr>
          <w:p w14:paraId="3BADB7C3" w14:textId="77777777" w:rsidR="004A1B95" w:rsidRPr="00981F60" w:rsidRDefault="004A1B95" w:rsidP="002228F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4A1B95" w:rsidRPr="00981F60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4A1B95" w:rsidRPr="00981F60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4A1B95" w:rsidRPr="00981F60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4A1B95" w:rsidRPr="00981F60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491" w:rsidRPr="00981F60" w14:paraId="0AB12B26" w14:textId="77777777">
        <w:tc>
          <w:tcPr>
            <w:tcW w:w="4557" w:type="dxa"/>
            <w:vAlign w:val="bottom"/>
          </w:tcPr>
          <w:p w14:paraId="42F569F8" w14:textId="77777777" w:rsidR="005F5491" w:rsidRPr="00981F60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7E0968FE" w:rsidR="005F5491" w:rsidRPr="00981F60" w:rsidRDefault="00981F60" w:rsidP="005F5491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06" w:type="dxa"/>
            <w:vAlign w:val="bottom"/>
          </w:tcPr>
          <w:p w14:paraId="00A34EC5" w14:textId="0FC6770A" w:rsidR="005F5491" w:rsidRPr="00981F60" w:rsidRDefault="00981F60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70" w:type="dxa"/>
            <w:vAlign w:val="bottom"/>
          </w:tcPr>
          <w:p w14:paraId="14117D23" w14:textId="3D7F8E13" w:rsidR="005F5491" w:rsidRPr="00981F60" w:rsidRDefault="00981F60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45F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2745F2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057" w:type="dxa"/>
            <w:vAlign w:val="bottom"/>
          </w:tcPr>
          <w:p w14:paraId="7DFA6993" w14:textId="2C7EC49A" w:rsidR="005F5491" w:rsidRPr="00981F60" w:rsidRDefault="00981F60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5F5491" w:rsidRPr="00981F60" w14:paraId="0E4A3BB8" w14:textId="77777777">
        <w:tc>
          <w:tcPr>
            <w:tcW w:w="4557" w:type="dxa"/>
            <w:vAlign w:val="bottom"/>
          </w:tcPr>
          <w:p w14:paraId="49D0FA8A" w14:textId="54AFC611" w:rsidR="005F5491" w:rsidRPr="00981F60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6E634F50" w:rsidR="005F5491" w:rsidRPr="00981F60" w:rsidRDefault="00981F60" w:rsidP="005F5491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106" w:type="dxa"/>
            <w:vAlign w:val="bottom"/>
          </w:tcPr>
          <w:p w14:paraId="35104B9F" w14:textId="237E3DC4" w:rsidR="005F5491" w:rsidRPr="00981F60" w:rsidRDefault="00981F60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170" w:type="dxa"/>
            <w:vAlign w:val="bottom"/>
          </w:tcPr>
          <w:p w14:paraId="4D31D6B9" w14:textId="17B44A7D" w:rsidR="005F5491" w:rsidRPr="00981F60" w:rsidRDefault="00981F60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057" w:type="dxa"/>
            <w:vAlign w:val="bottom"/>
          </w:tcPr>
          <w:p w14:paraId="0C074762" w14:textId="7367B412" w:rsidR="005F5491" w:rsidRPr="00981F60" w:rsidRDefault="00981F60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5F5491" w:rsidRPr="00981F60" w14:paraId="14333818" w14:textId="77777777">
        <w:tc>
          <w:tcPr>
            <w:tcW w:w="4557" w:type="dxa"/>
            <w:vAlign w:val="bottom"/>
          </w:tcPr>
          <w:p w14:paraId="50E1AF66" w14:textId="1777E9CE" w:rsidR="005F5491" w:rsidRPr="00981F60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611B827B" w:rsidR="005F5491" w:rsidRPr="00981F60" w:rsidRDefault="00981F60" w:rsidP="005F5491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06" w:type="dxa"/>
            <w:vAlign w:val="bottom"/>
          </w:tcPr>
          <w:p w14:paraId="545CC6E5" w14:textId="0FA9A8CE" w:rsidR="005F5491" w:rsidRPr="00981F60" w:rsidRDefault="00981F60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06471656" w14:textId="29A3B39B" w:rsidR="005F5491" w:rsidRPr="00981F60" w:rsidRDefault="00981F60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57" w:type="dxa"/>
            <w:vAlign w:val="bottom"/>
          </w:tcPr>
          <w:p w14:paraId="70309E3B" w14:textId="587C4DB9" w:rsidR="005F5491" w:rsidRPr="00981F60" w:rsidRDefault="00981F60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5F5491" w:rsidRPr="00981F60" w14:paraId="64FE34A3" w14:textId="77777777">
        <w:tc>
          <w:tcPr>
            <w:tcW w:w="4557" w:type="dxa"/>
            <w:vAlign w:val="bottom"/>
          </w:tcPr>
          <w:p w14:paraId="0BFBB189" w14:textId="77777777" w:rsidR="005F5491" w:rsidRPr="00981F60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0A7D3D6B" w:rsidR="005F5491" w:rsidRPr="00981F60" w:rsidRDefault="00981F60" w:rsidP="005F5491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106" w:type="dxa"/>
          </w:tcPr>
          <w:p w14:paraId="2EE502AC" w14:textId="016B0397" w:rsidR="005F5491" w:rsidRPr="00981F60" w:rsidRDefault="00981F60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70" w:type="dxa"/>
            <w:vAlign w:val="bottom"/>
          </w:tcPr>
          <w:p w14:paraId="22A444AC" w14:textId="0FA1C92C" w:rsidR="005F5491" w:rsidRPr="00981F60" w:rsidRDefault="00981F60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057" w:type="dxa"/>
            <w:vAlign w:val="bottom"/>
          </w:tcPr>
          <w:p w14:paraId="12EB3934" w14:textId="5ED9476A" w:rsidR="005F5491" w:rsidRPr="00981F60" w:rsidRDefault="00981F60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F5491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5B19B8" w:rsidRPr="00981F60" w14:paraId="28E3E56A" w14:textId="77777777">
        <w:tc>
          <w:tcPr>
            <w:tcW w:w="4557" w:type="dxa"/>
            <w:vAlign w:val="bottom"/>
          </w:tcPr>
          <w:p w14:paraId="4226358E" w14:textId="1D9BCFED" w:rsidR="005B19B8" w:rsidRPr="00981F60" w:rsidRDefault="005B19B8" w:rsidP="005B19B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44" w:type="dxa"/>
            <w:vAlign w:val="bottom"/>
          </w:tcPr>
          <w:p w14:paraId="4EE15324" w14:textId="77777777" w:rsidR="005B19B8" w:rsidRPr="00981F60" w:rsidRDefault="005B19B8" w:rsidP="005B19B8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353F5BA7" w14:textId="77777777" w:rsidR="005B19B8" w:rsidRPr="00981F60" w:rsidRDefault="005B19B8" w:rsidP="005B19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ABEBC2" w14:textId="77777777" w:rsidR="005B19B8" w:rsidRPr="00981F60" w:rsidRDefault="005B19B8" w:rsidP="005B19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080665E" w14:textId="77777777" w:rsidR="005B19B8" w:rsidRPr="00981F60" w:rsidRDefault="005B19B8" w:rsidP="005B19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23F" w:rsidRPr="00981F60" w14:paraId="68E5007A" w14:textId="77777777">
        <w:tc>
          <w:tcPr>
            <w:tcW w:w="4557" w:type="dxa"/>
            <w:vAlign w:val="bottom"/>
          </w:tcPr>
          <w:p w14:paraId="56992F0D" w14:textId="38DCD412" w:rsidR="00D8323F" w:rsidRPr="00981F60" w:rsidRDefault="00D8323F" w:rsidP="00D8323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6BAB51B4" w:rsidR="00D8323F" w:rsidRPr="00981F60" w:rsidRDefault="00981F60" w:rsidP="00D8323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106" w:type="dxa"/>
            <w:vAlign w:val="bottom"/>
          </w:tcPr>
          <w:p w14:paraId="4919A51B" w14:textId="58177326" w:rsidR="00D8323F" w:rsidRPr="00981F60" w:rsidRDefault="00981F60" w:rsidP="00D8323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8323F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D8323F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1170" w:type="dxa"/>
            <w:vAlign w:val="bottom"/>
          </w:tcPr>
          <w:p w14:paraId="77DFCDA7" w14:textId="79A06C6E" w:rsidR="00D8323F" w:rsidRPr="00981F60" w:rsidRDefault="00981F60" w:rsidP="00D8323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057" w:type="dxa"/>
            <w:vAlign w:val="bottom"/>
          </w:tcPr>
          <w:p w14:paraId="5FE17F7E" w14:textId="5435FF38" w:rsidR="00D8323F" w:rsidRPr="00981F60" w:rsidRDefault="00981F60" w:rsidP="00D8323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8323F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D8323F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</w:tr>
      <w:tr w:rsidR="00D8323F" w:rsidRPr="00981F60" w14:paraId="62D60B32" w14:textId="77777777">
        <w:tc>
          <w:tcPr>
            <w:tcW w:w="4557" w:type="dxa"/>
            <w:vAlign w:val="bottom"/>
          </w:tcPr>
          <w:p w14:paraId="58872990" w14:textId="0AC08392" w:rsidR="00D8323F" w:rsidRPr="00981F60" w:rsidRDefault="00D8323F" w:rsidP="00D8323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4" w:type="dxa"/>
            <w:vAlign w:val="bottom"/>
          </w:tcPr>
          <w:p w14:paraId="54524C68" w14:textId="40AAC92F" w:rsidR="00D8323F" w:rsidRPr="00981F60" w:rsidRDefault="00F23916" w:rsidP="001860DA">
            <w:pPr>
              <w:ind w:left="74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744A1C7A" w14:textId="5651321D" w:rsidR="00D8323F" w:rsidRPr="00981F60" w:rsidRDefault="00981F60" w:rsidP="00D8323F">
            <w:pPr>
              <w:ind w:left="38"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D8323F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170" w:type="dxa"/>
            <w:vAlign w:val="bottom"/>
          </w:tcPr>
          <w:p w14:paraId="5A336755" w14:textId="397AF43C" w:rsidR="00D8323F" w:rsidRPr="00981F60" w:rsidRDefault="00F23916" w:rsidP="00AB405C">
            <w:pPr>
              <w:ind w:left="74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1102131" w14:textId="072DD57C" w:rsidR="00D8323F" w:rsidRPr="00981F60" w:rsidRDefault="00981F60" w:rsidP="00D8323F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D8323F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</w:tr>
      <w:tr w:rsidR="00F23916" w:rsidRPr="00981F60" w14:paraId="1AE30233" w14:textId="77777777">
        <w:tc>
          <w:tcPr>
            <w:tcW w:w="4557" w:type="dxa"/>
            <w:vAlign w:val="bottom"/>
          </w:tcPr>
          <w:p w14:paraId="10910828" w14:textId="3464252B" w:rsidR="00F23916" w:rsidRPr="00981F60" w:rsidRDefault="00F23916" w:rsidP="00D8323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  <w:vAlign w:val="bottom"/>
          </w:tcPr>
          <w:p w14:paraId="26F2B189" w14:textId="1683E006" w:rsidR="00F23916" w:rsidRPr="00981F60" w:rsidRDefault="00981F60" w:rsidP="006B3148">
            <w:pPr>
              <w:ind w:left="74" w:right="-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106" w:type="dxa"/>
            <w:vAlign w:val="bottom"/>
          </w:tcPr>
          <w:p w14:paraId="4791A7CA" w14:textId="02C298BB" w:rsidR="00F23916" w:rsidRPr="00981F60" w:rsidRDefault="00F23916" w:rsidP="006B3148">
            <w:pPr>
              <w:ind w:left="74"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DED41D" w14:textId="5E491B72" w:rsidR="00F23916" w:rsidRPr="00981F60" w:rsidRDefault="00981F60" w:rsidP="00291829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F23916" w:rsidRPr="00981F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F6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57" w:type="dxa"/>
            <w:vAlign w:val="bottom"/>
          </w:tcPr>
          <w:p w14:paraId="347C2D4F" w14:textId="26AE2B5F" w:rsidR="00F23916" w:rsidRPr="00981F60" w:rsidRDefault="00F23916" w:rsidP="006B3148">
            <w:pPr>
              <w:ind w:left="74"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F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4504441" w14:textId="418950AD" w:rsidR="00307166" w:rsidRPr="00981F60" w:rsidRDefault="00FC6584" w:rsidP="002228FD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สำหรับงวด</w:t>
      </w:r>
      <w:r w:rsidR="00092483" w:rsidRPr="00981F60">
        <w:rPr>
          <w:rFonts w:asciiTheme="majorBidi" w:hAnsiTheme="majorBidi" w:cstheme="majorBidi"/>
          <w:cs/>
        </w:rPr>
        <w:t>สาม</w:t>
      </w:r>
      <w:r w:rsidR="00D9349A" w:rsidRPr="00981F60">
        <w:rPr>
          <w:rFonts w:asciiTheme="majorBidi" w:hAnsiTheme="majorBidi" w:cstheme="majorBidi"/>
          <w:cs/>
        </w:rPr>
        <w:t>เดือน</w:t>
      </w:r>
      <w:r w:rsidRPr="00981F60">
        <w:rPr>
          <w:rFonts w:asciiTheme="majorBidi" w:hAnsiTheme="majorBidi" w:cstheme="majorBidi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-6"/>
        </w:rPr>
        <w:t>30</w:t>
      </w:r>
      <w:r w:rsidR="004036E3" w:rsidRPr="00981F60">
        <w:rPr>
          <w:rFonts w:asciiTheme="majorBidi" w:hAnsiTheme="majorBidi" w:cstheme="majorBidi"/>
          <w:spacing w:val="-6"/>
        </w:rPr>
        <w:t xml:space="preserve"> </w:t>
      </w:r>
      <w:r w:rsidR="004036E3" w:rsidRPr="00981F60">
        <w:rPr>
          <w:rFonts w:asciiTheme="majorBidi" w:hAnsiTheme="majorBidi" w:cstheme="majorBidi"/>
          <w:spacing w:val="-6"/>
          <w:cs/>
        </w:rPr>
        <w:t>มิถุนายน</w:t>
      </w:r>
      <w:r w:rsidR="006314BA" w:rsidRPr="00981F60">
        <w:rPr>
          <w:rFonts w:asciiTheme="majorBidi" w:hAnsiTheme="majorBidi" w:cstheme="majorBidi"/>
          <w:spacing w:val="-6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6"/>
        </w:rPr>
        <w:t>2569</w:t>
      </w:r>
      <w:r w:rsidR="002664BF" w:rsidRPr="00981F60">
        <w:rPr>
          <w:rFonts w:asciiTheme="majorBidi" w:hAnsiTheme="majorBidi" w:cstheme="majorBidi"/>
          <w:spacing w:val="-6"/>
        </w:rPr>
        <w:t xml:space="preserve"> </w:t>
      </w:r>
      <w:r w:rsidR="002664BF" w:rsidRPr="00981F60">
        <w:rPr>
          <w:rFonts w:asciiTheme="majorBidi" w:hAnsiTheme="majorBidi" w:cstheme="majorBidi"/>
          <w:spacing w:val="-6"/>
          <w:cs/>
        </w:rPr>
        <w:t xml:space="preserve">และ </w:t>
      </w:r>
      <w:r w:rsidR="00981F60" w:rsidRPr="00981F60">
        <w:rPr>
          <w:rFonts w:asciiTheme="majorBidi" w:hAnsiTheme="majorBidi" w:cstheme="majorBidi"/>
          <w:spacing w:val="-6"/>
        </w:rPr>
        <w:t>2568</w:t>
      </w:r>
      <w:r w:rsidR="002664BF"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cs/>
        </w:rPr>
        <w:t>กลุ่มบริษัทได้บันทึกค่าใช้จ่ายตามสัญญา</w:t>
      </w:r>
      <w:r w:rsidRPr="00981F60">
        <w:rPr>
          <w:rFonts w:asciiTheme="majorBidi" w:hAnsiTheme="majorBidi" w:cstheme="majorBidi"/>
          <w:spacing w:val="-4"/>
          <w:cs/>
        </w:rPr>
        <w:t>เช่าระยะสั้นและ/หรือมูลค่าต่ำและสัญญาให้บริการ ในงบกำไรขาดทุนและกำไรขาดทุนเบ็ดเสร็จอื่น</w:t>
      </w:r>
      <w:r w:rsidRPr="00981F60">
        <w:rPr>
          <w:rFonts w:asciiTheme="majorBidi" w:hAnsiTheme="majorBidi" w:cstheme="majorBidi"/>
          <w:cs/>
        </w:rPr>
        <w:t>รวมจำนวน</w:t>
      </w:r>
      <w:r w:rsidR="002475D4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483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905</w:t>
      </w:r>
      <w:r w:rsidR="00092483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 และ</w:t>
      </w:r>
      <w:r w:rsidR="002475D4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0509D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479</w:t>
      </w:r>
      <w:r w:rsidR="000509DB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620</w:t>
      </w:r>
      <w:r w:rsidR="000509DB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</w:t>
      </w:r>
      <w:r w:rsidR="00F227DC" w:rsidRPr="00981F60">
        <w:rPr>
          <w:rFonts w:asciiTheme="majorBidi" w:hAnsiTheme="majorBidi" w:cstheme="majorBidi"/>
          <w:cs/>
        </w:rPr>
        <w:t>/</w:t>
      </w:r>
      <w:r w:rsidRPr="00981F60">
        <w:rPr>
          <w:rFonts w:asciiTheme="majorBidi" w:hAnsiTheme="majorBidi" w:cstheme="majorBidi"/>
          <w:cs/>
        </w:rPr>
        <w:t>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="008316DD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476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345</w:t>
      </w:r>
      <w:r w:rsidR="00A66040" w:rsidRPr="00981F60">
        <w:rPr>
          <w:rFonts w:asciiTheme="majorBidi" w:hAnsiTheme="majorBidi" w:cstheme="majorBidi"/>
          <w:cs/>
        </w:rPr>
        <w:t xml:space="preserve"> </w:t>
      </w:r>
      <w:r w:rsidRPr="00981F60">
        <w:rPr>
          <w:rFonts w:asciiTheme="majorBidi" w:hAnsiTheme="majorBidi" w:cstheme="majorBidi"/>
          <w:cs/>
        </w:rPr>
        <w:t>บาท และ</w:t>
      </w:r>
      <w:r w:rsidR="00BA122D"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1</w:t>
      </w:r>
      <w:r w:rsidR="00134745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472</w:t>
      </w:r>
      <w:r w:rsidR="00134745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060</w:t>
      </w:r>
      <w:r w:rsidR="00134745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 ตามลำดับ</w:t>
      </w:r>
    </w:p>
    <w:p w14:paraId="05E8B290" w14:textId="22ECC1EC" w:rsidR="00825B05" w:rsidRPr="00981F60" w:rsidRDefault="00825B05" w:rsidP="00825B05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สำหรับงวดหกเดือนสิ้นสุดวันที่ </w:t>
      </w:r>
      <w:r w:rsidR="00981F60" w:rsidRPr="00981F60">
        <w:rPr>
          <w:rFonts w:asciiTheme="majorBidi" w:hAnsiTheme="majorBidi" w:cstheme="majorBidi"/>
          <w:spacing w:val="-6"/>
        </w:rPr>
        <w:t>30</w:t>
      </w:r>
      <w:r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spacing w:val="-6"/>
          <w:cs/>
        </w:rPr>
        <w:t xml:space="preserve">มิถุนายน </w:t>
      </w:r>
      <w:r w:rsidR="00981F60" w:rsidRPr="00981F60">
        <w:rPr>
          <w:rFonts w:asciiTheme="majorBidi" w:hAnsiTheme="majorBidi" w:cstheme="majorBidi"/>
          <w:spacing w:val="-6"/>
        </w:rPr>
        <w:t>2569</w:t>
      </w:r>
      <w:r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spacing w:val="-6"/>
          <w:cs/>
        </w:rPr>
        <w:t xml:space="preserve">และ </w:t>
      </w:r>
      <w:r w:rsidR="00981F60" w:rsidRPr="00981F60">
        <w:rPr>
          <w:rFonts w:asciiTheme="majorBidi" w:hAnsiTheme="majorBidi" w:cstheme="majorBidi"/>
          <w:spacing w:val="-6"/>
        </w:rPr>
        <w:t>2568</w:t>
      </w:r>
      <w:r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cs/>
        </w:rPr>
        <w:t>กลุ่มบริษัทได้บันทึกค่าใช้จ่ายตามสัญญา</w:t>
      </w:r>
      <w:r w:rsidRPr="00981F60">
        <w:rPr>
          <w:rFonts w:asciiTheme="majorBidi" w:hAnsiTheme="majorBidi" w:cstheme="majorBidi"/>
          <w:spacing w:val="-4"/>
          <w:cs/>
        </w:rPr>
        <w:t>เช่าระยะสั้นและ/หรือมูลค่าต่ำและสัญญาให้บริการ ในงบกำไรขาดทุนและกำไรขาดทุนเบ็ดเสร็จอื่น</w:t>
      </w:r>
      <w:r w:rsidRPr="00981F60">
        <w:rPr>
          <w:rFonts w:asciiTheme="majorBidi" w:hAnsiTheme="majorBidi" w:cstheme="majorBidi"/>
          <w:cs/>
        </w:rPr>
        <w:t>รวมจำนวน</w:t>
      </w:r>
      <w:r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2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989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919</w:t>
      </w:r>
      <w:r w:rsidR="00092483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 และ</w:t>
      </w:r>
      <w:r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2</w:t>
      </w:r>
      <w:r w:rsidR="007B1854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885</w:t>
      </w:r>
      <w:r w:rsidR="007B1854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264</w:t>
      </w:r>
      <w:r w:rsidR="007B1854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</w:t>
      </w:r>
      <w:r w:rsidR="00F227DC" w:rsidRPr="00981F60">
        <w:rPr>
          <w:rFonts w:asciiTheme="majorBidi" w:hAnsiTheme="majorBidi" w:cstheme="majorBidi"/>
          <w:cs/>
        </w:rPr>
        <w:t>/</w:t>
      </w:r>
      <w:r w:rsidRPr="00981F60">
        <w:rPr>
          <w:rFonts w:asciiTheme="majorBidi" w:hAnsiTheme="majorBidi" w:cstheme="majorBidi"/>
          <w:cs/>
        </w:rPr>
        <w:t>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2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974</w:t>
      </w:r>
      <w:r w:rsidR="00092483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799</w:t>
      </w:r>
      <w:r w:rsidRPr="00981F60">
        <w:rPr>
          <w:rFonts w:asciiTheme="majorBidi" w:hAnsiTheme="majorBidi" w:cstheme="majorBidi"/>
          <w:cs/>
        </w:rPr>
        <w:t xml:space="preserve"> บาท และ</w:t>
      </w:r>
      <w:r w:rsidRPr="00981F60">
        <w:rPr>
          <w:rFonts w:asciiTheme="majorBidi" w:hAnsiTheme="majorBidi" w:cstheme="majorBidi"/>
        </w:rPr>
        <w:t xml:space="preserve"> </w:t>
      </w:r>
      <w:r w:rsidR="00981F60" w:rsidRPr="00981F60">
        <w:rPr>
          <w:rFonts w:asciiTheme="majorBidi" w:hAnsiTheme="majorBidi" w:cstheme="majorBidi"/>
        </w:rPr>
        <w:t>2</w:t>
      </w:r>
      <w:r w:rsidR="00911521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870</w:t>
      </w:r>
      <w:r w:rsidR="00911521" w:rsidRPr="00981F60">
        <w:rPr>
          <w:rFonts w:asciiTheme="majorBidi" w:hAnsiTheme="majorBidi" w:cstheme="majorBidi"/>
        </w:rPr>
        <w:t>,</w:t>
      </w:r>
      <w:r w:rsidR="00981F60" w:rsidRPr="00981F60">
        <w:rPr>
          <w:rFonts w:asciiTheme="majorBidi" w:hAnsiTheme="majorBidi" w:cstheme="majorBidi"/>
        </w:rPr>
        <w:t>144</w:t>
      </w:r>
      <w:r w:rsidR="00911521"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บาท ตามลำดับ</w:t>
      </w:r>
    </w:p>
    <w:p w14:paraId="065735BA" w14:textId="77777777" w:rsidR="009D4708" w:rsidRPr="00981F60" w:rsidRDefault="00253EB0" w:rsidP="00F869C7">
      <w:pPr>
        <w:numPr>
          <w:ilvl w:val="0"/>
          <w:numId w:val="25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br w:type="page"/>
      </w:r>
      <w:r w:rsidR="009D4708" w:rsidRPr="00981F60">
        <w:rPr>
          <w:rFonts w:asciiTheme="majorBidi" w:hAnsiTheme="majorBidi" w:cstheme="majorBidi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305B6CAD" w:rsidR="009D4708" w:rsidRPr="00981F60" w:rsidRDefault="009D4708" w:rsidP="002228FD">
      <w:pPr>
        <w:spacing w:after="120"/>
        <w:ind w:left="547" w:right="-29"/>
        <w:jc w:val="thaiDistribute"/>
        <w:rPr>
          <w:rFonts w:asciiTheme="majorBidi" w:hAnsiTheme="majorBidi" w:cstheme="majorBidi"/>
          <w:spacing w:val="-2"/>
        </w:rPr>
      </w:pPr>
      <w:r w:rsidRPr="00981F60">
        <w:rPr>
          <w:rFonts w:asciiTheme="majorBidi" w:hAnsiTheme="majorBidi" w:cstheme="majorBidi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981F60">
        <w:rPr>
          <w:rFonts w:asciiTheme="majorBidi" w:hAnsiTheme="majorBidi" w:cstheme="majorBidi"/>
          <w:spacing w:val="-2"/>
        </w:rPr>
        <w:t xml:space="preserve"> </w:t>
      </w:r>
      <w:r w:rsidR="00CD7EE7" w:rsidRPr="00981F60">
        <w:rPr>
          <w:rFonts w:asciiTheme="majorBidi" w:hAnsiTheme="majorBidi" w:cstheme="majorBidi"/>
          <w:spacing w:val="-2"/>
          <w:cs/>
        </w:rPr>
        <w:t>ซึ่งการรายงานดังกล่าว 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981F60" w:rsidRDefault="009D4708" w:rsidP="002228FD">
      <w:pPr>
        <w:ind w:left="547" w:right="-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กลุ่มบริษัทเสนอส่วนงานธุรกิจที่สำคัญ ดังนี้ </w:t>
      </w:r>
    </w:p>
    <w:p w14:paraId="0CFD7A11" w14:textId="2D3ABD93" w:rsidR="009D4708" w:rsidRPr="00981F60" w:rsidRDefault="009D4708" w:rsidP="002228FD">
      <w:pPr>
        <w:tabs>
          <w:tab w:val="left" w:pos="1890"/>
        </w:tabs>
        <w:ind w:left="547" w:right="-29"/>
        <w:jc w:val="thaiDistribute"/>
        <w:rPr>
          <w:rFonts w:asciiTheme="majorBidi" w:hAnsiTheme="majorBidi" w:cstheme="majorBidi"/>
          <w:cs/>
        </w:rPr>
      </w:pPr>
      <w:r w:rsidRPr="00981F60">
        <w:rPr>
          <w:rFonts w:asciiTheme="majorBidi" w:hAnsiTheme="majorBidi" w:cstheme="majorBidi"/>
          <w:cs/>
        </w:rPr>
        <w:t xml:space="preserve">ส่วนงาน </w:t>
      </w:r>
      <w:r w:rsidR="00981F60" w:rsidRPr="00981F60">
        <w:rPr>
          <w:rFonts w:asciiTheme="majorBidi" w:hAnsiTheme="majorBidi" w:cstheme="majorBidi"/>
        </w:rPr>
        <w:t>1</w:t>
      </w:r>
      <w:r w:rsidR="00695DA6" w:rsidRPr="00981F60">
        <w:rPr>
          <w:rFonts w:asciiTheme="majorBidi" w:hAnsiTheme="majorBidi" w:cstheme="majorBidi"/>
        </w:rPr>
        <w:tab/>
      </w:r>
      <w:r w:rsidR="00941AD5" w:rsidRPr="00981F60">
        <w:rPr>
          <w:rFonts w:asciiTheme="majorBidi" w:hAnsiTheme="majorBidi" w:cstheme="majorBidi"/>
          <w:cs/>
        </w:rPr>
        <w:t>แพลตฟอร์มการขายและการตลาดดิจิทัล</w:t>
      </w:r>
    </w:p>
    <w:p w14:paraId="73409B64" w14:textId="71D932D3" w:rsidR="007F5248" w:rsidRPr="00981F60" w:rsidRDefault="009D4708" w:rsidP="002228FD">
      <w:pPr>
        <w:tabs>
          <w:tab w:val="left" w:pos="1890"/>
        </w:tabs>
        <w:spacing w:after="240"/>
        <w:ind w:left="547" w:right="-29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ส่วนงาน </w:t>
      </w:r>
      <w:r w:rsidR="00981F60" w:rsidRPr="00981F60">
        <w:rPr>
          <w:rFonts w:asciiTheme="majorBidi" w:hAnsiTheme="majorBidi" w:cstheme="majorBidi"/>
        </w:rPr>
        <w:t>2</w:t>
      </w:r>
      <w:r w:rsidR="00695DA6" w:rsidRPr="00981F60">
        <w:rPr>
          <w:rFonts w:asciiTheme="majorBidi" w:hAnsiTheme="majorBidi" w:cstheme="majorBidi"/>
        </w:rPr>
        <w:tab/>
      </w:r>
      <w:r w:rsidR="00941AD5" w:rsidRPr="00981F60">
        <w:rPr>
          <w:rFonts w:asciiTheme="majorBidi" w:hAnsiTheme="majorBidi" w:cstheme="majorBidi"/>
          <w:cs/>
        </w:rPr>
        <w:t>แพลตฟอร์มการจองโรงแรม</w:t>
      </w:r>
    </w:p>
    <w:p w14:paraId="10963488" w14:textId="573A53B5" w:rsidR="00821C70" w:rsidRPr="00981F60" w:rsidRDefault="009D4708" w:rsidP="002228FD">
      <w:pPr>
        <w:spacing w:before="240"/>
        <w:ind w:left="547" w:right="-29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spacing w:val="-4"/>
          <w:cs/>
        </w:rPr>
        <w:t>ในระหว่าง</w:t>
      </w:r>
      <w:r w:rsidR="00E057B1" w:rsidRPr="00981F60">
        <w:rPr>
          <w:rFonts w:asciiTheme="majorBidi" w:hAnsiTheme="majorBidi" w:cstheme="majorBidi"/>
          <w:spacing w:val="-4"/>
          <w:cs/>
        </w:rPr>
        <w:t>งวด</w:t>
      </w:r>
      <w:r w:rsidR="005A31BC" w:rsidRPr="00981F60">
        <w:rPr>
          <w:rFonts w:asciiTheme="majorBidi" w:hAnsiTheme="majorBidi" w:cstheme="majorBidi"/>
          <w:spacing w:val="-4"/>
          <w:cs/>
        </w:rPr>
        <w:t>สามเดือนและ</w:t>
      </w:r>
      <w:r w:rsidR="00D9349A" w:rsidRPr="00981F60">
        <w:rPr>
          <w:rFonts w:asciiTheme="majorBidi" w:hAnsiTheme="majorBidi" w:cstheme="majorBidi"/>
          <w:spacing w:val="-4"/>
          <w:cs/>
        </w:rPr>
        <w:t>หกเดือน</w:t>
      </w:r>
      <w:r w:rsidR="00E057B1" w:rsidRPr="00981F60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-6"/>
        </w:rPr>
        <w:t>30</w:t>
      </w:r>
      <w:r w:rsidR="004036E3" w:rsidRPr="00981F60">
        <w:rPr>
          <w:rFonts w:asciiTheme="majorBidi" w:hAnsiTheme="majorBidi" w:cstheme="majorBidi"/>
          <w:spacing w:val="-6"/>
        </w:rPr>
        <w:t xml:space="preserve"> </w:t>
      </w:r>
      <w:r w:rsidR="004036E3" w:rsidRPr="00981F60">
        <w:rPr>
          <w:rFonts w:asciiTheme="majorBidi" w:hAnsiTheme="majorBidi" w:cstheme="majorBidi"/>
          <w:spacing w:val="-6"/>
          <w:cs/>
        </w:rPr>
        <w:t>มิถุนายน</w:t>
      </w:r>
      <w:r w:rsidR="006314BA" w:rsidRPr="00981F60">
        <w:rPr>
          <w:rFonts w:asciiTheme="majorBidi" w:hAnsiTheme="majorBidi" w:cstheme="majorBidi"/>
          <w:spacing w:val="-6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6"/>
        </w:rPr>
        <w:t>2569</w:t>
      </w:r>
      <w:r w:rsidR="002664BF" w:rsidRPr="00981F60">
        <w:rPr>
          <w:rFonts w:asciiTheme="majorBidi" w:hAnsiTheme="majorBidi" w:cstheme="majorBidi"/>
          <w:spacing w:val="-6"/>
        </w:rPr>
        <w:t xml:space="preserve"> </w:t>
      </w:r>
      <w:r w:rsidR="002664BF" w:rsidRPr="00981F60">
        <w:rPr>
          <w:rFonts w:asciiTheme="majorBidi" w:hAnsiTheme="majorBidi" w:cstheme="majorBidi"/>
          <w:spacing w:val="-6"/>
          <w:cs/>
        </w:rPr>
        <w:t xml:space="preserve">และ </w:t>
      </w:r>
      <w:r w:rsidR="00981F60" w:rsidRPr="00981F60">
        <w:rPr>
          <w:rFonts w:asciiTheme="majorBidi" w:hAnsiTheme="majorBidi" w:cstheme="majorBidi"/>
          <w:spacing w:val="-6"/>
        </w:rPr>
        <w:t>2568</w:t>
      </w:r>
      <w:r w:rsidR="002664BF"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>กลุ่มบริษัทไม่มีรายได้จาก</w:t>
      </w:r>
      <w:r w:rsidR="005B334A" w:rsidRPr="00981F60">
        <w:rPr>
          <w:rFonts w:asciiTheme="majorBidi" w:hAnsiTheme="majorBidi" w:cstheme="majorBidi"/>
          <w:spacing w:val="-4"/>
          <w:cs/>
        </w:rPr>
        <w:t>การ</w:t>
      </w:r>
      <w:r w:rsidRPr="00981F60">
        <w:rPr>
          <w:rFonts w:asciiTheme="majorBidi" w:hAnsiTheme="majorBidi" w:cstheme="majorBidi"/>
          <w:spacing w:val="-4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981F60" w:rsidRPr="00981F60">
        <w:rPr>
          <w:rFonts w:asciiTheme="majorBidi" w:hAnsiTheme="majorBidi" w:cstheme="majorBidi"/>
          <w:spacing w:val="-4"/>
        </w:rPr>
        <w:t>10</w:t>
      </w:r>
      <w:r w:rsidRPr="00981F60">
        <w:rPr>
          <w:rFonts w:asciiTheme="majorBidi" w:hAnsiTheme="majorBidi" w:cstheme="majorBidi"/>
          <w:spacing w:val="-4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>ขึ้นไป ของรายได้รวม</w:t>
      </w:r>
    </w:p>
    <w:p w14:paraId="6D69F9C7" w14:textId="77777777" w:rsidR="005575F2" w:rsidRPr="00981F60" w:rsidRDefault="005575F2" w:rsidP="002228FD">
      <w:pPr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A04639" w14:textId="77777777" w:rsidR="005575F2" w:rsidRPr="00981F60" w:rsidRDefault="005575F2" w:rsidP="002228FD">
      <w:pPr>
        <w:ind w:left="547" w:right="-29"/>
        <w:jc w:val="thaiDistribute"/>
        <w:rPr>
          <w:rFonts w:asciiTheme="majorBidi" w:hAnsiTheme="majorBidi" w:cstheme="majorBidi"/>
        </w:rPr>
        <w:sectPr w:rsidR="005575F2" w:rsidRPr="00981F60" w:rsidSect="00A50B89">
          <w:headerReference w:type="default" r:id="rId12"/>
          <w:pgSz w:w="11909" w:h="16834" w:code="9"/>
          <w:pgMar w:top="1440" w:right="1224" w:bottom="720" w:left="1080" w:header="864" w:footer="432" w:gutter="0"/>
          <w:cols w:space="720"/>
          <w:noEndnote/>
          <w:docGrid w:linePitch="435"/>
        </w:sectPr>
      </w:pPr>
    </w:p>
    <w:p w14:paraId="40B2C728" w14:textId="5F7AC6DB" w:rsidR="00627284" w:rsidRPr="00981F60" w:rsidRDefault="00335284" w:rsidP="002228FD">
      <w:pPr>
        <w:spacing w:after="120"/>
        <w:ind w:left="720" w:right="43"/>
        <w:jc w:val="thaiDistribute"/>
        <w:rPr>
          <w:rFonts w:asciiTheme="majorBidi" w:hAnsiTheme="majorBidi" w:cstheme="majorBidi"/>
          <w:spacing w:val="2"/>
        </w:rPr>
      </w:pPr>
      <w:r w:rsidRPr="00981F60">
        <w:rPr>
          <w:rFonts w:asciiTheme="majorBidi" w:hAnsiTheme="majorBidi" w:cstheme="majorBidi"/>
          <w:cs/>
        </w:rPr>
        <w:lastRenderedPageBreak/>
        <w:t>ข้อมูลทางการเงินจำแนกตามส่วนงานทางธุรกิจของ</w:t>
      </w:r>
      <w:r w:rsidR="002D6188" w:rsidRPr="00981F60">
        <w:rPr>
          <w:rFonts w:asciiTheme="majorBidi" w:hAnsiTheme="majorBidi" w:cstheme="majorBidi"/>
          <w:cs/>
        </w:rPr>
        <w:t>กลุ่ม</w:t>
      </w:r>
      <w:r w:rsidRPr="00981F60">
        <w:rPr>
          <w:rFonts w:asciiTheme="majorBidi" w:hAnsiTheme="majorBidi" w:cstheme="majorBidi"/>
          <w:cs/>
        </w:rPr>
        <w:t>บริษัท ในงบการเงินรวม</w:t>
      </w:r>
      <w:r w:rsidR="00BA1D8B" w:rsidRPr="00981F60">
        <w:rPr>
          <w:rFonts w:asciiTheme="majorBidi" w:hAnsiTheme="majorBidi" w:cstheme="majorBidi"/>
          <w:cs/>
        </w:rPr>
        <w:t>สำหรับ</w:t>
      </w:r>
      <w:r w:rsidR="00253EB0" w:rsidRPr="00981F60">
        <w:rPr>
          <w:rFonts w:asciiTheme="majorBidi" w:hAnsiTheme="majorBidi" w:cstheme="majorBidi"/>
          <w:cs/>
        </w:rPr>
        <w:t>งวด</w:t>
      </w:r>
      <w:r w:rsidR="0017462E" w:rsidRPr="00981F60">
        <w:rPr>
          <w:rFonts w:asciiTheme="majorBidi" w:hAnsiTheme="majorBidi" w:cstheme="majorBidi"/>
          <w:cs/>
        </w:rPr>
        <w:t>สามเดือนและ</w:t>
      </w:r>
      <w:r w:rsidR="00D9349A" w:rsidRPr="00981F60">
        <w:rPr>
          <w:rFonts w:asciiTheme="majorBidi" w:hAnsiTheme="majorBidi" w:cstheme="majorBidi"/>
          <w:cs/>
        </w:rPr>
        <w:t>หกเดือน</w:t>
      </w:r>
      <w:r w:rsidR="00BA1D8B" w:rsidRPr="00981F60">
        <w:rPr>
          <w:rFonts w:asciiTheme="majorBidi" w:hAnsiTheme="majorBidi" w:cstheme="majorBidi"/>
          <w:cs/>
        </w:rPr>
        <w:t xml:space="preserve">สิ้นสุดวันที่ </w:t>
      </w:r>
      <w:r w:rsidR="00981F60" w:rsidRPr="00981F60">
        <w:rPr>
          <w:rFonts w:asciiTheme="majorBidi" w:hAnsiTheme="majorBidi" w:cstheme="majorBidi"/>
          <w:spacing w:val="-6"/>
        </w:rPr>
        <w:t>30</w:t>
      </w:r>
      <w:r w:rsidR="004036E3" w:rsidRPr="00981F60">
        <w:rPr>
          <w:rFonts w:asciiTheme="majorBidi" w:hAnsiTheme="majorBidi" w:cstheme="majorBidi"/>
          <w:spacing w:val="-6"/>
        </w:rPr>
        <w:t xml:space="preserve"> </w:t>
      </w:r>
      <w:r w:rsidR="004036E3" w:rsidRPr="00981F60">
        <w:rPr>
          <w:rFonts w:asciiTheme="majorBidi" w:hAnsiTheme="majorBidi" w:cstheme="majorBidi"/>
          <w:spacing w:val="-6"/>
          <w:cs/>
        </w:rPr>
        <w:t>มิถุนายน</w:t>
      </w:r>
      <w:r w:rsidR="006314BA" w:rsidRPr="00981F60">
        <w:rPr>
          <w:rFonts w:asciiTheme="majorBidi" w:hAnsiTheme="majorBidi" w:cstheme="majorBidi"/>
          <w:spacing w:val="-6"/>
          <w:cs/>
        </w:rPr>
        <w:t xml:space="preserve"> </w:t>
      </w:r>
      <w:r w:rsidR="00981F60" w:rsidRPr="00981F60">
        <w:rPr>
          <w:rFonts w:asciiTheme="majorBidi" w:hAnsiTheme="majorBidi" w:cstheme="majorBidi"/>
          <w:spacing w:val="-6"/>
        </w:rPr>
        <w:t>2569</w:t>
      </w:r>
      <w:r w:rsidR="002664BF" w:rsidRPr="00981F60">
        <w:rPr>
          <w:rFonts w:asciiTheme="majorBidi" w:hAnsiTheme="majorBidi" w:cstheme="majorBidi"/>
          <w:spacing w:val="-6"/>
        </w:rPr>
        <w:t xml:space="preserve"> </w:t>
      </w:r>
      <w:r w:rsidR="002664BF" w:rsidRPr="00981F60">
        <w:rPr>
          <w:rFonts w:asciiTheme="majorBidi" w:hAnsiTheme="majorBidi" w:cstheme="majorBidi"/>
          <w:spacing w:val="-6"/>
          <w:cs/>
        </w:rPr>
        <w:t xml:space="preserve">และ </w:t>
      </w:r>
      <w:r w:rsidR="00981F60" w:rsidRPr="00981F60">
        <w:rPr>
          <w:rFonts w:asciiTheme="majorBidi" w:hAnsiTheme="majorBidi" w:cstheme="majorBidi"/>
          <w:spacing w:val="-6"/>
        </w:rPr>
        <w:t>2568</w:t>
      </w:r>
      <w:r w:rsidR="002664BF" w:rsidRPr="00981F60">
        <w:rPr>
          <w:rFonts w:asciiTheme="majorBidi" w:hAnsiTheme="majorBidi" w:cstheme="majorBidi"/>
          <w:spacing w:val="-6"/>
        </w:rPr>
        <w:t xml:space="preserve"> </w:t>
      </w:r>
      <w:r w:rsidRPr="00981F60">
        <w:rPr>
          <w:rFonts w:asciiTheme="majorBidi" w:hAnsiTheme="majorBidi" w:cstheme="majorBidi"/>
          <w:cs/>
        </w:rPr>
        <w:t>มี</w:t>
      </w:r>
      <w:r w:rsidR="005E7413" w:rsidRPr="00981F60">
        <w:rPr>
          <w:rFonts w:asciiTheme="majorBidi" w:hAnsiTheme="majorBidi" w:cstheme="majorBidi"/>
          <w:spacing w:val="2"/>
          <w:cs/>
        </w:rPr>
        <w:t>ดัง</w:t>
      </w:r>
      <w:r w:rsidRPr="00981F60">
        <w:rPr>
          <w:rFonts w:asciiTheme="majorBidi" w:hAnsiTheme="majorBidi" w:cstheme="majorBidi"/>
          <w:spacing w:val="2"/>
          <w:cs/>
        </w:rPr>
        <w:t>ต่อไป</w:t>
      </w:r>
      <w:r w:rsidR="005E7413" w:rsidRPr="00981F60">
        <w:rPr>
          <w:rFonts w:asciiTheme="majorBidi" w:hAnsiTheme="majorBidi" w:cstheme="majorBidi"/>
          <w:spacing w:val="2"/>
          <w:cs/>
        </w:rPr>
        <w:t>นี้</w:t>
      </w:r>
    </w:p>
    <w:tbl>
      <w:tblPr>
        <w:tblW w:w="4668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843"/>
        <w:gridCol w:w="1270"/>
        <w:gridCol w:w="349"/>
        <w:gridCol w:w="1244"/>
        <w:gridCol w:w="349"/>
        <w:gridCol w:w="1109"/>
        <w:gridCol w:w="349"/>
        <w:gridCol w:w="1251"/>
        <w:gridCol w:w="349"/>
        <w:gridCol w:w="1341"/>
        <w:gridCol w:w="349"/>
        <w:gridCol w:w="1426"/>
      </w:tblGrid>
      <w:tr w:rsidR="00EF100B" w:rsidRPr="00981F60" w14:paraId="3FF8054C" w14:textId="77777777" w:rsidTr="005957E8">
        <w:trPr>
          <w:trHeight w:val="144"/>
        </w:trPr>
        <w:tc>
          <w:tcPr>
            <w:tcW w:w="1452" w:type="pct"/>
            <w:vAlign w:val="center"/>
          </w:tcPr>
          <w:p w14:paraId="258F2A31" w14:textId="77777777" w:rsidR="00D53C91" w:rsidRPr="00981F60" w:rsidRDefault="00D53C91" w:rsidP="00E90D26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pct"/>
            <w:gridSpan w:val="3"/>
            <w:vAlign w:val="center"/>
          </w:tcPr>
          <w:p w14:paraId="0052596B" w14:textId="77777777" w:rsidR="00D53C91" w:rsidRPr="00981F60" w:rsidRDefault="00D53C91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pct"/>
            <w:gridSpan w:val="4"/>
          </w:tcPr>
          <w:p w14:paraId="723D1983" w14:textId="77777777" w:rsidR="00D53C91" w:rsidRPr="00981F60" w:rsidRDefault="00D53C91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0" w:type="pct"/>
            <w:gridSpan w:val="4"/>
          </w:tcPr>
          <w:p w14:paraId="2D08A6E9" w14:textId="77777777" w:rsidR="00D53C91" w:rsidRPr="00981F60" w:rsidRDefault="00D53C91" w:rsidP="00E90D26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F100B" w:rsidRPr="00981F60" w14:paraId="09922246" w14:textId="77777777" w:rsidTr="005957E8">
        <w:trPr>
          <w:trHeight w:val="144"/>
        </w:trPr>
        <w:tc>
          <w:tcPr>
            <w:tcW w:w="1452" w:type="pct"/>
            <w:vMerge w:val="restart"/>
            <w:vAlign w:val="center"/>
          </w:tcPr>
          <w:p w14:paraId="28F0077B" w14:textId="77777777" w:rsidR="00627284" w:rsidRPr="00981F60" w:rsidRDefault="00627284" w:rsidP="00E90D26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pct"/>
            <w:gridSpan w:val="3"/>
            <w:vAlign w:val="center"/>
          </w:tcPr>
          <w:p w14:paraId="1B5BCF7B" w14:textId="77777777" w:rsidR="00627284" w:rsidRPr="00981F60" w:rsidRDefault="003D376F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56" w:type="pct"/>
            <w:gridSpan w:val="4"/>
          </w:tcPr>
          <w:p w14:paraId="2C335456" w14:textId="77777777" w:rsidR="00627284" w:rsidRPr="00981F60" w:rsidRDefault="003D376F" w:rsidP="00CB28AA">
            <w:pPr>
              <w:ind w:left="-112" w:right="-108" w:firstLine="2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310" w:type="pct"/>
            <w:gridSpan w:val="4"/>
          </w:tcPr>
          <w:p w14:paraId="483738FD" w14:textId="77777777" w:rsidR="00627284" w:rsidRPr="00981F60" w:rsidRDefault="00627284" w:rsidP="003509DD">
            <w:pPr>
              <w:ind w:left="-112" w:firstLine="4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14BA" w:rsidRPr="00981F60" w14:paraId="2D2829F0" w14:textId="77777777" w:rsidTr="005957E8">
        <w:trPr>
          <w:trHeight w:val="144"/>
        </w:trPr>
        <w:tc>
          <w:tcPr>
            <w:tcW w:w="1452" w:type="pct"/>
            <w:vMerge/>
            <w:vAlign w:val="center"/>
          </w:tcPr>
          <w:p w14:paraId="46397B2C" w14:textId="77777777" w:rsidR="006314BA" w:rsidRPr="00981F60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vAlign w:val="center"/>
          </w:tcPr>
          <w:p w14:paraId="2637131D" w14:textId="1B12886A" w:rsidR="006314BA" w:rsidRPr="00981F60" w:rsidRDefault="00981F60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29E507FE" w14:textId="77777777" w:rsidR="006314BA" w:rsidRPr="00981F60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270678D" w14:textId="2D987D17" w:rsidR="006314BA" w:rsidRPr="00981F60" w:rsidRDefault="00981F60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3D41629E" w14:textId="77777777" w:rsidR="006314BA" w:rsidRPr="00981F60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10710B70" w14:textId="1C90283C" w:rsidR="006314BA" w:rsidRPr="00981F60" w:rsidRDefault="00981F60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5BD07877" w14:textId="77777777" w:rsidR="006314BA" w:rsidRPr="00981F60" w:rsidRDefault="006314BA" w:rsidP="00E90D26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67AA5095" w14:textId="7E8A797F" w:rsidR="006314BA" w:rsidRPr="00981F60" w:rsidRDefault="00981F60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0BE25ECA" w14:textId="77777777" w:rsidR="006314BA" w:rsidRPr="00981F60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065B2C20" w14:textId="612353FE" w:rsidR="006314BA" w:rsidRPr="00981F60" w:rsidRDefault="00981F60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72B878B3" w14:textId="77777777" w:rsidR="006314BA" w:rsidRPr="00981F60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29FB6A42" w14:textId="150BD825" w:rsidR="006314BA" w:rsidRPr="00981F60" w:rsidRDefault="00981F60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981F60" w14:paraId="3A1F5600" w14:textId="77777777" w:rsidTr="005957E8">
        <w:trPr>
          <w:trHeight w:val="144"/>
        </w:trPr>
        <w:tc>
          <w:tcPr>
            <w:tcW w:w="1452" w:type="pct"/>
            <w:vAlign w:val="bottom"/>
          </w:tcPr>
          <w:p w14:paraId="78DDAC5C" w14:textId="2AD8A0FF" w:rsidR="00253EB0" w:rsidRPr="00981F60" w:rsidRDefault="00253EB0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C5015"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="00D9349A"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4036E3"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4036E3"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80" w:type="pct"/>
            <w:vAlign w:val="bottom"/>
          </w:tcPr>
          <w:p w14:paraId="6B2A2CE5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C09478D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B0AB787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52F7E94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0A17A0A7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77AD293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DED3C2D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2A5DF8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7163C1D7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B1051A4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5C18AFDB" w14:textId="77777777" w:rsidR="00253EB0" w:rsidRPr="00981F60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C5015" w:rsidRPr="00981F60" w14:paraId="3944E0B3" w14:textId="77777777">
        <w:trPr>
          <w:trHeight w:val="144"/>
        </w:trPr>
        <w:tc>
          <w:tcPr>
            <w:tcW w:w="1452" w:type="pct"/>
            <w:vAlign w:val="bottom"/>
          </w:tcPr>
          <w:p w14:paraId="5F3317FD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80" w:type="pct"/>
            <w:vAlign w:val="bottom"/>
          </w:tcPr>
          <w:p w14:paraId="462C2485" w14:textId="13A0BD59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132" w:type="pct"/>
          </w:tcPr>
          <w:p w14:paraId="2681D377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</w:tcPr>
          <w:p w14:paraId="5D9A4B34" w14:textId="14C8B7CD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132" w:type="pct"/>
          </w:tcPr>
          <w:p w14:paraId="0343F4F8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11970DC" w14:textId="684FFC66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132" w:type="pct"/>
          </w:tcPr>
          <w:p w14:paraId="280B8C8E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</w:tcPr>
          <w:p w14:paraId="5E1BEBE4" w14:textId="6A29CE40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132" w:type="pct"/>
          </w:tcPr>
          <w:p w14:paraId="70356E87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4CDE360A" w14:textId="51779565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132" w:type="pct"/>
          </w:tcPr>
          <w:p w14:paraId="03CC075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45431336" w14:textId="0F86A333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</w:tr>
      <w:tr w:rsidR="000C5015" w:rsidRPr="00981F60" w14:paraId="52704C9B" w14:textId="77777777">
        <w:trPr>
          <w:trHeight w:val="144"/>
        </w:trPr>
        <w:tc>
          <w:tcPr>
            <w:tcW w:w="1452" w:type="pct"/>
            <w:vAlign w:val="bottom"/>
          </w:tcPr>
          <w:p w14:paraId="226D03F4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80" w:type="pct"/>
            <w:tcBorders>
              <w:bottom w:val="single" w:sz="4" w:space="0" w:color="000000"/>
            </w:tcBorders>
            <w:vAlign w:val="bottom"/>
          </w:tcPr>
          <w:p w14:paraId="4B3D61B6" w14:textId="2DEC443D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132" w:type="pct"/>
          </w:tcPr>
          <w:p w14:paraId="0CDA5431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bottom w:val="single" w:sz="4" w:space="0" w:color="000000"/>
            </w:tcBorders>
          </w:tcPr>
          <w:p w14:paraId="2EDCA3CF" w14:textId="1F577A19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32" w:type="pct"/>
          </w:tcPr>
          <w:p w14:paraId="61850507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000000"/>
            </w:tcBorders>
            <w:vAlign w:val="bottom"/>
          </w:tcPr>
          <w:p w14:paraId="471ECCA9" w14:textId="30A28149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32" w:type="pct"/>
          </w:tcPr>
          <w:p w14:paraId="039E578D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bottom w:val="single" w:sz="4" w:space="0" w:color="000000"/>
            </w:tcBorders>
          </w:tcPr>
          <w:p w14:paraId="6C915BC4" w14:textId="608FA89D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  <w:tc>
          <w:tcPr>
            <w:tcW w:w="132" w:type="pct"/>
          </w:tcPr>
          <w:p w14:paraId="1F7A5A1A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33DF6080" w14:textId="1849AA97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32" w:type="pct"/>
          </w:tcPr>
          <w:p w14:paraId="1B85EC2A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</w:tcPr>
          <w:p w14:paraId="7BC1BCAE" w14:textId="7FE501DE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852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0C5015" w:rsidRPr="00981F60" w14:paraId="487DFB31" w14:textId="77777777">
        <w:trPr>
          <w:trHeight w:val="144"/>
        </w:trPr>
        <w:tc>
          <w:tcPr>
            <w:tcW w:w="1452" w:type="pct"/>
            <w:vAlign w:val="bottom"/>
          </w:tcPr>
          <w:p w14:paraId="3937B7A4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80" w:type="pct"/>
            <w:tcBorders>
              <w:top w:val="single" w:sz="4" w:space="0" w:color="000000"/>
            </w:tcBorders>
            <w:vAlign w:val="bottom"/>
          </w:tcPr>
          <w:p w14:paraId="298CE68C" w14:textId="7C421619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132" w:type="pct"/>
          </w:tcPr>
          <w:p w14:paraId="1D7545C7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000000"/>
            </w:tcBorders>
          </w:tcPr>
          <w:p w14:paraId="3702B09F" w14:textId="3A6F4C51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32" w:type="pct"/>
          </w:tcPr>
          <w:p w14:paraId="7D3E889E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000000"/>
            </w:tcBorders>
            <w:vAlign w:val="bottom"/>
          </w:tcPr>
          <w:p w14:paraId="630C12D4" w14:textId="689F3E3A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32" w:type="pct"/>
          </w:tcPr>
          <w:p w14:paraId="613B2B8D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000000"/>
            </w:tcBorders>
          </w:tcPr>
          <w:p w14:paraId="3602A693" w14:textId="5492DFBD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132" w:type="pct"/>
          </w:tcPr>
          <w:p w14:paraId="1EBD33E4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5B7C672D" w14:textId="5726EEEA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132" w:type="pct"/>
          </w:tcPr>
          <w:p w14:paraId="4E8F0FC6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</w:tcPr>
          <w:p w14:paraId="615D0462" w14:textId="08E735B0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0C5015" w:rsidRPr="00981F60" w14:paraId="2BB1DD77" w14:textId="77777777">
        <w:trPr>
          <w:trHeight w:val="144"/>
        </w:trPr>
        <w:tc>
          <w:tcPr>
            <w:tcW w:w="1452" w:type="pct"/>
            <w:vAlign w:val="bottom"/>
          </w:tcPr>
          <w:p w14:paraId="241A6D9B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80" w:type="pct"/>
            <w:vAlign w:val="bottom"/>
          </w:tcPr>
          <w:p w14:paraId="24EB8EE1" w14:textId="77777777" w:rsidR="000C5015" w:rsidRPr="00981F60" w:rsidRDefault="000C5015" w:rsidP="000C5015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7BD510B9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37EF71E2" w14:textId="77777777" w:rsidR="000C5015" w:rsidRPr="00981F60" w:rsidRDefault="000C5015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77F0BB7F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955F384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6BFCE0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6D0E2C2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6980DF5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225C55E9" w14:textId="0366C3FD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32" w:type="pct"/>
          </w:tcPr>
          <w:p w14:paraId="4B588052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</w:tcPr>
          <w:p w14:paraId="1D3F97DE" w14:textId="5FD01BE7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0C5015" w:rsidRPr="00981F60" w14:paraId="2AA67EF4" w14:textId="77777777">
        <w:trPr>
          <w:trHeight w:val="170"/>
        </w:trPr>
        <w:tc>
          <w:tcPr>
            <w:tcW w:w="1452" w:type="pct"/>
            <w:vAlign w:val="bottom"/>
          </w:tcPr>
          <w:p w14:paraId="6189F273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80" w:type="pct"/>
            <w:vAlign w:val="bottom"/>
          </w:tcPr>
          <w:p w14:paraId="042705EA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81A9734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F27A4BE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EE7FAB9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48A3BAF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620966B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5B376BC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82F64B8" w14:textId="77777777" w:rsidR="000C5015" w:rsidRPr="00981F60" w:rsidRDefault="000C5015" w:rsidP="000C5015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4D37F176" w14:textId="0B57C74A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132" w:type="pct"/>
          </w:tcPr>
          <w:p w14:paraId="76371734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</w:tcPr>
          <w:p w14:paraId="3A820FD7" w14:textId="45ECE2BF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981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</w:tr>
      <w:tr w:rsidR="000C5015" w:rsidRPr="00981F60" w14:paraId="27E3936D" w14:textId="77777777">
        <w:trPr>
          <w:trHeight w:val="144"/>
        </w:trPr>
        <w:tc>
          <w:tcPr>
            <w:tcW w:w="1452" w:type="pct"/>
            <w:vAlign w:val="bottom"/>
          </w:tcPr>
          <w:p w14:paraId="506113EE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80" w:type="pct"/>
            <w:vAlign w:val="bottom"/>
          </w:tcPr>
          <w:p w14:paraId="374681A1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6E7D41B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26C0E8C0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1ADD887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5589786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2B9B96A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2A0AC0C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99308CE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18C5CE9C" w14:textId="707AB7EA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B8611D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132" w:type="pct"/>
          </w:tcPr>
          <w:p w14:paraId="7793EF3D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014DFCB0" w14:textId="7A427E14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</w:tr>
      <w:tr w:rsidR="000C5015" w:rsidRPr="00981F60" w14:paraId="6485151D" w14:textId="77777777">
        <w:trPr>
          <w:trHeight w:val="144"/>
        </w:trPr>
        <w:tc>
          <w:tcPr>
            <w:tcW w:w="1452" w:type="pct"/>
            <w:vAlign w:val="bottom"/>
          </w:tcPr>
          <w:p w14:paraId="609B8BDF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80" w:type="pct"/>
            <w:vAlign w:val="bottom"/>
          </w:tcPr>
          <w:p w14:paraId="4A51D618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08F446A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3406D59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9AFDD2D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AC4EC21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FA36D3B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0BA22F9A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808DF24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37654AC2" w14:textId="0E221D53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355</w:t>
            </w:r>
            <w:r w:rsidR="00B8611D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32" w:type="pct"/>
          </w:tcPr>
          <w:p w14:paraId="43F1D6C8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2FC99C7C" w14:textId="0C9D725F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  <w:tr w:rsidR="000C5015" w:rsidRPr="00981F60" w14:paraId="10E24388" w14:textId="77777777">
        <w:trPr>
          <w:trHeight w:val="144"/>
        </w:trPr>
        <w:tc>
          <w:tcPr>
            <w:tcW w:w="1452" w:type="pct"/>
            <w:vAlign w:val="bottom"/>
          </w:tcPr>
          <w:p w14:paraId="6087F218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80" w:type="pct"/>
            <w:vAlign w:val="bottom"/>
          </w:tcPr>
          <w:p w14:paraId="5A5F6686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8ECFA6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64FCF9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EDC6D5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95C4C84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4F06BF2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766A16D3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EFA9CC7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4F5D6F82" w14:textId="5C2CD4AE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B8611D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060</w:t>
            </w:r>
          </w:p>
        </w:tc>
        <w:tc>
          <w:tcPr>
            <w:tcW w:w="132" w:type="pct"/>
          </w:tcPr>
          <w:p w14:paraId="4E8BB9A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615EE774" w14:textId="0A97ADDE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</w:tr>
      <w:tr w:rsidR="004976C6" w:rsidRPr="00981F60" w14:paraId="1FA524A9" w14:textId="77777777">
        <w:trPr>
          <w:trHeight w:val="144"/>
        </w:trPr>
        <w:tc>
          <w:tcPr>
            <w:tcW w:w="1452" w:type="pct"/>
            <w:vAlign w:val="bottom"/>
          </w:tcPr>
          <w:p w14:paraId="4C93D6A6" w14:textId="260AF45C" w:rsidR="004976C6" w:rsidRPr="00981F60" w:rsidRDefault="004976C6" w:rsidP="000C5015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ส่วนแบ่งขาดทุนของบริษัทร่วม</w:t>
            </w:r>
          </w:p>
        </w:tc>
        <w:tc>
          <w:tcPr>
            <w:tcW w:w="480" w:type="pct"/>
            <w:vAlign w:val="bottom"/>
          </w:tcPr>
          <w:p w14:paraId="5E9E6D94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EDEA758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3EC6E057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E994FBB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0A94A8E1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41F819B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7BBBDD2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86E0912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005E9A9C" w14:textId="2EC291A6" w:rsidR="004976C6" w:rsidRPr="00981F60" w:rsidRDefault="00981F60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976C6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="004976C6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132" w:type="pct"/>
          </w:tcPr>
          <w:p w14:paraId="485E0672" w14:textId="77777777" w:rsidR="004976C6" w:rsidRPr="00981F60" w:rsidRDefault="004976C6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5A2A30F6" w14:textId="0EE8E6CC" w:rsidR="004976C6" w:rsidRPr="00981F60" w:rsidRDefault="004976C6" w:rsidP="00B30B27">
            <w:pPr>
              <w:ind w:left="-112" w:right="50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C5015" w:rsidRPr="00981F60" w14:paraId="3FB93408" w14:textId="77777777">
        <w:trPr>
          <w:trHeight w:val="144"/>
        </w:trPr>
        <w:tc>
          <w:tcPr>
            <w:tcW w:w="1452" w:type="pct"/>
            <w:vAlign w:val="bottom"/>
          </w:tcPr>
          <w:p w14:paraId="53456B95" w14:textId="77777777" w:rsidR="000C5015" w:rsidRPr="00981F60" w:rsidRDefault="000C5015" w:rsidP="000C5015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80" w:type="pct"/>
            <w:vAlign w:val="bottom"/>
          </w:tcPr>
          <w:p w14:paraId="293D0F4B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68073C2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28E5A634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D25F2B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03DDC19C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D5930B2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11AE1141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DD8B65D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5DD90020" w14:textId="1A597D74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8611D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341</w:t>
            </w:r>
            <w:r w:rsidR="00B8611D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132" w:type="pct"/>
          </w:tcPr>
          <w:p w14:paraId="68E6AC81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</w:tcPr>
          <w:p w14:paraId="7474CBBE" w14:textId="1D7D4EED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</w:tr>
      <w:tr w:rsidR="000C5015" w:rsidRPr="00981F60" w14:paraId="12694478" w14:textId="77777777">
        <w:trPr>
          <w:trHeight w:val="144"/>
        </w:trPr>
        <w:tc>
          <w:tcPr>
            <w:tcW w:w="1452" w:type="pct"/>
          </w:tcPr>
          <w:p w14:paraId="3F0DE20F" w14:textId="77777777" w:rsidR="000C5015" w:rsidRPr="00981F60" w:rsidRDefault="000C5015" w:rsidP="000C5015">
            <w:pPr>
              <w:ind w:left="320" w:right="-108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80" w:type="pct"/>
          </w:tcPr>
          <w:p w14:paraId="12A63A69" w14:textId="77777777" w:rsidR="000C5015" w:rsidRPr="00981F60" w:rsidRDefault="000C5015" w:rsidP="000C5015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0E1B8346" w14:textId="77777777" w:rsidR="000C5015" w:rsidRPr="00981F60" w:rsidRDefault="000C5015" w:rsidP="000C5015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</w:tcPr>
          <w:p w14:paraId="5087BF96" w14:textId="77777777" w:rsidR="000C5015" w:rsidRPr="00981F60" w:rsidRDefault="000C5015" w:rsidP="000C5015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02CDCF50" w14:textId="77777777" w:rsidR="000C5015" w:rsidRPr="00981F60" w:rsidRDefault="000C5015" w:rsidP="000C5015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9" w:type="pct"/>
          </w:tcPr>
          <w:p w14:paraId="2C96E02B" w14:textId="77777777" w:rsidR="000C5015" w:rsidRPr="00981F60" w:rsidRDefault="000C5015" w:rsidP="000C5015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33229CA1" w14:textId="77777777" w:rsidR="000C5015" w:rsidRPr="00981F60" w:rsidRDefault="000C5015" w:rsidP="000C5015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3" w:type="pct"/>
          </w:tcPr>
          <w:p w14:paraId="51DF9026" w14:textId="77777777" w:rsidR="000C5015" w:rsidRPr="00981F60" w:rsidRDefault="000C5015" w:rsidP="000C5015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08A9DC79" w14:textId="77777777" w:rsidR="000C5015" w:rsidRPr="00981F60" w:rsidRDefault="000C5015" w:rsidP="000C5015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BB930" w14:textId="0A2D2832" w:rsidR="000C5015" w:rsidRPr="00981F60" w:rsidRDefault="00981F60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65E01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989</w:t>
            </w:r>
            <w:r w:rsidR="00065E01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132" w:type="pct"/>
          </w:tcPr>
          <w:p w14:paraId="607C5F38" w14:textId="77777777" w:rsidR="000C5015" w:rsidRPr="00981F60" w:rsidRDefault="000C5015" w:rsidP="000C501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E5DE00E" w14:textId="4A40AB45" w:rsidR="000C5015" w:rsidRPr="00981F60" w:rsidRDefault="00981F60" w:rsidP="000C5015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0C5015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</w:tr>
    </w:tbl>
    <w:p w14:paraId="2F7D4F55" w14:textId="77777777" w:rsidR="00587587" w:rsidRPr="00981F60" w:rsidRDefault="00587587" w:rsidP="002228FD">
      <w:pPr>
        <w:rPr>
          <w:rFonts w:asciiTheme="majorBidi" w:hAnsiTheme="majorBidi" w:cstheme="majorBidi"/>
          <w:sz w:val="24"/>
          <w:szCs w:val="24"/>
        </w:rPr>
      </w:pPr>
    </w:p>
    <w:p w14:paraId="38924968" w14:textId="77777777" w:rsidR="005A31BC" w:rsidRPr="00981F60" w:rsidRDefault="005A31BC" w:rsidP="002228FD">
      <w:pPr>
        <w:tabs>
          <w:tab w:val="left" w:pos="1417"/>
        </w:tabs>
        <w:rPr>
          <w:rFonts w:asciiTheme="majorBidi" w:hAnsiTheme="majorBidi" w:cstheme="majorBidi"/>
          <w:sz w:val="24"/>
          <w:szCs w:val="24"/>
          <w:cs/>
        </w:rPr>
        <w:sectPr w:rsidR="005A31BC" w:rsidRPr="00981F60" w:rsidSect="00FE47B7">
          <w:headerReference w:type="default" r:id="rId13"/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tbl>
      <w:tblPr>
        <w:tblW w:w="4668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843"/>
        <w:gridCol w:w="1270"/>
        <w:gridCol w:w="349"/>
        <w:gridCol w:w="1244"/>
        <w:gridCol w:w="349"/>
        <w:gridCol w:w="1109"/>
        <w:gridCol w:w="349"/>
        <w:gridCol w:w="1251"/>
        <w:gridCol w:w="349"/>
        <w:gridCol w:w="1341"/>
        <w:gridCol w:w="349"/>
        <w:gridCol w:w="1426"/>
      </w:tblGrid>
      <w:tr w:rsidR="005A31BC" w:rsidRPr="00981F60" w14:paraId="2908379D" w14:textId="77777777" w:rsidTr="005A31BC">
        <w:trPr>
          <w:trHeight w:val="144"/>
        </w:trPr>
        <w:tc>
          <w:tcPr>
            <w:tcW w:w="1452" w:type="pct"/>
            <w:vAlign w:val="center"/>
          </w:tcPr>
          <w:p w14:paraId="35E9BFF6" w14:textId="388BAE18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1082" w:type="pct"/>
            <w:gridSpan w:val="3"/>
            <w:vAlign w:val="center"/>
          </w:tcPr>
          <w:p w14:paraId="63760EBE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pct"/>
            <w:gridSpan w:val="4"/>
          </w:tcPr>
          <w:p w14:paraId="432068B6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0" w:type="pct"/>
            <w:gridSpan w:val="4"/>
          </w:tcPr>
          <w:p w14:paraId="4D5DF837" w14:textId="77777777" w:rsidR="005A31BC" w:rsidRPr="00981F60" w:rsidRDefault="005A31BC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5A31BC" w:rsidRPr="00981F60" w14:paraId="1955A0B1" w14:textId="77777777" w:rsidTr="005A31BC">
        <w:trPr>
          <w:trHeight w:val="144"/>
        </w:trPr>
        <w:tc>
          <w:tcPr>
            <w:tcW w:w="1452" w:type="pct"/>
            <w:vMerge w:val="restart"/>
            <w:vAlign w:val="center"/>
          </w:tcPr>
          <w:p w14:paraId="3B4A4F83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pct"/>
            <w:gridSpan w:val="3"/>
            <w:vAlign w:val="center"/>
          </w:tcPr>
          <w:p w14:paraId="2CD92763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56" w:type="pct"/>
            <w:gridSpan w:val="4"/>
          </w:tcPr>
          <w:p w14:paraId="21C8CFCB" w14:textId="77777777" w:rsidR="005A31BC" w:rsidRPr="00981F60" w:rsidRDefault="005A31BC" w:rsidP="00654CE2">
            <w:pPr>
              <w:ind w:left="-112" w:right="-108" w:firstLine="2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310" w:type="pct"/>
            <w:gridSpan w:val="4"/>
          </w:tcPr>
          <w:p w14:paraId="2FD85585" w14:textId="77777777" w:rsidR="005A31BC" w:rsidRPr="00981F60" w:rsidRDefault="005A31BC" w:rsidP="00AB4B07">
            <w:pPr>
              <w:ind w:left="-112" w:firstLine="3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A31BC" w:rsidRPr="00981F60" w14:paraId="6A9E0B4D" w14:textId="77777777" w:rsidTr="005A31BC">
        <w:trPr>
          <w:trHeight w:val="144"/>
        </w:trPr>
        <w:tc>
          <w:tcPr>
            <w:tcW w:w="1452" w:type="pct"/>
            <w:vMerge/>
            <w:vAlign w:val="center"/>
          </w:tcPr>
          <w:p w14:paraId="050263D2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vAlign w:val="center"/>
          </w:tcPr>
          <w:p w14:paraId="47BC27A3" w14:textId="1E89858F" w:rsidR="005A31BC" w:rsidRPr="00981F60" w:rsidRDefault="00981F60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18496279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2536FA8" w14:textId="0273D7F5" w:rsidR="005A31BC" w:rsidRPr="00981F60" w:rsidRDefault="00981F60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65EF669B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2C403BB3" w14:textId="482E27BF" w:rsidR="005A31BC" w:rsidRPr="00981F60" w:rsidRDefault="00981F60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373F1161" w14:textId="77777777" w:rsidR="005A31BC" w:rsidRPr="00981F60" w:rsidRDefault="005A31BC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098A776E" w14:textId="3012B39D" w:rsidR="005A31BC" w:rsidRPr="00981F60" w:rsidRDefault="00981F60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20146B7D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4A6C5A8C" w14:textId="7B05911D" w:rsidR="005A31BC" w:rsidRPr="00981F60" w:rsidRDefault="00981F60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39DA9948" w14:textId="77777777" w:rsidR="005A31BC" w:rsidRPr="00981F60" w:rsidRDefault="005A31BC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123732A1" w14:textId="76CB75EF" w:rsidR="005A31BC" w:rsidRPr="00981F60" w:rsidRDefault="00981F60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A31BC" w:rsidRPr="00981F60" w14:paraId="7C08E11B" w14:textId="77777777" w:rsidTr="005A31BC">
        <w:trPr>
          <w:trHeight w:val="144"/>
        </w:trPr>
        <w:tc>
          <w:tcPr>
            <w:tcW w:w="1452" w:type="pct"/>
            <w:vAlign w:val="bottom"/>
          </w:tcPr>
          <w:p w14:paraId="4C246762" w14:textId="28E64430" w:rsidR="005A31BC" w:rsidRPr="00981F60" w:rsidRDefault="005A31B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981F60"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81F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80" w:type="pct"/>
            <w:vAlign w:val="bottom"/>
          </w:tcPr>
          <w:p w14:paraId="2B9EEF59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B50ED85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3AB4C608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41DFC05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4D5A20DC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5AB77FC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6E26ACC6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CBF2AE7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2CDDCD3D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4177786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23512BC5" w14:textId="77777777" w:rsidR="005A31BC" w:rsidRPr="00981F60" w:rsidRDefault="005A31B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41897" w:rsidRPr="00981F60" w14:paraId="7E50D45E" w14:textId="77777777">
        <w:trPr>
          <w:trHeight w:val="144"/>
        </w:trPr>
        <w:tc>
          <w:tcPr>
            <w:tcW w:w="1452" w:type="pct"/>
            <w:vAlign w:val="bottom"/>
          </w:tcPr>
          <w:p w14:paraId="7BB0C004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80" w:type="pct"/>
            <w:vAlign w:val="bottom"/>
          </w:tcPr>
          <w:p w14:paraId="46C3595B" w14:textId="6A725890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132" w:type="pct"/>
          </w:tcPr>
          <w:p w14:paraId="4F47D44B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</w:tcPr>
          <w:p w14:paraId="11A83217" w14:textId="66706FB7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32" w:type="pct"/>
          </w:tcPr>
          <w:p w14:paraId="7C9664F5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30AC0B95" w14:textId="70D72269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132" w:type="pct"/>
          </w:tcPr>
          <w:p w14:paraId="53452147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</w:tcPr>
          <w:p w14:paraId="1E1A8BF1" w14:textId="4D9B7F3B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32" w:type="pct"/>
          </w:tcPr>
          <w:p w14:paraId="7B776CA5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2F8FFCD0" w14:textId="6AD2A10D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32" w:type="pct"/>
          </w:tcPr>
          <w:p w14:paraId="41E28F9A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2BABF132" w14:textId="45A264B7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</w:tr>
      <w:tr w:rsidR="00241897" w:rsidRPr="00981F60" w14:paraId="5E0D985C" w14:textId="77777777">
        <w:trPr>
          <w:trHeight w:val="144"/>
        </w:trPr>
        <w:tc>
          <w:tcPr>
            <w:tcW w:w="1452" w:type="pct"/>
            <w:vAlign w:val="bottom"/>
          </w:tcPr>
          <w:p w14:paraId="7DF005BE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80" w:type="pct"/>
            <w:tcBorders>
              <w:bottom w:val="single" w:sz="4" w:space="0" w:color="000000"/>
            </w:tcBorders>
            <w:vAlign w:val="bottom"/>
          </w:tcPr>
          <w:p w14:paraId="7C1943EE" w14:textId="43FE5454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32" w:type="pct"/>
          </w:tcPr>
          <w:p w14:paraId="704FEFAE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bottom w:val="single" w:sz="4" w:space="0" w:color="000000"/>
            </w:tcBorders>
          </w:tcPr>
          <w:p w14:paraId="45AAC78B" w14:textId="1D878394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132" w:type="pct"/>
          </w:tcPr>
          <w:p w14:paraId="43B5F789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000000"/>
            </w:tcBorders>
            <w:vAlign w:val="bottom"/>
          </w:tcPr>
          <w:p w14:paraId="36E62D05" w14:textId="6EB486E0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32" w:type="pct"/>
          </w:tcPr>
          <w:p w14:paraId="3759E206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bottom w:val="single" w:sz="4" w:space="0" w:color="000000"/>
            </w:tcBorders>
          </w:tcPr>
          <w:p w14:paraId="0E40C56B" w14:textId="1E52D389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132" w:type="pct"/>
          </w:tcPr>
          <w:p w14:paraId="65E2470D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34CCABDE" w14:textId="49EF4EC0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132" w:type="pct"/>
          </w:tcPr>
          <w:p w14:paraId="2AEA3DF0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</w:tcPr>
          <w:p w14:paraId="7756F54E" w14:textId="4743565A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</w:tr>
      <w:tr w:rsidR="00241897" w:rsidRPr="00981F60" w14:paraId="037720C3" w14:textId="77777777">
        <w:trPr>
          <w:trHeight w:val="144"/>
        </w:trPr>
        <w:tc>
          <w:tcPr>
            <w:tcW w:w="1452" w:type="pct"/>
            <w:vAlign w:val="bottom"/>
          </w:tcPr>
          <w:p w14:paraId="4A9AF855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80" w:type="pct"/>
            <w:tcBorders>
              <w:top w:val="single" w:sz="4" w:space="0" w:color="000000"/>
            </w:tcBorders>
            <w:vAlign w:val="bottom"/>
          </w:tcPr>
          <w:p w14:paraId="3635B8D6" w14:textId="04F10499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32" w:type="pct"/>
          </w:tcPr>
          <w:p w14:paraId="4600A90E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000000"/>
            </w:tcBorders>
          </w:tcPr>
          <w:p w14:paraId="22626A96" w14:textId="6D8199E1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32" w:type="pct"/>
          </w:tcPr>
          <w:p w14:paraId="349FB092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000000"/>
            </w:tcBorders>
            <w:vAlign w:val="bottom"/>
          </w:tcPr>
          <w:p w14:paraId="6D458DBB" w14:textId="39F28C55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32" w:type="pct"/>
          </w:tcPr>
          <w:p w14:paraId="205B1DB8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000000"/>
            </w:tcBorders>
          </w:tcPr>
          <w:p w14:paraId="628FED24" w14:textId="4BE5EC3C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132" w:type="pct"/>
          </w:tcPr>
          <w:p w14:paraId="46895AFD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1E747EBE" w14:textId="4B3B4DD5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132" w:type="pct"/>
          </w:tcPr>
          <w:p w14:paraId="762F08E6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</w:tcPr>
          <w:p w14:paraId="05756382" w14:textId="1C3934F3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</w:tr>
      <w:tr w:rsidR="00241897" w:rsidRPr="00981F60" w14:paraId="27A5E2A7" w14:textId="77777777">
        <w:trPr>
          <w:trHeight w:val="144"/>
        </w:trPr>
        <w:tc>
          <w:tcPr>
            <w:tcW w:w="1452" w:type="pct"/>
            <w:vAlign w:val="bottom"/>
          </w:tcPr>
          <w:p w14:paraId="0C30849A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80" w:type="pct"/>
            <w:vAlign w:val="bottom"/>
          </w:tcPr>
          <w:p w14:paraId="3C5BBE6B" w14:textId="77777777" w:rsidR="00241897" w:rsidRPr="00981F60" w:rsidRDefault="00241897" w:rsidP="00241897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26A4EABC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FCDFC4D" w14:textId="77777777" w:rsidR="00241897" w:rsidRPr="00981F60" w:rsidRDefault="00241897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C54CCD2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C426CA2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B4E3C3F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36A1BF9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8BFE630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54EEAB42" w14:textId="76218058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CB2783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="00CB2783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132" w:type="pct"/>
          </w:tcPr>
          <w:p w14:paraId="632CEB6D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</w:tcPr>
          <w:p w14:paraId="4D509661" w14:textId="504293CD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</w:tr>
      <w:tr w:rsidR="00241897" w:rsidRPr="00981F60" w14:paraId="5BA34652" w14:textId="77777777">
        <w:trPr>
          <w:trHeight w:val="170"/>
        </w:trPr>
        <w:tc>
          <w:tcPr>
            <w:tcW w:w="1452" w:type="pct"/>
            <w:vAlign w:val="bottom"/>
          </w:tcPr>
          <w:p w14:paraId="21F4EB39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80" w:type="pct"/>
            <w:vAlign w:val="bottom"/>
          </w:tcPr>
          <w:p w14:paraId="4BF0B948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D00D53F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401C6C6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333818E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49FE0671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149FF6F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7ED90BC1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7A4E16C" w14:textId="77777777" w:rsidR="00241897" w:rsidRPr="00981F60" w:rsidRDefault="00241897" w:rsidP="00241897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3B68E53F" w14:textId="6F9E079B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95B4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695B47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132" w:type="pct"/>
          </w:tcPr>
          <w:p w14:paraId="422F62C6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</w:tcPr>
          <w:p w14:paraId="2EED2B4F" w14:textId="2566DC20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  <w:tr w:rsidR="00241897" w:rsidRPr="00981F60" w14:paraId="2572E9F6" w14:textId="77777777">
        <w:trPr>
          <w:trHeight w:val="144"/>
        </w:trPr>
        <w:tc>
          <w:tcPr>
            <w:tcW w:w="1452" w:type="pct"/>
            <w:vAlign w:val="bottom"/>
          </w:tcPr>
          <w:p w14:paraId="21CDA2B7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80" w:type="pct"/>
            <w:vAlign w:val="bottom"/>
          </w:tcPr>
          <w:p w14:paraId="68E801AC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795105B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CA149FA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29FCA44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71F99B9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2593456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033990E7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278903C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76422EFA" w14:textId="3D05071A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="00C803A2" w:rsidRPr="00981F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132" w:type="pct"/>
          </w:tcPr>
          <w:p w14:paraId="64113437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030D0484" w14:textId="7BD091FA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</w:tr>
      <w:tr w:rsidR="00241897" w:rsidRPr="00981F60" w14:paraId="07389A29" w14:textId="77777777">
        <w:trPr>
          <w:trHeight w:val="144"/>
        </w:trPr>
        <w:tc>
          <w:tcPr>
            <w:tcW w:w="1452" w:type="pct"/>
            <w:vAlign w:val="bottom"/>
          </w:tcPr>
          <w:p w14:paraId="44864A13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80" w:type="pct"/>
            <w:vAlign w:val="bottom"/>
          </w:tcPr>
          <w:p w14:paraId="6ED4A539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ED3723E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40D29C26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ABD3FBC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942F8A5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949BA9E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3C890FCC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12FDB20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53F6488B" w14:textId="4914C75B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724</w:t>
            </w:r>
            <w:r w:rsidR="00C803A2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927</w:t>
            </w:r>
          </w:p>
        </w:tc>
        <w:tc>
          <w:tcPr>
            <w:tcW w:w="132" w:type="pct"/>
          </w:tcPr>
          <w:p w14:paraId="2A49E852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706253E0" w14:textId="3C63DDD3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241897" w:rsidRPr="00981F60" w14:paraId="320D0A6B" w14:textId="77777777">
        <w:trPr>
          <w:trHeight w:val="144"/>
        </w:trPr>
        <w:tc>
          <w:tcPr>
            <w:tcW w:w="1452" w:type="pct"/>
            <w:vAlign w:val="bottom"/>
          </w:tcPr>
          <w:p w14:paraId="217ECC05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80" w:type="pct"/>
            <w:vAlign w:val="bottom"/>
          </w:tcPr>
          <w:p w14:paraId="1865AD57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FB7AE10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49D4BEB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176415F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0B6D2E5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0C57EEB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13A2F483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D8AF1B8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06681F87" w14:textId="1BEAED79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</w:t>
            </w:r>
            <w:r w:rsidR="00C803A2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080</w:t>
            </w:r>
          </w:p>
        </w:tc>
        <w:tc>
          <w:tcPr>
            <w:tcW w:w="132" w:type="pct"/>
          </w:tcPr>
          <w:p w14:paraId="638E1EEF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5E45AD0F" w14:textId="136BD47D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  <w:tr w:rsidR="00C803A2" w:rsidRPr="00981F60" w14:paraId="74F8BB68" w14:textId="77777777">
        <w:trPr>
          <w:trHeight w:val="144"/>
        </w:trPr>
        <w:tc>
          <w:tcPr>
            <w:tcW w:w="1452" w:type="pct"/>
            <w:vAlign w:val="bottom"/>
          </w:tcPr>
          <w:p w14:paraId="70814FF0" w14:textId="4AF1CE81" w:rsidR="00C803A2" w:rsidRPr="00981F60" w:rsidRDefault="00C803A2" w:rsidP="00241897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ส่วนแบ่งขาดทุนของบริษัทร่วม</w:t>
            </w:r>
          </w:p>
        </w:tc>
        <w:tc>
          <w:tcPr>
            <w:tcW w:w="480" w:type="pct"/>
            <w:vAlign w:val="bottom"/>
          </w:tcPr>
          <w:p w14:paraId="2BE4A299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D3E9D85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662E04A1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E748482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270C37E9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AC9A077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41DBF42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43F3280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47812514" w14:textId="284632B0" w:rsidR="00C803A2" w:rsidRPr="00981F60" w:rsidRDefault="00981F60" w:rsidP="00C803A2">
            <w:pPr>
              <w:ind w:right="-52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53A1F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790</w:t>
            </w:r>
            <w:r w:rsidR="00C53A1F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132" w:type="pct"/>
          </w:tcPr>
          <w:p w14:paraId="40783C2B" w14:textId="77777777" w:rsidR="00C803A2" w:rsidRPr="00981F60" w:rsidRDefault="00C803A2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</w:tcPr>
          <w:p w14:paraId="5FA91789" w14:textId="6531EBC4" w:rsidR="00C803A2" w:rsidRPr="00981F60" w:rsidRDefault="00C803A2" w:rsidP="00B30B27">
            <w:pPr>
              <w:ind w:left="-112" w:right="50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41897" w:rsidRPr="00981F60" w14:paraId="0B0CF0DF" w14:textId="77777777">
        <w:trPr>
          <w:trHeight w:val="144"/>
        </w:trPr>
        <w:tc>
          <w:tcPr>
            <w:tcW w:w="1452" w:type="pct"/>
            <w:vAlign w:val="bottom"/>
          </w:tcPr>
          <w:p w14:paraId="798E45AE" w14:textId="77777777" w:rsidR="00241897" w:rsidRPr="00981F60" w:rsidRDefault="00241897" w:rsidP="00241897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80" w:type="pct"/>
            <w:vAlign w:val="bottom"/>
          </w:tcPr>
          <w:p w14:paraId="62142071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92D6F2F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F0F39A4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622FAB5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26F8B916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EE157D6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15F3743A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7BE937D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252CE1A7" w14:textId="495B0694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803A2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  <w:r w:rsidR="00C803A2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</w:p>
        </w:tc>
        <w:tc>
          <w:tcPr>
            <w:tcW w:w="132" w:type="pct"/>
          </w:tcPr>
          <w:p w14:paraId="45D982D5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</w:tcPr>
          <w:p w14:paraId="447D03F0" w14:textId="7284EDAE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</w:tr>
      <w:tr w:rsidR="00241897" w:rsidRPr="00981F60" w14:paraId="4629DC38" w14:textId="77777777">
        <w:trPr>
          <w:trHeight w:val="144"/>
        </w:trPr>
        <w:tc>
          <w:tcPr>
            <w:tcW w:w="1452" w:type="pct"/>
          </w:tcPr>
          <w:p w14:paraId="0A8156F5" w14:textId="77777777" w:rsidR="00241897" w:rsidRPr="00981F60" w:rsidRDefault="00241897" w:rsidP="00241897">
            <w:pPr>
              <w:ind w:left="320" w:right="-108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80" w:type="pct"/>
          </w:tcPr>
          <w:p w14:paraId="1EF1B478" w14:textId="77777777" w:rsidR="00241897" w:rsidRPr="00981F60" w:rsidRDefault="00241897" w:rsidP="00241897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39A533AA" w14:textId="77777777" w:rsidR="00241897" w:rsidRPr="00981F60" w:rsidRDefault="00241897" w:rsidP="00241897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</w:tcPr>
          <w:p w14:paraId="11BBD2F5" w14:textId="77777777" w:rsidR="00241897" w:rsidRPr="00981F60" w:rsidRDefault="00241897" w:rsidP="00241897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6D98BE71" w14:textId="77777777" w:rsidR="00241897" w:rsidRPr="00981F60" w:rsidRDefault="00241897" w:rsidP="00241897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9" w:type="pct"/>
          </w:tcPr>
          <w:p w14:paraId="17CEF328" w14:textId="77777777" w:rsidR="00241897" w:rsidRPr="00981F60" w:rsidRDefault="00241897" w:rsidP="00241897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795313FA" w14:textId="77777777" w:rsidR="00241897" w:rsidRPr="00981F60" w:rsidRDefault="00241897" w:rsidP="00241897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3" w:type="pct"/>
          </w:tcPr>
          <w:p w14:paraId="033264D8" w14:textId="77777777" w:rsidR="00241897" w:rsidRPr="00981F60" w:rsidRDefault="00241897" w:rsidP="00241897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3F53723C" w14:textId="77777777" w:rsidR="00241897" w:rsidRPr="00981F60" w:rsidRDefault="00241897" w:rsidP="00241897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23160" w14:textId="0B7377FA" w:rsidR="00241897" w:rsidRPr="00981F60" w:rsidRDefault="00981F60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8233D1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8233D1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</w:p>
        </w:tc>
        <w:tc>
          <w:tcPr>
            <w:tcW w:w="132" w:type="pct"/>
          </w:tcPr>
          <w:p w14:paraId="0F3D2EF5" w14:textId="77777777" w:rsidR="00241897" w:rsidRPr="00981F60" w:rsidRDefault="00241897" w:rsidP="00241897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93F22E1" w14:textId="1F81336E" w:rsidR="00241897" w:rsidRPr="00981F60" w:rsidRDefault="00981F60" w:rsidP="00241897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="00241897" w:rsidRPr="00981F6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</w:tr>
      <w:tr w:rsidR="005A31BC" w:rsidRPr="00981F60" w14:paraId="6BE913CC" w14:textId="77777777" w:rsidTr="005A31BC">
        <w:trPr>
          <w:trHeight w:val="144"/>
        </w:trPr>
        <w:tc>
          <w:tcPr>
            <w:tcW w:w="1452" w:type="pct"/>
          </w:tcPr>
          <w:p w14:paraId="4EF218F3" w14:textId="77777777" w:rsidR="005A31BC" w:rsidRPr="00981F60" w:rsidRDefault="005A31BC">
            <w:pPr>
              <w:ind w:left="320" w:right="-108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0" w:type="pct"/>
          </w:tcPr>
          <w:p w14:paraId="38B3FC7E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6BEA3BEC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</w:tcPr>
          <w:p w14:paraId="1409B7E3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53E02959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9" w:type="pct"/>
          </w:tcPr>
          <w:p w14:paraId="599F29C6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4A128717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3" w:type="pct"/>
          </w:tcPr>
          <w:p w14:paraId="43D5685A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6D112D38" w14:textId="77777777" w:rsidR="005A31BC" w:rsidRPr="00981F60" w:rsidRDefault="005A31BC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  <w:vAlign w:val="bottom"/>
          </w:tcPr>
          <w:p w14:paraId="4700A618" w14:textId="77777777" w:rsidR="005A31BC" w:rsidRPr="00981F60" w:rsidRDefault="005A31B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2" w:type="pct"/>
          </w:tcPr>
          <w:p w14:paraId="7EF0BE28" w14:textId="77777777" w:rsidR="005A31BC" w:rsidRPr="00981F60" w:rsidRDefault="005A31B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vAlign w:val="bottom"/>
          </w:tcPr>
          <w:p w14:paraId="74BC03C2" w14:textId="77777777" w:rsidR="005A31BC" w:rsidRPr="00981F60" w:rsidRDefault="005A31BC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</w:tbl>
    <w:p w14:paraId="6AEDF0F4" w14:textId="26AC57C3" w:rsidR="005A31BC" w:rsidRPr="00981F60" w:rsidRDefault="005A31BC" w:rsidP="005A31BC">
      <w:pPr>
        <w:tabs>
          <w:tab w:val="left" w:pos="936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867"/>
        <w:gridCol w:w="1191"/>
        <w:gridCol w:w="350"/>
        <w:gridCol w:w="1318"/>
        <w:gridCol w:w="350"/>
        <w:gridCol w:w="1107"/>
        <w:gridCol w:w="350"/>
        <w:gridCol w:w="1249"/>
        <w:gridCol w:w="350"/>
        <w:gridCol w:w="1333"/>
        <w:gridCol w:w="348"/>
        <w:gridCol w:w="1362"/>
      </w:tblGrid>
      <w:tr w:rsidR="005A31BC" w:rsidRPr="00981F60" w14:paraId="22A3549E" w14:textId="77777777" w:rsidTr="004477D9">
        <w:trPr>
          <w:trHeight w:val="144"/>
        </w:trPr>
        <w:tc>
          <w:tcPr>
            <w:tcW w:w="1467" w:type="pct"/>
          </w:tcPr>
          <w:p w14:paraId="3ED8CB82" w14:textId="77777777" w:rsidR="005A31BC" w:rsidRPr="00981F60" w:rsidRDefault="005A31BC">
            <w:pPr>
              <w:ind w:left="320" w:right="744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1E0416C4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1DEA1D32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0" w:type="pct"/>
          </w:tcPr>
          <w:p w14:paraId="396EBF49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68AD2F3B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56F9D0DC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48CE6D60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3246D378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622B6308" w14:textId="77777777" w:rsidR="005A31BC" w:rsidRPr="00981F60" w:rsidRDefault="005A31BC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</w:tcPr>
          <w:p w14:paraId="35830BD7" w14:textId="77777777" w:rsidR="005A31BC" w:rsidRPr="00981F60" w:rsidRDefault="005A31BC" w:rsidP="004477D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ณ วันที่</w:t>
            </w:r>
          </w:p>
          <w:p w14:paraId="7F69FA16" w14:textId="7750A6C5" w:rsidR="005A31BC" w:rsidRPr="00981F60" w:rsidRDefault="00981F60" w:rsidP="004477D9">
            <w:pPr>
              <w:ind w:right="-8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5A31BC"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31BC"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4477D9"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1FAC2D08" w14:textId="77777777" w:rsidR="005A31BC" w:rsidRPr="00981F60" w:rsidRDefault="005A31B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2B485C4E" w14:textId="77777777" w:rsidR="005A31BC" w:rsidRPr="00981F60" w:rsidRDefault="005A31BC">
            <w:pPr>
              <w:ind w:right="5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ณ วันที่</w:t>
            </w:r>
          </w:p>
          <w:p w14:paraId="1209F25B" w14:textId="0EAEE7C4" w:rsidR="005A31BC" w:rsidRPr="00981F60" w:rsidRDefault="00981F60">
            <w:pPr>
              <w:ind w:right="56"/>
              <w:jc w:val="center"/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  <w:lang w:val="en-GB" w:eastAsia="ja-JP"/>
              </w:rPr>
            </w:pPr>
            <w:r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5A31BC"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81F6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5A31BC" w:rsidRPr="00981F60" w14:paraId="4D659213" w14:textId="77777777">
        <w:trPr>
          <w:trHeight w:val="144"/>
        </w:trPr>
        <w:tc>
          <w:tcPr>
            <w:tcW w:w="1467" w:type="pct"/>
          </w:tcPr>
          <w:p w14:paraId="6EF1F6C8" w14:textId="77777777" w:rsidR="005A31BC" w:rsidRPr="00981F60" w:rsidRDefault="005A31BC">
            <w:pPr>
              <w:ind w:left="320" w:right="744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52" w:type="pct"/>
          </w:tcPr>
          <w:p w14:paraId="53953823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1E977CB2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</w:tcPr>
          <w:p w14:paraId="3497744F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3155C4A8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pct"/>
          </w:tcPr>
          <w:p w14:paraId="42661F39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62C89E67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</w:tcPr>
          <w:p w14:paraId="4571C74F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38F7FF23" w14:textId="77777777" w:rsidR="005A31BC" w:rsidRPr="00981F60" w:rsidRDefault="005A31BC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1D03A899" w14:textId="632C10C0" w:rsidR="005A31BC" w:rsidRPr="00981F60" w:rsidRDefault="00981F60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  <w:r w:rsidR="008233D1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322</w:t>
            </w:r>
            <w:r w:rsidR="008233D1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544</w:t>
            </w:r>
          </w:p>
        </w:tc>
        <w:tc>
          <w:tcPr>
            <w:tcW w:w="132" w:type="pct"/>
          </w:tcPr>
          <w:p w14:paraId="3067C8FA" w14:textId="77777777" w:rsidR="005A31BC" w:rsidRPr="00981F60" w:rsidRDefault="005A31B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1895FF08" w14:textId="375620C4" w:rsidR="005A31BC" w:rsidRPr="00981F60" w:rsidRDefault="00981F60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5A31B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5A31B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578</w:t>
            </w:r>
          </w:p>
        </w:tc>
      </w:tr>
      <w:tr w:rsidR="005A31BC" w:rsidRPr="00981F60" w14:paraId="6A59D03F" w14:textId="77777777">
        <w:trPr>
          <w:trHeight w:val="144"/>
        </w:trPr>
        <w:tc>
          <w:tcPr>
            <w:tcW w:w="1467" w:type="pct"/>
          </w:tcPr>
          <w:p w14:paraId="4CA1B745" w14:textId="77777777" w:rsidR="005A31BC" w:rsidRPr="00981F60" w:rsidRDefault="005A31BC">
            <w:pPr>
              <w:ind w:left="320" w:right="744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52" w:type="pct"/>
          </w:tcPr>
          <w:p w14:paraId="7300C022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7ED7D208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</w:tcPr>
          <w:p w14:paraId="38A17C83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26326DF5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pct"/>
          </w:tcPr>
          <w:p w14:paraId="77B1049A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5D0A756A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</w:tcPr>
          <w:p w14:paraId="75474BE1" w14:textId="77777777" w:rsidR="005A31BC" w:rsidRPr="00981F60" w:rsidRDefault="005A31BC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4B36F7EA" w14:textId="77777777" w:rsidR="005A31BC" w:rsidRPr="00981F60" w:rsidRDefault="005A31BC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16D1AB8B" w14:textId="7BEFD777" w:rsidR="005A31BC" w:rsidRPr="00981F60" w:rsidRDefault="00981F60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171</w:t>
            </w:r>
            <w:r w:rsidR="00C803A2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C803A2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237</w:t>
            </w:r>
          </w:p>
        </w:tc>
        <w:tc>
          <w:tcPr>
            <w:tcW w:w="132" w:type="pct"/>
          </w:tcPr>
          <w:p w14:paraId="04AEBDAE" w14:textId="77777777" w:rsidR="005A31BC" w:rsidRPr="00981F60" w:rsidRDefault="005A31B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3EAF68F2" w14:textId="54471511" w:rsidR="005A31BC" w:rsidRPr="00981F60" w:rsidRDefault="00981F60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166</w:t>
            </w:r>
            <w:r w:rsidR="005A31B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="005A31BC"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81F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111</w:t>
            </w:r>
          </w:p>
        </w:tc>
      </w:tr>
    </w:tbl>
    <w:p w14:paraId="2F75EACA" w14:textId="447C57E4" w:rsidR="005A31BC" w:rsidRPr="00981F60" w:rsidRDefault="005A31BC" w:rsidP="005A31BC">
      <w:pPr>
        <w:tabs>
          <w:tab w:val="left" w:pos="936"/>
        </w:tabs>
        <w:rPr>
          <w:rFonts w:asciiTheme="majorBidi" w:hAnsiTheme="majorBidi" w:cstheme="majorBidi"/>
          <w:sz w:val="24"/>
          <w:szCs w:val="24"/>
          <w:cs/>
        </w:rPr>
        <w:sectPr w:rsidR="005A31BC" w:rsidRPr="00981F60" w:rsidSect="00FE47B7"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p w14:paraId="3001FE7D" w14:textId="77777777" w:rsidR="00CD7EE7" w:rsidRPr="00981F60" w:rsidRDefault="00CD7EE7" w:rsidP="00F869C7">
      <w:pPr>
        <w:numPr>
          <w:ilvl w:val="0"/>
          <w:numId w:val="25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lastRenderedPageBreak/>
        <w:t>การกำหนดมูลค่ายุติธรรม</w:t>
      </w:r>
    </w:p>
    <w:p w14:paraId="578CD255" w14:textId="77777777" w:rsidR="00CD7EE7" w:rsidRPr="00981F60" w:rsidRDefault="00CD7EE7" w:rsidP="002228FD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981F60">
        <w:rPr>
          <w:rFonts w:asciiTheme="majorBidi" w:hAnsiTheme="majorBidi" w:cstheme="majorBidi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981F60">
        <w:rPr>
          <w:rFonts w:asciiTheme="majorBidi" w:hAnsiTheme="majorBidi" w:cstheme="majorBidi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981F60">
        <w:rPr>
          <w:rFonts w:asciiTheme="majorBidi" w:hAnsiTheme="majorBidi" w:cstheme="majorBidi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981F60" w:rsidRDefault="00CD7EE7" w:rsidP="002228FD">
      <w:pPr>
        <w:tabs>
          <w:tab w:val="left" w:pos="360"/>
          <w:tab w:val="left" w:pos="990"/>
        </w:tabs>
        <w:spacing w:before="120"/>
        <w:ind w:left="547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6E3C103C" w14:textId="4D22EFA0" w:rsidR="00A2275D" w:rsidRPr="00981F60" w:rsidRDefault="004E2C17" w:rsidP="002228FD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981F60">
        <w:rPr>
          <w:rFonts w:asciiTheme="majorBidi" w:hAnsiTheme="majorBidi" w:cstheme="majorBidi"/>
          <w:spacing w:val="-4"/>
          <w:cs/>
        </w:rPr>
        <w:t>สินทรัพย์</w:t>
      </w:r>
      <w:r w:rsidR="001C7440" w:rsidRPr="00981F60">
        <w:rPr>
          <w:rFonts w:asciiTheme="majorBidi" w:hAnsiTheme="majorBidi" w:cstheme="majorBidi"/>
          <w:spacing w:val="-4"/>
          <w:cs/>
        </w:rPr>
        <w:t>และหนี้สิน</w:t>
      </w:r>
      <w:r w:rsidRPr="00981F60">
        <w:rPr>
          <w:rFonts w:asciiTheme="majorBidi" w:hAnsiTheme="majorBidi" w:cstheme="majorBidi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981F60">
        <w:rPr>
          <w:rFonts w:asciiTheme="majorBidi" w:hAnsiTheme="majorBidi" w:cstheme="majorBidi"/>
          <w:spacing w:val="-4"/>
        </w:rPr>
        <w:br/>
      </w:r>
      <w:r w:rsidRPr="00981F60">
        <w:rPr>
          <w:rFonts w:asciiTheme="majorBidi" w:hAnsiTheme="majorBidi" w:cstheme="majorBidi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</w:t>
      </w:r>
      <w:r w:rsidR="0045423F" w:rsidRPr="00981F60">
        <w:rPr>
          <w:rFonts w:asciiTheme="majorBidi" w:hAnsiTheme="majorBidi" w:cstheme="majorBidi"/>
          <w:spacing w:val="-4"/>
          <w:cs/>
        </w:rPr>
        <w:br/>
      </w:r>
      <w:r w:rsidRPr="00981F60">
        <w:rPr>
          <w:rFonts w:asciiTheme="majorBidi" w:hAnsiTheme="majorBidi" w:cstheme="majorBidi"/>
          <w:spacing w:val="-4"/>
          <w:cs/>
        </w:rPr>
        <w:t>ไม</w:t>
      </w:r>
      <w:r w:rsidR="007C55D9" w:rsidRPr="00981F60">
        <w:rPr>
          <w:rFonts w:asciiTheme="majorBidi" w:hAnsiTheme="majorBidi" w:cstheme="majorBidi"/>
          <w:spacing w:val="-4"/>
          <w:cs/>
        </w:rPr>
        <w:t>่</w:t>
      </w:r>
      <w:r w:rsidRPr="00981F60">
        <w:rPr>
          <w:rFonts w:asciiTheme="majorBidi" w:hAnsiTheme="majorBidi" w:cstheme="majorBidi"/>
          <w:spacing w:val="-4"/>
          <w:cs/>
        </w:rPr>
        <w:t>หมุนเวียนอื่น</w:t>
      </w:r>
      <w:r w:rsidR="0023573D" w:rsidRPr="00981F60">
        <w:rPr>
          <w:rFonts w:asciiTheme="majorBidi" w:hAnsiTheme="majorBidi" w:cstheme="majorBidi"/>
          <w:spacing w:val="-4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981F60">
        <w:rPr>
          <w:rFonts w:asciiTheme="majorBidi" w:hAnsiTheme="majorBidi" w:cstheme="majorBidi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981F60">
        <w:rPr>
          <w:rFonts w:asciiTheme="majorBidi" w:hAnsiTheme="majorBidi" w:cstheme="majorBidi"/>
          <w:spacing w:val="-4"/>
        </w:rPr>
        <w:t xml:space="preserve"> </w:t>
      </w:r>
      <w:r w:rsidRPr="00981F60">
        <w:rPr>
          <w:rFonts w:asciiTheme="majorBidi" w:hAnsiTheme="majorBidi" w:cstheme="majorBidi"/>
          <w:spacing w:val="-4"/>
          <w:cs/>
        </w:rPr>
        <w:t xml:space="preserve">ภาษีเงินได้นิติบุคคลค้างจ่าย </w:t>
      </w:r>
      <w:r w:rsidR="006A277F" w:rsidRPr="00981F60">
        <w:rPr>
          <w:rFonts w:asciiTheme="majorBidi" w:hAnsiTheme="majorBidi" w:cstheme="majorBidi"/>
          <w:spacing w:val="-4"/>
          <w:cs/>
        </w:rPr>
        <w:t>และหนี้สินตามสัญญาเช่า</w:t>
      </w:r>
    </w:p>
    <w:p w14:paraId="39C5F10A" w14:textId="3F1D8BBD" w:rsidR="00232477" w:rsidRPr="00981F60" w:rsidRDefault="0084203A" w:rsidP="002228FD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981F60">
        <w:rPr>
          <w:rFonts w:asciiTheme="majorBidi" w:hAnsiTheme="majorBidi" w:cstheme="majorBidi"/>
        </w:rPr>
        <w:br/>
      </w:r>
      <w:r w:rsidRPr="00981F60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981F60">
        <w:rPr>
          <w:rFonts w:asciiTheme="majorBidi" w:hAnsiTheme="majorBidi" w:cstheme="majorBidi"/>
        </w:rPr>
        <w:br/>
      </w:r>
      <w:r w:rsidRPr="00981F60">
        <w:rPr>
          <w:rFonts w:asciiTheme="majorBidi" w:hAnsiTheme="majorBidi" w:cstheme="majorBidi"/>
          <w:cs/>
        </w:rPr>
        <w:t>แสดงในงบแสดงฐานะการเงิน</w:t>
      </w:r>
      <w:r w:rsidR="0063055C" w:rsidRPr="00981F60">
        <w:rPr>
          <w:rFonts w:asciiTheme="majorBidi" w:hAnsiTheme="majorBidi" w:cstheme="majorBidi"/>
          <w:cs/>
        </w:rPr>
        <w:t xml:space="preserve">โดยการวัดมูลค่ายุติธรรมได้จัดลำดับชั้นเป็นระดับที่ </w:t>
      </w:r>
      <w:r w:rsidR="00981F60" w:rsidRPr="00981F60">
        <w:rPr>
          <w:rFonts w:asciiTheme="majorBidi" w:hAnsiTheme="majorBidi" w:cstheme="majorBidi"/>
        </w:rPr>
        <w:t>3</w:t>
      </w:r>
      <w:r w:rsidR="0063055C" w:rsidRPr="00981F60">
        <w:rPr>
          <w:rFonts w:asciiTheme="majorBidi" w:hAnsiTheme="majorBidi" w:cstheme="majorBidi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08DD8E96" w14:textId="540F6ADB" w:rsidR="003D2F58" w:rsidRPr="00981F60" w:rsidRDefault="003D2F58" w:rsidP="003D2F58">
      <w:pPr>
        <w:numPr>
          <w:ilvl w:val="0"/>
          <w:numId w:val="25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3CC17B64" w14:textId="4D9D9B2C" w:rsidR="00D57F64" w:rsidRPr="00981F60" w:rsidRDefault="00D57F64" w:rsidP="00D57F64">
      <w:pPr>
        <w:tabs>
          <w:tab w:val="left" w:pos="360"/>
          <w:tab w:val="left" w:pos="990"/>
        </w:tabs>
        <w:ind w:left="547" w:right="-29"/>
        <w:jc w:val="thaiDistribute"/>
        <w:rPr>
          <w:rFonts w:asciiTheme="majorBidi" w:hAnsiTheme="majorBidi" w:cstheme="majorBidi"/>
        </w:rPr>
      </w:pPr>
      <w:r w:rsidRPr="00981F60">
        <w:rPr>
          <w:rFonts w:asciiTheme="majorBidi" w:hAnsiTheme="majorBidi" w:cstheme="majorBidi"/>
          <w:cs/>
        </w:rPr>
        <w:t xml:space="preserve">เมื่อวันที่ </w:t>
      </w:r>
      <w:r w:rsidR="00981F60" w:rsidRPr="00981F60">
        <w:rPr>
          <w:rFonts w:asciiTheme="majorBidi" w:hAnsiTheme="majorBidi" w:cstheme="majorBidi"/>
        </w:rPr>
        <w:t>7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สิงหาคม </w:t>
      </w:r>
      <w:r w:rsidR="00981F60" w:rsidRPr="00981F60">
        <w:rPr>
          <w:rFonts w:asciiTheme="majorBidi" w:hAnsiTheme="majorBidi" w:cstheme="majorBidi"/>
        </w:rPr>
        <w:t>2569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="00981F60" w:rsidRPr="00981F60">
        <w:rPr>
          <w:rFonts w:asciiTheme="majorBidi" w:hAnsiTheme="majorBidi" w:cstheme="majorBidi"/>
        </w:rPr>
        <w:t>3</w:t>
      </w:r>
      <w:r w:rsidRPr="00981F60">
        <w:rPr>
          <w:rFonts w:asciiTheme="majorBidi" w:hAnsiTheme="majorBidi" w:cstheme="majorBidi"/>
        </w:rPr>
        <w:t>/</w:t>
      </w:r>
      <w:r w:rsidR="00981F60" w:rsidRPr="00981F60">
        <w:rPr>
          <w:rFonts w:asciiTheme="majorBidi" w:hAnsiTheme="majorBidi" w:cstheme="majorBidi"/>
        </w:rPr>
        <w:t>2569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พิจารณาและอนุมัติในเรื่องการจ่ายเงินปันผลระหว่างกาลจากผลการดำเนินงานสำหรับงวดสิ้นสุดวันที่ </w:t>
      </w:r>
      <w:r w:rsidR="00981F60" w:rsidRPr="00981F60">
        <w:rPr>
          <w:rFonts w:asciiTheme="majorBidi" w:hAnsiTheme="majorBidi" w:cstheme="majorBidi"/>
        </w:rPr>
        <w:t>30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มิถุนายน </w:t>
      </w:r>
      <w:r w:rsidR="00981F60" w:rsidRPr="00981F60">
        <w:rPr>
          <w:rFonts w:asciiTheme="majorBidi" w:hAnsiTheme="majorBidi" w:cstheme="majorBidi"/>
        </w:rPr>
        <w:t>2569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แก่ผู้ถือหุ้น โดยจ่ายเงินปันผลในอัตราหุ้นละ </w:t>
      </w:r>
      <w:r w:rsidR="0038114B">
        <w:rPr>
          <w:rFonts w:asciiTheme="majorBidi" w:hAnsiTheme="majorBidi" w:cstheme="majorBidi"/>
        </w:rPr>
        <w:t>0.15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บาทต่อหุ้น เป็นจำนวนเงินรวม </w:t>
      </w:r>
      <w:r w:rsidR="0038114B">
        <w:rPr>
          <w:rFonts w:asciiTheme="majorBidi" w:hAnsiTheme="majorBidi" w:cstheme="majorBidi"/>
        </w:rPr>
        <w:t>17.99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>ล้านบาท บริษัทกำหนดรายชื่อผู้ถือหุ้นที่มีสิทธิได้รับปันผล (</w:t>
      </w:r>
      <w:r w:rsidRPr="00981F60">
        <w:rPr>
          <w:rFonts w:asciiTheme="majorBidi" w:hAnsiTheme="majorBidi" w:cstheme="majorBidi"/>
        </w:rPr>
        <w:t xml:space="preserve">Record Date) </w:t>
      </w:r>
      <w:r w:rsidRPr="00981F60">
        <w:rPr>
          <w:rFonts w:asciiTheme="majorBidi" w:hAnsiTheme="majorBidi" w:cstheme="majorBidi"/>
          <w:cs/>
        </w:rPr>
        <w:t xml:space="preserve">ในวันที่ </w:t>
      </w:r>
      <w:r w:rsidR="0038114B">
        <w:rPr>
          <w:rFonts w:asciiTheme="majorBidi" w:hAnsiTheme="majorBidi" w:cstheme="majorBidi"/>
        </w:rPr>
        <w:t>21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สิงหาคม </w:t>
      </w:r>
      <w:r w:rsidR="00981F60" w:rsidRPr="00981F60">
        <w:rPr>
          <w:rFonts w:asciiTheme="majorBidi" w:hAnsiTheme="majorBidi" w:cstheme="majorBidi"/>
        </w:rPr>
        <w:t>2569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และกำหนดจ่ายเงินปันผลในวันที่ </w:t>
      </w:r>
      <w:r w:rsidR="0038114B">
        <w:rPr>
          <w:rFonts w:asciiTheme="majorBidi" w:hAnsiTheme="majorBidi" w:cstheme="majorBidi"/>
        </w:rPr>
        <w:t>3</w:t>
      </w:r>
      <w:r w:rsidRPr="00981F60">
        <w:rPr>
          <w:rFonts w:asciiTheme="majorBidi" w:hAnsiTheme="majorBidi" w:cstheme="majorBidi"/>
        </w:rPr>
        <w:t xml:space="preserve"> </w:t>
      </w:r>
      <w:r w:rsidRPr="00981F60">
        <w:rPr>
          <w:rFonts w:asciiTheme="majorBidi" w:hAnsiTheme="majorBidi" w:cstheme="majorBidi"/>
          <w:cs/>
        </w:rPr>
        <w:t xml:space="preserve">กันยายน </w:t>
      </w:r>
      <w:r w:rsidR="00981F60" w:rsidRPr="00981F60">
        <w:rPr>
          <w:rFonts w:asciiTheme="majorBidi" w:hAnsiTheme="majorBidi" w:cstheme="majorBidi"/>
        </w:rPr>
        <w:t>2569</w:t>
      </w:r>
    </w:p>
    <w:p w14:paraId="79BCD563" w14:textId="76BC8D34" w:rsidR="004F693A" w:rsidRPr="00981F60" w:rsidRDefault="004E4A28" w:rsidP="00F869C7">
      <w:pPr>
        <w:numPr>
          <w:ilvl w:val="0"/>
          <w:numId w:val="25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981F60">
        <w:rPr>
          <w:rFonts w:asciiTheme="majorBidi" w:hAnsiTheme="majorBidi" w:cstheme="majorBidi"/>
          <w:b/>
          <w:bCs/>
          <w:cs/>
        </w:rPr>
        <w:t>การอนุมัติ</w:t>
      </w:r>
      <w:r w:rsidR="00C055D9" w:rsidRPr="00981F60">
        <w:rPr>
          <w:rFonts w:asciiTheme="majorBidi" w:hAnsiTheme="majorBidi" w:cstheme="majorBidi"/>
          <w:b/>
          <w:bCs/>
          <w:cs/>
        </w:rPr>
        <w:t>ข้อมูลทาง</w:t>
      </w:r>
      <w:r w:rsidRPr="00981F60">
        <w:rPr>
          <w:rFonts w:asciiTheme="majorBidi" w:hAnsiTheme="majorBidi" w:cstheme="majorBidi"/>
          <w:b/>
          <w:bCs/>
          <w:cs/>
        </w:rPr>
        <w:t>การเงินระหว่างกาล</w:t>
      </w:r>
    </w:p>
    <w:p w14:paraId="5C531F1D" w14:textId="0AEBCA4F" w:rsidR="00E615C2" w:rsidRPr="00981F60" w:rsidRDefault="00940A72" w:rsidP="002228FD">
      <w:pPr>
        <w:tabs>
          <w:tab w:val="left" w:pos="360"/>
          <w:tab w:val="left" w:pos="990"/>
        </w:tabs>
        <w:ind w:left="547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1F60">
        <w:rPr>
          <w:rFonts w:asciiTheme="majorBidi" w:hAnsiTheme="majorBidi" w:cstheme="majorBidi"/>
          <w:cs/>
        </w:rPr>
        <w:t>ข้อมูลทาง</w:t>
      </w:r>
      <w:r w:rsidR="004E4A28" w:rsidRPr="00981F60">
        <w:rPr>
          <w:rFonts w:asciiTheme="majorBidi" w:hAnsiTheme="majorBidi" w:cstheme="majorBidi"/>
          <w:cs/>
        </w:rPr>
        <w:t xml:space="preserve">การเงินระหว่างกาลนี้ได้รับการอนุมัติให้ออกโดยคณะกรรมการของบริษัทเมื่อวันที่ </w:t>
      </w:r>
      <w:r w:rsidR="000732B9" w:rsidRPr="00981F60">
        <w:rPr>
          <w:rFonts w:asciiTheme="majorBidi" w:hAnsiTheme="majorBidi" w:cstheme="majorBidi"/>
        </w:rPr>
        <w:br/>
      </w:r>
      <w:r w:rsidR="00981F60" w:rsidRPr="00981F60">
        <w:rPr>
          <w:rFonts w:asciiTheme="majorBidi" w:hAnsiTheme="majorBidi" w:cstheme="majorBidi"/>
        </w:rPr>
        <w:t>7</w:t>
      </w:r>
      <w:r w:rsidR="00092483" w:rsidRPr="00981F60">
        <w:rPr>
          <w:rFonts w:asciiTheme="majorBidi" w:hAnsiTheme="majorBidi" w:cstheme="majorBidi"/>
        </w:rPr>
        <w:t xml:space="preserve"> </w:t>
      </w:r>
      <w:r w:rsidR="00092483" w:rsidRPr="00981F60">
        <w:rPr>
          <w:rFonts w:asciiTheme="majorBidi" w:hAnsiTheme="majorBidi" w:cstheme="majorBidi"/>
          <w:cs/>
        </w:rPr>
        <w:t xml:space="preserve">สิงหาคม </w:t>
      </w:r>
      <w:r w:rsidR="00981F60" w:rsidRPr="00981F60">
        <w:rPr>
          <w:rFonts w:asciiTheme="majorBidi" w:hAnsiTheme="majorBidi" w:cstheme="majorBidi"/>
        </w:rPr>
        <w:t>2569</w:t>
      </w:r>
    </w:p>
    <w:sectPr w:rsidR="00E615C2" w:rsidRPr="00981F60" w:rsidSect="002228FD">
      <w:headerReference w:type="default" r:id="rId14"/>
      <w:pgSz w:w="11909" w:h="16834" w:code="9"/>
      <w:pgMar w:top="1440" w:right="1224" w:bottom="720" w:left="1440" w:header="864" w:footer="432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C5131" w14:textId="77777777" w:rsidR="00CA28CD" w:rsidRDefault="00CA28CD" w:rsidP="003A646B">
      <w:r>
        <w:separator/>
      </w:r>
    </w:p>
  </w:endnote>
  <w:endnote w:type="continuationSeparator" w:id="0">
    <w:p w14:paraId="35550004" w14:textId="77777777" w:rsidR="00CA28CD" w:rsidRDefault="00CA28CD" w:rsidP="003A646B">
      <w:r>
        <w:continuationSeparator/>
      </w:r>
    </w:p>
  </w:endnote>
  <w:endnote w:type="continuationNotice" w:id="1">
    <w:p w14:paraId="0DBBA214" w14:textId="77777777" w:rsidR="00CA28CD" w:rsidRDefault="00CA28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6A728" w14:textId="662FCEAD" w:rsidR="002E6D0A" w:rsidRPr="00981F60" w:rsidRDefault="002E6D0A" w:rsidP="00981F60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4E5E8" w14:textId="77777777" w:rsidR="00CA28CD" w:rsidRDefault="00CA28CD" w:rsidP="003A646B">
      <w:r>
        <w:separator/>
      </w:r>
    </w:p>
  </w:footnote>
  <w:footnote w:type="continuationSeparator" w:id="0">
    <w:p w14:paraId="4857D8CB" w14:textId="77777777" w:rsidR="00CA28CD" w:rsidRDefault="00CA28CD" w:rsidP="003A646B">
      <w:r>
        <w:continuationSeparator/>
      </w:r>
    </w:p>
  </w:footnote>
  <w:footnote w:type="continuationNotice" w:id="1">
    <w:p w14:paraId="33DDA86F" w14:textId="77777777" w:rsidR="00CA28CD" w:rsidRDefault="00CA28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56ACF" w14:textId="494E72A0" w:rsidR="00BC1BC0" w:rsidRPr="002228FD" w:rsidRDefault="00BC1BC0" w:rsidP="00BC1BC0">
    <w:pPr>
      <w:pStyle w:val="Header"/>
      <w:jc w:val="center"/>
      <w:rPr>
        <w:b/>
        <w:bCs/>
        <w:sz w:val="28"/>
        <w:szCs w:val="28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2F09" w14:textId="2789A29B" w:rsidR="002E6D0A" w:rsidRPr="002228FD" w:rsidRDefault="002E6D0A" w:rsidP="002E6D0A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B3BF" w14:textId="30014F47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00AD" w14:textId="0980F335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7E80C" w14:textId="77777777" w:rsidR="00981F60" w:rsidRDefault="00981F60" w:rsidP="005575F2">
    <w:pPr>
      <w:tabs>
        <w:tab w:val="center" w:pos="4680"/>
        <w:tab w:val="right" w:pos="9360"/>
      </w:tabs>
      <w:jc w:val="center"/>
      <w:rPr>
        <w:rFonts w:ascii="Times New Roman" w:hAnsi="Times New Roman" w:cstheme="minorBidi"/>
        <w:sz w:val="21"/>
        <w:szCs w:val="21"/>
        <w:lang w:val="x-none" w:eastAsia="x-none"/>
      </w:rPr>
    </w:pPr>
  </w:p>
  <w:p w14:paraId="5C020867" w14:textId="767E48B3" w:rsidR="002228FD" w:rsidRPr="00A43D25" w:rsidRDefault="002228FD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55092BC9" w14:textId="77777777" w:rsidR="002228FD" w:rsidRPr="005575F2" w:rsidRDefault="002228FD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7678" w14:textId="06A271BD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2081E8A0" w14:textId="77777777" w:rsidR="002228FD" w:rsidRPr="00A43D25" w:rsidRDefault="002228FD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32C5F527" w14:textId="77777777" w:rsidR="002228FD" w:rsidRPr="005575F2" w:rsidRDefault="002228FD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56AF7"/>
    <w:multiLevelType w:val="hybridMultilevel"/>
    <w:tmpl w:val="8C66A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D5883"/>
    <w:multiLevelType w:val="hybridMultilevel"/>
    <w:tmpl w:val="72EEA79E"/>
    <w:lvl w:ilvl="0" w:tplc="9BE2C574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7D33FD0"/>
    <w:multiLevelType w:val="multilevel"/>
    <w:tmpl w:val="4B427E8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val="en-US"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A4E646D"/>
    <w:multiLevelType w:val="hybridMultilevel"/>
    <w:tmpl w:val="2CF4D276"/>
    <w:lvl w:ilvl="0" w:tplc="AA703450">
      <w:start w:val="93"/>
      <w:numFmt w:val="decimal"/>
      <w:lvlText w:val="%1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4AC5354D"/>
    <w:multiLevelType w:val="hybridMultilevel"/>
    <w:tmpl w:val="1EDC2C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40E03"/>
    <w:multiLevelType w:val="hybridMultilevel"/>
    <w:tmpl w:val="6CD0030A"/>
    <w:lvl w:ilvl="0" w:tplc="E0D00574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5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A7E12"/>
    <w:multiLevelType w:val="multilevel"/>
    <w:tmpl w:val="F898A9AE"/>
    <w:lvl w:ilvl="0">
      <w:start w:val="11"/>
      <w:numFmt w:val="decimal"/>
      <w:lvlText w:val="%1."/>
      <w:lvlJc w:val="left"/>
      <w:pPr>
        <w:ind w:left="198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1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10"/>
  </w:num>
  <w:num w:numId="3" w16cid:durableId="1942300847">
    <w:abstractNumId w:val="3"/>
  </w:num>
  <w:num w:numId="4" w16cid:durableId="2075853368">
    <w:abstractNumId w:val="19"/>
  </w:num>
  <w:num w:numId="5" w16cid:durableId="14468487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4"/>
  </w:num>
  <w:num w:numId="8" w16cid:durableId="569265640">
    <w:abstractNumId w:val="16"/>
  </w:num>
  <w:num w:numId="9" w16cid:durableId="289090543">
    <w:abstractNumId w:val="23"/>
  </w:num>
  <w:num w:numId="10" w16cid:durableId="716515892">
    <w:abstractNumId w:val="14"/>
  </w:num>
  <w:num w:numId="11" w16cid:durableId="1190994158">
    <w:abstractNumId w:val="8"/>
  </w:num>
  <w:num w:numId="12" w16cid:durableId="1998341117">
    <w:abstractNumId w:val="18"/>
  </w:num>
  <w:num w:numId="13" w16cid:durableId="161167933">
    <w:abstractNumId w:val="21"/>
  </w:num>
  <w:num w:numId="14" w16cid:durableId="130946439">
    <w:abstractNumId w:val="6"/>
  </w:num>
  <w:num w:numId="15" w16cid:durableId="239025413">
    <w:abstractNumId w:val="22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993618">
    <w:abstractNumId w:val="20"/>
  </w:num>
  <w:num w:numId="18" w16cid:durableId="108815965">
    <w:abstractNumId w:val="2"/>
  </w:num>
  <w:num w:numId="19" w16cid:durableId="231427567">
    <w:abstractNumId w:val="12"/>
  </w:num>
  <w:num w:numId="20" w16cid:durableId="709110257">
    <w:abstractNumId w:val="5"/>
  </w:num>
  <w:num w:numId="21" w16cid:durableId="968319228">
    <w:abstractNumId w:val="13"/>
  </w:num>
  <w:num w:numId="22" w16cid:durableId="421755201">
    <w:abstractNumId w:val="15"/>
  </w:num>
  <w:num w:numId="23" w16cid:durableId="1378167579">
    <w:abstractNumId w:val="9"/>
  </w:num>
  <w:num w:numId="24" w16cid:durableId="523594147">
    <w:abstractNumId w:val="11"/>
  </w:num>
  <w:num w:numId="25" w16cid:durableId="200265519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9EA"/>
    <w:rsid w:val="00001C46"/>
    <w:rsid w:val="00001DA4"/>
    <w:rsid w:val="00002201"/>
    <w:rsid w:val="00002343"/>
    <w:rsid w:val="00002456"/>
    <w:rsid w:val="000026DE"/>
    <w:rsid w:val="000030F4"/>
    <w:rsid w:val="000031DD"/>
    <w:rsid w:val="00003728"/>
    <w:rsid w:val="000038B0"/>
    <w:rsid w:val="000047C1"/>
    <w:rsid w:val="00004AFC"/>
    <w:rsid w:val="00005135"/>
    <w:rsid w:val="000054A1"/>
    <w:rsid w:val="00005588"/>
    <w:rsid w:val="0000561F"/>
    <w:rsid w:val="00005758"/>
    <w:rsid w:val="00005E28"/>
    <w:rsid w:val="0000603B"/>
    <w:rsid w:val="00006315"/>
    <w:rsid w:val="000064C4"/>
    <w:rsid w:val="00006636"/>
    <w:rsid w:val="00006838"/>
    <w:rsid w:val="000069DC"/>
    <w:rsid w:val="00006A62"/>
    <w:rsid w:val="000075E6"/>
    <w:rsid w:val="00007A07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2E8"/>
    <w:rsid w:val="000115B2"/>
    <w:rsid w:val="000116C0"/>
    <w:rsid w:val="00011876"/>
    <w:rsid w:val="0001197C"/>
    <w:rsid w:val="00011B0C"/>
    <w:rsid w:val="00011C5A"/>
    <w:rsid w:val="00011C7C"/>
    <w:rsid w:val="00011E49"/>
    <w:rsid w:val="00011FA0"/>
    <w:rsid w:val="0001237D"/>
    <w:rsid w:val="0001263B"/>
    <w:rsid w:val="00012BD0"/>
    <w:rsid w:val="0001347F"/>
    <w:rsid w:val="000135E3"/>
    <w:rsid w:val="000139BE"/>
    <w:rsid w:val="00013F25"/>
    <w:rsid w:val="00013FCC"/>
    <w:rsid w:val="000140D7"/>
    <w:rsid w:val="000141A3"/>
    <w:rsid w:val="000144AE"/>
    <w:rsid w:val="0001498C"/>
    <w:rsid w:val="00014B01"/>
    <w:rsid w:val="00014B85"/>
    <w:rsid w:val="00014E0E"/>
    <w:rsid w:val="00014FE7"/>
    <w:rsid w:val="00015021"/>
    <w:rsid w:val="0001512E"/>
    <w:rsid w:val="000151CE"/>
    <w:rsid w:val="000154DD"/>
    <w:rsid w:val="00015570"/>
    <w:rsid w:val="00015674"/>
    <w:rsid w:val="00015FDB"/>
    <w:rsid w:val="0001612C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CD0"/>
    <w:rsid w:val="0002254F"/>
    <w:rsid w:val="000226AA"/>
    <w:rsid w:val="00022733"/>
    <w:rsid w:val="00022A42"/>
    <w:rsid w:val="00022AB3"/>
    <w:rsid w:val="00022B8D"/>
    <w:rsid w:val="00022E0A"/>
    <w:rsid w:val="00023523"/>
    <w:rsid w:val="00023570"/>
    <w:rsid w:val="000238BB"/>
    <w:rsid w:val="00023A6F"/>
    <w:rsid w:val="00023E21"/>
    <w:rsid w:val="00023E4B"/>
    <w:rsid w:val="000244D3"/>
    <w:rsid w:val="000247F2"/>
    <w:rsid w:val="000247FF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BC1"/>
    <w:rsid w:val="00025E57"/>
    <w:rsid w:val="00025ED0"/>
    <w:rsid w:val="00025F1B"/>
    <w:rsid w:val="00026108"/>
    <w:rsid w:val="00026274"/>
    <w:rsid w:val="000263B9"/>
    <w:rsid w:val="00026AFB"/>
    <w:rsid w:val="00026B85"/>
    <w:rsid w:val="00026F23"/>
    <w:rsid w:val="00026FFF"/>
    <w:rsid w:val="0002716F"/>
    <w:rsid w:val="000273C4"/>
    <w:rsid w:val="0002786C"/>
    <w:rsid w:val="000278CC"/>
    <w:rsid w:val="00027A50"/>
    <w:rsid w:val="00027ED1"/>
    <w:rsid w:val="00027F9D"/>
    <w:rsid w:val="000308FA"/>
    <w:rsid w:val="00030B51"/>
    <w:rsid w:val="00031AD8"/>
    <w:rsid w:val="00031CA9"/>
    <w:rsid w:val="00031E00"/>
    <w:rsid w:val="000322C1"/>
    <w:rsid w:val="00032B2D"/>
    <w:rsid w:val="00032D72"/>
    <w:rsid w:val="00032F53"/>
    <w:rsid w:val="00032F6A"/>
    <w:rsid w:val="00033090"/>
    <w:rsid w:val="0003372D"/>
    <w:rsid w:val="0003442E"/>
    <w:rsid w:val="000346DA"/>
    <w:rsid w:val="00034A7C"/>
    <w:rsid w:val="00034B09"/>
    <w:rsid w:val="00034B22"/>
    <w:rsid w:val="00034C73"/>
    <w:rsid w:val="0003507F"/>
    <w:rsid w:val="00035BA0"/>
    <w:rsid w:val="00035D2B"/>
    <w:rsid w:val="00036123"/>
    <w:rsid w:val="00036281"/>
    <w:rsid w:val="0003645A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401C1"/>
    <w:rsid w:val="00040772"/>
    <w:rsid w:val="0004106F"/>
    <w:rsid w:val="0004121B"/>
    <w:rsid w:val="00041755"/>
    <w:rsid w:val="000417B1"/>
    <w:rsid w:val="000417F6"/>
    <w:rsid w:val="00041D61"/>
    <w:rsid w:val="0004205D"/>
    <w:rsid w:val="0004208D"/>
    <w:rsid w:val="00042156"/>
    <w:rsid w:val="000421E7"/>
    <w:rsid w:val="00042D7D"/>
    <w:rsid w:val="00042DA0"/>
    <w:rsid w:val="00042FCD"/>
    <w:rsid w:val="000430BD"/>
    <w:rsid w:val="000430EE"/>
    <w:rsid w:val="00043339"/>
    <w:rsid w:val="000434FC"/>
    <w:rsid w:val="000437AD"/>
    <w:rsid w:val="00043ACC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5E67"/>
    <w:rsid w:val="0004610C"/>
    <w:rsid w:val="00046124"/>
    <w:rsid w:val="0004686C"/>
    <w:rsid w:val="00046A79"/>
    <w:rsid w:val="00046B89"/>
    <w:rsid w:val="00046BBE"/>
    <w:rsid w:val="00046F6F"/>
    <w:rsid w:val="0004700F"/>
    <w:rsid w:val="00047E80"/>
    <w:rsid w:val="0005051A"/>
    <w:rsid w:val="000506E3"/>
    <w:rsid w:val="00050741"/>
    <w:rsid w:val="000507F7"/>
    <w:rsid w:val="00050803"/>
    <w:rsid w:val="000509DB"/>
    <w:rsid w:val="00050A20"/>
    <w:rsid w:val="000510E8"/>
    <w:rsid w:val="000515F9"/>
    <w:rsid w:val="00051834"/>
    <w:rsid w:val="0005183C"/>
    <w:rsid w:val="00051969"/>
    <w:rsid w:val="0005200D"/>
    <w:rsid w:val="0005207A"/>
    <w:rsid w:val="000520C6"/>
    <w:rsid w:val="000524D4"/>
    <w:rsid w:val="00052C79"/>
    <w:rsid w:val="00053584"/>
    <w:rsid w:val="00053615"/>
    <w:rsid w:val="000536E5"/>
    <w:rsid w:val="00053C0A"/>
    <w:rsid w:val="00053C6A"/>
    <w:rsid w:val="00053DBA"/>
    <w:rsid w:val="000540FE"/>
    <w:rsid w:val="000544DB"/>
    <w:rsid w:val="00054664"/>
    <w:rsid w:val="00054865"/>
    <w:rsid w:val="00054C52"/>
    <w:rsid w:val="00054C9F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3CB"/>
    <w:rsid w:val="00060803"/>
    <w:rsid w:val="00060BFA"/>
    <w:rsid w:val="000615E0"/>
    <w:rsid w:val="0006173B"/>
    <w:rsid w:val="00061C6F"/>
    <w:rsid w:val="00061C99"/>
    <w:rsid w:val="00061D19"/>
    <w:rsid w:val="00062306"/>
    <w:rsid w:val="00062708"/>
    <w:rsid w:val="00062F62"/>
    <w:rsid w:val="00063376"/>
    <w:rsid w:val="000639E5"/>
    <w:rsid w:val="000639FF"/>
    <w:rsid w:val="00063DFE"/>
    <w:rsid w:val="00063F8F"/>
    <w:rsid w:val="0006415F"/>
    <w:rsid w:val="00064609"/>
    <w:rsid w:val="000646B3"/>
    <w:rsid w:val="00064994"/>
    <w:rsid w:val="00064AFA"/>
    <w:rsid w:val="00064E66"/>
    <w:rsid w:val="0006555B"/>
    <w:rsid w:val="00065E01"/>
    <w:rsid w:val="00065EAC"/>
    <w:rsid w:val="00066849"/>
    <w:rsid w:val="00066B08"/>
    <w:rsid w:val="00067417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055"/>
    <w:rsid w:val="000719CF"/>
    <w:rsid w:val="000719D1"/>
    <w:rsid w:val="00071C8B"/>
    <w:rsid w:val="00071C8C"/>
    <w:rsid w:val="00071D9D"/>
    <w:rsid w:val="000722E6"/>
    <w:rsid w:val="0007273F"/>
    <w:rsid w:val="000727EC"/>
    <w:rsid w:val="0007294E"/>
    <w:rsid w:val="000729B8"/>
    <w:rsid w:val="000732B9"/>
    <w:rsid w:val="00073874"/>
    <w:rsid w:val="00073A2B"/>
    <w:rsid w:val="00073CAE"/>
    <w:rsid w:val="00073D8B"/>
    <w:rsid w:val="000741CA"/>
    <w:rsid w:val="00074325"/>
    <w:rsid w:val="0007486B"/>
    <w:rsid w:val="00074A62"/>
    <w:rsid w:val="00074B1E"/>
    <w:rsid w:val="00074B50"/>
    <w:rsid w:val="00075E67"/>
    <w:rsid w:val="00076055"/>
    <w:rsid w:val="000764C6"/>
    <w:rsid w:val="00076A0A"/>
    <w:rsid w:val="00076B5D"/>
    <w:rsid w:val="00076CC8"/>
    <w:rsid w:val="00076F90"/>
    <w:rsid w:val="00076FBB"/>
    <w:rsid w:val="0007735C"/>
    <w:rsid w:val="00077F38"/>
    <w:rsid w:val="00080138"/>
    <w:rsid w:val="000801DE"/>
    <w:rsid w:val="000803E5"/>
    <w:rsid w:val="000806EF"/>
    <w:rsid w:val="000808E7"/>
    <w:rsid w:val="00080F81"/>
    <w:rsid w:val="000811FF"/>
    <w:rsid w:val="00081595"/>
    <w:rsid w:val="00081607"/>
    <w:rsid w:val="0008165F"/>
    <w:rsid w:val="000816E4"/>
    <w:rsid w:val="000819E0"/>
    <w:rsid w:val="00081B1E"/>
    <w:rsid w:val="00081CA2"/>
    <w:rsid w:val="0008221F"/>
    <w:rsid w:val="00082853"/>
    <w:rsid w:val="00082D6A"/>
    <w:rsid w:val="000831DF"/>
    <w:rsid w:val="000832E5"/>
    <w:rsid w:val="00083CB7"/>
    <w:rsid w:val="00084D71"/>
    <w:rsid w:val="0008503B"/>
    <w:rsid w:val="00085163"/>
    <w:rsid w:val="000851A4"/>
    <w:rsid w:val="000855D6"/>
    <w:rsid w:val="00085604"/>
    <w:rsid w:val="000859FA"/>
    <w:rsid w:val="00085C5E"/>
    <w:rsid w:val="00086220"/>
    <w:rsid w:val="00086AEF"/>
    <w:rsid w:val="00086AFA"/>
    <w:rsid w:val="00086CEC"/>
    <w:rsid w:val="00086F25"/>
    <w:rsid w:val="0008706B"/>
    <w:rsid w:val="0008744B"/>
    <w:rsid w:val="000876BC"/>
    <w:rsid w:val="00087804"/>
    <w:rsid w:val="000879F5"/>
    <w:rsid w:val="00087B87"/>
    <w:rsid w:val="00087CD4"/>
    <w:rsid w:val="000900F7"/>
    <w:rsid w:val="000902FB"/>
    <w:rsid w:val="00090327"/>
    <w:rsid w:val="00090B78"/>
    <w:rsid w:val="00090CC6"/>
    <w:rsid w:val="00090EDF"/>
    <w:rsid w:val="000911C8"/>
    <w:rsid w:val="000916E2"/>
    <w:rsid w:val="00091EC1"/>
    <w:rsid w:val="000922DB"/>
    <w:rsid w:val="00092312"/>
    <w:rsid w:val="000923B1"/>
    <w:rsid w:val="00092483"/>
    <w:rsid w:val="00092515"/>
    <w:rsid w:val="00092921"/>
    <w:rsid w:val="00092D32"/>
    <w:rsid w:val="00092D8C"/>
    <w:rsid w:val="00092DCD"/>
    <w:rsid w:val="00093A6E"/>
    <w:rsid w:val="00093AAD"/>
    <w:rsid w:val="00093AE8"/>
    <w:rsid w:val="00093FB2"/>
    <w:rsid w:val="00093FD2"/>
    <w:rsid w:val="00094122"/>
    <w:rsid w:val="000941F5"/>
    <w:rsid w:val="000948F5"/>
    <w:rsid w:val="00094B3F"/>
    <w:rsid w:val="00094F1C"/>
    <w:rsid w:val="00095573"/>
    <w:rsid w:val="0009581D"/>
    <w:rsid w:val="000958C9"/>
    <w:rsid w:val="00096725"/>
    <w:rsid w:val="00096859"/>
    <w:rsid w:val="00096E13"/>
    <w:rsid w:val="0009768A"/>
    <w:rsid w:val="00097EFF"/>
    <w:rsid w:val="00097F5D"/>
    <w:rsid w:val="000A0041"/>
    <w:rsid w:val="000A0201"/>
    <w:rsid w:val="000A073D"/>
    <w:rsid w:val="000A1037"/>
    <w:rsid w:val="000A128B"/>
    <w:rsid w:val="000A21B3"/>
    <w:rsid w:val="000A22A5"/>
    <w:rsid w:val="000A22CE"/>
    <w:rsid w:val="000A24F9"/>
    <w:rsid w:val="000A2919"/>
    <w:rsid w:val="000A2F20"/>
    <w:rsid w:val="000A2F66"/>
    <w:rsid w:val="000A31A3"/>
    <w:rsid w:val="000A3444"/>
    <w:rsid w:val="000A351C"/>
    <w:rsid w:val="000A355F"/>
    <w:rsid w:val="000A3765"/>
    <w:rsid w:val="000A377E"/>
    <w:rsid w:val="000A3C27"/>
    <w:rsid w:val="000A3C5C"/>
    <w:rsid w:val="000A3CA7"/>
    <w:rsid w:val="000A3FA4"/>
    <w:rsid w:val="000A45EB"/>
    <w:rsid w:val="000A4912"/>
    <w:rsid w:val="000A4B78"/>
    <w:rsid w:val="000A5689"/>
    <w:rsid w:val="000A59A8"/>
    <w:rsid w:val="000A5F04"/>
    <w:rsid w:val="000A60A3"/>
    <w:rsid w:val="000A60AB"/>
    <w:rsid w:val="000A62C2"/>
    <w:rsid w:val="000A6C12"/>
    <w:rsid w:val="000A6D14"/>
    <w:rsid w:val="000A6D1F"/>
    <w:rsid w:val="000A6E10"/>
    <w:rsid w:val="000A6EDA"/>
    <w:rsid w:val="000A7029"/>
    <w:rsid w:val="000A723E"/>
    <w:rsid w:val="000A7F25"/>
    <w:rsid w:val="000B0019"/>
    <w:rsid w:val="000B039D"/>
    <w:rsid w:val="000B05F1"/>
    <w:rsid w:val="000B0B1B"/>
    <w:rsid w:val="000B13C6"/>
    <w:rsid w:val="000B14D7"/>
    <w:rsid w:val="000B161E"/>
    <w:rsid w:val="000B16A5"/>
    <w:rsid w:val="000B18FC"/>
    <w:rsid w:val="000B1C79"/>
    <w:rsid w:val="000B2147"/>
    <w:rsid w:val="000B2157"/>
    <w:rsid w:val="000B2215"/>
    <w:rsid w:val="000B22E0"/>
    <w:rsid w:val="000B240C"/>
    <w:rsid w:val="000B2C35"/>
    <w:rsid w:val="000B35AF"/>
    <w:rsid w:val="000B39B8"/>
    <w:rsid w:val="000B3A34"/>
    <w:rsid w:val="000B3B22"/>
    <w:rsid w:val="000B3EE4"/>
    <w:rsid w:val="000B4185"/>
    <w:rsid w:val="000B442B"/>
    <w:rsid w:val="000B4524"/>
    <w:rsid w:val="000B4D1A"/>
    <w:rsid w:val="000B5141"/>
    <w:rsid w:val="000B5ACD"/>
    <w:rsid w:val="000B5D66"/>
    <w:rsid w:val="000B5F67"/>
    <w:rsid w:val="000B6166"/>
    <w:rsid w:val="000B626A"/>
    <w:rsid w:val="000B6347"/>
    <w:rsid w:val="000B6E5B"/>
    <w:rsid w:val="000B6EF7"/>
    <w:rsid w:val="000B7075"/>
    <w:rsid w:val="000B768A"/>
    <w:rsid w:val="000B772D"/>
    <w:rsid w:val="000B7F4D"/>
    <w:rsid w:val="000C002C"/>
    <w:rsid w:val="000C0179"/>
    <w:rsid w:val="000C06BE"/>
    <w:rsid w:val="000C0C7B"/>
    <w:rsid w:val="000C1143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B75"/>
    <w:rsid w:val="000C3BF4"/>
    <w:rsid w:val="000C3C3F"/>
    <w:rsid w:val="000C3C9B"/>
    <w:rsid w:val="000C42AB"/>
    <w:rsid w:val="000C4ED6"/>
    <w:rsid w:val="000C5015"/>
    <w:rsid w:val="000C5032"/>
    <w:rsid w:val="000C5912"/>
    <w:rsid w:val="000C5D0A"/>
    <w:rsid w:val="000C5F92"/>
    <w:rsid w:val="000C6129"/>
    <w:rsid w:val="000C66F5"/>
    <w:rsid w:val="000C675A"/>
    <w:rsid w:val="000C78D7"/>
    <w:rsid w:val="000C7BE4"/>
    <w:rsid w:val="000D002B"/>
    <w:rsid w:val="000D12F7"/>
    <w:rsid w:val="000D13FD"/>
    <w:rsid w:val="000D182E"/>
    <w:rsid w:val="000D18BD"/>
    <w:rsid w:val="000D1913"/>
    <w:rsid w:val="000D1C61"/>
    <w:rsid w:val="000D1C6B"/>
    <w:rsid w:val="000D1C84"/>
    <w:rsid w:val="000D1FEB"/>
    <w:rsid w:val="000D207C"/>
    <w:rsid w:val="000D295E"/>
    <w:rsid w:val="000D2B48"/>
    <w:rsid w:val="000D2DFE"/>
    <w:rsid w:val="000D317F"/>
    <w:rsid w:val="000D31DD"/>
    <w:rsid w:val="000D35E2"/>
    <w:rsid w:val="000D3B23"/>
    <w:rsid w:val="000D3CF5"/>
    <w:rsid w:val="000D3E19"/>
    <w:rsid w:val="000D3FE2"/>
    <w:rsid w:val="000D41C5"/>
    <w:rsid w:val="000D4275"/>
    <w:rsid w:val="000D4281"/>
    <w:rsid w:val="000D42BB"/>
    <w:rsid w:val="000D4A12"/>
    <w:rsid w:val="000D56FB"/>
    <w:rsid w:val="000D5BE8"/>
    <w:rsid w:val="000D6244"/>
    <w:rsid w:val="000D63E4"/>
    <w:rsid w:val="000D6847"/>
    <w:rsid w:val="000D688F"/>
    <w:rsid w:val="000D68DB"/>
    <w:rsid w:val="000D6E38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875"/>
    <w:rsid w:val="000E588B"/>
    <w:rsid w:val="000E5AC8"/>
    <w:rsid w:val="000E5DF0"/>
    <w:rsid w:val="000E5E93"/>
    <w:rsid w:val="000E60B9"/>
    <w:rsid w:val="000E612A"/>
    <w:rsid w:val="000E62E1"/>
    <w:rsid w:val="000E6A3C"/>
    <w:rsid w:val="000E6A4F"/>
    <w:rsid w:val="000E6D50"/>
    <w:rsid w:val="000E70B1"/>
    <w:rsid w:val="000E732A"/>
    <w:rsid w:val="000E753B"/>
    <w:rsid w:val="000E75D6"/>
    <w:rsid w:val="000E7EB0"/>
    <w:rsid w:val="000F03AE"/>
    <w:rsid w:val="000F0C6C"/>
    <w:rsid w:val="000F0EC6"/>
    <w:rsid w:val="000F0EE1"/>
    <w:rsid w:val="000F19AC"/>
    <w:rsid w:val="000F19DD"/>
    <w:rsid w:val="000F1E2E"/>
    <w:rsid w:val="000F1E59"/>
    <w:rsid w:val="000F226F"/>
    <w:rsid w:val="000F24B2"/>
    <w:rsid w:val="000F2664"/>
    <w:rsid w:val="000F2C0D"/>
    <w:rsid w:val="000F2C7D"/>
    <w:rsid w:val="000F368E"/>
    <w:rsid w:val="000F37E4"/>
    <w:rsid w:val="000F3A2E"/>
    <w:rsid w:val="000F3AD3"/>
    <w:rsid w:val="000F3BA6"/>
    <w:rsid w:val="000F3BB3"/>
    <w:rsid w:val="000F3EB3"/>
    <w:rsid w:val="000F3F68"/>
    <w:rsid w:val="000F406D"/>
    <w:rsid w:val="000F44F0"/>
    <w:rsid w:val="000F52E7"/>
    <w:rsid w:val="000F531F"/>
    <w:rsid w:val="000F54E0"/>
    <w:rsid w:val="000F55A3"/>
    <w:rsid w:val="000F5C7F"/>
    <w:rsid w:val="000F613F"/>
    <w:rsid w:val="000F61A3"/>
    <w:rsid w:val="000F61E8"/>
    <w:rsid w:val="000F627B"/>
    <w:rsid w:val="000F65F0"/>
    <w:rsid w:val="000F68BB"/>
    <w:rsid w:val="000F6E23"/>
    <w:rsid w:val="000F7273"/>
    <w:rsid w:val="000F7616"/>
    <w:rsid w:val="000F76ED"/>
    <w:rsid w:val="000F76F4"/>
    <w:rsid w:val="000F789C"/>
    <w:rsid w:val="000F79D8"/>
    <w:rsid w:val="000F7B88"/>
    <w:rsid w:val="000F7E1E"/>
    <w:rsid w:val="0010036D"/>
    <w:rsid w:val="001007DA"/>
    <w:rsid w:val="001007E8"/>
    <w:rsid w:val="0010080F"/>
    <w:rsid w:val="00100A26"/>
    <w:rsid w:val="00100DEB"/>
    <w:rsid w:val="00101067"/>
    <w:rsid w:val="00101750"/>
    <w:rsid w:val="00101794"/>
    <w:rsid w:val="001017C1"/>
    <w:rsid w:val="001019FC"/>
    <w:rsid w:val="00101A07"/>
    <w:rsid w:val="00101CCE"/>
    <w:rsid w:val="00101E28"/>
    <w:rsid w:val="00101EA5"/>
    <w:rsid w:val="00102089"/>
    <w:rsid w:val="001020E6"/>
    <w:rsid w:val="001022BB"/>
    <w:rsid w:val="0010233D"/>
    <w:rsid w:val="00102400"/>
    <w:rsid w:val="0010255D"/>
    <w:rsid w:val="00102B30"/>
    <w:rsid w:val="00102B5B"/>
    <w:rsid w:val="00102EA0"/>
    <w:rsid w:val="00102F9C"/>
    <w:rsid w:val="00103011"/>
    <w:rsid w:val="00103647"/>
    <w:rsid w:val="00103794"/>
    <w:rsid w:val="00103C29"/>
    <w:rsid w:val="00103F4D"/>
    <w:rsid w:val="00103FBF"/>
    <w:rsid w:val="00104143"/>
    <w:rsid w:val="0010477D"/>
    <w:rsid w:val="00104CF1"/>
    <w:rsid w:val="00104E85"/>
    <w:rsid w:val="001050A9"/>
    <w:rsid w:val="001051A7"/>
    <w:rsid w:val="00105349"/>
    <w:rsid w:val="00105414"/>
    <w:rsid w:val="00105422"/>
    <w:rsid w:val="00105741"/>
    <w:rsid w:val="00105869"/>
    <w:rsid w:val="00105A8A"/>
    <w:rsid w:val="00105BEE"/>
    <w:rsid w:val="00105D52"/>
    <w:rsid w:val="00106333"/>
    <w:rsid w:val="00106B16"/>
    <w:rsid w:val="00107318"/>
    <w:rsid w:val="0010741E"/>
    <w:rsid w:val="001076D7"/>
    <w:rsid w:val="0010777A"/>
    <w:rsid w:val="001078A4"/>
    <w:rsid w:val="00107B6C"/>
    <w:rsid w:val="00107BC3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CC9"/>
    <w:rsid w:val="00113FE2"/>
    <w:rsid w:val="00114145"/>
    <w:rsid w:val="00114AB2"/>
    <w:rsid w:val="00114DA6"/>
    <w:rsid w:val="00114F8F"/>
    <w:rsid w:val="00115536"/>
    <w:rsid w:val="0011584D"/>
    <w:rsid w:val="001159DE"/>
    <w:rsid w:val="001159FD"/>
    <w:rsid w:val="00115B85"/>
    <w:rsid w:val="00115CE2"/>
    <w:rsid w:val="00115E28"/>
    <w:rsid w:val="00116158"/>
    <w:rsid w:val="00116A91"/>
    <w:rsid w:val="00116C27"/>
    <w:rsid w:val="00117171"/>
    <w:rsid w:val="00117570"/>
    <w:rsid w:val="0011771C"/>
    <w:rsid w:val="001178F5"/>
    <w:rsid w:val="00117C04"/>
    <w:rsid w:val="00117D89"/>
    <w:rsid w:val="00120B00"/>
    <w:rsid w:val="001211B5"/>
    <w:rsid w:val="00121293"/>
    <w:rsid w:val="00121650"/>
    <w:rsid w:val="001219C0"/>
    <w:rsid w:val="00122802"/>
    <w:rsid w:val="00122DA0"/>
    <w:rsid w:val="00122FDD"/>
    <w:rsid w:val="001230F8"/>
    <w:rsid w:val="00123627"/>
    <w:rsid w:val="00124346"/>
    <w:rsid w:val="00124364"/>
    <w:rsid w:val="001245BE"/>
    <w:rsid w:val="001246A0"/>
    <w:rsid w:val="00125BA1"/>
    <w:rsid w:val="0012634B"/>
    <w:rsid w:val="0012636F"/>
    <w:rsid w:val="001266BC"/>
    <w:rsid w:val="001269CD"/>
    <w:rsid w:val="00126E0D"/>
    <w:rsid w:val="0012742E"/>
    <w:rsid w:val="00127A35"/>
    <w:rsid w:val="00127C17"/>
    <w:rsid w:val="00130040"/>
    <w:rsid w:val="001301B5"/>
    <w:rsid w:val="00130724"/>
    <w:rsid w:val="00130A27"/>
    <w:rsid w:val="00130D47"/>
    <w:rsid w:val="00130F1E"/>
    <w:rsid w:val="00131044"/>
    <w:rsid w:val="0013184C"/>
    <w:rsid w:val="00131B37"/>
    <w:rsid w:val="00131EDC"/>
    <w:rsid w:val="00132017"/>
    <w:rsid w:val="0013204D"/>
    <w:rsid w:val="00132453"/>
    <w:rsid w:val="00132547"/>
    <w:rsid w:val="00132558"/>
    <w:rsid w:val="00132FFC"/>
    <w:rsid w:val="0013328A"/>
    <w:rsid w:val="001333F9"/>
    <w:rsid w:val="001334D7"/>
    <w:rsid w:val="00133637"/>
    <w:rsid w:val="001337EF"/>
    <w:rsid w:val="00133AAE"/>
    <w:rsid w:val="00134042"/>
    <w:rsid w:val="00134061"/>
    <w:rsid w:val="001340F1"/>
    <w:rsid w:val="0013410D"/>
    <w:rsid w:val="001341C9"/>
    <w:rsid w:val="001343EA"/>
    <w:rsid w:val="0013465B"/>
    <w:rsid w:val="00134745"/>
    <w:rsid w:val="001348E9"/>
    <w:rsid w:val="00134BB7"/>
    <w:rsid w:val="00135355"/>
    <w:rsid w:val="001355F2"/>
    <w:rsid w:val="001356BC"/>
    <w:rsid w:val="00135A89"/>
    <w:rsid w:val="00135B52"/>
    <w:rsid w:val="00135CBC"/>
    <w:rsid w:val="001369BA"/>
    <w:rsid w:val="00136A4D"/>
    <w:rsid w:val="00136A52"/>
    <w:rsid w:val="00136E5C"/>
    <w:rsid w:val="00136EB1"/>
    <w:rsid w:val="001372D8"/>
    <w:rsid w:val="0013743C"/>
    <w:rsid w:val="0013755C"/>
    <w:rsid w:val="00137AA7"/>
    <w:rsid w:val="00137C37"/>
    <w:rsid w:val="00137D22"/>
    <w:rsid w:val="00140085"/>
    <w:rsid w:val="00140933"/>
    <w:rsid w:val="00140A34"/>
    <w:rsid w:val="00140A48"/>
    <w:rsid w:val="00140D64"/>
    <w:rsid w:val="0014112E"/>
    <w:rsid w:val="00141201"/>
    <w:rsid w:val="001412D2"/>
    <w:rsid w:val="001415B8"/>
    <w:rsid w:val="001418C2"/>
    <w:rsid w:val="00141B19"/>
    <w:rsid w:val="00141CF9"/>
    <w:rsid w:val="00141F08"/>
    <w:rsid w:val="0014296B"/>
    <w:rsid w:val="00142C20"/>
    <w:rsid w:val="00142E01"/>
    <w:rsid w:val="001438E8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D47"/>
    <w:rsid w:val="00147F0B"/>
    <w:rsid w:val="00150262"/>
    <w:rsid w:val="0015035E"/>
    <w:rsid w:val="00150870"/>
    <w:rsid w:val="001509E6"/>
    <w:rsid w:val="00150AD5"/>
    <w:rsid w:val="00150C86"/>
    <w:rsid w:val="001512E6"/>
    <w:rsid w:val="00151602"/>
    <w:rsid w:val="00151730"/>
    <w:rsid w:val="00151A53"/>
    <w:rsid w:val="00151B96"/>
    <w:rsid w:val="00151DF9"/>
    <w:rsid w:val="001521D0"/>
    <w:rsid w:val="001525DA"/>
    <w:rsid w:val="0015296A"/>
    <w:rsid w:val="00152A11"/>
    <w:rsid w:val="00152BCE"/>
    <w:rsid w:val="00152E58"/>
    <w:rsid w:val="00153A21"/>
    <w:rsid w:val="00153A63"/>
    <w:rsid w:val="00153A90"/>
    <w:rsid w:val="00153C5C"/>
    <w:rsid w:val="00153F53"/>
    <w:rsid w:val="0015443B"/>
    <w:rsid w:val="00154727"/>
    <w:rsid w:val="00154809"/>
    <w:rsid w:val="001548E7"/>
    <w:rsid w:val="00154BE4"/>
    <w:rsid w:val="001550DA"/>
    <w:rsid w:val="0015515D"/>
    <w:rsid w:val="0015567F"/>
    <w:rsid w:val="001556F4"/>
    <w:rsid w:val="00155746"/>
    <w:rsid w:val="001558A6"/>
    <w:rsid w:val="00155B23"/>
    <w:rsid w:val="00155B3C"/>
    <w:rsid w:val="00156034"/>
    <w:rsid w:val="001566B0"/>
    <w:rsid w:val="0015688F"/>
    <w:rsid w:val="00156C62"/>
    <w:rsid w:val="00156F2C"/>
    <w:rsid w:val="00157370"/>
    <w:rsid w:val="00157840"/>
    <w:rsid w:val="00157C1F"/>
    <w:rsid w:val="00157C7B"/>
    <w:rsid w:val="00157D17"/>
    <w:rsid w:val="00157E31"/>
    <w:rsid w:val="00157F1F"/>
    <w:rsid w:val="00157F6C"/>
    <w:rsid w:val="001601F4"/>
    <w:rsid w:val="001602F3"/>
    <w:rsid w:val="00160319"/>
    <w:rsid w:val="001603FF"/>
    <w:rsid w:val="001607CD"/>
    <w:rsid w:val="00160AB5"/>
    <w:rsid w:val="00160E7D"/>
    <w:rsid w:val="00160FBB"/>
    <w:rsid w:val="00161220"/>
    <w:rsid w:val="0016158F"/>
    <w:rsid w:val="00161B32"/>
    <w:rsid w:val="00161BFB"/>
    <w:rsid w:val="00161F32"/>
    <w:rsid w:val="00162219"/>
    <w:rsid w:val="0016228B"/>
    <w:rsid w:val="001625B7"/>
    <w:rsid w:val="001629A5"/>
    <w:rsid w:val="00163610"/>
    <w:rsid w:val="001637DE"/>
    <w:rsid w:val="00163D71"/>
    <w:rsid w:val="00164403"/>
    <w:rsid w:val="001645DE"/>
    <w:rsid w:val="001646CE"/>
    <w:rsid w:val="00164804"/>
    <w:rsid w:val="00164CC7"/>
    <w:rsid w:val="001653A9"/>
    <w:rsid w:val="00165A95"/>
    <w:rsid w:val="00165C2A"/>
    <w:rsid w:val="00165FA5"/>
    <w:rsid w:val="00166391"/>
    <w:rsid w:val="001668BA"/>
    <w:rsid w:val="00166A67"/>
    <w:rsid w:val="00166E68"/>
    <w:rsid w:val="00166EA6"/>
    <w:rsid w:val="00167040"/>
    <w:rsid w:val="00167176"/>
    <w:rsid w:val="00167298"/>
    <w:rsid w:val="00167318"/>
    <w:rsid w:val="00167592"/>
    <w:rsid w:val="0016785D"/>
    <w:rsid w:val="001678DF"/>
    <w:rsid w:val="00167A73"/>
    <w:rsid w:val="00167D33"/>
    <w:rsid w:val="00167DF3"/>
    <w:rsid w:val="00170094"/>
    <w:rsid w:val="0017016D"/>
    <w:rsid w:val="001711C6"/>
    <w:rsid w:val="001712B5"/>
    <w:rsid w:val="001712D1"/>
    <w:rsid w:val="00171A08"/>
    <w:rsid w:val="00171B10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62E"/>
    <w:rsid w:val="001749D6"/>
    <w:rsid w:val="001750CE"/>
    <w:rsid w:val="00175466"/>
    <w:rsid w:val="0017552D"/>
    <w:rsid w:val="00175904"/>
    <w:rsid w:val="00175F80"/>
    <w:rsid w:val="00175FA1"/>
    <w:rsid w:val="00176057"/>
    <w:rsid w:val="0017612E"/>
    <w:rsid w:val="00176308"/>
    <w:rsid w:val="001765B0"/>
    <w:rsid w:val="00176B72"/>
    <w:rsid w:val="00176CFC"/>
    <w:rsid w:val="00176D7E"/>
    <w:rsid w:val="00177137"/>
    <w:rsid w:val="001773F6"/>
    <w:rsid w:val="0017747B"/>
    <w:rsid w:val="001774D4"/>
    <w:rsid w:val="00180404"/>
    <w:rsid w:val="00180492"/>
    <w:rsid w:val="001807A2"/>
    <w:rsid w:val="00180C8E"/>
    <w:rsid w:val="00180DFA"/>
    <w:rsid w:val="00181124"/>
    <w:rsid w:val="00181299"/>
    <w:rsid w:val="0018142A"/>
    <w:rsid w:val="001817F9"/>
    <w:rsid w:val="001818B6"/>
    <w:rsid w:val="00181966"/>
    <w:rsid w:val="00181B72"/>
    <w:rsid w:val="00181C68"/>
    <w:rsid w:val="001824DE"/>
    <w:rsid w:val="00182BB6"/>
    <w:rsid w:val="00182C42"/>
    <w:rsid w:val="00182EBE"/>
    <w:rsid w:val="00183275"/>
    <w:rsid w:val="001832F7"/>
    <w:rsid w:val="00183519"/>
    <w:rsid w:val="00183D05"/>
    <w:rsid w:val="00183D69"/>
    <w:rsid w:val="00183E95"/>
    <w:rsid w:val="0018432F"/>
    <w:rsid w:val="00184347"/>
    <w:rsid w:val="00184505"/>
    <w:rsid w:val="001845E0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0DA"/>
    <w:rsid w:val="0018666F"/>
    <w:rsid w:val="00186A53"/>
    <w:rsid w:val="00186F1A"/>
    <w:rsid w:val="0018701C"/>
    <w:rsid w:val="00187199"/>
    <w:rsid w:val="00187476"/>
    <w:rsid w:val="00187A85"/>
    <w:rsid w:val="00187B56"/>
    <w:rsid w:val="00187B76"/>
    <w:rsid w:val="00187BAE"/>
    <w:rsid w:val="00187C00"/>
    <w:rsid w:val="00187C91"/>
    <w:rsid w:val="00187E85"/>
    <w:rsid w:val="00190131"/>
    <w:rsid w:val="00190BFE"/>
    <w:rsid w:val="00191681"/>
    <w:rsid w:val="00191A82"/>
    <w:rsid w:val="00191D06"/>
    <w:rsid w:val="00192026"/>
    <w:rsid w:val="00192335"/>
    <w:rsid w:val="0019275D"/>
    <w:rsid w:val="0019283C"/>
    <w:rsid w:val="00192F9C"/>
    <w:rsid w:val="0019318E"/>
    <w:rsid w:val="001936FB"/>
    <w:rsid w:val="00193966"/>
    <w:rsid w:val="00193A1F"/>
    <w:rsid w:val="00193AC8"/>
    <w:rsid w:val="00193C00"/>
    <w:rsid w:val="00194251"/>
    <w:rsid w:val="001943C2"/>
    <w:rsid w:val="00194C2C"/>
    <w:rsid w:val="00194C81"/>
    <w:rsid w:val="00195054"/>
    <w:rsid w:val="0019543E"/>
    <w:rsid w:val="0019588E"/>
    <w:rsid w:val="001959BB"/>
    <w:rsid w:val="00196236"/>
    <w:rsid w:val="00196451"/>
    <w:rsid w:val="001966C8"/>
    <w:rsid w:val="00196D69"/>
    <w:rsid w:val="00196F5E"/>
    <w:rsid w:val="00197163"/>
    <w:rsid w:val="0019722A"/>
    <w:rsid w:val="00197287"/>
    <w:rsid w:val="0019760C"/>
    <w:rsid w:val="001976DC"/>
    <w:rsid w:val="00197797"/>
    <w:rsid w:val="00197B1A"/>
    <w:rsid w:val="001A00DD"/>
    <w:rsid w:val="001A0C02"/>
    <w:rsid w:val="001A0C85"/>
    <w:rsid w:val="001A0D6A"/>
    <w:rsid w:val="001A0E0C"/>
    <w:rsid w:val="001A1C74"/>
    <w:rsid w:val="001A1E20"/>
    <w:rsid w:val="001A1F81"/>
    <w:rsid w:val="001A237D"/>
    <w:rsid w:val="001A2821"/>
    <w:rsid w:val="001A283A"/>
    <w:rsid w:val="001A2A28"/>
    <w:rsid w:val="001A3174"/>
    <w:rsid w:val="001A33A5"/>
    <w:rsid w:val="001A38EE"/>
    <w:rsid w:val="001A39A6"/>
    <w:rsid w:val="001A3CCE"/>
    <w:rsid w:val="001A42C7"/>
    <w:rsid w:val="001A43E1"/>
    <w:rsid w:val="001A46F1"/>
    <w:rsid w:val="001A49E4"/>
    <w:rsid w:val="001A5189"/>
    <w:rsid w:val="001A51A6"/>
    <w:rsid w:val="001A5841"/>
    <w:rsid w:val="001A5E2F"/>
    <w:rsid w:val="001A5E5E"/>
    <w:rsid w:val="001A5F0A"/>
    <w:rsid w:val="001A680F"/>
    <w:rsid w:val="001A689A"/>
    <w:rsid w:val="001A6AD5"/>
    <w:rsid w:val="001A6AED"/>
    <w:rsid w:val="001A6F0B"/>
    <w:rsid w:val="001A7154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B04"/>
    <w:rsid w:val="001B2BF5"/>
    <w:rsid w:val="001B2D78"/>
    <w:rsid w:val="001B2E46"/>
    <w:rsid w:val="001B3066"/>
    <w:rsid w:val="001B31C5"/>
    <w:rsid w:val="001B3256"/>
    <w:rsid w:val="001B32A3"/>
    <w:rsid w:val="001B375B"/>
    <w:rsid w:val="001B390D"/>
    <w:rsid w:val="001B3A80"/>
    <w:rsid w:val="001B3DE5"/>
    <w:rsid w:val="001B3E5E"/>
    <w:rsid w:val="001B3E72"/>
    <w:rsid w:val="001B3FAE"/>
    <w:rsid w:val="001B4072"/>
    <w:rsid w:val="001B40C4"/>
    <w:rsid w:val="001B4160"/>
    <w:rsid w:val="001B4828"/>
    <w:rsid w:val="001B4871"/>
    <w:rsid w:val="001B4C15"/>
    <w:rsid w:val="001B4F62"/>
    <w:rsid w:val="001B562D"/>
    <w:rsid w:val="001B5801"/>
    <w:rsid w:val="001B5BE0"/>
    <w:rsid w:val="001B6405"/>
    <w:rsid w:val="001B6CCD"/>
    <w:rsid w:val="001B785E"/>
    <w:rsid w:val="001B7EA1"/>
    <w:rsid w:val="001C0698"/>
    <w:rsid w:val="001C0741"/>
    <w:rsid w:val="001C0A3A"/>
    <w:rsid w:val="001C0C33"/>
    <w:rsid w:val="001C0DE0"/>
    <w:rsid w:val="001C12F1"/>
    <w:rsid w:val="001C1793"/>
    <w:rsid w:val="001C1CEB"/>
    <w:rsid w:val="001C1DF7"/>
    <w:rsid w:val="001C201A"/>
    <w:rsid w:val="001C2586"/>
    <w:rsid w:val="001C2D2E"/>
    <w:rsid w:val="001C311A"/>
    <w:rsid w:val="001C3355"/>
    <w:rsid w:val="001C35AE"/>
    <w:rsid w:val="001C393D"/>
    <w:rsid w:val="001C3A7E"/>
    <w:rsid w:val="001C42D4"/>
    <w:rsid w:val="001C4352"/>
    <w:rsid w:val="001C4520"/>
    <w:rsid w:val="001C4AB5"/>
    <w:rsid w:val="001C4E2B"/>
    <w:rsid w:val="001C50F5"/>
    <w:rsid w:val="001C5968"/>
    <w:rsid w:val="001C5D64"/>
    <w:rsid w:val="001C622A"/>
    <w:rsid w:val="001C6922"/>
    <w:rsid w:val="001C6A89"/>
    <w:rsid w:val="001C6BAC"/>
    <w:rsid w:val="001C6BF2"/>
    <w:rsid w:val="001C6CDA"/>
    <w:rsid w:val="001C6E1B"/>
    <w:rsid w:val="001C6F12"/>
    <w:rsid w:val="001C709E"/>
    <w:rsid w:val="001C727D"/>
    <w:rsid w:val="001C7386"/>
    <w:rsid w:val="001C7440"/>
    <w:rsid w:val="001C74EB"/>
    <w:rsid w:val="001C76B6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888"/>
    <w:rsid w:val="001D1A71"/>
    <w:rsid w:val="001D1E03"/>
    <w:rsid w:val="001D1E58"/>
    <w:rsid w:val="001D1E78"/>
    <w:rsid w:val="001D2136"/>
    <w:rsid w:val="001D2557"/>
    <w:rsid w:val="001D26CB"/>
    <w:rsid w:val="001D29C5"/>
    <w:rsid w:val="001D2A7F"/>
    <w:rsid w:val="001D2F5F"/>
    <w:rsid w:val="001D3213"/>
    <w:rsid w:val="001D32C7"/>
    <w:rsid w:val="001D35E3"/>
    <w:rsid w:val="001D3FDB"/>
    <w:rsid w:val="001D424B"/>
    <w:rsid w:val="001D4584"/>
    <w:rsid w:val="001D4A8F"/>
    <w:rsid w:val="001D4B19"/>
    <w:rsid w:val="001D4E73"/>
    <w:rsid w:val="001D5042"/>
    <w:rsid w:val="001D5582"/>
    <w:rsid w:val="001D5DE3"/>
    <w:rsid w:val="001D5EF5"/>
    <w:rsid w:val="001D6104"/>
    <w:rsid w:val="001D6DFB"/>
    <w:rsid w:val="001D6E0A"/>
    <w:rsid w:val="001D7254"/>
    <w:rsid w:val="001D738C"/>
    <w:rsid w:val="001D7928"/>
    <w:rsid w:val="001D7A31"/>
    <w:rsid w:val="001D7A7C"/>
    <w:rsid w:val="001D7ABA"/>
    <w:rsid w:val="001D7D1B"/>
    <w:rsid w:val="001D7D3B"/>
    <w:rsid w:val="001E00E0"/>
    <w:rsid w:val="001E014B"/>
    <w:rsid w:val="001E0A7B"/>
    <w:rsid w:val="001E0C3C"/>
    <w:rsid w:val="001E0C90"/>
    <w:rsid w:val="001E0D66"/>
    <w:rsid w:val="001E1088"/>
    <w:rsid w:val="001E1327"/>
    <w:rsid w:val="001E1B1D"/>
    <w:rsid w:val="001E1B92"/>
    <w:rsid w:val="001E1D55"/>
    <w:rsid w:val="001E1DAE"/>
    <w:rsid w:val="001E1FA1"/>
    <w:rsid w:val="001E25C1"/>
    <w:rsid w:val="001E2885"/>
    <w:rsid w:val="001E292A"/>
    <w:rsid w:val="001E2966"/>
    <w:rsid w:val="001E2C0F"/>
    <w:rsid w:val="001E2FA2"/>
    <w:rsid w:val="001E3434"/>
    <w:rsid w:val="001E35FE"/>
    <w:rsid w:val="001E3985"/>
    <w:rsid w:val="001E3A89"/>
    <w:rsid w:val="001E40F8"/>
    <w:rsid w:val="001E44C9"/>
    <w:rsid w:val="001E455C"/>
    <w:rsid w:val="001E45BB"/>
    <w:rsid w:val="001E45E2"/>
    <w:rsid w:val="001E4772"/>
    <w:rsid w:val="001E4EAD"/>
    <w:rsid w:val="001E4F0D"/>
    <w:rsid w:val="001E4FF4"/>
    <w:rsid w:val="001E56B6"/>
    <w:rsid w:val="001E5837"/>
    <w:rsid w:val="001E628B"/>
    <w:rsid w:val="001E6A25"/>
    <w:rsid w:val="001E6DDC"/>
    <w:rsid w:val="001E6F9F"/>
    <w:rsid w:val="001E701A"/>
    <w:rsid w:val="001E79B1"/>
    <w:rsid w:val="001E7A9E"/>
    <w:rsid w:val="001E7D20"/>
    <w:rsid w:val="001E7D4D"/>
    <w:rsid w:val="001F0187"/>
    <w:rsid w:val="001F0607"/>
    <w:rsid w:val="001F0DBF"/>
    <w:rsid w:val="001F0DD3"/>
    <w:rsid w:val="001F0E57"/>
    <w:rsid w:val="001F1241"/>
    <w:rsid w:val="001F1559"/>
    <w:rsid w:val="001F157E"/>
    <w:rsid w:val="001F16BD"/>
    <w:rsid w:val="001F19F1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C35"/>
    <w:rsid w:val="001F3F06"/>
    <w:rsid w:val="001F4338"/>
    <w:rsid w:val="001F46C3"/>
    <w:rsid w:val="001F484F"/>
    <w:rsid w:val="001F48D2"/>
    <w:rsid w:val="001F4E9C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698"/>
    <w:rsid w:val="001F7724"/>
    <w:rsid w:val="001F7BA3"/>
    <w:rsid w:val="001F7E8D"/>
    <w:rsid w:val="0020018D"/>
    <w:rsid w:val="002002EE"/>
    <w:rsid w:val="002003CA"/>
    <w:rsid w:val="002005A4"/>
    <w:rsid w:val="00200A80"/>
    <w:rsid w:val="00200FA5"/>
    <w:rsid w:val="002017B8"/>
    <w:rsid w:val="00201EFF"/>
    <w:rsid w:val="0020207C"/>
    <w:rsid w:val="002022A4"/>
    <w:rsid w:val="002023D1"/>
    <w:rsid w:val="002024F2"/>
    <w:rsid w:val="002025E8"/>
    <w:rsid w:val="00202628"/>
    <w:rsid w:val="002028C4"/>
    <w:rsid w:val="00202985"/>
    <w:rsid w:val="00202C85"/>
    <w:rsid w:val="00203B19"/>
    <w:rsid w:val="00203CE9"/>
    <w:rsid w:val="002041D2"/>
    <w:rsid w:val="00204786"/>
    <w:rsid w:val="0020486D"/>
    <w:rsid w:val="00204987"/>
    <w:rsid w:val="002049F2"/>
    <w:rsid w:val="002049F5"/>
    <w:rsid w:val="00204D5F"/>
    <w:rsid w:val="00205386"/>
    <w:rsid w:val="00205B20"/>
    <w:rsid w:val="0020601A"/>
    <w:rsid w:val="0020603A"/>
    <w:rsid w:val="002064BB"/>
    <w:rsid w:val="0020651E"/>
    <w:rsid w:val="002065A7"/>
    <w:rsid w:val="002067CF"/>
    <w:rsid w:val="00207447"/>
    <w:rsid w:val="0020769D"/>
    <w:rsid w:val="002076B2"/>
    <w:rsid w:val="00207A47"/>
    <w:rsid w:val="00207DDD"/>
    <w:rsid w:val="002103DD"/>
    <w:rsid w:val="00210848"/>
    <w:rsid w:val="00211829"/>
    <w:rsid w:val="00211FFC"/>
    <w:rsid w:val="00212187"/>
    <w:rsid w:val="0021233A"/>
    <w:rsid w:val="002124E6"/>
    <w:rsid w:val="002125F1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BE5"/>
    <w:rsid w:val="00213F9D"/>
    <w:rsid w:val="002140BE"/>
    <w:rsid w:val="0021485C"/>
    <w:rsid w:val="002149A0"/>
    <w:rsid w:val="00214AC8"/>
    <w:rsid w:val="00214BE8"/>
    <w:rsid w:val="00214CCF"/>
    <w:rsid w:val="00215223"/>
    <w:rsid w:val="002154A2"/>
    <w:rsid w:val="002155E2"/>
    <w:rsid w:val="002156BC"/>
    <w:rsid w:val="002157CB"/>
    <w:rsid w:val="00215D7F"/>
    <w:rsid w:val="00215F13"/>
    <w:rsid w:val="00216020"/>
    <w:rsid w:val="00216176"/>
    <w:rsid w:val="0021632B"/>
    <w:rsid w:val="002163C8"/>
    <w:rsid w:val="0021684A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0FEF"/>
    <w:rsid w:val="002210E6"/>
    <w:rsid w:val="002211D0"/>
    <w:rsid w:val="002212A6"/>
    <w:rsid w:val="002224BD"/>
    <w:rsid w:val="0022280B"/>
    <w:rsid w:val="002228FD"/>
    <w:rsid w:val="00222A02"/>
    <w:rsid w:val="00222C5E"/>
    <w:rsid w:val="00222E93"/>
    <w:rsid w:val="002230C2"/>
    <w:rsid w:val="0022324D"/>
    <w:rsid w:val="00223652"/>
    <w:rsid w:val="002239C6"/>
    <w:rsid w:val="0022435C"/>
    <w:rsid w:val="002245CD"/>
    <w:rsid w:val="0022471B"/>
    <w:rsid w:val="00225000"/>
    <w:rsid w:val="002254F0"/>
    <w:rsid w:val="0022573C"/>
    <w:rsid w:val="0022576D"/>
    <w:rsid w:val="00225B35"/>
    <w:rsid w:val="00225B45"/>
    <w:rsid w:val="00225B53"/>
    <w:rsid w:val="00225C8B"/>
    <w:rsid w:val="002261E2"/>
    <w:rsid w:val="002263E5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27D59"/>
    <w:rsid w:val="0023036D"/>
    <w:rsid w:val="00230624"/>
    <w:rsid w:val="00230AEA"/>
    <w:rsid w:val="00230DAA"/>
    <w:rsid w:val="00231D39"/>
    <w:rsid w:val="00231D5E"/>
    <w:rsid w:val="00231E36"/>
    <w:rsid w:val="0023201E"/>
    <w:rsid w:val="00232477"/>
    <w:rsid w:val="002326B6"/>
    <w:rsid w:val="00232766"/>
    <w:rsid w:val="00232AA2"/>
    <w:rsid w:val="00232AB6"/>
    <w:rsid w:val="0023322E"/>
    <w:rsid w:val="00233252"/>
    <w:rsid w:val="002337F9"/>
    <w:rsid w:val="0023385D"/>
    <w:rsid w:val="002340A5"/>
    <w:rsid w:val="002341E9"/>
    <w:rsid w:val="002348E8"/>
    <w:rsid w:val="00234973"/>
    <w:rsid w:val="002349E6"/>
    <w:rsid w:val="00234A34"/>
    <w:rsid w:val="00234A7C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44E"/>
    <w:rsid w:val="00240514"/>
    <w:rsid w:val="00240529"/>
    <w:rsid w:val="002409BC"/>
    <w:rsid w:val="00240C3F"/>
    <w:rsid w:val="00240DB8"/>
    <w:rsid w:val="0024100B"/>
    <w:rsid w:val="002416D8"/>
    <w:rsid w:val="00241897"/>
    <w:rsid w:val="00241CE0"/>
    <w:rsid w:val="00242017"/>
    <w:rsid w:val="0024201A"/>
    <w:rsid w:val="0024220C"/>
    <w:rsid w:val="00242534"/>
    <w:rsid w:val="002427A3"/>
    <w:rsid w:val="002427D1"/>
    <w:rsid w:val="00242866"/>
    <w:rsid w:val="00242ADD"/>
    <w:rsid w:val="00242BE5"/>
    <w:rsid w:val="0024301A"/>
    <w:rsid w:val="00243260"/>
    <w:rsid w:val="00243588"/>
    <w:rsid w:val="002436B5"/>
    <w:rsid w:val="002439E7"/>
    <w:rsid w:val="00243E5B"/>
    <w:rsid w:val="0024427C"/>
    <w:rsid w:val="00244722"/>
    <w:rsid w:val="00244906"/>
    <w:rsid w:val="0024494F"/>
    <w:rsid w:val="00244B15"/>
    <w:rsid w:val="00244D56"/>
    <w:rsid w:val="00244FF1"/>
    <w:rsid w:val="0024519F"/>
    <w:rsid w:val="00245242"/>
    <w:rsid w:val="0024525E"/>
    <w:rsid w:val="002453F8"/>
    <w:rsid w:val="002454AB"/>
    <w:rsid w:val="002455DF"/>
    <w:rsid w:val="00245B64"/>
    <w:rsid w:val="00245D83"/>
    <w:rsid w:val="00245F55"/>
    <w:rsid w:val="00245FBE"/>
    <w:rsid w:val="00246702"/>
    <w:rsid w:val="0024721D"/>
    <w:rsid w:val="0024754B"/>
    <w:rsid w:val="002475D4"/>
    <w:rsid w:val="002476B4"/>
    <w:rsid w:val="00247F9C"/>
    <w:rsid w:val="002501AA"/>
    <w:rsid w:val="00250456"/>
    <w:rsid w:val="0025063E"/>
    <w:rsid w:val="00250701"/>
    <w:rsid w:val="00250870"/>
    <w:rsid w:val="00250DA6"/>
    <w:rsid w:val="00250E3D"/>
    <w:rsid w:val="0025139D"/>
    <w:rsid w:val="002513B9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4E3E"/>
    <w:rsid w:val="00255339"/>
    <w:rsid w:val="002553D0"/>
    <w:rsid w:val="002555E1"/>
    <w:rsid w:val="002556F0"/>
    <w:rsid w:val="00255962"/>
    <w:rsid w:val="00255B47"/>
    <w:rsid w:val="00255CEE"/>
    <w:rsid w:val="0025637F"/>
    <w:rsid w:val="002566FA"/>
    <w:rsid w:val="00256A11"/>
    <w:rsid w:val="00256ADD"/>
    <w:rsid w:val="00256DC1"/>
    <w:rsid w:val="00257147"/>
    <w:rsid w:val="00257289"/>
    <w:rsid w:val="00257A55"/>
    <w:rsid w:val="00257BC1"/>
    <w:rsid w:val="0026005C"/>
    <w:rsid w:val="00260278"/>
    <w:rsid w:val="002606B3"/>
    <w:rsid w:val="00260A13"/>
    <w:rsid w:val="00260AD8"/>
    <w:rsid w:val="00260BCC"/>
    <w:rsid w:val="00260FE4"/>
    <w:rsid w:val="002611B2"/>
    <w:rsid w:val="002618DF"/>
    <w:rsid w:val="00261909"/>
    <w:rsid w:val="00261BE5"/>
    <w:rsid w:val="00262231"/>
    <w:rsid w:val="002623B9"/>
    <w:rsid w:val="00262403"/>
    <w:rsid w:val="002624B4"/>
    <w:rsid w:val="00262B7D"/>
    <w:rsid w:val="00263BD6"/>
    <w:rsid w:val="00264066"/>
    <w:rsid w:val="0026448B"/>
    <w:rsid w:val="00264679"/>
    <w:rsid w:val="00264AA4"/>
    <w:rsid w:val="00264BAC"/>
    <w:rsid w:val="00264C26"/>
    <w:rsid w:val="00264EA6"/>
    <w:rsid w:val="00265069"/>
    <w:rsid w:val="002651DE"/>
    <w:rsid w:val="0026558C"/>
    <w:rsid w:val="0026571A"/>
    <w:rsid w:val="00266120"/>
    <w:rsid w:val="002664BF"/>
    <w:rsid w:val="0026654C"/>
    <w:rsid w:val="002666C0"/>
    <w:rsid w:val="0026688A"/>
    <w:rsid w:val="00266EA0"/>
    <w:rsid w:val="0026704D"/>
    <w:rsid w:val="00267208"/>
    <w:rsid w:val="0026722A"/>
    <w:rsid w:val="00267A57"/>
    <w:rsid w:val="00267BD5"/>
    <w:rsid w:val="00267E9D"/>
    <w:rsid w:val="002708ED"/>
    <w:rsid w:val="002709F2"/>
    <w:rsid w:val="00271323"/>
    <w:rsid w:val="0027136C"/>
    <w:rsid w:val="00271556"/>
    <w:rsid w:val="00271B21"/>
    <w:rsid w:val="002727E5"/>
    <w:rsid w:val="00272893"/>
    <w:rsid w:val="00272CC0"/>
    <w:rsid w:val="00272D58"/>
    <w:rsid w:val="00273497"/>
    <w:rsid w:val="00273567"/>
    <w:rsid w:val="0027359D"/>
    <w:rsid w:val="002735AC"/>
    <w:rsid w:val="002738FA"/>
    <w:rsid w:val="00273BCC"/>
    <w:rsid w:val="00273DE1"/>
    <w:rsid w:val="00273F75"/>
    <w:rsid w:val="002741E7"/>
    <w:rsid w:val="002745F2"/>
    <w:rsid w:val="002751F4"/>
    <w:rsid w:val="00275381"/>
    <w:rsid w:val="00275508"/>
    <w:rsid w:val="0027550A"/>
    <w:rsid w:val="00275576"/>
    <w:rsid w:val="002756C9"/>
    <w:rsid w:val="002758FD"/>
    <w:rsid w:val="00275A01"/>
    <w:rsid w:val="00276297"/>
    <w:rsid w:val="002763D1"/>
    <w:rsid w:val="00276477"/>
    <w:rsid w:val="00276824"/>
    <w:rsid w:val="0027686D"/>
    <w:rsid w:val="00276920"/>
    <w:rsid w:val="00276BAC"/>
    <w:rsid w:val="00276BCF"/>
    <w:rsid w:val="00277343"/>
    <w:rsid w:val="002776E6"/>
    <w:rsid w:val="00280863"/>
    <w:rsid w:val="00280ABA"/>
    <w:rsid w:val="00280BEF"/>
    <w:rsid w:val="00280FF2"/>
    <w:rsid w:val="002810B1"/>
    <w:rsid w:val="002811FF"/>
    <w:rsid w:val="0028129D"/>
    <w:rsid w:val="00281391"/>
    <w:rsid w:val="00281402"/>
    <w:rsid w:val="00281405"/>
    <w:rsid w:val="002817A2"/>
    <w:rsid w:val="002817E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B50"/>
    <w:rsid w:val="00284E67"/>
    <w:rsid w:val="0028512B"/>
    <w:rsid w:val="00285862"/>
    <w:rsid w:val="00285F50"/>
    <w:rsid w:val="00285FE4"/>
    <w:rsid w:val="0028615C"/>
    <w:rsid w:val="002861AA"/>
    <w:rsid w:val="00286655"/>
    <w:rsid w:val="00286728"/>
    <w:rsid w:val="00286981"/>
    <w:rsid w:val="00286A1D"/>
    <w:rsid w:val="002871F5"/>
    <w:rsid w:val="0028796E"/>
    <w:rsid w:val="00287B69"/>
    <w:rsid w:val="0029024F"/>
    <w:rsid w:val="00290534"/>
    <w:rsid w:val="00290A49"/>
    <w:rsid w:val="00290C29"/>
    <w:rsid w:val="002918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5E7"/>
    <w:rsid w:val="00293870"/>
    <w:rsid w:val="0029390F"/>
    <w:rsid w:val="00293A7F"/>
    <w:rsid w:val="0029415F"/>
    <w:rsid w:val="00294184"/>
    <w:rsid w:val="00294186"/>
    <w:rsid w:val="002941EA"/>
    <w:rsid w:val="002943AF"/>
    <w:rsid w:val="002944AE"/>
    <w:rsid w:val="00294A90"/>
    <w:rsid w:val="002952AB"/>
    <w:rsid w:val="00295338"/>
    <w:rsid w:val="00295A7C"/>
    <w:rsid w:val="00296B26"/>
    <w:rsid w:val="00296F80"/>
    <w:rsid w:val="002970C6"/>
    <w:rsid w:val="0029739D"/>
    <w:rsid w:val="00297526"/>
    <w:rsid w:val="002977A7"/>
    <w:rsid w:val="00297A77"/>
    <w:rsid w:val="00297B22"/>
    <w:rsid w:val="002A0D1F"/>
    <w:rsid w:val="002A0EC0"/>
    <w:rsid w:val="002A12E7"/>
    <w:rsid w:val="002A17AB"/>
    <w:rsid w:val="002A1BF5"/>
    <w:rsid w:val="002A1EA1"/>
    <w:rsid w:val="002A1F0A"/>
    <w:rsid w:val="002A1FCD"/>
    <w:rsid w:val="002A22CE"/>
    <w:rsid w:val="002A2300"/>
    <w:rsid w:val="002A2706"/>
    <w:rsid w:val="002A2A16"/>
    <w:rsid w:val="002A2B1E"/>
    <w:rsid w:val="002A353E"/>
    <w:rsid w:val="002A4092"/>
    <w:rsid w:val="002A40BC"/>
    <w:rsid w:val="002A457A"/>
    <w:rsid w:val="002A4598"/>
    <w:rsid w:val="002A45B4"/>
    <w:rsid w:val="002A463F"/>
    <w:rsid w:val="002A489C"/>
    <w:rsid w:val="002A49D7"/>
    <w:rsid w:val="002A4EFE"/>
    <w:rsid w:val="002A4FF3"/>
    <w:rsid w:val="002A53E0"/>
    <w:rsid w:val="002A56C3"/>
    <w:rsid w:val="002A5A39"/>
    <w:rsid w:val="002A5B8F"/>
    <w:rsid w:val="002A5DDA"/>
    <w:rsid w:val="002A5E1A"/>
    <w:rsid w:val="002A5EA1"/>
    <w:rsid w:val="002A6349"/>
    <w:rsid w:val="002A684C"/>
    <w:rsid w:val="002A70BE"/>
    <w:rsid w:val="002A73C6"/>
    <w:rsid w:val="002A7F27"/>
    <w:rsid w:val="002B045E"/>
    <w:rsid w:val="002B07D9"/>
    <w:rsid w:val="002B08B8"/>
    <w:rsid w:val="002B09DB"/>
    <w:rsid w:val="002B0A84"/>
    <w:rsid w:val="002B0A9A"/>
    <w:rsid w:val="002B0D7C"/>
    <w:rsid w:val="002B11FD"/>
    <w:rsid w:val="002B1336"/>
    <w:rsid w:val="002B14FC"/>
    <w:rsid w:val="002B17B6"/>
    <w:rsid w:val="002B18EA"/>
    <w:rsid w:val="002B1A1A"/>
    <w:rsid w:val="002B1ACE"/>
    <w:rsid w:val="002B1E4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B2D"/>
    <w:rsid w:val="002B3B52"/>
    <w:rsid w:val="002B42DC"/>
    <w:rsid w:val="002B43D6"/>
    <w:rsid w:val="002B4B02"/>
    <w:rsid w:val="002B4B8B"/>
    <w:rsid w:val="002B4BCE"/>
    <w:rsid w:val="002B52F4"/>
    <w:rsid w:val="002B547A"/>
    <w:rsid w:val="002B55B2"/>
    <w:rsid w:val="002B5C8F"/>
    <w:rsid w:val="002B5D8B"/>
    <w:rsid w:val="002B6762"/>
    <w:rsid w:val="002B685C"/>
    <w:rsid w:val="002B69F2"/>
    <w:rsid w:val="002B6A21"/>
    <w:rsid w:val="002B70EC"/>
    <w:rsid w:val="002B715D"/>
    <w:rsid w:val="002B75FB"/>
    <w:rsid w:val="002B7A9C"/>
    <w:rsid w:val="002B7AE1"/>
    <w:rsid w:val="002B7B75"/>
    <w:rsid w:val="002B7B9B"/>
    <w:rsid w:val="002B7C7A"/>
    <w:rsid w:val="002C07A3"/>
    <w:rsid w:val="002C1090"/>
    <w:rsid w:val="002C1DBD"/>
    <w:rsid w:val="002C1F58"/>
    <w:rsid w:val="002C2465"/>
    <w:rsid w:val="002C24AF"/>
    <w:rsid w:val="002C24D3"/>
    <w:rsid w:val="002C28FC"/>
    <w:rsid w:val="002C2977"/>
    <w:rsid w:val="002C2B33"/>
    <w:rsid w:val="002C2D45"/>
    <w:rsid w:val="002C30BD"/>
    <w:rsid w:val="002C349C"/>
    <w:rsid w:val="002C3A4D"/>
    <w:rsid w:val="002C3F3E"/>
    <w:rsid w:val="002C42F2"/>
    <w:rsid w:val="002C460B"/>
    <w:rsid w:val="002C4A38"/>
    <w:rsid w:val="002C4B56"/>
    <w:rsid w:val="002C4C93"/>
    <w:rsid w:val="002C4D89"/>
    <w:rsid w:val="002C4F1D"/>
    <w:rsid w:val="002C504B"/>
    <w:rsid w:val="002C56AB"/>
    <w:rsid w:val="002C58C4"/>
    <w:rsid w:val="002C58D3"/>
    <w:rsid w:val="002C596E"/>
    <w:rsid w:val="002C6927"/>
    <w:rsid w:val="002C6B3B"/>
    <w:rsid w:val="002C6B96"/>
    <w:rsid w:val="002C6CDD"/>
    <w:rsid w:val="002C6F01"/>
    <w:rsid w:val="002C6F7D"/>
    <w:rsid w:val="002C75D4"/>
    <w:rsid w:val="002C795D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A4B"/>
    <w:rsid w:val="002D0F0D"/>
    <w:rsid w:val="002D1178"/>
    <w:rsid w:val="002D12FC"/>
    <w:rsid w:val="002D1FA7"/>
    <w:rsid w:val="002D2298"/>
    <w:rsid w:val="002D23E6"/>
    <w:rsid w:val="002D2EC5"/>
    <w:rsid w:val="002D2F1B"/>
    <w:rsid w:val="002D3121"/>
    <w:rsid w:val="002D3D21"/>
    <w:rsid w:val="002D3F06"/>
    <w:rsid w:val="002D4045"/>
    <w:rsid w:val="002D42AE"/>
    <w:rsid w:val="002D4398"/>
    <w:rsid w:val="002D44DE"/>
    <w:rsid w:val="002D4915"/>
    <w:rsid w:val="002D4A4F"/>
    <w:rsid w:val="002D4B51"/>
    <w:rsid w:val="002D52CA"/>
    <w:rsid w:val="002D585F"/>
    <w:rsid w:val="002D59D1"/>
    <w:rsid w:val="002D5E0F"/>
    <w:rsid w:val="002D60AD"/>
    <w:rsid w:val="002D6188"/>
    <w:rsid w:val="002D687B"/>
    <w:rsid w:val="002D6A03"/>
    <w:rsid w:val="002D706E"/>
    <w:rsid w:val="002D7111"/>
    <w:rsid w:val="002D7209"/>
    <w:rsid w:val="002D73B1"/>
    <w:rsid w:val="002D7452"/>
    <w:rsid w:val="002D76D6"/>
    <w:rsid w:val="002D7727"/>
    <w:rsid w:val="002D79CF"/>
    <w:rsid w:val="002D7D4A"/>
    <w:rsid w:val="002E0226"/>
    <w:rsid w:val="002E059D"/>
    <w:rsid w:val="002E05F4"/>
    <w:rsid w:val="002E100F"/>
    <w:rsid w:val="002E102C"/>
    <w:rsid w:val="002E10CE"/>
    <w:rsid w:val="002E1854"/>
    <w:rsid w:val="002E18DD"/>
    <w:rsid w:val="002E1AA4"/>
    <w:rsid w:val="002E2166"/>
    <w:rsid w:val="002E2751"/>
    <w:rsid w:val="002E30E7"/>
    <w:rsid w:val="002E3791"/>
    <w:rsid w:val="002E4062"/>
    <w:rsid w:val="002E413A"/>
    <w:rsid w:val="002E4BC0"/>
    <w:rsid w:val="002E4C47"/>
    <w:rsid w:val="002E4F9D"/>
    <w:rsid w:val="002E4FB1"/>
    <w:rsid w:val="002E5000"/>
    <w:rsid w:val="002E52DF"/>
    <w:rsid w:val="002E5556"/>
    <w:rsid w:val="002E577A"/>
    <w:rsid w:val="002E5B68"/>
    <w:rsid w:val="002E5EFE"/>
    <w:rsid w:val="002E6127"/>
    <w:rsid w:val="002E644A"/>
    <w:rsid w:val="002E6A97"/>
    <w:rsid w:val="002E6AEE"/>
    <w:rsid w:val="002E6CB8"/>
    <w:rsid w:val="002E6D0A"/>
    <w:rsid w:val="002E6DE0"/>
    <w:rsid w:val="002E72F6"/>
    <w:rsid w:val="002E7464"/>
    <w:rsid w:val="002E7513"/>
    <w:rsid w:val="002E75EF"/>
    <w:rsid w:val="002E7CE6"/>
    <w:rsid w:val="002F0202"/>
    <w:rsid w:val="002F06BD"/>
    <w:rsid w:val="002F0804"/>
    <w:rsid w:val="002F0D57"/>
    <w:rsid w:val="002F0FE1"/>
    <w:rsid w:val="002F1174"/>
    <w:rsid w:val="002F13C6"/>
    <w:rsid w:val="002F1719"/>
    <w:rsid w:val="002F1893"/>
    <w:rsid w:val="002F1895"/>
    <w:rsid w:val="002F1A38"/>
    <w:rsid w:val="002F1F62"/>
    <w:rsid w:val="002F2106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4EF9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7085"/>
    <w:rsid w:val="002F7263"/>
    <w:rsid w:val="002F77B8"/>
    <w:rsid w:val="002F7868"/>
    <w:rsid w:val="002F78A4"/>
    <w:rsid w:val="003005C5"/>
    <w:rsid w:val="00300AE0"/>
    <w:rsid w:val="00301377"/>
    <w:rsid w:val="003016DF"/>
    <w:rsid w:val="00301AB0"/>
    <w:rsid w:val="00301D04"/>
    <w:rsid w:val="00301D4D"/>
    <w:rsid w:val="00301E13"/>
    <w:rsid w:val="00302411"/>
    <w:rsid w:val="00302448"/>
    <w:rsid w:val="00302716"/>
    <w:rsid w:val="00302A50"/>
    <w:rsid w:val="00302DB7"/>
    <w:rsid w:val="00302E50"/>
    <w:rsid w:val="003031FA"/>
    <w:rsid w:val="00303A99"/>
    <w:rsid w:val="00304166"/>
    <w:rsid w:val="00304225"/>
    <w:rsid w:val="00304F1C"/>
    <w:rsid w:val="0030543D"/>
    <w:rsid w:val="0030547C"/>
    <w:rsid w:val="00305BB4"/>
    <w:rsid w:val="00305C12"/>
    <w:rsid w:val="00305CB6"/>
    <w:rsid w:val="00305F39"/>
    <w:rsid w:val="00306140"/>
    <w:rsid w:val="003063F8"/>
    <w:rsid w:val="003064C2"/>
    <w:rsid w:val="00306659"/>
    <w:rsid w:val="0030681E"/>
    <w:rsid w:val="00306883"/>
    <w:rsid w:val="003069E0"/>
    <w:rsid w:val="00307166"/>
    <w:rsid w:val="00307542"/>
    <w:rsid w:val="0030756A"/>
    <w:rsid w:val="00307C7A"/>
    <w:rsid w:val="00307DEF"/>
    <w:rsid w:val="00307F63"/>
    <w:rsid w:val="00310196"/>
    <w:rsid w:val="00310470"/>
    <w:rsid w:val="003107BE"/>
    <w:rsid w:val="00310B0D"/>
    <w:rsid w:val="00310D32"/>
    <w:rsid w:val="00310E7A"/>
    <w:rsid w:val="003111C6"/>
    <w:rsid w:val="003117CA"/>
    <w:rsid w:val="00311A2F"/>
    <w:rsid w:val="00311CDE"/>
    <w:rsid w:val="00311F1F"/>
    <w:rsid w:val="00311F80"/>
    <w:rsid w:val="00312006"/>
    <w:rsid w:val="00312218"/>
    <w:rsid w:val="003126AF"/>
    <w:rsid w:val="003128F3"/>
    <w:rsid w:val="00312B84"/>
    <w:rsid w:val="00312F9F"/>
    <w:rsid w:val="003131AA"/>
    <w:rsid w:val="00313BD6"/>
    <w:rsid w:val="00313C3C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530A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14E"/>
    <w:rsid w:val="00320319"/>
    <w:rsid w:val="00320488"/>
    <w:rsid w:val="003204FE"/>
    <w:rsid w:val="00320503"/>
    <w:rsid w:val="0032077A"/>
    <w:rsid w:val="003207D1"/>
    <w:rsid w:val="00320C56"/>
    <w:rsid w:val="00320FC5"/>
    <w:rsid w:val="003214B1"/>
    <w:rsid w:val="003216BC"/>
    <w:rsid w:val="00321F7C"/>
    <w:rsid w:val="00321FEF"/>
    <w:rsid w:val="003220C9"/>
    <w:rsid w:val="0032223F"/>
    <w:rsid w:val="003225E8"/>
    <w:rsid w:val="00322861"/>
    <w:rsid w:val="00322D96"/>
    <w:rsid w:val="00323424"/>
    <w:rsid w:val="0032362C"/>
    <w:rsid w:val="00323682"/>
    <w:rsid w:val="00323BC0"/>
    <w:rsid w:val="00323EF2"/>
    <w:rsid w:val="00324542"/>
    <w:rsid w:val="00324856"/>
    <w:rsid w:val="00324930"/>
    <w:rsid w:val="00324AD8"/>
    <w:rsid w:val="00324BB1"/>
    <w:rsid w:val="00324E85"/>
    <w:rsid w:val="00325194"/>
    <w:rsid w:val="003255B8"/>
    <w:rsid w:val="0032577B"/>
    <w:rsid w:val="00325ABA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AA4"/>
    <w:rsid w:val="00330BD1"/>
    <w:rsid w:val="00331265"/>
    <w:rsid w:val="003315FF"/>
    <w:rsid w:val="00331726"/>
    <w:rsid w:val="00331B89"/>
    <w:rsid w:val="00331D54"/>
    <w:rsid w:val="00332936"/>
    <w:rsid w:val="0033298D"/>
    <w:rsid w:val="00332CDF"/>
    <w:rsid w:val="00332F98"/>
    <w:rsid w:val="00332FD7"/>
    <w:rsid w:val="00333015"/>
    <w:rsid w:val="0033331F"/>
    <w:rsid w:val="00333DA7"/>
    <w:rsid w:val="00333E73"/>
    <w:rsid w:val="00334200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37E46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A2"/>
    <w:rsid w:val="00341AFE"/>
    <w:rsid w:val="00341C42"/>
    <w:rsid w:val="00342268"/>
    <w:rsid w:val="00342343"/>
    <w:rsid w:val="00342344"/>
    <w:rsid w:val="00342763"/>
    <w:rsid w:val="00342DEF"/>
    <w:rsid w:val="00342E25"/>
    <w:rsid w:val="00342EF2"/>
    <w:rsid w:val="00343406"/>
    <w:rsid w:val="003434A8"/>
    <w:rsid w:val="00343691"/>
    <w:rsid w:val="0034392B"/>
    <w:rsid w:val="00343A1E"/>
    <w:rsid w:val="00344C6C"/>
    <w:rsid w:val="00344F80"/>
    <w:rsid w:val="003452C8"/>
    <w:rsid w:val="0034556C"/>
    <w:rsid w:val="00345602"/>
    <w:rsid w:val="00345C4B"/>
    <w:rsid w:val="00345D83"/>
    <w:rsid w:val="0034608B"/>
    <w:rsid w:val="00346ADC"/>
    <w:rsid w:val="00346DA0"/>
    <w:rsid w:val="00346FFC"/>
    <w:rsid w:val="00347187"/>
    <w:rsid w:val="00347233"/>
    <w:rsid w:val="00347371"/>
    <w:rsid w:val="00347404"/>
    <w:rsid w:val="003474C0"/>
    <w:rsid w:val="00347BCC"/>
    <w:rsid w:val="00347FC1"/>
    <w:rsid w:val="0035029B"/>
    <w:rsid w:val="003504C1"/>
    <w:rsid w:val="0035078D"/>
    <w:rsid w:val="003509DD"/>
    <w:rsid w:val="00350BD8"/>
    <w:rsid w:val="00350CB3"/>
    <w:rsid w:val="00350D12"/>
    <w:rsid w:val="00351129"/>
    <w:rsid w:val="0035131C"/>
    <w:rsid w:val="003513E5"/>
    <w:rsid w:val="0035191F"/>
    <w:rsid w:val="00351C60"/>
    <w:rsid w:val="00352012"/>
    <w:rsid w:val="00352020"/>
    <w:rsid w:val="0035289E"/>
    <w:rsid w:val="00352FF8"/>
    <w:rsid w:val="003532DB"/>
    <w:rsid w:val="00353836"/>
    <w:rsid w:val="00353A1F"/>
    <w:rsid w:val="00353CCD"/>
    <w:rsid w:val="00353CDB"/>
    <w:rsid w:val="00354076"/>
    <w:rsid w:val="00354945"/>
    <w:rsid w:val="00354998"/>
    <w:rsid w:val="00354A63"/>
    <w:rsid w:val="00354B4F"/>
    <w:rsid w:val="003551D0"/>
    <w:rsid w:val="0035524A"/>
    <w:rsid w:val="00355BEC"/>
    <w:rsid w:val="00355C53"/>
    <w:rsid w:val="00355C80"/>
    <w:rsid w:val="00355FC8"/>
    <w:rsid w:val="00355FDF"/>
    <w:rsid w:val="0035602A"/>
    <w:rsid w:val="0035619F"/>
    <w:rsid w:val="0035695F"/>
    <w:rsid w:val="00356B2B"/>
    <w:rsid w:val="00357010"/>
    <w:rsid w:val="00357524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36"/>
    <w:rsid w:val="00361D06"/>
    <w:rsid w:val="00361EB1"/>
    <w:rsid w:val="00362252"/>
    <w:rsid w:val="0036263E"/>
    <w:rsid w:val="003626C5"/>
    <w:rsid w:val="003627DF"/>
    <w:rsid w:val="003628C4"/>
    <w:rsid w:val="003628FE"/>
    <w:rsid w:val="00362B01"/>
    <w:rsid w:val="00362DBD"/>
    <w:rsid w:val="0036305F"/>
    <w:rsid w:val="003630CD"/>
    <w:rsid w:val="0036374F"/>
    <w:rsid w:val="0036391F"/>
    <w:rsid w:val="00363BAF"/>
    <w:rsid w:val="00363E3B"/>
    <w:rsid w:val="0036447D"/>
    <w:rsid w:val="003644E4"/>
    <w:rsid w:val="0036459C"/>
    <w:rsid w:val="003647A4"/>
    <w:rsid w:val="00364A77"/>
    <w:rsid w:val="003657B0"/>
    <w:rsid w:val="0036587E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DB"/>
    <w:rsid w:val="00366CE9"/>
    <w:rsid w:val="00366DD1"/>
    <w:rsid w:val="003675C6"/>
    <w:rsid w:val="00367848"/>
    <w:rsid w:val="003678B8"/>
    <w:rsid w:val="00367B45"/>
    <w:rsid w:val="00367C77"/>
    <w:rsid w:val="00370247"/>
    <w:rsid w:val="00370304"/>
    <w:rsid w:val="0037030B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5AD"/>
    <w:rsid w:val="00377912"/>
    <w:rsid w:val="00377CC1"/>
    <w:rsid w:val="00377D09"/>
    <w:rsid w:val="00380407"/>
    <w:rsid w:val="00380951"/>
    <w:rsid w:val="0038114B"/>
    <w:rsid w:val="003814AD"/>
    <w:rsid w:val="003814C1"/>
    <w:rsid w:val="00381862"/>
    <w:rsid w:val="00382331"/>
    <w:rsid w:val="00382795"/>
    <w:rsid w:val="00382A47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02F"/>
    <w:rsid w:val="00385120"/>
    <w:rsid w:val="00385F63"/>
    <w:rsid w:val="0038611C"/>
    <w:rsid w:val="003866F9"/>
    <w:rsid w:val="00386767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539"/>
    <w:rsid w:val="003918A1"/>
    <w:rsid w:val="00391DB2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6E1E"/>
    <w:rsid w:val="0039714B"/>
    <w:rsid w:val="00397228"/>
    <w:rsid w:val="00397429"/>
    <w:rsid w:val="00397BAE"/>
    <w:rsid w:val="00397EC3"/>
    <w:rsid w:val="00397EC7"/>
    <w:rsid w:val="00397F07"/>
    <w:rsid w:val="003A00D8"/>
    <w:rsid w:val="003A07CA"/>
    <w:rsid w:val="003A0B59"/>
    <w:rsid w:val="003A0BA3"/>
    <w:rsid w:val="003A0BA5"/>
    <w:rsid w:val="003A0BD0"/>
    <w:rsid w:val="003A0CAA"/>
    <w:rsid w:val="003A11E3"/>
    <w:rsid w:val="003A15DC"/>
    <w:rsid w:val="003A194D"/>
    <w:rsid w:val="003A1DEB"/>
    <w:rsid w:val="003A2094"/>
    <w:rsid w:val="003A282F"/>
    <w:rsid w:val="003A2E8F"/>
    <w:rsid w:val="003A3DB6"/>
    <w:rsid w:val="003A3E5E"/>
    <w:rsid w:val="003A4033"/>
    <w:rsid w:val="003A426D"/>
    <w:rsid w:val="003A4CFB"/>
    <w:rsid w:val="003A503A"/>
    <w:rsid w:val="003A5120"/>
    <w:rsid w:val="003A59DA"/>
    <w:rsid w:val="003A5DD5"/>
    <w:rsid w:val="003A5F96"/>
    <w:rsid w:val="003A6078"/>
    <w:rsid w:val="003A646B"/>
    <w:rsid w:val="003A666E"/>
    <w:rsid w:val="003A6DC5"/>
    <w:rsid w:val="003A6DE6"/>
    <w:rsid w:val="003A6F14"/>
    <w:rsid w:val="003A6F6A"/>
    <w:rsid w:val="003A72D5"/>
    <w:rsid w:val="003A7557"/>
    <w:rsid w:val="003A7838"/>
    <w:rsid w:val="003A7D20"/>
    <w:rsid w:val="003B0720"/>
    <w:rsid w:val="003B0895"/>
    <w:rsid w:val="003B09E6"/>
    <w:rsid w:val="003B09F6"/>
    <w:rsid w:val="003B135B"/>
    <w:rsid w:val="003B1404"/>
    <w:rsid w:val="003B1844"/>
    <w:rsid w:val="003B1A3A"/>
    <w:rsid w:val="003B1AD9"/>
    <w:rsid w:val="003B1AE0"/>
    <w:rsid w:val="003B1DAA"/>
    <w:rsid w:val="003B220B"/>
    <w:rsid w:val="003B2227"/>
    <w:rsid w:val="003B2479"/>
    <w:rsid w:val="003B267E"/>
    <w:rsid w:val="003B27E9"/>
    <w:rsid w:val="003B2D2A"/>
    <w:rsid w:val="003B2D63"/>
    <w:rsid w:val="003B3142"/>
    <w:rsid w:val="003B32D8"/>
    <w:rsid w:val="003B3699"/>
    <w:rsid w:val="003B3877"/>
    <w:rsid w:val="003B3ADE"/>
    <w:rsid w:val="003B3BD4"/>
    <w:rsid w:val="003B3C7F"/>
    <w:rsid w:val="003B438A"/>
    <w:rsid w:val="003B43EC"/>
    <w:rsid w:val="003B46C2"/>
    <w:rsid w:val="003B4724"/>
    <w:rsid w:val="003B483F"/>
    <w:rsid w:val="003B4A7E"/>
    <w:rsid w:val="003B4CB9"/>
    <w:rsid w:val="003B4E97"/>
    <w:rsid w:val="003B50F9"/>
    <w:rsid w:val="003B56BE"/>
    <w:rsid w:val="003B5A4B"/>
    <w:rsid w:val="003B5AC4"/>
    <w:rsid w:val="003B5FE7"/>
    <w:rsid w:val="003B6315"/>
    <w:rsid w:val="003B635D"/>
    <w:rsid w:val="003B6661"/>
    <w:rsid w:val="003B6722"/>
    <w:rsid w:val="003B68A5"/>
    <w:rsid w:val="003B6FB8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AE7"/>
    <w:rsid w:val="003C1C23"/>
    <w:rsid w:val="003C1D43"/>
    <w:rsid w:val="003C229A"/>
    <w:rsid w:val="003C23DC"/>
    <w:rsid w:val="003C24BE"/>
    <w:rsid w:val="003C2540"/>
    <w:rsid w:val="003C2726"/>
    <w:rsid w:val="003C28A2"/>
    <w:rsid w:val="003C2F13"/>
    <w:rsid w:val="003C373E"/>
    <w:rsid w:val="003C3B8B"/>
    <w:rsid w:val="003C40E9"/>
    <w:rsid w:val="003C4453"/>
    <w:rsid w:val="003C55A5"/>
    <w:rsid w:val="003C5664"/>
    <w:rsid w:val="003C5C64"/>
    <w:rsid w:val="003C5E2E"/>
    <w:rsid w:val="003C5F4E"/>
    <w:rsid w:val="003C5FA1"/>
    <w:rsid w:val="003C6224"/>
    <w:rsid w:val="003C6561"/>
    <w:rsid w:val="003C6BC1"/>
    <w:rsid w:val="003C6E0B"/>
    <w:rsid w:val="003C7452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BE6"/>
    <w:rsid w:val="003D1F6B"/>
    <w:rsid w:val="003D1F93"/>
    <w:rsid w:val="003D2147"/>
    <w:rsid w:val="003D2258"/>
    <w:rsid w:val="003D233A"/>
    <w:rsid w:val="003D2501"/>
    <w:rsid w:val="003D2A74"/>
    <w:rsid w:val="003D2DBF"/>
    <w:rsid w:val="003D2F58"/>
    <w:rsid w:val="003D36B6"/>
    <w:rsid w:val="003D3766"/>
    <w:rsid w:val="003D376F"/>
    <w:rsid w:val="003D3ABD"/>
    <w:rsid w:val="003D4122"/>
    <w:rsid w:val="003D42E3"/>
    <w:rsid w:val="003D4991"/>
    <w:rsid w:val="003D4A08"/>
    <w:rsid w:val="003D4AE7"/>
    <w:rsid w:val="003D4EDE"/>
    <w:rsid w:val="003D555C"/>
    <w:rsid w:val="003D5C88"/>
    <w:rsid w:val="003D5CF5"/>
    <w:rsid w:val="003D66A8"/>
    <w:rsid w:val="003D6998"/>
    <w:rsid w:val="003D6A4F"/>
    <w:rsid w:val="003D6C26"/>
    <w:rsid w:val="003D70AA"/>
    <w:rsid w:val="003D7435"/>
    <w:rsid w:val="003D7729"/>
    <w:rsid w:val="003D7BA1"/>
    <w:rsid w:val="003D7BC4"/>
    <w:rsid w:val="003E007C"/>
    <w:rsid w:val="003E088C"/>
    <w:rsid w:val="003E0935"/>
    <w:rsid w:val="003E150F"/>
    <w:rsid w:val="003E1805"/>
    <w:rsid w:val="003E1887"/>
    <w:rsid w:val="003E1FA6"/>
    <w:rsid w:val="003E224B"/>
    <w:rsid w:val="003E2456"/>
    <w:rsid w:val="003E25D1"/>
    <w:rsid w:val="003E2950"/>
    <w:rsid w:val="003E2A30"/>
    <w:rsid w:val="003E33FC"/>
    <w:rsid w:val="003E35A4"/>
    <w:rsid w:val="003E36B8"/>
    <w:rsid w:val="003E3869"/>
    <w:rsid w:val="003E399E"/>
    <w:rsid w:val="003E3ECB"/>
    <w:rsid w:val="003E439F"/>
    <w:rsid w:val="003E4AE8"/>
    <w:rsid w:val="003E4B38"/>
    <w:rsid w:val="003E4EBC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67CD"/>
    <w:rsid w:val="003E7002"/>
    <w:rsid w:val="003E7172"/>
    <w:rsid w:val="003E71F9"/>
    <w:rsid w:val="003E7715"/>
    <w:rsid w:val="003E7A89"/>
    <w:rsid w:val="003E7B10"/>
    <w:rsid w:val="003F02B2"/>
    <w:rsid w:val="003F0437"/>
    <w:rsid w:val="003F092E"/>
    <w:rsid w:val="003F0EA1"/>
    <w:rsid w:val="003F1549"/>
    <w:rsid w:val="003F1557"/>
    <w:rsid w:val="003F194F"/>
    <w:rsid w:val="003F1A8B"/>
    <w:rsid w:val="003F1FBB"/>
    <w:rsid w:val="003F2215"/>
    <w:rsid w:val="003F23FC"/>
    <w:rsid w:val="003F25D7"/>
    <w:rsid w:val="003F2695"/>
    <w:rsid w:val="003F274B"/>
    <w:rsid w:val="003F2996"/>
    <w:rsid w:val="003F3AA0"/>
    <w:rsid w:val="003F3AB9"/>
    <w:rsid w:val="003F3BBA"/>
    <w:rsid w:val="003F3BFE"/>
    <w:rsid w:val="003F3D01"/>
    <w:rsid w:val="003F3D69"/>
    <w:rsid w:val="003F3DE0"/>
    <w:rsid w:val="003F43B1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6467"/>
    <w:rsid w:val="003F65DE"/>
    <w:rsid w:val="003F759A"/>
    <w:rsid w:val="003F7646"/>
    <w:rsid w:val="003F7659"/>
    <w:rsid w:val="003F7AA6"/>
    <w:rsid w:val="003F7CAF"/>
    <w:rsid w:val="004000DD"/>
    <w:rsid w:val="004006E8"/>
    <w:rsid w:val="00400838"/>
    <w:rsid w:val="00400CAE"/>
    <w:rsid w:val="00400EF4"/>
    <w:rsid w:val="004010EC"/>
    <w:rsid w:val="004012E7"/>
    <w:rsid w:val="004014D3"/>
    <w:rsid w:val="0040166E"/>
    <w:rsid w:val="00401753"/>
    <w:rsid w:val="00401D4A"/>
    <w:rsid w:val="00402242"/>
    <w:rsid w:val="0040260A"/>
    <w:rsid w:val="0040271A"/>
    <w:rsid w:val="0040272B"/>
    <w:rsid w:val="00402931"/>
    <w:rsid w:val="00402B56"/>
    <w:rsid w:val="00402D7A"/>
    <w:rsid w:val="00402E7A"/>
    <w:rsid w:val="004030B9"/>
    <w:rsid w:val="004035C1"/>
    <w:rsid w:val="004035FF"/>
    <w:rsid w:val="00403633"/>
    <w:rsid w:val="004036E3"/>
    <w:rsid w:val="00403803"/>
    <w:rsid w:val="00403B2F"/>
    <w:rsid w:val="00404310"/>
    <w:rsid w:val="00404920"/>
    <w:rsid w:val="00404F2E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EE2"/>
    <w:rsid w:val="00406FAC"/>
    <w:rsid w:val="004076DD"/>
    <w:rsid w:val="004078B2"/>
    <w:rsid w:val="00407B52"/>
    <w:rsid w:val="00407BC1"/>
    <w:rsid w:val="00410459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1D90"/>
    <w:rsid w:val="00412DAE"/>
    <w:rsid w:val="00413BCE"/>
    <w:rsid w:val="00413F33"/>
    <w:rsid w:val="004145C5"/>
    <w:rsid w:val="00414945"/>
    <w:rsid w:val="00414C5B"/>
    <w:rsid w:val="00415719"/>
    <w:rsid w:val="004159DE"/>
    <w:rsid w:val="00415BD5"/>
    <w:rsid w:val="004162B3"/>
    <w:rsid w:val="00416D67"/>
    <w:rsid w:val="004170D6"/>
    <w:rsid w:val="0041739F"/>
    <w:rsid w:val="004173D5"/>
    <w:rsid w:val="0041762C"/>
    <w:rsid w:val="00417A38"/>
    <w:rsid w:val="00417FB2"/>
    <w:rsid w:val="0042002F"/>
    <w:rsid w:val="00420266"/>
    <w:rsid w:val="0042039A"/>
    <w:rsid w:val="00420DFD"/>
    <w:rsid w:val="004210ED"/>
    <w:rsid w:val="00421223"/>
    <w:rsid w:val="00421878"/>
    <w:rsid w:val="00421A3C"/>
    <w:rsid w:val="00422461"/>
    <w:rsid w:val="0042284E"/>
    <w:rsid w:val="00422997"/>
    <w:rsid w:val="004231B6"/>
    <w:rsid w:val="004237D8"/>
    <w:rsid w:val="00423C3B"/>
    <w:rsid w:val="00424046"/>
    <w:rsid w:val="00425297"/>
    <w:rsid w:val="0042542D"/>
    <w:rsid w:val="0042546C"/>
    <w:rsid w:val="0042562D"/>
    <w:rsid w:val="00425A0B"/>
    <w:rsid w:val="00425B85"/>
    <w:rsid w:val="00425C7E"/>
    <w:rsid w:val="0042663D"/>
    <w:rsid w:val="0042694C"/>
    <w:rsid w:val="00426A22"/>
    <w:rsid w:val="00426AF9"/>
    <w:rsid w:val="00426B04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3F2"/>
    <w:rsid w:val="004314E1"/>
    <w:rsid w:val="00431685"/>
    <w:rsid w:val="004318DA"/>
    <w:rsid w:val="00432184"/>
    <w:rsid w:val="00432401"/>
    <w:rsid w:val="004329D5"/>
    <w:rsid w:val="004329E2"/>
    <w:rsid w:val="00432A30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70B"/>
    <w:rsid w:val="00435B62"/>
    <w:rsid w:val="0043607A"/>
    <w:rsid w:val="00436190"/>
    <w:rsid w:val="00436495"/>
    <w:rsid w:val="00436509"/>
    <w:rsid w:val="0043669B"/>
    <w:rsid w:val="00437155"/>
    <w:rsid w:val="0043732C"/>
    <w:rsid w:val="004375D8"/>
    <w:rsid w:val="00437AED"/>
    <w:rsid w:val="004401FD"/>
    <w:rsid w:val="004402DB"/>
    <w:rsid w:val="00440579"/>
    <w:rsid w:val="0044070E"/>
    <w:rsid w:val="00440AB7"/>
    <w:rsid w:val="00441245"/>
    <w:rsid w:val="004415A6"/>
    <w:rsid w:val="00441821"/>
    <w:rsid w:val="0044191D"/>
    <w:rsid w:val="00441DA9"/>
    <w:rsid w:val="00441DF2"/>
    <w:rsid w:val="004432FB"/>
    <w:rsid w:val="0044339E"/>
    <w:rsid w:val="004434E2"/>
    <w:rsid w:val="0044355B"/>
    <w:rsid w:val="0044378A"/>
    <w:rsid w:val="00443994"/>
    <w:rsid w:val="00443F7B"/>
    <w:rsid w:val="00444179"/>
    <w:rsid w:val="00444659"/>
    <w:rsid w:val="00445088"/>
    <w:rsid w:val="00445200"/>
    <w:rsid w:val="00445865"/>
    <w:rsid w:val="00445C2D"/>
    <w:rsid w:val="00445CF5"/>
    <w:rsid w:val="00445E3A"/>
    <w:rsid w:val="00446915"/>
    <w:rsid w:val="00446F34"/>
    <w:rsid w:val="0044731D"/>
    <w:rsid w:val="00447600"/>
    <w:rsid w:val="004477D9"/>
    <w:rsid w:val="00447F35"/>
    <w:rsid w:val="00450698"/>
    <w:rsid w:val="00450842"/>
    <w:rsid w:val="00450861"/>
    <w:rsid w:val="00450AD7"/>
    <w:rsid w:val="00450F30"/>
    <w:rsid w:val="00451558"/>
    <w:rsid w:val="0045165F"/>
    <w:rsid w:val="00451694"/>
    <w:rsid w:val="00451CBB"/>
    <w:rsid w:val="0045229A"/>
    <w:rsid w:val="00452704"/>
    <w:rsid w:val="004527CB"/>
    <w:rsid w:val="0045280D"/>
    <w:rsid w:val="00452952"/>
    <w:rsid w:val="0045297A"/>
    <w:rsid w:val="004529B3"/>
    <w:rsid w:val="00452AA1"/>
    <w:rsid w:val="00452BE4"/>
    <w:rsid w:val="00452D15"/>
    <w:rsid w:val="00452D79"/>
    <w:rsid w:val="0045302D"/>
    <w:rsid w:val="00453101"/>
    <w:rsid w:val="004536C8"/>
    <w:rsid w:val="00453BE3"/>
    <w:rsid w:val="00453D42"/>
    <w:rsid w:val="00453E74"/>
    <w:rsid w:val="00453FF6"/>
    <w:rsid w:val="004540FE"/>
    <w:rsid w:val="004541F3"/>
    <w:rsid w:val="0045423F"/>
    <w:rsid w:val="00454590"/>
    <w:rsid w:val="00454931"/>
    <w:rsid w:val="00454CE0"/>
    <w:rsid w:val="00454DBC"/>
    <w:rsid w:val="00455049"/>
    <w:rsid w:val="00455050"/>
    <w:rsid w:val="0045558D"/>
    <w:rsid w:val="004555FA"/>
    <w:rsid w:val="004566EC"/>
    <w:rsid w:val="00456904"/>
    <w:rsid w:val="00456D28"/>
    <w:rsid w:val="00456DD7"/>
    <w:rsid w:val="00456E71"/>
    <w:rsid w:val="00456FAF"/>
    <w:rsid w:val="00457867"/>
    <w:rsid w:val="00457BB7"/>
    <w:rsid w:val="00457C92"/>
    <w:rsid w:val="00457E74"/>
    <w:rsid w:val="00460BE1"/>
    <w:rsid w:val="0046107A"/>
    <w:rsid w:val="004610D1"/>
    <w:rsid w:val="004611A1"/>
    <w:rsid w:val="00461240"/>
    <w:rsid w:val="0046192B"/>
    <w:rsid w:val="00461B45"/>
    <w:rsid w:val="00461C60"/>
    <w:rsid w:val="00461DCF"/>
    <w:rsid w:val="00461F65"/>
    <w:rsid w:val="00462214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4AC"/>
    <w:rsid w:val="00466749"/>
    <w:rsid w:val="0046678F"/>
    <w:rsid w:val="0046682F"/>
    <w:rsid w:val="00466832"/>
    <w:rsid w:val="00466873"/>
    <w:rsid w:val="00466BB6"/>
    <w:rsid w:val="00466D2C"/>
    <w:rsid w:val="00467499"/>
    <w:rsid w:val="0046779D"/>
    <w:rsid w:val="004678DD"/>
    <w:rsid w:val="00467DBE"/>
    <w:rsid w:val="00467E5A"/>
    <w:rsid w:val="004701FD"/>
    <w:rsid w:val="00470280"/>
    <w:rsid w:val="00470487"/>
    <w:rsid w:val="00470702"/>
    <w:rsid w:val="0047072D"/>
    <w:rsid w:val="004707BF"/>
    <w:rsid w:val="00470B43"/>
    <w:rsid w:val="00470CD6"/>
    <w:rsid w:val="00470FCB"/>
    <w:rsid w:val="00471185"/>
    <w:rsid w:val="004712D1"/>
    <w:rsid w:val="004716D3"/>
    <w:rsid w:val="00471FE6"/>
    <w:rsid w:val="00471FEF"/>
    <w:rsid w:val="004721B5"/>
    <w:rsid w:val="004728BE"/>
    <w:rsid w:val="004728D2"/>
    <w:rsid w:val="004728FF"/>
    <w:rsid w:val="00473122"/>
    <w:rsid w:val="00473217"/>
    <w:rsid w:val="004732A0"/>
    <w:rsid w:val="004737AF"/>
    <w:rsid w:val="00473D67"/>
    <w:rsid w:val="00474990"/>
    <w:rsid w:val="0047587E"/>
    <w:rsid w:val="00475CF0"/>
    <w:rsid w:val="00475E0D"/>
    <w:rsid w:val="00476017"/>
    <w:rsid w:val="0047652C"/>
    <w:rsid w:val="00476639"/>
    <w:rsid w:val="004769C4"/>
    <w:rsid w:val="00476AC6"/>
    <w:rsid w:val="00476BD2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6BE"/>
    <w:rsid w:val="004828B7"/>
    <w:rsid w:val="00482B22"/>
    <w:rsid w:val="00482DBD"/>
    <w:rsid w:val="0048317D"/>
    <w:rsid w:val="00483647"/>
    <w:rsid w:val="00483808"/>
    <w:rsid w:val="00483C5C"/>
    <w:rsid w:val="00483D41"/>
    <w:rsid w:val="0048407D"/>
    <w:rsid w:val="0048465C"/>
    <w:rsid w:val="004846BA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E60"/>
    <w:rsid w:val="00486FC5"/>
    <w:rsid w:val="0048726A"/>
    <w:rsid w:val="00487A25"/>
    <w:rsid w:val="00487EA5"/>
    <w:rsid w:val="00487EF0"/>
    <w:rsid w:val="00490015"/>
    <w:rsid w:val="0049024D"/>
    <w:rsid w:val="004903AD"/>
    <w:rsid w:val="00490403"/>
    <w:rsid w:val="004908D2"/>
    <w:rsid w:val="004908E9"/>
    <w:rsid w:val="0049097C"/>
    <w:rsid w:val="004909BF"/>
    <w:rsid w:val="00490E74"/>
    <w:rsid w:val="00490FE1"/>
    <w:rsid w:val="004910F1"/>
    <w:rsid w:val="0049119E"/>
    <w:rsid w:val="004923EA"/>
    <w:rsid w:val="004925CA"/>
    <w:rsid w:val="004929E1"/>
    <w:rsid w:val="004929F9"/>
    <w:rsid w:val="00492A4F"/>
    <w:rsid w:val="00492AE0"/>
    <w:rsid w:val="00492C87"/>
    <w:rsid w:val="00492D16"/>
    <w:rsid w:val="00492F08"/>
    <w:rsid w:val="00492FC4"/>
    <w:rsid w:val="0049304B"/>
    <w:rsid w:val="0049314E"/>
    <w:rsid w:val="004933F3"/>
    <w:rsid w:val="00493953"/>
    <w:rsid w:val="00493A68"/>
    <w:rsid w:val="00493AF9"/>
    <w:rsid w:val="00493B9F"/>
    <w:rsid w:val="00493D11"/>
    <w:rsid w:val="00494014"/>
    <w:rsid w:val="0049460F"/>
    <w:rsid w:val="00494613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AC8"/>
    <w:rsid w:val="00495F1C"/>
    <w:rsid w:val="00495F94"/>
    <w:rsid w:val="0049629F"/>
    <w:rsid w:val="00496891"/>
    <w:rsid w:val="004969FF"/>
    <w:rsid w:val="00496BB1"/>
    <w:rsid w:val="00497066"/>
    <w:rsid w:val="004970DA"/>
    <w:rsid w:val="004976C6"/>
    <w:rsid w:val="004978C0"/>
    <w:rsid w:val="00497E0B"/>
    <w:rsid w:val="00497EEB"/>
    <w:rsid w:val="00497EFA"/>
    <w:rsid w:val="004A00BE"/>
    <w:rsid w:val="004A0787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21C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ADA"/>
    <w:rsid w:val="004A6C51"/>
    <w:rsid w:val="004A6FD9"/>
    <w:rsid w:val="004A711D"/>
    <w:rsid w:val="004A737F"/>
    <w:rsid w:val="004A7883"/>
    <w:rsid w:val="004A7E23"/>
    <w:rsid w:val="004A7F11"/>
    <w:rsid w:val="004B02CB"/>
    <w:rsid w:val="004B0347"/>
    <w:rsid w:val="004B092F"/>
    <w:rsid w:val="004B0A20"/>
    <w:rsid w:val="004B0A4B"/>
    <w:rsid w:val="004B0A61"/>
    <w:rsid w:val="004B0E8F"/>
    <w:rsid w:val="004B1521"/>
    <w:rsid w:val="004B1A79"/>
    <w:rsid w:val="004B1F26"/>
    <w:rsid w:val="004B1F57"/>
    <w:rsid w:val="004B1F79"/>
    <w:rsid w:val="004B2157"/>
    <w:rsid w:val="004B22D5"/>
    <w:rsid w:val="004B2BCD"/>
    <w:rsid w:val="004B2DA0"/>
    <w:rsid w:val="004B2F3E"/>
    <w:rsid w:val="004B2FD9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D8A"/>
    <w:rsid w:val="004C1E5A"/>
    <w:rsid w:val="004C1F3C"/>
    <w:rsid w:val="004C251E"/>
    <w:rsid w:val="004C2E9E"/>
    <w:rsid w:val="004C2FCD"/>
    <w:rsid w:val="004C3090"/>
    <w:rsid w:val="004C3865"/>
    <w:rsid w:val="004C3946"/>
    <w:rsid w:val="004C4041"/>
    <w:rsid w:val="004C4132"/>
    <w:rsid w:val="004C4732"/>
    <w:rsid w:val="004C4878"/>
    <w:rsid w:val="004C4B93"/>
    <w:rsid w:val="004C4CDC"/>
    <w:rsid w:val="004C4F93"/>
    <w:rsid w:val="004C52DC"/>
    <w:rsid w:val="004C58BD"/>
    <w:rsid w:val="004C5D26"/>
    <w:rsid w:val="004C5ECD"/>
    <w:rsid w:val="004C601B"/>
    <w:rsid w:val="004C6225"/>
    <w:rsid w:val="004C65FA"/>
    <w:rsid w:val="004C708E"/>
    <w:rsid w:val="004C71FD"/>
    <w:rsid w:val="004C73E9"/>
    <w:rsid w:val="004C756F"/>
    <w:rsid w:val="004C7726"/>
    <w:rsid w:val="004C78CA"/>
    <w:rsid w:val="004C7A6B"/>
    <w:rsid w:val="004C7BCE"/>
    <w:rsid w:val="004C7BDF"/>
    <w:rsid w:val="004C7BE2"/>
    <w:rsid w:val="004D02C1"/>
    <w:rsid w:val="004D0367"/>
    <w:rsid w:val="004D0E8F"/>
    <w:rsid w:val="004D0FAF"/>
    <w:rsid w:val="004D1111"/>
    <w:rsid w:val="004D113F"/>
    <w:rsid w:val="004D167A"/>
    <w:rsid w:val="004D1887"/>
    <w:rsid w:val="004D207B"/>
    <w:rsid w:val="004D24BF"/>
    <w:rsid w:val="004D267B"/>
    <w:rsid w:val="004D26FA"/>
    <w:rsid w:val="004D2AAF"/>
    <w:rsid w:val="004D2B23"/>
    <w:rsid w:val="004D2C2B"/>
    <w:rsid w:val="004D2C32"/>
    <w:rsid w:val="004D2E76"/>
    <w:rsid w:val="004D35A4"/>
    <w:rsid w:val="004D3653"/>
    <w:rsid w:val="004D3922"/>
    <w:rsid w:val="004D397B"/>
    <w:rsid w:val="004D3E0C"/>
    <w:rsid w:val="004D3EC8"/>
    <w:rsid w:val="004D426E"/>
    <w:rsid w:val="004D45D8"/>
    <w:rsid w:val="004D4E01"/>
    <w:rsid w:val="004D53A4"/>
    <w:rsid w:val="004D53BF"/>
    <w:rsid w:val="004D54D2"/>
    <w:rsid w:val="004D5590"/>
    <w:rsid w:val="004D5737"/>
    <w:rsid w:val="004D5CE2"/>
    <w:rsid w:val="004D64B7"/>
    <w:rsid w:val="004D6C43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51D"/>
    <w:rsid w:val="004E1918"/>
    <w:rsid w:val="004E1A50"/>
    <w:rsid w:val="004E1C1B"/>
    <w:rsid w:val="004E1C3C"/>
    <w:rsid w:val="004E1C57"/>
    <w:rsid w:val="004E225A"/>
    <w:rsid w:val="004E2ADF"/>
    <w:rsid w:val="004E2C17"/>
    <w:rsid w:val="004E2E15"/>
    <w:rsid w:val="004E2FA1"/>
    <w:rsid w:val="004E312A"/>
    <w:rsid w:val="004E3155"/>
    <w:rsid w:val="004E317A"/>
    <w:rsid w:val="004E34D3"/>
    <w:rsid w:val="004E37D1"/>
    <w:rsid w:val="004E3A9C"/>
    <w:rsid w:val="004E3D3D"/>
    <w:rsid w:val="004E4665"/>
    <w:rsid w:val="004E471E"/>
    <w:rsid w:val="004E47AB"/>
    <w:rsid w:val="004E4802"/>
    <w:rsid w:val="004E4A28"/>
    <w:rsid w:val="004E4F0B"/>
    <w:rsid w:val="004E4F7D"/>
    <w:rsid w:val="004E5207"/>
    <w:rsid w:val="004E52CE"/>
    <w:rsid w:val="004E53B2"/>
    <w:rsid w:val="004E596F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6F5"/>
    <w:rsid w:val="004F2955"/>
    <w:rsid w:val="004F2A54"/>
    <w:rsid w:val="004F2CFA"/>
    <w:rsid w:val="004F2D4F"/>
    <w:rsid w:val="004F362B"/>
    <w:rsid w:val="004F3839"/>
    <w:rsid w:val="004F387A"/>
    <w:rsid w:val="004F3CF0"/>
    <w:rsid w:val="004F463B"/>
    <w:rsid w:val="004F478D"/>
    <w:rsid w:val="004F4905"/>
    <w:rsid w:val="004F4E36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718C"/>
    <w:rsid w:val="004F7363"/>
    <w:rsid w:val="004F736F"/>
    <w:rsid w:val="004F77A4"/>
    <w:rsid w:val="004F7B70"/>
    <w:rsid w:val="0050008D"/>
    <w:rsid w:val="0050015F"/>
    <w:rsid w:val="00500472"/>
    <w:rsid w:val="005006FA"/>
    <w:rsid w:val="005009E6"/>
    <w:rsid w:val="005009FF"/>
    <w:rsid w:val="00500B5E"/>
    <w:rsid w:val="00500B93"/>
    <w:rsid w:val="00500D7D"/>
    <w:rsid w:val="00500EE7"/>
    <w:rsid w:val="00501031"/>
    <w:rsid w:val="00501292"/>
    <w:rsid w:val="0050129F"/>
    <w:rsid w:val="0050182C"/>
    <w:rsid w:val="00501F87"/>
    <w:rsid w:val="00502473"/>
    <w:rsid w:val="00502931"/>
    <w:rsid w:val="00502990"/>
    <w:rsid w:val="00502AB6"/>
    <w:rsid w:val="0050318D"/>
    <w:rsid w:val="005034C9"/>
    <w:rsid w:val="00503720"/>
    <w:rsid w:val="00503890"/>
    <w:rsid w:val="00503B77"/>
    <w:rsid w:val="00503E03"/>
    <w:rsid w:val="0050402C"/>
    <w:rsid w:val="00504077"/>
    <w:rsid w:val="005046C0"/>
    <w:rsid w:val="0050488B"/>
    <w:rsid w:val="0050492D"/>
    <w:rsid w:val="00504AE1"/>
    <w:rsid w:val="0050544E"/>
    <w:rsid w:val="0050592D"/>
    <w:rsid w:val="00505F60"/>
    <w:rsid w:val="005061C9"/>
    <w:rsid w:val="00506299"/>
    <w:rsid w:val="0050647D"/>
    <w:rsid w:val="00506A69"/>
    <w:rsid w:val="00506FAF"/>
    <w:rsid w:val="005071FE"/>
    <w:rsid w:val="0050725E"/>
    <w:rsid w:val="00507509"/>
    <w:rsid w:val="005077FF"/>
    <w:rsid w:val="00510C3E"/>
    <w:rsid w:val="00510CC3"/>
    <w:rsid w:val="005110A2"/>
    <w:rsid w:val="005118E8"/>
    <w:rsid w:val="00511B00"/>
    <w:rsid w:val="00511D13"/>
    <w:rsid w:val="005122D4"/>
    <w:rsid w:val="00512F46"/>
    <w:rsid w:val="0051401D"/>
    <w:rsid w:val="0051446F"/>
    <w:rsid w:val="005147EF"/>
    <w:rsid w:val="00514804"/>
    <w:rsid w:val="00514C75"/>
    <w:rsid w:val="0051500E"/>
    <w:rsid w:val="0051506D"/>
    <w:rsid w:val="005150AB"/>
    <w:rsid w:val="005157DE"/>
    <w:rsid w:val="00515C38"/>
    <w:rsid w:val="00515D8F"/>
    <w:rsid w:val="00516056"/>
    <w:rsid w:val="00516238"/>
    <w:rsid w:val="005167C0"/>
    <w:rsid w:val="005168F7"/>
    <w:rsid w:val="00516922"/>
    <w:rsid w:val="00516C14"/>
    <w:rsid w:val="00516D3F"/>
    <w:rsid w:val="00516E17"/>
    <w:rsid w:val="005171BE"/>
    <w:rsid w:val="005172A9"/>
    <w:rsid w:val="0051744E"/>
    <w:rsid w:val="0051745C"/>
    <w:rsid w:val="005174A1"/>
    <w:rsid w:val="005174DC"/>
    <w:rsid w:val="00517A77"/>
    <w:rsid w:val="00517F36"/>
    <w:rsid w:val="00517FBC"/>
    <w:rsid w:val="005205A4"/>
    <w:rsid w:val="005207C1"/>
    <w:rsid w:val="005208F6"/>
    <w:rsid w:val="00520A19"/>
    <w:rsid w:val="005217CA"/>
    <w:rsid w:val="00521977"/>
    <w:rsid w:val="00521B31"/>
    <w:rsid w:val="00521DD5"/>
    <w:rsid w:val="00521FF4"/>
    <w:rsid w:val="005224D7"/>
    <w:rsid w:val="00522976"/>
    <w:rsid w:val="00522C85"/>
    <w:rsid w:val="005234B4"/>
    <w:rsid w:val="005234FC"/>
    <w:rsid w:val="00523B86"/>
    <w:rsid w:val="00523DD7"/>
    <w:rsid w:val="00523FC9"/>
    <w:rsid w:val="00524643"/>
    <w:rsid w:val="0052489A"/>
    <w:rsid w:val="00524E20"/>
    <w:rsid w:val="00525044"/>
    <w:rsid w:val="005254A8"/>
    <w:rsid w:val="0052571A"/>
    <w:rsid w:val="00525B95"/>
    <w:rsid w:val="00525C17"/>
    <w:rsid w:val="00525C7E"/>
    <w:rsid w:val="00525CF7"/>
    <w:rsid w:val="00526113"/>
    <w:rsid w:val="00526382"/>
    <w:rsid w:val="00526436"/>
    <w:rsid w:val="005264DD"/>
    <w:rsid w:val="0052682A"/>
    <w:rsid w:val="00526DEE"/>
    <w:rsid w:val="00526E17"/>
    <w:rsid w:val="00526F61"/>
    <w:rsid w:val="00527414"/>
    <w:rsid w:val="005275B1"/>
    <w:rsid w:val="0052770E"/>
    <w:rsid w:val="005279EC"/>
    <w:rsid w:val="00527B4B"/>
    <w:rsid w:val="00527B73"/>
    <w:rsid w:val="00527D73"/>
    <w:rsid w:val="00527DEA"/>
    <w:rsid w:val="0053001D"/>
    <w:rsid w:val="00530108"/>
    <w:rsid w:val="00530249"/>
    <w:rsid w:val="00530275"/>
    <w:rsid w:val="005303B6"/>
    <w:rsid w:val="00530684"/>
    <w:rsid w:val="00530909"/>
    <w:rsid w:val="00530A92"/>
    <w:rsid w:val="0053102C"/>
    <w:rsid w:val="005310EA"/>
    <w:rsid w:val="0053148D"/>
    <w:rsid w:val="0053168C"/>
    <w:rsid w:val="00531B02"/>
    <w:rsid w:val="0053237D"/>
    <w:rsid w:val="00532A39"/>
    <w:rsid w:val="00532B51"/>
    <w:rsid w:val="00532EBA"/>
    <w:rsid w:val="00532FCE"/>
    <w:rsid w:val="00533293"/>
    <w:rsid w:val="005337E7"/>
    <w:rsid w:val="00533D49"/>
    <w:rsid w:val="00533ED2"/>
    <w:rsid w:val="0053406D"/>
    <w:rsid w:val="00534412"/>
    <w:rsid w:val="0053448B"/>
    <w:rsid w:val="00534AE3"/>
    <w:rsid w:val="00534B4C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07B"/>
    <w:rsid w:val="00537929"/>
    <w:rsid w:val="005379FA"/>
    <w:rsid w:val="00537B1C"/>
    <w:rsid w:val="00537FED"/>
    <w:rsid w:val="0054011C"/>
    <w:rsid w:val="00540523"/>
    <w:rsid w:val="00540614"/>
    <w:rsid w:val="005408E8"/>
    <w:rsid w:val="0054090C"/>
    <w:rsid w:val="00540A78"/>
    <w:rsid w:val="00540CC5"/>
    <w:rsid w:val="005411EB"/>
    <w:rsid w:val="00541360"/>
    <w:rsid w:val="005419ED"/>
    <w:rsid w:val="00541F6B"/>
    <w:rsid w:val="00542009"/>
    <w:rsid w:val="00542C32"/>
    <w:rsid w:val="0054310F"/>
    <w:rsid w:val="005431CF"/>
    <w:rsid w:val="005431F7"/>
    <w:rsid w:val="005434A3"/>
    <w:rsid w:val="00543581"/>
    <w:rsid w:val="005435F1"/>
    <w:rsid w:val="00543D71"/>
    <w:rsid w:val="00543E63"/>
    <w:rsid w:val="00544BC6"/>
    <w:rsid w:val="00544C0A"/>
    <w:rsid w:val="00544C0C"/>
    <w:rsid w:val="00545279"/>
    <w:rsid w:val="005452DD"/>
    <w:rsid w:val="00545321"/>
    <w:rsid w:val="00545774"/>
    <w:rsid w:val="00545864"/>
    <w:rsid w:val="00545DE8"/>
    <w:rsid w:val="00546459"/>
    <w:rsid w:val="00546486"/>
    <w:rsid w:val="0054670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2C6E"/>
    <w:rsid w:val="00553466"/>
    <w:rsid w:val="00553641"/>
    <w:rsid w:val="005538F5"/>
    <w:rsid w:val="0055413F"/>
    <w:rsid w:val="005548C8"/>
    <w:rsid w:val="00554912"/>
    <w:rsid w:val="0055496D"/>
    <w:rsid w:val="00554AC9"/>
    <w:rsid w:val="00555660"/>
    <w:rsid w:val="00555667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35F"/>
    <w:rsid w:val="005605F6"/>
    <w:rsid w:val="005606DC"/>
    <w:rsid w:val="005607AB"/>
    <w:rsid w:val="005608E7"/>
    <w:rsid w:val="00560D09"/>
    <w:rsid w:val="00560F23"/>
    <w:rsid w:val="0056136E"/>
    <w:rsid w:val="00561907"/>
    <w:rsid w:val="00561B1E"/>
    <w:rsid w:val="00562136"/>
    <w:rsid w:val="005621EA"/>
    <w:rsid w:val="00562672"/>
    <w:rsid w:val="00562AEE"/>
    <w:rsid w:val="00562B1D"/>
    <w:rsid w:val="00562B40"/>
    <w:rsid w:val="00562BD5"/>
    <w:rsid w:val="00562F6A"/>
    <w:rsid w:val="00563400"/>
    <w:rsid w:val="005639F5"/>
    <w:rsid w:val="00563ECC"/>
    <w:rsid w:val="00564102"/>
    <w:rsid w:val="005641B7"/>
    <w:rsid w:val="0056468A"/>
    <w:rsid w:val="0056474C"/>
    <w:rsid w:val="005647D6"/>
    <w:rsid w:val="00564AF0"/>
    <w:rsid w:val="00564BF8"/>
    <w:rsid w:val="00564F5B"/>
    <w:rsid w:val="005652AB"/>
    <w:rsid w:val="00565468"/>
    <w:rsid w:val="00565719"/>
    <w:rsid w:val="00565BE1"/>
    <w:rsid w:val="00565FB9"/>
    <w:rsid w:val="0056611B"/>
    <w:rsid w:val="0056622A"/>
    <w:rsid w:val="00566320"/>
    <w:rsid w:val="00566555"/>
    <w:rsid w:val="00566599"/>
    <w:rsid w:val="00566679"/>
    <w:rsid w:val="005666A8"/>
    <w:rsid w:val="00566812"/>
    <w:rsid w:val="005668D8"/>
    <w:rsid w:val="00566B9F"/>
    <w:rsid w:val="00566CA1"/>
    <w:rsid w:val="00566DBB"/>
    <w:rsid w:val="00566DFE"/>
    <w:rsid w:val="0056741C"/>
    <w:rsid w:val="005674E2"/>
    <w:rsid w:val="00567950"/>
    <w:rsid w:val="00567CDA"/>
    <w:rsid w:val="00567D49"/>
    <w:rsid w:val="005700F6"/>
    <w:rsid w:val="005702BF"/>
    <w:rsid w:val="0057076B"/>
    <w:rsid w:val="00570800"/>
    <w:rsid w:val="00570E1E"/>
    <w:rsid w:val="00570E64"/>
    <w:rsid w:val="00570F22"/>
    <w:rsid w:val="00570FA7"/>
    <w:rsid w:val="005711BC"/>
    <w:rsid w:val="00571339"/>
    <w:rsid w:val="005714FB"/>
    <w:rsid w:val="00571612"/>
    <w:rsid w:val="0057173B"/>
    <w:rsid w:val="0057186B"/>
    <w:rsid w:val="00571A96"/>
    <w:rsid w:val="00571E15"/>
    <w:rsid w:val="00572062"/>
    <w:rsid w:val="00572240"/>
    <w:rsid w:val="00572253"/>
    <w:rsid w:val="005724CE"/>
    <w:rsid w:val="00572553"/>
    <w:rsid w:val="0057281E"/>
    <w:rsid w:val="00572AB1"/>
    <w:rsid w:val="00572DA7"/>
    <w:rsid w:val="0057314F"/>
    <w:rsid w:val="00573269"/>
    <w:rsid w:val="00573356"/>
    <w:rsid w:val="0057337C"/>
    <w:rsid w:val="005733D4"/>
    <w:rsid w:val="0057349F"/>
    <w:rsid w:val="005734FD"/>
    <w:rsid w:val="0057368D"/>
    <w:rsid w:val="00573B9C"/>
    <w:rsid w:val="00573E00"/>
    <w:rsid w:val="00573E16"/>
    <w:rsid w:val="00573E5C"/>
    <w:rsid w:val="00574235"/>
    <w:rsid w:val="00574EA6"/>
    <w:rsid w:val="0057539C"/>
    <w:rsid w:val="00575AF3"/>
    <w:rsid w:val="00575B4A"/>
    <w:rsid w:val="00575DE3"/>
    <w:rsid w:val="00575DE9"/>
    <w:rsid w:val="00575F81"/>
    <w:rsid w:val="00576244"/>
    <w:rsid w:val="0057628F"/>
    <w:rsid w:val="005763B2"/>
    <w:rsid w:val="00576C8F"/>
    <w:rsid w:val="00577127"/>
    <w:rsid w:val="00577234"/>
    <w:rsid w:val="005773A8"/>
    <w:rsid w:val="00577703"/>
    <w:rsid w:val="00577829"/>
    <w:rsid w:val="0057788B"/>
    <w:rsid w:val="0057794B"/>
    <w:rsid w:val="00580488"/>
    <w:rsid w:val="005805B2"/>
    <w:rsid w:val="005806E1"/>
    <w:rsid w:val="0058089C"/>
    <w:rsid w:val="00580BC3"/>
    <w:rsid w:val="00580DAD"/>
    <w:rsid w:val="005811C9"/>
    <w:rsid w:val="005813BC"/>
    <w:rsid w:val="00581530"/>
    <w:rsid w:val="00581842"/>
    <w:rsid w:val="005818BE"/>
    <w:rsid w:val="00581E1E"/>
    <w:rsid w:val="00582061"/>
    <w:rsid w:val="005820E7"/>
    <w:rsid w:val="005823D6"/>
    <w:rsid w:val="005828D5"/>
    <w:rsid w:val="005829DA"/>
    <w:rsid w:val="00582EBE"/>
    <w:rsid w:val="00583113"/>
    <w:rsid w:val="0058382F"/>
    <w:rsid w:val="0058388F"/>
    <w:rsid w:val="00583A91"/>
    <w:rsid w:val="00583C4C"/>
    <w:rsid w:val="00583FB7"/>
    <w:rsid w:val="00583FBF"/>
    <w:rsid w:val="005841A1"/>
    <w:rsid w:val="0058447B"/>
    <w:rsid w:val="005845E5"/>
    <w:rsid w:val="005846E8"/>
    <w:rsid w:val="00584DDE"/>
    <w:rsid w:val="005854AE"/>
    <w:rsid w:val="0058576E"/>
    <w:rsid w:val="005857FA"/>
    <w:rsid w:val="005859E9"/>
    <w:rsid w:val="00585A14"/>
    <w:rsid w:val="00585C28"/>
    <w:rsid w:val="00585D28"/>
    <w:rsid w:val="00585E63"/>
    <w:rsid w:val="0058694A"/>
    <w:rsid w:val="00586B68"/>
    <w:rsid w:val="00586B7F"/>
    <w:rsid w:val="00586E67"/>
    <w:rsid w:val="00587323"/>
    <w:rsid w:val="00587587"/>
    <w:rsid w:val="00587B57"/>
    <w:rsid w:val="00587E37"/>
    <w:rsid w:val="0059036B"/>
    <w:rsid w:val="00590588"/>
    <w:rsid w:val="00590814"/>
    <w:rsid w:val="00590846"/>
    <w:rsid w:val="00590974"/>
    <w:rsid w:val="00590A16"/>
    <w:rsid w:val="00590A34"/>
    <w:rsid w:val="00591077"/>
    <w:rsid w:val="0059143E"/>
    <w:rsid w:val="00591489"/>
    <w:rsid w:val="00591721"/>
    <w:rsid w:val="005919E7"/>
    <w:rsid w:val="005920E7"/>
    <w:rsid w:val="005921F7"/>
    <w:rsid w:val="005923A0"/>
    <w:rsid w:val="005926D0"/>
    <w:rsid w:val="005926EE"/>
    <w:rsid w:val="00592AD0"/>
    <w:rsid w:val="00592B31"/>
    <w:rsid w:val="00593447"/>
    <w:rsid w:val="005934B5"/>
    <w:rsid w:val="00593AE5"/>
    <w:rsid w:val="00593E01"/>
    <w:rsid w:val="005941C7"/>
    <w:rsid w:val="00594212"/>
    <w:rsid w:val="00594377"/>
    <w:rsid w:val="0059438F"/>
    <w:rsid w:val="005957E8"/>
    <w:rsid w:val="00595CFD"/>
    <w:rsid w:val="0059638D"/>
    <w:rsid w:val="00596FB6"/>
    <w:rsid w:val="0059727B"/>
    <w:rsid w:val="005975D0"/>
    <w:rsid w:val="005978B8"/>
    <w:rsid w:val="00597D2A"/>
    <w:rsid w:val="00597E5E"/>
    <w:rsid w:val="005A00E2"/>
    <w:rsid w:val="005A05EE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6A0"/>
    <w:rsid w:val="005A2917"/>
    <w:rsid w:val="005A2AAE"/>
    <w:rsid w:val="005A2CE7"/>
    <w:rsid w:val="005A2EC8"/>
    <w:rsid w:val="005A2FD3"/>
    <w:rsid w:val="005A31BC"/>
    <w:rsid w:val="005A388F"/>
    <w:rsid w:val="005A3B2B"/>
    <w:rsid w:val="005A3D52"/>
    <w:rsid w:val="005A4964"/>
    <w:rsid w:val="005A49C4"/>
    <w:rsid w:val="005A4AF1"/>
    <w:rsid w:val="005A4FE3"/>
    <w:rsid w:val="005A5115"/>
    <w:rsid w:val="005A5238"/>
    <w:rsid w:val="005A59F6"/>
    <w:rsid w:val="005A5AD7"/>
    <w:rsid w:val="005A629E"/>
    <w:rsid w:val="005A62A1"/>
    <w:rsid w:val="005A6817"/>
    <w:rsid w:val="005A688D"/>
    <w:rsid w:val="005A6B8C"/>
    <w:rsid w:val="005A6EDF"/>
    <w:rsid w:val="005A6F26"/>
    <w:rsid w:val="005A704A"/>
    <w:rsid w:val="005A72B8"/>
    <w:rsid w:val="005A7AD9"/>
    <w:rsid w:val="005A7DF2"/>
    <w:rsid w:val="005A7E5C"/>
    <w:rsid w:val="005B0722"/>
    <w:rsid w:val="005B0C83"/>
    <w:rsid w:val="005B0DD7"/>
    <w:rsid w:val="005B12C6"/>
    <w:rsid w:val="005B1311"/>
    <w:rsid w:val="005B15F3"/>
    <w:rsid w:val="005B19B8"/>
    <w:rsid w:val="005B277A"/>
    <w:rsid w:val="005B29B1"/>
    <w:rsid w:val="005B29BC"/>
    <w:rsid w:val="005B2CB4"/>
    <w:rsid w:val="005B2CF3"/>
    <w:rsid w:val="005B334A"/>
    <w:rsid w:val="005B3542"/>
    <w:rsid w:val="005B367A"/>
    <w:rsid w:val="005B39EE"/>
    <w:rsid w:val="005B4051"/>
    <w:rsid w:val="005B53A7"/>
    <w:rsid w:val="005B5C39"/>
    <w:rsid w:val="005B5C61"/>
    <w:rsid w:val="005B66D0"/>
    <w:rsid w:val="005B67FB"/>
    <w:rsid w:val="005B6BBD"/>
    <w:rsid w:val="005B6D13"/>
    <w:rsid w:val="005B6ED7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0866"/>
    <w:rsid w:val="005C10DE"/>
    <w:rsid w:val="005C116A"/>
    <w:rsid w:val="005C1187"/>
    <w:rsid w:val="005C1572"/>
    <w:rsid w:val="005C15F1"/>
    <w:rsid w:val="005C1780"/>
    <w:rsid w:val="005C1943"/>
    <w:rsid w:val="005C19D8"/>
    <w:rsid w:val="005C208B"/>
    <w:rsid w:val="005C20B1"/>
    <w:rsid w:val="005C2248"/>
    <w:rsid w:val="005C2862"/>
    <w:rsid w:val="005C2BAF"/>
    <w:rsid w:val="005C34C7"/>
    <w:rsid w:val="005C39A7"/>
    <w:rsid w:val="005C3F16"/>
    <w:rsid w:val="005C3FB1"/>
    <w:rsid w:val="005C437F"/>
    <w:rsid w:val="005C4507"/>
    <w:rsid w:val="005C4D5E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6AA"/>
    <w:rsid w:val="005D083F"/>
    <w:rsid w:val="005D0851"/>
    <w:rsid w:val="005D0D03"/>
    <w:rsid w:val="005D0D22"/>
    <w:rsid w:val="005D0F03"/>
    <w:rsid w:val="005D10A3"/>
    <w:rsid w:val="005D182B"/>
    <w:rsid w:val="005D21BE"/>
    <w:rsid w:val="005D269F"/>
    <w:rsid w:val="005D26E2"/>
    <w:rsid w:val="005D29E0"/>
    <w:rsid w:val="005D2B43"/>
    <w:rsid w:val="005D30CD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49E"/>
    <w:rsid w:val="005D5817"/>
    <w:rsid w:val="005D5A71"/>
    <w:rsid w:val="005D5A84"/>
    <w:rsid w:val="005D5AB6"/>
    <w:rsid w:val="005D5B59"/>
    <w:rsid w:val="005D5BC0"/>
    <w:rsid w:val="005D5D43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0D6"/>
    <w:rsid w:val="005D73D5"/>
    <w:rsid w:val="005D741F"/>
    <w:rsid w:val="005D7622"/>
    <w:rsid w:val="005D7700"/>
    <w:rsid w:val="005D782B"/>
    <w:rsid w:val="005D7A71"/>
    <w:rsid w:val="005D7D16"/>
    <w:rsid w:val="005E0165"/>
    <w:rsid w:val="005E01D5"/>
    <w:rsid w:val="005E03FF"/>
    <w:rsid w:val="005E0621"/>
    <w:rsid w:val="005E06F6"/>
    <w:rsid w:val="005E0B67"/>
    <w:rsid w:val="005E0C96"/>
    <w:rsid w:val="005E0D01"/>
    <w:rsid w:val="005E1AFB"/>
    <w:rsid w:val="005E1C1B"/>
    <w:rsid w:val="005E1EC4"/>
    <w:rsid w:val="005E2023"/>
    <w:rsid w:val="005E218C"/>
    <w:rsid w:val="005E2333"/>
    <w:rsid w:val="005E23E5"/>
    <w:rsid w:val="005E2770"/>
    <w:rsid w:val="005E295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6AE"/>
    <w:rsid w:val="005E4D3E"/>
    <w:rsid w:val="005E5249"/>
    <w:rsid w:val="005E53A8"/>
    <w:rsid w:val="005E5433"/>
    <w:rsid w:val="005E5C0C"/>
    <w:rsid w:val="005E5F52"/>
    <w:rsid w:val="005E6021"/>
    <w:rsid w:val="005E6357"/>
    <w:rsid w:val="005E640D"/>
    <w:rsid w:val="005E67B6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E8"/>
    <w:rsid w:val="005F14F9"/>
    <w:rsid w:val="005F1760"/>
    <w:rsid w:val="005F19A9"/>
    <w:rsid w:val="005F1C47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9A3"/>
    <w:rsid w:val="005F3B9B"/>
    <w:rsid w:val="005F3BAF"/>
    <w:rsid w:val="005F3DD7"/>
    <w:rsid w:val="005F3EE1"/>
    <w:rsid w:val="005F3F3D"/>
    <w:rsid w:val="005F4014"/>
    <w:rsid w:val="005F41A2"/>
    <w:rsid w:val="005F4619"/>
    <w:rsid w:val="005F468A"/>
    <w:rsid w:val="005F4830"/>
    <w:rsid w:val="005F4836"/>
    <w:rsid w:val="005F4BB2"/>
    <w:rsid w:val="005F4DE5"/>
    <w:rsid w:val="005F4F96"/>
    <w:rsid w:val="005F5038"/>
    <w:rsid w:val="005F5112"/>
    <w:rsid w:val="005F520A"/>
    <w:rsid w:val="005F5491"/>
    <w:rsid w:val="005F57B9"/>
    <w:rsid w:val="005F62BA"/>
    <w:rsid w:val="005F67ED"/>
    <w:rsid w:val="005F6A67"/>
    <w:rsid w:val="005F7158"/>
    <w:rsid w:val="005F72C8"/>
    <w:rsid w:val="005F74C9"/>
    <w:rsid w:val="005F790C"/>
    <w:rsid w:val="005F7E8F"/>
    <w:rsid w:val="0060008A"/>
    <w:rsid w:val="006001D3"/>
    <w:rsid w:val="00600591"/>
    <w:rsid w:val="006009E4"/>
    <w:rsid w:val="00600B90"/>
    <w:rsid w:val="00600CC6"/>
    <w:rsid w:val="00600D6C"/>
    <w:rsid w:val="00600F47"/>
    <w:rsid w:val="00601046"/>
    <w:rsid w:val="006011C7"/>
    <w:rsid w:val="00601306"/>
    <w:rsid w:val="006013EC"/>
    <w:rsid w:val="006015FB"/>
    <w:rsid w:val="00601A08"/>
    <w:rsid w:val="00601A8F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3A41"/>
    <w:rsid w:val="00603C5C"/>
    <w:rsid w:val="00604013"/>
    <w:rsid w:val="00604826"/>
    <w:rsid w:val="00604878"/>
    <w:rsid w:val="00604AA9"/>
    <w:rsid w:val="00604D1A"/>
    <w:rsid w:val="00604DE8"/>
    <w:rsid w:val="00604DF8"/>
    <w:rsid w:val="0060500B"/>
    <w:rsid w:val="00605544"/>
    <w:rsid w:val="006059B3"/>
    <w:rsid w:val="00605A65"/>
    <w:rsid w:val="00606033"/>
    <w:rsid w:val="0060666B"/>
    <w:rsid w:val="006068BF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F50"/>
    <w:rsid w:val="00612FCC"/>
    <w:rsid w:val="00613095"/>
    <w:rsid w:val="00613C83"/>
    <w:rsid w:val="00613C90"/>
    <w:rsid w:val="00613D76"/>
    <w:rsid w:val="00613FAC"/>
    <w:rsid w:val="00613FEB"/>
    <w:rsid w:val="006140C4"/>
    <w:rsid w:val="0061462A"/>
    <w:rsid w:val="0061490D"/>
    <w:rsid w:val="00614938"/>
    <w:rsid w:val="00615049"/>
    <w:rsid w:val="006155FA"/>
    <w:rsid w:val="006157E2"/>
    <w:rsid w:val="00615925"/>
    <w:rsid w:val="00615986"/>
    <w:rsid w:val="006159A8"/>
    <w:rsid w:val="00615BD8"/>
    <w:rsid w:val="00615E80"/>
    <w:rsid w:val="00615F2F"/>
    <w:rsid w:val="006162C0"/>
    <w:rsid w:val="00616C70"/>
    <w:rsid w:val="0061718F"/>
    <w:rsid w:val="00617512"/>
    <w:rsid w:val="006176F7"/>
    <w:rsid w:val="00617A6E"/>
    <w:rsid w:val="00617C14"/>
    <w:rsid w:val="00617F92"/>
    <w:rsid w:val="00620965"/>
    <w:rsid w:val="00620A65"/>
    <w:rsid w:val="00620C2F"/>
    <w:rsid w:val="00620ECE"/>
    <w:rsid w:val="006214F9"/>
    <w:rsid w:val="0062169D"/>
    <w:rsid w:val="00621CD4"/>
    <w:rsid w:val="00621E3C"/>
    <w:rsid w:val="00621EAD"/>
    <w:rsid w:val="00621F6B"/>
    <w:rsid w:val="006224B4"/>
    <w:rsid w:val="0062289A"/>
    <w:rsid w:val="00622AC3"/>
    <w:rsid w:val="00622ACF"/>
    <w:rsid w:val="00622B8E"/>
    <w:rsid w:val="00623826"/>
    <w:rsid w:val="00623E4E"/>
    <w:rsid w:val="00623FCA"/>
    <w:rsid w:val="00624864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352"/>
    <w:rsid w:val="006265CC"/>
    <w:rsid w:val="006266BC"/>
    <w:rsid w:val="00626B64"/>
    <w:rsid w:val="0062700C"/>
    <w:rsid w:val="00627284"/>
    <w:rsid w:val="006277A2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4BA"/>
    <w:rsid w:val="00631696"/>
    <w:rsid w:val="0063195E"/>
    <w:rsid w:val="00631E88"/>
    <w:rsid w:val="00632847"/>
    <w:rsid w:val="00632CC8"/>
    <w:rsid w:val="00632D83"/>
    <w:rsid w:val="00632EEE"/>
    <w:rsid w:val="006332B1"/>
    <w:rsid w:val="0063348B"/>
    <w:rsid w:val="006335C8"/>
    <w:rsid w:val="00633E18"/>
    <w:rsid w:val="006340EA"/>
    <w:rsid w:val="0063415F"/>
    <w:rsid w:val="00634BA0"/>
    <w:rsid w:val="00634C7B"/>
    <w:rsid w:val="006350B4"/>
    <w:rsid w:val="00635174"/>
    <w:rsid w:val="0063577F"/>
    <w:rsid w:val="00635C7A"/>
    <w:rsid w:val="00636165"/>
    <w:rsid w:val="006363DF"/>
    <w:rsid w:val="0063685F"/>
    <w:rsid w:val="00636B59"/>
    <w:rsid w:val="00636CF0"/>
    <w:rsid w:val="00636E85"/>
    <w:rsid w:val="006372D6"/>
    <w:rsid w:val="00637612"/>
    <w:rsid w:val="006376D2"/>
    <w:rsid w:val="00637966"/>
    <w:rsid w:val="00637AAE"/>
    <w:rsid w:val="00637EDE"/>
    <w:rsid w:val="00637FF9"/>
    <w:rsid w:val="0064073D"/>
    <w:rsid w:val="006416E7"/>
    <w:rsid w:val="0064171A"/>
    <w:rsid w:val="0064177D"/>
    <w:rsid w:val="00641BC4"/>
    <w:rsid w:val="00641CD5"/>
    <w:rsid w:val="00641E6A"/>
    <w:rsid w:val="006425E5"/>
    <w:rsid w:val="00642675"/>
    <w:rsid w:val="00642989"/>
    <w:rsid w:val="00642A65"/>
    <w:rsid w:val="00642AD2"/>
    <w:rsid w:val="00642BD3"/>
    <w:rsid w:val="00642EEB"/>
    <w:rsid w:val="00643565"/>
    <w:rsid w:val="00643681"/>
    <w:rsid w:val="0064404C"/>
    <w:rsid w:val="00644223"/>
    <w:rsid w:val="00644672"/>
    <w:rsid w:val="006449C1"/>
    <w:rsid w:val="00644C9C"/>
    <w:rsid w:val="00644F1E"/>
    <w:rsid w:val="00644F8A"/>
    <w:rsid w:val="006455D4"/>
    <w:rsid w:val="006458D1"/>
    <w:rsid w:val="00645914"/>
    <w:rsid w:val="0064637E"/>
    <w:rsid w:val="006463BD"/>
    <w:rsid w:val="0064681C"/>
    <w:rsid w:val="00646A2D"/>
    <w:rsid w:val="00646CC7"/>
    <w:rsid w:val="0064725F"/>
    <w:rsid w:val="00647585"/>
    <w:rsid w:val="006475B8"/>
    <w:rsid w:val="006501A9"/>
    <w:rsid w:val="006501C1"/>
    <w:rsid w:val="0065020B"/>
    <w:rsid w:val="0065068E"/>
    <w:rsid w:val="00650712"/>
    <w:rsid w:val="006509EC"/>
    <w:rsid w:val="006511DB"/>
    <w:rsid w:val="006513B6"/>
    <w:rsid w:val="006515A3"/>
    <w:rsid w:val="0065186A"/>
    <w:rsid w:val="00651E16"/>
    <w:rsid w:val="00652181"/>
    <w:rsid w:val="006524C0"/>
    <w:rsid w:val="00652830"/>
    <w:rsid w:val="00652900"/>
    <w:rsid w:val="006529FE"/>
    <w:rsid w:val="00652C02"/>
    <w:rsid w:val="00652DF6"/>
    <w:rsid w:val="00652E17"/>
    <w:rsid w:val="006531D0"/>
    <w:rsid w:val="00653ACB"/>
    <w:rsid w:val="00653C75"/>
    <w:rsid w:val="00654A6F"/>
    <w:rsid w:val="00654BC2"/>
    <w:rsid w:val="00654CE2"/>
    <w:rsid w:val="0065511C"/>
    <w:rsid w:val="006562F0"/>
    <w:rsid w:val="00656335"/>
    <w:rsid w:val="0065657E"/>
    <w:rsid w:val="006574B9"/>
    <w:rsid w:val="006577FD"/>
    <w:rsid w:val="0065790B"/>
    <w:rsid w:val="00657957"/>
    <w:rsid w:val="00657C98"/>
    <w:rsid w:val="00657CDE"/>
    <w:rsid w:val="00657FE1"/>
    <w:rsid w:val="00660895"/>
    <w:rsid w:val="006608A4"/>
    <w:rsid w:val="00660E3C"/>
    <w:rsid w:val="00660E7D"/>
    <w:rsid w:val="00660F42"/>
    <w:rsid w:val="00661261"/>
    <w:rsid w:val="0066158D"/>
    <w:rsid w:val="00661778"/>
    <w:rsid w:val="0066183A"/>
    <w:rsid w:val="00661848"/>
    <w:rsid w:val="006618EF"/>
    <w:rsid w:val="006619F4"/>
    <w:rsid w:val="00661DEA"/>
    <w:rsid w:val="00661E7B"/>
    <w:rsid w:val="00662599"/>
    <w:rsid w:val="006628A1"/>
    <w:rsid w:val="00662D29"/>
    <w:rsid w:val="006630EA"/>
    <w:rsid w:val="0066310D"/>
    <w:rsid w:val="0066334B"/>
    <w:rsid w:val="0066358A"/>
    <w:rsid w:val="006636B4"/>
    <w:rsid w:val="006639D1"/>
    <w:rsid w:val="00663B5C"/>
    <w:rsid w:val="00663C29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935"/>
    <w:rsid w:val="00665A5A"/>
    <w:rsid w:val="00665D6D"/>
    <w:rsid w:val="0066608F"/>
    <w:rsid w:val="00666092"/>
    <w:rsid w:val="00666761"/>
    <w:rsid w:val="006669C1"/>
    <w:rsid w:val="00666A9C"/>
    <w:rsid w:val="00666C1F"/>
    <w:rsid w:val="00667126"/>
    <w:rsid w:val="00667A05"/>
    <w:rsid w:val="00670272"/>
    <w:rsid w:val="0067056F"/>
    <w:rsid w:val="00670579"/>
    <w:rsid w:val="0067057B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2C1"/>
    <w:rsid w:val="0067236F"/>
    <w:rsid w:val="006725A6"/>
    <w:rsid w:val="00672A95"/>
    <w:rsid w:val="00672E02"/>
    <w:rsid w:val="006731B3"/>
    <w:rsid w:val="006731CC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203"/>
    <w:rsid w:val="00680311"/>
    <w:rsid w:val="00680384"/>
    <w:rsid w:val="006803F0"/>
    <w:rsid w:val="006804E3"/>
    <w:rsid w:val="006807D0"/>
    <w:rsid w:val="006807E4"/>
    <w:rsid w:val="0068091E"/>
    <w:rsid w:val="00680AF0"/>
    <w:rsid w:val="00680DCC"/>
    <w:rsid w:val="00680EFD"/>
    <w:rsid w:val="0068153C"/>
    <w:rsid w:val="00681F54"/>
    <w:rsid w:val="00682180"/>
    <w:rsid w:val="006823DE"/>
    <w:rsid w:val="00682419"/>
    <w:rsid w:val="006825B3"/>
    <w:rsid w:val="00682815"/>
    <w:rsid w:val="00682D24"/>
    <w:rsid w:val="0068303C"/>
    <w:rsid w:val="0068354A"/>
    <w:rsid w:val="0068363E"/>
    <w:rsid w:val="0068397A"/>
    <w:rsid w:val="00683998"/>
    <w:rsid w:val="00683A19"/>
    <w:rsid w:val="00683E27"/>
    <w:rsid w:val="00684089"/>
    <w:rsid w:val="00684150"/>
    <w:rsid w:val="00684361"/>
    <w:rsid w:val="00684522"/>
    <w:rsid w:val="0068467D"/>
    <w:rsid w:val="00685138"/>
    <w:rsid w:val="00685246"/>
    <w:rsid w:val="006856AA"/>
    <w:rsid w:val="006856EB"/>
    <w:rsid w:val="00685E42"/>
    <w:rsid w:val="00686332"/>
    <w:rsid w:val="006864B1"/>
    <w:rsid w:val="00686593"/>
    <w:rsid w:val="006865D0"/>
    <w:rsid w:val="006867D6"/>
    <w:rsid w:val="00686EB4"/>
    <w:rsid w:val="0068719E"/>
    <w:rsid w:val="00687214"/>
    <w:rsid w:val="0068772F"/>
    <w:rsid w:val="00690237"/>
    <w:rsid w:val="00690535"/>
    <w:rsid w:val="00690976"/>
    <w:rsid w:val="00690D2E"/>
    <w:rsid w:val="00690E00"/>
    <w:rsid w:val="00691058"/>
    <w:rsid w:val="00691061"/>
    <w:rsid w:val="0069117F"/>
    <w:rsid w:val="006912CE"/>
    <w:rsid w:val="00691718"/>
    <w:rsid w:val="00691BCF"/>
    <w:rsid w:val="00691D17"/>
    <w:rsid w:val="0069253E"/>
    <w:rsid w:val="00692BDA"/>
    <w:rsid w:val="00692D0F"/>
    <w:rsid w:val="0069378B"/>
    <w:rsid w:val="00693BFB"/>
    <w:rsid w:val="00694032"/>
    <w:rsid w:val="006943E9"/>
    <w:rsid w:val="00694B81"/>
    <w:rsid w:val="00694EA7"/>
    <w:rsid w:val="0069525C"/>
    <w:rsid w:val="00695A50"/>
    <w:rsid w:val="00695B47"/>
    <w:rsid w:val="00695DA6"/>
    <w:rsid w:val="00695F25"/>
    <w:rsid w:val="00695F50"/>
    <w:rsid w:val="0069647C"/>
    <w:rsid w:val="006968D7"/>
    <w:rsid w:val="006969CC"/>
    <w:rsid w:val="00696A9B"/>
    <w:rsid w:val="00696CF7"/>
    <w:rsid w:val="00696D56"/>
    <w:rsid w:val="00696D90"/>
    <w:rsid w:val="006972AF"/>
    <w:rsid w:val="006979A2"/>
    <w:rsid w:val="00697B2A"/>
    <w:rsid w:val="006A015F"/>
    <w:rsid w:val="006A024E"/>
    <w:rsid w:val="006A02F2"/>
    <w:rsid w:val="006A078B"/>
    <w:rsid w:val="006A083B"/>
    <w:rsid w:val="006A0847"/>
    <w:rsid w:val="006A0B32"/>
    <w:rsid w:val="006A0D10"/>
    <w:rsid w:val="006A0DC2"/>
    <w:rsid w:val="006A0EBD"/>
    <w:rsid w:val="006A1018"/>
    <w:rsid w:val="006A1043"/>
    <w:rsid w:val="006A15F5"/>
    <w:rsid w:val="006A1798"/>
    <w:rsid w:val="006A18E3"/>
    <w:rsid w:val="006A19A5"/>
    <w:rsid w:val="006A1DFD"/>
    <w:rsid w:val="006A1E04"/>
    <w:rsid w:val="006A255B"/>
    <w:rsid w:val="006A25A1"/>
    <w:rsid w:val="006A25BD"/>
    <w:rsid w:val="006A277F"/>
    <w:rsid w:val="006A28FB"/>
    <w:rsid w:val="006A2914"/>
    <w:rsid w:val="006A2CB7"/>
    <w:rsid w:val="006A2D18"/>
    <w:rsid w:val="006A30B1"/>
    <w:rsid w:val="006A31C8"/>
    <w:rsid w:val="006A3351"/>
    <w:rsid w:val="006A347C"/>
    <w:rsid w:val="006A3CDA"/>
    <w:rsid w:val="006A3FDF"/>
    <w:rsid w:val="006A4130"/>
    <w:rsid w:val="006A439F"/>
    <w:rsid w:val="006A4443"/>
    <w:rsid w:val="006A45A1"/>
    <w:rsid w:val="006A4AA9"/>
    <w:rsid w:val="006A5A48"/>
    <w:rsid w:val="006A5B2F"/>
    <w:rsid w:val="006A5DE7"/>
    <w:rsid w:val="006A5E57"/>
    <w:rsid w:val="006A5FF7"/>
    <w:rsid w:val="006A62E5"/>
    <w:rsid w:val="006A69F4"/>
    <w:rsid w:val="006A6CC4"/>
    <w:rsid w:val="006A73C4"/>
    <w:rsid w:val="006A73EE"/>
    <w:rsid w:val="006A76A1"/>
    <w:rsid w:val="006A7F1A"/>
    <w:rsid w:val="006A7FDA"/>
    <w:rsid w:val="006B01A9"/>
    <w:rsid w:val="006B0369"/>
    <w:rsid w:val="006B04CC"/>
    <w:rsid w:val="006B054D"/>
    <w:rsid w:val="006B0662"/>
    <w:rsid w:val="006B0734"/>
    <w:rsid w:val="006B0A8F"/>
    <w:rsid w:val="006B0EC3"/>
    <w:rsid w:val="006B1556"/>
    <w:rsid w:val="006B19F1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148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46C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352"/>
    <w:rsid w:val="006B74E6"/>
    <w:rsid w:val="006B7639"/>
    <w:rsid w:val="006B78C9"/>
    <w:rsid w:val="006B7B3D"/>
    <w:rsid w:val="006B7BB9"/>
    <w:rsid w:val="006B7D1D"/>
    <w:rsid w:val="006B7D91"/>
    <w:rsid w:val="006B7DB8"/>
    <w:rsid w:val="006C0190"/>
    <w:rsid w:val="006C0435"/>
    <w:rsid w:val="006C084E"/>
    <w:rsid w:val="006C0AE8"/>
    <w:rsid w:val="006C0B94"/>
    <w:rsid w:val="006C0D52"/>
    <w:rsid w:val="006C0D75"/>
    <w:rsid w:val="006C1001"/>
    <w:rsid w:val="006C11C1"/>
    <w:rsid w:val="006C12BA"/>
    <w:rsid w:val="006C13EA"/>
    <w:rsid w:val="006C13ED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3C2A"/>
    <w:rsid w:val="006C3DCB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C774D"/>
    <w:rsid w:val="006C7866"/>
    <w:rsid w:val="006C7C8E"/>
    <w:rsid w:val="006D02D3"/>
    <w:rsid w:val="006D0840"/>
    <w:rsid w:val="006D093C"/>
    <w:rsid w:val="006D0A4F"/>
    <w:rsid w:val="006D0EB7"/>
    <w:rsid w:val="006D11DF"/>
    <w:rsid w:val="006D184D"/>
    <w:rsid w:val="006D1BD0"/>
    <w:rsid w:val="006D1DD6"/>
    <w:rsid w:val="006D21F7"/>
    <w:rsid w:val="006D2426"/>
    <w:rsid w:val="006D294C"/>
    <w:rsid w:val="006D2A1E"/>
    <w:rsid w:val="006D315C"/>
    <w:rsid w:val="006D32B8"/>
    <w:rsid w:val="006D344B"/>
    <w:rsid w:val="006D3CFE"/>
    <w:rsid w:val="006D45C2"/>
    <w:rsid w:val="006D48A5"/>
    <w:rsid w:val="006D4C52"/>
    <w:rsid w:val="006D4DAE"/>
    <w:rsid w:val="006D52B2"/>
    <w:rsid w:val="006D5581"/>
    <w:rsid w:val="006D583A"/>
    <w:rsid w:val="006D58EA"/>
    <w:rsid w:val="006D5BD0"/>
    <w:rsid w:val="006D5C27"/>
    <w:rsid w:val="006D5F3E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05F"/>
    <w:rsid w:val="006E0591"/>
    <w:rsid w:val="006E05E1"/>
    <w:rsid w:val="006E094C"/>
    <w:rsid w:val="006E0980"/>
    <w:rsid w:val="006E0B6A"/>
    <w:rsid w:val="006E0E8A"/>
    <w:rsid w:val="006E107D"/>
    <w:rsid w:val="006E1360"/>
    <w:rsid w:val="006E14AE"/>
    <w:rsid w:val="006E1710"/>
    <w:rsid w:val="006E1753"/>
    <w:rsid w:val="006E1A56"/>
    <w:rsid w:val="006E1D0B"/>
    <w:rsid w:val="006E1D58"/>
    <w:rsid w:val="006E254C"/>
    <w:rsid w:val="006E298C"/>
    <w:rsid w:val="006E2ACC"/>
    <w:rsid w:val="006E2C6E"/>
    <w:rsid w:val="006E316C"/>
    <w:rsid w:val="006E361B"/>
    <w:rsid w:val="006E3C54"/>
    <w:rsid w:val="006E3DA7"/>
    <w:rsid w:val="006E413C"/>
    <w:rsid w:val="006E415D"/>
    <w:rsid w:val="006E45E4"/>
    <w:rsid w:val="006E47BF"/>
    <w:rsid w:val="006E4CC8"/>
    <w:rsid w:val="006E4CEF"/>
    <w:rsid w:val="006E525F"/>
    <w:rsid w:val="006E5365"/>
    <w:rsid w:val="006E53CD"/>
    <w:rsid w:val="006E55A6"/>
    <w:rsid w:val="006E570C"/>
    <w:rsid w:val="006E592A"/>
    <w:rsid w:val="006E5AEB"/>
    <w:rsid w:val="006E5D87"/>
    <w:rsid w:val="006E608C"/>
    <w:rsid w:val="006E61A4"/>
    <w:rsid w:val="006E69F7"/>
    <w:rsid w:val="006E6CF4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177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AC4"/>
    <w:rsid w:val="006F2E0E"/>
    <w:rsid w:val="006F2F27"/>
    <w:rsid w:val="006F33A6"/>
    <w:rsid w:val="006F368D"/>
    <w:rsid w:val="006F3E2F"/>
    <w:rsid w:val="006F3E5A"/>
    <w:rsid w:val="006F414E"/>
    <w:rsid w:val="006F4172"/>
    <w:rsid w:val="006F4563"/>
    <w:rsid w:val="006F4745"/>
    <w:rsid w:val="006F4C8E"/>
    <w:rsid w:val="006F4DE6"/>
    <w:rsid w:val="006F5415"/>
    <w:rsid w:val="006F58E3"/>
    <w:rsid w:val="006F5907"/>
    <w:rsid w:val="006F59EE"/>
    <w:rsid w:val="006F5A57"/>
    <w:rsid w:val="006F5BB5"/>
    <w:rsid w:val="006F5D73"/>
    <w:rsid w:val="006F64D1"/>
    <w:rsid w:val="006F663A"/>
    <w:rsid w:val="006F6942"/>
    <w:rsid w:val="006F6A9F"/>
    <w:rsid w:val="006F6B45"/>
    <w:rsid w:val="006F7116"/>
    <w:rsid w:val="006F7164"/>
    <w:rsid w:val="006F7450"/>
    <w:rsid w:val="006F7710"/>
    <w:rsid w:val="007000EF"/>
    <w:rsid w:val="00700368"/>
    <w:rsid w:val="00700401"/>
    <w:rsid w:val="0070084D"/>
    <w:rsid w:val="00700916"/>
    <w:rsid w:val="007009DC"/>
    <w:rsid w:val="00701872"/>
    <w:rsid w:val="00701EEC"/>
    <w:rsid w:val="00701F8C"/>
    <w:rsid w:val="00702305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971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A48"/>
    <w:rsid w:val="00710C3A"/>
    <w:rsid w:val="0071169D"/>
    <w:rsid w:val="00711F28"/>
    <w:rsid w:val="00711F8E"/>
    <w:rsid w:val="0071232E"/>
    <w:rsid w:val="0071257D"/>
    <w:rsid w:val="007126C6"/>
    <w:rsid w:val="00712D1B"/>
    <w:rsid w:val="00712EE8"/>
    <w:rsid w:val="007134F7"/>
    <w:rsid w:val="007135D5"/>
    <w:rsid w:val="00713A3F"/>
    <w:rsid w:val="00713B04"/>
    <w:rsid w:val="00713B69"/>
    <w:rsid w:val="00713FB6"/>
    <w:rsid w:val="00713FDA"/>
    <w:rsid w:val="007140ED"/>
    <w:rsid w:val="0071494A"/>
    <w:rsid w:val="0071525F"/>
    <w:rsid w:val="00715284"/>
    <w:rsid w:val="007153D4"/>
    <w:rsid w:val="007155AB"/>
    <w:rsid w:val="007156D3"/>
    <w:rsid w:val="00715981"/>
    <w:rsid w:val="00715C7F"/>
    <w:rsid w:val="00715CA2"/>
    <w:rsid w:val="00715E9A"/>
    <w:rsid w:val="00716470"/>
    <w:rsid w:val="00716619"/>
    <w:rsid w:val="007167BE"/>
    <w:rsid w:val="00717249"/>
    <w:rsid w:val="00717250"/>
    <w:rsid w:val="007174BD"/>
    <w:rsid w:val="007179E3"/>
    <w:rsid w:val="00717FF8"/>
    <w:rsid w:val="0072034F"/>
    <w:rsid w:val="00720493"/>
    <w:rsid w:val="00720984"/>
    <w:rsid w:val="00720E22"/>
    <w:rsid w:val="00720F64"/>
    <w:rsid w:val="00720F97"/>
    <w:rsid w:val="00721313"/>
    <w:rsid w:val="007219FD"/>
    <w:rsid w:val="007220DB"/>
    <w:rsid w:val="00723071"/>
    <w:rsid w:val="0072351E"/>
    <w:rsid w:val="00723BB8"/>
    <w:rsid w:val="00723CEA"/>
    <w:rsid w:val="00723F2C"/>
    <w:rsid w:val="007241A7"/>
    <w:rsid w:val="00724205"/>
    <w:rsid w:val="007245AC"/>
    <w:rsid w:val="00724ABF"/>
    <w:rsid w:val="00724B80"/>
    <w:rsid w:val="00724EA5"/>
    <w:rsid w:val="0072539C"/>
    <w:rsid w:val="00725962"/>
    <w:rsid w:val="00725BF1"/>
    <w:rsid w:val="00725D5A"/>
    <w:rsid w:val="00725FC5"/>
    <w:rsid w:val="00726111"/>
    <w:rsid w:val="0072723D"/>
    <w:rsid w:val="0072755D"/>
    <w:rsid w:val="00727A80"/>
    <w:rsid w:val="00727D21"/>
    <w:rsid w:val="00727DB5"/>
    <w:rsid w:val="007304CC"/>
    <w:rsid w:val="0073076D"/>
    <w:rsid w:val="0073078E"/>
    <w:rsid w:val="007307A8"/>
    <w:rsid w:val="007307B5"/>
    <w:rsid w:val="00730B6D"/>
    <w:rsid w:val="00730DCF"/>
    <w:rsid w:val="00730F97"/>
    <w:rsid w:val="007312E2"/>
    <w:rsid w:val="007312F3"/>
    <w:rsid w:val="007313E1"/>
    <w:rsid w:val="00731481"/>
    <w:rsid w:val="007314B1"/>
    <w:rsid w:val="0073152C"/>
    <w:rsid w:val="00731530"/>
    <w:rsid w:val="00731777"/>
    <w:rsid w:val="007318BB"/>
    <w:rsid w:val="00732364"/>
    <w:rsid w:val="00732BCC"/>
    <w:rsid w:val="00732D69"/>
    <w:rsid w:val="00732D7A"/>
    <w:rsid w:val="00732F79"/>
    <w:rsid w:val="007332EF"/>
    <w:rsid w:val="0073344C"/>
    <w:rsid w:val="007335A8"/>
    <w:rsid w:val="007337A1"/>
    <w:rsid w:val="007337A9"/>
    <w:rsid w:val="0073381D"/>
    <w:rsid w:val="00733980"/>
    <w:rsid w:val="00733FD9"/>
    <w:rsid w:val="0073425E"/>
    <w:rsid w:val="0073476E"/>
    <w:rsid w:val="0073484E"/>
    <w:rsid w:val="00734B1D"/>
    <w:rsid w:val="00734BBA"/>
    <w:rsid w:val="00734BC4"/>
    <w:rsid w:val="00734F1A"/>
    <w:rsid w:val="007350A1"/>
    <w:rsid w:val="00735244"/>
    <w:rsid w:val="007358D2"/>
    <w:rsid w:val="00735B8B"/>
    <w:rsid w:val="00735C6F"/>
    <w:rsid w:val="00735FD9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86"/>
    <w:rsid w:val="007405ED"/>
    <w:rsid w:val="007407EA"/>
    <w:rsid w:val="007408B5"/>
    <w:rsid w:val="00740E07"/>
    <w:rsid w:val="007419E3"/>
    <w:rsid w:val="007419F1"/>
    <w:rsid w:val="00741D72"/>
    <w:rsid w:val="0074232D"/>
    <w:rsid w:val="00742BB8"/>
    <w:rsid w:val="00742CDC"/>
    <w:rsid w:val="00742E27"/>
    <w:rsid w:val="00742E6E"/>
    <w:rsid w:val="00742F7B"/>
    <w:rsid w:val="00742FEA"/>
    <w:rsid w:val="0074356B"/>
    <w:rsid w:val="00743CC5"/>
    <w:rsid w:val="00744118"/>
    <w:rsid w:val="007442ED"/>
    <w:rsid w:val="0074432A"/>
    <w:rsid w:val="00744445"/>
    <w:rsid w:val="007448CC"/>
    <w:rsid w:val="007448D8"/>
    <w:rsid w:val="00744AA9"/>
    <w:rsid w:val="00744C07"/>
    <w:rsid w:val="00744CCF"/>
    <w:rsid w:val="007452F4"/>
    <w:rsid w:val="0074536A"/>
    <w:rsid w:val="007454E5"/>
    <w:rsid w:val="0074551B"/>
    <w:rsid w:val="0074562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161"/>
    <w:rsid w:val="007474D4"/>
    <w:rsid w:val="00747D39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D8"/>
    <w:rsid w:val="00751BF1"/>
    <w:rsid w:val="00751F36"/>
    <w:rsid w:val="0075218C"/>
    <w:rsid w:val="0075253B"/>
    <w:rsid w:val="007525BF"/>
    <w:rsid w:val="0075263D"/>
    <w:rsid w:val="0075292D"/>
    <w:rsid w:val="00753118"/>
    <w:rsid w:val="007536ED"/>
    <w:rsid w:val="007537E7"/>
    <w:rsid w:val="00753802"/>
    <w:rsid w:val="0075391A"/>
    <w:rsid w:val="0075394C"/>
    <w:rsid w:val="007539DB"/>
    <w:rsid w:val="00753A9D"/>
    <w:rsid w:val="00753E7A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424"/>
    <w:rsid w:val="00760540"/>
    <w:rsid w:val="00760667"/>
    <w:rsid w:val="0076088A"/>
    <w:rsid w:val="00761272"/>
    <w:rsid w:val="007616AB"/>
    <w:rsid w:val="0076176C"/>
    <w:rsid w:val="00761EB0"/>
    <w:rsid w:val="00762ADF"/>
    <w:rsid w:val="00762B12"/>
    <w:rsid w:val="007631A6"/>
    <w:rsid w:val="007639D9"/>
    <w:rsid w:val="00763A28"/>
    <w:rsid w:val="00763B95"/>
    <w:rsid w:val="00763F7E"/>
    <w:rsid w:val="00764A57"/>
    <w:rsid w:val="00764BB5"/>
    <w:rsid w:val="00764C50"/>
    <w:rsid w:val="007651F1"/>
    <w:rsid w:val="00765413"/>
    <w:rsid w:val="00765666"/>
    <w:rsid w:val="00765667"/>
    <w:rsid w:val="007657BC"/>
    <w:rsid w:val="007658B4"/>
    <w:rsid w:val="00765AC3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D6F"/>
    <w:rsid w:val="00767ECF"/>
    <w:rsid w:val="0077013C"/>
    <w:rsid w:val="00770714"/>
    <w:rsid w:val="00770735"/>
    <w:rsid w:val="007708E2"/>
    <w:rsid w:val="0077097C"/>
    <w:rsid w:val="00770D37"/>
    <w:rsid w:val="00770F72"/>
    <w:rsid w:val="0077129B"/>
    <w:rsid w:val="0077135B"/>
    <w:rsid w:val="007714AB"/>
    <w:rsid w:val="0077166A"/>
    <w:rsid w:val="007717DA"/>
    <w:rsid w:val="00771846"/>
    <w:rsid w:val="00771CF2"/>
    <w:rsid w:val="00771ED7"/>
    <w:rsid w:val="00772449"/>
    <w:rsid w:val="00772772"/>
    <w:rsid w:val="007729ED"/>
    <w:rsid w:val="00773178"/>
    <w:rsid w:val="00773340"/>
    <w:rsid w:val="00773458"/>
    <w:rsid w:val="007737BA"/>
    <w:rsid w:val="00773815"/>
    <w:rsid w:val="00773B0C"/>
    <w:rsid w:val="00773BA2"/>
    <w:rsid w:val="00773C97"/>
    <w:rsid w:val="00773F8E"/>
    <w:rsid w:val="00774288"/>
    <w:rsid w:val="00774B1B"/>
    <w:rsid w:val="00775618"/>
    <w:rsid w:val="00775733"/>
    <w:rsid w:val="00775899"/>
    <w:rsid w:val="007759DC"/>
    <w:rsid w:val="00775C7F"/>
    <w:rsid w:val="00776748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77F63"/>
    <w:rsid w:val="00780113"/>
    <w:rsid w:val="00780605"/>
    <w:rsid w:val="007806D2"/>
    <w:rsid w:val="00780983"/>
    <w:rsid w:val="00780BAB"/>
    <w:rsid w:val="00780F0F"/>
    <w:rsid w:val="0078103F"/>
    <w:rsid w:val="00781666"/>
    <w:rsid w:val="0078180B"/>
    <w:rsid w:val="00782178"/>
    <w:rsid w:val="00782420"/>
    <w:rsid w:val="007825D2"/>
    <w:rsid w:val="00782942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3F1"/>
    <w:rsid w:val="0078589B"/>
    <w:rsid w:val="00785F04"/>
    <w:rsid w:val="007860AA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81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A06"/>
    <w:rsid w:val="00793CE5"/>
    <w:rsid w:val="00794208"/>
    <w:rsid w:val="0079433A"/>
    <w:rsid w:val="007945CB"/>
    <w:rsid w:val="0079464D"/>
    <w:rsid w:val="0079478F"/>
    <w:rsid w:val="007947FE"/>
    <w:rsid w:val="007949CF"/>
    <w:rsid w:val="00794A6A"/>
    <w:rsid w:val="00794BCE"/>
    <w:rsid w:val="00794C47"/>
    <w:rsid w:val="00794D3D"/>
    <w:rsid w:val="00794E33"/>
    <w:rsid w:val="00794F55"/>
    <w:rsid w:val="00794F9C"/>
    <w:rsid w:val="0079504F"/>
    <w:rsid w:val="007952E1"/>
    <w:rsid w:val="00795AF7"/>
    <w:rsid w:val="007961A8"/>
    <w:rsid w:val="007963A6"/>
    <w:rsid w:val="00796808"/>
    <w:rsid w:val="007969B8"/>
    <w:rsid w:val="00796C10"/>
    <w:rsid w:val="007971D7"/>
    <w:rsid w:val="0079751A"/>
    <w:rsid w:val="0079762E"/>
    <w:rsid w:val="00797C4F"/>
    <w:rsid w:val="007A014C"/>
    <w:rsid w:val="007A038B"/>
    <w:rsid w:val="007A06A0"/>
    <w:rsid w:val="007A07A6"/>
    <w:rsid w:val="007A0DAA"/>
    <w:rsid w:val="007A1211"/>
    <w:rsid w:val="007A12BC"/>
    <w:rsid w:val="007A1C43"/>
    <w:rsid w:val="007A2127"/>
    <w:rsid w:val="007A2508"/>
    <w:rsid w:val="007A26FF"/>
    <w:rsid w:val="007A2B45"/>
    <w:rsid w:val="007A3041"/>
    <w:rsid w:val="007A3125"/>
    <w:rsid w:val="007A3406"/>
    <w:rsid w:val="007A35D6"/>
    <w:rsid w:val="007A388D"/>
    <w:rsid w:val="007A38A2"/>
    <w:rsid w:val="007A3EB4"/>
    <w:rsid w:val="007A3F4C"/>
    <w:rsid w:val="007A4A62"/>
    <w:rsid w:val="007A4B93"/>
    <w:rsid w:val="007A4D9D"/>
    <w:rsid w:val="007A5024"/>
    <w:rsid w:val="007A5BD6"/>
    <w:rsid w:val="007A5DEE"/>
    <w:rsid w:val="007A5EAA"/>
    <w:rsid w:val="007A5FC2"/>
    <w:rsid w:val="007A6291"/>
    <w:rsid w:val="007A6F90"/>
    <w:rsid w:val="007A752F"/>
    <w:rsid w:val="007A7784"/>
    <w:rsid w:val="007A7881"/>
    <w:rsid w:val="007A788D"/>
    <w:rsid w:val="007A7C19"/>
    <w:rsid w:val="007A7DA0"/>
    <w:rsid w:val="007B0333"/>
    <w:rsid w:val="007B05CB"/>
    <w:rsid w:val="007B0988"/>
    <w:rsid w:val="007B0AF6"/>
    <w:rsid w:val="007B0F07"/>
    <w:rsid w:val="007B107A"/>
    <w:rsid w:val="007B120D"/>
    <w:rsid w:val="007B15BD"/>
    <w:rsid w:val="007B1826"/>
    <w:rsid w:val="007B1854"/>
    <w:rsid w:val="007B1922"/>
    <w:rsid w:val="007B195B"/>
    <w:rsid w:val="007B1AC4"/>
    <w:rsid w:val="007B1AEC"/>
    <w:rsid w:val="007B1EA8"/>
    <w:rsid w:val="007B221B"/>
    <w:rsid w:val="007B29DD"/>
    <w:rsid w:val="007B3188"/>
    <w:rsid w:val="007B3372"/>
    <w:rsid w:val="007B3613"/>
    <w:rsid w:val="007B37F7"/>
    <w:rsid w:val="007B384F"/>
    <w:rsid w:val="007B436A"/>
    <w:rsid w:val="007B43E2"/>
    <w:rsid w:val="007B44CB"/>
    <w:rsid w:val="007B4562"/>
    <w:rsid w:val="007B46C7"/>
    <w:rsid w:val="007B4828"/>
    <w:rsid w:val="007B48F7"/>
    <w:rsid w:val="007B4E85"/>
    <w:rsid w:val="007B5142"/>
    <w:rsid w:val="007B5195"/>
    <w:rsid w:val="007B531A"/>
    <w:rsid w:val="007B5C7F"/>
    <w:rsid w:val="007B5CBB"/>
    <w:rsid w:val="007B5E37"/>
    <w:rsid w:val="007B6043"/>
    <w:rsid w:val="007B635F"/>
    <w:rsid w:val="007B6449"/>
    <w:rsid w:val="007B66CD"/>
    <w:rsid w:val="007B67F7"/>
    <w:rsid w:val="007B6EB0"/>
    <w:rsid w:val="007B706A"/>
    <w:rsid w:val="007B7439"/>
    <w:rsid w:val="007C0009"/>
    <w:rsid w:val="007C00E9"/>
    <w:rsid w:val="007C0154"/>
    <w:rsid w:val="007C02F1"/>
    <w:rsid w:val="007C0413"/>
    <w:rsid w:val="007C04EA"/>
    <w:rsid w:val="007C058A"/>
    <w:rsid w:val="007C06DB"/>
    <w:rsid w:val="007C06FF"/>
    <w:rsid w:val="007C0763"/>
    <w:rsid w:val="007C0ABC"/>
    <w:rsid w:val="007C0C80"/>
    <w:rsid w:val="007C0F57"/>
    <w:rsid w:val="007C0FD5"/>
    <w:rsid w:val="007C1278"/>
    <w:rsid w:val="007C127C"/>
    <w:rsid w:val="007C1422"/>
    <w:rsid w:val="007C151B"/>
    <w:rsid w:val="007C1634"/>
    <w:rsid w:val="007C1C63"/>
    <w:rsid w:val="007C1EA1"/>
    <w:rsid w:val="007C1F2E"/>
    <w:rsid w:val="007C2268"/>
    <w:rsid w:val="007C22F2"/>
    <w:rsid w:val="007C23FB"/>
    <w:rsid w:val="007C2556"/>
    <w:rsid w:val="007C26D0"/>
    <w:rsid w:val="007C2A1F"/>
    <w:rsid w:val="007C2A8E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140"/>
    <w:rsid w:val="007C434B"/>
    <w:rsid w:val="007C44DA"/>
    <w:rsid w:val="007C49BE"/>
    <w:rsid w:val="007C4C61"/>
    <w:rsid w:val="007C4E05"/>
    <w:rsid w:val="007C5093"/>
    <w:rsid w:val="007C55D9"/>
    <w:rsid w:val="007C5A48"/>
    <w:rsid w:val="007C5B6C"/>
    <w:rsid w:val="007C5D73"/>
    <w:rsid w:val="007C5D89"/>
    <w:rsid w:val="007C6481"/>
    <w:rsid w:val="007C68E1"/>
    <w:rsid w:val="007C6989"/>
    <w:rsid w:val="007C69AA"/>
    <w:rsid w:val="007C6B5F"/>
    <w:rsid w:val="007C6BC7"/>
    <w:rsid w:val="007C73B0"/>
    <w:rsid w:val="007C7A02"/>
    <w:rsid w:val="007D0237"/>
    <w:rsid w:val="007D0291"/>
    <w:rsid w:val="007D0473"/>
    <w:rsid w:val="007D054B"/>
    <w:rsid w:val="007D06DE"/>
    <w:rsid w:val="007D089A"/>
    <w:rsid w:val="007D0A66"/>
    <w:rsid w:val="007D0C10"/>
    <w:rsid w:val="007D0F25"/>
    <w:rsid w:val="007D13B4"/>
    <w:rsid w:val="007D15C7"/>
    <w:rsid w:val="007D1BC8"/>
    <w:rsid w:val="007D1EB8"/>
    <w:rsid w:val="007D28B4"/>
    <w:rsid w:val="007D2B28"/>
    <w:rsid w:val="007D2D31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2BC"/>
    <w:rsid w:val="007D5545"/>
    <w:rsid w:val="007D5A36"/>
    <w:rsid w:val="007D6036"/>
    <w:rsid w:val="007D69B1"/>
    <w:rsid w:val="007D71FC"/>
    <w:rsid w:val="007D74E5"/>
    <w:rsid w:val="007D7584"/>
    <w:rsid w:val="007D7B89"/>
    <w:rsid w:val="007D7BE9"/>
    <w:rsid w:val="007D7F12"/>
    <w:rsid w:val="007E02AD"/>
    <w:rsid w:val="007E04C5"/>
    <w:rsid w:val="007E082F"/>
    <w:rsid w:val="007E0838"/>
    <w:rsid w:val="007E09F0"/>
    <w:rsid w:val="007E0B89"/>
    <w:rsid w:val="007E0D04"/>
    <w:rsid w:val="007E0E7A"/>
    <w:rsid w:val="007E132C"/>
    <w:rsid w:val="007E167C"/>
    <w:rsid w:val="007E16AC"/>
    <w:rsid w:val="007E16F3"/>
    <w:rsid w:val="007E198C"/>
    <w:rsid w:val="007E1C4A"/>
    <w:rsid w:val="007E1C50"/>
    <w:rsid w:val="007E1F0B"/>
    <w:rsid w:val="007E2498"/>
    <w:rsid w:val="007E330C"/>
    <w:rsid w:val="007E33FC"/>
    <w:rsid w:val="007E3898"/>
    <w:rsid w:val="007E3CD8"/>
    <w:rsid w:val="007E4428"/>
    <w:rsid w:val="007E458E"/>
    <w:rsid w:val="007E4767"/>
    <w:rsid w:val="007E4B3E"/>
    <w:rsid w:val="007E4C35"/>
    <w:rsid w:val="007E543B"/>
    <w:rsid w:val="007E5490"/>
    <w:rsid w:val="007E54A2"/>
    <w:rsid w:val="007E54B7"/>
    <w:rsid w:val="007E5767"/>
    <w:rsid w:val="007E5881"/>
    <w:rsid w:val="007E5A8B"/>
    <w:rsid w:val="007E5B17"/>
    <w:rsid w:val="007E5DF9"/>
    <w:rsid w:val="007E6108"/>
    <w:rsid w:val="007E618E"/>
    <w:rsid w:val="007E62B7"/>
    <w:rsid w:val="007E6446"/>
    <w:rsid w:val="007E6B44"/>
    <w:rsid w:val="007E71C6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643"/>
    <w:rsid w:val="007F0F68"/>
    <w:rsid w:val="007F1292"/>
    <w:rsid w:val="007F13B1"/>
    <w:rsid w:val="007F1499"/>
    <w:rsid w:val="007F162B"/>
    <w:rsid w:val="007F1B7F"/>
    <w:rsid w:val="007F1B92"/>
    <w:rsid w:val="007F1E0C"/>
    <w:rsid w:val="007F1F57"/>
    <w:rsid w:val="007F20AC"/>
    <w:rsid w:val="007F2286"/>
    <w:rsid w:val="007F2359"/>
    <w:rsid w:val="007F27F0"/>
    <w:rsid w:val="007F2F33"/>
    <w:rsid w:val="007F3091"/>
    <w:rsid w:val="007F30E7"/>
    <w:rsid w:val="007F312C"/>
    <w:rsid w:val="007F31F4"/>
    <w:rsid w:val="007F37CF"/>
    <w:rsid w:val="007F37D2"/>
    <w:rsid w:val="007F390E"/>
    <w:rsid w:val="007F3AF4"/>
    <w:rsid w:val="007F3B06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69F1"/>
    <w:rsid w:val="007F707C"/>
    <w:rsid w:val="007F7560"/>
    <w:rsid w:val="007F75F6"/>
    <w:rsid w:val="007F7681"/>
    <w:rsid w:val="007F79FA"/>
    <w:rsid w:val="0080024F"/>
    <w:rsid w:val="008002C0"/>
    <w:rsid w:val="0080033F"/>
    <w:rsid w:val="00800A82"/>
    <w:rsid w:val="0080114A"/>
    <w:rsid w:val="008014EE"/>
    <w:rsid w:val="00801577"/>
    <w:rsid w:val="00801A61"/>
    <w:rsid w:val="00801D4A"/>
    <w:rsid w:val="00801D52"/>
    <w:rsid w:val="00801E1A"/>
    <w:rsid w:val="00801E48"/>
    <w:rsid w:val="00802158"/>
    <w:rsid w:val="0080234C"/>
    <w:rsid w:val="008024A9"/>
    <w:rsid w:val="0080263F"/>
    <w:rsid w:val="00802B37"/>
    <w:rsid w:val="00802B57"/>
    <w:rsid w:val="00802C97"/>
    <w:rsid w:val="00802D05"/>
    <w:rsid w:val="00802F54"/>
    <w:rsid w:val="008030E7"/>
    <w:rsid w:val="0080332A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8B"/>
    <w:rsid w:val="008104BB"/>
    <w:rsid w:val="008105A5"/>
    <w:rsid w:val="00811488"/>
    <w:rsid w:val="008119E0"/>
    <w:rsid w:val="00811A47"/>
    <w:rsid w:val="00811BB0"/>
    <w:rsid w:val="008121BF"/>
    <w:rsid w:val="008127AE"/>
    <w:rsid w:val="0081335C"/>
    <w:rsid w:val="008136E2"/>
    <w:rsid w:val="00813DA6"/>
    <w:rsid w:val="00813E48"/>
    <w:rsid w:val="00813F54"/>
    <w:rsid w:val="008149B9"/>
    <w:rsid w:val="00814F5D"/>
    <w:rsid w:val="00814F9B"/>
    <w:rsid w:val="0081508A"/>
    <w:rsid w:val="00815652"/>
    <w:rsid w:val="0081578F"/>
    <w:rsid w:val="008159EF"/>
    <w:rsid w:val="00815DCE"/>
    <w:rsid w:val="008166F8"/>
    <w:rsid w:val="008168BF"/>
    <w:rsid w:val="0081738C"/>
    <w:rsid w:val="0081775C"/>
    <w:rsid w:val="00817A77"/>
    <w:rsid w:val="00820066"/>
    <w:rsid w:val="00820572"/>
    <w:rsid w:val="00820CA8"/>
    <w:rsid w:val="00820F6E"/>
    <w:rsid w:val="00821549"/>
    <w:rsid w:val="00821A36"/>
    <w:rsid w:val="00821C70"/>
    <w:rsid w:val="00821CA7"/>
    <w:rsid w:val="00821F8C"/>
    <w:rsid w:val="008220E0"/>
    <w:rsid w:val="00822197"/>
    <w:rsid w:val="0082261C"/>
    <w:rsid w:val="008229AA"/>
    <w:rsid w:val="00822C74"/>
    <w:rsid w:val="008233D1"/>
    <w:rsid w:val="008234A4"/>
    <w:rsid w:val="00823B49"/>
    <w:rsid w:val="00823C61"/>
    <w:rsid w:val="00823C7F"/>
    <w:rsid w:val="00823D76"/>
    <w:rsid w:val="00823F99"/>
    <w:rsid w:val="008243A4"/>
    <w:rsid w:val="0082475D"/>
    <w:rsid w:val="008249A9"/>
    <w:rsid w:val="00824E51"/>
    <w:rsid w:val="00825142"/>
    <w:rsid w:val="008253A0"/>
    <w:rsid w:val="00825826"/>
    <w:rsid w:val="00825A0D"/>
    <w:rsid w:val="00825B05"/>
    <w:rsid w:val="00825B76"/>
    <w:rsid w:val="00825C25"/>
    <w:rsid w:val="00825FDD"/>
    <w:rsid w:val="00825FF7"/>
    <w:rsid w:val="00826263"/>
    <w:rsid w:val="0082630E"/>
    <w:rsid w:val="008263D7"/>
    <w:rsid w:val="00826650"/>
    <w:rsid w:val="00826992"/>
    <w:rsid w:val="00827A8C"/>
    <w:rsid w:val="00827AD9"/>
    <w:rsid w:val="00827F05"/>
    <w:rsid w:val="0083018F"/>
    <w:rsid w:val="0083046A"/>
    <w:rsid w:val="00830959"/>
    <w:rsid w:val="00830972"/>
    <w:rsid w:val="00830A02"/>
    <w:rsid w:val="00830F35"/>
    <w:rsid w:val="0083108A"/>
    <w:rsid w:val="008311B5"/>
    <w:rsid w:val="008316DD"/>
    <w:rsid w:val="00831CAF"/>
    <w:rsid w:val="00831CC9"/>
    <w:rsid w:val="00831CDF"/>
    <w:rsid w:val="00832076"/>
    <w:rsid w:val="008320B7"/>
    <w:rsid w:val="008322A9"/>
    <w:rsid w:val="008326B4"/>
    <w:rsid w:val="008327EC"/>
    <w:rsid w:val="008329BB"/>
    <w:rsid w:val="00832D15"/>
    <w:rsid w:val="00832F18"/>
    <w:rsid w:val="00832F48"/>
    <w:rsid w:val="00833221"/>
    <w:rsid w:val="00833318"/>
    <w:rsid w:val="008334C7"/>
    <w:rsid w:val="00833612"/>
    <w:rsid w:val="00833A7E"/>
    <w:rsid w:val="00833AE8"/>
    <w:rsid w:val="00833DDC"/>
    <w:rsid w:val="00834225"/>
    <w:rsid w:val="0083440A"/>
    <w:rsid w:val="0083469A"/>
    <w:rsid w:val="00835420"/>
    <w:rsid w:val="00835444"/>
    <w:rsid w:val="0083582D"/>
    <w:rsid w:val="00835916"/>
    <w:rsid w:val="008359FD"/>
    <w:rsid w:val="00835A5A"/>
    <w:rsid w:val="00835C17"/>
    <w:rsid w:val="008361A8"/>
    <w:rsid w:val="0083661C"/>
    <w:rsid w:val="00836883"/>
    <w:rsid w:val="008368AA"/>
    <w:rsid w:val="008368D5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37D03"/>
    <w:rsid w:val="0084020D"/>
    <w:rsid w:val="00840736"/>
    <w:rsid w:val="00840904"/>
    <w:rsid w:val="00841544"/>
    <w:rsid w:val="008418C6"/>
    <w:rsid w:val="00841953"/>
    <w:rsid w:val="00841A12"/>
    <w:rsid w:val="00841CD4"/>
    <w:rsid w:val="00841D63"/>
    <w:rsid w:val="0084203A"/>
    <w:rsid w:val="008421CB"/>
    <w:rsid w:val="008425B1"/>
    <w:rsid w:val="008425EE"/>
    <w:rsid w:val="008427D8"/>
    <w:rsid w:val="00842945"/>
    <w:rsid w:val="00843325"/>
    <w:rsid w:val="0084384B"/>
    <w:rsid w:val="0084384E"/>
    <w:rsid w:val="00843BEA"/>
    <w:rsid w:val="00843F8A"/>
    <w:rsid w:val="00844674"/>
    <w:rsid w:val="00844675"/>
    <w:rsid w:val="00844AD0"/>
    <w:rsid w:val="00844E0B"/>
    <w:rsid w:val="00845290"/>
    <w:rsid w:val="0084558D"/>
    <w:rsid w:val="00845E41"/>
    <w:rsid w:val="008460B4"/>
    <w:rsid w:val="0084653C"/>
    <w:rsid w:val="00846B57"/>
    <w:rsid w:val="00846C4E"/>
    <w:rsid w:val="0084704D"/>
    <w:rsid w:val="00847BCB"/>
    <w:rsid w:val="008500D1"/>
    <w:rsid w:val="0085013C"/>
    <w:rsid w:val="00850572"/>
    <w:rsid w:val="008507D0"/>
    <w:rsid w:val="008508D1"/>
    <w:rsid w:val="00850C22"/>
    <w:rsid w:val="00850DB8"/>
    <w:rsid w:val="00851600"/>
    <w:rsid w:val="008516FC"/>
    <w:rsid w:val="0085182D"/>
    <w:rsid w:val="008519D7"/>
    <w:rsid w:val="00851F82"/>
    <w:rsid w:val="00851FA2"/>
    <w:rsid w:val="008520D1"/>
    <w:rsid w:val="0085223B"/>
    <w:rsid w:val="0085246E"/>
    <w:rsid w:val="008524D3"/>
    <w:rsid w:val="008527F0"/>
    <w:rsid w:val="00852899"/>
    <w:rsid w:val="008528A5"/>
    <w:rsid w:val="00852A20"/>
    <w:rsid w:val="00852CE0"/>
    <w:rsid w:val="00852EA2"/>
    <w:rsid w:val="00852F52"/>
    <w:rsid w:val="008539C7"/>
    <w:rsid w:val="00853D7A"/>
    <w:rsid w:val="00853D92"/>
    <w:rsid w:val="008540CE"/>
    <w:rsid w:val="0085410F"/>
    <w:rsid w:val="00854222"/>
    <w:rsid w:val="00854705"/>
    <w:rsid w:val="00854A69"/>
    <w:rsid w:val="00854EBF"/>
    <w:rsid w:val="008551EC"/>
    <w:rsid w:val="008552B5"/>
    <w:rsid w:val="00855E20"/>
    <w:rsid w:val="00855ECB"/>
    <w:rsid w:val="00856080"/>
    <w:rsid w:val="008565A6"/>
    <w:rsid w:val="00856A30"/>
    <w:rsid w:val="00856A9B"/>
    <w:rsid w:val="008574EC"/>
    <w:rsid w:val="00857B51"/>
    <w:rsid w:val="008601C4"/>
    <w:rsid w:val="0086048E"/>
    <w:rsid w:val="008604CD"/>
    <w:rsid w:val="008606CA"/>
    <w:rsid w:val="00860C85"/>
    <w:rsid w:val="00860D1B"/>
    <w:rsid w:val="00860D60"/>
    <w:rsid w:val="00860DBF"/>
    <w:rsid w:val="00860DFB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3D5B"/>
    <w:rsid w:val="00864398"/>
    <w:rsid w:val="00864A9C"/>
    <w:rsid w:val="00864B32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5FBC"/>
    <w:rsid w:val="00866EC3"/>
    <w:rsid w:val="0086707D"/>
    <w:rsid w:val="008673F4"/>
    <w:rsid w:val="00867437"/>
    <w:rsid w:val="00867C9C"/>
    <w:rsid w:val="00867E05"/>
    <w:rsid w:val="0087035A"/>
    <w:rsid w:val="00870383"/>
    <w:rsid w:val="0087068F"/>
    <w:rsid w:val="00870CA4"/>
    <w:rsid w:val="00870F5D"/>
    <w:rsid w:val="00870FF4"/>
    <w:rsid w:val="0087112D"/>
    <w:rsid w:val="0087164E"/>
    <w:rsid w:val="00871928"/>
    <w:rsid w:val="00871D1C"/>
    <w:rsid w:val="00871D3C"/>
    <w:rsid w:val="00871DC9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676"/>
    <w:rsid w:val="0087579B"/>
    <w:rsid w:val="00875B4E"/>
    <w:rsid w:val="00875E62"/>
    <w:rsid w:val="0087673D"/>
    <w:rsid w:val="008768F9"/>
    <w:rsid w:val="00876C8F"/>
    <w:rsid w:val="00876CB6"/>
    <w:rsid w:val="00876CFF"/>
    <w:rsid w:val="00876D2E"/>
    <w:rsid w:val="00876DA6"/>
    <w:rsid w:val="00876E8A"/>
    <w:rsid w:val="00877065"/>
    <w:rsid w:val="008773C5"/>
    <w:rsid w:val="008779B0"/>
    <w:rsid w:val="00877F72"/>
    <w:rsid w:val="00877F92"/>
    <w:rsid w:val="0088086D"/>
    <w:rsid w:val="00880DAE"/>
    <w:rsid w:val="0088108F"/>
    <w:rsid w:val="008810EC"/>
    <w:rsid w:val="0088113B"/>
    <w:rsid w:val="00881183"/>
    <w:rsid w:val="008812DA"/>
    <w:rsid w:val="0088158A"/>
    <w:rsid w:val="00881923"/>
    <w:rsid w:val="00881EF3"/>
    <w:rsid w:val="00882310"/>
    <w:rsid w:val="0088267B"/>
    <w:rsid w:val="008826B9"/>
    <w:rsid w:val="00882C71"/>
    <w:rsid w:val="00882F11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3E2"/>
    <w:rsid w:val="00886539"/>
    <w:rsid w:val="00886585"/>
    <w:rsid w:val="00886A6D"/>
    <w:rsid w:val="00886C06"/>
    <w:rsid w:val="00886D70"/>
    <w:rsid w:val="00886E23"/>
    <w:rsid w:val="008871D3"/>
    <w:rsid w:val="0088740B"/>
    <w:rsid w:val="00887447"/>
    <w:rsid w:val="00887808"/>
    <w:rsid w:val="00887A43"/>
    <w:rsid w:val="00887B27"/>
    <w:rsid w:val="00887D09"/>
    <w:rsid w:val="00887D72"/>
    <w:rsid w:val="0089008D"/>
    <w:rsid w:val="008902DA"/>
    <w:rsid w:val="008903D2"/>
    <w:rsid w:val="008903D8"/>
    <w:rsid w:val="008905AD"/>
    <w:rsid w:val="00890631"/>
    <w:rsid w:val="00890729"/>
    <w:rsid w:val="00890B21"/>
    <w:rsid w:val="00890DDE"/>
    <w:rsid w:val="00891607"/>
    <w:rsid w:val="00891A53"/>
    <w:rsid w:val="00891ACE"/>
    <w:rsid w:val="00891C11"/>
    <w:rsid w:val="00891D99"/>
    <w:rsid w:val="00892119"/>
    <w:rsid w:val="00892314"/>
    <w:rsid w:val="00892677"/>
    <w:rsid w:val="00893060"/>
    <w:rsid w:val="00893333"/>
    <w:rsid w:val="008936E9"/>
    <w:rsid w:val="00893880"/>
    <w:rsid w:val="00893BE1"/>
    <w:rsid w:val="00893C51"/>
    <w:rsid w:val="00893E52"/>
    <w:rsid w:val="00893F39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96E"/>
    <w:rsid w:val="00897A82"/>
    <w:rsid w:val="008A094E"/>
    <w:rsid w:val="008A0C69"/>
    <w:rsid w:val="008A1E00"/>
    <w:rsid w:val="008A2127"/>
    <w:rsid w:val="008A2395"/>
    <w:rsid w:val="008A273D"/>
    <w:rsid w:val="008A29FC"/>
    <w:rsid w:val="008A2B35"/>
    <w:rsid w:val="008A2C85"/>
    <w:rsid w:val="008A2D90"/>
    <w:rsid w:val="008A2EA0"/>
    <w:rsid w:val="008A3202"/>
    <w:rsid w:val="008A3275"/>
    <w:rsid w:val="008A3324"/>
    <w:rsid w:val="008A3424"/>
    <w:rsid w:val="008A3690"/>
    <w:rsid w:val="008A40AA"/>
    <w:rsid w:val="008A452F"/>
    <w:rsid w:val="008A46F7"/>
    <w:rsid w:val="008A51B8"/>
    <w:rsid w:val="008A56C5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3DD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0D4"/>
    <w:rsid w:val="008B1D83"/>
    <w:rsid w:val="008B2428"/>
    <w:rsid w:val="008B2699"/>
    <w:rsid w:val="008B2B8F"/>
    <w:rsid w:val="008B2BFD"/>
    <w:rsid w:val="008B3034"/>
    <w:rsid w:val="008B3420"/>
    <w:rsid w:val="008B35AD"/>
    <w:rsid w:val="008B36A4"/>
    <w:rsid w:val="008B4269"/>
    <w:rsid w:val="008B4296"/>
    <w:rsid w:val="008B468A"/>
    <w:rsid w:val="008B487E"/>
    <w:rsid w:val="008B4A01"/>
    <w:rsid w:val="008B4A6E"/>
    <w:rsid w:val="008B4A9C"/>
    <w:rsid w:val="008B515C"/>
    <w:rsid w:val="008B53C5"/>
    <w:rsid w:val="008B5450"/>
    <w:rsid w:val="008B556F"/>
    <w:rsid w:val="008B5BB6"/>
    <w:rsid w:val="008B5D5C"/>
    <w:rsid w:val="008B616E"/>
    <w:rsid w:val="008B63F9"/>
    <w:rsid w:val="008B657F"/>
    <w:rsid w:val="008B680B"/>
    <w:rsid w:val="008B6BC4"/>
    <w:rsid w:val="008B6ED7"/>
    <w:rsid w:val="008B6F66"/>
    <w:rsid w:val="008B7250"/>
    <w:rsid w:val="008B7338"/>
    <w:rsid w:val="008B7373"/>
    <w:rsid w:val="008B748E"/>
    <w:rsid w:val="008B74FA"/>
    <w:rsid w:val="008B7500"/>
    <w:rsid w:val="008B764D"/>
    <w:rsid w:val="008B7D9D"/>
    <w:rsid w:val="008B7F32"/>
    <w:rsid w:val="008C02D6"/>
    <w:rsid w:val="008C05AC"/>
    <w:rsid w:val="008C060C"/>
    <w:rsid w:val="008C062D"/>
    <w:rsid w:val="008C0E00"/>
    <w:rsid w:val="008C116D"/>
    <w:rsid w:val="008C16D1"/>
    <w:rsid w:val="008C222F"/>
    <w:rsid w:val="008C246A"/>
    <w:rsid w:val="008C24A6"/>
    <w:rsid w:val="008C2661"/>
    <w:rsid w:val="008C28AC"/>
    <w:rsid w:val="008C3020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8A2"/>
    <w:rsid w:val="008C4B1F"/>
    <w:rsid w:val="008C4B56"/>
    <w:rsid w:val="008C4DD2"/>
    <w:rsid w:val="008C4DE7"/>
    <w:rsid w:val="008C528A"/>
    <w:rsid w:val="008C554A"/>
    <w:rsid w:val="008C5648"/>
    <w:rsid w:val="008C5C9A"/>
    <w:rsid w:val="008C5D03"/>
    <w:rsid w:val="008C5E19"/>
    <w:rsid w:val="008C5E30"/>
    <w:rsid w:val="008C5F33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45"/>
    <w:rsid w:val="008C76CC"/>
    <w:rsid w:val="008C77A6"/>
    <w:rsid w:val="008C79AD"/>
    <w:rsid w:val="008C7E51"/>
    <w:rsid w:val="008C7F71"/>
    <w:rsid w:val="008D00F3"/>
    <w:rsid w:val="008D04E1"/>
    <w:rsid w:val="008D055E"/>
    <w:rsid w:val="008D0881"/>
    <w:rsid w:val="008D08E6"/>
    <w:rsid w:val="008D0B4F"/>
    <w:rsid w:val="008D0E33"/>
    <w:rsid w:val="008D0E52"/>
    <w:rsid w:val="008D1007"/>
    <w:rsid w:val="008D12B2"/>
    <w:rsid w:val="008D165C"/>
    <w:rsid w:val="008D1AB3"/>
    <w:rsid w:val="008D1AFD"/>
    <w:rsid w:val="008D1D93"/>
    <w:rsid w:val="008D1E3F"/>
    <w:rsid w:val="008D228E"/>
    <w:rsid w:val="008D25A3"/>
    <w:rsid w:val="008D29E5"/>
    <w:rsid w:val="008D2EA0"/>
    <w:rsid w:val="008D319C"/>
    <w:rsid w:val="008D3575"/>
    <w:rsid w:val="008D360D"/>
    <w:rsid w:val="008D3807"/>
    <w:rsid w:val="008D3A21"/>
    <w:rsid w:val="008D3A44"/>
    <w:rsid w:val="008D3CA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DCB"/>
    <w:rsid w:val="008D4FFB"/>
    <w:rsid w:val="008D5023"/>
    <w:rsid w:val="008D519B"/>
    <w:rsid w:val="008D524C"/>
    <w:rsid w:val="008D6143"/>
    <w:rsid w:val="008D6E45"/>
    <w:rsid w:val="008D7450"/>
    <w:rsid w:val="008D7472"/>
    <w:rsid w:val="008D78C3"/>
    <w:rsid w:val="008D7CB4"/>
    <w:rsid w:val="008D7D2A"/>
    <w:rsid w:val="008D7E29"/>
    <w:rsid w:val="008D7F31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27B7"/>
    <w:rsid w:val="008E32AD"/>
    <w:rsid w:val="008E3318"/>
    <w:rsid w:val="008E3C45"/>
    <w:rsid w:val="008E3CE2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9FF"/>
    <w:rsid w:val="008E6EB5"/>
    <w:rsid w:val="008E6F33"/>
    <w:rsid w:val="008E6FA4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AF7"/>
    <w:rsid w:val="008F0EF2"/>
    <w:rsid w:val="008F133A"/>
    <w:rsid w:val="008F17B0"/>
    <w:rsid w:val="008F17E5"/>
    <w:rsid w:val="008F181C"/>
    <w:rsid w:val="008F1C18"/>
    <w:rsid w:val="008F204B"/>
    <w:rsid w:val="008F20BE"/>
    <w:rsid w:val="008F2256"/>
    <w:rsid w:val="008F22C4"/>
    <w:rsid w:val="008F29E4"/>
    <w:rsid w:val="008F2C96"/>
    <w:rsid w:val="008F2E1B"/>
    <w:rsid w:val="008F3335"/>
    <w:rsid w:val="008F33B2"/>
    <w:rsid w:val="008F349E"/>
    <w:rsid w:val="008F34EA"/>
    <w:rsid w:val="008F364B"/>
    <w:rsid w:val="008F3B1D"/>
    <w:rsid w:val="008F3D97"/>
    <w:rsid w:val="008F40C7"/>
    <w:rsid w:val="008F4100"/>
    <w:rsid w:val="008F417D"/>
    <w:rsid w:val="008F42CF"/>
    <w:rsid w:val="008F4325"/>
    <w:rsid w:val="008F434E"/>
    <w:rsid w:val="008F4844"/>
    <w:rsid w:val="008F4A89"/>
    <w:rsid w:val="008F4BA3"/>
    <w:rsid w:val="008F4D60"/>
    <w:rsid w:val="008F4E12"/>
    <w:rsid w:val="008F4FC1"/>
    <w:rsid w:val="008F52DF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6C2F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57E"/>
    <w:rsid w:val="009016B0"/>
    <w:rsid w:val="009017AF"/>
    <w:rsid w:val="00901877"/>
    <w:rsid w:val="00901976"/>
    <w:rsid w:val="00901AD8"/>
    <w:rsid w:val="00901B99"/>
    <w:rsid w:val="00902128"/>
    <w:rsid w:val="009026DC"/>
    <w:rsid w:val="00902F0C"/>
    <w:rsid w:val="00903031"/>
    <w:rsid w:val="00903513"/>
    <w:rsid w:val="009038EE"/>
    <w:rsid w:val="00903B37"/>
    <w:rsid w:val="00904EC1"/>
    <w:rsid w:val="00905395"/>
    <w:rsid w:val="009055A8"/>
    <w:rsid w:val="009055EE"/>
    <w:rsid w:val="009057EB"/>
    <w:rsid w:val="00905E4A"/>
    <w:rsid w:val="0090669E"/>
    <w:rsid w:val="00907596"/>
    <w:rsid w:val="009077DC"/>
    <w:rsid w:val="00907BC5"/>
    <w:rsid w:val="00907F68"/>
    <w:rsid w:val="0091002C"/>
    <w:rsid w:val="00910240"/>
    <w:rsid w:val="009102FF"/>
    <w:rsid w:val="0091050C"/>
    <w:rsid w:val="00910C51"/>
    <w:rsid w:val="00910E9B"/>
    <w:rsid w:val="00911312"/>
    <w:rsid w:val="00911521"/>
    <w:rsid w:val="00911773"/>
    <w:rsid w:val="0091212D"/>
    <w:rsid w:val="009124A3"/>
    <w:rsid w:val="009125F8"/>
    <w:rsid w:val="009128E7"/>
    <w:rsid w:val="00912BCC"/>
    <w:rsid w:val="00912C7C"/>
    <w:rsid w:val="00912D0B"/>
    <w:rsid w:val="00913345"/>
    <w:rsid w:val="009146E5"/>
    <w:rsid w:val="00914A21"/>
    <w:rsid w:val="00914CE5"/>
    <w:rsid w:val="00914D2E"/>
    <w:rsid w:val="00914E51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6F88"/>
    <w:rsid w:val="00917304"/>
    <w:rsid w:val="00917A78"/>
    <w:rsid w:val="00917E2F"/>
    <w:rsid w:val="0092005F"/>
    <w:rsid w:val="00920070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3BAF"/>
    <w:rsid w:val="009247D9"/>
    <w:rsid w:val="00924A34"/>
    <w:rsid w:val="009254EA"/>
    <w:rsid w:val="009257BD"/>
    <w:rsid w:val="00925B90"/>
    <w:rsid w:val="00925D9E"/>
    <w:rsid w:val="00925E33"/>
    <w:rsid w:val="00925F26"/>
    <w:rsid w:val="00925FE0"/>
    <w:rsid w:val="009269BD"/>
    <w:rsid w:val="00926C49"/>
    <w:rsid w:val="00927132"/>
    <w:rsid w:val="009271DA"/>
    <w:rsid w:val="0092745A"/>
    <w:rsid w:val="0092748F"/>
    <w:rsid w:val="009277E5"/>
    <w:rsid w:val="00927A33"/>
    <w:rsid w:val="00927A7A"/>
    <w:rsid w:val="00927AA6"/>
    <w:rsid w:val="00927BF4"/>
    <w:rsid w:val="00927DE7"/>
    <w:rsid w:val="009303D4"/>
    <w:rsid w:val="009303F6"/>
    <w:rsid w:val="00930412"/>
    <w:rsid w:val="0093098A"/>
    <w:rsid w:val="00930DF5"/>
    <w:rsid w:val="00930F78"/>
    <w:rsid w:val="0093120B"/>
    <w:rsid w:val="0093131A"/>
    <w:rsid w:val="00931678"/>
    <w:rsid w:val="0093191C"/>
    <w:rsid w:val="00931E07"/>
    <w:rsid w:val="009329AD"/>
    <w:rsid w:val="00933290"/>
    <w:rsid w:val="009332D2"/>
    <w:rsid w:val="0093347E"/>
    <w:rsid w:val="009334A3"/>
    <w:rsid w:val="00933E30"/>
    <w:rsid w:val="00934116"/>
    <w:rsid w:val="00934380"/>
    <w:rsid w:val="009348A8"/>
    <w:rsid w:val="00934A75"/>
    <w:rsid w:val="00935661"/>
    <w:rsid w:val="009358EA"/>
    <w:rsid w:val="009359CD"/>
    <w:rsid w:val="00935E48"/>
    <w:rsid w:val="00936216"/>
    <w:rsid w:val="0093631C"/>
    <w:rsid w:val="00936AB3"/>
    <w:rsid w:val="00936ABE"/>
    <w:rsid w:val="009379D8"/>
    <w:rsid w:val="00937CAB"/>
    <w:rsid w:val="00937EE9"/>
    <w:rsid w:val="009400B9"/>
    <w:rsid w:val="00940178"/>
    <w:rsid w:val="00940A54"/>
    <w:rsid w:val="00940A72"/>
    <w:rsid w:val="00940BED"/>
    <w:rsid w:val="00940FF8"/>
    <w:rsid w:val="00941654"/>
    <w:rsid w:val="0094166A"/>
    <w:rsid w:val="00941965"/>
    <w:rsid w:val="00941AD5"/>
    <w:rsid w:val="00941C05"/>
    <w:rsid w:val="00941D5B"/>
    <w:rsid w:val="00941E1B"/>
    <w:rsid w:val="00942115"/>
    <w:rsid w:val="00942136"/>
    <w:rsid w:val="0094235C"/>
    <w:rsid w:val="00942466"/>
    <w:rsid w:val="00942917"/>
    <w:rsid w:val="00942BBB"/>
    <w:rsid w:val="00942C5F"/>
    <w:rsid w:val="00942C7F"/>
    <w:rsid w:val="00942CAC"/>
    <w:rsid w:val="00942E5D"/>
    <w:rsid w:val="0094352F"/>
    <w:rsid w:val="009437E6"/>
    <w:rsid w:val="009438F8"/>
    <w:rsid w:val="00943CC9"/>
    <w:rsid w:val="00943D54"/>
    <w:rsid w:val="00943EE2"/>
    <w:rsid w:val="00944146"/>
    <w:rsid w:val="00944E42"/>
    <w:rsid w:val="00944FE6"/>
    <w:rsid w:val="00945012"/>
    <w:rsid w:val="009451E1"/>
    <w:rsid w:val="00945343"/>
    <w:rsid w:val="009456BA"/>
    <w:rsid w:val="00945838"/>
    <w:rsid w:val="009459B6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E88"/>
    <w:rsid w:val="00947F90"/>
    <w:rsid w:val="009501EC"/>
    <w:rsid w:val="009503B4"/>
    <w:rsid w:val="009505B4"/>
    <w:rsid w:val="00950F25"/>
    <w:rsid w:val="00951A3B"/>
    <w:rsid w:val="00951EF9"/>
    <w:rsid w:val="00951FD1"/>
    <w:rsid w:val="00952481"/>
    <w:rsid w:val="009525AA"/>
    <w:rsid w:val="00952ACA"/>
    <w:rsid w:val="00953022"/>
    <w:rsid w:val="00953B98"/>
    <w:rsid w:val="00953EB2"/>
    <w:rsid w:val="009541CB"/>
    <w:rsid w:val="009546EA"/>
    <w:rsid w:val="009546FB"/>
    <w:rsid w:val="0095495C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57F9A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796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807"/>
    <w:rsid w:val="00965E90"/>
    <w:rsid w:val="00966292"/>
    <w:rsid w:val="0096657F"/>
    <w:rsid w:val="00966746"/>
    <w:rsid w:val="00966A25"/>
    <w:rsid w:val="00966A49"/>
    <w:rsid w:val="00966A6D"/>
    <w:rsid w:val="00966C72"/>
    <w:rsid w:val="00966E6C"/>
    <w:rsid w:val="009674CC"/>
    <w:rsid w:val="00967550"/>
    <w:rsid w:val="0096755F"/>
    <w:rsid w:val="0096759F"/>
    <w:rsid w:val="009679E7"/>
    <w:rsid w:val="00967AB9"/>
    <w:rsid w:val="00967B83"/>
    <w:rsid w:val="00967E51"/>
    <w:rsid w:val="009701B6"/>
    <w:rsid w:val="00970256"/>
    <w:rsid w:val="00970997"/>
    <w:rsid w:val="00970A3D"/>
    <w:rsid w:val="00970EA2"/>
    <w:rsid w:val="0097137B"/>
    <w:rsid w:val="009719A9"/>
    <w:rsid w:val="00971CFD"/>
    <w:rsid w:val="00971E02"/>
    <w:rsid w:val="009722E5"/>
    <w:rsid w:val="009722FF"/>
    <w:rsid w:val="00972602"/>
    <w:rsid w:val="00972BD8"/>
    <w:rsid w:val="00972FA3"/>
    <w:rsid w:val="00972FFB"/>
    <w:rsid w:val="00973D88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1EF"/>
    <w:rsid w:val="00976439"/>
    <w:rsid w:val="0097667C"/>
    <w:rsid w:val="009767F4"/>
    <w:rsid w:val="00976D4C"/>
    <w:rsid w:val="00976DB6"/>
    <w:rsid w:val="00976EFB"/>
    <w:rsid w:val="00977058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808"/>
    <w:rsid w:val="0098193D"/>
    <w:rsid w:val="00981AC8"/>
    <w:rsid w:val="00981D3A"/>
    <w:rsid w:val="00981E23"/>
    <w:rsid w:val="00981ED3"/>
    <w:rsid w:val="00981F60"/>
    <w:rsid w:val="0098265C"/>
    <w:rsid w:val="00982A53"/>
    <w:rsid w:val="00982D3B"/>
    <w:rsid w:val="009836B6"/>
    <w:rsid w:val="00983968"/>
    <w:rsid w:val="00983F0E"/>
    <w:rsid w:val="00984084"/>
    <w:rsid w:val="00984621"/>
    <w:rsid w:val="00984ACE"/>
    <w:rsid w:val="00984E92"/>
    <w:rsid w:val="0098502D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6B71"/>
    <w:rsid w:val="00986F6E"/>
    <w:rsid w:val="00987524"/>
    <w:rsid w:val="00987854"/>
    <w:rsid w:val="00987C36"/>
    <w:rsid w:val="00987CF2"/>
    <w:rsid w:val="00987FC7"/>
    <w:rsid w:val="009909ED"/>
    <w:rsid w:val="00990CAA"/>
    <w:rsid w:val="00990D68"/>
    <w:rsid w:val="00990E00"/>
    <w:rsid w:val="00990E97"/>
    <w:rsid w:val="00991020"/>
    <w:rsid w:val="00991053"/>
    <w:rsid w:val="009910CA"/>
    <w:rsid w:val="009912F9"/>
    <w:rsid w:val="009914A9"/>
    <w:rsid w:val="009919BD"/>
    <w:rsid w:val="00991B58"/>
    <w:rsid w:val="00991BC7"/>
    <w:rsid w:val="009922D0"/>
    <w:rsid w:val="009922EE"/>
    <w:rsid w:val="00992439"/>
    <w:rsid w:val="00992496"/>
    <w:rsid w:val="009924D9"/>
    <w:rsid w:val="009928AC"/>
    <w:rsid w:val="009930E5"/>
    <w:rsid w:val="00993124"/>
    <w:rsid w:val="00993285"/>
    <w:rsid w:val="009934E4"/>
    <w:rsid w:val="00993E51"/>
    <w:rsid w:val="0099425A"/>
    <w:rsid w:val="0099428A"/>
    <w:rsid w:val="00994502"/>
    <w:rsid w:val="00994677"/>
    <w:rsid w:val="009947CD"/>
    <w:rsid w:val="00994B49"/>
    <w:rsid w:val="00994CB3"/>
    <w:rsid w:val="0099544E"/>
    <w:rsid w:val="009955EF"/>
    <w:rsid w:val="0099573C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B50"/>
    <w:rsid w:val="00996C18"/>
    <w:rsid w:val="00996CA4"/>
    <w:rsid w:val="00996D15"/>
    <w:rsid w:val="00996F1F"/>
    <w:rsid w:val="009970E9"/>
    <w:rsid w:val="00997558"/>
    <w:rsid w:val="00997C05"/>
    <w:rsid w:val="00997C46"/>
    <w:rsid w:val="009A0164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1EC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BE9"/>
    <w:rsid w:val="009A5C0B"/>
    <w:rsid w:val="009A5C80"/>
    <w:rsid w:val="009A5E65"/>
    <w:rsid w:val="009A5FB8"/>
    <w:rsid w:val="009A60FB"/>
    <w:rsid w:val="009A623A"/>
    <w:rsid w:val="009A62EC"/>
    <w:rsid w:val="009A63FB"/>
    <w:rsid w:val="009A645E"/>
    <w:rsid w:val="009A665F"/>
    <w:rsid w:val="009A6B57"/>
    <w:rsid w:val="009A6E1B"/>
    <w:rsid w:val="009A722B"/>
    <w:rsid w:val="009A7A42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DA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4E6D"/>
    <w:rsid w:val="009B5505"/>
    <w:rsid w:val="009B5B8A"/>
    <w:rsid w:val="009B5E46"/>
    <w:rsid w:val="009B5F0B"/>
    <w:rsid w:val="009B6134"/>
    <w:rsid w:val="009B639E"/>
    <w:rsid w:val="009B6852"/>
    <w:rsid w:val="009B709E"/>
    <w:rsid w:val="009B7139"/>
    <w:rsid w:val="009B75F0"/>
    <w:rsid w:val="009B7740"/>
    <w:rsid w:val="009B7F5E"/>
    <w:rsid w:val="009C01E3"/>
    <w:rsid w:val="009C01F8"/>
    <w:rsid w:val="009C0287"/>
    <w:rsid w:val="009C0431"/>
    <w:rsid w:val="009C05A8"/>
    <w:rsid w:val="009C074F"/>
    <w:rsid w:val="009C0A58"/>
    <w:rsid w:val="009C0A88"/>
    <w:rsid w:val="009C0DE3"/>
    <w:rsid w:val="009C0F94"/>
    <w:rsid w:val="009C128D"/>
    <w:rsid w:val="009C1294"/>
    <w:rsid w:val="009C163E"/>
    <w:rsid w:val="009C166C"/>
    <w:rsid w:val="009C1B0A"/>
    <w:rsid w:val="009C1B5B"/>
    <w:rsid w:val="009C1DED"/>
    <w:rsid w:val="009C1F80"/>
    <w:rsid w:val="009C2015"/>
    <w:rsid w:val="009C2054"/>
    <w:rsid w:val="009C2212"/>
    <w:rsid w:val="009C28C8"/>
    <w:rsid w:val="009C2AFA"/>
    <w:rsid w:val="009C2E80"/>
    <w:rsid w:val="009C2EDF"/>
    <w:rsid w:val="009C31FB"/>
    <w:rsid w:val="009C338C"/>
    <w:rsid w:val="009C3BC4"/>
    <w:rsid w:val="009C3C21"/>
    <w:rsid w:val="009C3E6C"/>
    <w:rsid w:val="009C40FC"/>
    <w:rsid w:val="009C41AC"/>
    <w:rsid w:val="009C4555"/>
    <w:rsid w:val="009C491B"/>
    <w:rsid w:val="009C4E40"/>
    <w:rsid w:val="009C4F85"/>
    <w:rsid w:val="009C50AD"/>
    <w:rsid w:val="009C537E"/>
    <w:rsid w:val="009C5652"/>
    <w:rsid w:val="009C565D"/>
    <w:rsid w:val="009C631D"/>
    <w:rsid w:val="009C6381"/>
    <w:rsid w:val="009C647D"/>
    <w:rsid w:val="009C65B8"/>
    <w:rsid w:val="009C68B8"/>
    <w:rsid w:val="009C6AEA"/>
    <w:rsid w:val="009C6E4D"/>
    <w:rsid w:val="009C6E56"/>
    <w:rsid w:val="009C6EF8"/>
    <w:rsid w:val="009C7016"/>
    <w:rsid w:val="009C7B7D"/>
    <w:rsid w:val="009C7D95"/>
    <w:rsid w:val="009D00DF"/>
    <w:rsid w:val="009D0530"/>
    <w:rsid w:val="009D05AD"/>
    <w:rsid w:val="009D07B3"/>
    <w:rsid w:val="009D0B24"/>
    <w:rsid w:val="009D0CF6"/>
    <w:rsid w:val="009D10B9"/>
    <w:rsid w:val="009D182A"/>
    <w:rsid w:val="009D1A7C"/>
    <w:rsid w:val="009D2697"/>
    <w:rsid w:val="009D28E6"/>
    <w:rsid w:val="009D2F46"/>
    <w:rsid w:val="009D3287"/>
    <w:rsid w:val="009D3357"/>
    <w:rsid w:val="009D33DE"/>
    <w:rsid w:val="009D3C5F"/>
    <w:rsid w:val="009D3D8B"/>
    <w:rsid w:val="009D3EE9"/>
    <w:rsid w:val="009D3F47"/>
    <w:rsid w:val="009D40A5"/>
    <w:rsid w:val="009D40BB"/>
    <w:rsid w:val="009D425D"/>
    <w:rsid w:val="009D463B"/>
    <w:rsid w:val="009D4708"/>
    <w:rsid w:val="009D47C0"/>
    <w:rsid w:val="009D4853"/>
    <w:rsid w:val="009D4867"/>
    <w:rsid w:val="009D48B4"/>
    <w:rsid w:val="009D4B1D"/>
    <w:rsid w:val="009D4DEE"/>
    <w:rsid w:val="009D5503"/>
    <w:rsid w:val="009D56F4"/>
    <w:rsid w:val="009D5977"/>
    <w:rsid w:val="009D5B23"/>
    <w:rsid w:val="009D5C20"/>
    <w:rsid w:val="009D622C"/>
    <w:rsid w:val="009D6694"/>
    <w:rsid w:val="009D67B4"/>
    <w:rsid w:val="009D6842"/>
    <w:rsid w:val="009D697F"/>
    <w:rsid w:val="009D6C5C"/>
    <w:rsid w:val="009D7F16"/>
    <w:rsid w:val="009E003E"/>
    <w:rsid w:val="009E00A0"/>
    <w:rsid w:val="009E01D7"/>
    <w:rsid w:val="009E0509"/>
    <w:rsid w:val="009E0754"/>
    <w:rsid w:val="009E11A7"/>
    <w:rsid w:val="009E17CF"/>
    <w:rsid w:val="009E190A"/>
    <w:rsid w:val="009E1B16"/>
    <w:rsid w:val="009E1C06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4FC7"/>
    <w:rsid w:val="009E5398"/>
    <w:rsid w:val="009E582B"/>
    <w:rsid w:val="009E5AB0"/>
    <w:rsid w:val="009E5AB1"/>
    <w:rsid w:val="009E5BBE"/>
    <w:rsid w:val="009E5E6D"/>
    <w:rsid w:val="009E5EC9"/>
    <w:rsid w:val="009E604C"/>
    <w:rsid w:val="009E6462"/>
    <w:rsid w:val="009E672E"/>
    <w:rsid w:val="009E67BF"/>
    <w:rsid w:val="009E6AFE"/>
    <w:rsid w:val="009E6FAB"/>
    <w:rsid w:val="009E7906"/>
    <w:rsid w:val="009F04DA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AC0"/>
    <w:rsid w:val="009F2B3E"/>
    <w:rsid w:val="009F2D55"/>
    <w:rsid w:val="009F2E50"/>
    <w:rsid w:val="009F360E"/>
    <w:rsid w:val="009F3840"/>
    <w:rsid w:val="009F3B2C"/>
    <w:rsid w:val="009F478E"/>
    <w:rsid w:val="009F4984"/>
    <w:rsid w:val="009F4E3B"/>
    <w:rsid w:val="009F5680"/>
    <w:rsid w:val="009F57D8"/>
    <w:rsid w:val="009F5845"/>
    <w:rsid w:val="009F5A37"/>
    <w:rsid w:val="009F5E68"/>
    <w:rsid w:val="009F5FA4"/>
    <w:rsid w:val="009F606D"/>
    <w:rsid w:val="009F60BA"/>
    <w:rsid w:val="009F6260"/>
    <w:rsid w:val="009F65F5"/>
    <w:rsid w:val="009F66FA"/>
    <w:rsid w:val="009F6A40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0C19"/>
    <w:rsid w:val="00A00ECF"/>
    <w:rsid w:val="00A01432"/>
    <w:rsid w:val="00A019E0"/>
    <w:rsid w:val="00A01B9E"/>
    <w:rsid w:val="00A025F6"/>
    <w:rsid w:val="00A027FC"/>
    <w:rsid w:val="00A02D80"/>
    <w:rsid w:val="00A02E6D"/>
    <w:rsid w:val="00A03418"/>
    <w:rsid w:val="00A03477"/>
    <w:rsid w:val="00A03678"/>
    <w:rsid w:val="00A036A7"/>
    <w:rsid w:val="00A0378D"/>
    <w:rsid w:val="00A037DF"/>
    <w:rsid w:val="00A03D62"/>
    <w:rsid w:val="00A03F94"/>
    <w:rsid w:val="00A04266"/>
    <w:rsid w:val="00A046AF"/>
    <w:rsid w:val="00A048CE"/>
    <w:rsid w:val="00A04A7D"/>
    <w:rsid w:val="00A051D6"/>
    <w:rsid w:val="00A0553B"/>
    <w:rsid w:val="00A05955"/>
    <w:rsid w:val="00A05CA6"/>
    <w:rsid w:val="00A05F52"/>
    <w:rsid w:val="00A06266"/>
    <w:rsid w:val="00A0662B"/>
    <w:rsid w:val="00A066A6"/>
    <w:rsid w:val="00A0678B"/>
    <w:rsid w:val="00A0685A"/>
    <w:rsid w:val="00A068A1"/>
    <w:rsid w:val="00A06B0C"/>
    <w:rsid w:val="00A06C71"/>
    <w:rsid w:val="00A06CDE"/>
    <w:rsid w:val="00A06EC7"/>
    <w:rsid w:val="00A07616"/>
    <w:rsid w:val="00A07653"/>
    <w:rsid w:val="00A079F4"/>
    <w:rsid w:val="00A07BF1"/>
    <w:rsid w:val="00A106A7"/>
    <w:rsid w:val="00A1078B"/>
    <w:rsid w:val="00A10850"/>
    <w:rsid w:val="00A10857"/>
    <w:rsid w:val="00A1099B"/>
    <w:rsid w:val="00A10DD0"/>
    <w:rsid w:val="00A11209"/>
    <w:rsid w:val="00A11230"/>
    <w:rsid w:val="00A11273"/>
    <w:rsid w:val="00A113EF"/>
    <w:rsid w:val="00A1185E"/>
    <w:rsid w:val="00A118AE"/>
    <w:rsid w:val="00A118D2"/>
    <w:rsid w:val="00A11B3C"/>
    <w:rsid w:val="00A11F83"/>
    <w:rsid w:val="00A12573"/>
    <w:rsid w:val="00A128D6"/>
    <w:rsid w:val="00A12C04"/>
    <w:rsid w:val="00A12C5D"/>
    <w:rsid w:val="00A1304D"/>
    <w:rsid w:val="00A13182"/>
    <w:rsid w:val="00A13B2B"/>
    <w:rsid w:val="00A1435E"/>
    <w:rsid w:val="00A14594"/>
    <w:rsid w:val="00A145CE"/>
    <w:rsid w:val="00A145F8"/>
    <w:rsid w:val="00A14875"/>
    <w:rsid w:val="00A14991"/>
    <w:rsid w:val="00A14A6D"/>
    <w:rsid w:val="00A14AE0"/>
    <w:rsid w:val="00A14AE2"/>
    <w:rsid w:val="00A14D43"/>
    <w:rsid w:val="00A14D52"/>
    <w:rsid w:val="00A15599"/>
    <w:rsid w:val="00A1573D"/>
    <w:rsid w:val="00A160EC"/>
    <w:rsid w:val="00A16329"/>
    <w:rsid w:val="00A16345"/>
    <w:rsid w:val="00A1642C"/>
    <w:rsid w:val="00A16C11"/>
    <w:rsid w:val="00A16DB1"/>
    <w:rsid w:val="00A17078"/>
    <w:rsid w:val="00A20528"/>
    <w:rsid w:val="00A2060D"/>
    <w:rsid w:val="00A20B21"/>
    <w:rsid w:val="00A20E12"/>
    <w:rsid w:val="00A20E4F"/>
    <w:rsid w:val="00A20E5F"/>
    <w:rsid w:val="00A21090"/>
    <w:rsid w:val="00A215E3"/>
    <w:rsid w:val="00A2160A"/>
    <w:rsid w:val="00A2166A"/>
    <w:rsid w:val="00A21A97"/>
    <w:rsid w:val="00A220FB"/>
    <w:rsid w:val="00A221EB"/>
    <w:rsid w:val="00A223B1"/>
    <w:rsid w:val="00A225CC"/>
    <w:rsid w:val="00A2275D"/>
    <w:rsid w:val="00A2334C"/>
    <w:rsid w:val="00A2339F"/>
    <w:rsid w:val="00A237CD"/>
    <w:rsid w:val="00A23A96"/>
    <w:rsid w:val="00A23B48"/>
    <w:rsid w:val="00A23D8C"/>
    <w:rsid w:val="00A23F2E"/>
    <w:rsid w:val="00A23F34"/>
    <w:rsid w:val="00A246AA"/>
    <w:rsid w:val="00A24746"/>
    <w:rsid w:val="00A249E0"/>
    <w:rsid w:val="00A24D4A"/>
    <w:rsid w:val="00A24DFC"/>
    <w:rsid w:val="00A24F21"/>
    <w:rsid w:val="00A25057"/>
    <w:rsid w:val="00A25225"/>
    <w:rsid w:val="00A25479"/>
    <w:rsid w:val="00A25854"/>
    <w:rsid w:val="00A25B82"/>
    <w:rsid w:val="00A25C63"/>
    <w:rsid w:val="00A25E8F"/>
    <w:rsid w:val="00A26140"/>
    <w:rsid w:val="00A262FC"/>
    <w:rsid w:val="00A267AB"/>
    <w:rsid w:val="00A26985"/>
    <w:rsid w:val="00A269BB"/>
    <w:rsid w:val="00A26AB1"/>
    <w:rsid w:val="00A26AD2"/>
    <w:rsid w:val="00A26D34"/>
    <w:rsid w:val="00A26DBB"/>
    <w:rsid w:val="00A26EAC"/>
    <w:rsid w:val="00A27079"/>
    <w:rsid w:val="00A275AE"/>
    <w:rsid w:val="00A27845"/>
    <w:rsid w:val="00A2791C"/>
    <w:rsid w:val="00A279F3"/>
    <w:rsid w:val="00A27D30"/>
    <w:rsid w:val="00A27D33"/>
    <w:rsid w:val="00A27E07"/>
    <w:rsid w:val="00A27E0F"/>
    <w:rsid w:val="00A302E9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744"/>
    <w:rsid w:val="00A3198D"/>
    <w:rsid w:val="00A31B9E"/>
    <w:rsid w:val="00A31CEB"/>
    <w:rsid w:val="00A31FF1"/>
    <w:rsid w:val="00A32033"/>
    <w:rsid w:val="00A321F4"/>
    <w:rsid w:val="00A323C2"/>
    <w:rsid w:val="00A328D8"/>
    <w:rsid w:val="00A32940"/>
    <w:rsid w:val="00A3294F"/>
    <w:rsid w:val="00A33083"/>
    <w:rsid w:val="00A333E8"/>
    <w:rsid w:val="00A33AF7"/>
    <w:rsid w:val="00A3420A"/>
    <w:rsid w:val="00A3432E"/>
    <w:rsid w:val="00A3433C"/>
    <w:rsid w:val="00A34AF9"/>
    <w:rsid w:val="00A353C8"/>
    <w:rsid w:val="00A3542B"/>
    <w:rsid w:val="00A35791"/>
    <w:rsid w:val="00A35C8A"/>
    <w:rsid w:val="00A35D48"/>
    <w:rsid w:val="00A35DB3"/>
    <w:rsid w:val="00A360EA"/>
    <w:rsid w:val="00A3615A"/>
    <w:rsid w:val="00A36512"/>
    <w:rsid w:val="00A36616"/>
    <w:rsid w:val="00A3667D"/>
    <w:rsid w:val="00A3677B"/>
    <w:rsid w:val="00A3690A"/>
    <w:rsid w:val="00A36BA5"/>
    <w:rsid w:val="00A371EC"/>
    <w:rsid w:val="00A37220"/>
    <w:rsid w:val="00A37363"/>
    <w:rsid w:val="00A37A0B"/>
    <w:rsid w:val="00A37BEF"/>
    <w:rsid w:val="00A37CD5"/>
    <w:rsid w:val="00A37F76"/>
    <w:rsid w:val="00A400D6"/>
    <w:rsid w:val="00A403D7"/>
    <w:rsid w:val="00A40A07"/>
    <w:rsid w:val="00A40BD3"/>
    <w:rsid w:val="00A411CA"/>
    <w:rsid w:val="00A4126D"/>
    <w:rsid w:val="00A41A2A"/>
    <w:rsid w:val="00A41A2E"/>
    <w:rsid w:val="00A42374"/>
    <w:rsid w:val="00A42396"/>
    <w:rsid w:val="00A427EA"/>
    <w:rsid w:val="00A429B3"/>
    <w:rsid w:val="00A42B27"/>
    <w:rsid w:val="00A42B57"/>
    <w:rsid w:val="00A42BF9"/>
    <w:rsid w:val="00A433A3"/>
    <w:rsid w:val="00A43519"/>
    <w:rsid w:val="00A4370D"/>
    <w:rsid w:val="00A4377C"/>
    <w:rsid w:val="00A43B18"/>
    <w:rsid w:val="00A43C57"/>
    <w:rsid w:val="00A43D25"/>
    <w:rsid w:val="00A43DFB"/>
    <w:rsid w:val="00A43F33"/>
    <w:rsid w:val="00A44148"/>
    <w:rsid w:val="00A446BA"/>
    <w:rsid w:val="00A44C19"/>
    <w:rsid w:val="00A44E63"/>
    <w:rsid w:val="00A45081"/>
    <w:rsid w:val="00A451F3"/>
    <w:rsid w:val="00A45502"/>
    <w:rsid w:val="00A45A3D"/>
    <w:rsid w:val="00A46471"/>
    <w:rsid w:val="00A465E4"/>
    <w:rsid w:val="00A469DB"/>
    <w:rsid w:val="00A4738C"/>
    <w:rsid w:val="00A475F3"/>
    <w:rsid w:val="00A476CC"/>
    <w:rsid w:val="00A477E9"/>
    <w:rsid w:val="00A478A4"/>
    <w:rsid w:val="00A4790C"/>
    <w:rsid w:val="00A479C4"/>
    <w:rsid w:val="00A50323"/>
    <w:rsid w:val="00A5039C"/>
    <w:rsid w:val="00A5074C"/>
    <w:rsid w:val="00A50948"/>
    <w:rsid w:val="00A50B89"/>
    <w:rsid w:val="00A51365"/>
    <w:rsid w:val="00A513C2"/>
    <w:rsid w:val="00A51940"/>
    <w:rsid w:val="00A51AF6"/>
    <w:rsid w:val="00A521F9"/>
    <w:rsid w:val="00A5264A"/>
    <w:rsid w:val="00A52B55"/>
    <w:rsid w:val="00A5352F"/>
    <w:rsid w:val="00A53D10"/>
    <w:rsid w:val="00A53DD0"/>
    <w:rsid w:val="00A53EE2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5E07"/>
    <w:rsid w:val="00A565F7"/>
    <w:rsid w:val="00A56B06"/>
    <w:rsid w:val="00A56BBF"/>
    <w:rsid w:val="00A56D30"/>
    <w:rsid w:val="00A56FED"/>
    <w:rsid w:val="00A57020"/>
    <w:rsid w:val="00A57DFE"/>
    <w:rsid w:val="00A60434"/>
    <w:rsid w:val="00A6089D"/>
    <w:rsid w:val="00A60A4C"/>
    <w:rsid w:val="00A60AD4"/>
    <w:rsid w:val="00A610DF"/>
    <w:rsid w:val="00A6126A"/>
    <w:rsid w:val="00A61550"/>
    <w:rsid w:val="00A616A5"/>
    <w:rsid w:val="00A617A6"/>
    <w:rsid w:val="00A617AE"/>
    <w:rsid w:val="00A617CA"/>
    <w:rsid w:val="00A61921"/>
    <w:rsid w:val="00A61D7C"/>
    <w:rsid w:val="00A61DAA"/>
    <w:rsid w:val="00A62144"/>
    <w:rsid w:val="00A62978"/>
    <w:rsid w:val="00A62F52"/>
    <w:rsid w:val="00A6327B"/>
    <w:rsid w:val="00A63506"/>
    <w:rsid w:val="00A637A4"/>
    <w:rsid w:val="00A63A55"/>
    <w:rsid w:val="00A63C1D"/>
    <w:rsid w:val="00A63E17"/>
    <w:rsid w:val="00A63E58"/>
    <w:rsid w:val="00A642ED"/>
    <w:rsid w:val="00A645AF"/>
    <w:rsid w:val="00A64602"/>
    <w:rsid w:val="00A64A4E"/>
    <w:rsid w:val="00A65128"/>
    <w:rsid w:val="00A652C3"/>
    <w:rsid w:val="00A65474"/>
    <w:rsid w:val="00A66040"/>
    <w:rsid w:val="00A662C6"/>
    <w:rsid w:val="00A66457"/>
    <w:rsid w:val="00A665D0"/>
    <w:rsid w:val="00A66906"/>
    <w:rsid w:val="00A669C4"/>
    <w:rsid w:val="00A66B87"/>
    <w:rsid w:val="00A66ECD"/>
    <w:rsid w:val="00A67729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36"/>
    <w:rsid w:val="00A71CD4"/>
    <w:rsid w:val="00A71DC4"/>
    <w:rsid w:val="00A72B5E"/>
    <w:rsid w:val="00A72DC6"/>
    <w:rsid w:val="00A72FA3"/>
    <w:rsid w:val="00A72FF8"/>
    <w:rsid w:val="00A73EB0"/>
    <w:rsid w:val="00A740CA"/>
    <w:rsid w:val="00A740E4"/>
    <w:rsid w:val="00A744B9"/>
    <w:rsid w:val="00A74FA8"/>
    <w:rsid w:val="00A75602"/>
    <w:rsid w:val="00A75A52"/>
    <w:rsid w:val="00A76083"/>
    <w:rsid w:val="00A763F9"/>
    <w:rsid w:val="00A769F9"/>
    <w:rsid w:val="00A76C36"/>
    <w:rsid w:val="00A76D53"/>
    <w:rsid w:val="00A7743E"/>
    <w:rsid w:val="00A77887"/>
    <w:rsid w:val="00A77B9D"/>
    <w:rsid w:val="00A77CAC"/>
    <w:rsid w:val="00A801D9"/>
    <w:rsid w:val="00A80368"/>
    <w:rsid w:val="00A80479"/>
    <w:rsid w:val="00A80960"/>
    <w:rsid w:val="00A809E4"/>
    <w:rsid w:val="00A80B62"/>
    <w:rsid w:val="00A80C1E"/>
    <w:rsid w:val="00A80E49"/>
    <w:rsid w:val="00A80EB3"/>
    <w:rsid w:val="00A8142F"/>
    <w:rsid w:val="00A8153C"/>
    <w:rsid w:val="00A815B7"/>
    <w:rsid w:val="00A81742"/>
    <w:rsid w:val="00A81A1B"/>
    <w:rsid w:val="00A82087"/>
    <w:rsid w:val="00A82477"/>
    <w:rsid w:val="00A825B5"/>
    <w:rsid w:val="00A8310A"/>
    <w:rsid w:val="00A83227"/>
    <w:rsid w:val="00A832EE"/>
    <w:rsid w:val="00A835C6"/>
    <w:rsid w:val="00A8360F"/>
    <w:rsid w:val="00A8376D"/>
    <w:rsid w:val="00A83926"/>
    <w:rsid w:val="00A83994"/>
    <w:rsid w:val="00A83ACB"/>
    <w:rsid w:val="00A83FE8"/>
    <w:rsid w:val="00A84516"/>
    <w:rsid w:val="00A847E7"/>
    <w:rsid w:val="00A84AFF"/>
    <w:rsid w:val="00A84BC4"/>
    <w:rsid w:val="00A85403"/>
    <w:rsid w:val="00A857D5"/>
    <w:rsid w:val="00A85994"/>
    <w:rsid w:val="00A85AFE"/>
    <w:rsid w:val="00A85F6A"/>
    <w:rsid w:val="00A8609C"/>
    <w:rsid w:val="00A867B1"/>
    <w:rsid w:val="00A86A25"/>
    <w:rsid w:val="00A86AE6"/>
    <w:rsid w:val="00A86B18"/>
    <w:rsid w:val="00A86C80"/>
    <w:rsid w:val="00A87549"/>
    <w:rsid w:val="00A87744"/>
    <w:rsid w:val="00A87EBE"/>
    <w:rsid w:val="00A90284"/>
    <w:rsid w:val="00A90565"/>
    <w:rsid w:val="00A90828"/>
    <w:rsid w:val="00A90957"/>
    <w:rsid w:val="00A9102E"/>
    <w:rsid w:val="00A912EF"/>
    <w:rsid w:val="00A9160F"/>
    <w:rsid w:val="00A91A0D"/>
    <w:rsid w:val="00A91BB7"/>
    <w:rsid w:val="00A91D0B"/>
    <w:rsid w:val="00A91E4C"/>
    <w:rsid w:val="00A9212F"/>
    <w:rsid w:val="00A92DFF"/>
    <w:rsid w:val="00A93262"/>
    <w:rsid w:val="00A93548"/>
    <w:rsid w:val="00A935A3"/>
    <w:rsid w:val="00A9365D"/>
    <w:rsid w:val="00A937EB"/>
    <w:rsid w:val="00A93DC6"/>
    <w:rsid w:val="00A93ECE"/>
    <w:rsid w:val="00A944C6"/>
    <w:rsid w:val="00A949F3"/>
    <w:rsid w:val="00A94CB2"/>
    <w:rsid w:val="00A94CEE"/>
    <w:rsid w:val="00A954CD"/>
    <w:rsid w:val="00A9561A"/>
    <w:rsid w:val="00A9569D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C22"/>
    <w:rsid w:val="00A97E54"/>
    <w:rsid w:val="00AA0803"/>
    <w:rsid w:val="00AA0A2F"/>
    <w:rsid w:val="00AA131A"/>
    <w:rsid w:val="00AA13B3"/>
    <w:rsid w:val="00AA1714"/>
    <w:rsid w:val="00AA1D50"/>
    <w:rsid w:val="00AA2557"/>
    <w:rsid w:val="00AA26EB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58"/>
    <w:rsid w:val="00AA47A3"/>
    <w:rsid w:val="00AA4830"/>
    <w:rsid w:val="00AA4B95"/>
    <w:rsid w:val="00AA5540"/>
    <w:rsid w:val="00AA5BE3"/>
    <w:rsid w:val="00AA5F24"/>
    <w:rsid w:val="00AA602C"/>
    <w:rsid w:val="00AA627D"/>
    <w:rsid w:val="00AA6922"/>
    <w:rsid w:val="00AA6E28"/>
    <w:rsid w:val="00AA6EA2"/>
    <w:rsid w:val="00AA7226"/>
    <w:rsid w:val="00AA754F"/>
    <w:rsid w:val="00AA7955"/>
    <w:rsid w:val="00AA7A96"/>
    <w:rsid w:val="00AA7EDC"/>
    <w:rsid w:val="00AB00BD"/>
    <w:rsid w:val="00AB0483"/>
    <w:rsid w:val="00AB0AED"/>
    <w:rsid w:val="00AB0F89"/>
    <w:rsid w:val="00AB0F90"/>
    <w:rsid w:val="00AB147E"/>
    <w:rsid w:val="00AB14B1"/>
    <w:rsid w:val="00AB1A76"/>
    <w:rsid w:val="00AB1AA6"/>
    <w:rsid w:val="00AB1E2A"/>
    <w:rsid w:val="00AB24C4"/>
    <w:rsid w:val="00AB2BEE"/>
    <w:rsid w:val="00AB2D3E"/>
    <w:rsid w:val="00AB31E7"/>
    <w:rsid w:val="00AB3A18"/>
    <w:rsid w:val="00AB3D64"/>
    <w:rsid w:val="00AB3E36"/>
    <w:rsid w:val="00AB3F28"/>
    <w:rsid w:val="00AB405C"/>
    <w:rsid w:val="00AB40AE"/>
    <w:rsid w:val="00AB427F"/>
    <w:rsid w:val="00AB4356"/>
    <w:rsid w:val="00AB4522"/>
    <w:rsid w:val="00AB4584"/>
    <w:rsid w:val="00AB4B07"/>
    <w:rsid w:val="00AB4DBB"/>
    <w:rsid w:val="00AB4F61"/>
    <w:rsid w:val="00AB4FAA"/>
    <w:rsid w:val="00AB523F"/>
    <w:rsid w:val="00AB573E"/>
    <w:rsid w:val="00AB574D"/>
    <w:rsid w:val="00AB58C1"/>
    <w:rsid w:val="00AB607A"/>
    <w:rsid w:val="00AB67D5"/>
    <w:rsid w:val="00AB68B7"/>
    <w:rsid w:val="00AB68B9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0A0E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42D"/>
    <w:rsid w:val="00AC374B"/>
    <w:rsid w:val="00AC40E1"/>
    <w:rsid w:val="00AC410E"/>
    <w:rsid w:val="00AC475D"/>
    <w:rsid w:val="00AC4C48"/>
    <w:rsid w:val="00AC566E"/>
    <w:rsid w:val="00AC579A"/>
    <w:rsid w:val="00AC579E"/>
    <w:rsid w:val="00AC5B5B"/>
    <w:rsid w:val="00AC5FF4"/>
    <w:rsid w:val="00AC6976"/>
    <w:rsid w:val="00AC6B49"/>
    <w:rsid w:val="00AC703C"/>
    <w:rsid w:val="00AC73D7"/>
    <w:rsid w:val="00AC79A5"/>
    <w:rsid w:val="00AC7CDD"/>
    <w:rsid w:val="00AC7E56"/>
    <w:rsid w:val="00AC7EB1"/>
    <w:rsid w:val="00AD01B8"/>
    <w:rsid w:val="00AD062E"/>
    <w:rsid w:val="00AD0E77"/>
    <w:rsid w:val="00AD0F72"/>
    <w:rsid w:val="00AD113B"/>
    <w:rsid w:val="00AD126B"/>
    <w:rsid w:val="00AD1712"/>
    <w:rsid w:val="00AD1833"/>
    <w:rsid w:val="00AD1AB6"/>
    <w:rsid w:val="00AD1B4C"/>
    <w:rsid w:val="00AD1D14"/>
    <w:rsid w:val="00AD1DE0"/>
    <w:rsid w:val="00AD20AE"/>
    <w:rsid w:val="00AD25A0"/>
    <w:rsid w:val="00AD28C4"/>
    <w:rsid w:val="00AD2B17"/>
    <w:rsid w:val="00AD2B8F"/>
    <w:rsid w:val="00AD2C5E"/>
    <w:rsid w:val="00AD2EE7"/>
    <w:rsid w:val="00AD2FCC"/>
    <w:rsid w:val="00AD337A"/>
    <w:rsid w:val="00AD34A8"/>
    <w:rsid w:val="00AD3681"/>
    <w:rsid w:val="00AD36C6"/>
    <w:rsid w:val="00AD3AEF"/>
    <w:rsid w:val="00AD3DDC"/>
    <w:rsid w:val="00AD3FC5"/>
    <w:rsid w:val="00AD41C7"/>
    <w:rsid w:val="00AD42B3"/>
    <w:rsid w:val="00AD469D"/>
    <w:rsid w:val="00AD4880"/>
    <w:rsid w:val="00AD52A9"/>
    <w:rsid w:val="00AD572D"/>
    <w:rsid w:val="00AD587C"/>
    <w:rsid w:val="00AD5D74"/>
    <w:rsid w:val="00AD5DCA"/>
    <w:rsid w:val="00AD6938"/>
    <w:rsid w:val="00AD6DB6"/>
    <w:rsid w:val="00AD72F0"/>
    <w:rsid w:val="00AD750F"/>
    <w:rsid w:val="00AD755A"/>
    <w:rsid w:val="00AD75AD"/>
    <w:rsid w:val="00AD76BA"/>
    <w:rsid w:val="00AD77D1"/>
    <w:rsid w:val="00AD7954"/>
    <w:rsid w:val="00AD7E2B"/>
    <w:rsid w:val="00AE03BF"/>
    <w:rsid w:val="00AE04DF"/>
    <w:rsid w:val="00AE0A10"/>
    <w:rsid w:val="00AE11FC"/>
    <w:rsid w:val="00AE122D"/>
    <w:rsid w:val="00AE1735"/>
    <w:rsid w:val="00AE17AA"/>
    <w:rsid w:val="00AE17C7"/>
    <w:rsid w:val="00AE193A"/>
    <w:rsid w:val="00AE1EEB"/>
    <w:rsid w:val="00AE257A"/>
    <w:rsid w:val="00AE27B1"/>
    <w:rsid w:val="00AE27BF"/>
    <w:rsid w:val="00AE2E81"/>
    <w:rsid w:val="00AE3667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C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6A8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2E14"/>
    <w:rsid w:val="00AF2F27"/>
    <w:rsid w:val="00AF36FA"/>
    <w:rsid w:val="00AF3EBA"/>
    <w:rsid w:val="00AF40FD"/>
    <w:rsid w:val="00AF42D6"/>
    <w:rsid w:val="00AF450E"/>
    <w:rsid w:val="00AF489F"/>
    <w:rsid w:val="00AF49A2"/>
    <w:rsid w:val="00AF528F"/>
    <w:rsid w:val="00AF5297"/>
    <w:rsid w:val="00AF5BF6"/>
    <w:rsid w:val="00AF5D1E"/>
    <w:rsid w:val="00AF5F0C"/>
    <w:rsid w:val="00AF614F"/>
    <w:rsid w:val="00AF631D"/>
    <w:rsid w:val="00AF63B2"/>
    <w:rsid w:val="00AF6625"/>
    <w:rsid w:val="00AF665C"/>
    <w:rsid w:val="00AF67CE"/>
    <w:rsid w:val="00AF691D"/>
    <w:rsid w:val="00AF6AD4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605"/>
    <w:rsid w:val="00B01A12"/>
    <w:rsid w:val="00B01C8A"/>
    <w:rsid w:val="00B028A2"/>
    <w:rsid w:val="00B02992"/>
    <w:rsid w:val="00B03057"/>
    <w:rsid w:val="00B0312C"/>
    <w:rsid w:val="00B038C4"/>
    <w:rsid w:val="00B039B2"/>
    <w:rsid w:val="00B03B53"/>
    <w:rsid w:val="00B03EA0"/>
    <w:rsid w:val="00B03F04"/>
    <w:rsid w:val="00B041E2"/>
    <w:rsid w:val="00B047C9"/>
    <w:rsid w:val="00B048F1"/>
    <w:rsid w:val="00B04D54"/>
    <w:rsid w:val="00B052EF"/>
    <w:rsid w:val="00B05438"/>
    <w:rsid w:val="00B05531"/>
    <w:rsid w:val="00B05912"/>
    <w:rsid w:val="00B063FE"/>
    <w:rsid w:val="00B0655B"/>
    <w:rsid w:val="00B06B21"/>
    <w:rsid w:val="00B06CC9"/>
    <w:rsid w:val="00B06DB1"/>
    <w:rsid w:val="00B06DFA"/>
    <w:rsid w:val="00B07558"/>
    <w:rsid w:val="00B07B43"/>
    <w:rsid w:val="00B07BC4"/>
    <w:rsid w:val="00B07D60"/>
    <w:rsid w:val="00B10007"/>
    <w:rsid w:val="00B101C4"/>
    <w:rsid w:val="00B102F8"/>
    <w:rsid w:val="00B10CB7"/>
    <w:rsid w:val="00B10DC9"/>
    <w:rsid w:val="00B10E01"/>
    <w:rsid w:val="00B10F42"/>
    <w:rsid w:val="00B113D6"/>
    <w:rsid w:val="00B12048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64C"/>
    <w:rsid w:val="00B149E3"/>
    <w:rsid w:val="00B15088"/>
    <w:rsid w:val="00B150AD"/>
    <w:rsid w:val="00B16326"/>
    <w:rsid w:val="00B163ED"/>
    <w:rsid w:val="00B16441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92A"/>
    <w:rsid w:val="00B21B77"/>
    <w:rsid w:val="00B220B4"/>
    <w:rsid w:val="00B2291D"/>
    <w:rsid w:val="00B22925"/>
    <w:rsid w:val="00B22981"/>
    <w:rsid w:val="00B22A58"/>
    <w:rsid w:val="00B22C8E"/>
    <w:rsid w:val="00B22FF8"/>
    <w:rsid w:val="00B2324E"/>
    <w:rsid w:val="00B2336F"/>
    <w:rsid w:val="00B233A4"/>
    <w:rsid w:val="00B233C7"/>
    <w:rsid w:val="00B2342A"/>
    <w:rsid w:val="00B2379C"/>
    <w:rsid w:val="00B2381B"/>
    <w:rsid w:val="00B239C2"/>
    <w:rsid w:val="00B24678"/>
    <w:rsid w:val="00B249AC"/>
    <w:rsid w:val="00B24F28"/>
    <w:rsid w:val="00B25295"/>
    <w:rsid w:val="00B25570"/>
    <w:rsid w:val="00B257B1"/>
    <w:rsid w:val="00B25889"/>
    <w:rsid w:val="00B25A28"/>
    <w:rsid w:val="00B25A55"/>
    <w:rsid w:val="00B25CD3"/>
    <w:rsid w:val="00B25D40"/>
    <w:rsid w:val="00B25D7F"/>
    <w:rsid w:val="00B25FBA"/>
    <w:rsid w:val="00B25FC2"/>
    <w:rsid w:val="00B2627E"/>
    <w:rsid w:val="00B264E3"/>
    <w:rsid w:val="00B26562"/>
    <w:rsid w:val="00B269ED"/>
    <w:rsid w:val="00B26B57"/>
    <w:rsid w:val="00B26B6C"/>
    <w:rsid w:val="00B26C2A"/>
    <w:rsid w:val="00B26C4A"/>
    <w:rsid w:val="00B26E08"/>
    <w:rsid w:val="00B27BE3"/>
    <w:rsid w:val="00B27C71"/>
    <w:rsid w:val="00B27D6D"/>
    <w:rsid w:val="00B27DA8"/>
    <w:rsid w:val="00B27EC5"/>
    <w:rsid w:val="00B300D1"/>
    <w:rsid w:val="00B30149"/>
    <w:rsid w:val="00B30418"/>
    <w:rsid w:val="00B30B27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DDB"/>
    <w:rsid w:val="00B33E2E"/>
    <w:rsid w:val="00B34529"/>
    <w:rsid w:val="00B3490C"/>
    <w:rsid w:val="00B34CC4"/>
    <w:rsid w:val="00B34CF2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1B0"/>
    <w:rsid w:val="00B403AB"/>
    <w:rsid w:val="00B40817"/>
    <w:rsid w:val="00B40835"/>
    <w:rsid w:val="00B40C45"/>
    <w:rsid w:val="00B40C82"/>
    <w:rsid w:val="00B40E2D"/>
    <w:rsid w:val="00B414B3"/>
    <w:rsid w:val="00B414F9"/>
    <w:rsid w:val="00B41608"/>
    <w:rsid w:val="00B4161E"/>
    <w:rsid w:val="00B416FB"/>
    <w:rsid w:val="00B41801"/>
    <w:rsid w:val="00B41A65"/>
    <w:rsid w:val="00B41B0E"/>
    <w:rsid w:val="00B4222D"/>
    <w:rsid w:val="00B427BD"/>
    <w:rsid w:val="00B42A93"/>
    <w:rsid w:val="00B42E4B"/>
    <w:rsid w:val="00B42F9A"/>
    <w:rsid w:val="00B42FE8"/>
    <w:rsid w:val="00B430B5"/>
    <w:rsid w:val="00B437D7"/>
    <w:rsid w:val="00B4395E"/>
    <w:rsid w:val="00B43D71"/>
    <w:rsid w:val="00B44094"/>
    <w:rsid w:val="00B44219"/>
    <w:rsid w:val="00B443E6"/>
    <w:rsid w:val="00B444A8"/>
    <w:rsid w:val="00B444FB"/>
    <w:rsid w:val="00B44530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8C9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6E4"/>
    <w:rsid w:val="00B51FEB"/>
    <w:rsid w:val="00B520ED"/>
    <w:rsid w:val="00B523CD"/>
    <w:rsid w:val="00B5275A"/>
    <w:rsid w:val="00B52C7B"/>
    <w:rsid w:val="00B52CFC"/>
    <w:rsid w:val="00B52FAA"/>
    <w:rsid w:val="00B537CC"/>
    <w:rsid w:val="00B53B9B"/>
    <w:rsid w:val="00B53CBC"/>
    <w:rsid w:val="00B53DDB"/>
    <w:rsid w:val="00B54238"/>
    <w:rsid w:val="00B5471F"/>
    <w:rsid w:val="00B54791"/>
    <w:rsid w:val="00B55384"/>
    <w:rsid w:val="00B55570"/>
    <w:rsid w:val="00B557CE"/>
    <w:rsid w:val="00B55EFA"/>
    <w:rsid w:val="00B561A9"/>
    <w:rsid w:val="00B56871"/>
    <w:rsid w:val="00B56BB2"/>
    <w:rsid w:val="00B56F77"/>
    <w:rsid w:val="00B572B6"/>
    <w:rsid w:val="00B57D4D"/>
    <w:rsid w:val="00B600C4"/>
    <w:rsid w:val="00B60256"/>
    <w:rsid w:val="00B60515"/>
    <w:rsid w:val="00B605E9"/>
    <w:rsid w:val="00B60903"/>
    <w:rsid w:val="00B60B1D"/>
    <w:rsid w:val="00B60C95"/>
    <w:rsid w:val="00B60E77"/>
    <w:rsid w:val="00B618E4"/>
    <w:rsid w:val="00B619DC"/>
    <w:rsid w:val="00B61B9B"/>
    <w:rsid w:val="00B61E14"/>
    <w:rsid w:val="00B621A5"/>
    <w:rsid w:val="00B623BC"/>
    <w:rsid w:val="00B624AD"/>
    <w:rsid w:val="00B62632"/>
    <w:rsid w:val="00B62672"/>
    <w:rsid w:val="00B63155"/>
    <w:rsid w:val="00B633D8"/>
    <w:rsid w:val="00B63695"/>
    <w:rsid w:val="00B6373D"/>
    <w:rsid w:val="00B63928"/>
    <w:rsid w:val="00B63F28"/>
    <w:rsid w:val="00B643B9"/>
    <w:rsid w:val="00B644FC"/>
    <w:rsid w:val="00B64819"/>
    <w:rsid w:val="00B649F2"/>
    <w:rsid w:val="00B64BCB"/>
    <w:rsid w:val="00B64BD2"/>
    <w:rsid w:val="00B64E58"/>
    <w:rsid w:val="00B64EF9"/>
    <w:rsid w:val="00B6530A"/>
    <w:rsid w:val="00B654BC"/>
    <w:rsid w:val="00B65550"/>
    <w:rsid w:val="00B6566E"/>
    <w:rsid w:val="00B6583C"/>
    <w:rsid w:val="00B65984"/>
    <w:rsid w:val="00B662B3"/>
    <w:rsid w:val="00B666A7"/>
    <w:rsid w:val="00B66769"/>
    <w:rsid w:val="00B66930"/>
    <w:rsid w:val="00B66AAA"/>
    <w:rsid w:val="00B66DFE"/>
    <w:rsid w:val="00B66E59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541"/>
    <w:rsid w:val="00B717CB"/>
    <w:rsid w:val="00B71892"/>
    <w:rsid w:val="00B718F8"/>
    <w:rsid w:val="00B71DAB"/>
    <w:rsid w:val="00B71F8D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8D1"/>
    <w:rsid w:val="00B74ECB"/>
    <w:rsid w:val="00B7566F"/>
    <w:rsid w:val="00B756D1"/>
    <w:rsid w:val="00B75863"/>
    <w:rsid w:val="00B759EE"/>
    <w:rsid w:val="00B75BE2"/>
    <w:rsid w:val="00B75D3C"/>
    <w:rsid w:val="00B75EB9"/>
    <w:rsid w:val="00B76021"/>
    <w:rsid w:val="00B7630F"/>
    <w:rsid w:val="00B76696"/>
    <w:rsid w:val="00B76C41"/>
    <w:rsid w:val="00B770FC"/>
    <w:rsid w:val="00B77B1D"/>
    <w:rsid w:val="00B77B78"/>
    <w:rsid w:val="00B77E95"/>
    <w:rsid w:val="00B802EF"/>
    <w:rsid w:val="00B80731"/>
    <w:rsid w:val="00B80961"/>
    <w:rsid w:val="00B80C97"/>
    <w:rsid w:val="00B81463"/>
    <w:rsid w:val="00B81532"/>
    <w:rsid w:val="00B816BE"/>
    <w:rsid w:val="00B816F9"/>
    <w:rsid w:val="00B81E68"/>
    <w:rsid w:val="00B820A0"/>
    <w:rsid w:val="00B821A4"/>
    <w:rsid w:val="00B829E9"/>
    <w:rsid w:val="00B82C4E"/>
    <w:rsid w:val="00B82CC1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3C5"/>
    <w:rsid w:val="00B84892"/>
    <w:rsid w:val="00B84B17"/>
    <w:rsid w:val="00B84D16"/>
    <w:rsid w:val="00B84D37"/>
    <w:rsid w:val="00B85209"/>
    <w:rsid w:val="00B85254"/>
    <w:rsid w:val="00B85413"/>
    <w:rsid w:val="00B854B2"/>
    <w:rsid w:val="00B85562"/>
    <w:rsid w:val="00B8561A"/>
    <w:rsid w:val="00B85785"/>
    <w:rsid w:val="00B85A54"/>
    <w:rsid w:val="00B85D93"/>
    <w:rsid w:val="00B85EA6"/>
    <w:rsid w:val="00B8611D"/>
    <w:rsid w:val="00B86148"/>
    <w:rsid w:val="00B86318"/>
    <w:rsid w:val="00B8658D"/>
    <w:rsid w:val="00B867A7"/>
    <w:rsid w:val="00B8713C"/>
    <w:rsid w:val="00B87A84"/>
    <w:rsid w:val="00B9028A"/>
    <w:rsid w:val="00B9083E"/>
    <w:rsid w:val="00B90A8F"/>
    <w:rsid w:val="00B90C54"/>
    <w:rsid w:val="00B90C5A"/>
    <w:rsid w:val="00B90D6A"/>
    <w:rsid w:val="00B90E8A"/>
    <w:rsid w:val="00B90FD3"/>
    <w:rsid w:val="00B9103A"/>
    <w:rsid w:val="00B91F6E"/>
    <w:rsid w:val="00B92182"/>
    <w:rsid w:val="00B9262D"/>
    <w:rsid w:val="00B92D72"/>
    <w:rsid w:val="00B92DC8"/>
    <w:rsid w:val="00B93501"/>
    <w:rsid w:val="00B93C18"/>
    <w:rsid w:val="00B93EC3"/>
    <w:rsid w:val="00B93ECC"/>
    <w:rsid w:val="00B9437D"/>
    <w:rsid w:val="00B948A3"/>
    <w:rsid w:val="00B94A77"/>
    <w:rsid w:val="00B94AB5"/>
    <w:rsid w:val="00B94FD7"/>
    <w:rsid w:val="00B953B0"/>
    <w:rsid w:val="00B9593F"/>
    <w:rsid w:val="00B9625E"/>
    <w:rsid w:val="00B964A3"/>
    <w:rsid w:val="00B968E6"/>
    <w:rsid w:val="00B96F19"/>
    <w:rsid w:val="00B9701A"/>
    <w:rsid w:val="00B972AA"/>
    <w:rsid w:val="00B974B7"/>
    <w:rsid w:val="00B97ADE"/>
    <w:rsid w:val="00B97FE7"/>
    <w:rsid w:val="00BA0847"/>
    <w:rsid w:val="00BA08F3"/>
    <w:rsid w:val="00BA0AB4"/>
    <w:rsid w:val="00BA0AC9"/>
    <w:rsid w:val="00BA1207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2851"/>
    <w:rsid w:val="00BA2918"/>
    <w:rsid w:val="00BA2CF7"/>
    <w:rsid w:val="00BA35B9"/>
    <w:rsid w:val="00BA3633"/>
    <w:rsid w:val="00BA3D0D"/>
    <w:rsid w:val="00BA412D"/>
    <w:rsid w:val="00BA41D8"/>
    <w:rsid w:val="00BA4595"/>
    <w:rsid w:val="00BA4EA2"/>
    <w:rsid w:val="00BA531D"/>
    <w:rsid w:val="00BA5D95"/>
    <w:rsid w:val="00BA6ADF"/>
    <w:rsid w:val="00BA7088"/>
    <w:rsid w:val="00BA715A"/>
    <w:rsid w:val="00BA7395"/>
    <w:rsid w:val="00BA74B1"/>
    <w:rsid w:val="00BA76D9"/>
    <w:rsid w:val="00BA78DB"/>
    <w:rsid w:val="00BA79F6"/>
    <w:rsid w:val="00BA7C9D"/>
    <w:rsid w:val="00BA7CAB"/>
    <w:rsid w:val="00BA7D01"/>
    <w:rsid w:val="00BA7D5C"/>
    <w:rsid w:val="00BB002A"/>
    <w:rsid w:val="00BB09F4"/>
    <w:rsid w:val="00BB14DF"/>
    <w:rsid w:val="00BB151B"/>
    <w:rsid w:val="00BB2162"/>
    <w:rsid w:val="00BB21FE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4F07"/>
    <w:rsid w:val="00BB50B1"/>
    <w:rsid w:val="00BB52FC"/>
    <w:rsid w:val="00BB5881"/>
    <w:rsid w:val="00BB5EC7"/>
    <w:rsid w:val="00BB6452"/>
    <w:rsid w:val="00BB6952"/>
    <w:rsid w:val="00BB6BC2"/>
    <w:rsid w:val="00BB6FEE"/>
    <w:rsid w:val="00BB71B2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BC0"/>
    <w:rsid w:val="00BC1D1A"/>
    <w:rsid w:val="00BC1FB5"/>
    <w:rsid w:val="00BC223C"/>
    <w:rsid w:val="00BC2DCF"/>
    <w:rsid w:val="00BC349B"/>
    <w:rsid w:val="00BC369A"/>
    <w:rsid w:val="00BC38B5"/>
    <w:rsid w:val="00BC45C9"/>
    <w:rsid w:val="00BC4D84"/>
    <w:rsid w:val="00BC51D2"/>
    <w:rsid w:val="00BC5451"/>
    <w:rsid w:val="00BC550F"/>
    <w:rsid w:val="00BC64A4"/>
    <w:rsid w:val="00BC656F"/>
    <w:rsid w:val="00BC6770"/>
    <w:rsid w:val="00BC6A23"/>
    <w:rsid w:val="00BC6A62"/>
    <w:rsid w:val="00BC6AD6"/>
    <w:rsid w:val="00BC6B13"/>
    <w:rsid w:val="00BC6C40"/>
    <w:rsid w:val="00BC6C6A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88A"/>
    <w:rsid w:val="00BD0C21"/>
    <w:rsid w:val="00BD1491"/>
    <w:rsid w:val="00BD179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A24"/>
    <w:rsid w:val="00BD3B71"/>
    <w:rsid w:val="00BD3BD4"/>
    <w:rsid w:val="00BD3C23"/>
    <w:rsid w:val="00BD4019"/>
    <w:rsid w:val="00BD44AC"/>
    <w:rsid w:val="00BD4535"/>
    <w:rsid w:val="00BD4703"/>
    <w:rsid w:val="00BD4FE3"/>
    <w:rsid w:val="00BD505F"/>
    <w:rsid w:val="00BD522C"/>
    <w:rsid w:val="00BD529F"/>
    <w:rsid w:val="00BD52A1"/>
    <w:rsid w:val="00BD556D"/>
    <w:rsid w:val="00BD58D4"/>
    <w:rsid w:val="00BD58DD"/>
    <w:rsid w:val="00BD59BF"/>
    <w:rsid w:val="00BD5A8D"/>
    <w:rsid w:val="00BD5F02"/>
    <w:rsid w:val="00BD6001"/>
    <w:rsid w:val="00BD62AA"/>
    <w:rsid w:val="00BD6409"/>
    <w:rsid w:val="00BD6823"/>
    <w:rsid w:val="00BD686A"/>
    <w:rsid w:val="00BD6A40"/>
    <w:rsid w:val="00BD6A9A"/>
    <w:rsid w:val="00BD6D20"/>
    <w:rsid w:val="00BD78E9"/>
    <w:rsid w:val="00BD79B3"/>
    <w:rsid w:val="00BD7A91"/>
    <w:rsid w:val="00BD7CB1"/>
    <w:rsid w:val="00BD7F76"/>
    <w:rsid w:val="00BD7FB5"/>
    <w:rsid w:val="00BE01C5"/>
    <w:rsid w:val="00BE0649"/>
    <w:rsid w:val="00BE066E"/>
    <w:rsid w:val="00BE0718"/>
    <w:rsid w:val="00BE08B8"/>
    <w:rsid w:val="00BE09E5"/>
    <w:rsid w:val="00BE0ED7"/>
    <w:rsid w:val="00BE0EE7"/>
    <w:rsid w:val="00BE166E"/>
    <w:rsid w:val="00BE1702"/>
    <w:rsid w:val="00BE1882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344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C77"/>
    <w:rsid w:val="00BE7DFE"/>
    <w:rsid w:val="00BE7E83"/>
    <w:rsid w:val="00BF0B34"/>
    <w:rsid w:val="00BF0DA6"/>
    <w:rsid w:val="00BF0F9B"/>
    <w:rsid w:val="00BF1720"/>
    <w:rsid w:val="00BF1E48"/>
    <w:rsid w:val="00BF2EED"/>
    <w:rsid w:val="00BF3122"/>
    <w:rsid w:val="00BF318F"/>
    <w:rsid w:val="00BF3460"/>
    <w:rsid w:val="00BF3A03"/>
    <w:rsid w:val="00BF3CA8"/>
    <w:rsid w:val="00BF3E87"/>
    <w:rsid w:val="00BF40E6"/>
    <w:rsid w:val="00BF4340"/>
    <w:rsid w:val="00BF4770"/>
    <w:rsid w:val="00BF4A34"/>
    <w:rsid w:val="00BF4ACC"/>
    <w:rsid w:val="00BF4FA0"/>
    <w:rsid w:val="00BF51FF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028"/>
    <w:rsid w:val="00C00465"/>
    <w:rsid w:val="00C004E0"/>
    <w:rsid w:val="00C00925"/>
    <w:rsid w:val="00C00CC0"/>
    <w:rsid w:val="00C01803"/>
    <w:rsid w:val="00C01D39"/>
    <w:rsid w:val="00C01F69"/>
    <w:rsid w:val="00C0236E"/>
    <w:rsid w:val="00C024D4"/>
    <w:rsid w:val="00C02561"/>
    <w:rsid w:val="00C02A51"/>
    <w:rsid w:val="00C02DDC"/>
    <w:rsid w:val="00C02E35"/>
    <w:rsid w:val="00C030D2"/>
    <w:rsid w:val="00C0315D"/>
    <w:rsid w:val="00C0359B"/>
    <w:rsid w:val="00C03625"/>
    <w:rsid w:val="00C03BA5"/>
    <w:rsid w:val="00C03D39"/>
    <w:rsid w:val="00C03D9C"/>
    <w:rsid w:val="00C03F42"/>
    <w:rsid w:val="00C03F5B"/>
    <w:rsid w:val="00C03FE8"/>
    <w:rsid w:val="00C0431C"/>
    <w:rsid w:val="00C04975"/>
    <w:rsid w:val="00C04AF3"/>
    <w:rsid w:val="00C0502E"/>
    <w:rsid w:val="00C055D9"/>
    <w:rsid w:val="00C05753"/>
    <w:rsid w:val="00C05789"/>
    <w:rsid w:val="00C05EF0"/>
    <w:rsid w:val="00C05F63"/>
    <w:rsid w:val="00C06041"/>
    <w:rsid w:val="00C064EC"/>
    <w:rsid w:val="00C06668"/>
    <w:rsid w:val="00C0678A"/>
    <w:rsid w:val="00C06C9F"/>
    <w:rsid w:val="00C06E74"/>
    <w:rsid w:val="00C07138"/>
    <w:rsid w:val="00C0723B"/>
    <w:rsid w:val="00C0764E"/>
    <w:rsid w:val="00C07962"/>
    <w:rsid w:val="00C10041"/>
    <w:rsid w:val="00C10DEC"/>
    <w:rsid w:val="00C10DEE"/>
    <w:rsid w:val="00C1157F"/>
    <w:rsid w:val="00C1188E"/>
    <w:rsid w:val="00C11D96"/>
    <w:rsid w:val="00C11F5E"/>
    <w:rsid w:val="00C12310"/>
    <w:rsid w:val="00C1233D"/>
    <w:rsid w:val="00C12F49"/>
    <w:rsid w:val="00C131B1"/>
    <w:rsid w:val="00C1332C"/>
    <w:rsid w:val="00C137E7"/>
    <w:rsid w:val="00C14026"/>
    <w:rsid w:val="00C141BB"/>
    <w:rsid w:val="00C14219"/>
    <w:rsid w:val="00C142E4"/>
    <w:rsid w:val="00C14489"/>
    <w:rsid w:val="00C14535"/>
    <w:rsid w:val="00C145C4"/>
    <w:rsid w:val="00C145E5"/>
    <w:rsid w:val="00C1477A"/>
    <w:rsid w:val="00C14812"/>
    <w:rsid w:val="00C14BA9"/>
    <w:rsid w:val="00C14FEA"/>
    <w:rsid w:val="00C150FE"/>
    <w:rsid w:val="00C15168"/>
    <w:rsid w:val="00C15656"/>
    <w:rsid w:val="00C15780"/>
    <w:rsid w:val="00C15869"/>
    <w:rsid w:val="00C16732"/>
    <w:rsid w:val="00C167B9"/>
    <w:rsid w:val="00C16898"/>
    <w:rsid w:val="00C16C43"/>
    <w:rsid w:val="00C16CC6"/>
    <w:rsid w:val="00C173A4"/>
    <w:rsid w:val="00C173C3"/>
    <w:rsid w:val="00C17BD1"/>
    <w:rsid w:val="00C17CA6"/>
    <w:rsid w:val="00C200B5"/>
    <w:rsid w:val="00C2048D"/>
    <w:rsid w:val="00C20492"/>
    <w:rsid w:val="00C205E3"/>
    <w:rsid w:val="00C20D31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47A"/>
    <w:rsid w:val="00C23567"/>
    <w:rsid w:val="00C2381E"/>
    <w:rsid w:val="00C23BDB"/>
    <w:rsid w:val="00C23FB0"/>
    <w:rsid w:val="00C242D7"/>
    <w:rsid w:val="00C245F8"/>
    <w:rsid w:val="00C246DC"/>
    <w:rsid w:val="00C2473F"/>
    <w:rsid w:val="00C24DC6"/>
    <w:rsid w:val="00C250F5"/>
    <w:rsid w:val="00C25166"/>
    <w:rsid w:val="00C25C20"/>
    <w:rsid w:val="00C25DD3"/>
    <w:rsid w:val="00C25FA6"/>
    <w:rsid w:val="00C26026"/>
    <w:rsid w:val="00C261A3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0A5D"/>
    <w:rsid w:val="00C3105B"/>
    <w:rsid w:val="00C31443"/>
    <w:rsid w:val="00C31966"/>
    <w:rsid w:val="00C31B39"/>
    <w:rsid w:val="00C32611"/>
    <w:rsid w:val="00C32C8F"/>
    <w:rsid w:val="00C33245"/>
    <w:rsid w:val="00C3373D"/>
    <w:rsid w:val="00C33A45"/>
    <w:rsid w:val="00C33ACB"/>
    <w:rsid w:val="00C33AE7"/>
    <w:rsid w:val="00C33CA0"/>
    <w:rsid w:val="00C33D3B"/>
    <w:rsid w:val="00C33E65"/>
    <w:rsid w:val="00C342DE"/>
    <w:rsid w:val="00C34494"/>
    <w:rsid w:val="00C348DF"/>
    <w:rsid w:val="00C35937"/>
    <w:rsid w:val="00C36428"/>
    <w:rsid w:val="00C3650C"/>
    <w:rsid w:val="00C372D5"/>
    <w:rsid w:val="00C40070"/>
    <w:rsid w:val="00C404A2"/>
    <w:rsid w:val="00C4076E"/>
    <w:rsid w:val="00C408D2"/>
    <w:rsid w:val="00C4119B"/>
    <w:rsid w:val="00C412B8"/>
    <w:rsid w:val="00C415D4"/>
    <w:rsid w:val="00C41C9E"/>
    <w:rsid w:val="00C41F07"/>
    <w:rsid w:val="00C4212F"/>
    <w:rsid w:val="00C42314"/>
    <w:rsid w:val="00C4237F"/>
    <w:rsid w:val="00C43138"/>
    <w:rsid w:val="00C43228"/>
    <w:rsid w:val="00C43349"/>
    <w:rsid w:val="00C43906"/>
    <w:rsid w:val="00C43C4E"/>
    <w:rsid w:val="00C4462A"/>
    <w:rsid w:val="00C447BD"/>
    <w:rsid w:val="00C44A37"/>
    <w:rsid w:val="00C44B07"/>
    <w:rsid w:val="00C44DEE"/>
    <w:rsid w:val="00C45A40"/>
    <w:rsid w:val="00C45A81"/>
    <w:rsid w:val="00C45B80"/>
    <w:rsid w:val="00C45E22"/>
    <w:rsid w:val="00C4676F"/>
    <w:rsid w:val="00C46EB6"/>
    <w:rsid w:val="00C47354"/>
    <w:rsid w:val="00C47495"/>
    <w:rsid w:val="00C475BF"/>
    <w:rsid w:val="00C4771B"/>
    <w:rsid w:val="00C47883"/>
    <w:rsid w:val="00C505FF"/>
    <w:rsid w:val="00C507AC"/>
    <w:rsid w:val="00C507E0"/>
    <w:rsid w:val="00C50A0E"/>
    <w:rsid w:val="00C50A1C"/>
    <w:rsid w:val="00C50B21"/>
    <w:rsid w:val="00C50CFE"/>
    <w:rsid w:val="00C50F6C"/>
    <w:rsid w:val="00C51253"/>
    <w:rsid w:val="00C517E8"/>
    <w:rsid w:val="00C51BEB"/>
    <w:rsid w:val="00C51F9E"/>
    <w:rsid w:val="00C52473"/>
    <w:rsid w:val="00C52914"/>
    <w:rsid w:val="00C52972"/>
    <w:rsid w:val="00C52ABB"/>
    <w:rsid w:val="00C52F1F"/>
    <w:rsid w:val="00C52F28"/>
    <w:rsid w:val="00C5305B"/>
    <w:rsid w:val="00C53112"/>
    <w:rsid w:val="00C5326C"/>
    <w:rsid w:val="00C53767"/>
    <w:rsid w:val="00C53806"/>
    <w:rsid w:val="00C53A1F"/>
    <w:rsid w:val="00C53A28"/>
    <w:rsid w:val="00C53D4B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659B"/>
    <w:rsid w:val="00C56BAB"/>
    <w:rsid w:val="00C56DD6"/>
    <w:rsid w:val="00C5770B"/>
    <w:rsid w:val="00C579E1"/>
    <w:rsid w:val="00C57AC4"/>
    <w:rsid w:val="00C57E17"/>
    <w:rsid w:val="00C57E67"/>
    <w:rsid w:val="00C57E77"/>
    <w:rsid w:val="00C602D7"/>
    <w:rsid w:val="00C6035D"/>
    <w:rsid w:val="00C603F7"/>
    <w:rsid w:val="00C6065B"/>
    <w:rsid w:val="00C60823"/>
    <w:rsid w:val="00C60929"/>
    <w:rsid w:val="00C60C39"/>
    <w:rsid w:val="00C60CD3"/>
    <w:rsid w:val="00C61241"/>
    <w:rsid w:val="00C6125D"/>
    <w:rsid w:val="00C61307"/>
    <w:rsid w:val="00C619E4"/>
    <w:rsid w:val="00C623B5"/>
    <w:rsid w:val="00C62621"/>
    <w:rsid w:val="00C62C26"/>
    <w:rsid w:val="00C62C27"/>
    <w:rsid w:val="00C63769"/>
    <w:rsid w:val="00C63B58"/>
    <w:rsid w:val="00C6442E"/>
    <w:rsid w:val="00C6469F"/>
    <w:rsid w:val="00C6474F"/>
    <w:rsid w:val="00C6490E"/>
    <w:rsid w:val="00C64EF8"/>
    <w:rsid w:val="00C6515E"/>
    <w:rsid w:val="00C65411"/>
    <w:rsid w:val="00C6556E"/>
    <w:rsid w:val="00C65BCE"/>
    <w:rsid w:val="00C65C6C"/>
    <w:rsid w:val="00C65E63"/>
    <w:rsid w:val="00C66129"/>
    <w:rsid w:val="00C6735C"/>
    <w:rsid w:val="00C6739F"/>
    <w:rsid w:val="00C673E8"/>
    <w:rsid w:val="00C675AD"/>
    <w:rsid w:val="00C67B57"/>
    <w:rsid w:val="00C702E4"/>
    <w:rsid w:val="00C70936"/>
    <w:rsid w:val="00C70B36"/>
    <w:rsid w:val="00C70CC4"/>
    <w:rsid w:val="00C70E21"/>
    <w:rsid w:val="00C71074"/>
    <w:rsid w:val="00C71122"/>
    <w:rsid w:val="00C713CD"/>
    <w:rsid w:val="00C71E94"/>
    <w:rsid w:val="00C72309"/>
    <w:rsid w:val="00C723CA"/>
    <w:rsid w:val="00C7253F"/>
    <w:rsid w:val="00C7265E"/>
    <w:rsid w:val="00C72773"/>
    <w:rsid w:val="00C72CA3"/>
    <w:rsid w:val="00C72D8C"/>
    <w:rsid w:val="00C7302F"/>
    <w:rsid w:val="00C73AB0"/>
    <w:rsid w:val="00C73E60"/>
    <w:rsid w:val="00C74166"/>
    <w:rsid w:val="00C74228"/>
    <w:rsid w:val="00C74405"/>
    <w:rsid w:val="00C747B0"/>
    <w:rsid w:val="00C74848"/>
    <w:rsid w:val="00C74A9E"/>
    <w:rsid w:val="00C74D11"/>
    <w:rsid w:val="00C75167"/>
    <w:rsid w:val="00C755C2"/>
    <w:rsid w:val="00C756FF"/>
    <w:rsid w:val="00C75781"/>
    <w:rsid w:val="00C75CAB"/>
    <w:rsid w:val="00C76070"/>
    <w:rsid w:val="00C766F7"/>
    <w:rsid w:val="00C76737"/>
    <w:rsid w:val="00C76A9C"/>
    <w:rsid w:val="00C771B3"/>
    <w:rsid w:val="00C77300"/>
    <w:rsid w:val="00C77324"/>
    <w:rsid w:val="00C77569"/>
    <w:rsid w:val="00C775EA"/>
    <w:rsid w:val="00C778D4"/>
    <w:rsid w:val="00C77976"/>
    <w:rsid w:val="00C77D0E"/>
    <w:rsid w:val="00C77EDD"/>
    <w:rsid w:val="00C80055"/>
    <w:rsid w:val="00C802D6"/>
    <w:rsid w:val="00C803A2"/>
    <w:rsid w:val="00C8042D"/>
    <w:rsid w:val="00C805C6"/>
    <w:rsid w:val="00C8061C"/>
    <w:rsid w:val="00C80833"/>
    <w:rsid w:val="00C80A80"/>
    <w:rsid w:val="00C80B23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670"/>
    <w:rsid w:val="00C83A0E"/>
    <w:rsid w:val="00C83D81"/>
    <w:rsid w:val="00C83FD9"/>
    <w:rsid w:val="00C842C4"/>
    <w:rsid w:val="00C84496"/>
    <w:rsid w:val="00C845C1"/>
    <w:rsid w:val="00C84757"/>
    <w:rsid w:val="00C84A8E"/>
    <w:rsid w:val="00C8512D"/>
    <w:rsid w:val="00C85277"/>
    <w:rsid w:val="00C852D3"/>
    <w:rsid w:val="00C85345"/>
    <w:rsid w:val="00C85D2E"/>
    <w:rsid w:val="00C85D47"/>
    <w:rsid w:val="00C86314"/>
    <w:rsid w:val="00C86517"/>
    <w:rsid w:val="00C86543"/>
    <w:rsid w:val="00C865DB"/>
    <w:rsid w:val="00C86667"/>
    <w:rsid w:val="00C86883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670"/>
    <w:rsid w:val="00C926CA"/>
    <w:rsid w:val="00C9287E"/>
    <w:rsid w:val="00C929C5"/>
    <w:rsid w:val="00C92C75"/>
    <w:rsid w:val="00C92D52"/>
    <w:rsid w:val="00C931EE"/>
    <w:rsid w:val="00C93360"/>
    <w:rsid w:val="00C93455"/>
    <w:rsid w:val="00C938C1"/>
    <w:rsid w:val="00C93AC2"/>
    <w:rsid w:val="00C93B53"/>
    <w:rsid w:val="00C94013"/>
    <w:rsid w:val="00C94185"/>
    <w:rsid w:val="00C94972"/>
    <w:rsid w:val="00C94AC6"/>
    <w:rsid w:val="00C94B77"/>
    <w:rsid w:val="00C94D42"/>
    <w:rsid w:val="00C95374"/>
    <w:rsid w:val="00C9544B"/>
    <w:rsid w:val="00C95573"/>
    <w:rsid w:val="00C96303"/>
    <w:rsid w:val="00C963BF"/>
    <w:rsid w:val="00C969D5"/>
    <w:rsid w:val="00C9726C"/>
    <w:rsid w:val="00C97A4E"/>
    <w:rsid w:val="00C97A74"/>
    <w:rsid w:val="00C97BB6"/>
    <w:rsid w:val="00CA0752"/>
    <w:rsid w:val="00CA1982"/>
    <w:rsid w:val="00CA20D3"/>
    <w:rsid w:val="00CA2463"/>
    <w:rsid w:val="00CA2590"/>
    <w:rsid w:val="00CA28CD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AB0"/>
    <w:rsid w:val="00CA4BD8"/>
    <w:rsid w:val="00CA4CCA"/>
    <w:rsid w:val="00CA4E44"/>
    <w:rsid w:val="00CA4EB6"/>
    <w:rsid w:val="00CA55A1"/>
    <w:rsid w:val="00CA5DEE"/>
    <w:rsid w:val="00CA66BD"/>
    <w:rsid w:val="00CA6B46"/>
    <w:rsid w:val="00CA6FD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91"/>
    <w:rsid w:val="00CB1FA5"/>
    <w:rsid w:val="00CB2180"/>
    <w:rsid w:val="00CB22FF"/>
    <w:rsid w:val="00CB23BC"/>
    <w:rsid w:val="00CB2783"/>
    <w:rsid w:val="00CB28AA"/>
    <w:rsid w:val="00CB2A39"/>
    <w:rsid w:val="00CB2B9A"/>
    <w:rsid w:val="00CB2D08"/>
    <w:rsid w:val="00CB3369"/>
    <w:rsid w:val="00CB35EA"/>
    <w:rsid w:val="00CB3B93"/>
    <w:rsid w:val="00CB4065"/>
    <w:rsid w:val="00CB448D"/>
    <w:rsid w:val="00CB4956"/>
    <w:rsid w:val="00CB4F39"/>
    <w:rsid w:val="00CB512D"/>
    <w:rsid w:val="00CB544C"/>
    <w:rsid w:val="00CB5829"/>
    <w:rsid w:val="00CB5967"/>
    <w:rsid w:val="00CB62FD"/>
    <w:rsid w:val="00CB633A"/>
    <w:rsid w:val="00CB6468"/>
    <w:rsid w:val="00CB6551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BC4"/>
    <w:rsid w:val="00CC3F0C"/>
    <w:rsid w:val="00CC421C"/>
    <w:rsid w:val="00CC4616"/>
    <w:rsid w:val="00CC472A"/>
    <w:rsid w:val="00CC483F"/>
    <w:rsid w:val="00CC4A00"/>
    <w:rsid w:val="00CC4F51"/>
    <w:rsid w:val="00CC5076"/>
    <w:rsid w:val="00CC5A55"/>
    <w:rsid w:val="00CC5CB3"/>
    <w:rsid w:val="00CC5D4D"/>
    <w:rsid w:val="00CC60EE"/>
    <w:rsid w:val="00CC6570"/>
    <w:rsid w:val="00CC67ED"/>
    <w:rsid w:val="00CC682E"/>
    <w:rsid w:val="00CC69F3"/>
    <w:rsid w:val="00CC6AE5"/>
    <w:rsid w:val="00CC6CD4"/>
    <w:rsid w:val="00CC6CF9"/>
    <w:rsid w:val="00CC6F02"/>
    <w:rsid w:val="00CC7019"/>
    <w:rsid w:val="00CC74CA"/>
    <w:rsid w:val="00CC789F"/>
    <w:rsid w:val="00CC7A23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50E"/>
    <w:rsid w:val="00CD280F"/>
    <w:rsid w:val="00CD2860"/>
    <w:rsid w:val="00CD32FC"/>
    <w:rsid w:val="00CD3423"/>
    <w:rsid w:val="00CD36C0"/>
    <w:rsid w:val="00CD39A8"/>
    <w:rsid w:val="00CD39B1"/>
    <w:rsid w:val="00CD3ECE"/>
    <w:rsid w:val="00CD4304"/>
    <w:rsid w:val="00CD434E"/>
    <w:rsid w:val="00CD45B1"/>
    <w:rsid w:val="00CD45FF"/>
    <w:rsid w:val="00CD47D7"/>
    <w:rsid w:val="00CD48E2"/>
    <w:rsid w:val="00CD4C6C"/>
    <w:rsid w:val="00CD4D3F"/>
    <w:rsid w:val="00CD4D8B"/>
    <w:rsid w:val="00CD4D95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424"/>
    <w:rsid w:val="00CD7523"/>
    <w:rsid w:val="00CD7BDE"/>
    <w:rsid w:val="00CD7EE7"/>
    <w:rsid w:val="00CE0326"/>
    <w:rsid w:val="00CE0656"/>
    <w:rsid w:val="00CE07DD"/>
    <w:rsid w:val="00CE0924"/>
    <w:rsid w:val="00CE0B78"/>
    <w:rsid w:val="00CE0EFE"/>
    <w:rsid w:val="00CE15C1"/>
    <w:rsid w:val="00CE16B8"/>
    <w:rsid w:val="00CE1823"/>
    <w:rsid w:val="00CE1952"/>
    <w:rsid w:val="00CE1A87"/>
    <w:rsid w:val="00CE1E45"/>
    <w:rsid w:val="00CE224C"/>
    <w:rsid w:val="00CE2389"/>
    <w:rsid w:val="00CE248F"/>
    <w:rsid w:val="00CE253C"/>
    <w:rsid w:val="00CE2776"/>
    <w:rsid w:val="00CE2974"/>
    <w:rsid w:val="00CE316F"/>
    <w:rsid w:val="00CE43FD"/>
    <w:rsid w:val="00CE45D2"/>
    <w:rsid w:val="00CE4667"/>
    <w:rsid w:val="00CE46F5"/>
    <w:rsid w:val="00CE475B"/>
    <w:rsid w:val="00CE48D8"/>
    <w:rsid w:val="00CE4FFE"/>
    <w:rsid w:val="00CE5013"/>
    <w:rsid w:val="00CE5AD6"/>
    <w:rsid w:val="00CE5BDF"/>
    <w:rsid w:val="00CE5DBB"/>
    <w:rsid w:val="00CE61DA"/>
    <w:rsid w:val="00CE6663"/>
    <w:rsid w:val="00CE6D98"/>
    <w:rsid w:val="00CE7280"/>
    <w:rsid w:val="00CE72F4"/>
    <w:rsid w:val="00CE7590"/>
    <w:rsid w:val="00CE7819"/>
    <w:rsid w:val="00CF007C"/>
    <w:rsid w:val="00CF0623"/>
    <w:rsid w:val="00CF0912"/>
    <w:rsid w:val="00CF0C79"/>
    <w:rsid w:val="00CF10E8"/>
    <w:rsid w:val="00CF128A"/>
    <w:rsid w:val="00CF163A"/>
    <w:rsid w:val="00CF1AB3"/>
    <w:rsid w:val="00CF1B8D"/>
    <w:rsid w:val="00CF1C92"/>
    <w:rsid w:val="00CF1CFC"/>
    <w:rsid w:val="00CF1DD7"/>
    <w:rsid w:val="00CF1F1E"/>
    <w:rsid w:val="00CF24CD"/>
    <w:rsid w:val="00CF24E0"/>
    <w:rsid w:val="00CF264C"/>
    <w:rsid w:val="00CF278B"/>
    <w:rsid w:val="00CF2E3C"/>
    <w:rsid w:val="00CF2F31"/>
    <w:rsid w:val="00CF3042"/>
    <w:rsid w:val="00CF3091"/>
    <w:rsid w:val="00CF30E9"/>
    <w:rsid w:val="00CF356D"/>
    <w:rsid w:val="00CF3FD2"/>
    <w:rsid w:val="00CF425A"/>
    <w:rsid w:val="00CF43B4"/>
    <w:rsid w:val="00CF4482"/>
    <w:rsid w:val="00CF4DB1"/>
    <w:rsid w:val="00CF4F3D"/>
    <w:rsid w:val="00CF5069"/>
    <w:rsid w:val="00CF507C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C36"/>
    <w:rsid w:val="00D00D50"/>
    <w:rsid w:val="00D00DB4"/>
    <w:rsid w:val="00D00E88"/>
    <w:rsid w:val="00D01004"/>
    <w:rsid w:val="00D010A6"/>
    <w:rsid w:val="00D01798"/>
    <w:rsid w:val="00D01841"/>
    <w:rsid w:val="00D022F4"/>
    <w:rsid w:val="00D0282D"/>
    <w:rsid w:val="00D028C6"/>
    <w:rsid w:val="00D03056"/>
    <w:rsid w:val="00D0397C"/>
    <w:rsid w:val="00D03E13"/>
    <w:rsid w:val="00D0423A"/>
    <w:rsid w:val="00D043CA"/>
    <w:rsid w:val="00D045E5"/>
    <w:rsid w:val="00D045F2"/>
    <w:rsid w:val="00D04971"/>
    <w:rsid w:val="00D04B1A"/>
    <w:rsid w:val="00D04BBA"/>
    <w:rsid w:val="00D052AA"/>
    <w:rsid w:val="00D057F6"/>
    <w:rsid w:val="00D05917"/>
    <w:rsid w:val="00D059CD"/>
    <w:rsid w:val="00D05AB2"/>
    <w:rsid w:val="00D05D64"/>
    <w:rsid w:val="00D06049"/>
    <w:rsid w:val="00D06493"/>
    <w:rsid w:val="00D06618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BE7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4FB6"/>
    <w:rsid w:val="00D1502E"/>
    <w:rsid w:val="00D15467"/>
    <w:rsid w:val="00D15C03"/>
    <w:rsid w:val="00D15C56"/>
    <w:rsid w:val="00D16125"/>
    <w:rsid w:val="00D16A01"/>
    <w:rsid w:val="00D16C8E"/>
    <w:rsid w:val="00D171FA"/>
    <w:rsid w:val="00D17538"/>
    <w:rsid w:val="00D176A3"/>
    <w:rsid w:val="00D179EA"/>
    <w:rsid w:val="00D17D90"/>
    <w:rsid w:val="00D17E25"/>
    <w:rsid w:val="00D20001"/>
    <w:rsid w:val="00D200B7"/>
    <w:rsid w:val="00D20431"/>
    <w:rsid w:val="00D20626"/>
    <w:rsid w:val="00D20714"/>
    <w:rsid w:val="00D211E9"/>
    <w:rsid w:val="00D21240"/>
    <w:rsid w:val="00D215E8"/>
    <w:rsid w:val="00D216A1"/>
    <w:rsid w:val="00D2176B"/>
    <w:rsid w:val="00D218C4"/>
    <w:rsid w:val="00D21C9D"/>
    <w:rsid w:val="00D22444"/>
    <w:rsid w:val="00D22826"/>
    <w:rsid w:val="00D22C2D"/>
    <w:rsid w:val="00D22D2E"/>
    <w:rsid w:val="00D22E06"/>
    <w:rsid w:val="00D2354B"/>
    <w:rsid w:val="00D2361D"/>
    <w:rsid w:val="00D237A0"/>
    <w:rsid w:val="00D23ACA"/>
    <w:rsid w:val="00D23C40"/>
    <w:rsid w:val="00D242ED"/>
    <w:rsid w:val="00D244AF"/>
    <w:rsid w:val="00D2475A"/>
    <w:rsid w:val="00D24B51"/>
    <w:rsid w:val="00D24F5B"/>
    <w:rsid w:val="00D25158"/>
    <w:rsid w:val="00D262B1"/>
    <w:rsid w:val="00D26CB7"/>
    <w:rsid w:val="00D26D73"/>
    <w:rsid w:val="00D27209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0A"/>
    <w:rsid w:val="00D3282A"/>
    <w:rsid w:val="00D3289C"/>
    <w:rsid w:val="00D32917"/>
    <w:rsid w:val="00D32D7E"/>
    <w:rsid w:val="00D32E29"/>
    <w:rsid w:val="00D33006"/>
    <w:rsid w:val="00D33479"/>
    <w:rsid w:val="00D33522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BD3"/>
    <w:rsid w:val="00D36D52"/>
    <w:rsid w:val="00D37242"/>
    <w:rsid w:val="00D3773B"/>
    <w:rsid w:val="00D37910"/>
    <w:rsid w:val="00D37C34"/>
    <w:rsid w:val="00D400C3"/>
    <w:rsid w:val="00D403E1"/>
    <w:rsid w:val="00D4053D"/>
    <w:rsid w:val="00D405D2"/>
    <w:rsid w:val="00D4082B"/>
    <w:rsid w:val="00D40A2F"/>
    <w:rsid w:val="00D40C88"/>
    <w:rsid w:val="00D40D88"/>
    <w:rsid w:val="00D41390"/>
    <w:rsid w:val="00D41394"/>
    <w:rsid w:val="00D418F4"/>
    <w:rsid w:val="00D41AEC"/>
    <w:rsid w:val="00D41B1E"/>
    <w:rsid w:val="00D41E5F"/>
    <w:rsid w:val="00D420A8"/>
    <w:rsid w:val="00D4237D"/>
    <w:rsid w:val="00D425F8"/>
    <w:rsid w:val="00D4281B"/>
    <w:rsid w:val="00D42AD1"/>
    <w:rsid w:val="00D42AE6"/>
    <w:rsid w:val="00D42E05"/>
    <w:rsid w:val="00D42ECB"/>
    <w:rsid w:val="00D42ED9"/>
    <w:rsid w:val="00D42F5E"/>
    <w:rsid w:val="00D42FBE"/>
    <w:rsid w:val="00D43A6E"/>
    <w:rsid w:val="00D43FEB"/>
    <w:rsid w:val="00D441B3"/>
    <w:rsid w:val="00D44A66"/>
    <w:rsid w:val="00D44BC3"/>
    <w:rsid w:val="00D452F8"/>
    <w:rsid w:val="00D45890"/>
    <w:rsid w:val="00D45BDA"/>
    <w:rsid w:val="00D45DC3"/>
    <w:rsid w:val="00D460EC"/>
    <w:rsid w:val="00D46433"/>
    <w:rsid w:val="00D468BB"/>
    <w:rsid w:val="00D46A0C"/>
    <w:rsid w:val="00D46B8D"/>
    <w:rsid w:val="00D46C4B"/>
    <w:rsid w:val="00D46D93"/>
    <w:rsid w:val="00D47314"/>
    <w:rsid w:val="00D4736F"/>
    <w:rsid w:val="00D477D6"/>
    <w:rsid w:val="00D47A33"/>
    <w:rsid w:val="00D47D99"/>
    <w:rsid w:val="00D503C5"/>
    <w:rsid w:val="00D5045A"/>
    <w:rsid w:val="00D508C2"/>
    <w:rsid w:val="00D50A98"/>
    <w:rsid w:val="00D50AAB"/>
    <w:rsid w:val="00D50FC1"/>
    <w:rsid w:val="00D51109"/>
    <w:rsid w:val="00D51520"/>
    <w:rsid w:val="00D519D1"/>
    <w:rsid w:val="00D51D68"/>
    <w:rsid w:val="00D51EC9"/>
    <w:rsid w:val="00D52012"/>
    <w:rsid w:val="00D5231D"/>
    <w:rsid w:val="00D5235D"/>
    <w:rsid w:val="00D52574"/>
    <w:rsid w:val="00D52625"/>
    <w:rsid w:val="00D533D9"/>
    <w:rsid w:val="00D53636"/>
    <w:rsid w:val="00D53AC7"/>
    <w:rsid w:val="00D53C91"/>
    <w:rsid w:val="00D53EFA"/>
    <w:rsid w:val="00D53F45"/>
    <w:rsid w:val="00D53FE3"/>
    <w:rsid w:val="00D5413A"/>
    <w:rsid w:val="00D54154"/>
    <w:rsid w:val="00D544EA"/>
    <w:rsid w:val="00D551F0"/>
    <w:rsid w:val="00D55235"/>
    <w:rsid w:val="00D552A3"/>
    <w:rsid w:val="00D5545A"/>
    <w:rsid w:val="00D55466"/>
    <w:rsid w:val="00D55500"/>
    <w:rsid w:val="00D557D6"/>
    <w:rsid w:val="00D55805"/>
    <w:rsid w:val="00D5586E"/>
    <w:rsid w:val="00D55ACF"/>
    <w:rsid w:val="00D55C67"/>
    <w:rsid w:val="00D55F5B"/>
    <w:rsid w:val="00D55F8F"/>
    <w:rsid w:val="00D56098"/>
    <w:rsid w:val="00D560C6"/>
    <w:rsid w:val="00D564EF"/>
    <w:rsid w:val="00D564F5"/>
    <w:rsid w:val="00D567F1"/>
    <w:rsid w:val="00D56A7D"/>
    <w:rsid w:val="00D56AF6"/>
    <w:rsid w:val="00D56BA4"/>
    <w:rsid w:val="00D57290"/>
    <w:rsid w:val="00D5764C"/>
    <w:rsid w:val="00D57AE4"/>
    <w:rsid w:val="00D57BD0"/>
    <w:rsid w:val="00D57F64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2929"/>
    <w:rsid w:val="00D6332A"/>
    <w:rsid w:val="00D63520"/>
    <w:rsid w:val="00D6375F"/>
    <w:rsid w:val="00D63902"/>
    <w:rsid w:val="00D63CF4"/>
    <w:rsid w:val="00D6433D"/>
    <w:rsid w:val="00D64438"/>
    <w:rsid w:val="00D64C42"/>
    <w:rsid w:val="00D64F61"/>
    <w:rsid w:val="00D65274"/>
    <w:rsid w:val="00D654DC"/>
    <w:rsid w:val="00D65722"/>
    <w:rsid w:val="00D65923"/>
    <w:rsid w:val="00D65BEF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6F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840"/>
    <w:rsid w:val="00D719FD"/>
    <w:rsid w:val="00D71A18"/>
    <w:rsid w:val="00D71C6F"/>
    <w:rsid w:val="00D72168"/>
    <w:rsid w:val="00D72275"/>
    <w:rsid w:val="00D72697"/>
    <w:rsid w:val="00D727FB"/>
    <w:rsid w:val="00D7335D"/>
    <w:rsid w:val="00D73411"/>
    <w:rsid w:val="00D736F7"/>
    <w:rsid w:val="00D739B4"/>
    <w:rsid w:val="00D73EDD"/>
    <w:rsid w:val="00D74059"/>
    <w:rsid w:val="00D74957"/>
    <w:rsid w:val="00D752C7"/>
    <w:rsid w:val="00D75341"/>
    <w:rsid w:val="00D7549B"/>
    <w:rsid w:val="00D75560"/>
    <w:rsid w:val="00D761ED"/>
    <w:rsid w:val="00D763B7"/>
    <w:rsid w:val="00D764A5"/>
    <w:rsid w:val="00D76B7A"/>
    <w:rsid w:val="00D76D4B"/>
    <w:rsid w:val="00D76DB4"/>
    <w:rsid w:val="00D76F6D"/>
    <w:rsid w:val="00D779DD"/>
    <w:rsid w:val="00D779F5"/>
    <w:rsid w:val="00D77B58"/>
    <w:rsid w:val="00D77EAC"/>
    <w:rsid w:val="00D80046"/>
    <w:rsid w:val="00D806D5"/>
    <w:rsid w:val="00D810BD"/>
    <w:rsid w:val="00D81252"/>
    <w:rsid w:val="00D81785"/>
    <w:rsid w:val="00D81BA8"/>
    <w:rsid w:val="00D81C02"/>
    <w:rsid w:val="00D8221C"/>
    <w:rsid w:val="00D822BF"/>
    <w:rsid w:val="00D82517"/>
    <w:rsid w:val="00D826CE"/>
    <w:rsid w:val="00D8277D"/>
    <w:rsid w:val="00D82A39"/>
    <w:rsid w:val="00D82F8F"/>
    <w:rsid w:val="00D8323F"/>
    <w:rsid w:val="00D83678"/>
    <w:rsid w:val="00D8372C"/>
    <w:rsid w:val="00D83888"/>
    <w:rsid w:val="00D83BB3"/>
    <w:rsid w:val="00D83F60"/>
    <w:rsid w:val="00D84138"/>
    <w:rsid w:val="00D8433C"/>
    <w:rsid w:val="00D84A75"/>
    <w:rsid w:val="00D84E09"/>
    <w:rsid w:val="00D852BD"/>
    <w:rsid w:val="00D85E13"/>
    <w:rsid w:val="00D85E76"/>
    <w:rsid w:val="00D861CF"/>
    <w:rsid w:val="00D8626D"/>
    <w:rsid w:val="00D865BD"/>
    <w:rsid w:val="00D865BE"/>
    <w:rsid w:val="00D869F9"/>
    <w:rsid w:val="00D86C0F"/>
    <w:rsid w:val="00D86D7D"/>
    <w:rsid w:val="00D86DA1"/>
    <w:rsid w:val="00D870CC"/>
    <w:rsid w:val="00D87211"/>
    <w:rsid w:val="00D87408"/>
    <w:rsid w:val="00D87B19"/>
    <w:rsid w:val="00D87B2D"/>
    <w:rsid w:val="00D87C54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1E0"/>
    <w:rsid w:val="00D9231D"/>
    <w:rsid w:val="00D9247D"/>
    <w:rsid w:val="00D92D65"/>
    <w:rsid w:val="00D93019"/>
    <w:rsid w:val="00D933E5"/>
    <w:rsid w:val="00D9349A"/>
    <w:rsid w:val="00D93A69"/>
    <w:rsid w:val="00D93AD8"/>
    <w:rsid w:val="00D94AF3"/>
    <w:rsid w:val="00D94B6E"/>
    <w:rsid w:val="00D94E2D"/>
    <w:rsid w:val="00D95581"/>
    <w:rsid w:val="00D957A9"/>
    <w:rsid w:val="00D95C0A"/>
    <w:rsid w:val="00D95FEC"/>
    <w:rsid w:val="00D96120"/>
    <w:rsid w:val="00D968D6"/>
    <w:rsid w:val="00D96C3E"/>
    <w:rsid w:val="00D96FAF"/>
    <w:rsid w:val="00D9728B"/>
    <w:rsid w:val="00D972DD"/>
    <w:rsid w:val="00D97583"/>
    <w:rsid w:val="00D97D3E"/>
    <w:rsid w:val="00D97D96"/>
    <w:rsid w:val="00D97ED5"/>
    <w:rsid w:val="00DA0028"/>
    <w:rsid w:val="00DA025C"/>
    <w:rsid w:val="00DA0D30"/>
    <w:rsid w:val="00DA166C"/>
    <w:rsid w:val="00DA181E"/>
    <w:rsid w:val="00DA1F91"/>
    <w:rsid w:val="00DA2035"/>
    <w:rsid w:val="00DA2141"/>
    <w:rsid w:val="00DA225D"/>
    <w:rsid w:val="00DA2352"/>
    <w:rsid w:val="00DA2512"/>
    <w:rsid w:val="00DA27DF"/>
    <w:rsid w:val="00DA2BB0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FF1"/>
    <w:rsid w:val="00DA7348"/>
    <w:rsid w:val="00DA745C"/>
    <w:rsid w:val="00DA7A41"/>
    <w:rsid w:val="00DA7A55"/>
    <w:rsid w:val="00DA7CF8"/>
    <w:rsid w:val="00DB012C"/>
    <w:rsid w:val="00DB01FB"/>
    <w:rsid w:val="00DB0255"/>
    <w:rsid w:val="00DB0853"/>
    <w:rsid w:val="00DB0D2C"/>
    <w:rsid w:val="00DB127C"/>
    <w:rsid w:val="00DB1362"/>
    <w:rsid w:val="00DB13F1"/>
    <w:rsid w:val="00DB15C7"/>
    <w:rsid w:val="00DB17DE"/>
    <w:rsid w:val="00DB17E2"/>
    <w:rsid w:val="00DB18EE"/>
    <w:rsid w:val="00DB1CC8"/>
    <w:rsid w:val="00DB200C"/>
    <w:rsid w:val="00DB23CB"/>
    <w:rsid w:val="00DB282B"/>
    <w:rsid w:val="00DB2A4F"/>
    <w:rsid w:val="00DB2AB9"/>
    <w:rsid w:val="00DB322F"/>
    <w:rsid w:val="00DB37D1"/>
    <w:rsid w:val="00DB3D8A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384"/>
    <w:rsid w:val="00DB6634"/>
    <w:rsid w:val="00DB693A"/>
    <w:rsid w:val="00DB6950"/>
    <w:rsid w:val="00DB7682"/>
    <w:rsid w:val="00DB78E3"/>
    <w:rsid w:val="00DB7986"/>
    <w:rsid w:val="00DC0632"/>
    <w:rsid w:val="00DC0A7F"/>
    <w:rsid w:val="00DC0D1D"/>
    <w:rsid w:val="00DC11FC"/>
    <w:rsid w:val="00DC1393"/>
    <w:rsid w:val="00DC142D"/>
    <w:rsid w:val="00DC1A4B"/>
    <w:rsid w:val="00DC1DE4"/>
    <w:rsid w:val="00DC1F0A"/>
    <w:rsid w:val="00DC2206"/>
    <w:rsid w:val="00DC2363"/>
    <w:rsid w:val="00DC24E7"/>
    <w:rsid w:val="00DC26A0"/>
    <w:rsid w:val="00DC26B5"/>
    <w:rsid w:val="00DC2B38"/>
    <w:rsid w:val="00DC2B63"/>
    <w:rsid w:val="00DC2E49"/>
    <w:rsid w:val="00DC366B"/>
    <w:rsid w:val="00DC38D1"/>
    <w:rsid w:val="00DC4BBE"/>
    <w:rsid w:val="00DC5A8A"/>
    <w:rsid w:val="00DC5DC5"/>
    <w:rsid w:val="00DC603A"/>
    <w:rsid w:val="00DC664F"/>
    <w:rsid w:val="00DC72EE"/>
    <w:rsid w:val="00DC7A7D"/>
    <w:rsid w:val="00DC7C93"/>
    <w:rsid w:val="00DC7EAF"/>
    <w:rsid w:val="00DD01B6"/>
    <w:rsid w:val="00DD01E4"/>
    <w:rsid w:val="00DD03D1"/>
    <w:rsid w:val="00DD0836"/>
    <w:rsid w:val="00DD0BE3"/>
    <w:rsid w:val="00DD153D"/>
    <w:rsid w:val="00DD15B1"/>
    <w:rsid w:val="00DD179A"/>
    <w:rsid w:val="00DD1813"/>
    <w:rsid w:val="00DD1D17"/>
    <w:rsid w:val="00DD1DF3"/>
    <w:rsid w:val="00DD2052"/>
    <w:rsid w:val="00DD2083"/>
    <w:rsid w:val="00DD2229"/>
    <w:rsid w:val="00DD238B"/>
    <w:rsid w:val="00DD2771"/>
    <w:rsid w:val="00DD2804"/>
    <w:rsid w:val="00DD2D0A"/>
    <w:rsid w:val="00DD2DA7"/>
    <w:rsid w:val="00DD31EC"/>
    <w:rsid w:val="00DD3361"/>
    <w:rsid w:val="00DD3C82"/>
    <w:rsid w:val="00DD436D"/>
    <w:rsid w:val="00DD46AE"/>
    <w:rsid w:val="00DD480F"/>
    <w:rsid w:val="00DD484E"/>
    <w:rsid w:val="00DD5206"/>
    <w:rsid w:val="00DD5437"/>
    <w:rsid w:val="00DD5526"/>
    <w:rsid w:val="00DD5612"/>
    <w:rsid w:val="00DD6691"/>
    <w:rsid w:val="00DD6B1A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28EA"/>
    <w:rsid w:val="00DE34F6"/>
    <w:rsid w:val="00DE3766"/>
    <w:rsid w:val="00DE39C0"/>
    <w:rsid w:val="00DE3D04"/>
    <w:rsid w:val="00DE409B"/>
    <w:rsid w:val="00DE4125"/>
    <w:rsid w:val="00DE46F6"/>
    <w:rsid w:val="00DE471E"/>
    <w:rsid w:val="00DE49CE"/>
    <w:rsid w:val="00DE4B75"/>
    <w:rsid w:val="00DE4BFE"/>
    <w:rsid w:val="00DE511D"/>
    <w:rsid w:val="00DE526D"/>
    <w:rsid w:val="00DE5290"/>
    <w:rsid w:val="00DE558A"/>
    <w:rsid w:val="00DE58FC"/>
    <w:rsid w:val="00DE5A88"/>
    <w:rsid w:val="00DE5F68"/>
    <w:rsid w:val="00DE65C0"/>
    <w:rsid w:val="00DE6894"/>
    <w:rsid w:val="00DE695E"/>
    <w:rsid w:val="00DE6966"/>
    <w:rsid w:val="00DE6F37"/>
    <w:rsid w:val="00DE6FB9"/>
    <w:rsid w:val="00DE71CD"/>
    <w:rsid w:val="00DE7213"/>
    <w:rsid w:val="00DE7349"/>
    <w:rsid w:val="00DE746E"/>
    <w:rsid w:val="00DE796E"/>
    <w:rsid w:val="00DE7E8E"/>
    <w:rsid w:val="00DE7ED8"/>
    <w:rsid w:val="00DE7F1B"/>
    <w:rsid w:val="00DF00C9"/>
    <w:rsid w:val="00DF01C4"/>
    <w:rsid w:val="00DF024A"/>
    <w:rsid w:val="00DF0783"/>
    <w:rsid w:val="00DF08D1"/>
    <w:rsid w:val="00DF09ED"/>
    <w:rsid w:val="00DF0CA5"/>
    <w:rsid w:val="00DF0DEE"/>
    <w:rsid w:val="00DF10FE"/>
    <w:rsid w:val="00DF13E6"/>
    <w:rsid w:val="00DF1500"/>
    <w:rsid w:val="00DF1747"/>
    <w:rsid w:val="00DF1999"/>
    <w:rsid w:val="00DF1CBB"/>
    <w:rsid w:val="00DF1E21"/>
    <w:rsid w:val="00DF1ED8"/>
    <w:rsid w:val="00DF246D"/>
    <w:rsid w:val="00DF2504"/>
    <w:rsid w:val="00DF27C1"/>
    <w:rsid w:val="00DF2E92"/>
    <w:rsid w:val="00DF2F78"/>
    <w:rsid w:val="00DF30A5"/>
    <w:rsid w:val="00DF30BA"/>
    <w:rsid w:val="00DF33E0"/>
    <w:rsid w:val="00DF3943"/>
    <w:rsid w:val="00DF3DFC"/>
    <w:rsid w:val="00DF3E66"/>
    <w:rsid w:val="00DF49F8"/>
    <w:rsid w:val="00DF4AF7"/>
    <w:rsid w:val="00DF4BC8"/>
    <w:rsid w:val="00DF4C3D"/>
    <w:rsid w:val="00DF4CA5"/>
    <w:rsid w:val="00DF4D71"/>
    <w:rsid w:val="00DF5327"/>
    <w:rsid w:val="00DF54CD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E2D"/>
    <w:rsid w:val="00E052BF"/>
    <w:rsid w:val="00E05740"/>
    <w:rsid w:val="00E057B1"/>
    <w:rsid w:val="00E059F4"/>
    <w:rsid w:val="00E05EB0"/>
    <w:rsid w:val="00E063D3"/>
    <w:rsid w:val="00E063E2"/>
    <w:rsid w:val="00E066AD"/>
    <w:rsid w:val="00E066E1"/>
    <w:rsid w:val="00E06E25"/>
    <w:rsid w:val="00E071FF"/>
    <w:rsid w:val="00E0724B"/>
    <w:rsid w:val="00E07543"/>
    <w:rsid w:val="00E0784C"/>
    <w:rsid w:val="00E0792D"/>
    <w:rsid w:val="00E07A0A"/>
    <w:rsid w:val="00E07A8A"/>
    <w:rsid w:val="00E07FB7"/>
    <w:rsid w:val="00E102B9"/>
    <w:rsid w:val="00E102E4"/>
    <w:rsid w:val="00E10415"/>
    <w:rsid w:val="00E107B2"/>
    <w:rsid w:val="00E108EB"/>
    <w:rsid w:val="00E10909"/>
    <w:rsid w:val="00E10CDE"/>
    <w:rsid w:val="00E10E86"/>
    <w:rsid w:val="00E11119"/>
    <w:rsid w:val="00E11159"/>
    <w:rsid w:val="00E1186A"/>
    <w:rsid w:val="00E121D8"/>
    <w:rsid w:val="00E12383"/>
    <w:rsid w:val="00E12CAD"/>
    <w:rsid w:val="00E13168"/>
    <w:rsid w:val="00E132C0"/>
    <w:rsid w:val="00E13475"/>
    <w:rsid w:val="00E13C30"/>
    <w:rsid w:val="00E13E5E"/>
    <w:rsid w:val="00E14154"/>
    <w:rsid w:val="00E143B2"/>
    <w:rsid w:val="00E1440F"/>
    <w:rsid w:val="00E14B81"/>
    <w:rsid w:val="00E14C79"/>
    <w:rsid w:val="00E14E16"/>
    <w:rsid w:val="00E1519C"/>
    <w:rsid w:val="00E1563E"/>
    <w:rsid w:val="00E159B7"/>
    <w:rsid w:val="00E15CC4"/>
    <w:rsid w:val="00E15FFC"/>
    <w:rsid w:val="00E16309"/>
    <w:rsid w:val="00E169A2"/>
    <w:rsid w:val="00E1747C"/>
    <w:rsid w:val="00E174EF"/>
    <w:rsid w:val="00E176BA"/>
    <w:rsid w:val="00E178BB"/>
    <w:rsid w:val="00E17C49"/>
    <w:rsid w:val="00E20374"/>
    <w:rsid w:val="00E20A8A"/>
    <w:rsid w:val="00E20ABE"/>
    <w:rsid w:val="00E20EDC"/>
    <w:rsid w:val="00E21AD1"/>
    <w:rsid w:val="00E21AF1"/>
    <w:rsid w:val="00E21D25"/>
    <w:rsid w:val="00E21EBF"/>
    <w:rsid w:val="00E22247"/>
    <w:rsid w:val="00E2248D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89A"/>
    <w:rsid w:val="00E24AEB"/>
    <w:rsid w:val="00E24B0E"/>
    <w:rsid w:val="00E24B2B"/>
    <w:rsid w:val="00E24B70"/>
    <w:rsid w:val="00E24C8F"/>
    <w:rsid w:val="00E25147"/>
    <w:rsid w:val="00E252CF"/>
    <w:rsid w:val="00E259BC"/>
    <w:rsid w:val="00E25C1E"/>
    <w:rsid w:val="00E25CE1"/>
    <w:rsid w:val="00E25F78"/>
    <w:rsid w:val="00E261B4"/>
    <w:rsid w:val="00E26289"/>
    <w:rsid w:val="00E2668D"/>
    <w:rsid w:val="00E2706C"/>
    <w:rsid w:val="00E271DC"/>
    <w:rsid w:val="00E272EC"/>
    <w:rsid w:val="00E273CC"/>
    <w:rsid w:val="00E2748D"/>
    <w:rsid w:val="00E274B6"/>
    <w:rsid w:val="00E2761D"/>
    <w:rsid w:val="00E27AE6"/>
    <w:rsid w:val="00E27D5E"/>
    <w:rsid w:val="00E27EF1"/>
    <w:rsid w:val="00E30FEA"/>
    <w:rsid w:val="00E3109D"/>
    <w:rsid w:val="00E312FF"/>
    <w:rsid w:val="00E316D1"/>
    <w:rsid w:val="00E317CE"/>
    <w:rsid w:val="00E3194B"/>
    <w:rsid w:val="00E31B59"/>
    <w:rsid w:val="00E31BBF"/>
    <w:rsid w:val="00E31EE4"/>
    <w:rsid w:val="00E3204E"/>
    <w:rsid w:val="00E320A6"/>
    <w:rsid w:val="00E32188"/>
    <w:rsid w:val="00E3238B"/>
    <w:rsid w:val="00E3286F"/>
    <w:rsid w:val="00E32F8C"/>
    <w:rsid w:val="00E32FAF"/>
    <w:rsid w:val="00E330A8"/>
    <w:rsid w:val="00E33355"/>
    <w:rsid w:val="00E333FC"/>
    <w:rsid w:val="00E3394C"/>
    <w:rsid w:val="00E340DF"/>
    <w:rsid w:val="00E34126"/>
    <w:rsid w:val="00E341AE"/>
    <w:rsid w:val="00E34214"/>
    <w:rsid w:val="00E34370"/>
    <w:rsid w:val="00E346B4"/>
    <w:rsid w:val="00E349A5"/>
    <w:rsid w:val="00E35559"/>
    <w:rsid w:val="00E355F4"/>
    <w:rsid w:val="00E35734"/>
    <w:rsid w:val="00E35F48"/>
    <w:rsid w:val="00E36108"/>
    <w:rsid w:val="00E362F2"/>
    <w:rsid w:val="00E363C7"/>
    <w:rsid w:val="00E363CF"/>
    <w:rsid w:val="00E36630"/>
    <w:rsid w:val="00E36ABC"/>
    <w:rsid w:val="00E36B60"/>
    <w:rsid w:val="00E36E07"/>
    <w:rsid w:val="00E36F4F"/>
    <w:rsid w:val="00E374DA"/>
    <w:rsid w:val="00E37512"/>
    <w:rsid w:val="00E37763"/>
    <w:rsid w:val="00E37D01"/>
    <w:rsid w:val="00E37EE1"/>
    <w:rsid w:val="00E4024B"/>
    <w:rsid w:val="00E4035A"/>
    <w:rsid w:val="00E40469"/>
    <w:rsid w:val="00E4051A"/>
    <w:rsid w:val="00E4074E"/>
    <w:rsid w:val="00E40B3E"/>
    <w:rsid w:val="00E40B77"/>
    <w:rsid w:val="00E40E52"/>
    <w:rsid w:val="00E419C5"/>
    <w:rsid w:val="00E420AE"/>
    <w:rsid w:val="00E42745"/>
    <w:rsid w:val="00E42D24"/>
    <w:rsid w:val="00E42E8E"/>
    <w:rsid w:val="00E42F48"/>
    <w:rsid w:val="00E43310"/>
    <w:rsid w:val="00E43654"/>
    <w:rsid w:val="00E436DB"/>
    <w:rsid w:val="00E439B8"/>
    <w:rsid w:val="00E43E17"/>
    <w:rsid w:val="00E44138"/>
    <w:rsid w:val="00E441FB"/>
    <w:rsid w:val="00E4429A"/>
    <w:rsid w:val="00E44417"/>
    <w:rsid w:val="00E4467F"/>
    <w:rsid w:val="00E44ACF"/>
    <w:rsid w:val="00E44B6B"/>
    <w:rsid w:val="00E44C27"/>
    <w:rsid w:val="00E44F71"/>
    <w:rsid w:val="00E44F8B"/>
    <w:rsid w:val="00E44FCF"/>
    <w:rsid w:val="00E450BF"/>
    <w:rsid w:val="00E451E4"/>
    <w:rsid w:val="00E45656"/>
    <w:rsid w:val="00E456CD"/>
    <w:rsid w:val="00E4587C"/>
    <w:rsid w:val="00E45A69"/>
    <w:rsid w:val="00E45DB5"/>
    <w:rsid w:val="00E45DFA"/>
    <w:rsid w:val="00E4604A"/>
    <w:rsid w:val="00E461A5"/>
    <w:rsid w:val="00E46368"/>
    <w:rsid w:val="00E46538"/>
    <w:rsid w:val="00E465BB"/>
    <w:rsid w:val="00E46766"/>
    <w:rsid w:val="00E467C6"/>
    <w:rsid w:val="00E46ACB"/>
    <w:rsid w:val="00E46E19"/>
    <w:rsid w:val="00E4703D"/>
    <w:rsid w:val="00E47319"/>
    <w:rsid w:val="00E47813"/>
    <w:rsid w:val="00E47E20"/>
    <w:rsid w:val="00E47F31"/>
    <w:rsid w:val="00E5006D"/>
    <w:rsid w:val="00E502E1"/>
    <w:rsid w:val="00E5047C"/>
    <w:rsid w:val="00E50635"/>
    <w:rsid w:val="00E50769"/>
    <w:rsid w:val="00E50963"/>
    <w:rsid w:val="00E50A27"/>
    <w:rsid w:val="00E50BD0"/>
    <w:rsid w:val="00E5105A"/>
    <w:rsid w:val="00E510F9"/>
    <w:rsid w:val="00E51773"/>
    <w:rsid w:val="00E51DC7"/>
    <w:rsid w:val="00E52313"/>
    <w:rsid w:val="00E52490"/>
    <w:rsid w:val="00E527D6"/>
    <w:rsid w:val="00E52E20"/>
    <w:rsid w:val="00E52F70"/>
    <w:rsid w:val="00E52FA9"/>
    <w:rsid w:val="00E53684"/>
    <w:rsid w:val="00E53688"/>
    <w:rsid w:val="00E53839"/>
    <w:rsid w:val="00E53A35"/>
    <w:rsid w:val="00E53FBB"/>
    <w:rsid w:val="00E5451A"/>
    <w:rsid w:val="00E5458B"/>
    <w:rsid w:val="00E54A04"/>
    <w:rsid w:val="00E552EA"/>
    <w:rsid w:val="00E55368"/>
    <w:rsid w:val="00E553B1"/>
    <w:rsid w:val="00E5570D"/>
    <w:rsid w:val="00E55712"/>
    <w:rsid w:val="00E557B6"/>
    <w:rsid w:val="00E55D9A"/>
    <w:rsid w:val="00E565D1"/>
    <w:rsid w:val="00E56A31"/>
    <w:rsid w:val="00E56B51"/>
    <w:rsid w:val="00E56DEF"/>
    <w:rsid w:val="00E56EEA"/>
    <w:rsid w:val="00E5792C"/>
    <w:rsid w:val="00E57A9E"/>
    <w:rsid w:val="00E57CF0"/>
    <w:rsid w:val="00E57EA1"/>
    <w:rsid w:val="00E6013D"/>
    <w:rsid w:val="00E601DE"/>
    <w:rsid w:val="00E609BA"/>
    <w:rsid w:val="00E609F3"/>
    <w:rsid w:val="00E60B1F"/>
    <w:rsid w:val="00E60D19"/>
    <w:rsid w:val="00E60DEC"/>
    <w:rsid w:val="00E60E83"/>
    <w:rsid w:val="00E61006"/>
    <w:rsid w:val="00E611A8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A76"/>
    <w:rsid w:val="00E65D18"/>
    <w:rsid w:val="00E65F09"/>
    <w:rsid w:val="00E65FE7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B1"/>
    <w:rsid w:val="00E708F5"/>
    <w:rsid w:val="00E7158A"/>
    <w:rsid w:val="00E71758"/>
    <w:rsid w:val="00E71D00"/>
    <w:rsid w:val="00E72452"/>
    <w:rsid w:val="00E72575"/>
    <w:rsid w:val="00E72590"/>
    <w:rsid w:val="00E72B37"/>
    <w:rsid w:val="00E72CE8"/>
    <w:rsid w:val="00E730AF"/>
    <w:rsid w:val="00E73316"/>
    <w:rsid w:val="00E73326"/>
    <w:rsid w:val="00E73F9C"/>
    <w:rsid w:val="00E741D1"/>
    <w:rsid w:val="00E7431E"/>
    <w:rsid w:val="00E74644"/>
    <w:rsid w:val="00E75045"/>
    <w:rsid w:val="00E75BD9"/>
    <w:rsid w:val="00E76149"/>
    <w:rsid w:val="00E76182"/>
    <w:rsid w:val="00E7618A"/>
    <w:rsid w:val="00E76339"/>
    <w:rsid w:val="00E7669C"/>
    <w:rsid w:val="00E767F4"/>
    <w:rsid w:val="00E768C5"/>
    <w:rsid w:val="00E769E8"/>
    <w:rsid w:val="00E7703A"/>
    <w:rsid w:val="00E7703E"/>
    <w:rsid w:val="00E770F0"/>
    <w:rsid w:val="00E77242"/>
    <w:rsid w:val="00E7797B"/>
    <w:rsid w:val="00E77CFE"/>
    <w:rsid w:val="00E77D56"/>
    <w:rsid w:val="00E80773"/>
    <w:rsid w:val="00E80AFA"/>
    <w:rsid w:val="00E80B43"/>
    <w:rsid w:val="00E80CFB"/>
    <w:rsid w:val="00E81013"/>
    <w:rsid w:val="00E8126F"/>
    <w:rsid w:val="00E81392"/>
    <w:rsid w:val="00E814EE"/>
    <w:rsid w:val="00E81595"/>
    <w:rsid w:val="00E816BE"/>
    <w:rsid w:val="00E81745"/>
    <w:rsid w:val="00E8198E"/>
    <w:rsid w:val="00E81D5C"/>
    <w:rsid w:val="00E81E44"/>
    <w:rsid w:val="00E82348"/>
    <w:rsid w:val="00E82A7E"/>
    <w:rsid w:val="00E83323"/>
    <w:rsid w:val="00E837D0"/>
    <w:rsid w:val="00E8392F"/>
    <w:rsid w:val="00E841AC"/>
    <w:rsid w:val="00E84269"/>
    <w:rsid w:val="00E842A2"/>
    <w:rsid w:val="00E8452E"/>
    <w:rsid w:val="00E8480D"/>
    <w:rsid w:val="00E853F7"/>
    <w:rsid w:val="00E8550B"/>
    <w:rsid w:val="00E85510"/>
    <w:rsid w:val="00E8552F"/>
    <w:rsid w:val="00E859EC"/>
    <w:rsid w:val="00E86005"/>
    <w:rsid w:val="00E8645F"/>
    <w:rsid w:val="00E86EC7"/>
    <w:rsid w:val="00E86F1D"/>
    <w:rsid w:val="00E87FA0"/>
    <w:rsid w:val="00E90009"/>
    <w:rsid w:val="00E9016B"/>
    <w:rsid w:val="00E90465"/>
    <w:rsid w:val="00E90544"/>
    <w:rsid w:val="00E90D26"/>
    <w:rsid w:val="00E90E1F"/>
    <w:rsid w:val="00E91066"/>
    <w:rsid w:val="00E9142C"/>
    <w:rsid w:val="00E91F89"/>
    <w:rsid w:val="00E92385"/>
    <w:rsid w:val="00E923E2"/>
    <w:rsid w:val="00E924B5"/>
    <w:rsid w:val="00E92594"/>
    <w:rsid w:val="00E92960"/>
    <w:rsid w:val="00E93130"/>
    <w:rsid w:val="00E9317F"/>
    <w:rsid w:val="00E9344F"/>
    <w:rsid w:val="00E9349C"/>
    <w:rsid w:val="00E93656"/>
    <w:rsid w:val="00E938F6"/>
    <w:rsid w:val="00E939C6"/>
    <w:rsid w:val="00E939DD"/>
    <w:rsid w:val="00E93F44"/>
    <w:rsid w:val="00E93F5A"/>
    <w:rsid w:val="00E94B09"/>
    <w:rsid w:val="00E94D36"/>
    <w:rsid w:val="00E94FC9"/>
    <w:rsid w:val="00E9504B"/>
    <w:rsid w:val="00E950BF"/>
    <w:rsid w:val="00E953D5"/>
    <w:rsid w:val="00E95AF9"/>
    <w:rsid w:val="00E95C7E"/>
    <w:rsid w:val="00E95F4B"/>
    <w:rsid w:val="00E96983"/>
    <w:rsid w:val="00E96A51"/>
    <w:rsid w:val="00E96C8D"/>
    <w:rsid w:val="00E96D44"/>
    <w:rsid w:val="00E96D89"/>
    <w:rsid w:val="00E96F9C"/>
    <w:rsid w:val="00E97068"/>
    <w:rsid w:val="00E97461"/>
    <w:rsid w:val="00E978E2"/>
    <w:rsid w:val="00E97DDF"/>
    <w:rsid w:val="00EA0677"/>
    <w:rsid w:val="00EA0881"/>
    <w:rsid w:val="00EA0A95"/>
    <w:rsid w:val="00EA0AC4"/>
    <w:rsid w:val="00EA0B75"/>
    <w:rsid w:val="00EA0C3E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39CC"/>
    <w:rsid w:val="00EA3A91"/>
    <w:rsid w:val="00EA3BE2"/>
    <w:rsid w:val="00EA3CF4"/>
    <w:rsid w:val="00EA4352"/>
    <w:rsid w:val="00EA4758"/>
    <w:rsid w:val="00EA4849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6D"/>
    <w:rsid w:val="00EB17FC"/>
    <w:rsid w:val="00EB1C8A"/>
    <w:rsid w:val="00EB1CE6"/>
    <w:rsid w:val="00EB1E55"/>
    <w:rsid w:val="00EB2196"/>
    <w:rsid w:val="00EB2638"/>
    <w:rsid w:val="00EB2646"/>
    <w:rsid w:val="00EB2818"/>
    <w:rsid w:val="00EB2A0A"/>
    <w:rsid w:val="00EB2C9C"/>
    <w:rsid w:val="00EB2D3C"/>
    <w:rsid w:val="00EB360B"/>
    <w:rsid w:val="00EB395A"/>
    <w:rsid w:val="00EB39AC"/>
    <w:rsid w:val="00EB3A90"/>
    <w:rsid w:val="00EB3FC4"/>
    <w:rsid w:val="00EB4B7D"/>
    <w:rsid w:val="00EB4F5D"/>
    <w:rsid w:val="00EB4F61"/>
    <w:rsid w:val="00EB50CC"/>
    <w:rsid w:val="00EB5129"/>
    <w:rsid w:val="00EB5290"/>
    <w:rsid w:val="00EB5ECA"/>
    <w:rsid w:val="00EB637A"/>
    <w:rsid w:val="00EB63C5"/>
    <w:rsid w:val="00EB640B"/>
    <w:rsid w:val="00EB6818"/>
    <w:rsid w:val="00EB69B4"/>
    <w:rsid w:val="00EB6BAB"/>
    <w:rsid w:val="00EB6D0A"/>
    <w:rsid w:val="00EB6E9B"/>
    <w:rsid w:val="00EB7092"/>
    <w:rsid w:val="00EB70D0"/>
    <w:rsid w:val="00EB724B"/>
    <w:rsid w:val="00EB7686"/>
    <w:rsid w:val="00EB778C"/>
    <w:rsid w:val="00EC0206"/>
    <w:rsid w:val="00EC0248"/>
    <w:rsid w:val="00EC0A25"/>
    <w:rsid w:val="00EC0BA4"/>
    <w:rsid w:val="00EC0CDE"/>
    <w:rsid w:val="00EC1847"/>
    <w:rsid w:val="00EC2218"/>
    <w:rsid w:val="00EC23DA"/>
    <w:rsid w:val="00EC2786"/>
    <w:rsid w:val="00EC2902"/>
    <w:rsid w:val="00EC2C79"/>
    <w:rsid w:val="00EC2F9B"/>
    <w:rsid w:val="00EC34E1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F26"/>
    <w:rsid w:val="00EC6F2E"/>
    <w:rsid w:val="00EC72F5"/>
    <w:rsid w:val="00EC7327"/>
    <w:rsid w:val="00EC73FE"/>
    <w:rsid w:val="00EC762C"/>
    <w:rsid w:val="00EC7874"/>
    <w:rsid w:val="00EC7B0B"/>
    <w:rsid w:val="00EC7C14"/>
    <w:rsid w:val="00EC7C4C"/>
    <w:rsid w:val="00EC7F46"/>
    <w:rsid w:val="00ED0259"/>
    <w:rsid w:val="00ED031A"/>
    <w:rsid w:val="00ED034E"/>
    <w:rsid w:val="00ED0558"/>
    <w:rsid w:val="00ED062A"/>
    <w:rsid w:val="00ED078A"/>
    <w:rsid w:val="00ED1374"/>
    <w:rsid w:val="00ED190C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3C38"/>
    <w:rsid w:val="00ED41E9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294"/>
    <w:rsid w:val="00EE042E"/>
    <w:rsid w:val="00EE0682"/>
    <w:rsid w:val="00EE0D7D"/>
    <w:rsid w:val="00EE13F6"/>
    <w:rsid w:val="00EE1AD2"/>
    <w:rsid w:val="00EE2042"/>
    <w:rsid w:val="00EE24FA"/>
    <w:rsid w:val="00EE2981"/>
    <w:rsid w:val="00EE2AA7"/>
    <w:rsid w:val="00EE31C2"/>
    <w:rsid w:val="00EE328F"/>
    <w:rsid w:val="00EE3978"/>
    <w:rsid w:val="00EE3DC6"/>
    <w:rsid w:val="00EE44C8"/>
    <w:rsid w:val="00EE452F"/>
    <w:rsid w:val="00EE4539"/>
    <w:rsid w:val="00EE483E"/>
    <w:rsid w:val="00EE4866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1DA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0B"/>
    <w:rsid w:val="00EF109B"/>
    <w:rsid w:val="00EF1691"/>
    <w:rsid w:val="00EF17F8"/>
    <w:rsid w:val="00EF182C"/>
    <w:rsid w:val="00EF1870"/>
    <w:rsid w:val="00EF1B43"/>
    <w:rsid w:val="00EF1F62"/>
    <w:rsid w:val="00EF21FE"/>
    <w:rsid w:val="00EF2804"/>
    <w:rsid w:val="00EF29F3"/>
    <w:rsid w:val="00EF3072"/>
    <w:rsid w:val="00EF32EA"/>
    <w:rsid w:val="00EF3C53"/>
    <w:rsid w:val="00EF4195"/>
    <w:rsid w:val="00EF42D5"/>
    <w:rsid w:val="00EF4308"/>
    <w:rsid w:val="00EF4630"/>
    <w:rsid w:val="00EF46C6"/>
    <w:rsid w:val="00EF513A"/>
    <w:rsid w:val="00EF560A"/>
    <w:rsid w:val="00EF5644"/>
    <w:rsid w:val="00EF5A61"/>
    <w:rsid w:val="00EF5A73"/>
    <w:rsid w:val="00EF5A92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AAD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2D8C"/>
    <w:rsid w:val="00F03B13"/>
    <w:rsid w:val="00F03D23"/>
    <w:rsid w:val="00F03D75"/>
    <w:rsid w:val="00F04361"/>
    <w:rsid w:val="00F04AE9"/>
    <w:rsid w:val="00F04D3A"/>
    <w:rsid w:val="00F04DCC"/>
    <w:rsid w:val="00F05533"/>
    <w:rsid w:val="00F059B7"/>
    <w:rsid w:val="00F05F9D"/>
    <w:rsid w:val="00F06875"/>
    <w:rsid w:val="00F070DB"/>
    <w:rsid w:val="00F070E8"/>
    <w:rsid w:val="00F0715C"/>
    <w:rsid w:val="00F071F6"/>
    <w:rsid w:val="00F07A5D"/>
    <w:rsid w:val="00F07BBA"/>
    <w:rsid w:val="00F07C06"/>
    <w:rsid w:val="00F1014F"/>
    <w:rsid w:val="00F10453"/>
    <w:rsid w:val="00F1050F"/>
    <w:rsid w:val="00F10537"/>
    <w:rsid w:val="00F108A4"/>
    <w:rsid w:val="00F11735"/>
    <w:rsid w:val="00F11D49"/>
    <w:rsid w:val="00F12149"/>
    <w:rsid w:val="00F12301"/>
    <w:rsid w:val="00F12A15"/>
    <w:rsid w:val="00F12A71"/>
    <w:rsid w:val="00F12EA8"/>
    <w:rsid w:val="00F130BC"/>
    <w:rsid w:val="00F1380C"/>
    <w:rsid w:val="00F139D6"/>
    <w:rsid w:val="00F141B7"/>
    <w:rsid w:val="00F1476B"/>
    <w:rsid w:val="00F1501C"/>
    <w:rsid w:val="00F150FC"/>
    <w:rsid w:val="00F1561A"/>
    <w:rsid w:val="00F15838"/>
    <w:rsid w:val="00F15CDF"/>
    <w:rsid w:val="00F15F24"/>
    <w:rsid w:val="00F160F2"/>
    <w:rsid w:val="00F16319"/>
    <w:rsid w:val="00F16443"/>
    <w:rsid w:val="00F1680E"/>
    <w:rsid w:val="00F169A2"/>
    <w:rsid w:val="00F16C39"/>
    <w:rsid w:val="00F17164"/>
    <w:rsid w:val="00F178BA"/>
    <w:rsid w:val="00F178F2"/>
    <w:rsid w:val="00F17DB4"/>
    <w:rsid w:val="00F201F2"/>
    <w:rsid w:val="00F20A70"/>
    <w:rsid w:val="00F20F3E"/>
    <w:rsid w:val="00F210D1"/>
    <w:rsid w:val="00F212A1"/>
    <w:rsid w:val="00F21816"/>
    <w:rsid w:val="00F218A5"/>
    <w:rsid w:val="00F22137"/>
    <w:rsid w:val="00F2249E"/>
    <w:rsid w:val="00F225BF"/>
    <w:rsid w:val="00F227DC"/>
    <w:rsid w:val="00F22E63"/>
    <w:rsid w:val="00F231D0"/>
    <w:rsid w:val="00F2331B"/>
    <w:rsid w:val="00F2338F"/>
    <w:rsid w:val="00F23461"/>
    <w:rsid w:val="00F23572"/>
    <w:rsid w:val="00F23916"/>
    <w:rsid w:val="00F239FE"/>
    <w:rsid w:val="00F23DF4"/>
    <w:rsid w:val="00F23E34"/>
    <w:rsid w:val="00F2420C"/>
    <w:rsid w:val="00F24249"/>
    <w:rsid w:val="00F24CAF"/>
    <w:rsid w:val="00F24DCC"/>
    <w:rsid w:val="00F2557C"/>
    <w:rsid w:val="00F25621"/>
    <w:rsid w:val="00F256A8"/>
    <w:rsid w:val="00F259ED"/>
    <w:rsid w:val="00F25F03"/>
    <w:rsid w:val="00F25FA1"/>
    <w:rsid w:val="00F264E1"/>
    <w:rsid w:val="00F26554"/>
    <w:rsid w:val="00F2676A"/>
    <w:rsid w:val="00F26AAD"/>
    <w:rsid w:val="00F26C7A"/>
    <w:rsid w:val="00F26E02"/>
    <w:rsid w:val="00F278D4"/>
    <w:rsid w:val="00F309D4"/>
    <w:rsid w:val="00F30B93"/>
    <w:rsid w:val="00F31109"/>
    <w:rsid w:val="00F3127F"/>
    <w:rsid w:val="00F31564"/>
    <w:rsid w:val="00F316B5"/>
    <w:rsid w:val="00F31A07"/>
    <w:rsid w:val="00F31BE3"/>
    <w:rsid w:val="00F31F33"/>
    <w:rsid w:val="00F3205C"/>
    <w:rsid w:val="00F32B3B"/>
    <w:rsid w:val="00F33512"/>
    <w:rsid w:val="00F33989"/>
    <w:rsid w:val="00F33B16"/>
    <w:rsid w:val="00F33B38"/>
    <w:rsid w:val="00F34224"/>
    <w:rsid w:val="00F34549"/>
    <w:rsid w:val="00F346CA"/>
    <w:rsid w:val="00F34D5B"/>
    <w:rsid w:val="00F351C4"/>
    <w:rsid w:val="00F35321"/>
    <w:rsid w:val="00F35549"/>
    <w:rsid w:val="00F35AFA"/>
    <w:rsid w:val="00F35FC8"/>
    <w:rsid w:val="00F360F7"/>
    <w:rsid w:val="00F36187"/>
    <w:rsid w:val="00F367F5"/>
    <w:rsid w:val="00F372DC"/>
    <w:rsid w:val="00F37454"/>
    <w:rsid w:val="00F3793A"/>
    <w:rsid w:val="00F37B8F"/>
    <w:rsid w:val="00F409B9"/>
    <w:rsid w:val="00F40BD4"/>
    <w:rsid w:val="00F40D5B"/>
    <w:rsid w:val="00F40F86"/>
    <w:rsid w:val="00F41199"/>
    <w:rsid w:val="00F41269"/>
    <w:rsid w:val="00F41303"/>
    <w:rsid w:val="00F415CC"/>
    <w:rsid w:val="00F4175F"/>
    <w:rsid w:val="00F41C15"/>
    <w:rsid w:val="00F42199"/>
    <w:rsid w:val="00F42338"/>
    <w:rsid w:val="00F42626"/>
    <w:rsid w:val="00F4298F"/>
    <w:rsid w:val="00F42E50"/>
    <w:rsid w:val="00F42E6F"/>
    <w:rsid w:val="00F43390"/>
    <w:rsid w:val="00F434C2"/>
    <w:rsid w:val="00F435C7"/>
    <w:rsid w:val="00F4366F"/>
    <w:rsid w:val="00F4425D"/>
    <w:rsid w:val="00F44637"/>
    <w:rsid w:val="00F4493A"/>
    <w:rsid w:val="00F44CA9"/>
    <w:rsid w:val="00F451F3"/>
    <w:rsid w:val="00F452AD"/>
    <w:rsid w:val="00F45433"/>
    <w:rsid w:val="00F4545D"/>
    <w:rsid w:val="00F457D5"/>
    <w:rsid w:val="00F45E7F"/>
    <w:rsid w:val="00F461C8"/>
    <w:rsid w:val="00F46607"/>
    <w:rsid w:val="00F468C1"/>
    <w:rsid w:val="00F4697B"/>
    <w:rsid w:val="00F46D47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0E60"/>
    <w:rsid w:val="00F510C6"/>
    <w:rsid w:val="00F51287"/>
    <w:rsid w:val="00F51E74"/>
    <w:rsid w:val="00F5201A"/>
    <w:rsid w:val="00F522E8"/>
    <w:rsid w:val="00F525E6"/>
    <w:rsid w:val="00F52FC4"/>
    <w:rsid w:val="00F530AA"/>
    <w:rsid w:val="00F531B2"/>
    <w:rsid w:val="00F534DB"/>
    <w:rsid w:val="00F53D68"/>
    <w:rsid w:val="00F5426D"/>
    <w:rsid w:val="00F54327"/>
    <w:rsid w:val="00F54871"/>
    <w:rsid w:val="00F54B88"/>
    <w:rsid w:val="00F54C62"/>
    <w:rsid w:val="00F54FE7"/>
    <w:rsid w:val="00F5523C"/>
    <w:rsid w:val="00F5543B"/>
    <w:rsid w:val="00F55F22"/>
    <w:rsid w:val="00F5630B"/>
    <w:rsid w:val="00F5674F"/>
    <w:rsid w:val="00F5698D"/>
    <w:rsid w:val="00F569C5"/>
    <w:rsid w:val="00F56D4A"/>
    <w:rsid w:val="00F56D52"/>
    <w:rsid w:val="00F571D1"/>
    <w:rsid w:val="00F577DF"/>
    <w:rsid w:val="00F5799B"/>
    <w:rsid w:val="00F57A57"/>
    <w:rsid w:val="00F57B3A"/>
    <w:rsid w:val="00F57E68"/>
    <w:rsid w:val="00F60213"/>
    <w:rsid w:val="00F602C6"/>
    <w:rsid w:val="00F602E2"/>
    <w:rsid w:val="00F6073E"/>
    <w:rsid w:val="00F60808"/>
    <w:rsid w:val="00F609EE"/>
    <w:rsid w:val="00F60A94"/>
    <w:rsid w:val="00F60F11"/>
    <w:rsid w:val="00F613C8"/>
    <w:rsid w:val="00F61432"/>
    <w:rsid w:val="00F61536"/>
    <w:rsid w:val="00F617E5"/>
    <w:rsid w:val="00F61A75"/>
    <w:rsid w:val="00F61B90"/>
    <w:rsid w:val="00F61B93"/>
    <w:rsid w:val="00F61D73"/>
    <w:rsid w:val="00F61EA8"/>
    <w:rsid w:val="00F6241C"/>
    <w:rsid w:val="00F624B2"/>
    <w:rsid w:val="00F626F5"/>
    <w:rsid w:val="00F62741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643E"/>
    <w:rsid w:val="00F665AF"/>
    <w:rsid w:val="00F66A57"/>
    <w:rsid w:val="00F66CA8"/>
    <w:rsid w:val="00F66CC9"/>
    <w:rsid w:val="00F66FA3"/>
    <w:rsid w:val="00F671B0"/>
    <w:rsid w:val="00F67238"/>
    <w:rsid w:val="00F672D1"/>
    <w:rsid w:val="00F67332"/>
    <w:rsid w:val="00F67D9F"/>
    <w:rsid w:val="00F67FDD"/>
    <w:rsid w:val="00F700C9"/>
    <w:rsid w:val="00F7026F"/>
    <w:rsid w:val="00F70542"/>
    <w:rsid w:val="00F70558"/>
    <w:rsid w:val="00F70AD5"/>
    <w:rsid w:val="00F70C83"/>
    <w:rsid w:val="00F70E04"/>
    <w:rsid w:val="00F71273"/>
    <w:rsid w:val="00F713F1"/>
    <w:rsid w:val="00F719DB"/>
    <w:rsid w:val="00F71F49"/>
    <w:rsid w:val="00F72079"/>
    <w:rsid w:val="00F7207B"/>
    <w:rsid w:val="00F720D4"/>
    <w:rsid w:val="00F7213A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51D"/>
    <w:rsid w:val="00F74A05"/>
    <w:rsid w:val="00F74A38"/>
    <w:rsid w:val="00F74A5F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5E9E"/>
    <w:rsid w:val="00F761DB"/>
    <w:rsid w:val="00F765E3"/>
    <w:rsid w:val="00F76720"/>
    <w:rsid w:val="00F76776"/>
    <w:rsid w:val="00F76932"/>
    <w:rsid w:val="00F76D16"/>
    <w:rsid w:val="00F76FDE"/>
    <w:rsid w:val="00F775D6"/>
    <w:rsid w:val="00F77767"/>
    <w:rsid w:val="00F779DD"/>
    <w:rsid w:val="00F77CC8"/>
    <w:rsid w:val="00F80311"/>
    <w:rsid w:val="00F805FF"/>
    <w:rsid w:val="00F80BC7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15A"/>
    <w:rsid w:val="00F84330"/>
    <w:rsid w:val="00F84452"/>
    <w:rsid w:val="00F8473B"/>
    <w:rsid w:val="00F847E3"/>
    <w:rsid w:val="00F84B0B"/>
    <w:rsid w:val="00F84D62"/>
    <w:rsid w:val="00F850F9"/>
    <w:rsid w:val="00F853FF"/>
    <w:rsid w:val="00F8563B"/>
    <w:rsid w:val="00F85C91"/>
    <w:rsid w:val="00F85EB7"/>
    <w:rsid w:val="00F862CA"/>
    <w:rsid w:val="00F864FF"/>
    <w:rsid w:val="00F865E1"/>
    <w:rsid w:val="00F865FE"/>
    <w:rsid w:val="00F869C7"/>
    <w:rsid w:val="00F869FD"/>
    <w:rsid w:val="00F86BD0"/>
    <w:rsid w:val="00F86D95"/>
    <w:rsid w:val="00F871CD"/>
    <w:rsid w:val="00F87331"/>
    <w:rsid w:val="00F87630"/>
    <w:rsid w:val="00F87E65"/>
    <w:rsid w:val="00F90222"/>
    <w:rsid w:val="00F905F3"/>
    <w:rsid w:val="00F90677"/>
    <w:rsid w:val="00F906A0"/>
    <w:rsid w:val="00F90873"/>
    <w:rsid w:val="00F90CD4"/>
    <w:rsid w:val="00F90D6A"/>
    <w:rsid w:val="00F90FCF"/>
    <w:rsid w:val="00F916F4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41"/>
    <w:rsid w:val="00F947A9"/>
    <w:rsid w:val="00F94A15"/>
    <w:rsid w:val="00F94AAC"/>
    <w:rsid w:val="00F94AD7"/>
    <w:rsid w:val="00F94AE5"/>
    <w:rsid w:val="00F94C13"/>
    <w:rsid w:val="00F94CDD"/>
    <w:rsid w:val="00F94E64"/>
    <w:rsid w:val="00F9517E"/>
    <w:rsid w:val="00F95898"/>
    <w:rsid w:val="00F95EE9"/>
    <w:rsid w:val="00F95FC6"/>
    <w:rsid w:val="00F96429"/>
    <w:rsid w:val="00F9650F"/>
    <w:rsid w:val="00F96822"/>
    <w:rsid w:val="00F96AA1"/>
    <w:rsid w:val="00F96BF1"/>
    <w:rsid w:val="00F96C26"/>
    <w:rsid w:val="00F96FA2"/>
    <w:rsid w:val="00F9700F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0B60"/>
    <w:rsid w:val="00FA0C15"/>
    <w:rsid w:val="00FA13BA"/>
    <w:rsid w:val="00FA1664"/>
    <w:rsid w:val="00FA1B00"/>
    <w:rsid w:val="00FA1E23"/>
    <w:rsid w:val="00FA1E74"/>
    <w:rsid w:val="00FA1E79"/>
    <w:rsid w:val="00FA2527"/>
    <w:rsid w:val="00FA26C8"/>
    <w:rsid w:val="00FA297E"/>
    <w:rsid w:val="00FA29BB"/>
    <w:rsid w:val="00FA2D1A"/>
    <w:rsid w:val="00FA2D9B"/>
    <w:rsid w:val="00FA316E"/>
    <w:rsid w:val="00FA4109"/>
    <w:rsid w:val="00FA4778"/>
    <w:rsid w:val="00FA4BDD"/>
    <w:rsid w:val="00FA4E6A"/>
    <w:rsid w:val="00FA527F"/>
    <w:rsid w:val="00FA55B6"/>
    <w:rsid w:val="00FA59DE"/>
    <w:rsid w:val="00FA5DBF"/>
    <w:rsid w:val="00FA5E4D"/>
    <w:rsid w:val="00FA607B"/>
    <w:rsid w:val="00FA61FB"/>
    <w:rsid w:val="00FA6241"/>
    <w:rsid w:val="00FA6470"/>
    <w:rsid w:val="00FA66DB"/>
    <w:rsid w:val="00FA6761"/>
    <w:rsid w:val="00FA6B3F"/>
    <w:rsid w:val="00FA7F14"/>
    <w:rsid w:val="00FB0706"/>
    <w:rsid w:val="00FB0860"/>
    <w:rsid w:val="00FB08DE"/>
    <w:rsid w:val="00FB0BA2"/>
    <w:rsid w:val="00FB109D"/>
    <w:rsid w:val="00FB15D8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02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6D55"/>
    <w:rsid w:val="00FB7012"/>
    <w:rsid w:val="00FB75BA"/>
    <w:rsid w:val="00FB78B3"/>
    <w:rsid w:val="00FB7A26"/>
    <w:rsid w:val="00FC0CC6"/>
    <w:rsid w:val="00FC0CE9"/>
    <w:rsid w:val="00FC0EFC"/>
    <w:rsid w:val="00FC0FEF"/>
    <w:rsid w:val="00FC199B"/>
    <w:rsid w:val="00FC1A03"/>
    <w:rsid w:val="00FC1DB6"/>
    <w:rsid w:val="00FC1F93"/>
    <w:rsid w:val="00FC2305"/>
    <w:rsid w:val="00FC2412"/>
    <w:rsid w:val="00FC248F"/>
    <w:rsid w:val="00FC24FF"/>
    <w:rsid w:val="00FC2529"/>
    <w:rsid w:val="00FC2B83"/>
    <w:rsid w:val="00FC2E42"/>
    <w:rsid w:val="00FC2E6E"/>
    <w:rsid w:val="00FC312F"/>
    <w:rsid w:val="00FC320F"/>
    <w:rsid w:val="00FC32D3"/>
    <w:rsid w:val="00FC36DF"/>
    <w:rsid w:val="00FC388A"/>
    <w:rsid w:val="00FC3BAE"/>
    <w:rsid w:val="00FC3F41"/>
    <w:rsid w:val="00FC41BF"/>
    <w:rsid w:val="00FC444C"/>
    <w:rsid w:val="00FC4A1B"/>
    <w:rsid w:val="00FC5013"/>
    <w:rsid w:val="00FC524E"/>
    <w:rsid w:val="00FC56E9"/>
    <w:rsid w:val="00FC5BA2"/>
    <w:rsid w:val="00FC5C0C"/>
    <w:rsid w:val="00FC5D83"/>
    <w:rsid w:val="00FC5D92"/>
    <w:rsid w:val="00FC5DA0"/>
    <w:rsid w:val="00FC6584"/>
    <w:rsid w:val="00FC6622"/>
    <w:rsid w:val="00FC6B0E"/>
    <w:rsid w:val="00FC6B8B"/>
    <w:rsid w:val="00FC6BB5"/>
    <w:rsid w:val="00FC6C2C"/>
    <w:rsid w:val="00FC6D07"/>
    <w:rsid w:val="00FC6D91"/>
    <w:rsid w:val="00FC6EB5"/>
    <w:rsid w:val="00FC6F28"/>
    <w:rsid w:val="00FC730D"/>
    <w:rsid w:val="00FC7582"/>
    <w:rsid w:val="00FC7713"/>
    <w:rsid w:val="00FC7E94"/>
    <w:rsid w:val="00FC7EFA"/>
    <w:rsid w:val="00FD0A2C"/>
    <w:rsid w:val="00FD0DCE"/>
    <w:rsid w:val="00FD0F5F"/>
    <w:rsid w:val="00FD1501"/>
    <w:rsid w:val="00FD1548"/>
    <w:rsid w:val="00FD1644"/>
    <w:rsid w:val="00FD172C"/>
    <w:rsid w:val="00FD1E04"/>
    <w:rsid w:val="00FD24D7"/>
    <w:rsid w:val="00FD26FB"/>
    <w:rsid w:val="00FD29D3"/>
    <w:rsid w:val="00FD2A22"/>
    <w:rsid w:val="00FD2BF3"/>
    <w:rsid w:val="00FD3368"/>
    <w:rsid w:val="00FD36F0"/>
    <w:rsid w:val="00FD3C75"/>
    <w:rsid w:val="00FD3E3F"/>
    <w:rsid w:val="00FD445F"/>
    <w:rsid w:val="00FD5674"/>
    <w:rsid w:val="00FD5783"/>
    <w:rsid w:val="00FD57B9"/>
    <w:rsid w:val="00FD581D"/>
    <w:rsid w:val="00FD6A88"/>
    <w:rsid w:val="00FD7894"/>
    <w:rsid w:val="00FD7AE9"/>
    <w:rsid w:val="00FD7C51"/>
    <w:rsid w:val="00FD7EE3"/>
    <w:rsid w:val="00FD7EF7"/>
    <w:rsid w:val="00FE0388"/>
    <w:rsid w:val="00FE03D0"/>
    <w:rsid w:val="00FE04D3"/>
    <w:rsid w:val="00FE07C6"/>
    <w:rsid w:val="00FE0BCF"/>
    <w:rsid w:val="00FE0BEB"/>
    <w:rsid w:val="00FE10D6"/>
    <w:rsid w:val="00FE110C"/>
    <w:rsid w:val="00FE14E3"/>
    <w:rsid w:val="00FE16B1"/>
    <w:rsid w:val="00FE1C69"/>
    <w:rsid w:val="00FE1CA6"/>
    <w:rsid w:val="00FE2485"/>
    <w:rsid w:val="00FE2BFD"/>
    <w:rsid w:val="00FE3D2C"/>
    <w:rsid w:val="00FE3FCE"/>
    <w:rsid w:val="00FE3FD2"/>
    <w:rsid w:val="00FE436C"/>
    <w:rsid w:val="00FE47B7"/>
    <w:rsid w:val="00FE4CA4"/>
    <w:rsid w:val="00FE4CDB"/>
    <w:rsid w:val="00FE4FCE"/>
    <w:rsid w:val="00FE5098"/>
    <w:rsid w:val="00FE520F"/>
    <w:rsid w:val="00FE52B1"/>
    <w:rsid w:val="00FE52B4"/>
    <w:rsid w:val="00FE5833"/>
    <w:rsid w:val="00FE5A31"/>
    <w:rsid w:val="00FE5C0A"/>
    <w:rsid w:val="00FE5F3B"/>
    <w:rsid w:val="00FE6069"/>
    <w:rsid w:val="00FE60D9"/>
    <w:rsid w:val="00FE65BF"/>
    <w:rsid w:val="00FE65C8"/>
    <w:rsid w:val="00FE669A"/>
    <w:rsid w:val="00FE6AB9"/>
    <w:rsid w:val="00FE6AD3"/>
    <w:rsid w:val="00FE6D57"/>
    <w:rsid w:val="00FE7505"/>
    <w:rsid w:val="00FE7708"/>
    <w:rsid w:val="00FE7F26"/>
    <w:rsid w:val="00FF012E"/>
    <w:rsid w:val="00FF0256"/>
    <w:rsid w:val="00FF0354"/>
    <w:rsid w:val="00FF04E1"/>
    <w:rsid w:val="00FF0A33"/>
    <w:rsid w:val="00FF0C1F"/>
    <w:rsid w:val="00FF0FCF"/>
    <w:rsid w:val="00FF25EA"/>
    <w:rsid w:val="00FF2B29"/>
    <w:rsid w:val="00FF2C91"/>
    <w:rsid w:val="00FF2D56"/>
    <w:rsid w:val="00FF2EC4"/>
    <w:rsid w:val="00FF2EDD"/>
    <w:rsid w:val="00FF312A"/>
    <w:rsid w:val="00FF350C"/>
    <w:rsid w:val="00FF3AF0"/>
    <w:rsid w:val="00FF3D63"/>
    <w:rsid w:val="00FF3E8F"/>
    <w:rsid w:val="00FF4288"/>
    <w:rsid w:val="00FF4464"/>
    <w:rsid w:val="00FF471B"/>
    <w:rsid w:val="00FF4874"/>
    <w:rsid w:val="00FF4C4C"/>
    <w:rsid w:val="00FF4EB7"/>
    <w:rsid w:val="00FF4F70"/>
    <w:rsid w:val="00FF50F0"/>
    <w:rsid w:val="00FF510B"/>
    <w:rsid w:val="00FF54B2"/>
    <w:rsid w:val="00FF6021"/>
    <w:rsid w:val="00FF612A"/>
    <w:rsid w:val="00FF62F3"/>
    <w:rsid w:val="00FF65FF"/>
    <w:rsid w:val="00FF678C"/>
    <w:rsid w:val="00FF69F3"/>
    <w:rsid w:val="00FF6AEA"/>
    <w:rsid w:val="00FF6CAB"/>
    <w:rsid w:val="00FF7578"/>
    <w:rsid w:val="00FF77B1"/>
    <w:rsid w:val="00FF7EEB"/>
    <w:rsid w:val="00FF7FCB"/>
    <w:rsid w:val="0816E464"/>
    <w:rsid w:val="0F189114"/>
    <w:rsid w:val="1104D8CE"/>
    <w:rsid w:val="141657A9"/>
    <w:rsid w:val="18DAF815"/>
    <w:rsid w:val="1A886E85"/>
    <w:rsid w:val="1CCB0879"/>
    <w:rsid w:val="1EB374CF"/>
    <w:rsid w:val="2DECB6E4"/>
    <w:rsid w:val="32CB30DD"/>
    <w:rsid w:val="36D18BE9"/>
    <w:rsid w:val="3856BA39"/>
    <w:rsid w:val="3C518FA9"/>
    <w:rsid w:val="3E0F73B9"/>
    <w:rsid w:val="41D5540E"/>
    <w:rsid w:val="433ABF8C"/>
    <w:rsid w:val="52E5FE62"/>
    <w:rsid w:val="5B4EA558"/>
    <w:rsid w:val="5BC86AD6"/>
    <w:rsid w:val="606E6B79"/>
    <w:rsid w:val="69364EC7"/>
    <w:rsid w:val="69B29D89"/>
    <w:rsid w:val="6D847764"/>
    <w:rsid w:val="6F3F1067"/>
    <w:rsid w:val="7B5522B8"/>
    <w:rsid w:val="7D0A8144"/>
    <w:rsid w:val="7F46FEA7"/>
    <w:rsid w:val="7F5C858F"/>
    <w:rsid w:val="7F66C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2462E780-FF76-4A19-8D47-C66F4EB7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3D2F58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905</TotalTime>
  <Pages>25</Pages>
  <Words>5529</Words>
  <Characters>31519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pnoiwilai@deloitte.com</cp:lastModifiedBy>
  <cp:revision>347</cp:revision>
  <cp:lastPrinted>2026-08-04T03:13:00Z</cp:lastPrinted>
  <dcterms:created xsi:type="dcterms:W3CDTF">2026-07-22T10:39:00Z</dcterms:created>
  <dcterms:modified xsi:type="dcterms:W3CDTF">2026-08-07T05:59:00Z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