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9F9EC" w14:textId="7466CC7B" w:rsidR="008A4E61" w:rsidRDefault="008A4E61" w:rsidP="008D2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</w:rPr>
        <w:t>บริษัท มิลเลนเนียม กรุ๊ป คอร์ปอเรชั่น (เอเชีย) จำกัด</w:t>
      </w: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Pr="00424DDB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</w:p>
    <w:p w14:paraId="7E404573" w14:textId="0C90C33D" w:rsidR="008A4E61" w:rsidRDefault="008A4E61" w:rsidP="008A4E61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6C5EE0B6" w14:textId="77777777" w:rsidR="008A4E61" w:rsidRPr="008A4E61" w:rsidRDefault="008A4E61" w:rsidP="008A4E61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1B7B7872" w14:textId="77777777" w:rsidR="008A4E61" w:rsidRPr="00424DDB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3E763877" w14:textId="77777777" w:rsidR="00345CCB" w:rsidRDefault="00345CCB" w:rsidP="008A4E61">
      <w:pPr>
        <w:jc w:val="center"/>
        <w:rPr>
          <w:rFonts w:asciiTheme="majorBidi" w:hAnsiTheme="majorBidi" w:cstheme="majorBidi"/>
          <w:sz w:val="32"/>
          <w:szCs w:val="32"/>
        </w:rPr>
      </w:pPr>
      <w:r w:rsidRPr="00A80F36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A80F3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C3630B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630B">
        <w:rPr>
          <w:rFonts w:asciiTheme="majorBidi" w:hAnsiTheme="majorBidi" w:cstheme="majorBidi"/>
          <w:sz w:val="32"/>
          <w:szCs w:val="32"/>
        </w:rPr>
        <w:t>2569</w:t>
      </w:r>
    </w:p>
    <w:p w14:paraId="28EE4650" w14:textId="78C52701" w:rsidR="008A4E61" w:rsidRPr="00424DDB" w:rsidRDefault="008A4E61" w:rsidP="008A4E61">
      <w:pPr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80C4427" w14:textId="77777777" w:rsidR="008A4E61" w:rsidRPr="00424DDB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424DDB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2DA1911B" w14:textId="77777777" w:rsidR="004903D6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1D56D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1D07F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F3658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F66FA" w14:textId="77777777" w:rsidR="008A4E61" w:rsidRPr="00424DDB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8A4E61" w:rsidRPr="00424DDB" w:rsidSect="00221DB2">
          <w:foot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5125448A" w14:textId="6350DD0A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DD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C34052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8749A0" w14:textId="2B8E134A" w:rsidR="00302AD3" w:rsidRPr="00424DDB" w:rsidRDefault="004903D6" w:rsidP="003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4D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bookmarkStart w:id="0" w:name="_Hlk97295851"/>
      <w:r w:rsidR="004F7D5B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="00302AD3" w:rsidRPr="00424DDB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มิลเลนเนียม กรุ๊ป คอร์ปอเรชั่น (เอเชีย) จำกัด</w:t>
      </w:r>
      <w:bookmarkEnd w:id="0"/>
      <w:r w:rsidR="00DE554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E5546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6F207609" w14:textId="5314C319" w:rsidR="004903D6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C2782" w14:textId="77777777" w:rsidR="00345CCB" w:rsidRPr="00424DDB" w:rsidRDefault="00345CCB" w:rsidP="00345CC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B6E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เฉพาะ</w:t>
      </w:r>
      <w:r w:rsidRPr="009407F6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ณ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C3630B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630B">
        <w:rPr>
          <w:rFonts w:asciiTheme="majorBidi" w:hAnsiTheme="majorBidi" w:cstheme="majorBidi"/>
          <w:sz w:val="30"/>
          <w:szCs w:val="30"/>
        </w:rPr>
        <w:t>2569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C3630B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630B">
        <w:rPr>
          <w:rFonts w:asciiTheme="majorBidi" w:hAnsiTheme="majorBidi" w:cstheme="majorBidi"/>
          <w:sz w:val="30"/>
          <w:szCs w:val="30"/>
        </w:rPr>
        <w:t>2569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9407F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407F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C3630B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630B">
        <w:rPr>
          <w:rFonts w:asciiTheme="majorBidi" w:hAnsiTheme="majorBidi" w:cstheme="majorBidi"/>
          <w:sz w:val="30"/>
          <w:szCs w:val="30"/>
        </w:rPr>
        <w:t>2569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(“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ข้อมูลทางการเงินระหว่างกาล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”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  <w:r w:rsidRPr="00836A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ของบริษัท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และบริษั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  <w:r w:rsidRPr="00424DDB">
        <w:rPr>
          <w:rFonts w:asciiTheme="majorBidi" w:hAnsiTheme="majorBidi" w:cstheme="majorBidi"/>
          <w:sz w:val="30"/>
          <w:szCs w:val="30"/>
          <w:cs/>
        </w:rPr>
        <w:t>ย่อย และของเฉพาะบริษัท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C3630B">
        <w:rPr>
          <w:rFonts w:asciiTheme="majorBidi" w:hAnsiTheme="majorBidi" w:cstheme="majorBidi"/>
          <w:sz w:val="30"/>
          <w:szCs w:val="30"/>
        </w:rPr>
        <w:t>34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424DDB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D87BF" w14:textId="769D9947" w:rsidR="00FB1CD0" w:rsidRPr="00345CCB" w:rsidRDefault="00FB1CD0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43ED7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83B904E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E9FC9" w14:textId="77777777" w:rsidR="00345CCB" w:rsidRPr="00424DDB" w:rsidRDefault="00345CCB" w:rsidP="00345CC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C3630B">
        <w:rPr>
          <w:rFonts w:asciiTheme="majorBidi" w:hAnsiTheme="majorBidi" w:cstheme="majorBidi"/>
          <w:sz w:val="30"/>
          <w:szCs w:val="30"/>
        </w:rPr>
        <w:t>2410</w:t>
      </w:r>
      <w:r w:rsidRPr="00424DDB">
        <w:rPr>
          <w:rFonts w:asciiTheme="majorBidi" w:hAnsiTheme="majorBidi" w:cstheme="majorBidi"/>
          <w:sz w:val="30"/>
          <w:szCs w:val="30"/>
        </w:rPr>
        <w:t xml:space="preserve"> “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24DDB">
        <w:rPr>
          <w:rFonts w:asciiTheme="majorBidi" w:hAnsiTheme="majorBidi" w:cstheme="majorBidi"/>
          <w:sz w:val="30"/>
          <w:szCs w:val="30"/>
        </w:rPr>
        <w:t>”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4D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424DDB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02C2659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1643" w14:textId="61E1A3C9" w:rsidR="00E227CF" w:rsidRDefault="00E22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8553BEC" w14:textId="77777777" w:rsidR="00FB1CD0" w:rsidRDefault="00FB1CD0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FB1CD0" w:rsidSect="00E227CF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0E23F95A" w14:textId="265A701D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521A938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593AC" w14:textId="525447A1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1ADF" w:rsidRPr="007D1ADF">
        <w:rPr>
          <w:rFonts w:asciiTheme="majorBidi" w:hAnsiTheme="majorBidi" w:cs="Angsana New"/>
          <w:sz w:val="30"/>
          <w:szCs w:val="30"/>
        </w:rPr>
        <w:t>3</w:t>
      </w:r>
      <w:r w:rsidR="007D1ADF" w:rsidRPr="007D1ADF">
        <w:rPr>
          <w:rFonts w:asciiTheme="majorBidi" w:hAnsiTheme="majorBidi" w:cstheme="majorBidi"/>
          <w:sz w:val="30"/>
          <w:szCs w:val="30"/>
        </w:rPr>
        <w:t>4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35949AE" w14:textId="77777777" w:rsidR="00A46F83" w:rsidRDefault="00A46F83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11110" w14:textId="77777777" w:rsidR="00455516" w:rsidRPr="004D597B" w:rsidRDefault="0045551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76AE2" w14:textId="77777777" w:rsidR="003A5232" w:rsidRDefault="003A5232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995BC" w14:textId="77777777" w:rsidR="003A5232" w:rsidRDefault="003A5232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3A7BD4" w14:textId="77777777" w:rsidR="003A5232" w:rsidRDefault="003A5232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031C1" w14:textId="5AE8D9E8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</w:rPr>
        <w:t>(</w:t>
      </w:r>
      <w:r w:rsidR="00C61B87" w:rsidRPr="00C61B87">
        <w:rPr>
          <w:rFonts w:asciiTheme="majorBidi" w:hAnsiTheme="majorBidi" w:cstheme="majorBidi"/>
          <w:sz w:val="30"/>
          <w:szCs w:val="30"/>
          <w:cs/>
        </w:rPr>
        <w:t>นารีวรรณ ชัยบันทัด</w:t>
      </w:r>
      <w:r w:rsidRPr="00424DDB">
        <w:rPr>
          <w:rFonts w:asciiTheme="majorBidi" w:hAnsiTheme="majorBidi" w:cstheme="majorBidi"/>
          <w:sz w:val="30"/>
          <w:szCs w:val="30"/>
          <w:cs/>
        </w:rPr>
        <w:t>)</w:t>
      </w:r>
    </w:p>
    <w:p w14:paraId="02C18E63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01433" w14:textId="74F53010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7D1ADF" w:rsidRPr="007D1ADF">
        <w:rPr>
          <w:rFonts w:asciiTheme="majorBidi" w:hAnsiTheme="majorBidi" w:cstheme="majorBidi"/>
          <w:sz w:val="30"/>
          <w:szCs w:val="30"/>
        </w:rPr>
        <w:t>9219</w:t>
      </w:r>
    </w:p>
    <w:p w14:paraId="0A93D721" w14:textId="77777777" w:rsidR="004903D6" w:rsidRPr="00424DDB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64B0B50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A1C9AB0" w14:textId="77777777" w:rsidR="004903D6" w:rsidRPr="000A2537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A253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0A2537">
        <w:rPr>
          <w:rFonts w:asciiTheme="majorBidi" w:hAnsiTheme="majorBidi" w:cstheme="majorBidi"/>
          <w:sz w:val="30"/>
          <w:szCs w:val="30"/>
          <w:cs/>
        </w:rPr>
        <w:tab/>
      </w:r>
    </w:p>
    <w:p w14:paraId="0A995750" w14:textId="2CFEC8B8" w:rsidR="008474C1" w:rsidRPr="000E08E2" w:rsidRDefault="007D1ADF" w:rsidP="00847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D1ADF">
        <w:rPr>
          <w:rFonts w:asciiTheme="majorBidi" w:hAnsiTheme="majorBidi" w:cstheme="majorBidi"/>
          <w:bCs/>
          <w:sz w:val="30"/>
          <w:szCs w:val="30"/>
        </w:rPr>
        <w:t>1</w:t>
      </w:r>
      <w:r w:rsidR="00345CCB">
        <w:rPr>
          <w:rFonts w:asciiTheme="majorBidi" w:hAnsiTheme="majorBidi" w:cstheme="majorBidi"/>
          <w:bCs/>
          <w:sz w:val="30"/>
          <w:szCs w:val="30"/>
        </w:rPr>
        <w:t>3</w:t>
      </w:r>
      <w:r w:rsidR="008474C1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="00345CCB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8474C1" w:rsidRPr="38D784AD">
        <w:rPr>
          <w:rFonts w:asciiTheme="majorBidi" w:hAnsiTheme="majorBidi" w:cstheme="majorBidi"/>
          <w:sz w:val="30"/>
          <w:szCs w:val="30"/>
          <w:cs/>
        </w:rPr>
        <w:t>คม</w:t>
      </w:r>
      <w:r w:rsidR="008474C1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Pr="007D1ADF">
        <w:rPr>
          <w:rFonts w:asciiTheme="majorBidi" w:hAnsiTheme="majorBidi" w:cstheme="majorBidi"/>
          <w:sz w:val="30"/>
          <w:szCs w:val="30"/>
        </w:rPr>
        <w:t>2569</w:t>
      </w:r>
    </w:p>
    <w:p w14:paraId="631BC9E4" w14:textId="37B74851" w:rsidR="004903D6" w:rsidRPr="000E08E2" w:rsidRDefault="004903D6" w:rsidP="38D78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C901F" w14:textId="77777777" w:rsidR="00FB1CD0" w:rsidRDefault="00FB1CD0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ADBB94D" w14:textId="77777777" w:rsidR="00432B98" w:rsidRPr="00CF399F" w:rsidRDefault="00432B98" w:rsidP="00E227CF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highlight w:val="yellow"/>
        </w:rPr>
      </w:pPr>
    </w:p>
    <w:sectPr w:rsidR="00432B98" w:rsidRPr="00CF399F" w:rsidSect="00221DB2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9AF97" w14:textId="77777777" w:rsidR="00AF5640" w:rsidRDefault="00AF5640">
      <w:r>
        <w:separator/>
      </w:r>
    </w:p>
  </w:endnote>
  <w:endnote w:type="continuationSeparator" w:id="0">
    <w:p w14:paraId="201EBE10" w14:textId="77777777" w:rsidR="00AF5640" w:rsidRDefault="00AF5640">
      <w:r>
        <w:continuationSeparator/>
      </w:r>
    </w:p>
  </w:endnote>
  <w:endnote w:type="continuationNotice" w:id="1">
    <w:p w14:paraId="5D004588" w14:textId="77777777" w:rsidR="00AF5640" w:rsidRDefault="00AF56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38E9" w14:textId="06FA751C" w:rsidR="00E21939" w:rsidRPr="0010016C" w:rsidRDefault="007D1ADF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7D1ADF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7FEF4" w14:textId="77777777" w:rsidR="00E21939" w:rsidRDefault="00E21939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862A" w14:textId="2FEBB810" w:rsidR="00E21939" w:rsidRDefault="00E21939" w:rsidP="004629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7D1ADF" w:rsidRPr="007D1ADF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20B38D" w14:textId="5BF1272A" w:rsidR="00E21939" w:rsidRPr="00960645" w:rsidRDefault="00E2193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7D1ADF" w:rsidRPr="007D1AD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7D1ADF" w:rsidRPr="007D1ADF">
      <w:rPr>
        <w:rFonts w:ascii="Angsana New" w:hAnsi="Angsana New"/>
        <w:i/>
        <w:iCs/>
        <w:color w:val="0000FF"/>
        <w:sz w:val="30"/>
        <w:szCs w:val="30"/>
      </w:rPr>
      <w:t>2</w:t>
    </w:r>
    <w:r w:rsidR="00592EB1" w:rsidRPr="00592EB1">
      <w:rPr>
        <w:rFonts w:ascii="Angsana New" w:hAnsi="Angsana New"/>
        <w:i/>
        <w:iCs/>
        <w:color w:val="0000FF"/>
        <w:sz w:val="30"/>
        <w:szCs w:val="30"/>
      </w:rPr>
      <w:t>0</w:t>
    </w:r>
    <w:r w:rsidR="007D1ADF" w:rsidRPr="007D1ADF">
      <w:rPr>
        <w:rFonts w:ascii="Angsana New" w:hAnsi="Angsana New"/>
        <w:i/>
        <w:iCs/>
        <w:color w:val="0000FF"/>
        <w:sz w:val="30"/>
        <w:szCs w:val="30"/>
      </w:rPr>
      <w:t>12</w:t>
    </w:r>
  </w:p>
  <w:p w14:paraId="55950E33" w14:textId="77777777" w:rsidR="00E21939" w:rsidRDefault="00E2193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7FDBA" w14:textId="1CD0934E" w:rsidR="00E21939" w:rsidRDefault="00E2193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7D1ADF" w:rsidRPr="007D1ADF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ADDD" w14:textId="77777777" w:rsidR="00FB1CD0" w:rsidRDefault="00FB1CD0">
    <w:pPr>
      <w:pStyle w:val="Footer"/>
    </w:pPr>
    <w:r>
      <w:tab/>
    </w:r>
    <w:r>
      <w:tab/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3D739" w14:textId="2119091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7D1ADF" w:rsidRPr="007D1ADF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4764" w14:textId="79BC46F5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9052C">
      <w:rPr>
        <w:rFonts w:ascii="Angsana New" w:hAnsi="Angsana New"/>
        <w:noProof/>
        <w:sz w:val="30"/>
        <w:szCs w:val="30"/>
        <w:lang w:val="fr-FR"/>
      </w:rPr>
      <w:t>2026Mar_FSA_MGC_TH_Q1_Rev.8.1.docx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7D1ADF" w:rsidRPr="007D1ADF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F284C" w14:textId="77777777" w:rsidR="00AF5640" w:rsidRDefault="00AF5640">
      <w:r>
        <w:separator/>
      </w:r>
    </w:p>
  </w:footnote>
  <w:footnote w:type="continuationSeparator" w:id="0">
    <w:p w14:paraId="4F8F0C3B" w14:textId="77777777" w:rsidR="00AF5640" w:rsidRDefault="00AF5640">
      <w:r>
        <w:continuationSeparator/>
      </w:r>
    </w:p>
  </w:footnote>
  <w:footnote w:type="continuationNotice" w:id="1">
    <w:p w14:paraId="31820711" w14:textId="77777777" w:rsidR="00AF5640" w:rsidRDefault="00AF56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5004" w14:textId="77777777" w:rsidR="00E21939" w:rsidRDefault="00E21939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7A2209F8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2BC5FE87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6C2E0162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342482A0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4DD6D8F3" w14:textId="77777777" w:rsidR="008A4E61" w:rsidRP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0F20" w14:textId="77777777" w:rsidR="00E21939" w:rsidRPr="002A3610" w:rsidRDefault="00E2193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1A39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45AFDCD7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06B7FFAC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5BD81B9C" w14:textId="77777777" w:rsid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6BEB9F1D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0CA81D5F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287B75FE" w14:textId="77777777" w:rsid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5025B136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1A59B35E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7D1ADF" w:rsidRPr="007D1ADF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7D1ADF" w:rsidRPr="007D1ADF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2EAF1" w14:textId="77777777" w:rsidR="00DC5F50" w:rsidRPr="00DC5F50" w:rsidRDefault="00DC5F50" w:rsidP="00DC5F50">
    <w:pPr>
      <w:pStyle w:val="Header"/>
      <w:rPr>
        <w:rFonts w:asciiTheme="majorBidi" w:hAnsiTheme="majorBidi" w:cstheme="majorBidi"/>
        <w:sz w:val="32"/>
        <w:szCs w:val="32"/>
      </w:rPr>
    </w:pPr>
  </w:p>
  <w:p w14:paraId="57DC080A" w14:textId="77777777" w:rsidR="00DC5F50" w:rsidRPr="00DC5F50" w:rsidRDefault="00DC5F50" w:rsidP="00DC5F50">
    <w:pPr>
      <w:pStyle w:val="Header"/>
      <w:rPr>
        <w:rFonts w:asciiTheme="majorBidi" w:hAnsiTheme="majorBidi" w:cstheme="majorBidi"/>
        <w:sz w:val="32"/>
        <w:szCs w:val="32"/>
      </w:rPr>
    </w:pPr>
  </w:p>
  <w:p w14:paraId="2F2D39D5" w14:textId="77777777" w:rsidR="00DC5F50" w:rsidRDefault="00DC5F50" w:rsidP="00DC5F50">
    <w:pPr>
      <w:pStyle w:val="Header"/>
      <w:rPr>
        <w:rFonts w:asciiTheme="majorBidi" w:hAnsiTheme="majorBidi" w:cstheme="majorBidi"/>
        <w:sz w:val="32"/>
        <w:szCs w:val="32"/>
      </w:rPr>
    </w:pPr>
  </w:p>
  <w:p w14:paraId="50F044E7" w14:textId="77777777" w:rsidR="00DC5F50" w:rsidRPr="00DC5F50" w:rsidRDefault="00DC5F50" w:rsidP="00DC5F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887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882450A"/>
    <w:multiLevelType w:val="hybridMultilevel"/>
    <w:tmpl w:val="EEE08574"/>
    <w:lvl w:ilvl="0" w:tplc="D084CE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03618974">
    <w:abstractNumId w:val="0"/>
  </w:num>
  <w:num w:numId="2" w16cid:durableId="170072937">
    <w:abstractNumId w:val="8"/>
  </w:num>
  <w:num w:numId="3" w16cid:durableId="42290708">
    <w:abstractNumId w:val="6"/>
  </w:num>
  <w:num w:numId="4" w16cid:durableId="326176540">
    <w:abstractNumId w:val="3"/>
  </w:num>
  <w:num w:numId="5" w16cid:durableId="1422482993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401002">
    <w:abstractNumId w:val="0"/>
  </w:num>
  <w:num w:numId="7" w16cid:durableId="1294140625">
    <w:abstractNumId w:val="0"/>
  </w:num>
  <w:num w:numId="8" w16cid:durableId="1588273122">
    <w:abstractNumId w:val="0"/>
  </w:num>
  <w:num w:numId="9" w16cid:durableId="1961565074">
    <w:abstractNumId w:val="0"/>
  </w:num>
  <w:num w:numId="10" w16cid:durableId="741879466">
    <w:abstractNumId w:val="0"/>
  </w:num>
  <w:num w:numId="11" w16cid:durableId="1318149676">
    <w:abstractNumId w:val="0"/>
  </w:num>
  <w:num w:numId="12" w16cid:durableId="1234044117">
    <w:abstractNumId w:val="0"/>
  </w:num>
  <w:num w:numId="13" w16cid:durableId="521018715">
    <w:abstractNumId w:val="0"/>
  </w:num>
  <w:num w:numId="14" w16cid:durableId="1352948132">
    <w:abstractNumId w:val="1"/>
  </w:num>
  <w:num w:numId="15" w16cid:durableId="460926047">
    <w:abstractNumId w:val="4"/>
  </w:num>
  <w:num w:numId="16" w16cid:durableId="23214169">
    <w:abstractNumId w:val="7"/>
  </w:num>
  <w:num w:numId="17" w16cid:durableId="1532840719">
    <w:abstractNumId w:val="5"/>
  </w:num>
  <w:num w:numId="18" w16cid:durableId="667102330">
    <w:abstractNumId w:val="0"/>
  </w:num>
  <w:num w:numId="19" w16cid:durableId="1592202409">
    <w:abstractNumId w:val="2"/>
  </w:num>
  <w:num w:numId="20" w16cid:durableId="1697389412">
    <w:abstractNumId w:val="0"/>
  </w:num>
  <w:num w:numId="21" w16cid:durableId="19318090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0628"/>
    <w:rsid w:val="0000101C"/>
    <w:rsid w:val="000011E0"/>
    <w:rsid w:val="00001227"/>
    <w:rsid w:val="0000123F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88C"/>
    <w:rsid w:val="00002978"/>
    <w:rsid w:val="00002A19"/>
    <w:rsid w:val="00002D6B"/>
    <w:rsid w:val="0000311A"/>
    <w:rsid w:val="00003243"/>
    <w:rsid w:val="0000324B"/>
    <w:rsid w:val="0000355C"/>
    <w:rsid w:val="0000369C"/>
    <w:rsid w:val="000039AE"/>
    <w:rsid w:val="00003ABE"/>
    <w:rsid w:val="00003B0B"/>
    <w:rsid w:val="00003B83"/>
    <w:rsid w:val="00003E04"/>
    <w:rsid w:val="00003E7F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5E00"/>
    <w:rsid w:val="00006518"/>
    <w:rsid w:val="00006C65"/>
    <w:rsid w:val="00006D29"/>
    <w:rsid w:val="000070A0"/>
    <w:rsid w:val="0000724D"/>
    <w:rsid w:val="000076D8"/>
    <w:rsid w:val="00007B57"/>
    <w:rsid w:val="00007C94"/>
    <w:rsid w:val="0001024B"/>
    <w:rsid w:val="000102A3"/>
    <w:rsid w:val="0001032B"/>
    <w:rsid w:val="00010374"/>
    <w:rsid w:val="0001089C"/>
    <w:rsid w:val="000108A8"/>
    <w:rsid w:val="0001093A"/>
    <w:rsid w:val="00010B3F"/>
    <w:rsid w:val="00010BD2"/>
    <w:rsid w:val="00010DB4"/>
    <w:rsid w:val="00010EAC"/>
    <w:rsid w:val="000112EE"/>
    <w:rsid w:val="00011929"/>
    <w:rsid w:val="0001192B"/>
    <w:rsid w:val="00012075"/>
    <w:rsid w:val="0001221B"/>
    <w:rsid w:val="00012754"/>
    <w:rsid w:val="00012760"/>
    <w:rsid w:val="00012B38"/>
    <w:rsid w:val="00012E83"/>
    <w:rsid w:val="00012F93"/>
    <w:rsid w:val="000133B0"/>
    <w:rsid w:val="000133C4"/>
    <w:rsid w:val="00013522"/>
    <w:rsid w:val="000135C1"/>
    <w:rsid w:val="000135F7"/>
    <w:rsid w:val="0001364C"/>
    <w:rsid w:val="00013D4C"/>
    <w:rsid w:val="000141F7"/>
    <w:rsid w:val="00014273"/>
    <w:rsid w:val="00014609"/>
    <w:rsid w:val="000148B3"/>
    <w:rsid w:val="000148EA"/>
    <w:rsid w:val="00014B8A"/>
    <w:rsid w:val="00014CAB"/>
    <w:rsid w:val="00014F12"/>
    <w:rsid w:val="00014F23"/>
    <w:rsid w:val="000150BE"/>
    <w:rsid w:val="00015303"/>
    <w:rsid w:val="00015325"/>
    <w:rsid w:val="00015917"/>
    <w:rsid w:val="00015C52"/>
    <w:rsid w:val="00015D43"/>
    <w:rsid w:val="00015DCC"/>
    <w:rsid w:val="00015FAC"/>
    <w:rsid w:val="000163D4"/>
    <w:rsid w:val="000163DB"/>
    <w:rsid w:val="000164A5"/>
    <w:rsid w:val="00016616"/>
    <w:rsid w:val="00016879"/>
    <w:rsid w:val="0001694E"/>
    <w:rsid w:val="00016F96"/>
    <w:rsid w:val="000177A6"/>
    <w:rsid w:val="000177C1"/>
    <w:rsid w:val="000179F5"/>
    <w:rsid w:val="00017DD4"/>
    <w:rsid w:val="00017FE3"/>
    <w:rsid w:val="00020021"/>
    <w:rsid w:val="00020144"/>
    <w:rsid w:val="0002055E"/>
    <w:rsid w:val="00020882"/>
    <w:rsid w:val="00020AE2"/>
    <w:rsid w:val="00020BB3"/>
    <w:rsid w:val="00020CD1"/>
    <w:rsid w:val="00020DA9"/>
    <w:rsid w:val="00020E35"/>
    <w:rsid w:val="00020F08"/>
    <w:rsid w:val="000210A9"/>
    <w:rsid w:val="00021255"/>
    <w:rsid w:val="000212B6"/>
    <w:rsid w:val="00021763"/>
    <w:rsid w:val="00021879"/>
    <w:rsid w:val="00021D8B"/>
    <w:rsid w:val="00022087"/>
    <w:rsid w:val="00022177"/>
    <w:rsid w:val="00022468"/>
    <w:rsid w:val="0002289B"/>
    <w:rsid w:val="00022C1E"/>
    <w:rsid w:val="00022CE8"/>
    <w:rsid w:val="00023124"/>
    <w:rsid w:val="0002323D"/>
    <w:rsid w:val="0002368C"/>
    <w:rsid w:val="000237DD"/>
    <w:rsid w:val="00023A72"/>
    <w:rsid w:val="00023CE6"/>
    <w:rsid w:val="00023F61"/>
    <w:rsid w:val="00023FB2"/>
    <w:rsid w:val="00024275"/>
    <w:rsid w:val="000243EE"/>
    <w:rsid w:val="000245E9"/>
    <w:rsid w:val="00024953"/>
    <w:rsid w:val="00024B02"/>
    <w:rsid w:val="00024EFC"/>
    <w:rsid w:val="00024F05"/>
    <w:rsid w:val="00024F30"/>
    <w:rsid w:val="00025486"/>
    <w:rsid w:val="00025A1E"/>
    <w:rsid w:val="00025E42"/>
    <w:rsid w:val="000260E3"/>
    <w:rsid w:val="00026132"/>
    <w:rsid w:val="00026589"/>
    <w:rsid w:val="0002666D"/>
    <w:rsid w:val="00026A07"/>
    <w:rsid w:val="00026D0D"/>
    <w:rsid w:val="00026FCF"/>
    <w:rsid w:val="000274A2"/>
    <w:rsid w:val="000276D9"/>
    <w:rsid w:val="00027A4F"/>
    <w:rsid w:val="00027B94"/>
    <w:rsid w:val="00027BD5"/>
    <w:rsid w:val="00027E89"/>
    <w:rsid w:val="00030526"/>
    <w:rsid w:val="00030570"/>
    <w:rsid w:val="00031434"/>
    <w:rsid w:val="00031662"/>
    <w:rsid w:val="000317BD"/>
    <w:rsid w:val="00031980"/>
    <w:rsid w:val="00031A44"/>
    <w:rsid w:val="00031ADE"/>
    <w:rsid w:val="00031E29"/>
    <w:rsid w:val="0003204F"/>
    <w:rsid w:val="0003207A"/>
    <w:rsid w:val="000325F0"/>
    <w:rsid w:val="0003273A"/>
    <w:rsid w:val="0003275A"/>
    <w:rsid w:val="00032801"/>
    <w:rsid w:val="0003286C"/>
    <w:rsid w:val="00032ABF"/>
    <w:rsid w:val="00032C76"/>
    <w:rsid w:val="00033064"/>
    <w:rsid w:val="00033141"/>
    <w:rsid w:val="00033156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CE9"/>
    <w:rsid w:val="00034D27"/>
    <w:rsid w:val="00034E0A"/>
    <w:rsid w:val="00034E4F"/>
    <w:rsid w:val="00034F20"/>
    <w:rsid w:val="0003515A"/>
    <w:rsid w:val="000351D6"/>
    <w:rsid w:val="000352B2"/>
    <w:rsid w:val="00035878"/>
    <w:rsid w:val="000358DD"/>
    <w:rsid w:val="0003592C"/>
    <w:rsid w:val="00035A15"/>
    <w:rsid w:val="00035AFD"/>
    <w:rsid w:val="00036486"/>
    <w:rsid w:val="000366D5"/>
    <w:rsid w:val="000369D1"/>
    <w:rsid w:val="00036C24"/>
    <w:rsid w:val="00036CFC"/>
    <w:rsid w:val="00036E95"/>
    <w:rsid w:val="00037355"/>
    <w:rsid w:val="000373E1"/>
    <w:rsid w:val="00037524"/>
    <w:rsid w:val="000376E3"/>
    <w:rsid w:val="000376E5"/>
    <w:rsid w:val="00037979"/>
    <w:rsid w:val="00037BA7"/>
    <w:rsid w:val="00037D2E"/>
    <w:rsid w:val="000401DD"/>
    <w:rsid w:val="000402A8"/>
    <w:rsid w:val="000404E2"/>
    <w:rsid w:val="00040791"/>
    <w:rsid w:val="00040952"/>
    <w:rsid w:val="00040E69"/>
    <w:rsid w:val="00041054"/>
    <w:rsid w:val="00041340"/>
    <w:rsid w:val="000414B3"/>
    <w:rsid w:val="00041597"/>
    <w:rsid w:val="00041773"/>
    <w:rsid w:val="00041C82"/>
    <w:rsid w:val="00041E72"/>
    <w:rsid w:val="0004221F"/>
    <w:rsid w:val="00042456"/>
    <w:rsid w:val="00042F74"/>
    <w:rsid w:val="00043069"/>
    <w:rsid w:val="0004312D"/>
    <w:rsid w:val="0004334B"/>
    <w:rsid w:val="00043355"/>
    <w:rsid w:val="000434F1"/>
    <w:rsid w:val="0004395F"/>
    <w:rsid w:val="00043DDD"/>
    <w:rsid w:val="00043E8C"/>
    <w:rsid w:val="00043EF5"/>
    <w:rsid w:val="00044066"/>
    <w:rsid w:val="000442C0"/>
    <w:rsid w:val="0004445C"/>
    <w:rsid w:val="000444A8"/>
    <w:rsid w:val="00044E61"/>
    <w:rsid w:val="00045687"/>
    <w:rsid w:val="00045C7A"/>
    <w:rsid w:val="00045E6A"/>
    <w:rsid w:val="000463AC"/>
    <w:rsid w:val="00046413"/>
    <w:rsid w:val="000468C9"/>
    <w:rsid w:val="00046A6D"/>
    <w:rsid w:val="0004704F"/>
    <w:rsid w:val="00047179"/>
    <w:rsid w:val="000477EB"/>
    <w:rsid w:val="000479EB"/>
    <w:rsid w:val="000479F4"/>
    <w:rsid w:val="00047DD4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37"/>
    <w:rsid w:val="00050DDE"/>
    <w:rsid w:val="000513EF"/>
    <w:rsid w:val="00051417"/>
    <w:rsid w:val="00051C68"/>
    <w:rsid w:val="00051CB9"/>
    <w:rsid w:val="00051E25"/>
    <w:rsid w:val="000520CD"/>
    <w:rsid w:val="0005218B"/>
    <w:rsid w:val="00052251"/>
    <w:rsid w:val="00052439"/>
    <w:rsid w:val="0005251F"/>
    <w:rsid w:val="0005259A"/>
    <w:rsid w:val="00052748"/>
    <w:rsid w:val="000529F4"/>
    <w:rsid w:val="00052C6A"/>
    <w:rsid w:val="00052C86"/>
    <w:rsid w:val="00052DE8"/>
    <w:rsid w:val="000531F8"/>
    <w:rsid w:val="000537FC"/>
    <w:rsid w:val="00053C6A"/>
    <w:rsid w:val="00054117"/>
    <w:rsid w:val="00054433"/>
    <w:rsid w:val="00054492"/>
    <w:rsid w:val="00054DBF"/>
    <w:rsid w:val="000553F6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5F63"/>
    <w:rsid w:val="000560A2"/>
    <w:rsid w:val="00056778"/>
    <w:rsid w:val="00056D92"/>
    <w:rsid w:val="00056EC2"/>
    <w:rsid w:val="00056F9D"/>
    <w:rsid w:val="000570F4"/>
    <w:rsid w:val="000571FA"/>
    <w:rsid w:val="000577A1"/>
    <w:rsid w:val="00057828"/>
    <w:rsid w:val="00057942"/>
    <w:rsid w:val="00057C0F"/>
    <w:rsid w:val="00060551"/>
    <w:rsid w:val="00060585"/>
    <w:rsid w:val="00060819"/>
    <w:rsid w:val="00060875"/>
    <w:rsid w:val="000610E2"/>
    <w:rsid w:val="0006163B"/>
    <w:rsid w:val="00061B0E"/>
    <w:rsid w:val="00061B5A"/>
    <w:rsid w:val="00061B99"/>
    <w:rsid w:val="00061CDD"/>
    <w:rsid w:val="00061D9B"/>
    <w:rsid w:val="000623C8"/>
    <w:rsid w:val="00062728"/>
    <w:rsid w:val="00062766"/>
    <w:rsid w:val="0006276B"/>
    <w:rsid w:val="000627F6"/>
    <w:rsid w:val="000629E8"/>
    <w:rsid w:val="00062A46"/>
    <w:rsid w:val="00062AB7"/>
    <w:rsid w:val="00062B25"/>
    <w:rsid w:val="00062F3F"/>
    <w:rsid w:val="0006339A"/>
    <w:rsid w:val="00063901"/>
    <w:rsid w:val="000639A9"/>
    <w:rsid w:val="00063AB3"/>
    <w:rsid w:val="00063C80"/>
    <w:rsid w:val="00063D6A"/>
    <w:rsid w:val="000641E6"/>
    <w:rsid w:val="000643EC"/>
    <w:rsid w:val="00064703"/>
    <w:rsid w:val="00065008"/>
    <w:rsid w:val="0006537A"/>
    <w:rsid w:val="000655CE"/>
    <w:rsid w:val="00065604"/>
    <w:rsid w:val="00065694"/>
    <w:rsid w:val="00065707"/>
    <w:rsid w:val="0006576A"/>
    <w:rsid w:val="0006585C"/>
    <w:rsid w:val="00065C76"/>
    <w:rsid w:val="00065DF6"/>
    <w:rsid w:val="00065E8B"/>
    <w:rsid w:val="0006605A"/>
    <w:rsid w:val="0006667A"/>
    <w:rsid w:val="0006685B"/>
    <w:rsid w:val="00066A79"/>
    <w:rsid w:val="00066FBA"/>
    <w:rsid w:val="00067133"/>
    <w:rsid w:val="000672F9"/>
    <w:rsid w:val="000674C2"/>
    <w:rsid w:val="000675C1"/>
    <w:rsid w:val="00067699"/>
    <w:rsid w:val="00067816"/>
    <w:rsid w:val="00067E20"/>
    <w:rsid w:val="00070267"/>
    <w:rsid w:val="00070559"/>
    <w:rsid w:val="0007075C"/>
    <w:rsid w:val="0007091C"/>
    <w:rsid w:val="00070D02"/>
    <w:rsid w:val="00070E15"/>
    <w:rsid w:val="000712F1"/>
    <w:rsid w:val="0007137C"/>
    <w:rsid w:val="0007144B"/>
    <w:rsid w:val="0007199B"/>
    <w:rsid w:val="00071E82"/>
    <w:rsid w:val="00072552"/>
    <w:rsid w:val="0007262C"/>
    <w:rsid w:val="000726CA"/>
    <w:rsid w:val="0007283A"/>
    <w:rsid w:val="000728D7"/>
    <w:rsid w:val="00072B1C"/>
    <w:rsid w:val="00072F3C"/>
    <w:rsid w:val="00073253"/>
    <w:rsid w:val="0007330D"/>
    <w:rsid w:val="00073367"/>
    <w:rsid w:val="000733C6"/>
    <w:rsid w:val="00073956"/>
    <w:rsid w:val="00073CF4"/>
    <w:rsid w:val="00073D66"/>
    <w:rsid w:val="0007408C"/>
    <w:rsid w:val="000742A7"/>
    <w:rsid w:val="00074854"/>
    <w:rsid w:val="0007488B"/>
    <w:rsid w:val="00074891"/>
    <w:rsid w:val="00074DAA"/>
    <w:rsid w:val="00074F14"/>
    <w:rsid w:val="00075883"/>
    <w:rsid w:val="00075907"/>
    <w:rsid w:val="0007591A"/>
    <w:rsid w:val="00075927"/>
    <w:rsid w:val="00075FFE"/>
    <w:rsid w:val="000760E8"/>
    <w:rsid w:val="000760F3"/>
    <w:rsid w:val="00076633"/>
    <w:rsid w:val="00076BA8"/>
    <w:rsid w:val="000771D7"/>
    <w:rsid w:val="00077245"/>
    <w:rsid w:val="00077336"/>
    <w:rsid w:val="00077470"/>
    <w:rsid w:val="00077A89"/>
    <w:rsid w:val="00077E11"/>
    <w:rsid w:val="00077F90"/>
    <w:rsid w:val="0008005E"/>
    <w:rsid w:val="00081203"/>
    <w:rsid w:val="0008120D"/>
    <w:rsid w:val="00081299"/>
    <w:rsid w:val="000813DC"/>
    <w:rsid w:val="0008157C"/>
    <w:rsid w:val="00081906"/>
    <w:rsid w:val="00081C2E"/>
    <w:rsid w:val="00081FF3"/>
    <w:rsid w:val="00082371"/>
    <w:rsid w:val="00082612"/>
    <w:rsid w:val="00082630"/>
    <w:rsid w:val="0008286C"/>
    <w:rsid w:val="00082881"/>
    <w:rsid w:val="00082944"/>
    <w:rsid w:val="00082E69"/>
    <w:rsid w:val="00082EA8"/>
    <w:rsid w:val="00083033"/>
    <w:rsid w:val="000833EC"/>
    <w:rsid w:val="00083BFC"/>
    <w:rsid w:val="00083CE4"/>
    <w:rsid w:val="00083DD4"/>
    <w:rsid w:val="00084299"/>
    <w:rsid w:val="00084521"/>
    <w:rsid w:val="0008475D"/>
    <w:rsid w:val="00084832"/>
    <w:rsid w:val="000849ED"/>
    <w:rsid w:val="00084E43"/>
    <w:rsid w:val="00084E93"/>
    <w:rsid w:val="00084FA7"/>
    <w:rsid w:val="0008509B"/>
    <w:rsid w:val="00085129"/>
    <w:rsid w:val="00085378"/>
    <w:rsid w:val="0008561B"/>
    <w:rsid w:val="00085AC9"/>
    <w:rsid w:val="00085EAB"/>
    <w:rsid w:val="00085F0F"/>
    <w:rsid w:val="00086220"/>
    <w:rsid w:val="00086373"/>
    <w:rsid w:val="00086754"/>
    <w:rsid w:val="000868BE"/>
    <w:rsid w:val="00086B28"/>
    <w:rsid w:val="00086D54"/>
    <w:rsid w:val="00086EAA"/>
    <w:rsid w:val="00087087"/>
    <w:rsid w:val="000876EF"/>
    <w:rsid w:val="00087870"/>
    <w:rsid w:val="00087B8E"/>
    <w:rsid w:val="00087DF6"/>
    <w:rsid w:val="0009003B"/>
    <w:rsid w:val="000900D2"/>
    <w:rsid w:val="000901E2"/>
    <w:rsid w:val="000904B7"/>
    <w:rsid w:val="00090BE2"/>
    <w:rsid w:val="00090EBA"/>
    <w:rsid w:val="00090F48"/>
    <w:rsid w:val="00090FF4"/>
    <w:rsid w:val="00091027"/>
    <w:rsid w:val="0009107A"/>
    <w:rsid w:val="000913A0"/>
    <w:rsid w:val="000913ED"/>
    <w:rsid w:val="00091442"/>
    <w:rsid w:val="00091767"/>
    <w:rsid w:val="000918FA"/>
    <w:rsid w:val="0009208C"/>
    <w:rsid w:val="00092224"/>
    <w:rsid w:val="00092277"/>
    <w:rsid w:val="000928B6"/>
    <w:rsid w:val="00092A3E"/>
    <w:rsid w:val="00092A94"/>
    <w:rsid w:val="00092B09"/>
    <w:rsid w:val="00092D3E"/>
    <w:rsid w:val="00092D92"/>
    <w:rsid w:val="00092DDA"/>
    <w:rsid w:val="00092F3B"/>
    <w:rsid w:val="0009353D"/>
    <w:rsid w:val="000937FF"/>
    <w:rsid w:val="00093B30"/>
    <w:rsid w:val="00093D38"/>
    <w:rsid w:val="00093D5F"/>
    <w:rsid w:val="00093F3F"/>
    <w:rsid w:val="00094082"/>
    <w:rsid w:val="0009417A"/>
    <w:rsid w:val="000941FC"/>
    <w:rsid w:val="0009440D"/>
    <w:rsid w:val="0009444D"/>
    <w:rsid w:val="000946FB"/>
    <w:rsid w:val="0009470A"/>
    <w:rsid w:val="0009485C"/>
    <w:rsid w:val="00094BAF"/>
    <w:rsid w:val="00094D1B"/>
    <w:rsid w:val="00094EDD"/>
    <w:rsid w:val="00094FB4"/>
    <w:rsid w:val="00095034"/>
    <w:rsid w:val="000950C8"/>
    <w:rsid w:val="000956E5"/>
    <w:rsid w:val="00095A5F"/>
    <w:rsid w:val="00095C93"/>
    <w:rsid w:val="00095E09"/>
    <w:rsid w:val="00095ECC"/>
    <w:rsid w:val="00095FDF"/>
    <w:rsid w:val="0009614E"/>
    <w:rsid w:val="000961D5"/>
    <w:rsid w:val="00096240"/>
    <w:rsid w:val="000963B7"/>
    <w:rsid w:val="0009662D"/>
    <w:rsid w:val="0009679C"/>
    <w:rsid w:val="000967D6"/>
    <w:rsid w:val="00096921"/>
    <w:rsid w:val="00096D10"/>
    <w:rsid w:val="0009741A"/>
    <w:rsid w:val="00097659"/>
    <w:rsid w:val="00097D38"/>
    <w:rsid w:val="000A00A9"/>
    <w:rsid w:val="000A013B"/>
    <w:rsid w:val="000A0559"/>
    <w:rsid w:val="000A0675"/>
    <w:rsid w:val="000A0749"/>
    <w:rsid w:val="000A08AB"/>
    <w:rsid w:val="000A0936"/>
    <w:rsid w:val="000A093A"/>
    <w:rsid w:val="000A0A9A"/>
    <w:rsid w:val="000A0BB9"/>
    <w:rsid w:val="000A0C0A"/>
    <w:rsid w:val="000A0C6C"/>
    <w:rsid w:val="000A0FBB"/>
    <w:rsid w:val="000A11B1"/>
    <w:rsid w:val="000A12A1"/>
    <w:rsid w:val="000A171A"/>
    <w:rsid w:val="000A1D0A"/>
    <w:rsid w:val="000A1E4E"/>
    <w:rsid w:val="000A1F9E"/>
    <w:rsid w:val="000A1FD3"/>
    <w:rsid w:val="000A203A"/>
    <w:rsid w:val="000A208A"/>
    <w:rsid w:val="000A2328"/>
    <w:rsid w:val="000A2537"/>
    <w:rsid w:val="000A263B"/>
    <w:rsid w:val="000A29B6"/>
    <w:rsid w:val="000A30CB"/>
    <w:rsid w:val="000A3280"/>
    <w:rsid w:val="000A32EC"/>
    <w:rsid w:val="000A3616"/>
    <w:rsid w:val="000A3766"/>
    <w:rsid w:val="000A378D"/>
    <w:rsid w:val="000A37E2"/>
    <w:rsid w:val="000A3DD2"/>
    <w:rsid w:val="000A42BF"/>
    <w:rsid w:val="000A4482"/>
    <w:rsid w:val="000A4553"/>
    <w:rsid w:val="000A4C85"/>
    <w:rsid w:val="000A4D19"/>
    <w:rsid w:val="000A5AF5"/>
    <w:rsid w:val="000A5D7B"/>
    <w:rsid w:val="000A5FD0"/>
    <w:rsid w:val="000A6429"/>
    <w:rsid w:val="000A6842"/>
    <w:rsid w:val="000A6A14"/>
    <w:rsid w:val="000A6B33"/>
    <w:rsid w:val="000A6D5A"/>
    <w:rsid w:val="000A6D96"/>
    <w:rsid w:val="000A6E60"/>
    <w:rsid w:val="000A70FF"/>
    <w:rsid w:val="000A71C1"/>
    <w:rsid w:val="000A723F"/>
    <w:rsid w:val="000A7470"/>
    <w:rsid w:val="000A74A7"/>
    <w:rsid w:val="000A75BA"/>
    <w:rsid w:val="000A75EC"/>
    <w:rsid w:val="000A767A"/>
    <w:rsid w:val="000A78E1"/>
    <w:rsid w:val="000B00A5"/>
    <w:rsid w:val="000B00C2"/>
    <w:rsid w:val="000B0115"/>
    <w:rsid w:val="000B0389"/>
    <w:rsid w:val="000B0C37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D43"/>
    <w:rsid w:val="000B1F09"/>
    <w:rsid w:val="000B2093"/>
    <w:rsid w:val="000B275F"/>
    <w:rsid w:val="000B2816"/>
    <w:rsid w:val="000B287F"/>
    <w:rsid w:val="000B2D5A"/>
    <w:rsid w:val="000B31FE"/>
    <w:rsid w:val="000B33FE"/>
    <w:rsid w:val="000B34D5"/>
    <w:rsid w:val="000B35A6"/>
    <w:rsid w:val="000B37FB"/>
    <w:rsid w:val="000B3A8A"/>
    <w:rsid w:val="000B3DC2"/>
    <w:rsid w:val="000B3EF4"/>
    <w:rsid w:val="000B458C"/>
    <w:rsid w:val="000B4DCE"/>
    <w:rsid w:val="000B4EDE"/>
    <w:rsid w:val="000B5201"/>
    <w:rsid w:val="000B5233"/>
    <w:rsid w:val="000B5559"/>
    <w:rsid w:val="000B57A1"/>
    <w:rsid w:val="000B57F9"/>
    <w:rsid w:val="000B5A36"/>
    <w:rsid w:val="000B5C39"/>
    <w:rsid w:val="000B629B"/>
    <w:rsid w:val="000B683A"/>
    <w:rsid w:val="000B6A34"/>
    <w:rsid w:val="000B6C62"/>
    <w:rsid w:val="000B6CDD"/>
    <w:rsid w:val="000B6EF6"/>
    <w:rsid w:val="000B716C"/>
    <w:rsid w:val="000B7292"/>
    <w:rsid w:val="000B7375"/>
    <w:rsid w:val="000B748A"/>
    <w:rsid w:val="000B7684"/>
    <w:rsid w:val="000B7743"/>
    <w:rsid w:val="000B7961"/>
    <w:rsid w:val="000B7977"/>
    <w:rsid w:val="000B7A2B"/>
    <w:rsid w:val="000B7B4E"/>
    <w:rsid w:val="000B7C29"/>
    <w:rsid w:val="000B7CD4"/>
    <w:rsid w:val="000C00BB"/>
    <w:rsid w:val="000C0404"/>
    <w:rsid w:val="000C066E"/>
    <w:rsid w:val="000C067D"/>
    <w:rsid w:val="000C0822"/>
    <w:rsid w:val="000C08FA"/>
    <w:rsid w:val="000C0CAA"/>
    <w:rsid w:val="000C0D5E"/>
    <w:rsid w:val="000C0DBF"/>
    <w:rsid w:val="000C0F12"/>
    <w:rsid w:val="000C0FCF"/>
    <w:rsid w:val="000C1276"/>
    <w:rsid w:val="000C135C"/>
    <w:rsid w:val="000C1616"/>
    <w:rsid w:val="000C16CB"/>
    <w:rsid w:val="000C1B71"/>
    <w:rsid w:val="000C1BD2"/>
    <w:rsid w:val="000C1E73"/>
    <w:rsid w:val="000C2074"/>
    <w:rsid w:val="000C2129"/>
    <w:rsid w:val="000C2226"/>
    <w:rsid w:val="000C2252"/>
    <w:rsid w:val="000C22C9"/>
    <w:rsid w:val="000C2569"/>
    <w:rsid w:val="000C265F"/>
    <w:rsid w:val="000C2819"/>
    <w:rsid w:val="000C2A2F"/>
    <w:rsid w:val="000C2CA7"/>
    <w:rsid w:val="000C2F31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7C8"/>
    <w:rsid w:val="000C582A"/>
    <w:rsid w:val="000C601A"/>
    <w:rsid w:val="000C605C"/>
    <w:rsid w:val="000C6448"/>
    <w:rsid w:val="000C661E"/>
    <w:rsid w:val="000C6620"/>
    <w:rsid w:val="000C68A6"/>
    <w:rsid w:val="000C6964"/>
    <w:rsid w:val="000C698D"/>
    <w:rsid w:val="000C6A41"/>
    <w:rsid w:val="000C6B3B"/>
    <w:rsid w:val="000C700E"/>
    <w:rsid w:val="000C7905"/>
    <w:rsid w:val="000C7AF3"/>
    <w:rsid w:val="000C7E4F"/>
    <w:rsid w:val="000D0366"/>
    <w:rsid w:val="000D041B"/>
    <w:rsid w:val="000D0AE2"/>
    <w:rsid w:val="000D0CDC"/>
    <w:rsid w:val="000D0E2F"/>
    <w:rsid w:val="000D0E3C"/>
    <w:rsid w:val="000D0FED"/>
    <w:rsid w:val="000D10EF"/>
    <w:rsid w:val="000D165D"/>
    <w:rsid w:val="000D16F5"/>
    <w:rsid w:val="000D1947"/>
    <w:rsid w:val="000D1E47"/>
    <w:rsid w:val="000D1F12"/>
    <w:rsid w:val="000D2357"/>
    <w:rsid w:val="000D2481"/>
    <w:rsid w:val="000D2500"/>
    <w:rsid w:val="000D2A82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DEF"/>
    <w:rsid w:val="000D3E01"/>
    <w:rsid w:val="000D3EDE"/>
    <w:rsid w:val="000D3F3E"/>
    <w:rsid w:val="000D3F6A"/>
    <w:rsid w:val="000D4534"/>
    <w:rsid w:val="000D492A"/>
    <w:rsid w:val="000D4AED"/>
    <w:rsid w:val="000D4CEA"/>
    <w:rsid w:val="000D4DB7"/>
    <w:rsid w:val="000D4E2B"/>
    <w:rsid w:val="000D4EAE"/>
    <w:rsid w:val="000D51E1"/>
    <w:rsid w:val="000D5A9D"/>
    <w:rsid w:val="000D5ACF"/>
    <w:rsid w:val="000D5D7E"/>
    <w:rsid w:val="000D6191"/>
    <w:rsid w:val="000D641B"/>
    <w:rsid w:val="000D6696"/>
    <w:rsid w:val="000D673F"/>
    <w:rsid w:val="000D6971"/>
    <w:rsid w:val="000D69B2"/>
    <w:rsid w:val="000D6B4C"/>
    <w:rsid w:val="000D6EB4"/>
    <w:rsid w:val="000D6FB3"/>
    <w:rsid w:val="000D7002"/>
    <w:rsid w:val="000D7072"/>
    <w:rsid w:val="000D7097"/>
    <w:rsid w:val="000D7235"/>
    <w:rsid w:val="000D7596"/>
    <w:rsid w:val="000D7629"/>
    <w:rsid w:val="000E006D"/>
    <w:rsid w:val="000E0169"/>
    <w:rsid w:val="000E018A"/>
    <w:rsid w:val="000E026B"/>
    <w:rsid w:val="000E02C1"/>
    <w:rsid w:val="000E03DE"/>
    <w:rsid w:val="000E042C"/>
    <w:rsid w:val="000E05C5"/>
    <w:rsid w:val="000E0637"/>
    <w:rsid w:val="000E069E"/>
    <w:rsid w:val="000E08A6"/>
    <w:rsid w:val="000E08E2"/>
    <w:rsid w:val="000E0B04"/>
    <w:rsid w:val="000E0EE1"/>
    <w:rsid w:val="000E1133"/>
    <w:rsid w:val="000E14C0"/>
    <w:rsid w:val="000E1505"/>
    <w:rsid w:val="000E16D7"/>
    <w:rsid w:val="000E1743"/>
    <w:rsid w:val="000E2686"/>
    <w:rsid w:val="000E26A1"/>
    <w:rsid w:val="000E273B"/>
    <w:rsid w:val="000E28E6"/>
    <w:rsid w:val="000E2AB7"/>
    <w:rsid w:val="000E2B9C"/>
    <w:rsid w:val="000E2D7B"/>
    <w:rsid w:val="000E2D96"/>
    <w:rsid w:val="000E2EE7"/>
    <w:rsid w:val="000E2F85"/>
    <w:rsid w:val="000E3098"/>
    <w:rsid w:val="000E30E9"/>
    <w:rsid w:val="000E373C"/>
    <w:rsid w:val="000E3742"/>
    <w:rsid w:val="000E3775"/>
    <w:rsid w:val="000E383A"/>
    <w:rsid w:val="000E3890"/>
    <w:rsid w:val="000E3A37"/>
    <w:rsid w:val="000E3C4A"/>
    <w:rsid w:val="000E3DB5"/>
    <w:rsid w:val="000E4267"/>
    <w:rsid w:val="000E42B7"/>
    <w:rsid w:val="000E479B"/>
    <w:rsid w:val="000E48D8"/>
    <w:rsid w:val="000E4BD7"/>
    <w:rsid w:val="000E4CA2"/>
    <w:rsid w:val="000E550C"/>
    <w:rsid w:val="000E56AF"/>
    <w:rsid w:val="000E599A"/>
    <w:rsid w:val="000E5B65"/>
    <w:rsid w:val="000E5DE7"/>
    <w:rsid w:val="000E5F52"/>
    <w:rsid w:val="000E6216"/>
    <w:rsid w:val="000E6333"/>
    <w:rsid w:val="000E634D"/>
    <w:rsid w:val="000E6788"/>
    <w:rsid w:val="000E6843"/>
    <w:rsid w:val="000E6DB2"/>
    <w:rsid w:val="000E6E9C"/>
    <w:rsid w:val="000E6F4C"/>
    <w:rsid w:val="000E6F6B"/>
    <w:rsid w:val="000E71CB"/>
    <w:rsid w:val="000E751A"/>
    <w:rsid w:val="000F03B9"/>
    <w:rsid w:val="000F0570"/>
    <w:rsid w:val="000F0747"/>
    <w:rsid w:val="000F07DD"/>
    <w:rsid w:val="000F08E2"/>
    <w:rsid w:val="000F08EA"/>
    <w:rsid w:val="000F0A22"/>
    <w:rsid w:val="000F0AB7"/>
    <w:rsid w:val="000F0BC4"/>
    <w:rsid w:val="000F0BC6"/>
    <w:rsid w:val="000F0BF1"/>
    <w:rsid w:val="000F1002"/>
    <w:rsid w:val="000F1232"/>
    <w:rsid w:val="000F1687"/>
    <w:rsid w:val="000F180F"/>
    <w:rsid w:val="000F1A6F"/>
    <w:rsid w:val="000F2C64"/>
    <w:rsid w:val="000F2D06"/>
    <w:rsid w:val="000F2E39"/>
    <w:rsid w:val="000F3119"/>
    <w:rsid w:val="000F3259"/>
    <w:rsid w:val="000F32EA"/>
    <w:rsid w:val="000F3439"/>
    <w:rsid w:val="000F34D6"/>
    <w:rsid w:val="000F375A"/>
    <w:rsid w:val="000F39C9"/>
    <w:rsid w:val="000F3A66"/>
    <w:rsid w:val="000F3D7F"/>
    <w:rsid w:val="000F48C5"/>
    <w:rsid w:val="000F549F"/>
    <w:rsid w:val="000F577C"/>
    <w:rsid w:val="000F5836"/>
    <w:rsid w:val="000F5848"/>
    <w:rsid w:val="000F58A1"/>
    <w:rsid w:val="000F5C30"/>
    <w:rsid w:val="000F5D03"/>
    <w:rsid w:val="000F5D8C"/>
    <w:rsid w:val="000F5DC4"/>
    <w:rsid w:val="000F5FAA"/>
    <w:rsid w:val="000F6144"/>
    <w:rsid w:val="000F61AB"/>
    <w:rsid w:val="000F65B2"/>
    <w:rsid w:val="000F6BA2"/>
    <w:rsid w:val="000F6F02"/>
    <w:rsid w:val="000F738A"/>
    <w:rsid w:val="000F75D5"/>
    <w:rsid w:val="000F7AF4"/>
    <w:rsid w:val="000F7BB9"/>
    <w:rsid w:val="000F7C58"/>
    <w:rsid w:val="000F7CF3"/>
    <w:rsid w:val="000F7D91"/>
    <w:rsid w:val="00100047"/>
    <w:rsid w:val="001000F0"/>
    <w:rsid w:val="00100142"/>
    <w:rsid w:val="001004C8"/>
    <w:rsid w:val="00100646"/>
    <w:rsid w:val="00100A6A"/>
    <w:rsid w:val="00100E40"/>
    <w:rsid w:val="00100FAF"/>
    <w:rsid w:val="0010169B"/>
    <w:rsid w:val="00101781"/>
    <w:rsid w:val="00101E1D"/>
    <w:rsid w:val="001020C1"/>
    <w:rsid w:val="00102288"/>
    <w:rsid w:val="001028C1"/>
    <w:rsid w:val="00102B65"/>
    <w:rsid w:val="00102C46"/>
    <w:rsid w:val="00102F41"/>
    <w:rsid w:val="00102FEA"/>
    <w:rsid w:val="00103304"/>
    <w:rsid w:val="00103357"/>
    <w:rsid w:val="0010370D"/>
    <w:rsid w:val="0010380E"/>
    <w:rsid w:val="00103C95"/>
    <w:rsid w:val="00103D6D"/>
    <w:rsid w:val="00103F04"/>
    <w:rsid w:val="00103F9F"/>
    <w:rsid w:val="001042BB"/>
    <w:rsid w:val="0010448D"/>
    <w:rsid w:val="001044D0"/>
    <w:rsid w:val="00104960"/>
    <w:rsid w:val="00104B03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B21"/>
    <w:rsid w:val="00105B9C"/>
    <w:rsid w:val="00105E29"/>
    <w:rsid w:val="00105EFE"/>
    <w:rsid w:val="00105FA7"/>
    <w:rsid w:val="00106242"/>
    <w:rsid w:val="00106405"/>
    <w:rsid w:val="001065C4"/>
    <w:rsid w:val="001066B5"/>
    <w:rsid w:val="00106992"/>
    <w:rsid w:val="00106C4C"/>
    <w:rsid w:val="00106CE0"/>
    <w:rsid w:val="00106D74"/>
    <w:rsid w:val="0010702A"/>
    <w:rsid w:val="0010723D"/>
    <w:rsid w:val="0010761D"/>
    <w:rsid w:val="00107B62"/>
    <w:rsid w:val="00107EB0"/>
    <w:rsid w:val="0011005C"/>
    <w:rsid w:val="0011021A"/>
    <w:rsid w:val="001102E1"/>
    <w:rsid w:val="0011034E"/>
    <w:rsid w:val="0011039E"/>
    <w:rsid w:val="0011065A"/>
    <w:rsid w:val="001108C5"/>
    <w:rsid w:val="00110989"/>
    <w:rsid w:val="00110B30"/>
    <w:rsid w:val="00110C30"/>
    <w:rsid w:val="00110C8A"/>
    <w:rsid w:val="00110E43"/>
    <w:rsid w:val="001111E1"/>
    <w:rsid w:val="0011127A"/>
    <w:rsid w:val="00111498"/>
    <w:rsid w:val="00111656"/>
    <w:rsid w:val="001118EF"/>
    <w:rsid w:val="00111B06"/>
    <w:rsid w:val="00111B5F"/>
    <w:rsid w:val="00111FFF"/>
    <w:rsid w:val="00112640"/>
    <w:rsid w:val="0011265F"/>
    <w:rsid w:val="00112677"/>
    <w:rsid w:val="0011282F"/>
    <w:rsid w:val="0011285D"/>
    <w:rsid w:val="001131C8"/>
    <w:rsid w:val="0011338F"/>
    <w:rsid w:val="001134AD"/>
    <w:rsid w:val="001134CF"/>
    <w:rsid w:val="001134FB"/>
    <w:rsid w:val="00113787"/>
    <w:rsid w:val="0011379D"/>
    <w:rsid w:val="0011382C"/>
    <w:rsid w:val="0011382D"/>
    <w:rsid w:val="00113FF0"/>
    <w:rsid w:val="00114142"/>
    <w:rsid w:val="001141DF"/>
    <w:rsid w:val="00114488"/>
    <w:rsid w:val="001144C8"/>
    <w:rsid w:val="00114591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5DFB"/>
    <w:rsid w:val="001160F2"/>
    <w:rsid w:val="00116276"/>
    <w:rsid w:val="0011634C"/>
    <w:rsid w:val="0011637C"/>
    <w:rsid w:val="00116429"/>
    <w:rsid w:val="00116572"/>
    <w:rsid w:val="0011673B"/>
    <w:rsid w:val="001169A2"/>
    <w:rsid w:val="00116B4C"/>
    <w:rsid w:val="00116DD4"/>
    <w:rsid w:val="00116DE5"/>
    <w:rsid w:val="00116E0B"/>
    <w:rsid w:val="00116E13"/>
    <w:rsid w:val="00116EC2"/>
    <w:rsid w:val="00116F60"/>
    <w:rsid w:val="00116FE9"/>
    <w:rsid w:val="001172C4"/>
    <w:rsid w:val="0011761B"/>
    <w:rsid w:val="0011762C"/>
    <w:rsid w:val="0011777C"/>
    <w:rsid w:val="00117E90"/>
    <w:rsid w:val="00117FB7"/>
    <w:rsid w:val="001201B0"/>
    <w:rsid w:val="001202FD"/>
    <w:rsid w:val="00120600"/>
    <w:rsid w:val="00120849"/>
    <w:rsid w:val="001209D2"/>
    <w:rsid w:val="00120B3D"/>
    <w:rsid w:val="00120C03"/>
    <w:rsid w:val="00120C4E"/>
    <w:rsid w:val="00120E82"/>
    <w:rsid w:val="0012126A"/>
    <w:rsid w:val="00121427"/>
    <w:rsid w:val="00121514"/>
    <w:rsid w:val="00121600"/>
    <w:rsid w:val="001218B7"/>
    <w:rsid w:val="00121944"/>
    <w:rsid w:val="00121CC2"/>
    <w:rsid w:val="00121E9B"/>
    <w:rsid w:val="00122024"/>
    <w:rsid w:val="00122046"/>
    <w:rsid w:val="0012207C"/>
    <w:rsid w:val="0012242A"/>
    <w:rsid w:val="00122F9D"/>
    <w:rsid w:val="00123051"/>
    <w:rsid w:val="001232D2"/>
    <w:rsid w:val="00123587"/>
    <w:rsid w:val="00123597"/>
    <w:rsid w:val="001238A0"/>
    <w:rsid w:val="001239BC"/>
    <w:rsid w:val="00123DBE"/>
    <w:rsid w:val="00123F96"/>
    <w:rsid w:val="00124190"/>
    <w:rsid w:val="00124388"/>
    <w:rsid w:val="00124789"/>
    <w:rsid w:val="001247EE"/>
    <w:rsid w:val="001249CA"/>
    <w:rsid w:val="001256E5"/>
    <w:rsid w:val="001256ED"/>
    <w:rsid w:val="00125754"/>
    <w:rsid w:val="001259C1"/>
    <w:rsid w:val="00125F65"/>
    <w:rsid w:val="001260EC"/>
    <w:rsid w:val="00126183"/>
    <w:rsid w:val="001263CC"/>
    <w:rsid w:val="001269B9"/>
    <w:rsid w:val="00126C2F"/>
    <w:rsid w:val="00126E9C"/>
    <w:rsid w:val="0012728F"/>
    <w:rsid w:val="001274BF"/>
    <w:rsid w:val="001277B2"/>
    <w:rsid w:val="00127C96"/>
    <w:rsid w:val="0013058A"/>
    <w:rsid w:val="00131070"/>
    <w:rsid w:val="00131100"/>
    <w:rsid w:val="001311D3"/>
    <w:rsid w:val="001311DD"/>
    <w:rsid w:val="001312E2"/>
    <w:rsid w:val="00131892"/>
    <w:rsid w:val="00131B88"/>
    <w:rsid w:val="00131D05"/>
    <w:rsid w:val="00131E84"/>
    <w:rsid w:val="00131EB2"/>
    <w:rsid w:val="00131ED1"/>
    <w:rsid w:val="001321D2"/>
    <w:rsid w:val="00132222"/>
    <w:rsid w:val="001323E8"/>
    <w:rsid w:val="00132955"/>
    <w:rsid w:val="00132980"/>
    <w:rsid w:val="00132B37"/>
    <w:rsid w:val="00132F57"/>
    <w:rsid w:val="001333FA"/>
    <w:rsid w:val="00133666"/>
    <w:rsid w:val="001337C7"/>
    <w:rsid w:val="00133882"/>
    <w:rsid w:val="00133965"/>
    <w:rsid w:val="001340BB"/>
    <w:rsid w:val="001341BA"/>
    <w:rsid w:val="0013428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65"/>
    <w:rsid w:val="00136AE7"/>
    <w:rsid w:val="00136C9C"/>
    <w:rsid w:val="00136F2B"/>
    <w:rsid w:val="00137083"/>
    <w:rsid w:val="0013717D"/>
    <w:rsid w:val="00137794"/>
    <w:rsid w:val="0013796D"/>
    <w:rsid w:val="001379CE"/>
    <w:rsid w:val="00137B1D"/>
    <w:rsid w:val="00137C56"/>
    <w:rsid w:val="00137CA2"/>
    <w:rsid w:val="00137ED4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03"/>
    <w:rsid w:val="00141C24"/>
    <w:rsid w:val="00141CDE"/>
    <w:rsid w:val="00141D2E"/>
    <w:rsid w:val="00141E70"/>
    <w:rsid w:val="00141E93"/>
    <w:rsid w:val="00141FA7"/>
    <w:rsid w:val="0014213E"/>
    <w:rsid w:val="001422FE"/>
    <w:rsid w:val="00142359"/>
    <w:rsid w:val="0014260D"/>
    <w:rsid w:val="001427D0"/>
    <w:rsid w:val="0014286A"/>
    <w:rsid w:val="00142B35"/>
    <w:rsid w:val="00142C71"/>
    <w:rsid w:val="00142CC6"/>
    <w:rsid w:val="00142D37"/>
    <w:rsid w:val="0014336D"/>
    <w:rsid w:val="00143466"/>
    <w:rsid w:val="001435C0"/>
    <w:rsid w:val="00143F40"/>
    <w:rsid w:val="001440C3"/>
    <w:rsid w:val="0014443D"/>
    <w:rsid w:val="00144522"/>
    <w:rsid w:val="00144826"/>
    <w:rsid w:val="00144899"/>
    <w:rsid w:val="00144AF2"/>
    <w:rsid w:val="00144D9E"/>
    <w:rsid w:val="0014517B"/>
    <w:rsid w:val="0014538C"/>
    <w:rsid w:val="00145745"/>
    <w:rsid w:val="001457A1"/>
    <w:rsid w:val="00145891"/>
    <w:rsid w:val="00145A4F"/>
    <w:rsid w:val="00145CB3"/>
    <w:rsid w:val="00145ED3"/>
    <w:rsid w:val="00145FA3"/>
    <w:rsid w:val="0014627E"/>
    <w:rsid w:val="00146A03"/>
    <w:rsid w:val="00147244"/>
    <w:rsid w:val="0014738E"/>
    <w:rsid w:val="00147562"/>
    <w:rsid w:val="001476E8"/>
    <w:rsid w:val="00147A7F"/>
    <w:rsid w:val="00147EF4"/>
    <w:rsid w:val="00150273"/>
    <w:rsid w:val="00150297"/>
    <w:rsid w:val="0015076F"/>
    <w:rsid w:val="00150B8B"/>
    <w:rsid w:val="00151164"/>
    <w:rsid w:val="001511C0"/>
    <w:rsid w:val="001512B8"/>
    <w:rsid w:val="001515C6"/>
    <w:rsid w:val="00151A4D"/>
    <w:rsid w:val="00151CA8"/>
    <w:rsid w:val="00151CFE"/>
    <w:rsid w:val="00151D6B"/>
    <w:rsid w:val="00151DFA"/>
    <w:rsid w:val="00151EF5"/>
    <w:rsid w:val="00152657"/>
    <w:rsid w:val="00152809"/>
    <w:rsid w:val="00152C40"/>
    <w:rsid w:val="00152C5E"/>
    <w:rsid w:val="00152C72"/>
    <w:rsid w:val="00152DD3"/>
    <w:rsid w:val="00152E00"/>
    <w:rsid w:val="00153025"/>
    <w:rsid w:val="0015302C"/>
    <w:rsid w:val="00153123"/>
    <w:rsid w:val="001534AF"/>
    <w:rsid w:val="001536C7"/>
    <w:rsid w:val="001539D5"/>
    <w:rsid w:val="00153E26"/>
    <w:rsid w:val="00153E63"/>
    <w:rsid w:val="00153E7A"/>
    <w:rsid w:val="00153EA9"/>
    <w:rsid w:val="001540E7"/>
    <w:rsid w:val="001541C3"/>
    <w:rsid w:val="00154373"/>
    <w:rsid w:val="001544E3"/>
    <w:rsid w:val="0015451C"/>
    <w:rsid w:val="001546C2"/>
    <w:rsid w:val="00154776"/>
    <w:rsid w:val="00154F1B"/>
    <w:rsid w:val="001550B0"/>
    <w:rsid w:val="00155180"/>
    <w:rsid w:val="00155368"/>
    <w:rsid w:val="00155479"/>
    <w:rsid w:val="00155582"/>
    <w:rsid w:val="001556B5"/>
    <w:rsid w:val="001557BD"/>
    <w:rsid w:val="001558B5"/>
    <w:rsid w:val="00155AF9"/>
    <w:rsid w:val="0015603C"/>
    <w:rsid w:val="00156307"/>
    <w:rsid w:val="00156401"/>
    <w:rsid w:val="00156582"/>
    <w:rsid w:val="001568B4"/>
    <w:rsid w:val="00156A90"/>
    <w:rsid w:val="00156AA3"/>
    <w:rsid w:val="001573FD"/>
    <w:rsid w:val="00157785"/>
    <w:rsid w:val="00157BA9"/>
    <w:rsid w:val="00157C97"/>
    <w:rsid w:val="00157FD7"/>
    <w:rsid w:val="00157FED"/>
    <w:rsid w:val="001602B6"/>
    <w:rsid w:val="0016031D"/>
    <w:rsid w:val="001603C8"/>
    <w:rsid w:val="001604BB"/>
    <w:rsid w:val="00160722"/>
    <w:rsid w:val="00160769"/>
    <w:rsid w:val="00160821"/>
    <w:rsid w:val="0016098E"/>
    <w:rsid w:val="00160D47"/>
    <w:rsid w:val="00160D48"/>
    <w:rsid w:val="00160D8C"/>
    <w:rsid w:val="00160DE8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67F"/>
    <w:rsid w:val="00162707"/>
    <w:rsid w:val="00162A2F"/>
    <w:rsid w:val="00162E95"/>
    <w:rsid w:val="00162FD4"/>
    <w:rsid w:val="00163160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BF3"/>
    <w:rsid w:val="00164CD1"/>
    <w:rsid w:val="00164DF6"/>
    <w:rsid w:val="00164E67"/>
    <w:rsid w:val="00164FA7"/>
    <w:rsid w:val="00165516"/>
    <w:rsid w:val="00165687"/>
    <w:rsid w:val="001657B2"/>
    <w:rsid w:val="00165A2C"/>
    <w:rsid w:val="00165A8F"/>
    <w:rsid w:val="00165AA5"/>
    <w:rsid w:val="00165AFC"/>
    <w:rsid w:val="00165BD3"/>
    <w:rsid w:val="00165C41"/>
    <w:rsid w:val="00166027"/>
    <w:rsid w:val="001663F3"/>
    <w:rsid w:val="0016662B"/>
    <w:rsid w:val="0016759C"/>
    <w:rsid w:val="00167728"/>
    <w:rsid w:val="001679E9"/>
    <w:rsid w:val="00167D5D"/>
    <w:rsid w:val="00167EB5"/>
    <w:rsid w:val="00167ED8"/>
    <w:rsid w:val="00167F2B"/>
    <w:rsid w:val="001700ED"/>
    <w:rsid w:val="00170269"/>
    <w:rsid w:val="001703B4"/>
    <w:rsid w:val="0017045E"/>
    <w:rsid w:val="00170470"/>
    <w:rsid w:val="00170693"/>
    <w:rsid w:val="001707ED"/>
    <w:rsid w:val="00170AD9"/>
    <w:rsid w:val="00170EB5"/>
    <w:rsid w:val="0017108A"/>
    <w:rsid w:val="001711B1"/>
    <w:rsid w:val="0017125F"/>
    <w:rsid w:val="0017126C"/>
    <w:rsid w:val="00171361"/>
    <w:rsid w:val="0017148A"/>
    <w:rsid w:val="001717D4"/>
    <w:rsid w:val="001717E0"/>
    <w:rsid w:val="00171892"/>
    <w:rsid w:val="001719AF"/>
    <w:rsid w:val="00171A79"/>
    <w:rsid w:val="00171C78"/>
    <w:rsid w:val="00171DA8"/>
    <w:rsid w:val="00172074"/>
    <w:rsid w:val="001721F1"/>
    <w:rsid w:val="001723DF"/>
    <w:rsid w:val="00172546"/>
    <w:rsid w:val="00172C9C"/>
    <w:rsid w:val="00173059"/>
    <w:rsid w:val="0017348A"/>
    <w:rsid w:val="00173734"/>
    <w:rsid w:val="00173AB4"/>
    <w:rsid w:val="00174060"/>
    <w:rsid w:val="00174161"/>
    <w:rsid w:val="001741A3"/>
    <w:rsid w:val="001747A5"/>
    <w:rsid w:val="001748D3"/>
    <w:rsid w:val="00174BF5"/>
    <w:rsid w:val="00174E19"/>
    <w:rsid w:val="001751A8"/>
    <w:rsid w:val="00175320"/>
    <w:rsid w:val="001757CF"/>
    <w:rsid w:val="00175A22"/>
    <w:rsid w:val="00175AF6"/>
    <w:rsid w:val="00175D15"/>
    <w:rsid w:val="00175DB6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699E"/>
    <w:rsid w:val="00177273"/>
    <w:rsid w:val="001773DA"/>
    <w:rsid w:val="0017765D"/>
    <w:rsid w:val="00177EC1"/>
    <w:rsid w:val="00180548"/>
    <w:rsid w:val="00180602"/>
    <w:rsid w:val="0018075B"/>
    <w:rsid w:val="00181277"/>
    <w:rsid w:val="001816AD"/>
    <w:rsid w:val="0018196B"/>
    <w:rsid w:val="00181ADD"/>
    <w:rsid w:val="00181E44"/>
    <w:rsid w:val="001820CF"/>
    <w:rsid w:val="001823A5"/>
    <w:rsid w:val="00182698"/>
    <w:rsid w:val="00182BD0"/>
    <w:rsid w:val="00182D71"/>
    <w:rsid w:val="001833DA"/>
    <w:rsid w:val="00183432"/>
    <w:rsid w:val="00183729"/>
    <w:rsid w:val="00183734"/>
    <w:rsid w:val="00183868"/>
    <w:rsid w:val="00183C0E"/>
    <w:rsid w:val="00184192"/>
    <w:rsid w:val="0018422D"/>
    <w:rsid w:val="00184549"/>
    <w:rsid w:val="00184715"/>
    <w:rsid w:val="00184ACD"/>
    <w:rsid w:val="00184B71"/>
    <w:rsid w:val="00184D2E"/>
    <w:rsid w:val="00184D36"/>
    <w:rsid w:val="00184E19"/>
    <w:rsid w:val="001852AF"/>
    <w:rsid w:val="001854C0"/>
    <w:rsid w:val="0018561C"/>
    <w:rsid w:val="0018563D"/>
    <w:rsid w:val="00185652"/>
    <w:rsid w:val="0018581E"/>
    <w:rsid w:val="001858B2"/>
    <w:rsid w:val="00185B94"/>
    <w:rsid w:val="00185FDB"/>
    <w:rsid w:val="0018681D"/>
    <w:rsid w:val="00186826"/>
    <w:rsid w:val="001869CB"/>
    <w:rsid w:val="00186E89"/>
    <w:rsid w:val="00187044"/>
    <w:rsid w:val="00187423"/>
    <w:rsid w:val="00187649"/>
    <w:rsid w:val="001878F0"/>
    <w:rsid w:val="00187D67"/>
    <w:rsid w:val="00187F41"/>
    <w:rsid w:val="001900FC"/>
    <w:rsid w:val="0019056B"/>
    <w:rsid w:val="00190ACB"/>
    <w:rsid w:val="00190CF2"/>
    <w:rsid w:val="001913B8"/>
    <w:rsid w:val="00191564"/>
    <w:rsid w:val="00191940"/>
    <w:rsid w:val="00191B7A"/>
    <w:rsid w:val="00192002"/>
    <w:rsid w:val="001921AD"/>
    <w:rsid w:val="001921AF"/>
    <w:rsid w:val="001922DF"/>
    <w:rsid w:val="001924FB"/>
    <w:rsid w:val="00192720"/>
    <w:rsid w:val="00192F0E"/>
    <w:rsid w:val="00192F3E"/>
    <w:rsid w:val="00192F85"/>
    <w:rsid w:val="00193225"/>
    <w:rsid w:val="00193337"/>
    <w:rsid w:val="0019368A"/>
    <w:rsid w:val="00193719"/>
    <w:rsid w:val="00193725"/>
    <w:rsid w:val="00193781"/>
    <w:rsid w:val="001938EE"/>
    <w:rsid w:val="00193939"/>
    <w:rsid w:val="00193B45"/>
    <w:rsid w:val="00193BFA"/>
    <w:rsid w:val="00193C37"/>
    <w:rsid w:val="00193E0C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BE3"/>
    <w:rsid w:val="00195CA0"/>
    <w:rsid w:val="00195D9F"/>
    <w:rsid w:val="00195DC1"/>
    <w:rsid w:val="00195F5A"/>
    <w:rsid w:val="00196228"/>
    <w:rsid w:val="0019640C"/>
    <w:rsid w:val="001969E9"/>
    <w:rsid w:val="00196CBF"/>
    <w:rsid w:val="001971BD"/>
    <w:rsid w:val="001972D7"/>
    <w:rsid w:val="00197370"/>
    <w:rsid w:val="0019739F"/>
    <w:rsid w:val="00197591"/>
    <w:rsid w:val="00197683"/>
    <w:rsid w:val="001978B7"/>
    <w:rsid w:val="001978E1"/>
    <w:rsid w:val="00197A1B"/>
    <w:rsid w:val="00197AB3"/>
    <w:rsid w:val="00197D91"/>
    <w:rsid w:val="00197DCE"/>
    <w:rsid w:val="00197EE5"/>
    <w:rsid w:val="00197F41"/>
    <w:rsid w:val="001A0112"/>
    <w:rsid w:val="001A0295"/>
    <w:rsid w:val="001A03FD"/>
    <w:rsid w:val="001A0835"/>
    <w:rsid w:val="001A0B75"/>
    <w:rsid w:val="001A0C46"/>
    <w:rsid w:val="001A0D05"/>
    <w:rsid w:val="001A100C"/>
    <w:rsid w:val="001A144E"/>
    <w:rsid w:val="001A17B5"/>
    <w:rsid w:val="001A1815"/>
    <w:rsid w:val="001A1C31"/>
    <w:rsid w:val="001A1DBC"/>
    <w:rsid w:val="001A1EDF"/>
    <w:rsid w:val="001A289A"/>
    <w:rsid w:val="001A28B2"/>
    <w:rsid w:val="001A2ACE"/>
    <w:rsid w:val="001A304A"/>
    <w:rsid w:val="001A3186"/>
    <w:rsid w:val="001A3199"/>
    <w:rsid w:val="001A3942"/>
    <w:rsid w:val="001A3B7C"/>
    <w:rsid w:val="001A3D78"/>
    <w:rsid w:val="001A42C7"/>
    <w:rsid w:val="001A442F"/>
    <w:rsid w:val="001A44BB"/>
    <w:rsid w:val="001A4825"/>
    <w:rsid w:val="001A485D"/>
    <w:rsid w:val="001A4BCD"/>
    <w:rsid w:val="001A4CC7"/>
    <w:rsid w:val="001A4F35"/>
    <w:rsid w:val="001A5250"/>
    <w:rsid w:val="001A569D"/>
    <w:rsid w:val="001A5E35"/>
    <w:rsid w:val="001A5F2C"/>
    <w:rsid w:val="001A6004"/>
    <w:rsid w:val="001A6085"/>
    <w:rsid w:val="001A610D"/>
    <w:rsid w:val="001A627E"/>
    <w:rsid w:val="001A637E"/>
    <w:rsid w:val="001A64A2"/>
    <w:rsid w:val="001A66CE"/>
    <w:rsid w:val="001A69C1"/>
    <w:rsid w:val="001A6BB5"/>
    <w:rsid w:val="001A6EC0"/>
    <w:rsid w:val="001A6EE5"/>
    <w:rsid w:val="001A7003"/>
    <w:rsid w:val="001A74B6"/>
    <w:rsid w:val="001A79FD"/>
    <w:rsid w:val="001A7B2C"/>
    <w:rsid w:val="001A7C18"/>
    <w:rsid w:val="001A7C47"/>
    <w:rsid w:val="001B0538"/>
    <w:rsid w:val="001B087C"/>
    <w:rsid w:val="001B1480"/>
    <w:rsid w:val="001B15BE"/>
    <w:rsid w:val="001B19C2"/>
    <w:rsid w:val="001B1BE6"/>
    <w:rsid w:val="001B1C91"/>
    <w:rsid w:val="001B1D08"/>
    <w:rsid w:val="001B1EC7"/>
    <w:rsid w:val="001B1EF5"/>
    <w:rsid w:val="001B1EFC"/>
    <w:rsid w:val="001B1F28"/>
    <w:rsid w:val="001B21E9"/>
    <w:rsid w:val="001B2201"/>
    <w:rsid w:val="001B2291"/>
    <w:rsid w:val="001B24DE"/>
    <w:rsid w:val="001B2703"/>
    <w:rsid w:val="001B2937"/>
    <w:rsid w:val="001B2E5F"/>
    <w:rsid w:val="001B2F45"/>
    <w:rsid w:val="001B30EA"/>
    <w:rsid w:val="001B329C"/>
    <w:rsid w:val="001B3387"/>
    <w:rsid w:val="001B36EE"/>
    <w:rsid w:val="001B37F0"/>
    <w:rsid w:val="001B37F6"/>
    <w:rsid w:val="001B3812"/>
    <w:rsid w:val="001B3F9B"/>
    <w:rsid w:val="001B404F"/>
    <w:rsid w:val="001B407C"/>
    <w:rsid w:val="001B4104"/>
    <w:rsid w:val="001B4305"/>
    <w:rsid w:val="001B431E"/>
    <w:rsid w:val="001B461B"/>
    <w:rsid w:val="001B46D9"/>
    <w:rsid w:val="001B48CA"/>
    <w:rsid w:val="001B49E6"/>
    <w:rsid w:val="001B4C12"/>
    <w:rsid w:val="001B4CA2"/>
    <w:rsid w:val="001B4F5D"/>
    <w:rsid w:val="001B4FB2"/>
    <w:rsid w:val="001B5725"/>
    <w:rsid w:val="001B5B7F"/>
    <w:rsid w:val="001B5F0C"/>
    <w:rsid w:val="001B5FAE"/>
    <w:rsid w:val="001B602F"/>
    <w:rsid w:val="001B6140"/>
    <w:rsid w:val="001B61BF"/>
    <w:rsid w:val="001B61EB"/>
    <w:rsid w:val="001B662B"/>
    <w:rsid w:val="001B6858"/>
    <w:rsid w:val="001B6DC0"/>
    <w:rsid w:val="001B7567"/>
    <w:rsid w:val="001B7580"/>
    <w:rsid w:val="001B7609"/>
    <w:rsid w:val="001B764F"/>
    <w:rsid w:val="001B7900"/>
    <w:rsid w:val="001B7955"/>
    <w:rsid w:val="001B79E7"/>
    <w:rsid w:val="001B7B66"/>
    <w:rsid w:val="001B7B73"/>
    <w:rsid w:val="001B7C18"/>
    <w:rsid w:val="001B7CF8"/>
    <w:rsid w:val="001B7D4C"/>
    <w:rsid w:val="001B7E1F"/>
    <w:rsid w:val="001C00AA"/>
    <w:rsid w:val="001C01B9"/>
    <w:rsid w:val="001C069E"/>
    <w:rsid w:val="001C0884"/>
    <w:rsid w:val="001C0A58"/>
    <w:rsid w:val="001C0CE9"/>
    <w:rsid w:val="001C0FAD"/>
    <w:rsid w:val="001C0FFF"/>
    <w:rsid w:val="001C1408"/>
    <w:rsid w:val="001C1415"/>
    <w:rsid w:val="001C17D2"/>
    <w:rsid w:val="001C1C5B"/>
    <w:rsid w:val="001C1E81"/>
    <w:rsid w:val="001C1EC6"/>
    <w:rsid w:val="001C206E"/>
    <w:rsid w:val="001C20B9"/>
    <w:rsid w:val="001C2454"/>
    <w:rsid w:val="001C246C"/>
    <w:rsid w:val="001C24AA"/>
    <w:rsid w:val="001C24EF"/>
    <w:rsid w:val="001C28A3"/>
    <w:rsid w:val="001C2912"/>
    <w:rsid w:val="001C2C00"/>
    <w:rsid w:val="001C2CE9"/>
    <w:rsid w:val="001C2D50"/>
    <w:rsid w:val="001C2DA6"/>
    <w:rsid w:val="001C3357"/>
    <w:rsid w:val="001C34BC"/>
    <w:rsid w:val="001C351A"/>
    <w:rsid w:val="001C367A"/>
    <w:rsid w:val="001C3699"/>
    <w:rsid w:val="001C3811"/>
    <w:rsid w:val="001C3B09"/>
    <w:rsid w:val="001C3BBD"/>
    <w:rsid w:val="001C3EB7"/>
    <w:rsid w:val="001C42A8"/>
    <w:rsid w:val="001C4325"/>
    <w:rsid w:val="001C461C"/>
    <w:rsid w:val="001C46BF"/>
    <w:rsid w:val="001C4843"/>
    <w:rsid w:val="001C4844"/>
    <w:rsid w:val="001C4C63"/>
    <w:rsid w:val="001C4ECB"/>
    <w:rsid w:val="001C4F5E"/>
    <w:rsid w:val="001C50F2"/>
    <w:rsid w:val="001C5175"/>
    <w:rsid w:val="001C5310"/>
    <w:rsid w:val="001C5B21"/>
    <w:rsid w:val="001C5E45"/>
    <w:rsid w:val="001C5E6C"/>
    <w:rsid w:val="001C5F32"/>
    <w:rsid w:val="001C6528"/>
    <w:rsid w:val="001C69D8"/>
    <w:rsid w:val="001C6B2D"/>
    <w:rsid w:val="001C6BAD"/>
    <w:rsid w:val="001C6FE6"/>
    <w:rsid w:val="001C713D"/>
    <w:rsid w:val="001C728F"/>
    <w:rsid w:val="001C74C6"/>
    <w:rsid w:val="001C7884"/>
    <w:rsid w:val="001C7CC0"/>
    <w:rsid w:val="001C7D4C"/>
    <w:rsid w:val="001D03C4"/>
    <w:rsid w:val="001D052F"/>
    <w:rsid w:val="001D0CAD"/>
    <w:rsid w:val="001D0EFA"/>
    <w:rsid w:val="001D1024"/>
    <w:rsid w:val="001D1042"/>
    <w:rsid w:val="001D13A9"/>
    <w:rsid w:val="001D13B0"/>
    <w:rsid w:val="001D1889"/>
    <w:rsid w:val="001D1DD5"/>
    <w:rsid w:val="001D2044"/>
    <w:rsid w:val="001D2160"/>
    <w:rsid w:val="001D21AD"/>
    <w:rsid w:val="001D2458"/>
    <w:rsid w:val="001D24ED"/>
    <w:rsid w:val="001D2770"/>
    <w:rsid w:val="001D2FEC"/>
    <w:rsid w:val="001D30A0"/>
    <w:rsid w:val="001D3109"/>
    <w:rsid w:val="001D346C"/>
    <w:rsid w:val="001D38AB"/>
    <w:rsid w:val="001D3BB3"/>
    <w:rsid w:val="001D3BB8"/>
    <w:rsid w:val="001D4031"/>
    <w:rsid w:val="001D44EC"/>
    <w:rsid w:val="001D46E0"/>
    <w:rsid w:val="001D47FA"/>
    <w:rsid w:val="001D4B0A"/>
    <w:rsid w:val="001D4C0E"/>
    <w:rsid w:val="001D51FF"/>
    <w:rsid w:val="001D522E"/>
    <w:rsid w:val="001D549E"/>
    <w:rsid w:val="001D5D99"/>
    <w:rsid w:val="001D610E"/>
    <w:rsid w:val="001D6132"/>
    <w:rsid w:val="001D65E4"/>
    <w:rsid w:val="001D6A54"/>
    <w:rsid w:val="001D6E27"/>
    <w:rsid w:val="001D70F4"/>
    <w:rsid w:val="001D721E"/>
    <w:rsid w:val="001D735D"/>
    <w:rsid w:val="001D73E2"/>
    <w:rsid w:val="001D794F"/>
    <w:rsid w:val="001D7C08"/>
    <w:rsid w:val="001D7CAC"/>
    <w:rsid w:val="001D7D1A"/>
    <w:rsid w:val="001D7F35"/>
    <w:rsid w:val="001E04AD"/>
    <w:rsid w:val="001E06E2"/>
    <w:rsid w:val="001E0817"/>
    <w:rsid w:val="001E0976"/>
    <w:rsid w:val="001E0CE4"/>
    <w:rsid w:val="001E0CF8"/>
    <w:rsid w:val="001E0E90"/>
    <w:rsid w:val="001E10E6"/>
    <w:rsid w:val="001E1156"/>
    <w:rsid w:val="001E131C"/>
    <w:rsid w:val="001E131E"/>
    <w:rsid w:val="001E152F"/>
    <w:rsid w:val="001E17E0"/>
    <w:rsid w:val="001E1925"/>
    <w:rsid w:val="001E1C32"/>
    <w:rsid w:val="001E2034"/>
    <w:rsid w:val="001E2612"/>
    <w:rsid w:val="001E266D"/>
    <w:rsid w:val="001E2E5D"/>
    <w:rsid w:val="001E341E"/>
    <w:rsid w:val="001E35E8"/>
    <w:rsid w:val="001E3890"/>
    <w:rsid w:val="001E39A2"/>
    <w:rsid w:val="001E39C3"/>
    <w:rsid w:val="001E39EA"/>
    <w:rsid w:val="001E3F22"/>
    <w:rsid w:val="001E3F31"/>
    <w:rsid w:val="001E4136"/>
    <w:rsid w:val="001E4733"/>
    <w:rsid w:val="001E4F57"/>
    <w:rsid w:val="001E4FB5"/>
    <w:rsid w:val="001E561D"/>
    <w:rsid w:val="001E56F2"/>
    <w:rsid w:val="001E5A36"/>
    <w:rsid w:val="001E5C77"/>
    <w:rsid w:val="001E5CF6"/>
    <w:rsid w:val="001E5EFA"/>
    <w:rsid w:val="001E5F5B"/>
    <w:rsid w:val="001E5FA9"/>
    <w:rsid w:val="001E6365"/>
    <w:rsid w:val="001E6474"/>
    <w:rsid w:val="001E6768"/>
    <w:rsid w:val="001E67D0"/>
    <w:rsid w:val="001E698E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0BC"/>
    <w:rsid w:val="001F134A"/>
    <w:rsid w:val="001F160F"/>
    <w:rsid w:val="001F178D"/>
    <w:rsid w:val="001F1815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AD7"/>
    <w:rsid w:val="001F2CC1"/>
    <w:rsid w:val="001F2E68"/>
    <w:rsid w:val="001F2ECD"/>
    <w:rsid w:val="001F337E"/>
    <w:rsid w:val="001F3A76"/>
    <w:rsid w:val="001F3B11"/>
    <w:rsid w:val="001F3C87"/>
    <w:rsid w:val="001F3EF5"/>
    <w:rsid w:val="001F4063"/>
    <w:rsid w:val="001F40BE"/>
    <w:rsid w:val="001F410F"/>
    <w:rsid w:val="001F42C3"/>
    <w:rsid w:val="001F4754"/>
    <w:rsid w:val="001F4A45"/>
    <w:rsid w:val="001F4BAB"/>
    <w:rsid w:val="001F5104"/>
    <w:rsid w:val="001F568E"/>
    <w:rsid w:val="001F58EB"/>
    <w:rsid w:val="001F591E"/>
    <w:rsid w:val="001F5C19"/>
    <w:rsid w:val="001F5C3D"/>
    <w:rsid w:val="001F5C80"/>
    <w:rsid w:val="001F5CF2"/>
    <w:rsid w:val="001F5FAC"/>
    <w:rsid w:val="001F606D"/>
    <w:rsid w:val="001F624B"/>
    <w:rsid w:val="001F6556"/>
    <w:rsid w:val="001F67FF"/>
    <w:rsid w:val="001F680F"/>
    <w:rsid w:val="001F688A"/>
    <w:rsid w:val="001F6DAD"/>
    <w:rsid w:val="001F7611"/>
    <w:rsid w:val="001F7783"/>
    <w:rsid w:val="001F779F"/>
    <w:rsid w:val="001F792F"/>
    <w:rsid w:val="001F7C35"/>
    <w:rsid w:val="001F7CA1"/>
    <w:rsid w:val="001F7E29"/>
    <w:rsid w:val="00200135"/>
    <w:rsid w:val="00200278"/>
    <w:rsid w:val="002002B3"/>
    <w:rsid w:val="002003EA"/>
    <w:rsid w:val="002003F9"/>
    <w:rsid w:val="00200787"/>
    <w:rsid w:val="00200861"/>
    <w:rsid w:val="00200943"/>
    <w:rsid w:val="00200A34"/>
    <w:rsid w:val="00200A47"/>
    <w:rsid w:val="00200B17"/>
    <w:rsid w:val="00200CB6"/>
    <w:rsid w:val="00200EDE"/>
    <w:rsid w:val="002011EF"/>
    <w:rsid w:val="00201259"/>
    <w:rsid w:val="00201484"/>
    <w:rsid w:val="002014D4"/>
    <w:rsid w:val="0020157D"/>
    <w:rsid w:val="002016B6"/>
    <w:rsid w:val="002016EA"/>
    <w:rsid w:val="00201A8D"/>
    <w:rsid w:val="00201B1C"/>
    <w:rsid w:val="00201CBC"/>
    <w:rsid w:val="00201CF8"/>
    <w:rsid w:val="0020211C"/>
    <w:rsid w:val="0020237F"/>
    <w:rsid w:val="0020239E"/>
    <w:rsid w:val="0020284E"/>
    <w:rsid w:val="00202B12"/>
    <w:rsid w:val="00202C13"/>
    <w:rsid w:val="00202E9D"/>
    <w:rsid w:val="0020308D"/>
    <w:rsid w:val="002037DA"/>
    <w:rsid w:val="002037FE"/>
    <w:rsid w:val="00203B9F"/>
    <w:rsid w:val="00203E66"/>
    <w:rsid w:val="00204641"/>
    <w:rsid w:val="0020485B"/>
    <w:rsid w:val="00204BA9"/>
    <w:rsid w:val="00204CF6"/>
    <w:rsid w:val="00204E6B"/>
    <w:rsid w:val="00204E7A"/>
    <w:rsid w:val="00204EA3"/>
    <w:rsid w:val="0020504D"/>
    <w:rsid w:val="0020521F"/>
    <w:rsid w:val="0020537B"/>
    <w:rsid w:val="00205C5D"/>
    <w:rsid w:val="00205F14"/>
    <w:rsid w:val="002061AC"/>
    <w:rsid w:val="002061D3"/>
    <w:rsid w:val="00206676"/>
    <w:rsid w:val="0020690E"/>
    <w:rsid w:val="00206A7A"/>
    <w:rsid w:val="00206A95"/>
    <w:rsid w:val="00206B9D"/>
    <w:rsid w:val="00206DEC"/>
    <w:rsid w:val="00206F44"/>
    <w:rsid w:val="0020711E"/>
    <w:rsid w:val="00207168"/>
    <w:rsid w:val="00207211"/>
    <w:rsid w:val="00207462"/>
    <w:rsid w:val="0020782B"/>
    <w:rsid w:val="00207982"/>
    <w:rsid w:val="00207AE5"/>
    <w:rsid w:val="00207CA3"/>
    <w:rsid w:val="00207F34"/>
    <w:rsid w:val="00210450"/>
    <w:rsid w:val="0021071C"/>
    <w:rsid w:val="002107ED"/>
    <w:rsid w:val="002109F8"/>
    <w:rsid w:val="00210A68"/>
    <w:rsid w:val="00210C13"/>
    <w:rsid w:val="00210DC2"/>
    <w:rsid w:val="0021110A"/>
    <w:rsid w:val="00211165"/>
    <w:rsid w:val="00211716"/>
    <w:rsid w:val="00211915"/>
    <w:rsid w:val="00211AC7"/>
    <w:rsid w:val="00211C3D"/>
    <w:rsid w:val="00212214"/>
    <w:rsid w:val="00212331"/>
    <w:rsid w:val="0021269B"/>
    <w:rsid w:val="00212722"/>
    <w:rsid w:val="0021275A"/>
    <w:rsid w:val="00212867"/>
    <w:rsid w:val="0021287D"/>
    <w:rsid w:val="00212A2E"/>
    <w:rsid w:val="00212ACE"/>
    <w:rsid w:val="0021327E"/>
    <w:rsid w:val="0021332D"/>
    <w:rsid w:val="002134EA"/>
    <w:rsid w:val="00213B00"/>
    <w:rsid w:val="00213B69"/>
    <w:rsid w:val="00214177"/>
    <w:rsid w:val="002141F0"/>
    <w:rsid w:val="0021456A"/>
    <w:rsid w:val="0021470E"/>
    <w:rsid w:val="00214752"/>
    <w:rsid w:val="002147E2"/>
    <w:rsid w:val="00214C30"/>
    <w:rsid w:val="00214CAB"/>
    <w:rsid w:val="00214D38"/>
    <w:rsid w:val="00214F82"/>
    <w:rsid w:val="00215113"/>
    <w:rsid w:val="0021533B"/>
    <w:rsid w:val="00215396"/>
    <w:rsid w:val="00215777"/>
    <w:rsid w:val="002158A9"/>
    <w:rsid w:val="0021590D"/>
    <w:rsid w:val="00215A71"/>
    <w:rsid w:val="002161DD"/>
    <w:rsid w:val="00216243"/>
    <w:rsid w:val="002162DC"/>
    <w:rsid w:val="00216313"/>
    <w:rsid w:val="00217342"/>
    <w:rsid w:val="002175E4"/>
    <w:rsid w:val="00217865"/>
    <w:rsid w:val="0021790A"/>
    <w:rsid w:val="00217980"/>
    <w:rsid w:val="00217ABA"/>
    <w:rsid w:val="00217D59"/>
    <w:rsid w:val="00217DA5"/>
    <w:rsid w:val="00217E26"/>
    <w:rsid w:val="00217E90"/>
    <w:rsid w:val="00217EB0"/>
    <w:rsid w:val="00217F39"/>
    <w:rsid w:val="00217FC0"/>
    <w:rsid w:val="00220045"/>
    <w:rsid w:val="002201F7"/>
    <w:rsid w:val="0022036E"/>
    <w:rsid w:val="0022049B"/>
    <w:rsid w:val="00220620"/>
    <w:rsid w:val="0022094B"/>
    <w:rsid w:val="00220B35"/>
    <w:rsid w:val="00220B43"/>
    <w:rsid w:val="00220F6C"/>
    <w:rsid w:val="00220F81"/>
    <w:rsid w:val="00220FDE"/>
    <w:rsid w:val="00221038"/>
    <w:rsid w:val="002213F7"/>
    <w:rsid w:val="00221452"/>
    <w:rsid w:val="0022159F"/>
    <w:rsid w:val="00221BD1"/>
    <w:rsid w:val="00221C17"/>
    <w:rsid w:val="00221DB2"/>
    <w:rsid w:val="00221E32"/>
    <w:rsid w:val="00221EB8"/>
    <w:rsid w:val="00221F0A"/>
    <w:rsid w:val="00222351"/>
    <w:rsid w:val="00222360"/>
    <w:rsid w:val="0022237C"/>
    <w:rsid w:val="00222558"/>
    <w:rsid w:val="002225AB"/>
    <w:rsid w:val="00222634"/>
    <w:rsid w:val="00222999"/>
    <w:rsid w:val="00222B65"/>
    <w:rsid w:val="002231AC"/>
    <w:rsid w:val="00223650"/>
    <w:rsid w:val="00223AEC"/>
    <w:rsid w:val="00223CD5"/>
    <w:rsid w:val="00223F7A"/>
    <w:rsid w:val="00224775"/>
    <w:rsid w:val="00224828"/>
    <w:rsid w:val="00224BB2"/>
    <w:rsid w:val="00224D67"/>
    <w:rsid w:val="00224F33"/>
    <w:rsid w:val="00224FCC"/>
    <w:rsid w:val="002251CA"/>
    <w:rsid w:val="002254D7"/>
    <w:rsid w:val="00225C65"/>
    <w:rsid w:val="00225D4D"/>
    <w:rsid w:val="00225F23"/>
    <w:rsid w:val="002265D8"/>
    <w:rsid w:val="002266ED"/>
    <w:rsid w:val="00226CF7"/>
    <w:rsid w:val="00226FDE"/>
    <w:rsid w:val="002270DF"/>
    <w:rsid w:val="00227207"/>
    <w:rsid w:val="0022736F"/>
    <w:rsid w:val="0022781A"/>
    <w:rsid w:val="00227969"/>
    <w:rsid w:val="00227E99"/>
    <w:rsid w:val="00227FC8"/>
    <w:rsid w:val="00227FEF"/>
    <w:rsid w:val="00230127"/>
    <w:rsid w:val="00230246"/>
    <w:rsid w:val="00230566"/>
    <w:rsid w:val="002305C0"/>
    <w:rsid w:val="002306B3"/>
    <w:rsid w:val="0023097C"/>
    <w:rsid w:val="00230AB4"/>
    <w:rsid w:val="00230D2E"/>
    <w:rsid w:val="00230DF1"/>
    <w:rsid w:val="00230E0B"/>
    <w:rsid w:val="00230F87"/>
    <w:rsid w:val="00230FE6"/>
    <w:rsid w:val="00231076"/>
    <w:rsid w:val="00231259"/>
    <w:rsid w:val="002313C8"/>
    <w:rsid w:val="00231565"/>
    <w:rsid w:val="00231599"/>
    <w:rsid w:val="00231A0C"/>
    <w:rsid w:val="00231AB2"/>
    <w:rsid w:val="00231C4B"/>
    <w:rsid w:val="00231D0D"/>
    <w:rsid w:val="00231FD6"/>
    <w:rsid w:val="0023200A"/>
    <w:rsid w:val="0023259C"/>
    <w:rsid w:val="0023268B"/>
    <w:rsid w:val="002327EF"/>
    <w:rsid w:val="00232A65"/>
    <w:rsid w:val="00232EB9"/>
    <w:rsid w:val="002332E8"/>
    <w:rsid w:val="00233366"/>
    <w:rsid w:val="002335BC"/>
    <w:rsid w:val="002336AA"/>
    <w:rsid w:val="002338AE"/>
    <w:rsid w:val="002339A0"/>
    <w:rsid w:val="00233B3D"/>
    <w:rsid w:val="00233C80"/>
    <w:rsid w:val="00233F08"/>
    <w:rsid w:val="0023412E"/>
    <w:rsid w:val="00234908"/>
    <w:rsid w:val="00234B12"/>
    <w:rsid w:val="00234DEB"/>
    <w:rsid w:val="00234E35"/>
    <w:rsid w:val="002350F1"/>
    <w:rsid w:val="0023559E"/>
    <w:rsid w:val="0023574F"/>
    <w:rsid w:val="0023584F"/>
    <w:rsid w:val="002358C4"/>
    <w:rsid w:val="00235C49"/>
    <w:rsid w:val="00236096"/>
    <w:rsid w:val="002360BF"/>
    <w:rsid w:val="00236854"/>
    <w:rsid w:val="00236BED"/>
    <w:rsid w:val="00236EFF"/>
    <w:rsid w:val="00236F6B"/>
    <w:rsid w:val="00236F74"/>
    <w:rsid w:val="002370B0"/>
    <w:rsid w:val="00237317"/>
    <w:rsid w:val="0023762A"/>
    <w:rsid w:val="00237714"/>
    <w:rsid w:val="002379D6"/>
    <w:rsid w:val="00237AC2"/>
    <w:rsid w:val="00237C1F"/>
    <w:rsid w:val="00237DA6"/>
    <w:rsid w:val="00237EF0"/>
    <w:rsid w:val="00237F70"/>
    <w:rsid w:val="00240218"/>
    <w:rsid w:val="002403EE"/>
    <w:rsid w:val="00240597"/>
    <w:rsid w:val="002408A9"/>
    <w:rsid w:val="00240A2D"/>
    <w:rsid w:val="00240B99"/>
    <w:rsid w:val="00240E83"/>
    <w:rsid w:val="002416B9"/>
    <w:rsid w:val="002417B0"/>
    <w:rsid w:val="00241E92"/>
    <w:rsid w:val="0024228B"/>
    <w:rsid w:val="00242375"/>
    <w:rsid w:val="002423E1"/>
    <w:rsid w:val="002425D6"/>
    <w:rsid w:val="002425F1"/>
    <w:rsid w:val="0024261C"/>
    <w:rsid w:val="002427B6"/>
    <w:rsid w:val="00242813"/>
    <w:rsid w:val="00242AF0"/>
    <w:rsid w:val="00242DE9"/>
    <w:rsid w:val="0024351C"/>
    <w:rsid w:val="00243595"/>
    <w:rsid w:val="00243648"/>
    <w:rsid w:val="00244059"/>
    <w:rsid w:val="00244BCC"/>
    <w:rsid w:val="00244C3C"/>
    <w:rsid w:val="00245896"/>
    <w:rsid w:val="0024595E"/>
    <w:rsid w:val="00245E70"/>
    <w:rsid w:val="002463AB"/>
    <w:rsid w:val="00246565"/>
    <w:rsid w:val="002467C5"/>
    <w:rsid w:val="00246E24"/>
    <w:rsid w:val="00246F52"/>
    <w:rsid w:val="002470A2"/>
    <w:rsid w:val="002471A7"/>
    <w:rsid w:val="0024725B"/>
    <w:rsid w:val="00247304"/>
    <w:rsid w:val="00247353"/>
    <w:rsid w:val="002473E8"/>
    <w:rsid w:val="00247697"/>
    <w:rsid w:val="002476B3"/>
    <w:rsid w:val="0024783F"/>
    <w:rsid w:val="002479B2"/>
    <w:rsid w:val="00247B95"/>
    <w:rsid w:val="00247EBB"/>
    <w:rsid w:val="0025029E"/>
    <w:rsid w:val="00250423"/>
    <w:rsid w:val="00250966"/>
    <w:rsid w:val="00250B4E"/>
    <w:rsid w:val="00250B66"/>
    <w:rsid w:val="00250C83"/>
    <w:rsid w:val="00250EF4"/>
    <w:rsid w:val="0025105F"/>
    <w:rsid w:val="002510CA"/>
    <w:rsid w:val="00251186"/>
    <w:rsid w:val="0025164D"/>
    <w:rsid w:val="00251BB8"/>
    <w:rsid w:val="00251BEC"/>
    <w:rsid w:val="00251E69"/>
    <w:rsid w:val="00251FE1"/>
    <w:rsid w:val="002521C9"/>
    <w:rsid w:val="00252334"/>
    <w:rsid w:val="002523F4"/>
    <w:rsid w:val="00252647"/>
    <w:rsid w:val="00252689"/>
    <w:rsid w:val="0025274D"/>
    <w:rsid w:val="00252A5D"/>
    <w:rsid w:val="0025326E"/>
    <w:rsid w:val="002535C9"/>
    <w:rsid w:val="00253664"/>
    <w:rsid w:val="00253732"/>
    <w:rsid w:val="002539C6"/>
    <w:rsid w:val="00253ECD"/>
    <w:rsid w:val="0025422D"/>
    <w:rsid w:val="0025437B"/>
    <w:rsid w:val="002543C8"/>
    <w:rsid w:val="00254490"/>
    <w:rsid w:val="002544AB"/>
    <w:rsid w:val="002545B2"/>
    <w:rsid w:val="00254651"/>
    <w:rsid w:val="0025481A"/>
    <w:rsid w:val="00254C87"/>
    <w:rsid w:val="00254CA5"/>
    <w:rsid w:val="00254FB7"/>
    <w:rsid w:val="00254FD9"/>
    <w:rsid w:val="00255102"/>
    <w:rsid w:val="00255155"/>
    <w:rsid w:val="00255332"/>
    <w:rsid w:val="002553BC"/>
    <w:rsid w:val="00255813"/>
    <w:rsid w:val="00255A26"/>
    <w:rsid w:val="00255B14"/>
    <w:rsid w:val="00255C1A"/>
    <w:rsid w:val="00255C3F"/>
    <w:rsid w:val="00255ED0"/>
    <w:rsid w:val="00256059"/>
    <w:rsid w:val="0025619B"/>
    <w:rsid w:val="00256C19"/>
    <w:rsid w:val="00256FC1"/>
    <w:rsid w:val="002571B5"/>
    <w:rsid w:val="002573B5"/>
    <w:rsid w:val="002573CC"/>
    <w:rsid w:val="0025774B"/>
    <w:rsid w:val="002577CC"/>
    <w:rsid w:val="002603B1"/>
    <w:rsid w:val="002605BA"/>
    <w:rsid w:val="0026077C"/>
    <w:rsid w:val="0026092F"/>
    <w:rsid w:val="00260F18"/>
    <w:rsid w:val="00260FF2"/>
    <w:rsid w:val="0026103F"/>
    <w:rsid w:val="002614C7"/>
    <w:rsid w:val="002615AD"/>
    <w:rsid w:val="0026194B"/>
    <w:rsid w:val="0026194E"/>
    <w:rsid w:val="00261A3C"/>
    <w:rsid w:val="00261ADF"/>
    <w:rsid w:val="00261D75"/>
    <w:rsid w:val="0026209E"/>
    <w:rsid w:val="00262A28"/>
    <w:rsid w:val="002630D0"/>
    <w:rsid w:val="00263417"/>
    <w:rsid w:val="002634E8"/>
    <w:rsid w:val="002636D6"/>
    <w:rsid w:val="002639DB"/>
    <w:rsid w:val="002639EE"/>
    <w:rsid w:val="00263A1A"/>
    <w:rsid w:val="00263DC6"/>
    <w:rsid w:val="00264142"/>
    <w:rsid w:val="00264686"/>
    <w:rsid w:val="002646B4"/>
    <w:rsid w:val="002646D4"/>
    <w:rsid w:val="002646F5"/>
    <w:rsid w:val="00264775"/>
    <w:rsid w:val="0026480D"/>
    <w:rsid w:val="00264826"/>
    <w:rsid w:val="00264920"/>
    <w:rsid w:val="00264AC8"/>
    <w:rsid w:val="00264B17"/>
    <w:rsid w:val="00264B6D"/>
    <w:rsid w:val="00264C87"/>
    <w:rsid w:val="00264D29"/>
    <w:rsid w:val="00264DE8"/>
    <w:rsid w:val="00265142"/>
    <w:rsid w:val="002652D4"/>
    <w:rsid w:val="002653C1"/>
    <w:rsid w:val="00265AE1"/>
    <w:rsid w:val="00265D48"/>
    <w:rsid w:val="00265DDA"/>
    <w:rsid w:val="00265F36"/>
    <w:rsid w:val="00265F65"/>
    <w:rsid w:val="00265FA8"/>
    <w:rsid w:val="002662D6"/>
    <w:rsid w:val="00266500"/>
    <w:rsid w:val="00266511"/>
    <w:rsid w:val="002665C2"/>
    <w:rsid w:val="00266610"/>
    <w:rsid w:val="0026699E"/>
    <w:rsid w:val="00267229"/>
    <w:rsid w:val="00267402"/>
    <w:rsid w:val="00267877"/>
    <w:rsid w:val="00270460"/>
    <w:rsid w:val="00270615"/>
    <w:rsid w:val="002706DA"/>
    <w:rsid w:val="00270CFD"/>
    <w:rsid w:val="00270F60"/>
    <w:rsid w:val="00271088"/>
    <w:rsid w:val="00271106"/>
    <w:rsid w:val="00271216"/>
    <w:rsid w:val="00271355"/>
    <w:rsid w:val="002714DB"/>
    <w:rsid w:val="00271522"/>
    <w:rsid w:val="0027157A"/>
    <w:rsid w:val="002715A6"/>
    <w:rsid w:val="002717C9"/>
    <w:rsid w:val="0027192C"/>
    <w:rsid w:val="00271DBE"/>
    <w:rsid w:val="00272373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5DA"/>
    <w:rsid w:val="002746B6"/>
    <w:rsid w:val="00274B49"/>
    <w:rsid w:val="00274DF7"/>
    <w:rsid w:val="00274FE2"/>
    <w:rsid w:val="0027532D"/>
    <w:rsid w:val="0027566F"/>
    <w:rsid w:val="00275977"/>
    <w:rsid w:val="002759A8"/>
    <w:rsid w:val="00275AA1"/>
    <w:rsid w:val="00275B27"/>
    <w:rsid w:val="00275C33"/>
    <w:rsid w:val="00275D10"/>
    <w:rsid w:val="0027606C"/>
    <w:rsid w:val="00276171"/>
    <w:rsid w:val="00276423"/>
    <w:rsid w:val="00276740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1D0"/>
    <w:rsid w:val="0028029D"/>
    <w:rsid w:val="002802B7"/>
    <w:rsid w:val="002803F6"/>
    <w:rsid w:val="00280926"/>
    <w:rsid w:val="0028094D"/>
    <w:rsid w:val="00280982"/>
    <w:rsid w:val="00280B2C"/>
    <w:rsid w:val="00280F23"/>
    <w:rsid w:val="00280FFC"/>
    <w:rsid w:val="00281144"/>
    <w:rsid w:val="002812DE"/>
    <w:rsid w:val="00281664"/>
    <w:rsid w:val="002816F2"/>
    <w:rsid w:val="00281905"/>
    <w:rsid w:val="00281BAE"/>
    <w:rsid w:val="00282225"/>
    <w:rsid w:val="0028234C"/>
    <w:rsid w:val="00282600"/>
    <w:rsid w:val="00282BCC"/>
    <w:rsid w:val="0028327B"/>
    <w:rsid w:val="00283C2E"/>
    <w:rsid w:val="00284059"/>
    <w:rsid w:val="0028408E"/>
    <w:rsid w:val="00284229"/>
    <w:rsid w:val="00284319"/>
    <w:rsid w:val="00284667"/>
    <w:rsid w:val="00284682"/>
    <w:rsid w:val="00284DD9"/>
    <w:rsid w:val="00284E05"/>
    <w:rsid w:val="00284FE0"/>
    <w:rsid w:val="00284FEF"/>
    <w:rsid w:val="002850B7"/>
    <w:rsid w:val="00285133"/>
    <w:rsid w:val="00285224"/>
    <w:rsid w:val="0028529B"/>
    <w:rsid w:val="00286617"/>
    <w:rsid w:val="00286671"/>
    <w:rsid w:val="002868EC"/>
    <w:rsid w:val="00286AC9"/>
    <w:rsid w:val="00286CD4"/>
    <w:rsid w:val="00287199"/>
    <w:rsid w:val="00287230"/>
    <w:rsid w:val="0028724B"/>
    <w:rsid w:val="002876AD"/>
    <w:rsid w:val="0028799B"/>
    <w:rsid w:val="00287BAF"/>
    <w:rsid w:val="00287BD2"/>
    <w:rsid w:val="002900A6"/>
    <w:rsid w:val="0029015F"/>
    <w:rsid w:val="002904B9"/>
    <w:rsid w:val="002905B6"/>
    <w:rsid w:val="00290756"/>
    <w:rsid w:val="00290774"/>
    <w:rsid w:val="00290EC5"/>
    <w:rsid w:val="002913DB"/>
    <w:rsid w:val="0029155E"/>
    <w:rsid w:val="00291667"/>
    <w:rsid w:val="002917D4"/>
    <w:rsid w:val="002917DD"/>
    <w:rsid w:val="00291895"/>
    <w:rsid w:val="00291999"/>
    <w:rsid w:val="00291EB8"/>
    <w:rsid w:val="00291FC2"/>
    <w:rsid w:val="0029200B"/>
    <w:rsid w:val="002921E2"/>
    <w:rsid w:val="0029221F"/>
    <w:rsid w:val="002923B4"/>
    <w:rsid w:val="002925F7"/>
    <w:rsid w:val="00292EE9"/>
    <w:rsid w:val="00293041"/>
    <w:rsid w:val="00293092"/>
    <w:rsid w:val="002932B6"/>
    <w:rsid w:val="00293494"/>
    <w:rsid w:val="00293648"/>
    <w:rsid w:val="00293828"/>
    <w:rsid w:val="00293BE2"/>
    <w:rsid w:val="00293C98"/>
    <w:rsid w:val="00293DBF"/>
    <w:rsid w:val="00293FAA"/>
    <w:rsid w:val="00294763"/>
    <w:rsid w:val="0029489D"/>
    <w:rsid w:val="002948A9"/>
    <w:rsid w:val="00294959"/>
    <w:rsid w:val="00294C8E"/>
    <w:rsid w:val="00295502"/>
    <w:rsid w:val="0029582E"/>
    <w:rsid w:val="00295B65"/>
    <w:rsid w:val="002961DF"/>
    <w:rsid w:val="002961F2"/>
    <w:rsid w:val="002964B7"/>
    <w:rsid w:val="002964C5"/>
    <w:rsid w:val="00296594"/>
    <w:rsid w:val="0029672F"/>
    <w:rsid w:val="002968DE"/>
    <w:rsid w:val="00296952"/>
    <w:rsid w:val="00296A92"/>
    <w:rsid w:val="00296F43"/>
    <w:rsid w:val="00296F75"/>
    <w:rsid w:val="002970C0"/>
    <w:rsid w:val="00297137"/>
    <w:rsid w:val="00297554"/>
    <w:rsid w:val="002975B1"/>
    <w:rsid w:val="002979E4"/>
    <w:rsid w:val="00297A5F"/>
    <w:rsid w:val="00297CAD"/>
    <w:rsid w:val="00297D8A"/>
    <w:rsid w:val="002A01C2"/>
    <w:rsid w:val="002A03F0"/>
    <w:rsid w:val="002A046C"/>
    <w:rsid w:val="002A04F5"/>
    <w:rsid w:val="002A0648"/>
    <w:rsid w:val="002A07C9"/>
    <w:rsid w:val="002A085A"/>
    <w:rsid w:val="002A092F"/>
    <w:rsid w:val="002A09C2"/>
    <w:rsid w:val="002A11D5"/>
    <w:rsid w:val="002A135A"/>
    <w:rsid w:val="002A1651"/>
    <w:rsid w:val="002A1928"/>
    <w:rsid w:val="002A1947"/>
    <w:rsid w:val="002A199B"/>
    <w:rsid w:val="002A1E07"/>
    <w:rsid w:val="002A206F"/>
    <w:rsid w:val="002A23A9"/>
    <w:rsid w:val="002A26F0"/>
    <w:rsid w:val="002A2C2C"/>
    <w:rsid w:val="002A2D02"/>
    <w:rsid w:val="002A2D04"/>
    <w:rsid w:val="002A2D24"/>
    <w:rsid w:val="002A2D3C"/>
    <w:rsid w:val="002A2DBB"/>
    <w:rsid w:val="002A3610"/>
    <w:rsid w:val="002A364C"/>
    <w:rsid w:val="002A3700"/>
    <w:rsid w:val="002A3859"/>
    <w:rsid w:val="002A392E"/>
    <w:rsid w:val="002A3C4F"/>
    <w:rsid w:val="002A3CAA"/>
    <w:rsid w:val="002A419E"/>
    <w:rsid w:val="002A443C"/>
    <w:rsid w:val="002A447F"/>
    <w:rsid w:val="002A4893"/>
    <w:rsid w:val="002A48AE"/>
    <w:rsid w:val="002A495F"/>
    <w:rsid w:val="002A4B3E"/>
    <w:rsid w:val="002A4C02"/>
    <w:rsid w:val="002A4F34"/>
    <w:rsid w:val="002A5392"/>
    <w:rsid w:val="002A5429"/>
    <w:rsid w:val="002A57CD"/>
    <w:rsid w:val="002A5E05"/>
    <w:rsid w:val="002A6251"/>
    <w:rsid w:val="002A634C"/>
    <w:rsid w:val="002A64CC"/>
    <w:rsid w:val="002A6930"/>
    <w:rsid w:val="002A6937"/>
    <w:rsid w:val="002A6BFD"/>
    <w:rsid w:val="002A6C33"/>
    <w:rsid w:val="002A6D51"/>
    <w:rsid w:val="002A6E92"/>
    <w:rsid w:val="002A75D9"/>
    <w:rsid w:val="002A7907"/>
    <w:rsid w:val="002A7BA5"/>
    <w:rsid w:val="002A7C76"/>
    <w:rsid w:val="002A7CD6"/>
    <w:rsid w:val="002A7D0F"/>
    <w:rsid w:val="002A7E5D"/>
    <w:rsid w:val="002A7FD6"/>
    <w:rsid w:val="002B02F7"/>
    <w:rsid w:val="002B035B"/>
    <w:rsid w:val="002B07BE"/>
    <w:rsid w:val="002B07D8"/>
    <w:rsid w:val="002B094F"/>
    <w:rsid w:val="002B0A60"/>
    <w:rsid w:val="002B0AC4"/>
    <w:rsid w:val="002B0BB1"/>
    <w:rsid w:val="002B0D07"/>
    <w:rsid w:val="002B18F8"/>
    <w:rsid w:val="002B1C8A"/>
    <w:rsid w:val="002B1FAD"/>
    <w:rsid w:val="002B200D"/>
    <w:rsid w:val="002B21CF"/>
    <w:rsid w:val="002B25DE"/>
    <w:rsid w:val="002B2633"/>
    <w:rsid w:val="002B27C3"/>
    <w:rsid w:val="002B2A1E"/>
    <w:rsid w:val="002B2E0A"/>
    <w:rsid w:val="002B2EBB"/>
    <w:rsid w:val="002B2F47"/>
    <w:rsid w:val="002B3067"/>
    <w:rsid w:val="002B35E0"/>
    <w:rsid w:val="002B367C"/>
    <w:rsid w:val="002B36F1"/>
    <w:rsid w:val="002B3875"/>
    <w:rsid w:val="002B38D8"/>
    <w:rsid w:val="002B3B3C"/>
    <w:rsid w:val="002B3CF6"/>
    <w:rsid w:val="002B3EB3"/>
    <w:rsid w:val="002B3EC7"/>
    <w:rsid w:val="002B41AE"/>
    <w:rsid w:val="002B44BA"/>
    <w:rsid w:val="002B48E2"/>
    <w:rsid w:val="002B4AC7"/>
    <w:rsid w:val="002B4B4B"/>
    <w:rsid w:val="002B4C01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6FD"/>
    <w:rsid w:val="002B6740"/>
    <w:rsid w:val="002B6838"/>
    <w:rsid w:val="002B68D0"/>
    <w:rsid w:val="002B6CA1"/>
    <w:rsid w:val="002B6DA0"/>
    <w:rsid w:val="002B7001"/>
    <w:rsid w:val="002B7196"/>
    <w:rsid w:val="002B7395"/>
    <w:rsid w:val="002B750B"/>
    <w:rsid w:val="002B75DA"/>
    <w:rsid w:val="002B7B20"/>
    <w:rsid w:val="002C03D9"/>
    <w:rsid w:val="002C0404"/>
    <w:rsid w:val="002C074D"/>
    <w:rsid w:val="002C0779"/>
    <w:rsid w:val="002C08A2"/>
    <w:rsid w:val="002C0E86"/>
    <w:rsid w:val="002C0EED"/>
    <w:rsid w:val="002C1160"/>
    <w:rsid w:val="002C1192"/>
    <w:rsid w:val="002C11E9"/>
    <w:rsid w:val="002C13C4"/>
    <w:rsid w:val="002C1953"/>
    <w:rsid w:val="002C1DFB"/>
    <w:rsid w:val="002C20D6"/>
    <w:rsid w:val="002C210F"/>
    <w:rsid w:val="002C253E"/>
    <w:rsid w:val="002C25B5"/>
    <w:rsid w:val="002C26CC"/>
    <w:rsid w:val="002C3463"/>
    <w:rsid w:val="002C3623"/>
    <w:rsid w:val="002C37BB"/>
    <w:rsid w:val="002C3BDE"/>
    <w:rsid w:val="002C3C6F"/>
    <w:rsid w:val="002C472F"/>
    <w:rsid w:val="002C4AF6"/>
    <w:rsid w:val="002C4B6C"/>
    <w:rsid w:val="002C52D6"/>
    <w:rsid w:val="002C52D8"/>
    <w:rsid w:val="002C52DA"/>
    <w:rsid w:val="002C5306"/>
    <w:rsid w:val="002C5521"/>
    <w:rsid w:val="002C5A4D"/>
    <w:rsid w:val="002C5D29"/>
    <w:rsid w:val="002C5EFD"/>
    <w:rsid w:val="002C5F88"/>
    <w:rsid w:val="002C5FFC"/>
    <w:rsid w:val="002C6071"/>
    <w:rsid w:val="002C6B8D"/>
    <w:rsid w:val="002C6BB0"/>
    <w:rsid w:val="002C73AD"/>
    <w:rsid w:val="002C750B"/>
    <w:rsid w:val="002C7739"/>
    <w:rsid w:val="002C79D5"/>
    <w:rsid w:val="002C7BA3"/>
    <w:rsid w:val="002D0165"/>
    <w:rsid w:val="002D03EF"/>
    <w:rsid w:val="002D04E9"/>
    <w:rsid w:val="002D0592"/>
    <w:rsid w:val="002D069C"/>
    <w:rsid w:val="002D07C6"/>
    <w:rsid w:val="002D07E9"/>
    <w:rsid w:val="002D08FC"/>
    <w:rsid w:val="002D0D4F"/>
    <w:rsid w:val="002D0E8D"/>
    <w:rsid w:val="002D0F47"/>
    <w:rsid w:val="002D1252"/>
    <w:rsid w:val="002D1401"/>
    <w:rsid w:val="002D160B"/>
    <w:rsid w:val="002D16AB"/>
    <w:rsid w:val="002D182E"/>
    <w:rsid w:val="002D19B8"/>
    <w:rsid w:val="002D1F0D"/>
    <w:rsid w:val="002D20F6"/>
    <w:rsid w:val="002D257E"/>
    <w:rsid w:val="002D2640"/>
    <w:rsid w:val="002D2781"/>
    <w:rsid w:val="002D2995"/>
    <w:rsid w:val="002D2DA0"/>
    <w:rsid w:val="002D2EBA"/>
    <w:rsid w:val="002D304C"/>
    <w:rsid w:val="002D30A1"/>
    <w:rsid w:val="002D3165"/>
    <w:rsid w:val="002D369B"/>
    <w:rsid w:val="002D3782"/>
    <w:rsid w:val="002D38B6"/>
    <w:rsid w:val="002D3947"/>
    <w:rsid w:val="002D3E0B"/>
    <w:rsid w:val="002D45A1"/>
    <w:rsid w:val="002D46EA"/>
    <w:rsid w:val="002D4C9E"/>
    <w:rsid w:val="002D50A8"/>
    <w:rsid w:val="002D51FD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AAB"/>
    <w:rsid w:val="002D6CC7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92A"/>
    <w:rsid w:val="002E0BAF"/>
    <w:rsid w:val="002E0D67"/>
    <w:rsid w:val="002E0E2C"/>
    <w:rsid w:val="002E10A1"/>
    <w:rsid w:val="002E12D0"/>
    <w:rsid w:val="002E1347"/>
    <w:rsid w:val="002E1574"/>
    <w:rsid w:val="002E15C5"/>
    <w:rsid w:val="002E16CE"/>
    <w:rsid w:val="002E1836"/>
    <w:rsid w:val="002E1986"/>
    <w:rsid w:val="002E1B5E"/>
    <w:rsid w:val="002E24AD"/>
    <w:rsid w:val="002E2584"/>
    <w:rsid w:val="002E265A"/>
    <w:rsid w:val="002E2783"/>
    <w:rsid w:val="002E2837"/>
    <w:rsid w:val="002E2AD3"/>
    <w:rsid w:val="002E2DE7"/>
    <w:rsid w:val="002E3495"/>
    <w:rsid w:val="002E3A5B"/>
    <w:rsid w:val="002E3B18"/>
    <w:rsid w:val="002E3B8F"/>
    <w:rsid w:val="002E3FC1"/>
    <w:rsid w:val="002E400E"/>
    <w:rsid w:val="002E40C7"/>
    <w:rsid w:val="002E4204"/>
    <w:rsid w:val="002E427A"/>
    <w:rsid w:val="002E4C88"/>
    <w:rsid w:val="002E4D02"/>
    <w:rsid w:val="002E50A6"/>
    <w:rsid w:val="002E55FC"/>
    <w:rsid w:val="002E5705"/>
    <w:rsid w:val="002E5819"/>
    <w:rsid w:val="002E5BB6"/>
    <w:rsid w:val="002E5D6C"/>
    <w:rsid w:val="002E607B"/>
    <w:rsid w:val="002E60AD"/>
    <w:rsid w:val="002E6263"/>
    <w:rsid w:val="002E654A"/>
    <w:rsid w:val="002E6591"/>
    <w:rsid w:val="002E69A8"/>
    <w:rsid w:val="002E69FC"/>
    <w:rsid w:val="002E6F3B"/>
    <w:rsid w:val="002E6F62"/>
    <w:rsid w:val="002E720C"/>
    <w:rsid w:val="002E729E"/>
    <w:rsid w:val="002E72F4"/>
    <w:rsid w:val="002E77D1"/>
    <w:rsid w:val="002E79CD"/>
    <w:rsid w:val="002E79D5"/>
    <w:rsid w:val="002E7B28"/>
    <w:rsid w:val="002E7BA5"/>
    <w:rsid w:val="002E7F1C"/>
    <w:rsid w:val="002F03D8"/>
    <w:rsid w:val="002F042A"/>
    <w:rsid w:val="002F05F2"/>
    <w:rsid w:val="002F0C1C"/>
    <w:rsid w:val="002F0D8D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549"/>
    <w:rsid w:val="002F2CA1"/>
    <w:rsid w:val="002F2E1C"/>
    <w:rsid w:val="002F300B"/>
    <w:rsid w:val="002F3055"/>
    <w:rsid w:val="002F33BD"/>
    <w:rsid w:val="002F33C4"/>
    <w:rsid w:val="002F366F"/>
    <w:rsid w:val="002F3A09"/>
    <w:rsid w:val="002F3F31"/>
    <w:rsid w:val="002F450C"/>
    <w:rsid w:val="002F45C8"/>
    <w:rsid w:val="002F485F"/>
    <w:rsid w:val="002F4B48"/>
    <w:rsid w:val="002F4C14"/>
    <w:rsid w:val="002F52CC"/>
    <w:rsid w:val="002F536F"/>
    <w:rsid w:val="002F5491"/>
    <w:rsid w:val="002F54B0"/>
    <w:rsid w:val="002F5896"/>
    <w:rsid w:val="002F5A75"/>
    <w:rsid w:val="002F5B92"/>
    <w:rsid w:val="002F5CCB"/>
    <w:rsid w:val="002F5EAA"/>
    <w:rsid w:val="002F601F"/>
    <w:rsid w:val="002F6148"/>
    <w:rsid w:val="002F64B8"/>
    <w:rsid w:val="002F675E"/>
    <w:rsid w:val="002F6A3A"/>
    <w:rsid w:val="002F6D59"/>
    <w:rsid w:val="002F6F5B"/>
    <w:rsid w:val="002F6F88"/>
    <w:rsid w:val="002F7136"/>
    <w:rsid w:val="002F71D9"/>
    <w:rsid w:val="002F7314"/>
    <w:rsid w:val="002F77C7"/>
    <w:rsid w:val="002F7F90"/>
    <w:rsid w:val="0030006C"/>
    <w:rsid w:val="003009CC"/>
    <w:rsid w:val="00300A7F"/>
    <w:rsid w:val="00300EBA"/>
    <w:rsid w:val="00300F45"/>
    <w:rsid w:val="003014F6"/>
    <w:rsid w:val="00301C87"/>
    <w:rsid w:val="00301E11"/>
    <w:rsid w:val="003021AC"/>
    <w:rsid w:val="0030258E"/>
    <w:rsid w:val="0030259B"/>
    <w:rsid w:val="00302AD3"/>
    <w:rsid w:val="00302B99"/>
    <w:rsid w:val="00302E85"/>
    <w:rsid w:val="00302EE6"/>
    <w:rsid w:val="003034E8"/>
    <w:rsid w:val="003037F1"/>
    <w:rsid w:val="00303E21"/>
    <w:rsid w:val="00304150"/>
    <w:rsid w:val="003043C3"/>
    <w:rsid w:val="003045EC"/>
    <w:rsid w:val="00304776"/>
    <w:rsid w:val="0030490B"/>
    <w:rsid w:val="00304D2A"/>
    <w:rsid w:val="00304F24"/>
    <w:rsid w:val="00305476"/>
    <w:rsid w:val="0030552A"/>
    <w:rsid w:val="0030577F"/>
    <w:rsid w:val="003057FC"/>
    <w:rsid w:val="003058CE"/>
    <w:rsid w:val="00305A03"/>
    <w:rsid w:val="00305B63"/>
    <w:rsid w:val="00305CC3"/>
    <w:rsid w:val="003060A8"/>
    <w:rsid w:val="00306481"/>
    <w:rsid w:val="003066B4"/>
    <w:rsid w:val="00306A0A"/>
    <w:rsid w:val="00306B4D"/>
    <w:rsid w:val="00307258"/>
    <w:rsid w:val="00307368"/>
    <w:rsid w:val="0030739F"/>
    <w:rsid w:val="00307C65"/>
    <w:rsid w:val="00307E37"/>
    <w:rsid w:val="00307E5D"/>
    <w:rsid w:val="00310215"/>
    <w:rsid w:val="00310BAA"/>
    <w:rsid w:val="00310D65"/>
    <w:rsid w:val="00310F76"/>
    <w:rsid w:val="003113E2"/>
    <w:rsid w:val="003117EA"/>
    <w:rsid w:val="00311C27"/>
    <w:rsid w:val="00311D8C"/>
    <w:rsid w:val="00312343"/>
    <w:rsid w:val="003123DB"/>
    <w:rsid w:val="00312A71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91"/>
    <w:rsid w:val="00313ACE"/>
    <w:rsid w:val="00313AFD"/>
    <w:rsid w:val="00313B28"/>
    <w:rsid w:val="00314088"/>
    <w:rsid w:val="00314191"/>
    <w:rsid w:val="00314228"/>
    <w:rsid w:val="003146B8"/>
    <w:rsid w:val="00314B8A"/>
    <w:rsid w:val="00314B95"/>
    <w:rsid w:val="00314C6B"/>
    <w:rsid w:val="00314C6F"/>
    <w:rsid w:val="00314E60"/>
    <w:rsid w:val="003150D5"/>
    <w:rsid w:val="003150E2"/>
    <w:rsid w:val="0031513E"/>
    <w:rsid w:val="003152D0"/>
    <w:rsid w:val="00315358"/>
    <w:rsid w:val="00315637"/>
    <w:rsid w:val="00315B8D"/>
    <w:rsid w:val="00315F0F"/>
    <w:rsid w:val="0031600A"/>
    <w:rsid w:val="003166A7"/>
    <w:rsid w:val="003168A3"/>
    <w:rsid w:val="00316BB8"/>
    <w:rsid w:val="00316FC4"/>
    <w:rsid w:val="003170C1"/>
    <w:rsid w:val="00317623"/>
    <w:rsid w:val="0031776F"/>
    <w:rsid w:val="003177CF"/>
    <w:rsid w:val="00317C3A"/>
    <w:rsid w:val="00317D07"/>
    <w:rsid w:val="00317E7E"/>
    <w:rsid w:val="00317EFB"/>
    <w:rsid w:val="0032015F"/>
    <w:rsid w:val="0032044C"/>
    <w:rsid w:val="0032060C"/>
    <w:rsid w:val="00320D8A"/>
    <w:rsid w:val="00320E4D"/>
    <w:rsid w:val="00321093"/>
    <w:rsid w:val="00321277"/>
    <w:rsid w:val="003212C3"/>
    <w:rsid w:val="00321352"/>
    <w:rsid w:val="00321363"/>
    <w:rsid w:val="00321924"/>
    <w:rsid w:val="00321962"/>
    <w:rsid w:val="00322133"/>
    <w:rsid w:val="003223EB"/>
    <w:rsid w:val="00322C24"/>
    <w:rsid w:val="00322D27"/>
    <w:rsid w:val="00322F40"/>
    <w:rsid w:val="003230B5"/>
    <w:rsid w:val="003230CE"/>
    <w:rsid w:val="0032323B"/>
    <w:rsid w:val="0032326B"/>
    <w:rsid w:val="003237A3"/>
    <w:rsid w:val="00323925"/>
    <w:rsid w:val="00323F68"/>
    <w:rsid w:val="00324029"/>
    <w:rsid w:val="00324055"/>
    <w:rsid w:val="00324110"/>
    <w:rsid w:val="0032414E"/>
    <w:rsid w:val="0032435F"/>
    <w:rsid w:val="003246A7"/>
    <w:rsid w:val="00324C69"/>
    <w:rsid w:val="00325077"/>
    <w:rsid w:val="0032529C"/>
    <w:rsid w:val="003255F5"/>
    <w:rsid w:val="00325738"/>
    <w:rsid w:val="0032578C"/>
    <w:rsid w:val="00325BC9"/>
    <w:rsid w:val="00325C89"/>
    <w:rsid w:val="00325FA9"/>
    <w:rsid w:val="00325FBA"/>
    <w:rsid w:val="00326130"/>
    <w:rsid w:val="003262DD"/>
    <w:rsid w:val="003263FC"/>
    <w:rsid w:val="00326439"/>
    <w:rsid w:val="003267BF"/>
    <w:rsid w:val="00326801"/>
    <w:rsid w:val="00326846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2798B"/>
    <w:rsid w:val="003303B0"/>
    <w:rsid w:val="00330CAB"/>
    <w:rsid w:val="00330D3B"/>
    <w:rsid w:val="00330DD5"/>
    <w:rsid w:val="00331012"/>
    <w:rsid w:val="0033108A"/>
    <w:rsid w:val="00331205"/>
    <w:rsid w:val="00331E1E"/>
    <w:rsid w:val="003321A2"/>
    <w:rsid w:val="0033245B"/>
    <w:rsid w:val="00332962"/>
    <w:rsid w:val="00332C34"/>
    <w:rsid w:val="00332D2E"/>
    <w:rsid w:val="003333DC"/>
    <w:rsid w:val="003337E4"/>
    <w:rsid w:val="00333CEF"/>
    <w:rsid w:val="00333E34"/>
    <w:rsid w:val="00334526"/>
    <w:rsid w:val="00334648"/>
    <w:rsid w:val="003348EF"/>
    <w:rsid w:val="00334B3C"/>
    <w:rsid w:val="00334C84"/>
    <w:rsid w:val="00335127"/>
    <w:rsid w:val="00335366"/>
    <w:rsid w:val="003353CC"/>
    <w:rsid w:val="003356A5"/>
    <w:rsid w:val="00335818"/>
    <w:rsid w:val="00335D5D"/>
    <w:rsid w:val="00335DB3"/>
    <w:rsid w:val="003363AD"/>
    <w:rsid w:val="003364F9"/>
    <w:rsid w:val="00336952"/>
    <w:rsid w:val="00336B4E"/>
    <w:rsid w:val="00336F79"/>
    <w:rsid w:val="00337103"/>
    <w:rsid w:val="00337656"/>
    <w:rsid w:val="0033781D"/>
    <w:rsid w:val="00337A62"/>
    <w:rsid w:val="00337D09"/>
    <w:rsid w:val="003403C1"/>
    <w:rsid w:val="00340488"/>
    <w:rsid w:val="003404D7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81C"/>
    <w:rsid w:val="00341FF0"/>
    <w:rsid w:val="00342225"/>
    <w:rsid w:val="0034224C"/>
    <w:rsid w:val="00342477"/>
    <w:rsid w:val="0034250B"/>
    <w:rsid w:val="0034269F"/>
    <w:rsid w:val="00342A11"/>
    <w:rsid w:val="00342AC5"/>
    <w:rsid w:val="00342D7A"/>
    <w:rsid w:val="00342E4D"/>
    <w:rsid w:val="00342EA0"/>
    <w:rsid w:val="00343259"/>
    <w:rsid w:val="003432F5"/>
    <w:rsid w:val="00343324"/>
    <w:rsid w:val="00343413"/>
    <w:rsid w:val="003435C8"/>
    <w:rsid w:val="00343717"/>
    <w:rsid w:val="003438EB"/>
    <w:rsid w:val="00343AEA"/>
    <w:rsid w:val="00343B7D"/>
    <w:rsid w:val="0034403B"/>
    <w:rsid w:val="00344073"/>
    <w:rsid w:val="0034419E"/>
    <w:rsid w:val="003443CB"/>
    <w:rsid w:val="00344550"/>
    <w:rsid w:val="00344D07"/>
    <w:rsid w:val="0034504C"/>
    <w:rsid w:val="00345374"/>
    <w:rsid w:val="0034576D"/>
    <w:rsid w:val="00345CCB"/>
    <w:rsid w:val="00345CFB"/>
    <w:rsid w:val="00345D2B"/>
    <w:rsid w:val="00345FDC"/>
    <w:rsid w:val="0034620B"/>
    <w:rsid w:val="003463C0"/>
    <w:rsid w:val="00346686"/>
    <w:rsid w:val="003469C4"/>
    <w:rsid w:val="00346E74"/>
    <w:rsid w:val="00346F6F"/>
    <w:rsid w:val="003470F8"/>
    <w:rsid w:val="003475AD"/>
    <w:rsid w:val="00347F38"/>
    <w:rsid w:val="00347FFE"/>
    <w:rsid w:val="003501A3"/>
    <w:rsid w:val="00350981"/>
    <w:rsid w:val="00350AE1"/>
    <w:rsid w:val="00350DD6"/>
    <w:rsid w:val="00350E12"/>
    <w:rsid w:val="00350F74"/>
    <w:rsid w:val="0035107A"/>
    <w:rsid w:val="00351089"/>
    <w:rsid w:val="003511F7"/>
    <w:rsid w:val="0035123D"/>
    <w:rsid w:val="0035155E"/>
    <w:rsid w:val="0035173D"/>
    <w:rsid w:val="00351862"/>
    <w:rsid w:val="00351B73"/>
    <w:rsid w:val="00351DF6"/>
    <w:rsid w:val="00351FA8"/>
    <w:rsid w:val="00352111"/>
    <w:rsid w:val="00352448"/>
    <w:rsid w:val="00352500"/>
    <w:rsid w:val="00352799"/>
    <w:rsid w:val="0035281F"/>
    <w:rsid w:val="00352835"/>
    <w:rsid w:val="00352D41"/>
    <w:rsid w:val="003532B6"/>
    <w:rsid w:val="00353307"/>
    <w:rsid w:val="003534A1"/>
    <w:rsid w:val="003534C0"/>
    <w:rsid w:val="00353720"/>
    <w:rsid w:val="00353C24"/>
    <w:rsid w:val="00353DFB"/>
    <w:rsid w:val="00353EE4"/>
    <w:rsid w:val="0035407F"/>
    <w:rsid w:val="00354205"/>
    <w:rsid w:val="0035433D"/>
    <w:rsid w:val="0035493F"/>
    <w:rsid w:val="003549F5"/>
    <w:rsid w:val="00354A33"/>
    <w:rsid w:val="00354EAC"/>
    <w:rsid w:val="00354FD5"/>
    <w:rsid w:val="0035518C"/>
    <w:rsid w:val="00355224"/>
    <w:rsid w:val="00355714"/>
    <w:rsid w:val="0035585D"/>
    <w:rsid w:val="0035592F"/>
    <w:rsid w:val="00355CA1"/>
    <w:rsid w:val="00355DAC"/>
    <w:rsid w:val="00355E9F"/>
    <w:rsid w:val="0035600C"/>
    <w:rsid w:val="0035624B"/>
    <w:rsid w:val="003562B7"/>
    <w:rsid w:val="00356862"/>
    <w:rsid w:val="003569A1"/>
    <w:rsid w:val="00356F31"/>
    <w:rsid w:val="0035748C"/>
    <w:rsid w:val="0035752E"/>
    <w:rsid w:val="00357858"/>
    <w:rsid w:val="003579DE"/>
    <w:rsid w:val="00357A9D"/>
    <w:rsid w:val="00357DBD"/>
    <w:rsid w:val="0036033A"/>
    <w:rsid w:val="0036065F"/>
    <w:rsid w:val="00360768"/>
    <w:rsid w:val="00361892"/>
    <w:rsid w:val="00361939"/>
    <w:rsid w:val="00361944"/>
    <w:rsid w:val="00361A9B"/>
    <w:rsid w:val="00361B11"/>
    <w:rsid w:val="00361B2D"/>
    <w:rsid w:val="00361BA2"/>
    <w:rsid w:val="00362119"/>
    <w:rsid w:val="003623FC"/>
    <w:rsid w:val="0036253D"/>
    <w:rsid w:val="003627C3"/>
    <w:rsid w:val="00362A1B"/>
    <w:rsid w:val="00362A74"/>
    <w:rsid w:val="00362AA5"/>
    <w:rsid w:val="00362E50"/>
    <w:rsid w:val="0036312F"/>
    <w:rsid w:val="00363589"/>
    <w:rsid w:val="0036384C"/>
    <w:rsid w:val="00363BEB"/>
    <w:rsid w:val="00363C35"/>
    <w:rsid w:val="00363FAF"/>
    <w:rsid w:val="003642E0"/>
    <w:rsid w:val="00364AF4"/>
    <w:rsid w:val="00364EAB"/>
    <w:rsid w:val="003651A2"/>
    <w:rsid w:val="003651FC"/>
    <w:rsid w:val="00365305"/>
    <w:rsid w:val="00365351"/>
    <w:rsid w:val="003657EC"/>
    <w:rsid w:val="00365949"/>
    <w:rsid w:val="00365B1C"/>
    <w:rsid w:val="00365C86"/>
    <w:rsid w:val="00365ECB"/>
    <w:rsid w:val="00365EFC"/>
    <w:rsid w:val="00365F41"/>
    <w:rsid w:val="00365FB1"/>
    <w:rsid w:val="00366286"/>
    <w:rsid w:val="00366AF6"/>
    <w:rsid w:val="00366B95"/>
    <w:rsid w:val="00366EE2"/>
    <w:rsid w:val="0036711F"/>
    <w:rsid w:val="00367999"/>
    <w:rsid w:val="003679C8"/>
    <w:rsid w:val="00367CED"/>
    <w:rsid w:val="00367E33"/>
    <w:rsid w:val="00367E9C"/>
    <w:rsid w:val="00367F8F"/>
    <w:rsid w:val="003701C0"/>
    <w:rsid w:val="003702BE"/>
    <w:rsid w:val="003705B7"/>
    <w:rsid w:val="00370CD5"/>
    <w:rsid w:val="00371398"/>
    <w:rsid w:val="00371424"/>
    <w:rsid w:val="003714E6"/>
    <w:rsid w:val="003718C1"/>
    <w:rsid w:val="00371BBF"/>
    <w:rsid w:val="00371C96"/>
    <w:rsid w:val="00371CA4"/>
    <w:rsid w:val="00371E30"/>
    <w:rsid w:val="00372138"/>
    <w:rsid w:val="0037248A"/>
    <w:rsid w:val="0037261E"/>
    <w:rsid w:val="00372A4F"/>
    <w:rsid w:val="00372AAC"/>
    <w:rsid w:val="00372F3A"/>
    <w:rsid w:val="00372FE4"/>
    <w:rsid w:val="0037352F"/>
    <w:rsid w:val="0037373B"/>
    <w:rsid w:val="003737A7"/>
    <w:rsid w:val="00373CA7"/>
    <w:rsid w:val="00374060"/>
    <w:rsid w:val="0037416E"/>
    <w:rsid w:val="003743F7"/>
    <w:rsid w:val="003744FD"/>
    <w:rsid w:val="00374C40"/>
    <w:rsid w:val="00374D97"/>
    <w:rsid w:val="0037559B"/>
    <w:rsid w:val="00375684"/>
    <w:rsid w:val="00375733"/>
    <w:rsid w:val="00375C12"/>
    <w:rsid w:val="00375EE6"/>
    <w:rsid w:val="003760D4"/>
    <w:rsid w:val="00376397"/>
    <w:rsid w:val="00376422"/>
    <w:rsid w:val="003765F3"/>
    <w:rsid w:val="00376661"/>
    <w:rsid w:val="00376738"/>
    <w:rsid w:val="00376A3B"/>
    <w:rsid w:val="00377239"/>
    <w:rsid w:val="0037724B"/>
    <w:rsid w:val="00377303"/>
    <w:rsid w:val="003774B8"/>
    <w:rsid w:val="00377CE9"/>
    <w:rsid w:val="00377DBF"/>
    <w:rsid w:val="00377DDD"/>
    <w:rsid w:val="00377DF9"/>
    <w:rsid w:val="00377EF2"/>
    <w:rsid w:val="00380449"/>
    <w:rsid w:val="0038051B"/>
    <w:rsid w:val="0038062D"/>
    <w:rsid w:val="0038068C"/>
    <w:rsid w:val="003807F4"/>
    <w:rsid w:val="003809D4"/>
    <w:rsid w:val="00380BA2"/>
    <w:rsid w:val="00380F66"/>
    <w:rsid w:val="003810FA"/>
    <w:rsid w:val="0038117A"/>
    <w:rsid w:val="003814BD"/>
    <w:rsid w:val="00381612"/>
    <w:rsid w:val="003823D6"/>
    <w:rsid w:val="0038275C"/>
    <w:rsid w:val="00382906"/>
    <w:rsid w:val="00382DCB"/>
    <w:rsid w:val="00382DFD"/>
    <w:rsid w:val="003830F0"/>
    <w:rsid w:val="003831E3"/>
    <w:rsid w:val="003834B5"/>
    <w:rsid w:val="003837A1"/>
    <w:rsid w:val="00383858"/>
    <w:rsid w:val="003839AF"/>
    <w:rsid w:val="00383A98"/>
    <w:rsid w:val="00383AC4"/>
    <w:rsid w:val="00383F5F"/>
    <w:rsid w:val="00384667"/>
    <w:rsid w:val="00384AA7"/>
    <w:rsid w:val="00384EBB"/>
    <w:rsid w:val="00384F28"/>
    <w:rsid w:val="00385552"/>
    <w:rsid w:val="00385717"/>
    <w:rsid w:val="00385968"/>
    <w:rsid w:val="00385CF8"/>
    <w:rsid w:val="00385CFC"/>
    <w:rsid w:val="0038629F"/>
    <w:rsid w:val="003862BD"/>
    <w:rsid w:val="003862CD"/>
    <w:rsid w:val="00386484"/>
    <w:rsid w:val="00386702"/>
    <w:rsid w:val="0038679E"/>
    <w:rsid w:val="00386C1A"/>
    <w:rsid w:val="00386E4B"/>
    <w:rsid w:val="00386EFA"/>
    <w:rsid w:val="0038717B"/>
    <w:rsid w:val="003878D1"/>
    <w:rsid w:val="00387917"/>
    <w:rsid w:val="00387E1F"/>
    <w:rsid w:val="00387E58"/>
    <w:rsid w:val="00387E5A"/>
    <w:rsid w:val="00387EF6"/>
    <w:rsid w:val="003900C7"/>
    <w:rsid w:val="00390478"/>
    <w:rsid w:val="003907A4"/>
    <w:rsid w:val="00390943"/>
    <w:rsid w:val="0039097C"/>
    <w:rsid w:val="00390AEF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5C"/>
    <w:rsid w:val="0039208C"/>
    <w:rsid w:val="00392243"/>
    <w:rsid w:val="003925E5"/>
    <w:rsid w:val="0039263E"/>
    <w:rsid w:val="0039266C"/>
    <w:rsid w:val="00392B5D"/>
    <w:rsid w:val="00392BAB"/>
    <w:rsid w:val="00392E0A"/>
    <w:rsid w:val="00392FB7"/>
    <w:rsid w:val="0039362B"/>
    <w:rsid w:val="003936CA"/>
    <w:rsid w:val="003936FB"/>
    <w:rsid w:val="00393D05"/>
    <w:rsid w:val="00393D8C"/>
    <w:rsid w:val="00393DC6"/>
    <w:rsid w:val="00393F88"/>
    <w:rsid w:val="00394066"/>
    <w:rsid w:val="0039413E"/>
    <w:rsid w:val="003945E6"/>
    <w:rsid w:val="00394663"/>
    <w:rsid w:val="003946D0"/>
    <w:rsid w:val="0039483A"/>
    <w:rsid w:val="00394A38"/>
    <w:rsid w:val="00394B33"/>
    <w:rsid w:val="00394EC8"/>
    <w:rsid w:val="0039524B"/>
    <w:rsid w:val="00395254"/>
    <w:rsid w:val="0039527B"/>
    <w:rsid w:val="003952F1"/>
    <w:rsid w:val="003955B1"/>
    <w:rsid w:val="00395994"/>
    <w:rsid w:val="00395B3C"/>
    <w:rsid w:val="00395D09"/>
    <w:rsid w:val="00396182"/>
    <w:rsid w:val="0039623A"/>
    <w:rsid w:val="00396242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97EBB"/>
    <w:rsid w:val="00397FDE"/>
    <w:rsid w:val="003A000F"/>
    <w:rsid w:val="003A00BE"/>
    <w:rsid w:val="003A00C2"/>
    <w:rsid w:val="003A00DB"/>
    <w:rsid w:val="003A017F"/>
    <w:rsid w:val="003A02A1"/>
    <w:rsid w:val="003A03AE"/>
    <w:rsid w:val="003A06B9"/>
    <w:rsid w:val="003A0E2D"/>
    <w:rsid w:val="003A0EF4"/>
    <w:rsid w:val="003A0FC5"/>
    <w:rsid w:val="003A1095"/>
    <w:rsid w:val="003A10CE"/>
    <w:rsid w:val="003A1425"/>
    <w:rsid w:val="003A1597"/>
    <w:rsid w:val="003A163B"/>
    <w:rsid w:val="003A1730"/>
    <w:rsid w:val="003A18AB"/>
    <w:rsid w:val="003A1957"/>
    <w:rsid w:val="003A19E9"/>
    <w:rsid w:val="003A1DCD"/>
    <w:rsid w:val="003A2024"/>
    <w:rsid w:val="003A20B0"/>
    <w:rsid w:val="003A22F9"/>
    <w:rsid w:val="003A238F"/>
    <w:rsid w:val="003A24E7"/>
    <w:rsid w:val="003A25ED"/>
    <w:rsid w:val="003A2785"/>
    <w:rsid w:val="003A2800"/>
    <w:rsid w:val="003A2CA5"/>
    <w:rsid w:val="003A2DEB"/>
    <w:rsid w:val="003A2F93"/>
    <w:rsid w:val="003A305C"/>
    <w:rsid w:val="003A3354"/>
    <w:rsid w:val="003A34C7"/>
    <w:rsid w:val="003A3575"/>
    <w:rsid w:val="003A3924"/>
    <w:rsid w:val="003A3B2C"/>
    <w:rsid w:val="003A3D7E"/>
    <w:rsid w:val="003A3F10"/>
    <w:rsid w:val="003A4037"/>
    <w:rsid w:val="003A40E3"/>
    <w:rsid w:val="003A412D"/>
    <w:rsid w:val="003A4254"/>
    <w:rsid w:val="003A42B4"/>
    <w:rsid w:val="003A42B9"/>
    <w:rsid w:val="003A43F2"/>
    <w:rsid w:val="003A4470"/>
    <w:rsid w:val="003A4497"/>
    <w:rsid w:val="003A4683"/>
    <w:rsid w:val="003A46B5"/>
    <w:rsid w:val="003A4842"/>
    <w:rsid w:val="003A4876"/>
    <w:rsid w:val="003A4923"/>
    <w:rsid w:val="003A499D"/>
    <w:rsid w:val="003A4DAF"/>
    <w:rsid w:val="003A50D0"/>
    <w:rsid w:val="003A5102"/>
    <w:rsid w:val="003A5232"/>
    <w:rsid w:val="003A52E8"/>
    <w:rsid w:val="003A589C"/>
    <w:rsid w:val="003A5C25"/>
    <w:rsid w:val="003A5CEA"/>
    <w:rsid w:val="003A65C4"/>
    <w:rsid w:val="003A67A3"/>
    <w:rsid w:val="003A699A"/>
    <w:rsid w:val="003A6A03"/>
    <w:rsid w:val="003A6F0C"/>
    <w:rsid w:val="003A722A"/>
    <w:rsid w:val="003A7563"/>
    <w:rsid w:val="003A7740"/>
    <w:rsid w:val="003A785C"/>
    <w:rsid w:val="003A7FB8"/>
    <w:rsid w:val="003B025C"/>
    <w:rsid w:val="003B0761"/>
    <w:rsid w:val="003B0A78"/>
    <w:rsid w:val="003B0BE2"/>
    <w:rsid w:val="003B0C7B"/>
    <w:rsid w:val="003B0CA7"/>
    <w:rsid w:val="003B0F8D"/>
    <w:rsid w:val="003B1220"/>
    <w:rsid w:val="003B1479"/>
    <w:rsid w:val="003B17A5"/>
    <w:rsid w:val="003B1C77"/>
    <w:rsid w:val="003B1D9B"/>
    <w:rsid w:val="003B1E77"/>
    <w:rsid w:val="003B1E7C"/>
    <w:rsid w:val="003B1F86"/>
    <w:rsid w:val="003B1FA8"/>
    <w:rsid w:val="003B234A"/>
    <w:rsid w:val="003B24E5"/>
    <w:rsid w:val="003B2510"/>
    <w:rsid w:val="003B25F1"/>
    <w:rsid w:val="003B279C"/>
    <w:rsid w:val="003B2AAF"/>
    <w:rsid w:val="003B2D8B"/>
    <w:rsid w:val="003B32BE"/>
    <w:rsid w:val="003B3747"/>
    <w:rsid w:val="003B375A"/>
    <w:rsid w:val="003B375D"/>
    <w:rsid w:val="003B392D"/>
    <w:rsid w:val="003B3B4C"/>
    <w:rsid w:val="003B4243"/>
    <w:rsid w:val="003B42C6"/>
    <w:rsid w:val="003B4591"/>
    <w:rsid w:val="003B507A"/>
    <w:rsid w:val="003B50D2"/>
    <w:rsid w:val="003B53D2"/>
    <w:rsid w:val="003B544D"/>
    <w:rsid w:val="003B54A9"/>
    <w:rsid w:val="003B5504"/>
    <w:rsid w:val="003B56ED"/>
    <w:rsid w:val="003B579E"/>
    <w:rsid w:val="003B57EF"/>
    <w:rsid w:val="003B5870"/>
    <w:rsid w:val="003B5B17"/>
    <w:rsid w:val="003B5CC2"/>
    <w:rsid w:val="003B5D64"/>
    <w:rsid w:val="003B5DB6"/>
    <w:rsid w:val="003B5E74"/>
    <w:rsid w:val="003B6241"/>
    <w:rsid w:val="003B647E"/>
    <w:rsid w:val="003B6554"/>
    <w:rsid w:val="003B6605"/>
    <w:rsid w:val="003B66EF"/>
    <w:rsid w:val="003B6776"/>
    <w:rsid w:val="003B680F"/>
    <w:rsid w:val="003B68CF"/>
    <w:rsid w:val="003B6DF2"/>
    <w:rsid w:val="003B6E2C"/>
    <w:rsid w:val="003B6E9B"/>
    <w:rsid w:val="003B6EFD"/>
    <w:rsid w:val="003B6FE6"/>
    <w:rsid w:val="003B7253"/>
    <w:rsid w:val="003B72CE"/>
    <w:rsid w:val="003B78FE"/>
    <w:rsid w:val="003B7961"/>
    <w:rsid w:val="003B7BBA"/>
    <w:rsid w:val="003B7C45"/>
    <w:rsid w:val="003B7CE7"/>
    <w:rsid w:val="003C0267"/>
    <w:rsid w:val="003C0587"/>
    <w:rsid w:val="003C087F"/>
    <w:rsid w:val="003C094B"/>
    <w:rsid w:val="003C095D"/>
    <w:rsid w:val="003C0C88"/>
    <w:rsid w:val="003C15B9"/>
    <w:rsid w:val="003C1966"/>
    <w:rsid w:val="003C1E85"/>
    <w:rsid w:val="003C207F"/>
    <w:rsid w:val="003C2133"/>
    <w:rsid w:val="003C2687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428C"/>
    <w:rsid w:val="003C481D"/>
    <w:rsid w:val="003C4E93"/>
    <w:rsid w:val="003C5564"/>
    <w:rsid w:val="003C59F6"/>
    <w:rsid w:val="003C5A2D"/>
    <w:rsid w:val="003C5A39"/>
    <w:rsid w:val="003C5AF3"/>
    <w:rsid w:val="003C5B18"/>
    <w:rsid w:val="003C5D14"/>
    <w:rsid w:val="003C5FB9"/>
    <w:rsid w:val="003C60B6"/>
    <w:rsid w:val="003C62CC"/>
    <w:rsid w:val="003C63EA"/>
    <w:rsid w:val="003C63ED"/>
    <w:rsid w:val="003C6405"/>
    <w:rsid w:val="003C65D8"/>
    <w:rsid w:val="003C675C"/>
    <w:rsid w:val="003C6940"/>
    <w:rsid w:val="003C6A86"/>
    <w:rsid w:val="003C6D61"/>
    <w:rsid w:val="003C6D9F"/>
    <w:rsid w:val="003C71E0"/>
    <w:rsid w:val="003C741C"/>
    <w:rsid w:val="003C763B"/>
    <w:rsid w:val="003C78E7"/>
    <w:rsid w:val="003C78F0"/>
    <w:rsid w:val="003C7C33"/>
    <w:rsid w:val="003C7FBB"/>
    <w:rsid w:val="003D00D3"/>
    <w:rsid w:val="003D0486"/>
    <w:rsid w:val="003D078C"/>
    <w:rsid w:val="003D08E1"/>
    <w:rsid w:val="003D092D"/>
    <w:rsid w:val="003D09B4"/>
    <w:rsid w:val="003D0D27"/>
    <w:rsid w:val="003D0E6A"/>
    <w:rsid w:val="003D0FB5"/>
    <w:rsid w:val="003D1062"/>
    <w:rsid w:val="003D13A6"/>
    <w:rsid w:val="003D1498"/>
    <w:rsid w:val="003D16E6"/>
    <w:rsid w:val="003D1751"/>
    <w:rsid w:val="003D1AF0"/>
    <w:rsid w:val="003D1B59"/>
    <w:rsid w:val="003D1C00"/>
    <w:rsid w:val="003D1F06"/>
    <w:rsid w:val="003D1F56"/>
    <w:rsid w:val="003D214A"/>
    <w:rsid w:val="003D2458"/>
    <w:rsid w:val="003D2667"/>
    <w:rsid w:val="003D2946"/>
    <w:rsid w:val="003D2A86"/>
    <w:rsid w:val="003D3101"/>
    <w:rsid w:val="003D3339"/>
    <w:rsid w:val="003D34F1"/>
    <w:rsid w:val="003D36A5"/>
    <w:rsid w:val="003D36E9"/>
    <w:rsid w:val="003D3701"/>
    <w:rsid w:val="003D3822"/>
    <w:rsid w:val="003D3A70"/>
    <w:rsid w:val="003D3B95"/>
    <w:rsid w:val="003D3BFF"/>
    <w:rsid w:val="003D3D06"/>
    <w:rsid w:val="003D3D3C"/>
    <w:rsid w:val="003D41C9"/>
    <w:rsid w:val="003D41E7"/>
    <w:rsid w:val="003D4440"/>
    <w:rsid w:val="003D4775"/>
    <w:rsid w:val="003D4A06"/>
    <w:rsid w:val="003D4B4D"/>
    <w:rsid w:val="003D4F3C"/>
    <w:rsid w:val="003D5362"/>
    <w:rsid w:val="003D54E4"/>
    <w:rsid w:val="003D5A90"/>
    <w:rsid w:val="003D609A"/>
    <w:rsid w:val="003D61C5"/>
    <w:rsid w:val="003D624A"/>
    <w:rsid w:val="003D624E"/>
    <w:rsid w:val="003D636A"/>
    <w:rsid w:val="003D68D3"/>
    <w:rsid w:val="003D6BA4"/>
    <w:rsid w:val="003D6D10"/>
    <w:rsid w:val="003D6DAD"/>
    <w:rsid w:val="003D6DD4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4AD"/>
    <w:rsid w:val="003E0BCC"/>
    <w:rsid w:val="003E0D4D"/>
    <w:rsid w:val="003E0E51"/>
    <w:rsid w:val="003E0FB3"/>
    <w:rsid w:val="003E1097"/>
    <w:rsid w:val="003E10D2"/>
    <w:rsid w:val="003E1728"/>
    <w:rsid w:val="003E235D"/>
    <w:rsid w:val="003E238A"/>
    <w:rsid w:val="003E23E4"/>
    <w:rsid w:val="003E265E"/>
    <w:rsid w:val="003E2695"/>
    <w:rsid w:val="003E2897"/>
    <w:rsid w:val="003E2BF6"/>
    <w:rsid w:val="003E2E9E"/>
    <w:rsid w:val="003E300A"/>
    <w:rsid w:val="003E3873"/>
    <w:rsid w:val="003E3AEA"/>
    <w:rsid w:val="003E3F26"/>
    <w:rsid w:val="003E40F6"/>
    <w:rsid w:val="003E418B"/>
    <w:rsid w:val="003E45EC"/>
    <w:rsid w:val="003E4CA5"/>
    <w:rsid w:val="003E4DC0"/>
    <w:rsid w:val="003E4E0F"/>
    <w:rsid w:val="003E4E83"/>
    <w:rsid w:val="003E57BC"/>
    <w:rsid w:val="003E585A"/>
    <w:rsid w:val="003E5925"/>
    <w:rsid w:val="003E5E54"/>
    <w:rsid w:val="003E60EB"/>
    <w:rsid w:val="003E6177"/>
    <w:rsid w:val="003E63A3"/>
    <w:rsid w:val="003E67E7"/>
    <w:rsid w:val="003E6A5C"/>
    <w:rsid w:val="003E6D58"/>
    <w:rsid w:val="003E6DB7"/>
    <w:rsid w:val="003E7002"/>
    <w:rsid w:val="003E70B8"/>
    <w:rsid w:val="003E728E"/>
    <w:rsid w:val="003E7613"/>
    <w:rsid w:val="003E7B86"/>
    <w:rsid w:val="003F001F"/>
    <w:rsid w:val="003F01B5"/>
    <w:rsid w:val="003F041E"/>
    <w:rsid w:val="003F06E0"/>
    <w:rsid w:val="003F134E"/>
    <w:rsid w:val="003F148A"/>
    <w:rsid w:val="003F14BB"/>
    <w:rsid w:val="003F1665"/>
    <w:rsid w:val="003F19E6"/>
    <w:rsid w:val="003F1EBE"/>
    <w:rsid w:val="003F226E"/>
    <w:rsid w:val="003F2371"/>
    <w:rsid w:val="003F2661"/>
    <w:rsid w:val="003F288D"/>
    <w:rsid w:val="003F2C8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77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5FE9"/>
    <w:rsid w:val="003F63AE"/>
    <w:rsid w:val="003F65E8"/>
    <w:rsid w:val="003F6A98"/>
    <w:rsid w:val="003F6CBC"/>
    <w:rsid w:val="003F6EE7"/>
    <w:rsid w:val="003F6F38"/>
    <w:rsid w:val="003F6F79"/>
    <w:rsid w:val="003F7480"/>
    <w:rsid w:val="003F759B"/>
    <w:rsid w:val="003F7692"/>
    <w:rsid w:val="003F7890"/>
    <w:rsid w:val="003F7963"/>
    <w:rsid w:val="003F7B44"/>
    <w:rsid w:val="003F7BC9"/>
    <w:rsid w:val="003F7D32"/>
    <w:rsid w:val="003F7FE7"/>
    <w:rsid w:val="00400027"/>
    <w:rsid w:val="004003D7"/>
    <w:rsid w:val="004006EF"/>
    <w:rsid w:val="0040080B"/>
    <w:rsid w:val="00400A4B"/>
    <w:rsid w:val="004010D7"/>
    <w:rsid w:val="004011B4"/>
    <w:rsid w:val="004011BF"/>
    <w:rsid w:val="00401310"/>
    <w:rsid w:val="00401335"/>
    <w:rsid w:val="0040145D"/>
    <w:rsid w:val="00401596"/>
    <w:rsid w:val="0040164F"/>
    <w:rsid w:val="0040198E"/>
    <w:rsid w:val="00401CC6"/>
    <w:rsid w:val="00401CE5"/>
    <w:rsid w:val="00401F55"/>
    <w:rsid w:val="004021F7"/>
    <w:rsid w:val="00402200"/>
    <w:rsid w:val="00402259"/>
    <w:rsid w:val="004022D1"/>
    <w:rsid w:val="0040258F"/>
    <w:rsid w:val="0040286D"/>
    <w:rsid w:val="00402874"/>
    <w:rsid w:val="00402899"/>
    <w:rsid w:val="0040297E"/>
    <w:rsid w:val="00402CB2"/>
    <w:rsid w:val="00402D20"/>
    <w:rsid w:val="00402D89"/>
    <w:rsid w:val="0040306B"/>
    <w:rsid w:val="004037AC"/>
    <w:rsid w:val="00403A67"/>
    <w:rsid w:val="00403AD9"/>
    <w:rsid w:val="00403C87"/>
    <w:rsid w:val="00403D66"/>
    <w:rsid w:val="00403EB3"/>
    <w:rsid w:val="00405062"/>
    <w:rsid w:val="00405116"/>
    <w:rsid w:val="004051D7"/>
    <w:rsid w:val="00405454"/>
    <w:rsid w:val="004054D9"/>
    <w:rsid w:val="0040570A"/>
    <w:rsid w:val="00405EB4"/>
    <w:rsid w:val="00406487"/>
    <w:rsid w:val="004065C3"/>
    <w:rsid w:val="00406DD9"/>
    <w:rsid w:val="00406E82"/>
    <w:rsid w:val="00406FEC"/>
    <w:rsid w:val="0040701A"/>
    <w:rsid w:val="004070F1"/>
    <w:rsid w:val="0040762E"/>
    <w:rsid w:val="0040766B"/>
    <w:rsid w:val="00407AA0"/>
    <w:rsid w:val="00407DB8"/>
    <w:rsid w:val="00407E69"/>
    <w:rsid w:val="004102CF"/>
    <w:rsid w:val="0041047A"/>
    <w:rsid w:val="00410737"/>
    <w:rsid w:val="00410770"/>
    <w:rsid w:val="004107FA"/>
    <w:rsid w:val="00410B9B"/>
    <w:rsid w:val="00410D76"/>
    <w:rsid w:val="00410E02"/>
    <w:rsid w:val="00410FDD"/>
    <w:rsid w:val="0041106F"/>
    <w:rsid w:val="004113A0"/>
    <w:rsid w:val="00411607"/>
    <w:rsid w:val="0041171E"/>
    <w:rsid w:val="00411758"/>
    <w:rsid w:val="004117EE"/>
    <w:rsid w:val="00411970"/>
    <w:rsid w:val="004119BC"/>
    <w:rsid w:val="004119C4"/>
    <w:rsid w:val="00411B15"/>
    <w:rsid w:val="00411BEF"/>
    <w:rsid w:val="00412126"/>
    <w:rsid w:val="004123F4"/>
    <w:rsid w:val="00413666"/>
    <w:rsid w:val="004136AB"/>
    <w:rsid w:val="00413749"/>
    <w:rsid w:val="0041379C"/>
    <w:rsid w:val="00413B77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ADD"/>
    <w:rsid w:val="00414FE9"/>
    <w:rsid w:val="0041530B"/>
    <w:rsid w:val="0041541C"/>
    <w:rsid w:val="00415637"/>
    <w:rsid w:val="00415949"/>
    <w:rsid w:val="00415BA7"/>
    <w:rsid w:val="00415E0C"/>
    <w:rsid w:val="00415E3E"/>
    <w:rsid w:val="00415E7F"/>
    <w:rsid w:val="0041605C"/>
    <w:rsid w:val="00416BD0"/>
    <w:rsid w:val="00416E15"/>
    <w:rsid w:val="00417132"/>
    <w:rsid w:val="004172D5"/>
    <w:rsid w:val="00417524"/>
    <w:rsid w:val="0041752C"/>
    <w:rsid w:val="004176E2"/>
    <w:rsid w:val="00417880"/>
    <w:rsid w:val="00420048"/>
    <w:rsid w:val="00420121"/>
    <w:rsid w:val="00420125"/>
    <w:rsid w:val="0042028B"/>
    <w:rsid w:val="004204FC"/>
    <w:rsid w:val="004205D5"/>
    <w:rsid w:val="00420763"/>
    <w:rsid w:val="00420884"/>
    <w:rsid w:val="00420AD4"/>
    <w:rsid w:val="00420CA8"/>
    <w:rsid w:val="00420DC7"/>
    <w:rsid w:val="00420EDC"/>
    <w:rsid w:val="00420F2B"/>
    <w:rsid w:val="004210F2"/>
    <w:rsid w:val="0042116C"/>
    <w:rsid w:val="00421225"/>
    <w:rsid w:val="004215EC"/>
    <w:rsid w:val="00422129"/>
    <w:rsid w:val="0042231F"/>
    <w:rsid w:val="004223A0"/>
    <w:rsid w:val="0042290E"/>
    <w:rsid w:val="004229C3"/>
    <w:rsid w:val="00422AAB"/>
    <w:rsid w:val="00422D1A"/>
    <w:rsid w:val="00422FF1"/>
    <w:rsid w:val="0042328A"/>
    <w:rsid w:val="00423E0E"/>
    <w:rsid w:val="00423EDC"/>
    <w:rsid w:val="00423F53"/>
    <w:rsid w:val="00424056"/>
    <w:rsid w:val="004240A9"/>
    <w:rsid w:val="0042421F"/>
    <w:rsid w:val="00424279"/>
    <w:rsid w:val="00424366"/>
    <w:rsid w:val="00424500"/>
    <w:rsid w:val="0042468B"/>
    <w:rsid w:val="00424869"/>
    <w:rsid w:val="0042486B"/>
    <w:rsid w:val="0042491D"/>
    <w:rsid w:val="00424B69"/>
    <w:rsid w:val="00424CCE"/>
    <w:rsid w:val="00424DDB"/>
    <w:rsid w:val="00424DFB"/>
    <w:rsid w:val="0042502E"/>
    <w:rsid w:val="004251E1"/>
    <w:rsid w:val="0042534C"/>
    <w:rsid w:val="004256C6"/>
    <w:rsid w:val="004257D4"/>
    <w:rsid w:val="00425819"/>
    <w:rsid w:val="00425AB5"/>
    <w:rsid w:val="0042611C"/>
    <w:rsid w:val="00426207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971"/>
    <w:rsid w:val="00430A00"/>
    <w:rsid w:val="00430AE4"/>
    <w:rsid w:val="00430B1F"/>
    <w:rsid w:val="00430E0F"/>
    <w:rsid w:val="00430E22"/>
    <w:rsid w:val="00431245"/>
    <w:rsid w:val="004312D0"/>
    <w:rsid w:val="004314A9"/>
    <w:rsid w:val="004318B7"/>
    <w:rsid w:val="00431917"/>
    <w:rsid w:val="0043195C"/>
    <w:rsid w:val="004319EC"/>
    <w:rsid w:val="00431A53"/>
    <w:rsid w:val="00431EC7"/>
    <w:rsid w:val="004322EC"/>
    <w:rsid w:val="004324ED"/>
    <w:rsid w:val="00432604"/>
    <w:rsid w:val="004326F6"/>
    <w:rsid w:val="004328A2"/>
    <w:rsid w:val="0043299D"/>
    <w:rsid w:val="00432A04"/>
    <w:rsid w:val="00432A21"/>
    <w:rsid w:val="00432B27"/>
    <w:rsid w:val="00432B57"/>
    <w:rsid w:val="00432B98"/>
    <w:rsid w:val="0043315F"/>
    <w:rsid w:val="004332E8"/>
    <w:rsid w:val="004333D3"/>
    <w:rsid w:val="004334B3"/>
    <w:rsid w:val="0043372A"/>
    <w:rsid w:val="00433BD3"/>
    <w:rsid w:val="00433DF8"/>
    <w:rsid w:val="004342D5"/>
    <w:rsid w:val="0043431F"/>
    <w:rsid w:val="00434468"/>
    <w:rsid w:val="00434C6C"/>
    <w:rsid w:val="00434CBD"/>
    <w:rsid w:val="00434FB4"/>
    <w:rsid w:val="004351E4"/>
    <w:rsid w:val="0043537C"/>
    <w:rsid w:val="00435773"/>
    <w:rsid w:val="004357CB"/>
    <w:rsid w:val="00435AB3"/>
    <w:rsid w:val="00435B5C"/>
    <w:rsid w:val="00435D2E"/>
    <w:rsid w:val="00435DC0"/>
    <w:rsid w:val="00435DC6"/>
    <w:rsid w:val="00435EFD"/>
    <w:rsid w:val="0043630F"/>
    <w:rsid w:val="00436424"/>
    <w:rsid w:val="00436FD8"/>
    <w:rsid w:val="00437074"/>
    <w:rsid w:val="00437254"/>
    <w:rsid w:val="00437276"/>
    <w:rsid w:val="0043728C"/>
    <w:rsid w:val="0043740C"/>
    <w:rsid w:val="0043740F"/>
    <w:rsid w:val="00437583"/>
    <w:rsid w:val="00437644"/>
    <w:rsid w:val="004379E7"/>
    <w:rsid w:val="004379FD"/>
    <w:rsid w:val="00437D6C"/>
    <w:rsid w:val="00437E6E"/>
    <w:rsid w:val="00437F95"/>
    <w:rsid w:val="00440002"/>
    <w:rsid w:val="00440222"/>
    <w:rsid w:val="00440828"/>
    <w:rsid w:val="00440938"/>
    <w:rsid w:val="00440961"/>
    <w:rsid w:val="0044099B"/>
    <w:rsid w:val="00440A02"/>
    <w:rsid w:val="00441222"/>
    <w:rsid w:val="0044124A"/>
    <w:rsid w:val="004414A1"/>
    <w:rsid w:val="00441607"/>
    <w:rsid w:val="00441832"/>
    <w:rsid w:val="00441909"/>
    <w:rsid w:val="00441A7E"/>
    <w:rsid w:val="00441C4C"/>
    <w:rsid w:val="00441D7D"/>
    <w:rsid w:val="00441E8F"/>
    <w:rsid w:val="00442086"/>
    <w:rsid w:val="0044213B"/>
    <w:rsid w:val="00442431"/>
    <w:rsid w:val="004426F7"/>
    <w:rsid w:val="0044275B"/>
    <w:rsid w:val="004428E2"/>
    <w:rsid w:val="004429C7"/>
    <w:rsid w:val="00442A38"/>
    <w:rsid w:val="00442CD9"/>
    <w:rsid w:val="00442EF0"/>
    <w:rsid w:val="0044307B"/>
    <w:rsid w:val="0044312A"/>
    <w:rsid w:val="004434FD"/>
    <w:rsid w:val="004435BF"/>
    <w:rsid w:val="00443D7F"/>
    <w:rsid w:val="0044418E"/>
    <w:rsid w:val="0044448B"/>
    <w:rsid w:val="00444592"/>
    <w:rsid w:val="00444AA2"/>
    <w:rsid w:val="0044510A"/>
    <w:rsid w:val="00445196"/>
    <w:rsid w:val="0044554D"/>
    <w:rsid w:val="00445576"/>
    <w:rsid w:val="00445A9C"/>
    <w:rsid w:val="00445BE1"/>
    <w:rsid w:val="00445C45"/>
    <w:rsid w:val="00445DF6"/>
    <w:rsid w:val="00445DFC"/>
    <w:rsid w:val="00445ED0"/>
    <w:rsid w:val="00446550"/>
    <w:rsid w:val="00446568"/>
    <w:rsid w:val="00446A0B"/>
    <w:rsid w:val="00447BB8"/>
    <w:rsid w:val="00447C8B"/>
    <w:rsid w:val="004501C2"/>
    <w:rsid w:val="004503AC"/>
    <w:rsid w:val="004504FE"/>
    <w:rsid w:val="004507A7"/>
    <w:rsid w:val="00450D66"/>
    <w:rsid w:val="00450E64"/>
    <w:rsid w:val="00450EED"/>
    <w:rsid w:val="004511FA"/>
    <w:rsid w:val="0045141E"/>
    <w:rsid w:val="00451824"/>
    <w:rsid w:val="00451B1B"/>
    <w:rsid w:val="00451DAE"/>
    <w:rsid w:val="004524F5"/>
    <w:rsid w:val="0045251F"/>
    <w:rsid w:val="004528F7"/>
    <w:rsid w:val="00452CEC"/>
    <w:rsid w:val="00452DA4"/>
    <w:rsid w:val="004530EF"/>
    <w:rsid w:val="0045344F"/>
    <w:rsid w:val="0045357E"/>
    <w:rsid w:val="00453CF2"/>
    <w:rsid w:val="00453E83"/>
    <w:rsid w:val="00453EC6"/>
    <w:rsid w:val="00453F18"/>
    <w:rsid w:val="00454125"/>
    <w:rsid w:val="00454289"/>
    <w:rsid w:val="00454521"/>
    <w:rsid w:val="00454C94"/>
    <w:rsid w:val="00454CCC"/>
    <w:rsid w:val="004550BD"/>
    <w:rsid w:val="00455516"/>
    <w:rsid w:val="004555C9"/>
    <w:rsid w:val="0045575A"/>
    <w:rsid w:val="00455860"/>
    <w:rsid w:val="00455CC2"/>
    <w:rsid w:val="00455DF9"/>
    <w:rsid w:val="004561B5"/>
    <w:rsid w:val="0045620F"/>
    <w:rsid w:val="004562AF"/>
    <w:rsid w:val="00456D39"/>
    <w:rsid w:val="00456EA8"/>
    <w:rsid w:val="004573C0"/>
    <w:rsid w:val="00457D26"/>
    <w:rsid w:val="00457D75"/>
    <w:rsid w:val="00457DE7"/>
    <w:rsid w:val="00457FBA"/>
    <w:rsid w:val="00457FDA"/>
    <w:rsid w:val="00460191"/>
    <w:rsid w:val="00460260"/>
    <w:rsid w:val="0046041C"/>
    <w:rsid w:val="00460649"/>
    <w:rsid w:val="00460722"/>
    <w:rsid w:val="00460D85"/>
    <w:rsid w:val="00460F69"/>
    <w:rsid w:val="00460F8E"/>
    <w:rsid w:val="00461163"/>
    <w:rsid w:val="0046145A"/>
    <w:rsid w:val="00461929"/>
    <w:rsid w:val="00461E18"/>
    <w:rsid w:val="00461F95"/>
    <w:rsid w:val="004620C3"/>
    <w:rsid w:val="00462133"/>
    <w:rsid w:val="00462439"/>
    <w:rsid w:val="00462641"/>
    <w:rsid w:val="00462725"/>
    <w:rsid w:val="00462970"/>
    <w:rsid w:val="00462DE1"/>
    <w:rsid w:val="00462E52"/>
    <w:rsid w:val="0046332B"/>
    <w:rsid w:val="00463D6C"/>
    <w:rsid w:val="00464279"/>
    <w:rsid w:val="004642ED"/>
    <w:rsid w:val="004647FD"/>
    <w:rsid w:val="00464918"/>
    <w:rsid w:val="00464CBA"/>
    <w:rsid w:val="00464E01"/>
    <w:rsid w:val="004650A9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6B4"/>
    <w:rsid w:val="00466832"/>
    <w:rsid w:val="00466B59"/>
    <w:rsid w:val="00466BB2"/>
    <w:rsid w:val="00466E04"/>
    <w:rsid w:val="00466E09"/>
    <w:rsid w:val="00467AEA"/>
    <w:rsid w:val="00467CF1"/>
    <w:rsid w:val="00467D5D"/>
    <w:rsid w:val="00467E61"/>
    <w:rsid w:val="00470000"/>
    <w:rsid w:val="00470213"/>
    <w:rsid w:val="0047037F"/>
    <w:rsid w:val="00470444"/>
    <w:rsid w:val="004707F1"/>
    <w:rsid w:val="00470875"/>
    <w:rsid w:val="00470A2E"/>
    <w:rsid w:val="00470AC8"/>
    <w:rsid w:val="00470D74"/>
    <w:rsid w:val="00470E45"/>
    <w:rsid w:val="004712A2"/>
    <w:rsid w:val="0047143E"/>
    <w:rsid w:val="00471516"/>
    <w:rsid w:val="0047164F"/>
    <w:rsid w:val="00471900"/>
    <w:rsid w:val="00471ADC"/>
    <w:rsid w:val="00471B15"/>
    <w:rsid w:val="00471BDA"/>
    <w:rsid w:val="00471CDA"/>
    <w:rsid w:val="00471DC9"/>
    <w:rsid w:val="00471F0B"/>
    <w:rsid w:val="0047202B"/>
    <w:rsid w:val="00472BB2"/>
    <w:rsid w:val="00472FE4"/>
    <w:rsid w:val="004732C6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C8B"/>
    <w:rsid w:val="00474DC9"/>
    <w:rsid w:val="00475050"/>
    <w:rsid w:val="00475D1C"/>
    <w:rsid w:val="004760DC"/>
    <w:rsid w:val="00476437"/>
    <w:rsid w:val="004769AF"/>
    <w:rsid w:val="00476A79"/>
    <w:rsid w:val="00476DA0"/>
    <w:rsid w:val="00477014"/>
    <w:rsid w:val="00477124"/>
    <w:rsid w:val="0047727E"/>
    <w:rsid w:val="0047740C"/>
    <w:rsid w:val="00477771"/>
    <w:rsid w:val="00477844"/>
    <w:rsid w:val="00477863"/>
    <w:rsid w:val="00477D84"/>
    <w:rsid w:val="00477DA6"/>
    <w:rsid w:val="00477DC8"/>
    <w:rsid w:val="00480080"/>
    <w:rsid w:val="00480378"/>
    <w:rsid w:val="00480CB4"/>
    <w:rsid w:val="00480F31"/>
    <w:rsid w:val="00481066"/>
    <w:rsid w:val="0048116B"/>
    <w:rsid w:val="00481826"/>
    <w:rsid w:val="00481832"/>
    <w:rsid w:val="0048199F"/>
    <w:rsid w:val="00481CED"/>
    <w:rsid w:val="00481D07"/>
    <w:rsid w:val="00482244"/>
    <w:rsid w:val="00482C3C"/>
    <w:rsid w:val="00482CE4"/>
    <w:rsid w:val="00482DAC"/>
    <w:rsid w:val="00482FAF"/>
    <w:rsid w:val="004830E6"/>
    <w:rsid w:val="00483120"/>
    <w:rsid w:val="0048332E"/>
    <w:rsid w:val="0048351D"/>
    <w:rsid w:val="004838FE"/>
    <w:rsid w:val="00483FB3"/>
    <w:rsid w:val="00484086"/>
    <w:rsid w:val="004842A9"/>
    <w:rsid w:val="00484B2E"/>
    <w:rsid w:val="004850EE"/>
    <w:rsid w:val="00485499"/>
    <w:rsid w:val="004857D2"/>
    <w:rsid w:val="004858F5"/>
    <w:rsid w:val="00485AA2"/>
    <w:rsid w:val="00485BD1"/>
    <w:rsid w:val="00485DFD"/>
    <w:rsid w:val="00485E0B"/>
    <w:rsid w:val="00485F7F"/>
    <w:rsid w:val="00486056"/>
    <w:rsid w:val="00486184"/>
    <w:rsid w:val="00486557"/>
    <w:rsid w:val="004866FB"/>
    <w:rsid w:val="00486725"/>
    <w:rsid w:val="00486847"/>
    <w:rsid w:val="00486A94"/>
    <w:rsid w:val="00486B44"/>
    <w:rsid w:val="00486B4E"/>
    <w:rsid w:val="00487011"/>
    <w:rsid w:val="00487125"/>
    <w:rsid w:val="004871E3"/>
    <w:rsid w:val="004879D2"/>
    <w:rsid w:val="00487A07"/>
    <w:rsid w:val="00487A31"/>
    <w:rsid w:val="00487B1D"/>
    <w:rsid w:val="00487F3F"/>
    <w:rsid w:val="00487F6E"/>
    <w:rsid w:val="00487F9A"/>
    <w:rsid w:val="00490095"/>
    <w:rsid w:val="004903D6"/>
    <w:rsid w:val="004904A2"/>
    <w:rsid w:val="00490621"/>
    <w:rsid w:val="00490624"/>
    <w:rsid w:val="004909B5"/>
    <w:rsid w:val="00490E4D"/>
    <w:rsid w:val="00490F9A"/>
    <w:rsid w:val="004910CA"/>
    <w:rsid w:val="0049114F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A5"/>
    <w:rsid w:val="00492ACA"/>
    <w:rsid w:val="00492AF9"/>
    <w:rsid w:val="00492B23"/>
    <w:rsid w:val="00492D44"/>
    <w:rsid w:val="00492EE8"/>
    <w:rsid w:val="00493061"/>
    <w:rsid w:val="004931CF"/>
    <w:rsid w:val="004931DB"/>
    <w:rsid w:val="0049347D"/>
    <w:rsid w:val="00493E7A"/>
    <w:rsid w:val="00493EEC"/>
    <w:rsid w:val="00493FE9"/>
    <w:rsid w:val="004942DE"/>
    <w:rsid w:val="00494348"/>
    <w:rsid w:val="00494632"/>
    <w:rsid w:val="00494C76"/>
    <w:rsid w:val="00495095"/>
    <w:rsid w:val="00495318"/>
    <w:rsid w:val="004954BE"/>
    <w:rsid w:val="00495603"/>
    <w:rsid w:val="00495F1A"/>
    <w:rsid w:val="00496489"/>
    <w:rsid w:val="00496778"/>
    <w:rsid w:val="0049688E"/>
    <w:rsid w:val="00496A1B"/>
    <w:rsid w:val="00496AC0"/>
    <w:rsid w:val="00497162"/>
    <w:rsid w:val="004973AE"/>
    <w:rsid w:val="004975A6"/>
    <w:rsid w:val="004977D7"/>
    <w:rsid w:val="00497A3E"/>
    <w:rsid w:val="00497A64"/>
    <w:rsid w:val="00497DD5"/>
    <w:rsid w:val="00497E7B"/>
    <w:rsid w:val="00497FA8"/>
    <w:rsid w:val="004A03B5"/>
    <w:rsid w:val="004A0528"/>
    <w:rsid w:val="004A05AD"/>
    <w:rsid w:val="004A0B58"/>
    <w:rsid w:val="004A0C45"/>
    <w:rsid w:val="004A0C87"/>
    <w:rsid w:val="004A0FA8"/>
    <w:rsid w:val="004A13BA"/>
    <w:rsid w:val="004A140B"/>
    <w:rsid w:val="004A18D8"/>
    <w:rsid w:val="004A1913"/>
    <w:rsid w:val="004A195A"/>
    <w:rsid w:val="004A1AA1"/>
    <w:rsid w:val="004A1C7C"/>
    <w:rsid w:val="004A1E5D"/>
    <w:rsid w:val="004A2133"/>
    <w:rsid w:val="004A22D4"/>
    <w:rsid w:val="004A255D"/>
    <w:rsid w:val="004A2616"/>
    <w:rsid w:val="004A2683"/>
    <w:rsid w:val="004A276A"/>
    <w:rsid w:val="004A28FB"/>
    <w:rsid w:val="004A2A77"/>
    <w:rsid w:val="004A339F"/>
    <w:rsid w:val="004A33C6"/>
    <w:rsid w:val="004A3484"/>
    <w:rsid w:val="004A348C"/>
    <w:rsid w:val="004A3A00"/>
    <w:rsid w:val="004A3B38"/>
    <w:rsid w:val="004A3B48"/>
    <w:rsid w:val="004A43DE"/>
    <w:rsid w:val="004A45BD"/>
    <w:rsid w:val="004A4747"/>
    <w:rsid w:val="004A4832"/>
    <w:rsid w:val="004A4977"/>
    <w:rsid w:val="004A49E0"/>
    <w:rsid w:val="004A4B41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89"/>
    <w:rsid w:val="004A58E1"/>
    <w:rsid w:val="004A5BF4"/>
    <w:rsid w:val="004A5C9F"/>
    <w:rsid w:val="004A5F17"/>
    <w:rsid w:val="004A5F59"/>
    <w:rsid w:val="004A607E"/>
    <w:rsid w:val="004A618A"/>
    <w:rsid w:val="004A6490"/>
    <w:rsid w:val="004A64CF"/>
    <w:rsid w:val="004A66AC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DD1"/>
    <w:rsid w:val="004A7E38"/>
    <w:rsid w:val="004A7FDB"/>
    <w:rsid w:val="004A7FE3"/>
    <w:rsid w:val="004B0383"/>
    <w:rsid w:val="004B06CA"/>
    <w:rsid w:val="004B089B"/>
    <w:rsid w:val="004B0F42"/>
    <w:rsid w:val="004B1130"/>
    <w:rsid w:val="004B1535"/>
    <w:rsid w:val="004B1689"/>
    <w:rsid w:val="004B1888"/>
    <w:rsid w:val="004B1893"/>
    <w:rsid w:val="004B1B0D"/>
    <w:rsid w:val="004B1C45"/>
    <w:rsid w:val="004B1F09"/>
    <w:rsid w:val="004B226C"/>
    <w:rsid w:val="004B234C"/>
    <w:rsid w:val="004B239E"/>
    <w:rsid w:val="004B242C"/>
    <w:rsid w:val="004B2554"/>
    <w:rsid w:val="004B2EA1"/>
    <w:rsid w:val="004B3090"/>
    <w:rsid w:val="004B359E"/>
    <w:rsid w:val="004B36B2"/>
    <w:rsid w:val="004B3706"/>
    <w:rsid w:val="004B3980"/>
    <w:rsid w:val="004B3AB4"/>
    <w:rsid w:val="004B4180"/>
    <w:rsid w:val="004B419A"/>
    <w:rsid w:val="004B495A"/>
    <w:rsid w:val="004B4A44"/>
    <w:rsid w:val="004B4B13"/>
    <w:rsid w:val="004B4B7E"/>
    <w:rsid w:val="004B51D4"/>
    <w:rsid w:val="004B53DE"/>
    <w:rsid w:val="004B55BC"/>
    <w:rsid w:val="004B5840"/>
    <w:rsid w:val="004B59C5"/>
    <w:rsid w:val="004B5B8D"/>
    <w:rsid w:val="004B6250"/>
    <w:rsid w:val="004B62CD"/>
    <w:rsid w:val="004B65F8"/>
    <w:rsid w:val="004B670A"/>
    <w:rsid w:val="004B674C"/>
    <w:rsid w:val="004B6B2C"/>
    <w:rsid w:val="004B6B46"/>
    <w:rsid w:val="004B6B7B"/>
    <w:rsid w:val="004B6BB8"/>
    <w:rsid w:val="004B6CF0"/>
    <w:rsid w:val="004B6DD6"/>
    <w:rsid w:val="004B75FD"/>
    <w:rsid w:val="004B7FEF"/>
    <w:rsid w:val="004C0196"/>
    <w:rsid w:val="004C01E9"/>
    <w:rsid w:val="004C0236"/>
    <w:rsid w:val="004C0593"/>
    <w:rsid w:val="004C067E"/>
    <w:rsid w:val="004C06AF"/>
    <w:rsid w:val="004C08CA"/>
    <w:rsid w:val="004C0A03"/>
    <w:rsid w:val="004C0B2A"/>
    <w:rsid w:val="004C0D8E"/>
    <w:rsid w:val="004C0E97"/>
    <w:rsid w:val="004C0EB0"/>
    <w:rsid w:val="004C0F10"/>
    <w:rsid w:val="004C0FCC"/>
    <w:rsid w:val="004C1469"/>
    <w:rsid w:val="004C1499"/>
    <w:rsid w:val="004C1586"/>
    <w:rsid w:val="004C161D"/>
    <w:rsid w:val="004C1CDC"/>
    <w:rsid w:val="004C218D"/>
    <w:rsid w:val="004C245C"/>
    <w:rsid w:val="004C2700"/>
    <w:rsid w:val="004C2BB0"/>
    <w:rsid w:val="004C2D57"/>
    <w:rsid w:val="004C2FF2"/>
    <w:rsid w:val="004C331E"/>
    <w:rsid w:val="004C35D1"/>
    <w:rsid w:val="004C3A1C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E00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445"/>
    <w:rsid w:val="004C6642"/>
    <w:rsid w:val="004C6BDE"/>
    <w:rsid w:val="004C6FA5"/>
    <w:rsid w:val="004C7535"/>
    <w:rsid w:val="004C769C"/>
    <w:rsid w:val="004C779B"/>
    <w:rsid w:val="004C79DB"/>
    <w:rsid w:val="004C7ED8"/>
    <w:rsid w:val="004D01C2"/>
    <w:rsid w:val="004D051D"/>
    <w:rsid w:val="004D0641"/>
    <w:rsid w:val="004D0BE3"/>
    <w:rsid w:val="004D0C31"/>
    <w:rsid w:val="004D0D33"/>
    <w:rsid w:val="004D0D96"/>
    <w:rsid w:val="004D0F94"/>
    <w:rsid w:val="004D116E"/>
    <w:rsid w:val="004D141F"/>
    <w:rsid w:val="004D142F"/>
    <w:rsid w:val="004D14A5"/>
    <w:rsid w:val="004D1820"/>
    <w:rsid w:val="004D1930"/>
    <w:rsid w:val="004D1AF2"/>
    <w:rsid w:val="004D1B22"/>
    <w:rsid w:val="004D1C8E"/>
    <w:rsid w:val="004D1D52"/>
    <w:rsid w:val="004D1E33"/>
    <w:rsid w:val="004D2397"/>
    <w:rsid w:val="004D28AB"/>
    <w:rsid w:val="004D2BA8"/>
    <w:rsid w:val="004D2F54"/>
    <w:rsid w:val="004D2FD8"/>
    <w:rsid w:val="004D3002"/>
    <w:rsid w:val="004D312A"/>
    <w:rsid w:val="004D31B6"/>
    <w:rsid w:val="004D36EE"/>
    <w:rsid w:val="004D3DA5"/>
    <w:rsid w:val="004D3EA1"/>
    <w:rsid w:val="004D3ECF"/>
    <w:rsid w:val="004D3FA0"/>
    <w:rsid w:val="004D4081"/>
    <w:rsid w:val="004D40BF"/>
    <w:rsid w:val="004D45D1"/>
    <w:rsid w:val="004D46E6"/>
    <w:rsid w:val="004D478A"/>
    <w:rsid w:val="004D49F4"/>
    <w:rsid w:val="004D4A32"/>
    <w:rsid w:val="004D4A53"/>
    <w:rsid w:val="004D4F3B"/>
    <w:rsid w:val="004D4FB6"/>
    <w:rsid w:val="004D5143"/>
    <w:rsid w:val="004D5277"/>
    <w:rsid w:val="004D52BF"/>
    <w:rsid w:val="004D57EC"/>
    <w:rsid w:val="004D597B"/>
    <w:rsid w:val="004D5992"/>
    <w:rsid w:val="004D5AA1"/>
    <w:rsid w:val="004D5BF8"/>
    <w:rsid w:val="004D5E77"/>
    <w:rsid w:val="004D6403"/>
    <w:rsid w:val="004D6578"/>
    <w:rsid w:val="004D68B1"/>
    <w:rsid w:val="004D69E8"/>
    <w:rsid w:val="004D7227"/>
    <w:rsid w:val="004D72F3"/>
    <w:rsid w:val="004D73DA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365"/>
    <w:rsid w:val="004E056D"/>
    <w:rsid w:val="004E089D"/>
    <w:rsid w:val="004E0CBC"/>
    <w:rsid w:val="004E1549"/>
    <w:rsid w:val="004E1713"/>
    <w:rsid w:val="004E1726"/>
    <w:rsid w:val="004E1ADD"/>
    <w:rsid w:val="004E250D"/>
    <w:rsid w:val="004E267B"/>
    <w:rsid w:val="004E27A4"/>
    <w:rsid w:val="004E29DC"/>
    <w:rsid w:val="004E2B41"/>
    <w:rsid w:val="004E2FA7"/>
    <w:rsid w:val="004E31A6"/>
    <w:rsid w:val="004E32B2"/>
    <w:rsid w:val="004E3471"/>
    <w:rsid w:val="004E353C"/>
    <w:rsid w:val="004E35CD"/>
    <w:rsid w:val="004E390B"/>
    <w:rsid w:val="004E3A1B"/>
    <w:rsid w:val="004E3DFD"/>
    <w:rsid w:val="004E41E4"/>
    <w:rsid w:val="004E42BA"/>
    <w:rsid w:val="004E441D"/>
    <w:rsid w:val="004E4595"/>
    <w:rsid w:val="004E478A"/>
    <w:rsid w:val="004E47AF"/>
    <w:rsid w:val="004E4A39"/>
    <w:rsid w:val="004E4AA5"/>
    <w:rsid w:val="004E4B8F"/>
    <w:rsid w:val="004E4E1D"/>
    <w:rsid w:val="004E5383"/>
    <w:rsid w:val="004E5698"/>
    <w:rsid w:val="004E5C13"/>
    <w:rsid w:val="004E61EA"/>
    <w:rsid w:val="004E676B"/>
    <w:rsid w:val="004E6848"/>
    <w:rsid w:val="004E69B8"/>
    <w:rsid w:val="004E6BDC"/>
    <w:rsid w:val="004E704D"/>
    <w:rsid w:val="004E7083"/>
    <w:rsid w:val="004E70DA"/>
    <w:rsid w:val="004E72C1"/>
    <w:rsid w:val="004E75C1"/>
    <w:rsid w:val="004E761A"/>
    <w:rsid w:val="004E7A05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44B"/>
    <w:rsid w:val="004F1810"/>
    <w:rsid w:val="004F1D7C"/>
    <w:rsid w:val="004F1F75"/>
    <w:rsid w:val="004F1FF9"/>
    <w:rsid w:val="004F27EE"/>
    <w:rsid w:val="004F2A35"/>
    <w:rsid w:val="004F2D30"/>
    <w:rsid w:val="004F2F69"/>
    <w:rsid w:val="004F2FA3"/>
    <w:rsid w:val="004F3225"/>
    <w:rsid w:val="004F3283"/>
    <w:rsid w:val="004F3444"/>
    <w:rsid w:val="004F361D"/>
    <w:rsid w:val="004F37AF"/>
    <w:rsid w:val="004F3823"/>
    <w:rsid w:val="004F399F"/>
    <w:rsid w:val="004F3AFB"/>
    <w:rsid w:val="004F3E2B"/>
    <w:rsid w:val="004F3FA9"/>
    <w:rsid w:val="004F4248"/>
    <w:rsid w:val="004F4885"/>
    <w:rsid w:val="004F4A56"/>
    <w:rsid w:val="004F4BDF"/>
    <w:rsid w:val="004F4CB8"/>
    <w:rsid w:val="004F4F70"/>
    <w:rsid w:val="004F515F"/>
    <w:rsid w:val="004F5258"/>
    <w:rsid w:val="004F53F4"/>
    <w:rsid w:val="004F557C"/>
    <w:rsid w:val="004F55E8"/>
    <w:rsid w:val="004F5648"/>
    <w:rsid w:val="004F57E0"/>
    <w:rsid w:val="004F5AD1"/>
    <w:rsid w:val="004F6048"/>
    <w:rsid w:val="004F60C6"/>
    <w:rsid w:val="004F62DB"/>
    <w:rsid w:val="004F63BB"/>
    <w:rsid w:val="004F6569"/>
    <w:rsid w:val="004F658F"/>
    <w:rsid w:val="004F6885"/>
    <w:rsid w:val="004F6B25"/>
    <w:rsid w:val="004F6E05"/>
    <w:rsid w:val="004F6E27"/>
    <w:rsid w:val="004F6E79"/>
    <w:rsid w:val="004F701F"/>
    <w:rsid w:val="004F7037"/>
    <w:rsid w:val="004F7260"/>
    <w:rsid w:val="004F7310"/>
    <w:rsid w:val="004F76C0"/>
    <w:rsid w:val="004F7AE8"/>
    <w:rsid w:val="004F7BB4"/>
    <w:rsid w:val="004F7BE8"/>
    <w:rsid w:val="004F7D5B"/>
    <w:rsid w:val="004F7DC5"/>
    <w:rsid w:val="004F7FB0"/>
    <w:rsid w:val="00500097"/>
    <w:rsid w:val="0050033A"/>
    <w:rsid w:val="005003F3"/>
    <w:rsid w:val="00500432"/>
    <w:rsid w:val="00500768"/>
    <w:rsid w:val="00500882"/>
    <w:rsid w:val="00500B3C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01"/>
    <w:rsid w:val="00502CEB"/>
    <w:rsid w:val="0050330E"/>
    <w:rsid w:val="0050363B"/>
    <w:rsid w:val="00503A39"/>
    <w:rsid w:val="00503CDA"/>
    <w:rsid w:val="00503EAC"/>
    <w:rsid w:val="00503F43"/>
    <w:rsid w:val="005042C7"/>
    <w:rsid w:val="005042D1"/>
    <w:rsid w:val="00504739"/>
    <w:rsid w:val="00504918"/>
    <w:rsid w:val="00504D10"/>
    <w:rsid w:val="00504DC5"/>
    <w:rsid w:val="00505041"/>
    <w:rsid w:val="005053B2"/>
    <w:rsid w:val="005053C7"/>
    <w:rsid w:val="005053F1"/>
    <w:rsid w:val="005054D0"/>
    <w:rsid w:val="00505A16"/>
    <w:rsid w:val="00505DDB"/>
    <w:rsid w:val="005060FB"/>
    <w:rsid w:val="00506248"/>
    <w:rsid w:val="00506504"/>
    <w:rsid w:val="005067EC"/>
    <w:rsid w:val="00506AC6"/>
    <w:rsid w:val="00506C03"/>
    <w:rsid w:val="00506CC4"/>
    <w:rsid w:val="00506FE9"/>
    <w:rsid w:val="0050744D"/>
    <w:rsid w:val="00507839"/>
    <w:rsid w:val="00507875"/>
    <w:rsid w:val="00507991"/>
    <w:rsid w:val="005079E1"/>
    <w:rsid w:val="00507CE0"/>
    <w:rsid w:val="00507CF5"/>
    <w:rsid w:val="00510361"/>
    <w:rsid w:val="0051054A"/>
    <w:rsid w:val="00510B60"/>
    <w:rsid w:val="00510C75"/>
    <w:rsid w:val="00510C88"/>
    <w:rsid w:val="00510CCA"/>
    <w:rsid w:val="00510DD5"/>
    <w:rsid w:val="00511288"/>
    <w:rsid w:val="005113E7"/>
    <w:rsid w:val="005114D7"/>
    <w:rsid w:val="005118B3"/>
    <w:rsid w:val="005118BB"/>
    <w:rsid w:val="0051232D"/>
    <w:rsid w:val="005127AB"/>
    <w:rsid w:val="00512B03"/>
    <w:rsid w:val="00512BB5"/>
    <w:rsid w:val="00512FED"/>
    <w:rsid w:val="00513094"/>
    <w:rsid w:val="00513618"/>
    <w:rsid w:val="00513669"/>
    <w:rsid w:val="005136AE"/>
    <w:rsid w:val="005137DC"/>
    <w:rsid w:val="00513A9C"/>
    <w:rsid w:val="00513E37"/>
    <w:rsid w:val="00514088"/>
    <w:rsid w:val="0051428D"/>
    <w:rsid w:val="005148FB"/>
    <w:rsid w:val="00514DA6"/>
    <w:rsid w:val="00514E2A"/>
    <w:rsid w:val="005151A3"/>
    <w:rsid w:val="00515D06"/>
    <w:rsid w:val="005163DE"/>
    <w:rsid w:val="005166E8"/>
    <w:rsid w:val="00516DAB"/>
    <w:rsid w:val="00516DD1"/>
    <w:rsid w:val="00517075"/>
    <w:rsid w:val="005170FF"/>
    <w:rsid w:val="005171A5"/>
    <w:rsid w:val="00517632"/>
    <w:rsid w:val="005176DB"/>
    <w:rsid w:val="00517A12"/>
    <w:rsid w:val="00520092"/>
    <w:rsid w:val="005200AE"/>
    <w:rsid w:val="005203E1"/>
    <w:rsid w:val="00520684"/>
    <w:rsid w:val="00521054"/>
    <w:rsid w:val="005215C3"/>
    <w:rsid w:val="00521600"/>
    <w:rsid w:val="0052166B"/>
    <w:rsid w:val="005218E3"/>
    <w:rsid w:val="00521933"/>
    <w:rsid w:val="00521E1E"/>
    <w:rsid w:val="0052224B"/>
    <w:rsid w:val="00522403"/>
    <w:rsid w:val="005224AB"/>
    <w:rsid w:val="00522653"/>
    <w:rsid w:val="00522B48"/>
    <w:rsid w:val="00522BB3"/>
    <w:rsid w:val="00522F35"/>
    <w:rsid w:val="00522FB2"/>
    <w:rsid w:val="005232E2"/>
    <w:rsid w:val="005236D0"/>
    <w:rsid w:val="005238ED"/>
    <w:rsid w:val="00523961"/>
    <w:rsid w:val="00523BF1"/>
    <w:rsid w:val="00523C4F"/>
    <w:rsid w:val="00523D79"/>
    <w:rsid w:val="00523E78"/>
    <w:rsid w:val="005240BF"/>
    <w:rsid w:val="0052413E"/>
    <w:rsid w:val="00524215"/>
    <w:rsid w:val="00524531"/>
    <w:rsid w:val="005248C1"/>
    <w:rsid w:val="00524B0B"/>
    <w:rsid w:val="00524CC1"/>
    <w:rsid w:val="00524D77"/>
    <w:rsid w:val="00524E45"/>
    <w:rsid w:val="005250BE"/>
    <w:rsid w:val="00525266"/>
    <w:rsid w:val="005254D8"/>
    <w:rsid w:val="00525564"/>
    <w:rsid w:val="005256C9"/>
    <w:rsid w:val="005259FE"/>
    <w:rsid w:val="00525AF9"/>
    <w:rsid w:val="00525F17"/>
    <w:rsid w:val="00525FBB"/>
    <w:rsid w:val="005262E5"/>
    <w:rsid w:val="005266FA"/>
    <w:rsid w:val="0052679B"/>
    <w:rsid w:val="00526E2D"/>
    <w:rsid w:val="005271FB"/>
    <w:rsid w:val="00527212"/>
    <w:rsid w:val="005279F2"/>
    <w:rsid w:val="00527A78"/>
    <w:rsid w:val="00527A9C"/>
    <w:rsid w:val="0053002F"/>
    <w:rsid w:val="005304A1"/>
    <w:rsid w:val="0053058F"/>
    <w:rsid w:val="00530A22"/>
    <w:rsid w:val="00530B1F"/>
    <w:rsid w:val="005319BC"/>
    <w:rsid w:val="005319C4"/>
    <w:rsid w:val="005321B6"/>
    <w:rsid w:val="005323CE"/>
    <w:rsid w:val="005325E9"/>
    <w:rsid w:val="00532A75"/>
    <w:rsid w:val="00532C28"/>
    <w:rsid w:val="00532C8D"/>
    <w:rsid w:val="00532D5C"/>
    <w:rsid w:val="00533776"/>
    <w:rsid w:val="00533824"/>
    <w:rsid w:val="005339A9"/>
    <w:rsid w:val="005339F5"/>
    <w:rsid w:val="00533C72"/>
    <w:rsid w:val="00533D9A"/>
    <w:rsid w:val="005344EB"/>
    <w:rsid w:val="0053472B"/>
    <w:rsid w:val="005348B0"/>
    <w:rsid w:val="00534C71"/>
    <w:rsid w:val="00534CB5"/>
    <w:rsid w:val="00534E54"/>
    <w:rsid w:val="005353D4"/>
    <w:rsid w:val="00535673"/>
    <w:rsid w:val="005356E4"/>
    <w:rsid w:val="00535820"/>
    <w:rsid w:val="0053585B"/>
    <w:rsid w:val="00535A6A"/>
    <w:rsid w:val="00535BE6"/>
    <w:rsid w:val="00535F63"/>
    <w:rsid w:val="00536025"/>
    <w:rsid w:val="00536674"/>
    <w:rsid w:val="0053675E"/>
    <w:rsid w:val="005368C7"/>
    <w:rsid w:val="00536DE0"/>
    <w:rsid w:val="00536DF8"/>
    <w:rsid w:val="005370F7"/>
    <w:rsid w:val="005371B1"/>
    <w:rsid w:val="00537321"/>
    <w:rsid w:val="0053738A"/>
    <w:rsid w:val="00537FD5"/>
    <w:rsid w:val="00540050"/>
    <w:rsid w:val="00540179"/>
    <w:rsid w:val="00540247"/>
    <w:rsid w:val="0054080D"/>
    <w:rsid w:val="00540A95"/>
    <w:rsid w:val="00540AF3"/>
    <w:rsid w:val="00540BAB"/>
    <w:rsid w:val="00540ECF"/>
    <w:rsid w:val="00541076"/>
    <w:rsid w:val="00541320"/>
    <w:rsid w:val="00541849"/>
    <w:rsid w:val="00541A47"/>
    <w:rsid w:val="00541A72"/>
    <w:rsid w:val="00541DA5"/>
    <w:rsid w:val="00542189"/>
    <w:rsid w:val="0054218D"/>
    <w:rsid w:val="005424DD"/>
    <w:rsid w:val="00542549"/>
    <w:rsid w:val="00542DFA"/>
    <w:rsid w:val="00542E43"/>
    <w:rsid w:val="00542E6A"/>
    <w:rsid w:val="00542EBB"/>
    <w:rsid w:val="00542FB7"/>
    <w:rsid w:val="005432F4"/>
    <w:rsid w:val="005434C7"/>
    <w:rsid w:val="00543574"/>
    <w:rsid w:val="0054375A"/>
    <w:rsid w:val="0054393A"/>
    <w:rsid w:val="005440F6"/>
    <w:rsid w:val="00544316"/>
    <w:rsid w:val="00544944"/>
    <w:rsid w:val="005449EF"/>
    <w:rsid w:val="00544B13"/>
    <w:rsid w:val="00544BA4"/>
    <w:rsid w:val="00544C99"/>
    <w:rsid w:val="00544F15"/>
    <w:rsid w:val="00544FCB"/>
    <w:rsid w:val="00544FFF"/>
    <w:rsid w:val="00545867"/>
    <w:rsid w:val="00545A25"/>
    <w:rsid w:val="00545A2E"/>
    <w:rsid w:val="00545A49"/>
    <w:rsid w:val="00545B21"/>
    <w:rsid w:val="00545D68"/>
    <w:rsid w:val="00545E1E"/>
    <w:rsid w:val="00545F0F"/>
    <w:rsid w:val="0054623A"/>
    <w:rsid w:val="0054667F"/>
    <w:rsid w:val="0054680A"/>
    <w:rsid w:val="00547042"/>
    <w:rsid w:val="0054736A"/>
    <w:rsid w:val="005473D4"/>
    <w:rsid w:val="00547495"/>
    <w:rsid w:val="005474CF"/>
    <w:rsid w:val="00547CA1"/>
    <w:rsid w:val="00547CB2"/>
    <w:rsid w:val="00547E83"/>
    <w:rsid w:val="0055008F"/>
    <w:rsid w:val="005500A6"/>
    <w:rsid w:val="00550B8A"/>
    <w:rsid w:val="005510F6"/>
    <w:rsid w:val="0055139B"/>
    <w:rsid w:val="005513B9"/>
    <w:rsid w:val="00551445"/>
    <w:rsid w:val="005519A5"/>
    <w:rsid w:val="00551D18"/>
    <w:rsid w:val="00552023"/>
    <w:rsid w:val="00552066"/>
    <w:rsid w:val="00552444"/>
    <w:rsid w:val="005528DF"/>
    <w:rsid w:val="00552ABB"/>
    <w:rsid w:val="00552C6E"/>
    <w:rsid w:val="00552E0F"/>
    <w:rsid w:val="00552EA2"/>
    <w:rsid w:val="00553054"/>
    <w:rsid w:val="00553249"/>
    <w:rsid w:val="005536C9"/>
    <w:rsid w:val="005537EF"/>
    <w:rsid w:val="005538AD"/>
    <w:rsid w:val="00553ADE"/>
    <w:rsid w:val="00553C38"/>
    <w:rsid w:val="00553C3D"/>
    <w:rsid w:val="00553D3B"/>
    <w:rsid w:val="005540A1"/>
    <w:rsid w:val="00554328"/>
    <w:rsid w:val="00554A04"/>
    <w:rsid w:val="00554B36"/>
    <w:rsid w:val="00555140"/>
    <w:rsid w:val="00555144"/>
    <w:rsid w:val="0055565A"/>
    <w:rsid w:val="00555EDF"/>
    <w:rsid w:val="00555F32"/>
    <w:rsid w:val="00555F77"/>
    <w:rsid w:val="00556033"/>
    <w:rsid w:val="005562CE"/>
    <w:rsid w:val="00556373"/>
    <w:rsid w:val="005563F9"/>
    <w:rsid w:val="00556475"/>
    <w:rsid w:val="005566F5"/>
    <w:rsid w:val="00556AD1"/>
    <w:rsid w:val="00556BF3"/>
    <w:rsid w:val="00557086"/>
    <w:rsid w:val="005572E8"/>
    <w:rsid w:val="00557867"/>
    <w:rsid w:val="00557B07"/>
    <w:rsid w:val="00557BFA"/>
    <w:rsid w:val="00557C9C"/>
    <w:rsid w:val="00557EC4"/>
    <w:rsid w:val="00560059"/>
    <w:rsid w:val="00560213"/>
    <w:rsid w:val="0056035D"/>
    <w:rsid w:val="0056044F"/>
    <w:rsid w:val="00560460"/>
    <w:rsid w:val="005606B7"/>
    <w:rsid w:val="00560D2F"/>
    <w:rsid w:val="00560D49"/>
    <w:rsid w:val="00560D9D"/>
    <w:rsid w:val="00561060"/>
    <w:rsid w:val="0056123F"/>
    <w:rsid w:val="00561296"/>
    <w:rsid w:val="00561496"/>
    <w:rsid w:val="005615E1"/>
    <w:rsid w:val="00561948"/>
    <w:rsid w:val="00561BA5"/>
    <w:rsid w:val="00561CED"/>
    <w:rsid w:val="00561F6D"/>
    <w:rsid w:val="00562729"/>
    <w:rsid w:val="00562750"/>
    <w:rsid w:val="00562944"/>
    <w:rsid w:val="00562D2C"/>
    <w:rsid w:val="00563224"/>
    <w:rsid w:val="0056342D"/>
    <w:rsid w:val="00563605"/>
    <w:rsid w:val="00563832"/>
    <w:rsid w:val="005638F4"/>
    <w:rsid w:val="00563C80"/>
    <w:rsid w:val="00564D75"/>
    <w:rsid w:val="0056502B"/>
    <w:rsid w:val="005650E0"/>
    <w:rsid w:val="00565100"/>
    <w:rsid w:val="005654C0"/>
    <w:rsid w:val="00565D00"/>
    <w:rsid w:val="005660BD"/>
    <w:rsid w:val="0056643C"/>
    <w:rsid w:val="00566750"/>
    <w:rsid w:val="00566B84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A30"/>
    <w:rsid w:val="00570CF5"/>
    <w:rsid w:val="00570DF9"/>
    <w:rsid w:val="00570FF9"/>
    <w:rsid w:val="0057161B"/>
    <w:rsid w:val="005718DD"/>
    <w:rsid w:val="0057213F"/>
    <w:rsid w:val="0057241D"/>
    <w:rsid w:val="00572549"/>
    <w:rsid w:val="00572855"/>
    <w:rsid w:val="00572A06"/>
    <w:rsid w:val="00573168"/>
    <w:rsid w:val="0057319A"/>
    <w:rsid w:val="005734D5"/>
    <w:rsid w:val="005734DE"/>
    <w:rsid w:val="005738CA"/>
    <w:rsid w:val="00573A4C"/>
    <w:rsid w:val="00573B36"/>
    <w:rsid w:val="00573C11"/>
    <w:rsid w:val="00573E99"/>
    <w:rsid w:val="00573F6D"/>
    <w:rsid w:val="00574020"/>
    <w:rsid w:val="00574093"/>
    <w:rsid w:val="0057423A"/>
    <w:rsid w:val="00574555"/>
    <w:rsid w:val="00574611"/>
    <w:rsid w:val="00574716"/>
    <w:rsid w:val="00574A0F"/>
    <w:rsid w:val="00575241"/>
    <w:rsid w:val="00575291"/>
    <w:rsid w:val="005754D7"/>
    <w:rsid w:val="005754FE"/>
    <w:rsid w:val="005755E9"/>
    <w:rsid w:val="00575C5B"/>
    <w:rsid w:val="00575EE3"/>
    <w:rsid w:val="0057609D"/>
    <w:rsid w:val="0057660E"/>
    <w:rsid w:val="0057668B"/>
    <w:rsid w:val="00576710"/>
    <w:rsid w:val="0057683B"/>
    <w:rsid w:val="00576D23"/>
    <w:rsid w:val="00576D79"/>
    <w:rsid w:val="00576E93"/>
    <w:rsid w:val="00577056"/>
    <w:rsid w:val="0057705D"/>
    <w:rsid w:val="00577112"/>
    <w:rsid w:val="00577291"/>
    <w:rsid w:val="00577326"/>
    <w:rsid w:val="005774A2"/>
    <w:rsid w:val="00577B70"/>
    <w:rsid w:val="00577B93"/>
    <w:rsid w:val="00577BA1"/>
    <w:rsid w:val="00577BA4"/>
    <w:rsid w:val="00577CEB"/>
    <w:rsid w:val="0058027B"/>
    <w:rsid w:val="0058029F"/>
    <w:rsid w:val="005804B6"/>
    <w:rsid w:val="0058051A"/>
    <w:rsid w:val="00580703"/>
    <w:rsid w:val="005809DA"/>
    <w:rsid w:val="00580C31"/>
    <w:rsid w:val="00580D6D"/>
    <w:rsid w:val="00580E68"/>
    <w:rsid w:val="00580F9E"/>
    <w:rsid w:val="00581152"/>
    <w:rsid w:val="0058119C"/>
    <w:rsid w:val="0058129A"/>
    <w:rsid w:val="00581302"/>
    <w:rsid w:val="0058150B"/>
    <w:rsid w:val="00581A14"/>
    <w:rsid w:val="00581AAF"/>
    <w:rsid w:val="00581FA6"/>
    <w:rsid w:val="005822F1"/>
    <w:rsid w:val="00582335"/>
    <w:rsid w:val="00582EDF"/>
    <w:rsid w:val="005832F1"/>
    <w:rsid w:val="0058337B"/>
    <w:rsid w:val="0058357B"/>
    <w:rsid w:val="00583827"/>
    <w:rsid w:val="00583831"/>
    <w:rsid w:val="00583A36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5332"/>
    <w:rsid w:val="0058551C"/>
    <w:rsid w:val="0058553F"/>
    <w:rsid w:val="00585620"/>
    <w:rsid w:val="00585DB1"/>
    <w:rsid w:val="005861B9"/>
    <w:rsid w:val="005867B8"/>
    <w:rsid w:val="00586A87"/>
    <w:rsid w:val="00586ABA"/>
    <w:rsid w:val="00586D6B"/>
    <w:rsid w:val="005872D1"/>
    <w:rsid w:val="0058753F"/>
    <w:rsid w:val="00587810"/>
    <w:rsid w:val="00587904"/>
    <w:rsid w:val="00587B85"/>
    <w:rsid w:val="00587E6F"/>
    <w:rsid w:val="005900A1"/>
    <w:rsid w:val="00590260"/>
    <w:rsid w:val="0059085B"/>
    <w:rsid w:val="005909DB"/>
    <w:rsid w:val="00590AED"/>
    <w:rsid w:val="00590B9A"/>
    <w:rsid w:val="00590C55"/>
    <w:rsid w:val="00590D54"/>
    <w:rsid w:val="00590DC1"/>
    <w:rsid w:val="0059116A"/>
    <w:rsid w:val="005915C8"/>
    <w:rsid w:val="0059177E"/>
    <w:rsid w:val="0059192C"/>
    <w:rsid w:val="00591A04"/>
    <w:rsid w:val="00591A5F"/>
    <w:rsid w:val="00591A8D"/>
    <w:rsid w:val="00592425"/>
    <w:rsid w:val="00592427"/>
    <w:rsid w:val="0059292F"/>
    <w:rsid w:val="00592E4C"/>
    <w:rsid w:val="00592EB1"/>
    <w:rsid w:val="00593106"/>
    <w:rsid w:val="0059334C"/>
    <w:rsid w:val="0059371A"/>
    <w:rsid w:val="005937C0"/>
    <w:rsid w:val="005937ED"/>
    <w:rsid w:val="00593886"/>
    <w:rsid w:val="00593AAC"/>
    <w:rsid w:val="00593F3F"/>
    <w:rsid w:val="00594497"/>
    <w:rsid w:val="00594653"/>
    <w:rsid w:val="00594784"/>
    <w:rsid w:val="00594A4E"/>
    <w:rsid w:val="00594CB3"/>
    <w:rsid w:val="00594D33"/>
    <w:rsid w:val="005952CF"/>
    <w:rsid w:val="00595304"/>
    <w:rsid w:val="0059566E"/>
    <w:rsid w:val="00595B45"/>
    <w:rsid w:val="00595F82"/>
    <w:rsid w:val="00596317"/>
    <w:rsid w:val="005966EB"/>
    <w:rsid w:val="00596934"/>
    <w:rsid w:val="005969EC"/>
    <w:rsid w:val="00596AB2"/>
    <w:rsid w:val="00596ED7"/>
    <w:rsid w:val="00596EDC"/>
    <w:rsid w:val="00597128"/>
    <w:rsid w:val="005972A6"/>
    <w:rsid w:val="005972B5"/>
    <w:rsid w:val="00597359"/>
    <w:rsid w:val="005976F0"/>
    <w:rsid w:val="0059771F"/>
    <w:rsid w:val="005977A0"/>
    <w:rsid w:val="00597F53"/>
    <w:rsid w:val="005A0990"/>
    <w:rsid w:val="005A0C5A"/>
    <w:rsid w:val="005A1043"/>
    <w:rsid w:val="005A1437"/>
    <w:rsid w:val="005A1778"/>
    <w:rsid w:val="005A1D97"/>
    <w:rsid w:val="005A1EF9"/>
    <w:rsid w:val="005A2108"/>
    <w:rsid w:val="005A22E6"/>
    <w:rsid w:val="005A2674"/>
    <w:rsid w:val="005A2943"/>
    <w:rsid w:val="005A297B"/>
    <w:rsid w:val="005A2C97"/>
    <w:rsid w:val="005A30C7"/>
    <w:rsid w:val="005A325E"/>
    <w:rsid w:val="005A32EB"/>
    <w:rsid w:val="005A32F8"/>
    <w:rsid w:val="005A356F"/>
    <w:rsid w:val="005A36D5"/>
    <w:rsid w:val="005A37CC"/>
    <w:rsid w:val="005A3B86"/>
    <w:rsid w:val="005A3C42"/>
    <w:rsid w:val="005A3D65"/>
    <w:rsid w:val="005A3F43"/>
    <w:rsid w:val="005A40FE"/>
    <w:rsid w:val="005A468A"/>
    <w:rsid w:val="005A4781"/>
    <w:rsid w:val="005A495A"/>
    <w:rsid w:val="005A4B77"/>
    <w:rsid w:val="005A4C23"/>
    <w:rsid w:val="005A4D4A"/>
    <w:rsid w:val="005A5053"/>
    <w:rsid w:val="005A5079"/>
    <w:rsid w:val="005A508F"/>
    <w:rsid w:val="005A517D"/>
    <w:rsid w:val="005A56E9"/>
    <w:rsid w:val="005A5810"/>
    <w:rsid w:val="005A58B4"/>
    <w:rsid w:val="005A5B3B"/>
    <w:rsid w:val="005A5C15"/>
    <w:rsid w:val="005A5C95"/>
    <w:rsid w:val="005A5C9A"/>
    <w:rsid w:val="005A5E51"/>
    <w:rsid w:val="005A5E5D"/>
    <w:rsid w:val="005A685C"/>
    <w:rsid w:val="005A69DD"/>
    <w:rsid w:val="005A6F2A"/>
    <w:rsid w:val="005A735D"/>
    <w:rsid w:val="005A7402"/>
    <w:rsid w:val="005A745B"/>
    <w:rsid w:val="005A7474"/>
    <w:rsid w:val="005A74EB"/>
    <w:rsid w:val="005A7884"/>
    <w:rsid w:val="005A7AF9"/>
    <w:rsid w:val="005A7C2D"/>
    <w:rsid w:val="005B012A"/>
    <w:rsid w:val="005B02F7"/>
    <w:rsid w:val="005B0391"/>
    <w:rsid w:val="005B0514"/>
    <w:rsid w:val="005B0669"/>
    <w:rsid w:val="005B0924"/>
    <w:rsid w:val="005B092F"/>
    <w:rsid w:val="005B09E2"/>
    <w:rsid w:val="005B0A35"/>
    <w:rsid w:val="005B0AC1"/>
    <w:rsid w:val="005B0F57"/>
    <w:rsid w:val="005B0F95"/>
    <w:rsid w:val="005B125A"/>
    <w:rsid w:val="005B14A1"/>
    <w:rsid w:val="005B1502"/>
    <w:rsid w:val="005B1578"/>
    <w:rsid w:val="005B16DD"/>
    <w:rsid w:val="005B17A9"/>
    <w:rsid w:val="005B17C7"/>
    <w:rsid w:val="005B1971"/>
    <w:rsid w:val="005B1CB7"/>
    <w:rsid w:val="005B2004"/>
    <w:rsid w:val="005B216D"/>
    <w:rsid w:val="005B2313"/>
    <w:rsid w:val="005B27E6"/>
    <w:rsid w:val="005B2808"/>
    <w:rsid w:val="005B294D"/>
    <w:rsid w:val="005B2C21"/>
    <w:rsid w:val="005B33F5"/>
    <w:rsid w:val="005B353C"/>
    <w:rsid w:val="005B3561"/>
    <w:rsid w:val="005B359C"/>
    <w:rsid w:val="005B35AB"/>
    <w:rsid w:val="005B3679"/>
    <w:rsid w:val="005B3852"/>
    <w:rsid w:val="005B3CC1"/>
    <w:rsid w:val="005B3D3E"/>
    <w:rsid w:val="005B3E7A"/>
    <w:rsid w:val="005B40EA"/>
    <w:rsid w:val="005B4286"/>
    <w:rsid w:val="005B4487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9A9"/>
    <w:rsid w:val="005B5C08"/>
    <w:rsid w:val="005B5C87"/>
    <w:rsid w:val="005B5CDA"/>
    <w:rsid w:val="005B5E00"/>
    <w:rsid w:val="005B5EDD"/>
    <w:rsid w:val="005B60DC"/>
    <w:rsid w:val="005B61FD"/>
    <w:rsid w:val="005B6585"/>
    <w:rsid w:val="005B66AD"/>
    <w:rsid w:val="005B677E"/>
    <w:rsid w:val="005B6812"/>
    <w:rsid w:val="005B692E"/>
    <w:rsid w:val="005B6B41"/>
    <w:rsid w:val="005B6C89"/>
    <w:rsid w:val="005B6EF5"/>
    <w:rsid w:val="005B6F5D"/>
    <w:rsid w:val="005B73D2"/>
    <w:rsid w:val="005B762D"/>
    <w:rsid w:val="005B7661"/>
    <w:rsid w:val="005B7810"/>
    <w:rsid w:val="005B7A07"/>
    <w:rsid w:val="005B7CBC"/>
    <w:rsid w:val="005C0107"/>
    <w:rsid w:val="005C0703"/>
    <w:rsid w:val="005C0843"/>
    <w:rsid w:val="005C0882"/>
    <w:rsid w:val="005C09DD"/>
    <w:rsid w:val="005C0AA0"/>
    <w:rsid w:val="005C0D41"/>
    <w:rsid w:val="005C0E8F"/>
    <w:rsid w:val="005C12AF"/>
    <w:rsid w:val="005C1818"/>
    <w:rsid w:val="005C1997"/>
    <w:rsid w:val="005C1DE7"/>
    <w:rsid w:val="005C217A"/>
    <w:rsid w:val="005C21FC"/>
    <w:rsid w:val="005C2298"/>
    <w:rsid w:val="005C22EB"/>
    <w:rsid w:val="005C238A"/>
    <w:rsid w:val="005C23A9"/>
    <w:rsid w:val="005C24A3"/>
    <w:rsid w:val="005C24B9"/>
    <w:rsid w:val="005C2894"/>
    <w:rsid w:val="005C28BF"/>
    <w:rsid w:val="005C2938"/>
    <w:rsid w:val="005C2AA0"/>
    <w:rsid w:val="005C2AAD"/>
    <w:rsid w:val="005C2C9E"/>
    <w:rsid w:val="005C323D"/>
    <w:rsid w:val="005C3298"/>
    <w:rsid w:val="005C3439"/>
    <w:rsid w:val="005C3551"/>
    <w:rsid w:val="005C35FE"/>
    <w:rsid w:val="005C37A1"/>
    <w:rsid w:val="005C37FC"/>
    <w:rsid w:val="005C38D5"/>
    <w:rsid w:val="005C3AFF"/>
    <w:rsid w:val="005C3D18"/>
    <w:rsid w:val="005C3F3E"/>
    <w:rsid w:val="005C4256"/>
    <w:rsid w:val="005C46C5"/>
    <w:rsid w:val="005C48B8"/>
    <w:rsid w:val="005C5030"/>
    <w:rsid w:val="005C55F6"/>
    <w:rsid w:val="005C5795"/>
    <w:rsid w:val="005C5850"/>
    <w:rsid w:val="005C5B7A"/>
    <w:rsid w:val="005C5D47"/>
    <w:rsid w:val="005C5DCD"/>
    <w:rsid w:val="005C5EF2"/>
    <w:rsid w:val="005C6055"/>
    <w:rsid w:val="005C60AC"/>
    <w:rsid w:val="005C6125"/>
    <w:rsid w:val="005C6211"/>
    <w:rsid w:val="005C64F3"/>
    <w:rsid w:val="005C65DC"/>
    <w:rsid w:val="005C6AAB"/>
    <w:rsid w:val="005C6B6E"/>
    <w:rsid w:val="005C6B86"/>
    <w:rsid w:val="005C6DD4"/>
    <w:rsid w:val="005C72DB"/>
    <w:rsid w:val="005C76C7"/>
    <w:rsid w:val="005C775F"/>
    <w:rsid w:val="005C77EF"/>
    <w:rsid w:val="005C7C92"/>
    <w:rsid w:val="005D0EF8"/>
    <w:rsid w:val="005D0F71"/>
    <w:rsid w:val="005D0FAD"/>
    <w:rsid w:val="005D1128"/>
    <w:rsid w:val="005D128C"/>
    <w:rsid w:val="005D1409"/>
    <w:rsid w:val="005D196C"/>
    <w:rsid w:val="005D1A55"/>
    <w:rsid w:val="005D1AC0"/>
    <w:rsid w:val="005D1C55"/>
    <w:rsid w:val="005D20F3"/>
    <w:rsid w:val="005D211E"/>
    <w:rsid w:val="005D2400"/>
    <w:rsid w:val="005D253D"/>
    <w:rsid w:val="005D2590"/>
    <w:rsid w:val="005D278E"/>
    <w:rsid w:val="005D2931"/>
    <w:rsid w:val="005D29D0"/>
    <w:rsid w:val="005D2AB9"/>
    <w:rsid w:val="005D2D3E"/>
    <w:rsid w:val="005D2E2B"/>
    <w:rsid w:val="005D2E54"/>
    <w:rsid w:val="005D345E"/>
    <w:rsid w:val="005D35BF"/>
    <w:rsid w:val="005D372C"/>
    <w:rsid w:val="005D38FC"/>
    <w:rsid w:val="005D4199"/>
    <w:rsid w:val="005D438D"/>
    <w:rsid w:val="005D4549"/>
    <w:rsid w:val="005D47F9"/>
    <w:rsid w:val="005D4981"/>
    <w:rsid w:val="005D4A69"/>
    <w:rsid w:val="005D4A87"/>
    <w:rsid w:val="005D4BDE"/>
    <w:rsid w:val="005D4ED9"/>
    <w:rsid w:val="005D526C"/>
    <w:rsid w:val="005D5300"/>
    <w:rsid w:val="005D5397"/>
    <w:rsid w:val="005D5785"/>
    <w:rsid w:val="005D5937"/>
    <w:rsid w:val="005D5FD6"/>
    <w:rsid w:val="005D606D"/>
    <w:rsid w:val="005D6552"/>
    <w:rsid w:val="005D67A5"/>
    <w:rsid w:val="005D6A03"/>
    <w:rsid w:val="005D6BBA"/>
    <w:rsid w:val="005D6DE2"/>
    <w:rsid w:val="005D745B"/>
    <w:rsid w:val="005D7520"/>
    <w:rsid w:val="005D76B6"/>
    <w:rsid w:val="005D76C2"/>
    <w:rsid w:val="005D7B87"/>
    <w:rsid w:val="005D7C25"/>
    <w:rsid w:val="005D7CAA"/>
    <w:rsid w:val="005D7DD1"/>
    <w:rsid w:val="005D7EE9"/>
    <w:rsid w:val="005E024F"/>
    <w:rsid w:val="005E02B2"/>
    <w:rsid w:val="005E0544"/>
    <w:rsid w:val="005E0720"/>
    <w:rsid w:val="005E07A3"/>
    <w:rsid w:val="005E10C0"/>
    <w:rsid w:val="005E122B"/>
    <w:rsid w:val="005E17BB"/>
    <w:rsid w:val="005E1B00"/>
    <w:rsid w:val="005E1DE1"/>
    <w:rsid w:val="005E216E"/>
    <w:rsid w:val="005E247B"/>
    <w:rsid w:val="005E2B1C"/>
    <w:rsid w:val="005E2BDF"/>
    <w:rsid w:val="005E34B1"/>
    <w:rsid w:val="005E3A82"/>
    <w:rsid w:val="005E3D79"/>
    <w:rsid w:val="005E3DDB"/>
    <w:rsid w:val="005E3E83"/>
    <w:rsid w:val="005E45D0"/>
    <w:rsid w:val="005E4BF0"/>
    <w:rsid w:val="005E4E3F"/>
    <w:rsid w:val="005E568D"/>
    <w:rsid w:val="005E5694"/>
    <w:rsid w:val="005E59E1"/>
    <w:rsid w:val="005E5A71"/>
    <w:rsid w:val="005E5B33"/>
    <w:rsid w:val="005E5DF7"/>
    <w:rsid w:val="005E6078"/>
    <w:rsid w:val="005E646F"/>
    <w:rsid w:val="005E64EF"/>
    <w:rsid w:val="005E652C"/>
    <w:rsid w:val="005E6675"/>
    <w:rsid w:val="005E685E"/>
    <w:rsid w:val="005E6877"/>
    <w:rsid w:val="005E6D79"/>
    <w:rsid w:val="005E6FD9"/>
    <w:rsid w:val="005E7260"/>
    <w:rsid w:val="005E7266"/>
    <w:rsid w:val="005E72FF"/>
    <w:rsid w:val="005E7466"/>
    <w:rsid w:val="005E75C6"/>
    <w:rsid w:val="005E7734"/>
    <w:rsid w:val="005E7839"/>
    <w:rsid w:val="005E7914"/>
    <w:rsid w:val="005E7A01"/>
    <w:rsid w:val="005E7B4F"/>
    <w:rsid w:val="005F00A9"/>
    <w:rsid w:val="005F07F6"/>
    <w:rsid w:val="005F07FA"/>
    <w:rsid w:val="005F0A02"/>
    <w:rsid w:val="005F0A15"/>
    <w:rsid w:val="005F0F8E"/>
    <w:rsid w:val="005F1348"/>
    <w:rsid w:val="005F14E1"/>
    <w:rsid w:val="005F1661"/>
    <w:rsid w:val="005F17FF"/>
    <w:rsid w:val="005F1885"/>
    <w:rsid w:val="005F190C"/>
    <w:rsid w:val="005F19A0"/>
    <w:rsid w:val="005F1A71"/>
    <w:rsid w:val="005F2244"/>
    <w:rsid w:val="005F22D6"/>
    <w:rsid w:val="005F26C1"/>
    <w:rsid w:val="005F278B"/>
    <w:rsid w:val="005F2A04"/>
    <w:rsid w:val="005F2A33"/>
    <w:rsid w:val="005F2EA5"/>
    <w:rsid w:val="005F3086"/>
    <w:rsid w:val="005F3150"/>
    <w:rsid w:val="005F38BA"/>
    <w:rsid w:val="005F38E6"/>
    <w:rsid w:val="005F39FF"/>
    <w:rsid w:val="005F3E86"/>
    <w:rsid w:val="005F3EDF"/>
    <w:rsid w:val="005F4495"/>
    <w:rsid w:val="005F45AB"/>
    <w:rsid w:val="005F46B8"/>
    <w:rsid w:val="005F47A8"/>
    <w:rsid w:val="005F4B12"/>
    <w:rsid w:val="005F4D0A"/>
    <w:rsid w:val="005F4D78"/>
    <w:rsid w:val="005F4E33"/>
    <w:rsid w:val="005F53C4"/>
    <w:rsid w:val="005F5DDB"/>
    <w:rsid w:val="005F611A"/>
    <w:rsid w:val="005F6137"/>
    <w:rsid w:val="005F61CD"/>
    <w:rsid w:val="005F62F7"/>
    <w:rsid w:val="005F638E"/>
    <w:rsid w:val="005F6488"/>
    <w:rsid w:val="005F65E8"/>
    <w:rsid w:val="005F6721"/>
    <w:rsid w:val="005F6861"/>
    <w:rsid w:val="005F6B83"/>
    <w:rsid w:val="005F7038"/>
    <w:rsid w:val="005F7044"/>
    <w:rsid w:val="005F70F2"/>
    <w:rsid w:val="005F773F"/>
    <w:rsid w:val="005F779A"/>
    <w:rsid w:val="005F7D2A"/>
    <w:rsid w:val="005F7D68"/>
    <w:rsid w:val="005F7D9C"/>
    <w:rsid w:val="005F7E5B"/>
    <w:rsid w:val="006002E5"/>
    <w:rsid w:val="00600698"/>
    <w:rsid w:val="00600F04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7A4"/>
    <w:rsid w:val="006027FA"/>
    <w:rsid w:val="00602C35"/>
    <w:rsid w:val="00602DEB"/>
    <w:rsid w:val="00602F79"/>
    <w:rsid w:val="00603102"/>
    <w:rsid w:val="00603352"/>
    <w:rsid w:val="0060338E"/>
    <w:rsid w:val="006035AE"/>
    <w:rsid w:val="00603963"/>
    <w:rsid w:val="00603A20"/>
    <w:rsid w:val="00603A65"/>
    <w:rsid w:val="00603E38"/>
    <w:rsid w:val="00603E7E"/>
    <w:rsid w:val="006040AC"/>
    <w:rsid w:val="00604294"/>
    <w:rsid w:val="006045DC"/>
    <w:rsid w:val="0060474F"/>
    <w:rsid w:val="00604FE8"/>
    <w:rsid w:val="006054BE"/>
    <w:rsid w:val="00605511"/>
    <w:rsid w:val="006055A7"/>
    <w:rsid w:val="0060567D"/>
    <w:rsid w:val="006057E5"/>
    <w:rsid w:val="00605831"/>
    <w:rsid w:val="00605A61"/>
    <w:rsid w:val="00605DA3"/>
    <w:rsid w:val="00606053"/>
    <w:rsid w:val="006060EE"/>
    <w:rsid w:val="00606337"/>
    <w:rsid w:val="0060635C"/>
    <w:rsid w:val="00606970"/>
    <w:rsid w:val="00606CF6"/>
    <w:rsid w:val="00606F68"/>
    <w:rsid w:val="006073C1"/>
    <w:rsid w:val="00607535"/>
    <w:rsid w:val="006075EA"/>
    <w:rsid w:val="00607A41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0B"/>
    <w:rsid w:val="00611945"/>
    <w:rsid w:val="00611D09"/>
    <w:rsid w:val="00612287"/>
    <w:rsid w:val="0061229C"/>
    <w:rsid w:val="00612512"/>
    <w:rsid w:val="00612561"/>
    <w:rsid w:val="006128F8"/>
    <w:rsid w:val="00612938"/>
    <w:rsid w:val="00612ADB"/>
    <w:rsid w:val="006132C4"/>
    <w:rsid w:val="006133C3"/>
    <w:rsid w:val="006135A4"/>
    <w:rsid w:val="00613820"/>
    <w:rsid w:val="00613CE5"/>
    <w:rsid w:val="006141B5"/>
    <w:rsid w:val="00614896"/>
    <w:rsid w:val="006149EF"/>
    <w:rsid w:val="00614B75"/>
    <w:rsid w:val="00615013"/>
    <w:rsid w:val="006151A2"/>
    <w:rsid w:val="00615541"/>
    <w:rsid w:val="00615583"/>
    <w:rsid w:val="006155DA"/>
    <w:rsid w:val="006156CC"/>
    <w:rsid w:val="00615D6B"/>
    <w:rsid w:val="00615F52"/>
    <w:rsid w:val="0061626C"/>
    <w:rsid w:val="0061632E"/>
    <w:rsid w:val="00616581"/>
    <w:rsid w:val="006166E7"/>
    <w:rsid w:val="006169B6"/>
    <w:rsid w:val="00616C70"/>
    <w:rsid w:val="00616DE1"/>
    <w:rsid w:val="006171AF"/>
    <w:rsid w:val="006174E8"/>
    <w:rsid w:val="006177CD"/>
    <w:rsid w:val="0061786B"/>
    <w:rsid w:val="006179C5"/>
    <w:rsid w:val="00620341"/>
    <w:rsid w:val="006207A6"/>
    <w:rsid w:val="00620898"/>
    <w:rsid w:val="00620955"/>
    <w:rsid w:val="006209E0"/>
    <w:rsid w:val="00620FD2"/>
    <w:rsid w:val="006210E5"/>
    <w:rsid w:val="006210EE"/>
    <w:rsid w:val="006210F5"/>
    <w:rsid w:val="0062147F"/>
    <w:rsid w:val="00621533"/>
    <w:rsid w:val="00621B19"/>
    <w:rsid w:val="00621EA0"/>
    <w:rsid w:val="006226A1"/>
    <w:rsid w:val="00622739"/>
    <w:rsid w:val="00622874"/>
    <w:rsid w:val="00622A08"/>
    <w:rsid w:val="00622BB5"/>
    <w:rsid w:val="00623781"/>
    <w:rsid w:val="006238E5"/>
    <w:rsid w:val="00623E38"/>
    <w:rsid w:val="00623E8F"/>
    <w:rsid w:val="00623F2D"/>
    <w:rsid w:val="00623F9C"/>
    <w:rsid w:val="0062478A"/>
    <w:rsid w:val="00624A5E"/>
    <w:rsid w:val="006250B8"/>
    <w:rsid w:val="006253CB"/>
    <w:rsid w:val="0062544A"/>
    <w:rsid w:val="006256F0"/>
    <w:rsid w:val="0062575F"/>
    <w:rsid w:val="00625A0F"/>
    <w:rsid w:val="00625CC5"/>
    <w:rsid w:val="006260C7"/>
    <w:rsid w:val="00626372"/>
    <w:rsid w:val="00626527"/>
    <w:rsid w:val="006266E9"/>
    <w:rsid w:val="00626CB6"/>
    <w:rsid w:val="00626FBA"/>
    <w:rsid w:val="00626FDA"/>
    <w:rsid w:val="0062705B"/>
    <w:rsid w:val="0062761F"/>
    <w:rsid w:val="00627930"/>
    <w:rsid w:val="00627C7B"/>
    <w:rsid w:val="00627E26"/>
    <w:rsid w:val="00630655"/>
    <w:rsid w:val="00630795"/>
    <w:rsid w:val="00630CCC"/>
    <w:rsid w:val="00630F0B"/>
    <w:rsid w:val="00631000"/>
    <w:rsid w:val="0063134C"/>
    <w:rsid w:val="00631A54"/>
    <w:rsid w:val="00631A8E"/>
    <w:rsid w:val="00631B03"/>
    <w:rsid w:val="00631FB3"/>
    <w:rsid w:val="006323A3"/>
    <w:rsid w:val="006323E4"/>
    <w:rsid w:val="006325DD"/>
    <w:rsid w:val="00632956"/>
    <w:rsid w:val="00632AC6"/>
    <w:rsid w:val="00632B03"/>
    <w:rsid w:val="00633575"/>
    <w:rsid w:val="00633BCB"/>
    <w:rsid w:val="00633D78"/>
    <w:rsid w:val="00633DDC"/>
    <w:rsid w:val="00633F7F"/>
    <w:rsid w:val="00634010"/>
    <w:rsid w:val="006347C0"/>
    <w:rsid w:val="006347E7"/>
    <w:rsid w:val="00634C10"/>
    <w:rsid w:val="00634C65"/>
    <w:rsid w:val="00634D47"/>
    <w:rsid w:val="00634F15"/>
    <w:rsid w:val="0063501E"/>
    <w:rsid w:val="00635336"/>
    <w:rsid w:val="006356C3"/>
    <w:rsid w:val="00635806"/>
    <w:rsid w:val="006358F5"/>
    <w:rsid w:val="00635A0F"/>
    <w:rsid w:val="00635BD3"/>
    <w:rsid w:val="00636056"/>
    <w:rsid w:val="006361F4"/>
    <w:rsid w:val="006361FB"/>
    <w:rsid w:val="0063642E"/>
    <w:rsid w:val="0063658E"/>
    <w:rsid w:val="006366C3"/>
    <w:rsid w:val="00636BA7"/>
    <w:rsid w:val="00636DD8"/>
    <w:rsid w:val="0063767F"/>
    <w:rsid w:val="006376AD"/>
    <w:rsid w:val="00637766"/>
    <w:rsid w:val="00637783"/>
    <w:rsid w:val="006378D3"/>
    <w:rsid w:val="00637B5C"/>
    <w:rsid w:val="00637D2D"/>
    <w:rsid w:val="00640D13"/>
    <w:rsid w:val="00641188"/>
    <w:rsid w:val="00641562"/>
    <w:rsid w:val="0064163C"/>
    <w:rsid w:val="00641B33"/>
    <w:rsid w:val="00641B6C"/>
    <w:rsid w:val="00641C9C"/>
    <w:rsid w:val="0064210E"/>
    <w:rsid w:val="00642367"/>
    <w:rsid w:val="0064251F"/>
    <w:rsid w:val="006426F2"/>
    <w:rsid w:val="00642AF3"/>
    <w:rsid w:val="00642B70"/>
    <w:rsid w:val="00642BEB"/>
    <w:rsid w:val="00642E10"/>
    <w:rsid w:val="00642F8E"/>
    <w:rsid w:val="00642FF1"/>
    <w:rsid w:val="00643116"/>
    <w:rsid w:val="00643728"/>
    <w:rsid w:val="00643A3D"/>
    <w:rsid w:val="00643A98"/>
    <w:rsid w:val="00643BCB"/>
    <w:rsid w:val="00643CE8"/>
    <w:rsid w:val="00643D35"/>
    <w:rsid w:val="00643F0D"/>
    <w:rsid w:val="006440B2"/>
    <w:rsid w:val="0064451F"/>
    <w:rsid w:val="00644753"/>
    <w:rsid w:val="00644828"/>
    <w:rsid w:val="00644AFB"/>
    <w:rsid w:val="00644E3A"/>
    <w:rsid w:val="00644E7D"/>
    <w:rsid w:val="00645069"/>
    <w:rsid w:val="006451EE"/>
    <w:rsid w:val="00645909"/>
    <w:rsid w:val="00645AAF"/>
    <w:rsid w:val="00646419"/>
    <w:rsid w:val="006466B7"/>
    <w:rsid w:val="00646933"/>
    <w:rsid w:val="006469D5"/>
    <w:rsid w:val="00646CDF"/>
    <w:rsid w:val="00646DA4"/>
    <w:rsid w:val="00647093"/>
    <w:rsid w:val="0064740E"/>
    <w:rsid w:val="006504F0"/>
    <w:rsid w:val="00650855"/>
    <w:rsid w:val="006509AF"/>
    <w:rsid w:val="00651139"/>
    <w:rsid w:val="00651289"/>
    <w:rsid w:val="00651313"/>
    <w:rsid w:val="006513C5"/>
    <w:rsid w:val="006519E5"/>
    <w:rsid w:val="00651E4F"/>
    <w:rsid w:val="0065205B"/>
    <w:rsid w:val="0065220C"/>
    <w:rsid w:val="00652561"/>
    <w:rsid w:val="0065284D"/>
    <w:rsid w:val="0065296E"/>
    <w:rsid w:val="006529A5"/>
    <w:rsid w:val="00652DA6"/>
    <w:rsid w:val="00652E24"/>
    <w:rsid w:val="00652EDF"/>
    <w:rsid w:val="0065301E"/>
    <w:rsid w:val="00653284"/>
    <w:rsid w:val="00653395"/>
    <w:rsid w:val="006534A3"/>
    <w:rsid w:val="0065382F"/>
    <w:rsid w:val="00653E2E"/>
    <w:rsid w:val="0065439F"/>
    <w:rsid w:val="0065444E"/>
    <w:rsid w:val="00654A8B"/>
    <w:rsid w:val="00654B78"/>
    <w:rsid w:val="00654BAD"/>
    <w:rsid w:val="006550F8"/>
    <w:rsid w:val="006552C5"/>
    <w:rsid w:val="00655428"/>
    <w:rsid w:val="006554D1"/>
    <w:rsid w:val="00655503"/>
    <w:rsid w:val="006557A3"/>
    <w:rsid w:val="00655D0A"/>
    <w:rsid w:val="00656322"/>
    <w:rsid w:val="006564E9"/>
    <w:rsid w:val="00656545"/>
    <w:rsid w:val="00656549"/>
    <w:rsid w:val="0065663B"/>
    <w:rsid w:val="00656B79"/>
    <w:rsid w:val="00656D65"/>
    <w:rsid w:val="00656FC7"/>
    <w:rsid w:val="0065728B"/>
    <w:rsid w:val="006579FB"/>
    <w:rsid w:val="00657F55"/>
    <w:rsid w:val="0066007E"/>
    <w:rsid w:val="00660198"/>
    <w:rsid w:val="0066022F"/>
    <w:rsid w:val="006605CB"/>
    <w:rsid w:val="00660747"/>
    <w:rsid w:val="00660DC7"/>
    <w:rsid w:val="00660DF0"/>
    <w:rsid w:val="00661205"/>
    <w:rsid w:val="0066129B"/>
    <w:rsid w:val="00661421"/>
    <w:rsid w:val="00661542"/>
    <w:rsid w:val="006619C5"/>
    <w:rsid w:val="00661B07"/>
    <w:rsid w:val="00661CFD"/>
    <w:rsid w:val="00662070"/>
    <w:rsid w:val="0066229C"/>
    <w:rsid w:val="00662359"/>
    <w:rsid w:val="006626AF"/>
    <w:rsid w:val="006628A7"/>
    <w:rsid w:val="00662926"/>
    <w:rsid w:val="00662B04"/>
    <w:rsid w:val="00662BB5"/>
    <w:rsid w:val="00662FD3"/>
    <w:rsid w:val="0066317C"/>
    <w:rsid w:val="00663569"/>
    <w:rsid w:val="0066372A"/>
    <w:rsid w:val="0066377B"/>
    <w:rsid w:val="006639A7"/>
    <w:rsid w:val="00663DB7"/>
    <w:rsid w:val="00663FB5"/>
    <w:rsid w:val="006641C5"/>
    <w:rsid w:val="00664264"/>
    <w:rsid w:val="00664481"/>
    <w:rsid w:val="0066463E"/>
    <w:rsid w:val="006646F6"/>
    <w:rsid w:val="006648ED"/>
    <w:rsid w:val="00664D51"/>
    <w:rsid w:val="0066500E"/>
    <w:rsid w:val="006659C7"/>
    <w:rsid w:val="0066608E"/>
    <w:rsid w:val="00666276"/>
    <w:rsid w:val="00666495"/>
    <w:rsid w:val="0066672D"/>
    <w:rsid w:val="006667AC"/>
    <w:rsid w:val="006669E5"/>
    <w:rsid w:val="00666A03"/>
    <w:rsid w:val="00666C58"/>
    <w:rsid w:val="00666E59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29F"/>
    <w:rsid w:val="0067030A"/>
    <w:rsid w:val="00670530"/>
    <w:rsid w:val="00670775"/>
    <w:rsid w:val="00670818"/>
    <w:rsid w:val="00670838"/>
    <w:rsid w:val="00670B76"/>
    <w:rsid w:val="00670FD4"/>
    <w:rsid w:val="0067166A"/>
    <w:rsid w:val="006719FD"/>
    <w:rsid w:val="00671CC2"/>
    <w:rsid w:val="00671D9D"/>
    <w:rsid w:val="00672289"/>
    <w:rsid w:val="00672320"/>
    <w:rsid w:val="006723DA"/>
    <w:rsid w:val="006723E0"/>
    <w:rsid w:val="00672897"/>
    <w:rsid w:val="00672BA8"/>
    <w:rsid w:val="00672EB3"/>
    <w:rsid w:val="006730E9"/>
    <w:rsid w:val="006737C8"/>
    <w:rsid w:val="00673A83"/>
    <w:rsid w:val="00673B05"/>
    <w:rsid w:val="00673B17"/>
    <w:rsid w:val="00673B5D"/>
    <w:rsid w:val="00673E28"/>
    <w:rsid w:val="00674098"/>
    <w:rsid w:val="006742B3"/>
    <w:rsid w:val="00674334"/>
    <w:rsid w:val="00674633"/>
    <w:rsid w:val="00674962"/>
    <w:rsid w:val="00674BDA"/>
    <w:rsid w:val="00674C4F"/>
    <w:rsid w:val="00674C8B"/>
    <w:rsid w:val="00674CFB"/>
    <w:rsid w:val="00674E6D"/>
    <w:rsid w:val="00675193"/>
    <w:rsid w:val="0067536C"/>
    <w:rsid w:val="0067542F"/>
    <w:rsid w:val="006755BA"/>
    <w:rsid w:val="0067564D"/>
    <w:rsid w:val="00675C8F"/>
    <w:rsid w:val="00675DD0"/>
    <w:rsid w:val="0067606B"/>
    <w:rsid w:val="006765BC"/>
    <w:rsid w:val="0067660B"/>
    <w:rsid w:val="0067669C"/>
    <w:rsid w:val="006766F8"/>
    <w:rsid w:val="0067672C"/>
    <w:rsid w:val="00676EE9"/>
    <w:rsid w:val="00677114"/>
    <w:rsid w:val="0067748C"/>
    <w:rsid w:val="0067769D"/>
    <w:rsid w:val="006776B0"/>
    <w:rsid w:val="00677861"/>
    <w:rsid w:val="00677918"/>
    <w:rsid w:val="00677A94"/>
    <w:rsid w:val="00677C9B"/>
    <w:rsid w:val="00677F93"/>
    <w:rsid w:val="006800E2"/>
    <w:rsid w:val="00680271"/>
    <w:rsid w:val="0068049D"/>
    <w:rsid w:val="00680623"/>
    <w:rsid w:val="00680712"/>
    <w:rsid w:val="006807C8"/>
    <w:rsid w:val="00680F06"/>
    <w:rsid w:val="00680F6D"/>
    <w:rsid w:val="00680FEE"/>
    <w:rsid w:val="006810B5"/>
    <w:rsid w:val="0068119B"/>
    <w:rsid w:val="006811A7"/>
    <w:rsid w:val="00681C3A"/>
    <w:rsid w:val="00682533"/>
    <w:rsid w:val="00682A48"/>
    <w:rsid w:val="00682B0F"/>
    <w:rsid w:val="006830D7"/>
    <w:rsid w:val="0068342F"/>
    <w:rsid w:val="006835D2"/>
    <w:rsid w:val="006835FC"/>
    <w:rsid w:val="00683681"/>
    <w:rsid w:val="006836CC"/>
    <w:rsid w:val="00683869"/>
    <w:rsid w:val="006839A7"/>
    <w:rsid w:val="006839AC"/>
    <w:rsid w:val="00683EDC"/>
    <w:rsid w:val="00683FEA"/>
    <w:rsid w:val="006841EC"/>
    <w:rsid w:val="0068426B"/>
    <w:rsid w:val="00684291"/>
    <w:rsid w:val="00684642"/>
    <w:rsid w:val="0068499C"/>
    <w:rsid w:val="00684C5C"/>
    <w:rsid w:val="00684E99"/>
    <w:rsid w:val="00684EA8"/>
    <w:rsid w:val="0068521D"/>
    <w:rsid w:val="00685401"/>
    <w:rsid w:val="00685444"/>
    <w:rsid w:val="006854E5"/>
    <w:rsid w:val="006854EC"/>
    <w:rsid w:val="00685861"/>
    <w:rsid w:val="006859FC"/>
    <w:rsid w:val="00685AAD"/>
    <w:rsid w:val="00685AF1"/>
    <w:rsid w:val="00685B00"/>
    <w:rsid w:val="00685B07"/>
    <w:rsid w:val="00685B8F"/>
    <w:rsid w:val="00686159"/>
    <w:rsid w:val="006864A1"/>
    <w:rsid w:val="00686529"/>
    <w:rsid w:val="00686F52"/>
    <w:rsid w:val="00687074"/>
    <w:rsid w:val="006870A1"/>
    <w:rsid w:val="00687576"/>
    <w:rsid w:val="00687971"/>
    <w:rsid w:val="00687AB4"/>
    <w:rsid w:val="00687C3E"/>
    <w:rsid w:val="00687E1C"/>
    <w:rsid w:val="00687E5F"/>
    <w:rsid w:val="00687EBF"/>
    <w:rsid w:val="00690435"/>
    <w:rsid w:val="006904E3"/>
    <w:rsid w:val="006905A4"/>
    <w:rsid w:val="006905C5"/>
    <w:rsid w:val="00690745"/>
    <w:rsid w:val="00690AA4"/>
    <w:rsid w:val="00690D01"/>
    <w:rsid w:val="00690DB1"/>
    <w:rsid w:val="00690DEA"/>
    <w:rsid w:val="0069130B"/>
    <w:rsid w:val="00691335"/>
    <w:rsid w:val="006914C5"/>
    <w:rsid w:val="0069155C"/>
    <w:rsid w:val="00691757"/>
    <w:rsid w:val="00691C50"/>
    <w:rsid w:val="00691CD5"/>
    <w:rsid w:val="006921D8"/>
    <w:rsid w:val="00692412"/>
    <w:rsid w:val="006924F5"/>
    <w:rsid w:val="00692754"/>
    <w:rsid w:val="006927A2"/>
    <w:rsid w:val="006928DC"/>
    <w:rsid w:val="00692D3B"/>
    <w:rsid w:val="00693147"/>
    <w:rsid w:val="0069345C"/>
    <w:rsid w:val="0069378A"/>
    <w:rsid w:val="00693A19"/>
    <w:rsid w:val="00693C6F"/>
    <w:rsid w:val="00693D03"/>
    <w:rsid w:val="006941D4"/>
    <w:rsid w:val="0069421A"/>
    <w:rsid w:val="0069482C"/>
    <w:rsid w:val="006948E8"/>
    <w:rsid w:val="00694A87"/>
    <w:rsid w:val="00694B55"/>
    <w:rsid w:val="00694B77"/>
    <w:rsid w:val="00694C6A"/>
    <w:rsid w:val="00694CC3"/>
    <w:rsid w:val="00694E8F"/>
    <w:rsid w:val="006951A9"/>
    <w:rsid w:val="00695369"/>
    <w:rsid w:val="006954DA"/>
    <w:rsid w:val="006955F6"/>
    <w:rsid w:val="0069563B"/>
    <w:rsid w:val="0069566C"/>
    <w:rsid w:val="00695900"/>
    <w:rsid w:val="0069592A"/>
    <w:rsid w:val="00695F93"/>
    <w:rsid w:val="00696615"/>
    <w:rsid w:val="00696645"/>
    <w:rsid w:val="00696995"/>
    <w:rsid w:val="00696A00"/>
    <w:rsid w:val="00696A32"/>
    <w:rsid w:val="0069701E"/>
    <w:rsid w:val="0069739C"/>
    <w:rsid w:val="00697402"/>
    <w:rsid w:val="00697458"/>
    <w:rsid w:val="00697AD8"/>
    <w:rsid w:val="00697BA3"/>
    <w:rsid w:val="00697C22"/>
    <w:rsid w:val="00697CD9"/>
    <w:rsid w:val="006A0094"/>
    <w:rsid w:val="006A0271"/>
    <w:rsid w:val="006A0451"/>
    <w:rsid w:val="006A07EA"/>
    <w:rsid w:val="006A0B9B"/>
    <w:rsid w:val="006A1047"/>
    <w:rsid w:val="006A1116"/>
    <w:rsid w:val="006A117A"/>
    <w:rsid w:val="006A12D1"/>
    <w:rsid w:val="006A1306"/>
    <w:rsid w:val="006A14CC"/>
    <w:rsid w:val="006A150D"/>
    <w:rsid w:val="006A1631"/>
    <w:rsi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B40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364"/>
    <w:rsid w:val="006A44A9"/>
    <w:rsid w:val="006A4519"/>
    <w:rsid w:val="006A4703"/>
    <w:rsid w:val="006A478B"/>
    <w:rsid w:val="006A48F3"/>
    <w:rsid w:val="006A48F9"/>
    <w:rsid w:val="006A4967"/>
    <w:rsid w:val="006A4A17"/>
    <w:rsid w:val="006A4A77"/>
    <w:rsid w:val="006A4CD5"/>
    <w:rsid w:val="006A4F4B"/>
    <w:rsid w:val="006A505D"/>
    <w:rsid w:val="006A51C3"/>
    <w:rsid w:val="006A51CE"/>
    <w:rsid w:val="006A525F"/>
    <w:rsid w:val="006A53F4"/>
    <w:rsid w:val="006A545F"/>
    <w:rsid w:val="006A548D"/>
    <w:rsid w:val="006A56EC"/>
    <w:rsid w:val="006A58E6"/>
    <w:rsid w:val="006A593C"/>
    <w:rsid w:val="006A5B86"/>
    <w:rsid w:val="006A5D79"/>
    <w:rsid w:val="006A5DD2"/>
    <w:rsid w:val="006A5EE1"/>
    <w:rsid w:val="006A5EE5"/>
    <w:rsid w:val="006A614E"/>
    <w:rsid w:val="006A6384"/>
    <w:rsid w:val="006A643D"/>
    <w:rsid w:val="006A6460"/>
    <w:rsid w:val="006A65E1"/>
    <w:rsid w:val="006A65EF"/>
    <w:rsid w:val="006A6D47"/>
    <w:rsid w:val="006A6D48"/>
    <w:rsid w:val="006A6E1A"/>
    <w:rsid w:val="006A708F"/>
    <w:rsid w:val="006A7843"/>
    <w:rsid w:val="006A78D5"/>
    <w:rsid w:val="006B0287"/>
    <w:rsid w:val="006B06B0"/>
    <w:rsid w:val="006B0832"/>
    <w:rsid w:val="006B0DB0"/>
    <w:rsid w:val="006B1013"/>
    <w:rsid w:val="006B105C"/>
    <w:rsid w:val="006B1244"/>
    <w:rsid w:val="006B1417"/>
    <w:rsid w:val="006B18D7"/>
    <w:rsid w:val="006B1916"/>
    <w:rsid w:val="006B1C94"/>
    <w:rsid w:val="006B1D55"/>
    <w:rsid w:val="006B1F4E"/>
    <w:rsid w:val="006B2356"/>
    <w:rsid w:val="006B24FC"/>
    <w:rsid w:val="006B25B1"/>
    <w:rsid w:val="006B2685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2D2"/>
    <w:rsid w:val="006B35E3"/>
    <w:rsid w:val="006B3754"/>
    <w:rsid w:val="006B39D3"/>
    <w:rsid w:val="006B3B4D"/>
    <w:rsid w:val="006B3D42"/>
    <w:rsid w:val="006B3D72"/>
    <w:rsid w:val="006B3E7C"/>
    <w:rsid w:val="006B40DC"/>
    <w:rsid w:val="006B4130"/>
    <w:rsid w:val="006B429E"/>
    <w:rsid w:val="006B42E9"/>
    <w:rsid w:val="006B43DE"/>
    <w:rsid w:val="006B46CA"/>
    <w:rsid w:val="006B48B8"/>
    <w:rsid w:val="006B4A32"/>
    <w:rsid w:val="006B50B4"/>
    <w:rsid w:val="006B522A"/>
    <w:rsid w:val="006B52D2"/>
    <w:rsid w:val="006B57EF"/>
    <w:rsid w:val="006B5D4C"/>
    <w:rsid w:val="006B62BA"/>
    <w:rsid w:val="006B6396"/>
    <w:rsid w:val="006B640E"/>
    <w:rsid w:val="006B68BA"/>
    <w:rsid w:val="006B68F4"/>
    <w:rsid w:val="006B6ACF"/>
    <w:rsid w:val="006B6C53"/>
    <w:rsid w:val="006B6F0C"/>
    <w:rsid w:val="006B7149"/>
    <w:rsid w:val="006B746B"/>
    <w:rsid w:val="006B7632"/>
    <w:rsid w:val="006B77F2"/>
    <w:rsid w:val="006B7A6C"/>
    <w:rsid w:val="006C000D"/>
    <w:rsid w:val="006C0113"/>
    <w:rsid w:val="006C01F9"/>
    <w:rsid w:val="006C0261"/>
    <w:rsid w:val="006C0369"/>
    <w:rsid w:val="006C0703"/>
    <w:rsid w:val="006C0B2E"/>
    <w:rsid w:val="006C0B66"/>
    <w:rsid w:val="006C0EDD"/>
    <w:rsid w:val="006C136C"/>
    <w:rsid w:val="006C1625"/>
    <w:rsid w:val="006C17EE"/>
    <w:rsid w:val="006C1840"/>
    <w:rsid w:val="006C18BA"/>
    <w:rsid w:val="006C19BE"/>
    <w:rsid w:val="006C1A88"/>
    <w:rsid w:val="006C1C84"/>
    <w:rsid w:val="006C1EA8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C42"/>
    <w:rsid w:val="006C3F6A"/>
    <w:rsid w:val="006C3F9D"/>
    <w:rsid w:val="006C41D3"/>
    <w:rsid w:val="006C45BB"/>
    <w:rsid w:val="006C46B4"/>
    <w:rsid w:val="006C4F56"/>
    <w:rsid w:val="006C53C1"/>
    <w:rsid w:val="006C53D8"/>
    <w:rsid w:val="006C5D52"/>
    <w:rsid w:val="006C68AC"/>
    <w:rsid w:val="006C6BB4"/>
    <w:rsid w:val="006C7009"/>
    <w:rsid w:val="006C726A"/>
    <w:rsid w:val="006C7D57"/>
    <w:rsid w:val="006D03D2"/>
    <w:rsid w:val="006D0836"/>
    <w:rsid w:val="006D0C4B"/>
    <w:rsid w:val="006D0D44"/>
    <w:rsid w:val="006D142E"/>
    <w:rsid w:val="006D1512"/>
    <w:rsid w:val="006D16C4"/>
    <w:rsid w:val="006D1761"/>
    <w:rsid w:val="006D17AE"/>
    <w:rsid w:val="006D1865"/>
    <w:rsid w:val="006D1D17"/>
    <w:rsid w:val="006D21AA"/>
    <w:rsid w:val="006D255D"/>
    <w:rsid w:val="006D25B9"/>
    <w:rsid w:val="006D25EE"/>
    <w:rsid w:val="006D28A1"/>
    <w:rsid w:val="006D2A87"/>
    <w:rsid w:val="006D2BEB"/>
    <w:rsid w:val="006D2F1D"/>
    <w:rsid w:val="006D2FA8"/>
    <w:rsid w:val="006D302D"/>
    <w:rsid w:val="006D32CA"/>
    <w:rsid w:val="006D32E8"/>
    <w:rsid w:val="006D337D"/>
    <w:rsid w:val="006D33A7"/>
    <w:rsid w:val="006D3626"/>
    <w:rsid w:val="006D376F"/>
    <w:rsid w:val="006D379F"/>
    <w:rsid w:val="006D3A3B"/>
    <w:rsid w:val="006D3AA0"/>
    <w:rsid w:val="006D3B62"/>
    <w:rsid w:val="006D3D61"/>
    <w:rsid w:val="006D3E16"/>
    <w:rsid w:val="006D3EFC"/>
    <w:rsid w:val="006D43EF"/>
    <w:rsid w:val="006D4582"/>
    <w:rsid w:val="006D4923"/>
    <w:rsid w:val="006D49F1"/>
    <w:rsid w:val="006D4C39"/>
    <w:rsid w:val="006D4D90"/>
    <w:rsid w:val="006D508A"/>
    <w:rsid w:val="006D5403"/>
    <w:rsid w:val="006D55BD"/>
    <w:rsid w:val="006D55E7"/>
    <w:rsid w:val="006D5691"/>
    <w:rsid w:val="006D5822"/>
    <w:rsid w:val="006D5AC5"/>
    <w:rsid w:val="006D6015"/>
    <w:rsid w:val="006D62EC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BE8"/>
    <w:rsid w:val="006D7D8A"/>
    <w:rsid w:val="006D7D8D"/>
    <w:rsid w:val="006D7E58"/>
    <w:rsid w:val="006D7E97"/>
    <w:rsid w:val="006E01E8"/>
    <w:rsid w:val="006E063F"/>
    <w:rsid w:val="006E0758"/>
    <w:rsid w:val="006E0976"/>
    <w:rsid w:val="006E0A89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9A3"/>
    <w:rsid w:val="006E3A16"/>
    <w:rsid w:val="006E3AE1"/>
    <w:rsid w:val="006E3C77"/>
    <w:rsid w:val="006E3DE1"/>
    <w:rsid w:val="006E3DF2"/>
    <w:rsid w:val="006E3ED2"/>
    <w:rsid w:val="006E41EA"/>
    <w:rsid w:val="006E42B0"/>
    <w:rsid w:val="006E42E5"/>
    <w:rsid w:val="006E44AE"/>
    <w:rsid w:val="006E47ED"/>
    <w:rsid w:val="006E49BF"/>
    <w:rsid w:val="006E4A63"/>
    <w:rsid w:val="006E4AA6"/>
    <w:rsid w:val="006E4D3B"/>
    <w:rsid w:val="006E4D69"/>
    <w:rsid w:val="006E4E4B"/>
    <w:rsid w:val="006E5898"/>
    <w:rsid w:val="006E5961"/>
    <w:rsid w:val="006E5A7C"/>
    <w:rsid w:val="006E5B3B"/>
    <w:rsid w:val="006E5C1C"/>
    <w:rsid w:val="006E5C2A"/>
    <w:rsid w:val="006E5DBC"/>
    <w:rsid w:val="006E5F18"/>
    <w:rsid w:val="006E63C3"/>
    <w:rsid w:val="006E651D"/>
    <w:rsid w:val="006E66A2"/>
    <w:rsid w:val="006E67C2"/>
    <w:rsid w:val="006E6BE6"/>
    <w:rsid w:val="006E731E"/>
    <w:rsid w:val="006E74EA"/>
    <w:rsid w:val="006E7916"/>
    <w:rsid w:val="006E7928"/>
    <w:rsid w:val="006E7A0E"/>
    <w:rsid w:val="006E7BEE"/>
    <w:rsid w:val="006E7CB8"/>
    <w:rsid w:val="006F03F0"/>
    <w:rsid w:val="006F05E2"/>
    <w:rsid w:val="006F06FA"/>
    <w:rsid w:val="006F08E1"/>
    <w:rsid w:val="006F12FF"/>
    <w:rsid w:val="006F13C0"/>
    <w:rsid w:val="006F14C8"/>
    <w:rsid w:val="006F1A98"/>
    <w:rsid w:val="006F1B26"/>
    <w:rsid w:val="006F1BB5"/>
    <w:rsid w:val="006F1C8E"/>
    <w:rsid w:val="006F1E81"/>
    <w:rsid w:val="006F2471"/>
    <w:rsid w:val="006F27B1"/>
    <w:rsid w:val="006F2C6A"/>
    <w:rsid w:val="006F2E17"/>
    <w:rsid w:val="006F2E83"/>
    <w:rsid w:val="006F30BF"/>
    <w:rsid w:val="006F3283"/>
    <w:rsid w:val="006F347C"/>
    <w:rsid w:val="006F35B6"/>
    <w:rsid w:val="006F3623"/>
    <w:rsid w:val="006F377F"/>
    <w:rsid w:val="006F37A3"/>
    <w:rsid w:val="006F3E70"/>
    <w:rsid w:val="006F3FCA"/>
    <w:rsid w:val="006F3FF6"/>
    <w:rsid w:val="006F4274"/>
    <w:rsid w:val="006F438E"/>
    <w:rsid w:val="006F52FA"/>
    <w:rsid w:val="006F5506"/>
    <w:rsid w:val="006F5607"/>
    <w:rsid w:val="006F5D80"/>
    <w:rsid w:val="006F6266"/>
    <w:rsid w:val="006F636E"/>
    <w:rsid w:val="006F644A"/>
    <w:rsid w:val="006F65BC"/>
    <w:rsid w:val="006F66B2"/>
    <w:rsid w:val="006F6773"/>
    <w:rsid w:val="006F6EEE"/>
    <w:rsid w:val="006F7069"/>
    <w:rsid w:val="006F707F"/>
    <w:rsid w:val="006F765A"/>
    <w:rsid w:val="006F792B"/>
    <w:rsid w:val="006F7ED5"/>
    <w:rsid w:val="006F7F1E"/>
    <w:rsid w:val="007004C0"/>
    <w:rsid w:val="007007D0"/>
    <w:rsid w:val="0070116C"/>
    <w:rsid w:val="007015CB"/>
    <w:rsid w:val="007016E7"/>
    <w:rsid w:val="00701C00"/>
    <w:rsid w:val="00701C8E"/>
    <w:rsid w:val="00701DDE"/>
    <w:rsid w:val="00701EEC"/>
    <w:rsid w:val="0070239C"/>
    <w:rsid w:val="00702A9F"/>
    <w:rsid w:val="00702BDA"/>
    <w:rsid w:val="00702C9D"/>
    <w:rsid w:val="00702E80"/>
    <w:rsid w:val="00702E91"/>
    <w:rsid w:val="00703290"/>
    <w:rsid w:val="007032CD"/>
    <w:rsid w:val="007035A0"/>
    <w:rsid w:val="007035E3"/>
    <w:rsid w:val="0070380A"/>
    <w:rsid w:val="00703850"/>
    <w:rsid w:val="00703EE1"/>
    <w:rsid w:val="007043E8"/>
    <w:rsid w:val="00704653"/>
    <w:rsid w:val="007046F2"/>
    <w:rsid w:val="007049DB"/>
    <w:rsid w:val="00704C79"/>
    <w:rsid w:val="00704D1F"/>
    <w:rsid w:val="00704E1C"/>
    <w:rsid w:val="00705117"/>
    <w:rsid w:val="00705172"/>
    <w:rsid w:val="0070527A"/>
    <w:rsid w:val="00705313"/>
    <w:rsid w:val="00705547"/>
    <w:rsid w:val="0070567E"/>
    <w:rsid w:val="00705B33"/>
    <w:rsid w:val="00705BD2"/>
    <w:rsid w:val="00705CF9"/>
    <w:rsid w:val="00705D44"/>
    <w:rsid w:val="00705EFC"/>
    <w:rsid w:val="0070601A"/>
    <w:rsid w:val="0070616D"/>
    <w:rsid w:val="0070626F"/>
    <w:rsid w:val="0070632F"/>
    <w:rsid w:val="007063D4"/>
    <w:rsid w:val="00706682"/>
    <w:rsid w:val="00706882"/>
    <w:rsid w:val="00706E8A"/>
    <w:rsid w:val="00706F36"/>
    <w:rsid w:val="00706FAA"/>
    <w:rsid w:val="007070E3"/>
    <w:rsid w:val="007072B5"/>
    <w:rsid w:val="00707617"/>
    <w:rsid w:val="007076E9"/>
    <w:rsid w:val="0070773F"/>
    <w:rsid w:val="00707754"/>
    <w:rsid w:val="007077B5"/>
    <w:rsid w:val="007077D3"/>
    <w:rsid w:val="00707A7B"/>
    <w:rsid w:val="00707D69"/>
    <w:rsid w:val="00707E75"/>
    <w:rsid w:val="007100B1"/>
    <w:rsid w:val="00710112"/>
    <w:rsid w:val="00710844"/>
    <w:rsid w:val="0071084C"/>
    <w:rsid w:val="007108B1"/>
    <w:rsid w:val="00710AA6"/>
    <w:rsid w:val="00710C0C"/>
    <w:rsid w:val="00710C32"/>
    <w:rsid w:val="0071119A"/>
    <w:rsid w:val="00711215"/>
    <w:rsid w:val="0071124E"/>
    <w:rsid w:val="00711316"/>
    <w:rsid w:val="007116E5"/>
    <w:rsid w:val="00711B32"/>
    <w:rsid w:val="00711CA0"/>
    <w:rsid w:val="00712235"/>
    <w:rsid w:val="00712422"/>
    <w:rsid w:val="007125B9"/>
    <w:rsid w:val="00712702"/>
    <w:rsid w:val="00712751"/>
    <w:rsid w:val="007127A4"/>
    <w:rsid w:val="00712AEB"/>
    <w:rsid w:val="00712F07"/>
    <w:rsid w:val="00712F58"/>
    <w:rsid w:val="00712FB6"/>
    <w:rsid w:val="007132DF"/>
    <w:rsid w:val="007133F3"/>
    <w:rsid w:val="00713441"/>
    <w:rsid w:val="00713481"/>
    <w:rsid w:val="00713609"/>
    <w:rsid w:val="00713678"/>
    <w:rsid w:val="00713766"/>
    <w:rsid w:val="007139BC"/>
    <w:rsid w:val="00713AD4"/>
    <w:rsid w:val="00713C50"/>
    <w:rsid w:val="00713D63"/>
    <w:rsid w:val="00713FAF"/>
    <w:rsid w:val="00714304"/>
    <w:rsid w:val="00714AA4"/>
    <w:rsid w:val="00714CB7"/>
    <w:rsid w:val="00714EAF"/>
    <w:rsid w:val="0071520C"/>
    <w:rsid w:val="00715475"/>
    <w:rsid w:val="00715537"/>
    <w:rsid w:val="00715595"/>
    <w:rsid w:val="007155E3"/>
    <w:rsid w:val="00715B96"/>
    <w:rsid w:val="00715B9E"/>
    <w:rsid w:val="00715CAE"/>
    <w:rsid w:val="00715D3C"/>
    <w:rsid w:val="00715D75"/>
    <w:rsid w:val="00715D96"/>
    <w:rsid w:val="00715EB9"/>
    <w:rsid w:val="00715EDD"/>
    <w:rsid w:val="0071645D"/>
    <w:rsid w:val="007164E0"/>
    <w:rsid w:val="00716561"/>
    <w:rsid w:val="0071665C"/>
    <w:rsid w:val="00716876"/>
    <w:rsid w:val="007168E7"/>
    <w:rsid w:val="007169A9"/>
    <w:rsid w:val="00716A80"/>
    <w:rsid w:val="00716C57"/>
    <w:rsid w:val="00716C88"/>
    <w:rsid w:val="00716CCF"/>
    <w:rsid w:val="00716EA3"/>
    <w:rsid w:val="00717098"/>
    <w:rsid w:val="00717166"/>
    <w:rsid w:val="00717289"/>
    <w:rsid w:val="0071734E"/>
    <w:rsid w:val="0071740E"/>
    <w:rsid w:val="0071749D"/>
    <w:rsid w:val="00717609"/>
    <w:rsid w:val="007178A2"/>
    <w:rsid w:val="007178C2"/>
    <w:rsid w:val="00717B70"/>
    <w:rsid w:val="00717CCB"/>
    <w:rsid w:val="00717CE9"/>
    <w:rsid w:val="00717E4A"/>
    <w:rsid w:val="00717E8E"/>
    <w:rsid w:val="00717FDD"/>
    <w:rsid w:val="007202C1"/>
    <w:rsid w:val="00720458"/>
    <w:rsid w:val="00720656"/>
    <w:rsid w:val="007209C6"/>
    <w:rsid w:val="00720AEC"/>
    <w:rsid w:val="00720BD2"/>
    <w:rsid w:val="00720BDA"/>
    <w:rsid w:val="00720C53"/>
    <w:rsid w:val="007210C4"/>
    <w:rsid w:val="0072110D"/>
    <w:rsid w:val="00721152"/>
    <w:rsid w:val="0072163A"/>
    <w:rsid w:val="00721723"/>
    <w:rsid w:val="00721E6C"/>
    <w:rsid w:val="00721EC2"/>
    <w:rsid w:val="00721F3A"/>
    <w:rsid w:val="0072260F"/>
    <w:rsid w:val="0072284A"/>
    <w:rsid w:val="007228A7"/>
    <w:rsid w:val="007228E0"/>
    <w:rsid w:val="00722EA3"/>
    <w:rsid w:val="00722FD9"/>
    <w:rsid w:val="0072373F"/>
    <w:rsid w:val="00723937"/>
    <w:rsid w:val="00723A2C"/>
    <w:rsid w:val="00723C65"/>
    <w:rsid w:val="0072415E"/>
    <w:rsid w:val="0072440B"/>
    <w:rsid w:val="0072440E"/>
    <w:rsid w:val="007244D1"/>
    <w:rsid w:val="00724814"/>
    <w:rsid w:val="00724F21"/>
    <w:rsid w:val="00725188"/>
    <w:rsid w:val="00725257"/>
    <w:rsid w:val="0072560E"/>
    <w:rsid w:val="00725720"/>
    <w:rsid w:val="00725965"/>
    <w:rsid w:val="00726079"/>
    <w:rsid w:val="00726220"/>
    <w:rsid w:val="00726267"/>
    <w:rsid w:val="0072665A"/>
    <w:rsid w:val="0072676B"/>
    <w:rsid w:val="00726A5E"/>
    <w:rsid w:val="00726D07"/>
    <w:rsid w:val="00726FF7"/>
    <w:rsid w:val="007272AD"/>
    <w:rsid w:val="007272CD"/>
    <w:rsid w:val="00727BC3"/>
    <w:rsid w:val="00727C3E"/>
    <w:rsid w:val="00727C48"/>
    <w:rsid w:val="00727C66"/>
    <w:rsid w:val="00727E6B"/>
    <w:rsid w:val="00730101"/>
    <w:rsid w:val="007301FD"/>
    <w:rsid w:val="0073021B"/>
    <w:rsid w:val="007303C3"/>
    <w:rsid w:val="00730432"/>
    <w:rsid w:val="0073065A"/>
    <w:rsid w:val="00730B4D"/>
    <w:rsid w:val="00730C99"/>
    <w:rsid w:val="00730E09"/>
    <w:rsid w:val="00730F80"/>
    <w:rsid w:val="00731227"/>
    <w:rsid w:val="0073167E"/>
    <w:rsid w:val="007318F5"/>
    <w:rsid w:val="00731DBF"/>
    <w:rsid w:val="00731F64"/>
    <w:rsid w:val="00732268"/>
    <w:rsid w:val="00732708"/>
    <w:rsid w:val="0073271B"/>
    <w:rsid w:val="00732B8B"/>
    <w:rsid w:val="00733200"/>
    <w:rsid w:val="0073320F"/>
    <w:rsid w:val="0073350B"/>
    <w:rsid w:val="00733542"/>
    <w:rsid w:val="007335EE"/>
    <w:rsid w:val="007336CD"/>
    <w:rsid w:val="0073370B"/>
    <w:rsid w:val="00733851"/>
    <w:rsid w:val="00733A81"/>
    <w:rsid w:val="00733C2E"/>
    <w:rsid w:val="00733C75"/>
    <w:rsid w:val="0073429F"/>
    <w:rsid w:val="00734476"/>
    <w:rsid w:val="0073453D"/>
    <w:rsid w:val="007347CC"/>
    <w:rsid w:val="007347F0"/>
    <w:rsid w:val="00734B0F"/>
    <w:rsid w:val="00734ED2"/>
    <w:rsid w:val="00735005"/>
    <w:rsid w:val="0073511A"/>
    <w:rsid w:val="007355FD"/>
    <w:rsid w:val="0073569C"/>
    <w:rsid w:val="0073594C"/>
    <w:rsid w:val="0073595B"/>
    <w:rsid w:val="00735963"/>
    <w:rsid w:val="00735C58"/>
    <w:rsid w:val="00735FA2"/>
    <w:rsid w:val="00736188"/>
    <w:rsid w:val="007362B4"/>
    <w:rsid w:val="0073632C"/>
    <w:rsid w:val="007363A8"/>
    <w:rsid w:val="00736463"/>
    <w:rsid w:val="007364D9"/>
    <w:rsid w:val="00736BB1"/>
    <w:rsid w:val="00736D6E"/>
    <w:rsid w:val="00736F65"/>
    <w:rsid w:val="00737527"/>
    <w:rsid w:val="00737E95"/>
    <w:rsid w:val="00737F13"/>
    <w:rsid w:val="0074001C"/>
    <w:rsid w:val="00740161"/>
    <w:rsid w:val="007401A8"/>
    <w:rsid w:val="0074035E"/>
    <w:rsid w:val="0074057B"/>
    <w:rsid w:val="00740587"/>
    <w:rsid w:val="0074059A"/>
    <w:rsid w:val="00740603"/>
    <w:rsid w:val="007406A2"/>
    <w:rsid w:val="007408D2"/>
    <w:rsid w:val="00740A08"/>
    <w:rsid w:val="00740D12"/>
    <w:rsid w:val="00740F6E"/>
    <w:rsid w:val="00740FE7"/>
    <w:rsid w:val="00741141"/>
    <w:rsid w:val="0074136C"/>
    <w:rsid w:val="00741486"/>
    <w:rsid w:val="00741496"/>
    <w:rsid w:val="0074171D"/>
    <w:rsid w:val="00741A23"/>
    <w:rsid w:val="00741A98"/>
    <w:rsid w:val="00741B0A"/>
    <w:rsid w:val="00741CEC"/>
    <w:rsid w:val="00741D25"/>
    <w:rsid w:val="0074211C"/>
    <w:rsid w:val="007421D5"/>
    <w:rsid w:val="0074235F"/>
    <w:rsid w:val="007423B1"/>
    <w:rsid w:val="007423C7"/>
    <w:rsid w:val="00742A44"/>
    <w:rsid w:val="00742AD9"/>
    <w:rsid w:val="00742C89"/>
    <w:rsid w:val="00743245"/>
    <w:rsid w:val="007436C9"/>
    <w:rsid w:val="007436D2"/>
    <w:rsid w:val="007438C1"/>
    <w:rsid w:val="0074399A"/>
    <w:rsid w:val="00743BDB"/>
    <w:rsid w:val="00743EE7"/>
    <w:rsid w:val="0074414F"/>
    <w:rsid w:val="007443A0"/>
    <w:rsid w:val="00744503"/>
    <w:rsid w:val="00744CAC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4E"/>
    <w:rsid w:val="00746880"/>
    <w:rsid w:val="007469D0"/>
    <w:rsid w:val="00746B6A"/>
    <w:rsid w:val="00746B73"/>
    <w:rsid w:val="00746CA5"/>
    <w:rsid w:val="00746D72"/>
    <w:rsid w:val="00746DEC"/>
    <w:rsid w:val="00746E98"/>
    <w:rsid w:val="00747053"/>
    <w:rsid w:val="00747160"/>
    <w:rsid w:val="0074725E"/>
    <w:rsid w:val="00747354"/>
    <w:rsid w:val="007477A3"/>
    <w:rsid w:val="0074786B"/>
    <w:rsid w:val="007478A1"/>
    <w:rsid w:val="00747E99"/>
    <w:rsid w:val="00747EF1"/>
    <w:rsid w:val="007501A5"/>
    <w:rsid w:val="007501BE"/>
    <w:rsid w:val="007501EC"/>
    <w:rsid w:val="00750278"/>
    <w:rsid w:val="007504E9"/>
    <w:rsid w:val="00750776"/>
    <w:rsid w:val="007508BE"/>
    <w:rsid w:val="007508C1"/>
    <w:rsid w:val="00750C78"/>
    <w:rsid w:val="00750D9A"/>
    <w:rsid w:val="00750EC8"/>
    <w:rsid w:val="00750EFF"/>
    <w:rsid w:val="00750F37"/>
    <w:rsid w:val="007514DD"/>
    <w:rsid w:val="00751963"/>
    <w:rsid w:val="00751A57"/>
    <w:rsid w:val="00751B4D"/>
    <w:rsid w:val="00751B94"/>
    <w:rsid w:val="007520AA"/>
    <w:rsid w:val="0075210C"/>
    <w:rsid w:val="00752181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3DE9"/>
    <w:rsid w:val="007541A2"/>
    <w:rsid w:val="00754709"/>
    <w:rsid w:val="00754B96"/>
    <w:rsid w:val="00754C4C"/>
    <w:rsid w:val="00754E32"/>
    <w:rsid w:val="00754F4C"/>
    <w:rsid w:val="00754FD8"/>
    <w:rsid w:val="00755249"/>
    <w:rsid w:val="007554BE"/>
    <w:rsid w:val="00755579"/>
    <w:rsid w:val="0075589A"/>
    <w:rsid w:val="00755E2B"/>
    <w:rsid w:val="00755EEB"/>
    <w:rsid w:val="007560D4"/>
    <w:rsid w:val="00756129"/>
    <w:rsid w:val="00756130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6AF"/>
    <w:rsid w:val="00760B69"/>
    <w:rsid w:val="00760C71"/>
    <w:rsid w:val="00760D05"/>
    <w:rsid w:val="00761011"/>
    <w:rsid w:val="00761018"/>
    <w:rsid w:val="007610DD"/>
    <w:rsid w:val="0076114C"/>
    <w:rsid w:val="007613C7"/>
    <w:rsid w:val="0076160F"/>
    <w:rsid w:val="00761707"/>
    <w:rsid w:val="00761799"/>
    <w:rsid w:val="00761B52"/>
    <w:rsid w:val="00761FCA"/>
    <w:rsid w:val="00762034"/>
    <w:rsid w:val="00762221"/>
    <w:rsid w:val="007625CA"/>
    <w:rsid w:val="00762B22"/>
    <w:rsid w:val="00762CF6"/>
    <w:rsid w:val="00762D0F"/>
    <w:rsid w:val="00763660"/>
    <w:rsid w:val="00763A1F"/>
    <w:rsid w:val="00763BD1"/>
    <w:rsid w:val="00763F20"/>
    <w:rsid w:val="007644B1"/>
    <w:rsid w:val="007645BA"/>
    <w:rsid w:val="007646CE"/>
    <w:rsid w:val="007647FE"/>
    <w:rsid w:val="00764CFD"/>
    <w:rsid w:val="00764E79"/>
    <w:rsid w:val="00765145"/>
    <w:rsid w:val="0076595B"/>
    <w:rsid w:val="007659FA"/>
    <w:rsid w:val="00765E11"/>
    <w:rsid w:val="00766131"/>
    <w:rsid w:val="007661A9"/>
    <w:rsid w:val="00766511"/>
    <w:rsid w:val="00766D1A"/>
    <w:rsid w:val="00766EFE"/>
    <w:rsid w:val="007670AC"/>
    <w:rsid w:val="00767289"/>
    <w:rsid w:val="00767427"/>
    <w:rsid w:val="007675DC"/>
    <w:rsid w:val="0076769E"/>
    <w:rsid w:val="00767AED"/>
    <w:rsid w:val="00770158"/>
    <w:rsid w:val="00770290"/>
    <w:rsid w:val="0077031E"/>
    <w:rsid w:val="007704E8"/>
    <w:rsid w:val="00770694"/>
    <w:rsid w:val="0077070C"/>
    <w:rsid w:val="00770DDF"/>
    <w:rsid w:val="00770E4D"/>
    <w:rsid w:val="00770E7F"/>
    <w:rsid w:val="007711FC"/>
    <w:rsid w:val="007715F1"/>
    <w:rsid w:val="007715FD"/>
    <w:rsid w:val="00771749"/>
    <w:rsid w:val="0077184B"/>
    <w:rsid w:val="00772621"/>
    <w:rsid w:val="00772ADA"/>
    <w:rsid w:val="00772B5D"/>
    <w:rsid w:val="00772C81"/>
    <w:rsid w:val="00772F4F"/>
    <w:rsid w:val="0077301D"/>
    <w:rsid w:val="0077322D"/>
    <w:rsid w:val="00773428"/>
    <w:rsid w:val="007736D8"/>
    <w:rsid w:val="00773895"/>
    <w:rsid w:val="00773AAB"/>
    <w:rsid w:val="0077432E"/>
    <w:rsid w:val="00774752"/>
    <w:rsid w:val="007748C5"/>
    <w:rsid w:val="00774CC6"/>
    <w:rsid w:val="00774E89"/>
    <w:rsid w:val="00774EBA"/>
    <w:rsid w:val="00775007"/>
    <w:rsid w:val="007751B2"/>
    <w:rsid w:val="00775518"/>
    <w:rsid w:val="007759BD"/>
    <w:rsid w:val="00775AE3"/>
    <w:rsid w:val="00775D72"/>
    <w:rsid w:val="0077610F"/>
    <w:rsid w:val="0077647D"/>
    <w:rsid w:val="00776717"/>
    <w:rsid w:val="0077720F"/>
    <w:rsid w:val="007772D2"/>
    <w:rsid w:val="007773CD"/>
    <w:rsid w:val="00777AEC"/>
    <w:rsid w:val="00777BE9"/>
    <w:rsid w:val="00777CAF"/>
    <w:rsid w:val="00777EA8"/>
    <w:rsid w:val="00777EF5"/>
    <w:rsid w:val="0078027E"/>
    <w:rsid w:val="00780304"/>
    <w:rsid w:val="0078043D"/>
    <w:rsid w:val="00781013"/>
    <w:rsid w:val="00781228"/>
    <w:rsid w:val="007814B0"/>
    <w:rsid w:val="0078164B"/>
    <w:rsid w:val="00781AC1"/>
    <w:rsid w:val="00781C82"/>
    <w:rsid w:val="00781CFF"/>
    <w:rsid w:val="007821A9"/>
    <w:rsid w:val="007823EA"/>
    <w:rsid w:val="00782549"/>
    <w:rsid w:val="007825C4"/>
    <w:rsid w:val="00782C98"/>
    <w:rsid w:val="00782D38"/>
    <w:rsid w:val="00782DA7"/>
    <w:rsid w:val="00782EDE"/>
    <w:rsid w:val="00782F39"/>
    <w:rsid w:val="00782FAC"/>
    <w:rsid w:val="00783009"/>
    <w:rsid w:val="00783582"/>
    <w:rsid w:val="0078359B"/>
    <w:rsid w:val="00783725"/>
    <w:rsid w:val="00783963"/>
    <w:rsid w:val="00783D96"/>
    <w:rsid w:val="00783F4D"/>
    <w:rsid w:val="007840E5"/>
    <w:rsid w:val="0078419C"/>
    <w:rsid w:val="00784290"/>
    <w:rsid w:val="00784403"/>
    <w:rsid w:val="00784597"/>
    <w:rsid w:val="007848C2"/>
    <w:rsid w:val="00784D00"/>
    <w:rsid w:val="00784D15"/>
    <w:rsid w:val="00784D19"/>
    <w:rsid w:val="0078540E"/>
    <w:rsid w:val="0078614E"/>
    <w:rsid w:val="007861B0"/>
    <w:rsid w:val="007863D2"/>
    <w:rsid w:val="007866D0"/>
    <w:rsid w:val="00786729"/>
    <w:rsid w:val="00786DA0"/>
    <w:rsid w:val="00786FD4"/>
    <w:rsid w:val="00787066"/>
    <w:rsid w:val="007872C6"/>
    <w:rsid w:val="007876FD"/>
    <w:rsid w:val="00787819"/>
    <w:rsid w:val="00787B62"/>
    <w:rsid w:val="00787C6A"/>
    <w:rsid w:val="00787F93"/>
    <w:rsid w:val="00790060"/>
    <w:rsid w:val="0079052C"/>
    <w:rsid w:val="0079053A"/>
    <w:rsid w:val="00790562"/>
    <w:rsid w:val="0079110C"/>
    <w:rsid w:val="00791139"/>
    <w:rsid w:val="007916B1"/>
    <w:rsid w:val="007919F2"/>
    <w:rsid w:val="00791ADF"/>
    <w:rsid w:val="00792030"/>
    <w:rsid w:val="007921C7"/>
    <w:rsid w:val="00792605"/>
    <w:rsid w:val="00792747"/>
    <w:rsid w:val="0079275B"/>
    <w:rsid w:val="00792880"/>
    <w:rsid w:val="00792AA2"/>
    <w:rsid w:val="00792C45"/>
    <w:rsid w:val="00792F5B"/>
    <w:rsid w:val="00793293"/>
    <w:rsid w:val="00793447"/>
    <w:rsid w:val="00793834"/>
    <w:rsid w:val="0079392E"/>
    <w:rsid w:val="007939AF"/>
    <w:rsid w:val="00793A49"/>
    <w:rsid w:val="00793E2B"/>
    <w:rsid w:val="0079406C"/>
    <w:rsid w:val="0079449C"/>
    <w:rsid w:val="00794714"/>
    <w:rsid w:val="00794745"/>
    <w:rsid w:val="007949C6"/>
    <w:rsid w:val="00794A80"/>
    <w:rsid w:val="00794B95"/>
    <w:rsid w:val="00794D58"/>
    <w:rsid w:val="00795899"/>
    <w:rsid w:val="00795A84"/>
    <w:rsid w:val="00795AF3"/>
    <w:rsid w:val="00795DAE"/>
    <w:rsid w:val="00795F19"/>
    <w:rsid w:val="00796871"/>
    <w:rsid w:val="00796F5A"/>
    <w:rsid w:val="007970DF"/>
    <w:rsid w:val="0079749F"/>
    <w:rsid w:val="0079784B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08A"/>
    <w:rsid w:val="007A1294"/>
    <w:rsid w:val="007A13D6"/>
    <w:rsid w:val="007A161B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2ECE"/>
    <w:rsid w:val="007A310E"/>
    <w:rsid w:val="007A35E0"/>
    <w:rsid w:val="007A35F8"/>
    <w:rsid w:val="007A3770"/>
    <w:rsid w:val="007A3819"/>
    <w:rsid w:val="007A3A11"/>
    <w:rsid w:val="007A3BA2"/>
    <w:rsid w:val="007A3CD6"/>
    <w:rsid w:val="007A3DD1"/>
    <w:rsid w:val="007A3FE1"/>
    <w:rsid w:val="007A4883"/>
    <w:rsid w:val="007A4C22"/>
    <w:rsid w:val="007A58AD"/>
    <w:rsid w:val="007A611D"/>
    <w:rsid w:val="007A6329"/>
    <w:rsid w:val="007A63EE"/>
    <w:rsid w:val="007A65DA"/>
    <w:rsid w:val="007A65F1"/>
    <w:rsid w:val="007A68AA"/>
    <w:rsid w:val="007A6D0E"/>
    <w:rsid w:val="007A73FB"/>
    <w:rsid w:val="007A7602"/>
    <w:rsid w:val="007A78F0"/>
    <w:rsid w:val="007A7B7F"/>
    <w:rsid w:val="007A7F72"/>
    <w:rsid w:val="007B02A2"/>
    <w:rsid w:val="007B045A"/>
    <w:rsid w:val="007B0462"/>
    <w:rsid w:val="007B08FE"/>
    <w:rsid w:val="007B0B10"/>
    <w:rsid w:val="007B0D41"/>
    <w:rsid w:val="007B0ECE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1FD5"/>
    <w:rsid w:val="007B1FFE"/>
    <w:rsid w:val="007B20EE"/>
    <w:rsid w:val="007B2395"/>
    <w:rsid w:val="007B26E4"/>
    <w:rsid w:val="007B2778"/>
    <w:rsid w:val="007B27E4"/>
    <w:rsid w:val="007B2B1F"/>
    <w:rsid w:val="007B2BF0"/>
    <w:rsid w:val="007B2CF4"/>
    <w:rsid w:val="007B2EB0"/>
    <w:rsid w:val="007B2FB7"/>
    <w:rsid w:val="007B301B"/>
    <w:rsid w:val="007B3189"/>
    <w:rsid w:val="007B33D8"/>
    <w:rsid w:val="007B34A8"/>
    <w:rsid w:val="007B352A"/>
    <w:rsid w:val="007B3EC2"/>
    <w:rsid w:val="007B4161"/>
    <w:rsid w:val="007B48C8"/>
    <w:rsid w:val="007B4939"/>
    <w:rsid w:val="007B4D56"/>
    <w:rsid w:val="007B53FA"/>
    <w:rsid w:val="007B5544"/>
    <w:rsid w:val="007B55D6"/>
    <w:rsid w:val="007B5674"/>
    <w:rsid w:val="007B585C"/>
    <w:rsid w:val="007B5F61"/>
    <w:rsid w:val="007B6323"/>
    <w:rsid w:val="007B6654"/>
    <w:rsid w:val="007B6822"/>
    <w:rsid w:val="007B6DDF"/>
    <w:rsid w:val="007B6FFE"/>
    <w:rsid w:val="007B71DD"/>
    <w:rsid w:val="007B725F"/>
    <w:rsid w:val="007B7585"/>
    <w:rsid w:val="007B76AB"/>
    <w:rsid w:val="007B77D4"/>
    <w:rsid w:val="007C0020"/>
    <w:rsid w:val="007C031C"/>
    <w:rsid w:val="007C03D3"/>
    <w:rsid w:val="007C0CD7"/>
    <w:rsid w:val="007C0E60"/>
    <w:rsid w:val="007C127B"/>
    <w:rsid w:val="007C1C77"/>
    <w:rsid w:val="007C2014"/>
    <w:rsid w:val="007C21E3"/>
    <w:rsid w:val="007C240F"/>
    <w:rsid w:val="007C2444"/>
    <w:rsid w:val="007C2505"/>
    <w:rsid w:val="007C262E"/>
    <w:rsid w:val="007C26F6"/>
    <w:rsid w:val="007C28D3"/>
    <w:rsid w:val="007C2A45"/>
    <w:rsid w:val="007C2CD6"/>
    <w:rsid w:val="007C3061"/>
    <w:rsid w:val="007C31AA"/>
    <w:rsid w:val="007C34D0"/>
    <w:rsid w:val="007C3831"/>
    <w:rsid w:val="007C3871"/>
    <w:rsid w:val="007C39CC"/>
    <w:rsid w:val="007C3C30"/>
    <w:rsid w:val="007C3EAA"/>
    <w:rsid w:val="007C404B"/>
    <w:rsid w:val="007C413A"/>
    <w:rsid w:val="007C414F"/>
    <w:rsid w:val="007C4373"/>
    <w:rsid w:val="007C446B"/>
    <w:rsid w:val="007C4914"/>
    <w:rsid w:val="007C4E97"/>
    <w:rsid w:val="007C513A"/>
    <w:rsid w:val="007C5227"/>
    <w:rsid w:val="007C5249"/>
    <w:rsid w:val="007C5355"/>
    <w:rsid w:val="007C5D29"/>
    <w:rsid w:val="007C6002"/>
    <w:rsid w:val="007C656E"/>
    <w:rsid w:val="007C65D6"/>
    <w:rsid w:val="007C6C80"/>
    <w:rsid w:val="007C6E68"/>
    <w:rsid w:val="007C6EFD"/>
    <w:rsid w:val="007C70D3"/>
    <w:rsid w:val="007C72F2"/>
    <w:rsid w:val="007C7693"/>
    <w:rsid w:val="007C76BC"/>
    <w:rsid w:val="007C76DC"/>
    <w:rsid w:val="007C779E"/>
    <w:rsid w:val="007C793A"/>
    <w:rsid w:val="007C7A1B"/>
    <w:rsid w:val="007C7B25"/>
    <w:rsid w:val="007C7D99"/>
    <w:rsid w:val="007C7FB5"/>
    <w:rsid w:val="007D0001"/>
    <w:rsid w:val="007D0090"/>
    <w:rsid w:val="007D0109"/>
    <w:rsid w:val="007D01AE"/>
    <w:rsid w:val="007D06C0"/>
    <w:rsid w:val="007D07A3"/>
    <w:rsid w:val="007D07F0"/>
    <w:rsid w:val="007D090B"/>
    <w:rsid w:val="007D0A2F"/>
    <w:rsid w:val="007D0DCF"/>
    <w:rsid w:val="007D0DF8"/>
    <w:rsid w:val="007D0EA4"/>
    <w:rsid w:val="007D0F03"/>
    <w:rsid w:val="007D0F14"/>
    <w:rsid w:val="007D0FEF"/>
    <w:rsid w:val="007D13C5"/>
    <w:rsid w:val="007D145E"/>
    <w:rsid w:val="007D1565"/>
    <w:rsid w:val="007D1899"/>
    <w:rsid w:val="007D19B4"/>
    <w:rsid w:val="007D1ADF"/>
    <w:rsid w:val="007D1B26"/>
    <w:rsid w:val="007D1DC5"/>
    <w:rsid w:val="007D1E97"/>
    <w:rsid w:val="007D1EE0"/>
    <w:rsid w:val="007D1F65"/>
    <w:rsid w:val="007D1F96"/>
    <w:rsid w:val="007D2284"/>
    <w:rsid w:val="007D2553"/>
    <w:rsid w:val="007D25B2"/>
    <w:rsid w:val="007D2660"/>
    <w:rsid w:val="007D2801"/>
    <w:rsid w:val="007D2943"/>
    <w:rsid w:val="007D2ACC"/>
    <w:rsid w:val="007D2B7F"/>
    <w:rsid w:val="007D2CD4"/>
    <w:rsid w:val="007D2F8A"/>
    <w:rsid w:val="007D3285"/>
    <w:rsid w:val="007D365E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4A0A"/>
    <w:rsid w:val="007D4ED2"/>
    <w:rsid w:val="007D4FA7"/>
    <w:rsid w:val="007D4FB9"/>
    <w:rsid w:val="007D50C5"/>
    <w:rsid w:val="007D513B"/>
    <w:rsid w:val="007D533E"/>
    <w:rsid w:val="007D5368"/>
    <w:rsid w:val="007D55C1"/>
    <w:rsid w:val="007D5623"/>
    <w:rsid w:val="007D580A"/>
    <w:rsid w:val="007D5E2E"/>
    <w:rsid w:val="007D614E"/>
    <w:rsid w:val="007D6519"/>
    <w:rsid w:val="007D66D7"/>
    <w:rsid w:val="007D67E5"/>
    <w:rsid w:val="007D6B05"/>
    <w:rsid w:val="007D6C21"/>
    <w:rsid w:val="007D709A"/>
    <w:rsid w:val="007D70EB"/>
    <w:rsid w:val="007D73F8"/>
    <w:rsid w:val="007D77D6"/>
    <w:rsid w:val="007D781E"/>
    <w:rsid w:val="007D79EB"/>
    <w:rsid w:val="007D7AAF"/>
    <w:rsid w:val="007D7B42"/>
    <w:rsid w:val="007D7F09"/>
    <w:rsid w:val="007E00CF"/>
    <w:rsid w:val="007E00EC"/>
    <w:rsid w:val="007E070D"/>
    <w:rsid w:val="007E07D5"/>
    <w:rsid w:val="007E1331"/>
    <w:rsid w:val="007E1B50"/>
    <w:rsid w:val="007E1CA3"/>
    <w:rsid w:val="007E1E9A"/>
    <w:rsid w:val="007E1F44"/>
    <w:rsid w:val="007E1FE9"/>
    <w:rsid w:val="007E2097"/>
    <w:rsid w:val="007E2609"/>
    <w:rsid w:val="007E2756"/>
    <w:rsid w:val="007E2CF0"/>
    <w:rsid w:val="007E2DE3"/>
    <w:rsid w:val="007E2EB4"/>
    <w:rsid w:val="007E3162"/>
    <w:rsid w:val="007E317E"/>
    <w:rsid w:val="007E32E8"/>
    <w:rsid w:val="007E3444"/>
    <w:rsid w:val="007E35F5"/>
    <w:rsid w:val="007E36D5"/>
    <w:rsid w:val="007E3AA1"/>
    <w:rsid w:val="007E3C8C"/>
    <w:rsid w:val="007E3F8D"/>
    <w:rsid w:val="007E3FD5"/>
    <w:rsid w:val="007E411D"/>
    <w:rsid w:val="007E476D"/>
    <w:rsid w:val="007E493A"/>
    <w:rsid w:val="007E4A65"/>
    <w:rsid w:val="007E4D71"/>
    <w:rsid w:val="007E4D98"/>
    <w:rsid w:val="007E5029"/>
    <w:rsid w:val="007E50B6"/>
    <w:rsid w:val="007E5500"/>
    <w:rsid w:val="007E588D"/>
    <w:rsid w:val="007E5962"/>
    <w:rsid w:val="007E6096"/>
    <w:rsid w:val="007E628B"/>
    <w:rsid w:val="007E632D"/>
    <w:rsid w:val="007E63AD"/>
    <w:rsid w:val="007E6814"/>
    <w:rsid w:val="007E692B"/>
    <w:rsid w:val="007E6CC7"/>
    <w:rsid w:val="007E6F26"/>
    <w:rsid w:val="007E6FA2"/>
    <w:rsid w:val="007E7242"/>
    <w:rsid w:val="007E7364"/>
    <w:rsid w:val="007E751C"/>
    <w:rsid w:val="007E7559"/>
    <w:rsid w:val="007E7E60"/>
    <w:rsid w:val="007E7E7E"/>
    <w:rsid w:val="007F010C"/>
    <w:rsid w:val="007F0262"/>
    <w:rsid w:val="007F081C"/>
    <w:rsid w:val="007F0955"/>
    <w:rsid w:val="007F0D66"/>
    <w:rsid w:val="007F0FCC"/>
    <w:rsid w:val="007F1003"/>
    <w:rsid w:val="007F121A"/>
    <w:rsid w:val="007F1802"/>
    <w:rsid w:val="007F1943"/>
    <w:rsid w:val="007F1990"/>
    <w:rsid w:val="007F1BE9"/>
    <w:rsid w:val="007F1BEB"/>
    <w:rsid w:val="007F1C60"/>
    <w:rsid w:val="007F1C6C"/>
    <w:rsid w:val="007F1F5E"/>
    <w:rsid w:val="007F2166"/>
    <w:rsid w:val="007F2500"/>
    <w:rsid w:val="007F27BE"/>
    <w:rsid w:val="007F2875"/>
    <w:rsid w:val="007F298E"/>
    <w:rsid w:val="007F2B55"/>
    <w:rsid w:val="007F2CE8"/>
    <w:rsid w:val="007F2CF3"/>
    <w:rsid w:val="007F2E87"/>
    <w:rsid w:val="007F3029"/>
    <w:rsid w:val="007F33AD"/>
    <w:rsid w:val="007F35A0"/>
    <w:rsid w:val="007F36E8"/>
    <w:rsid w:val="007F4739"/>
    <w:rsid w:val="007F47EB"/>
    <w:rsid w:val="007F48F0"/>
    <w:rsid w:val="007F4949"/>
    <w:rsid w:val="007F49BA"/>
    <w:rsid w:val="007F4ACF"/>
    <w:rsid w:val="007F4D4E"/>
    <w:rsid w:val="007F4D72"/>
    <w:rsid w:val="007F4EB0"/>
    <w:rsid w:val="007F4EBE"/>
    <w:rsid w:val="007F52F6"/>
    <w:rsid w:val="007F56A4"/>
    <w:rsid w:val="007F5734"/>
    <w:rsid w:val="007F5AB0"/>
    <w:rsid w:val="007F5AB8"/>
    <w:rsid w:val="007F5D86"/>
    <w:rsid w:val="007F608C"/>
    <w:rsid w:val="007F673E"/>
    <w:rsid w:val="007F67FE"/>
    <w:rsid w:val="007F6B8D"/>
    <w:rsid w:val="007F6C5A"/>
    <w:rsid w:val="007F71DC"/>
    <w:rsid w:val="007F741B"/>
    <w:rsid w:val="007F7420"/>
    <w:rsid w:val="007F7585"/>
    <w:rsid w:val="007F7652"/>
    <w:rsid w:val="007F79C5"/>
    <w:rsid w:val="007F7BBC"/>
    <w:rsid w:val="007F7D46"/>
    <w:rsid w:val="007F7F3D"/>
    <w:rsid w:val="00800048"/>
    <w:rsid w:val="00800099"/>
    <w:rsid w:val="008001A2"/>
    <w:rsid w:val="00800A53"/>
    <w:rsid w:val="00800DF3"/>
    <w:rsid w:val="00801445"/>
    <w:rsid w:val="00801840"/>
    <w:rsid w:val="00801B46"/>
    <w:rsid w:val="00801BD0"/>
    <w:rsid w:val="00801BF1"/>
    <w:rsid w:val="0080226D"/>
    <w:rsid w:val="0080231E"/>
    <w:rsid w:val="00802494"/>
    <w:rsid w:val="00802769"/>
    <w:rsid w:val="008027F0"/>
    <w:rsid w:val="008028E0"/>
    <w:rsid w:val="00802978"/>
    <w:rsid w:val="00802A49"/>
    <w:rsid w:val="00802BA3"/>
    <w:rsid w:val="00802E05"/>
    <w:rsid w:val="00802F50"/>
    <w:rsid w:val="0080342D"/>
    <w:rsid w:val="00803609"/>
    <w:rsid w:val="00803A47"/>
    <w:rsid w:val="00803E91"/>
    <w:rsid w:val="008040D3"/>
    <w:rsid w:val="00804175"/>
    <w:rsid w:val="008047AE"/>
    <w:rsid w:val="00804D3A"/>
    <w:rsid w:val="00804E07"/>
    <w:rsid w:val="00805160"/>
    <w:rsid w:val="008052CB"/>
    <w:rsid w:val="0080555C"/>
    <w:rsid w:val="00805704"/>
    <w:rsid w:val="00805728"/>
    <w:rsid w:val="00805D1D"/>
    <w:rsid w:val="00805DE1"/>
    <w:rsid w:val="00805E90"/>
    <w:rsid w:val="00805EE5"/>
    <w:rsid w:val="00805EE9"/>
    <w:rsid w:val="00806129"/>
    <w:rsid w:val="0080613A"/>
    <w:rsid w:val="00806181"/>
    <w:rsid w:val="00806351"/>
    <w:rsid w:val="0080661E"/>
    <w:rsid w:val="00806A1C"/>
    <w:rsid w:val="00806ECE"/>
    <w:rsid w:val="0080707E"/>
    <w:rsid w:val="008072E6"/>
    <w:rsid w:val="00807975"/>
    <w:rsid w:val="00807B5A"/>
    <w:rsid w:val="00807D05"/>
    <w:rsid w:val="00807E0C"/>
    <w:rsid w:val="0081003D"/>
    <w:rsid w:val="008103FF"/>
    <w:rsid w:val="00810596"/>
    <w:rsid w:val="00810649"/>
    <w:rsid w:val="00810B36"/>
    <w:rsid w:val="00810F7C"/>
    <w:rsid w:val="008110A2"/>
    <w:rsid w:val="00811552"/>
    <w:rsid w:val="0081192F"/>
    <w:rsid w:val="00811B7B"/>
    <w:rsid w:val="00811D11"/>
    <w:rsid w:val="00811DD7"/>
    <w:rsid w:val="008121E7"/>
    <w:rsid w:val="008122E6"/>
    <w:rsid w:val="00812437"/>
    <w:rsid w:val="0081249E"/>
    <w:rsid w:val="008124B4"/>
    <w:rsid w:val="0081281F"/>
    <w:rsid w:val="008128EC"/>
    <w:rsid w:val="00812CB4"/>
    <w:rsid w:val="008130B2"/>
    <w:rsid w:val="0081366C"/>
    <w:rsid w:val="008139B3"/>
    <w:rsid w:val="00813E25"/>
    <w:rsid w:val="008141BE"/>
    <w:rsid w:val="00814209"/>
    <w:rsid w:val="008147F2"/>
    <w:rsid w:val="008147FE"/>
    <w:rsid w:val="00814806"/>
    <w:rsid w:val="00814850"/>
    <w:rsid w:val="00814954"/>
    <w:rsid w:val="00814B6B"/>
    <w:rsid w:val="00814D89"/>
    <w:rsid w:val="00814E6B"/>
    <w:rsid w:val="00814EE2"/>
    <w:rsid w:val="00815005"/>
    <w:rsid w:val="00815134"/>
    <w:rsid w:val="00815154"/>
    <w:rsid w:val="008151F5"/>
    <w:rsid w:val="00815438"/>
    <w:rsid w:val="008157EB"/>
    <w:rsid w:val="008158A5"/>
    <w:rsid w:val="008158AF"/>
    <w:rsid w:val="00815BE1"/>
    <w:rsid w:val="0081645B"/>
    <w:rsid w:val="00816692"/>
    <w:rsid w:val="00816803"/>
    <w:rsid w:val="00816947"/>
    <w:rsid w:val="00816BBE"/>
    <w:rsid w:val="00816D69"/>
    <w:rsid w:val="00817375"/>
    <w:rsid w:val="008173D6"/>
    <w:rsid w:val="008176A3"/>
    <w:rsid w:val="00817895"/>
    <w:rsid w:val="00817B17"/>
    <w:rsid w:val="00817BEF"/>
    <w:rsid w:val="00820180"/>
    <w:rsid w:val="0082021D"/>
    <w:rsid w:val="00820553"/>
    <w:rsid w:val="0082075D"/>
    <w:rsid w:val="00820870"/>
    <w:rsid w:val="00821247"/>
    <w:rsid w:val="0082143C"/>
    <w:rsid w:val="008216FD"/>
    <w:rsid w:val="0082173E"/>
    <w:rsid w:val="008219AB"/>
    <w:rsid w:val="00821F8A"/>
    <w:rsid w:val="00821F9C"/>
    <w:rsid w:val="00821FCB"/>
    <w:rsid w:val="008222E8"/>
    <w:rsid w:val="00822494"/>
    <w:rsid w:val="0082276D"/>
    <w:rsid w:val="00822D4D"/>
    <w:rsid w:val="00823141"/>
    <w:rsid w:val="008232D0"/>
    <w:rsid w:val="008235FE"/>
    <w:rsid w:val="008236AA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DAB"/>
    <w:rsid w:val="00825DF6"/>
    <w:rsid w:val="00825F6E"/>
    <w:rsid w:val="00826001"/>
    <w:rsid w:val="008261E4"/>
    <w:rsid w:val="00826633"/>
    <w:rsid w:val="00826674"/>
    <w:rsid w:val="00826D36"/>
    <w:rsid w:val="00826E7A"/>
    <w:rsid w:val="0082702D"/>
    <w:rsid w:val="00827324"/>
    <w:rsid w:val="00827347"/>
    <w:rsid w:val="008273A6"/>
    <w:rsid w:val="00827594"/>
    <w:rsid w:val="008275C2"/>
    <w:rsid w:val="00827BC9"/>
    <w:rsid w:val="00827F04"/>
    <w:rsid w:val="00827F45"/>
    <w:rsid w:val="0083032D"/>
    <w:rsid w:val="00830B13"/>
    <w:rsid w:val="00830E85"/>
    <w:rsid w:val="00830EE9"/>
    <w:rsid w:val="0083111F"/>
    <w:rsid w:val="00831151"/>
    <w:rsid w:val="00831279"/>
    <w:rsid w:val="008314B6"/>
    <w:rsid w:val="00831689"/>
    <w:rsid w:val="00831836"/>
    <w:rsid w:val="008319DE"/>
    <w:rsid w:val="00831B32"/>
    <w:rsid w:val="00831E16"/>
    <w:rsid w:val="0083210C"/>
    <w:rsid w:val="008326BB"/>
    <w:rsid w:val="00832BE8"/>
    <w:rsid w:val="008330D4"/>
    <w:rsid w:val="00833420"/>
    <w:rsid w:val="00833705"/>
    <w:rsid w:val="00833804"/>
    <w:rsid w:val="008338AD"/>
    <w:rsid w:val="0083414C"/>
    <w:rsid w:val="008341E4"/>
    <w:rsid w:val="00834307"/>
    <w:rsid w:val="00834312"/>
    <w:rsid w:val="00834359"/>
    <w:rsid w:val="0083486D"/>
    <w:rsid w:val="008349E8"/>
    <w:rsid w:val="00834A9A"/>
    <w:rsid w:val="00834B64"/>
    <w:rsid w:val="008350EE"/>
    <w:rsid w:val="00835508"/>
    <w:rsid w:val="00835B3B"/>
    <w:rsid w:val="0083628C"/>
    <w:rsid w:val="00836A8D"/>
    <w:rsid w:val="00836AF3"/>
    <w:rsid w:val="00836C77"/>
    <w:rsid w:val="0083727B"/>
    <w:rsid w:val="008376AA"/>
    <w:rsid w:val="00837731"/>
    <w:rsid w:val="00837C42"/>
    <w:rsid w:val="00837E57"/>
    <w:rsid w:val="00837EB4"/>
    <w:rsid w:val="0084024D"/>
    <w:rsid w:val="0084038C"/>
    <w:rsid w:val="00840390"/>
    <w:rsid w:val="008404C5"/>
    <w:rsid w:val="00840532"/>
    <w:rsid w:val="00840649"/>
    <w:rsid w:val="00840704"/>
    <w:rsid w:val="0084071C"/>
    <w:rsid w:val="00840742"/>
    <w:rsid w:val="008407D1"/>
    <w:rsid w:val="008409CC"/>
    <w:rsid w:val="008409E1"/>
    <w:rsid w:val="00840DDD"/>
    <w:rsid w:val="00840ED9"/>
    <w:rsid w:val="008410C6"/>
    <w:rsid w:val="00841246"/>
    <w:rsid w:val="008415F4"/>
    <w:rsid w:val="00841619"/>
    <w:rsid w:val="00841636"/>
    <w:rsid w:val="00841D37"/>
    <w:rsid w:val="00841F44"/>
    <w:rsid w:val="008423DF"/>
    <w:rsid w:val="00842534"/>
    <w:rsid w:val="00842852"/>
    <w:rsid w:val="00843043"/>
    <w:rsid w:val="00843091"/>
    <w:rsid w:val="008431DC"/>
    <w:rsid w:val="008433BF"/>
    <w:rsid w:val="00843573"/>
    <w:rsid w:val="008435EB"/>
    <w:rsid w:val="008436DD"/>
    <w:rsid w:val="00843A0B"/>
    <w:rsid w:val="00843A81"/>
    <w:rsid w:val="00843ADB"/>
    <w:rsid w:val="00844579"/>
    <w:rsid w:val="00844B29"/>
    <w:rsid w:val="00844F6D"/>
    <w:rsid w:val="0084503D"/>
    <w:rsid w:val="008450E6"/>
    <w:rsid w:val="008451A7"/>
    <w:rsid w:val="008455C5"/>
    <w:rsid w:val="00845684"/>
    <w:rsid w:val="008456F6"/>
    <w:rsid w:val="00845EF1"/>
    <w:rsid w:val="0084615E"/>
    <w:rsid w:val="00846243"/>
    <w:rsid w:val="008463A7"/>
    <w:rsid w:val="00846506"/>
    <w:rsid w:val="008468BC"/>
    <w:rsid w:val="00846948"/>
    <w:rsid w:val="00846D11"/>
    <w:rsid w:val="00846F2D"/>
    <w:rsid w:val="008470D8"/>
    <w:rsid w:val="00847349"/>
    <w:rsid w:val="0084749C"/>
    <w:rsid w:val="008474C1"/>
    <w:rsid w:val="00847836"/>
    <w:rsid w:val="00847880"/>
    <w:rsid w:val="008478B4"/>
    <w:rsid w:val="008479A9"/>
    <w:rsid w:val="00847B2A"/>
    <w:rsid w:val="00847E83"/>
    <w:rsid w:val="00847EA7"/>
    <w:rsid w:val="008501C9"/>
    <w:rsid w:val="008504CC"/>
    <w:rsid w:val="00850982"/>
    <w:rsid w:val="00850987"/>
    <w:rsid w:val="00850D3B"/>
    <w:rsid w:val="00850D53"/>
    <w:rsid w:val="0085102F"/>
    <w:rsid w:val="00851069"/>
    <w:rsid w:val="008512B0"/>
    <w:rsid w:val="0085182B"/>
    <w:rsid w:val="008518DF"/>
    <w:rsid w:val="00851AAD"/>
    <w:rsid w:val="008520C6"/>
    <w:rsid w:val="0085227B"/>
    <w:rsid w:val="008524F0"/>
    <w:rsid w:val="008525A4"/>
    <w:rsid w:val="0085291E"/>
    <w:rsid w:val="00852ABC"/>
    <w:rsid w:val="00853011"/>
    <w:rsid w:val="00853182"/>
    <w:rsid w:val="008534B3"/>
    <w:rsid w:val="008536C0"/>
    <w:rsid w:val="0085380B"/>
    <w:rsid w:val="00853C51"/>
    <w:rsid w:val="00853D16"/>
    <w:rsid w:val="00853EA9"/>
    <w:rsid w:val="0085409E"/>
    <w:rsid w:val="008541BA"/>
    <w:rsid w:val="0085428A"/>
    <w:rsid w:val="008543F9"/>
    <w:rsid w:val="008544D2"/>
    <w:rsid w:val="00854568"/>
    <w:rsid w:val="008547C2"/>
    <w:rsid w:val="008547DE"/>
    <w:rsid w:val="00854887"/>
    <w:rsid w:val="0085488B"/>
    <w:rsid w:val="00854989"/>
    <w:rsid w:val="00854F7B"/>
    <w:rsid w:val="0085504B"/>
    <w:rsid w:val="008554B8"/>
    <w:rsid w:val="00855534"/>
    <w:rsid w:val="008555A7"/>
    <w:rsid w:val="00855926"/>
    <w:rsid w:val="008559AE"/>
    <w:rsid w:val="00855C9A"/>
    <w:rsid w:val="008560D5"/>
    <w:rsid w:val="008562C6"/>
    <w:rsid w:val="008563CE"/>
    <w:rsid w:val="0085643B"/>
    <w:rsid w:val="0085647D"/>
    <w:rsid w:val="0085663D"/>
    <w:rsid w:val="00856685"/>
    <w:rsid w:val="00856B33"/>
    <w:rsid w:val="00856FB9"/>
    <w:rsid w:val="0085730E"/>
    <w:rsid w:val="0085758E"/>
    <w:rsid w:val="00857781"/>
    <w:rsid w:val="008577B3"/>
    <w:rsid w:val="00857A4B"/>
    <w:rsid w:val="00857AAB"/>
    <w:rsid w:val="00857BC8"/>
    <w:rsid w:val="00857E97"/>
    <w:rsid w:val="0086050C"/>
    <w:rsid w:val="0086083D"/>
    <w:rsid w:val="00860B0A"/>
    <w:rsid w:val="00860C1F"/>
    <w:rsid w:val="00860C50"/>
    <w:rsid w:val="00860DF7"/>
    <w:rsid w:val="00861405"/>
    <w:rsid w:val="00861A00"/>
    <w:rsid w:val="00861A6E"/>
    <w:rsid w:val="00861FB6"/>
    <w:rsid w:val="008620A9"/>
    <w:rsid w:val="008621D0"/>
    <w:rsid w:val="008626C9"/>
    <w:rsid w:val="00862777"/>
    <w:rsid w:val="00862878"/>
    <w:rsid w:val="008628AB"/>
    <w:rsid w:val="00862905"/>
    <w:rsid w:val="00862A8A"/>
    <w:rsid w:val="00862C5F"/>
    <w:rsid w:val="00862EEE"/>
    <w:rsid w:val="008632D6"/>
    <w:rsid w:val="008634FC"/>
    <w:rsid w:val="008639E1"/>
    <w:rsid w:val="00863C19"/>
    <w:rsid w:val="00863D07"/>
    <w:rsid w:val="0086418B"/>
    <w:rsid w:val="008643AA"/>
    <w:rsid w:val="00864783"/>
    <w:rsid w:val="0086481B"/>
    <w:rsid w:val="00864E28"/>
    <w:rsid w:val="00864E4E"/>
    <w:rsid w:val="00864F24"/>
    <w:rsid w:val="0086573E"/>
    <w:rsid w:val="0086583E"/>
    <w:rsid w:val="008658A9"/>
    <w:rsid w:val="008659BC"/>
    <w:rsid w:val="00865DCB"/>
    <w:rsid w:val="00865EA1"/>
    <w:rsid w:val="00865FD4"/>
    <w:rsid w:val="0086612E"/>
    <w:rsid w:val="008664D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B3F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9F7"/>
    <w:rsid w:val="00871A0D"/>
    <w:rsid w:val="00871B66"/>
    <w:rsid w:val="00871E06"/>
    <w:rsid w:val="00871EBB"/>
    <w:rsid w:val="00871EE4"/>
    <w:rsid w:val="00871F4D"/>
    <w:rsid w:val="008721A5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3E2E"/>
    <w:rsid w:val="0087410E"/>
    <w:rsid w:val="00874401"/>
    <w:rsid w:val="008745D0"/>
    <w:rsid w:val="008746F7"/>
    <w:rsid w:val="00874715"/>
    <w:rsid w:val="00874729"/>
    <w:rsid w:val="00874CB4"/>
    <w:rsid w:val="00874EE6"/>
    <w:rsid w:val="00874F84"/>
    <w:rsid w:val="008753BF"/>
    <w:rsid w:val="00875660"/>
    <w:rsid w:val="008759DD"/>
    <w:rsid w:val="00875B21"/>
    <w:rsid w:val="008762DA"/>
    <w:rsid w:val="00876500"/>
    <w:rsid w:val="0087672C"/>
    <w:rsid w:val="0087677E"/>
    <w:rsid w:val="00876AD1"/>
    <w:rsid w:val="0087738A"/>
    <w:rsid w:val="00877462"/>
    <w:rsid w:val="008774D1"/>
    <w:rsid w:val="0087788E"/>
    <w:rsid w:val="008779E7"/>
    <w:rsid w:val="00877AD8"/>
    <w:rsid w:val="00877DE9"/>
    <w:rsid w:val="00877ECB"/>
    <w:rsid w:val="00877ED3"/>
    <w:rsid w:val="008801E0"/>
    <w:rsid w:val="008809BC"/>
    <w:rsid w:val="00880C41"/>
    <w:rsid w:val="00880E50"/>
    <w:rsid w:val="008811D0"/>
    <w:rsid w:val="0088127D"/>
    <w:rsid w:val="00881287"/>
    <w:rsid w:val="008815C7"/>
    <w:rsid w:val="00881723"/>
    <w:rsid w:val="00881795"/>
    <w:rsid w:val="00881973"/>
    <w:rsid w:val="00881AAB"/>
    <w:rsid w:val="00881DE5"/>
    <w:rsid w:val="00882108"/>
    <w:rsid w:val="008821FB"/>
    <w:rsid w:val="008822F9"/>
    <w:rsid w:val="0088230B"/>
    <w:rsid w:val="00882488"/>
    <w:rsid w:val="0088288C"/>
    <w:rsid w:val="00882B8C"/>
    <w:rsid w:val="00882D1B"/>
    <w:rsid w:val="00882DC6"/>
    <w:rsid w:val="00882E8D"/>
    <w:rsid w:val="00882FCE"/>
    <w:rsid w:val="0088300B"/>
    <w:rsid w:val="008830D2"/>
    <w:rsid w:val="008832E2"/>
    <w:rsid w:val="00883FE1"/>
    <w:rsid w:val="00884200"/>
    <w:rsid w:val="008843F0"/>
    <w:rsid w:val="00884413"/>
    <w:rsid w:val="00884599"/>
    <w:rsid w:val="0088469B"/>
    <w:rsid w:val="0088498C"/>
    <w:rsid w:val="00884BC6"/>
    <w:rsid w:val="00884BFD"/>
    <w:rsid w:val="00884E5F"/>
    <w:rsid w:val="008852FA"/>
    <w:rsid w:val="00885452"/>
    <w:rsid w:val="00885673"/>
    <w:rsid w:val="008858E7"/>
    <w:rsid w:val="00885975"/>
    <w:rsid w:val="008859A5"/>
    <w:rsid w:val="00885A28"/>
    <w:rsid w:val="00885AA1"/>
    <w:rsid w:val="00885CEB"/>
    <w:rsid w:val="00886076"/>
    <w:rsid w:val="008862AE"/>
    <w:rsid w:val="00886591"/>
    <w:rsid w:val="00886691"/>
    <w:rsid w:val="00886BE4"/>
    <w:rsid w:val="00887107"/>
    <w:rsid w:val="008872E2"/>
    <w:rsid w:val="00887967"/>
    <w:rsid w:val="008879D6"/>
    <w:rsid w:val="00887A9B"/>
    <w:rsid w:val="00887B31"/>
    <w:rsid w:val="00887B46"/>
    <w:rsid w:val="00887C1A"/>
    <w:rsid w:val="00887E87"/>
    <w:rsid w:val="00887EB1"/>
    <w:rsid w:val="008902C8"/>
    <w:rsid w:val="00890462"/>
    <w:rsid w:val="00890972"/>
    <w:rsid w:val="008909BC"/>
    <w:rsid w:val="00890B48"/>
    <w:rsid w:val="00890D63"/>
    <w:rsid w:val="00890F23"/>
    <w:rsid w:val="008913DC"/>
    <w:rsid w:val="00891904"/>
    <w:rsid w:val="0089227D"/>
    <w:rsid w:val="00892596"/>
    <w:rsid w:val="008925E3"/>
    <w:rsid w:val="00892827"/>
    <w:rsid w:val="008929AD"/>
    <w:rsid w:val="00892D9A"/>
    <w:rsid w:val="008930F4"/>
    <w:rsid w:val="0089329B"/>
    <w:rsid w:val="0089336F"/>
    <w:rsid w:val="0089349F"/>
    <w:rsid w:val="008937C8"/>
    <w:rsid w:val="00893C36"/>
    <w:rsid w:val="00893D9D"/>
    <w:rsid w:val="00893F61"/>
    <w:rsid w:val="008942F2"/>
    <w:rsid w:val="008943B8"/>
    <w:rsid w:val="00894462"/>
    <w:rsid w:val="008946F2"/>
    <w:rsid w:val="008947D1"/>
    <w:rsid w:val="008948C4"/>
    <w:rsid w:val="00894950"/>
    <w:rsid w:val="00894E8C"/>
    <w:rsid w:val="00894EEE"/>
    <w:rsid w:val="0089524F"/>
    <w:rsid w:val="008952C7"/>
    <w:rsid w:val="00895385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6FDA"/>
    <w:rsid w:val="0089708F"/>
    <w:rsid w:val="00897262"/>
    <w:rsid w:val="00897401"/>
    <w:rsid w:val="00897795"/>
    <w:rsid w:val="008978FB"/>
    <w:rsid w:val="008A020D"/>
    <w:rsid w:val="008A0797"/>
    <w:rsid w:val="008A0843"/>
    <w:rsid w:val="008A0955"/>
    <w:rsid w:val="008A0A0A"/>
    <w:rsid w:val="008A0B10"/>
    <w:rsid w:val="008A0B91"/>
    <w:rsid w:val="008A0BEA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72B"/>
    <w:rsid w:val="008A3850"/>
    <w:rsid w:val="008A3A37"/>
    <w:rsid w:val="008A3BFB"/>
    <w:rsid w:val="008A3F84"/>
    <w:rsid w:val="008A4423"/>
    <w:rsid w:val="008A4604"/>
    <w:rsid w:val="008A4B60"/>
    <w:rsid w:val="008A4CA6"/>
    <w:rsid w:val="008A4E61"/>
    <w:rsid w:val="008A529D"/>
    <w:rsid w:val="008A54D4"/>
    <w:rsid w:val="008A553A"/>
    <w:rsid w:val="008A55BE"/>
    <w:rsid w:val="008A55F0"/>
    <w:rsid w:val="008A5615"/>
    <w:rsid w:val="008A5E8B"/>
    <w:rsid w:val="008A65CB"/>
    <w:rsid w:val="008A663B"/>
    <w:rsid w:val="008A70E4"/>
    <w:rsid w:val="008A798C"/>
    <w:rsid w:val="008A7A9D"/>
    <w:rsid w:val="008A7AE4"/>
    <w:rsid w:val="008A7D7A"/>
    <w:rsid w:val="008A7ECD"/>
    <w:rsid w:val="008B0271"/>
    <w:rsid w:val="008B0430"/>
    <w:rsid w:val="008B04FB"/>
    <w:rsid w:val="008B06B6"/>
    <w:rsid w:val="008B09A3"/>
    <w:rsid w:val="008B0A74"/>
    <w:rsid w:val="008B0D29"/>
    <w:rsid w:val="008B10F1"/>
    <w:rsid w:val="008B1809"/>
    <w:rsid w:val="008B1D94"/>
    <w:rsid w:val="008B1DF8"/>
    <w:rsid w:val="008B1E32"/>
    <w:rsid w:val="008B1F6E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1F"/>
    <w:rsid w:val="008B51AD"/>
    <w:rsid w:val="008B5319"/>
    <w:rsid w:val="008B5468"/>
    <w:rsid w:val="008B57AB"/>
    <w:rsid w:val="008B59EC"/>
    <w:rsid w:val="008B5A39"/>
    <w:rsid w:val="008B5F75"/>
    <w:rsid w:val="008B5FBC"/>
    <w:rsid w:val="008B6051"/>
    <w:rsid w:val="008B61CF"/>
    <w:rsid w:val="008B63BD"/>
    <w:rsid w:val="008B6514"/>
    <w:rsid w:val="008B664E"/>
    <w:rsid w:val="008B6A7A"/>
    <w:rsid w:val="008B6C56"/>
    <w:rsid w:val="008B6D30"/>
    <w:rsid w:val="008B6D33"/>
    <w:rsid w:val="008B6D6D"/>
    <w:rsid w:val="008B6DD8"/>
    <w:rsid w:val="008B6F8E"/>
    <w:rsid w:val="008B6FBF"/>
    <w:rsid w:val="008B717A"/>
    <w:rsid w:val="008B7970"/>
    <w:rsid w:val="008B79B1"/>
    <w:rsid w:val="008B7A49"/>
    <w:rsid w:val="008B7A98"/>
    <w:rsid w:val="008C0106"/>
    <w:rsid w:val="008C0269"/>
    <w:rsid w:val="008C0371"/>
    <w:rsid w:val="008C05F5"/>
    <w:rsid w:val="008C0887"/>
    <w:rsid w:val="008C08EC"/>
    <w:rsid w:val="008C0939"/>
    <w:rsid w:val="008C0C1E"/>
    <w:rsid w:val="008C116A"/>
    <w:rsid w:val="008C1728"/>
    <w:rsid w:val="008C1A65"/>
    <w:rsid w:val="008C1AE2"/>
    <w:rsid w:val="008C1D9F"/>
    <w:rsid w:val="008C1DAF"/>
    <w:rsid w:val="008C224B"/>
    <w:rsid w:val="008C2C97"/>
    <w:rsid w:val="008C2EA1"/>
    <w:rsid w:val="008C330D"/>
    <w:rsid w:val="008C3571"/>
    <w:rsid w:val="008C3634"/>
    <w:rsid w:val="008C374C"/>
    <w:rsid w:val="008C39D1"/>
    <w:rsid w:val="008C3DE0"/>
    <w:rsid w:val="008C41AB"/>
    <w:rsid w:val="008C4329"/>
    <w:rsid w:val="008C4633"/>
    <w:rsid w:val="008C486D"/>
    <w:rsid w:val="008C4A02"/>
    <w:rsid w:val="008C4AB8"/>
    <w:rsid w:val="008C4BD5"/>
    <w:rsid w:val="008C4BEF"/>
    <w:rsid w:val="008C51BE"/>
    <w:rsid w:val="008C52B2"/>
    <w:rsid w:val="008C5682"/>
    <w:rsid w:val="008C5930"/>
    <w:rsid w:val="008C5C1B"/>
    <w:rsid w:val="008C5E39"/>
    <w:rsid w:val="008C5F11"/>
    <w:rsid w:val="008C5F8C"/>
    <w:rsid w:val="008C609C"/>
    <w:rsid w:val="008C6383"/>
    <w:rsid w:val="008C63B6"/>
    <w:rsid w:val="008C6426"/>
    <w:rsid w:val="008C6503"/>
    <w:rsid w:val="008C6874"/>
    <w:rsid w:val="008C6B48"/>
    <w:rsid w:val="008C712D"/>
    <w:rsid w:val="008C74CE"/>
    <w:rsid w:val="008C7A28"/>
    <w:rsid w:val="008C7B82"/>
    <w:rsid w:val="008C7C64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C4D"/>
    <w:rsid w:val="008D1EAB"/>
    <w:rsid w:val="008D2106"/>
    <w:rsid w:val="008D2191"/>
    <w:rsid w:val="008D2582"/>
    <w:rsid w:val="008D27AA"/>
    <w:rsid w:val="008D2839"/>
    <w:rsid w:val="008D295D"/>
    <w:rsid w:val="008D2A16"/>
    <w:rsid w:val="008D2ACC"/>
    <w:rsid w:val="008D2E11"/>
    <w:rsid w:val="008D2EFB"/>
    <w:rsid w:val="008D3017"/>
    <w:rsid w:val="008D3706"/>
    <w:rsid w:val="008D376A"/>
    <w:rsid w:val="008D3A05"/>
    <w:rsid w:val="008D3B4A"/>
    <w:rsid w:val="008D3F39"/>
    <w:rsid w:val="008D3FF7"/>
    <w:rsid w:val="008D41DA"/>
    <w:rsid w:val="008D420E"/>
    <w:rsid w:val="008D4409"/>
    <w:rsid w:val="008D450E"/>
    <w:rsid w:val="008D472F"/>
    <w:rsid w:val="008D4BC7"/>
    <w:rsid w:val="008D4CC0"/>
    <w:rsid w:val="008D4E0F"/>
    <w:rsid w:val="008D5017"/>
    <w:rsid w:val="008D51A6"/>
    <w:rsid w:val="008D52BC"/>
    <w:rsid w:val="008D576F"/>
    <w:rsid w:val="008D592C"/>
    <w:rsid w:val="008D5995"/>
    <w:rsid w:val="008D5A8E"/>
    <w:rsid w:val="008D5AB9"/>
    <w:rsid w:val="008D5C2F"/>
    <w:rsid w:val="008D5CDC"/>
    <w:rsid w:val="008D6387"/>
    <w:rsid w:val="008D645E"/>
    <w:rsid w:val="008D6462"/>
    <w:rsid w:val="008D6473"/>
    <w:rsid w:val="008D64B6"/>
    <w:rsid w:val="008D65F5"/>
    <w:rsid w:val="008D6623"/>
    <w:rsid w:val="008D6656"/>
    <w:rsid w:val="008D69D4"/>
    <w:rsid w:val="008D6C23"/>
    <w:rsid w:val="008D6F56"/>
    <w:rsid w:val="008D730E"/>
    <w:rsid w:val="008D7782"/>
    <w:rsid w:val="008D78BF"/>
    <w:rsid w:val="008D7989"/>
    <w:rsid w:val="008D7D28"/>
    <w:rsid w:val="008D7F4F"/>
    <w:rsid w:val="008D7FD8"/>
    <w:rsid w:val="008E027F"/>
    <w:rsid w:val="008E0440"/>
    <w:rsid w:val="008E07DF"/>
    <w:rsid w:val="008E0A79"/>
    <w:rsid w:val="008E0B53"/>
    <w:rsid w:val="008E0C45"/>
    <w:rsid w:val="008E0D4B"/>
    <w:rsid w:val="008E0E17"/>
    <w:rsid w:val="008E1301"/>
    <w:rsid w:val="008E134C"/>
    <w:rsid w:val="008E158B"/>
    <w:rsid w:val="008E168C"/>
    <w:rsid w:val="008E1695"/>
    <w:rsid w:val="008E19FB"/>
    <w:rsid w:val="008E1E2D"/>
    <w:rsid w:val="008E2151"/>
    <w:rsid w:val="008E2361"/>
    <w:rsid w:val="008E2469"/>
    <w:rsid w:val="008E2E0F"/>
    <w:rsid w:val="008E32E4"/>
    <w:rsid w:val="008E33EA"/>
    <w:rsid w:val="008E383A"/>
    <w:rsid w:val="008E3C1A"/>
    <w:rsid w:val="008E418E"/>
    <w:rsid w:val="008E43F9"/>
    <w:rsid w:val="008E443A"/>
    <w:rsid w:val="008E46A8"/>
    <w:rsid w:val="008E4806"/>
    <w:rsid w:val="008E49FF"/>
    <w:rsid w:val="008E4A15"/>
    <w:rsid w:val="008E4A62"/>
    <w:rsid w:val="008E4BB0"/>
    <w:rsid w:val="008E4E00"/>
    <w:rsid w:val="008E4F63"/>
    <w:rsid w:val="008E518E"/>
    <w:rsid w:val="008E550E"/>
    <w:rsid w:val="008E55A2"/>
    <w:rsid w:val="008E5A83"/>
    <w:rsid w:val="008E5A95"/>
    <w:rsid w:val="008E5F57"/>
    <w:rsid w:val="008E5FE7"/>
    <w:rsid w:val="008E6163"/>
    <w:rsid w:val="008E6196"/>
    <w:rsid w:val="008E629F"/>
    <w:rsid w:val="008E6605"/>
    <w:rsid w:val="008E6874"/>
    <w:rsid w:val="008E69B4"/>
    <w:rsid w:val="008E6A71"/>
    <w:rsid w:val="008E6E0F"/>
    <w:rsid w:val="008E6F01"/>
    <w:rsid w:val="008E716F"/>
    <w:rsid w:val="008E795E"/>
    <w:rsid w:val="008E7A0E"/>
    <w:rsid w:val="008E7B15"/>
    <w:rsid w:val="008E7C9A"/>
    <w:rsid w:val="008E7CE8"/>
    <w:rsid w:val="008E7E68"/>
    <w:rsid w:val="008E7E8C"/>
    <w:rsid w:val="008E7F21"/>
    <w:rsid w:val="008E7F99"/>
    <w:rsid w:val="008F014E"/>
    <w:rsid w:val="008F0300"/>
    <w:rsid w:val="008F09D4"/>
    <w:rsid w:val="008F0B48"/>
    <w:rsid w:val="008F0B59"/>
    <w:rsid w:val="008F0BFD"/>
    <w:rsid w:val="008F0E02"/>
    <w:rsid w:val="008F0ED8"/>
    <w:rsid w:val="008F1006"/>
    <w:rsid w:val="008F1518"/>
    <w:rsid w:val="008F1920"/>
    <w:rsid w:val="008F1E99"/>
    <w:rsid w:val="008F1F80"/>
    <w:rsid w:val="008F206C"/>
    <w:rsid w:val="008F22A0"/>
    <w:rsid w:val="008F237E"/>
    <w:rsid w:val="008F25D5"/>
    <w:rsid w:val="008F268C"/>
    <w:rsid w:val="008F26C0"/>
    <w:rsid w:val="008F2E1A"/>
    <w:rsid w:val="008F3229"/>
    <w:rsid w:val="008F365E"/>
    <w:rsid w:val="008F383A"/>
    <w:rsid w:val="008F3EA8"/>
    <w:rsid w:val="008F3F48"/>
    <w:rsid w:val="008F4A98"/>
    <w:rsid w:val="008F515A"/>
    <w:rsid w:val="008F53BF"/>
    <w:rsid w:val="008F55E1"/>
    <w:rsid w:val="008F5ED7"/>
    <w:rsid w:val="008F5F92"/>
    <w:rsid w:val="008F6123"/>
    <w:rsid w:val="008F656C"/>
    <w:rsid w:val="008F665D"/>
    <w:rsid w:val="008F66E5"/>
    <w:rsid w:val="008F676F"/>
    <w:rsid w:val="008F68B6"/>
    <w:rsid w:val="008F6A30"/>
    <w:rsid w:val="008F6E10"/>
    <w:rsid w:val="008F6F36"/>
    <w:rsid w:val="008F7144"/>
    <w:rsid w:val="008F7319"/>
    <w:rsid w:val="008F75D2"/>
    <w:rsid w:val="008F7CF8"/>
    <w:rsid w:val="009003EB"/>
    <w:rsid w:val="00900837"/>
    <w:rsid w:val="009008C4"/>
    <w:rsid w:val="009009EF"/>
    <w:rsid w:val="00900C97"/>
    <w:rsid w:val="009010CE"/>
    <w:rsid w:val="009010EC"/>
    <w:rsid w:val="009011FF"/>
    <w:rsid w:val="00901342"/>
    <w:rsid w:val="0090140C"/>
    <w:rsid w:val="009016E0"/>
    <w:rsid w:val="00901A30"/>
    <w:rsid w:val="00901AEB"/>
    <w:rsid w:val="00901B01"/>
    <w:rsid w:val="00901CD6"/>
    <w:rsid w:val="00901D3F"/>
    <w:rsid w:val="0090253B"/>
    <w:rsid w:val="009025FD"/>
    <w:rsid w:val="00902648"/>
    <w:rsid w:val="0090267E"/>
    <w:rsid w:val="0090269D"/>
    <w:rsid w:val="00902792"/>
    <w:rsid w:val="009027DB"/>
    <w:rsid w:val="00902825"/>
    <w:rsid w:val="00903001"/>
    <w:rsid w:val="00903059"/>
    <w:rsid w:val="00903223"/>
    <w:rsid w:val="0090322B"/>
    <w:rsid w:val="00903518"/>
    <w:rsid w:val="009037E2"/>
    <w:rsid w:val="00903D1F"/>
    <w:rsid w:val="00903EB6"/>
    <w:rsid w:val="00903EC7"/>
    <w:rsid w:val="009040A1"/>
    <w:rsid w:val="00904144"/>
    <w:rsid w:val="009041B6"/>
    <w:rsid w:val="009045F2"/>
    <w:rsid w:val="009049AD"/>
    <w:rsid w:val="00904B42"/>
    <w:rsid w:val="00904D7D"/>
    <w:rsid w:val="009057A9"/>
    <w:rsid w:val="009058BF"/>
    <w:rsid w:val="00905928"/>
    <w:rsid w:val="00905A6B"/>
    <w:rsid w:val="00905C41"/>
    <w:rsid w:val="00905D55"/>
    <w:rsid w:val="00905F3B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01"/>
    <w:rsid w:val="00907E44"/>
    <w:rsid w:val="00907EF0"/>
    <w:rsid w:val="00907F02"/>
    <w:rsid w:val="009100B8"/>
    <w:rsid w:val="00910252"/>
    <w:rsid w:val="0091043C"/>
    <w:rsid w:val="00910530"/>
    <w:rsid w:val="009109CA"/>
    <w:rsid w:val="00910D91"/>
    <w:rsid w:val="0091144B"/>
    <w:rsid w:val="009115D5"/>
    <w:rsid w:val="00911699"/>
    <w:rsid w:val="009119E1"/>
    <w:rsid w:val="009119E7"/>
    <w:rsid w:val="00911A60"/>
    <w:rsid w:val="00911A85"/>
    <w:rsid w:val="00911BF2"/>
    <w:rsid w:val="00911DB1"/>
    <w:rsid w:val="00911EC9"/>
    <w:rsid w:val="0091218C"/>
    <w:rsid w:val="009123E9"/>
    <w:rsid w:val="00912524"/>
    <w:rsid w:val="00912570"/>
    <w:rsid w:val="0091257F"/>
    <w:rsid w:val="009128B9"/>
    <w:rsid w:val="00912A1F"/>
    <w:rsid w:val="00913003"/>
    <w:rsid w:val="00913059"/>
    <w:rsid w:val="00913346"/>
    <w:rsid w:val="009133F9"/>
    <w:rsid w:val="00913498"/>
    <w:rsid w:val="009135F2"/>
    <w:rsid w:val="009136BB"/>
    <w:rsid w:val="009136F1"/>
    <w:rsid w:val="00913847"/>
    <w:rsid w:val="00913A92"/>
    <w:rsid w:val="00913F26"/>
    <w:rsid w:val="00914275"/>
    <w:rsid w:val="0091488F"/>
    <w:rsid w:val="00914E62"/>
    <w:rsid w:val="00914EB9"/>
    <w:rsid w:val="00914F19"/>
    <w:rsid w:val="00914F63"/>
    <w:rsid w:val="00915035"/>
    <w:rsid w:val="0091524F"/>
    <w:rsid w:val="00915626"/>
    <w:rsid w:val="00915707"/>
    <w:rsid w:val="0091586E"/>
    <w:rsid w:val="00915AB8"/>
    <w:rsid w:val="00915B3D"/>
    <w:rsid w:val="00915BFB"/>
    <w:rsid w:val="0091605C"/>
    <w:rsid w:val="009160E0"/>
    <w:rsid w:val="00916274"/>
    <w:rsid w:val="00916414"/>
    <w:rsid w:val="0091679B"/>
    <w:rsid w:val="00916B48"/>
    <w:rsid w:val="00916F3D"/>
    <w:rsid w:val="00917460"/>
    <w:rsid w:val="0091749C"/>
    <w:rsid w:val="009175E2"/>
    <w:rsid w:val="00917866"/>
    <w:rsid w:val="00917C5F"/>
    <w:rsid w:val="00917CD4"/>
    <w:rsid w:val="0092010F"/>
    <w:rsid w:val="0092018B"/>
    <w:rsid w:val="009201EF"/>
    <w:rsid w:val="009207BF"/>
    <w:rsid w:val="00920844"/>
    <w:rsid w:val="00920C2F"/>
    <w:rsid w:val="00920D4F"/>
    <w:rsid w:val="00920E04"/>
    <w:rsid w:val="00920F70"/>
    <w:rsid w:val="009217CE"/>
    <w:rsid w:val="00921967"/>
    <w:rsid w:val="00921C74"/>
    <w:rsid w:val="00921EDA"/>
    <w:rsid w:val="00921FB2"/>
    <w:rsid w:val="00922085"/>
    <w:rsid w:val="009221CC"/>
    <w:rsid w:val="009223CF"/>
    <w:rsid w:val="009223E4"/>
    <w:rsid w:val="00922457"/>
    <w:rsid w:val="00922551"/>
    <w:rsid w:val="009225AC"/>
    <w:rsid w:val="009229CD"/>
    <w:rsid w:val="00922DB5"/>
    <w:rsid w:val="0092338A"/>
    <w:rsid w:val="009238AC"/>
    <w:rsid w:val="009238F1"/>
    <w:rsid w:val="00923D07"/>
    <w:rsid w:val="00923D0A"/>
    <w:rsid w:val="00923D5B"/>
    <w:rsid w:val="0092434F"/>
    <w:rsid w:val="00924365"/>
    <w:rsid w:val="00924A5F"/>
    <w:rsid w:val="00924B6C"/>
    <w:rsid w:val="00924C1C"/>
    <w:rsid w:val="00924F31"/>
    <w:rsid w:val="0092526C"/>
    <w:rsid w:val="00925377"/>
    <w:rsid w:val="009255A1"/>
    <w:rsid w:val="009256B4"/>
    <w:rsid w:val="00925AFE"/>
    <w:rsid w:val="00925DE1"/>
    <w:rsid w:val="00925EC2"/>
    <w:rsid w:val="00926066"/>
    <w:rsid w:val="009261A6"/>
    <w:rsid w:val="00926266"/>
    <w:rsid w:val="00926499"/>
    <w:rsid w:val="00926555"/>
    <w:rsid w:val="00926615"/>
    <w:rsid w:val="00926703"/>
    <w:rsid w:val="00926AFC"/>
    <w:rsid w:val="00926DB0"/>
    <w:rsid w:val="0092705E"/>
    <w:rsid w:val="00927123"/>
    <w:rsid w:val="0092719E"/>
    <w:rsid w:val="009272FD"/>
    <w:rsid w:val="0092755B"/>
    <w:rsid w:val="0092759F"/>
    <w:rsid w:val="009277E1"/>
    <w:rsid w:val="009278B4"/>
    <w:rsid w:val="00927B57"/>
    <w:rsid w:val="0093012B"/>
    <w:rsid w:val="0093039C"/>
    <w:rsid w:val="00930538"/>
    <w:rsid w:val="009305C8"/>
    <w:rsid w:val="00930746"/>
    <w:rsid w:val="00930BDD"/>
    <w:rsid w:val="00930EB7"/>
    <w:rsid w:val="009314DF"/>
    <w:rsid w:val="0093179C"/>
    <w:rsid w:val="00931A12"/>
    <w:rsid w:val="00931C16"/>
    <w:rsid w:val="00931D47"/>
    <w:rsid w:val="00931E5B"/>
    <w:rsid w:val="00931FAE"/>
    <w:rsid w:val="00932050"/>
    <w:rsid w:val="00932372"/>
    <w:rsid w:val="009323B0"/>
    <w:rsid w:val="00932438"/>
    <w:rsid w:val="009327F9"/>
    <w:rsid w:val="00932DB6"/>
    <w:rsid w:val="009330ED"/>
    <w:rsid w:val="00933281"/>
    <w:rsid w:val="009333A9"/>
    <w:rsid w:val="00933441"/>
    <w:rsid w:val="0093346E"/>
    <w:rsid w:val="009334A5"/>
    <w:rsid w:val="009334D0"/>
    <w:rsid w:val="009334D2"/>
    <w:rsid w:val="0093366D"/>
    <w:rsid w:val="00933705"/>
    <w:rsid w:val="00933858"/>
    <w:rsid w:val="00933917"/>
    <w:rsid w:val="00933AA4"/>
    <w:rsid w:val="00933CF9"/>
    <w:rsid w:val="009340AF"/>
    <w:rsid w:val="00934745"/>
    <w:rsid w:val="009347B1"/>
    <w:rsid w:val="00934DC3"/>
    <w:rsid w:val="00934FDF"/>
    <w:rsid w:val="00935015"/>
    <w:rsid w:val="00935029"/>
    <w:rsid w:val="009350C9"/>
    <w:rsid w:val="009353C3"/>
    <w:rsid w:val="009353F4"/>
    <w:rsid w:val="0093559D"/>
    <w:rsid w:val="00935CAE"/>
    <w:rsid w:val="00935D1B"/>
    <w:rsid w:val="00935F61"/>
    <w:rsid w:val="00935FF1"/>
    <w:rsid w:val="00936066"/>
    <w:rsid w:val="0093631F"/>
    <w:rsid w:val="0093647F"/>
    <w:rsid w:val="00936704"/>
    <w:rsid w:val="00936992"/>
    <w:rsid w:val="009369BA"/>
    <w:rsid w:val="00936A6F"/>
    <w:rsid w:val="00936ADF"/>
    <w:rsid w:val="00936B19"/>
    <w:rsid w:val="00937005"/>
    <w:rsid w:val="00937165"/>
    <w:rsid w:val="00937510"/>
    <w:rsid w:val="0093794E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C90"/>
    <w:rsid w:val="00940DC7"/>
    <w:rsid w:val="0094115D"/>
    <w:rsid w:val="0094121E"/>
    <w:rsid w:val="0094165C"/>
    <w:rsid w:val="00941B32"/>
    <w:rsid w:val="00941E83"/>
    <w:rsid w:val="00941F1B"/>
    <w:rsid w:val="0094235F"/>
    <w:rsid w:val="00942716"/>
    <w:rsid w:val="00942C2B"/>
    <w:rsid w:val="00942D72"/>
    <w:rsid w:val="00943257"/>
    <w:rsid w:val="00943279"/>
    <w:rsid w:val="00943369"/>
    <w:rsid w:val="009436EF"/>
    <w:rsid w:val="009437FD"/>
    <w:rsid w:val="00943CCF"/>
    <w:rsid w:val="00943CFC"/>
    <w:rsid w:val="00943D26"/>
    <w:rsid w:val="00943E4C"/>
    <w:rsid w:val="00943FF9"/>
    <w:rsid w:val="00944239"/>
    <w:rsid w:val="009442CC"/>
    <w:rsid w:val="00944390"/>
    <w:rsid w:val="00944477"/>
    <w:rsid w:val="009444BA"/>
    <w:rsid w:val="00944A9F"/>
    <w:rsid w:val="00944BBA"/>
    <w:rsid w:val="00944BBB"/>
    <w:rsid w:val="00944E1C"/>
    <w:rsid w:val="00944E2C"/>
    <w:rsid w:val="00944EB8"/>
    <w:rsid w:val="00944FD3"/>
    <w:rsid w:val="0094511A"/>
    <w:rsid w:val="0094520C"/>
    <w:rsid w:val="009460FB"/>
    <w:rsid w:val="00946C8D"/>
    <w:rsid w:val="0094704C"/>
    <w:rsid w:val="00947437"/>
    <w:rsid w:val="009479CA"/>
    <w:rsid w:val="00947A0F"/>
    <w:rsid w:val="00947B57"/>
    <w:rsid w:val="0095003D"/>
    <w:rsid w:val="009501F4"/>
    <w:rsid w:val="00950215"/>
    <w:rsid w:val="009509E1"/>
    <w:rsid w:val="00950BE8"/>
    <w:rsid w:val="00950C94"/>
    <w:rsid w:val="00950CD2"/>
    <w:rsid w:val="009510FA"/>
    <w:rsid w:val="00951236"/>
    <w:rsid w:val="00951729"/>
    <w:rsid w:val="00951764"/>
    <w:rsid w:val="00951957"/>
    <w:rsid w:val="00951BB4"/>
    <w:rsid w:val="00951CE8"/>
    <w:rsid w:val="00952099"/>
    <w:rsid w:val="00952407"/>
    <w:rsid w:val="0095276A"/>
    <w:rsid w:val="00952848"/>
    <w:rsid w:val="00952E9F"/>
    <w:rsid w:val="0095302A"/>
    <w:rsid w:val="0095312C"/>
    <w:rsid w:val="009533D1"/>
    <w:rsid w:val="009535D8"/>
    <w:rsid w:val="00953746"/>
    <w:rsid w:val="009537C2"/>
    <w:rsid w:val="00953A9A"/>
    <w:rsid w:val="00953F4F"/>
    <w:rsid w:val="00954423"/>
    <w:rsid w:val="00954788"/>
    <w:rsid w:val="0095485A"/>
    <w:rsid w:val="009548B6"/>
    <w:rsid w:val="00954970"/>
    <w:rsid w:val="00954990"/>
    <w:rsid w:val="00954A91"/>
    <w:rsid w:val="00954BC3"/>
    <w:rsid w:val="00954D78"/>
    <w:rsid w:val="00954DF9"/>
    <w:rsid w:val="00954FA2"/>
    <w:rsid w:val="009551BF"/>
    <w:rsid w:val="0095521A"/>
    <w:rsid w:val="009553B2"/>
    <w:rsid w:val="00955617"/>
    <w:rsid w:val="00955768"/>
    <w:rsid w:val="00955969"/>
    <w:rsid w:val="00955B1F"/>
    <w:rsid w:val="00955E34"/>
    <w:rsid w:val="00955F09"/>
    <w:rsid w:val="0095601F"/>
    <w:rsid w:val="0095648C"/>
    <w:rsid w:val="00956606"/>
    <w:rsid w:val="009569F3"/>
    <w:rsid w:val="00956E67"/>
    <w:rsid w:val="00957136"/>
    <w:rsid w:val="00957549"/>
    <w:rsid w:val="00957644"/>
    <w:rsid w:val="00957775"/>
    <w:rsid w:val="009577B6"/>
    <w:rsid w:val="00957E62"/>
    <w:rsid w:val="00957F81"/>
    <w:rsid w:val="00960214"/>
    <w:rsid w:val="00960645"/>
    <w:rsid w:val="00960D81"/>
    <w:rsid w:val="00960ED7"/>
    <w:rsid w:val="0096113A"/>
    <w:rsid w:val="00961600"/>
    <w:rsid w:val="0096172F"/>
    <w:rsid w:val="0096189C"/>
    <w:rsid w:val="00961A32"/>
    <w:rsid w:val="00961B09"/>
    <w:rsid w:val="00961C1D"/>
    <w:rsid w:val="00961EF6"/>
    <w:rsid w:val="0096246F"/>
    <w:rsid w:val="009624C7"/>
    <w:rsid w:val="009628E9"/>
    <w:rsid w:val="00962CB4"/>
    <w:rsid w:val="00962F7B"/>
    <w:rsid w:val="00963376"/>
    <w:rsid w:val="00963523"/>
    <w:rsid w:val="00963808"/>
    <w:rsid w:val="00963A77"/>
    <w:rsid w:val="00963AA9"/>
    <w:rsid w:val="00963B22"/>
    <w:rsid w:val="00964077"/>
    <w:rsid w:val="00964391"/>
    <w:rsid w:val="00964978"/>
    <w:rsid w:val="00965151"/>
    <w:rsid w:val="00965220"/>
    <w:rsid w:val="00965279"/>
    <w:rsid w:val="009654B8"/>
    <w:rsid w:val="00965548"/>
    <w:rsid w:val="00965607"/>
    <w:rsid w:val="00965938"/>
    <w:rsid w:val="009659D7"/>
    <w:rsid w:val="00965D89"/>
    <w:rsid w:val="00965EE7"/>
    <w:rsid w:val="00965FEA"/>
    <w:rsid w:val="0096632F"/>
    <w:rsid w:val="0096673C"/>
    <w:rsid w:val="00966B14"/>
    <w:rsid w:val="00966BCA"/>
    <w:rsid w:val="00966CE1"/>
    <w:rsid w:val="00967016"/>
    <w:rsid w:val="00967476"/>
    <w:rsid w:val="0096758F"/>
    <w:rsid w:val="009676A9"/>
    <w:rsid w:val="00967886"/>
    <w:rsid w:val="009704F5"/>
    <w:rsid w:val="00970643"/>
    <w:rsid w:val="009707CC"/>
    <w:rsid w:val="009709E9"/>
    <w:rsid w:val="00970A14"/>
    <w:rsid w:val="00970B73"/>
    <w:rsid w:val="00970BB9"/>
    <w:rsid w:val="00970C8C"/>
    <w:rsid w:val="00970E87"/>
    <w:rsid w:val="00970EFB"/>
    <w:rsid w:val="00970F44"/>
    <w:rsid w:val="00971175"/>
    <w:rsid w:val="009714A3"/>
    <w:rsid w:val="0097151A"/>
    <w:rsid w:val="009715C7"/>
    <w:rsid w:val="00971717"/>
    <w:rsid w:val="00971A94"/>
    <w:rsid w:val="00971CF8"/>
    <w:rsid w:val="00971F3E"/>
    <w:rsid w:val="00971FC1"/>
    <w:rsid w:val="009720A2"/>
    <w:rsid w:val="009720BF"/>
    <w:rsid w:val="009724B7"/>
    <w:rsid w:val="009725F8"/>
    <w:rsid w:val="0097260E"/>
    <w:rsid w:val="00972751"/>
    <w:rsid w:val="0097291D"/>
    <w:rsid w:val="00972B3B"/>
    <w:rsid w:val="00972B5A"/>
    <w:rsid w:val="00972ECB"/>
    <w:rsid w:val="009736D1"/>
    <w:rsid w:val="00973A74"/>
    <w:rsid w:val="00973AAF"/>
    <w:rsid w:val="00974001"/>
    <w:rsid w:val="0097404B"/>
    <w:rsid w:val="009740DC"/>
    <w:rsid w:val="009743C1"/>
    <w:rsid w:val="00974514"/>
    <w:rsid w:val="009747D0"/>
    <w:rsid w:val="00974B3E"/>
    <w:rsid w:val="00974B5C"/>
    <w:rsid w:val="00974D98"/>
    <w:rsid w:val="0097506E"/>
    <w:rsid w:val="009754A6"/>
    <w:rsid w:val="009754B7"/>
    <w:rsid w:val="009755D9"/>
    <w:rsid w:val="00975943"/>
    <w:rsid w:val="00975A50"/>
    <w:rsid w:val="00975FF7"/>
    <w:rsid w:val="009761D4"/>
    <w:rsid w:val="009763C3"/>
    <w:rsid w:val="00976B47"/>
    <w:rsid w:val="00976D1E"/>
    <w:rsid w:val="00976FDC"/>
    <w:rsid w:val="0097710D"/>
    <w:rsid w:val="009772D6"/>
    <w:rsid w:val="009775E5"/>
    <w:rsid w:val="0097763A"/>
    <w:rsid w:val="0097766D"/>
    <w:rsid w:val="009776F3"/>
    <w:rsid w:val="009778DF"/>
    <w:rsid w:val="00977BEA"/>
    <w:rsid w:val="00977F07"/>
    <w:rsid w:val="00977F3E"/>
    <w:rsid w:val="00977F61"/>
    <w:rsid w:val="009801AA"/>
    <w:rsid w:val="00980676"/>
    <w:rsid w:val="00980681"/>
    <w:rsid w:val="00980734"/>
    <w:rsid w:val="00980C77"/>
    <w:rsid w:val="00981096"/>
    <w:rsid w:val="009812A7"/>
    <w:rsid w:val="00981394"/>
    <w:rsid w:val="00981408"/>
    <w:rsid w:val="00981477"/>
    <w:rsid w:val="009816A8"/>
    <w:rsid w:val="0098192E"/>
    <w:rsid w:val="00981AC9"/>
    <w:rsid w:val="00981B7A"/>
    <w:rsid w:val="00981B9E"/>
    <w:rsid w:val="00981BDD"/>
    <w:rsid w:val="00981E58"/>
    <w:rsid w:val="00981E78"/>
    <w:rsid w:val="0098232A"/>
    <w:rsid w:val="00982385"/>
    <w:rsid w:val="009829C0"/>
    <w:rsid w:val="00982FBE"/>
    <w:rsid w:val="0098347C"/>
    <w:rsid w:val="009836CE"/>
    <w:rsid w:val="009841D8"/>
    <w:rsid w:val="009845A1"/>
    <w:rsid w:val="0098475B"/>
    <w:rsid w:val="00984BFA"/>
    <w:rsid w:val="00984D68"/>
    <w:rsid w:val="00985323"/>
    <w:rsid w:val="00985444"/>
    <w:rsid w:val="009857EB"/>
    <w:rsid w:val="00985AC2"/>
    <w:rsid w:val="00985E77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54F"/>
    <w:rsid w:val="009876D5"/>
    <w:rsid w:val="00987AA6"/>
    <w:rsid w:val="00987D77"/>
    <w:rsid w:val="00987DE5"/>
    <w:rsid w:val="00987E75"/>
    <w:rsid w:val="00987F9C"/>
    <w:rsid w:val="00990146"/>
    <w:rsid w:val="009902B8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1F3E"/>
    <w:rsid w:val="00992543"/>
    <w:rsid w:val="00992D3B"/>
    <w:rsid w:val="00992EC3"/>
    <w:rsid w:val="00992FCE"/>
    <w:rsid w:val="0099306C"/>
    <w:rsid w:val="00993122"/>
    <w:rsid w:val="009931AD"/>
    <w:rsid w:val="00993226"/>
    <w:rsid w:val="0099353E"/>
    <w:rsid w:val="009936BC"/>
    <w:rsid w:val="009936F4"/>
    <w:rsid w:val="00993F9E"/>
    <w:rsid w:val="00994554"/>
    <w:rsid w:val="00994646"/>
    <w:rsid w:val="009947DA"/>
    <w:rsid w:val="00994A9D"/>
    <w:rsid w:val="00994D4A"/>
    <w:rsid w:val="00994DC6"/>
    <w:rsid w:val="009954E1"/>
    <w:rsid w:val="00995A84"/>
    <w:rsid w:val="00995C97"/>
    <w:rsid w:val="00995CD9"/>
    <w:rsid w:val="00996307"/>
    <w:rsid w:val="009964DC"/>
    <w:rsid w:val="00996708"/>
    <w:rsid w:val="00996BF6"/>
    <w:rsid w:val="00996D47"/>
    <w:rsid w:val="00997089"/>
    <w:rsid w:val="00997418"/>
    <w:rsid w:val="009977DA"/>
    <w:rsid w:val="00997ABA"/>
    <w:rsid w:val="00997ACA"/>
    <w:rsid w:val="009A005D"/>
    <w:rsid w:val="009A0152"/>
    <w:rsid w:val="009A043A"/>
    <w:rsid w:val="009A078A"/>
    <w:rsid w:val="009A0D5A"/>
    <w:rsid w:val="009A0E1E"/>
    <w:rsid w:val="009A1076"/>
    <w:rsid w:val="009A12DA"/>
    <w:rsid w:val="009A13D6"/>
    <w:rsid w:val="009A15C0"/>
    <w:rsid w:val="009A1725"/>
    <w:rsid w:val="009A1A9E"/>
    <w:rsid w:val="009A1C69"/>
    <w:rsid w:val="009A20DF"/>
    <w:rsid w:val="009A2260"/>
    <w:rsid w:val="009A267F"/>
    <w:rsid w:val="009A27DD"/>
    <w:rsid w:val="009A2B14"/>
    <w:rsid w:val="009A2DD5"/>
    <w:rsid w:val="009A3287"/>
    <w:rsid w:val="009A329D"/>
    <w:rsid w:val="009A332F"/>
    <w:rsid w:val="009A3330"/>
    <w:rsid w:val="009A3B8B"/>
    <w:rsid w:val="009A3BA4"/>
    <w:rsid w:val="009A3BEF"/>
    <w:rsid w:val="009A3BFC"/>
    <w:rsid w:val="009A3C7B"/>
    <w:rsid w:val="009A3D34"/>
    <w:rsid w:val="009A42A0"/>
    <w:rsid w:val="009A4328"/>
    <w:rsid w:val="009A45C9"/>
    <w:rsid w:val="009A49C5"/>
    <w:rsid w:val="009A4B3C"/>
    <w:rsid w:val="009A4CD3"/>
    <w:rsid w:val="009A4DFB"/>
    <w:rsid w:val="009A55FB"/>
    <w:rsid w:val="009A56A2"/>
    <w:rsid w:val="009A56C8"/>
    <w:rsid w:val="009A5709"/>
    <w:rsid w:val="009A5B16"/>
    <w:rsid w:val="009A5B7A"/>
    <w:rsid w:val="009A5CC4"/>
    <w:rsid w:val="009A5D06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466"/>
    <w:rsid w:val="009A75FB"/>
    <w:rsid w:val="009A78C9"/>
    <w:rsid w:val="009A7994"/>
    <w:rsid w:val="009A7A44"/>
    <w:rsid w:val="009A7A53"/>
    <w:rsid w:val="009A7EF8"/>
    <w:rsid w:val="009A7F99"/>
    <w:rsid w:val="009B0133"/>
    <w:rsid w:val="009B0214"/>
    <w:rsid w:val="009B0351"/>
    <w:rsid w:val="009B05E9"/>
    <w:rsid w:val="009B0D80"/>
    <w:rsid w:val="009B0E20"/>
    <w:rsid w:val="009B0F27"/>
    <w:rsid w:val="009B108B"/>
    <w:rsid w:val="009B122B"/>
    <w:rsid w:val="009B13BD"/>
    <w:rsid w:val="009B1559"/>
    <w:rsid w:val="009B196F"/>
    <w:rsid w:val="009B1AC7"/>
    <w:rsid w:val="009B1B7A"/>
    <w:rsid w:val="009B1BFF"/>
    <w:rsid w:val="009B1C08"/>
    <w:rsid w:val="009B1DC7"/>
    <w:rsid w:val="009B1F56"/>
    <w:rsid w:val="009B1FCD"/>
    <w:rsid w:val="009B202B"/>
    <w:rsid w:val="009B20BA"/>
    <w:rsid w:val="009B214D"/>
    <w:rsid w:val="009B224C"/>
    <w:rsid w:val="009B24D4"/>
    <w:rsid w:val="009B25C3"/>
    <w:rsid w:val="009B2686"/>
    <w:rsid w:val="009B33EE"/>
    <w:rsid w:val="009B34D6"/>
    <w:rsid w:val="009B35A8"/>
    <w:rsid w:val="009B3693"/>
    <w:rsid w:val="009B3F9C"/>
    <w:rsid w:val="009B41C5"/>
    <w:rsid w:val="009B4212"/>
    <w:rsid w:val="009B4213"/>
    <w:rsid w:val="009B493E"/>
    <w:rsid w:val="009B4B10"/>
    <w:rsid w:val="009B4B74"/>
    <w:rsid w:val="009B4CFE"/>
    <w:rsid w:val="009B4FAC"/>
    <w:rsid w:val="009B50AA"/>
    <w:rsid w:val="009B50B9"/>
    <w:rsid w:val="009B534D"/>
    <w:rsid w:val="009B58AF"/>
    <w:rsid w:val="009B58E0"/>
    <w:rsid w:val="009B5912"/>
    <w:rsid w:val="009B5D72"/>
    <w:rsid w:val="009B6128"/>
    <w:rsid w:val="009B629E"/>
    <w:rsid w:val="009B6341"/>
    <w:rsid w:val="009B6485"/>
    <w:rsid w:val="009B65F6"/>
    <w:rsid w:val="009B670E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89C"/>
    <w:rsid w:val="009C0945"/>
    <w:rsid w:val="009C0A04"/>
    <w:rsid w:val="009C0B69"/>
    <w:rsid w:val="009C0E8F"/>
    <w:rsid w:val="009C11FA"/>
    <w:rsid w:val="009C1251"/>
    <w:rsid w:val="009C13C5"/>
    <w:rsid w:val="009C170F"/>
    <w:rsid w:val="009C19E3"/>
    <w:rsid w:val="009C1C22"/>
    <w:rsid w:val="009C244C"/>
    <w:rsid w:val="009C25B5"/>
    <w:rsid w:val="009C2796"/>
    <w:rsid w:val="009C2BFE"/>
    <w:rsid w:val="009C2D64"/>
    <w:rsid w:val="009C2EE4"/>
    <w:rsid w:val="009C2F6C"/>
    <w:rsid w:val="009C30FC"/>
    <w:rsid w:val="009C3100"/>
    <w:rsid w:val="009C3239"/>
    <w:rsid w:val="009C37E9"/>
    <w:rsid w:val="009C3844"/>
    <w:rsid w:val="009C384C"/>
    <w:rsid w:val="009C3859"/>
    <w:rsid w:val="009C39DC"/>
    <w:rsid w:val="009C3FB5"/>
    <w:rsid w:val="009C49AB"/>
    <w:rsid w:val="009C4CCD"/>
    <w:rsid w:val="009C4DB7"/>
    <w:rsid w:val="009C4F37"/>
    <w:rsid w:val="009C5069"/>
    <w:rsid w:val="009C52CD"/>
    <w:rsid w:val="009C59AA"/>
    <w:rsid w:val="009C5BB2"/>
    <w:rsid w:val="009C5F2D"/>
    <w:rsid w:val="009C6191"/>
    <w:rsid w:val="009C6220"/>
    <w:rsid w:val="009C642E"/>
    <w:rsid w:val="009C66C0"/>
    <w:rsid w:val="009C69EB"/>
    <w:rsid w:val="009C6A49"/>
    <w:rsid w:val="009C6A71"/>
    <w:rsid w:val="009C6BD5"/>
    <w:rsid w:val="009C6D4C"/>
    <w:rsid w:val="009C6DF7"/>
    <w:rsid w:val="009C6EB3"/>
    <w:rsid w:val="009C7504"/>
    <w:rsid w:val="009D0051"/>
    <w:rsid w:val="009D0115"/>
    <w:rsid w:val="009D01B6"/>
    <w:rsid w:val="009D06C2"/>
    <w:rsid w:val="009D06E0"/>
    <w:rsid w:val="009D0705"/>
    <w:rsid w:val="009D07F9"/>
    <w:rsid w:val="009D082B"/>
    <w:rsid w:val="009D0DC6"/>
    <w:rsid w:val="009D0FB6"/>
    <w:rsid w:val="009D10D6"/>
    <w:rsid w:val="009D1594"/>
    <w:rsid w:val="009D1614"/>
    <w:rsid w:val="009D16A3"/>
    <w:rsid w:val="009D16D0"/>
    <w:rsid w:val="009D170B"/>
    <w:rsid w:val="009D182E"/>
    <w:rsid w:val="009D1C63"/>
    <w:rsid w:val="009D1C9E"/>
    <w:rsid w:val="009D1F69"/>
    <w:rsid w:val="009D2335"/>
    <w:rsid w:val="009D29C2"/>
    <w:rsid w:val="009D29D7"/>
    <w:rsid w:val="009D2A49"/>
    <w:rsid w:val="009D2E49"/>
    <w:rsid w:val="009D3069"/>
    <w:rsid w:val="009D3471"/>
    <w:rsid w:val="009D34B9"/>
    <w:rsid w:val="009D352C"/>
    <w:rsid w:val="009D3596"/>
    <w:rsid w:val="009D3602"/>
    <w:rsid w:val="009D3820"/>
    <w:rsid w:val="009D4360"/>
    <w:rsid w:val="009D4476"/>
    <w:rsid w:val="009D44F7"/>
    <w:rsid w:val="009D4844"/>
    <w:rsid w:val="009D4932"/>
    <w:rsid w:val="009D52EE"/>
    <w:rsid w:val="009D59F9"/>
    <w:rsid w:val="009D5FA9"/>
    <w:rsid w:val="009D60E5"/>
    <w:rsid w:val="009D635A"/>
    <w:rsid w:val="009D63C6"/>
    <w:rsid w:val="009D63E2"/>
    <w:rsid w:val="009D6629"/>
    <w:rsid w:val="009D68C8"/>
    <w:rsid w:val="009D6E90"/>
    <w:rsid w:val="009D6EA2"/>
    <w:rsid w:val="009D6ECB"/>
    <w:rsid w:val="009D7190"/>
    <w:rsid w:val="009D72B1"/>
    <w:rsid w:val="009D72D0"/>
    <w:rsid w:val="009D7C53"/>
    <w:rsid w:val="009E0434"/>
    <w:rsid w:val="009E078E"/>
    <w:rsid w:val="009E0946"/>
    <w:rsid w:val="009E0CB6"/>
    <w:rsid w:val="009E0DD5"/>
    <w:rsid w:val="009E0E04"/>
    <w:rsid w:val="009E17EB"/>
    <w:rsid w:val="009E1E37"/>
    <w:rsid w:val="009E1EB3"/>
    <w:rsid w:val="009E2067"/>
    <w:rsid w:val="009E20CA"/>
    <w:rsid w:val="009E20DD"/>
    <w:rsid w:val="009E2453"/>
    <w:rsid w:val="009E271D"/>
    <w:rsid w:val="009E2BCC"/>
    <w:rsid w:val="009E2BF6"/>
    <w:rsid w:val="009E2CC1"/>
    <w:rsid w:val="009E3050"/>
    <w:rsid w:val="009E3146"/>
    <w:rsid w:val="009E344E"/>
    <w:rsid w:val="009E36BF"/>
    <w:rsid w:val="009E39ED"/>
    <w:rsid w:val="009E3E9A"/>
    <w:rsid w:val="009E404B"/>
    <w:rsid w:val="009E406A"/>
    <w:rsid w:val="009E407E"/>
    <w:rsid w:val="009E4186"/>
    <w:rsid w:val="009E4441"/>
    <w:rsid w:val="009E44D6"/>
    <w:rsid w:val="009E488C"/>
    <w:rsid w:val="009E4EB9"/>
    <w:rsid w:val="009E4F0F"/>
    <w:rsid w:val="009E5028"/>
    <w:rsid w:val="009E5C99"/>
    <w:rsid w:val="009E5DB4"/>
    <w:rsid w:val="009E5DCD"/>
    <w:rsid w:val="009E5E64"/>
    <w:rsid w:val="009E60BF"/>
    <w:rsid w:val="009E640E"/>
    <w:rsid w:val="009E64A7"/>
    <w:rsid w:val="009E6AE9"/>
    <w:rsid w:val="009E6D22"/>
    <w:rsid w:val="009E6D31"/>
    <w:rsid w:val="009E6EEC"/>
    <w:rsid w:val="009E70F4"/>
    <w:rsid w:val="009E70F5"/>
    <w:rsid w:val="009E719C"/>
    <w:rsid w:val="009E7276"/>
    <w:rsid w:val="009E7762"/>
    <w:rsid w:val="009E77DF"/>
    <w:rsid w:val="009E79B5"/>
    <w:rsid w:val="009E7FA5"/>
    <w:rsid w:val="009F02D3"/>
    <w:rsid w:val="009F030B"/>
    <w:rsid w:val="009F03A8"/>
    <w:rsid w:val="009F0516"/>
    <w:rsid w:val="009F0990"/>
    <w:rsid w:val="009F0BC1"/>
    <w:rsid w:val="009F0D2E"/>
    <w:rsid w:val="009F1066"/>
    <w:rsid w:val="009F184D"/>
    <w:rsid w:val="009F193B"/>
    <w:rsid w:val="009F1971"/>
    <w:rsid w:val="009F1AF4"/>
    <w:rsid w:val="009F1CD1"/>
    <w:rsid w:val="009F1DB5"/>
    <w:rsid w:val="009F1EBD"/>
    <w:rsid w:val="009F1FA5"/>
    <w:rsid w:val="009F22DD"/>
    <w:rsid w:val="009F22E3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1B"/>
    <w:rsid w:val="009F4D27"/>
    <w:rsid w:val="009F4D4F"/>
    <w:rsid w:val="009F4F50"/>
    <w:rsid w:val="009F51D5"/>
    <w:rsid w:val="009F51E8"/>
    <w:rsid w:val="009F575C"/>
    <w:rsid w:val="009F5BFF"/>
    <w:rsid w:val="009F6007"/>
    <w:rsid w:val="009F6763"/>
    <w:rsid w:val="009F6863"/>
    <w:rsid w:val="009F6A28"/>
    <w:rsid w:val="009F6AC3"/>
    <w:rsid w:val="009F6B7E"/>
    <w:rsid w:val="009F6F22"/>
    <w:rsid w:val="009F704E"/>
    <w:rsid w:val="009F71C4"/>
    <w:rsid w:val="009F72DC"/>
    <w:rsid w:val="009F7627"/>
    <w:rsid w:val="009F76F1"/>
    <w:rsid w:val="009F77AF"/>
    <w:rsid w:val="009F7ADF"/>
    <w:rsid w:val="009F7B63"/>
    <w:rsid w:val="009F7DCE"/>
    <w:rsid w:val="00A001BB"/>
    <w:rsid w:val="00A00854"/>
    <w:rsid w:val="00A00A0F"/>
    <w:rsid w:val="00A00B1A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588"/>
    <w:rsid w:val="00A027BD"/>
    <w:rsid w:val="00A0288E"/>
    <w:rsid w:val="00A02BE4"/>
    <w:rsid w:val="00A02FB3"/>
    <w:rsid w:val="00A03181"/>
    <w:rsid w:val="00A031E2"/>
    <w:rsid w:val="00A0399D"/>
    <w:rsid w:val="00A03ADA"/>
    <w:rsid w:val="00A03DEA"/>
    <w:rsid w:val="00A03EC6"/>
    <w:rsid w:val="00A0400F"/>
    <w:rsid w:val="00A04233"/>
    <w:rsid w:val="00A04648"/>
    <w:rsid w:val="00A046DA"/>
    <w:rsid w:val="00A047BF"/>
    <w:rsid w:val="00A04954"/>
    <w:rsid w:val="00A04BAD"/>
    <w:rsid w:val="00A04BDE"/>
    <w:rsid w:val="00A04D3C"/>
    <w:rsid w:val="00A04DBA"/>
    <w:rsid w:val="00A04F74"/>
    <w:rsid w:val="00A051FD"/>
    <w:rsid w:val="00A0526D"/>
    <w:rsid w:val="00A05905"/>
    <w:rsid w:val="00A059B7"/>
    <w:rsid w:val="00A05A2F"/>
    <w:rsid w:val="00A05B57"/>
    <w:rsid w:val="00A05C05"/>
    <w:rsid w:val="00A05DAB"/>
    <w:rsid w:val="00A06020"/>
    <w:rsid w:val="00A06045"/>
    <w:rsid w:val="00A060A4"/>
    <w:rsid w:val="00A06857"/>
    <w:rsid w:val="00A06920"/>
    <w:rsid w:val="00A06992"/>
    <w:rsid w:val="00A06A40"/>
    <w:rsid w:val="00A06A8A"/>
    <w:rsid w:val="00A06BE3"/>
    <w:rsid w:val="00A06CF3"/>
    <w:rsid w:val="00A0707C"/>
    <w:rsid w:val="00A07099"/>
    <w:rsid w:val="00A074CB"/>
    <w:rsid w:val="00A075F8"/>
    <w:rsid w:val="00A07637"/>
    <w:rsid w:val="00A07804"/>
    <w:rsid w:val="00A078AE"/>
    <w:rsid w:val="00A07A0C"/>
    <w:rsid w:val="00A07AC3"/>
    <w:rsid w:val="00A07AE2"/>
    <w:rsid w:val="00A07BAB"/>
    <w:rsid w:val="00A07BE6"/>
    <w:rsid w:val="00A07CAB"/>
    <w:rsid w:val="00A07E5D"/>
    <w:rsid w:val="00A1016F"/>
    <w:rsid w:val="00A10388"/>
    <w:rsid w:val="00A106AA"/>
    <w:rsid w:val="00A106D4"/>
    <w:rsid w:val="00A108DD"/>
    <w:rsid w:val="00A10B51"/>
    <w:rsid w:val="00A10B93"/>
    <w:rsid w:val="00A10C7D"/>
    <w:rsid w:val="00A11265"/>
    <w:rsid w:val="00A115E6"/>
    <w:rsid w:val="00A11655"/>
    <w:rsid w:val="00A11792"/>
    <w:rsid w:val="00A1194E"/>
    <w:rsid w:val="00A11A6D"/>
    <w:rsid w:val="00A11B2E"/>
    <w:rsid w:val="00A11BD9"/>
    <w:rsid w:val="00A11CEC"/>
    <w:rsid w:val="00A11E9B"/>
    <w:rsid w:val="00A1204D"/>
    <w:rsid w:val="00A121B9"/>
    <w:rsid w:val="00A1249D"/>
    <w:rsid w:val="00A12531"/>
    <w:rsid w:val="00A1259A"/>
    <w:rsid w:val="00A1274E"/>
    <w:rsid w:val="00A128FC"/>
    <w:rsid w:val="00A12961"/>
    <w:rsid w:val="00A12B5B"/>
    <w:rsid w:val="00A12CBB"/>
    <w:rsid w:val="00A12E89"/>
    <w:rsid w:val="00A12FF0"/>
    <w:rsid w:val="00A131BD"/>
    <w:rsid w:val="00A133F5"/>
    <w:rsid w:val="00A134D6"/>
    <w:rsid w:val="00A1386D"/>
    <w:rsid w:val="00A13B56"/>
    <w:rsid w:val="00A13BD3"/>
    <w:rsid w:val="00A13ECA"/>
    <w:rsid w:val="00A13F8F"/>
    <w:rsid w:val="00A1409E"/>
    <w:rsid w:val="00A143A6"/>
    <w:rsid w:val="00A14452"/>
    <w:rsid w:val="00A152FB"/>
    <w:rsid w:val="00A1544E"/>
    <w:rsid w:val="00A15691"/>
    <w:rsid w:val="00A157E6"/>
    <w:rsid w:val="00A15A80"/>
    <w:rsid w:val="00A15B41"/>
    <w:rsid w:val="00A15CAB"/>
    <w:rsid w:val="00A15D78"/>
    <w:rsid w:val="00A15EA3"/>
    <w:rsid w:val="00A15EA8"/>
    <w:rsid w:val="00A15FBE"/>
    <w:rsid w:val="00A1606E"/>
    <w:rsid w:val="00A16087"/>
    <w:rsid w:val="00A161E9"/>
    <w:rsid w:val="00A1657B"/>
    <w:rsid w:val="00A165B7"/>
    <w:rsid w:val="00A16777"/>
    <w:rsid w:val="00A167DA"/>
    <w:rsid w:val="00A16A49"/>
    <w:rsid w:val="00A16BA7"/>
    <w:rsid w:val="00A16F37"/>
    <w:rsid w:val="00A17618"/>
    <w:rsid w:val="00A1761A"/>
    <w:rsid w:val="00A176FD"/>
    <w:rsid w:val="00A17722"/>
    <w:rsid w:val="00A17A49"/>
    <w:rsid w:val="00A17AEA"/>
    <w:rsid w:val="00A17ED2"/>
    <w:rsid w:val="00A17EEF"/>
    <w:rsid w:val="00A200FC"/>
    <w:rsid w:val="00A20116"/>
    <w:rsid w:val="00A20238"/>
    <w:rsid w:val="00A2030E"/>
    <w:rsid w:val="00A203B3"/>
    <w:rsid w:val="00A20844"/>
    <w:rsid w:val="00A20B25"/>
    <w:rsid w:val="00A20D0F"/>
    <w:rsid w:val="00A20E40"/>
    <w:rsid w:val="00A20EF9"/>
    <w:rsid w:val="00A21078"/>
    <w:rsid w:val="00A21244"/>
    <w:rsid w:val="00A214FC"/>
    <w:rsid w:val="00A21512"/>
    <w:rsid w:val="00A21553"/>
    <w:rsid w:val="00A21721"/>
    <w:rsid w:val="00A21843"/>
    <w:rsid w:val="00A218FA"/>
    <w:rsid w:val="00A21CF7"/>
    <w:rsid w:val="00A21D4E"/>
    <w:rsid w:val="00A21EFF"/>
    <w:rsid w:val="00A21FAD"/>
    <w:rsid w:val="00A220A5"/>
    <w:rsid w:val="00A2239B"/>
    <w:rsid w:val="00A22402"/>
    <w:rsid w:val="00A22430"/>
    <w:rsid w:val="00A22477"/>
    <w:rsid w:val="00A2268E"/>
    <w:rsid w:val="00A22A39"/>
    <w:rsid w:val="00A22A68"/>
    <w:rsid w:val="00A22E1C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BE1"/>
    <w:rsid w:val="00A24C4E"/>
    <w:rsid w:val="00A24C81"/>
    <w:rsid w:val="00A24DF2"/>
    <w:rsid w:val="00A24FFB"/>
    <w:rsid w:val="00A254F3"/>
    <w:rsid w:val="00A255FB"/>
    <w:rsid w:val="00A256BB"/>
    <w:rsid w:val="00A258F6"/>
    <w:rsid w:val="00A259C3"/>
    <w:rsid w:val="00A25A1B"/>
    <w:rsid w:val="00A2633B"/>
    <w:rsid w:val="00A265E6"/>
    <w:rsid w:val="00A26703"/>
    <w:rsid w:val="00A2678B"/>
    <w:rsid w:val="00A267B9"/>
    <w:rsid w:val="00A268B2"/>
    <w:rsid w:val="00A26975"/>
    <w:rsid w:val="00A26D4B"/>
    <w:rsid w:val="00A26DD3"/>
    <w:rsid w:val="00A27424"/>
    <w:rsid w:val="00A27427"/>
    <w:rsid w:val="00A30160"/>
    <w:rsid w:val="00A3017D"/>
    <w:rsid w:val="00A301AA"/>
    <w:rsid w:val="00A302B4"/>
    <w:rsid w:val="00A308B0"/>
    <w:rsid w:val="00A31289"/>
    <w:rsid w:val="00A31473"/>
    <w:rsid w:val="00A31500"/>
    <w:rsid w:val="00A3156B"/>
    <w:rsid w:val="00A31842"/>
    <w:rsid w:val="00A318FD"/>
    <w:rsid w:val="00A31914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2F6F"/>
    <w:rsid w:val="00A32F74"/>
    <w:rsid w:val="00A33157"/>
    <w:rsid w:val="00A332E8"/>
    <w:rsid w:val="00A3345F"/>
    <w:rsid w:val="00A3352B"/>
    <w:rsid w:val="00A33751"/>
    <w:rsid w:val="00A337DA"/>
    <w:rsid w:val="00A33898"/>
    <w:rsid w:val="00A33987"/>
    <w:rsid w:val="00A33A57"/>
    <w:rsid w:val="00A33DC5"/>
    <w:rsid w:val="00A33E19"/>
    <w:rsid w:val="00A33F13"/>
    <w:rsid w:val="00A33F2B"/>
    <w:rsid w:val="00A340F4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529"/>
    <w:rsid w:val="00A3662C"/>
    <w:rsid w:val="00A36DD0"/>
    <w:rsid w:val="00A36DEA"/>
    <w:rsid w:val="00A36DFF"/>
    <w:rsid w:val="00A36E6B"/>
    <w:rsid w:val="00A37111"/>
    <w:rsid w:val="00A3742D"/>
    <w:rsid w:val="00A37473"/>
    <w:rsid w:val="00A37552"/>
    <w:rsid w:val="00A3764D"/>
    <w:rsid w:val="00A37C7F"/>
    <w:rsid w:val="00A400EF"/>
    <w:rsid w:val="00A408D6"/>
    <w:rsid w:val="00A40B37"/>
    <w:rsid w:val="00A40F29"/>
    <w:rsid w:val="00A41074"/>
    <w:rsid w:val="00A419B7"/>
    <w:rsid w:val="00A419D7"/>
    <w:rsid w:val="00A41F91"/>
    <w:rsid w:val="00A420C2"/>
    <w:rsid w:val="00A4230F"/>
    <w:rsid w:val="00A423E5"/>
    <w:rsid w:val="00A42AB4"/>
    <w:rsid w:val="00A42E6D"/>
    <w:rsid w:val="00A42E96"/>
    <w:rsid w:val="00A42F9D"/>
    <w:rsid w:val="00A43035"/>
    <w:rsid w:val="00A4349E"/>
    <w:rsid w:val="00A439D4"/>
    <w:rsid w:val="00A43A97"/>
    <w:rsid w:val="00A43ADA"/>
    <w:rsid w:val="00A43B17"/>
    <w:rsid w:val="00A43F7E"/>
    <w:rsid w:val="00A44257"/>
    <w:rsid w:val="00A443AC"/>
    <w:rsid w:val="00A443D5"/>
    <w:rsid w:val="00A44536"/>
    <w:rsid w:val="00A4479A"/>
    <w:rsid w:val="00A44824"/>
    <w:rsid w:val="00A44AA2"/>
    <w:rsid w:val="00A44E04"/>
    <w:rsid w:val="00A44EA9"/>
    <w:rsid w:val="00A45B1F"/>
    <w:rsid w:val="00A45DAE"/>
    <w:rsid w:val="00A461F7"/>
    <w:rsid w:val="00A4649A"/>
    <w:rsid w:val="00A46657"/>
    <w:rsid w:val="00A4693B"/>
    <w:rsid w:val="00A46A81"/>
    <w:rsid w:val="00A46EC5"/>
    <w:rsid w:val="00A46F83"/>
    <w:rsid w:val="00A46FAD"/>
    <w:rsid w:val="00A47199"/>
    <w:rsid w:val="00A471F1"/>
    <w:rsid w:val="00A4785B"/>
    <w:rsid w:val="00A479C9"/>
    <w:rsid w:val="00A47B37"/>
    <w:rsid w:val="00A47DB0"/>
    <w:rsid w:val="00A50766"/>
    <w:rsid w:val="00A50FBD"/>
    <w:rsid w:val="00A5131B"/>
    <w:rsid w:val="00A516A2"/>
    <w:rsid w:val="00A5187D"/>
    <w:rsid w:val="00A51ACB"/>
    <w:rsid w:val="00A51C2E"/>
    <w:rsid w:val="00A51DF1"/>
    <w:rsid w:val="00A5202B"/>
    <w:rsid w:val="00A52218"/>
    <w:rsid w:val="00A522E8"/>
    <w:rsid w:val="00A52513"/>
    <w:rsid w:val="00A52791"/>
    <w:rsid w:val="00A527A1"/>
    <w:rsid w:val="00A528C8"/>
    <w:rsid w:val="00A52AB3"/>
    <w:rsid w:val="00A52B98"/>
    <w:rsid w:val="00A52FA3"/>
    <w:rsid w:val="00A534A3"/>
    <w:rsid w:val="00A53821"/>
    <w:rsid w:val="00A538E1"/>
    <w:rsid w:val="00A53DD1"/>
    <w:rsid w:val="00A5411E"/>
    <w:rsid w:val="00A542F2"/>
    <w:rsid w:val="00A545FC"/>
    <w:rsid w:val="00A54750"/>
    <w:rsid w:val="00A5490F"/>
    <w:rsid w:val="00A54914"/>
    <w:rsid w:val="00A54C09"/>
    <w:rsid w:val="00A54DA6"/>
    <w:rsid w:val="00A5536E"/>
    <w:rsid w:val="00A5568D"/>
    <w:rsid w:val="00A55743"/>
    <w:rsid w:val="00A55778"/>
    <w:rsid w:val="00A557C1"/>
    <w:rsid w:val="00A55922"/>
    <w:rsid w:val="00A55AA7"/>
    <w:rsid w:val="00A56123"/>
    <w:rsid w:val="00A5632B"/>
    <w:rsid w:val="00A56448"/>
    <w:rsid w:val="00A56D00"/>
    <w:rsid w:val="00A575B9"/>
    <w:rsid w:val="00A576F2"/>
    <w:rsid w:val="00A57A1F"/>
    <w:rsid w:val="00A57DD7"/>
    <w:rsid w:val="00A601AD"/>
    <w:rsid w:val="00A60428"/>
    <w:rsid w:val="00A6047F"/>
    <w:rsid w:val="00A60A0E"/>
    <w:rsid w:val="00A60C15"/>
    <w:rsid w:val="00A60D2A"/>
    <w:rsid w:val="00A60E0F"/>
    <w:rsid w:val="00A60FD4"/>
    <w:rsid w:val="00A61497"/>
    <w:rsid w:val="00A61529"/>
    <w:rsid w:val="00A6152D"/>
    <w:rsid w:val="00A61573"/>
    <w:rsid w:val="00A615A4"/>
    <w:rsid w:val="00A6192F"/>
    <w:rsid w:val="00A61B7B"/>
    <w:rsid w:val="00A61CAA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00"/>
    <w:rsid w:val="00A62F94"/>
    <w:rsid w:val="00A637EE"/>
    <w:rsid w:val="00A638B9"/>
    <w:rsid w:val="00A639E2"/>
    <w:rsid w:val="00A63E4E"/>
    <w:rsid w:val="00A64125"/>
    <w:rsid w:val="00A64186"/>
    <w:rsid w:val="00A6489C"/>
    <w:rsid w:val="00A64D20"/>
    <w:rsid w:val="00A64DFB"/>
    <w:rsid w:val="00A6517E"/>
    <w:rsid w:val="00A6567A"/>
    <w:rsid w:val="00A65A25"/>
    <w:rsid w:val="00A65ADB"/>
    <w:rsid w:val="00A65B15"/>
    <w:rsid w:val="00A65D24"/>
    <w:rsid w:val="00A65D2C"/>
    <w:rsid w:val="00A66268"/>
    <w:rsid w:val="00A66341"/>
    <w:rsid w:val="00A66484"/>
    <w:rsid w:val="00A667BD"/>
    <w:rsid w:val="00A66B77"/>
    <w:rsid w:val="00A66C0D"/>
    <w:rsid w:val="00A66E35"/>
    <w:rsid w:val="00A67833"/>
    <w:rsid w:val="00A678ED"/>
    <w:rsid w:val="00A67A0F"/>
    <w:rsid w:val="00A67BF6"/>
    <w:rsid w:val="00A67E3F"/>
    <w:rsid w:val="00A700FB"/>
    <w:rsid w:val="00A7013A"/>
    <w:rsid w:val="00A70295"/>
    <w:rsid w:val="00A702B9"/>
    <w:rsid w:val="00A7055D"/>
    <w:rsid w:val="00A705A6"/>
    <w:rsid w:val="00A705CB"/>
    <w:rsid w:val="00A70770"/>
    <w:rsid w:val="00A70A61"/>
    <w:rsid w:val="00A70A73"/>
    <w:rsid w:val="00A71000"/>
    <w:rsid w:val="00A713B5"/>
    <w:rsid w:val="00A71918"/>
    <w:rsid w:val="00A7199E"/>
    <w:rsid w:val="00A71B5D"/>
    <w:rsid w:val="00A71D26"/>
    <w:rsid w:val="00A71D3E"/>
    <w:rsid w:val="00A71E89"/>
    <w:rsid w:val="00A71F59"/>
    <w:rsid w:val="00A7243A"/>
    <w:rsid w:val="00A72500"/>
    <w:rsid w:val="00A7256E"/>
    <w:rsid w:val="00A72782"/>
    <w:rsid w:val="00A7289D"/>
    <w:rsid w:val="00A728BB"/>
    <w:rsid w:val="00A72CA4"/>
    <w:rsid w:val="00A72D19"/>
    <w:rsid w:val="00A72D45"/>
    <w:rsid w:val="00A72FBA"/>
    <w:rsid w:val="00A73100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12A"/>
    <w:rsid w:val="00A7564E"/>
    <w:rsid w:val="00A756C1"/>
    <w:rsid w:val="00A7579D"/>
    <w:rsid w:val="00A75847"/>
    <w:rsid w:val="00A7586C"/>
    <w:rsid w:val="00A75921"/>
    <w:rsid w:val="00A75A45"/>
    <w:rsid w:val="00A75A4F"/>
    <w:rsid w:val="00A75C49"/>
    <w:rsid w:val="00A75CAC"/>
    <w:rsid w:val="00A760BC"/>
    <w:rsid w:val="00A761A3"/>
    <w:rsid w:val="00A76257"/>
    <w:rsid w:val="00A76484"/>
    <w:rsid w:val="00A764D0"/>
    <w:rsid w:val="00A76AC5"/>
    <w:rsid w:val="00A76FEC"/>
    <w:rsid w:val="00A772F5"/>
    <w:rsid w:val="00A77374"/>
    <w:rsid w:val="00A7754E"/>
    <w:rsid w:val="00A77807"/>
    <w:rsid w:val="00A778F3"/>
    <w:rsid w:val="00A77B4C"/>
    <w:rsid w:val="00A77B4E"/>
    <w:rsid w:val="00A77DA9"/>
    <w:rsid w:val="00A77E88"/>
    <w:rsid w:val="00A8000B"/>
    <w:rsid w:val="00A8042F"/>
    <w:rsid w:val="00A80447"/>
    <w:rsid w:val="00A8045E"/>
    <w:rsid w:val="00A8097C"/>
    <w:rsid w:val="00A80A1E"/>
    <w:rsid w:val="00A80B9E"/>
    <w:rsid w:val="00A80BC7"/>
    <w:rsid w:val="00A80BC9"/>
    <w:rsid w:val="00A80C68"/>
    <w:rsid w:val="00A80D52"/>
    <w:rsid w:val="00A80D71"/>
    <w:rsid w:val="00A80F36"/>
    <w:rsid w:val="00A80F3D"/>
    <w:rsid w:val="00A81130"/>
    <w:rsid w:val="00A8129C"/>
    <w:rsid w:val="00A813DD"/>
    <w:rsid w:val="00A81525"/>
    <w:rsid w:val="00A81559"/>
    <w:rsid w:val="00A81670"/>
    <w:rsid w:val="00A81995"/>
    <w:rsid w:val="00A819DD"/>
    <w:rsid w:val="00A81BB2"/>
    <w:rsid w:val="00A81C1B"/>
    <w:rsid w:val="00A81C89"/>
    <w:rsid w:val="00A81DD2"/>
    <w:rsid w:val="00A82370"/>
    <w:rsid w:val="00A82685"/>
    <w:rsid w:val="00A8272F"/>
    <w:rsid w:val="00A82F29"/>
    <w:rsid w:val="00A83478"/>
    <w:rsid w:val="00A834FD"/>
    <w:rsid w:val="00A8355C"/>
    <w:rsid w:val="00A836C8"/>
    <w:rsid w:val="00A83738"/>
    <w:rsid w:val="00A83979"/>
    <w:rsid w:val="00A8412C"/>
    <w:rsid w:val="00A84273"/>
    <w:rsid w:val="00A8429A"/>
    <w:rsid w:val="00A843F5"/>
    <w:rsid w:val="00A8462B"/>
    <w:rsid w:val="00A846D5"/>
    <w:rsid w:val="00A8494E"/>
    <w:rsid w:val="00A84A17"/>
    <w:rsid w:val="00A84C88"/>
    <w:rsid w:val="00A84E67"/>
    <w:rsid w:val="00A84FAD"/>
    <w:rsid w:val="00A8504A"/>
    <w:rsid w:val="00A850B7"/>
    <w:rsid w:val="00A85126"/>
    <w:rsid w:val="00A851B1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1A"/>
    <w:rsid w:val="00A866A6"/>
    <w:rsid w:val="00A868BC"/>
    <w:rsid w:val="00A86B46"/>
    <w:rsid w:val="00A86C1B"/>
    <w:rsid w:val="00A86D19"/>
    <w:rsid w:val="00A86D37"/>
    <w:rsid w:val="00A86E27"/>
    <w:rsid w:val="00A86FCD"/>
    <w:rsid w:val="00A872DB"/>
    <w:rsid w:val="00A875FE"/>
    <w:rsid w:val="00A8782C"/>
    <w:rsid w:val="00A878EE"/>
    <w:rsid w:val="00A87921"/>
    <w:rsid w:val="00A87971"/>
    <w:rsid w:val="00A879AE"/>
    <w:rsid w:val="00A87E8D"/>
    <w:rsid w:val="00A904FC"/>
    <w:rsid w:val="00A90552"/>
    <w:rsid w:val="00A90BE5"/>
    <w:rsid w:val="00A90FA3"/>
    <w:rsid w:val="00A90FC2"/>
    <w:rsid w:val="00A91003"/>
    <w:rsid w:val="00A9127D"/>
    <w:rsid w:val="00A91313"/>
    <w:rsid w:val="00A91517"/>
    <w:rsid w:val="00A91954"/>
    <w:rsid w:val="00A91D6F"/>
    <w:rsid w:val="00A923AC"/>
    <w:rsid w:val="00A925A5"/>
    <w:rsid w:val="00A92EA7"/>
    <w:rsid w:val="00A92ED9"/>
    <w:rsid w:val="00A9357D"/>
    <w:rsid w:val="00A93858"/>
    <w:rsid w:val="00A93B63"/>
    <w:rsid w:val="00A93ECE"/>
    <w:rsid w:val="00A94329"/>
    <w:rsid w:val="00A944D7"/>
    <w:rsid w:val="00A94505"/>
    <w:rsid w:val="00A94729"/>
    <w:rsid w:val="00A94956"/>
    <w:rsid w:val="00A94B5B"/>
    <w:rsid w:val="00A94E00"/>
    <w:rsid w:val="00A954BA"/>
    <w:rsid w:val="00A956C5"/>
    <w:rsid w:val="00A95D43"/>
    <w:rsid w:val="00A95DE7"/>
    <w:rsid w:val="00A95EA9"/>
    <w:rsid w:val="00A960B4"/>
    <w:rsid w:val="00A96213"/>
    <w:rsid w:val="00A962A0"/>
    <w:rsid w:val="00A96739"/>
    <w:rsid w:val="00A96859"/>
    <w:rsid w:val="00A96A75"/>
    <w:rsid w:val="00A96B79"/>
    <w:rsid w:val="00A96E9E"/>
    <w:rsid w:val="00A97083"/>
    <w:rsid w:val="00A97590"/>
    <w:rsid w:val="00A976E9"/>
    <w:rsid w:val="00A977CB"/>
    <w:rsid w:val="00A97813"/>
    <w:rsid w:val="00A978FF"/>
    <w:rsid w:val="00A979FE"/>
    <w:rsid w:val="00A97CAC"/>
    <w:rsid w:val="00AA0144"/>
    <w:rsid w:val="00AA019F"/>
    <w:rsid w:val="00AA03E0"/>
    <w:rsid w:val="00AA09A2"/>
    <w:rsid w:val="00AA0B32"/>
    <w:rsid w:val="00AA0DF7"/>
    <w:rsid w:val="00AA1881"/>
    <w:rsid w:val="00AA1897"/>
    <w:rsid w:val="00AA1939"/>
    <w:rsid w:val="00AA1A60"/>
    <w:rsid w:val="00AA1C99"/>
    <w:rsid w:val="00AA1D8A"/>
    <w:rsid w:val="00AA200F"/>
    <w:rsid w:val="00AA218A"/>
    <w:rsid w:val="00AA21CD"/>
    <w:rsid w:val="00AA284E"/>
    <w:rsid w:val="00AA2A54"/>
    <w:rsid w:val="00AA2ABA"/>
    <w:rsid w:val="00AA326A"/>
    <w:rsid w:val="00AA3432"/>
    <w:rsid w:val="00AA3487"/>
    <w:rsid w:val="00AA36EF"/>
    <w:rsid w:val="00AA387C"/>
    <w:rsid w:val="00AA3D6C"/>
    <w:rsid w:val="00AA3E6E"/>
    <w:rsid w:val="00AA3F8B"/>
    <w:rsid w:val="00AA4011"/>
    <w:rsid w:val="00AA4199"/>
    <w:rsid w:val="00AA421A"/>
    <w:rsid w:val="00AA43EE"/>
    <w:rsid w:val="00AA47E3"/>
    <w:rsid w:val="00AA4899"/>
    <w:rsid w:val="00AA4AFC"/>
    <w:rsid w:val="00AA4E6C"/>
    <w:rsid w:val="00AA4ECE"/>
    <w:rsid w:val="00AA4FE4"/>
    <w:rsid w:val="00AA507C"/>
    <w:rsid w:val="00AA54FA"/>
    <w:rsid w:val="00AA55C4"/>
    <w:rsid w:val="00AA575D"/>
    <w:rsid w:val="00AA57AC"/>
    <w:rsid w:val="00AA57CB"/>
    <w:rsid w:val="00AA5C29"/>
    <w:rsid w:val="00AA5E1D"/>
    <w:rsid w:val="00AA5E43"/>
    <w:rsid w:val="00AA61C3"/>
    <w:rsid w:val="00AA6287"/>
    <w:rsid w:val="00AA64AF"/>
    <w:rsid w:val="00AA697C"/>
    <w:rsid w:val="00AA6B6C"/>
    <w:rsid w:val="00AA6B76"/>
    <w:rsid w:val="00AA706A"/>
    <w:rsid w:val="00AA7325"/>
    <w:rsid w:val="00AA789F"/>
    <w:rsid w:val="00AB0233"/>
    <w:rsid w:val="00AB02A6"/>
    <w:rsid w:val="00AB0319"/>
    <w:rsid w:val="00AB037F"/>
    <w:rsid w:val="00AB0862"/>
    <w:rsid w:val="00AB08D7"/>
    <w:rsid w:val="00AB0A34"/>
    <w:rsid w:val="00AB0B69"/>
    <w:rsid w:val="00AB0B73"/>
    <w:rsid w:val="00AB0F6C"/>
    <w:rsid w:val="00AB10D9"/>
    <w:rsid w:val="00AB1282"/>
    <w:rsid w:val="00AB144B"/>
    <w:rsid w:val="00AB15CE"/>
    <w:rsid w:val="00AB177E"/>
    <w:rsid w:val="00AB1885"/>
    <w:rsid w:val="00AB1B1D"/>
    <w:rsid w:val="00AB231E"/>
    <w:rsid w:val="00AB244B"/>
    <w:rsid w:val="00AB25ED"/>
    <w:rsid w:val="00AB266B"/>
    <w:rsid w:val="00AB29B0"/>
    <w:rsid w:val="00AB29F5"/>
    <w:rsid w:val="00AB2A6A"/>
    <w:rsid w:val="00AB2CD7"/>
    <w:rsid w:val="00AB2E32"/>
    <w:rsid w:val="00AB2F8A"/>
    <w:rsid w:val="00AB3110"/>
    <w:rsid w:val="00AB336D"/>
    <w:rsid w:val="00AB3708"/>
    <w:rsid w:val="00AB39E4"/>
    <w:rsid w:val="00AB3AA7"/>
    <w:rsid w:val="00AB3C9D"/>
    <w:rsid w:val="00AB3CED"/>
    <w:rsid w:val="00AB3D61"/>
    <w:rsid w:val="00AB3E45"/>
    <w:rsid w:val="00AB3E63"/>
    <w:rsid w:val="00AB3FD1"/>
    <w:rsid w:val="00AB4004"/>
    <w:rsid w:val="00AB4279"/>
    <w:rsid w:val="00AB46FA"/>
    <w:rsid w:val="00AB4BDB"/>
    <w:rsid w:val="00AB4E80"/>
    <w:rsid w:val="00AB510C"/>
    <w:rsid w:val="00AB5233"/>
    <w:rsid w:val="00AB5300"/>
    <w:rsid w:val="00AB543B"/>
    <w:rsid w:val="00AB549B"/>
    <w:rsid w:val="00AB5A85"/>
    <w:rsid w:val="00AB5DDD"/>
    <w:rsid w:val="00AB5EC2"/>
    <w:rsid w:val="00AB62B1"/>
    <w:rsid w:val="00AB6398"/>
    <w:rsid w:val="00AB68E3"/>
    <w:rsid w:val="00AB7077"/>
    <w:rsid w:val="00AB7410"/>
    <w:rsid w:val="00AB75EF"/>
    <w:rsid w:val="00AB77F7"/>
    <w:rsid w:val="00AB79B2"/>
    <w:rsid w:val="00AB7A85"/>
    <w:rsid w:val="00AB7AC3"/>
    <w:rsid w:val="00AB7BE6"/>
    <w:rsid w:val="00AB7C24"/>
    <w:rsid w:val="00AB7F84"/>
    <w:rsid w:val="00AC01B0"/>
    <w:rsid w:val="00AC09E6"/>
    <w:rsid w:val="00AC0ADE"/>
    <w:rsid w:val="00AC0C92"/>
    <w:rsid w:val="00AC1151"/>
    <w:rsid w:val="00AC16D0"/>
    <w:rsid w:val="00AC18E6"/>
    <w:rsid w:val="00AC195A"/>
    <w:rsid w:val="00AC19FA"/>
    <w:rsid w:val="00AC1B19"/>
    <w:rsid w:val="00AC2050"/>
    <w:rsid w:val="00AC223F"/>
    <w:rsid w:val="00AC230E"/>
    <w:rsid w:val="00AC2428"/>
    <w:rsid w:val="00AC260A"/>
    <w:rsid w:val="00AC26A6"/>
    <w:rsid w:val="00AC2760"/>
    <w:rsid w:val="00AC27AF"/>
    <w:rsid w:val="00AC2A3E"/>
    <w:rsid w:val="00AC2CD9"/>
    <w:rsid w:val="00AC2CFA"/>
    <w:rsid w:val="00AC2D91"/>
    <w:rsid w:val="00AC2F09"/>
    <w:rsid w:val="00AC2F84"/>
    <w:rsid w:val="00AC3365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653"/>
    <w:rsid w:val="00AC49E3"/>
    <w:rsid w:val="00AC4C7B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100"/>
    <w:rsid w:val="00AC6707"/>
    <w:rsid w:val="00AC6867"/>
    <w:rsid w:val="00AC698C"/>
    <w:rsid w:val="00AC6AF3"/>
    <w:rsid w:val="00AC6C3F"/>
    <w:rsid w:val="00AC6D94"/>
    <w:rsid w:val="00AC70FD"/>
    <w:rsid w:val="00AC7210"/>
    <w:rsid w:val="00AC7212"/>
    <w:rsid w:val="00AC742E"/>
    <w:rsid w:val="00AC7698"/>
    <w:rsid w:val="00AC76FF"/>
    <w:rsid w:val="00AC7C84"/>
    <w:rsid w:val="00AC7FF1"/>
    <w:rsid w:val="00AD0700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1E6"/>
    <w:rsid w:val="00AD23C7"/>
    <w:rsid w:val="00AD265A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D7355"/>
    <w:rsid w:val="00AD7CEA"/>
    <w:rsid w:val="00AE02E2"/>
    <w:rsid w:val="00AE0428"/>
    <w:rsid w:val="00AE047A"/>
    <w:rsid w:val="00AE051E"/>
    <w:rsid w:val="00AE074A"/>
    <w:rsid w:val="00AE079E"/>
    <w:rsid w:val="00AE0866"/>
    <w:rsid w:val="00AE0975"/>
    <w:rsid w:val="00AE0C50"/>
    <w:rsid w:val="00AE0C81"/>
    <w:rsid w:val="00AE12D8"/>
    <w:rsid w:val="00AE12E3"/>
    <w:rsid w:val="00AE1614"/>
    <w:rsid w:val="00AE171B"/>
    <w:rsid w:val="00AE1860"/>
    <w:rsid w:val="00AE187D"/>
    <w:rsid w:val="00AE1B0E"/>
    <w:rsid w:val="00AE2314"/>
    <w:rsid w:val="00AE2B3E"/>
    <w:rsid w:val="00AE2BF9"/>
    <w:rsid w:val="00AE2CD6"/>
    <w:rsid w:val="00AE2DB4"/>
    <w:rsid w:val="00AE2E75"/>
    <w:rsid w:val="00AE2E97"/>
    <w:rsid w:val="00AE32F7"/>
    <w:rsid w:val="00AE34F5"/>
    <w:rsid w:val="00AE35E8"/>
    <w:rsid w:val="00AE385C"/>
    <w:rsid w:val="00AE3962"/>
    <w:rsid w:val="00AE3D2A"/>
    <w:rsid w:val="00AE3FD0"/>
    <w:rsid w:val="00AE4546"/>
    <w:rsid w:val="00AE4658"/>
    <w:rsid w:val="00AE49DE"/>
    <w:rsid w:val="00AE4A08"/>
    <w:rsid w:val="00AE4AC5"/>
    <w:rsid w:val="00AE4AF1"/>
    <w:rsid w:val="00AE4BFC"/>
    <w:rsid w:val="00AE4C9D"/>
    <w:rsid w:val="00AE4F6D"/>
    <w:rsid w:val="00AE4FFB"/>
    <w:rsid w:val="00AE528B"/>
    <w:rsid w:val="00AE54BE"/>
    <w:rsid w:val="00AE588E"/>
    <w:rsid w:val="00AE58AA"/>
    <w:rsid w:val="00AE5C21"/>
    <w:rsid w:val="00AE5D55"/>
    <w:rsid w:val="00AE5F80"/>
    <w:rsid w:val="00AE5F83"/>
    <w:rsid w:val="00AE634E"/>
    <w:rsid w:val="00AE6368"/>
    <w:rsid w:val="00AE64E0"/>
    <w:rsid w:val="00AE66FC"/>
    <w:rsid w:val="00AE672D"/>
    <w:rsid w:val="00AE6D3F"/>
    <w:rsid w:val="00AE6E86"/>
    <w:rsid w:val="00AE6ECD"/>
    <w:rsid w:val="00AE6FF2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80B"/>
    <w:rsid w:val="00AF0903"/>
    <w:rsid w:val="00AF0DD5"/>
    <w:rsid w:val="00AF0DE4"/>
    <w:rsid w:val="00AF0F5E"/>
    <w:rsid w:val="00AF0FAA"/>
    <w:rsid w:val="00AF1639"/>
    <w:rsid w:val="00AF1791"/>
    <w:rsid w:val="00AF17F9"/>
    <w:rsid w:val="00AF18FF"/>
    <w:rsid w:val="00AF1D16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302"/>
    <w:rsid w:val="00AF367B"/>
    <w:rsid w:val="00AF3729"/>
    <w:rsid w:val="00AF3BF7"/>
    <w:rsid w:val="00AF3E65"/>
    <w:rsid w:val="00AF4489"/>
    <w:rsid w:val="00AF4B31"/>
    <w:rsid w:val="00AF4E28"/>
    <w:rsid w:val="00AF505C"/>
    <w:rsid w:val="00AF5270"/>
    <w:rsid w:val="00AF52DB"/>
    <w:rsid w:val="00AF54EB"/>
    <w:rsid w:val="00AF5640"/>
    <w:rsid w:val="00AF57D1"/>
    <w:rsid w:val="00AF57E6"/>
    <w:rsid w:val="00AF5999"/>
    <w:rsid w:val="00AF59ED"/>
    <w:rsid w:val="00AF5CC0"/>
    <w:rsid w:val="00AF5D6F"/>
    <w:rsid w:val="00AF631F"/>
    <w:rsid w:val="00AF64A1"/>
    <w:rsid w:val="00AF6817"/>
    <w:rsid w:val="00AF682C"/>
    <w:rsid w:val="00AF6BD0"/>
    <w:rsid w:val="00AF6BD9"/>
    <w:rsid w:val="00AF6EF8"/>
    <w:rsid w:val="00AF7056"/>
    <w:rsid w:val="00AF7083"/>
    <w:rsid w:val="00AF72F7"/>
    <w:rsid w:val="00AF766F"/>
    <w:rsid w:val="00AF77A0"/>
    <w:rsid w:val="00AF77C9"/>
    <w:rsid w:val="00AF7853"/>
    <w:rsid w:val="00AF7D14"/>
    <w:rsid w:val="00AF7E13"/>
    <w:rsid w:val="00AF7F9B"/>
    <w:rsid w:val="00B001DF"/>
    <w:rsid w:val="00B001E8"/>
    <w:rsid w:val="00B00667"/>
    <w:rsid w:val="00B007E4"/>
    <w:rsid w:val="00B0099A"/>
    <w:rsid w:val="00B00A3E"/>
    <w:rsid w:val="00B00A75"/>
    <w:rsid w:val="00B00BAF"/>
    <w:rsid w:val="00B00C11"/>
    <w:rsid w:val="00B00C33"/>
    <w:rsid w:val="00B00DC6"/>
    <w:rsid w:val="00B00E8F"/>
    <w:rsid w:val="00B0101B"/>
    <w:rsid w:val="00B01022"/>
    <w:rsid w:val="00B010FC"/>
    <w:rsid w:val="00B01286"/>
    <w:rsid w:val="00B013D2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74C"/>
    <w:rsid w:val="00B02D9A"/>
    <w:rsid w:val="00B03112"/>
    <w:rsid w:val="00B03117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54B1"/>
    <w:rsid w:val="00B058B7"/>
    <w:rsid w:val="00B059F4"/>
    <w:rsid w:val="00B06219"/>
    <w:rsid w:val="00B06411"/>
    <w:rsid w:val="00B06733"/>
    <w:rsid w:val="00B067CA"/>
    <w:rsid w:val="00B067CF"/>
    <w:rsid w:val="00B06E7D"/>
    <w:rsid w:val="00B072BA"/>
    <w:rsid w:val="00B072D2"/>
    <w:rsid w:val="00B07A27"/>
    <w:rsid w:val="00B07C45"/>
    <w:rsid w:val="00B07D74"/>
    <w:rsid w:val="00B07D9F"/>
    <w:rsid w:val="00B07FCE"/>
    <w:rsid w:val="00B102FA"/>
    <w:rsid w:val="00B105F2"/>
    <w:rsid w:val="00B1071D"/>
    <w:rsid w:val="00B107CC"/>
    <w:rsid w:val="00B10C6C"/>
    <w:rsid w:val="00B10C98"/>
    <w:rsid w:val="00B10F4D"/>
    <w:rsid w:val="00B112AC"/>
    <w:rsid w:val="00B11427"/>
    <w:rsid w:val="00B1168F"/>
    <w:rsid w:val="00B1196F"/>
    <w:rsid w:val="00B1199B"/>
    <w:rsid w:val="00B11AB0"/>
    <w:rsid w:val="00B11AF3"/>
    <w:rsid w:val="00B11DBB"/>
    <w:rsid w:val="00B11E03"/>
    <w:rsid w:val="00B12319"/>
    <w:rsid w:val="00B1235F"/>
    <w:rsid w:val="00B124E3"/>
    <w:rsid w:val="00B12775"/>
    <w:rsid w:val="00B127CE"/>
    <w:rsid w:val="00B128E8"/>
    <w:rsid w:val="00B12A7B"/>
    <w:rsid w:val="00B12C6E"/>
    <w:rsid w:val="00B12CC7"/>
    <w:rsid w:val="00B12FCF"/>
    <w:rsid w:val="00B13B2B"/>
    <w:rsid w:val="00B13BC1"/>
    <w:rsid w:val="00B13C2E"/>
    <w:rsid w:val="00B13C3F"/>
    <w:rsid w:val="00B13CE1"/>
    <w:rsid w:val="00B13D58"/>
    <w:rsid w:val="00B13EE0"/>
    <w:rsid w:val="00B13EF8"/>
    <w:rsid w:val="00B14168"/>
    <w:rsid w:val="00B14416"/>
    <w:rsid w:val="00B144BD"/>
    <w:rsid w:val="00B14717"/>
    <w:rsid w:val="00B14BE8"/>
    <w:rsid w:val="00B14FD9"/>
    <w:rsid w:val="00B152F2"/>
    <w:rsid w:val="00B156B6"/>
    <w:rsid w:val="00B15708"/>
    <w:rsid w:val="00B1576D"/>
    <w:rsid w:val="00B1591A"/>
    <w:rsid w:val="00B159AA"/>
    <w:rsid w:val="00B15B2F"/>
    <w:rsid w:val="00B15DA3"/>
    <w:rsid w:val="00B15DA8"/>
    <w:rsid w:val="00B15E62"/>
    <w:rsid w:val="00B15F66"/>
    <w:rsid w:val="00B162A7"/>
    <w:rsid w:val="00B162E9"/>
    <w:rsid w:val="00B16322"/>
    <w:rsid w:val="00B166E7"/>
    <w:rsid w:val="00B16898"/>
    <w:rsid w:val="00B16927"/>
    <w:rsid w:val="00B169DE"/>
    <w:rsid w:val="00B16B7D"/>
    <w:rsid w:val="00B16D1C"/>
    <w:rsid w:val="00B16D5E"/>
    <w:rsid w:val="00B16E03"/>
    <w:rsid w:val="00B16F61"/>
    <w:rsid w:val="00B1749F"/>
    <w:rsid w:val="00B179F9"/>
    <w:rsid w:val="00B17AE0"/>
    <w:rsid w:val="00B17AE5"/>
    <w:rsid w:val="00B17B6C"/>
    <w:rsid w:val="00B17CD7"/>
    <w:rsid w:val="00B17D53"/>
    <w:rsid w:val="00B17F44"/>
    <w:rsid w:val="00B20257"/>
    <w:rsid w:val="00B20424"/>
    <w:rsid w:val="00B204E6"/>
    <w:rsid w:val="00B20656"/>
    <w:rsid w:val="00B20795"/>
    <w:rsid w:val="00B20927"/>
    <w:rsid w:val="00B2094D"/>
    <w:rsid w:val="00B20CA8"/>
    <w:rsid w:val="00B20CCB"/>
    <w:rsid w:val="00B20D54"/>
    <w:rsid w:val="00B21004"/>
    <w:rsid w:val="00B213E6"/>
    <w:rsid w:val="00B2168B"/>
    <w:rsid w:val="00B21836"/>
    <w:rsid w:val="00B2183D"/>
    <w:rsid w:val="00B21871"/>
    <w:rsid w:val="00B21C72"/>
    <w:rsid w:val="00B21CD3"/>
    <w:rsid w:val="00B21D98"/>
    <w:rsid w:val="00B21F7D"/>
    <w:rsid w:val="00B2205D"/>
    <w:rsid w:val="00B222A9"/>
    <w:rsid w:val="00B22555"/>
    <w:rsid w:val="00B22AFA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83E"/>
    <w:rsid w:val="00B24D16"/>
    <w:rsid w:val="00B24E50"/>
    <w:rsid w:val="00B24EF6"/>
    <w:rsid w:val="00B25468"/>
    <w:rsid w:val="00B25477"/>
    <w:rsid w:val="00B25794"/>
    <w:rsid w:val="00B259A4"/>
    <w:rsid w:val="00B26901"/>
    <w:rsid w:val="00B26927"/>
    <w:rsid w:val="00B26AA1"/>
    <w:rsid w:val="00B26D36"/>
    <w:rsid w:val="00B27347"/>
    <w:rsid w:val="00B2759B"/>
    <w:rsid w:val="00B27924"/>
    <w:rsid w:val="00B27934"/>
    <w:rsid w:val="00B27A72"/>
    <w:rsid w:val="00B27DB9"/>
    <w:rsid w:val="00B27E18"/>
    <w:rsid w:val="00B27F53"/>
    <w:rsid w:val="00B27FA1"/>
    <w:rsid w:val="00B302A4"/>
    <w:rsid w:val="00B3069E"/>
    <w:rsid w:val="00B30761"/>
    <w:rsid w:val="00B3089B"/>
    <w:rsid w:val="00B30AD5"/>
    <w:rsid w:val="00B30AF8"/>
    <w:rsid w:val="00B30DE6"/>
    <w:rsid w:val="00B31257"/>
    <w:rsid w:val="00B31343"/>
    <w:rsid w:val="00B317D8"/>
    <w:rsid w:val="00B319D3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9C5"/>
    <w:rsid w:val="00B33D34"/>
    <w:rsid w:val="00B33EAD"/>
    <w:rsid w:val="00B3447A"/>
    <w:rsid w:val="00B3462A"/>
    <w:rsid w:val="00B3466E"/>
    <w:rsid w:val="00B34AD5"/>
    <w:rsid w:val="00B34B59"/>
    <w:rsid w:val="00B34BFE"/>
    <w:rsid w:val="00B3503C"/>
    <w:rsid w:val="00B3506D"/>
    <w:rsid w:val="00B351E6"/>
    <w:rsid w:val="00B35353"/>
    <w:rsid w:val="00B35619"/>
    <w:rsid w:val="00B35A2A"/>
    <w:rsid w:val="00B35D7B"/>
    <w:rsid w:val="00B35D93"/>
    <w:rsid w:val="00B36387"/>
    <w:rsid w:val="00B36414"/>
    <w:rsid w:val="00B36903"/>
    <w:rsid w:val="00B36AD2"/>
    <w:rsid w:val="00B36BF8"/>
    <w:rsid w:val="00B36D62"/>
    <w:rsid w:val="00B36F11"/>
    <w:rsid w:val="00B37F77"/>
    <w:rsid w:val="00B40120"/>
    <w:rsid w:val="00B4022C"/>
    <w:rsid w:val="00B40404"/>
    <w:rsid w:val="00B40667"/>
    <w:rsid w:val="00B408A9"/>
    <w:rsid w:val="00B40C22"/>
    <w:rsid w:val="00B40D57"/>
    <w:rsid w:val="00B40F73"/>
    <w:rsid w:val="00B40FB3"/>
    <w:rsid w:val="00B414F2"/>
    <w:rsid w:val="00B41660"/>
    <w:rsid w:val="00B4198C"/>
    <w:rsid w:val="00B41CBD"/>
    <w:rsid w:val="00B42252"/>
    <w:rsid w:val="00B422F9"/>
    <w:rsid w:val="00B422FE"/>
    <w:rsid w:val="00B42481"/>
    <w:rsid w:val="00B42497"/>
    <w:rsid w:val="00B42850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87"/>
    <w:rsid w:val="00B451A3"/>
    <w:rsid w:val="00B45295"/>
    <w:rsid w:val="00B4532C"/>
    <w:rsid w:val="00B4551E"/>
    <w:rsid w:val="00B45D7B"/>
    <w:rsid w:val="00B45D84"/>
    <w:rsid w:val="00B45EFF"/>
    <w:rsid w:val="00B45F3A"/>
    <w:rsid w:val="00B45F59"/>
    <w:rsid w:val="00B46264"/>
    <w:rsid w:val="00B4633E"/>
    <w:rsid w:val="00B46596"/>
    <w:rsid w:val="00B470F8"/>
    <w:rsid w:val="00B471D7"/>
    <w:rsid w:val="00B47395"/>
    <w:rsid w:val="00B475D8"/>
    <w:rsid w:val="00B478CB"/>
    <w:rsid w:val="00B47C4E"/>
    <w:rsid w:val="00B47F31"/>
    <w:rsid w:val="00B50225"/>
    <w:rsid w:val="00B505C1"/>
    <w:rsid w:val="00B50693"/>
    <w:rsid w:val="00B50718"/>
    <w:rsid w:val="00B50849"/>
    <w:rsid w:val="00B50922"/>
    <w:rsid w:val="00B50A29"/>
    <w:rsid w:val="00B50D2D"/>
    <w:rsid w:val="00B5125C"/>
    <w:rsid w:val="00B515CB"/>
    <w:rsid w:val="00B51EA5"/>
    <w:rsid w:val="00B51F86"/>
    <w:rsid w:val="00B52058"/>
    <w:rsid w:val="00B5223B"/>
    <w:rsid w:val="00B523C8"/>
    <w:rsid w:val="00B5246B"/>
    <w:rsid w:val="00B525C2"/>
    <w:rsid w:val="00B527ED"/>
    <w:rsid w:val="00B528DF"/>
    <w:rsid w:val="00B52C1C"/>
    <w:rsid w:val="00B52E1C"/>
    <w:rsid w:val="00B531DD"/>
    <w:rsid w:val="00B53311"/>
    <w:rsid w:val="00B53425"/>
    <w:rsid w:val="00B5382C"/>
    <w:rsid w:val="00B5383B"/>
    <w:rsid w:val="00B538CC"/>
    <w:rsid w:val="00B53B4D"/>
    <w:rsid w:val="00B53BDF"/>
    <w:rsid w:val="00B53DE5"/>
    <w:rsid w:val="00B54318"/>
    <w:rsid w:val="00B546DC"/>
    <w:rsid w:val="00B5470F"/>
    <w:rsid w:val="00B5492A"/>
    <w:rsid w:val="00B54A53"/>
    <w:rsid w:val="00B54B3C"/>
    <w:rsid w:val="00B54BEE"/>
    <w:rsid w:val="00B54D56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6E6"/>
    <w:rsid w:val="00B5770D"/>
    <w:rsid w:val="00B57993"/>
    <w:rsid w:val="00B5799A"/>
    <w:rsid w:val="00B579FC"/>
    <w:rsid w:val="00B57C26"/>
    <w:rsid w:val="00B57D8A"/>
    <w:rsid w:val="00B57FE0"/>
    <w:rsid w:val="00B60573"/>
    <w:rsid w:val="00B60946"/>
    <w:rsid w:val="00B60BF1"/>
    <w:rsid w:val="00B6111D"/>
    <w:rsid w:val="00B6126D"/>
    <w:rsid w:val="00B61406"/>
    <w:rsid w:val="00B614F3"/>
    <w:rsid w:val="00B61641"/>
    <w:rsid w:val="00B617F7"/>
    <w:rsid w:val="00B61941"/>
    <w:rsid w:val="00B62027"/>
    <w:rsid w:val="00B6234C"/>
    <w:rsid w:val="00B62698"/>
    <w:rsid w:val="00B626DE"/>
    <w:rsid w:val="00B6277B"/>
    <w:rsid w:val="00B6306A"/>
    <w:rsid w:val="00B6312C"/>
    <w:rsid w:val="00B634AD"/>
    <w:rsid w:val="00B635D5"/>
    <w:rsid w:val="00B635D9"/>
    <w:rsid w:val="00B6365B"/>
    <w:rsid w:val="00B63674"/>
    <w:rsid w:val="00B6367A"/>
    <w:rsid w:val="00B63CA8"/>
    <w:rsid w:val="00B64956"/>
    <w:rsid w:val="00B64E16"/>
    <w:rsid w:val="00B64E60"/>
    <w:rsid w:val="00B6560C"/>
    <w:rsid w:val="00B65B2E"/>
    <w:rsid w:val="00B662B4"/>
    <w:rsid w:val="00B664CA"/>
    <w:rsid w:val="00B668C3"/>
    <w:rsid w:val="00B668FB"/>
    <w:rsid w:val="00B66C42"/>
    <w:rsid w:val="00B66E10"/>
    <w:rsid w:val="00B6720F"/>
    <w:rsid w:val="00B6724A"/>
    <w:rsid w:val="00B675A5"/>
    <w:rsid w:val="00B675F3"/>
    <w:rsid w:val="00B67BC4"/>
    <w:rsid w:val="00B67D8D"/>
    <w:rsid w:val="00B67DBC"/>
    <w:rsid w:val="00B67E3D"/>
    <w:rsid w:val="00B70262"/>
    <w:rsid w:val="00B70329"/>
    <w:rsid w:val="00B7033E"/>
    <w:rsid w:val="00B70498"/>
    <w:rsid w:val="00B70A08"/>
    <w:rsid w:val="00B70C91"/>
    <w:rsid w:val="00B711C6"/>
    <w:rsid w:val="00B71202"/>
    <w:rsid w:val="00B712D5"/>
    <w:rsid w:val="00B712EB"/>
    <w:rsid w:val="00B7161A"/>
    <w:rsid w:val="00B71E89"/>
    <w:rsid w:val="00B721EC"/>
    <w:rsid w:val="00B72C7C"/>
    <w:rsid w:val="00B72D13"/>
    <w:rsid w:val="00B72DE0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C92"/>
    <w:rsid w:val="00B73F2F"/>
    <w:rsid w:val="00B73FF6"/>
    <w:rsid w:val="00B751D2"/>
    <w:rsid w:val="00B75557"/>
    <w:rsid w:val="00B755B0"/>
    <w:rsid w:val="00B756D0"/>
    <w:rsid w:val="00B759C8"/>
    <w:rsid w:val="00B76430"/>
    <w:rsid w:val="00B767DF"/>
    <w:rsid w:val="00B76C91"/>
    <w:rsid w:val="00B76CD2"/>
    <w:rsid w:val="00B76CD9"/>
    <w:rsid w:val="00B76F84"/>
    <w:rsid w:val="00B770B1"/>
    <w:rsid w:val="00B77279"/>
    <w:rsid w:val="00B77641"/>
    <w:rsid w:val="00B7767A"/>
    <w:rsid w:val="00B777E2"/>
    <w:rsid w:val="00B77800"/>
    <w:rsid w:val="00B77901"/>
    <w:rsid w:val="00B77939"/>
    <w:rsid w:val="00B77A87"/>
    <w:rsid w:val="00B77C55"/>
    <w:rsid w:val="00B77D9B"/>
    <w:rsid w:val="00B77FFD"/>
    <w:rsid w:val="00B803C7"/>
    <w:rsid w:val="00B80454"/>
    <w:rsid w:val="00B8058C"/>
    <w:rsid w:val="00B8071F"/>
    <w:rsid w:val="00B81546"/>
    <w:rsid w:val="00B81565"/>
    <w:rsid w:val="00B81A03"/>
    <w:rsid w:val="00B81A59"/>
    <w:rsid w:val="00B81A8D"/>
    <w:rsid w:val="00B81C39"/>
    <w:rsid w:val="00B81C5A"/>
    <w:rsid w:val="00B81DAA"/>
    <w:rsid w:val="00B8219B"/>
    <w:rsid w:val="00B82206"/>
    <w:rsid w:val="00B8226D"/>
    <w:rsid w:val="00B822AD"/>
    <w:rsid w:val="00B82492"/>
    <w:rsid w:val="00B825E6"/>
    <w:rsid w:val="00B82675"/>
    <w:rsid w:val="00B8274E"/>
    <w:rsid w:val="00B82A2C"/>
    <w:rsid w:val="00B82B28"/>
    <w:rsid w:val="00B82FC3"/>
    <w:rsid w:val="00B8338D"/>
    <w:rsid w:val="00B8359F"/>
    <w:rsid w:val="00B8369D"/>
    <w:rsid w:val="00B83AFD"/>
    <w:rsid w:val="00B83B48"/>
    <w:rsid w:val="00B83DED"/>
    <w:rsid w:val="00B83E28"/>
    <w:rsid w:val="00B83ED1"/>
    <w:rsid w:val="00B83FFC"/>
    <w:rsid w:val="00B840CC"/>
    <w:rsid w:val="00B845E6"/>
    <w:rsid w:val="00B84671"/>
    <w:rsid w:val="00B84898"/>
    <w:rsid w:val="00B84BCC"/>
    <w:rsid w:val="00B84C68"/>
    <w:rsid w:val="00B84E05"/>
    <w:rsid w:val="00B85290"/>
    <w:rsid w:val="00B85792"/>
    <w:rsid w:val="00B85A41"/>
    <w:rsid w:val="00B85E94"/>
    <w:rsid w:val="00B861A7"/>
    <w:rsid w:val="00B86347"/>
    <w:rsid w:val="00B8655C"/>
    <w:rsid w:val="00B866D9"/>
    <w:rsid w:val="00B868C2"/>
    <w:rsid w:val="00B869F1"/>
    <w:rsid w:val="00B87056"/>
    <w:rsid w:val="00B871E0"/>
    <w:rsid w:val="00B872C3"/>
    <w:rsid w:val="00B87313"/>
    <w:rsid w:val="00B874B0"/>
    <w:rsid w:val="00B874E3"/>
    <w:rsid w:val="00B87645"/>
    <w:rsid w:val="00B87E2B"/>
    <w:rsid w:val="00B90092"/>
    <w:rsid w:val="00B90154"/>
    <w:rsid w:val="00B90399"/>
    <w:rsid w:val="00B903CF"/>
    <w:rsid w:val="00B906B7"/>
    <w:rsid w:val="00B90747"/>
    <w:rsid w:val="00B90A80"/>
    <w:rsid w:val="00B90CCC"/>
    <w:rsid w:val="00B90FF5"/>
    <w:rsid w:val="00B9165C"/>
    <w:rsid w:val="00B918FF"/>
    <w:rsid w:val="00B91A7E"/>
    <w:rsid w:val="00B91DA4"/>
    <w:rsid w:val="00B91F37"/>
    <w:rsid w:val="00B923AB"/>
    <w:rsid w:val="00B92AEB"/>
    <w:rsid w:val="00B92B66"/>
    <w:rsid w:val="00B933F6"/>
    <w:rsid w:val="00B939B8"/>
    <w:rsid w:val="00B93B27"/>
    <w:rsid w:val="00B93C19"/>
    <w:rsid w:val="00B93CC0"/>
    <w:rsid w:val="00B94250"/>
    <w:rsid w:val="00B94291"/>
    <w:rsid w:val="00B942F9"/>
    <w:rsid w:val="00B94378"/>
    <w:rsid w:val="00B9481F"/>
    <w:rsid w:val="00B94A63"/>
    <w:rsid w:val="00B94BA0"/>
    <w:rsid w:val="00B94D9C"/>
    <w:rsid w:val="00B95295"/>
    <w:rsid w:val="00B952DD"/>
    <w:rsid w:val="00B952E0"/>
    <w:rsid w:val="00B95737"/>
    <w:rsid w:val="00B958DC"/>
    <w:rsid w:val="00B959C1"/>
    <w:rsid w:val="00B95A25"/>
    <w:rsid w:val="00B95BBF"/>
    <w:rsid w:val="00B95D4B"/>
    <w:rsid w:val="00B95DAA"/>
    <w:rsid w:val="00B95DE2"/>
    <w:rsid w:val="00B96488"/>
    <w:rsid w:val="00B9656D"/>
    <w:rsid w:val="00B96581"/>
    <w:rsid w:val="00B9674A"/>
    <w:rsid w:val="00B9681B"/>
    <w:rsid w:val="00B969DA"/>
    <w:rsid w:val="00B96A3E"/>
    <w:rsid w:val="00B96E6D"/>
    <w:rsid w:val="00B970FF"/>
    <w:rsid w:val="00B97568"/>
    <w:rsid w:val="00B97777"/>
    <w:rsid w:val="00B97BEA"/>
    <w:rsid w:val="00B97C78"/>
    <w:rsid w:val="00B97D59"/>
    <w:rsid w:val="00B97D69"/>
    <w:rsid w:val="00BA00DC"/>
    <w:rsid w:val="00BA0620"/>
    <w:rsid w:val="00BA0758"/>
    <w:rsid w:val="00BA0856"/>
    <w:rsid w:val="00BA0DFB"/>
    <w:rsid w:val="00BA12DC"/>
    <w:rsid w:val="00BA1341"/>
    <w:rsid w:val="00BA134E"/>
    <w:rsid w:val="00BA1929"/>
    <w:rsid w:val="00BA1C46"/>
    <w:rsid w:val="00BA2298"/>
    <w:rsid w:val="00BA26CF"/>
    <w:rsid w:val="00BA2CDA"/>
    <w:rsid w:val="00BA32DB"/>
    <w:rsid w:val="00BA34E5"/>
    <w:rsid w:val="00BA382A"/>
    <w:rsid w:val="00BA397B"/>
    <w:rsid w:val="00BA3A32"/>
    <w:rsid w:val="00BA404C"/>
    <w:rsid w:val="00BA40BD"/>
    <w:rsid w:val="00BA434C"/>
    <w:rsid w:val="00BA4398"/>
    <w:rsid w:val="00BA46B6"/>
    <w:rsid w:val="00BA4803"/>
    <w:rsid w:val="00BA4871"/>
    <w:rsid w:val="00BA48A8"/>
    <w:rsid w:val="00BA4A81"/>
    <w:rsid w:val="00BA4D0D"/>
    <w:rsid w:val="00BA5406"/>
    <w:rsid w:val="00BA54A3"/>
    <w:rsid w:val="00BA55E0"/>
    <w:rsid w:val="00BA567C"/>
    <w:rsid w:val="00BA568F"/>
    <w:rsid w:val="00BA5701"/>
    <w:rsid w:val="00BA57D9"/>
    <w:rsid w:val="00BA588A"/>
    <w:rsid w:val="00BA5BF3"/>
    <w:rsid w:val="00BA5D48"/>
    <w:rsid w:val="00BA5D9A"/>
    <w:rsid w:val="00BA647A"/>
    <w:rsid w:val="00BA647E"/>
    <w:rsid w:val="00BA64BD"/>
    <w:rsid w:val="00BA64F0"/>
    <w:rsid w:val="00BA6505"/>
    <w:rsid w:val="00BA6577"/>
    <w:rsid w:val="00BA699B"/>
    <w:rsid w:val="00BA6B45"/>
    <w:rsid w:val="00BA6C5F"/>
    <w:rsid w:val="00BA6D33"/>
    <w:rsid w:val="00BA7341"/>
    <w:rsid w:val="00BA7663"/>
    <w:rsid w:val="00BA7F10"/>
    <w:rsid w:val="00BB0018"/>
    <w:rsid w:val="00BB0308"/>
    <w:rsid w:val="00BB0420"/>
    <w:rsid w:val="00BB0518"/>
    <w:rsid w:val="00BB09CD"/>
    <w:rsid w:val="00BB0A1B"/>
    <w:rsid w:val="00BB0AEE"/>
    <w:rsid w:val="00BB0B1C"/>
    <w:rsid w:val="00BB0D4B"/>
    <w:rsid w:val="00BB0DBA"/>
    <w:rsid w:val="00BB0E57"/>
    <w:rsid w:val="00BB1469"/>
    <w:rsid w:val="00BB1CCE"/>
    <w:rsid w:val="00BB2124"/>
    <w:rsid w:val="00BB293C"/>
    <w:rsid w:val="00BB2AB6"/>
    <w:rsid w:val="00BB2C15"/>
    <w:rsid w:val="00BB32B8"/>
    <w:rsid w:val="00BB32E1"/>
    <w:rsid w:val="00BB3969"/>
    <w:rsid w:val="00BB3ABE"/>
    <w:rsid w:val="00BB3BF3"/>
    <w:rsid w:val="00BB3CA0"/>
    <w:rsid w:val="00BB3DA5"/>
    <w:rsid w:val="00BB3DAC"/>
    <w:rsid w:val="00BB4024"/>
    <w:rsid w:val="00BB4070"/>
    <w:rsid w:val="00BB4176"/>
    <w:rsid w:val="00BB420D"/>
    <w:rsid w:val="00BB490C"/>
    <w:rsid w:val="00BB4915"/>
    <w:rsid w:val="00BB4996"/>
    <w:rsid w:val="00BB4F34"/>
    <w:rsid w:val="00BB507D"/>
    <w:rsid w:val="00BB5212"/>
    <w:rsid w:val="00BB528E"/>
    <w:rsid w:val="00BB52F2"/>
    <w:rsid w:val="00BB5B1D"/>
    <w:rsid w:val="00BB614D"/>
    <w:rsid w:val="00BB61EB"/>
    <w:rsid w:val="00BB66B1"/>
    <w:rsid w:val="00BB6BB9"/>
    <w:rsid w:val="00BB6D73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0F5F"/>
    <w:rsid w:val="00BC127D"/>
    <w:rsid w:val="00BC131F"/>
    <w:rsid w:val="00BC1453"/>
    <w:rsid w:val="00BC15EB"/>
    <w:rsid w:val="00BC1A39"/>
    <w:rsid w:val="00BC1BE5"/>
    <w:rsid w:val="00BC1C19"/>
    <w:rsid w:val="00BC1EA3"/>
    <w:rsid w:val="00BC20A9"/>
    <w:rsid w:val="00BC2147"/>
    <w:rsid w:val="00BC240E"/>
    <w:rsid w:val="00BC2519"/>
    <w:rsid w:val="00BC2665"/>
    <w:rsid w:val="00BC27EB"/>
    <w:rsid w:val="00BC2CA0"/>
    <w:rsid w:val="00BC2DC8"/>
    <w:rsid w:val="00BC2E1F"/>
    <w:rsid w:val="00BC2E37"/>
    <w:rsid w:val="00BC2EE4"/>
    <w:rsid w:val="00BC2FA3"/>
    <w:rsid w:val="00BC3061"/>
    <w:rsid w:val="00BC30EF"/>
    <w:rsid w:val="00BC317D"/>
    <w:rsid w:val="00BC3617"/>
    <w:rsid w:val="00BC3629"/>
    <w:rsid w:val="00BC3ACF"/>
    <w:rsid w:val="00BC3B4B"/>
    <w:rsid w:val="00BC3C51"/>
    <w:rsid w:val="00BC3D41"/>
    <w:rsid w:val="00BC3EA0"/>
    <w:rsid w:val="00BC40E9"/>
    <w:rsid w:val="00BC43EB"/>
    <w:rsid w:val="00BC4457"/>
    <w:rsid w:val="00BC4577"/>
    <w:rsid w:val="00BC46F3"/>
    <w:rsid w:val="00BC49C9"/>
    <w:rsid w:val="00BC4FE3"/>
    <w:rsid w:val="00BC5297"/>
    <w:rsid w:val="00BC551A"/>
    <w:rsid w:val="00BC56F4"/>
    <w:rsid w:val="00BC57CD"/>
    <w:rsid w:val="00BC58F3"/>
    <w:rsid w:val="00BC63F7"/>
    <w:rsid w:val="00BC6781"/>
    <w:rsid w:val="00BC68F8"/>
    <w:rsid w:val="00BC6AD8"/>
    <w:rsid w:val="00BC6B47"/>
    <w:rsid w:val="00BC6E47"/>
    <w:rsid w:val="00BC6E53"/>
    <w:rsid w:val="00BC6F42"/>
    <w:rsid w:val="00BC7089"/>
    <w:rsid w:val="00BC73F5"/>
    <w:rsid w:val="00BC7635"/>
    <w:rsid w:val="00BC77D4"/>
    <w:rsid w:val="00BC7845"/>
    <w:rsid w:val="00BC7A3F"/>
    <w:rsid w:val="00BD02CF"/>
    <w:rsid w:val="00BD0A43"/>
    <w:rsid w:val="00BD0ACA"/>
    <w:rsid w:val="00BD0E24"/>
    <w:rsid w:val="00BD1128"/>
    <w:rsid w:val="00BD148F"/>
    <w:rsid w:val="00BD15E9"/>
    <w:rsid w:val="00BD16C9"/>
    <w:rsid w:val="00BD188A"/>
    <w:rsid w:val="00BD1B2C"/>
    <w:rsid w:val="00BD1B7E"/>
    <w:rsid w:val="00BD1C48"/>
    <w:rsid w:val="00BD207D"/>
    <w:rsid w:val="00BD2234"/>
    <w:rsid w:val="00BD22C4"/>
    <w:rsid w:val="00BD22D7"/>
    <w:rsid w:val="00BD253B"/>
    <w:rsid w:val="00BD264D"/>
    <w:rsid w:val="00BD26A2"/>
    <w:rsid w:val="00BD2A81"/>
    <w:rsid w:val="00BD303E"/>
    <w:rsid w:val="00BD3166"/>
    <w:rsid w:val="00BD3376"/>
    <w:rsid w:val="00BD361B"/>
    <w:rsid w:val="00BD3741"/>
    <w:rsid w:val="00BD3924"/>
    <w:rsid w:val="00BD3C8F"/>
    <w:rsid w:val="00BD3F3D"/>
    <w:rsid w:val="00BD40D2"/>
    <w:rsid w:val="00BD42A1"/>
    <w:rsid w:val="00BD43E0"/>
    <w:rsid w:val="00BD440F"/>
    <w:rsid w:val="00BD442A"/>
    <w:rsid w:val="00BD4920"/>
    <w:rsid w:val="00BD49E5"/>
    <w:rsid w:val="00BD4A82"/>
    <w:rsid w:val="00BD4B0B"/>
    <w:rsid w:val="00BD4FDF"/>
    <w:rsid w:val="00BD5277"/>
    <w:rsid w:val="00BD54E1"/>
    <w:rsid w:val="00BD5B37"/>
    <w:rsid w:val="00BD5B4D"/>
    <w:rsid w:val="00BD5D64"/>
    <w:rsid w:val="00BD5E46"/>
    <w:rsid w:val="00BD6144"/>
    <w:rsid w:val="00BD63A7"/>
    <w:rsid w:val="00BD63B9"/>
    <w:rsid w:val="00BD6AB0"/>
    <w:rsid w:val="00BD6AEC"/>
    <w:rsid w:val="00BD6B70"/>
    <w:rsid w:val="00BD6CCC"/>
    <w:rsid w:val="00BD6D37"/>
    <w:rsid w:val="00BD6DED"/>
    <w:rsid w:val="00BD6ECC"/>
    <w:rsid w:val="00BD6F32"/>
    <w:rsid w:val="00BD6FDE"/>
    <w:rsid w:val="00BD700C"/>
    <w:rsid w:val="00BD70C5"/>
    <w:rsid w:val="00BD7775"/>
    <w:rsid w:val="00BD7B2B"/>
    <w:rsid w:val="00BD7B59"/>
    <w:rsid w:val="00BE00E0"/>
    <w:rsid w:val="00BE052F"/>
    <w:rsid w:val="00BE0761"/>
    <w:rsid w:val="00BE08DD"/>
    <w:rsid w:val="00BE0A31"/>
    <w:rsid w:val="00BE0CF9"/>
    <w:rsid w:val="00BE109F"/>
    <w:rsid w:val="00BE131B"/>
    <w:rsid w:val="00BE15A8"/>
    <w:rsid w:val="00BE1689"/>
    <w:rsid w:val="00BE1F62"/>
    <w:rsid w:val="00BE1FC9"/>
    <w:rsid w:val="00BE2200"/>
    <w:rsid w:val="00BE236B"/>
    <w:rsid w:val="00BE24AA"/>
    <w:rsid w:val="00BE24D6"/>
    <w:rsid w:val="00BE2673"/>
    <w:rsid w:val="00BE2AC1"/>
    <w:rsid w:val="00BE2AF9"/>
    <w:rsid w:val="00BE2B16"/>
    <w:rsid w:val="00BE2C6C"/>
    <w:rsid w:val="00BE31B7"/>
    <w:rsid w:val="00BE340B"/>
    <w:rsid w:val="00BE3451"/>
    <w:rsid w:val="00BE391C"/>
    <w:rsid w:val="00BE3A5D"/>
    <w:rsid w:val="00BE3D37"/>
    <w:rsid w:val="00BE43DC"/>
    <w:rsid w:val="00BE45F5"/>
    <w:rsid w:val="00BE4622"/>
    <w:rsid w:val="00BE48F9"/>
    <w:rsid w:val="00BE4AF3"/>
    <w:rsid w:val="00BE4CAE"/>
    <w:rsid w:val="00BE4F1F"/>
    <w:rsid w:val="00BE508C"/>
    <w:rsid w:val="00BE5160"/>
    <w:rsid w:val="00BE554B"/>
    <w:rsid w:val="00BE564D"/>
    <w:rsid w:val="00BE56A1"/>
    <w:rsid w:val="00BE5C37"/>
    <w:rsid w:val="00BE5E65"/>
    <w:rsid w:val="00BE6044"/>
    <w:rsid w:val="00BE6136"/>
    <w:rsid w:val="00BE619C"/>
    <w:rsid w:val="00BE61F3"/>
    <w:rsid w:val="00BE6328"/>
    <w:rsid w:val="00BE6491"/>
    <w:rsid w:val="00BE6677"/>
    <w:rsid w:val="00BE69E2"/>
    <w:rsid w:val="00BE6B42"/>
    <w:rsid w:val="00BE6E9C"/>
    <w:rsid w:val="00BE76C2"/>
    <w:rsid w:val="00BE7972"/>
    <w:rsid w:val="00BE79E8"/>
    <w:rsid w:val="00BE7AA7"/>
    <w:rsid w:val="00BE7D6D"/>
    <w:rsid w:val="00BF014C"/>
    <w:rsid w:val="00BF074D"/>
    <w:rsid w:val="00BF075C"/>
    <w:rsid w:val="00BF0D1C"/>
    <w:rsid w:val="00BF1205"/>
    <w:rsid w:val="00BF150A"/>
    <w:rsid w:val="00BF15B7"/>
    <w:rsid w:val="00BF1753"/>
    <w:rsid w:val="00BF1B5D"/>
    <w:rsid w:val="00BF2148"/>
    <w:rsid w:val="00BF23EA"/>
    <w:rsid w:val="00BF24B6"/>
    <w:rsid w:val="00BF24FF"/>
    <w:rsid w:val="00BF2517"/>
    <w:rsid w:val="00BF2937"/>
    <w:rsid w:val="00BF294B"/>
    <w:rsid w:val="00BF2BF5"/>
    <w:rsid w:val="00BF2E5D"/>
    <w:rsid w:val="00BF32D4"/>
    <w:rsid w:val="00BF33A3"/>
    <w:rsid w:val="00BF33D0"/>
    <w:rsid w:val="00BF34D6"/>
    <w:rsid w:val="00BF35BC"/>
    <w:rsid w:val="00BF36D7"/>
    <w:rsid w:val="00BF36EC"/>
    <w:rsid w:val="00BF49DC"/>
    <w:rsid w:val="00BF505F"/>
    <w:rsid w:val="00BF510C"/>
    <w:rsid w:val="00BF5111"/>
    <w:rsid w:val="00BF564E"/>
    <w:rsid w:val="00BF58C8"/>
    <w:rsid w:val="00BF5A81"/>
    <w:rsid w:val="00BF5C05"/>
    <w:rsid w:val="00BF5C92"/>
    <w:rsid w:val="00BF5F4A"/>
    <w:rsid w:val="00BF608F"/>
    <w:rsid w:val="00BF6110"/>
    <w:rsid w:val="00BF6342"/>
    <w:rsid w:val="00BF664A"/>
    <w:rsid w:val="00BF6680"/>
    <w:rsid w:val="00BF66CC"/>
    <w:rsid w:val="00BF68B8"/>
    <w:rsid w:val="00BF695F"/>
    <w:rsid w:val="00BF69EF"/>
    <w:rsid w:val="00BF6B9C"/>
    <w:rsid w:val="00BF6CB1"/>
    <w:rsid w:val="00BF6F4B"/>
    <w:rsid w:val="00BF6F92"/>
    <w:rsid w:val="00BF716A"/>
    <w:rsid w:val="00BF73C6"/>
    <w:rsid w:val="00BF745D"/>
    <w:rsid w:val="00BF7801"/>
    <w:rsid w:val="00BF7892"/>
    <w:rsid w:val="00BF79E8"/>
    <w:rsid w:val="00BF7B91"/>
    <w:rsid w:val="00BF7F19"/>
    <w:rsid w:val="00BF7F48"/>
    <w:rsid w:val="00C0007C"/>
    <w:rsid w:val="00C004CE"/>
    <w:rsid w:val="00C0074E"/>
    <w:rsid w:val="00C007BE"/>
    <w:rsid w:val="00C00DE3"/>
    <w:rsid w:val="00C00E92"/>
    <w:rsid w:val="00C01008"/>
    <w:rsid w:val="00C01121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7A4"/>
    <w:rsid w:val="00C02881"/>
    <w:rsid w:val="00C02961"/>
    <w:rsid w:val="00C02BA2"/>
    <w:rsid w:val="00C02CA8"/>
    <w:rsid w:val="00C02F73"/>
    <w:rsid w:val="00C02FCC"/>
    <w:rsid w:val="00C031EB"/>
    <w:rsid w:val="00C032D6"/>
    <w:rsid w:val="00C0334B"/>
    <w:rsid w:val="00C03C3E"/>
    <w:rsid w:val="00C04390"/>
    <w:rsid w:val="00C044F9"/>
    <w:rsid w:val="00C04626"/>
    <w:rsid w:val="00C046C6"/>
    <w:rsid w:val="00C04BF5"/>
    <w:rsid w:val="00C04DE0"/>
    <w:rsid w:val="00C04E73"/>
    <w:rsid w:val="00C050D6"/>
    <w:rsid w:val="00C05553"/>
    <w:rsid w:val="00C0555D"/>
    <w:rsid w:val="00C057F1"/>
    <w:rsid w:val="00C05999"/>
    <w:rsid w:val="00C05DAE"/>
    <w:rsid w:val="00C05F91"/>
    <w:rsid w:val="00C06094"/>
    <w:rsid w:val="00C06397"/>
    <w:rsid w:val="00C06454"/>
    <w:rsid w:val="00C0656C"/>
    <w:rsid w:val="00C0671C"/>
    <w:rsid w:val="00C067D0"/>
    <w:rsid w:val="00C06A7A"/>
    <w:rsid w:val="00C06E92"/>
    <w:rsid w:val="00C07225"/>
    <w:rsid w:val="00C07359"/>
    <w:rsid w:val="00C07494"/>
    <w:rsid w:val="00C076C3"/>
    <w:rsid w:val="00C078C9"/>
    <w:rsid w:val="00C07B49"/>
    <w:rsid w:val="00C07E97"/>
    <w:rsid w:val="00C07F3A"/>
    <w:rsid w:val="00C10519"/>
    <w:rsid w:val="00C10889"/>
    <w:rsid w:val="00C1090B"/>
    <w:rsid w:val="00C10B30"/>
    <w:rsid w:val="00C10D2B"/>
    <w:rsid w:val="00C10F25"/>
    <w:rsid w:val="00C10F63"/>
    <w:rsid w:val="00C1111B"/>
    <w:rsid w:val="00C111A9"/>
    <w:rsid w:val="00C11505"/>
    <w:rsid w:val="00C11854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595"/>
    <w:rsid w:val="00C137EF"/>
    <w:rsid w:val="00C13EDA"/>
    <w:rsid w:val="00C13FA7"/>
    <w:rsid w:val="00C142AE"/>
    <w:rsid w:val="00C143EF"/>
    <w:rsid w:val="00C1453F"/>
    <w:rsid w:val="00C14884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6CCA"/>
    <w:rsid w:val="00C170A5"/>
    <w:rsid w:val="00C172F8"/>
    <w:rsid w:val="00C1751B"/>
    <w:rsid w:val="00C1769D"/>
    <w:rsid w:val="00C17872"/>
    <w:rsid w:val="00C17F48"/>
    <w:rsid w:val="00C17FDF"/>
    <w:rsid w:val="00C204F0"/>
    <w:rsid w:val="00C20592"/>
    <w:rsid w:val="00C207F4"/>
    <w:rsid w:val="00C20925"/>
    <w:rsid w:val="00C20AC2"/>
    <w:rsid w:val="00C20B3A"/>
    <w:rsid w:val="00C20B81"/>
    <w:rsid w:val="00C20C5A"/>
    <w:rsid w:val="00C20D58"/>
    <w:rsid w:val="00C20FE9"/>
    <w:rsid w:val="00C21314"/>
    <w:rsid w:val="00C2167F"/>
    <w:rsid w:val="00C21752"/>
    <w:rsid w:val="00C2183E"/>
    <w:rsid w:val="00C219DE"/>
    <w:rsid w:val="00C21B4B"/>
    <w:rsid w:val="00C21B64"/>
    <w:rsid w:val="00C22886"/>
    <w:rsid w:val="00C22F7A"/>
    <w:rsid w:val="00C23145"/>
    <w:rsid w:val="00C233B4"/>
    <w:rsid w:val="00C234A6"/>
    <w:rsid w:val="00C23679"/>
    <w:rsid w:val="00C23705"/>
    <w:rsid w:val="00C23789"/>
    <w:rsid w:val="00C237B9"/>
    <w:rsid w:val="00C2389E"/>
    <w:rsid w:val="00C23998"/>
    <w:rsid w:val="00C23C09"/>
    <w:rsid w:val="00C23C14"/>
    <w:rsid w:val="00C23CAB"/>
    <w:rsid w:val="00C23CB3"/>
    <w:rsid w:val="00C23E44"/>
    <w:rsid w:val="00C23EC5"/>
    <w:rsid w:val="00C241AE"/>
    <w:rsid w:val="00C243D7"/>
    <w:rsid w:val="00C2453A"/>
    <w:rsid w:val="00C24C78"/>
    <w:rsid w:val="00C24ED8"/>
    <w:rsid w:val="00C24FDA"/>
    <w:rsid w:val="00C25343"/>
    <w:rsid w:val="00C253C3"/>
    <w:rsid w:val="00C25595"/>
    <w:rsid w:val="00C256C0"/>
    <w:rsid w:val="00C25AF9"/>
    <w:rsid w:val="00C25ECD"/>
    <w:rsid w:val="00C2622F"/>
    <w:rsid w:val="00C2641B"/>
    <w:rsid w:val="00C264DC"/>
    <w:rsid w:val="00C2679A"/>
    <w:rsid w:val="00C26B6E"/>
    <w:rsid w:val="00C26BC7"/>
    <w:rsid w:val="00C26E1C"/>
    <w:rsid w:val="00C26F6A"/>
    <w:rsid w:val="00C27235"/>
    <w:rsid w:val="00C276C6"/>
    <w:rsid w:val="00C27A52"/>
    <w:rsid w:val="00C27B0D"/>
    <w:rsid w:val="00C27C47"/>
    <w:rsid w:val="00C30016"/>
    <w:rsid w:val="00C302B1"/>
    <w:rsid w:val="00C30652"/>
    <w:rsid w:val="00C307B2"/>
    <w:rsid w:val="00C307F2"/>
    <w:rsid w:val="00C30A25"/>
    <w:rsid w:val="00C30BA5"/>
    <w:rsid w:val="00C30E85"/>
    <w:rsid w:val="00C31241"/>
    <w:rsid w:val="00C31326"/>
    <w:rsid w:val="00C316EB"/>
    <w:rsid w:val="00C319B0"/>
    <w:rsid w:val="00C319BE"/>
    <w:rsid w:val="00C31AB6"/>
    <w:rsid w:val="00C31B3A"/>
    <w:rsid w:val="00C31B51"/>
    <w:rsid w:val="00C31B97"/>
    <w:rsid w:val="00C31BAD"/>
    <w:rsid w:val="00C31C53"/>
    <w:rsid w:val="00C31C7F"/>
    <w:rsid w:val="00C31DB2"/>
    <w:rsid w:val="00C321C5"/>
    <w:rsid w:val="00C32470"/>
    <w:rsid w:val="00C329CF"/>
    <w:rsid w:val="00C332BD"/>
    <w:rsid w:val="00C332C2"/>
    <w:rsid w:val="00C33625"/>
    <w:rsid w:val="00C33799"/>
    <w:rsid w:val="00C338F0"/>
    <w:rsid w:val="00C33BDE"/>
    <w:rsid w:val="00C34024"/>
    <w:rsid w:val="00C3402B"/>
    <w:rsid w:val="00C34159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67D4"/>
    <w:rsid w:val="00C367D8"/>
    <w:rsid w:val="00C372E4"/>
    <w:rsid w:val="00C37BF6"/>
    <w:rsid w:val="00C37C35"/>
    <w:rsid w:val="00C37D60"/>
    <w:rsid w:val="00C37EF3"/>
    <w:rsid w:val="00C37F83"/>
    <w:rsid w:val="00C37F8D"/>
    <w:rsid w:val="00C40165"/>
    <w:rsid w:val="00C401E6"/>
    <w:rsid w:val="00C40512"/>
    <w:rsid w:val="00C40786"/>
    <w:rsid w:val="00C40BD7"/>
    <w:rsid w:val="00C4128C"/>
    <w:rsid w:val="00C41427"/>
    <w:rsid w:val="00C42016"/>
    <w:rsid w:val="00C420D5"/>
    <w:rsid w:val="00C4233A"/>
    <w:rsid w:val="00C4239F"/>
    <w:rsid w:val="00C42815"/>
    <w:rsid w:val="00C42A14"/>
    <w:rsid w:val="00C42B21"/>
    <w:rsid w:val="00C42CEB"/>
    <w:rsid w:val="00C42D45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4BCB"/>
    <w:rsid w:val="00C44C8B"/>
    <w:rsid w:val="00C44C8E"/>
    <w:rsid w:val="00C44EC5"/>
    <w:rsid w:val="00C4504D"/>
    <w:rsid w:val="00C45A76"/>
    <w:rsid w:val="00C45BB3"/>
    <w:rsid w:val="00C45D3A"/>
    <w:rsid w:val="00C46A0F"/>
    <w:rsid w:val="00C46DCB"/>
    <w:rsid w:val="00C471BF"/>
    <w:rsid w:val="00C47670"/>
    <w:rsid w:val="00C47A31"/>
    <w:rsid w:val="00C47C0F"/>
    <w:rsid w:val="00C47C2F"/>
    <w:rsid w:val="00C47D51"/>
    <w:rsid w:val="00C47D8A"/>
    <w:rsid w:val="00C500D0"/>
    <w:rsid w:val="00C50364"/>
    <w:rsid w:val="00C505FD"/>
    <w:rsid w:val="00C506F1"/>
    <w:rsid w:val="00C50714"/>
    <w:rsid w:val="00C50A37"/>
    <w:rsid w:val="00C50B98"/>
    <w:rsid w:val="00C50E23"/>
    <w:rsid w:val="00C50E74"/>
    <w:rsid w:val="00C50F40"/>
    <w:rsid w:val="00C51285"/>
    <w:rsid w:val="00C51395"/>
    <w:rsid w:val="00C51464"/>
    <w:rsid w:val="00C5173D"/>
    <w:rsid w:val="00C5186A"/>
    <w:rsid w:val="00C518B2"/>
    <w:rsid w:val="00C519F0"/>
    <w:rsid w:val="00C51B2F"/>
    <w:rsid w:val="00C51B5B"/>
    <w:rsid w:val="00C51E09"/>
    <w:rsid w:val="00C51F9F"/>
    <w:rsid w:val="00C520A1"/>
    <w:rsid w:val="00C521FD"/>
    <w:rsid w:val="00C522A4"/>
    <w:rsid w:val="00C52903"/>
    <w:rsid w:val="00C52B8B"/>
    <w:rsid w:val="00C52D2F"/>
    <w:rsid w:val="00C52DD0"/>
    <w:rsid w:val="00C52DF0"/>
    <w:rsid w:val="00C53018"/>
    <w:rsid w:val="00C53091"/>
    <w:rsid w:val="00C53225"/>
    <w:rsid w:val="00C533AC"/>
    <w:rsid w:val="00C533B2"/>
    <w:rsid w:val="00C534D3"/>
    <w:rsid w:val="00C53639"/>
    <w:rsid w:val="00C53664"/>
    <w:rsid w:val="00C53A22"/>
    <w:rsid w:val="00C53C1A"/>
    <w:rsid w:val="00C53EAA"/>
    <w:rsid w:val="00C53F4A"/>
    <w:rsid w:val="00C544F6"/>
    <w:rsid w:val="00C54580"/>
    <w:rsid w:val="00C54591"/>
    <w:rsid w:val="00C54602"/>
    <w:rsid w:val="00C5460C"/>
    <w:rsid w:val="00C5467C"/>
    <w:rsid w:val="00C54946"/>
    <w:rsid w:val="00C549DB"/>
    <w:rsid w:val="00C54C90"/>
    <w:rsid w:val="00C550F5"/>
    <w:rsid w:val="00C551A3"/>
    <w:rsid w:val="00C551C8"/>
    <w:rsid w:val="00C551D8"/>
    <w:rsid w:val="00C5534D"/>
    <w:rsid w:val="00C55375"/>
    <w:rsid w:val="00C554DF"/>
    <w:rsid w:val="00C55677"/>
    <w:rsid w:val="00C5599E"/>
    <w:rsid w:val="00C563F8"/>
    <w:rsid w:val="00C5650A"/>
    <w:rsid w:val="00C565CB"/>
    <w:rsid w:val="00C566E2"/>
    <w:rsid w:val="00C56FB1"/>
    <w:rsid w:val="00C573ED"/>
    <w:rsid w:val="00C575B4"/>
    <w:rsid w:val="00C575B7"/>
    <w:rsid w:val="00C576CF"/>
    <w:rsid w:val="00C6006B"/>
    <w:rsid w:val="00C606D9"/>
    <w:rsid w:val="00C60942"/>
    <w:rsid w:val="00C609B3"/>
    <w:rsid w:val="00C60BBE"/>
    <w:rsid w:val="00C60E6C"/>
    <w:rsid w:val="00C60FA6"/>
    <w:rsid w:val="00C61339"/>
    <w:rsid w:val="00C613B1"/>
    <w:rsid w:val="00C61485"/>
    <w:rsid w:val="00C615A4"/>
    <w:rsid w:val="00C615F7"/>
    <w:rsid w:val="00C61646"/>
    <w:rsid w:val="00C619E2"/>
    <w:rsid w:val="00C61B87"/>
    <w:rsid w:val="00C61BEC"/>
    <w:rsid w:val="00C61C99"/>
    <w:rsid w:val="00C61D1D"/>
    <w:rsid w:val="00C61DFE"/>
    <w:rsid w:val="00C62240"/>
    <w:rsid w:val="00C624FE"/>
    <w:rsid w:val="00C625A4"/>
    <w:rsid w:val="00C634AD"/>
    <w:rsid w:val="00C63574"/>
    <w:rsid w:val="00C635AF"/>
    <w:rsid w:val="00C63778"/>
    <w:rsid w:val="00C63A6D"/>
    <w:rsid w:val="00C63E0F"/>
    <w:rsid w:val="00C63E9C"/>
    <w:rsid w:val="00C64487"/>
    <w:rsid w:val="00C64733"/>
    <w:rsid w:val="00C64C94"/>
    <w:rsid w:val="00C64EEE"/>
    <w:rsid w:val="00C64F45"/>
    <w:rsid w:val="00C653C9"/>
    <w:rsid w:val="00C654C1"/>
    <w:rsid w:val="00C65C75"/>
    <w:rsid w:val="00C65F21"/>
    <w:rsid w:val="00C65FF9"/>
    <w:rsid w:val="00C666A2"/>
    <w:rsid w:val="00C66859"/>
    <w:rsid w:val="00C66922"/>
    <w:rsid w:val="00C66A4C"/>
    <w:rsid w:val="00C66BE1"/>
    <w:rsid w:val="00C66D79"/>
    <w:rsid w:val="00C66E93"/>
    <w:rsid w:val="00C66FFC"/>
    <w:rsid w:val="00C6768B"/>
    <w:rsid w:val="00C67B28"/>
    <w:rsid w:val="00C67D57"/>
    <w:rsid w:val="00C67FE9"/>
    <w:rsid w:val="00C70941"/>
    <w:rsid w:val="00C70DC7"/>
    <w:rsid w:val="00C710A7"/>
    <w:rsid w:val="00C7150F"/>
    <w:rsid w:val="00C716A9"/>
    <w:rsid w:val="00C71A59"/>
    <w:rsid w:val="00C71B42"/>
    <w:rsid w:val="00C71B57"/>
    <w:rsid w:val="00C71D15"/>
    <w:rsid w:val="00C71D20"/>
    <w:rsid w:val="00C71EEF"/>
    <w:rsid w:val="00C72135"/>
    <w:rsid w:val="00C7215C"/>
    <w:rsid w:val="00C72299"/>
    <w:rsid w:val="00C723CE"/>
    <w:rsid w:val="00C72497"/>
    <w:rsid w:val="00C72518"/>
    <w:rsid w:val="00C72545"/>
    <w:rsid w:val="00C7267E"/>
    <w:rsid w:val="00C72F9E"/>
    <w:rsid w:val="00C73393"/>
    <w:rsid w:val="00C73493"/>
    <w:rsid w:val="00C734BD"/>
    <w:rsid w:val="00C734ED"/>
    <w:rsid w:val="00C73E08"/>
    <w:rsid w:val="00C740BD"/>
    <w:rsid w:val="00C7436C"/>
    <w:rsid w:val="00C74387"/>
    <w:rsid w:val="00C74811"/>
    <w:rsid w:val="00C74AB7"/>
    <w:rsid w:val="00C74BE3"/>
    <w:rsid w:val="00C7500A"/>
    <w:rsid w:val="00C7510F"/>
    <w:rsid w:val="00C75780"/>
    <w:rsid w:val="00C757DE"/>
    <w:rsid w:val="00C758E3"/>
    <w:rsid w:val="00C759E8"/>
    <w:rsid w:val="00C75ABD"/>
    <w:rsid w:val="00C75B95"/>
    <w:rsid w:val="00C75D58"/>
    <w:rsid w:val="00C75D7A"/>
    <w:rsid w:val="00C75EDC"/>
    <w:rsid w:val="00C762DF"/>
    <w:rsid w:val="00C762EC"/>
    <w:rsid w:val="00C763ED"/>
    <w:rsid w:val="00C764B1"/>
    <w:rsid w:val="00C7664B"/>
    <w:rsid w:val="00C76BBE"/>
    <w:rsid w:val="00C76D36"/>
    <w:rsid w:val="00C77218"/>
    <w:rsid w:val="00C772E8"/>
    <w:rsid w:val="00C774EB"/>
    <w:rsid w:val="00C77B1D"/>
    <w:rsid w:val="00C77D17"/>
    <w:rsid w:val="00C77D6C"/>
    <w:rsid w:val="00C77F16"/>
    <w:rsid w:val="00C804FA"/>
    <w:rsid w:val="00C80570"/>
    <w:rsid w:val="00C809DA"/>
    <w:rsid w:val="00C80B91"/>
    <w:rsid w:val="00C810E9"/>
    <w:rsid w:val="00C813C3"/>
    <w:rsid w:val="00C8151C"/>
    <w:rsid w:val="00C81533"/>
    <w:rsid w:val="00C81AD7"/>
    <w:rsid w:val="00C81CB3"/>
    <w:rsid w:val="00C81E01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03A"/>
    <w:rsid w:val="00C8529B"/>
    <w:rsid w:val="00C852A6"/>
    <w:rsid w:val="00C85403"/>
    <w:rsid w:val="00C859C4"/>
    <w:rsid w:val="00C85A09"/>
    <w:rsid w:val="00C85A12"/>
    <w:rsid w:val="00C85C3B"/>
    <w:rsid w:val="00C85CDF"/>
    <w:rsid w:val="00C85DD1"/>
    <w:rsid w:val="00C85ED1"/>
    <w:rsid w:val="00C86386"/>
    <w:rsid w:val="00C864E1"/>
    <w:rsid w:val="00C86579"/>
    <w:rsid w:val="00C86BC2"/>
    <w:rsid w:val="00C8716A"/>
    <w:rsid w:val="00C87498"/>
    <w:rsid w:val="00C87717"/>
    <w:rsid w:val="00C87861"/>
    <w:rsid w:val="00C879AA"/>
    <w:rsid w:val="00C87CCE"/>
    <w:rsid w:val="00C87F86"/>
    <w:rsid w:val="00C87FF0"/>
    <w:rsid w:val="00C901AC"/>
    <w:rsid w:val="00C9042D"/>
    <w:rsid w:val="00C905D6"/>
    <w:rsid w:val="00C90605"/>
    <w:rsid w:val="00C906B9"/>
    <w:rsid w:val="00C909DD"/>
    <w:rsid w:val="00C90AA8"/>
    <w:rsid w:val="00C90D34"/>
    <w:rsid w:val="00C90D36"/>
    <w:rsid w:val="00C910A0"/>
    <w:rsid w:val="00C910C5"/>
    <w:rsid w:val="00C910D2"/>
    <w:rsid w:val="00C91A08"/>
    <w:rsid w:val="00C91A25"/>
    <w:rsid w:val="00C91C1A"/>
    <w:rsid w:val="00C91D85"/>
    <w:rsid w:val="00C91E98"/>
    <w:rsid w:val="00C91F50"/>
    <w:rsid w:val="00C926D6"/>
    <w:rsid w:val="00C92971"/>
    <w:rsid w:val="00C92C5D"/>
    <w:rsid w:val="00C92D8E"/>
    <w:rsid w:val="00C92DDE"/>
    <w:rsid w:val="00C92E97"/>
    <w:rsid w:val="00C931A6"/>
    <w:rsid w:val="00C93203"/>
    <w:rsid w:val="00C932AB"/>
    <w:rsid w:val="00C933A7"/>
    <w:rsid w:val="00C934D5"/>
    <w:rsid w:val="00C937BB"/>
    <w:rsid w:val="00C9387D"/>
    <w:rsid w:val="00C9390B"/>
    <w:rsid w:val="00C93AAC"/>
    <w:rsid w:val="00C93BB1"/>
    <w:rsid w:val="00C93BC7"/>
    <w:rsid w:val="00C9428C"/>
    <w:rsid w:val="00C942A6"/>
    <w:rsid w:val="00C9491D"/>
    <w:rsid w:val="00C949AA"/>
    <w:rsid w:val="00C94E58"/>
    <w:rsid w:val="00C94F03"/>
    <w:rsid w:val="00C94F19"/>
    <w:rsid w:val="00C95058"/>
    <w:rsid w:val="00C95304"/>
    <w:rsid w:val="00C954C7"/>
    <w:rsid w:val="00C956FF"/>
    <w:rsid w:val="00C95D9E"/>
    <w:rsid w:val="00C95ECD"/>
    <w:rsid w:val="00C960C1"/>
    <w:rsid w:val="00C96258"/>
    <w:rsid w:val="00C9625B"/>
    <w:rsid w:val="00C96320"/>
    <w:rsid w:val="00C963BD"/>
    <w:rsid w:val="00C963E3"/>
    <w:rsid w:val="00C9663F"/>
    <w:rsid w:val="00C96E15"/>
    <w:rsid w:val="00C972F4"/>
    <w:rsid w:val="00C978DE"/>
    <w:rsid w:val="00C97918"/>
    <w:rsid w:val="00C97942"/>
    <w:rsid w:val="00C97976"/>
    <w:rsid w:val="00C97A64"/>
    <w:rsid w:val="00C97D53"/>
    <w:rsid w:val="00C97DBB"/>
    <w:rsid w:val="00C97EEE"/>
    <w:rsid w:val="00C97F24"/>
    <w:rsid w:val="00C97F3A"/>
    <w:rsid w:val="00C97F4F"/>
    <w:rsid w:val="00CA0066"/>
    <w:rsid w:val="00CA0198"/>
    <w:rsid w:val="00CA02AB"/>
    <w:rsid w:val="00CA0A18"/>
    <w:rsid w:val="00CA0C52"/>
    <w:rsid w:val="00CA0D15"/>
    <w:rsid w:val="00CA0D47"/>
    <w:rsid w:val="00CA11D5"/>
    <w:rsid w:val="00CA199B"/>
    <w:rsid w:val="00CA19C0"/>
    <w:rsid w:val="00CA1A7A"/>
    <w:rsid w:val="00CA1E5B"/>
    <w:rsid w:val="00CA1E6E"/>
    <w:rsid w:val="00CA20F3"/>
    <w:rsid w:val="00CA21B9"/>
    <w:rsid w:val="00CA227E"/>
    <w:rsid w:val="00CA26FC"/>
    <w:rsid w:val="00CA27D7"/>
    <w:rsid w:val="00CA283E"/>
    <w:rsid w:val="00CA28AB"/>
    <w:rsid w:val="00CA28BF"/>
    <w:rsid w:val="00CA297C"/>
    <w:rsid w:val="00CA2BC9"/>
    <w:rsid w:val="00CA2E17"/>
    <w:rsid w:val="00CA3096"/>
    <w:rsid w:val="00CA31D4"/>
    <w:rsid w:val="00CA32E6"/>
    <w:rsid w:val="00CA34CF"/>
    <w:rsid w:val="00CA35BE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5636"/>
    <w:rsid w:val="00CA57FF"/>
    <w:rsid w:val="00CA5948"/>
    <w:rsid w:val="00CA60A6"/>
    <w:rsid w:val="00CA614A"/>
    <w:rsid w:val="00CA64C0"/>
    <w:rsid w:val="00CA64E9"/>
    <w:rsid w:val="00CA6943"/>
    <w:rsid w:val="00CA6A48"/>
    <w:rsid w:val="00CA6C20"/>
    <w:rsid w:val="00CA6E67"/>
    <w:rsid w:val="00CA6EB5"/>
    <w:rsid w:val="00CA7128"/>
    <w:rsid w:val="00CA7263"/>
    <w:rsid w:val="00CA74CE"/>
    <w:rsid w:val="00CA75E7"/>
    <w:rsid w:val="00CA7720"/>
    <w:rsid w:val="00CA774A"/>
    <w:rsid w:val="00CA7972"/>
    <w:rsid w:val="00CA79BB"/>
    <w:rsid w:val="00CA7C1D"/>
    <w:rsid w:val="00CB006A"/>
    <w:rsid w:val="00CB06A6"/>
    <w:rsid w:val="00CB0E0C"/>
    <w:rsid w:val="00CB0F32"/>
    <w:rsid w:val="00CB0F41"/>
    <w:rsid w:val="00CB135A"/>
    <w:rsid w:val="00CB1381"/>
    <w:rsid w:val="00CB15C7"/>
    <w:rsid w:val="00CB167F"/>
    <w:rsid w:val="00CB17C6"/>
    <w:rsid w:val="00CB18E9"/>
    <w:rsid w:val="00CB2105"/>
    <w:rsid w:val="00CB236E"/>
    <w:rsid w:val="00CB256E"/>
    <w:rsid w:val="00CB270B"/>
    <w:rsid w:val="00CB287F"/>
    <w:rsid w:val="00CB2922"/>
    <w:rsid w:val="00CB2A62"/>
    <w:rsid w:val="00CB2D54"/>
    <w:rsid w:val="00CB30A1"/>
    <w:rsid w:val="00CB320B"/>
    <w:rsid w:val="00CB3422"/>
    <w:rsid w:val="00CB362A"/>
    <w:rsid w:val="00CB373A"/>
    <w:rsid w:val="00CB3761"/>
    <w:rsid w:val="00CB37D6"/>
    <w:rsid w:val="00CB3913"/>
    <w:rsid w:val="00CB400D"/>
    <w:rsid w:val="00CB4164"/>
    <w:rsid w:val="00CB4683"/>
    <w:rsid w:val="00CB46F5"/>
    <w:rsid w:val="00CB4CF1"/>
    <w:rsid w:val="00CB4E3C"/>
    <w:rsid w:val="00CB504E"/>
    <w:rsid w:val="00CB5106"/>
    <w:rsid w:val="00CB52B9"/>
    <w:rsid w:val="00CB55EC"/>
    <w:rsid w:val="00CB572B"/>
    <w:rsid w:val="00CB5A47"/>
    <w:rsid w:val="00CB5BB6"/>
    <w:rsid w:val="00CB5BDA"/>
    <w:rsid w:val="00CB5CDF"/>
    <w:rsid w:val="00CB5D65"/>
    <w:rsid w:val="00CB6185"/>
    <w:rsid w:val="00CB61D9"/>
    <w:rsid w:val="00CB62EF"/>
    <w:rsid w:val="00CB6394"/>
    <w:rsid w:val="00CB6535"/>
    <w:rsid w:val="00CB6541"/>
    <w:rsid w:val="00CB6C9E"/>
    <w:rsid w:val="00CB6CFE"/>
    <w:rsid w:val="00CB6D3D"/>
    <w:rsid w:val="00CB6D4C"/>
    <w:rsid w:val="00CB70CC"/>
    <w:rsid w:val="00CB71C8"/>
    <w:rsid w:val="00CB72BB"/>
    <w:rsid w:val="00CB7485"/>
    <w:rsid w:val="00CB7688"/>
    <w:rsid w:val="00CB7C71"/>
    <w:rsid w:val="00CC0598"/>
    <w:rsid w:val="00CC07B8"/>
    <w:rsid w:val="00CC0892"/>
    <w:rsid w:val="00CC0908"/>
    <w:rsid w:val="00CC0A5B"/>
    <w:rsid w:val="00CC0ADC"/>
    <w:rsid w:val="00CC0ADE"/>
    <w:rsid w:val="00CC0C66"/>
    <w:rsid w:val="00CC0DBF"/>
    <w:rsid w:val="00CC0DD7"/>
    <w:rsid w:val="00CC118C"/>
    <w:rsid w:val="00CC130C"/>
    <w:rsid w:val="00CC1372"/>
    <w:rsid w:val="00CC14B3"/>
    <w:rsid w:val="00CC1585"/>
    <w:rsid w:val="00CC197A"/>
    <w:rsid w:val="00CC19ED"/>
    <w:rsid w:val="00CC1CC1"/>
    <w:rsid w:val="00CC1E88"/>
    <w:rsid w:val="00CC2666"/>
    <w:rsid w:val="00CC26D4"/>
    <w:rsid w:val="00CC277C"/>
    <w:rsid w:val="00CC27D6"/>
    <w:rsid w:val="00CC28BA"/>
    <w:rsid w:val="00CC2A89"/>
    <w:rsid w:val="00CC2AE7"/>
    <w:rsid w:val="00CC2D7B"/>
    <w:rsid w:val="00CC3036"/>
    <w:rsid w:val="00CC374B"/>
    <w:rsid w:val="00CC3784"/>
    <w:rsid w:val="00CC3A94"/>
    <w:rsid w:val="00CC3C20"/>
    <w:rsid w:val="00CC3DEE"/>
    <w:rsid w:val="00CC42B4"/>
    <w:rsid w:val="00CC42F2"/>
    <w:rsid w:val="00CC43BF"/>
    <w:rsid w:val="00CC43DF"/>
    <w:rsid w:val="00CC4AEF"/>
    <w:rsid w:val="00CC521C"/>
    <w:rsid w:val="00CC544E"/>
    <w:rsid w:val="00CC5481"/>
    <w:rsid w:val="00CC5508"/>
    <w:rsid w:val="00CC57C6"/>
    <w:rsid w:val="00CC5921"/>
    <w:rsid w:val="00CC5937"/>
    <w:rsid w:val="00CC5BE2"/>
    <w:rsid w:val="00CC5D98"/>
    <w:rsid w:val="00CC5E8A"/>
    <w:rsid w:val="00CC6007"/>
    <w:rsid w:val="00CC6224"/>
    <w:rsid w:val="00CC6377"/>
    <w:rsid w:val="00CC665B"/>
    <w:rsid w:val="00CC6D0B"/>
    <w:rsid w:val="00CC6DD0"/>
    <w:rsid w:val="00CC6EC8"/>
    <w:rsid w:val="00CC702A"/>
    <w:rsid w:val="00CC72EE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C9C"/>
    <w:rsid w:val="00CD0D16"/>
    <w:rsid w:val="00CD0EA8"/>
    <w:rsid w:val="00CD129C"/>
    <w:rsid w:val="00CD140A"/>
    <w:rsid w:val="00CD15F5"/>
    <w:rsid w:val="00CD1E43"/>
    <w:rsid w:val="00CD1F5D"/>
    <w:rsid w:val="00CD2552"/>
    <w:rsid w:val="00CD2632"/>
    <w:rsid w:val="00CD2B97"/>
    <w:rsid w:val="00CD2C43"/>
    <w:rsid w:val="00CD2CF6"/>
    <w:rsid w:val="00CD322E"/>
    <w:rsid w:val="00CD3237"/>
    <w:rsid w:val="00CD36F3"/>
    <w:rsid w:val="00CD36FC"/>
    <w:rsid w:val="00CD373C"/>
    <w:rsid w:val="00CD3CEF"/>
    <w:rsid w:val="00CD3F51"/>
    <w:rsid w:val="00CD4243"/>
    <w:rsid w:val="00CD4684"/>
    <w:rsid w:val="00CD4B74"/>
    <w:rsid w:val="00CD4D01"/>
    <w:rsid w:val="00CD4FA3"/>
    <w:rsid w:val="00CD4FFC"/>
    <w:rsid w:val="00CD50B1"/>
    <w:rsid w:val="00CD5209"/>
    <w:rsid w:val="00CD52F3"/>
    <w:rsid w:val="00CD54F6"/>
    <w:rsid w:val="00CD5675"/>
    <w:rsid w:val="00CD5678"/>
    <w:rsid w:val="00CD5A36"/>
    <w:rsid w:val="00CD5AA9"/>
    <w:rsid w:val="00CD5B56"/>
    <w:rsid w:val="00CD5ED8"/>
    <w:rsid w:val="00CD6087"/>
    <w:rsid w:val="00CD62B8"/>
    <w:rsid w:val="00CD6357"/>
    <w:rsid w:val="00CD6577"/>
    <w:rsid w:val="00CD6C44"/>
    <w:rsid w:val="00CD6C61"/>
    <w:rsid w:val="00CD6E4B"/>
    <w:rsid w:val="00CD6F96"/>
    <w:rsid w:val="00CD736E"/>
    <w:rsid w:val="00CD75EE"/>
    <w:rsid w:val="00CD7A70"/>
    <w:rsid w:val="00CD7C35"/>
    <w:rsid w:val="00CD7D52"/>
    <w:rsid w:val="00CE0514"/>
    <w:rsid w:val="00CE0B27"/>
    <w:rsid w:val="00CE118C"/>
    <w:rsid w:val="00CE1345"/>
    <w:rsid w:val="00CE168C"/>
    <w:rsid w:val="00CE16C8"/>
    <w:rsid w:val="00CE1727"/>
    <w:rsid w:val="00CE1899"/>
    <w:rsid w:val="00CE18F8"/>
    <w:rsid w:val="00CE1910"/>
    <w:rsid w:val="00CE1F3D"/>
    <w:rsid w:val="00CE2182"/>
    <w:rsid w:val="00CE23D6"/>
    <w:rsid w:val="00CE2483"/>
    <w:rsid w:val="00CE289E"/>
    <w:rsid w:val="00CE28D3"/>
    <w:rsid w:val="00CE2AE7"/>
    <w:rsid w:val="00CE2C88"/>
    <w:rsid w:val="00CE2DF2"/>
    <w:rsid w:val="00CE2E0B"/>
    <w:rsid w:val="00CE30F3"/>
    <w:rsid w:val="00CE342F"/>
    <w:rsid w:val="00CE36DA"/>
    <w:rsid w:val="00CE36E3"/>
    <w:rsid w:val="00CE36E6"/>
    <w:rsid w:val="00CE4108"/>
    <w:rsid w:val="00CE4223"/>
    <w:rsid w:val="00CE4414"/>
    <w:rsid w:val="00CE4666"/>
    <w:rsid w:val="00CE4AEC"/>
    <w:rsid w:val="00CE4CD3"/>
    <w:rsid w:val="00CE51BC"/>
    <w:rsid w:val="00CE52AF"/>
    <w:rsid w:val="00CE530B"/>
    <w:rsid w:val="00CE5480"/>
    <w:rsid w:val="00CE551F"/>
    <w:rsid w:val="00CE57E8"/>
    <w:rsid w:val="00CE583D"/>
    <w:rsid w:val="00CE5B68"/>
    <w:rsid w:val="00CE5D4E"/>
    <w:rsid w:val="00CE5FE2"/>
    <w:rsid w:val="00CE63B3"/>
    <w:rsid w:val="00CE657B"/>
    <w:rsid w:val="00CE6901"/>
    <w:rsid w:val="00CE69B9"/>
    <w:rsid w:val="00CE6B6C"/>
    <w:rsid w:val="00CE6CE3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E7D"/>
    <w:rsid w:val="00CE7FDA"/>
    <w:rsid w:val="00CF00B1"/>
    <w:rsid w:val="00CF04AF"/>
    <w:rsid w:val="00CF04F5"/>
    <w:rsid w:val="00CF062F"/>
    <w:rsid w:val="00CF0846"/>
    <w:rsid w:val="00CF0A20"/>
    <w:rsid w:val="00CF0B85"/>
    <w:rsid w:val="00CF0C2F"/>
    <w:rsid w:val="00CF0C65"/>
    <w:rsid w:val="00CF11D0"/>
    <w:rsid w:val="00CF1240"/>
    <w:rsid w:val="00CF1297"/>
    <w:rsid w:val="00CF1494"/>
    <w:rsid w:val="00CF15D4"/>
    <w:rsid w:val="00CF1605"/>
    <w:rsid w:val="00CF16D8"/>
    <w:rsid w:val="00CF17B8"/>
    <w:rsid w:val="00CF17E8"/>
    <w:rsid w:val="00CF1802"/>
    <w:rsid w:val="00CF1A97"/>
    <w:rsid w:val="00CF1AB3"/>
    <w:rsid w:val="00CF1C01"/>
    <w:rsid w:val="00CF1C39"/>
    <w:rsid w:val="00CF1C4C"/>
    <w:rsid w:val="00CF1E84"/>
    <w:rsid w:val="00CF20E8"/>
    <w:rsid w:val="00CF2331"/>
    <w:rsid w:val="00CF2332"/>
    <w:rsid w:val="00CF23F3"/>
    <w:rsid w:val="00CF2584"/>
    <w:rsid w:val="00CF2AE3"/>
    <w:rsid w:val="00CF2DB4"/>
    <w:rsid w:val="00CF2E71"/>
    <w:rsid w:val="00CF2F20"/>
    <w:rsid w:val="00CF2F81"/>
    <w:rsid w:val="00CF34C0"/>
    <w:rsid w:val="00CF3776"/>
    <w:rsid w:val="00CF37E0"/>
    <w:rsid w:val="00CF3866"/>
    <w:rsid w:val="00CF399F"/>
    <w:rsid w:val="00CF3F67"/>
    <w:rsid w:val="00CF3F9C"/>
    <w:rsid w:val="00CF4244"/>
    <w:rsid w:val="00CF451F"/>
    <w:rsid w:val="00CF4702"/>
    <w:rsid w:val="00CF4857"/>
    <w:rsid w:val="00CF4DBD"/>
    <w:rsid w:val="00CF4DE1"/>
    <w:rsid w:val="00CF4E05"/>
    <w:rsid w:val="00CF5191"/>
    <w:rsid w:val="00CF5514"/>
    <w:rsid w:val="00CF55A1"/>
    <w:rsid w:val="00CF58D8"/>
    <w:rsid w:val="00CF59D2"/>
    <w:rsid w:val="00CF5A3E"/>
    <w:rsid w:val="00CF5DF7"/>
    <w:rsid w:val="00CF5EC6"/>
    <w:rsid w:val="00CF5F7B"/>
    <w:rsid w:val="00CF6019"/>
    <w:rsid w:val="00CF6370"/>
    <w:rsid w:val="00CF6A53"/>
    <w:rsid w:val="00CF6FF7"/>
    <w:rsid w:val="00CF738B"/>
    <w:rsid w:val="00CF73D0"/>
    <w:rsid w:val="00CF751A"/>
    <w:rsid w:val="00CF766E"/>
    <w:rsid w:val="00CF7700"/>
    <w:rsid w:val="00CF77EC"/>
    <w:rsid w:val="00CF7A38"/>
    <w:rsid w:val="00CF7AAE"/>
    <w:rsid w:val="00CF7CE8"/>
    <w:rsid w:val="00CF7EF0"/>
    <w:rsid w:val="00D00034"/>
    <w:rsid w:val="00D001CF"/>
    <w:rsid w:val="00D00310"/>
    <w:rsid w:val="00D0069D"/>
    <w:rsid w:val="00D0080E"/>
    <w:rsid w:val="00D009E6"/>
    <w:rsid w:val="00D00A59"/>
    <w:rsid w:val="00D00B0B"/>
    <w:rsid w:val="00D00BFF"/>
    <w:rsid w:val="00D01018"/>
    <w:rsid w:val="00D01042"/>
    <w:rsid w:val="00D0113B"/>
    <w:rsid w:val="00D01312"/>
    <w:rsid w:val="00D01367"/>
    <w:rsid w:val="00D014CB"/>
    <w:rsid w:val="00D01665"/>
    <w:rsid w:val="00D01E1F"/>
    <w:rsid w:val="00D01FF4"/>
    <w:rsid w:val="00D022A3"/>
    <w:rsid w:val="00D023CD"/>
    <w:rsid w:val="00D02442"/>
    <w:rsid w:val="00D0246B"/>
    <w:rsid w:val="00D026E6"/>
    <w:rsid w:val="00D02C05"/>
    <w:rsid w:val="00D02FD4"/>
    <w:rsid w:val="00D02FDB"/>
    <w:rsid w:val="00D03126"/>
    <w:rsid w:val="00D0315E"/>
    <w:rsid w:val="00D0378A"/>
    <w:rsid w:val="00D03861"/>
    <w:rsid w:val="00D0397F"/>
    <w:rsid w:val="00D03BF1"/>
    <w:rsid w:val="00D03DE9"/>
    <w:rsid w:val="00D03E2C"/>
    <w:rsid w:val="00D03E8C"/>
    <w:rsid w:val="00D03F8A"/>
    <w:rsid w:val="00D0406D"/>
    <w:rsid w:val="00D0425E"/>
    <w:rsid w:val="00D0428C"/>
    <w:rsid w:val="00D0438F"/>
    <w:rsid w:val="00D043DD"/>
    <w:rsid w:val="00D04464"/>
    <w:rsid w:val="00D044D1"/>
    <w:rsid w:val="00D0480C"/>
    <w:rsid w:val="00D04890"/>
    <w:rsid w:val="00D04AFB"/>
    <w:rsid w:val="00D04B11"/>
    <w:rsid w:val="00D04C6B"/>
    <w:rsid w:val="00D04D9D"/>
    <w:rsid w:val="00D04F83"/>
    <w:rsid w:val="00D04FE1"/>
    <w:rsid w:val="00D05081"/>
    <w:rsid w:val="00D05163"/>
    <w:rsid w:val="00D0518D"/>
    <w:rsid w:val="00D052FF"/>
    <w:rsid w:val="00D05486"/>
    <w:rsid w:val="00D054B0"/>
    <w:rsid w:val="00D05561"/>
    <w:rsid w:val="00D05576"/>
    <w:rsid w:val="00D056C7"/>
    <w:rsid w:val="00D058C0"/>
    <w:rsid w:val="00D05953"/>
    <w:rsid w:val="00D059EC"/>
    <w:rsid w:val="00D05A7B"/>
    <w:rsid w:val="00D05F03"/>
    <w:rsid w:val="00D062A0"/>
    <w:rsid w:val="00D062F6"/>
    <w:rsid w:val="00D06984"/>
    <w:rsid w:val="00D06AF5"/>
    <w:rsid w:val="00D0771F"/>
    <w:rsid w:val="00D0795E"/>
    <w:rsid w:val="00D07C2D"/>
    <w:rsid w:val="00D07D5D"/>
    <w:rsid w:val="00D07E34"/>
    <w:rsid w:val="00D07F85"/>
    <w:rsid w:val="00D10176"/>
    <w:rsid w:val="00D10296"/>
    <w:rsid w:val="00D10387"/>
    <w:rsid w:val="00D10438"/>
    <w:rsid w:val="00D104D0"/>
    <w:rsid w:val="00D108FB"/>
    <w:rsid w:val="00D10BFF"/>
    <w:rsid w:val="00D10CFF"/>
    <w:rsid w:val="00D1114C"/>
    <w:rsid w:val="00D11161"/>
    <w:rsid w:val="00D112E0"/>
    <w:rsid w:val="00D11329"/>
    <w:rsid w:val="00D11816"/>
    <w:rsid w:val="00D11972"/>
    <w:rsid w:val="00D11A32"/>
    <w:rsid w:val="00D11B84"/>
    <w:rsid w:val="00D12372"/>
    <w:rsid w:val="00D123FC"/>
    <w:rsid w:val="00D12409"/>
    <w:rsid w:val="00D127F4"/>
    <w:rsid w:val="00D12CE9"/>
    <w:rsid w:val="00D130D2"/>
    <w:rsid w:val="00D132DA"/>
    <w:rsid w:val="00D13593"/>
    <w:rsid w:val="00D135FA"/>
    <w:rsid w:val="00D13698"/>
    <w:rsid w:val="00D136E9"/>
    <w:rsid w:val="00D1399F"/>
    <w:rsid w:val="00D139B1"/>
    <w:rsid w:val="00D13AAE"/>
    <w:rsid w:val="00D13C2D"/>
    <w:rsid w:val="00D13D29"/>
    <w:rsid w:val="00D13EA0"/>
    <w:rsid w:val="00D1400F"/>
    <w:rsid w:val="00D14250"/>
    <w:rsid w:val="00D142BE"/>
    <w:rsid w:val="00D143FD"/>
    <w:rsid w:val="00D147B5"/>
    <w:rsid w:val="00D14B37"/>
    <w:rsid w:val="00D14BBC"/>
    <w:rsid w:val="00D14CED"/>
    <w:rsid w:val="00D14E0C"/>
    <w:rsid w:val="00D152AD"/>
    <w:rsid w:val="00D152F2"/>
    <w:rsid w:val="00D1532A"/>
    <w:rsid w:val="00D15A7B"/>
    <w:rsid w:val="00D15BA8"/>
    <w:rsid w:val="00D15D70"/>
    <w:rsid w:val="00D164EE"/>
    <w:rsid w:val="00D165C6"/>
    <w:rsid w:val="00D16654"/>
    <w:rsid w:val="00D1670D"/>
    <w:rsid w:val="00D167B8"/>
    <w:rsid w:val="00D16A86"/>
    <w:rsid w:val="00D16ADA"/>
    <w:rsid w:val="00D16AE8"/>
    <w:rsid w:val="00D172E9"/>
    <w:rsid w:val="00D17348"/>
    <w:rsid w:val="00D177C5"/>
    <w:rsid w:val="00D177D9"/>
    <w:rsid w:val="00D1788F"/>
    <w:rsid w:val="00D17B56"/>
    <w:rsid w:val="00D17D1A"/>
    <w:rsid w:val="00D17D93"/>
    <w:rsid w:val="00D2000B"/>
    <w:rsid w:val="00D20078"/>
    <w:rsid w:val="00D20185"/>
    <w:rsid w:val="00D203BD"/>
    <w:rsid w:val="00D206F1"/>
    <w:rsid w:val="00D20827"/>
    <w:rsid w:val="00D20891"/>
    <w:rsid w:val="00D20C61"/>
    <w:rsid w:val="00D20D13"/>
    <w:rsid w:val="00D20D54"/>
    <w:rsid w:val="00D20ECA"/>
    <w:rsid w:val="00D20EE7"/>
    <w:rsid w:val="00D20F9C"/>
    <w:rsid w:val="00D211BF"/>
    <w:rsid w:val="00D212B2"/>
    <w:rsid w:val="00D2141C"/>
    <w:rsid w:val="00D215AC"/>
    <w:rsid w:val="00D218A4"/>
    <w:rsid w:val="00D218C1"/>
    <w:rsid w:val="00D219DD"/>
    <w:rsid w:val="00D21AEB"/>
    <w:rsid w:val="00D21AFE"/>
    <w:rsid w:val="00D21C0A"/>
    <w:rsid w:val="00D22556"/>
    <w:rsid w:val="00D227A4"/>
    <w:rsid w:val="00D22A79"/>
    <w:rsid w:val="00D22B77"/>
    <w:rsid w:val="00D2308F"/>
    <w:rsid w:val="00D2310C"/>
    <w:rsid w:val="00D232C7"/>
    <w:rsid w:val="00D23318"/>
    <w:rsid w:val="00D2346E"/>
    <w:rsid w:val="00D2363F"/>
    <w:rsid w:val="00D239E0"/>
    <w:rsid w:val="00D23B61"/>
    <w:rsid w:val="00D23E67"/>
    <w:rsid w:val="00D23E70"/>
    <w:rsid w:val="00D23FF6"/>
    <w:rsid w:val="00D24170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6B2"/>
    <w:rsid w:val="00D25C70"/>
    <w:rsid w:val="00D25DE3"/>
    <w:rsid w:val="00D25EA1"/>
    <w:rsid w:val="00D2621E"/>
    <w:rsid w:val="00D262A5"/>
    <w:rsid w:val="00D2648C"/>
    <w:rsid w:val="00D26494"/>
    <w:rsid w:val="00D26A86"/>
    <w:rsid w:val="00D26B78"/>
    <w:rsid w:val="00D26D5C"/>
    <w:rsid w:val="00D26D8C"/>
    <w:rsid w:val="00D26E77"/>
    <w:rsid w:val="00D27009"/>
    <w:rsid w:val="00D271EF"/>
    <w:rsid w:val="00D2722D"/>
    <w:rsid w:val="00D272E6"/>
    <w:rsid w:val="00D275A4"/>
    <w:rsid w:val="00D276C4"/>
    <w:rsid w:val="00D27752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C5C"/>
    <w:rsid w:val="00D30EFF"/>
    <w:rsid w:val="00D30F3D"/>
    <w:rsid w:val="00D31286"/>
    <w:rsid w:val="00D31334"/>
    <w:rsid w:val="00D31457"/>
    <w:rsid w:val="00D3152C"/>
    <w:rsid w:val="00D31877"/>
    <w:rsid w:val="00D319EC"/>
    <w:rsid w:val="00D31C9C"/>
    <w:rsid w:val="00D31DE4"/>
    <w:rsid w:val="00D31F00"/>
    <w:rsid w:val="00D320B0"/>
    <w:rsid w:val="00D320E3"/>
    <w:rsid w:val="00D323C3"/>
    <w:rsid w:val="00D32798"/>
    <w:rsid w:val="00D329A6"/>
    <w:rsid w:val="00D32AC2"/>
    <w:rsid w:val="00D32B7C"/>
    <w:rsid w:val="00D33068"/>
    <w:rsid w:val="00D331CA"/>
    <w:rsid w:val="00D33632"/>
    <w:rsid w:val="00D33670"/>
    <w:rsid w:val="00D33741"/>
    <w:rsid w:val="00D33E5F"/>
    <w:rsid w:val="00D33FC3"/>
    <w:rsid w:val="00D34245"/>
    <w:rsid w:val="00D3430B"/>
    <w:rsid w:val="00D343E3"/>
    <w:rsid w:val="00D34449"/>
    <w:rsid w:val="00D3456C"/>
    <w:rsid w:val="00D345D8"/>
    <w:rsid w:val="00D345F7"/>
    <w:rsid w:val="00D346EF"/>
    <w:rsid w:val="00D34734"/>
    <w:rsid w:val="00D349B3"/>
    <w:rsid w:val="00D34B3E"/>
    <w:rsid w:val="00D34DB3"/>
    <w:rsid w:val="00D34EF7"/>
    <w:rsid w:val="00D35000"/>
    <w:rsid w:val="00D363D4"/>
    <w:rsid w:val="00D3674F"/>
    <w:rsid w:val="00D367EF"/>
    <w:rsid w:val="00D36ADE"/>
    <w:rsid w:val="00D36BE2"/>
    <w:rsid w:val="00D36DF6"/>
    <w:rsid w:val="00D37032"/>
    <w:rsid w:val="00D37160"/>
    <w:rsid w:val="00D371E6"/>
    <w:rsid w:val="00D379A0"/>
    <w:rsid w:val="00D40381"/>
    <w:rsid w:val="00D410FC"/>
    <w:rsid w:val="00D41B50"/>
    <w:rsid w:val="00D41E75"/>
    <w:rsid w:val="00D42506"/>
    <w:rsid w:val="00D42764"/>
    <w:rsid w:val="00D42A4E"/>
    <w:rsid w:val="00D42C39"/>
    <w:rsid w:val="00D42C46"/>
    <w:rsid w:val="00D42D3D"/>
    <w:rsid w:val="00D43179"/>
    <w:rsid w:val="00D4318E"/>
    <w:rsid w:val="00D4323C"/>
    <w:rsid w:val="00D4338C"/>
    <w:rsid w:val="00D4362E"/>
    <w:rsid w:val="00D43654"/>
    <w:rsid w:val="00D4386A"/>
    <w:rsid w:val="00D4394A"/>
    <w:rsid w:val="00D43995"/>
    <w:rsid w:val="00D43A2E"/>
    <w:rsid w:val="00D43CDF"/>
    <w:rsid w:val="00D43EDC"/>
    <w:rsid w:val="00D4435B"/>
    <w:rsid w:val="00D445A4"/>
    <w:rsid w:val="00D446F7"/>
    <w:rsid w:val="00D447D4"/>
    <w:rsid w:val="00D448B3"/>
    <w:rsid w:val="00D4490E"/>
    <w:rsid w:val="00D45577"/>
    <w:rsid w:val="00D4558A"/>
    <w:rsid w:val="00D455EC"/>
    <w:rsid w:val="00D45A4B"/>
    <w:rsid w:val="00D45B20"/>
    <w:rsid w:val="00D45C47"/>
    <w:rsid w:val="00D45FA8"/>
    <w:rsid w:val="00D461FE"/>
    <w:rsid w:val="00D46367"/>
    <w:rsid w:val="00D464B9"/>
    <w:rsid w:val="00D468B4"/>
    <w:rsid w:val="00D468DB"/>
    <w:rsid w:val="00D4699A"/>
    <w:rsid w:val="00D46C92"/>
    <w:rsid w:val="00D46D71"/>
    <w:rsid w:val="00D4724E"/>
    <w:rsid w:val="00D47270"/>
    <w:rsid w:val="00D4727D"/>
    <w:rsid w:val="00D4779B"/>
    <w:rsid w:val="00D477D5"/>
    <w:rsid w:val="00D47BED"/>
    <w:rsid w:val="00D47CE1"/>
    <w:rsid w:val="00D50093"/>
    <w:rsid w:val="00D508C2"/>
    <w:rsid w:val="00D50C86"/>
    <w:rsid w:val="00D50CAE"/>
    <w:rsid w:val="00D50F3F"/>
    <w:rsid w:val="00D51036"/>
    <w:rsid w:val="00D511EA"/>
    <w:rsid w:val="00D51252"/>
    <w:rsid w:val="00D5150C"/>
    <w:rsid w:val="00D515A9"/>
    <w:rsid w:val="00D5166D"/>
    <w:rsid w:val="00D5172F"/>
    <w:rsid w:val="00D517B9"/>
    <w:rsid w:val="00D51840"/>
    <w:rsid w:val="00D519C2"/>
    <w:rsid w:val="00D51E4F"/>
    <w:rsid w:val="00D51FFA"/>
    <w:rsid w:val="00D520EE"/>
    <w:rsid w:val="00D52395"/>
    <w:rsid w:val="00D524A2"/>
    <w:rsid w:val="00D527AD"/>
    <w:rsid w:val="00D52B87"/>
    <w:rsid w:val="00D52E91"/>
    <w:rsid w:val="00D5322D"/>
    <w:rsid w:val="00D53235"/>
    <w:rsid w:val="00D532DA"/>
    <w:rsid w:val="00D538ED"/>
    <w:rsid w:val="00D53943"/>
    <w:rsid w:val="00D53E09"/>
    <w:rsid w:val="00D53FD0"/>
    <w:rsid w:val="00D54006"/>
    <w:rsid w:val="00D541FB"/>
    <w:rsid w:val="00D542B6"/>
    <w:rsid w:val="00D5445E"/>
    <w:rsid w:val="00D54759"/>
    <w:rsid w:val="00D548AF"/>
    <w:rsid w:val="00D54938"/>
    <w:rsid w:val="00D54B18"/>
    <w:rsid w:val="00D54C63"/>
    <w:rsid w:val="00D54CB6"/>
    <w:rsid w:val="00D54F5F"/>
    <w:rsid w:val="00D55115"/>
    <w:rsid w:val="00D552ED"/>
    <w:rsid w:val="00D554E8"/>
    <w:rsid w:val="00D55910"/>
    <w:rsid w:val="00D55915"/>
    <w:rsid w:val="00D55ACA"/>
    <w:rsid w:val="00D55BE3"/>
    <w:rsid w:val="00D55C9A"/>
    <w:rsid w:val="00D5638C"/>
    <w:rsid w:val="00D5644F"/>
    <w:rsid w:val="00D564CA"/>
    <w:rsid w:val="00D56C30"/>
    <w:rsid w:val="00D56DE4"/>
    <w:rsid w:val="00D57129"/>
    <w:rsid w:val="00D5727C"/>
    <w:rsid w:val="00D5732A"/>
    <w:rsid w:val="00D57338"/>
    <w:rsid w:val="00D57838"/>
    <w:rsid w:val="00D57915"/>
    <w:rsid w:val="00D57B8D"/>
    <w:rsid w:val="00D57D4E"/>
    <w:rsid w:val="00D57DAE"/>
    <w:rsid w:val="00D6005C"/>
    <w:rsid w:val="00D60153"/>
    <w:rsid w:val="00D603DD"/>
    <w:rsid w:val="00D604D3"/>
    <w:rsid w:val="00D604EB"/>
    <w:rsid w:val="00D60E96"/>
    <w:rsid w:val="00D60FFB"/>
    <w:rsid w:val="00D61728"/>
    <w:rsid w:val="00D61972"/>
    <w:rsid w:val="00D619C5"/>
    <w:rsid w:val="00D61ADF"/>
    <w:rsid w:val="00D61C09"/>
    <w:rsid w:val="00D62357"/>
    <w:rsid w:val="00D62427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2CA"/>
    <w:rsid w:val="00D65382"/>
    <w:rsid w:val="00D655CF"/>
    <w:rsid w:val="00D657D0"/>
    <w:rsid w:val="00D65EC0"/>
    <w:rsid w:val="00D65F3A"/>
    <w:rsid w:val="00D6604A"/>
    <w:rsid w:val="00D6616F"/>
    <w:rsid w:val="00D66192"/>
    <w:rsid w:val="00D66288"/>
    <w:rsid w:val="00D662A5"/>
    <w:rsid w:val="00D662B3"/>
    <w:rsid w:val="00D66606"/>
    <w:rsid w:val="00D66621"/>
    <w:rsid w:val="00D66C15"/>
    <w:rsid w:val="00D66D9A"/>
    <w:rsid w:val="00D66E09"/>
    <w:rsid w:val="00D678D7"/>
    <w:rsid w:val="00D679E5"/>
    <w:rsid w:val="00D67ED3"/>
    <w:rsid w:val="00D70259"/>
    <w:rsid w:val="00D703AD"/>
    <w:rsid w:val="00D703E6"/>
    <w:rsid w:val="00D70447"/>
    <w:rsid w:val="00D70494"/>
    <w:rsid w:val="00D704CA"/>
    <w:rsid w:val="00D7055E"/>
    <w:rsid w:val="00D7057B"/>
    <w:rsid w:val="00D706E0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C86"/>
    <w:rsid w:val="00D72D65"/>
    <w:rsid w:val="00D72FDB"/>
    <w:rsid w:val="00D731C7"/>
    <w:rsid w:val="00D73580"/>
    <w:rsid w:val="00D736B1"/>
    <w:rsid w:val="00D73867"/>
    <w:rsid w:val="00D73BEB"/>
    <w:rsid w:val="00D73C91"/>
    <w:rsid w:val="00D73DE7"/>
    <w:rsid w:val="00D741FE"/>
    <w:rsid w:val="00D742D4"/>
    <w:rsid w:val="00D7435F"/>
    <w:rsid w:val="00D744A5"/>
    <w:rsid w:val="00D745C5"/>
    <w:rsid w:val="00D7465D"/>
    <w:rsid w:val="00D746EE"/>
    <w:rsid w:val="00D74951"/>
    <w:rsid w:val="00D74BD5"/>
    <w:rsid w:val="00D754C9"/>
    <w:rsid w:val="00D75615"/>
    <w:rsid w:val="00D758A5"/>
    <w:rsid w:val="00D758FE"/>
    <w:rsid w:val="00D75BC5"/>
    <w:rsid w:val="00D75C1E"/>
    <w:rsid w:val="00D75CE8"/>
    <w:rsid w:val="00D75D6E"/>
    <w:rsid w:val="00D75F01"/>
    <w:rsid w:val="00D76011"/>
    <w:rsid w:val="00D763CC"/>
    <w:rsid w:val="00D763DC"/>
    <w:rsid w:val="00D763E4"/>
    <w:rsid w:val="00D76651"/>
    <w:rsid w:val="00D76771"/>
    <w:rsid w:val="00D76863"/>
    <w:rsid w:val="00D768A4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15F"/>
    <w:rsid w:val="00D8061C"/>
    <w:rsid w:val="00D8099E"/>
    <w:rsid w:val="00D80AD4"/>
    <w:rsid w:val="00D80B43"/>
    <w:rsid w:val="00D80C31"/>
    <w:rsid w:val="00D80E83"/>
    <w:rsid w:val="00D813A8"/>
    <w:rsid w:val="00D813B6"/>
    <w:rsid w:val="00D81996"/>
    <w:rsid w:val="00D81C71"/>
    <w:rsid w:val="00D81C9D"/>
    <w:rsid w:val="00D81CAA"/>
    <w:rsid w:val="00D81EC7"/>
    <w:rsid w:val="00D82131"/>
    <w:rsid w:val="00D8224D"/>
    <w:rsid w:val="00D822F6"/>
    <w:rsid w:val="00D826B8"/>
    <w:rsid w:val="00D826D1"/>
    <w:rsid w:val="00D82B03"/>
    <w:rsid w:val="00D82B86"/>
    <w:rsid w:val="00D82BF9"/>
    <w:rsid w:val="00D82F80"/>
    <w:rsid w:val="00D831A9"/>
    <w:rsid w:val="00D832E6"/>
    <w:rsid w:val="00D835B0"/>
    <w:rsid w:val="00D835BD"/>
    <w:rsid w:val="00D83816"/>
    <w:rsid w:val="00D8394C"/>
    <w:rsid w:val="00D83EEC"/>
    <w:rsid w:val="00D83F19"/>
    <w:rsid w:val="00D83FF4"/>
    <w:rsid w:val="00D8415D"/>
    <w:rsid w:val="00D841AB"/>
    <w:rsid w:val="00D84287"/>
    <w:rsid w:val="00D8450C"/>
    <w:rsid w:val="00D84571"/>
    <w:rsid w:val="00D84608"/>
    <w:rsid w:val="00D84CDB"/>
    <w:rsid w:val="00D84D8B"/>
    <w:rsid w:val="00D85060"/>
    <w:rsid w:val="00D850D7"/>
    <w:rsid w:val="00D853B2"/>
    <w:rsid w:val="00D85C12"/>
    <w:rsid w:val="00D85C82"/>
    <w:rsid w:val="00D85C9C"/>
    <w:rsid w:val="00D8608C"/>
    <w:rsid w:val="00D869E6"/>
    <w:rsid w:val="00D86AAC"/>
    <w:rsid w:val="00D86E82"/>
    <w:rsid w:val="00D86F40"/>
    <w:rsid w:val="00D86F88"/>
    <w:rsid w:val="00D86F89"/>
    <w:rsid w:val="00D871C9"/>
    <w:rsid w:val="00D871D9"/>
    <w:rsid w:val="00D871FD"/>
    <w:rsid w:val="00D87467"/>
    <w:rsid w:val="00D87842"/>
    <w:rsid w:val="00D87AAA"/>
    <w:rsid w:val="00D87BA7"/>
    <w:rsid w:val="00D87F3C"/>
    <w:rsid w:val="00D900D5"/>
    <w:rsid w:val="00D900DC"/>
    <w:rsid w:val="00D900F8"/>
    <w:rsid w:val="00D901AE"/>
    <w:rsid w:val="00D9038E"/>
    <w:rsid w:val="00D90955"/>
    <w:rsid w:val="00D90A48"/>
    <w:rsid w:val="00D90AEA"/>
    <w:rsid w:val="00D91000"/>
    <w:rsid w:val="00D91024"/>
    <w:rsid w:val="00D91082"/>
    <w:rsid w:val="00D913A3"/>
    <w:rsid w:val="00D915C0"/>
    <w:rsid w:val="00D916A8"/>
    <w:rsid w:val="00D91760"/>
    <w:rsid w:val="00D91A1C"/>
    <w:rsid w:val="00D91AEB"/>
    <w:rsid w:val="00D91CA9"/>
    <w:rsid w:val="00D91E32"/>
    <w:rsid w:val="00D924C9"/>
    <w:rsid w:val="00D9262F"/>
    <w:rsid w:val="00D92822"/>
    <w:rsid w:val="00D929A7"/>
    <w:rsid w:val="00D92D13"/>
    <w:rsid w:val="00D92F01"/>
    <w:rsid w:val="00D932EC"/>
    <w:rsid w:val="00D933FA"/>
    <w:rsid w:val="00D93A2A"/>
    <w:rsid w:val="00D93F40"/>
    <w:rsid w:val="00D940D9"/>
    <w:rsid w:val="00D941A2"/>
    <w:rsid w:val="00D946AF"/>
    <w:rsid w:val="00D94742"/>
    <w:rsid w:val="00D94757"/>
    <w:rsid w:val="00D94CCB"/>
    <w:rsid w:val="00D94F0D"/>
    <w:rsid w:val="00D950B4"/>
    <w:rsid w:val="00D9531E"/>
    <w:rsid w:val="00D95515"/>
    <w:rsid w:val="00D956D5"/>
    <w:rsid w:val="00D958CF"/>
    <w:rsid w:val="00D95962"/>
    <w:rsid w:val="00D96302"/>
    <w:rsid w:val="00D96B62"/>
    <w:rsid w:val="00D96BC1"/>
    <w:rsid w:val="00D96CDF"/>
    <w:rsid w:val="00D96DEC"/>
    <w:rsid w:val="00D971BB"/>
    <w:rsid w:val="00D97591"/>
    <w:rsid w:val="00D97790"/>
    <w:rsid w:val="00D97808"/>
    <w:rsid w:val="00D97830"/>
    <w:rsid w:val="00D97AD0"/>
    <w:rsid w:val="00D97AD3"/>
    <w:rsid w:val="00D97D5F"/>
    <w:rsid w:val="00DA00EF"/>
    <w:rsid w:val="00DA01BE"/>
    <w:rsid w:val="00DA04BE"/>
    <w:rsid w:val="00DA056F"/>
    <w:rsid w:val="00DA077B"/>
    <w:rsid w:val="00DA0CED"/>
    <w:rsid w:val="00DA0D6D"/>
    <w:rsid w:val="00DA0DCD"/>
    <w:rsid w:val="00DA0F5F"/>
    <w:rsid w:val="00DA1270"/>
    <w:rsid w:val="00DA12DC"/>
    <w:rsid w:val="00DA1355"/>
    <w:rsid w:val="00DA2167"/>
    <w:rsid w:val="00DA23B2"/>
    <w:rsid w:val="00DA2834"/>
    <w:rsid w:val="00DA2D1C"/>
    <w:rsid w:val="00DA2DAE"/>
    <w:rsid w:val="00DA323A"/>
    <w:rsid w:val="00DA3253"/>
    <w:rsid w:val="00DA3662"/>
    <w:rsid w:val="00DA38B5"/>
    <w:rsid w:val="00DA3B6B"/>
    <w:rsid w:val="00DA3C7F"/>
    <w:rsid w:val="00DA3FD1"/>
    <w:rsid w:val="00DA4076"/>
    <w:rsid w:val="00DA411C"/>
    <w:rsid w:val="00DA436A"/>
    <w:rsid w:val="00DA4626"/>
    <w:rsid w:val="00DA4A13"/>
    <w:rsid w:val="00DA4A2B"/>
    <w:rsid w:val="00DA4FDF"/>
    <w:rsid w:val="00DA5120"/>
    <w:rsid w:val="00DA546D"/>
    <w:rsid w:val="00DA57BA"/>
    <w:rsid w:val="00DA598D"/>
    <w:rsid w:val="00DA5DCF"/>
    <w:rsid w:val="00DA6AEC"/>
    <w:rsid w:val="00DA6F76"/>
    <w:rsid w:val="00DA793E"/>
    <w:rsid w:val="00DA795D"/>
    <w:rsid w:val="00DA7CF9"/>
    <w:rsid w:val="00DA7EDD"/>
    <w:rsid w:val="00DB008F"/>
    <w:rsid w:val="00DB0120"/>
    <w:rsid w:val="00DB02D5"/>
    <w:rsid w:val="00DB0751"/>
    <w:rsid w:val="00DB09EA"/>
    <w:rsid w:val="00DB0AF6"/>
    <w:rsid w:val="00DB0E76"/>
    <w:rsid w:val="00DB1138"/>
    <w:rsid w:val="00DB1165"/>
    <w:rsid w:val="00DB1267"/>
    <w:rsid w:val="00DB12D6"/>
    <w:rsid w:val="00DB167A"/>
    <w:rsid w:val="00DB1804"/>
    <w:rsid w:val="00DB1D21"/>
    <w:rsid w:val="00DB1D49"/>
    <w:rsid w:val="00DB1D5E"/>
    <w:rsid w:val="00DB2227"/>
    <w:rsid w:val="00DB2378"/>
    <w:rsid w:val="00DB27C3"/>
    <w:rsid w:val="00DB27D9"/>
    <w:rsid w:val="00DB2972"/>
    <w:rsid w:val="00DB2BFB"/>
    <w:rsid w:val="00DB2D51"/>
    <w:rsid w:val="00DB2DE5"/>
    <w:rsid w:val="00DB324A"/>
    <w:rsid w:val="00DB3617"/>
    <w:rsid w:val="00DB370B"/>
    <w:rsid w:val="00DB38DB"/>
    <w:rsid w:val="00DB4340"/>
    <w:rsid w:val="00DB44F0"/>
    <w:rsid w:val="00DB4651"/>
    <w:rsid w:val="00DB46C6"/>
    <w:rsid w:val="00DB4856"/>
    <w:rsid w:val="00DB49B6"/>
    <w:rsid w:val="00DB4AA1"/>
    <w:rsid w:val="00DB4D68"/>
    <w:rsid w:val="00DB4E30"/>
    <w:rsid w:val="00DB5042"/>
    <w:rsid w:val="00DB5327"/>
    <w:rsid w:val="00DB53B6"/>
    <w:rsid w:val="00DB5591"/>
    <w:rsid w:val="00DB57A5"/>
    <w:rsid w:val="00DB591A"/>
    <w:rsid w:val="00DB5D64"/>
    <w:rsid w:val="00DB6234"/>
    <w:rsid w:val="00DB6426"/>
    <w:rsid w:val="00DB649A"/>
    <w:rsid w:val="00DB6551"/>
    <w:rsid w:val="00DB678D"/>
    <w:rsid w:val="00DB6871"/>
    <w:rsid w:val="00DB6A5A"/>
    <w:rsid w:val="00DB6AC3"/>
    <w:rsid w:val="00DB6B97"/>
    <w:rsid w:val="00DB7080"/>
    <w:rsid w:val="00DB7109"/>
    <w:rsid w:val="00DB729E"/>
    <w:rsid w:val="00DB73ED"/>
    <w:rsid w:val="00DB7BEE"/>
    <w:rsid w:val="00DB7DC4"/>
    <w:rsid w:val="00DB7E68"/>
    <w:rsid w:val="00DB7F0D"/>
    <w:rsid w:val="00DC00D2"/>
    <w:rsid w:val="00DC0209"/>
    <w:rsid w:val="00DC020F"/>
    <w:rsid w:val="00DC0365"/>
    <w:rsid w:val="00DC086A"/>
    <w:rsid w:val="00DC09AF"/>
    <w:rsid w:val="00DC09FD"/>
    <w:rsid w:val="00DC0AB4"/>
    <w:rsid w:val="00DC0E52"/>
    <w:rsid w:val="00DC0E85"/>
    <w:rsid w:val="00DC1241"/>
    <w:rsid w:val="00DC17D8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B7F"/>
    <w:rsid w:val="00DC3CA6"/>
    <w:rsid w:val="00DC3E04"/>
    <w:rsid w:val="00DC4063"/>
    <w:rsid w:val="00DC4089"/>
    <w:rsid w:val="00DC4332"/>
    <w:rsid w:val="00DC4786"/>
    <w:rsid w:val="00DC4866"/>
    <w:rsid w:val="00DC4A12"/>
    <w:rsid w:val="00DC4FC5"/>
    <w:rsid w:val="00DC5508"/>
    <w:rsid w:val="00DC5651"/>
    <w:rsid w:val="00DC57A5"/>
    <w:rsid w:val="00DC5C2B"/>
    <w:rsid w:val="00DC5F50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561"/>
    <w:rsid w:val="00DC77D7"/>
    <w:rsid w:val="00DC7B16"/>
    <w:rsid w:val="00DD00F2"/>
    <w:rsid w:val="00DD0306"/>
    <w:rsid w:val="00DD032F"/>
    <w:rsid w:val="00DD0572"/>
    <w:rsid w:val="00DD0665"/>
    <w:rsid w:val="00DD06CB"/>
    <w:rsid w:val="00DD07A7"/>
    <w:rsid w:val="00DD08D1"/>
    <w:rsid w:val="00DD0AAE"/>
    <w:rsid w:val="00DD0B3B"/>
    <w:rsid w:val="00DD0D3F"/>
    <w:rsid w:val="00DD1205"/>
    <w:rsid w:val="00DD129C"/>
    <w:rsid w:val="00DD12B9"/>
    <w:rsid w:val="00DD1453"/>
    <w:rsid w:val="00DD157F"/>
    <w:rsid w:val="00DD15D3"/>
    <w:rsid w:val="00DD15DE"/>
    <w:rsid w:val="00DD180E"/>
    <w:rsid w:val="00DD192A"/>
    <w:rsid w:val="00DD1D3E"/>
    <w:rsid w:val="00DD2006"/>
    <w:rsid w:val="00DD22F9"/>
    <w:rsid w:val="00DD234A"/>
    <w:rsid w:val="00DD2969"/>
    <w:rsid w:val="00DD2993"/>
    <w:rsid w:val="00DD2C06"/>
    <w:rsid w:val="00DD2E04"/>
    <w:rsid w:val="00DD34A6"/>
    <w:rsid w:val="00DD354A"/>
    <w:rsid w:val="00DD3F6E"/>
    <w:rsid w:val="00DD43E0"/>
    <w:rsid w:val="00DD43E6"/>
    <w:rsid w:val="00DD44E3"/>
    <w:rsid w:val="00DD485C"/>
    <w:rsid w:val="00DD48EA"/>
    <w:rsid w:val="00DD4B04"/>
    <w:rsid w:val="00DD4B89"/>
    <w:rsid w:val="00DD4B90"/>
    <w:rsid w:val="00DD4DE0"/>
    <w:rsid w:val="00DD4F54"/>
    <w:rsid w:val="00DD50C1"/>
    <w:rsid w:val="00DD50E2"/>
    <w:rsid w:val="00DD514C"/>
    <w:rsid w:val="00DD5272"/>
    <w:rsid w:val="00DD5427"/>
    <w:rsid w:val="00DD54E6"/>
    <w:rsid w:val="00DD5564"/>
    <w:rsid w:val="00DD5608"/>
    <w:rsid w:val="00DD5626"/>
    <w:rsid w:val="00DD5637"/>
    <w:rsid w:val="00DD57E6"/>
    <w:rsid w:val="00DD5A41"/>
    <w:rsid w:val="00DD5BB0"/>
    <w:rsid w:val="00DD5C07"/>
    <w:rsid w:val="00DD5F1F"/>
    <w:rsid w:val="00DD5F3B"/>
    <w:rsid w:val="00DD638F"/>
    <w:rsid w:val="00DD6582"/>
    <w:rsid w:val="00DD68E1"/>
    <w:rsid w:val="00DD6943"/>
    <w:rsid w:val="00DD6A61"/>
    <w:rsid w:val="00DD73C0"/>
    <w:rsid w:val="00DD750E"/>
    <w:rsid w:val="00DD7670"/>
    <w:rsid w:val="00DD776C"/>
    <w:rsid w:val="00DD7888"/>
    <w:rsid w:val="00DD7AA9"/>
    <w:rsid w:val="00DD7B32"/>
    <w:rsid w:val="00DD7CDE"/>
    <w:rsid w:val="00DD7DB1"/>
    <w:rsid w:val="00DD7ED8"/>
    <w:rsid w:val="00DE016E"/>
    <w:rsid w:val="00DE0324"/>
    <w:rsid w:val="00DE08A6"/>
    <w:rsid w:val="00DE096A"/>
    <w:rsid w:val="00DE0B8B"/>
    <w:rsid w:val="00DE0E00"/>
    <w:rsid w:val="00DE0E4E"/>
    <w:rsid w:val="00DE10C7"/>
    <w:rsid w:val="00DE15A8"/>
    <w:rsid w:val="00DE187F"/>
    <w:rsid w:val="00DE1975"/>
    <w:rsid w:val="00DE1CE0"/>
    <w:rsid w:val="00DE2111"/>
    <w:rsid w:val="00DE2423"/>
    <w:rsid w:val="00DE25FA"/>
    <w:rsid w:val="00DE26C2"/>
    <w:rsid w:val="00DE2C5A"/>
    <w:rsid w:val="00DE3032"/>
    <w:rsid w:val="00DE3082"/>
    <w:rsid w:val="00DE31C8"/>
    <w:rsid w:val="00DE3256"/>
    <w:rsid w:val="00DE326E"/>
    <w:rsid w:val="00DE3298"/>
    <w:rsid w:val="00DE3723"/>
    <w:rsid w:val="00DE376B"/>
    <w:rsid w:val="00DE3813"/>
    <w:rsid w:val="00DE38B4"/>
    <w:rsid w:val="00DE398A"/>
    <w:rsid w:val="00DE39E4"/>
    <w:rsid w:val="00DE3A06"/>
    <w:rsid w:val="00DE3CB2"/>
    <w:rsid w:val="00DE426E"/>
    <w:rsid w:val="00DE428F"/>
    <w:rsid w:val="00DE4696"/>
    <w:rsid w:val="00DE4ACE"/>
    <w:rsid w:val="00DE4D22"/>
    <w:rsid w:val="00DE4F91"/>
    <w:rsid w:val="00DE5546"/>
    <w:rsid w:val="00DE5897"/>
    <w:rsid w:val="00DE5971"/>
    <w:rsid w:val="00DE5F5D"/>
    <w:rsid w:val="00DE600B"/>
    <w:rsid w:val="00DE63FD"/>
    <w:rsid w:val="00DE65D6"/>
    <w:rsid w:val="00DE66A0"/>
    <w:rsid w:val="00DE692B"/>
    <w:rsid w:val="00DE69A2"/>
    <w:rsid w:val="00DE6A9A"/>
    <w:rsid w:val="00DE6D8B"/>
    <w:rsid w:val="00DE6ED2"/>
    <w:rsid w:val="00DE6F9F"/>
    <w:rsid w:val="00DE7150"/>
    <w:rsid w:val="00DE7279"/>
    <w:rsid w:val="00DE728D"/>
    <w:rsid w:val="00DE737D"/>
    <w:rsid w:val="00DE73B2"/>
    <w:rsid w:val="00DE74BA"/>
    <w:rsid w:val="00DE7709"/>
    <w:rsid w:val="00DE78F2"/>
    <w:rsid w:val="00DE7CC9"/>
    <w:rsid w:val="00DE7FD6"/>
    <w:rsid w:val="00DF0071"/>
    <w:rsid w:val="00DF010D"/>
    <w:rsid w:val="00DF0208"/>
    <w:rsid w:val="00DF04E3"/>
    <w:rsid w:val="00DF05B7"/>
    <w:rsid w:val="00DF05B8"/>
    <w:rsid w:val="00DF07A1"/>
    <w:rsid w:val="00DF09DF"/>
    <w:rsid w:val="00DF0A50"/>
    <w:rsid w:val="00DF0D4B"/>
    <w:rsid w:val="00DF0F49"/>
    <w:rsid w:val="00DF0F7B"/>
    <w:rsid w:val="00DF1271"/>
    <w:rsid w:val="00DF1350"/>
    <w:rsid w:val="00DF153A"/>
    <w:rsid w:val="00DF1952"/>
    <w:rsid w:val="00DF197A"/>
    <w:rsid w:val="00DF1AA0"/>
    <w:rsid w:val="00DF1F33"/>
    <w:rsid w:val="00DF1F57"/>
    <w:rsid w:val="00DF1FF5"/>
    <w:rsid w:val="00DF21BC"/>
    <w:rsid w:val="00DF24FF"/>
    <w:rsid w:val="00DF25ED"/>
    <w:rsid w:val="00DF284D"/>
    <w:rsid w:val="00DF2898"/>
    <w:rsid w:val="00DF2E87"/>
    <w:rsid w:val="00DF3658"/>
    <w:rsid w:val="00DF38EA"/>
    <w:rsid w:val="00DF398A"/>
    <w:rsid w:val="00DF3A9B"/>
    <w:rsid w:val="00DF3CC9"/>
    <w:rsid w:val="00DF3D90"/>
    <w:rsid w:val="00DF4038"/>
    <w:rsid w:val="00DF4205"/>
    <w:rsid w:val="00DF42C8"/>
    <w:rsid w:val="00DF4382"/>
    <w:rsid w:val="00DF4D3A"/>
    <w:rsid w:val="00DF4D68"/>
    <w:rsid w:val="00DF4E6E"/>
    <w:rsid w:val="00DF4F4C"/>
    <w:rsid w:val="00DF50A7"/>
    <w:rsid w:val="00DF532C"/>
    <w:rsid w:val="00DF53A9"/>
    <w:rsid w:val="00DF557A"/>
    <w:rsid w:val="00DF5D82"/>
    <w:rsid w:val="00DF6002"/>
    <w:rsid w:val="00DF61B2"/>
    <w:rsid w:val="00DF61FB"/>
    <w:rsid w:val="00DF6319"/>
    <w:rsid w:val="00DF637B"/>
    <w:rsid w:val="00DF64E2"/>
    <w:rsid w:val="00DF6549"/>
    <w:rsid w:val="00DF69A0"/>
    <w:rsid w:val="00DF69D8"/>
    <w:rsid w:val="00DF6E1B"/>
    <w:rsid w:val="00DF6E78"/>
    <w:rsid w:val="00DF726E"/>
    <w:rsid w:val="00DF7388"/>
    <w:rsid w:val="00DF749D"/>
    <w:rsid w:val="00DF7B0A"/>
    <w:rsid w:val="00DF7B4E"/>
    <w:rsid w:val="00DF7B72"/>
    <w:rsid w:val="00DF7CB1"/>
    <w:rsid w:val="00DF7E82"/>
    <w:rsid w:val="00E002DD"/>
    <w:rsid w:val="00E004A7"/>
    <w:rsid w:val="00E00D49"/>
    <w:rsid w:val="00E00E5B"/>
    <w:rsid w:val="00E00F1A"/>
    <w:rsid w:val="00E00F89"/>
    <w:rsid w:val="00E01095"/>
    <w:rsid w:val="00E015AA"/>
    <w:rsid w:val="00E0168C"/>
    <w:rsid w:val="00E0195F"/>
    <w:rsid w:val="00E01A8D"/>
    <w:rsid w:val="00E01CE9"/>
    <w:rsid w:val="00E01E6D"/>
    <w:rsid w:val="00E01E83"/>
    <w:rsid w:val="00E022F8"/>
    <w:rsid w:val="00E02432"/>
    <w:rsid w:val="00E02748"/>
    <w:rsid w:val="00E0276C"/>
    <w:rsid w:val="00E0283A"/>
    <w:rsid w:val="00E028CD"/>
    <w:rsid w:val="00E02983"/>
    <w:rsid w:val="00E02A42"/>
    <w:rsid w:val="00E02A7B"/>
    <w:rsid w:val="00E02B96"/>
    <w:rsid w:val="00E02CA7"/>
    <w:rsid w:val="00E030AE"/>
    <w:rsid w:val="00E03109"/>
    <w:rsid w:val="00E0315A"/>
    <w:rsid w:val="00E03AE1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73"/>
    <w:rsid w:val="00E055B8"/>
    <w:rsid w:val="00E057B9"/>
    <w:rsid w:val="00E05B2E"/>
    <w:rsid w:val="00E05DA5"/>
    <w:rsid w:val="00E05DFD"/>
    <w:rsid w:val="00E05F85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26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AB4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1ECC"/>
    <w:rsid w:val="00E12509"/>
    <w:rsid w:val="00E12656"/>
    <w:rsid w:val="00E127CE"/>
    <w:rsid w:val="00E128D7"/>
    <w:rsid w:val="00E12A6B"/>
    <w:rsid w:val="00E12B30"/>
    <w:rsid w:val="00E12B6A"/>
    <w:rsid w:val="00E1321C"/>
    <w:rsid w:val="00E1362A"/>
    <w:rsid w:val="00E1398B"/>
    <w:rsid w:val="00E13E36"/>
    <w:rsid w:val="00E13F9A"/>
    <w:rsid w:val="00E145FD"/>
    <w:rsid w:val="00E149A4"/>
    <w:rsid w:val="00E14B6C"/>
    <w:rsid w:val="00E14C63"/>
    <w:rsid w:val="00E150B6"/>
    <w:rsid w:val="00E152E8"/>
    <w:rsid w:val="00E15534"/>
    <w:rsid w:val="00E158A6"/>
    <w:rsid w:val="00E158D8"/>
    <w:rsid w:val="00E15AA8"/>
    <w:rsid w:val="00E15C15"/>
    <w:rsid w:val="00E15C5D"/>
    <w:rsid w:val="00E163C5"/>
    <w:rsid w:val="00E16598"/>
    <w:rsid w:val="00E165F8"/>
    <w:rsid w:val="00E16640"/>
    <w:rsid w:val="00E167C1"/>
    <w:rsid w:val="00E16966"/>
    <w:rsid w:val="00E1697B"/>
    <w:rsid w:val="00E169F2"/>
    <w:rsid w:val="00E16C20"/>
    <w:rsid w:val="00E16C9F"/>
    <w:rsid w:val="00E1742A"/>
    <w:rsid w:val="00E176F8"/>
    <w:rsid w:val="00E179E5"/>
    <w:rsid w:val="00E17D80"/>
    <w:rsid w:val="00E17F21"/>
    <w:rsid w:val="00E200B0"/>
    <w:rsid w:val="00E201A8"/>
    <w:rsid w:val="00E20279"/>
    <w:rsid w:val="00E20323"/>
    <w:rsid w:val="00E2093A"/>
    <w:rsid w:val="00E20F15"/>
    <w:rsid w:val="00E20F19"/>
    <w:rsid w:val="00E214D9"/>
    <w:rsid w:val="00E21795"/>
    <w:rsid w:val="00E217D6"/>
    <w:rsid w:val="00E21806"/>
    <w:rsid w:val="00E21939"/>
    <w:rsid w:val="00E21961"/>
    <w:rsid w:val="00E21985"/>
    <w:rsid w:val="00E21AB3"/>
    <w:rsid w:val="00E21EB1"/>
    <w:rsid w:val="00E21FA5"/>
    <w:rsid w:val="00E22522"/>
    <w:rsid w:val="00E227CF"/>
    <w:rsid w:val="00E22808"/>
    <w:rsid w:val="00E22B7D"/>
    <w:rsid w:val="00E22D21"/>
    <w:rsid w:val="00E22F91"/>
    <w:rsid w:val="00E23654"/>
    <w:rsid w:val="00E2380B"/>
    <w:rsid w:val="00E238B0"/>
    <w:rsid w:val="00E23970"/>
    <w:rsid w:val="00E23DE1"/>
    <w:rsid w:val="00E23EEB"/>
    <w:rsid w:val="00E23F76"/>
    <w:rsid w:val="00E2402D"/>
    <w:rsid w:val="00E24167"/>
    <w:rsid w:val="00E24C0C"/>
    <w:rsid w:val="00E24C74"/>
    <w:rsid w:val="00E2515A"/>
    <w:rsid w:val="00E2577C"/>
    <w:rsid w:val="00E258C6"/>
    <w:rsid w:val="00E259E1"/>
    <w:rsid w:val="00E25A73"/>
    <w:rsid w:val="00E25E93"/>
    <w:rsid w:val="00E25ED3"/>
    <w:rsid w:val="00E25F79"/>
    <w:rsid w:val="00E26205"/>
    <w:rsid w:val="00E2642A"/>
    <w:rsid w:val="00E2651C"/>
    <w:rsid w:val="00E2695B"/>
    <w:rsid w:val="00E26A4D"/>
    <w:rsid w:val="00E26BAF"/>
    <w:rsid w:val="00E27029"/>
    <w:rsid w:val="00E2717E"/>
    <w:rsid w:val="00E271D5"/>
    <w:rsid w:val="00E27514"/>
    <w:rsid w:val="00E2770A"/>
    <w:rsid w:val="00E277FB"/>
    <w:rsid w:val="00E27CBD"/>
    <w:rsid w:val="00E30172"/>
    <w:rsid w:val="00E304B2"/>
    <w:rsid w:val="00E3055E"/>
    <w:rsid w:val="00E30671"/>
    <w:rsid w:val="00E306F9"/>
    <w:rsid w:val="00E30759"/>
    <w:rsid w:val="00E30DF2"/>
    <w:rsid w:val="00E30EF9"/>
    <w:rsid w:val="00E31446"/>
    <w:rsid w:val="00E317C6"/>
    <w:rsid w:val="00E319D0"/>
    <w:rsid w:val="00E319FF"/>
    <w:rsid w:val="00E31B95"/>
    <w:rsid w:val="00E31E34"/>
    <w:rsid w:val="00E32286"/>
    <w:rsid w:val="00E32E5D"/>
    <w:rsid w:val="00E333F3"/>
    <w:rsid w:val="00E33634"/>
    <w:rsid w:val="00E336FC"/>
    <w:rsid w:val="00E33781"/>
    <w:rsid w:val="00E338FD"/>
    <w:rsid w:val="00E33B0E"/>
    <w:rsid w:val="00E33B6E"/>
    <w:rsid w:val="00E33F90"/>
    <w:rsid w:val="00E3455C"/>
    <w:rsid w:val="00E346A2"/>
    <w:rsid w:val="00E34800"/>
    <w:rsid w:val="00E34903"/>
    <w:rsid w:val="00E34943"/>
    <w:rsid w:val="00E34AE6"/>
    <w:rsid w:val="00E34EA5"/>
    <w:rsid w:val="00E35648"/>
    <w:rsid w:val="00E35DF3"/>
    <w:rsid w:val="00E3622F"/>
    <w:rsid w:val="00E3628D"/>
    <w:rsid w:val="00E36469"/>
    <w:rsid w:val="00E36C66"/>
    <w:rsid w:val="00E36E7C"/>
    <w:rsid w:val="00E370B5"/>
    <w:rsid w:val="00E3728E"/>
    <w:rsid w:val="00E3799E"/>
    <w:rsid w:val="00E379BA"/>
    <w:rsid w:val="00E37A43"/>
    <w:rsid w:val="00E37ADD"/>
    <w:rsid w:val="00E37E05"/>
    <w:rsid w:val="00E37E08"/>
    <w:rsid w:val="00E4033C"/>
    <w:rsid w:val="00E4051D"/>
    <w:rsid w:val="00E40680"/>
    <w:rsid w:val="00E409C0"/>
    <w:rsid w:val="00E40C80"/>
    <w:rsid w:val="00E40D5E"/>
    <w:rsid w:val="00E40FEB"/>
    <w:rsid w:val="00E410D7"/>
    <w:rsid w:val="00E411DB"/>
    <w:rsid w:val="00E41300"/>
    <w:rsid w:val="00E413B1"/>
    <w:rsid w:val="00E41470"/>
    <w:rsid w:val="00E41505"/>
    <w:rsid w:val="00E41593"/>
    <w:rsid w:val="00E415BD"/>
    <w:rsid w:val="00E4167F"/>
    <w:rsid w:val="00E416DC"/>
    <w:rsid w:val="00E418AE"/>
    <w:rsid w:val="00E41B4F"/>
    <w:rsid w:val="00E41E92"/>
    <w:rsid w:val="00E41E9B"/>
    <w:rsid w:val="00E4204D"/>
    <w:rsid w:val="00E42114"/>
    <w:rsid w:val="00E4221A"/>
    <w:rsid w:val="00E425A6"/>
    <w:rsid w:val="00E42647"/>
    <w:rsid w:val="00E426FF"/>
    <w:rsid w:val="00E42C27"/>
    <w:rsid w:val="00E42FD1"/>
    <w:rsid w:val="00E4300E"/>
    <w:rsid w:val="00E43626"/>
    <w:rsid w:val="00E4362E"/>
    <w:rsid w:val="00E4393B"/>
    <w:rsid w:val="00E439D7"/>
    <w:rsid w:val="00E43B9E"/>
    <w:rsid w:val="00E44077"/>
    <w:rsid w:val="00E4437A"/>
    <w:rsid w:val="00E4443A"/>
    <w:rsid w:val="00E4459F"/>
    <w:rsid w:val="00E446AF"/>
    <w:rsid w:val="00E44B0C"/>
    <w:rsid w:val="00E44B91"/>
    <w:rsid w:val="00E44C0A"/>
    <w:rsid w:val="00E44CC0"/>
    <w:rsid w:val="00E44F72"/>
    <w:rsid w:val="00E4515F"/>
    <w:rsid w:val="00E454C2"/>
    <w:rsid w:val="00E45796"/>
    <w:rsid w:val="00E45BD5"/>
    <w:rsid w:val="00E45FAE"/>
    <w:rsid w:val="00E46066"/>
    <w:rsid w:val="00E461A3"/>
    <w:rsid w:val="00E46387"/>
    <w:rsid w:val="00E46A17"/>
    <w:rsid w:val="00E46ADA"/>
    <w:rsid w:val="00E46B00"/>
    <w:rsid w:val="00E46B66"/>
    <w:rsid w:val="00E46C83"/>
    <w:rsid w:val="00E46D91"/>
    <w:rsid w:val="00E4748D"/>
    <w:rsid w:val="00E4783C"/>
    <w:rsid w:val="00E47B42"/>
    <w:rsid w:val="00E47C69"/>
    <w:rsid w:val="00E47ED5"/>
    <w:rsid w:val="00E47F1F"/>
    <w:rsid w:val="00E47F90"/>
    <w:rsid w:val="00E47FCA"/>
    <w:rsid w:val="00E505FE"/>
    <w:rsid w:val="00E50B44"/>
    <w:rsid w:val="00E50CF8"/>
    <w:rsid w:val="00E50E19"/>
    <w:rsid w:val="00E50F5D"/>
    <w:rsid w:val="00E5145D"/>
    <w:rsid w:val="00E514B5"/>
    <w:rsid w:val="00E51660"/>
    <w:rsid w:val="00E5184E"/>
    <w:rsid w:val="00E51917"/>
    <w:rsid w:val="00E51C0C"/>
    <w:rsid w:val="00E51C30"/>
    <w:rsid w:val="00E51DAA"/>
    <w:rsid w:val="00E51E2A"/>
    <w:rsid w:val="00E51E63"/>
    <w:rsid w:val="00E52331"/>
    <w:rsid w:val="00E527E5"/>
    <w:rsid w:val="00E5284F"/>
    <w:rsid w:val="00E52889"/>
    <w:rsid w:val="00E52E3A"/>
    <w:rsid w:val="00E52ECC"/>
    <w:rsid w:val="00E52F10"/>
    <w:rsid w:val="00E52F94"/>
    <w:rsid w:val="00E5317C"/>
    <w:rsid w:val="00E5329C"/>
    <w:rsid w:val="00E532CC"/>
    <w:rsid w:val="00E533D1"/>
    <w:rsid w:val="00E53693"/>
    <w:rsid w:val="00E53739"/>
    <w:rsid w:val="00E539EA"/>
    <w:rsid w:val="00E53F51"/>
    <w:rsid w:val="00E53FEF"/>
    <w:rsid w:val="00E5409F"/>
    <w:rsid w:val="00E54248"/>
    <w:rsid w:val="00E542B2"/>
    <w:rsid w:val="00E544A4"/>
    <w:rsid w:val="00E5461B"/>
    <w:rsid w:val="00E54856"/>
    <w:rsid w:val="00E549E5"/>
    <w:rsid w:val="00E54A62"/>
    <w:rsid w:val="00E54B14"/>
    <w:rsid w:val="00E54C1D"/>
    <w:rsid w:val="00E54CCD"/>
    <w:rsid w:val="00E54E8C"/>
    <w:rsid w:val="00E54F5D"/>
    <w:rsid w:val="00E552A8"/>
    <w:rsid w:val="00E552C7"/>
    <w:rsid w:val="00E55356"/>
    <w:rsid w:val="00E5543D"/>
    <w:rsid w:val="00E5556D"/>
    <w:rsid w:val="00E55AD8"/>
    <w:rsid w:val="00E55CD3"/>
    <w:rsid w:val="00E55F0D"/>
    <w:rsid w:val="00E5611F"/>
    <w:rsid w:val="00E562C4"/>
    <w:rsid w:val="00E56CF0"/>
    <w:rsid w:val="00E56ED2"/>
    <w:rsid w:val="00E570BB"/>
    <w:rsid w:val="00E573A4"/>
    <w:rsid w:val="00E57402"/>
    <w:rsid w:val="00E5760B"/>
    <w:rsid w:val="00E60065"/>
    <w:rsid w:val="00E601B2"/>
    <w:rsid w:val="00E60232"/>
    <w:rsid w:val="00E60248"/>
    <w:rsid w:val="00E6063C"/>
    <w:rsid w:val="00E60AC7"/>
    <w:rsid w:val="00E60C77"/>
    <w:rsid w:val="00E60CC6"/>
    <w:rsid w:val="00E60D30"/>
    <w:rsid w:val="00E60FCA"/>
    <w:rsid w:val="00E61211"/>
    <w:rsid w:val="00E6153C"/>
    <w:rsid w:val="00E61879"/>
    <w:rsid w:val="00E61AD8"/>
    <w:rsid w:val="00E61B02"/>
    <w:rsid w:val="00E61E06"/>
    <w:rsid w:val="00E61E4D"/>
    <w:rsid w:val="00E62163"/>
    <w:rsid w:val="00E62342"/>
    <w:rsid w:val="00E6236C"/>
    <w:rsid w:val="00E623C4"/>
    <w:rsid w:val="00E626A1"/>
    <w:rsid w:val="00E62B2D"/>
    <w:rsid w:val="00E62C01"/>
    <w:rsid w:val="00E62DDB"/>
    <w:rsid w:val="00E63304"/>
    <w:rsid w:val="00E63422"/>
    <w:rsid w:val="00E6368B"/>
    <w:rsid w:val="00E6376B"/>
    <w:rsid w:val="00E63CFA"/>
    <w:rsid w:val="00E641ED"/>
    <w:rsid w:val="00E64538"/>
    <w:rsid w:val="00E64874"/>
    <w:rsid w:val="00E64A86"/>
    <w:rsid w:val="00E64BF8"/>
    <w:rsid w:val="00E64C06"/>
    <w:rsid w:val="00E64C49"/>
    <w:rsid w:val="00E6501F"/>
    <w:rsid w:val="00E65116"/>
    <w:rsid w:val="00E65250"/>
    <w:rsid w:val="00E65334"/>
    <w:rsid w:val="00E65337"/>
    <w:rsid w:val="00E653D3"/>
    <w:rsid w:val="00E65BFC"/>
    <w:rsid w:val="00E65E0F"/>
    <w:rsid w:val="00E6612A"/>
    <w:rsid w:val="00E663C7"/>
    <w:rsid w:val="00E6651F"/>
    <w:rsid w:val="00E6674F"/>
    <w:rsid w:val="00E66827"/>
    <w:rsid w:val="00E66985"/>
    <w:rsid w:val="00E6699E"/>
    <w:rsid w:val="00E669C5"/>
    <w:rsid w:val="00E66BBB"/>
    <w:rsid w:val="00E66C24"/>
    <w:rsid w:val="00E671C5"/>
    <w:rsid w:val="00E674D5"/>
    <w:rsid w:val="00E674DE"/>
    <w:rsid w:val="00E6792B"/>
    <w:rsid w:val="00E67D43"/>
    <w:rsid w:val="00E67E37"/>
    <w:rsid w:val="00E67E7D"/>
    <w:rsid w:val="00E67F13"/>
    <w:rsid w:val="00E701B4"/>
    <w:rsid w:val="00E701D7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1E98"/>
    <w:rsid w:val="00E723E1"/>
    <w:rsid w:val="00E725D4"/>
    <w:rsid w:val="00E72864"/>
    <w:rsid w:val="00E72901"/>
    <w:rsid w:val="00E72AD6"/>
    <w:rsid w:val="00E72D5F"/>
    <w:rsid w:val="00E72F0D"/>
    <w:rsid w:val="00E7301E"/>
    <w:rsid w:val="00E732BB"/>
    <w:rsid w:val="00E736D8"/>
    <w:rsid w:val="00E73A18"/>
    <w:rsid w:val="00E73B26"/>
    <w:rsid w:val="00E73C2E"/>
    <w:rsid w:val="00E73E72"/>
    <w:rsid w:val="00E73EEC"/>
    <w:rsid w:val="00E74163"/>
    <w:rsid w:val="00E7431D"/>
    <w:rsid w:val="00E74A53"/>
    <w:rsid w:val="00E74D66"/>
    <w:rsid w:val="00E74FB9"/>
    <w:rsid w:val="00E75080"/>
    <w:rsid w:val="00E75511"/>
    <w:rsid w:val="00E75567"/>
    <w:rsid w:val="00E7569F"/>
    <w:rsid w:val="00E75B2D"/>
    <w:rsid w:val="00E76079"/>
    <w:rsid w:val="00E76089"/>
    <w:rsid w:val="00E76333"/>
    <w:rsid w:val="00E76541"/>
    <w:rsid w:val="00E76C4A"/>
    <w:rsid w:val="00E76E94"/>
    <w:rsid w:val="00E77108"/>
    <w:rsid w:val="00E7720E"/>
    <w:rsid w:val="00E7723F"/>
    <w:rsid w:val="00E7727F"/>
    <w:rsid w:val="00E77372"/>
    <w:rsid w:val="00E774FE"/>
    <w:rsid w:val="00E7769E"/>
    <w:rsid w:val="00E77C21"/>
    <w:rsid w:val="00E77E6A"/>
    <w:rsid w:val="00E77EDC"/>
    <w:rsid w:val="00E77FA3"/>
    <w:rsid w:val="00E8039D"/>
    <w:rsid w:val="00E804D5"/>
    <w:rsid w:val="00E80603"/>
    <w:rsid w:val="00E80608"/>
    <w:rsid w:val="00E808F9"/>
    <w:rsid w:val="00E80A82"/>
    <w:rsid w:val="00E80C3B"/>
    <w:rsid w:val="00E80CA2"/>
    <w:rsid w:val="00E80EAC"/>
    <w:rsid w:val="00E81353"/>
    <w:rsid w:val="00E814DB"/>
    <w:rsid w:val="00E815A5"/>
    <w:rsid w:val="00E81669"/>
    <w:rsid w:val="00E816F9"/>
    <w:rsid w:val="00E81831"/>
    <w:rsid w:val="00E818A3"/>
    <w:rsid w:val="00E819CC"/>
    <w:rsid w:val="00E819D0"/>
    <w:rsid w:val="00E81CDD"/>
    <w:rsid w:val="00E82082"/>
    <w:rsid w:val="00E82177"/>
    <w:rsid w:val="00E825D8"/>
    <w:rsid w:val="00E82AE9"/>
    <w:rsid w:val="00E82CC1"/>
    <w:rsid w:val="00E82E59"/>
    <w:rsid w:val="00E82FB2"/>
    <w:rsid w:val="00E82FE5"/>
    <w:rsid w:val="00E8320D"/>
    <w:rsid w:val="00E832D9"/>
    <w:rsid w:val="00E833B4"/>
    <w:rsid w:val="00E8354B"/>
    <w:rsid w:val="00E836E3"/>
    <w:rsid w:val="00E83954"/>
    <w:rsid w:val="00E83C0D"/>
    <w:rsid w:val="00E83E67"/>
    <w:rsid w:val="00E84461"/>
    <w:rsid w:val="00E844B7"/>
    <w:rsid w:val="00E8484E"/>
    <w:rsid w:val="00E84964"/>
    <w:rsid w:val="00E850D4"/>
    <w:rsid w:val="00E852AE"/>
    <w:rsid w:val="00E854E6"/>
    <w:rsid w:val="00E85564"/>
    <w:rsid w:val="00E85734"/>
    <w:rsid w:val="00E85C68"/>
    <w:rsid w:val="00E85D79"/>
    <w:rsid w:val="00E85F61"/>
    <w:rsid w:val="00E86394"/>
    <w:rsid w:val="00E86876"/>
    <w:rsid w:val="00E86992"/>
    <w:rsid w:val="00E8699C"/>
    <w:rsid w:val="00E86B5E"/>
    <w:rsid w:val="00E86DD5"/>
    <w:rsid w:val="00E870BA"/>
    <w:rsid w:val="00E87329"/>
    <w:rsid w:val="00E87353"/>
    <w:rsid w:val="00E87797"/>
    <w:rsid w:val="00E87CCC"/>
    <w:rsid w:val="00E87D6B"/>
    <w:rsid w:val="00E87F31"/>
    <w:rsid w:val="00E87FD9"/>
    <w:rsid w:val="00E90C44"/>
    <w:rsid w:val="00E90D11"/>
    <w:rsid w:val="00E9167D"/>
    <w:rsid w:val="00E919AB"/>
    <w:rsid w:val="00E922DB"/>
    <w:rsid w:val="00E9242C"/>
    <w:rsid w:val="00E92448"/>
    <w:rsid w:val="00E92734"/>
    <w:rsid w:val="00E928A0"/>
    <w:rsid w:val="00E929FD"/>
    <w:rsid w:val="00E92A27"/>
    <w:rsid w:val="00E92A7C"/>
    <w:rsid w:val="00E92CDC"/>
    <w:rsid w:val="00E92E03"/>
    <w:rsid w:val="00E92E2D"/>
    <w:rsid w:val="00E92FD6"/>
    <w:rsid w:val="00E93012"/>
    <w:rsid w:val="00E930DC"/>
    <w:rsid w:val="00E932F1"/>
    <w:rsid w:val="00E933DD"/>
    <w:rsid w:val="00E934FC"/>
    <w:rsid w:val="00E93552"/>
    <w:rsid w:val="00E939EC"/>
    <w:rsid w:val="00E93CB1"/>
    <w:rsid w:val="00E93D69"/>
    <w:rsid w:val="00E93F6C"/>
    <w:rsid w:val="00E93F87"/>
    <w:rsid w:val="00E94053"/>
    <w:rsid w:val="00E9417F"/>
    <w:rsid w:val="00E9447C"/>
    <w:rsid w:val="00E94485"/>
    <w:rsid w:val="00E94868"/>
    <w:rsid w:val="00E94941"/>
    <w:rsid w:val="00E949BE"/>
    <w:rsid w:val="00E94A42"/>
    <w:rsid w:val="00E94DEB"/>
    <w:rsid w:val="00E94DF7"/>
    <w:rsid w:val="00E951E3"/>
    <w:rsid w:val="00E95668"/>
    <w:rsid w:val="00E95760"/>
    <w:rsid w:val="00E95ABB"/>
    <w:rsid w:val="00E9602C"/>
    <w:rsid w:val="00E9641F"/>
    <w:rsid w:val="00E964B4"/>
    <w:rsid w:val="00E96608"/>
    <w:rsid w:val="00E96623"/>
    <w:rsid w:val="00E969F7"/>
    <w:rsid w:val="00E96BAA"/>
    <w:rsid w:val="00E96FE6"/>
    <w:rsid w:val="00E9717B"/>
    <w:rsid w:val="00E97356"/>
    <w:rsid w:val="00E97382"/>
    <w:rsid w:val="00E9791F"/>
    <w:rsid w:val="00E97D0A"/>
    <w:rsid w:val="00EA02F7"/>
    <w:rsid w:val="00EA0499"/>
    <w:rsid w:val="00EA08AF"/>
    <w:rsid w:val="00EA0B63"/>
    <w:rsid w:val="00EA0C4C"/>
    <w:rsid w:val="00EA0D54"/>
    <w:rsid w:val="00EA0E1D"/>
    <w:rsid w:val="00EA1112"/>
    <w:rsid w:val="00EA12B8"/>
    <w:rsid w:val="00EA1331"/>
    <w:rsid w:val="00EA13BC"/>
    <w:rsid w:val="00EA142C"/>
    <w:rsid w:val="00EA168F"/>
    <w:rsid w:val="00EA16E5"/>
    <w:rsid w:val="00EA176B"/>
    <w:rsid w:val="00EA19DD"/>
    <w:rsid w:val="00EA1B20"/>
    <w:rsid w:val="00EA1CBB"/>
    <w:rsid w:val="00EA1F8E"/>
    <w:rsid w:val="00EA238E"/>
    <w:rsid w:val="00EA241E"/>
    <w:rsid w:val="00EA261F"/>
    <w:rsid w:val="00EA26F0"/>
    <w:rsid w:val="00EA2805"/>
    <w:rsid w:val="00EA297B"/>
    <w:rsid w:val="00EA32BD"/>
    <w:rsid w:val="00EA34A1"/>
    <w:rsid w:val="00EA3827"/>
    <w:rsid w:val="00EA42F2"/>
    <w:rsid w:val="00EA4328"/>
    <w:rsid w:val="00EA4403"/>
    <w:rsid w:val="00EA4970"/>
    <w:rsid w:val="00EA4A90"/>
    <w:rsid w:val="00EA4B3C"/>
    <w:rsid w:val="00EA4BB7"/>
    <w:rsid w:val="00EA5466"/>
    <w:rsid w:val="00EA557B"/>
    <w:rsid w:val="00EA57E3"/>
    <w:rsid w:val="00EA5836"/>
    <w:rsid w:val="00EA5D41"/>
    <w:rsid w:val="00EA5DCB"/>
    <w:rsid w:val="00EA5F2F"/>
    <w:rsid w:val="00EA5F3E"/>
    <w:rsid w:val="00EA62DE"/>
    <w:rsid w:val="00EA65FF"/>
    <w:rsid w:val="00EA6783"/>
    <w:rsid w:val="00EA6CA3"/>
    <w:rsid w:val="00EA6E4C"/>
    <w:rsid w:val="00EA6E87"/>
    <w:rsid w:val="00EA6F7B"/>
    <w:rsid w:val="00EA717F"/>
    <w:rsid w:val="00EA7273"/>
    <w:rsid w:val="00EA73E8"/>
    <w:rsid w:val="00EA7705"/>
    <w:rsid w:val="00EA7A73"/>
    <w:rsid w:val="00EA7D20"/>
    <w:rsid w:val="00EA7D75"/>
    <w:rsid w:val="00EA7F5F"/>
    <w:rsid w:val="00EB0109"/>
    <w:rsid w:val="00EB069B"/>
    <w:rsid w:val="00EB08FC"/>
    <w:rsid w:val="00EB098B"/>
    <w:rsid w:val="00EB0FC7"/>
    <w:rsid w:val="00EB1137"/>
    <w:rsid w:val="00EB1241"/>
    <w:rsid w:val="00EB1470"/>
    <w:rsid w:val="00EB160B"/>
    <w:rsid w:val="00EB1C5B"/>
    <w:rsid w:val="00EB1C68"/>
    <w:rsid w:val="00EB1E56"/>
    <w:rsid w:val="00EB213D"/>
    <w:rsid w:val="00EB2A01"/>
    <w:rsid w:val="00EB2AB1"/>
    <w:rsid w:val="00EB2D2A"/>
    <w:rsid w:val="00EB300D"/>
    <w:rsid w:val="00EB30F6"/>
    <w:rsid w:val="00EB3159"/>
    <w:rsid w:val="00EB3179"/>
    <w:rsid w:val="00EB3611"/>
    <w:rsid w:val="00EB3790"/>
    <w:rsid w:val="00EB394A"/>
    <w:rsid w:val="00EB3BB8"/>
    <w:rsid w:val="00EB3C04"/>
    <w:rsid w:val="00EB3EEB"/>
    <w:rsid w:val="00EB3F15"/>
    <w:rsid w:val="00EB3F18"/>
    <w:rsid w:val="00EB3F70"/>
    <w:rsid w:val="00EB4002"/>
    <w:rsid w:val="00EB46F8"/>
    <w:rsid w:val="00EB47AC"/>
    <w:rsid w:val="00EB49E6"/>
    <w:rsid w:val="00EB4B34"/>
    <w:rsid w:val="00EB4C68"/>
    <w:rsid w:val="00EB4EDD"/>
    <w:rsid w:val="00EB516F"/>
    <w:rsid w:val="00EB59AE"/>
    <w:rsid w:val="00EB5C63"/>
    <w:rsid w:val="00EB5C97"/>
    <w:rsid w:val="00EB5E7C"/>
    <w:rsid w:val="00EB63D2"/>
    <w:rsid w:val="00EB6A0A"/>
    <w:rsid w:val="00EB6A3B"/>
    <w:rsid w:val="00EB6AD4"/>
    <w:rsid w:val="00EB6F98"/>
    <w:rsid w:val="00EB70BE"/>
    <w:rsid w:val="00EB7204"/>
    <w:rsid w:val="00EB74E3"/>
    <w:rsid w:val="00EB7C35"/>
    <w:rsid w:val="00EB7D8B"/>
    <w:rsid w:val="00EC0007"/>
    <w:rsid w:val="00EC011A"/>
    <w:rsid w:val="00EC02B8"/>
    <w:rsid w:val="00EC03EE"/>
    <w:rsid w:val="00EC04B0"/>
    <w:rsid w:val="00EC072A"/>
    <w:rsid w:val="00EC07D8"/>
    <w:rsid w:val="00EC0F8D"/>
    <w:rsid w:val="00EC12FB"/>
    <w:rsid w:val="00EC15C7"/>
    <w:rsid w:val="00EC17BB"/>
    <w:rsid w:val="00EC17F8"/>
    <w:rsid w:val="00EC1AC7"/>
    <w:rsid w:val="00EC1B66"/>
    <w:rsid w:val="00EC23CD"/>
    <w:rsid w:val="00EC2B6C"/>
    <w:rsid w:val="00EC2D63"/>
    <w:rsid w:val="00EC2DAA"/>
    <w:rsid w:val="00EC3235"/>
    <w:rsid w:val="00EC3570"/>
    <w:rsid w:val="00EC3C6A"/>
    <w:rsid w:val="00EC3C93"/>
    <w:rsid w:val="00EC3D18"/>
    <w:rsid w:val="00EC3FD7"/>
    <w:rsid w:val="00EC412E"/>
    <w:rsid w:val="00EC44B3"/>
    <w:rsid w:val="00EC44FA"/>
    <w:rsid w:val="00EC4660"/>
    <w:rsid w:val="00EC492E"/>
    <w:rsid w:val="00EC4998"/>
    <w:rsid w:val="00EC4B6E"/>
    <w:rsid w:val="00EC4C50"/>
    <w:rsid w:val="00EC4F67"/>
    <w:rsid w:val="00EC505F"/>
    <w:rsid w:val="00EC50BD"/>
    <w:rsid w:val="00EC5226"/>
    <w:rsid w:val="00EC535E"/>
    <w:rsid w:val="00EC5428"/>
    <w:rsid w:val="00EC5622"/>
    <w:rsid w:val="00EC565B"/>
    <w:rsid w:val="00EC5856"/>
    <w:rsid w:val="00EC5A14"/>
    <w:rsid w:val="00EC5D4A"/>
    <w:rsid w:val="00EC5DA4"/>
    <w:rsid w:val="00EC613A"/>
    <w:rsid w:val="00EC62F8"/>
    <w:rsid w:val="00EC6314"/>
    <w:rsid w:val="00EC6320"/>
    <w:rsid w:val="00EC680F"/>
    <w:rsid w:val="00EC6D07"/>
    <w:rsid w:val="00EC6D40"/>
    <w:rsid w:val="00EC6F22"/>
    <w:rsid w:val="00EC7175"/>
    <w:rsid w:val="00EC72E2"/>
    <w:rsid w:val="00EC765C"/>
    <w:rsid w:val="00EC7673"/>
    <w:rsid w:val="00EC76E4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0E24"/>
    <w:rsid w:val="00ED0F99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9DF"/>
    <w:rsid w:val="00ED2AA9"/>
    <w:rsid w:val="00ED2BB9"/>
    <w:rsid w:val="00ED2CEF"/>
    <w:rsid w:val="00ED2E0B"/>
    <w:rsid w:val="00ED36AC"/>
    <w:rsid w:val="00ED38F2"/>
    <w:rsid w:val="00ED39C8"/>
    <w:rsid w:val="00ED3A57"/>
    <w:rsid w:val="00ED3C77"/>
    <w:rsid w:val="00ED3DF4"/>
    <w:rsid w:val="00ED3E4D"/>
    <w:rsid w:val="00ED4081"/>
    <w:rsid w:val="00ED42AD"/>
    <w:rsid w:val="00ED4F54"/>
    <w:rsid w:val="00ED553E"/>
    <w:rsid w:val="00ED5695"/>
    <w:rsid w:val="00ED58E6"/>
    <w:rsid w:val="00ED5C5D"/>
    <w:rsid w:val="00ED5DE0"/>
    <w:rsid w:val="00ED62EF"/>
    <w:rsid w:val="00ED66AA"/>
    <w:rsid w:val="00ED67C5"/>
    <w:rsid w:val="00ED6A04"/>
    <w:rsid w:val="00ED6B9C"/>
    <w:rsid w:val="00ED6C27"/>
    <w:rsid w:val="00ED6EB2"/>
    <w:rsid w:val="00ED6ED6"/>
    <w:rsid w:val="00ED717A"/>
    <w:rsid w:val="00ED721A"/>
    <w:rsid w:val="00ED7479"/>
    <w:rsid w:val="00ED74C3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5A3"/>
    <w:rsid w:val="00EE15FD"/>
    <w:rsid w:val="00EE1AE5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714"/>
    <w:rsid w:val="00EE3C43"/>
    <w:rsid w:val="00EE3DF5"/>
    <w:rsid w:val="00EE3F98"/>
    <w:rsid w:val="00EE4042"/>
    <w:rsid w:val="00EE4596"/>
    <w:rsid w:val="00EE4648"/>
    <w:rsid w:val="00EE47CE"/>
    <w:rsid w:val="00EE48E9"/>
    <w:rsid w:val="00EE4C20"/>
    <w:rsid w:val="00EE4CC9"/>
    <w:rsid w:val="00EE4DF9"/>
    <w:rsid w:val="00EE51FC"/>
    <w:rsid w:val="00EE556C"/>
    <w:rsid w:val="00EE563D"/>
    <w:rsid w:val="00EE586F"/>
    <w:rsid w:val="00EE5DCD"/>
    <w:rsid w:val="00EE60BE"/>
    <w:rsid w:val="00EE6175"/>
    <w:rsid w:val="00EE6264"/>
    <w:rsid w:val="00EE6529"/>
    <w:rsid w:val="00EE652E"/>
    <w:rsid w:val="00EE6646"/>
    <w:rsid w:val="00EE66C6"/>
    <w:rsid w:val="00EE677A"/>
    <w:rsid w:val="00EE711B"/>
    <w:rsid w:val="00EE723D"/>
    <w:rsid w:val="00EE7293"/>
    <w:rsid w:val="00EE742B"/>
    <w:rsid w:val="00EE7510"/>
    <w:rsid w:val="00EE7D77"/>
    <w:rsid w:val="00EE7EF0"/>
    <w:rsid w:val="00EF0138"/>
    <w:rsid w:val="00EF01A2"/>
    <w:rsid w:val="00EF03E1"/>
    <w:rsid w:val="00EF097C"/>
    <w:rsid w:val="00EF0C45"/>
    <w:rsid w:val="00EF0CA1"/>
    <w:rsid w:val="00EF0D0D"/>
    <w:rsid w:val="00EF1319"/>
    <w:rsid w:val="00EF134A"/>
    <w:rsid w:val="00EF1895"/>
    <w:rsid w:val="00EF19C0"/>
    <w:rsid w:val="00EF1B04"/>
    <w:rsid w:val="00EF1B52"/>
    <w:rsid w:val="00EF218B"/>
    <w:rsid w:val="00EF2706"/>
    <w:rsid w:val="00EF2C6C"/>
    <w:rsid w:val="00EF2F1E"/>
    <w:rsid w:val="00EF306B"/>
    <w:rsid w:val="00EF3109"/>
    <w:rsid w:val="00EF31B5"/>
    <w:rsid w:val="00EF322D"/>
    <w:rsid w:val="00EF36AD"/>
    <w:rsid w:val="00EF40B1"/>
    <w:rsid w:val="00EF416F"/>
    <w:rsid w:val="00EF427A"/>
    <w:rsid w:val="00EF4D74"/>
    <w:rsid w:val="00EF4E88"/>
    <w:rsid w:val="00EF50A3"/>
    <w:rsid w:val="00EF52FE"/>
    <w:rsid w:val="00EF53F2"/>
    <w:rsid w:val="00EF55F6"/>
    <w:rsid w:val="00EF58AA"/>
    <w:rsid w:val="00EF5ADB"/>
    <w:rsid w:val="00EF6051"/>
    <w:rsid w:val="00EF63B2"/>
    <w:rsid w:val="00EF64C0"/>
    <w:rsid w:val="00EF64CF"/>
    <w:rsid w:val="00EF65A5"/>
    <w:rsid w:val="00EF69B5"/>
    <w:rsid w:val="00EF6C51"/>
    <w:rsid w:val="00EF7355"/>
    <w:rsid w:val="00EF735C"/>
    <w:rsid w:val="00EF74CA"/>
    <w:rsid w:val="00EF7504"/>
    <w:rsid w:val="00EF7B27"/>
    <w:rsid w:val="00EF7C12"/>
    <w:rsid w:val="00EF7E34"/>
    <w:rsid w:val="00F003F3"/>
    <w:rsid w:val="00F0073C"/>
    <w:rsid w:val="00F00927"/>
    <w:rsid w:val="00F00BC0"/>
    <w:rsid w:val="00F00DA9"/>
    <w:rsid w:val="00F0151B"/>
    <w:rsid w:val="00F01CBF"/>
    <w:rsid w:val="00F01DE1"/>
    <w:rsid w:val="00F02076"/>
    <w:rsid w:val="00F0233B"/>
    <w:rsid w:val="00F0245D"/>
    <w:rsid w:val="00F02568"/>
    <w:rsid w:val="00F02799"/>
    <w:rsid w:val="00F02E6B"/>
    <w:rsid w:val="00F02E98"/>
    <w:rsid w:val="00F03078"/>
    <w:rsid w:val="00F03162"/>
    <w:rsid w:val="00F0321C"/>
    <w:rsid w:val="00F03394"/>
    <w:rsid w:val="00F03507"/>
    <w:rsid w:val="00F03672"/>
    <w:rsid w:val="00F0376F"/>
    <w:rsid w:val="00F03CB2"/>
    <w:rsid w:val="00F03D4E"/>
    <w:rsid w:val="00F03FD8"/>
    <w:rsid w:val="00F0422E"/>
    <w:rsid w:val="00F042A9"/>
    <w:rsid w:val="00F045C1"/>
    <w:rsid w:val="00F048B8"/>
    <w:rsid w:val="00F04DE7"/>
    <w:rsid w:val="00F04E4C"/>
    <w:rsid w:val="00F04E72"/>
    <w:rsid w:val="00F04FAC"/>
    <w:rsid w:val="00F05686"/>
    <w:rsid w:val="00F0579B"/>
    <w:rsid w:val="00F05A35"/>
    <w:rsid w:val="00F0641C"/>
    <w:rsid w:val="00F0642F"/>
    <w:rsid w:val="00F067C7"/>
    <w:rsid w:val="00F0687B"/>
    <w:rsid w:val="00F06FA7"/>
    <w:rsid w:val="00F072A8"/>
    <w:rsid w:val="00F072CE"/>
    <w:rsid w:val="00F07399"/>
    <w:rsid w:val="00F073F0"/>
    <w:rsid w:val="00F0745F"/>
    <w:rsid w:val="00F074BD"/>
    <w:rsid w:val="00F0760E"/>
    <w:rsid w:val="00F07A55"/>
    <w:rsid w:val="00F07C4B"/>
    <w:rsid w:val="00F10774"/>
    <w:rsid w:val="00F109E8"/>
    <w:rsid w:val="00F10BF9"/>
    <w:rsid w:val="00F10E89"/>
    <w:rsid w:val="00F11187"/>
    <w:rsid w:val="00F1134B"/>
    <w:rsid w:val="00F116C1"/>
    <w:rsid w:val="00F11C3E"/>
    <w:rsid w:val="00F11E79"/>
    <w:rsid w:val="00F1201E"/>
    <w:rsid w:val="00F128A7"/>
    <w:rsid w:val="00F128ED"/>
    <w:rsid w:val="00F129C8"/>
    <w:rsid w:val="00F12A8B"/>
    <w:rsid w:val="00F12C70"/>
    <w:rsid w:val="00F12D81"/>
    <w:rsid w:val="00F12E36"/>
    <w:rsid w:val="00F12E4E"/>
    <w:rsid w:val="00F12E8D"/>
    <w:rsid w:val="00F12E94"/>
    <w:rsid w:val="00F12FDB"/>
    <w:rsid w:val="00F1315F"/>
    <w:rsid w:val="00F13666"/>
    <w:rsid w:val="00F138A4"/>
    <w:rsid w:val="00F13BEF"/>
    <w:rsid w:val="00F13CF4"/>
    <w:rsid w:val="00F13E03"/>
    <w:rsid w:val="00F13E85"/>
    <w:rsid w:val="00F13F27"/>
    <w:rsid w:val="00F141D9"/>
    <w:rsid w:val="00F1445E"/>
    <w:rsid w:val="00F1469B"/>
    <w:rsid w:val="00F149FF"/>
    <w:rsid w:val="00F14A83"/>
    <w:rsid w:val="00F14AD7"/>
    <w:rsid w:val="00F14B96"/>
    <w:rsid w:val="00F14FB0"/>
    <w:rsid w:val="00F151A7"/>
    <w:rsid w:val="00F15275"/>
    <w:rsid w:val="00F1531C"/>
    <w:rsid w:val="00F15451"/>
    <w:rsid w:val="00F15CB0"/>
    <w:rsid w:val="00F15CBD"/>
    <w:rsid w:val="00F15D49"/>
    <w:rsid w:val="00F16054"/>
    <w:rsid w:val="00F1615D"/>
    <w:rsid w:val="00F16384"/>
    <w:rsid w:val="00F16514"/>
    <w:rsid w:val="00F165AB"/>
    <w:rsid w:val="00F166CC"/>
    <w:rsid w:val="00F16969"/>
    <w:rsid w:val="00F16B3A"/>
    <w:rsid w:val="00F16EFD"/>
    <w:rsid w:val="00F17139"/>
    <w:rsid w:val="00F17367"/>
    <w:rsid w:val="00F173F0"/>
    <w:rsid w:val="00F17873"/>
    <w:rsid w:val="00F1788C"/>
    <w:rsid w:val="00F17AD2"/>
    <w:rsid w:val="00F17B71"/>
    <w:rsid w:val="00F17D71"/>
    <w:rsid w:val="00F17E8A"/>
    <w:rsid w:val="00F17F60"/>
    <w:rsid w:val="00F17FB3"/>
    <w:rsid w:val="00F2000C"/>
    <w:rsid w:val="00F2044D"/>
    <w:rsid w:val="00F205D6"/>
    <w:rsid w:val="00F207BD"/>
    <w:rsid w:val="00F20AD5"/>
    <w:rsid w:val="00F20B0B"/>
    <w:rsid w:val="00F20D5E"/>
    <w:rsid w:val="00F21054"/>
    <w:rsid w:val="00F211BC"/>
    <w:rsid w:val="00F2179A"/>
    <w:rsid w:val="00F21ADF"/>
    <w:rsid w:val="00F21C1C"/>
    <w:rsid w:val="00F21C8C"/>
    <w:rsid w:val="00F21DFE"/>
    <w:rsid w:val="00F21E89"/>
    <w:rsid w:val="00F22239"/>
    <w:rsid w:val="00F222F5"/>
    <w:rsid w:val="00F22469"/>
    <w:rsid w:val="00F22479"/>
    <w:rsid w:val="00F2267D"/>
    <w:rsid w:val="00F22D7E"/>
    <w:rsid w:val="00F2327A"/>
    <w:rsid w:val="00F23411"/>
    <w:rsid w:val="00F23481"/>
    <w:rsid w:val="00F2365A"/>
    <w:rsid w:val="00F23832"/>
    <w:rsid w:val="00F239CD"/>
    <w:rsid w:val="00F239CE"/>
    <w:rsid w:val="00F23C82"/>
    <w:rsid w:val="00F2405A"/>
    <w:rsid w:val="00F24073"/>
    <w:rsid w:val="00F2419B"/>
    <w:rsid w:val="00F24239"/>
    <w:rsid w:val="00F242D6"/>
    <w:rsid w:val="00F243E9"/>
    <w:rsid w:val="00F245DA"/>
    <w:rsid w:val="00F247C1"/>
    <w:rsid w:val="00F24914"/>
    <w:rsid w:val="00F24B1F"/>
    <w:rsid w:val="00F24C84"/>
    <w:rsid w:val="00F24D3E"/>
    <w:rsid w:val="00F24EAF"/>
    <w:rsid w:val="00F25085"/>
    <w:rsid w:val="00F25149"/>
    <w:rsid w:val="00F25282"/>
    <w:rsid w:val="00F25298"/>
    <w:rsid w:val="00F25649"/>
    <w:rsid w:val="00F256D3"/>
    <w:rsid w:val="00F25A81"/>
    <w:rsid w:val="00F26154"/>
    <w:rsid w:val="00F261EC"/>
    <w:rsid w:val="00F264EB"/>
    <w:rsid w:val="00F2662B"/>
    <w:rsid w:val="00F26664"/>
    <w:rsid w:val="00F266E4"/>
    <w:rsid w:val="00F268E4"/>
    <w:rsid w:val="00F269D0"/>
    <w:rsid w:val="00F26C71"/>
    <w:rsid w:val="00F2732E"/>
    <w:rsid w:val="00F27374"/>
    <w:rsid w:val="00F275A3"/>
    <w:rsid w:val="00F2798C"/>
    <w:rsid w:val="00F27D50"/>
    <w:rsid w:val="00F27DEE"/>
    <w:rsid w:val="00F27F36"/>
    <w:rsid w:val="00F27F63"/>
    <w:rsid w:val="00F304BF"/>
    <w:rsid w:val="00F305DC"/>
    <w:rsid w:val="00F3068A"/>
    <w:rsid w:val="00F30D68"/>
    <w:rsid w:val="00F310F6"/>
    <w:rsid w:val="00F311BC"/>
    <w:rsid w:val="00F31280"/>
    <w:rsid w:val="00F312CE"/>
    <w:rsid w:val="00F31433"/>
    <w:rsid w:val="00F3160B"/>
    <w:rsid w:val="00F31908"/>
    <w:rsid w:val="00F319ED"/>
    <w:rsid w:val="00F31C78"/>
    <w:rsid w:val="00F31F3A"/>
    <w:rsid w:val="00F31F85"/>
    <w:rsid w:val="00F32038"/>
    <w:rsid w:val="00F32632"/>
    <w:rsid w:val="00F32746"/>
    <w:rsid w:val="00F33157"/>
    <w:rsid w:val="00F3326B"/>
    <w:rsid w:val="00F338D3"/>
    <w:rsid w:val="00F33D96"/>
    <w:rsid w:val="00F34238"/>
    <w:rsid w:val="00F3438E"/>
    <w:rsid w:val="00F348AD"/>
    <w:rsid w:val="00F34953"/>
    <w:rsid w:val="00F34A9C"/>
    <w:rsid w:val="00F34C80"/>
    <w:rsid w:val="00F34C85"/>
    <w:rsid w:val="00F34F0B"/>
    <w:rsid w:val="00F351EB"/>
    <w:rsid w:val="00F3533B"/>
    <w:rsid w:val="00F35AB9"/>
    <w:rsid w:val="00F35DC3"/>
    <w:rsid w:val="00F362B2"/>
    <w:rsid w:val="00F3650E"/>
    <w:rsid w:val="00F36548"/>
    <w:rsid w:val="00F36583"/>
    <w:rsid w:val="00F365FE"/>
    <w:rsid w:val="00F367C3"/>
    <w:rsid w:val="00F36926"/>
    <w:rsid w:val="00F369BB"/>
    <w:rsid w:val="00F36A42"/>
    <w:rsid w:val="00F370DE"/>
    <w:rsid w:val="00F371D9"/>
    <w:rsid w:val="00F37463"/>
    <w:rsid w:val="00F3760C"/>
    <w:rsid w:val="00F37D61"/>
    <w:rsid w:val="00F37D90"/>
    <w:rsid w:val="00F40162"/>
    <w:rsid w:val="00F401CA"/>
    <w:rsid w:val="00F402C6"/>
    <w:rsid w:val="00F40376"/>
    <w:rsid w:val="00F404A1"/>
    <w:rsid w:val="00F405CB"/>
    <w:rsid w:val="00F408D9"/>
    <w:rsid w:val="00F40DDF"/>
    <w:rsid w:val="00F41928"/>
    <w:rsid w:val="00F4278E"/>
    <w:rsid w:val="00F42A27"/>
    <w:rsid w:val="00F42CDC"/>
    <w:rsid w:val="00F430EB"/>
    <w:rsid w:val="00F4311B"/>
    <w:rsid w:val="00F4323B"/>
    <w:rsid w:val="00F43669"/>
    <w:rsid w:val="00F438EF"/>
    <w:rsid w:val="00F43EB3"/>
    <w:rsid w:val="00F43FD6"/>
    <w:rsid w:val="00F44030"/>
    <w:rsid w:val="00F440F7"/>
    <w:rsid w:val="00F44465"/>
    <w:rsid w:val="00F44705"/>
    <w:rsid w:val="00F44ECC"/>
    <w:rsid w:val="00F4520B"/>
    <w:rsid w:val="00F45374"/>
    <w:rsid w:val="00F45819"/>
    <w:rsid w:val="00F45B53"/>
    <w:rsid w:val="00F45E3D"/>
    <w:rsid w:val="00F461A1"/>
    <w:rsid w:val="00F46896"/>
    <w:rsid w:val="00F46BA3"/>
    <w:rsid w:val="00F46EC4"/>
    <w:rsid w:val="00F4737F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150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3F1"/>
    <w:rsid w:val="00F524D4"/>
    <w:rsid w:val="00F52727"/>
    <w:rsid w:val="00F5281A"/>
    <w:rsid w:val="00F52AAF"/>
    <w:rsid w:val="00F52ABA"/>
    <w:rsid w:val="00F5316C"/>
    <w:rsid w:val="00F53230"/>
    <w:rsid w:val="00F53562"/>
    <w:rsid w:val="00F53733"/>
    <w:rsid w:val="00F5376B"/>
    <w:rsid w:val="00F538DE"/>
    <w:rsid w:val="00F53B72"/>
    <w:rsid w:val="00F54486"/>
    <w:rsid w:val="00F54566"/>
    <w:rsid w:val="00F54636"/>
    <w:rsid w:val="00F549ED"/>
    <w:rsid w:val="00F54A8C"/>
    <w:rsid w:val="00F54B85"/>
    <w:rsid w:val="00F54B9F"/>
    <w:rsid w:val="00F54C3A"/>
    <w:rsid w:val="00F55219"/>
    <w:rsid w:val="00F55303"/>
    <w:rsid w:val="00F55427"/>
    <w:rsid w:val="00F559CD"/>
    <w:rsid w:val="00F55A0C"/>
    <w:rsid w:val="00F55BB7"/>
    <w:rsid w:val="00F55F39"/>
    <w:rsid w:val="00F569DB"/>
    <w:rsid w:val="00F56AF0"/>
    <w:rsid w:val="00F57024"/>
    <w:rsid w:val="00F570AD"/>
    <w:rsid w:val="00F57151"/>
    <w:rsid w:val="00F57308"/>
    <w:rsid w:val="00F574A7"/>
    <w:rsid w:val="00F574DB"/>
    <w:rsid w:val="00F57745"/>
    <w:rsid w:val="00F60016"/>
    <w:rsid w:val="00F6029F"/>
    <w:rsid w:val="00F60634"/>
    <w:rsid w:val="00F606EF"/>
    <w:rsid w:val="00F60906"/>
    <w:rsid w:val="00F609DA"/>
    <w:rsid w:val="00F60A28"/>
    <w:rsid w:val="00F60E59"/>
    <w:rsid w:val="00F6171D"/>
    <w:rsid w:val="00F61A14"/>
    <w:rsid w:val="00F61A43"/>
    <w:rsid w:val="00F6202D"/>
    <w:rsid w:val="00F622C9"/>
    <w:rsid w:val="00F623BE"/>
    <w:rsid w:val="00F623C1"/>
    <w:rsid w:val="00F623F9"/>
    <w:rsid w:val="00F6242C"/>
    <w:rsid w:val="00F624C6"/>
    <w:rsid w:val="00F624D1"/>
    <w:rsid w:val="00F625FD"/>
    <w:rsid w:val="00F62B2B"/>
    <w:rsid w:val="00F62D0C"/>
    <w:rsid w:val="00F62D18"/>
    <w:rsid w:val="00F63389"/>
    <w:rsid w:val="00F633C4"/>
    <w:rsid w:val="00F633E2"/>
    <w:rsid w:val="00F63BF7"/>
    <w:rsid w:val="00F63E2A"/>
    <w:rsid w:val="00F63E70"/>
    <w:rsid w:val="00F6400D"/>
    <w:rsid w:val="00F6401D"/>
    <w:rsid w:val="00F6413B"/>
    <w:rsid w:val="00F6422F"/>
    <w:rsid w:val="00F6475A"/>
    <w:rsid w:val="00F6478A"/>
    <w:rsid w:val="00F649B2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67D"/>
    <w:rsid w:val="00F66708"/>
    <w:rsid w:val="00F667F0"/>
    <w:rsid w:val="00F6689E"/>
    <w:rsid w:val="00F66C8B"/>
    <w:rsid w:val="00F66CC4"/>
    <w:rsid w:val="00F66D2F"/>
    <w:rsid w:val="00F66E43"/>
    <w:rsid w:val="00F66F3F"/>
    <w:rsid w:val="00F66F45"/>
    <w:rsid w:val="00F67133"/>
    <w:rsid w:val="00F67413"/>
    <w:rsid w:val="00F675BC"/>
    <w:rsid w:val="00F675BF"/>
    <w:rsid w:val="00F6795F"/>
    <w:rsid w:val="00F67F9E"/>
    <w:rsid w:val="00F702DB"/>
    <w:rsid w:val="00F70508"/>
    <w:rsid w:val="00F70552"/>
    <w:rsid w:val="00F7058C"/>
    <w:rsid w:val="00F7084E"/>
    <w:rsid w:val="00F70960"/>
    <w:rsid w:val="00F70CB7"/>
    <w:rsid w:val="00F713A1"/>
    <w:rsid w:val="00F71596"/>
    <w:rsid w:val="00F71AA7"/>
    <w:rsid w:val="00F72425"/>
    <w:rsid w:val="00F727BA"/>
    <w:rsid w:val="00F728E8"/>
    <w:rsid w:val="00F72C96"/>
    <w:rsid w:val="00F72DDC"/>
    <w:rsid w:val="00F72EF1"/>
    <w:rsid w:val="00F7320E"/>
    <w:rsid w:val="00F73228"/>
    <w:rsid w:val="00F73509"/>
    <w:rsid w:val="00F735B6"/>
    <w:rsid w:val="00F73736"/>
    <w:rsid w:val="00F737E7"/>
    <w:rsid w:val="00F73875"/>
    <w:rsid w:val="00F73946"/>
    <w:rsid w:val="00F73B34"/>
    <w:rsid w:val="00F73B99"/>
    <w:rsid w:val="00F73FD8"/>
    <w:rsid w:val="00F740F3"/>
    <w:rsid w:val="00F742B8"/>
    <w:rsid w:val="00F742EF"/>
    <w:rsid w:val="00F74717"/>
    <w:rsid w:val="00F74A76"/>
    <w:rsid w:val="00F74C43"/>
    <w:rsid w:val="00F74D20"/>
    <w:rsid w:val="00F74DA5"/>
    <w:rsid w:val="00F74EC7"/>
    <w:rsid w:val="00F75045"/>
    <w:rsid w:val="00F753DC"/>
    <w:rsid w:val="00F753ED"/>
    <w:rsid w:val="00F755BC"/>
    <w:rsid w:val="00F756C1"/>
    <w:rsid w:val="00F75895"/>
    <w:rsid w:val="00F75CD1"/>
    <w:rsid w:val="00F75DED"/>
    <w:rsid w:val="00F76090"/>
    <w:rsid w:val="00F760F2"/>
    <w:rsid w:val="00F76206"/>
    <w:rsid w:val="00F764CC"/>
    <w:rsid w:val="00F7678D"/>
    <w:rsid w:val="00F768EC"/>
    <w:rsid w:val="00F76A08"/>
    <w:rsid w:val="00F76E41"/>
    <w:rsid w:val="00F7770C"/>
    <w:rsid w:val="00F7785F"/>
    <w:rsid w:val="00F778D9"/>
    <w:rsid w:val="00F779C3"/>
    <w:rsid w:val="00F77B2E"/>
    <w:rsid w:val="00F80438"/>
    <w:rsid w:val="00F804D7"/>
    <w:rsid w:val="00F80843"/>
    <w:rsid w:val="00F80ED0"/>
    <w:rsid w:val="00F80FBA"/>
    <w:rsid w:val="00F81047"/>
    <w:rsid w:val="00F81225"/>
    <w:rsid w:val="00F8133B"/>
    <w:rsid w:val="00F8145B"/>
    <w:rsid w:val="00F81536"/>
    <w:rsid w:val="00F81708"/>
    <w:rsid w:val="00F81E65"/>
    <w:rsid w:val="00F8206E"/>
    <w:rsid w:val="00F82078"/>
    <w:rsid w:val="00F823A9"/>
    <w:rsid w:val="00F8269D"/>
    <w:rsid w:val="00F8282A"/>
    <w:rsid w:val="00F82848"/>
    <w:rsid w:val="00F8285F"/>
    <w:rsid w:val="00F8288F"/>
    <w:rsid w:val="00F82AE6"/>
    <w:rsid w:val="00F82DC8"/>
    <w:rsid w:val="00F83120"/>
    <w:rsid w:val="00F83278"/>
    <w:rsid w:val="00F83621"/>
    <w:rsid w:val="00F83CF3"/>
    <w:rsid w:val="00F83E56"/>
    <w:rsid w:val="00F83EB4"/>
    <w:rsid w:val="00F83EF6"/>
    <w:rsid w:val="00F83F7E"/>
    <w:rsid w:val="00F84089"/>
    <w:rsid w:val="00F84197"/>
    <w:rsid w:val="00F842EB"/>
    <w:rsid w:val="00F8449F"/>
    <w:rsid w:val="00F84845"/>
    <w:rsid w:val="00F849EC"/>
    <w:rsid w:val="00F84A22"/>
    <w:rsid w:val="00F84A24"/>
    <w:rsid w:val="00F84A36"/>
    <w:rsid w:val="00F84F41"/>
    <w:rsid w:val="00F852FC"/>
    <w:rsid w:val="00F853AE"/>
    <w:rsid w:val="00F85A0C"/>
    <w:rsid w:val="00F85AA2"/>
    <w:rsid w:val="00F85CD6"/>
    <w:rsid w:val="00F85E16"/>
    <w:rsid w:val="00F8644A"/>
    <w:rsid w:val="00F866DB"/>
    <w:rsid w:val="00F866EB"/>
    <w:rsid w:val="00F86DD0"/>
    <w:rsid w:val="00F872C2"/>
    <w:rsid w:val="00F874A8"/>
    <w:rsid w:val="00F876C2"/>
    <w:rsid w:val="00F8792E"/>
    <w:rsid w:val="00F87BE5"/>
    <w:rsid w:val="00F87D8F"/>
    <w:rsid w:val="00F900B5"/>
    <w:rsid w:val="00F901E4"/>
    <w:rsid w:val="00F9034A"/>
    <w:rsid w:val="00F90520"/>
    <w:rsid w:val="00F906D8"/>
    <w:rsid w:val="00F908C9"/>
    <w:rsid w:val="00F90BDF"/>
    <w:rsid w:val="00F90CC2"/>
    <w:rsid w:val="00F90DB9"/>
    <w:rsid w:val="00F90DD2"/>
    <w:rsid w:val="00F91527"/>
    <w:rsid w:val="00F9187C"/>
    <w:rsid w:val="00F91AC6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24D"/>
    <w:rsid w:val="00F93598"/>
    <w:rsid w:val="00F93694"/>
    <w:rsid w:val="00F93738"/>
    <w:rsid w:val="00F9390D"/>
    <w:rsid w:val="00F93AC6"/>
    <w:rsid w:val="00F93BF8"/>
    <w:rsid w:val="00F93CD5"/>
    <w:rsid w:val="00F93D5B"/>
    <w:rsid w:val="00F93EA0"/>
    <w:rsid w:val="00F9424B"/>
    <w:rsid w:val="00F94319"/>
    <w:rsid w:val="00F94335"/>
    <w:rsid w:val="00F94488"/>
    <w:rsid w:val="00F94628"/>
    <w:rsid w:val="00F94866"/>
    <w:rsid w:val="00F94C25"/>
    <w:rsid w:val="00F95116"/>
    <w:rsid w:val="00F9517C"/>
    <w:rsid w:val="00F9530D"/>
    <w:rsid w:val="00F9605B"/>
    <w:rsid w:val="00F96398"/>
    <w:rsid w:val="00F96414"/>
    <w:rsid w:val="00F965C3"/>
    <w:rsid w:val="00F96A9E"/>
    <w:rsid w:val="00F96BC0"/>
    <w:rsid w:val="00F96E32"/>
    <w:rsid w:val="00F97579"/>
    <w:rsid w:val="00F97994"/>
    <w:rsid w:val="00F97A11"/>
    <w:rsid w:val="00F97DD8"/>
    <w:rsid w:val="00F97F3D"/>
    <w:rsid w:val="00FA0072"/>
    <w:rsid w:val="00FA06F8"/>
    <w:rsid w:val="00FA0AAE"/>
    <w:rsid w:val="00FA0AB3"/>
    <w:rsid w:val="00FA0D15"/>
    <w:rsid w:val="00FA18EB"/>
    <w:rsid w:val="00FA22D3"/>
    <w:rsid w:val="00FA2377"/>
    <w:rsid w:val="00FA25A3"/>
    <w:rsid w:val="00FA26F4"/>
    <w:rsid w:val="00FA29AF"/>
    <w:rsid w:val="00FA35C3"/>
    <w:rsid w:val="00FA416A"/>
    <w:rsid w:val="00FA4439"/>
    <w:rsid w:val="00FA472F"/>
    <w:rsid w:val="00FA47D8"/>
    <w:rsid w:val="00FA4D7C"/>
    <w:rsid w:val="00FA4F14"/>
    <w:rsid w:val="00FA5390"/>
    <w:rsid w:val="00FA5972"/>
    <w:rsid w:val="00FA5C84"/>
    <w:rsid w:val="00FA5D1C"/>
    <w:rsid w:val="00FA5D75"/>
    <w:rsid w:val="00FA5F1E"/>
    <w:rsid w:val="00FA5F37"/>
    <w:rsid w:val="00FA6223"/>
    <w:rsid w:val="00FA67B9"/>
    <w:rsid w:val="00FA69D0"/>
    <w:rsid w:val="00FA6A09"/>
    <w:rsid w:val="00FA6A1B"/>
    <w:rsid w:val="00FA6DF2"/>
    <w:rsid w:val="00FA7055"/>
    <w:rsid w:val="00FA706A"/>
    <w:rsid w:val="00FA7747"/>
    <w:rsid w:val="00FA78B6"/>
    <w:rsid w:val="00FA7AA2"/>
    <w:rsid w:val="00FA7C8C"/>
    <w:rsid w:val="00FA7CAE"/>
    <w:rsid w:val="00FA7E30"/>
    <w:rsid w:val="00FA7F1D"/>
    <w:rsid w:val="00FB0126"/>
    <w:rsid w:val="00FB029E"/>
    <w:rsid w:val="00FB0309"/>
    <w:rsid w:val="00FB0322"/>
    <w:rsid w:val="00FB0814"/>
    <w:rsid w:val="00FB0891"/>
    <w:rsid w:val="00FB0C1C"/>
    <w:rsid w:val="00FB0C2E"/>
    <w:rsid w:val="00FB0FD9"/>
    <w:rsid w:val="00FB10CB"/>
    <w:rsid w:val="00FB1206"/>
    <w:rsid w:val="00FB14DB"/>
    <w:rsid w:val="00FB1514"/>
    <w:rsid w:val="00FB1860"/>
    <w:rsid w:val="00FB18BD"/>
    <w:rsid w:val="00FB1BC5"/>
    <w:rsid w:val="00FB1C2B"/>
    <w:rsid w:val="00FB1CD0"/>
    <w:rsid w:val="00FB1FC8"/>
    <w:rsid w:val="00FB229D"/>
    <w:rsid w:val="00FB26DC"/>
    <w:rsid w:val="00FB2913"/>
    <w:rsid w:val="00FB2B60"/>
    <w:rsid w:val="00FB2BF5"/>
    <w:rsid w:val="00FB2CA1"/>
    <w:rsid w:val="00FB2DD7"/>
    <w:rsid w:val="00FB2ECB"/>
    <w:rsid w:val="00FB31F4"/>
    <w:rsid w:val="00FB3735"/>
    <w:rsid w:val="00FB38D5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145"/>
    <w:rsid w:val="00FB59A8"/>
    <w:rsid w:val="00FB59BE"/>
    <w:rsid w:val="00FB5A28"/>
    <w:rsid w:val="00FB5D89"/>
    <w:rsid w:val="00FB5F83"/>
    <w:rsid w:val="00FB636A"/>
    <w:rsid w:val="00FB6488"/>
    <w:rsid w:val="00FB64B7"/>
    <w:rsid w:val="00FB6915"/>
    <w:rsid w:val="00FB6F33"/>
    <w:rsid w:val="00FB6F8C"/>
    <w:rsid w:val="00FB716F"/>
    <w:rsid w:val="00FB7226"/>
    <w:rsid w:val="00FB766C"/>
    <w:rsid w:val="00FB7876"/>
    <w:rsid w:val="00FB7BBF"/>
    <w:rsid w:val="00FB7E78"/>
    <w:rsid w:val="00FB7FAF"/>
    <w:rsid w:val="00FC0078"/>
    <w:rsid w:val="00FC00C8"/>
    <w:rsid w:val="00FC012A"/>
    <w:rsid w:val="00FC0683"/>
    <w:rsid w:val="00FC0A7A"/>
    <w:rsid w:val="00FC0B75"/>
    <w:rsid w:val="00FC0CB0"/>
    <w:rsid w:val="00FC0D4C"/>
    <w:rsid w:val="00FC0EFB"/>
    <w:rsid w:val="00FC1680"/>
    <w:rsid w:val="00FC191B"/>
    <w:rsid w:val="00FC1C44"/>
    <w:rsid w:val="00FC1EAB"/>
    <w:rsid w:val="00FC206E"/>
    <w:rsid w:val="00FC2112"/>
    <w:rsid w:val="00FC2121"/>
    <w:rsid w:val="00FC22BB"/>
    <w:rsid w:val="00FC2365"/>
    <w:rsid w:val="00FC2678"/>
    <w:rsid w:val="00FC26F3"/>
    <w:rsid w:val="00FC2B76"/>
    <w:rsid w:val="00FC2D9D"/>
    <w:rsid w:val="00FC314A"/>
    <w:rsid w:val="00FC34BD"/>
    <w:rsid w:val="00FC37DD"/>
    <w:rsid w:val="00FC39B3"/>
    <w:rsid w:val="00FC3A9C"/>
    <w:rsid w:val="00FC3CA0"/>
    <w:rsid w:val="00FC4121"/>
    <w:rsid w:val="00FC4169"/>
    <w:rsid w:val="00FC425F"/>
    <w:rsid w:val="00FC449E"/>
    <w:rsid w:val="00FC46FF"/>
    <w:rsid w:val="00FC49C5"/>
    <w:rsid w:val="00FC4B93"/>
    <w:rsid w:val="00FC4BF6"/>
    <w:rsid w:val="00FC4DAF"/>
    <w:rsid w:val="00FC4F50"/>
    <w:rsid w:val="00FC5182"/>
    <w:rsid w:val="00FC56CA"/>
    <w:rsid w:val="00FC5757"/>
    <w:rsid w:val="00FC57D4"/>
    <w:rsid w:val="00FC598E"/>
    <w:rsid w:val="00FC5A98"/>
    <w:rsid w:val="00FC5CCD"/>
    <w:rsid w:val="00FC5D46"/>
    <w:rsid w:val="00FC5DFC"/>
    <w:rsid w:val="00FC5F07"/>
    <w:rsid w:val="00FC5FD9"/>
    <w:rsid w:val="00FC608F"/>
    <w:rsid w:val="00FC626E"/>
    <w:rsid w:val="00FC62A4"/>
    <w:rsid w:val="00FC649B"/>
    <w:rsid w:val="00FC65F4"/>
    <w:rsid w:val="00FC6661"/>
    <w:rsid w:val="00FC692E"/>
    <w:rsid w:val="00FC6A26"/>
    <w:rsid w:val="00FC6A9B"/>
    <w:rsid w:val="00FC6D17"/>
    <w:rsid w:val="00FC6E47"/>
    <w:rsid w:val="00FC74E0"/>
    <w:rsid w:val="00FC771A"/>
    <w:rsid w:val="00FC7A9E"/>
    <w:rsid w:val="00FC7BEC"/>
    <w:rsid w:val="00FC7E90"/>
    <w:rsid w:val="00FC7F72"/>
    <w:rsid w:val="00FD0086"/>
    <w:rsid w:val="00FD00AE"/>
    <w:rsid w:val="00FD0167"/>
    <w:rsid w:val="00FD0300"/>
    <w:rsid w:val="00FD0379"/>
    <w:rsid w:val="00FD086A"/>
    <w:rsid w:val="00FD0F46"/>
    <w:rsid w:val="00FD1135"/>
    <w:rsid w:val="00FD128F"/>
    <w:rsid w:val="00FD131D"/>
    <w:rsid w:val="00FD134A"/>
    <w:rsid w:val="00FD1682"/>
    <w:rsid w:val="00FD17CD"/>
    <w:rsid w:val="00FD1924"/>
    <w:rsid w:val="00FD1C6B"/>
    <w:rsid w:val="00FD2344"/>
    <w:rsid w:val="00FD2661"/>
    <w:rsid w:val="00FD2BFD"/>
    <w:rsid w:val="00FD2F99"/>
    <w:rsid w:val="00FD30C7"/>
    <w:rsid w:val="00FD328E"/>
    <w:rsid w:val="00FD329E"/>
    <w:rsid w:val="00FD3307"/>
    <w:rsid w:val="00FD33FB"/>
    <w:rsid w:val="00FD3AAE"/>
    <w:rsid w:val="00FD3FA5"/>
    <w:rsid w:val="00FD402B"/>
    <w:rsid w:val="00FD4316"/>
    <w:rsid w:val="00FD4560"/>
    <w:rsid w:val="00FD45C4"/>
    <w:rsid w:val="00FD4A56"/>
    <w:rsid w:val="00FD4B0F"/>
    <w:rsid w:val="00FD4BE3"/>
    <w:rsid w:val="00FD51B7"/>
    <w:rsid w:val="00FD55E0"/>
    <w:rsid w:val="00FD561F"/>
    <w:rsid w:val="00FD56F0"/>
    <w:rsid w:val="00FD5884"/>
    <w:rsid w:val="00FD58ED"/>
    <w:rsid w:val="00FD5962"/>
    <w:rsid w:val="00FD5BA6"/>
    <w:rsid w:val="00FD5C14"/>
    <w:rsid w:val="00FD5DD2"/>
    <w:rsid w:val="00FD5E0E"/>
    <w:rsid w:val="00FD6049"/>
    <w:rsid w:val="00FD6102"/>
    <w:rsid w:val="00FD612B"/>
    <w:rsid w:val="00FD62E9"/>
    <w:rsid w:val="00FD62F3"/>
    <w:rsid w:val="00FD6873"/>
    <w:rsid w:val="00FD68F8"/>
    <w:rsid w:val="00FD6BDE"/>
    <w:rsid w:val="00FD6E86"/>
    <w:rsid w:val="00FD7069"/>
    <w:rsid w:val="00FD7090"/>
    <w:rsid w:val="00FD7248"/>
    <w:rsid w:val="00FD724B"/>
    <w:rsid w:val="00FD7432"/>
    <w:rsid w:val="00FD7503"/>
    <w:rsid w:val="00FD7519"/>
    <w:rsid w:val="00FD7664"/>
    <w:rsid w:val="00FD7C61"/>
    <w:rsid w:val="00FD7DEF"/>
    <w:rsid w:val="00FD7EE3"/>
    <w:rsid w:val="00FE0326"/>
    <w:rsid w:val="00FE040A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362"/>
    <w:rsid w:val="00FE2412"/>
    <w:rsid w:val="00FE282D"/>
    <w:rsid w:val="00FE283B"/>
    <w:rsid w:val="00FE3512"/>
    <w:rsid w:val="00FE3927"/>
    <w:rsid w:val="00FE3958"/>
    <w:rsid w:val="00FE3AAC"/>
    <w:rsid w:val="00FE408A"/>
    <w:rsid w:val="00FE4A40"/>
    <w:rsid w:val="00FE4A93"/>
    <w:rsid w:val="00FE4F74"/>
    <w:rsid w:val="00FE507A"/>
    <w:rsid w:val="00FE52EA"/>
    <w:rsid w:val="00FE5568"/>
    <w:rsid w:val="00FE56B2"/>
    <w:rsid w:val="00FE6378"/>
    <w:rsid w:val="00FE66DD"/>
    <w:rsid w:val="00FE68A9"/>
    <w:rsid w:val="00FE69E4"/>
    <w:rsid w:val="00FE6AF3"/>
    <w:rsid w:val="00FE6E45"/>
    <w:rsid w:val="00FE7009"/>
    <w:rsid w:val="00FE75F6"/>
    <w:rsid w:val="00FE760C"/>
    <w:rsid w:val="00FE78E9"/>
    <w:rsid w:val="00FE7B3F"/>
    <w:rsid w:val="00FF0135"/>
    <w:rsid w:val="00FF0216"/>
    <w:rsid w:val="00FF0324"/>
    <w:rsid w:val="00FF032C"/>
    <w:rsid w:val="00FF07AF"/>
    <w:rsid w:val="00FF09E9"/>
    <w:rsid w:val="00FF0B19"/>
    <w:rsid w:val="00FF0E9A"/>
    <w:rsid w:val="00FF0EEC"/>
    <w:rsid w:val="00FF101B"/>
    <w:rsid w:val="00FF17C1"/>
    <w:rsid w:val="00FF1865"/>
    <w:rsid w:val="00FF188F"/>
    <w:rsid w:val="00FF1965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C4D"/>
    <w:rsid w:val="00FF3D12"/>
    <w:rsid w:val="00FF3E0B"/>
    <w:rsid w:val="00FF42B9"/>
    <w:rsid w:val="00FF4444"/>
    <w:rsid w:val="00FF445B"/>
    <w:rsid w:val="00FF45C6"/>
    <w:rsid w:val="00FF48A9"/>
    <w:rsid w:val="00FF4C6E"/>
    <w:rsid w:val="00FF4CB1"/>
    <w:rsid w:val="00FF4CBD"/>
    <w:rsid w:val="00FF4CCD"/>
    <w:rsid w:val="00FF505A"/>
    <w:rsid w:val="00FF5119"/>
    <w:rsid w:val="00FF55A5"/>
    <w:rsid w:val="00FF5870"/>
    <w:rsid w:val="00FF599F"/>
    <w:rsid w:val="00FF6411"/>
    <w:rsid w:val="00FF6560"/>
    <w:rsid w:val="00FF665E"/>
    <w:rsid w:val="00FF675A"/>
    <w:rsid w:val="00FF6810"/>
    <w:rsid w:val="00FF69AE"/>
    <w:rsid w:val="00FF6B01"/>
    <w:rsid w:val="00FF6BD9"/>
    <w:rsid w:val="00FF6D94"/>
    <w:rsid w:val="00FF7654"/>
    <w:rsid w:val="00FF76D9"/>
    <w:rsid w:val="38D784AD"/>
    <w:rsid w:val="5A58CD2B"/>
    <w:rsid w:val="6F2BE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C55E1EEE-45DA-416E-9F2E-25C371D4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3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/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/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4fd8cc204096c9cd7cd28e671b5b036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de2f4c3947400206c253fc8e303871c9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32D648-8E63-4DE3-9FB1-973060F66DD1}"/>
</file>

<file path=customXml/itemProps3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121</TotalTime>
  <Pages>3</Pages>
  <Words>423</Words>
  <Characters>1947</Characters>
  <Application>Microsoft Office Word</Application>
  <DocSecurity>0</DocSecurity>
  <Lines>54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Nattakarn, Sangvichit</cp:lastModifiedBy>
  <cp:revision>61</cp:revision>
  <cp:lastPrinted>2026-05-12T08:00:00Z</cp:lastPrinted>
  <dcterms:created xsi:type="dcterms:W3CDTF">2026-05-10T06:38:00Z</dcterms:created>
  <dcterms:modified xsi:type="dcterms:W3CDTF">2026-08-12T09:39:00Z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0x0101000E6EEB7AC852CC4091B39E29BAB62EEB</vt:lpwstr>
  </property>
</Properties>
</file>